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01E12CB8" w:rsidR="00425991" w:rsidRPr="003B3663" w:rsidRDefault="00425991" w:rsidP="00425991">
      <w:pPr>
        <w:pStyle w:val="3GPPHeader"/>
        <w:spacing w:after="60"/>
        <w:rPr>
          <w:sz w:val="32"/>
          <w:szCs w:val="32"/>
        </w:rPr>
      </w:pPr>
      <w:r w:rsidRPr="003B3663">
        <w:t xml:space="preserve">3GPP TSG-RAN WG1 </w:t>
      </w:r>
      <w:r w:rsidR="00E33DB0" w:rsidRPr="003B3663">
        <w:t>Meeting #88</w:t>
      </w:r>
      <w:r w:rsidR="00B604F4" w:rsidRPr="003B3663">
        <w:t>-bis</w:t>
      </w:r>
      <w:r w:rsidRPr="003B3663">
        <w:tab/>
      </w:r>
      <w:r w:rsidR="006271A3" w:rsidRPr="003B3663">
        <w:rPr>
          <w:sz w:val="32"/>
          <w:szCs w:val="32"/>
        </w:rPr>
        <w:t>R1-1</w:t>
      </w:r>
      <w:r w:rsidR="00390C1B" w:rsidRPr="003B3663">
        <w:rPr>
          <w:sz w:val="32"/>
          <w:szCs w:val="32"/>
        </w:rPr>
        <w:t>7</w:t>
      </w:r>
      <w:r w:rsidR="006E3B17" w:rsidRPr="006E3B17">
        <w:rPr>
          <w:sz w:val="32"/>
          <w:szCs w:val="32"/>
        </w:rPr>
        <w:t>6013</w:t>
      </w:r>
    </w:p>
    <w:p w14:paraId="0F1F378C" w14:textId="50FD2776" w:rsidR="00E33DB0" w:rsidRPr="003B3663" w:rsidRDefault="00B604F4" w:rsidP="00E33DB0">
      <w:pPr>
        <w:pStyle w:val="CRCoverPage"/>
        <w:outlineLvl w:val="0"/>
        <w:rPr>
          <w:b/>
          <w:noProof/>
          <w:sz w:val="24"/>
        </w:rPr>
      </w:pPr>
      <w:r w:rsidRPr="003B3663">
        <w:rPr>
          <w:b/>
          <w:noProof/>
          <w:sz w:val="24"/>
        </w:rPr>
        <w:t>Spokane</w:t>
      </w:r>
      <w:r w:rsidR="00E33DB0" w:rsidRPr="003B3663">
        <w:rPr>
          <w:b/>
          <w:noProof/>
          <w:sz w:val="24"/>
        </w:rPr>
        <w:t xml:space="preserve">, </w:t>
      </w:r>
      <w:r w:rsidR="00B474A2" w:rsidRPr="003B3663">
        <w:rPr>
          <w:b/>
          <w:noProof/>
          <w:sz w:val="24"/>
        </w:rPr>
        <w:t>US</w:t>
      </w:r>
      <w:r w:rsidR="00E33DB0" w:rsidRPr="003B3663">
        <w:rPr>
          <w:b/>
          <w:noProof/>
          <w:sz w:val="24"/>
        </w:rPr>
        <w:t xml:space="preserve">, </w:t>
      </w:r>
      <w:r w:rsidR="00B474A2" w:rsidRPr="003B3663">
        <w:rPr>
          <w:b/>
          <w:noProof/>
          <w:sz w:val="24"/>
        </w:rPr>
        <w:t>3</w:t>
      </w:r>
      <w:r w:rsidR="00E33DB0" w:rsidRPr="003B3663">
        <w:rPr>
          <w:b/>
          <w:noProof/>
          <w:sz w:val="24"/>
          <w:vertAlign w:val="superscript"/>
        </w:rPr>
        <w:t>th</w:t>
      </w:r>
      <w:r w:rsidR="00E33DB0" w:rsidRPr="003B3663">
        <w:rPr>
          <w:b/>
          <w:noProof/>
          <w:sz w:val="24"/>
        </w:rPr>
        <w:t>- 7</w:t>
      </w:r>
      <w:r w:rsidR="00E33DB0" w:rsidRPr="003B3663">
        <w:rPr>
          <w:b/>
          <w:noProof/>
          <w:sz w:val="24"/>
          <w:vertAlign w:val="superscript"/>
        </w:rPr>
        <w:t>th</w:t>
      </w:r>
      <w:r w:rsidR="00E33DB0" w:rsidRPr="003B3663">
        <w:rPr>
          <w:b/>
          <w:noProof/>
          <w:sz w:val="24"/>
        </w:rPr>
        <w:t xml:space="preserve"> </w:t>
      </w:r>
      <w:r w:rsidR="00B474A2" w:rsidRPr="003B3663">
        <w:rPr>
          <w:b/>
          <w:noProof/>
          <w:sz w:val="24"/>
        </w:rPr>
        <w:t>April</w:t>
      </w:r>
      <w:r w:rsidR="00E33DB0" w:rsidRPr="003B3663">
        <w:rPr>
          <w:b/>
          <w:noProof/>
          <w:sz w:val="24"/>
        </w:rPr>
        <w:t xml:space="preserve"> 2017</w:t>
      </w:r>
    </w:p>
    <w:p w14:paraId="5FE9F370" w14:textId="77777777" w:rsidR="00E90E49" w:rsidRPr="003B3663" w:rsidRDefault="00E90E49" w:rsidP="00357380">
      <w:pPr>
        <w:pStyle w:val="3GPPHeader"/>
      </w:pPr>
    </w:p>
    <w:p w14:paraId="2D2CF31E" w14:textId="6BADB4BD" w:rsidR="00E90E49" w:rsidRPr="003B3663" w:rsidRDefault="00E90E49" w:rsidP="00311702">
      <w:pPr>
        <w:pStyle w:val="3GPPHeader"/>
        <w:rPr>
          <w:sz w:val="22"/>
          <w:szCs w:val="22"/>
          <w:lang w:val="en-US"/>
        </w:rPr>
      </w:pPr>
      <w:r w:rsidRPr="003B3663">
        <w:rPr>
          <w:sz w:val="22"/>
          <w:szCs w:val="22"/>
          <w:lang w:val="en-US"/>
        </w:rPr>
        <w:t>Agenda Item:</w:t>
      </w:r>
      <w:r w:rsidRPr="003B3663">
        <w:rPr>
          <w:sz w:val="22"/>
          <w:szCs w:val="22"/>
          <w:lang w:val="en-US"/>
        </w:rPr>
        <w:tab/>
      </w:r>
      <w:r w:rsidR="00D0604E" w:rsidRPr="00D0604E">
        <w:rPr>
          <w:sz w:val="22"/>
          <w:szCs w:val="22"/>
          <w:lang w:val="en-US"/>
        </w:rPr>
        <w:t>8.1.1.3</w:t>
      </w:r>
      <w:bookmarkStart w:id="0" w:name="_GoBack"/>
      <w:bookmarkEnd w:id="0"/>
    </w:p>
    <w:p w14:paraId="3077A12A" w14:textId="77777777" w:rsidR="00E90E49" w:rsidRPr="003B3663" w:rsidRDefault="003D3C45" w:rsidP="00F64C2B">
      <w:pPr>
        <w:pStyle w:val="3GPPHeader"/>
        <w:rPr>
          <w:sz w:val="22"/>
          <w:szCs w:val="22"/>
        </w:rPr>
      </w:pPr>
      <w:r w:rsidRPr="003B3663">
        <w:rPr>
          <w:sz w:val="22"/>
          <w:szCs w:val="22"/>
        </w:rPr>
        <w:t>Source:</w:t>
      </w:r>
      <w:r w:rsidR="00E90E49" w:rsidRPr="003B3663">
        <w:rPr>
          <w:sz w:val="22"/>
          <w:szCs w:val="22"/>
        </w:rPr>
        <w:tab/>
      </w:r>
      <w:r w:rsidR="00F64C2B" w:rsidRPr="003B3663">
        <w:rPr>
          <w:sz w:val="22"/>
          <w:szCs w:val="22"/>
        </w:rPr>
        <w:t>Ericsson</w:t>
      </w:r>
    </w:p>
    <w:p w14:paraId="786E84DF" w14:textId="09E4E5F4" w:rsidR="00E90E49" w:rsidRPr="003B3663" w:rsidRDefault="003D3C45" w:rsidP="00311702">
      <w:pPr>
        <w:pStyle w:val="3GPPHeader"/>
        <w:rPr>
          <w:sz w:val="22"/>
          <w:szCs w:val="22"/>
        </w:rPr>
      </w:pPr>
      <w:r w:rsidRPr="003B3663">
        <w:rPr>
          <w:sz w:val="22"/>
          <w:szCs w:val="22"/>
        </w:rPr>
        <w:t>Title:</w:t>
      </w:r>
      <w:r w:rsidR="00E90E49" w:rsidRPr="003B3663">
        <w:rPr>
          <w:sz w:val="22"/>
          <w:szCs w:val="22"/>
        </w:rPr>
        <w:tab/>
      </w:r>
      <w:r w:rsidR="000F595C" w:rsidRPr="003B3663">
        <w:rPr>
          <w:sz w:val="22"/>
          <w:szCs w:val="22"/>
        </w:rPr>
        <w:t xml:space="preserve">On </w:t>
      </w:r>
      <w:r w:rsidR="00FD1170">
        <w:rPr>
          <w:sz w:val="22"/>
          <w:szCs w:val="22"/>
        </w:rPr>
        <w:t>NR p</w:t>
      </w:r>
      <w:r w:rsidR="006E2B1D" w:rsidRPr="003B3663">
        <w:rPr>
          <w:sz w:val="22"/>
          <w:szCs w:val="22"/>
        </w:rPr>
        <w:t>aging design</w:t>
      </w:r>
    </w:p>
    <w:p w14:paraId="00BFF626" w14:textId="3E5E5676" w:rsidR="00E90E49" w:rsidRPr="003B3663" w:rsidRDefault="00E90E49" w:rsidP="00CA2FA1">
      <w:pPr>
        <w:pStyle w:val="3GPPHeader"/>
        <w:rPr>
          <w:lang w:val="en-US"/>
        </w:rPr>
      </w:pPr>
      <w:r w:rsidRPr="003B3663">
        <w:rPr>
          <w:sz w:val="22"/>
          <w:szCs w:val="22"/>
        </w:rPr>
        <w:t>Document for:</w:t>
      </w:r>
      <w:r w:rsidRPr="003B3663">
        <w:rPr>
          <w:sz w:val="22"/>
          <w:szCs w:val="22"/>
        </w:rPr>
        <w:tab/>
        <w:t>Discussion, Decision</w:t>
      </w:r>
    </w:p>
    <w:p w14:paraId="5F52BF02" w14:textId="3378C511" w:rsidR="00E30225" w:rsidRPr="003B3663" w:rsidRDefault="00E30225" w:rsidP="00E30225">
      <w:pPr>
        <w:pStyle w:val="Heading1"/>
      </w:pPr>
      <w:r w:rsidRPr="003B3663">
        <w:t>Introduction</w:t>
      </w:r>
    </w:p>
    <w:p w14:paraId="3B2CED80" w14:textId="20D0761E" w:rsidR="00486479" w:rsidRPr="003B3663" w:rsidRDefault="000F595C" w:rsidP="00486479">
      <w:r w:rsidRPr="003B3663">
        <w:t>RAN1#88</w:t>
      </w:r>
      <w:r w:rsidR="00486479" w:rsidRPr="003B3663">
        <w:t xml:space="preserve"> made</w:t>
      </w:r>
      <w:r w:rsidR="001A69A9" w:rsidRPr="003B3663">
        <w:t xml:space="preserve"> the following agreements on paging</w:t>
      </w:r>
      <w:r w:rsidR="00727ABF" w:rsidRPr="003B3663">
        <w:t xml:space="preserve"> [1]</w:t>
      </w:r>
      <w:r w:rsidR="00486479" w:rsidRPr="003B3663">
        <w:t>:</w:t>
      </w:r>
    </w:p>
    <w:p w14:paraId="4132FBF7" w14:textId="1A26B6E5" w:rsidR="005447DF" w:rsidRPr="003B3663" w:rsidRDefault="00486479" w:rsidP="005447DF">
      <w:pPr>
        <w:pStyle w:val="BodyText"/>
      </w:pPr>
      <w:r w:rsidRPr="003B3663">
        <w:rPr>
          <w:noProof/>
          <w:lang w:val="sv-SE" w:eastAsia="sv-SE"/>
        </w:rPr>
        <mc:AlternateContent>
          <mc:Choice Requires="wps">
            <w:drawing>
              <wp:inline distT="0" distB="0" distL="0" distR="0" wp14:anchorId="266CB3DA" wp14:editId="0757B9CB">
                <wp:extent cx="6391275" cy="1314450"/>
                <wp:effectExtent l="0" t="0" r="28575" b="19050"/>
                <wp:docPr id="1" name="Text Box 1"/>
                <wp:cNvGraphicFramePr/>
                <a:graphic xmlns:a="http://schemas.openxmlformats.org/drawingml/2006/main">
                  <a:graphicData uri="http://schemas.microsoft.com/office/word/2010/wordprocessingShape">
                    <wps:wsp>
                      <wps:cNvSpPr txBox="1"/>
                      <wps:spPr>
                        <a:xfrm>
                          <a:off x="0" y="0"/>
                          <a:ext cx="6391275" cy="1314450"/>
                        </a:xfrm>
                        <a:prstGeom prst="rect">
                          <a:avLst/>
                        </a:prstGeom>
                        <a:solidFill>
                          <a:schemeClr val="lt1"/>
                        </a:solidFill>
                        <a:ln w="6350">
                          <a:solidFill>
                            <a:prstClr val="black"/>
                          </a:solidFill>
                        </a:ln>
                      </wps:spPr>
                      <wps:txbx>
                        <w:txbxContent>
                          <w:p w14:paraId="44D57838" w14:textId="77777777" w:rsidR="00227EBF" w:rsidRPr="000F595C" w:rsidRDefault="00227EBF" w:rsidP="000F595C">
                            <w:pPr>
                              <w:numPr>
                                <w:ilvl w:val="0"/>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Support the paging channel design at least for RRC idle mode as follows:</w:t>
                            </w:r>
                          </w:p>
                          <w:p w14:paraId="4C71C8C5" w14:textId="77777777" w:rsidR="00227EBF" w:rsidRPr="000F595C" w:rsidRDefault="00227EBF" w:rsidP="000F595C">
                            <w:pPr>
                              <w:numPr>
                                <w:ilvl w:val="1"/>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Paging message is scheduled by DCI carried by NR-PDCCH and is transmitted in the associated NR-PDSCH</w:t>
                            </w:r>
                          </w:p>
                          <w:p w14:paraId="443011E5" w14:textId="77777777" w:rsidR="00227EBF" w:rsidRPr="000F595C" w:rsidRDefault="00227EBF" w:rsidP="000F595C">
                            <w:pPr>
                              <w:numPr>
                                <w:ilvl w:val="1"/>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FFS: </w:t>
                            </w:r>
                          </w:p>
                          <w:p w14:paraId="032B605A" w14:textId="77777777" w:rsidR="00227EBF" w:rsidRPr="000F595C" w:rsidRDefault="00227EBF" w:rsidP="000F595C">
                            <w:pPr>
                              <w:numPr>
                                <w:ilvl w:val="2"/>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Paging indication triggers UE beam reporting (if supported) </w:t>
                            </w:r>
                          </w:p>
                          <w:p w14:paraId="321C0E39" w14:textId="77777777" w:rsidR="00227EBF" w:rsidRPr="000F595C" w:rsidRDefault="00227EBF" w:rsidP="000F595C">
                            <w:pPr>
                              <w:numPr>
                                <w:ilvl w:val="3"/>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Opt-1: paging indication is in DCI</w:t>
                            </w:r>
                          </w:p>
                          <w:p w14:paraId="795A7D05" w14:textId="77777777" w:rsidR="00227EBF" w:rsidRPr="000F595C" w:rsidRDefault="00227EBF" w:rsidP="000F595C">
                            <w:pPr>
                              <w:numPr>
                                <w:ilvl w:val="3"/>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Opt-2: paging indication is in non-scheduled physical channel</w:t>
                            </w:r>
                          </w:p>
                          <w:p w14:paraId="1F7B1145" w14:textId="77777777" w:rsidR="00227EBF" w:rsidRPr="000F595C" w:rsidRDefault="00227EBF" w:rsidP="000F595C">
                            <w:pPr>
                              <w:numPr>
                                <w:ilvl w:val="2"/>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How to indicate SI update if it is supported in paging </w:t>
                            </w:r>
                          </w:p>
                          <w:p w14:paraId="4F523FA2" w14:textId="77777777" w:rsidR="00227EBF" w:rsidRPr="000F595C" w:rsidRDefault="00227EBF" w:rsidP="000F595C">
                            <w:pPr>
                              <w:overflowPunct/>
                              <w:autoSpaceDE/>
                              <w:autoSpaceDN/>
                              <w:adjustRightInd/>
                              <w:spacing w:after="0"/>
                              <w:ind w:left="1440" w:hanging="1440"/>
                              <w:jc w:val="left"/>
                              <w:textAlignment w:val="auto"/>
                              <w:rPr>
                                <w:rFonts w:ascii="Times" w:eastAsia="MS Mincho" w:hAnsi="Times"/>
                                <w:szCs w:val="24"/>
                                <w:lang w:eastAsia="ja-JP"/>
                              </w:rPr>
                            </w:pPr>
                          </w:p>
                          <w:p w14:paraId="1C20C711" w14:textId="77777777" w:rsidR="00227EBF" w:rsidRDefault="00227EBF" w:rsidP="00486479">
                            <w:pPr>
                              <w:pStyle w:val="BodyText"/>
                            </w:pPr>
                          </w:p>
                          <w:p w14:paraId="44493EB6" w14:textId="77777777" w:rsidR="00227EBF" w:rsidRDefault="00227E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CB3DA" id="_x0000_t202" coordsize="21600,21600" o:spt="202" path="m,l,21600r21600,l21600,xe">
                <v:stroke joinstyle="miter"/>
                <v:path gradientshapeok="t" o:connecttype="rect"/>
              </v:shapetype>
              <v:shape id="Text Box 1" o:spid="_x0000_s1026" type="#_x0000_t202" style="width:503.25pt;height:1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" fillcolor="white [3201]" strokeweight=".5pt">
                <v:textbox>
                  <w:txbxContent>
                    <w:p w14:paraId="44D57838" w14:textId="77777777" w:rsidR="00227EBF" w:rsidRPr="000F595C" w:rsidRDefault="00227EBF" w:rsidP="000F595C">
                      <w:pPr>
                        <w:numPr>
                          <w:ilvl w:val="0"/>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Support the paging channel design at least for RRC idle mode as follows:</w:t>
                      </w:r>
                    </w:p>
                    <w:p w14:paraId="4C71C8C5" w14:textId="77777777" w:rsidR="00227EBF" w:rsidRPr="000F595C" w:rsidRDefault="00227EBF" w:rsidP="000F595C">
                      <w:pPr>
                        <w:numPr>
                          <w:ilvl w:val="1"/>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Paging message is scheduled by DCI carried by NR-PDCCH and is transmitted in the associated NR-PDSCH</w:t>
                      </w:r>
                    </w:p>
                    <w:p w14:paraId="443011E5" w14:textId="77777777" w:rsidR="00227EBF" w:rsidRPr="000F595C" w:rsidRDefault="00227EBF" w:rsidP="000F595C">
                      <w:pPr>
                        <w:numPr>
                          <w:ilvl w:val="1"/>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FFS: </w:t>
                      </w:r>
                    </w:p>
                    <w:p w14:paraId="032B605A" w14:textId="77777777" w:rsidR="00227EBF" w:rsidRPr="000F595C" w:rsidRDefault="00227EBF" w:rsidP="000F595C">
                      <w:pPr>
                        <w:numPr>
                          <w:ilvl w:val="2"/>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Paging indication triggers UE beam reporting (if supported) </w:t>
                      </w:r>
                    </w:p>
                    <w:p w14:paraId="321C0E39" w14:textId="77777777" w:rsidR="00227EBF" w:rsidRPr="000F595C" w:rsidRDefault="00227EBF" w:rsidP="000F595C">
                      <w:pPr>
                        <w:numPr>
                          <w:ilvl w:val="3"/>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Opt-1: paging indication is in DCI</w:t>
                      </w:r>
                    </w:p>
                    <w:p w14:paraId="795A7D05" w14:textId="77777777" w:rsidR="00227EBF" w:rsidRPr="000F595C" w:rsidRDefault="00227EBF" w:rsidP="000F595C">
                      <w:pPr>
                        <w:numPr>
                          <w:ilvl w:val="3"/>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Opt-2: paging indication is in non-scheduled physical channel</w:t>
                      </w:r>
                    </w:p>
                    <w:p w14:paraId="1F7B1145" w14:textId="77777777" w:rsidR="00227EBF" w:rsidRPr="000F595C" w:rsidRDefault="00227EBF" w:rsidP="000F595C">
                      <w:pPr>
                        <w:numPr>
                          <w:ilvl w:val="2"/>
                          <w:numId w:val="39"/>
                        </w:numPr>
                        <w:overflowPunct/>
                        <w:autoSpaceDE/>
                        <w:autoSpaceDN/>
                        <w:adjustRightInd/>
                        <w:spacing w:after="0"/>
                        <w:jc w:val="left"/>
                        <w:textAlignment w:val="auto"/>
                        <w:rPr>
                          <w:rFonts w:eastAsia="MS Mincho" w:cs="Arial"/>
                          <w:lang w:val="en-US" w:eastAsia="ja-JP"/>
                        </w:rPr>
                      </w:pPr>
                      <w:r w:rsidRPr="000F595C">
                        <w:rPr>
                          <w:rFonts w:eastAsia="MS Mincho" w:cs="Arial"/>
                          <w:lang w:val="en-US" w:eastAsia="ja-JP"/>
                        </w:rPr>
                        <w:t xml:space="preserve">How to indicate SI update if it is supported in paging </w:t>
                      </w:r>
                    </w:p>
                    <w:p w14:paraId="4F523FA2" w14:textId="77777777" w:rsidR="00227EBF" w:rsidRPr="000F595C" w:rsidRDefault="00227EBF" w:rsidP="000F595C">
                      <w:pPr>
                        <w:overflowPunct/>
                        <w:autoSpaceDE/>
                        <w:autoSpaceDN/>
                        <w:adjustRightInd/>
                        <w:spacing w:after="0"/>
                        <w:ind w:left="1440" w:hanging="1440"/>
                        <w:jc w:val="left"/>
                        <w:textAlignment w:val="auto"/>
                        <w:rPr>
                          <w:rFonts w:ascii="Times" w:eastAsia="MS Mincho" w:hAnsi="Times"/>
                          <w:szCs w:val="24"/>
                          <w:lang w:eastAsia="ja-JP"/>
                        </w:rPr>
                      </w:pPr>
                    </w:p>
                    <w:p w14:paraId="1C20C711" w14:textId="77777777" w:rsidR="00227EBF" w:rsidRDefault="00227EBF" w:rsidP="00486479">
                      <w:pPr>
                        <w:pStyle w:val="BodyText"/>
                      </w:pPr>
                    </w:p>
                    <w:p w14:paraId="44493EB6" w14:textId="77777777" w:rsidR="00227EBF" w:rsidRDefault="00227EBF"/>
                  </w:txbxContent>
                </v:textbox>
                <w10:anchorlock/>
              </v:shape>
            </w:pict>
          </mc:Fallback>
        </mc:AlternateContent>
      </w:r>
    </w:p>
    <w:p w14:paraId="5A432E21" w14:textId="60DAD86C" w:rsidR="008D6CC6" w:rsidRPr="003B3663" w:rsidRDefault="00727ABF" w:rsidP="005447DF">
      <w:pPr>
        <w:pStyle w:val="BodyText"/>
      </w:pPr>
      <w:r w:rsidRPr="003B3663">
        <w:t xml:space="preserve">In [2] we discussed </w:t>
      </w:r>
      <w:r w:rsidR="00166A6E">
        <w:t>general</w:t>
      </w:r>
      <w:r w:rsidRPr="003B3663">
        <w:t xml:space="preserve"> view</w:t>
      </w:r>
      <w:r w:rsidR="00166A6E">
        <w:t>s</w:t>
      </w:r>
      <w:r w:rsidRPr="003B3663">
        <w:t xml:space="preserve"> on NR paging design and i</w:t>
      </w:r>
      <w:r w:rsidR="008D6CC6" w:rsidRPr="003B3663">
        <w:t>n this contribution we discuss further</w:t>
      </w:r>
      <w:r w:rsidR="000F595C" w:rsidRPr="003B3663">
        <w:t xml:space="preserve"> details related to paging</w:t>
      </w:r>
      <w:r w:rsidR="008D6CC6" w:rsidRPr="003B3663">
        <w:t xml:space="preserve"> in NR.</w:t>
      </w:r>
    </w:p>
    <w:p w14:paraId="1F2C34BF" w14:textId="10141A41" w:rsidR="00CA34F6" w:rsidRDefault="00CA34F6" w:rsidP="006052F9">
      <w:pPr>
        <w:pStyle w:val="Heading1"/>
      </w:pPr>
      <w:r>
        <w:t>Discussion</w:t>
      </w:r>
    </w:p>
    <w:p w14:paraId="440CB6F6" w14:textId="06B9C0F5" w:rsidR="006052F9" w:rsidRPr="003B3663" w:rsidRDefault="006052F9" w:rsidP="00CA34F6">
      <w:pPr>
        <w:pStyle w:val="Heading2"/>
      </w:pPr>
      <w:r w:rsidRPr="003B3663">
        <w:t>Paging - Physical channel format</w:t>
      </w:r>
    </w:p>
    <w:p w14:paraId="716F9CC4" w14:textId="66CEE4DD" w:rsidR="006052F9" w:rsidRPr="00166A6E" w:rsidRDefault="006052F9" w:rsidP="006052F9">
      <w:r w:rsidRPr="00166A6E">
        <w:t>As mentioned above,</w:t>
      </w:r>
      <w:r w:rsidR="00FD373B" w:rsidRPr="00166A6E">
        <w:t xml:space="preserve"> it has been agreed</w:t>
      </w:r>
      <w:r w:rsidR="00DA1986" w:rsidRPr="00166A6E">
        <w:t xml:space="preserve"> [1]</w:t>
      </w:r>
      <w:r w:rsidR="00FD373B" w:rsidRPr="00166A6E">
        <w:t xml:space="preserve"> that</w:t>
      </w:r>
      <w:r w:rsidRPr="00166A6E">
        <w:t xml:space="preserve"> the paging message is scheduled by DCI t</w:t>
      </w:r>
      <w:r w:rsidR="00FD373B" w:rsidRPr="00166A6E">
        <w:t xml:space="preserve">ransmitted on an NR-PDCCH and the paging </w:t>
      </w:r>
      <w:r w:rsidR="006149D1" w:rsidRPr="00166A6E">
        <w:t xml:space="preserve">message </w:t>
      </w:r>
      <w:r w:rsidR="00FD373B" w:rsidRPr="00166A6E">
        <w:t>is</w:t>
      </w:r>
      <w:r w:rsidRPr="00166A6E">
        <w:t xml:space="preserve"> then transmitted on the associated NR-PDSCH</w:t>
      </w:r>
      <w:r w:rsidR="00FD373B" w:rsidRPr="00166A6E">
        <w:t>.</w:t>
      </w:r>
    </w:p>
    <w:p w14:paraId="36D3C5D9" w14:textId="6DE7FCB0" w:rsidR="006052F9" w:rsidRPr="00166A6E" w:rsidRDefault="006052F9" w:rsidP="006052F9">
      <w:r w:rsidRPr="00166A6E">
        <w:t xml:space="preserve">The paging </w:t>
      </w:r>
      <w:r w:rsidR="00FD373B" w:rsidRPr="00166A6E">
        <w:t xml:space="preserve">furthermore </w:t>
      </w:r>
      <w:r w:rsidRPr="00166A6E">
        <w:t>need to support variable payload at least due to the following two reason</w:t>
      </w:r>
      <w:r w:rsidR="006149D1" w:rsidRPr="00166A6E">
        <w:t>s:</w:t>
      </w:r>
    </w:p>
    <w:p w14:paraId="5AEAB5C6" w14:textId="35661A49" w:rsidR="006052F9" w:rsidRPr="00166A6E" w:rsidRDefault="006052F9" w:rsidP="006052F9">
      <w:pPr>
        <w:pStyle w:val="ListParagraph"/>
        <w:numPr>
          <w:ilvl w:val="0"/>
          <w:numId w:val="36"/>
        </w:numPr>
        <w:rPr>
          <w:lang w:val="en-US"/>
        </w:rPr>
      </w:pPr>
      <w:r w:rsidRPr="00166A6E">
        <w:rPr>
          <w:lang w:val="en-US"/>
        </w:rPr>
        <w:t xml:space="preserve">The UE IDs used for paging may be of variable size, </w:t>
      </w:r>
    </w:p>
    <w:p w14:paraId="794C64A9" w14:textId="7A1920EA" w:rsidR="006052F9" w:rsidRPr="00166A6E" w:rsidRDefault="006149D1" w:rsidP="006052F9">
      <w:pPr>
        <w:pStyle w:val="ListParagraph"/>
        <w:numPr>
          <w:ilvl w:val="0"/>
          <w:numId w:val="36"/>
        </w:numPr>
        <w:rPr>
          <w:lang w:val="en-US"/>
        </w:rPr>
      </w:pPr>
      <w:r w:rsidRPr="00166A6E">
        <w:rPr>
          <w:lang w:val="en-US"/>
        </w:rPr>
        <w:t>Paging of multiple UEs during one</w:t>
      </w:r>
      <w:r w:rsidR="006052F9" w:rsidRPr="00166A6E">
        <w:rPr>
          <w:lang w:val="en-US"/>
        </w:rPr>
        <w:t xml:space="preserve"> paging occasion needs to be supported to allow long network DTX</w:t>
      </w:r>
    </w:p>
    <w:p w14:paraId="3C22FE7D" w14:textId="3C070ECD" w:rsidR="00B90ED2" w:rsidRPr="00166A6E" w:rsidRDefault="00B90ED2" w:rsidP="00B90ED2">
      <w:pPr>
        <w:pStyle w:val="Observation"/>
      </w:pPr>
      <w:bookmarkStart w:id="1" w:name="_Toc477431998"/>
      <w:bookmarkStart w:id="2" w:name="_Toc477432163"/>
      <w:bookmarkStart w:id="3" w:name="_Toc477432285"/>
      <w:bookmarkStart w:id="4" w:name="_Toc477432538"/>
      <w:bookmarkStart w:id="5" w:name="_Toc477434815"/>
      <w:bookmarkStart w:id="6" w:name="_Toc478047668"/>
      <w:bookmarkStart w:id="7" w:name="_Toc478057920"/>
      <w:r w:rsidRPr="00166A6E">
        <w:rPr>
          <w:lang w:val="en-US"/>
        </w:rPr>
        <w:t>A variable payload need</w:t>
      </w:r>
      <w:r w:rsidR="00D44E93">
        <w:rPr>
          <w:lang w:val="en-US"/>
        </w:rPr>
        <w:t>s</w:t>
      </w:r>
      <w:r w:rsidRPr="00166A6E">
        <w:rPr>
          <w:lang w:val="en-US"/>
        </w:rPr>
        <w:t xml:space="preserve"> to be supported for paging messages in NR.</w:t>
      </w:r>
      <w:bookmarkEnd w:id="1"/>
      <w:bookmarkEnd w:id="2"/>
      <w:bookmarkEnd w:id="3"/>
      <w:bookmarkEnd w:id="4"/>
      <w:bookmarkEnd w:id="5"/>
      <w:bookmarkEnd w:id="6"/>
      <w:bookmarkEnd w:id="7"/>
    </w:p>
    <w:p w14:paraId="7559DE6F" w14:textId="32E8D86E" w:rsidR="006052F9" w:rsidRPr="00166A6E" w:rsidRDefault="006052F9" w:rsidP="006052F9">
      <w:pPr>
        <w:pStyle w:val="BodyText"/>
        <w:rPr>
          <w:lang w:val="en-US"/>
        </w:rPr>
      </w:pPr>
      <w:r w:rsidRPr="00166A6E">
        <w:rPr>
          <w:lang w:val="en-US"/>
        </w:rPr>
        <w:t>Furthermore</w:t>
      </w:r>
      <w:r w:rsidR="00FD373B" w:rsidRPr="00166A6E">
        <w:rPr>
          <w:lang w:val="en-US"/>
        </w:rPr>
        <w:t>,</w:t>
      </w:r>
      <w:r w:rsidRPr="00166A6E">
        <w:rPr>
          <w:lang w:val="en-US"/>
        </w:rPr>
        <w:t xml:space="preserve"> </w:t>
      </w:r>
      <w:r w:rsidR="00FD373B" w:rsidRPr="00166A6E">
        <w:rPr>
          <w:lang w:val="en-US"/>
        </w:rPr>
        <w:t xml:space="preserve">it is estimated that the paging payload can be from </w:t>
      </w:r>
      <w:r w:rsidR="00ED43C8" w:rsidRPr="00166A6E">
        <w:rPr>
          <w:lang w:val="en-US"/>
        </w:rPr>
        <w:t>10-20</w:t>
      </w:r>
      <w:r w:rsidR="00FD373B" w:rsidRPr="00166A6E">
        <w:rPr>
          <w:lang w:val="en-US"/>
        </w:rPr>
        <w:t xml:space="preserve"> </w:t>
      </w:r>
      <w:r w:rsidR="003A7A21" w:rsidRPr="00166A6E">
        <w:rPr>
          <w:lang w:val="en-US"/>
        </w:rPr>
        <w:t xml:space="preserve">for paging a single UE </w:t>
      </w:r>
      <w:r w:rsidR="00FD373B" w:rsidRPr="00166A6E">
        <w:rPr>
          <w:lang w:val="en-US"/>
        </w:rPr>
        <w:t xml:space="preserve">up to </w:t>
      </w:r>
      <w:r w:rsidR="00ED43C8" w:rsidRPr="00166A6E">
        <w:rPr>
          <w:lang w:val="en-US"/>
        </w:rPr>
        <w:t xml:space="preserve">several hundred </w:t>
      </w:r>
      <w:r w:rsidR="00FD373B" w:rsidRPr="00166A6E">
        <w:rPr>
          <w:lang w:val="en-US"/>
        </w:rPr>
        <w:t xml:space="preserve">information bits </w:t>
      </w:r>
      <w:r w:rsidR="003A7A21" w:rsidRPr="00166A6E">
        <w:rPr>
          <w:lang w:val="en-US"/>
        </w:rPr>
        <w:t>for emergency message transmission</w:t>
      </w:r>
      <w:r w:rsidR="00FD373B" w:rsidRPr="00166A6E">
        <w:rPr>
          <w:lang w:val="en-US"/>
        </w:rPr>
        <w:t>, and hence the format need to support at least such payload variations</w:t>
      </w:r>
      <w:r w:rsidR="00ED43C8" w:rsidRPr="00166A6E">
        <w:rPr>
          <w:lang w:val="en-US"/>
        </w:rPr>
        <w:t>.</w:t>
      </w:r>
      <w:r w:rsidR="00FD373B" w:rsidRPr="00166A6E">
        <w:rPr>
          <w:lang w:val="en-US"/>
        </w:rPr>
        <w:t xml:space="preserve"> </w:t>
      </w:r>
    </w:p>
    <w:p w14:paraId="17D16081" w14:textId="140EF564" w:rsidR="00DA1986" w:rsidRPr="00166A6E" w:rsidRDefault="00DA1986" w:rsidP="006149D1">
      <w:pPr>
        <w:pStyle w:val="Proposal"/>
      </w:pPr>
      <w:bookmarkStart w:id="8" w:name="_Toc477431913"/>
      <w:bookmarkStart w:id="9" w:name="_Toc477432299"/>
      <w:bookmarkStart w:id="10" w:name="_Toc477432533"/>
      <w:bookmarkStart w:id="11" w:name="_Toc477434826"/>
      <w:bookmarkStart w:id="12" w:name="_Toc478047672"/>
      <w:r w:rsidRPr="00166A6E">
        <w:t xml:space="preserve">NR should support paging payload between at least </w:t>
      </w:r>
      <w:r w:rsidR="003A7A21" w:rsidRPr="00166A6E">
        <w:t>10-2</w:t>
      </w:r>
      <w:r w:rsidRPr="00166A6E">
        <w:t>00 information bits</w:t>
      </w:r>
      <w:r w:rsidR="006149D1" w:rsidRPr="00166A6E">
        <w:t>.</w:t>
      </w:r>
      <w:bookmarkEnd w:id="8"/>
      <w:bookmarkEnd w:id="9"/>
      <w:bookmarkEnd w:id="10"/>
      <w:bookmarkEnd w:id="11"/>
      <w:bookmarkEnd w:id="12"/>
    </w:p>
    <w:p w14:paraId="5B1CE16B" w14:textId="646624FE" w:rsidR="00A933A8" w:rsidRPr="00166A6E" w:rsidRDefault="00A933A8" w:rsidP="00A933A8">
      <w:r w:rsidRPr="00166A6E">
        <w:rPr>
          <w:lang w:val="en-US"/>
        </w:rPr>
        <w:t xml:space="preserve">It is expected that the minimum UE BW, at least for MBB use cases, will be at least the same as the Sync Signal Block (SSB) bandwidth. Hence it is natural to restrict the paging bandwidth not </w:t>
      </w:r>
      <w:r w:rsidR="004F67DD" w:rsidRPr="00166A6E">
        <w:rPr>
          <w:lang w:val="en-US"/>
        </w:rPr>
        <w:t xml:space="preserve">to </w:t>
      </w:r>
      <w:r w:rsidRPr="00166A6E">
        <w:rPr>
          <w:lang w:val="en-US"/>
        </w:rPr>
        <w:t>be larger than the SSB bandwidth.</w:t>
      </w:r>
    </w:p>
    <w:p w14:paraId="1F6CE5DE" w14:textId="491BDD7B" w:rsidR="00DA1986" w:rsidRPr="00166A6E" w:rsidRDefault="00DA1986" w:rsidP="00DA1986">
      <w:pPr>
        <w:pStyle w:val="Proposal"/>
      </w:pPr>
      <w:bookmarkStart w:id="13" w:name="_Toc477431914"/>
      <w:bookmarkStart w:id="14" w:name="_Toc477432300"/>
      <w:bookmarkStart w:id="15" w:name="_Toc477432534"/>
      <w:bookmarkStart w:id="16" w:name="_Toc477434827"/>
      <w:bookmarkStart w:id="17" w:name="_Toc478047673"/>
      <w:r w:rsidRPr="00166A6E">
        <w:t>NR paging bandwidth should not be larger than the UE minimum bandwidth NR</w:t>
      </w:r>
      <w:bookmarkEnd w:id="13"/>
      <w:bookmarkEnd w:id="14"/>
      <w:bookmarkEnd w:id="15"/>
      <w:bookmarkEnd w:id="16"/>
      <w:bookmarkEnd w:id="17"/>
      <w:r w:rsidRPr="00166A6E">
        <w:t xml:space="preserve"> </w:t>
      </w:r>
    </w:p>
    <w:p w14:paraId="26766278" w14:textId="77777777" w:rsidR="00DA1986" w:rsidRPr="00166A6E" w:rsidRDefault="00DA1986" w:rsidP="006052F9">
      <w:pPr>
        <w:pStyle w:val="Observation"/>
        <w:numPr>
          <w:ilvl w:val="0"/>
          <w:numId w:val="0"/>
        </w:numPr>
        <w:rPr>
          <w:b w:val="0"/>
        </w:rPr>
      </w:pPr>
    </w:p>
    <w:p w14:paraId="1F4BB3A5" w14:textId="77777777" w:rsidR="00DA1986" w:rsidRPr="00166A6E" w:rsidRDefault="00DA1986" w:rsidP="00CA34F6">
      <w:pPr>
        <w:pStyle w:val="Heading2"/>
      </w:pPr>
      <w:r w:rsidRPr="00166A6E">
        <w:lastRenderedPageBreak/>
        <w:t>Self-contained paging</w:t>
      </w:r>
    </w:p>
    <w:p w14:paraId="36377CA9" w14:textId="529DF828" w:rsidR="00DA1986" w:rsidRPr="00166A6E" w:rsidRDefault="00DA1986" w:rsidP="00DA1986">
      <w:pPr>
        <w:pStyle w:val="BodyText"/>
      </w:pPr>
      <w:r w:rsidRPr="00166A6E">
        <w:t>In LTE</w:t>
      </w:r>
      <w:r w:rsidR="00AE4A9E" w:rsidRPr="00166A6E">
        <w:t>,</w:t>
      </w:r>
      <w:r w:rsidRPr="00166A6E">
        <w:t xml:space="preserve"> paging is delivered like any downlink data using the PDCCH and the PDSCH</w:t>
      </w:r>
      <w:r w:rsidR="00AE4A9E" w:rsidRPr="00166A6E">
        <w:t>. T</w:t>
      </w:r>
      <w:r w:rsidRPr="00166A6E">
        <w:t>he paging message, transmitted on the PDSCH, is allocated transmission resources by a scheduling assignment on the PDCCH addressed to the P-RNTI (which is shared by all UEs</w:t>
      </w:r>
      <w:r w:rsidR="00AE4A9E" w:rsidRPr="00166A6E">
        <w:t>). The delivery channel is cell-</w:t>
      </w:r>
      <w:r w:rsidRPr="00166A6E">
        <w:t xml:space="preserve">specific, since both the reference signals (CRS) and the scrambling are derived from the PCI. </w:t>
      </w:r>
    </w:p>
    <w:p w14:paraId="748D7667" w14:textId="49E4E315" w:rsidR="000C615A" w:rsidRPr="00166A6E" w:rsidRDefault="000C615A" w:rsidP="00DA1986">
      <w:pPr>
        <w:pStyle w:val="BodyText"/>
      </w:pPr>
      <w:r w:rsidRPr="00166A6E">
        <w:t>The same principle, i.e. delivering paging on a physical channel where the information needed to demodulate the physical channel can be derived from the camping cell PCI should be supported in NR</w:t>
      </w:r>
      <w:r w:rsidR="00AE4A9E" w:rsidRPr="00166A6E">
        <w:t>,</w:t>
      </w:r>
      <w:r w:rsidRPr="00166A6E">
        <w:t xml:space="preserve"> too.</w:t>
      </w:r>
    </w:p>
    <w:p w14:paraId="5068FEB6" w14:textId="24ACA20A" w:rsidR="000C615A" w:rsidRPr="00166A6E" w:rsidRDefault="000C615A" w:rsidP="000C615A">
      <w:pPr>
        <w:pStyle w:val="BodyText"/>
      </w:pPr>
      <w:r w:rsidRPr="00166A6E">
        <w:t>Since paging is typically perf</w:t>
      </w:r>
      <w:r w:rsidR="004F67DD" w:rsidRPr="00166A6E">
        <w:t>ormed over larger areas, single-</w:t>
      </w:r>
      <w:r w:rsidRPr="00166A6E">
        <w:t>frequency network (SFN) transmission involving multiple cells or multiple transmission points serving the same cell is possible</w:t>
      </w:r>
      <w:r w:rsidR="00AE4A9E" w:rsidRPr="00166A6E">
        <w:t>, with the benefit of</w:t>
      </w:r>
      <w:r w:rsidRPr="00166A6E">
        <w:t xml:space="preserve"> improving the link budget. Hence, NR paging shou</w:t>
      </w:r>
      <w:r w:rsidR="00A86605" w:rsidRPr="00166A6E">
        <w:t>l</w:t>
      </w:r>
      <w:r w:rsidRPr="00166A6E">
        <w:t xml:space="preserve">d support SFN </w:t>
      </w:r>
      <w:r w:rsidR="00A86605" w:rsidRPr="00166A6E">
        <w:t xml:space="preserve">transmission </w:t>
      </w:r>
      <w:r w:rsidRPr="00166A6E">
        <w:t xml:space="preserve">and </w:t>
      </w:r>
      <w:r w:rsidR="004F67DD" w:rsidRPr="00166A6E">
        <w:t>allow</w:t>
      </w:r>
      <w:r w:rsidRPr="00166A6E">
        <w:t xml:space="preserve"> a common configuration for the TRPs </w:t>
      </w:r>
      <w:r w:rsidR="00AE4A9E" w:rsidRPr="00166A6E">
        <w:t>that transmit</w:t>
      </w:r>
      <w:r w:rsidRPr="00166A6E">
        <w:t xml:space="preserve"> paging. </w:t>
      </w:r>
    </w:p>
    <w:p w14:paraId="2597D258" w14:textId="49D91C02" w:rsidR="00A86605" w:rsidRPr="00166A6E" w:rsidRDefault="00A86605" w:rsidP="005D2964">
      <w:pPr>
        <w:pStyle w:val="Proposal"/>
      </w:pPr>
      <w:bookmarkStart w:id="18" w:name="_Toc477431915"/>
      <w:bookmarkStart w:id="19" w:name="_Toc477432301"/>
      <w:bookmarkStart w:id="20" w:name="_Toc477432535"/>
      <w:bookmarkStart w:id="21" w:name="_Toc477434828"/>
      <w:bookmarkStart w:id="22" w:name="_Toc478047674"/>
      <w:r w:rsidRPr="00166A6E">
        <w:t>NR paging should support two options</w:t>
      </w:r>
      <w:r w:rsidR="00AA339E" w:rsidRPr="00166A6E">
        <w:t xml:space="preserve"> for configuration of the information needed in order for the UE to demodulate the paging channel, like DMRS and </w:t>
      </w:r>
      <w:r w:rsidR="00A66412" w:rsidRPr="00166A6E">
        <w:t xml:space="preserve">its </w:t>
      </w:r>
      <w:r w:rsidR="00AA339E" w:rsidRPr="00166A6E">
        <w:t>scrambling phase</w:t>
      </w:r>
      <w:bookmarkEnd w:id="18"/>
      <w:bookmarkEnd w:id="19"/>
      <w:r w:rsidR="005D2964" w:rsidRPr="00166A6E">
        <w:t xml:space="preserve">: </w:t>
      </w:r>
      <w:bookmarkStart w:id="23" w:name="_Toc477431916"/>
      <w:bookmarkStart w:id="24" w:name="_Toc477432302"/>
      <w:r w:rsidR="004F67DD" w:rsidRPr="00166A6E">
        <w:t xml:space="preserve">(1) </w:t>
      </w:r>
      <w:r w:rsidRPr="00166A6E">
        <w:t>based on camping cell PCI</w:t>
      </w:r>
      <w:bookmarkEnd w:id="23"/>
      <w:bookmarkEnd w:id="24"/>
      <w:r w:rsidR="005D2964" w:rsidRPr="00166A6E">
        <w:t xml:space="preserve"> or </w:t>
      </w:r>
      <w:bookmarkStart w:id="25" w:name="_Toc477431917"/>
      <w:bookmarkStart w:id="26" w:name="_Toc477432303"/>
      <w:r w:rsidR="004F67DD" w:rsidRPr="00166A6E">
        <w:t xml:space="preserve">(2) </w:t>
      </w:r>
      <w:r w:rsidRPr="00166A6E">
        <w:t xml:space="preserve">configurable by the </w:t>
      </w:r>
      <w:proofErr w:type="spellStart"/>
      <w:r w:rsidRPr="00166A6E">
        <w:t>gNB</w:t>
      </w:r>
      <w:proofErr w:type="spellEnd"/>
      <w:r w:rsidR="00AA339E" w:rsidRPr="00166A6E">
        <w:t xml:space="preserve"> </w:t>
      </w:r>
      <w:r w:rsidRPr="00166A6E">
        <w:t>in order to support SFN transmission.</w:t>
      </w:r>
      <w:bookmarkEnd w:id="20"/>
      <w:bookmarkEnd w:id="21"/>
      <w:bookmarkEnd w:id="22"/>
      <w:bookmarkEnd w:id="25"/>
      <w:bookmarkEnd w:id="26"/>
      <w:r w:rsidRPr="00166A6E">
        <w:t xml:space="preserve">  </w:t>
      </w:r>
    </w:p>
    <w:p w14:paraId="0ECBDB9C" w14:textId="1E0DE77F" w:rsidR="00E86611" w:rsidRPr="00166A6E" w:rsidRDefault="00DA1986" w:rsidP="00DA1986">
      <w:pPr>
        <w:pStyle w:val="BodyText"/>
      </w:pPr>
      <w:r w:rsidRPr="00166A6E">
        <w:t>For demodulatio</w:t>
      </w:r>
      <w:r w:rsidR="00E86611" w:rsidRPr="00166A6E">
        <w:t xml:space="preserve">n, dedicated DMRS for paging </w:t>
      </w:r>
      <w:r w:rsidR="00535EF8">
        <w:t>will</w:t>
      </w:r>
      <w:r w:rsidR="00E86611" w:rsidRPr="00166A6E">
        <w:t xml:space="preserve"> be</w:t>
      </w:r>
      <w:r w:rsidRPr="00166A6E">
        <w:t xml:space="preserve"> included in the paging transmission</w:t>
      </w:r>
      <w:r w:rsidR="00535EF8">
        <w:t xml:space="preserve"> using NR-PDCCH/PDSCH</w:t>
      </w:r>
      <w:r w:rsidR="004F67DD" w:rsidRPr="00166A6E">
        <w:t xml:space="preserve">. </w:t>
      </w:r>
      <w:r w:rsidR="00535EF8">
        <w:t xml:space="preserve">However, for re-synch after longer DRX periods requires additional coarse T/F synchronization support. The default assumption is that the sync will be provided by NR-SS. However, e.g. in deployments where NR-SS is distributed using SFN transmission and paging is transmitted from a single node, the T/F reference obtained from SS may degrade performance, e.g. due to </w:t>
      </w:r>
      <w:r w:rsidR="003E17D5">
        <w:t xml:space="preserve">the fact that the delay spread of the SFN channel may </w:t>
      </w:r>
      <w:r w:rsidR="00535EF8">
        <w:t>us</w:t>
      </w:r>
      <w:r w:rsidR="003E17D5">
        <w:t>e</w:t>
      </w:r>
      <w:r w:rsidR="00535EF8">
        <w:t xml:space="preserve"> up substantial parts of the CP region. </w:t>
      </w:r>
      <w:r w:rsidR="003E17D5">
        <w:t>Additionally, the NW may prefer to spread paging transmissions evenly over time, which, however, would lead to long wake time for the UE seeking for the paging message after detecting the SS. To support efficient and well-performing operation in such deployments, the paging NR-PDCCH/PDSCH transmission could be preceded by an additional, dynamically configurable NR-PSS-like synch signal. S</w:t>
      </w:r>
      <w:r w:rsidR="00E86611" w:rsidRPr="00166A6E">
        <w:t>uch paging channel</w:t>
      </w:r>
      <w:r w:rsidR="00013CDD" w:rsidRPr="00166A6E">
        <w:t xml:space="preserve"> design may</w:t>
      </w:r>
      <w:r w:rsidR="00E86611" w:rsidRPr="00166A6E">
        <w:t xml:space="preserve"> be said to be self-contained, i.e. the paging occasion </w:t>
      </w:r>
      <w:r w:rsidR="003E17D5">
        <w:t>provides</w:t>
      </w:r>
      <w:r w:rsidR="00E86611" w:rsidRPr="00166A6E">
        <w:t xml:space="preserve"> all the signals needed for </w:t>
      </w:r>
      <w:r w:rsidR="003E17D5">
        <w:t xml:space="preserve">message reception and </w:t>
      </w:r>
      <w:r w:rsidR="00E86611" w:rsidRPr="00166A6E">
        <w:t>demodulation.</w:t>
      </w:r>
    </w:p>
    <w:p w14:paraId="3743017B" w14:textId="30F57A28" w:rsidR="00DA1986" w:rsidRPr="00166A6E" w:rsidRDefault="00967CA8" w:rsidP="00DA1986">
      <w:pPr>
        <w:pStyle w:val="Proposal"/>
      </w:pPr>
      <w:bookmarkStart w:id="27" w:name="_Toc477431918"/>
      <w:bookmarkStart w:id="28" w:name="_Toc477432304"/>
      <w:bookmarkStart w:id="29" w:name="_Toc477432536"/>
      <w:bookmarkStart w:id="30" w:name="_Toc477434829"/>
      <w:bookmarkStart w:id="31" w:name="_Toc478047675"/>
      <w:r>
        <w:t>It should be studied whether a</w:t>
      </w:r>
      <w:r w:rsidR="003E17D5">
        <w:t>n a dynamically configurable</w:t>
      </w:r>
      <w:r>
        <w:t xml:space="preserve"> synch signal could be transmitted in conjunction with paging NR-PDCCH/PDSCH transmission in order to make the </w:t>
      </w:r>
      <w:r w:rsidR="00DA1986" w:rsidRPr="00166A6E">
        <w:t>paging channel self-contained.</w:t>
      </w:r>
      <w:bookmarkEnd w:id="27"/>
      <w:bookmarkEnd w:id="28"/>
      <w:bookmarkEnd w:id="29"/>
      <w:bookmarkEnd w:id="30"/>
      <w:bookmarkEnd w:id="31"/>
    </w:p>
    <w:p w14:paraId="2EB6B046" w14:textId="7F98CD33" w:rsidR="001A69A9" w:rsidRPr="00166A6E" w:rsidRDefault="00894468" w:rsidP="00CA34F6">
      <w:pPr>
        <w:pStyle w:val="Heading2"/>
      </w:pPr>
      <w:r w:rsidRPr="00166A6E">
        <w:t>B</w:t>
      </w:r>
      <w:r w:rsidR="008D6CC6" w:rsidRPr="00166A6E">
        <w:t>eam sweeping</w:t>
      </w:r>
      <w:r w:rsidRPr="00166A6E">
        <w:t xml:space="preserve"> support</w:t>
      </w:r>
    </w:p>
    <w:p w14:paraId="676C5E65" w14:textId="3EBEA910" w:rsidR="002E6DC6" w:rsidRPr="00166A6E" w:rsidRDefault="002E6DC6" w:rsidP="002E6DC6">
      <w:pPr>
        <w:pStyle w:val="BodyText"/>
      </w:pPr>
      <w:r w:rsidRPr="00166A6E">
        <w:t>In low frequency bands, omni</w:t>
      </w:r>
      <w:r w:rsidR="00D43D1D" w:rsidRPr="00166A6E">
        <w:t>directional or wide-</w:t>
      </w:r>
      <w:r w:rsidRPr="00166A6E">
        <w:t xml:space="preserve">beam transmission will typically be used for paging delivery. </w:t>
      </w:r>
    </w:p>
    <w:p w14:paraId="46F38760" w14:textId="7F8981F6" w:rsidR="003B3663" w:rsidRDefault="002E6DC6" w:rsidP="003B3663">
      <w:r w:rsidRPr="00166A6E">
        <w:rPr>
          <w:b/>
        </w:rPr>
        <w:t>I</w:t>
      </w:r>
      <w:r w:rsidRPr="00166A6E">
        <w:t>n higher frequencies, sweeping of narrow beams may be used for paging, exactly as for SSB. In that case</w:t>
      </w:r>
      <w:r w:rsidR="00D43D1D" w:rsidRPr="00166A6E">
        <w:t>,</w:t>
      </w:r>
      <w:r w:rsidRPr="00166A6E">
        <w:t xml:space="preserve"> </w:t>
      </w:r>
      <w:r w:rsidR="00666F5C" w:rsidRPr="00166A6E">
        <w:t xml:space="preserve">the </w:t>
      </w:r>
      <w:r w:rsidRPr="00166A6E">
        <w:t xml:space="preserve">paging </w:t>
      </w:r>
      <w:r w:rsidR="00666F5C" w:rsidRPr="00166A6E">
        <w:t xml:space="preserve">sweep </w:t>
      </w:r>
      <w:r w:rsidRPr="00166A6E">
        <w:t xml:space="preserve">may be </w:t>
      </w:r>
      <w:r w:rsidR="00666F5C" w:rsidRPr="00166A6E">
        <w:t>aligned</w:t>
      </w:r>
      <w:r w:rsidRPr="00166A6E">
        <w:t xml:space="preserve"> </w:t>
      </w:r>
      <w:r w:rsidR="005B6619" w:rsidRPr="00166A6E">
        <w:t>with</w:t>
      </w:r>
      <w:r w:rsidRPr="00166A6E">
        <w:t xml:space="preserve"> the SSB sweep. </w:t>
      </w:r>
      <w:r w:rsidR="005737B4" w:rsidRPr="00166A6E">
        <w:t xml:space="preserve">Frequency-multiplexing paging </w:t>
      </w:r>
      <w:r w:rsidRPr="00166A6E">
        <w:t xml:space="preserve">in </w:t>
      </w:r>
      <w:r w:rsidR="005737B4" w:rsidRPr="00166A6E">
        <w:t xml:space="preserve">the </w:t>
      </w:r>
      <w:r w:rsidRPr="00166A6E">
        <w:t>same OFDM symbol</w:t>
      </w:r>
      <w:r w:rsidR="005737B4" w:rsidRPr="00166A6E">
        <w:t>s</w:t>
      </w:r>
      <w:r w:rsidRPr="00166A6E">
        <w:t xml:space="preserve"> as SSB </w:t>
      </w:r>
      <w:r w:rsidR="00EE4B0E" w:rsidRPr="00166A6E">
        <w:t>is</w:t>
      </w:r>
      <w:r w:rsidR="005737B4" w:rsidRPr="00166A6E">
        <w:t xml:space="preserve"> </w:t>
      </w:r>
      <w:r w:rsidRPr="00166A6E">
        <w:t xml:space="preserve">an efficient solution </w:t>
      </w:r>
      <w:r w:rsidR="005737B4" w:rsidRPr="00166A6E">
        <w:t xml:space="preserve">in terms of sweep duration. However, it </w:t>
      </w:r>
      <w:r w:rsidRPr="00166A6E">
        <w:t>come</w:t>
      </w:r>
      <w:r w:rsidR="005737B4" w:rsidRPr="00166A6E">
        <w:t>s</w:t>
      </w:r>
      <w:r w:rsidRPr="00166A6E">
        <w:t xml:space="preserve"> with the disadvantage that </w:t>
      </w:r>
      <w:r w:rsidR="00EE4B0E" w:rsidRPr="00166A6E">
        <w:t xml:space="preserve">a </w:t>
      </w:r>
      <w:r w:rsidRPr="00166A6E">
        <w:t xml:space="preserve">minimum BW UE could not perform simultaneous SSB and paging reception (assuming minimum BW for a UE is the same as </w:t>
      </w:r>
      <w:r w:rsidR="00EE4B0E" w:rsidRPr="00166A6E">
        <w:t xml:space="preserve">the </w:t>
      </w:r>
      <w:r w:rsidRPr="00166A6E">
        <w:t xml:space="preserve">SSB BW). </w:t>
      </w:r>
      <w:r w:rsidR="00EE4B0E" w:rsidRPr="00166A6E">
        <w:t>In this case,</w:t>
      </w:r>
      <w:r w:rsidRPr="00166A6E">
        <w:t xml:space="preserve"> </w:t>
      </w:r>
      <w:r w:rsidR="00C40F05">
        <w:t xml:space="preserve">adjacent (or nearby) </w:t>
      </w:r>
      <w:r w:rsidRPr="00166A6E">
        <w:t xml:space="preserve">location </w:t>
      </w:r>
      <w:r w:rsidR="005737B4" w:rsidRPr="00166A6E">
        <w:t xml:space="preserve">of SSB and </w:t>
      </w:r>
      <w:r w:rsidR="00EE4B0E" w:rsidRPr="00166A6E">
        <w:t>pag</w:t>
      </w:r>
      <w:r w:rsidR="005737B4" w:rsidRPr="00166A6E">
        <w:t xml:space="preserve">ing </w:t>
      </w:r>
      <w:r w:rsidRPr="00166A6E">
        <w:t>in time</w:t>
      </w:r>
      <w:r w:rsidR="00AA1DE7" w:rsidRPr="00166A6E">
        <w:t xml:space="preserve"> </w:t>
      </w:r>
      <w:r w:rsidR="00EE4B0E" w:rsidRPr="00166A6E">
        <w:t>would</w:t>
      </w:r>
      <w:r w:rsidR="00AA1DE7" w:rsidRPr="00166A6E">
        <w:t xml:space="preserve"> be the prefer</w:t>
      </w:r>
      <w:r w:rsidR="00445FDC" w:rsidRPr="00166A6E">
        <w:t xml:space="preserve">red </w:t>
      </w:r>
      <w:r w:rsidR="00AA1DE7" w:rsidRPr="00166A6E">
        <w:t>choice</w:t>
      </w:r>
      <w:r w:rsidR="00EE4B0E" w:rsidRPr="00166A6E">
        <w:t xml:space="preserve">. </w:t>
      </w:r>
      <w:r w:rsidR="00AA1DE7" w:rsidRPr="00166A6E">
        <w:t xml:space="preserve">NR should </w:t>
      </w:r>
      <w:r w:rsidR="00445FDC" w:rsidRPr="00166A6E">
        <w:t xml:space="preserve">thus </w:t>
      </w:r>
      <w:r w:rsidR="00AA1DE7" w:rsidRPr="00166A6E">
        <w:t xml:space="preserve">support </w:t>
      </w:r>
      <w:r w:rsidR="00C40F05">
        <w:t xml:space="preserve">adjacent and </w:t>
      </w:r>
      <w:proofErr w:type="spellStart"/>
      <w:r w:rsidR="00C40F05">
        <w:t>non--adjacent</w:t>
      </w:r>
      <w:proofErr w:type="spellEnd"/>
      <w:r w:rsidR="00C40F05">
        <w:t>,</w:t>
      </w:r>
      <w:r w:rsidR="00F51B42" w:rsidRPr="00166A6E">
        <w:t xml:space="preserve"> and T- and F-multiplexed</w:t>
      </w:r>
      <w:r w:rsidR="00AA1DE7" w:rsidRPr="00166A6E">
        <w:t xml:space="preserve"> </w:t>
      </w:r>
      <w:r w:rsidR="00C40F05">
        <w:t>SSB/</w:t>
      </w:r>
      <w:r w:rsidR="00F51B42" w:rsidRPr="00166A6E">
        <w:t>p</w:t>
      </w:r>
      <w:r w:rsidR="00AA1DE7" w:rsidRPr="00166A6E">
        <w:t xml:space="preserve">aging. </w:t>
      </w:r>
      <w:r w:rsidR="007F5BAE" w:rsidRPr="00166A6E">
        <w:t xml:space="preserve">This can be supported if </w:t>
      </w:r>
      <w:r w:rsidR="00AA1DE7" w:rsidRPr="00166A6E">
        <w:t>NR allow</w:t>
      </w:r>
      <w:r w:rsidR="008C7196" w:rsidRPr="00166A6E">
        <w:t>s</w:t>
      </w:r>
      <w:r w:rsidR="00AA1DE7" w:rsidRPr="00166A6E">
        <w:t xml:space="preserve"> the UE </w:t>
      </w:r>
      <w:r w:rsidR="008C7196" w:rsidRPr="00166A6E">
        <w:t>to be</w:t>
      </w:r>
      <w:r w:rsidR="00AA1DE7" w:rsidRPr="00166A6E">
        <w:t xml:space="preserve"> configured by the </w:t>
      </w:r>
      <w:proofErr w:type="spellStart"/>
      <w:r w:rsidR="00AA1DE7" w:rsidRPr="00166A6E">
        <w:t>gNB</w:t>
      </w:r>
      <w:proofErr w:type="spellEnd"/>
      <w:r w:rsidR="00AA1DE7" w:rsidRPr="00166A6E">
        <w:t xml:space="preserve"> </w:t>
      </w:r>
      <w:r w:rsidR="008C7196" w:rsidRPr="00166A6E">
        <w:t>with</w:t>
      </w:r>
      <w:r w:rsidR="00AA1DE7" w:rsidRPr="00166A6E">
        <w:t xml:space="preserve"> the paging resources.</w:t>
      </w:r>
      <w:r w:rsidR="009A46DA">
        <w:t xml:space="preserve"> This is depicted in Figure 1.</w:t>
      </w:r>
    </w:p>
    <w:p w14:paraId="594BAE81" w14:textId="491244A5" w:rsidR="009A46DA" w:rsidRDefault="009A46DA" w:rsidP="003B3663">
      <w:r>
        <w:rPr>
          <w:noProof/>
          <w:lang w:val="sv-SE" w:eastAsia="sv-SE"/>
        </w:rPr>
        <w:lastRenderedPageBreak/>
        <mc:AlternateContent>
          <mc:Choice Requires="wpc">
            <w:drawing>
              <wp:inline distT="0" distB="0" distL="0" distR="0" wp14:anchorId="378DF5BC" wp14:editId="3CB82BA5">
                <wp:extent cx="6096000"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Arrow Connector 3"/>
                        <wps:cNvCnPr/>
                        <wps:spPr>
                          <a:xfrm flipV="1">
                            <a:off x="990600" y="124968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 name="Straight Arrow Connector 4"/>
                        <wps:cNvCnPr/>
                        <wps:spPr>
                          <a:xfrm flipH="1" flipV="1">
                            <a:off x="982980" y="15240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 name="Rectangle 5"/>
                        <wps:cNvSpPr/>
                        <wps:spPr>
                          <a:xfrm>
                            <a:off x="1478280" y="73914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89B41B" w14:textId="35EDFA4B" w:rsidR="002D06BE" w:rsidRPr="002D06BE" w:rsidRDefault="002D06BE" w:rsidP="002D06BE">
                              <w:pPr>
                                <w:jc w:val="center"/>
                                <w:rPr>
                                  <w:sz w:val="16"/>
                                </w:rPr>
                              </w:pPr>
                              <w:r w:rsidRPr="002D06BE">
                                <w:rPr>
                                  <w:sz w:val="16"/>
                                </w:rPr>
                                <w:t>SSB1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982380" y="72390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AD3C36" w14:textId="1A49D97C" w:rsidR="002D06BE" w:rsidRDefault="002D06BE"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478280" y="340020"/>
                            <a:ext cx="411480" cy="33816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47058F" w14:textId="57EB42E1" w:rsidR="002D06BE" w:rsidRPr="002D06BE" w:rsidRDefault="002D06BE" w:rsidP="002D06BE">
                              <w:pPr>
                                <w:pStyle w:val="NormalWeb"/>
                                <w:overflowPunct w:val="0"/>
                                <w:spacing w:before="0" w:beforeAutospacing="0" w:after="0" w:afterAutospacing="0"/>
                                <w:jc w:val="center"/>
                                <w:rPr>
                                  <w:sz w:val="22"/>
                                </w:rPr>
                              </w:pPr>
                              <w:r w:rsidRPr="002D06BE">
                                <w:rPr>
                                  <w:rFonts w:ascii="Arial" w:eastAsia="Times New Roman" w:hAnsi="Arial"/>
                                  <w:sz w:val="14"/>
                                  <w:szCs w:val="16"/>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4" name="Rectangle 14"/>
                        <wps:cNvSpPr/>
                        <wps:spPr>
                          <a:xfrm>
                            <a:off x="3982380" y="3295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2FC082" w14:textId="1548C366" w:rsidR="002D06BE" w:rsidRDefault="002D06BE"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5" name="Straight Arrow Connector 15"/>
                        <wps:cNvCnPr/>
                        <wps:spPr>
                          <a:xfrm flipV="1">
                            <a:off x="998220" y="267936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Straight Arrow Connector 16"/>
                        <wps:cNvCnPr/>
                        <wps:spPr>
                          <a:xfrm flipH="1" flipV="1">
                            <a:off x="990600" y="158208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Rectangle 17"/>
                        <wps:cNvSpPr/>
                        <wps:spPr>
                          <a:xfrm>
                            <a:off x="1485900" y="216882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7C72F9" w14:textId="77777777" w:rsidR="002D06BE" w:rsidRDefault="002D06BE" w:rsidP="002D06BE">
                              <w:pPr>
                                <w:pStyle w:val="NormalWeb"/>
                                <w:overflowPunct w:val="0"/>
                                <w:spacing w:before="0" w:beforeAutospacing="0" w:after="120" w:afterAutospacing="0"/>
                                <w:jc w:val="center"/>
                              </w:pPr>
                              <w:r>
                                <w:rPr>
                                  <w:rFonts w:ascii="Arial" w:eastAsia="Times New Roman" w:hAnsi="Arial"/>
                                  <w:sz w:val="16"/>
                                  <w:szCs w:val="16"/>
                                  <w:lang w:val="en-GB"/>
                                </w:rPr>
                                <w:t>SSB1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989705" y="215358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CB669D" w14:textId="77777777" w:rsidR="002D06BE" w:rsidRDefault="002D06BE"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973580" y="21688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50BC12" w14:textId="77777777" w:rsidR="002D06BE" w:rsidRDefault="002D06BE" w:rsidP="002D06BE">
                              <w:pPr>
                                <w:pStyle w:val="NormalWeb"/>
                                <w:overflowPunct w:val="0"/>
                                <w:spacing w:before="0" w:beforeAutospacing="0" w:after="0" w:afterAutospacing="0"/>
                                <w:jc w:val="center"/>
                              </w:pPr>
                              <w:r>
                                <w:rPr>
                                  <w:rFonts w:ascii="Arial" w:eastAsia="Times New Roman" w:hAnsi="Arial"/>
                                  <w:sz w:val="14"/>
                                  <w:szCs w:val="14"/>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4472940" y="215358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E967B2" w14:textId="77777777" w:rsidR="002D06BE" w:rsidRDefault="002D06BE"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Text Box 21"/>
                        <wps:cNvSpPr txBox="1"/>
                        <wps:spPr>
                          <a:xfrm rot="16200000">
                            <a:off x="2821305" y="1114425"/>
                            <a:ext cx="335280" cy="300990"/>
                          </a:xfrm>
                          <a:prstGeom prst="rect">
                            <a:avLst/>
                          </a:prstGeom>
                          <a:solidFill>
                            <a:schemeClr val="bg1"/>
                          </a:solidFill>
                          <a:ln w="6350">
                            <a:noFill/>
                          </a:ln>
                        </wps:spPr>
                        <wps:txbx>
                          <w:txbxContent>
                            <w:p w14:paraId="0E3C37D1" w14:textId="14BA8AA2" w:rsidR="002D06BE" w:rsidRPr="002D06BE" w:rsidRDefault="002D06BE">
                              <w:pPr>
                                <w:rPr>
                                  <w:sz w:val="44"/>
                                </w:rPr>
                              </w:pPr>
                              <w:r>
                                <w:rPr>
                                  <w:rFonts w:cs="Arial"/>
                                  <w:sz w:val="44"/>
                                </w:rPr>
                                <w:t xml:space="preserve"> </w:t>
                              </w:r>
                              <w:r w:rsidRPr="002D06BE">
                                <w:rPr>
                                  <w:rFonts w:cs="Arial"/>
                                  <w:sz w:val="4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Text Box 21"/>
                        <wps:cNvSpPr txBox="1"/>
                        <wps:spPr>
                          <a:xfrm rot="5400000">
                            <a:off x="2821305" y="2551725"/>
                            <a:ext cx="335280" cy="300990"/>
                          </a:xfrm>
                          <a:prstGeom prst="rect">
                            <a:avLst/>
                          </a:prstGeom>
                          <a:solidFill>
                            <a:schemeClr val="bg1"/>
                          </a:solidFill>
                          <a:ln w="6350">
                            <a:noFill/>
                          </a:ln>
                        </wps:spPr>
                        <wps:txbx>
                          <w:txbxContent>
                            <w:p w14:paraId="6749238E" w14:textId="77777777" w:rsidR="002D06BE" w:rsidRDefault="002D06BE" w:rsidP="002D06BE">
                              <w:pPr>
                                <w:pStyle w:val="NormalWeb"/>
                                <w:overflowPunct w:val="0"/>
                                <w:spacing w:before="0" w:beforeAutospacing="0" w:after="120" w:afterAutospacing="0"/>
                                <w:jc w:val="both"/>
                              </w:pPr>
                              <w:r>
                                <w:rPr>
                                  <w:rFonts w:ascii="Arial" w:eastAsia="Times New Roman" w:hAnsi="Arial" w:cs="Arial"/>
                                  <w:sz w:val="44"/>
                                  <w:szCs w:val="44"/>
                                </w:rPr>
                                <w:t xml:space="preserve"> </w:t>
                              </w:r>
                              <w:r>
                                <w:rPr>
                                  <w:rFonts w:ascii="Arial" w:eastAsia="Times New Roman" w:hAnsi="Arial" w:cs="Arial"/>
                                  <w:sz w:val="44"/>
                                  <w:szCs w:val="44"/>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 name="Text Box 23"/>
                        <wps:cNvSpPr txBox="1"/>
                        <wps:spPr>
                          <a:xfrm>
                            <a:off x="4724400" y="1300140"/>
                            <a:ext cx="224790" cy="274320"/>
                          </a:xfrm>
                          <a:prstGeom prst="rect">
                            <a:avLst/>
                          </a:prstGeom>
                          <a:solidFill>
                            <a:schemeClr val="lt1"/>
                          </a:solidFill>
                          <a:ln w="6350">
                            <a:noFill/>
                          </a:ln>
                        </wps:spPr>
                        <wps:txbx>
                          <w:txbxContent>
                            <w:p w14:paraId="066BF667" w14:textId="14F1B109" w:rsidR="005956A9" w:rsidRDefault="005956A9">
                              <w:r>
                                <w:t>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 name="Text Box 23"/>
                        <wps:cNvSpPr txBox="1"/>
                        <wps:spPr>
                          <a:xfrm>
                            <a:off x="4724400" y="2732700"/>
                            <a:ext cx="224790" cy="274320"/>
                          </a:xfrm>
                          <a:prstGeom prst="rect">
                            <a:avLst/>
                          </a:prstGeom>
                          <a:solidFill>
                            <a:schemeClr val="lt1"/>
                          </a:solidFill>
                          <a:ln w="6350">
                            <a:noFill/>
                          </a:ln>
                        </wps:spPr>
                        <wps:txbx>
                          <w:txbxContent>
                            <w:p w14:paraId="00C9039A" w14:textId="77777777" w:rsidR="005956A9" w:rsidRDefault="005956A9" w:rsidP="005956A9">
                              <w:pPr>
                                <w:pStyle w:val="NormalWeb"/>
                                <w:overflowPunct w:val="0"/>
                                <w:spacing w:before="0" w:beforeAutospacing="0" w:after="120" w:afterAutospacing="0"/>
                                <w:jc w:val="both"/>
                              </w:pPr>
                              <w:r>
                                <w:rPr>
                                  <w:rFonts w:ascii="Arial" w:eastAsia="Times New Roman" w:hAnsi="Arial"/>
                                  <w:sz w:val="20"/>
                                  <w:szCs w:val="20"/>
                                  <w:lang w:val="en-GB"/>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 name="Text Box 23"/>
                        <wps:cNvSpPr txBox="1"/>
                        <wps:spPr>
                          <a:xfrm>
                            <a:off x="721020" y="73320"/>
                            <a:ext cx="224790" cy="274320"/>
                          </a:xfrm>
                          <a:prstGeom prst="rect">
                            <a:avLst/>
                          </a:prstGeom>
                          <a:solidFill>
                            <a:schemeClr val="lt1"/>
                          </a:solidFill>
                          <a:ln w="6350">
                            <a:noFill/>
                          </a:ln>
                        </wps:spPr>
                        <wps:txbx>
                          <w:txbxContent>
                            <w:p w14:paraId="7F7946C6" w14:textId="0C5C62D4" w:rsidR="005956A9" w:rsidRDefault="005956A9"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 name="Text Box 23"/>
                        <wps:cNvSpPr txBox="1"/>
                        <wps:spPr>
                          <a:xfrm>
                            <a:off x="736260" y="1521120"/>
                            <a:ext cx="224790" cy="274320"/>
                          </a:xfrm>
                          <a:prstGeom prst="rect">
                            <a:avLst/>
                          </a:prstGeom>
                          <a:solidFill>
                            <a:schemeClr val="lt1"/>
                          </a:solidFill>
                          <a:ln w="6350">
                            <a:noFill/>
                          </a:ln>
                        </wps:spPr>
                        <wps:txbx>
                          <w:txbxContent>
                            <w:p w14:paraId="69CF33AB" w14:textId="77777777" w:rsidR="005956A9" w:rsidRDefault="005956A9"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8DF5BC" id="Canvas 2" o:spid="_x0000_s1027" editas="canvas" style="width:480pt;height:252pt;mso-position-horizontal-relative:char;mso-position-vertical-relative:line" coordsize="60960,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0960;height:3200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 o:spid="_x0000_s1029" type="#_x0000_t32" style="position:absolute;left:9906;top:12496;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" strokecolor="black [3200]" strokeweight=".5pt">
                  <v:stroke endarrow="block" joinstyle="miter"/>
                </v:shape>
                <v:shape id="Straight Arrow Connector 4" o:spid="_x0000_s1030" type="#_x0000_t32" style="position:absolute;left:9829;top:1524;width:77;height:112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" strokecolor="black [3200]" strokeweight=".5pt">
                  <v:stroke endarrow="block" joinstyle="miter"/>
                </v:shape>
                <v:rect id="Rectangle 5" o:spid="_x0000_s1031" style="position:absolute;left:14782;top:7391;width:4115;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6E89B41B" w14:textId="35EDFA4B" w:rsidR="002D06BE" w:rsidRPr="002D06BE" w:rsidRDefault="002D06BE" w:rsidP="002D06BE">
                        <w:pPr>
                          <w:jc w:val="center"/>
                          <w:rPr>
                            <w:sz w:val="16"/>
                          </w:rPr>
                        </w:pPr>
                        <w:r w:rsidRPr="002D06BE">
                          <w:rPr>
                            <w:sz w:val="16"/>
                          </w:rPr>
                          <w:t>SSB1</w:t>
                        </w:r>
                      </w:p>
                    </w:txbxContent>
                  </v:textbox>
                </v:rect>
                <v:rect id="Rectangle 6" o:spid="_x0000_s1032" style="position:absolute;left:39823;top:7239;width:4115;height:5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" fillcolor="#5b9bd5 [3204]" strokecolor="#1f4d78 [1604]" strokeweight="1pt">
                  <v:textbox>
                    <w:txbxContent>
                      <w:p w14:paraId="04AD3C36" w14:textId="1A49D97C" w:rsidR="002D06BE" w:rsidRDefault="002D06BE"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v:textbox>
                </v:rect>
                <v:rect id="Rectangle 7" o:spid="_x0000_s1033" style="position:absolute;left:14782;top:3400;width:4115;height:3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" fillcolor="#f4b083 [1941]" strokecolor="#c45911 [2405]" strokeweight="1pt">
                  <v:textbox inset="1mm,1mm,1mm,1mm">
                    <w:txbxContent>
                      <w:p w14:paraId="4247058F" w14:textId="57EB42E1" w:rsidR="002D06BE" w:rsidRPr="002D06BE" w:rsidRDefault="002D06BE" w:rsidP="002D06BE">
                        <w:pPr>
                          <w:pStyle w:val="NormalWeb"/>
                          <w:overflowPunct w:val="0"/>
                          <w:spacing w:before="0" w:beforeAutospacing="0" w:after="0" w:afterAutospacing="0"/>
                          <w:jc w:val="center"/>
                          <w:rPr>
                            <w:sz w:val="22"/>
                          </w:rPr>
                        </w:pPr>
                        <w:r w:rsidRPr="002D06BE">
                          <w:rPr>
                            <w:rFonts w:ascii="Arial" w:eastAsia="Times New Roman" w:hAnsi="Arial"/>
                            <w:sz w:val="14"/>
                            <w:szCs w:val="16"/>
                            <w:lang w:val="en-GB"/>
                          </w:rPr>
                          <w:t>Paging 1</w:t>
                        </w:r>
                      </w:p>
                    </w:txbxContent>
                  </v:textbox>
                </v:rect>
                <v:rect id="Rectangle 14" o:spid="_x0000_s1034" style="position:absolute;left:39823;top:3295;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" fillcolor="#f4b083 [1941]" strokecolor="#c45911 [2405]" strokeweight="1pt">
                  <v:textbox inset="1mm,1mm,1mm,1mm">
                    <w:txbxContent>
                      <w:p w14:paraId="602FC082" w14:textId="1548C366" w:rsidR="002D06BE" w:rsidRDefault="002D06BE"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v:textbox>
                </v:rect>
                <v:shape id="Straight Arrow Connector 15" o:spid="_x0000_s1035" type="#_x0000_t32" style="position:absolute;left:9982;top:26793;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" strokecolor="black [3200]" strokeweight=".5pt">
                  <v:stroke endarrow="block" joinstyle="miter"/>
                </v:shape>
                <v:shape id="Straight Arrow Connector 16" o:spid="_x0000_s1036" type="#_x0000_t32" style="position:absolute;left:9906;top:15820;width:76;height:112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" strokecolor="black [3200]" strokeweight=".5pt">
                  <v:stroke endarrow="block" joinstyle="miter"/>
                </v:shape>
                <v:rect id="Rectangle 17" o:spid="_x0000_s1037" style="position:absolute;left:14859;top:21688;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" fillcolor="#5b9bd5 [3204]" strokecolor="#1f4d78 [1604]" strokeweight="1pt">
                  <v:textbox>
                    <w:txbxContent>
                      <w:p w14:paraId="097C72F9" w14:textId="77777777" w:rsidR="002D06BE" w:rsidRDefault="002D06BE" w:rsidP="002D06BE">
                        <w:pPr>
                          <w:pStyle w:val="NormalWeb"/>
                          <w:overflowPunct w:val="0"/>
                          <w:spacing w:before="0" w:beforeAutospacing="0" w:after="120" w:afterAutospacing="0"/>
                          <w:jc w:val="center"/>
                        </w:pPr>
                        <w:r>
                          <w:rPr>
                            <w:rFonts w:ascii="Arial" w:eastAsia="Times New Roman" w:hAnsi="Arial"/>
                            <w:sz w:val="16"/>
                            <w:szCs w:val="16"/>
                            <w:lang w:val="en-GB"/>
                          </w:rPr>
                          <w:t>SSB1</w:t>
                        </w:r>
                      </w:p>
                    </w:txbxContent>
                  </v:textbox>
                </v:rect>
                <v:rect id="Rectangle 18" o:spid="_x0000_s1038" style="position:absolute;left:39897;top:21535;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5b9bd5 [3204]" strokecolor="#1f4d78 [1604]" strokeweight="1pt">
                  <v:textbox>
                    <w:txbxContent>
                      <w:p w14:paraId="09CB669D" w14:textId="77777777" w:rsidR="002D06BE" w:rsidRDefault="002D06BE"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v:textbox>
                </v:rect>
                <v:rect id="Rectangle 19" o:spid="_x0000_s1039" style="position:absolute;left:19735;top:21688;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" fillcolor="#f4b083 [1941]" strokecolor="#c45911 [2405]" strokeweight="1pt">
                  <v:textbox inset="1mm,1mm,1mm,1mm">
                    <w:txbxContent>
                      <w:p w14:paraId="3850BC12" w14:textId="77777777" w:rsidR="002D06BE" w:rsidRDefault="002D06BE" w:rsidP="002D06BE">
                        <w:pPr>
                          <w:pStyle w:val="NormalWeb"/>
                          <w:overflowPunct w:val="0"/>
                          <w:spacing w:before="0" w:beforeAutospacing="0" w:after="0" w:afterAutospacing="0"/>
                          <w:jc w:val="center"/>
                        </w:pPr>
                        <w:r>
                          <w:rPr>
                            <w:rFonts w:ascii="Arial" w:eastAsia="Times New Roman" w:hAnsi="Arial"/>
                            <w:sz w:val="14"/>
                            <w:szCs w:val="14"/>
                            <w:lang w:val="en-GB"/>
                          </w:rPr>
                          <w:t>Paging 1</w:t>
                        </w:r>
                      </w:p>
                    </w:txbxContent>
                  </v:textbox>
                </v:rect>
                <v:rect id="Rectangle 20" o:spid="_x0000_s1040" style="position:absolute;left:44729;top:21535;width:4115;height:3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" fillcolor="#f4b083 [1941]" strokecolor="#c45911 [2405]" strokeweight="1pt">
                  <v:textbox inset="1mm,1mm,1mm,1mm">
                    <w:txbxContent>
                      <w:p w14:paraId="55E967B2" w14:textId="77777777" w:rsidR="002D06BE" w:rsidRDefault="002D06BE"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v:textbox>
                </v:rect>
                <v:shape id="Text Box 21" o:spid="_x0000_s1041" type="#_x0000_t202" style="position:absolute;left:28212;top:11144;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" fillcolor="white [3212]" stroked="f" strokeweight=".5pt">
                  <v:textbox inset="0,0,0,0">
                    <w:txbxContent>
                      <w:p w14:paraId="0E3C37D1" w14:textId="14BA8AA2" w:rsidR="002D06BE" w:rsidRPr="002D06BE" w:rsidRDefault="002D06BE">
                        <w:pPr>
                          <w:rPr>
                            <w:sz w:val="44"/>
                          </w:rPr>
                        </w:pPr>
                        <w:r>
                          <w:rPr>
                            <w:rFonts w:cs="Arial"/>
                            <w:sz w:val="44"/>
                          </w:rPr>
                          <w:t xml:space="preserve"> </w:t>
                        </w:r>
                        <w:r w:rsidRPr="002D06BE">
                          <w:rPr>
                            <w:rFonts w:cs="Arial"/>
                            <w:sz w:val="44"/>
                          </w:rPr>
                          <w:t>≈</w:t>
                        </w:r>
                      </w:p>
                    </w:txbxContent>
                  </v:textbox>
                </v:shape>
                <v:shape id="Text Box 21" o:spid="_x0000_s1042" type="#_x0000_t202" style="position:absolute;left:28212;top:25517;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" fillcolor="white [3212]" stroked="f" strokeweight=".5pt">
                  <v:textbox inset="0,0,0,0">
                    <w:txbxContent>
                      <w:p w14:paraId="6749238E" w14:textId="77777777" w:rsidR="002D06BE" w:rsidRDefault="002D06BE" w:rsidP="002D06BE">
                        <w:pPr>
                          <w:pStyle w:val="NormalWeb"/>
                          <w:overflowPunct w:val="0"/>
                          <w:spacing w:before="0" w:beforeAutospacing="0" w:after="120" w:afterAutospacing="0"/>
                          <w:jc w:val="both"/>
                        </w:pPr>
                        <w:r>
                          <w:rPr>
                            <w:rFonts w:ascii="Arial" w:eastAsia="Times New Roman" w:hAnsi="Arial" w:cs="Arial"/>
                            <w:sz w:val="44"/>
                            <w:szCs w:val="44"/>
                          </w:rPr>
                          <w:t xml:space="preserve"> </w:t>
                        </w:r>
                        <w:r>
                          <w:rPr>
                            <w:rFonts w:ascii="Arial" w:eastAsia="Times New Roman" w:hAnsi="Arial" w:cs="Arial"/>
                            <w:sz w:val="44"/>
                            <w:szCs w:val="44"/>
                            <w:lang w:val="en-GB"/>
                          </w:rPr>
                          <w:t>≈</w:t>
                        </w:r>
                      </w:p>
                    </w:txbxContent>
                  </v:textbox>
                </v:shape>
                <v:shape id="Text Box 23" o:spid="_x0000_s1043" type="#_x0000_t202" style="position:absolute;left:47244;top:13001;width:2247;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" fillcolor="white [3201]" stroked="f" strokeweight=".5pt">
                  <v:textbox>
                    <w:txbxContent>
                      <w:p w14:paraId="066BF667" w14:textId="14F1B109" w:rsidR="005956A9" w:rsidRDefault="005956A9">
                        <w:r>
                          <w:t>t</w:t>
                        </w:r>
                      </w:p>
                    </w:txbxContent>
                  </v:textbox>
                </v:shape>
                <v:shape id="Text Box 23" o:spid="_x0000_s1044" type="#_x0000_t202" style="position:absolute;left:47244;top:27327;width:2247;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VwxAAAANsAAAAPAAAAZHJzL2Rvd25yZXYueG1sRI9Ba8JA&#10;FITvBf/D8gRvdWMs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GNNRXDEAAAA2wAAAA8A&#10;AAAAAAAAAAAAAAAABwIAAGRycy9kb3ducmV2LnhtbFBLBQYAAAAAAwADALcAAAD4AgAAAAA=&#10;" fillcolor="white [3201]" stroked="f" strokeweight=".5pt">
                  <v:textbox>
                    <w:txbxContent>
                      <w:p w14:paraId="00C9039A" w14:textId="77777777" w:rsidR="005956A9" w:rsidRDefault="005956A9" w:rsidP="005956A9">
                        <w:pPr>
                          <w:pStyle w:val="NormalWeb"/>
                          <w:overflowPunct w:val="0"/>
                          <w:spacing w:before="0" w:beforeAutospacing="0" w:after="120" w:afterAutospacing="0"/>
                          <w:jc w:val="both"/>
                        </w:pPr>
                        <w:r>
                          <w:rPr>
                            <w:rFonts w:ascii="Arial" w:eastAsia="Times New Roman" w:hAnsi="Arial"/>
                            <w:sz w:val="20"/>
                            <w:szCs w:val="20"/>
                            <w:lang w:val="en-GB"/>
                          </w:rPr>
                          <w:t>t</w:t>
                        </w:r>
                      </w:p>
                    </w:txbxContent>
                  </v:textbox>
                </v:shape>
                <v:shape id="Text Box 23" o:spid="_x0000_s1045" type="#_x0000_t202" style="position:absolute;left:7210;top:733;width:2248;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7F7946C6" w14:textId="0C5C62D4" w:rsidR="005956A9" w:rsidRDefault="005956A9"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v:textbox>
                </v:shape>
                <v:shape id="Text Box 23" o:spid="_x0000_s1046" type="#_x0000_t202" style="position:absolute;left:7362;top:15211;width:2248;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69CF33AB" w14:textId="77777777" w:rsidR="005956A9" w:rsidRDefault="005956A9"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v:textbox>
                </v:shape>
                <w10:anchorlock/>
              </v:group>
            </w:pict>
          </mc:Fallback>
        </mc:AlternateContent>
      </w:r>
    </w:p>
    <w:p w14:paraId="5CE039D8" w14:textId="0A3232CD" w:rsidR="009A46DA" w:rsidRDefault="009A46DA" w:rsidP="009A46DA">
      <w:pPr>
        <w:jc w:val="center"/>
      </w:pPr>
      <w:r>
        <w:t xml:space="preserve">Figure 1: SSB and paging transmission in </w:t>
      </w:r>
      <w:r w:rsidR="005956A9">
        <w:t xml:space="preserve">adjacently in frequency </w:t>
      </w:r>
      <w:r>
        <w:t xml:space="preserve">and </w:t>
      </w:r>
      <w:r w:rsidR="005956A9">
        <w:t>time</w:t>
      </w:r>
      <w:r>
        <w:t>.</w:t>
      </w:r>
    </w:p>
    <w:p w14:paraId="5C6F90C0" w14:textId="77777777" w:rsidR="009A46DA" w:rsidRPr="00166A6E" w:rsidRDefault="009A46DA" w:rsidP="003B3663"/>
    <w:p w14:paraId="01B03D7F" w14:textId="2EC514C2" w:rsidR="008C7196" w:rsidRPr="00166A6E" w:rsidRDefault="008C7196" w:rsidP="008C7196">
      <w:pPr>
        <w:pStyle w:val="Proposal"/>
      </w:pPr>
      <w:bookmarkStart w:id="32" w:name="_Toc477432286"/>
      <w:bookmarkStart w:id="33" w:name="_Toc477432539"/>
      <w:bookmarkStart w:id="34" w:name="_Toc477434830"/>
      <w:bookmarkStart w:id="35" w:name="_Toc478047676"/>
      <w:r w:rsidRPr="00166A6E">
        <w:rPr>
          <w:lang w:val="en-US"/>
        </w:rPr>
        <w:t xml:space="preserve">In beam sweeping scenarios, it should be possible to configure whether </w:t>
      </w:r>
      <w:r w:rsidR="009A46DA" w:rsidRPr="00166A6E">
        <w:rPr>
          <w:lang w:val="en-US"/>
        </w:rPr>
        <w:t xml:space="preserve">SSB </w:t>
      </w:r>
      <w:r w:rsidR="009A46DA">
        <w:rPr>
          <w:lang w:val="en-US"/>
        </w:rPr>
        <w:t xml:space="preserve">and </w:t>
      </w:r>
      <w:r w:rsidRPr="00166A6E">
        <w:rPr>
          <w:lang w:val="en-US"/>
        </w:rPr>
        <w:t xml:space="preserve">paging and are </w:t>
      </w:r>
      <w:r w:rsidR="00C40F05">
        <w:rPr>
          <w:lang w:val="en-US"/>
        </w:rPr>
        <w:t>adjacent</w:t>
      </w:r>
      <w:r w:rsidRPr="00166A6E">
        <w:rPr>
          <w:lang w:val="en-US"/>
        </w:rPr>
        <w:t xml:space="preserve"> in time or in frequency</w:t>
      </w:r>
      <w:bookmarkEnd w:id="32"/>
      <w:bookmarkEnd w:id="33"/>
      <w:r w:rsidRPr="00166A6E">
        <w:t>.</w:t>
      </w:r>
      <w:bookmarkEnd w:id="34"/>
      <w:bookmarkEnd w:id="35"/>
    </w:p>
    <w:p w14:paraId="3BF50DB3" w14:textId="5A70AD4C" w:rsidR="00775F56" w:rsidRPr="00166A6E" w:rsidRDefault="002E6DC6" w:rsidP="008D6CC6">
      <w:pPr>
        <w:pStyle w:val="BodyText"/>
      </w:pPr>
      <w:r w:rsidRPr="00166A6E">
        <w:t>Beam sweeping approaches for paging delivery has</w:t>
      </w:r>
      <w:r w:rsidR="006C744B" w:rsidRPr="00166A6E">
        <w:t>,</w:t>
      </w:r>
      <w:r w:rsidRPr="00166A6E">
        <w:t xml:space="preserve"> however</w:t>
      </w:r>
      <w:r w:rsidR="006C744B" w:rsidRPr="00166A6E">
        <w:t>, the disadvantage</w:t>
      </w:r>
      <w:r w:rsidRPr="00166A6E">
        <w:t xml:space="preserve"> of large overhead</w:t>
      </w:r>
      <w:r w:rsidR="006C744B" w:rsidRPr="00166A6E">
        <w:t>,</w:t>
      </w:r>
      <w:r w:rsidRPr="00166A6E">
        <w:t xml:space="preserve"> especially if many UEs need to be paged. Furthermore, the UE may need increased active/wake time to monitor the paging ch</w:t>
      </w:r>
      <w:r w:rsidR="006C744B" w:rsidRPr="00166A6E">
        <w:t>annel since the UE – if moving –</w:t>
      </w:r>
      <w:r w:rsidRPr="00166A6E">
        <w:t xml:space="preserve"> does</w:t>
      </w:r>
      <w:r w:rsidR="006C744B" w:rsidRPr="00166A6E">
        <w:t xml:space="preserve"> </w:t>
      </w:r>
      <w:r w:rsidRPr="00166A6E">
        <w:t>not know which beam(s) in the sweep it can receive after waking up from DRX. Hence, use of omnidirectional or wide beam transmission with repetition to allow accumulation of multiple receptions for UEs at the cell edge should also be supported. The number of repetitions needed to provide coverage at the cell edge depend on the deployment density and the applied modulation and coding. Since paging is typically performed over larger areas, single frequency network (SFN) transmission involving multiple cells or multiple transmission points serving the same cell is possible</w:t>
      </w:r>
      <w:r w:rsidR="006C744B" w:rsidRPr="00166A6E">
        <w:t xml:space="preserve">. The SFN mechanism </w:t>
      </w:r>
      <w:r w:rsidRPr="00166A6E">
        <w:t>im</w:t>
      </w:r>
      <w:r w:rsidR="006C744B" w:rsidRPr="00166A6E">
        <w:t>proves</w:t>
      </w:r>
      <w:r w:rsidRPr="00166A6E">
        <w:t xml:space="preserve"> the link budget further and should</w:t>
      </w:r>
      <w:r w:rsidR="006C744B" w:rsidRPr="00166A6E">
        <w:t>,</w:t>
      </w:r>
      <w:r w:rsidRPr="00166A6E">
        <w:t xml:space="preserve"> as mentioned above</w:t>
      </w:r>
      <w:r w:rsidR="006C744B" w:rsidRPr="00166A6E">
        <w:t>,</w:t>
      </w:r>
      <w:r w:rsidRPr="00166A6E">
        <w:t xml:space="preserve"> also be supported by NR.</w:t>
      </w:r>
    </w:p>
    <w:p w14:paraId="3D063DC1" w14:textId="2A7B3A27" w:rsidR="00AA1DE7" w:rsidRPr="00166A6E" w:rsidRDefault="00775F56" w:rsidP="00AA1DE7">
      <w:pPr>
        <w:pStyle w:val="Proposal"/>
      </w:pPr>
      <w:bookmarkStart w:id="36" w:name="_Toc477431919"/>
      <w:bookmarkStart w:id="37" w:name="_Toc477432305"/>
      <w:bookmarkStart w:id="38" w:name="_Toc470174584"/>
      <w:bookmarkStart w:id="39" w:name="_Toc470174680"/>
      <w:bookmarkStart w:id="40" w:name="_Toc470941439"/>
      <w:bookmarkStart w:id="41" w:name="_Toc470941820"/>
      <w:bookmarkStart w:id="42" w:name="_Toc471404974"/>
      <w:bookmarkStart w:id="43" w:name="_Toc471473153"/>
      <w:bookmarkStart w:id="44" w:name="_Toc471514690"/>
      <w:bookmarkStart w:id="45" w:name="_Toc477432537"/>
      <w:bookmarkStart w:id="46" w:name="_Toc477434831"/>
      <w:bookmarkStart w:id="47" w:name="_Toc478047677"/>
      <w:r w:rsidRPr="00166A6E">
        <w:t>NR should support at least three different delivery mechanisms for paging</w:t>
      </w:r>
      <w:bookmarkEnd w:id="36"/>
      <w:bookmarkEnd w:id="37"/>
      <w:r w:rsidR="005D2964" w:rsidRPr="00166A6E">
        <w:t xml:space="preserve">: </w:t>
      </w:r>
      <w:r w:rsidR="00666F5C" w:rsidRPr="00166A6E">
        <w:t>(1) o</w:t>
      </w:r>
      <w:r w:rsidR="005D2964" w:rsidRPr="00166A6E">
        <w:t>mnidirectional or wide beam (e.g. sector) transmission</w:t>
      </w:r>
      <w:r w:rsidR="00666F5C" w:rsidRPr="00166A6E">
        <w:t>, (2)</w:t>
      </w:r>
      <w:r w:rsidR="005D2964" w:rsidRPr="00166A6E">
        <w:t xml:space="preserve"> </w:t>
      </w:r>
      <w:r w:rsidR="00666F5C" w:rsidRPr="00166A6E">
        <w:t>s</w:t>
      </w:r>
      <w:r w:rsidR="005D2964" w:rsidRPr="00166A6E">
        <w:t>weeping of narrow beams</w:t>
      </w:r>
      <w:r w:rsidR="00666F5C" w:rsidRPr="00166A6E">
        <w:t>, and (3)</w:t>
      </w:r>
      <w:r w:rsidR="005D2964" w:rsidRPr="00166A6E">
        <w:t xml:space="preserve"> SFN transmission involving multiple cells or multiple </w:t>
      </w:r>
      <w:r w:rsidR="00666F5C" w:rsidRPr="00166A6E">
        <w:t>TRPs</w:t>
      </w:r>
      <w:r w:rsidR="005D2964" w:rsidRPr="00166A6E">
        <w:t xml:space="preserve"> serving the same cell.</w:t>
      </w:r>
      <w:bookmarkEnd w:id="38"/>
      <w:bookmarkEnd w:id="39"/>
      <w:bookmarkEnd w:id="40"/>
      <w:bookmarkEnd w:id="41"/>
      <w:bookmarkEnd w:id="42"/>
      <w:bookmarkEnd w:id="43"/>
      <w:bookmarkEnd w:id="44"/>
      <w:bookmarkEnd w:id="45"/>
      <w:bookmarkEnd w:id="46"/>
      <w:bookmarkEnd w:id="47"/>
    </w:p>
    <w:p w14:paraId="1FB60BF1" w14:textId="77777777" w:rsidR="00040DD1" w:rsidRPr="00166A6E" w:rsidRDefault="00040DD1" w:rsidP="00040DD1">
      <w:pPr>
        <w:pStyle w:val="Heading2"/>
      </w:pPr>
      <w:r w:rsidRPr="00166A6E">
        <w:t>Quasi-colocation of paging signals with SS blocks</w:t>
      </w:r>
    </w:p>
    <w:p w14:paraId="25F4D606" w14:textId="77777777" w:rsidR="00040DD1" w:rsidRPr="00166A6E" w:rsidRDefault="00040DD1" w:rsidP="00040DD1">
      <w:r w:rsidRPr="00166A6E">
        <w:t xml:space="preserve">Above, we have motivated the need to support both PCI-based and </w:t>
      </w:r>
      <w:proofErr w:type="spellStart"/>
      <w:r w:rsidRPr="00166A6E">
        <w:t>gNB</w:t>
      </w:r>
      <w:proofErr w:type="spellEnd"/>
      <w:r w:rsidRPr="00166A6E">
        <w:t xml:space="preserve">-configured (non-PCI-based) paging channels for efficient operation in different deployments. When PDCCH/PDSCH is used for paging in the </w:t>
      </w:r>
      <w:proofErr w:type="spellStart"/>
      <w:r w:rsidRPr="00166A6E">
        <w:t>gNB</w:t>
      </w:r>
      <w:proofErr w:type="spellEnd"/>
      <w:r w:rsidRPr="00166A6E">
        <w:t xml:space="preserve">-configured mode, the UE clearly should not assume that the SS Block provides any channel information that can be utilized for UE RX-beamforming during paging reception. </w:t>
      </w:r>
    </w:p>
    <w:p w14:paraId="3CC363DF" w14:textId="2FB58D5D" w:rsidR="00040DD1" w:rsidRPr="00166A6E" w:rsidRDefault="00040DD1" w:rsidP="00040DD1">
      <w:r w:rsidRPr="00166A6E">
        <w:t xml:space="preserve">For the PCI-based paging channel, quasi-colocation assumptions (QCL) may in some deployments aid the UE to receive paging signals using channel characterization obtained from reception of the SSB. For example, the UE RX may need to be turned on for a shorter time if it can determine the relevant paging beam from the SSB beam. However, whether paging actually is QCL with SS Block transmission depends on the given network deployment. For example, the SS Block could be transmitted using multiple beams (e.g. to support PRACH processing) while the paging message is sent via a wide PCI-based beam. Therefore, the QCL information should be explicitly signalled to the UE. </w:t>
      </w:r>
    </w:p>
    <w:p w14:paraId="2EDB24A0" w14:textId="77777777" w:rsidR="00040DD1" w:rsidRPr="00166A6E" w:rsidRDefault="00040DD1" w:rsidP="00040DD1">
      <w:pPr>
        <w:pStyle w:val="Proposal"/>
      </w:pPr>
      <w:bookmarkStart w:id="48" w:name="_Toc478047678"/>
      <w:r w:rsidRPr="00166A6E">
        <w:t>UE configuration for paging in the PCI-based paging mode should specify whether paging signals are QCL with SSB transmission.</w:t>
      </w:r>
      <w:bookmarkEnd w:id="48"/>
    </w:p>
    <w:p w14:paraId="7DC907E7" w14:textId="77777777" w:rsidR="00B472FA" w:rsidRDefault="00B472FA" w:rsidP="00307B55"/>
    <w:p w14:paraId="1A192E4A" w14:textId="4D006CB7" w:rsidR="00CA34F6" w:rsidRPr="00CA34F6" w:rsidRDefault="00CA34F6" w:rsidP="00307B55"/>
    <w:p w14:paraId="0979A9B4" w14:textId="4031813A" w:rsidR="00497202" w:rsidRPr="003B3663" w:rsidRDefault="00497202" w:rsidP="00497202">
      <w:pPr>
        <w:pStyle w:val="Heading1"/>
      </w:pPr>
      <w:r w:rsidRPr="003B3663">
        <w:lastRenderedPageBreak/>
        <w:t>Conclusion</w:t>
      </w:r>
    </w:p>
    <w:p w14:paraId="77DB6C0B" w14:textId="022F4CF7" w:rsidR="00B90ED2" w:rsidRPr="003B3663" w:rsidRDefault="00B90ED2" w:rsidP="00B90ED2">
      <w:pPr>
        <w:pStyle w:val="TOC1"/>
        <w:rPr>
          <w:b w:val="0"/>
        </w:rPr>
      </w:pPr>
      <w:r w:rsidRPr="003B3663">
        <w:rPr>
          <w:b w:val="0"/>
        </w:rPr>
        <w:t xml:space="preserve">In section </w:t>
      </w:r>
      <w:r w:rsidRPr="003B3663">
        <w:rPr>
          <w:b w:val="0"/>
        </w:rPr>
        <w:fldChar w:fldCharType="begin"/>
      </w:r>
      <w:r w:rsidRPr="003B3663">
        <w:rPr>
          <w:b w:val="0"/>
        </w:rPr>
        <w:instrText xml:space="preserve"> REF _Ref178064866 \r \h  \* MERGEFORMAT </w:instrText>
      </w:r>
      <w:r w:rsidRPr="003B3663">
        <w:rPr>
          <w:b w:val="0"/>
        </w:rPr>
      </w:r>
      <w:r w:rsidRPr="003B3663">
        <w:rPr>
          <w:b w:val="0"/>
        </w:rPr>
        <w:fldChar w:fldCharType="separate"/>
      </w:r>
      <w:r w:rsidRPr="003B3663">
        <w:rPr>
          <w:b w:val="0"/>
        </w:rPr>
        <w:t>2</w:t>
      </w:r>
      <w:r w:rsidRPr="003B3663">
        <w:rPr>
          <w:b w:val="0"/>
        </w:rPr>
        <w:fldChar w:fldCharType="end"/>
      </w:r>
      <w:r w:rsidR="005D2964">
        <w:rPr>
          <w:b w:val="0"/>
        </w:rPr>
        <w:t>,</w:t>
      </w:r>
      <w:r w:rsidRPr="003B3663">
        <w:rPr>
          <w:b w:val="0"/>
        </w:rPr>
        <w:t xml:space="preserve"> we made the following observations:</w:t>
      </w:r>
    </w:p>
    <w:p w14:paraId="558FEF33" w14:textId="77777777" w:rsidR="00D44E93" w:rsidRPr="00D44E93" w:rsidRDefault="00B90ED2">
      <w:pPr>
        <w:pStyle w:val="TOC1"/>
        <w:rPr>
          <w:rFonts w:asciiTheme="minorHAnsi" w:eastAsiaTheme="minorEastAsia" w:hAnsiTheme="minorHAnsi" w:cstheme="minorBidi"/>
          <w:b w:val="0"/>
          <w:sz w:val="22"/>
          <w:lang w:eastAsia="sv-SE"/>
        </w:rPr>
      </w:pPr>
      <w:r w:rsidRPr="003B3663">
        <w:rPr>
          <w:b w:val="0"/>
          <w:bCs/>
        </w:rPr>
        <w:fldChar w:fldCharType="begin"/>
      </w:r>
      <w:r w:rsidRPr="003B3663">
        <w:rPr>
          <w:b w:val="0"/>
          <w:bCs/>
        </w:rPr>
        <w:instrText xml:space="preserve"> TOC \f \n \t "Observation;1" </w:instrText>
      </w:r>
      <w:r w:rsidRPr="003B3663">
        <w:rPr>
          <w:b w:val="0"/>
          <w:bCs/>
        </w:rPr>
        <w:fldChar w:fldCharType="separate"/>
      </w:r>
      <w:r w:rsidR="00D44E93">
        <w:t>Observation 1</w:t>
      </w:r>
      <w:r w:rsidR="00D44E93" w:rsidRPr="00D44E93">
        <w:rPr>
          <w:rFonts w:asciiTheme="minorHAnsi" w:eastAsiaTheme="minorEastAsia" w:hAnsiTheme="minorHAnsi" w:cstheme="minorBidi"/>
          <w:b w:val="0"/>
          <w:sz w:val="22"/>
          <w:lang w:eastAsia="sv-SE"/>
        </w:rPr>
        <w:tab/>
      </w:r>
      <w:r w:rsidR="00D44E93" w:rsidRPr="00A65CF5">
        <w:t>A variable payload needs to be supported for paging messages in NR.</w:t>
      </w:r>
    </w:p>
    <w:p w14:paraId="5781CAC8" w14:textId="0BB26316" w:rsidR="00B90ED2" w:rsidRPr="003B3663" w:rsidRDefault="00B90ED2" w:rsidP="00B90ED2">
      <w:pPr>
        <w:pStyle w:val="TOC1"/>
        <w:rPr>
          <w:b w:val="0"/>
        </w:rPr>
      </w:pPr>
      <w:r w:rsidRPr="003B3663">
        <w:rPr>
          <w:b w:val="0"/>
          <w:bCs/>
        </w:rPr>
        <w:fldChar w:fldCharType="end"/>
      </w:r>
      <w:r w:rsidRPr="003B3663">
        <w:rPr>
          <w:b w:val="0"/>
        </w:rPr>
        <w:t xml:space="preserve">Based on the discussion in section </w:t>
      </w:r>
      <w:r w:rsidRPr="003B3663">
        <w:rPr>
          <w:b w:val="0"/>
        </w:rPr>
        <w:fldChar w:fldCharType="begin"/>
      </w:r>
      <w:r w:rsidRPr="003B3663">
        <w:rPr>
          <w:b w:val="0"/>
        </w:rPr>
        <w:instrText xml:space="preserve"> REF _Ref178064866 \r \h  \* MERGEFORMAT </w:instrText>
      </w:r>
      <w:r w:rsidRPr="003B3663">
        <w:rPr>
          <w:b w:val="0"/>
        </w:rPr>
      </w:r>
      <w:r w:rsidRPr="003B3663">
        <w:rPr>
          <w:b w:val="0"/>
        </w:rPr>
        <w:fldChar w:fldCharType="separate"/>
      </w:r>
      <w:r w:rsidRPr="003B3663">
        <w:rPr>
          <w:b w:val="0"/>
        </w:rPr>
        <w:t>2</w:t>
      </w:r>
      <w:r w:rsidRPr="003B3663">
        <w:rPr>
          <w:b w:val="0"/>
        </w:rPr>
        <w:fldChar w:fldCharType="end"/>
      </w:r>
      <w:r w:rsidR="005D2964">
        <w:rPr>
          <w:b w:val="0"/>
        </w:rPr>
        <w:t>,</w:t>
      </w:r>
      <w:r w:rsidRPr="003B3663">
        <w:rPr>
          <w:b w:val="0"/>
        </w:rPr>
        <w:t xml:space="preserve"> we propose the following:</w:t>
      </w:r>
    </w:p>
    <w:p w14:paraId="4B99A39A" w14:textId="77777777" w:rsidR="003E17D5" w:rsidRPr="003E17D5" w:rsidRDefault="00B90ED2">
      <w:pPr>
        <w:pStyle w:val="TOC1"/>
        <w:rPr>
          <w:rFonts w:asciiTheme="minorHAnsi" w:eastAsiaTheme="minorEastAsia" w:hAnsiTheme="minorHAnsi" w:cstheme="minorBidi"/>
          <w:b w:val="0"/>
          <w:sz w:val="22"/>
          <w:lang w:eastAsia="sv-SE"/>
        </w:rPr>
      </w:pPr>
      <w:r w:rsidRPr="003B3663">
        <w:rPr>
          <w:bCs/>
        </w:rPr>
        <w:fldChar w:fldCharType="begin"/>
      </w:r>
      <w:r w:rsidRPr="003B3663">
        <w:rPr>
          <w:bCs/>
        </w:rPr>
        <w:instrText xml:space="preserve"> TOC \f \n \p " " \t "Proposal;1" </w:instrText>
      </w:r>
      <w:r w:rsidRPr="003B3663">
        <w:rPr>
          <w:bCs/>
        </w:rPr>
        <w:fldChar w:fldCharType="separate"/>
      </w:r>
      <w:r w:rsidR="003E17D5">
        <w:t>Proposal 1</w:t>
      </w:r>
      <w:r w:rsidR="003E17D5" w:rsidRPr="003E17D5">
        <w:rPr>
          <w:rFonts w:asciiTheme="minorHAnsi" w:eastAsiaTheme="minorEastAsia" w:hAnsiTheme="minorHAnsi" w:cstheme="minorBidi"/>
          <w:b w:val="0"/>
          <w:sz w:val="22"/>
          <w:lang w:eastAsia="sv-SE"/>
        </w:rPr>
        <w:tab/>
      </w:r>
      <w:r w:rsidR="003E17D5">
        <w:t>NR should support paging payload between at least 10-200 information bits.</w:t>
      </w:r>
    </w:p>
    <w:p w14:paraId="60263112" w14:textId="77777777" w:rsidR="003E17D5" w:rsidRPr="003E17D5" w:rsidRDefault="003E17D5">
      <w:pPr>
        <w:pStyle w:val="TOC1"/>
        <w:rPr>
          <w:rFonts w:asciiTheme="minorHAnsi" w:eastAsiaTheme="minorEastAsia" w:hAnsiTheme="minorHAnsi" w:cstheme="minorBidi"/>
          <w:b w:val="0"/>
          <w:sz w:val="22"/>
          <w:lang w:eastAsia="sv-SE"/>
        </w:rPr>
      </w:pPr>
      <w:r>
        <w:t>Proposal 2</w:t>
      </w:r>
      <w:r w:rsidRPr="003E17D5">
        <w:rPr>
          <w:rFonts w:asciiTheme="minorHAnsi" w:eastAsiaTheme="minorEastAsia" w:hAnsiTheme="minorHAnsi" w:cstheme="minorBidi"/>
          <w:b w:val="0"/>
          <w:sz w:val="22"/>
          <w:lang w:eastAsia="sv-SE"/>
        </w:rPr>
        <w:tab/>
      </w:r>
      <w:r>
        <w:t>NR paging bandwidth should not be larger than the UE minimum bandwidth NR</w:t>
      </w:r>
    </w:p>
    <w:p w14:paraId="34356F7C" w14:textId="77777777" w:rsidR="003E17D5" w:rsidRPr="003E17D5" w:rsidRDefault="003E17D5">
      <w:pPr>
        <w:pStyle w:val="TOC1"/>
        <w:rPr>
          <w:rFonts w:asciiTheme="minorHAnsi" w:eastAsiaTheme="minorEastAsia" w:hAnsiTheme="minorHAnsi" w:cstheme="minorBidi"/>
          <w:b w:val="0"/>
          <w:sz w:val="22"/>
          <w:lang w:eastAsia="sv-SE"/>
        </w:rPr>
      </w:pPr>
      <w:r>
        <w:t>Proposal 3</w:t>
      </w:r>
      <w:r w:rsidRPr="003E17D5">
        <w:rPr>
          <w:rFonts w:asciiTheme="minorHAnsi" w:eastAsiaTheme="minorEastAsia" w:hAnsiTheme="minorHAnsi" w:cstheme="minorBidi"/>
          <w:b w:val="0"/>
          <w:sz w:val="22"/>
          <w:lang w:eastAsia="sv-SE"/>
        </w:rPr>
        <w:tab/>
      </w:r>
      <w:r>
        <w:t>NR paging should support two options for configuration of the information needed in order for the UE to demodulate the paging channel, like DMRS and its scrambling phase: (1) based on camping cell PCI or (2) configurable by the gNB in order to support SFN transmission.</w:t>
      </w:r>
    </w:p>
    <w:p w14:paraId="0102A9C3" w14:textId="77777777" w:rsidR="003E17D5" w:rsidRPr="003E17D5" w:rsidRDefault="003E17D5">
      <w:pPr>
        <w:pStyle w:val="TOC1"/>
        <w:rPr>
          <w:rFonts w:asciiTheme="minorHAnsi" w:eastAsiaTheme="minorEastAsia" w:hAnsiTheme="minorHAnsi" w:cstheme="minorBidi"/>
          <w:b w:val="0"/>
          <w:sz w:val="22"/>
          <w:lang w:eastAsia="sv-SE"/>
        </w:rPr>
      </w:pPr>
      <w:r>
        <w:t>Proposal 4</w:t>
      </w:r>
      <w:r w:rsidRPr="003E17D5">
        <w:rPr>
          <w:rFonts w:asciiTheme="minorHAnsi" w:eastAsiaTheme="minorEastAsia" w:hAnsiTheme="minorHAnsi" w:cstheme="minorBidi"/>
          <w:b w:val="0"/>
          <w:sz w:val="22"/>
          <w:lang w:eastAsia="sv-SE"/>
        </w:rPr>
        <w:tab/>
      </w:r>
      <w:r>
        <w:t>It should be studied whether an a dynamically configurable synch signal could be transmitted in conjunction with paging NR-PDCCH/PDSCH transmission in order to make the paging channel self-contained.</w:t>
      </w:r>
    </w:p>
    <w:p w14:paraId="5E375CC7" w14:textId="77777777" w:rsidR="003E17D5" w:rsidRPr="003E17D5" w:rsidRDefault="003E17D5">
      <w:pPr>
        <w:pStyle w:val="TOC1"/>
        <w:rPr>
          <w:rFonts w:asciiTheme="minorHAnsi" w:eastAsiaTheme="minorEastAsia" w:hAnsiTheme="minorHAnsi" w:cstheme="minorBidi"/>
          <w:b w:val="0"/>
          <w:sz w:val="22"/>
          <w:lang w:eastAsia="sv-SE"/>
        </w:rPr>
      </w:pPr>
      <w:r>
        <w:t>Proposal 5</w:t>
      </w:r>
      <w:r w:rsidRPr="003E17D5">
        <w:rPr>
          <w:rFonts w:asciiTheme="minorHAnsi" w:eastAsiaTheme="minorEastAsia" w:hAnsiTheme="minorHAnsi" w:cstheme="minorBidi"/>
          <w:b w:val="0"/>
          <w:sz w:val="22"/>
          <w:lang w:eastAsia="sv-SE"/>
        </w:rPr>
        <w:tab/>
      </w:r>
      <w:r w:rsidRPr="005D41F0">
        <w:t>In beam sweeping scenarios, it should be possible to configure whether paging and SSB are adjacent in time or in frequency</w:t>
      </w:r>
      <w:r>
        <w:t>.</w:t>
      </w:r>
    </w:p>
    <w:p w14:paraId="0CEF2E51" w14:textId="77777777" w:rsidR="003E17D5" w:rsidRPr="003E17D5" w:rsidRDefault="003E17D5">
      <w:pPr>
        <w:pStyle w:val="TOC1"/>
        <w:rPr>
          <w:rFonts w:asciiTheme="minorHAnsi" w:eastAsiaTheme="minorEastAsia" w:hAnsiTheme="minorHAnsi" w:cstheme="minorBidi"/>
          <w:b w:val="0"/>
          <w:sz w:val="22"/>
          <w:lang w:eastAsia="sv-SE"/>
        </w:rPr>
      </w:pPr>
      <w:r>
        <w:t>Proposal 6</w:t>
      </w:r>
      <w:r w:rsidRPr="003E17D5">
        <w:rPr>
          <w:rFonts w:asciiTheme="minorHAnsi" w:eastAsiaTheme="minorEastAsia" w:hAnsiTheme="minorHAnsi" w:cstheme="minorBidi"/>
          <w:b w:val="0"/>
          <w:sz w:val="22"/>
          <w:lang w:eastAsia="sv-SE"/>
        </w:rPr>
        <w:tab/>
      </w:r>
      <w:r>
        <w:t>NR should support at least three different delivery mechanisms for paging: (1) omnidirectional or wide beam (e.g. sector) transmission, (2) sweeping of narrow beams, and (3) SFN transmission involving multiple cells or multiple TRPs serving the same cell.</w:t>
      </w:r>
    </w:p>
    <w:p w14:paraId="4ED08735" w14:textId="77777777" w:rsidR="003E17D5" w:rsidRPr="003E17D5" w:rsidRDefault="003E17D5">
      <w:pPr>
        <w:pStyle w:val="TOC1"/>
        <w:rPr>
          <w:rFonts w:asciiTheme="minorHAnsi" w:eastAsiaTheme="minorEastAsia" w:hAnsiTheme="minorHAnsi" w:cstheme="minorBidi"/>
          <w:b w:val="0"/>
          <w:sz w:val="22"/>
          <w:lang w:eastAsia="sv-SE"/>
        </w:rPr>
      </w:pPr>
      <w:r>
        <w:t>Proposal 7</w:t>
      </w:r>
      <w:r w:rsidRPr="003E17D5">
        <w:rPr>
          <w:rFonts w:asciiTheme="minorHAnsi" w:eastAsiaTheme="minorEastAsia" w:hAnsiTheme="minorHAnsi" w:cstheme="minorBidi"/>
          <w:b w:val="0"/>
          <w:sz w:val="22"/>
          <w:lang w:eastAsia="sv-SE"/>
        </w:rPr>
        <w:tab/>
      </w:r>
      <w:r>
        <w:t>UE configuration for paging in the PCI-based paging mode should specify whether paging signals are QCL with SSB transmission.</w:t>
      </w:r>
    </w:p>
    <w:p w14:paraId="6F4DC6EE" w14:textId="0E075D79" w:rsidR="00B90ED2" w:rsidRPr="003B3663" w:rsidRDefault="00B90ED2" w:rsidP="00B90ED2">
      <w:pPr>
        <w:rPr>
          <w:b/>
          <w:bCs/>
        </w:rPr>
      </w:pPr>
      <w:r w:rsidRPr="003B3663">
        <w:rPr>
          <w:b/>
          <w:bCs/>
        </w:rPr>
        <w:fldChar w:fldCharType="end"/>
      </w:r>
    </w:p>
    <w:p w14:paraId="615A52A4" w14:textId="576949DA" w:rsidR="00B474A2" w:rsidRPr="003B3663" w:rsidRDefault="00B474A2" w:rsidP="000F595C">
      <w:pPr>
        <w:pStyle w:val="Heading1"/>
        <w:rPr>
          <w:lang w:val="en-US"/>
        </w:rPr>
      </w:pPr>
      <w:r w:rsidRPr="003B3663">
        <w:rPr>
          <w:lang w:val="en-US"/>
        </w:rPr>
        <w:t>References</w:t>
      </w:r>
    </w:p>
    <w:p w14:paraId="2E8209AB" w14:textId="4119858E" w:rsidR="00FD373B" w:rsidRPr="003B3663" w:rsidRDefault="00B474A2" w:rsidP="000F595C">
      <w:pPr>
        <w:rPr>
          <w:lang w:val="en-US"/>
        </w:rPr>
      </w:pPr>
      <w:r w:rsidRPr="003B3663">
        <w:rPr>
          <w:lang w:val="en-US"/>
        </w:rPr>
        <w:t xml:space="preserve">[1] </w:t>
      </w:r>
      <w:r w:rsidRPr="003B3663">
        <w:rPr>
          <w:lang w:val="en-US"/>
        </w:rPr>
        <w:tab/>
      </w:r>
      <w:r w:rsidR="00FD373B" w:rsidRPr="003B3663">
        <w:rPr>
          <w:lang w:val="en-US"/>
        </w:rPr>
        <w:t>“RAN1 chairman notes”, 3GPP TSG RAN WG1 88 Meeting, Athens, Greece, 13th - 17th February 2017</w:t>
      </w:r>
    </w:p>
    <w:p w14:paraId="7D432228" w14:textId="7590CF12" w:rsidR="00B474A2" w:rsidRPr="00B474A2" w:rsidRDefault="00FD373B" w:rsidP="000F595C">
      <w:pPr>
        <w:rPr>
          <w:lang w:val="en-US"/>
        </w:rPr>
      </w:pPr>
      <w:r w:rsidRPr="003B3663">
        <w:rPr>
          <w:lang w:val="en-US"/>
        </w:rPr>
        <w:t>[2]</w:t>
      </w:r>
      <w:r w:rsidRPr="003B3663">
        <w:rPr>
          <w:lang w:val="en-US"/>
        </w:rPr>
        <w:tab/>
      </w:r>
      <w:r w:rsidR="00B474A2" w:rsidRPr="003B3663">
        <w:rPr>
          <w:lang w:val="en-US"/>
        </w:rPr>
        <w:t>R1-1702126, “NR paging Design”, Ericsson, 3GPP TSG RAN WG1 88 Meeting, Athens, Greece, 13th - 17th February 2017</w:t>
      </w:r>
    </w:p>
    <w:sectPr w:rsidR="00B474A2" w:rsidRPr="00B474A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8D810" w14:textId="77777777" w:rsidR="005C0086" w:rsidRDefault="005C0086">
      <w:r>
        <w:separator/>
      </w:r>
    </w:p>
  </w:endnote>
  <w:endnote w:type="continuationSeparator" w:id="0">
    <w:p w14:paraId="7854AD84" w14:textId="77777777" w:rsidR="005C0086" w:rsidRDefault="005C0086">
      <w:r>
        <w:continuationSeparator/>
      </w:r>
    </w:p>
  </w:endnote>
  <w:endnote w:type="continuationNotice" w:id="1">
    <w:p w14:paraId="65C36322" w14:textId="77777777" w:rsidR="005C0086" w:rsidRDefault="005C0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B6C8139" w:rsidR="00227EBF" w:rsidRDefault="00227E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60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604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45D66" w14:textId="77777777" w:rsidR="005C0086" w:rsidRDefault="005C0086">
      <w:r>
        <w:separator/>
      </w:r>
    </w:p>
  </w:footnote>
  <w:footnote w:type="continuationSeparator" w:id="0">
    <w:p w14:paraId="32F03546" w14:textId="77777777" w:rsidR="005C0086" w:rsidRDefault="005C0086">
      <w:r>
        <w:continuationSeparator/>
      </w:r>
    </w:p>
  </w:footnote>
  <w:footnote w:type="continuationNotice" w:id="1">
    <w:p w14:paraId="490E4E0F" w14:textId="77777777" w:rsidR="005C0086" w:rsidRDefault="005C00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27EBF" w:rsidRDefault="00227E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9109E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B48D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97085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820E16"/>
    <w:multiLevelType w:val="hybridMultilevel"/>
    <w:tmpl w:val="24ECC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8"/>
  </w:num>
  <w:num w:numId="3">
    <w:abstractNumId w:val="20"/>
  </w:num>
  <w:num w:numId="4">
    <w:abstractNumId w:val="21"/>
  </w:num>
  <w:num w:numId="5">
    <w:abstractNumId w:val="16"/>
  </w:num>
  <w:num w:numId="6">
    <w:abstractNumId w:val="25"/>
  </w:num>
  <w:num w:numId="7">
    <w:abstractNumId w:val="32"/>
  </w:num>
  <w:num w:numId="8">
    <w:abstractNumId w:val="17"/>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14"/>
  </w:num>
  <w:num w:numId="16">
    <w:abstractNumId w:val="33"/>
  </w:num>
  <w:num w:numId="17">
    <w:abstractNumId w:val="23"/>
  </w:num>
  <w:num w:numId="18">
    <w:abstractNumId w:val="27"/>
  </w:num>
  <w:num w:numId="19">
    <w:abstractNumId w:val="9"/>
  </w:num>
  <w:num w:numId="20">
    <w:abstractNumId w:val="19"/>
  </w:num>
  <w:num w:numId="21">
    <w:abstractNumId w:val="11"/>
  </w:num>
  <w:num w:numId="22">
    <w:abstractNumId w:val="31"/>
  </w:num>
  <w:num w:numId="23">
    <w:abstractNumId w:val="29"/>
  </w:num>
  <w:num w:numId="24">
    <w:abstractNumId w:val="10"/>
  </w:num>
  <w:num w:numId="25">
    <w:abstractNumId w:val="26"/>
  </w:num>
  <w:num w:numId="26">
    <w:abstractNumId w:val="5"/>
  </w:num>
  <w:num w:numId="27">
    <w:abstractNumId w:val="7"/>
  </w:num>
  <w:num w:numId="28">
    <w:abstractNumId w:val="4"/>
  </w:num>
  <w:num w:numId="29">
    <w:abstractNumId w:val="4"/>
  </w:num>
  <w:num w:numId="30">
    <w:abstractNumId w:val="4"/>
  </w:num>
  <w:num w:numId="31">
    <w:abstractNumId w:val="6"/>
  </w:num>
  <w:num w:numId="32">
    <w:abstractNumId w:val="34"/>
  </w:num>
  <w:num w:numId="33">
    <w:abstractNumId w:val="12"/>
  </w:num>
  <w:num w:numId="34">
    <w:abstractNumId w:val="18"/>
  </w:num>
  <w:num w:numId="35">
    <w:abstractNumId w:val="8"/>
  </w:num>
  <w:num w:numId="36">
    <w:abstractNumId w:val="22"/>
  </w:num>
  <w:num w:numId="37">
    <w:abstractNumId w:val="20"/>
    <w:lvlOverride w:ilvl="0">
      <w:startOverride w:val="1"/>
    </w:lvlOverride>
  </w:num>
  <w:num w:numId="38">
    <w:abstractNumId w:val="15"/>
  </w:num>
  <w:num w:numId="3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3CDD"/>
    <w:rsid w:val="00015D15"/>
    <w:rsid w:val="00015F6F"/>
    <w:rsid w:val="0002564D"/>
    <w:rsid w:val="00025ECA"/>
    <w:rsid w:val="000266D4"/>
    <w:rsid w:val="00032155"/>
    <w:rsid w:val="000325B8"/>
    <w:rsid w:val="00032982"/>
    <w:rsid w:val="000340C8"/>
    <w:rsid w:val="00034C15"/>
    <w:rsid w:val="00036BA1"/>
    <w:rsid w:val="00040DD1"/>
    <w:rsid w:val="000422E2"/>
    <w:rsid w:val="00042D5D"/>
    <w:rsid w:val="00042F22"/>
    <w:rsid w:val="000444EF"/>
    <w:rsid w:val="000476CE"/>
    <w:rsid w:val="00052A07"/>
    <w:rsid w:val="000534E3"/>
    <w:rsid w:val="000536F4"/>
    <w:rsid w:val="00055303"/>
    <w:rsid w:val="0005606A"/>
    <w:rsid w:val="00057117"/>
    <w:rsid w:val="000616E7"/>
    <w:rsid w:val="0006478A"/>
    <w:rsid w:val="0006487E"/>
    <w:rsid w:val="00065E1A"/>
    <w:rsid w:val="0007265B"/>
    <w:rsid w:val="00076C39"/>
    <w:rsid w:val="00077E5F"/>
    <w:rsid w:val="0008036A"/>
    <w:rsid w:val="00081AE6"/>
    <w:rsid w:val="000855EB"/>
    <w:rsid w:val="00085B52"/>
    <w:rsid w:val="000866F2"/>
    <w:rsid w:val="0009009F"/>
    <w:rsid w:val="0009012F"/>
    <w:rsid w:val="000901BB"/>
    <w:rsid w:val="000902BC"/>
    <w:rsid w:val="00091557"/>
    <w:rsid w:val="000924C1"/>
    <w:rsid w:val="000924F0"/>
    <w:rsid w:val="00092B4B"/>
    <w:rsid w:val="00093474"/>
    <w:rsid w:val="0009510F"/>
    <w:rsid w:val="000A1B7B"/>
    <w:rsid w:val="000A43E7"/>
    <w:rsid w:val="000A46AB"/>
    <w:rsid w:val="000A56F2"/>
    <w:rsid w:val="000A5A49"/>
    <w:rsid w:val="000B2719"/>
    <w:rsid w:val="000B2FC1"/>
    <w:rsid w:val="000B348F"/>
    <w:rsid w:val="000B3A8F"/>
    <w:rsid w:val="000B4AB9"/>
    <w:rsid w:val="000B58C3"/>
    <w:rsid w:val="000B61E9"/>
    <w:rsid w:val="000B66A8"/>
    <w:rsid w:val="000B7B33"/>
    <w:rsid w:val="000C165A"/>
    <w:rsid w:val="000C2E19"/>
    <w:rsid w:val="000C615A"/>
    <w:rsid w:val="000D0D07"/>
    <w:rsid w:val="000D3C8C"/>
    <w:rsid w:val="000D4797"/>
    <w:rsid w:val="000E0527"/>
    <w:rsid w:val="000E17AD"/>
    <w:rsid w:val="000E1A1F"/>
    <w:rsid w:val="000E1E92"/>
    <w:rsid w:val="000F00F6"/>
    <w:rsid w:val="000F06D6"/>
    <w:rsid w:val="000F0839"/>
    <w:rsid w:val="000F0EB1"/>
    <w:rsid w:val="000F1106"/>
    <w:rsid w:val="000F1873"/>
    <w:rsid w:val="000F202D"/>
    <w:rsid w:val="000F3BE9"/>
    <w:rsid w:val="000F3F6C"/>
    <w:rsid w:val="000F4CE5"/>
    <w:rsid w:val="000F595C"/>
    <w:rsid w:val="000F6DF3"/>
    <w:rsid w:val="000F7070"/>
    <w:rsid w:val="001005FF"/>
    <w:rsid w:val="00103EEB"/>
    <w:rsid w:val="00105303"/>
    <w:rsid w:val="001062FB"/>
    <w:rsid w:val="001063E6"/>
    <w:rsid w:val="00111DC7"/>
    <w:rsid w:val="00113CF4"/>
    <w:rsid w:val="001153EA"/>
    <w:rsid w:val="001155DC"/>
    <w:rsid w:val="00115643"/>
    <w:rsid w:val="00116765"/>
    <w:rsid w:val="001207F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2BC9"/>
    <w:rsid w:val="0016360E"/>
    <w:rsid w:val="00164D43"/>
    <w:rsid w:val="00164D4A"/>
    <w:rsid w:val="001659C1"/>
    <w:rsid w:val="00166A6E"/>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90AC1"/>
    <w:rsid w:val="0019341A"/>
    <w:rsid w:val="00194A47"/>
    <w:rsid w:val="00197DF9"/>
    <w:rsid w:val="001A0FF8"/>
    <w:rsid w:val="001A1987"/>
    <w:rsid w:val="001A2564"/>
    <w:rsid w:val="001A31D1"/>
    <w:rsid w:val="001A4FC1"/>
    <w:rsid w:val="001A6173"/>
    <w:rsid w:val="001A61A9"/>
    <w:rsid w:val="001A69A9"/>
    <w:rsid w:val="001A6CBA"/>
    <w:rsid w:val="001B089D"/>
    <w:rsid w:val="001B0D97"/>
    <w:rsid w:val="001B1D6E"/>
    <w:rsid w:val="001B4E13"/>
    <w:rsid w:val="001B501F"/>
    <w:rsid w:val="001B5A5D"/>
    <w:rsid w:val="001B5D02"/>
    <w:rsid w:val="001B700F"/>
    <w:rsid w:val="001C1CE5"/>
    <w:rsid w:val="001C3D2A"/>
    <w:rsid w:val="001D51BA"/>
    <w:rsid w:val="001D6342"/>
    <w:rsid w:val="001D6D53"/>
    <w:rsid w:val="001D7DE5"/>
    <w:rsid w:val="001E58E2"/>
    <w:rsid w:val="001E7AED"/>
    <w:rsid w:val="001F238A"/>
    <w:rsid w:val="001F3916"/>
    <w:rsid w:val="001F4263"/>
    <w:rsid w:val="001F42D8"/>
    <w:rsid w:val="001F54C5"/>
    <w:rsid w:val="001F662C"/>
    <w:rsid w:val="001F6F78"/>
    <w:rsid w:val="001F7074"/>
    <w:rsid w:val="001F780E"/>
    <w:rsid w:val="00200490"/>
    <w:rsid w:val="00201F3A"/>
    <w:rsid w:val="00202C20"/>
    <w:rsid w:val="00203F96"/>
    <w:rsid w:val="002069B2"/>
    <w:rsid w:val="00207FA3"/>
    <w:rsid w:val="00214DA8"/>
    <w:rsid w:val="00215423"/>
    <w:rsid w:val="002158FA"/>
    <w:rsid w:val="00220600"/>
    <w:rsid w:val="0022138B"/>
    <w:rsid w:val="002224DB"/>
    <w:rsid w:val="00223FCB"/>
    <w:rsid w:val="00224F37"/>
    <w:rsid w:val="002252C3"/>
    <w:rsid w:val="00225C54"/>
    <w:rsid w:val="00225CC7"/>
    <w:rsid w:val="00227EBF"/>
    <w:rsid w:val="00230765"/>
    <w:rsid w:val="002319E4"/>
    <w:rsid w:val="002342CA"/>
    <w:rsid w:val="00235632"/>
    <w:rsid w:val="00235872"/>
    <w:rsid w:val="00237A51"/>
    <w:rsid w:val="00241559"/>
    <w:rsid w:val="002435B3"/>
    <w:rsid w:val="002458EB"/>
    <w:rsid w:val="00247415"/>
    <w:rsid w:val="002500C8"/>
    <w:rsid w:val="00257543"/>
    <w:rsid w:val="00260265"/>
    <w:rsid w:val="002617E7"/>
    <w:rsid w:val="00261B9F"/>
    <w:rsid w:val="00261C2C"/>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A5D5F"/>
    <w:rsid w:val="002B0907"/>
    <w:rsid w:val="002B24D6"/>
    <w:rsid w:val="002B4CE9"/>
    <w:rsid w:val="002C06A9"/>
    <w:rsid w:val="002C41E6"/>
    <w:rsid w:val="002D06BE"/>
    <w:rsid w:val="002D071A"/>
    <w:rsid w:val="002D1464"/>
    <w:rsid w:val="002D34B2"/>
    <w:rsid w:val="002D4A15"/>
    <w:rsid w:val="002D7225"/>
    <w:rsid w:val="002D7637"/>
    <w:rsid w:val="002E17F2"/>
    <w:rsid w:val="002E4453"/>
    <w:rsid w:val="002E6D28"/>
    <w:rsid w:val="002E6DC6"/>
    <w:rsid w:val="002E786C"/>
    <w:rsid w:val="002E7CAE"/>
    <w:rsid w:val="002F2771"/>
    <w:rsid w:val="002F37A9"/>
    <w:rsid w:val="002F56C5"/>
    <w:rsid w:val="002F5BBD"/>
    <w:rsid w:val="002F65A8"/>
    <w:rsid w:val="002F7B68"/>
    <w:rsid w:val="00301CE6"/>
    <w:rsid w:val="0030256B"/>
    <w:rsid w:val="00302CA2"/>
    <w:rsid w:val="003042A8"/>
    <w:rsid w:val="0030501F"/>
    <w:rsid w:val="0030638C"/>
    <w:rsid w:val="00307B55"/>
    <w:rsid w:val="00307BA1"/>
    <w:rsid w:val="00310A30"/>
    <w:rsid w:val="003110D0"/>
    <w:rsid w:val="00311147"/>
    <w:rsid w:val="00311526"/>
    <w:rsid w:val="00311702"/>
    <w:rsid w:val="00311CC7"/>
    <w:rsid w:val="00311E82"/>
    <w:rsid w:val="00313FD6"/>
    <w:rsid w:val="003143BD"/>
    <w:rsid w:val="00314D7C"/>
    <w:rsid w:val="003203ED"/>
    <w:rsid w:val="00322C9F"/>
    <w:rsid w:val="003244F4"/>
    <w:rsid w:val="00324D23"/>
    <w:rsid w:val="003268E0"/>
    <w:rsid w:val="00331751"/>
    <w:rsid w:val="00332CAD"/>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A21"/>
    <w:rsid w:val="003A7EF3"/>
    <w:rsid w:val="003B159C"/>
    <w:rsid w:val="003B3663"/>
    <w:rsid w:val="003B369F"/>
    <w:rsid w:val="003B36A3"/>
    <w:rsid w:val="003B6CA4"/>
    <w:rsid w:val="003B7FE5"/>
    <w:rsid w:val="003C11C8"/>
    <w:rsid w:val="003C2702"/>
    <w:rsid w:val="003C363F"/>
    <w:rsid w:val="003C6964"/>
    <w:rsid w:val="003C7806"/>
    <w:rsid w:val="003D0CD4"/>
    <w:rsid w:val="003D109F"/>
    <w:rsid w:val="003D2478"/>
    <w:rsid w:val="003D2501"/>
    <w:rsid w:val="003D3C45"/>
    <w:rsid w:val="003D4B11"/>
    <w:rsid w:val="003D5B1F"/>
    <w:rsid w:val="003E15FA"/>
    <w:rsid w:val="003E17D5"/>
    <w:rsid w:val="003E1E1D"/>
    <w:rsid w:val="003E20CE"/>
    <w:rsid w:val="003E25DB"/>
    <w:rsid w:val="003E53C5"/>
    <w:rsid w:val="003E55E4"/>
    <w:rsid w:val="003E5F40"/>
    <w:rsid w:val="003E6625"/>
    <w:rsid w:val="003E6B1C"/>
    <w:rsid w:val="003E74E3"/>
    <w:rsid w:val="003F012A"/>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5991"/>
    <w:rsid w:val="00427248"/>
    <w:rsid w:val="00433CC4"/>
    <w:rsid w:val="00437447"/>
    <w:rsid w:val="00441A92"/>
    <w:rsid w:val="00444F56"/>
    <w:rsid w:val="00445FDC"/>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4FD1"/>
    <w:rsid w:val="00486479"/>
    <w:rsid w:val="004903E5"/>
    <w:rsid w:val="004916F6"/>
    <w:rsid w:val="00492BC5"/>
    <w:rsid w:val="004964F1"/>
    <w:rsid w:val="00497202"/>
    <w:rsid w:val="004A163A"/>
    <w:rsid w:val="004A16BC"/>
    <w:rsid w:val="004A2B94"/>
    <w:rsid w:val="004B6991"/>
    <w:rsid w:val="004B7C0C"/>
    <w:rsid w:val="004C3898"/>
    <w:rsid w:val="004C4D69"/>
    <w:rsid w:val="004C51FD"/>
    <w:rsid w:val="004C6818"/>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4F67DD"/>
    <w:rsid w:val="00500B4A"/>
    <w:rsid w:val="0050591F"/>
    <w:rsid w:val="00506557"/>
    <w:rsid w:val="0050677A"/>
    <w:rsid w:val="005108D8"/>
    <w:rsid w:val="005116F9"/>
    <w:rsid w:val="005153A7"/>
    <w:rsid w:val="00520A0E"/>
    <w:rsid w:val="005219CF"/>
    <w:rsid w:val="00526115"/>
    <w:rsid w:val="00534B59"/>
    <w:rsid w:val="00535EF8"/>
    <w:rsid w:val="00536759"/>
    <w:rsid w:val="00537C62"/>
    <w:rsid w:val="005420DA"/>
    <w:rsid w:val="0054281B"/>
    <w:rsid w:val="00543986"/>
    <w:rsid w:val="005439C4"/>
    <w:rsid w:val="005447DF"/>
    <w:rsid w:val="00544D5B"/>
    <w:rsid w:val="005467FE"/>
    <w:rsid w:val="00546970"/>
    <w:rsid w:val="00546C74"/>
    <w:rsid w:val="00554E19"/>
    <w:rsid w:val="00555435"/>
    <w:rsid w:val="00557D7C"/>
    <w:rsid w:val="0056121F"/>
    <w:rsid w:val="00561EC3"/>
    <w:rsid w:val="0057036A"/>
    <w:rsid w:val="00572505"/>
    <w:rsid w:val="005737B4"/>
    <w:rsid w:val="00582809"/>
    <w:rsid w:val="0058798C"/>
    <w:rsid w:val="005900FA"/>
    <w:rsid w:val="00591635"/>
    <w:rsid w:val="005935A4"/>
    <w:rsid w:val="005948C2"/>
    <w:rsid w:val="005956A9"/>
    <w:rsid w:val="00595748"/>
    <w:rsid w:val="00595DCA"/>
    <w:rsid w:val="0059779B"/>
    <w:rsid w:val="005A209A"/>
    <w:rsid w:val="005A61E5"/>
    <w:rsid w:val="005A662D"/>
    <w:rsid w:val="005B35D7"/>
    <w:rsid w:val="005B392A"/>
    <w:rsid w:val="005B3AA3"/>
    <w:rsid w:val="005B6619"/>
    <w:rsid w:val="005B6CEE"/>
    <w:rsid w:val="005B6F83"/>
    <w:rsid w:val="005C0086"/>
    <w:rsid w:val="005C2CC7"/>
    <w:rsid w:val="005C74FB"/>
    <w:rsid w:val="005C7A61"/>
    <w:rsid w:val="005D1602"/>
    <w:rsid w:val="005D22E6"/>
    <w:rsid w:val="005D241D"/>
    <w:rsid w:val="005D2964"/>
    <w:rsid w:val="005E385F"/>
    <w:rsid w:val="005E3C70"/>
    <w:rsid w:val="005E5469"/>
    <w:rsid w:val="005E5B81"/>
    <w:rsid w:val="005E65C5"/>
    <w:rsid w:val="005F2CB1"/>
    <w:rsid w:val="005F3025"/>
    <w:rsid w:val="005F50ED"/>
    <w:rsid w:val="005F618C"/>
    <w:rsid w:val="005F70BD"/>
    <w:rsid w:val="005F70DE"/>
    <w:rsid w:val="0060283C"/>
    <w:rsid w:val="00604F14"/>
    <w:rsid w:val="006052F9"/>
    <w:rsid w:val="00611B83"/>
    <w:rsid w:val="00613257"/>
    <w:rsid w:val="006149D1"/>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7C0"/>
    <w:rsid w:val="006613A6"/>
    <w:rsid w:val="006627A2"/>
    <w:rsid w:val="00662E0C"/>
    <w:rsid w:val="006634E6"/>
    <w:rsid w:val="006655EE"/>
    <w:rsid w:val="00666F5C"/>
    <w:rsid w:val="00667EE7"/>
    <w:rsid w:val="00670922"/>
    <w:rsid w:val="00670BE1"/>
    <w:rsid w:val="0067218F"/>
    <w:rsid w:val="0067326E"/>
    <w:rsid w:val="00673324"/>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3409"/>
    <w:rsid w:val="006C5761"/>
    <w:rsid w:val="006C5EC9"/>
    <w:rsid w:val="006C6059"/>
    <w:rsid w:val="006C744B"/>
    <w:rsid w:val="006C7522"/>
    <w:rsid w:val="006D11AA"/>
    <w:rsid w:val="006D1623"/>
    <w:rsid w:val="006D2139"/>
    <w:rsid w:val="006D2CB6"/>
    <w:rsid w:val="006D6F08"/>
    <w:rsid w:val="006E062C"/>
    <w:rsid w:val="006E28B7"/>
    <w:rsid w:val="006E2B1D"/>
    <w:rsid w:val="006E3310"/>
    <w:rsid w:val="006E3B17"/>
    <w:rsid w:val="006E3F07"/>
    <w:rsid w:val="006E4E39"/>
    <w:rsid w:val="006E565E"/>
    <w:rsid w:val="006E673D"/>
    <w:rsid w:val="006E7D3B"/>
    <w:rsid w:val="006F1B70"/>
    <w:rsid w:val="006F341D"/>
    <w:rsid w:val="006F3CDE"/>
    <w:rsid w:val="006F58D4"/>
    <w:rsid w:val="006F642D"/>
    <w:rsid w:val="00702B3F"/>
    <w:rsid w:val="0070346E"/>
    <w:rsid w:val="00703C66"/>
    <w:rsid w:val="007040B0"/>
    <w:rsid w:val="00704EDB"/>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27ABF"/>
    <w:rsid w:val="00730A5D"/>
    <w:rsid w:val="007327FD"/>
    <w:rsid w:val="007348B1"/>
    <w:rsid w:val="007362A6"/>
    <w:rsid w:val="00736D7D"/>
    <w:rsid w:val="00740E58"/>
    <w:rsid w:val="00742371"/>
    <w:rsid w:val="007445A0"/>
    <w:rsid w:val="0074524B"/>
    <w:rsid w:val="00747D8B"/>
    <w:rsid w:val="00750E8F"/>
    <w:rsid w:val="00751228"/>
    <w:rsid w:val="007557B4"/>
    <w:rsid w:val="00756C0A"/>
    <w:rsid w:val="007571E1"/>
    <w:rsid w:val="007604B2"/>
    <w:rsid w:val="00765281"/>
    <w:rsid w:val="00766BAD"/>
    <w:rsid w:val="007705B8"/>
    <w:rsid w:val="007730BD"/>
    <w:rsid w:val="00773999"/>
    <w:rsid w:val="007755F2"/>
    <w:rsid w:val="00775F56"/>
    <w:rsid w:val="00775F7C"/>
    <w:rsid w:val="00776971"/>
    <w:rsid w:val="00777130"/>
    <w:rsid w:val="0078177E"/>
    <w:rsid w:val="0078304C"/>
    <w:rsid w:val="00783673"/>
    <w:rsid w:val="00785490"/>
    <w:rsid w:val="0079075E"/>
    <w:rsid w:val="00791306"/>
    <w:rsid w:val="007925EA"/>
    <w:rsid w:val="00793CD8"/>
    <w:rsid w:val="00795C92"/>
    <w:rsid w:val="00796231"/>
    <w:rsid w:val="00797E68"/>
    <w:rsid w:val="007A1CB3"/>
    <w:rsid w:val="007A306F"/>
    <w:rsid w:val="007A43A6"/>
    <w:rsid w:val="007A512C"/>
    <w:rsid w:val="007A58A6"/>
    <w:rsid w:val="007A6E9A"/>
    <w:rsid w:val="007A7157"/>
    <w:rsid w:val="007A7E58"/>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6E96"/>
    <w:rsid w:val="007D7526"/>
    <w:rsid w:val="007E1602"/>
    <w:rsid w:val="007E3872"/>
    <w:rsid w:val="007E4610"/>
    <w:rsid w:val="007E4715"/>
    <w:rsid w:val="007E505B"/>
    <w:rsid w:val="007E7091"/>
    <w:rsid w:val="007F09D8"/>
    <w:rsid w:val="007F5BAE"/>
    <w:rsid w:val="007F629A"/>
    <w:rsid w:val="00803FAE"/>
    <w:rsid w:val="00804708"/>
    <w:rsid w:val="0080605F"/>
    <w:rsid w:val="00807786"/>
    <w:rsid w:val="00811FCB"/>
    <w:rsid w:val="00814FE6"/>
    <w:rsid w:val="008158D6"/>
    <w:rsid w:val="00817196"/>
    <w:rsid w:val="0082276B"/>
    <w:rsid w:val="00822EBB"/>
    <w:rsid w:val="008235DB"/>
    <w:rsid w:val="00824AB4"/>
    <w:rsid w:val="00825C42"/>
    <w:rsid w:val="00825D25"/>
    <w:rsid w:val="00827D6F"/>
    <w:rsid w:val="00836B3D"/>
    <w:rsid w:val="008376AC"/>
    <w:rsid w:val="008444E8"/>
    <w:rsid w:val="00844E80"/>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3405"/>
    <w:rsid w:val="008843F9"/>
    <w:rsid w:val="00894468"/>
    <w:rsid w:val="00894A88"/>
    <w:rsid w:val="00895386"/>
    <w:rsid w:val="00895561"/>
    <w:rsid w:val="008967DC"/>
    <w:rsid w:val="00896CC2"/>
    <w:rsid w:val="008A21FF"/>
    <w:rsid w:val="008A2CE2"/>
    <w:rsid w:val="008A30AC"/>
    <w:rsid w:val="008A44B8"/>
    <w:rsid w:val="008A4ECE"/>
    <w:rsid w:val="008A51A8"/>
    <w:rsid w:val="008A54C7"/>
    <w:rsid w:val="008A56AB"/>
    <w:rsid w:val="008A5994"/>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196"/>
    <w:rsid w:val="008C7573"/>
    <w:rsid w:val="008D1A14"/>
    <w:rsid w:val="008D34F1"/>
    <w:rsid w:val="008D39D8"/>
    <w:rsid w:val="008D6CC6"/>
    <w:rsid w:val="008D6D1A"/>
    <w:rsid w:val="008E065E"/>
    <w:rsid w:val="008E0927"/>
    <w:rsid w:val="008E1909"/>
    <w:rsid w:val="008E699D"/>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581A"/>
    <w:rsid w:val="0095681E"/>
    <w:rsid w:val="009572D4"/>
    <w:rsid w:val="00961921"/>
    <w:rsid w:val="0096430A"/>
    <w:rsid w:val="00964F84"/>
    <w:rsid w:val="0096518D"/>
    <w:rsid w:val="0096554B"/>
    <w:rsid w:val="0096584A"/>
    <w:rsid w:val="00965AC4"/>
    <w:rsid w:val="00967CA8"/>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94A"/>
    <w:rsid w:val="00995A19"/>
    <w:rsid w:val="009960EC"/>
    <w:rsid w:val="009970DD"/>
    <w:rsid w:val="009A0FBA"/>
    <w:rsid w:val="009A13A3"/>
    <w:rsid w:val="009A1601"/>
    <w:rsid w:val="009A462D"/>
    <w:rsid w:val="009A46DA"/>
    <w:rsid w:val="009A5CBA"/>
    <w:rsid w:val="009A79BE"/>
    <w:rsid w:val="009B1F30"/>
    <w:rsid w:val="009B3AC2"/>
    <w:rsid w:val="009B4DF4"/>
    <w:rsid w:val="009B4FF0"/>
    <w:rsid w:val="009B564E"/>
    <w:rsid w:val="009B6AED"/>
    <w:rsid w:val="009B7E87"/>
    <w:rsid w:val="009C11C1"/>
    <w:rsid w:val="009C2D17"/>
    <w:rsid w:val="009C3D26"/>
    <w:rsid w:val="009C403E"/>
    <w:rsid w:val="009C4578"/>
    <w:rsid w:val="009C5519"/>
    <w:rsid w:val="009C59AF"/>
    <w:rsid w:val="009C5D6A"/>
    <w:rsid w:val="009D4FF0"/>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1DEA"/>
    <w:rsid w:val="00A2351A"/>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4C6A"/>
    <w:rsid w:val="00A61499"/>
    <w:rsid w:val="00A62A77"/>
    <w:rsid w:val="00A63483"/>
    <w:rsid w:val="00A653DB"/>
    <w:rsid w:val="00A657D7"/>
    <w:rsid w:val="00A660AC"/>
    <w:rsid w:val="00A66412"/>
    <w:rsid w:val="00A67E6C"/>
    <w:rsid w:val="00A71B99"/>
    <w:rsid w:val="00A71EF5"/>
    <w:rsid w:val="00A7315F"/>
    <w:rsid w:val="00A739D0"/>
    <w:rsid w:val="00A761D4"/>
    <w:rsid w:val="00A77441"/>
    <w:rsid w:val="00A77EC4"/>
    <w:rsid w:val="00A8033B"/>
    <w:rsid w:val="00A80920"/>
    <w:rsid w:val="00A80BF1"/>
    <w:rsid w:val="00A84FFB"/>
    <w:rsid w:val="00A86605"/>
    <w:rsid w:val="00A924EB"/>
    <w:rsid w:val="00A92879"/>
    <w:rsid w:val="00A933A8"/>
    <w:rsid w:val="00A9442A"/>
    <w:rsid w:val="00A95CF5"/>
    <w:rsid w:val="00A967B9"/>
    <w:rsid w:val="00AA016F"/>
    <w:rsid w:val="00AA1B0E"/>
    <w:rsid w:val="00AA1DE7"/>
    <w:rsid w:val="00AA1ED6"/>
    <w:rsid w:val="00AA339E"/>
    <w:rsid w:val="00AA3BFA"/>
    <w:rsid w:val="00AA4801"/>
    <w:rsid w:val="00AA51D6"/>
    <w:rsid w:val="00AB0BC8"/>
    <w:rsid w:val="00AB11CA"/>
    <w:rsid w:val="00AB14D9"/>
    <w:rsid w:val="00AB1598"/>
    <w:rsid w:val="00AB1BE4"/>
    <w:rsid w:val="00AB372C"/>
    <w:rsid w:val="00AB4AB8"/>
    <w:rsid w:val="00AB655E"/>
    <w:rsid w:val="00AC007F"/>
    <w:rsid w:val="00AC2ECD"/>
    <w:rsid w:val="00AC3119"/>
    <w:rsid w:val="00AC425E"/>
    <w:rsid w:val="00AC49FB"/>
    <w:rsid w:val="00AC4B2B"/>
    <w:rsid w:val="00AC4DFF"/>
    <w:rsid w:val="00AC5A10"/>
    <w:rsid w:val="00AD0AA3"/>
    <w:rsid w:val="00AD1390"/>
    <w:rsid w:val="00AD27EA"/>
    <w:rsid w:val="00AD3F94"/>
    <w:rsid w:val="00AD4A5A"/>
    <w:rsid w:val="00AE27AC"/>
    <w:rsid w:val="00AE40E0"/>
    <w:rsid w:val="00AE4A9E"/>
    <w:rsid w:val="00AE4DBA"/>
    <w:rsid w:val="00AE4F07"/>
    <w:rsid w:val="00AE5AE8"/>
    <w:rsid w:val="00AE6CFE"/>
    <w:rsid w:val="00AE7CA0"/>
    <w:rsid w:val="00AF1C5D"/>
    <w:rsid w:val="00AF42D7"/>
    <w:rsid w:val="00B006FE"/>
    <w:rsid w:val="00B007CB"/>
    <w:rsid w:val="00B02AA9"/>
    <w:rsid w:val="00B02FA3"/>
    <w:rsid w:val="00B04341"/>
    <w:rsid w:val="00B05084"/>
    <w:rsid w:val="00B05829"/>
    <w:rsid w:val="00B05920"/>
    <w:rsid w:val="00B07227"/>
    <w:rsid w:val="00B10020"/>
    <w:rsid w:val="00B119E8"/>
    <w:rsid w:val="00B157F9"/>
    <w:rsid w:val="00B20256"/>
    <w:rsid w:val="00B20D09"/>
    <w:rsid w:val="00B2763F"/>
    <w:rsid w:val="00B27AAC"/>
    <w:rsid w:val="00B30929"/>
    <w:rsid w:val="00B319D5"/>
    <w:rsid w:val="00B36D94"/>
    <w:rsid w:val="00B372AA"/>
    <w:rsid w:val="00B37C67"/>
    <w:rsid w:val="00B40445"/>
    <w:rsid w:val="00B41888"/>
    <w:rsid w:val="00B4408D"/>
    <w:rsid w:val="00B45A52"/>
    <w:rsid w:val="00B46175"/>
    <w:rsid w:val="00B472FA"/>
    <w:rsid w:val="00B474A2"/>
    <w:rsid w:val="00B47E43"/>
    <w:rsid w:val="00B52376"/>
    <w:rsid w:val="00B5335A"/>
    <w:rsid w:val="00B5723B"/>
    <w:rsid w:val="00B5724B"/>
    <w:rsid w:val="00B604F4"/>
    <w:rsid w:val="00B60EF1"/>
    <w:rsid w:val="00B6188F"/>
    <w:rsid w:val="00B64E41"/>
    <w:rsid w:val="00B664C7"/>
    <w:rsid w:val="00B706FA"/>
    <w:rsid w:val="00B739F6"/>
    <w:rsid w:val="00B73A8E"/>
    <w:rsid w:val="00B767FC"/>
    <w:rsid w:val="00B80AFB"/>
    <w:rsid w:val="00B81A6C"/>
    <w:rsid w:val="00B81BE4"/>
    <w:rsid w:val="00B82A77"/>
    <w:rsid w:val="00B842A0"/>
    <w:rsid w:val="00B8549A"/>
    <w:rsid w:val="00B85DE5"/>
    <w:rsid w:val="00B90ED2"/>
    <w:rsid w:val="00B90F73"/>
    <w:rsid w:val="00B9371D"/>
    <w:rsid w:val="00B93B59"/>
    <w:rsid w:val="00B9406A"/>
    <w:rsid w:val="00BA00E0"/>
    <w:rsid w:val="00BA2280"/>
    <w:rsid w:val="00BA2A08"/>
    <w:rsid w:val="00BA56D2"/>
    <w:rsid w:val="00BA6C49"/>
    <w:rsid w:val="00BA76E0"/>
    <w:rsid w:val="00BB0976"/>
    <w:rsid w:val="00BB207A"/>
    <w:rsid w:val="00BB2A25"/>
    <w:rsid w:val="00BB2D82"/>
    <w:rsid w:val="00BB51E9"/>
    <w:rsid w:val="00BB5BB8"/>
    <w:rsid w:val="00BC0FDC"/>
    <w:rsid w:val="00BC3053"/>
    <w:rsid w:val="00BC4D2E"/>
    <w:rsid w:val="00BC5E44"/>
    <w:rsid w:val="00BD0907"/>
    <w:rsid w:val="00BD48AC"/>
    <w:rsid w:val="00BD5C65"/>
    <w:rsid w:val="00BD5F1A"/>
    <w:rsid w:val="00BD762E"/>
    <w:rsid w:val="00BE1234"/>
    <w:rsid w:val="00BE2FA6"/>
    <w:rsid w:val="00BE333F"/>
    <w:rsid w:val="00BE7406"/>
    <w:rsid w:val="00BE7603"/>
    <w:rsid w:val="00BF1312"/>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0BE8"/>
    <w:rsid w:val="00C25F2F"/>
    <w:rsid w:val="00C27624"/>
    <w:rsid w:val="00C27957"/>
    <w:rsid w:val="00C279B5"/>
    <w:rsid w:val="00C27C45"/>
    <w:rsid w:val="00C3719D"/>
    <w:rsid w:val="00C40F05"/>
    <w:rsid w:val="00C5308A"/>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824"/>
    <w:rsid w:val="00CA1B65"/>
    <w:rsid w:val="00CA1ED8"/>
    <w:rsid w:val="00CA2D38"/>
    <w:rsid w:val="00CA2FA1"/>
    <w:rsid w:val="00CA34F6"/>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4379"/>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0604E"/>
    <w:rsid w:val="00D10249"/>
    <w:rsid w:val="00D115C3"/>
    <w:rsid w:val="00D11897"/>
    <w:rsid w:val="00D13135"/>
    <w:rsid w:val="00D13E4E"/>
    <w:rsid w:val="00D17D6A"/>
    <w:rsid w:val="00D218FF"/>
    <w:rsid w:val="00D239A7"/>
    <w:rsid w:val="00D23F47"/>
    <w:rsid w:val="00D2450E"/>
    <w:rsid w:val="00D34D96"/>
    <w:rsid w:val="00D36BB2"/>
    <w:rsid w:val="00D36E71"/>
    <w:rsid w:val="00D37D87"/>
    <w:rsid w:val="00D40B33"/>
    <w:rsid w:val="00D42386"/>
    <w:rsid w:val="00D4318F"/>
    <w:rsid w:val="00D438BF"/>
    <w:rsid w:val="00D43D1D"/>
    <w:rsid w:val="00D440F8"/>
    <w:rsid w:val="00D44E93"/>
    <w:rsid w:val="00D50824"/>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87B6C"/>
    <w:rsid w:val="00D9138F"/>
    <w:rsid w:val="00D9196D"/>
    <w:rsid w:val="00D92982"/>
    <w:rsid w:val="00DA1986"/>
    <w:rsid w:val="00DA305E"/>
    <w:rsid w:val="00DA5417"/>
    <w:rsid w:val="00DA56E8"/>
    <w:rsid w:val="00DB0A9F"/>
    <w:rsid w:val="00DB2E53"/>
    <w:rsid w:val="00DB377D"/>
    <w:rsid w:val="00DB5019"/>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E110E7"/>
    <w:rsid w:val="00E11B20"/>
    <w:rsid w:val="00E17FA2"/>
    <w:rsid w:val="00E21714"/>
    <w:rsid w:val="00E22330"/>
    <w:rsid w:val="00E27AA3"/>
    <w:rsid w:val="00E30225"/>
    <w:rsid w:val="00E30B5A"/>
    <w:rsid w:val="00E30C30"/>
    <w:rsid w:val="00E3123D"/>
    <w:rsid w:val="00E31461"/>
    <w:rsid w:val="00E31973"/>
    <w:rsid w:val="00E31D43"/>
    <w:rsid w:val="00E32608"/>
    <w:rsid w:val="00E33DB0"/>
    <w:rsid w:val="00E34188"/>
    <w:rsid w:val="00E34B6E"/>
    <w:rsid w:val="00E35559"/>
    <w:rsid w:val="00E3723A"/>
    <w:rsid w:val="00E37860"/>
    <w:rsid w:val="00E43713"/>
    <w:rsid w:val="00E446F1"/>
    <w:rsid w:val="00E45919"/>
    <w:rsid w:val="00E46886"/>
    <w:rsid w:val="00E47AEF"/>
    <w:rsid w:val="00E50213"/>
    <w:rsid w:val="00E53B75"/>
    <w:rsid w:val="00E54E3B"/>
    <w:rsid w:val="00E57565"/>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5928"/>
    <w:rsid w:val="00E86611"/>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221F"/>
    <w:rsid w:val="00ED3BA3"/>
    <w:rsid w:val="00ED43C8"/>
    <w:rsid w:val="00ED4531"/>
    <w:rsid w:val="00EE34BE"/>
    <w:rsid w:val="00EE4B0E"/>
    <w:rsid w:val="00EE66C7"/>
    <w:rsid w:val="00EE7DBF"/>
    <w:rsid w:val="00EF107F"/>
    <w:rsid w:val="00EF18FE"/>
    <w:rsid w:val="00EF191A"/>
    <w:rsid w:val="00EF1EA9"/>
    <w:rsid w:val="00EF4A4D"/>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4771"/>
    <w:rsid w:val="00F30828"/>
    <w:rsid w:val="00F313D6"/>
    <w:rsid w:val="00F32DB9"/>
    <w:rsid w:val="00F33E5D"/>
    <w:rsid w:val="00F40F0C"/>
    <w:rsid w:val="00F4766C"/>
    <w:rsid w:val="00F507D1"/>
    <w:rsid w:val="00F519CE"/>
    <w:rsid w:val="00F51ADA"/>
    <w:rsid w:val="00F51B42"/>
    <w:rsid w:val="00F607C5"/>
    <w:rsid w:val="00F60DEA"/>
    <w:rsid w:val="00F61DCE"/>
    <w:rsid w:val="00F6302A"/>
    <w:rsid w:val="00F63775"/>
    <w:rsid w:val="00F64C2B"/>
    <w:rsid w:val="00F651BE"/>
    <w:rsid w:val="00F66C88"/>
    <w:rsid w:val="00F66EB7"/>
    <w:rsid w:val="00F677E4"/>
    <w:rsid w:val="00F67F53"/>
    <w:rsid w:val="00F703BE"/>
    <w:rsid w:val="00F714D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6D4D"/>
    <w:rsid w:val="00F97838"/>
    <w:rsid w:val="00FA2BB3"/>
    <w:rsid w:val="00FA6F0B"/>
    <w:rsid w:val="00FB4C80"/>
    <w:rsid w:val="00FB6A6A"/>
    <w:rsid w:val="00FC7429"/>
    <w:rsid w:val="00FD0620"/>
    <w:rsid w:val="00FD07F6"/>
    <w:rsid w:val="00FD1170"/>
    <w:rsid w:val="00FD1EC8"/>
    <w:rsid w:val="00FD373B"/>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548101045">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4.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6.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7.xml><?xml version="1.0" encoding="utf-8"?>
<ds:datastoreItem xmlns:ds="http://schemas.openxmlformats.org/officeDocument/2006/customXml" ds:itemID="{A79E8026-FD5A-4E42-86F6-F902BD6EE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2265</TotalTime>
  <Pages>4</Pages>
  <Words>1496</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Gröveln</dc:creator>
  <cp:keywords>Ericsson; TDoc; 3GPP</cp:keywords>
  <cp:lastModifiedBy>Andres Reial</cp:lastModifiedBy>
  <cp:revision>49</cp:revision>
  <cp:lastPrinted>2008-01-31T07:09:00Z</cp:lastPrinted>
  <dcterms:created xsi:type="dcterms:W3CDTF">2017-03-02T12:14:00Z</dcterms:created>
  <dcterms:modified xsi:type="dcterms:W3CDTF">2017-03-24T16:36:00Z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