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79BC5" w14:textId="4720703E" w:rsidR="00A95CF5" w:rsidRPr="00660020" w:rsidRDefault="00E90E49" w:rsidP="00E35559">
      <w:pPr>
        <w:pStyle w:val="3GPPHeader"/>
        <w:spacing w:after="60"/>
        <w:rPr>
          <w:sz w:val="32"/>
          <w:szCs w:val="32"/>
          <w:lang w:val="en-US"/>
        </w:rPr>
      </w:pPr>
      <w:r w:rsidRPr="00660020">
        <w:rPr>
          <w:lang w:val="en-US"/>
        </w:rPr>
        <w:t>3GPP TSG-RA</w:t>
      </w:r>
      <w:bookmarkStart w:id="0" w:name="_GoBack"/>
      <w:bookmarkEnd w:id="0"/>
      <w:r w:rsidRPr="00660020">
        <w:rPr>
          <w:lang w:val="en-US"/>
        </w:rPr>
        <w:t>N WG</w:t>
      </w:r>
      <w:r w:rsidR="00B9371D" w:rsidRPr="00660020">
        <w:rPr>
          <w:lang w:val="en-US"/>
        </w:rPr>
        <w:t>1</w:t>
      </w:r>
      <w:r w:rsidRPr="00660020">
        <w:rPr>
          <w:lang w:val="en-US"/>
        </w:rPr>
        <w:t xml:space="preserve"> </w:t>
      </w:r>
      <w:r w:rsidR="00E065DE">
        <w:rPr>
          <w:lang w:val="en-US"/>
        </w:rPr>
        <w:t>Meeting</w:t>
      </w:r>
      <w:r w:rsidR="00E52016">
        <w:rPr>
          <w:lang w:val="en-US"/>
        </w:rPr>
        <w:t xml:space="preserve"> </w:t>
      </w:r>
      <w:r w:rsidRPr="00660020">
        <w:rPr>
          <w:lang w:val="en-US"/>
        </w:rPr>
        <w:t>#</w:t>
      </w:r>
      <w:r w:rsidR="00170C0D" w:rsidRPr="00660020">
        <w:rPr>
          <w:lang w:val="en-US"/>
        </w:rPr>
        <w:t>86</w:t>
      </w:r>
      <w:r w:rsidR="00660020" w:rsidRPr="00660020">
        <w:rPr>
          <w:lang w:val="en-US"/>
        </w:rPr>
        <w:t>bis</w:t>
      </w:r>
      <w:r w:rsidRPr="00660020">
        <w:rPr>
          <w:lang w:val="en-US"/>
        </w:rPr>
        <w:tab/>
      </w:r>
      <w:r w:rsidR="00A95CF5" w:rsidRPr="00660020">
        <w:rPr>
          <w:sz w:val="32"/>
          <w:szCs w:val="32"/>
          <w:lang w:val="en-US"/>
        </w:rPr>
        <w:t>R1-</w:t>
      </w:r>
      <w:r w:rsidR="0069729E" w:rsidRPr="00660020">
        <w:rPr>
          <w:sz w:val="32"/>
          <w:szCs w:val="32"/>
          <w:lang w:val="en-US"/>
        </w:rPr>
        <w:t>16</w:t>
      </w:r>
      <w:r w:rsidR="009F6940">
        <w:rPr>
          <w:sz w:val="32"/>
          <w:szCs w:val="32"/>
          <w:lang w:val="en-US"/>
        </w:rPr>
        <w:t>09673</w:t>
      </w:r>
    </w:p>
    <w:p w14:paraId="6EFFA1AA" w14:textId="74D83F96" w:rsidR="00170C0D" w:rsidRPr="00CE0424" w:rsidRDefault="00660020" w:rsidP="00170C0D">
      <w:pPr>
        <w:pStyle w:val="3GPPHeader"/>
      </w:pPr>
      <w:r w:rsidRPr="00D80376">
        <w:t xml:space="preserve">Lisbon, Portugal, </w:t>
      </w:r>
      <w:r w:rsidR="009F6940">
        <w:t>October</w:t>
      </w:r>
      <w:r w:rsidRPr="00D80376">
        <w:t xml:space="preserve"> 10-14, 2016</w:t>
      </w:r>
    </w:p>
    <w:p w14:paraId="5FE9F370" w14:textId="77777777" w:rsidR="00E90E49" w:rsidRPr="00CE0424" w:rsidRDefault="00E90E49" w:rsidP="00357380">
      <w:pPr>
        <w:pStyle w:val="3GPPHeader"/>
      </w:pPr>
    </w:p>
    <w:p w14:paraId="2D2CF31E" w14:textId="7AE90E91" w:rsidR="00E90E49" w:rsidRPr="007369A2" w:rsidRDefault="00E90E49" w:rsidP="00311702">
      <w:pPr>
        <w:pStyle w:val="3GPPHeader"/>
        <w:rPr>
          <w:sz w:val="22"/>
          <w:szCs w:val="22"/>
          <w:lang w:val="en-US"/>
        </w:rPr>
      </w:pPr>
      <w:r w:rsidRPr="007369A2">
        <w:rPr>
          <w:sz w:val="22"/>
          <w:szCs w:val="22"/>
          <w:lang w:val="en-US"/>
        </w:rPr>
        <w:t>Agenda Item:</w:t>
      </w:r>
      <w:r w:rsidRPr="007369A2">
        <w:rPr>
          <w:sz w:val="22"/>
          <w:szCs w:val="22"/>
          <w:lang w:val="en-US"/>
        </w:rPr>
        <w:tab/>
      </w:r>
      <w:r w:rsidR="00763252">
        <w:rPr>
          <w:sz w:val="22"/>
          <w:szCs w:val="22"/>
          <w:lang w:val="en-US"/>
        </w:rPr>
        <w:t>8.1.</w:t>
      </w:r>
      <w:r w:rsidR="00660020">
        <w:rPr>
          <w:sz w:val="22"/>
          <w:szCs w:val="22"/>
          <w:lang w:val="en-US"/>
        </w:rPr>
        <w:t>5</w:t>
      </w:r>
      <w:r w:rsidR="009F6940">
        <w:rPr>
          <w:sz w:val="22"/>
          <w:szCs w:val="22"/>
          <w:lang w:val="en-US"/>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25561F6" w:rsidR="00E90E49" w:rsidRPr="00CE0424" w:rsidRDefault="003D3C45" w:rsidP="00311702">
      <w:pPr>
        <w:pStyle w:val="3GPPHeader"/>
        <w:rPr>
          <w:sz w:val="22"/>
          <w:szCs w:val="22"/>
        </w:rPr>
      </w:pPr>
      <w:r>
        <w:rPr>
          <w:sz w:val="22"/>
          <w:szCs w:val="22"/>
        </w:rPr>
        <w:t>Title:</w:t>
      </w:r>
      <w:r w:rsidR="00E90E49" w:rsidRPr="00CE0424">
        <w:rPr>
          <w:sz w:val="22"/>
          <w:szCs w:val="22"/>
        </w:rPr>
        <w:tab/>
      </w:r>
      <w:r w:rsidR="001E6E7C">
        <w:rPr>
          <w:sz w:val="22"/>
          <w:szCs w:val="22"/>
        </w:rPr>
        <w:t xml:space="preserve">NR </w:t>
      </w:r>
      <w:r w:rsidR="00EB5722">
        <w:rPr>
          <w:sz w:val="22"/>
          <w:szCs w:val="22"/>
        </w:rPr>
        <w:t xml:space="preserve">random-access response </w:t>
      </w:r>
      <w:r w:rsidR="000E1A1F">
        <w:rPr>
          <w:sz w:val="22"/>
          <w:szCs w:val="22"/>
        </w:rPr>
        <w:t>design</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ABD09B7" w14:textId="6CC23791" w:rsidR="00557D7C" w:rsidRPr="000E1A1F" w:rsidRDefault="006F14F2" w:rsidP="00E30225">
      <w:pPr>
        <w:pStyle w:val="BodyText"/>
        <w:rPr>
          <w:color w:val="FF0000"/>
        </w:rPr>
      </w:pPr>
      <w:r>
        <w:t>A proposed design for the NR r</w:t>
      </w:r>
      <w:r w:rsidR="00EC7041">
        <w:t xml:space="preserve">andom access procedure is described in </w:t>
      </w:r>
      <w:r w:rsidR="00EC7041">
        <w:fldChar w:fldCharType="begin"/>
      </w:r>
      <w:r w:rsidR="00EC7041">
        <w:instrText xml:space="preserve"> REF _Ref458515583 \r \h </w:instrText>
      </w:r>
      <w:r w:rsidR="00EC7041">
        <w:fldChar w:fldCharType="separate"/>
      </w:r>
      <w:r w:rsidR="009F6940">
        <w:t>[1]</w:t>
      </w:r>
      <w:r w:rsidR="00EC7041">
        <w:fldChar w:fldCharType="end"/>
      </w:r>
      <w:r w:rsidR="00EC7041">
        <w:t xml:space="preserve">, where the physical design of the PRACH preamble is described in </w:t>
      </w:r>
      <w:r w:rsidR="00EC7041">
        <w:fldChar w:fldCharType="begin"/>
      </w:r>
      <w:r w:rsidR="00EC7041">
        <w:instrText xml:space="preserve"> REF _Ref458407638 \r \h </w:instrText>
      </w:r>
      <w:r w:rsidR="00EC7041">
        <w:fldChar w:fldCharType="separate"/>
      </w:r>
      <w:r w:rsidR="009F6940">
        <w:t>[2]</w:t>
      </w:r>
      <w:r w:rsidR="00EC7041">
        <w:fldChar w:fldCharType="end"/>
      </w:r>
      <w:r w:rsidR="00EC7041">
        <w:t xml:space="preserve">. </w:t>
      </w:r>
      <w:r>
        <w:t xml:space="preserve">In this contribution, we discuss </w:t>
      </w:r>
      <w:r w:rsidR="00EC7041">
        <w:t>Random Access Response</w:t>
      </w:r>
      <w:r>
        <w:t xml:space="preserve"> (RAR</w:t>
      </w:r>
      <w:r w:rsidR="00EC7041">
        <w:t>) design.</w:t>
      </w:r>
      <w:r w:rsidR="009F6940">
        <w:t xml:space="preserve"> More details about the physical channel format for RAR are given in </w:t>
      </w:r>
      <w:r w:rsidR="009F6940">
        <w:fldChar w:fldCharType="begin"/>
      </w:r>
      <w:r w:rsidR="009F6940">
        <w:instrText xml:space="preserve"> REF _Ref463005109 \r \h </w:instrText>
      </w:r>
      <w:r w:rsidR="009F6940">
        <w:fldChar w:fldCharType="separate"/>
      </w:r>
      <w:r w:rsidR="009F6940">
        <w:t>[3]</w:t>
      </w:r>
      <w:r w:rsidR="009F6940">
        <w:fldChar w:fldCharType="end"/>
      </w:r>
      <w:r w:rsidR="009F6940">
        <w:t>.</w:t>
      </w:r>
    </w:p>
    <w:p w14:paraId="412AA818" w14:textId="12AB8B6C" w:rsidR="00E30225" w:rsidRDefault="00E30225" w:rsidP="00E30225">
      <w:pPr>
        <w:pStyle w:val="Heading1"/>
      </w:pPr>
      <w:bookmarkStart w:id="1" w:name="_Ref178064866"/>
      <w:r w:rsidRPr="00CE0424">
        <w:t>Discussion</w:t>
      </w:r>
      <w:bookmarkEnd w:id="1"/>
    </w:p>
    <w:p w14:paraId="4ECBEEA3" w14:textId="59F2C4E6" w:rsidR="001B23E5" w:rsidRPr="001B23E5" w:rsidRDefault="001B23E5" w:rsidP="001B23E5">
      <w:pPr>
        <w:pStyle w:val="BodyText"/>
      </w:pPr>
      <w:r>
        <w:t xml:space="preserve">The Random Access Response typically </w:t>
      </w:r>
      <w:r w:rsidR="00DB6E61">
        <w:t xml:space="preserve">has </w:t>
      </w:r>
      <w:r>
        <w:t>the following payload:</w:t>
      </w:r>
    </w:p>
    <w:p w14:paraId="008EC633" w14:textId="1DC1F768" w:rsidR="001B23E5" w:rsidRPr="001B23E5" w:rsidRDefault="001B23E5" w:rsidP="001B23E5">
      <w:pPr>
        <w:pStyle w:val="BodyText"/>
        <w:numPr>
          <w:ilvl w:val="0"/>
          <w:numId w:val="24"/>
        </w:numPr>
      </w:pPr>
      <w:r>
        <w:t>Detected PRACH preamble index such as to a</w:t>
      </w:r>
      <w:r w:rsidRPr="001B23E5">
        <w:t>cknowledge of PRACH preamble</w:t>
      </w:r>
    </w:p>
    <w:p w14:paraId="005643FC" w14:textId="624D05A9" w:rsidR="001B23E5" w:rsidRPr="001B23E5" w:rsidRDefault="001B23E5" w:rsidP="001B23E5">
      <w:pPr>
        <w:pStyle w:val="BodyText"/>
        <w:numPr>
          <w:ilvl w:val="0"/>
          <w:numId w:val="24"/>
        </w:numPr>
      </w:pPr>
      <w:r w:rsidRPr="001B23E5">
        <w:t xml:space="preserve">Timing Advance </w:t>
      </w:r>
      <w:r>
        <w:t xml:space="preserve">(TA) </w:t>
      </w:r>
      <w:r w:rsidRPr="001B23E5">
        <w:t>command to UE</w:t>
      </w:r>
    </w:p>
    <w:p w14:paraId="087AC988" w14:textId="77777777" w:rsidR="001B23E5" w:rsidRPr="001B23E5" w:rsidRDefault="001B23E5" w:rsidP="001B23E5">
      <w:pPr>
        <w:pStyle w:val="BodyText"/>
        <w:numPr>
          <w:ilvl w:val="0"/>
          <w:numId w:val="24"/>
        </w:numPr>
      </w:pPr>
      <w:r w:rsidRPr="001B23E5">
        <w:t>Uplink scheduling grant to UE</w:t>
      </w:r>
    </w:p>
    <w:p w14:paraId="6992211C" w14:textId="77777777" w:rsidR="001B23E5" w:rsidRPr="001B23E5" w:rsidRDefault="001B23E5" w:rsidP="001B23E5">
      <w:pPr>
        <w:pStyle w:val="BodyText"/>
        <w:numPr>
          <w:ilvl w:val="0"/>
          <w:numId w:val="24"/>
        </w:numPr>
      </w:pPr>
      <w:r w:rsidRPr="001B23E5">
        <w:t>Temporary identity (e.g. TC-RNTI)</w:t>
      </w:r>
    </w:p>
    <w:p w14:paraId="248F218B" w14:textId="0D8E470E" w:rsidR="001B23E5" w:rsidRDefault="001B23E5" w:rsidP="00135A74">
      <w:pPr>
        <w:pStyle w:val="BodyText"/>
        <w:numPr>
          <w:ilvl w:val="0"/>
          <w:numId w:val="24"/>
        </w:numPr>
      </w:pPr>
      <w:r>
        <w:t xml:space="preserve">Configuration of </w:t>
      </w:r>
      <w:r w:rsidR="00895AD9">
        <w:t>additional</w:t>
      </w:r>
      <w:r w:rsidRPr="001B23E5">
        <w:t xml:space="preserve"> synchronization signal</w:t>
      </w:r>
      <w:r>
        <w:t>s</w:t>
      </w:r>
      <w:r w:rsidRPr="001B23E5">
        <w:t xml:space="preserve"> </w:t>
      </w:r>
      <w:r w:rsidR="00895AD9">
        <w:t xml:space="preserve">if needed </w:t>
      </w:r>
      <w:r>
        <w:t>(further study needed)</w:t>
      </w:r>
    </w:p>
    <w:p w14:paraId="4CF078F0" w14:textId="162A26E9" w:rsidR="001B23E5" w:rsidRDefault="00895AD9" w:rsidP="00135A74">
      <w:pPr>
        <w:pStyle w:val="BodyText"/>
        <w:numPr>
          <w:ilvl w:val="0"/>
          <w:numId w:val="24"/>
        </w:numPr>
      </w:pPr>
      <w:r>
        <w:t>Back off</w:t>
      </w:r>
      <w:r w:rsidR="001B23E5">
        <w:t xml:space="preserve"> Indicator (BI) (further study needed)</w:t>
      </w:r>
    </w:p>
    <w:p w14:paraId="088F202E" w14:textId="77777777" w:rsidR="001B23E5" w:rsidRPr="001B23E5" w:rsidRDefault="001B23E5" w:rsidP="001B23E5">
      <w:pPr>
        <w:pStyle w:val="BodyText"/>
        <w:ind w:left="720"/>
      </w:pPr>
    </w:p>
    <w:p w14:paraId="6926C604" w14:textId="09B21712" w:rsidR="00716F2B" w:rsidRPr="00716F2B" w:rsidRDefault="00716F2B" w:rsidP="00716F2B">
      <w:pPr>
        <w:pStyle w:val="BodyText"/>
        <w:rPr>
          <w:lang w:val="en-US"/>
        </w:rPr>
      </w:pPr>
      <w:r>
        <w:t xml:space="preserve">A UE might have to be able to receive RAR in a somewhat large timing </w:t>
      </w:r>
      <w:r w:rsidR="006720B3">
        <w:t xml:space="preserve">uncertainty </w:t>
      </w:r>
      <w:r>
        <w:t xml:space="preserve">interval. </w:t>
      </w:r>
      <w:r w:rsidRPr="00716F2B">
        <w:rPr>
          <w:lang w:val="en-US"/>
        </w:rPr>
        <w:t>Reasons for large timing offset between received SS and RAR (using UE perspective)</w:t>
      </w:r>
      <w:r w:rsidR="006720B3">
        <w:rPr>
          <w:lang w:val="en-US"/>
        </w:rPr>
        <w:t xml:space="preserve"> may be e.g.</w:t>
      </w:r>
      <w:r w:rsidRPr="00716F2B">
        <w:rPr>
          <w:lang w:val="en-US"/>
        </w:rPr>
        <w:t>:</w:t>
      </w:r>
    </w:p>
    <w:p w14:paraId="0F878975" w14:textId="4F8F5D6E" w:rsidR="00716F2B" w:rsidRPr="00716F2B" w:rsidRDefault="00716F2B" w:rsidP="00716F2B">
      <w:pPr>
        <w:pStyle w:val="BodyText"/>
        <w:numPr>
          <w:ilvl w:val="0"/>
          <w:numId w:val="23"/>
        </w:numPr>
        <w:rPr>
          <w:lang w:val="en-US"/>
        </w:rPr>
      </w:pPr>
      <w:r w:rsidRPr="00716F2B">
        <w:rPr>
          <w:lang w:val="en-US"/>
        </w:rPr>
        <w:t xml:space="preserve">Narrowband and low SNR for SS </w:t>
      </w:r>
    </w:p>
    <w:p w14:paraId="5DB10699" w14:textId="3CEE40CB" w:rsidR="00716F2B" w:rsidRPr="00716F2B" w:rsidRDefault="00716F2B" w:rsidP="00716F2B">
      <w:pPr>
        <w:pStyle w:val="BodyText"/>
        <w:numPr>
          <w:ilvl w:val="1"/>
          <w:numId w:val="22"/>
        </w:numPr>
        <w:rPr>
          <w:lang w:val="en-US"/>
        </w:rPr>
      </w:pPr>
      <w:r w:rsidRPr="00716F2B">
        <w:rPr>
          <w:lang w:val="en-US"/>
        </w:rPr>
        <w:t>only enough downlink timing accuracy for small broadcast</w:t>
      </w:r>
    </w:p>
    <w:p w14:paraId="6B570527" w14:textId="0CF88474" w:rsidR="00716F2B" w:rsidRPr="00716F2B" w:rsidRDefault="00895AD9" w:rsidP="00716F2B">
      <w:pPr>
        <w:pStyle w:val="BodyText"/>
        <w:numPr>
          <w:ilvl w:val="1"/>
          <w:numId w:val="22"/>
        </w:numPr>
        <w:rPr>
          <w:lang w:val="en-US"/>
        </w:rPr>
      </w:pPr>
      <w:r>
        <w:rPr>
          <w:lang w:val="en-US"/>
        </w:rPr>
        <w:t>Without</w:t>
      </w:r>
      <w:r w:rsidR="00716F2B">
        <w:rPr>
          <w:lang w:val="en-US"/>
        </w:rPr>
        <w:t xml:space="preserve"> beamforming of SS</w:t>
      </w:r>
      <w:r w:rsidR="001507D7">
        <w:rPr>
          <w:lang w:val="en-US"/>
        </w:rPr>
        <w:t>, it might be received with</w:t>
      </w:r>
      <w:r w:rsidR="00716F2B" w:rsidRPr="00716F2B">
        <w:rPr>
          <w:lang w:val="en-US"/>
        </w:rPr>
        <w:t xml:space="preserve"> low SNR</w:t>
      </w:r>
    </w:p>
    <w:p w14:paraId="046DA6C0" w14:textId="665148C1" w:rsidR="00716F2B" w:rsidRPr="00716F2B" w:rsidRDefault="00716F2B" w:rsidP="00716F2B">
      <w:pPr>
        <w:pStyle w:val="BodyText"/>
        <w:numPr>
          <w:ilvl w:val="0"/>
          <w:numId w:val="23"/>
        </w:numPr>
        <w:rPr>
          <w:lang w:val="en-US"/>
        </w:rPr>
      </w:pPr>
      <w:r w:rsidRPr="00716F2B">
        <w:rPr>
          <w:lang w:val="en-US"/>
        </w:rPr>
        <w:t>Different nodes for SS and RAR</w:t>
      </w:r>
    </w:p>
    <w:p w14:paraId="7DA2D7B5" w14:textId="3BD1C872" w:rsidR="00716F2B" w:rsidRPr="00716F2B" w:rsidRDefault="00716F2B" w:rsidP="00716F2B">
      <w:pPr>
        <w:pStyle w:val="BodyText"/>
        <w:numPr>
          <w:ilvl w:val="1"/>
          <w:numId w:val="22"/>
        </w:numPr>
        <w:rPr>
          <w:lang w:val="en-US"/>
        </w:rPr>
      </w:pPr>
      <w:r>
        <w:rPr>
          <w:lang w:val="en-US"/>
        </w:rPr>
        <w:t xml:space="preserve">Propagation: 1 km </w:t>
      </w:r>
      <w:r w:rsidR="001507D7">
        <w:rPr>
          <w:lang w:val="en-US"/>
        </w:rPr>
        <w:t>corresponds to a round trip time of</w:t>
      </w:r>
      <w:r w:rsidR="001507D7" w:rsidRPr="00716F2B">
        <w:rPr>
          <w:lang w:val="en-US"/>
        </w:rPr>
        <w:t xml:space="preserve"> </w:t>
      </w:r>
      <w:r w:rsidRPr="00716F2B">
        <w:rPr>
          <w:lang w:val="en-US"/>
        </w:rPr>
        <w:t xml:space="preserve">3.3 </w:t>
      </w:r>
      <w:r w:rsidRPr="00716F2B">
        <w:rPr>
          <w:rFonts w:ascii="Cambria Math" w:hAnsi="Cambria Math" w:cs="Cambria Math"/>
          <w:lang w:val="en-US"/>
        </w:rPr>
        <w:t>𝜇𝑠</w:t>
      </w:r>
      <w:r w:rsidR="001507D7">
        <w:rPr>
          <w:lang w:val="en-US"/>
        </w:rPr>
        <w:t>. This should be compared to a c</w:t>
      </w:r>
      <w:r w:rsidRPr="00716F2B">
        <w:rPr>
          <w:lang w:val="en-US"/>
        </w:rPr>
        <w:t xml:space="preserve">yclic prefix </w:t>
      </w:r>
      <w:r w:rsidR="001507D7">
        <w:rPr>
          <w:lang w:val="en-US"/>
        </w:rPr>
        <w:t>of approximately</w:t>
      </w:r>
      <w:r w:rsidRPr="00716F2B">
        <w:rPr>
          <w:lang w:val="en-US"/>
        </w:rPr>
        <w:t xml:space="preserve"> 4 </w:t>
      </w:r>
      <w:r w:rsidRPr="00716F2B">
        <w:rPr>
          <w:rFonts w:ascii="Cambria Math" w:hAnsi="Cambria Math" w:cs="Cambria Math"/>
          <w:lang w:val="en-US"/>
        </w:rPr>
        <w:t>𝜇𝑠</w:t>
      </w:r>
    </w:p>
    <w:p w14:paraId="6B3A314A" w14:textId="648DE5C6" w:rsidR="00716F2B" w:rsidRPr="00716F2B" w:rsidRDefault="00716F2B" w:rsidP="00716F2B">
      <w:pPr>
        <w:pStyle w:val="BodyText"/>
        <w:numPr>
          <w:ilvl w:val="0"/>
          <w:numId w:val="23"/>
        </w:numPr>
        <w:rPr>
          <w:lang w:val="en-US"/>
        </w:rPr>
      </w:pPr>
      <w:r w:rsidRPr="00716F2B">
        <w:rPr>
          <w:lang w:val="en-US"/>
        </w:rPr>
        <w:t xml:space="preserve">Non-synchronized </w:t>
      </w:r>
      <w:r w:rsidR="001B69AE">
        <w:rPr>
          <w:lang w:val="en-US"/>
        </w:rPr>
        <w:t>nodes</w:t>
      </w:r>
    </w:p>
    <w:p w14:paraId="3281CB83" w14:textId="0CBFDE2D" w:rsidR="00716F2B" w:rsidRDefault="009F6940" w:rsidP="00716F2B">
      <w:pPr>
        <w:pStyle w:val="BodyText"/>
        <w:numPr>
          <w:ilvl w:val="1"/>
          <w:numId w:val="22"/>
        </w:numPr>
        <w:rPr>
          <w:lang w:val="en-US"/>
        </w:rPr>
      </w:pPr>
      <w:r>
        <w:rPr>
          <w:lang w:val="en-US"/>
        </w:rPr>
        <w:t>”L</w:t>
      </w:r>
      <w:r w:rsidR="00716F2B" w:rsidRPr="00716F2B">
        <w:rPr>
          <w:lang w:val="en-US"/>
        </w:rPr>
        <w:t>oosely” synchronized nodes</w:t>
      </w:r>
    </w:p>
    <w:p w14:paraId="7A7A82BF" w14:textId="5D261DFB" w:rsidR="00D61F8F" w:rsidRPr="00716F2B" w:rsidRDefault="00D61F8F" w:rsidP="00716F2B">
      <w:pPr>
        <w:pStyle w:val="BodyText"/>
        <w:numPr>
          <w:ilvl w:val="1"/>
          <w:numId w:val="22"/>
        </w:numPr>
        <w:rPr>
          <w:lang w:val="en-US"/>
        </w:rPr>
      </w:pPr>
      <w:r>
        <w:rPr>
          <w:lang w:val="en-US"/>
        </w:rPr>
        <w:t>SFN (Single Frequency Network) type of SS tran</w:t>
      </w:r>
      <w:r w:rsidR="006720B3">
        <w:rPr>
          <w:lang w:val="en-US"/>
        </w:rPr>
        <w:t>s</w:t>
      </w:r>
      <w:r>
        <w:rPr>
          <w:lang w:val="en-US"/>
        </w:rPr>
        <w:t>mission</w:t>
      </w:r>
    </w:p>
    <w:p w14:paraId="13266B75" w14:textId="373C37A6" w:rsidR="001B23E5" w:rsidRPr="001B23E5" w:rsidRDefault="001B23E5" w:rsidP="001B23E5">
      <w:pPr>
        <w:pStyle w:val="Proposal"/>
        <w:numPr>
          <w:ilvl w:val="0"/>
          <w:numId w:val="0"/>
        </w:numPr>
        <w:rPr>
          <w:b w:val="0"/>
          <w:lang w:val="en-US"/>
        </w:rPr>
      </w:pPr>
    </w:p>
    <w:p w14:paraId="43F518E2" w14:textId="77777777" w:rsidR="001B23E5" w:rsidRPr="00E82C4D" w:rsidRDefault="001B23E5" w:rsidP="001B23E5">
      <w:pPr>
        <w:pStyle w:val="Observation"/>
      </w:pPr>
      <w:bookmarkStart w:id="2" w:name="_Toc458171459"/>
      <w:bookmarkStart w:id="3" w:name="_Toc458410443"/>
      <w:bookmarkStart w:id="4" w:name="_Toc458666730"/>
      <w:bookmarkStart w:id="5" w:name="_Toc463005034"/>
      <w:bookmarkStart w:id="6" w:name="_Toc463005037"/>
      <w:r>
        <w:t>The RAR might arrive to the UE with a large timing uncertainty</w:t>
      </w:r>
      <w:bookmarkEnd w:id="2"/>
      <w:bookmarkEnd w:id="3"/>
      <w:bookmarkEnd w:id="4"/>
      <w:bookmarkEnd w:id="5"/>
      <w:bookmarkEnd w:id="6"/>
    </w:p>
    <w:p w14:paraId="2CC8647A" w14:textId="77777777" w:rsidR="001B23E5" w:rsidRPr="000E1A1F" w:rsidRDefault="001B23E5" w:rsidP="001B23E5">
      <w:pPr>
        <w:pStyle w:val="BodyText"/>
        <w:rPr>
          <w:color w:val="FF0000"/>
        </w:rPr>
      </w:pPr>
    </w:p>
    <w:p w14:paraId="3BFA742D" w14:textId="17362DEB" w:rsidR="00D65797" w:rsidRDefault="00895AD9" w:rsidP="000E1A1F">
      <w:pPr>
        <w:pStyle w:val="BodyText"/>
      </w:pPr>
      <w:r>
        <w:t xml:space="preserve">An initial access procedure is illustrated in </w:t>
      </w:r>
      <w:r>
        <w:fldChar w:fldCharType="begin"/>
      </w:r>
      <w:r>
        <w:instrText xml:space="preserve"> REF _Ref458409843 \h </w:instrText>
      </w:r>
      <w:r>
        <w:fldChar w:fldCharType="separate"/>
      </w:r>
      <w:r w:rsidR="009F6940">
        <w:t xml:space="preserve">Figure </w:t>
      </w:r>
      <w:r w:rsidR="009F6940">
        <w:rPr>
          <w:noProof/>
        </w:rPr>
        <w:t>1</w:t>
      </w:r>
      <w:r>
        <w:fldChar w:fldCharType="end"/>
      </w:r>
      <w:r>
        <w:t xml:space="preserve">. Here, synchronization signals are transmitted from several nodes (node A and B), and received with a relative timing difference. The UE selects a downlink </w:t>
      </w:r>
      <w:r>
        <w:lastRenderedPageBreak/>
        <w:t>timing reference based on received SS</w:t>
      </w:r>
      <w:r w:rsidR="001507D7">
        <w:t xml:space="preserve"> from node</w:t>
      </w:r>
      <w:r>
        <w:t xml:space="preserve"> </w:t>
      </w:r>
      <w:r w:rsidR="00DB6E61">
        <w:t xml:space="preserve">A </w:t>
      </w:r>
      <w:r>
        <w:t>and transmits a PRACH preamble based in this downlink timing. Due to propagation delay, this PRACH preamble is received with a timing offset relative to SS in node B, which estimates this timing offset and prepares a RAR containing a timing advance (TA) command. This RAR is constructed by a reference signal (RS) and one or several OFDM symbols with data (DS). When the UE receives RAR, it adjusts its uplink timing based upon the TA command. It can also adjust i</w:t>
      </w:r>
      <w:r w:rsidR="0003178D">
        <w:t>ts downlink timing from</w:t>
      </w:r>
      <w:r>
        <w:t xml:space="preserve"> </w:t>
      </w:r>
      <w:r w:rsidR="0003178D">
        <w:t xml:space="preserve">a DL timing estimated by using </w:t>
      </w:r>
      <w:r>
        <w:t xml:space="preserve">the RS included in the RAR.  </w:t>
      </w:r>
    </w:p>
    <w:p w14:paraId="45C0DEA0" w14:textId="5DCBFC74" w:rsidR="001B23E5" w:rsidRDefault="001B23E5" w:rsidP="000E1A1F">
      <w:pPr>
        <w:pStyle w:val="BodyText"/>
      </w:pPr>
    </w:p>
    <w:p w14:paraId="75A0E978" w14:textId="77777777" w:rsidR="001B23E5" w:rsidRPr="001B23E5" w:rsidRDefault="001B23E5" w:rsidP="000E1A1F">
      <w:pPr>
        <w:pStyle w:val="BodyText"/>
      </w:pPr>
    </w:p>
    <w:p w14:paraId="22515650" w14:textId="70BB7631" w:rsidR="00D65797" w:rsidRDefault="00D65797" w:rsidP="000E1A1F">
      <w:pPr>
        <w:pStyle w:val="BodyText"/>
        <w:rPr>
          <w:lang w:val="en-US"/>
        </w:rPr>
      </w:pPr>
      <w:r>
        <w:rPr>
          <w:noProof/>
          <w:lang w:val="en-US" w:eastAsia="en-US"/>
        </w:rPr>
        <mc:AlternateContent>
          <mc:Choice Requires="wpc">
            <w:drawing>
              <wp:inline distT="0" distB="0" distL="0" distR="0" wp14:anchorId="62B231E1" wp14:editId="0A5859B6">
                <wp:extent cx="6400193" cy="2549382"/>
                <wp:effectExtent l="0" t="0" r="63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34" name="Picture 134"/>
                          <pic:cNvPicPr>
                            <a:picLocks noChangeAspect="1"/>
                          </pic:cNvPicPr>
                        </pic:nvPicPr>
                        <pic:blipFill>
                          <a:blip r:embed="rId14"/>
                          <a:stretch>
                            <a:fillRect/>
                          </a:stretch>
                        </pic:blipFill>
                        <pic:spPr>
                          <a:xfrm>
                            <a:off x="0" y="9524"/>
                            <a:ext cx="6364194" cy="2238375"/>
                          </a:xfrm>
                          <a:prstGeom prst="rect">
                            <a:avLst/>
                          </a:prstGeom>
                        </pic:spPr>
                      </pic:pic>
                    </wpc:wpc>
                  </a:graphicData>
                </a:graphic>
              </wp:inline>
            </w:drawing>
          </mc:Choice>
          <mc:Fallback>
            <w:pict>
              <v:group w14:anchorId="2CEC33FC" id="Canvas 1" o:spid="_x0000_s1026" editas="canvas" style="width:503.95pt;height:200.75pt;mso-position-horizontal-relative:char;mso-position-vertical-relative:line" coordsize="64001,254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1;height:25488;visibility:visible;mso-wrap-style:square">
                  <v:fill o:detectmouseclick="t"/>
                  <v:path o:connecttype="none"/>
                </v:shape>
                <v:shape id="Picture 134" o:spid="_x0000_s1028" type="#_x0000_t75" style="position:absolute;top:95;width:63641;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">
                  <v:imagedata r:id="rId15" o:title=""/>
                  <v:path arrowok="t"/>
                </v:shape>
                <w10:anchorlock/>
              </v:group>
            </w:pict>
          </mc:Fallback>
        </mc:AlternateContent>
      </w:r>
    </w:p>
    <w:p w14:paraId="0343F24A" w14:textId="71A6CCF1" w:rsidR="00A207DD" w:rsidRDefault="00895AD9" w:rsidP="00895AD9">
      <w:pPr>
        <w:pStyle w:val="Caption"/>
        <w:rPr>
          <w:lang w:val="en-US"/>
        </w:rPr>
      </w:pPr>
      <w:bookmarkStart w:id="7" w:name="_Ref458409843"/>
      <w:r>
        <w:t xml:space="preserve">Figure </w:t>
      </w:r>
      <w:r>
        <w:fldChar w:fldCharType="begin"/>
      </w:r>
      <w:r>
        <w:instrText xml:space="preserve"> SEQ Figure \* ARABIC </w:instrText>
      </w:r>
      <w:r>
        <w:fldChar w:fldCharType="separate"/>
      </w:r>
      <w:r w:rsidR="009F6940">
        <w:rPr>
          <w:noProof/>
        </w:rPr>
        <w:t>1</w:t>
      </w:r>
      <w:r>
        <w:fldChar w:fldCharType="end"/>
      </w:r>
      <w:bookmarkEnd w:id="7"/>
      <w:r>
        <w:t xml:space="preserve">. Uplink and downlink synchronization in initial access procedure </w:t>
      </w:r>
    </w:p>
    <w:p w14:paraId="431FD405" w14:textId="194CB1FC" w:rsidR="001B23E5" w:rsidRPr="001B23E5" w:rsidRDefault="001B23E5" w:rsidP="001B23E5">
      <w:pPr>
        <w:pStyle w:val="BodyText"/>
        <w:rPr>
          <w:color w:val="FF0000"/>
        </w:rPr>
      </w:pPr>
    </w:p>
    <w:p w14:paraId="21AD9588" w14:textId="3F90E67A" w:rsidR="00E30225" w:rsidRPr="00FF7DD0" w:rsidRDefault="001B23E5" w:rsidP="00E30225">
      <w:pPr>
        <w:pStyle w:val="Proposal"/>
      </w:pPr>
      <w:bookmarkStart w:id="8" w:name="_Toc455649131"/>
      <w:bookmarkStart w:id="9" w:name="_Toc455649156"/>
      <w:bookmarkStart w:id="10" w:name="_Toc455649182"/>
      <w:bookmarkStart w:id="11" w:name="_Toc455649228"/>
      <w:bookmarkStart w:id="12" w:name="_Toc455649250"/>
      <w:bookmarkStart w:id="13" w:name="_Toc455649272"/>
      <w:bookmarkStart w:id="14" w:name="_Toc455649132"/>
      <w:bookmarkStart w:id="15" w:name="_Toc455649157"/>
      <w:bookmarkStart w:id="16" w:name="_Toc455649183"/>
      <w:bookmarkStart w:id="17" w:name="_Toc455649229"/>
      <w:bookmarkStart w:id="18" w:name="_Toc455649251"/>
      <w:bookmarkStart w:id="19" w:name="_Toc455649273"/>
      <w:bookmarkStart w:id="20" w:name="_Toc455649133"/>
      <w:bookmarkStart w:id="21" w:name="_Toc455649158"/>
      <w:bookmarkStart w:id="22" w:name="_Toc455649184"/>
      <w:bookmarkStart w:id="23" w:name="_Toc455649230"/>
      <w:bookmarkStart w:id="24" w:name="_Toc455649252"/>
      <w:bookmarkStart w:id="25" w:name="_Toc455649274"/>
      <w:bookmarkStart w:id="26" w:name="_Toc455649134"/>
      <w:bookmarkStart w:id="27" w:name="_Toc455649159"/>
      <w:bookmarkStart w:id="28" w:name="_Toc455649185"/>
      <w:bookmarkStart w:id="29" w:name="_Toc455649231"/>
      <w:bookmarkStart w:id="30" w:name="_Toc455649253"/>
      <w:bookmarkStart w:id="31" w:name="_Toc455649275"/>
      <w:bookmarkStart w:id="32" w:name="_Toc455649135"/>
      <w:bookmarkStart w:id="33" w:name="_Toc455649160"/>
      <w:bookmarkStart w:id="34" w:name="_Toc455649186"/>
      <w:bookmarkStart w:id="35" w:name="_Toc455649232"/>
      <w:bookmarkStart w:id="36" w:name="_Toc455649254"/>
      <w:bookmarkStart w:id="37" w:name="_Toc455649276"/>
      <w:bookmarkStart w:id="38" w:name="_Toc455649136"/>
      <w:bookmarkStart w:id="39" w:name="_Toc455649161"/>
      <w:bookmarkStart w:id="40" w:name="_Toc455649187"/>
      <w:bookmarkStart w:id="41" w:name="_Toc455649233"/>
      <w:bookmarkStart w:id="42" w:name="_Toc455649255"/>
      <w:bookmarkStart w:id="43" w:name="_Toc455649277"/>
      <w:bookmarkStart w:id="44" w:name="_Toc455649137"/>
      <w:bookmarkStart w:id="45" w:name="_Toc455649162"/>
      <w:bookmarkStart w:id="46" w:name="_Toc455649188"/>
      <w:bookmarkStart w:id="47" w:name="_Toc455649234"/>
      <w:bookmarkStart w:id="48" w:name="_Toc455649256"/>
      <w:bookmarkStart w:id="49" w:name="_Toc455649278"/>
      <w:bookmarkStart w:id="50" w:name="_Toc455649138"/>
      <w:bookmarkStart w:id="51" w:name="_Toc455649163"/>
      <w:bookmarkStart w:id="52" w:name="_Toc455649189"/>
      <w:bookmarkStart w:id="53" w:name="_Toc455649235"/>
      <w:bookmarkStart w:id="54" w:name="_Toc455649257"/>
      <w:bookmarkStart w:id="55" w:name="_Toc455649279"/>
      <w:bookmarkStart w:id="56" w:name="_Toc455649139"/>
      <w:bookmarkStart w:id="57" w:name="_Toc455649164"/>
      <w:bookmarkStart w:id="58" w:name="_Toc455649190"/>
      <w:bookmarkStart w:id="59" w:name="_Toc455649236"/>
      <w:bookmarkStart w:id="60" w:name="_Toc455649258"/>
      <w:bookmarkStart w:id="61" w:name="_Toc455649280"/>
      <w:bookmarkStart w:id="62" w:name="_Toc455649140"/>
      <w:bookmarkStart w:id="63" w:name="_Toc455649165"/>
      <w:bookmarkStart w:id="64" w:name="_Toc455649191"/>
      <w:bookmarkStart w:id="65" w:name="_Toc455649237"/>
      <w:bookmarkStart w:id="66" w:name="_Toc455649259"/>
      <w:bookmarkStart w:id="67" w:name="_Toc455649281"/>
      <w:bookmarkStart w:id="68" w:name="_Toc455649141"/>
      <w:bookmarkStart w:id="69" w:name="_Toc455649166"/>
      <w:bookmarkStart w:id="70" w:name="_Toc455649192"/>
      <w:bookmarkStart w:id="71" w:name="_Toc455649238"/>
      <w:bookmarkStart w:id="72" w:name="_Toc455649260"/>
      <w:bookmarkStart w:id="73" w:name="_Toc455649282"/>
      <w:bookmarkStart w:id="74" w:name="_Toc458171461"/>
      <w:bookmarkStart w:id="75" w:name="_Toc458410446"/>
      <w:bookmarkStart w:id="76" w:name="_Toc458666733"/>
      <w:bookmarkStart w:id="77" w:name="_Toc463005035"/>
      <w:bookmarkStart w:id="78" w:name="_Toc46300503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Design RAR with a self-contained reference signal, designed both for DL synchronization and demodulation of </w:t>
      </w:r>
      <w:r w:rsidR="006F14F2">
        <w:t xml:space="preserve">the </w:t>
      </w:r>
      <w:r>
        <w:t>RAR payload</w:t>
      </w:r>
      <w:bookmarkEnd w:id="74"/>
      <w:bookmarkEnd w:id="75"/>
      <w:bookmarkEnd w:id="76"/>
      <w:bookmarkEnd w:id="77"/>
      <w:bookmarkEnd w:id="78"/>
    </w:p>
    <w:p w14:paraId="05C70A18" w14:textId="77777777" w:rsidR="00E30225" w:rsidRDefault="00E30225" w:rsidP="000E1A1F">
      <w:pPr>
        <w:pStyle w:val="BodyText"/>
        <w:rPr>
          <w:lang w:val="en-US"/>
        </w:rPr>
      </w:pPr>
    </w:p>
    <w:p w14:paraId="3FDAEECB" w14:textId="77777777" w:rsidR="00C01F33" w:rsidRPr="00CE0424" w:rsidRDefault="00C01F33" w:rsidP="00CE0424">
      <w:pPr>
        <w:pStyle w:val="Heading1"/>
      </w:pPr>
      <w:r w:rsidRPr="00CE0424">
        <w:t>Conclusion</w:t>
      </w:r>
    </w:p>
    <w:p w14:paraId="4D07C4CD" w14:textId="105DA71B" w:rsidR="00B47E43" w:rsidRPr="00A5758B" w:rsidRDefault="008E065E">
      <w:pPr>
        <w:pStyle w:val="TOC1"/>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9F6940">
        <w:rPr>
          <w:b w:val="0"/>
        </w:rPr>
        <w:t>2</w:t>
      </w:r>
      <w:r w:rsidRPr="00A5758B">
        <w:rPr>
          <w:b w:val="0"/>
          <w:highlight w:val="cyan"/>
        </w:rPr>
        <w:fldChar w:fldCharType="end"/>
      </w:r>
      <w:r w:rsidRPr="00A5758B">
        <w:rPr>
          <w:b w:val="0"/>
        </w:rPr>
        <w:t xml:space="preserve"> we made the following observations:</w:t>
      </w:r>
    </w:p>
    <w:p w14:paraId="199EEA23" w14:textId="77777777" w:rsidR="009F6940"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9F6940">
        <w:t>Observation 1</w:t>
      </w:r>
      <w:r w:rsidR="009F6940">
        <w:rPr>
          <w:rFonts w:asciiTheme="minorHAnsi" w:eastAsiaTheme="minorEastAsia" w:hAnsiTheme="minorHAnsi" w:cstheme="minorBidi"/>
          <w:b w:val="0"/>
          <w:sz w:val="22"/>
          <w:lang w:eastAsia="en-US"/>
        </w:rPr>
        <w:tab/>
      </w:r>
      <w:r w:rsidR="009F6940">
        <w:t>The RAR might arrive to the UE with a large timing uncertainty</w:t>
      </w:r>
    </w:p>
    <w:p w14:paraId="42D33B8B" w14:textId="03E8EB7E" w:rsidR="008E065E" w:rsidRDefault="008E065E" w:rsidP="008E065E">
      <w:pPr>
        <w:pStyle w:val="BodyText"/>
        <w:rPr>
          <w:b/>
          <w:bCs/>
        </w:rPr>
      </w:pPr>
      <w:r>
        <w:rPr>
          <w:b/>
          <w:bCs/>
        </w:rPr>
        <w:fldChar w:fldCharType="end"/>
      </w:r>
    </w:p>
    <w:p w14:paraId="661C37B4" w14:textId="2293BBE3" w:rsidR="00B47E43" w:rsidRPr="00A5758B" w:rsidRDefault="008E065E" w:rsidP="003E25DB">
      <w:pPr>
        <w:pStyle w:val="TOC1"/>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9F6940">
        <w:rPr>
          <w:b w:val="0"/>
        </w:rPr>
        <w:t>2</w:t>
      </w:r>
      <w:r w:rsidRPr="00A5758B">
        <w:rPr>
          <w:b w:val="0"/>
          <w:highlight w:val="cyan"/>
        </w:rPr>
        <w:fldChar w:fldCharType="end"/>
      </w:r>
      <w:r w:rsidRPr="00A5758B">
        <w:rPr>
          <w:b w:val="0"/>
        </w:rPr>
        <w:t xml:space="preserve"> we propose the following:</w:t>
      </w:r>
    </w:p>
    <w:p w14:paraId="78E13983" w14:textId="77777777" w:rsidR="009F6940"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9F6940">
        <w:t>Proposal 1</w:t>
      </w:r>
      <w:r w:rsidR="009F6940">
        <w:rPr>
          <w:rFonts w:asciiTheme="minorHAnsi" w:eastAsiaTheme="minorEastAsia" w:hAnsiTheme="minorHAnsi" w:cstheme="minorBidi"/>
          <w:b w:val="0"/>
          <w:sz w:val="22"/>
          <w:lang w:eastAsia="en-US"/>
        </w:rPr>
        <w:tab/>
      </w:r>
      <w:r w:rsidR="009F6940">
        <w:t>Design RAR with a self-contained reference signal, designed both for DL synchronization and demodulation of the RAR payload</w:t>
      </w:r>
    </w:p>
    <w:p w14:paraId="3EA4C0E7" w14:textId="036C9D75" w:rsidR="008E065E" w:rsidRPr="00CE0424" w:rsidRDefault="008E065E" w:rsidP="008E065E">
      <w:pPr>
        <w:rPr>
          <w:b/>
          <w:bCs/>
        </w:rPr>
      </w:pPr>
      <w:r w:rsidRPr="00CB456D">
        <w:rPr>
          <w:b/>
          <w:bCs/>
        </w:rPr>
        <w:fldChar w:fldCharType="end"/>
      </w:r>
    </w:p>
    <w:p w14:paraId="3CA25FCB" w14:textId="77777777" w:rsidR="00F507D1" w:rsidRPr="00CE0424" w:rsidRDefault="00F507D1" w:rsidP="00CE0424">
      <w:pPr>
        <w:pStyle w:val="Heading1"/>
      </w:pPr>
      <w:bookmarkStart w:id="79" w:name="_In-sequence_SDU_delivery"/>
      <w:bookmarkEnd w:id="79"/>
      <w:r w:rsidRPr="00CE0424">
        <w:t>References</w:t>
      </w:r>
    </w:p>
    <w:p w14:paraId="520EC5D5" w14:textId="51D7A611" w:rsidR="00015154" w:rsidRPr="008478B9" w:rsidRDefault="00015154" w:rsidP="00015154">
      <w:pPr>
        <w:pStyle w:val="Reference"/>
      </w:pPr>
      <w:bookmarkStart w:id="80" w:name="_Ref458515583"/>
      <w:bookmarkStart w:id="81" w:name="_Ref174151459"/>
      <w:bookmarkStart w:id="82" w:name="_Ref189809556"/>
      <w:bookmarkStart w:id="83" w:name="_Ref458165837"/>
      <w:r w:rsidRPr="00C704D9">
        <w:rPr>
          <w:lang w:val="en-US"/>
        </w:rPr>
        <w:t>R1-16</w:t>
      </w:r>
      <w:r w:rsidR="009F6940">
        <w:rPr>
          <w:lang w:val="en-US"/>
        </w:rPr>
        <w:t>09670</w:t>
      </w:r>
      <w:r w:rsidRPr="00C704D9">
        <w:rPr>
          <w:lang w:val="en-US"/>
        </w:rPr>
        <w:t>, “</w:t>
      </w:r>
      <w:r w:rsidR="009F6940">
        <w:rPr>
          <w:rFonts w:eastAsia="MS Mincho"/>
          <w:lang w:val="en-US" w:eastAsia="ja-JP"/>
        </w:rPr>
        <w:t>NR</w:t>
      </w:r>
      <w:r w:rsidRPr="00C704D9">
        <w:rPr>
          <w:rFonts w:eastAsia="MS Mincho"/>
          <w:lang w:val="en-US" w:eastAsia="ja-JP"/>
        </w:rPr>
        <w:t xml:space="preserve"> </w:t>
      </w:r>
      <w:r w:rsidR="00C704D9">
        <w:rPr>
          <w:rFonts w:eastAsia="MS Mincho"/>
          <w:lang w:val="en-US" w:eastAsia="ja-JP"/>
        </w:rPr>
        <w:t>random access</w:t>
      </w:r>
      <w:r>
        <w:rPr>
          <w:rFonts w:eastAsia="MS Mincho"/>
          <w:lang w:val="en-US" w:eastAsia="ja-JP"/>
        </w:rPr>
        <w:t xml:space="preserve"> procedure</w:t>
      </w:r>
      <w:r>
        <w:rPr>
          <w:lang w:val="en-US"/>
        </w:rPr>
        <w:t xml:space="preserve">”, </w:t>
      </w:r>
      <w:bookmarkEnd w:id="80"/>
      <w:r w:rsidR="002615AC" w:rsidRPr="005E65C5">
        <w:rPr>
          <w:lang w:val="en-US"/>
        </w:rPr>
        <w:t>3GPP TSG-RAN WG1 #86</w:t>
      </w:r>
      <w:r w:rsidR="002615AC">
        <w:rPr>
          <w:lang w:val="en-US"/>
        </w:rPr>
        <w:t xml:space="preserve">bis, </w:t>
      </w:r>
      <w:r w:rsidR="009F6940">
        <w:rPr>
          <w:lang w:val="en-US"/>
        </w:rPr>
        <w:t>Lisbon, Portugal, October</w:t>
      </w:r>
      <w:r w:rsidR="002615AC" w:rsidRPr="00557CD4">
        <w:rPr>
          <w:lang w:val="en-US"/>
        </w:rPr>
        <w:t xml:space="preserve"> 10-14, 2016</w:t>
      </w:r>
    </w:p>
    <w:p w14:paraId="6C7E840E" w14:textId="2DCC1E7B" w:rsidR="003A7EF3" w:rsidRPr="009F6940" w:rsidRDefault="00015154" w:rsidP="00015154">
      <w:pPr>
        <w:pStyle w:val="Reference"/>
      </w:pPr>
      <w:bookmarkStart w:id="84" w:name="_Ref455574797"/>
      <w:bookmarkStart w:id="85" w:name="_Ref458407638"/>
      <w:bookmarkEnd w:id="81"/>
      <w:bookmarkEnd w:id="82"/>
      <w:bookmarkEnd w:id="83"/>
      <w:bookmarkEnd w:id="84"/>
      <w:r w:rsidRPr="00C704D9">
        <w:rPr>
          <w:lang w:val="en-US"/>
        </w:rPr>
        <w:t>R1-16</w:t>
      </w:r>
      <w:r w:rsidR="009F6940">
        <w:rPr>
          <w:lang w:val="en-US"/>
        </w:rPr>
        <w:t>09671</w:t>
      </w:r>
      <w:r>
        <w:rPr>
          <w:lang w:val="en-US"/>
        </w:rPr>
        <w:t>, “</w:t>
      </w:r>
      <w:r w:rsidR="009F6940">
        <w:rPr>
          <w:rFonts w:eastAsia="MS Mincho"/>
          <w:lang w:val="en-US" w:eastAsia="ja-JP"/>
        </w:rPr>
        <w:t>NR</w:t>
      </w:r>
      <w:r w:rsidRPr="000D3EAE">
        <w:rPr>
          <w:rFonts w:eastAsia="MS Mincho"/>
          <w:lang w:val="en-US" w:eastAsia="ja-JP"/>
        </w:rPr>
        <w:t xml:space="preserve"> PRACH </w:t>
      </w:r>
      <w:r w:rsidR="00EC7041">
        <w:rPr>
          <w:rFonts w:eastAsia="MS Mincho"/>
          <w:lang w:val="en-US" w:eastAsia="ja-JP"/>
        </w:rPr>
        <w:t xml:space="preserve">preamble </w:t>
      </w:r>
      <w:r w:rsidRPr="000D3EAE">
        <w:rPr>
          <w:rFonts w:eastAsia="MS Mincho"/>
          <w:lang w:val="en-US" w:eastAsia="ja-JP"/>
        </w:rPr>
        <w:t>design</w:t>
      </w:r>
      <w:r>
        <w:rPr>
          <w:lang w:val="en-US"/>
        </w:rPr>
        <w:t xml:space="preserve">”, </w:t>
      </w:r>
      <w:bookmarkEnd w:id="85"/>
      <w:r w:rsidR="002615AC" w:rsidRPr="005E65C5">
        <w:rPr>
          <w:lang w:val="en-US"/>
        </w:rPr>
        <w:t>3GPP TSG-RAN WG1 #86</w:t>
      </w:r>
      <w:r w:rsidR="002615AC">
        <w:rPr>
          <w:lang w:val="en-US"/>
        </w:rPr>
        <w:t xml:space="preserve">bis, </w:t>
      </w:r>
      <w:r w:rsidR="002615AC" w:rsidRPr="00557CD4">
        <w:rPr>
          <w:lang w:val="en-US"/>
        </w:rPr>
        <w:t xml:space="preserve">Lisbon, Portugal, </w:t>
      </w:r>
      <w:r w:rsidR="009F6940">
        <w:rPr>
          <w:lang w:val="en-US"/>
        </w:rPr>
        <w:t>October</w:t>
      </w:r>
      <w:r w:rsidR="002615AC" w:rsidRPr="00557CD4">
        <w:rPr>
          <w:lang w:val="en-US"/>
        </w:rPr>
        <w:t xml:space="preserve"> 10-14, 2016</w:t>
      </w:r>
    </w:p>
    <w:p w14:paraId="7799F47E" w14:textId="6862CB38" w:rsidR="009F6940" w:rsidRPr="00CE0424" w:rsidRDefault="009F6940" w:rsidP="009F6940">
      <w:pPr>
        <w:pStyle w:val="Reference"/>
      </w:pPr>
      <w:bookmarkStart w:id="86" w:name="_Ref463005109"/>
      <w:r w:rsidRPr="00C704D9">
        <w:rPr>
          <w:lang w:val="en-US"/>
        </w:rPr>
        <w:t>R1-16</w:t>
      </w:r>
      <w:r>
        <w:rPr>
          <w:lang w:val="en-US"/>
        </w:rPr>
        <w:t>09674, “</w:t>
      </w:r>
      <w:r>
        <w:rPr>
          <w:rFonts w:eastAsia="MS Mincho"/>
          <w:lang w:val="en-US" w:eastAsia="ja-JP"/>
        </w:rPr>
        <w:t>NR random-access response signal format</w:t>
      </w:r>
      <w:r>
        <w:rPr>
          <w:lang w:val="en-US"/>
        </w:rPr>
        <w:t xml:space="preserve">”, </w:t>
      </w:r>
      <w:r w:rsidRPr="005E65C5">
        <w:rPr>
          <w:lang w:val="en-US"/>
        </w:rPr>
        <w:t>3GPP TSG-RAN WG1 #86</w:t>
      </w:r>
      <w:r>
        <w:rPr>
          <w:lang w:val="en-US"/>
        </w:rPr>
        <w:t xml:space="preserve">bis, </w:t>
      </w:r>
      <w:r w:rsidRPr="00557CD4">
        <w:rPr>
          <w:lang w:val="en-US"/>
        </w:rPr>
        <w:t xml:space="preserve">Lisbon, Portugal, </w:t>
      </w:r>
      <w:r>
        <w:rPr>
          <w:lang w:val="en-US"/>
        </w:rPr>
        <w:t>October</w:t>
      </w:r>
      <w:r w:rsidRPr="00557CD4">
        <w:rPr>
          <w:lang w:val="en-US"/>
        </w:rPr>
        <w:t xml:space="preserve"> 10-14, 2016</w:t>
      </w:r>
      <w:bookmarkEnd w:id="86"/>
    </w:p>
    <w:sectPr w:rsidR="009F6940"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85FEF" w14:textId="77777777" w:rsidR="00AF21E6" w:rsidRDefault="00AF21E6">
      <w:r>
        <w:separator/>
      </w:r>
    </w:p>
  </w:endnote>
  <w:endnote w:type="continuationSeparator" w:id="0">
    <w:p w14:paraId="3D49634A" w14:textId="77777777" w:rsidR="00AF21E6" w:rsidRDefault="00AF21E6">
      <w:r>
        <w:continuationSeparator/>
      </w:r>
    </w:p>
  </w:endnote>
  <w:endnote w:type="continuationNotice" w:id="1">
    <w:p w14:paraId="2A36359F" w14:textId="77777777" w:rsidR="00AF21E6" w:rsidRDefault="00AF2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EBEC751"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3A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3A4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014B6" w14:textId="77777777" w:rsidR="00AF21E6" w:rsidRDefault="00AF21E6">
      <w:r>
        <w:separator/>
      </w:r>
    </w:p>
  </w:footnote>
  <w:footnote w:type="continuationSeparator" w:id="0">
    <w:p w14:paraId="24D3F090" w14:textId="77777777" w:rsidR="00AF21E6" w:rsidRDefault="00AF21E6">
      <w:r>
        <w:continuationSeparator/>
      </w:r>
    </w:p>
  </w:footnote>
  <w:footnote w:type="continuationNotice" w:id="1">
    <w:p w14:paraId="032A2ABE" w14:textId="77777777" w:rsidR="00AF21E6" w:rsidRDefault="00AF2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8"/>
  </w:num>
  <w:num w:numId="10">
    <w:abstractNumId w:val="3"/>
  </w:num>
  <w:num w:numId="11">
    <w:abstractNumId w:val="2"/>
  </w:num>
  <w:num w:numId="12">
    <w:abstractNumId w:val="1"/>
  </w:num>
  <w:num w:numId="13">
    <w:abstractNumId w:val="21"/>
  </w:num>
  <w:num w:numId="14">
    <w:abstractNumId w:val="0"/>
  </w:num>
  <w:num w:numId="15">
    <w:abstractNumId w:val="9"/>
  </w:num>
  <w:num w:numId="16">
    <w:abstractNumId w:val="23"/>
  </w:num>
  <w:num w:numId="17">
    <w:abstractNumId w:val="15"/>
  </w:num>
  <w:num w:numId="18">
    <w:abstractNumId w:val="19"/>
  </w:num>
  <w:num w:numId="19">
    <w:abstractNumId w:val="6"/>
  </w:num>
  <w:num w:numId="20">
    <w:abstractNumId w:val="12"/>
  </w:num>
  <w:num w:numId="21">
    <w:abstractNumId w:val="7"/>
  </w:num>
  <w:num w:numId="22">
    <w:abstractNumId w:val="5"/>
  </w:num>
  <w:num w:numId="23">
    <w:abstractNumId w:val="18"/>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154"/>
    <w:rsid w:val="00015D15"/>
    <w:rsid w:val="00015F6F"/>
    <w:rsid w:val="0002564D"/>
    <w:rsid w:val="00025ECA"/>
    <w:rsid w:val="000266D4"/>
    <w:rsid w:val="0003178D"/>
    <w:rsid w:val="000325B8"/>
    <w:rsid w:val="00032982"/>
    <w:rsid w:val="000340C8"/>
    <w:rsid w:val="00034C15"/>
    <w:rsid w:val="00036BA1"/>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3E2"/>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7225"/>
    <w:rsid w:val="002D7637"/>
    <w:rsid w:val="002E17F2"/>
    <w:rsid w:val="002E6D28"/>
    <w:rsid w:val="002E7CAE"/>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5BF0"/>
    <w:rsid w:val="003939FF"/>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6F83"/>
    <w:rsid w:val="005C0B51"/>
    <w:rsid w:val="005C0C58"/>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2110"/>
    <w:rsid w:val="006A46FB"/>
    <w:rsid w:val="006A5717"/>
    <w:rsid w:val="006A5E28"/>
    <w:rsid w:val="006A697B"/>
    <w:rsid w:val="006A7AFF"/>
    <w:rsid w:val="006B1816"/>
    <w:rsid w:val="006B2099"/>
    <w:rsid w:val="006B50CF"/>
    <w:rsid w:val="006B5BE6"/>
    <w:rsid w:val="006C03B8"/>
    <w:rsid w:val="006C3409"/>
    <w:rsid w:val="006C5761"/>
    <w:rsid w:val="006C5EC9"/>
    <w:rsid w:val="006C6059"/>
    <w:rsid w:val="006C7522"/>
    <w:rsid w:val="006D1623"/>
    <w:rsid w:val="006D20E1"/>
    <w:rsid w:val="006D2139"/>
    <w:rsid w:val="006D2CB6"/>
    <w:rsid w:val="006D666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7D8B"/>
    <w:rsid w:val="00750E8F"/>
    <w:rsid w:val="00751228"/>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2A33"/>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66B9E"/>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4FF0"/>
    <w:rsid w:val="009D6F94"/>
    <w:rsid w:val="009D703C"/>
    <w:rsid w:val="009D718F"/>
    <w:rsid w:val="009E068F"/>
    <w:rsid w:val="009E14E0"/>
    <w:rsid w:val="009E35DB"/>
    <w:rsid w:val="009E47A3"/>
    <w:rsid w:val="009E6849"/>
    <w:rsid w:val="009F08F3"/>
    <w:rsid w:val="009F18A9"/>
    <w:rsid w:val="009F344F"/>
    <w:rsid w:val="009F6940"/>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3A4B"/>
    <w:rsid w:val="00AB4AB8"/>
    <w:rsid w:val="00AB655E"/>
    <w:rsid w:val="00AC007F"/>
    <w:rsid w:val="00AC2ECD"/>
    <w:rsid w:val="00AC3119"/>
    <w:rsid w:val="00AC49FB"/>
    <w:rsid w:val="00AC4B2B"/>
    <w:rsid w:val="00AC4DFF"/>
    <w:rsid w:val="00AC5A10"/>
    <w:rsid w:val="00AD0AA3"/>
    <w:rsid w:val="00AD3F94"/>
    <w:rsid w:val="00AD4A5A"/>
    <w:rsid w:val="00AE27AC"/>
    <w:rsid w:val="00AE40E0"/>
    <w:rsid w:val="00AE4DBA"/>
    <w:rsid w:val="00AE4F07"/>
    <w:rsid w:val="00AE5AE8"/>
    <w:rsid w:val="00AE6CFE"/>
    <w:rsid w:val="00AE7CA0"/>
    <w:rsid w:val="00AF1C5D"/>
    <w:rsid w:val="00AF21E6"/>
    <w:rsid w:val="00AF42D7"/>
    <w:rsid w:val="00B006FE"/>
    <w:rsid w:val="00B007CB"/>
    <w:rsid w:val="00B02AA9"/>
    <w:rsid w:val="00B02FA3"/>
    <w:rsid w:val="00B05084"/>
    <w:rsid w:val="00B05920"/>
    <w:rsid w:val="00B07227"/>
    <w:rsid w:val="00B10020"/>
    <w:rsid w:val="00B119E8"/>
    <w:rsid w:val="00B157F9"/>
    <w:rsid w:val="00B20256"/>
    <w:rsid w:val="00B20D09"/>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704D9"/>
    <w:rsid w:val="00C70697"/>
    <w:rsid w:val="00C72EF4"/>
    <w:rsid w:val="00C75D2F"/>
    <w:rsid w:val="00C767BE"/>
    <w:rsid w:val="00C76E3C"/>
    <w:rsid w:val="00C77721"/>
    <w:rsid w:val="00C7775C"/>
    <w:rsid w:val="00C81568"/>
    <w:rsid w:val="00C82322"/>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E0"/>
    <w:rsid w:val="00DF31B7"/>
    <w:rsid w:val="00DF37A0"/>
    <w:rsid w:val="00E00288"/>
    <w:rsid w:val="00E065DE"/>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2016"/>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7C6"/>
    <w:rsid w:val="00EC4207"/>
    <w:rsid w:val="00EC5653"/>
    <w:rsid w:val="00EC7041"/>
    <w:rsid w:val="00EC71CE"/>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BBD"/>
    <w:rsid w:val="00F607C5"/>
    <w:rsid w:val="00F60DEA"/>
    <w:rsid w:val="00F6302A"/>
    <w:rsid w:val="00F63775"/>
    <w:rsid w:val="00F64C2B"/>
    <w:rsid w:val="00F651BE"/>
    <w:rsid w:val="00F66EB7"/>
    <w:rsid w:val="00F67F53"/>
    <w:rsid w:val="00F703BE"/>
    <w:rsid w:val="00F71F69"/>
    <w:rsid w:val="00F72B72"/>
    <w:rsid w:val="00F74BB9"/>
    <w:rsid w:val="00F75582"/>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23E0871-7D02-47E6-B212-1B6BFE09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TotalTime>
  <Pages>1</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11</cp:revision>
  <cp:lastPrinted>2008-01-31T07:09:00Z</cp:lastPrinted>
  <dcterms:created xsi:type="dcterms:W3CDTF">2016-08-12T19:22:00Z</dcterms:created>
  <dcterms:modified xsi:type="dcterms:W3CDTF">2016-10-01T05:34:00Z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