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1082EA" w14:textId="463DFB63" w:rsidR="00D00AE7" w:rsidRPr="007C1B33" w:rsidRDefault="00AA7466" w:rsidP="00AA7466">
      <w:pPr>
        <w:pStyle w:val="TdocHeader2"/>
        <w:jc w:val="left"/>
        <w:rPr>
          <w:rFonts w:eastAsia="Times New Roman" w:cs="Arial"/>
          <w:bCs/>
          <w:noProof/>
          <w:sz w:val="20"/>
          <w:szCs w:val="18"/>
          <w:lang w:val="en-US" w:eastAsia="zh-CN"/>
        </w:rPr>
      </w:pPr>
      <w:bookmarkStart w:id="0" w:name="OLE_LINK1"/>
      <w:bookmarkStart w:id="1" w:name="OLE_LINK2"/>
      <w:r>
        <w:rPr>
          <w:rFonts w:eastAsia="Times New Roman" w:cs="Arial"/>
          <w:bCs/>
          <w:noProof/>
          <w:sz w:val="20"/>
          <w:szCs w:val="18"/>
          <w:lang w:val="en-US" w:eastAsia="zh-CN"/>
        </w:rPr>
        <w:t xml:space="preserve">3GPP </w:t>
      </w:r>
      <w:r w:rsidR="00C8725C">
        <w:rPr>
          <w:rFonts w:eastAsia="Times New Roman" w:cs="Arial"/>
          <w:bCs/>
          <w:noProof/>
          <w:sz w:val="20"/>
          <w:szCs w:val="18"/>
          <w:lang w:val="en-US" w:eastAsia="zh-CN"/>
        </w:rPr>
        <w:t>TSG RAN WG1 Meeting #84</w:t>
      </w:r>
      <w:r w:rsidR="00B5100C">
        <w:rPr>
          <w:rFonts w:eastAsia="Times New Roman" w:cs="Arial"/>
          <w:bCs/>
          <w:noProof/>
          <w:sz w:val="20"/>
          <w:szCs w:val="18"/>
          <w:lang w:val="en-US" w:eastAsia="zh-CN"/>
        </w:rPr>
        <w:t xml:space="preserve"> </w:t>
      </w:r>
      <w:r w:rsidR="00263A3F">
        <w:rPr>
          <w:rFonts w:eastAsia="Times New Roman" w:cs="Arial"/>
          <w:bCs/>
          <w:noProof/>
          <w:sz w:val="20"/>
          <w:szCs w:val="18"/>
          <w:lang w:val="en-US" w:eastAsia="zh-CN"/>
        </w:rPr>
        <w:t>bis</w:t>
      </w:r>
      <w:r w:rsidR="00B5100C">
        <w:rPr>
          <w:rFonts w:eastAsia="Times New Roman" w:cs="Arial"/>
          <w:bCs/>
          <w:noProof/>
          <w:sz w:val="20"/>
          <w:szCs w:val="18"/>
          <w:lang w:val="en-US" w:eastAsia="zh-CN"/>
        </w:rPr>
        <w:t xml:space="preserve">                                              </w:t>
      </w:r>
      <w:r>
        <w:rPr>
          <w:rFonts w:eastAsia="Times New Roman" w:cs="Arial"/>
          <w:bCs/>
          <w:noProof/>
          <w:sz w:val="20"/>
          <w:szCs w:val="18"/>
          <w:lang w:val="en-US" w:eastAsia="zh-CN"/>
        </w:rPr>
        <w:t xml:space="preserve"> </w:t>
      </w:r>
      <w:r w:rsidR="009E7B23">
        <w:rPr>
          <w:rFonts w:eastAsia="Times New Roman" w:cs="Arial"/>
          <w:bCs/>
          <w:noProof/>
          <w:sz w:val="20"/>
          <w:szCs w:val="18"/>
          <w:lang w:val="en-US" w:eastAsia="zh-CN"/>
        </w:rPr>
        <w:tab/>
      </w:r>
      <w:r w:rsidR="00BE54FA" w:rsidRPr="00BE54FA">
        <w:rPr>
          <w:rFonts w:eastAsia="Times New Roman" w:cs="Arial"/>
          <w:bCs/>
          <w:noProof/>
          <w:sz w:val="20"/>
          <w:szCs w:val="18"/>
          <w:lang w:val="en-US" w:eastAsia="zh-CN"/>
        </w:rPr>
        <w:t>R1-163410</w:t>
      </w:r>
      <w:bookmarkStart w:id="2" w:name="_GoBack"/>
      <w:bookmarkEnd w:id="2"/>
    </w:p>
    <w:p w14:paraId="53AF47EE" w14:textId="70C459C1" w:rsidR="00F85CDA" w:rsidRDefault="00263A3F" w:rsidP="00F85CDA">
      <w:pPr>
        <w:pStyle w:val="TdocHeader2"/>
        <w:rPr>
          <w:rFonts w:eastAsia="Times New Roman" w:cs="Arial"/>
          <w:bCs/>
          <w:noProof/>
          <w:sz w:val="20"/>
          <w:szCs w:val="18"/>
          <w:lang w:val="en-US" w:eastAsia="zh-CN"/>
        </w:rPr>
      </w:pPr>
      <w:r>
        <w:rPr>
          <w:rFonts w:eastAsia="Times New Roman" w:cs="Arial"/>
          <w:bCs/>
          <w:noProof/>
          <w:sz w:val="20"/>
          <w:szCs w:val="18"/>
          <w:lang w:val="en-US" w:eastAsia="zh-CN"/>
        </w:rPr>
        <w:t>Busan</w:t>
      </w:r>
      <w:r w:rsidR="00F85CDA" w:rsidRPr="00395CD7">
        <w:rPr>
          <w:rFonts w:eastAsia="Times New Roman" w:cs="Arial"/>
          <w:bCs/>
          <w:noProof/>
          <w:sz w:val="20"/>
          <w:szCs w:val="18"/>
          <w:lang w:val="en-US" w:eastAsia="zh-CN"/>
        </w:rPr>
        <w:t xml:space="preserve">, </w:t>
      </w:r>
      <w:r>
        <w:rPr>
          <w:rFonts w:eastAsia="Times New Roman" w:cs="Arial"/>
          <w:bCs/>
          <w:noProof/>
          <w:sz w:val="20"/>
          <w:szCs w:val="18"/>
          <w:lang w:val="en-US" w:eastAsia="zh-CN"/>
        </w:rPr>
        <w:t>11</w:t>
      </w:r>
      <w:r>
        <w:rPr>
          <w:rFonts w:eastAsia="Times New Roman" w:cs="Arial"/>
          <w:bCs/>
          <w:noProof/>
          <w:sz w:val="20"/>
          <w:szCs w:val="18"/>
          <w:vertAlign w:val="superscript"/>
          <w:lang w:val="en-US" w:eastAsia="zh-CN"/>
        </w:rPr>
        <w:t>th</w:t>
      </w:r>
      <w:r w:rsidR="00F85CDA">
        <w:rPr>
          <w:rFonts w:eastAsia="Times New Roman" w:cs="Arial"/>
          <w:bCs/>
          <w:noProof/>
          <w:sz w:val="20"/>
          <w:szCs w:val="18"/>
          <w:lang w:val="en-US" w:eastAsia="zh-CN"/>
        </w:rPr>
        <w:t xml:space="preserve"> </w:t>
      </w:r>
      <w:r>
        <w:rPr>
          <w:rFonts w:eastAsia="Times New Roman" w:cs="Arial"/>
          <w:bCs/>
          <w:noProof/>
          <w:sz w:val="20"/>
          <w:szCs w:val="18"/>
          <w:lang w:val="en-US" w:eastAsia="zh-CN"/>
        </w:rPr>
        <w:t>–</w:t>
      </w:r>
      <w:r w:rsidR="00F85CDA" w:rsidRPr="00395CD7">
        <w:rPr>
          <w:rFonts w:eastAsia="Times New Roman" w:cs="Arial"/>
          <w:bCs/>
          <w:noProof/>
          <w:sz w:val="20"/>
          <w:szCs w:val="18"/>
          <w:lang w:val="en-US" w:eastAsia="zh-CN"/>
        </w:rPr>
        <w:t xml:space="preserve"> </w:t>
      </w:r>
      <w:r>
        <w:rPr>
          <w:rFonts w:eastAsia="Times New Roman" w:cs="Arial"/>
          <w:bCs/>
          <w:noProof/>
          <w:sz w:val="20"/>
          <w:szCs w:val="18"/>
          <w:lang w:val="en-US" w:eastAsia="zh-CN"/>
        </w:rPr>
        <w:t>15</w:t>
      </w:r>
      <w:r>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April</w:t>
      </w:r>
      <w:r w:rsidR="00C8725C">
        <w:rPr>
          <w:rFonts w:eastAsia="Times New Roman" w:cs="Arial"/>
          <w:bCs/>
          <w:noProof/>
          <w:sz w:val="20"/>
          <w:szCs w:val="18"/>
          <w:lang w:val="en-US" w:eastAsia="zh-CN"/>
        </w:rPr>
        <w:t xml:space="preserve"> 2016</w:t>
      </w:r>
    </w:p>
    <w:p w14:paraId="4B29BD80" w14:textId="77777777" w:rsidR="00D00AE7" w:rsidRDefault="00D00AE7" w:rsidP="00D00AE7">
      <w:pPr>
        <w:pStyle w:val="TdocHeader2"/>
        <w:rPr>
          <w:sz w:val="20"/>
          <w:lang w:val="en-US"/>
        </w:rPr>
      </w:pPr>
    </w:p>
    <w:p w14:paraId="1B57A235" w14:textId="77777777" w:rsidR="00D00AE7" w:rsidRPr="008979AC" w:rsidRDefault="00D00AE7" w:rsidP="00D00AE7">
      <w:pPr>
        <w:pStyle w:val="TdocHeader2"/>
        <w:rPr>
          <w:sz w:val="20"/>
          <w:lang w:val="en-US"/>
        </w:rPr>
      </w:pPr>
      <w:r w:rsidRPr="008979AC">
        <w:rPr>
          <w:sz w:val="20"/>
          <w:lang w:val="en-US"/>
        </w:rPr>
        <w:t xml:space="preserve">Source: </w:t>
      </w:r>
      <w:r w:rsidRPr="008979AC">
        <w:rPr>
          <w:sz w:val="20"/>
          <w:lang w:val="en-US"/>
        </w:rPr>
        <w:tab/>
        <w:t>Ericsson</w:t>
      </w:r>
    </w:p>
    <w:p w14:paraId="0BF68268" w14:textId="51171731" w:rsidR="00D00AE7" w:rsidRPr="0027658D" w:rsidRDefault="00D00AE7" w:rsidP="00D00AE7">
      <w:pPr>
        <w:pStyle w:val="TdocHeader2"/>
        <w:rPr>
          <w:sz w:val="20"/>
          <w:lang w:val="en-US"/>
        </w:rPr>
      </w:pPr>
      <w:r w:rsidRPr="008979AC">
        <w:rPr>
          <w:sz w:val="20"/>
          <w:lang w:val="en-US"/>
        </w:rPr>
        <w:t>Title:</w:t>
      </w:r>
      <w:bookmarkStart w:id="3" w:name="Title"/>
      <w:bookmarkEnd w:id="3"/>
      <w:r w:rsidRPr="008979AC">
        <w:rPr>
          <w:sz w:val="20"/>
          <w:lang w:val="en-US"/>
        </w:rPr>
        <w:tab/>
      </w:r>
      <w:r w:rsidR="0002005B" w:rsidRPr="0002005B">
        <w:rPr>
          <w:sz w:val="20"/>
          <w:lang w:val="en-US"/>
        </w:rPr>
        <w:t>Link evaluation for PDSCH for short TTI with DMRS based transmission</w:t>
      </w:r>
    </w:p>
    <w:p w14:paraId="0AF57746" w14:textId="524770F4" w:rsidR="00D00AE7" w:rsidRPr="002D72B0" w:rsidRDefault="00D00AE7" w:rsidP="00D00AE7">
      <w:pPr>
        <w:pStyle w:val="TdocHeader2"/>
        <w:rPr>
          <w:sz w:val="20"/>
          <w:lang w:val="en-US"/>
        </w:rPr>
      </w:pPr>
      <w:r w:rsidRPr="002D72B0">
        <w:rPr>
          <w:sz w:val="20"/>
          <w:lang w:val="en-US"/>
        </w:rPr>
        <w:t>Agenda Item:</w:t>
      </w:r>
      <w:r w:rsidRPr="002D72B0">
        <w:rPr>
          <w:sz w:val="20"/>
          <w:lang w:val="en-US"/>
        </w:rPr>
        <w:tab/>
      </w:r>
      <w:r w:rsidR="00142A99">
        <w:rPr>
          <w:sz w:val="20"/>
          <w:lang w:val="en-US"/>
        </w:rPr>
        <w:t>7.3.</w:t>
      </w:r>
      <w:r w:rsidR="00973274">
        <w:rPr>
          <w:sz w:val="20"/>
          <w:lang w:val="en-US"/>
        </w:rPr>
        <w:t>10</w:t>
      </w:r>
      <w:r w:rsidR="00142A99">
        <w:rPr>
          <w:sz w:val="20"/>
          <w:lang w:val="en-US"/>
        </w:rPr>
        <w:t>.</w:t>
      </w:r>
      <w:r w:rsidR="00973274">
        <w:rPr>
          <w:sz w:val="20"/>
          <w:lang w:val="en-US"/>
        </w:rPr>
        <w:t>1</w:t>
      </w:r>
    </w:p>
    <w:p w14:paraId="05ED6158" w14:textId="19C52BDE" w:rsidR="00D00AE7" w:rsidRDefault="00D00AE7" w:rsidP="00D00AE7">
      <w:pPr>
        <w:pStyle w:val="TdocHeader2"/>
        <w:rPr>
          <w:sz w:val="20"/>
          <w:lang w:val="en-US"/>
        </w:rPr>
      </w:pPr>
      <w:r>
        <w:rPr>
          <w:sz w:val="20"/>
          <w:lang w:val="en-US"/>
        </w:rPr>
        <w:t>Document for:</w:t>
      </w:r>
      <w:r>
        <w:rPr>
          <w:sz w:val="20"/>
          <w:lang w:val="en-US"/>
        </w:rPr>
        <w:tab/>
      </w:r>
      <w:r w:rsidR="00ED6BC9">
        <w:rPr>
          <w:sz w:val="20"/>
          <w:lang w:val="en-US"/>
        </w:rPr>
        <w:t>Approval</w:t>
      </w:r>
    </w:p>
    <w:p w14:paraId="66EA8DBE" w14:textId="77777777" w:rsidR="00341060" w:rsidRPr="0027658D" w:rsidRDefault="00341060" w:rsidP="00D00AE7">
      <w:pPr>
        <w:pStyle w:val="TdocHeader2"/>
        <w:rPr>
          <w:sz w:val="20"/>
          <w:lang w:val="en-US"/>
        </w:rPr>
      </w:pPr>
    </w:p>
    <w:p w14:paraId="74BFD72B" w14:textId="77777777" w:rsidR="0007125C" w:rsidRDefault="0007125C" w:rsidP="00A54027">
      <w:pPr>
        <w:pStyle w:val="Heading1"/>
        <w:numPr>
          <w:ilvl w:val="0"/>
          <w:numId w:val="11"/>
        </w:numPr>
        <w:textAlignment w:val="auto"/>
        <w:rPr>
          <w:lang w:val="en-US"/>
        </w:rPr>
      </w:pPr>
      <w:bookmarkStart w:id="4" w:name="_Ref298777854"/>
      <w:bookmarkEnd w:id="0"/>
      <w:bookmarkEnd w:id="1"/>
      <w:r>
        <w:rPr>
          <w:lang w:val="en-US"/>
        </w:rPr>
        <w:t>Introduction</w:t>
      </w:r>
      <w:bookmarkEnd w:id="4"/>
    </w:p>
    <w:p w14:paraId="5B4E7B4A" w14:textId="6CDCBC91" w:rsidR="00110D2D" w:rsidRPr="00E16CD2" w:rsidRDefault="00110D2D" w:rsidP="00110D2D">
      <w:pPr>
        <w:rPr>
          <w:lang w:val="en-US"/>
        </w:rPr>
      </w:pPr>
      <w:r>
        <w:t>In this contribution we provide link simulation results for the DMRS-demodulated PDSCH for shortened TTI in LTE downlink.</w:t>
      </w:r>
    </w:p>
    <w:p w14:paraId="0A4621DA" w14:textId="77777777" w:rsidR="0007125C" w:rsidRPr="00110D2D" w:rsidRDefault="0007125C" w:rsidP="0007125C">
      <w:pPr>
        <w:rPr>
          <w:lang w:val="en-US"/>
        </w:rPr>
      </w:pPr>
    </w:p>
    <w:p w14:paraId="3F8D66C3" w14:textId="77777777" w:rsidR="0007125C" w:rsidRDefault="0007125C" w:rsidP="00A54027">
      <w:pPr>
        <w:pStyle w:val="Heading1"/>
        <w:numPr>
          <w:ilvl w:val="0"/>
          <w:numId w:val="11"/>
        </w:numPr>
        <w:textAlignment w:val="auto"/>
      </w:pPr>
      <w:r>
        <w:t>Discussion</w:t>
      </w:r>
    </w:p>
    <w:p w14:paraId="1A87603A" w14:textId="2C800A3D" w:rsidR="00110D2D" w:rsidRDefault="00110D2D" w:rsidP="00110D2D">
      <w:r>
        <w:t xml:space="preserve">As discussed in </w:t>
      </w:r>
      <w:r>
        <w:fldChar w:fldCharType="begin"/>
      </w:r>
      <w:r>
        <w:instrText xml:space="preserve"> REF _Ref442261412 \r \h </w:instrText>
      </w:r>
      <w:r>
        <w:fldChar w:fldCharType="separate"/>
      </w:r>
      <w:r>
        <w:t>[1]</w:t>
      </w:r>
      <w:r>
        <w:fldChar w:fldCharType="end"/>
      </w:r>
      <w:r>
        <w:t xml:space="preserve">, short TTI should be supported by both CRS and DMRS based transmission modes. </w:t>
      </w:r>
      <w:r w:rsidR="009B621F">
        <w:t>CRS simulation results are presented in</w:t>
      </w:r>
      <w:r w:rsidR="006013C1">
        <w:t xml:space="preserve"> </w:t>
      </w:r>
      <w:r w:rsidR="006013C1">
        <w:fldChar w:fldCharType="begin"/>
      </w:r>
      <w:r w:rsidR="006013C1">
        <w:instrText xml:space="preserve"> REF _Ref447261350 \r \h </w:instrText>
      </w:r>
      <w:r w:rsidR="006013C1">
        <w:fldChar w:fldCharType="separate"/>
      </w:r>
      <w:r w:rsidR="006013C1">
        <w:t>[2]</w:t>
      </w:r>
      <w:r w:rsidR="006013C1">
        <w:fldChar w:fldCharType="end"/>
      </w:r>
      <w:r w:rsidR="009B621F">
        <w:t xml:space="preserve">. </w:t>
      </w:r>
      <w:r>
        <w:t>To be able to use DMRS demodulation with short TTI, the DMRS patterns need to be redesigned, as described in</w:t>
      </w:r>
      <w:r w:rsidR="00701091">
        <w:t xml:space="preserve"> </w:t>
      </w:r>
      <w:r w:rsidR="00701091">
        <w:fldChar w:fldCharType="begin"/>
      </w:r>
      <w:r w:rsidR="00701091">
        <w:instrText xml:space="preserve"> REF _Ref447261396 \r \h </w:instrText>
      </w:r>
      <w:r w:rsidR="00701091">
        <w:fldChar w:fldCharType="separate"/>
      </w:r>
      <w:r w:rsidR="00701091">
        <w:t>[3]</w:t>
      </w:r>
      <w:r w:rsidR="00701091">
        <w:fldChar w:fldCharType="end"/>
      </w:r>
      <w:r>
        <w:t xml:space="preserve">, leading to some increased overhead. </w:t>
      </w:r>
    </w:p>
    <w:p w14:paraId="5683528E" w14:textId="77777777" w:rsidR="00110D2D" w:rsidRPr="00767471" w:rsidRDefault="00110D2D" w:rsidP="00110D2D">
      <w:r>
        <w:t>Although having higher overhead, and thereby lower peak throughput, than CRS transmission, the DMRS can benefit from scenarios where beamforming can be used, e.g. with many TX antennas. We compare the CRS and DMRS performance in the simulations and show that the DMRS can have throughput benefits.</w:t>
      </w:r>
    </w:p>
    <w:p w14:paraId="2EAC1404" w14:textId="309AA5B9" w:rsidR="0007125C" w:rsidRDefault="0007125C" w:rsidP="00937755">
      <w:pPr>
        <w:pStyle w:val="Proposal"/>
        <w:numPr>
          <w:ilvl w:val="0"/>
          <w:numId w:val="0"/>
        </w:numPr>
        <w:ind w:left="1304" w:hanging="1304"/>
        <w:textAlignment w:val="auto"/>
      </w:pPr>
    </w:p>
    <w:p w14:paraId="5BC6FD0E" w14:textId="77777777" w:rsidR="005D1069" w:rsidRDefault="005D1069" w:rsidP="005D1069">
      <w:pPr>
        <w:pStyle w:val="Heading1"/>
        <w:rPr>
          <w:lang w:val="en-US"/>
        </w:rPr>
      </w:pPr>
      <w:r>
        <w:rPr>
          <w:lang w:val="en-US"/>
        </w:rPr>
        <w:t>Evaluation results</w:t>
      </w:r>
    </w:p>
    <w:p w14:paraId="7BE6F6BF" w14:textId="471590F0" w:rsidR="005D1069" w:rsidRPr="00F54969" w:rsidRDefault="00E74AA3" w:rsidP="005D1069">
      <w:pPr>
        <w:rPr>
          <w:lang w:val="en-US"/>
        </w:rPr>
      </w:pPr>
      <w:r>
        <w:rPr>
          <w:lang w:val="en-US"/>
        </w:rPr>
        <w:t>After discussing DMRS placement for slot length TTI, t</w:t>
      </w:r>
      <w:r w:rsidR="005D1069">
        <w:rPr>
          <w:lang w:val="en-US"/>
        </w:rPr>
        <w:t>his section presents selected results for the link-level simulation performance of PDSCH transmission with short and legacy length TTI. Results for all simulated combinations of parameters given in Table 1 can be found in the Appendix.</w:t>
      </w:r>
      <w:r>
        <w:rPr>
          <w:lang w:val="en-US"/>
        </w:rPr>
        <w:t xml:space="preserve"> </w:t>
      </w:r>
    </w:p>
    <w:p w14:paraId="6694F678" w14:textId="77777777" w:rsidR="005D1069" w:rsidRDefault="005D1069" w:rsidP="005D1069">
      <w:pPr>
        <w:pStyle w:val="Heading2"/>
        <w:rPr>
          <w:lang w:val="en-US"/>
        </w:rPr>
      </w:pPr>
      <w:r>
        <w:rPr>
          <w:lang w:val="en-US"/>
        </w:rPr>
        <w:t>Simulation assumptions</w:t>
      </w:r>
    </w:p>
    <w:p w14:paraId="7BC047CF" w14:textId="67AE62D8" w:rsidR="005D1069" w:rsidRDefault="005D1069" w:rsidP="005D1069">
      <w:pPr>
        <w:rPr>
          <w:lang w:val="en-US"/>
        </w:rPr>
      </w:pPr>
      <w:r>
        <w:rPr>
          <w:lang w:val="en-US"/>
        </w:rPr>
        <w:t>The following table specifies the settings used in the link level evaluations, based on the WF on evaluation methodology</w:t>
      </w:r>
      <w:r w:rsidR="00175F50">
        <w:rPr>
          <w:lang w:val="en-US"/>
        </w:rPr>
        <w:t xml:space="preserve"> </w:t>
      </w:r>
      <w:r w:rsidR="00175F50">
        <w:rPr>
          <w:lang w:val="en-US"/>
        </w:rPr>
        <w:fldChar w:fldCharType="begin"/>
      </w:r>
      <w:r w:rsidR="00175F50">
        <w:rPr>
          <w:lang w:val="en-US"/>
        </w:rPr>
        <w:instrText xml:space="preserve"> REF _Ref447261461 \r \h </w:instrText>
      </w:r>
      <w:r w:rsidR="00175F50">
        <w:rPr>
          <w:lang w:val="en-US"/>
        </w:rPr>
      </w:r>
      <w:r w:rsidR="00175F50">
        <w:rPr>
          <w:lang w:val="en-US"/>
        </w:rPr>
        <w:fldChar w:fldCharType="separate"/>
      </w:r>
      <w:r w:rsidR="00175F50">
        <w:rPr>
          <w:lang w:val="en-US"/>
        </w:rPr>
        <w:t>[4]</w:t>
      </w:r>
      <w:r w:rsidR="00175F50">
        <w:rPr>
          <w:lang w:val="en-US"/>
        </w:rPr>
        <w:fldChar w:fldCharType="end"/>
      </w:r>
      <w:r w:rsidR="009B621F">
        <w:rPr>
          <w:lang w:val="en-US"/>
        </w:rPr>
        <w:t xml:space="preserve">, </w:t>
      </w:r>
      <w:r w:rsidR="009B621F">
        <w:rPr>
          <w:lang w:val="en-US"/>
        </w:rPr>
        <w:fldChar w:fldCharType="begin"/>
      </w:r>
      <w:r w:rsidR="009B621F">
        <w:rPr>
          <w:lang w:val="en-US"/>
        </w:rPr>
        <w:instrText xml:space="preserve"> REF _Ref447138891 \r \h </w:instrText>
      </w:r>
      <w:r w:rsidR="009B621F">
        <w:rPr>
          <w:lang w:val="en-US"/>
        </w:rPr>
      </w:r>
      <w:r w:rsidR="009B621F">
        <w:rPr>
          <w:lang w:val="en-US"/>
        </w:rPr>
        <w:fldChar w:fldCharType="separate"/>
      </w:r>
      <w:r w:rsidR="00175F50">
        <w:rPr>
          <w:lang w:val="en-US"/>
        </w:rPr>
        <w:t>[5]</w:t>
      </w:r>
      <w:r w:rsidR="009B621F">
        <w:rPr>
          <w:lang w:val="en-US"/>
        </w:rPr>
        <w:fldChar w:fldCharType="end"/>
      </w:r>
      <w:r>
        <w:rPr>
          <w:lang w:val="en-US"/>
        </w:rPr>
        <w:t>.</w:t>
      </w:r>
    </w:p>
    <w:p w14:paraId="1A8FD7D2" w14:textId="7319E91E" w:rsidR="005D1069" w:rsidRDefault="005D1069" w:rsidP="005D1069">
      <w:pPr>
        <w:rPr>
          <w:lang w:val="en-US"/>
        </w:rPr>
      </w:pPr>
      <w:r>
        <w:rPr>
          <w:lang w:val="en-US"/>
        </w:rPr>
        <w:t>In addition to the PDSCH data channel, a shortened PDCCH control channel is modeled with reserved resources</w:t>
      </w:r>
      <w:r w:rsidRPr="00BD67CB">
        <w:rPr>
          <w:lang w:val="en-US"/>
        </w:rPr>
        <w:t>.</w:t>
      </w:r>
      <w:r w:rsidRPr="00DB1440">
        <w:rPr>
          <w:lang w:val="en-US"/>
        </w:rPr>
        <w:t xml:space="preserve"> </w:t>
      </w:r>
      <w:r>
        <w:rPr>
          <w:lang w:val="en-US"/>
        </w:rPr>
        <w:t>In each short TTI, 72 RE (2 CCE) are reserved for scheduling, and not available for data transmission.</w:t>
      </w:r>
    </w:p>
    <w:p w14:paraId="75AE2499" w14:textId="09A7BFC7" w:rsidR="001B4C2C" w:rsidRDefault="001B4C2C" w:rsidP="005D1069">
      <w:pPr>
        <w:rPr>
          <w:lang w:val="en-US"/>
        </w:rPr>
      </w:pPr>
      <w:r>
        <w:rPr>
          <w:lang w:val="en-US"/>
        </w:rPr>
        <w:fldChar w:fldCharType="begin"/>
      </w:r>
      <w:r>
        <w:rPr>
          <w:lang w:val="en-US"/>
        </w:rPr>
        <w:instrText xml:space="preserve"> REF _Ref447262082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the DMRS placement used for 2 </w:t>
      </w:r>
      <w:r w:rsidR="004A149A">
        <w:rPr>
          <w:lang w:val="en-US"/>
        </w:rPr>
        <w:t xml:space="preserve">and 4 </w:t>
      </w:r>
      <w:r>
        <w:rPr>
          <w:lang w:val="en-US"/>
        </w:rPr>
        <w:t xml:space="preserve">symbol long TTI throughout this contribution. The DMRS </w:t>
      </w:r>
      <w:r w:rsidR="00BF7FAD">
        <w:rPr>
          <w:lang w:val="en-US"/>
        </w:rPr>
        <w:t xml:space="preserve">placement </w:t>
      </w:r>
      <w:r>
        <w:rPr>
          <w:lang w:val="en-US"/>
        </w:rPr>
        <w:t xml:space="preserve">for 7 </w:t>
      </w:r>
      <w:proofErr w:type="gramStart"/>
      <w:r>
        <w:rPr>
          <w:lang w:val="en-US"/>
        </w:rPr>
        <w:t>symbol</w:t>
      </w:r>
      <w:proofErr w:type="gramEnd"/>
      <w:r>
        <w:rPr>
          <w:lang w:val="en-US"/>
        </w:rPr>
        <w:t xml:space="preserve"> long TTI is discussed in the next section.</w:t>
      </w:r>
    </w:p>
    <w:p w14:paraId="05C9A22D" w14:textId="77777777" w:rsidR="00B06E54" w:rsidRDefault="00B06E54" w:rsidP="005D1069">
      <w:pPr>
        <w:rPr>
          <w:lang w:val="en-US"/>
        </w:rPr>
      </w:pPr>
    </w:p>
    <w:p w14:paraId="1B57644A" w14:textId="77777777" w:rsidR="005D1069" w:rsidRDefault="005D1069" w:rsidP="005D1069">
      <w:pPr>
        <w:pStyle w:val="Caption"/>
        <w:rPr>
          <w:lang w:val="en-US"/>
        </w:rPr>
      </w:pPr>
      <w:r>
        <w:t xml:space="preserve">Table </w:t>
      </w:r>
      <w:r>
        <w:fldChar w:fldCharType="begin"/>
      </w:r>
      <w:r>
        <w:instrText xml:space="preserve"> SEQ Table \* ARABIC </w:instrText>
      </w:r>
      <w:r>
        <w:fldChar w:fldCharType="separate"/>
      </w:r>
      <w:r w:rsidR="00951559">
        <w:rPr>
          <w:noProof/>
        </w:rPr>
        <w:t>1</w:t>
      </w:r>
      <w:r>
        <w:fldChar w:fldCharType="end"/>
      </w:r>
      <w:r>
        <w:tab/>
        <w:t>Simulation parameters</w:t>
      </w:r>
    </w:p>
    <w:tbl>
      <w:tblPr>
        <w:tblW w:w="9513" w:type="dxa"/>
        <w:tblCellMar>
          <w:left w:w="0" w:type="dxa"/>
          <w:right w:w="0" w:type="dxa"/>
        </w:tblCellMar>
        <w:tblLook w:val="0600" w:firstRow="0" w:lastRow="0" w:firstColumn="0" w:lastColumn="0" w:noHBand="1" w:noVBand="1"/>
      </w:tblPr>
      <w:tblGrid>
        <w:gridCol w:w="2425"/>
        <w:gridCol w:w="7088"/>
      </w:tblGrid>
      <w:tr w:rsidR="005D1069" w:rsidRPr="003E67BC" w14:paraId="252A2D53"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02AF2BED"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Parameter</w:t>
            </w:r>
          </w:p>
        </w:tc>
        <w:tc>
          <w:tcPr>
            <w:tcW w:w="7088"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1534C9B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Value</w:t>
            </w:r>
          </w:p>
        </w:tc>
      </w:tr>
      <w:tr w:rsidR="005D1069" w:rsidRPr="003E67BC" w14:paraId="610CEAA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197F19"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Carrier frequency</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2DD9E5"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2 GHz</w:t>
            </w:r>
          </w:p>
        </w:tc>
      </w:tr>
      <w:tr w:rsidR="005D1069" w:rsidRPr="003E67BC" w14:paraId="1E1731F8"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93C97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TTI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A39852" w14:textId="2251A2AD"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eastAsia="MS PGothic" w:cs="Arial"/>
                <w:color w:val="000000" w:themeColor="text1"/>
                <w:kern w:val="24"/>
                <w:lang w:val="en-US" w:eastAsia="sv-SE"/>
              </w:rPr>
              <w:t>2/4/7</w:t>
            </w:r>
            <w:r>
              <w:rPr>
                <w:rFonts w:eastAsia="MS PGothic" w:cs="Arial"/>
                <w:color w:val="000000" w:themeColor="text1"/>
                <w:kern w:val="24"/>
                <w:lang w:val="en-US" w:eastAsia="sv-SE"/>
              </w:rPr>
              <w:t>/14</w:t>
            </w:r>
            <w:r w:rsidRPr="003E67BC">
              <w:rPr>
                <w:rFonts w:eastAsia="MS PGothic" w:cs="Arial"/>
                <w:color w:val="000000" w:themeColor="text1"/>
                <w:kern w:val="24"/>
                <w:lang w:val="en-US" w:eastAsia="sv-SE"/>
              </w:rPr>
              <w:t xml:space="preserve"> symbols</w:t>
            </w:r>
          </w:p>
        </w:tc>
      </w:tr>
      <w:tr w:rsidR="005D1069" w:rsidRPr="003E67BC" w14:paraId="142C9D16"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4C910"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Allocated bandwidth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026014"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 xml:space="preserve">50 PRBs </w:t>
            </w:r>
            <w:r>
              <w:rPr>
                <w:rFonts w:cs="Arial"/>
                <w:color w:val="000000" w:themeColor="text1"/>
                <w:kern w:val="24"/>
                <w:lang w:val="en-US" w:eastAsia="sv-SE"/>
              </w:rPr>
              <w:t>(10 MHz)</w:t>
            </w:r>
          </w:p>
        </w:tc>
      </w:tr>
      <w:tr w:rsidR="005D1069" w:rsidRPr="003E67BC" w14:paraId="2F6DC54B"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9302D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 xml:space="preserve">Channel model </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E11EF7" w14:textId="77777777" w:rsidR="005D1069" w:rsidRPr="003E67BC" w:rsidRDefault="005D1069" w:rsidP="009B621F">
            <w:pPr>
              <w:overflowPunct/>
              <w:autoSpaceDE/>
              <w:autoSpaceDN/>
              <w:adjustRightInd/>
              <w:spacing w:after="0"/>
              <w:jc w:val="left"/>
              <w:textAlignment w:val="center"/>
              <w:rPr>
                <w:rFonts w:cs="Arial"/>
                <w:lang w:val="sv-SE" w:eastAsia="sv-SE"/>
              </w:rPr>
            </w:pPr>
            <w:r>
              <w:rPr>
                <w:rFonts w:cs="Arial"/>
                <w:color w:val="000000" w:themeColor="text1"/>
                <w:kern w:val="24"/>
                <w:lang w:val="en-US" w:eastAsia="sv-SE"/>
              </w:rPr>
              <w:t>EPA, EVA, ETU</w:t>
            </w:r>
          </w:p>
        </w:tc>
      </w:tr>
      <w:tr w:rsidR="005D1069" w:rsidRPr="00BE54FA" w14:paraId="594D521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36A6BD"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UE speed</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A767FE" w14:textId="77777777" w:rsidR="005D1069" w:rsidRPr="00B03C4B" w:rsidRDefault="005D1069" w:rsidP="009B621F">
            <w:pPr>
              <w:overflowPunct/>
              <w:autoSpaceDE/>
              <w:autoSpaceDN/>
              <w:adjustRightInd/>
              <w:spacing w:after="0"/>
              <w:jc w:val="left"/>
              <w:textAlignment w:val="center"/>
              <w:rPr>
                <w:rFonts w:cs="Arial"/>
                <w:lang w:val="sv-SE" w:eastAsia="sv-SE"/>
              </w:rPr>
            </w:pPr>
            <w:r w:rsidRPr="00B03C4B">
              <w:rPr>
                <w:rFonts w:cs="Arial"/>
                <w:color w:val="000000" w:themeColor="text1"/>
                <w:kern w:val="24"/>
                <w:lang w:val="sv-SE" w:eastAsia="sv-SE"/>
              </w:rPr>
              <w:t>3km/h (5.56 Hz), 60km/h (111 Hz)</w:t>
            </w:r>
          </w:p>
        </w:tc>
      </w:tr>
      <w:tr w:rsidR="005D1069" w:rsidRPr="003E67BC" w14:paraId="7E29050D"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541062" w14:textId="6FA53BBD"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lastRenderedPageBreak/>
              <w:t>Antenna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053E04" w14:textId="30DA9539" w:rsidR="005D1069" w:rsidRPr="00B03C4B" w:rsidRDefault="005D1069" w:rsidP="005D1069">
            <w:pPr>
              <w:overflowPunct/>
              <w:autoSpaceDE/>
              <w:autoSpaceDN/>
              <w:adjustRightInd/>
              <w:spacing w:after="0"/>
              <w:jc w:val="left"/>
              <w:textAlignment w:val="center"/>
              <w:rPr>
                <w:rFonts w:cs="Arial"/>
                <w:lang w:val="en-US" w:eastAsia="sv-SE"/>
              </w:rPr>
            </w:pPr>
            <w:r w:rsidRPr="00B03C4B">
              <w:rPr>
                <w:rFonts w:cs="Arial"/>
                <w:color w:val="000000" w:themeColor="text1"/>
                <w:kern w:val="24"/>
                <w:lang w:val="en-US" w:eastAsia="sv-SE"/>
              </w:rPr>
              <w:t>2Tx</w:t>
            </w:r>
            <w:r>
              <w:rPr>
                <w:rFonts w:cs="Arial"/>
                <w:color w:val="000000" w:themeColor="text1"/>
                <w:kern w:val="24"/>
                <w:lang w:val="en-US" w:eastAsia="sv-SE"/>
              </w:rPr>
              <w:t xml:space="preserve"> </w:t>
            </w:r>
            <w:r w:rsidRPr="00B03C4B">
              <w:rPr>
                <w:rFonts w:cs="Arial"/>
                <w:color w:val="000000" w:themeColor="text1"/>
                <w:kern w:val="24"/>
                <w:lang w:val="en-US" w:eastAsia="sv-SE"/>
              </w:rPr>
              <w:t>(</w:t>
            </w:r>
            <w:proofErr w:type="spellStart"/>
            <w:r w:rsidRPr="00B03C4B">
              <w:rPr>
                <w:rFonts w:cs="Arial"/>
                <w:color w:val="000000" w:themeColor="text1"/>
                <w:kern w:val="24"/>
                <w:lang w:val="en-US" w:eastAsia="sv-SE"/>
              </w:rPr>
              <w:t>eNB</w:t>
            </w:r>
            <w:proofErr w:type="spellEnd"/>
            <w:r w:rsidRPr="00B03C4B">
              <w:rPr>
                <w:rFonts w:cs="Arial"/>
                <w:color w:val="000000" w:themeColor="text1"/>
                <w:kern w:val="24"/>
                <w:lang w:val="en-US" w:eastAsia="sv-SE"/>
              </w:rPr>
              <w:t>), 2Rx</w:t>
            </w:r>
            <w:r>
              <w:rPr>
                <w:rFonts w:cs="Arial"/>
                <w:color w:val="000000" w:themeColor="text1"/>
                <w:kern w:val="24"/>
                <w:lang w:val="en-US" w:eastAsia="sv-SE"/>
              </w:rPr>
              <w:t xml:space="preserve"> </w:t>
            </w:r>
            <w:r w:rsidRPr="00B03C4B">
              <w:rPr>
                <w:rFonts w:cs="Arial"/>
                <w:color w:val="000000" w:themeColor="text1"/>
                <w:kern w:val="24"/>
                <w:lang w:val="en-US" w:eastAsia="sv-SE"/>
              </w:rPr>
              <w:t>(UE)</w:t>
            </w:r>
            <w:r>
              <w:rPr>
                <w:rFonts w:cs="Arial"/>
                <w:color w:val="000000" w:themeColor="text1"/>
                <w:kern w:val="24"/>
                <w:lang w:val="en-US" w:eastAsia="sv-SE"/>
              </w:rPr>
              <w:t xml:space="preserve">  </w:t>
            </w:r>
          </w:p>
        </w:tc>
      </w:tr>
      <w:tr w:rsidR="005D1069" w:rsidRPr="003E67BC" w14:paraId="525DC1C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B3CF9E"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Antenna correlation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3098AC"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Uncorrelated</w:t>
            </w:r>
          </w:p>
        </w:tc>
      </w:tr>
      <w:tr w:rsidR="005D1069" w:rsidRPr="003E67BC" w14:paraId="12B20031"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DF80C0"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Legacy PDCCH region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5B2BF4"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2 OFDM symbols</w:t>
            </w:r>
          </w:p>
        </w:tc>
      </w:tr>
      <w:tr w:rsidR="005D1069" w:rsidRPr="003E67BC" w14:paraId="4679A9DC"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BE1564" w14:textId="77777777" w:rsidR="005D1069" w:rsidRPr="00B03C4B"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CP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78303" w14:textId="77777777" w:rsidR="005D1069" w:rsidRPr="009B3136"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Normal</w:t>
            </w:r>
          </w:p>
        </w:tc>
      </w:tr>
      <w:tr w:rsidR="005D1069" w:rsidRPr="003E67BC" w14:paraId="79C3D21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76375C" w14:textId="77777777" w:rsidR="005D1069" w:rsidRPr="009B3136" w:rsidRDefault="005D1069" w:rsidP="009B621F">
            <w:pPr>
              <w:overflowPunct/>
              <w:autoSpaceDE/>
              <w:autoSpaceDN/>
              <w:adjustRightInd/>
              <w:spacing w:after="0"/>
              <w:jc w:val="left"/>
              <w:textAlignment w:val="center"/>
              <w:rPr>
                <w:rFonts w:cs="Arial"/>
                <w:lang w:val="en-US" w:eastAsia="sv-SE"/>
              </w:rPr>
            </w:pPr>
            <w:r w:rsidRPr="003E67BC">
              <w:rPr>
                <w:rFonts w:cs="Arial"/>
                <w:b/>
                <w:bCs/>
                <w:color w:val="000000" w:themeColor="text1"/>
                <w:kern w:val="24"/>
                <w:lang w:val="en-US" w:eastAsia="sv-SE"/>
              </w:rPr>
              <w:t>Transmission mode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36A77B" w14:textId="506FF004" w:rsidR="005D1069" w:rsidRPr="009B3136" w:rsidRDefault="005D1069" w:rsidP="009B621F">
            <w:pPr>
              <w:overflowPunct/>
              <w:autoSpaceDE/>
              <w:autoSpaceDN/>
              <w:adjustRightInd/>
              <w:spacing w:after="0"/>
              <w:jc w:val="left"/>
              <w:textAlignment w:val="center"/>
              <w:rPr>
                <w:rFonts w:cs="Arial"/>
                <w:lang w:val="en-US" w:eastAsia="sv-SE"/>
              </w:rPr>
            </w:pPr>
            <w:r>
              <w:rPr>
                <w:rFonts w:cs="Arial"/>
                <w:color w:val="000000" w:themeColor="text1"/>
                <w:kern w:val="24"/>
                <w:lang w:val="en-US" w:eastAsia="sv-SE"/>
              </w:rPr>
              <w:t>TM9</w:t>
            </w:r>
            <w:r w:rsidRPr="003E67BC">
              <w:rPr>
                <w:rFonts w:cs="Arial"/>
                <w:color w:val="000000" w:themeColor="text1"/>
                <w:kern w:val="24"/>
                <w:lang w:val="en-US" w:eastAsia="sv-SE"/>
              </w:rPr>
              <w:t xml:space="preserve"> </w:t>
            </w:r>
          </w:p>
        </w:tc>
      </w:tr>
      <w:tr w:rsidR="005D1069" w:rsidRPr="003E67BC" w14:paraId="0DBFF2C9" w14:textId="77777777" w:rsidTr="009B621F">
        <w:trPr>
          <w:cantSplit/>
          <w:trHeight w:val="391"/>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602707"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RS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C633D9" w14:textId="715796ED" w:rsidR="005D1069" w:rsidRPr="003E67BC" w:rsidRDefault="005D1069" w:rsidP="005D1069">
            <w:pPr>
              <w:overflowPunct/>
              <w:autoSpaceDE/>
              <w:autoSpaceDN/>
              <w:adjustRightInd/>
              <w:spacing w:after="0"/>
              <w:jc w:val="left"/>
              <w:textAlignment w:val="center"/>
              <w:rPr>
                <w:rFonts w:cs="Arial"/>
                <w:lang w:val="en-US" w:eastAsia="sv-SE"/>
              </w:rPr>
            </w:pPr>
            <w:r>
              <w:rPr>
                <w:rFonts w:cs="Arial"/>
                <w:color w:val="000000" w:themeColor="text1"/>
                <w:kern w:val="24"/>
                <w:lang w:val="en-US" w:eastAsia="sv-SE"/>
              </w:rPr>
              <w:t>2 CRS ports for rank 1 and 2</w:t>
            </w:r>
          </w:p>
        </w:tc>
      </w:tr>
      <w:tr w:rsidR="005D1069" w:rsidRPr="003E67BC" w14:paraId="2449EB7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1D287"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Receiver type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863FC9" w14:textId="77777777"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MMSE</w:t>
            </w:r>
            <w:r>
              <w:rPr>
                <w:rFonts w:cs="Arial"/>
                <w:color w:val="000000" w:themeColor="text1"/>
                <w:kern w:val="24"/>
                <w:lang w:val="en-US" w:eastAsia="sv-SE"/>
              </w:rPr>
              <w:t>-IRC</w:t>
            </w:r>
          </w:p>
        </w:tc>
      </w:tr>
      <w:tr w:rsidR="005D1069" w:rsidRPr="003E67BC" w14:paraId="73B7911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DA3DB2"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Channel estimation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7DA1DE"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Practical</w:t>
            </w:r>
          </w:p>
        </w:tc>
      </w:tr>
      <w:tr w:rsidR="005D1069" w:rsidRPr="003E67BC" w14:paraId="43D740B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454E0E"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Rank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D06C4A" w14:textId="6411B995" w:rsidR="005D1069" w:rsidRPr="003E67BC" w:rsidRDefault="005D1069" w:rsidP="005D1069">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Fixed Rank</w:t>
            </w:r>
            <w:r>
              <w:rPr>
                <w:rFonts w:cs="Arial"/>
                <w:color w:val="000000" w:themeColor="text1"/>
                <w:kern w:val="24"/>
                <w:lang w:val="en-US" w:eastAsia="sv-SE"/>
              </w:rPr>
              <w:t xml:space="preserve"> 1 or 2</w:t>
            </w:r>
          </w:p>
        </w:tc>
      </w:tr>
      <w:tr w:rsidR="005D1069" w:rsidRPr="003E67BC" w14:paraId="3D64495A"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DB045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Link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42AFEF"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Disabled</w:t>
            </w:r>
          </w:p>
        </w:tc>
      </w:tr>
      <w:tr w:rsidR="005D1069" w:rsidRPr="003E67BC" w14:paraId="1534897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5EE054"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Modulation and code rate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0E02B" w14:textId="345E9E88"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64QAM 5/6, 16QAM 3/4, QPSK 1/3</w:t>
            </w:r>
          </w:p>
        </w:tc>
      </w:tr>
      <w:tr w:rsidR="005D1069" w:rsidRPr="003E67BC" w14:paraId="671488D9"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B899A41"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Precoding codebook</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EF802A"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color w:val="000000" w:themeColor="text1"/>
                <w:kern w:val="24"/>
                <w:lang w:val="en-US" w:eastAsia="sv-SE"/>
              </w:rPr>
              <w:t>Fixed</w:t>
            </w:r>
          </w:p>
        </w:tc>
      </w:tr>
      <w:tr w:rsidR="005D1069" w:rsidRPr="003E67BC" w14:paraId="5EC8E0A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9D2D283" w14:textId="77777777" w:rsidR="005D1069" w:rsidRPr="003E67BC"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TBS determination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E2B1B9" w14:textId="77777777" w:rsidR="005D1069" w:rsidRPr="003E67BC"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Calculated from modulation and code rate</w:t>
            </w:r>
          </w:p>
        </w:tc>
      </w:tr>
      <w:tr w:rsidR="005D1069" w:rsidRPr="003E67BC" w14:paraId="73697D74"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5EFCFF" w14:textId="77777777"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HARQ retransmission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CA16B" w14:textId="77777777" w:rsidR="005D1069" w:rsidRPr="003E67BC" w:rsidRDefault="005D1069" w:rsidP="009B621F">
            <w:pPr>
              <w:overflowPunct/>
              <w:autoSpaceDE/>
              <w:autoSpaceDN/>
              <w:adjustRightInd/>
              <w:spacing w:after="0"/>
              <w:jc w:val="left"/>
              <w:textAlignment w:val="center"/>
              <w:rPr>
                <w:rFonts w:cs="Arial"/>
                <w:lang w:val="sv-SE" w:eastAsia="sv-SE"/>
              </w:rPr>
            </w:pPr>
            <w:r>
              <w:rPr>
                <w:rFonts w:cs="Arial"/>
                <w:color w:val="000000" w:themeColor="text1"/>
                <w:kern w:val="24"/>
                <w:lang w:val="en-US" w:eastAsia="sv-SE"/>
              </w:rPr>
              <w:t>Disabled</w:t>
            </w:r>
          </w:p>
        </w:tc>
      </w:tr>
      <w:tr w:rsidR="005D1069" w:rsidRPr="003E67BC" w14:paraId="725F8A85"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EC773" w14:textId="7A105BCD" w:rsidR="005D1069" w:rsidRPr="003E67BC" w:rsidRDefault="005D1069" w:rsidP="009B621F">
            <w:pPr>
              <w:overflowPunct/>
              <w:autoSpaceDE/>
              <w:autoSpaceDN/>
              <w:adjustRightInd/>
              <w:spacing w:after="0"/>
              <w:jc w:val="left"/>
              <w:textAlignment w:val="center"/>
              <w:rPr>
                <w:rFonts w:cs="Arial"/>
                <w:lang w:val="sv-SE" w:eastAsia="sv-SE"/>
              </w:rPr>
            </w:pPr>
            <w:r w:rsidRPr="003E67BC">
              <w:rPr>
                <w:rFonts w:cs="Arial"/>
                <w:b/>
                <w:bCs/>
                <w:color w:val="000000" w:themeColor="text1"/>
                <w:kern w:val="24"/>
                <w:lang w:val="en-US" w:eastAsia="sv-SE"/>
              </w:rPr>
              <w:t>Performance metrics</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364771" w14:textId="77777777" w:rsidR="005D1069" w:rsidRPr="003E67BC" w:rsidRDefault="005D1069" w:rsidP="009B621F">
            <w:pPr>
              <w:overflowPunct/>
              <w:autoSpaceDE/>
              <w:autoSpaceDN/>
              <w:adjustRightInd/>
              <w:spacing w:after="0"/>
              <w:jc w:val="left"/>
              <w:textAlignment w:val="center"/>
              <w:rPr>
                <w:rFonts w:cs="Arial"/>
                <w:lang w:val="en-US" w:eastAsia="sv-SE"/>
              </w:rPr>
            </w:pPr>
            <w:r w:rsidRPr="003E67BC">
              <w:rPr>
                <w:rFonts w:cs="Arial"/>
                <w:color w:val="000000" w:themeColor="text1"/>
                <w:kern w:val="24"/>
                <w:lang w:val="en-US" w:eastAsia="sv-SE"/>
              </w:rPr>
              <w:t>BLER</w:t>
            </w:r>
            <w:r>
              <w:rPr>
                <w:rFonts w:cs="Arial"/>
                <w:color w:val="000000" w:themeColor="text1"/>
                <w:kern w:val="24"/>
                <w:lang w:val="en-US" w:eastAsia="sv-SE"/>
              </w:rPr>
              <w:t xml:space="preserve"> and throughput</w:t>
            </w:r>
          </w:p>
        </w:tc>
      </w:tr>
      <w:tr w:rsidR="005D1069" w:rsidRPr="003E67BC" w14:paraId="3640F594"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5213AA" w14:textId="77777777" w:rsidR="005D1069" w:rsidRPr="003E67BC"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Control channel overhead</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94AA2" w14:textId="77777777" w:rsidR="005D1069" w:rsidRPr="003E67BC"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2CCE (72RE) reserved for short PDCCH transmission each short TTI</w:t>
            </w:r>
          </w:p>
        </w:tc>
      </w:tr>
      <w:tr w:rsidR="005D1069" w:rsidRPr="003E67BC" w14:paraId="7244BD92" w14:textId="77777777" w:rsidTr="009B621F">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1A089A" w14:textId="77777777" w:rsidR="005D1069" w:rsidRDefault="005D1069" w:rsidP="009B621F">
            <w:pPr>
              <w:overflowPunct/>
              <w:autoSpaceDE/>
              <w:autoSpaceDN/>
              <w:adjustRightInd/>
              <w:spacing w:after="0"/>
              <w:jc w:val="left"/>
              <w:textAlignment w:val="center"/>
              <w:rPr>
                <w:rFonts w:cs="Arial"/>
                <w:b/>
                <w:bCs/>
                <w:color w:val="000000" w:themeColor="text1"/>
                <w:kern w:val="24"/>
                <w:lang w:val="en-US" w:eastAsia="sv-SE"/>
              </w:rPr>
            </w:pPr>
            <w:r>
              <w:rPr>
                <w:rFonts w:cs="Arial"/>
                <w:b/>
                <w:bCs/>
                <w:color w:val="000000" w:themeColor="text1"/>
                <w:kern w:val="24"/>
                <w:lang w:val="en-US" w:eastAsia="sv-SE"/>
              </w:rPr>
              <w:t>Imperfections</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C8F3FC" w14:textId="77777777" w:rsidR="005D1069" w:rsidRDefault="005D1069" w:rsidP="009B621F">
            <w:pPr>
              <w:overflowPunct/>
              <w:autoSpaceDE/>
              <w:autoSpaceDN/>
              <w:adjustRightInd/>
              <w:spacing w:after="0"/>
              <w:jc w:val="left"/>
              <w:textAlignment w:val="center"/>
              <w:rPr>
                <w:rFonts w:cs="Arial"/>
                <w:color w:val="000000" w:themeColor="text1"/>
                <w:kern w:val="24"/>
                <w:lang w:val="en-US" w:eastAsia="sv-SE"/>
              </w:rPr>
            </w:pPr>
            <w:r>
              <w:rPr>
                <w:rFonts w:cs="Arial"/>
                <w:color w:val="000000" w:themeColor="text1"/>
                <w:kern w:val="24"/>
                <w:lang w:val="en-US" w:eastAsia="sv-SE"/>
              </w:rPr>
              <w:t>RX imperfections and 6% TX EVM, (standard value in RAN4)</w:t>
            </w:r>
          </w:p>
        </w:tc>
      </w:tr>
    </w:tbl>
    <w:p w14:paraId="5005EC3C" w14:textId="5B1763D1" w:rsidR="00DF5FF5" w:rsidRDefault="00DF5FF5" w:rsidP="00DF5FF5"/>
    <w:p w14:paraId="0E448B3F" w14:textId="31248167" w:rsidR="00DF5FF5" w:rsidRDefault="004A149A" w:rsidP="00DF5FF5">
      <w:r w:rsidRPr="00CB6B14">
        <w:rPr>
          <w:noProof/>
          <w:lang w:val="en-US" w:eastAsia="en-US"/>
        </w:rPr>
        <mc:AlternateContent>
          <mc:Choice Requires="wpg">
            <w:drawing>
              <wp:anchor distT="0" distB="0" distL="114300" distR="114300" simplePos="0" relativeHeight="251665408" behindDoc="0" locked="0" layoutInCell="1" allowOverlap="1" wp14:anchorId="1BE58546" wp14:editId="46B9E9A7">
                <wp:simplePos x="0" y="0"/>
                <wp:positionH relativeFrom="column">
                  <wp:posOffset>1711960</wp:posOffset>
                </wp:positionH>
                <wp:positionV relativeFrom="paragraph">
                  <wp:posOffset>36830</wp:posOffset>
                </wp:positionV>
                <wp:extent cx="1397635" cy="1197610"/>
                <wp:effectExtent l="57150" t="19050" r="69215" b="97790"/>
                <wp:wrapNone/>
                <wp:docPr id="1727" name="Group 205"/>
                <wp:cNvGraphicFramePr/>
                <a:graphic xmlns:a="http://schemas.openxmlformats.org/drawingml/2006/main">
                  <a:graphicData uri="http://schemas.microsoft.com/office/word/2010/wordprocessingGroup">
                    <wpg:wgp>
                      <wpg:cNvGrpSpPr/>
                      <wpg:grpSpPr>
                        <a:xfrm>
                          <a:off x="0" y="0"/>
                          <a:ext cx="1397635" cy="1197610"/>
                          <a:chOff x="0" y="0"/>
                          <a:chExt cx="4032000" cy="3456000"/>
                        </a:xfrm>
                      </wpg:grpSpPr>
                      <wps:wsp>
                        <wps:cNvPr id="1728" name="Rectangle 1728"/>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29" name="Rectangle 1729"/>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0" name="Rectangle 1730"/>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1" name="Rectangle 1731"/>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2" name="Rectangle 1732"/>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3" name="Rectangle 1733"/>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4" name="Rectangle 1734"/>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5" name="Rectangle 1735"/>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6" name="Rectangle 1736"/>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7" name="Rectangle 1737"/>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8" name="Rectangle 1738"/>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39" name="Rectangle 1739"/>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0" name="Rectangle 1740"/>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1" name="Rectangle 1741"/>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2" name="Rectangle 1742"/>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3" name="Rectangle 1743"/>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4" name="Rectangle 1744"/>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5" name="Rectangle 174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6" name="Rectangle 1746"/>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47" name="Rectangle 1747"/>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8" name="Rectangle 1748"/>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49" name="Rectangle 1749"/>
                        <wps:cNvSpPr/>
                        <wps:spPr>
                          <a:xfrm>
                            <a:off x="57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0" name="Rectangle 1750"/>
                        <wps:cNvSpPr/>
                        <wps:spPr>
                          <a:xfrm>
                            <a:off x="86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1" name="Rectangle 1751"/>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2" name="Rectangle 1752"/>
                        <wps:cNvSpPr/>
                        <wps:spPr>
                          <a:xfrm>
                            <a:off x="144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3" name="Rectangle 1753"/>
                        <wps:cNvSpPr/>
                        <wps:spPr>
                          <a:xfrm>
                            <a:off x="172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4" name="Rectangle 1754"/>
                        <wps:cNvSpPr/>
                        <wps:spPr>
                          <a:xfrm>
                            <a:off x="201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5" name="Rectangle 1755"/>
                        <wps:cNvSpPr/>
                        <wps:spPr>
                          <a:xfrm>
                            <a:off x="230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6" name="Rectangle 1756"/>
                        <wps:cNvSpPr/>
                        <wps:spPr>
                          <a:xfrm>
                            <a:off x="259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7" name="Rectangle 1757"/>
                        <wps:cNvSpPr/>
                        <wps:spPr>
                          <a:xfrm>
                            <a:off x="288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8" name="Rectangle 1758"/>
                        <wps:cNvSpPr/>
                        <wps:spPr>
                          <a:xfrm>
                            <a:off x="316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59" name="Rectangle 1759"/>
                        <wps:cNvSpPr/>
                        <wps:spPr>
                          <a:xfrm>
                            <a:off x="345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0" name="Rectangle 1760"/>
                        <wps:cNvSpPr/>
                        <wps:spPr>
                          <a:xfrm>
                            <a:off x="374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1" name="Rectangle 1761"/>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2" name="Rectangle 1762"/>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3" name="Rectangle 1763"/>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4" name="Rectangle 1764"/>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5" name="Rectangle 1765"/>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6" name="Rectangle 1766"/>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7" name="Rectangle 1767"/>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8" name="Rectangle 1768"/>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69" name="Rectangle 1769"/>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0" name="Rectangle 1770"/>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1" name="Rectangle 1771"/>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2" name="Rectangle 1772"/>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3" name="Rectangle 1773"/>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4" name="Rectangle 1774"/>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5" name="Rectangle 177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6" name="Rectangle 1776"/>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7" name="Rectangle 1777"/>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78" name="Rectangle 1778"/>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79" name="Rectangle 1779"/>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0" name="Rectangle 1780"/>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1" name="Rectangle 1781"/>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2" name="Rectangle 1782"/>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3" name="Rectangle 1783"/>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4" name="Rectangle 1784"/>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5" name="Rectangle 1785"/>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6" name="Rectangle 1786"/>
                        <wps:cNvSpPr/>
                        <wps:spPr>
                          <a:xfrm>
                            <a:off x="2304001" y="863999"/>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7" name="Rectangle 1787"/>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8" name="Rectangle 1788"/>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89" name="Rectangle 1789"/>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0" name="Rectangle 1790"/>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1" name="Rectangle 1791"/>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2" name="Rectangle 1792"/>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3" name="Rectangle 1793"/>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4" name="Rectangle 1794"/>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5" name="Rectangle 179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6" name="Rectangle 1796"/>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797" name="Rectangle 1797"/>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8" name="Rectangle 1798"/>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799" name="Rectangle 1799"/>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0" name="Rectangle 1800"/>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1" name="Rectangle 1801"/>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2" name="Rectangle 1802"/>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3" name="Rectangle 1803"/>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4" name="Rectangle 1804"/>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5" name="Rectangle 1805"/>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6" name="Rectangle 1806"/>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7" name="Rectangle 1807"/>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8" name="Rectangle 1808"/>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09" name="Rectangle 1809"/>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0" name="Rectangle 1810"/>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1" name="Rectangle 1811"/>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2" name="Rectangle 181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3" name="Rectangle 1813"/>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4" name="Rectangle 1814"/>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5" name="Rectangle 1815"/>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16" name="Rectangle 1816"/>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7" name="Rectangle 1817"/>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8" name="Rectangle 1818"/>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19" name="Rectangle 1819"/>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0" name="Rectangle 1820"/>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1" name="Rectangle 1821"/>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2" name="Rectangle 1822"/>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3" name="Rectangle 1823"/>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4" name="Rectangle 1824"/>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5" name="Rectangle 1825"/>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6" name="Rectangle 1826"/>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7" name="Rectangle 1827"/>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8" name="Rectangle 1828"/>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29" name="Rectangle 1829"/>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0" name="Rectangle 1830"/>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1" name="Rectangle 1831"/>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2" name="Rectangle 183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33" name="Rectangle 1833"/>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4" name="Rectangle 1834"/>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5" name="Rectangle 1835"/>
                        <wps:cNvSpPr/>
                        <wps:spPr>
                          <a:xfrm>
                            <a:off x="57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6" name="Rectangle 1836"/>
                        <wps:cNvSpPr/>
                        <wps:spPr>
                          <a:xfrm>
                            <a:off x="86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7" name="Rectangle 1837"/>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8" name="Rectangle 1838"/>
                        <wps:cNvSpPr/>
                        <wps:spPr>
                          <a:xfrm>
                            <a:off x="144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39" name="Rectangle 1839"/>
                        <wps:cNvSpPr/>
                        <wps:spPr>
                          <a:xfrm>
                            <a:off x="172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0" name="Rectangle 1840"/>
                        <wps:cNvSpPr/>
                        <wps:spPr>
                          <a:xfrm>
                            <a:off x="201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1" name="Rectangle 1841"/>
                        <wps:cNvSpPr/>
                        <wps:spPr>
                          <a:xfrm>
                            <a:off x="230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2" name="Rectangle 1842"/>
                        <wps:cNvSpPr/>
                        <wps:spPr>
                          <a:xfrm>
                            <a:off x="259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3" name="Rectangle 1843"/>
                        <wps:cNvSpPr/>
                        <wps:spPr>
                          <a:xfrm>
                            <a:off x="288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4" name="Rectangle 1844"/>
                        <wps:cNvSpPr/>
                        <wps:spPr>
                          <a:xfrm>
                            <a:off x="316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5" name="Rectangle 1845"/>
                        <wps:cNvSpPr/>
                        <wps:spPr>
                          <a:xfrm>
                            <a:off x="345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6" name="Rectangle 1846"/>
                        <wps:cNvSpPr/>
                        <wps:spPr>
                          <a:xfrm>
                            <a:off x="374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7" name="Rectangle 1847"/>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8" name="Rectangle 1848"/>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49" name="Rectangle 1849"/>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0" name="Rectangle 1850"/>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1" name="Rectangle 1851"/>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2" name="Rectangle 1852"/>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3" name="Rectangle 1853"/>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4" name="Rectangle 1854"/>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5" name="Rectangle 1855"/>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6" name="Rectangle 1856"/>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7" name="Rectangle 1857"/>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8" name="Rectangle 1858"/>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59" name="Rectangle 1859"/>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0" name="Rectangle 1860"/>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1" name="Rectangle 1861"/>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2" name="Rectangle 1862"/>
                        <wps:cNvSpPr/>
                        <wps:spPr>
                          <a:xfrm>
                            <a:off x="2303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3" name="Rectangle 1863"/>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4" name="Rectangle 1864"/>
                        <wps:cNvSpPr/>
                        <wps:spPr>
                          <a:xfrm>
                            <a:off x="345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65" name="Rectangle 1865"/>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6" name="Rectangle 1866"/>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7" name="Rectangle 1867"/>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8" name="Rectangle 1868"/>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69" name="Rectangle 1869"/>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0" name="Rectangle 1870"/>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1" name="Rectangle 1871"/>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2" name="Rectangle 1872"/>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3" name="Rectangle 1873"/>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4" name="Rectangle 1874"/>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5" name="Rectangle 1875"/>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6" name="Rectangle 1876"/>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7" name="Rectangle 1877"/>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78" name="Rectangle 1878"/>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79" name="Rectangle 1879"/>
                        <wps:cNvSpPr/>
                        <wps:spPr>
                          <a:xfrm>
                            <a:off x="1151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80" name="Rectangle 188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1881" name="Rectangle 1881"/>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2" name="Rectangle 1882"/>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3" name="Rectangle 1883"/>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4" name="Rectangle 1884"/>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5" name="Rectangle 1885"/>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6" name="Rectangle 1886"/>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7" name="Rectangle 1887"/>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8" name="Rectangle 1888"/>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89" name="Rectangle 1889"/>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0" name="Rectangle 1890"/>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1" name="Rectangle 1891"/>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2" name="Rectangle 1892"/>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3" name="Rectangle 1893"/>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4" name="Rectangle 1894"/>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5" name="Rectangle 1895"/>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6" name="Rectangle 1896"/>
                        <wps:cNvSpPr/>
                        <wps:spPr>
                          <a:xfrm>
                            <a:off x="57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7" name="Rectangle 1897"/>
                        <wps:cNvSpPr/>
                        <wps:spPr>
                          <a:xfrm>
                            <a:off x="86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8" name="Rectangle 1898"/>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899" name="Rectangle 1899"/>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0" name="Rectangle 1900"/>
                        <wps:cNvSpPr/>
                        <wps:spPr>
                          <a:xfrm>
                            <a:off x="172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1" name="Rectangle 1901"/>
                        <wps:cNvSpPr/>
                        <wps:spPr>
                          <a:xfrm>
                            <a:off x="201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2" name="Rectangle 1902"/>
                        <wps:cNvSpPr/>
                        <wps:spPr>
                          <a:xfrm>
                            <a:off x="230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3" name="Rectangle 1903"/>
                        <wps:cNvSpPr/>
                        <wps:spPr>
                          <a:xfrm>
                            <a:off x="259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4" name="Rectangle 1904"/>
                        <wps:cNvSpPr/>
                        <wps:spPr>
                          <a:xfrm>
                            <a:off x="288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5" name="Rectangle 1905"/>
                        <wps:cNvSpPr/>
                        <wps:spPr>
                          <a:xfrm>
                            <a:off x="316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6" name="Rectangle 1906"/>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7" name="Rectangle 1907"/>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8" name="Rectangle 1908"/>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09" name="Rectangle 1909"/>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0" name="Rectangle 1910"/>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1" name="Rectangle 1911"/>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2" name="Rectangle 1912"/>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3" name="Rectangle 1913"/>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4" name="Rectangle 1914"/>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5" name="Rectangle 1915"/>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6" name="Rectangle 1916"/>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7" name="Rectangle 1917"/>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8" name="Rectangle 1918"/>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19" name="Rectangle 1919"/>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0" name="Rectangle 1920"/>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1" name="Rectangle 1921"/>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2" name="Rectangle 1922"/>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3" name="Rectangle 1923"/>
                        <wps:cNvSpPr/>
                        <wps:spPr>
                          <a:xfrm>
                            <a:off x="1151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4" name="Rectangle 1924"/>
                        <wps:cNvSpPr/>
                        <wps:spPr>
                          <a:xfrm>
                            <a:off x="1727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5" name="Rectangle 1925"/>
                        <wps:cNvSpPr/>
                        <wps:spPr>
                          <a:xfrm>
                            <a:off x="2303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6" name="Rectangle 1926"/>
                        <wps:cNvSpPr/>
                        <wps:spPr>
                          <a:xfrm>
                            <a:off x="2879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7" name="Rectangle 1927"/>
                        <wps:cNvSpPr/>
                        <wps:spPr>
                          <a:xfrm>
                            <a:off x="3455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s:wsp>
                        <wps:cNvPr id="1928" name="Rectangle 1928"/>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9" name="Rectangle 1929"/>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id="Group 205" o:spid="_x0000_s1026" style="position:absolute;margin-left:134.8pt;margin-top:2.9pt;width:110.05pt;height:94.3pt;z-index:251665408;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">
                <v:rect id="Rectangle 1728"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7kMYA&#10;AADdAAAADwAAAGRycy9kb3ducmV2LnhtbESPQWvCQBCF74X+h2UK3uqmgrakriKFigoWatv7NDtN&#10;QrOzITua6K93DoXeZnhv3vtmvhxCY07UpTqyg4dxBoa4iL7m0sHnx+v9E5gkyB6byOTgTAmWi9ub&#10;OeY+9vxOp4OURkM45eigEmlza1NRUcA0ji2xaj+xCyi6dqX1HfYaHho7ybKZDVizNlTY0ktFxe/h&#10;GBzIbM3DPu2mu7R92xwlrr6+L71zo7th9QxGaJB/89/1xiv+40Rx9RsdwS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t7kMYAAADdAAAADwAAAAAAAAAAAAAAAACYAgAAZHJz&#10;L2Rvd25yZXYueG1sUEsFBgAAAAAEAAQA9QAAAIsDAAAAAA==&#10;" fillcolor="#84a6d1 [2260]" strokecolor="#4579b8 [3044]">
                  <v:shadow on="t" color="black" opacity="22937f" origin=",.5" offset="0,.63889mm"/>
                </v:rect>
                <v:rect id="Rectangle 1729"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eC8MA&#10;AADdAAAADwAAAGRycy9kb3ducmV2LnhtbERPTWvCQBC9F/oflin0ppsKWhtdRQoVKyio9T5mxyQ0&#10;Oxuyo0n7692C0Ns83udM552r1JWaUHo28NJPQBFn3pacG/g6fPTGoIIgW6w8k4EfCjCfPT5MMbW+&#10;5R1d95KrGMIhRQOFSJ1qHbKCHIa+r4kjd/aNQ4mwybVtsI3hrtKDJBlphyXHhgJrei8o+95fnAEZ&#10;LbnbhPVwHT63q4v4xfH02xrz/NQtJqCEOvkX390rG+e/Dt7g75t4gp7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feC8MAAADdAAAADwAAAAAAAAAAAAAAAACYAgAAZHJzL2Rv&#10;d25yZXYueG1sUEsFBgAAAAAEAAQA9QAAAIgDAAAAAA==&#10;" fillcolor="#84a6d1 [2260]" strokecolor="#4579b8 [3044]">
                  <v:shadow on="t" color="black" opacity="22937f" origin=",.5" offset="0,.63889mm"/>
                </v:rect>
                <v:rect id="Rectangle 1730"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X88gA&#10;AADdAAAADwAAAGRycy9kb3ducmV2LnhtbESPT0vDQBDF74LfYRnBm91YoZa02xKCVQ+C9g89D9lp&#10;kiY7G7Jrk/rpnYPgbYb35r3fLNeja9WF+lB7NvA4SUARF97WXBo47DcPc1AhIltsPZOBKwVYr25v&#10;lphaP/CWLrtYKgnhkKKBKsYu1ToUFTkME98Ri3byvcMoa19q2+Mg4a7V0ySZaYc1S0OFHeUVFc3u&#10;2xnIvj6PoZsP+ev2/PHWZG3zU+QvxtzfjdkCVKQx/pv/rt+t4D8/Cb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oVfzyAAAAN0AAAAPAAAAAAAAAAAAAAAAAJgCAABk&#10;cnMvZG93bnJldi54bWxQSwUGAAAAAAQABAD1AAAAjQMAAAAA&#10;" fillcolor="white [3212]" strokecolor="#4579b8 [3044]">
                  <v:shadow on="t" color="black" opacity="22937f" origin=",.5" offset="0,.63889mm"/>
                </v:rect>
                <v:rect id="Rectangle 1731"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yaMQA&#10;AADdAAAADwAAAGRycy9kb3ducmV2LnhtbERPS2vCQBC+F/wPywje6kaFVqKrhGAfB6H1gechOyYx&#10;2dmQ3Zror3cLhd7m43vOct2bWlypdaVlBZNxBII4s7rkXMHx8PY8B+E8ssbaMim4kYP1avC0xFjb&#10;jnd03ftchBB2MSoovG9iKV1WkEE3tg1x4M62NegDbHOpW+xCuKnlNIpepMGSQ0OBDaUFZdX+xyhI&#10;vr9Orpl36fvusv2okrq6Z+lGqdGwTxYgPPX+X/zn/tRh/utsAr/fhBP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t8mjEAAAA3QAAAA8AAAAAAAAAAAAAAAAAmAIAAGRycy9k&#10;b3ducmV2LnhtbFBLBQYAAAAABAAEAPUAAACJAwAAAAA=&#10;" fillcolor="white [3212]" strokecolor="#4579b8 [3044]">
                  <v:shadow on="t" color="black" opacity="22937f" origin=",.5" offset="0,.63889mm"/>
                </v:rect>
                <v:rect id="Rectangle 1732"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9sH8QA&#10;AADdAAAADwAAAGRycy9kb3ducmV2LnhtbERPS2vCQBC+C/6HZQq96aYWNKSuEoJtPRR80vOQnSZp&#10;srMhuzVpf31XELzNx/ec5XowjbhQ5yrLCp6mEQji3OqKCwXn0+skBuE8ssbGMin4JQfr1Xi0xETb&#10;ng90OfpChBB2CSoovW8TKV1ekkE3tS1x4L5sZ9AH2BVSd9iHcNPIWRTNpcGKQ0OJLWUl5fXxxyhI&#10;97tP18Z99nb4/niv06b+y7ONUo8PQ/oCwtPg7+Kbe6vD/MXzDK7fhB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bB/EAAAA3QAAAA8AAAAAAAAAAAAAAAAAmAIAAGRycy9k&#10;b3ducmV2LnhtbFBLBQYAAAAABAAEAPUAAACJAwAAAAA=&#10;" fillcolor="white [3212]" strokecolor="#4579b8 [3044]">
                  <v:shadow on="t" color="black" opacity="22937f" origin=",.5" offset="0,.63889mm"/>
                </v:rect>
                <v:rect id="Rectangle 1733"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JhMQA&#10;AADdAAAADwAAAGRycy9kb3ducmV2LnhtbERPS2vCQBC+C/6HZQq96aYVbEhdJQRbPRR80vOQnSZp&#10;srMhu5q0v74rFLzNx/ecxWowjbhS5yrLCp6mEQji3OqKCwXn09skBuE8ssbGMin4IQer5Xi0wETb&#10;ng90PfpChBB2CSoovW8TKV1ekkE3tS1x4L5sZ9AH2BVSd9iHcNPI5yiaS4MVh4YSW8pKyuvjxShI&#10;97tP18Z99n74/tjUaVP/5tlaqceHIX0F4Wnwd/G/e6vD/JfZDG7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yYTEAAAA3QAAAA8AAAAAAAAAAAAAAAAAmAIAAGRycy9k&#10;b3ducmV2LnhtbFBLBQYAAAAABAAEAPUAAACJAwAAAAA=&#10;" fillcolor="white [3212]" strokecolor="#4579b8 [3044]">
                  <v:shadow on="t" color="black" opacity="22937f" origin=",.5" offset="0,.63889mm"/>
                </v:rect>
                <v:rect id="Rectangle 1734"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R8MUA&#10;AADdAAAADwAAAGRycy9kb3ducmV2LnhtbERPS2vCQBC+F/oflil4q5vWYiW6SghqPRRaH3gestMk&#10;TXY2ZFcT/fVuQehtPr7nzBa9qcWZWldaVvAyjEAQZ1aXnCs47FfPExDOI2usLZOCCzlYzB8fZhhr&#10;2/GWzjufixDCLkYFhfdNLKXLCjLohrYhDtyPbQ36ANtc6ha7EG5q+RpFY2mw5NBQYENpQVm1OxkF&#10;yffX0TWTLl1vfz8/qqSurlm6VGrw1CdTEJ56/y++uzc6zH8fvcH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lHwxQAAAN0AAAAPAAAAAAAAAAAAAAAAAJgCAABkcnMv&#10;ZG93bnJldi54bWxQSwUGAAAAAAQABAD1AAAAigMAAAAA&#10;" fillcolor="white [3212]" strokecolor="#4579b8 [3044]">
                  <v:shadow on="t" color="black" opacity="22937f" origin=",.5" offset="0,.63889mm"/>
                </v:rect>
                <v:rect id="Rectangle 1735"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0a8UA&#10;AADdAAAADwAAAGRycy9kb3ducmV2LnhtbERPS2vCQBC+F/oflil4q5tWaiW6SghqPRRaH3gestMk&#10;TXY2ZFcT/fVuQehtPr7nzBa9qcWZWldaVvAyjEAQZ1aXnCs47FfPExDOI2usLZOCCzlYzB8fZhhr&#10;2/GWzjufixDCLkYFhfdNLKXLCjLohrYhDtyPbQ36ANtc6ha7EG5q+RpFY2mw5NBQYENpQVm1OxkF&#10;yffX0TWTLl1vfz8/qqSurlm6VGrw1CdTEJ56/y++uzc6zH8fvcH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1vRrxQAAAN0AAAAPAAAAAAAAAAAAAAAAAJgCAABkcnMv&#10;ZG93bnJldi54bWxQSwUGAAAAAAQABAD1AAAAigMAAAAA&#10;" fillcolor="white [3212]" strokecolor="#4579b8 [3044]">
                  <v:shadow on="t" color="black" opacity="22937f" origin=",.5" offset="0,.63889mm"/>
                </v:rect>
                <v:rect id="Rectangle 1736"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qHMQA&#10;AADdAAAADwAAAGRycy9kb3ducmV2LnhtbERPTWvCQBC9F/wPywi91Y0KKtFVQlDbQ6HVFs9Ddkxi&#10;srMhuzXRX98tCL3N433OatObWlypdaVlBeNRBII4s7rkXMH31+5lAcJ5ZI21ZVJwIweb9eBphbG2&#10;HR/oevS5CCHsYlRQeN/EUrqsIINuZBviwJ1ta9AH2OZSt9iFcFPLSRTNpMGSQ0OBDaUFZdXxxyhI&#10;Pj9Orll06f5weX+tkrq6Z+lWqedhnyxBeOr9v/jhftNh/nw6g7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EahzEAAAA3QAAAA8AAAAAAAAAAAAAAAAAmAIAAGRycy9k&#10;b3ducmV2LnhtbFBLBQYAAAAABAAEAPUAAACJAwAAAAA=&#10;" fillcolor="white [3212]" strokecolor="#4579b8 [3044]">
                  <v:shadow on="t" color="black" opacity="22937f" origin=",.5" offset="0,.63889mm"/>
                </v:rect>
                <v:rect id="Rectangle 1737"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Ph8QA&#10;AADdAAAADwAAAGRycy9kb3ducmV2LnhtbERPTWvCQBC9C/6HZYTedGMFlegqIVjbQ6Fqi+chOyYx&#10;2dmQ3ZrYX98tFLzN433OetubWtyodaVlBdNJBII4s7rkXMHX58t4CcJ5ZI21ZVJwJwfbzXCwxljb&#10;jo90O/lchBB2MSoovG9iKV1WkEE3sQ1x4C62NegDbHOpW+xCuKnlcxTNpcGSQ0OBDaUFZdXp2yhI&#10;Dh9n1yy7dH+8vr9WSV39ZOlOqadRn6xAeOr9Q/zvftNh/mK2gL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Iz4fEAAAA3QAAAA8AAAAAAAAAAAAAAAAAmAIAAGRycy9k&#10;b3ducmV2LnhtbFBLBQYAAAAABAAEAPUAAACJAwAAAAA=&#10;" fillcolor="white [3212]" strokecolor="#4579b8 [3044]">
                  <v:shadow on="t" color="black" opacity="22937f" origin=",.5" offset="0,.63889mm"/>
                </v:rect>
                <v:rect id="Rectangle 1738"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b9cgA&#10;AADdAAAADwAAAGRycy9kb3ducmV2LnhtbESPT0vDQBDF74LfYRnBm91YoZa02xKCVQ+C9g89D9lp&#10;kiY7G7Jrk/rpnYPgbYb35r3fLNeja9WF+lB7NvA4SUARF97WXBo47DcPc1AhIltsPZOBKwVYr25v&#10;lphaP/CWLrtYKgnhkKKBKsYu1ToUFTkME98Ri3byvcMoa19q2+Mg4a7V0ySZaYc1S0OFHeUVFc3u&#10;2xnIvj6PoZsP+ev2/PHWZG3zU+QvxtzfjdkCVKQx/pv/rt+t4D8/Ca5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11v1yAAAAN0AAAAPAAAAAAAAAAAAAAAAAJgCAABk&#10;cnMvZG93bnJldi54bWxQSwUGAAAAAAQABAD1AAAAjQMAAAAA&#10;" fillcolor="white [3212]" strokecolor="#4579b8 [3044]">
                  <v:shadow on="t" color="black" opacity="22937f" origin=",.5" offset="0,.63889mm"/>
                </v:rect>
                <v:rect id="Rectangle 1739"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v+bsUA&#10;AADdAAAADwAAAGRycy9kb3ducmV2LnhtbERPS2vCQBC+F/oflil4q5tWqDa6SghqPRRaH3gestMk&#10;TXY2ZFcT/fVuQehtPr7nzBa9qcWZWldaVvAyjEAQZ1aXnCs47FfPExDOI2usLZOCCzlYzB8fZhhr&#10;2/GWzjufixDCLkYFhfdNLKXLCjLohrYhDtyPbQ36ANtc6ha7EG5q+RpFb9JgyaGhwIbSgrJqdzIK&#10;ku+vo2smXbre/n5+VEldXbN0qdTgqU+mIDz1/l98d290mD8evcPf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5uxQAAAN0AAAAPAAAAAAAAAAAAAAAAAJgCAABkcnMv&#10;ZG93bnJldi54bWxQSwUGAAAAAAQABAD1AAAAigMAAAAA&#10;" fillcolor="white [3212]" strokecolor="#4579b8 [3044]">
                  <v:shadow on="t" color="black" opacity="22937f" origin=",.5" offset="0,.63889mm"/>
                </v:rect>
                <v:rect id="Rectangle 1740"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jsgA&#10;AADdAAAADwAAAGRycy9kb3ducmV2LnhtbESPT0vDQBDF74LfYRnBm91YpJa02xKCVQ+C9g89D9lp&#10;kiY7G7Jrk/rpnYPgbYb35r3fLNeja9WF+lB7NvA4SUARF97WXBo47DcPc1AhIltsPZOBKwVYr25v&#10;lphaP/CWLrtYKgnhkKKBKsYu1ToUFTkME98Ri3byvcMoa19q2+Mg4a7V0ySZaYc1S0OFHeUVFc3u&#10;2xnIvj6PoZsP+ev2/PHWZG3zU+QvxtzfjdkCVKQx/pv/rt+t4D8/Cb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pySOyAAAAN0AAAAPAAAAAAAAAAAAAAAAAJgCAABk&#10;cnMvZG93bnJldi54bWxQSwUGAAAAAAQABAD1AAAAjQMAAAAA&#10;" fillcolor="white [3212]" strokecolor="#4579b8 [3044]">
                  <v:shadow on="t" color="black" opacity="22937f" origin=",.5" offset="0,.63889mm"/>
                </v:rect>
                <v:rect id="Rectangle 1741"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BFcQA&#10;AADdAAAADwAAAGRycy9kb3ducmV2LnhtbERPS2vCQBC+F/wPywje6kaRVqKrhGAfB6H1gechOyYx&#10;2dmQ3Zror3cLhd7m43vOct2bWlypdaVlBZNxBII4s7rkXMHx8PY8B+E8ssbaMim4kYP1avC0xFjb&#10;jnd03ftchBB2MSoovG9iKV1WkEE3tg1x4M62NegDbHOpW+xCuKnlNIpepMGSQ0OBDaUFZdX+xyhI&#10;vr9Orpl36fvusv2okrq6Z+lGqdGwTxYgPPX+X/zn/tRh/utsAr/fhBP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gRXEAAAA3QAAAA8AAAAAAAAAAAAAAAAAmAIAAGRycy9k&#10;b3ducmV2LnhtbFBLBQYAAAAABAAEAPUAAACJAwAAAAA=&#10;" fillcolor="white [3212]" strokecolor="#4579b8 [3044]">
                  <v:shadow on="t" color="black" opacity="22937f" origin=",.5" offset="0,.63889mm"/>
                </v:rect>
                <v:rect id="Rectangle 1742" o:spid="_x0000_s1041"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jx8cA&#10;AADdAAAADwAAAGRycy9kb3ducmV2LnhtbERPTU/CQBC9m/AfNmPihcBWVCCFhRiRROIFCgeOQ3ds&#10;S7uzTXct1V/PmpB4m5f3OfNlZyrRUuMKywoehxEI4tTqgjMFh/16MAXhPLLGyjIp+CEHy0Xvbo6x&#10;thfeUZv4TIQQdjEqyL2vYyldmpNBN7Q1ceC+bGPQB9hkUjd4CeGmkqMoGkuDBYeGHGt6yyktk2+j&#10;YHrcpOXk/dB/Wm1fstW5/Pxtk5NSD/fd6wyEp87/i2/uDx3mT55H8PdNOEE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048fHAAAA3QAAAA8AAAAAAAAAAAAAAAAAmAIAAGRy&#10;cy9kb3ducmV2LnhtbFBLBQYAAAAABAAEAPUAAACMAwAAAAA=&#10;" fillcolor="#ccc [669]" strokecolor="#4579b8 [3044]">
                  <v:shadow on="t" color="black" opacity="22937f" origin=",.5" offset="0,.63889mm"/>
                </v:rect>
                <v:rect id="Rectangle 1743" o:spid="_x0000_s104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GXMcA&#10;AADdAAAADwAAAGRycy9kb3ducmV2LnhtbERPS2vCQBC+F/oflhF6Kbqx1gfRVaS2oHhpowePY3ZM&#10;0mRnQ3YbY399t1DobT6+5yxWnalES40rLCsYDiIQxKnVBWcKjoe3/gyE88gaK8uk4EYOVsv7uwXG&#10;2l75g9rEZyKEsItRQe59HUvp0pwMuoGtiQN3sY1BH2CTSd3gNYSbSj5F0UQaLDg05FjTS05pmXwZ&#10;BbPTLi2nr8fH0eZ9nG0+y/13m5yVeuh16zkIT53/F/+5tzrMnz6P4PebcIJ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4RlzHAAAA3QAAAA8AAAAAAAAAAAAAAAAAmAIAAGRy&#10;cy9kb3ducmV2LnhtbFBLBQYAAAAABAAEAPUAAACMAwAAAAA=&#10;" fillcolor="#ccc [669]" strokecolor="#4579b8 [3044]">
                  <v:shadow on="t" color="black" opacity="22937f" origin=",.5" offset="0,.63889mm"/>
                </v:rect>
                <v:rect id="Rectangle 1744" o:spid="_x0000_s1043"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HeKMcA&#10;AADdAAAADwAAAGRycy9kb3ducmV2LnhtbERPS2vCQBC+F/oflhF6Kbpp64voKqVWULy00YPHMTsm&#10;abKzIbuNsb++KxR6m4/vOfNlZyrRUuMKywqeBhEI4tTqgjMFh/26PwXhPLLGyjIpuJKD5eL+bo6x&#10;thf+pDbxmQgh7GJUkHtfx1K6NCeDbmBr4sCdbWPQB9hkUjd4CeGmks9RNJYGCw4NOdb0llNaJt9G&#10;wfS4TcvJ++HxZfUxylZf5e6nTU5KPfS61xkIT53/F/+5NzrMnwyHcPsmnC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R3ijHAAAA3QAAAA8AAAAAAAAAAAAAAAAAmAIAAGRy&#10;cy9kb3ducmV2LnhtbFBLBQYAAAAABAAEAPUAAACMAwAAAAA=&#10;" fillcolor="#ccc [669]" strokecolor="#4579b8 [3044]">
                  <v:shadow on="t" color="black" opacity="22937f" origin=",.5" offset="0,.63889mm"/>
                </v:rect>
                <v:rect id="Rectangle 1745" o:spid="_x0000_s104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s8cA&#10;AADdAAAADwAAAGRycy9kb3ducmV2LnhtbERPS2vCQBC+F/oflhF6Kbpp64voKqVWULy00YPHMTsm&#10;abKzIbuNsb++KxR6m4/vOfNlZyrRUuMKywqeBhEI4tTqgjMFh/26PwXhPLLGyjIpuJKD5eL+bo6x&#10;thf+pDbxmQgh7GJUkHtfx1K6NCeDbmBr4sCdbWPQB9hkUjd4CeGmks9RNJYGCw4NOdb0llNaJt9G&#10;wfS4TcvJ++HxZfUxylZf5e6nTU5KPfS61xkIT53/F/+5NzrMnwxHcPsmnC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de7PHAAAA3QAAAA8AAAAAAAAAAAAAAAAAmAIAAGRy&#10;cy9kb3ducmV2LnhtbFBLBQYAAAAABAAEAPUAAACMAwAAAAA=&#10;" fillcolor="#ccc [669]" strokecolor="#4579b8 [3044]">
                  <v:shadow on="t" color="black" opacity="22937f" origin=",.5" offset="0,.63889mm"/>
                </v:rect>
                <v:rect id="Rectangle 1746" o:spid="_x0000_s1045"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xMcA&#10;AADdAAAADwAAAGRycy9kb3ducmV2LnhtbERPS2vCQBC+F/oflil4KbqprQ+iq4hWULy00UOP0+yY&#10;pMnOhuw2xv56t1DobT6+58yXnalES40rLCt4GkQgiFOrC84UnI7b/hSE88gaK8uk4EoOlov7uznG&#10;2l74ndrEZyKEsItRQe59HUvp0pwMuoGtiQN3to1BH2CTSd3gJYSbSg6jaCwNFhwacqxpnVNaJt9G&#10;wfRjn5aT19Pj8+ZtlG2+ysNPm3wq1XvoVjMQnjr/L/5z73SYP3kZw+834QS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P5cTHAAAA3QAAAA8AAAAAAAAAAAAAAAAAmAIAAGRy&#10;cy9kb3ducmV2LnhtbFBLBQYAAAAABAAEAPUAAACMAwAAAAA=&#10;" fillcolor="#ccc [669]" strokecolor="#4579b8 [3044]">
                  <v:shadow on="t" color="black" opacity="22937f" origin=",.5" offset="0,.63889mm"/>
                </v:rect>
                <v:rect id="Rectangle 1747" o:spid="_x0000_s1046"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sKQsMA&#10;AADdAAAADwAAAGRycy9kb3ducmV2LnhtbERPTWvCQBC9C/0PyxS86abFaomuIoUWK7Sg1vuYHZPQ&#10;7GzIjib6612h0Ns83ufMFp2r1JmaUHo28DRMQBFn3pacG/jZvQ9eQQVBtlh5JgMXCrCYP/RmmFrf&#10;8obOW8lVDOGQooFCpE61DllBDsPQ18SRO/rGoUTY5No22MZwV+nnJBlrhyXHhgJreiso+92enAEZ&#10;f3D3FdYv6/D5vTqJX+4P19aY/mO3nIIS6uRf/Ode2Th/MprA/Zt4gp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sKQsMAAADdAAAADwAAAAAAAAAAAAAAAACYAgAAZHJzL2Rv&#10;d25yZXYueG1sUEsFBgAAAAAEAAQA9QAAAIgDAAAAAA==&#10;" fillcolor="#84a6d1 [2260]" strokecolor="#4579b8 [3044]">
                  <v:shadow on="t" color="black" opacity="22937f" origin=",.5" offset="0,.63889mm"/>
                </v:rect>
                <v:rect id="Rectangle 1748" o:spid="_x0000_s1047"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eMMYA&#10;AADdAAAADwAAAGRycy9kb3ducmV2LnhtbESPQUvDQBCF74L/YRnBm90otkrsthShpS0oGPU+Zsck&#10;mJ0N2WmT9tc7B8HbDO/Ne9/Ml2NozZH61ER2cDvJwBCX0TdcOfh4X988gkmC7LGNTA5OlGC5uLyY&#10;Y+7jwG90LKQyGsIpRwe1SJdbm8qaAqZJ7IhV+459QNG1r6zvcdDw0Nq7LJvZgA1rQ40dPddU/hSH&#10;4EBmGx5f0n66T7vX7UHi6vPrPDh3fTWunsAIjfJv/rveesV/uFdc/UZHs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eMMYAAADdAAAADwAAAAAAAAAAAAAAAACYAgAAZHJz&#10;L2Rvd25yZXYueG1sUEsFBgAAAAAEAAQA9QAAAIsDAAAAAA==&#10;" fillcolor="#84a6d1 [2260]" strokecolor="#4579b8 [3044]">
                  <v:shadow on="t" color="black" opacity="22937f" origin=",.5" offset="0,.63889mm"/>
                </v:rect>
                <v:rect id="Rectangle 1749" o:spid="_x0000_s1048"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9o8MA&#10;AADdAAAADwAAAGRycy9kb3ducmV2LnhtbERPTWsCMRC9F/ofwgi9aaKI1q1RqihIwYNWex42083S&#10;zWTZpO7qrzcFobd5vM+ZLztXiQs1ofSsYThQIIhzb0ouNJw+t/1XECEiG6w8k4YrBVgunp/mmBnf&#10;8oEux1iIFMIhQw02xjqTMuSWHIaBr4kT9+0bhzHBppCmwTaFu0qOlJpIhyWnBos1rS3lP8dfp0HZ&#10;1eRMt4/NKKiv8X6znbXnU9T6pde9v4GI1MV/8cO9M2n+dDyDv2/S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j9o8MAAADdAAAADwAAAAAAAAAAAAAAAACYAgAAZHJzL2Rv&#10;d25yZXYueG1sUEsFBgAAAAAEAAQA9QAAAIgDAAAAAA==&#10;" fillcolor="#1f497d [3215]" strokecolor="#4579b8 [3044]">
                  <v:shadow on="t" color="black" opacity="22937f" origin=",.5" offset="0,.63889mm"/>
                </v:rect>
                <v:rect id="Rectangle 1750" o:spid="_x0000_s1049"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vC48cA&#10;AADdAAAADwAAAGRycy9kb3ducmV2LnhtbESPQU8CMRCF7yb8h2ZIvEkrUZCVQtRAYkw4gMB5sh23&#10;G7fTzbayq7/eOZh4m8l78943y/UQGnWhLtWRLdxODCjiMrqaKwvH9+3NA6iUkR02kcnCNyVYr0ZX&#10;Syxc7HlPl0OulIRwKtCCz7kttE6lp4BpElti0T5iFzDL2lXaddhLeGj01JiZDlizNHhs6cVT+Xn4&#10;ChaMf56d6OdtM03mfLfbbBf96ZitvR4PT4+gMg353/x3/eoEf34v/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7wuPHAAAA3QAAAA8AAAAAAAAAAAAAAAAAmAIAAGRy&#10;cy9kb3ducmV2LnhtbFBLBQYAAAAABAAEAPUAAACMAwAAAAA=&#10;" fillcolor="#1f497d [3215]" strokecolor="#4579b8 [3044]">
                  <v:shadow on="t" color="black" opacity="22937f" origin=",.5" offset="0,.63889mm"/>
                </v:rect>
                <v:rect id="Rectangle 1751" o:spid="_x0000_s1050"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neMQA&#10;AADdAAAADwAAAGRycy9kb3ducmV2LnhtbERPTWsCMRC9C/6HMEJvmiittluj2KIgBQ9a7XnYTDeL&#10;m8mySd1tf70pCN7m8T5nvuxcJS7UhNKzhvFIgSDOvSm50HD83AyfQYSIbLDyTBp+KcBy0e/NMTO+&#10;5T1dDrEQKYRDhhpsjHUmZcgtOQwjXxMn7ts3DmOCTSFNg20Kd5WcKDWVDktODRZrereUnw8/ToOy&#10;b9MT/X2sJ0F9Pe7Wm5f2dIxaPwy61SuISF28i2/urUnzZ09j+P8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3Z3jEAAAA3QAAAA8AAAAAAAAAAAAAAAAAmAIAAGRycy9k&#10;b3ducmV2LnhtbFBLBQYAAAAABAAEAPUAAACJAwAAAAA=&#10;" fillcolor="#1f497d [3215]" strokecolor="#4579b8 [3044]">
                  <v:shadow on="t" color="black" opacity="22937f" origin=",.5" offset="0,.63889mm"/>
                </v:rect>
                <v:rect id="Rectangle 1752" o:spid="_x0000_s1051"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D8QA&#10;AADdAAAADwAAAGRycy9kb3ducmV2LnhtbERPTWsCMRC9C/6HMEJvmri0tt0aRUVBCj3Uas/DZrpZ&#10;upksm9Td9tebguBtHu9z5sve1eJMbag8a5hOFAjiwpuKSw3Hj934CUSIyAZrz6ThlwIsF8PBHHPj&#10;O36n8yGWIoVwyFGDjbHJpQyFJYdh4hvixH351mFMsC2labFL4a6WmVIz6bDi1GCxoY2l4vvw4zQo&#10;u56d6O91mwX1ef+23T13p2PU+m7Ur15AROrjTXx1702a//iQwf836QS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l+Q/EAAAA3QAAAA8AAAAAAAAAAAAAAAAAmAIAAGRycy9k&#10;b3ducmV2LnhtbFBLBQYAAAAABAAEAPUAAACJAwAAAAA=&#10;" fillcolor="#1f497d [3215]" strokecolor="#4579b8 [3044]">
                  <v:shadow on="t" color="black" opacity="22937f" origin=",.5" offset="0,.63889mm"/>
                </v:rect>
                <v:rect id="Rectangle 1753" o:spid="_x0000_s1052"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lclMQA&#10;AADdAAAADwAAAGRycy9kb3ducmV2LnhtbERPTWsCMRC9C/6HMEJvmmirbbdGaUWhCD3Uas/DZrpZ&#10;3EyWTXS3/npTEHqbx/uc+bJzlThTE0rPGsYjBYI496bkQsP+azN8AhEissHKM2n4pQDLRb83x8z4&#10;lj/pvIuFSCEcMtRgY6wzKUNuyWEY+Zo4cT++cRgTbAppGmxTuKvkRKmZdFhyarBY08pSftydnAZl&#10;32YHumzXk6C+Hz7Wm+f2sI9a3w261xcQkbr4L765302a/zi9h79v0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pXJTEAAAA3QAAAA8AAAAAAAAAAAAAAAAAmAIAAGRycy9k&#10;b3ducmV2LnhtbFBLBQYAAAAABAAEAPUAAACJAwAAAAA=&#10;" fillcolor="#1f497d [3215]" strokecolor="#4579b8 [3044]">
                  <v:shadow on="t" color="black" opacity="22937f" origin=",.5" offset="0,.63889mm"/>
                </v:rect>
                <v:rect id="Rectangle 1754" o:spid="_x0000_s1053"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DE4MQA&#10;AADdAAAADwAAAGRycy9kb3ducmV2LnhtbERPS2sCMRC+C/0PYQreNKn4aLdGaUVBCh602vOwmW6W&#10;bibLJrrb/npTELzNx/ec+bJzlbhQE0rPGp6GCgRx7k3JhYbj52bwDCJEZIOVZ9LwSwGWi4feHDPj&#10;W97T5RALkUI4ZKjBxlhnUobcksMw9DVx4r594zAm2BTSNNimcFfJkVJT6bDk1GCxppWl/OdwdhqU&#10;fZ+e6O9jPQrqa7xbb17a0zFq3X/s3l5BROriXXxzb02aP5uM4f+bdIJ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AxODEAAAA3QAAAA8AAAAAAAAAAAAAAAAAmAIAAGRycy9k&#10;b3ducmV2LnhtbFBLBQYAAAAABAAEAPUAAACJAwAAAAA=&#10;" fillcolor="#1f497d [3215]" strokecolor="#4579b8 [3044]">
                  <v:shadow on="t" color="black" opacity="22937f" origin=",.5" offset="0,.63889mm"/>
                </v:rect>
                <v:rect id="Rectangle 1755" o:spid="_x0000_s1054"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xhe8QA&#10;AADdAAAADwAAAGRycy9kb3ducmV2LnhtbERPTWsCMRC9F/ofwhS8aVKp2m6NokVBCh602vOwmW6W&#10;bibLJrqrv94UhN7m8T5nOu9cJc7UhNKzhueBAkGce1NyoeHwte6/gggR2WDlmTRcKMB89vgwxcz4&#10;lnd03sdCpBAOGWqwMdaZlCG35DAMfE2cuB/fOIwJNoU0DbYp3FVyqNRYOiw5NVis6cNS/rs/OQ3K&#10;LsdHun6uhkF9v2xX67f2eIha9566xTuISF38F9/dG5PmT0Yj+PsmnS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YXvEAAAA3QAAAA8AAAAAAAAAAAAAAAAAmAIAAGRycy9k&#10;b3ducmV2LnhtbFBLBQYAAAAABAAEAPUAAACJAwAAAAA=&#10;" fillcolor="#1f497d [3215]" strokecolor="#4579b8 [3044]">
                  <v:shadow on="t" color="black" opacity="22937f" origin=",.5" offset="0,.63889mm"/>
                </v:rect>
                <v:rect id="Rectangle 1756" o:spid="_x0000_s1055"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7/DMQA&#10;AADdAAAADwAAAGRycy9kb3ducmV2LnhtbERP32vCMBB+F/Y/hBP2NhNl67bOKNtQEMEHO93z0dya&#10;suZSmsx2++uNMPDtPr6fN18OrhEn6kLtWcN0okAQl97UXGk4fKzvnkCEiGyw8UwafinAcnEzmmNu&#10;fM97OhWxEimEQ44abIxtLmUoLTkME98SJ+7Ldw5jgl0lTYd9CneNnCmVSYc1pwaLLb1bKr+LH6dB&#10;2bfsSH/b1Syoz/vdav3cHw9R69vx8PoCItIQr+J/98ak+Y8PGVy+SSfI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e/wzEAAAA3QAAAA8AAAAAAAAAAAAAAAAAmAIAAGRycy9k&#10;b3ducmV2LnhtbFBLBQYAAAAABAAEAPUAAACJAwAAAAA=&#10;" fillcolor="#1f497d [3215]" strokecolor="#4579b8 [3044]">
                  <v:shadow on="t" color="black" opacity="22937f" origin=",.5" offset="0,.63889mm"/>
                </v:rect>
                <v:rect id="Rectangle 1757" o:spid="_x0000_s1056"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al8QA&#10;AADdAAAADwAAAGRycy9kb3ducmV2LnhtbERPS2sCMRC+F/ofwhS81aTS+tgaRYuCFDz4PA+b6Wbp&#10;ZrJsorv11zeFgrf5+J4znXeuEldqQulZw0tfgSDOvSm50HA8rJ/HIEJENlh5Jg0/FGA+e3yYYmZ8&#10;yzu67mMhUgiHDDXYGOtMypBbchj6viZO3JdvHMYEm0KaBtsU7io5UGooHZacGizW9GEp/95fnAZl&#10;l8MT3T5Xg6DOr9vVetKejlHr3lO3eAcRqYt38b97Y9L80dsI/r5JJ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WpfEAAAA3QAAAA8AAAAAAAAAAAAAAAAAmAIAAGRycy9k&#10;b3ducmV2LnhtbFBLBQYAAAAABAAEAPUAAACJAwAAAAA=&#10;" fillcolor="#1f497d [3215]" strokecolor="#4579b8 [3044]">
                  <v:shadow on="t" color="black" opacity="22937f" origin=",.5" offset="0,.63889mm"/>
                </v:rect>
                <v:rect id="Rectangle 1758" o:spid="_x0000_s1057"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3O5ccA&#10;AADdAAAADwAAAGRycy9kb3ducmV2LnhtbESPQU8CMRCF7yb8h2ZIvEkrUZCVQtRAYkw4gMB5sh23&#10;G7fTzbayq7/eOZh4m8l78943y/UQGnWhLtWRLdxODCjiMrqaKwvH9+3NA6iUkR02kcnCNyVYr0ZX&#10;Syxc7HlPl0OulIRwKtCCz7kttE6lp4BpElti0T5iFzDL2lXaddhLeGj01JiZDlizNHhs6cVT+Xn4&#10;ChaMf56d6OdtM03mfLfbbBf96ZitvR4PT4+gMg353/x3/eoEf34vu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NzuXHAAAA3QAAAA8AAAAAAAAAAAAAAAAAmAIAAGRy&#10;cy9kb3ducmV2LnhtbFBLBQYAAAAABAAEAPUAAACMAwAAAAA=&#10;" fillcolor="#1f497d [3215]" strokecolor="#4579b8 [3044]">
                  <v:shadow on="t" color="black" opacity="22937f" origin=",.5" offset="0,.63889mm"/>
                </v:rect>
                <v:rect id="Rectangle 1759" o:spid="_x0000_s1058"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rfsQA&#10;AADdAAAADwAAAGRycy9kb3ducmV2LnhtbERPS2sCMRC+F/ofwgi91URpfaxGaYtCETz4PA+b6Wbp&#10;ZrJsUnf11zdCobf5+J4zX3auEhdqQulZw6CvQBDn3pRcaDge1s8TECEiG6w8k4YrBVguHh/mmBnf&#10;8o4u+1iIFMIhQw02xjqTMuSWHIa+r4kT9+UbhzHBppCmwTaFu0oOlRpJhyWnBos1fVjKv/c/ToOy&#10;76MT3TarYVDnl+1qPW1Px6j1U697m4GI1MV/8Z/706T549cp3L9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Ba37EAAAA3QAAAA8AAAAAAAAAAAAAAAAAmAIAAGRycy9k&#10;b3ducmV2LnhtbFBLBQYAAAAABAAEAPUAAACJAwAAAAA=&#10;" fillcolor="#1f497d [3215]" strokecolor="#4579b8 [3044]">
                  <v:shadow on="t" color="black" opacity="22937f" origin=",.5" offset="0,.63889mm"/>
                </v:rect>
                <v:rect id="Rectangle 1760" o:spid="_x0000_s1059"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IXsYA&#10;AADdAAAADwAAAGRycy9kb3ducmV2LnhtbESPQUsDMRCF70L/Q5iCN5u0yKrbpqVKCyJ4sLY9D5tx&#10;s7iZLJvYXf31zkHwNsN78943q80YWnWhPjWRLcxnBhRxFV3DtYXj+/7mHlTKyA7byGThmxJs1pOr&#10;FZYuDvxGl0OulYRwKtGCz7krtU6Vp4BpFjti0T5iHzDL2tfa9ThIeGj1wphCB2xYGjx29OSp+jx8&#10;BQvGPxYn+nnZLZI5377u9g/D6ZitvZ6O2yWoTGP+N/9dPzvBvyu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cIXsYAAADdAAAADwAAAAAAAAAAAAAAAACYAgAAZHJz&#10;L2Rvd25yZXYueG1sUEsFBgAAAAAEAAQA9QAAAIsDAAAAAA==&#10;" fillcolor="#1f497d [3215]" strokecolor="#4579b8 [3044]">
                  <v:shadow on="t" color="black" opacity="22937f" origin=",.5" offset="0,.63889mm"/>
                </v:rect>
                <v:rect id="Rectangle 1761" o:spid="_x0000_s1060"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cmMUA&#10;AADdAAAADwAAAGRycy9kb3ducmV2LnhtbESPQWvCQBCF74L/YRmhN91YikrqKkW0VHrRRDwP2WkS&#10;mp0N2W1c/fVuQfA2w3vzvjfLdTCN6KlztWUF00kCgriwuuZSwSnfjRcgnEfW2FgmBVdysF4NB0tM&#10;tb3wkfrMlyKGsEtRQeV9m0rpiooMuoltiaP2YzuDPq5dKXWHlxhuGvmaJDNpsOZIqLClTUXFb/Zn&#10;IqTv8/NnFr7pvNvfDvO3kNTbo1Ivo/DxDsJT8E/z4/pLx/rz2RT+v4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lyYxQAAAN0AAAAPAAAAAAAAAAAAAAAAAJgCAABkcnMv&#10;ZG93bnJldi54bWxQSwUGAAAAAAQABAD1AAAAigMAAAAA&#10;" fillcolor="#d38482 [2261]" strokecolor="#4579b8 [3044]">
                  <v:shadow on="t" color="black" opacity="22937f" origin=",.5" offset="0,.63889mm"/>
                </v:rect>
                <v:rect id="Rectangle 1762" o:spid="_x0000_s1061"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1usMA&#10;AADdAAAADwAAAGRycy9kb3ducmV2LnhtbERPTWvCQBC9F/wPywi91Y1C0xJdRYQWFVrQ6n3MTpPQ&#10;7GzIjib6691Cobd5vM+ZLXpXqwu1ofJsYDxKQBHn3lZcGDh8vT29ggqCbLH2TAauFGAxHzzMMLO+&#10;4x1d9lKoGMIhQwOlSJNpHfKSHIaRb4gj9+1bhxJhW2jbYhfDXa0nSZJqhxXHhhIbWpWU/+zPzoCk&#10;79x/hO3zNmw+12fxy+Pp1hnzOOyXU1BCvfyL/9xrG+e/pBP4/Sae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n1usMAAADdAAAADwAAAAAAAAAAAAAAAACYAgAAZHJzL2Rv&#10;d25yZXYueG1sUEsFBgAAAAAEAAQA9QAAAIgDAAAAAA==&#10;" fillcolor="#84a6d1 [2260]" strokecolor="#4579b8 [3044]">
                  <v:shadow on="t" color="black" opacity="22937f" origin=",.5" offset="0,.63889mm"/>
                </v:rect>
                <v:rect id="Rectangle 1763" o:spid="_x0000_s1062"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mmcQA&#10;AADdAAAADwAAAGRycy9kb3ducmV2LnhtbERPTWvCQBC9F/wPywi91Y0KKtFVQlDbQ6HVFs9Ddkxi&#10;srMhuzXRX98tCL3N433OatObWlypdaVlBeNRBII4s7rkXMH31+5lAcJ5ZI21ZVJwIweb9eBphbG2&#10;HR/oevS5CCHsYlRQeN/EUrqsIINuZBviwJ1ta9AH2OZSt9iFcFPLSRTNpMGSQ0OBDaUFZdXxxyhI&#10;Pj9Orll06f5weX+tkrq6Z+lWqedhnyxBeOr9v/jhftNh/nw2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A5pnEAAAA3QAAAA8AAAAAAAAAAAAAAAAAmAIAAGRycy9k&#10;b3ducmV2LnhtbFBLBQYAAAAABAAEAPUAAACJAwAAAAA=&#10;" fillcolor="white [3212]" strokecolor="#4579b8 [3044]">
                  <v:shadow on="t" color="black" opacity="22937f" origin=",.5" offset="0,.63889mm"/>
                </v:rect>
                <v:rect id="Rectangle 1764" o:spid="_x0000_s1063"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7cQA&#10;AADdAAAADwAAAGRycy9kb3ducmV2LnhtbERPTWvCQBC9F/wPywi91Y0iKtFVQlDbQ6HVFs9Ddkxi&#10;srMhuzXRX98tCL3N433OatObWlypdaVlBeNRBII4s7rkXMH31+5lAcJ5ZI21ZVJwIweb9eBphbG2&#10;HR/oevS5CCHsYlRQeN/EUrqsIINuZBviwJ1ta9AH2OZSt9iFcFPLSRTNpMGSQ0OBDaUFZdXxxyhI&#10;Pj9Orll06f5weX+tkrq6Z+lWqedhnyxBeOr9v/jhftNh/nw2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pfu3EAAAA3QAAAA8AAAAAAAAAAAAAAAAAmAIAAGRycy9k&#10;b3ducmV2LnhtbFBLBQYAAAAABAAEAPUAAACJAwAAAAA=&#10;" fillcolor="white [3212]" strokecolor="#4579b8 [3044]">
                  <v:shadow on="t" color="black" opacity="22937f" origin=",.5" offset="0,.63889mm"/>
                </v:rect>
                <v:rect id="Rectangle 1765" o:spid="_x0000_s1064"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EosIA&#10;AADdAAAADwAAAGRycy9kb3ducmV2LnhtbERPS4vCMBC+C/6HMAvebLqyurYaRRcED66Lr/vQjG2x&#10;mZQmav33RljwNh/fc6bz1lTiRo0rLSv4jGIQxJnVJecKjodVfwzCeWSNlWVS8CAH81m3M8VU2zvv&#10;6Lb3uQgh7FJUUHhfp1K6rCCDLrI1ceDOtjHoA2xyqRu8h3BTyUEcj6TBkkNDgTX9FJRd9lej4G+7&#10;2NXHr4FNEvo9bTen9iI3S6V6H+1iAsJT69/if/dah/nfoyG8vg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ASiwgAAAN0AAAAPAAAAAAAAAAAAAAAAAJgCAABkcnMvZG93&#10;bnJldi54bWxQSwUGAAAAAAQABAD1AAAAhwMAAAAA&#10;" fillcolor="#c6615e [2901]" strokecolor="#4579b8 [3044]">
                  <v:shadow on="t" color="black" opacity="22937f" origin=",.5" offset="0,.63889mm"/>
                </v:rect>
                <v:rect id="Rectangle 1766" o:spid="_x0000_s1065"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dFAcQA&#10;AADdAAAADwAAAGRycy9kb3ducmV2LnhtbERPS2vCQBC+F/wPywje6qY9pJK6Sgh9eBCqsXgesmOS&#10;JjsbslsT++u7guBtPr7nLNejacWZeldbVvA0j0AQF1bXXCr4Prw/LkA4j6yxtUwKLuRgvZo8LDHR&#10;duA9nXNfihDCLkEFlfddIqUrKjLo5rYjDtzJ9gZ9gH0pdY9DCDetfI6iWBqsOTRU2FFWUdHkv0ZB&#10;uvs6um4xZB/7n+1nk7bNX5G9KTWbjukrCE+jv4tv7o0O81/iGK7fhB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3RQHEAAAA3QAAAA8AAAAAAAAAAAAAAAAAmAIAAGRycy9k&#10;b3ducmV2LnhtbFBLBQYAAAAABAAEAPUAAACJAwAAAAA=&#10;" fillcolor="white [3212]" strokecolor="#4579b8 [3044]">
                  <v:shadow on="t" color="black" opacity="22937f" origin=",.5" offset="0,.63889mm"/>
                </v:rect>
                <v:rect id="Rectangle 1767" o:spid="_x0000_s1066"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gmsQA&#10;AADdAAAADwAAAGRycy9kb3ducmV2LnhtbERPS2vCQBC+C/6HZYTedGMPKtFVQrCth4L1gechOyYx&#10;2dmQ3ZrYX+8WCr3Nx/ec1aY3tbhT60rLCqaTCARxZnXJuYLz6W28AOE8ssbaMil4kIPNejhYYaxt&#10;xwe6H30uQgi7GBUU3jexlC4ryKCb2IY4cFfbGvQBtrnULXYh3NTyNYpm0mDJoaHAhtKCsur4bRQk&#10;X/uLaxZd+n64fX5USV39ZOlWqZdRnyxBeOr9v/jPvdNh/nw2h99vwgl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74JrEAAAA3QAAAA8AAAAAAAAAAAAAAAAAmAIAAGRycy9k&#10;b3ducmV2LnhtbFBLBQYAAAAABAAEAPUAAACJAwAAAAA=&#10;" fillcolor="white [3212]" strokecolor="#4579b8 [3044]">
                  <v:shadow on="t" color="black" opacity="22937f" origin=",.5" offset="0,.63889mm"/>
                </v:rect>
                <v:rect id="Rectangle 1768" o:spid="_x0000_s1067"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1BcUA&#10;AADdAAAADwAAAGRycy9kb3ducmV2LnhtbESPTWvCQBCG74X+h2UK3uqmIiqpq5RSxdJLjcXzkB2T&#10;YHY2ZNe4+us7h0JvM8z78cxynVyrBupD49nAyzgDRVx623Bl4OeweV6AChHZYuuZDNwowHr1+LDE&#10;3Por72koYqUkhEOOBuoYu1zrUNbkMIx9Ryy3k+8dRln7StserxLuWj3Jspl22LA01NjRe03lubg4&#10;KRmGw3FbpC86bj7v3/NpypqPvTGjp/T2CipSiv/iP/fOCv58Jrj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PUFxQAAAN0AAAAPAAAAAAAAAAAAAAAAAJgCAABkcnMv&#10;ZG93bnJldi54bWxQSwUGAAAAAAQABAD1AAAAigMAAAAA&#10;" fillcolor="#d38482 [2261]" strokecolor="#4579b8 [3044]">
                  <v:shadow on="t" color="black" opacity="22937f" origin=",.5" offset="0,.63889mm"/>
                </v:rect>
                <v:rect id="Rectangle 1769" o:spid="_x0000_s1068"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Rc8UA&#10;AADdAAAADwAAAGRycy9kb3ducmV2LnhtbERPTWvCQBC9F/oflil4q5v2oDa6SgjV9iC0puJ5yI5J&#10;muxsyK4m+utdodDbPN7nLFaDacSZOldZVvAyjkAQ51ZXXCjY/6yfZyCcR9bYWCYFF3KwWj4+LDDW&#10;tucdnTNfiBDCLkYFpfdtLKXLSzLoxrYlDtzRdgZ9gF0hdYd9CDeNfI2iiTRYcWgosaW0pLzOTkZB&#10;8v11cO2sTze73+1HnTT1NU/flRo9DckchKfB/4v/3J86zJ9O3uD+TThB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NFzxQAAAN0AAAAPAAAAAAAAAAAAAAAAAJgCAABkcnMv&#10;ZG93bnJldi54bWxQSwUGAAAAAAQABAD1AAAAigMAAAAA&#10;" fillcolor="white [3212]" strokecolor="#4579b8 [3044]">
                  <v:shadow on="t" color="black" opacity="22937f" origin=",.5" offset="0,.63889mm"/>
                </v:rect>
                <v:rect id="Rectangle 1770" o:spid="_x0000_s1069"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uM8cA&#10;AADdAAAADwAAAGRycy9kb3ducmV2LnhtbESPQU/CQBCF7yb+h82YcJOtHIBUFtI0ChxMFDScJ92h&#10;re3ONt2FFn+9czDxNpP35r1vVpvRtepKfag9G3iaJqCIC29rLg18fb4+LkGFiGyx9UwGbhRgs76/&#10;W2Fq/cAHuh5jqSSEQ4oGqhi7VOtQVOQwTH1HLNrZ9w6jrH2pbY+DhLtWz5Jkrh3WLA0VdpRXVDTH&#10;izOQfbyfQrcc8u3h+23XZG3zU+QvxkwexuwZVKQx/pv/rvdW8BcL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L7jPHAAAA3QAAAA8AAAAAAAAAAAAAAAAAmAIAAGRy&#10;cy9kb3ducmV2LnhtbFBLBQYAAAAABAAEAPUAAACMAwAAAAA=&#10;" fillcolor="white [3212]" strokecolor="#4579b8 [3044]">
                  <v:shadow on="t" color="black" opacity="22937f" origin=",.5" offset="0,.63889mm"/>
                </v:rect>
                <v:rect id="Rectangle 1771" o:spid="_x0000_s1070"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dLqMQA&#10;AADdAAAADwAAAGRycy9kb3ducmV2LnhtbERPS2vCQBC+C/6HZQRvurEHldRVQtDqoWB90POQnSZp&#10;srMhu5rYX+8WCr3Nx/ec1aY3tbhT60rLCmbTCARxZnXJuYLrZTdZgnAeWWNtmRQ8yMFmPRysMNa2&#10;4xPdzz4XIYRdjAoK75tYSpcVZNBNbUMcuC/bGvQBtrnULXYh3NTyJYrm0mDJoaHAhtKCsup8MwqS&#10;j+Ona5Zd+nb6ft9XSV39ZOlWqfGoT15BeOr9v/jPfdBh/mIxg99vwgl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S6jEAAAA3QAAAA8AAAAAAAAAAAAAAAAAmAIAAGRycy9k&#10;b3ducmV2LnhtbFBLBQYAAAAABAAEAPUAAACJAwAAAAA=&#10;" fillcolor="white [3212]" strokecolor="#4579b8 [3044]">
                  <v:shadow on="t" color="black" opacity="22937f" origin=",.5" offset="0,.63889mm"/>
                </v:rect>
                <v:rect id="Rectangle 1772" o:spid="_x0000_s1071"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KC8IA&#10;AADdAAAADwAAAGRycy9kb3ducmV2LnhtbERPTYvCMBC9L/gfwgje1tQiq1ajqCB4cBW1vQ/N2Bab&#10;SWmi1n+/WVjY2zze5yxWnanFk1pXWVYwGkYgiHOrKy4UpNfd5xSE88gaa8uk4E0OVsvexwITbV98&#10;pufFFyKEsEtQQel9k0jp8pIMuqFtiAN3s61BH2BbSN3iK4SbWsZR9CUNVhwaSmxoW1J+vzyMgtNx&#10;fW7ScWxnM/rOjoesu8vDRqlBv1vPQXjq/L/4z73XYf5kEsPvN+E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AoLwgAAAN0AAAAPAAAAAAAAAAAAAAAAAJgCAABkcnMvZG93&#10;bnJldi54bWxQSwUGAAAAAAQABAD1AAAAhwMAAAAA&#10;" fillcolor="#c6615e [2901]" strokecolor="#4579b8 [3044]">
                  <v:shadow on="t" color="black" opacity="22937f" origin=",.5" offset="0,.63889mm"/>
                </v:rect>
                <v:rect id="Rectangle 1773" o:spid="_x0000_s1072"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wRMQA&#10;AADdAAAADwAAAGRycy9kb3ducmV2LnhtbERPTWvCQBC9C/6HZYTedGMFlegqIVjbQ6Fqi+chOyYx&#10;2dmQ3ZrYX98tFLzN433OetubWtyodaVlBdNJBII4s7rkXMHX58t4CcJ5ZI21ZVJwJwfbzXCwxljb&#10;jo90O/lchBB2MSoovG9iKV1WkEE3sQ1x4C62NegDbHOpW+xCuKnlcxTNpcGSQ0OBDaUFZdXp2yhI&#10;Dh9n1yy7dH+8vr9WSV39ZOlOqadRn6xAeOr9Q/zvftNh/mIxg7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ZcETEAAAA3QAAAA8AAAAAAAAAAAAAAAAAmAIAAGRycy9k&#10;b3ducmV2LnhtbFBLBQYAAAAABAAEAPUAAACJAwAAAAA=&#10;" fillcolor="white [3212]" strokecolor="#4579b8 [3044]">
                  <v:shadow on="t" color="black" opacity="22937f" origin=",.5" offset="0,.63889mm"/>
                </v:rect>
                <v:rect id="Rectangle 1774" o:spid="_x0000_s1073"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oMMQA&#10;AADdAAAADwAAAGRycy9kb3ducmV2LnhtbERPTWvCQBC9C/6HZYTedGMRlegqIVjbQ6Fqi+chOyYx&#10;2dmQ3ZrYX98tFLzN433OetubWtyodaVlBdNJBII4s7rkXMHX58t4CcJ5ZI21ZVJwJwfbzXCwxljb&#10;jo90O/lchBB2MSoovG9iKV1WkEE3sQ1x4C62NegDbHOpW+xCuKnlcxTNpcGSQ0OBDaUFZdXp2yhI&#10;Dh9n1yy7dH+8vr9WSV39ZOlOqadRn6xAeOr9Q/zvftNh/mIxg7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w6DDEAAAA3QAAAA8AAAAAAAAAAAAAAAAAmAIAAGRycy9k&#10;b3ducmV2LnhtbFBLBQYAAAAABAAEAPUAAACJAwAAAAA=&#10;" fillcolor="white [3212]" strokecolor="#4579b8 [3044]">
                  <v:shadow on="t" color="black" opacity="22937f" origin=",.5" offset="0,.63889mm"/>
                </v:rect>
                <v:rect id="Rectangle 1775" o:spid="_x0000_s107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DscA&#10;AADdAAAADwAAAGRycy9kb3ducmV2LnhtbERPTWvCQBC9F/oflhF6KXWjxUZSVxFtQemljR48TrNj&#10;kiY7G7LbGP31XUHobR7vc2aL3tSio9aVlhWMhhEI4szqknMF+9370xSE88gaa8uk4EwOFvP7uxkm&#10;2p74i7rU5yKEsEtQQeF9k0jpsoIMuqFtiAN3tK1BH2CbS93iKYSbWo6j6EUaLDk0FNjQqqCsSn+N&#10;gulhm1Xx2/7xef05ydc/1celS7+Vehj0y1cQnnr/L765NzrMj+MJXL8JJ8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xsQ7HAAAA3QAAAA8AAAAAAAAAAAAAAAAAmAIAAGRy&#10;cy9kb3ducmV2LnhtbFBLBQYAAAAABAAEAPUAAACMAwAAAAA=&#10;" fillcolor="#ccc [669]" strokecolor="#4579b8 [3044]">
                  <v:shadow on="t" color="black" opacity="22937f" origin=",.5" offset="0,.63889mm"/>
                </v:rect>
                <v:rect id="Rectangle 1776" o:spid="_x0000_s1075"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veccA&#10;AADdAAAADwAAAGRycy9kb3ducmV2LnhtbERPTWvCQBC9C/0Pywi9SN1oqZHUVURbsPTSRg8ep9kx&#10;SZOdDdltjP76rlDobR7vcxar3tSio9aVlhVMxhEI4szqknMFh/3rwxyE88gaa8uk4EIOVsu7wQIT&#10;bc/8SV3qcxFC2CWooPC+SaR0WUEG3dg2xIE72dagD7DNpW7xHMJNLadRNJMGSw4NBTa0KSir0h+j&#10;YH58y6r45TB63H485dvv6v3apV9K3Q/79TMIT73/F/+5dzrMj+MZ3L4JJ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jL3nHAAAA3QAAAA8AAAAAAAAAAAAAAAAAmAIAAGRy&#10;cy9kb3ducmV2LnhtbFBLBQYAAAAABAAEAPUAAACMAwAAAAA=&#10;" fillcolor="#ccc [669]" strokecolor="#4579b8 [3044]">
                  <v:shadow on="t" color="black" opacity="22937f" origin=",.5" offset="0,.63889mm"/>
                </v:rect>
                <v:rect id="Rectangle 1777" o:spid="_x0000_s1076"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K4sYA&#10;AADdAAAADwAAAGRycy9kb3ducmV2LnhtbERPTWvCQBC9F/oflin0UnTTlhpJXUVqCxYvGj14HLPT&#10;JCY7G7LbGP31bqHgbR7vcyaz3tSio9aVlhU8DyMQxJnVJecKdtuvwRiE88gaa8uk4EwOZtP7uwkm&#10;2p54Q13qcxFC2CWooPC+SaR0WUEG3dA2xIH7sa1BH2CbS93iKYSbWr5E0UgaLDk0FNjQR0FZlf4a&#10;BeP9d1bFn7un18X6LV8cq9WlSw9KPT7083cQnnp/E/+7lzrMj+MY/r4JJ8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K4sYAAADdAAAADwAAAAAAAAAAAAAAAACYAgAAZHJz&#10;L2Rvd25yZXYueG1sUEsFBgAAAAAEAAQA9QAAAIsDAAAAAA==&#10;" fillcolor="#ccc [669]" strokecolor="#4579b8 [3044]">
                  <v:shadow on="t" color="black" opacity="22937f" origin=",.5" offset="0,.63889mm"/>
                </v:rect>
                <v:rect id="Rectangle 1778" o:spid="_x0000_s1077"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hUjcYA&#10;AADdAAAADwAAAGRycy9kb3ducmV2LnhtbESPQWvCQBCF70L/wzIFb3XTglpSVxHBYgULte19mp0m&#10;odnZkB1N2l/fOQjeZnhv3vtmsRpCY87UpTqyg/tJBoa4iL7m0sHH+/buEUwSZI9NZHLwSwlWy5vR&#10;AnMfe36j81FKoyGccnRQibS5tamoKGCaxJZYte/YBRRdu9L6DnsND419yLKZDVizNlTY0qai4ud4&#10;Cg5k9szDIe2n+/TyujtJXH9+/fXOjW+H9RMYoUGu5sv1ziv+fK64+o2OY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hUjcYAAADdAAAADwAAAAAAAAAAAAAAAACYAgAAZHJz&#10;L2Rvd25yZXYueG1sUEsFBgAAAAAEAAQA9QAAAIsDAAAAAA==&#10;" fillcolor="#84a6d1 [2260]" strokecolor="#4579b8 [3044]">
                  <v:shadow on="t" color="black" opacity="22937f" origin=",.5" offset="0,.63889mm"/>
                </v:rect>
                <v:rect id="Rectangle 1779" o:spid="_x0000_s1078"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xFsMA&#10;AADdAAAADwAAAGRycy9kb3ducmV2LnhtbERP22rCQBB9F/oPyxR8000LXhpdRQotVqig1vcxOyah&#10;2dmQHU3ar+8WBN/mcK4zX3auUldqQunZwNMwAUWceVtybuDr8DaYggqCbLHyTAZ+KMBy8dCbY2p9&#10;yzu67iVXMYRDigYKkTrVOmQFOQxDXxNH7uwbhxJhk2vbYBvDXaWfk2SsHZYcGwqs6bWg7Ht/cQZk&#10;/M7dZ9iMNuFju76IXx1Pv60x/cduNQMl1MldfHOvbZw/mbzA/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TxFsMAAADdAAAADwAAAAAAAAAAAAAAAACYAgAAZHJzL2Rv&#10;d25yZXYueG1sUEsFBgAAAAAEAAQA9QAAAIgDAAAAAA==&#10;" fillcolor="#84a6d1 [2260]" strokecolor="#4579b8 [3044]">
                  <v:shadow on="t" color="black" opacity="22937f" origin=",.5" offset="0,.63889mm"/>
                </v:rect>
                <v:rect id="Rectangle 1780" o:spid="_x0000_s1079"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6eFMcA&#10;AADdAAAADwAAAGRycy9kb3ducmV2LnhtbESPzWrDQAyE74G+w6JCb8m6PTTGzSYY079DIE1aehZe&#10;1Xbt1RrvNnby9NGhkJvEjGY+rTaT69SRhtB4NnC/SEARl942XBn4+nyZp6BCRLbYeSYDJwqwWd/M&#10;VphZP/KejodYKQnhkKGBOsY+0zqUNTkMC98Ti/bjB4dR1qHSdsBRwl2nH5LkUTtsWBpq7KmoqWwP&#10;f85A/rH7Dn06Fq/73+1bm3ftuSyejbm7nfInUJGmeDX/X79bwV+mwi/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enhTHAAAA3QAAAA8AAAAAAAAAAAAAAAAAmAIAAGRy&#10;cy9kb3ducmV2LnhtbFBLBQYAAAAABAAEAPUAAACMAwAAAAA=&#10;" fillcolor="white [3212]" strokecolor="#4579b8 [3044]">
                  <v:shadow on="t" color="black" opacity="22937f" origin=",.5" offset="0,.63889mm"/>
                </v:rect>
                <v:rect id="Rectangle 1781" o:spid="_x0000_s1080"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7j8QA&#10;AADdAAAADwAAAGRycy9kb3ducmV2LnhtbERPS2vCQBC+F/wPywi91Y092BBdJQSrPRRaH3gesmMS&#10;k50N2dWk/fXdguBtPr7nLFaDacSNOldZVjCdRCCIc6srLhQcD+8vMQjnkTU2lknBDzlYLUdPC0y0&#10;7XlHt70vRAhhl6CC0vs2kdLlJRl0E9sSB+5sO4M+wK6QusM+hJtGvkbRTBqsODSU2FJWUl7vr0ZB&#10;+v11cm3cZ5vd5XNbp039m2drpZ7HQzoH4WnwD/Hd/aHD/Ld4C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SO4/EAAAA3QAAAA8AAAAAAAAAAAAAAAAAmAIAAGRycy9k&#10;b3ducmV2LnhtbFBLBQYAAAAABAAEAPUAAACJAwAAAAA=&#10;" fillcolor="white [3212]" strokecolor="#4579b8 [3044]">
                  <v:shadow on="t" color="black" opacity="22937f" origin=",.5" offset="0,.63889mm"/>
                </v:rect>
                <v:rect id="Rectangle 1782" o:spid="_x0000_s1081"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Cl+MQA&#10;AADdAAAADwAAAGRycy9kb3ducmV2LnhtbERPS2vCQBC+F/wPywi91Y0ebIiuEoLWHgqtDzwP2TGJ&#10;yc6G7Nak/fXdguBtPr7nLNeDacSNOldZVjCdRCCIc6srLhScjtuXGITzyBoby6TghxysV6OnJSba&#10;9ryn28EXIoSwS1BB6X2bSOnykgy6iW2JA3exnUEfYFdI3WEfwk0jZ1E0lwYrDg0ltpSVlNeHb6Mg&#10;/fo8uzbus7f99WNXp039m2cbpZ7HQ7oA4WnwD/Hd/a7D/Nd4Bv/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ApfjEAAAA3QAAAA8AAAAAAAAAAAAAAAAAmAIAAGRycy9k&#10;b3ducmV2LnhtbFBLBQYAAAAABAAEAPUAAACJAwAAAAA=&#10;" fillcolor="white [3212]" strokecolor="#4579b8 [3044]">
                  <v:shadow on="t" color="black" opacity="22937f" origin=",.5" offset="0,.63889mm"/>
                </v:rect>
                <v:rect id="Rectangle 1783" o:spid="_x0000_s1082"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AY8UA&#10;AADdAAAADwAAAGRycy9kb3ducmV2LnhtbERPS2vCQBC+F/wPywi91U1bsC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ABjxQAAAN0AAAAPAAAAAAAAAAAAAAAAAJgCAABkcnMv&#10;ZG93bnJldi54bWxQSwUGAAAAAAQABAD1AAAAigMAAAAA&#10;" fillcolor="white [3212]" strokecolor="#4579b8 [3044]">
                  <v:shadow on="t" color="black" opacity="22937f" origin=",.5" offset="0,.63889mm"/>
                </v:rect>
                <v:rect id="Rectangle 1784" o:spid="_x0000_s1083"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YF8UA&#10;AADdAAAADwAAAGRycy9kb3ducmV2LnhtbERPS2vCQBC+F/wPywi91U1LsS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ZgXxQAAAN0AAAAPAAAAAAAAAAAAAAAAAJgCAABkcnMv&#10;ZG93bnJldi54bWxQSwUGAAAAAAQABAD1AAAAigMAAAAA&#10;" fillcolor="white [3212]" strokecolor="#4579b8 [3044]">
                  <v:shadow on="t" color="black" opacity="22937f" origin=",.5" offset="0,.63889mm"/>
                </v:rect>
                <v:rect id="Rectangle 1785" o:spid="_x0000_s1084"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9jMUA&#10;AADdAAAADwAAAGRycy9kb3ducmV2LnhtbERPS2vCQBC+F/wPywi91U0LtSG6SgjVehDqo/Q8ZMck&#10;TXY2ZLcm+uvdQsHbfHzPmS8H04gzda6yrOB5EoEgzq2uuFDwdVw9xSCcR9bYWCYFF3KwXIwe5pho&#10;2/OezgdfiBDCLkEFpfdtIqXLSzLoJrYlDtzJdgZ9gF0hdYd9CDeNfImiqTRYcWgosaWspLw+/BoF&#10;6e7z27Vxn633P9uPOm3qa569K/U4HtIZCE+Dv4v/3Rsd5r/F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T2MxQAAAN0AAAAPAAAAAAAAAAAAAAAAAJgCAABkcnMv&#10;ZG93bnJldi54bWxQSwUGAAAAAAQABAD1AAAAigMAAAAA&#10;" fillcolor="white [3212]" strokecolor="#4579b8 [3044]">
                  <v:shadow on="t" color="black" opacity="22937f" origin=",.5" offset="0,.63889mm"/>
                </v:rect>
                <v:rect id="Rectangle 1786" o:spid="_x0000_s1085" style="position:absolute;left:23040;top:8639;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j+8QA&#10;AADdAAAADwAAAGRycy9kb3ducmV2LnhtbERPTWvCQBC9C/6HZYTedNMebEhdJQRtexCsWjwP2TFJ&#10;k50N2a2J/fVuQfA2j/c5i9VgGnGhzlWWFTzPIhDEudUVFwq+j5tpDMJ5ZI2NZVJwJQer5Xi0wETb&#10;nvd0OfhChBB2CSoovW8TKV1ekkE3sy1x4M62M+gD7AqpO+xDuGnkSxTNpcGKQ0OJLWUl5fXh1yhI&#10;v3Yn18Z99r7/2X7UaVP/5dlaqafJkL6B8DT4h/ju/tRh/ms8h/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7o/vEAAAA3QAAAA8AAAAAAAAAAAAAAAAAmAIAAGRycy9k&#10;b3ducmV2LnhtbFBLBQYAAAAABAAEAPUAAACJAwAAAAA=&#10;" fillcolor="white [3212]" strokecolor="#4579b8 [3044]">
                  <v:shadow on="t" color="black" opacity="22937f" origin=",.5" offset="0,.63889mm"/>
                </v:rect>
                <v:rect id="Rectangle 1787" o:spid="_x0000_s1086"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GYMQA&#10;AADdAAAADwAAAGRycy9kb3ducmV2LnhtbERPS2vCQBC+F/wPywi91Y091BBdJQStPRRaH3gesmMS&#10;k50N2dWk/fXdguBtPr7nLFaDacSNOldZVjCdRCCIc6srLhQcD5uXGITzyBoby6TghxyslqOnBSba&#10;9ryj294XIoSwS1BB6X2bSOnykgy6iW2JA3e2nUEfYFdI3WEfwk0jX6PoTRqsODSU2FJWUl7vr0ZB&#10;+v11cm3cZ++7y+e2Tpv6N8/WSj2Ph3QOwtPgH+K7+0OH+bN4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3BmDEAAAA3QAAAA8AAAAAAAAAAAAAAAAAmAIAAGRycy9k&#10;b3ducmV2LnhtbFBLBQYAAAAABAAEAPUAAACJAwAAAAA=&#10;" fillcolor="white [3212]" strokecolor="#4579b8 [3044]">
                  <v:shadow on="t" color="black" opacity="22937f" origin=",.5" offset="0,.63889mm"/>
                </v:rect>
                <v:rect id="Rectangle 1788" o:spid="_x0000_s1087"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SEscA&#10;AADdAAAADwAAAGRycy9kb3ducmV2LnhtbESPzWrDQAyE74G+w6JCb8m6PTTGzSYY079DIE1aehZe&#10;1Xbt1RrvNnby9NGhkJvEjGY+rTaT69SRhtB4NnC/SEARl942XBn4+nyZp6BCRLbYeSYDJwqwWd/M&#10;VphZP/KejodYKQnhkKGBOsY+0zqUNTkMC98Ti/bjB4dR1qHSdsBRwl2nH5LkUTtsWBpq7KmoqWwP&#10;f85A/rH7Dn06Fq/73+1bm3ftuSyejbm7nfInUJGmeDX/X79bwV+mgiv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okhLHAAAA3QAAAA8AAAAAAAAAAAAAAAAAmAIAAGRy&#10;cy9kb3ducmV2LnhtbFBLBQYAAAAABAAEAPUAAACMAwAAAAA=&#10;" fillcolor="white [3212]" strokecolor="#4579b8 [3044]">
                  <v:shadow on="t" color="black" opacity="22937f" origin=",.5" offset="0,.63889mm"/>
                </v:rect>
                <v:rect id="Rectangle 1789" o:spid="_x0000_s1088"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3icUA&#10;AADdAAAADwAAAGRycy9kb3ducmV2LnhtbERPS2vCQBC+C/0PyxS86aYeNI2uEkJ9HApVWzwP2WmS&#10;JjsbsquJ/fXdQqG3+fies9oMphE36lxlWcHTNAJBnFtdcaHg4307iUE4j6yxsUwK7uRgs34YrTDR&#10;tucT3c6+ECGEXYIKSu/bREqXl2TQTW1LHLhP2xn0AXaF1B32Idw0chZFc2mw4tBQYktZSXl9vhoF&#10;6fHt4tq4z3anr9d9nTb1d569KDV+HNIlCE+D/xf/uQ86zF/Ez/D7TTh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DeJxQAAAN0AAAAPAAAAAAAAAAAAAAAAAJgCAABkcnMv&#10;ZG93bnJldi54bWxQSwUGAAAAAAQABAD1AAAAigMAAAAA&#10;" fillcolor="white [3212]" strokecolor="#4579b8 [3044]">
                  <v:shadow on="t" color="black" opacity="22937f" origin=",.5" offset="0,.63889mm"/>
                </v:rect>
                <v:rect id="Rectangle 1790" o:spid="_x0000_s1089"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IycgA&#10;AADdAAAADwAAAGRycy9kb3ducmV2LnhtbESPzU7DQAyE70i8w8pI3OiGHmhJu62iiAIHJOiPeray&#10;bpIm642yS5Py9PiAxM3WjGc+L9eja9WF+lB7NvA4SUARF97WXBo47DcPc1AhIltsPZOBKwVYr25v&#10;lphaP/CWLrtYKgnhkKKBKsYu1ToUFTkME98Ri3byvcMoa19q2+Mg4a7V0yR50g5rloYKO8orKprd&#10;tzOQfX0eQzcf8tft+eOtydrmp8hfjLm/G7MFqEhj/Df/Xb9bwZ89C79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xwjJyAAAAN0AAAAPAAAAAAAAAAAAAAAAAJgCAABk&#10;cnMvZG93bnJldi54bWxQSwUGAAAAAAQABAD1AAAAjQMAAAAA&#10;" fillcolor="white [3212]" strokecolor="#4579b8 [3044]">
                  <v:shadow on="t" color="black" opacity="22937f" origin=",.5" offset="0,.63889mm"/>
                </v:rect>
                <v:rect id="Rectangle 1791" o:spid="_x0000_s1090"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utUsQA&#10;AADdAAAADwAAAGRycy9kb3ducmV2LnhtbERPTWvCQBC9C/0PyxS86cYe1EZXCaFVD4WqFc9DdkzS&#10;ZGdDdjWxv75bKHibx/uc5bo3tbhR60rLCibjCARxZnXJuYLT1/toDsJ5ZI21ZVJwJwfr1dNgibG2&#10;HR/odvS5CCHsYlRQeN/EUrqsIINubBviwF1sa9AH2OZSt9iFcFPLlyiaSoMlh4YCG0oLyqrj1ShI&#10;9p9n18y7dHP4/thWSV39ZOmbUsPnPlmA8NT7h/jfvdNh/ux1A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LrVLEAAAA3QAAAA8AAAAAAAAAAAAAAAAAmAIAAGRycy9k&#10;b3ducmV2LnhtbFBLBQYAAAAABAAEAPUAAACJAwAAAAA=&#10;" fillcolor="white [3212]" strokecolor="#4579b8 [3044]">
                  <v:shadow on="t" color="black" opacity="22937f" origin=",.5" offset="0,.63889mm"/>
                </v:rect>
                <v:rect id="Rectangle 1792" o:spid="_x0000_s1091"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PgMcA&#10;AADdAAAADwAAAGRycy9kb3ducmV2LnhtbERPTU/CQBC9m/AfNmPihcBWjAKFhRiRROIFCgeOQ3ds&#10;S7uzTXct1V/PmpB4m5f3OfNlZyrRUuMKywoehxEI4tTqgjMFh/16MAHhPLLGyjIp+CEHy0Xvbo6x&#10;thfeUZv4TIQQdjEqyL2vYyldmpNBN7Q1ceC+bGPQB9hkUjd4CeGmkqMoepEGCw4NOdb0llNaJt9G&#10;weS4Scvx+6H/tNo+Z6tz+fnbJielHu671xkIT53/F9/cHzrMH09H8PdNOEE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Uz4DHAAAA3QAAAA8AAAAAAAAAAAAAAAAAmAIAAGRy&#10;cy9kb3ducmV2LnhtbFBLBQYAAAAABAAEAPUAAACMAwAAAAA=&#10;" fillcolor="#ccc [669]" strokecolor="#4579b8 [3044]">
                  <v:shadow on="t" color="black" opacity="22937f" origin=",.5" offset="0,.63889mm"/>
                </v:rect>
                <v:rect id="Rectangle 1793" o:spid="_x0000_s109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qG8cA&#10;AADdAAAADwAAAGRycy9kb3ducmV2LnhtbERPTU/CQBC9m/AfNmPixcAWiQKFhRDRBOIFCgeOQ3ds&#10;S7uzTXctxV/vmph4m5f3OfNlZyrRUuMKywqGgwgEcWp1wZmC4+G9PwHhPLLGyjIpuJGD5aJ3N8dY&#10;2yvvqU18JkIIuxgV5N7XsZQuzcmgG9iaOHCftjHoA2wyqRu8hnBTyacoepEGCw4NOdb0mlNaJl9G&#10;weS0Tcvx2/FxtN49Z+tL+fHdJmelHu671QyEp87/i//cGx3mj6cj+P0mnC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YahvHAAAA3QAAAA8AAAAAAAAAAAAAAAAAmAIAAGRy&#10;cy9kb3ducmV2LnhtbFBLBQYAAAAABAAEAPUAAACMAwAAAAA=&#10;" fillcolor="#ccc [669]" strokecolor="#4579b8 [3044]">
                  <v:shadow on="t" color="black" opacity="22937f" origin=",.5" offset="0,.63889mm"/>
                </v:rect>
                <v:rect id="Rectangle 1794" o:spid="_x0000_s1093"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yb8cA&#10;AADdAAAADwAAAGRycy9kb3ducmV2LnhtbERPS0/CQBC+k/gfNmPCxcBWVB6VhRjQBMMFCgeOY3ds&#10;a7uzTXctxV/vmphwmy/fc+bLzlSipcYVlhXcDyMQxKnVBWcKjoe3wRSE88gaK8uk4EIOloub3hxj&#10;bc+8pzbxmQgh7GJUkHtfx1K6NCeDbmhr4sB92sagD7DJpG7wHMJNJUdRNJYGCw4NOda0yiktk2+j&#10;YHp6T8vJ6/HuYb17ytZf5fanTT6U6t92L88gPHX+Kv53b3SYP5k9wt834QS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x8m/HAAAA3QAAAA8AAAAAAAAAAAAAAAAAmAIAAGRy&#10;cy9kb3ducmV2LnhtbFBLBQYAAAAABAAEAPUAAACMAwAAAAA=&#10;" fillcolor="#ccc [669]" strokecolor="#4579b8 [3044]">
                  <v:shadow on="t" color="black" opacity="22937f" origin=",.5" offset="0,.63889mm"/>
                </v:rect>
                <v:rect id="Rectangle 1795" o:spid="_x0000_s1094"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X9McA&#10;AADdAAAADwAAAGRycy9kb3ducmV2LnhtbERPTU/CQBC9m/AfNmPixcBWDQKFhRiRBOIFCgeOQ3ds&#10;S7uzTXctxV/vkph4m5f3ObNFZyrRUuMKywqeBhEI4tTqgjMFh/2qPwbhPLLGyjIpuJKDxbx3N8NY&#10;2wvvqE18JkIIuxgV5N7XsZQuzcmgG9iaOHBftjHoA2wyqRu8hHBTyecoepUGCw4NOdb0nlNaJt9G&#10;wfi4ScvRx+HxZbkdZstz+fnTJielHu67tykIT53/F/+51zrMH02GcPsmnC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9V/THAAAA3QAAAA8AAAAAAAAAAAAAAAAAmAIAAGRy&#10;cy9kb3ducmV2LnhtbFBLBQYAAAAABAAEAPUAAACMAwAAAAA=&#10;" fillcolor="#ccc [669]" strokecolor="#4579b8 [3044]">
                  <v:shadow on="t" color="black" opacity="22937f" origin=",.5" offset="0,.63889mm"/>
                </v:rect>
                <v:rect id="Rectangle 1796" o:spid="_x0000_s1095"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g8cA&#10;AADdAAAADwAAAGRycy9kb3ducmV2LnhtbERPS2vCQBC+F/wPyxR6Kbppi6/oKqVWUHrR6MHjmJ0m&#10;MdnZkN3G2F/fLRR6m4/vOfNlZyrRUuMKywqeBhEI4tTqgjMFx8O6PwHhPLLGyjIpuJGD5aJ3N8dY&#10;2yvvqU18JkIIuxgV5N7XsZQuzcmgG9iaOHCftjHoA2wyqRu8hnBTyecoGkmDBYeGHGt6yyktky+j&#10;YHLapuX4/fj4stoNs9Wl/Phuk7NSD/fd6wyEp87/i//cGx3mj6cj+P0mnC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vyYPHAAAA3QAAAA8AAAAAAAAAAAAAAAAAmAIAAGRy&#10;cy9kb3ducmV2LnhtbFBLBQYAAAAABAAEAPUAAACMAwAAAAA=&#10;" fillcolor="#ccc [669]" strokecolor="#4579b8 [3044]">
                  <v:shadow on="t" color="black" opacity="22937f" origin=",.5" offset="0,.63889mm"/>
                </v:rect>
                <v:rect id="Rectangle 1797" o:spid="_x0000_s1096"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smBcMA&#10;AADdAAAADwAAAGRycy9kb3ducmV2LnhtbERP22rCQBB9F/oPyxR8000LXhpdRQotVqig1vcxOyah&#10;2dmQHU3ar+8WBN/mcK4zX3auUldqQunZwNMwAUWceVtybuDr8DaYggqCbLHyTAZ+KMBy8dCbY2p9&#10;yzu67iVXMYRDigYKkTrVOmQFOQxDXxNH7uwbhxJhk2vbYBvDXaWfk2SsHZYcGwqs6bWg7Ht/cQZk&#10;/M7dZ9iMNuFju76IXx1Pv60x/cduNQMl1MldfHOvbZw/eZnA/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smBcMAAADdAAAADwAAAAAAAAAAAAAAAACYAgAAZHJzL2Rv&#10;d25yZXYueG1sUEsFBgAAAAAEAAQA9QAAAIgDAAAAAA==&#10;" fillcolor="#84a6d1 [2260]" strokecolor="#4579b8 [3044]">
                  <v:shadow on="t" color="black" opacity="22937f" origin=",.5" offset="0,.63889mm"/>
                </v:rect>
                <v:rect id="Rectangle 1798" o:spid="_x0000_s1097"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Syd8YA&#10;AADdAAAADwAAAGRycy9kb3ducmV2LnhtbESPQUvDQBCF74L/YRnBm90oWDV2W4rQ0hYUjHofs2MS&#10;zM6G7LRJ++s7B8HbDO/Ne9/MFmNozYH61ER2cDvJwBCX0TdcOfj8WN08gkmC7LGNTA6OlGAxv7yY&#10;Ye7jwO90KKQyGsIpRwe1SJdbm8qaAqZJ7IhV+4l9QNG1r6zvcdDw0Nq7LJvagA1rQ40dvdRU/hb7&#10;4ECmax5f0+5+l7Zvm73E5df3aXDu+mpcPoMRGuXf/He98Yr/8KS4+o2OY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Syd8YAAADdAAAADwAAAAAAAAAAAAAAAACYAgAAZHJz&#10;L2Rvd25yZXYueG1sUEsFBgAAAAAEAAQA9QAAAIsDAAAAAA==&#10;" fillcolor="#84a6d1 [2260]" strokecolor="#4579b8 [3044]">
                  <v:shadow on="t" color="black" opacity="22937f" origin=",.5" offset="0,.63889mm"/>
                </v:rect>
                <v:rect id="Rectangle 1799" o:spid="_x0000_s1098"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hVMUA&#10;AADdAAAADwAAAGRycy9kb3ducmV2LnhtbERPS2vCQBC+C/6HZYTedGMPPqKrhGBtD4WqLZ6H7JjE&#10;ZGdDdmtif323UPA2H99z1tve1OJGrSstK5hOIhDEmdUl5wq+Pl/GCxDOI2usLZOCOznYboaDNcba&#10;dnyk28nnIoSwi1FB4X0TS+myggy6iW2IA3exrUEfYJtL3WIXwk0tn6NoJg2WHBoKbCgtKKtO30ZB&#10;cvg4u2bRpfvj9f21SurqJ0t3Sj2N+mQFwlPvH+J/95sO8+fLJfx9E06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FUxQAAAN0AAAAPAAAAAAAAAAAAAAAAAJgCAABkcnMv&#10;ZG93bnJldi54bWxQSwUGAAAAAAQABAD1AAAAigMAAAAA&#10;" fillcolor="white [3212]" strokecolor="#4579b8 [3044]">
                  <v:shadow on="t" color="black" opacity="22937f" origin=",.5" offset="0,.63889mm"/>
                </v:rect>
                <v:rect id="Rectangle 1800" o:spid="_x0000_s1099"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JGMcA&#10;AADdAAAADwAAAGRycy9kb3ducmV2LnhtbESPT0vDQBDF7wW/wzKCt3ajBwmxmxCC/w5CbRXPQ3aa&#10;pMnOhuzaxH565yB4m+G9ee8322JxgzrTFDrPBm43CSji2tuOGwOfH0/rFFSIyBYHz2TghwIU+dVq&#10;i5n1M+/pfIiNkhAOGRpoYxwzrUPdksOw8SOxaEc/OYyyTo22E84S7gZ9lyT32mHH0tDiSFVLdX/4&#10;dgbK991XGNO5et6f3l76cugvdfVozM31Uj6AirTEf/Pf9asV/DQR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5CRjHAAAA3QAAAA8AAAAAAAAAAAAAAAAAmAIAAGRy&#10;cy9kb3ducmV2LnhtbFBLBQYAAAAABAAEAPUAAACMAwAAAAA=&#10;" fillcolor="white [3212]" strokecolor="#4579b8 [3044]">
                  <v:shadow on="t" color="black" opacity="22937f" origin=",.5" offset="0,.63889mm"/>
                </v:rect>
                <v:rect id="Rectangle 1801" o:spid="_x0000_s1100"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sg8QA&#10;AADdAAAADwAAAGRycy9kb3ducmV2LnhtbERPTWvCQBC9F/wPywje6iYeJERXCaFqD0KrlZ6H7DRJ&#10;k50N2W0S++u7hUJv83ifs91PphUD9a62rCBeRiCIC6trLhXc3g6PCQjnkTW2lknBnRzsd7OHLaba&#10;jnyh4epLEULYpaig8r5LpXRFRQbd0nbEgfuwvUEfYF9K3eMYwk0rV1G0lgZrDg0VdpRXVDTXL6Mg&#10;e315d10y5sfL5/nUZG3zXeRPSi3mU7YB4Wny/+I/97MO85Moht9vwgl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1rIPEAAAA3QAAAA8AAAAAAAAAAAAAAAAAmAIAAGRycy9k&#10;b3ducmV2LnhtbFBLBQYAAAAABAAEAPUAAACJAwAAAAA=&#10;" fillcolor="white [3212]" strokecolor="#4579b8 [3044]">
                  <v:shadow on="t" color="black" opacity="22937f" origin=",.5" offset="0,.63889mm"/>
                </v:rect>
                <v:rect id="Rectangle 1802" o:spid="_x0000_s1101"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y9MQA&#10;AADdAAAADwAAAGRycy9kb3ducmV2LnhtbERPTWvCQBC9F/oflil4q5vmICF1lRBs60Go2uJ5yI5J&#10;THY2ZNck9te7hUJv83ifs1xPphUD9a62rOBlHoEgLqyuuVTw/fX2nIBwHllja5kU3MjBevX4sMRU&#10;25EPNBx9KUIIuxQVVN53qZSuqMigm9uOOHBn2xv0Afal1D2OIdy0Mo6ihTRYc2iosKO8oqI5Xo2C&#10;bP95cl0y5u+Hy+6jydrmp8g3Ss2epuwVhKfJ/4v/3Fsd5idRDL/fhB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nMvTEAAAA3QAAAA8AAAAAAAAAAAAAAAAAmAIAAGRycy9k&#10;b3ducmV2LnhtbFBLBQYAAAAABAAEAPUAAACJAwAAAAA=&#10;" fillcolor="white [3212]" strokecolor="#4579b8 [3044]">
                  <v:shadow on="t" color="black" opacity="22937f" origin=",.5" offset="0,.63889mm"/>
                </v:rect>
                <v:rect id="Rectangle 1803" o:spid="_x0000_s1102"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b8QA&#10;AADdAAAADwAAAGRycy9kb3ducmV2LnhtbERPS2vCQBC+F/wPywi91Y0VJE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rl2/EAAAA3QAAAA8AAAAAAAAAAAAAAAAAmAIAAGRycy9k&#10;b3ducmV2LnhtbFBLBQYAAAAABAAEAPUAAACJAwAAAAA=&#10;" fillcolor="white [3212]" strokecolor="#4579b8 [3044]">
                  <v:shadow on="t" color="black" opacity="22937f" origin=",.5" offset="0,.63889mm"/>
                </v:rect>
                <v:rect id="Rectangle 1804" o:spid="_x0000_s1103"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IPG8QA&#10;AADdAAAADwAAAGRycy9kb3ducmV2LnhtbERPS2vCQBC+F/wPywi91Y1FJE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CDxvEAAAA3QAAAA8AAAAAAAAAAAAAAAAAmAIAAGRycy9k&#10;b3ducmV2LnhtbFBLBQYAAAAABAAEAPUAAACJAwAAAAA=&#10;" fillcolor="white [3212]" strokecolor="#4579b8 [3044]">
                  <v:shadow on="t" color="black" opacity="22937f" origin=",.5" offset="0,.63889mm"/>
                </v:rect>
                <v:rect id="Rectangle 1805" o:spid="_x0000_s1104"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6qgMQA&#10;AADdAAAADwAAAGRycy9kb3ducmV2LnhtbERPS2vCQBC+F/wPywi91Y0FJURXCcHWHoTWB56H7JjE&#10;ZGdDdmuiv75bKPQ2H99zluvBNOJGnassK5hOIhDEudUVFwpOx7eXGITzyBoby6TgTg7Wq9HTEhNt&#10;e97T7eALEULYJaig9L5NpHR5SQbdxLbEgbvYzqAPsCuk7rAP4aaRr1E0lwYrDg0ltpSVlNeHb6Mg&#10;/fo8uzbus/f9dbet06Z+5NlGqefxkC5AeBr8v/jP/aHD/Dia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qoDEAAAA3QAAAA8AAAAAAAAAAAAAAAAAmAIAAGRycy9k&#10;b3ducmV2LnhtbFBLBQYAAAAABAAEAPUAAACJAwAAAAA=&#10;" fillcolor="white [3212]" strokecolor="#4579b8 [3044]">
                  <v:shadow on="t" color="black" opacity="22937f" origin=",.5" offset="0,.63889mm"/>
                </v:rect>
                <v:rect id="Rectangle 1806" o:spid="_x0000_s1105"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w098QA&#10;AADdAAAADwAAAGRycy9kb3ducmV2LnhtbERPS2vCQBC+C/0PyxR60009SEhdJQRreyj4Kp6H7JjE&#10;ZGdDdmtSf70rCN7m43vOfDmYRlyoc5VlBe+TCARxbnXFhYLfw+c4BuE8ssbGMin4JwfLxctojom2&#10;Pe/osveFCCHsElRQet8mUrq8JINuYlviwJ1sZ9AH2BVSd9iHcNPIaRTNpMGKQ0OJLWUl5fX+zyhI&#10;t5uja+M+W+/OP1912tTXPFsp9fY6pB8gPA3+KX64v3WYH0cz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NPfEAAAA3QAAAA8AAAAAAAAAAAAAAAAAmAIAAGRycy9k&#10;b3ducmV2LnhtbFBLBQYAAAAABAAEAPUAAACJAwAAAAA=&#10;" fillcolor="white [3212]" strokecolor="#4579b8 [3044]">
                  <v:shadow on="t" color="black" opacity="22937f" origin=",.5" offset="0,.63889mm"/>
                </v:rect>
                <v:rect id="Rectangle 1807" o:spid="_x0000_s1106"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RbMQA&#10;AADdAAAADwAAAGRycy9kb3ducmV2LnhtbERPS2vCQBC+F/wPywi91Y09aIiuEoKtPQitDzwP2TGJ&#10;yc6G7NZEf323UOhtPr7nLNeDacSNOldZVjCdRCCIc6srLhScjm8vMQjnkTU2lknBnRysV6OnJSba&#10;9ryn28EXIoSwS1BB6X2bSOnykgy6iW2JA3exnUEfYFdI3WEfwk0jX6NoJg1WHBpKbCkrKa8P30ZB&#10;+vV5dm3cZ+/7625bp039yLONUs/jIV2A8DT4f/Gf+0OH+XE0h99vwgl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QkWzEAAAA3QAAAA8AAAAAAAAAAAAAAAAAmAIAAGRycy9k&#10;b3ducmV2LnhtbFBLBQYAAAAABAAEAPUAAACJAwAAAAA=&#10;" fillcolor="white [3212]" strokecolor="#4579b8 [3044]">
                  <v:shadow on="t" color="black" opacity="22937f" origin=",.5" offset="0,.63889mm"/>
                </v:rect>
                <v:rect id="Rectangle 1808" o:spid="_x0000_s1107"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8FHscA&#10;AADdAAAADwAAAGRycy9kb3ducmV2LnhtbESPT0vDQBDF7wW/wzKCt3ajBwmxmxCC/w5CbRXPQ3aa&#10;pMnOhuzaxH565yB4m+G9ee8322JxgzrTFDrPBm43CSji2tuOGwOfH0/rFFSIyBYHz2TghwIU+dVq&#10;i5n1M+/pfIiNkhAOGRpoYxwzrUPdksOw8SOxaEc/OYyyTo22E84S7gZ9lyT32mHH0tDiSFVLdX/4&#10;dgbK991XGNO5et6f3l76cugvdfVozM31Uj6AirTEf/Pf9asV/DQR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BR7HAAAA3QAAAA8AAAAAAAAAAAAAAAAAmAIAAGRy&#10;cy9kb3ducmV2LnhtbFBLBQYAAAAABAAEAPUAAACMAwAAAAA=&#10;" fillcolor="white [3212]" strokecolor="#4579b8 [3044]">
                  <v:shadow on="t" color="black" opacity="22937f" origin=",.5" offset="0,.63889mm"/>
                </v:rect>
                <v:rect id="Rectangle 1809" o:spid="_x0000_s1108"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OghcQA&#10;AADdAAAADwAAAGRycy9kb3ducmV2LnhtbERPTWvCQBC9F/oflil4q5t6KGl0lRCq9SBYbfE8ZMck&#10;JjsbsquJ/npXKPQ2j/c5s8VgGnGhzlWWFbyNIxDEudUVFwp+f5avMQjnkTU2lknBlRws5s9PM0y0&#10;7XlHl70vRAhhl6CC0vs2kdLlJRl0Y9sSB+5oO4M+wK6QusM+hJtGTqLoXRqsODSU2FJWUl7vz0ZB&#10;+r09uDbus9XutPmq06a+5dmnUqOXIZ2C8DT4f/Gfe63D/Dj6gMc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DoIXEAAAA3QAAAA8AAAAAAAAAAAAAAAAAmAIAAGRycy9k&#10;b3ducmV2LnhtbFBLBQYAAAAABAAEAPUAAACJAwAAAAA=&#10;" fillcolor="white [3212]" strokecolor="#4579b8 [3044]">
                  <v:shadow on="t" color="black" opacity="22937f" origin=",.5" offset="0,.63889mm"/>
                </v:rect>
                <v:rect id="Rectangle 1810" o:spid="_x0000_s1109"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fxccA&#10;AADdAAAADwAAAGRycy9kb3ducmV2LnhtbESPQUvDQBCF7wX/wzJCb+2mPZQQuy0hqPUg1LbieciO&#10;SUx2NmTXJvbXOwfB2wzvzXvfbPeT69SVhtB4NrBaJqCIS28brgy8X54WKagQkS12nsnADwXY7+5m&#10;W8ysH/lE13OslIRwyNBAHWOfaR3KmhyGpe+JRfv0g8Mo61BpO+Ao4a7T6yTZaIcNS0ONPRU1le35&#10;2xnI344foU/H4vn09Xpo8669lcWjMfP7KX8AFWmK/+a/6xcr+OlK+OUbGUH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8XHAAAA3QAAAA8AAAAAAAAAAAAAAAAAmAIAAGRy&#10;cy9kb3ducmV2LnhtbFBLBQYAAAAABAAEAPUAAACMAwAAAAA=&#10;" fillcolor="white [3212]" strokecolor="#4579b8 [3044]">
                  <v:shadow on="t" color="black" opacity="22937f" origin=",.5" offset="0,.63889mm"/>
                </v:rect>
                <v:rect id="Rectangle 1811" o:spid="_x0000_s1110"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HG+8cA&#10;AADdAAAADwAAAGRycy9kb3ducmV2LnhtbERPTU/CQBC9m/AfNkPixcC2GrGpLISIJhIuWDhwHLpj&#10;W9qdbbprqfx618TE27y8z5kvB9OInjpXWVYQTyMQxLnVFRcKDvu3SQLCeWSNjWVS8E0OlovRzRxT&#10;bS/8QX3mCxFC2KWooPS+TaV0eUkG3dS2xIH7tJ1BH2BXSN3hJYSbRt5H0UwarDg0lNjSS0l5nX0Z&#10;Bclxk9dPr4e7h/XusVif6+21z05K3Y6H1TMIT4P/F/+533WYn8Qx/H4TTp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xvvHAAAA3QAAAA8AAAAAAAAAAAAAAAAAmAIAAGRy&#10;cy9kb3ducmV2LnhtbFBLBQYAAAAABAAEAPUAAACMAwAAAAA=&#10;" fillcolor="#ccc [669]" strokecolor="#4579b8 [3044]">
                  <v:shadow on="t" color="black" opacity="22937f" origin=",.5" offset="0,.63889mm"/>
                </v:rect>
                <v:rect id="Rectangle 1812" o:spid="_x0000_s1111"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NYjMcA&#10;AADdAAAADwAAAGRycy9kb3ducmV2LnhtbERPTWvCQBC9F/oflhF6KbrR0hqiq5TaQsWLjR48jtkx&#10;SZOdDdltjP56t1DobR7vc+bL3tSio9aVlhWMRxEI4szqknMF+93HMAbhPLLG2jIpuJCD5eL+bo6J&#10;tmf+oi71uQgh7BJUUHjfJFK6rCCDbmQb4sCdbGvQB9jmUrd4DuGmlpMoepEGSw4NBTb0VlBWpT9G&#10;QXxYZ9X0ff/4tNo+56vvanPt0qNSD4P+dQbCU+//xX/uTx3mx+MJ/H4TTp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zWIzHAAAA3QAAAA8AAAAAAAAAAAAAAAAAmAIAAGRy&#10;cy9kb3ducmV2LnhtbFBLBQYAAAAABAAEAPUAAACMAwAAAAA=&#10;" fillcolor="#ccc [669]" strokecolor="#4579b8 [3044]">
                  <v:shadow on="t" color="black" opacity="22937f" origin=",.5" offset="0,.63889mm"/>
                </v:rect>
                <v:rect id="Rectangle 1813" o:spid="_x0000_s1112"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9F8cA&#10;AADdAAAADwAAAGRycy9kb3ducmV2LnhtbERPTWvCQBC9F/oflhG8SN2otA2pq5RaQemljR48TrNj&#10;kiY7G7LbGP31bkHobR7vc+bL3tSio9aVlhVMxhEI4szqknMF+936IQbhPLLG2jIpOJOD5eL+bo6J&#10;tif+oi71uQgh7BJUUHjfJFK6rCCDbmwb4sAdbWvQB9jmUrd4CuGmltMoepIGSw4NBTb0VlBWpb9G&#10;QXzYZtXz+340W30+5quf6uPSpd9KDQf96wsIT73/F9/cGx3mx5MZ/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RfHAAAA3QAAAA8AAAAAAAAAAAAAAAAAmAIAAGRy&#10;cy9kb3ducmV2LnhtbFBLBQYAAAAABAAEAPUAAACMAwAAAAA=&#10;" fillcolor="#ccc [669]" strokecolor="#4579b8 [3044]">
                  <v:shadow on="t" color="black" opacity="22937f" origin=",.5" offset="0,.63889mm"/>
                </v:rect>
                <v:rect id="Rectangle 1814" o:spid="_x0000_s1113"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ZlY8cA&#10;AADdAAAADwAAAGRycy9kb3ducmV2LnhtbERPS2vCQBC+F/wPywi9FN3Yh4bUVURbsPRSoweP0+yY&#10;xGRnQ3YbY399t1DobT6+58yXvalFR60rLSuYjCMQxJnVJecKDvvXUQzCeWSNtWVScCUHy8XgZo6J&#10;thfeUZf6XIQQdgkqKLxvEildVpBBN7YNceBOtjXoA2xzqVu8hHBTy/somkqDJYeGAhtaF5RV6ZdR&#10;EB/fsmr2crh72Hw85Ztz9f7dpZ9K3Q771TMIT73/F/+5tzrMjyeP8PtNOE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WZWPHAAAA3QAAAA8AAAAAAAAAAAAAAAAAmAIAAGRy&#10;cy9kb3ducmV2LnhtbFBLBQYAAAAABAAEAPUAAACMAwAAAAA=&#10;" fillcolor="#ccc [669]" strokecolor="#4579b8 [3044]">
                  <v:shadow on="t" color="black" opacity="22937f" origin=",.5" offset="0,.63889mm"/>
                </v:rect>
                <v:rect id="Rectangle 1815" o:spid="_x0000_s1114"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A+McA&#10;AADdAAAADwAAAGRycy9kb3ducmV2LnhtbERPTWvCQBC9F/oflhG8lLrRYhtSVxFtQemljR48TrNj&#10;kiY7G7LbGP31rlDobR7vc2aL3tSio9aVlhWMRxEI4szqknMF+937YwzCeWSNtWVScCYHi/n93QwT&#10;bU/8RV3qcxFC2CWooPC+SaR0WUEG3cg2xIE72tagD7DNpW7xFMJNLSdR9CwNlhwaCmxoVVBWpb9G&#10;QXzYZtXL2/7haf05zdc/1celS7+VGg765SsIT73/F/+5NzrMj8dTuH0TT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awPjHAAAA3QAAAA8AAAAAAAAAAAAAAAAAmAIAAGRy&#10;cy9kb3ducmV2LnhtbFBLBQYAAAAABAAEAPUAAACMAwAAAAA=&#10;" fillcolor="#ccc [669]" strokecolor="#4579b8 [3044]">
                  <v:shadow on="t" color="black" opacity="22937f" origin=",.5" offset="0,.63889mm"/>
                </v:rect>
                <v:rect id="Rectangle 1816" o:spid="_x0000_s1115"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9/r8A&#10;AADdAAAADwAAAGRycy9kb3ducmV2LnhtbERPyQrCMBC9C/5DGMGbpoqIVqOoIHhwwe0+NGNbbCal&#10;iVr/3giCt3m8dabz2hTiSZXLLSvodSMQxInVOacKLud1ZwTCeWSNhWVS8CYH81mzMcVY2xcf6Xny&#10;qQgh7GJUkHlfxlK6JCODrmtL4sDdbGXQB1ilUlf4CuGmkP0oGkqDOYeGDEtaZZTcTw+j4LBfHMvL&#10;oG/HY9pd99trfZfbpVLtVr2YgPBU+7/4597oMH/UG8L3m3CCn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3+vwAAAN0AAAAPAAAAAAAAAAAAAAAAAJgCAABkcnMvZG93bnJl&#10;di54bWxQSwUGAAAAAAQABAD1AAAAhAMAAAAA&#10;" fillcolor="#c6615e [2901]" strokecolor="#4579b8 [3044]">
                  <v:shadow on="t" color="black" opacity="22937f" origin=",.5" offset="0,.63889mm"/>
                </v:rect>
                <v:rect id="Rectangle 1817" o:spid="_x0000_s1116"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yxCcIA&#10;AADdAAAADwAAAGRycy9kb3ducmV2LnhtbERP22rCQBB9F/yHZQp9041CVaKriGCxQgve3qfZaRKa&#10;nQ3Z0aT9+m5B8G0O5zqLVecqdaMmlJ4NjIYJKOLM25JzA+fTdjADFQTZYuWZDPxQgNWy31tgan3L&#10;B7odJVcxhEOKBgqROtU6ZAU5DENfE0fuyzcOJcIm17bBNoa7So+TZKIdlhwbCqxpU1D2fbw6AzJ5&#10;5e497F/24e1jdxW/vnz+tsY8P3XrOSihTh7iu3tn4/zZaAr/38QT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LEJwgAAAN0AAAAPAAAAAAAAAAAAAAAAAJgCAABkcnMvZG93&#10;bnJldi54bWxQSwUGAAAAAAQABAD1AAAAhwMAAAAA&#10;" fillcolor="#84a6d1 [2260]" strokecolor="#4579b8 [3044]">
                  <v:shadow on="t" color="black" opacity="22937f" origin=",.5" offset="0,.63889mm"/>
                </v:rect>
                <v:rect id="Rectangle 1818" o:spid="_x0000_s1117"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Tw8cA&#10;AADdAAAADwAAAGRycy9kb3ducmV2LnhtbESPQUvDQBCF7wX/wzJCb+2mPZQQuy0hqPUg1LbieciO&#10;SUx2NmTXJvbXOwfB2wzvzXvfbPeT69SVhtB4NrBaJqCIS28brgy8X54WKagQkS12nsnADwXY7+5m&#10;W8ysH/lE13OslIRwyNBAHWOfaR3KmhyGpe+JRfv0g8Mo61BpO+Ao4a7T6yTZaIcNS0ONPRU1le35&#10;2xnI344foU/H4vn09Xpo8669lcWjMfP7KX8AFWmK/+a/6xcr+OlKcOUbGUH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Wk8PHAAAA3QAAAA8AAAAAAAAAAAAAAAAAmAIAAGRy&#10;cy9kb3ducmV2LnhtbFBLBQYAAAAABAAEAPUAAACMAwAAAAA=&#10;" fillcolor="white [3212]" strokecolor="#4579b8 [3044]">
                  <v:shadow on="t" color="black" opacity="22937f" origin=",.5" offset="0,.63889mm"/>
                </v:rect>
                <v:rect id="Rectangle 1819" o:spid="_x0000_s1118"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2WMQA&#10;AADdAAAADwAAAGRycy9kb3ducmV2LnhtbERPS2vCQBC+F/wPywi91Y09SBpdJQSrPRRaH3gesmMS&#10;k50N2dWk/fXdguBtPr7nLFaDacSNOldZVjCdRCCIc6srLhQcD+8vMQjnkTU2lknBDzlYLUdPC0y0&#10;7XlHt70vRAhhl6CC0vs2kdLlJRl0E9sSB+5sO4M+wK6QusM+hJtGvkbRTBqsODSU2FJWUl7vr0ZB&#10;+v11cm3cZ5vd5XNbp039m2drpZ7HQzoH4WnwD/Hd/aHD/Hj6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aNljEAAAA3QAAAA8AAAAAAAAAAAAAAAAAmAIAAGRycy9k&#10;b3ducmV2LnhtbFBLBQYAAAAABAAEAPUAAACJAwAAAAA=&#10;" fillcolor="white [3212]" strokecolor="#4579b8 [3044]">
                  <v:shadow on="t" color="black" opacity="22937f" origin=",.5" offset="0,.63889mm"/>
                </v:rect>
                <v:rect id="Rectangle 1820" o:spid="_x0000_s1119"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UlcUA&#10;AADdAAAADwAAAGRycy9kb3ducmV2LnhtbESPTWvCQBCG74X+h2UKvdVNpaikriKllooXjeJ5yE6T&#10;YHY2ZLdx9dc7h0JvM8z78cx8mVyrBupD49nA6ygDRVx623Bl4HhYv8xAhYhssfVMBq4UYLl4fJhj&#10;bv2F9zQUsVISwiFHA3WMXa51KGtyGEa+I5bbj+8dRln7StseLxLuWj3Osol22LA01NjRR03lufh1&#10;UjIMh9NXkbZ0Wm9uu+lbyprPvTHPT2n1DipSiv/iP/e3FfzZWPjlGxl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NSVxQAAAN0AAAAPAAAAAAAAAAAAAAAAAJgCAABkcnMv&#10;ZG93bnJldi54bWxQSwUGAAAAAAQABAD1AAAAigMAAAAA&#10;" fillcolor="#d38482 [2261]" strokecolor="#4579b8 [3044]">
                  <v:shadow on="t" color="black" opacity="22937f" origin=",.5" offset="0,.63889mm"/>
                </v:rect>
                <v:rect id="Rectangle 1821" o:spid="_x0000_s1120"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w48QA&#10;AADdAAAADwAAAGRycy9kb3ducmV2LnhtbERPS2vCQBC+C/6HZYTedKOHEqKrhKCth0LrA89Ddkxi&#10;srMhu5q0v75bKHibj+85q81gGvGgzlWWFcxnEQji3OqKCwXn024ag3AeWWNjmRR8k4PNejxaYaJt&#10;zwd6HH0hQgi7BBWU3reJlC4vyaCb2ZY4cFfbGfQBdoXUHfYh3DRyEUWv0mDFoaHElrKS8vp4NwrS&#10;r8+La+M+ezvcPt7rtKl/8myr1MtkSJcgPA3+Kf5373WYHy/m8PdNO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A8OPEAAAA3QAAAA8AAAAAAAAAAAAAAAAAmAIAAGRycy9k&#10;b3ducmV2LnhtbFBLBQYAAAAABAAEAPUAAACJAwAAAAA=&#10;" fillcolor="white [3212]" strokecolor="#4579b8 [3044]">
                  <v:shadow on="t" color="black" opacity="22937f" origin=",.5" offset="0,.63889mm"/>
                </v:rect>
                <v:rect id="Rectangle 1822" o:spid="_x0000_s1121"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JulMQA&#10;AADdAAAADwAAAGRycy9kb3ducmV2LnhtbERPTWvCQBC9C/6HZYTedGMOJURXCUFbD4VWK56H7JjE&#10;ZGdDdjVpf323UOhtHu9z1tvRtOJBvastK1guIhDEhdU1lwrOn/t5AsJ5ZI2tZVLwRQ62m+lkjam2&#10;Ax/pcfKlCCHsUlRQed+lUrqiIoNuYTviwF1tb9AH2JdS9ziEcNPKOIqepcGaQ0OFHeUVFc3pbhRk&#10;H+8X1yVD/nK8vb02Wdt8F/lOqafZmK1AeBr9v/jPfdBhfhLH8PtNOEF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SbpTEAAAA3QAAAA8AAAAAAAAAAAAAAAAAmAIAAGRycy9k&#10;b3ducmV2LnhtbFBLBQYAAAAABAAEAPUAAACJAwAAAAA=&#10;" fillcolor="white [3212]" strokecolor="#4579b8 [3044]">
                  <v:shadow on="t" color="black" opacity="22937f" origin=",.5" offset="0,.63889mm"/>
                </v:rect>
                <v:rect id="Rectangle 1823" o:spid="_x0000_s1122"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U28IA&#10;AADdAAAADwAAAGRycy9kb3ducmV2LnhtbERPTYvCMBC9L/gfwgje1nSrLFqNooLgwVXU9j40s22x&#10;mZQmav33ZmHB2zze58yXnanFnVpXWVbwNYxAEOdWV1woSC/bzwkI55E11pZJwZMcLBe9jzkm2j74&#10;RPezL0QIYZeggtL7JpHS5SUZdEPbEAfu17YGfYBtIXWLjxBuahlH0bc0WHFoKLGhTUn59XwzCo6H&#10;1alJx7GdTuknO+yz7ir3a6UG/W41A+Gp82/xv3unw/xJPIK/b8IJ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xTbwgAAAN0AAAAPAAAAAAAAAAAAAAAAAJgCAABkcnMvZG93&#10;bnJldi54bWxQSwUGAAAAAAQABAD1AAAAhwMAAAAA&#10;" fillcolor="#c6615e [2901]" strokecolor="#4579b8 [3044]">
                  <v:shadow on="t" color="black" opacity="22937f" origin=",.5" offset="0,.63889mm"/>
                </v:rect>
                <v:rect id="Rectangle 1824" o:spid="_x0000_s1123"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Te8QA&#10;AADdAAAADwAAAGRycy9kb3ducmV2LnhtbERPS2vCQBC+F/wPywi91Y0iJURXCUFrD4XWB56H7JjE&#10;ZGdDdmvS/vpuQfA2H99zluvBNOJGnassK5hOIhDEudUVFwpOx+1LDMJ5ZI2NZVLwQw7Wq9HTEhNt&#10;e97T7eALEULYJaig9L5NpHR5SQbdxLbEgbvYzqAPsCuk7rAP4aaRsyh6lQYrDg0ltpSVlNeHb6Mg&#10;/fo8uzbus7f99WNXp039m2cbpZ7HQ7oA4WnwD/Hd/a7D/Hg2h/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3U3vEAAAA3QAAAA8AAAAAAAAAAAAAAAAAmAIAAGRycy9k&#10;b3ducmV2LnhtbFBLBQYAAAAABAAEAPUAAACJAwAAAAA=&#10;" fillcolor="white [3212]" strokecolor="#4579b8 [3044]">
                  <v:shadow on="t" color="black" opacity="22937f" origin=",.5" offset="0,.63889mm"/>
                </v:rect>
                <v:rect id="Rectangle 1825" o:spid="_x0000_s1124"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v24MQA&#10;AADdAAAADwAAAGRycy9kb3ducmV2LnhtbERPS2vCQBC+F/wPywi91Y2CJURXCUFrD4XWB56H7JjE&#10;ZGdDdmvS/vpuQfA2H99zluvBNOJGnassK5hOIhDEudUVFwpOx+1LDMJ5ZI2NZVLwQw7Wq9HTEhNt&#10;e97T7eALEULYJaig9L5NpHR5SQbdxLbEgbvYzqAPsCuk7rAP4aaRsyh6lQYrDg0ltpSVlNeHb6Mg&#10;/fo8uzbus7f99WNXp039m2cbpZ7HQ7oA4WnwD/Hd/a7D/Hg2h/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79uDEAAAA3QAAAA8AAAAAAAAAAAAAAAAAmAIAAGRycy9k&#10;b3ducmV2LnhtbFBLBQYAAAAABAAEAPUAAACJAwAAAAA=&#10;" fillcolor="white [3212]" strokecolor="#4579b8 [3044]">
                  <v:shadow on="t" color="black" opacity="22937f" origin=",.5" offset="0,.63889mm"/>
                </v:rect>
                <v:rect id="Rectangle 1826" o:spid="_x0000_s1125"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lol8QA&#10;AADdAAAADwAAAGRycy9kb3ducmV2LnhtbERPTWvCQBC9F/wPywje6kYPEqKrhKDWg9CqpechOyYx&#10;2dmQ3ZrYX98tFLzN433OajOYRtypc5VlBbNpBII4t7riQsHnZfcag3AeWWNjmRQ8yMFmPXpZYaJt&#10;zye6n30hQgi7BBWU3reJlC4vyaCb2pY4cFfbGfQBdoXUHfYh3DRyHkULabDi0FBiS1lJeX3+NgrS&#10;j/cv18Z9tj/djm912tQ/ebZVajIe0iUIT4N/iv/dBx3mx/MF/H0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paJfEAAAA3QAAAA8AAAAAAAAAAAAAAAAAmAIAAGRycy9k&#10;b3ducmV2LnhtbFBLBQYAAAAABAAEAPUAAACJAwAAAAA=&#10;" fillcolor="white [3212]" strokecolor="#4579b8 [3044]">
                  <v:shadow on="t" color="black" opacity="22937f" origin=",.5" offset="0,.63889mm"/>
                </v:rect>
                <v:rect id="Rectangle 1827" o:spid="_x0000_s1126"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M4cYA&#10;AADdAAAADwAAAGRycy9kb3ducmV2LnhtbESPQWvCQBCF7wX/wzKCt7pRpErqJohoqfSisXgestMk&#10;NDsbstu49dd3C4K3Gd6b971Z58G0YqDeNZYVzKYJCOLS6oYrBZ/n/fMKhPPIGlvLpOCXHOTZ6GmN&#10;qbZXPtFQ+ErEEHYpKqi971IpXVmTQTe1HXHUvmxv0Me1r6Tu8RrDTSvnSfIiDTYcCTV2tK2p/C5+&#10;TIQMw/nyVoQPuuwPt+NyEZJmd1JqMg6bVxCegn+Y79fvOtZfzZfw/00cQW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1M4cYAAADdAAAADwAAAAAAAAAAAAAAAACYAgAAZHJz&#10;L2Rvd25yZXYueG1sUEsFBgAAAAAEAAQA9QAAAIsDAAAAAA==&#10;" fillcolor="#d38482 [2261]" strokecolor="#4579b8 [3044]">
                  <v:shadow on="t" color="black" opacity="22937f" origin=",.5" offset="0,.63889mm"/>
                </v:rect>
                <v:rect id="Rectangle 1828" o:spid="_x0000_s1127"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ZfscA&#10;AADdAAAADwAAAGRycy9kb3ducmV2LnhtbESPzWrDQAyE74G+w6JCbsm6OQTjZhOM6d8hkCYpPQuv&#10;arv2ao13Gzt5+upQ6E1iRjOfNrvJdepCQ2g8G3hYJqCIS28brgx8nJ8XKagQkS12nsnAlQLstnez&#10;DWbWj3ykyylWSkI4ZGigjrHPtA5lTQ7D0vfEon35wWGUdai0HXCUcNfpVZKstcOGpaHGnoqayvb0&#10;4wzk74fP0Kdj8XL83r+2edfeyuLJmPn9lD+CijTFf/Pf9ZsV/HQluPKNj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WX7HAAAA3QAAAA8AAAAAAAAAAAAAAAAAmAIAAGRy&#10;cy9kb3ducmV2LnhtbFBLBQYAAAAABAAEAPUAAACMAwAAAAA=&#10;" fillcolor="white [3212]" strokecolor="#4579b8 [3044]">
                  <v:shadow on="t" color="black" opacity="22937f" origin=",.5" offset="0,.63889mm"/>
                </v:rect>
                <v:rect id="Rectangle 1829" o:spid="_x0000_s1128"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b85cQA&#10;AADdAAAADwAAAGRycy9kb3ducmV2LnhtbERPS2vCQBC+F/wPywi91U09lJi6Sgh9HQRfxfOQHZM0&#10;2dmQ3Zror3cFwdt8fM+ZLwfTiBN1rrKs4HUSgSDOra64UPC7/3yJQTiPrLGxTArO5GC5GD3NMdG2&#10;5y2ddr4QIYRdggpK79tESpeXZNBNbEscuKPtDPoAu0LqDvsQbho5jaI3abDi0FBiS1lJeb37NwrS&#10;zfrg2rjPvrZ/q+86bepLnn0o9Twe0ncQngb/EN/dPzrMj6czuH0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2/OXEAAAA3QAAAA8AAAAAAAAAAAAAAAAAmAIAAGRycy9k&#10;b3ducmV2LnhtbFBLBQYAAAAABAAEAPUAAACJAwAAAAA=&#10;" fillcolor="white [3212]" strokecolor="#4579b8 [3044]">
                  <v:shadow on="t" color="black" opacity="22937f" origin=",.5" offset="0,.63889mm"/>
                </v:rect>
                <v:rect id="Rectangle 1830" o:spid="_x0000_s112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g/AMkA&#10;AADdAAAADwAAAGRycy9kb3ducmV2LnhtbESPQU/DMAyF70j8h8iTuKAtZROsKssmtIEE4gLdDjua&#10;xmtLG6dqQlf49fiAxM3We37v82ozulYN1Ifas4GbWQKKuPC25tLAYf80TUGFiGyx9UwGvinAZn15&#10;scLM+jO/05DHUkkIhwwNVDF2mdahqMhhmPmOWLST7x1GWftS2x7PEu5aPU+SO+2wZmmosKNtRUWT&#10;fzkD6fGlaJaPh+vF7u223H02rz9D/mHM1WR8uAcVaYz/5r/rZyv46UL45RsZQa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1g/AMkAAADdAAAADwAAAAAAAAAAAAAAAACYAgAA&#10;ZHJzL2Rvd25yZXYueG1sUEsFBgAAAAAEAAQA9QAAAI4DAAAAAA==&#10;" fillcolor="#ccc [669]" strokecolor="#4579b8 [3044]">
                  <v:shadow on="t" color="black" opacity="22937f" origin=",.5" offset="0,.63889mm"/>
                </v:rect>
                <v:rect id="Rectangle 1831" o:spid="_x0000_s1130"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am8cA&#10;AADdAAAADwAAAGRycy9kb3ducmV2LnhtbERPTWvCQBC9F/oflhG8SN2otA2pq5RaQemljR48TrNj&#10;kiY7G7LbGP31bkHobR7vc+bL3tSio9aVlhVMxhEI4szqknMF+936IQbhPLLG2jIpOJOD5eL+bo6J&#10;tif+oi71uQgh7BJUUHjfJFK6rCCDbmwb4sAdbWvQB9jmUrd4CuGmltMoepIGSw4NBTb0VlBWpb9G&#10;QXzYZtXz+340W30+5quf6uPSpd9KDQf96wsIT73/F9/cGx3mx7MJ/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UmpvHAAAA3QAAAA8AAAAAAAAAAAAAAAAAmAIAAGRy&#10;cy9kb3ducmV2LnhtbFBLBQYAAAAABAAEAPUAAACMAwAAAAA=&#10;" fillcolor="#ccc [669]" strokecolor="#4579b8 [3044]">
                  <v:shadow on="t" color="black" opacity="22937f" origin=",.5" offset="0,.63889mm"/>
                </v:rect>
                <v:rect id="Rectangle 1832" o:spid="_x0000_s1131"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YE7McA&#10;AADdAAAADwAAAGRycy9kb3ducmV2LnhtbERPTWvCQBC9F/oflhG8SN1UaRtSVylaQemljR48TrNj&#10;kiY7G7LbGP31bkHobR7vc2aL3tSio9aVlhU8jiMQxJnVJecK9rv1QwzCeWSNtWVScCYHi/n93QwT&#10;bU/8RV3qcxFC2CWooPC+SaR0WUEG3dg2xIE72tagD7DNpW7xFMJNLSdR9CwNlhwaCmxoWVBWpb9G&#10;QXzYZtXL+340XX0+5auf6uPSpd9KDQf92ysIT73/F9/cGx3mx9MJ/H0TT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BOzHAAAA3QAAAA8AAAAAAAAAAAAAAAAAmAIAAGRy&#10;cy9kb3ducmV2LnhtbFBLBQYAAAAABAAEAPUAAACMAwAAAAA=&#10;" fillcolor="#ccc [669]" strokecolor="#4579b8 [3044]">
                  <v:shadow on="t" color="black" opacity="22937f" origin=",.5" offset="0,.63889mm"/>
                </v:rect>
                <v:rect id="Rectangle 1833" o:spid="_x0000_s1132"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rasIA&#10;AADdAAAADwAAAGRycy9kb3ducmV2LnhtbERP22rCQBB9F/oPyxR8000rikRXkUKLCi14e59mp0lo&#10;djZkRxP9erdQ8G0O5zrzZecqdaEmlJ4NvAwTUMSZtyXnBo6H98EUVBBki5VnMnClAMvFU2+OqfUt&#10;7+iyl1zFEA4pGihE6lTrkBXkMAx9TRy5H984lAibXNsG2xjuKv2aJBPtsOTYUGBNbwVlv/uzMyCT&#10;D+4+w3a8DZuv9Vn86vR9a43pP3erGSihTh7if/faxvnT0Qj+vokn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utqwgAAAN0AAAAPAAAAAAAAAAAAAAAAAJgCAABkcnMvZG93&#10;bnJldi54bWxQSwUGAAAAAAQABAD1AAAAhwMAAAAA&#10;" fillcolor="#84a6d1 [2260]" strokecolor="#4579b8 [3044]">
                  <v:shadow on="t" color="black" opacity="22937f" origin=",.5" offset="0,.63889mm"/>
                </v:rect>
                <v:rect id="Rectangle 1834" o:spid="_x0000_s1133"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zHsMA&#10;AADdAAAADwAAAGRycy9kb3ducmV2LnhtbERP22rCQBB9L/Qflin0rW56USS6ihRarFDB2/uYHZNg&#10;djZkR5P69W5B8G0O5zrjaecqdaYmlJ4NvPYSUMSZtyXnBrabr5chqCDIFivPZOCPAkwnjw9jTK1v&#10;eUXnteQqhnBI0UAhUqdah6wgh6Hna+LIHXzjUCJscm0bbGO4q/Rbkgy0w5JjQ4E1fRaUHdcnZ0AG&#10;39z9hkV/EX6W85P42W5/aY15fupmI1BCndzFN/fcxvnD9w/4/yaeoC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tzHsMAAADdAAAADwAAAAAAAAAAAAAAAACYAgAAZHJzL2Rv&#10;d25yZXYueG1sUEsFBgAAAAAEAAQA9QAAAIgDAAAAAA==&#10;" fillcolor="#84a6d1 [2260]" strokecolor="#4579b8 [3044]">
                  <v:shadow on="t" color="black" opacity="22937f" origin=",.5" offset="0,.63889mm"/>
                </v:rect>
                <v:rect id="Rectangle 1835" o:spid="_x0000_s1134"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QjcMA&#10;AADdAAAADwAAAGRycy9kb3ducmV2LnhtbERPS2sCMRC+F/ofwgi91UTbiq5GaYtCETz4PA+b6Wbp&#10;ZrJsUnf11zdCwdt8fM+ZLTpXiTM1ofSsYdBXIIhzb0ouNBz2q+cxiBCRDVaeScOFAizmjw8zzIxv&#10;eUvnXSxECuGQoQYbY51JGXJLDkPf18SJ+/aNw5hgU0jTYJvCXSWHSo2kw5JTg8WaPi3lP7tfp0HZ&#10;j9GRruvlMKjT62a5mrTHQ9T6qde9T0FE6uJd/O/+Mmn++OUNbt+k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cQjcMAAADdAAAADwAAAAAAAAAAAAAAAACYAgAAZHJzL2Rv&#10;d25yZXYueG1sUEsFBgAAAAAEAAQA9QAAAIgDAAAAAA==&#10;" fillcolor="#1f497d [3215]" strokecolor="#4579b8 [3044]">
                  <v:shadow on="t" color="black" opacity="22937f" origin=",.5" offset="0,.63889mm"/>
                </v:rect>
                <v:rect id="Rectangle 1836" o:spid="_x0000_s1135"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O+sQA&#10;AADdAAAADwAAAGRycy9kb3ducmV2LnhtbERPTWsCMRC9F/wPYQRvNdGWxW6NoqJQhB602vOwmW6W&#10;bibLJnXX/vpGKHibx/uc+bJ3tbhQGyrPGiZjBYK48KbiUsPpY/c4AxEissHaM2m4UoDlYvAwx9z4&#10;jg90OcZSpBAOOWqwMTa5lKGw5DCMfUOcuC/fOowJtqU0LXYp3NVyqlQmHVacGiw2tLFUfB9/nAZl&#10;19mZfvfbaVCfz+/b3Ut3PkWtR8N+9QoiUh/v4n/3m0nzZ08Z3L5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1jvrEAAAA3QAAAA8AAAAAAAAAAAAAAAAAmAIAAGRycy9k&#10;b3ducmV2LnhtbFBLBQYAAAAABAAEAPUAAACJAwAAAAA=&#10;" fillcolor="#1f497d [3215]" strokecolor="#4579b8 [3044]">
                  <v:shadow on="t" color="black" opacity="22937f" origin=",.5" offset="0,.63889mm"/>
                </v:rect>
                <v:rect id="Rectangle 1837" o:spid="_x0000_s1136"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rYcQA&#10;AADdAAAADwAAAGRycy9kb3ducmV2LnhtbERPS2sCMRC+F/ofwgi91URbfKxGaYtCETz4PA+b6Wbp&#10;ZrJsUnf11zdCobf5+J4zX3auEhdqQulZw6CvQBDn3pRcaDge1s8TECEiG6w8k4YrBVguHh/mmBnf&#10;8o4u+1iIFMIhQw02xjqTMuSWHIa+r4kT9+UbhzHBppCmwTaFu0oOlRpJhyWnBos1fVjKv/c/ToOy&#10;76MT3TarYVDn1+1qPW1Px6j1U697m4GI1MV/8Z/706T5k5cx3L9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5K2HEAAAA3QAAAA8AAAAAAAAAAAAAAAAAmAIAAGRycy9k&#10;b3ducmV2LnhtbFBLBQYAAAAABAAEAPUAAACJAwAAAAA=&#10;" fillcolor="#1f497d [3215]" strokecolor="#4579b8 [3044]">
                  <v:shadow on="t" color="black" opacity="22937f" origin=",.5" offset="0,.63889mm"/>
                </v:rect>
                <v:rect id="Rectangle 1838" o:spid="_x0000_s1137"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a/E8cA&#10;AADdAAAADwAAAGRycy9kb3ducmV2LnhtbESPQU8CMRCF7yb8h2ZIvEkrGoILhYCBxJh4EMHzZDts&#10;N26nm21lV3+9czDhNpP35r1vlushNOpCXaojW7ifGFDEZXQ1VxaOH/u7OaiUkR02kcnCDyVYr0Y3&#10;Syxc7PmdLodcKQnhVKAFn3NbaJ1KTwHTJLbEop1jFzDL2lXaddhLeGj01JiZDlizNHhs6dlT+XX4&#10;DhaM385O9Pu6mybz+fi22z/1p2O29nY8bBagMg35av6/fnGCP38QXP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mvxPHAAAA3QAAAA8AAAAAAAAAAAAAAAAAmAIAAGRy&#10;cy9kb3ducmV2LnhtbFBLBQYAAAAABAAEAPUAAACMAwAAAAA=&#10;" fillcolor="#1f497d [3215]" strokecolor="#4579b8 [3044]">
                  <v:shadow on="t" color="black" opacity="22937f" origin=",.5" offset="0,.63889mm"/>
                </v:rect>
                <v:rect id="Rectangle 1839" o:spid="_x0000_s1138"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aiMMA&#10;AADdAAAADwAAAGRycy9kb3ducmV2LnhtbERPS2sCMRC+C/6HMEJvmqhFdGsUWxRKoQdfPQ+b6Wbp&#10;ZrJsorv115tCwdt8fM9ZrjtXiSs1ofSsYTxSIIhzb0ouNJyOu+EcRIjIBivPpOGXAqxX/d4SM+Nb&#10;3tP1EAuRQjhkqMHGWGdShtySwzDyNXHivn3jMCbYFNI02KZwV8mJUjPpsOTUYLGmN0v5z+HiNCj7&#10;OjvT7WM7Cerr+XO7W7TnU9T6adBtXkBE6uJD/O9+N2n+fLqAv2/S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oaiMMAAADdAAAADwAAAAAAAAAAAAAAAACYAgAAZHJzL2Rv&#10;d25yZXYueG1sUEsFBgAAAAAEAAQA9QAAAIgDAAAAAA==&#10;" fillcolor="#1f497d [3215]" strokecolor="#4579b8 [3044]">
                  <v:shadow on="t" color="black" opacity="22937f" origin=",.5" offset="0,.63889mm"/>
                </v:rect>
                <v:rect id="Rectangle 1840" o:spid="_x0000_s1139"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bAaMYA&#10;AADdAAAADwAAAGRycy9kb3ducmV2LnhtbESPT2vDMAzF74N+B6PBbqu9Ukqb1i3raGEMdlj/nUWs&#10;xmGxHGKvyfbpp8NgN4n39N5Pq80QGnWjLtWRLTyNDSjiMrqaKwun4/5xDiplZIdNZLLwTQk269Hd&#10;CgsXe/6g2yFXSkI4FWjB59wWWqfSU8A0ji2xaNfYBcyydpV2HfYSHho9MWamA9YsDR5bevFUfh6+&#10;ggXjt7Mz/bztJslcpu+7/aI/n7K1D/fD8xJUpiH/m/+uX53gz6fCL9/IC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bAaMYAAADdAAAADwAAAAAAAAAAAAAAAACYAgAAZHJz&#10;L2Rvd25yZXYueG1sUEsFBgAAAAAEAAQA9QAAAIsDAAAAAA==&#10;" fillcolor="#1f497d [3215]" strokecolor="#4579b8 [3044]">
                  <v:shadow on="t" color="black" opacity="22937f" origin=",.5" offset="0,.63889mm"/>
                </v:rect>
                <v:rect id="Rectangle 1841" o:spid="_x0000_s1140"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pl88MA&#10;AADdAAAADwAAAGRycy9kb3ducmV2LnhtbERPS2sCMRC+C/6HMIXeNFFEdDVKLQpF6KG+zsNm3Cxu&#10;Jssmdbf99aZQ8DYf33OW685V4k5NKD1rGA0VCOLcm5ILDafjbjADESKywcozafihAOtVv7fEzPiW&#10;v+h+iIVIIRwy1GBjrDMpQ27JYRj6mjhxV984jAk2hTQNtincVXKs1FQ6LDk1WKzp3VJ+O3w7Dcpu&#10;pmf63W/HQV0mn9vdvD2fotavL93bAkSkLj7F/+4Pk+bPJiP4+y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pl88MAAADdAAAADwAAAAAAAAAAAAAAAACYAgAAZHJzL2Rv&#10;d25yZXYueG1sUEsFBgAAAAAEAAQA9QAAAIgDAAAAAA==&#10;" fillcolor="#1f497d [3215]" strokecolor="#4579b8 [3044]">
                  <v:shadow on="t" color="black" opacity="22937f" origin=",.5" offset="0,.63889mm"/>
                </v:rect>
                <v:rect id="Rectangle 1842" o:spid="_x0000_s1141"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j7hMMA&#10;AADdAAAADwAAAGRycy9kb3ducmV2LnhtbERPS2sCMRC+C/6HMIXeNOkiYrdGqUWhCD346nnYTDdL&#10;N5Nlk7qrv94UBG/z8T1nvuxdLc7UhsqzhpexAkFceFNxqeF42IxmIEJENlh7Jg0XCrBcDAdzzI3v&#10;eEfnfSxFCuGQowYbY5NLGQpLDsPYN8SJ+/Gtw5hgW0rTYpfCXS0zpabSYcWpwWJDH5aK3/2f06Ds&#10;anqi63adBfU9+VpvXrvTMWr9/NS/v4GI1MeH+O7+NGn+bJLB/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j7hMMAAADdAAAADwAAAAAAAAAAAAAAAACYAgAAZHJzL2Rv&#10;d25yZXYueG1sUEsFBgAAAAAEAAQA9QAAAIgDAAAAAA==&#10;" fillcolor="#1f497d [3215]" strokecolor="#4579b8 [3044]">
                  <v:shadow on="t" color="black" opacity="22937f" origin=",.5" offset="0,.63889mm"/>
                </v:rect>
                <v:rect id="Rectangle 1843" o:spid="_x0000_s1142"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eH8MA&#10;AADdAAAADwAAAGRycy9kb3ducmV2LnhtbERPS2sCMRC+F/wPYYTealIroqtRWlEoQg8+z8Nm3Czd&#10;TJZNdLf99Y1Q8DYf33Pmy85V4kZNKD1reB0oEMS5NyUXGo6HzcsERIjIBivPpOGHAiwXvac5Zsa3&#10;vKPbPhYihXDIUIONsc6kDLklh2Hga+LEXXzjMCbYFNI02KZwV8mhUmPpsOTUYLGmlaX8e391GpT9&#10;GJ/od7seBnUefa030/Z0jFo/97v3GYhIXXyI/92fJs2fjN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ReH8MAAADdAAAADwAAAAAAAAAAAAAAAACYAgAAZHJzL2Rv&#10;d25yZXYueG1sUEsFBgAAAAAEAAQA9QAAAIgDAAAAAA==&#10;" fillcolor="#1f497d [3215]" strokecolor="#4579b8 [3044]">
                  <v:shadow on="t" color="black" opacity="22937f" origin=",.5" offset="0,.63889mm"/>
                </v:rect>
                <v:rect id="Rectangle 1844" o:spid="_x0000_s1143"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a8MA&#10;AADdAAAADwAAAGRycy9kb3ducmV2LnhtbERP32vCMBB+H/g/hBv4tiaTIq4zyhQFGfgwp3s+mltT&#10;1lxKE231r1+Ewd7u4/t58+XgGnGhLtSeNTxnCgRx6U3NlYbj5/ZpBiJEZIONZ9JwpQDLxehhjoXx&#10;PX/Q5RArkUI4FKjBxtgWUobSksOQ+ZY4cd++cxgT7CppOuxTuGvkRKmpdFhzarDY0tpS+XM4Ow3K&#10;rqYnur1vJkF95fvN9qU/HaPW48fh7RVEpCH+i//cO5Pmz/Ic7t+k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Ga8MAAADdAAAADwAAAAAAAAAAAAAAAACYAgAAZHJzL2Rv&#10;d25yZXYueG1sUEsFBgAAAAAEAAQA9QAAAIgDAAAAAA==&#10;" fillcolor="#1f497d [3215]" strokecolor="#4579b8 [3044]">
                  <v:shadow on="t" color="black" opacity="22937f" origin=",.5" offset="0,.63889mm"/>
                </v:rect>
                <v:rect id="Rectangle 1845" o:spid="_x0000_s1144"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Fj8MMA&#10;AADdAAAADwAAAGRycy9kb3ducmV2LnhtbERPTWsCMRC9F/wPYQRvNamo2K1RWlEQoYda7XnYTDdL&#10;N5NlE93VX2+Egrd5vM+ZLztXiTM1ofSs4WWoQBDn3pRcaDh8b55nIEJENlh5Jg0XCrBc9J7mmBnf&#10;8hed97EQKYRDhhpsjHUmZcgtOQxDXxMn7tc3DmOCTSFNg20Kd5UcKTWVDktODRZrWlnK//Ynp0HZ&#10;j+mRrrv1KKif8ed689oeD1HrQb97fwMRqYsP8b97a9L82XgC92/SC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Fj8MMAAADdAAAADwAAAAAAAAAAAAAAAACYAgAAZHJzL2Rv&#10;d25yZXYueG1sUEsFBgAAAAAEAAQA9QAAAIgDAAAAAA==&#10;" fillcolor="#1f497d [3215]" strokecolor="#4579b8 [3044]">
                  <v:shadow on="t" color="black" opacity="22937f" origin=",.5" offset="0,.63889mm"/>
                </v:rect>
                <v:rect id="Rectangle 1846" o:spid="_x0000_s1145"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9h8MA&#10;AADdAAAADwAAAGRycy9kb3ducmV2LnhtbERPTWsCMRC9C/6HMIXeNKnIYrdGqaJQhB602vOwmW6W&#10;bibLJrqrv94UhN7m8T5nvuxdLS7UhsqzhpexAkFceFNxqeH4tR3NQISIbLD2TBquFGC5GA7mmBvf&#10;8Z4uh1iKFMIhRw02xiaXMhSWHIaxb4gT9+NbhzHBtpSmxS6Fu1pOlMqkw4pTg8WG1paK38PZaVB2&#10;lZ3otttMgvqefm62r93pGLV+furf30BE6uO/+OH+MGn+bJrB3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P9h8MAAADdAAAADwAAAAAAAAAAAAAAAACYAgAAZHJzL2Rv&#10;d25yZXYueG1sUEsFBgAAAAAEAAQA9QAAAIgDAAAAAA==&#10;" fillcolor="#1f497d [3215]" strokecolor="#4579b8 [3044]">
                  <v:shadow on="t" color="black" opacity="22937f" origin=",.5" offset="0,.63889mm"/>
                </v:rect>
                <v:rect id="Rectangle 1847" o:spid="_x0000_s1146"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MMA&#10;AADdAAAADwAAAGRycy9kb3ducmV2LnhtbERP22rCQBB9L/Qflin0TTctrUp0FSm0WKGCt/cxOybB&#10;7GzIjib1692C0Lc5nOtMZp2r1IWaUHo28NJPQBFn3pacG9htP3sjUEGQLVaeycAvBZhNHx8mmFrf&#10;8pouG8lVDOGQooFCpE61DllBDkPf18SRO/rGoUTY5No22MZwV+nXJBlohyXHhgJr+igoO23OzoAM&#10;vrj7Ccv3ZfheLc7i5/vDtTXm+ambj0EJdfIvvrsXNs4fvQ3h75t4gp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FMMAAADdAAAADwAAAAAAAAAAAAAAAACYAgAAZHJzL2Rv&#10;d25yZXYueG1sUEsFBgAAAAAEAAQA9QAAAIgDAAAAAA==&#10;" fillcolor="#84a6d1 [2260]" strokecolor="#4579b8 [3044]">
                  <v:shadow on="t" color="black" opacity="22937f" origin=",.5" offset="0,.63889mm"/>
                </v:rect>
                <v:rect id="Rectangle 1848" o:spid="_x0000_s1147"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KZsYA&#10;AADdAAAADwAAAGRycy9kb3ducmV2LnhtbESPQWvCQBCF70L/wzIFb7ppsSKpq4hgsYKF2vY+zU6T&#10;0OxsyI4m7a93DoXeZnhv3vtmuR5CYy7UpTqyg7tpBoa4iL7m0sH7226yAJME2WMTmRz8UIL16ma0&#10;xNzHnl/pcpLSaAinHB1UIm1ubSoqCpimsSVW7St2AUXXrrS+w17DQ2Pvs2xuA9asDRW2tK2o+D6d&#10;gwOZP/FwTIeHQ3p+2Z8lbj4+f3vnxrfD5hGM0CD/5r/rvVf8xUxx9Rsdwa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AKZsYAAADdAAAADwAAAAAAAAAAAAAAAACYAgAAZHJz&#10;L2Rvd25yZXYueG1sUEsFBgAAAAAEAAQA9QAAAIsDAAAAAA==&#10;" fillcolor="#84a6d1 [2260]" strokecolor="#4579b8 [3044]">
                  <v:shadow on="t" color="black" opacity="22937f" origin=",.5" offset="0,.63889mm"/>
                </v:rect>
                <v:rect id="Rectangle 1849" o:spid="_x0000_s1148"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ZRcUA&#10;AADdAAAADwAAAGRycy9kb3ducmV2LnhtbERPS2vCQBC+C/0PyxS86aYikkZXCaE+DoWqLZ6H7DRJ&#10;k50N2dXE/vpuodDbfHzPWW0G04gbda6yrOBpGoEgzq2uuFDw8b6dxCCcR9bYWCYFd3KwWT+MVpho&#10;2/OJbmdfiBDCLkEFpfdtIqXLSzLoprYlDtyn7Qz6ALtC6g77EG4aOYuihTRYcWgosaWspLw+X42C&#10;9Ph2cW3cZ7vT1+u+Tpv6O89elBo/DukShKfB/4v/3Acd5sfzZ/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RlFxQAAAN0AAAAPAAAAAAAAAAAAAAAAAJgCAABkcnMv&#10;ZG93bnJldi54bWxQSwUGAAAAAAQABAD1AAAAigMAAAAA&#10;" fillcolor="white [3212]" strokecolor="#4579b8 [3044]">
                  <v:shadow on="t" color="black" opacity="22937f" origin=",.5" offset="0,.63889mm"/>
                </v:rect>
                <v:rect id="Rectangle 1850" o:spid="_x0000_s1149"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mBccA&#10;AADdAAAADwAAAGRycy9kb3ducmV2LnhtbESPzWrDQAyE74G+w6JCb8m6hQbjZhOM6d8hkCYtPQuv&#10;arv2ao13Gzt5+uhQyE1iRjOfVpvJdepIQ2g8G7hfJKCIS28brgx8fb7MU1AhIlvsPJOBEwXYrG9m&#10;K8ysH3lPx0OslIRwyNBAHWOfaR3KmhyGhe+JRfvxg8Mo61BpO+Ao4a7TD0my1A4bloYaeypqKtvD&#10;nzOQf+y+Q5+Oxev+d/vW5l17LotnY+5up/wJVKQpXs3/1+9W8NNH4ZdvZAS9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KJgXHAAAA3QAAAA8AAAAAAAAAAAAAAAAAmAIAAGRy&#10;cy9kb3ducmV2LnhtbFBLBQYAAAAABAAEAPUAAACMAwAAAAA=&#10;" fillcolor="white [3212]" strokecolor="#4579b8 [3044]">
                  <v:shadow on="t" color="black" opacity="22937f" origin=",.5" offset="0,.63889mm"/>
                </v:rect>
                <v:rect id="Rectangle 1851" o:spid="_x0000_s1150"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aDnsQA&#10;AADdAAAADwAAAGRycy9kb3ducmV2LnhtbERPS2vCQBC+F/wPywi91Y0FS4iuEoLVHgqtDzwP2TGJ&#10;yc6G7GrS/vpuQfA2H99zFqvBNOJGnassK5hOIhDEudUVFwqOh/eXGITzyBoby6TghxyslqOnBSba&#10;9ryj294XIoSwS1BB6X2bSOnykgy6iW2JA3e2nUEfYFdI3WEfwk0jX6PoTRqsODSU2FJWUl7vr0ZB&#10;+v11cm3cZ5vd5XNbp039m2drpZ7HQzoH4WnwD/Hd/aHD/Hg2h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Gg57EAAAA3QAAAA8AAAAAAAAAAAAAAAAAmAIAAGRycy9k&#10;b3ducmV2LnhtbFBLBQYAAAAABAAEAPUAAACJAwAAAAA=&#10;" fillcolor="white [3212]" strokecolor="#4579b8 [3044]">
                  <v:shadow on="t" color="black" opacity="22937f" origin=",.5" offset="0,.63889mm"/>
                </v:rect>
                <v:rect id="Rectangle 1852" o:spid="_x0000_s1151"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Qd6cQA&#10;AADdAAAADwAAAGRycy9kb3ducmV2LnhtbERPS2vCQBC+F/wPywi91Y2CJURXCUFrD4XWB56H7JjE&#10;ZGdDdmvS/vpuQfA2H99zluvBNOJGnassK5hOIhDEudUVFwpOx+1LDMJ5ZI2NZVLwQw7Wq9HTEhNt&#10;e97T7eALEULYJaig9L5NpHR5SQbdxLbEgbvYzqAPsCuk7rAP4aaRsyh6lQYrDg0ltpSVlNeHb6Mg&#10;/fo8uzbus7f99WNXp039m2cbpZ7HQ7oA4WnwD/Hd/a7D/Hg+g/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HenEAAAA3QAAAA8AAAAAAAAAAAAAAAAAmAIAAGRycy9k&#10;b3ducmV2LnhtbFBLBQYAAAAABAAEAPUAAACJAwAAAAA=&#10;" fillcolor="white [3212]" strokecolor="#4579b8 [3044]">
                  <v:shadow on="t" color="black" opacity="22937f" origin=",.5" offset="0,.63889mm"/>
                </v:rect>
                <v:rect id="Rectangle 1853" o:spid="_x0000_s1152"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i4csUA&#10;AADdAAAADwAAAGRycy9kb3ducmV2LnhtbERPS2vCQBC+F/wPywi91U1bLCG6SgjVehDqo/Q8ZMck&#10;TXY2ZLcm+uvdQsHbfHzPmS8H04gzda6yrOB5EoEgzq2uuFDwdVw9xSCcR9bYWCYFF3KwXIwe5pho&#10;2/OezgdfiBDCLkEFpfdtIqXLSzLoJrYlDtzJdgZ9gF0hdYd9CDeNfImiN2mw4tBQYktZSXl9+DUK&#10;0t3nt2vjPlvvf7YfddrU1zx7V+pxPKQzEJ4Gfxf/uzc6zI+n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LhyxQAAAN0AAAAPAAAAAAAAAAAAAAAAAJgCAABkcnMv&#10;ZG93bnJldi54bWxQSwUGAAAAAAQABAD1AAAAigMAAAAA&#10;" fillcolor="white [3212]" strokecolor="#4579b8 [3044]">
                  <v:shadow on="t" color="black" opacity="22937f" origin=",.5" offset="0,.63889mm"/>
                </v:rect>
                <v:rect id="Rectangle 1854" o:spid="_x0000_s1153"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EgBsUA&#10;AADdAAAADwAAAGRycy9kb3ducmV2LnhtbERPS2vCQBC+F/wPywi91U1LLSG6SgjVehDqo/Q8ZMck&#10;TXY2ZLcm+uvdQsHbfHzPmS8H04gzda6yrOB5EoEgzq2uuFDwdVw9xSCcR9bYWCYFF3KwXIwe5pho&#10;2/OezgdfiBDCLkEFpfdtIqXLSzLoJrYlDtzJdgZ9gF0hdYd9CDeNfImiN2mw4tBQYktZSXl9+DUK&#10;0t3nt2vjPlvvf7YfddrU1zx7V+pxPKQzEJ4Gfxf/uzc6zI+n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SAGxQAAAN0AAAAPAAAAAAAAAAAAAAAAAJgCAABkcnMv&#10;ZG93bnJldi54bWxQSwUGAAAAAAQABAD1AAAAigMAAAAA&#10;" fillcolor="white [3212]" strokecolor="#4579b8 [3044]">
                  <v:shadow on="t" color="black" opacity="22937f" origin=",.5" offset="0,.63889mm"/>
                </v:rect>
                <v:rect id="Rectangle 1855" o:spid="_x0000_s1154"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2FncQA&#10;AADdAAAADwAAAGRycy9kb3ducmV2LnhtbERPTWvCQBC9C/6HZYTedNOCJaSuEoK2PQhWLZ6H7Jik&#10;yc6G7NbE/nq3IHibx/ucxWowjbhQ5yrLCp5nEQji3OqKCwXfx800BuE8ssbGMim4koPVcjxaYKJt&#10;z3u6HHwhQgi7BBWU3reJlC4vyaCb2ZY4cGfbGfQBdoXUHfYh3DTyJYpepcGKQ0OJLWUl5fXh1yhI&#10;v3Yn18Z99r7/2X7UaVP/5dlaqafJkL6B8DT4h/ju/tRhfjyfw/834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hZ3EAAAA3QAAAA8AAAAAAAAAAAAAAAAAmAIAAGRycy9k&#10;b3ducmV2LnhtbFBLBQYAAAAABAAEAPUAAACJAwAAAAA=&#10;" fillcolor="white [3212]" strokecolor="#4579b8 [3044]">
                  <v:shadow on="t" color="black" opacity="22937f" origin=",.5" offset="0,.63889mm"/>
                </v:rect>
                <v:rect id="Rectangle 1856" o:spid="_x0000_s1155"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b6sQA&#10;AADdAAAADwAAAGRycy9kb3ducmV2LnhtbERPS2vCQBC+F/wPywi91Y2FSoiuEoLWHgqtDzwP2TGJ&#10;yc6G7GrS/vpuQfA2H99zFqvBNOJGnassK5hOIhDEudUVFwqOh81LDMJ5ZI2NZVLwQw5Wy9HTAhNt&#10;e97Rbe8LEULYJaig9L5NpHR5SQbdxLbEgTvbzqAPsCuk7rAP4aaRr1E0kwYrDg0ltpSVlNf7q1GQ&#10;fn+dXBv32fvu8rmt06b+zbO1Us/jIZ2D8DT4h/ju/tBhfvw2g/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vG+rEAAAA3QAAAA8AAAAAAAAAAAAAAAAAmAIAAGRycy9k&#10;b3ducmV2LnhtbFBLBQYAAAAABAAEAPUAAACJAwAAAAA=&#10;" fillcolor="white [3212]" strokecolor="#4579b8 [3044]">
                  <v:shadow on="t" color="black" opacity="22937f" origin=",.5" offset="0,.63889mm"/>
                </v:rect>
                <v:rect id="Rectangle 1857" o:spid="_x0000_s1156"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ccUA&#10;AADdAAAADwAAAGRycy9kb3ducmV2LnhtbERPS2vCQBC+F/wPywi91U0LtSG6SgjVehDqo/Q8ZMck&#10;TXY2ZLcm+uvdQsHbfHzPmS8H04gzda6yrOB5EoEgzq2uuFDwdVw9xSCcR9bYWCYFF3KwXIwe5pho&#10;2/OezgdfiBDCLkEFpfdtIqXLSzLoJrYlDtzJdgZ9gF0hdYd9CDeNfImiqTRYcWgosaWspLw+/BoF&#10;6e7z27Vxn633P9uPOm3qa569K/U4HtIZCE+Dv4v/3Rsd5sevb/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I75xxQAAAN0AAAAPAAAAAAAAAAAAAAAAAJgCAABkcnMv&#10;ZG93bnJldi54bWxQSwUGAAAAAAQABAD1AAAAigMAAAAA&#10;" fillcolor="white [3212]" strokecolor="#4579b8 [3044]">
                  <v:shadow on="t" color="black" opacity="22937f" origin=",.5" offset="0,.63889mm"/>
                </v:rect>
                <v:rect id="Rectangle 1858" o:spid="_x0000_s1157"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wqA8cA&#10;AADdAAAADwAAAGRycy9kb3ducmV2LnhtbESPzWrDQAyE74G+w6JCb8m6hQbjZhOM6d8hkCYtPQuv&#10;arv2ao13Gzt5+uhQyE1iRjOfVpvJdepIQ2g8G7hfJKCIS28brgx8fb7MU1AhIlvsPJOBEwXYrG9m&#10;K8ysH3lPx0OslIRwyNBAHWOfaR3KmhyGhe+JRfvxg8Mo61BpO+Ao4a7TD0my1A4bloYaeypqKtvD&#10;nzOQf+y+Q5+Oxev+d/vW5l17LotnY+5up/wJVKQpXs3/1+9W8NNHwZVvZAS9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8KgPHAAAA3QAAAA8AAAAAAAAAAAAAAAAAmAIAAGRy&#10;cy9kb3ducmV2LnhtbFBLBQYAAAAABAAEAPUAAACMAwAAAAA=&#10;" fillcolor="white [3212]" strokecolor="#4579b8 [3044]">
                  <v:shadow on="t" color="black" opacity="22937f" origin=",.5" offset="0,.63889mm"/>
                </v:rect>
                <v:rect id="Rectangle 1859" o:spid="_x0000_s1158"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CPmMUA&#10;AADdAAAADwAAAGRycy9kb3ducmV2LnhtbERPS2vCQBC+C/0PyxS86aaCkkZXCaE+DoWqLZ6H7DRJ&#10;k50N2dXE/vpuodDbfHzPWW0G04gbda6yrOBpGoEgzq2uuFDw8b6dxCCcR9bYWCYFd3KwWT+MVpho&#10;2/OJbmdfiBDCLkEFpfdtIqXLSzLoprYlDtyn7Qz6ALtC6g77EG4aOYuihTRYcWgosaWspLw+X42C&#10;9Ph2cW3cZ7vT1+u+Tpv6O89elBo/DukShKfB/4v/3Acd5sfzZ/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8I+YxQAAAN0AAAAPAAAAAAAAAAAAAAAAAJgCAABkcnMv&#10;ZG93bnJldi54bWxQSwUGAAAAAAQABAD1AAAAigMAAAAA&#10;" fillcolor="white [3212]" strokecolor="#4579b8 [3044]">
                  <v:shadow on="t" color="black" opacity="22937f" origin=",.5" offset="0,.63889mm"/>
                </v:rect>
                <v:rect id="Rectangle 1860" o:spid="_x0000_s1159"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QHckA&#10;AADdAAAADwAAAGRycy9kb3ducmV2LnhtbESPQU/DMAyF70j8h8iTuKAtZYitKssmtIEE4gLdDjua&#10;xmtLG6dqQlf49fiAxM3We37v82ozulYN1Ifas4GbWQKKuPC25tLAYf80TUGFiGyx9UwGvinAZn15&#10;scLM+jO/05DHUkkIhwwNVDF2mdahqMhhmPmOWLST7x1GWftS2x7PEu5aPU+ShXZYszRU2NG2oqLJ&#10;v5yB9PhSNMvHw/Xt7u2u3H02rz9D/mHM1WR8uAcVaYz/5r/rZyv46UL45RsZQa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OsQHckAAADdAAAADwAAAAAAAAAAAAAAAACYAgAA&#10;ZHJzL2Rvd25yZXYueG1sUEsFBgAAAAAEAAQA9QAAAI4DAAAAAA==&#10;" fillcolor="#ccc [669]" strokecolor="#4579b8 [3044]">
                  <v:shadow on="t" color="black" opacity="22937f" origin=",.5" offset="0,.63889mm"/>
                </v:rect>
                <v:rect id="Rectangle 1861" o:spid="_x0000_s116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1hscA&#10;AADdAAAADwAAAGRycy9kb3ducmV2LnhtbERPTWvCQBC9F/oflhG8SN2oaEPqKqVWsPTSRg8ep9kx&#10;SZOdDdltjP56t1DobR7vc5br3tSio9aVlhVMxhEI4szqknMFh/32IQbhPLLG2jIpuJCD9er+bomJ&#10;tmf+pC71uQgh7BJUUHjfJFK6rCCDbmwb4sCdbGvQB9jmUrd4DuGmltMoWkiDJYeGAht6KSir0h+j&#10;ID6+ZdXj62E023zM88139X7t0i+lhoP++QmEp97/i//cOx3mx4sJ/H4TTp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tYbHAAAA3QAAAA8AAAAAAAAAAAAAAAAAmAIAAGRy&#10;cy9kb3ducmV2LnhtbFBLBQYAAAAABAAEAPUAAACMAwAAAAA=&#10;" fillcolor="#ccc [669]" strokecolor="#4579b8 [3044]">
                  <v:shadow on="t" color="black" opacity="22937f" origin=",.5" offset="0,.63889mm"/>
                </v:rect>
                <v:rect id="Rectangle 1862" o:spid="_x0000_s1161"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Ur8ccA&#10;AADdAAAADwAAAGRycy9kb3ducmV2LnhtbERPTWvCQBC9C/0PywheSt1UqQ2pqxStYOmljR48TrNj&#10;kiY7G7LbGP31bqHgbR7vc+bL3tSio9aVlhU8jiMQxJnVJecK9rvNQwzCeWSNtWVScCYHy8XdYI6J&#10;tif+oi71uQgh7BJUUHjfJFK6rCCDbmwb4sAdbWvQB9jmUrd4CuGmlpMomkmDJYeGAhtaFZRV6a9R&#10;EB/es+r5bX8/XX8+5euf6uPSpd9KjYb96wsIT72/if/dWx3mx7MJ/H0TT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1K/HHAAAA3QAAAA8AAAAAAAAAAAAAAAAAmAIAAGRy&#10;cy9kb3ducmV2LnhtbFBLBQYAAAAABAAEAPUAAACMAwAAAAA=&#10;" fillcolor="#ccc [669]" strokecolor="#4579b8 [3044]">
                  <v:shadow on="t" color="black" opacity="22937f" origin=",.5" offset="0,.63889mm"/>
                </v:rect>
                <v:rect id="Rectangle 1863" o:spid="_x0000_s1162"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mOascA&#10;AADdAAAADwAAAGRycy9kb3ducmV2LnhtbERPTWvCQBC9C/0Pywi9lLqpUhtSVynagsVLGz14nGbH&#10;JE12NmS3Mfrr3YLgbR7vc2aL3tSio9aVlhU8jSIQxJnVJecKdtuPxxiE88gaa8uk4EQOFvO7wQwT&#10;bY/8TV3qcxFC2CWooPC+SaR0WUEG3cg2xIE72NagD7DNpW7xGMJNLcdRNJUGSw4NBTa0LCir0j+j&#10;IN5/ZtXL++5hsvp6zle/1ebcpT9K3Q/7t1cQnnp/E1/dax3mx9MJ/H8TTp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5jmrHAAAA3QAAAA8AAAAAAAAAAAAAAAAAmAIAAGRy&#10;cy9kb3ducmV2LnhtbFBLBQYAAAAABAAEAPUAAACMAwAAAAA=&#10;" fillcolor="#ccc [669]" strokecolor="#4579b8 [3044]">
                  <v:shadow on="t" color="black" opacity="22937f" origin=",.5" offset="0,.63889mm"/>
                </v:rect>
                <v:rect id="Rectangle 1864" o:spid="_x0000_s1163"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AWHscA&#10;AADdAAAADwAAAGRycy9kb3ducmV2LnhtbERPTU/CQBC9m/AfNkPCxcgWVGgqCyEgCcaLFg4ex+7Y&#10;lnZnm+5air+eNTHxNi/vcxar3tSio9aVlhVMxhEI4szqknMFx8PuLgbhPLLG2jIpuJCD1XJws8BE&#10;2zO/U5f6XIQQdgkqKLxvEildVpBBN7YNceC+bGvQB9jmUrd4DuGmltMomkmDJYeGAhvaFJRV6bdR&#10;EH+8ZNX8+Xh7v317zLen6vWnSz+VGg379RMIT73/F/+59zrMj2cP8PtNOEE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Fh7HAAAA3QAAAA8AAAAAAAAAAAAAAAAAmAIAAGRy&#10;cy9kb3ducmV2LnhtbFBLBQYAAAAABAAEAPUAAACMAwAAAAA=&#10;" fillcolor="#ccc [669]" strokecolor="#4579b8 [3044]">
                  <v:shadow on="t" color="black" opacity="22937f" origin=",.5" offset="0,.63889mm"/>
                </v:rect>
                <v:rect id="Rectangle 1865" o:spid="_x0000_s1164"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OzcYA&#10;AADdAAAADwAAAGRycy9kb3ducmV2LnhtbESPQWvCQBCF70L/wzKF3nRTqVaiqxSpRfFSo3gesmMS&#10;zM6G7DZu/fWuIHib4b1535vZIphadNS6yrKC90ECgji3uuJCwWG/6k9AOI+ssbZMCv7JwWL+0pth&#10;qu2Fd9RlvhAxhF2KCkrvm1RKl5dk0A1sQxy1k20N+ri2hdQtXmK4qeUwScbSYMWRUGJDy5Lyc/Zn&#10;IqTr9sefLGzpuNpcfz8/QlJ975R6ew1fUxCegn+aH9drHetPxiO4fxNH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nOzcYAAADdAAAADwAAAAAAAAAAAAAAAACYAgAAZHJz&#10;L2Rvd25yZXYueG1sUEsFBgAAAAAEAAQA9QAAAIsDAAAAAA==&#10;" fillcolor="#d38482 [2261]" strokecolor="#4579b8 [3044]">
                  <v:shadow on="t" color="black" opacity="22937f" origin=",.5" offset="0,.63889mm"/>
                </v:rect>
                <v:rect id="Rectangle 1866" o:spid="_x0000_s1165"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n78IA&#10;AADdAAAADwAAAGRycy9kb3ducmV2LnhtbERP22rCQBB9F/oPyxT6ppsWGiS6ihRarGChXt7H7JgE&#10;s7MhO5ro17uFgm9zONeZzntXqwu1ofJs4HWUgCLOva24MLDbfg7HoIIgW6w9k4ErBZjPngZTzKzv&#10;+JcuGylUDOGQoYFSpMm0DnlJDsPIN8SRO/rWoUTYFtq22MVwV+u3JEm1w4pjQ4kNfZSUnzZnZ0DS&#10;L+7XYfW+Ct8/y7P4xf5w64x5ee4XE1BCvTzE/+6ljfPHaQp/38QT9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mfvwgAAAN0AAAAPAAAAAAAAAAAAAAAAAJgCAABkcnMvZG93&#10;bnJldi54bWxQSwUGAAAAAAQABAD1AAAAhwMAAAAA&#10;" fillcolor="#84a6d1 [2260]" strokecolor="#4579b8 [3044]">
                  <v:shadow on="t" color="black" opacity="22937f" origin=",.5" offset="0,.63889mm"/>
                </v:rect>
                <v:rect id="Rectangle 1867" o:spid="_x0000_s1166"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90zMQA&#10;AADdAAAADwAAAGRycy9kb3ducmV2LnhtbERPTWvCQBC9C/6HZYTedNMebEhdJQRtexCsWjwP2TFJ&#10;k50N2a2J/fVuQfA2j/c5i9VgGnGhzlWWFTzPIhDEudUVFwq+j5tpDMJ5ZI2NZVJwJQer5Xi0wETb&#10;nvd0OfhChBB2CSoovW8TKV1ekkE3sy1x4M62M+gD7AqpO+xDuGnkSxTNpcGKQ0OJLWUl5fXh1yhI&#10;v3Yn18Z99r7/2X7UaVP/5dlaqafJkL6B8DT4h/ju/tRhfjx/hf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PdMzEAAAA3QAAAA8AAAAAAAAAAAAAAAAAmAIAAGRycy9k&#10;b3ducmV2LnhtbFBLBQYAAAAABAAEAPUAAACJAwAAAAA=&#10;" fillcolor="white [3212]" strokecolor="#4579b8 [3044]">
                  <v:shadow on="t" color="black" opacity="22937f" origin=",.5" offset="0,.63889mm"/>
                </v:rect>
                <v:rect id="Rectangle 1868" o:spid="_x0000_s1167"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k/asQA&#10;AADdAAAADwAAAGRycy9kb3ducmV2LnhtbESPT4vCQAzF74LfYYiwN50qi2h1FF1Y8KAu/ruHTmyL&#10;nUzpjFq/vTkIe0t4L+/9Ml+2rlIPakLp2cBwkIAizrwtOTdwPv32J6BCRLZYeSYDLwqwXHQ7c0yt&#10;f/KBHseYKwnhkKKBIsY61TpkBTkMA18Ti3b1jcMoa5Nr2+BTwl2lR0ky1g5LloYCa/opKLsd787A&#10;3351qM/fIz+d0u6y317am96ujfnqtasZqEht/Dd/rjdW8CdjwZVvZAS9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P2rEAAAA3QAAAA8AAAAAAAAAAAAAAAAAmAIAAGRycy9k&#10;b3ducmV2LnhtbFBLBQYAAAAABAAEAPUAAACJAwAAAAA=&#10;" fillcolor="#c6615e [2901]" strokecolor="#4579b8 [3044]">
                  <v:shadow on="t" color="black" opacity="22937f" origin=",.5" offset="0,.63889mm"/>
                </v:rect>
                <v:rect id="Rectangle 1869" o:spid="_x0000_s1168"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FJcQA&#10;AADdAAAADwAAAGRycy9kb3ducmV2LnhtbERPS2vCQBC+F/wPywi91U17kJi6Sgja9iD4Kp6H7Jik&#10;yc6G7NbE/vquIHibj+858+VgGnGhzlWWFbxOIhDEudUVFwq+j+uXGITzyBoby6TgSg6Wi9HTHBNt&#10;e97T5eALEULYJaig9L5NpHR5SQbdxLbEgTvbzqAPsCuk7rAP4aaRb1E0lQYrDg0ltpSVlNeHX6Mg&#10;3W1Pro377GP/s/ms06b+y7OVUs/jIX0H4WnwD/Hd/aXD/Hg6g9s34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cRSXEAAAA3QAAAA8AAAAAAAAAAAAAAAAAmAIAAGRycy9k&#10;b3ducmV2LnhtbFBLBQYAAAAABAAEAPUAAACJAwAAAAA=&#10;" fillcolor="white [3212]" strokecolor="#4579b8 [3044]">
                  <v:shadow on="t" color="black" opacity="22937f" origin=",.5" offset="0,.63889mm"/>
                </v:rect>
                <v:rect id="Rectangle 1870" o:spid="_x0000_s1169"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6ZccA&#10;AADdAAAADwAAAGRycy9kb3ducmV2LnhtbESPzWrDQAyE74G+w6JCb8m6PTTGzSYY079DIE1aehZe&#10;1Xbt1RrvNnby9NGhkJvEjGY+rTaT69SRhtB4NnC/SEARl942XBn4+nyZp6BCRLbYeSYDJwqwWd/M&#10;VphZP/KejodYKQnhkKGBOsY+0zqUNTkMC98Ti/bjB4dR1qHSdsBRwl2nH5LkUTtsWBpq7KmoqWwP&#10;f85A/rH7Dn06Fq/73+1bm3ftuSyejbm7nfInUJGmeDX/X79bwU+Xwi/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emXHAAAA3QAAAA8AAAAAAAAAAAAAAAAAmAIAAGRy&#10;cy9kb3ducmV2LnhtbFBLBQYAAAAABAAEAPUAAACMAwAAAAA=&#10;" fillcolor="white [3212]" strokecolor="#4579b8 [3044]">
                  <v:shadow on="t" color="black" opacity="22937f" origin=",.5" offset="0,.63889mm"/>
                </v:rect>
                <v:rect id="Rectangle 1871" o:spid="_x0000_s1170"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eE8YA&#10;AADdAAAADwAAAGRycy9kb3ducmV2LnhtbESPQWvCQBCF7wX/wzIFb3VjkSrRTShSpdKLRvE8ZKdJ&#10;aHY2ZNe49dd3C4K3Gd6b971Z5cG0YqDeNZYVTCcJCOLS6oYrBafj5mUBwnlkja1lUvBLDvJs9LTC&#10;VNsrH2gofCViCLsUFdTed6mUrqzJoJvYjjhq37Y36OPaV1L3eI3hppWvSfImDTYcCTV2tK6p/Cku&#10;JkKG4XjeFuGLzpvdbT+fhaT5OCg1fg7vSxCegn+Y79efOtZfzKfw/00cQW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teE8YAAADdAAAADwAAAAAAAAAAAAAAAACYAgAAZHJz&#10;L2Rvd25yZXYueG1sUEsFBgAAAAAEAAQA9QAAAIsDAAAAAA==&#10;" fillcolor="#d38482 [2261]" strokecolor="#4579b8 [3044]">
                  <v:shadow on="t" color="black" opacity="22937f" origin=",.5" offset="0,.63889mm"/>
                </v:rect>
                <v:rect id="Rectangle 1872" o:spid="_x0000_s1171"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BicQA&#10;AADdAAAADwAAAGRycy9kb3ducmV2LnhtbERPS2vCQBC+F/wPywi91Y0ebIiuEoLWHgqtDzwP2TGJ&#10;yc6G7Nak/fXdguBtPr7nLNeDacSNOldZVjCdRCCIc6srLhScjtuXGITzyBoby6TghxysV6OnJSba&#10;9ryn28EXIoSwS1BB6X2bSOnykgy6iW2JA3exnUEfYFdI3WEfwk0jZ1E0lwYrDg0ltpSVlNeHb6Mg&#10;/fo8uzbus7f99WNXp039m2cbpZ7HQ7oA4WnwD/Hd/a7D/Ph1Bv/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hQYnEAAAA3QAAAA8AAAAAAAAAAAAAAAAAmAIAAGRycy9k&#10;b3ducmV2LnhtbFBLBQYAAAAABAAEAPUAAACJAwAAAAA=&#10;" fillcolor="white [3212]" strokecolor="#4579b8 [3044]">
                  <v:shadow on="t" color="black" opacity="22937f" origin=",.5" offset="0,.63889mm"/>
                </v:rect>
                <v:rect id="Rectangle 1873" o:spid="_x0000_s1172"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EsUA&#10;AADdAAAADwAAAGRycy9kb3ducmV2LnhtbERPS2vCQBC+F/wPywi91U1bsCG6SgjVehDqo/Q8ZMck&#10;TXY2ZLcm+uvdQsHbfHzPmS8H04gzda6yrOB5EoEgzq2uuFDwdVw9xSCcR9bYWCYFF3KwXIwe5pho&#10;2/OezgdfiBDCLkEFpfdtIqXLSzLoJrYlDtzJdgZ9gF0hdYd9CDeNfImiqTRYcWgosaWspLw+/BoF&#10;6e7z27Vxn633P9uPOm3qa569K/U4HtIZCE+Dv4v/3Rsd5sdv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eQSxQAAAN0AAAAPAAAAAAAAAAAAAAAAAJgCAABkcnMv&#10;ZG93bnJldi54bWxQSwUGAAAAAAQABAD1AAAAigMAAAAA&#10;" fillcolor="white [3212]" strokecolor="#4579b8 [3044]">
                  <v:shadow on="t" color="black" opacity="22937f" origin=",.5" offset="0,.63889mm"/>
                </v:rect>
                <v:rect id="Rectangle 1874" o:spid="_x0000_s1173"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8ZsUA&#10;AADdAAAADwAAAGRycy9kb3ducmV2LnhtbERPS2vCQBC+F/wPywi91U1LsSG6SgjVehDqo/Q8ZMck&#10;TXY2ZLcm+uvdQsHbfHzPmS8H04gzda6yrOB5EoEgzq2uuFDwdVw9xSCcR9bYWCYFF3KwXIwe5pho&#10;2/OezgdfiBDCLkEFpfdtIqXLSzLoJrYlDtzJdgZ9gF0hdYd9CDeNfImiqTRYcWgosaWspLw+/BoF&#10;6e7z27Vxn633P9uPOm3qa569K/U4HtIZCE+Dv4v/3Rsd5sdvr/D3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HxmxQAAAN0AAAAPAAAAAAAAAAAAAAAAAJgCAABkcnMv&#10;ZG93bnJldi54bWxQSwUGAAAAAAQABAD1AAAAigMAAAAA&#10;" fillcolor="white [3212]" strokecolor="#4579b8 [3044]">
                  <v:shadow on="t" color="black" opacity="22937f" origin=",.5" offset="0,.63889mm"/>
                </v:rect>
                <v:rect id="Rectangle 1875" o:spid="_x0000_s1174"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KcEA&#10;AADdAAAADwAAAGRycy9kb3ducmV2LnhtbERPy6rCMBDdC/5DGMGdpld89hpFBcGFD/TqfmjmtsVm&#10;Upqo9e+NILibw3nOdF6bQtypcrllBT/dCARxYnXOqYLz37ozBuE8ssbCMil4koP5rNmYYqztg490&#10;P/lUhBB2MSrIvC9jKV2SkUHXtSVx4P5tZdAHWKVSV/gI4aaQvSgaSoM5h4YMS1pllFxPN6PgsF8c&#10;y3O/ZycT2l3220t9ldulUu1WvfgF4an2X/HHvdFh/ng0gPc34QQ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xBinBAAAA3QAAAA8AAAAAAAAAAAAAAAAAmAIAAGRycy9kb3du&#10;cmV2LnhtbFBLBQYAAAAABAAEAPUAAACGAwAAAAA=&#10;" fillcolor="#c6615e [2901]" strokecolor="#4579b8 [3044]">
                  <v:shadow on="t" color="black" opacity="22937f" origin=",.5" offset="0,.63889mm"/>
                </v:rect>
                <v:rect id="Rectangle 1876" o:spid="_x0000_s1175"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HisQA&#10;AADdAAAADwAAAGRycy9kb3ducmV2LnhtbERPTWvCQBC9C/6HZYTedNMebEhdJQRtexCsWjwP2TFJ&#10;k50N2a2J/fVuQfA2j/c5i9VgGnGhzlWWFTzPIhDEudUVFwq+j5tpDMJ5ZI2NZVJwJQer5Xi0wETb&#10;nvd0OfhChBB2CSoovW8TKV1ekkE3sy1x4M62M+gD7AqpO+xDuGnkSxTNpcGKQ0OJLWUl5fXh1yhI&#10;v3Yn18Z99r7/2X7UaVP/5dlaqafJkL6B8DT4h/ju/tRhfvw6h/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aR4rEAAAA3QAAAA8AAAAAAAAAAAAAAAAAmAIAAGRycy9k&#10;b3ducmV2LnhtbFBLBQYAAAAABAAEAPUAAACJAwAAAAA=&#10;" fillcolor="white [3212]" strokecolor="#4579b8 [3044]">
                  <v:shadow on="t" color="black" opacity="22937f" origin=",.5" offset="0,.63889mm"/>
                </v:rect>
                <v:rect id="Rectangle 1877" o:spid="_x0000_s1176"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biEcQA&#10;AADdAAAADwAAAGRycy9kb3ducmV2LnhtbERPS2vCQBC+F/wPywi91Y091BBdJQStPRRaH3gesmMS&#10;k50N2dWk/fXdguBtPr7nLFaDacSNOldZVjCdRCCIc6srLhQcD5uXGITzyBoby6TghxyslqOnBSba&#10;9ryj294XIoSwS1BB6X2bSOnykgy6iW2JA3e2nUEfYFdI3WEfwk0jX6PoTRqsODSU2FJWUl7vr0ZB&#10;+v11cm3cZ++7y+e2Tpv6N8/WSj2Ph3QOwtPgH+K7+0OH+fFsB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W4hHEAAAA3QAAAA8AAAAAAAAAAAAAAAAAmAIAAGRycy9k&#10;b3ducmV2LnhtbFBLBQYAAAAABAAEAPUAAACJAwAAAAA=&#10;" fillcolor="white [3212]" strokecolor="#4579b8 [3044]">
                  <v:shadow on="t" color="black" opacity="22937f" origin=",.5" offset="0,.63889mm"/>
                </v:rect>
                <v:rect id="Rectangle 1878" o:spid="_x0000_s1177"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KxskA&#10;AADdAAAADwAAAGRycy9kb3ducmV2LnhtbESPQU/DMAyF70j8h8hIuyCWMgSryrIJMZCGdhllB46m&#10;MW1p41RN6Lr9+vmAxM3We37v82I1ulYN1Ifas4HbaQKKuPC25tLA/uP1JgUVIrLF1jMZOFKA1fLy&#10;YoGZ9Qd+pyGPpZIQDhkaqGLsMq1DUZHDMPUdsWjfvncYZe1LbXs8SLhr9SxJHrTDmqWhwo6eKyqa&#10;/NcZSD/fimb+sr++W+/uy/VPsz0N+Zcxk6vx6RFUpDH+m/+uN1bw07ngyjcygl6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0SKxskAAADdAAAADwAAAAAAAAAAAAAAAACYAgAA&#10;ZHJzL2Rvd25yZXYueG1sUEsFBgAAAAAEAAQA9QAAAI4DAAAAAA==&#10;" fillcolor="#ccc [669]" strokecolor="#4579b8 [3044]">
                  <v:shadow on="t" color="black" opacity="22937f" origin=",.5" offset="0,.63889mm"/>
                </v:rect>
                <v:rect id="Rectangle 1879" o:spid="_x0000_s1178"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gvXccA&#10;AADdAAAADwAAAGRycy9kb3ducmV2LnhtbERPTU/CQBC9m/AfNkPixcAWjVAKCzGiicYLFA4ch+7Q&#10;lnZnm+5aqr/eNTHxNi/vc5br3tSio9aVlhVMxhEI4szqknMFh/3rKAbhPLLG2jIp+CIH69XgZomJ&#10;tlfeUZf6XIQQdgkqKLxvEildVpBBN7YNceDOtjXoA2xzqVu8hnBTy/somkqDJYeGAht6Liir0k+j&#10;ID6+Z9Xs5XD3sNk+5ptL9fHdpSelbof90wKEp97/i//cbzrMj2dz+P0mnC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IL13HAAAA3QAAAA8AAAAAAAAAAAAAAAAAmAIAAGRy&#10;cy9kb3ducmV2LnhtbFBLBQYAAAAABAAEAPUAAACMAwAAAAA=&#10;" fillcolor="#ccc [669]" strokecolor="#4579b8 [3044]">
                  <v:shadow on="t" color="black" opacity="22937f" origin=",.5" offset="0,.63889mm"/>
                </v:rect>
                <v:rect id="Rectangle 1880" o:spid="_x0000_s1179"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258kA&#10;AADdAAAADwAAAGRycy9kb3ducmV2LnhtbESPQU/DMAyF70j8h8hIXNCWAgKqsmxCDKShXaDbYUev&#10;MW1p41RN6Lr9+vmAxM3We37v82wxulYN1Ifas4HbaQKKuPC25tLAdvM+SUGFiGyx9UwGjhRgMb+8&#10;mGFm/YG/aMhjqSSEQ4YGqhi7TOtQVOQwTH1HLNq37x1GWftS2x4PEu5afZckj9phzdJQYUevFRVN&#10;/usMpLuPonl6297cLz8fyuVPsz4N+d6Y66vx5RlUpDH+m/+uV1bw01T45RsZQ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f258kAAADdAAAADwAAAAAAAAAAAAAAAACYAgAA&#10;ZHJzL2Rvd25yZXYueG1sUEsFBgAAAAAEAAQA9QAAAI4DAAAAAA==&#10;" fillcolor="#ccc [669]" strokecolor="#4579b8 [3044]">
                  <v:shadow on="t" color="black" opacity="22937f" origin=",.5" offset="0,.63889mm"/>
                </v:rect>
                <v:rect id="Rectangle 1881" o:spid="_x0000_s1180"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ZYcMA&#10;AADdAAAADwAAAGRycy9kb3ducmV2LnhtbERPTWvCQBC9C/6HZYTezMZCJaSuIgXFCha07X2anSah&#10;2dmQHU3aX+8WBG/zeJ+zWA2uURfqQu3ZwCxJQREX3tZcGvh430wzUEGQLTaeycAvBVgtx6MF5tb3&#10;fKTLSUoVQzjkaKASaXOtQ1GRw5D4ljhy375zKBF2pbYd9jHcNfoxTefaYc2xocKWXioqfk5nZ0Dm&#10;Wx4OYf+0D69vu7P49efXX2/Mw2RYP4MSGuQuvrl3Ns7Pshn8fxNP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MZYcMAAADdAAAADwAAAAAAAAAAAAAAAACYAgAAZHJzL2Rv&#10;d25yZXYueG1sUEsFBgAAAAAEAAQA9QAAAIgDAAAAAA==&#10;" fillcolor="#84a6d1 [2260]" strokecolor="#4579b8 [3044]">
                  <v:shadow on="t" color="black" opacity="22937f" origin=",.5" offset="0,.63889mm"/>
                </v:rect>
                <v:rect id="Rectangle 1882" o:spid="_x0000_s1181"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FsIA&#10;AADdAAAADwAAAGRycy9kb3ducmV2LnhtbERP22rCQBB9L/gPywi+1Y2CEqKrSMFihRbq5X2anSah&#10;2dmQHU3067uFgm9zONdZrntXqyu1ofJsYDJOQBHn3lZcGDgdt88pqCDIFmvPZOBGAdarwdMSM+s7&#10;/qTrQQoVQzhkaKAUaTKtQ16SwzD2DXHkvn3rUCJsC21b7GK4q/U0SebaYcWxocSGXkrKfw4XZ0Dm&#10;r9y/h/1sH94+dhfxm/PXvTNmNOw3C1BCvTzE/+6djfPTdAp/38QT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MYcWwgAAAN0AAAAPAAAAAAAAAAAAAAAAAJgCAABkcnMvZG93&#10;bnJldi54bWxQSwUGAAAAAAQABAD1AAAAhwMAAAAA&#10;" fillcolor="#84a6d1 [2260]" strokecolor="#4579b8 [3044]">
                  <v:shadow on="t" color="black" opacity="22937f" origin=",.5" offset="0,.63889mm"/>
                </v:rect>
                <v:rect id="Rectangle 1883" o:spid="_x0000_s1182"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iUNcQA&#10;AADdAAAADwAAAGRycy9kb3ducmV2LnhtbERPS2vCQBC+F/wPywi91Y0VJE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4lDXEAAAA3QAAAA8AAAAAAAAAAAAAAAAAmAIAAGRycy9k&#10;b3ducmV2LnhtbFBLBQYAAAAABAAEAPUAAACJAwAAAAA=&#10;" fillcolor="white [3212]" strokecolor="#4579b8 [3044]">
                  <v:shadow on="t" color="black" opacity="22937f" origin=",.5" offset="0,.63889mm"/>
                </v:rect>
                <v:rect id="Rectangle 1884" o:spid="_x0000_s1183"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MQcQA&#10;AADdAAAADwAAAGRycy9kb3ducmV2LnhtbERPS2vCQBC+F/wPywi91Y1FJE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DEHEAAAA3QAAAA8AAAAAAAAAAAAAAAAAmAIAAGRycy9k&#10;b3ducmV2LnhtbFBLBQYAAAAABAAEAPUAAACJAwAAAAA=&#10;" fillcolor="white [3212]" strokecolor="#4579b8 [3044]">
                  <v:shadow on="t" color="black" opacity="22937f" origin=",.5" offset="0,.63889mm"/>
                </v:rect>
                <v:rect id="Rectangle 1885" o:spid="_x0000_s1184"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2p2sQA&#10;AADdAAAADwAAAGRycy9kb3ducmV2LnhtbERPS2vCQBC+F/wPywi91Y0FJURXCcHWHoTWB56H7JjE&#10;ZGdDdmuiv75bKPQ2H99zluvBNOJGnassK5hOIhDEudUVFwpOx7eXGITzyBoby6TgTg7Wq9HTEhNt&#10;e97T7eALEULYJaig9L5NpHR5SQbdxLbEgbvYzqAPsCuk7rAP4aaRr1E0lwYrDg0ltpSVlNeHb6Mg&#10;/fo8uzbus/f9dbet06Z+5NlGqefxkC5AeBr8v/jP/aHD/Die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dqdrEAAAA3QAAAA8AAAAAAAAAAAAAAAAAmAIAAGRycy9k&#10;b3ducmV2LnhtbFBLBQYAAAAABAAEAPUAAACJAwAAAAA=&#10;" fillcolor="white [3212]" strokecolor="#4579b8 [3044]">
                  <v:shadow on="t" color="black" opacity="22937f" origin=",.5" offset="0,.63889mm"/>
                </v:rect>
                <v:rect id="Rectangle 1886" o:spid="_x0000_s1185"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83rcQA&#10;AADdAAAADwAAAGRycy9kb3ducmV2LnhtbERPS2vCQBC+C/6HZQRvurEHCdFVQqith4KPSs9Ddpqk&#10;yc6G7Nak/npXEHqbj+856+1gGnGlzlWWFSzmEQji3OqKCwWXz90sBuE8ssbGMin4IwfbzXi0xkTb&#10;nk90PftChBB2CSoovW8TKV1ekkE3ty1x4L5tZ9AH2BVSd9iHcNPIlyhaSoMVh4YSW8pKyuvzr1GQ&#10;Hg9fro377O308/Fep019y7NXpaaTIV2B8DT4f/HTvddhfhwv4fFNOE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PN63EAAAA3QAAAA8AAAAAAAAAAAAAAAAAmAIAAGRycy9k&#10;b3ducmV2LnhtbFBLBQYAAAAABAAEAPUAAACJAwAAAAA=&#10;" fillcolor="white [3212]" strokecolor="#4579b8 [3044]">
                  <v:shadow on="t" color="black" opacity="22937f" origin=",.5" offset="0,.63889mm"/>
                </v:rect>
                <v:rect id="Rectangle 1887" o:spid="_x0000_s1186"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OSNsQA&#10;AADdAAAADwAAAGRycy9kb3ducmV2LnhtbERPS2vCQBC+F/wPywi91Y09aIiuEoKtPQitDzwP2TGJ&#10;yc6G7NZEf323UOhtPr7nLNeDacSNOldZVjCdRCCIc6srLhScjm8vMQjnkTU2lknBnRysV6OnJSba&#10;9ryn28EXIoSwS1BB6X2bSOnykgy6iW2JA3exnUEfYFdI3WEfwk0jX6NoJg1WHBpKbCkrKa8P30ZB&#10;+vV5dm3cZ+/7625bp039yLONUs/jIV2A8DT4f/Gf+0OH+XE8h99vwgl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DkjbEAAAA3QAAAA8AAAAAAAAAAAAAAAAAmAIAAGRycy9k&#10;b3ducmV2LnhtbFBLBQYAAAAABAAEAPUAAACJAwAAAAA=&#10;" fillcolor="white [3212]" strokecolor="#4579b8 [3044]">
                  <v:shadow on="t" color="black" opacity="22937f" origin=",.5" offset="0,.63889mm"/>
                </v:rect>
                <v:rect id="Rectangle 1888" o:spid="_x0000_s1187"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wGRMcA&#10;AADdAAAADwAAAGRycy9kb3ducmV2LnhtbESPQUvDQBCF74L/YRmhN7uphxJityWEqj0I2lp6HrLT&#10;JE12NmS3TfTXOwfB2wzvzXvfrDaT69SNhtB4NrCYJ6CIS28brgwcv14eU1AhIlvsPJOBbwqwWd/f&#10;rTCzfuQ93Q6xUhLCIUMDdYx9pnUoa3IY5r4nFu3sB4dR1qHSdsBRwl2nn5JkqR02LA019lTUVLaH&#10;qzOQf36cQp+Oxev+8v7W5l37UxZbY2YPU/4MKtIU/81/1zsr+Gkqu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cBkTHAAAA3QAAAA8AAAAAAAAAAAAAAAAAmAIAAGRy&#10;cy9kb3ducmV2LnhtbFBLBQYAAAAABAAEAPUAAACMAwAAAAA=&#10;" fillcolor="white [3212]" strokecolor="#4579b8 [3044]">
                  <v:shadow on="t" color="black" opacity="22937f" origin=",.5" offset="0,.63889mm"/>
                </v:rect>
                <v:rect id="Rectangle 1889" o:spid="_x0000_s1188"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j38QA&#10;AADdAAAADwAAAGRycy9kb3ducmV2LnhtbERPTWvCQBC9F/oflil4q5t6KGl0lRCq9SBYbfE8ZMck&#10;JjsbsquJ/npXKPQ2j/c5s8VgGnGhzlWWFbyNIxDEudUVFwp+f5avMQjnkTU2lknBlRws5s9PM0y0&#10;7XlHl70vRAhhl6CC0vs2kdLlJRl0Y9sSB+5oO4M+wK6QusM+hJtGTqLoXRqsODSU2FJWUl7vz0ZB&#10;+r09uDbus9XutPmq06a+5dmnUqOXIZ2C8DT4f/Gfe63D/Dj+gMc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o9/EAAAA3QAAAA8AAAAAAAAAAAAAAAAAmAIAAGRycy9k&#10;b3ducmV2LnhtbFBLBQYAAAAABAAEAPUAAACJAwAAAAA=&#10;" fillcolor="white [3212]" strokecolor="#4579b8 [3044]">
                  <v:shadow on="t" color="black" opacity="22937f" origin=",.5" offset="0,.63889mm"/>
                </v:rect>
                <v:rect id="Rectangle 1890" o:spid="_x0000_s1189"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Ocn8cA&#10;AADdAAAADwAAAGRycy9kb3ducmV2LnhtbESPzWrDQAyE74G+w6JCb8m6PRTXzSYY079DIE1aehZe&#10;1Xbt1RrvNnby9NEhkJvEjGY+LdeT69SBhtB4NnC/SEARl942XBn4/nqdp6BCRLbYeSYDRwqwXt3M&#10;lphZP/KODvtYKQnhkKGBOsY+0zqUNTkMC98Ti/brB4dR1qHSdsBRwl2nH5LkUTtsWBpq7KmoqWz3&#10;/85A/rn9CX06Fm+7v817m3ftqSxejLm7nfJnUJGmeDVfrj+s4KdPwi/fyAh6d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znJ/HAAAA3QAAAA8AAAAAAAAAAAAAAAAAmAIAAGRy&#10;cy9kb3ducmV2LnhtbFBLBQYAAAAABAAEAPUAAACMAwAAAAA=&#10;" fillcolor="white [3212]" strokecolor="#4579b8 [3044]">
                  <v:shadow on="t" color="black" opacity="22937f" origin=",.5" offset="0,.63889mm"/>
                </v:rect>
                <v:rect id="Rectangle 1891" o:spid="_x0000_s1190"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85BMQA&#10;AADdAAAADwAAAGRycy9kb3ducmV2LnhtbERPS2vCQBC+F/wPywi91Y09SBpdJQSrPRRaH3gesmMS&#10;k50N2dWk/fXdguBtPr7nLFaDacSNOldZVjCdRCCIc6srLhQcD+8vMQjnkTU2lknBDzlYLUdPC0y0&#10;7XlHt70vRAhhl6CC0vs2kdLlJRl0E9sSB+5sO4M+wK6QusM+hJtGvkbRTBqsODSU2FJWUl7vr0ZB&#10;+v11cm3cZ5vd5XNbp039m2drpZ7HQzoH4WnwD/Hd/aHD/PhtC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OQTEAAAA3QAAAA8AAAAAAAAAAAAAAAAAmAIAAGRycy9k&#10;b3ducmV2LnhtbFBLBQYAAAAABAAEAPUAAACJAwAAAAA=&#10;" fillcolor="white [3212]" strokecolor="#4579b8 [3044]">
                  <v:shadow on="t" color="black" opacity="22937f" origin=",.5" offset="0,.63889mm"/>
                </v:rect>
                <v:rect id="Rectangle 1892" o:spid="_x0000_s1191"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2nc8QA&#10;AADdAAAADwAAAGRycy9kb3ducmV2LnhtbERPS2vCQBC+F/wPywi91U09lJi6Sgh9HQRfxfOQHZM0&#10;2dmQ3Zror3cFwdt8fM+ZLwfTiBN1rrKs4HUSgSDOra64UPC7/3yJQTiPrLGxTArO5GC5GD3NMdG2&#10;5y2ddr4QIYRdggpK79tESpeXZNBNbEscuKPtDPoAu0LqDvsQbho5jaI3abDi0FBiS1lJeb37NwrS&#10;zfrg2rjPvrZ/q+86bepLnn0o9Twe0ncQngb/EN/dPzrMj2dTuH0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tp3PEAAAA3QAAAA8AAAAAAAAAAAAAAAAAmAIAAGRycy9k&#10;b3ducmV2LnhtbFBLBQYAAAAABAAEAPUAAACJAwAAAAA=&#10;" fillcolor="white [3212]" strokecolor="#4579b8 [3044]">
                  <v:shadow on="t" color="black" opacity="22937f" origin=",.5" offset="0,.63889mm"/>
                </v:rect>
                <v:rect id="Rectangle 1893" o:spid="_x0000_s1192"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C6MUA&#10;AADdAAAADwAAAGRycy9kb3ducmV2LnhtbERPS2vCQBC+C/0PyxS86aYKkkZXCaE+DoWqLZ6H7DRJ&#10;k50N2dXE/vpuodDbfHzPWW0G04gbda6yrOBpGoEgzq2uuFDw8b6dxCCcR9bYWCYFd3KwWT+MVpho&#10;2/OJbmdfiBDCLkEFpfdtIqXLSzLoprYlDtyn7Qz6ALtC6g77EG4aOYuihTRYcWgosaWspLw+X42C&#10;9Ph2cW3cZ7vT1+u+Tpv6O89elBo/DukShKfB/4v/3Acd5sfPc/j9Jp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QLoxQAAAN0AAAAPAAAAAAAAAAAAAAAAAJgCAABkcnMv&#10;ZG93bnJldi54bWxQSwUGAAAAAAQABAD1AAAAigMAAAAA&#10;" fillcolor="white [3212]" strokecolor="#4579b8 [3044]">
                  <v:shadow on="t" color="black" opacity="22937f" origin=",.5" offset="0,.63889mm"/>
                </v:rect>
                <v:rect id="Rectangle 1894" o:spid="_x0000_s1193"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0sJMMA&#10;AADdAAAADwAAAGRycy9kb3ducmV2LnhtbERPTWvCQBC9C/0PyxS86abFio2uIoUWK7Sg1vuYHZPQ&#10;7GzIjib6612h0Ns83ufMFp2r1JmaUHo28DRMQBFn3pacG/jZvQ8moIIgW6w8k4ELBVjMH3ozTK1v&#10;eUPnreQqhnBI0UAhUqdah6wgh2Hoa+LIHX3jUCJscm0bbGO4q/Rzkoy1w5JjQ4E1vRWU/W5PzoCM&#10;P7j7CuuXdfj8Xp3EL/eHa2tM/7FbTkEJdfIv/nOvbJw/eR3B/Zt4gp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0sJMMAAADdAAAADwAAAAAAAAAAAAAAAACYAgAAZHJzL2Rv&#10;d25yZXYueG1sUEsFBgAAAAAEAAQA9QAAAIgDAAAAAA==&#10;" fillcolor="#84a6d1 [2260]" strokecolor="#4579b8 [3044]">
                  <v:shadow on="t" color="black" opacity="22937f" origin=",.5" offset="0,.63889mm"/>
                </v:rect>
                <v:rect id="Rectangle 1895" o:spid="_x0000_s1194"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GJv8IA&#10;AADdAAAADwAAAGRycy9kb3ducmV2LnhtbERP22rCQBB9F/oPyxR8000LikZXkUKLCi14e59mp0lo&#10;djZkRxP9+m5B8G0O5zrzZecqdaEmlJ4NvAwTUMSZtyXnBo6H98EEVBBki5VnMnClAMvFU2+OqfUt&#10;7+iyl1zFEA4pGihE6lTrkBXkMAx9TRy5H984lAibXNsG2xjuKv2aJGPtsOTYUGBNbwVlv/uzMyDj&#10;D+4+w3a0DZuv9Vn86vR9a43pP3erGSihTh7iu3tt4/zJdAT/38QT9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Ym/wgAAAN0AAAAPAAAAAAAAAAAAAAAAAJgCAABkcnMvZG93&#10;bnJldi54bWxQSwUGAAAAAAQABAD1AAAAhwMAAAAA&#10;" fillcolor="#84a6d1 [2260]" strokecolor="#4579b8 [3044]">
                  <v:shadow on="t" color="black" opacity="22937f" origin=",.5" offset="0,.63889mm"/>
                </v:rect>
                <v:rect id="Rectangle 1896" o:spid="_x0000_s1195"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PRwMMA&#10;AADdAAAADwAAAGRycy9kb3ducmV2LnhtbERPTWsCMRC9F/ofwhS81USRRbdGUVEQwUOt9jxsppul&#10;m8myie62v94Ihd7m8T5nvuxdLW7UhsqzhtFQgSAuvKm41HD+2L1OQYSIbLD2TBp+KMBy8fw0x9z4&#10;jt/pdoqlSCEcctRgY2xyKUNhyWEY+oY4cV++dRgTbEtpWuxSuKvlWKlMOqw4NVhsaGOp+D5dnQZl&#10;19mFfg/bcVCfk+N2N+su56j14KVfvYGI1Md/8Z97b9L86SyDx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PRwMMAAADdAAAADwAAAAAAAAAAAAAAAACYAgAAZHJzL2Rv&#10;d25yZXYueG1sUEsFBgAAAAAEAAQA9QAAAIgDAAAAAA==&#10;" fillcolor="#1f497d [3215]" strokecolor="#4579b8 [3044]">
                  <v:shadow on="t" color="black" opacity="22937f" origin=",.5" offset="0,.63889mm"/>
                </v:rect>
                <v:rect id="Rectangle 1897" o:spid="_x0000_s1196"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90W8MA&#10;AADdAAAADwAAAGRycy9kb3ducmV2LnhtbERPS2sCMRC+F/wPYYTeaqKIj61RVBRKoQdfPQ+b6Wbp&#10;ZrJsorvtr28Kgrf5+J6zWHWuEjdqQulZw3CgQBDn3pRcaDif9i8zECEiG6w8k4YfCrBa9p4WmBnf&#10;8oFux1iIFMIhQw02xjqTMuSWHIaBr4kT9+UbhzHBppCmwTaFu0qOlJpIhyWnBos1bS3l38er06Ds&#10;ZnKh3/fdKKjP8cduP28v56j1c79bv4KI1MWH+O5+M2n+bD6F/2/S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90W8MAAADdAAAADwAAAAAAAAAAAAAAAACYAgAAZHJzL2Rv&#10;d25yZXYueG1sUEsFBgAAAAAEAAQA9QAAAIgDAAAAAA==&#10;" fillcolor="#1f497d [3215]" strokecolor="#4579b8 [3044]">
                  <v:shadow on="t" color="black" opacity="22937f" origin=",.5" offset="0,.63889mm"/>
                </v:rect>
                <v:rect id="Rectangle 1898" o:spid="_x0000_s1197"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DgKccA&#10;AADdAAAADwAAAGRycy9kb3ducmV2LnhtbESPT2vDMAzF74N+B6PCbqu9Mkqb1S1raWEMdlj/7Cxi&#10;NQ6N5RB7TbZPPx0Gu0m8p/d+Wq6H0KgbdamObOFxYkARl9HVXFk4HfcPc1ApIztsIpOFb0qwXo3u&#10;lli42PMH3Q65UhLCqUALPue20DqVngKmSWyJRbvELmCWtau067CX8NDoqTEzHbBmafDY0tZTeT18&#10;BQvGb2Zn+nnbTZP5fHrf7Rf9+ZStvR8PL8+gMg353/x3/eoEf74QXP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A4CnHAAAA3QAAAA8AAAAAAAAAAAAAAAAAmAIAAGRy&#10;cy9kb3ducmV2LnhtbFBLBQYAAAAABAAEAPUAAACMAwAAAAA=&#10;" fillcolor="#1f497d [3215]" strokecolor="#4579b8 [3044]">
                  <v:shadow on="t" color="black" opacity="22937f" origin=",.5" offset="0,.63889mm"/>
                </v:rect>
                <v:rect id="Rectangle 1899" o:spid="_x0000_s1198"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FssQA&#10;AADdAAAADwAAAGRycy9kb3ducmV2LnhtbERPS2sCMRC+C/6HMEJvblIp4m6NUkWhFHrw1fOwmW6W&#10;bibLJnW3/fVNQfA2H99zluvBNeJKXag9a3jMFAji0puaKw3n0366ABEissHGM2n4oQDr1Xi0xML4&#10;ng90PcZKpBAOBWqwMbaFlKG05DBkviVO3KfvHMYEu0qaDvsU7ho5U2ouHdacGiy2tLVUfh2/nQZl&#10;N/ML/b7tZkF9PL3v9nl/OUetHybDyzOISEO8i2/uV5PmL/Ic/r9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MRbLEAAAA3QAAAA8AAAAAAAAAAAAAAAAAmAIAAGRycy9k&#10;b3ducmV2LnhtbFBLBQYAAAAABAAEAPUAAACJAwAAAAA=&#10;" fillcolor="#1f497d [3215]" strokecolor="#4579b8 [3044]">
                  <v:shadow on="t" color="black" opacity="22937f" origin=",.5" offset="0,.63889mm"/>
                </v:rect>
                <v:rect id="Rectangle 1900" o:spid="_x0000_s1199"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2NcYA&#10;AADdAAAADwAAAGRycy9kb3ducmV2LnhtbESPQWsCMRCF74X+hzCF3mpSKVJXo9iiUIQearXnYTNu&#10;FjeTZZO6W3995yB4m+G9ee+b+XIIjTpTl+rIFp5HBhRxGV3NlYX99+bpFVTKyA6byGThjxIsF/d3&#10;cyxc7PmLzrtcKQnhVKAFn3NbaJ1KTwHTKLbEoh1jFzDL2lXaddhLeGj02JiJDlizNHhs6d1Tedr9&#10;BgvGv00OdNmux8n8vHyuN9P+sM/WPj4MqxmoTEO+ma/XH07wp0b4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12NcYAAADdAAAADwAAAAAAAAAAAAAAAACYAgAAZHJz&#10;L2Rvd25yZXYueG1sUEsFBgAAAAAEAAQA9QAAAIsDAAAAAA==&#10;" fillcolor="#1f497d [3215]" strokecolor="#4579b8 [3044]">
                  <v:shadow on="t" color="black" opacity="22937f" origin=",.5" offset="0,.63889mm"/>
                </v:rect>
                <v:rect id="Rectangle 1901" o:spid="_x0000_s1200"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TrsMA&#10;AADdAAAADwAAAGRycy9kb3ducmV2LnhtbERP32vCMBB+H/g/hBv4NhNFZHZNZQ4FGfgwp3s+mrMp&#10;NpfSZLburzeDwd7u4/t5+WpwjbhSF2rPGqYTBYK49KbmSsPxc/v0DCJEZIONZ9JwowCrYvSQY2Z8&#10;zx90PcRKpBAOGWqwMbaZlKG05DBMfEucuLPvHMYEu0qaDvsU7ho5U2ohHdacGiy29GapvBy+nQZl&#10;14sT/bxvZkF9zfeb7bI/HaPW48fh9QVEpCH+i//cO5PmL9UUfr9JJ8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HTrsMAAADdAAAADwAAAAAAAAAAAAAAAACYAgAAZHJzL2Rv&#10;d25yZXYueG1sUEsFBgAAAAAEAAQA9QAAAIgDAAAAAA==&#10;" fillcolor="#1f497d [3215]" strokecolor="#4579b8 [3044]">
                  <v:shadow on="t" color="black" opacity="22937f" origin=",.5" offset="0,.63889mm"/>
                </v:rect>
                <v:rect id="Rectangle 1902" o:spid="_x0000_s1201"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NN2cMA&#10;AADdAAAADwAAAGRycy9kb3ducmV2LnhtbERPS2sCMRC+F/wPYQRvNXERqVujVFEohR7q6zxsppul&#10;m8myie62v74RBG/z8T1nsepdLa7UhsqzhslYgSAuvKm41HA87J5fQISIbLD2TBp+KcBqOXhaYG58&#10;x1903cdSpBAOOWqwMTa5lKGw5DCMfUOcuG/fOowJtqU0LXYp3NUyU2omHVacGiw2tLFU/OwvToOy&#10;69mJ/j62WVDn6ed2N+9Ox6j1aNi/vYKI1MeH+O5+N2n+XGVw+yad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NN2cMAAADdAAAADwAAAAAAAAAAAAAAAACYAgAAZHJzL2Rv&#10;d25yZXYueG1sUEsFBgAAAAAEAAQA9QAAAIgDAAAAAA==&#10;" fillcolor="#1f497d [3215]" strokecolor="#4579b8 [3044]">
                  <v:shadow on="t" color="black" opacity="22937f" origin=",.5" offset="0,.63889mm"/>
                </v:rect>
                <v:rect id="Rectangle 1903" o:spid="_x0000_s1202"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QsMA&#10;AADdAAAADwAAAGRycy9kb3ducmV2LnhtbERPTWsCMRC9F/wPYYTeNKktoqtRVBSK0INWex4242bp&#10;ZrJsorvtrzcFobd5vM+ZLztXiRs1ofSs4WWoQBDn3pRcaDh97gYTECEiG6w8k4YfCrBc9J7mmBnf&#10;8oFux1iIFMIhQw02xjqTMuSWHIahr4kTd/GNw5hgU0jTYJvCXSVHSo2lw5JTg8WaNpby7+PVaVB2&#10;PT7T7347Curr7WO7m7bnU9T6ud+tZiAidfFf/HC/mzR/ql7h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oQsMAAADdAAAADwAAAAAAAAAAAAAAAACYAgAAZHJzL2Rv&#10;d25yZXYueG1sUEsFBgAAAAAEAAQA9QAAAIgDAAAAAA==&#10;" fillcolor="#1f497d [3215]" strokecolor="#4579b8 [3044]">
                  <v:shadow on="t" color="black" opacity="22937f" origin=",.5" offset="0,.63889mm"/>
                </v:rect>
                <v:rect id="Rectangle 1904" o:spid="_x0000_s1203"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wNsMA&#10;AADdAAAADwAAAGRycy9kb3ducmV2LnhtbERP32vCMBB+F/wfwgl702Qiol1TmaIwBnvQ6Z6P5myK&#10;zaU0me321y+Dwd7u4/t5+WZwjbhTF2rPGh5nCgRx6U3NlYbz+2G6AhEissHGM2n4ogCbYjzKMTO+&#10;5yPdT7ESKYRDhhpsjG0mZSgtOQwz3xIn7uo7hzHBrpKmwz6Fu0bOlVpKhzWnBost7SyVt9On06Ds&#10;dnmh79f9PKiPxdv+sO4v56j1w2R4fgIRaYj/4j/3i0nz12oBv9+kE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wNsMAAADdAAAADwAAAAAAAAAAAAAAAACYAgAAZHJzL2Rv&#10;d25yZXYueG1sUEsFBgAAAAAEAAQA9QAAAIgDAAAAAA==&#10;" fillcolor="#1f497d [3215]" strokecolor="#4579b8 [3044]">
                  <v:shadow on="t" color="black" opacity="22937f" origin=",.5" offset="0,.63889mm"/>
                </v:rect>
                <v:rect id="Rectangle 1905" o:spid="_x0000_s1204"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VrcMA&#10;AADdAAAADwAAAGRycy9kb3ducmV2LnhtbERPTWsCMRC9F/wPYYTeNKm0oqtRVBSK0INWex4242bp&#10;ZrJsorvtrzcFobd5vM+ZLztXiRs1ofSs4WWoQBDn3pRcaDh97gYTECEiG6w8k4YfCrBc9J7mmBnf&#10;8oFux1iIFMIhQw02xjqTMuSWHIahr4kTd/GNw5hgU0jTYJvCXSVHSo2lw5JTg8WaNpby7+PVaVB2&#10;PT7T7347Curr9WO7m7bnU9T6ud+tZiAidfFf/HC/mzR/qt7g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rVrcMAAADdAAAADwAAAAAAAAAAAAAAAACYAgAAZHJzL2Rv&#10;d25yZXYueG1sUEsFBgAAAAAEAAQA9QAAAIgDAAAAAA==&#10;" fillcolor="#1f497d [3215]" strokecolor="#4579b8 [3044]">
                  <v:shadow on="t" color="black" opacity="22937f" origin=",.5" offset="0,.63889mm"/>
                </v:rect>
                <v:rect id="Rectangle 1906" o:spid="_x0000_s1205"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L2sMA&#10;AADdAAAADwAAAGRycy9kb3ducmV2LnhtbERPS2sCMRC+C/0PYYTeNFHKUrdGaYuCCB7q6zxsppul&#10;m8mySd3VX28KBW/z8T1nvuxdLS7UhsqzhslYgSAuvKm41HA8rEevIEJENlh7Jg1XCrBcPA3mmBvf&#10;8Rdd9rEUKYRDjhpsjE0uZSgsOQxj3xAn7tu3DmOCbSlNi10Kd7WcKpVJhxWnBosNfVoqfva/ToOy&#10;H9mJbtvVNKjzy261nnWnY9T6edi/v4GI1MeH+N+9MWn+TGXw90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hL2sMAAADdAAAADwAAAAAAAAAAAAAAAACYAgAAZHJzL2Rv&#10;d25yZXYueG1sUEsFBgAAAAAEAAQA9QAAAIgDAAAAAA==&#10;" fillcolor="#1f497d [3215]" strokecolor="#4579b8 [3044]">
                  <v:shadow on="t" color="black" opacity="22937f" origin=",.5" offset="0,.63889mm"/>
                </v:rect>
                <v:rect id="Rectangle 1907" o:spid="_x0000_s1206"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TuQcMA&#10;AADdAAAADwAAAGRycy9kb3ducmV2LnhtbERPS2sCMRC+F/ofwhS81UQRW1ejtKIgQg/1dR4242Zx&#10;M1k20V376xuh0Nt8fM+ZLTpXiRs1ofSsYdBXIIhzb0ouNBz269d3ECEiG6w8k4Y7BVjMn59mmBnf&#10;8jfddrEQKYRDhhpsjHUmZcgtOQx9XxMn7uwbhzHBppCmwTaFu0oOlRpLhyWnBos1LS3ll93VaVD2&#10;c3ykn+1qGNRp9LVaT9rjIWrde+k+piAidfFf/OfemDR/ot7g8U06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TuQcMAAADdAAAADwAAAAAAAAAAAAAAAACYAgAAZHJzL2Rv&#10;d25yZXYueG1sUEsFBgAAAAAEAAQA9QAAAIgDAAAAAA==&#10;" fillcolor="#1f497d [3215]" strokecolor="#4579b8 [3044]">
                  <v:shadow on="t" color="black" opacity="22937f" origin=",.5" offset="0,.63889mm"/>
                </v:rect>
                <v:rect id="Rectangle 1908" o:spid="_x0000_s1207"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VV8QA&#10;AADdAAAADwAAAGRycy9kb3ducmV2LnhtbESPT4vCQAzF7wt+hyHC3tapsiy2OooKggdX8d89dGJb&#10;7GRKZ9Tut98cBG8J7+W9X6bzztXqQW2oPBsYDhJQxLm3FRcGzqf11xhUiMgWa89k4I8CzGe9jylm&#10;1j/5QI9jLJSEcMjQQBljk2kd8pIchoFviEW7+tZhlLUttG3xKeGu1qMk+dEOK5aGEhtalZTfjndn&#10;YL9bHJrz98inKf1edttLd9PbpTGf/W4xARWpi2/z63pjBT9NBFe+kRH0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1VfEAAAA3QAAAA8AAAAAAAAAAAAAAAAAmAIAAGRycy9k&#10;b3ducmV2LnhtbFBLBQYAAAAABAAEAPUAAACJAwAAAAA=&#10;" fillcolor="#c6615e [2901]" strokecolor="#4579b8 [3044]">
                  <v:shadow on="t" color="black" opacity="22937f" origin=",.5" offset="0,.63889mm"/>
                </v:rect>
                <v:rect id="Rectangle 1909" o:spid="_x0000_s1208"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cZoMMA&#10;AADdAAAADwAAAGRycy9kb3ducmV2LnhtbERPTWvCQBC9F/wPywje6saCUqOriFBRoULT9j5mp0lo&#10;djZkR5P213eFgrd5vM9ZrntXqyu1ofJsYDJOQBHn3lZcGPh4f3l8BhUE2WLtmQz8UID1avCwxNT6&#10;jt/omkmhYgiHFA2UIk2qdchLchjGviGO3JdvHUqEbaFti10Md7V+SpKZdlhxbCixoW1J+Xd2cQZk&#10;tuP+NRynx3A47S/iN5/n386Y0bDfLEAJ9XIX/7v3Ns6fJ3O4fRN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cZoMMAAADdAAAADwAAAAAAAAAAAAAAAACYAgAAZHJzL2Rv&#10;d25yZXYueG1sUEsFBgAAAAAEAAQA9QAAAIgDAAAAAA==&#10;" fillcolor="#84a6d1 [2260]" strokecolor="#4579b8 [3044]">
                  <v:shadow on="t" color="black" opacity="22937f" origin=",.5" offset="0,.63889mm"/>
                </v:rect>
                <v:rect id="Rectangle 1910" o:spid="_x0000_s1209"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WMcA&#10;AADdAAAADwAAAGRycy9kb3ducmV2LnhtbESPQU/CQBCF7yb+h82YeJMtHAxWFtI0oh5IEDScJ92h&#10;re3ONt2VFn49cyDxNpP35r1vFqvRtepEfag9G5hOElDEhbc1lwZ+vtdPc1AhIltsPZOBMwVYLe/v&#10;FphaP/COTvtYKgnhkKKBKsYu1ToUFTkME98Ri3b0vcMoa19q2+Mg4a7VsyR51g5rloYKO8orKpr9&#10;nzOQfW0PoZsP+fvud/PRZG1zKfI3Yx4fxuwVVKQx/ptv159W8F+m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BkFjHAAAA3QAAAA8AAAAAAAAAAAAAAAAAmAIAAGRy&#10;cy9kb3ducmV2LnhtbFBLBQYAAAAABAAEAPUAAACMAwAAAAA=&#10;" fillcolor="white [3212]" strokecolor="#4579b8 [3044]">
                  <v:shadow on="t" color="black" opacity="22937f" origin=",.5" offset="0,.63889mm"/>
                </v:rect>
                <v:rect id="Rectangle 1911" o:spid="_x0000_s1210"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01w8QA&#10;AADdAAAADwAAAGRycy9kb3ducmV2LnhtbERPS2vCQBC+F/wPywi91U16EBtdJQSrPRRaH3gesmMS&#10;k50N2dWk/fXdguBtPr7nLFaDacSNOldZVhBPIhDEudUVFwqOh/eXGQjnkTU2lknBDzlYLUdPC0y0&#10;7XlHt70vRAhhl6CC0vs2kdLlJRl0E9sSB+5sO4M+wK6QusM+hJtGvkbRVBqsODSU2FJWUl7vr0ZB&#10;+v11cu2szza7y+e2Tpv6N8/WSj2Ph3QOwtPgH+K7+0OH+W9xDP/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NNcPEAAAA3QAAAA8AAAAAAAAAAAAAAAAAmAIAAGRycy9k&#10;b3ducmV2LnhtbFBLBQYAAAAABAAEAPUAAACJAwAAAAA=&#10;" fillcolor="white [3212]" strokecolor="#4579b8 [3044]">
                  <v:shadow on="t" color="black" opacity="22937f" origin=",.5" offset="0,.63889mm"/>
                </v:rect>
                <v:rect id="Rectangle 1912" o:spid="_x0000_s1211"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qWcYA&#10;AADdAAAADwAAAGRycy9kb3ducmV2LnhtbESPQWvCQBCF7wX/wzKCt7pRpNXoKiJVKr1oFM9DdkyC&#10;2dmQ3ca1v74rFHqb4b1535vFKphadNS6yrKC0TABQZxbXXGh4Hzavk5BOI+ssbZMCh7kYLXsvSww&#10;1fbOR+oyX4gYwi5FBaX3TSqly0sy6Ia2IY7a1bYGfVzbQuoW7zHc1HKcJG/SYMWRUGJDm5LyW/Zt&#10;IqTrTpddFr7ost3/HN4nIak+jkoN+mE9B+Ep+H/z3/WnjvVnozE8v4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cqWcYAAADdAAAADwAAAAAAAAAAAAAAAACYAgAAZHJz&#10;L2Rvd25yZXYueG1sUEsFBgAAAAAEAAQA9QAAAIsDAAAAAA==&#10;" fillcolor="#d38482 [2261]" strokecolor="#4579b8 [3044]">
                  <v:shadow on="t" color="black" opacity="22937f" origin=",.5" offset="0,.63889mm"/>
                </v:rect>
                <v:rect id="Rectangle 1913" o:spid="_x0000_s1212"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OL8QA&#10;AADdAAAADwAAAGRycy9kb3ducmV2LnhtbERPTWvCQBC9C/0PyxS86cYKYqOrhNCqh0LViuchOyZp&#10;srMhu5rYX98tFLzN433Oct2bWtyodaVlBZNxBII4s7rkXMHp6300B+E8ssbaMim4k4P16mmwxFjb&#10;jg90O/pchBB2MSoovG9iKV1WkEE3tg1x4C62NegDbHOpW+xCuKnlSxTNpMGSQ0OBDaUFZdXxahQk&#10;+8+za+Zdujl8f2yrpK5+svRNqeFznyxAeOr9Q/zv3ukw/3Uyhb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TDi/EAAAA3QAAAA8AAAAAAAAAAAAAAAAAmAIAAGRycy9k&#10;b3ducmV2LnhtbFBLBQYAAAAABAAEAPUAAACJAwAAAAA=&#10;" fillcolor="white [3212]" strokecolor="#4579b8 [3044]">
                  <v:shadow on="t" color="black" opacity="22937f" origin=",.5" offset="0,.63889mm"/>
                </v:rect>
                <v:rect id="Rectangle 1914" o:spid="_x0000_s1213"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WW8QA&#10;AADdAAAADwAAAGRycy9kb3ducmV2LnhtbERPTWvCQBC9C/0PyxS86cYiYqOrhNCqh0LViuchOyZp&#10;srMhu5rYX98tFLzN433Oct2bWtyodaVlBZNxBII4s7rkXMHp6300B+E8ssbaMim4k4P16mmwxFjb&#10;jg90O/pchBB2MSoovG9iKV1WkEE3tg1x4C62NegDbHOpW+xCuKnlSxTNpMGSQ0OBDaUFZdXxahQk&#10;+8+za+Zdujl8f2yrpK5+svRNqeFznyxAeOr9Q/zv3ukw/3Uyhb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6llvEAAAA3QAAAA8AAAAAAAAAAAAAAAAAmAIAAGRycy9k&#10;b3ducmV2LnhtbFBLBQYAAAAABAAEAPUAAACJAwAAAAA=&#10;" fillcolor="white [3212]" strokecolor="#4579b8 [3044]">
                  <v:shadow on="t" color="black" opacity="22937f" origin=",.5" offset="0,.63889mm"/>
                </v:rect>
                <v:rect id="Rectangle 1915" o:spid="_x0000_s1214"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MEA&#10;AADdAAAADwAAAGRycy9kb3ducmV2LnhtbERPy6rCMBDdX/AfwgjurqmiF1uNooLgwge+9kMztsVm&#10;Upqo9e+NINzdHM5zJrPGlOJBtSssK+h1IxDEqdUFZwrOp9XvCITzyBpLy6TgRQ5m09bPBBNtn3yg&#10;x9FnIoSwS1BB7n2VSOnSnAy6rq2IA3e1tUEfYJ1JXeMzhJtS9qPoTxosODTkWNEyp/R2vBsF+938&#10;UJ0HfRvHtL3sNpfmJjcLpTrtZj4G4anx/+Kve63D/Lg3hM834QQ5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P7BTBAAAA3QAAAA8AAAAAAAAAAAAAAAAAmAIAAGRycy9kb3du&#10;cmV2LnhtbFBLBQYAAAAABAAEAPUAAACGAwAAAAA=&#10;" fillcolor="#c6615e [2901]" strokecolor="#4579b8 [3044]">
                  <v:shadow on="t" color="black" opacity="22937f" origin=",.5" offset="0,.63889mm"/>
                </v:rect>
                <v:rect id="Rectangle 1916" o:spid="_x0000_s1215"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tt8QA&#10;AADdAAAADwAAAGRycy9kb3ducmV2LnhtbERPS2vCQBC+F/wPywje6kYPYqOrhKDWg9D6wPOQHZOY&#10;7GzIbk3sr+8WCr3Nx/ec5bo3tXhQ60rLCibjCARxZnXJuYLLefs6B+E8ssbaMil4koP1avCyxFjb&#10;jo/0OPlchBB2MSoovG9iKV1WkEE3tg1x4G62NegDbHOpW+xCuKnlNIpm0mDJoaHAhtKCsur0ZRQk&#10;nx9X18y7dHe8H96rpK6+s3Sj1GjYJwsQnnr/L/5z73WY/zaZwe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krbfEAAAA3QAAAA8AAAAAAAAAAAAAAAAAmAIAAGRycy9k&#10;b3ducmV2LnhtbFBLBQYAAAAABAAEAPUAAACJAwAAAAA=&#10;" fillcolor="white [3212]" strokecolor="#4579b8 [3044]">
                  <v:shadow on="t" color="black" opacity="22937f" origin=",.5" offset="0,.63889mm"/>
                </v:rect>
                <v:rect id="Rectangle 1917" o:spid="_x0000_s1216"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gILMQA&#10;AADdAAAADwAAAGRycy9kb3ducmV2LnhtbERPTWvCQBC9C/0PyxS86cYe1EZXCaFVD4WqFc9DdkzS&#10;ZGdDdjWxv75bKHibx/uc5bo3tbhR60rLCibjCARxZnXJuYLT1/toDsJ5ZI21ZVJwJwfr1dNgibG2&#10;HR/odvS5CCHsYlRQeN/EUrqsIINubBviwF1sa9AH2OZSt9iFcFPLlyiaSoMlh4YCG0oLyqrj1ShI&#10;9p9n18y7dHP4/thWSV39ZOmbUsPnPlmA8NT7h/jfvdNh/utkB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oCCzEAAAA3QAAAA8AAAAAAAAAAAAAAAAAmAIAAGRycy9k&#10;b3ducmV2LnhtbFBLBQYAAAAABAAEAPUAAACJAwAAAAA=&#10;" fillcolor="white [3212]" strokecolor="#4579b8 [3044]">
                  <v:shadow on="t" color="black" opacity="22937f" origin=",.5" offset="0,.63889mm"/>
                </v:rect>
                <v:rect id="Rectangle 1918" o:spid="_x0000_s1217"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ecXscA&#10;AADdAAAADwAAAGRycy9kb3ducmV2LnhtbESPQU/CQBCF7yb+h82YeJMtHAxWFtI0oh5IEDScJ92h&#10;re3ONt2VFn49cyDxNpP35r1vFqvRtepEfag9G5hOElDEhbc1lwZ+vtdPc1AhIltsPZOBMwVYLe/v&#10;FphaP/COTvtYKgnhkKKBKsYu1ToUFTkME98Ri3b0vcMoa19q2+Mg4a7VsyR51g5rloYKO8orKpr9&#10;nzOQfW0PoZsP+fvud/PRZG1zKfI3Yx4fxuwVVKQx/ptv159W8F+mgiv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3nF7HAAAA3QAAAA8AAAAAAAAAAAAAAAAAmAIAAGRy&#10;cy9kb3ducmV2LnhtbFBLBQYAAAAABAAEAPUAAACMAwAAAAA=&#10;" fillcolor="white [3212]" strokecolor="#4579b8 [3044]">
                  <v:shadow on="t" color="black" opacity="22937f" origin=",.5" offset="0,.63889mm"/>
                </v:rect>
                <v:rect id="Rectangle 1919" o:spid="_x0000_s1218"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4KMYA&#10;AADdAAAADwAAAGRycy9kb3ducmV2LnhtbESPQWvCQBCF74L/YRmhN91YSqvRVURqUXrRKJ6H7JgE&#10;s7Mhu41rf71bKHib4b1535v5MphadNS6yrKC8SgBQZxbXXGh4HTcDCcgnEfWWFsmBXdysFz0e3NM&#10;tb3xgbrMFyKGsEtRQel9k0rp8pIMupFtiKN2sa1BH9e2kLrFWww3tXxNkndpsOJIKLGhdUn5Nfsx&#10;EdJ1x/NXFr7pvNn97j/eQlJ9HpR6GYTVDISn4J/m/+utjvWn4yn8fRNH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O4KMYAAADdAAAADwAAAAAAAAAAAAAAAACYAgAAZHJz&#10;L2Rvd25yZXYueG1sUEsFBgAAAAAEAAQA9QAAAIsDAAAAAA==&#10;" fillcolor="#d38482 [2261]" strokecolor="#4579b8 [3044]">
                  <v:shadow on="t" color="black" opacity="22937f" origin=",.5" offset="0,.63889mm"/>
                </v:rect>
                <v:rect id="Rectangle 1920" o:spid="_x0000_s1219"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1a5ccA&#10;AADdAAAADwAAAGRycy9kb3ducmV2LnhtbESPQU/CQBCF7yb+h82YeJOtHAhWFtI0Ch5MEDScJ92h&#10;re3ONt2FVn49cyDxNpP35r1vFqvRtepMfag9G3ieJKCIC29rLg38fL8/zUGFiGyx9UwG/ijAanl/&#10;t8DU+oF3dN7HUkkIhxQNVDF2qdahqMhhmPiOWLSj7x1GWftS2x4HCXetnibJTDusWRoq7CivqGj2&#10;J2cg+9oeQjcf8vXu93PTZG1zKfI3Yx4fxuwVVKQx/ptv1x9W8F+m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tWuXHAAAA3QAAAA8AAAAAAAAAAAAAAAAAmAIAAGRy&#10;cy9kb3ducmV2LnhtbFBLBQYAAAAABAAEAPUAAACMAwAAAAA=&#10;" fillcolor="white [3212]" strokecolor="#4579b8 [3044]">
                  <v:shadow on="t" color="black" opacity="22937f" origin=",.5" offset="0,.63889mm"/>
                </v:rect>
                <v:rect id="Rectangle 1921" o:spid="_x0000_s1220"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fsQA&#10;AADdAAAADwAAAGRycy9kb3ducmV2LnhtbERPyWrDMBC9F/IPYgK5NbJzCKkbxRiT7VBos9DzYE1t&#10;19bIWErs9uurQqG3ebx11uloWnGn3tWWFcTzCARxYXXNpYLrZfe4AuE8ssbWMin4IgfpZvKwxkTb&#10;gU90P/tShBB2CSqovO8SKV1RkUE3tx1x4D5sb9AH2JdS9ziEcNPKRRQtpcGaQ0OFHeUVFc35ZhRk&#10;b6/vrlsN+f70+XJosrb5LvKtUrPpmD2D8DT6f/Gf+6jD/KdFDL/fh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h/37EAAAA3QAAAA8AAAAAAAAAAAAAAAAAmAIAAGRycy9k&#10;b3ducmV2LnhtbFBLBQYAAAAABAAEAPUAAACJAwAAAAA=&#10;" fillcolor="white [3212]" strokecolor="#4579b8 [3044]">
                  <v:shadow on="t" color="black" opacity="22937f" origin=",.5" offset="0,.63889mm"/>
                </v:rect>
                <v:rect id="Rectangle 1922" o:spid="_x0000_s1221"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hCcQA&#10;AADdAAAADwAAAGRycy9kb3ducmV2LnhtbERPS2vCQBC+F/wPywi91Y05iI2uEoLWHgqtDzwP2TGJ&#10;yc6G7Nak/fXdguBtPr7nLNeDacSNOldZVjCdRCCIc6srLhScjtuXOQjnkTU2lknBDzlYr0ZPS0y0&#10;7XlPt4MvRAhhl6CC0vs2kdLlJRl0E9sSB+5iO4M+wK6QusM+hJtGxlE0kwYrDg0ltpSVlNeHb6Mg&#10;/fo8u3beZ2/768euTpv6N882Sj2Ph3QBwtPgH+K7+12H+a9xDP/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zYQnEAAAA3QAAAA8AAAAAAAAAAAAAAAAAmAIAAGRycy9k&#10;b3ducmV2LnhtbFBLBQYAAAAABAAEAPUAAACJAwAAAAA=&#10;" fillcolor="white [3212]" strokecolor="#4579b8 [3044]">
                  <v:shadow on="t" color="black" opacity="22937f" origin=",.5" offset="0,.63889mm"/>
                </v:rect>
                <v:rect id="Rectangle 1923" o:spid="_x0000_s1222" style="position:absolute;left:1151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A0cIA&#10;AADdAAAADwAAAGRycy9kb3ducmV2LnhtbERPTYvCMBC9C/sfwizsTdN1RdZqlCoKXkRXRTyOzdiW&#10;bSaliVr/vREEb/N4nzOaNKYUV6pdYVnBdycCQZxaXXCmYL9btH9BOI+ssbRMCu7kYDL+aI0w1vbG&#10;f3Td+kyEEHYxKsi9r2IpXZqTQdexFXHgzrY26AOsM6lrvIVwU8puFPWlwYJDQ44VzXJK/7cXo+DI&#10;PX9ZJ6fDHGcoV+UqmTq3Uerrs0mGIDw1/i1+uZc6zB90f+D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wDRwgAAAN0AAAAPAAAAAAAAAAAAAAAAAJgCAABkcnMvZG93&#10;bnJldi54bWxQSwUGAAAAAAQABAD1AAAAhwMAAAAA&#10;" fillcolor="#ccc [669]" strokecolor="#4579b8 [3044]" strokeweight="2pt">
                  <v:shadow on="t" color="black" opacity="22937f" origin=",.5" offset="0,.63889mm"/>
                </v:rect>
                <v:rect id="Rectangle 1924" o:spid="_x0000_s1223"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pcMA&#10;AADdAAAADwAAAGRycy9kb3ducmV2LnhtbERPTWvCQBC9C/6HZYTe6qYixUZXSaWFXqSaluJxzI5J&#10;aHY27K5J/PduoeBtHu9zVpvBNKIj52vLCp6mCQjiwuqaSwXfX++PCxA+IGtsLJOCK3nYrMejFaba&#10;9nygLg+liCHsU1RQhdCmUvqiIoN+alviyJ2tMxgidKXUDvsYbho5S5JnabDm2FBhS9uKit/8YhQc&#10;eR4un9np5w23KHfNLnv1fq/Uw2TIliACDeEu/nd/6Dj/ZTaHv2/iC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YpcMAAADdAAAADwAAAAAAAAAAAAAAAACYAgAAZHJzL2Rv&#10;d25yZXYueG1sUEsFBgAAAAAEAAQA9QAAAIgDAAAAAA==&#10;" fillcolor="#ccc [669]" strokecolor="#4579b8 [3044]" strokeweight="2pt">
                  <v:shadow on="t" color="black" opacity="22937f" origin=",.5" offset="0,.63889mm"/>
                </v:rect>
                <v:rect id="Rectangle 1925" o:spid="_x0000_s1224" style="position:absolute;left:2303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9PsIA&#10;AADdAAAADwAAAGRycy9kb3ducmV2LnhtbERPTYvCMBC9C/sfwizsTdOVVdZqlCoKXkRXRTyOzdiW&#10;bSaliVr/vREEb/N4nzOaNKYUV6pdYVnBdycCQZxaXXCmYL9btH9BOI+ssbRMCu7kYDL+aI0w1vbG&#10;f3Td+kyEEHYxKsi9r2IpXZqTQdexFXHgzrY26AOsM6lrvIVwU8puFPWlwYJDQ44VzXJK/7cXo+DI&#10;P/6yTk6HOc5QrspVMnVuo9TXZ5MMQXhq/Fv8ci91mD/o9uD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j0+wgAAAN0AAAAPAAAAAAAAAAAAAAAAAJgCAABkcnMvZG93&#10;bnJldi54bWxQSwUGAAAAAAQABAD1AAAAhwMAAAAA&#10;" fillcolor="#ccc [669]" strokecolor="#4579b8 [3044]" strokeweight="2pt">
                  <v:shadow on="t" color="black" opacity="22937f" origin=",.5" offset="0,.63889mm"/>
                </v:rect>
                <v:rect id="Rectangle 1926" o:spid="_x0000_s1225"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jScEA&#10;AADdAAAADwAAAGRycy9kb3ducmV2LnhtbERPS4vCMBC+L/gfwgje1lQRWatRqih4EdcH4nFsxrbY&#10;TEoTtf57IyzsbT6+50xmjSnFg2pXWFbQ60YgiFOrC84UHA+r7x8QziNrLC2Tghc5mE1bXxOMtX3y&#10;jh57n4kQwi5GBbn3VSylS3My6Lq2Ig7c1dYGfYB1JnWNzxBuStmPoqE0WHBoyLGiRU7pbX83Cs48&#10;8PdtcjktcYFyU26SuXO/SnXaTTIG4anx/+I/91qH+aP+ED7fhBPk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ko0nBAAAA3QAAAA8AAAAAAAAAAAAAAAAAmAIAAGRycy9kb3du&#10;cmV2LnhtbFBLBQYAAAAABAAEAPUAAACGAwAAAAA=&#10;" fillcolor="#ccc [669]" strokecolor="#4579b8 [3044]" strokeweight="2pt">
                  <v:shadow on="t" color="black" opacity="22937f" origin=",.5" offset="0,.63889mm"/>
                </v:rect>
                <v:rect id="Rectangle 1927" o:spid="_x0000_s1226" style="position:absolute;left:345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0sIA&#10;AADdAAAADwAAAGRycy9kb3ducmV2LnhtbERPTYvCMBC9C/sfwizsTdOVRddqlCoKXkRXRTyOzdiW&#10;bSaliVr/vREEb/N4nzOaNKYUV6pdYVnBdycCQZxaXXCmYL9btH9BOI+ssbRMCu7kYDL+aI0w1vbG&#10;f3Td+kyEEHYxKsi9r2IpXZqTQdexFXHgzrY26AOsM6lrvIVwU8puFPWkwYJDQ44VzXJK/7cXo+DI&#10;P/6yTk6HOc5QrspVMnVuo9TXZ5MMQXhq/Fv8ci91mD/o9uH5TThBj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KAbSwgAAAN0AAAAPAAAAAAAAAAAAAAAAAJgCAABkcnMvZG93&#10;bnJldi54bWxQSwUGAAAAAAQABAD1AAAAhwMAAAAA&#10;" fillcolor="#ccc [669]" strokecolor="#4579b8 [3044]" strokeweight="2pt">
                  <v:shadow on="t" color="black" opacity="22937f" origin=",.5" offset="0,.63889mm"/>
                </v:rect>
                <v:rect id="Rectangle 1928" o:spid="_x0000_s1227"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tW48cA&#10;AADdAAAADwAAAGRycy9kb3ducmV2LnhtbESPQU/CQBCF7yb+h82YeJOtHAhWFtI0Ch5MEDScJ92h&#10;re3ONt2FVn49cyDxNpP35r1vFqvRtepMfag9G3ieJKCIC29rLg38fL8/zUGFiGyx9UwG/ijAanl/&#10;t8DU+oF3dN7HUkkIhxQNVDF2qdahqMhhmPiOWLSj7x1GWftS2x4HCXetnibJTDusWRoq7CivqGj2&#10;J2cg+9oeQjcf8vXu93PTZG1zKfI3Yx4fxuwVVKQx/ptv1x9W8F+mgiv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bVuPHAAAA3QAAAA8AAAAAAAAAAAAAAAAAmAIAAGRy&#10;cy9kb3ducmV2LnhtbFBLBQYAAAAABAAEAPUAAACMAwAAAAA=&#10;" fillcolor="white [3212]" strokecolor="#4579b8 [3044]">
                  <v:shadow on="t" color="black" opacity="22937f" origin=",.5" offset="0,.63889mm"/>
                </v:rect>
                <v:rect id="Rectangle 1929" o:spid="_x0000_s1228"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fzeMQA&#10;AADdAAAADwAAAGRycy9kb3ducmV2LnhtbERPS2vCQBC+F/wPywje6kYPoqmrhGBbD4L1Qc9Ddpqk&#10;yc6G7NZEf71bELzNx/ec5bo3tbhQ60rLCibjCARxZnXJuYLz6f11DsJ5ZI21ZVJwJQfr1eBlibG2&#10;HR/ocvS5CCHsYlRQeN/EUrqsIINubBviwP3Y1qAPsM2lbrEL4aaW0yiaSYMlh4YCG0oLyqrjn1GQ&#10;fO2/XTPv0o/D7+6zSurqlqUbpUbDPnkD4an3T/HDvdVh/mK6gP9vw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X83jEAAAA3QAAAA8AAAAAAAAAAAAAAAAAmAIAAGRycy9k&#10;b3ducmV2LnhtbFBLBQYAAAAABAAEAPUAAACJAwAAAAA=&#10;" fillcolor="white [3212]" strokecolor="#4579b8 [3044]">
                  <v:shadow on="t" color="black" opacity="22937f" origin=",.5" offset="0,.63889mm"/>
                </v:rect>
              </v:group>
            </w:pict>
          </mc:Fallback>
        </mc:AlternateContent>
      </w:r>
      <w:r w:rsidRPr="004A149A">
        <w:rPr>
          <w:noProof/>
          <w:lang w:val="en-US" w:eastAsia="en-US"/>
        </w:rPr>
        <mc:AlternateContent>
          <mc:Choice Requires="wpg">
            <w:drawing>
              <wp:anchor distT="0" distB="0" distL="114300" distR="114300" simplePos="0" relativeHeight="251667456" behindDoc="0" locked="0" layoutInCell="1" allowOverlap="1" wp14:anchorId="603978C7" wp14:editId="6641F990">
                <wp:simplePos x="0" y="0"/>
                <wp:positionH relativeFrom="column">
                  <wp:posOffset>3302587</wp:posOffset>
                </wp:positionH>
                <wp:positionV relativeFrom="paragraph">
                  <wp:posOffset>38100</wp:posOffset>
                </wp:positionV>
                <wp:extent cx="1396365" cy="1197610"/>
                <wp:effectExtent l="57150" t="19050" r="70485" b="97790"/>
                <wp:wrapNone/>
                <wp:docPr id="2034" name="Group 190"/>
                <wp:cNvGraphicFramePr/>
                <a:graphic xmlns:a="http://schemas.openxmlformats.org/drawingml/2006/main">
                  <a:graphicData uri="http://schemas.microsoft.com/office/word/2010/wordprocessingGroup">
                    <wpg:wgp>
                      <wpg:cNvGrpSpPr/>
                      <wpg:grpSpPr>
                        <a:xfrm>
                          <a:off x="0" y="0"/>
                          <a:ext cx="1396365" cy="1197610"/>
                          <a:chOff x="0" y="0"/>
                          <a:chExt cx="4032000" cy="3456000"/>
                        </a:xfrm>
                      </wpg:grpSpPr>
                      <wps:wsp>
                        <wps:cNvPr id="2035" name="Rectangle 2035"/>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6" name="Rectangle 2036"/>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7" name="Rectangle 2037"/>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8" name="Rectangle 2038"/>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9" name="Rectangle 2039"/>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0" name="Rectangle 2040"/>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1" name="Rectangle 2041"/>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2" name="Rectangle 2042"/>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3" name="Rectangle 2043"/>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4" name="Rectangle 2044"/>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5" name="Rectangle 2045"/>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6" name="Rectangle 2046"/>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7" name="Rectangle 2047"/>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8" name="Rectangle 2048"/>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9" name="Rectangle 2049"/>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50" name="Rectangle 205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51" name="Rectangle 2051"/>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2" name="Rectangle 2052"/>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3" name="Rectangle 2053"/>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4" name="Rectangle 2054"/>
                        <wps:cNvSpPr/>
                        <wps:spPr>
                          <a:xfrm>
                            <a:off x="86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5" name="Rectangle 2055"/>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6" name="Rectangle 2056"/>
                        <wps:cNvSpPr/>
                        <wps:spPr>
                          <a:xfrm>
                            <a:off x="144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7" name="Rectangle 2057"/>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8" name="Rectangle 2058"/>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9" name="Rectangle 2059"/>
                        <wps:cNvSpPr/>
                        <wps:spPr>
                          <a:xfrm>
                            <a:off x="230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0" name="Rectangle 2060"/>
                        <wps:cNvSpPr/>
                        <wps:spPr>
                          <a:xfrm>
                            <a:off x="259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1" name="Rectangle 2061"/>
                        <wps:cNvSpPr/>
                        <wps:spPr>
                          <a:xfrm>
                            <a:off x="288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2" name="Rectangle 2062"/>
                        <wps:cNvSpPr/>
                        <wps:spPr>
                          <a:xfrm>
                            <a:off x="316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3" name="Rectangle 2063"/>
                        <wps:cNvSpPr/>
                        <wps:spPr>
                          <a:xfrm>
                            <a:off x="3456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4" name="Rectangle 2064"/>
                        <wps:cNvSpPr/>
                        <wps:spPr>
                          <a:xfrm>
                            <a:off x="374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5" name="Rectangle 2065"/>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6" name="Rectangle 2066"/>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7" name="Rectangle 2067"/>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8" name="Rectangle 2068"/>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9" name="Rectangle 2069"/>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0" name="Rectangle 2070"/>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1" name="Rectangle 2071"/>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2" name="Rectangle 2072"/>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3" name="Rectangle 2073"/>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4" name="Rectangle 2074"/>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5" name="Rectangle 2075"/>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6" name="Rectangle 2076"/>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7" name="Rectangle 2077"/>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8" name="Rectangle 2078"/>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9" name="Rectangle 2079"/>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80" name="Rectangle 2080"/>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81" name="Rectangle 2081"/>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2" name="Rectangle 2082"/>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3" name="Rectangle 2083"/>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4" name="Rectangle 2084"/>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5" name="Rectangle 2085"/>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6" name="Rectangle 2086"/>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7" name="Rectangle 2087"/>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8" name="Rectangle 2088"/>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9" name="Rectangle 2089"/>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0" name="Rectangle 2090"/>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1" name="Rectangle 2091"/>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2" name="Rectangle 2092"/>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3" name="Rectangle 2093"/>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4" name="Rectangle 2094"/>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5" name="Rectangle 2095"/>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96" name="Rectangle 2096"/>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097" name="Rectangle 2097"/>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8" name="Rectangle 2098"/>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9" name="Rectangle 2099"/>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0" name="Rectangle 2100"/>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1" name="Rectangle 2101"/>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2" name="Rectangle 2102"/>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3" name="Rectangle 2103"/>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4" name="Rectangle 2104"/>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5" name="Rectangle 2105"/>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6" name="Rectangle 2106"/>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7" name="Rectangle 2107"/>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8" name="Rectangle 2108"/>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9" name="Rectangle 2109"/>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0" name="Rectangle 2110"/>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1" name="Rectangle 2111"/>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2" name="Rectangle 2112"/>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3" name="Rectangle 2113"/>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4" name="Rectangle 2114"/>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5" name="Rectangle 2115"/>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6" name="Rectangle 2116"/>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7" name="Rectangle 2117"/>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8" name="Rectangle 2118"/>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19" name="Rectangle 2119"/>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0" name="Rectangle 2120"/>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1" name="Rectangle 2121"/>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2" name="Rectangle 2122"/>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3" name="Rectangle 2123"/>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4" name="Rectangle 2124"/>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5" name="Rectangle 2125"/>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6" name="Rectangle 2126"/>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7" name="Rectangle 2127"/>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28" name="Rectangle 2128"/>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29" name="Rectangle 2129"/>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0" name="Rectangle 2130"/>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1" name="Rectangle 2131"/>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2" name="Rectangle 2132"/>
                        <wps:cNvSpPr/>
                        <wps:spPr>
                          <a:xfrm>
                            <a:off x="86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3" name="Rectangle 2133"/>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4" name="Rectangle 2134"/>
                        <wps:cNvSpPr/>
                        <wps:spPr>
                          <a:xfrm>
                            <a:off x="144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5" name="Rectangle 2135"/>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6" name="Rectangle 2136"/>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7" name="Rectangle 2137"/>
                        <wps:cNvSpPr/>
                        <wps:spPr>
                          <a:xfrm>
                            <a:off x="230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8" name="Rectangle 2138"/>
                        <wps:cNvSpPr/>
                        <wps:spPr>
                          <a:xfrm>
                            <a:off x="259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9" name="Rectangle 2139"/>
                        <wps:cNvSpPr/>
                        <wps:spPr>
                          <a:xfrm>
                            <a:off x="288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0" name="Rectangle 2140"/>
                        <wps:cNvSpPr/>
                        <wps:spPr>
                          <a:xfrm>
                            <a:off x="316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1" name="Rectangle 2141"/>
                        <wps:cNvSpPr/>
                        <wps:spPr>
                          <a:xfrm>
                            <a:off x="3456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2" name="Rectangle 2142"/>
                        <wps:cNvSpPr/>
                        <wps:spPr>
                          <a:xfrm>
                            <a:off x="374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3" name="Rectangle 2143"/>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4" name="Rectangle 2144"/>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5" name="Rectangle 2145"/>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6" name="Rectangle 2146"/>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7" name="Rectangle 2147"/>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8" name="Rectangle 2148"/>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9" name="Rectangle 2149"/>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0" name="Rectangle 2150"/>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1" name="Rectangle 2151"/>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2" name="Rectangle 2152"/>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3" name="Rectangle 2153"/>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4" name="Rectangle 2154"/>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5" name="Rectangle 2155"/>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6" name="Rectangle 2156"/>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7" name="Rectangle 2157"/>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58" name="Rectangle 2158"/>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59" name="Rectangle 2159"/>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0" name="Rectangle 2160"/>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1" name="Rectangle 2161"/>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2" name="Rectangle 2162"/>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3" name="Rectangle 2163"/>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4" name="Rectangle 2164"/>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5" name="Rectangle 2165"/>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6" name="Rectangle 2166"/>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7" name="Rectangle 2167"/>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8" name="Rectangle 2168"/>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9" name="Rectangle 2169"/>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0" name="Rectangle 2170"/>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1" name="Rectangle 2171"/>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2" name="Rectangle 2172"/>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3" name="Rectangle 2173"/>
                        <wps:cNvSpPr/>
                        <wps:spPr>
                          <a:xfrm>
                            <a:off x="2879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74" name="Rectangle 2174"/>
                        <wps:cNvSpPr/>
                        <wps:spPr>
                          <a:xfrm>
                            <a:off x="1727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75" name="Rectangle 2175"/>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6" name="Rectangle 2176"/>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7" name="Rectangle 2177"/>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8" name="Rectangle 2178"/>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9" name="Rectangle 2179"/>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0" name="Rectangle 2180"/>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1" name="Rectangle 2181"/>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2" name="Rectangle 2182"/>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3" name="Rectangle 2183"/>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4" name="Rectangle 2184"/>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5" name="Rectangle 2185"/>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6" name="Rectangle 2186"/>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7" name="Rectangle 2187"/>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8" name="Rectangle 2188"/>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9" name="Rectangle 2189"/>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0" name="Rectangle 2190"/>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1" name="Rectangle 2191"/>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2" name="Rectangle 2192"/>
                        <wps:cNvSpPr/>
                        <wps:spPr>
                          <a:xfrm>
                            <a:off x="86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3" name="Rectangle 2193"/>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4" name="Rectangle 2194"/>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5" name="Rectangle 2195"/>
                        <wps:cNvSpPr/>
                        <wps:spPr>
                          <a:xfrm>
                            <a:off x="172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6" name="Rectangle 2196"/>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7" name="Rectangle 2197"/>
                        <wps:cNvSpPr/>
                        <wps:spPr>
                          <a:xfrm>
                            <a:off x="230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8" name="Rectangle 2198"/>
                        <wps:cNvSpPr/>
                        <wps:spPr>
                          <a:xfrm>
                            <a:off x="259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99" name="Rectangle 2199"/>
                        <wps:cNvSpPr/>
                        <wps:spPr>
                          <a:xfrm>
                            <a:off x="288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0" name="Rectangle 2200"/>
                        <wps:cNvSpPr/>
                        <wps:spPr>
                          <a:xfrm>
                            <a:off x="316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1" name="Rectangle 2201"/>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2" name="Rectangle 2202"/>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3" name="Rectangle 2203"/>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4" name="Rectangle 2204"/>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5" name="Rectangle 2205"/>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6" name="Rectangle 2206"/>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7" name="Rectangle 2207"/>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8" name="Rectangle 2208"/>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09" name="Rectangle 2209"/>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0" name="Rectangle 2210"/>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1" name="Rectangle 2211"/>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2" name="Rectangle 2212"/>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3" name="Rectangle 2213"/>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4" name="Rectangle 2214"/>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5" name="Rectangle 2215"/>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6" name="Rectangle 2216"/>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17" name="Rectangle 2217"/>
                        <wps:cNvSpPr/>
                        <wps:spPr>
                          <a:xfrm>
                            <a:off x="2879999" y="0"/>
                            <a:ext cx="2" cy="3456000"/>
                          </a:xfrm>
                          <a:prstGeom prst="rect">
                            <a:avLst/>
                          </a:prstGeom>
                          <a:solidFill>
                            <a:schemeClr val="tx1">
                              <a:lumMod val="20000"/>
                              <a:lumOff val="80000"/>
                            </a:schemeClr>
                          </a:solidFill>
                          <a:ln w="25400">
                            <a:solidFill>
                              <a:schemeClr val="accent1"/>
                            </a:solidFill>
                          </a:ln>
                        </wps:spPr>
                        <wps:style>
                          <a:lnRef idx="1">
                            <a:schemeClr val="accent1"/>
                          </a:lnRef>
                          <a:fillRef idx="3">
                            <a:schemeClr val="accent1"/>
                          </a:fillRef>
                          <a:effectRef idx="2">
                            <a:schemeClr val="accent1"/>
                          </a:effectRef>
                          <a:fontRef idx="minor">
                            <a:schemeClr val="lt1"/>
                          </a:fontRef>
                        </wps:style>
                        <wps:bodyPr rtlCol="0" anchor="ctr"/>
                      </wps:wsp>
                      <wps:wsp>
                        <wps:cNvPr id="2218" name="Rectangle 2218"/>
                        <wps:cNvSpPr/>
                        <wps:spPr>
                          <a:xfrm>
                            <a:off x="1727999" y="0"/>
                            <a:ext cx="2" cy="3456000"/>
                          </a:xfrm>
                          <a:prstGeom prst="rect">
                            <a:avLst/>
                          </a:prstGeom>
                          <a:solidFill>
                            <a:schemeClr val="tx1">
                              <a:lumMod val="20000"/>
                              <a:lumOff val="80000"/>
                            </a:schemeClr>
                          </a:solidFill>
                          <a:ln w="25400">
                            <a:solidFill>
                              <a:schemeClr val="accent1"/>
                            </a:solidFill>
                          </a:ln>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90" o:spid="_x0000_s1026" style="position:absolute;margin-left:260.05pt;margin-top:3pt;width:109.95pt;height:94.3pt;z-index:251667456;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">
                <v:rect id="Rectangle 2035"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yp8UA&#10;AADdAAAADwAAAGRycy9kb3ducmV2LnhtbESPX2vCQBDE34V+h2MLvumlFkWip0ihRQUL/nvf5rZJ&#10;aG4v5FaT9tN7BcHHYWZ+w8yXnavUlZpQejbwMkxAEWfelpwbOB3fB1NQQZAtVp7JwC8FWC6eenNM&#10;rW95T9eD5CpCOKRooBCpU61DVpDDMPQ1cfS+feNQomxybRtsI9xVepQkE+2w5LhQYE1vBWU/h4sz&#10;IJMP7nZhO96Gzef6In51/vprjek/d6sZKKFOHuF7e20NjJLXMfy/iU9AL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KnxQAAAN0AAAAPAAAAAAAAAAAAAAAAAJgCAABkcnMv&#10;ZG93bnJldi54bWxQSwUGAAAAAAQABAD1AAAAigMAAAAA&#10;" fillcolor="#84a6d1 [2260]" strokecolor="#4579b8 [3044]">
                  <v:shadow on="t" color="black" opacity="22937f" origin=",.5" offset="0,.63889mm"/>
                </v:rect>
                <v:rect id="Rectangle 2036"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Fs0MUA&#10;AADdAAAADwAAAGRycy9kb3ducmV2LnhtbESPUWvCQBCE3wv+h2OFvtWLFkOJniKCYoUWtPq+5rZJ&#10;aG4v5FaT+ut7hUIfh5n5hpkve1erG7Wh8mxgPEpAEefeVlwYOH1snl5ABUG2WHsmA98UYLkYPMwx&#10;s77jA92OUqgI4ZChgVKkybQOeUkOw8g3xNH79K1DibIttG2xi3BX60mSpNphxXGhxIbWJeVfx6sz&#10;IOmW+7ewn+7D6/vuKn51vtw7Yx6H/WoGSqiX//Bfe2cNTJLnFH7fxCe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WzQxQAAAN0AAAAPAAAAAAAAAAAAAAAAAJgCAABkcnMv&#10;ZG93bnJldi54bWxQSwUGAAAAAAQABAD1AAAAigMAAAAA&#10;" fillcolor="#84a6d1 [2260]" strokecolor="#4579b8 [3044]">
                  <v:shadow on="t" color="black" opacity="22937f" origin=",.5" offset="0,.63889mm"/>
                </v:rect>
                <v:rect id="Rectangle 2037"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h/88cA&#10;AADdAAAADwAAAGRycy9kb3ducmV2LnhtbESPT2vCQBTE7wW/w/IEb3WjQi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If/PHAAAA3QAAAA8AAAAAAAAAAAAAAAAAmAIAAGRy&#10;cy9kb3ducmV2LnhtbFBLBQYAAAAABAAEAPUAAACMAwAAAAA=&#10;" fillcolor="white [3212]" strokecolor="#4579b8 [3044]">
                  <v:shadow on="t" color="black" opacity="22937f" origin=",.5" offset="0,.63889mm"/>
                </v:rect>
                <v:rect id="Rectangle 2038"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rgcQA&#10;AADdAAAADwAAAGRycy9kb3ducmV2LnhtbERPy2rCQBTdC/2H4Rbc6aQpFE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X64HEAAAA3QAAAA8AAAAAAAAAAAAAAAAAmAIAAGRycy9k&#10;b3ducmV2LnhtbFBLBQYAAAAABAAEAPUAAACJAwAAAAA=&#10;" fillcolor="white [3212]" strokecolor="#4579b8 [3044]">
                  <v:shadow on="t" color="black" opacity="22937f" origin=",.5" offset="0,.63889mm"/>
                </v:rect>
                <v:rect id="Rectangle 2039"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OGscA&#10;AADdAAAADwAAAGRycy9kb3ducmV2LnhtbESPQWvCQBSE7wX/w/KE3upGC0Wjq4SgbQ+F1iieH9ln&#10;EpN9G7Jbk/bXu0Khx2FmvmFWm8E04kqdqywrmE4iEMS51RUXCo6H3dMchPPIGhvLpOCHHGzWo4cV&#10;xtr2vKdr5gsRIOxiVFB638ZSurwkg25iW+LgnW1n0AfZFVJ32Ae4aeQsil6kwYrDQoktpSXldfZt&#10;FCRfnyfXzvv0dX/5eKuTpv7N061Sj+MhWYLwNPj/8F/7XSuYRc8L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bThrHAAAA3QAAAA8AAAAAAAAAAAAAAAAAmAIAAGRy&#10;cy9kb3ducmV2LnhtbFBLBQYAAAAABAAEAPUAAACMAwAAAAA=&#10;" fillcolor="white [3212]" strokecolor="#4579b8 [3044]">
                  <v:shadow on="t" color="black" opacity="22937f" origin=",.5" offset="0,.63889mm"/>
                </v:rect>
                <v:rect id="Rectangle 2040"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eU+sQA&#10;AADdAAAADwAAAGRycy9kb3ducmV2LnhtbERPy2rCQBTdC/2H4Rbc6aShFEkdQwh9uBBqtLi+ZK5J&#10;msydkJma2K/vLASXh/Nep5PpxIUG11hW8LSMQBCXVjdcKfg+vi9WIJxH1thZJgVXcpBuHmZrTLQd&#10;uaDLwVcihLBLUEHtfZ9I6cqaDLql7YkDd7aDQR/gUEk94BjCTSfjKHqRBhsODTX2lNdUtodfoyDb&#10;f51cvxrzj+Jn99lmXftX5m9KzR+n7BWEp8nfxTf3ViuIo+ewP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nlPrEAAAA3QAAAA8AAAAAAAAAAAAAAAAAmAIAAGRycy9k&#10;b3ducmV2LnhtbFBLBQYAAAAABAAEAPUAAACJAwAAAAA=&#10;" fillcolor="white [3212]" strokecolor="#4579b8 [3044]">
                  <v:shadow on="t" color="black" opacity="22937f" origin=",.5" offset="0,.63889mm"/>
                </v:rect>
                <v:rect id="Rectangle 2041"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xYccA&#10;AADdAAAADwAAAGRycy9kb3ducmV2LnhtbESPS2vDMBCE74X8B7GB3BrZIZTgRjHG5HUotHnQ82Jt&#10;bdfWylhK7PbXV4VCj8PMfMOs09G04k69qy0riOcRCOLC6ppLBdfL7nEFwnlkja1lUvBFDtLN5GGN&#10;ibYDn+h+9qUIEHYJKqi87xIpXVGRQTe3HXHwPmxv0AfZl1L3OAS4aeUiip6kwZrDQoUd5RUVzflm&#10;FGRvr++uWw35/vT5cmiytvku8q1Ss+mYPYPwNPr/8F/7qBUsomU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rMWHHAAAA3QAAAA8AAAAAAAAAAAAAAAAAmAIAAGRy&#10;cy9kb3ducmV2LnhtbFBLBQYAAAAABAAEAPUAAACMAwAAAAA=&#10;" fillcolor="white [3212]" strokecolor="#4579b8 [3044]">
                  <v:shadow on="t" color="black" opacity="22937f" origin=",.5" offset="0,.63889mm"/>
                </v:rect>
                <v:rect id="Rectangle 2042"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vFscA&#10;AADdAAAADwAAAGRycy9kb3ducmV2LnhtbESPT2vCQBTE7wW/w/KE3urGIEWiq4SgtYdC6x88P7LP&#10;JCb7NmS3Ju2n7xYEj8PM/IZZrgfTiBt1rrKsYDqJQBDnVldcKDgdty9zEM4ja2wsk4IfcrBejZ6W&#10;mGjb855uB1+IAGGXoILS+zaR0uUlGXQT2xIH72I7gz7IrpC6wz7ATSPjKHqVBisOCyW2lJWU14dv&#10;oyD9+jy7dt5nb/vrx65Om/o3zzZKPY+HdAHC0+Af4Xv7XSuIo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rxbHAAAA3QAAAA8AAAAAAAAAAAAAAAAAmAIAAGRy&#10;cy9kb3ducmV2LnhtbFBLBQYAAAAABAAEAPUAAACMAwAAAAA=&#10;" fillcolor="white [3212]" strokecolor="#4579b8 [3044]">
                  <v:shadow on="t" color="black" opacity="22937f" origin=",.5" offset="0,.63889mm"/>
                </v:rect>
                <v:rect id="Rectangle 2043"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UKjccA&#10;AADdAAAADwAAAGRycy9kb3ducmV2LnhtbESPT2vCQBTE7wW/w/IEb3Wjli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1Co3HAAAA3QAAAA8AAAAAAAAAAAAAAAAAmAIAAGRy&#10;cy9kb3ducmV2LnhtbFBLBQYAAAAABAAEAPUAAACMAwAAAAA=&#10;" fillcolor="white [3212]" strokecolor="#4579b8 [3044]">
                  <v:shadow on="t" color="black" opacity="22937f" origin=",.5" offset="0,.63889mm"/>
                </v:rect>
                <v:rect id="Rectangle 2044"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S+cYA&#10;AADdAAAADwAAAGRycy9kb3ducmV2LnhtbESPT2vCQBTE7wW/w/KE3upGEZHoKiHY2kPB+gfPj+wz&#10;icm+DdnVpH56t1DocZiZ3zDLdW9qcafWlZYVjEcRCOLM6pJzBafj+9schPPIGmvLpOCHHKxXg5cl&#10;xtp2vKf7weciQNjFqKDwvomldFlBBt3INsTBu9jWoA+yzaVusQtwU8tJFM2kwZLDQoENpQVl1eFm&#10;FCTfu7Nr5l36sb9+baukrh5ZulHqddgnCxCeev8f/mt/agWTaDqF3zfhCcjV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yS+cYAAADdAAAADwAAAAAAAAAAAAAAAACYAgAAZHJz&#10;L2Rvd25yZXYueG1sUEsFBgAAAAAEAAQA9QAAAIsDAAAAAA==&#10;" fillcolor="white [3212]" strokecolor="#4579b8 [3044]">
                  <v:shadow on="t" color="black" opacity="22937f" origin=",.5" offset="0,.63889mm"/>
                </v:rect>
                <v:rect id="Rectangle 2045"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3YscA&#10;AADdAAAADwAAAGRycy9kb3ducmV2LnhtbESPT2vCQBTE7wW/w/IEb3Wj2CLRVUKwtYdC6x88P7LP&#10;JCb7NmRXE/303UKhx2FmfsMs172pxY1aV1pWMBlHIIgzq0vOFRwPb89zEM4ja6wtk4I7OVivBk9L&#10;jLXteEe3vc9FgLCLUUHhfRNL6bKCDLqxbYiDd7atQR9km0vdYhfgppbTKHqVBksOCwU2lBaUVfur&#10;UZB8f51cM+/S993lc1sldfXI0o1So2GfLEB46v1/+K/9oRVMo9k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QN2LHAAAA3QAAAA8AAAAAAAAAAAAAAAAAmAIAAGRy&#10;cy9kb3ducmV2LnhtbFBLBQYAAAAABAAEAPUAAACMAwAAAAA=&#10;" fillcolor="white [3212]" strokecolor="#4579b8 [3044]">
                  <v:shadow on="t" color="black" opacity="22937f" origin=",.5" offset="0,.63889mm"/>
                </v:rect>
                <v:rect id="Rectangle 2046"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pFcYA&#10;AADdAAAADwAAAGRycy9kb3ducmV2LnhtbESPQWvCQBSE70L/w/IK3nRTEZHoKiG01YPQaovnR/aZ&#10;xGTfhuxqor++WxA8DjPzDbNc96YWV2pdaVnB2zgCQZxZXXKu4PfnYzQH4TyyxtoyKbiRg/XqZbDE&#10;WNuO93Q9+FwECLsYFRTeN7GULivIoBvbhjh4J9sa9EG2udQtdgFuajmJopk0WHJYKLChtKCsOlyM&#10;guT76+iaeZd+7s+7TZXU1T1L35UavvbJAoSn3j/Dj/ZWK5hE0x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KpFcYAAADdAAAADwAAAAAAAAAAAAAAAACYAgAAZHJz&#10;L2Rvd25yZXYueG1sUEsFBgAAAAAEAAQA9QAAAIsDAAAAAA==&#10;" fillcolor="white [3212]" strokecolor="#4579b8 [3044]">
                  <v:shadow on="t" color="black" opacity="22937f" origin=",.5" offset="0,.63889mm"/>
                </v:rect>
                <v:rect id="Rectangle 2047"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4MjscA&#10;AADdAAAADwAAAGRycy9kb3ducmV2LnhtbESPT2vCQBTE7wW/w/IEb3WjSC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ODI7HAAAA3QAAAA8AAAAAAAAAAAAAAAAAmAIAAGRy&#10;cy9kb3ducmV2LnhtbFBLBQYAAAAABAAEAPUAAACMAwAAAAA=&#10;" fillcolor="white [3212]" strokecolor="#4579b8 [3044]">
                  <v:shadow on="t" color="black" opacity="22937f" origin=",.5" offset="0,.63889mm"/>
                </v:rect>
                <v:rect id="Rectangle 2048"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GY/MQA&#10;AADdAAAADwAAAGRycy9kb3ducmV2LnhtbERPy2rCQBTdC/2H4Rbc6aShFE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RmPzEAAAA3QAAAA8AAAAAAAAAAAAAAAAAmAIAAGRycy9k&#10;b3ducmV2LnhtbFBLBQYAAAAABAAEAPUAAACJAwAAAAA=&#10;" fillcolor="white [3212]" strokecolor="#4579b8 [3044]">
                  <v:shadow on="t" color="black" opacity="22937f" origin=",.5" offset="0,.63889mm"/>
                </v:rect>
                <v:rect id="Rectangle 2049" o:spid="_x0000_s1041"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BwskA&#10;AADdAAAADwAAAGRycy9kb3ducmV2LnhtbESPQU/CQBSE7yT8h80j8WJgCypgYSFGNMF4kcKB47P7&#10;aEu7b5vuWqq/3jUx4TiZmW8yy3VnKtFS4wrLCsajCARxanXBmYLD/nU4B+E8ssbKMin4JgfrVb+3&#10;xFjbC++oTXwmAoRdjApy7+tYSpfmZNCNbE0cvJNtDPogm0zqBi8Bbio5iaKpNFhwWMixpuec0jL5&#10;Mgrmx7e0nL0cbu82Hw/Z5ly+/7TJp1I3g+5pAcJT56/h//ZWK5hE94/w9yY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DBwskAAADdAAAADwAAAAAAAAAAAAAAAACYAgAA&#10;ZHJzL2Rvd25yZXYueG1sUEsFBgAAAAAEAAQA9QAAAI4DAAAAAA==&#10;" fillcolor="#ccc [669]" strokecolor="#4579b8 [3044]">
                  <v:shadow on="t" color="black" opacity="22937f" origin=",.5" offset="0,.63889mm"/>
                </v:rect>
                <v:rect id="Rectangle 2050" o:spid="_x0000_s104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gsYA&#10;AADdAAAADwAAAGRycy9kb3ducmV2LnhtbERPTWvCQBC9C/6HZYReim5qsYboKqW2UPFSowePY3ZM&#10;0mRnQ3YbU39991Dw+Hjfy3VvatFR60rLCp4mEQjizOqScwXHw8c4BuE8ssbaMin4JQfr1XCwxETb&#10;K++pS30uQgi7BBUU3jeJlC4ryKCb2IY4cBfbGvQBtrnULV5DuKnlNIpepMGSQ0OBDb0VlFXpj1EQ&#10;n7ZZNX8/Pj5vvmb55rva3br0rNTDqH9dgPDU+7v43/2pFUyjWdgf3o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P+gsYAAADdAAAADwAAAAAAAAAAAAAAAACYAgAAZHJz&#10;L2Rvd25yZXYueG1sUEsFBgAAAAAEAAQA9QAAAIsDAAAAAA==&#10;" fillcolor="#ccc [669]" strokecolor="#4579b8 [3044]">
                  <v:shadow on="t" color="black" opacity="22937f" origin=",.5" offset="0,.63889mm"/>
                </v:rect>
                <v:rect id="Rectangle 2051" o:spid="_x0000_s1043"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RBMQA&#10;AADdAAAADwAAAGRycy9kb3ducmV2LnhtbESPUWvCQBCE3wv+h2OFvtWLglKip4hgsYJCtX1fc9sk&#10;NLcXcqtJ/fWeIPg4zMw3zGzRuUpdqAmlZwPDQQKKOPO25NzA93H99g4qCLLFyjMZ+KcAi3nvZYap&#10;9S1/0eUguYoQDikaKETqVOuQFeQwDHxNHL1f3ziUKJtc2wbbCHeVHiXJRDssOS4UWNOqoOzvcHYG&#10;ZPLB3S5sx9vwud+cxS9/TtfWmNd+t5yCEurkGX60N9bAKBkP4f4mPgE9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3EQTEAAAA3QAAAA8AAAAAAAAAAAAAAAAAmAIAAGRycy9k&#10;b3ducmV2LnhtbFBLBQYAAAAABAAEAPUAAACJAwAAAAA=&#10;" fillcolor="#84a6d1 [2260]" strokecolor="#4579b8 [3044]">
                  <v:shadow on="t" color="black" opacity="22937f" origin=",.5" offset="0,.63889mm"/>
                </v:rect>
                <v:rect id="Rectangle 2052" o:spid="_x0000_s1044"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Pc8UA&#10;AADdAAAADwAAAGRycy9kb3ducmV2LnhtbESPX2vCQBDE34V+h2OFvpmLAUVST5FCixUq+Kfv29w2&#10;Cc3thdxq0n56r1DwcZiZ3zDL9eAadaUu1J4NTJMUFHHhbc2lgfPpZbIAFQTZYuOZDPxQgPXqYbTE&#10;3PqeD3Q9SqkihEOOBiqRNtc6FBU5DIlviaP35TuHEmVXatthH+Gu0VmazrXDmuNChS09V1R8Hy/O&#10;gMxfeXgPu9kuvO23F/Gbj8/f3pjH8bB5AiU0yD38395aA1k6y+DvTXw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Y9zxQAAAN0AAAAPAAAAAAAAAAAAAAAAAJgCAABkcnMv&#10;ZG93bnJldi54bWxQSwUGAAAAAAQABAD1AAAAigMAAAAA&#10;" fillcolor="#84a6d1 [2260]" strokecolor="#4579b8 [3044]">
                  <v:shadow on="t" color="black" opacity="22937f" origin=",.5" offset="0,.63889mm"/>
                </v:rect>
                <v:rect id="Rectangle 2053" o:spid="_x0000_s1045"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cUMcA&#10;AADdAAAADwAAAGRycy9kb3ducmV2LnhtbESPT2vCQBTE7wW/w/IEb3Wj0i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snFDHAAAA3QAAAA8AAAAAAAAAAAAAAAAAmAIAAGRy&#10;cy9kb3ducmV2LnhtbFBLBQYAAAAABAAEAPUAAACMAwAAAAA=&#10;" fillcolor="white [3212]" strokecolor="#4579b8 [3044]">
                  <v:shadow on="t" color="black" opacity="22937f" origin=",.5" offset="0,.63889mm"/>
                </v:rect>
                <v:rect id="Rectangle 2054" o:spid="_x0000_s1046"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EJMcA&#10;AADdAAAADwAAAGRycy9kb3ducmV2LnhtbESPT2vCQBTE7wW/w/IEb3Wj2CLRVUKwtYdC6x88P7LP&#10;JCb7NmRXE/303UKhx2FmfsMs172pxY1aV1pWMBlHIIgzq0vOFRwPb89zEM4ja6wtk4I7OVivBk9L&#10;jLXteEe3vc9FgLCLUUHhfRNL6bKCDLqxbYiDd7atQR9km0vdYhfgppbTKHqVBksOCwU2lBaUVfur&#10;UZB8f51cM+/S993lc1sldfXI0o1So2GfLEB46v1/+K/9oRVMo5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FBCTHAAAA3QAAAA8AAAAAAAAAAAAAAAAAmAIAAGRy&#10;cy9kb3ducmV2LnhtbFBLBQYAAAAABAAEAPUAAACMAwAAAAA=&#10;" fillcolor="white [3212]" strokecolor="#4579b8 [3044]">
                  <v:shadow on="t" color="black" opacity="22937f" origin=",.5" offset="0,.63889mm"/>
                </v:rect>
                <v:rect id="Rectangle 2055" o:spid="_x0000_s1047"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RD8YA&#10;AADdAAAADwAAAGRycy9kb3ducmV2LnhtbESPQWsCMRSE7wX/Q3iCt5q4VLFbo9iiIEIPWu35sXnd&#10;LN28LJvUXf31plDocZiZb5jFqne1uFAbKs8aJmMFgrjwpuJSw+lj+zgHESKywdozabhSgNVy8LDA&#10;3PiOD3Q5xlIkCIccNdgYm1zKUFhyGMa+IU7el28dxiTbUpoWuwR3tcyUmkmHFacFiw29WSq+jz9O&#10;g7KvszPd9pssqM+n9832uTufotajYb9+ARGpj//hv/bOaMjUdAq/b9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zRD8YAAADdAAAADwAAAAAAAAAAAAAAAACYAgAAZHJz&#10;L2Rvd25yZXYueG1sUEsFBgAAAAAEAAQA9QAAAIsDAAAAAA==&#10;" fillcolor="#1f497d [3215]" strokecolor="#4579b8 [3044]">
                  <v:shadow on="t" color="black" opacity="22937f" origin=",.5" offset="0,.63889mm"/>
                </v:rect>
                <v:rect id="Rectangle 2056" o:spid="_x0000_s1048"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5PeMYA&#10;AADdAAAADwAAAGRycy9kb3ducmV2LnhtbESPQWsCMRSE74X+h/AKvdXEpS51NUorCqXQg1Y9PzbP&#10;zeLmZdlEd+uvbwqFHoeZ+YaZLwfXiCt1ofasYTxSIIhLb2quNOy/Nk8vIEJENth4Jg3fFGC5uL+b&#10;Y2F8z1u67mIlEoRDgRpsjG0hZSgtOQwj3xIn7+Q7hzHJrpKmwz7BXSMzpXLpsOa0YLGllaXyvLs4&#10;Dcq+5Qe6fayzoI7Pn+vNtD/so9aPD8PrDESkIf6H/9rvRkOmJj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5PeMYAAADdAAAADwAAAAAAAAAAAAAAAACYAgAAZHJz&#10;L2Rvd25yZXYueG1sUEsFBgAAAAAEAAQA9QAAAIsDAAAAAA==&#10;" fillcolor="#1f497d [3215]" strokecolor="#4579b8 [3044]">
                  <v:shadow on="t" color="black" opacity="22937f" origin=",.5" offset="0,.63889mm"/>
                </v:rect>
                <v:rect id="Rectangle 2057" o:spid="_x0000_s1049"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eaU8cA&#10;AADdAAAADwAAAGRycy9kb3ducmV2LnhtbESPT2vCQBTE7wW/w/IEb3WjYCvRVUKwtYdC6x88P7LP&#10;JCb7NmRXE/303UKhx2FmfsMs172pxY1aV1pWMBlHIIgzq0vOFRwPb89zEM4ja6wtk4I7OVivBk9L&#10;jLXteEe3vc9FgLCLUUHhfRNL6bKCDLqxbYiDd7atQR9km0vdYhfgppbTKHqRBksOCwU2lBaUVfur&#10;UZB8f51cM+/S993lc1sldfXI0o1So2GfLEB46v1/+K/9oRVMo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XmlPHAAAA3QAAAA8AAAAAAAAAAAAAAAAAmAIAAGRy&#10;cy9kb3ducmV2LnhtbFBLBQYAAAAABAAEAPUAAACMAwAAAAA=&#10;" fillcolor="white [3212]" strokecolor="#4579b8 [3044]">
                  <v:shadow on="t" color="black" opacity="22937f" origin=",.5" offset="0,.63889mm"/>
                </v:rect>
                <v:rect id="Rectangle 2058" o:spid="_x0000_s1050"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OIcQA&#10;AADdAAAADwAAAGRycy9kb3ducmV2LnhtbERPy2rCQBTdC/2H4Rbc6aSBFkkdQwh9uBBqtLi+ZK5J&#10;msydkJma2K/vLASXh/Nep5PpxIUG11hW8LSMQBCXVjdcKfg+vi9WIJxH1thZJgVXcpBuHmZrTLQd&#10;uaDLwVcihLBLUEHtfZ9I6cqaDLql7YkDd7aDQR/gUEk94BjCTSfjKHqRBhsODTX2lNdUtodfoyDb&#10;f51cvxrzj+Jn99lmXftX5m9KzR+n7BWEp8nfxTf3ViuIo+c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IDiHEAAAA3QAAAA8AAAAAAAAAAAAAAAAAmAIAAGRycy9k&#10;b3ducmV2LnhtbFBLBQYAAAAABAAEAPUAAACJAwAAAAA=&#10;" fillcolor="white [3212]" strokecolor="#4579b8 [3044]">
                  <v:shadow on="t" color="black" opacity="22937f" origin=",.5" offset="0,.63889mm"/>
                </v:rect>
                <v:rect id="Rectangle 2059" o:spid="_x0000_s1051"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HbCsYA&#10;AADdAAAADwAAAGRycy9kb3ducmV2LnhtbESPQWsCMRSE74X+h/AK3jTpolK3RtGiIAUPtdrzY/O6&#10;Wbp5WTapu/rrG0HocZiZb5j5sne1OFMbKs8ankcKBHHhTcWlhuPndvgCIkRkg7Vn0nChAMvF48Mc&#10;c+M7/qDzIZYiQTjkqMHG2ORShsKSwzDyDXHyvn3rMCbZltK02CW4q2Wm1FQ6rDgtWGzozVLxc/h1&#10;GpRdT090fd9kQX2N95vtrDsdo9aDp371CiJSH//D9/bOaMjUZAa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HbCsYAAADdAAAADwAAAAAAAAAAAAAAAACYAgAAZHJz&#10;L2Rvd25yZXYueG1sUEsFBgAAAAAEAAQA9QAAAIsDAAAAAA==&#10;" fillcolor="#1f497d [3215]" strokecolor="#4579b8 [3044]">
                  <v:shadow on="t" color="black" opacity="22937f" origin=",.5" offset="0,.63889mm"/>
                </v:rect>
                <v:rect id="Rectangle 2060" o:spid="_x0000_s1052"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4KsMA&#10;AADdAAAADwAAAGRycy9kb3ducmV2LnhtbERPW2vCMBR+F/YfwhH2pollFO2Msg2FIezBenk+NGdN&#10;WXNSmsx2/vrlYbDHj+++3o6uFTfqQ+NZw2KuQBBX3jRcazif9rMliBCRDbaeScMPBdhuHiZrLIwf&#10;+Ei3MtYihXAoUIONsSukDJUlh2HuO+LEffreYUywr6XpcUjhrpWZUrl02HBqsNjRm6Xqq/x2GpR9&#10;zS90P+yyoK5PH7v9arico9aP0/HlGUSkMf6L/9zvRkOm8rQ/vU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e4KsMAAADdAAAADwAAAAAAAAAAAAAAAACYAgAAZHJzL2Rv&#10;d25yZXYueG1sUEsFBgAAAAAEAAQA9QAAAIgDAAAAAA==&#10;" fillcolor="#1f497d [3215]" strokecolor="#4579b8 [3044]">
                  <v:shadow on="t" color="black" opacity="22937f" origin=",.5" offset="0,.63889mm"/>
                </v:rect>
                <v:rect id="Rectangle 2061" o:spid="_x0000_s1053"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tAccA&#10;AADdAAAADwAAAGRycy9kb3ducmV2LnhtbESPT2vCQBTE74V+h+UVems28SCSuoYQ7J9DwarF8yP7&#10;TGKyb0N2a1I/fVcQPA4z8xtmmU2mE2caXGNZQRLFIIhLqxuuFPzs314WIJxH1thZJgV/5CBbPT4s&#10;MdV25C2dd74SAcIuRQW1930qpStrMugi2xMH72gHgz7IoZJ6wDHATSdncTyXBhsOCzX2VNRUtrtf&#10;oyD/3hxcvxiL9+3p66PNu/ZSFmulnp+m/BWEp8nfw7f2p1Ywi+cJ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ebQHHAAAA3QAAAA8AAAAAAAAAAAAAAAAAmAIAAGRy&#10;cy9kb3ducmV2LnhtbFBLBQYAAAAABAAEAPUAAACMAwAAAAA=&#10;" fillcolor="white [3212]" strokecolor="#4579b8 [3044]">
                  <v:shadow on="t" color="black" opacity="22937f" origin=",.5" offset="0,.63889mm"/>
                </v:rect>
                <v:rect id="Rectangle 2062" o:spid="_x0000_s1054"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zzdsYA&#10;AADdAAAADwAAAGRycy9kb3ducmV2LnhtbESPQWvCQBSE7wX/w/IEb3VjDiLRVUJQ60Fo1dLzI/tM&#10;YrJvQ3ZrYn99t1DwOMzMN8xqM5hG3KlzlWUFs2kEgji3uuJCwedl97oA4TyyxsYyKXiQg8169LLC&#10;RNueT3Q/+0IECLsEFZTet4mULi/JoJvaljh4V9sZ9EF2hdQd9gFuGhlH0VwarDgslNhSVlJen7+N&#10;gvTj/cu1iz7bn27Htzpt6p882yo1GQ/pEoSnwT/D/+2DVhBH8xj+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zzdsYAAADdAAAADwAAAAAAAAAAAAAAAACYAgAAZHJz&#10;L2Rvd25yZXYueG1sUEsFBgAAAAAEAAQA9QAAAIsDAAAAAA==&#10;" fillcolor="white [3212]" strokecolor="#4579b8 [3044]">
                  <v:shadow on="t" color="black" opacity="22937f" origin=",.5" offset="0,.63889mm"/>
                </v:rect>
                <v:rect id="Rectangle 2063" o:spid="_x0000_s1055"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mXcYA&#10;AADdAAAADwAAAGRycy9kb3ducmV2LnhtbESPQWsCMRSE74X+h/AKvdXErSx1NUorCqXQg1Y9PzbP&#10;zeLmZdlEd+uvbwqFHoeZ+YaZLwfXiCt1ofasYTxSIIhLb2quNOy/Nk8vIEJENth4Jg3fFGC5uL+b&#10;Y2F8z1u67mIlEoRDgRpsjG0hZSgtOQwj3xIn7+Q7hzHJrpKmwz7BXSMzpXLpsOa0YLGllaXyvLs4&#10;Dcq+5Qe6fayzoI6Tz/Vm2h/2UevHh+F1BiLSEP/Df+13oyFT+TP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UmXcYAAADdAAAADwAAAAAAAAAAAAAAAACYAgAAZHJz&#10;L2Rvd25yZXYueG1sUEsFBgAAAAAEAAQA9QAAAIsDAAAAAA==&#10;" fillcolor="#1f497d [3215]" strokecolor="#4579b8 [3044]">
                  <v:shadow on="t" color="black" opacity="22937f" origin=",.5" offset="0,.63889mm"/>
                </v:rect>
                <v:rect id="Rectangle 2064" o:spid="_x0000_s1056"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KcUA&#10;AADdAAAADwAAAGRycy9kb3ducmV2LnhtbESPQWsCMRSE74X+h/AK3mrSRZZ2NUpbFKTgoVY9PzbP&#10;zeLmZdlEd+2vN4WCx2FmvmFmi8E14kJdqD1reBkrEMSlNzVXGnY/q+dXECEiG2w8k4YrBVjMHx9m&#10;WBjf8zddtrESCcKhQA02xraQMpSWHIaxb4mTd/Sdw5hkV0nTYZ/grpGZUrl0WHNasNjSp6XytD07&#10;Dcp+5Hv6/VpmQR0mm+Xqrd/votajp+F9CiLSEO/h//baaMhUPoG/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L4pxQAAAN0AAAAPAAAAAAAAAAAAAAAAAJgCAABkcnMv&#10;ZG93bnJldi54bWxQSwUGAAAAAAQABAD1AAAAigMAAAAA&#10;" fillcolor="#1f497d [3215]" strokecolor="#4579b8 [3044]">
                  <v:shadow on="t" color="black" opacity="22937f" origin=",.5" offset="0,.63889mm"/>
                </v:rect>
                <v:rect id="Rectangle 2065" o:spid="_x0000_s1057"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q78UA&#10;AADdAAAADwAAAGRycy9kb3ducmV2LnhtbESPX2vCMBTF3wW/Q7iCbzNRNjc6o4ioOPaidfh8ae7a&#10;suamNFmN+/TLYODj4fz5cRaraBvRU+drxxqmEwWCuHCm5lLDx3n38ALCB2SDjWPScCMPq+VwsMDM&#10;uCufqM9DKdII+ww1VCG0mZS+qMiin7iWOHmfrrMYkuxKaTq8pnHbyJlSc2mx5kSosKVNRcVX/m0T&#10;pO/Pl30e3+mye/s5Pj9GVW9PWo9Hcf0KIlAM9/B/+2A0zNT8Cf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rvxQAAAN0AAAAPAAAAAAAAAAAAAAAAAJgCAABkcnMv&#10;ZG93bnJldi54bWxQSwUGAAAAAAQABAD1AAAAigMAAAAA&#10;" fillcolor="#d38482 [2261]" strokecolor="#4579b8 [3044]">
                  <v:shadow on="t" color="black" opacity="22937f" origin=",.5" offset="0,.63889mm"/>
                </v:rect>
                <v:rect id="Rectangle 2066" o:spid="_x0000_s1058"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DzcQA&#10;AADdAAAADwAAAGRycy9kb3ducmV2LnhtbESPUWvCQBCE3wv+h2MF3+pFwVCip4igqGChtn1fc9sk&#10;NLcXcquJ/vpeodDHYWa+YRar3tXqRm2oPBuYjBNQxLm3FRcGPt63zy+ggiBbrD2TgTsFWC0HTwvM&#10;rO/4jW5nKVSEcMjQQCnSZFqHvCSHYewb4uh9+dahRNkW2rbYRbir9TRJUu2w4rhQYkObkvLv89UZ&#10;kHTH/SkcZ8dweN1fxa8/L4/OmNGwX89BCfXyH/5r762BaZKm8PsmPg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yQ83EAAAA3QAAAA8AAAAAAAAAAAAAAAAAmAIAAGRycy9k&#10;b3ducmV2LnhtbFBLBQYAAAAABAAEAPUAAACJAwAAAAA=&#10;" fillcolor="#84a6d1 [2260]" strokecolor="#4579b8 [3044]">
                  <v:shadow on="t" color="black" opacity="22937f" origin=",.5" offset="0,.63889mm"/>
                </v:rect>
                <v:rect id="Rectangle 2067" o:spid="_x0000_s1059"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tQ7scA&#10;AADdAAAADwAAAGRycy9kb3ducmV2LnhtbESPT2vCQBTE7wW/w/KE3upGDyrRVUKwtYeC9Q+eH9ln&#10;EpN9G7KrSf30bqHQ4zAzv2GW697U4k6tKy0rGI8iEMSZ1SXnCk7H97c5COeRNdaWScEPOVivBi9L&#10;jLXteE/3g89FgLCLUUHhfRNL6bKCDLqRbYiDd7GtQR9km0vdYhfgppaTKJpKgyWHhQIbSgvKqsPN&#10;KEi+d2fXzLv0Y3/92lZJXT2ydKPU67BPFiA89f4//Nf+1Aom0XQGv2/CE5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7UO7HAAAA3QAAAA8AAAAAAAAAAAAAAAAAmAIAAGRy&#10;cy9kb3ducmV2LnhtbFBLBQYAAAAABAAEAPUAAACMAwAAAAA=&#10;" fillcolor="white [3212]" strokecolor="#4579b8 [3044]">
                  <v:shadow on="t" color="black" opacity="22937f" origin=",.5" offset="0,.63889mm"/>
                </v:rect>
                <v:rect id="Rectangle 2068" o:spid="_x0000_s1060"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TEnMMA&#10;AADdAAAADwAAAGRycy9kb3ducmV2LnhtbERPy2qDQBTdB/oPwy10l4zNQsRkEkT6WhRSk9L1xblR&#10;o3NHnKnafH1nEcjycN7b/Ww6MdLgGssKnlcRCOLS6oYrBd+n12UCwnlkjZ1lUvBHDva7h8UWU20n&#10;Lmg8+kqEEHYpKqi971MpXVmTQbeyPXHgznYw6AMcKqkHnEK46eQ6imJpsOHQUGNPeU1le/w1CrKv&#10;w4/rkyl/Ky6f723Wtdcyf1Hq6XHONiA8zf4uvrk/tIJ1FIe54U14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TEnMMAAADdAAAADwAAAAAAAAAAAAAAAACYAgAAZHJzL2Rv&#10;d25yZXYueG1sUEsFBgAAAAAEAAQA9QAAAIgDAAAAAA==&#10;" fillcolor="white [3212]" strokecolor="#4579b8 [3044]">
                  <v:shadow on="t" color="black" opacity="22937f" origin=",.5" offset="0,.63889mm"/>
                </v:rect>
                <v:rect id="Rectangle 2069" o:spid="_x0000_s1061"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08UA&#10;AADdAAAADwAAAGRycy9kb3ducmV2LnhtbESPS4vCQBCE78L+h6EFbzoxiJhsRnEFYQ8+8JF7k+lN&#10;gpmekJnV7L/fEQSPRVV9RWWr3jTiTp2rLSuYTiIQxIXVNZcKrpfteAHCeWSNjWVS8EcOVsuPQYap&#10;tg8+0f3sSxEg7FJUUHnfplK6oiKDbmJb4uD92M6gD7Irpe7wEeCmkXEUzaXBmsNChS1tKipu51+j&#10;4HhYn9rrLLZJQvv8sMv7m9x9KTUa9utPEJ56/w6/2t9aQRzNE3i+C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b7TxQAAAN0AAAAPAAAAAAAAAAAAAAAAAJgCAABkcnMv&#10;ZG93bnJldi54bWxQSwUGAAAAAAQABAD1AAAAigMAAAAA&#10;" fillcolor="#c6615e [2901]" strokecolor="#4579b8 [3044]">
                  <v:shadow on="t" color="black" opacity="22937f" origin=",.5" offset="0,.63889mm"/>
                </v:rect>
                <v:rect id="Rectangle 2070" o:spid="_x0000_s1062"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eR8QA&#10;AADdAAAADwAAAGRycy9kb3ducmV2LnhtbERPy26CQBTdm/QfJreJOx3KojXUkRDShwuTijaub5gr&#10;UJg7hJkK9us7CxOXJ+e9TifTiQsNrrGs4GkZgSAurW64UvB9fF+sQDiPrLGzTAqu5CDdPMzWmGg7&#10;ckGXg69ECGGXoILa+z6R0pU1GXRL2xMH7mwHgz7AoZJ6wDGEm07GUfQsDTYcGmrsKa+pbA+/RkG2&#10;/zq5fjXmH8XP7rPNuvavzN+Umj9O2SsIT5O/i2/urVYQRy9hf3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LXkfEAAAA3QAAAA8AAAAAAAAAAAAAAAAAmAIAAGRycy9k&#10;b3ducmV2LnhtbFBLBQYAAAAABAAEAPUAAACJAwAAAAA=&#10;" fillcolor="white [3212]" strokecolor="#4579b8 [3044]">
                  <v:shadow on="t" color="black" opacity="22937f" origin=",.5" offset="0,.63889mm"/>
                </v:rect>
                <v:rect id="Rectangle 2071" o:spid="_x0000_s1063"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73McA&#10;AADdAAAADwAAAGRycy9kb3ducmV2LnhtbESPS2vDMBCE74X8B7GB3BrZOaTBjWKMyetQaPOg58Xa&#10;2q6tlbGU2O2vrwqFHoeZ+YZZp6NpxZ16V1tWEM8jEMSF1TWXCq6X3eMKhPPIGlvLpOCLHKSbycMa&#10;E20HPtH97EsRIOwSVFB53yVSuqIig25uO+LgfdjeoA+yL6XucQhw08pFFC2lwZrDQoUd5RUVzflm&#10;FGRvr++uWw35/vT5cmiytvku8q1Ss+mYPYPwNPr/8F/7qBUsoqcY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H+9zHAAAA3QAAAA8AAAAAAAAAAAAAAAAAmAIAAGRy&#10;cy9kb3ducmV2LnhtbFBLBQYAAAAABAAEAPUAAACMAwAAAAA=&#10;" fillcolor="white [3212]" strokecolor="#4579b8 [3044]">
                  <v:shadow on="t" color="black" opacity="22937f" origin=",.5" offset="0,.63889mm"/>
                </v:rect>
                <v:rect id="Rectangle 2072" o:spid="_x0000_s1064"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3kRsUA&#10;AADdAAAADwAAAGRycy9kb3ducmV2LnhtbESPX2vCMBTF3wd+h3CFvc1kZeioRhmiY2MvWsXnS3Nt&#10;i81NabKa7dObgbDHw/nz4yxW0bZioN43jjU8TxQI4tKZhisNx8P26RWED8gGW8ek4Yc8rJajhwXm&#10;xl15T0MRKpFG2OeooQ6hy6X0ZU0W/cR1xMk7u95iSLKvpOnxmsZtKzOlptJiw4lQY0frmspL8W0T&#10;ZBgOp/ciftFp+/m7m71E1Wz2Wj+O49scRKAY/sP39ofRkKlZBn9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eRGxQAAAN0AAAAPAAAAAAAAAAAAAAAAAJgCAABkcnMv&#10;ZG93bnJldi54bWxQSwUGAAAAAAQABAD1AAAAigMAAAAA&#10;" fillcolor="#d38482 [2261]" strokecolor="#4579b8 [3044]">
                  <v:shadow on="t" color="black" opacity="22937f" origin=",.5" offset="0,.63889mm"/>
                </v:rect>
                <v:rect id="Rectangle 2073" o:spid="_x0000_s1065"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nAMMcA&#10;AADdAAAADwAAAGRycy9kb3ducmV2LnhtbESPT2vCQBTE7wW/w/IEb3WjQi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ZwDDHAAAA3QAAAA8AAAAAAAAAAAAAAAAAmAIAAGRy&#10;cy9kb3ducmV2LnhtbFBLBQYAAAAABAAEAPUAAACMAwAAAAA=&#10;" fillcolor="white [3212]" strokecolor="#4579b8 [3044]">
                  <v:shadow on="t" color="black" opacity="22937f" origin=",.5" offset="0,.63889mm"/>
                </v:rect>
                <v:rect id="Rectangle 2074" o:spid="_x0000_s1066"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YRMcA&#10;AADdAAAADwAAAGRycy9kb3ducmV2LnhtbESPT2vCQBTE7wW/w/IEb3WjSC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wWETHAAAA3QAAAA8AAAAAAAAAAAAAAAAAmAIAAGRy&#10;cy9kb3ducmV2LnhtbFBLBQYAAAAABAAEAPUAAACMAwAAAAA=&#10;" fillcolor="white [3212]" strokecolor="#4579b8 [3044]">
                  <v:shadow on="t" color="black" opacity="22937f" origin=",.5" offset="0,.63889mm"/>
                </v:rect>
                <v:rect id="Rectangle 2075" o:spid="_x0000_s1067"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938cA&#10;AADdAAAADwAAAGRycy9kb3ducmV2LnhtbESPT2vCQBTE7wW/w/IEb3WjYCvRVUKwtYdC6x88P7LP&#10;JCb7NmRXE/303UKhx2FmfsMs172pxY1aV1pWMBlHIIgzq0vOFRwPb89zEM4ja6wtk4I7OVivBk9L&#10;jLXteEe3vc9FgLCLUUHhfRNL6bKCDLqxbYiDd7atQR9km0vdYhfgppbTKHqRBksOCwU2lBaUVfur&#10;UZB8f51cM+/S993lc1sldfXI0o1So2GfLEB46v1/+K/9oRVMo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8/d/HAAAA3QAAAA8AAAAAAAAAAAAAAAAAmAIAAGRy&#10;cy9kb3ducmV2LnhtbFBLBQYAAAAABAAEAPUAAACMAwAAAAA=&#10;" fillcolor="white [3212]" strokecolor="#4579b8 [3044]">
                  <v:shadow on="t" color="black" opacity="22937f" origin=",.5" offset="0,.63889mm"/>
                </v:rect>
                <v:rect id="Rectangle 2076" o:spid="_x0000_s1068"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8fMQA&#10;AADdAAAADwAAAGRycy9kb3ducmV2LnhtbESPQYvCMBSE78L+h/AWvK2pRVytRlFhwYOrqO390Tzb&#10;YvNSmqzWf78RBI/DzHzDzJedqcWNWldZVjAcRCCIc6srLhSk55+vCQjnkTXWlknBgxwsFx+9OSba&#10;3vlIt5MvRICwS1BB6X2TSOnykgy6gW2Ig3exrUEfZFtI3eI9wE0t4ygaS4MVh4USG9qUlF9Pf0bB&#10;Yb86NukottMp/Wb7XdZd5W6tVP+zW81AeOr8O/xqb7WCOPoew/NNe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XvHzEAAAA3QAAAA8AAAAAAAAAAAAAAAAAmAIAAGRycy9k&#10;b3ducmV2LnhtbFBLBQYAAAAABAAEAPUAAACJAwAAAAA=&#10;" fillcolor="#c6615e [2901]" strokecolor="#4579b8 [3044]">
                  <v:shadow on="t" color="black" opacity="22937f" origin=",.5" offset="0,.63889mm"/>
                </v:rect>
                <v:rect id="Rectangle 2077" o:spid="_x0000_s1069"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LGM8YA&#10;AADdAAAADwAAAGRycy9kb3ducmV2LnhtbESPQWvCQBSE70L/w/IK3nRTDyrRVUJoqweh1RbPj+wz&#10;icm+DdnVRH99tyB4HGbmG2a57k0trtS60rKCt3EEgjizuuRcwe/Px2gOwnlkjbVlUnAjB+vVy2CJ&#10;sbYd7+l68LkIEHYxKii8b2IpXVaQQTe2DXHwTrY16INsc6lb7ALc1HISRVNpsOSwUGBDaUFZdbgY&#10;Bcn319E18y793J93myqpq3uWvis1fO2TBQhPvX+GH+2tVjCJZj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LGM8YAAADdAAAADwAAAAAAAAAAAAAAAACYAgAAZHJz&#10;L2Rvd25yZXYueG1sUEsFBgAAAAAEAAQA9QAAAIsDAAAAAA==&#10;" fillcolor="white [3212]" strokecolor="#4579b8 [3044]">
                  <v:shadow on="t" color="black" opacity="22937f" origin=",.5" offset="0,.63889mm"/>
                </v:rect>
                <v:rect id="Rectangle 2078" o:spid="_x0000_s1070"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1SQcQA&#10;AADdAAAADwAAAGRycy9kb3ducmV2LnhtbERPy26CQBTdm/QfJreJOx3KojXUkRDShwuTijaub5gr&#10;UJg7hJkK9us7CxOXJ+e9TifTiQsNrrGs4GkZgSAurW64UvB9fF+sQDiPrLGzTAqu5CDdPMzWmGg7&#10;ckGXg69ECGGXoILa+z6R0pU1GXRL2xMH7mwHgz7AoZJ6wDGEm07GUfQsDTYcGmrsKa+pbA+/RkG2&#10;/zq5fjXmH8XP7rPNuvavzN+Umj9O2SsIT5O/i2/urVYQRy9hbn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9UkHEAAAA3QAAAA8AAAAAAAAAAAAAAAAAmAIAAGRycy9k&#10;b3ducmV2LnhtbFBLBQYAAAAABAAEAPUAAACJAwAAAAA=&#10;" fillcolor="white [3212]" strokecolor="#4579b8 [3044]">
                  <v:shadow on="t" color="black" opacity="22937f" origin=",.5" offset="0,.63889mm"/>
                </v:rect>
                <v:rect id="Rectangle 2079" o:spid="_x0000_s1071"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wLf8kA&#10;AADdAAAADwAAAGRycy9kb3ducmV2LnhtbESPQWvCQBSE7wX/w/IKvYhuamnV6CqlVqj0otGDx2f2&#10;NYnJvg3ZbUz7692C0OMwM98w82VnKtFS4wrLCh6HEQji1OqCMwWH/XowAeE8ssbKMin4IQfLRe9u&#10;jrG2F95Rm/hMBAi7GBXk3texlC7NyaAb2po4eF+2MeiDbDKpG7wEuKnkKIpepMGCw0KONb3llJbJ&#10;t1EwOW7Scvx+6D+tts/Z6lx+/rbJSamH++51BsJT5//Dt/aHVjCKxlP4exOegFx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3wLf8kAAADdAAAADwAAAAAAAAAAAAAAAACYAgAA&#10;ZHJzL2Rvd25yZXYueG1sUEsFBgAAAAAEAAQA9QAAAI4DAAAAAA==&#10;" fillcolor="#ccc [669]" strokecolor="#4579b8 [3044]">
                  <v:shadow on="t" color="black" opacity="22937f" origin=",.5" offset="0,.63889mm"/>
                </v:rect>
                <v:rect id="Rectangle 2080" o:spid="_x0000_s1072"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PSxcYA&#10;AADdAAAADwAAAGRycy9kb3ducmV2LnhtbERPTWvCQBC9F/wPywi9FN3UUg3RVUptweJFowePY3ZM&#10;YrKzIbuNsb++eyj0+Hjfi1VvatFR60rLCp7HEQjizOqScwXHw+coBuE8ssbaMim4k4PVcvCwwETb&#10;G++pS30uQgi7BBUU3jeJlC4ryKAb24Y4cBfbGvQBtrnULd5CuKnlJIqm0mDJoaHAht4Lyqr02yiI&#10;T19ZNfs4Pr2sd6/5+lptf7r0rNTjsH+bg/DU+3/xn3ujFUyiOOwPb8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PSxcYAAADdAAAADwAAAAAAAAAAAAAAAACYAgAAZHJz&#10;L2Rvd25yZXYueG1sUEsFBgAAAAAEAAQA9QAAAIsDAAAAAA==&#10;" fillcolor="#ccc [669]" strokecolor="#4579b8 [3044]">
                  <v:shadow on="t" color="black" opacity="22937f" origin=",.5" offset="0,.63889mm"/>
                </v:rect>
                <v:rect id="Rectangle 2081" o:spid="_x0000_s1073"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c9Q8QA&#10;AADdAAAADwAAAGRycy9kb3ducmV2LnhtbESPUWvCQBCE3wX/w7EF3/SioEjqKVKwWEGh2r5vc9sk&#10;NLcXcquJ/npPKPg4zMw3zGLVuUpdqAmlZwPjUQKKOPO25NzA12kznIMKgmyx8kwGrhRgtez3Fpha&#10;3/InXY6SqwjhkKKBQqROtQ5ZQQ7DyNfE0fv1jUOJssm1bbCNcFfpSZLMtMOS40KBNb0VlP0dz86A&#10;zN6524fddBc+Dtuz+PX3z601ZvDSrV9BCXXyDP+3t9bAJJmP4fEmPgG9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PUPEAAAA3QAAAA8AAAAAAAAAAAAAAAAAmAIAAGRycy9k&#10;b3ducmV2LnhtbFBLBQYAAAAABAAEAPUAAACJAwAAAAA=&#10;" fillcolor="#84a6d1 [2260]" strokecolor="#4579b8 [3044]">
                  <v:shadow on="t" color="black" opacity="22937f" origin=",.5" offset="0,.63889mm"/>
                </v:rect>
                <v:rect id="Rectangle 2082" o:spid="_x0000_s1074"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WjNMUA&#10;AADdAAAADwAAAGRycy9kb3ducmV2LnhtbESPX2vCQBDE3wv9DscKfasXAxVJPUWEFitY8E/f19ya&#10;BHN7IbeatJ/eKwg+DjPzG2Y6712trtSGyrOB0TABRZx7W3Fh4LD/eJ2ACoJssfZMBn4pwHz2/DTF&#10;zPqOt3TdSaEihEOGBkqRJtM65CU5DEPfEEfv5FuHEmVbaNtiF+Gu1mmSjLXDiuNCiQ0tS8rPu4sz&#10;IONP7jdh/bYOX9+ri/jFz/GvM+Zl0C/eQQn18gjf2ytrIE0mKfy/iU9Az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aM0xQAAAN0AAAAPAAAAAAAAAAAAAAAAAJgCAABkcnMv&#10;ZG93bnJldi54bWxQSwUGAAAAAAQABAD1AAAAigMAAAAA&#10;" fillcolor="#84a6d1 [2260]" strokecolor="#4579b8 [3044]">
                  <v:shadow on="t" color="black" opacity="22937f" origin=",.5" offset="0,.63889mm"/>
                </v:rect>
                <v:rect id="Rectangle 2083" o:spid="_x0000_s1075"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ywF8cA&#10;AADdAAAADwAAAGRycy9kb3ducmV2LnhtbESPT2vCQBTE7wW/w/KE3upGh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sBfHAAAA3QAAAA8AAAAAAAAAAAAAAAAAmAIAAGRy&#10;cy9kb3ducmV2LnhtbFBLBQYAAAAABAAEAPUAAACMAwAAAAA=&#10;" fillcolor="white [3212]" strokecolor="#4579b8 [3044]">
                  <v:shadow on="t" color="black" opacity="22937f" origin=",.5" offset="0,.63889mm"/>
                </v:rect>
                <v:rect id="Rectangle 2084" o:spid="_x0000_s1076"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Y8cA&#10;AADdAAAADwAAAGRycy9kb3ducmV2LnhtbESPT2vCQBTE7wW/w/KE3upGk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lKGPHAAAA3QAAAA8AAAAAAAAAAAAAAAAAmAIAAGRy&#10;cy9kb3ducmV2LnhtbFBLBQYAAAAABAAEAPUAAACMAwAAAAA=&#10;" fillcolor="white [3212]" strokecolor="#4579b8 [3044]">
                  <v:shadow on="t" color="black" opacity="22937f" origin=",.5" offset="0,.63889mm"/>
                </v:rect>
                <v:rect id="Rectangle 2085" o:spid="_x0000_s1077"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mN+McA&#10;AADdAAAADwAAAGRycy9kb3ducmV2LnhtbESPT2vCQBTE7wW/w/KE3upGwRKiq4SgtYdC6x88P7LP&#10;JCb7NmS3Ju2n7xYEj8PM/IZZrgfTiBt1rrKsYDqJQBDnVldcKDgdty8xCOeRNTaWScEPOVivRk9L&#10;TLTteU+3gy9EgLBLUEHpfZtI6fKSDLqJbYmDd7GdQR9kV0jdYR/gppGzKHqVBisOCyW2lJWU14dv&#10;oyD9+jy7Nu6zt/31Y1enTf2bZxulnsdDugDhafCP8L39rhXMongO/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pjfjHAAAA3QAAAA8AAAAAAAAAAAAAAAAAmAIAAGRy&#10;cy9kb3ducmV2LnhtbFBLBQYAAAAABAAEAPUAAACMAwAAAAA=&#10;" fillcolor="white [3212]" strokecolor="#4579b8 [3044]">
                  <v:shadow on="t" color="black" opacity="22937f" origin=",.5" offset="0,.63889mm"/>
                </v:rect>
                <v:rect id="Rectangle 2086" o:spid="_x0000_s1078"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Tj8YA&#10;AADdAAAADwAAAGRycy9kb3ducmV2LnhtbESPQWvCQBSE7wX/w/IEb3WjBwnRVUJQ60Fo1dLzI/tM&#10;YrJvQ3ZrYn99t1DwOMzMN8xqM5hG3KlzlWUFs2kEgji3uuJCwedl9xqDcB5ZY2OZFDzIwWY9ellh&#10;om3PJ7qffSEChF2CCkrv20RKl5dk0E1tSxy8q+0M+iC7QuoO+wA3jZxH0UIarDgslNhSVlJen7+N&#10;gvTj/cu1cZ/tT7fjW5029U+ebZWajId0CcLT4J/h//ZBK5hH8QL+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sTj8YAAADdAAAADwAAAAAAAAAAAAAAAACYAgAAZHJz&#10;L2Rvd25yZXYueG1sUEsFBgAAAAAEAAQA9QAAAIsDAAAAAA==&#10;" fillcolor="white [3212]" strokecolor="#4579b8 [3044]">
                  <v:shadow on="t" color="black" opacity="22937f" origin=",.5" offset="0,.63889mm"/>
                </v:rect>
                <v:rect id="Rectangle 2087" o:spid="_x0000_s1079"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e2FMcA&#10;AADdAAAADwAAAGRycy9kb3ducmV2LnhtbESPT2vCQBTE7wW/w/KE3upGDzZEVwlBaw+F1j94fmSf&#10;SUz2bchuTdpP3y0IHoeZ+Q2zXA+mETfqXGVZwXQSgSDOra64UHA6bl9iEM4ja2wsk4IfcrBejZ6W&#10;mGjb855uB1+IAGGXoILS+zaR0uUlGXQT2xIH72I7gz7IrpC6wz7ATSNnUTSXBisOCyW2lJWU14dv&#10;oyD9+jy7Nu6zt/31Y1enTf2bZxulnsdDugDhafCP8L39rhXMov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3thTHAAAA3QAAAA8AAAAAAAAAAAAAAAAAmAIAAGRy&#10;cy9kb3ducmV2LnhtbFBLBQYAAAAABAAEAPUAAACMAwAAAAA=&#10;" fillcolor="white [3212]" strokecolor="#4579b8 [3044]">
                  <v:shadow on="t" color="black" opacity="22937f" origin=",.5" offset="0,.63889mm"/>
                </v:rect>
                <v:rect id="Rectangle 2088" o:spid="_x0000_s1080"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giZsMA&#10;AADdAAAADwAAAGRycy9kb3ducmV2LnhtbERPTWvCQBC9C/0PyxS86aYeJKSuEkKrPQhqLD0P2WmS&#10;JjsbslsT/fXuQfD4eN+rzWhacaHe1ZYVvM0jEMSF1TWXCr7Pn7MYhPPIGlvLpOBKDjbrl8kKE20H&#10;PtEl96UIIewSVFB53yVSuqIig25uO+LA/dreoA+wL6XucQjhppWLKFpKgzWHhgo7yioqmvzfKEiP&#10;hx/XxUO2Pf3td03aNrci+1Bq+jqm7yA8jf4pfri/tIJFFIe54U14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giZsMAAADdAAAADwAAAAAAAAAAAAAAAACYAgAAZHJzL2Rv&#10;d25yZXYueG1sUEsFBgAAAAAEAAQA9QAAAIgDAAAAAA==&#10;" fillcolor="white [3212]" strokecolor="#4579b8 [3044]">
                  <v:shadow on="t" color="black" opacity="22937f" origin=",.5" offset="0,.63889mm"/>
                </v:rect>
                <v:rect id="Rectangle 2089" o:spid="_x0000_s1081"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H/ccA&#10;AADdAAAADwAAAGRycy9kb3ducmV2LnhtbESPT2vCQBTE7wW/w/KE3upGD5JGVwlBaw+F1j94fmSf&#10;SUz2bchuTdpP3y0IHoeZ+Q2zXA+mETfqXGVZwXQSgSDOra64UHA6bl9iEM4ja2wsk4IfcrBejZ6W&#10;mGjb855uB1+IAGGXoILS+zaR0uUlGXQT2xIH72I7gz7IrpC6wz7ATSNnUTSXBisOCyW2lJWU14dv&#10;oyD9+jy7Nu6zt/31Y1enTf2bZxulnsdDugDhafCP8L39rhXMov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kh/3HAAAA3QAAAA8AAAAAAAAAAAAAAAAAmAIAAGRy&#10;cy9kb3ducmV2LnhtbFBLBQYAAAAABAAEAPUAAACMAwAAAAA=&#10;" fillcolor="white [3212]" strokecolor="#4579b8 [3044]">
                  <v:shadow on="t" color="black" opacity="22937f" origin=",.5" offset="0,.63889mm"/>
                </v:rect>
                <v:rect id="Rectangle 2090" o:spid="_x0000_s1082"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4vcQA&#10;AADdAAAADwAAAGRycy9kb3ducmV2LnhtbERPTW+CQBC9N+l/2EyT3upSDsZSV0JIqz00sWjjecKO&#10;QGFnCbsK9de7BxOPL+97mU6mE2caXGNZwessAkFcWt1wpeB3//myAOE8ssbOMin4Jwfp6vFhiYm2&#10;Ixd03vlKhBB2CSqove8TKV1Zk0E3sz1x4I52MOgDHCqpBxxDuOlkHEVzabDh0FBjT3lNZbs7GQXZ&#10;z/bg+sWYr4u/702bde2lzD+Uen6asncQniZ/F9/cX1pBHL2F/eFNeAJ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HuL3EAAAA3QAAAA8AAAAAAAAAAAAAAAAAmAIAAGRycy9k&#10;b3ducmV2LnhtbFBLBQYAAAAABAAEAPUAAACJAwAAAAA=&#10;" fillcolor="white [3212]" strokecolor="#4579b8 [3044]">
                  <v:shadow on="t" color="black" opacity="22937f" origin=",.5" offset="0,.63889mm"/>
                </v:rect>
                <v:rect id="Rectangle 2091" o:spid="_x0000_s1083"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sdJsYA&#10;AADdAAAADwAAAGRycy9kb3ducmV2LnhtbESPS4vCQBCE78L+h6EX9qYTPSwaHSWEfR0EH7t4bjJt&#10;EpPpCZlZE/31jiB4LKrqK2qx6k0tztS60rKC8SgCQZxZXXKu4O/3czgF4TyyxtoyKbiQg9XyZbDA&#10;WNuOd3Te+1wECLsYFRTeN7GULivIoBvZhjh4R9sa9EG2udQtdgFuajmJondpsOSwUGBDaUFZtf83&#10;CpLt5uCaaZd+7U7r7yqpq2uWfij19toncxCeev8MP9o/WsEkmo3h/i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sdJsYAAADdAAAADwAAAAAAAAAAAAAAAACYAgAAZHJz&#10;L2Rvd25yZXYueG1sUEsFBgAAAAAEAAQA9QAAAIsDAAAAAA==&#10;" fillcolor="white [3212]" strokecolor="#4579b8 [3044]">
                  <v:shadow on="t" color="black" opacity="22937f" origin=",.5" offset="0,.63889mm"/>
                </v:rect>
                <v:rect id="Rectangle 2092" o:spid="_x0000_s1084"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mDUccA&#10;AADdAAAADwAAAGRycy9kb3ducmV2LnhtbESPT2vCQBTE7wW/w/KE3urGHMRGVwlBaw+F1j94fmSf&#10;SUz2bchuTdpP3y0IHoeZ+Q2zXA+mETfqXGVZwXQSgSDOra64UHA6bl/mIJxH1thYJgU/5GC9Gj0t&#10;MdG25z3dDr4QAcIuQQWl920ipctLMugmtiUO3sV2Bn2QXSF1h32Am0bGUTSTBisOCyW2lJWU14dv&#10;oyD9+jy7dt5nb/vrx65Om/o3zzZKPY+HdAHC0+Af4Xv7XSuIo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Zg1HHAAAA3QAAAA8AAAAAAAAAAAAAAAAAmAIAAGRy&#10;cy9kb3ducmV2LnhtbFBLBQYAAAAABAAEAPUAAACMAwAAAAA=&#10;" fillcolor="white [3212]" strokecolor="#4579b8 [3044]">
                  <v:shadow on="t" color="black" opacity="22937f" origin=",.5" offset="0,.63889mm"/>
                </v:rect>
                <v:rect id="Rectangle 2093" o:spid="_x0000_s1085"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myscA&#10;AADdAAAADwAAAGRycy9kb3ducmV2LnhtbESPQWvCQBSE7wX/w/KE3upGC0Wjq4SgbQ+F1iieH9ln&#10;EpN9G7Jbk/bXu0Khx2FmvmFWm8E04kqdqywrmE4iEMS51RUXCo6H3dMchPPIGhvLpOCHHGzWo4cV&#10;xtr2vKdr5gsRIOxiVFB638ZSurwkg25iW+LgnW1n0AfZFVJ32Ae4aeQsil6kwYrDQoktpSXldfZt&#10;FCRfnyfXzvv0dX/5eKuTpv7N061Sj+MhWYLwNPj/8F/7XSuYRYtn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VJsrHAAAA3QAAAA8AAAAAAAAAAAAAAAAAmAIAAGRy&#10;cy9kb3ducmV2LnhtbFBLBQYAAAAABAAEAPUAAACMAwAAAAA=&#10;" fillcolor="white [3212]" strokecolor="#4579b8 [3044]">
                  <v:shadow on="t" color="black" opacity="22937f" origin=",.5" offset="0,.63889mm"/>
                </v:rect>
                <v:rect id="Rectangle 2094" o:spid="_x0000_s1086"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y+vscA&#10;AADdAAAADwAAAGRycy9kb3ducmV2LnhtbESPQWvCQBSE7wX/w/KE3upGKUWjq4SgbQ+F1iieH9ln&#10;EpN9G7Jbk/bXu0Khx2FmvmFWm8E04kqdqywrmE4iEMS51RUXCo6H3dMchPPIGhvLpOCHHGzWo4cV&#10;xtr2vKdr5gsRIOxiVFB638ZSurwkg25iW+LgnW1n0AfZFVJ32Ae4aeQsil6kwYrDQoktpSXldfZt&#10;FCRfnyfXzvv0dX/5eKuTpv7N061Sj+MhWYLwNPj/8F/7XSuYRYtnuL8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8vr7HAAAA3QAAAA8AAAAAAAAAAAAAAAAAmAIAAGRy&#10;cy9kb3ducmV2LnhtbFBLBQYAAAAABAAEAPUAAACMAwAAAAA=&#10;" fillcolor="white [3212]" strokecolor="#4579b8 [3044]">
                  <v:shadow on="t" color="black" opacity="22937f" origin=",.5" offset="0,.63889mm"/>
                </v:rect>
                <v:rect id="Rectangle 2095" o:spid="_x0000_s1087"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3ngMkA&#10;AADdAAAADwAAAGRycy9kb3ducmV2LnhtbESPT2vCQBTE7wW/w/IEL0U3WvzT6CqltlDxoqmHHl+z&#10;zyQm+zZk15j203cLhR6HmfkNs9p0phItNa6wrGA8ikAQp1YXnCk4vb8OFyCcR9ZYWSYFX+Rgs+7d&#10;rTDW9sZHahOfiQBhF6OC3Ps6ltKlORl0I1sTB+9sG4M+yCaTusFbgJtKTqJoJg0WHBZyrOk5p7RM&#10;rkbB4mOXlvOX0/3D9jDNtpdy/90mn0oN+t3TEoSnzv+H/9pvWsEkepzC75vwBO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j3ngMkAAADdAAAADwAAAAAAAAAAAAAAAACYAgAA&#10;ZHJzL2Rvd25yZXYueG1sUEsFBgAAAAAEAAQA9QAAAI4DAAAAAA==&#10;" fillcolor="#ccc [669]" strokecolor="#4579b8 [3044]">
                  <v:shadow on="t" color="black" opacity="22937f" origin=",.5" offset="0,.63889mm"/>
                </v:rect>
                <v:rect id="Rectangle 2096" o:spid="_x0000_s1088"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598kA&#10;AADdAAAADwAAAGRycy9kb3ducmV2LnhtbESPQWvCQBSE7wX/w/IEL0U3Wqo2ukqpLVS8aOqhx9fs&#10;M4nJvg3ZNab99V2h0OMwM98wy3VnKtFS4wrLCsajCARxanXBmYLjx9twDsJ5ZI2VZVLwTQ7Wq97d&#10;EmNtr3ygNvGZCBB2MSrIva9jKV2ak0E3sjVx8E62MeiDbDKpG7wGuKnkJIqm0mDBYSHHml5ySsvk&#10;YhTMP7dpOXs93j9s9o/Z5lzuftrkS6lBv3tegPDU+f/wX/tdK5hET1O4vQlP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u9598kAAADdAAAADwAAAAAAAAAAAAAAAACYAgAA&#10;ZHJzL2Rvd25yZXYueG1sUEsFBgAAAAAEAAQA9QAAAI4DAAAAAA==&#10;" fillcolor="#ccc [669]" strokecolor="#4579b8 [3044]">
                  <v:shadow on="t" color="black" opacity="22937f" origin=",.5" offset="0,.63889mm"/>
                </v:rect>
                <v:rect id="Rectangle 2097" o:spid="_x0000_s1089"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WccUA&#10;AADdAAAADwAAAGRycy9kb3ducmV2LnhtbESPUWvCQBCE3wv9D8cW+qaXClobPUUKFSsoqPV9za1J&#10;aG4v5FaT9td7BaGPw8x8w0znnavUlZpQejbw0k9AEWfelpwb+Dp89MaggiBbrDyTgR8KMJ89Pkwx&#10;tb7lHV33kqsI4ZCigUKkTrUOWUEOQ9/XxNE7+8ahRNnk2jbYRrir9CBJRtphyXGhwJreC8q+9xdn&#10;QEZL7jZhPVyHz+3qIn5xPP22xjw/dYsJKKFO/sP39soaGCRvr/D3Jj4BP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5ZxxQAAAN0AAAAPAAAAAAAAAAAAAAAAAJgCAABkcnMv&#10;ZG93bnJldi54bWxQSwUGAAAAAAQABAD1AAAAigMAAAAA&#10;" fillcolor="#84a6d1 [2260]" strokecolor="#4579b8 [3044]">
                  <v:shadow on="t" color="black" opacity="22937f" origin=",.5" offset="0,.63889mm"/>
                </v:rect>
                <v:rect id="Rectangle 2098" o:spid="_x0000_s1090"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QCA8IA&#10;AADdAAAADwAAAGRycy9kb3ducmV2LnhtbERPTWvCQBC9F/wPywje6kZBaVNXEUFRwULV3qfZaRLM&#10;zobsaKK/3j0Ueny879mic5W6URNKzwZGwwQUceZtybmB82n9+gYqCLLFyjMZuFOAxbz3MsPU+pa/&#10;6HaUXMUQDikaKETqVOuQFeQwDH1NHLlf3ziUCJtc2wbbGO4qPU6SqXZYcmwosKZVQdnleHUGZLrh&#10;7hD2k33YfW6v4pffP4/WmEG/W36AEurkX/zn3loD4+Q9zo1v4hP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AIDwgAAAN0AAAAPAAAAAAAAAAAAAAAAAJgCAABkcnMvZG93&#10;bnJldi54bWxQSwUGAAAAAAQABAD1AAAAhwMAAAAA&#10;" fillcolor="#84a6d1 [2260]" strokecolor="#4579b8 [3044]">
                  <v:shadow on="t" color="black" opacity="22937f" origin=",.5" offset="0,.63889mm"/>
                </v:rect>
                <v:rect id="Rectangle 2099" o:spid="_x0000_s1091"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0RIMYA&#10;AADdAAAADwAAAGRycy9kb3ducmV2LnhtbESPQWvCQBSE70L/w/IK3nRTD6LRVUJoqweh1RbPj+wz&#10;icm+DdnVRH99tyB4HGbmG2a57k0trtS60rKCt3EEgjizuuRcwe/Px2gGwnlkjbVlUnAjB+vVy2CJ&#10;sbYd7+l68LkIEHYxKii8b2IpXVaQQTe2DXHwTrY16INsc6lb7ALc1HISRVNpsOSwUGBDaUFZdbgY&#10;Bcn319E1sy793J93myqpq3uWvis1fO2TBQhPvX+GH+2tVjCJ5n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0RIMYAAADdAAAADwAAAAAAAAAAAAAAAACYAgAAZHJz&#10;L2Rvd25yZXYueG1sUEsFBgAAAAAEAAQA9QAAAIsDAAAAAA==&#10;" fillcolor="white [3212]" strokecolor="#4579b8 [3044]">
                  <v:shadow on="t" color="black" opacity="22937f" origin=",.5" offset="0,.63889mm"/>
                </v:rect>
                <v:rect id="Rectangle 2100" o:spid="_x0000_s1092"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p8QA&#10;AADdAAAADwAAAGRycy9kb3ducmV2LnhtbERPTWuDQBC9F/Iflgn01qzxUMRmE0SSNodCaxpyHtyJ&#10;Gt1ZcTdq++u7h0KPj/e92c2mEyMNrrGsYL2KQBCXVjdcKTh/HZ4SEM4ja+wsk4JvcrDbLh42mGo7&#10;cUHjyVcihLBLUUHtfZ9K6cqaDLqV7YkDd7WDQR/gUEk94BTCTSfjKHqWBhsODTX2lNdUtqe7UZB9&#10;flxcn0z5a3F7f2uzrv0p871Sj8s5ewHhafb/4j/3USuI11HYH9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sIqfEAAAA3QAAAA8AAAAAAAAAAAAAAAAAmAIAAGRycy9k&#10;b3ducmV2LnhtbFBLBQYAAAAABAAEAPUAAACJAwAAAAA=&#10;" fillcolor="white [3212]" strokecolor="#4579b8 [3044]">
                  <v:shadow on="t" color="black" opacity="22937f" origin=",.5" offset="0,.63889mm"/>
                </v:rect>
                <v:rect id="Rectangle 2101" o:spid="_x0000_s1093"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HPMYA&#10;AADdAAAADwAAAGRycy9kb3ducmV2LnhtbESPT2vCQBTE74LfYXlCb7qJhyLRVULQ1kOh9Q+eH9ln&#10;EpN9G7KrSfvpu4WCx2FmfsOsNoNpxIM6V1lWEM8iEMS51RUXCs6n3XQBwnlkjY1lUvBNDjbr8WiF&#10;ibY9H+hx9IUIEHYJKii9bxMpXV6SQTezLXHwrrYz6IPsCqk77APcNHIeRa/SYMVhocSWspLy+ng3&#10;CtKvz4trF332drh9vNdpU//k2Vapl8mQLkF4Gvwz/N/eawXzOIr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CHPMYAAADdAAAADwAAAAAAAAAAAAAAAACYAgAAZHJz&#10;L2Rvd25yZXYueG1sUEsFBgAAAAAEAAQA9QAAAIsDAAAAAA==&#10;" fillcolor="white [3212]" strokecolor="#4579b8 [3044]">
                  <v:shadow on="t" color="black" opacity="22937f" origin=",.5" offset="0,.63889mm"/>
                </v:rect>
                <v:rect id="Rectangle 2102" o:spid="_x0000_s1094"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ZS8YA&#10;AADdAAAADwAAAGRycy9kb3ducmV2LnhtbESPT2vCQBTE74LfYXlCb7oxhyLRVULQ1kOh9Q+eH9ln&#10;EpN9G7KrSfvpu4WCx2FmfsOsNoNpxIM6V1lWMJ9FIIhzqysuFJxPu+kChPPIGhvLpOCbHGzW49EK&#10;E217PtDj6AsRIOwSVFB63yZSurwkg25mW+LgXW1n0AfZFVJ32Ae4aWQcRa/SYMVhocSWspLy+ng3&#10;CtKvz4trF332drh9vNdpU//k2Vapl8mQLkF4Gvwz/N/eawXxPIr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IZS8YAAADdAAAADwAAAAAAAAAAAAAAAACYAgAAZHJz&#10;L2Rvd25yZXYueG1sUEsFBgAAAAAEAAQA9QAAAIsDAAAAAA==&#10;" fillcolor="white [3212]" strokecolor="#4579b8 [3044]">
                  <v:shadow on="t" color="black" opacity="22937f" origin=",.5" offset="0,.63889mm"/>
                </v:rect>
                <v:rect id="Rectangle 2103" o:spid="_x0000_s1095"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680McA&#10;AADdAAAADwAAAGRycy9kb3ducmV2LnhtbESPS2vDMBCE74X8B7GB3BrZC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vNDHAAAA3QAAAA8AAAAAAAAAAAAAAAAAmAIAAGRy&#10;cy9kb3ducmV2LnhtbFBLBQYAAAAABAAEAPUAAACMAwAAAAA=&#10;" fillcolor="white [3212]" strokecolor="#4579b8 [3044]">
                  <v:shadow on="t" color="black" opacity="22937f" origin=",.5" offset="0,.63889mm"/>
                </v:rect>
                <v:rect id="Rectangle 2104" o:spid="_x0000_s1096"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kpMcA&#10;AADdAAAADwAAAGRycy9kb3ducmV2LnhtbESPS2vDMBCE74X8B7GB3BrZI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XJKTHAAAA3QAAAA8AAAAAAAAAAAAAAAAAmAIAAGRy&#10;cy9kb3ducmV2LnhtbFBLBQYAAAAABAAEAPUAAACMAwAAAAA=&#10;" fillcolor="white [3212]" strokecolor="#4579b8 [3044]">
                  <v:shadow on="t" color="black" opacity="22937f" origin=",.5" offset="0,.63889mm"/>
                </v:rect>
                <v:rect id="Rectangle 2105" o:spid="_x0000_s1097"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uBP8cA&#10;AADdAAAADwAAAGRycy9kb3ducmV2LnhtbESPS2vDMBCE74X8B7GB3BrZgZTgRjHG5HUotHnQ82Jt&#10;bdfWylhK7PbXV4VCj8PMfMOs09G04k69qy0riOcRCOLC6ppLBdfL7nEFwnlkja1lUvBFDtLN5GGN&#10;ibYDn+h+9qUIEHYJKqi87xIpXVGRQTe3HXHwPmxv0AfZl1L3OAS4aeUiip6kwZrDQoUd5RUVzflm&#10;FGRvr++uWw35/vT5cmiytvku8q1Ss+mYPYPwNPr/8F/7qBUs4mg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bgT/HAAAA3QAAAA8AAAAAAAAAAAAAAAAAmAIAAGRy&#10;cy9kb3ducmV2LnhtbFBLBQYAAAAABAAEAPUAAACMAwAAAAA=&#10;" fillcolor="white [3212]" strokecolor="#4579b8 [3044]">
                  <v:shadow on="t" color="black" opacity="22937f" origin=",.5" offset="0,.63889mm"/>
                </v:rect>
                <v:rect id="Rectangle 2106" o:spid="_x0000_s1098"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kfSMcA&#10;AADdAAAADwAAAGRycy9kb3ducmV2LnhtbESPT2vCQBTE74V+h+UVems28SCSuoYQ7J9DwarF8yP7&#10;TGKyb0N2a1I/fVcQPA4z8xtmmU2mE2caXGNZQRLFIIhLqxuuFPzs314WIJxH1thZJgV/5CBbPT4s&#10;MdV25C2dd74SAcIuRQW1930qpStrMugi2xMH72gHgz7IoZJ6wDHATSdncTyXBhsOCzX2VNRUtrtf&#10;oyD/3hxcvxiL9+3p66PNu/ZSFmulnp+m/BWEp8nfw7f2p1YwS+I5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JH0jHAAAA3QAAAA8AAAAAAAAAAAAAAAAAmAIAAGRy&#10;cy9kb3ducmV2LnhtbFBLBQYAAAAABAAEAPUAAACMAwAAAAA=&#10;" fillcolor="white [3212]" strokecolor="#4579b8 [3044]">
                  <v:shadow on="t" color="black" opacity="22937f" origin=",.5" offset="0,.63889mm"/>
                </v:rect>
                <v:rect id="Rectangle 2107" o:spid="_x0000_s1099"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608cA&#10;AADdAAAADwAAAGRycy9kb3ducmV2LnhtbESPS2vDMBCE74X8B7GB3BrZOaTBjWKMyetQaPOg58Xa&#10;2q6tlbGU2O2vrwqFHoeZ+YZZp6NpxZ16V1tWEM8jEMSF1TWXCq6X3eMKhPPIGlvLpOCLHKSbycMa&#10;E20HPtH97EsRIOwSVFB53yVSuqIig25uO+LgfdjeoA+yL6XucQhw08pFFC2lwZrDQoUd5RUVzflm&#10;FGRvr++uWw35/vT5cmiytvku8q1Ss+mYPYPwNPr/8F/7qBUs4ugJ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FutPHAAAA3QAAAA8AAAAAAAAAAAAAAAAAmAIAAGRy&#10;cy9kb3ducmV2LnhtbFBLBQYAAAAABAAEAPUAAACMAwAAAAA=&#10;" fillcolor="white [3212]" strokecolor="#4579b8 [3044]">
                  <v:shadow on="t" color="black" opacity="22937f" origin=",.5" offset="0,.63889mm"/>
                </v:rect>
                <v:rect id="Rectangle 2108" o:spid="_x0000_s1100"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ouocQA&#10;AADdAAAADwAAAGRycy9kb3ducmV2LnhtbERPTWuDQBC9F/Iflgn01qzxUMRmE0SSNodCaxpyHtyJ&#10;Gt1ZcTdq++u7h0KPj/e92c2mEyMNrrGsYL2KQBCXVjdcKTh/HZ4SEM4ja+wsk4JvcrDbLh42mGo7&#10;cUHjyVcihLBLUUHtfZ9K6cqaDLqV7YkDd7WDQR/gUEk94BTCTSfjKHqWBhsODTX2lNdUtqe7UZB9&#10;flxcn0z5a3F7f2uzrv0p871Sj8s5ewHhafb/4j/3USuI11GYG96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aLqHEAAAA3QAAAA8AAAAAAAAAAAAAAAAAmAIAAGRycy9k&#10;b3ducmV2LnhtbFBLBQYAAAAABAAEAPUAAACJAwAAAAA=&#10;" fillcolor="white [3212]" strokecolor="#4579b8 [3044]">
                  <v:shadow on="t" color="black" opacity="22937f" origin=",.5" offset="0,.63889mm"/>
                </v:rect>
                <v:rect id="Rectangle 2109" o:spid="_x0000_s1101"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LOsYA&#10;AADdAAAADwAAAGRycy9kb3ducmV2LnhtbESPS4vCQBCE78L+h6EX9qYTPSwaHSWEfR0EH7t4bjJt&#10;EpPpCZlZE/31jiB4LKrqK2qx6k0tztS60rKC8SgCQZxZXXKu4O/3czgF4TyyxtoyKbiQg9XyZbDA&#10;WNuOd3Te+1wECLsYFRTeN7GULivIoBvZhjh4R9sa9EG2udQtdgFuajmJondpsOSwUGBDaUFZtf83&#10;CpLt5uCaaZd+7U7r7yqpq2uWfij19toncxCeev8MP9o/WsFkHM3g/i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aLOsYAAADdAAAADwAAAAAAAAAAAAAAAACYAgAAZHJz&#10;L2Rvd25yZXYueG1sUEsFBgAAAAAEAAQA9QAAAIsDAAAAAA==&#10;" fillcolor="white [3212]" strokecolor="#4579b8 [3044]">
                  <v:shadow on="t" color="black" opacity="22937f" origin=",.5" offset="0,.63889mm"/>
                </v:rect>
                <v:rect id="Rectangle 2110" o:spid="_x0000_s1102"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0esMA&#10;AADdAAAADwAAAGRycy9kb3ducmV2LnhtbERPTWvCQBC9C/0PyxS86SYeRKKrhNBqDwU1lp6H7DRJ&#10;k50N2a1J/fXuQfD4eN+b3WhacaXe1ZYVxPMIBHFhdc2lgq/L+2wFwnlkja1lUvBPDnbbl8kGE20H&#10;PtM196UIIewSVFB53yVSuqIig25uO+LA/djeoA+wL6XucQjhppWLKFpKgzWHhgo7yioqmvzPKEhP&#10;x2/XrYZsf/79PDRp29yK7E2p6euYrkF4Gv1T/HB/aAWLOA77w5vw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W0esMAAADdAAAADwAAAAAAAAAAAAAAAACYAgAAZHJzL2Rv&#10;d25yZXYueG1sUEsFBgAAAAAEAAQA9QAAAIgDAAAAAA==&#10;" fillcolor="white [3212]" strokecolor="#4579b8 [3044]">
                  <v:shadow on="t" color="black" opacity="22937f" origin=",.5" offset="0,.63889mm"/>
                </v:rect>
                <v:rect id="Rectangle 2111" o:spid="_x0000_s1103"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tRMkA&#10;AADdAAAADwAAAGRycy9kb3ducmV2LnhtbESPQWvCQBSE74X+h+UJvRTdxNIq0VVKbaHixUYPHp/Z&#10;Z5Im+zZktzH6691CocdhZr5h5sve1KKj1pWWFcSjCARxZnXJuYL97mM4BeE8ssbaMim4kIPl4v5u&#10;jom2Z/6iLvW5CBB2CSoovG8SKV1WkEE3sg1x8E62NeiDbHOpWzwHuKnlOIpepMGSw0KBDb0VlFXp&#10;j1EwPayzavK+f3xabZ/z1Xe1uXbpUamHQf86A+Gp9//hv/anVjCO4xh+34QnIB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jTtRMkAAADdAAAADwAAAAAAAAAAAAAAAACYAgAA&#10;ZHJzL2Rvd25yZXYueG1sUEsFBgAAAAAEAAQA9QAAAI4DAAAAAA==&#10;" fillcolor="#ccc [669]" strokecolor="#4579b8 [3044]">
                  <v:shadow on="t" color="black" opacity="22937f" origin=",.5" offset="0,.63889mm"/>
                </v:rect>
                <v:rect id="Rectangle 2112" o:spid="_x0000_s1104"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ZzM8kA&#10;AADdAAAADwAAAGRycy9kb3ducmV2LnhtbESPQWvCQBSE7wX/w/IKvRTdJNIqqauU2oLSSxs9eHzN&#10;viYx2bchu43RX+8WCj0OM/MNs1gNphE9da6yrCCeRCCIc6srLhTsd2/jOQjnkTU2lknBmRyslqOb&#10;BabanviT+swXIkDYpaig9L5NpXR5SQbdxLbEwfu2nUEfZFdI3eEpwE0jkyh6lAYrDgsltvRSUl5n&#10;P0bB/LDN69nr/n66/ngo1sf6/dJnX0rd3Q7PTyA8Df4//NfeaAVJHCfw+yY8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uZzM8kAAADdAAAADwAAAAAAAAAAAAAAAACYAgAA&#10;ZHJzL2Rvd25yZXYueG1sUEsFBgAAAAAEAAQA9QAAAI4DAAAAAA==&#10;" fillcolor="#ccc [669]" strokecolor="#4579b8 [3044]">
                  <v:shadow on="t" color="black" opacity="22937f" origin=",.5" offset="0,.63889mm"/>
                </v:rect>
                <v:rect id="Rectangle 2113" o:spid="_x0000_s1105"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12cYA&#10;AADdAAAADwAAAGRycy9kb3ducmV2LnhtbESPQWvCQBSE74X+h+UJvdVN0lJMdBUrFHpII0a9P7LP&#10;JJh9G7Krpv++Kwg9DjPzDbNYjaYTVxpca1lBPI1AEFdWt1wrOOy/XmcgnEfW2FkmBb/kYLV8flpg&#10;pu2Nd3QtfS0ChF2GChrv+0xKVzVk0E1tTxy8kx0M+iCHWuoBbwFuOplE0Yc02HJYaLCnTUPVubwY&#10;BdtivesP74lNU/o5FvlxPMv8U6mXybieg/A0+v/wo/2tFSRx/Ab3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712cYAAADdAAAADwAAAAAAAAAAAAAAAACYAgAAZHJz&#10;L2Rvd25yZXYueG1sUEsFBgAAAAAEAAQA9QAAAIsDAAAAAA==&#10;" fillcolor="#c6615e [2901]" strokecolor="#4579b8 [3044]">
                  <v:shadow on="t" color="black" opacity="22937f" origin=",.5" offset="0,.63889mm"/>
                </v:rect>
                <v:rect id="Rectangle 2114" o:spid="_x0000_s1106"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EwcUA&#10;AADdAAAADwAAAGRycy9kb3ducmV2LnhtbESPUWvCQBCE3wX/w7GFvtVLpBVJPUUERQUL2vZ9m9sm&#10;obm9kFtN7K/3CgUfh5n5hpktelerC7Wh8mwgHSWgiHNvKy4MfLyvn6aggiBbrD2TgSsFWMyHgxlm&#10;1nd8pMtJChUhHDI0UIo0mdYhL8lhGPmGOHrfvnUoUbaFti12Ee5qPU6SiXZYcVwosaFVSfnP6ewM&#10;yGTD/SHsX/Zh97Y9i19+fv12xjw+9MtXUEK93MP/7a01ME7TZ/h7E5+A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wTBxQAAAN0AAAAPAAAAAAAAAAAAAAAAAJgCAABkcnMv&#10;ZG93bnJldi54bWxQSwUGAAAAAAQABAD1AAAAigMAAAAA&#10;" fillcolor="#84a6d1 [2260]" strokecolor="#4579b8 [3044]">
                  <v:shadow on="t" color="black" opacity="22937f" origin=",.5" offset="0,.63889mm"/>
                </v:rect>
                <v:rect id="Rectangle 2115" o:spid="_x0000_s1107"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X4scA&#10;AADdAAAADwAAAGRycy9kb3ducmV2LnhtbESPS2vDMBCE74X8B7GB3hrZgZTgRAnG5NFDoc2DnBdr&#10;Yzu2VsZSYre/vioUehxm5htmuR5MIx7UucqygngSgSDOra64UHA+bV/mIJxH1thYJgVf5GC9Gj0t&#10;MdG25wM9jr4QAcIuQQWl920ipctLMugmtiUO3tV2Bn2QXSF1h32Am0ZOo+hVGqw4LJTYUlZSXh/v&#10;RkH6+XFx7bzPdofb+75Om/o7zzZKPY+HdAHC0+D/w3/tN61gGsc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CF+LHAAAA3QAAAA8AAAAAAAAAAAAAAAAAmAIAAGRy&#10;cy9kb3ducmV2LnhtbFBLBQYAAAAABAAEAPUAAACMAwAAAAA=&#10;" fillcolor="white [3212]" strokecolor="#4579b8 [3044]">
                  <v:shadow on="t" color="black" opacity="22937f" origin=",.5" offset="0,.63889mm"/>
                </v:rect>
                <v:rect id="Rectangle 2116" o:spid="_x0000_s1108"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CJlcYA&#10;AADdAAAADwAAAGRycy9kb3ducmV2LnhtbESPS4vCQBCE74L/YWhhbzqJB5Gso4TgPg4LvpY9N5ne&#10;JCbTEzKzJuuvdwTBY1FVX1GrzWAacaHOVZYVxLMIBHFudcWFgu/T23QJwnlkjY1lUvBPDjbr8WiF&#10;ibY9H+hy9IUIEHYJKii9bxMpXV6SQTezLXHwfm1n0AfZFVJ32Ae4aeQ8ihbSYMVhocSWspLy+vhn&#10;FKT73Y9rl332fjh/fdRpU1/zbKvUy2RIX0F4Gvwz/Gh/agXzOF7A/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CJlcYAAADdAAAADwAAAAAAAAAAAAAAAACYAgAAZHJz&#10;L2Rvd25yZXYueG1sUEsFBgAAAAAEAAQA9QAAAIsDAAAAAA==&#10;" fillcolor="white [3212]" strokecolor="#4579b8 [3044]">
                  <v:shadow on="t" color="black" opacity="22937f" origin=",.5" offset="0,.63889mm"/>
                </v:rect>
                <v:rect id="Rectangle 2117" o:spid="_x0000_s1109"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t48QA&#10;AADdAAAADwAAAGRycy9kb3ducmV2LnhtbESPX2vCMBTF3wd+h3AF32ZakSnVKCI6HHuZVXy+NNe2&#10;2NyUJqtxn34ZDHw8nD8/znIdTCN66lxtWUE6TkAQF1bXXCo4n/avcxDOI2tsLJOCBzlYrwYvS8y0&#10;vfOR+tyXIo6wy1BB5X2bSemKigy6sW2Jo3e1nUEfZVdK3eE9jptGTpLkTRqsORIqbGlbUXHLv02E&#10;9P3p8p6HT7rsP36+ZtOQ1LujUqNh2CxAeAr+Gf5vH7SCSZrO4O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ErePEAAAA3QAAAA8AAAAAAAAAAAAAAAAAmAIAAGRycy9k&#10;b3ducmV2LnhtbFBLBQYAAAAABAAEAPUAAACJAwAAAAA=&#10;" fillcolor="#d38482 [2261]" strokecolor="#4579b8 [3044]">
                  <v:shadow on="t" color="black" opacity="22937f" origin=",.5" offset="0,.63889mm"/>
                </v:rect>
                <v:rect id="Rectangle 2118" o:spid="_x0000_s1110"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4fMMA&#10;AADdAAAADwAAAGRycy9kb3ducmV2LnhtbERPTWvCQBC9C/0PyxS86SYeRKKrhNBqDwU1lp6H7DRJ&#10;k50N2a1J/fXuQfD4eN+b3WhacaXe1ZYVxPMIBHFhdc2lgq/L+2wFwnlkja1lUvBPDnbbl8kGE20H&#10;PtM196UIIewSVFB53yVSuqIig25uO+LA/djeoA+wL6XucQjhppWLKFpKgzWHhgo7yioqmvzPKEhP&#10;x2/XrYZsf/79PDRp29yK7E2p6euYrkF4Gv1T/HB/aAWLOA5zw5vw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O4fMMAAADdAAAADwAAAAAAAAAAAAAAAACYAgAAZHJzL2Rv&#10;d25yZXYueG1sUEsFBgAAAAAEAAQA9QAAAIgDAAAAAA==&#10;" fillcolor="white [3212]" strokecolor="#4579b8 [3044]">
                  <v:shadow on="t" color="black" opacity="22937f" origin=",.5" offset="0,.63889mm"/>
                </v:rect>
                <v:rect id="Rectangle 2119" o:spid="_x0000_s1111"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8d58cA&#10;AADdAAAADwAAAGRycy9kb3ducmV2LnhtbESPS2vDMBCE74X8B7GB3hrZOYTUiRKMyaOHQpsHOS/W&#10;xnZsrYylxG5/fVUo9DjMzDfMcj2YRjyoc5VlBfEkAkGcW11xoeB82r7MQTiPrLGxTAq+yMF6NXpa&#10;YqJtzwd6HH0hAoRdggpK79tESpeXZNBNbEscvKvtDPogu0LqDvsAN42cRtFMGqw4LJTYUlZSXh/v&#10;RkH6+XFx7bzPdofb+75Om/o7zzZKPY+HdAHC0+D/w3/tN61gGsev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PHefHAAAA3QAAAA8AAAAAAAAAAAAAAAAAmAIAAGRy&#10;cy9kb3ducmV2LnhtbFBLBQYAAAAABAAEAPUAAACMAwAAAAA=&#10;" fillcolor="white [3212]" strokecolor="#4579b8 [3044]">
                  <v:shadow on="t" color="black" opacity="22937f" origin=",.5" offset="0,.63889mm"/>
                </v:rect>
                <v:rect id="Rectangle 2120" o:spid="_x0000_s1112"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hE74A&#10;AADdAAAADwAAAGRycy9kb3ducmV2LnhtbERPyQrCMBC9C/5DGMGbphYRrUZRQfDggtt9aMa22ExK&#10;E7X+vTkIHh9vny0aU4oX1a6wrGDQj0AQp1YXnCm4Xja9MQjnkTWWlknBhxws5u3WDBNt33yi19ln&#10;IoSwS1BB7n2VSOnSnAy6vq2IA3e3tUEfYJ1JXeM7hJtSxlE0kgYLDg05VrTOKX2cn0bB8bA8Vddh&#10;bCcT2t8Ou1vzkLuVUt1Os5yC8NT4v/jn3moF8SAO+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mgoRO+AAAA3QAAAA8AAAAAAAAAAAAAAAAAmAIAAGRycy9kb3ducmV2&#10;LnhtbFBLBQYAAAAABAAEAPUAAACDAwAAAAA=&#10;" fillcolor="#c6615e [2901]" strokecolor="#4579b8 [3044]">
                  <v:shadow on="t" color="black" opacity="22937f" origin=",.5" offset="0,.63889mm"/>
                </v:rect>
                <v:rect id="Rectangle 2121" o:spid="_x0000_s1113"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XMYA&#10;AADdAAAADwAAAGRycy9kb3ducmV2LnhtbESPzWrDMBCE74W8g9hCbo1sH0JwogRjmraHQv5Kz4u1&#10;tV1bK2OpsZunjwKBHIeZ+YZZbUbTijP1rrasIJ5FIIgLq2suFXydti8LEM4ja2wtk4J/crBZT55W&#10;mGo78IHOR1+KAGGXooLK+y6V0hUVGXQz2xEH78f2Bn2QfSl1j0OAm1YmUTSXBmsOCxV2lFdUNMc/&#10;oyDb775dtxjyt8Pv53uTtc2lyF+Vmj6P2RKEp9E/wvf2h1aQxEk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XbXMYAAADdAAAADwAAAAAAAAAAAAAAAACYAgAAZHJz&#10;L2Rvd25yZXYueG1sUEsFBgAAAAAEAAQA9QAAAIsDAAAAAA==&#10;" fillcolor="white [3212]" strokecolor="#4579b8 [3044]">
                  <v:shadow on="t" color="black" opacity="22937f" origin=",.5" offset="0,.63889mm"/>
                </v:rect>
                <v:rect id="Rectangle 2122" o:spid="_x0000_s1114"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dFK8YA&#10;AADdAAAADwAAAGRycy9kb3ducmV2LnhtbESPT2vCQBTE74LfYXlCb7oxhyLRVULQ1kOh9Q+eH9ln&#10;EpN9G7KrSfvpu4WCx2FmfsOsNoNpxIM6V1lWMJ9FIIhzqysuFJxPu+kChPPIGhvLpOCbHGzW49EK&#10;E217PtDj6AsRIOwSVFB63yZSurwkg25mW+LgXW1n0AfZFVJ32Ae4aWQcRa/SYMVhocSWspLy+ng3&#10;CtKvz4trF332drh9vNdpU//k2Vapl8mQLkF4Gvwz/N/eawXxPI7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dFK8YAAADdAAAADwAAAAAAAAAAAAAAAACYAgAAZHJz&#10;L2Rvd25yZXYueG1sUEsFBgAAAAAEAAQA9QAAAIsDAAAAAA==&#10;" fillcolor="white [3212]" strokecolor="#4579b8 [3044]">
                  <v:shadow on="t" color="black" opacity="22937f" origin=",.5" offset="0,.63889mm"/>
                </v:rect>
                <v:rect id="Rectangle 2123" o:spid="_x0000_s1115"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gsMcA&#10;AADdAAAADwAAAGRycy9kb3ducmV2LnhtbESPT2vCQBTE7wW/w/IEb3VjhCLRVULQ6qHQ+gfPj+wz&#10;icm+DdmtSfvpu4VCj8PM/IZZbQbTiAd1rrKsYDaNQBDnVldcKLicd88LEM4ja2wsk4IvcrBZj55W&#10;mGjb85EeJ1+IAGGXoILS+zaR0uUlGXRT2xIH72Y7gz7IrpC6wz7ATSPjKHqRBisOCyW2lJWU16dP&#10;oyD9eL+6dtFnr8f7275Om/o7z7ZKTcZDugThafD/4b/2QSuIZ/E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4LDHAAAA3QAAAA8AAAAAAAAAAAAAAAAAmAIAAGRy&#10;cy9kb3ducmV2LnhtbFBLBQYAAAAABAAEAPUAAACMAwAAAAA=&#10;" fillcolor="white [3212]" strokecolor="#4579b8 [3044]">
                  <v:shadow on="t" color="black" opacity="22937f" origin=",.5" offset="0,.63889mm"/>
                </v:rect>
                <v:rect id="Rectangle 2124" o:spid="_x0000_s1116"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5KcQA&#10;AADdAAAADwAAAGRycy9kb3ducmV2LnhtbESPX2vCMBTF3wd+h3AF32ZqkU2qUURUHHuZVXy+NNe2&#10;2NyUJtZsn34ZDHw8nD8/zmIVTCN66lxtWcFknIAgLqyuuVRwPu1eZyCcR9bYWCYF3+RgtRy8LDDT&#10;9sFH6nNfijjCLkMFlfdtJqUrKjLoxrYljt7VdgZ9lF0pdYePOG4amSbJmzRYcyRU2NKmouKW302E&#10;9P3pss/DJ112Hz9f79OQ1NujUqNhWM9BeAr+Gf5vH7SCdJJO4e9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6+SnEAAAA3QAAAA8AAAAAAAAAAAAAAAAAmAIAAGRycy9k&#10;b3ducmV2LnhtbFBLBQYAAAAABAAEAPUAAACJAwAAAAA=&#10;" fillcolor="#d38482 [2261]" strokecolor="#4579b8 [3044]">
                  <v:shadow on="t" color="black" opacity="22937f" origin=",.5" offset="0,.63889mm"/>
                </v:rect>
                <v:rect id="Rectangle 2125" o:spid="_x0000_s1117"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7dX8cA&#10;AADdAAAADwAAAGRycy9kb3ducmV2LnhtbESPT2vCQBTE7wW/w/IEb3VjwCLRVULQ6qHQ+gfPj+wz&#10;icm+DdmtSfvpu4VCj8PM/IZZbQbTiAd1rrKsYDaNQBDnVldcKLicd88LEM4ja2wsk4IvcrBZj55W&#10;mGjb85EeJ1+IAGGXoILS+zaR0uUlGXRT2xIH72Y7gz7IrpC6wz7ATSPjKHqRBisOCyW2lJWU16dP&#10;oyD9eL+6dtFnr8f7275Om/o7z7ZKTcZDugThafD/4b/2QSuIZ/E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u3V/HAAAA3QAAAA8AAAAAAAAAAAAAAAAAmAIAAGRy&#10;cy9kb3ducmV2LnhtbFBLBQYAAAAABAAEAPUAAACMAwAAAAA=&#10;" fillcolor="white [3212]" strokecolor="#4579b8 [3044]">
                  <v:shadow on="t" color="black" opacity="22937f" origin=",.5" offset="0,.63889mm"/>
                </v:rect>
                <v:rect id="Rectangle 2126" o:spid="_x0000_s1118"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DKMYA&#10;AADdAAAADwAAAGRycy9kb3ducmV2LnhtbESPT2vCQBTE7wW/w/KE3urGHERSVwlBbQ8F/5WeH9nX&#10;JCb7NmS3JvXTu4LgcZiZ3zCL1WAacaHOVZYVTCcRCOLc6ooLBd+nzdschPPIGhvLpOCfHKyWo5cF&#10;Jtr2fKDL0RciQNglqKD0vk2kdHlJBt3EtsTB+7WdQR9kV0jdYR/gppFxFM2kwYrDQoktZSXl9fHP&#10;KEj3ux/Xzvtsezh/fdRpU1/zbK3U63hI30F4Gvwz/Gh/agXxNJ7B/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xDKMYAAADdAAAADwAAAAAAAAAAAAAAAACYAgAAZHJz&#10;L2Rvd25yZXYueG1sUEsFBgAAAAAEAAQA9QAAAIsDAAAAAA==&#10;" fillcolor="white [3212]" strokecolor="#4579b8 [3044]">
                  <v:shadow on="t" color="black" opacity="22937f" origin=",.5" offset="0,.63889mm"/>
                </v:rect>
                <v:rect id="Rectangle 2127" o:spid="_x0000_s111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aFskA&#10;AADdAAAADwAAAGRycy9kb3ducmV2LnhtbESPQWvCQBSE7wX/w/KEXopuTKlK6iqltmDxYqMHj8/s&#10;a5Im+zZktzH6691CocdhZr5hFqve1KKj1pWWFUzGEQjizOqScwWH/ftoDsJ5ZI21ZVJwIQer5eBu&#10;gYm2Z/6kLvW5CBB2CSoovG8SKV1WkEE3tg1x8L5sa9AH2eZSt3gOcFPLOIqm0mDJYaHAhl4Lyqr0&#10;xyiYHz+yavZ2eHhc757y9Xe1vXbpSan7Yf/yDMJT7//Df+2NVhBP4hn8vglP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P0aFskAAADdAAAADwAAAAAAAAAAAAAAAACYAgAA&#10;ZHJzL2Rvd25yZXYueG1sUEsFBgAAAAAEAAQA9QAAAI4DAAAAAA==&#10;" fillcolor="#ccc [669]" strokecolor="#4579b8 [3044]">
                  <v:shadow on="t" color="black" opacity="22937f" origin=",.5" offset="0,.63889mm"/>
                </v:rect>
                <v:rect id="Rectangle 2128" o:spid="_x0000_s112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OZMYA&#10;AADdAAAADwAAAGRycy9kb3ducmV2LnhtbERPTWvCQBC9F/oflin0UnRjSlVSV5HagsWLRg8ex+w0&#10;icnOhuw2Rn+9eyj0+Hjfs0VvatFR60rLCkbDCARxZnXJuYLD/mswBeE8ssbaMim4koPF/PFhhom2&#10;F95Rl/pchBB2CSoovG8SKV1WkEE3tA1x4H5sa9AH2OZSt3gJ4aaWcRSNpcGSQ0OBDX0UlFXpr1Ew&#10;PX5n1eTz8PK62r7lq3O1uXXpSannp375DsJT7//Ff+61VhCP4jA3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OZMYAAADdAAAADwAAAAAAAAAAAAAAAACYAgAAZHJz&#10;L2Rvd25yZXYueG1sUEsFBgAAAAAEAAQA9QAAAIsDAAAAAA==&#10;" fillcolor="#ccc [669]" strokecolor="#4579b8 [3044]">
                  <v:shadow on="t" color="black" opacity="22937f" origin=",.5" offset="0,.63889mm"/>
                </v:rect>
                <v:rect id="Rectangle 2129" o:spid="_x0000_s1121"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h4sUA&#10;AADdAAAADwAAAGRycy9kb3ducmV2LnhtbESPUWvCQBCE3wv+h2MLfasXA5WaeooIigoWtO37NrdN&#10;QnN7Ibea6K/3hEIfh5n5hpnOe1erM7Wh8mxgNExAEefeVlwY+PxYPb+CCoJssfZMBi4UYD4bPEwx&#10;s77jA52PUqgI4ZChgVKkybQOeUkOw9A3xNH78a1DibIttG2xi3BX6zRJxtphxXGhxIaWJeW/x5Mz&#10;IOM19/uwe9mF7fvmJH7x9X3tjHl67BdvoIR6+Q//tTfWQDpKJ3B/E5+A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mHixQAAAN0AAAAPAAAAAAAAAAAAAAAAAJgCAABkcnMv&#10;ZG93bnJldi54bWxQSwUGAAAAAAQABAD1AAAAigMAAAAA&#10;" fillcolor="#84a6d1 [2260]" strokecolor="#4579b8 [3044]">
                  <v:shadow on="t" color="black" opacity="22937f" origin=",.5" offset="0,.63889mm"/>
                </v:rect>
                <v:rect id="Rectangle 2130" o:spid="_x0000_s1122"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osIA&#10;AADdAAAADwAAAGRycy9kb3ducmV2LnhtbERPS2vCQBC+C/0PyxR6qxuVikRXkULFChZ83cfsmASz&#10;syE7mrS/vnsQPH5879mic5W6UxNKzwYG/QQUceZtybmB4+HrfQIqCLLFyjMZ+KUAi/lLb4ap9S3v&#10;6L6XXMUQDikaKETqVOuQFeQw9H1NHLmLbxxKhE2ubYNtDHeVHibJWDssOTYUWNNnQdl1f3MGZLzi&#10;bhs2H5vw/bO+iV+ezn+tMW+v3XIKSqiTp/jhXlsDw8Eo7o9v4hP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hV6iwgAAAN0AAAAPAAAAAAAAAAAAAAAAAJgCAABkcnMvZG93&#10;bnJldi54bWxQSwUGAAAAAAQABAD1AAAAhwMAAAAA&#10;" fillcolor="#84a6d1 [2260]" strokecolor="#4579b8 [3044]">
                  <v:shadow on="t" color="black" opacity="22937f" origin=",.5" offset="0,.63889mm"/>
                </v:rect>
                <v:rect id="Rectangle 2131" o:spid="_x0000_s1123"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NgccA&#10;AADdAAAADwAAAGRycy9kb3ducmV2LnhtbESPS2vDMBCE74X8B7GB3hrZCZTgRAnG5NFDoc2DnBdr&#10;Yzu2VsZSYre/vioUehxm5htmuR5MIx7UucqygngSgSDOra64UHA+bV/mIJxH1thYJgVf5GC9Gj0t&#10;MdG25wM9jr4QAcIuQQWl920ipctLMugmtiUO3tV2Bn2QXSF1h32Am0ZOo+hVGqw4LJTYUlZSXh/v&#10;RkH6+XFx7bzPdofb+75Om/o7zzZKPY+HdAHC0+D/w3/tN61gGs9i+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MTYHHAAAA3QAAAA8AAAAAAAAAAAAAAAAAmAIAAGRy&#10;cy9kb3ducmV2LnhtbFBLBQYAAAAABAAEAPUAAACMAwAAAAA=&#10;" fillcolor="white [3212]" strokecolor="#4579b8 [3044]">
                  <v:shadow on="t" color="black" opacity="22937f" origin=",.5" offset="0,.63889mm"/>
                </v:rect>
                <v:rect id="Rectangle 2132" o:spid="_x0000_s1124"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7T9scA&#10;AADdAAAADwAAAGRycy9kb3ducmV2LnhtbESPT2vCQBTE7wW/w/IEb3VjhCLRVULQ6qHQ+gfPj+wz&#10;icm+DdmtSfvpu4VCj8PM/IZZbQbTiAd1rrKsYDaNQBDnVldcKLicd88LEM4ja2wsk4IvcrBZj55W&#10;mGjb85EeJ1+IAGGXoILS+zaR0uUlGXRT2xIH72Y7gz7IrpC6wz7ATSPjKHqRBisOCyW2lJWU16dP&#10;oyD9eL+6dtFnr8f7275Om/o7z7ZKTcZDugThafD/4b/2QSuIZ/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e0/bHAAAA3QAAAA8AAAAAAAAAAAAAAAAAmAIAAGRy&#10;cy9kb3ducmV2LnhtbFBLBQYAAAAABAAEAPUAAACMAwAAAAA=&#10;" fillcolor="white [3212]" strokecolor="#4579b8 [3044]">
                  <v:shadow on="t" color="black" opacity="22937f" origin=",.5" offset="0,.63889mm"/>
                </v:rect>
                <v:rect id="Rectangle 2133" o:spid="_x0000_s1125"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cG3cYA&#10;AADdAAAADwAAAGRycy9kb3ducmV2LnhtbESPQWsCMRSE74X+h/AK3jRxLdKuRqmiIIUetNrzY/Pc&#10;LN28LJvorv31TUHocZiZb5j5sne1uFIbKs8axiMFgrjwpuJSw/FzO3wBESKywdozabhRgOXi8WGO&#10;ufEd7+l6iKVIEA45arAxNrmUobDkMIx8Q5y8s28dxiTbUpoWuwR3tcyUmkqHFacFiw2tLRXfh4vT&#10;oOxqeqKf900W1Nfzx2b72p2OUevBU/82AxGpj//he3tnNGTjyQ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cG3cYAAADdAAAADwAAAAAAAAAAAAAAAACYAgAAZHJz&#10;L2Rvd25yZXYueG1sUEsFBgAAAAAEAAQA9QAAAIsDAAAAAA==&#10;" fillcolor="#1f497d [3215]" strokecolor="#4579b8 [3044]">
                  <v:shadow on="t" color="black" opacity="22937f" origin=",.5" offset="0,.63889mm"/>
                </v:rect>
                <v:rect id="Rectangle 2134" o:spid="_x0000_s1126"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eqcYA&#10;AADdAAAADwAAAGRycy9kb3ducmV2LnhtbESPQWsCMRSE74X+h/AK3mriKtKuRqmiUIQetNrzY/Pc&#10;LN28LJvorv31plDocZiZb5j5sne1uFIbKs8aRkMFgrjwpuJSw/Fz+/wCIkRkg7Vn0nCjAMvF48Mc&#10;c+M73tP1EEuRIBxy1GBjbHIpQ2HJYRj6hjh5Z986jEm2pTQtdgnuapkpNZUOK04LFhtaWyq+Dxen&#10;QdnV9EQ/u00W1NfkY7N97U7HqPXgqX+bgYjUx//wX/vdaMhG4wn8vk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eqcYAAADdAAAADwAAAAAAAAAAAAAAAACYAgAAZHJz&#10;L2Rvd25yZXYueG1sUEsFBgAAAAAEAAQA9QAAAIsDAAAAAA==&#10;" fillcolor="#1f497d [3215]" strokecolor="#4579b8 [3044]">
                  <v:shadow on="t" color="black" opacity="22937f" origin=",.5" offset="0,.63889mm"/>
                </v:rect>
                <v:rect id="Rectangle 2135" o:spid="_x0000_s1127"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dLgscA&#10;AADdAAAADwAAAGRycy9kb3ducmV2LnhtbESPT2vCQBTE74V+h+UJ3upGpSLRVUJoaw+F+g/Pj+wz&#10;icm+DdnVpP303YLgcZiZ3zDLdW9qcaPWlZYVjEcRCOLM6pJzBcfD+8schPPIGmvLpOCHHKxXz09L&#10;jLXteEe3vc9FgLCLUUHhfRNL6bKCDLqRbYiDd7atQR9km0vdYhfgppaTKJpJgyWHhQIbSgvKqv3V&#10;KEi23yfXzLv0Y3f52lRJXf1m6ZtSw0GfLEB46v0jfG9/agWT8fQ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3S4LHAAAA3QAAAA8AAAAAAAAAAAAAAAAAmAIAAGRy&#10;cy9kb3ducmV2LnhtbFBLBQYAAAAABAAEAPUAAACMAwAAAAA=&#10;" fillcolor="white [3212]" strokecolor="#4579b8 [3044]">
                  <v:shadow on="t" color="black" opacity="22937f" origin=",.5" offset="0,.63889mm"/>
                </v:rect>
                <v:rect id="Rectangle 2136" o:spid="_x0000_s1128"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XV9cYA&#10;AADdAAAADwAAAGRycy9kb3ducmV2LnhtbESPQWvCQBSE74X+h+UJ3upGB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XV9cYAAADdAAAADwAAAAAAAAAAAAAAAACYAgAAZHJz&#10;L2Rvd25yZXYueG1sUEsFBgAAAAAEAAQA9QAAAIsDAAAAAA==&#10;" fillcolor="white [3212]" strokecolor="#4579b8 [3044]">
                  <v:shadow on="t" color="black" opacity="22937f" origin=",.5" offset="0,.63889mm"/>
                </v:rect>
                <v:rect id="Rectangle 2137" o:spid="_x0000_s1129"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A3scA&#10;AADdAAAADwAAAGRycy9kb3ducmV2LnhtbESPT2sCMRTE74V+h/CE3mritlhdjdIWBSl4qP/Oj81z&#10;s7h5WTapu+2nN4VCj8PM/IaZL3tXiyu1ofKsYTRUIIgLbyouNRz268cJiBCRDdaeScM3BVgu7u/m&#10;mBvf8Sddd7EUCcIhRw02xiaXMhSWHIahb4iTd/atw5hkW0rTYpfgrpaZUmPpsOK0YLGhd0vFZffl&#10;NCj7Nj7Sz8cqC+r0vF2tp93xELV+GPSvMxCR+vgf/mtvjIZs9PQCv2/S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sAN7HAAAA3QAAAA8AAAAAAAAAAAAAAAAAmAIAAGRy&#10;cy9kb3ducmV2LnhtbFBLBQYAAAAABAAEAPUAAACMAwAAAAA=&#10;" fillcolor="#1f497d [3215]" strokecolor="#4579b8 [3044]">
                  <v:shadow on="t" color="black" opacity="22937f" origin=",.5" offset="0,.63889mm"/>
                </v:rect>
                <v:rect id="Rectangle 2138" o:spid="_x0000_s1130"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UrMMA&#10;AADdAAAADwAAAGRycy9kb3ducmV2LnhtbERPy2oCMRTdF/oP4Rbc1cSpiI5GaYuCFLrwub5MrpOh&#10;k5thkjqjX28WhS4P571Y9a4WV2pD5VnDaKhAEBfeVFxqOB42r1MQISIbrD2ThhsFWC2fnxaYG9/x&#10;jq77WIoUwiFHDTbGJpcyFJYchqFviBN38a3DmGBbStNil8JdLTOlJtJhxanBYkOfloqf/a/ToOzH&#10;5ET3r3UW1Hn8vd7MutMxaj146d/nICL18V/8594aDdnoLc1Nb9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OUrMMAAADdAAAADwAAAAAAAAAAAAAAAACYAgAAZHJzL2Rv&#10;d25yZXYueG1sUEsFBgAAAAAEAAQA9QAAAIgDAAAAAA==&#10;" fillcolor="#1f497d [3215]" strokecolor="#4579b8 [3044]">
                  <v:shadow on="t" color="black" opacity="22937f" origin=",.5" offset="0,.63889mm"/>
                </v:rect>
                <v:rect id="Rectangle 2139" o:spid="_x0000_s1131"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Bh8cA&#10;AADdAAAADwAAAGRycy9kb3ducmV2LnhtbESPT2vCQBTE74LfYXlCb7pRodjoKiG0tgeh/sPzI/tM&#10;YrJvQ3ZrUj99t1DocZiZ3zCrTW9qcafWlZYVTCcRCOLM6pJzBefT23gBwnlkjbVlUvBNDjbr4WCF&#10;sbYdH+h+9LkIEHYxKii8b2IpXVaQQTexDXHwrrY16INsc6lb7ALc1HIWRc/SYMlhocCG0oKy6vhl&#10;FCT7z4trFl26Pdx271VSV48sfVXqadQnSxCeev8f/mt/aAWz6fw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6QYfHAAAA3QAAAA8AAAAAAAAAAAAAAAAAmAIAAGRy&#10;cy9kb3ducmV2LnhtbFBLBQYAAAAABAAEAPUAAACMAwAAAAA=&#10;" fillcolor="white [3212]" strokecolor="#4579b8 [3044]">
                  <v:shadow on="t" color="black" opacity="22937f" origin=",.5" offset="0,.63889mm"/>
                </v:rect>
                <v:rect id="Rectangle 2140" o:spid="_x0000_s1132"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bZ8QA&#10;AADdAAAADwAAAGRycy9kb3ducmV2LnhtbERPyWrDMBC9F/IPYgK5NbJDKMGNYozJdii0Weh5sKa2&#10;a2tkLCV2+/XVoZDj4+3rdDStuFPvassK4nkEgriwuuZSwfWye16BcB5ZY2uZFPyQg3QzeVpjou3A&#10;J7qffSlCCLsEFVTed4mUrqjIoJvbjjhwX7Y36APsS6l7HEK4aeUiil6kwZpDQ4Ud5RUVzflmFGQf&#10;75+uWw35/vT9dmiytvkt8q1Ss+mYvYLwNPqH+N991AoW8TLsD2/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Gm2fEAAAA3QAAAA8AAAAAAAAAAAAAAAAAmAIAAGRycy9k&#10;b3ducmV2LnhtbFBLBQYAAAAABAAEAPUAAACJAwAAAAA=&#10;" fillcolor="white [3212]" strokecolor="#4579b8 [3044]">
                  <v:shadow on="t" color="black" opacity="22937f" origin=",.5" offset="0,.63889mm"/>
                </v:rect>
                <v:rect id="Rectangle 2141" o:spid="_x0000_s1133"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9OTMYA&#10;AADdAAAADwAAAGRycy9kb3ducmV2LnhtbESPQWsCMRSE7wX/Q3iCt5rsIlK3RqmiIIUeatXzY/O6&#10;Wbp5WTbRXfvrm0Khx2FmvmGW68E14kZdqD1ryKYKBHHpTc2VhtPH/vEJRIjIBhvPpOFOAdar0cMS&#10;C+N7fqfbMVYiQTgUqMHG2BZShtKSwzD1LXHyPn3nMCbZVdJ02Ce4a2Su1Fw6rDktWGxpa6n8Ol6d&#10;BmU38zN9v+7yoC6zt91+0Z9PUevJeHh5BhFpiP/hv/bBaMizWQa/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9OTMYAAADdAAAADwAAAAAAAAAAAAAAAACYAgAAZHJz&#10;L2Rvd25yZXYueG1sUEsFBgAAAAAEAAQA9QAAAIsDAAAAAA==&#10;" fillcolor="#1f497d [3215]" strokecolor="#4579b8 [3044]">
                  <v:shadow on="t" color="black" opacity="22937f" origin=",.5" offset="0,.63889mm"/>
                </v:rect>
                <v:rect id="Rectangle 2142" o:spid="_x0000_s1134"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QO8UA&#10;AADdAAAADwAAAGRycy9kb3ducmV2LnhtbESPQWsCMRSE7wX/Q3iCt5q4iNjVKFUUSqEHrfb82Dw3&#10;Szcvyya62/76RhB6HGbmG2a57l0tbtSGyrOGyViBIC68qbjUcPrcP89BhIhssPZMGn4owHo1eFpi&#10;bnzHB7odYykShEOOGmyMTS5lKCw5DGPfECfv4luHMcm2lKbFLsFdLTOlZtJhxWnBYkNbS8X38eo0&#10;KLuZnen3fZcF9TX92O1fuvMpaj0a9q8LEJH6+B9+tN+Mhmwyze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dA7xQAAAN0AAAAPAAAAAAAAAAAAAAAAAJgCAABkcnMv&#10;ZG93bnJldi54bWxQSwUGAAAAAAQABAD1AAAAigMAAAAA&#10;" fillcolor="#1f497d [3215]" strokecolor="#4579b8 [3044]">
                  <v:shadow on="t" color="black" opacity="22937f" origin=",.5" offset="0,.63889mm"/>
                </v:rect>
                <v:rect id="Rectangle 2143" o:spid="_x0000_s1135"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zqMUA&#10;AADdAAAADwAAAGRycy9kb3ducmV2LnhtbESPUWvCQBCE3wv+h2OFvtWLtpUSPUUEixUqaNv3Nbcm&#10;wdxeyK0m9dd7hYKPw8x8w0znnavUhZpQejYwHCSgiDNvS84NfH+tnt5ABUG2WHkmA78UYD7rPUwx&#10;tb7lHV32kqsI4ZCigUKkTrUOWUEOw8DXxNE7+sahRNnk2jbYRrir9ChJxtphyXGhwJqWBWWn/dkZ&#10;kPE7d59h87oJH9v1Wfzi53BtjXnsd4sJKKFO7uH/9toaGA1fnuHvTX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bOoxQAAAN0AAAAPAAAAAAAAAAAAAAAAAJgCAABkcnMv&#10;ZG93bnJldi54bWxQSwUGAAAAAAQABAD1AAAAigMAAAAA&#10;" fillcolor="#84a6d1 [2260]" strokecolor="#4579b8 [3044]">
                  <v:shadow on="t" color="black" opacity="22937f" origin=",.5" offset="0,.63889mm"/>
                </v:rect>
                <v:rect id="Rectangle 2144" o:spid="_x0000_s1136"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r3MUA&#10;AADdAAAADwAAAGRycy9kb3ducmV2LnhtbESPUWvCQBCE34X+h2MLvtWLYkVSTxFBsYKC2r5vc9sk&#10;NLcXcqtJ++s9oeDjMDPfMLNF5yp1pSaUng0MBwko4szbknMDH+f1yxRUEGSLlWcy8EsBFvOn3gxT&#10;61s+0vUkuYoQDikaKETqVOuQFeQwDHxNHL1v3ziUKJtc2wbbCHeVHiXJRDssOS4UWNOqoOzndHEG&#10;ZLLhbh92r7vwfthexC8/v/5aY/rP3fINlFAnj/B/e2sNjIbjMdzfxCe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CvcxQAAAN0AAAAPAAAAAAAAAAAAAAAAAJgCAABkcnMv&#10;ZG93bnJldi54bWxQSwUGAAAAAAQABAD1AAAAigMAAAAA&#10;" fillcolor="#84a6d1 [2260]" strokecolor="#4579b8 [3044]">
                  <v:shadow on="t" color="black" opacity="22937f" origin=",.5" offset="0,.63889mm"/>
                </v:rect>
                <v:rect id="Rectangle 2145" o:spid="_x0000_s1137"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4/8cA&#10;AADdAAAADwAAAGRycy9kb3ducmV2LnhtbESPT2vCQBTE74V+h+UJ3upGsSLRVUJoaw+F+g/Pj+wz&#10;icm+DdnVpP303YLgcZiZ3zDLdW9qcaPWlZYVjEcRCOLM6pJzBcfD+8schPPIGmvLpOCHHKxXz09L&#10;jLXteEe3vc9FgLCLUUHhfRNL6bKCDLqRbYiDd7atQR9km0vdYhfgppaTKJpJgyWHhQIbSgvKqv3V&#10;KEi23yfXzLv0Y3f52lRJXf1m6ZtSw0GfLEB46v0jfG9/agWT8fQ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xOP/HAAAA3QAAAA8AAAAAAAAAAAAAAAAAmAIAAGRy&#10;cy9kb3ducmV2LnhtbFBLBQYAAAAABAAEAPUAAACMAwAAAAA=&#10;" fillcolor="white [3212]" strokecolor="#4579b8 [3044]">
                  <v:shadow on="t" color="black" opacity="22937f" origin=",.5" offset="0,.63889mm"/>
                </v:rect>
                <v:rect id="Rectangle 2146" o:spid="_x0000_s1138"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miMYA&#10;AADdAAAADwAAAGRycy9kb3ducmV2LnhtbESPQWvCQBSE74X+h+UJ3upGE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OmiMYAAADdAAAADwAAAAAAAAAAAAAAAACYAgAAZHJz&#10;L2Rvd25yZXYueG1sUEsFBgAAAAAEAAQA9QAAAIsDAAAAAA==&#10;" fillcolor="white [3212]" strokecolor="#4579b8 [3044]">
                  <v:shadow on="t" color="black" opacity="22937f" origin=",.5" offset="0,.63889mm"/>
                </v:rect>
                <v:rect id="Rectangle 2147" o:spid="_x0000_s1139"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8DE8cA&#10;AADdAAAADwAAAGRycy9kb3ducmV2LnhtbESPT2vCQBTE74V+h+UJ3upGkSrRVUJoaw+F+g/Pj+wz&#10;icm+DdnVpP303YLgcZiZ3zDLdW9qcaPWlZYVjEcRCOLM6pJzBcfD+8schPPIGmvLpOCHHKxXz09L&#10;jLXteEe3vc9FgLCLUUHhfRNL6bKCDLqRbYiDd7atQR9km0vdYhfgppaTKHqVBksOCwU2lBaUVfur&#10;UZBsv0+umXfpx+7ytamSuvrN0jelhoM+WYDw1PtH+N7+1Aom4+kM/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vAxPHAAAA3QAAAA8AAAAAAAAAAAAAAAAAmAIAAGRy&#10;cy9kb3ducmV2LnhtbFBLBQYAAAAABAAEAPUAAACMAwAAAAA=&#10;" fillcolor="white [3212]" strokecolor="#4579b8 [3044]">
                  <v:shadow on="t" color="black" opacity="22937f" origin=",.5" offset="0,.63889mm"/>
                </v:rect>
                <v:rect id="Rectangle 2148" o:spid="_x0000_s1140"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YcQA&#10;AADdAAAADwAAAGRycy9kb3ducmV2LnhtbERPyWrDMBC9F/IPYgK5NbJDKMGNYozJdii0Weh5sKa2&#10;a2tkLCV2+/XVoZDj4+3rdDStuFPvassK4nkEgriwuuZSwfWye16BcB5ZY2uZFPyQg3QzeVpjou3A&#10;J7qffSlCCLsEFVTed4mUrqjIoJvbjjhwX7Y36APsS6l7HEK4aeUiil6kwZpDQ4Ud5RUVzflmFGQf&#10;75+uWw35/vT9dmiytvkt8q1Ss+mYvYLwNPqH+N991AoW8TLMDW/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wl2HEAAAA3QAAAA8AAAAAAAAAAAAAAAAAmAIAAGRycy9k&#10;b3ducmV2LnhtbFBLBQYAAAAABAAEAPUAAACJAwAAAAA=&#10;" fillcolor="white [3212]" strokecolor="#4579b8 [3044]">
                  <v:shadow on="t" color="black" opacity="22937f" origin=",.5" offset="0,.63889mm"/>
                </v:rect>
                <v:rect id="Rectangle 2149" o:spid="_x0000_s1141"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y+scA&#10;AADdAAAADwAAAGRycy9kb3ducmV2LnhtbESPT2vCQBTE74LfYXlCb7pRpNjoKiG0tgeh/sPzI/tM&#10;YrJvQ3ZrUj99t1DocZiZ3zCrTW9qcafWlZYVTCcRCOLM6pJzBefT23gBwnlkjbVlUvBNDjbr4WCF&#10;sbYdH+h+9LkIEHYxKii8b2IpXVaQQTexDXHwrrY16INsc6lb7ALc1HIWRc/SYMlhocCG0oKy6vhl&#10;FCT7z4trFl26Pdx271VSV48sfVXqadQnSxCeev8f/mt/aAWz6fw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8MvrHAAAA3QAAAA8AAAAAAAAAAAAAAAAAmAIAAGRy&#10;cy9kb3ducmV2LnhtbFBLBQYAAAAABAAEAPUAAACMAwAAAAA=&#10;" fillcolor="white [3212]" strokecolor="#4579b8 [3044]">
                  <v:shadow on="t" color="black" opacity="22937f" origin=",.5" offset="0,.63889mm"/>
                </v:rect>
                <v:rect id="Rectangle 2150" o:spid="_x0000_s1142"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NusQA&#10;AADdAAAADwAAAGRycy9kb3ducmV2LnhtbERPyWrDMBC9F/IPYgK5NbIDKcGNYozJdii0Weh5sKa2&#10;a2tkLCV2+/XVoZDj4+3rdDStuFPvassK4nkEgriwuuZSwfWye16BcB5ZY2uZFPyQg3QzeVpjou3A&#10;J7qffSlCCLsEFVTed4mUrqjIoJvbjjhwX7Y36APsS6l7HEK4aeUiil6kwZpDQ4Ud5RUVzflmFGQf&#10;75+uWw35/vT9dmiytvkt8q1Ss+mYvYLwNPqH+N991AoW8TLsD2/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fDbrEAAAA3QAAAA8AAAAAAAAAAAAAAAAAmAIAAGRycy9k&#10;b3ducmV2LnhtbFBLBQYAAAAABAAEAPUAAACJAwAAAAA=&#10;" fillcolor="white [3212]" strokecolor="#4579b8 [3044]">
                  <v:shadow on="t" color="black" opacity="22937f" origin=",.5" offset="0,.63889mm"/>
                </v:rect>
                <v:rect id="Rectangle 2151" o:spid="_x0000_s1143"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oIccA&#10;AADdAAAADwAAAGRycy9kb3ducmV2LnhtbESPS2vDMBCE74X8B7GB3hrZgZTgRAnG5NFDoc2DnBdr&#10;Yzu2VsZSYre/vioUehxm5htmuR5MIx7UucqygngSgSDOra64UHA+bV/mIJxH1thYJgVf5GC9Gj0t&#10;MdG25wM9jr4QAcIuQQWl920ipctLMugmtiUO3tV2Bn2QXSF1h32Am0ZOo+hVGqw4LJTYUlZSXh/v&#10;RkH6+XFx7bzPdofb+75Om/o7zzZKPY+HdAHC0+D/w3/tN61gGs9i+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TqCHHAAAA3QAAAA8AAAAAAAAAAAAAAAAAmAIAAGRy&#10;cy9kb3ducmV2LnhtbFBLBQYAAAAABAAEAPUAAACMAwAAAAA=&#10;" fillcolor="white [3212]" strokecolor="#4579b8 [3044]">
                  <v:shadow on="t" color="black" opacity="22937f" origin=",.5" offset="0,.63889mm"/>
                </v:rect>
                <v:rect id="Rectangle 2152" o:spid="_x0000_s1144"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E2VscA&#10;AADdAAAADwAAAGRycy9kb3ducmV2LnhtbESPT2vCQBTE7wW/w/IEb3VjwCLRVULQ6qHQ+gfPj+wz&#10;icm+DdmtSfvpu4VCj8PM/IZZbQbTiAd1rrKsYDaNQBDnVldcKLicd88LEM4ja2wsk4IvcrBZj55W&#10;mGjb85EeJ1+IAGGXoILS+zaR0uUlGXRT2xIH72Y7gz7IrpC6wz7ATSPjKHqRBisOCyW2lJWU16dP&#10;oyD9eL+6dtFnr8f7275Om/o7z7ZKTcZDugThafD/4b/2QSuIZ/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NlbHAAAA3QAAAA8AAAAAAAAAAAAAAAAAmAIAAGRy&#10;cy9kb3ducmV2LnhtbFBLBQYAAAAABAAEAPUAAACMAwAAAAA=&#10;" fillcolor="white [3212]" strokecolor="#4579b8 [3044]">
                  <v:shadow on="t" color="black" opacity="22937f" origin=",.5" offset="0,.63889mm"/>
                </v:rect>
                <v:rect id="Rectangle 2153" o:spid="_x0000_s1145"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2TzccA&#10;AADdAAAADwAAAGRycy9kb3ducmV2LnhtbESPT2vCQBTE74V+h+UJ3upGpSLRVUJoaw+F+g/Pj+wz&#10;icm+DdnVpP303YLgcZiZ3zDLdW9qcaPWlZYVjEcRCOLM6pJzBcfD+8schPPIGmvLpOCHHKxXz09L&#10;jLXteEe3vc9FgLCLUUHhfRNL6bKCDLqRbYiDd7atQR9km0vdYhfgppaTKJpJgyWHhQIbSgvKqv3V&#10;KEi23yfXzLv0Y3f52lRJXf1m6ZtSw0GfLEB46v0jfG9/agWT8esU/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Nk83HAAAA3QAAAA8AAAAAAAAAAAAAAAAAmAIAAGRy&#10;cy9kb3ducmV2LnhtbFBLBQYAAAAABAAEAPUAAACMAwAAAAA=&#10;" fillcolor="white [3212]" strokecolor="#4579b8 [3044]">
                  <v:shadow on="t" color="black" opacity="22937f" origin=",.5" offset="0,.63889mm"/>
                </v:rect>
                <v:rect id="Rectangle 2154" o:spid="_x0000_s1146"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QLuccA&#10;AADdAAAADwAAAGRycy9kb3ducmV2LnhtbESPT2vCQBTE74V+h+UJ3upGsSLRVUJoaw+F+g/Pj+wz&#10;icm+DdnVpP303YLgcZiZ3zDLdW9qcaPWlZYVjEcRCOLM6pJzBcfD+8schPPIGmvLpOCHHKxXz09L&#10;jLXteEe3vc9FgLCLUUHhfRNL6bKCDLqRbYiDd7atQR9km0vdYhfgppaTKJpJgyWHhQIbSgvKqv3V&#10;KEi23yfXzLv0Y3f52lRJXf1m6ZtSw0GfLEB46v0jfG9/agWT8esU/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kC7nHAAAA3QAAAA8AAAAAAAAAAAAAAAAAmAIAAGRy&#10;cy9kb3ducmV2LnhtbFBLBQYAAAAABAAEAPUAAACMAwAAAAA=&#10;" fillcolor="white [3212]" strokecolor="#4579b8 [3044]">
                  <v:shadow on="t" color="black" opacity="22937f" origin=",.5" offset="0,.63889mm"/>
                </v:rect>
                <v:rect id="Rectangle 2155" o:spid="_x0000_s1147"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iuIscA&#10;AADdAAAADwAAAGRycy9kb3ducmV2LnhtbESPT2vCQBTE7wW/w/KE3upGwSLRVUKwtQeh9Q+eH9ln&#10;EpN9G7Krif303YLgcZiZ3zCLVW9qcaPWlZYVjEcRCOLM6pJzBcfDx9sMhPPIGmvLpOBODlbLwcsC&#10;Y2073tFt73MRIOxiVFB438RSuqwgg25kG+LgnW1r0AfZ5lK32AW4qeUkit6lwZLDQoENpQVl1f5q&#10;FCQ/3yfXzLr0c3fZbqqkrn6zdK3U67BP5iA89f4ZfrS/tILJeDq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oriLHAAAA3QAAAA8AAAAAAAAAAAAAAAAAmAIAAGRy&#10;cy9kb3ducmV2LnhtbFBLBQYAAAAABAAEAPUAAACMAwAAAAA=&#10;" fillcolor="white [3212]" strokecolor="#4579b8 [3044]">
                  <v:shadow on="t" color="black" opacity="22937f" origin=",.5" offset="0,.63889mm"/>
                </v:rect>
                <v:rect id="Rectangle 2156" o:spid="_x0000_s1148"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owVcYA&#10;AADdAAAADwAAAGRycy9kb3ducmV2LnhtbESPQWvCQBSE74X+h+UJ3upGQZHoKiG0tQfBasXzI/tM&#10;YrJvQ3Y1qb/eLQg9DjPzDbNc96YWN2pdaVnBeBSBIM6sLjlXcPz5eJuDcB5ZY22ZFPySg/Xq9WWJ&#10;sbYd7+l28LkIEHYxKii8b2IpXVaQQTeyDXHwzrY16INsc6lb7ALc1HISRTNpsOSwUGBDaUFZdbga&#10;Bcn37uSaeZd+7i/bTZXU1T1L35UaDvpkAcJT7//Dz/aXVjAZT2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owVcYAAADdAAAADwAAAAAAAAAAAAAAAACYAgAAZHJz&#10;L2Rvd25yZXYueG1sUEsFBgAAAAAEAAQA9QAAAIsDAAAAAA==&#10;" fillcolor="white [3212]" strokecolor="#4579b8 [3044]">
                  <v:shadow on="t" color="black" opacity="22937f" origin=",.5" offset="0,.63889mm"/>
                </v:rect>
                <v:rect id="Rectangle 2157" o:spid="_x0000_s114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tpa8kA&#10;AADdAAAADwAAAGRycy9kb3ducmV2LnhtbESPQWvCQBSE70L/w/KEXkQ3WqwSXaXUFiy91OjB4zP7&#10;TNJk34bsNkZ/fVco9DjMzDfMct2ZSrTUuMKygvEoAkGcWl1wpuCwfx/OQTiPrLGyTAqu5GC9eugt&#10;Mdb2wjtqE5+JAGEXo4Lc+zqW0qU5GXQjWxMH72wbgz7IJpO6wUuAm0pOouhZGiw4LORY02tOaZn8&#10;GAXz40dazt4Og6fN1zTbfJeftzY5KfXY714WIDx1/j/8195qBZPxdAb3N+EJ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Ptpa8kAAADdAAAADwAAAAAAAAAAAAAAAACYAgAA&#10;ZHJzL2Rvd25yZXYueG1sUEsFBgAAAAAEAAQA9QAAAI4DAAAAAA==&#10;" fillcolor="#ccc [669]" strokecolor="#4579b8 [3044]">
                  <v:shadow on="t" color="black" opacity="22937f" origin=",.5" offset="0,.63889mm"/>
                </v:rect>
                <v:rect id="Rectangle 2158" o:spid="_x0000_s115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9GcYA&#10;AADdAAAADwAAAGRycy9kb3ducmV2LnhtbERPTWvCQBC9C/0PywhepG5UbEPqKqIWLF5s6qHHaXZM&#10;0mRnQ3Yb0/767kHw+Hjfy3VvatFR60rLCqaTCARxZnXJuYLzx+tjDMJ5ZI21ZVLwSw7Wq4fBEhNt&#10;r/xOXepzEULYJaig8L5JpHRZQQbdxDbEgbvY1qAPsM2lbvEawk0tZ1H0JA2WHBoKbGhbUFalP0ZB&#10;/PmWVc/783i+Oy3y3Xd1/OvSL6VGw37zAsJT7+/im/ugFcymizA3vA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T9GcYAAADdAAAADwAAAAAAAAAAAAAAAACYAgAAZHJz&#10;L2Rvd25yZXYueG1sUEsFBgAAAAAEAAQA9QAAAIsDAAAAAA==&#10;" fillcolor="#ccc [669]" strokecolor="#4579b8 [3044]">
                  <v:shadow on="t" color="black" opacity="22937f" origin=",.5" offset="0,.63889mm"/>
                </v:rect>
                <v:rect id="Rectangle 2159" o:spid="_x0000_s1151"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0lysUA&#10;AADdAAAADwAAAGRycy9kb3ducmV2LnhtbESPS2vCQBSF90L/w3AFdzpR7Ct1lCIqSjc1FteXzG0S&#10;zNwJmTFO/fVOQXB5OI+PM1sEU4uOWldZVjAeJSCIc6srLhT8HNbDNxDOI2usLZOCP3KwmD/1Zphq&#10;e+E9dZkvRBxhl6KC0vsmldLlJRl0I9sQR+/XtgZ9lG0hdYuXOG5qOUmSF2mw4kgosaFlSfkpO5sI&#10;6brDcZOFLzqud9fv12lIqtVeqUE/fH6A8BT8I3xvb7WCyfj5Hf7fx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SXKxQAAAN0AAAAPAAAAAAAAAAAAAAAAAJgCAABkcnMv&#10;ZG93bnJldi54bWxQSwUGAAAAAAQABAD1AAAAigMAAAAA&#10;" fillcolor="#d38482 [2261]" strokecolor="#4579b8 [3044]">
                  <v:shadow on="t" color="black" opacity="22937f" origin=",.5" offset="0,.63889mm"/>
                </v:rect>
                <v:rect id="Rectangle 2160" o:spid="_x0000_s1152"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Zxv8EA&#10;AADdAAAADwAAAGRycy9kb3ducmV2LnhtbERPTWvCQBC9F/wPywi91Y2CoaSuIgVFhQpVex+zYxKa&#10;nQ3Z0aT99e5B8Ph437NF72p1ozZUng2MRwko4tzbigsDp+Pq7R1UEGSLtWcy8EcBFvPBywwz6zv+&#10;pttBChVDOGRooBRpMq1DXpLDMPINceQuvnUoEbaFti12MdzVepIkqXZYcWwosaHPkvLfw9UZkHTN&#10;/VfYTXdhu99cxS9/zv+dMa/DfvkBSqiXp/jh3lgDk3Ea98c38Qno+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2cb/BAAAA3QAAAA8AAAAAAAAAAAAAAAAAmAIAAGRycy9kb3du&#10;cmV2LnhtbFBLBQYAAAAABAAEAPUAAACGAwAAAAA=&#10;" fillcolor="#84a6d1 [2260]" strokecolor="#4579b8 [3044]">
                  <v:shadow on="t" color="black" opacity="22937f" origin=",.5" offset="0,.63889mm"/>
                </v:rect>
                <v:rect id="Rectangle 2161" o:spid="_x0000_s1153"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9inMYA&#10;AADdAAAADwAAAGRycy9kb3ducmV2LnhtbESPS4vCQBCE74L/YWhhbzqJB5Gso4TgPg4LvpY9N5ne&#10;JCbTEzKzJuuvdwTBY1FVX1GrzWAacaHOVZYVxLMIBHFudcWFgu/T23QJwnlkjY1lUvBPDjbr8WiF&#10;ibY9H+hy9IUIEHYJKii9bxMpXV6SQTezLXHwfm1n0AfZFVJ32Ae4aeQ8ihbSYMVhocSWspLy+vhn&#10;FKT73Y9rl332fjh/fdRpU1/zbKvUy2RIX0F4Gvwz/Gh/agXzeBHD/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9inMYAAADdAAAADwAAAAAAAAAAAAAAAACYAgAAZHJz&#10;L2Rvd25yZXYueG1sUEsFBgAAAAAEAAQA9QAAAIsDAAAAAA==&#10;" fillcolor="white [3212]" strokecolor="#4579b8 [3044]">
                  <v:shadow on="t" color="black" opacity="22937f" origin=",.5" offset="0,.63889mm"/>
                </v:rect>
                <v:rect id="Rectangle 2162" o:spid="_x0000_s1154"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868YA&#10;AADdAAAADwAAAGRycy9kb3ducmV2LnhtbESPT2vCQBTE7wW/w/KE3urGHERSVwlBbQ8F/5WeH9nX&#10;JCb7NmS3JvXTu4LgcZiZ3zCL1WAacaHOVZYVTCcRCOLc6ooLBd+nzdschPPIGhvLpOCfHKyWo5cF&#10;Jtr2fKDL0RciQNglqKD0vk2kdHlJBt3EtsTB+7WdQR9kV0jdYR/gppFxFM2kwYrDQoktZSXl9fHP&#10;KEj3ux/Xzvtsezh/fdRpU1/zbK3U63hI30F4Gvwz/Gh/agXxdBbD/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3868YAAADdAAAADwAAAAAAAAAAAAAAAACYAgAAZHJz&#10;L2Rvd25yZXYueG1sUEsFBgAAAAAEAAQA9QAAAIsDAAAAAA==&#10;" fillcolor="white [3212]" strokecolor="#4579b8 [3044]">
                  <v:shadow on="t" color="black" opacity="22937f" origin=",.5" offset="0,.63889mm"/>
                </v:rect>
                <v:rect id="Rectangle 2163" o:spid="_x0000_s1155"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GpMQA&#10;AADdAAAADwAAAGRycy9kb3ducmV2LnhtbESPzarCMBSE94LvEI7gTlOryLUaRYULLvxBr+4PzbEt&#10;NielydX69kYQXA4z8w0zWzSmFHeqXWFZwaAfgSBOrS44U3D+++39gHAeWWNpmRQ8ycFi3m7NMNH2&#10;wUe6n3wmAoRdggpy76tESpfmZND1bUUcvKutDfog60zqGh8BbkoZR9FYGiw4LORY0Tqn9Hb6NwoO&#10;++WxOo9iO5nQ7rLfXpqb3K6U6naa5RSEp8Z/w5/2RiuIB+MhvN+EJ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YhqTEAAAA3QAAAA8AAAAAAAAAAAAAAAAAmAIAAGRycy9k&#10;b3ducmV2LnhtbFBLBQYAAAAABAAEAPUAAACJAwAAAAA=&#10;" fillcolor="#c6615e [2901]" strokecolor="#4579b8 [3044]">
                  <v:shadow on="t" color="black" opacity="22937f" origin=",.5" offset="0,.63889mm"/>
                </v:rect>
                <v:rect id="Rectangle 2164" o:spid="_x0000_s1156"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BBMYA&#10;AADdAAAADwAAAGRycy9kb3ducmV2LnhtbESPQWvCQBSE74X+h+UJ3upGEZHoKiG0tQfBasXzI/tM&#10;YrJvQ3Y1qb/eLQg9DjPzDbNc96YWN2pdaVnBeBSBIM6sLjlXcPz5eJuDcB5ZY22ZFPySg/Xq9WWJ&#10;sbYd7+l28LkIEHYxKii8b2IpXVaQQTeyDXHwzrY16INsc6lb7ALc1HISRTNpsOSwUGBDaUFZdbga&#10;Bcn37uSaeZd+7i/bTZXU1T1L35UaDvpkAcJT7//Dz/aXVjAZz6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jBBMYAAADdAAAADwAAAAAAAAAAAAAAAACYAgAAZHJz&#10;L2Rvd25yZXYueG1sUEsFBgAAAAAEAAQA9QAAAIsDAAAAAA==&#10;" fillcolor="white [3212]" strokecolor="#4579b8 [3044]">
                  <v:shadow on="t" color="black" opacity="22937f" origin=",.5" offset="0,.63889mm"/>
                </v:rect>
                <v:rect id="Rectangle 2165" o:spid="_x0000_s1157"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kn8YA&#10;AADdAAAADwAAAGRycy9kb3ducmV2LnhtbESPQWvCQBSE74X+h+UJ3upGQZHoKiG0tQfBasXzI/tM&#10;YrJvQ3Y1qb/eLQg9DjPzDbNc96YWN2pdaVnBeBSBIM6sLjlXcPz5eJuDcB5ZY22ZFPySg/Xq9WWJ&#10;sbYd7+l28LkIEHYxKii8b2IpXVaQQTeyDXHwzrY16INsc6lb7ALc1HISRTNpsOSwUGBDaUFZdbga&#10;Bcn37uSaeZd+7i/bTZXU1T1L35UaDvpkAcJT7//Dz/aXVjAZz6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kn8YAAADdAAAADwAAAAAAAAAAAAAAAACYAgAAZHJz&#10;L2Rvd25yZXYueG1sUEsFBgAAAAAEAAQA9QAAAIsDAAAAAA==&#10;" fillcolor="white [3212]" strokecolor="#4579b8 [3044]">
                  <v:shadow on="t" color="black" opacity="22937f" origin=",.5" offset="0,.63889mm"/>
                </v:rect>
                <v:rect id="Rectangle 2166" o:spid="_x0000_s1158"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7BcQA&#10;AADdAAAADwAAAGRycy9kb3ducmV2LnhtbESPX2vCMBTF3wd+h3AF32aqSCfVKCI6HHuZVXy+NNe2&#10;2NyUJqtxn34ZDHw8nD8/znIdTCN66lxtWcFknIAgLqyuuVRwPu1f5yCcR9bYWCYFD3KwXg1elphp&#10;e+cj9bkvRRxhl6GCyvs2k9IVFRl0Y9sSR+9qO4M+yq6UusN7HDeNnCZJKg3WHAkVtrStqLjl3yZC&#10;+v50ec/DJ132Hz9fb7OQ1LujUqNh2CxAeAr+Gf5vH7SC6SRN4e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OewXEAAAA3QAAAA8AAAAAAAAAAAAAAAAAmAIAAGRycy9k&#10;b3ducmV2LnhtbFBLBQYAAAAABAAEAPUAAACJAwAAAAA=&#10;" fillcolor="#d38482 [2261]" strokecolor="#4579b8 [3044]">
                  <v:shadow on="t" color="black" opacity="22937f" origin=",.5" offset="0,.63889mm"/>
                </v:rect>
                <v:rect id="Rectangle 2167" o:spid="_x0000_s1159"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pfc8cA&#10;AADdAAAADwAAAGRycy9kb3ducmV2LnhtbESPT2vCQBTE7wW/w/KE3upGD1aiq4Rgaw9C6x88P7LP&#10;JCb7NmRXE/vpuwXB4zAzv2EWq97U4katKy0rGI8iEMSZ1SXnCo6Hj7cZCOeRNdaWScGdHKyWg5cF&#10;xtp2vKPb3uciQNjFqKDwvomldFlBBt3INsTBO9vWoA+yzaVusQtwU8tJFE2lwZLDQoENpQVl1f5q&#10;FCQ/3yfXzLr0c3fZbqqkrn6zdK3U67BP5iA89f4ZfrS/tILJePoO/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aX3PHAAAA3QAAAA8AAAAAAAAAAAAAAAAAmAIAAGRy&#10;cy9kb3ducmV2LnhtbFBLBQYAAAAABAAEAPUAAACMAwAAAAA=&#10;" fillcolor="white [3212]" strokecolor="#4579b8 [3044]">
                  <v:shadow on="t" color="black" opacity="22937f" origin=",.5" offset="0,.63889mm"/>
                </v:rect>
                <v:rect id="Rectangle 2168" o:spid="_x0000_s1160"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LAcMA&#10;AADdAAAADwAAAGRycy9kb3ducmV2LnhtbERPy4rCMBTdC/MP4Q7MTlNdiHSMUoozzkLwNbi+NNe2&#10;trkpTbTVrzcLweXhvOfL3tTiRq0rLSsYjyIQxJnVJecK/o8/wxkI55E11pZJwZ0cLBcfgznG2na8&#10;p9vB5yKEsItRQeF9E0vpsoIMupFtiAN3tq1BH2CbS91iF8JNLSdRNJUGSw4NBTaUFpRVh6tRkOy2&#10;J9fMuvR3f9msq6SuHlm6Uurrs0++QXjq/Vv8cv9pBZPxNMwNb8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XLAcMAAADdAAAADwAAAAAAAAAAAAAAAACYAgAAZHJzL2Rv&#10;d25yZXYueG1sUEsFBgAAAAAEAAQA9QAAAIgDAAAAAA==&#10;" fillcolor="white [3212]" strokecolor="#4579b8 [3044]">
                  <v:shadow on="t" color="black" opacity="22937f" origin=",.5" offset="0,.63889mm"/>
                </v:rect>
                <v:rect id="Rectangle 2169" o:spid="_x0000_s1161"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umscA&#10;AADdAAAADwAAAGRycy9kb3ducmV2LnhtbESPT2vCQBTE7wW/w/KE3upGD2Kjq4Rgaw8F6x88P7LP&#10;JCb7NmRXk/bTdwXB4zAzv2EWq97U4katKy0rGI8iEMSZ1SXnCo6Hj7cZCOeRNdaWScEvOVgtBy8L&#10;jLXteEe3vc9FgLCLUUHhfRNL6bKCDLqRbYiDd7atQR9km0vdYhfgppaTKJpKgyWHhQIbSgvKqv3V&#10;KEh+tifXzLr0c3f53lRJXf1l6Vqp12GfzEF46v0z/Gh/aQWT8fQd7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JbprHAAAA3QAAAA8AAAAAAAAAAAAAAAAAmAIAAGRy&#10;cy9kb3ducmV2LnhtbFBLBQYAAAAABAAEAPUAAACMAwAAAAA=&#10;" fillcolor="white [3212]" strokecolor="#4579b8 [3044]">
                  <v:shadow on="t" color="black" opacity="22937f" origin=",.5" offset="0,.63889mm"/>
                </v:rect>
                <v:rect id="Rectangle 2170" o:spid="_x0000_s1162"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ODsEA&#10;AADdAAAADwAAAGRycy9kb3ducmV2LnhtbERPy4rCMBTdC/5DuMLsNLUMo1ajVEGYhQ987S/NtS02&#10;N6WJtvP3k4Xg8nDei1VnKvGixpWWFYxHEQjizOqScwXXy3Y4BeE8ssbKMin4IwerZb+3wETblk/0&#10;OvtchBB2CSoovK8TKV1WkEE3sjVx4O62MegDbHKpG2xDuKlkHEU/0mDJoaHAmjYFZY/z0yg4HtJT&#10;ff2O7WxG+9thd+secrdW6mvQpXMQnjr/Eb/dv1pBPJ6E/eFNe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Tjg7BAAAA3QAAAA8AAAAAAAAAAAAAAAAAmAIAAGRycy9kb3du&#10;cmV2LnhtbFBLBQYAAAAABAAEAPUAAACGAwAAAAA=&#10;" fillcolor="#c6615e [2901]" strokecolor="#4579b8 [3044]">
                  <v:shadow on="t" color="black" opacity="22937f" origin=",.5" offset="0,.63889mm"/>
                </v:rect>
                <v:rect id="Rectangle 2171" o:spid="_x0000_s1163"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b0QccA&#10;AADdAAAADwAAAGRycy9kb3ducmV2LnhtbESPS2vDMBCE74X8B7GB3hrZOaTBiRKMyaOHQpsHOS/W&#10;xnZsrYylxG5/fVUo9DjMzDfMcj2YRjyoc5VlBfEkAkGcW11xoeB82r7MQTiPrLGxTAq+yMF6NXpa&#10;YqJtzwd6HH0hAoRdggpK79tESpeXZNBNbEscvKvtDPogu0LqDvsAN42cRtFMGqw4LJTYUlZSXh/v&#10;RkH6+XFx7bzPdofb+75Om/o7zzZKPY+HdAHC0+D/w3/tN61gGr/G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m9EHHAAAA3QAAAA8AAAAAAAAAAAAAAAAAmAIAAGRy&#10;cy9kb3ducmV2LnhtbFBLBQYAAAAABAAEAPUAAACMAwAAAAA=&#10;" fillcolor="white [3212]" strokecolor="#4579b8 [3044]">
                  <v:shadow on="t" color="black" opacity="22937f" origin=",.5" offset="0,.63889mm"/>
                </v:rect>
                <v:rect id="Rectangle 2172" o:spid="_x0000_s1164"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qNscA&#10;AADdAAAADwAAAGRycy9kb3ducmV2LnhtbESPT2vCQBTE7wW/w/IEb3VjDlaiq4Sg1UOh9Q+eH9ln&#10;EpN9G7Jbk/bTdwuFHoeZ+Q2z2gymEQ/qXGVZwWwagSDOra64UHA5754XIJxH1thYJgVf5GCzHj2t&#10;MNG25yM9Tr4QAcIuQQWl920ipctLMuimtiUO3s12Bn2QXSF1h32Am0bGUTSXBisOCyW2lJWU16dP&#10;oyD9eL+6dtFnr8f7275Om/o7z7ZKTcZDugThafD/4b/2QSuIZy8x/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0ajbHAAAA3QAAAA8AAAAAAAAAAAAAAAAAmAIAAGRy&#10;cy9kb3ducmV2LnhtbFBLBQYAAAAABAAEAPUAAACMAwAAAAA=&#10;" fillcolor="white [3212]" strokecolor="#4579b8 [3044]">
                  <v:shadow on="t" color="black" opacity="22937f" origin=",.5" offset="0,.63889mm"/>
                </v:rect>
                <v:rect id="Rectangle 2173" o:spid="_x0000_s1165"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zCMkA&#10;AADdAAAADwAAAGRycy9kb3ducmV2LnhtbESPQWvCQBSE70L/w/IEL1I3Kq2SukqpCpZe2ujB42v2&#10;maTJvg3ZNUZ/vVso9DjMzDfMYtWZSrTUuMKygvEoAkGcWl1wpuCw3z7OQTiPrLGyTAqu5GC1fOgt&#10;MNb2wl/UJj4TAcIuRgW593UspUtzMuhGtiYO3sk2Bn2QTSZ1g5cAN5WcRNGzNFhwWMixprec0jI5&#10;GwXz43tazjaH4XT9+ZStf8qPW5t8KzXod68vIDx1/j/8195pBZPxbAq/b8IT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UzCMkAAADdAAAADwAAAAAAAAAAAAAAAACYAgAA&#10;ZHJzL2Rvd25yZXYueG1sUEsFBgAAAAAEAAQA9QAAAI4DAAAAAA==&#10;" fillcolor="#ccc [669]" strokecolor="#4579b8 [3044]">
                  <v:shadow on="t" color="black" opacity="22937f" origin=",.5" offset="0,.63889mm"/>
                </v:rect>
                <v:rect id="Rectangle 2174" o:spid="_x0000_s1166"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yrfMoA&#10;AADdAAAADwAAAGRycy9kb3ducmV2LnhtbESPzWvCQBTE7wX/h+UJXoputB9K6iriB1h6aaOHHl+z&#10;r0lM9m3IrjH2r3cLhR6HmfkNM192phItNa6wrGA8ikAQp1YXnCk4HnbDGQjnkTVWlknBlRwsF727&#10;OcbaXviD2sRnIkDYxagg976OpXRpTgbdyNbEwfu2jUEfZJNJ3eAlwE0lJ1H0LA0WHBZyrGmdU1om&#10;Z6Ng9vmaltPt8f5h8/6UbU7l20+bfCk16HerFxCeOv8f/mvvtYLJePoIv2/CE5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Ocq3zKAAAA3QAAAA8AAAAAAAAAAAAAAAAAmAIA&#10;AGRycy9kb3ducmV2LnhtbFBLBQYAAAAABAAEAPUAAACPAwAAAAA=&#10;" fillcolor="#ccc [669]" strokecolor="#4579b8 [3044]">
                  <v:shadow on="t" color="black" opacity="22937f" origin=",.5" offset="0,.63889mm"/>
                </v:rect>
                <v:rect id="Rectangle 2175" o:spid="_x0000_s1167"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E+sUA&#10;AADdAAAADwAAAGRycy9kb3ducmV2LnhtbESPUWvCQBCE3wv+h2OFvtWLglqip4hgsUIFrb6vuW0S&#10;mtsLudWk/nqvUOjjMDPfMPNl5yp1oyaUng0MBwko4szbknMDp8/NyyuoIMgWK89k4IcCLBe9pzmm&#10;1rd8oNtRchUhHFI0UIjUqdYhK8hhGPiaOHpfvnEoUTa5tg22Ee4qPUqSiXZYclwosKZ1Qdn38eoM&#10;yOSNu4+wG+/C+357Fb86X+6tMc/9bjUDJdTJf/ivvbUGRsPpGH7fxCe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T6xQAAAN0AAAAPAAAAAAAAAAAAAAAAAJgCAABkcnMv&#10;ZG93bnJldi54bWxQSwUGAAAAAAQABAD1AAAAigMAAAAA&#10;" fillcolor="#84a6d1 [2260]" strokecolor="#4579b8 [3044]">
                  <v:shadow on="t" color="black" opacity="22937f" origin=",.5" offset="0,.63889mm"/>
                </v:rect>
                <v:rect id="Rectangle 2176" o:spid="_x0000_s1168"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ajcUA&#10;AADdAAAADwAAAGRycy9kb3ducmV2LnhtbESPUWvCQBCE3wv+h2MLfdOLQtMSPUWEFitYqK3va25N&#10;QnN7Ibea1F/vCUIfh5n5hpktelerM7Wh8mxgPEpAEefeVlwY+Pl+G76CCoJssfZMBv4owGI+eJhh&#10;Zn3HX3TeSaEihEOGBkqRJtM65CU5DCPfEEfv6FuHEmVbaNtiF+Gu1pMkSbXDiuNCiQ2tSsp/dydn&#10;QNJ37rdh87wJH5/rk/jl/nDpjHl67JdTUEK9/Ifv7bU1MBm/pHB7E5+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tqNxQAAAN0AAAAPAAAAAAAAAAAAAAAAAJgCAABkcnMv&#10;ZG93bnJldi54bWxQSwUGAAAAAAQABAD1AAAAigMAAAAA&#10;" fillcolor="#84a6d1 [2260]" strokecolor="#4579b8 [3044]">
                  <v:shadow on="t" color="black" opacity="22937f" origin=",.5" offset="0,.63889mm"/>
                </v:rect>
                <v:rect id="Rectangle 2177" o:spid="_x0000_s1169"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JrsYA&#10;AADdAAAADwAAAGRycy9kb3ducmV2LnhtbESPQWvCQBSE74X+h+UJ3upGDyrRVUJoaw+C1YrnR/aZ&#10;xGTfhuxqUn+9WxB6HGbmG2a57k0tbtS60rKC8SgCQZxZXXKu4Pjz8TYH4TyyxtoyKfglB+vV68sS&#10;Y2073tPt4HMRIOxiVFB438RSuqwgg25kG+LgnW1r0AfZ5lK32AW4qeUkiqbSYMlhocCG0oKy6nA1&#10;CpLv3ck18y793F+2myqpq3uWvis1HPTJAoSn3v+Hn+0vrWAyns3g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PJrsYAAADdAAAADwAAAAAAAAAAAAAAAACYAgAAZHJz&#10;L2Rvd25yZXYueG1sUEsFBgAAAAAEAAQA9QAAAIsDAAAAAA==&#10;" fillcolor="white [3212]" strokecolor="#4579b8 [3044]">
                  <v:shadow on="t" color="black" opacity="22937f" origin=",.5" offset="0,.63889mm"/>
                </v:rect>
                <v:rect id="Rectangle 2178" o:spid="_x0000_s1170"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xd3MQA&#10;AADdAAAADwAAAGRycy9kb3ducmV2LnhtbERPyWrDMBC9F/IPYgK5NbJzSIMbxRiT7VBos9DzYE1t&#10;19bIWErs9uurQyHHx9vX6Whacafe1ZYVxPMIBHFhdc2lgutl97wC4TyyxtYyKfghB+lm8rTGRNuB&#10;T3Q/+1KEEHYJKqi87xIpXVGRQTe3HXHgvmxv0AfYl1L3OIRw08pFFC2lwZpDQ4Ud5RUVzflmFGQf&#10;75+uWw35/vT9dmiytvkt8q1Ss+mYvYLwNPqH+N991AoW8UuYG96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cXdzEAAAA3QAAAA8AAAAAAAAAAAAAAAAAmAIAAGRycy9k&#10;b3ducmV2LnhtbFBLBQYAAAAABAAEAPUAAACJAwAAAAA=&#10;" fillcolor="white [3212]" strokecolor="#4579b8 [3044]">
                  <v:shadow on="t" color="black" opacity="22937f" origin=",.5" offset="0,.63889mm"/>
                </v:rect>
                <v:rect id="Rectangle 2179" o:spid="_x0000_s1171"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4R8cA&#10;AADdAAAADwAAAGRycy9kb3ducmV2LnhtbESPT2vCQBTE74LfYXlCb7rRg7XRVUJobQ9C/YfnR/aZ&#10;xGTfhuzWpH76bqHQ4zAzv2FWm97U4k6tKy0rmE4iEMSZ1SXnCs6nt/EChPPIGmvLpOCbHGzWw8EK&#10;Y207PtD96HMRIOxiVFB438RSuqwgg25iG+LgXW1r0AfZ5lK32AW4qeUsiubSYMlhocCG0oKy6vhl&#10;FCT7z4trFl26Pdx271VSV48sfVXqadQnSxCeev8f/mt/aAWz6fML/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Q+EfHAAAA3QAAAA8AAAAAAAAAAAAAAAAAmAIAAGRy&#10;cy9kb3ducmV2LnhtbFBLBQYAAAAABAAEAPUAAACMAwAAAAA=&#10;" fillcolor="white [3212]" strokecolor="#4579b8 [3044]">
                  <v:shadow on="t" color="black" opacity="22937f" origin=",.5" offset="0,.63889mm"/>
                </v:rect>
                <v:rect id="Rectangle 2180" o:spid="_x0000_s1172"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8h/cMA&#10;AADdAAAADwAAAGRycy9kb3ducmV2LnhtbERPTWvCQBC9F/oflil4qxs9SEhdJYRWexCqqXgesmMS&#10;k50N2a2J/fXuQfD4eN/L9WhacaXe1ZYVzKYRCOLC6ppLBcffr/cYhPPIGlvLpOBGDtar15clJtoO&#10;fKBr7ksRQtglqKDyvkukdEVFBt3UdsSBO9veoA+wL6XucQjhppXzKFpIgzWHhgo7yioqmvzPKEj3&#10;PyfXxUO2OVx22yZtm/8i+1Rq8jamHyA8jf4pfri/tYL5LA77w5v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8h/cMAAADdAAAADwAAAAAAAAAAAAAAAACYAgAAZHJzL2Rv&#10;d25yZXYueG1sUEsFBgAAAAAEAAQA9QAAAIgDAAAAAA==&#10;" fillcolor="white [3212]" strokecolor="#4579b8 [3044]">
                  <v:shadow on="t" color="black" opacity="22937f" origin=",.5" offset="0,.63889mm"/>
                </v:rect>
                <v:rect id="Rectangle 2181" o:spid="_x0000_s1173"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EZsYA&#10;AADdAAAADwAAAGRycy9kb3ducmV2LnhtbESPzWrDMBCE74W8g9hCbo3sHIJxogRjmraHQv5Kz4u1&#10;tV1bK2OpsZunjwKBHIeZ+YZZbUbTijP1rrasIJ5FIIgLq2suFXydti8JCOeRNbaWScE/OdisJ08r&#10;TLUd+EDnoy9FgLBLUUHlfZdK6YqKDLqZ7YiD92N7gz7IvpS6xyHATSvnUbSQBmsOCxV2lFdUNMc/&#10;oyDb775dlwz52+H3873J2uZS5K9KTZ/HbAnC0+gf4Xv7QyuYx0k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OEZsYAAADdAAAADwAAAAAAAAAAAAAAAACYAgAAZHJz&#10;L2Rvd25yZXYueG1sUEsFBgAAAAAEAAQA9QAAAIsDAAAAAA==&#10;" fillcolor="white [3212]" strokecolor="#4579b8 [3044]">
                  <v:shadow on="t" color="black" opacity="22937f" origin=",.5" offset="0,.63889mm"/>
                </v:rect>
                <v:rect id="Rectangle 2182" o:spid="_x0000_s1174"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EaEccA&#10;AADdAAAADwAAAGRycy9kb3ducmV2LnhtbESPT2vCQBTE7wW/w/IEb3VjDhJSVwlB2x4K/mnp+ZF9&#10;TdJk34bs1qR+elcQPA4z8xtmtRlNK87Uu9qygsU8AkFcWF1zqeDrc/ecgHAeWWNrmRT8k4PNevK0&#10;wlTbgY90PvlSBAi7FBVU3neplK6oyKCb2444eD+2N+iD7EupexwC3LQyjqKlNFhzWKiwo7yiojn9&#10;GQXZYf/tumTIX4+/H29N1jaXIt8qNZuO2QsIT6N/hO/td60gXiQx3N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hGhHHAAAA3QAAAA8AAAAAAAAAAAAAAAAAmAIAAGRy&#10;cy9kb3ducmV2LnhtbFBLBQYAAAAABAAEAPUAAACMAwAAAAA=&#10;" fillcolor="white [3212]" strokecolor="#4579b8 [3044]">
                  <v:shadow on="t" color="black" opacity="22937f" origin=",.5" offset="0,.63889mm"/>
                </v:rect>
                <v:rect id="Rectangle 2183" o:spid="_x0000_s1175"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2/iscA&#10;AADdAAAADwAAAGRycy9kb3ducmV2LnhtbESPS2vDMBCE74X8B7GB3ho5C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tv4rHAAAA3QAAAA8AAAAAAAAAAAAAAAAAmAIAAGRy&#10;cy9kb3ducmV2LnhtbFBLBQYAAAAABAAEAPUAAACMAwAAAAA=&#10;" fillcolor="white [3212]" strokecolor="#4579b8 [3044]">
                  <v:shadow on="t" color="black" opacity="22937f" origin=",.5" offset="0,.63889mm"/>
                </v:rect>
                <v:rect id="Rectangle 2184" o:spid="_x0000_s1176"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Qn/scA&#10;AADdAAAADwAAAGRycy9kb3ducmV2LnhtbESPS2vDMBCE74X8B7GB3ho5I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EJ/7HAAAA3QAAAA8AAAAAAAAAAAAAAAAAmAIAAGRy&#10;cy9kb3ducmV2LnhtbFBLBQYAAAAABAAEAPUAAACMAwAAAAA=&#10;" fillcolor="white [3212]" strokecolor="#4579b8 [3044]">
                  <v:shadow on="t" color="black" opacity="22937f" origin=",.5" offset="0,.63889mm"/>
                </v:rect>
                <v:rect id="Rectangle 2185" o:spid="_x0000_s1177"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iCZccA&#10;AADdAAAADwAAAGRycy9kb3ducmV2LnhtbESPS2vDMBCE74X8B7GB3ho5gRTjRAnG5NFDoc2DnBdr&#10;Yzu2VsZSYre/vioUehxm5htmuR5MIx7UucqygukkAkGcW11xoeB82r7EIJxH1thYJgVf5GC9Gj0t&#10;MdG25wM9jr4QAcIuQQWl920ipctLMugmtiUO3tV2Bn2QXSF1h32Am0bOouhVGqw4LJTYUlZSXh/v&#10;RkH6+XFxbdxnu8PtfV+nTf2dZxulnsdDugDhafD/4b/2m1Ywm8Zz+H0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IgmXHAAAA3QAAAA8AAAAAAAAAAAAAAAAAmAIAAGRy&#10;cy9kb3ducmV2LnhtbFBLBQYAAAAABAAEAPUAAACMAwAAAAA=&#10;" fillcolor="white [3212]" strokecolor="#4579b8 [3044]">
                  <v:shadow on="t" color="black" opacity="22937f" origin=",.5" offset="0,.63889mm"/>
                </v:rect>
                <v:rect id="Rectangle 2186" o:spid="_x0000_s1178"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cEsYA&#10;AADdAAAADwAAAGRycy9kb3ducmV2LnhtbESPQWvCQBSE74L/YXmCN93oQUJ0lRDUeii0WvH8yD6T&#10;mOzbkN2atL++Wyj0OMzMN8xmN5hGPKlzlWUFi3kEgji3uuJCwfXjMItBOI+ssbFMCr7IwW47Hm0w&#10;0bbnMz0vvhABwi5BBaX3bSKly0sy6Oa2JQ7e3XYGfZBdIXWHfYCbRi6jaCUNVhwWSmwpKymvL59G&#10;Qfr+dnNt3GfH8+P1pU6b+jvP9kpNJ0O6BuFp8P/hv/ZJK1gu4hX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ocEsYAAADdAAAADwAAAAAAAAAAAAAAAACYAgAAZHJz&#10;L2Rvd25yZXYueG1sUEsFBgAAAAAEAAQA9QAAAIsDAAAAAA==&#10;" fillcolor="white [3212]" strokecolor="#4579b8 [3044]">
                  <v:shadow on="t" color="black" opacity="22937f" origin=",.5" offset="0,.63889mm"/>
                </v:rect>
                <v:rect id="Rectangle 2187" o:spid="_x0000_s1179"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a5iccA&#10;AADdAAAADwAAAGRycy9kb3ducmV2LnhtbESPS2vDMBCE74X8B7GB3ho5OaTGiRKMyaOHQpsHOS/W&#10;xnZsrYylxG5/fVUo9DjMzDfMcj2YRjyoc5VlBdNJBII4t7riQsH5tH2JQTiPrLGxTAq+yMF6NXpa&#10;YqJtzwd6HH0hAoRdggpK79tESpeXZNBNbEscvKvtDPogu0LqDvsAN42cRdFcGqw4LJTYUlZSXh/v&#10;RkH6+XFxbdxnu8PtfV+nTf2dZxulnsdDugDhafD/4b/2m1Ywm8av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WuYnHAAAA3QAAAA8AAAAAAAAAAAAAAAAAmAIAAGRy&#10;cy9kb3ducmV2LnhtbFBLBQYAAAAABAAEAPUAAACMAwAAAAA=&#10;" fillcolor="white [3212]" strokecolor="#4579b8 [3044]">
                  <v:shadow on="t" color="black" opacity="22937f" origin=",.5" offset="0,.63889mm"/>
                </v:rect>
                <v:rect id="Rectangle 2188" o:spid="_x0000_s1180"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t+8MA&#10;AADdAAAADwAAAGRycy9kb3ducmV2LnhtbERPTWvCQBC9F/oflil4qxs9SEhdJYRWexCqqXgesmMS&#10;k50N2a2J/fXuQfD4eN/L9WhacaXe1ZYVzKYRCOLC6ppLBcffr/cYhPPIGlvLpOBGDtar15clJtoO&#10;fKBr7ksRQtglqKDyvkukdEVFBt3UdsSBO9veoA+wL6XucQjhppXzKFpIgzWHhgo7yioqmvzPKEj3&#10;PyfXxUO2OVx22yZtm/8i+1Rq8jamHyA8jf4pfri/tYL5LA5zw5v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kt+8MAAADdAAAADwAAAAAAAAAAAAAAAACYAgAAZHJzL2Rv&#10;d25yZXYueG1sUEsFBgAAAAAEAAQA9QAAAIgDAAAAAA==&#10;" fillcolor="white [3212]" strokecolor="#4579b8 [3044]">
                  <v:shadow on="t" color="black" opacity="22937f" origin=",.5" offset="0,.63889mm"/>
                </v:rect>
                <v:rect id="Rectangle 2189" o:spid="_x0000_s1181"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A+2MUA&#10;AADdAAAADwAAAGRycy9kb3ducmV2LnhtbESPUWvCQBCE34X+h2MLfasXBUVTTxFBsUIFY/u+zW2T&#10;0NxeyK0m7a/vCQUfh5n5hlmselerK7Wh8mxgNExAEefeVlwYeD9vn2eggiBbrD2TgR8KsFo+DBaY&#10;Wt/xia6ZFCpCOKRooBRpUq1DXpLDMPQNcfS+fOtQomwLbVvsItzVepwkU+2w4rhQYkObkvLv7OIM&#10;yHTH/Vs4TA7h9bi/iF9/fP52xjw99usXUEK93MP/7b01MB7N5nB7E5+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D7YxQAAAN0AAAAPAAAAAAAAAAAAAAAAAJgCAABkcnMv&#10;ZG93bnJldi54bWxQSwUGAAAAAAQABAD1AAAAigMAAAAA&#10;" fillcolor="#84a6d1 [2260]" strokecolor="#4579b8 [3044]">
                  <v:shadow on="t" color="black" opacity="22937f" origin=",.5" offset="0,.63889mm"/>
                </v:rect>
                <v:rect id="Rectangle 2190" o:spid="_x0000_s1182"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mMIA&#10;AADdAAAADwAAAGRycy9kb3ducmV2LnhtbERPTWvCQBC9F/oflin0VjcKSo2uIQiKFVpQ2/uYnSah&#10;2dmQHU3013cPhR4f73uZDa5RV+pC7dnAeJSAIi68rbk08HnavLyCCoJssfFMBm4UIFs9Piwxtb7n&#10;A12PUqoYwiFFA5VIm2odioochpFviSP37TuHEmFXatthH8NdoydJMtMOa44NFba0rqj4OV6cAZlt&#10;eXgP++k+vH3sLuLzr/O9N+b5acgXoIQG+Rf/uXfWwGQ8j/vjm/g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4wGYwgAAAN0AAAAPAAAAAAAAAAAAAAAAAJgCAABkcnMvZG93&#10;bnJldi54bWxQSwUGAAAAAAQABAD1AAAAhwMAAAAA&#10;" fillcolor="#84a6d1 [2260]" strokecolor="#4579b8 [3044]">
                  <v:shadow on="t" color="black" opacity="22937f" origin=",.5" offset="0,.63889mm"/>
                </v:rect>
                <v:rect id="Rectangle 2191" o:spid="_x0000_s1183"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Su8cA&#10;AADdAAAADwAAAGRycy9kb3ducmV2LnhtbESPS2vDMBCE74X8B7GB3hrZOYTUiRKMyaOHQpsHOS/W&#10;xnZsrYylxG5/fVUo9DjMzDfMcj2YRjyoc5VlBfEkAkGcW11xoeB82r7MQTiPrLGxTAq+yMF6NXpa&#10;YqJtzwd6HH0hAoRdggpK79tESpeXZNBNbEscvKvtDPogu0LqDvsAN42cRtFMGqw4LJTYUlZSXh/v&#10;RkH6+XFx7bzPdofb+75Om/o7zzZKPY+HdAHC0+D/w3/tN61gGr/G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qErvHAAAA3QAAAA8AAAAAAAAAAAAAAAAAmAIAAGRy&#10;cy9kb3ducmV2LnhtbFBLBQYAAAAABAAEAPUAAACMAwAAAAA=&#10;" fillcolor="white [3212]" strokecolor="#4579b8 [3044]">
                  <v:shadow on="t" color="black" opacity="22937f" origin=",.5" offset="0,.63889mm"/>
                </v:rect>
                <v:rect id="Rectangle 2192" o:spid="_x0000_s1184"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MzMcA&#10;AADdAAAADwAAAGRycy9kb3ducmV2LnhtbESPT2vCQBTE7wW/w/IEb3VjDmKjq4Sg1UOh9Q+eH9ln&#10;EpN9G7Jbk/bTdwuFHoeZ+Q2z2gymEQ/qXGVZwWwagSDOra64UHA5754XIJxH1thYJgVf5GCzHj2t&#10;MNG25yM9Tr4QAcIuQQWl920ipctLMuimtiUO3s12Bn2QXSF1h32Am0bGUTSXBisOCyW2lJWU16dP&#10;oyD9eL+6dtFnr8f7275Om/o7z7ZKTcZDugThafD/4b/2QSuIZy8x/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4jMzHAAAA3QAAAA8AAAAAAAAAAAAAAAAAmAIAAGRy&#10;cy9kb3ducmV2LnhtbFBLBQYAAAAABAAEAPUAAACMAwAAAAA=&#10;" fillcolor="white [3212]" strokecolor="#4579b8 [3044]">
                  <v:shadow on="t" color="black" opacity="22937f" origin=",.5" offset="0,.63889mm"/>
                </v:rect>
                <v:rect id="Rectangle 2193" o:spid="_x0000_s1185"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58YA&#10;AADdAAAADwAAAGRycy9kb3ducmV2LnhtbESPQWsCMRSE7wX/Q3iCt5q4Fqlbo2hRkEIPWu35sXlu&#10;FjcvyyZ11/76plDocZiZb5jFqne1uFEbKs8aJmMFgrjwpuJSw+lj9/gMIkRkg7Vn0nCnAKvl4GGB&#10;ufEdH+h2jKVIEA45arAxNrmUobDkMIx9Q5y8i28dxiTbUpoWuwR3tcyUmkmHFacFiw29Wiquxy+n&#10;QdnN7Ezfb9ssqM+n9+1u3p1PUevRsF+/gIjUx//wX3tvNGST+RR+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Z58YAAADdAAAADwAAAAAAAAAAAAAAAACYAgAAZHJz&#10;L2Rvd25yZXYueG1sUEsFBgAAAAAEAAQA9QAAAIsDAAAAAA==&#10;" fillcolor="#1f497d [3215]" strokecolor="#4579b8 [3044]">
                  <v:shadow on="t" color="black" opacity="22937f" origin=",.5" offset="0,.63889mm"/>
                </v:rect>
                <v:rect id="Rectangle 2194" o:spid="_x0000_s1186"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jBk8YA&#10;AADdAAAADwAAAGRycy9kb3ducmV2LnhtbESPQWsCMRSE74X+h/AK3rqJi0hdjWKLQhF6qNWeH5vn&#10;ZnHzsmyiu/XXN4WCx2FmvmEWq8E14kpdqD1rGGcKBHHpTc2VhsPX9vkFRIjIBhvPpOGHAqyWjw8L&#10;LIzv+ZOu+1iJBOFQoAYbY1tIGUpLDkPmW+LknXznMCbZVdJ02Ce4a2Su1FQ6rDktWGzpzVJ53l+c&#10;BmVfp0e67TZ5UN+Tj8121h8PUevR07Ceg4g0xHv4v/1uNOTj2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jBk8YAAADdAAAADwAAAAAAAAAAAAAAAACYAgAAZHJz&#10;L2Rvd25yZXYueG1sUEsFBgAAAAAEAAQA9QAAAIsDAAAAAA==&#10;" fillcolor="#1f497d [3215]" strokecolor="#4579b8 [3044]">
                  <v:shadow on="t" color="black" opacity="22937f" origin=",.5" offset="0,.63889mm"/>
                </v:rect>
                <v:rect id="Rectangle 2195" o:spid="_x0000_s1187"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EUuMcA&#10;AADdAAAADwAAAGRycy9kb3ducmV2LnhtbESPT2vCQBTE74LfYXlCb7pRsNjoKiG0tgeh/sPzI/tM&#10;YrJvQ3ZrUj99t1DocZiZ3zCrTW9qcafWlZYVTCcRCOLM6pJzBefT23gBwnlkjbVlUvBNDjbr4WCF&#10;sbYdH+h+9LkIEHYxKii8b2IpXVaQQTexDXHwrrY16INsc6lb7ALc1HIWRc/SYMlhocCG0oKy6vhl&#10;FCT7z4trFl26Pdx271VSV48sfVXqadQnSxCeev8f/mt/aAWz6cs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RFLjHAAAA3QAAAA8AAAAAAAAAAAAAAAAAmAIAAGRy&#10;cy9kb3ducmV2LnhtbFBLBQYAAAAABAAEAPUAAACMAwAAAAA=&#10;" fillcolor="white [3212]" strokecolor="#4579b8 [3044]">
                  <v:shadow on="t" color="black" opacity="22937f" origin=",.5" offset="0,.63889mm"/>
                </v:rect>
                <v:rect id="Rectangle 2196" o:spid="_x0000_s1188"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OKz8cA&#10;AADdAAAADwAAAGRycy9kb3ducmV2LnhtbESPT2vCQBTE7wW/w/KE3upGD2Kjq4Rgaw8F6x88P7LP&#10;JCb7NmRXk/bTdwXB4zAzv2EWq97U4katKy0rGI8iEMSZ1SXnCo6Hj7cZCOeRNdaWScEvOVgtBy8L&#10;jLXteEe3vc9FgLCLUUHhfRNL6bKCDLqRbYiDd7atQR9km0vdYhfgppaTKJpKgyWHhQIbSgvKqv3V&#10;KEh+tifXzLr0c3f53lRJXf1l6Vqp12GfzEF46v0z/Gh/aQWT8fsU7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Dis/HAAAA3QAAAA8AAAAAAAAAAAAAAAAAmAIAAGRy&#10;cy9kb3ducmV2LnhtbFBLBQYAAAAABAAEAPUAAACMAwAAAAA=&#10;" fillcolor="white [3212]" strokecolor="#4579b8 [3044]">
                  <v:shadow on="t" color="black" opacity="22937f" origin=",.5" offset="0,.63889mm"/>
                </v:rect>
                <v:rect id="Rectangle 2197" o:spid="_x0000_s1189"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f5MYA&#10;AADdAAAADwAAAGRycy9kb3ducmV2LnhtbESPQWsCMRSE7wX/Q3iCt5q4iK1bo2hRkEIPWu35sXlu&#10;FjcvyyZ11/76plDocZiZb5jFqne1uFEbKs8aJmMFgrjwpuJSw+lj9/gMIkRkg7Vn0nCnAKvl4GGB&#10;ufEdH+h2jKVIEA45arAxNrmUobDkMIx9Q5y8i28dxiTbUpoWuwR3tcyUmkmHFacFiw29Wiquxy+n&#10;QdnN7Ezfb9ssqM/p+3Y3786nqPVo2K9fQETq43/4r703GrLJ/Al+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pf5MYAAADdAAAADwAAAAAAAAAAAAAAAACYAgAAZHJz&#10;L2Rvd25yZXYueG1sUEsFBgAAAAAEAAQA9QAAAIsDAAAAAA==&#10;" fillcolor="#1f497d [3215]" strokecolor="#4579b8 [3044]">
                  <v:shadow on="t" color="black" opacity="22937f" origin=",.5" offset="0,.63889mm"/>
                </v:rect>
                <v:rect id="Rectangle 2198" o:spid="_x0000_s1190"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LlsIA&#10;AADdAAAADwAAAGRycy9kb3ducmV2LnhtbERPy2oCMRTdC/5DuIXuNHEoUkejVFEoBRf1tb5MbidD&#10;JzfDJDrTfr1ZCC4P571Y9a4WN2pD5VnDZKxAEBfeVFxqOB13o3cQISIbrD2Thj8KsFoOBwvMje/4&#10;m26HWIoUwiFHDTbGJpcyFJYchrFviBP341uHMcG2lKbFLoW7WmZKTaXDilODxYY2lorfw9VpUHY9&#10;PdP/1zYL6vK23+5m3fkUtX596T/mICL18Sl+uD+NhmwyS3PTm/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cuWwgAAAN0AAAAPAAAAAAAAAAAAAAAAAJgCAABkcnMvZG93&#10;bnJldi54bWxQSwUGAAAAAAQABAD1AAAAhwMAAAAA&#10;" fillcolor="#1f497d [3215]" strokecolor="#4579b8 [3044]">
                  <v:shadow on="t" color="black" opacity="22937f" origin=",.5" offset="0,.63889mm"/>
                </v:rect>
                <v:rect id="Rectangle 2199" o:spid="_x0000_s1191"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evcYA&#10;AADdAAAADwAAAGRycy9kb3ducmV2LnhtbESPQWvCQBSE74X+h+UJ3upGD6LRVUJoaw+C1YrnR/aZ&#10;xGTfhuxqUn+9WxB6HGbmG2a57k0tbtS60rKC8SgCQZxZXXKu4Pjz8TYD4TyyxtoyKfglB+vV68sS&#10;Y2073tPt4HMRIOxiVFB438RSuqwgg25kG+LgnW1r0AfZ5lK32AW4qeUkiqbSYMlhocCG0oKy6nA1&#10;CpLv3ck1sy793F+2myqpq3uWvis1HPTJAoSn3v+Hn+0vrWAyns/h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wevcYAAADdAAAADwAAAAAAAAAAAAAAAACYAgAAZHJz&#10;L2Rvd25yZXYueG1sUEsFBgAAAAAEAAQA9QAAAIsDAAAAAA==&#10;" fillcolor="white [3212]" strokecolor="#4579b8 [3044]">
                  <v:shadow on="t" color="black" opacity="22937f" origin=",.5" offset="0,.63889mm"/>
                </v:rect>
                <v:rect id="Rectangle 2200" o:spid="_x0000_s1192"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D28UA&#10;AADdAAAADwAAAGRycy9kb3ducmV2LnhtbESPQWvCQBSE74L/YXlCb7oxhyKpawhBWw8Fq5aeH9nX&#10;JCb7NmRXk/rru4WCx2FmvmHW6WhacaPe1ZYVLBcRCOLC6ppLBZ/n3XwFwnlkja1lUvBDDtLNdLLG&#10;RNuBj3Q7+VIECLsEFVTed4mUrqjIoFvYjjh437Y36IPsS6l7HALctDKOomdpsOawUGFHeUVFc7oa&#10;BdnH4ct1qyF/PV7e35qsbe5FvlXqaTZmLyA8jf4R/m/vtYI4IOHvTX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UPbxQAAAN0AAAAPAAAAAAAAAAAAAAAAAJgCAABkcnMv&#10;ZG93bnJldi54bWxQSwUGAAAAAAQABAD1AAAAigMAAAAA&#10;" fillcolor="white [3212]" strokecolor="#4579b8 [3044]">
                  <v:shadow on="t" color="black" opacity="22937f" origin=",.5" offset="0,.63889mm"/>
                </v:rect>
                <v:rect id="Rectangle 2201" o:spid="_x0000_s1193"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W8MUA&#10;AADdAAAADwAAAGRycy9kb3ducmV2LnhtbESPT2sCMRTE7wW/Q3iCt5q4iNStUVQUSqGH+qfnx+Z1&#10;s3Tzsmyiu+2nbwTB4zAzv2EWq97V4kptqDxrmIwVCOLCm4pLDafj/vkFRIjIBmvPpOGXAqyWg6cF&#10;5sZ3/EnXQyxFgnDIUYONscmlDIUlh2HsG+LkffvWYUyyLaVpsUtwV8tMqZl0WHFasNjQ1lLxc7g4&#10;DcpuZmf6e99lQX1NP3b7eXc+Ra1Hw379CiJSHx/he/vNaMgyNYHbm/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bwxQAAAN0AAAAPAAAAAAAAAAAAAAAAAJgCAABkcnMv&#10;ZG93bnJldi54bWxQSwUGAAAAAAQABAD1AAAAigMAAAAA&#10;" fillcolor="#1f497d [3215]" strokecolor="#4579b8 [3044]">
                  <v:shadow on="t" color="black" opacity="22937f" origin=",.5" offset="0,.63889mm"/>
                </v:rect>
                <v:rect id="Rectangle 2202" o:spid="_x0000_s1194"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IIh8UA&#10;AADdAAAADwAAAGRycy9kb3ducmV2LnhtbESPQWsCMRSE74X+h/AK3mrSINKuRmmLghQ81GrPj81z&#10;s3TzsmxSd+2vN4LQ4zAz3zDz5eAbcaIu1oENPI0VCOIy2JorA/uv9eMziJiQLTaBycCZIiwX93dz&#10;LGzo+ZNOu1SJDOFYoAGXUltIGUtHHuM4tMTZO4bOY8qyq6TtsM9w30it1FR6rDkvOGzp3VH5s/v1&#10;BpR7mx7o72Olo/qebFfrl/6wT8aMHobXGYhEQ/oP39oba0BrpeH6Jj8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giHxQAAAN0AAAAPAAAAAAAAAAAAAAAAAJgCAABkcnMv&#10;ZG93bnJldi54bWxQSwUGAAAAAAQABAD1AAAAigMAAAAA&#10;" fillcolor="#1f497d [3215]" strokecolor="#4579b8 [3044]">
                  <v:shadow on="t" color="black" opacity="22937f" origin=",.5" offset="0,.63889mm"/>
                </v:rect>
                <v:rect id="Rectangle 2203" o:spid="_x0000_s1195"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CeMMA&#10;AADdAAAADwAAAGRycy9kb3ducmV2LnhtbESPS6vCMBSE94L/IRzh7jS1XkSrUVQQ7sIHvvaH5tgW&#10;m5PSRO3990YQXA4z8w0znTemFA+qXWFZQb8XgSBOrS44U3A+rbsjEM4jaywtk4J/cjCftVtTTLR9&#10;8oEeR5+JAGGXoILc+yqR0qU5GXQ9WxEH72prgz7IOpO6xmeAm1LGUTSUBgsOCzlWtMopvR3vRsF+&#10;tzhU59/Yjse0vew2l+YmN0ulfjrNYgLCU+O/4U/7TyuI42gA7zfhCc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ICeMMAAADdAAAADwAAAAAAAAAAAAAAAACYAgAAZHJzL2Rv&#10;d25yZXYueG1sUEsFBgAAAAAEAAQA9QAAAIgDAAAAAA==&#10;" fillcolor="#c6615e [2901]" strokecolor="#4579b8 [3044]">
                  <v:shadow on="t" color="black" opacity="22937f" origin=",.5" offset="0,.63889mm"/>
                </v:rect>
                <v:rect id="Rectangle 2204" o:spid="_x0000_s1196"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YMUA&#10;AADdAAAADwAAAGRycy9kb3ducmV2LnhtbESPUWvCQBCE3wv+h2OFvunF0EqJniJCiwotaPV9zW2T&#10;0NxeyK0m9tf3CkIfh5n5hpkve1erK7Wh8mxgMk5AEefeVlwYOH6+jl5ABUG2WHsmAzcKsFwMHuaY&#10;Wd/xnq4HKVSEcMjQQCnSZFqHvCSHYewb4uh9+dahRNkW2rbYRbirdZokU+2w4rhQYkPrkvLvw8UZ&#10;kOkb9+9h97wL24/NRfzqdP7pjHkc9qsZKKFe/sP39sYaSNPkCf7exCe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NgxQAAAN0AAAAPAAAAAAAAAAAAAAAAAJgCAABkcnMv&#10;ZG93bnJldi54bWxQSwUGAAAAAAQABAD1AAAAigMAAAAA&#10;" fillcolor="#84a6d1 [2260]" strokecolor="#4579b8 [3044]">
                  <v:shadow on="t" color="black" opacity="22937f" origin=",.5" offset="0,.63889mm"/>
                </v:rect>
                <v:rect id="Rectangle 2205" o:spid="_x0000_s1197"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Q8cA&#10;AADdAAAADwAAAGRycy9kb3ducmV2LnhtbESPT2vCQBTE7wW/w/KE3urGgEWiq4SgtYdC6x88P7LP&#10;JCb7NmS3Ju2n7xYEj8PM/IZZrgfTiBt1rrKsYDqJQBDnVldcKDgdty9zEM4ja2wsk4IfcrBejZ6W&#10;mGjb855uB1+IAGGXoILS+zaR0uUlGXQT2xIH72I7gz7IrpC6wz7ATSPjKHqVBisOCyW2lJWU14dv&#10;oyD9+jy7dt5nb/vrx65Om/o3zzZKPY+HdAHC0+Af4Xv7XSuI42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4EPHAAAA3QAAAA8AAAAAAAAAAAAAAAAAmAIAAGRy&#10;cy9kb3ducmV2LnhtbFBLBQYAAAAABAAEAPUAAACMAwAAAAA=&#10;" fillcolor="white [3212]" strokecolor="#4579b8 [3044]">
                  <v:shadow on="t" color="black" opacity="22937f" origin=",.5" offset="0,.63889mm"/>
                </v:rect>
                <v:rect id="Rectangle 2206" o:spid="_x0000_s1198"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NMYA&#10;AADdAAAADwAAAGRycy9kb3ducmV2LnhtbESPQWvCQBSE7wX/w/IEb3VjDiLRVUJQ60Fo1dLzI/tM&#10;YrJvQ3ZrYn99t1DwOMzMN8xqM5hG3KlzlWUFs2kEgji3uuJCwedl97oA4TyyxsYyKXiQg8169LLC&#10;RNueT3Q/+0IECLsEFZTet4mULi/JoJvaljh4V9sZ9EF2hdQd9gFuGhlH0VwarDgslNhSVlJen7+N&#10;gvTj/cu1iz7bn27Htzpt6p882yo1GQ/pEoSnwT/D/+2DVhDH0R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x+NMYAAADdAAAADwAAAAAAAAAAAAAAAACYAgAAZHJz&#10;L2Rvd25yZXYueG1sUEsFBgAAAAAEAAQA9QAAAIsDAAAAAA==&#10;" fillcolor="white [3212]" strokecolor="#4579b8 [3044]">
                  <v:shadow on="t" color="black" opacity="22937f" origin=",.5" offset="0,.63889mm"/>
                </v:rect>
                <v:rect id="Rectangle 2207" o:spid="_x0000_s1199"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aQsUA&#10;AADdAAAADwAAAGRycy9kb3ducmV2LnhtbESPX2vCMBTF3wd+h3CFvc1kZeioRhmiY2MvWsXnS3Nt&#10;i81NabKa7dObgbDHw/nz4yxW0bZioN43jjU8TxQI4tKZhisNx8P26RWED8gGW8ek4Yc8rJajhwXm&#10;xl15T0MRKpFG2OeooQ6hy6X0ZU0W/cR1xMk7u95iSLKvpOnxmsZtKzOlptJiw4lQY0frmspL8W0T&#10;ZBgOp/ciftFp+/m7m71E1Wz2Wj+O49scRKAY/sP39ofRkGVqBn9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FpCxQAAAN0AAAAPAAAAAAAAAAAAAAAAAJgCAABkcnMv&#10;ZG93bnJldi54bWxQSwUGAAAAAAQABAD1AAAAigMAAAAA&#10;" fillcolor="#d38482 [2261]" strokecolor="#4579b8 [3044]">
                  <v:shadow on="t" color="black" opacity="22937f" origin=",.5" offset="0,.63889mm"/>
                </v:rect>
                <v:rect id="Rectangle 2208" o:spid="_x0000_s1200"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P3cMA&#10;AADdAAAADwAAAGRycy9kb3ducmV2LnhtbERPTWvCQBC9C/0PyxR6001zKJK6SghWeyiosXgesmMS&#10;k50N2a1J/fXuQfD4eN+L1WhacaXe1ZYVvM8iEMSF1TWXCn6PX9M5COeRNbaWScE/OVgtXyYLTLQd&#10;+EDX3JcihLBLUEHlfZdI6YqKDLqZ7YgDd7a9QR9gX0rd4xDCTSvjKPqQBmsODRV2lFVUNPmfUZDu&#10;dyfXzYdsc7j8bJu0bW5Ftlbq7XVMP0F4Gv1T/HB/awVxHIW54U14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9P3cMAAADdAAAADwAAAAAAAAAAAAAAAACYAgAAZHJzL2Rv&#10;d25yZXYueG1sUEsFBgAAAAAEAAQA9QAAAIgDAAAAAA==&#10;" fillcolor="white [3212]" strokecolor="#4579b8 [3044]">
                  <v:shadow on="t" color="black" opacity="22937f" origin=",.5" offset="0,.63889mm"/>
                </v:rect>
                <v:rect id="Rectangle 2209" o:spid="_x0000_s1201"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PqRscA&#10;AADdAAAADwAAAGRycy9kb3ducmV2LnhtbESPT2vCQBTE7wW/w/KE3urGHMRG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z6kbHAAAA3QAAAA8AAAAAAAAAAAAAAAAAmAIAAGRy&#10;cy9kb3ducmV2LnhtbFBLBQYAAAAABAAEAPUAAACMAwAAAAA=&#10;" fillcolor="white [3212]" strokecolor="#4579b8 [3044]">
                  <v:shadow on="t" color="black" opacity="22937f" origin=",.5" offset="0,.63889mm"/>
                </v:rect>
                <v:rect id="Rectangle 2210" o:spid="_x0000_s1202"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K0r4A&#10;AADdAAAADwAAAGRycy9kb3ducmV2LnhtbERPyQrCMBC9C/5DGMGbphYRrUZRQfDggtt9aMa22ExK&#10;E7X+vTkIHh9vny0aU4oX1a6wrGDQj0AQp1YXnCm4Xja9MQjnkTWWlknBhxws5u3WDBNt33yi19ln&#10;IoSwS1BB7n2VSOnSnAy6vq2IA3e3tUEfYJ1JXeM7hJtSxlE0kgYLDg05VrTOKX2cn0bB8bA8Vddh&#10;bCcT2t8Ou1vzkLuVUt1Os5yC8NT4v/jn3moFcTwI+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pCtK+AAAA3QAAAA8AAAAAAAAAAAAAAAAAmAIAAGRycy9kb3ducmV2&#10;LnhtbFBLBQYAAAAABAAEAPUAAACDAwAAAAA=&#10;" fillcolor="#c6615e [2901]" strokecolor="#4579b8 [3044]">
                  <v:shadow on="t" color="black" opacity="22937f" origin=",.5" offset="0,.63889mm"/>
                </v:rect>
                <v:rect id="Rectangle 2211" o:spid="_x0000_s1203"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wncYA&#10;AADdAAAADwAAAGRycy9kb3ducmV2LnhtbESPzWrDMBCE74W8g9hCbo1sH0JwogRjmraHQv5Kz4u1&#10;tV1bK2OpsZunjwKBHIeZ+YZZbUbTijP1rrasIJ5FIIgLq2suFXydti8LEM4ja2wtk4J/crBZT55W&#10;mGo78IHOR1+KAGGXooLK+y6V0hUVGXQz2xEH78f2Bn2QfSl1j0OAm1YmUTSXBmsOCxV2lFdUNMc/&#10;oyDb775dtxjyt8Pv53uTtc2lyF+Vmj6P2RKEp9E/wvf2h1aQJHEMt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wncYAAADdAAAADwAAAAAAAAAAAAAAAACYAgAAZHJz&#10;L2Rvd25yZXYueG1sUEsFBgAAAAAEAAQA9QAAAIsDAAAAAA==&#10;" fillcolor="white [3212]" strokecolor="#4579b8 [3044]">
                  <v:shadow on="t" color="black" opacity="22937f" origin=",.5" offset="0,.63889mm"/>
                </v:rect>
                <v:rect id="Rectangle 2212" o:spid="_x0000_s1204"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u6sYA&#10;AADdAAAADwAAAGRycy9kb3ducmV2LnhtbESPT2vCQBTE74LfYXlCb7oxhyLRVULQ1kOh9Q+eH9ln&#10;EpN9G7KrSfvpu4WCx2FmfsOsNoNpxIM6V1lWMJ9FIIhzqysuFJxPu+kChPPIGhvLpOCbHGzW49EK&#10;E217PtDj6AsRIOwSVFB63yZSurwkg25mW+LgXW1n0AfZFVJ32Ae4aWQcRa/SYMVhocSWspLy+ng3&#10;CtKvz4trF332drh9vNdpU//k2Vapl8mQLkF4Gvwz/N/eawVxPI/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7u6sYAAADdAAAADwAAAAAAAAAAAAAAAACYAgAAZHJz&#10;L2Rvd25yZXYueG1sUEsFBgAAAAAEAAQA9QAAAIsDAAAAAA==&#10;" fillcolor="white [3212]" strokecolor="#4579b8 [3044]">
                  <v:shadow on="t" color="black" opacity="22937f" origin=",.5" offset="0,.63889mm"/>
                </v:rect>
                <v:rect id="Rectangle 2213" o:spid="_x0000_s1205"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JLcccA&#10;AADdAAAADwAAAGRycy9kb3ducmV2LnhtbESPT2vCQBTE7wW/w/IEb3VjhCLRVULQ6qHQ+gfPj+wz&#10;icm+DdmtSfvpu4VCj8PM/IZZbQbTiAd1rrKsYDaNQBDnVldcKLicd88LEM4ja2wsk4IvcrBZj55W&#10;mGjb85EeJ1+IAGGXoILS+zaR0uUlGXRT2xIH72Y7gz7IrpC6wz7ATSPjKHqRBisOCyW2lJWU16dP&#10;oyD9eL+6dtFnr8f7275Om/o7z7ZKTcZDugThafD/4b/2QSuI49k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CS3HHAAAA3QAAAA8AAAAAAAAAAAAAAAAAmAIAAGRy&#10;cy9kb3ducmV2LnhtbFBLBQYAAAAABAAEAPUAAACMAwAAAAA=&#10;" fillcolor="white [3212]" strokecolor="#4579b8 [3044]">
                  <v:shadow on="t" color="black" opacity="22937f" origin=",.5" offset="0,.63889mm"/>
                </v:rect>
                <v:rect id="Rectangle 2214" o:spid="_x0000_s1206"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S6MQA&#10;AADdAAAADwAAAGRycy9kb3ducmV2LnhtbESPX2vCMBTF3wd+h3AF32ZqkU2qUURUHHuZVXy+NNe2&#10;2NyUJtZsn34ZDHw8nD8/zmIVTCN66lxtWcFknIAgLqyuuVRwPu1eZyCcR9bYWCYF3+RgtRy8LDDT&#10;9sFH6nNfijjCLkMFlfdtJqUrKjLoxrYljt7VdgZ9lF0pdYePOG4amSbJmzRYcyRU2NKmouKW302E&#10;9P3pss/DJ112Hz9f79OQ1NujUqNhWM9BeAr+Gf5vH7SCNJ1M4e9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zUujEAAAA3QAAAA8AAAAAAAAAAAAAAAAAmAIAAGRycy9k&#10;b3ducmV2LnhtbFBLBQYAAAAABAAEAPUAAACJAwAAAAA=&#10;" fillcolor="#d38482 [2261]" strokecolor="#4579b8 [3044]">
                  <v:shadow on="t" color="black" opacity="22937f" origin=",.5" offset="0,.63889mm"/>
                </v:rect>
                <v:rect id="Rectangle 2215" o:spid="_x0000_s1207"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2nscA&#10;AADdAAAADwAAAGRycy9kb3ducmV2LnhtbESPT2vCQBTE7wW/w/IEb3VjwCLRVULQ6qHQ+gfPj+wz&#10;icm+DdmtSfvpu4VCj8PM/IZZbQbTiAd1rrKsYDaNQBDnVldcKLicd88LEM4ja2wsk4IvcrBZj55W&#10;mGjb85EeJ1+IAGGXoILS+zaR0uUlGXRT2xIH72Y7gz7IrpC6wz7ATSPjKHqRBisOCyW2lJWU16dP&#10;oyD9eL+6dtFnr8f7275Om/o7z7ZKTcZDugThafD/4b/2QSuI49k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ndp7HAAAA3QAAAA8AAAAAAAAAAAAAAAAAmAIAAGRy&#10;cy9kb3ducmV2LnhtbFBLBQYAAAAABAAEAPUAAACMAwAAAAA=&#10;" fillcolor="white [3212]" strokecolor="#4579b8 [3044]">
                  <v:shadow on="t" color="black" opacity="22937f" origin=",.5" offset="0,.63889mm"/>
                </v:rect>
                <v:rect id="Rectangle 2216" o:spid="_x0000_s1208"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o6cYA&#10;AADdAAAADwAAAGRycy9kb3ducmV2LnhtbESPT2vCQBTE7wW/w/KE3urGHERSVwlBbQ8F/5WeH9nX&#10;JCb7NmS3JvXTu4LgcZiZ3zCL1WAacaHOVZYVTCcRCOLc6ooLBd+nzdschPPIGhvLpOCfHKyWo5cF&#10;Jtr2fKDL0RciQNglqKD0vk2kdHlJBt3EtsTB+7WdQR9kV0jdYR/gppFxFM2kwYrDQoktZSXl9fHP&#10;KEj3ux/Xzvtsezh/fdRpU1/zbK3U63hI30F4Gvwz/Gh/agVxPJ3B/U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o6cYAAADdAAAADwAAAAAAAAAAAAAAAACYAgAAZHJz&#10;L2Rvd25yZXYueG1sUEsFBgAAAAAEAAQA9QAAAIsDAAAAAA==&#10;" fillcolor="white [3212]" strokecolor="#4579b8 [3044]">
                  <v:shadow on="t" color="black" opacity="22937f" origin=",.5" offset="0,.63889mm"/>
                </v:rect>
                <v:rect id="Rectangle 2217" o:spid="_x0000_s1209" style="position:absolute;left:2879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I9RMYA&#10;AADdAAAADwAAAGRycy9kb3ducmV2LnhtbESPQWvCQBSE7wX/w/KE3urGNNQSXUWCRbGXNi31+sg+&#10;k2D2bdjdxvTfd4VCj8PMfMOsNqPpxEDOt5YVzGcJCOLK6pZrBZ8fLw/PIHxA1thZJgU/5GGzntyt&#10;MNf2yu80lKEWEcI+RwVNCH0upa8aMuhntieO3tk6gyFKV0vt8BrhppNpkjxJgy3HhQZ7KhqqLuW3&#10;UbAfT69f1pWDLZJisXs8ZtmbzJS6n47bJYhAY/gP/7UPWkGazhdw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I9RMYAAADdAAAADwAAAAAAAAAAAAAAAACYAgAAZHJz&#10;L2Rvd25yZXYueG1sUEsFBgAAAAAEAAQA9QAAAIsDAAAAAA==&#10;" fillcolor="#ccc [669]" strokecolor="#4f81bd [3204]" strokeweight="2pt">
                  <v:shadow on="t" color="black" opacity="22937f" origin=",.5" offset="0,.63889mm"/>
                </v:rect>
                <v:rect id="Rectangle 2218" o:spid="_x0000_s1210" style="position:absolute;left:1727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2pNsMA&#10;AADdAAAADwAAAGRycy9kb3ducmV2LnhtbERPz2vCMBS+C/4P4Q28aWotbnRGkbIxmZetG3p9NG9t&#10;WfNSkqzW/345CB4/vt+b3Wg6MZDzrWUFy0UCgriyuuVawffX6/wJhA/IGjvLpOBKHnbb6WSDubYX&#10;/qShDLWIIexzVNCE0OdS+qohg35he+LI/VhnMEToaqkdXmK46WSaJGtpsOXY0GBPRUPVb/lnFLyN&#10;5+PJunKwRVI8vqzes+xDZkrNHsb9M4hAY7iLb+6DVpCmyzg3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2pNsMAAADdAAAADwAAAAAAAAAAAAAAAACYAgAAZHJzL2Rv&#10;d25yZXYueG1sUEsFBgAAAAAEAAQA9QAAAIgDAAAAAA==&#10;" fillcolor="#ccc [669]" strokecolor="#4f81bd [3204]" strokeweight="2pt">
                  <v:shadow on="t" color="black" opacity="22937f" origin=",.5" offset="0,.63889mm"/>
                </v:rect>
              </v:group>
            </w:pict>
          </mc:Fallback>
        </mc:AlternateContent>
      </w:r>
    </w:p>
    <w:p w14:paraId="769EB45E" w14:textId="77777777" w:rsidR="00DF5FF5" w:rsidRDefault="00DF5FF5" w:rsidP="00DF5FF5"/>
    <w:p w14:paraId="417A7B1A" w14:textId="2B341E9D" w:rsidR="00DF5FF5" w:rsidRDefault="00DF5FF5" w:rsidP="00DF5FF5"/>
    <w:p w14:paraId="12D15F27" w14:textId="5A65C04B" w:rsidR="00DF5FF5" w:rsidRDefault="00DF5FF5" w:rsidP="00DF5FF5"/>
    <w:p w14:paraId="053C1252" w14:textId="77777777" w:rsidR="00DF5FF5" w:rsidRDefault="00DF5FF5" w:rsidP="00DF5FF5"/>
    <w:p w14:paraId="6C977B46" w14:textId="77777777" w:rsidR="00DF5FF5" w:rsidRDefault="00DF5FF5" w:rsidP="00DF5FF5"/>
    <w:p w14:paraId="3786F8DC" w14:textId="65459637" w:rsidR="00DF5FF5" w:rsidRDefault="00DF5FF5" w:rsidP="000E319A">
      <w:pPr>
        <w:pStyle w:val="Caption"/>
      </w:pPr>
      <w:bookmarkStart w:id="5" w:name="_Ref447262082"/>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Pr="000E319A">
        <w:rPr>
          <w:b w:val="0"/>
          <w:noProof/>
        </w:rPr>
        <w:t>1</w:t>
      </w:r>
      <w:r w:rsidRPr="000E319A">
        <w:rPr>
          <w:b w:val="0"/>
        </w:rPr>
        <w:fldChar w:fldCharType="end"/>
      </w:r>
      <w:bookmarkEnd w:id="5"/>
      <w:r w:rsidRPr="000E319A">
        <w:rPr>
          <w:b w:val="0"/>
        </w:rPr>
        <w:t>.</w:t>
      </w:r>
      <w:proofErr w:type="gramEnd"/>
      <w:r w:rsidRPr="000E319A">
        <w:rPr>
          <w:b w:val="0"/>
        </w:rPr>
        <w:t xml:space="preserve"> DMRS placement for TTI of length 2 symbols</w:t>
      </w:r>
      <w:r w:rsidR="004A149A">
        <w:rPr>
          <w:b w:val="0"/>
        </w:rPr>
        <w:t xml:space="preserve"> (left) and 4 symbols (right)</w:t>
      </w:r>
    </w:p>
    <w:p w14:paraId="2899C7DB" w14:textId="77777777" w:rsidR="00DA0F41" w:rsidRPr="000E319A" w:rsidRDefault="00DA0F41" w:rsidP="000E319A"/>
    <w:p w14:paraId="50CD2800" w14:textId="136B30F0" w:rsidR="005D1069" w:rsidRDefault="005D1069" w:rsidP="005D1069">
      <w:pPr>
        <w:pStyle w:val="Heading2"/>
        <w:rPr>
          <w:lang w:val="en-US"/>
        </w:rPr>
      </w:pPr>
      <w:r>
        <w:rPr>
          <w:lang w:val="en-US"/>
        </w:rPr>
        <w:t>RS structure for slot-length TTI</w:t>
      </w:r>
    </w:p>
    <w:p w14:paraId="0154E592" w14:textId="4DBE45B1" w:rsidR="0066279A" w:rsidRDefault="005D1069" w:rsidP="000E319A">
      <w:pPr>
        <w:rPr>
          <w:lang w:val="en-US"/>
        </w:rPr>
      </w:pPr>
      <w:r>
        <w:rPr>
          <w:lang w:val="en-US"/>
        </w:rPr>
        <w:t xml:space="preserve">When using slot-length TTI, one option is to keep the legacy DMRS structure, shown in the left part of </w:t>
      </w:r>
      <w:r>
        <w:rPr>
          <w:lang w:val="en-US"/>
        </w:rPr>
        <w:fldChar w:fldCharType="begin"/>
      </w:r>
      <w:r>
        <w:rPr>
          <w:lang w:val="en-US"/>
        </w:rPr>
        <w:instrText xml:space="preserve"> REF _Ref442270537 \h </w:instrText>
      </w:r>
      <w:r>
        <w:rPr>
          <w:lang w:val="en-US"/>
        </w:rPr>
      </w:r>
      <w:r>
        <w:rPr>
          <w:lang w:val="en-US"/>
        </w:rPr>
        <w:fldChar w:fldCharType="separate"/>
      </w:r>
      <w:r w:rsidR="004F0CAB">
        <w:t xml:space="preserve">Figure </w:t>
      </w:r>
      <w:r w:rsidR="004F0CAB">
        <w:rPr>
          <w:noProof/>
        </w:rPr>
        <w:t>2</w:t>
      </w:r>
      <w:r>
        <w:rPr>
          <w:lang w:val="en-US"/>
        </w:rPr>
        <w:fldChar w:fldCharType="end"/>
      </w:r>
      <w:r>
        <w:rPr>
          <w:lang w:val="en-US"/>
        </w:rPr>
        <w:t xml:space="preserve">, as each TTI then has its own set of DMRS. </w:t>
      </w:r>
      <w:r w:rsidR="003D7591">
        <w:rPr>
          <w:lang w:val="en-US"/>
        </w:rPr>
        <w:t xml:space="preserve">However, we can notice that the DMRS is placed at the very end of the TTI. This leads to that the </w:t>
      </w:r>
      <w:r w:rsidR="00E66FF6">
        <w:rPr>
          <w:lang w:val="en-US"/>
        </w:rPr>
        <w:t xml:space="preserve">time </w:t>
      </w:r>
      <w:r w:rsidR="003D7591">
        <w:rPr>
          <w:lang w:val="en-US"/>
        </w:rPr>
        <w:t xml:space="preserve">difference between the DMRS and the data RE is rather </w:t>
      </w:r>
      <w:r w:rsidR="00E66FF6">
        <w:rPr>
          <w:lang w:val="en-US"/>
        </w:rPr>
        <w:t>long</w:t>
      </w:r>
      <w:r w:rsidR="003D7591">
        <w:rPr>
          <w:lang w:val="en-US"/>
        </w:rPr>
        <w:t xml:space="preserve">, which will limit performance in high Doppler scenarios. An alternative option is to place the </w:t>
      </w:r>
      <w:r w:rsidR="003C5F2F">
        <w:rPr>
          <w:lang w:val="en-US"/>
        </w:rPr>
        <w:t xml:space="preserve">DMRS more centered within the TTI, as done in right part of </w:t>
      </w:r>
      <w:r w:rsidR="003C5F2F">
        <w:rPr>
          <w:lang w:val="en-US"/>
        </w:rPr>
        <w:fldChar w:fldCharType="begin"/>
      </w:r>
      <w:r w:rsidR="003C5F2F">
        <w:rPr>
          <w:lang w:val="en-US"/>
        </w:rPr>
        <w:instrText xml:space="preserve"> REF _Ref442270537 \h </w:instrText>
      </w:r>
      <w:r w:rsidR="003C5F2F">
        <w:rPr>
          <w:lang w:val="en-US"/>
        </w:rPr>
      </w:r>
      <w:r w:rsidR="003C5F2F">
        <w:rPr>
          <w:lang w:val="en-US"/>
        </w:rPr>
        <w:fldChar w:fldCharType="separate"/>
      </w:r>
      <w:r w:rsidR="000A1964">
        <w:t xml:space="preserve">Figure </w:t>
      </w:r>
      <w:r w:rsidR="000A1964">
        <w:rPr>
          <w:noProof/>
        </w:rPr>
        <w:t>2</w:t>
      </w:r>
      <w:r w:rsidR="003C5F2F">
        <w:rPr>
          <w:lang w:val="en-US"/>
        </w:rPr>
        <w:fldChar w:fldCharType="end"/>
      </w:r>
      <w:r w:rsidR="003C5F2F">
        <w:rPr>
          <w:lang w:val="en-US"/>
        </w:rPr>
        <w:t>. Then, the subcarriers need to be changed in the same way as for the shorter TTI lengths, in order not to collide with CRS positions.</w:t>
      </w:r>
    </w:p>
    <w:p w14:paraId="2C418C0D" w14:textId="56DE6605" w:rsidR="0066279A" w:rsidRDefault="0066279A" w:rsidP="005D1069">
      <w:pPr>
        <w:rPr>
          <w:lang w:val="en-US"/>
        </w:rPr>
      </w:pPr>
    </w:p>
    <w:p w14:paraId="7473E99C" w14:textId="77777777" w:rsidR="004A149A" w:rsidRDefault="004A149A" w:rsidP="005D1069">
      <w:pPr>
        <w:rPr>
          <w:lang w:val="en-US"/>
        </w:rPr>
      </w:pPr>
    </w:p>
    <w:p w14:paraId="1DD605BA" w14:textId="77777777" w:rsidR="004A149A" w:rsidRDefault="004A149A" w:rsidP="005D1069">
      <w:pPr>
        <w:rPr>
          <w:lang w:val="en-US"/>
        </w:rPr>
      </w:pPr>
    </w:p>
    <w:p w14:paraId="04A6B301" w14:textId="77777777" w:rsidR="005D1069" w:rsidRDefault="005D1069" w:rsidP="005D1069"/>
    <w:bookmarkStart w:id="6" w:name="_Ref442270537"/>
    <w:p w14:paraId="7CE436EF" w14:textId="04A34195" w:rsidR="004A149A" w:rsidRDefault="004A149A" w:rsidP="005D1069">
      <w:pPr>
        <w:pStyle w:val="Caption"/>
        <w:rPr>
          <w:b w:val="0"/>
        </w:rPr>
      </w:pPr>
      <w:r w:rsidRPr="004A149A">
        <w:rPr>
          <w:b w:val="0"/>
          <w:noProof/>
          <w:lang w:val="en-US" w:eastAsia="en-US"/>
        </w:rPr>
        <w:lastRenderedPageBreak/>
        <mc:AlternateContent>
          <mc:Choice Requires="wpg">
            <w:drawing>
              <wp:anchor distT="0" distB="0" distL="114300" distR="114300" simplePos="0" relativeHeight="251671552" behindDoc="0" locked="0" layoutInCell="1" allowOverlap="1" wp14:anchorId="5142F58C" wp14:editId="1B96F7A9">
                <wp:simplePos x="0" y="0"/>
                <wp:positionH relativeFrom="column">
                  <wp:posOffset>3353767</wp:posOffset>
                </wp:positionH>
                <wp:positionV relativeFrom="paragraph">
                  <wp:posOffset>-477349</wp:posOffset>
                </wp:positionV>
                <wp:extent cx="1415659" cy="1213333"/>
                <wp:effectExtent l="57150" t="19050" r="70485" b="101600"/>
                <wp:wrapNone/>
                <wp:docPr id="2219" name="Group 182"/>
                <wp:cNvGraphicFramePr/>
                <a:graphic xmlns:a="http://schemas.openxmlformats.org/drawingml/2006/main">
                  <a:graphicData uri="http://schemas.microsoft.com/office/word/2010/wordprocessingGroup">
                    <wpg:wgp>
                      <wpg:cNvGrpSpPr/>
                      <wpg:grpSpPr>
                        <a:xfrm>
                          <a:off x="0" y="0"/>
                          <a:ext cx="1415659" cy="1213333"/>
                          <a:chOff x="0" y="0"/>
                          <a:chExt cx="4032000" cy="3456000"/>
                        </a:xfrm>
                      </wpg:grpSpPr>
                      <wps:wsp>
                        <wps:cNvPr id="2220" name="Rectangle 2220"/>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1" name="Rectangle 2221"/>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2" name="Rectangle 2222"/>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3" name="Rectangle 2223"/>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4" name="Rectangle 2224"/>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5" name="Rectangle 2225"/>
                        <wps:cNvSpPr/>
                        <wps:spPr>
                          <a:xfrm>
                            <a:off x="144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6" name="Rectangle 2226"/>
                        <wps:cNvSpPr/>
                        <wps:spPr>
                          <a:xfrm>
                            <a:off x="172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7" name="Rectangle 2227"/>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8" name="Rectangle 2228"/>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29" name="Rectangle 2229"/>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0" name="Rectangle 2230"/>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1" name="Rectangle 2231"/>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2" name="Rectangle 2232"/>
                        <wps:cNvSpPr/>
                        <wps:spPr>
                          <a:xfrm>
                            <a:off x="345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3" name="Rectangle 2233"/>
                        <wps:cNvSpPr/>
                        <wps:spPr>
                          <a:xfrm>
                            <a:off x="374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4" name="Rectangle 223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35" name="Rectangle 2235"/>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6" name="Rectangle 2236"/>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7" name="Rectangle 2237"/>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8" name="Rectangle 2238"/>
                        <wps:cNvSpPr/>
                        <wps:spPr>
                          <a:xfrm>
                            <a:off x="864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39" name="Rectangle 2239"/>
                        <wps:cNvSpPr/>
                        <wps:spPr>
                          <a:xfrm>
                            <a:off x="1152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0" name="Rectangle 2240"/>
                        <wps:cNvSpPr/>
                        <wps:spPr>
                          <a:xfrm>
                            <a:off x="144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1" name="Rectangle 2241"/>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2" name="Rectangle 2242"/>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3" name="Rectangle 2243"/>
                        <wps:cNvSpPr/>
                        <wps:spPr>
                          <a:xfrm>
                            <a:off x="230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4" name="Rectangle 2244"/>
                        <wps:cNvSpPr/>
                        <wps:spPr>
                          <a:xfrm>
                            <a:off x="259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5" name="Rectangle 2245"/>
                        <wps:cNvSpPr/>
                        <wps:spPr>
                          <a:xfrm>
                            <a:off x="2880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6" name="Rectangle 2246"/>
                        <wps:cNvSpPr/>
                        <wps:spPr>
                          <a:xfrm>
                            <a:off x="3168000" y="28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7" name="Rectangle 2247"/>
                        <wps:cNvSpPr/>
                        <wps:spPr>
                          <a:xfrm>
                            <a:off x="345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8" name="Rectangle 2248"/>
                        <wps:cNvSpPr/>
                        <wps:spPr>
                          <a:xfrm>
                            <a:off x="374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49" name="Rectangle 224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50" name="Rectangle 2250"/>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1" name="Rectangle 2251"/>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2" name="Rectangle 2252"/>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3" name="Rectangle 2253"/>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4" name="Rectangle 2254"/>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5" name="Rectangle 2255"/>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6" name="Rectangle 2256"/>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7" name="Rectangle 2257"/>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8" name="Rectangle 2258"/>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59" name="Rectangle 2259"/>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0" name="Rectangle 2260"/>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1" name="Rectangle 2261"/>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2" name="Rectangle 2262"/>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3" name="Rectangle 2263"/>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4" name="Rectangle 226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65" name="Rectangle 2265"/>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6" name="Rectangle 2266"/>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7" name="Rectangle 2267"/>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8" name="Rectangle 2268"/>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69" name="Rectangle 2269"/>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0" name="Rectangle 2270"/>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1" name="Rectangle 2271"/>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2" name="Rectangle 2272"/>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3" name="Rectangle 2273"/>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4" name="Rectangle 2274"/>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5" name="Rectangle 2275"/>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6" name="Rectangle 2276"/>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7" name="Rectangle 2277"/>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8" name="Rectangle 2278"/>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79" name="Rectangle 227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80" name="Rectangle 2280"/>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1" name="Rectangle 2281"/>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2" name="Rectangle 2282"/>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3" name="Rectangle 2283"/>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4" name="Rectangle 2284"/>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5" name="Rectangle 2285"/>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6" name="Rectangle 2286"/>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7" name="Rectangle 2287"/>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8" name="Rectangle 2288"/>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89" name="Rectangle 2289"/>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0" name="Rectangle 2290"/>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1" name="Rectangle 2291"/>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2" name="Rectangle 2292"/>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3" name="Rectangle 2293"/>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4" name="Rectangle 229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295" name="Rectangle 2295"/>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6" name="Rectangle 2296"/>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7" name="Rectangle 2297"/>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8" name="Rectangle 2298"/>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299" name="Rectangle 2299"/>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0" name="Rectangle 2300"/>
                        <wps:cNvSpPr/>
                        <wps:spPr>
                          <a:xfrm>
                            <a:off x="144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1" name="Rectangle 2301"/>
                        <wps:cNvSpPr/>
                        <wps:spPr>
                          <a:xfrm>
                            <a:off x="1728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2" name="Rectangle 2302"/>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3" name="Rectangle 2303"/>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4" name="Rectangle 2304"/>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5" name="Rectangle 2305"/>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6" name="Rectangle 2306"/>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7" name="Rectangle 2307"/>
                        <wps:cNvSpPr/>
                        <wps:spPr>
                          <a:xfrm>
                            <a:off x="345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8" name="Rectangle 2308"/>
                        <wps:cNvSpPr/>
                        <wps:spPr>
                          <a:xfrm>
                            <a:off x="374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09" name="Rectangle 230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10" name="Rectangle 2310"/>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1" name="Rectangle 2311"/>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2" name="Rectangle 2312"/>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3" name="Rectangle 2313"/>
                        <wps:cNvSpPr/>
                        <wps:spPr>
                          <a:xfrm>
                            <a:off x="864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4" name="Rectangle 2314"/>
                        <wps:cNvSpPr/>
                        <wps:spPr>
                          <a:xfrm>
                            <a:off x="1152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5" name="Rectangle 2315"/>
                        <wps:cNvSpPr/>
                        <wps:spPr>
                          <a:xfrm>
                            <a:off x="144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6" name="Rectangle 2316"/>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7" name="Rectangle 2317"/>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8" name="Rectangle 2318"/>
                        <wps:cNvSpPr/>
                        <wps:spPr>
                          <a:xfrm>
                            <a:off x="230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19" name="Rectangle 2319"/>
                        <wps:cNvSpPr/>
                        <wps:spPr>
                          <a:xfrm>
                            <a:off x="259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0" name="Rectangle 2320"/>
                        <wps:cNvSpPr/>
                        <wps:spPr>
                          <a:xfrm>
                            <a:off x="2880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1" name="Rectangle 2321"/>
                        <wps:cNvSpPr/>
                        <wps:spPr>
                          <a:xfrm>
                            <a:off x="3168000" y="1728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2" name="Rectangle 2322"/>
                        <wps:cNvSpPr/>
                        <wps:spPr>
                          <a:xfrm>
                            <a:off x="345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3" name="Rectangle 2323"/>
                        <wps:cNvSpPr/>
                        <wps:spPr>
                          <a:xfrm>
                            <a:off x="374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4" name="Rectangle 232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25" name="Rectangle 2325"/>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6" name="Rectangle 2326"/>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7" name="Rectangle 2327"/>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8" name="Rectangle 2328"/>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29" name="Rectangle 2329"/>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0" name="Rectangle 2330"/>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1" name="Rectangle 2331"/>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2" name="Rectangle 2332"/>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3" name="Rectangle 2333"/>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4" name="Rectangle 2334"/>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5" name="Rectangle 2335"/>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6" name="Rectangle 2336"/>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7" name="Rectangle 2337"/>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8" name="Rectangle 2338"/>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39" name="Rectangle 233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40" name="Rectangle 2340"/>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1" name="Rectangle 2341"/>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2" name="Rectangle 2342"/>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3" name="Rectangle 2343"/>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4" name="Rectangle 2344"/>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5" name="Rectangle 2345"/>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6" name="Rectangle 2346"/>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7" name="Rectangle 2347"/>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8" name="Rectangle 2348"/>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49" name="Rectangle 2349"/>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0" name="Rectangle 2350"/>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1" name="Rectangle 2351"/>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2" name="Rectangle 2352"/>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3" name="Rectangle 2353"/>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4" name="Rectangle 2354"/>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55" name="Rectangle 2355"/>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6" name="Rectangle 2356"/>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7" name="Rectangle 2357"/>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8" name="Rectangle 2358"/>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59" name="Rectangle 2359"/>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0" name="Rectangle 2360"/>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1" name="Rectangle 2361"/>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2" name="Rectangle 2362"/>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3" name="Rectangle 2363"/>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4" name="Rectangle 2364"/>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5" name="Rectangle 2365"/>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6" name="Rectangle 2366"/>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7" name="Rectangle 2367"/>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8" name="Rectangle 2368"/>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69" name="Rectangle 2369"/>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370" name="Rectangle 2370"/>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1" name="Rectangle 2371"/>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2" name="Rectangle 2372"/>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3" name="Rectangle 2373"/>
                        <wps:cNvSpPr/>
                        <wps:spPr>
                          <a:xfrm>
                            <a:off x="86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4" name="Rectangle 2374"/>
                        <wps:cNvSpPr/>
                        <wps:spPr>
                          <a:xfrm>
                            <a:off x="1152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5" name="Rectangle 2375"/>
                        <wps:cNvSpPr/>
                        <wps:spPr>
                          <a:xfrm>
                            <a:off x="144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6" name="Rectangle 2376"/>
                        <wps:cNvSpPr/>
                        <wps:spPr>
                          <a:xfrm>
                            <a:off x="172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7" name="Rectangle 2377"/>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8" name="Rectangle 2378"/>
                        <wps:cNvSpPr/>
                        <wps:spPr>
                          <a:xfrm>
                            <a:off x="230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79" name="Rectangle 2379"/>
                        <wps:cNvSpPr/>
                        <wps:spPr>
                          <a:xfrm>
                            <a:off x="259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0" name="Rectangle 2380"/>
                        <wps:cNvSpPr/>
                        <wps:spPr>
                          <a:xfrm>
                            <a:off x="288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1" name="Rectangle 2381"/>
                        <wps:cNvSpPr/>
                        <wps:spPr>
                          <a:xfrm>
                            <a:off x="316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2" name="Rectangle 2382"/>
                        <wps:cNvSpPr/>
                        <wps:spPr>
                          <a:xfrm>
                            <a:off x="345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3" name="Rectangle 2383"/>
                        <wps:cNvSpPr/>
                        <wps:spPr>
                          <a:xfrm>
                            <a:off x="374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5" name="Rectangle 2385"/>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6" name="Rectangle 2386"/>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7" name="Rectangle 2387"/>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8" name="Rectangle 2388"/>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9" name="Rectangle 2389"/>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0" name="Rectangle 2390"/>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1" name="Rectangle 2391"/>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2" name="Rectangle 2392"/>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3" name="Rectangle 2393"/>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4" name="Rectangle 2394"/>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5" name="Rectangle 2395"/>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6" name="Rectangle 2396"/>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7" name="Rectangle 2397"/>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98" name="Rectangle 2398"/>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384" name="Rectangle 2384"/>
                        <wps:cNvSpPr/>
                        <wps:spPr>
                          <a:xfrm>
                            <a:off x="2015999" y="0"/>
                            <a:ext cx="2" cy="3456000"/>
                          </a:xfrm>
                          <a:prstGeom prst="rect">
                            <a:avLst/>
                          </a:prstGeom>
                          <a:solidFill>
                            <a:schemeClr val="accent1"/>
                          </a:solidFill>
                          <a:ln w="25400"/>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82" o:spid="_x0000_s1026" style="position:absolute;margin-left:264.1pt;margin-top:-37.6pt;width:111.45pt;height:95.55pt;z-index:251671552;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">
                <v:rect id="Rectangle 2220"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pA8IA&#10;AADdAAAADwAAAGRycy9kb3ducmV2LnhtbERPS2vCQBC+F/wPywi91Y2BSomuIoJihRbq4z5mxySY&#10;nQ3Z0aT99d2D4PHje88WvavVndpQeTYwHiWgiHNvKy4MHA/rtw9QQZAt1p7JwC8FWMwHLzPMrO/4&#10;h+57KVQM4ZChgVKkybQOeUkOw8g3xJG7+NahRNgW2rbYxXBX6zRJJtphxbGhxIZWJeXX/c0ZkMmG&#10;+6+we9+Fz+/tTfzydP7rjHkd9sspKKFenuKHe2sNpGka98c38Qno+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eakDwgAAAN0AAAAPAAAAAAAAAAAAAAAAAJgCAABkcnMvZG93&#10;bnJldi54bWxQSwUGAAAAAAQABAD1AAAAhwMAAAAA&#10;" fillcolor="#84a6d1 [2260]" strokecolor="#4579b8 [3044]">
                  <v:shadow on="t" color="black" opacity="22937f" origin=",.5" offset="0,.63889mm"/>
                </v:rect>
                <v:rect id="Rectangle 2221"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MmMQA&#10;AADdAAAADwAAAGRycy9kb3ducmV2LnhtbESPUWvCQBCE3wv9D8cW+lYvBiqSeooIihUUtO37mluT&#10;YG4v5FaT+uu9QsHHYWa+YSaz3tXqSm2oPBsYDhJQxLm3FRcGvr+Wb2NQQZAt1p7JwC8FmE2fnyaY&#10;Wd/xnq4HKVSEcMjQQCnSZFqHvCSHYeAb4uidfOtQomwLbVvsItzVOk2SkXZYcVwosaFFSfn5cHEG&#10;ZLTifhs275vwuVtfxM9/jrfOmNeXfv4BSqiXR/i/vbYG0jQdwt+b+AT0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1DJjEAAAA3QAAAA8AAAAAAAAAAAAAAAAAmAIAAGRycy9k&#10;b3ducmV2LnhtbFBLBQYAAAAABAAEAPUAAACJAwAAAAA=&#10;" fillcolor="#84a6d1 [2260]" strokecolor="#4579b8 [3044]">
                  <v:shadow on="t" color="black" opacity="22937f" origin=",.5" offset="0,.63889mm"/>
                </v:rect>
                <v:rect id="Rectangle 2222"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kV8QA&#10;AADdAAAADwAAAGRycy9kb3ducmV2LnhtbERPTWvCQBS8C/6H5Qm96cYciqSuIQRtPRSsWnp+ZF+T&#10;mOzbkF1N6q/vFgrObZgvZp2OphU36l1tWcFyEYEgLqyuuVTwed7NVyCcR9bYWiYFP+Qg3Uwna0y0&#10;HfhIt5MvRShhl6CCyvsukdIVFRl0C9sRB+3b9gZ9oH0pdY9DKDetjKPoWRqsOSxU2FFeUdGcrkZB&#10;9nH4ct1qyF+Pl/e3Jmube5FvlXqajdkLCE+jf5j/03utIA6Avzfh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JFfEAAAA3QAAAA8AAAAAAAAAAAAAAAAAmAIAAGRycy9k&#10;b3ducmV2LnhtbFBLBQYAAAAABAAEAPUAAACJAwAAAAA=&#10;" fillcolor="white [3212]" strokecolor="#4579b8 [3044]">
                  <v:shadow on="t" color="black" opacity="22937f" origin=",.5" offset="0,.63889mm"/>
                </v:rect>
                <v:rect id="Rectangle 2223"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6BzMcA&#10;AADdAAAADwAAAGRycy9kb3ducmV2LnhtbESPT2vCQBTE7wW/w/KE3urGC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ugczHAAAA3QAAAA8AAAAAAAAAAAAAAAAAmAIAAGRy&#10;cy9kb3ducmV2LnhtbFBLBQYAAAAABAAEAPUAAACMAwAAAAA=&#10;" fillcolor="white [3212]" strokecolor="#4579b8 [3044]">
                  <v:shadow on="t" color="black" opacity="22937f" origin=",.5" offset="0,.63889mm"/>
                </v:rect>
                <v:rect id="Rectangle 2224"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ZuMcA&#10;AADdAAAADwAAAGRycy9kb3ducmV2LnhtbESPT2vCQBTE7wW/w/KE3urGI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HGbjHAAAA3QAAAA8AAAAAAAAAAAAAAAAAmAIAAGRy&#10;cy9kb3ducmV2LnhtbFBLBQYAAAAABAAEAPUAAACMAwAAAAA=&#10;" fillcolor="white [3212]" strokecolor="#4579b8 [3044]">
                  <v:shadow on="t" color="black" opacity="22937f" origin=",.5" offset="0,.63889mm"/>
                </v:rect>
                <v:rect id="Rectangle 2225"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8I8cA&#10;AADdAAAADwAAAGRycy9kb3ducmV2LnhtbESPT2vCQBTE7wW/w/KE3urGgEWiq4SgtYdC6x88P7LP&#10;JCb7NmS3Ju2n7xYEj8PM/IZZrgfTiBt1rrKsYDqJQBDnVldcKDgdty9zEM4ja2wsk4IfcrBejZ6W&#10;mGjb855uB1+IAGGXoILS+zaR0uUlGXQT2xIH72I7gz7IrpC6wz7ATSPjKHqVBisOCyW2lJWU14dv&#10;oyD9+jy7dt5nb/vrx65Om/o3zzZKPY+HdAHC0+Af4Xv7XSuI43g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vCPHAAAA3QAAAA8AAAAAAAAAAAAAAAAAmAIAAGRy&#10;cy9kb3ducmV2LnhtbFBLBQYAAAAABAAEAPUAAACMAwAAAAA=&#10;" fillcolor="white [3212]" strokecolor="#4579b8 [3044]">
                  <v:shadow on="t" color="black" opacity="22937f" origin=",.5" offset="0,.63889mm"/>
                </v:rect>
                <v:rect id="Rectangle 2226"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iVMYA&#10;AADdAAAADwAAAGRycy9kb3ducmV2LnhtbESPQWvCQBSE7wX/w/IEb3VjDiLRVUJQ60Fo1dLzI/tM&#10;YrJvQ3ZrYn99t1DwOMzMN8xqM5hG3KlzlWUFs2kEgji3uuJCwedl97oA4TyyxsYyKXiQg8169LLC&#10;RNueT3Q/+0IECLsEFZTet4mULi/JoJvaljh4V9sZ9EF2hdQd9gFuGhlH0VwarDgslNhSVlJen7+N&#10;gvTj/cu1iz7bn27Htzpt6p882yo1GQ/pEoSnwT/D/+2DVhDH8R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kiVMYAAADdAAAADwAAAAAAAAAAAAAAAACYAgAAZHJz&#10;L2Rvd25yZXYueG1sUEsFBgAAAAAEAAQA9QAAAIsDAAAAAA==&#10;" fillcolor="white [3212]" strokecolor="#4579b8 [3044]">
                  <v:shadow on="t" color="black" opacity="22937f" origin=",.5" offset="0,.63889mm"/>
                </v:rect>
                <v:rect id="Rectangle 2227"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Hz8cA&#10;AADdAAAADwAAAGRycy9kb3ducmV2LnhtbESPT2vCQBTE7wW/w/KE3urGHKxE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Vh8/HAAAA3QAAAA8AAAAAAAAAAAAAAAAAmAIAAGRy&#10;cy9kb3ducmV2LnhtbFBLBQYAAAAABAAEAPUAAACMAwAAAAA=&#10;" fillcolor="white [3212]" strokecolor="#4579b8 [3044]">
                  <v:shadow on="t" color="black" opacity="22937f" origin=",.5" offset="0,.63889mm"/>
                </v:rect>
                <v:rect id="Rectangle 2228"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TvcMA&#10;AADdAAAADwAAAGRycy9kb3ducmV2LnhtbERPTWvCQBC9C/0PyxR6001zKJK6SghWeyiosXgesmMS&#10;k50N2a1J/fXuQfD4eN+L1WhacaXe1ZYVvM8iEMSF1TWXCn6PX9M5COeRNbaWScE/OVgtXyYLTLQd&#10;+EDX3JcihLBLUEHlfZdI6YqKDLqZ7YgDd7a9QR9gX0rd4xDCTSvjKPqQBmsODRV2lFVUNPmfUZDu&#10;dyfXzYdsc7j8bJu0bW5Ftlbq7XVMP0F4Gv1T/HB/awVxHIe54U14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oTvcMAAADdAAAADwAAAAAAAAAAAAAAAACYAgAAZHJzL2Rv&#10;d25yZXYueG1sUEsFBgAAAAAEAAQA9QAAAIgDAAAAAA==&#10;" fillcolor="white [3212]" strokecolor="#4579b8 [3044]">
                  <v:shadow on="t" color="black" opacity="22937f" origin=",.5" offset="0,.63889mm"/>
                </v:rect>
                <v:rect id="Rectangle 2229"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2JscA&#10;AADdAAAADwAAAGRycy9kb3ducmV2LnhtbESPT2vCQBTE7wW/w/KE3urGHMRGVwlBaw+F1j94fmSf&#10;SUz2bchuTdpP3y0IHoeZ+Q2zXA+mETfqXGVZwXQSgSDOra64UHA6bl/mIJxH1thYJgU/5GC9Gj0t&#10;MdG25z3dDr4QAcIuQQWl920ipctLMugmtiUO3sV2Bn2QXSF1h32Am0bGUTSTBisOCyW2lJWU14dv&#10;oyD9+jy7dt5nb/vrx65Om/o3zzZKPY+HdAHC0+Af4Xv7XSuI4/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GtibHAAAA3QAAAA8AAAAAAAAAAAAAAAAAmAIAAGRy&#10;cy9kb3ducmV2LnhtbFBLBQYAAAAABAAEAPUAAACMAwAAAAA=&#10;" fillcolor="white [3212]" strokecolor="#4579b8 [3044]">
                  <v:shadow on="t" color="black" opacity="22937f" origin=",.5" offset="0,.63889mm"/>
                </v:rect>
                <v:rect id="Rectangle 2230"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JZsQA&#10;AADdAAAADwAAAGRycy9kb3ducmV2LnhtbERPTWvCQBC9F/wPywje6qYRikQ3IQStHoRWKz0P2WmS&#10;JjsbslsT++u7h0KPj/e9zSbTiRsNrrGs4GkZgSAurW64UnB93z+uQTiPrLGzTAru5CBLZw9bTLQd&#10;+Uy3i69ECGGXoILa+z6R0pU1GXRL2xMH7tMOBn2AQyX1gGMIN52Mo+hZGmw4NNTYU1FT2V6+jYL8&#10;7fXD9euxeDl/nQ5t3rU/ZbFTajGf8g0IT5P/F/+5j1pBHK/C/v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liWbEAAAA3QAAAA8AAAAAAAAAAAAAAAAAmAIAAGRycy9k&#10;b3ducmV2LnhtbFBLBQYAAAAABAAEAPUAAACJAwAAAAA=&#10;" fillcolor="white [3212]" strokecolor="#4579b8 [3044]">
                  <v:shadow on="t" color="black" opacity="22937f" origin=",.5" offset="0,.63889mm"/>
                </v:rect>
                <v:rect id="Rectangle 2231"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s/ccA&#10;AADdAAAADwAAAGRycy9kb3ducmV2LnhtbESPT2vCQBTE7wW/w/IEb3VjhCLRVULQ6qHQ+gfPj+wz&#10;icm+DdmtSfvpu4VCj8PM/IZZbQbTiAd1rrKsYDaNQBDnVldcKLicd88LEM4ja2wsk4IvcrBZj55W&#10;mGjb85EeJ1+IAGGXoILS+zaR0uUlGXRT2xIH72Y7gz7IrpC6wz7ATSPjKHqRBisOCyW2lJWU16dP&#10;oyD9eL+6dtFnr8f7275Om/o7z7ZKTcZDugThafD/4b/2QSuI4/kM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pLP3HAAAA3QAAAA8AAAAAAAAAAAAAAAAAmAIAAGRy&#10;cy9kb3ducmV2LnhtbFBLBQYAAAAABAAEAPUAAACMAwAAAAA=&#10;" fillcolor="white [3212]" strokecolor="#4579b8 [3044]">
                  <v:shadow on="t" color="black" opacity="22937f" origin=",.5" offset="0,.63889mm"/>
                </v:rect>
                <v:rect id="Rectangle 2232"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yiscA&#10;AADdAAAADwAAAGRycy9kb3ducmV2LnhtbESPT2vCQBTE7wW/w/KE3urGC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7sorHAAAA3QAAAA8AAAAAAAAAAAAAAAAAmAIAAGRy&#10;cy9kb3ducmV2LnhtbFBLBQYAAAAABAAEAPUAAACMAwAAAAA=&#10;" fillcolor="white [3212]" strokecolor="#4579b8 [3044]">
                  <v:shadow on="t" color="black" opacity="22937f" origin=",.5" offset="0,.63889mm"/>
                </v:rect>
                <v:rect id="Rectangle 2233"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cXEccA&#10;AADdAAAADwAAAGRycy9kb3ducmV2LnhtbESPT2vCQBTE7wW/w/KE3urGC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3FxHHAAAA3QAAAA8AAAAAAAAAAAAAAAAAmAIAAGRy&#10;cy9kb3ducmV2LnhtbFBLBQYAAAAABAAEAPUAAACMAwAAAAA=&#10;" fillcolor="white [3212]" strokecolor="#4579b8 [3044]">
                  <v:shadow on="t" color="black" opacity="22937f" origin=",.5" offset="0,.63889mm"/>
                </v:rect>
                <v:rect id="Rectangle 2234" o:spid="_x0000_s104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zwMkA&#10;AADdAAAADwAAAGRycy9kb3ducmV2LnhtbESPQU/CQBSE7yb8h80j8WJka0EhhYUY0QTiBQoHj8/u&#10;o63tvm26ayn+epfExONkZr7JLFa9qUVHrSstK3gYRSCIM6tLzhUcD2/3MxDOI2usLZOCCzlYLQc3&#10;C0y0PfOeutTnIkDYJaig8L5JpHRZQQbdyDbEwTvZ1qAPss2lbvEc4KaWcRQ9SYMlh4UCG3opKKvS&#10;b6Ng9rHNqunr8W683j3m66/q/adLP5W6HfbPcxCeev8f/mtvtII4Hk/g+iY8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tNzwMkAAADdAAAADwAAAAAAAAAAAAAAAACYAgAA&#10;ZHJzL2Rvd25yZXYueG1sUEsFBgAAAAAEAAQA9QAAAI4DAAAAAA==&#10;" fillcolor="#ccc [669]" strokecolor="#4579b8 [3044]">
                  <v:shadow on="t" color="black" opacity="22937f" origin=",.5" offset="0,.63889mm"/>
                </v:rect>
                <v:rect id="Rectangle 2235" o:spid="_x0000_s1042"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cRsUA&#10;AADdAAAADwAAAGRycy9kb3ducmV2LnhtbESPX2vCQBDE3wt+h2OFvtVLI4pET5FCxQot+O99za1J&#10;aG4v5FaT9tP3CoU+DjPzG2ax6l2t7tSGyrOB51ECijj3tuLCwOn4+jQDFQTZYu2ZDHxRgNVy8LDA&#10;zPqO93Q/SKEihEOGBkqRJtM65CU5DCPfEEfv6luHEmVbaNtiF+Gu1mmSTLXDiuNCiQ29lJR/Hm7O&#10;gEw33L+H3WQX3j62N/Hr8+W7M+Zx2K/noIR6+Q//tbfWQJqOJ/D7Jj4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15xGxQAAAN0AAAAPAAAAAAAAAAAAAAAAAJgCAABkcnMv&#10;ZG93bnJldi54bWxQSwUGAAAAAAQABAD1AAAAigMAAAAA&#10;" fillcolor="#84a6d1 [2260]" strokecolor="#4579b8 [3044]">
                  <v:shadow on="t" color="black" opacity="22937f" origin=",.5" offset="0,.63889mm"/>
                </v:rect>
                <v:rect id="Rectangle 2236" o:spid="_x0000_s1043"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UCMcUA&#10;AADdAAAADwAAAGRycy9kb3ducmV2LnhtbESPUWvCQBCE3wv+h2OFvtWLKQ0SPUWEFitYUNv3NbdN&#10;QnN7IbeatL/eKxT6OMzMN8xiNbhGXakLtWcD00kCirjwtubSwPvp+WEGKgiyxcYzGfimAKvl6G6B&#10;ufU9H+h6lFJFCIccDVQiba51KCpyGCa+JY7ep+8cSpRdqW2HfYS7RqdJkmmHNceFClvaVFR8HS/O&#10;gGQvPOzD7mkXXt+2F/Hrj/NPb8z9eFjPQQkN8h/+a2+tgTR9zOD3TXwC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QIxxQAAAN0AAAAPAAAAAAAAAAAAAAAAAJgCAABkcnMv&#10;ZG93bnJldi54bWxQSwUGAAAAAAQABAD1AAAAigMAAAAA&#10;" fillcolor="#84a6d1 [2260]" strokecolor="#4579b8 [3044]">
                  <v:shadow on="t" color="black" opacity="22937f" origin=",.5" offset="0,.63889mm"/>
                </v:rect>
                <v:rect id="Rectangle 2237" o:spid="_x0000_s1044"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REs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8fM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MERLHAAAA3QAAAA8AAAAAAAAAAAAAAAAAmAIAAGRy&#10;cy9kb3ducmV2LnhtbFBLBQYAAAAABAAEAPUAAACMAwAAAAA=&#10;" fillcolor="white [3212]" strokecolor="#4579b8 [3044]">
                  <v:shadow on="t" color="black" opacity="22937f" origin=",.5" offset="0,.63889mm"/>
                </v:rect>
                <v:rect id="Rectangle 2238" o:spid="_x0000_s1045"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10MMA&#10;AADdAAAADwAAAGRycy9kb3ducmV2LnhtbERPy2oCMRTdF/yHcIXuauJYpI5GsUWhFLqor/Vlcp0M&#10;Tm6GSXSmfr1ZFLo8nPdi1bta3KgNlWcN45ECQVx4U3Gp4bDfvryBCBHZYO2ZNPxSgNVy8LTA3PiO&#10;f+i2i6VIIRxy1GBjbHIpQ2HJYRj5hjhxZ986jAm2pTQtdinc1TJTaiodVpwaLDb0Yam47K5Og7Lv&#10;0yPdvzZZUKfX78121h0PUevnYb+eg4jUx3/xn/vTaMiySZqb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b10MMAAADdAAAADwAAAAAAAAAAAAAAAACYAgAAZHJzL2Rv&#10;d25yZXYueG1sUEsFBgAAAAAEAAQA9QAAAIgDAAAAAA==&#10;" fillcolor="#1f497d [3215]" strokecolor="#4579b8 [3044]">
                  <v:shadow on="t" color="black" opacity="22937f" origin=",.5" offset="0,.63889mm"/>
                </v:rect>
                <v:rect id="Rectangle 2239" o:spid="_x0000_s1046"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pQS8YA&#10;AADdAAAADwAAAGRycy9kb3ducmV2LnhtbESPT2sCMRTE7wW/Q3iCt5p0LVK3RlFRKEIP9d/5sXnd&#10;LN28LJvobvvpTaHQ4zAzv2Hmy97V4kZtqDxreBorEMSFNxWXGk7H3eMLiBCRDdaeScM3BVguBg9z&#10;zI3v+INuh1iKBOGQowYbY5NLGQpLDsPYN8TJ+/Stw5hkW0rTYpfgrpaZUlPpsOK0YLGhjaXi63B1&#10;GpRdT8/0s99mQV2e37e7WXc+Ra1Hw371CiJSH//Df+03oyHLJ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pQS8YAAADdAAAADwAAAAAAAAAAAAAAAACYAgAAZHJz&#10;L2Rvd25yZXYueG1sUEsFBgAAAAAEAAQA9QAAAIsDAAAAAA==&#10;" fillcolor="#1f497d [3215]" strokecolor="#4579b8 [3044]">
                  <v:shadow on="t" color="black" opacity="22937f" origin=",.5" offset="0,.63889mm"/>
                </v:rect>
                <v:rect id="Rectangle 2240" o:spid="_x0000_s1047"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6G8QA&#10;AADdAAAADwAAAGRycy9kb3ducmV2LnhtbERPTWvCQBC9F/wPywje6qZBikQ3IQStHoRWKz0P2WmS&#10;JjsbslsT++u7h0KPj/e9zSbTiRsNrrGs4GkZgSAurW64UnB93z+uQTiPrLGzTAru5CBLZw9bTLQd&#10;+Uy3i69ECGGXoILa+z6R0pU1GXRL2xMH7tMOBn2AQyX1gGMIN52Mo+hZGmw4NNTYU1FT2V6+jYL8&#10;7fXD9euxeDl/nQ5t3rU/ZbFTajGf8g0IT5P/F/+5j1pBHK/C/v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j+hvEAAAA3QAAAA8AAAAAAAAAAAAAAAAAmAIAAGRycy9k&#10;b3ducmV2LnhtbFBLBQYAAAAABAAEAPUAAACJAwAAAAA=&#10;" fillcolor="white [3212]" strokecolor="#4579b8 [3044]">
                  <v:shadow on="t" color="black" opacity="22937f" origin=",.5" offset="0,.63889mm"/>
                </v:rect>
                <v:rect id="Rectangle 2241" o:spid="_x0000_s1048"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fgMcA&#10;AADdAAAADwAAAGRycy9kb3ducmV2LnhtbESPT2vCQBTE7wW/w/IEb3VjkCLRVULQ6qHQ+gfPj+wz&#10;icm+DdmtSfvpu4VCj8PM/IZZbQbTiAd1rrKsYDaNQBDnVldcKLicd88LEM4ja2wsk4IvcrBZj55W&#10;mGjb85EeJ1+IAGGXoILS+zaR0uUlGXRT2xIH72Y7gz7IrpC6wz7ATSPjKHqRBisOCyW2lJWU16dP&#10;oyD9eL+6dtFnr8f7275Om/o7z7ZKTcZDugThafD/4b/2QSuI4/kM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vX4DHAAAA3QAAAA8AAAAAAAAAAAAAAAAAmAIAAGRy&#10;cy9kb3ducmV2LnhtbFBLBQYAAAAABAAEAPUAAACMAwAAAAA=&#10;" fillcolor="white [3212]" strokecolor="#4579b8 [3044]">
                  <v:shadow on="t" color="black" opacity="22937f" origin=",.5" offset="0,.63889mm"/>
                </v:rect>
                <v:rect id="Rectangle 2242" o:spid="_x0000_s1049"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3B98cA&#10;AADdAAAADwAAAGRycy9kb3ducmV2LnhtbESPT2vCQBTE7wW/w/KE3urGI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9wffHAAAA3QAAAA8AAAAAAAAAAAAAAAAAmAIAAGRy&#10;cy9kb3ducmV2LnhtbFBLBQYAAAAABAAEAPUAAACMAwAAAAA=&#10;" fillcolor="white [3212]" strokecolor="#4579b8 [3044]">
                  <v:shadow on="t" color="black" opacity="22937f" origin=",.5" offset="0,.63889mm"/>
                </v:rect>
                <v:rect id="Rectangle 2243" o:spid="_x0000_s1050"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kbMcA&#10;AADdAAAADwAAAGRycy9kb3ducmV2LnhtbESPQWvCQBSE74L/YXmF3nTTVIpEVwnBth6Eqi2eH9nX&#10;JE32bchuTfTXu4WCx2FmvmGW68E04kydqywreJpGIIhzqysuFHx9vk7mIJxH1thYJgUXcrBejUdL&#10;TLTt+UDnoy9EgLBLUEHpfZtI6fKSDLqpbYmD9207gz7IrpC6wz7ATSPjKHqRBisOCyW2lJWU18df&#10;oyDdf5xcO++zt8PP7r1Om/qaZxulHh+GdAHC0+Dv4f/2ViuI49k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xZGzHAAAA3QAAAA8AAAAAAAAAAAAAAAAAmAIAAGRy&#10;cy9kb3ducmV2LnhtbFBLBQYAAAAABAAEAPUAAACMAwAAAAA=&#10;" fillcolor="white [3212]" strokecolor="#4579b8 [3044]">
                  <v:shadow on="t" color="black" opacity="22937f" origin=",.5" offset="0,.63889mm"/>
                </v:rect>
                <v:rect id="Rectangle 2244" o:spid="_x0000_s1051"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8GMcA&#10;AADdAAAADwAAAGRycy9kb3ducmV2LnhtbESPT2vCQBTE7wW/w/KE3urGI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Y/BjHAAAA3QAAAA8AAAAAAAAAAAAAAAAAmAIAAGRy&#10;cy9kb3ducmV2LnhtbFBLBQYAAAAABAAEAPUAAACMAwAAAAA=&#10;" fillcolor="white [3212]" strokecolor="#4579b8 [3044]">
                  <v:shadow on="t" color="black" opacity="22937f" origin=",.5" offset="0,.63889mm"/>
                </v:rect>
                <v:rect id="Rectangle 2245" o:spid="_x0000_s1052"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pM8YA&#10;AADdAAAADwAAAGRycy9kb3ducmV2LnhtbESPT2sCMRTE7wW/Q3iCt5q4WKlbo6goFKGH+qfnx+Z1&#10;s3Tzsmyiu+2nN4VCj8PM/IZZrHpXixu1ofKsYTJWIIgLbyouNZxP+8dnECEiG6w9k4ZvCrBaDh4W&#10;mBvf8TvdjrEUCcIhRw02xiaXMhSWHIaxb4iT9+lbhzHJtpSmxS7BXS0zpWbSYcVpwWJDW0vF1/Hq&#10;NCi7mV3o57DLgvqYvu328+5yjlqPhv36BUSkPv6H/9qvRkOWTZ/g9016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EpM8YAAADdAAAADwAAAAAAAAAAAAAAAACYAgAAZHJz&#10;L2Rvd25yZXYueG1sUEsFBgAAAAAEAAQA9QAAAIsDAAAAAA==&#10;" fillcolor="#1f497d [3215]" strokecolor="#4579b8 [3044]">
                  <v:shadow on="t" color="black" opacity="22937f" origin=",.5" offset="0,.63889mm"/>
                </v:rect>
                <v:rect id="Rectangle 2246" o:spid="_x0000_s1053"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3RMYA&#10;AADdAAAADwAAAGRycy9kb3ducmV2LnhtbESPQWsCMRSE74X+h/AK3mrSRZZ2NUpbFKTgoVY9PzbP&#10;zeLmZdlEd+2vN4WCx2FmvmFmi8E14kJdqD1reBkrEMSlNzVXGnY/q+dXECEiG2w8k4YrBVjMHx9m&#10;WBjf8zddtrESCcKhQA02xraQMpSWHIaxb4mTd/Sdw5hkV0nTYZ/grpGZUrl0WHNasNjSp6XytD07&#10;Dcp+5Hv6/VpmQR0mm+Xqrd/votajp+F9CiLSEO/h//baaMiySQ5/b9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O3RMYAAADdAAAADwAAAAAAAAAAAAAAAACYAgAAZHJz&#10;L2Rvd25yZXYueG1sUEsFBgAAAAAEAAQA9QAAAIsDAAAAAA==&#10;" fillcolor="#1f497d [3215]" strokecolor="#4579b8 [3044]">
                  <v:shadow on="t" color="black" opacity="22937f" origin=",.5" offset="0,.63889mm"/>
                </v:rect>
                <v:rect id="Rectangle 2247" o:spid="_x0000_s1054"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ib8cA&#10;AADdAAAADwAAAGRycy9kb3ducmV2LnhtbESPQWvCQBSE74L/YXmF3nTTUKxEVwnBth6Eqi2eH9nX&#10;JE32bchuTfTXu4WCx2FmvmGW68E04kydqywreJpGIIhzqysuFHx9vk7mIJxH1thYJgUXcrBejUdL&#10;TLTt+UDnoy9EgLBLUEHpfZtI6fKSDLqpbYmD9207gz7IrpC6wz7ATSPjKJpJgxWHhRJbykrK6+Ov&#10;UZDuP06unffZ2+Fn916nTX3Ns41Sjw9DugDhafD38H97qxXE8fM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KYm/HAAAA3QAAAA8AAAAAAAAAAAAAAAAAmAIAAGRy&#10;cy9kb3ducmV2LnhtbFBLBQYAAAAABAAEAPUAAACMAwAAAAA=&#10;" fillcolor="white [3212]" strokecolor="#4579b8 [3044]">
                  <v:shadow on="t" color="black" opacity="22937f" origin=",.5" offset="0,.63889mm"/>
                </v:rect>
                <v:rect id="Rectangle 2248" o:spid="_x0000_s1055"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2HcQA&#10;AADdAAAADwAAAGRycy9kb3ducmV2LnhtbERPTWvCQBC9F/wPywje6qZBikQ3IQStHoRWKz0P2WmS&#10;JjsbslsT++u7h0KPj/e9zSbTiRsNrrGs4GkZgSAurW64UnB93z+uQTiPrLGzTAru5CBLZw9bTLQd&#10;+Uy3i69ECGGXoILa+z6R0pU1GXRL2xMH7tMOBn2AQyX1gGMIN52Mo+hZGmw4NNTYU1FT2V6+jYL8&#10;7fXD9euxeDl/nQ5t3rU/ZbFTajGf8g0IT5P/F/+5j1pBHK/C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V9h3EAAAA3QAAAA8AAAAAAAAAAAAAAAAAmAIAAGRycy9k&#10;b3ducmV2LnhtbFBLBQYAAAAABAAEAPUAAACJAwAAAAA=&#10;" fillcolor="white [3212]" strokecolor="#4579b8 [3044]">
                  <v:shadow on="t" color="black" opacity="22937f" origin=",.5" offset="0,.63889mm"/>
                </v:rect>
                <v:rect id="Rectangle 2249" o:spid="_x0000_s105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vI8kA&#10;AADdAAAADwAAAGRycy9kb3ducmV2LnhtbESPQU/CQBSE7yb8h80j8WJka1GBykIMaILhApWDx0f3&#10;2dZ23zbdtRR+vWti4nEyM99k5sve1KKj1pWWFdyNIhDEmdUl5woO76+3UxDOI2usLZOCMzlYLgZX&#10;c0y0PfGeutTnIkDYJaig8L5JpHRZQQbdyDbEwfu0rUEfZJtL3eIpwE0t4yh6lAZLDgsFNrQqKKvS&#10;b6Ng+vGWVZOXw814vXvI11/V9tKlR6Wuh/3zEwhPvf8P/7U3WkEc38/g9014AnLx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NSvI8kAAADdAAAADwAAAAAAAAAAAAAAAACYAgAA&#10;ZHJzL2Rvd25yZXYueG1sUEsFBgAAAAAEAAQA9QAAAI4DAAAAAA==&#10;" fillcolor="#ccc [669]" strokecolor="#4579b8 [3044]">
                  <v:shadow on="t" color="black" opacity="22937f" origin=",.5" offset="0,.63889mm"/>
                </v:rect>
                <v:rect id="Rectangle 2250" o:spid="_x0000_s1057"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tK8IA&#10;AADdAAAADwAAAGRycy9kb3ducmV2LnhtbERPTUvDQBC9F/wPywje2o1Bq8RsiogVxUubSs9DdkyC&#10;2dmQXdPVX+8chB4f77vcJDeomabQezZwvcpAETfe9twa+Dhsl/egQkS2OHgmAz8UYFNdLEosrD/x&#10;nuY6tkpCOBRooItxLLQOTUcOw8qPxMJ9+slhFDi12k54knA36DzL1tphz9LQ4UhPHTVf9beTknk+&#10;HF/q9E7H7dvv7u4mZf3z3piry/T4ACpSimfxv/vVGsjzW9kvb+QJ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u0rwgAAAN0AAAAPAAAAAAAAAAAAAAAAAJgCAABkcnMvZG93&#10;bnJldi54bWxQSwUGAAAAAAQABAD1AAAAhwMAAAAA&#10;" fillcolor="#d38482 [2261]" strokecolor="#4579b8 [3044]">
                  <v:shadow on="t" color="black" opacity="22937f" origin=",.5" offset="0,.63889mm"/>
                </v:rect>
                <v:rect id="Rectangle 2251" o:spid="_x0000_s1058"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5cQA&#10;AADdAAAADwAAAGRycy9kb3ducmV2LnhtbESPUWvCQBCE3wv9D8cKfasXA0qJniJCRYUKtfq+5rZJ&#10;aG4v5FaT9td7gtDHYWa+YWaL3tXqSm2oPBsYDRNQxLm3FRcGjl/vr2+ggiBbrD2TgV8KsJg/P80w&#10;s77jT7oepFARwiFDA6VIk2kd8pIchqFviKP37VuHEmVbaNtiF+Gu1mmSTLTDiuNCiQ2tSsp/Dhdn&#10;QCZr7j/CbrwL2/3mIn55Ov91xrwM+uUUlFAv/+FHe2MNpOl4BPc38Qn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zf+XEAAAA3QAAAA8AAAAAAAAAAAAAAAAAmAIAAGRycy9k&#10;b3ducmV2LnhtbFBLBQYAAAAABAAEAPUAAACJAwAAAAA=&#10;" fillcolor="#84a6d1 [2260]" strokecolor="#4579b8 [3044]">
                  <v:shadow on="t" color="black" opacity="22937f" origin=",.5" offset="0,.63889mm"/>
                </v:rect>
                <v:rect id="Rectangle 2252" o:spid="_x0000_s1059"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XKscA&#10;AADdAAAADwAAAGRycy9kb3ducmV2LnhtbESPT2vCQBTE7wW/w/KE3urGgEWiq4SgtYdC6x88P7LP&#10;JCb7NmS3Ju2n7xYEj8PM/IZZrgfTiBt1rrKsYDqJQBDnVldcKDgdty9zEM4ja2wsk4IfcrBejZ6W&#10;mGjb855uB1+IAGGXoILS+zaR0uUlGXQT2xIH72I7gz7IrpC6wz7ATSPjKHqVBisOCyW2lJWU14dv&#10;oyD9+jy7dt5nb/vrx65Om/o3zzZKPY+HdAHC0+Af4Xv7XSuI41k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kVyrHAAAA3QAAAA8AAAAAAAAAAAAAAAAAmAIAAGRy&#10;cy9kb3ducmV2LnhtbFBLBQYAAAAABAAEAPUAAACMAwAAAAA=&#10;" fillcolor="white [3212]" strokecolor="#4579b8 [3044]">
                  <v:shadow on="t" color="black" opacity="22937f" origin=",.5" offset="0,.63889mm"/>
                </v:rect>
                <v:rect id="Rectangle 2253" o:spid="_x0000_s1060"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jysccA&#10;AADdAAAADwAAAGRycy9kb3ducmV2LnhtbESPQWvCQBSE74L/YXmF3nTTFItEVwnBth6Eqi2eH9nX&#10;JE32bchuTfTXu4WCx2FmvmGW68E04kydqywreJpGIIhzqysuFHx9vk7mIJxH1thYJgUXcrBejUdL&#10;TLTt+UDnoy9EgLBLUEHpfZtI6fKSDLqpbYmD9207gz7IrpC6wz7ATSPjKHqRBisOCyW2lJWU18df&#10;oyDdf5xcO++zt8PP7r1Om/qaZxulHh+GdAHC0+Dv4f/2ViuI49k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o8rHHAAAA3QAAAA8AAAAAAAAAAAAAAAAAmAIAAGRy&#10;cy9kb3ducmV2LnhtbFBLBQYAAAAABAAEAPUAAACMAwAAAAA=&#10;" fillcolor="white [3212]" strokecolor="#4579b8 [3044]">
                  <v:shadow on="t" color="black" opacity="22937f" origin=",.5" offset="0,.63889mm"/>
                </v:rect>
                <v:rect id="Rectangle 2254" o:spid="_x0000_s1061"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1EcQA&#10;AADdAAAADwAAAGRycy9kb3ducmV2LnhtbESPS6vCMBSE98L9D+FccKepRUWrUVQQXPjA1/7QHNti&#10;c1KaqPXfmwsXXA4z8w0znTemFE+qXWFZQa8bgSBOrS44U3A5rzsjEM4jaywtk4I3OZjPflpTTLR9&#10;8ZGeJ5+JAGGXoILc+yqR0qU5GXRdWxEH72Zrgz7IOpO6xleAm1LGUTSUBgsOCzlWtMopvZ8eRsFh&#10;vzhWl35sx2PaXffba3OX26VS7d9mMQHhqfHf8H97oxXE8aAPf2/CE5C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4tRHEAAAA3QAAAA8AAAAAAAAAAAAAAAAAmAIAAGRycy9k&#10;b3ducmV2LnhtbFBLBQYAAAAABAAEAPUAAACJAwAAAAA=&#10;" fillcolor="#c6615e [2901]" strokecolor="#4579b8 [3044]">
                  <v:shadow on="t" color="black" opacity="22937f" origin=",.5" offset="0,.63889mm"/>
                </v:rect>
                <v:rect id="Rectangle 2255" o:spid="_x0000_s1062"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PXscA&#10;AADdAAAADwAAAGRycy9kb3ducmV2LnhtbESPT2vCQBTE7wW/w/KE3urGgEWiq4Rgaw9C6x88P7LP&#10;JCb7NmRXE/vpu4VCj8PM/IZZrgfTiDt1rrKsYDqJQBDnVldcKDgd317mIJxH1thYJgUPcrBejZ6W&#10;mGjb857uB1+IAGGXoILS+zaR0uUlGXQT2xIH72I7gz7IrpC6wz7ATSPjKHqVBisOCyW2lJWU14eb&#10;UZB+fZ5dO++z9/11t63Tpv7Os41Sz+MhXYDwNPj/8F/7QyuI49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Nz17HAAAA3QAAAA8AAAAAAAAAAAAAAAAAmAIAAGRy&#10;cy9kb3ducmV2LnhtbFBLBQYAAAAABAAEAPUAAACMAwAAAAA=&#10;" fillcolor="white [3212]" strokecolor="#4579b8 [3044]">
                  <v:shadow on="t" color="black" opacity="22937f" origin=",.5" offset="0,.63889mm"/>
                </v:rect>
                <v:rect id="Rectangle 2256" o:spid="_x0000_s1063"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9RKccA&#10;AADdAAAADwAAAGRycy9kb3ducmV2LnhtbESPT2vCQBTE7wW/w/KE3urGQEWiq4Rgaw8F6x88P7LP&#10;JCb7NmRXk/bTu4VCj8PM/IZZrgfTiDt1rrKsYDqJQBDnVldcKDgd317mIJxH1thYJgXf5GC9Gj0t&#10;MdG25z3dD74QAcIuQQWl920ipctLMugmtiUO3sV2Bn2QXSF1h32Am0bGUTSTBisOCyW2lJWU14eb&#10;UZB+7c6unffZ+/76ua3Tpv7Js41Sz+MhXYDwNPj/8F/7QyuI49cZ/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fUSnHAAAA3QAAAA8AAAAAAAAAAAAAAAAAmAIAAGRy&#10;cy9kb3ducmV2LnhtbFBLBQYAAAAABAAEAPUAAACMAwAAAAA=&#10;" fillcolor="white [3212]" strokecolor="#4579b8 [3044]">
                  <v:shadow on="t" color="black" opacity="22937f" origin=",.5" offset="0,.63889mm"/>
                </v:rect>
                <v:rect id="Rectangle 2257" o:spid="_x0000_s1064"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t1X8UA&#10;AADdAAAADwAAAGRycy9kb3ducmV2LnhtbESPX2vCMBTF3wd+h3CFvc3U4qZUo8iYw7EXreLzpbm2&#10;xeamNLHGffplMPDxcP78OItVMI3oqXO1ZQXjUQKCuLC65lLB8bB5mYFwHlljY5kU3MnBajl4WmCm&#10;7Y331Oe+FHGEXYYKKu/bTEpXVGTQjWxLHL2z7Qz6KLtS6g5vcdw0Mk2SN2mw5kiosKX3iopLfjUR&#10;0veH02cevum0+frZTSchqT/2Sj0Pw3oOwlPwj/B/e6sVpOnrF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y3VfxQAAAN0AAAAPAAAAAAAAAAAAAAAAAJgCAABkcnMv&#10;ZG93bnJldi54bWxQSwUGAAAAAAQABAD1AAAAigMAAAAA&#10;" fillcolor="#d38482 [2261]" strokecolor="#4579b8 [3044]">
                  <v:shadow on="t" color="black" opacity="22937f" origin=",.5" offset="0,.63889mm"/>
                </v:rect>
                <v:rect id="Rectangle 2258" o:spid="_x0000_s1065"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gwMQA&#10;AADdAAAADwAAAGRycy9kb3ducmV2LnhtbERPTWvCQBC9F/wPywje6qYBi0Q3IQStHoRWKz0P2WmS&#10;JjsbslsT++u7h0KPj/e9zSbTiRsNrrGs4GkZgSAurW64UnB93z+uQTiPrLGzTAru5CBLZw9bTLQd&#10;+Uy3i69ECGGXoILa+z6R0pU1GXRL2xMH7tMOBn2AQyX1gGMIN52Mo+hZGmw4NNTYU1FT2V6+jYL8&#10;7fXD9euxeDl/nQ5t3rU/ZbFTajGf8g0IT5P/F/+5j1pBHK/C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MYMDEAAAA3QAAAA8AAAAAAAAAAAAAAAAAmAIAAGRycy9k&#10;b3ducmV2LnhtbFBLBQYAAAAABAAEAPUAAACJAwAAAAA=&#10;" fillcolor="white [3212]" strokecolor="#4579b8 [3044]">
                  <v:shadow on="t" color="black" opacity="22937f" origin=",.5" offset="0,.63889mm"/>
                </v:rect>
                <v:rect id="Rectangle 2259" o:spid="_x0000_s1066"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DFW8cA&#10;AADdAAAADwAAAGRycy9kb3ducmV2LnhtbESPQWvCQBSE70L/w/IK3nRjwGKjq4TQqodCqxXPj+wz&#10;icm+DdnVpP313UKhx2FmvmFWm8E04k6dqywrmE0jEMS51RUXCk6fr5MFCOeRNTaWScEXOdisH0Yr&#10;TLTt+UD3oy9EgLBLUEHpfZtI6fKSDLqpbYmDd7GdQR9kV0jdYR/gppFxFD1JgxWHhRJbykrK6+PN&#10;KEg/3s+uXfTZ9nB929VpU3/n2YtS48chXYLwNPj/8F97rxXE8fwZ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AxVvHAAAA3QAAAA8AAAAAAAAAAAAAAAAAmAIAAGRy&#10;cy9kb3ducmV2LnhtbFBLBQYAAAAABAAEAPUAAACMAwAAAAA=&#10;" fillcolor="white [3212]" strokecolor="#4579b8 [3044]">
                  <v:shadow on="t" color="black" opacity="22937f" origin=",.5" offset="0,.63889mm"/>
                </v:rect>
                <v:rect id="Rectangle 2260" o:spid="_x0000_s1067"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me8MA&#10;AADdAAAADwAAAGRycy9kb3ducmV2LnhtbERPy2rCQBTdC/7DcAV3OjELkdRRQvC1EKy2dH3J3CZp&#10;MndCZjTRr+8sCl0eznu9HUwjHtS5yrKCxTwCQZxbXXGh4PNjP1uBcB5ZY2OZFDzJwXYzHq0x0bbn&#10;Kz1uvhAhhF2CCkrv20RKl5dk0M1tSxy4b9sZ9AF2hdQd9iHcNDKOoqU0WHFoKLGlrKS8vt2NgvT9&#10;8uXaVZ8drj/nY5029SvPdkpNJ0P6BsLT4P/Ff+6TVhDHy7A/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ame8MAAADdAAAADwAAAAAAAAAAAAAAAACYAgAAZHJzL2Rv&#10;d25yZXYueG1sUEsFBgAAAAAEAAQA9QAAAIgDAAAAAA==&#10;" fillcolor="white [3212]" strokecolor="#4579b8 [3044]">
                  <v:shadow on="t" color="black" opacity="22937f" origin=",.5" offset="0,.63889mm"/>
                </v:rect>
                <v:rect id="Rectangle 2261" o:spid="_x0000_s1068"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PcNMUA&#10;AADdAAAADwAAAGRycy9kb3ducmV2LnhtbESPQWvCQBSE7wX/w/IK3uomQUJNXUMUBA82Rav3R/Y1&#10;CWbfhuwa03/fLRR6HGbmG2adT6YTIw2utawgXkQgiCurW64VXD73L68gnEfW2FkmBd/kIN/MntaY&#10;afvgE41nX4sAYZehgsb7PpPSVQ0ZdAvbEwfvyw4GfZBDLfWAjwA3nUyiKJUGWw4LDfa0a6i6ne9G&#10;wUdZnPrLMrGrFb1fy+N1usnjVqn581S8gfA0+f/wX/ugFSRJGsPvm/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9w0xQAAAN0AAAAPAAAAAAAAAAAAAAAAAJgCAABkcnMv&#10;ZG93bnJldi54bWxQSwUGAAAAAAQABAD1AAAAigMAAAAA&#10;" fillcolor="#c6615e [2901]" strokecolor="#4579b8 [3044]">
                  <v:shadow on="t" color="black" opacity="22937f" origin=",.5" offset="0,.63889mm"/>
                </v:rect>
                <v:rect id="Rectangle 2262" o:spid="_x0000_s1069"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dl8YA&#10;AADdAAAADwAAAGRycy9kb3ducmV2LnhtbESPQWvCQBSE7wX/w/IEb3VjDiLRVUJQ60Fo1dLzI/tM&#10;YrJvQ3ZrYn99t1DwOMzMN8xqM5hG3KlzlWUFs2kEgji3uuJCwedl97oA4TyyxsYyKXiQg8169LLC&#10;RNueT3Q/+0IECLsEFZTet4mULi/JoJvaljh4V9sZ9EF2hdQd9gFuGhlH0VwarDgslNhSVlJen7+N&#10;gvTj/cu1iz7bn27Htzpt6p882yo1GQ/pEoSnwT/D/+2DVhDH8xj+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idl8YAAADdAAAADwAAAAAAAAAAAAAAAACYAgAAZHJz&#10;L2Rvd25yZXYueG1sUEsFBgAAAAAEAAQA9QAAAIsDAAAAAA==&#10;" fillcolor="white [3212]" strokecolor="#4579b8 [3044]">
                  <v:shadow on="t" color="black" opacity="22937f" origin=",.5" offset="0,.63889mm"/>
                </v:rect>
                <v:rect id="Rectangle 2263" o:spid="_x0000_s1070"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4DMcA&#10;AADdAAAADwAAAGRycy9kb3ducmV2LnhtbESPT2vCQBTE7wW/w/KE3urGFESiq4Rgaw8F6x88P7LP&#10;JCb7NmRXk/bTu4VCj8PM/IZZrgfTiDt1rrKsYDqJQBDnVldcKDgd317mIJxH1thYJgXf5GC9Gj0t&#10;MdG25z3dD74QAcIuQQWl920ipctLMugmtiUO3sV2Bn2QXSF1h32Am0bGUTSTBisOCyW2lJWU14eb&#10;UZB+7c6unffZ+/76ua3Tpv7Js41Sz+MhXYDwNPj/8F/7QyuI49kr/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EOAzHAAAA3QAAAA8AAAAAAAAAAAAAAAAAmAIAAGRy&#10;cy9kb3ducmV2LnhtbFBLBQYAAAAABAAEAPUAAACMAwAAAAA=&#10;" fillcolor="white [3212]" strokecolor="#4579b8 [3044]">
                  <v:shadow on="t" color="black" opacity="22937f" origin=",.5" offset="0,.63889mm"/>
                </v:rect>
                <v:rect id="Rectangle 2264" o:spid="_x0000_s107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c3ckA&#10;AADdAAAADwAAAGRycy9kb3ducmV2LnhtbESPQU/CQBSE7yb8h80j8UJkaxUklYUYkQTCRSsHj8/u&#10;oy3tvm26ayn+etaExONkZr7JzJe9qUVHrSstK7gfRyCIM6tLzhXsP9d3MxDOI2usLZOCMzlYLgY3&#10;c0y0PfEHdanPRYCwS1BB4X2TSOmyggy6sW2Ig3ewrUEfZJtL3eIpwE0t4yiaSoMlh4UCG3otKKvS&#10;H6Ng9rXNqqe3/ehh9T7JV8dq99ul30rdDvuXZxCeev8fvrY3WkEcTx/h7014AnJ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Bc3ckAAADdAAAADwAAAAAAAAAAAAAAAACYAgAA&#10;ZHJzL2Rvd25yZXYueG1sUEsFBgAAAAAEAAQA9QAAAI4DAAAAAA==&#10;" fillcolor="#ccc [669]" strokecolor="#4579b8 [3044]">
                  <v:shadow on="t" color="black" opacity="22937f" origin=",.5" offset="0,.63889mm"/>
                </v:rect>
                <v:rect id="Rectangle 2265" o:spid="_x0000_s1072"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zW8UA&#10;AADdAAAADwAAAGRycy9kb3ducmV2LnhtbESPUWvCQBCE3wv9D8cKvtWLAUNJPUUKLVaoULXva25N&#10;QnN7Ibea2F/vFQo+DjPzDTNfDq5RF+pC7dnAdJKAIi68rbk0cNi/PT2DCoJssfFMBq4UYLl4fJhj&#10;bn3PX3TZSakihEOOBiqRNtc6FBU5DBPfEkfv5DuHEmVXatthH+Gu0WmSZNphzXGhwpZeKyp+dmdn&#10;QLJ3Hj7DZrYJH9v1Wfzq+/jbGzMeDasXUEKD3MP/7bU1kKbZDP7exCe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LNbxQAAAN0AAAAPAAAAAAAAAAAAAAAAAJgCAABkcnMv&#10;ZG93bnJldi54bWxQSwUGAAAAAAQABAD1AAAAigMAAAAA&#10;" fillcolor="#84a6d1 [2260]" strokecolor="#4579b8 [3044]">
                  <v:shadow on="t" color="black" opacity="22937f" origin=",.5" offset="0,.63889mm"/>
                </v:rect>
                <v:rect id="Rectangle 2266" o:spid="_x0000_s1073"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tLMUA&#10;AADdAAAADwAAAGRycy9kb3ducmV2LnhtbESPUWvCQBCE3wv+h2OFvtVLAw0SPUUKihVa0Lbva25N&#10;grm9kFtN2l/fE4Q+DjPzDTNfDq5RV+pC7dnA8yQBRVx4W3Np4Otz/TQFFQTZYuOZDPxQgOVi9DDH&#10;3Pqe93Q9SKkihEOOBiqRNtc6FBU5DBPfEkfv5DuHEmVXatthH+Gu0WmSZNphzXGhwpZeKyrOh4sz&#10;INmGh/ewe9mFt4/tRfzq+/jbG/M4HlYzUEKD/Ifv7a01kKZZBrc38Qn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i0sxQAAAN0AAAAPAAAAAAAAAAAAAAAAAJgCAABkcnMv&#10;ZG93bnJldi54bWxQSwUGAAAAAAQABAD1AAAAigMAAAAA&#10;" fillcolor="#84a6d1 [2260]" strokecolor="#4579b8 [3044]">
                  <v:shadow on="t" color="black" opacity="22937f" origin=",.5" offset="0,.63889mm"/>
                </v:rect>
                <v:rect id="Rectangle 2267" o:spid="_x0000_s1074"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8+D8cA&#10;AADdAAAADwAAAGRycy9kb3ducmV2LnhtbESPT2vCQBTE7wW/w/KE3urGHKxEVwnB1h6E1j94fmSf&#10;SUz2bciuJvbTdwuFHoeZ+Q2zXA+mEXfqXGVZwXQSgSDOra64UHA6vr3MQTiPrLGxTAoe5GC9Gj0t&#10;MdG25z3dD74QAcIuQQWl920ipctLMugmtiUO3sV2Bn2QXSF1h32Am0bGUTSTBisOCyW2lJWU14eb&#10;UZB+fZ5dO++z9/11t63Tpv7Os41Sz+MhXYDwNPj/8F/7QyuI49k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Pg/HAAAA3QAAAA8AAAAAAAAAAAAAAAAAmAIAAGRy&#10;cy9kb3ducmV2LnhtbFBLBQYAAAAABAAEAPUAAACMAwAAAAA=&#10;" fillcolor="white [3212]" strokecolor="#4579b8 [3044]">
                  <v:shadow on="t" color="black" opacity="22937f" origin=",.5" offset="0,.63889mm"/>
                </v:rect>
                <v:rect id="Rectangle 2268" o:spid="_x0000_s1075"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CqfcMA&#10;AADdAAAADwAAAGRycy9kb3ducmV2LnhtbERPy2rCQBTdC/7DcAV3OjELkdRRQvC1EKy2dH3J3CZp&#10;MndCZjTRr+8sCl0eznu9HUwjHtS5yrKCxTwCQZxbXXGh4PNjP1uBcB5ZY2OZFDzJwXYzHq0x0bbn&#10;Kz1uvhAhhF2CCkrv20RKl5dk0M1tSxy4b9sZ9AF2hdQd9iHcNDKOoqU0WHFoKLGlrKS8vt2NgvT9&#10;8uXaVZ8drj/nY5029SvPdkpNJ0P6BsLT4P/Ff+6TVhDHyzA3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CqfcMAAADdAAAADwAAAAAAAAAAAAAAAACYAgAAZHJzL2Rv&#10;d25yZXYueG1sUEsFBgAAAAAEAAQA9QAAAIgDAAAAAA==&#10;" fillcolor="white [3212]" strokecolor="#4579b8 [3044]">
                  <v:shadow on="t" color="black" opacity="22937f" origin=",.5" offset="0,.63889mm"/>
                </v:rect>
                <v:rect id="Rectangle 2269" o:spid="_x0000_s1076"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P5scA&#10;AADdAAAADwAAAGRycy9kb3ducmV2LnhtbESPT2vCQBTE7wW/w/KE3urGHMRGVwnB1h4K1j94fmSf&#10;SUz2bciuJu2n7wqFHoeZ+Q2zXA+mEXfqXGVZwXQSgSDOra64UHA6vr3MQTiPrLGxTAq+ycF6NXpa&#10;YqJtz3u6H3whAoRdggpK79tESpeXZNBNbEscvIvtDPogu0LqDvsAN42Mo2gmDVYcFkpsKSsprw83&#10;oyD92p1dO++z9/31c1unTf2TZxulnsdDugDhafD/4b/2h1YQx7NXeLw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sD+bHAAAA3QAAAA8AAAAAAAAAAAAAAAAAmAIAAGRy&#10;cy9kb3ducmV2LnhtbFBLBQYAAAAABAAEAPUAAACMAwAAAAA=&#10;" fillcolor="white [3212]" strokecolor="#4579b8 [3044]">
                  <v:shadow on="t" color="black" opacity="22937f" origin=",.5" offset="0,.63889mm"/>
                </v:rect>
                <v:rect id="Rectangle 2270" o:spid="_x0000_s1077"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8wpsQA&#10;AADdAAAADwAAAGRycy9kb3ducmV2LnhtbERPTW+CQBC9N/E/bMbEW13KwRp0IYRo9WDSak3PE3YK&#10;FHaWsFvB/vruoUmPL+97m02mEzcaXGNZwdMyAkFcWt1wpeD6vn9cg3AeWWNnmRTcyUGWzh62mGg7&#10;8pluF1+JEMIuQQW1930ipStrMuiWticO3KcdDPoAh0rqAccQbjoZR9FKGmw4NNTYU1FT2V6+jYL8&#10;7fXD9euxeDl/nQ5t3rU/ZbFTajGf8g0IT5P/F/+5j1pBHD+H/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PMKbEAAAA3QAAAA8AAAAAAAAAAAAAAAAAmAIAAGRycy9k&#10;b3ducmV2LnhtbFBLBQYAAAAABAAEAPUAAACJAwAAAAA=&#10;" fillcolor="white [3212]" strokecolor="#4579b8 [3044]">
                  <v:shadow on="t" color="black" opacity="22937f" origin=",.5" offset="0,.63889mm"/>
                </v:rect>
                <v:rect id="Rectangle 2271" o:spid="_x0000_s1078"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OVPccA&#10;AADdAAAADwAAAGRycy9kb3ducmV2LnhtbESPT2vCQBTE7wW/w/IEb3VjDlaiq4Sg1UOh9Q+eH9ln&#10;EpN9G7Jbk/bTdwuFHoeZ+Q2z2gymEQ/qXGVZwWwagSDOra64UHA5754XIJxH1thYJgVf5GCzHj2t&#10;MNG25yM9Tr4QAcIuQQWl920ipctLMuimtiUO3s12Bn2QXSF1h32Am0bGUTSXBisOCyW2lJWU16dP&#10;oyD9eL+6dtFnr8f7275Om/o7z7ZKTcZDugThafD/4b/2QSuI45cZ/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lT3HAAAA3QAAAA8AAAAAAAAAAAAAAAAAmAIAAGRy&#10;cy9kb3ducmV2LnhtbFBLBQYAAAAABAAEAPUAAACMAwAAAAA=&#10;" fillcolor="white [3212]" strokecolor="#4579b8 [3044]">
                  <v:shadow on="t" color="black" opacity="22937f" origin=",.5" offset="0,.63889mm"/>
                </v:rect>
                <v:rect id="Rectangle 2272" o:spid="_x0000_s1079"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LSscA&#10;AADdAAAADwAAAGRycy9kb3ducmV2LnhtbESPT2vCQBTE7wW/w/KE3urGHKxEVwlBaw+F1j94fmSf&#10;SUz2bchuTdpP3y0IHoeZ+Q2zXA+mETfqXGVZwXQSgSDOra64UHA6bl/mIJxH1thYJgU/5GC9Gj0t&#10;MdG25z3dDr4QAcIuQQWl920ipctLMugmtiUO3sV2Bn2QXSF1h32Am0bGUTSTBisOCyW2lJWU14dv&#10;oyD9+jy7dt5nb/vrx65Om/o3zzZKPY+HdAHC0+Af4Xv7XSuI4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RC0rHAAAA3QAAAA8AAAAAAAAAAAAAAAAAmAIAAGRy&#10;cy9kb3ducmV2LnhtbFBLBQYAAAAABAAEAPUAAACMAwAAAAA=&#10;" fillcolor="white [3212]" strokecolor="#4579b8 [3044]">
                  <v:shadow on="t" color="black" opacity="22937f" origin=",.5" offset="0,.63889mm"/>
                </v:rect>
                <v:rect id="Rectangle 2273" o:spid="_x0000_s1080"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u0c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drtHHAAAA3QAAAA8AAAAAAAAAAAAAAAAAmAIAAGRy&#10;cy9kb3ducmV2LnhtbFBLBQYAAAAABAAEAPUAAACMAwAAAAA=&#10;" fillcolor="white [3212]" strokecolor="#4579b8 [3044]">
                  <v:shadow on="t" color="black" opacity="22937f" origin=",.5" offset="0,.63889mm"/>
                </v:rect>
                <v:rect id="Rectangle 2274" o:spid="_x0000_s1081"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2pccA&#10;AADdAAAADwAAAGRycy9kb3ducmV2LnhtbESPQWvCQBSE74L/YXmF3nTTUKx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NqXHAAAA3QAAAA8AAAAAAAAAAAAAAAAAmAIAAGRy&#10;cy9kb3ducmV2LnhtbFBLBQYAAAAABAAEAPUAAACMAwAAAAA=&#10;" fillcolor="white [3212]" strokecolor="#4579b8 [3044]">
                  <v:shadow on="t" color="black" opacity="22937f" origin=",.5" offset="0,.63889mm"/>
                </v:rect>
                <v:rect id="Rectangle 2275" o:spid="_x0000_s1082"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TPscA&#10;AADdAAAADwAAAGRycy9kb3ducmV2LnhtbESPQWvCQBSE74L/YXmF3nTTQK1EVwnBth6Eqi2eH9nX&#10;JE32bchuTfTXu4WCx2FmvmGW68E04kydqywreJpGIIhzqysuFHx9vk7mIJxH1thYJgUXcrBejUdL&#10;TLTt+UDnoy9EgLBLUEHpfZtI6fKSDLqpbYmD9207gz7IrpC6wz7ATSPjKJpJgxWHhRJbykrK6+Ov&#10;UZDuP06unffZ2+Fn916nTX3Ns41Sjw9DugDhafD38H97qxXE8csz/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4kz7HAAAA3QAAAA8AAAAAAAAAAAAAAAAAmAIAAGRy&#10;cy9kb3ducmV2LnhtbFBLBQYAAAAABAAEAPUAAACMAwAAAAA=&#10;" fillcolor="white [3212]" strokecolor="#4579b8 [3044]">
                  <v:shadow on="t" color="black" opacity="22937f" origin=",.5" offset="0,.63889mm"/>
                </v:rect>
                <v:rect id="Rectangle 2276" o:spid="_x0000_s1083"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NSccA&#10;AADdAAAADwAAAGRycy9kb3ducmV2LnhtbESPT2vCQBTE7wW/w/KE3urGHKxEVwnB1h6E1j94fmSf&#10;SUz2bciuJvbTdwuFHoeZ+Q2zXA+mEXfqXGVZwXQSgSDOra64UHA6vr3MQTiPrLGxTAoe5GC9Gj0t&#10;MdG25z3dD74QAcIuQQWl920ipctLMugmtiUO3sV2Bn2QXSF1h32Am0bGUTSTBisOCyW2lJWU14eb&#10;UZB+fZ5dO++z9/11t63Tpv7Os41Sz+MhXYDwNPj/8F/7QyuI49cZ/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qDUnHAAAA3QAAAA8AAAAAAAAAAAAAAAAAmAIAAGRy&#10;cy9kb3ducmV2LnhtbFBLBQYAAAAABAAEAPUAAACMAwAAAAA=&#10;" fillcolor="white [3212]" strokecolor="#4579b8 [3044]">
                  <v:shadow on="t" color="black" opacity="22937f" origin=",.5" offset="0,.63889mm"/>
                </v:rect>
                <v:rect id="Rectangle 2277" o:spid="_x0000_s1084"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o0scA&#10;AADdAAAADwAAAGRycy9kb3ducmV2LnhtbESPT2vCQBTE7wW/w/KE3urGHKpEVwnB1h4K1j94fmSf&#10;SUz2bciuJu2ndwuFHoeZ+Q2zXA+mEXfqXGVZwXQSgSDOra64UHA6vr3MQTiPrLGxTAq+ycF6NXpa&#10;YqJtz3u6H3whAoRdggpK79tESpeXZNBNbEscvIvtDPogu0LqDvsAN42Mo+hVGqw4LJTYUlZSXh9u&#10;RkH6tTu7dt5n7/vr57ZOm/onzzZKPY+HdAHC0+D/w3/tD60gjmcz+H0Tn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mqNLHAAAA3QAAAA8AAAAAAAAAAAAAAAAAmAIAAGRy&#10;cy9kb3ducmV2LnhtbFBLBQYAAAAABAAEAPUAAACMAwAAAAA=&#10;" fillcolor="white [3212]" strokecolor="#4579b8 [3044]">
                  <v:shadow on="t" color="black" opacity="22937f" origin=",.5" offset="0,.63889mm"/>
                </v:rect>
                <v:rect id="Rectangle 2278" o:spid="_x0000_s1085"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8oMQA&#10;AADdAAAADwAAAGRycy9kb3ducmV2LnhtbERPTW+CQBC9N/E/bMbEW13KwRp0IYRo9WDSak3PE3YK&#10;FHaWsFvB/vruoUmPL+97m02mEzcaXGNZwdMyAkFcWt1wpeD6vn9cg3AeWWNnmRTcyUGWzh62mGg7&#10;8pluF1+JEMIuQQW1930ipStrMuiWticO3KcdDPoAh0rqAccQbjoZR9FKGmw4NNTYU1FT2V6+jYL8&#10;7fXD9euxeDl/nQ5t3rU/ZbFTajGf8g0IT5P/F/+5j1pBHD+Hu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5PKDEAAAA3QAAAA8AAAAAAAAAAAAAAAAAmAIAAGRycy9k&#10;b3ducmV2LnhtbFBLBQYAAAAABAAEAPUAAACJAwAAAAA=&#10;" fillcolor="white [3212]" strokecolor="#4579b8 [3044]">
                  <v:shadow on="t" color="black" opacity="22937f" origin=",.5" offset="0,.63889mm"/>
                </v:rect>
                <v:rect id="Rectangle 2279" o:spid="_x0000_s108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lnskA&#10;AADdAAAADwAAAGRycy9kb3ducmV2LnhtbESPQU/CQBSE7yb8h80j8WJga40ClYUYkQTiRQsHjs/u&#10;oy3tvm26ayn+etbExONkZr7JzJe9qUVHrSstK7gfRyCIM6tLzhXsd+vRFITzyBpry6TgQg6Wi8HN&#10;HBNtz/xJXepzESDsElRQeN8kUrqsIINubBvi4B1ta9AH2eZSt3gOcFPLOIqepMGSw0KBDb0WlFXp&#10;t1EwPWyzavK2v3tYfTzmq1P1/tOlX0rdDvuXZxCeev8f/mtvtII4nszg9014An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rhlnskAAADdAAAADwAAAAAAAAAAAAAAAACYAgAA&#10;ZHJzL2Rvd25yZXYueG1sUEsFBgAAAAAEAAQA9QAAAI4DAAAAAA==&#10;" fillcolor="#ccc [669]" strokecolor="#4579b8 [3044]">
                  <v:shadow on="t" color="black" opacity="22937f" origin=",.5" offset="0,.63889mm"/>
                </v:rect>
                <v:rect id="Rectangle 2280" o:spid="_x0000_s1087"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2OcEA&#10;AADdAAAADwAAAGRycy9kb3ducmV2LnhtbERPTWvCQBC9F/wPywje6saAItFVRLBYoYXaeh+zYxLM&#10;zobsaKK/vnso9Ph438t172p1pzZUng1Mxgko4tzbigsDP9+71zmoIMgWa89k4EEB1qvByxIz6zv+&#10;ovtRChVDOGRooBRpMq1DXpLDMPYNceQuvnUoEbaFti12MdzVOk2SmXZYcWwosaFtSfn1eHMGZPbG&#10;/Uc4TA/h/XN/E785nZ+dMaNhv1mAEurlX/zn3lsDaTqP++Ob+A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f9jnBAAAA3QAAAA8AAAAAAAAAAAAAAAAAmAIAAGRycy9kb3du&#10;cmV2LnhtbFBLBQYAAAAABAAEAPUAAACGAwAAAAA=&#10;" fillcolor="#84a6d1 [2260]" strokecolor="#4579b8 [3044]">
                  <v:shadow on="t" color="black" opacity="22937f" origin=",.5" offset="0,.63889mm"/>
                </v:rect>
                <v:rect id="Rectangle 2281" o:spid="_x0000_s1088"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NTosQA&#10;AADdAAAADwAAAGRycy9kb3ducmV2LnhtbESPUWvCQBCE3wv+h2OFvtWLgYpETxHBYoUK1fZ9zW2T&#10;0NxeyK0m+ut7QsHHYWa+YebL3tXqQm2oPBsYjxJQxLm3FRcGvo6blymoIMgWa89k4EoBlovB0xwz&#10;6zv+pMtBChUhHDI0UIo0mdYhL8lhGPmGOHo/vnUoUbaFti12Ee5qnSbJRDusOC6U2NC6pPz3cHYG&#10;ZPLG/UfYve7C+357Fr/6Pt06Y56H/WoGSqiXR/i/vbUG0nQ6hvub+AT0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TU6LEAAAA3QAAAA8AAAAAAAAAAAAAAAAAmAIAAGRycy9k&#10;b3ducmV2LnhtbFBLBQYAAAAABAAEAPUAAACJAwAAAAA=&#10;" fillcolor="#84a6d1 [2260]" strokecolor="#4579b8 [3044]">
                  <v:shadow on="t" color="black" opacity="22937f" origin=",.5" offset="0,.63889mm"/>
                </v:rect>
                <v:rect id="Rectangle 2282" o:spid="_x0000_s1089"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7bcYA&#10;AADdAAAADwAAAGRycy9kb3ducmV2LnhtbESPQWvCQBSE74L/YXlCb7oxhxKiq4SgrYdCqxXPj+wz&#10;icm+DdnVpP313UKhx2FmvmHW29G04kG9qy0rWC4iEMSF1TWXCs6f+3kCwnlkja1lUvBFDrab6WSN&#10;qbYDH+lx8qUIEHYpKqi871IpXVGRQbewHXHwrrY36IPsS6l7HALctDKOomdpsOawUGFHeUVFc7ob&#10;BdnH+8V1yZC/HG9vr03WNt9FvlPqaTZmKxCeRv8f/msftII4TmL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R7bcYAAADdAAAADwAAAAAAAAAAAAAAAACYAgAAZHJz&#10;L2Rvd25yZXYueG1sUEsFBgAAAAAEAAQA9QAAAIsDAAAAAA==&#10;" fillcolor="white [3212]" strokecolor="#4579b8 [3044]">
                  <v:shadow on="t" color="black" opacity="22937f" origin=",.5" offset="0,.63889mm"/>
                </v:rect>
                <v:rect id="Rectangle 2283" o:spid="_x0000_s1090"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e9scA&#10;AADdAAAADwAAAGRycy9kb3ducmV2LnhtbESPQWvCQBSE74X+h+UVequbpiA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I3vbHAAAA3QAAAA8AAAAAAAAAAAAAAAAAmAIAAGRy&#10;cy9kb3ducmV2LnhtbFBLBQYAAAAABAAEAPUAAACMAwAAAAA=&#10;" fillcolor="white [3212]" strokecolor="#4579b8 [3044]">
                  <v:shadow on="t" color="black" opacity="22937f" origin=",.5" offset="0,.63889mm"/>
                </v:rect>
                <v:rect id="Rectangle 2284" o:spid="_x0000_s1091"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gscA&#10;AADdAAAADwAAAGRycy9kb3ducmV2LnhtbESPQWvCQBSE74X+h+UVequbhiI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hRoLHAAAA3QAAAA8AAAAAAAAAAAAAAAAAmAIAAGRy&#10;cy9kb3ducmV2LnhtbFBLBQYAAAAABAAEAPUAAACMAwAAAAA=&#10;" fillcolor="white [3212]" strokecolor="#4579b8 [3044]">
                  <v:shadow on="t" color="black" opacity="22937f" origin=",.5" offset="0,.63889mm"/>
                </v:rect>
                <v:rect id="Rectangle 2285" o:spid="_x0000_s1092"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3jGccA&#10;AADdAAAADwAAAGRycy9kb3ducmV2LnhtbESPQWvCQBSE74X+h+UVequbBiohdZUQ1PYgWLX0/Mi+&#10;Jmmyb0N2NdFf7xYEj8PMfMPMFqNpxYl6V1tW8DqJQBAXVtdcKvg+rF4SEM4ja2wtk4IzOVjMHx9m&#10;mGo78I5Oe1+KAGGXooLK+y6V0hUVGXQT2xEH79f2Bn2QfSl1j0OAm1bGUTSVBmsOCxV2lFdUNPuj&#10;UZB9bX9clwz5eve3+WiytrkU+VKp56cxewfhafT38K39qRXEcfIG/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t4xnHAAAA3QAAAA8AAAAAAAAAAAAAAAAAmAIAAGRy&#10;cy9kb3ducmV2LnhtbFBLBQYAAAAABAAEAPUAAACMAwAAAAA=&#10;" fillcolor="white [3212]" strokecolor="#4579b8 [3044]">
                  <v:shadow on="t" color="black" opacity="22937f" origin=",.5" offset="0,.63889mm"/>
                </v:rect>
                <v:rect id="Rectangle 2286" o:spid="_x0000_s1093"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99bsYA&#10;AADdAAAADwAAAGRycy9kb3ducmV2LnhtbESPQWvCQBSE74L/YXmCN92Yg4ToKiGo9VBo1dLzI/ua&#10;pMm+DdmtSfvru4WCx2FmvmG2+9G04k69qy0rWC0jEMSF1TWXCt5ux0UCwnlkja1lUvBNDva76WSL&#10;qbYDX+h+9aUIEHYpKqi871IpXVGRQbe0HXHwPmxv0AfZl1L3OAS4aWUcRWtpsOawUGFHeUVFc/0y&#10;CrLXl3fXJUN+unw+PzVZ2/wU+UGp+WzMNiA8jf4R/m+ftYI4Ttbw9yY8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99bsYAAADdAAAADwAAAAAAAAAAAAAAAACYAgAAZHJz&#10;L2Rvd25yZXYueG1sUEsFBgAAAAAEAAQA9QAAAIsDAAAAAA==&#10;" fillcolor="white [3212]" strokecolor="#4579b8 [3044]">
                  <v:shadow on="t" color="black" opacity="22937f" origin=",.5" offset="0,.63889mm"/>
                </v:rect>
                <v:rect id="Rectangle 2287" o:spid="_x0000_s1094"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Y9ccA&#10;AADdAAAADwAAAGRycy9kb3ducmV2LnhtbESPQWvCQBSE74X+h+UVequb5lBD6iohqO1BsGrp+ZF9&#10;TdJk34bsaqK/3i0IHoeZ+YaZLUbTihP1rras4HUSgSAurK65VPB9WL0kIJxH1thaJgVncrCYPz7M&#10;MNV24B2d9r4UAcIuRQWV910qpSsqMugmtiMO3q/tDfog+1LqHocAN62Mo+hNGqw5LFTYUV5R0eyP&#10;RkH2tf1xXTLk693f5qPJ2uZS5Eulnp/G7B2Ep9Hfw7f2p1YQx8kU/t+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2PXHAAAA3QAAAA8AAAAAAAAAAAAAAAAAmAIAAGRy&#10;cy9kb3ducmV2LnhtbFBLBQYAAAAABAAEAPUAAACMAwAAAAA=&#10;" fillcolor="white [3212]" strokecolor="#4579b8 [3044]">
                  <v:shadow on="t" color="black" opacity="22937f" origin=",.5" offset="0,.63889mm"/>
                </v:rect>
                <v:rect id="Rectangle 2288" o:spid="_x0000_s1095"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Mh8MA&#10;AADdAAAADwAAAGRycy9kb3ducmV2LnhtbERPy2rCQBTdF/yH4Qrd1YlZlBAdJQRtXQitD1xfMtck&#10;JnMnZEYT+/WdRaHLw3kv16NpxYN6V1tWMJ9FIIgLq2suFZxP27cEhPPIGlvLpOBJDtarycsSU20H&#10;PtDj6EsRQtilqKDyvkuldEVFBt3MdsSBu9reoA+wL6XucQjhppVxFL1LgzWHhgo7yisqmuPdKMi+&#10;vy6uS4b843DbfzZZ2/wU+Uap1+mYLUB4Gv2/+M+90wriOAlzw5vw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xMh8MAAADdAAAADwAAAAAAAAAAAAAAAACYAgAAZHJzL2Rv&#10;d25yZXYueG1sUEsFBgAAAAAEAAQA9QAAAIgDAAAAAA==&#10;" fillcolor="white [3212]" strokecolor="#4579b8 [3044]">
                  <v:shadow on="t" color="black" opacity="22937f" origin=",.5" offset="0,.63889mm"/>
                </v:rect>
                <v:rect id="Rectangle 2289" o:spid="_x0000_s1096"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pHMcA&#10;AADdAAAADwAAAGRycy9kb3ducmV2LnhtbESPzWrDMBCE74W8g9hAbo1cH4LrRAnGJE0OhTY/9LxY&#10;W9u1tTKWGrt9+qoQyHGYmW+Y1WY0rbhS72rLCp7mEQjiwuqaSwWX8+4xAeE8ssbWMin4IQeb9eRh&#10;ham2Ax/pevKlCBB2KSqovO9SKV1RkUE3tx1x8D5tb9AH2ZdS9zgEuGllHEULabDmsFBhR3lFRXP6&#10;Ngqy97cP1yVD/nL8et03Wdv8FvlWqdl0zJYgPI3+Hr61D1pBHCfP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g6RzHAAAA3QAAAA8AAAAAAAAAAAAAAAAAmAIAAGRy&#10;cy9kb3ducmV2LnhtbFBLBQYAAAAABAAEAPUAAACMAwAAAAA=&#10;" fillcolor="white [3212]" strokecolor="#4579b8 [3044]">
                  <v:shadow on="t" color="black" opacity="22937f" origin=",.5" offset="0,.63889mm"/>
                </v:rect>
                <v:rect id="Rectangle 2290" o:spid="_x0000_s1097"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PWXMQA&#10;AADdAAAADwAAAGRycy9kb3ducmV2LnhtbERPTW+CQBC9N/E/bMakt7rIwVh0IYRo7aFJqzWeJ+wI&#10;CDtL2K3Q/vruoUmPL+97m02mE3caXGNZwXIRgSAurW64UnD+3D+tQTiPrLGzTAq+yUGWzh62mGg7&#10;8pHuJ1+JEMIuQQW1930ipStrMugWticO3NUOBn2AQyX1gGMIN52Mo2glDTYcGmrsqaipbE9fRkH+&#10;8X5x/XosXo63t0Obd+1PWeyUepxP+QaEp8n/i//cr1pBHD+H/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D1lzEAAAA3QAAAA8AAAAAAAAAAAAAAAAAmAIAAGRycy9k&#10;b3ducmV2LnhtbFBLBQYAAAAABAAEAPUAAACJAwAAAAA=&#10;" fillcolor="white [3212]" strokecolor="#4579b8 [3044]">
                  <v:shadow on="t" color="black" opacity="22937f" origin=",.5" offset="0,.63889mm"/>
                </v:rect>
                <v:rect id="Rectangle 2291" o:spid="_x0000_s1098"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9zx8cA&#10;AADdAAAADwAAAGRycy9kb3ducmV2LnhtbESPT2vCQBTE7wW/w/IEb3VjDmKjq4Sg1UOh9Q+eH9ln&#10;EpN9G7Jbk/bTdwuFHoeZ+Q2z2gymEQ/qXGVZwWwagSDOra64UHA5754XIJxH1thYJgVf5GCzHj2t&#10;MNG25yM9Tr4QAcIuQQWl920ipctLMuimtiUO3s12Bn2QXSF1h32Am0bGUTSXBisOCyW2lJWU16dP&#10;oyD9eL+6dtFnr8f7275Om/o7z7ZKTcZDugThafD/4b/2QSuI45cZ/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c8fHAAAA3QAAAA8AAAAAAAAAAAAAAAAAmAIAAGRy&#10;cy9kb3ducmV2LnhtbFBLBQYAAAAABAAEAPUAAACMAwAAAAA=&#10;" fillcolor="white [3212]" strokecolor="#4579b8 [3044]">
                  <v:shadow on="t" color="black" opacity="22937f" origin=",.5" offset="0,.63889mm"/>
                </v:rect>
                <v:rect id="Rectangle 2292" o:spid="_x0000_s1099"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3tsMcA&#10;AADdAAAADwAAAGRycy9kb3ducmV2LnhtbESPT2vCQBTE7wW/w/KE3urGHMRGVwlBaw+F1j94fmSf&#10;SUz2bchuTdpP3y0IHoeZ+Q2zXA+mETfqXGVZwXQSgSDOra64UHA6bl/mIJxH1thYJgU/5GC9Gj0t&#10;MdG25z3dDr4QAcIuQQWl920ipctLMugmtiUO3sV2Bn2QXSF1h32Am0bGUTSTBisOCyW2lJWU14dv&#10;oyD9+jy7dt5nb/vrx65Om/o3zzZKPY+HdAHC0+Af4Xv7XSuI49cY/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d7bDHAAAA3QAAAA8AAAAAAAAAAAAAAAAAmAIAAGRy&#10;cy9kb3ducmV2LnhtbFBLBQYAAAAABAAEAPUAAACMAwAAAAA=&#10;" fillcolor="white [3212]" strokecolor="#4579b8 [3044]">
                  <v:shadow on="t" color="black" opacity="22937f" origin=",.5" offset="0,.63889mm"/>
                </v:rect>
                <v:rect id="Rectangle 2293" o:spid="_x0000_s1100"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FIK8cA&#10;AADdAAAADwAAAGRycy9kb3ducmV2LnhtbESPQWvCQBSE70L/w/IK3nRjhGKjq4TQqodCqxXPj+wz&#10;icm+DdnVpP313UKhx2FmvmFWm8E04k6dqywrmE0jEMS51RUXCk6fr5MFCOeRNTaWScEXOdisH0Yr&#10;TLTt+UD3oy9EgLBLUEHpfZtI6fKSDLqpbYmDd7GdQR9kV0jdYR/gppFxFD1JgxWHhRJbykrK6+PN&#10;KEg/3s+uXfTZ9nB929VpU3/n2YtS48chXYLwNPj/8F97rxXE8fMc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RSCvHAAAA3QAAAA8AAAAAAAAAAAAAAAAAmAIAAGRy&#10;cy9kb3ducmV2LnhtbFBLBQYAAAAABAAEAPUAAACMAwAAAAA=&#10;" fillcolor="white [3212]" strokecolor="#4579b8 [3044]">
                  <v:shadow on="t" color="black" opacity="22937f" origin=",.5" offset="0,.63889mm"/>
                </v:rect>
                <v:rect id="Rectangle 2294" o:spid="_x0000_s110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s+skA&#10;AADdAAAADwAAAGRycy9kb3ducmV2LnhtbESPQU/CQBSE7yb8h80j8WJka1GBykIMaILhApWDx0f3&#10;2dZ23zbdtRR+vWti4nEyM99k5sve1KKj1pWWFdyNIhDEmdUl5woO76+3UxDOI2usLZOCMzlYLgZX&#10;c0y0PfGeutTnIkDYJaig8L5JpHRZQQbdyDbEwfu0rUEfZJtL3eIpwE0t4yh6lAZLDgsFNrQqKKvS&#10;b6Ng+vGWVZOXw814vXvI11/V9tKlR6Wuh/3zEwhPvf8P/7U3WkEcz+7h9014AnLx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LUs+skAAADdAAAADwAAAAAAAAAAAAAAAACYAgAA&#10;ZHJzL2Rvd25yZXYueG1sUEsFBgAAAAAEAAQA9QAAAI4DAAAAAA==&#10;" fillcolor="#ccc [669]" strokecolor="#4579b8 [3044]">
                  <v:shadow on="t" color="black" opacity="22937f" origin=",.5" offset="0,.63889mm"/>
                </v:rect>
                <v:rect id="Rectangle 2295" o:spid="_x0000_s1102"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2qEMQA&#10;AADdAAAADwAAAGRycy9kb3ducmV2LnhtbESPT4vCMBTE7wt+h/AEb2tq0cVWo6ggeHAV/90fzbMt&#10;Ni+liVq//UYQ9jjMzG+Y6bw1lXhQ40rLCgb9CARxZnXJuYLzaf09BuE8ssbKMil4kYP5rPM1xVTb&#10;Jx/ocfS5CBB2KSoovK9TKV1WkEHXtzVx8K62MeiDbHKpG3wGuKlkHEU/0mDJYaHAmlYFZbfj3SjY&#10;7xaH+jyMbZLQ72W3vbQ3uV0q1eu2iwkIT63/D3/aG60gjpMRvN+EJ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NqhDEAAAA3QAAAA8AAAAAAAAAAAAAAAAAmAIAAGRycy9k&#10;b3ducmV2LnhtbFBLBQYAAAAABAAEAPUAAACJAwAAAAA=&#10;" fillcolor="#c6615e [2901]" strokecolor="#4579b8 [3044]">
                  <v:shadow on="t" color="black" opacity="22937f" origin=",.5" offset="0,.63889mm"/>
                </v:rect>
                <v:rect id="Rectangle 2296" o:spid="_x0000_s1103"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NdC8UA&#10;AADdAAAADwAAAGRycy9kb3ducmV2LnhtbESPUWvCQBCE3wv9D8cWfKuXBgxt9BQptKjQglbf19ya&#10;BHN7Ibea2F/fKxT6OMzMN8xsMbhGXakLtWcDT+MEFHHhbc2lgf3X2+MzqCDIFhvPZOBGARbz+7sZ&#10;5tb3vKXrTkoVIRxyNFCJtLnWoajIYRj7ljh6J985lCi7UtsO+wh3jU6TJNMOa44LFbb0WlFx3l2c&#10;AcneefgIm8kmrD9XF/HLw/G7N2b0MCynoIQG+Q//tVfWQJq+ZPD7Jj4BP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10LxQAAAN0AAAAPAAAAAAAAAAAAAAAAAJgCAABkcnMv&#10;ZG93bnJldi54bWxQSwUGAAAAAAQABAD1AAAAigMAAAAA&#10;" fillcolor="#84a6d1 [2260]" strokecolor="#4579b8 [3044]">
                  <v:shadow on="t" color="black" opacity="22937f" origin=",.5" offset="0,.63889mm"/>
                </v:rect>
                <v:rect id="Rectangle 2297" o:spid="_x0000_s1104"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OKMcA&#10;AADdAAAADwAAAGRycy9kb3ducmV2LnhtbESPQWvCQBSE70L/w/IK3nRjDtZGVwmhVQ+FViueH9ln&#10;EpN9G7KrSfvru4VCj8PMfMOsNoNpxJ06V1lWMJtGIIhzqysuFJw+XycLEM4ja2wsk4IvcrBZP4xW&#10;mGjb84HuR1+IAGGXoILS+zaR0uUlGXRT2xIH72I7gz7IrpC6wz7ATSPjKJpLgxWHhRJbykrK6+PN&#10;KEg/3s+uXfTZ9nB929VpU3/n2YtS48chXYLwNPj/8F97rxXE8fMT/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qTijHAAAA3QAAAA8AAAAAAAAAAAAAAAAAmAIAAGRy&#10;cy9kb3ducmV2LnhtbFBLBQYAAAAABAAEAPUAAACMAwAAAAA=&#10;" fillcolor="white [3212]" strokecolor="#4579b8 [3044]">
                  <v:shadow on="t" color="black" opacity="22937f" origin=",.5" offset="0,.63889mm"/>
                </v:rect>
                <v:rect id="Rectangle 2298" o:spid="_x0000_s1105"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aWsQA&#10;AADdAAAADwAAAGRycy9kb3ducmV2LnhtbERPTW+CQBC9N/E/bMakt7rIwVh0IYRo7aFJqzWeJ+wI&#10;CDtL2K3Q/vruoUmPL+97m02mE3caXGNZwXIRgSAurW64UnD+3D+tQTiPrLGzTAq+yUGWzh62mGg7&#10;8pHuJ1+JEMIuQQW1930ipStrMugWticO3NUOBn2AQyX1gGMIN52Mo2glDTYcGmrsqaipbE9fRkH+&#10;8X5x/XosXo63t0Obd+1PWeyUepxP+QaEp8n/i//cr1pBHD+HueFNe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12lrEAAAA3QAAAA8AAAAAAAAAAAAAAAAAmAIAAGRycy9k&#10;b3ducmV2LnhtbFBLBQYAAAAABAAEAPUAAACJAwAAAAA=&#10;" fillcolor="white [3212]" strokecolor="#4579b8 [3044]">
                  <v:shadow on="t" color="black" opacity="22937f" origin=",.5" offset="0,.63889mm"/>
                </v:rect>
                <v:rect id="Rectangle 2299" o:spid="_x0000_s1106"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H+LMUA&#10;AADdAAAADwAAAGRycy9kb3ducmV2LnhtbESPX2vCMBTF3wd+h3CFvc3UIptWo8iYw7EXreLzpbm2&#10;xeamNLHGffplMPDxcP78OItVMI3oqXO1ZQXjUQKCuLC65lLB8bB5mYJwHlljY5kU3MnBajl4WmCm&#10;7Y331Oe+FHGEXYYKKu/bTEpXVGTQjWxLHL2z7Qz6KLtS6g5vcdw0Mk2SV2mw5kiosKX3iopLfjUR&#10;0veH02cevum0+frZvU1CUn/slXoehvUchKfgH+H/9lYrSNPZD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f4sxQAAAN0AAAAPAAAAAAAAAAAAAAAAAJgCAABkcnMv&#10;ZG93bnJldi54bWxQSwUGAAAAAAQABAD1AAAAigMAAAAA&#10;" fillcolor="#d38482 [2261]" strokecolor="#4579b8 [3044]">
                  <v:shadow on="t" color="black" opacity="22937f" origin=",.5" offset="0,.63889mm"/>
                </v:rect>
                <v:rect id="Rectangle 2300" o:spid="_x0000_s1107"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MRsQA&#10;AADdAAAADwAAAGRycy9kb3ducmV2LnhtbERPy2rCQBTdC/2H4Rbc6aQpFEkdQwh9uBBqtLi+ZK5J&#10;msydkJma2K/vLASXh/Nep5PpxIUG11hW8LSMQBCXVjdcKfg+vi9WIJxH1thZJgVXcpBuHmZrTLQd&#10;uaDLwVcihLBLUEHtfZ9I6cqaDLql7YkDd7aDQR/gUEk94BjCTSfjKHqRBhsODTX2lNdUtodfoyDb&#10;f51cvxrzj+Jn99lmXftX5m9KzR+n7BWEp8nfxTf3ViuIn6OwP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oTEbEAAAA3QAAAA8AAAAAAAAAAAAAAAAAmAIAAGRycy9k&#10;b3ducmV2LnhtbFBLBQYAAAAABAAEAPUAAACJAwAAAAA=&#10;" fillcolor="white [3212]" strokecolor="#4579b8 [3044]">
                  <v:shadow on="t" color="black" opacity="22937f" origin=",.5" offset="0,.63889mm"/>
                </v:rect>
                <v:rect id="Rectangle 2301" o:spid="_x0000_s1108"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p3ccA&#10;AADdAAAADwAAAGRycy9kb3ducmV2LnhtbESPS2vDMBCE74X8B7GB3BrZCZTgRjHG5HUotHnQ82Jt&#10;bdfWylhK7PbXV4VCj8PMfMOs09G04k69qy0riOcRCOLC6ppLBdfL7nEFwnlkja1lUvBFDtLN5GGN&#10;ibYDn+h+9qUIEHYJKqi87xIpXVGRQTe3HXHwPmxv0AfZl1L3OAS4aeUiip6kwZrDQoUd5RUVzflm&#10;FGRvr++uWw35/vT5cmiytvku8q1Ss+mYPYPwNPr/8F/7qBUsllE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k6d3HAAAA3QAAAA8AAAAAAAAAAAAAAAAAmAIAAGRy&#10;cy9kb3ducmV2LnhtbFBLBQYAAAAABAAEAPUAAACMAwAAAAA=&#10;" fillcolor="white [3212]" strokecolor="#4579b8 [3044]">
                  <v:shadow on="t" color="black" opacity="22937f" origin=",.5" offset="0,.63889mm"/>
                </v:rect>
                <v:rect id="Rectangle 2302" o:spid="_x0000_s1109"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fsMA&#10;AADdAAAADwAAAGRycy9kb3ducmV2LnhtbESPS6vCMBSE94L/IRzh7jS1XkSrUVQQ7sIHvvaH5tgW&#10;m5PSRO3990YQXA4z8w0znTemFA+qXWFZQb8XgSBOrS44U3A+rbsjEM4jaywtk4J/cjCftVtTTLR9&#10;8oEeR5+JAGGXoILc+yqR0qU5GXQ9WxEH72prgz7IOpO6xmeAm1LGUTSUBgsOCzlWtMopvR3vRsF+&#10;tzhU59/Yjse0vew2l+YmN0ulfjrNYgLCU+O/4U/7TyuIB1EM7zfhCc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ofsMAAADdAAAADwAAAAAAAAAAAAAAAACYAgAAZHJzL2Rv&#10;d25yZXYueG1sUEsFBgAAAAAEAAQA9QAAAIgDAAAAAA==&#10;" fillcolor="#c6615e [2901]" strokecolor="#4579b8 [3044]">
                  <v:shadow on="t" color="black" opacity="22937f" origin=",.5" offset="0,.63889mm"/>
                </v:rect>
                <v:rect id="Rectangle 2303" o:spid="_x0000_s1110"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rSMcYA&#10;AADdAAAADwAAAGRycy9kb3ducmV2LnhtbESPT2vCQBTE7wW/w/KE3upGBZHoKiHY2kPB+gfPj+wz&#10;icm+DdnVpH56t1DocZiZ3zDLdW9qcafWlZYVjEcRCOLM6pJzBafj+9schPPIGmvLpOCHHKxXg5cl&#10;xtp2vKf7weciQNjFqKDwvomldFlBBt3INsTBu9jWoA+yzaVusQtwU8tJFM2kwZLDQoENpQVl1eFm&#10;FCTfu7Nr5l36sb9+baukrh5ZulHqddgnCxCeev8f/mt/agWTaTSF3zfhCcjV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rSMcYAAADdAAAADwAAAAAAAAAAAAAAAACYAgAAZHJz&#10;L2Rvd25yZXYueG1sUEsFBgAAAAAEAAQA9QAAAIsDAAAAAA==&#10;" fillcolor="white [3212]" strokecolor="#4579b8 [3044]">
                  <v:shadow on="t" color="black" opacity="22937f" origin=",.5" offset="0,.63889mm"/>
                </v:rect>
                <v:rect id="Rectangle 2304" o:spid="_x0000_s1111"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KRccA&#10;AADdAAAADwAAAGRycy9kb3ducmV2LnhtbESPT2vCQBTE7wW/w/IEb3WjliLRVUKwtYdC6x88P7LP&#10;JCb7NmRXE/303UKhx2FmfsMs172pxY1aV1pWMBlHIIgzq0vOFRwPb89zEM4ja6wtk4I7OVivBk9L&#10;jLXteEe3vc9FgLCLUUHhfRNL6bKCDLqxbYiDd7atQR9km0vdYhfgppbTKHqVBksOCwU2lBaUVfur&#10;UZB8f51cM+/S993lc1sldfXI0o1So2GfLEB46v1/+K/9oRVMZ9E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TSkXHAAAA3QAAAA8AAAAAAAAAAAAAAAAAmAIAAGRy&#10;cy9kb3ducmV2LnhtbFBLBQYAAAAABAAEAPUAAACMAwAAAAA=&#10;" fillcolor="white [3212]" strokecolor="#4579b8 [3044]">
                  <v:shadow on="t" color="black" opacity="22937f" origin=",.5" offset="0,.63889mm"/>
                </v:rect>
                <v:rect id="Rectangle 2305" o:spid="_x0000_s1112"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3scA&#10;AADdAAAADwAAAGRycy9kb3ducmV2LnhtbESPT2vCQBTE7wW/w/IEb3Wj0iLRVUKwtYdC6x88P7LP&#10;JCb7NmRXE/303UKhx2FmfsMs172pxY1aV1pWMBlHIIgzq0vOFRwPb89zEM4ja6wtk4I7OVivBk9L&#10;jLXteEe3vc9FgLCLUUHhfRNL6bKCDLqxbYiDd7atQR9km0vdYhfgppbTKHqVBksOCwU2lBaUVfur&#10;UZB8f51cM+/S993lc1sldfXI0o1So2GfLEB46v1/+K/9oRVMZ9EL/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f797HAAAA3QAAAA8AAAAAAAAAAAAAAAAAmAIAAGRy&#10;cy9kb3ducmV2LnhtbFBLBQYAAAAABAAEAPUAAACMAwAAAAA=&#10;" fillcolor="white [3212]" strokecolor="#4579b8 [3044]">
                  <v:shadow on="t" color="black" opacity="22937f" origin=",.5" offset="0,.63889mm"/>
                </v:rect>
                <v:rect id="Rectangle 2306" o:spid="_x0000_s1113"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wRMUA&#10;AADdAAAADwAAAGRycy9kb3ducmV2LnhtbESPX2vCMBTF3wW/Q7iCbzPRDTc6o4ioOPaidfh8ae7a&#10;suamNFmN+/TLYODj4fz5cRaraBvRU+drxxqmEwWCuHCm5lLDx3n38ALCB2SDjWPScCMPq+VwsMDM&#10;uCufqM9DKdII+ww1VCG0mZS+qMiin7iWOHmfrrMYkuxKaTq8pnHbyJlSc2mx5kSosKVNRcVX/m0T&#10;pO/Pl30e3+mye/s5Pj9FVW9PWo9Hcf0KIlAM9/B/+2A0zB7V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fBExQAAAN0AAAAPAAAAAAAAAAAAAAAAAJgCAABkcnMv&#10;ZG93bnJldi54bWxQSwUGAAAAAAQABAD1AAAAigMAAAAA&#10;" fillcolor="#d38482 [2261]" strokecolor="#4579b8 [3044]">
                  <v:shadow on="t" color="black" opacity="22937f" origin=",.5" offset="0,.63889mm"/>
                </v:rect>
                <v:rect id="Rectangle 2307" o:spid="_x0000_s1114"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UMscA&#10;AADdAAAADwAAAGRycy9kb3ducmV2LnhtbESPT2vCQBTE7wW/w/IEb3WjQivRVUKwtYdC6x88P7LP&#10;JCb7NmRXE/303UKhx2FmfsMs172pxY1aV1pWMBlHIIgzq0vOFRwPb89zEM4ja6wtk4I7OVivBk9L&#10;jLXteEe3vc9FgLCLUUHhfRNL6bKCDLqxbYiDd7atQR9km0vdYhfgppbTKHqRBksOCwU2lBaUVfur&#10;UZB8f51cM+/S993lc1sldfXI0o1So2GfLEB46v1/+K/9oRVMZ9Er/L4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B1DLHAAAA3QAAAA8AAAAAAAAAAAAAAAAAmAIAAGRy&#10;cy9kb3ducmV2LnhtbFBLBQYAAAAABAAEAPUAAACMAwAAAAA=&#10;" fillcolor="white [3212]" strokecolor="#4579b8 [3044]">
                  <v:shadow on="t" color="black" opacity="22937f" origin=",.5" offset="0,.63889mm"/>
                </v:rect>
                <v:rect id="Rectangle 2308" o:spid="_x0000_s1115"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AQMQA&#10;AADdAAAADwAAAGRycy9kb3ducmV2LnhtbERPy2rCQBTdC/2H4Rbc6aQpFEkdQwh9uBBqtLi+ZK5J&#10;msydkJma2K/vLASXh/Nep5PpxIUG11hW8LSMQBCXVjdcKfg+vi9WIJxH1thZJgVXcpBuHmZrTLQd&#10;uaDLwVcihLBLUEHtfZ9I6cqaDLql7YkDd7aDQR/gUEk94BjCTSfjKHqRBhsODTX2lNdUtodfoyDb&#10;f51cvxrzj+Jn99lmXftX5m9KzR+n7BWEp8nfxTf3ViuIn6MwN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eQEDEAAAA3QAAAA8AAAAAAAAAAAAAAAAAmAIAAGRycy9k&#10;b3ducmV2LnhtbFBLBQYAAAAABAAEAPUAAACJAwAAAAA=&#10;" fillcolor="white [3212]" strokecolor="#4579b8 [3044]">
                  <v:shadow on="t" color="black" opacity="22937f" origin=",.5" offset="0,.63889mm"/>
                </v:rect>
                <v:rect id="Rectangle 2309" o:spid="_x0000_s111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ZfskA&#10;AADdAAAADwAAAGRycy9kb3ducmV2LnhtbESPQWvCQBSE7wX/w/IEL0U3KlUbXaXUFipeNPXQ42v2&#10;mcRk34bsGtP++m6h0OMwM98wq01nKtFS4wrLCsajCARxanXBmYLT++twAcJ5ZI2VZVLwRQ42697d&#10;CmNtb3ykNvGZCBB2MSrIva9jKV2ak0E3sjVx8M62MeiDbDKpG7wFuKnkJIpm0mDBYSHHmp5zSsvk&#10;ahQsPnZpOX853U+3h4dseyn3323yqdSg3z0tQXjq/H/4r/2mFUym0SP8vgl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8ZfskAAADdAAAADwAAAAAAAAAAAAAAAACYAgAA&#10;ZHJzL2Rvd25yZXYueG1sUEsFBgAAAAAEAAQA9QAAAI4DAAAAAA==&#10;" fillcolor="#ccc [669]" strokecolor="#4579b8 [3044]">
                  <v:shadow on="t" color="black" opacity="22937f" origin=",.5" offset="0,.63889mm"/>
                </v:rect>
                <v:rect id="Rectangle 2310" o:spid="_x0000_s1117"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sI8IA&#10;AADdAAAADwAAAGRycy9kb3ducmV2LnhtbERPS2vCQBC+C/0PyxR6qxuVikRXkULFChZ83cfsmASz&#10;syE7mrS/vnsQPH5879mic5W6UxNKzwYG/QQUceZtybmB4+HrfQIqCLLFyjMZ+KUAi/lLb4ap9S3v&#10;6L6XXMUQDikaKETqVOuQFeQw9H1NHLmLbxxKhE2ubYNtDHeVHibJWDssOTYUWNNnQdl1f3MGZLzi&#10;bhs2H5vw/bO+iV+ezn+tMW+v3XIKSqiTp/jhXlsDw9Eg7o9v4hP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9GwjwgAAAN0AAAAPAAAAAAAAAAAAAAAAAJgCAABkcnMvZG93&#10;bnJldi54bWxQSwUGAAAAAAQABAD1AAAAhwMAAAAA&#10;" fillcolor="#84a6d1 [2260]" strokecolor="#4579b8 [3044]">
                  <v:shadow on="t" color="black" opacity="22937f" origin=",.5" offset="0,.63889mm"/>
                </v:rect>
                <v:rect id="Rectangle 2311" o:spid="_x0000_s1118"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JuMUA&#10;AADdAAAADwAAAGRycy9kb3ducmV2LnhtbESPUWvCQBCE3wX/w7GFvtVLLBVJPUUERQUL2vZ9m9sm&#10;obm9kFtN7K/3CgUfh5n5hpktelerC7Wh8mwgHSWgiHNvKy4MfLyvn6aggiBbrD2TgSsFWMyHgxlm&#10;1nd8pMtJChUhHDI0UIo0mdYhL8lhGPmGOHrfvnUoUbaFti12Ee5qPU6SiXZYcVwosaFVSfnP6ewM&#10;yGTD/SHsX/Zh97Y9i19+fv12xjw+9MtXUEK93MP/7a01MH5OU/h7E5+A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Mm4xQAAAN0AAAAPAAAAAAAAAAAAAAAAAJgCAABkcnMv&#10;ZG93bnJldi54bWxQSwUGAAAAAAQABAD1AAAAigMAAAAA&#10;" fillcolor="#84a6d1 [2260]" strokecolor="#4579b8 [3044]">
                  <v:shadow on="t" color="black" opacity="22937f" origin=",.5" offset="0,.63889mm"/>
                </v:rect>
                <v:rect id="Rectangle 2312" o:spid="_x0000_s1119"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d8cA&#10;AADdAAAADwAAAGRycy9kb3ducmV2LnhtbESPT2vCQBTE7wW/w/IEb3VjhCLRVULQ6qHQ+gfPj+wz&#10;icm+DdmtSfvpu4VCj8PM/IZZbQbTiAd1rrKsYDaNQBDnVldcKLicd88LEM4ja2wsk4IvcrBZj55W&#10;mGjb85EeJ1+IAGGXoILS+zaR0uUlGXRT2xIH72Y7gz7IrpC6wz7ATSPjKHqRBisOCyW2lJWU16dP&#10;oyD9eL+6dtFnr8f7275Om/o7z7ZKTcZDugThafD/4b/2QSuI57MY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v4XfHAAAA3QAAAA8AAAAAAAAAAAAAAAAAmAIAAGRy&#10;cy9kb3ducmV2LnhtbFBLBQYAAAAABAAEAPUAAACMAwAAAAA=&#10;" fillcolor="white [3212]" strokecolor="#4579b8 [3044]">
                  <v:shadow on="t" color="black" opacity="22937f" origin=",.5" offset="0,.63889mm"/>
                </v:rect>
                <v:rect id="Rectangle 2313" o:spid="_x0000_s1120"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0XMYA&#10;AADdAAAADwAAAGRycy9kb3ducmV2LnhtbESPQWsCMRSE74X+h/AK3jRxLdKuRqmiIIUetNrzY/Pc&#10;LN28LJvorv31TUHocZiZb5j5sne1uFIbKs8axiMFgrjwpuJSw/FzO3wBESKywdozabhRgOXi8WGO&#10;ufEd7+l6iKVIEA45arAxNrmUobDkMIx8Q5y8s28dxiTbUpoWuwR3tcyUmkqHFacFiw2tLRXfh4vT&#10;oOxqeqKf900W1Nfzx2b72p2OUevBU/82AxGpj//he3tnNGST8Q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0XMYAAADdAAAADwAAAAAAAAAAAAAAAACYAgAAZHJz&#10;L2Rvd25yZXYueG1sUEsFBgAAAAAEAAQA9QAAAIsDAAAAAA==&#10;" fillcolor="#1f497d [3215]" strokecolor="#4579b8 [3044]">
                  <v:shadow on="t" color="black" opacity="22937f" origin=",.5" offset="0,.63889mm"/>
                </v:rect>
                <v:rect id="Rectangle 2314" o:spid="_x0000_s1121"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KMYA&#10;AADdAAAADwAAAGRycy9kb3ducmV2LnhtbESPQWsCMRSE74X+h/AK3mriKtKuRqmiUIQetNrzY/Pc&#10;LN28LJvorv31plDocZiZb5j5sne1uFIbKs8aRkMFgrjwpuJSw/Fz+/wCIkRkg7Vn0nCjAMvF48Mc&#10;c+M73tP1EEuRIBxy1GBjbHIpQ2HJYRj6hjh5Z986jEm2pTQtdgnuapkpNZUOK04LFhtaWyq+Dxen&#10;QdnV9EQ/u00W1NfkY7N97U7HqPXgqX+bgYjUx//wX/vdaMjGown8vk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KMYAAADdAAAADwAAAAAAAAAAAAAAAACYAgAAZHJz&#10;L2Rvd25yZXYueG1sUEsFBgAAAAAEAAQA9QAAAIsDAAAAAA==&#10;" fillcolor="#1f497d [3215]" strokecolor="#4579b8 [3044]">
                  <v:shadow on="t" color="black" opacity="22937f" origin=",.5" offset="0,.63889mm"/>
                </v:rect>
                <v:rect id="Rectangle 2315" o:spid="_x0000_s1122"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Z5A8cA&#10;AADdAAAADwAAAGRycy9kb3ducmV2LnhtbESPT2vCQBTE74V+h+UJ3upGpSLRVUJoaw+F+g/Pj+wz&#10;icm+DdnVpP303YLgcZiZ3zDLdW9qcaPWlZYVjEcRCOLM6pJzBcfD+8schPPIGmvLpOCHHKxXz09L&#10;jLXteEe3vc9FgLCLUUHhfRNL6bKCDLqRbYiDd7atQR9km0vdYhfgppaTKJpJgyWHhQIbSgvKqv3V&#10;KEi23yfXzLv0Y3f52lRJXf1m6ZtSw0GfLEB46v0jfG9/agWT6fgV/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GeQPHAAAA3QAAAA8AAAAAAAAAAAAAAAAAmAIAAGRy&#10;cy9kb3ducmV2LnhtbFBLBQYAAAAABAAEAPUAAACMAwAAAAA=&#10;" fillcolor="white [3212]" strokecolor="#4579b8 [3044]">
                  <v:shadow on="t" color="black" opacity="22937f" origin=",.5" offset="0,.63889mm"/>
                </v:rect>
                <v:rect id="Rectangle 2316" o:spid="_x0000_s1123"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ndMYA&#10;AADdAAAADwAAAGRycy9kb3ducmV2LnhtbESPQWvCQBSE74X+h+UJ3upGBZHoKiG0tQfBasXzI/tM&#10;YrJvQ3Y1qb/eLQg9DjPzDbNc96YWN2pdaVnBeBSBIM6sLjlXcPz5eJuDcB5ZY22ZFPySg/Xq9WWJ&#10;sbYd7+l28LkIEHYxKii8b2IpXVaQQTeyDXHwzrY16INsc6lb7ALc1HISRTNpsOSwUGBDaUFZdbga&#10;Bcn37uSaeZd+7i/bTZXU1T1L35UaDvpkAcJT7//Dz/aXVjCZjmf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ndMYAAADdAAAADwAAAAAAAAAAAAAAAACYAgAAZHJz&#10;L2Rvd25yZXYueG1sUEsFBgAAAAAEAAQA9QAAAIsDAAAAAA==&#10;" fillcolor="white [3212]" strokecolor="#4579b8 [3044]">
                  <v:shadow on="t" color="black" opacity="22937f" origin=",.5" offset="0,.63889mm"/>
                </v:rect>
                <v:rect id="Rectangle 2317" o:spid="_x0000_s1124"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C78cA&#10;AADdAAAADwAAAGRycy9kb3ducmV2LnhtbESPT2vCQBTE74V+h+UJ3upGhSrRVUJoaw+F+g/Pj+wz&#10;icm+DdnVpP303YLgcZiZ3zDLdW9qcaPWlZYVjEcRCOLM6pJzBcfD+8schPPIGmvLpOCHHKxXz09L&#10;jLXteEe3vc9FgLCLUUHhfRNL6bKCDLqRbYiDd7atQR9km0vdYhfgppaTKHqVBksOCwU2lBaUVfur&#10;UZBsv0+umXfpx+7ytamSuvrN0jelhoM+WYDw1PtH+N7+1Aom0/EM/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YQu/HAAAA3QAAAA8AAAAAAAAAAAAAAAAAmAIAAGRy&#10;cy9kb3ducmV2LnhtbFBLBQYAAAAABAAEAPUAAACMAwAAAAA=&#10;" fillcolor="white [3212]" strokecolor="#4579b8 [3044]">
                  <v:shadow on="t" color="black" opacity="22937f" origin=",.5" offset="0,.63889mm"/>
                </v:rect>
                <v:rect id="Rectangle 2318" o:spid="_x0000_s1125"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fWncQA&#10;AADdAAAADwAAAGRycy9kb3ducmV2LnhtbERPyWrDMBC9F/IPYgK5NbITKMGNYozJdii0Weh5sKa2&#10;a2tkLCV2+/XVoZDj4+3rdDStuFPvassK4nkEgriwuuZSwfWye16BcB5ZY2uZFPyQg3QzeVpjou3A&#10;J7qffSlCCLsEFVTed4mUrqjIoJvbjjhwX7Y36APsS6l7HEK4aeUiil6kwZpDQ4Ud5RUVzflmFGQf&#10;75+uWw35/vT9dmiytvkt8q1Ss+mYvYLwNPqH+N991AoWyzjMDW/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H1p3EAAAA3QAAAA8AAAAAAAAAAAAAAAAAmAIAAGRycy9k&#10;b3ducmV2LnhtbFBLBQYAAAAABAAEAPUAAACJAwAAAAA=&#10;" fillcolor="white [3212]" strokecolor="#4579b8 [3044]">
                  <v:shadow on="t" color="black" opacity="22937f" origin=",.5" offset="0,.63889mm"/>
                </v:rect>
                <v:rect id="Rectangle 2319" o:spid="_x0000_s1126"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zBscA&#10;AADdAAAADwAAAGRycy9kb3ducmV2LnhtbESPT2vCQBTE74LfYXlCb7pRodjoKiG0tgeh/sPzI/tM&#10;YrJvQ3ZrUj99t1DocZiZ3zCrTW9qcafWlZYVTCcRCOLM6pJzBefT23gBwnlkjbVlUvBNDjbr4WCF&#10;sbYdH+h+9LkIEHYxKii8b2IpXVaQQTexDXHwrrY16INsc6lb7ALc1HIWRc/SYMlhocCG0oKy6vhl&#10;FCT7z4trFl26Pdx271VSV48sfVXqadQnSxCeev8f/mt/aAWz+fQF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LcwbHAAAA3QAAAA8AAAAAAAAAAAAAAAAAmAIAAGRy&#10;cy9kb3ducmV2LnhtbFBLBQYAAAAABAAEAPUAAACMAwAAAAA=&#10;" fillcolor="white [3212]" strokecolor="#4579b8 [3044]">
                  <v:shadow on="t" color="black" opacity="22937f" origin=",.5" offset="0,.63889mm"/>
                </v:rect>
                <v:rect id="Rectangle 2320" o:spid="_x0000_s1127"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glsMA&#10;AADdAAAADwAAAGRycy9kb3ducmV2LnhtbERPy2oCMRTdF/yHcIXuauJYpI5GsUWhFLqor/Vlcp0M&#10;Tm6GSXSmfr1ZFLo8nPdi1bta3KgNlWcN45ECQVx4U3Gp4bDfvryBCBHZYO2ZNPxSgNVy8LTA3PiO&#10;f+i2i6VIIRxy1GBjbHIpQ2HJYRj5hjhxZ986jAm2pTQtdinc1TJTaiodVpwaLDb0Yam47K5Og7Lv&#10;0yPdvzZZUKfX78121h0PUevnYb+eg4jUx3/xn/vTaMgmWdqf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hglsMAAADdAAAADwAAAAAAAAAAAAAAAACYAgAAZHJzL2Rv&#10;d25yZXYueG1sUEsFBgAAAAAEAAQA9QAAAIgDAAAAAA==&#10;" fillcolor="#1f497d [3215]" strokecolor="#4579b8 [3044]">
                  <v:shadow on="t" color="black" opacity="22937f" origin=",.5" offset="0,.63889mm"/>
                </v:rect>
                <v:rect id="Rectangle 2321" o:spid="_x0000_s1128"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TFDcYA&#10;AADdAAAADwAAAGRycy9kb3ducmV2LnhtbESPT2sCMRTE74V+h/AKvdXEbZG6GkVFoQg91H/nx+a5&#10;Wdy8LJvobvvpTaHQ4zAzv2Gm897V4kZtqDxrGA4UCOLCm4pLDYf95uUdRIjIBmvPpOGbAsxnjw9T&#10;zI3v+Ituu1iKBOGQowYbY5NLGQpLDsPAN8TJO/vWYUyyLaVpsUtwV8tMqZF0WHFasNjQylJx2V2d&#10;BmWXoyP9bNdZUKe3z/Vm3B0PUevnp34xARGpj//hv/aH0ZC9ZkP4fZ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TFDcYAAADdAAAADwAAAAAAAAAAAAAAAACYAgAAZHJz&#10;L2Rvd25yZXYueG1sUEsFBgAAAAAEAAQA9QAAAIsDAAAAAA==&#10;" fillcolor="#1f497d [3215]" strokecolor="#4579b8 [3044]">
                  <v:shadow on="t" color="black" opacity="22937f" origin=",.5" offset="0,.63889mm"/>
                </v:rect>
                <v:rect id="Rectangle 2322" o:spid="_x0000_s1129"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MryscA&#10;AADdAAAADwAAAGRycy9kb3ducmV2LnhtbESPT2vCQBTE7wW/w/KE3urGCEWiq4SgtYdC6x88P7LP&#10;JCb7NmS3Ju2n7xYEj8PM/IZZrgfTiBt1rrKsYDqJQBDnVldcKDgdty9zEM4ja2wsk4IfcrBejZ6W&#10;mGjb855uB1+IAGGXoILS+zaR0uUlGXQT2xIH72I7gz7IrpC6wz7ATSPjKHqVBisOCyW2lJWU14dv&#10;oyD9+jy7dt5nb/vrx65Om/o3zzZKPY+HdAHC0+Af4Xv7XSuIZ3EM/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DK8rHAAAA3QAAAA8AAAAAAAAAAAAAAAAAmAIAAGRy&#10;cy9kb3ducmV2LnhtbFBLBQYAAAAABAAEAPUAAACMAwAAAAA=&#10;" fillcolor="white [3212]" strokecolor="#4579b8 [3044]">
                  <v:shadow on="t" color="black" opacity="22937f" origin=",.5" offset="0,.63889mm"/>
                </v:rect>
                <v:rect id="Rectangle 2323" o:spid="_x0000_s1130"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UccA&#10;AADdAAAADwAAAGRycy9kb3ducmV2LnhtbESPT2vCQBTE7wW/w/KE3urGCEWiq4Rgaw9C6x88P7LP&#10;JCb7NmRXE/vpu4VCj8PM/IZZrgfTiDt1rrKsYDqJQBDnVldcKDgd317mIJxH1thYJgUPcrBejZ6W&#10;mGjb857uB1+IAGGXoILS+zaR0uUlGXQT2xIH72I7gz7IrpC6wz7ATSPjKHqVBisOCyW2lJWU14eb&#10;UZB+fZ5dO++z9/11t63Tpv7Os41Sz+MhXYDwNPj/8F/7QyuIZ/E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PjlHHAAAA3QAAAA8AAAAAAAAAAAAAAAAAmAIAAGRy&#10;cy9kb3ducmV2LnhtbFBLBQYAAAAABAAEAPUAAACMAwAAAAA=&#10;" fillcolor="white [3212]" strokecolor="#4579b8 [3044]">
                  <v:shadow on="t" color="black" opacity="22937f" origin=",.5" offset="0,.63889mm"/>
                </v:rect>
                <v:rect id="Rectangle 2324" o:spid="_x0000_s113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qgMkA&#10;AADdAAAADwAAAGRycy9kb3ducmV2LnhtbESPQU/CQBSE7yb8h80j8WJka0EhhYUY0QTiBQoHj8/u&#10;o63tvm26ayn+epfExONkZr7JLFa9qUVHrSstK3gYRSCIM6tLzhUcD2/3MxDOI2usLZOCCzlYLQc3&#10;C0y0PfOeutTnIkDYJaig8L5JpHRZQQbdyDbEwTvZ1qAPss2lbvEc4KaWcRQ9SYMlh4UCG3opKKvS&#10;b6Ng9rHNqunr8W683j3m66/q/adLP5W6HfbPcxCeev8f/mtvtIJ4HE/g+iY8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evqgMkAAADdAAAADwAAAAAAAAAAAAAAAACYAgAA&#10;ZHJzL2Rvd25yZXYueG1sUEsFBgAAAAAEAAQA9QAAAI4DAAAAAA==&#10;" fillcolor="#ccc [669]" strokecolor="#4579b8 [3044]">
                  <v:shadow on="t" color="black" opacity="22937f" origin=",.5" offset="0,.63889mm"/>
                </v:rect>
                <v:rect id="Rectangle 2325" o:spid="_x0000_s1132"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8FBsUA&#10;AADdAAAADwAAAGRycy9kb3ducmV2LnhtbESPX2vCQBDE3wt+h2OFvtVLI4pET5FCxQot+O99za1J&#10;aG4v5FaT9tP3CoU+DjPzG2ax6l2t7tSGyrOB51ECijj3tuLCwOn4+jQDFQTZYu2ZDHxRgNVy8LDA&#10;zPqO93Q/SKEihEOGBkqRJtM65CU5DCPfEEfv6luHEmVbaNtiF+Gu1mmSTLXDiuNCiQ29lJR/Hm7O&#10;gEw33L+H3WQX3j62N/Hr8+W7M+Zx2K/noIR6+Q//tbfWQDpOJ/D7Jj4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7wUGxQAAAN0AAAAPAAAAAAAAAAAAAAAAAJgCAABkcnMv&#10;ZG93bnJldi54bWxQSwUGAAAAAAQABAD1AAAAigMAAAAA&#10;" fillcolor="#84a6d1 [2260]" strokecolor="#4579b8 [3044]">
                  <v:shadow on="t" color="black" opacity="22937f" origin=",.5" offset="0,.63889mm"/>
                </v:rect>
                <v:rect id="Rectangle 2326" o:spid="_x0000_s1133"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2bccUA&#10;AADdAAAADwAAAGRycy9kb3ducmV2LnhtbESPUWvCQBCE3wv+h2OFvtWLKQ0SPUWEFitYUNv3NbdN&#10;QnN7IbeatL/eKxT6OMzMN8xiNbhGXakLtWcD00kCirjwtubSwPvp+WEGKgiyxcYzGfimAKvl6G6B&#10;ufU9H+h6lFJFCIccDVQiba51KCpyGCa+JY7ep+8cSpRdqW2HfYS7RqdJkmmHNceFClvaVFR8HS/O&#10;gGQvPOzD7mkXXt+2F/Hrj/NPb8z9eFjPQQkN8h/+a2+tgfQxzeD3TXwC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ZtxxQAAAN0AAAAPAAAAAAAAAAAAAAAAAJgCAABkcnMv&#10;ZG93bnJldi54bWxQSwUGAAAAAAQABAD1AAAAigMAAAAA&#10;" fillcolor="#84a6d1 [2260]" strokecolor="#4579b8 [3044]">
                  <v:shadow on="t" color="black" opacity="22937f" origin=",.5" offset="0,.63889mm"/>
                </v:rect>
                <v:rect id="Rectangle 2327" o:spid="_x0000_s1134"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IUs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z/EL/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0iFLHAAAA3QAAAA8AAAAAAAAAAAAAAAAAmAIAAGRy&#10;cy9kb3ducmV2LnhtbFBLBQYAAAAABAAEAPUAAACMAwAAAAA=&#10;" fillcolor="white [3212]" strokecolor="#4579b8 [3044]">
                  <v:shadow on="t" color="black" opacity="22937f" origin=",.5" offset="0,.63889mm"/>
                </v:rect>
                <v:rect id="Rectangle 2328" o:spid="_x0000_s1135"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cIMQA&#10;AADdAAAADwAAAGRycy9kb3ducmV2LnhtbERPTWvCQBC9F/wPywje6qYRikQ3IQStHoRWKz0P2WmS&#10;JjsbslsT++u7h0KPj/e9zSbTiRsNrrGs4GkZgSAurW64UnB93z+uQTiPrLGzTAru5CBLZw9bTLQd&#10;+Uy3i69ECGGXoILa+z6R0pU1GXRL2xMH7tMOBn2AQyX1gGMIN52Mo+hZGmw4NNTYU1FT2V6+jYL8&#10;7fXD9euxeDl/nQ5t3rU/ZbFTajGf8g0IT5P/F/+5j1pBvIrD3PAmP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rHCDEAAAA3QAAAA8AAAAAAAAAAAAAAAAAmAIAAGRycy9k&#10;b3ducmV2LnhtbFBLBQYAAAAABAAEAPUAAACJAwAAAAA=&#10;" fillcolor="white [3212]" strokecolor="#4579b8 [3044]">
                  <v:shadow on="t" color="black" opacity="22937f" origin=",.5" offset="0,.63889mm"/>
                </v:rect>
                <v:rect id="Rectangle 2329" o:spid="_x0000_s1136"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e5u8cA&#10;AADdAAAADwAAAGRycy9kb3ducmV2LnhtbESPQWvCQBSE70L/w/IK3nRjhGKjq4TQqodCqxXPj+wz&#10;icm+DdnVpP313UKhx2FmvmFWm8E04k6dqywrmE0jEMS51RUXCk6fr5MFCOeRNTaWScEXOdisH0Yr&#10;TLTt+UD3oy9EgLBLUEHpfZtI6fKSDLqpbYmDd7GdQR9kV0jdYR/gppFxFD1JgxWHhRJbykrK6+PN&#10;KEg/3s+uXfTZ9nB929VpU3/n2YtS48chXYLwNPj/8F97rxXE8/gZ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ubvHAAAA3QAAAA8AAAAAAAAAAAAAAAAAmAIAAGRy&#10;cy9kb3ducmV2LnhtbFBLBQYAAAAABAAEAPUAAACMAwAAAAA=&#10;" fillcolor="white [3212]" strokecolor="#4579b8 [3044]">
                  <v:shadow on="t" color="black" opacity="22937f" origin=",.5" offset="0,.63889mm"/>
                </v:rect>
                <v:rect id="Rectangle 2330" o:spid="_x0000_s1137"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G+8MA&#10;AADdAAAADwAAAGRycy9kb3ducmV2LnhtbERPTWvCQBC9C/0PyxR6000VRKKrhFBtDwWNLZ6H7JjE&#10;ZGdDdmtSf717EDw+3vdqM5hGXKlzlWUF75MIBHFudcWFgt+f7XgBwnlkjY1lUvBPDjbrl9EKY217&#10;zuh69IUIIexiVFB638ZSurwkg25iW+LAnW1n0AfYFVJ32Idw08hpFM2lwYpDQ4ktpSXl9fHPKEgO&#10;+5NrF326yy7fn3XS1Lc8/VDq7XVIliA8Df4pfri/tILpbBb2hz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SG+8MAAADdAAAADwAAAAAAAAAAAAAAAACYAgAAZHJzL2Rv&#10;d25yZXYueG1sUEsFBgAAAAAEAAQA9QAAAIgDAAAAAA==&#10;" fillcolor="white [3212]" strokecolor="#4579b8 [3044]">
                  <v:shadow on="t" color="black" opacity="22937f" origin=",.5" offset="0,.63889mm"/>
                </v:rect>
                <v:rect id="Rectangle 2331" o:spid="_x0000_s1138"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gjYMcA&#10;AADdAAAADwAAAGRycy9kb3ducmV2LnhtbESPT2vCQBTE7wW/w/KE3upGhSLRVUKwtQeh9Q+eH9ln&#10;EpN9G7Krif303YLgcZiZ3zCLVW9qcaPWlZYVjEcRCOLM6pJzBcfDx9sMhPPIGmvLpOBODlbLwcsC&#10;Y2073tFt73MRIOxiVFB438RSuqwgg25kG+LgnW1r0AfZ5lK32AW4qeUkit6lwZLDQoENpQVl1f5q&#10;FCQ/3yfXzLr0c3fZbqqkrn6zdK3U67BP5iA89f4ZfrS/tILJdDqG/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II2DHAAAA3QAAAA8AAAAAAAAAAAAAAAAAmAIAAGRy&#10;cy9kb3ducmV2LnhtbFBLBQYAAAAABAAEAPUAAACMAwAAAAA=&#10;" fillcolor="white [3212]" strokecolor="#4579b8 [3044]">
                  <v:shadow on="t" color="black" opacity="22937f" origin=",.5" offset="0,.63889mm"/>
                </v:rect>
                <v:rect id="Rectangle 2332" o:spid="_x0000_s1139"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q9F8cA&#10;AADdAAAADwAAAGRycy9kb3ducmV2LnhtbESPT2vCQBTE7wW/w/KE3urGCEWiq4Rgaw9C6x88P7LP&#10;JCb7NmRXE/vpu4VCj8PM/IZZrgfTiDt1rrKsYDqJQBDnVldcKDgd317mIJxH1thYJgUPcrBejZ6W&#10;mGjb857uB1+IAGGXoILS+zaR0uUlGXQT2xIH72I7gz7IrpC6wz7ATSPjKHqVBisOCyW2lJWU14eb&#10;UZB+fZ5dO++z9/11t63Tpv7Os41Sz+MhXYDwNPj/8F/7QyuIZ7MY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RfHAAAA3QAAAA8AAAAAAAAAAAAAAAAAmAIAAGRy&#10;cy9kb3ducmV2LnhtbFBLBQYAAAAABAAEAPUAAACMAwAAAAA=&#10;" fillcolor="white [3212]" strokecolor="#4579b8 [3044]">
                  <v:shadow on="t" color="black" opacity="22937f" origin=",.5" offset="0,.63889mm"/>
                </v:rect>
                <v:rect id="Rectangle 2333" o:spid="_x0000_s1140"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YYjMcA&#10;AADdAAAADwAAAGRycy9kb3ducmV2LnhtbESPT2vCQBTE7wW/w/KE3upGA0Wiq4Rgaw9C6x88P7LP&#10;JCb7NmRXE/vpu4VCj8PM/IZZrgfTiDt1rrKsYDqJQBDnVldcKDgd317mIJxH1thYJgUPcrBejZ6W&#10;mGjb857uB1+IAGGXoILS+zaR0uUlGXQT2xIH72I7gz7IrpC6wz7ATSNnUfQqDVYcFkpsKSsprw83&#10;oyD9+jy7dt5n7/vrblunTf2dZxulnsdDugDhafD/4b/2h1Ywi+MY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WGIzHAAAA3QAAAA8AAAAAAAAAAAAAAAAAmAIAAGRy&#10;cy9kb3ducmV2LnhtbFBLBQYAAAAABAAEAPUAAACMAwAAAAA=&#10;" fillcolor="white [3212]" strokecolor="#4579b8 [3044]">
                  <v:shadow on="t" color="black" opacity="22937f" origin=",.5" offset="0,.63889mm"/>
                </v:rect>
                <v:rect id="Rectangle 2334" o:spid="_x0000_s1141"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McA&#10;AADdAAAADwAAAGRycy9kb3ducmV2LnhtbESPT2vCQBTE70K/w/IK3nRTLSLRVUJotQfBPy09P7LP&#10;JE32bciuJu2ndwWhx2FmfsMs172pxZVaV1pW8DKOQBBnVpecK/j6fB/NQTiPrLG2TAp+ycF69TRY&#10;Yqxtx0e6nnwuAoRdjAoK75tYSpcVZNCNbUMcvLNtDfog21zqFrsAN7WcRNFMGiw5LBTYUFpQVp0u&#10;RkFy2H+7Zt6lm+PPblsldfWXpW9KDZ/7ZAHCU+//w4/2h1YwmU5f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gPjHAAAA3QAAAA8AAAAAAAAAAAAAAAAAmAIAAGRy&#10;cy9kb3ducmV2LnhtbFBLBQYAAAAABAAEAPUAAACMAwAAAAA=&#10;" fillcolor="white [3212]" strokecolor="#4579b8 [3044]">
                  <v:shadow on="t" color="black" opacity="22937f" origin=",.5" offset="0,.63889mm"/>
                </v:rect>
                <v:rect id="Rectangle 2335" o:spid="_x0000_s1142"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lY8cA&#10;AADdAAAADwAAAGRycy9kb3ducmV2LnhtbESPT2vCQBTE70K/w/IK3nRTpSLRVUJotQfBPy09P7LP&#10;JE32bciuJu2ndwWhx2FmfsMs172pxZVaV1pW8DKOQBBnVpecK/j6fB/NQTiPrLG2TAp+ycF69TRY&#10;Yqxtx0e6nnwuAoRdjAoK75tYSpcVZNCNbUMcvLNtDfog21zqFrsAN7WcRNFMGiw5LBTYUFpQVp0u&#10;RkFy2H+7Zt6lm+PPblsldfWXpW9KDZ/7ZAHCU+//w4/2h1YwmU5f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zJWPHAAAA3QAAAA8AAAAAAAAAAAAAAAAAmAIAAGRy&#10;cy9kb3ducmV2LnhtbFBLBQYAAAAABAAEAPUAAACMAwAAAAA=&#10;" fillcolor="white [3212]" strokecolor="#4579b8 [3044]">
                  <v:shadow on="t" color="black" opacity="22937f" origin=",.5" offset="0,.63889mm"/>
                </v:rect>
                <v:rect id="Rectangle 2336" o:spid="_x0000_s1143"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7FMcA&#10;AADdAAAADwAAAGRycy9kb3ducmV2LnhtbESPT2vCQBTE74V+h+UVvNWNCiLRVULQ6qHQ+gfPj+wz&#10;icm+Ddmtif303YLgcZiZ3zCLVW9qcaPWlZYVjIYRCOLM6pJzBafj5n0GwnlkjbVlUnAnB6vl68sC&#10;Y2073tPt4HMRIOxiVFB438RSuqwgg25oG+LgXWxr0AfZ5lK32AW4qeU4iqbSYMlhocCG0oKy6vBj&#10;FCTfX2fXzLr0Y3/93FZJXf1m6VqpwVufzEF46v0z/GjvtILxZD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huxTHAAAA3QAAAA8AAAAAAAAAAAAAAAAAmAIAAGRy&#10;cy9kb3ducmV2LnhtbFBLBQYAAAAABAAEAPUAAACMAwAAAAA=&#10;" fillcolor="white [3212]" strokecolor="#4579b8 [3044]">
                  <v:shadow on="t" color="black" opacity="22937f" origin=",.5" offset="0,.63889mm"/>
                </v:rect>
                <v:rect id="Rectangle 2337" o:spid="_x0000_s1144"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0ej8cA&#10;AADdAAAADwAAAGRycy9kb3ducmV2LnhtbESPT2vCQBTE70K/w/IK3nRThSrRVUJotQfBPy09P7LP&#10;JE32bciuJu2ndwWhx2FmfsMs172pxZVaV1pW8DKOQBBnVpecK/j6fB/NQTiPrLG2TAp+ycF69TRY&#10;Yqxtx0e6nnwuAoRdjAoK75tYSpcVZNCNbUMcvLNtDfog21zqFrsAN7WcRNGrNFhyWCiwobSgrDpd&#10;jILksP92zbxLN8ef3bZK6uovS9+UGj73yQKEp97/hx/tD61gMp3O4P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Ho/HAAAA3QAAAA8AAAAAAAAAAAAAAAAAmAIAAGRy&#10;cy9kb3ducmV2LnhtbFBLBQYAAAAABAAEAPUAAACMAwAAAAA=&#10;" fillcolor="white [3212]" strokecolor="#4579b8 [3044]">
                  <v:shadow on="t" color="black" opacity="22937f" origin=",.5" offset="0,.63889mm"/>
                </v:rect>
                <v:rect id="Rectangle 2338" o:spid="_x0000_s1145"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K/cMA&#10;AADdAAAADwAAAGRycy9kb3ducmV2LnhtbERPTWvCQBC9C/0PyxR6000VRKKrhFBtDwWNLZ6H7JjE&#10;ZGdDdmtSf717EDw+3vdqM5hGXKlzlWUF75MIBHFudcWFgt+f7XgBwnlkjY1lUvBPDjbrl9EKY217&#10;zuh69IUIIexiVFB638ZSurwkg25iW+LAnW1n0AfYFVJ32Idw08hpFM2lwYpDQ4ktpSXl9fHPKEgO&#10;+5NrF326yy7fn3XS1Lc8/VDq7XVIliA8Df4pfri/tILpbBbmhj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KK/cMAAADdAAAADwAAAAAAAAAAAAAAAACYAgAAZHJzL2Rv&#10;d25yZXYueG1sUEsFBgAAAAAEAAQA9QAAAIgDAAAAAA==&#10;" fillcolor="white [3212]" strokecolor="#4579b8 [3044]">
                  <v:shadow on="t" color="black" opacity="22937f" origin=",.5" offset="0,.63889mm"/>
                </v:rect>
                <v:rect id="Rectangle 2339" o:spid="_x0000_s114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Tw8kA&#10;AADdAAAADwAAAGRycy9kb3ducmV2LnhtbESPQU/CQBSE7yb8h80j8WJkK42KhYUQ0ATiBQoHjs/u&#10;o63tvm26ayn+etfExONkZr7JzBa9qUVHrSstK3gYRSCIM6tLzhUcD2/3ExDOI2usLZOCKzlYzAc3&#10;M0y0vfCeutTnIkDYJaig8L5JpHRZQQbdyDbEwTvb1qAPss2lbvES4KaW4yh6kgZLDgsFNrQqKKvS&#10;L6Ngctpm1fPr8S5e7x7z9Wf1/t2lH0rdDvvlFISn3v+H/9obrWAcxy/w+yY8AT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jPTw8kAAADdAAAADwAAAAAAAAAAAAAAAACYAgAA&#10;ZHJzL2Rvd25yZXYueG1sUEsFBgAAAAAEAAQA9QAAAI4DAAAAAA==&#10;" fillcolor="#ccc [669]" strokecolor="#4579b8 [3044]">
                  <v:shadow on="t" color="black" opacity="22937f" origin=",.5" offset="0,.63889mm"/>
                </v:rect>
                <v:rect id="Rectangle 2340" o:spid="_x0000_s1147"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0a8MA&#10;AADdAAAADwAAAGRycy9kb3ducmV2LnhtbERPTUvDQBC9C/6HZQRvdmMtVtJsi4gVxUuTSs5DdpoE&#10;s7Mhu6arv945CB4f77vYJTeomabQezZwu8hAETfe9twa+Djubx5AhYhscfBMBr4pwG57eVFgbv2Z&#10;S5qr2CoJ4ZCjgS7GMdc6NB05DAs/Egt38pPDKHBqtZ3wLOFu0Mssu9cOe5aGDkd66qj5rL6clMzz&#10;sX6p0jvV+7efw3qVsv65NOb6Kj1uQEVK8V/85361BpZ3K9kvb+QJ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0a8MAAADdAAAADwAAAAAAAAAAAAAAAACYAgAAZHJzL2Rv&#10;d25yZXYueG1sUEsFBgAAAAAEAAQA9QAAAIgDAAAAAA==&#10;" fillcolor="#d38482 [2261]" strokecolor="#4579b8 [3044]">
                  <v:shadow on="t" color="black" opacity="22937f" origin=",.5" offset="0,.63889mm"/>
                </v:rect>
                <v:rect id="Rectangle 2341" o:spid="_x0000_s1148"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mpcUA&#10;AADdAAAADwAAAGRycy9kb3ducmV2LnhtbESPUWvCQBCE3wv+h2OFvtWLtpUSPUUEixUqaNv3Nbcm&#10;wdxeyK0m9dd7hYKPw8x8w0znnavUhZpQejYwHCSgiDNvS84NfH+tnt5ABUG2WHkmA78UYD7rPUwx&#10;tb7lHV32kqsI4ZCigUKkTrUOWUEOw8DXxNE7+sahRNnk2jbYRrir9ChJxtphyXGhwJqWBWWn/dkZ&#10;kPE7d59h87oJH9v1Wfzi53BtjXnsd4sJKKFO7uH/9toaGD2/DOHvTX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C+alxQAAAN0AAAAPAAAAAAAAAAAAAAAAAJgCAABkcnMv&#10;ZG93bnJldi54bWxQSwUGAAAAAAQABAD1AAAAigMAAAAA&#10;" fillcolor="#84a6d1 [2260]" strokecolor="#4579b8 [3044]">
                  <v:shadow on="t" color="black" opacity="22937f" origin=",.5" offset="0,.63889mm"/>
                </v:rect>
                <v:rect id="Rectangle 2342" o:spid="_x0000_s1149"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OascA&#10;AADdAAAADwAAAGRycy9kb3ducmV2LnhtbESPQWvCQBSE74L/YXmF3nTTVIpEVwnBth6Eqi2eH9nX&#10;JE32bchuTfTXu4WCx2FmvmGW68E04kydqywreJpGIIhzqysuFHx9vk7mIJxH1thYJgUXcrBejUdL&#10;TLTt+UDnoy9EgLBLUEHpfZtI6fKSDLqpbYmD9207gz7IrpC6wz7ATSPjKHqRBisOCyW2lJWU18df&#10;oyDdf5xcO++zt8PP7r1Om/qaZxulHh+GdAHC0+Dv4f/2ViuIn2c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czmrHAAAA3QAAAA8AAAAAAAAAAAAAAAAAmAIAAGRy&#10;cy9kb3ducmV2LnhtbFBLBQYAAAAABAAEAPUAAACMAwAAAAA=&#10;" fillcolor="white [3212]" strokecolor="#4579b8 [3044]">
                  <v:shadow on="t" color="black" opacity="22937f" origin=",.5" offset="0,.63889mm"/>
                </v:rect>
                <v:rect id="Rectangle 2343" o:spid="_x0000_s1150"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8ccA&#10;AADdAAAADwAAAGRycy9kb3ducmV2LnhtbESPT2vCQBTE70K/w/IK3nRTLSLRVUJotQfBPy09P7LP&#10;JE32bciuJu2ndwWhx2FmfsMs172pxZVaV1pW8DKOQBBnVpecK/j6fB/NQTiPrLG2TAp+ycF69TRY&#10;Yqxtx0e6nnwuAoRdjAoK75tYSpcVZNCNbUMcvLNtDfog21zqFrsAN7WcRNFMGiw5LBTYUFpQVp0u&#10;RkFy2H+7Zt6lm+PPblsldfWXpW9KDZ/7ZAHCU+//w4/2h1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Qa/HHAAAA3QAAAA8AAAAAAAAAAAAAAAAAmAIAAGRy&#10;cy9kb3ducmV2LnhtbFBLBQYAAAAABAAEAPUAAACMAwAAAAA=&#10;" fillcolor="white [3212]" strokecolor="#4579b8 [3044]">
                  <v:shadow on="t" color="black" opacity="22937f" origin=",.5" offset="0,.63889mm"/>
                </v:rect>
                <v:rect id="Rectangle 2344" o:spid="_x0000_s1151"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AsUcYA&#10;AADdAAAADwAAAGRycy9kb3ducmV2LnhtbESPQWvCQBSE70L/w/IKvenGNIiJrmILhR7SiFHvj+wz&#10;CWbfhuxW03/fLRQ8DjPzDbPejqYTNxpca1nBfBaBIK6sbrlWcDp+TJcgnEfW2FkmBT/kYLt5mqwx&#10;0/bOB7qVvhYBwi5DBY33fSalqxoy6Ga2Jw7exQ4GfZBDLfWA9wA3nYyjaCENthwWGuzpvaHqWn4b&#10;Bftid+hPSWzTlL7ORX4erzJ/U+rledytQHga/SP83/7UCuLXJ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AsUcYAAADdAAAADwAAAAAAAAAAAAAAAACYAgAAZHJz&#10;L2Rvd25yZXYueG1sUEsFBgAAAAAEAAQA9QAAAIsDAAAAAA==&#10;" fillcolor="#c6615e [2901]" strokecolor="#4579b8 [3044]">
                  <v:shadow on="t" color="black" opacity="22937f" origin=",.5" offset="0,.63889mm"/>
                </v:rect>
                <v:rect id="Rectangle 2345" o:spid="_x0000_s1152"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WHsgA&#10;AADdAAAADwAAAGRycy9kb3ducmV2LnhtbESPW2vCQBSE3wv+h+UIfasbbRWJrhJCLz4UrBd8PmSP&#10;SUz2bMhuTeyv7xaEPg4z8w2zXPemFldqXWlZwXgUgSDOrC45V3A8vD3NQTiPrLG2TApu5GC9Gjws&#10;Mda24x1d9z4XAcIuRgWF900spcsKMuhGtiEO3tm2Bn2QbS51i12Am1pOomgmDZYcFgpsKC0oq/bf&#10;RkHytT25Zt6l77vL50eV1NVPlr4q9TjskwUIT73/D9/bG61g8vwyh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VYeyAAAAN0AAAAPAAAAAAAAAAAAAAAAAJgCAABk&#10;cnMvZG93bnJldi54bWxQSwUGAAAAAAQABAD1AAAAjQMAAAAA&#10;" fillcolor="white [3212]" strokecolor="#4579b8 [3044]">
                  <v:shadow on="t" color="black" opacity="22937f" origin=",.5" offset="0,.63889mm"/>
                </v:rect>
                <v:rect id="Rectangle 2346" o:spid="_x0000_s1153"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fIaccA&#10;AADdAAAADwAAAGRycy9kb3ducmV2LnhtbESPT2vCQBTE70K/w/IK3nRTFZHoKiG06qHgn5aeH9ln&#10;kib7NmRXE/vpuwWhx2FmfsOsNr2pxY1aV1pW8DKOQBBnVpecK/j8eBstQDiPrLG2TAru5GCzfhqs&#10;MNa24xPdzj4XAcIuRgWF900spcsKMujGtiEO3sW2Bn2QbS51i12Am1pOomguDZYcFgpsKC0oq85X&#10;oyA5Hr5cs+jS7en7fVcldfWTpa9KDZ/7ZAnCU+//w4/2XiuYTGd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nyGnHAAAA3QAAAA8AAAAAAAAAAAAAAAAAmAIAAGRy&#10;cy9kb3ducmV2LnhtbFBLBQYAAAAABAAEAPUAAACMAwAAAAA=&#10;" fillcolor="white [3212]" strokecolor="#4579b8 [3044]">
                  <v:shadow on="t" color="black" opacity="22937f" origin=",.5" offset="0,.63889mm"/>
                </v:rect>
                <v:rect id="Rectangle 2347" o:spid="_x0000_s1154"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sH8YA&#10;AADdAAAADwAAAGRycy9kb3ducmV2LnhtbESPS2vCQBSF9wX/w3AFd3XigyoxExGppaWbGsX1JXNN&#10;gpk7ITON0/76TqHQ5eE8Pk62DaYVA/WusaxgNk1AEJdWN1wpOJ8Oj2sQziNrbC2Tgi9ysM1HDxmm&#10;2t75SEPhKxFH2KWooPa+S6V0ZU0G3dR2xNG72t6gj7KvpO7xHsdNK+dJ8iQNNhwJNXa0r6m8FZ8m&#10;QobhdHkpwjtdDm/fH6tlSJrno1KTcdhtQHgK/j/8137VCuaL5Qp+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PsH8YAAADdAAAADwAAAAAAAAAAAAAAAACYAgAAZHJz&#10;L2Rvd25yZXYueG1sUEsFBgAAAAAEAAQA9QAAAIsDAAAAAA==&#10;" fillcolor="#d38482 [2261]" strokecolor="#4579b8 [3044]">
                  <v:shadow on="t" color="black" opacity="22937f" origin=",.5" offset="0,.63889mm"/>
                </v:rect>
                <v:rect id="Rectangle 2348" o:spid="_x0000_s1155"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T5gMQA&#10;AADdAAAADwAAAGRycy9kb3ducmV2LnhtbERPTWvCQBC9F/oflil4q5tqEUndhBBa9SBYbel5yE6T&#10;NNnZkF1N6q93D4LHx/tepaNpxZl6V1tW8DKNQBAXVtdcKvj++nhegnAeWWNrmRT8k4M0eXxYYazt&#10;wAc6H30pQgi7GBVU3nexlK6oyKCb2o44cL+2N+gD7EupexxCuGnlLIoW0mDNoaHCjvKKiuZ4Mgqy&#10;z/2P65ZDvj787TZN1jaXIn9XavI0Zm8gPI3+Lr65t1rBbP4a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0+YDEAAAA3QAAAA8AAAAAAAAAAAAAAAAAmAIAAGRycy9k&#10;b3ducmV2LnhtbFBLBQYAAAAABAAEAPUAAACJAwAAAAA=&#10;" fillcolor="white [3212]" strokecolor="#4579b8 [3044]">
                  <v:shadow on="t" color="black" opacity="22937f" origin=",.5" offset="0,.63889mm"/>
                </v:rect>
                <v:rect id="Rectangle 2349" o:spid="_x0000_s1156"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cG8gA&#10;AADdAAAADwAAAGRycy9kb3ducmV2LnhtbESPW2vCQBSE3wv+h+UIfasbbRGNrhJCLz4UrBd8PmSP&#10;SUz2bMhuTeyv7xaEPg4z8w2zXPemFldqXWlZwXgUgSDOrC45V3A8vD3NQDiPrLG2TApu5GC9Gjws&#10;Mda24x1d9z4XAcIuRgWF900spcsKMuhGtiEO3tm2Bn2QbS51i12Am1pOomgqDZYcFgpsKC0oq/bf&#10;RkHytT25Ztal77vL50eV1NVPlr4q9TjskwUIT73/D9/bG61g8vwy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eFwbyAAAAN0AAAAPAAAAAAAAAAAAAAAAAJgCAABk&#10;cnMvZG93bnJldi54bWxQSwUGAAAAAAQABAD1AAAAjQMAAAAA&#10;" fillcolor="white [3212]" strokecolor="#4579b8 [3044]">
                  <v:shadow on="t" color="black" opacity="22937f" origin=",.5" offset="0,.63889mm"/>
                </v:rect>
                <v:rect id="Rectangle 2350" o:spid="_x0000_s1157"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jW8QA&#10;AADdAAAADwAAAGRycy9kb3ducmV2LnhtbERPTWvCQBC9F/oflil4q5sqFUndhBBa9SBYbel5yE6T&#10;NNnZkF1N6q93D4LHx/tepaNpxZl6V1tW8DKNQBAXVtdcKvj++nhegnAeWWNrmRT8k4M0eXxYYazt&#10;wAc6H30pQgi7GBVU3nexlK6oyKCb2o44cL+2N+gD7EupexxCuGnlLIoW0mDNoaHCjvKKiuZ4Mgqy&#10;z/2P65ZDvj787TZN1jaXIn9XavI0Zm8gPI3+Lr65t1rBbP4a9oc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bY1vEAAAA3QAAAA8AAAAAAAAAAAAAAAAAmAIAAGRycy9k&#10;b3ducmV2LnhtbFBLBQYAAAAABAAEAPUAAACJAwAAAAA=&#10;" fillcolor="white [3212]" strokecolor="#4579b8 [3044]">
                  <v:shadow on="t" color="black" opacity="22937f" origin=",.5" offset="0,.63889mm"/>
                </v:rect>
                <v:rect id="Rectangle 2351" o:spid="_x0000_s1158"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4ZFMUA&#10;AADdAAAADwAAAGRycy9kb3ducmV2LnhtbESPQYvCMBSE74L/ITxhb5ra1WWtRnEXBA/qUlfvj+bZ&#10;FpuX0kSt/94IgsdhZr5hZovWVOJKjSstKxgOIhDEmdUl5woO/6v+NwjnkTVWlknBnRws5t3ODBNt&#10;b5zSde9zESDsElRQeF8nUrqsIINuYGvi4J1sY9AH2eRSN3gLcFPJOIq+pMGSw0KBNf0WlJ33F6Pg&#10;b7dM68MotpMJbY+7zbE9y82PUh+9djkF4an17/CrvdYK4s/xEJ5vw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hkUxQAAAN0AAAAPAAAAAAAAAAAAAAAAAJgCAABkcnMv&#10;ZG93bnJldi54bWxQSwUGAAAAAAQABAD1AAAAigMAAAAA&#10;" fillcolor="#c6615e [2901]" strokecolor="#4579b8 [3044]">
                  <v:shadow on="t" color="black" opacity="22937f" origin=",.5" offset="0,.63889mm"/>
                </v:rect>
                <v:rect id="Rectangle 2352" o:spid="_x0000_s1159"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Yt8cA&#10;AADdAAAADwAAAGRycy9kb3ducmV2LnhtbESPQWvCQBSE74L/YXmF3nTTFItEVwnBth6Eqi2eH9nX&#10;JE32bchuTfTXu4WCx2FmvmGW68E04kydqywreJpGIIhzqysuFHx9vk7mIJxH1thYJgUXcrBejUdL&#10;TLTt+UDnoy9EgLBLUEHpfZtI6fKSDLqpbYmD9207gz7IrpC6wz7ATSPjKHqRBisOCyW2lJWU18df&#10;oyDdf5xcO++zt8PP7r1Om/qaZxulHh+GdAHC0+Dv4f/2ViuIn2c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FWLfHAAAA3QAAAA8AAAAAAAAAAAAAAAAAmAIAAGRy&#10;cy9kb3ducmV2LnhtbFBLBQYAAAAABAAEAPUAAACMAwAAAAA=&#10;" fillcolor="white [3212]" strokecolor="#4579b8 [3044]">
                  <v:shadow on="t" color="black" opacity="22937f" origin=",.5" offset="0,.63889mm"/>
                </v:rect>
                <v:rect id="Rectangle 2353" o:spid="_x0000_s1160"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9LMcA&#10;AADdAAAADwAAAGRycy9kb3ducmV2LnhtbESPT2vCQBTE70K/w/IK3nRTpSLRVUJotQfBPy09P7LP&#10;JE32bciuJu2ndwWhx2FmfsMs172pxZVaV1pW8DKOQBBnVpecK/j6fB/NQTiPrLG2TAp+ycF69TRY&#10;Yqxtx0e6nnwuAoRdjAoK75tYSpcVZNCNbUMcvLNtDfog21zqFrsAN7WcRNFMGiw5LBTYUFpQVp0u&#10;RkFy2H+7Zt6lm+PPblsldfWXpW9KDZ/7ZAHCU+//w4/2h1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J/SzHAAAA3QAAAA8AAAAAAAAAAAAAAAAAmAIAAGRy&#10;cy9kb3ducmV2LnhtbFBLBQYAAAAABAAEAPUAAACMAwAAAAA=&#10;" fillcolor="white [3212]" strokecolor="#4579b8 [3044]">
                  <v:shadow on="t" color="black" opacity="22937f" origin=",.5" offset="0,.63889mm"/>
                </v:rect>
                <v:rect id="Rectangle 2354" o:spid="_x0000_s1161"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2Z/ckA&#10;AADdAAAADwAAAGRycy9kb3ducmV2LnhtbESPQWvCQBSE7wX/w/IEL6Kbam0ldZWiFlp6aaOHHl+z&#10;zyQm+zZk15j6692C0OMwM98wi1VnKtFS4wrLCu7HEQji1OqCMwX73etoDsJ5ZI2VZVLwSw5Wy97d&#10;AmNtz/xFbeIzESDsYlSQe1/HUro0J4NubGvi4B1sY9AH2WRSN3gOcFPJSRQ9SoMFh4Uca1rnlJbJ&#10;ySiYf7+n5dN2P5xuPmfZ5lh+XNrkR6lBv3t5BuGp8//hW/tNK5hMZw/w9yY8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2Z/ckAAADdAAAADwAAAAAAAAAAAAAAAACYAgAA&#10;ZHJzL2Rvd25yZXYueG1sUEsFBgAAAAAEAAQA9QAAAI4DAAAAAA==&#10;" fillcolor="#ccc [669]" strokecolor="#4579b8 [3044]">
                  <v:shadow on="t" color="black" opacity="22937f" origin=",.5" offset="0,.63889mm"/>
                </v:rect>
                <v:rect id="Rectangle 2355" o:spid="_x0000_s1162"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l2e8UA&#10;AADdAAAADwAAAGRycy9kb3ducmV2LnhtbESPX2vCQBDE3wt+h2OFvtVLlYikniKFihUs+Kfv29w2&#10;Cc3thdxqop/eKxT6OMzMb5j5sne1ulAbKs8GnkcJKOLc24oLA6fj29MMVBBki7VnMnClAMvF4GGO&#10;mfUd7+lykEJFCIcMDZQiTaZ1yEtyGEa+IY7et28dSpRtoW2LXYS7Wo+TZKodVhwXSmzotaT853B2&#10;BmS65n4Xtuk2vH9szuJXn1+3zpjHYb96ASXUy3/4r72xBsaTNIXfN/EJ6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6XZ7xQAAAN0AAAAPAAAAAAAAAAAAAAAAAJgCAABkcnMv&#10;ZG93bnJldi54bWxQSwUGAAAAAAQABAD1AAAAigMAAAAA&#10;" fillcolor="#84a6d1 [2260]" strokecolor="#4579b8 [3044]">
                  <v:shadow on="t" color="black" opacity="22937f" origin=",.5" offset="0,.63889mm"/>
                </v:rect>
                <v:rect id="Rectangle 2356" o:spid="_x0000_s1163"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voDMUA&#10;AADdAAAADwAAAGRycy9kb3ducmV2LnhtbESPX2vCQBDE3wt+h2OFvtVLFYOkniKFihUs+Kfv29w2&#10;Cc3thdxqop/eKxT6OMzMb5j5sne1ulAbKs8GnkcJKOLc24oLA6fj29MMVBBki7VnMnClAMvF4GGO&#10;mfUd7+lykEJFCIcMDZQiTaZ1yEtyGEa+IY7et28dSpRtoW2LXYS7Wo+TJNUOK44LJTb0WlL+czg7&#10;A5Kuud+F7XQb3j82Z/Grz69bZ8zjsF+9gBLq5T/8195YA+PJNIXfN/EJ6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gMxQAAAN0AAAAPAAAAAAAAAAAAAAAAAJgCAABkcnMv&#10;ZG93bnJldi54bWxQSwUGAAAAAAQABAD1AAAAigMAAAAA&#10;" fillcolor="#84a6d1 [2260]" strokecolor="#4579b8 [3044]">
                  <v:shadow on="t" color="black" opacity="22937f" origin=",.5" offset="0,.63889mm"/>
                </v:rect>
                <v:rect id="Rectangle 2357" o:spid="_x0000_s1164"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7L8gA&#10;AADdAAAADwAAAGRycy9kb3ducmV2LnhtbESPW2vCQBSE3wv+h+UIfasbLVWJrhJCLz4UrBd8PmSP&#10;SUz2bMhuTeyv7xaEPg4z8w2zXPemFldqXWlZwXgUgSDOrC45V3A8vD3NQTiPrLG2TApu5GC9Gjws&#10;Mda24x1d9z4XAcIuRgWF900spcsKMuhGtiEO3tm2Bn2QbS51i12Am1pOomgqDZYcFgpsKC0oq/bf&#10;RkHytT25Zt6l77vL50eV1NVPlr4q9TjskwUIT73/D9/bG61g8vwyg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vsvyAAAAN0AAAAPAAAAAAAAAAAAAAAAAJgCAABk&#10;cnMvZG93bnJldi54bWxQSwUGAAAAAAQABAD1AAAAjQMAAAAA&#10;" fillcolor="white [3212]" strokecolor="#4579b8 [3044]">
                  <v:shadow on="t" color="black" opacity="22937f" origin=",.5" offset="0,.63889mm"/>
                </v:rect>
                <v:rect id="Rectangle 2358" o:spid="_x0000_s1165"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cQA&#10;AADdAAAADwAAAGRycy9kb3ducmV2LnhtbERPTWvCQBC9F/oflil4q5sqFUndhBBa9SBYbel5yE6T&#10;NNnZkF1N6q93D4LHx/tepaNpxZl6V1tW8DKNQBAXVtdcKvj++nhegnAeWWNrmRT8k4M0eXxYYazt&#10;wAc6H30pQgi7GBVU3nexlK6oyKCb2o44cL+2N+gD7EupexxCuGnlLIoW0mDNoaHCjvKKiuZ4Mgqy&#10;z/2P65ZDvj787TZN1jaXIn9XavI0Zm8gPI3+Lr65t1rBbP4a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b13EAAAA3QAAAA8AAAAAAAAAAAAAAAAAmAIAAGRycy9k&#10;b3ducmV2LnhtbFBLBQYAAAAABAAEAPUAAACJAwAAAAA=&#10;" fillcolor="white [3212]" strokecolor="#4579b8 [3044]">
                  <v:shadow on="t" color="black" opacity="22937f" origin=",.5" offset="0,.63889mm"/>
                </v:rect>
                <v:rect id="Rectangle 2359" o:spid="_x0000_s1166"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KxsgA&#10;AADdAAAADwAAAGRycy9kb3ducmV2LnhtbESPW2vCQBSE3wv+h+UIfasbLRWNrhJCLz4UrBd8PmSP&#10;SUz2bMhuTeyv7xaEPg4z8w2zXPemFldqXWlZwXgUgSDOrC45V3A8vD3NQDiPrLG2TApu5GC9Gjws&#10;Mda24x1d9z4XAcIuRgWF900spcsKMuhGtiEO3tm2Bn2QbS51i12Am1pOomgqDZYcFgpsKC0oq/bf&#10;RkHytT25Ztal77vL50eV1NVPlr4q9TjskwUIT73/D9/bG61g8vwy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ocrGyAAAAN0AAAAPAAAAAAAAAAAAAAAAAJgCAABk&#10;cnMvZG93bnJldi54bWxQSwUGAAAAAAQABAD1AAAAjQMAAAAA&#10;" fillcolor="white [3212]" strokecolor="#4579b8 [3044]">
                  <v:shadow on="t" color="black" opacity="22937f" origin=",.5" offset="0,.63889mm"/>
                </v:rect>
                <v:rect id="Rectangle 2360" o:spid="_x0000_s1167"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5sQA&#10;AADdAAAADwAAAGRycy9kb3ducmV2LnhtbERPy2rCQBTdF/yH4Ra6q5OmIBIdQwj2sRBsbHF9yVyT&#10;mMydkJma1K93FgWXh/Nep5PpxIUG11hW8DKPQBCXVjdcKfj5fntegnAeWWNnmRT8kYN0M3tYY6Lt&#10;yAVdDr4SIYRdggpq7/tESlfWZNDNbU8cuJMdDPoAh0rqAccQbjoZR9FCGmw4NNTYU15T2R5+jYLs&#10;a390/XLM34vz7qPNuvZa5lulnh6nbAXC0+Tv4n/3p1YQvy7C/vAmPA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3qebEAAAA3QAAAA8AAAAAAAAAAAAAAAAAmAIAAGRycy9k&#10;b3ducmV2LnhtbFBLBQYAAAAABAAEAPUAAACJAwAAAAA=&#10;" fillcolor="white [3212]" strokecolor="#4579b8 [3044]">
                  <v:shadow on="t" color="black" opacity="22937f" origin=",.5" offset="0,.63889mm"/>
                </v:rect>
                <v:rect id="Rectangle 2361" o:spid="_x0000_s1168"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MfcYA&#10;AADdAAAADwAAAGRycy9kb3ducmV2LnhtbESPQWvCQBSE74X+h+UJ3upGBZHoKiG0tQfBasXzI/tM&#10;YrJvQ3Y1qb/eLQg9DjPzDbNc96YWN2pdaVnBeBSBIM6sLjlXcPz5eJuDcB5ZY22ZFPySg/Xq9WWJ&#10;sbYd7+l28LkIEHYxKii8b2IpXVaQQTeyDXHwzrY16INsc6lb7ALc1HISRTNpsOSwUGBDaUFZdbga&#10;Bcn37uSaeZd+7i/bTZXU1T1L35UaDvpkAcJT7//Dz/aXVjCZzsbw9y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sMfcYAAADdAAAADwAAAAAAAAAAAAAAAACYAgAAZHJz&#10;L2Rvd25yZXYueG1sUEsFBgAAAAAEAAQA9QAAAIsDAAAAAA==&#10;" fillcolor="white [3212]" strokecolor="#4579b8 [3044]">
                  <v:shadow on="t" color="black" opacity="22937f" origin=",.5" offset="0,.63889mm"/>
                </v:rect>
                <v:rect id="Rectangle 2362" o:spid="_x0000_s1169"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mSCscA&#10;AADdAAAADwAAAGRycy9kb3ducmV2LnhtbESPT2vCQBTE7wW/w/KE3urGFESiq4Rgaw8F6x88P7LP&#10;JCb7NmRXk/bTu4VCj8PM/IZZrgfTiDt1rrKsYDqJQBDnVldcKDgd317mIJxH1thYJgXf5GC9Gj0t&#10;MdG25z3dD74QAcIuQQWl920ipctLMugmtiUO3sV2Bn2QXSF1h32Am0bGUTSTBisOCyW2lJWU14eb&#10;UZB+7c6unffZ+/76ua3Tpv7Js41Sz+MhXYDwNPj/8F/7QyuIX2cx/L4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pkgrHAAAA3QAAAA8AAAAAAAAAAAAAAAAAmAIAAGRy&#10;cy9kb3ducmV2LnhtbFBLBQYAAAAABAAEAPUAAACMAwAAAAA=&#10;" fillcolor="white [3212]" strokecolor="#4579b8 [3044]">
                  <v:shadow on="t" color="black" opacity="22937f" origin=",.5" offset="0,.63889mm"/>
                </v:rect>
                <v:rect id="Rectangle 2363" o:spid="_x0000_s1170"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3kccA&#10;AADdAAAADwAAAGRycy9kb3ducmV2LnhtbESPT2vCQBTE74V+h+UVvNWNCiLRVULQ6qHQ+gfPj+wz&#10;icm+Ddmtif303YLgcZiZ3zCLVW9qcaPWlZYVjIYRCOLM6pJzBafj5n0GwnlkjbVlUnAnB6vl68sC&#10;Y2073tPt4HMRIOxiVFB438RSuqwgg25oG+LgXWxr0AfZ5lK32AW4qeU4iqbSYMlhocCG0oKy6vBj&#10;FCTfX2fXzLr0Y3/93FZJXf1m6VqpwVufzEF46v0z/GjvtILxZDqB/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N5HHAAAA3QAAAA8AAAAAAAAAAAAAAAAAmAIAAGRy&#10;cy9kb3ducmV2LnhtbFBLBQYAAAAABAAEAPUAAACMAwAAAAA=&#10;" fillcolor="white [3212]" strokecolor="#4579b8 [3044]">
                  <v:shadow on="t" color="black" opacity="22937f" origin=",.5" offset="0,.63889mm"/>
                </v:rect>
                <v:rect id="Rectangle 2364" o:spid="_x0000_s1171"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v5ccA&#10;AADdAAAADwAAAGRycy9kb3ducmV2LnhtbESPT2vCQBTE70K/w/IK3nRTFZHoKiG06qHgn5aeH9ln&#10;kib7NmRXE/vpuwWhx2FmfsOsNr2pxY1aV1pW8DKOQBBnVpecK/j8eBstQDiPrLG2TAru5GCzfhqs&#10;MNa24xPdzj4XAcIuRgWF900spcsKMujGtiEO3sW2Bn2QbS51i12Am1pOomguDZYcFgpsKC0oq85X&#10;oyA5Hr5cs+jS7en7fVcldfWTpa9KDZ/7ZAnCU+//w4/2XiuYTOc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Mr+XHAAAA3QAAAA8AAAAAAAAAAAAAAAAAmAIAAGRy&#10;cy9kb3ducmV2LnhtbFBLBQYAAAAABAAEAPUAAACMAwAAAAA=&#10;" fillcolor="white [3212]" strokecolor="#4579b8 [3044]">
                  <v:shadow on="t" color="black" opacity="22937f" origin=",.5" offset="0,.63889mm"/>
                </v:rect>
                <v:rect id="Rectangle 2365" o:spid="_x0000_s1172"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AKfscA&#10;AADdAAAADwAAAGRycy9kb3ducmV2LnhtbESPT2vCQBTE70K/w/IK3nRTRZHoKiG06qHgn5aeH9ln&#10;kib7NmRXE/vpuwWhx2FmfsOsNr2pxY1aV1pW8DKOQBBnVpecK/j8eBstQDiPrLG2TAru5GCzfhqs&#10;MNa24xPdzj4XAcIuRgWF900spcsKMujGtiEO3sW2Bn2QbS51i12Am1pOomguDZYcFgpsKC0oq85X&#10;oyA5Hr5cs+jS7en7fVcldfWTpa9KDZ/7ZAnCU+//w4/2XiuYTOc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ACn7HAAAA3QAAAA8AAAAAAAAAAAAAAAAAmAIAAGRy&#10;cy9kb3ducmV2LnhtbFBLBQYAAAAABAAEAPUAAACMAwAAAAA=&#10;" fillcolor="white [3212]" strokecolor="#4579b8 [3044]">
                  <v:shadow on="t" color="black" opacity="22937f" origin=",.5" offset="0,.63889mm"/>
                </v:rect>
                <v:rect id="Rectangle 2366" o:spid="_x0000_s1173"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KUCccA&#10;AADdAAAADwAAAGRycy9kb3ducmV2LnhtbESPT2vCQBTE74LfYXlCb7rRQpDoKiHY2kOh9Q+eH9ln&#10;EpN9G7KrSfvpu4VCj8PM/IZZbwfTiAd1rrKsYD6LQBDnVldcKDifXqZLEM4ja2wsk4IvcrDdjEdr&#10;TLTt+UCPoy9EgLBLUEHpfZtI6fKSDLqZbYmDd7WdQR9kV0jdYR/gppGLKIqlwYrDQoktZSXl9fFu&#10;FKSfHxfXLvvs9XB739dpU3/n2U6pp8mQrkB4Gvx/+K/9phUsnuMY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SlAnHAAAA3QAAAA8AAAAAAAAAAAAAAAAAmAIAAGRy&#10;cy9kb3ducmV2LnhtbFBLBQYAAAAABAAEAPUAAACMAwAAAAA=&#10;" fillcolor="white [3212]" strokecolor="#4579b8 [3044]">
                  <v:shadow on="t" color="black" opacity="22937f" origin=",.5" offset="0,.63889mm"/>
                </v:rect>
                <v:rect id="Rectangle 2367" o:spid="_x0000_s1174"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4xkscA&#10;AADdAAAADwAAAGRycy9kb3ducmV2LnhtbESPQWvCQBSE74X+h+UVvNWNClaiq4SgtgehasXzI/tM&#10;YrJvQ3Y1aX+9Wyj0OMzMN8xi1Zta3Kl1pWUFo2EEgjizuuRcwelr8zoD4TyyxtoyKfgmB6vl89MC&#10;Y207PtD96HMRIOxiVFB438RSuqwgg25oG+LgXWxr0AfZ5lK32AW4qeU4iqbSYMlhocCG0oKy6ngz&#10;CpL959k1sy7dHq679yqpq58sXSs1eOmTOQhPvf8P/7U/tILxZPoG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eMZLHAAAA3QAAAA8AAAAAAAAAAAAAAAAAmAIAAGRy&#10;cy9kb3ducmV2LnhtbFBLBQYAAAAABAAEAPUAAACMAwAAAAA=&#10;" fillcolor="white [3212]" strokecolor="#4579b8 [3044]">
                  <v:shadow on="t" color="black" opacity="22937f" origin=",.5" offset="0,.63889mm"/>
                </v:rect>
                <v:rect id="Rectangle 2368" o:spid="_x0000_s1175"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Gl4MQA&#10;AADdAAAADwAAAGRycy9kb3ducmV2LnhtbERPy2rCQBTdF/yH4Ra6q5OmIBIdQwj2sRBsbHF9yVyT&#10;mMydkJma1K93FgWXh/Nep5PpxIUG11hW8DKPQBCXVjdcKfj5fntegnAeWWNnmRT8kYN0M3tYY6Lt&#10;yAVdDr4SIYRdggpq7/tESlfWZNDNbU8cuJMdDPoAh0rqAccQbjoZR9FCGmw4NNTYU15T2R5+jYLs&#10;a390/XLM34vz7qPNuvZa5lulnh6nbAXC0+Tv4n/3p1YQvy7C3PAmPA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BpeDEAAAA3QAAAA8AAAAAAAAAAAAAAAAAmAIAAGRycy9k&#10;b3ducmV2LnhtbFBLBQYAAAAABAAEAPUAAACJAwAAAAA=&#10;" fillcolor="white [3212]" strokecolor="#4579b8 [3044]">
                  <v:shadow on="t" color="black" opacity="22937f" origin=",.5" offset="0,.63889mm"/>
                </v:rect>
                <v:rect id="Rectangle 2369" o:spid="_x0000_s1176"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83skA&#10;AADdAAAADwAAAGRycy9kb3ducmV2LnhtbESPQU/CQBSE7yb8h80z8UJgCwSslYUQ0QTiRQsHj8/u&#10;sy3tvm26a6n+epeExONkZr7JLNe9qUVHrSstK5iMIxDEmdUl5wqOh5dRDMJ5ZI21ZVLwQw7Wq8HN&#10;EhNtz/xOXepzESDsElRQeN8kUrqsIINubBvi4H3Z1qAPss2lbvEc4KaW0yhaSIMlh4UCG3oqKKvS&#10;b6Mg/thn1f3zcTjbvs3z7al6/e3ST6XubvvNIwhPvf8PX9s7rWA6WzzA5U14An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YD83skAAADdAAAADwAAAAAAAAAAAAAAAACYAgAA&#10;ZHJzL2Rvd25yZXYueG1sUEsFBgAAAAAEAAQA9QAAAI4DAAAAAA==&#10;" fillcolor="#ccc [669]" strokecolor="#4579b8 [3044]">
                  <v:shadow on="t" color="black" opacity="22937f" origin=",.5" offset="0,.63889mm"/>
                </v:rect>
                <v:rect id="Rectangle 2370" o:spid="_x0000_s1177"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Jg8MA&#10;AADdAAAADwAAAGRycy9kb3ducmV2LnhtbERPTWvCQBC9F/wPywi91Y2WakldRQTFChVM9T7Njkkw&#10;Oxuyo0n767uHQo+P9z1f9q5Wd2pD5dnAeJSAIs69rbgwcPrcPL2CCoJssfZMBr4pwHIxeJhjan3H&#10;R7pnUqgYwiFFA6VIk2od8pIchpFviCN38a1DibAttG2xi+Gu1pMkmWqHFceGEhtal5Rfs5szINMt&#10;9x9h/7IP74fdTfzq/PXTGfM47FdvoIR6+Rf/uXfWwOR5FvfHN/EJ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uJg8MAAADdAAAADwAAAAAAAAAAAAAAAACYAgAAZHJzL2Rv&#10;d25yZXYueG1sUEsFBgAAAAAEAAQA9QAAAIgDAAAAAA==&#10;" fillcolor="#84a6d1 [2260]" strokecolor="#4579b8 [3044]">
                  <v:shadow on="t" color="black" opacity="22937f" origin=",.5" offset="0,.63889mm"/>
                </v:rect>
                <v:rect id="Rectangle 2371" o:spid="_x0000_s1178"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sGMUA&#10;AADdAAAADwAAAGRycy9kb3ducmV2LnhtbESPUWvCQBCE3wv+h2OFvtWLlmqJniKCxQoVtO37mluT&#10;YG4v5FaT+uu9QqGPw8x8w8wWnavUlZpQejYwHCSgiDNvS84NfH2un15BBUG2WHkmAz8UYDHvPcww&#10;tb7lPV0PkqsI4ZCigUKkTrUOWUEOw8DXxNE7+cahRNnk2jbYRrir9ChJxtphyXGhwJpWBWXnw8UZ&#10;kPEbdx9h+7IN77vNRfzy+3hrjXnsd8spKKFO/sN/7Y01MHqeDOH3TXwCe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ywYxQAAAN0AAAAPAAAAAAAAAAAAAAAAAJgCAABkcnMv&#10;ZG93bnJldi54bWxQSwUGAAAAAAQABAD1AAAAigMAAAAA&#10;" fillcolor="#84a6d1 [2260]" strokecolor="#4579b8 [3044]">
                  <v:shadow on="t" color="black" opacity="22937f" origin=",.5" offset="0,.63889mm"/>
                </v:rect>
                <v:rect id="Rectangle 2372" o:spid="_x0000_s1179"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AE18cA&#10;AADdAAAADwAAAGRycy9kb3ducmV2LnhtbESPQWvCQBSE74L/YXmF3nTTFKxEVwnBth6Eqi2eH9nX&#10;JE32bchuTfTXu4WCx2FmvmGW68E04kydqywreJpGIIhzqysuFHx9vk7mIJxH1thYJgUXcrBejUdL&#10;TLTt+UDnoy9EgLBLUEHpfZtI6fKSDLqpbYmD9207gz7IrpC6wz7ATSPjKJpJgxWHhRJbykrK6+Ov&#10;UZDuP06unffZ2+Fn916nTX3Ns41Sjw9DugDhafD38H97qxXEzy8x/L0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wBNfHAAAA3QAAAA8AAAAAAAAAAAAAAAAAmAIAAGRy&#10;cy9kb3ducmV2LnhtbFBLBQYAAAAABAAEAPUAAACMAwAAAAA=&#10;" fillcolor="white [3212]" strokecolor="#4579b8 [3044]">
                  <v:shadow on="t" color="black" opacity="22937f" origin=",.5" offset="0,.63889mm"/>
                </v:rect>
                <v:rect id="Rectangle 2373" o:spid="_x0000_s1180"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nR/MYA&#10;AADdAAAADwAAAGRycy9kb3ducmV2LnhtbESPS2vDMBCE74X+B7GF3hqpTsnDiRKSkkAp5JDnebE2&#10;lqm1MpYau/31VaHQ4zAz3zDzZe9qcaM2VJ41PA8UCOLCm4pLDafj9mkCIkRkg7Vn0vBFAZaL+7s5&#10;5sZ3vKfbIZYiQTjkqMHG2ORShsKSwzDwDXHyrr51GJNsS2la7BLc1TJTaiQdVpwWLDb0aqn4OHw6&#10;DcquR2f6ft9kQV1edpvttDufotaPD/1qBiJSH//Df+03oyEbjofw+yY9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nR/MYAAADdAAAADwAAAAAAAAAAAAAAAACYAgAAZHJz&#10;L2Rvd25yZXYueG1sUEsFBgAAAAAEAAQA9QAAAIsDAAAAAA==&#10;" fillcolor="#1f497d [3215]" strokecolor="#4579b8 [3044]">
                  <v:shadow on="t" color="black" opacity="22937f" origin=",.5" offset="0,.63889mm"/>
                </v:rect>
                <v:rect id="Rectangle 2374" o:spid="_x0000_s1181"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JiMcA&#10;AADdAAAADwAAAGRycy9kb3ducmV2LnhtbESPT2sCMRTE74V+h/AKvdXErVhdjaJFoRQ81H/nx+a5&#10;Wdy8LJvU3fbTN4VCj8PM/IaZL3tXixu1ofKsYThQIIgLbyouNRwP26cJiBCRDdaeScMXBVgu7u/m&#10;mBvf8Qfd9rEUCcIhRw02xiaXMhSWHIaBb4iTd/Gtw5hkW0rTYpfgrpaZUmPpsOK0YLGhV0vFdf/p&#10;NCi7Hp/o+32TBXUe7TbbaXc6Rq0fH/rVDESkPv6H/9pvRkP2/DKC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QSYjHAAAA3QAAAA8AAAAAAAAAAAAAAAAAmAIAAGRy&#10;cy9kb3ducmV2LnhtbFBLBQYAAAAABAAEAPUAAACMAwAAAAA=&#10;" fillcolor="#1f497d [3215]" strokecolor="#4579b8 [3044]">
                  <v:shadow on="t" color="black" opacity="22937f" origin=",.5" offset="0,.63889mm"/>
                </v:rect>
                <v:rect id="Rectangle 2375" o:spid="_x0000_s1182"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mco8gA&#10;AADdAAAADwAAAGRycy9kb3ducmV2LnhtbESPW2vCQBSE3wv+h+UIfasbLVWJrhJCLz4UrBd8PmSP&#10;SUz2bMhuTeyv7xaEPg4z8w2zXPemFldqXWlZwXgUgSDOrC45V3A8vD3NQTiPrLG2TApu5GC9Gjws&#10;Mda24x1d9z4XAcIuRgWF900spcsKMuhGtiEO3tm2Bn2QbS51i12Am1pOomgqDZYcFgpsKC0oq/bf&#10;RkHytT25Zt6l77vL50eV1NVPlr4q9TjskwUIT73/D9/bG61g8jx7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WZyjyAAAAN0AAAAPAAAAAAAAAAAAAAAAAJgCAABk&#10;cnMvZG93bnJldi54bWxQSwUGAAAAAAQABAD1AAAAjQMAAAAA&#10;" fillcolor="white [3212]" strokecolor="#4579b8 [3044]">
                  <v:shadow on="t" color="black" opacity="22937f" origin=",.5" offset="0,.63889mm"/>
                </v:rect>
                <v:rect id="Rectangle 2376" o:spid="_x0000_s1183"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C1McA&#10;AADdAAAADwAAAGRycy9kb3ducmV2LnhtbESPQWvCQBSE74X+h+UVvNWNClaiq4SgtgehasXzI/tM&#10;YrJvQ3Y1aX+9Wyj0OMzMN8xi1Zta3Kl1pWUFo2EEgjizuuRcwelr8zoD4TyyxtoyKfgmB6vl89MC&#10;Y207PtD96HMRIOxiVFB438RSuqwgg25oG+LgXWxr0AfZ5lK32AW4qeU4iqbSYMlhocCG0oKy6ngz&#10;CpL959k1sy7dHq679yqpq58sXSs1eOmTOQhPvf8P/7U/tILx5G0K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LAtTHAAAA3QAAAA8AAAAAAAAAAAAAAAAAmAIAAGRy&#10;cy9kb3ducmV2LnhtbFBLBQYAAAAABAAEAPUAAACMAwAAAAA=&#10;" fillcolor="white [3212]" strokecolor="#4579b8 [3044]">
                  <v:shadow on="t" color="black" opacity="22937f" origin=",.5" offset="0,.63889mm"/>
                </v:rect>
                <v:rect id="Rectangle 2377" o:spid="_x0000_s1184"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enT8cA&#10;AADdAAAADwAAAGRycy9kb3ducmV2LnhtbESPT2vCQBTE70K/w/IK3nRTBZXoKiG06qHgn5aeH9ln&#10;kib7NmRXE/vpuwWhx2FmfsOsNr2pxY1aV1pW8DKOQBBnVpecK/j8eBstQDiPrLG2TAru5GCzfhqs&#10;MNa24xPdzj4XAcIuRgWF900spcsKMujGtiEO3sW2Bn2QbS51i12Am1pOomgmDZYcFgpsKC0oq85X&#10;oyA5Hr5cs+jS7en7fVcldfWTpa9KDZ/7ZAnCU+//w4/2XiuYTOdz+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Hp0/HAAAA3QAAAA8AAAAAAAAAAAAAAAAAmAIAAGRy&#10;cy9kb3ducmV2LnhtbFBLBQYAAAAABAAEAPUAAACMAwAAAAA=&#10;" fillcolor="white [3212]" strokecolor="#4579b8 [3044]">
                  <v:shadow on="t" color="black" opacity="22937f" origin=",.5" offset="0,.63889mm"/>
                </v:rect>
                <v:rect id="Rectangle 2378" o:spid="_x0000_s1185"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zPcQA&#10;AADdAAAADwAAAGRycy9kb3ducmV2LnhtbERPTWvCQBC9F/oflil4q5sqVEndhBBa9SBYbel5yE6T&#10;NNnZkF1N6q93D4LHx/tepaNpxZl6V1tW8DKNQBAXVtdcKvj++nhegnAeWWNrmRT8k4M0eXxYYazt&#10;wAc6H30pQgi7GBVU3nexlK6oyKCb2o44cL+2N+gD7EupexxCuGnlLIpepcGaQ0OFHeUVFc3xZBRk&#10;n/sf1y2HfH34222arG0uRf6u1ORpzN5AeBr9XXxzb7WC2XwR5oY34Qn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Mz3EAAAA3QAAAA8AAAAAAAAAAAAAAAAAmAIAAGRycy9k&#10;b3ducmV2LnhtbFBLBQYAAAAABAAEAPUAAACJAwAAAAA=&#10;" fillcolor="white [3212]" strokecolor="#4579b8 [3044]">
                  <v:shadow on="t" color="black" opacity="22937f" origin=",.5" offset="0,.63889mm"/>
                </v:rect>
                <v:rect id="Rectangle 2379" o:spid="_x0000_s1186"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WpsgA&#10;AADdAAAADwAAAGRycy9kb3ducmV2LnhtbESPW2vCQBSE3wv+h+UIfasbLVSNrhJCLz4UrBd8PmSP&#10;SUz2bMhuTeyv7xaEPg4z8w2zXPemFldqXWlZwXgUgSDOrC45V3A8vD3NQDiPrLG2TApu5GC9Gjws&#10;Mda24x1d9z4XAcIuRgWF900spcsKMuhGtiEO3tm2Bn2QbS51i12Am1pOouhFGiw5LBTYUFpQVu2/&#10;jYLka3tyzaxL33eXz48qqaufLH1V6nHYJwsQnnr/H763N1rB5Hk6h7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FJamyAAAAN0AAAAPAAAAAAAAAAAAAAAAAJgCAABk&#10;cnMvZG93bnJldi54bWxQSwUGAAAAAAQABAD1AAAAjQMAAAAA&#10;" fillcolor="white [3212]" strokecolor="#4579b8 [3044]">
                  <v:shadow on="t" color="black" opacity="22937f" origin=",.5" offset="0,.63889mm"/>
                </v:rect>
                <v:rect id="Rectangle 2380" o:spid="_x0000_s1187"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rMMA&#10;AADdAAAADwAAAGRycy9kb3ducmV2LnhtbERPy2oCMRTdC/2HcAvuNOlYxE6NoqIghS58dX2Z3E6G&#10;Tm6GSXTGfn2zKLg8nPd82bta3KgNlWcNL2MFgrjwpuJSw/m0G81AhIhssPZMGu4UYLl4GswxN77j&#10;A92OsRQphEOOGmyMTS5lKCw5DGPfECfu27cOY4JtKU2LXQp3tcyUmkqHFacGiw1tLBU/x6vToOx6&#10;eqHfj20W1Nfr53b31l3OUevhc796BxGpjw/xv3tvNGSTWdqf3q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4/rMMAAADdAAAADwAAAAAAAAAAAAAAAACYAgAAZHJzL2Rv&#10;d25yZXYueG1sUEsFBgAAAAAEAAQA9QAAAIgDAAAAAA==&#10;" fillcolor="#1f497d [3215]" strokecolor="#4579b8 [3044]">
                  <v:shadow on="t" color="black" opacity="22937f" origin=",.5" offset="0,.63889mm"/>
                </v:rect>
                <v:rect id="Rectangle 2381" o:spid="_x0000_s1188"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KaN8YA&#10;AADdAAAADwAAAGRycy9kb3ducmV2LnhtbESPQWsCMRSE74X+h/AK3mriWsSuRmmLQhF6qNWeH5vn&#10;ZunmZdlEd/XXG6HgcZiZb5j5sne1OFEbKs8aRkMFgrjwpuJSw+5n/TwFESKywdozaThTgOXi8WGO&#10;ufEdf9NpG0uRIBxy1GBjbHIpQ2HJYRj6hjh5B986jEm2pTQtdgnuapkpNZEOK04LFhv6sFT8bY9O&#10;g7Lvkz1dNqssqN+Xr9X6tdvvotaDp/5tBiJSH+/h//an0ZCNpyO4vU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KaN8YAAADdAAAADwAAAAAAAAAAAAAAAACYAgAAZHJz&#10;L2Rvd25yZXYueG1sUEsFBgAAAAAEAAQA9QAAAIsDAAAAAA==&#10;" fillcolor="#1f497d [3215]" strokecolor="#4579b8 [3044]">
                  <v:shadow on="t" color="black" opacity="22937f" origin=",.5" offset="0,.63889mm"/>
                </v:rect>
                <v:rect id="Rectangle 2382" o:spid="_x0000_s1189"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08McA&#10;AADdAAAADwAAAGRycy9kb3ducmV2LnhtbESPQWvCQBSE74X+h+UVequbpiAhdZUQ1PYgWLX0/Mi+&#10;Jmmyb0N2NdFf7xYEj8PMfMPMFqNpxYl6V1tW8DqJQBAXVtdcKvg+rF4SEM4ja2wtk4IzOVjMHx9m&#10;mGo78I5Oe1+KAGGXooLK+y6V0hUVGXQT2xEH79f2Bn2QfSl1j0OAm1bGUTSVBmsOCxV2lFdUNPuj&#10;UZB9bX9clwz5eve3+WiytrkU+VKp56cxewfhafT38K39qRXEb0kM/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ldPDHAAAA3QAAAA8AAAAAAAAAAAAAAAAAmAIAAGRy&#10;cy9kb3ducmV2LnhtbFBLBQYAAAAABAAEAPUAAACMAwAAAAA=&#10;" fillcolor="white [3212]" strokecolor="#4579b8 [3044]">
                  <v:shadow on="t" color="black" opacity="22937f" origin=",.5" offset="0,.63889mm"/>
                </v:rect>
                <v:rect id="Rectangle 2383" o:spid="_x0000_s1190"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Ra8cA&#10;AADdAAAADwAAAGRycy9kb3ducmV2LnhtbESPT2vCQBTE7wW/w/KE3upGhRKiq4Rgaw9C6x88P7LP&#10;JCb7NmRXE/vpu4VCj8PM/IZZrgfTiDt1rrKsYDqJQBDnVldcKDgd315iEM4ja2wsk4IHOVivRk9L&#10;TLTteU/3gy9EgLBLUEHpfZtI6fKSDLqJbYmDd7GdQR9kV0jdYR/gppGzKHqVBisOCyW2lJWU14eb&#10;UZB+fZ5dG/fZ+/6629ZpU3/n2Uap5/GQLkB4Gvx/+K/9oRXM5vEc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p0WvHAAAA3QAAAA8AAAAAAAAAAAAAAAAAmAIAAGRy&#10;cy9kb3ducmV2LnhtbFBLBQYAAAAABAAEAPUAAACMAwAAAAA=&#10;" fillcolor="white [3212]" strokecolor="#4579b8 [3044]">
                  <v:shadow on="t" color="black" opacity="22937f" origin=",.5" offset="0,.63889mm"/>
                </v:rect>
                <v:rect id="Rectangle 2385" o:spid="_x0000_s1191"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zUMYA&#10;AADdAAAADwAAAGRycy9kb3ducmV2LnhtbESPQWvCQBSE74X+h+UVvNWNsRWNrmILhR5SJVHvj+wz&#10;CWbfhuzWxH/vFgoeh5n5hlltBtOIK3WutqxgMo5AEBdW11wqOB6+XucgnEfW2FgmBTdysFk/P60w&#10;0bbnjK65L0WAsEtQQeV9m0jpiooMurFtiYN3tp1BH2RXSt1hH+CmkXEUzaTBmsNChS19VlRc8l+j&#10;YL/bZu3xLbaLBf2cdulpuMj0Q6nRy7BdgvA0+Ef4v/2tFcTT+Tv8vQlP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zUMYAAADdAAAADwAAAAAAAAAAAAAAAACYAgAAZHJz&#10;L2Rvd25yZXYueG1sUEsFBgAAAAAEAAQA9QAAAIsDAAAAAA==&#10;" fillcolor="#c6615e [2901]" strokecolor="#4579b8 [3044]">
                  <v:shadow on="t" color="black" opacity="22937f" origin=",.5" offset="0,.63889mm"/>
                </v:rect>
                <v:rect id="Rectangle 2386" o:spid="_x0000_s1192"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vES8UA&#10;AADdAAAADwAAAGRycy9kb3ducmV2LnhtbESPUWvCQBCE3wv+h2OFvtVLFYOkniKCYoUWtO37NrdN&#10;QnN7Ibea6K/3CgUfh5n5hpkve1erM7Wh8mzgeZSAIs69rbgw8PmxeZqBCoJssfZMBi4UYLkYPMwx&#10;s77jA52PUqgI4ZChgVKkybQOeUkOw8g3xNH78a1DibIttG2xi3BX63GSpNphxXGhxIbWJeW/x5Mz&#10;IOmW+7ewn+7D6/vuJH719X3tjHkc9qsXUEK93MP/7Z01MJ7MUvh7E5+A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8RLxQAAAN0AAAAPAAAAAAAAAAAAAAAAAJgCAABkcnMv&#10;ZG93bnJldi54bWxQSwUGAAAAAAQABAD1AAAAigMAAAAA&#10;" fillcolor="#84a6d1 [2260]" strokecolor="#4579b8 [3044]">
                  <v:shadow on="t" color="black" opacity="22937f" origin=",.5" offset="0,.63889mm"/>
                </v:rect>
                <v:rect id="Rectangle 2387" o:spid="_x0000_s1193"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XaMcA&#10;AADdAAAADwAAAGRycy9kb3ducmV2LnhtbESPT2vCQBTE7wW/w/KE3upGCzVEVwnB/jkIVVs8P7Kv&#10;SZrs25DdmuindwuCx2FmfsMs14NpxIk6V1lWMJ1EIIhzqysuFHx/vT7FIJxH1thYJgVncrBejR6W&#10;mGjb855OB1+IAGGXoILS+zaR0uUlGXQT2xIH78d2Bn2QXSF1h32Am0bOouhFGqw4LJTYUlZSXh/+&#10;jIJ093l0bdxnb/vf7XudNvUlzzZKPY6HdAHC0+Dv4Vv7QyuYPcdz+H8Tno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S12jHAAAA3QAAAA8AAAAAAAAAAAAAAAAAmAIAAGRy&#10;cy9kb3ducmV2LnhtbFBLBQYAAAAABAAEAPUAAACMAwAAAAA=&#10;" fillcolor="white [3212]" strokecolor="#4579b8 [3044]">
                  <v:shadow on="t" color="black" opacity="22937f" origin=",.5" offset="0,.63889mm"/>
                </v:rect>
                <v:rect id="Rectangle 2388" o:spid="_x0000_s1194"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DGsMA&#10;AADdAAAADwAAAGRycy9kb3ducmV2LnhtbERPy4rCMBTdC/MP4Q7MTlMdkNIxSinzWgi+BteX5trW&#10;Njelydjq15uF4PJw3ovVYBpxoc5VlhVMJxEI4tzqigsFf4evcQzCeWSNjWVScCUHq+XLaIGJtj3v&#10;6LL3hQgh7BJUUHrfJlK6vCSDbmJb4sCdbGfQB9gVUnfYh3DTyFkUzaXBikNDiS1lJeX1/t8oSLeb&#10;o2vjPvvendc/ddrUtzz7VOrtdUg/QHga/FP8cP9qBbP3OMwNb8IT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1DGsMAAADdAAAADwAAAAAAAAAAAAAAAACYAgAAZHJzL2Rv&#10;d25yZXYueG1sUEsFBgAAAAAEAAQA9QAAAIgDAAAAAA==&#10;" fillcolor="white [3212]" strokecolor="#4579b8 [3044]">
                  <v:shadow on="t" color="black" opacity="22937f" origin=",.5" offset="0,.63889mm"/>
                </v:rect>
                <v:rect id="Rectangle 2389" o:spid="_x0000_s1195"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nbMUA&#10;AADdAAAADwAAAGRycy9kb3ducmV2LnhtbESPS2vCQBSF9wX/w3AFd3XiA7Wpo4iotHSjsbi+ZG6T&#10;YOZOyIxx2l/fKQhdHs7j4yzXwdSio9ZVlhWMhgkI4tzqigsFn+f98wKE88gaa8uk4JscrFe9pyWm&#10;2t75RF3mCxFH2KWooPS+SaV0eUkG3dA2xNH7sq1BH2VbSN3iPY6bWo6TZCYNVhwJJTa0LSm/ZjcT&#10;IV13vhyy8EGX/fvPcT4NSbU7KTXoh80rCE/B/4cf7TetYDxZvMD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WdsxQAAAN0AAAAPAAAAAAAAAAAAAAAAAJgCAABkcnMv&#10;ZG93bnJldi54bWxQSwUGAAAAAAQABAD1AAAAigMAAAAA&#10;" fillcolor="#d38482 [2261]" strokecolor="#4579b8 [3044]">
                  <v:shadow on="t" color="black" opacity="22937f" origin=",.5" offset="0,.63889mm"/>
                </v:rect>
                <v:rect id="Rectangle 2390" o:spid="_x0000_s1196"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ZwcUA&#10;AADdAAAADwAAAGRycy9kb3ducmV2LnhtbERPy2rCQBTdF/oPwy2400kVik2dhBBadSH4aOn6krlN&#10;0mTuhMxoUr/eWQhdHs57lY6mFRfqXW1ZwfMsAkFcWF1zqeDr82O6BOE8ssbWMin4Iwdp8viwwljb&#10;gY90OflShBB2MSqovO9iKV1RkUE3sx1x4H5sb9AH2JdS9ziEcNPKeRS9SIM1h4YKO8orKprT2SjI&#10;Dvtv1y2HfH383W2arG2uRf6u1ORpzN5AeBr9v/ju3moF88Vr2B/ehCcg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tnBxQAAAN0AAAAPAAAAAAAAAAAAAAAAAJgCAABkcnMv&#10;ZG93bnJldi54bWxQSwUGAAAAAAQABAD1AAAAigMAAAAA&#10;" fillcolor="white [3212]" strokecolor="#4579b8 [3044]">
                  <v:shadow on="t" color="black" opacity="22937f" origin=",.5" offset="0,.63889mm"/>
                </v:rect>
                <v:rect id="Rectangle 2391" o:spid="_x0000_s1197"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58WscA&#10;AADdAAAADwAAAGRycy9kb3ducmV2LnhtbESPT2vCQBTE74LfYXlCb7pRodjoKiG0tgeh/sPzI/tM&#10;YrJvQ3ZrUj99t1DocZiZ3zCrTW9qcafWlZYVTCcRCOLM6pJzBefT23gBwnlkjbVlUvBNDjbr4WCF&#10;sbYdH+h+9LkIEHYxKii8b2IpXVaQQTexDXHwrrY16INsc6lb7ALc1HIWRc/SYMlhocCG0oKy6vhl&#10;FCT7z4trFl26Pdx271VSV48sfVXqadQnSxCeev8f/mt/aAWz+csU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fFrHAAAA3QAAAA8AAAAAAAAAAAAAAAAAmAIAAGRy&#10;cy9kb3ducmV2LnhtbFBLBQYAAAAABAAEAPUAAACMAwAAAAA=&#10;" fillcolor="white [3212]" strokecolor="#4579b8 [3044]">
                  <v:shadow on="t" color="black" opacity="22937f" origin=",.5" offset="0,.63889mm"/>
                </v:rect>
                <v:rect id="Rectangle 2392" o:spid="_x0000_s1198"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9+cQA&#10;AADdAAAADwAAAGRycy9kb3ducmV2LnhtbESPT4vCMBTE7wt+h/AEb2tqlcVWo6ggeHAV/90fzbMt&#10;Ni+liVq//UYQ9jjMzG+Y6bw1lXhQ40rLCgb9CARxZnXJuYLzaf09BuE8ssbKMil4kYP5rPM1xVTb&#10;Jx/ocfS5CBB2KSoovK9TKV1WkEHXtzVx8K62MeiDbHKpG3wGuKlkHEU/0mDJYaHAmlYFZbfj3SjY&#10;7xaH+jyKbZLQ72W3vbQ3uV0q1eu2iwkIT63/D3/aG60gHiYxvN+EJ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FPfnEAAAA3QAAAA8AAAAAAAAAAAAAAAAAmAIAAGRycy9k&#10;b3ducmV2LnhtbFBLBQYAAAAABAAEAPUAAACJAwAAAAA=&#10;" fillcolor="#c6615e [2901]" strokecolor="#4579b8 [3044]">
                  <v:shadow on="t" color="black" opacity="22937f" origin=",.5" offset="0,.63889mm"/>
                </v:rect>
                <v:rect id="Rectangle 2393" o:spid="_x0000_s1199"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HtscA&#10;AADdAAAADwAAAGRycy9kb3ducmV2LnhtbESPT2vCQBTE70K/w/IK3nRTBbHRVUJoq4eCf1o8P7Kv&#10;SZrs25BdTeyndwWhx2FmfsMs172pxYVaV1pW8DKOQBBnVpecK/j+eh/NQTiPrLG2TAqu5GC9ehos&#10;Mda24wNdjj4XAcIuRgWF900spcsKMujGtiEO3o9tDfog21zqFrsAN7WcRNFMGiw5LBTYUFpQVh3P&#10;RkGy351cM+/Sj8Pv56ZK6uovS9+UGj73yQKEp97/hx/trVYwmb5O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wR7bHAAAA3QAAAA8AAAAAAAAAAAAAAAAAmAIAAGRy&#10;cy9kb3ducmV2LnhtbFBLBQYAAAAABAAEAPUAAACMAwAAAAA=&#10;" fillcolor="white [3212]" strokecolor="#4579b8 [3044]">
                  <v:shadow on="t" color="black" opacity="22937f" origin=",.5" offset="0,.63889mm"/>
                </v:rect>
                <v:rect id="Rectangle 2394" o:spid="_x0000_s1200"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fwsgA&#10;AADdAAAADwAAAGRycy9kb3ducmV2LnhtbESPW2vCQBSE3wv+h+UIfasbbRGNrhJCLz4UrBd8PmSP&#10;SUz2bMhuTeyv7xaEPg4z8w2zXPemFldqXWlZwXgUgSDOrC45V3A8vD3NQDiPrLG2TApu5GC9Gjws&#10;Mda24x1d9z4XAcIuRgWF900spcsKMuhGtiEO3tm2Bn2QbS51i12Am1pOomgqDZYcFgpsKC0oq/bf&#10;RkHytT25Ztal77vL50eV1NVPlr4q9TjskwUIT73/D9/bG61g8jx/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Gd/CyAAAAN0AAAAPAAAAAAAAAAAAAAAAAJgCAABk&#10;cnMvZG93bnJldi54bWxQSwUGAAAAAAQABAD1AAAAjQMAAAAA&#10;" fillcolor="white [3212]" strokecolor="#4579b8 [3044]">
                  <v:shadow on="t" color="black" opacity="22937f" origin=",.5" offset="0,.63889mm"/>
                </v:rect>
                <v:rect id="Rectangle 2395" o:spid="_x0000_s1201"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V6WcgA&#10;AADdAAAADwAAAGRycy9kb3ducmV2LnhtbESPW2vCQBSE3wv+h+UIfasbLRWNrhJCLz4UrBd8PmSP&#10;SUz2bMhuTeyv7xaEPg4z8w2zXPemFldqXWlZwXgUgSDOrC45V3A8vD3NQDiPrLG2TApu5GC9Gjws&#10;Mda24x1d9z4XAcIuRgWF900spcsKMuhGtiEO3tm2Bn2QbS51i12Am1pOomgqDZYcFgpsKC0oq/bf&#10;RkHytT25Ztal77vL50eV1NVPlr4q9TjskwUIT73/D9/bG61g8jx/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VXpZyAAAAN0AAAAPAAAAAAAAAAAAAAAAAJgCAABk&#10;cnMvZG93bnJldi54bWxQSwUGAAAAAAQABAD1AAAAjQMAAAAA&#10;" fillcolor="white [3212]" strokecolor="#4579b8 [3044]">
                  <v:shadow on="t" color="black" opacity="22937f" origin=",.5" offset="0,.63889mm"/>
                </v:rect>
                <v:rect id="Rectangle 2396" o:spid="_x0000_s1202"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lw8UA&#10;AADdAAAADwAAAGRycy9kb3ducmV2LnhtbESPS2vCQBSF9wX/w3AFdzrxgdrUUURUWrqpsbi+ZG6T&#10;YOZOyIxx2l/fKQhdHs7j46w2wdSio9ZVlhWMRwkI4tzqigsFn+fDcAnCeWSNtWVS8E0ONuve0wpT&#10;be98oi7zhYgj7FJUUHrfpFK6vCSDbmQb4uh92dagj7ItpG7xHsdNLSdJMpcGK46EEhvalZRfs5uJ&#10;kK47X45ZeKfL4e3nYzELSbU/KTXoh+0LCE/B/4cf7VetYDJ9nsP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2XDxQAAAN0AAAAPAAAAAAAAAAAAAAAAAJgCAABkcnMv&#10;ZG93bnJldi54bWxQSwUGAAAAAAQABAD1AAAAigMAAAAA&#10;" fillcolor="#d38482 [2261]" strokecolor="#4579b8 [3044]">
                  <v:shadow on="t" color="black" opacity="22937f" origin=",.5" offset="0,.63889mm"/>
                </v:rect>
                <v:rect id="Rectangle 2397" o:spid="_x0000_s1203"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tcgA&#10;AADdAAAADwAAAGRycy9kb3ducmV2LnhtbESPW2vCQBSE3wv+h+UIfasbLVSNrhJCLz4UrBd8PmSP&#10;SUz2bMhuTeyv7xaEPg4z8w2zXPemFldqXWlZwXgUgSDOrC45V3A8vD3NQDiPrLG2TApu5GC9Gjws&#10;Mda24x1d9z4XAcIuRgWF900spcsKMuhGtiEO3tm2Bn2QbS51i12Am1pOouhFGiw5LBTYUFpQVu2/&#10;jYLka3tyzaxL33eXz48qqaufLH1V6nHYJwsQnnr/H763N1rB5Hk+h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y0G1yAAAAN0AAAAPAAAAAAAAAAAAAAAAAJgCAABk&#10;cnMvZG93bnJldi54bWxQSwUGAAAAAAQABAD1AAAAjQMAAAAA&#10;" fillcolor="white [3212]" strokecolor="#4579b8 [3044]">
                  <v:shadow on="t" color="black" opacity="22937f" origin=",.5" offset="0,.63889mm"/>
                </v:rect>
                <v:rect id="Rectangle 2398" o:spid="_x0000_s1204"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Vx8UA&#10;AADdAAAADwAAAGRycy9kb3ducmV2LnhtbERPy2rCQBTdF/oPwy2400kVik2dhBBadSH4aOn6krlN&#10;0mTuhMxoUr/eWQhdHs57lY6mFRfqXW1ZwfMsAkFcWF1zqeDr82O6BOE8ssbWMin4Iwdp8viwwljb&#10;gY90OflShBB2MSqovO9iKV1RkUE3sx1x4H5sb9AH2JdS9ziEcNPKeRS9SIM1h4YKO8orKprT2SjI&#10;Dvtv1y2HfH383W2arG2uRf6u1ORpzN5AeBr9v/ju3moF88VrmBvehCcg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NXHxQAAAN0AAAAPAAAAAAAAAAAAAAAAAJgCAABkcnMv&#10;ZG93bnJldi54bWxQSwUGAAAAAAQABAD1AAAAigMAAAAA&#10;" fillcolor="white [3212]" strokecolor="#4579b8 [3044]">
                  <v:shadow on="t" color="black" opacity="22937f" origin=",.5" offset="0,.63889mm"/>
                </v:rect>
                <v:rect id="Rectangle 2384" o:spid="_x0000_s120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838UA&#10;AADdAAAADwAAAGRycy9kb3ducmV2LnhtbESPT4vCMBTE74LfITzBm6b+2aV0jSIFwZu068G9PZq3&#10;bbF5KU3U1k+/WRA8DjPzG2az600j7tS52rKCxTwCQVxYXXOp4Px9mMUgnEfW2FgmBQM52G3How0m&#10;2j44o3vuSxEg7BJUUHnfJlK6oiKDbm5b4uD92s6gD7Irpe7wEeCmkcso+pQGaw4LFbaUVlRc85tR&#10;cIrrj2efpVl+XC/O1x8chsszVWo66fdfIDz1/h1+tY9awXIVr+H/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7zfxQAAAN0AAAAPAAAAAAAAAAAAAAAAAJgCAABkcnMv&#10;ZG93bnJldi54bWxQSwUGAAAAAAQABAD1AAAAigMAAAAA&#10;" fillcolor="#4f81bd [3204]" strokecolor="#4579b8 [3044]" strokeweight="2pt">
                  <v:shadow on="t" color="black" opacity="22937f" origin=",.5" offset="0,.63889mm"/>
                </v:rect>
              </v:group>
            </w:pict>
          </mc:Fallback>
        </mc:AlternateContent>
      </w:r>
      <w:r w:rsidRPr="00CB6B14">
        <w:rPr>
          <w:noProof/>
          <w:lang w:val="en-US" w:eastAsia="en-US"/>
        </w:rPr>
        <mc:AlternateContent>
          <mc:Choice Requires="wpg">
            <w:drawing>
              <wp:anchor distT="0" distB="0" distL="114300" distR="114300" simplePos="0" relativeHeight="251669504" behindDoc="0" locked="0" layoutInCell="1" allowOverlap="1" wp14:anchorId="4C829CFF" wp14:editId="2BCB5C78">
                <wp:simplePos x="0" y="0"/>
                <wp:positionH relativeFrom="column">
                  <wp:posOffset>1670050</wp:posOffset>
                </wp:positionH>
                <wp:positionV relativeFrom="paragraph">
                  <wp:posOffset>-475615</wp:posOffset>
                </wp:positionV>
                <wp:extent cx="1413510" cy="1211580"/>
                <wp:effectExtent l="57150" t="19050" r="72390" b="102870"/>
                <wp:wrapNone/>
                <wp:docPr id="13" name="Group 179"/>
                <wp:cNvGraphicFramePr/>
                <a:graphic xmlns:a="http://schemas.openxmlformats.org/drawingml/2006/main">
                  <a:graphicData uri="http://schemas.microsoft.com/office/word/2010/wordprocessingGroup">
                    <wpg:wgp>
                      <wpg:cNvGrpSpPr/>
                      <wpg:grpSpPr>
                        <a:xfrm>
                          <a:off x="0" y="0"/>
                          <a:ext cx="1413510" cy="1211580"/>
                          <a:chOff x="0" y="0"/>
                          <a:chExt cx="4032000" cy="3456000"/>
                        </a:xfrm>
                      </wpg:grpSpPr>
                      <wps:wsp>
                        <wps:cNvPr id="20" name="Rectangle 20"/>
                        <wps:cNvSpPr/>
                        <wps:spPr>
                          <a:xfrm>
                            <a:off x="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 name="Rectangle 21"/>
                        <wps:cNvSpPr/>
                        <wps:spPr>
                          <a:xfrm>
                            <a:off x="288000" y="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4" name="Rectangle 24"/>
                        <wps:cNvSpPr/>
                        <wps:spPr>
                          <a:xfrm>
                            <a:off x="57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5" name="Rectangle 25"/>
                        <wps:cNvSpPr/>
                        <wps:spPr>
                          <a:xfrm>
                            <a:off x="86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6" name="Rectangle 26"/>
                        <wps:cNvSpPr/>
                        <wps:spPr>
                          <a:xfrm>
                            <a:off x="115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7" name="Rectangle 27"/>
                        <wps:cNvSpPr/>
                        <wps:spPr>
                          <a:xfrm>
                            <a:off x="1440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8" name="Rectangle 28"/>
                        <wps:cNvSpPr/>
                        <wps:spPr>
                          <a:xfrm>
                            <a:off x="1728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9" name="Rectangle 29"/>
                        <wps:cNvSpPr/>
                        <wps:spPr>
                          <a:xfrm>
                            <a:off x="2016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30" name="Rectangle 30"/>
                        <wps:cNvSpPr/>
                        <wps:spPr>
                          <a:xfrm>
                            <a:off x="2304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31" name="Rectangle 31"/>
                        <wps:cNvSpPr/>
                        <wps:spPr>
                          <a:xfrm>
                            <a:off x="2592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2" name="Rectangle 192"/>
                        <wps:cNvSpPr/>
                        <wps:spPr>
                          <a:xfrm>
                            <a:off x="2880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3" name="Rectangle 193"/>
                        <wps:cNvSpPr/>
                        <wps:spPr>
                          <a:xfrm>
                            <a:off x="3168000" y="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4" name="Rectangle 194"/>
                        <wps:cNvSpPr/>
                        <wps:spPr>
                          <a:xfrm>
                            <a:off x="3456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5" name="Rectangle 195"/>
                        <wps:cNvSpPr/>
                        <wps:spPr>
                          <a:xfrm>
                            <a:off x="3744000" y="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6" name="Rectangle 196"/>
                        <wps:cNvSpPr/>
                        <wps:spPr>
                          <a:xfrm>
                            <a:off x="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7" name="Rectangle 197"/>
                        <wps:cNvSpPr/>
                        <wps:spPr>
                          <a:xfrm>
                            <a:off x="288000" y="28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8" name="Rectangle 198"/>
                        <wps:cNvSpPr/>
                        <wps:spPr>
                          <a:xfrm>
                            <a:off x="57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199" name="Rectangle 199"/>
                        <wps:cNvSpPr/>
                        <wps:spPr>
                          <a:xfrm>
                            <a:off x="86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0" name="Rectangle 200"/>
                        <wps:cNvSpPr/>
                        <wps:spPr>
                          <a:xfrm>
                            <a:off x="115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1" name="Rectangle 201"/>
                        <wps:cNvSpPr/>
                        <wps:spPr>
                          <a:xfrm>
                            <a:off x="144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2" name="Rectangle 202"/>
                        <wps:cNvSpPr/>
                        <wps:spPr>
                          <a:xfrm>
                            <a:off x="172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3" name="Rectangle 203"/>
                        <wps:cNvSpPr/>
                        <wps:spPr>
                          <a:xfrm>
                            <a:off x="201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4" name="Rectangle 204"/>
                        <wps:cNvSpPr/>
                        <wps:spPr>
                          <a:xfrm>
                            <a:off x="230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5" name="Rectangle 205"/>
                        <wps:cNvSpPr/>
                        <wps:spPr>
                          <a:xfrm>
                            <a:off x="2592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6" name="Rectangle 206"/>
                        <wps:cNvSpPr/>
                        <wps:spPr>
                          <a:xfrm>
                            <a:off x="2880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7" name="Rectangle 207"/>
                        <wps:cNvSpPr/>
                        <wps:spPr>
                          <a:xfrm>
                            <a:off x="3168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8" name="Rectangle 208"/>
                        <wps:cNvSpPr/>
                        <wps:spPr>
                          <a:xfrm>
                            <a:off x="3456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09" name="Rectangle 209"/>
                        <wps:cNvSpPr/>
                        <wps:spPr>
                          <a:xfrm>
                            <a:off x="3744000" y="28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0" name="Rectangle 210"/>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211" name="Rectangle 211"/>
                        <wps:cNvSpPr/>
                        <wps:spPr>
                          <a:xfrm>
                            <a:off x="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2" name="Rectangle 212"/>
                        <wps:cNvSpPr/>
                        <wps:spPr>
                          <a:xfrm>
                            <a:off x="288000" y="57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3" name="Rectangle 213"/>
                        <wps:cNvSpPr/>
                        <wps:spPr>
                          <a:xfrm>
                            <a:off x="57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4" name="Rectangle 214"/>
                        <wps:cNvSpPr/>
                        <wps:spPr>
                          <a:xfrm>
                            <a:off x="86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5" name="Rectangle 215"/>
                        <wps:cNvSpPr/>
                        <wps:spPr>
                          <a:xfrm>
                            <a:off x="1152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6" name="Rectangle 216"/>
                        <wps:cNvSpPr/>
                        <wps:spPr>
                          <a:xfrm>
                            <a:off x="144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7" name="Rectangle 217"/>
                        <wps:cNvSpPr/>
                        <wps:spPr>
                          <a:xfrm>
                            <a:off x="1728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218" name="Rectangle 218"/>
                        <wps:cNvSpPr/>
                        <wps:spPr>
                          <a:xfrm>
                            <a:off x="2016000" y="576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7" name="Rectangle 847"/>
                        <wps:cNvSpPr/>
                        <wps:spPr>
                          <a:xfrm>
                            <a:off x="230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8" name="Rectangle 848"/>
                        <wps:cNvSpPr/>
                        <wps:spPr>
                          <a:xfrm>
                            <a:off x="2592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49" name="Rectangle 849"/>
                        <wps:cNvSpPr/>
                        <wps:spPr>
                          <a:xfrm>
                            <a:off x="2880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0" name="Rectangle 850"/>
                        <wps:cNvSpPr/>
                        <wps:spPr>
                          <a:xfrm>
                            <a:off x="3168000" y="576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1" name="Rectangle 851"/>
                        <wps:cNvSpPr/>
                        <wps:spPr>
                          <a:xfrm>
                            <a:off x="3456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2" name="Rectangle 852"/>
                        <wps:cNvSpPr/>
                        <wps:spPr>
                          <a:xfrm>
                            <a:off x="3744000" y="57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3" name="Rectangle 853"/>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54" name="Rectangle 854"/>
                        <wps:cNvSpPr/>
                        <wps:spPr>
                          <a:xfrm>
                            <a:off x="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5" name="Rectangle 855"/>
                        <wps:cNvSpPr/>
                        <wps:spPr>
                          <a:xfrm>
                            <a:off x="288000" y="86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6" name="Rectangle 856"/>
                        <wps:cNvSpPr/>
                        <wps:spPr>
                          <a:xfrm>
                            <a:off x="57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7" name="Rectangle 857"/>
                        <wps:cNvSpPr/>
                        <wps:spPr>
                          <a:xfrm>
                            <a:off x="86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8" name="Rectangle 858"/>
                        <wps:cNvSpPr/>
                        <wps:spPr>
                          <a:xfrm>
                            <a:off x="115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59" name="Rectangle 859"/>
                        <wps:cNvSpPr/>
                        <wps:spPr>
                          <a:xfrm>
                            <a:off x="144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0" name="Rectangle 860"/>
                        <wps:cNvSpPr/>
                        <wps:spPr>
                          <a:xfrm>
                            <a:off x="172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1" name="Rectangle 861"/>
                        <wps:cNvSpPr/>
                        <wps:spPr>
                          <a:xfrm>
                            <a:off x="201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2" name="Rectangle 862"/>
                        <wps:cNvSpPr/>
                        <wps:spPr>
                          <a:xfrm>
                            <a:off x="230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3" name="Rectangle 863"/>
                        <wps:cNvSpPr/>
                        <wps:spPr>
                          <a:xfrm>
                            <a:off x="2592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4" name="Rectangle 864"/>
                        <wps:cNvSpPr/>
                        <wps:spPr>
                          <a:xfrm>
                            <a:off x="2880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5" name="Rectangle 865"/>
                        <wps:cNvSpPr/>
                        <wps:spPr>
                          <a:xfrm>
                            <a:off x="3168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6" name="Rectangle 866"/>
                        <wps:cNvSpPr/>
                        <wps:spPr>
                          <a:xfrm>
                            <a:off x="3456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7" name="Rectangle 867"/>
                        <wps:cNvSpPr/>
                        <wps:spPr>
                          <a:xfrm>
                            <a:off x="3744000" y="86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68" name="Rectangle 868"/>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69" name="Rectangle 869"/>
                        <wps:cNvSpPr/>
                        <wps:spPr>
                          <a:xfrm>
                            <a:off x="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0" name="Rectangle 870"/>
                        <wps:cNvSpPr/>
                        <wps:spPr>
                          <a:xfrm>
                            <a:off x="288000" y="115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1" name="Rectangle 871"/>
                        <wps:cNvSpPr/>
                        <wps:spPr>
                          <a:xfrm>
                            <a:off x="57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2" name="Rectangle 872"/>
                        <wps:cNvSpPr/>
                        <wps:spPr>
                          <a:xfrm>
                            <a:off x="86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3" name="Rectangle 873"/>
                        <wps:cNvSpPr/>
                        <wps:spPr>
                          <a:xfrm>
                            <a:off x="115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4" name="Rectangle 874"/>
                        <wps:cNvSpPr/>
                        <wps:spPr>
                          <a:xfrm>
                            <a:off x="144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5" name="Rectangle 875"/>
                        <wps:cNvSpPr/>
                        <wps:spPr>
                          <a:xfrm>
                            <a:off x="172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6" name="Rectangle 876"/>
                        <wps:cNvSpPr/>
                        <wps:spPr>
                          <a:xfrm>
                            <a:off x="201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7" name="Rectangle 877"/>
                        <wps:cNvSpPr/>
                        <wps:spPr>
                          <a:xfrm>
                            <a:off x="230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8" name="Rectangle 878"/>
                        <wps:cNvSpPr/>
                        <wps:spPr>
                          <a:xfrm>
                            <a:off x="2592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79" name="Rectangle 879"/>
                        <wps:cNvSpPr/>
                        <wps:spPr>
                          <a:xfrm>
                            <a:off x="2880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0" name="Rectangle 880"/>
                        <wps:cNvSpPr/>
                        <wps:spPr>
                          <a:xfrm>
                            <a:off x="3168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1" name="Rectangle 881"/>
                        <wps:cNvSpPr/>
                        <wps:spPr>
                          <a:xfrm>
                            <a:off x="3456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2" name="Rectangle 882"/>
                        <wps:cNvSpPr/>
                        <wps:spPr>
                          <a:xfrm>
                            <a:off x="3744000" y="115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3" name="Rectangle 883"/>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884" name="Rectangle 884"/>
                        <wps:cNvSpPr/>
                        <wps:spPr>
                          <a:xfrm>
                            <a:off x="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5" name="Rectangle 885"/>
                        <wps:cNvSpPr/>
                        <wps:spPr>
                          <a:xfrm>
                            <a:off x="288000" y="144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6" name="Rectangle 886"/>
                        <wps:cNvSpPr/>
                        <wps:spPr>
                          <a:xfrm>
                            <a:off x="576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7" name="Rectangle 887"/>
                        <wps:cNvSpPr/>
                        <wps:spPr>
                          <a:xfrm>
                            <a:off x="86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8" name="Rectangle 888"/>
                        <wps:cNvSpPr/>
                        <wps:spPr>
                          <a:xfrm>
                            <a:off x="1152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89" name="Rectangle 889"/>
                        <wps:cNvSpPr/>
                        <wps:spPr>
                          <a:xfrm>
                            <a:off x="1440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0" name="Rectangle 890"/>
                        <wps:cNvSpPr/>
                        <wps:spPr>
                          <a:xfrm>
                            <a:off x="1728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1" name="Rectangle 891"/>
                        <wps:cNvSpPr/>
                        <wps:spPr>
                          <a:xfrm>
                            <a:off x="2016000" y="1440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2" name="Rectangle 892"/>
                        <wps:cNvSpPr/>
                        <wps:spPr>
                          <a:xfrm>
                            <a:off x="2304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3" name="Rectangle 893"/>
                        <wps:cNvSpPr/>
                        <wps:spPr>
                          <a:xfrm>
                            <a:off x="2592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4" name="Rectangle 894"/>
                        <wps:cNvSpPr/>
                        <wps:spPr>
                          <a:xfrm>
                            <a:off x="2880000" y="144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5" name="Rectangle 895"/>
                        <wps:cNvSpPr/>
                        <wps:spPr>
                          <a:xfrm>
                            <a:off x="3168000" y="1440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6" name="Rectangle 896"/>
                        <wps:cNvSpPr/>
                        <wps:spPr>
                          <a:xfrm>
                            <a:off x="3456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7" name="Rectangle 897"/>
                        <wps:cNvSpPr/>
                        <wps:spPr>
                          <a:xfrm>
                            <a:off x="3744000" y="144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8" name="Rectangle 898"/>
                        <wps:cNvSpPr/>
                        <wps:spPr>
                          <a:xfrm>
                            <a:off x="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899" name="Rectangle 899"/>
                        <wps:cNvSpPr/>
                        <wps:spPr>
                          <a:xfrm>
                            <a:off x="288000" y="172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0" name="Rectangle 900"/>
                        <wps:cNvSpPr/>
                        <wps:spPr>
                          <a:xfrm>
                            <a:off x="57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1" name="Rectangle 901"/>
                        <wps:cNvSpPr/>
                        <wps:spPr>
                          <a:xfrm>
                            <a:off x="86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2" name="Rectangle 902"/>
                        <wps:cNvSpPr/>
                        <wps:spPr>
                          <a:xfrm>
                            <a:off x="115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3" name="Rectangle 903"/>
                        <wps:cNvSpPr/>
                        <wps:spPr>
                          <a:xfrm>
                            <a:off x="144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4" name="Rectangle 904"/>
                        <wps:cNvSpPr/>
                        <wps:spPr>
                          <a:xfrm>
                            <a:off x="172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5" name="Rectangle 905"/>
                        <wps:cNvSpPr/>
                        <wps:spPr>
                          <a:xfrm>
                            <a:off x="201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6" name="Rectangle 906"/>
                        <wps:cNvSpPr/>
                        <wps:spPr>
                          <a:xfrm>
                            <a:off x="230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7" name="Rectangle 907"/>
                        <wps:cNvSpPr/>
                        <wps:spPr>
                          <a:xfrm>
                            <a:off x="2592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8" name="Rectangle 908"/>
                        <wps:cNvSpPr/>
                        <wps:spPr>
                          <a:xfrm>
                            <a:off x="2880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09" name="Rectangle 909"/>
                        <wps:cNvSpPr/>
                        <wps:spPr>
                          <a:xfrm>
                            <a:off x="3168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0" name="Rectangle 910"/>
                        <wps:cNvSpPr/>
                        <wps:spPr>
                          <a:xfrm>
                            <a:off x="3456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1" name="Rectangle 911"/>
                        <wps:cNvSpPr/>
                        <wps:spPr>
                          <a:xfrm>
                            <a:off x="3744000" y="172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2" name="Rectangle 912"/>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13" name="Rectangle 913"/>
                        <wps:cNvSpPr/>
                        <wps:spPr>
                          <a:xfrm>
                            <a:off x="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4" name="Rectangle 914"/>
                        <wps:cNvSpPr/>
                        <wps:spPr>
                          <a:xfrm>
                            <a:off x="288000" y="2016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5" name="Rectangle 915"/>
                        <wps:cNvSpPr/>
                        <wps:spPr>
                          <a:xfrm>
                            <a:off x="57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6" name="Rectangle 916"/>
                        <wps:cNvSpPr/>
                        <wps:spPr>
                          <a:xfrm>
                            <a:off x="86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7" name="Rectangle 917"/>
                        <wps:cNvSpPr/>
                        <wps:spPr>
                          <a:xfrm>
                            <a:off x="115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8" name="Rectangle 918"/>
                        <wps:cNvSpPr/>
                        <wps:spPr>
                          <a:xfrm>
                            <a:off x="144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19" name="Rectangle 919"/>
                        <wps:cNvSpPr/>
                        <wps:spPr>
                          <a:xfrm>
                            <a:off x="172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0" name="Rectangle 920"/>
                        <wps:cNvSpPr/>
                        <wps:spPr>
                          <a:xfrm>
                            <a:off x="201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1" name="Rectangle 921"/>
                        <wps:cNvSpPr/>
                        <wps:spPr>
                          <a:xfrm>
                            <a:off x="230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2" name="Rectangle 922"/>
                        <wps:cNvSpPr/>
                        <wps:spPr>
                          <a:xfrm>
                            <a:off x="2592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3" name="Rectangle 923"/>
                        <wps:cNvSpPr/>
                        <wps:spPr>
                          <a:xfrm>
                            <a:off x="2880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4" name="Rectangle 924"/>
                        <wps:cNvSpPr/>
                        <wps:spPr>
                          <a:xfrm>
                            <a:off x="3168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5" name="Rectangle 925"/>
                        <wps:cNvSpPr/>
                        <wps:spPr>
                          <a:xfrm>
                            <a:off x="3456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6" name="Rectangle 926"/>
                        <wps:cNvSpPr/>
                        <wps:spPr>
                          <a:xfrm>
                            <a:off x="3744000" y="2016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7" name="Rectangle 927"/>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28" name="Rectangle 928"/>
                        <wps:cNvSpPr/>
                        <wps:spPr>
                          <a:xfrm>
                            <a:off x="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29" name="Rectangle 929"/>
                        <wps:cNvSpPr/>
                        <wps:spPr>
                          <a:xfrm>
                            <a:off x="288000" y="2304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0" name="Rectangle 930"/>
                        <wps:cNvSpPr/>
                        <wps:spPr>
                          <a:xfrm>
                            <a:off x="57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1" name="Rectangle 931"/>
                        <wps:cNvSpPr/>
                        <wps:spPr>
                          <a:xfrm>
                            <a:off x="86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2" name="Rectangle 932"/>
                        <wps:cNvSpPr/>
                        <wps:spPr>
                          <a:xfrm>
                            <a:off x="1152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3" name="Rectangle 933"/>
                        <wps:cNvSpPr/>
                        <wps:spPr>
                          <a:xfrm>
                            <a:off x="144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4" name="Rectangle 934"/>
                        <wps:cNvSpPr/>
                        <wps:spPr>
                          <a:xfrm>
                            <a:off x="1728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5" name="Rectangle 935"/>
                        <wps:cNvSpPr/>
                        <wps:spPr>
                          <a:xfrm>
                            <a:off x="2016000" y="2304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6" name="Rectangle 936"/>
                        <wps:cNvSpPr/>
                        <wps:spPr>
                          <a:xfrm>
                            <a:off x="230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7" name="Rectangle 937"/>
                        <wps:cNvSpPr/>
                        <wps:spPr>
                          <a:xfrm>
                            <a:off x="2592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8" name="Rectangle 938"/>
                        <wps:cNvSpPr/>
                        <wps:spPr>
                          <a:xfrm>
                            <a:off x="2880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39" name="Rectangle 939"/>
                        <wps:cNvSpPr/>
                        <wps:spPr>
                          <a:xfrm>
                            <a:off x="3168000" y="2304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0" name="Rectangle 940"/>
                        <wps:cNvSpPr/>
                        <wps:spPr>
                          <a:xfrm>
                            <a:off x="3456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1" name="Rectangle 941"/>
                        <wps:cNvSpPr/>
                        <wps:spPr>
                          <a:xfrm>
                            <a:off x="3744000" y="2304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2" name="Rectangle 942"/>
                        <wps:cNvSpPr/>
                        <wps:spPr>
                          <a:xfrm>
                            <a:off x="2015999" y="0"/>
                            <a:ext cx="2" cy="3456000"/>
                          </a:xfrm>
                          <a:prstGeom prst="rect">
                            <a:avLst/>
                          </a:prstGeom>
                          <a:solidFill>
                            <a:schemeClr val="tx1">
                              <a:lumMod val="20000"/>
                              <a:lumOff val="80000"/>
                            </a:schemeClr>
                          </a:solidFill>
                        </wps:spPr>
                        <wps:style>
                          <a:lnRef idx="1">
                            <a:schemeClr val="accent1"/>
                          </a:lnRef>
                          <a:fillRef idx="3">
                            <a:schemeClr val="accent1"/>
                          </a:fillRef>
                          <a:effectRef idx="2">
                            <a:schemeClr val="accent1"/>
                          </a:effectRef>
                          <a:fontRef idx="minor">
                            <a:schemeClr val="lt1"/>
                          </a:fontRef>
                        </wps:style>
                        <wps:bodyPr rtlCol="0" anchor="ctr"/>
                      </wps:wsp>
                      <wps:wsp>
                        <wps:cNvPr id="943" name="Rectangle 943"/>
                        <wps:cNvSpPr/>
                        <wps:spPr>
                          <a:xfrm>
                            <a:off x="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4" name="Rectangle 944"/>
                        <wps:cNvSpPr/>
                        <wps:spPr>
                          <a:xfrm>
                            <a:off x="288000" y="2592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5" name="Rectangle 945"/>
                        <wps:cNvSpPr/>
                        <wps:spPr>
                          <a:xfrm>
                            <a:off x="57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6" name="Rectangle 946"/>
                        <wps:cNvSpPr/>
                        <wps:spPr>
                          <a:xfrm>
                            <a:off x="86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7" name="Rectangle 947"/>
                        <wps:cNvSpPr/>
                        <wps:spPr>
                          <a:xfrm>
                            <a:off x="115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8" name="Rectangle 948"/>
                        <wps:cNvSpPr/>
                        <wps:spPr>
                          <a:xfrm>
                            <a:off x="144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49" name="Rectangle 949"/>
                        <wps:cNvSpPr/>
                        <wps:spPr>
                          <a:xfrm>
                            <a:off x="172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0" name="Rectangle 950"/>
                        <wps:cNvSpPr/>
                        <wps:spPr>
                          <a:xfrm>
                            <a:off x="201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1" name="Rectangle 951"/>
                        <wps:cNvSpPr/>
                        <wps:spPr>
                          <a:xfrm>
                            <a:off x="230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2" name="Rectangle 952"/>
                        <wps:cNvSpPr/>
                        <wps:spPr>
                          <a:xfrm>
                            <a:off x="2592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3" name="Rectangle 953"/>
                        <wps:cNvSpPr/>
                        <wps:spPr>
                          <a:xfrm>
                            <a:off x="2880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4" name="Rectangle 954"/>
                        <wps:cNvSpPr/>
                        <wps:spPr>
                          <a:xfrm>
                            <a:off x="3168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5" name="Rectangle 955"/>
                        <wps:cNvSpPr/>
                        <wps:spPr>
                          <a:xfrm>
                            <a:off x="3456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6" name="Rectangle 956"/>
                        <wps:cNvSpPr/>
                        <wps:spPr>
                          <a:xfrm>
                            <a:off x="3744000" y="2592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7" name="Rectangle 957"/>
                        <wps:cNvSpPr/>
                        <wps:spPr>
                          <a:xfrm>
                            <a:off x="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8" name="Rectangle 958"/>
                        <wps:cNvSpPr/>
                        <wps:spPr>
                          <a:xfrm>
                            <a:off x="288000" y="2880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59" name="Rectangle 959"/>
                        <wps:cNvSpPr/>
                        <wps:spPr>
                          <a:xfrm>
                            <a:off x="57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0" name="Rectangle 960"/>
                        <wps:cNvSpPr/>
                        <wps:spPr>
                          <a:xfrm>
                            <a:off x="86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1" name="Rectangle 961"/>
                        <wps:cNvSpPr/>
                        <wps:spPr>
                          <a:xfrm>
                            <a:off x="115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2" name="Rectangle 962"/>
                        <wps:cNvSpPr/>
                        <wps:spPr>
                          <a:xfrm>
                            <a:off x="1440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3" name="Rectangle 963"/>
                        <wps:cNvSpPr/>
                        <wps:spPr>
                          <a:xfrm>
                            <a:off x="1728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4" name="Rectangle 964"/>
                        <wps:cNvSpPr/>
                        <wps:spPr>
                          <a:xfrm>
                            <a:off x="2016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5" name="Rectangle 965"/>
                        <wps:cNvSpPr/>
                        <wps:spPr>
                          <a:xfrm>
                            <a:off x="2304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6" name="Rectangle 966"/>
                        <wps:cNvSpPr/>
                        <wps:spPr>
                          <a:xfrm>
                            <a:off x="2592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7" name="Rectangle 967"/>
                        <wps:cNvSpPr/>
                        <wps:spPr>
                          <a:xfrm>
                            <a:off x="2880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8" name="Rectangle 968"/>
                        <wps:cNvSpPr/>
                        <wps:spPr>
                          <a:xfrm>
                            <a:off x="3168000" y="2880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69" name="Rectangle 969"/>
                        <wps:cNvSpPr/>
                        <wps:spPr>
                          <a:xfrm>
                            <a:off x="3456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0" name="Rectangle 970"/>
                        <wps:cNvSpPr/>
                        <wps:spPr>
                          <a:xfrm>
                            <a:off x="3744000" y="2880000"/>
                            <a:ext cx="288000" cy="288000"/>
                          </a:xfrm>
                          <a:prstGeom prst="rect">
                            <a:avLst/>
                          </a:prstGeom>
                          <a:solidFill>
                            <a:schemeClr val="tx2"/>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1" name="Rectangle 971"/>
                        <wps:cNvSpPr/>
                        <wps:spPr>
                          <a:xfrm>
                            <a:off x="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2" name="Rectangle 972"/>
                        <wps:cNvSpPr/>
                        <wps:spPr>
                          <a:xfrm>
                            <a:off x="288000" y="3168000"/>
                            <a:ext cx="288000" cy="288000"/>
                          </a:xfrm>
                          <a:prstGeom prst="rect">
                            <a:avLst/>
                          </a:prstGeom>
                          <a:solidFill>
                            <a:schemeClr val="accent1">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3" name="Rectangle 973"/>
                        <wps:cNvSpPr/>
                        <wps:spPr>
                          <a:xfrm>
                            <a:off x="57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4" name="Rectangle 974"/>
                        <wps:cNvSpPr/>
                        <wps:spPr>
                          <a:xfrm>
                            <a:off x="86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5" name="Rectangle 975"/>
                        <wps:cNvSpPr/>
                        <wps:spPr>
                          <a:xfrm>
                            <a:off x="1152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6" name="Rectangle 976"/>
                        <wps:cNvSpPr/>
                        <wps:spPr>
                          <a:xfrm>
                            <a:off x="144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7" name="Rectangle 977"/>
                        <wps:cNvSpPr/>
                        <wps:spPr>
                          <a:xfrm>
                            <a:off x="1728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8" name="Rectangle 978"/>
                        <wps:cNvSpPr/>
                        <wps:spPr>
                          <a:xfrm>
                            <a:off x="2016000" y="3168000"/>
                            <a:ext cx="288000" cy="288000"/>
                          </a:xfrm>
                          <a:prstGeom prst="rect">
                            <a:avLst/>
                          </a:prstGeom>
                          <a:solidFill>
                            <a:schemeClr val="accent2">
                              <a:lumMod val="90000"/>
                              <a:lumOff val="1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79" name="Rectangle 979"/>
                        <wps:cNvSpPr/>
                        <wps:spPr>
                          <a:xfrm>
                            <a:off x="230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0" name="Rectangle 980"/>
                        <wps:cNvSpPr/>
                        <wps:spPr>
                          <a:xfrm>
                            <a:off x="2592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1" name="Rectangle 981"/>
                        <wps:cNvSpPr/>
                        <wps:spPr>
                          <a:xfrm>
                            <a:off x="2880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2" name="Rectangle 982"/>
                        <wps:cNvSpPr/>
                        <wps:spPr>
                          <a:xfrm>
                            <a:off x="3168000" y="3168000"/>
                            <a:ext cx="288000" cy="288000"/>
                          </a:xfrm>
                          <a:prstGeom prst="rect">
                            <a:avLst/>
                          </a:prstGeom>
                          <a:solidFill>
                            <a:schemeClr val="accent2">
                              <a:lumMod val="70000"/>
                              <a:lumOff val="30000"/>
                            </a:schemeClr>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3" name="Rectangle 983"/>
                        <wps:cNvSpPr/>
                        <wps:spPr>
                          <a:xfrm>
                            <a:off x="3456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4" name="Rectangle 984"/>
                        <wps:cNvSpPr/>
                        <wps:spPr>
                          <a:xfrm>
                            <a:off x="3744000" y="3168000"/>
                            <a:ext cx="288000" cy="28800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bodyPr wrap="square" rtlCol="0" anchor="ctr">
                          <a:noAutofit/>
                        </wps:bodyPr>
                      </wps:wsp>
                      <wps:wsp>
                        <wps:cNvPr id="985" name="Rectangle 985"/>
                        <wps:cNvSpPr/>
                        <wps:spPr>
                          <a:xfrm>
                            <a:off x="2015999" y="0"/>
                            <a:ext cx="2" cy="3456000"/>
                          </a:xfrm>
                          <a:prstGeom prst="rect">
                            <a:avLst/>
                          </a:prstGeom>
                          <a:solidFill>
                            <a:schemeClr val="tx1">
                              <a:lumMod val="20000"/>
                              <a:lumOff val="80000"/>
                            </a:schemeClr>
                          </a:solidFill>
                          <a:ln w="25400"/>
                        </wps:spPr>
                        <wps:style>
                          <a:lnRef idx="1">
                            <a:schemeClr val="accent1"/>
                          </a:lnRef>
                          <a:fillRef idx="3">
                            <a:schemeClr val="accent1"/>
                          </a:fillRef>
                          <a:effectRef idx="2">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id="Group 179" o:spid="_x0000_s1026" style="position:absolute;margin-left:131.5pt;margin-top:-37.45pt;width:111.3pt;height:95.4pt;z-index:251669504;mso-width-relative:margin;mso-height-relative:margin" coordsize="40320,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">
                <v:rect id="Rectangle 20" o:spid="_x0000_s1027" style="position:absolute;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8qcEA&#10;AADbAAAADwAAAGRycy9kb3ducmV2LnhtbERPTWvCQBC9C/0PyxS86caAUlJXCYKiQguN7X2anSah&#10;2dmQHU3sr+8eCj0+3vd6O7pW3agPjWcDi3kCirj0tuHKwPtlP3sCFQTZYuuZDNwpwHbzMFljZv3A&#10;b3QrpFIxhEOGBmqRLtM6lDU5DHPfEUfuy/cOJcK+0rbHIYa7VqdJstIOG44NNXa0q6n8Lq7OgKwO&#10;PL6E8/IcTq/Hq/j84/NnMGb6OObPoIRG+Rf/uY/WQBrXxy/xB+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KfKnBAAAA2wAAAA8AAAAAAAAAAAAAAAAAmAIAAGRycy9kb3du&#10;cmV2LnhtbFBLBQYAAAAABAAEAPUAAACGAwAAAAA=&#10;" fillcolor="#84a6d1 [2260]" strokecolor="#4579b8 [3044]">
                  <v:shadow on="t" color="black" opacity="22937f" origin=",.5" offset="0,.63889mm"/>
                </v:rect>
                <v:rect id="Rectangle 21" o:spid="_x0000_s1028" style="position:absolute;left: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bZMsIA&#10;AADbAAAADwAAAGRycy9kb3ducmV2LnhtbESPUWvCQBCE3wv+h2MF3+pFoVJST5GCYgULVfu+5tYk&#10;NLcXcquJ/vqeIPg4zMw3zHTeuUpdqAmlZwOjYQKKOPO25NzAYb98fQcVBNli5ZkMXCnAfNZ7mWJq&#10;fcs/dNlJriKEQ4oGCpE61TpkBTkMQ18TR+/kG4cSZZNr22Ab4a7S4ySZaIclx4UCa/osKPvbnZ0B&#10;may424bN2yZ8fa/P4he/x1trzKDfLT5ACXXyDD/aa2tgPIL7l/gD9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RtkywgAAANsAAAAPAAAAAAAAAAAAAAAAAJgCAABkcnMvZG93&#10;bnJldi54bWxQSwUGAAAAAAQABAD1AAAAhwMAAAAA&#10;" fillcolor="#84a6d1 [2260]" strokecolor="#4579b8 [3044]">
                  <v:shadow on="t" color="black" opacity="22937f" origin=",.5" offset="0,.63889mm"/>
                </v:rect>
                <v:rect id="Rectangle 24" o:spid="_x0000_s1029" style="position:absolute;left: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eu0cQA&#10;AADbAAAADwAAAGRycy9kb3ducmV2LnhtbESPQWvCQBSE74X+h+UVvNWNIiKpq4TQqgfBaovnR/aZ&#10;xGTfhuxqor/eLQg9DjPzDTNf9qYWV2pdaVnBaBiBIM6sLjlX8Pvz9T4D4TyyxtoyKbiRg+Xi9WWO&#10;sbYd7+l68LkIEHYxKii8b2IpXVaQQTe0DXHwTrY16INsc6lb7ALc1HIcRVNpsOSwUGBDaUFZdbgY&#10;Bcn37uiaWZeu9uftukrq6p6ln0oN3vrkA4Sn3v+Hn+2NVjCewN+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rtHEAAAA2wAAAA8AAAAAAAAAAAAAAAAAmAIAAGRycy9k&#10;b3ducmV2LnhtbFBLBQYAAAAABAAEAPUAAACJAwAAAAA=&#10;" fillcolor="white [3212]" strokecolor="#4579b8 [3044]">
                  <v:shadow on="t" color="black" opacity="22937f" origin=",.5" offset="0,.63889mm"/>
                </v:rect>
                <v:rect id="Rectangle 25" o:spid="_x0000_s1030" style="position:absolute;left: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LSsQA&#10;AADbAAAADwAAAGRycy9kb3ducmV2LnhtbESPQWvCQBSE74X+h+UVvNWNgiKpq4TQqgfBaovnR/aZ&#10;xGTfhuxqor/eLQg9DjPzDTNf9qYWV2pdaVnBaBiBIM6sLjlX8Pvz9T4D4TyyxtoyKbiRg+Xi9WWO&#10;sbYd7+l68LkIEHYxKii8b2IpXVaQQTe0DXHwTrY16INsc6lb7ALc1HIcRVNpsOSwUGBDaUFZdbgY&#10;Bcn37uiaWZeu9uftukrq6p6ln0oN3vrkA4Sn3v+Hn+2NVjCewN+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rC0rEAAAA2wAAAA8AAAAAAAAAAAAAAAAAmAIAAGRycy9k&#10;b3ducmV2LnhtbFBLBQYAAAAABAAEAPUAAACJAwAAAAA=&#10;" fillcolor="white [3212]" strokecolor="#4579b8 [3044]">
                  <v:shadow on="t" color="black" opacity="22937f" origin=",.5" offset="0,.63889mm"/>
                </v:rect>
                <v:rect id="Rectangle 26" o:spid="_x0000_s1031" style="position:absolute;left: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VPcUA&#10;AADbAAAADwAAAGRycy9kb3ducmV2LnhtbESPT2vCQBTE70K/w/IK3nRjDiLRNYRgWw+F1j94fmSf&#10;SUz2bchuTdpP3y0UPA4z8xtmk46mFXfqXW1ZwWIegSAurK65VHA+vcxWIJxH1thaJgXf5CDdPk02&#10;mGg78IHuR1+KAGGXoILK+y6R0hUVGXRz2xEH72p7gz7IvpS6xyHATSvjKFpKgzWHhQo7yisqmuOX&#10;UZB9flxctxry18Pt/a3J2uanyHdKTZ/HbA3C0+gf4f/2XiuIl/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ZU9xQAAANsAAAAPAAAAAAAAAAAAAAAAAJgCAABkcnMv&#10;ZG93bnJldi54bWxQSwUGAAAAAAQABAD1AAAAigMAAAAA&#10;" fillcolor="white [3212]" strokecolor="#4579b8 [3044]">
                  <v:shadow on="t" color="black" opacity="22937f" origin=",.5" offset="0,.63889mm"/>
                </v:rect>
                <v:rect id="Rectangle 27" o:spid="_x0000_s1032" style="position:absolute;left: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I8cQA&#10;AADbAAAADwAAAGRycy9kb3ducmV2LnhtbESPT2sCMRTE70K/Q3iF3jTpUtRujaJFoRQ8+K/nx+Z1&#10;s3TzsmxSd+unNwXB4zAzv2Fmi97V4kxtqDxreB4pEMSFNxWXGo6HzXAKIkRkg7Vn0vBHARbzh8EM&#10;c+M73tF5H0uRIBxy1GBjbHIpQ2HJYRj5hjh53751GJNsS2la7BLc1TJTaiwdVpwWLDb0bqn42f86&#10;Dcquxie6fK6zoL5etuvNa3c6Rq2fHvvlG4hIfbyHb+0PoyGbwP+X9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3iPHEAAAA2wAAAA8AAAAAAAAAAAAAAAAAmAIAAGRycy9k&#10;b3ducmV2LnhtbFBLBQYAAAAABAAEAPUAAACJAwAAAAA=&#10;" fillcolor="#1f497d [3215]" strokecolor="#4579b8 [3044]">
                  <v:shadow on="t" color="black" opacity="22937f" origin=",.5" offset="0,.63889mm"/>
                </v:rect>
                <v:rect id="Rectangle 28" o:spid="_x0000_s1033" style="position:absolute;left: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cg8EA&#10;AADbAAAADwAAAGRycy9kb3ducmV2LnhtbERPyWrDMBC9F/IPYgq9NVJNCYljOTQlgRLoIet5sCaW&#10;qTUylhq7+frqUOjx8fZiNbpW3KgPjWcNL1MFgrjypuFaw+m4fZ6DCBHZYOuZNPxQgFU5eSgwN37g&#10;Pd0OsRYphEOOGmyMXS5lqCw5DFPfESfu6nuHMcG+lqbHIYW7VmZKzaTDhlODxY7eLVVfh2+nQdn1&#10;7Ez33SYL6vL6udkuhvMpav30OL4tQUQa47/4z/1hNGRpbPqSfo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oHIPBAAAA2wAAAA8AAAAAAAAAAAAAAAAAmAIAAGRycy9kb3du&#10;cmV2LnhtbFBLBQYAAAAABAAEAPUAAACGAwAAAAA=&#10;" fillcolor="#1f497d [3215]" strokecolor="#4579b8 [3044]">
                  <v:shadow on="t" color="black" opacity="22937f" origin=",.5" offset="0,.63889mm"/>
                </v:rect>
                <v:rect id="Rectangle 29" o:spid="_x0000_s1034" style="position:absolute;left: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YBT8UA&#10;AADbAAAADwAAAGRycy9kb3ducmV2LnhtbESPzWrDMBCE74G8g9hAb4lcH0riRDHGJG0PheaPnhdr&#10;a7u2VsZSY7dPXxUCOQ4z8w2zSUfTiiv1rras4HERgSAurK65VHA57+dLEM4ja2wtk4IfcpBup5MN&#10;JtoOfKTryZciQNglqKDyvkukdEVFBt3CdsTB+7S9QR9kX0rd4xDgppVxFD1JgzWHhQo7yisqmtO3&#10;UZAd3j9ctxzy5+PX20uTtc1vke+UepiN2RqEp9Hfw7f2q1YQr+D/S/gB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gFPxQAAANsAAAAPAAAAAAAAAAAAAAAAAJgCAABkcnMv&#10;ZG93bnJldi54bWxQSwUGAAAAAAQABAD1AAAAigMAAAAA&#10;" fillcolor="white [3212]" strokecolor="#4579b8 [3044]">
                  <v:shadow on="t" color="black" opacity="22937f" origin=",.5" offset="0,.63889mm"/>
                </v:rect>
                <v:rect id="Rectangle 30" o:spid="_x0000_s1035" style="position:absolute;left: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8IA&#10;AADbAAAADwAAAGRycy9kb3ducmV2LnhtbERPy2rCQBTdF/yH4Qrd1YkVRKKjhGC1i4L1getL5prE&#10;ZO6EzGhSv95ZFFweznux6k0t7tS60rKC8SgCQZxZXXKu4HT8+piBcB5ZY22ZFPyRg9Vy8LbAWNuO&#10;93Q/+FyEEHYxKii8b2IpXVaQQTeyDXHgLrY16ANsc6lb7EK4qeVnFE2lwZJDQ4ENpQVl1eFmFCS/&#10;u7NrZl262V9/tlVSV48sXSv1PuyTOQhPvX+J/93fWsEkrA9fw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xT4PwgAAANsAAAAPAAAAAAAAAAAAAAAAAJgCAABkcnMvZG93&#10;bnJldi54bWxQSwUGAAAAAAQABAD1AAAAhwMAAAAA&#10;" fillcolor="white [3212]" strokecolor="#4579b8 [3044]">
                  <v:shadow on="t" color="black" opacity="22937f" origin=",.5" offset="0,.63889mm"/>
                </v:rect>
                <v:rect id="Rectangle 31" o:spid="_x0000_s1036" style="position:absolute;left: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blMUA&#10;AADbAAAADwAAAGRycy9kb3ducmV2LnhtbESPT2vCQBTE74LfYXkFb7qxQpHoKiFY9VCw/qHnR/Y1&#10;SZN9G7KrSfvp3YLgcZiZ3zDLdW9qcaPWlZYVTCcRCOLM6pJzBZfz+3gOwnlkjbVlUvBLDtar4WCJ&#10;sbYdH+l28rkIEHYxKii8b2IpXVaQQTexDXHwvm1r0AfZ5lK32AW4qeVrFL1JgyWHhQIbSgvKqtPV&#10;KEg+D1+umXfp9vjzsauSuvrL0o1So5c+WYDw1Ptn+NHeawWzKfx/C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ZuUxQAAANsAAAAPAAAAAAAAAAAAAAAAAJgCAABkcnMv&#10;ZG93bnJldi54bWxQSwUGAAAAAAQABAD1AAAAigMAAAAA&#10;" fillcolor="white [3212]" strokecolor="#4579b8 [3044]">
                  <v:shadow on="t" color="black" opacity="22937f" origin=",.5" offset="0,.63889mm"/>
                </v:rect>
                <v:rect id="Rectangle 192" o:spid="_x0000_s1037" style="position:absolute;left: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j/vMMA&#10;AADcAAAADwAAAGRycy9kb3ducmV2LnhtbERPTWvCQBC9F/oflil4qxs9iE1dJYRWPQhWWzwP2TGJ&#10;yc6G7Gqiv94VhN7m8T5ntuhNLS7UutKygtEwAkGcWV1yruDv9/t9CsJ5ZI21ZVJwJQeL+evLDGNt&#10;O97RZe9zEULYxaig8L6JpXRZQQbd0DbEgTva1qAPsM2lbrEL4aaW4yiaSIMlh4YCG0oLyqr92ShI&#10;frYH10y7dLk7bVZVUle3LP1SavDWJ58gPPX+X/x0r3WY/zGGxzPh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j/vMMAAADcAAAADwAAAAAAAAAAAAAAAACYAgAAZHJzL2Rv&#10;d25yZXYueG1sUEsFBgAAAAAEAAQA9QAAAIgDAAAAAA==&#10;" fillcolor="white [3212]" strokecolor="#4579b8 [3044]">
                  <v:shadow on="t" color="black" opacity="22937f" origin=",.5" offset="0,.63889mm"/>
                </v:rect>
                <v:rect id="Rectangle 193" o:spid="_x0000_s1038" style="position:absolute;left: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aJ8QA&#10;AADcAAAADwAAAGRycy9kb3ducmV2LnhtbERPTWvCQBC9C/6HZQq96aYWiqauEoJWD0I1LT0P2TGJ&#10;yc6G7Nak/vpuoeBtHu9zluvBNOJKnassK3iaRiCIc6srLhR8fmwncxDOI2tsLJOCH3KwXo1HS4y1&#10;7flE18wXIoSwi1FB6X0bS+nykgy6qW2JA3e2nUEfYFdI3WEfwk0jZ1H0Ig1WHBpKbCktKa+zb6Mg&#10;Ob5/uXbep2+ny2FXJ019y9ONUo8PQ/IKwtPg7+J/916H+Ytn+HsmX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EWifEAAAA3AAAAA8AAAAAAAAAAAAAAAAAmAIAAGRycy9k&#10;b3ducmV2LnhtbFBLBQYAAAAABAAEAPUAAACJAwAAAAA=&#10;" fillcolor="white [3212]" strokecolor="#4579b8 [3044]">
                  <v:shadow on="t" color="black" opacity="22937f" origin=",.5" offset="0,.63889mm"/>
                </v:rect>
                <v:rect id="Rectangle 194" o:spid="_x0000_s1039" style="position:absolute;left:345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f88MA&#10;AADcAAAADwAAAGRycy9kb3ducmV2LnhtbERP32vCMBB+F/wfwgl702Qiol1TmaIwBnvQ6Z6P5myK&#10;zaU0me321y+Dwd7u4/t5+WZwjbhTF2rPGh5nCgRx6U3NlYbz+2G6AhEissHGM2n4ogCbYjzKMTO+&#10;5yPdT7ESKYRDhhpsjG0mZSgtOQwz3xIn7uo7hzHBrpKmwz6Fu0bOlVpKhzWnBost7SyVt9On06Ds&#10;dnmh79f9PKiPxdv+sO4v56j1w2R4fgIRaYj/4j/3i0nz1wv4fSZd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ef88MAAADcAAAADwAAAAAAAAAAAAAAAACYAgAAZHJzL2Rv&#10;d25yZXYueG1sUEsFBgAAAAAEAAQA9QAAAIgDAAAAAA==&#10;" fillcolor="#1f497d [3215]" strokecolor="#4579b8 [3044]">
                  <v:shadow on="t" color="black" opacity="22937f" origin=",.5" offset="0,.63889mm"/>
                </v:rect>
                <v:rect id="Rectangle 195" o:spid="_x0000_s1040" style="position:absolute;left:374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6aMIA&#10;AADcAAAADwAAAGRycy9kb3ducmV2LnhtbERPTWsCMRC9F/wPYYTeNKm0oqtRVBSK0INWex4242bp&#10;ZrJsorvtrzcFobd5vM+ZLztXiRs1ofSs4WWoQBDn3pRcaDh97gYTECEiG6w8k4YfCrBc9J7mmBnf&#10;8oFux1iIFMIhQw02xjqTMuSWHIahr4kTd/GNw5hgU0jTYJvCXSVHSo2lw5JTg8WaNpby7+PVaVB2&#10;PT7T7347Curr9WO7m7bnU9T6ud+tZiAidfFf/HC/mzR/+gZ/z6QL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powgAAANwAAAAPAAAAAAAAAAAAAAAAAJgCAABkcnMvZG93&#10;bnJldi54bWxQSwUGAAAAAAQABAD1AAAAhwMAAAAA&#10;" fillcolor="#1f497d [3215]" strokecolor="#4579b8 [3044]">
                  <v:shadow on="t" color="black" opacity="22937f" origin=",.5" offset="0,.63889mm"/>
                </v:rect>
                <v:rect id="Rectangle 196" o:spid="_x0000_s1041" style="position:absolute;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hZtMIA&#10;AADcAAAADwAAAGRycy9kb3ducmV2LnhtbERP22rCQBB9L/gPywh9042FBhtdRQotVqhQL+9jdkyC&#10;2dmQHU3ar+8WhL7N4VxnvuxdrW7Uhsqzgck4AUWce1txYeCwfxtNQQVBtlh7JgPfFGC5GDzMMbO+&#10;4y+67aRQMYRDhgZKkSbTOuQlOQxj3xBH7uxbhxJhW2jbYhfDXa2fkiTVDiuODSU29FpSftldnQFJ&#10;37n/DJvnTfjYrq/iV8fTT2fM47BfzUAJ9fIvvrvXNs5/SeHvmXiBX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Fm0wgAAANwAAAAPAAAAAAAAAAAAAAAAAJgCAABkcnMvZG93&#10;bnJldi54bWxQSwUGAAAAAAQABAD1AAAAhwMAAAAA&#10;" fillcolor="#84a6d1 [2260]" strokecolor="#4579b8 [3044]">
                  <v:shadow on="t" color="black" opacity="22937f" origin=",.5" offset="0,.63889mm"/>
                </v:rect>
                <v:rect id="Rectangle 197" o:spid="_x0000_s1042" style="position:absolute;left:28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T8L8IA&#10;AADcAAAADwAAAGRycy9kb3ducmV2LnhtbERPTWvCQBC9C/6HZYTe6kah2qauIoLFChVq9T7Njkkw&#10;Oxuyo0n767tCwds83ufMFp2r1JWaUHo2MBomoIgzb0vODRy+1o/PoIIgW6w8k4EfCrCY93szTK1v&#10;+ZOue8lVDOGQooFCpE61DllBDsPQ18SRO/nGoUTY5No22MZwV+lxkky0w5JjQ4E1rQrKzvuLMyCT&#10;N+4+wvZpG953m4v45fH7tzXmYdAtX0EJdXIX/7s3Ns5/mcLtmXiBn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NPwvwgAAANwAAAAPAAAAAAAAAAAAAAAAAJgCAABkcnMvZG93&#10;bnJldi54bWxQSwUGAAAAAAQABAD1AAAAhwMAAAAA&#10;" fillcolor="#84a6d1 [2260]" strokecolor="#4579b8 [3044]">
                  <v:shadow on="t" color="black" opacity="22937f" origin=",.5" offset="0,.63889mm"/>
                </v:rect>
                <v:rect id="Rectangle 198" o:spid="_x0000_s1043" style="position:absolute;left:57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VsYA&#10;AADcAAAADwAAAGRycy9kb3ducmV2LnhtbESPQU/CQBCF7yT+h82YcIOtHAxWFtI0ohxIFDSeJ92h&#10;Le3ONt2VFn+9czDhNpP35r1vVpvRtepCfag9G3iYJ6CIC29rLg18fW5nS1AhIltsPZOBKwXYrO8m&#10;K0ytH/hAl2MslYRwSNFAFWOXah2KihyGue+IRTv53mGUtS+17XGQcNfqRZI8aoc1S0OFHeUVFc3x&#10;xxnIPt6/Q7cc8tfDef/WZG3zW+Qvxkzvx+wZVKQx3sz/1zsr+E9CK8/IB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IVsYAAADcAAAADwAAAAAAAAAAAAAAAACYAgAAZHJz&#10;L2Rvd25yZXYueG1sUEsFBgAAAAAEAAQA9QAAAIsDAAAAAA==&#10;" fillcolor="white [3212]" strokecolor="#4579b8 [3044]">
                  <v:shadow on="t" color="black" opacity="22937f" origin=",.5" offset="0,.63889mm"/>
                </v:rect>
                <v:rect id="Rectangle 199" o:spid="_x0000_s1044" style="position:absolute;left:86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tzcMA&#10;AADcAAAADwAAAGRycy9kb3ducmV2LnhtbERPS2vCQBC+C/6HZYTedNMeikZXCUFbD0J90fOQnSZp&#10;srMhuzXRX98VBG/z8T1nsepNLS7UutKygtdJBII4s7rkXMH5tBlPQTiPrLG2TAqu5GC1HA4WGGvb&#10;8YEuR5+LEMIuRgWF900spcsKMugmtiEO3I9tDfoA21zqFrsQbmr5FkXv0mDJoaHAhtKCsur4ZxQk&#10;+69v10y79OPwu/uskrq6ZelaqZdRn8xBeOr9U/xwb3WYP5vB/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xtzcMAAADcAAAADwAAAAAAAAAAAAAAAACYAgAAZHJzL2Rv&#10;d25yZXYueG1sUEsFBgAAAAAEAAQA9QAAAIgDAAAAAA==&#10;" fillcolor="white [3212]" strokecolor="#4579b8 [3044]">
                  <v:shadow on="t" color="black" opacity="22937f" origin=",.5" offset="0,.63889mm"/>
                </v:rect>
                <v:rect id="Rectangle 200" o:spid="_x0000_s1045" style="position:absolute;left:115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q8UA&#10;AADcAAAADwAAAGRycy9kb3ducmV2LnhtbESPT2vCQBTE7wW/w/IEb3VTDyLRNYRQ/xwKrVp6fmSf&#10;SUz2bciuSdpP3y0UPA4z8xtmk4ymET11rrKs4GUegSDOra64UPB52T2vQDiPrLGxTAq+yUGynTxt&#10;MNZ24BP1Z1+IAGEXo4LS+zaW0uUlGXRz2xIH72o7gz7IrpC6wyHATSMXUbSUBisOCyW2lJWU1+e7&#10;UZB+vH+5djVk+9Pt7VCnTf2TZ69KzaZjugbhafSP8H/7qBUEIv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CrxQAAANwAAAAPAAAAAAAAAAAAAAAAAJgCAABkcnMv&#10;ZG93bnJldi54bWxQSwUGAAAAAAQABAD1AAAAigMAAAAA&#10;" fillcolor="white [3212]" strokecolor="#4579b8 [3044]">
                  <v:shadow on="t" color="black" opacity="22937f" origin=",.5" offset="0,.63889mm"/>
                </v:rect>
                <v:rect id="Rectangle 201" o:spid="_x0000_s1046" style="position:absolute;left:144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VMMYA&#10;AADcAAAADwAAAGRycy9kb3ducmV2LnhtbESPT2vCQBTE74V+h+UVvDUbPYikrhJCqx4E/7T0/Mi+&#10;Jmmyb0N2NdFP7wqCx2FmfsPMl4NpxJk6V1lWMI5iEMS51RUXCn6+v95nIJxH1thYJgUXcrBcvL7M&#10;MdG25wOdj74QAcIuQQWl920ipctLMugi2xIH7892Bn2QXSF1h32Am0ZO4ngqDVYcFkpsKSspr48n&#10;oyDd735dO+uz1eF/u67Tpr7m2adSo7ch/QDhafDP8KO90Qom8RjuZ8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VMMYAAADcAAAADwAAAAAAAAAAAAAAAACYAgAAZHJz&#10;L2Rvd25yZXYueG1sUEsFBgAAAAAEAAQA9QAAAIsDAAAAAA==&#10;" fillcolor="white [3212]" strokecolor="#4579b8 [3044]">
                  <v:shadow on="t" color="black" opacity="22937f" origin=",.5" offset="0,.63889mm"/>
                </v:rect>
                <v:rect id="Rectangle 202" o:spid="_x0000_s1047" style="position:absolute;left:172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LR8YA&#10;AADcAAAADwAAAGRycy9kb3ducmV2LnhtbESPQWvCQBSE74L/YXlCb7oxhxKiq4SgbQ+FViueH9ln&#10;EpN9G7LbJO2v7xYKPQ4z8w2z3U+mFQP1rrasYL2KQBAXVtdcKrh8HJcJCOeRNbaWScEXOdjv5rMt&#10;ptqOfKLh7EsRIOxSVFB536VSuqIig25lO+Lg3Wxv0AfZl1L3OAa4aWUcRY/SYM1hocKO8oqK5vxp&#10;FGTvb1fXJWP+dLq/PjdZ23wX+UGph8WUbUB4mvx/+K/9ohXEUQy/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cLR8YAAADcAAAADwAAAAAAAAAAAAAAAACYAgAAZHJz&#10;L2Rvd25yZXYueG1sUEsFBgAAAAAEAAQA9QAAAIsDAAAAAA==&#10;" fillcolor="white [3212]" strokecolor="#4579b8 [3044]">
                  <v:shadow on="t" color="black" opacity="22937f" origin=",.5" offset="0,.63889mm"/>
                </v:rect>
                <v:rect id="Rectangle 203" o:spid="_x0000_s1048" style="position:absolute;left:201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u3MUA&#10;AADcAAAADwAAAGRycy9kb3ducmV2LnhtbESPQWvCQBSE74X+h+UVvNWNC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K67cxQAAANwAAAAPAAAAAAAAAAAAAAAAAJgCAABkcnMv&#10;ZG93bnJldi54bWxQSwUGAAAAAAQABAD1AAAAigMAAAAA&#10;" fillcolor="white [3212]" strokecolor="#4579b8 [3044]">
                  <v:shadow on="t" color="black" opacity="22937f" origin=",.5" offset="0,.63889mm"/>
                </v:rect>
                <v:rect id="Rectangle 204" o:spid="_x0000_s1049" style="position:absolute;left:230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2qMUA&#10;AADcAAAADwAAAGRycy9kb3ducmV2LnhtbESPQWvCQBSE74X+h+UVvNWNI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jaoxQAAANwAAAAPAAAAAAAAAAAAAAAAAJgCAABkcnMv&#10;ZG93bnJldi54bWxQSwUGAAAAAAQABAD1AAAAigMAAAAA&#10;" fillcolor="white [3212]" strokecolor="#4579b8 [3044]">
                  <v:shadow on="t" color="black" opacity="22937f" origin=",.5" offset="0,.63889mm"/>
                </v:rect>
                <v:rect id="Rectangle 205" o:spid="_x0000_s1050" style="position:absolute;left:2592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6TM8UA&#10;AADcAAAADwAAAGRycy9kb3ducmV2LnhtbESPQWvCQBSE74X+h+UVvNWNgiKpq4TQqgfBaovnR/aZ&#10;xGTfhuxqor/eLQg9DjPzDTNf9qYWV2pdaVnBaBiBIM6sLjlX8Pvz9T4D4TyyxtoyKbiRg+Xi9WWO&#10;sbYd7+l68LkIEHYxKii8b2IpXVaQQTe0DXHwTrY16INsc6lb7ALc1HIcRVNpsOSwUGBDaUFZdbgY&#10;Bcn37uiaWZeu9uftukrq6p6ln0oN3vrkA4Sn3v+Hn+2NVjCOJv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pMzxQAAANwAAAAPAAAAAAAAAAAAAAAAAJgCAABkcnMv&#10;ZG93bnJldi54bWxQSwUGAAAAAAQABAD1AAAAigMAAAAA&#10;" fillcolor="white [3212]" strokecolor="#4579b8 [3044]">
                  <v:shadow on="t" color="black" opacity="22937f" origin=",.5" offset="0,.63889mm"/>
                </v:rect>
                <v:rect id="Rectangle 206" o:spid="_x0000_s1051" style="position:absolute;left:2880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wNRMYA&#10;AADcAAAADwAAAGRycy9kb3ducmV2LnhtbESPT2vCQBTE70K/w/IK3nRjDiLRNYRgWw+F1j94fmSf&#10;SUz2bchuTdpP3y0UPA4z8xtmk46mFXfqXW1ZwWIegSAurK65VHA+vcxWIJxH1thaJgXf5CDdPk02&#10;mGg78IHuR1+KAGGXoILK+y6R0hUVGXRz2xEH72p7gz7IvpS6xyHATSvjKFpKgzWHhQo7yisqmuOX&#10;UZB9flxctxry18Pt/a3J2uanyHdKTZ/HbA3C0+gf4f/2XiuIoy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wNRMYAAADcAAAADwAAAAAAAAAAAAAAAACYAgAAZHJz&#10;L2Rvd25yZXYueG1sUEsFBgAAAAAEAAQA9QAAAIsDAAAAAA==&#10;" fillcolor="white [3212]" strokecolor="#4579b8 [3044]">
                  <v:shadow on="t" color="black" opacity="22937f" origin=",.5" offset="0,.63889mm"/>
                </v:rect>
                <v:rect id="Rectangle 207" o:spid="_x0000_s1052" style="position:absolute;left:3168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o38UA&#10;AADcAAAADwAAAGRycy9kb3ducmV2LnhtbESPQWvCQBSE74X+h+UVvNWNHlRSVwmhVQ+C1RbPj+wz&#10;icm+DdnVRH+9WxB6HGbmG2a+7E0trtS60rKC0TACQZxZXXKu4Pfn630GwnlkjbVlUnAjB8vF68sc&#10;Y2073tP14HMRIOxiVFB438RSuqwgg25oG+LgnWxr0AfZ5lK32AW4qeU4iibSYMlhocCG0oKy6nAx&#10;CpLv3dE1sy5d7c/bdZXU1T1LP5UavPXJBwhPvf8PP9sbrWAcTeHvTD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EKjfxQAAANwAAAAPAAAAAAAAAAAAAAAAAJgCAABkcnMv&#10;ZG93bnJldi54bWxQSwUGAAAAAAQABAD1AAAAigMAAAAA&#10;" fillcolor="white [3212]" strokecolor="#4579b8 [3044]">
                  <v:shadow on="t" color="black" opacity="22937f" origin=",.5" offset="0,.63889mm"/>
                </v:rect>
                <v:rect id="Rectangle 208" o:spid="_x0000_s1053" style="position:absolute;left:3456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88rcMA&#10;AADcAAAADwAAAGRycy9kb3ducmV2LnhtbERPTWuDQBC9B/oflin0FtfmUMRmE0TSpIdCGlN6Htyp&#10;Gt1Zcbdq8+u7h0COj/e93s6mEyMNrrGs4DmKQRCXVjdcKfg6vy0TEM4ja+wsk4I/crDdPCzWmGo7&#10;8YnGwlcihLBLUUHtfZ9K6cqaDLrI9sSB+7GDQR/gUEk94BTCTSdXcfwiDTYcGmrsKa+pbItfoyD7&#10;PH67Ppny/enycWizrr2W+U6pp8c5ewXhafZ38c39rhWs4rA2nA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88rcMAAADcAAAADwAAAAAAAAAAAAAAAACYAgAAZHJzL2Rv&#10;d25yZXYueG1sUEsFBgAAAAAEAAQA9QAAAIgDAAAAAA==&#10;" fillcolor="white [3212]" strokecolor="#4579b8 [3044]">
                  <v:shadow on="t" color="black" opacity="22937f" origin=",.5" offset="0,.63889mm"/>
                </v:rect>
                <v:rect id="Rectangle 209" o:spid="_x0000_s1054" style="position:absolute;left:37440;top:28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ZNsYA&#10;AADcAAAADwAAAGRycy9kb3ducmV2LnhtbESPzWrDMBCE74G+g9hCb4lcH0LiRjHGtEkPhfy09LxY&#10;W9u1tTKWErt5+igQ6HGYmW+YVTqaVpypd7VlBc+zCARxYXXNpYKvz7fpAoTzyBpby6Tgjxyk64fJ&#10;ChNtBz7Q+ehLESDsElRQed8lUrqiIoNuZjvi4P3Y3qAPsi+l7nEIcNPKOIrm0mDNYaHCjvKKiuZ4&#10;Mgqy/e7bdYsh3xx+P7ZN1jaXIn9V6ulxzF5AeBr9f/jeftcK4mgJ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OZNsYAAADcAAAADwAAAAAAAAAAAAAAAACYAgAAZHJz&#10;L2Rvd25yZXYueG1sUEsFBgAAAAAEAAQA9QAAAIsDAAAAAA==&#10;" fillcolor="white [3212]" strokecolor="#4579b8 [3044]">
                  <v:shadow on="t" color="black" opacity="22937f" origin=",.5" offset="0,.63889mm"/>
                </v:rect>
                <v:rect id="Rectangle 210" o:spid="_x0000_s105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egMUA&#10;AADcAAAADwAAAGRycy9kb3ducmV2LnhtbERPTWvCQBC9C/6HZYReim601ErqKlIttHix0YPHMTtN&#10;YrKzIbvG1F/vHgoeH+97vuxMJVpqXGFZwXgUgSBOrS44U3DYfw5nIJxH1lhZJgV/5GC56PfmGGt7&#10;5R9qE5+JEMIuRgW593UspUtzMuhGtiYO3K9tDPoAm0zqBq8h3FRyEkVTabDg0JBjTR85pWVyMQpm&#10;x++0fNscnl/Wu9dsfS63tzY5KfU06FbvIDx1/iH+d39pBZNxmB/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F6AxQAAANwAAAAPAAAAAAAAAAAAAAAAAJgCAABkcnMv&#10;ZG93bnJldi54bWxQSwUGAAAAAAQABAD1AAAAigMAAAAA&#10;" fillcolor="#ccc [669]" strokecolor="#4579b8 [3044]">
                  <v:shadow on="t" color="black" opacity="22937f" origin=",.5" offset="0,.63889mm"/>
                </v:rect>
                <v:rect id="Rectangle 211" o:spid="_x0000_s1056" style="position:absolute;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1MMA&#10;AADcAAAADwAAAGRycy9kb3ducmV2LnhtbESPX2vCMBTF34V9h3AHe9O0MlQ6o4yhY+KL1uHzpblr&#10;y5qb0sQa/fRGEHw8nD8/znwZTCN66lxtWUE6SkAQF1bXXCr4PayHMxDOI2tsLJOCCzlYLl4Gc8y0&#10;PfOe+tyXIo6wy1BB5X2bSemKigy6kW2Jo/dnO4M+yq6UusNzHDeNHCfJRBqsORIqbOmrouI/P5kI&#10;6fvD8TsPWzquN9fd9D0k9Wqv1Ntr+PwA4Sn4Z/jR/tEKxmkK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Y1MMAAADcAAAADwAAAAAAAAAAAAAAAACYAgAAZHJzL2Rv&#10;d25yZXYueG1sUEsFBgAAAAAEAAQA9QAAAIgDAAAAAA==&#10;" fillcolor="#d38482 [2261]" strokecolor="#4579b8 [3044]">
                  <v:shadow on="t" color="black" opacity="22937f" origin=",.5" offset="0,.63889mm"/>
                </v:rect>
                <v:rect id="Rectangle 212" o:spid="_x0000_s1057" style="position:absolute;left:28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9kcQA&#10;AADcAAAADwAAAGRycy9kb3ducmV2LnhtbESPUWvCQBCE3wv9D8cW+lYvBiqSeooIihUUtO37mluT&#10;YG4v5FaT+uu9QsHHYWa+YSaz3tXqSm2oPBsYDhJQxLm3FRcGvr+Wb2NQQZAt1p7JwC8FmE2fnyaY&#10;Wd/xnq4HKVSEcMjQQCnSZFqHvCSHYeAb4uidfOtQomwLbVvsItzVOk2SkXZYcVwosaFFSfn5cHEG&#10;ZLTifhs275vwuVtfxM9/jrfOmNeXfv4BSqiXR/i/vbYG0mEKf2fiEd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1PZHEAAAA3AAAAA8AAAAAAAAAAAAAAAAAmAIAAGRycy9k&#10;b3ducmV2LnhtbFBLBQYAAAAABAAEAPUAAACJAwAAAAA=&#10;" fillcolor="#84a6d1 [2260]" strokecolor="#4579b8 [3044]">
                  <v:shadow on="t" color="black" opacity="22937f" origin=",.5" offset="0,.63889mm"/>
                </v:rect>
                <v:rect id="Rectangle 213" o:spid="_x0000_s1058" style="position:absolute;left:57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4AcYA&#10;AADcAAAADwAAAGRycy9kb3ducmV2LnhtbESPS2vDMBCE74X8B7GB3BrZCZTgRjHG5HUotHnQ82Jt&#10;bdfWylhK7PbXV4VCj8PMfMOs09G04k69qy0riOcRCOLC6ppLBdfL7nEFwnlkja1lUvBFDtLN5GGN&#10;ibYDn+h+9qUIEHYJKqi87xIpXVGRQTe3HXHwPmxv0AfZl1L3OAS4aeUiip6kwZrDQoUd5RUVzflm&#10;FGRvr++uWw35/vT5cmiytvku8q1Ss+mYPYPwNPr/8F/7qBUs4i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I4AcYAAADcAAAADwAAAAAAAAAAAAAAAACYAgAAZHJz&#10;L2Rvd25yZXYueG1sUEsFBgAAAAAEAAQA9QAAAIsDAAAAAA==&#10;" fillcolor="white [3212]" strokecolor="#4579b8 [3044]">
                  <v:shadow on="t" color="black" opacity="22937f" origin=",.5" offset="0,.63889mm"/>
                </v:rect>
                <v:rect id="Rectangle 214" o:spid="_x0000_s1059" style="position:absolute;left:86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gdcYA&#10;AADcAAAADwAAAGRycy9kb3ducmV2LnhtbESPS2vDMBCE74X8B7GB3BrZIZTgRjHG5HUotHnQ82Jt&#10;bdfWylhK7PbXV4VCj8PMfMOs09G04k69qy0riOcRCOLC6ppLBdfL7nEFwnlkja1lUvBFDtLN5GGN&#10;ibYDn+h+9qUIEHYJKqi87xIpXVGRQTe3HXHwPmxv0AfZl1L3OAS4aeUiip6kwZrDQoUd5RUVzflm&#10;FGRvr++uWw35/vT5cmiytvku8q1Ss+mYPYPwNPr/8F/7qBUs4i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ugdcYAAADcAAAADwAAAAAAAAAAAAAAAACYAgAAZHJz&#10;L2Rvd25yZXYueG1sUEsFBgAAAAAEAAQA9QAAAIsDAAAAAA==&#10;" fillcolor="white [3212]" strokecolor="#4579b8 [3044]">
                  <v:shadow on="t" color="black" opacity="22937f" origin=",.5" offset="0,.63889mm"/>
                </v:rect>
                <v:rect id="Rectangle 215" o:spid="_x0000_s1060" style="position:absolute;left:115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MisQA&#10;AADcAAAADwAAAGRycy9kb3ducmV2LnhtbESPQWvCQBSE7wX/w/KE3urG0BaNrqJCoYcYSdT7I/tM&#10;gtm3Ibtq+u/dQqHHYWa+YZbrwbTiTr1rLCuYTiIQxKXVDVcKTsevtxkI55E1tpZJwQ85WK9GL0tM&#10;tH1wTvfCVyJA2CWooPa+S6R0ZU0G3cR2xMG72N6gD7KvpO7xEeCmlXEUfUqDDYeFGjva1VRei5tR&#10;cMg2eXd6j+18Tvtzlp6Hq0y3Sr2Oh80ChKfB/4f/2t9aQTz9gN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kzIrEAAAA3AAAAA8AAAAAAAAAAAAAAAAAmAIAAGRycy9k&#10;b3ducmV2LnhtbFBLBQYAAAAABAAEAPUAAACJAwAAAAA=&#10;" fillcolor="#c6615e [2901]" strokecolor="#4579b8 [3044]">
                  <v:shadow on="t" color="black" opacity="22937f" origin=",.5" offset="0,.63889mm"/>
                </v:rect>
                <v:rect id="Rectangle 216" o:spid="_x0000_s1061" style="position:absolute;left:144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bmcUA&#10;AADcAAAADwAAAGRycy9kb3ducmV2LnhtbESPT2vCQBTE74V+h+UVvDUbPYikrhJCWz0I/is9P7Kv&#10;SZrs25BdTfTTu4LgcZiZ3zDz5WAacabOVZYVjKMYBHFudcWFgp/j1/sMhPPIGhvLpOBCDpaL15c5&#10;Jtr2vKfzwRciQNglqKD0vk2kdHlJBl1kW+Lg/dnOoA+yK6TusA9w08hJHE+lwYrDQoktZSXl9eFk&#10;FKS77a9rZ332vf/frOq0qa959qnU6G1IP0B4Gvwz/GivtYLJeAr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ZuZxQAAANwAAAAPAAAAAAAAAAAAAAAAAJgCAABkcnMv&#10;ZG93bnJldi54bWxQSwUGAAAAAAQABAD1AAAAigMAAAAA&#10;" fillcolor="white [3212]" strokecolor="#4579b8 [3044]">
                  <v:shadow on="t" color="black" opacity="22937f" origin=",.5" offset="0,.63889mm"/>
                </v:rect>
                <v:rect id="Rectangle 217" o:spid="_x0000_s1062" style="position:absolute;left:172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AsYA&#10;AADcAAAADwAAAGRycy9kb3ducmV2LnhtbESPS2vDMBCE74X8B7GB3BrZOaTBjWKMyetQaPOg58Xa&#10;2q6tlbGU2O2vrwqFHoeZ+YZZp6NpxZ16V1tWEM8jEMSF1TWXCq6X3eMKhPPIGlvLpOCLHKSbycMa&#10;E20HPtH97EsRIOwSVFB53yVSuqIig25uO+LgfdjeoA+yL6XucQhw08pFFC2lwZrDQoUd5RUVzflm&#10;FGRvr++uWw35/vT5cmiytvku8q1Ss+mYPYPwNPr/8F/7qBUs4if4PROO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k+AsYAAADcAAAADwAAAAAAAAAAAAAAAACYAgAAZHJz&#10;L2Rvd25yZXYueG1sUEsFBgAAAAAEAAQA9QAAAIsDAAAAAA==&#10;" fillcolor="white [3212]" strokecolor="#4579b8 [3044]">
                  <v:shadow on="t" color="black" opacity="22937f" origin=",.5" offset="0,.63889mm"/>
                </v:rect>
                <v:rect id="Rectangle 218" o:spid="_x0000_s1063" style="position:absolute;left:201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xScIA&#10;AADcAAAADwAAAGRycy9kb3ducmV2LnhtbERPTWvCQBC9F/oflin0VjdKUUldpZRaKl40Fs9DdkyC&#10;2dmQ3cbVX+8cCj0+3vdilVyrBupD49nAeJSBIi69bbgy8HNYv8xBhYhssfVMBq4UYLV8fFhgbv2F&#10;9zQUsVISwiFHA3WMXa51KGtyGEa+Ixbu5HuHUWBfadvjRcJdqydZNtUOG5aGGjv6qKk8F79OSobh&#10;cPwq0paO681tN3tNWfO5N+b5Kb2/gYqU4r/4z/1tDUzGslbOyBH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XFJwgAAANwAAAAPAAAAAAAAAAAAAAAAAJgCAABkcnMvZG93&#10;bnJldi54bWxQSwUGAAAAAAQABAD1AAAAhwMAAAAA&#10;" fillcolor="#d38482 [2261]" strokecolor="#4579b8 [3044]">
                  <v:shadow on="t" color="black" opacity="22937f" origin=",.5" offset="0,.63889mm"/>
                </v:rect>
                <v:rect id="Rectangle 847" o:spid="_x0000_s1064" style="position:absolute;left:230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AmzcYA&#10;AADcAAAADwAAAGRycy9kb3ducmV2LnhtbESPT2vCQBTE7wW/w/KE3uqmpdgQXSWEaj0I9U/p+ZF9&#10;Jmmyb0N2a6Kf3i0UPA4z8xtmvhxMI87UucqygudJBII4t7riQsHXcfUUg3AeWWNjmRRcyMFyMXqY&#10;Y6Jtz3s6H3whAoRdggpK79tESpeXZNBNbEscvJPtDPogu0LqDvsAN418iaKpNFhxWCixpaykvD78&#10;GgXp7vPbtXGfrfc/2486beprnr0r9Tge0hkIT4O/h//bG60gfn2D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AmzcYAAADcAAAADwAAAAAAAAAAAAAAAACYAgAAZHJz&#10;L2Rvd25yZXYueG1sUEsFBgAAAAAEAAQA9QAAAIsDAAAAAA==&#10;" fillcolor="white [3212]" strokecolor="#4579b8 [3044]">
                  <v:shadow on="t" color="black" opacity="22937f" origin=",.5" offset="0,.63889mm"/>
                </v:rect>
                <v:rect id="Rectangle 848" o:spid="_x0000_s1065" style="position:absolute;left:2592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v8MA&#10;AADcAAAADwAAAGRycy9kb3ducmV2LnhtbERPy2qDQBTdF/IPww1014wpoYjJKCJp00WhzYOsL86N&#10;Gp074kyj7dd3FoUsD+e9ySbTiRsNrrGsYLmIQBCXVjdcKTgdX59iEM4ja+wsk4IfcpCls4cNJtqO&#10;vKfbwVcihLBLUEHtfZ9I6cqaDLqF7YkDd7GDQR/gUEk94BjCTSefo+hFGmw4NNTYU1FT2R6+jYL8&#10;6/Ps+ngs3vbXj12bd+1vWWyVepxP+RqEp8nfxf/ud60gXoW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yv8MAAADcAAAADwAAAAAAAAAAAAAAAACYAgAAZHJzL2Rv&#10;d25yZXYueG1sUEsFBgAAAAAEAAQA9QAAAIgDAAAAAA==&#10;" fillcolor="white [3212]" strokecolor="#4579b8 [3044]">
                  <v:shadow on="t" color="black" opacity="22937f" origin=",.5" offset="0,.63889mm"/>
                </v:rect>
                <v:rect id="Rectangle 849" o:spid="_x0000_s1066" style="position:absolute;left:2880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XJMYA&#10;AADcAAAADwAAAGRycy9kb3ducmV2LnhtbESPT2vCQBTE70K/w/IK3nRTEUmjq4RQ/xwKVVs8P7Kv&#10;SZrs25BdTeyn7xYKPQ4z8xtmtRlMI27UucqygqdpBII4t7riQsHH+3YSg3AeWWNjmRTcycFm/TBa&#10;YaJtzye6nX0hAoRdggpK79tESpeXZNBNbUscvE/bGfRBdoXUHfYBbho5i6KFNFhxWCixpaykvD5f&#10;jYL0+HZxbdxnu9PX675Om/o7z16UGj8O6RKEp8H/h//aB60gnj/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MXJMYAAADcAAAADwAAAAAAAAAAAAAAAACYAgAAZHJz&#10;L2Rvd25yZXYueG1sUEsFBgAAAAAEAAQA9QAAAIsDAAAAAA==&#10;" fillcolor="white [3212]" strokecolor="#4579b8 [3044]">
                  <v:shadow on="t" color="black" opacity="22937f" origin=",.5" offset="0,.63889mm"/>
                </v:rect>
                <v:rect id="Rectangle 850" o:spid="_x0000_s1067" style="position:absolute;left:3168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hAL4A&#10;AADcAAAADwAAAGRycy9kb3ducmV2LnhtbERPyQrCMBC9C/5DGMGbpoqKVqOoIHhwwe0+NGNbbCal&#10;iVr/3hwEj4+3zxa1KcSLKpdbVtDrRiCIE6tzThVcL5vOGITzyBoLy6TgQw4W82ZjhrG2bz7R6+xT&#10;EULYxagg876MpXRJRgZd15bEgbvbyqAPsEqlrvAdwk0h+1E0kgZzDg0ZlrTOKHmcn0bB8bA8lddB&#10;304mtL8ddrf6IXcrpdqtejkF4an2f/HPvdUKxsMwP5wJR0DO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xj4QC+AAAA3AAAAA8AAAAAAAAAAAAAAAAAmAIAAGRycy9kb3ducmV2&#10;LnhtbFBLBQYAAAAABAAEAPUAAACDAwAAAAA=&#10;" fillcolor="#c6615e [2901]" strokecolor="#4579b8 [3044]">
                  <v:shadow on="t" color="black" opacity="22937f" origin=",.5" offset="0,.63889mm"/>
                </v:rect>
                <v:rect id="Rectangle 851" o:spid="_x0000_s1068" style="position:absolute;left:3456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yN/8YA&#10;AADcAAAADwAAAGRycy9kb3ducmV2LnhtbESPT2vCQBTE7wW/w/KE3urGgiVEVwnBag+F1j94fmSf&#10;SUz2bciuJu2n7xYEj8PM/IZZrAbTiBt1rrKsYDqJQBDnVldcKDge3l9iEM4ja2wsk4IfcrBajp4W&#10;mGjb845ue1+IAGGXoILS+zaR0uUlGXQT2xIH72w7gz7IrpC6wz7ATSNfo+hNGqw4LJTYUlZSXu+v&#10;RkH6/XVybdxnm93lc1unTf2bZ2ulnsdDOgfhafCP8L39oRXEsy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yN/8YAAADcAAAADwAAAAAAAAAAAAAAAACYAgAAZHJz&#10;L2Rvd25yZXYueG1sUEsFBgAAAAAEAAQA9QAAAIsDAAAAAA==&#10;" fillcolor="white [3212]" strokecolor="#4579b8 [3044]">
                  <v:shadow on="t" color="black" opacity="22937f" origin=",.5" offset="0,.63889mm"/>
                </v:rect>
                <v:rect id="Rectangle 852" o:spid="_x0000_s1069" style="position:absolute;left:37440;top:57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TiMYA&#10;AADcAAAADwAAAGRycy9kb3ducmV2LnhtbESPT2vCQBTE7wW/w/KE3upGwRKiq4SgtYdC6x88P7LP&#10;JCb7NmS3Ju2n7xYEj8PM/IZZrgfTiBt1rrKsYDqJQBDnVldcKDgdty8xCOeRNTaWScEPOVivRk9L&#10;TLTteU+3gy9EgLBLUEHpfZtI6fKSDLqJbYmDd7GdQR9kV0jdYR/gppGzKHqVBisOCyW2lJWU14dv&#10;oyD9+jy7Nu6zt/31Y1enTf2bZxulnsdDugDhafCP8L39rhXE8x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4TiMYAAADcAAAADwAAAAAAAAAAAAAAAACYAgAAZHJz&#10;L2Rvd25yZXYueG1sUEsFBgAAAAAEAAQA9QAAAIsDAAAAAA==&#10;" fillcolor="white [3212]" strokecolor="#4579b8 [3044]">
                  <v:shadow on="t" color="black" opacity="22937f" origin=",.5" offset="0,.63889mm"/>
                </v:rect>
                <v:rect id="Rectangle 853" o:spid="_x0000_s1070"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5O5ccA&#10;AADcAAAADwAAAGRycy9kb3ducmV2LnhtbESPQWvCQBSE70L/w/IKvYhurFgldRWpFSpebPTg8TX7&#10;mqTJvg3ZNab99V1B8DjMfDPMfNmZSrTUuMKygtEwAkGcWl1wpuB42AxmIJxH1lhZJgW/5GC5eOjN&#10;Mdb2wp/UJj4ToYRdjApy7+tYSpfmZNANbU0cvG/bGPRBNpnUDV5CuankcxS9SIMFh4Uca3rLKS2T&#10;s1EwO23Tcvp+7I/X+0m2/il3f23ypdTTY7d6BeGp8/fwjf7QgZuM4XomH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eTuXHAAAA3AAAAA8AAAAAAAAAAAAAAAAAmAIAAGRy&#10;cy9kb3ducmV2LnhtbFBLBQYAAAAABAAEAPUAAACMAwAAAAA=&#10;" fillcolor="#ccc [669]" strokecolor="#4579b8 [3044]">
                  <v:shadow on="t" color="black" opacity="22937f" origin=",.5" offset="0,.63889mm"/>
                </v:rect>
                <v:rect id="Rectangle 854" o:spid="_x0000_s1071" style="position:absolute;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CObMQA&#10;AADcAAAADwAAAGRycy9kb3ducmV2LnhtbESPX2vCQBDE3wv9DscW+lYvShWJniKFigot+O99za1J&#10;MLcXcquJ/fS9QsHHYWZ+w0znnavUjZpQejbQ7yWgiDNvS84NHPafb2NQQZAtVp7JwJ0CzGfPT1NM&#10;rW95S7ed5CpCOKRooBCpU61DVpDD0PM1cfTOvnEoUTa5tg22Ee4qPUiSkXZYclwosKaPgrLL7uoM&#10;yGjJ3VfYDDdh/b26il8cTz+tMa8v3WICSqiTR/i/vbIGxsN3+DsTj4C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gjmzEAAAA3AAAAA8AAAAAAAAAAAAAAAAAmAIAAGRycy9k&#10;b3ducmV2LnhtbFBLBQYAAAAABAAEAPUAAACJAwAAAAA=&#10;" fillcolor="#84a6d1 [2260]" strokecolor="#4579b8 [3044]">
                  <v:shadow on="t" color="black" opacity="22937f" origin=",.5" offset="0,.63889mm"/>
                </v:rect>
                <v:rect id="Rectangle 855" o:spid="_x0000_s1072" style="position:absolute;left:28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r98QA&#10;AADcAAAADwAAAGRycy9kb3ducmV2LnhtbESPX2vCQBDE3wt+h2MF3+rFQkSip0jBokIL9c/7NrdN&#10;QnN7Ibea6KfvFQo+DjPzG2ax6l2trtSGyrOByTgBRZx7W3Fh4HTcPM9ABUG2WHsmAzcKsFoOnhaY&#10;Wd/xJ10PUqgI4ZChgVKkybQOeUkOw9g3xNH79q1DibIttG2xi3BX65ckmWqHFceFEht6LSn/OVyc&#10;AZm+cf8e9uk+7D62F/Hr89e9M2Y07NdzUEK9PML/7a01MEtT+DsTj4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sK/fEAAAA3AAAAA8AAAAAAAAAAAAAAAAAmAIAAGRycy9k&#10;b3ducmV2LnhtbFBLBQYAAAAABAAEAPUAAACJAwAAAAA=&#10;" fillcolor="#84a6d1 [2260]" strokecolor="#4579b8 [3044]">
                  <v:shadow on="t" color="black" opacity="22937f" origin=",.5" offset="0,.63889mm"/>
                </v:rect>
                <v:rect id="Rectangle 856" o:spid="_x0000_s1073" style="position:absolute;left:57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Vi8YA&#10;AADcAAAADwAAAGRycy9kb3ducmV2LnhtbESPT2vCQBTE7wW/w/KE3urGQiVEVwlBaw+F1j94fmSf&#10;SUz2bciuJu2n7xYEj8PM/IZZrAbTiBt1rrKsYDqJQBDnVldcKDgeNi8xCOeRNTaWScEPOVgtR08L&#10;TLTteUe3vS9EgLBLUEHpfZtI6fKSDLqJbYmDd7adQR9kV0jdYR/gppGvUTSTBisOCyW2lJWU1/ur&#10;UZB+f51cG/fZ++7yua3Tpv7Ns7VSz+MhnYPwNPhH+N7+0Aritx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UVi8YAAADcAAAADwAAAAAAAAAAAAAAAACYAgAAZHJz&#10;L2Rvd25yZXYueG1sUEsFBgAAAAAEAAQA9QAAAIsDAAAAAA==&#10;" fillcolor="white [3212]" strokecolor="#4579b8 [3044]">
                  <v:shadow on="t" color="black" opacity="22937f" origin=",.5" offset="0,.63889mm"/>
                </v:rect>
                <v:rect id="Rectangle 857" o:spid="_x0000_s1074" style="position:absolute;left:86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wEMYA&#10;AADcAAAADwAAAGRycy9kb3ducmV2LnhtbESPT2vCQBTE7wW/w/KE3uqmhdoQXSWEaj0I9U/p+ZF9&#10;Jmmyb0N2a6Kf3i0UPA4z8xtmvhxMI87UucqygudJBII4t7riQsHXcfUUg3AeWWNjmRRcyMFyMXqY&#10;Y6Jtz3s6H3whAoRdggpK79tESpeXZNBNbEscvJPtDPogu0LqDvsAN418iaKpNFhxWCixpaykvD78&#10;GgXp7vPbtXGfrfc/2486beprnr0r9Tge0hkIT4O/h//bG60gfn2D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mwEMYAAADcAAAADwAAAAAAAAAAAAAAAACYAgAAZHJz&#10;L2Rvd25yZXYueG1sUEsFBgAAAAAEAAQA9QAAAIsDAAAAAA==&#10;" fillcolor="white [3212]" strokecolor="#4579b8 [3044]">
                  <v:shadow on="t" color="black" opacity="22937f" origin=",.5" offset="0,.63889mm"/>
                </v:rect>
                <v:rect id="Rectangle 858" o:spid="_x0000_s1075" style="position:absolute;left:115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kYsMA&#10;AADcAAAADwAAAGRycy9kb3ducmV2LnhtbERPy2qDQBTdF/IPww1014wppIjJKCJp00WhzYOsL86N&#10;Gp074kyj7dd3FoUsD+e9ySbTiRsNrrGsYLmIQBCXVjdcKTgdX59iEM4ja+wsk4IfcpCls4cNJtqO&#10;vKfbwVcihLBLUEHtfZ9I6cqaDLqF7YkDd7GDQR/gUEk94BjCTSefo+hFGmw4NNTYU1FT2R6+jYL8&#10;6/Ps+ngs3vbXj12bd+1vWWyVepxP+RqEp8nfxf/ud60gXoW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YkYsMAAADcAAAADwAAAAAAAAAAAAAAAACYAgAAZHJzL2Rv&#10;d25yZXYueG1sUEsFBgAAAAAEAAQA9QAAAIgDAAAAAA==&#10;" fillcolor="white [3212]" strokecolor="#4579b8 [3044]">
                  <v:shadow on="t" color="black" opacity="22937f" origin=",.5" offset="0,.63889mm"/>
                </v:rect>
                <v:rect id="Rectangle 859" o:spid="_x0000_s1076" style="position:absolute;left:144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B+cYA&#10;AADcAAAADwAAAGRycy9kb3ducmV2LnhtbESPT2vCQBTE70K/w/IK3nRTQUmjq4RQ/xwKVVs8P7Kv&#10;SZrs25BdTeyn7xYKPQ4z8xtmtRlMI27UucqygqdpBII4t7riQsHH+3YSg3AeWWNjmRTcycFm/TBa&#10;YaJtzye6nX0hAoRdggpK79tESpeXZNBNbUscvE/bGfRBdoXUHfYBbho5i6KFNFhxWCixpaykvD5f&#10;jYL0+HZxbdxnu9PX675Om/o7z16UGj8O6RKEp8H/h//aB60gnj/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qB+cYAAADcAAAADwAAAAAAAAAAAAAAAACYAgAAZHJz&#10;L2Rvd25yZXYueG1sUEsFBgAAAAAEAAQA9QAAAIsDAAAAAA==&#10;" fillcolor="white [3212]" strokecolor="#4579b8 [3044]">
                  <v:shadow on="t" color="black" opacity="22937f" origin=",.5" offset="0,.63889mm"/>
                </v:rect>
                <v:rect id="Rectangle 860" o:spid="_x0000_s1077" style="position:absolute;left:172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i2cIA&#10;AADcAAAADwAAAGRycy9kb3ducmV2LnhtbERPTWvCQBC9C/0PyxR60009SEhdJYRWexDUWHoestMk&#10;TXY2ZFcT/fXuQfD4eN/L9WhacaHe1ZYVvM8iEMSF1TWXCn5OX9MYhPPIGlvLpOBKDtarl8kSE20H&#10;PtIl96UIIewSVFB53yVSuqIig25mO+LA/dneoA+wL6XucQjhppXzKFpIgzWHhgo7yioqmvxsFKSH&#10;/a/r4iHbHP932yZtm1uRfSr19jqmHyA8jf4pfri/tYJ4Eea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LZwgAAANwAAAAPAAAAAAAAAAAAAAAAAJgCAABkcnMvZG93&#10;bnJldi54bWxQSwUGAAAAAAQABAD1AAAAhwMAAAAA&#10;" fillcolor="white [3212]" strokecolor="#4579b8 [3044]">
                  <v:shadow on="t" color="black" opacity="22937f" origin=",.5" offset="0,.63889mm"/>
                </v:rect>
                <v:rect id="Rectangle 861" o:spid="_x0000_s1078" style="position:absolute;left:201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HQsYA&#10;AADcAAAADwAAAGRycy9kb3ducmV2LnhtbESPT2vCQBTE7wW/w/IEb3VjDxKiq4Sg1UOh9Q+eH9ln&#10;EpN9G7KrSfvpu4WCx2FmfsMs14NpxIM6V1lWMJtGIIhzqysuFJxP29cYhPPIGhvLpOCbHKxXo5cl&#10;Jtr2fKDH0RciQNglqKD0vk2kdHlJBt3UtsTBu9rOoA+yK6TusA9w08i3KJpLgxWHhRJbykrK6+Pd&#10;KEi/Pi+ujfvs/XD72NVpU//k2UapyXhIFyA8Df4Z/m/vtYJ4PoO/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BHQsYAAADcAAAADwAAAAAAAAAAAAAAAACYAgAAZHJz&#10;L2Rvd25yZXYueG1sUEsFBgAAAAAEAAQA9QAAAIsDAAAAAA==&#10;" fillcolor="white [3212]" strokecolor="#4579b8 [3044]">
                  <v:shadow on="t" color="black" opacity="22937f" origin=",.5" offset="0,.63889mm"/>
                </v:rect>
                <v:rect id="Rectangle 862" o:spid="_x0000_s1079" style="position:absolute;left:230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ZNcUA&#10;AADcAAAADwAAAGRycy9kb3ducmV2LnhtbESPQWvCQBSE7wX/w/IEb3WjBwnRVUJQ60Fo1dLzI/tM&#10;YrJvQ3ZrYn99t1DwOMzMN8xqM5hG3KlzlWUFs2kEgji3uuJCwedl9xqDcB5ZY2OZFDzIwWY9ellh&#10;om3PJ7qffSEChF2CCkrv20RKl5dk0E1tSxy8q+0M+iC7QuoO+wA3jZxH0UIarDgslNhSVlJen7+N&#10;gvTj/cu1cZ/tT7fjW5029U+ebZWajId0CcLT4J/h//ZBK4gXc/g7E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tk1xQAAANwAAAAPAAAAAAAAAAAAAAAAAJgCAABkcnMv&#10;ZG93bnJldi54bWxQSwUGAAAAAAQABAD1AAAAigMAAAAA&#10;" fillcolor="white [3212]" strokecolor="#4579b8 [3044]">
                  <v:shadow on="t" color="black" opacity="22937f" origin=",.5" offset="0,.63889mm"/>
                </v:rect>
                <v:rect id="Rectangle 863" o:spid="_x0000_s1080" style="position:absolute;left:2592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8rsYA&#10;AADcAAAADwAAAGRycy9kb3ducmV2LnhtbESPT2vCQBTE7wW/w/KE3urGFiR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58rsYAAADcAAAADwAAAAAAAAAAAAAAAACYAgAAZHJz&#10;L2Rvd25yZXYueG1sUEsFBgAAAAAEAAQA9QAAAIsDAAAAAA==&#10;" fillcolor="white [3212]" strokecolor="#4579b8 [3044]">
                  <v:shadow on="t" color="black" opacity="22937f" origin=",.5" offset="0,.63889mm"/>
                </v:rect>
                <v:rect id="Rectangle 864" o:spid="_x0000_s1081" style="position:absolute;left:2880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k2sYA&#10;AADcAAAADwAAAGRycy9kb3ducmV2LnhtbESPT2vCQBTE7wW/w/KE3urGUiR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fk2sYAAADcAAAADwAAAAAAAAAAAAAAAACYAgAAZHJz&#10;L2Rvd25yZXYueG1sUEsFBgAAAAAEAAQA9QAAAIsDAAAAAA==&#10;" fillcolor="white [3212]" strokecolor="#4579b8 [3044]">
                  <v:shadow on="t" color="black" opacity="22937f" origin=",.5" offset="0,.63889mm"/>
                </v:rect>
                <v:rect id="Rectangle 865" o:spid="_x0000_s1082" style="position:absolute;left:3168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BQcYA&#10;AADcAAAADwAAAGRycy9kb3ducmV2LnhtbESPT2vCQBTE7wW/w/KE3urGQiVEVwlBaw+F1j94fmSf&#10;SUz2bciuJu2n7xYEj8PM/IZZrAbTiBt1rrKsYDqJQBDnVldcKDgeNi8xCOeRNTaWScEPOVgtR08L&#10;TLTteUe3vS9EgLBLUEHpfZtI6fKSDLqJbYmDd7adQR9kV0jdYR/gppGvUTSTBisOCyW2lJWU1/ur&#10;UZB+f51cG/fZ++7yua3Tpv7Ns7VSz+MhnYPwNPhH+N7+0Ari2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tBQcYAAADcAAAADwAAAAAAAAAAAAAAAACYAgAAZHJz&#10;L2Rvd25yZXYueG1sUEsFBgAAAAAEAAQA9QAAAIsDAAAAAA==&#10;" fillcolor="white [3212]" strokecolor="#4579b8 [3044]">
                  <v:shadow on="t" color="black" opacity="22937f" origin=",.5" offset="0,.63889mm"/>
                </v:rect>
                <v:rect id="Rectangle 866" o:spid="_x0000_s1083" style="position:absolute;left:3456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nfNsUA&#10;AADcAAAADwAAAGRycy9kb3ducmV2LnhtbESPQWvCQBSE7wX/w/IEb3VjDyFEVwlBq4dCqxXPj+wz&#10;icm+DdnVpP313UKhx2FmvmFWm9G04kG9qy0rWMwjEMSF1TWXCs6fu+cEhPPIGlvLpOCLHGzWk6cV&#10;ptoOfKTHyZciQNilqKDyvkuldEVFBt3cdsTBu9reoA+yL6XucQhw08qXKIqlwZrDQoUd5RUVzelu&#10;FGQf7xfXJUP+ery97Zusbb6LfKvUbDpmSxCeRv8f/msftIIkjuH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d82xQAAANwAAAAPAAAAAAAAAAAAAAAAAJgCAABkcnMv&#10;ZG93bnJldi54bWxQSwUGAAAAAAQABAD1AAAAigMAAAAA&#10;" fillcolor="white [3212]" strokecolor="#4579b8 [3044]">
                  <v:shadow on="t" color="black" opacity="22937f" origin=",.5" offset="0,.63889mm"/>
                </v:rect>
                <v:rect id="Rectangle 867" o:spid="_x0000_s1084" style="position:absolute;left:37440;top:8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rcYA&#10;AADcAAAADwAAAGRycy9kb3ducmV2LnhtbESPQWvCQBSE74L/YXlCb7ppDzakrhKCtj0IVi2eH9ln&#10;kib7NmS3JvbXuwXB4zAz3zCL1WAacaHOVZYVPM8iEMS51RUXCr6Pm2kMwnlkjY1lUnAlB6vleLTA&#10;RNue93Q5+EIECLsEFZTet4mULi/JoJvZljh4Z9sZ9EF2hdQd9gFuGvkSRXNpsOKwUGJLWUl5ffg1&#10;CtKv3cm1cZ+973+2H3Xa1H95tlbqaTKkbyA8Df4Rvrc/tYJ4/gr/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6rcYAAADcAAAADwAAAAAAAAAAAAAAAACYAgAAZHJz&#10;L2Rvd25yZXYueG1sUEsFBgAAAAAEAAQA9QAAAIsDAAAAAA==&#10;" fillcolor="white [3212]" strokecolor="#4579b8 [3044]">
                  <v:shadow on="t" color="black" opacity="22937f" origin=",.5" offset="0,.63889mm"/>
                </v:rect>
                <v:rect id="Rectangle 868" o:spid="_x0000_s1085"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WKcQA&#10;AADcAAAADwAAAGRycy9kb3ducmV2LnhtbERPTU/CQBC9m/gfNmPCxcBWjEAKCzGAicaLFg4ch+7Y&#10;1nZnm+5aqr/eOZh4fHnfq83gGtVTFyrPBu4mCSji3NuKCwPHw9N4ASpEZIuNZzLwTQE26+urFabW&#10;X/id+iwWSkI4pGigjLFNtQ55SQ7DxLfEwn34zmEU2BXadniRcNfoaZLMtMOKpaHElrYl5XX25Qws&#10;Ti95Pd8fb+93bw/F7rN+/emzszGjm+FxCSrSEP/Ff+5nK76ZrJUzcg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WFinEAAAA3AAAAA8AAAAAAAAAAAAAAAAAmAIAAGRycy9k&#10;b3ducmV2LnhtbFBLBQYAAAAABAAEAPUAAACJAwAAAAA=&#10;" fillcolor="#ccc [669]" strokecolor="#4579b8 [3044]">
                  <v:shadow on="t" color="black" opacity="22937f" origin=",.5" offset="0,.63889mm"/>
                </v:rect>
                <v:rect id="Rectangle 869" o:spid="_x0000_s1086" style="position:absolute;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3rT8QA&#10;AADcAAAADwAAAGRycy9kb3ducmV2LnhtbESPX2vCQBDE3wW/w7GFvtVLCw0aPUWEFitU8N/7mtsm&#10;obm9kFtN2k/fEwo+DjPzG2a26F2trtSGyrOB51ECijj3tuLCwPHw9jQGFQTZYu2ZDPxQgMV8OJhh&#10;Zn3HO7rupVARwiFDA6VIk2kd8pIchpFviKP35VuHEmVbaNtiF+Gu1i9JkmqHFceFEhtalZR/7y/O&#10;gKTv3H+GzesmfGzXF/HL0/m3M+bxoV9OQQn1cg//t9fWwDidwO1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N60/EAAAA3AAAAA8AAAAAAAAAAAAAAAAAmAIAAGRycy9k&#10;b3ducmV2LnhtbFBLBQYAAAAABAAEAPUAAACJAwAAAAA=&#10;" fillcolor="#84a6d1 [2260]" strokecolor="#4579b8 [3044]">
                  <v:shadow on="t" color="black" opacity="22937f" origin=",.5" offset="0,.63889mm"/>
                </v:rect>
                <v:rect id="Rectangle 870" o:spid="_x0000_s1087" style="position:absolute;left:28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UD8EA&#10;AADcAAAADwAAAGRycy9kb3ducmV2LnhtbERPTWvCQBC9C/6HZQRvurGgldRVRLCoYKFq79PsNAlm&#10;Z0N2NLG/vnsQeny878Wqc5W6UxNKzwYm4wQUceZtybmBy3k7moMKgmyx8kwGHhRgtez3Fpha3/In&#10;3U+SqxjCIUUDhUidah2yghyGsa+JI/fjG4cSYZNr22Abw12lX5Jkph2WHBsKrGlTUHY93ZwBmb1z&#10;dwyH6SHsP3Y38euv79/WmOGgW7+BEurkX/x076yB+WucH8/EI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u1A/BAAAA3AAAAA8AAAAAAAAAAAAAAAAAmAIAAGRycy9kb3du&#10;cmV2LnhtbFBLBQYAAAAABAAEAPUAAACGAwAAAAA=&#10;" fillcolor="#84a6d1 [2260]" strokecolor="#4579b8 [3044]">
                  <v:shadow on="t" color="black" opacity="22937f" origin=",.5" offset="0,.63889mm"/>
                </v:rect>
                <v:rect id="Rectangle 871" o:spid="_x0000_s1088" style="position:absolute;left:57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nRn8YA&#10;AADcAAAADwAAAGRycy9kb3ducmV2LnhtbESPT2vCQBTE7wW/w/KE3urGHmyIrhKC1R4KrX/w/Mg+&#10;k5js25BdTdpP3y0IHoeZ+Q2zWA2mETfqXGVZwXQSgSDOra64UHA8vL/EIJxH1thYJgU/5GC1HD0t&#10;MNG25x3d9r4QAcIuQQWl920ipctLMugmtiUO3tl2Bn2QXSF1h32Am0a+RtFMGqw4LJTYUlZSXu+v&#10;RkH6/XVybdxnm93lc1unTf2bZ2ulnsdDOgfhafCP8L39oRXEb1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nRn8YAAADcAAAADwAAAAAAAAAAAAAAAACYAgAAZHJz&#10;L2Rvd25yZXYueG1sUEsFBgAAAAAEAAQA9QAAAIsDAAAAAA==&#10;" fillcolor="white [3212]" strokecolor="#4579b8 [3044]">
                  <v:shadow on="t" color="black" opacity="22937f" origin=",.5" offset="0,.63889mm"/>
                </v:rect>
                <v:rect id="Rectangle 872" o:spid="_x0000_s1089" style="position:absolute;left:86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tP6MYA&#10;AADcAAAADwAAAGRycy9kb3ducmV2LnhtbESPT2vCQBTE7wW/w/KE3upGDzZEVwlBaw+F1j94fmSf&#10;SUz2bchuTdpP3y0IHoeZ+Q2zXA+mETfqXGVZwXQSgSDOra64UHA6bl9iEM4ja2wsk4IfcrBejZ6W&#10;mGjb855uB1+IAGGXoILS+zaR0uUlGXQT2xIH72I7gz7IrpC6wz7ATSNnUTSXBisOCyW2lJWU14dv&#10;oyD9+jy7Nu6zt/31Y1enTf2bZxulnsdDugDhafCP8L39rhXErz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tP6MYAAADcAAAADwAAAAAAAAAAAAAAAACYAgAAZHJz&#10;L2Rvd25yZXYueG1sUEsFBgAAAAAEAAQA9QAAAIsDAAAAAA==&#10;" fillcolor="white [3212]" strokecolor="#4579b8 [3044]">
                  <v:shadow on="t" color="black" opacity="22937f" origin=",.5" offset="0,.63889mm"/>
                </v:rect>
                <v:rect id="Rectangle 873" o:spid="_x0000_s1090" style="position:absolute;left:115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fqc8YA&#10;AADcAAAADwAAAGRycy9kb3ducmV2LnhtbESPT2vCQBTE7wW/w/KE3uqmLdg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fqc8YAAADcAAAADwAAAAAAAAAAAAAAAACYAgAAZHJz&#10;L2Rvd25yZXYueG1sUEsFBgAAAAAEAAQA9QAAAIsDAAAAAA==&#10;" fillcolor="white [3212]" strokecolor="#4579b8 [3044]">
                  <v:shadow on="t" color="black" opacity="22937f" origin=",.5" offset="0,.63889mm"/>
                </v:rect>
                <v:rect id="Rectangle 874" o:spid="_x0000_s1091" style="position:absolute;left:144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5yB8YA&#10;AADcAAAADwAAAGRycy9kb3ducmV2LnhtbESPT2vCQBTE7wW/w/KE3uqmpdg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5yB8YAAADcAAAADwAAAAAAAAAAAAAAAACYAgAAZHJz&#10;L2Rvd25yZXYueG1sUEsFBgAAAAAEAAQA9QAAAIsDAAAAAA==&#10;" fillcolor="white [3212]" strokecolor="#4579b8 [3044]">
                  <v:shadow on="t" color="black" opacity="22937f" origin=",.5" offset="0,.63889mm"/>
                </v:rect>
                <v:rect id="Rectangle 875" o:spid="_x0000_s1092" style="position:absolute;left:172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LXnMYA&#10;AADcAAAADwAAAGRycy9kb3ducmV2LnhtbESPT2vCQBTE7wW/w/KE3uqmhdoQXSWEaj0I9U/p+ZF9&#10;Jmmyb0N2a6Kf3i0UPA4z8xtmvhxMI87UucqygudJBII4t7riQsHXcfUUg3AeWWNjmRRcyMFyMXqY&#10;Y6Jtz3s6H3whAoRdggpK79tESpeXZNBNbEscvJPtDPogu0LqDvsAN418iaKpNFhxWCixpaykvD78&#10;GgXp7vPbtXGfrfc/2486beprnr0r9Tge0hkIT4O/h//bG60gfnuF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LXnMYAAADcAAAADwAAAAAAAAAAAAAAAACYAgAAZHJz&#10;L2Rvd25yZXYueG1sUEsFBgAAAAAEAAQA9QAAAIsDAAAAAA==&#10;" fillcolor="white [3212]" strokecolor="#4579b8 [3044]">
                  <v:shadow on="t" color="black" opacity="22937f" origin=",.5" offset="0,.63889mm"/>
                </v:rect>
                <v:rect id="Rectangle 876" o:spid="_x0000_s1093" style="position:absolute;left:201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J68YA&#10;AADcAAAADwAAAGRycy9kb3ducmV2LnhtbESPQWvCQBSE74L/YXlCb7ppDzakrhKCtj0IVi2eH9ln&#10;kib7NmS3JvbXuwXB4zAz3zCL1WAacaHOVZYVPM8iEMS51RUXCr6Pm2kMwnlkjY1lUnAlB6vleLTA&#10;RNue93Q5+EIECLsEFZTet4mULi/JoJvZljh4Z9sZ9EF2hdQd9gFuGvkSRXNpsOKwUGJLWUl5ffg1&#10;CtKv3cm1cZ+973+2H3Xa1H95tlbqaTKkbyA8Df4Rvrc/tYL4dQ7/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BJ68YAAADcAAAADwAAAAAAAAAAAAAAAACYAgAAZHJz&#10;L2Rvd25yZXYueG1sUEsFBgAAAAAEAAQA9QAAAIsDAAAAAA==&#10;" fillcolor="white [3212]" strokecolor="#4579b8 [3044]">
                  <v:shadow on="t" color="black" opacity="22937f" origin=",.5" offset="0,.63889mm"/>
                </v:rect>
                <v:rect id="Rectangle 877" o:spid="_x0000_s1094" style="position:absolute;left:230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zscMYA&#10;AADcAAAADwAAAGRycy9kb3ducmV2LnhtbESPT2vCQBTE7wW/w/KE3urGHmqIrhKC1h4KrX/w/Mg+&#10;k5js25BdTdpP3y0IHoeZ+Q2zWA2mETfqXGVZwXQSgSDOra64UHA8bF5iEM4ja2wsk4IfcrBajp4W&#10;mGjb845ue1+IAGGXoILS+zaR0uUlGXQT2xIH72w7gz7IrpC6wz7ATSNfo+hNGqw4LJTYUlZSXu+v&#10;RkH6/XVybdxn77vL57ZOm/o3z9ZKPY+HdA7C0+Af4Xv7QyuIZz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zscMYAAADcAAAADwAAAAAAAAAAAAAAAACYAgAAZHJz&#10;L2Rvd25yZXYueG1sUEsFBgAAAAAEAAQA9QAAAIsDAAAAAA==&#10;" fillcolor="white [3212]" strokecolor="#4579b8 [3044]">
                  <v:shadow on="t" color="black" opacity="22937f" origin=",.5" offset="0,.63889mm"/>
                </v:rect>
                <v:rect id="Rectangle 878" o:spid="_x0000_s1095" style="position:absolute;left:2592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4AsMA&#10;AADcAAAADwAAAGRycy9kb3ducmV2LnhtbERPy2qDQBTdF/IPww1014zpIhWTUUTSpotCmwdZX5wb&#10;NTp3xJlG26/vLApZHs57k02mEzcaXGNZwXIRgSAurW64UnA6vj7FIJxH1thZJgU/5CBLZw8bTLQd&#10;eU+3g69ECGGXoILa+z6R0pU1GXQL2xMH7mIHgz7AoZJ6wDGEm04+R9FKGmw4NNTYU1FT2R6+jYL8&#10;6/Ps+ngs3vbXj12bd+1vWWyVepxP+RqEp8nfxf/ud60gfglrw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N4AsMAAADcAAAADwAAAAAAAAAAAAAAAACYAgAAZHJzL2Rv&#10;d25yZXYueG1sUEsFBgAAAAAEAAQA9QAAAIgDAAAAAA==&#10;" fillcolor="white [3212]" strokecolor="#4579b8 [3044]">
                  <v:shadow on="t" color="black" opacity="22937f" origin=",.5" offset="0,.63889mm"/>
                </v:rect>
                <v:rect id="Rectangle 879" o:spid="_x0000_s1096" style="position:absolute;left:2880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mccA&#10;AADcAAAADwAAAGRycy9kb3ducmV2LnhtbESPT2vCQBTE70K/w/IK3nRTD5pGVwmh/jkUqrZ4fmRf&#10;kzTZtyG7mthP3y0Uehxm5jfMajOYRtyoc5VlBU/TCARxbnXFhYKP9+0kBuE8ssbGMim4k4PN+mG0&#10;wkTbnk90O/tCBAi7BBWU3reJlC4vyaCb2pY4eJ+2M+iD7AqpO+wD3DRyFkVzabDisFBiS1lJeX2+&#10;GgXp8e3i2rjPdqev132dNvV3nr0oNX4c0iUIT4P/D/+1D1pBvHiG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f3ZnHAAAA3AAAAA8AAAAAAAAAAAAAAAAAmAIAAGRy&#10;cy9kb3ducmV2LnhtbFBLBQYAAAAABAAEAPUAAACMAwAAAAA=&#10;" fillcolor="white [3212]" strokecolor="#4579b8 [3044]">
                  <v:shadow on="t" color="black" opacity="22937f" origin=",.5" offset="0,.63889mm"/>
                </v:rect>
                <v:rect id="Rectangle 880" o:spid="_x0000_s1097" style="position:absolute;left:3168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EI8IA&#10;AADcAAAADwAAAGRycy9kb3ducmV2LnhtbERPy2rCQBTdF/oPwy24qxNdSIiOEoKtLgr1hetL5prE&#10;ZO6EzGjSfr2zEFweznuxGkwj7tS5yrKCyTgCQZxbXXGh4HT8+oxBOI+ssbFMCv7IwWr5/rbARNue&#10;93Q/+EKEEHYJKii9bxMpXV6SQTe2LXHgLrYz6APsCqk77EO4aeQ0imbSYMWhocSWspLy+nAzCtLd&#10;79m1cZ99768/mzpt6v88Wys1+hjSOQhPg3+Jn+6tVhDHYX44E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8AQjwgAAANwAAAAPAAAAAAAAAAAAAAAAAJgCAABkcnMvZG93&#10;bnJldi54bWxQSwUGAAAAAAQABAD1AAAAhwMAAAAA&#10;" fillcolor="white [3212]" strokecolor="#4579b8 [3044]">
                  <v:shadow on="t" color="black" opacity="22937f" origin=",.5" offset="0,.63889mm"/>
                </v:rect>
                <v:rect id="Rectangle 881" o:spid="_x0000_s1098" style="position:absolute;left:3456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huMUA&#10;AADcAAAADwAAAGRycy9kb3ducmV2LnhtbESPT2vCQBTE7wW/w/KE3urGHkqIrhKC2h4E6x88P7LP&#10;JCb7NmS3Jvrpu4WCx2FmfsPMl4NpxI06V1lWMJ1EIIhzqysuFJyO67cYhPPIGhvLpOBODpaL0csc&#10;E2173tPt4AsRIOwSVFB63yZSurwkg25iW+LgXWxn0AfZFVJ32Ae4aeR7FH1IgxWHhRJbykrK68OP&#10;UZB+786ujftss79uP+u0qR95tlLqdTykMxCeBv8M/7e/tII4nsLfmX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KG4xQAAANwAAAAPAAAAAAAAAAAAAAAAAJgCAABkcnMv&#10;ZG93bnJldi54bWxQSwUGAAAAAAQABAD1AAAAigMAAAAA&#10;" fillcolor="white [3212]" strokecolor="#4579b8 [3044]">
                  <v:shadow on="t" color="black" opacity="22937f" origin=",.5" offset="0,.63889mm"/>
                </v:rect>
                <v:rect id="Rectangle 882" o:spid="_x0000_s1099" style="position:absolute;left:37440;top:115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z8UA&#10;AADcAAAADwAAAGRycy9kb3ducmV2LnhtbESPT2vCQBTE74V+h+UVvNVNPUhIXSWEVj0I/is9P7Kv&#10;SZrs25BdTfTTu4LgcZiZ3zCzxWAacabOVZYVfIwjEMS51RUXCn6O3+8xCOeRNTaWScGFHCzmry8z&#10;TLTteU/ngy9EgLBLUEHpfZtI6fKSDLqxbYmD92c7gz7IrpC6wz7ATSMnUTSVBisOCyW2lJWU14eT&#10;UZDutr+ujftsuf/frOq0qa959qXU6G1IP0F4Gvwz/GivtYI4nsD9TD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j/PxQAAANwAAAAPAAAAAAAAAAAAAAAAAJgCAABkcnMv&#10;ZG93bnJldi54bWxQSwUGAAAAAAQABAD1AAAAigMAAAAA&#10;" fillcolor="white [3212]" strokecolor="#4579b8 [3044]">
                  <v:shadow on="t" color="black" opacity="22937f" origin=",.5" offset="0,.63889mm"/>
                </v:rect>
                <v:rect id="Rectangle 883" o:spid="_x0000_s1100"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5ioscA&#10;AADcAAAADwAAAGRycy9kb3ducmV2LnhtbESPQWvCQBSE74X+h+UVeim6sVINqauIWmjxotGDx2f2&#10;NYnJvg3ZNab99d1Cocdh5pthZove1KKj1pWWFYyGEQjizOqScwXHw9sgBuE8ssbaMin4IgeL+f3d&#10;DBNtb7ynLvW5CCXsElRQeN8kUrqsIINuaBvi4H3a1qAPss2lbvEWyk0tn6NoIg2WHBYKbGhVUFal&#10;V6MgPn1k1XRzfBqvdy/5+lJtv7v0rNTjQ798BeGp9//hP/pdBy4ew++Zc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YqLHAAAA3AAAAA8AAAAAAAAAAAAAAAAAmAIAAGRy&#10;cy9kb3ducmV2LnhtbFBLBQYAAAAABAAEAPUAAACMAwAAAAA=&#10;" fillcolor="#ccc [669]" strokecolor="#4579b8 [3044]">
                  <v:shadow on="t" color="black" opacity="22937f" origin=",.5" offset="0,.63889mm"/>
                </v:rect>
                <v:rect id="Rectangle 884" o:spid="_x0000_s1101" style="position:absolute;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jLRMMA&#10;AADcAAAADwAAAGRycy9kb3ducmV2LnhtbESPzarCMBSE94LvEI7gTtMrIrUaRQXBhXqpP/tDc25b&#10;bE5KE7W+vRGEuxxm5htmvmxNJR7UuNKygp9hBII4s7rkXMHlvB3EIJxH1lhZJgUvcrBcdDtzTLR9&#10;ckqPk89FgLBLUEHhfZ1I6bKCDLqhrYmD92cbgz7IJpe6wWeAm0qOomgiDZYcFgqsaVNQdjvdjYLf&#10;4yqtL+ORnU7pcD3ur+1N7tdK9XvtagbCU+v/w9/2TiuI4zF8zoQj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jLRMMAAADcAAAADwAAAAAAAAAAAAAAAACYAgAAZHJzL2Rv&#10;d25yZXYueG1sUEsFBgAAAAAEAAQA9QAAAIgDAAAAAA==&#10;" fillcolor="#c6615e [2901]" strokecolor="#4579b8 [3044]">
                  <v:shadow on="t" color="black" opacity="22937f" origin=",.5" offset="0,.63889mm"/>
                </v:rect>
                <v:rect id="Rectangle 885" o:spid="_x0000_s1102" style="position:absolute;left:28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wHsMQA&#10;AADcAAAADwAAAGRycy9kb3ducmV2LnhtbESPX2vCQBDE3wt+h2MF3+rFghKip0jBokIL9c/7NrdN&#10;QnN7Ibea6KfvFQo+DjPzG2ax6l2trtSGyrOByTgBRZx7W3Fh4HTcPKeggiBbrD2TgRsFWC0HTwvM&#10;rO/4k64HKVSEcMjQQCnSZFqHvCSHYewb4uh9+9ahRNkW2rbYRbir9UuSzLTDiuNCiQ29lpT/HC7O&#10;gMzeuH8P++k+7D62F/Hr89e9M2Y07NdzUEK9PML/7a01kKZT+DsTj4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B7DEAAAA3AAAAA8AAAAAAAAAAAAAAAAAmAIAAGRycy9k&#10;b3ducmV2LnhtbFBLBQYAAAAABAAEAPUAAACJAwAAAAA=&#10;" fillcolor="#84a6d1 [2260]" strokecolor="#4579b8 [3044]">
                  <v:shadow on="t" color="black" opacity="22937f" origin=",.5" offset="0,.63889mm"/>
                </v:rect>
                <v:rect id="Rectangle 886" o:spid="_x0000_s1103" style="position:absolute;left:57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U5zMUA&#10;AADcAAAADwAAAGRycy9kb3ducmV2LnhtbESPT2vCQBTE74LfYXmCN93Yg4ToKiHU1kPBP5WeH9nX&#10;JE32bchuTeqndwWhx2FmfsOst4NpxJU6V1lWsJhHIIhzqysuFFw+d7MYhPPIGhvLpOCPHGw349Ea&#10;E217PtH17AsRIOwSVFB63yZSurwkg25uW+LgfdvOoA+yK6TusA9w08iXKFpKgxWHhRJbykrK6/Ov&#10;UZAeD1+ujfvs7fTz8V6nTX3Ls1elppMhXYHwNPj/8LO91wrieAmP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TnMxQAAANwAAAAPAAAAAAAAAAAAAAAAAJgCAABkcnMv&#10;ZG93bnJldi54bWxQSwUGAAAAAAQABAD1AAAAigMAAAAA&#10;" fillcolor="white [3212]" strokecolor="#4579b8 [3044]">
                  <v:shadow on="t" color="black" opacity="22937f" origin=",.5" offset="0,.63889mm"/>
                </v:rect>
                <v:rect id="Rectangle 887" o:spid="_x0000_s1104" style="position:absolute;left:86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mcV8YA&#10;AADcAAAADwAAAGRycy9kb3ducmV2LnhtbESPT2vCQBTE7wW/w/KE3urGHjREVwnB1h6E1j94fmSf&#10;SUz2bchuTfTTdwuFHoeZ+Q2zXA+mETfqXGVZwXQSgSDOra64UHA6vr3EIJxH1thYJgV3crBejZ6W&#10;mGjb855uB1+IAGGXoILS+zaR0uUlGXQT2xIH72I7gz7IrpC6wz7ATSNfo2gmDVYcFkpsKSsprw/f&#10;RkH69Xl2bdxn7/vrblunTf3Is41Sz+MhXYDwNPj/8F/7QyuI4z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mcV8YAAADcAAAADwAAAAAAAAAAAAAAAACYAgAAZHJz&#10;L2Rvd25yZXYueG1sUEsFBgAAAAAEAAQA9QAAAIsDAAAAAA==&#10;" fillcolor="white [3212]" strokecolor="#4579b8 [3044]">
                  <v:shadow on="t" color="black" opacity="22937f" origin=",.5" offset="0,.63889mm"/>
                </v:rect>
                <v:rect id="Rectangle 888" o:spid="_x0000_s1105" style="position:absolute;left:115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XTHMIA&#10;AADcAAAADwAAAGRycy9kb3ducmV2LnhtbERPTWvCQBC9F/oflin0VjeVYkN0lVJqqfRSo3gesmMS&#10;zM6G7BpXf33nUOjx8b4Xq+Q6NdIQWs8GnicZKOLK25ZrA/vd+ikHFSKyxc4zGbhSgNXy/m6BhfUX&#10;3tJYxlpJCIcCDTQx9oXWoWrIYZj4nli4ox8cRoFDre2AFwl3nZ5m2Uw7bFkaGuzpvaHqVJ6dlIzj&#10;7vBZpm86rDe3n9eXlLUfW2MeH9LbHFSkFP/Ff+4vayDPZa2ckSO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McwgAAANwAAAAPAAAAAAAAAAAAAAAAAJgCAABkcnMvZG93&#10;bnJldi54bWxQSwUGAAAAAAQABAD1AAAAhwMAAAAA&#10;" fillcolor="#d38482 [2261]" strokecolor="#4579b8 [3044]">
                  <v:shadow on="t" color="black" opacity="22937f" origin=",.5" offset="0,.63889mm"/>
                </v:rect>
                <v:rect id="Rectangle 889" o:spid="_x0000_s1106" style="position:absolute;left:144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wHsQA&#10;AADcAAAADwAAAGRycy9kb3ducmV2LnhtbESPQWsCMRSE70L/Q3gFb5ooRdbVKLYoSKEHrXp+bF43&#10;SzcvyyZ1V399UxB6HGbmG2a57l0trtSGyrOGyViBIC68qbjUcPrcjTIQISIbrD2ThhsFWK+eBkvM&#10;je/4QNdjLEWCcMhRg42xyaUMhSWHYewb4uR9+dZhTLItpWmxS3BXy6lSM+mw4rRgsaE3S8X38cdp&#10;UPZ1dqb7+3Ya1OXlY7ubd+dT1Hr43G8WICL18T/8aO+Nhiybw9+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Q8B7EAAAA3AAAAA8AAAAAAAAAAAAAAAAAmAIAAGRycy9k&#10;b3ducmV2LnhtbFBLBQYAAAAABAAEAPUAAACJAwAAAAA=&#10;" fillcolor="#1f497d [3215]" strokecolor="#4579b8 [3044]">
                  <v:shadow on="t" color="black" opacity="22937f" origin=",.5" offset="0,.63889mm"/>
                </v:rect>
                <v:rect id="Rectangle 890" o:spid="_x0000_s1107" style="position:absolute;left:172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PXsEA&#10;AADcAAAADwAAAGRycy9kb3ducmV2LnhtbERPy2oCMRTdF/yHcAV3NVGK6GgUFQUpdFFf68vkOhmc&#10;3AyT1Bn9+mZR6PJw3otV5yrxoCaUnjWMhgoEce5NyYWG82n/PgURIrLByjNpeFKA1bL3tsDM+Ja/&#10;6XGMhUghHDLUYGOsMylDbslhGPqaOHE33ziMCTaFNA22KdxVcqzURDosOTVYrGlrKb8ff5wGZTeT&#10;C70+d+Ogrh9fu/2svZyj1oN+t56DiNTFf/Gf+2A0TGdpfjqTjoB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zz17BAAAA3AAAAA8AAAAAAAAAAAAAAAAAmAIAAGRycy9kb3du&#10;cmV2LnhtbFBLBQYAAAAABAAEAPUAAACGAwAAAAA=&#10;" fillcolor="#1f497d [3215]" strokecolor="#4579b8 [3044]">
                  <v:shadow on="t" color="black" opacity="22937f" origin=",.5" offset="0,.63889mm"/>
                </v:rect>
                <v:rect id="Rectangle 891" o:spid="_x0000_s1108" style="position:absolute;left:201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b+AcMA&#10;AADcAAAADwAAAGRycy9kb3ducmV2LnhtbESPT4vCMBTE74LfITzBm6aKLLY2FV1Y8OAq/rs/mmdb&#10;bF5KE7V+e7Ow4HGYmd8w6bIztXhQ6yrLCibjCARxbnXFhYLz6Wc0B+E8ssbaMil4kYNl1u+lmGj7&#10;5AM9jr4QAcIuQQWl900ipctLMujGtiEO3tW2Bn2QbSF1i88AN7WcRtGXNFhxWCixoe+S8tvxbhTs&#10;d6tDc55NbRzT72W3vXQ3uV0rNRx0qwUIT53/hP/bG61gHk/g70w4Aj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b+AcMAAADcAAAADwAAAAAAAAAAAAAAAACYAgAAZHJzL2Rv&#10;d25yZXYueG1sUEsFBgAAAAAEAAQA9QAAAIgDAAAAAA==&#10;" fillcolor="#c6615e [2901]" strokecolor="#4579b8 [3044]">
                  <v:shadow on="t" color="black" opacity="22937f" origin=",.5" offset="0,.63889mm"/>
                </v:rect>
                <v:rect id="Rectangle 892" o:spid="_x0000_s1109" style="position:absolute;left:230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epEsYA&#10;AADcAAAADwAAAGRycy9kb3ducmV2LnhtbESPT2vCQBTE7wW/w/KE3upGD5JGVwlBaw+F1j94fmSf&#10;SUz2bchuTdpP3y0IHoeZ+Q2zXA+mETfqXGVZwXQSgSDOra64UHA6bl9iEM4ja2wsk4IfcrBejZ6W&#10;mGjb855uB1+IAGGXoILS+zaR0uUlGXQT2xIH72I7gz7IrpC6wz7ATSNnUTSXBisOCyW2lJWU14dv&#10;oyD9+jy7Nu6zt/31Y1enTf2bZxulnsdDugDhafCP8L39rhXErz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epEsYAAADcAAAADwAAAAAAAAAAAAAAAACYAgAAZHJz&#10;L2Rvd25yZXYueG1sUEsFBgAAAAAEAAQA9QAAAIsDAAAAAA==&#10;" fillcolor="white [3212]" strokecolor="#4579b8 [3044]">
                  <v:shadow on="t" color="black" opacity="22937f" origin=",.5" offset="0,.63889mm"/>
                </v:rect>
                <v:rect id="Rectangle 893" o:spid="_x0000_s1110" style="position:absolute;left:2592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MicYA&#10;AADcAAAADwAAAGRycy9kb3ducmV2LnhtbESPT2vCQBTE70K/w/IK3nRTBUmjq4RQ/xwKVVs8P7Kv&#10;SZrs25BdTeyn7xYKPQ4z8xtmtRlMI27UucqygqdpBII4t7riQsHH+3YSg3AeWWNjmRTcycFm/TBa&#10;YaJtzye6nX0hAoRdggpK79tESpeXZNBNbUscvE/bGfRBdoXUHfYBbho5i6KFNFhxWCixpaykvD5f&#10;jYL0+HZxbdxnu9PX675Om/o7z16UGj8O6RKEp8H/h//aB60gfp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sMicYAAADcAAAADwAAAAAAAAAAAAAAAACYAgAAZHJz&#10;L2Rvd25yZXYueG1sUEsFBgAAAAAEAAQA9QAAAIsDAAAAAA==&#10;" fillcolor="white [3212]" strokecolor="#4579b8 [3044]">
                  <v:shadow on="t" color="black" opacity="22937f" origin=",.5" offset="0,.63889mm"/>
                </v:rect>
                <v:rect id="Rectangle 894" o:spid="_x0000_s1111" style="position:absolute;left:2880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U/cYA&#10;AADcAAAADwAAAGRycy9kb3ducmV2LnhtbESPT2vCQBTE70K/w/IK3nRTEUmjq4RQ/xwKVVs8P7Kv&#10;SZrs25BdTeyn7xYKPQ4z8xtmtRlMI27UucqygqdpBII4t7riQsHH+3YSg3AeWWNjmRTcycFm/TBa&#10;YaJtzye6nX0hAoRdggpK79tESpeXZNBNbUscvE/bGfRBdoXUHfYBbho5i6KFNFhxWCixpaykvD5f&#10;jYL0+HZxbdxnu9PX675Om/o7z16UGj8O6RKEp8H/h//aB60gfp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KU/cYAAADcAAAADwAAAAAAAAAAAAAAAACYAgAAZHJz&#10;L2Rvd25yZXYueG1sUEsFBgAAAAAEAAQA9QAAAIsDAAAAAA==&#10;" fillcolor="white [3212]" strokecolor="#4579b8 [3044]">
                  <v:shadow on="t" color="black" opacity="22937f" origin=",.5" offset="0,.63889mm"/>
                </v:rect>
                <v:rect id="Rectangle 895" o:spid="_x0000_s1112" style="position:absolute;left:3168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3qX8QA&#10;AADcAAAADwAAAGRycy9kb3ducmV2LnhtbESPS2vCQBSF94X+h+EW3NVJxWd0lCIqFjc1iutL5jYJ&#10;zdwJmTFO++udgtDl4Tw+zmIVTC06al1lWcFbPwFBnFtdcaHgfNq+TkE4j6yxtkwKfsjBavn8tMBU&#10;2xsfqct8IeIIuxQVlN43qZQuL8mg69uGOHpftjXoo2wLqVu8xXFTy0GSjKXBiiOhxIbWJeXf2dVE&#10;SNedLrssHOiy/fj9nAxDUm2OSvVewvschKfg/8OP9l4rmM5G8Hc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6l/EAAAA3AAAAA8AAAAAAAAAAAAAAAAAmAIAAGRycy9k&#10;b3ducmV2LnhtbFBLBQYAAAAABAAEAPUAAACJAwAAAAA=&#10;" fillcolor="#d38482 [2261]" strokecolor="#4579b8 [3044]">
                  <v:shadow on="t" color="black" opacity="22937f" origin=",.5" offset="0,.63889mm"/>
                </v:rect>
                <v:rect id="Rectangle 896" o:spid="_x0000_s1113" style="position:absolute;left:3456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yscQA&#10;AADcAAAADwAAAGRycy9kb3ducmV2LnhtbESPQWsCMRSE74L/ITyhN02UsujWKCoKpdCDVnt+bF43&#10;SzcvyyZ1V399UxB6HGbmG2a57l0trtSGyrOG6USBIC68qbjUcP44jOcgQkQ2WHsmDTcKsF4NB0vM&#10;je/4SNdTLEWCcMhRg42xyaUMhSWHYeIb4uR9+dZhTLItpWmxS3BXy5lSmXRYcVqw2NDOUvF9+nEa&#10;lN1mF7q/7WdBfT6/7w+L7nKOWj+N+s0LiEh9/A8/2q9Gw3yRwd+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W8rHEAAAA3AAAAA8AAAAAAAAAAAAAAAAAmAIAAGRycy9k&#10;b3ducmV2LnhtbFBLBQYAAAAABAAEAPUAAACJAwAAAAA=&#10;" fillcolor="#1f497d [3215]" strokecolor="#4579b8 [3044]">
                  <v:shadow on="t" color="black" opacity="22937f" origin=",.5" offset="0,.63889mm"/>
                </v:rect>
                <v:rect id="Rectangle 897" o:spid="_x0000_s1114" style="position:absolute;left:37440;top:144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pXKsUA&#10;AADcAAAADwAAAGRycy9kb3ducmV2LnhtbESPQWsCMRSE70L/Q3iCN02UYnVrlCoKIvRQqz0/Nq+b&#10;pZuXZZO6q7/eFAoeh5n5hlmsOleJCzWh9KxhPFIgiHNvSi40nD53wxmIEJENVp5Jw5UCrJZPvQVm&#10;xrf8QZdjLESCcMhQg42xzqQMuSWHYeRr4uR9+8ZhTLIppGmwTXBXyYlSU+mw5LRgsaaNpfzn+Os0&#10;KLuenul22E6C+np+3+7m7fkUtR70u7dXEJG6+Aj/t/dGw2z+An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cqxQAAANwAAAAPAAAAAAAAAAAAAAAAAJgCAABkcnMv&#10;ZG93bnJldi54bWxQSwUGAAAAAAQABAD1AAAAigMAAAAA&#10;" fillcolor="#1f497d [3215]" strokecolor="#4579b8 [3044]">
                  <v:shadow on="t" color="black" opacity="22937f" origin=",.5" offset="0,.63889mm"/>
                </v:rect>
                <v:rect id="Rectangle 898" o:spid="_x0000_s1115" style="position:absolute;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88EA&#10;AADcAAAADwAAAGRycy9kb3ducmV2LnhtbERPTWvCQBC9C/6HZQRvdWNBsamriGBRwULV3qfZaRLM&#10;zobsaGJ/ffcgeHy87/myc5W6URNKzwbGowQUceZtybmB82nzMgMVBNli5ZkM3CnActHvzTG1vuUv&#10;uh0lVzGEQ4oGCpE61TpkBTkMI18TR+7XNw4lwibXtsE2hrtKvybJVDssOTYUWNO6oOxyvDoDMv3g&#10;7hD2k33YfW6v4lffP3+tMcNBt3oHJdTJU/xwb62B2VtcG8/EI6A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UPvPBAAAA3AAAAA8AAAAAAAAAAAAAAAAAmAIAAGRycy9kb3du&#10;cmV2LnhtbFBLBQYAAAAABAAEAPUAAACGAwAAAAA=&#10;" fillcolor="#84a6d1 [2260]" strokecolor="#4579b8 [3044]">
                  <v:shadow on="t" color="black" opacity="22937f" origin=",.5" offset="0,.63889mm"/>
                </v:rect>
                <v:rect id="Rectangle 899" o:spid="_x0000_s1116" style="position:absolute;left:28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baMQA&#10;AADcAAAADwAAAGRycy9kb3ducmV2LnhtbESPX2vCQBDE3wv9DscW+lYvChWNniKFigot+O99za1J&#10;MLcXcquJ/fS9QsHHYWZ+w0znnavUjZpQejbQ7yWgiDNvS84NHPafbyNQQZAtVp7JwJ0CzGfPT1NM&#10;rW95S7ed5CpCOKRooBCpU61DVpDD0PM1cfTOvnEoUTa5tg22Ee4qPUiSoXZYclwosKaPgrLL7uoM&#10;yHDJ3VfYvG/C+nt1Fb84nn5aY15fusUElFAnj/B/e2UNjMZj+DsTj4C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Ym2jEAAAA3AAAAA8AAAAAAAAAAAAAAAAAmAIAAGRycy9k&#10;b3ducmV2LnhtbFBLBQYAAAAABAAEAPUAAACJAwAAAAA=&#10;" fillcolor="#84a6d1 [2260]" strokecolor="#4579b8 [3044]">
                  <v:shadow on="t" color="black" opacity="22937f" origin=",.5" offset="0,.63889mm"/>
                </v:rect>
                <v:rect id="Rectangle 900" o:spid="_x0000_s1117" style="position:absolute;left:57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I5MMA&#10;AADcAAAADwAAAGRycy9kb3ducmV2LnhtbERPTW+CQBC9m/Q/bKZJb7rUQ6PUlRBS2x6aKLbpecKO&#10;gLCzhN0C9de7BxOPL+97k0ymFQP1rras4HkRgSAurK65VPDzvZuvQDiPrLG1TAr+yUGyfZhtMNZ2&#10;5JyGoy9FCGEXo4LK+y6W0hUVGXQL2xEH7mR7gz7AvpS6xzGEm1Yuo+hFGqw5NFTYUVZR0Rz/jIL0&#10;sP913WrM3vPz10eTts2lyN6Uenqc0lcQniZ/F9/cn1rBOgrzw5lwBO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II5MMAAADcAAAADwAAAAAAAAAAAAAAAACYAgAAZHJzL2Rv&#10;d25yZXYueG1sUEsFBgAAAAAEAAQA9QAAAIgDAAAAAA==&#10;" fillcolor="white [3212]" strokecolor="#4579b8 [3044]">
                  <v:shadow on="t" color="black" opacity="22937f" origin=",.5" offset="0,.63889mm"/>
                </v:rect>
                <v:rect id="Rectangle 901" o:spid="_x0000_s1118" style="position:absolute;left:86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tf8UA&#10;AADcAAAADwAAAGRycy9kb3ducmV2LnhtbESPT2vCQBTE74LfYXmF3nSjB9HoKiFo7aFQ/9HzI/ua&#10;pMm+DdmtSf30bkHwOMzMb5jVpje1uFLrSssKJuMIBHFmdcm5gst5N5qDcB5ZY22ZFPyRg816OFhh&#10;rG3HR7qefC4ChF2MCgrvm1hKlxVk0I1tQxy8b9sa9EG2udQtdgFuajmNopk0WHJYKLChtKCsOv0a&#10;Bcnh88s18y59O/587Kukrm5ZulXq9aVPliA89f4ZfrTftYJFNIH/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jq1/xQAAANwAAAAPAAAAAAAAAAAAAAAAAJgCAABkcnMv&#10;ZG93bnJldi54bWxQSwUGAAAAAAQABAD1AAAAigMAAAAA&#10;" fillcolor="white [3212]" strokecolor="#4579b8 [3044]">
                  <v:shadow on="t" color="black" opacity="22937f" origin=",.5" offset="0,.63889mm"/>
                </v:rect>
                <v:rect id="Rectangle 902" o:spid="_x0000_s1119" style="position:absolute;left:115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zCMYA&#10;AADcAAAADwAAAGRycy9kb3ducmV2LnhtbESPzWrDMBCE74G+g9hCb4lcH0LiRjHGtEkPhfy09LxY&#10;W9u1tTKWErt5+igQ6HGYmW+YVTqaVpypd7VlBc+zCARxYXXNpYKvz7fpAoTzyBpby6Tgjxyk64fJ&#10;ChNtBz7Q+ehLESDsElRQed8lUrqiIoNuZjvi4P3Y3qAPsi+l7nEIcNPKOIrm0mDNYaHCjvKKiuZ4&#10;Mgqy/e7bdYsh3xx+P7ZN1jaXIn9V6ulxzF5AeBr9f/jeftcKllEM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wzCMYAAADcAAAADwAAAAAAAAAAAAAAAACYAgAAZHJz&#10;L2Rvd25yZXYueG1sUEsFBgAAAAAEAAQA9QAAAIsDAAAAAA==&#10;" fillcolor="white [3212]" strokecolor="#4579b8 [3044]">
                  <v:shadow on="t" color="black" opacity="22937f" origin=",.5" offset="0,.63889mm"/>
                </v:rect>
                <v:rect id="Rectangle 903" o:spid="_x0000_s1120" style="position:absolute;left:144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CWk8YA&#10;AADcAAAADwAAAGRycy9kb3ducmV2LnhtbESPT2vCQBTE74V+h+UJ3urGC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CWk8YAAADcAAAADwAAAAAAAAAAAAAAAACYAgAAZHJz&#10;L2Rvd25yZXYueG1sUEsFBgAAAAAEAAQA9QAAAIsDAAAAAA==&#10;" fillcolor="white [3212]" strokecolor="#4579b8 [3044]">
                  <v:shadow on="t" color="black" opacity="22937f" origin=",.5" offset="0,.63889mm"/>
                </v:rect>
                <v:rect id="Rectangle 904" o:spid="_x0000_s1121" style="position:absolute;left:172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O58YA&#10;AADcAAAADwAAAGRycy9kb3ducmV2LnhtbESPT2vCQBTE74V+h+UJ3urGI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kO58YAAADcAAAADwAAAAAAAAAAAAAAAACYAgAAZHJz&#10;L2Rvd25yZXYueG1sUEsFBgAAAAAEAAQA9QAAAIsDAAAAAA==&#10;" fillcolor="white [3212]" strokecolor="#4579b8 [3044]">
                  <v:shadow on="t" color="black" opacity="22937f" origin=",.5" offset="0,.63889mm"/>
                </v:rect>
                <v:rect id="Rectangle 905" o:spid="_x0000_s1122" style="position:absolute;left:201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rfMYA&#10;AADcAAAADwAAAGRycy9kb3ducmV2LnhtbESPT2vCQBTE74V+h+UJ3urGgmKjq4TQ2h4K/sXzI/ua&#10;pMm+DdnVxH56VxB6HGbmN8xi1ZtaXKh1pWUF41EEgjizuuRcwfHw8TID4TyyxtoyKbiSg9Xy+WmB&#10;sbYd7+iy97kIEHYxKii8b2IpXVaQQTeyDXHwfmxr0AfZ5lK32AW4qeVrFE2lwZLDQoENpQVl1f5s&#10;FCTbzck1sy5d736/P6ukrv6y9F2p4aBP5iA89f4//Gh/aQVv0QT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WrfMYAAADcAAAADwAAAAAAAAAAAAAAAACYAgAAZHJz&#10;L2Rvd25yZXYueG1sUEsFBgAAAAAEAAQA9QAAAIsDAAAAAA==&#10;" fillcolor="white [3212]" strokecolor="#4579b8 [3044]">
                  <v:shadow on="t" color="black" opacity="22937f" origin=",.5" offset="0,.63889mm"/>
                </v:rect>
                <v:rect id="Rectangle 906" o:spid="_x0000_s1123" style="position:absolute;left:230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1C8YA&#10;AADcAAAADwAAAGRycy9kb3ducmV2LnhtbESPzWvCQBTE7wX/h+UJvdVNPYiNrhKCHz0IrR/0/Mi+&#10;Jmmyb0N2NdG/3i0IHoeZ+Q0zX/amFhdqXWlZwfsoAkGcWV1yruB0XL9NQTiPrLG2TAqu5GC5GLzM&#10;Mda24z1dDj4XAcIuRgWF900spcsKMuhGtiEO3q9tDfog21zqFrsAN7UcR9FEGiw5LBTYUFpQVh3O&#10;RkHy/fXjmmmXbvZ/u22V1NUtS1dKvQ77ZAbCU++f4Uf7Uyv4iCbwf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c1C8YAAADcAAAADwAAAAAAAAAAAAAAAACYAgAAZHJz&#10;L2Rvd25yZXYueG1sUEsFBgAAAAAEAAQA9QAAAIsDAAAAAA==&#10;" fillcolor="white [3212]" strokecolor="#4579b8 [3044]">
                  <v:shadow on="t" color="black" opacity="22937f" origin=",.5" offset="0,.63889mm"/>
                </v:rect>
                <v:rect id="Rectangle 907" o:spid="_x0000_s1124" style="position:absolute;left:2592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QkMYA&#10;AADcAAAADwAAAGRycy9kb3ducmV2LnhtbESPT2vCQBTE74V+h+UJ3urGHtRGVwmhtT0U/IvnR/Y1&#10;SZN9G7Krif30riD0OMzMb5jFqje1uFDrSssKxqMIBHFmdcm5guPh42UGwnlkjbVlUnAlB6vl89MC&#10;Y2073tFl73MRIOxiVFB438RSuqwgg25kG+Lg/djWoA+yzaVusQtwU8vXKJpIgyWHhQIbSgvKqv3Z&#10;KEi2m5NrZl263v1+f1ZJXf1l6btSw0GfzEF46v1/+NH+0greoinc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uQkMYAAADcAAAADwAAAAAAAAAAAAAAAACYAgAAZHJz&#10;L2Rvd25yZXYueG1sUEsFBgAAAAAEAAQA9QAAAIsDAAAAAA==&#10;" fillcolor="white [3212]" strokecolor="#4579b8 [3044]">
                  <v:shadow on="t" color="black" opacity="22937f" origin=",.5" offset="0,.63889mm"/>
                </v:rect>
                <v:rect id="Rectangle 908" o:spid="_x0000_s1125" style="position:absolute;left:2880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QE4sMA&#10;AADcAAAADwAAAGRycy9kb3ducmV2LnhtbERPTW+CQBC9m/Q/bKZJb7rUQ6PUlRBS2x6aKLbpecKO&#10;gLCzhN0C9de7BxOPL+97k0ymFQP1rras4HkRgSAurK65VPDzvZuvQDiPrLG1TAr+yUGyfZhtMNZ2&#10;5JyGoy9FCGEXo4LK+y6W0hUVGXQL2xEH7mR7gz7AvpS6xzGEm1Yuo+hFGqw5NFTYUVZR0Rz/jIL0&#10;sP913WrM3vPz10eTts2lyN6Uenqc0lcQniZ/F9/cn1rBOgprw5lwBO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QE4sMAAADcAAAADwAAAAAAAAAAAAAAAACYAgAAZHJzL2Rv&#10;d25yZXYueG1sUEsFBgAAAAAEAAQA9QAAAIgDAAAAAA==&#10;" fillcolor="white [3212]" strokecolor="#4579b8 [3044]">
                  <v:shadow on="t" color="black" opacity="22937f" origin=",.5" offset="0,.63889mm"/>
                </v:rect>
                <v:rect id="Rectangle 909" o:spid="_x0000_s1126" style="position:absolute;left:3168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ecYA&#10;AADcAAAADwAAAGRycy9kb3ducmV2LnhtbESPQWvCQBSE74X+h+UVvNWNHkRT1xBCqz0UrLZ4fmSf&#10;SUz2bciuSdpf7xaEHoeZ+YZZJ6NpRE+dqywrmE0jEMS51RUXCr6/3p6XIJxH1thYJgU/5CDZPD6s&#10;MdZ24AP1R1+IAGEXo4LS+zaW0uUlGXRT2xIH72w7gz7IrpC6wyHATSPnUbSQBisOCyW2lJWU18er&#10;UZB+7k+uXQ7Z9nD52NVpU//m2atSk6cxfQHhafT/4Xv7XStYRSv4OxOO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hecYAAADcAAAADwAAAAAAAAAAAAAAAACYAgAAZHJz&#10;L2Rvd25yZXYueG1sUEsFBgAAAAAEAAQA9QAAAIsDAAAAAA==&#10;" fillcolor="white [3212]" strokecolor="#4579b8 [3044]">
                  <v:shadow on="t" color="black" opacity="22937f" origin=",.5" offset="0,.63889mm"/>
                </v:rect>
                <v:rect id="Rectangle 910" o:spid="_x0000_s1127" style="position:absolute;left:3456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eOcMA&#10;AADcAAAADwAAAGRycy9kb3ducmV2LnhtbERPTW+CQBC9m/Q/bKaJN13ooVHqSghprYcmFW08T9gR&#10;KOwsYVeh/fXdQxOPL+97k06mEzcaXGNZQbyMQBCXVjdcKfg6vS1WIJxH1thZJgU/5CDdPsw2mGg7&#10;ckG3o69ECGGXoILa+z6R0pU1GXRL2xMH7mIHgz7AoZJ6wDGEm04+RdGzNNhwaKixp7ymsj1ejYLs&#10;8Hl2/WrMd8X3x3ubde1vmb8qNX+cshcQniZ/F/+791rBOg7zw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ueOcMAAADcAAAADwAAAAAAAAAAAAAAAACYAgAAZHJzL2Rv&#10;d25yZXYueG1sUEsFBgAAAAAEAAQA9QAAAIgDAAAAAA==&#10;" fillcolor="white [3212]" strokecolor="#4579b8 [3044]">
                  <v:shadow on="t" color="black" opacity="22937f" origin=",.5" offset="0,.63889mm"/>
                </v:rect>
                <v:rect id="Rectangle 911" o:spid="_x0000_s1128" style="position:absolute;left:37440;top:172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7osYA&#10;AADcAAAADwAAAGRycy9kb3ducmV2LnhtbESPT2vCQBTE7wW/w/KE3uomPYiNrhKC1R4KrX/w/Mg+&#10;k5js25BdTdpP3y0IHoeZ+Q2zWA2mETfqXGVZQTyJQBDnVldcKDge3l9mIJxH1thYJgU/5GC1HD0t&#10;MNG25x3d9r4QAcIuQQWl920ipctLMugmtiUO3tl2Bn2QXSF1h32Am0a+RtFUGqw4LJTYUlZSXu+v&#10;RkH6/XVy7azPNrvL57ZOm/o3z9ZKPY+HdA7C0+Af4Xv7Qyt4i2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c7osYAAADcAAAADwAAAAAAAAAAAAAAAACYAgAAZHJz&#10;L2Rvd25yZXYueG1sUEsFBgAAAAAEAAQA9QAAAIsDAAAAAA==&#10;" fillcolor="white [3212]" strokecolor="#4579b8 [3044]">
                  <v:shadow on="t" color="black" opacity="22937f" origin=",.5" offset="0,.63889mm"/>
                </v:rect>
                <v:rect id="Rectangle 912" o:spid="_x0000_s1129"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ldI8kA&#10;AADcAAAADwAAAGRycy9kb3ducmV2LnhtbESPT2vCQBTE74V+h+UVvBTdaKna6CrFP1DxoqmHHl+z&#10;zyRN9m3IrjHtp3cLhR6HmfkNM192phItNa6wrGA4iEAQp1YXnCk4vW/7UxDOI2usLJOCb3KwXNzf&#10;zTHW9spHahOfiQBhF6OC3Ps6ltKlORl0A1sTB+9sG4M+yCaTusFrgJtKjqJoLA0WHBZyrGmVU1om&#10;F6Ng+rFLy8nm9Pi0Pjxn669y/9Mmn0r1HrrXGQhPnf8P/7XftIKX4Qh+z4QjIB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xldI8kAAADcAAAADwAAAAAAAAAAAAAAAACYAgAA&#10;ZHJzL2Rvd25yZXYueG1sUEsFBgAAAAAEAAQA9QAAAI4DAAAAAA==&#10;" fillcolor="#ccc [669]" strokecolor="#4579b8 [3044]">
                  <v:shadow on="t" color="black" opacity="22937f" origin=",.5" offset="0,.63889mm"/>
                </v:rect>
                <v:rect id="Rectangle 913" o:spid="_x0000_s1130" style="position:absolute;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gRcQA&#10;AADcAAAADwAAAGRycy9kb3ducmV2LnhtbESPUWvCQBCE34X+h2MLfdOLlYqNniKFihUqqPV9za1J&#10;aG4v5FaT9tf3CoKPw8x8w8wWnavUlZpQejYwHCSgiDNvS84NfB3e+xNQQZAtVp7JwA8FWMwfejNM&#10;rW95R9e95CpCOKRooBCpU61DVpDDMPA1cfTOvnEoUTa5tg22Ee4q/ZwkY+2w5LhQYE1vBWXf+4sz&#10;IOMVd59h87IJH9v1RfzyePptjXl67JZTUEKd3MO39toaeB2O4P9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oEXEAAAA3AAAAA8AAAAAAAAAAAAAAAAAmAIAAGRycy9k&#10;b3ducmV2LnhtbFBLBQYAAAAABAAEAPUAAACJAwAAAAA=&#10;" fillcolor="#84a6d1 [2260]" strokecolor="#4579b8 [3044]">
                  <v:shadow on="t" color="black" opacity="22937f" origin=",.5" offset="0,.63889mm"/>
                </v:rect>
                <v:rect id="Rectangle 914" o:spid="_x0000_s1131" style="position:absolute;left:28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s4McQA&#10;AADcAAAADwAAAGRycy9kb3ducmV2LnhtbESPUWvCQBCE34X+h2MLfdOLxYqNniKFihUqqPV9za1J&#10;aG4v5FaT9tf3CoKPw8x8w8wWnavUlZpQejYwHCSgiDNvS84NfB3e+xNQQZAtVp7JwA8FWMwfejNM&#10;rW95R9e95CpCOKRooBCpU61DVpDDMPA1cfTOvnEoUTa5tg22Ee4q/ZwkY+2w5LhQYE1vBWXf+4sz&#10;IOMVd59h87IJH9v1RfzyePptjXl67JZTUEKd3MO39toaeB2O4P9MP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ODHEAAAA3AAAAA8AAAAAAAAAAAAAAAAAmAIAAGRycy9k&#10;b3ducmV2LnhtbFBLBQYAAAAABAAEAPUAAACJAwAAAAA=&#10;" fillcolor="#84a6d1 [2260]" strokecolor="#4579b8 [3044]">
                  <v:shadow on="t" color="black" opacity="22937f" origin=",.5" offset="0,.63889mm"/>
                </v:rect>
                <v:rect id="Rectangle 915" o:spid="_x0000_s1132" style="position:absolute;left:57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w9ocYA&#10;AADcAAAADwAAAGRycy9kb3ducmV2LnhtbESPQWvCQBSE7wX/w/KE3upGoUVTVwlB2x4Eayw9P7Kv&#10;SUz2bchuTeqvdwWhx2FmvmGW68E04kydqywrmE4iEMS51RUXCr6O26c5COeRNTaWScEfOVivRg9L&#10;jLXt+UDnzBciQNjFqKD0vo2ldHlJBt3EtsTB+7GdQR9kV0jdYR/gppGzKHqRBisOCyW2lJaU19mv&#10;UZB87r9dO+/Tt8Np914nTX3J041Sj+MheQXhafD/4Xv7QytYTJ/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w9ocYAAADcAAAADwAAAAAAAAAAAAAAAACYAgAAZHJz&#10;L2Rvd25yZXYueG1sUEsFBgAAAAAEAAQA9QAAAIsDAAAAAA==&#10;" fillcolor="white [3212]" strokecolor="#4579b8 [3044]">
                  <v:shadow on="t" color="black" opacity="22937f" origin=",.5" offset="0,.63889mm"/>
                </v:rect>
                <v:rect id="Rectangle 916" o:spid="_x0000_s1133" style="position:absolute;left:86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6j1scA&#10;AADcAAAADwAAAGRycy9kb3ducmV2LnhtbESPzWrDMBCE74G+g9hCb4nsHkLiRjHGtE0Phfy09LxY&#10;W9u1tTKWErt5+igQyHGYmW+YVTqaVpyod7VlBfEsAkFcWF1zqeD76226AOE8ssbWMin4Jwfp+mGy&#10;wkTbgfd0OvhSBAi7BBVU3neJlK6oyKCb2Y44eL+2N+iD7EupexwC3LTyOYrm0mDNYaHCjvKKiuZw&#10;NAqy3fbHdYshf9//fW6arG3ORf6q1NPjmL2A8DT6e/jW/tAKlvEcrmfCEZ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9bHAAAA3AAAAA8AAAAAAAAAAAAAAAAAmAIAAGRy&#10;cy9kb3ducmV2LnhtbFBLBQYAAAAABAAEAPUAAACMAwAAAAA=&#10;" fillcolor="white [3212]" strokecolor="#4579b8 [3044]">
                  <v:shadow on="t" color="black" opacity="22937f" origin=",.5" offset="0,.63889mm"/>
                </v:rect>
                <v:rect id="Rectangle 917" o:spid="_x0000_s1134" style="position:absolute;left:115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GTcYA&#10;AADcAAAADwAAAGRycy9kb3ducmV2LnhtbESPQWvCQBSE7wX/w/KE3upGD62mrhKCtj0I1lh6fmRf&#10;k5js25DdmtRf7wpCj8PMfMMs14NpxJk6V1lWMJ1EIIhzqysuFHwdt09zEM4ja2wsk4I/crBejR6W&#10;GGvb84HOmS9EgLCLUUHpfRtL6fKSDLqJbYmD92M7gz7IrpC6wz7ATSNnUfQsDVYcFkpsKS0pr7Nf&#10;oyD53H+7dt6nb4fT7r1OmvqSpxulHsdD8grC0+D/w/f2h1awmL7A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IGTcYAAADcAAAADwAAAAAAAAAAAAAAAACYAgAAZHJz&#10;L2Rvd25yZXYueG1sUEsFBgAAAAAEAAQA9QAAAIsDAAAAAA==&#10;" fillcolor="white [3212]" strokecolor="#4579b8 [3044]">
                  <v:shadow on="t" color="black" opacity="22937f" origin=",.5" offset="0,.63889mm"/>
                </v:rect>
                <v:rect id="Rectangle 918" o:spid="_x0000_s1135" style="position:absolute;left:144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2SP8MA&#10;AADcAAAADwAAAGRycy9kb3ducmV2LnhtbERPTW+CQBC9m/Q/bKaJN13ooVHqSghprYcmFW08T9gR&#10;KOwsYVeh/fXdQxOPL+97k06mEzcaXGNZQbyMQBCXVjdcKfg6vS1WIJxH1thZJgU/5CDdPsw2mGg7&#10;ckG3o69ECGGXoILa+z6R0pU1GXRL2xMH7mIHgz7AoZJ6wDGEm04+RdGzNNhwaKixp7ymsj1ejYLs&#10;8Hl2/WrMd8X3x3ubde1vmb8qNX+cshcQniZ/F/+791rBOg5rw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2SP8MAAADcAAAADwAAAAAAAAAAAAAAAACYAgAAZHJzL2Rv&#10;d25yZXYueG1sUEsFBgAAAAAEAAQA9QAAAIgDAAAAAA==&#10;" fillcolor="white [3212]" strokecolor="#4579b8 [3044]">
                  <v:shadow on="t" color="black" opacity="22937f" origin=",.5" offset="0,.63889mm"/>
                </v:rect>
                <v:rect id="Rectangle 919" o:spid="_x0000_s1136" style="position:absolute;left:172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E3pMYA&#10;AADcAAAADwAAAGRycy9kb3ducmV2LnhtbESPQWvCQBSE74X+h+UVequbeCgaXUMIre1BqNri+ZF9&#10;JjHZtyG7Nam/visIHoeZ+YZZpqNpxZl6V1tWEE8iEMSF1TWXCn6+319mIJxH1thaJgV/5CBdPT4s&#10;MdF24B2d974UAcIuQQWV910ipSsqMugmtiMO3tH2Bn2QfSl1j0OAm1ZOo+hVGqw5LFTYUV5R0ex/&#10;jYJs+3Vw3WzI17vT5qPJ2uZS5G9KPT+N2QKEp9Hfw7f2p1Ywj+dwPROO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E3pMYAAADcAAAADwAAAAAAAAAAAAAAAACYAgAAZHJz&#10;L2Rvd25yZXYueG1sUEsFBgAAAAAEAAQA9QAAAIsDAAAAAA==&#10;" fillcolor="white [3212]" strokecolor="#4579b8 [3044]">
                  <v:shadow on="t" color="black" opacity="22937f" origin=",.5" offset="0,.63889mm"/>
                </v:rect>
                <v:rect id="Rectangle 920" o:spid="_x0000_s1137" style="position:absolute;left:201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UhMMA&#10;AADcAAAADwAAAGRycy9kb3ducmV2LnhtbERPTW+CQBC9N+l/2EyT3upSDsZSV0JIqz00sWjjecKO&#10;QGFnCbsK9de7BxOPL+97mU6mE2caXGNZwessAkFcWt1wpeB3//myAOE8ssbOMin4Jwfp6vFhiYm2&#10;Ixd03vlKhBB2CSqove8TKV1Zk0E3sz1x4I52MOgDHCqpBxxDuOlkHEVzabDh0FBjT3lNZbs7GQXZ&#10;z/bg+sWYr4u/702bde2lzD+Uen6asncQniZ/F9/cX1rBWxzmhzPhCM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dUhMMAAADcAAAADwAAAAAAAAAAAAAAAACYAgAAZHJzL2Rv&#10;d25yZXYueG1sUEsFBgAAAAAEAAQA9QAAAIgDAAAAAA==&#10;" fillcolor="white [3212]" strokecolor="#4579b8 [3044]">
                  <v:shadow on="t" color="black" opacity="22937f" origin=",.5" offset="0,.63889mm"/>
                </v:rect>
                <v:rect id="Rectangle 921" o:spid="_x0000_s1138" style="position:absolute;left:230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H8YA&#10;AADcAAAADwAAAGRycy9kb3ducmV2LnhtbESPT2vCQBTE74LfYXlCb7rRg2jqKiFo7aFQ/9HzI/ua&#10;pMm+DdmtSf30bkHwOMzMb5jVpje1uFLrSssKppMIBHFmdcm5gst5N16AcB5ZY22ZFPyRg816OFhh&#10;rG3HR7qefC4ChF2MCgrvm1hKlxVk0E1sQxy8b9sa9EG2udQtdgFuajmLork0WHJYKLChtKCsOv0a&#10;Bcnh88s1iy59O/587Kukrm5ZulXqZdQnryA89f4ZfrTftYLlbAr/Z8IR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xH8YAAADcAAAADwAAAAAAAAAAAAAAAACYAgAAZHJz&#10;L2Rvd25yZXYueG1sUEsFBgAAAAAEAAQA9QAAAIsDAAAAAA==&#10;" fillcolor="white [3212]" strokecolor="#4579b8 [3044]">
                  <v:shadow on="t" color="black" opacity="22937f" origin=",.5" offset="0,.63889mm"/>
                </v:rect>
                <v:rect id="Rectangle 922" o:spid="_x0000_s1139" style="position:absolute;left:2592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vaMYA&#10;AADcAAAADwAAAGRycy9kb3ducmV2LnhtbESPT2vCQBTE7wW/w/KE3urGHMRGVwlBaw+F1j94fmSf&#10;SUz2bchuTdpP3y0IHoeZ+Q2zXA+mETfqXGVZwXQSgSDOra64UHA6bl/mIJxH1thYJgU/5GC9Gj0t&#10;MdG25z3dDr4QAcIuQQWl920ipctLMugmtiUO3sV2Bn2QXSF1h32Am0bGUTSTBisOCyW2lJWU14dv&#10;oyD9+jy7dt5nb/vrx65Om/o3zzZKPY+HdAHC0+Af4Xv7XSt4jW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lvaMYAAADcAAAADwAAAAAAAAAAAAAAAACYAgAAZHJz&#10;L2Rvd25yZXYueG1sUEsFBgAAAAAEAAQA9QAAAIsDAAAAAA==&#10;" fillcolor="white [3212]" strokecolor="#4579b8 [3044]">
                  <v:shadow on="t" color="black" opacity="22937f" origin=",.5" offset="0,.63889mm"/>
                </v:rect>
                <v:rect id="Rectangle 923" o:spid="_x0000_s1140" style="position:absolute;left:2880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K88YA&#10;AADcAAAADwAAAGRycy9kb3ducmV2LnhtbESPT2vCQBTE70K/w/IK3nRTB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XK88YAAADcAAAADwAAAAAAAAAAAAAAAACYAgAAZHJz&#10;L2Rvd25yZXYueG1sUEsFBgAAAAAEAAQA9QAAAIsDAAAAAA==&#10;" fillcolor="white [3212]" strokecolor="#4579b8 [3044]">
                  <v:shadow on="t" color="black" opacity="22937f" origin=",.5" offset="0,.63889mm"/>
                </v:rect>
                <v:rect id="Rectangle 924" o:spid="_x0000_s1141" style="position:absolute;left:3168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xSh8YA&#10;AADcAAAADwAAAGRycy9kb3ducmV2LnhtbESPT2vCQBTE70K/w/IK3nRTE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xSh8YAAADcAAAADwAAAAAAAAAAAAAAAACYAgAAZHJz&#10;L2Rvd25yZXYueG1sUEsFBgAAAAAEAAQA9QAAAIsDAAAAAA==&#10;" fillcolor="white [3212]" strokecolor="#4579b8 [3044]">
                  <v:shadow on="t" color="black" opacity="22937f" origin=",.5" offset="0,.63889mm"/>
                </v:rect>
                <v:rect id="Rectangle 925" o:spid="_x0000_s1142" style="position:absolute;left:3456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3HMYA&#10;AADcAAAADwAAAGRycy9kb3ducmV2LnhtbESPT2vCQBTE70K/w/IK3nRTQbGpq4TQqgfBPy09P7Kv&#10;SZrs25BdTfTTdwuCx2FmfsMsVr2pxYVaV1pW8DKOQBBnVpecK/j6/BjNQTiPrLG2TAqu5GC1fBos&#10;MNa24yNdTj4XAcIuRgWF900spcsKMujGtiEO3o9tDfog21zqFrsAN7WcRNFMGiw5LBTYUFpQVp3O&#10;RkFy2H+7Zt6l6+PvblMldXXL0nelhs998gbCU+8f4Xt7qxW8Tqb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D3HMYAAADcAAAADwAAAAAAAAAAAAAAAACYAgAAZHJz&#10;L2Rvd25yZXYueG1sUEsFBgAAAAAEAAQA9QAAAIsDAAAAAA==&#10;" fillcolor="white [3212]" strokecolor="#4579b8 [3044]">
                  <v:shadow on="t" color="black" opacity="22937f" origin=",.5" offset="0,.63889mm"/>
                </v:rect>
                <v:rect id="Rectangle 926" o:spid="_x0000_s1143" style="position:absolute;left:37440;top:2016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Jpa8cA&#10;AADcAAAADwAAAGRycy9kb3ducmV2LnhtbESPzWrDMBCE74W+g9hCbo1cH0LqRDHGND+HQJu05LxY&#10;G9uxtTKWEjt9+qpQ6HGYmW+YZTqaVtyod7VlBS/TCARxYXXNpYKvz/XzHITzyBpby6TgTg7S1ePD&#10;EhNtBz7Q7ehLESDsElRQed8lUrqiIoNuajvi4J1tb9AH2ZdS9zgEuGllHEUzabDmsFBhR3lFRXO8&#10;GgXZx/vJdfMh3xwu+22Ttc13kb8pNXkaswUIT6P/D/+1d1rBazyD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SaWvHAAAA3AAAAA8AAAAAAAAAAAAAAAAAmAIAAGRy&#10;cy9kb3ducmV2LnhtbFBLBQYAAAAABAAEAPUAAACMAwAAAAA=&#10;" fillcolor="white [3212]" strokecolor="#4579b8 [3044]">
                  <v:shadow on="t" color="black" opacity="22937f" origin=",.5" offset="0,.63889mm"/>
                </v:rect>
                <v:rect id="Rectangle 927" o:spid="_x0000_s1144"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I0BsgA&#10;AADcAAAADwAAAGRycy9kb3ducmV2LnhtbESPQWvCQBSE7wX/w/IKvYhuamnV6CqlVqj0otGDx2f2&#10;NYnJvg3ZbUz7692C0OMwM98w82VnKtFS4wrLCh6HEQji1OqCMwWH/XowAeE8ssbKMin4IQfLRe9u&#10;jrG2F95Rm/hMBAi7GBXk3texlC7NyaAb2po4eF+2MeiDbDKpG7wEuKnkKIpepMGCw0KONb3llJbJ&#10;t1EwOW7Scvx+6D+tts/Z6lx+/rbJSamH++51BsJT5//Dt/aHVjAdjeHvTDgCcnE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AjQGyAAAANwAAAAPAAAAAAAAAAAAAAAAAJgCAABk&#10;cnMvZG93bnJldi54bWxQSwUGAAAAAAQABAD1AAAAjQMAAAAA&#10;" fillcolor="#ccc [669]" strokecolor="#4579b8 [3044]">
                  <v:shadow on="t" color="black" opacity="22937f" origin=",.5" offset="0,.63889mm"/>
                </v:rect>
                <v:rect id="Rectangle 928" o:spid="_x0000_s1145" style="position:absolute;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KDu8IA&#10;AADcAAAADwAAAGRycy9kb3ducmV2LnhtbERPS2vCQBC+F/oflhF6qxtF+oiuUkotll40iuchOybB&#10;7GzIrnHtr+8cCj1+fO/FKrlWDdSHxrOByTgDRVx623Bl4LBfP76AChHZYuuZDNwowGp5f7fA3Por&#10;72goYqUkhEOOBuoYu1zrUNbkMIx9RyzcyfcOo8C+0rbHq4S7Vk+z7Ek7bFgaauzovabyXFyclAzD&#10;/vhZpG86rr9+ts+zlDUfO2MeRultDipSiv/iP/fGGnidylo5I0dA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0oO7wgAAANwAAAAPAAAAAAAAAAAAAAAAAJgCAABkcnMvZG93&#10;bnJldi54bWxQSwUGAAAAAAQABAD1AAAAhwMAAAAA&#10;" fillcolor="#d38482 [2261]" strokecolor="#4579b8 [3044]">
                  <v:shadow on="t" color="black" opacity="22937f" origin=",.5" offset="0,.63889mm"/>
                </v:rect>
                <v:rect id="Rectangle 929" o:spid="_x0000_s1146" style="position:absolute;left:28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dEsQA&#10;AADcAAAADwAAAGRycy9kb3ducmV2LnhtbESPX2vCQBDE34V+h2MLvumlQkWjp0ihRQUL/nvf5rZJ&#10;aG4v5FaT9tN7BcHHYWZ+w8yXnavUlZpQejbwMkxAEWfelpwbOB3fBxNQQZAtVp7JwC8FWC6eenNM&#10;rW95T9eD5CpCOKRooBCpU61DVpDDMPQ1cfS+feNQomxybRtsI9xVepQkY+2w5LhQYE1vBWU/h4sz&#10;IOMP7nZh+7oNm8/1Rfzq/PXXGtN/7lYzUEKdPML39toamI6m8H8mHgG9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GXRLEAAAA3AAAAA8AAAAAAAAAAAAAAAAAmAIAAGRycy9k&#10;b3ducmV2LnhtbFBLBQYAAAAABAAEAPUAAACJAwAAAAA=&#10;" fillcolor="#84a6d1 [2260]" strokecolor="#4579b8 [3044]">
                  <v:shadow on="t" color="black" opacity="22937f" origin=",.5" offset="0,.63889mm"/>
                </v:rect>
                <v:rect id="Rectangle 930" o:spid="_x0000_s1147" style="position:absolute;left:57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7CWcMA&#10;AADcAAAADwAAAGRycy9kb3ducmV2LnhtbERPy2rCQBTdF/yH4Qrd1YkK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7CWcMAAADcAAAADwAAAAAAAAAAAAAAAACYAgAAZHJzL2Rv&#10;d25yZXYueG1sUEsFBgAAAAAEAAQA9QAAAIgDAAAAAA==&#10;" fillcolor="white [3212]" strokecolor="#4579b8 [3044]">
                  <v:shadow on="t" color="black" opacity="22937f" origin=",.5" offset="0,.63889mm"/>
                </v:rect>
                <v:rect id="Rectangle 931" o:spid="_x0000_s1148" style="position:absolute;left:86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wsYA&#10;AADcAAAADwAAAGRycy9kb3ducmV2LnhtbESPQWvCQBSE7wX/w/KE3upGC0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nwsYAAADcAAAADwAAAAAAAAAAAAAAAACYAgAAZHJz&#10;L2Rvd25yZXYueG1sUEsFBgAAAAAEAAQA9QAAAIsDAAAAAA==&#10;" fillcolor="white [3212]" strokecolor="#4579b8 [3044]">
                  <v:shadow on="t" color="black" opacity="22937f" origin=",.5" offset="0,.63889mm"/>
                </v:rect>
                <v:rect id="Rectangle 932" o:spid="_x0000_s1149" style="position:absolute;left:115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Mw0cMA&#10;AADcAAAADwAAAGRycy9kb3ducmV2LnhtbESPT4vCMBTE7wt+h/AEb2tqlcVWo6ggeHAV/90fzbMt&#10;Ni+liVq//UYQ9jjMzG+Y6bw1lXhQ40rLCgb9CARxZnXJuYLzaf09BuE8ssbKMil4kYP5rPM1xVTb&#10;Jx/ocfS5CBB2KSoovK9TKV1WkEHXtzVx8K62MeiDbHKpG3wGuKlkHEU/0mDJYaHAmlYFZbfj3SjY&#10;7xaH+jyKbZLQ72W3vbQ3uV0q1eu2iwkIT63/D3/aG60gGcbwPhOO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Mw0cMAAADcAAAADwAAAAAAAAAAAAAAAACYAgAAZHJzL2Rv&#10;d25yZXYueG1sUEsFBgAAAAAEAAQA9QAAAIgDAAAAAA==&#10;" fillcolor="#c6615e [2901]" strokecolor="#4579b8 [3044]">
                  <v:shadow on="t" color="black" opacity="22937f" origin=",.5" offset="0,.63889mm"/>
                </v:rect>
                <v:rect id="Rectangle 933" o:spid="_x0000_s1150" style="position:absolute;left:144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xcLscA&#10;AADcAAAADwAAAGRycy9kb3ducmV2LnhtbESPW2vCQBSE34X+h+UUfNNNK4hNXSWEenkQvLT0+ZA9&#10;TdJkz4bsaqK/vlsQfBxm5htmvuxNLS7UutKygpdxBII4s7rkXMHX52o0A+E8ssbaMim4koPl4mkw&#10;x1jbjo90OflcBAi7GBUU3jexlC4ryKAb24Y4eD+2NeiDbHOpW+wC3NTyNYqm0mDJYaHAhtKCsup0&#10;NgqSw/7bNbMuXR9/d5sqqatbln4oNXzuk3cQnnr/CN/bW63gbT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8XC7HAAAA3AAAAA8AAAAAAAAAAAAAAAAAmAIAAGRy&#10;cy9kb3ducmV2LnhtbFBLBQYAAAAABAAEAPUAAACMAwAAAAA=&#10;" fillcolor="white [3212]" strokecolor="#4579b8 [3044]">
                  <v:shadow on="t" color="black" opacity="22937f" origin=",.5" offset="0,.63889mm"/>
                </v:rect>
                <v:rect id="Rectangle 934" o:spid="_x0000_s1151" style="position:absolute;left:172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EWsYA&#10;AADcAAAADwAAAGRycy9kb3ducmV2LnhtbESPQWvCQBSE7wX/w/KE3upGW0RTVwlBWw+Fqi09P7LP&#10;JCb7NmS3Jvrr3YLQ4zAz3zCLVW9qcabWlZYVjEcRCOLM6pJzBd9fm6cZCOeRNdaWScGFHKyWg4cF&#10;xtp2vKfzweciQNjFqKDwvomldFlBBt3INsTBO9rWoA+yzaVusQtwU8tJFE2lwZLDQoENpQVl1eHX&#10;KEh2nz+umXXp2/708V4ldXXN0rVSj8M+eQXhqff/4Xt7qxXMn1/g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EWsYAAADcAAAADwAAAAAAAAAAAAAAAACYAgAAZHJz&#10;L2Rvd25yZXYueG1sUEsFBgAAAAAEAAQA9QAAAIsDAAAAAA==&#10;" fillcolor="white [3212]" strokecolor="#4579b8 [3044]">
                  <v:shadow on="t" color="black" opacity="22937f" origin=",.5" offset="0,.63889mm"/>
                </v:rect>
                <v:rect id="Rectangle 935" o:spid="_x0000_s1152" style="position:absolute;left:201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6+MUA&#10;AADcAAAADwAAAGRycy9kb3ducmV2LnhtbESPX2vCMBTF3wf7DuEOfJvppk6tRhlDZbIXreLzpblr&#10;y5qb0sQa/fSLMNjj4fz5cebLYGrRUesqywpe+gkI4tzqigsFx8P6eQLCeWSNtWVScCUHy8XjwxxT&#10;bS+8py7zhYgj7FJUUHrfpFK6vCSDrm8b4uh929agj7ItpG7xEsdNLV+T5E0arDgSSmzoo6T8Jzub&#10;COm6w2mThS86rbe33XgYkmq1V6r3FN5nIDwF/x/+a39qBdPBCO5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rr4xQAAANwAAAAPAAAAAAAAAAAAAAAAAJgCAABkcnMv&#10;ZG93bnJldi54bWxQSwUGAAAAAAQABAD1AAAAigMAAAAA&#10;" fillcolor="#d38482 [2261]" strokecolor="#4579b8 [3044]">
                  <v:shadow on="t" color="black" opacity="22937f" origin=",.5" offset="0,.63889mm"/>
                </v:rect>
                <v:rect id="Rectangle 936" o:spid="_x0000_s1153" style="position:absolute;left:230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tsYA&#10;AADcAAAADwAAAGRycy9kb3ducmV2LnhtbESPQWvCQBSE70L/w/IK3nRTB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v/tsYAAADcAAAADwAAAAAAAAAAAAAAAACYAgAAZHJz&#10;L2Rvd25yZXYueG1sUEsFBgAAAAAEAAQA9QAAAIsDAAAAAA==&#10;" fillcolor="white [3212]" strokecolor="#4579b8 [3044]">
                  <v:shadow on="t" color="black" opacity="22937f" origin=",.5" offset="0,.63889mm"/>
                </v:rect>
                <v:rect id="Rectangle 937" o:spid="_x0000_s1154" style="position:absolute;left:2592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daLcYA&#10;AADcAAAADwAAAGRycy9kb3ducmV2LnhtbESPQWvCQBSE7wX/w/KE3upGC1VTVwlBWw+Fqi09P7LP&#10;JCb7NmS3Jvrr3YLQ4zAz3zCLVW9qcabWlZYVjEcRCOLM6pJzBd9fm6cZCOeRNdaWScGFHKyWg4cF&#10;xtp2vKfzweciQNjFqKDwvomldFlBBt3INsTBO9rWoA+yzaVusQtwU8tJFL1IgyWHhQIbSgvKqsOv&#10;UZDsPn9cM+vSt/3p471K6uqapWulHod98grCU+//w/f2ViuYP0/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daLcYAAADcAAAADwAAAAAAAAAAAAAAAACYAgAAZHJz&#10;L2Rvd25yZXYueG1sUEsFBgAAAAAEAAQA9QAAAIsDAAAAAA==&#10;" fillcolor="white [3212]" strokecolor="#4579b8 [3044]">
                  <v:shadow on="t" color="black" opacity="22937f" origin=",.5" offset="0,.63889mm"/>
                </v:rect>
                <v:rect id="Rectangle 938" o:spid="_x0000_s1155" style="position:absolute;left:2880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jOX8MA&#10;AADcAAAADwAAAGRycy9kb3ducmV2LnhtbERPy2rCQBTdF/yH4Qrd1YkKYqOjhKC2C6H1getL5prE&#10;ZO6EzNREv76zKHR5OO/luje1uFPrSssKxqMIBHFmdcm5gvNp+zYH4TyyxtoyKXiQg/Vq8LLEWNuO&#10;D3Q/+lyEEHYxKii8b2IpXVaQQTeyDXHgrrY16ANsc6lb7EK4qeUkimbSYMmhocCG0oKy6vhjFCTf&#10;XxfXzLt0d7jtP6qkrp5ZulHqddgnCxCeev8v/nN/agXv07A2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jOX8MAAADcAAAADwAAAAAAAAAAAAAAAACYAgAAZHJzL2Rv&#10;d25yZXYueG1sUEsFBgAAAAAEAAQA9QAAAIgDAAAAAA==&#10;" fillcolor="white [3212]" strokecolor="#4579b8 [3044]">
                  <v:shadow on="t" color="black" opacity="22937f" origin=",.5" offset="0,.63889mm"/>
                </v:rect>
                <v:rect id="Rectangle 939" o:spid="_x0000_s1156" style="position:absolute;left:3168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eioMQA&#10;AADcAAAADwAAAGRycy9kb3ducmV2LnhtbESPS4vCQBCE7wv+h6GFva0TdVlMzCgqCHvwgY/cm0yb&#10;BDM9ITNq9t87grDHoqq+otJ5Z2pxp9ZVlhUMBxEI4tzqigsF59P6awLCeWSNtWVS8EcO5rPeR4qJ&#10;tg8+0P3oCxEg7BJUUHrfJFK6vCSDbmAb4uBdbGvQB9kWUrf4CHBTy1EU/UiDFYeFEhtalZRfjzej&#10;YL9bHJrz98jGMW2z3SbrrnKzVOqz3y2mIDx1/j/8bv9qBfE4hte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noqDEAAAA3AAAAA8AAAAAAAAAAAAAAAAAmAIAAGRycy9k&#10;b3ducmV2LnhtbFBLBQYAAAAABAAEAPUAAACJAwAAAAA=&#10;" fillcolor="#c6615e [2901]" strokecolor="#4579b8 [3044]">
                  <v:shadow on="t" color="black" opacity="22937f" origin=",.5" offset="0,.63889mm"/>
                </v:rect>
                <v:rect id="Rectangle 940" o:spid="_x0000_s1157" style="position:absolute;left:3456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ixJMMA&#10;AADcAAAADwAAAGRycy9kb3ducmV2LnhtbERPy2rCQBTdF/yH4Qrd1Yki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ixJMMAAADcAAAADwAAAAAAAAAAAAAAAACYAgAAZHJzL2Rv&#10;d25yZXYueG1sUEsFBgAAAAAEAAQA9QAAAIgDAAAAAA==&#10;" fillcolor="white [3212]" strokecolor="#4579b8 [3044]">
                  <v:shadow on="t" color="black" opacity="22937f" origin=",.5" offset="0,.63889mm"/>
                </v:rect>
                <v:rect id="Rectangle 941" o:spid="_x0000_s1158" style="position:absolute;left:37440;top:230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v8YA&#10;AADcAAAADwAAAGRycy9kb3ducmV2LnhtbESPQWvCQBSE7wX/w/KE3upGKU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Uv8YAAADcAAAADwAAAAAAAAAAAAAAAACYAgAAZHJz&#10;L2Rvd25yZXYueG1sUEsFBgAAAAAEAAQA9QAAAIsDAAAAAA==&#10;" fillcolor="white [3212]" strokecolor="#4579b8 [3044]">
                  <v:shadow on="t" color="black" opacity="22937f" origin=",.5" offset="0,.63889mm"/>
                </v:rect>
                <v:rect id="Rectangle 942" o:spid="_x0000_s1159"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pyPsgA&#10;AADcAAAADwAAAGRycy9kb3ducmV2LnhtbESPQU/CQBSE7yT8h80j8WJgCypgYSFGNMF4kcKB47P7&#10;aEu7b5vuWqq/3jUx4TiZmW8yy3VnKtFS4wrLCsajCARxanXBmYLD/nU4B+E8ssbKMin4JgfrVb+3&#10;xFjbC++oTXwmAoRdjApy7+tYSpfmZNCNbE0cvJNtDPogm0zqBi8Bbio5iaKpNFhwWMixpuec0jL5&#10;Mgrmx7e0nL0cbu82Hw/Z5ly+/7TJp1I3g+5pAcJT56/h//ZWK3i8n8DfmXA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qnI+yAAAANwAAAAPAAAAAAAAAAAAAAAAAJgCAABk&#10;cnMvZG93bnJldi54bWxQSwUGAAAAAAQABAD1AAAAjQMAAAAA&#10;" fillcolor="#ccc [669]" strokecolor="#4579b8 [3044]">
                  <v:shadow on="t" color="black" opacity="22937f" origin=",.5" offset="0,.63889mm"/>
                </v:rect>
                <v:rect id="Rectangle 943" o:spid="_x0000_s1160" style="position:absolute;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GPWMUA&#10;AADcAAAADwAAAGRycy9kb3ducmV2LnhtbESPW2vCQBSE3wv9D8sp+FY3vYlGV5FCxQoK3t6P2WMS&#10;mj0bskeT9td3CwUfh5n5hpnMOlepKzWh9GzgqZ+AIs68LTk3cNh/PA5BBUG2WHkmA98UYDa9v5tg&#10;an3LW7ruJFcRwiFFA4VInWodsoIchr6viaN39o1DibLJtW2wjXBX6eckGWiHJceFAmt6Lyj72l2c&#10;ARksuFuH1dsqfG6WF/Hz4+mnNab30M3HoIQ6uYX/20trYPT6An9n4hHQ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Y9YxQAAANwAAAAPAAAAAAAAAAAAAAAAAJgCAABkcnMv&#10;ZG93bnJldi54bWxQSwUGAAAAAAQABAD1AAAAigMAAAAA&#10;" fillcolor="#84a6d1 [2260]" strokecolor="#4579b8 [3044]">
                  <v:shadow on="t" color="black" opacity="22937f" origin=",.5" offset="0,.63889mm"/>
                </v:rect>
                <v:rect id="Rectangle 944" o:spid="_x0000_s1161" style="position:absolute;left:28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gXLMQA&#10;AADcAAAADwAAAGRycy9kb3ducmV2LnhtbESPUWvCQBCE34X+h2MLfauXihUbPUUExQoV1Pq+5tYk&#10;NLcXcqtJ++t7hYKPw8x8w0znnavUjZpQejbw0k9AEWfelpwb+DyunseggiBbrDyTgW8KMJ899KaY&#10;Wt/ynm4HyVWEcEjRQCFSp1qHrCCHoe9r4uhdfONQomxybRtsI9xVepAkI+2w5LhQYE3LgrKvw9UZ&#10;kNGau4+wfd2G993mKn5xOv+0xjw9dosJKKFO7uH/9sYaeBsO4e9MPAJ6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YFyzEAAAA3AAAAA8AAAAAAAAAAAAAAAAAmAIAAGRycy9k&#10;b3ducmV2LnhtbFBLBQYAAAAABAAEAPUAAACJAwAAAAA=&#10;" fillcolor="#84a6d1 [2260]" strokecolor="#4579b8 [3044]">
                  <v:shadow on="t" color="black" opacity="22937f" origin=",.5" offset="0,.63889mm"/>
                </v:rect>
                <v:rect id="Rectangle 945" o:spid="_x0000_s1162" style="position:absolute;left:57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SvMYA&#10;AADcAAAADwAAAGRycy9kb3ducmV2LnhtbESPQWvCQBSE7wX/w/KE3upGaUVTVwlBWw+Fqi09P7LP&#10;JCb7NmS3Jvrr3YLQ4zAz3zCLVW9qcabWlZYVjEcRCOLM6pJzBd9fm6cZCOeRNdaWScGFHKyWg4cF&#10;xtp2vKfzweciQNjFqKDwvomldFlBBt3INsTBO9rWoA+yzaVusQtwU8tJFE2lwZLDQoENpQVl1eHX&#10;KEh2nz+umXXp2/708V4ldXXN0rVSj8M+eQXhqff/4Xt7qxXMn1/g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8SvMYAAADcAAAADwAAAAAAAAAAAAAAAACYAgAAZHJz&#10;L2Rvd25yZXYueG1sUEsFBgAAAAAEAAQA9QAAAIsDAAAAAA==&#10;" fillcolor="white [3212]" strokecolor="#4579b8 [3044]">
                  <v:shadow on="t" color="black" opacity="22937f" origin=",.5" offset="0,.63889mm"/>
                </v:rect>
                <v:rect id="Rectangle 946" o:spid="_x0000_s1163" style="position:absolute;left:86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2My8YA&#10;AADcAAAADwAAAGRycy9kb3ducmV2LnhtbESPQWvCQBSE70L/w/IK3nRTE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2My8YAAADcAAAADwAAAAAAAAAAAAAAAACYAgAAZHJz&#10;L2Rvd25yZXYueG1sUEsFBgAAAAAEAAQA9QAAAIsDAAAAAA==&#10;" fillcolor="white [3212]" strokecolor="#4579b8 [3044]">
                  <v:shadow on="t" color="black" opacity="22937f" origin=",.5" offset="0,.63889mm"/>
                </v:rect>
                <v:rect id="Rectangle 947" o:spid="_x0000_s1164" style="position:absolute;left:115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EpUMYA&#10;AADcAAAADwAAAGRycy9kb3ducmV2LnhtbESPQWvCQBSE7wX/w/KE3upGKVVTVwlBWw+Fqi09P7LP&#10;JCb7NmS3Jvrr3YLQ4zAz3zCLVW9qcabWlZYVjEcRCOLM6pJzBd9fm6cZCOeRNdaWScGFHKyWg4cF&#10;xtp2vKfzweciQNjFqKDwvomldFlBBt3INsTBO9rWoA+yzaVusQtwU8tJFL1IgyWHhQIbSgvKqsOv&#10;UZDsPn9cM+vSt/3p471K6uqapWulHod98grCU+//w/f2ViuYP0/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EpUMYAAADcAAAADwAAAAAAAAAAAAAAAACYAgAAZHJz&#10;L2Rvd25yZXYueG1sUEsFBgAAAAAEAAQA9QAAAIsDAAAAAA==&#10;" fillcolor="white [3212]" strokecolor="#4579b8 [3044]">
                  <v:shadow on="t" color="black" opacity="22937f" origin=",.5" offset="0,.63889mm"/>
                </v:rect>
                <v:rect id="Rectangle 948" o:spid="_x0000_s1165" style="position:absolute;left:144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9IsMA&#10;AADcAAAADwAAAGRycy9kb3ducmV2LnhtbERPy2rCQBTdF/yH4Qrd1YkiYqOjhKC2C6H1getL5prE&#10;ZO6EzNREv76zKHR5OO/luje1uFPrSssKxqMIBHFmdcm5gvNp+zYH4TyyxtoyKXiQg/Vq8LLEWNuO&#10;D3Q/+lyEEHYxKii8b2IpXVaQQTeyDXHgrrY16ANsc6lb7EK4qeUkimbSYMmhocCG0oKy6vhjFCTf&#10;XxfXzLt0d7jtP6qkrp5ZulHqddgnCxCeev8v/nN/agXv07A2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69IsMAAADcAAAADwAAAAAAAAAAAAAAAACYAgAAZHJzL2Rv&#10;d25yZXYueG1sUEsFBgAAAAAEAAQA9QAAAIgDAAAAAA==&#10;" fillcolor="white [3212]" strokecolor="#4579b8 [3044]">
                  <v:shadow on="t" color="black" opacity="22937f" origin=",.5" offset="0,.63889mm"/>
                </v:rect>
                <v:rect id="Rectangle 949" o:spid="_x0000_s1166" style="position:absolute;left:172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IYucYA&#10;AADcAAAADwAAAGRycy9kb3ducmV2LnhtbESPT2vCQBTE70K/w/IK3nTTIkWjq4TQqgeh9Q+eH9ln&#10;EpN9G7KrSf303UKhx2FmfsMsVr2pxZ1aV1pW8DKOQBBnVpecKzgdP0ZTEM4ja6wtk4JvcrBaPg0W&#10;GGvb8Z7uB5+LAGEXo4LC+yaW0mUFGXRj2xAH72Jbgz7INpe6xS7ATS1fo+hNGiw5LBTYUFpQVh1u&#10;RkHy9Xl2zbRL1/vrblMldfXI0nelhs99Mgfhqff/4b/2ViuYTWbweyY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IYucYAAADcAAAADwAAAAAAAAAAAAAAAACYAgAAZHJz&#10;L2Rvd25yZXYueG1sUEsFBgAAAAAEAAQA9QAAAIsDAAAAAA==&#10;" fillcolor="white [3212]" strokecolor="#4579b8 [3044]">
                  <v:shadow on="t" color="black" opacity="22937f" origin=",.5" offset="0,.63889mm"/>
                </v:rect>
                <v:rect id="Rectangle 950" o:spid="_x0000_s1167" style="position:absolute;left:201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n+cMA&#10;AADcAAAADwAAAGRycy9kb3ducmV2LnhtbERPy2rCQBTdF/yH4Qrd1YmCYqOjhKC2C6H1getL5prE&#10;ZO6EzNREv76zKHR5OO/luje1uFPrSssKxqMIBHFmdcm5gvNp+zYH4TyyxtoyKXiQg/Vq8LLEWNuO&#10;D3Q/+lyEEHYxKii8b2IpXVaQQTeyDXHgrrY16ANsc6lb7EK4qeUkimbSYMmhocCG0oKy6vhjFCTf&#10;XxfXzLt0d7jtP6qkrp5ZulHqddgnCxCeev8v/nN/agXv0zA/nA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En+cMAAADcAAAADwAAAAAAAAAAAAAAAACYAgAAZHJzL2Rv&#10;d25yZXYueG1sUEsFBgAAAAAEAAQA9QAAAIgDAAAAAA==&#10;" fillcolor="white [3212]" strokecolor="#4579b8 [3044]">
                  <v:shadow on="t" color="black" opacity="22937f" origin=",.5" offset="0,.63889mm"/>
                </v:rect>
                <v:rect id="Rectangle 951" o:spid="_x0000_s1168" style="position:absolute;left:230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CYsYA&#10;AADcAAAADwAAAGRycy9kb3ducmV2LnhtbESPQWvCQBSE7wX/w/KE3upGoUVTVwlB2x4Eayw9P7Kv&#10;SUz2bchuTeqvdwWhx2FmvmGW68E04kydqywrmE4iEMS51RUXCr6O26c5COeRNTaWScEfOVivRg9L&#10;jLXt+UDnzBciQNjFqKD0vo2ldHlJBt3EtsTB+7GdQR9kV0jdYR/gppGzKHqRBisOCyW2lJaU19mv&#10;UZB87r9dO+/Tt8Np914nTX3J041Sj+MheQXhafD/4Xv7QytYPE/h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2CYsYAAADcAAAADwAAAAAAAAAAAAAAAACYAgAAZHJz&#10;L2Rvd25yZXYueG1sUEsFBgAAAAAEAAQA9QAAAIsDAAAAAA==&#10;" fillcolor="white [3212]" strokecolor="#4579b8 [3044]">
                  <v:shadow on="t" color="black" opacity="22937f" origin=",.5" offset="0,.63889mm"/>
                </v:rect>
                <v:rect id="Rectangle 952" o:spid="_x0000_s1169" style="position:absolute;left:2592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8cFcYA&#10;AADcAAAADwAAAGRycy9kb3ducmV2LnhtbESPT2vCQBTE70K/w/IK3nRTQbGpq4TQqgfBPy09P7Kv&#10;SZrs25BdTfTTdwuCx2FmfsMsVr2pxYVaV1pW8DKOQBBnVpecK/j6/BjNQTiPrLG2TAqu5GC1fBos&#10;MNa24yNdTj4XAcIuRgWF900spcsKMujGtiEO3o9tDfog21zqFrsAN7WcRNFMGiw5LBTYUFpQVp3O&#10;RkFy2H+7Zt6l6+PvblMldXXL0nelhs998gbCU+8f4Xt7qxW8TifwfyYc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8cFcYAAADcAAAADwAAAAAAAAAAAAAAAACYAgAAZHJz&#10;L2Rvd25yZXYueG1sUEsFBgAAAAAEAAQA9QAAAIsDAAAAAA==&#10;" fillcolor="white [3212]" strokecolor="#4579b8 [3044]">
                  <v:shadow on="t" color="black" opacity="22937f" origin=",.5" offset="0,.63889mm"/>
                </v:rect>
                <v:rect id="Rectangle 953" o:spid="_x0000_s1170" style="position:absolute;left:2880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5jsYA&#10;AADcAAAADwAAAGRycy9kb3ducmV2LnhtbESPQWvCQBSE7wX/w/KE3upGS0VTVwlBWw+Fqi09P7LP&#10;JCb7NmS3Jvrr3YLQ4zAz3zCLVW9qcabWlZYVjEcRCOLM6pJzBd9fm6cZCOeRNdaWScGFHKyWg4cF&#10;xtp2vKfzweciQNjFqKDwvomldFlBBt3INsTBO9rWoA+yzaVusQtwU8tJFE2lwZLDQoENpQVl1eHX&#10;KEh2nz+umXXp2/708V4ldXXN0rVSj8M+eQXhqff/4Xt7qxXMX57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O5jsYAAADcAAAADwAAAAAAAAAAAAAAAACYAgAAZHJz&#10;L2Rvd25yZXYueG1sUEsFBgAAAAAEAAQA9QAAAIsDAAAAAA==&#10;" fillcolor="white [3212]" strokecolor="#4579b8 [3044]">
                  <v:shadow on="t" color="black" opacity="22937f" origin=",.5" offset="0,.63889mm"/>
                </v:rect>
                <v:rect id="Rectangle 954" o:spid="_x0000_s1171" style="position:absolute;left:3168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h+sYA&#10;AADcAAAADwAAAGRycy9kb3ducmV2LnhtbESPQWvCQBSE7wX/w/KE3upGaUVTVwlBWw+Fqi09P7LP&#10;JCb7NmS3Jvrr3YLQ4zAz3zCLVW9qcabWlZYVjEcRCOLM6pJzBd9fm6cZCOeRNdaWScGFHKyWg4cF&#10;xtp2vKfzweciQNjFqKDwvomldFlBBt3INsTBO9rWoA+yzaVusQtwU8tJFE2lwZLDQoENpQVl1eHX&#10;KEh2nz+umXXp2/708V4ldXXN0rVSj8M+eQXhqff/4Xt7qxXMX57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oh+sYAAADcAAAADwAAAAAAAAAAAAAAAACYAgAAZHJz&#10;L2Rvd25yZXYueG1sUEsFBgAAAAAEAAQA9QAAAIsDAAAAAA==&#10;" fillcolor="white [3212]" strokecolor="#4579b8 [3044]">
                  <v:shadow on="t" color="black" opacity="22937f" origin=",.5" offset="0,.63889mm"/>
                </v:rect>
                <v:rect id="Rectangle 955" o:spid="_x0000_s1172" style="position:absolute;left:3456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aEYccA&#10;AADcAAAADwAAAGRycy9kb3ducmV2LnhtbESPW2vCQBSE34X+h+UUfNNNC4pNXSWEenkQvLT0+ZA9&#10;TdJkz4bsaqK/vlsQfBxm5htmvuxNLS7UutKygpdxBII4s7rkXMHX52o0A+E8ssbaMim4koPl4mkw&#10;x1jbjo90OflcBAi7GBUU3jexlC4ryKAb24Y4eD+2NeiDbHOpW+wC3NTyNYqm0mDJYaHAhtKCsup0&#10;NgqSw/7bNbMuXR9/d5sqqatbln4oNXzuk3cQnnr/CN/bW63gbT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GhGHHAAAA3AAAAA8AAAAAAAAAAAAAAAAAmAIAAGRy&#10;cy9kb3ducmV2LnhtbFBLBQYAAAAABAAEAPUAAACMAwAAAAA=&#10;" fillcolor="white [3212]" strokecolor="#4579b8 [3044]">
                  <v:shadow on="t" color="black" opacity="22937f" origin=",.5" offset="0,.63889mm"/>
                </v:rect>
                <v:rect id="Rectangle 956" o:spid="_x0000_s1173" style="position:absolute;left:37440;top:2592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aFsYA&#10;AADcAAAADwAAAGRycy9kb3ducmV2LnhtbESPQWvCQBSE70L/w/IK3nRTQbHRVUJQ20OhNRXPj+wz&#10;SZN9G7Jbk/bXu0Khx2FmvmHW28E04kqdqywreJpGIIhzqysuFJw+95MlCOeRNTaWScEPOdhuHkZr&#10;jLXt+UjXzBciQNjFqKD0vo2ldHlJBt3UtsTBu9jOoA+yK6TusA9w08hZFC2kwYrDQoktpSXldfZt&#10;FCQf72fXLvv0cPx6e6mTpv7N051S48chWYHwNPj/8F/7VSt4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QaFsYAAADcAAAADwAAAAAAAAAAAAAAAACYAgAAZHJz&#10;L2Rvd25yZXYueG1sUEsFBgAAAAAEAAQA9QAAAIsDAAAAAA==&#10;" fillcolor="white [3212]" strokecolor="#4579b8 [3044]">
                  <v:shadow on="t" color="black" opacity="22937f" origin=",.5" offset="0,.63889mm"/>
                </v:rect>
                <v:rect id="Rectangle 957" o:spid="_x0000_s1174" style="position:absolute;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fhsQA&#10;AADcAAAADwAAAGRycy9kb3ducmV2LnhtbESPUWvCQBCE3wv9D8cWfNNLC1obPUUKLSooqPV9za1J&#10;aG4v5FaT9td7BaGPw8x8w0znnavUlZpQejbwPEhAEWfelpwb+Dp89MeggiBbrDyTgR8KMJ89Pkwx&#10;tb7lHV33kqsI4ZCigUKkTrUOWUEOw8DXxNE7+8ahRNnk2jbYRrir9EuSjLTDkuNCgTW9F5R97y/O&#10;gIw+uduE9XAdVtvlRfziePptjek9dYsJKKFO/sP39tIaeBu+wt+ZeAT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TH4bEAAAA3AAAAA8AAAAAAAAAAAAAAAAAmAIAAGRycy9k&#10;b3ducmV2LnhtbFBLBQYAAAAABAAEAPUAAACJAwAAAAA=&#10;" fillcolor="#84a6d1 [2260]" strokecolor="#4579b8 [3044]">
                  <v:shadow on="t" color="black" opacity="22937f" origin=",.5" offset="0,.63889mm"/>
                </v:rect>
                <v:rect id="Rectangle 958" o:spid="_x0000_s1175" style="position:absolute;left:28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L9MEA&#10;AADcAAAADwAAAGRycy9kb3ducmV2LnhtbERPS2vCQBC+F/wPywje6saC0kZXEcGiQgv1cR+zYxLM&#10;zobsaKK/vnso9PjxvWeLzlXqTk0oPRsYDRNQxJm3JecGjof16zuoIMgWK89k4EEBFvPeywxT61v+&#10;oftechVDOKRooBCpU61DVpDDMPQ1ceQuvnEoETa5tg22MdxV+i1JJtphybGhwJpWBWXX/c0ZkMkn&#10;d19hN96F7ffmJn55Oj9bYwb9bjkFJdTJv/jPvbEGPsZxbTwTj4C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Mi/TBAAAA3AAAAA8AAAAAAAAAAAAAAAAAmAIAAGRycy9kb3du&#10;cmV2LnhtbFBLBQYAAAAABAAEAPUAAACGAwAAAAA=&#10;" fillcolor="#84a6d1 [2260]" strokecolor="#4579b8 [3044]">
                  <v:shadow on="t" color="black" opacity="22937f" origin=",.5" offset="0,.63889mm"/>
                </v:rect>
                <v:rect id="Rectangle 959" o:spid="_x0000_s1176" style="position:absolute;left:57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OZMYA&#10;AADcAAAADwAAAGRycy9kb3ducmV2LnhtbESPT2vCQBTE70K/w/IK3nTTgkWjq4TQqgeh9Q+eH9ln&#10;EpN9G7KrSf303UKhx2FmfsMsVr2pxZ1aV1pW8DKOQBBnVpecKzgdP0ZTEM4ja6wtk4JvcrBaPg0W&#10;GGvb8Z7uB5+LAGEXo4LC+yaW0mUFGXRj2xAH72Jbgz7INpe6xS7ATS1fo+hNGiw5LBTYUFpQVh1u&#10;RkHy9Xl2zbRL1/vrblMldfXI0nelhs99Mgfhqff/4b/2ViuYTWbweyY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uOZMYAAADcAAAADwAAAAAAAAAAAAAAAACYAgAAZHJz&#10;L2Rvd25yZXYueG1sUEsFBgAAAAAEAAQA9QAAAIsDAAAAAA==&#10;" fillcolor="white [3212]" strokecolor="#4579b8 [3044]">
                  <v:shadow on="t" color="black" opacity="22937f" origin=",.5" offset="0,.63889mm"/>
                </v:rect>
                <v:rect id="Rectangle 960" o:spid="_x0000_s1177" style="position:absolute;left:86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3tRMMA&#10;AADcAAAADwAAAGRycy9kb3ducmV2LnhtbERPy26CQBTdm/QfJreJOx3aBVHqSAjpw0UTRRvXN8wV&#10;KMwdwkyF9us7CxOXJ+e9SSfTiSsNrrGs4GkZgSAurW64UvB1elusQDiPrLGzTAp+yUG6fZhtMNF2&#10;5IKuR1+JEMIuQQW1930ipStrMuiWticO3MUOBn2AQyX1gGMIN518jqJYGmw4NNTYU15T2R5/jILs&#10;sD+7fjXm78X350ebde1fmb8qNX+cshcQniZ/F9/cO61gHYf54U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3tRMMAAADcAAAADwAAAAAAAAAAAAAAAACYAgAAZHJzL2Rv&#10;d25yZXYueG1sUEsFBgAAAAAEAAQA9QAAAIgDAAAAAA==&#10;" fillcolor="white [3212]" strokecolor="#4579b8 [3044]">
                  <v:shadow on="t" color="black" opacity="22937f" origin=",.5" offset="0,.63889mm"/>
                </v:rect>
                <v:rect id="Rectangle 961" o:spid="_x0000_s1178" style="position:absolute;left:115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FI38cA&#10;AADcAAAADwAAAGRycy9kb3ducmV2LnhtbESPzWrDMBCE74G+g9hCb4nsHkLiRjHGtE0Phfy09LxY&#10;W9u1tTKWErt5+igQyHGYmW+YVTqaVpyod7VlBfEsAkFcWF1zqeD76226AOE8ssbWMin4Jwfp+mGy&#10;wkTbgfd0OvhSBAi7BBVU3neJlK6oyKCb2Y44eL+2N+iD7EupexwC3LTyOYrm0mDNYaHCjvKKiuZw&#10;NAqy3fbHdYshf9//fW6arG3ORf6q1NPjmL2A8DT6e/jW/tAKlvMYrmfCEZ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RSN/HAAAA3AAAAA8AAAAAAAAAAAAAAAAAmAIAAGRy&#10;cy9kb3ducmV2LnhtbFBLBQYAAAAABAAEAPUAAACMAwAAAAA=&#10;" fillcolor="white [3212]" strokecolor="#4579b8 [3044]">
                  <v:shadow on="t" color="black" opacity="22937f" origin=",.5" offset="0,.63889mm"/>
                </v:rect>
                <v:rect id="Rectangle 962" o:spid="_x0000_s1179" style="position:absolute;left:144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mLCMUA&#10;AADcAAAADwAAAGRycy9kb3ducmV2LnhtbESPQWsCMRSE74X+h/CE3mriUpa6GsUWhVLwUKs9PzbP&#10;zeLmZdmk7ra/3giCx2FmvmHmy8E14kxdqD1rmIwVCOLSm5orDfvvzfMriBCRDTaeScMfBVguHh/m&#10;WBjf8xedd7ESCcKhQA02xraQMpSWHIaxb4mTd/Sdw5hkV0nTYZ/grpGZUrl0WHNasNjSu6XytPt1&#10;GpR9yw/0/7nOgvp52a430/6wj1o/jYbVDESkId7Dt/aH0TDNM7ieS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YsIxQAAANwAAAAPAAAAAAAAAAAAAAAAAJgCAABkcnMv&#10;ZG93bnJldi54bWxQSwUGAAAAAAQABAD1AAAAigMAAAAA&#10;" fillcolor="#1f497d [3215]" strokecolor="#4579b8 [3044]">
                  <v:shadow on="t" color="black" opacity="22937f" origin=",.5" offset="0,.63889mm"/>
                </v:rect>
                <v:rect id="Rectangle 963" o:spid="_x0000_s1180" style="position:absolute;left:172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uk8UA&#10;AADcAAAADwAAAGRycy9kb3ducmV2LnhtbESPQWsCMRSE74X+h/AK3jSplkW3RtGiIAUPWu35sXnd&#10;LN28LJvUXfvrG0HocZiZb5j5sne1uFAbKs8ankcKBHHhTcWlhtPHdjgFESKywdozabhSgOXi8WGO&#10;ufEdH+hyjKVIEA45arAxNrmUobDkMIx8Q5y8L986jEm2pTQtdgnuajlWKpMOK04LFht6s1R8H3+c&#10;BmXX2Zl+3zfjoD5f9pvtrDufotaDp371CiJSH//D9/bOaJhlE7idS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S6TxQAAANwAAAAPAAAAAAAAAAAAAAAAAJgCAABkcnMv&#10;ZG93bnJldi54bWxQSwUGAAAAAAQABAD1AAAAigMAAAAA&#10;" fillcolor="#1f497d [3215]" strokecolor="#4579b8 [3044]">
                  <v:shadow on="t" color="black" opacity="22937f" origin=",.5" offset="0,.63889mm"/>
                </v:rect>
                <v:rect id="Rectangle 964" o:spid="_x0000_s1181" style="position:absolute;left:201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rR8YA&#10;AADcAAAADwAAAGRycy9kb3ducmV2LnhtbESPQWvCQBSE70L/w/IK3nRTEbHRVUJQ20OhNRXPj+wz&#10;SZN9G7Jbk/bXu0Khx2FmvmHW28E04kqdqywreJpGIIhzqysuFJw+95MlCOeRNTaWScEPOdhuHkZr&#10;jLXt+UjXzBciQNjFqKD0vo2ldHlJBt3UtsTBu9jOoA+yK6TusA9w08hZFC2kwYrDQoktpSXldfZt&#10;FCQf72fXLvv0cPx6e6mTpv7N051S48chWYHwNPj/8F/7VSt4Xszh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brR8YAAADcAAAADwAAAAAAAAAAAAAAAACYAgAAZHJz&#10;L2Rvd25yZXYueG1sUEsFBgAAAAAEAAQA9QAAAIsDAAAAAA==&#10;" fillcolor="white [3212]" strokecolor="#4579b8 [3044]">
                  <v:shadow on="t" color="black" opacity="22937f" origin=",.5" offset="0,.63889mm"/>
                </v:rect>
                <v:rect id="Rectangle 965" o:spid="_x0000_s1182" style="position:absolute;left:230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O3MYA&#10;AADcAAAADwAAAGRycy9kb3ducmV2LnhtbESPQWvCQBSE70L/w/IK3nRTQbHRVUJQ20OhNRXPj+wz&#10;SZN9G7Jbk/bXu0Khx2FmvmHW28E04kqdqywreJpGIIhzqysuFJw+95MlCOeRNTaWScEPOdhuHkZr&#10;jLXt+UjXzBciQNjFqKD0vo2ldHlJBt3UtsTBu9jOoA+yK6TusA9w08hZFC2kwYrDQoktpSXldfZt&#10;FCQf72fXLvv0cPx6e6mTpv7N051S48chWYHwNPj/8F/7VSt4Xszh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pO3MYAAADcAAAADwAAAAAAAAAAAAAAAACYAgAAZHJz&#10;L2Rvd25yZXYueG1sUEsFBgAAAAAEAAQA9QAAAIsDAAAAAA==&#10;" fillcolor="white [3212]" strokecolor="#4579b8 [3044]">
                  <v:shadow on="t" color="black" opacity="22937f" origin=",.5" offset="0,.63889mm"/>
                </v:rect>
                <v:rect id="Rectangle 966" o:spid="_x0000_s1183" style="position:absolute;left:2592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jQq8YA&#10;AADcAAAADwAAAGRycy9kb3ducmV2LnhtbESPT2vCQBTE7wW/w/KE3urGHoKNrhKC1h4KrX/w/Mg+&#10;k5js25BdTdpP3y0IHoeZ+Q2zWA2mETfqXGVZwXQSgSDOra64UHA8bF5mIJxH1thYJgU/5GC1HD0t&#10;MNG25x3d9r4QAcIuQQWl920ipctLMugmtiUO3tl2Bn2QXSF1h32Am0a+RlEsDVYcFkpsKSspr/dX&#10;oyD9/jq5dtZn77vL57ZOm/o3z9ZKPY+HdA7C0+Af4Xv7Qyt4i2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jQq8YAAADcAAAADwAAAAAAAAAAAAAAAACYAgAAZHJz&#10;L2Rvd25yZXYueG1sUEsFBgAAAAAEAAQA9QAAAIsDAAAAAA==&#10;" fillcolor="white [3212]" strokecolor="#4579b8 [3044]">
                  <v:shadow on="t" color="black" opacity="22937f" origin=",.5" offset="0,.63889mm"/>
                </v:rect>
                <v:rect id="Rectangle 967" o:spid="_x0000_s1184" style="position:absolute;left:2880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1MMcA&#10;AADcAAAADwAAAGRycy9kb3ducmV2LnhtbESPzWvCQBTE70L/h+UVvOmmPahNXSWE+nEQ/Gjp+ZF9&#10;TdJk34bsaqJ/fbcgeBxm5jfMfNmbWlyodaVlBS/jCARxZnXJuYKvz9VoBsJ5ZI21ZVJwJQfLxdNg&#10;jrG2HR/pcvK5CBB2MSoovG9iKV1WkEE3tg1x8H5sa9AH2eZSt9gFuKnlaxRNpMGSw0KBDaUFZdXp&#10;bBQkh/23a2Zduj7+7jZVUle3LP1QavjcJ+8gPPX+Eb63t1rB22QK/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0dTDHAAAA3AAAAA8AAAAAAAAAAAAAAAAAmAIAAGRy&#10;cy9kb3ducmV2LnhtbFBLBQYAAAAABAAEAPUAAACMAwAAAAA=&#10;" fillcolor="white [3212]" strokecolor="#4579b8 [3044]">
                  <v:shadow on="t" color="black" opacity="22937f" origin=",.5" offset="0,.63889mm"/>
                </v:rect>
                <v:rect id="Rectangle 968" o:spid="_x0000_s1185" style="position:absolute;left:3168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QsMA&#10;AADcAAAADwAAAGRycy9kb3ducmV2LnhtbERPy26CQBTdm/QfJreJOx3aBVHqSAjpw0UTRRvXN8wV&#10;KMwdwkyF9us7CxOXJ+e9SSfTiSsNrrGs4GkZgSAurW64UvB1elusQDiPrLGzTAp+yUG6fZhtMNF2&#10;5IKuR1+JEMIuQQW1930ipStrMuiWticO3MUOBn2AQyX1gGMIN518jqJYGmw4NNTYU15T2R5/jILs&#10;sD+7fjXm78X350ebde1fmb8qNX+cshcQniZ/F9/cO61gHYe14U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hQsMAAADcAAAADwAAAAAAAAAAAAAAAACYAgAAZHJzL2Rv&#10;d25yZXYueG1sUEsFBgAAAAAEAAQA9QAAAIgDAAAAAA==&#10;" fillcolor="white [3212]" strokecolor="#4579b8 [3044]">
                  <v:shadow on="t" color="black" opacity="22937f" origin=",.5" offset="0,.63889mm"/>
                </v:rect>
                <v:rect id="Rectangle 969" o:spid="_x0000_s1186" style="position:absolute;left:3456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0ZecUA&#10;AADcAAAADwAAAGRycy9kb3ducmV2LnhtbESPQWsCMRSE74X+h/CE3mqilKW7GsUWhVLwUKs9PzbP&#10;zeLmZdmk7ra/3giCx2FmvmHmy8E14kxdqD1rmIwVCOLSm5orDfvvzfMriBCRDTaeScMfBVguHh/m&#10;WBjf8xedd7ESCcKhQA02xraQMpSWHIaxb4mTd/Sdw5hkV0nTYZ/grpFTpTLpsOa0YLGld0vlaffr&#10;NCj7lh3o/3M9DernZbve5P1hH7V+Gg2rGYhIQ7yHb+0PoyHPcrieS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Rl5xQAAANwAAAAPAAAAAAAAAAAAAAAAAJgCAABkcnMv&#10;ZG93bnJldi54bWxQSwUGAAAAAAQABAD1AAAAigMAAAAA&#10;" fillcolor="#1f497d [3215]" strokecolor="#4579b8 [3044]">
                  <v:shadow on="t" color="black" opacity="22937f" origin=",.5" offset="0,.63889mm"/>
                </v:rect>
                <v:rect id="Rectangle 970" o:spid="_x0000_s1187" style="position:absolute;left:37440;top:2880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OcMA&#10;AADcAAAADwAAAGRycy9kb3ducmV2LnhtbERPW2vCMBR+F/wP4Qz2NpPJcNo1ihsKY+CDl+750Byb&#10;YnNSmsx2+/XLg+Djx3fPV4NrxJW6UHvW8DxRIIhLb2quNJyO26c5iBCRDTaeScMvBVgtx6McM+N7&#10;3tP1ECuRQjhkqMHG2GZShtKSwzDxLXHizr5zGBPsKmk67FO4a+RUqZl0WHNqsNjSh6XycvhxGpR9&#10;nxX097WZBvX9sttsF31xilo/PgzrNxCRhngX39yfRsPiNc1PZ9IR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mOcMAAADcAAAADwAAAAAAAAAAAAAAAACYAgAAZHJzL2Rv&#10;d25yZXYueG1sUEsFBgAAAAAEAAQA9QAAAIgDAAAAAA==&#10;" fillcolor="#1f497d [3215]" strokecolor="#4579b8 [3044]">
                  <v:shadow on="t" color="black" opacity="22937f" origin=",.5" offset="0,.63889mm"/>
                </v:rect>
                <v:rect id="Rectangle 971" o:spid="_x0000_s1188" style="position:absolute;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XZsQA&#10;AADcAAAADwAAAGRycy9kb3ducmV2LnhtbESPT4vCMBTE74LfITzBm6aKrNvaKCoIHlwX//T+aJ5t&#10;sXkpTdTut98sLHgcZuY3TLrqTC2e1LrKsoLJOAJBnFtdcaHgetmNPkE4j6yxtkwKfsjBatnvpZho&#10;++ITPc++EAHCLkEFpfdNIqXLSzLoxrYhDt7NtgZ9kG0hdYuvADe1nEbRhzRYcVgosaFtSfn9/DAK&#10;vo/rU3OdTW0c01d2PGTdXR42Sg0H3XoBwlPn3+H/9l4riOcT+Ds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7F2bEAAAA3AAAAA8AAAAAAAAAAAAAAAAAmAIAAGRycy9k&#10;b3ducmV2LnhtbFBLBQYAAAAABAAEAPUAAACJAwAAAAA=&#10;" fillcolor="#c6615e [2901]" strokecolor="#4579b8 [3044]">
                  <v:shadow on="t" color="black" opacity="22937f" origin=",.5" offset="0,.63889mm"/>
                </v:rect>
                <v:rect id="Rectangle 972" o:spid="_x0000_s1189" style="position:absolute;left:28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gfsQA&#10;AADcAAAADwAAAGRycy9kb3ducmV2LnhtbESPUWvCQBCE3wv9D8cW+qaXClobPUUKFSsoqPV9za1J&#10;aG4v5FaT9td7BaGPw8x8w0znnavUlZpQejbw0k9AEWfelpwb+Dp89MaggiBbrDyTgR8KMJ89Pkwx&#10;tb7lHV33kqsI4ZCigUKkTrUOWUEOQ9/XxNE7+8ahRNnk2jbYRrir9CBJRtphyXGhwJreC8q+9xdn&#10;QEZL7jZhPVyHz+3qIn5xPP22xjw/dYsJKKFO/sP39soaeHsdwN+ZeAT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R4H7EAAAA3AAAAA8AAAAAAAAAAAAAAAAAmAIAAGRycy9k&#10;b3ducmV2LnhtbFBLBQYAAAAABAAEAPUAAACJAwAAAAA=&#10;" fillcolor="#84a6d1 [2260]" strokecolor="#4579b8 [3044]">
                  <v:shadow on="t" color="black" opacity="22937f" origin=",.5" offset="0,.63889mm"/>
                </v:rect>
                <v:rect id="Rectangle 973" o:spid="_x0000_s1190" style="position:absolute;left:57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l7sYA&#10;AADcAAAADwAAAGRycy9kb3ducmV2LnhtbESPQWvCQBSE7wX/w/KE3upGC1VTVwlBWw+Fqi09P7LP&#10;JCb7NmS3Jvrr3YLQ4zAz3zCLVW9qcabWlZYVjEcRCOLM6pJzBd9fm6cZCOeRNdaWScGFHKyWg4cF&#10;xtp2vKfzweciQNjFqKDwvomldFlBBt3INsTBO9rWoA+yzaVusQtwU8tJFL1IgyWHhQIbSgvKqsOv&#10;UZDsPn9cM+vSt/3p471K6uqapWulHod98grCU+//w/f2ViuYT5/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bl7sYAAADcAAAADwAAAAAAAAAAAAAAAACYAgAAZHJz&#10;L2Rvd25yZXYueG1sUEsFBgAAAAAEAAQA9QAAAIsDAAAAAA==&#10;" fillcolor="white [3212]" strokecolor="#4579b8 [3044]">
                  <v:shadow on="t" color="black" opacity="22937f" origin=",.5" offset="0,.63889mm"/>
                </v:rect>
                <v:rect id="Rectangle 974" o:spid="_x0000_s1191" style="position:absolute;left:86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9msYA&#10;AADcAAAADwAAAGRycy9kb3ducmV2LnhtbESPQWvCQBSE7wX/w/KE3upGKVVTVwlBWw+Fqi09P7LP&#10;JCb7NmS3Jvrr3YLQ4zAz3zCLVW9qcabWlZYVjEcRCOLM6pJzBd9fm6cZCOeRNdaWScGFHKyWg4cF&#10;xtp2vKfzweciQNjFqKDwvomldFlBBt3INsTBO9rWoA+yzaVusQtwU8tJFL1IgyWHhQIbSgvKqsOv&#10;UZDsPn9cM+vSt/3p471K6uqapWulHod98grCU+//w/f2ViuYT5/h70w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9msYAAADcAAAADwAAAAAAAAAAAAAAAACYAgAAZHJz&#10;L2Rvd25yZXYueG1sUEsFBgAAAAAEAAQA9QAAAIsDAAAAAA==&#10;" fillcolor="white [3212]" strokecolor="#4579b8 [3044]">
                  <v:shadow on="t" color="black" opacity="22937f" origin=",.5" offset="0,.63889mm"/>
                </v:rect>
                <v:rect id="Rectangle 975" o:spid="_x0000_s1192" style="position:absolute;left:115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DOMQA&#10;AADcAAAADwAAAGRycy9kb3ducmV2LnhtbESPS2vCQBSF94X+h+EW3NVJxWd0lCIqFjc1iutL5jYJ&#10;zdwJmTFO++udgtDl4Tw+zmIVTC06al1lWcFbPwFBnFtdcaHgfNq+TkE4j6yxtkwKfsjBavn8tMBU&#10;2xsfqct8IeIIuxQVlN43qZQuL8mg69uGOHpftjXoo2wLqVu8xXFTy0GSjKXBiiOhxIbWJeXf2dVE&#10;SNedLrssHOiy/fj9nAxDUm2OSvVewvschKfg/8OP9l4rmE1G8Hc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AzjEAAAA3AAAAA8AAAAAAAAAAAAAAAAAmAIAAGRycy9k&#10;b3ducmV2LnhtbFBLBQYAAAAABAAEAPUAAACJAwAAAAA=&#10;" fillcolor="#d38482 [2261]" strokecolor="#4579b8 [3044]">
                  <v:shadow on="t" color="black" opacity="22937f" origin=",.5" offset="0,.63889mm"/>
                </v:rect>
                <v:rect id="Rectangle 976" o:spid="_x0000_s1193" style="position:absolute;left:144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GdscA&#10;AADcAAAADwAAAGRycy9kb3ducmV2LnhtbESPzWvCQBTE70L/h+UVvOmmPahNXSWE+nEQ/Gjp+ZF9&#10;TdJk34bsaqJ/fbcgeBxm5jfMfNmbWlyodaVlBS/jCARxZnXJuYKvz9VoBsJ5ZI21ZVJwJQfLxdNg&#10;jrG2HR/pcvK5CBB2MSoovG9iKV1WkEE3tg1x8H5sa9AH2eZSt9gFuKnlaxRNpMGSw0KBDaUFZdXp&#10;bBQkh/23a2Zduj7+7jZVUle3LP1QavjcJ+8gPPX+Eb63t1rB23Q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hRnbHAAAA3AAAAA8AAAAAAAAAAAAAAAAAmAIAAGRy&#10;cy9kb3ducmV2LnhtbFBLBQYAAAAABAAEAPUAAACMAwAAAAA=&#10;" fillcolor="white [3212]" strokecolor="#4579b8 [3044]">
                  <v:shadow on="t" color="black" opacity="22937f" origin=",.5" offset="0,.63889mm"/>
                </v:rect>
                <v:rect id="Rectangle 977" o:spid="_x0000_s1194" style="position:absolute;left:172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j7cYA&#10;AADcAAAADwAAAGRycy9kb3ducmV2LnhtbESPQWvCQBSE70L/w/IK3nRTD2qjq4SgtodCayqeH9ln&#10;kib7NmS3Ju2vd4VCj8PMfMOst4NpxJU6V1lW8DSNQBDnVldcKDh97idLEM4ja2wsk4IfcrDdPIzW&#10;GGvb85GumS9EgLCLUUHpfRtL6fKSDLqpbYmDd7GdQR9kV0jdYR/gppGzKJpLgxWHhRJbSkvK6+zb&#10;KEg+3s+uXfbp4fj19lInTf2bpzulxo9DsgLhafD/4b/2q1bwvFjA/Uw4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3j7cYAAADcAAAADwAAAAAAAAAAAAAAAACYAgAAZHJz&#10;L2Rvd25yZXYueG1sUEsFBgAAAAAEAAQA9QAAAIsDAAAAAA==&#10;" fillcolor="white [3212]" strokecolor="#4579b8 [3044]">
                  <v:shadow on="t" color="black" opacity="22937f" origin=",.5" offset="0,.63889mm"/>
                </v:rect>
                <v:rect id="Rectangle 978" o:spid="_x0000_s1195" style="position:absolute;left:201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G++8EA&#10;AADcAAAADwAAAGRycy9kb3ducmV2LnhtbERPTWvCQBC9C/6HZYTezEYptUldxRYED9FiqvchOybB&#10;7GzIrib+++5B8Ph438v1YBpxp87VlhXMohgEcWF1zaWC0992+gnCeWSNjWVS8CAH69V4tMRU256P&#10;dM99KUIIuxQVVN63qZSuqMigi2xLHLiL7Qz6ALtS6g77EG4aOY/jD2mw5tBQYUs/FRXX/GYU/B42&#10;x/b0PrdJQvvzITsPV5l9K/U2GTZfIDwN/iV+undaQbIIa8OZcAT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BvvvBAAAA3AAAAA8AAAAAAAAAAAAAAAAAmAIAAGRycy9kb3du&#10;cmV2LnhtbFBLBQYAAAAABAAEAPUAAACGAwAAAAA=&#10;" fillcolor="#c6615e [2901]" strokecolor="#4579b8 [3044]">
                  <v:shadow on="t" color="black" opacity="22937f" origin=",.5" offset="0,.63889mm"/>
                </v:rect>
                <v:rect id="Rectangle 979" o:spid="_x0000_s1196" style="position:absolute;left:230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BMYA&#10;AADcAAAADwAAAGRycy9kb3ducmV2LnhtbESPT2vCQBTE70K/w/IK3nTTHqxGVwmhVQ9C6x88P7LP&#10;JCb7NmRXk/rpu4VCj8PM/IZZrHpTizu1rrSs4GUcgSDOrC45V3A6foymIJxH1lhbJgXf5GC1fBos&#10;MNa24z3dDz4XAcIuRgWF900spcsKMujGtiEO3sW2Bn2QbS51i12Am1q+RtFEGiw5LBTYUFpQVh1u&#10;RkHy9Xl2zbRL1/vrblMldfXI0nelhs99Mgfhqff/4b/2ViuYvc3g90w4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SBMYAAADcAAAADwAAAAAAAAAAAAAAAACYAgAAZHJz&#10;L2Rvd25yZXYueG1sUEsFBgAAAAAEAAQA9QAAAIsDAAAAAA==&#10;" fillcolor="white [3212]" strokecolor="#4579b8 [3044]">
                  <v:shadow on="t" color="black" opacity="22937f" origin=",.5" offset="0,.63889mm"/>
                </v:rect>
                <v:rect id="Rectangle 980" o:spid="_x0000_s1197" style="position:absolute;left:2592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LvsMA&#10;AADcAAAADwAAAGRycy9kb3ducmV2LnhtbERPy2rCQBTdC/2H4Rbc6aQuSkwdJYRqXQg+Wrq+ZG6T&#10;NJk7ITOa6Nc7C8Hl4bwXq8E04kKdqywreJtGIIhzqysuFPx8rycxCOeRNTaWScGVHKyWL6MFJtr2&#10;fKTLyRcihLBLUEHpfZtI6fKSDLqpbYkD92c7gz7ArpC6wz6Em0bOouhdGqw4NJTYUlZSXp/ORkF6&#10;2P+6Nu6zzfF/91WnTX3Ls0+lxq9D+gHC0+Cf4od7qxXM4zA/nAlH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ELvsMAAADcAAAADwAAAAAAAAAAAAAAAACYAgAAZHJzL2Rv&#10;d25yZXYueG1sUEsFBgAAAAAEAAQA9QAAAIgDAAAAAA==&#10;" fillcolor="white [3212]" strokecolor="#4579b8 [3044]">
                  <v:shadow on="t" color="black" opacity="22937f" origin=",.5" offset="0,.63889mm"/>
                </v:rect>
                <v:rect id="Rectangle 981" o:spid="_x0000_s1198" style="position:absolute;left:2880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2uJcYA&#10;AADcAAAADwAAAGRycy9kb3ducmV2LnhtbESPT2vCQBTE7wW/w/KE3urGHiSNrhKC1R4KrX/w/Mg+&#10;k5js25BdTdpP3y0IHoeZ+Q2zWA2mETfqXGVZwXQSgSDOra64UHA8vL/EIJxH1thYJgU/5GC1HD0t&#10;MNG25x3d9r4QAcIuQQWl920ipctLMugmtiUO3tl2Bn2QXSF1h32Am0a+RtFMGqw4LJTYUlZSXu+v&#10;RkH6/XVybdxnm93lc1unTf2bZ2ulnsdDOgfhafCP8L39oRW8xVP4P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2uJcYAAADcAAAADwAAAAAAAAAAAAAAAACYAgAAZHJz&#10;L2Rvd25yZXYueG1sUEsFBgAAAAAEAAQA9QAAAIsDAAAAAA==&#10;" fillcolor="white [3212]" strokecolor="#4579b8 [3044]">
                  <v:shadow on="t" color="black" opacity="22937f" origin=",.5" offset="0,.63889mm"/>
                </v:rect>
                <v:rect id="Rectangle 982" o:spid="_x0000_s1199" style="position:absolute;left:3168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ra8QA&#10;AADcAAAADwAAAGRycy9kb3ducmV2LnhtbESPX2vCMBTF3wf7DuEOfJvpZKirRhljiuLLrOLzpbm2&#10;xeamNFmNfnojCD4ezp8fZzoPphYdta6yrOCjn4Agzq2uuFCw3y3exyCcR9ZYWyYFF3Iwn72+TDHV&#10;9sxb6jJfiDjCLkUFpfdNKqXLSzLo+rYhjt7RtgZ9lG0hdYvnOG5qOUiSoTRYcSSU2NBPSfkp+zcR&#10;0nW7wzILGzos1te/0WdIqt+tUr238D0B4Sn4Z/jRXmkFX+MB3M/EI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c62vEAAAA3AAAAA8AAAAAAAAAAAAAAAAAmAIAAGRycy9k&#10;b3ducmV2LnhtbFBLBQYAAAAABAAEAPUAAACJAwAAAAA=&#10;" fillcolor="#d38482 [2261]" strokecolor="#4579b8 [3044]">
                  <v:shadow on="t" color="black" opacity="22937f" origin=",.5" offset="0,.63889mm"/>
                </v:rect>
                <v:rect id="Rectangle 983" o:spid="_x0000_s1200" style="position:absolute;left:3456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OVycYA&#10;AADcAAAADwAAAGRycy9kb3ducmV2LnhtbESPT2vCQBTE70K/w/IK3nRTBUmjq4RQ/xwKVVs8P7Kv&#10;SZrs25BdTeyn7xYKPQ4z8xtmtRlMI27UucqygqdpBII4t7riQsHH+3YSg3AeWWNjmRTcycFm/TBa&#10;YaJtzye6nX0hAoRdggpK79tESpeXZNBNbUscvE/bGfRBdoXUHfYBbho5i6KFNFhxWCixpaykvD5f&#10;jYL0+HZxbdxnu9PX675Om/o7z16UGj8O6RKEp8H/h//aB63gOZ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OVycYAAADcAAAADwAAAAAAAAAAAAAAAACYAgAAZHJz&#10;L2Rvd25yZXYueG1sUEsFBgAAAAAEAAQA9QAAAIsDAAAAAA==&#10;" fillcolor="white [3212]" strokecolor="#4579b8 [3044]">
                  <v:shadow on="t" color="black" opacity="22937f" origin=",.5" offset="0,.63889mm"/>
                </v:rect>
                <v:rect id="Rectangle 984" o:spid="_x0000_s1201" style="position:absolute;left:37440;top:3168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NvcYA&#10;AADcAAAADwAAAGRycy9kb3ducmV2LnhtbESPT2vCQBTE70K/w/IK3nRTEUmjq4RQ/xwKVVs8P7Kv&#10;SZrs25BdTeyn7xYKPQ4z8xtmtRlMI27UucqygqdpBII4t7riQsHH+3YSg3AeWWNjmRTcycFm/TBa&#10;YaJtzye6nX0hAoRdggpK79tESpeXZNBNbUscvE/bGfRBdoXUHfYBbho5i6KFNFhxWCixpaykvD5f&#10;jYL0+HZxbdxnu9PX675Om/o7z16UGj8O6RKEp8H/h//aB63gOZ7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oNvcYAAADcAAAADwAAAAAAAAAAAAAAAACYAgAAZHJz&#10;L2Rvd25yZXYueG1sUEsFBgAAAAAEAAQA9QAAAIsDAAAAAA==&#10;" fillcolor="white [3212]" strokecolor="#4579b8 [3044]">
                  <v:shadow on="t" color="black" opacity="22937f" origin=",.5" offset="0,.63889mm"/>
                </v:rect>
                <v:rect id="Rectangle 985" o:spid="_x0000_s1202" style="position:absolute;left:20159;width:1;height:3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i8QA&#10;AADcAAAADwAAAGRycy9kb3ducmV2LnhtbESPT4vCMBTE78J+h/AWvGm6ouJ2jVJFwYv4Z0X2+Gye&#10;bdnmpTRR67c3guBxmJnfMONpY0pxpdoVlhV8dSMQxKnVBWcKDr/LzgiE88gaS8uk4E4OppOP1hhj&#10;bW+8o+veZyJA2MWoIPe+iqV0aU4GXddWxME729qgD7LOpK7xFuCmlL0oGkqDBYeFHCua55T+7y9G&#10;wR/3/WWTnI4LnKNcl+tk5txWqfZnk/yA8NT4d/jVXmkF36MBPM+EI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rYvEAAAA3AAAAA8AAAAAAAAAAAAAAAAAmAIAAGRycy9k&#10;b3ducmV2LnhtbFBLBQYAAAAABAAEAPUAAACJAwAAAAA=&#10;" fillcolor="#ccc [669]" strokecolor="#4579b8 [3044]" strokeweight="2pt">
                  <v:shadow on="t" color="black" opacity="22937f" origin=",.5" offset="0,.63889mm"/>
                </v:rect>
              </v:group>
            </w:pict>
          </mc:Fallback>
        </mc:AlternateContent>
      </w:r>
    </w:p>
    <w:p w14:paraId="5A1C5DB8" w14:textId="77777777" w:rsidR="004A149A" w:rsidRDefault="004A149A" w:rsidP="005D1069">
      <w:pPr>
        <w:pStyle w:val="Caption"/>
        <w:rPr>
          <w:b w:val="0"/>
        </w:rPr>
      </w:pPr>
    </w:p>
    <w:p w14:paraId="0D442F18" w14:textId="77777777" w:rsidR="004A149A" w:rsidRDefault="004A149A" w:rsidP="005D1069">
      <w:pPr>
        <w:pStyle w:val="Caption"/>
        <w:rPr>
          <w:b w:val="0"/>
        </w:rPr>
      </w:pPr>
    </w:p>
    <w:p w14:paraId="0A2DEAF5" w14:textId="17847D81" w:rsidR="005D1069" w:rsidRPr="000E319A" w:rsidRDefault="005D1069" w:rsidP="005D1069">
      <w:pPr>
        <w:pStyle w:val="Caption"/>
        <w:rPr>
          <w:b w:val="0"/>
        </w:rPr>
      </w:pPr>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F84C9C" w:rsidRPr="000E319A">
        <w:rPr>
          <w:b w:val="0"/>
          <w:noProof/>
        </w:rPr>
        <w:t>2</w:t>
      </w:r>
      <w:r w:rsidRPr="000E319A">
        <w:rPr>
          <w:b w:val="0"/>
        </w:rPr>
        <w:fldChar w:fldCharType="end"/>
      </w:r>
      <w:bookmarkEnd w:id="6"/>
      <w:r w:rsidRPr="000E319A">
        <w:rPr>
          <w:b w:val="0"/>
        </w:rPr>
        <w:t>.</w:t>
      </w:r>
      <w:proofErr w:type="gramEnd"/>
      <w:r w:rsidRPr="000E319A">
        <w:rPr>
          <w:b w:val="0"/>
        </w:rPr>
        <w:t xml:space="preserve"> Legacy DMRS placement for TTI of length 7 symbols (left).</w:t>
      </w:r>
      <w:r w:rsidR="003C5F2F" w:rsidRPr="000E319A">
        <w:rPr>
          <w:b w:val="0"/>
        </w:rPr>
        <w:t xml:space="preserve"> Modified pattern (right).</w:t>
      </w:r>
    </w:p>
    <w:p w14:paraId="52BDDA97" w14:textId="7924F8F8" w:rsidR="00A868E1" w:rsidRDefault="00A868E1" w:rsidP="00A868E1">
      <w:pPr>
        <w:rPr>
          <w:lang w:val="en-US"/>
        </w:rPr>
      </w:pPr>
      <w:r>
        <w:t xml:space="preserve">A simulation evaluating these two DMRS structures is shown in </w:t>
      </w:r>
      <w:r>
        <w:fldChar w:fldCharType="begin"/>
      </w:r>
      <w:r>
        <w:instrText xml:space="preserve"> REF _Ref447020128 \h </w:instrText>
      </w:r>
      <w:r>
        <w:fldChar w:fldCharType="separate"/>
      </w:r>
      <w:r w:rsidR="00BA07BA">
        <w:t xml:space="preserve">Figure </w:t>
      </w:r>
      <w:r w:rsidR="00BA07BA">
        <w:rPr>
          <w:noProof/>
        </w:rPr>
        <w:t>3</w:t>
      </w:r>
      <w:r>
        <w:fldChar w:fldCharType="end"/>
      </w:r>
      <w:r>
        <w:t xml:space="preserve">. </w:t>
      </w:r>
      <w:r>
        <w:rPr>
          <w:lang w:val="en-US"/>
        </w:rPr>
        <w:t xml:space="preserve">Simulation for both </w:t>
      </w:r>
      <w:r w:rsidRPr="007B7E02">
        <w:rPr>
          <w:lang w:val="en-US"/>
        </w:rPr>
        <w:t>QPSK 1/3, 16QAM 3/4 and 64QAM 5/6</w:t>
      </w:r>
      <w:r>
        <w:rPr>
          <w:lang w:val="en-US"/>
        </w:rPr>
        <w:t xml:space="preserve"> are shown in the same figure, with a single layer over an EPA channel with low correlation. It is visible that the 7-symbols TTI has significantly higher BLER than both 2 and 14</w:t>
      </w:r>
      <w:r w:rsidR="00BA5319">
        <w:rPr>
          <w:lang w:val="en-US"/>
        </w:rPr>
        <w:t>-</w:t>
      </w:r>
      <w:r>
        <w:rPr>
          <w:lang w:val="en-US"/>
        </w:rPr>
        <w:t>symbols TTI. By moving the DMRS RE to earlier symbols, the performance is significantly improved. However, both 2 and 14 symbols TTI give better BLER, so a completely new DMRS structure might be needed for 7</w:t>
      </w:r>
      <w:r w:rsidR="00BA5319">
        <w:rPr>
          <w:lang w:val="en-US"/>
        </w:rPr>
        <w:t>-</w:t>
      </w:r>
      <w:r>
        <w:rPr>
          <w:lang w:val="en-US"/>
        </w:rPr>
        <w:t>symbols DMRS. Even when the DMRS is placed in the center of the T</w:t>
      </w:r>
      <w:r w:rsidR="00937755">
        <w:rPr>
          <w:lang w:val="en-US"/>
        </w:rPr>
        <w:t xml:space="preserve">TI, channel estimates will be flat over time, in comparison to the 14-symbols TTI, where a linear interpolation can be done between the </w:t>
      </w:r>
      <w:r w:rsidR="00951559">
        <w:rPr>
          <w:lang w:val="en-US"/>
        </w:rPr>
        <w:t>DM</w:t>
      </w:r>
      <w:r w:rsidR="00937755">
        <w:rPr>
          <w:lang w:val="en-US"/>
        </w:rPr>
        <w:t>RS positions 7 symbols apart.</w:t>
      </w:r>
      <w:r w:rsidR="00E66FF6">
        <w:rPr>
          <w:lang w:val="en-US"/>
        </w:rPr>
        <w:t xml:space="preserve"> In the rest of the simulations, the modified DMRS pattern </w:t>
      </w:r>
      <w:r w:rsidR="00951559">
        <w:rPr>
          <w:lang w:val="en-US"/>
        </w:rPr>
        <w:t xml:space="preserve">with centered RE </w:t>
      </w:r>
      <w:r w:rsidR="00E66FF6">
        <w:rPr>
          <w:lang w:val="en-US"/>
        </w:rPr>
        <w:t>is used</w:t>
      </w:r>
      <w:r w:rsidR="009B621F">
        <w:rPr>
          <w:lang w:val="en-US"/>
        </w:rPr>
        <w:t xml:space="preserve"> for slot-length TTI</w:t>
      </w:r>
      <w:r w:rsidR="00E66FF6">
        <w:rPr>
          <w:lang w:val="en-US"/>
        </w:rPr>
        <w:t>.</w:t>
      </w:r>
    </w:p>
    <w:p w14:paraId="4651679B" w14:textId="77777777" w:rsidR="00E66FF6" w:rsidRDefault="00E66FF6" w:rsidP="00A868E1">
      <w:pPr>
        <w:rPr>
          <w:lang w:val="en-US"/>
        </w:rPr>
      </w:pPr>
    </w:p>
    <w:p w14:paraId="31CCF6EF" w14:textId="1A7042E6" w:rsidR="00957641" w:rsidRDefault="00957641" w:rsidP="00957641">
      <w:pPr>
        <w:pStyle w:val="Proposal"/>
        <w:numPr>
          <w:ilvl w:val="0"/>
          <w:numId w:val="12"/>
        </w:numPr>
      </w:pPr>
      <w:r w:rsidRPr="00957641">
        <w:t xml:space="preserve">Study </w:t>
      </w:r>
      <w:r w:rsidR="00C814EB">
        <w:t>suitable</w:t>
      </w:r>
      <w:r w:rsidR="00C814EB" w:rsidRPr="00957641">
        <w:t xml:space="preserve"> </w:t>
      </w:r>
      <w:r w:rsidRPr="00957641">
        <w:t xml:space="preserve">DMRS patterns for different </w:t>
      </w:r>
      <w:proofErr w:type="spellStart"/>
      <w:r w:rsidRPr="00957641">
        <w:t>sTTI</w:t>
      </w:r>
      <w:proofErr w:type="spellEnd"/>
      <w:r w:rsidRPr="00957641">
        <w:t xml:space="preserve"> lengths</w:t>
      </w:r>
      <w:r>
        <w:t>.</w:t>
      </w:r>
    </w:p>
    <w:p w14:paraId="633BADD1" w14:textId="5FC32E52" w:rsidR="00A868E1" w:rsidRDefault="00A868E1" w:rsidP="00A868E1">
      <w:pPr>
        <w:pStyle w:val="Proposal"/>
        <w:numPr>
          <w:ilvl w:val="0"/>
          <w:numId w:val="12"/>
        </w:numPr>
        <w:textAlignment w:val="auto"/>
      </w:pPr>
      <w:r w:rsidRPr="00704EBC">
        <w:t xml:space="preserve">For slot-length TTI using DMRS, </w:t>
      </w:r>
      <w:r w:rsidR="00A9350E">
        <w:t xml:space="preserve">re-design </w:t>
      </w:r>
      <w:r w:rsidRPr="00704EBC">
        <w:t>the DMRS pattern, as the legacy DMRS pattern is not efficient with high Doppler spread.</w:t>
      </w:r>
    </w:p>
    <w:p w14:paraId="340C9EFA" w14:textId="77777777" w:rsidR="00A868E1" w:rsidRDefault="00A868E1" w:rsidP="00A868E1">
      <w:pPr>
        <w:rPr>
          <w:lang w:val="en-US"/>
        </w:rPr>
      </w:pPr>
    </w:p>
    <w:p w14:paraId="6290B7AC" w14:textId="77777777" w:rsidR="00A868E1" w:rsidRPr="00A868E1" w:rsidRDefault="00A868E1" w:rsidP="00A868E1">
      <w:pPr>
        <w:rPr>
          <w:lang w:val="en-US"/>
        </w:rPr>
      </w:pPr>
    </w:p>
    <w:p w14:paraId="44D0E992" w14:textId="77777777" w:rsidR="00A868E1" w:rsidRPr="00A1347B" w:rsidRDefault="00A868E1" w:rsidP="00A868E1">
      <w:pPr>
        <w:jc w:val="cente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3B6835E8" wp14:editId="38F65D90">
            <wp:extent cx="3010194" cy="2400534"/>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ers\enikand\svn\fga\2016\RAN1_84_Feb2016_low_latency\results\ssf\spdsch_r1_84_dmrs_time2b_results_figure184014111.pn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010194" cy="2400534"/>
                    </a:xfrm>
                    <a:prstGeom prst="rect">
                      <a:avLst/>
                    </a:prstGeom>
                    <a:noFill/>
                    <a:ln>
                      <a:noFill/>
                    </a:ln>
                  </pic:spPr>
                </pic:pic>
              </a:graphicData>
            </a:graphic>
          </wp:inline>
        </w:drawing>
      </w:r>
    </w:p>
    <w:p w14:paraId="1D9D6CEB" w14:textId="5DD4E58A" w:rsidR="00A868E1" w:rsidRPr="000E319A" w:rsidRDefault="00A868E1" w:rsidP="00A868E1">
      <w:pPr>
        <w:pStyle w:val="Caption"/>
        <w:rPr>
          <w:b w:val="0"/>
        </w:rPr>
      </w:pPr>
      <w:bookmarkStart w:id="7" w:name="_Ref447020128"/>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BA07BA" w:rsidRPr="000E319A">
        <w:rPr>
          <w:b w:val="0"/>
          <w:noProof/>
        </w:rPr>
        <w:t>3</w:t>
      </w:r>
      <w:r w:rsidRPr="000E319A">
        <w:rPr>
          <w:b w:val="0"/>
        </w:rPr>
        <w:fldChar w:fldCharType="end"/>
      </w:r>
      <w:bookmarkEnd w:id="7"/>
      <w:r w:rsidRPr="000E319A">
        <w:rPr>
          <w:b w:val="0"/>
        </w:rPr>
        <w:t>.</w:t>
      </w:r>
      <w:proofErr w:type="gramEnd"/>
      <w:r w:rsidRPr="000E319A">
        <w:rPr>
          <w:b w:val="0"/>
        </w:rPr>
        <w:t xml:space="preserve"> DMRS demodulation performance</w:t>
      </w:r>
      <w:r w:rsidR="00951559" w:rsidRPr="000E319A">
        <w:rPr>
          <w:b w:val="0"/>
        </w:rPr>
        <w:t xml:space="preserve"> for </w:t>
      </w:r>
      <w:proofErr w:type="gramStart"/>
      <w:r w:rsidR="00951559" w:rsidRPr="000E319A">
        <w:rPr>
          <w:b w:val="0"/>
        </w:rPr>
        <w:t>both QPSK</w:t>
      </w:r>
      <w:proofErr w:type="gramEnd"/>
      <w:r w:rsidR="00951559" w:rsidRPr="000E319A">
        <w:rPr>
          <w:b w:val="0"/>
        </w:rPr>
        <w:t>, 16QAM and 64QAM</w:t>
      </w:r>
      <w:r w:rsidRPr="000E319A">
        <w:rPr>
          <w:b w:val="0"/>
        </w:rPr>
        <w:t xml:space="preserve">. </w:t>
      </w:r>
      <w:proofErr w:type="gramStart"/>
      <w:r w:rsidRPr="000E319A">
        <w:rPr>
          <w:b w:val="0"/>
        </w:rPr>
        <w:t xml:space="preserve">Comparison of legacy DMRS pattern for slot-length TTI and modified pattern according to </w:t>
      </w:r>
      <w:r w:rsidRPr="000E319A">
        <w:rPr>
          <w:b w:val="0"/>
        </w:rPr>
        <w:fldChar w:fldCharType="begin"/>
      </w:r>
      <w:r w:rsidRPr="000E319A">
        <w:rPr>
          <w:b w:val="0"/>
        </w:rPr>
        <w:instrText xml:space="preserve"> REF _Ref442270537 \h </w:instrText>
      </w:r>
      <w:r w:rsidR="00DA0F41">
        <w:rPr>
          <w:b w:val="0"/>
        </w:rPr>
        <w:instrText xml:space="preserve"> \* MERGEFORMAT </w:instrText>
      </w:r>
      <w:r w:rsidRPr="000E319A">
        <w:rPr>
          <w:b w:val="0"/>
        </w:rPr>
      </w:r>
      <w:r w:rsidRPr="000E319A">
        <w:rPr>
          <w:b w:val="0"/>
        </w:rPr>
        <w:fldChar w:fldCharType="separate"/>
      </w:r>
      <w:r w:rsidR="00951559" w:rsidRPr="000E319A">
        <w:rPr>
          <w:b w:val="0"/>
        </w:rPr>
        <w:t xml:space="preserve">Figure </w:t>
      </w:r>
      <w:r w:rsidR="00951559" w:rsidRPr="000E319A">
        <w:rPr>
          <w:b w:val="0"/>
          <w:noProof/>
        </w:rPr>
        <w:t>1</w:t>
      </w:r>
      <w:r w:rsidRPr="000E319A">
        <w:rPr>
          <w:b w:val="0"/>
        </w:rPr>
        <w:fldChar w:fldCharType="end"/>
      </w:r>
      <w:r w:rsidRPr="000E319A">
        <w:rPr>
          <w:b w:val="0"/>
        </w:rPr>
        <w:t>.</w:t>
      </w:r>
      <w:proofErr w:type="gramEnd"/>
      <w:r w:rsidRPr="000E319A">
        <w:rPr>
          <w:b w:val="0"/>
        </w:rPr>
        <w:t xml:space="preserve"> EPA LOW, 60 km/h, 50 PRB, rank 1. </w:t>
      </w:r>
    </w:p>
    <w:p w14:paraId="7C88E213" w14:textId="77777777" w:rsidR="005D1069" w:rsidRPr="00A868E1" w:rsidRDefault="005D1069" w:rsidP="005D1069"/>
    <w:p w14:paraId="35739221" w14:textId="77777777" w:rsidR="005D1069" w:rsidRDefault="005D1069" w:rsidP="005D1069">
      <w:pPr>
        <w:pStyle w:val="Heading2"/>
        <w:rPr>
          <w:lang w:val="en-US"/>
        </w:rPr>
      </w:pPr>
      <w:r>
        <w:rPr>
          <w:lang w:val="en-US"/>
        </w:rPr>
        <w:t>TM9 results, using DMRS</w:t>
      </w:r>
    </w:p>
    <w:p w14:paraId="2DB9DC7F" w14:textId="287A0DE7" w:rsidR="005D1069" w:rsidRDefault="00957641" w:rsidP="005D1069">
      <w:pPr>
        <w:rPr>
          <w:lang w:val="en-US"/>
        </w:rPr>
      </w:pPr>
      <w:r>
        <w:rPr>
          <w:lang w:val="en-US"/>
        </w:rPr>
        <w:t>This section shows demodulation performance using DMRS</w:t>
      </w:r>
      <w:r w:rsidR="005D1069">
        <w:rPr>
          <w:lang w:val="en-US"/>
        </w:rPr>
        <w:t xml:space="preserve"> </w:t>
      </w:r>
      <w:r>
        <w:rPr>
          <w:lang w:val="en-US"/>
        </w:rPr>
        <w:t xml:space="preserve">for </w:t>
      </w:r>
      <w:r w:rsidR="00FA5137">
        <w:rPr>
          <w:lang w:val="en-US"/>
        </w:rPr>
        <w:t>selected</w:t>
      </w:r>
      <w:r>
        <w:rPr>
          <w:lang w:val="en-US"/>
        </w:rPr>
        <w:t xml:space="preserve"> cases. Results for further cases are tabulated in the appendix. </w:t>
      </w:r>
      <w:r w:rsidR="005D1069">
        <w:rPr>
          <w:lang w:val="en-US"/>
        </w:rPr>
        <w:t>Simulation</w:t>
      </w:r>
      <w:r>
        <w:rPr>
          <w:lang w:val="en-US"/>
        </w:rPr>
        <w:t>s</w:t>
      </w:r>
      <w:r w:rsidR="005D1069">
        <w:rPr>
          <w:lang w:val="en-US"/>
        </w:rPr>
        <w:t xml:space="preserve"> for both </w:t>
      </w:r>
      <w:r w:rsidR="005D1069" w:rsidRPr="007B7E02">
        <w:rPr>
          <w:lang w:val="en-US"/>
        </w:rPr>
        <w:t>QPSK 1/3, 16QAM 3/4 and 64QAM 5/6</w:t>
      </w:r>
      <w:r w:rsidR="005D1069">
        <w:rPr>
          <w:lang w:val="en-US"/>
        </w:rPr>
        <w:t xml:space="preserve"> are shown in the same figure</w:t>
      </w:r>
      <w:r w:rsidR="00951559">
        <w:rPr>
          <w:lang w:val="en-US"/>
        </w:rPr>
        <w:t>s</w:t>
      </w:r>
      <w:r w:rsidR="005D1069">
        <w:rPr>
          <w:lang w:val="en-US"/>
        </w:rPr>
        <w:t>. In addition to simulations of short TTI length between 2 and 7 symbols, legacy TTI length of 14 symbols is shown as reference.</w:t>
      </w:r>
      <w:r>
        <w:rPr>
          <w:lang w:val="en-US"/>
        </w:rPr>
        <w:t xml:space="preserve"> </w:t>
      </w:r>
      <w:r w:rsidR="005D1069">
        <w:rPr>
          <w:lang w:val="en-US"/>
        </w:rPr>
        <w:t>No PRB bundling is used in the frequency direction.</w:t>
      </w:r>
    </w:p>
    <w:p w14:paraId="7341C498" w14:textId="14622B90" w:rsidR="005D1069" w:rsidRDefault="00957641" w:rsidP="005D1069">
      <w:pPr>
        <w:rPr>
          <w:lang w:val="en-US"/>
        </w:rPr>
      </w:pPr>
      <w:r>
        <w:rPr>
          <w:lang w:val="en-US"/>
        </w:rPr>
        <w:fldChar w:fldCharType="begin"/>
      </w:r>
      <w:r>
        <w:rPr>
          <w:lang w:val="en-US"/>
        </w:rPr>
        <w:instrText xml:space="preserve"> REF _Ref441677143 \h </w:instrText>
      </w:r>
      <w:r>
        <w:rPr>
          <w:lang w:val="en-US"/>
        </w:rPr>
      </w:r>
      <w:r>
        <w:rPr>
          <w:lang w:val="en-US"/>
        </w:rPr>
        <w:fldChar w:fldCharType="separate"/>
      </w:r>
      <w:r w:rsidR="00673DEE">
        <w:t xml:space="preserve">Figure </w:t>
      </w:r>
      <w:r w:rsidR="00673DEE">
        <w:rPr>
          <w:noProof/>
        </w:rPr>
        <w:t>4</w:t>
      </w:r>
      <w:r>
        <w:rPr>
          <w:lang w:val="en-US"/>
        </w:rPr>
        <w:fldChar w:fldCharType="end"/>
      </w:r>
      <w:r>
        <w:rPr>
          <w:lang w:val="en-US"/>
        </w:rPr>
        <w:t xml:space="preserve"> shows PDSCH demodulation performance (both throughput and BLER) for a single layer using DMRS, for an EPA 3 km/h channel with low correlation. </w:t>
      </w:r>
      <w:r w:rsidR="005D1069">
        <w:rPr>
          <w:lang w:val="en-US"/>
        </w:rPr>
        <w:t xml:space="preserve">From </w:t>
      </w:r>
      <w:r w:rsidR="005D1069">
        <w:rPr>
          <w:lang w:val="en-US"/>
        </w:rPr>
        <w:fldChar w:fldCharType="begin"/>
      </w:r>
      <w:r w:rsidR="005D1069">
        <w:rPr>
          <w:lang w:val="en-US"/>
        </w:rPr>
        <w:instrText xml:space="preserve"> REF _Ref441677143 \h </w:instrText>
      </w:r>
      <w:r w:rsidR="005D1069">
        <w:rPr>
          <w:lang w:val="en-US"/>
        </w:rPr>
      </w:r>
      <w:r w:rsidR="005D1069">
        <w:rPr>
          <w:lang w:val="en-US"/>
        </w:rPr>
        <w:fldChar w:fldCharType="separate"/>
      </w:r>
      <w:r w:rsidR="00DB68E8">
        <w:t xml:space="preserve">Figure </w:t>
      </w:r>
      <w:r w:rsidR="00DB68E8">
        <w:rPr>
          <w:noProof/>
        </w:rPr>
        <w:t>4</w:t>
      </w:r>
      <w:r w:rsidR="005D1069">
        <w:rPr>
          <w:lang w:val="en-US"/>
        </w:rPr>
        <w:fldChar w:fldCharType="end"/>
      </w:r>
      <w:r w:rsidR="005D1069">
        <w:rPr>
          <w:lang w:val="en-US"/>
        </w:rPr>
        <w:t xml:space="preserve"> </w:t>
      </w:r>
      <w:r w:rsidR="00576329">
        <w:rPr>
          <w:lang w:val="en-US"/>
        </w:rPr>
        <w:t xml:space="preserve">it </w:t>
      </w:r>
      <w:r w:rsidR="005D1069">
        <w:rPr>
          <w:lang w:val="en-US"/>
        </w:rPr>
        <w:t xml:space="preserve">can be seen that the reduction of peak throughput is more affected </w:t>
      </w:r>
      <w:r w:rsidR="00951559">
        <w:rPr>
          <w:lang w:val="en-US"/>
        </w:rPr>
        <w:t xml:space="preserve">with </w:t>
      </w:r>
      <w:r w:rsidR="005D1069">
        <w:rPr>
          <w:lang w:val="en-US"/>
        </w:rPr>
        <w:t>decreasing TTI length than when using CRS as done in</w:t>
      </w:r>
      <w:r w:rsidR="00735F96">
        <w:rPr>
          <w:lang w:val="en-US"/>
        </w:rPr>
        <w:t xml:space="preserve"> </w:t>
      </w:r>
      <w:r w:rsidR="00C612F8">
        <w:rPr>
          <w:lang w:val="en-US"/>
        </w:rPr>
        <w:fldChar w:fldCharType="begin"/>
      </w:r>
      <w:r w:rsidR="00C612F8">
        <w:rPr>
          <w:lang w:val="en-US"/>
        </w:rPr>
        <w:instrText xml:space="preserve"> REF _Ref447261350 \r \h </w:instrText>
      </w:r>
      <w:r w:rsidR="00C612F8">
        <w:rPr>
          <w:lang w:val="en-US"/>
        </w:rPr>
      </w:r>
      <w:r w:rsidR="00C612F8">
        <w:rPr>
          <w:lang w:val="en-US"/>
        </w:rPr>
        <w:fldChar w:fldCharType="separate"/>
      </w:r>
      <w:r w:rsidR="00C612F8">
        <w:rPr>
          <w:lang w:val="en-US"/>
        </w:rPr>
        <w:t>[2]</w:t>
      </w:r>
      <w:r w:rsidR="00C612F8">
        <w:rPr>
          <w:lang w:val="en-US"/>
        </w:rPr>
        <w:fldChar w:fldCharType="end"/>
      </w:r>
      <w:r w:rsidR="005D1069">
        <w:rPr>
          <w:lang w:val="en-US"/>
        </w:rPr>
        <w:t>. This is due to the fact that not only short PDCCH and CRC overhead but also DMRS overhead</w:t>
      </w:r>
      <w:r w:rsidR="00AA40A0">
        <w:rPr>
          <w:lang w:val="en-US"/>
        </w:rPr>
        <w:t xml:space="preserve"> are added</w:t>
      </w:r>
      <w:r w:rsidR="005D1069">
        <w:rPr>
          <w:lang w:val="en-US"/>
        </w:rPr>
        <w:t xml:space="preserve"> </w:t>
      </w:r>
      <w:r w:rsidR="00AA40A0">
        <w:rPr>
          <w:lang w:val="en-US"/>
        </w:rPr>
        <w:t xml:space="preserve">more frequently </w:t>
      </w:r>
      <w:r w:rsidR="005D1069">
        <w:rPr>
          <w:lang w:val="en-US"/>
        </w:rPr>
        <w:t xml:space="preserve">for shorter TTI lengths. </w:t>
      </w:r>
      <w:r w:rsidR="00061FB9">
        <w:rPr>
          <w:lang w:val="en-US"/>
        </w:rPr>
        <w:t xml:space="preserve">However, DMRS transmission </w:t>
      </w:r>
      <w:r w:rsidR="00256528">
        <w:rPr>
          <w:lang w:val="en-US"/>
        </w:rPr>
        <w:t xml:space="preserve">is not </w:t>
      </w:r>
      <w:r w:rsidR="00061FB9">
        <w:rPr>
          <w:lang w:val="en-US"/>
        </w:rPr>
        <w:t>needed in every 2-symbol TTI if the same UE is scheduled on consecutive 2</w:t>
      </w:r>
      <w:r w:rsidR="003E6212">
        <w:rPr>
          <w:lang w:val="en-US"/>
        </w:rPr>
        <w:t>-</w:t>
      </w:r>
      <w:r w:rsidR="00061FB9">
        <w:rPr>
          <w:lang w:val="en-US"/>
        </w:rPr>
        <w:t>symbol TTI</w:t>
      </w:r>
      <w:r w:rsidR="003E6212">
        <w:rPr>
          <w:lang w:val="en-US"/>
        </w:rPr>
        <w:t>s</w:t>
      </w:r>
      <w:r w:rsidR="00061FB9">
        <w:rPr>
          <w:lang w:val="en-US"/>
        </w:rPr>
        <w:t xml:space="preserve">. </w:t>
      </w:r>
      <w:r w:rsidR="005D1069">
        <w:rPr>
          <w:lang w:val="en-US"/>
        </w:rPr>
        <w:t xml:space="preserve">Assuming that only every second TTI needs a DMRS </w:t>
      </w:r>
      <w:r w:rsidR="005D1069">
        <w:rPr>
          <w:lang w:val="en-US"/>
        </w:rPr>
        <w:lastRenderedPageBreak/>
        <w:t>transmission, the results for the 2-symbol TTI case can be improved</w:t>
      </w:r>
      <w:r w:rsidR="00DA459F">
        <w:rPr>
          <w:lang w:val="en-US"/>
        </w:rPr>
        <w:t xml:space="preserve"> as shown in </w:t>
      </w:r>
      <w:r w:rsidR="00DA459F">
        <w:rPr>
          <w:lang w:val="en-US"/>
        </w:rPr>
        <w:fldChar w:fldCharType="begin"/>
      </w:r>
      <w:r w:rsidR="00DA459F">
        <w:rPr>
          <w:lang w:val="en-US"/>
        </w:rPr>
        <w:instrText xml:space="preserve"> REF _Ref441677143 \h </w:instrText>
      </w:r>
      <w:r w:rsidR="00DA459F">
        <w:rPr>
          <w:lang w:val="en-US"/>
        </w:rPr>
      </w:r>
      <w:r w:rsidR="00DA459F">
        <w:rPr>
          <w:lang w:val="en-US"/>
        </w:rPr>
        <w:fldChar w:fldCharType="separate"/>
      </w:r>
      <w:r w:rsidR="00DA459F">
        <w:t xml:space="preserve">Figure </w:t>
      </w:r>
      <w:r w:rsidR="00DA459F">
        <w:rPr>
          <w:noProof/>
        </w:rPr>
        <w:t>4</w:t>
      </w:r>
      <w:r w:rsidR="00DA459F">
        <w:rPr>
          <w:lang w:val="en-US"/>
        </w:rPr>
        <w:fldChar w:fldCharType="end"/>
      </w:r>
      <w:r w:rsidR="005D1069">
        <w:rPr>
          <w:lang w:val="en-US"/>
        </w:rPr>
        <w:t>. We see that the 14-symbol TTI case has a slightly lower BLER for QPSK, as it then benefits from the double number of RE per TTI.</w:t>
      </w:r>
    </w:p>
    <w:p w14:paraId="7C58470C" w14:textId="152DE7B1" w:rsidR="00E66FF6" w:rsidRDefault="002A750D" w:rsidP="00E66FF6">
      <w:pPr>
        <w:pStyle w:val="Proposal"/>
        <w:numPr>
          <w:ilvl w:val="0"/>
          <w:numId w:val="12"/>
        </w:numPr>
        <w:textAlignment w:val="auto"/>
      </w:pPr>
      <w:r>
        <w:rPr>
          <w:lang w:val="en-US"/>
        </w:rPr>
        <w:t>A</w:t>
      </w:r>
      <w:r w:rsidR="00E81A8D">
        <w:rPr>
          <w:lang w:val="en-US"/>
        </w:rPr>
        <w:t>llow</w:t>
      </w:r>
      <w:r>
        <w:rPr>
          <w:lang w:val="en-US"/>
        </w:rPr>
        <w:t xml:space="preserve"> in the shortened TTI design</w:t>
      </w:r>
      <w:r w:rsidR="00E81A8D">
        <w:rPr>
          <w:lang w:val="en-US"/>
        </w:rPr>
        <w:t xml:space="preserve"> that </w:t>
      </w:r>
      <w:r w:rsidR="00E66FF6">
        <w:rPr>
          <w:lang w:val="en-US"/>
        </w:rPr>
        <w:t xml:space="preserve">DMRS </w:t>
      </w:r>
      <w:r w:rsidR="007D2F63">
        <w:rPr>
          <w:lang w:val="en-US"/>
        </w:rPr>
        <w:t xml:space="preserve">is not sent </w:t>
      </w:r>
      <w:r w:rsidR="00E66FF6">
        <w:rPr>
          <w:lang w:val="en-US"/>
        </w:rPr>
        <w:t>in every TTI if the same user has recently been scheduled.</w:t>
      </w:r>
    </w:p>
    <w:p w14:paraId="1E59F6A8" w14:textId="77777777" w:rsidR="00E66FF6" w:rsidRPr="00E66FF6" w:rsidRDefault="00E66FF6" w:rsidP="005D1069"/>
    <w:p w14:paraId="3D1FEACA" w14:textId="77777777" w:rsidR="005D1069" w:rsidRPr="00A1347B"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433E5168" wp14:editId="0F815C9A">
            <wp:extent cx="2968978" cy="2394242"/>
            <wp:effectExtent l="0" t="0" r="317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users\enikand\svn\fga\2016\RAN1_84_Feb2016_low_latency\results\ssf\spdsch_r1_84_dmrs_time2b_results_figure184014110.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968978" cy="2394242"/>
                    </a:xfrm>
                    <a:prstGeom prst="rect">
                      <a:avLst/>
                    </a:prstGeom>
                    <a:noFill/>
                    <a:ln>
                      <a:noFill/>
                    </a:ln>
                  </pic:spPr>
                </pic:pic>
              </a:graphicData>
            </a:graphic>
          </wp:inline>
        </w:drawing>
      </w:r>
      <w:r w:rsidRPr="002B1333">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val="en-US" w:eastAsia="en-US"/>
        </w:rPr>
        <w:drawing>
          <wp:inline distT="0" distB="0" distL="0" distR="0" wp14:anchorId="66B0F3D5" wp14:editId="401D4E40">
            <wp:extent cx="3010194" cy="24005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ers\enikand\svn\fga\2016\RAN1_84_Feb2016_low_latency\results\ssf\spdsch_r1_84_dmrs_time2b_results_figure184014111.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010194" cy="2400535"/>
                    </a:xfrm>
                    <a:prstGeom prst="rect">
                      <a:avLst/>
                    </a:prstGeom>
                    <a:noFill/>
                    <a:ln>
                      <a:noFill/>
                    </a:ln>
                  </pic:spPr>
                </pic:pic>
              </a:graphicData>
            </a:graphic>
          </wp:inline>
        </w:drawing>
      </w:r>
    </w:p>
    <w:p w14:paraId="0C7F0CB2" w14:textId="1D1E2381" w:rsidR="005D1069" w:rsidRPr="000E319A" w:rsidRDefault="005D1069" w:rsidP="005D1069">
      <w:pPr>
        <w:pStyle w:val="Caption"/>
        <w:rPr>
          <w:b w:val="0"/>
        </w:rPr>
      </w:pPr>
      <w:bookmarkStart w:id="8" w:name="_Ref441677143"/>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673DEE" w:rsidRPr="000E319A">
        <w:rPr>
          <w:b w:val="0"/>
          <w:noProof/>
        </w:rPr>
        <w:t>4</w:t>
      </w:r>
      <w:r w:rsidRPr="000E319A">
        <w:rPr>
          <w:b w:val="0"/>
        </w:rPr>
        <w:fldChar w:fldCharType="end"/>
      </w:r>
      <w:bookmarkEnd w:id="8"/>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EPA LOW, 3 km/h, 50 PRB, rank 1. </w:t>
      </w:r>
      <w:r w:rsidRPr="000E319A">
        <w:rPr>
          <w:b w:val="0"/>
        </w:rPr>
        <w:br/>
        <w:t>The curves marked with “1/2 time” use DMRS transmission only every second TTI.</w:t>
      </w:r>
    </w:p>
    <w:p w14:paraId="0116BCD1" w14:textId="74724FFA" w:rsidR="005D1069" w:rsidRPr="00A33414" w:rsidRDefault="005D1069" w:rsidP="005D1069">
      <w:r w:rsidRPr="00A94EC5">
        <w:fldChar w:fldCharType="begin"/>
      </w:r>
      <w:r w:rsidRPr="00DA0F41">
        <w:instrText xml:space="preserve"> REF _Ref441677156 \h </w:instrText>
      </w:r>
      <w:r w:rsidR="00DA0F41" w:rsidRPr="000E319A">
        <w:instrText xml:space="preserve"> \* MERGEFORMAT </w:instrText>
      </w:r>
      <w:r w:rsidRPr="00A94EC5">
        <w:fldChar w:fldCharType="separate"/>
      </w:r>
      <w:r w:rsidR="00DA0F41" w:rsidRPr="00A94EC5">
        <w:t xml:space="preserve">Figure </w:t>
      </w:r>
      <w:r w:rsidR="00DA0F41" w:rsidRPr="000E319A">
        <w:rPr>
          <w:noProof/>
        </w:rPr>
        <w:t>5</w:t>
      </w:r>
      <w:r w:rsidRPr="00A94EC5">
        <w:fldChar w:fldCharType="end"/>
      </w:r>
      <w:r>
        <w:t xml:space="preserve"> shows the same EPA 3 km/h environment as the previous figure, but now with rank 2 </w:t>
      </w:r>
      <w:proofErr w:type="gramStart"/>
      <w:r>
        <w:t>transmission</w:t>
      </w:r>
      <w:proofErr w:type="gramEnd"/>
      <w:r>
        <w:t>. The performance is aligned with the rank-1 case.</w:t>
      </w:r>
    </w:p>
    <w:p w14:paraId="60566196" w14:textId="77777777" w:rsidR="005D1069" w:rsidRPr="009772B8"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noProof/>
          <w:lang w:val="en-US" w:eastAsia="en-US"/>
        </w:rPr>
        <w:drawing>
          <wp:inline distT="0" distB="0" distL="0" distR="0" wp14:anchorId="34286CC5" wp14:editId="6ACF10CD">
            <wp:extent cx="2971283" cy="2396101"/>
            <wp:effectExtent l="0" t="0" r="63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users\enikand\svn\fga\2016\RAN1_84_Feb2016_low_latency\results\ssf\spdsch_r1_84_dmrs_time2b_results_figure184014120.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1283" cy="2396101"/>
                    </a:xfrm>
                    <a:prstGeom prst="rect">
                      <a:avLst/>
                    </a:prstGeom>
                    <a:noFill/>
                    <a:ln>
                      <a:noFill/>
                    </a:ln>
                  </pic:spPr>
                </pic:pic>
              </a:graphicData>
            </a:graphic>
          </wp:inline>
        </w:drawing>
      </w:r>
      <w:r w:rsidRPr="00596D3D">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val="en-US" w:eastAsia="en-US"/>
        </w:rPr>
        <w:drawing>
          <wp:inline distT="0" distB="0" distL="0" distR="0" wp14:anchorId="235E7318" wp14:editId="74B22CE7">
            <wp:extent cx="3012848" cy="2402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sers\enikand\svn\fga\2016\RAN1_84_Feb2016_low_latency\results\ssf\spdsch_r1_84_dmrs_time2b_results_figure184014121.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12848" cy="2402651"/>
                    </a:xfrm>
                    <a:prstGeom prst="rect">
                      <a:avLst/>
                    </a:prstGeom>
                    <a:noFill/>
                    <a:ln>
                      <a:noFill/>
                    </a:ln>
                  </pic:spPr>
                </pic:pic>
              </a:graphicData>
            </a:graphic>
          </wp:inline>
        </w:drawing>
      </w:r>
    </w:p>
    <w:p w14:paraId="6CEA9227" w14:textId="6073180A" w:rsidR="005D1069" w:rsidRPr="000E319A" w:rsidRDefault="005D1069" w:rsidP="005D1069">
      <w:pPr>
        <w:pStyle w:val="Caption"/>
        <w:rPr>
          <w:b w:val="0"/>
        </w:rPr>
      </w:pPr>
      <w:bookmarkStart w:id="9" w:name="_Ref441677156"/>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F16445">
        <w:rPr>
          <w:b w:val="0"/>
          <w:noProof/>
        </w:rPr>
        <w:t>5</w:t>
      </w:r>
      <w:r w:rsidRPr="000E319A">
        <w:rPr>
          <w:b w:val="0"/>
        </w:rPr>
        <w:fldChar w:fldCharType="end"/>
      </w:r>
      <w:bookmarkEnd w:id="9"/>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EPA LOW, 3 km/h, 50 PRB, rank 2</w:t>
      </w:r>
    </w:p>
    <w:p w14:paraId="7DF5E597" w14:textId="77AC6261" w:rsidR="005D1069" w:rsidRDefault="005D1069" w:rsidP="005D1069">
      <w:r w:rsidRPr="00A94EC5">
        <w:fldChar w:fldCharType="begin"/>
      </w:r>
      <w:r w:rsidRPr="001F36F7">
        <w:instrText xml:space="preserve"> REF _Ref441677162 \h </w:instrText>
      </w:r>
      <w:r w:rsidR="001F36F7" w:rsidRPr="000E319A">
        <w:instrText xml:space="preserve"> \* MERGEFORMAT </w:instrText>
      </w:r>
      <w:r w:rsidRPr="00A94EC5">
        <w:fldChar w:fldCharType="separate"/>
      </w:r>
      <w:r w:rsidR="001F36F7" w:rsidRPr="00A94EC5">
        <w:t xml:space="preserve">Figure </w:t>
      </w:r>
      <w:r w:rsidR="001F36F7" w:rsidRPr="00A94EC5">
        <w:rPr>
          <w:noProof/>
        </w:rPr>
        <w:t>6</w:t>
      </w:r>
      <w:r w:rsidRPr="00A94EC5">
        <w:fldChar w:fldCharType="end"/>
      </w:r>
      <w:r w:rsidRPr="00A94EC5">
        <w:t xml:space="preserve"> shows demodulation performance for an EVA channel at 60 km/h. Here, </w:t>
      </w:r>
      <w:r w:rsidR="00E66FF6" w:rsidRPr="00A94EC5">
        <w:t xml:space="preserve">the </w:t>
      </w:r>
      <w:r w:rsidR="009767C5">
        <w:t>legacy LTE</w:t>
      </w:r>
      <w:r w:rsidR="009767C5" w:rsidRPr="00A94EC5">
        <w:t xml:space="preserve"> </w:t>
      </w:r>
      <w:r w:rsidR="009767C5">
        <w:t xml:space="preserve">TTI length has some advantage over </w:t>
      </w:r>
      <w:r w:rsidR="00E66FF6" w:rsidRPr="00A94EC5">
        <w:t>shorter TTI lengths</w:t>
      </w:r>
      <w:r w:rsidR="00951559">
        <w:t xml:space="preserve">, </w:t>
      </w:r>
      <w:r w:rsidR="009767C5">
        <w:t xml:space="preserve">since 14-symbol TTI </w:t>
      </w:r>
      <w:r w:rsidR="00951559">
        <w:t>has DMRS on two symbol pairs per TTI when shorter TTI lengths only have a single pair</w:t>
      </w:r>
      <w:r w:rsidR="00E66FF6">
        <w:t>. T</w:t>
      </w:r>
      <w:r>
        <w:t xml:space="preserve">he 7 symbol TTI </w:t>
      </w:r>
      <w:r w:rsidR="00E66FF6">
        <w:t xml:space="preserve">(which uses the </w:t>
      </w:r>
      <w:r w:rsidR="0022504B">
        <w:t>centred</w:t>
      </w:r>
      <w:r w:rsidR="00E66FF6">
        <w:t xml:space="preserve"> DMRS) could still benefit from improved DMRS structure.</w:t>
      </w:r>
      <w:r>
        <w:t xml:space="preserve"> </w:t>
      </w:r>
    </w:p>
    <w:p w14:paraId="6EF9ED12" w14:textId="77777777" w:rsidR="006B72D9" w:rsidRDefault="006B72D9" w:rsidP="006B72D9"/>
    <w:p w14:paraId="0508C6CD" w14:textId="58B80D9B" w:rsidR="006B72D9" w:rsidRDefault="006B72D9" w:rsidP="006B72D9">
      <w:pPr>
        <w:pStyle w:val="Observation"/>
        <w:numPr>
          <w:ilvl w:val="0"/>
          <w:numId w:val="13"/>
        </w:numPr>
        <w:ind w:left="1701" w:hanging="1701"/>
        <w:textAlignment w:val="auto"/>
      </w:pPr>
      <w:r>
        <w:t xml:space="preserve">Difference in performance at 10% BLER for </w:t>
      </w:r>
      <w:proofErr w:type="spellStart"/>
      <w:r>
        <w:t>sTTI</w:t>
      </w:r>
      <w:proofErr w:type="spellEnd"/>
      <w:r>
        <w:t xml:space="preserve"> length on 2 and 4 symbols compared to 14 </w:t>
      </w:r>
      <w:proofErr w:type="gramStart"/>
      <w:r>
        <w:t>symbol</w:t>
      </w:r>
      <w:proofErr w:type="gramEnd"/>
      <w:r>
        <w:t xml:space="preserve"> TTI with the channels EPA, EVA and ETU is tolerable. For 7 symbols, the DMRS structure should be updated.</w:t>
      </w:r>
    </w:p>
    <w:p w14:paraId="5D75C29F" w14:textId="77777777" w:rsidR="005D1069" w:rsidRDefault="005D1069" w:rsidP="005D1069"/>
    <w:p w14:paraId="7AF6380B" w14:textId="77777777" w:rsidR="005D1069" w:rsidRPr="00D274DE" w:rsidRDefault="005D1069" w:rsidP="005D1069">
      <w:pPr>
        <w:rPr>
          <w:lang w:val="en-US"/>
        </w:rPr>
      </w:pPr>
    </w:p>
    <w:p w14:paraId="52D0EE03" w14:textId="77777777" w:rsidR="005D1069" w:rsidRPr="009772B8" w:rsidRDefault="005D1069" w:rsidP="005D10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sidRPr="00596D3D">
        <w:rPr>
          <w:rFonts w:ascii="Times New Roman" w:hAnsi="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2976A9E8" wp14:editId="2628AB55">
            <wp:extent cx="2971282" cy="2396100"/>
            <wp:effectExtent l="0" t="0" r="63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users\enikand\svn\fga\2016\RAN1_84_Feb2016_low_latency\results\ssf\spdsch_r1_84_dmrs_time2b_results_figure184014410.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971282" cy="2396100"/>
                    </a:xfrm>
                    <a:prstGeom prst="rect">
                      <a:avLst/>
                    </a:prstGeom>
                    <a:noFill/>
                    <a:ln>
                      <a:noFill/>
                    </a:ln>
                  </pic:spPr>
                </pic:pic>
              </a:graphicData>
            </a:graphic>
          </wp:inline>
        </w:drawing>
      </w:r>
      <w:r w:rsidRPr="00031161">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486BFFDA" wp14:editId="5DD139C4">
            <wp:extent cx="3012473" cy="240235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users\enikand\svn\fga\2016\RAN1_84_Feb2016_low_latency\results\ssf\spdsch_r1_84_dmrs_time2b_results_figure184014411.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012473" cy="2402351"/>
                    </a:xfrm>
                    <a:prstGeom prst="rect">
                      <a:avLst/>
                    </a:prstGeom>
                    <a:noFill/>
                    <a:ln>
                      <a:noFill/>
                    </a:ln>
                  </pic:spPr>
                </pic:pic>
              </a:graphicData>
            </a:graphic>
          </wp:inline>
        </w:drawing>
      </w:r>
    </w:p>
    <w:p w14:paraId="3447D836" w14:textId="62BD1C82" w:rsidR="005D1069" w:rsidRDefault="005D1069" w:rsidP="005D1069">
      <w:pPr>
        <w:pStyle w:val="Caption"/>
        <w:rPr>
          <w:b w:val="0"/>
        </w:rPr>
      </w:pPr>
      <w:bookmarkStart w:id="10" w:name="_Ref441677162"/>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1F36F7" w:rsidRPr="000E319A">
        <w:rPr>
          <w:b w:val="0"/>
          <w:noProof/>
        </w:rPr>
        <w:t>6</w:t>
      </w:r>
      <w:r w:rsidRPr="000E319A">
        <w:rPr>
          <w:b w:val="0"/>
        </w:rPr>
        <w:fldChar w:fldCharType="end"/>
      </w:r>
      <w:bookmarkEnd w:id="10"/>
      <w:r w:rsidRPr="000E319A">
        <w:rPr>
          <w:b w:val="0"/>
        </w:rPr>
        <w:t>.</w:t>
      </w:r>
      <w:proofErr w:type="gramEnd"/>
      <w:r w:rsidRPr="000E319A">
        <w:rPr>
          <w:b w:val="0"/>
        </w:rPr>
        <w:t xml:space="preserve"> </w:t>
      </w:r>
      <w:proofErr w:type="gramStart"/>
      <w:r w:rsidRPr="000E319A">
        <w:rPr>
          <w:b w:val="0"/>
        </w:rPr>
        <w:t>DMRS demodulation performance.</w:t>
      </w:r>
      <w:proofErr w:type="gramEnd"/>
      <w:r w:rsidRPr="000E319A">
        <w:rPr>
          <w:b w:val="0"/>
        </w:rPr>
        <w:t xml:space="preserve"> EVA LOW, 60 km/h, 50 PRB, rank 1</w:t>
      </w:r>
    </w:p>
    <w:p w14:paraId="1DB9CB69" w14:textId="77777777" w:rsidR="0086079F" w:rsidRPr="00A94EC5" w:rsidRDefault="0086079F" w:rsidP="000E319A"/>
    <w:p w14:paraId="3BD37F5F" w14:textId="3BCA3E12" w:rsidR="000E3710" w:rsidRDefault="000E3710" w:rsidP="000E3710">
      <w:pPr>
        <w:pStyle w:val="Heading2"/>
        <w:rPr>
          <w:lang w:val="en-US"/>
        </w:rPr>
      </w:pPr>
      <w:r>
        <w:rPr>
          <w:lang w:val="en-US"/>
        </w:rPr>
        <w:t>PRB bundling</w:t>
      </w:r>
    </w:p>
    <w:p w14:paraId="5F13B88E" w14:textId="4A5C9D4E" w:rsidR="00957641" w:rsidRDefault="00957641" w:rsidP="00957641">
      <w:pPr>
        <w:rPr>
          <w:lang w:val="en-US"/>
        </w:rPr>
      </w:pPr>
      <w:r w:rsidRPr="00BA5319">
        <w:rPr>
          <w:lang w:val="en-US"/>
        </w:rPr>
        <w:fldChar w:fldCharType="begin"/>
      </w:r>
      <w:r w:rsidRPr="002D48C1">
        <w:rPr>
          <w:lang w:val="en-US"/>
        </w:rPr>
        <w:instrText xml:space="preserve"> REF _Ref447022446 \h </w:instrText>
      </w:r>
      <w:r w:rsidR="002D48C1" w:rsidRPr="000E319A">
        <w:rPr>
          <w:lang w:val="en-US"/>
        </w:rPr>
        <w:instrText xml:space="preserve"> \* MERGEFORMAT </w:instrText>
      </w:r>
      <w:r w:rsidRPr="00BA5319">
        <w:rPr>
          <w:lang w:val="en-US"/>
        </w:rPr>
      </w:r>
      <w:r w:rsidRPr="00BA5319">
        <w:rPr>
          <w:lang w:val="en-US"/>
        </w:rPr>
        <w:fldChar w:fldCharType="separate"/>
      </w:r>
      <w:r w:rsidR="00523F57" w:rsidRPr="002D48C1">
        <w:t xml:space="preserve">Figure </w:t>
      </w:r>
      <w:r w:rsidR="00523F57" w:rsidRPr="002D48C1">
        <w:rPr>
          <w:noProof/>
        </w:rPr>
        <w:t>7</w:t>
      </w:r>
      <w:r w:rsidRPr="00BA5319">
        <w:rPr>
          <w:lang w:val="en-US"/>
        </w:rPr>
        <w:fldChar w:fldCharType="end"/>
      </w:r>
      <w:r w:rsidRPr="002D48C1">
        <w:rPr>
          <w:lang w:val="en-US"/>
        </w:rPr>
        <w:t xml:space="preserve"> evaluates PRB bundling for an EPA 3 km/h channel with low correlation. </w:t>
      </w:r>
      <w:r w:rsidR="00C7617B" w:rsidRPr="002D48C1">
        <w:rPr>
          <w:lang w:val="en-US"/>
        </w:rPr>
        <w:t>For non-dispersive</w:t>
      </w:r>
      <w:r w:rsidR="00C7617B">
        <w:rPr>
          <w:lang w:val="en-US"/>
        </w:rPr>
        <w:t xml:space="preserve"> channels such as EPA, use of frequency bundling can improve the demodulation performance.</w:t>
      </w:r>
      <w:r w:rsidR="00951559">
        <w:rPr>
          <w:lang w:val="en-US"/>
        </w:rPr>
        <w:t xml:space="preserve"> In the figure can be seen that the gain for this simulation is in the order of 1 </w:t>
      </w:r>
      <w:proofErr w:type="spellStart"/>
      <w:r w:rsidR="00951559">
        <w:rPr>
          <w:lang w:val="en-US"/>
        </w:rPr>
        <w:t>dB.</w:t>
      </w:r>
      <w:proofErr w:type="spellEnd"/>
    </w:p>
    <w:p w14:paraId="49E0AF40" w14:textId="39C7E178" w:rsidR="00C7617B" w:rsidRDefault="00C7617B" w:rsidP="00C7617B">
      <w:pPr>
        <w:pStyle w:val="Proposal"/>
        <w:numPr>
          <w:ilvl w:val="0"/>
          <w:numId w:val="12"/>
        </w:numPr>
        <w:textAlignment w:val="auto"/>
      </w:pPr>
      <w:r>
        <w:rPr>
          <w:lang w:val="en-US"/>
        </w:rPr>
        <w:t>Allow PRB bundling to enable the UE to improve channel estimation.</w:t>
      </w:r>
    </w:p>
    <w:p w14:paraId="2FD5FAF2" w14:textId="77777777" w:rsidR="00C7617B" w:rsidRPr="00C7617B" w:rsidRDefault="00C7617B" w:rsidP="00957641"/>
    <w:p w14:paraId="256415DB" w14:textId="1094EA28" w:rsidR="00C7617B" w:rsidRPr="00957641" w:rsidRDefault="00076DAA" w:rsidP="00076DAA">
      <w:pPr>
        <w:jc w:val="center"/>
        <w:rPr>
          <w:lang w:val="en-US"/>
        </w:rPr>
      </w:pPr>
      <w:r>
        <w:rPr>
          <w:noProof/>
          <w:lang w:val="en-US" w:eastAsia="en-US"/>
        </w:rPr>
        <w:drawing>
          <wp:inline distT="0" distB="0" distL="0" distR="0" wp14:anchorId="3BE7BFB2" wp14:editId="74BBD855">
            <wp:extent cx="2998800" cy="239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dsch_r1_84bis_dmrs50prb_time2b_extra_results_figure8421091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8800" cy="2390400"/>
                    </a:xfrm>
                    <a:prstGeom prst="rect">
                      <a:avLst/>
                    </a:prstGeom>
                  </pic:spPr>
                </pic:pic>
              </a:graphicData>
            </a:graphic>
          </wp:inline>
        </w:drawing>
      </w:r>
    </w:p>
    <w:p w14:paraId="495F1792" w14:textId="5BCFDD09" w:rsidR="000E3710" w:rsidRPr="000E3710" w:rsidRDefault="000E3710" w:rsidP="00076DAA">
      <w:pPr>
        <w:jc w:val="center"/>
        <w:rPr>
          <w:rFonts w:ascii="Times New Roman" w:hAnsi="Times New Roman"/>
          <w:snapToGrid w:val="0"/>
          <w:color w:val="000000"/>
          <w:w w:val="0"/>
          <w:sz w:val="0"/>
          <w:szCs w:val="0"/>
          <w:u w:color="000000"/>
          <w:bdr w:val="none" w:sz="0" w:space="0" w:color="000000"/>
          <w:shd w:val="clear" w:color="000000" w:fill="000000"/>
          <w:lang w:val="en-US" w:eastAsia="x-none" w:bidi="x-none"/>
        </w:rPr>
      </w:pPr>
    </w:p>
    <w:p w14:paraId="60182636" w14:textId="5E0B944C" w:rsidR="000E3710" w:rsidRPr="000E319A" w:rsidRDefault="000E3710" w:rsidP="000E3710">
      <w:pPr>
        <w:pStyle w:val="Caption"/>
        <w:rPr>
          <w:rFonts w:ascii="Times New Roman" w:hAnsi="Times New Roman"/>
          <w:b w:val="0"/>
          <w:snapToGrid w:val="0"/>
          <w:color w:val="000000"/>
          <w:w w:val="0"/>
          <w:sz w:val="0"/>
          <w:szCs w:val="0"/>
          <w:u w:color="000000"/>
          <w:bdr w:val="none" w:sz="0" w:space="0" w:color="000000"/>
          <w:shd w:val="clear" w:color="000000" w:fill="000000"/>
          <w:lang w:val="en-US" w:eastAsia="x-none" w:bidi="x-none"/>
        </w:rPr>
      </w:pPr>
      <w:bookmarkStart w:id="11" w:name="_Ref447022446"/>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523F57" w:rsidRPr="000E319A">
        <w:rPr>
          <w:b w:val="0"/>
          <w:noProof/>
        </w:rPr>
        <w:t>7</w:t>
      </w:r>
      <w:r w:rsidRPr="000E319A">
        <w:rPr>
          <w:b w:val="0"/>
        </w:rPr>
        <w:fldChar w:fldCharType="end"/>
      </w:r>
      <w:bookmarkEnd w:id="11"/>
      <w:r w:rsidRPr="000E319A">
        <w:rPr>
          <w:b w:val="0"/>
        </w:rPr>
        <w:t>.</w:t>
      </w:r>
      <w:proofErr w:type="gramEnd"/>
      <w:r w:rsidRPr="000E319A">
        <w:rPr>
          <w:b w:val="0"/>
        </w:rPr>
        <w:t xml:space="preserve">  </w:t>
      </w:r>
      <w:proofErr w:type="gramStart"/>
      <w:r w:rsidRPr="000E319A">
        <w:rPr>
          <w:b w:val="0"/>
        </w:rPr>
        <w:t>Evaluation of PRB bundling of 3 PRB</w:t>
      </w:r>
      <w:r w:rsidR="001E53B5" w:rsidRPr="000E319A">
        <w:rPr>
          <w:b w:val="0"/>
        </w:rPr>
        <w:t xml:space="preserve"> in frequency.</w:t>
      </w:r>
      <w:proofErr w:type="gramEnd"/>
      <w:r w:rsidR="001E53B5" w:rsidRPr="000E319A">
        <w:rPr>
          <w:b w:val="0"/>
        </w:rPr>
        <w:br/>
      </w:r>
      <w:r w:rsidRPr="000E319A">
        <w:rPr>
          <w:b w:val="0"/>
        </w:rPr>
        <w:t>EPA LOW, 3 km</w:t>
      </w:r>
      <w:r w:rsidR="00076DAA" w:rsidRPr="000E319A">
        <w:rPr>
          <w:b w:val="0"/>
        </w:rPr>
        <w:t>/h, 50 PRB, rank 2</w:t>
      </w:r>
      <w:r w:rsidRPr="000E319A">
        <w:rPr>
          <w:b w:val="0"/>
        </w:rPr>
        <w:t>.</w:t>
      </w:r>
    </w:p>
    <w:p w14:paraId="7DC35349" w14:textId="77777777" w:rsidR="000E3710" w:rsidRPr="000E3710" w:rsidRDefault="000E3710" w:rsidP="000E3710">
      <w:pPr>
        <w:rPr>
          <w:lang w:val="en-US"/>
        </w:rPr>
      </w:pPr>
    </w:p>
    <w:p w14:paraId="42EE3919" w14:textId="77777777" w:rsidR="000E3710" w:rsidRDefault="000E3710" w:rsidP="000E3710">
      <w:pPr>
        <w:pStyle w:val="Heading2"/>
        <w:rPr>
          <w:lang w:val="en-US"/>
        </w:rPr>
      </w:pPr>
      <w:r>
        <w:rPr>
          <w:lang w:val="en-US"/>
        </w:rPr>
        <w:t>Comparison of CRS and DMRS</w:t>
      </w:r>
    </w:p>
    <w:p w14:paraId="48114814" w14:textId="6296C2B1" w:rsidR="000E3710" w:rsidRDefault="000E3710" w:rsidP="000E3710">
      <w:pPr>
        <w:rPr>
          <w:lang w:val="en-US"/>
        </w:rPr>
      </w:pPr>
      <w:r w:rsidRPr="00A94EC5">
        <w:rPr>
          <w:lang w:val="en-US"/>
        </w:rPr>
        <w:t xml:space="preserve">This section compares the demodulation performance of CRS and DMRS-based transmission. In </w:t>
      </w:r>
      <w:r w:rsidRPr="00A94EC5">
        <w:rPr>
          <w:lang w:val="en-US"/>
        </w:rPr>
        <w:fldChar w:fldCharType="begin"/>
      </w:r>
      <w:r w:rsidRPr="001958CD">
        <w:rPr>
          <w:lang w:val="en-US"/>
        </w:rPr>
        <w:instrText xml:space="preserve"> REF _Ref441679730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8</w:t>
      </w:r>
      <w:r w:rsidRPr="00A94EC5">
        <w:rPr>
          <w:lang w:val="en-US"/>
        </w:rPr>
        <w:fldChar w:fldCharType="end"/>
      </w:r>
      <w:r w:rsidRPr="00A94EC5">
        <w:rPr>
          <w:lang w:val="en-US"/>
        </w:rPr>
        <w:t xml:space="preserve">, the results from </w:t>
      </w:r>
      <w:r w:rsidR="00951559" w:rsidRPr="00A94EC5">
        <w:rPr>
          <w:lang w:val="en-US"/>
        </w:rPr>
        <w:fldChar w:fldCharType="begin"/>
      </w:r>
      <w:r w:rsidR="00951559" w:rsidRPr="001958CD">
        <w:rPr>
          <w:lang w:val="en-US"/>
        </w:rPr>
        <w:instrText xml:space="preserve"> REF _Ref447017991 \r \h </w:instrText>
      </w:r>
      <w:r w:rsidR="001958CD" w:rsidRPr="000E319A">
        <w:rPr>
          <w:lang w:val="en-US"/>
        </w:rPr>
        <w:instrText xml:space="preserve"> \* MERGEFORMAT </w:instrText>
      </w:r>
      <w:r w:rsidR="00951559" w:rsidRPr="00A94EC5">
        <w:rPr>
          <w:lang w:val="en-US"/>
        </w:rPr>
      </w:r>
      <w:r w:rsidR="00951559" w:rsidRPr="00A94EC5">
        <w:rPr>
          <w:lang w:val="en-US"/>
        </w:rPr>
        <w:fldChar w:fldCharType="separate"/>
      </w:r>
      <w:r w:rsidR="00951559" w:rsidRPr="00A94EC5">
        <w:rPr>
          <w:lang w:val="en-US"/>
        </w:rPr>
        <w:t>[3]</w:t>
      </w:r>
      <w:r w:rsidR="00951559" w:rsidRPr="00A94EC5">
        <w:rPr>
          <w:lang w:val="en-US"/>
        </w:rPr>
        <w:fldChar w:fldCharType="end"/>
      </w:r>
      <w:r w:rsidRPr="00A94EC5">
        <w:rPr>
          <w:lang w:val="en-US"/>
        </w:rPr>
        <w:t xml:space="preserve"> and </w:t>
      </w:r>
      <w:r w:rsidRPr="00A94EC5">
        <w:rPr>
          <w:lang w:val="en-US"/>
        </w:rPr>
        <w:fldChar w:fldCharType="begin"/>
      </w:r>
      <w:r w:rsidRPr="001958CD">
        <w:rPr>
          <w:lang w:val="en-US"/>
        </w:rPr>
        <w:instrText xml:space="preserve"> REF _Ref441677143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4</w:t>
      </w:r>
      <w:r w:rsidRPr="00A94EC5">
        <w:rPr>
          <w:lang w:val="en-US"/>
        </w:rPr>
        <w:fldChar w:fldCharType="end"/>
      </w:r>
      <w:r w:rsidRPr="00A94EC5">
        <w:rPr>
          <w:lang w:val="en-US"/>
        </w:rPr>
        <w:t xml:space="preserve"> are combined, for the 16-QAM r 3/4 modulation. To improve the channel estimation performance of DMRS, the results in </w:t>
      </w:r>
      <w:r w:rsidRPr="00A94EC5">
        <w:rPr>
          <w:lang w:val="en-US"/>
        </w:rPr>
        <w:fldChar w:fldCharType="begin"/>
      </w:r>
      <w:r w:rsidRPr="001958CD">
        <w:rPr>
          <w:lang w:val="en-US"/>
        </w:rPr>
        <w:instrText xml:space="preserve"> REF _Ref441679730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8</w:t>
      </w:r>
      <w:r w:rsidRPr="00A94EC5">
        <w:rPr>
          <w:lang w:val="en-US"/>
        </w:rPr>
        <w:fldChar w:fldCharType="end"/>
      </w:r>
      <w:r w:rsidRPr="00A94EC5">
        <w:rPr>
          <w:lang w:val="en-US"/>
        </w:rPr>
        <w:t xml:space="preserve"> and </w:t>
      </w:r>
      <w:r w:rsidRPr="00A94EC5">
        <w:rPr>
          <w:lang w:val="en-US"/>
        </w:rPr>
        <w:fldChar w:fldCharType="begin"/>
      </w:r>
      <w:r w:rsidRPr="001958CD">
        <w:rPr>
          <w:lang w:val="en-US"/>
        </w:rPr>
        <w:instrText xml:space="preserve"> REF _Ref441679896 \h </w:instrText>
      </w:r>
      <w:r w:rsidR="001958CD" w:rsidRPr="000E319A">
        <w:rPr>
          <w:lang w:val="en-US"/>
        </w:rPr>
        <w:instrText xml:space="preserve"> \* MERGEFORMAT </w:instrText>
      </w:r>
      <w:r w:rsidRPr="00A94EC5">
        <w:rPr>
          <w:lang w:val="en-US"/>
        </w:rPr>
      </w:r>
      <w:r w:rsidRPr="00A94EC5">
        <w:rPr>
          <w:lang w:val="en-US"/>
        </w:rPr>
        <w:fldChar w:fldCharType="separate"/>
      </w:r>
      <w:r w:rsidR="001958CD" w:rsidRPr="00A94EC5">
        <w:t xml:space="preserve">Figure </w:t>
      </w:r>
      <w:r w:rsidR="001958CD" w:rsidRPr="001958CD">
        <w:rPr>
          <w:noProof/>
        </w:rPr>
        <w:t>9</w:t>
      </w:r>
      <w:r w:rsidRPr="00A94EC5">
        <w:rPr>
          <w:lang w:val="en-US"/>
        </w:rPr>
        <w:fldChar w:fldCharType="end"/>
      </w:r>
      <w:r w:rsidRPr="00A94EC5">
        <w:rPr>
          <w:lang w:val="en-US"/>
        </w:rPr>
        <w:t xml:space="preserve"> use PRB bundling of 3 PRB in</w:t>
      </w:r>
      <w:r>
        <w:rPr>
          <w:lang w:val="en-US"/>
        </w:rPr>
        <w:t xml:space="preserve"> frequency, leading to slightly increased DMRS performance.</w:t>
      </w:r>
    </w:p>
    <w:p w14:paraId="5A06F27E" w14:textId="12FF27A4" w:rsidR="000E3710" w:rsidRDefault="000E3710" w:rsidP="000E3710">
      <w:pPr>
        <w:rPr>
          <w:lang w:val="en-US"/>
        </w:rPr>
      </w:pPr>
      <w:r>
        <w:rPr>
          <w:lang w:val="en-US"/>
        </w:rPr>
        <w:t>As can be observed in the figure, the DMRS-based demodulation has a throughput that is a bit below the CRS through</w:t>
      </w:r>
      <w:r w:rsidR="00951559">
        <w:rPr>
          <w:lang w:val="en-US"/>
        </w:rPr>
        <w:t xml:space="preserve">put, due to the higher overhead. The BLER performance is </w:t>
      </w:r>
      <w:r w:rsidR="00F50C04">
        <w:rPr>
          <w:lang w:val="en-US"/>
        </w:rPr>
        <w:t>essentially the same.</w:t>
      </w:r>
    </w:p>
    <w:p w14:paraId="7477B3EA" w14:textId="77777777" w:rsidR="007D3A69" w:rsidRPr="007D3A69" w:rsidRDefault="007D3A69" w:rsidP="007D3A69">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rFonts w:ascii="Times New Roman" w:hAnsi="Times New Roman"/>
          <w:noProof/>
          <w:color w:val="000000"/>
          <w:w w:val="0"/>
          <w:sz w:val="0"/>
          <w:szCs w:val="0"/>
          <w:u w:color="000000"/>
          <w:bdr w:val="none" w:sz="0" w:space="0" w:color="000000"/>
          <w:shd w:val="clear" w:color="000000" w:fill="000000"/>
          <w:lang w:val="en-US" w:eastAsia="en-US"/>
        </w:rPr>
        <w:lastRenderedPageBreak/>
        <w:drawing>
          <wp:inline distT="0" distB="0" distL="0" distR="0" wp14:anchorId="7814B0C0" wp14:editId="7589E1BA">
            <wp:extent cx="3008512" cy="2410647"/>
            <wp:effectExtent l="0" t="0" r="1905" b="889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sers\enikand\svn\fga\2016\RAN1_84_Feb2016_low_latency\results\ssf\spdsch_r1_84_both_results_figure184016130.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008512" cy="2410647"/>
                    </a:xfrm>
                    <a:prstGeom prst="rect">
                      <a:avLst/>
                    </a:prstGeom>
                    <a:noFill/>
                    <a:ln>
                      <a:noFill/>
                    </a:ln>
                  </pic:spPr>
                </pic:pic>
              </a:graphicData>
            </a:graphic>
          </wp:inline>
        </w:drawing>
      </w:r>
      <w:r w:rsidRPr="00790359">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0768EA3E" wp14:editId="0D7EFEFE">
            <wp:extent cx="3044213" cy="2417072"/>
            <wp:effectExtent l="0" t="0" r="3810" b="254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sers\enikand\svn\fga\2016\RAN1_84_Feb2016_low_latency\results\ssf\spdsch_r1_84_both_results_figure184016131.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044213" cy="2417072"/>
                    </a:xfrm>
                    <a:prstGeom prst="rect">
                      <a:avLst/>
                    </a:prstGeom>
                    <a:noFill/>
                    <a:ln>
                      <a:noFill/>
                    </a:ln>
                  </pic:spPr>
                </pic:pic>
              </a:graphicData>
            </a:graphic>
          </wp:inline>
        </w:drawing>
      </w:r>
    </w:p>
    <w:p w14:paraId="2F3DFCB6" w14:textId="4CB7E4C7" w:rsidR="007D3A69" w:rsidRPr="000E319A" w:rsidRDefault="007D3A69" w:rsidP="007D3A69">
      <w:pPr>
        <w:pStyle w:val="Caption"/>
        <w:rPr>
          <w:rFonts w:ascii="Times New Roman" w:hAnsi="Times New Roman"/>
          <w:b w:val="0"/>
          <w:snapToGrid w:val="0"/>
          <w:color w:val="000000"/>
          <w:w w:val="0"/>
          <w:sz w:val="0"/>
          <w:szCs w:val="0"/>
          <w:u w:color="000000"/>
          <w:bdr w:val="none" w:sz="0" w:space="0" w:color="000000"/>
          <w:shd w:val="clear" w:color="000000" w:fill="000000"/>
          <w:lang w:val="en-US" w:eastAsia="x-none" w:bidi="x-none"/>
        </w:rPr>
      </w:pPr>
      <w:bookmarkStart w:id="12" w:name="_Ref441679730"/>
      <w:proofErr w:type="gramStart"/>
      <w:r w:rsidRPr="000E319A">
        <w:rPr>
          <w:b w:val="0"/>
        </w:rPr>
        <w:t xml:space="preserve">Figure </w:t>
      </w:r>
      <w:r w:rsidRPr="000E319A">
        <w:rPr>
          <w:b w:val="0"/>
        </w:rPr>
        <w:fldChar w:fldCharType="begin"/>
      </w:r>
      <w:r w:rsidRPr="000E319A">
        <w:rPr>
          <w:b w:val="0"/>
        </w:rPr>
        <w:instrText xml:space="preserve"> SEQ Figure \* ARABIC </w:instrText>
      </w:r>
      <w:r w:rsidRPr="000E319A">
        <w:rPr>
          <w:b w:val="0"/>
        </w:rPr>
        <w:fldChar w:fldCharType="separate"/>
      </w:r>
      <w:r w:rsidR="001958CD" w:rsidRPr="000E319A">
        <w:rPr>
          <w:b w:val="0"/>
          <w:noProof/>
        </w:rPr>
        <w:t>8</w:t>
      </w:r>
      <w:r w:rsidRPr="000E319A">
        <w:rPr>
          <w:b w:val="0"/>
        </w:rPr>
        <w:fldChar w:fldCharType="end"/>
      </w:r>
      <w:bookmarkEnd w:id="12"/>
      <w:r w:rsidRPr="000E319A">
        <w:rPr>
          <w:b w:val="0"/>
        </w:rPr>
        <w:t>.</w:t>
      </w:r>
      <w:proofErr w:type="gramEnd"/>
      <w:r w:rsidRPr="000E319A">
        <w:rPr>
          <w:b w:val="0"/>
        </w:rPr>
        <w:t xml:space="preserve"> </w:t>
      </w:r>
      <w:proofErr w:type="gramStart"/>
      <w:r w:rsidRPr="000E319A">
        <w:rPr>
          <w:b w:val="0"/>
        </w:rPr>
        <w:t>CRS and DMRS demodulation performance.</w:t>
      </w:r>
      <w:proofErr w:type="gramEnd"/>
      <w:r w:rsidRPr="000E319A">
        <w:rPr>
          <w:b w:val="0"/>
        </w:rPr>
        <w:t xml:space="preserve"> EPA LOW, 3 km/h, 50 PRB, rank 1, 16QAM r3/4. </w:t>
      </w:r>
      <w:proofErr w:type="gramStart"/>
      <w:r w:rsidRPr="000E319A">
        <w:rPr>
          <w:b w:val="0"/>
        </w:rPr>
        <w:t>PRB bundling of 3 PRB in frequency.</w:t>
      </w:r>
      <w:proofErr w:type="gramEnd"/>
    </w:p>
    <w:p w14:paraId="08D5284C" w14:textId="77777777" w:rsidR="007D3A69" w:rsidRPr="004A1644" w:rsidRDefault="007D3A69" w:rsidP="000E3710">
      <w:pPr>
        <w:rPr>
          <w:lang w:val="en-US"/>
        </w:rPr>
      </w:pPr>
    </w:p>
    <w:p w14:paraId="3B4D4197" w14:textId="77777777" w:rsidR="000E3710" w:rsidRDefault="000E3710" w:rsidP="000E3710">
      <w:pPr>
        <w:pStyle w:val="Heading3"/>
      </w:pPr>
      <w:r>
        <w:t>Beamforming</w:t>
      </w:r>
    </w:p>
    <w:p w14:paraId="1DDA05CA" w14:textId="1152D0DB" w:rsidR="000E3710" w:rsidRDefault="000E3710" w:rsidP="000E3710">
      <w:r>
        <w:t xml:space="preserve">In </w:t>
      </w:r>
      <w:r>
        <w:fldChar w:fldCharType="begin"/>
      </w:r>
      <w:r>
        <w:instrText xml:space="preserve"> REF _Ref441679896 \h </w:instrText>
      </w:r>
      <w:r>
        <w:fldChar w:fldCharType="separate"/>
      </w:r>
      <w:r w:rsidR="00951559">
        <w:t xml:space="preserve">Figure </w:t>
      </w:r>
      <w:r w:rsidR="00951559">
        <w:rPr>
          <w:noProof/>
        </w:rPr>
        <w:t>8</w:t>
      </w:r>
      <w:r>
        <w:fldChar w:fldCharType="end"/>
      </w:r>
      <w:r>
        <w:t xml:space="preserve">, demodulation performance is shown using a channel model using 8 cross-polarized TX antennas, and 2 RX antennas. The channel profile is an EVA channel and the correlation model with high spatial correlation, as defined in </w:t>
      </w:r>
      <w:r w:rsidR="00F50C04">
        <w:fldChar w:fldCharType="begin"/>
      </w:r>
      <w:r w:rsidR="00F50C04">
        <w:instrText xml:space="preserve"> REF _Ref447050067 \r \h </w:instrText>
      </w:r>
      <w:r w:rsidR="00F50C04">
        <w:fldChar w:fldCharType="separate"/>
      </w:r>
      <w:r w:rsidR="00F50C04">
        <w:t>[4]</w:t>
      </w:r>
      <w:r w:rsidR="00F50C04">
        <w:fldChar w:fldCharType="end"/>
      </w:r>
      <w:r>
        <w:fldChar w:fldCharType="begin"/>
      </w:r>
      <w:r>
        <w:instrText xml:space="preserve"> REF _Ref442269150 \r \h </w:instrText>
      </w:r>
      <w:r>
        <w:fldChar w:fldCharType="end"/>
      </w:r>
      <w:r>
        <w:t xml:space="preserve">, section B.2.3A.3, with the correlation defined with </w:t>
      </w:r>
      <w:r>
        <w:rPr>
          <w:rFonts w:cs="Arial"/>
        </w:rPr>
        <w:t>α=β=0.9, γ=0.3.</w:t>
      </w:r>
    </w:p>
    <w:p w14:paraId="501CD83E" w14:textId="77777777" w:rsidR="000E3710" w:rsidRDefault="000E3710" w:rsidP="000E3710">
      <w:r>
        <w:t xml:space="preserve">These simulations also use a fixed MCS and fixed rank 1, but employ </w:t>
      </w:r>
      <w:proofErr w:type="spellStart"/>
      <w:r>
        <w:t>precoder</w:t>
      </w:r>
      <w:proofErr w:type="spellEnd"/>
      <w:r>
        <w:t xml:space="preserve"> feedback, estimated using CSI-RS. With this channel model, the DMRS-based schemes can benefit from beamforming gains, which is clearly visible in the figure. For given SNR, the BLER for DMRS-based transmission modes is significantly lower than for CRS-based modes, and the resulting throughput for low and medium SNR levels is better using DMRS than using CRS.</w:t>
      </w:r>
    </w:p>
    <w:p w14:paraId="7DA0B5C2" w14:textId="77777777" w:rsidR="000E3710" w:rsidRDefault="000E3710" w:rsidP="000E3710"/>
    <w:p w14:paraId="1969E19E" w14:textId="77777777" w:rsidR="000E3710" w:rsidRPr="00704EBC" w:rsidRDefault="000E3710" w:rsidP="000E3710">
      <w:pPr>
        <w:rPr>
          <w:b/>
        </w:rPr>
      </w:pPr>
      <w:r w:rsidRPr="00AE133F">
        <w:rPr>
          <w:b/>
        </w:rPr>
        <w:t>Observation</w:t>
      </w:r>
      <w:r>
        <w:rPr>
          <w:b/>
        </w:rPr>
        <w:t xml:space="preserve"> 2: </w:t>
      </w:r>
      <w:r w:rsidRPr="00704EBC">
        <w:rPr>
          <w:b/>
        </w:rPr>
        <w:t>DMRS based demodulation for short TTI provides throughput benefit over CRS based demodulation when considering beamforming gains.</w:t>
      </w:r>
      <w:r w:rsidRPr="00704EBC" w:rsidDel="002D2141">
        <w:rPr>
          <w:b/>
        </w:rPr>
        <w:t xml:space="preserve"> </w:t>
      </w:r>
    </w:p>
    <w:p w14:paraId="297ABD2A" w14:textId="48311B19" w:rsidR="00957641" w:rsidRPr="00957641" w:rsidRDefault="00957641" w:rsidP="00957641">
      <w:pPr>
        <w:pStyle w:val="Proposal"/>
        <w:numPr>
          <w:ilvl w:val="0"/>
          <w:numId w:val="12"/>
        </w:numPr>
        <w:rPr>
          <w:lang w:val="en-US"/>
        </w:rPr>
      </w:pPr>
      <w:r>
        <w:t xml:space="preserve">Support up to at least rank 2 </w:t>
      </w:r>
      <w:proofErr w:type="gramStart"/>
      <w:r>
        <w:t>transmission</w:t>
      </w:r>
      <w:proofErr w:type="gramEnd"/>
      <w:r>
        <w:t xml:space="preserve"> with </w:t>
      </w:r>
      <w:proofErr w:type="spellStart"/>
      <w:r>
        <w:t>sTTI</w:t>
      </w:r>
      <w:proofErr w:type="spellEnd"/>
      <w:r>
        <w:t xml:space="preserve"> with a DMRS based TM</w:t>
      </w:r>
      <w:r w:rsidRPr="00957641">
        <w:rPr>
          <w:lang w:val="en-US"/>
        </w:rPr>
        <w:t xml:space="preserve">. </w:t>
      </w:r>
    </w:p>
    <w:p w14:paraId="7FC4B0B9" w14:textId="3015DF78" w:rsidR="00957641" w:rsidRDefault="00957641" w:rsidP="00261AFD">
      <w:pPr>
        <w:pStyle w:val="Proposal"/>
        <w:numPr>
          <w:ilvl w:val="0"/>
          <w:numId w:val="0"/>
        </w:numPr>
        <w:ind w:left="1304"/>
      </w:pPr>
    </w:p>
    <w:p w14:paraId="0E0133E8" w14:textId="77777777" w:rsidR="000E3710" w:rsidRPr="00957641" w:rsidRDefault="000E3710" w:rsidP="000E3710"/>
    <w:p w14:paraId="5F310606" w14:textId="77777777" w:rsidR="000E3710" w:rsidRPr="000E3710" w:rsidRDefault="000E3710" w:rsidP="000E3710">
      <w:pPr>
        <w:rPr>
          <w:rFonts w:ascii="Times New Roman" w:hAnsi="Times New Roman"/>
          <w:snapToGrid w:val="0"/>
          <w:color w:val="000000"/>
          <w:w w:val="0"/>
          <w:sz w:val="0"/>
          <w:szCs w:val="0"/>
          <w:u w:color="000000"/>
          <w:bdr w:val="none" w:sz="0" w:space="0" w:color="000000"/>
          <w:shd w:val="clear" w:color="000000" w:fill="000000"/>
          <w:lang w:val="en-US" w:eastAsia="x-none" w:bidi="x-none"/>
        </w:rPr>
      </w:pP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5C40583F" wp14:editId="22BBDB29">
            <wp:extent cx="3000258" cy="2404033"/>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users\enikand\svn\fga\2016\RAN1_84_Feb2016_low_latency\results\ssf\spdsch_r1_84_both_results_figure184016730.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000258" cy="2404033"/>
                    </a:xfrm>
                    <a:prstGeom prst="rect">
                      <a:avLst/>
                    </a:prstGeom>
                    <a:noFill/>
                    <a:ln>
                      <a:noFill/>
                    </a:ln>
                  </pic:spPr>
                </pic:pic>
              </a:graphicData>
            </a:graphic>
          </wp:inline>
        </w:drawing>
      </w:r>
      <w:r w:rsidRPr="00790359">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noProof/>
          <w:color w:val="000000"/>
          <w:w w:val="0"/>
          <w:sz w:val="0"/>
          <w:szCs w:val="0"/>
          <w:u w:color="000000"/>
          <w:bdr w:val="none" w:sz="0" w:space="0" w:color="000000"/>
          <w:shd w:val="clear" w:color="000000" w:fill="000000"/>
          <w:lang w:val="en-US" w:eastAsia="en-US"/>
        </w:rPr>
        <w:drawing>
          <wp:inline distT="0" distB="0" distL="0" distR="0" wp14:anchorId="5BBA28B6" wp14:editId="7F3F9DE9">
            <wp:extent cx="3026278" cy="2402832"/>
            <wp:effectExtent l="0" t="0" r="3175"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users\enikand\svn\fga\2016\RAN1_84_Feb2016_low_latency\results\ssf\spdsch_r1_84_both_results_figure184016731.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026278" cy="2402832"/>
                    </a:xfrm>
                    <a:prstGeom prst="rect">
                      <a:avLst/>
                    </a:prstGeom>
                    <a:noFill/>
                    <a:ln>
                      <a:noFill/>
                    </a:ln>
                  </pic:spPr>
                </pic:pic>
              </a:graphicData>
            </a:graphic>
          </wp:inline>
        </w:drawing>
      </w:r>
    </w:p>
    <w:p w14:paraId="1B02511B" w14:textId="78F4750B" w:rsidR="000E3710" w:rsidRPr="000E3710" w:rsidRDefault="000E3710" w:rsidP="000E319A">
      <w:pPr>
        <w:pStyle w:val="Caption"/>
        <w:rPr>
          <w:lang w:val="en-US"/>
        </w:rPr>
      </w:pPr>
      <w:bookmarkStart w:id="13" w:name="_Ref441679896"/>
      <w:proofErr w:type="gramStart"/>
      <w:r w:rsidRPr="004A149A">
        <w:rPr>
          <w:b w:val="0"/>
          <w:bCs w:val="0"/>
        </w:rPr>
        <w:t xml:space="preserve">Figure </w:t>
      </w:r>
      <w:r w:rsidRPr="009E1146">
        <w:fldChar w:fldCharType="begin"/>
      </w:r>
      <w:r w:rsidRPr="001958CD">
        <w:instrText xml:space="preserve"> SEQ Figure \* ARABIC </w:instrText>
      </w:r>
      <w:r w:rsidRPr="009E1146">
        <w:fldChar w:fldCharType="separate"/>
      </w:r>
      <w:r w:rsidR="001958CD" w:rsidRPr="001958CD">
        <w:rPr>
          <w:noProof/>
        </w:rPr>
        <w:t>9</w:t>
      </w:r>
      <w:r w:rsidRPr="009E1146">
        <w:fldChar w:fldCharType="end"/>
      </w:r>
      <w:bookmarkEnd w:id="13"/>
      <w:r w:rsidRPr="001958CD">
        <w:t>.</w:t>
      </w:r>
      <w:proofErr w:type="gramEnd"/>
      <w:r w:rsidRPr="001958CD">
        <w:t xml:space="preserve"> </w:t>
      </w:r>
      <w:proofErr w:type="gramStart"/>
      <w:r w:rsidRPr="001958CD">
        <w:t>CRS and DMRS demodulation performance.</w:t>
      </w:r>
      <w:proofErr w:type="gramEnd"/>
      <w:r w:rsidRPr="001958CD">
        <w:t xml:space="preserve"> EPA XPOL HIGH, 3 km/h, 50 PRB, rank 1, 16QAM r3/4. </w:t>
      </w:r>
      <w:proofErr w:type="gramStart"/>
      <w:r w:rsidRPr="001958CD">
        <w:t>PRB bundling of 3 PRB in frequency.</w:t>
      </w:r>
      <w:proofErr w:type="gramEnd"/>
    </w:p>
    <w:p w14:paraId="1A88BABE" w14:textId="77777777" w:rsidR="0007125C" w:rsidRPr="005D1069" w:rsidRDefault="0007125C" w:rsidP="0007125C">
      <w:pPr>
        <w:rPr>
          <w:rFonts w:eastAsia="Calibri"/>
          <w:lang w:val="en-US"/>
        </w:rPr>
      </w:pPr>
    </w:p>
    <w:p w14:paraId="0A70C3F9" w14:textId="77777777" w:rsidR="0007125C" w:rsidRDefault="0007125C" w:rsidP="00A54027">
      <w:pPr>
        <w:pStyle w:val="Heading1"/>
        <w:numPr>
          <w:ilvl w:val="0"/>
          <w:numId w:val="11"/>
        </w:numPr>
        <w:textAlignment w:val="auto"/>
        <w:rPr>
          <w:lang w:val="en-US"/>
        </w:rPr>
      </w:pPr>
      <w:r>
        <w:rPr>
          <w:lang w:val="en-US"/>
        </w:rPr>
        <w:t>Summary</w:t>
      </w:r>
    </w:p>
    <w:p w14:paraId="1E826682" w14:textId="19F5C35A" w:rsidR="002D7440" w:rsidRDefault="002D7440" w:rsidP="002D7440">
      <w:pPr>
        <w:rPr>
          <w:b/>
        </w:rPr>
      </w:pPr>
      <w:r>
        <w:rPr>
          <w:noProof/>
        </w:rPr>
        <w:t>In this contribution we discussed</w:t>
      </w:r>
      <w:r w:rsidRPr="00995B67">
        <w:t xml:space="preserve"> </w:t>
      </w:r>
      <w:r>
        <w:t xml:space="preserve">link level performance </w:t>
      </w:r>
      <w:r w:rsidRPr="002D2141">
        <w:t xml:space="preserve">for short TTIs in </w:t>
      </w:r>
      <w:r>
        <w:t>down</w:t>
      </w:r>
      <w:r w:rsidRPr="002D2141">
        <w:t>link transmissions</w:t>
      </w:r>
      <w:r w:rsidR="007976D5">
        <w:t xml:space="preserve"> using DMRS based demodulation</w:t>
      </w:r>
      <w:r w:rsidRPr="002D2141">
        <w:t xml:space="preserve">. The above discussion is summarized with the following </w:t>
      </w:r>
      <w:r>
        <w:t>observations</w:t>
      </w:r>
      <w:r w:rsidR="00BB59A7">
        <w:t xml:space="preserve"> and proposals</w:t>
      </w:r>
      <w:r w:rsidRPr="002D2141">
        <w:t>:</w:t>
      </w:r>
    </w:p>
    <w:p w14:paraId="41C5407D" w14:textId="77777777" w:rsidR="004B30BD" w:rsidRDefault="004B30BD" w:rsidP="004B30BD">
      <w:pPr>
        <w:pStyle w:val="Observation"/>
        <w:numPr>
          <w:ilvl w:val="0"/>
          <w:numId w:val="14"/>
        </w:numPr>
        <w:textAlignment w:val="auto"/>
      </w:pPr>
      <w:r>
        <w:t xml:space="preserve">Difference in performance at 10% BLER for </w:t>
      </w:r>
      <w:proofErr w:type="spellStart"/>
      <w:r>
        <w:t>sTTI</w:t>
      </w:r>
      <w:proofErr w:type="spellEnd"/>
      <w:r>
        <w:t xml:space="preserve"> length on 2 and 4 symbols compared to 14 </w:t>
      </w:r>
      <w:proofErr w:type="gramStart"/>
      <w:r>
        <w:t>symbol</w:t>
      </w:r>
      <w:proofErr w:type="gramEnd"/>
      <w:r>
        <w:t xml:space="preserve"> TTI with the channels EPA, EVA and ETU is tolerable. For 7 symbols, the DMRS structure should be updated.</w:t>
      </w:r>
    </w:p>
    <w:p w14:paraId="5892D164" w14:textId="553B2BB1" w:rsidR="0007125C" w:rsidRDefault="004B30BD" w:rsidP="00184A47">
      <w:pPr>
        <w:pStyle w:val="Observation"/>
        <w:numPr>
          <w:ilvl w:val="0"/>
          <w:numId w:val="14"/>
        </w:numPr>
        <w:textAlignment w:val="auto"/>
      </w:pPr>
      <w:r w:rsidRPr="00704EBC">
        <w:t>DMRS based demodulation for short TTI provides throughput benefit over CRS based demodulation when considering beamforming gains</w:t>
      </w:r>
      <w:r w:rsidR="006D20F6">
        <w:t>.</w:t>
      </w:r>
      <w:r>
        <w:t xml:space="preserve"> </w:t>
      </w:r>
    </w:p>
    <w:p w14:paraId="3F03192C" w14:textId="4964B4F8" w:rsidR="0091162E" w:rsidRDefault="0091162E" w:rsidP="000E319A">
      <w:pPr>
        <w:pStyle w:val="Observation"/>
        <w:numPr>
          <w:ilvl w:val="0"/>
          <w:numId w:val="0"/>
        </w:numPr>
        <w:ind w:left="360"/>
        <w:textAlignment w:val="auto"/>
      </w:pPr>
    </w:p>
    <w:p w14:paraId="38AB9BCE" w14:textId="75D63CD0" w:rsidR="00A9350E" w:rsidRDefault="00A9350E" w:rsidP="00A54027">
      <w:pPr>
        <w:pStyle w:val="Proposal"/>
        <w:numPr>
          <w:ilvl w:val="0"/>
          <w:numId w:val="15"/>
        </w:numPr>
        <w:textAlignment w:val="auto"/>
      </w:pPr>
      <w:r w:rsidRPr="00957641">
        <w:t xml:space="preserve">Study </w:t>
      </w:r>
      <w:r>
        <w:t>suitable</w:t>
      </w:r>
      <w:r w:rsidRPr="00957641">
        <w:t xml:space="preserve"> DMRS patterns for different </w:t>
      </w:r>
      <w:proofErr w:type="spellStart"/>
      <w:r w:rsidRPr="00957641">
        <w:t>sTTI</w:t>
      </w:r>
      <w:proofErr w:type="spellEnd"/>
      <w:r w:rsidRPr="00957641">
        <w:t xml:space="preserve"> lengths</w:t>
      </w:r>
      <w:r w:rsidR="006D20F6">
        <w:t>.</w:t>
      </w:r>
      <w:r>
        <w:t xml:space="preserve"> </w:t>
      </w:r>
    </w:p>
    <w:p w14:paraId="79ADA4BA" w14:textId="74BF9C25" w:rsidR="00A9350E" w:rsidRDefault="00A9350E" w:rsidP="00A54027">
      <w:pPr>
        <w:pStyle w:val="Proposal"/>
        <w:numPr>
          <w:ilvl w:val="0"/>
          <w:numId w:val="15"/>
        </w:numPr>
        <w:textAlignment w:val="auto"/>
      </w:pPr>
      <w:r w:rsidRPr="00704EBC">
        <w:t xml:space="preserve">For slot-length TTI using DMRS, </w:t>
      </w:r>
      <w:r>
        <w:t xml:space="preserve">re-design </w:t>
      </w:r>
      <w:r w:rsidRPr="00704EBC">
        <w:t>the DMRS pattern, as the legacy DMRS pattern is not efficient with high Doppler spread</w:t>
      </w:r>
      <w:r w:rsidR="006D20F6">
        <w:t>.</w:t>
      </w:r>
      <w:r>
        <w:t xml:space="preserve"> </w:t>
      </w:r>
    </w:p>
    <w:p w14:paraId="0D5F429E" w14:textId="016AAEC6" w:rsidR="002970B0" w:rsidRDefault="002970B0" w:rsidP="00A54027">
      <w:pPr>
        <w:pStyle w:val="Proposal"/>
        <w:numPr>
          <w:ilvl w:val="0"/>
          <w:numId w:val="15"/>
        </w:numPr>
        <w:textAlignment w:val="auto"/>
      </w:pPr>
      <w:r>
        <w:rPr>
          <w:lang w:val="en-US"/>
        </w:rPr>
        <w:t>Allow in the shortened TTI design that DMRS is not sent in every TTI if the same user has recently been scheduled</w:t>
      </w:r>
      <w:r w:rsidR="006D20F6">
        <w:rPr>
          <w:lang w:val="en-US"/>
        </w:rPr>
        <w:t>.</w:t>
      </w:r>
      <w:r>
        <w:t xml:space="preserve"> </w:t>
      </w:r>
    </w:p>
    <w:p w14:paraId="6E72AEE3" w14:textId="7A3C969B" w:rsidR="002970B0" w:rsidRDefault="002970B0" w:rsidP="00A54027">
      <w:pPr>
        <w:pStyle w:val="Proposal"/>
        <w:numPr>
          <w:ilvl w:val="0"/>
          <w:numId w:val="15"/>
        </w:numPr>
        <w:textAlignment w:val="auto"/>
      </w:pPr>
      <w:r>
        <w:rPr>
          <w:lang w:val="en-US"/>
        </w:rPr>
        <w:t>Allow PRB bundling to enable the UE to improve channel estimation</w:t>
      </w:r>
      <w:r w:rsidR="006D20F6">
        <w:rPr>
          <w:lang w:val="en-US"/>
        </w:rPr>
        <w:t>.</w:t>
      </w:r>
      <w:r>
        <w:t xml:space="preserve"> </w:t>
      </w:r>
    </w:p>
    <w:p w14:paraId="1377D2E8" w14:textId="5A081983" w:rsidR="0007125C" w:rsidRDefault="002970B0" w:rsidP="00A54027">
      <w:pPr>
        <w:pStyle w:val="Proposal"/>
        <w:numPr>
          <w:ilvl w:val="0"/>
          <w:numId w:val="15"/>
        </w:numPr>
        <w:textAlignment w:val="auto"/>
      </w:pPr>
      <w:r>
        <w:t xml:space="preserve">Support up to at least rank 2 </w:t>
      </w:r>
      <w:proofErr w:type="gramStart"/>
      <w:r>
        <w:t>transmission</w:t>
      </w:r>
      <w:proofErr w:type="gramEnd"/>
      <w:r>
        <w:t xml:space="preserve"> with </w:t>
      </w:r>
      <w:proofErr w:type="spellStart"/>
      <w:r>
        <w:t>sTTI</w:t>
      </w:r>
      <w:proofErr w:type="spellEnd"/>
      <w:r>
        <w:t xml:space="preserve"> with a DMRS based TM</w:t>
      </w:r>
      <w:r w:rsidRPr="00957641">
        <w:rPr>
          <w:lang w:val="en-US"/>
        </w:rPr>
        <w:t>.</w:t>
      </w:r>
    </w:p>
    <w:p w14:paraId="047FD24B" w14:textId="77777777" w:rsidR="00D00AE7" w:rsidRPr="00A742FA" w:rsidRDefault="00D00AE7" w:rsidP="00D00AE7">
      <w:pPr>
        <w:pStyle w:val="Heading1"/>
        <w:rPr>
          <w:lang w:val="en-US"/>
        </w:rPr>
      </w:pPr>
      <w:r w:rsidRPr="00A742FA">
        <w:rPr>
          <w:lang w:val="en-US"/>
        </w:rPr>
        <w:t>Reference</w:t>
      </w:r>
      <w:r>
        <w:rPr>
          <w:lang w:val="en-US"/>
        </w:rPr>
        <w:t>s</w:t>
      </w:r>
    </w:p>
    <w:p w14:paraId="005819D7" w14:textId="77777777" w:rsidR="00BF2E38" w:rsidRDefault="00BF2E38" w:rsidP="00BF2E38">
      <w:pPr>
        <w:pStyle w:val="Reference"/>
        <w:keepNext/>
        <w:keepLines/>
        <w:rPr>
          <w:lang w:val="en-US"/>
        </w:rPr>
      </w:pPr>
      <w:bookmarkStart w:id="14" w:name="_Ref441739574"/>
      <w:r w:rsidRPr="00AD5D7E">
        <w:rPr>
          <w:rFonts w:cs="Arial"/>
          <w:bCs/>
          <w:noProof/>
          <w:szCs w:val="18"/>
          <w:lang w:val="en-US"/>
        </w:rPr>
        <w:t>R1-157146</w:t>
      </w:r>
      <w:r>
        <w:rPr>
          <w:rFonts w:cs="Arial"/>
          <w:bCs/>
          <w:noProof/>
          <w:szCs w:val="18"/>
          <w:lang w:val="en-US"/>
        </w:rPr>
        <w:t xml:space="preserve">, </w:t>
      </w:r>
      <w:r w:rsidRPr="00AD5D7E">
        <w:rPr>
          <w:lang w:val="en-US"/>
        </w:rPr>
        <w:t>Overview of TTI shortening</w:t>
      </w:r>
      <w:r>
        <w:rPr>
          <w:lang w:val="en-US"/>
        </w:rPr>
        <w:t>, Ericsson, RAN1#83, November 2015.</w:t>
      </w:r>
      <w:bookmarkEnd w:id="14"/>
    </w:p>
    <w:p w14:paraId="332704E0" w14:textId="4B359843" w:rsidR="00F304D7" w:rsidRDefault="000E319A" w:rsidP="00D9793E">
      <w:pPr>
        <w:pStyle w:val="Reference"/>
        <w:rPr>
          <w:lang w:val="en-US"/>
        </w:rPr>
      </w:pPr>
      <w:bookmarkStart w:id="15" w:name="_Ref447261350"/>
      <w:bookmarkStart w:id="16" w:name="_Ref442269031"/>
      <w:r>
        <w:rPr>
          <w:lang w:val="en-US"/>
        </w:rPr>
        <w:t>R1-163313</w:t>
      </w:r>
      <w:r w:rsidR="00F304D7">
        <w:rPr>
          <w:lang w:val="en-US"/>
        </w:rPr>
        <w:t>,</w:t>
      </w:r>
      <w:r w:rsidR="00F304D7">
        <w:rPr>
          <w:rFonts w:cs="Arial"/>
          <w:bCs/>
          <w:noProof/>
          <w:szCs w:val="18"/>
          <w:lang w:val="en-US"/>
        </w:rPr>
        <w:t xml:space="preserve"> </w:t>
      </w:r>
      <w:r w:rsidR="00D9793E" w:rsidRPr="00D9793E">
        <w:rPr>
          <w:lang w:val="en-US"/>
        </w:rPr>
        <w:t>Link evaluation for PDSCH for short TTI with CRS based transmission</w:t>
      </w:r>
      <w:r w:rsidR="00F304D7">
        <w:rPr>
          <w:lang w:val="en-US"/>
        </w:rPr>
        <w:t>, Ericsson, RAN1#84bis, April 2016</w:t>
      </w:r>
      <w:bookmarkEnd w:id="15"/>
    </w:p>
    <w:p w14:paraId="16B071B6" w14:textId="36F4E342" w:rsidR="00780DFE" w:rsidRPr="009B621F" w:rsidRDefault="000E319A" w:rsidP="000E319A">
      <w:pPr>
        <w:pStyle w:val="Reference"/>
        <w:rPr>
          <w:lang w:val="en-US"/>
        </w:rPr>
      </w:pPr>
      <w:bookmarkStart w:id="17" w:name="_Ref447261396"/>
      <w:r>
        <w:rPr>
          <w:lang w:val="en-US"/>
        </w:rPr>
        <w:t>R1-163318</w:t>
      </w:r>
      <w:r w:rsidR="00780DFE">
        <w:rPr>
          <w:lang w:val="en-US"/>
        </w:rPr>
        <w:t xml:space="preserve">, </w:t>
      </w:r>
      <w:r w:rsidRPr="000E319A">
        <w:rPr>
          <w:lang w:val="en-US"/>
        </w:rPr>
        <w:t>Physical layer aspects for PDSCH for short TTI</w:t>
      </w:r>
      <w:r w:rsidR="00780DFE">
        <w:rPr>
          <w:lang w:val="en-US"/>
        </w:rPr>
        <w:t>, Ericsson, RAN1#84bis, April 2016</w:t>
      </w:r>
      <w:bookmarkEnd w:id="17"/>
    </w:p>
    <w:p w14:paraId="75ACC4B4" w14:textId="56BF13AB" w:rsidR="00951559" w:rsidRPr="009B621F" w:rsidRDefault="00951559" w:rsidP="00951559">
      <w:pPr>
        <w:pStyle w:val="Reference"/>
        <w:rPr>
          <w:lang w:val="en-US"/>
        </w:rPr>
      </w:pPr>
      <w:bookmarkStart w:id="18" w:name="_Ref447261461"/>
      <w:r>
        <w:rPr>
          <w:rFonts w:cs="Arial"/>
          <w:bCs/>
          <w:noProof/>
          <w:szCs w:val="18"/>
          <w:lang w:val="en-US"/>
        </w:rPr>
        <w:t xml:space="preserve">R1-157806, </w:t>
      </w:r>
      <w:r w:rsidRPr="0097369A">
        <w:rPr>
          <w:rFonts w:cs="Arial"/>
          <w:bCs/>
          <w:noProof/>
          <w:szCs w:val="18"/>
          <w:lang w:val="en-US"/>
        </w:rPr>
        <w:t>WF on evaluation methodology for latency reduction</w:t>
      </w:r>
      <w:r>
        <w:rPr>
          <w:rFonts w:cs="Arial"/>
          <w:bCs/>
          <w:noProof/>
          <w:szCs w:val="18"/>
          <w:lang w:val="en-US"/>
        </w:rPr>
        <w:t>, Ericsson et al., RAN1#83, November 2015</w:t>
      </w:r>
      <w:bookmarkEnd w:id="16"/>
      <w:bookmarkEnd w:id="18"/>
    </w:p>
    <w:p w14:paraId="7771A7AD" w14:textId="5B439EAD" w:rsidR="009B621F" w:rsidRPr="00951559" w:rsidRDefault="009B621F" w:rsidP="00951559">
      <w:pPr>
        <w:pStyle w:val="Reference"/>
        <w:rPr>
          <w:lang w:val="en-US"/>
        </w:rPr>
      </w:pPr>
      <w:bookmarkStart w:id="19" w:name="_Ref447138891"/>
      <w:r>
        <w:rPr>
          <w:rFonts w:cs="Arial"/>
          <w:bCs/>
          <w:noProof/>
          <w:szCs w:val="18"/>
          <w:lang w:val="en-US"/>
        </w:rPr>
        <w:t xml:space="preserve">R1-161422, </w:t>
      </w:r>
      <w:r w:rsidRPr="00F1239D">
        <w:rPr>
          <w:rFonts w:cs="Arial"/>
          <w:bCs/>
          <w:noProof/>
          <w:szCs w:val="18"/>
          <w:lang w:val="en-US"/>
        </w:rPr>
        <w:t>Way forward on simulation results and methodology</w:t>
      </w:r>
      <w:r>
        <w:rPr>
          <w:rFonts w:cs="Arial"/>
          <w:bCs/>
          <w:noProof/>
          <w:szCs w:val="18"/>
          <w:lang w:val="en-US"/>
        </w:rPr>
        <w:t xml:space="preserve">, Ericsson, RAN1#84, </w:t>
      </w:r>
      <w:r w:rsidR="009E1146">
        <w:rPr>
          <w:rFonts w:cs="Arial"/>
          <w:bCs/>
          <w:noProof/>
          <w:szCs w:val="18"/>
          <w:lang w:val="en-US"/>
        </w:rPr>
        <w:t xml:space="preserve">February </w:t>
      </w:r>
      <w:r>
        <w:rPr>
          <w:rFonts w:cs="Arial"/>
          <w:bCs/>
          <w:noProof/>
          <w:szCs w:val="18"/>
          <w:lang w:val="en-US"/>
        </w:rPr>
        <w:t>2016</w:t>
      </w:r>
      <w:bookmarkEnd w:id="19"/>
    </w:p>
    <w:p w14:paraId="633E9504" w14:textId="5C5283A2" w:rsidR="00F50C04" w:rsidRPr="009B621F" w:rsidRDefault="00F50C04" w:rsidP="00F50C04">
      <w:pPr>
        <w:pStyle w:val="Reference"/>
        <w:keepNext/>
        <w:keepLines/>
        <w:rPr>
          <w:lang w:val="en-US"/>
        </w:rPr>
      </w:pPr>
      <w:bookmarkStart w:id="20" w:name="_Ref447050067"/>
      <w:r>
        <w:rPr>
          <w:rFonts w:cs="Arial"/>
          <w:bCs/>
          <w:noProof/>
          <w:szCs w:val="18"/>
          <w:lang w:val="en-US"/>
        </w:rPr>
        <w:t xml:space="preserve">3GPP </w:t>
      </w:r>
      <w:bookmarkStart w:id="21" w:name="_Ref442269150"/>
      <w:r>
        <w:rPr>
          <w:rFonts w:cs="Arial"/>
          <w:bCs/>
          <w:noProof/>
          <w:szCs w:val="18"/>
          <w:lang w:val="en-US"/>
        </w:rPr>
        <w:t>36.101 v12.6.0</w:t>
      </w:r>
      <w:bookmarkEnd w:id="20"/>
      <w:bookmarkEnd w:id="21"/>
    </w:p>
    <w:p w14:paraId="79B77DD8" w14:textId="77777777" w:rsidR="004E365E" w:rsidRDefault="004E365E" w:rsidP="004E365E">
      <w:pPr>
        <w:pStyle w:val="Heading1"/>
        <w:rPr>
          <w:lang w:val="en-US"/>
        </w:rPr>
      </w:pPr>
      <w:r>
        <w:rPr>
          <w:lang w:val="en-US"/>
        </w:rPr>
        <w:t>Appendix: BLER results</w:t>
      </w:r>
    </w:p>
    <w:p w14:paraId="43384F69" w14:textId="77777777" w:rsidR="004E365E" w:rsidRDefault="004E365E">
      <w:pPr>
        <w:pStyle w:val="Heading2"/>
        <w:divId w:val="117185096"/>
      </w:pPr>
      <w:r>
        <w:t>DMRS results, 10% BLER</w:t>
      </w:r>
    </w:p>
    <w:p w14:paraId="624B3E58" w14:textId="77777777" w:rsidR="004E365E" w:rsidRDefault="004E365E">
      <w:pPr>
        <w:divId w:val="117185096"/>
      </w:pPr>
      <w:r>
        <w:t>EPA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6391DA5D"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BA38F94"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C82A42"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A0BCE"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A73B1E8"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7CE37B"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92FA31F" w14:textId="77777777" w:rsidR="004E365E" w:rsidRDefault="004E365E">
            <w:pPr>
              <w:rPr>
                <w:sz w:val="16"/>
                <w:szCs w:val="16"/>
              </w:rPr>
            </w:pPr>
            <w:r>
              <w:rPr>
                <w:sz w:val="16"/>
                <w:szCs w:val="16"/>
              </w:rPr>
              <w:t xml:space="preserve">TTI length=7 </w:t>
            </w:r>
          </w:p>
        </w:tc>
      </w:tr>
      <w:tr w:rsidR="004E365E" w14:paraId="26A639E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73168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3EC5E" w14:textId="77777777" w:rsidR="004E365E" w:rsidRDefault="004E365E">
            <w:pPr>
              <w:rPr>
                <w:sz w:val="16"/>
                <w:szCs w:val="16"/>
              </w:rPr>
            </w:pPr>
            <w:r>
              <w:rPr>
                <w:sz w:val="16"/>
                <w:szCs w:val="16"/>
              </w:rPr>
              <w:t xml:space="preserve">2.04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FFBC53" w14:textId="77777777" w:rsidR="004E365E" w:rsidRDefault="004E365E">
            <w:pPr>
              <w:rPr>
                <w:sz w:val="16"/>
                <w:szCs w:val="16"/>
              </w:rPr>
            </w:pPr>
            <w:r>
              <w:rPr>
                <w:sz w:val="16"/>
                <w:szCs w:val="16"/>
              </w:rPr>
              <w:t xml:space="preserve">1.99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87E77" w14:textId="77777777" w:rsidR="004E365E" w:rsidRDefault="004E365E">
            <w:pPr>
              <w:rPr>
                <w:sz w:val="16"/>
                <w:szCs w:val="16"/>
              </w:rPr>
            </w:pPr>
            <w:r>
              <w:rPr>
                <w:sz w:val="16"/>
                <w:szCs w:val="16"/>
              </w:rPr>
              <w:t xml:space="preserve">1.30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86B8E" w14:textId="77777777" w:rsidR="004E365E" w:rsidRDefault="004E365E">
            <w:pPr>
              <w:rPr>
                <w:sz w:val="16"/>
                <w:szCs w:val="16"/>
              </w:rPr>
            </w:pPr>
            <w:r>
              <w:rPr>
                <w:sz w:val="16"/>
                <w:szCs w:val="16"/>
              </w:rPr>
              <w:t xml:space="preserve">2.01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152F5A3" w14:textId="77777777" w:rsidR="004E365E" w:rsidRDefault="004E365E">
            <w:pPr>
              <w:rPr>
                <w:sz w:val="16"/>
                <w:szCs w:val="16"/>
              </w:rPr>
            </w:pPr>
            <w:r>
              <w:rPr>
                <w:sz w:val="16"/>
                <w:szCs w:val="16"/>
              </w:rPr>
              <w:t xml:space="preserve">1.91 </w:t>
            </w:r>
          </w:p>
        </w:tc>
      </w:tr>
      <w:tr w:rsidR="004E365E" w14:paraId="303DBE17"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207CB33"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0B4889" w14:textId="77777777" w:rsidR="004E365E" w:rsidRDefault="004E365E">
            <w:pPr>
              <w:rPr>
                <w:sz w:val="16"/>
                <w:szCs w:val="16"/>
              </w:rPr>
            </w:pPr>
            <w:r>
              <w:rPr>
                <w:sz w:val="16"/>
                <w:szCs w:val="16"/>
              </w:rPr>
              <w:t xml:space="preserve">13.95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BEA5D8E" w14:textId="77777777" w:rsidR="004E365E" w:rsidRDefault="004E365E">
            <w:pPr>
              <w:rPr>
                <w:sz w:val="16"/>
                <w:szCs w:val="16"/>
              </w:rPr>
            </w:pPr>
            <w:r>
              <w:rPr>
                <w:sz w:val="16"/>
                <w:szCs w:val="16"/>
              </w:rPr>
              <w:t xml:space="preserve">13.88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13C364" w14:textId="77777777" w:rsidR="004E365E" w:rsidRDefault="004E365E">
            <w:pPr>
              <w:rPr>
                <w:sz w:val="16"/>
                <w:szCs w:val="16"/>
              </w:rPr>
            </w:pPr>
            <w:r>
              <w:rPr>
                <w:sz w:val="16"/>
                <w:szCs w:val="16"/>
              </w:rPr>
              <w:t xml:space="preserve">13.95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3B8CA6" w14:textId="77777777" w:rsidR="004E365E" w:rsidRDefault="004E365E">
            <w:pPr>
              <w:rPr>
                <w:sz w:val="16"/>
                <w:szCs w:val="16"/>
              </w:rPr>
            </w:pPr>
            <w:r>
              <w:rPr>
                <w:sz w:val="16"/>
                <w:szCs w:val="16"/>
              </w:rPr>
              <w:t xml:space="preserve">14.00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8F946C" w14:textId="77777777" w:rsidR="004E365E" w:rsidRDefault="004E365E">
            <w:pPr>
              <w:rPr>
                <w:sz w:val="16"/>
                <w:szCs w:val="16"/>
              </w:rPr>
            </w:pPr>
            <w:r>
              <w:rPr>
                <w:sz w:val="16"/>
                <w:szCs w:val="16"/>
              </w:rPr>
              <w:t xml:space="preserve">14.21 </w:t>
            </w:r>
          </w:p>
        </w:tc>
      </w:tr>
      <w:tr w:rsidR="004E365E" w14:paraId="518BC45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BB23D70"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EBDDAA" w14:textId="77777777" w:rsidR="004E365E" w:rsidRDefault="004E365E">
            <w:pPr>
              <w:rPr>
                <w:sz w:val="16"/>
                <w:szCs w:val="16"/>
              </w:rPr>
            </w:pPr>
            <w:r>
              <w:rPr>
                <w:sz w:val="16"/>
                <w:szCs w:val="16"/>
              </w:rPr>
              <w:t xml:space="preserve">23.18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A36C6A" w14:textId="77777777" w:rsidR="004E365E" w:rsidRDefault="004E365E">
            <w:pPr>
              <w:rPr>
                <w:sz w:val="16"/>
                <w:szCs w:val="16"/>
              </w:rPr>
            </w:pPr>
            <w:r>
              <w:rPr>
                <w:sz w:val="16"/>
                <w:szCs w:val="16"/>
              </w:rPr>
              <w:t xml:space="preserve">23.06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831E6A" w14:textId="77777777" w:rsidR="004E365E" w:rsidRDefault="004E365E">
            <w:pPr>
              <w:rPr>
                <w:sz w:val="16"/>
                <w:szCs w:val="16"/>
              </w:rPr>
            </w:pPr>
            <w:r>
              <w:rPr>
                <w:sz w:val="16"/>
                <w:szCs w:val="16"/>
              </w:rPr>
              <w:t xml:space="preserve">22.83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27E4F" w14:textId="77777777" w:rsidR="004E365E" w:rsidRDefault="004E365E">
            <w:pPr>
              <w:rPr>
                <w:sz w:val="16"/>
                <w:szCs w:val="16"/>
              </w:rPr>
            </w:pPr>
            <w:r>
              <w:rPr>
                <w:sz w:val="16"/>
                <w:szCs w:val="16"/>
              </w:rPr>
              <w:t xml:space="preserve">23.63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246036" w14:textId="77777777" w:rsidR="004E365E" w:rsidRDefault="004E365E">
            <w:pPr>
              <w:rPr>
                <w:sz w:val="16"/>
                <w:szCs w:val="16"/>
              </w:rPr>
            </w:pPr>
            <w:r>
              <w:rPr>
                <w:sz w:val="16"/>
                <w:szCs w:val="16"/>
              </w:rPr>
              <w:t xml:space="preserve">22.98 </w:t>
            </w:r>
          </w:p>
        </w:tc>
      </w:tr>
    </w:tbl>
    <w:p w14:paraId="79F83DCE" w14:textId="77777777" w:rsidR="004E365E" w:rsidRDefault="004E365E">
      <w:pPr>
        <w:divId w:val="117185096"/>
      </w:pPr>
      <w:r>
        <w:br/>
        <w:t>EPA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04E0206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367FFDF"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CFE768"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ED28A5"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3D0DB2"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331A5"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D44176" w14:textId="77777777" w:rsidR="004E365E" w:rsidRDefault="004E365E">
            <w:pPr>
              <w:rPr>
                <w:sz w:val="16"/>
                <w:szCs w:val="16"/>
              </w:rPr>
            </w:pPr>
            <w:r>
              <w:rPr>
                <w:sz w:val="16"/>
                <w:szCs w:val="16"/>
              </w:rPr>
              <w:t xml:space="preserve">TTI length=7 </w:t>
            </w:r>
          </w:p>
        </w:tc>
      </w:tr>
      <w:tr w:rsidR="004E365E" w14:paraId="72200AA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5474B9C"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C6AC0" w14:textId="77777777" w:rsidR="004E365E" w:rsidRDefault="004E365E">
            <w:pPr>
              <w:rPr>
                <w:sz w:val="16"/>
                <w:szCs w:val="16"/>
              </w:rPr>
            </w:pPr>
            <w:r>
              <w:rPr>
                <w:sz w:val="16"/>
                <w:szCs w:val="16"/>
              </w:rPr>
              <w:t xml:space="preserve">8.27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0821BD" w14:textId="77777777" w:rsidR="004E365E" w:rsidRDefault="004E365E">
            <w:pPr>
              <w:rPr>
                <w:sz w:val="16"/>
                <w:szCs w:val="16"/>
              </w:rPr>
            </w:pPr>
            <w:r>
              <w:rPr>
                <w:sz w:val="16"/>
                <w:szCs w:val="16"/>
              </w:rPr>
              <w:t xml:space="preserve">8.17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32F44" w14:textId="77777777" w:rsidR="004E365E" w:rsidRDefault="004E365E">
            <w:pPr>
              <w:rPr>
                <w:sz w:val="16"/>
                <w:szCs w:val="16"/>
              </w:rPr>
            </w:pPr>
            <w:r>
              <w:rPr>
                <w:sz w:val="16"/>
                <w:szCs w:val="16"/>
              </w:rPr>
              <w:t xml:space="preserve">7.06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393B36" w14:textId="77777777" w:rsidR="004E365E" w:rsidRDefault="004E365E">
            <w:pPr>
              <w:rPr>
                <w:sz w:val="16"/>
                <w:szCs w:val="16"/>
              </w:rPr>
            </w:pPr>
            <w:r>
              <w:rPr>
                <w:sz w:val="16"/>
                <w:szCs w:val="16"/>
              </w:rPr>
              <w:t xml:space="preserve">8.22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A17C07" w14:textId="77777777" w:rsidR="004E365E" w:rsidRDefault="004E365E">
            <w:pPr>
              <w:rPr>
                <w:sz w:val="16"/>
                <w:szCs w:val="16"/>
              </w:rPr>
            </w:pPr>
            <w:r>
              <w:rPr>
                <w:sz w:val="16"/>
                <w:szCs w:val="16"/>
              </w:rPr>
              <w:t xml:space="preserve">8.01 </w:t>
            </w:r>
          </w:p>
        </w:tc>
      </w:tr>
      <w:tr w:rsidR="004E365E" w14:paraId="26F3957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245C172"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1B1A57" w14:textId="77777777" w:rsidR="004E365E" w:rsidRDefault="004E365E">
            <w:pPr>
              <w:rPr>
                <w:sz w:val="16"/>
                <w:szCs w:val="16"/>
              </w:rPr>
            </w:pPr>
            <w:r>
              <w:rPr>
                <w:sz w:val="16"/>
                <w:szCs w:val="16"/>
              </w:rPr>
              <w:t xml:space="preserve">23.97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E52F8" w14:textId="77777777" w:rsidR="004E365E" w:rsidRDefault="004E365E">
            <w:pPr>
              <w:rPr>
                <w:sz w:val="16"/>
                <w:szCs w:val="16"/>
              </w:rPr>
            </w:pPr>
            <w:r>
              <w:rPr>
                <w:sz w:val="16"/>
                <w:szCs w:val="16"/>
              </w:rPr>
              <w:t xml:space="preserve">23.89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51EC5B" w14:textId="77777777" w:rsidR="004E365E" w:rsidRDefault="004E365E">
            <w:pPr>
              <w:rPr>
                <w:sz w:val="16"/>
                <w:szCs w:val="16"/>
              </w:rPr>
            </w:pPr>
            <w:r>
              <w:rPr>
                <w:sz w:val="16"/>
                <w:szCs w:val="16"/>
              </w:rPr>
              <w:t xml:space="preserve">23.98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52711" w14:textId="77777777" w:rsidR="004E365E" w:rsidRDefault="004E365E">
            <w:pPr>
              <w:rPr>
                <w:sz w:val="16"/>
                <w:szCs w:val="16"/>
              </w:rPr>
            </w:pPr>
            <w:r>
              <w:rPr>
                <w:sz w:val="16"/>
                <w:szCs w:val="16"/>
              </w:rPr>
              <w:t xml:space="preserve">24.05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88001" w14:textId="77777777" w:rsidR="004E365E" w:rsidRDefault="004E365E">
            <w:pPr>
              <w:rPr>
                <w:sz w:val="16"/>
                <w:szCs w:val="16"/>
              </w:rPr>
            </w:pPr>
            <w:r>
              <w:rPr>
                <w:sz w:val="16"/>
                <w:szCs w:val="16"/>
              </w:rPr>
              <w:t xml:space="preserve">24.34 </w:t>
            </w:r>
          </w:p>
        </w:tc>
      </w:tr>
      <w:tr w:rsidR="004E365E" w14:paraId="63DD93D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9BA77D5"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9412A7" w14:textId="77777777" w:rsidR="004E365E" w:rsidRDefault="004E365E">
            <w:pPr>
              <w:rPr>
                <w:sz w:val="16"/>
                <w:szCs w:val="16"/>
              </w:rPr>
            </w:pPr>
            <w:r>
              <w:rPr>
                <w:sz w:val="16"/>
                <w:szCs w:val="16"/>
              </w:rPr>
              <w:t xml:space="preserve">34.79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9C5634" w14:textId="77777777" w:rsidR="004E365E" w:rsidRDefault="004E365E">
            <w:pPr>
              <w:rPr>
                <w:sz w:val="16"/>
                <w:szCs w:val="16"/>
              </w:rPr>
            </w:pPr>
            <w:r>
              <w:rPr>
                <w:sz w:val="16"/>
                <w:szCs w:val="16"/>
              </w:rPr>
              <w:t xml:space="preserve">34.68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3D1F2" w14:textId="77777777" w:rsidR="004E365E" w:rsidRDefault="004E365E">
            <w:pPr>
              <w:rPr>
                <w:sz w:val="16"/>
                <w:szCs w:val="16"/>
              </w:rPr>
            </w:pPr>
            <w:r>
              <w:rPr>
                <w:sz w:val="16"/>
                <w:szCs w:val="16"/>
              </w:rPr>
              <w:t xml:space="preserve">35.11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A0E93" w14:textId="77777777" w:rsidR="004E365E" w:rsidRDefault="004E365E">
            <w:pPr>
              <w:rPr>
                <w:sz w:val="16"/>
                <w:szCs w:val="16"/>
              </w:rPr>
            </w:pPr>
            <w:r>
              <w:rPr>
                <w:sz w:val="16"/>
                <w:szCs w:val="16"/>
              </w:rPr>
              <w:t xml:space="preserve">35.36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DF930" w14:textId="77777777" w:rsidR="004E365E" w:rsidRDefault="004E365E">
            <w:pPr>
              <w:rPr>
                <w:sz w:val="16"/>
                <w:szCs w:val="16"/>
              </w:rPr>
            </w:pPr>
            <w:r>
              <w:rPr>
                <w:sz w:val="16"/>
                <w:szCs w:val="16"/>
              </w:rPr>
              <w:t xml:space="preserve">34.55 </w:t>
            </w:r>
          </w:p>
        </w:tc>
      </w:tr>
    </w:tbl>
    <w:p w14:paraId="467D33B6" w14:textId="77777777" w:rsidR="004E365E" w:rsidRDefault="004E365E">
      <w:pPr>
        <w:divId w:val="117185096"/>
      </w:pPr>
      <w:r>
        <w:lastRenderedPageBreak/>
        <w:br/>
        <w:t>EPA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8F9B95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C35A515"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10AF9E9"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22CF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241152"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B9277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2CE929" w14:textId="77777777" w:rsidR="004E365E" w:rsidRDefault="004E365E">
            <w:pPr>
              <w:rPr>
                <w:sz w:val="16"/>
                <w:szCs w:val="16"/>
              </w:rPr>
            </w:pPr>
            <w:r>
              <w:rPr>
                <w:sz w:val="16"/>
                <w:szCs w:val="16"/>
              </w:rPr>
              <w:t xml:space="preserve">TTI length=7 </w:t>
            </w:r>
          </w:p>
        </w:tc>
      </w:tr>
      <w:tr w:rsidR="004E365E" w14:paraId="26ABC9B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F470FCD"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435E7DE" w14:textId="77777777" w:rsidR="004E365E" w:rsidRDefault="004E365E">
            <w:pPr>
              <w:rPr>
                <w:sz w:val="16"/>
                <w:szCs w:val="16"/>
              </w:rPr>
            </w:pPr>
            <w:r>
              <w:rPr>
                <w:sz w:val="16"/>
                <w:szCs w:val="16"/>
              </w:rPr>
              <w:t xml:space="preserve">1.46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CF290" w14:textId="77777777" w:rsidR="004E365E" w:rsidRDefault="004E365E">
            <w:pPr>
              <w:rPr>
                <w:sz w:val="16"/>
                <w:szCs w:val="16"/>
              </w:rPr>
            </w:pPr>
            <w:r>
              <w:rPr>
                <w:sz w:val="16"/>
                <w:szCs w:val="16"/>
              </w:rPr>
              <w:t xml:space="preserve">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239A7" w14:textId="77777777" w:rsidR="004E365E" w:rsidRDefault="004E365E">
            <w:pPr>
              <w:rPr>
                <w:sz w:val="16"/>
                <w:szCs w:val="16"/>
              </w:rPr>
            </w:pPr>
            <w:r>
              <w:rPr>
                <w:sz w:val="16"/>
                <w:szCs w:val="16"/>
              </w:rPr>
              <w:t xml:space="preserve">0.84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2AB67A" w14:textId="77777777" w:rsidR="004E365E" w:rsidRDefault="004E365E">
            <w:pPr>
              <w:rPr>
                <w:sz w:val="16"/>
                <w:szCs w:val="16"/>
              </w:rPr>
            </w:pPr>
            <w:r>
              <w:rPr>
                <w:sz w:val="16"/>
                <w:szCs w:val="16"/>
              </w:rPr>
              <w:t xml:space="preserve">1.46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A73512" w14:textId="77777777" w:rsidR="004E365E" w:rsidRDefault="004E365E">
            <w:pPr>
              <w:rPr>
                <w:sz w:val="16"/>
                <w:szCs w:val="16"/>
              </w:rPr>
            </w:pPr>
            <w:r>
              <w:rPr>
                <w:sz w:val="16"/>
                <w:szCs w:val="16"/>
              </w:rPr>
              <w:t xml:space="preserve">1.32 </w:t>
            </w:r>
          </w:p>
        </w:tc>
      </w:tr>
      <w:tr w:rsidR="004E365E" w14:paraId="67A20146"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765FA40"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3E2665" w14:textId="77777777" w:rsidR="004E365E" w:rsidRDefault="004E365E">
            <w:pPr>
              <w:rPr>
                <w:sz w:val="16"/>
                <w:szCs w:val="16"/>
              </w:rPr>
            </w:pPr>
            <w:r>
              <w:rPr>
                <w:sz w:val="16"/>
                <w:szCs w:val="16"/>
              </w:rPr>
              <w:t xml:space="preserve">13.20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53AC90" w14:textId="77777777" w:rsidR="004E365E" w:rsidRDefault="004E365E">
            <w:pPr>
              <w:rPr>
                <w:sz w:val="16"/>
                <w:szCs w:val="16"/>
              </w:rPr>
            </w:pPr>
            <w:r>
              <w:rPr>
                <w:sz w:val="16"/>
                <w:szCs w:val="16"/>
              </w:rPr>
              <w:t xml:space="preserve">13.38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FC8D0" w14:textId="77777777" w:rsidR="004E365E" w:rsidRDefault="004E365E">
            <w:pPr>
              <w:rPr>
                <w:sz w:val="16"/>
                <w:szCs w:val="16"/>
              </w:rPr>
            </w:pPr>
            <w:r>
              <w:rPr>
                <w:sz w:val="16"/>
                <w:szCs w:val="16"/>
              </w:rPr>
              <w:t xml:space="preserve">14.10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78564" w14:textId="77777777" w:rsidR="004E365E" w:rsidRDefault="004E365E">
            <w:pPr>
              <w:rPr>
                <w:sz w:val="16"/>
                <w:szCs w:val="16"/>
              </w:rPr>
            </w:pPr>
            <w:r>
              <w:rPr>
                <w:sz w:val="16"/>
                <w:szCs w:val="16"/>
              </w:rPr>
              <w:t xml:space="preserve">13.46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E52AA5" w14:textId="77777777" w:rsidR="004E365E" w:rsidRDefault="004E365E">
            <w:pPr>
              <w:rPr>
                <w:sz w:val="16"/>
                <w:szCs w:val="16"/>
              </w:rPr>
            </w:pPr>
            <w:r>
              <w:rPr>
                <w:sz w:val="16"/>
                <w:szCs w:val="16"/>
              </w:rPr>
              <w:t xml:space="preserve">14.04 </w:t>
            </w:r>
          </w:p>
        </w:tc>
      </w:tr>
      <w:tr w:rsidR="004E365E" w14:paraId="69C84CB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D17D04B"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9E9C5F" w14:textId="77777777" w:rsidR="004E365E" w:rsidRDefault="004E365E">
            <w:pPr>
              <w:rPr>
                <w:sz w:val="16"/>
                <w:szCs w:val="16"/>
              </w:rPr>
            </w:pPr>
            <w:r>
              <w:rPr>
                <w:sz w:val="16"/>
                <w:szCs w:val="16"/>
              </w:rPr>
              <w:t xml:space="preserve">22.45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E1BB28" w14:textId="77777777" w:rsidR="004E365E" w:rsidRDefault="004E365E">
            <w:pPr>
              <w:rPr>
                <w:sz w:val="16"/>
                <w:szCs w:val="16"/>
              </w:rPr>
            </w:pPr>
            <w:r>
              <w:rPr>
                <w:sz w:val="16"/>
                <w:szCs w:val="16"/>
              </w:rPr>
              <w:t xml:space="preserve">29.25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D5D4C7" w14:textId="77777777" w:rsidR="004E365E" w:rsidRDefault="004E365E">
            <w:pPr>
              <w:rPr>
                <w:sz w:val="16"/>
                <w:szCs w:val="16"/>
              </w:rPr>
            </w:pPr>
            <w:r>
              <w:rPr>
                <w:sz w:val="16"/>
                <w:szCs w:val="16"/>
              </w:rPr>
              <w:t xml:space="preserve">23.67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50E208" w14:textId="77777777" w:rsidR="004E365E" w:rsidRDefault="004E365E">
            <w:pPr>
              <w:rPr>
                <w:sz w:val="16"/>
                <w:szCs w:val="16"/>
              </w:rPr>
            </w:pPr>
            <w:r>
              <w:rPr>
                <w:sz w:val="16"/>
                <w:szCs w:val="16"/>
              </w:rPr>
              <w:t xml:space="preserve">25.74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FC43F7" w14:textId="77777777" w:rsidR="004E365E" w:rsidRDefault="004E365E">
            <w:pPr>
              <w:rPr>
                <w:sz w:val="16"/>
                <w:szCs w:val="16"/>
              </w:rPr>
            </w:pPr>
            <w:r>
              <w:rPr>
                <w:sz w:val="16"/>
                <w:szCs w:val="16"/>
              </w:rPr>
              <w:t xml:space="preserve">&gt;36 </w:t>
            </w:r>
          </w:p>
        </w:tc>
      </w:tr>
    </w:tbl>
    <w:p w14:paraId="44332D25" w14:textId="77777777" w:rsidR="004E365E" w:rsidRDefault="004E365E">
      <w:pPr>
        <w:divId w:val="117185096"/>
      </w:pPr>
      <w:r>
        <w:br/>
        <w:t>EPA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4C9A937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A57AE2B"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C19DA3"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EC92CFC"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CFB748"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72909"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AE1CFA" w14:textId="77777777" w:rsidR="004E365E" w:rsidRDefault="004E365E">
            <w:pPr>
              <w:rPr>
                <w:sz w:val="16"/>
                <w:szCs w:val="16"/>
              </w:rPr>
            </w:pPr>
            <w:r>
              <w:rPr>
                <w:sz w:val="16"/>
                <w:szCs w:val="16"/>
              </w:rPr>
              <w:t xml:space="preserve">TTI length=7 </w:t>
            </w:r>
          </w:p>
        </w:tc>
      </w:tr>
      <w:tr w:rsidR="004E365E" w14:paraId="5731E6E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11709C0"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DF154" w14:textId="77777777" w:rsidR="004E365E" w:rsidRDefault="004E365E">
            <w:pPr>
              <w:rPr>
                <w:sz w:val="16"/>
                <w:szCs w:val="16"/>
              </w:rPr>
            </w:pPr>
            <w:r>
              <w:rPr>
                <w:sz w:val="16"/>
                <w:szCs w:val="16"/>
              </w:rPr>
              <w:t xml:space="preserve">7.49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7FF08B" w14:textId="77777777" w:rsidR="004E365E" w:rsidRDefault="004E365E">
            <w:pPr>
              <w:rPr>
                <w:sz w:val="16"/>
                <w:szCs w:val="16"/>
              </w:rPr>
            </w:pPr>
            <w:r>
              <w:rPr>
                <w:sz w:val="16"/>
                <w:szCs w:val="16"/>
              </w:rPr>
              <w:t xml:space="preserve">7.49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BD3D8" w14:textId="77777777" w:rsidR="004E365E" w:rsidRDefault="004E365E">
            <w:pPr>
              <w:rPr>
                <w:sz w:val="16"/>
                <w:szCs w:val="16"/>
              </w:rPr>
            </w:pPr>
            <w:r>
              <w:rPr>
                <w:sz w:val="16"/>
                <w:szCs w:val="16"/>
              </w:rPr>
              <w:t xml:space="preserve">6.65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3AED05" w14:textId="77777777" w:rsidR="004E365E" w:rsidRDefault="004E365E">
            <w:pPr>
              <w:rPr>
                <w:sz w:val="16"/>
                <w:szCs w:val="16"/>
              </w:rPr>
            </w:pPr>
            <w:r>
              <w:rPr>
                <w:sz w:val="16"/>
                <w:szCs w:val="16"/>
              </w:rPr>
              <w:t xml:space="preserve">7.52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A3B3B4" w14:textId="77777777" w:rsidR="004E365E" w:rsidRDefault="004E365E">
            <w:pPr>
              <w:rPr>
                <w:sz w:val="16"/>
                <w:szCs w:val="16"/>
              </w:rPr>
            </w:pPr>
            <w:r>
              <w:rPr>
                <w:sz w:val="16"/>
                <w:szCs w:val="16"/>
              </w:rPr>
              <w:t xml:space="preserve">7.34 </w:t>
            </w:r>
          </w:p>
        </w:tc>
      </w:tr>
      <w:tr w:rsidR="004E365E" w14:paraId="0138714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073A540"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975BB8" w14:textId="77777777" w:rsidR="004E365E" w:rsidRDefault="004E365E">
            <w:pPr>
              <w:rPr>
                <w:sz w:val="16"/>
                <w:szCs w:val="16"/>
              </w:rPr>
            </w:pPr>
            <w:r>
              <w:rPr>
                <w:sz w:val="16"/>
                <w:szCs w:val="16"/>
              </w:rPr>
              <w:t xml:space="preserve">23.11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68905" w14:textId="77777777" w:rsidR="004E365E" w:rsidRDefault="004E365E">
            <w:pPr>
              <w:rPr>
                <w:sz w:val="16"/>
                <w:szCs w:val="16"/>
              </w:rPr>
            </w:pPr>
            <w:r>
              <w:rPr>
                <w:sz w:val="16"/>
                <w:szCs w:val="16"/>
              </w:rPr>
              <w:t xml:space="preserve">26.02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E3633A" w14:textId="77777777" w:rsidR="004E365E" w:rsidRDefault="004E365E">
            <w:pPr>
              <w:rPr>
                <w:sz w:val="16"/>
                <w:szCs w:val="16"/>
              </w:rPr>
            </w:pPr>
            <w:r>
              <w:rPr>
                <w:sz w:val="16"/>
                <w:szCs w:val="16"/>
              </w:rPr>
              <w:t xml:space="preserve">24.92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27CD0" w14:textId="77777777" w:rsidR="004E365E" w:rsidRDefault="004E365E">
            <w:pPr>
              <w:rPr>
                <w:sz w:val="16"/>
                <w:szCs w:val="16"/>
              </w:rPr>
            </w:pPr>
            <w:r>
              <w:rPr>
                <w:sz w:val="16"/>
                <w:szCs w:val="16"/>
              </w:rPr>
              <w:t xml:space="preserve">25.87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B221C" w14:textId="77777777" w:rsidR="004E365E" w:rsidRDefault="004E365E">
            <w:pPr>
              <w:rPr>
                <w:sz w:val="16"/>
                <w:szCs w:val="16"/>
              </w:rPr>
            </w:pPr>
            <w:r>
              <w:rPr>
                <w:sz w:val="16"/>
                <w:szCs w:val="16"/>
              </w:rPr>
              <w:t xml:space="preserve">&gt;36 </w:t>
            </w:r>
          </w:p>
        </w:tc>
      </w:tr>
      <w:tr w:rsidR="004E365E" w14:paraId="48DB8293"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5D7F5C"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EBE7D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299B8A"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E40C9B6"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87170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AF4BC" w14:textId="77777777" w:rsidR="004E365E" w:rsidRDefault="004E365E">
            <w:pPr>
              <w:rPr>
                <w:sz w:val="16"/>
                <w:szCs w:val="16"/>
              </w:rPr>
            </w:pPr>
            <w:r>
              <w:rPr>
                <w:sz w:val="16"/>
                <w:szCs w:val="16"/>
              </w:rPr>
              <w:t xml:space="preserve">&gt;36 </w:t>
            </w:r>
          </w:p>
        </w:tc>
      </w:tr>
    </w:tbl>
    <w:p w14:paraId="282D16AC" w14:textId="77777777" w:rsidR="004E365E" w:rsidRDefault="004E365E">
      <w:pPr>
        <w:divId w:val="117185096"/>
      </w:pPr>
      <w:r>
        <w:br/>
        <w:t>EVA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CE21147"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4CB9315"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D67B38"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421771"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8A2CE1"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E8A40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A91A3" w14:textId="77777777" w:rsidR="004E365E" w:rsidRDefault="004E365E">
            <w:pPr>
              <w:rPr>
                <w:sz w:val="16"/>
                <w:szCs w:val="16"/>
              </w:rPr>
            </w:pPr>
            <w:r>
              <w:rPr>
                <w:sz w:val="16"/>
                <w:szCs w:val="16"/>
              </w:rPr>
              <w:t xml:space="preserve">TTI length=7 </w:t>
            </w:r>
          </w:p>
        </w:tc>
      </w:tr>
      <w:tr w:rsidR="004E365E" w14:paraId="684BCBE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7BD9C51"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22D33A"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E1F08" w14:textId="77777777" w:rsidR="004E365E" w:rsidRDefault="004E365E">
            <w:pPr>
              <w:rPr>
                <w:sz w:val="16"/>
                <w:szCs w:val="16"/>
              </w:rPr>
            </w:pPr>
            <w:r>
              <w:rPr>
                <w:sz w:val="16"/>
                <w:szCs w:val="16"/>
              </w:rPr>
              <w:t xml:space="preserve">0.37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929E9"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59855F" w14:textId="77777777" w:rsidR="004E365E" w:rsidRDefault="004E365E">
            <w:pPr>
              <w:rPr>
                <w:sz w:val="16"/>
                <w:szCs w:val="16"/>
              </w:rPr>
            </w:pPr>
            <w:r>
              <w:rPr>
                <w:sz w:val="16"/>
                <w:szCs w:val="16"/>
              </w:rPr>
              <w:t xml:space="preserve">0.34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E4A0E" w14:textId="77777777" w:rsidR="004E365E" w:rsidRDefault="004E365E">
            <w:pPr>
              <w:rPr>
                <w:sz w:val="16"/>
                <w:szCs w:val="16"/>
              </w:rPr>
            </w:pPr>
            <w:r>
              <w:rPr>
                <w:sz w:val="16"/>
                <w:szCs w:val="16"/>
              </w:rPr>
              <w:t xml:space="preserve">0.33 </w:t>
            </w:r>
          </w:p>
        </w:tc>
      </w:tr>
      <w:tr w:rsidR="004E365E" w14:paraId="4978956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EDB694A"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631115" w14:textId="77777777" w:rsidR="004E365E" w:rsidRDefault="004E365E">
            <w:pPr>
              <w:rPr>
                <w:sz w:val="16"/>
                <w:szCs w:val="16"/>
              </w:rPr>
            </w:pPr>
            <w:r>
              <w:rPr>
                <w:sz w:val="16"/>
                <w:szCs w:val="16"/>
              </w:rPr>
              <w:t xml:space="preserve">12.37 </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2F3E6" w14:textId="77777777" w:rsidR="004E365E" w:rsidRDefault="004E365E">
            <w:pPr>
              <w:rPr>
                <w:sz w:val="16"/>
                <w:szCs w:val="16"/>
              </w:rPr>
            </w:pPr>
            <w:r>
              <w:rPr>
                <w:sz w:val="16"/>
                <w:szCs w:val="16"/>
              </w:rPr>
              <w:t xml:space="preserve">12.39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A38AE8" w14:textId="77777777" w:rsidR="004E365E" w:rsidRDefault="004E365E">
            <w:pPr>
              <w:rPr>
                <w:sz w:val="16"/>
                <w:szCs w:val="16"/>
              </w:rPr>
            </w:pPr>
            <w:r>
              <w:rPr>
                <w:sz w:val="16"/>
                <w:szCs w:val="16"/>
              </w:rPr>
              <w:t xml:space="preserve">12.27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14DAA6" w14:textId="77777777" w:rsidR="004E365E" w:rsidRDefault="004E365E">
            <w:pPr>
              <w:rPr>
                <w:sz w:val="16"/>
                <w:szCs w:val="16"/>
              </w:rPr>
            </w:pPr>
            <w:r>
              <w:rPr>
                <w:sz w:val="16"/>
                <w:szCs w:val="16"/>
              </w:rPr>
              <w:t xml:space="preserve">12.43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14C93A" w14:textId="77777777" w:rsidR="004E365E" w:rsidRDefault="004E365E">
            <w:pPr>
              <w:rPr>
                <w:sz w:val="16"/>
                <w:szCs w:val="16"/>
              </w:rPr>
            </w:pPr>
            <w:r>
              <w:rPr>
                <w:sz w:val="16"/>
                <w:szCs w:val="16"/>
              </w:rPr>
              <w:t xml:space="preserve">12.70 </w:t>
            </w:r>
          </w:p>
        </w:tc>
      </w:tr>
      <w:tr w:rsidR="004E365E" w14:paraId="423531E8"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20785E0"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A7C1D5" w14:textId="77777777" w:rsidR="004E365E" w:rsidRDefault="004E365E">
            <w:pPr>
              <w:rPr>
                <w:sz w:val="16"/>
                <w:szCs w:val="16"/>
              </w:rPr>
            </w:pPr>
            <w:r>
              <w:rPr>
                <w:sz w:val="16"/>
                <w:szCs w:val="16"/>
              </w:rPr>
              <w:t xml:space="preserve">21.72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3F1F3" w14:textId="77777777" w:rsidR="004E365E" w:rsidRDefault="004E365E">
            <w:pPr>
              <w:rPr>
                <w:sz w:val="16"/>
                <w:szCs w:val="16"/>
              </w:rPr>
            </w:pPr>
            <w:r>
              <w:rPr>
                <w:sz w:val="16"/>
                <w:szCs w:val="16"/>
              </w:rPr>
              <w:t xml:space="preserve">21.48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25F4DB" w14:textId="77777777" w:rsidR="004E365E" w:rsidRDefault="004E365E">
            <w:pPr>
              <w:rPr>
                <w:sz w:val="16"/>
                <w:szCs w:val="16"/>
              </w:rPr>
            </w:pPr>
            <w:r>
              <w:rPr>
                <w:sz w:val="16"/>
                <w:szCs w:val="16"/>
              </w:rPr>
              <w:t xml:space="preserve">21.51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F5FE3" w14:textId="77777777" w:rsidR="004E365E" w:rsidRDefault="004E365E">
            <w:pPr>
              <w:rPr>
                <w:sz w:val="16"/>
                <w:szCs w:val="16"/>
              </w:rPr>
            </w:pPr>
            <w:r>
              <w:rPr>
                <w:sz w:val="16"/>
                <w:szCs w:val="16"/>
              </w:rPr>
              <w:t xml:space="preserve">22.06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E3146" w14:textId="77777777" w:rsidR="004E365E" w:rsidRDefault="004E365E">
            <w:pPr>
              <w:rPr>
                <w:sz w:val="16"/>
                <w:szCs w:val="16"/>
              </w:rPr>
            </w:pPr>
            <w:r>
              <w:rPr>
                <w:sz w:val="16"/>
                <w:szCs w:val="16"/>
              </w:rPr>
              <w:t xml:space="preserve">21.52 </w:t>
            </w:r>
          </w:p>
        </w:tc>
      </w:tr>
    </w:tbl>
    <w:p w14:paraId="0DC86534" w14:textId="77777777" w:rsidR="004E365E" w:rsidRDefault="004E365E">
      <w:pPr>
        <w:divId w:val="117185096"/>
      </w:pPr>
      <w:r>
        <w:br/>
        <w:t>EVA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31192B06"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DF4026"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1EACDDDB"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7CB2F"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AC5DB"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53F19"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26212" w14:textId="77777777" w:rsidR="004E365E" w:rsidRDefault="004E365E">
            <w:pPr>
              <w:rPr>
                <w:sz w:val="16"/>
                <w:szCs w:val="16"/>
              </w:rPr>
            </w:pPr>
            <w:r>
              <w:rPr>
                <w:sz w:val="16"/>
                <w:szCs w:val="16"/>
              </w:rPr>
              <w:t xml:space="preserve">TTI length=7 </w:t>
            </w:r>
          </w:p>
        </w:tc>
      </w:tr>
      <w:tr w:rsidR="004E365E" w14:paraId="796A8D7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D9460E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5F142" w14:textId="77777777" w:rsidR="004E365E" w:rsidRDefault="004E365E">
            <w:pPr>
              <w:rPr>
                <w:sz w:val="16"/>
                <w:szCs w:val="16"/>
              </w:rPr>
            </w:pPr>
            <w:r>
              <w:rPr>
                <w:sz w:val="16"/>
                <w:szCs w:val="16"/>
              </w:rPr>
              <w:t xml:space="preserve">5.33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153010" w14:textId="77777777" w:rsidR="004E365E" w:rsidRDefault="004E365E">
            <w:pPr>
              <w:rPr>
                <w:sz w:val="16"/>
                <w:szCs w:val="16"/>
              </w:rPr>
            </w:pPr>
            <w:r>
              <w:rPr>
                <w:sz w:val="16"/>
                <w:szCs w:val="16"/>
              </w:rPr>
              <w:t xml:space="preserve">5.34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E1D3C5" w14:textId="77777777" w:rsidR="004E365E" w:rsidRDefault="004E365E">
            <w:pPr>
              <w:rPr>
                <w:sz w:val="16"/>
                <w:szCs w:val="16"/>
              </w:rPr>
            </w:pPr>
            <w:r>
              <w:rPr>
                <w:sz w:val="16"/>
                <w:szCs w:val="16"/>
              </w:rPr>
              <w:t xml:space="preserve">4.43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985ED15" w14:textId="77777777" w:rsidR="004E365E" w:rsidRDefault="004E365E">
            <w:pPr>
              <w:rPr>
                <w:sz w:val="16"/>
                <w:szCs w:val="16"/>
              </w:rPr>
            </w:pPr>
            <w:r>
              <w:rPr>
                <w:sz w:val="16"/>
                <w:szCs w:val="16"/>
              </w:rPr>
              <w:t xml:space="preserve">5.29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E5012A" w14:textId="77777777" w:rsidR="004E365E" w:rsidRDefault="004E365E">
            <w:pPr>
              <w:rPr>
                <w:sz w:val="16"/>
                <w:szCs w:val="16"/>
              </w:rPr>
            </w:pPr>
            <w:r>
              <w:rPr>
                <w:sz w:val="16"/>
                <w:szCs w:val="16"/>
              </w:rPr>
              <w:t xml:space="preserve">5.23 </w:t>
            </w:r>
          </w:p>
        </w:tc>
      </w:tr>
      <w:tr w:rsidR="004E365E" w14:paraId="101C3FD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7C2B72D"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3F9E6D4" w14:textId="77777777" w:rsidR="004E365E" w:rsidRDefault="004E365E">
            <w:pPr>
              <w:rPr>
                <w:sz w:val="16"/>
                <w:szCs w:val="16"/>
              </w:rPr>
            </w:pPr>
            <w:r>
              <w:rPr>
                <w:sz w:val="16"/>
                <w:szCs w:val="16"/>
              </w:rPr>
              <w:t xml:space="preserve">21.35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1936AC" w14:textId="77777777" w:rsidR="004E365E" w:rsidRDefault="004E365E">
            <w:pPr>
              <w:rPr>
                <w:sz w:val="16"/>
                <w:szCs w:val="16"/>
              </w:rPr>
            </w:pPr>
            <w:r>
              <w:rPr>
                <w:sz w:val="16"/>
                <w:szCs w:val="16"/>
              </w:rPr>
              <w:t xml:space="preserve">21.41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32E4A" w14:textId="77777777" w:rsidR="004E365E" w:rsidRDefault="004E365E">
            <w:pPr>
              <w:rPr>
                <w:sz w:val="16"/>
                <w:szCs w:val="16"/>
              </w:rPr>
            </w:pPr>
            <w:r>
              <w:rPr>
                <w:sz w:val="16"/>
                <w:szCs w:val="16"/>
              </w:rPr>
              <w:t xml:space="preserve">21.41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23A380" w14:textId="77777777" w:rsidR="004E365E" w:rsidRDefault="004E365E">
            <w:pPr>
              <w:rPr>
                <w:sz w:val="16"/>
                <w:szCs w:val="16"/>
              </w:rPr>
            </w:pPr>
            <w:r>
              <w:rPr>
                <w:sz w:val="16"/>
                <w:szCs w:val="16"/>
              </w:rPr>
              <w:t xml:space="preserve">21.49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7443E70" w14:textId="77777777" w:rsidR="004E365E" w:rsidRDefault="004E365E">
            <w:pPr>
              <w:rPr>
                <w:sz w:val="16"/>
                <w:szCs w:val="16"/>
              </w:rPr>
            </w:pPr>
            <w:r>
              <w:rPr>
                <w:sz w:val="16"/>
                <w:szCs w:val="16"/>
              </w:rPr>
              <w:t xml:space="preserve">21.91 </w:t>
            </w:r>
          </w:p>
        </w:tc>
      </w:tr>
      <w:tr w:rsidR="004E365E" w14:paraId="6F4C3C9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6C98C7F"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FADDE"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5DED4C" w14:textId="77777777" w:rsidR="004E365E" w:rsidRDefault="004E365E">
            <w:pPr>
              <w:rPr>
                <w:sz w:val="16"/>
                <w:szCs w:val="16"/>
              </w:rPr>
            </w:pPr>
            <w:r>
              <w:rPr>
                <w:sz w:val="16"/>
                <w:szCs w:val="16"/>
              </w:rPr>
              <w:t xml:space="preserve">34.95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6559AC"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2DE5E4"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7D91D77" w14:textId="77777777" w:rsidR="004E365E" w:rsidRDefault="004E365E">
            <w:pPr>
              <w:rPr>
                <w:sz w:val="16"/>
                <w:szCs w:val="16"/>
              </w:rPr>
            </w:pPr>
            <w:r>
              <w:rPr>
                <w:sz w:val="16"/>
                <w:szCs w:val="16"/>
              </w:rPr>
              <w:t xml:space="preserve">35.11 </w:t>
            </w:r>
          </w:p>
        </w:tc>
      </w:tr>
    </w:tbl>
    <w:p w14:paraId="5ABC5473" w14:textId="77777777" w:rsidR="004E365E" w:rsidRDefault="004E365E">
      <w:pPr>
        <w:divId w:val="117185096"/>
      </w:pPr>
      <w:r>
        <w:br/>
        <w:t>EVA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1E51139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600AE73"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1301E"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FCD8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4CC40F"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A0A2B45"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2ADC46" w14:textId="77777777" w:rsidR="004E365E" w:rsidRDefault="004E365E">
            <w:pPr>
              <w:rPr>
                <w:sz w:val="16"/>
                <w:szCs w:val="16"/>
              </w:rPr>
            </w:pPr>
            <w:r>
              <w:rPr>
                <w:sz w:val="16"/>
                <w:szCs w:val="16"/>
              </w:rPr>
              <w:t xml:space="preserve">TTI length=7 </w:t>
            </w:r>
          </w:p>
        </w:tc>
      </w:tr>
      <w:tr w:rsidR="004E365E" w14:paraId="718D9E3F"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76A51FE"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4D85398" w14:textId="77777777" w:rsidR="004E365E" w:rsidRDefault="004E365E">
            <w:pPr>
              <w:rPr>
                <w:sz w:val="16"/>
                <w:szCs w:val="16"/>
              </w:rPr>
            </w:pPr>
            <w:r>
              <w:rPr>
                <w:sz w:val="16"/>
                <w:szCs w:val="16"/>
              </w:rPr>
              <w:t xml:space="preserve">0.25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A0BAB48" w14:textId="77777777" w:rsidR="004E365E" w:rsidRDefault="004E365E">
            <w:pPr>
              <w:rPr>
                <w:sz w:val="16"/>
                <w:szCs w:val="16"/>
              </w:rPr>
            </w:pPr>
            <w:r>
              <w:rPr>
                <w:sz w:val="16"/>
                <w:szCs w:val="16"/>
              </w:rPr>
              <w:t xml:space="preserve">0.27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CB6EAC8" w14:textId="77777777" w:rsidR="004E365E" w:rsidRDefault="004E365E">
            <w:pPr>
              <w:rPr>
                <w:sz w:val="16"/>
                <w:szCs w:val="16"/>
              </w:rPr>
            </w:pPr>
            <w:r>
              <w:rPr>
                <w:sz w:val="16"/>
                <w:szCs w:val="16"/>
              </w:rPr>
              <w:t xml:space="preserve">-0.35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9DDA2" w14:textId="77777777" w:rsidR="004E365E" w:rsidRDefault="004E365E">
            <w:pPr>
              <w:rPr>
                <w:sz w:val="16"/>
                <w:szCs w:val="16"/>
              </w:rPr>
            </w:pPr>
            <w:r>
              <w:rPr>
                <w:sz w:val="16"/>
                <w:szCs w:val="16"/>
              </w:rPr>
              <w:t xml:space="preserve">0.24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88E08" w14:textId="77777777" w:rsidR="004E365E" w:rsidRDefault="004E365E">
            <w:pPr>
              <w:rPr>
                <w:sz w:val="16"/>
                <w:szCs w:val="16"/>
              </w:rPr>
            </w:pPr>
            <w:r>
              <w:rPr>
                <w:sz w:val="16"/>
                <w:szCs w:val="16"/>
              </w:rPr>
              <w:t xml:space="preserve">0.21 </w:t>
            </w:r>
          </w:p>
        </w:tc>
      </w:tr>
      <w:tr w:rsidR="004E365E" w14:paraId="3E9AF0B0"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0FCD2D1"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308666" w14:textId="77777777" w:rsidR="004E365E" w:rsidRDefault="004E365E">
            <w:pPr>
              <w:rPr>
                <w:sz w:val="16"/>
                <w:szCs w:val="16"/>
              </w:rPr>
            </w:pPr>
            <w:r>
              <w:rPr>
                <w:sz w:val="16"/>
                <w:szCs w:val="16"/>
              </w:rPr>
              <w:t xml:space="preserve">12.30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A0D52B" w14:textId="77777777" w:rsidR="004E365E" w:rsidRDefault="004E365E">
            <w:pPr>
              <w:rPr>
                <w:sz w:val="16"/>
                <w:szCs w:val="16"/>
              </w:rPr>
            </w:pPr>
            <w:r>
              <w:rPr>
                <w:sz w:val="16"/>
                <w:szCs w:val="16"/>
              </w:rPr>
              <w:t xml:space="preserve">12.46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E8B7D" w14:textId="77777777" w:rsidR="004E365E" w:rsidRDefault="004E365E">
            <w:pPr>
              <w:rPr>
                <w:sz w:val="16"/>
                <w:szCs w:val="16"/>
              </w:rPr>
            </w:pPr>
            <w:r>
              <w:rPr>
                <w:sz w:val="16"/>
                <w:szCs w:val="16"/>
              </w:rPr>
              <w:t xml:space="preserve">12.92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DA3572" w14:textId="77777777" w:rsidR="004E365E" w:rsidRDefault="004E365E">
            <w:pPr>
              <w:rPr>
                <w:sz w:val="16"/>
                <w:szCs w:val="16"/>
              </w:rPr>
            </w:pPr>
            <w:r>
              <w:rPr>
                <w:sz w:val="16"/>
                <w:szCs w:val="16"/>
              </w:rPr>
              <w:t xml:space="preserve">12.51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113A1" w14:textId="77777777" w:rsidR="004E365E" w:rsidRDefault="004E365E">
            <w:pPr>
              <w:rPr>
                <w:sz w:val="16"/>
                <w:szCs w:val="16"/>
              </w:rPr>
            </w:pPr>
            <w:r>
              <w:rPr>
                <w:sz w:val="16"/>
                <w:szCs w:val="16"/>
              </w:rPr>
              <w:t xml:space="preserve">12.97 </w:t>
            </w:r>
          </w:p>
        </w:tc>
      </w:tr>
      <w:tr w:rsidR="004E365E" w14:paraId="01BB0E8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9106AAD"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94769" w14:textId="77777777" w:rsidR="004E365E" w:rsidRDefault="004E365E">
            <w:pPr>
              <w:rPr>
                <w:sz w:val="16"/>
                <w:szCs w:val="16"/>
              </w:rPr>
            </w:pPr>
            <w:r>
              <w:rPr>
                <w:sz w:val="16"/>
                <w:szCs w:val="16"/>
              </w:rPr>
              <w:t xml:space="preserve">22.07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957BCE" w14:textId="77777777" w:rsidR="004E365E" w:rsidRDefault="004E365E">
            <w:pPr>
              <w:rPr>
                <w:sz w:val="16"/>
                <w:szCs w:val="16"/>
              </w:rPr>
            </w:pPr>
            <w:r>
              <w:rPr>
                <w:sz w:val="16"/>
                <w:szCs w:val="16"/>
              </w:rPr>
              <w:t xml:space="preserve">25.65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BB86EC" w14:textId="77777777" w:rsidR="004E365E" w:rsidRDefault="004E365E">
            <w:pPr>
              <w:rPr>
                <w:sz w:val="16"/>
                <w:szCs w:val="16"/>
              </w:rPr>
            </w:pPr>
            <w:r>
              <w:rPr>
                <w:sz w:val="16"/>
                <w:szCs w:val="16"/>
              </w:rPr>
              <w:t xml:space="preserve">22.98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3D398" w14:textId="77777777" w:rsidR="004E365E" w:rsidRDefault="004E365E">
            <w:pPr>
              <w:rPr>
                <w:sz w:val="16"/>
                <w:szCs w:val="16"/>
              </w:rPr>
            </w:pPr>
            <w:r>
              <w:rPr>
                <w:sz w:val="16"/>
                <w:szCs w:val="16"/>
              </w:rPr>
              <w:t xml:space="preserve">25.34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9291D" w14:textId="77777777" w:rsidR="004E365E" w:rsidRDefault="004E365E">
            <w:pPr>
              <w:rPr>
                <w:sz w:val="16"/>
                <w:szCs w:val="16"/>
              </w:rPr>
            </w:pPr>
            <w:r>
              <w:rPr>
                <w:sz w:val="16"/>
                <w:szCs w:val="16"/>
              </w:rPr>
              <w:t xml:space="preserve">&gt;36 </w:t>
            </w:r>
          </w:p>
        </w:tc>
      </w:tr>
    </w:tbl>
    <w:p w14:paraId="00295ED0" w14:textId="77777777" w:rsidR="004E365E" w:rsidRDefault="004E365E">
      <w:pPr>
        <w:divId w:val="117185096"/>
      </w:pPr>
      <w:r>
        <w:br/>
        <w:t>EVA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589B5BCE"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E26F827"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0ACF8C"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90034"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719BCA1"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6625A"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D7E5E5" w14:textId="77777777" w:rsidR="004E365E" w:rsidRDefault="004E365E">
            <w:pPr>
              <w:rPr>
                <w:sz w:val="16"/>
                <w:szCs w:val="16"/>
              </w:rPr>
            </w:pPr>
            <w:r>
              <w:rPr>
                <w:sz w:val="16"/>
                <w:szCs w:val="16"/>
              </w:rPr>
              <w:t xml:space="preserve">TTI length=7 </w:t>
            </w:r>
          </w:p>
        </w:tc>
      </w:tr>
      <w:tr w:rsidR="004E365E" w14:paraId="7AE62B4A"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1DD0F7"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E6797C" w14:textId="77777777" w:rsidR="004E365E" w:rsidRDefault="004E365E">
            <w:pPr>
              <w:rPr>
                <w:sz w:val="16"/>
                <w:szCs w:val="16"/>
              </w:rPr>
            </w:pPr>
            <w:r>
              <w:rPr>
                <w:sz w:val="16"/>
                <w:szCs w:val="16"/>
              </w:rPr>
              <w:t xml:space="preserve">5.54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1CF5726" w14:textId="77777777" w:rsidR="004E365E" w:rsidRDefault="004E365E">
            <w:pPr>
              <w:rPr>
                <w:sz w:val="16"/>
                <w:szCs w:val="16"/>
              </w:rPr>
            </w:pPr>
            <w:r>
              <w:rPr>
                <w:sz w:val="16"/>
                <w:szCs w:val="16"/>
              </w:rPr>
              <w:t xml:space="preserve">5.64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F2320" w14:textId="77777777" w:rsidR="004E365E" w:rsidRDefault="004E365E">
            <w:pPr>
              <w:rPr>
                <w:sz w:val="16"/>
                <w:szCs w:val="16"/>
              </w:rPr>
            </w:pPr>
            <w:r>
              <w:rPr>
                <w:sz w:val="16"/>
                <w:szCs w:val="16"/>
              </w:rPr>
              <w:t xml:space="preserve">4.77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033FB1" w14:textId="77777777" w:rsidR="004E365E" w:rsidRDefault="004E365E">
            <w:pPr>
              <w:rPr>
                <w:sz w:val="16"/>
                <w:szCs w:val="16"/>
              </w:rPr>
            </w:pPr>
            <w:r>
              <w:rPr>
                <w:sz w:val="16"/>
                <w:szCs w:val="16"/>
              </w:rPr>
              <w:t xml:space="preserve">5.55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F4490" w14:textId="77777777" w:rsidR="004E365E" w:rsidRDefault="004E365E">
            <w:pPr>
              <w:rPr>
                <w:sz w:val="16"/>
                <w:szCs w:val="16"/>
              </w:rPr>
            </w:pPr>
            <w:r>
              <w:rPr>
                <w:sz w:val="16"/>
                <w:szCs w:val="16"/>
              </w:rPr>
              <w:t xml:space="preserve">5.52 </w:t>
            </w:r>
          </w:p>
        </w:tc>
      </w:tr>
      <w:tr w:rsidR="004E365E" w14:paraId="11F4439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B17B40F"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639F29" w14:textId="77777777" w:rsidR="004E365E" w:rsidRDefault="004E365E">
            <w:pPr>
              <w:rPr>
                <w:sz w:val="16"/>
                <w:szCs w:val="16"/>
              </w:rPr>
            </w:pPr>
            <w:r>
              <w:rPr>
                <w:sz w:val="16"/>
                <w:szCs w:val="16"/>
              </w:rPr>
              <w:t xml:space="preserve">21.71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D972D" w14:textId="77777777" w:rsidR="004E365E" w:rsidRDefault="004E365E">
            <w:pPr>
              <w:rPr>
                <w:sz w:val="16"/>
                <w:szCs w:val="16"/>
              </w:rPr>
            </w:pPr>
            <w:r>
              <w:rPr>
                <w:sz w:val="16"/>
                <w:szCs w:val="16"/>
              </w:rPr>
              <w:t xml:space="preserve">23.32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FD646D" w14:textId="77777777" w:rsidR="004E365E" w:rsidRDefault="004E365E">
            <w:pPr>
              <w:rPr>
                <w:sz w:val="16"/>
                <w:szCs w:val="16"/>
              </w:rPr>
            </w:pPr>
            <w:r>
              <w:rPr>
                <w:sz w:val="16"/>
                <w:szCs w:val="16"/>
              </w:rPr>
              <w:t xml:space="preserve">22.89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028396" w14:textId="77777777" w:rsidR="004E365E" w:rsidRDefault="004E365E">
            <w:pPr>
              <w:rPr>
                <w:sz w:val="16"/>
                <w:szCs w:val="16"/>
              </w:rPr>
            </w:pPr>
            <w:r>
              <w:rPr>
                <w:sz w:val="16"/>
                <w:szCs w:val="16"/>
              </w:rPr>
              <w:t xml:space="preserve">23.61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7EF11A" w14:textId="77777777" w:rsidR="004E365E" w:rsidRDefault="004E365E">
            <w:pPr>
              <w:rPr>
                <w:sz w:val="16"/>
                <w:szCs w:val="16"/>
              </w:rPr>
            </w:pPr>
            <w:r>
              <w:rPr>
                <w:sz w:val="16"/>
                <w:szCs w:val="16"/>
              </w:rPr>
              <w:t xml:space="preserve">26.84 </w:t>
            </w:r>
          </w:p>
        </w:tc>
      </w:tr>
      <w:tr w:rsidR="004E365E" w14:paraId="08EA9B6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2D1ED31"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55BE0"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9226981"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65E7F"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3DF70"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2FB974" w14:textId="77777777" w:rsidR="004E365E" w:rsidRDefault="004E365E">
            <w:pPr>
              <w:rPr>
                <w:sz w:val="16"/>
                <w:szCs w:val="16"/>
              </w:rPr>
            </w:pPr>
            <w:r>
              <w:rPr>
                <w:sz w:val="16"/>
                <w:szCs w:val="16"/>
              </w:rPr>
              <w:t xml:space="preserve">&gt;36 </w:t>
            </w:r>
          </w:p>
        </w:tc>
      </w:tr>
    </w:tbl>
    <w:p w14:paraId="2B5815BC" w14:textId="77777777" w:rsidR="004E365E" w:rsidRDefault="004E365E">
      <w:pPr>
        <w:divId w:val="117185096"/>
      </w:pPr>
      <w:r>
        <w:br/>
        <w:t>ETU LOW, 3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3427302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D468EEE"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64529"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803C0"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485A9"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884FB"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9249D5" w14:textId="77777777" w:rsidR="004E365E" w:rsidRDefault="004E365E">
            <w:pPr>
              <w:rPr>
                <w:sz w:val="16"/>
                <w:szCs w:val="16"/>
              </w:rPr>
            </w:pPr>
            <w:r>
              <w:rPr>
                <w:sz w:val="16"/>
                <w:szCs w:val="16"/>
              </w:rPr>
              <w:t xml:space="preserve">TTI length=7 </w:t>
            </w:r>
          </w:p>
        </w:tc>
      </w:tr>
      <w:tr w:rsidR="004E365E" w14:paraId="4BC17AC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E6EC505"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A8938E4" w14:textId="77777777" w:rsidR="004E365E" w:rsidRDefault="004E365E">
            <w:pPr>
              <w:rPr>
                <w:sz w:val="16"/>
                <w:szCs w:val="16"/>
              </w:rPr>
            </w:pPr>
            <w:r>
              <w:rPr>
                <w:sz w:val="16"/>
                <w:szCs w:val="16"/>
              </w:rPr>
              <w:t xml:space="preserve">0.42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586821"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9FAA02" w14:textId="77777777" w:rsidR="004E365E" w:rsidRDefault="004E365E">
            <w:pPr>
              <w:rPr>
                <w:sz w:val="16"/>
                <w:szCs w:val="16"/>
              </w:rPr>
            </w:pPr>
            <w:r>
              <w:rPr>
                <w:sz w:val="16"/>
                <w:szCs w:val="16"/>
              </w:rPr>
              <w:t xml:space="preserve">-0.51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9D768"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991F7" w14:textId="77777777" w:rsidR="004E365E" w:rsidRDefault="004E365E">
            <w:pPr>
              <w:rPr>
                <w:sz w:val="16"/>
                <w:szCs w:val="16"/>
              </w:rPr>
            </w:pPr>
            <w:r>
              <w:rPr>
                <w:sz w:val="16"/>
                <w:szCs w:val="16"/>
              </w:rPr>
              <w:t xml:space="preserve">0.31 </w:t>
            </w:r>
          </w:p>
        </w:tc>
      </w:tr>
      <w:tr w:rsidR="004E365E" w14:paraId="17A8129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88F4FFF"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FCDC95" w14:textId="77777777" w:rsidR="004E365E" w:rsidRDefault="004E365E">
            <w:pPr>
              <w:rPr>
                <w:sz w:val="16"/>
                <w:szCs w:val="16"/>
              </w:rPr>
            </w:pPr>
            <w:r>
              <w:rPr>
                <w:sz w:val="16"/>
                <w:szCs w:val="16"/>
              </w:rPr>
              <w:t xml:space="preserve">12.98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A6E5AB" w14:textId="77777777" w:rsidR="004E365E" w:rsidRDefault="004E365E">
            <w:pPr>
              <w:rPr>
                <w:sz w:val="16"/>
                <w:szCs w:val="16"/>
              </w:rPr>
            </w:pPr>
            <w:r>
              <w:rPr>
                <w:sz w:val="16"/>
                <w:szCs w:val="16"/>
              </w:rPr>
              <w:t xml:space="preserve">12.95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5AB09" w14:textId="77777777" w:rsidR="004E365E" w:rsidRDefault="004E365E">
            <w:pPr>
              <w:rPr>
                <w:sz w:val="16"/>
                <w:szCs w:val="16"/>
              </w:rPr>
            </w:pPr>
            <w:r>
              <w:rPr>
                <w:sz w:val="16"/>
                <w:szCs w:val="16"/>
              </w:rPr>
              <w:t xml:space="preserve">12.65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F50E9" w14:textId="77777777" w:rsidR="004E365E" w:rsidRDefault="004E365E">
            <w:pPr>
              <w:rPr>
                <w:sz w:val="16"/>
                <w:szCs w:val="16"/>
              </w:rPr>
            </w:pPr>
            <w:r>
              <w:rPr>
                <w:sz w:val="16"/>
                <w:szCs w:val="16"/>
              </w:rPr>
              <w:t xml:space="preserve">13.04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FCFEA" w14:textId="77777777" w:rsidR="004E365E" w:rsidRDefault="004E365E">
            <w:pPr>
              <w:rPr>
                <w:sz w:val="16"/>
                <w:szCs w:val="16"/>
              </w:rPr>
            </w:pPr>
            <w:r>
              <w:rPr>
                <w:sz w:val="16"/>
                <w:szCs w:val="16"/>
              </w:rPr>
              <w:t xml:space="preserve">13.27 </w:t>
            </w:r>
          </w:p>
        </w:tc>
      </w:tr>
      <w:tr w:rsidR="004E365E" w14:paraId="4C87AEA2"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25DEB2E8"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8225A7" w14:textId="77777777" w:rsidR="004E365E" w:rsidRDefault="004E365E">
            <w:pPr>
              <w:rPr>
                <w:sz w:val="16"/>
                <w:szCs w:val="16"/>
              </w:rPr>
            </w:pPr>
            <w:r>
              <w:rPr>
                <w:sz w:val="16"/>
                <w:szCs w:val="16"/>
              </w:rPr>
              <w:t xml:space="preserve">25.86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EB5A6C" w14:textId="77777777" w:rsidR="004E365E" w:rsidRDefault="004E365E">
            <w:pPr>
              <w:rPr>
                <w:sz w:val="16"/>
                <w:szCs w:val="16"/>
              </w:rPr>
            </w:pPr>
            <w:r>
              <w:rPr>
                <w:sz w:val="16"/>
                <w:szCs w:val="16"/>
              </w:rPr>
              <w:t xml:space="preserve">25.33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F8CA83" w14:textId="77777777" w:rsidR="004E365E" w:rsidRDefault="004E365E">
            <w:pPr>
              <w:rPr>
                <w:sz w:val="16"/>
                <w:szCs w:val="16"/>
              </w:rPr>
            </w:pPr>
            <w:r>
              <w:rPr>
                <w:sz w:val="16"/>
                <w:szCs w:val="16"/>
              </w:rPr>
              <w:t xml:space="preserve">24.52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7DBF02"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58B23" w14:textId="77777777" w:rsidR="004E365E" w:rsidRDefault="004E365E">
            <w:pPr>
              <w:rPr>
                <w:sz w:val="16"/>
                <w:szCs w:val="16"/>
              </w:rPr>
            </w:pPr>
            <w:r>
              <w:rPr>
                <w:sz w:val="16"/>
                <w:szCs w:val="16"/>
              </w:rPr>
              <w:t xml:space="preserve">25.35 </w:t>
            </w:r>
          </w:p>
        </w:tc>
      </w:tr>
    </w:tbl>
    <w:p w14:paraId="0C434C6E" w14:textId="77777777" w:rsidR="004E365E" w:rsidRDefault="004E365E">
      <w:pPr>
        <w:divId w:val="117185096"/>
      </w:pPr>
      <w:r>
        <w:lastRenderedPageBreak/>
        <w:br/>
        <w:t>ETU LOW, 3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29563E55"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CD7C7B2"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149FD3"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44948"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BC0AA5"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F164AF"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B07A72" w14:textId="77777777" w:rsidR="004E365E" w:rsidRDefault="004E365E">
            <w:pPr>
              <w:rPr>
                <w:sz w:val="16"/>
                <w:szCs w:val="16"/>
              </w:rPr>
            </w:pPr>
            <w:r>
              <w:rPr>
                <w:sz w:val="16"/>
                <w:szCs w:val="16"/>
              </w:rPr>
              <w:t xml:space="preserve">TTI length=7 </w:t>
            </w:r>
          </w:p>
        </w:tc>
      </w:tr>
      <w:tr w:rsidR="004E365E" w14:paraId="76461E9B"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CA21154"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7FA42D" w14:textId="77777777" w:rsidR="004E365E" w:rsidRDefault="004E365E">
            <w:pPr>
              <w:rPr>
                <w:sz w:val="16"/>
                <w:szCs w:val="16"/>
              </w:rPr>
            </w:pPr>
            <w:r>
              <w:rPr>
                <w:sz w:val="16"/>
                <w:szCs w:val="16"/>
              </w:rPr>
              <w:t xml:space="preserve">6.14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11F6" w14:textId="77777777" w:rsidR="004E365E" w:rsidRDefault="004E365E">
            <w:pPr>
              <w:rPr>
                <w:sz w:val="16"/>
                <w:szCs w:val="16"/>
              </w:rPr>
            </w:pPr>
            <w:r>
              <w:rPr>
                <w:sz w:val="16"/>
                <w:szCs w:val="16"/>
              </w:rPr>
              <w:t xml:space="preserve">6.12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FEC5F" w14:textId="77777777" w:rsidR="004E365E" w:rsidRDefault="004E365E">
            <w:pPr>
              <w:rPr>
                <w:sz w:val="16"/>
                <w:szCs w:val="16"/>
              </w:rPr>
            </w:pPr>
            <w:r>
              <w:rPr>
                <w:sz w:val="16"/>
                <w:szCs w:val="16"/>
              </w:rPr>
              <w:t xml:space="preserve">4.75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BBE8D4" w14:textId="77777777" w:rsidR="004E365E" w:rsidRDefault="004E365E">
            <w:pPr>
              <w:rPr>
                <w:sz w:val="16"/>
                <w:szCs w:val="16"/>
              </w:rPr>
            </w:pPr>
            <w:r>
              <w:rPr>
                <w:sz w:val="16"/>
                <w:szCs w:val="16"/>
              </w:rPr>
              <w:t xml:space="preserve">6.09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DFF1A5" w14:textId="77777777" w:rsidR="004E365E" w:rsidRDefault="004E365E">
            <w:pPr>
              <w:rPr>
                <w:sz w:val="16"/>
                <w:szCs w:val="16"/>
              </w:rPr>
            </w:pPr>
            <w:r>
              <w:rPr>
                <w:sz w:val="16"/>
                <w:szCs w:val="16"/>
              </w:rPr>
              <w:t xml:space="preserve">6.03 </w:t>
            </w:r>
          </w:p>
        </w:tc>
      </w:tr>
      <w:tr w:rsidR="004E365E" w14:paraId="6C0F1951"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7B110E13"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5F326" w14:textId="77777777" w:rsidR="004E365E" w:rsidRDefault="004E365E">
            <w:pPr>
              <w:rPr>
                <w:sz w:val="16"/>
                <w:szCs w:val="16"/>
              </w:rPr>
            </w:pPr>
            <w:r>
              <w:rPr>
                <w:sz w:val="16"/>
                <w:szCs w:val="16"/>
              </w:rPr>
              <w:t xml:space="preserve">25.46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DE992" w14:textId="77777777" w:rsidR="004E365E" w:rsidRDefault="004E365E">
            <w:pPr>
              <w:rPr>
                <w:sz w:val="16"/>
                <w:szCs w:val="16"/>
              </w:rPr>
            </w:pPr>
            <w:r>
              <w:rPr>
                <w:sz w:val="16"/>
                <w:szCs w:val="16"/>
              </w:rPr>
              <w:t xml:space="preserve">25.17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D66E0A" w14:textId="77777777" w:rsidR="004E365E" w:rsidRDefault="004E365E">
            <w:pPr>
              <w:rPr>
                <w:sz w:val="16"/>
                <w:szCs w:val="16"/>
              </w:rPr>
            </w:pPr>
            <w:r>
              <w:rPr>
                <w:sz w:val="16"/>
                <w:szCs w:val="16"/>
              </w:rPr>
              <w:t xml:space="preserve">24.79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53F8" w14:textId="77777777" w:rsidR="004E365E" w:rsidRDefault="004E365E">
            <w:pPr>
              <w:rPr>
                <w:sz w:val="16"/>
                <w:szCs w:val="16"/>
              </w:rPr>
            </w:pPr>
            <w:r>
              <w:rPr>
                <w:sz w:val="16"/>
                <w:szCs w:val="16"/>
              </w:rPr>
              <w:t xml:space="preserve">26.45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A1EDF" w14:textId="77777777" w:rsidR="004E365E" w:rsidRDefault="004E365E">
            <w:pPr>
              <w:rPr>
                <w:sz w:val="16"/>
                <w:szCs w:val="16"/>
              </w:rPr>
            </w:pPr>
            <w:r>
              <w:rPr>
                <w:sz w:val="16"/>
                <w:szCs w:val="16"/>
              </w:rPr>
              <w:t xml:space="preserve">25.87 </w:t>
            </w:r>
          </w:p>
        </w:tc>
      </w:tr>
      <w:tr w:rsidR="004E365E" w14:paraId="2013E74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1A4B1D22"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EA9599F"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E01269"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2F2455"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9190B7"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69B365" w14:textId="77777777" w:rsidR="004E365E" w:rsidRDefault="004E365E">
            <w:pPr>
              <w:rPr>
                <w:sz w:val="16"/>
                <w:szCs w:val="16"/>
              </w:rPr>
            </w:pPr>
            <w:r>
              <w:rPr>
                <w:sz w:val="16"/>
                <w:szCs w:val="16"/>
              </w:rPr>
              <w:t xml:space="preserve">&gt;36 </w:t>
            </w:r>
          </w:p>
        </w:tc>
      </w:tr>
    </w:tbl>
    <w:p w14:paraId="369C9AD6" w14:textId="77777777" w:rsidR="004E365E" w:rsidRDefault="004E365E">
      <w:pPr>
        <w:divId w:val="117185096"/>
      </w:pPr>
      <w:r>
        <w:br/>
        <w:t>ETU LOW, 60 km/h, 50 PRB, rank 1</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4F15532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30ECC9E0"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0970D1"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39BE9F"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529230"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BEE64D"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5C78E" w14:textId="77777777" w:rsidR="004E365E" w:rsidRDefault="004E365E">
            <w:pPr>
              <w:rPr>
                <w:sz w:val="16"/>
                <w:szCs w:val="16"/>
              </w:rPr>
            </w:pPr>
            <w:r>
              <w:rPr>
                <w:sz w:val="16"/>
                <w:szCs w:val="16"/>
              </w:rPr>
              <w:t xml:space="preserve">TTI length=7 </w:t>
            </w:r>
          </w:p>
        </w:tc>
      </w:tr>
      <w:tr w:rsidR="004E365E" w14:paraId="42FFBF9D"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024AEDB"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A54C24E"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EED66" w14:textId="77777777" w:rsidR="004E365E" w:rsidRDefault="004E365E">
            <w:pPr>
              <w:rPr>
                <w:sz w:val="16"/>
                <w:szCs w:val="16"/>
              </w:rPr>
            </w:pPr>
            <w:r>
              <w:rPr>
                <w:sz w:val="16"/>
                <w:szCs w:val="16"/>
              </w:rPr>
              <w:t xml:space="preserve">0.39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D639B5" w14:textId="77777777" w:rsidR="004E365E" w:rsidRDefault="004E365E">
            <w:pPr>
              <w:rPr>
                <w:sz w:val="16"/>
                <w:szCs w:val="16"/>
              </w:rPr>
            </w:pPr>
            <w:r>
              <w:rPr>
                <w:sz w:val="16"/>
                <w:szCs w:val="16"/>
              </w:rPr>
              <w:t xml:space="preserve">-0.29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707DAA" w14:textId="77777777" w:rsidR="004E365E" w:rsidRDefault="004E365E">
            <w:pPr>
              <w:rPr>
                <w:sz w:val="16"/>
                <w:szCs w:val="16"/>
              </w:rPr>
            </w:pPr>
            <w:r>
              <w:rPr>
                <w:sz w:val="16"/>
                <w:szCs w:val="16"/>
              </w:rPr>
              <w:t xml:space="preserve">0.38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1C358" w14:textId="77777777" w:rsidR="004E365E" w:rsidRDefault="004E365E">
            <w:pPr>
              <w:rPr>
                <w:sz w:val="16"/>
                <w:szCs w:val="16"/>
              </w:rPr>
            </w:pPr>
            <w:r>
              <w:rPr>
                <w:sz w:val="16"/>
                <w:szCs w:val="16"/>
              </w:rPr>
              <w:t xml:space="preserve">0.34 </w:t>
            </w:r>
          </w:p>
        </w:tc>
      </w:tr>
      <w:tr w:rsidR="004E365E" w14:paraId="79AD4273"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6866D029"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4CA4D6" w14:textId="77777777" w:rsidR="004E365E" w:rsidRDefault="004E365E">
            <w:pPr>
              <w:rPr>
                <w:sz w:val="16"/>
                <w:szCs w:val="16"/>
              </w:rPr>
            </w:pPr>
            <w:r>
              <w:rPr>
                <w:sz w:val="16"/>
                <w:szCs w:val="16"/>
              </w:rPr>
              <w:t xml:space="preserve">12.93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C8DD1" w14:textId="77777777" w:rsidR="004E365E" w:rsidRDefault="004E365E">
            <w:pPr>
              <w:rPr>
                <w:sz w:val="16"/>
                <w:szCs w:val="16"/>
              </w:rPr>
            </w:pPr>
            <w:r>
              <w:rPr>
                <w:sz w:val="16"/>
                <w:szCs w:val="16"/>
              </w:rPr>
              <w:t xml:space="preserve">13.10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37B9703B" w14:textId="77777777" w:rsidR="004E365E" w:rsidRDefault="004E365E">
            <w:pPr>
              <w:rPr>
                <w:sz w:val="16"/>
                <w:szCs w:val="16"/>
              </w:rPr>
            </w:pPr>
            <w:r>
              <w:rPr>
                <w:sz w:val="16"/>
                <w:szCs w:val="16"/>
              </w:rPr>
              <w:t xml:space="preserve">13.44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35116" w14:textId="77777777" w:rsidR="004E365E" w:rsidRDefault="004E365E">
            <w:pPr>
              <w:rPr>
                <w:sz w:val="16"/>
                <w:szCs w:val="16"/>
              </w:rPr>
            </w:pPr>
            <w:r>
              <w:rPr>
                <w:sz w:val="16"/>
                <w:szCs w:val="16"/>
              </w:rPr>
              <w:t xml:space="preserve">13.19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AA809" w14:textId="77777777" w:rsidR="004E365E" w:rsidRDefault="004E365E">
            <w:pPr>
              <w:rPr>
                <w:sz w:val="16"/>
                <w:szCs w:val="16"/>
              </w:rPr>
            </w:pPr>
            <w:r>
              <w:rPr>
                <w:sz w:val="16"/>
                <w:szCs w:val="16"/>
              </w:rPr>
              <w:t xml:space="preserve">13.66 </w:t>
            </w:r>
          </w:p>
        </w:tc>
      </w:tr>
      <w:tr w:rsidR="004E365E" w14:paraId="1063DD2C"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6DB262C"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542B25" w14:textId="77777777" w:rsidR="004E365E" w:rsidRDefault="004E365E">
            <w:pPr>
              <w:rPr>
                <w:sz w:val="16"/>
                <w:szCs w:val="16"/>
              </w:rPr>
            </w:pPr>
            <w:r>
              <w:rPr>
                <w:sz w:val="16"/>
                <w:szCs w:val="16"/>
              </w:rPr>
              <w:t xml:space="preserve">26.17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07F704"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9C46B8" w14:textId="77777777" w:rsidR="004E365E" w:rsidRDefault="004E365E">
            <w:pPr>
              <w:rPr>
                <w:sz w:val="16"/>
                <w:szCs w:val="16"/>
              </w:rPr>
            </w:pPr>
            <w:r>
              <w:rPr>
                <w:sz w:val="16"/>
                <w:szCs w:val="16"/>
              </w:rPr>
              <w:t xml:space="preserve">28.17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3A51DAC2"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421D1D" w14:textId="77777777" w:rsidR="004E365E" w:rsidRDefault="004E365E">
            <w:pPr>
              <w:rPr>
                <w:sz w:val="16"/>
                <w:szCs w:val="16"/>
              </w:rPr>
            </w:pPr>
            <w:r>
              <w:rPr>
                <w:sz w:val="16"/>
                <w:szCs w:val="16"/>
              </w:rPr>
              <w:t xml:space="preserve">&gt;36 </w:t>
            </w:r>
          </w:p>
        </w:tc>
      </w:tr>
    </w:tbl>
    <w:p w14:paraId="62288938" w14:textId="77777777" w:rsidR="004E365E" w:rsidRDefault="004E365E">
      <w:pPr>
        <w:divId w:val="117185096"/>
      </w:pPr>
      <w:r>
        <w:br/>
        <w:t>ETU LOW, 60 km/h, 50 PRB, rank 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73"/>
        <w:gridCol w:w="933"/>
        <w:gridCol w:w="933"/>
        <w:gridCol w:w="1022"/>
        <w:gridCol w:w="1591"/>
        <w:gridCol w:w="933"/>
      </w:tblGrid>
      <w:tr w:rsidR="004E365E" w14:paraId="012BDC8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482517F0" w14:textId="77777777" w:rsidR="004E365E" w:rsidRDefault="004E365E">
            <w:pPr>
              <w:rPr>
                <w:sz w:val="16"/>
                <w:szCs w:val="16"/>
              </w:rPr>
            </w:pPr>
            <w:r>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42FEC" w14:textId="77777777" w:rsidR="004E365E" w:rsidRDefault="004E365E">
            <w:pPr>
              <w:rPr>
                <w:sz w:val="16"/>
                <w:szCs w:val="16"/>
              </w:rPr>
            </w:pPr>
            <w:r>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F537D" w14:textId="77777777" w:rsidR="004E365E" w:rsidRDefault="004E365E">
            <w:pPr>
              <w:rPr>
                <w:sz w:val="16"/>
                <w:szCs w:val="16"/>
              </w:rPr>
            </w:pPr>
            <w:r>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B2CBB0" w14:textId="77777777" w:rsidR="004E365E" w:rsidRDefault="004E365E">
            <w:pPr>
              <w:rPr>
                <w:sz w:val="16"/>
                <w:szCs w:val="16"/>
              </w:rPr>
            </w:pPr>
            <w:r>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C3CDA5A" w14:textId="77777777" w:rsidR="004E365E" w:rsidRDefault="004E365E">
            <w:pPr>
              <w:rPr>
                <w:sz w:val="16"/>
                <w:szCs w:val="16"/>
              </w:rPr>
            </w:pPr>
            <w:r>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91B079" w14:textId="77777777" w:rsidR="004E365E" w:rsidRDefault="004E365E">
            <w:pPr>
              <w:rPr>
                <w:sz w:val="16"/>
                <w:szCs w:val="16"/>
              </w:rPr>
            </w:pPr>
            <w:r>
              <w:rPr>
                <w:sz w:val="16"/>
                <w:szCs w:val="16"/>
              </w:rPr>
              <w:t xml:space="preserve">TTI length=7 </w:t>
            </w:r>
          </w:p>
        </w:tc>
      </w:tr>
      <w:tr w:rsidR="004E365E" w14:paraId="6B3141D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0AB75D2B" w14:textId="77777777" w:rsidR="004E365E" w:rsidRDefault="004E365E">
            <w:pPr>
              <w:rPr>
                <w:sz w:val="16"/>
                <w:szCs w:val="16"/>
              </w:rPr>
            </w:pPr>
            <w:r>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DEA5A" w14:textId="77777777" w:rsidR="004E365E" w:rsidRDefault="004E365E">
            <w:pPr>
              <w:rPr>
                <w:sz w:val="16"/>
                <w:szCs w:val="16"/>
              </w:rPr>
            </w:pPr>
            <w:r>
              <w:rPr>
                <w:sz w:val="16"/>
                <w:szCs w:val="16"/>
              </w:rPr>
              <w:t xml:space="preserve">6.03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458B8" w14:textId="77777777" w:rsidR="004E365E" w:rsidRDefault="004E365E">
            <w:pPr>
              <w:rPr>
                <w:sz w:val="16"/>
                <w:szCs w:val="16"/>
              </w:rPr>
            </w:pPr>
            <w:r>
              <w:rPr>
                <w:sz w:val="16"/>
                <w:szCs w:val="16"/>
              </w:rPr>
              <w:t xml:space="preserve">6.14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1C8127" w14:textId="77777777" w:rsidR="004E365E" w:rsidRDefault="004E365E">
            <w:pPr>
              <w:rPr>
                <w:sz w:val="16"/>
                <w:szCs w:val="16"/>
              </w:rPr>
            </w:pPr>
            <w:r>
              <w:rPr>
                <w:sz w:val="16"/>
                <w:szCs w:val="16"/>
              </w:rPr>
              <w:t xml:space="preserve">4.92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3AE2E" w14:textId="77777777" w:rsidR="004E365E" w:rsidRDefault="004E365E">
            <w:pPr>
              <w:rPr>
                <w:sz w:val="16"/>
                <w:szCs w:val="16"/>
              </w:rPr>
            </w:pPr>
            <w:r>
              <w:rPr>
                <w:sz w:val="16"/>
                <w:szCs w:val="16"/>
              </w:rPr>
              <w:t xml:space="preserve">6.03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DDBAC" w14:textId="77777777" w:rsidR="004E365E" w:rsidRDefault="004E365E">
            <w:pPr>
              <w:rPr>
                <w:sz w:val="16"/>
                <w:szCs w:val="16"/>
              </w:rPr>
            </w:pPr>
            <w:r>
              <w:rPr>
                <w:sz w:val="16"/>
                <w:szCs w:val="16"/>
              </w:rPr>
              <w:t xml:space="preserve">6.07 </w:t>
            </w:r>
          </w:p>
        </w:tc>
      </w:tr>
      <w:tr w:rsidR="004E365E" w14:paraId="69E03104"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BB754E1" w14:textId="77777777" w:rsidR="004E365E" w:rsidRDefault="004E365E">
            <w:pPr>
              <w:rPr>
                <w:sz w:val="16"/>
                <w:szCs w:val="16"/>
              </w:rPr>
            </w:pPr>
            <w:r>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40271D" w14:textId="77777777" w:rsidR="004E365E" w:rsidRDefault="004E365E">
            <w:pPr>
              <w:rPr>
                <w:sz w:val="16"/>
                <w:szCs w:val="16"/>
              </w:rPr>
            </w:pPr>
            <w:r>
              <w:rPr>
                <w:sz w:val="16"/>
                <w:szCs w:val="16"/>
              </w:rPr>
              <w:t xml:space="preserve">25.38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F29422C" w14:textId="77777777" w:rsidR="004E365E" w:rsidRDefault="004E365E">
            <w:pPr>
              <w:rPr>
                <w:sz w:val="16"/>
                <w:szCs w:val="16"/>
              </w:rPr>
            </w:pPr>
            <w:r>
              <w:rPr>
                <w:sz w:val="16"/>
                <w:szCs w:val="16"/>
              </w:rPr>
              <w:t xml:space="preserve">28.61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DC8C7F" w14:textId="77777777" w:rsidR="004E365E" w:rsidRDefault="004E365E">
            <w:pPr>
              <w:rPr>
                <w:sz w:val="16"/>
                <w:szCs w:val="16"/>
              </w:rPr>
            </w:pPr>
            <w:r>
              <w:rPr>
                <w:sz w:val="16"/>
                <w:szCs w:val="16"/>
              </w:rPr>
              <w:t xml:space="preserve">27.79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069703"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BDC34BE" w14:textId="77777777" w:rsidR="004E365E" w:rsidRDefault="004E365E">
            <w:pPr>
              <w:rPr>
                <w:sz w:val="16"/>
                <w:szCs w:val="16"/>
              </w:rPr>
            </w:pPr>
            <w:r>
              <w:rPr>
                <w:sz w:val="16"/>
                <w:szCs w:val="16"/>
              </w:rPr>
              <w:t xml:space="preserve">&gt;36 </w:t>
            </w:r>
          </w:p>
        </w:tc>
      </w:tr>
      <w:tr w:rsidR="004E365E" w14:paraId="2EFC3089" w14:textId="77777777">
        <w:trPr>
          <w:divId w:val="117185096"/>
        </w:trPr>
        <w:tc>
          <w:tcPr>
            <w:tcW w:w="0" w:type="auto"/>
            <w:tcBorders>
              <w:top w:val="outset" w:sz="6" w:space="0" w:color="auto"/>
              <w:left w:val="outset" w:sz="6" w:space="0" w:color="auto"/>
              <w:bottom w:val="outset" w:sz="6" w:space="0" w:color="auto"/>
              <w:right w:val="outset" w:sz="6" w:space="0" w:color="auto"/>
            </w:tcBorders>
            <w:vAlign w:val="center"/>
            <w:hideMark/>
          </w:tcPr>
          <w:p w14:paraId="58C5580B" w14:textId="77777777" w:rsidR="004E365E" w:rsidRDefault="004E365E">
            <w:pPr>
              <w:rPr>
                <w:sz w:val="16"/>
                <w:szCs w:val="16"/>
              </w:rPr>
            </w:pPr>
            <w:r>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CF85EC"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551861A"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26558"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46A8E6" w14:textId="77777777" w:rsidR="004E365E" w:rsidRDefault="004E365E">
            <w:pPr>
              <w:rPr>
                <w:sz w:val="16"/>
                <w:szCs w:val="16"/>
              </w:rPr>
            </w:pPr>
            <w:r>
              <w:rPr>
                <w:sz w:val="16"/>
                <w:szCs w:val="16"/>
              </w:rPr>
              <w:t xml:space="preserve">&gt;36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CA67C8" w14:textId="77777777" w:rsidR="004E365E" w:rsidRDefault="004E365E">
            <w:pPr>
              <w:rPr>
                <w:sz w:val="16"/>
                <w:szCs w:val="16"/>
              </w:rPr>
            </w:pPr>
            <w:r>
              <w:rPr>
                <w:sz w:val="16"/>
                <w:szCs w:val="16"/>
              </w:rPr>
              <w:t xml:space="preserve">&gt;36 </w:t>
            </w:r>
          </w:p>
        </w:tc>
      </w:tr>
    </w:tbl>
    <w:p w14:paraId="1BDEB92F" w14:textId="77777777" w:rsidR="004E365E" w:rsidRDefault="004E365E">
      <w:pPr>
        <w:divId w:val="117185096"/>
      </w:pPr>
    </w:p>
    <w:p w14:paraId="72996E4F" w14:textId="77777777" w:rsidR="00AF2D03" w:rsidRDefault="00AF2D03" w:rsidP="00D00AE7">
      <w:pPr>
        <w:rPr>
          <w:lang w:val="en-US"/>
        </w:rPr>
      </w:pPr>
    </w:p>
    <w:p w14:paraId="1FD1D676" w14:textId="77777777" w:rsidR="00C4324A" w:rsidRPr="00BE54FA" w:rsidRDefault="00C4324A" w:rsidP="00C4324A">
      <w:pPr>
        <w:rPr>
          <w:lang w:val="sv-SE"/>
        </w:rPr>
      </w:pPr>
      <w:r w:rsidRPr="00BE54FA">
        <w:rPr>
          <w:lang w:val="sv-SE"/>
        </w:rPr>
        <w:t>EPA LOW, 3 km/h, 50 PRB, rank 1, bundling 3</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73"/>
        <w:gridCol w:w="933"/>
        <w:gridCol w:w="933"/>
        <w:gridCol w:w="1022"/>
        <w:gridCol w:w="1591"/>
        <w:gridCol w:w="933"/>
      </w:tblGrid>
      <w:tr w:rsidR="00C4324A" w14:paraId="6BD30D9D"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EF3DBEA" w14:textId="77777777" w:rsidR="00C4324A" w:rsidRPr="00C4324A" w:rsidRDefault="00C4324A">
            <w:pPr>
              <w:rPr>
                <w:sz w:val="16"/>
                <w:szCs w:val="16"/>
              </w:rPr>
            </w:pPr>
            <w:r w:rsidRPr="00C4324A">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48A3E1" w14:textId="77777777" w:rsidR="00C4324A" w:rsidRPr="00C4324A" w:rsidRDefault="00C4324A">
            <w:pPr>
              <w:rPr>
                <w:sz w:val="16"/>
                <w:szCs w:val="16"/>
              </w:rPr>
            </w:pPr>
            <w:r w:rsidRPr="00C4324A">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C3E2F4" w14:textId="77777777" w:rsidR="00C4324A" w:rsidRPr="00C4324A" w:rsidRDefault="00C4324A">
            <w:pPr>
              <w:rPr>
                <w:sz w:val="16"/>
                <w:szCs w:val="16"/>
              </w:rPr>
            </w:pPr>
            <w:r w:rsidRPr="00C4324A">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AE679FE" w14:textId="77777777" w:rsidR="00C4324A" w:rsidRPr="00C4324A" w:rsidRDefault="00C4324A">
            <w:pPr>
              <w:rPr>
                <w:sz w:val="16"/>
                <w:szCs w:val="16"/>
              </w:rPr>
            </w:pPr>
            <w:r w:rsidRPr="00C4324A">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6E2C676" w14:textId="77777777" w:rsidR="00C4324A" w:rsidRPr="00C4324A" w:rsidRDefault="00C4324A">
            <w:pPr>
              <w:rPr>
                <w:sz w:val="16"/>
                <w:szCs w:val="16"/>
              </w:rPr>
            </w:pPr>
            <w:r w:rsidRPr="00C4324A">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4E477C2" w14:textId="77777777" w:rsidR="00C4324A" w:rsidRPr="00C4324A" w:rsidRDefault="00C4324A">
            <w:pPr>
              <w:rPr>
                <w:sz w:val="16"/>
                <w:szCs w:val="16"/>
              </w:rPr>
            </w:pPr>
            <w:r w:rsidRPr="00C4324A">
              <w:rPr>
                <w:sz w:val="16"/>
                <w:szCs w:val="16"/>
              </w:rPr>
              <w:t xml:space="preserve">TTI length=7 </w:t>
            </w:r>
          </w:p>
        </w:tc>
      </w:tr>
      <w:tr w:rsidR="00C4324A" w14:paraId="3349F855"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ABE2C76" w14:textId="77777777" w:rsidR="00C4324A" w:rsidRPr="00C4324A" w:rsidRDefault="00C4324A">
            <w:pPr>
              <w:rPr>
                <w:sz w:val="16"/>
                <w:szCs w:val="16"/>
              </w:rPr>
            </w:pPr>
            <w:r w:rsidRPr="00C4324A">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CBC580D" w14:textId="77777777" w:rsidR="00C4324A" w:rsidRPr="00C4324A" w:rsidRDefault="00C4324A">
            <w:pPr>
              <w:rPr>
                <w:sz w:val="16"/>
                <w:szCs w:val="16"/>
              </w:rPr>
            </w:pPr>
            <w:r w:rsidRPr="00C4324A">
              <w:rPr>
                <w:sz w:val="16"/>
                <w:szCs w:val="16"/>
              </w:rPr>
              <w:t xml:space="preserve">1.25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08AB281" w14:textId="77777777" w:rsidR="00C4324A" w:rsidRPr="00C4324A" w:rsidRDefault="00C4324A">
            <w:pPr>
              <w:rPr>
                <w:sz w:val="16"/>
                <w:szCs w:val="16"/>
              </w:rPr>
            </w:pPr>
            <w:r w:rsidRPr="00C4324A">
              <w:rPr>
                <w:sz w:val="16"/>
                <w:szCs w:val="16"/>
              </w:rPr>
              <w:t xml:space="preserve">1.16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3EED927" w14:textId="77777777" w:rsidR="00C4324A" w:rsidRPr="00C4324A" w:rsidRDefault="00C4324A">
            <w:pPr>
              <w:rPr>
                <w:sz w:val="16"/>
                <w:szCs w:val="16"/>
              </w:rPr>
            </w:pPr>
            <w:r w:rsidRPr="00C4324A">
              <w:rPr>
                <w:sz w:val="16"/>
                <w:szCs w:val="16"/>
              </w:rPr>
              <w:t xml:space="preserve">0.66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D0D824A" w14:textId="77777777" w:rsidR="00C4324A" w:rsidRPr="00C4324A" w:rsidRDefault="00C4324A">
            <w:pPr>
              <w:rPr>
                <w:sz w:val="16"/>
                <w:szCs w:val="16"/>
              </w:rPr>
            </w:pPr>
            <w:r w:rsidRPr="00C4324A">
              <w:rPr>
                <w:sz w:val="16"/>
                <w:szCs w:val="16"/>
              </w:rPr>
              <w:t xml:space="preserve">1.20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4C118B" w14:textId="77777777" w:rsidR="00C4324A" w:rsidRPr="00C4324A" w:rsidRDefault="00C4324A">
            <w:pPr>
              <w:rPr>
                <w:sz w:val="16"/>
                <w:szCs w:val="16"/>
              </w:rPr>
            </w:pPr>
            <w:r w:rsidRPr="00C4324A">
              <w:rPr>
                <w:sz w:val="16"/>
                <w:szCs w:val="16"/>
              </w:rPr>
              <w:t xml:space="preserve">1.04 </w:t>
            </w:r>
          </w:p>
        </w:tc>
      </w:tr>
      <w:tr w:rsidR="00C4324A" w14:paraId="43611EB4"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7C8B1DE" w14:textId="77777777" w:rsidR="00C4324A" w:rsidRPr="00C4324A" w:rsidRDefault="00C4324A">
            <w:pPr>
              <w:rPr>
                <w:sz w:val="16"/>
                <w:szCs w:val="16"/>
              </w:rPr>
            </w:pPr>
            <w:r w:rsidRPr="00C4324A">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95C5516" w14:textId="77777777" w:rsidR="00C4324A" w:rsidRPr="00C4324A" w:rsidRDefault="00C4324A">
            <w:pPr>
              <w:rPr>
                <w:sz w:val="16"/>
                <w:szCs w:val="16"/>
              </w:rPr>
            </w:pPr>
            <w:r w:rsidRPr="00C4324A">
              <w:rPr>
                <w:sz w:val="16"/>
                <w:szCs w:val="16"/>
              </w:rPr>
              <w:t xml:space="preserve">13.58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638F2C0" w14:textId="77777777" w:rsidR="00C4324A" w:rsidRPr="00C4324A" w:rsidRDefault="00C4324A">
            <w:pPr>
              <w:rPr>
                <w:sz w:val="16"/>
                <w:szCs w:val="16"/>
              </w:rPr>
            </w:pPr>
            <w:r w:rsidRPr="00C4324A">
              <w:rPr>
                <w:sz w:val="16"/>
                <w:szCs w:val="16"/>
              </w:rPr>
              <w:t xml:space="preserve">13.56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1C58DB5" w14:textId="77777777" w:rsidR="00C4324A" w:rsidRPr="00C4324A" w:rsidRDefault="00C4324A">
            <w:pPr>
              <w:rPr>
                <w:sz w:val="16"/>
                <w:szCs w:val="16"/>
              </w:rPr>
            </w:pPr>
            <w:r w:rsidRPr="00C4324A">
              <w:rPr>
                <w:sz w:val="16"/>
                <w:szCs w:val="16"/>
              </w:rPr>
              <w:t xml:space="preserve">13.70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2DA5069" w14:textId="77777777" w:rsidR="00C4324A" w:rsidRPr="00C4324A" w:rsidRDefault="00C4324A">
            <w:pPr>
              <w:rPr>
                <w:sz w:val="16"/>
                <w:szCs w:val="16"/>
              </w:rPr>
            </w:pPr>
            <w:r w:rsidRPr="00C4324A">
              <w:rPr>
                <w:sz w:val="16"/>
                <w:szCs w:val="16"/>
              </w:rPr>
              <w:t xml:space="preserve">13.63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C4BCF6B" w14:textId="77777777" w:rsidR="00C4324A" w:rsidRPr="00C4324A" w:rsidRDefault="00C4324A">
            <w:pPr>
              <w:rPr>
                <w:sz w:val="16"/>
                <w:szCs w:val="16"/>
              </w:rPr>
            </w:pPr>
            <w:r w:rsidRPr="00C4324A">
              <w:rPr>
                <w:sz w:val="16"/>
                <w:szCs w:val="16"/>
              </w:rPr>
              <w:t xml:space="preserve">13.88 </w:t>
            </w:r>
          </w:p>
        </w:tc>
      </w:tr>
      <w:tr w:rsidR="00C4324A" w14:paraId="0D96E55A"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FE3A944" w14:textId="77777777" w:rsidR="00C4324A" w:rsidRPr="00C4324A" w:rsidRDefault="00C4324A">
            <w:pPr>
              <w:rPr>
                <w:sz w:val="16"/>
                <w:szCs w:val="16"/>
              </w:rPr>
            </w:pPr>
            <w:r w:rsidRPr="00C4324A">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BE199A7" w14:textId="77777777" w:rsidR="00C4324A" w:rsidRPr="00C4324A" w:rsidRDefault="00C4324A">
            <w:pPr>
              <w:rPr>
                <w:sz w:val="16"/>
                <w:szCs w:val="16"/>
              </w:rPr>
            </w:pPr>
            <w:r w:rsidRPr="00C4324A">
              <w:rPr>
                <w:sz w:val="16"/>
                <w:szCs w:val="16"/>
              </w:rPr>
              <w:t xml:space="preserve">22.62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8D0708F" w14:textId="77777777" w:rsidR="00C4324A" w:rsidRPr="00C4324A" w:rsidRDefault="00C4324A">
            <w:pPr>
              <w:rPr>
                <w:sz w:val="16"/>
                <w:szCs w:val="16"/>
              </w:rPr>
            </w:pPr>
            <w:r w:rsidRPr="00C4324A">
              <w:rPr>
                <w:sz w:val="16"/>
                <w:szCs w:val="16"/>
              </w:rPr>
              <w:t xml:space="preserve">22.55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F7B166E" w14:textId="77777777" w:rsidR="00C4324A" w:rsidRPr="00C4324A" w:rsidRDefault="00C4324A">
            <w:pPr>
              <w:rPr>
                <w:sz w:val="16"/>
                <w:szCs w:val="16"/>
              </w:rPr>
            </w:pPr>
            <w:r w:rsidRPr="00C4324A">
              <w:rPr>
                <w:sz w:val="16"/>
                <w:szCs w:val="16"/>
              </w:rPr>
              <w:t xml:space="preserve">22.41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0187D29" w14:textId="77777777" w:rsidR="00C4324A" w:rsidRPr="00C4324A" w:rsidRDefault="00C4324A">
            <w:pPr>
              <w:rPr>
                <w:sz w:val="16"/>
                <w:szCs w:val="16"/>
              </w:rPr>
            </w:pPr>
            <w:r w:rsidRPr="00C4324A">
              <w:rPr>
                <w:sz w:val="16"/>
                <w:szCs w:val="16"/>
              </w:rPr>
              <w:t xml:space="preserve">22.94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8669D5" w14:textId="77777777" w:rsidR="00C4324A" w:rsidRPr="00C4324A" w:rsidRDefault="00C4324A">
            <w:pPr>
              <w:rPr>
                <w:sz w:val="16"/>
                <w:szCs w:val="16"/>
              </w:rPr>
            </w:pPr>
            <w:r w:rsidRPr="00C4324A">
              <w:rPr>
                <w:sz w:val="16"/>
                <w:szCs w:val="16"/>
              </w:rPr>
              <w:t xml:space="preserve">22.45 </w:t>
            </w:r>
          </w:p>
        </w:tc>
      </w:tr>
    </w:tbl>
    <w:p w14:paraId="70E9606B" w14:textId="77777777" w:rsidR="00C4324A" w:rsidRPr="00BE54FA" w:rsidRDefault="00C4324A" w:rsidP="00C4324A">
      <w:pPr>
        <w:rPr>
          <w:lang w:val="sv-SE"/>
        </w:rPr>
      </w:pPr>
      <w:r w:rsidRPr="00C4324A">
        <w:rPr>
          <w:rFonts w:ascii="Times New Roman" w:hAnsi="Times New Roman"/>
          <w:sz w:val="24"/>
          <w:szCs w:val="24"/>
          <w:lang w:val="sv-SE"/>
        </w:rPr>
        <w:br/>
      </w:r>
      <w:r w:rsidRPr="00BE54FA">
        <w:rPr>
          <w:lang w:val="sv-SE"/>
        </w:rPr>
        <w:t>EPA LOW, 3 km/h, 50 PRB, rank 2, bundling 3</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73"/>
        <w:gridCol w:w="933"/>
        <w:gridCol w:w="933"/>
        <w:gridCol w:w="1022"/>
        <w:gridCol w:w="1591"/>
        <w:gridCol w:w="933"/>
      </w:tblGrid>
      <w:tr w:rsidR="00C4324A" w14:paraId="5512EA68"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4EF5F6E" w14:textId="77777777" w:rsidR="00C4324A" w:rsidRPr="00C4324A" w:rsidRDefault="00C4324A">
            <w:pPr>
              <w:rPr>
                <w:sz w:val="16"/>
                <w:szCs w:val="16"/>
              </w:rPr>
            </w:pPr>
            <w:r w:rsidRPr="00C4324A">
              <w:rPr>
                <w:sz w:val="16"/>
                <w:szCs w:val="16"/>
              </w:rPr>
              <w:t xml:space="preserve">SNR at 10% BLER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E2CEDEE" w14:textId="77777777" w:rsidR="00C4324A" w:rsidRPr="00C4324A" w:rsidRDefault="00C4324A">
            <w:pPr>
              <w:rPr>
                <w:sz w:val="16"/>
                <w:szCs w:val="16"/>
              </w:rPr>
            </w:pPr>
            <w:r w:rsidRPr="00C4324A">
              <w:rPr>
                <w:sz w:val="16"/>
                <w:szCs w:val="16"/>
              </w:rPr>
              <w:t xml:space="preserve">TTI length=2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CB09DAD" w14:textId="77777777" w:rsidR="00C4324A" w:rsidRPr="00C4324A" w:rsidRDefault="00C4324A">
            <w:pPr>
              <w:rPr>
                <w:sz w:val="16"/>
                <w:szCs w:val="16"/>
              </w:rPr>
            </w:pPr>
            <w:r w:rsidRPr="00C4324A">
              <w:rPr>
                <w:sz w:val="16"/>
                <w:szCs w:val="16"/>
              </w:rPr>
              <w:t xml:space="preserve">TTI length=4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E9DC400" w14:textId="77777777" w:rsidR="00C4324A" w:rsidRPr="00C4324A" w:rsidRDefault="00C4324A">
            <w:pPr>
              <w:rPr>
                <w:sz w:val="16"/>
                <w:szCs w:val="16"/>
              </w:rPr>
            </w:pPr>
            <w:r w:rsidRPr="00C4324A">
              <w:rPr>
                <w:sz w:val="16"/>
                <w:szCs w:val="16"/>
              </w:rPr>
              <w:t xml:space="preserve">TTI length=14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574F8C8" w14:textId="77777777" w:rsidR="00C4324A" w:rsidRPr="00C4324A" w:rsidRDefault="00C4324A">
            <w:pPr>
              <w:rPr>
                <w:sz w:val="16"/>
                <w:szCs w:val="16"/>
              </w:rPr>
            </w:pPr>
            <w:r w:rsidRPr="00C4324A">
              <w:rPr>
                <w:sz w:val="16"/>
                <w:szCs w:val="16"/>
              </w:rPr>
              <w:t xml:space="preserve">TTI length=2, 1/2 time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379071F" w14:textId="77777777" w:rsidR="00C4324A" w:rsidRPr="00C4324A" w:rsidRDefault="00C4324A">
            <w:pPr>
              <w:rPr>
                <w:sz w:val="16"/>
                <w:szCs w:val="16"/>
              </w:rPr>
            </w:pPr>
            <w:r w:rsidRPr="00C4324A">
              <w:rPr>
                <w:sz w:val="16"/>
                <w:szCs w:val="16"/>
              </w:rPr>
              <w:t xml:space="preserve">TTI length=7 </w:t>
            </w:r>
          </w:p>
        </w:tc>
      </w:tr>
      <w:tr w:rsidR="00C4324A" w14:paraId="64B74D10"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1B76FD2" w14:textId="77777777" w:rsidR="00C4324A" w:rsidRPr="00C4324A" w:rsidRDefault="00C4324A">
            <w:pPr>
              <w:rPr>
                <w:sz w:val="16"/>
                <w:szCs w:val="16"/>
              </w:rPr>
            </w:pPr>
            <w:r w:rsidRPr="00C4324A">
              <w:rPr>
                <w:sz w:val="16"/>
                <w:szCs w:val="16"/>
              </w:rPr>
              <w:t xml:space="preserve">QPSK r1/3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549B58B" w14:textId="77777777" w:rsidR="00C4324A" w:rsidRPr="00C4324A" w:rsidRDefault="00C4324A">
            <w:pPr>
              <w:rPr>
                <w:sz w:val="16"/>
                <w:szCs w:val="16"/>
              </w:rPr>
            </w:pPr>
            <w:r w:rsidRPr="00C4324A">
              <w:rPr>
                <w:sz w:val="16"/>
                <w:szCs w:val="16"/>
              </w:rPr>
              <w:t xml:space="preserve">7.13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C63856" w14:textId="77777777" w:rsidR="00C4324A" w:rsidRPr="00C4324A" w:rsidRDefault="00C4324A">
            <w:pPr>
              <w:rPr>
                <w:sz w:val="16"/>
                <w:szCs w:val="16"/>
              </w:rPr>
            </w:pPr>
            <w:r w:rsidRPr="00C4324A">
              <w:rPr>
                <w:sz w:val="16"/>
                <w:szCs w:val="16"/>
              </w:rPr>
              <w:t xml:space="preserve">7.00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A6C26D8" w14:textId="77777777" w:rsidR="00C4324A" w:rsidRPr="00C4324A" w:rsidRDefault="00C4324A">
            <w:pPr>
              <w:rPr>
                <w:sz w:val="16"/>
                <w:szCs w:val="16"/>
              </w:rPr>
            </w:pPr>
            <w:r w:rsidRPr="00C4324A">
              <w:rPr>
                <w:sz w:val="16"/>
                <w:szCs w:val="16"/>
              </w:rPr>
              <w:t xml:space="preserve">6.42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21AD9A6" w14:textId="77777777" w:rsidR="00C4324A" w:rsidRPr="00C4324A" w:rsidRDefault="00C4324A">
            <w:pPr>
              <w:rPr>
                <w:sz w:val="16"/>
                <w:szCs w:val="16"/>
              </w:rPr>
            </w:pPr>
            <w:r w:rsidRPr="00C4324A">
              <w:rPr>
                <w:sz w:val="16"/>
                <w:szCs w:val="16"/>
              </w:rPr>
              <w:t xml:space="preserve">7.07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B1CA374" w14:textId="77777777" w:rsidR="00C4324A" w:rsidRPr="00C4324A" w:rsidRDefault="00C4324A">
            <w:pPr>
              <w:rPr>
                <w:sz w:val="16"/>
                <w:szCs w:val="16"/>
              </w:rPr>
            </w:pPr>
            <w:r w:rsidRPr="00C4324A">
              <w:rPr>
                <w:sz w:val="16"/>
                <w:szCs w:val="16"/>
              </w:rPr>
              <w:t xml:space="preserve">6.85 </w:t>
            </w:r>
          </w:p>
        </w:tc>
      </w:tr>
      <w:tr w:rsidR="00C4324A" w14:paraId="0CFC45E9"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7145A4B" w14:textId="77777777" w:rsidR="00C4324A" w:rsidRPr="00C4324A" w:rsidRDefault="00C4324A">
            <w:pPr>
              <w:rPr>
                <w:sz w:val="16"/>
                <w:szCs w:val="16"/>
              </w:rPr>
            </w:pPr>
            <w:r w:rsidRPr="00C4324A">
              <w:rPr>
                <w:sz w:val="16"/>
                <w:szCs w:val="16"/>
              </w:rPr>
              <w:t xml:space="preserve">16QAM r3/4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D8D647" w14:textId="77777777" w:rsidR="00C4324A" w:rsidRPr="00C4324A" w:rsidRDefault="00C4324A">
            <w:pPr>
              <w:rPr>
                <w:sz w:val="16"/>
                <w:szCs w:val="16"/>
              </w:rPr>
            </w:pPr>
            <w:r w:rsidRPr="00C4324A">
              <w:rPr>
                <w:sz w:val="16"/>
                <w:szCs w:val="16"/>
              </w:rPr>
              <w:t xml:space="preserve">23.30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3A10BE8" w14:textId="77777777" w:rsidR="00C4324A" w:rsidRPr="00C4324A" w:rsidRDefault="00C4324A">
            <w:pPr>
              <w:rPr>
                <w:sz w:val="16"/>
                <w:szCs w:val="16"/>
              </w:rPr>
            </w:pPr>
            <w:r w:rsidRPr="00C4324A">
              <w:rPr>
                <w:sz w:val="16"/>
                <w:szCs w:val="16"/>
              </w:rPr>
              <w:t xml:space="preserve">23.20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45279E7" w14:textId="77777777" w:rsidR="00C4324A" w:rsidRPr="00C4324A" w:rsidRDefault="00C4324A">
            <w:pPr>
              <w:rPr>
                <w:sz w:val="16"/>
                <w:szCs w:val="16"/>
              </w:rPr>
            </w:pPr>
            <w:r w:rsidRPr="00C4324A">
              <w:rPr>
                <w:sz w:val="16"/>
                <w:szCs w:val="16"/>
              </w:rPr>
              <w:t xml:space="preserve">23.41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B1B7CB8" w14:textId="77777777" w:rsidR="00C4324A" w:rsidRPr="00C4324A" w:rsidRDefault="00C4324A">
            <w:pPr>
              <w:rPr>
                <w:sz w:val="16"/>
                <w:szCs w:val="16"/>
              </w:rPr>
            </w:pPr>
            <w:r w:rsidRPr="00C4324A">
              <w:rPr>
                <w:sz w:val="16"/>
                <w:szCs w:val="16"/>
              </w:rPr>
              <w:t xml:space="preserve">23.37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88C649B" w14:textId="77777777" w:rsidR="00C4324A" w:rsidRPr="00C4324A" w:rsidRDefault="00C4324A">
            <w:pPr>
              <w:rPr>
                <w:sz w:val="16"/>
                <w:szCs w:val="16"/>
              </w:rPr>
            </w:pPr>
            <w:r w:rsidRPr="00C4324A">
              <w:rPr>
                <w:sz w:val="16"/>
                <w:szCs w:val="16"/>
              </w:rPr>
              <w:t xml:space="preserve">23.72 </w:t>
            </w:r>
          </w:p>
        </w:tc>
      </w:tr>
      <w:tr w:rsidR="00C4324A" w14:paraId="7C1910F0" w14:textId="77777777" w:rsidTr="00C4324A">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512A694" w14:textId="77777777" w:rsidR="00C4324A" w:rsidRPr="00C4324A" w:rsidRDefault="00C4324A">
            <w:pPr>
              <w:rPr>
                <w:sz w:val="16"/>
                <w:szCs w:val="16"/>
              </w:rPr>
            </w:pPr>
            <w:r w:rsidRPr="00C4324A">
              <w:rPr>
                <w:sz w:val="16"/>
                <w:szCs w:val="16"/>
              </w:rPr>
              <w:t xml:space="preserve">64QAM r5/6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8D58AC" w14:textId="77777777" w:rsidR="00C4324A" w:rsidRPr="00C4324A" w:rsidRDefault="00C4324A">
            <w:pPr>
              <w:rPr>
                <w:sz w:val="16"/>
                <w:szCs w:val="16"/>
              </w:rPr>
            </w:pPr>
            <w:r w:rsidRPr="00C4324A">
              <w:rPr>
                <w:sz w:val="16"/>
                <w:szCs w:val="16"/>
              </w:rPr>
              <w:t xml:space="preserve">33.42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48FC7AF" w14:textId="77777777" w:rsidR="00C4324A" w:rsidRPr="00C4324A" w:rsidRDefault="00C4324A">
            <w:pPr>
              <w:rPr>
                <w:sz w:val="16"/>
                <w:szCs w:val="16"/>
              </w:rPr>
            </w:pPr>
            <w:r w:rsidRPr="00C4324A">
              <w:rPr>
                <w:sz w:val="16"/>
                <w:szCs w:val="16"/>
              </w:rPr>
              <w:t xml:space="preserve">33.39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AEC282B" w14:textId="77777777" w:rsidR="00C4324A" w:rsidRPr="00C4324A" w:rsidRDefault="00C4324A">
            <w:pPr>
              <w:rPr>
                <w:sz w:val="16"/>
                <w:szCs w:val="16"/>
              </w:rPr>
            </w:pPr>
            <w:r w:rsidRPr="00C4324A">
              <w:rPr>
                <w:sz w:val="16"/>
                <w:szCs w:val="16"/>
              </w:rPr>
              <w:t xml:space="preserve">33.45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CDB7CF" w14:textId="77777777" w:rsidR="00C4324A" w:rsidRPr="00C4324A" w:rsidRDefault="00C4324A">
            <w:pPr>
              <w:rPr>
                <w:sz w:val="16"/>
                <w:szCs w:val="16"/>
              </w:rPr>
            </w:pPr>
            <w:r w:rsidRPr="00C4324A">
              <w:rPr>
                <w:sz w:val="16"/>
                <w:szCs w:val="16"/>
              </w:rPr>
              <w:t xml:space="preserve">33.92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F117743" w14:textId="77777777" w:rsidR="00C4324A" w:rsidRPr="00C4324A" w:rsidRDefault="00C4324A">
            <w:pPr>
              <w:rPr>
                <w:sz w:val="16"/>
                <w:szCs w:val="16"/>
              </w:rPr>
            </w:pPr>
            <w:r w:rsidRPr="00C4324A">
              <w:rPr>
                <w:sz w:val="16"/>
                <w:szCs w:val="16"/>
              </w:rPr>
              <w:t xml:space="preserve">33.27 </w:t>
            </w:r>
          </w:p>
        </w:tc>
      </w:tr>
    </w:tbl>
    <w:p w14:paraId="562434BC" w14:textId="77777777" w:rsidR="000F43F8" w:rsidRDefault="000F43F8">
      <w:pPr>
        <w:rPr>
          <w:rFonts w:eastAsia="Calibri"/>
          <w:lang w:val="en-US"/>
        </w:rPr>
      </w:pPr>
    </w:p>
    <w:sectPr w:rsidR="000F43F8">
      <w:headerReference w:type="even" r:id="rId21"/>
      <w:foot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DE2D2B" w14:textId="77777777" w:rsidR="00CA5BB6" w:rsidRDefault="00CA5BB6">
      <w:r>
        <w:separator/>
      </w:r>
    </w:p>
  </w:endnote>
  <w:endnote w:type="continuationSeparator" w:id="0">
    <w:p w14:paraId="7A7CA28F" w14:textId="77777777" w:rsidR="00CA5BB6" w:rsidRDefault="00CA5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BC42A1" w14:textId="77777777" w:rsidR="00D9793E" w:rsidRDefault="00D9793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E54FA">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E54FA">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D3A659" w14:textId="77777777" w:rsidR="00CA5BB6" w:rsidRDefault="00CA5BB6">
      <w:r>
        <w:separator/>
      </w:r>
    </w:p>
  </w:footnote>
  <w:footnote w:type="continuationSeparator" w:id="0">
    <w:p w14:paraId="10445D3D" w14:textId="77777777" w:rsidR="00CA5BB6" w:rsidRDefault="00CA5B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9DA12D" w14:textId="77777777" w:rsidR="00D9793E" w:rsidRDefault="00D9793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9">
    <w:nsid w:val="54B72888"/>
    <w:multiLevelType w:val="hybridMultilevel"/>
    <w:tmpl w:val="4C244F10"/>
    <w:lvl w:ilvl="0" w:tplc="761A4EFA">
      <w:start w:val="1"/>
      <w:numFmt w:val="bullet"/>
      <w:lvlText w:val="›"/>
      <w:lvlJc w:val="left"/>
      <w:pPr>
        <w:tabs>
          <w:tab w:val="num" w:pos="720"/>
        </w:tabs>
        <w:ind w:left="720" w:hanging="360"/>
      </w:pPr>
      <w:rPr>
        <w:rFonts w:ascii="Ericsson Capital TT" w:hAnsi="Ericsson Capital TT" w:hint="default"/>
      </w:rPr>
    </w:lvl>
    <w:lvl w:ilvl="1" w:tplc="27402188" w:tentative="1">
      <w:start w:val="1"/>
      <w:numFmt w:val="bullet"/>
      <w:lvlText w:val="›"/>
      <w:lvlJc w:val="left"/>
      <w:pPr>
        <w:tabs>
          <w:tab w:val="num" w:pos="1440"/>
        </w:tabs>
        <w:ind w:left="1440" w:hanging="360"/>
      </w:pPr>
      <w:rPr>
        <w:rFonts w:ascii="Ericsson Capital TT" w:hAnsi="Ericsson Capital TT" w:hint="default"/>
      </w:rPr>
    </w:lvl>
    <w:lvl w:ilvl="2" w:tplc="DC183048">
      <w:start w:val="1"/>
      <w:numFmt w:val="bullet"/>
      <w:lvlText w:val="›"/>
      <w:lvlJc w:val="left"/>
      <w:pPr>
        <w:tabs>
          <w:tab w:val="num" w:pos="2160"/>
        </w:tabs>
        <w:ind w:left="2160" w:hanging="360"/>
      </w:pPr>
      <w:rPr>
        <w:rFonts w:ascii="Ericsson Capital TT" w:hAnsi="Ericsson Capital TT" w:hint="default"/>
      </w:rPr>
    </w:lvl>
    <w:lvl w:ilvl="3" w:tplc="9A7AD5F8">
      <w:start w:val="56"/>
      <w:numFmt w:val="bullet"/>
      <w:lvlText w:val="-"/>
      <w:lvlJc w:val="left"/>
      <w:pPr>
        <w:tabs>
          <w:tab w:val="num" w:pos="2880"/>
        </w:tabs>
        <w:ind w:left="2880" w:hanging="360"/>
      </w:pPr>
      <w:rPr>
        <w:rFonts w:ascii="Ericsson Capital TT" w:hAnsi="Ericsson Capital TT" w:hint="default"/>
      </w:rPr>
    </w:lvl>
    <w:lvl w:ilvl="4" w:tplc="3816064C" w:tentative="1">
      <w:start w:val="1"/>
      <w:numFmt w:val="bullet"/>
      <w:lvlText w:val="›"/>
      <w:lvlJc w:val="left"/>
      <w:pPr>
        <w:tabs>
          <w:tab w:val="num" w:pos="3600"/>
        </w:tabs>
        <w:ind w:left="3600" w:hanging="360"/>
      </w:pPr>
      <w:rPr>
        <w:rFonts w:ascii="Ericsson Capital TT" w:hAnsi="Ericsson Capital TT" w:hint="default"/>
      </w:rPr>
    </w:lvl>
    <w:lvl w:ilvl="5" w:tplc="FB42BDD0" w:tentative="1">
      <w:start w:val="1"/>
      <w:numFmt w:val="bullet"/>
      <w:lvlText w:val="›"/>
      <w:lvlJc w:val="left"/>
      <w:pPr>
        <w:tabs>
          <w:tab w:val="num" w:pos="4320"/>
        </w:tabs>
        <w:ind w:left="4320" w:hanging="360"/>
      </w:pPr>
      <w:rPr>
        <w:rFonts w:ascii="Ericsson Capital TT" w:hAnsi="Ericsson Capital TT" w:hint="default"/>
      </w:rPr>
    </w:lvl>
    <w:lvl w:ilvl="6" w:tplc="6A26C878" w:tentative="1">
      <w:start w:val="1"/>
      <w:numFmt w:val="bullet"/>
      <w:lvlText w:val="›"/>
      <w:lvlJc w:val="left"/>
      <w:pPr>
        <w:tabs>
          <w:tab w:val="num" w:pos="5040"/>
        </w:tabs>
        <w:ind w:left="5040" w:hanging="360"/>
      </w:pPr>
      <w:rPr>
        <w:rFonts w:ascii="Ericsson Capital TT" w:hAnsi="Ericsson Capital TT" w:hint="default"/>
      </w:rPr>
    </w:lvl>
    <w:lvl w:ilvl="7" w:tplc="2FAE8AD2" w:tentative="1">
      <w:start w:val="1"/>
      <w:numFmt w:val="bullet"/>
      <w:lvlText w:val="›"/>
      <w:lvlJc w:val="left"/>
      <w:pPr>
        <w:tabs>
          <w:tab w:val="num" w:pos="5760"/>
        </w:tabs>
        <w:ind w:left="5760" w:hanging="360"/>
      </w:pPr>
      <w:rPr>
        <w:rFonts w:ascii="Ericsson Capital TT" w:hAnsi="Ericsson Capital TT" w:hint="default"/>
      </w:rPr>
    </w:lvl>
    <w:lvl w:ilvl="8" w:tplc="0ADCFBEE" w:tentative="1">
      <w:start w:val="1"/>
      <w:numFmt w:val="bullet"/>
      <w:lvlText w:val="›"/>
      <w:lvlJc w:val="left"/>
      <w:pPr>
        <w:tabs>
          <w:tab w:val="num" w:pos="6480"/>
        </w:tabs>
        <w:ind w:left="6480" w:hanging="360"/>
      </w:pPr>
      <w:rPr>
        <w:rFonts w:ascii="Ericsson Capital TT" w:hAnsi="Ericsson Capital TT" w:hint="default"/>
      </w:rPr>
    </w:lvl>
  </w:abstractNum>
  <w:abstractNum w:abstractNumId="1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4E83B67"/>
    <w:multiLevelType w:val="hybridMultilevel"/>
    <w:tmpl w:val="5262CED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6"/>
  </w:num>
  <w:num w:numId="3">
    <w:abstractNumId w:val="4"/>
  </w:num>
  <w:num w:numId="4">
    <w:abstractNumId w:val="1"/>
  </w:num>
  <w:num w:numId="5">
    <w:abstractNumId w:val="5"/>
  </w:num>
  <w:num w:numId="6">
    <w:abstractNumId w:val="10"/>
  </w:num>
  <w:num w:numId="7">
    <w:abstractNumId w:val="2"/>
  </w:num>
  <w:num w:numId="8">
    <w:abstractNumId w:val="7"/>
  </w:num>
  <w:num w:numId="9">
    <w:abstractNumId w:val="8"/>
  </w:num>
  <w:num w:numId="10">
    <w:abstractNumId w:val="3"/>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F45"/>
    <w:rsid w:val="000006E1"/>
    <w:rsid w:val="00001CB0"/>
    <w:rsid w:val="00002A37"/>
    <w:rsid w:val="000032F4"/>
    <w:rsid w:val="00006446"/>
    <w:rsid w:val="00006896"/>
    <w:rsid w:val="00006EDC"/>
    <w:rsid w:val="0000733B"/>
    <w:rsid w:val="00007CDC"/>
    <w:rsid w:val="0001115E"/>
    <w:rsid w:val="00011B28"/>
    <w:rsid w:val="00012CA8"/>
    <w:rsid w:val="00013FC9"/>
    <w:rsid w:val="00015D15"/>
    <w:rsid w:val="0002005B"/>
    <w:rsid w:val="00023678"/>
    <w:rsid w:val="00024170"/>
    <w:rsid w:val="00025347"/>
    <w:rsid w:val="0002564D"/>
    <w:rsid w:val="00025ECA"/>
    <w:rsid w:val="000325B8"/>
    <w:rsid w:val="00034C15"/>
    <w:rsid w:val="000364B8"/>
    <w:rsid w:val="00036BA1"/>
    <w:rsid w:val="00040292"/>
    <w:rsid w:val="00041962"/>
    <w:rsid w:val="000422E2"/>
    <w:rsid w:val="00042F22"/>
    <w:rsid w:val="0004395C"/>
    <w:rsid w:val="00043F68"/>
    <w:rsid w:val="000444EF"/>
    <w:rsid w:val="000511F7"/>
    <w:rsid w:val="00052A07"/>
    <w:rsid w:val="000534E3"/>
    <w:rsid w:val="00053D03"/>
    <w:rsid w:val="0005606A"/>
    <w:rsid w:val="00057117"/>
    <w:rsid w:val="000609B7"/>
    <w:rsid w:val="000616E7"/>
    <w:rsid w:val="00061FB9"/>
    <w:rsid w:val="0006487E"/>
    <w:rsid w:val="00065E1A"/>
    <w:rsid w:val="0007092F"/>
    <w:rsid w:val="0007094A"/>
    <w:rsid w:val="00070FBD"/>
    <w:rsid w:val="0007125C"/>
    <w:rsid w:val="000715B7"/>
    <w:rsid w:val="00076DAA"/>
    <w:rsid w:val="00077E5F"/>
    <w:rsid w:val="0008036A"/>
    <w:rsid w:val="00081AE6"/>
    <w:rsid w:val="000855EB"/>
    <w:rsid w:val="00085B52"/>
    <w:rsid w:val="000866F2"/>
    <w:rsid w:val="0009009F"/>
    <w:rsid w:val="00090CCA"/>
    <w:rsid w:val="00091557"/>
    <w:rsid w:val="000924C1"/>
    <w:rsid w:val="000924F0"/>
    <w:rsid w:val="00093474"/>
    <w:rsid w:val="000937BD"/>
    <w:rsid w:val="0009510F"/>
    <w:rsid w:val="000A1964"/>
    <w:rsid w:val="000A1B7B"/>
    <w:rsid w:val="000A1EA1"/>
    <w:rsid w:val="000A36C3"/>
    <w:rsid w:val="000A56F2"/>
    <w:rsid w:val="000B02E5"/>
    <w:rsid w:val="000B2719"/>
    <w:rsid w:val="000B3A8F"/>
    <w:rsid w:val="000B4AB9"/>
    <w:rsid w:val="000B58C3"/>
    <w:rsid w:val="000B61E9"/>
    <w:rsid w:val="000C038F"/>
    <w:rsid w:val="000C165A"/>
    <w:rsid w:val="000C27C5"/>
    <w:rsid w:val="000C2E19"/>
    <w:rsid w:val="000C3469"/>
    <w:rsid w:val="000C3B9C"/>
    <w:rsid w:val="000C7397"/>
    <w:rsid w:val="000D0D07"/>
    <w:rsid w:val="000D2D69"/>
    <w:rsid w:val="000D4797"/>
    <w:rsid w:val="000D6C88"/>
    <w:rsid w:val="000E0527"/>
    <w:rsid w:val="000E1E92"/>
    <w:rsid w:val="000E319A"/>
    <w:rsid w:val="000E3710"/>
    <w:rsid w:val="000F06D6"/>
    <w:rsid w:val="000F0EB1"/>
    <w:rsid w:val="000F1106"/>
    <w:rsid w:val="000F3BE9"/>
    <w:rsid w:val="000F3F6C"/>
    <w:rsid w:val="000F43F8"/>
    <w:rsid w:val="000F6DF3"/>
    <w:rsid w:val="001005FF"/>
    <w:rsid w:val="00100F45"/>
    <w:rsid w:val="001062FB"/>
    <w:rsid w:val="001063E6"/>
    <w:rsid w:val="00107A20"/>
    <w:rsid w:val="00110233"/>
    <w:rsid w:val="00110D2D"/>
    <w:rsid w:val="00113CF4"/>
    <w:rsid w:val="001153EA"/>
    <w:rsid w:val="00115643"/>
    <w:rsid w:val="00115E25"/>
    <w:rsid w:val="001163DE"/>
    <w:rsid w:val="00116765"/>
    <w:rsid w:val="001174B9"/>
    <w:rsid w:val="001219F5"/>
    <w:rsid w:val="00121A20"/>
    <w:rsid w:val="00122E7E"/>
    <w:rsid w:val="0012377F"/>
    <w:rsid w:val="00124314"/>
    <w:rsid w:val="00125CE0"/>
    <w:rsid w:val="00126B4A"/>
    <w:rsid w:val="00132FD0"/>
    <w:rsid w:val="0013301A"/>
    <w:rsid w:val="001344C0"/>
    <w:rsid w:val="001346FA"/>
    <w:rsid w:val="00135252"/>
    <w:rsid w:val="00135B3A"/>
    <w:rsid w:val="001361DD"/>
    <w:rsid w:val="00137728"/>
    <w:rsid w:val="00137AB5"/>
    <w:rsid w:val="00137F0B"/>
    <w:rsid w:val="00142A99"/>
    <w:rsid w:val="00143008"/>
    <w:rsid w:val="0014787F"/>
    <w:rsid w:val="001519C5"/>
    <w:rsid w:val="00151E23"/>
    <w:rsid w:val="001526E0"/>
    <w:rsid w:val="0015387F"/>
    <w:rsid w:val="001551B5"/>
    <w:rsid w:val="00155B29"/>
    <w:rsid w:val="001659C1"/>
    <w:rsid w:val="0016637B"/>
    <w:rsid w:val="00170C54"/>
    <w:rsid w:val="00173A8E"/>
    <w:rsid w:val="00175117"/>
    <w:rsid w:val="00175F50"/>
    <w:rsid w:val="0018143F"/>
    <w:rsid w:val="00184A47"/>
    <w:rsid w:val="0018777E"/>
    <w:rsid w:val="001906F8"/>
    <w:rsid w:val="00190AC1"/>
    <w:rsid w:val="00192423"/>
    <w:rsid w:val="0019259A"/>
    <w:rsid w:val="001928FD"/>
    <w:rsid w:val="0019341A"/>
    <w:rsid w:val="00193A16"/>
    <w:rsid w:val="001955A4"/>
    <w:rsid w:val="001958CD"/>
    <w:rsid w:val="00196C01"/>
    <w:rsid w:val="00197DF9"/>
    <w:rsid w:val="001A1987"/>
    <w:rsid w:val="001A2564"/>
    <w:rsid w:val="001A2B06"/>
    <w:rsid w:val="001A6173"/>
    <w:rsid w:val="001A6CBA"/>
    <w:rsid w:val="001B0579"/>
    <w:rsid w:val="001B0B43"/>
    <w:rsid w:val="001B0D97"/>
    <w:rsid w:val="001B189A"/>
    <w:rsid w:val="001B4C2C"/>
    <w:rsid w:val="001B5A5D"/>
    <w:rsid w:val="001C1632"/>
    <w:rsid w:val="001C1CE5"/>
    <w:rsid w:val="001C3D2A"/>
    <w:rsid w:val="001D51BA"/>
    <w:rsid w:val="001D61A9"/>
    <w:rsid w:val="001D6342"/>
    <w:rsid w:val="001D6D53"/>
    <w:rsid w:val="001E0114"/>
    <w:rsid w:val="001E09BB"/>
    <w:rsid w:val="001E114A"/>
    <w:rsid w:val="001E1DF8"/>
    <w:rsid w:val="001E53B5"/>
    <w:rsid w:val="001E58E2"/>
    <w:rsid w:val="001E7AED"/>
    <w:rsid w:val="001F1261"/>
    <w:rsid w:val="001F25FA"/>
    <w:rsid w:val="001F2689"/>
    <w:rsid w:val="001F36F7"/>
    <w:rsid w:val="001F3916"/>
    <w:rsid w:val="001F54C5"/>
    <w:rsid w:val="001F662C"/>
    <w:rsid w:val="001F7074"/>
    <w:rsid w:val="00200490"/>
    <w:rsid w:val="00200FF6"/>
    <w:rsid w:val="00201F3A"/>
    <w:rsid w:val="00203F96"/>
    <w:rsid w:val="00205B63"/>
    <w:rsid w:val="002069B2"/>
    <w:rsid w:val="00207231"/>
    <w:rsid w:val="00207FA3"/>
    <w:rsid w:val="0021200B"/>
    <w:rsid w:val="0021281F"/>
    <w:rsid w:val="00214DA8"/>
    <w:rsid w:val="00215423"/>
    <w:rsid w:val="002158FA"/>
    <w:rsid w:val="00220600"/>
    <w:rsid w:val="00221380"/>
    <w:rsid w:val="002224DB"/>
    <w:rsid w:val="002231CD"/>
    <w:rsid w:val="00223FCB"/>
    <w:rsid w:val="0022504B"/>
    <w:rsid w:val="002252C3"/>
    <w:rsid w:val="00225C54"/>
    <w:rsid w:val="00230765"/>
    <w:rsid w:val="002319E4"/>
    <w:rsid w:val="00232211"/>
    <w:rsid w:val="00233F86"/>
    <w:rsid w:val="00235632"/>
    <w:rsid w:val="00235872"/>
    <w:rsid w:val="00236AE2"/>
    <w:rsid w:val="00237465"/>
    <w:rsid w:val="00240E69"/>
    <w:rsid w:val="00241559"/>
    <w:rsid w:val="002435B3"/>
    <w:rsid w:val="002458EB"/>
    <w:rsid w:val="002500C8"/>
    <w:rsid w:val="00250B2A"/>
    <w:rsid w:val="00250BF9"/>
    <w:rsid w:val="002554E9"/>
    <w:rsid w:val="00255D91"/>
    <w:rsid w:val="00256528"/>
    <w:rsid w:val="00257543"/>
    <w:rsid w:val="00257C94"/>
    <w:rsid w:val="002617E7"/>
    <w:rsid w:val="00261AFD"/>
    <w:rsid w:val="00262E21"/>
    <w:rsid w:val="00263A3F"/>
    <w:rsid w:val="00264228"/>
    <w:rsid w:val="00264334"/>
    <w:rsid w:val="0026473E"/>
    <w:rsid w:val="00266214"/>
    <w:rsid w:val="00267C83"/>
    <w:rsid w:val="0027144F"/>
    <w:rsid w:val="00271899"/>
    <w:rsid w:val="00271F3A"/>
    <w:rsid w:val="002724CD"/>
    <w:rsid w:val="00273278"/>
    <w:rsid w:val="002737F4"/>
    <w:rsid w:val="00277B80"/>
    <w:rsid w:val="002805F5"/>
    <w:rsid w:val="00280751"/>
    <w:rsid w:val="0028280A"/>
    <w:rsid w:val="002828DA"/>
    <w:rsid w:val="00285311"/>
    <w:rsid w:val="00286176"/>
    <w:rsid w:val="00286ACD"/>
    <w:rsid w:val="00287838"/>
    <w:rsid w:val="002907B5"/>
    <w:rsid w:val="002918A7"/>
    <w:rsid w:val="00292EB7"/>
    <w:rsid w:val="00294857"/>
    <w:rsid w:val="00295E23"/>
    <w:rsid w:val="00296227"/>
    <w:rsid w:val="00296F44"/>
    <w:rsid w:val="002970B0"/>
    <w:rsid w:val="0029777D"/>
    <w:rsid w:val="002A055E"/>
    <w:rsid w:val="002A1D4E"/>
    <w:rsid w:val="002A1FBA"/>
    <w:rsid w:val="002A2869"/>
    <w:rsid w:val="002A4CFA"/>
    <w:rsid w:val="002A6CCF"/>
    <w:rsid w:val="002A750D"/>
    <w:rsid w:val="002A7746"/>
    <w:rsid w:val="002A778C"/>
    <w:rsid w:val="002A7E72"/>
    <w:rsid w:val="002B24D6"/>
    <w:rsid w:val="002C1219"/>
    <w:rsid w:val="002C41E6"/>
    <w:rsid w:val="002D04B8"/>
    <w:rsid w:val="002D071A"/>
    <w:rsid w:val="002D13DA"/>
    <w:rsid w:val="002D34B2"/>
    <w:rsid w:val="002D3E97"/>
    <w:rsid w:val="002D4825"/>
    <w:rsid w:val="002D48C1"/>
    <w:rsid w:val="002D5ABE"/>
    <w:rsid w:val="002D6234"/>
    <w:rsid w:val="002D6CA1"/>
    <w:rsid w:val="002D6DD0"/>
    <w:rsid w:val="002D7440"/>
    <w:rsid w:val="002D7637"/>
    <w:rsid w:val="002E17F2"/>
    <w:rsid w:val="002E2BBC"/>
    <w:rsid w:val="002E5141"/>
    <w:rsid w:val="002E7CAE"/>
    <w:rsid w:val="002F2771"/>
    <w:rsid w:val="002F37A9"/>
    <w:rsid w:val="00301CE6"/>
    <w:rsid w:val="0030256B"/>
    <w:rsid w:val="00302631"/>
    <w:rsid w:val="0030443D"/>
    <w:rsid w:val="00304B6A"/>
    <w:rsid w:val="0030501F"/>
    <w:rsid w:val="00306134"/>
    <w:rsid w:val="00307BA1"/>
    <w:rsid w:val="00311702"/>
    <w:rsid w:val="00311E82"/>
    <w:rsid w:val="00313FD6"/>
    <w:rsid w:val="003140FC"/>
    <w:rsid w:val="003143BD"/>
    <w:rsid w:val="003203ED"/>
    <w:rsid w:val="0032131B"/>
    <w:rsid w:val="00321C4F"/>
    <w:rsid w:val="00322C9F"/>
    <w:rsid w:val="0032460C"/>
    <w:rsid w:val="00324D23"/>
    <w:rsid w:val="00325A36"/>
    <w:rsid w:val="00331751"/>
    <w:rsid w:val="00331C1E"/>
    <w:rsid w:val="00334172"/>
    <w:rsid w:val="00334579"/>
    <w:rsid w:val="00335858"/>
    <w:rsid w:val="00336BDA"/>
    <w:rsid w:val="00341060"/>
    <w:rsid w:val="00342681"/>
    <w:rsid w:val="00342BD7"/>
    <w:rsid w:val="0034324A"/>
    <w:rsid w:val="00346DB5"/>
    <w:rsid w:val="00347407"/>
    <w:rsid w:val="003477B1"/>
    <w:rsid w:val="00350057"/>
    <w:rsid w:val="00354011"/>
    <w:rsid w:val="00357380"/>
    <w:rsid w:val="003602D9"/>
    <w:rsid w:val="003604CE"/>
    <w:rsid w:val="00367803"/>
    <w:rsid w:val="00370E47"/>
    <w:rsid w:val="00372A03"/>
    <w:rsid w:val="003730EF"/>
    <w:rsid w:val="003739AA"/>
    <w:rsid w:val="003742AC"/>
    <w:rsid w:val="0037443C"/>
    <w:rsid w:val="003744A0"/>
    <w:rsid w:val="003750E0"/>
    <w:rsid w:val="00377CE1"/>
    <w:rsid w:val="00383C85"/>
    <w:rsid w:val="00385714"/>
    <w:rsid w:val="00385BF0"/>
    <w:rsid w:val="00390400"/>
    <w:rsid w:val="0039057D"/>
    <w:rsid w:val="003921EB"/>
    <w:rsid w:val="003939FF"/>
    <w:rsid w:val="0039564B"/>
    <w:rsid w:val="003A0575"/>
    <w:rsid w:val="003A2223"/>
    <w:rsid w:val="003A2A0F"/>
    <w:rsid w:val="003A45A1"/>
    <w:rsid w:val="003A5B0A"/>
    <w:rsid w:val="003A6BAC"/>
    <w:rsid w:val="003A6C03"/>
    <w:rsid w:val="003A7EF3"/>
    <w:rsid w:val="003B159C"/>
    <w:rsid w:val="003B369F"/>
    <w:rsid w:val="003B36A3"/>
    <w:rsid w:val="003B7FE5"/>
    <w:rsid w:val="003C11C8"/>
    <w:rsid w:val="003C2702"/>
    <w:rsid w:val="003C5A0F"/>
    <w:rsid w:val="003C5F2F"/>
    <w:rsid w:val="003C672E"/>
    <w:rsid w:val="003C713E"/>
    <w:rsid w:val="003C7806"/>
    <w:rsid w:val="003D0851"/>
    <w:rsid w:val="003D109F"/>
    <w:rsid w:val="003D2478"/>
    <w:rsid w:val="003D3C45"/>
    <w:rsid w:val="003D5B1F"/>
    <w:rsid w:val="003D7591"/>
    <w:rsid w:val="003E15FA"/>
    <w:rsid w:val="003E2CCC"/>
    <w:rsid w:val="003E55E4"/>
    <w:rsid w:val="003E5BD2"/>
    <w:rsid w:val="003E6212"/>
    <w:rsid w:val="003E6322"/>
    <w:rsid w:val="003E74E3"/>
    <w:rsid w:val="003F05C7"/>
    <w:rsid w:val="003F2CD4"/>
    <w:rsid w:val="003F3012"/>
    <w:rsid w:val="003F6BBE"/>
    <w:rsid w:val="004000E8"/>
    <w:rsid w:val="00402E2B"/>
    <w:rsid w:val="0040512B"/>
    <w:rsid w:val="00405CA5"/>
    <w:rsid w:val="00407AB5"/>
    <w:rsid w:val="00407CD3"/>
    <w:rsid w:val="00410134"/>
    <w:rsid w:val="00410B72"/>
    <w:rsid w:val="00410F18"/>
    <w:rsid w:val="004117A3"/>
    <w:rsid w:val="0041263E"/>
    <w:rsid w:val="0041398A"/>
    <w:rsid w:val="00413AAC"/>
    <w:rsid w:val="00414717"/>
    <w:rsid w:val="00421105"/>
    <w:rsid w:val="004242F4"/>
    <w:rsid w:val="00427248"/>
    <w:rsid w:val="00432EA3"/>
    <w:rsid w:val="0043324D"/>
    <w:rsid w:val="004358F0"/>
    <w:rsid w:val="00437447"/>
    <w:rsid w:val="00441A92"/>
    <w:rsid w:val="00442839"/>
    <w:rsid w:val="004428EF"/>
    <w:rsid w:val="00444F56"/>
    <w:rsid w:val="0044528E"/>
    <w:rsid w:val="00446488"/>
    <w:rsid w:val="00450D54"/>
    <w:rsid w:val="0045109D"/>
    <w:rsid w:val="004517AA"/>
    <w:rsid w:val="00452CAC"/>
    <w:rsid w:val="00452E9A"/>
    <w:rsid w:val="00452ED0"/>
    <w:rsid w:val="00453385"/>
    <w:rsid w:val="00454082"/>
    <w:rsid w:val="00455381"/>
    <w:rsid w:val="00456150"/>
    <w:rsid w:val="00457565"/>
    <w:rsid w:val="00457B71"/>
    <w:rsid w:val="0046693A"/>
    <w:rsid w:val="004669E2"/>
    <w:rsid w:val="004703FE"/>
    <w:rsid w:val="00470C31"/>
    <w:rsid w:val="004734D0"/>
    <w:rsid w:val="0047475A"/>
    <w:rsid w:val="0047556B"/>
    <w:rsid w:val="00475C90"/>
    <w:rsid w:val="00476793"/>
    <w:rsid w:val="00477768"/>
    <w:rsid w:val="00477958"/>
    <w:rsid w:val="00480B0F"/>
    <w:rsid w:val="00482BC7"/>
    <w:rsid w:val="00483F3E"/>
    <w:rsid w:val="00486ACF"/>
    <w:rsid w:val="00490255"/>
    <w:rsid w:val="00492BC5"/>
    <w:rsid w:val="004964F1"/>
    <w:rsid w:val="004A0F7C"/>
    <w:rsid w:val="004A149A"/>
    <w:rsid w:val="004A16BC"/>
    <w:rsid w:val="004A2B94"/>
    <w:rsid w:val="004A5281"/>
    <w:rsid w:val="004A68C2"/>
    <w:rsid w:val="004A7419"/>
    <w:rsid w:val="004A7D56"/>
    <w:rsid w:val="004B30BD"/>
    <w:rsid w:val="004B72BA"/>
    <w:rsid w:val="004B7C0C"/>
    <w:rsid w:val="004C379F"/>
    <w:rsid w:val="004C3898"/>
    <w:rsid w:val="004C7E2C"/>
    <w:rsid w:val="004D1313"/>
    <w:rsid w:val="004D212A"/>
    <w:rsid w:val="004D36B1"/>
    <w:rsid w:val="004D7EBD"/>
    <w:rsid w:val="004E2680"/>
    <w:rsid w:val="004E28F9"/>
    <w:rsid w:val="004E365E"/>
    <w:rsid w:val="004E3F61"/>
    <w:rsid w:val="004E462E"/>
    <w:rsid w:val="004E56DC"/>
    <w:rsid w:val="004E6092"/>
    <w:rsid w:val="004E6727"/>
    <w:rsid w:val="004E72C3"/>
    <w:rsid w:val="004E76F4"/>
    <w:rsid w:val="004F0B4E"/>
    <w:rsid w:val="004F0B6C"/>
    <w:rsid w:val="004F0CAB"/>
    <w:rsid w:val="004F2078"/>
    <w:rsid w:val="004F4DA3"/>
    <w:rsid w:val="00500884"/>
    <w:rsid w:val="00501D8D"/>
    <w:rsid w:val="00506557"/>
    <w:rsid w:val="0050677A"/>
    <w:rsid w:val="005108D8"/>
    <w:rsid w:val="005116F9"/>
    <w:rsid w:val="00511A2E"/>
    <w:rsid w:val="005153A7"/>
    <w:rsid w:val="00517AD0"/>
    <w:rsid w:val="0052037E"/>
    <w:rsid w:val="00520D36"/>
    <w:rsid w:val="005219CF"/>
    <w:rsid w:val="005238BB"/>
    <w:rsid w:val="00523F57"/>
    <w:rsid w:val="00527027"/>
    <w:rsid w:val="00527DF4"/>
    <w:rsid w:val="00530FD1"/>
    <w:rsid w:val="00531A4E"/>
    <w:rsid w:val="00534B59"/>
    <w:rsid w:val="00535A57"/>
    <w:rsid w:val="00536036"/>
    <w:rsid w:val="00536759"/>
    <w:rsid w:val="00537C62"/>
    <w:rsid w:val="005408AE"/>
    <w:rsid w:val="00544436"/>
    <w:rsid w:val="00545536"/>
    <w:rsid w:val="00546970"/>
    <w:rsid w:val="00552203"/>
    <w:rsid w:val="0055231F"/>
    <w:rsid w:val="00553829"/>
    <w:rsid w:val="00554E19"/>
    <w:rsid w:val="005561A7"/>
    <w:rsid w:val="0056121F"/>
    <w:rsid w:val="00565488"/>
    <w:rsid w:val="005709E3"/>
    <w:rsid w:val="005713F7"/>
    <w:rsid w:val="00572505"/>
    <w:rsid w:val="00576329"/>
    <w:rsid w:val="0058206C"/>
    <w:rsid w:val="00582809"/>
    <w:rsid w:val="0058798C"/>
    <w:rsid w:val="00587FA9"/>
    <w:rsid w:val="005900FA"/>
    <w:rsid w:val="0059175A"/>
    <w:rsid w:val="00591876"/>
    <w:rsid w:val="005935A4"/>
    <w:rsid w:val="0059472E"/>
    <w:rsid w:val="005948C2"/>
    <w:rsid w:val="00595DCA"/>
    <w:rsid w:val="005967E4"/>
    <w:rsid w:val="0059779B"/>
    <w:rsid w:val="005A1ECE"/>
    <w:rsid w:val="005A209A"/>
    <w:rsid w:val="005A3F00"/>
    <w:rsid w:val="005A662D"/>
    <w:rsid w:val="005A68BA"/>
    <w:rsid w:val="005B04A1"/>
    <w:rsid w:val="005B1CDF"/>
    <w:rsid w:val="005B35D7"/>
    <w:rsid w:val="005B392A"/>
    <w:rsid w:val="005B3AA3"/>
    <w:rsid w:val="005B6F83"/>
    <w:rsid w:val="005C1729"/>
    <w:rsid w:val="005C74FB"/>
    <w:rsid w:val="005C7503"/>
    <w:rsid w:val="005C7F53"/>
    <w:rsid w:val="005D1069"/>
    <w:rsid w:val="005D1602"/>
    <w:rsid w:val="005D1E87"/>
    <w:rsid w:val="005D2B0B"/>
    <w:rsid w:val="005D3966"/>
    <w:rsid w:val="005D4C89"/>
    <w:rsid w:val="005D6F32"/>
    <w:rsid w:val="005D7606"/>
    <w:rsid w:val="005E385F"/>
    <w:rsid w:val="005E53B2"/>
    <w:rsid w:val="005E5834"/>
    <w:rsid w:val="005E5B81"/>
    <w:rsid w:val="005E653F"/>
    <w:rsid w:val="005F2CB1"/>
    <w:rsid w:val="005F3025"/>
    <w:rsid w:val="005F618C"/>
    <w:rsid w:val="005F70BD"/>
    <w:rsid w:val="005F7E70"/>
    <w:rsid w:val="00600F6A"/>
    <w:rsid w:val="006013C1"/>
    <w:rsid w:val="0060283C"/>
    <w:rsid w:val="00603BC5"/>
    <w:rsid w:val="00604F14"/>
    <w:rsid w:val="00611B83"/>
    <w:rsid w:val="00613257"/>
    <w:rsid w:val="00615B9D"/>
    <w:rsid w:val="00616882"/>
    <w:rsid w:val="006204DC"/>
    <w:rsid w:val="00620A71"/>
    <w:rsid w:val="00620D80"/>
    <w:rsid w:val="006234A6"/>
    <w:rsid w:val="00623923"/>
    <w:rsid w:val="00630001"/>
    <w:rsid w:val="006311B3"/>
    <w:rsid w:val="00631F81"/>
    <w:rsid w:val="006325E4"/>
    <w:rsid w:val="0063284C"/>
    <w:rsid w:val="00633FFA"/>
    <w:rsid w:val="00636398"/>
    <w:rsid w:val="006368D3"/>
    <w:rsid w:val="006377EC"/>
    <w:rsid w:val="00640D33"/>
    <w:rsid w:val="0064151F"/>
    <w:rsid w:val="00641533"/>
    <w:rsid w:val="00641D36"/>
    <w:rsid w:val="0064208D"/>
    <w:rsid w:val="00643475"/>
    <w:rsid w:val="0064396A"/>
    <w:rsid w:val="0064502E"/>
    <w:rsid w:val="00645491"/>
    <w:rsid w:val="00645C43"/>
    <w:rsid w:val="0064624E"/>
    <w:rsid w:val="00647629"/>
    <w:rsid w:val="00650AB9"/>
    <w:rsid w:val="00655733"/>
    <w:rsid w:val="00655ACD"/>
    <w:rsid w:val="00656A92"/>
    <w:rsid w:val="00656DDE"/>
    <w:rsid w:val="0066011D"/>
    <w:rsid w:val="006607C0"/>
    <w:rsid w:val="006613A6"/>
    <w:rsid w:val="0066279A"/>
    <w:rsid w:val="006627A2"/>
    <w:rsid w:val="00663317"/>
    <w:rsid w:val="006634E6"/>
    <w:rsid w:val="006655EE"/>
    <w:rsid w:val="00667EE7"/>
    <w:rsid w:val="00670922"/>
    <w:rsid w:val="00670BE1"/>
    <w:rsid w:val="00671234"/>
    <w:rsid w:val="0067218F"/>
    <w:rsid w:val="00673DEE"/>
    <w:rsid w:val="006741F2"/>
    <w:rsid w:val="00674C38"/>
    <w:rsid w:val="00674CC3"/>
    <w:rsid w:val="006758FB"/>
    <w:rsid w:val="00675C72"/>
    <w:rsid w:val="006771F9"/>
    <w:rsid w:val="006776D7"/>
    <w:rsid w:val="00681003"/>
    <w:rsid w:val="006817C9"/>
    <w:rsid w:val="00683ECE"/>
    <w:rsid w:val="00690172"/>
    <w:rsid w:val="006905F8"/>
    <w:rsid w:val="00692EDE"/>
    <w:rsid w:val="00695FC2"/>
    <w:rsid w:val="00696949"/>
    <w:rsid w:val="00697052"/>
    <w:rsid w:val="006A18D5"/>
    <w:rsid w:val="006A46FB"/>
    <w:rsid w:val="006A5E1E"/>
    <w:rsid w:val="006A5E28"/>
    <w:rsid w:val="006A697B"/>
    <w:rsid w:val="006A7AFF"/>
    <w:rsid w:val="006B0BB5"/>
    <w:rsid w:val="006B1816"/>
    <w:rsid w:val="006B2099"/>
    <w:rsid w:val="006B50CF"/>
    <w:rsid w:val="006B6152"/>
    <w:rsid w:val="006B72D9"/>
    <w:rsid w:val="006C03B8"/>
    <w:rsid w:val="006C5EC9"/>
    <w:rsid w:val="006C6059"/>
    <w:rsid w:val="006C7522"/>
    <w:rsid w:val="006D20F6"/>
    <w:rsid w:val="006D5B70"/>
    <w:rsid w:val="006D5D33"/>
    <w:rsid w:val="006D65B4"/>
    <w:rsid w:val="006D6F08"/>
    <w:rsid w:val="006E062C"/>
    <w:rsid w:val="006E28B7"/>
    <w:rsid w:val="006E3310"/>
    <w:rsid w:val="006E4AAA"/>
    <w:rsid w:val="006E4E39"/>
    <w:rsid w:val="006E565E"/>
    <w:rsid w:val="006E673D"/>
    <w:rsid w:val="006E7D3B"/>
    <w:rsid w:val="006F09C9"/>
    <w:rsid w:val="006F0F8A"/>
    <w:rsid w:val="006F0FBF"/>
    <w:rsid w:val="006F1B70"/>
    <w:rsid w:val="006F32A4"/>
    <w:rsid w:val="006F341D"/>
    <w:rsid w:val="006F3CDE"/>
    <w:rsid w:val="006F58D4"/>
    <w:rsid w:val="007006BE"/>
    <w:rsid w:val="00701091"/>
    <w:rsid w:val="00702E19"/>
    <w:rsid w:val="0070346E"/>
    <w:rsid w:val="00703FCE"/>
    <w:rsid w:val="00704EDB"/>
    <w:rsid w:val="00706101"/>
    <w:rsid w:val="0070691F"/>
    <w:rsid w:val="00707072"/>
    <w:rsid w:val="00707287"/>
    <w:rsid w:val="00707D61"/>
    <w:rsid w:val="00710627"/>
    <w:rsid w:val="00712287"/>
    <w:rsid w:val="00712772"/>
    <w:rsid w:val="00713A69"/>
    <w:rsid w:val="007148D3"/>
    <w:rsid w:val="00715B9A"/>
    <w:rsid w:val="00720817"/>
    <w:rsid w:val="007218E9"/>
    <w:rsid w:val="00726EA6"/>
    <w:rsid w:val="00727208"/>
    <w:rsid w:val="00727680"/>
    <w:rsid w:val="0073381F"/>
    <w:rsid w:val="007348B1"/>
    <w:rsid w:val="00734A8B"/>
    <w:rsid w:val="00735268"/>
    <w:rsid w:val="007355C4"/>
    <w:rsid w:val="00735F96"/>
    <w:rsid w:val="007362A6"/>
    <w:rsid w:val="00736D7D"/>
    <w:rsid w:val="00740E58"/>
    <w:rsid w:val="00741F19"/>
    <w:rsid w:val="00742624"/>
    <w:rsid w:val="007438CE"/>
    <w:rsid w:val="007445A0"/>
    <w:rsid w:val="007447EF"/>
    <w:rsid w:val="0074524B"/>
    <w:rsid w:val="00746183"/>
    <w:rsid w:val="00747D8B"/>
    <w:rsid w:val="007508A2"/>
    <w:rsid w:val="00751228"/>
    <w:rsid w:val="007571E1"/>
    <w:rsid w:val="007604B2"/>
    <w:rsid w:val="00762500"/>
    <w:rsid w:val="00765281"/>
    <w:rsid w:val="00766BAD"/>
    <w:rsid w:val="0076708C"/>
    <w:rsid w:val="007755F2"/>
    <w:rsid w:val="00776971"/>
    <w:rsid w:val="00777AC8"/>
    <w:rsid w:val="00780DFE"/>
    <w:rsid w:val="0078177E"/>
    <w:rsid w:val="0078304C"/>
    <w:rsid w:val="00783673"/>
    <w:rsid w:val="00785490"/>
    <w:rsid w:val="00785BC6"/>
    <w:rsid w:val="007925EA"/>
    <w:rsid w:val="00792A09"/>
    <w:rsid w:val="00792D05"/>
    <w:rsid w:val="007935D9"/>
    <w:rsid w:val="00793CD8"/>
    <w:rsid w:val="007950A8"/>
    <w:rsid w:val="00795C92"/>
    <w:rsid w:val="00796231"/>
    <w:rsid w:val="007966F9"/>
    <w:rsid w:val="00796F94"/>
    <w:rsid w:val="007976D5"/>
    <w:rsid w:val="007A1CB3"/>
    <w:rsid w:val="007A306F"/>
    <w:rsid w:val="007A43A6"/>
    <w:rsid w:val="007A58A6"/>
    <w:rsid w:val="007A6AD0"/>
    <w:rsid w:val="007A719B"/>
    <w:rsid w:val="007B3D2D"/>
    <w:rsid w:val="007B50AE"/>
    <w:rsid w:val="007B51DF"/>
    <w:rsid w:val="007B5213"/>
    <w:rsid w:val="007B68C1"/>
    <w:rsid w:val="007C05DD"/>
    <w:rsid w:val="007C3D18"/>
    <w:rsid w:val="007C60BF"/>
    <w:rsid w:val="007C6A07"/>
    <w:rsid w:val="007C75A1"/>
    <w:rsid w:val="007C77A5"/>
    <w:rsid w:val="007D04E5"/>
    <w:rsid w:val="007D1E1D"/>
    <w:rsid w:val="007D2F63"/>
    <w:rsid w:val="007D3A69"/>
    <w:rsid w:val="007D5901"/>
    <w:rsid w:val="007D685B"/>
    <w:rsid w:val="007D7526"/>
    <w:rsid w:val="007E4610"/>
    <w:rsid w:val="007E4715"/>
    <w:rsid w:val="007E505B"/>
    <w:rsid w:val="007E683C"/>
    <w:rsid w:val="007E7091"/>
    <w:rsid w:val="007E784D"/>
    <w:rsid w:val="00803FAE"/>
    <w:rsid w:val="0080605F"/>
    <w:rsid w:val="008076AB"/>
    <w:rsid w:val="00807786"/>
    <w:rsid w:val="00811FCB"/>
    <w:rsid w:val="0081579D"/>
    <w:rsid w:val="008158D6"/>
    <w:rsid w:val="00817196"/>
    <w:rsid w:val="00820630"/>
    <w:rsid w:val="008235DB"/>
    <w:rsid w:val="00824AB4"/>
    <w:rsid w:val="00825C42"/>
    <w:rsid w:val="00825D25"/>
    <w:rsid w:val="00827746"/>
    <w:rsid w:val="00827D6F"/>
    <w:rsid w:val="00830CB5"/>
    <w:rsid w:val="00833A21"/>
    <w:rsid w:val="0083700D"/>
    <w:rsid w:val="008376AC"/>
    <w:rsid w:val="00843190"/>
    <w:rsid w:val="008444E8"/>
    <w:rsid w:val="00844E80"/>
    <w:rsid w:val="00846FE7"/>
    <w:rsid w:val="00856911"/>
    <w:rsid w:val="0086079F"/>
    <w:rsid w:val="008677FD"/>
    <w:rsid w:val="008706D4"/>
    <w:rsid w:val="00870F8A"/>
    <w:rsid w:val="008719A4"/>
    <w:rsid w:val="00871D23"/>
    <w:rsid w:val="00874312"/>
    <w:rsid w:val="0087437C"/>
    <w:rsid w:val="00875CD7"/>
    <w:rsid w:val="00876517"/>
    <w:rsid w:val="00876B4D"/>
    <w:rsid w:val="00877F18"/>
    <w:rsid w:val="00882674"/>
    <w:rsid w:val="00884021"/>
    <w:rsid w:val="00884BB3"/>
    <w:rsid w:val="00887F9A"/>
    <w:rsid w:val="00894A88"/>
    <w:rsid w:val="00895386"/>
    <w:rsid w:val="008963CE"/>
    <w:rsid w:val="00896419"/>
    <w:rsid w:val="008A00B3"/>
    <w:rsid w:val="008A21FF"/>
    <w:rsid w:val="008A2CE2"/>
    <w:rsid w:val="008A30AC"/>
    <w:rsid w:val="008A44B8"/>
    <w:rsid w:val="008A4D2B"/>
    <w:rsid w:val="008A51A8"/>
    <w:rsid w:val="008A54C7"/>
    <w:rsid w:val="008A6324"/>
    <w:rsid w:val="008A77D8"/>
    <w:rsid w:val="008B0483"/>
    <w:rsid w:val="008B120C"/>
    <w:rsid w:val="008B22F6"/>
    <w:rsid w:val="008B43B5"/>
    <w:rsid w:val="008B51A0"/>
    <w:rsid w:val="008B592A"/>
    <w:rsid w:val="008B6058"/>
    <w:rsid w:val="008B6EEA"/>
    <w:rsid w:val="008B7B5C"/>
    <w:rsid w:val="008C0C99"/>
    <w:rsid w:val="008C2017"/>
    <w:rsid w:val="008C44DA"/>
    <w:rsid w:val="008C4958"/>
    <w:rsid w:val="008C4BAA"/>
    <w:rsid w:val="008C6AE8"/>
    <w:rsid w:val="008C7573"/>
    <w:rsid w:val="008D05BC"/>
    <w:rsid w:val="008D34F1"/>
    <w:rsid w:val="008D39D8"/>
    <w:rsid w:val="008D47E3"/>
    <w:rsid w:val="008D6D1A"/>
    <w:rsid w:val="008D74B4"/>
    <w:rsid w:val="008E065E"/>
    <w:rsid w:val="008E0927"/>
    <w:rsid w:val="008E153D"/>
    <w:rsid w:val="008E1909"/>
    <w:rsid w:val="008E1D5E"/>
    <w:rsid w:val="008E6EFC"/>
    <w:rsid w:val="008F1EAB"/>
    <w:rsid w:val="008F33DC"/>
    <w:rsid w:val="008F35FC"/>
    <w:rsid w:val="008F36A6"/>
    <w:rsid w:val="008F477F"/>
    <w:rsid w:val="008F523A"/>
    <w:rsid w:val="00902350"/>
    <w:rsid w:val="0090336B"/>
    <w:rsid w:val="009053AA"/>
    <w:rsid w:val="00906939"/>
    <w:rsid w:val="00910B7D"/>
    <w:rsid w:val="0091162E"/>
    <w:rsid w:val="00911DFB"/>
    <w:rsid w:val="00911F36"/>
    <w:rsid w:val="00912D2D"/>
    <w:rsid w:val="009139D9"/>
    <w:rsid w:val="00914AD8"/>
    <w:rsid w:val="00914C56"/>
    <w:rsid w:val="00916046"/>
    <w:rsid w:val="00916079"/>
    <w:rsid w:val="0091643F"/>
    <w:rsid w:val="0091759B"/>
    <w:rsid w:val="00917CE9"/>
    <w:rsid w:val="00920BF2"/>
    <w:rsid w:val="00921FA6"/>
    <w:rsid w:val="00922010"/>
    <w:rsid w:val="00927915"/>
    <w:rsid w:val="00931BD9"/>
    <w:rsid w:val="0093523B"/>
    <w:rsid w:val="009368F3"/>
    <w:rsid w:val="00937755"/>
    <w:rsid w:val="00937B5A"/>
    <w:rsid w:val="00941636"/>
    <w:rsid w:val="00943742"/>
    <w:rsid w:val="00945C05"/>
    <w:rsid w:val="00946945"/>
    <w:rsid w:val="00947713"/>
    <w:rsid w:val="00950DE7"/>
    <w:rsid w:val="00951559"/>
    <w:rsid w:val="00953920"/>
    <w:rsid w:val="00953D47"/>
    <w:rsid w:val="00954AD0"/>
    <w:rsid w:val="0095681E"/>
    <w:rsid w:val="009572D4"/>
    <w:rsid w:val="00957641"/>
    <w:rsid w:val="00961921"/>
    <w:rsid w:val="0096430A"/>
    <w:rsid w:val="0096554B"/>
    <w:rsid w:val="0096584A"/>
    <w:rsid w:val="009659BA"/>
    <w:rsid w:val="00966D79"/>
    <w:rsid w:val="009675AA"/>
    <w:rsid w:val="00971E93"/>
    <w:rsid w:val="00971F08"/>
    <w:rsid w:val="00972F2F"/>
    <w:rsid w:val="00973274"/>
    <w:rsid w:val="0097603D"/>
    <w:rsid w:val="009767C5"/>
    <w:rsid w:val="00976949"/>
    <w:rsid w:val="00976CCA"/>
    <w:rsid w:val="00980477"/>
    <w:rsid w:val="00980F2B"/>
    <w:rsid w:val="00985253"/>
    <w:rsid w:val="009853B3"/>
    <w:rsid w:val="009860D2"/>
    <w:rsid w:val="00990630"/>
    <w:rsid w:val="00991761"/>
    <w:rsid w:val="009940CF"/>
    <w:rsid w:val="00994DCA"/>
    <w:rsid w:val="009960EC"/>
    <w:rsid w:val="00996124"/>
    <w:rsid w:val="009970DD"/>
    <w:rsid w:val="009A0DA8"/>
    <w:rsid w:val="009A0FBA"/>
    <w:rsid w:val="009A1601"/>
    <w:rsid w:val="009A2BD6"/>
    <w:rsid w:val="009A35D6"/>
    <w:rsid w:val="009A462D"/>
    <w:rsid w:val="009A5CBA"/>
    <w:rsid w:val="009A7298"/>
    <w:rsid w:val="009A7879"/>
    <w:rsid w:val="009B1F30"/>
    <w:rsid w:val="009B2D0C"/>
    <w:rsid w:val="009B3AC2"/>
    <w:rsid w:val="009B465F"/>
    <w:rsid w:val="009B4DF4"/>
    <w:rsid w:val="009B564E"/>
    <w:rsid w:val="009B57BB"/>
    <w:rsid w:val="009B621F"/>
    <w:rsid w:val="009B7E87"/>
    <w:rsid w:val="009C403E"/>
    <w:rsid w:val="009C5D9A"/>
    <w:rsid w:val="009D048B"/>
    <w:rsid w:val="009D28AD"/>
    <w:rsid w:val="009D484C"/>
    <w:rsid w:val="009D4FF0"/>
    <w:rsid w:val="009D703C"/>
    <w:rsid w:val="009D718F"/>
    <w:rsid w:val="009E068F"/>
    <w:rsid w:val="009E1146"/>
    <w:rsid w:val="009E14E0"/>
    <w:rsid w:val="009E254E"/>
    <w:rsid w:val="009E2A13"/>
    <w:rsid w:val="009E35DB"/>
    <w:rsid w:val="009E47A3"/>
    <w:rsid w:val="009E7B23"/>
    <w:rsid w:val="009F08F3"/>
    <w:rsid w:val="009F344F"/>
    <w:rsid w:val="009F5696"/>
    <w:rsid w:val="009F7BBB"/>
    <w:rsid w:val="009F7EC6"/>
    <w:rsid w:val="00A048A8"/>
    <w:rsid w:val="00A049D4"/>
    <w:rsid w:val="00A04C24"/>
    <w:rsid w:val="00A04F49"/>
    <w:rsid w:val="00A078AA"/>
    <w:rsid w:val="00A07A3D"/>
    <w:rsid w:val="00A07DDA"/>
    <w:rsid w:val="00A10D08"/>
    <w:rsid w:val="00A11339"/>
    <w:rsid w:val="00A13E54"/>
    <w:rsid w:val="00A14603"/>
    <w:rsid w:val="00A17F63"/>
    <w:rsid w:val="00A20E0C"/>
    <w:rsid w:val="00A2193B"/>
    <w:rsid w:val="00A2351A"/>
    <w:rsid w:val="00A25F47"/>
    <w:rsid w:val="00A264A9"/>
    <w:rsid w:val="00A27785"/>
    <w:rsid w:val="00A30187"/>
    <w:rsid w:val="00A31C10"/>
    <w:rsid w:val="00A3448A"/>
    <w:rsid w:val="00A36297"/>
    <w:rsid w:val="00A37063"/>
    <w:rsid w:val="00A37937"/>
    <w:rsid w:val="00A3793A"/>
    <w:rsid w:val="00A41E2B"/>
    <w:rsid w:val="00A45A9D"/>
    <w:rsid w:val="00A45B74"/>
    <w:rsid w:val="00A47891"/>
    <w:rsid w:val="00A5102A"/>
    <w:rsid w:val="00A51B80"/>
    <w:rsid w:val="00A52E1D"/>
    <w:rsid w:val="00A53CB2"/>
    <w:rsid w:val="00A54027"/>
    <w:rsid w:val="00A555D3"/>
    <w:rsid w:val="00A61499"/>
    <w:rsid w:val="00A62318"/>
    <w:rsid w:val="00A62A77"/>
    <w:rsid w:val="00A63483"/>
    <w:rsid w:val="00A64E18"/>
    <w:rsid w:val="00A64F7C"/>
    <w:rsid w:val="00A657D7"/>
    <w:rsid w:val="00A660AC"/>
    <w:rsid w:val="00A67E6C"/>
    <w:rsid w:val="00A701EF"/>
    <w:rsid w:val="00A7147C"/>
    <w:rsid w:val="00A71B99"/>
    <w:rsid w:val="00A72883"/>
    <w:rsid w:val="00A739D0"/>
    <w:rsid w:val="00A761D4"/>
    <w:rsid w:val="00A7740B"/>
    <w:rsid w:val="00A77EC4"/>
    <w:rsid w:val="00A80760"/>
    <w:rsid w:val="00A868E1"/>
    <w:rsid w:val="00A92879"/>
    <w:rsid w:val="00A9350E"/>
    <w:rsid w:val="00A937F3"/>
    <w:rsid w:val="00A9442A"/>
    <w:rsid w:val="00A94EC5"/>
    <w:rsid w:val="00AA016F"/>
    <w:rsid w:val="00AA1E89"/>
    <w:rsid w:val="00AA1ED6"/>
    <w:rsid w:val="00AA4091"/>
    <w:rsid w:val="00AA40A0"/>
    <w:rsid w:val="00AA4F83"/>
    <w:rsid w:val="00AA51D6"/>
    <w:rsid w:val="00AA7466"/>
    <w:rsid w:val="00AA7770"/>
    <w:rsid w:val="00AB0BC8"/>
    <w:rsid w:val="00AB11CA"/>
    <w:rsid w:val="00AB14D9"/>
    <w:rsid w:val="00AB4AB8"/>
    <w:rsid w:val="00AB655E"/>
    <w:rsid w:val="00AB7AAD"/>
    <w:rsid w:val="00AC007F"/>
    <w:rsid w:val="00AC2ECD"/>
    <w:rsid w:val="00AC3119"/>
    <w:rsid w:val="00AC414C"/>
    <w:rsid w:val="00AC49FB"/>
    <w:rsid w:val="00AC5A10"/>
    <w:rsid w:val="00AC5DD1"/>
    <w:rsid w:val="00AC7D88"/>
    <w:rsid w:val="00AD0AA3"/>
    <w:rsid w:val="00AD10A8"/>
    <w:rsid w:val="00AD1D0F"/>
    <w:rsid w:val="00AD3F94"/>
    <w:rsid w:val="00AD4A5A"/>
    <w:rsid w:val="00AD5947"/>
    <w:rsid w:val="00AE27AC"/>
    <w:rsid w:val="00AE2F7E"/>
    <w:rsid w:val="00AE40E0"/>
    <w:rsid w:val="00AE43A0"/>
    <w:rsid w:val="00AE4DBA"/>
    <w:rsid w:val="00AE4F07"/>
    <w:rsid w:val="00AE7C50"/>
    <w:rsid w:val="00AF1C5D"/>
    <w:rsid w:val="00AF2B46"/>
    <w:rsid w:val="00AF2D03"/>
    <w:rsid w:val="00AF42D7"/>
    <w:rsid w:val="00AF6AB8"/>
    <w:rsid w:val="00AF70B2"/>
    <w:rsid w:val="00B00067"/>
    <w:rsid w:val="00B006FE"/>
    <w:rsid w:val="00B007CB"/>
    <w:rsid w:val="00B02AA9"/>
    <w:rsid w:val="00B02FA3"/>
    <w:rsid w:val="00B03A18"/>
    <w:rsid w:val="00B05084"/>
    <w:rsid w:val="00B069E1"/>
    <w:rsid w:val="00B06E54"/>
    <w:rsid w:val="00B11E1B"/>
    <w:rsid w:val="00B157F9"/>
    <w:rsid w:val="00B20256"/>
    <w:rsid w:val="00B20D09"/>
    <w:rsid w:val="00B22452"/>
    <w:rsid w:val="00B225A5"/>
    <w:rsid w:val="00B23120"/>
    <w:rsid w:val="00B2686F"/>
    <w:rsid w:val="00B2763F"/>
    <w:rsid w:val="00B27AAC"/>
    <w:rsid w:val="00B30431"/>
    <w:rsid w:val="00B3057C"/>
    <w:rsid w:val="00B30929"/>
    <w:rsid w:val="00B35CA3"/>
    <w:rsid w:val="00B372AA"/>
    <w:rsid w:val="00B37748"/>
    <w:rsid w:val="00B40445"/>
    <w:rsid w:val="00B41888"/>
    <w:rsid w:val="00B45A52"/>
    <w:rsid w:val="00B46175"/>
    <w:rsid w:val="00B503A6"/>
    <w:rsid w:val="00B5100C"/>
    <w:rsid w:val="00B65131"/>
    <w:rsid w:val="00B664C7"/>
    <w:rsid w:val="00B739F6"/>
    <w:rsid w:val="00B7618F"/>
    <w:rsid w:val="00B8088E"/>
    <w:rsid w:val="00B816EA"/>
    <w:rsid w:val="00B81A6C"/>
    <w:rsid w:val="00B81B0D"/>
    <w:rsid w:val="00B83BC0"/>
    <w:rsid w:val="00B85DE5"/>
    <w:rsid w:val="00B860A0"/>
    <w:rsid w:val="00B90301"/>
    <w:rsid w:val="00B9077F"/>
    <w:rsid w:val="00B90F73"/>
    <w:rsid w:val="00B92EA3"/>
    <w:rsid w:val="00B93B59"/>
    <w:rsid w:val="00B9406A"/>
    <w:rsid w:val="00BA07BA"/>
    <w:rsid w:val="00BA2280"/>
    <w:rsid w:val="00BA2864"/>
    <w:rsid w:val="00BA2A08"/>
    <w:rsid w:val="00BA5319"/>
    <w:rsid w:val="00BA56D2"/>
    <w:rsid w:val="00BA76E0"/>
    <w:rsid w:val="00BA7AA4"/>
    <w:rsid w:val="00BB19ED"/>
    <w:rsid w:val="00BB246D"/>
    <w:rsid w:val="00BB2A25"/>
    <w:rsid w:val="00BB51E9"/>
    <w:rsid w:val="00BB59A7"/>
    <w:rsid w:val="00BB7AFF"/>
    <w:rsid w:val="00BC0FDC"/>
    <w:rsid w:val="00BC15A2"/>
    <w:rsid w:val="00BC3053"/>
    <w:rsid w:val="00BC4D2E"/>
    <w:rsid w:val="00BD09F7"/>
    <w:rsid w:val="00BD184A"/>
    <w:rsid w:val="00BD48AC"/>
    <w:rsid w:val="00BD5F1A"/>
    <w:rsid w:val="00BE0BB9"/>
    <w:rsid w:val="00BE1234"/>
    <w:rsid w:val="00BE2FA6"/>
    <w:rsid w:val="00BE333F"/>
    <w:rsid w:val="00BE54FA"/>
    <w:rsid w:val="00BE7406"/>
    <w:rsid w:val="00BE7603"/>
    <w:rsid w:val="00BF2E38"/>
    <w:rsid w:val="00BF3279"/>
    <w:rsid w:val="00BF74C7"/>
    <w:rsid w:val="00BF7FAD"/>
    <w:rsid w:val="00C015F1"/>
    <w:rsid w:val="00C01F33"/>
    <w:rsid w:val="00C01F59"/>
    <w:rsid w:val="00C02CC6"/>
    <w:rsid w:val="00C040F7"/>
    <w:rsid w:val="00C044AB"/>
    <w:rsid w:val="00C04DD2"/>
    <w:rsid w:val="00C04F22"/>
    <w:rsid w:val="00C05706"/>
    <w:rsid w:val="00C07377"/>
    <w:rsid w:val="00C079E8"/>
    <w:rsid w:val="00C10478"/>
    <w:rsid w:val="00C10F3D"/>
    <w:rsid w:val="00C12107"/>
    <w:rsid w:val="00C14AEC"/>
    <w:rsid w:val="00C14D4B"/>
    <w:rsid w:val="00C154BB"/>
    <w:rsid w:val="00C17B3E"/>
    <w:rsid w:val="00C20923"/>
    <w:rsid w:val="00C22738"/>
    <w:rsid w:val="00C25B67"/>
    <w:rsid w:val="00C279B5"/>
    <w:rsid w:val="00C27C45"/>
    <w:rsid w:val="00C36612"/>
    <w:rsid w:val="00C36C34"/>
    <w:rsid w:val="00C3719D"/>
    <w:rsid w:val="00C4324A"/>
    <w:rsid w:val="00C45571"/>
    <w:rsid w:val="00C465CE"/>
    <w:rsid w:val="00C4713E"/>
    <w:rsid w:val="00C54995"/>
    <w:rsid w:val="00C54D41"/>
    <w:rsid w:val="00C55E52"/>
    <w:rsid w:val="00C5754D"/>
    <w:rsid w:val="00C60783"/>
    <w:rsid w:val="00C60D03"/>
    <w:rsid w:val="00C612F8"/>
    <w:rsid w:val="00C61FD4"/>
    <w:rsid w:val="00C6255D"/>
    <w:rsid w:val="00C63BA2"/>
    <w:rsid w:val="00C64672"/>
    <w:rsid w:val="00C66D2D"/>
    <w:rsid w:val="00C70697"/>
    <w:rsid w:val="00C70803"/>
    <w:rsid w:val="00C72EF4"/>
    <w:rsid w:val="00C75D2F"/>
    <w:rsid w:val="00C7617B"/>
    <w:rsid w:val="00C767BE"/>
    <w:rsid w:val="00C76E3C"/>
    <w:rsid w:val="00C8004C"/>
    <w:rsid w:val="00C814EB"/>
    <w:rsid w:val="00C81568"/>
    <w:rsid w:val="00C8725C"/>
    <w:rsid w:val="00C8739A"/>
    <w:rsid w:val="00C9027A"/>
    <w:rsid w:val="00C9068E"/>
    <w:rsid w:val="00C93C4B"/>
    <w:rsid w:val="00C944AB"/>
    <w:rsid w:val="00C95B40"/>
    <w:rsid w:val="00CA0740"/>
    <w:rsid w:val="00CA1ED8"/>
    <w:rsid w:val="00CA59EF"/>
    <w:rsid w:val="00CA5BB6"/>
    <w:rsid w:val="00CA5C94"/>
    <w:rsid w:val="00CB1F63"/>
    <w:rsid w:val="00CB5C17"/>
    <w:rsid w:val="00CB7170"/>
    <w:rsid w:val="00CB745E"/>
    <w:rsid w:val="00CC040E"/>
    <w:rsid w:val="00CC0977"/>
    <w:rsid w:val="00CC111F"/>
    <w:rsid w:val="00CC2011"/>
    <w:rsid w:val="00CC3EA0"/>
    <w:rsid w:val="00CC7B45"/>
    <w:rsid w:val="00CD1188"/>
    <w:rsid w:val="00CD2ED1"/>
    <w:rsid w:val="00CD31BF"/>
    <w:rsid w:val="00CD337B"/>
    <w:rsid w:val="00CD6EB6"/>
    <w:rsid w:val="00CD7B07"/>
    <w:rsid w:val="00CE0424"/>
    <w:rsid w:val="00CE5075"/>
    <w:rsid w:val="00CE6894"/>
    <w:rsid w:val="00CE7561"/>
    <w:rsid w:val="00CF11A7"/>
    <w:rsid w:val="00CF1354"/>
    <w:rsid w:val="00CF3B1F"/>
    <w:rsid w:val="00CF3BF6"/>
    <w:rsid w:val="00CF625B"/>
    <w:rsid w:val="00CF687E"/>
    <w:rsid w:val="00D00AE7"/>
    <w:rsid w:val="00D01957"/>
    <w:rsid w:val="00D0349B"/>
    <w:rsid w:val="00D068D4"/>
    <w:rsid w:val="00D10249"/>
    <w:rsid w:val="00D115C3"/>
    <w:rsid w:val="00D11897"/>
    <w:rsid w:val="00D13135"/>
    <w:rsid w:val="00D13E4E"/>
    <w:rsid w:val="00D140E7"/>
    <w:rsid w:val="00D239A7"/>
    <w:rsid w:val="00D23F47"/>
    <w:rsid w:val="00D25712"/>
    <w:rsid w:val="00D25792"/>
    <w:rsid w:val="00D31491"/>
    <w:rsid w:val="00D32A9B"/>
    <w:rsid w:val="00D36E71"/>
    <w:rsid w:val="00D3710F"/>
    <w:rsid w:val="00D37987"/>
    <w:rsid w:val="00D37D87"/>
    <w:rsid w:val="00D40B33"/>
    <w:rsid w:val="00D4318F"/>
    <w:rsid w:val="00D438BF"/>
    <w:rsid w:val="00D440F8"/>
    <w:rsid w:val="00D44A1E"/>
    <w:rsid w:val="00D546FF"/>
    <w:rsid w:val="00D55AD5"/>
    <w:rsid w:val="00D576CA"/>
    <w:rsid w:val="00D61AF5"/>
    <w:rsid w:val="00D652B5"/>
    <w:rsid w:val="00D66155"/>
    <w:rsid w:val="00D70075"/>
    <w:rsid w:val="00D708B0"/>
    <w:rsid w:val="00D762BB"/>
    <w:rsid w:val="00D77B1D"/>
    <w:rsid w:val="00D8021F"/>
    <w:rsid w:val="00D80383"/>
    <w:rsid w:val="00D80AC8"/>
    <w:rsid w:val="00D823C6"/>
    <w:rsid w:val="00D831F1"/>
    <w:rsid w:val="00D86CA3"/>
    <w:rsid w:val="00D871CE"/>
    <w:rsid w:val="00D87CB9"/>
    <w:rsid w:val="00D9196D"/>
    <w:rsid w:val="00D91BC7"/>
    <w:rsid w:val="00D92982"/>
    <w:rsid w:val="00D95DF5"/>
    <w:rsid w:val="00D9793E"/>
    <w:rsid w:val="00DA02AF"/>
    <w:rsid w:val="00DA0F41"/>
    <w:rsid w:val="00DA305E"/>
    <w:rsid w:val="00DA459F"/>
    <w:rsid w:val="00DA5417"/>
    <w:rsid w:val="00DA56E8"/>
    <w:rsid w:val="00DB0A9F"/>
    <w:rsid w:val="00DB2B16"/>
    <w:rsid w:val="00DB377D"/>
    <w:rsid w:val="00DB4FC3"/>
    <w:rsid w:val="00DB68E8"/>
    <w:rsid w:val="00DC1C50"/>
    <w:rsid w:val="00DC2D36"/>
    <w:rsid w:val="00DC431C"/>
    <w:rsid w:val="00DC53EF"/>
    <w:rsid w:val="00DC5477"/>
    <w:rsid w:val="00DC7AAB"/>
    <w:rsid w:val="00DD03DC"/>
    <w:rsid w:val="00DD6051"/>
    <w:rsid w:val="00DD6BE3"/>
    <w:rsid w:val="00DD6CA7"/>
    <w:rsid w:val="00DD766F"/>
    <w:rsid w:val="00DE2AB7"/>
    <w:rsid w:val="00DE5608"/>
    <w:rsid w:val="00DE58D0"/>
    <w:rsid w:val="00DE654F"/>
    <w:rsid w:val="00DF0B6E"/>
    <w:rsid w:val="00DF0F93"/>
    <w:rsid w:val="00DF15E0"/>
    <w:rsid w:val="00DF3642"/>
    <w:rsid w:val="00DF37A0"/>
    <w:rsid w:val="00DF5401"/>
    <w:rsid w:val="00DF58FF"/>
    <w:rsid w:val="00DF5FF5"/>
    <w:rsid w:val="00DF7229"/>
    <w:rsid w:val="00E00600"/>
    <w:rsid w:val="00E00660"/>
    <w:rsid w:val="00E00BE1"/>
    <w:rsid w:val="00E07842"/>
    <w:rsid w:val="00E110E7"/>
    <w:rsid w:val="00E11B20"/>
    <w:rsid w:val="00E12BA4"/>
    <w:rsid w:val="00E14C07"/>
    <w:rsid w:val="00E177A7"/>
    <w:rsid w:val="00E17FA2"/>
    <w:rsid w:val="00E22330"/>
    <w:rsid w:val="00E24725"/>
    <w:rsid w:val="00E30B5A"/>
    <w:rsid w:val="00E30EB6"/>
    <w:rsid w:val="00E3123D"/>
    <w:rsid w:val="00E31461"/>
    <w:rsid w:val="00E31D43"/>
    <w:rsid w:val="00E32608"/>
    <w:rsid w:val="00E34188"/>
    <w:rsid w:val="00E34B6E"/>
    <w:rsid w:val="00E35559"/>
    <w:rsid w:val="00E35B4E"/>
    <w:rsid w:val="00E3723A"/>
    <w:rsid w:val="00E37860"/>
    <w:rsid w:val="00E431F1"/>
    <w:rsid w:val="00E446F1"/>
    <w:rsid w:val="00E46886"/>
    <w:rsid w:val="00E47AEF"/>
    <w:rsid w:val="00E52A05"/>
    <w:rsid w:val="00E53B75"/>
    <w:rsid w:val="00E54D45"/>
    <w:rsid w:val="00E54E3B"/>
    <w:rsid w:val="00E57565"/>
    <w:rsid w:val="00E6200A"/>
    <w:rsid w:val="00E63838"/>
    <w:rsid w:val="00E64434"/>
    <w:rsid w:val="00E66C38"/>
    <w:rsid w:val="00E66FF6"/>
    <w:rsid w:val="00E67C51"/>
    <w:rsid w:val="00E7280F"/>
    <w:rsid w:val="00E72EFC"/>
    <w:rsid w:val="00E7489C"/>
    <w:rsid w:val="00E74AA3"/>
    <w:rsid w:val="00E758EC"/>
    <w:rsid w:val="00E76E1C"/>
    <w:rsid w:val="00E81A8D"/>
    <w:rsid w:val="00E8234C"/>
    <w:rsid w:val="00E83AA9"/>
    <w:rsid w:val="00E84ADB"/>
    <w:rsid w:val="00E85928"/>
    <w:rsid w:val="00E87822"/>
    <w:rsid w:val="00E90395"/>
    <w:rsid w:val="00E90E49"/>
    <w:rsid w:val="00E91004"/>
    <w:rsid w:val="00E91005"/>
    <w:rsid w:val="00E917F9"/>
    <w:rsid w:val="00E9291C"/>
    <w:rsid w:val="00E93FFE"/>
    <w:rsid w:val="00E94A0E"/>
    <w:rsid w:val="00E94F8A"/>
    <w:rsid w:val="00E951EC"/>
    <w:rsid w:val="00E95F33"/>
    <w:rsid w:val="00E9752B"/>
    <w:rsid w:val="00EA0AE8"/>
    <w:rsid w:val="00EA225B"/>
    <w:rsid w:val="00EA3CF0"/>
    <w:rsid w:val="00EA7A41"/>
    <w:rsid w:val="00EB031C"/>
    <w:rsid w:val="00EB077B"/>
    <w:rsid w:val="00EB287A"/>
    <w:rsid w:val="00EB2889"/>
    <w:rsid w:val="00EB4EA2"/>
    <w:rsid w:val="00EC1E6C"/>
    <w:rsid w:val="00EC27C6"/>
    <w:rsid w:val="00EC4207"/>
    <w:rsid w:val="00EC5653"/>
    <w:rsid w:val="00EC5BF9"/>
    <w:rsid w:val="00EC71CE"/>
    <w:rsid w:val="00ED1006"/>
    <w:rsid w:val="00ED2AAD"/>
    <w:rsid w:val="00ED4733"/>
    <w:rsid w:val="00ED6BC9"/>
    <w:rsid w:val="00EF18FE"/>
    <w:rsid w:val="00EF268B"/>
    <w:rsid w:val="00EF3C81"/>
    <w:rsid w:val="00EF4221"/>
    <w:rsid w:val="00EF4C30"/>
    <w:rsid w:val="00EF5787"/>
    <w:rsid w:val="00EF60D0"/>
    <w:rsid w:val="00EF7AE6"/>
    <w:rsid w:val="00F0528D"/>
    <w:rsid w:val="00F06C67"/>
    <w:rsid w:val="00F06DFD"/>
    <w:rsid w:val="00F071D1"/>
    <w:rsid w:val="00F07533"/>
    <w:rsid w:val="00F10595"/>
    <w:rsid w:val="00F10629"/>
    <w:rsid w:val="00F1236C"/>
    <w:rsid w:val="00F15FA5"/>
    <w:rsid w:val="00F16310"/>
    <w:rsid w:val="00F16445"/>
    <w:rsid w:val="00F16FE2"/>
    <w:rsid w:val="00F209B7"/>
    <w:rsid w:val="00F2376F"/>
    <w:rsid w:val="00F243D8"/>
    <w:rsid w:val="00F25DC6"/>
    <w:rsid w:val="00F304D7"/>
    <w:rsid w:val="00F30828"/>
    <w:rsid w:val="00F313D6"/>
    <w:rsid w:val="00F36E17"/>
    <w:rsid w:val="00F40F0C"/>
    <w:rsid w:val="00F42239"/>
    <w:rsid w:val="00F45221"/>
    <w:rsid w:val="00F45B75"/>
    <w:rsid w:val="00F47306"/>
    <w:rsid w:val="00F4766C"/>
    <w:rsid w:val="00F50548"/>
    <w:rsid w:val="00F507D1"/>
    <w:rsid w:val="00F50C04"/>
    <w:rsid w:val="00F519CE"/>
    <w:rsid w:val="00F51ADA"/>
    <w:rsid w:val="00F522EF"/>
    <w:rsid w:val="00F56091"/>
    <w:rsid w:val="00F607C5"/>
    <w:rsid w:val="00F60DEA"/>
    <w:rsid w:val="00F615AB"/>
    <w:rsid w:val="00F6302A"/>
    <w:rsid w:val="00F639E4"/>
    <w:rsid w:val="00F64C2B"/>
    <w:rsid w:val="00F651BE"/>
    <w:rsid w:val="00F67F53"/>
    <w:rsid w:val="00F703BE"/>
    <w:rsid w:val="00F71316"/>
    <w:rsid w:val="00F71F69"/>
    <w:rsid w:val="00F72B72"/>
    <w:rsid w:val="00F7418E"/>
    <w:rsid w:val="00F74BB9"/>
    <w:rsid w:val="00F75582"/>
    <w:rsid w:val="00F76EFA"/>
    <w:rsid w:val="00F8033E"/>
    <w:rsid w:val="00F804BE"/>
    <w:rsid w:val="00F817CE"/>
    <w:rsid w:val="00F81AF6"/>
    <w:rsid w:val="00F82812"/>
    <w:rsid w:val="00F8456C"/>
    <w:rsid w:val="00F848DD"/>
    <w:rsid w:val="00F84C9C"/>
    <w:rsid w:val="00F859D8"/>
    <w:rsid w:val="00F85A8D"/>
    <w:rsid w:val="00F85CDA"/>
    <w:rsid w:val="00F868F5"/>
    <w:rsid w:val="00F87AB5"/>
    <w:rsid w:val="00F9056A"/>
    <w:rsid w:val="00F90A97"/>
    <w:rsid w:val="00F90AC0"/>
    <w:rsid w:val="00F90F8D"/>
    <w:rsid w:val="00F92782"/>
    <w:rsid w:val="00F93A82"/>
    <w:rsid w:val="00F93AA9"/>
    <w:rsid w:val="00F96985"/>
    <w:rsid w:val="00F969C0"/>
    <w:rsid w:val="00F974D0"/>
    <w:rsid w:val="00F97838"/>
    <w:rsid w:val="00FA2BB3"/>
    <w:rsid w:val="00FA5137"/>
    <w:rsid w:val="00FB0C15"/>
    <w:rsid w:val="00FB1944"/>
    <w:rsid w:val="00FB2039"/>
    <w:rsid w:val="00FB216B"/>
    <w:rsid w:val="00FB368B"/>
    <w:rsid w:val="00FB3B05"/>
    <w:rsid w:val="00FB3F9E"/>
    <w:rsid w:val="00FB4C80"/>
    <w:rsid w:val="00FB64DC"/>
    <w:rsid w:val="00FB6A6A"/>
    <w:rsid w:val="00FB7F1D"/>
    <w:rsid w:val="00FC4236"/>
    <w:rsid w:val="00FC4E33"/>
    <w:rsid w:val="00FC5706"/>
    <w:rsid w:val="00FC7429"/>
    <w:rsid w:val="00FD07F6"/>
    <w:rsid w:val="00FD0EE5"/>
    <w:rsid w:val="00FD1EC8"/>
    <w:rsid w:val="00FD2354"/>
    <w:rsid w:val="00FD47ED"/>
    <w:rsid w:val="00FD4AEC"/>
    <w:rsid w:val="00FD577E"/>
    <w:rsid w:val="00FD74DB"/>
    <w:rsid w:val="00FD7660"/>
    <w:rsid w:val="00FE0655"/>
    <w:rsid w:val="00FE1D6D"/>
    <w:rsid w:val="00FE2365"/>
    <w:rsid w:val="00FE2ABC"/>
    <w:rsid w:val="00FE2CC1"/>
    <w:rsid w:val="00FE4C7B"/>
    <w:rsid w:val="00FE7336"/>
    <w:rsid w:val="00FE787C"/>
    <w:rsid w:val="00FF1E79"/>
    <w:rsid w:val="00FF44FC"/>
    <w:rsid w:val="00FF45A5"/>
    <w:rsid w:val="00FF5C91"/>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D22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uiPriority w:val="9"/>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Revision">
    <w:name w:val="Revision"/>
    <w:hidden/>
    <w:uiPriority w:val="99"/>
    <w:semiHidden/>
    <w:rsid w:val="00912D2D"/>
    <w:rPr>
      <w:rFonts w:ascii="Arial" w:hAnsi="Arial"/>
      <w:lang w:val="en-GB" w:eastAsia="zh-CN"/>
    </w:rPr>
  </w:style>
  <w:style w:type="character" w:customStyle="1" w:styleId="CommentTextChar">
    <w:name w:val="Comment Text Char"/>
    <w:link w:val="CommentText"/>
    <w:semiHidden/>
    <w:rsid w:val="00D87CB9"/>
    <w:rPr>
      <w:rFonts w:ascii="Arial" w:hAnsi="Arial"/>
      <w:lang w:val="en-GB" w:eastAsia="zh-CN"/>
    </w:rPr>
  </w:style>
  <w:style w:type="table" w:styleId="TableGrid">
    <w:name w:val="Table Grid"/>
    <w:basedOn w:val="TableNormal"/>
    <w:rsid w:val="00193A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CA07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val="sv-SE" w:eastAsia="sv-SE"/>
    </w:rPr>
  </w:style>
  <w:style w:type="character" w:customStyle="1" w:styleId="HTMLPreformattedChar">
    <w:name w:val="HTML Preformatted Char"/>
    <w:basedOn w:val="DefaultParagraphFont"/>
    <w:link w:val="HTMLPreformatted"/>
    <w:uiPriority w:val="99"/>
    <w:semiHidden/>
    <w:rsid w:val="00CA0740"/>
    <w:rPr>
      <w:rFonts w:ascii="Courier New" w:hAnsi="Courier New" w:cs="Courier New"/>
      <w:lang w:val="sv-SE" w:eastAsia="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uiPriority w:val="9"/>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Revision">
    <w:name w:val="Revision"/>
    <w:hidden/>
    <w:uiPriority w:val="99"/>
    <w:semiHidden/>
    <w:rsid w:val="00912D2D"/>
    <w:rPr>
      <w:rFonts w:ascii="Arial" w:hAnsi="Arial"/>
      <w:lang w:val="en-GB" w:eastAsia="zh-CN"/>
    </w:rPr>
  </w:style>
  <w:style w:type="character" w:customStyle="1" w:styleId="CommentTextChar">
    <w:name w:val="Comment Text Char"/>
    <w:link w:val="CommentText"/>
    <w:semiHidden/>
    <w:rsid w:val="00D87CB9"/>
    <w:rPr>
      <w:rFonts w:ascii="Arial" w:hAnsi="Arial"/>
      <w:lang w:val="en-GB" w:eastAsia="zh-CN"/>
    </w:rPr>
  </w:style>
  <w:style w:type="table" w:styleId="TableGrid">
    <w:name w:val="Table Grid"/>
    <w:basedOn w:val="TableNormal"/>
    <w:rsid w:val="00193A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CA07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val="sv-SE" w:eastAsia="sv-SE"/>
    </w:rPr>
  </w:style>
  <w:style w:type="character" w:customStyle="1" w:styleId="HTMLPreformattedChar">
    <w:name w:val="HTML Preformatted Char"/>
    <w:basedOn w:val="DefaultParagraphFont"/>
    <w:link w:val="HTMLPreformatted"/>
    <w:uiPriority w:val="99"/>
    <w:semiHidden/>
    <w:rsid w:val="00CA0740"/>
    <w:rPr>
      <w:rFonts w:ascii="Courier New" w:hAnsi="Courier New" w:cs="Courier New"/>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185096">
      <w:bodyDiv w:val="1"/>
      <w:marLeft w:val="0"/>
      <w:marRight w:val="0"/>
      <w:marTop w:val="0"/>
      <w:marBottom w:val="0"/>
      <w:divBdr>
        <w:top w:val="none" w:sz="0" w:space="0" w:color="auto"/>
        <w:left w:val="none" w:sz="0" w:space="0" w:color="auto"/>
        <w:bottom w:val="none" w:sz="0" w:space="0" w:color="auto"/>
        <w:right w:val="none" w:sz="0" w:space="0" w:color="auto"/>
      </w:divBdr>
    </w:div>
    <w:div w:id="229584781">
      <w:bodyDiv w:val="1"/>
      <w:marLeft w:val="0"/>
      <w:marRight w:val="0"/>
      <w:marTop w:val="0"/>
      <w:marBottom w:val="0"/>
      <w:divBdr>
        <w:top w:val="none" w:sz="0" w:space="0" w:color="auto"/>
        <w:left w:val="none" w:sz="0" w:space="0" w:color="auto"/>
        <w:bottom w:val="none" w:sz="0" w:space="0" w:color="auto"/>
        <w:right w:val="none" w:sz="0" w:space="0" w:color="auto"/>
      </w:divBdr>
    </w:div>
    <w:div w:id="263616917">
      <w:bodyDiv w:val="1"/>
      <w:marLeft w:val="0"/>
      <w:marRight w:val="0"/>
      <w:marTop w:val="0"/>
      <w:marBottom w:val="0"/>
      <w:divBdr>
        <w:top w:val="none" w:sz="0" w:space="0" w:color="auto"/>
        <w:left w:val="none" w:sz="0" w:space="0" w:color="auto"/>
        <w:bottom w:val="none" w:sz="0" w:space="0" w:color="auto"/>
        <w:right w:val="none" w:sz="0" w:space="0" w:color="auto"/>
      </w:divBdr>
    </w:div>
    <w:div w:id="384258118">
      <w:bodyDiv w:val="1"/>
      <w:marLeft w:val="0"/>
      <w:marRight w:val="0"/>
      <w:marTop w:val="0"/>
      <w:marBottom w:val="0"/>
      <w:divBdr>
        <w:top w:val="none" w:sz="0" w:space="0" w:color="auto"/>
        <w:left w:val="none" w:sz="0" w:space="0" w:color="auto"/>
        <w:bottom w:val="none" w:sz="0" w:space="0" w:color="auto"/>
        <w:right w:val="none" w:sz="0" w:space="0" w:color="auto"/>
      </w:divBdr>
    </w:div>
    <w:div w:id="408767419">
      <w:bodyDiv w:val="1"/>
      <w:marLeft w:val="0"/>
      <w:marRight w:val="0"/>
      <w:marTop w:val="0"/>
      <w:marBottom w:val="0"/>
      <w:divBdr>
        <w:top w:val="none" w:sz="0" w:space="0" w:color="auto"/>
        <w:left w:val="none" w:sz="0" w:space="0" w:color="auto"/>
        <w:bottom w:val="none" w:sz="0" w:space="0" w:color="auto"/>
        <w:right w:val="none" w:sz="0" w:space="0" w:color="auto"/>
      </w:divBdr>
    </w:div>
    <w:div w:id="468978116">
      <w:bodyDiv w:val="1"/>
      <w:marLeft w:val="0"/>
      <w:marRight w:val="0"/>
      <w:marTop w:val="0"/>
      <w:marBottom w:val="0"/>
      <w:divBdr>
        <w:top w:val="none" w:sz="0" w:space="0" w:color="auto"/>
        <w:left w:val="none" w:sz="0" w:space="0" w:color="auto"/>
        <w:bottom w:val="none" w:sz="0" w:space="0" w:color="auto"/>
        <w:right w:val="none" w:sz="0" w:space="0" w:color="auto"/>
      </w:divBdr>
    </w:div>
    <w:div w:id="512575213">
      <w:bodyDiv w:val="1"/>
      <w:marLeft w:val="0"/>
      <w:marRight w:val="0"/>
      <w:marTop w:val="0"/>
      <w:marBottom w:val="0"/>
      <w:divBdr>
        <w:top w:val="none" w:sz="0" w:space="0" w:color="auto"/>
        <w:left w:val="none" w:sz="0" w:space="0" w:color="auto"/>
        <w:bottom w:val="none" w:sz="0" w:space="0" w:color="auto"/>
        <w:right w:val="none" w:sz="0" w:space="0" w:color="auto"/>
      </w:divBdr>
    </w:div>
    <w:div w:id="586115418">
      <w:bodyDiv w:val="1"/>
      <w:marLeft w:val="0"/>
      <w:marRight w:val="0"/>
      <w:marTop w:val="0"/>
      <w:marBottom w:val="0"/>
      <w:divBdr>
        <w:top w:val="none" w:sz="0" w:space="0" w:color="auto"/>
        <w:left w:val="none" w:sz="0" w:space="0" w:color="auto"/>
        <w:bottom w:val="none" w:sz="0" w:space="0" w:color="auto"/>
        <w:right w:val="none" w:sz="0" w:space="0" w:color="auto"/>
      </w:divBdr>
    </w:div>
    <w:div w:id="610429746">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497615">
      <w:bodyDiv w:val="1"/>
      <w:marLeft w:val="0"/>
      <w:marRight w:val="0"/>
      <w:marTop w:val="0"/>
      <w:marBottom w:val="0"/>
      <w:divBdr>
        <w:top w:val="none" w:sz="0" w:space="0" w:color="auto"/>
        <w:left w:val="none" w:sz="0" w:space="0" w:color="auto"/>
        <w:bottom w:val="none" w:sz="0" w:space="0" w:color="auto"/>
        <w:right w:val="none" w:sz="0" w:space="0" w:color="auto"/>
      </w:divBdr>
    </w:div>
    <w:div w:id="696811068">
      <w:bodyDiv w:val="1"/>
      <w:marLeft w:val="0"/>
      <w:marRight w:val="0"/>
      <w:marTop w:val="0"/>
      <w:marBottom w:val="0"/>
      <w:divBdr>
        <w:top w:val="none" w:sz="0" w:space="0" w:color="auto"/>
        <w:left w:val="none" w:sz="0" w:space="0" w:color="auto"/>
        <w:bottom w:val="none" w:sz="0" w:space="0" w:color="auto"/>
        <w:right w:val="none" w:sz="0" w:space="0" w:color="auto"/>
      </w:divBdr>
    </w:div>
    <w:div w:id="717247824">
      <w:bodyDiv w:val="1"/>
      <w:marLeft w:val="0"/>
      <w:marRight w:val="0"/>
      <w:marTop w:val="0"/>
      <w:marBottom w:val="0"/>
      <w:divBdr>
        <w:top w:val="none" w:sz="0" w:space="0" w:color="auto"/>
        <w:left w:val="none" w:sz="0" w:space="0" w:color="auto"/>
        <w:bottom w:val="none" w:sz="0" w:space="0" w:color="auto"/>
        <w:right w:val="none" w:sz="0" w:space="0" w:color="auto"/>
      </w:divBdr>
    </w:div>
    <w:div w:id="740492198">
      <w:bodyDiv w:val="1"/>
      <w:marLeft w:val="0"/>
      <w:marRight w:val="0"/>
      <w:marTop w:val="0"/>
      <w:marBottom w:val="0"/>
      <w:divBdr>
        <w:top w:val="none" w:sz="0" w:space="0" w:color="auto"/>
        <w:left w:val="none" w:sz="0" w:space="0" w:color="auto"/>
        <w:bottom w:val="none" w:sz="0" w:space="0" w:color="auto"/>
        <w:right w:val="none" w:sz="0" w:space="0" w:color="auto"/>
      </w:divBdr>
    </w:div>
    <w:div w:id="746146237">
      <w:bodyDiv w:val="1"/>
      <w:marLeft w:val="0"/>
      <w:marRight w:val="0"/>
      <w:marTop w:val="0"/>
      <w:marBottom w:val="0"/>
      <w:divBdr>
        <w:top w:val="none" w:sz="0" w:space="0" w:color="auto"/>
        <w:left w:val="none" w:sz="0" w:space="0" w:color="auto"/>
        <w:bottom w:val="none" w:sz="0" w:space="0" w:color="auto"/>
        <w:right w:val="none" w:sz="0" w:space="0" w:color="auto"/>
      </w:divBdr>
    </w:div>
    <w:div w:id="835269634">
      <w:bodyDiv w:val="1"/>
      <w:marLeft w:val="0"/>
      <w:marRight w:val="0"/>
      <w:marTop w:val="0"/>
      <w:marBottom w:val="0"/>
      <w:divBdr>
        <w:top w:val="none" w:sz="0" w:space="0" w:color="auto"/>
        <w:left w:val="none" w:sz="0" w:space="0" w:color="auto"/>
        <w:bottom w:val="none" w:sz="0" w:space="0" w:color="auto"/>
        <w:right w:val="none" w:sz="0" w:space="0" w:color="auto"/>
      </w:divBdr>
      <w:divsChild>
        <w:div w:id="335890156">
          <w:marLeft w:val="1411"/>
          <w:marRight w:val="0"/>
          <w:marTop w:val="77"/>
          <w:marBottom w:val="0"/>
          <w:divBdr>
            <w:top w:val="none" w:sz="0" w:space="0" w:color="auto"/>
            <w:left w:val="none" w:sz="0" w:space="0" w:color="auto"/>
            <w:bottom w:val="none" w:sz="0" w:space="0" w:color="auto"/>
            <w:right w:val="none" w:sz="0" w:space="0" w:color="auto"/>
          </w:divBdr>
        </w:div>
        <w:div w:id="768742460">
          <w:marLeft w:val="1411"/>
          <w:marRight w:val="0"/>
          <w:marTop w:val="77"/>
          <w:marBottom w:val="0"/>
          <w:divBdr>
            <w:top w:val="none" w:sz="0" w:space="0" w:color="auto"/>
            <w:left w:val="none" w:sz="0" w:space="0" w:color="auto"/>
            <w:bottom w:val="none" w:sz="0" w:space="0" w:color="auto"/>
            <w:right w:val="none" w:sz="0" w:space="0" w:color="auto"/>
          </w:divBdr>
        </w:div>
        <w:div w:id="1571303735">
          <w:marLeft w:val="1973"/>
          <w:marRight w:val="0"/>
          <w:marTop w:val="77"/>
          <w:marBottom w:val="0"/>
          <w:divBdr>
            <w:top w:val="none" w:sz="0" w:space="0" w:color="auto"/>
            <w:left w:val="none" w:sz="0" w:space="0" w:color="auto"/>
            <w:bottom w:val="none" w:sz="0" w:space="0" w:color="auto"/>
            <w:right w:val="none" w:sz="0" w:space="0" w:color="auto"/>
          </w:divBdr>
        </w:div>
      </w:divsChild>
    </w:div>
    <w:div w:id="900287567">
      <w:bodyDiv w:val="1"/>
      <w:marLeft w:val="0"/>
      <w:marRight w:val="0"/>
      <w:marTop w:val="0"/>
      <w:marBottom w:val="0"/>
      <w:divBdr>
        <w:top w:val="none" w:sz="0" w:space="0" w:color="auto"/>
        <w:left w:val="none" w:sz="0" w:space="0" w:color="auto"/>
        <w:bottom w:val="none" w:sz="0" w:space="0" w:color="auto"/>
        <w:right w:val="none" w:sz="0" w:space="0" w:color="auto"/>
      </w:divBdr>
    </w:div>
    <w:div w:id="1056709488">
      <w:bodyDiv w:val="1"/>
      <w:marLeft w:val="0"/>
      <w:marRight w:val="0"/>
      <w:marTop w:val="0"/>
      <w:marBottom w:val="0"/>
      <w:divBdr>
        <w:top w:val="none" w:sz="0" w:space="0" w:color="auto"/>
        <w:left w:val="none" w:sz="0" w:space="0" w:color="auto"/>
        <w:bottom w:val="none" w:sz="0" w:space="0" w:color="auto"/>
        <w:right w:val="none" w:sz="0" w:space="0" w:color="auto"/>
      </w:divBdr>
    </w:div>
    <w:div w:id="1087196367">
      <w:bodyDiv w:val="1"/>
      <w:marLeft w:val="0"/>
      <w:marRight w:val="0"/>
      <w:marTop w:val="0"/>
      <w:marBottom w:val="0"/>
      <w:divBdr>
        <w:top w:val="none" w:sz="0" w:space="0" w:color="auto"/>
        <w:left w:val="none" w:sz="0" w:space="0" w:color="auto"/>
        <w:bottom w:val="none" w:sz="0" w:space="0" w:color="auto"/>
        <w:right w:val="none" w:sz="0" w:space="0" w:color="auto"/>
      </w:divBdr>
    </w:div>
    <w:div w:id="1091052208">
      <w:bodyDiv w:val="1"/>
      <w:marLeft w:val="0"/>
      <w:marRight w:val="0"/>
      <w:marTop w:val="0"/>
      <w:marBottom w:val="0"/>
      <w:divBdr>
        <w:top w:val="none" w:sz="0" w:space="0" w:color="auto"/>
        <w:left w:val="none" w:sz="0" w:space="0" w:color="auto"/>
        <w:bottom w:val="none" w:sz="0" w:space="0" w:color="auto"/>
        <w:right w:val="none" w:sz="0" w:space="0" w:color="auto"/>
      </w:divBdr>
    </w:div>
    <w:div w:id="1140266897">
      <w:bodyDiv w:val="1"/>
      <w:marLeft w:val="0"/>
      <w:marRight w:val="0"/>
      <w:marTop w:val="0"/>
      <w:marBottom w:val="0"/>
      <w:divBdr>
        <w:top w:val="none" w:sz="0" w:space="0" w:color="auto"/>
        <w:left w:val="none" w:sz="0" w:space="0" w:color="auto"/>
        <w:bottom w:val="none" w:sz="0" w:space="0" w:color="auto"/>
        <w:right w:val="none" w:sz="0" w:space="0" w:color="auto"/>
      </w:divBdr>
    </w:div>
    <w:div w:id="1225487115">
      <w:bodyDiv w:val="1"/>
      <w:marLeft w:val="0"/>
      <w:marRight w:val="0"/>
      <w:marTop w:val="0"/>
      <w:marBottom w:val="0"/>
      <w:divBdr>
        <w:top w:val="none" w:sz="0" w:space="0" w:color="auto"/>
        <w:left w:val="none" w:sz="0" w:space="0" w:color="auto"/>
        <w:bottom w:val="none" w:sz="0" w:space="0" w:color="auto"/>
        <w:right w:val="none" w:sz="0" w:space="0" w:color="auto"/>
      </w:divBdr>
    </w:div>
    <w:div w:id="1352030245">
      <w:bodyDiv w:val="1"/>
      <w:marLeft w:val="0"/>
      <w:marRight w:val="0"/>
      <w:marTop w:val="0"/>
      <w:marBottom w:val="0"/>
      <w:divBdr>
        <w:top w:val="none" w:sz="0" w:space="0" w:color="auto"/>
        <w:left w:val="none" w:sz="0" w:space="0" w:color="auto"/>
        <w:bottom w:val="none" w:sz="0" w:space="0" w:color="auto"/>
        <w:right w:val="none" w:sz="0" w:space="0" w:color="auto"/>
      </w:divBdr>
    </w:div>
    <w:div w:id="1374429157">
      <w:bodyDiv w:val="1"/>
      <w:marLeft w:val="0"/>
      <w:marRight w:val="0"/>
      <w:marTop w:val="0"/>
      <w:marBottom w:val="0"/>
      <w:divBdr>
        <w:top w:val="none" w:sz="0" w:space="0" w:color="auto"/>
        <w:left w:val="none" w:sz="0" w:space="0" w:color="auto"/>
        <w:bottom w:val="none" w:sz="0" w:space="0" w:color="auto"/>
        <w:right w:val="none" w:sz="0" w:space="0" w:color="auto"/>
      </w:divBdr>
    </w:div>
    <w:div w:id="1514033058">
      <w:bodyDiv w:val="1"/>
      <w:marLeft w:val="0"/>
      <w:marRight w:val="0"/>
      <w:marTop w:val="0"/>
      <w:marBottom w:val="0"/>
      <w:divBdr>
        <w:top w:val="none" w:sz="0" w:space="0" w:color="auto"/>
        <w:left w:val="none" w:sz="0" w:space="0" w:color="auto"/>
        <w:bottom w:val="none" w:sz="0" w:space="0" w:color="auto"/>
        <w:right w:val="none" w:sz="0" w:space="0" w:color="auto"/>
      </w:divBdr>
    </w:div>
    <w:div w:id="1521699848">
      <w:bodyDiv w:val="1"/>
      <w:marLeft w:val="0"/>
      <w:marRight w:val="0"/>
      <w:marTop w:val="0"/>
      <w:marBottom w:val="0"/>
      <w:divBdr>
        <w:top w:val="none" w:sz="0" w:space="0" w:color="auto"/>
        <w:left w:val="none" w:sz="0" w:space="0" w:color="auto"/>
        <w:bottom w:val="none" w:sz="0" w:space="0" w:color="auto"/>
        <w:right w:val="none" w:sz="0" w:space="0" w:color="auto"/>
      </w:divBdr>
    </w:div>
    <w:div w:id="1527644624">
      <w:bodyDiv w:val="1"/>
      <w:marLeft w:val="0"/>
      <w:marRight w:val="0"/>
      <w:marTop w:val="0"/>
      <w:marBottom w:val="0"/>
      <w:divBdr>
        <w:top w:val="none" w:sz="0" w:space="0" w:color="auto"/>
        <w:left w:val="none" w:sz="0" w:space="0" w:color="auto"/>
        <w:bottom w:val="none" w:sz="0" w:space="0" w:color="auto"/>
        <w:right w:val="none" w:sz="0" w:space="0" w:color="auto"/>
      </w:divBdr>
    </w:div>
    <w:div w:id="1712727956">
      <w:bodyDiv w:val="1"/>
      <w:marLeft w:val="0"/>
      <w:marRight w:val="0"/>
      <w:marTop w:val="0"/>
      <w:marBottom w:val="0"/>
      <w:divBdr>
        <w:top w:val="none" w:sz="0" w:space="0" w:color="auto"/>
        <w:left w:val="none" w:sz="0" w:space="0" w:color="auto"/>
        <w:bottom w:val="none" w:sz="0" w:space="0" w:color="auto"/>
        <w:right w:val="none" w:sz="0" w:space="0" w:color="auto"/>
      </w:divBdr>
    </w:div>
    <w:div w:id="1816213600">
      <w:bodyDiv w:val="1"/>
      <w:marLeft w:val="0"/>
      <w:marRight w:val="0"/>
      <w:marTop w:val="0"/>
      <w:marBottom w:val="0"/>
      <w:divBdr>
        <w:top w:val="none" w:sz="0" w:space="0" w:color="auto"/>
        <w:left w:val="none" w:sz="0" w:space="0" w:color="auto"/>
        <w:bottom w:val="none" w:sz="0" w:space="0" w:color="auto"/>
        <w:right w:val="none" w:sz="0" w:space="0" w:color="auto"/>
      </w:divBdr>
    </w:div>
    <w:div w:id="2010520504">
      <w:bodyDiv w:val="1"/>
      <w:marLeft w:val="0"/>
      <w:marRight w:val="0"/>
      <w:marTop w:val="0"/>
      <w:marBottom w:val="0"/>
      <w:divBdr>
        <w:top w:val="none" w:sz="0" w:space="0" w:color="auto"/>
        <w:left w:val="none" w:sz="0" w:space="0" w:color="auto"/>
        <w:bottom w:val="none" w:sz="0" w:space="0" w:color="auto"/>
        <w:right w:val="none" w:sz="0" w:space="0" w:color="auto"/>
      </w:divBdr>
    </w:div>
    <w:div w:id="2070417610">
      <w:bodyDiv w:val="1"/>
      <w:marLeft w:val="0"/>
      <w:marRight w:val="0"/>
      <w:marTop w:val="0"/>
      <w:marBottom w:val="0"/>
      <w:divBdr>
        <w:top w:val="none" w:sz="0" w:space="0" w:color="auto"/>
        <w:left w:val="none" w:sz="0" w:space="0" w:color="auto"/>
        <w:bottom w:val="none" w:sz="0" w:space="0" w:color="auto"/>
        <w:right w:val="none" w:sz="0" w:space="0" w:color="auto"/>
      </w:divBdr>
    </w:div>
    <w:div w:id="2117092044">
      <w:bodyDiv w:val="1"/>
      <w:marLeft w:val="0"/>
      <w:marRight w:val="0"/>
      <w:marTop w:val="0"/>
      <w:marBottom w:val="0"/>
      <w:divBdr>
        <w:top w:val="none" w:sz="0" w:space="0" w:color="auto"/>
        <w:left w:val="none" w:sz="0" w:space="0" w:color="auto"/>
        <w:bottom w:val="none" w:sz="0" w:space="0" w:color="auto"/>
        <w:right w:val="none" w:sz="0" w:space="0" w:color="auto"/>
      </w:divBdr>
    </w:div>
    <w:div w:id="2123842754">
      <w:bodyDiv w:val="1"/>
      <w:marLeft w:val="0"/>
      <w:marRight w:val="0"/>
      <w:marTop w:val="0"/>
      <w:marBottom w:val="0"/>
      <w:divBdr>
        <w:top w:val="none" w:sz="0" w:space="0" w:color="auto"/>
        <w:left w:val="none" w:sz="0" w:space="0" w:color="auto"/>
        <w:bottom w:val="none" w:sz="0" w:space="0" w:color="auto"/>
        <w:right w:val="none" w:sz="0" w:space="0" w:color="auto"/>
      </w:divBdr>
    </w:div>
    <w:div w:id="2147232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0B4294-1CF6-4B2A-8BF9-D4A01CB30C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2</TotalTime>
  <Pages>9</Pages>
  <Words>2373</Words>
  <Characters>13532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3GPP; Ericsson; TDoc</cp:keywords>
  <cp:lastModifiedBy>Daniel Larsson</cp:lastModifiedBy>
  <cp:revision>4</cp:revision>
  <cp:lastPrinted>2008-01-31T07:09:00Z</cp:lastPrinted>
  <dcterms:created xsi:type="dcterms:W3CDTF">2016-04-01T17:04:00Z</dcterms:created>
  <dcterms:modified xsi:type="dcterms:W3CDTF">2016-04-10T12:38:00Z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2016-02-04T23:00:00Z</vt:filetime>
  </property>
</Properties>
</file>