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02" w:rsidRPr="00034F4D" w:rsidRDefault="008C0302" w:rsidP="008C0302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#80bis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072B1C" w:rsidRPr="00072B1C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R1-151462</w:t>
      </w:r>
    </w:p>
    <w:p w:rsidR="008C0302" w:rsidRDefault="008C0302" w:rsidP="008C0302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Belgrade, Serbia, 20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- 24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April 2015</w:t>
      </w:r>
    </w:p>
    <w:p w:rsidR="00F52BA9" w:rsidRPr="008C0302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r w:rsidR="00E67EF3" w:rsidRPr="00E67EF3">
        <w:rPr>
          <w:lang w:eastAsia="ja-JP"/>
        </w:rPr>
        <w:t>Initial Signal Design for LAA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405CF4">
        <w:rPr>
          <w:lang w:eastAsia="ja-JP"/>
        </w:rPr>
        <w:t>7.2.4.2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9C58FB" w:rsidRDefault="006936AB" w:rsidP="00C21478">
      <w:pPr>
        <w:pStyle w:val="a0"/>
      </w:pPr>
      <w:r>
        <w:rPr>
          <w:rFonts w:hint="eastAsia"/>
        </w:rPr>
        <w:t xml:space="preserve">In </w:t>
      </w:r>
      <w:r w:rsidR="004A7D86">
        <w:rPr>
          <w:rFonts w:hint="eastAsia"/>
        </w:rPr>
        <w:t xml:space="preserve">RAN#80 </w:t>
      </w:r>
      <w:r>
        <w:rPr>
          <w:rFonts w:hint="eastAsia"/>
        </w:rPr>
        <w:t>meeting, f</w:t>
      </w:r>
      <w:r w:rsidRPr="006936AB">
        <w:t xml:space="preserve">unctionalities </w:t>
      </w:r>
      <w:r w:rsidRPr="00D12BBB">
        <w:rPr>
          <w:rFonts w:eastAsia="MS Mincho"/>
        </w:rPr>
        <w:t>for discontinuous LAA downlink transmission</w:t>
      </w:r>
      <w:r>
        <w:rPr>
          <w:rFonts w:eastAsia="MS Mincho" w:hint="eastAsia"/>
        </w:rPr>
        <w:t xml:space="preserve"> were discussed and </w:t>
      </w:r>
      <w:r>
        <w:rPr>
          <w:rFonts w:hint="eastAsia"/>
        </w:rPr>
        <w:t xml:space="preserve">the following </w:t>
      </w:r>
      <w:r w:rsidR="00715040">
        <w:t>agreements</w:t>
      </w:r>
      <w:r w:rsidR="00ED0B8B">
        <w:t xml:space="preserve"> </w:t>
      </w:r>
      <w:r w:rsidR="00A048C7">
        <w:t>[</w:t>
      </w:r>
      <w:r w:rsidR="00E11436">
        <w:rPr>
          <w:rFonts w:hint="eastAsia"/>
        </w:rPr>
        <w:t>1]</w:t>
      </w:r>
      <w:r w:rsidR="00B40B20">
        <w:t xml:space="preserve"> were made:</w:t>
      </w:r>
    </w:p>
    <w:tbl>
      <w:tblPr>
        <w:tblStyle w:val="a9"/>
        <w:tblpPr w:leftFromText="142" w:rightFromText="142" w:vertAnchor="text" w:horzAnchor="margin" w:tblpY="124"/>
        <w:tblW w:w="0" w:type="auto"/>
        <w:tblLook w:val="04A0"/>
      </w:tblPr>
      <w:tblGrid>
        <w:gridCol w:w="9271"/>
      </w:tblGrid>
      <w:tr w:rsidR="009C58FB" w:rsidTr="009C58FB">
        <w:tc>
          <w:tcPr>
            <w:tcW w:w="9271" w:type="dxa"/>
          </w:tcPr>
          <w:p w:rsidR="009C58FB" w:rsidRPr="00D12BBB" w:rsidRDefault="009C58FB" w:rsidP="009C58FB">
            <w:pPr>
              <w:rPr>
                <w:rFonts w:eastAsia="MS Mincho"/>
                <w:b/>
                <w:u w:val="single"/>
                <w:lang w:eastAsia="ja-JP"/>
              </w:rPr>
            </w:pPr>
            <w:r w:rsidRPr="004B4CF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9C58FB" w:rsidRPr="00D12BBB" w:rsidRDefault="009C58FB" w:rsidP="009C58FB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Functions that can be supported by one or more signals to be transmitted from the beginning of a discontinuous LAA downlink transmission can include at least one of the following</w:t>
            </w:r>
          </w:p>
          <w:p w:rsidR="009C58FB" w:rsidRPr="00D12BBB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AGC setting</w:t>
            </w:r>
          </w:p>
          <w:p w:rsidR="009C58FB" w:rsidRPr="009115D7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>Channel reservation</w:t>
            </w:r>
          </w:p>
          <w:p w:rsidR="009C58FB" w:rsidRPr="009115D7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 xml:space="preserve">Note: Transmission of the signal(s) may not be required </w:t>
            </w:r>
          </w:p>
          <w:p w:rsidR="009C58FB" w:rsidRPr="009115D7" w:rsidRDefault="009C58FB" w:rsidP="009C58FB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 w:hint="eastAsia"/>
                <w:lang w:eastAsia="ja-JP"/>
              </w:rPr>
              <w:t>At least f</w:t>
            </w:r>
            <w:r w:rsidRPr="009115D7">
              <w:rPr>
                <w:rFonts w:eastAsia="MS Mincho"/>
                <w:lang w:eastAsia="ja-JP"/>
              </w:rPr>
              <w:t xml:space="preserve">unctions that </w:t>
            </w:r>
            <w:r w:rsidRPr="009115D7">
              <w:rPr>
                <w:rFonts w:eastAsia="MS Mincho" w:hint="eastAsia"/>
                <w:lang w:eastAsia="ja-JP"/>
              </w:rPr>
              <w:t xml:space="preserve">may </w:t>
            </w:r>
            <w:r w:rsidRPr="009115D7">
              <w:rPr>
                <w:rFonts w:eastAsia="MS Mincho"/>
                <w:lang w:eastAsia="ja-JP"/>
              </w:rPr>
              <w:t>need to be supported for discontinuous LAA downlink transmission operation by one or more signals include at least one of the following</w:t>
            </w:r>
          </w:p>
          <w:p w:rsidR="009C58FB" w:rsidRPr="00D12BBB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>Detection of the LAA downlink transmission (</w:t>
            </w:r>
            <w:r w:rsidRPr="00FC0F03">
              <w:rPr>
                <w:rFonts w:eastAsia="MS Mincho"/>
                <w:lang w:eastAsia="ja-JP"/>
              </w:rPr>
              <w:t>i</w:t>
            </w:r>
            <w:r w:rsidRPr="00D12BBB">
              <w:rPr>
                <w:rFonts w:eastAsia="MS Mincho"/>
                <w:lang w:eastAsia="ja-JP"/>
              </w:rPr>
              <w:t>ncluding cell identification)</w:t>
            </w:r>
          </w:p>
          <w:p w:rsidR="009C58FB" w:rsidRPr="00D12BBB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Time &amp; frequency synchronization</w:t>
            </w:r>
          </w:p>
          <w:p w:rsidR="009C58FB" w:rsidRPr="000F3C47" w:rsidRDefault="009C58FB" w:rsidP="009C58FB">
            <w:pPr>
              <w:numPr>
                <w:ilvl w:val="1"/>
                <w:numId w:val="39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Other functionalities if necessary</w:t>
            </w:r>
          </w:p>
          <w:p w:rsidR="009C58FB" w:rsidRDefault="009C58FB" w:rsidP="009C58FB">
            <w:pPr>
              <w:numPr>
                <w:ilvl w:val="0"/>
                <w:numId w:val="3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Note that it is not precluded the same signal is used for all above and </w:t>
            </w:r>
            <w:r>
              <w:rPr>
                <w:rFonts w:eastAsia="MS Mincho"/>
                <w:lang w:eastAsia="ja-JP"/>
              </w:rPr>
              <w:t>possibly</w:t>
            </w:r>
            <w:r>
              <w:rPr>
                <w:rFonts w:eastAsia="MS Mincho" w:hint="eastAsia"/>
                <w:lang w:eastAsia="ja-JP"/>
              </w:rPr>
              <w:t xml:space="preserve"> other functions</w:t>
            </w:r>
          </w:p>
          <w:p w:rsidR="009C58FB" w:rsidRDefault="009C58FB" w:rsidP="009C58FB">
            <w:pPr>
              <w:pStyle w:val="a0"/>
            </w:pPr>
            <w:r w:rsidRPr="00D12BBB">
              <w:rPr>
                <w:rFonts w:eastAsia="MS Mincho"/>
              </w:rPr>
              <w:t>The above functionalities can be supported by other methods (including assistance from licensed carrier)</w:t>
            </w:r>
          </w:p>
        </w:tc>
      </w:tr>
    </w:tbl>
    <w:p w:rsidR="009C58FB" w:rsidRDefault="009C58FB" w:rsidP="00C21478">
      <w:pPr>
        <w:pStyle w:val="a0"/>
      </w:pPr>
    </w:p>
    <w:p w:rsidR="00B40B20" w:rsidRDefault="00B40B20" w:rsidP="00C21478">
      <w:pPr>
        <w:pStyle w:val="a0"/>
      </w:pPr>
      <w:r w:rsidRPr="00A2607E">
        <w:rPr>
          <w:rFonts w:hint="eastAsia"/>
        </w:rPr>
        <w:t xml:space="preserve">In this </w:t>
      </w:r>
      <w:r w:rsidRPr="00A2607E">
        <w:t>contribution</w:t>
      </w:r>
      <w:r w:rsidRPr="00A2607E">
        <w:rPr>
          <w:rFonts w:hint="eastAsia"/>
        </w:rPr>
        <w:t xml:space="preserve">, we consider </w:t>
      </w:r>
      <w:r w:rsidRPr="00A2607E">
        <w:t>functionalities</w:t>
      </w:r>
      <w:r w:rsidRPr="00A2607E">
        <w:rPr>
          <w:rFonts w:hint="eastAsia"/>
        </w:rPr>
        <w:t xml:space="preserve"> </w:t>
      </w:r>
      <w:r w:rsidRPr="00A2607E">
        <w:t xml:space="preserve">need to be </w:t>
      </w:r>
      <w:r w:rsidRPr="00A2607E">
        <w:rPr>
          <w:rFonts w:hint="eastAsia"/>
        </w:rPr>
        <w:t xml:space="preserve">supported at the </w:t>
      </w:r>
      <w:r w:rsidRPr="00A2607E">
        <w:t>beginning</w:t>
      </w:r>
      <w:r w:rsidRPr="00A2607E">
        <w:rPr>
          <w:rFonts w:hint="eastAsia"/>
        </w:rPr>
        <w:t xml:space="preserve"> of </w:t>
      </w:r>
      <w:r w:rsidRPr="00A2607E">
        <w:rPr>
          <w:rFonts w:eastAsia="MS Mincho"/>
        </w:rPr>
        <w:t xml:space="preserve">discontinuous </w:t>
      </w:r>
      <w:r w:rsidRPr="00A2607E">
        <w:rPr>
          <w:rFonts w:eastAsia="MS Mincho" w:hint="eastAsia"/>
        </w:rPr>
        <w:t xml:space="preserve">LAA DL </w:t>
      </w:r>
      <w:r w:rsidRPr="00A2607E">
        <w:rPr>
          <w:rFonts w:hint="eastAsia"/>
        </w:rPr>
        <w:t>transmission.</w:t>
      </w:r>
    </w:p>
    <w:p w:rsidR="00C21478" w:rsidRDefault="00D3082B" w:rsidP="00C21478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Considerations on t</w:t>
      </w:r>
      <w:r w:rsidR="00AD2121" w:rsidRPr="00AD2121">
        <w:rPr>
          <w:szCs w:val="20"/>
          <w:lang w:eastAsia="ja-JP"/>
        </w:rPr>
        <w:t>he beginning of DL transmission</w:t>
      </w:r>
    </w:p>
    <w:p w:rsidR="00317E4C" w:rsidRDefault="009C58FB" w:rsidP="00C21478">
      <w:pPr>
        <w:pStyle w:val="a0"/>
      </w:pPr>
      <w:r w:rsidRPr="00A2607E">
        <w:rPr>
          <w:rFonts w:hint="eastAsia"/>
        </w:rPr>
        <w:t>T</w:t>
      </w:r>
      <w:r w:rsidR="00C21478" w:rsidRPr="00A2607E">
        <w:t>he</w:t>
      </w:r>
      <w:r w:rsidR="00C21478" w:rsidRPr="00A2607E">
        <w:rPr>
          <w:rFonts w:hint="eastAsia"/>
        </w:rPr>
        <w:t xml:space="preserve"> LBT</w:t>
      </w:r>
      <w:r w:rsidR="00C21478" w:rsidRPr="00A2607E">
        <w:t xml:space="preserve"> based </w:t>
      </w:r>
      <w:r w:rsidR="007F7D93" w:rsidRPr="00A2607E">
        <w:rPr>
          <w:rFonts w:hint="eastAsia"/>
        </w:rPr>
        <w:t xml:space="preserve">LAA DRS </w:t>
      </w:r>
      <w:r w:rsidR="00C21478" w:rsidRPr="00A2607E">
        <w:t xml:space="preserve">transmission </w:t>
      </w:r>
      <w:r w:rsidR="00C21478" w:rsidRPr="00A2607E">
        <w:rPr>
          <w:rFonts w:hint="eastAsia"/>
        </w:rPr>
        <w:t xml:space="preserve">is </w:t>
      </w:r>
      <w:r w:rsidR="00C21478" w:rsidRPr="00A2607E">
        <w:t>needed in the unlicensed bands; therefore,</w:t>
      </w:r>
      <w:r w:rsidR="00C21478" w:rsidRPr="00A2607E">
        <w:rPr>
          <w:rFonts w:hint="eastAsia"/>
        </w:rPr>
        <w:t xml:space="preserve"> there is a </w:t>
      </w:r>
      <w:r w:rsidR="00C21478" w:rsidRPr="00A2607E">
        <w:t>possibility</w:t>
      </w:r>
      <w:r w:rsidR="00C21478" w:rsidRPr="00A2607E">
        <w:rPr>
          <w:rFonts w:hint="eastAsia"/>
        </w:rPr>
        <w:t xml:space="preserve"> that </w:t>
      </w:r>
      <w:r w:rsidR="00FE41AF" w:rsidRPr="00A2607E">
        <w:t xml:space="preserve">the </w:t>
      </w:r>
      <w:proofErr w:type="spellStart"/>
      <w:r w:rsidR="00C21478" w:rsidRPr="00A2607E">
        <w:rPr>
          <w:rFonts w:hint="eastAsia"/>
        </w:rPr>
        <w:t>eNB</w:t>
      </w:r>
      <w:proofErr w:type="spellEnd"/>
      <w:r w:rsidR="00C21478" w:rsidRPr="00A2607E">
        <w:rPr>
          <w:rFonts w:hint="eastAsia"/>
        </w:rPr>
        <w:t xml:space="preserve"> </w:t>
      </w:r>
      <w:r w:rsidR="00C21478" w:rsidRPr="00A2607E">
        <w:t xml:space="preserve">may not be able to </w:t>
      </w:r>
      <w:r w:rsidR="00C21478" w:rsidRPr="00A2607E">
        <w:rPr>
          <w:rFonts w:hint="eastAsia"/>
        </w:rPr>
        <w:t xml:space="preserve">transmit DRS on the unlicensed band for a long </w:t>
      </w:r>
      <w:r w:rsidR="00C21478" w:rsidRPr="00A2607E">
        <w:t xml:space="preserve">period of </w:t>
      </w:r>
      <w:r w:rsidR="00C21478" w:rsidRPr="00A2607E">
        <w:rPr>
          <w:rFonts w:hint="eastAsia"/>
        </w:rPr>
        <w:t xml:space="preserve">time due to </w:t>
      </w:r>
      <w:r w:rsidR="00C21478" w:rsidRPr="00A2607E">
        <w:t>the presence of other transmissions by the neighboring nodes sharing the same band</w:t>
      </w:r>
      <w:r w:rsidR="00C21478" w:rsidRPr="00A2607E">
        <w:rPr>
          <w:rFonts w:hint="eastAsia"/>
        </w:rPr>
        <w:t xml:space="preserve">. </w:t>
      </w:r>
      <w:r w:rsidR="00317E4C" w:rsidRPr="00A2607E">
        <w:rPr>
          <w:rFonts w:hint="eastAsia"/>
        </w:rPr>
        <w:t>In addition</w:t>
      </w:r>
      <w:r w:rsidR="00C21478" w:rsidRPr="00A2607E">
        <w:t xml:space="preserve">, it </w:t>
      </w:r>
      <w:r w:rsidR="00317E4C" w:rsidRPr="00A2607E">
        <w:rPr>
          <w:rFonts w:hint="eastAsia"/>
        </w:rPr>
        <w:t xml:space="preserve">is </w:t>
      </w:r>
      <w:r w:rsidR="00C21478" w:rsidRPr="00A2607E">
        <w:t xml:space="preserve">also possible due to </w:t>
      </w:r>
      <w:r w:rsidR="00B40B20" w:rsidRPr="00A2607E">
        <w:t xml:space="preserve">the </w:t>
      </w:r>
      <w:r w:rsidR="00C21478" w:rsidRPr="00A2607E">
        <w:t>interference a</w:t>
      </w:r>
      <w:r w:rsidR="00B40B20" w:rsidRPr="00A2607E">
        <w:t>n</w:t>
      </w:r>
      <w:r w:rsidR="00C21478" w:rsidRPr="00A2607E">
        <w:t xml:space="preserve"> UE</w:t>
      </w:r>
      <w:r w:rsidR="00FE41AF" w:rsidRPr="00A2607E">
        <w:t xml:space="preserve"> is</w:t>
      </w:r>
      <w:r w:rsidR="00C21478" w:rsidRPr="00A2607E">
        <w:t xml:space="preserve"> unable to detect/decode some </w:t>
      </w:r>
      <w:r w:rsidR="00B40B20" w:rsidRPr="00A2607E">
        <w:t xml:space="preserve">of the </w:t>
      </w:r>
      <w:r w:rsidR="00C21478" w:rsidRPr="00A2607E">
        <w:t xml:space="preserve">DRS transmissions correctly. </w:t>
      </w:r>
      <w:r w:rsidR="00D660D5" w:rsidRPr="00A2607E">
        <w:rPr>
          <w:rFonts w:hint="eastAsia"/>
        </w:rPr>
        <w:t xml:space="preserve">We think </w:t>
      </w:r>
      <w:r w:rsidR="00B900FE" w:rsidRPr="00A2607E">
        <w:rPr>
          <w:rFonts w:hint="eastAsia"/>
        </w:rPr>
        <w:t>t</w:t>
      </w:r>
      <w:r w:rsidR="00C21478" w:rsidRPr="00A2607E">
        <w:t>his situation forces us to consider providing</w:t>
      </w:r>
      <w:r w:rsidR="00C21478" w:rsidRPr="00A2607E">
        <w:rPr>
          <w:rFonts w:hint="eastAsia"/>
        </w:rPr>
        <w:t xml:space="preserve"> another synchronization signal</w:t>
      </w:r>
      <w:r w:rsidR="00C21478" w:rsidRPr="00A2607E">
        <w:t xml:space="preserve"> within the data transmissions</w:t>
      </w:r>
      <w:r w:rsidR="00C21478" w:rsidRPr="00A2607E">
        <w:rPr>
          <w:rFonts w:hint="eastAsia"/>
        </w:rPr>
        <w:t xml:space="preserve"> in addition </w:t>
      </w:r>
      <w:r w:rsidR="00C21478" w:rsidRPr="00A2607E">
        <w:t>to the</w:t>
      </w:r>
      <w:r w:rsidR="00C21478" w:rsidRPr="00A2607E">
        <w:rPr>
          <w:rFonts w:hint="eastAsia"/>
        </w:rPr>
        <w:t xml:space="preserve"> DRS</w:t>
      </w:r>
      <w:r w:rsidR="00C21478" w:rsidRPr="00A2607E">
        <w:t xml:space="preserve"> transmissions</w:t>
      </w:r>
      <w:r w:rsidR="00C21478" w:rsidRPr="00A2607E">
        <w:rPr>
          <w:rFonts w:hint="eastAsia"/>
        </w:rPr>
        <w:t xml:space="preserve">. One solution is </w:t>
      </w:r>
      <w:r w:rsidR="00C21478" w:rsidRPr="00A2607E">
        <w:t xml:space="preserve">the </w:t>
      </w:r>
      <w:proofErr w:type="spellStart"/>
      <w:r w:rsidR="00C21478" w:rsidRPr="00A2607E">
        <w:rPr>
          <w:rFonts w:hint="eastAsia"/>
        </w:rPr>
        <w:t>eNB</w:t>
      </w:r>
      <w:proofErr w:type="spellEnd"/>
      <w:r w:rsidR="00C21478" w:rsidRPr="00A2607E">
        <w:rPr>
          <w:rFonts w:hint="eastAsia"/>
        </w:rPr>
        <w:t xml:space="preserve"> transmit</w:t>
      </w:r>
      <w:r w:rsidR="00C21478" w:rsidRPr="00A2607E">
        <w:t>s</w:t>
      </w:r>
      <w:r w:rsidR="00C21478" w:rsidRPr="00A2607E">
        <w:rPr>
          <w:rFonts w:hint="eastAsia"/>
        </w:rPr>
        <w:t xml:space="preserve"> the synchronization signal</w:t>
      </w:r>
      <w:r w:rsidR="00C21478" w:rsidRPr="00A2607E">
        <w:t>s</w:t>
      </w:r>
      <w:r w:rsidR="00C21478" w:rsidRPr="00A2607E">
        <w:rPr>
          <w:rFonts w:hint="eastAsia"/>
        </w:rPr>
        <w:t xml:space="preserve"> (LAA sync) </w:t>
      </w:r>
      <w:r w:rsidR="00C21478" w:rsidRPr="00A2607E">
        <w:t>in the symbols located before the</w:t>
      </w:r>
      <w:r w:rsidR="00C21478" w:rsidRPr="00A2607E">
        <w:rPr>
          <w:rFonts w:hint="eastAsia"/>
        </w:rPr>
        <w:t xml:space="preserve"> data</w:t>
      </w:r>
      <w:r w:rsidR="00C21478" w:rsidRPr="00A2607E">
        <w:t xml:space="preserve"> region</w:t>
      </w:r>
      <w:r w:rsidR="00C21478" w:rsidRPr="00A2607E">
        <w:rPr>
          <w:rFonts w:hint="eastAsia"/>
        </w:rPr>
        <w:t xml:space="preserve"> (e.g., the first symbols of a </w:t>
      </w:r>
      <w:proofErr w:type="spellStart"/>
      <w:r w:rsidR="00C21478" w:rsidRPr="00A2607E">
        <w:rPr>
          <w:rFonts w:hint="eastAsia"/>
        </w:rPr>
        <w:t>subframe</w:t>
      </w:r>
      <w:proofErr w:type="spellEnd"/>
      <w:r w:rsidR="00C21478" w:rsidRPr="00A2607E">
        <w:rPr>
          <w:rFonts w:hint="eastAsia"/>
        </w:rPr>
        <w:t>)</w:t>
      </w:r>
      <w:r w:rsidR="00C21478" w:rsidRPr="00A2607E">
        <w:t>. This approach is very similar to the</w:t>
      </w:r>
      <w:r w:rsidR="00C21478" w:rsidRPr="00A2607E">
        <w:rPr>
          <w:rFonts w:hint="eastAsia"/>
        </w:rPr>
        <w:t xml:space="preserve"> D2D synchronization signal</w:t>
      </w:r>
      <w:r w:rsidR="00C21478" w:rsidRPr="00A2607E">
        <w:t xml:space="preserve"> design</w:t>
      </w:r>
      <w:r w:rsidR="00C21478" w:rsidRPr="00A2607E">
        <w:rPr>
          <w:rFonts w:hint="eastAsia"/>
        </w:rPr>
        <w:t xml:space="preserve">. </w:t>
      </w:r>
      <w:r w:rsidR="002073E0" w:rsidRPr="00A2607E">
        <w:rPr>
          <w:rFonts w:hint="eastAsia"/>
          <w:szCs w:val="20"/>
        </w:rPr>
        <w:t>F</w:t>
      </w:r>
      <w:r w:rsidR="002073E0" w:rsidRPr="00A2607E">
        <w:rPr>
          <w:szCs w:val="20"/>
        </w:rPr>
        <w:t>ine time/frequency estimation</w:t>
      </w:r>
      <w:r w:rsidR="002073E0" w:rsidRPr="00A2607E">
        <w:rPr>
          <w:rFonts w:hint="eastAsia"/>
          <w:szCs w:val="20"/>
        </w:rPr>
        <w:t xml:space="preserve"> </w:t>
      </w:r>
      <w:r w:rsidR="00B40B20" w:rsidRPr="00A2607E">
        <w:rPr>
          <w:szCs w:val="20"/>
        </w:rPr>
        <w:t xml:space="preserve">can be performed if synchronization channels are </w:t>
      </w:r>
      <w:r w:rsidR="002073E0" w:rsidRPr="00A2607E">
        <w:rPr>
          <w:rFonts w:hint="eastAsia"/>
          <w:szCs w:val="20"/>
        </w:rPr>
        <w:t xml:space="preserve">placed at the </w:t>
      </w:r>
      <w:r w:rsidR="002073E0" w:rsidRPr="00A2607E">
        <w:rPr>
          <w:szCs w:val="20"/>
        </w:rPr>
        <w:t>beginning</w:t>
      </w:r>
      <w:r w:rsidR="002073E0" w:rsidRPr="00A2607E">
        <w:rPr>
          <w:rFonts w:hint="eastAsia"/>
          <w:szCs w:val="20"/>
        </w:rPr>
        <w:t xml:space="preserve"> of the data burst. If </w:t>
      </w:r>
      <w:r w:rsidR="00D660D5" w:rsidRPr="00A2607E">
        <w:rPr>
          <w:rFonts w:hint="eastAsia"/>
          <w:szCs w:val="20"/>
        </w:rPr>
        <w:t xml:space="preserve">DRS </w:t>
      </w:r>
      <w:r w:rsidR="002073E0" w:rsidRPr="00A2607E">
        <w:rPr>
          <w:rFonts w:hint="eastAsia"/>
          <w:szCs w:val="20"/>
        </w:rPr>
        <w:t>synchronization is not enough to decode the data,</w:t>
      </w:r>
      <w:r w:rsidR="00B40B20" w:rsidRPr="00A2607E">
        <w:rPr>
          <w:szCs w:val="20"/>
        </w:rPr>
        <w:t xml:space="preserve"> the above will be</w:t>
      </w:r>
      <w:r w:rsidR="003C5D4D">
        <w:rPr>
          <w:rFonts w:hint="eastAsia"/>
          <w:szCs w:val="20"/>
        </w:rPr>
        <w:t xml:space="preserve"> </w:t>
      </w:r>
      <w:r w:rsidR="002073E0" w:rsidRPr="00A2607E">
        <w:rPr>
          <w:rFonts w:hint="eastAsia"/>
          <w:szCs w:val="20"/>
        </w:rPr>
        <w:t>very helpful to achieve synchronization at the beginning</w:t>
      </w:r>
      <w:r w:rsidR="00B40B20" w:rsidRPr="00A2607E">
        <w:rPr>
          <w:szCs w:val="20"/>
        </w:rPr>
        <w:t xml:space="preserve"> of the data burst</w:t>
      </w:r>
      <w:r w:rsidR="002073E0" w:rsidRPr="00A2607E">
        <w:rPr>
          <w:rFonts w:hint="eastAsia"/>
          <w:szCs w:val="20"/>
        </w:rPr>
        <w:t xml:space="preserve">. </w:t>
      </w:r>
      <w:r w:rsidR="00C21478" w:rsidRPr="00A2607E">
        <w:rPr>
          <w:rFonts w:hint="eastAsia"/>
        </w:rPr>
        <w:t>U</w:t>
      </w:r>
      <w:r w:rsidR="00C21478">
        <w:rPr>
          <w:rFonts w:hint="eastAsia"/>
        </w:rPr>
        <w:t xml:space="preserve">E </w:t>
      </w:r>
      <w:r w:rsidR="00B40B20">
        <w:t xml:space="preserve">can </w:t>
      </w:r>
      <w:r w:rsidR="00C21478">
        <w:rPr>
          <w:rFonts w:hint="eastAsia"/>
        </w:rPr>
        <w:t xml:space="preserve">achieve </w:t>
      </w:r>
      <w:r w:rsidR="00C21478">
        <w:t xml:space="preserve">a </w:t>
      </w:r>
      <w:r w:rsidR="00C21478">
        <w:rPr>
          <w:rFonts w:hint="eastAsia"/>
        </w:rPr>
        <w:t>c</w:t>
      </w:r>
      <w:r w:rsidR="00C21478" w:rsidRPr="003E3DBC">
        <w:t>oarse synchronization</w:t>
      </w:r>
      <w:r w:rsidR="00C21478">
        <w:rPr>
          <w:rFonts w:hint="eastAsia"/>
        </w:rPr>
        <w:t xml:space="preserve"> </w:t>
      </w:r>
      <w:r w:rsidR="00C21478">
        <w:t>using the</w:t>
      </w:r>
      <w:r w:rsidR="00C21478">
        <w:rPr>
          <w:rFonts w:hint="eastAsia"/>
        </w:rPr>
        <w:t xml:space="preserve"> DRS and achieve fine</w:t>
      </w:r>
      <w:r w:rsidR="00C21478">
        <w:t>r</w:t>
      </w:r>
      <w:r w:rsidR="00C21478">
        <w:rPr>
          <w:rFonts w:hint="eastAsia"/>
        </w:rPr>
        <w:t xml:space="preserve"> </w:t>
      </w:r>
      <w:r w:rsidR="00C21478">
        <w:t>frequency</w:t>
      </w:r>
      <w:r w:rsidR="00C21478">
        <w:rPr>
          <w:rFonts w:hint="eastAsia"/>
        </w:rPr>
        <w:t xml:space="preserve">/time </w:t>
      </w:r>
      <w:r w:rsidR="00FE41AF">
        <w:t xml:space="preserve">tuning </w:t>
      </w:r>
      <w:r w:rsidR="00C21478">
        <w:t>using the above</w:t>
      </w:r>
      <w:r w:rsidR="00C21478">
        <w:rPr>
          <w:rFonts w:hint="eastAsia"/>
        </w:rPr>
        <w:t xml:space="preserve"> LAA sync. AGC setting </w:t>
      </w:r>
      <w:r w:rsidR="00C21478">
        <w:t>is</w:t>
      </w:r>
      <w:r w:rsidR="00317E4C">
        <w:rPr>
          <w:rFonts w:hint="eastAsia"/>
        </w:rPr>
        <w:t xml:space="preserve"> also</w:t>
      </w:r>
      <w:r w:rsidR="00C21478">
        <w:t xml:space="preserve"> performed based on the</w:t>
      </w:r>
      <w:r w:rsidR="00C21478">
        <w:rPr>
          <w:rFonts w:hint="eastAsia"/>
        </w:rPr>
        <w:t xml:space="preserve"> </w:t>
      </w:r>
      <w:r w:rsidR="00C21478" w:rsidRPr="0026154B">
        <w:rPr>
          <w:rFonts w:hint="eastAsia"/>
        </w:rPr>
        <w:t>LAA sync</w:t>
      </w:r>
      <w:r w:rsidR="00C21478">
        <w:t>.</w:t>
      </w:r>
      <w:r w:rsidR="002073E0">
        <w:rPr>
          <w:rFonts w:hint="eastAsia"/>
        </w:rPr>
        <w:t xml:space="preserve"> </w:t>
      </w:r>
    </w:p>
    <w:p w:rsidR="00C57063" w:rsidRDefault="00C57063" w:rsidP="00C57063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FE41AF" w:rsidRPr="003C5D4D" w:rsidRDefault="00FE41AF" w:rsidP="00FE41AF">
      <w:pPr>
        <w:pStyle w:val="a0"/>
        <w:rPr>
          <w:b/>
        </w:rPr>
      </w:pPr>
      <w:r w:rsidRPr="003C5D4D">
        <w:rPr>
          <w:rFonts w:hint="eastAsia"/>
          <w:b/>
        </w:rPr>
        <w:t>C</w:t>
      </w:r>
      <w:r w:rsidRPr="003C5D4D">
        <w:rPr>
          <w:b/>
        </w:rPr>
        <w:t>oarse synchronization</w:t>
      </w:r>
      <w:r w:rsidRPr="003C5D4D">
        <w:rPr>
          <w:rFonts w:hint="eastAsia"/>
          <w:b/>
        </w:rPr>
        <w:t xml:space="preserve"> should be supported by LAA DRS. </w:t>
      </w:r>
      <w:r w:rsidRPr="003C5D4D">
        <w:rPr>
          <w:rFonts w:hint="eastAsia"/>
          <w:b/>
          <w:szCs w:val="20"/>
        </w:rPr>
        <w:t>F</w:t>
      </w:r>
      <w:r w:rsidRPr="003C5D4D">
        <w:rPr>
          <w:b/>
          <w:szCs w:val="20"/>
        </w:rPr>
        <w:t xml:space="preserve">ine time/frequency tuning provided by the LAA sync </w:t>
      </w:r>
      <w:r w:rsidRPr="003C5D4D">
        <w:rPr>
          <w:rFonts w:hint="eastAsia"/>
          <w:b/>
          <w:szCs w:val="20"/>
        </w:rPr>
        <w:t xml:space="preserve">should be supported at the </w:t>
      </w:r>
      <w:r w:rsidRPr="003C5D4D">
        <w:rPr>
          <w:b/>
          <w:szCs w:val="20"/>
        </w:rPr>
        <w:t>beginning</w:t>
      </w:r>
      <w:r w:rsidRPr="003C5D4D">
        <w:rPr>
          <w:rFonts w:hint="eastAsia"/>
          <w:b/>
          <w:szCs w:val="20"/>
        </w:rPr>
        <w:t xml:space="preserve"> of the data burst.</w:t>
      </w:r>
    </w:p>
    <w:p w:rsidR="001F748E" w:rsidRPr="003C5D4D" w:rsidRDefault="001F748E" w:rsidP="00C21478">
      <w:pPr>
        <w:pStyle w:val="a0"/>
      </w:pPr>
    </w:p>
    <w:p w:rsidR="00C21478" w:rsidRDefault="00D660D5" w:rsidP="00C21478">
      <w:pPr>
        <w:pStyle w:val="a0"/>
      </w:pPr>
      <w:r w:rsidRPr="003C5D4D">
        <w:rPr>
          <w:rFonts w:hint="eastAsia"/>
        </w:rPr>
        <w:t xml:space="preserve">In </w:t>
      </w:r>
      <w:r w:rsidRPr="003C5D4D">
        <w:t>addition</w:t>
      </w:r>
      <w:r w:rsidRPr="003C5D4D">
        <w:rPr>
          <w:rFonts w:hint="eastAsia"/>
        </w:rPr>
        <w:t>, w</w:t>
      </w:r>
      <w:r w:rsidR="00C21478" w:rsidRPr="003C5D4D">
        <w:rPr>
          <w:rFonts w:hint="eastAsia"/>
        </w:rPr>
        <w:t xml:space="preserve">e propose the </w:t>
      </w:r>
      <w:r w:rsidR="00C21478" w:rsidRPr="003C5D4D">
        <w:t>current</w:t>
      </w:r>
      <w:r w:rsidR="00715040" w:rsidRPr="003C5D4D">
        <w:rPr>
          <w:rFonts w:hint="eastAsia"/>
        </w:rPr>
        <w:t xml:space="preserve"> p</w:t>
      </w:r>
      <w:r w:rsidR="00C21478" w:rsidRPr="003C5D4D">
        <w:rPr>
          <w:rFonts w:hint="eastAsia"/>
        </w:rPr>
        <w:t xml:space="preserve">hysical control channel </w:t>
      </w:r>
      <w:r w:rsidR="00C21478" w:rsidRPr="003C5D4D">
        <w:t>re</w:t>
      </w:r>
      <w:r w:rsidR="00C21478" w:rsidRPr="003C5D4D">
        <w:rPr>
          <w:rFonts w:hint="eastAsia"/>
        </w:rPr>
        <w:t>gi</w:t>
      </w:r>
      <w:r w:rsidR="00C21478" w:rsidRPr="003C5D4D">
        <w:t>on</w:t>
      </w:r>
      <w:r w:rsidR="00C21478" w:rsidRPr="003C5D4D">
        <w:rPr>
          <w:rFonts w:hint="eastAsia"/>
        </w:rPr>
        <w:t xml:space="preserve">s should be replaced by LAA sync. The </w:t>
      </w:r>
      <w:r w:rsidR="00C21478" w:rsidRPr="003C5D4D">
        <w:t>number of</w:t>
      </w:r>
      <w:r w:rsidR="00C21478" w:rsidRPr="003C5D4D">
        <w:rPr>
          <w:rFonts w:hint="eastAsia"/>
        </w:rPr>
        <w:t xml:space="preserve"> resource element</w:t>
      </w:r>
      <w:r w:rsidR="00C21478" w:rsidRPr="003C5D4D">
        <w:t xml:space="preserve">s used to transmit </w:t>
      </w:r>
      <w:r w:rsidR="00C21478" w:rsidRPr="003C5D4D">
        <w:rPr>
          <w:rFonts w:hint="eastAsia"/>
        </w:rPr>
        <w:t>Physical control channels</w:t>
      </w:r>
      <w:r w:rsidR="00C21478" w:rsidRPr="003C5D4D" w:rsidDel="00577A0D">
        <w:rPr>
          <w:rFonts w:hint="eastAsia"/>
        </w:rPr>
        <w:t xml:space="preserve"> </w:t>
      </w:r>
      <w:r w:rsidR="00C21478" w:rsidRPr="003C5D4D">
        <w:rPr>
          <w:rFonts w:hint="eastAsia"/>
        </w:rPr>
        <w:t xml:space="preserve">is changed </w:t>
      </w:r>
      <w:r w:rsidR="00C21478" w:rsidRPr="003C5D4D">
        <w:t>according to</w:t>
      </w:r>
      <w:r w:rsidR="00FE41AF" w:rsidRPr="003C5D4D">
        <w:t>,</w:t>
      </w:r>
      <w:r w:rsidR="00C21478" w:rsidRPr="003C5D4D">
        <w:rPr>
          <w:rFonts w:hint="eastAsia"/>
        </w:rPr>
        <w:t xml:space="preserve"> </w:t>
      </w:r>
      <w:r w:rsidR="00FE41AF" w:rsidRPr="003C5D4D">
        <w:t xml:space="preserve">for example, </w:t>
      </w:r>
      <w:r w:rsidR="00C21478" w:rsidRPr="003C5D4D">
        <w:rPr>
          <w:rFonts w:hint="eastAsia"/>
        </w:rPr>
        <w:t>the number of UE</w:t>
      </w:r>
      <w:r w:rsidR="00C21478" w:rsidRPr="003C5D4D">
        <w:t>s</w:t>
      </w:r>
      <w:r w:rsidR="00C21478" w:rsidRPr="003C5D4D">
        <w:rPr>
          <w:rFonts w:hint="eastAsia"/>
        </w:rPr>
        <w:t xml:space="preserve"> scheduled in the </w:t>
      </w:r>
      <w:proofErr w:type="spellStart"/>
      <w:r w:rsidR="00C21478" w:rsidRPr="003C5D4D">
        <w:rPr>
          <w:rFonts w:hint="eastAsia"/>
        </w:rPr>
        <w:t>subframe</w:t>
      </w:r>
      <w:proofErr w:type="spellEnd"/>
      <w:r w:rsidR="00C21478" w:rsidRPr="003C5D4D">
        <w:rPr>
          <w:rFonts w:hint="eastAsia"/>
        </w:rPr>
        <w:t>.</w:t>
      </w:r>
      <w:r w:rsidR="00C21478" w:rsidRPr="003C5D4D">
        <w:t xml:space="preserve"> In case of low-traffic conditions it is possible </w:t>
      </w:r>
      <w:r w:rsidR="00C21478" w:rsidRPr="003C5D4D">
        <w:rPr>
          <w:rFonts w:hint="eastAsia"/>
        </w:rPr>
        <w:t xml:space="preserve">Physical control channel </w:t>
      </w:r>
      <w:r w:rsidR="00C21478" w:rsidRPr="003C5D4D">
        <w:t>region is not fully occupied result</w:t>
      </w:r>
      <w:r w:rsidR="00B40B20" w:rsidRPr="003C5D4D">
        <w:t>ing</w:t>
      </w:r>
      <w:r w:rsidR="00C21478" w:rsidRPr="003C5D4D">
        <w:t xml:space="preserve"> in low resource element density </w:t>
      </w:r>
      <w:r w:rsidR="00C21478" w:rsidRPr="003C5D4D">
        <w:rPr>
          <w:rFonts w:hint="eastAsia"/>
        </w:rPr>
        <w:t>and consequent</w:t>
      </w:r>
      <w:r w:rsidR="00FE41AF" w:rsidRPr="003C5D4D">
        <w:t>ly</w:t>
      </w:r>
      <w:r w:rsidR="00C21478" w:rsidRPr="003C5D4D">
        <w:rPr>
          <w:rFonts w:hint="eastAsia"/>
        </w:rPr>
        <w:t xml:space="preserve"> low tran</w:t>
      </w:r>
      <w:r w:rsidR="00B900FE" w:rsidRPr="003C5D4D">
        <w:rPr>
          <w:rFonts w:hint="eastAsia"/>
        </w:rPr>
        <w:t xml:space="preserve">smit power over the OFDM symbol, </w:t>
      </w:r>
      <w:r w:rsidR="00FE41AF" w:rsidRPr="003C5D4D">
        <w:t xml:space="preserve">which could </w:t>
      </w:r>
      <w:r w:rsidR="00C21478" w:rsidRPr="003C5D4D">
        <w:t>result in higher miss-detection by the neighboring nodes.</w:t>
      </w:r>
      <w:r w:rsidR="00C21478">
        <w:t xml:space="preserve"> </w:t>
      </w:r>
      <w:r w:rsidR="009115D7">
        <w:t>As a consequence</w:t>
      </w:r>
      <w:r w:rsidR="00C21478">
        <w:t xml:space="preserve"> </w:t>
      </w:r>
      <w:r w:rsidR="003059E9">
        <w:t>higher number of</w:t>
      </w:r>
      <w:r w:rsidR="00C21478">
        <w:rPr>
          <w:rFonts w:hint="eastAsia"/>
        </w:rPr>
        <w:t xml:space="preserve"> collisions</w:t>
      </w:r>
      <w:r w:rsidR="00C21478">
        <w:t xml:space="preserve"> </w:t>
      </w:r>
      <w:r w:rsidR="00B40B20">
        <w:t xml:space="preserve">would occur </w:t>
      </w:r>
      <w:r w:rsidR="00C21478">
        <w:t xml:space="preserve">as the neighboring nodes may assume the channel is available for their respective transmissions. </w:t>
      </w:r>
      <w:r w:rsidR="00C21478">
        <w:rPr>
          <w:rFonts w:hint="eastAsia"/>
        </w:rPr>
        <w:t xml:space="preserve">To </w:t>
      </w:r>
      <w:r w:rsidR="00C21478">
        <w:t>avoid</w:t>
      </w:r>
      <w:r w:rsidR="00C21478">
        <w:rPr>
          <w:rFonts w:hint="eastAsia"/>
        </w:rPr>
        <w:t xml:space="preserve"> the</w:t>
      </w:r>
      <w:r w:rsidR="00B40B20">
        <w:t>se</w:t>
      </w:r>
      <w:r w:rsidR="00C21478">
        <w:rPr>
          <w:rFonts w:hint="eastAsia"/>
        </w:rPr>
        <w:t xml:space="preserve"> collisions, we propose Physical control channels </w:t>
      </w:r>
      <w:r w:rsidR="00C21478">
        <w:rPr>
          <w:rFonts w:hint="eastAsia"/>
        </w:rPr>
        <w:lastRenderedPageBreak/>
        <w:t xml:space="preserve">should be </w:t>
      </w:r>
      <w:r w:rsidR="00C21478">
        <w:t>removed from</w:t>
      </w:r>
      <w:r w:rsidR="00C21478">
        <w:rPr>
          <w:rFonts w:hint="eastAsia"/>
        </w:rPr>
        <w:t xml:space="preserve"> the unlicensed band</w:t>
      </w:r>
      <w:r w:rsidR="00C21478">
        <w:t xml:space="preserve"> transmissions</w:t>
      </w:r>
      <w:r w:rsidR="00C21478">
        <w:rPr>
          <w:rFonts w:hint="eastAsia"/>
        </w:rPr>
        <w:t xml:space="preserve"> and </w:t>
      </w:r>
      <w:r w:rsidR="00FE41AF">
        <w:t xml:space="preserve">the </w:t>
      </w:r>
      <w:r w:rsidR="00C21478">
        <w:rPr>
          <w:rFonts w:hint="eastAsia"/>
        </w:rPr>
        <w:t xml:space="preserve">LAA sync should be transmitted </w:t>
      </w:r>
      <w:r w:rsidR="00C21478">
        <w:t xml:space="preserve">as a replacement. </w:t>
      </w:r>
    </w:p>
    <w:p w:rsidR="00C21478" w:rsidRDefault="00C21478" w:rsidP="00C21478">
      <w:pPr>
        <w:pStyle w:val="a0"/>
        <w:jc w:val="center"/>
      </w:pPr>
      <w:r>
        <w:rPr>
          <w:noProof/>
        </w:rPr>
        <w:drawing>
          <wp:inline distT="0" distB="0" distL="0" distR="0">
            <wp:extent cx="2306847" cy="2285863"/>
            <wp:effectExtent l="1905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739" cy="2287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2323861" cy="2287097"/>
            <wp:effectExtent l="19050" t="0" r="239" b="0"/>
            <wp:docPr id="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703" cy="228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478" w:rsidRDefault="00130A18" w:rsidP="00C21478">
      <w:pPr>
        <w:pStyle w:val="a0"/>
        <w:jc w:val="center"/>
      </w:pPr>
      <w:r>
        <w:rPr>
          <w:rFonts w:hint="eastAsia"/>
        </w:rPr>
        <w:t>Figure 1</w:t>
      </w:r>
      <w:r w:rsidR="00C21478">
        <w:rPr>
          <w:rFonts w:hint="eastAsia"/>
        </w:rPr>
        <w:t xml:space="preserve">: </w:t>
      </w:r>
      <w:r w:rsidR="00C21478" w:rsidRPr="00614B9E">
        <w:t>Existing channel mapping (left) / Example of proposing channel mapping (right)</w:t>
      </w:r>
    </w:p>
    <w:p w:rsidR="00EA18C4" w:rsidRDefault="00EA18C4" w:rsidP="00EA18C4">
      <w:pPr>
        <w:pStyle w:val="a0"/>
      </w:pPr>
    </w:p>
    <w:p w:rsidR="0048660F" w:rsidRPr="003C5D4D" w:rsidRDefault="0048660F" w:rsidP="0048660F">
      <w:pPr>
        <w:pStyle w:val="StatementHeading"/>
        <w:rPr>
          <w:lang w:eastAsia="ja-JP"/>
        </w:rPr>
      </w:pPr>
      <w:r w:rsidRPr="003C5D4D">
        <w:rPr>
          <w:lang w:eastAsia="ja-JP"/>
        </w:rPr>
        <w:t xml:space="preserve">Proposal </w:t>
      </w:r>
      <w:r w:rsidR="00640894" w:rsidRPr="003C5D4D">
        <w:rPr>
          <w:rFonts w:eastAsiaTheme="minorEastAsia" w:hint="eastAsia"/>
          <w:lang w:eastAsia="ja-JP"/>
        </w:rPr>
        <w:t>2</w:t>
      </w:r>
      <w:r w:rsidRPr="003C5D4D">
        <w:rPr>
          <w:lang w:eastAsia="ja-JP"/>
        </w:rPr>
        <w:t>:</w:t>
      </w:r>
    </w:p>
    <w:p w:rsidR="0048660F" w:rsidRPr="00614B9E" w:rsidRDefault="0048660F" w:rsidP="0048660F">
      <w:pPr>
        <w:pStyle w:val="a0"/>
        <w:rPr>
          <w:b/>
        </w:rPr>
      </w:pPr>
      <w:r w:rsidRPr="003C5D4D">
        <w:rPr>
          <w:rFonts w:hint="eastAsia"/>
          <w:b/>
        </w:rPr>
        <w:t xml:space="preserve">The </w:t>
      </w:r>
      <w:r w:rsidRPr="003C5D4D">
        <w:rPr>
          <w:b/>
        </w:rPr>
        <w:t>current</w:t>
      </w:r>
      <w:r w:rsidRPr="003C5D4D">
        <w:rPr>
          <w:rFonts w:hint="eastAsia"/>
          <w:b/>
        </w:rPr>
        <w:t xml:space="preserve"> Physical control channels </w:t>
      </w:r>
      <w:r w:rsidRPr="003C5D4D">
        <w:rPr>
          <w:b/>
        </w:rPr>
        <w:t>re</w:t>
      </w:r>
      <w:r w:rsidRPr="003C5D4D">
        <w:rPr>
          <w:rFonts w:hint="eastAsia"/>
          <w:b/>
        </w:rPr>
        <w:t>gi</w:t>
      </w:r>
      <w:r w:rsidRPr="003C5D4D">
        <w:rPr>
          <w:b/>
        </w:rPr>
        <w:t>on</w:t>
      </w:r>
      <w:r w:rsidRPr="003C5D4D">
        <w:rPr>
          <w:rFonts w:hint="eastAsia"/>
          <w:b/>
        </w:rPr>
        <w:t xml:space="preserve"> should be replaced by </w:t>
      </w:r>
      <w:r w:rsidR="00FE41AF" w:rsidRPr="003C5D4D">
        <w:rPr>
          <w:b/>
        </w:rPr>
        <w:t xml:space="preserve">the </w:t>
      </w:r>
      <w:r w:rsidRPr="003C5D4D">
        <w:rPr>
          <w:rFonts w:hint="eastAsia"/>
          <w:b/>
        </w:rPr>
        <w:t>LAA sync.</w:t>
      </w:r>
    </w:p>
    <w:p w:rsidR="00B62F8F" w:rsidRDefault="00B62F8F">
      <w:pPr>
        <w:pStyle w:val="a0"/>
      </w:pPr>
    </w:p>
    <w:p w:rsidR="005845DD" w:rsidRPr="003F1E79" w:rsidRDefault="009D5CEB" w:rsidP="005845DD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Broadcast channel for </w:t>
      </w:r>
      <w:r w:rsidRPr="009D5CEB">
        <w:rPr>
          <w:szCs w:val="20"/>
          <w:lang w:eastAsia="ja-JP"/>
        </w:rPr>
        <w:t>resource allocation</w:t>
      </w:r>
      <w:r>
        <w:rPr>
          <w:rFonts w:hint="eastAsia"/>
          <w:szCs w:val="20"/>
          <w:lang w:eastAsia="ja-JP"/>
        </w:rPr>
        <w:t xml:space="preserve"> information</w:t>
      </w:r>
    </w:p>
    <w:p w:rsidR="005845DD" w:rsidRPr="001C3096" w:rsidRDefault="009E7644" w:rsidP="005845DD">
      <w:pPr>
        <w:pStyle w:val="a0"/>
      </w:pPr>
      <w:r w:rsidRPr="00220D2A">
        <w:rPr>
          <w:rFonts w:hint="eastAsia"/>
        </w:rPr>
        <w:t>I</w:t>
      </w:r>
      <w:r w:rsidR="005845DD" w:rsidRPr="00220D2A">
        <w:rPr>
          <w:rFonts w:hint="eastAsia"/>
        </w:rPr>
        <w:t xml:space="preserve">f </w:t>
      </w:r>
      <w:r w:rsidR="005845DD" w:rsidRPr="00220D2A">
        <w:t xml:space="preserve">the </w:t>
      </w:r>
      <w:r w:rsidR="005845DD" w:rsidRPr="00220D2A">
        <w:rPr>
          <w:rFonts w:hint="eastAsia"/>
        </w:rPr>
        <w:t xml:space="preserve">LAA cell </w:t>
      </w:r>
      <w:r w:rsidR="005845DD" w:rsidRPr="00220D2A">
        <w:t xml:space="preserve">is aware of </w:t>
      </w:r>
      <w:r w:rsidR="005845DD" w:rsidRPr="00220D2A">
        <w:rPr>
          <w:rFonts w:hint="eastAsia"/>
        </w:rPr>
        <w:t>the</w:t>
      </w:r>
      <w:r w:rsidR="005845DD" w:rsidRPr="00220D2A">
        <w:t xml:space="preserve"> data transmission duration of the</w:t>
      </w:r>
      <w:r w:rsidR="005845DD" w:rsidRPr="00220D2A">
        <w:rPr>
          <w:rFonts w:hint="eastAsia"/>
        </w:rPr>
        <w:t xml:space="preserve"> other LAA cell</w:t>
      </w:r>
      <w:r w:rsidR="005845DD" w:rsidRPr="00220D2A">
        <w:t xml:space="preserve"> then </w:t>
      </w:r>
      <w:proofErr w:type="spellStart"/>
      <w:r w:rsidR="005845DD" w:rsidRPr="00220D2A">
        <w:t>eNB</w:t>
      </w:r>
      <w:proofErr w:type="spellEnd"/>
      <w:r w:rsidR="005845DD" w:rsidRPr="00220D2A">
        <w:t xml:space="preserve"> can </w:t>
      </w:r>
      <w:r w:rsidR="005845DD" w:rsidRPr="00220D2A">
        <w:rPr>
          <w:rFonts w:hint="eastAsia"/>
        </w:rPr>
        <w:t>suspend</w:t>
      </w:r>
      <w:r w:rsidR="005845DD" w:rsidRPr="00220D2A">
        <w:t xml:space="preserve"> LBT</w:t>
      </w:r>
      <w:r w:rsidR="005845DD" w:rsidRPr="00220D2A">
        <w:rPr>
          <w:rFonts w:hint="eastAsia"/>
        </w:rPr>
        <w:t xml:space="preserve"> during that duration. Therefore, we propose RAN1 should study if </w:t>
      </w:r>
      <w:r w:rsidR="005845DD" w:rsidRPr="00220D2A">
        <w:rPr>
          <w:rFonts w:hint="eastAsia"/>
          <w:bCs/>
          <w:szCs w:val="20"/>
        </w:rPr>
        <w:t xml:space="preserve">some level of </w:t>
      </w:r>
      <w:r w:rsidR="005845DD" w:rsidRPr="00220D2A">
        <w:rPr>
          <w:rFonts w:hint="eastAsia"/>
          <w:szCs w:val="20"/>
        </w:rPr>
        <w:t>resource allocation information on the u</w:t>
      </w:r>
      <w:r w:rsidR="005845DD" w:rsidRPr="00220D2A">
        <w:rPr>
          <w:szCs w:val="20"/>
        </w:rPr>
        <w:t>nlicensed spectrum should be broadcasted</w:t>
      </w:r>
      <w:r w:rsidR="005845DD" w:rsidRPr="00220D2A">
        <w:rPr>
          <w:rFonts w:hint="eastAsia"/>
          <w:szCs w:val="20"/>
        </w:rPr>
        <w:t xml:space="preserve"> as well. This information should be conveyed over </w:t>
      </w:r>
      <w:r w:rsidR="009D5CEB" w:rsidRPr="00220D2A">
        <w:rPr>
          <w:rFonts w:hint="eastAsia"/>
          <w:szCs w:val="20"/>
        </w:rPr>
        <w:t xml:space="preserve">initial signal </w:t>
      </w:r>
      <w:r w:rsidR="005845DD" w:rsidRPr="00220D2A">
        <w:rPr>
          <w:szCs w:val="20"/>
        </w:rPr>
        <w:t>located at the beginning of the data burst.</w:t>
      </w:r>
      <w:r w:rsidR="005845DD">
        <w:rPr>
          <w:rFonts w:hint="eastAsia"/>
          <w:szCs w:val="20"/>
        </w:rPr>
        <w:t xml:space="preserve"> </w:t>
      </w:r>
      <w:r w:rsidR="005845DD" w:rsidRPr="003F1E79">
        <w:rPr>
          <w:szCs w:val="20"/>
        </w:rPr>
        <w:t xml:space="preserve">This </w:t>
      </w:r>
      <w:r w:rsidR="00220D2A">
        <w:rPr>
          <w:rFonts w:hint="eastAsia"/>
          <w:szCs w:val="20"/>
        </w:rPr>
        <w:t>signal</w:t>
      </w:r>
      <w:r w:rsidR="005845DD" w:rsidRPr="003F1E79">
        <w:rPr>
          <w:rFonts w:hint="eastAsia"/>
          <w:szCs w:val="20"/>
        </w:rPr>
        <w:t xml:space="preserve"> </w:t>
      </w:r>
      <w:r w:rsidR="005845DD">
        <w:rPr>
          <w:szCs w:val="20"/>
        </w:rPr>
        <w:t>is</w:t>
      </w:r>
      <w:r w:rsidR="005845DD" w:rsidRPr="003F1E79">
        <w:rPr>
          <w:rFonts w:hint="eastAsia"/>
          <w:szCs w:val="20"/>
        </w:rPr>
        <w:t xml:space="preserve"> read by</w:t>
      </w:r>
      <w:r w:rsidR="005845DD" w:rsidRPr="003F1E79">
        <w:rPr>
          <w:szCs w:val="20"/>
        </w:rPr>
        <w:t xml:space="preserve"> the neighboring</w:t>
      </w:r>
      <w:r w:rsidR="005845DD" w:rsidRPr="003F1E79">
        <w:rPr>
          <w:rFonts w:hint="eastAsia"/>
          <w:szCs w:val="20"/>
        </w:rPr>
        <w:t xml:space="preserve"> LAA cells </w:t>
      </w:r>
      <w:r w:rsidR="005845DD" w:rsidRPr="003F1E79">
        <w:rPr>
          <w:szCs w:val="20"/>
        </w:rPr>
        <w:t xml:space="preserve">to obtain </w:t>
      </w:r>
      <w:r w:rsidR="005845DD" w:rsidRPr="003F1E79">
        <w:rPr>
          <w:rFonts w:hint="eastAsia"/>
        </w:rPr>
        <w:t>resource</w:t>
      </w:r>
      <w:r w:rsidR="005845DD" w:rsidRPr="003F1E79">
        <w:t xml:space="preserve"> usage information </w:t>
      </w:r>
      <w:r w:rsidR="005845DD">
        <w:t>of</w:t>
      </w:r>
      <w:r w:rsidR="005845DD" w:rsidRPr="003F1E79">
        <w:t xml:space="preserve"> the transmitting </w:t>
      </w:r>
      <w:proofErr w:type="spellStart"/>
      <w:r w:rsidR="005845DD" w:rsidRPr="003F1E79">
        <w:t>eNB</w:t>
      </w:r>
      <w:proofErr w:type="spellEnd"/>
      <w:r w:rsidR="005845DD" w:rsidRPr="003F1E79">
        <w:t>.</w:t>
      </w:r>
      <w:r w:rsidR="005845DD" w:rsidRPr="003F1E79">
        <w:rPr>
          <w:rFonts w:hint="eastAsia"/>
        </w:rPr>
        <w:t xml:space="preserve"> </w:t>
      </w:r>
    </w:p>
    <w:p w:rsidR="005845DD" w:rsidRPr="003C5D4D" w:rsidRDefault="005845DD" w:rsidP="005845DD">
      <w:pPr>
        <w:pStyle w:val="StatementHeading"/>
        <w:rPr>
          <w:lang w:eastAsia="ja-JP"/>
        </w:rPr>
      </w:pPr>
      <w:r w:rsidRPr="003C5D4D">
        <w:rPr>
          <w:lang w:eastAsia="ja-JP"/>
        </w:rPr>
        <w:t xml:space="preserve">Proposal </w:t>
      </w:r>
      <w:r w:rsidR="000E5462" w:rsidRPr="003C5D4D">
        <w:rPr>
          <w:rFonts w:eastAsiaTheme="minorEastAsia" w:hint="eastAsia"/>
          <w:lang w:eastAsia="ja-JP"/>
        </w:rPr>
        <w:t>3</w:t>
      </w:r>
      <w:r w:rsidRPr="003C5D4D">
        <w:rPr>
          <w:lang w:eastAsia="ja-JP"/>
        </w:rPr>
        <w:t>:</w:t>
      </w:r>
    </w:p>
    <w:p w:rsidR="005845DD" w:rsidRPr="003C5D4D" w:rsidRDefault="005845DD" w:rsidP="005845DD">
      <w:pPr>
        <w:pStyle w:val="a0"/>
        <w:rPr>
          <w:b/>
        </w:rPr>
      </w:pPr>
      <w:r w:rsidRPr="003C5D4D">
        <w:rPr>
          <w:rFonts w:hint="eastAsia"/>
          <w:b/>
        </w:rPr>
        <w:t xml:space="preserve">RAN1 should study if </w:t>
      </w:r>
      <w:r w:rsidRPr="003C5D4D">
        <w:rPr>
          <w:rFonts w:hint="eastAsia"/>
          <w:b/>
          <w:bCs/>
          <w:szCs w:val="20"/>
        </w:rPr>
        <w:t xml:space="preserve">some level of </w:t>
      </w:r>
      <w:r w:rsidRPr="003C5D4D">
        <w:rPr>
          <w:rFonts w:hint="eastAsia"/>
          <w:b/>
          <w:szCs w:val="20"/>
        </w:rPr>
        <w:t>resource allocation information on the u</w:t>
      </w:r>
      <w:r w:rsidRPr="003C5D4D">
        <w:rPr>
          <w:b/>
          <w:szCs w:val="20"/>
        </w:rPr>
        <w:t xml:space="preserve">nlicensed spectrum should be broadcast in the </w:t>
      </w:r>
      <w:r w:rsidR="00D96329" w:rsidRPr="003C5D4D">
        <w:rPr>
          <w:rFonts w:hint="eastAsia"/>
          <w:b/>
          <w:szCs w:val="20"/>
        </w:rPr>
        <w:t>initial</w:t>
      </w:r>
      <w:r w:rsidRPr="003C5D4D">
        <w:rPr>
          <w:b/>
          <w:szCs w:val="20"/>
        </w:rPr>
        <w:t xml:space="preserve"> channel.</w:t>
      </w:r>
    </w:p>
    <w:p w:rsidR="009E7644" w:rsidRPr="003C5D4D" w:rsidRDefault="009E7644">
      <w:pPr>
        <w:pStyle w:val="a0"/>
      </w:pPr>
    </w:p>
    <w:p w:rsidR="00140F8C" w:rsidRPr="003C5D4D" w:rsidRDefault="00140F8C">
      <w:pPr>
        <w:pStyle w:val="a0"/>
      </w:pPr>
      <w:r w:rsidRPr="003C5D4D">
        <w:rPr>
          <w:rFonts w:hint="eastAsia"/>
        </w:rPr>
        <w:t xml:space="preserve">As a consequence of section 2 and 3, we support the following </w:t>
      </w:r>
      <w:r w:rsidRPr="003C5D4D">
        <w:t>functionalities</w:t>
      </w:r>
      <w:r w:rsidRPr="003C5D4D">
        <w:rPr>
          <w:rFonts w:hint="eastAsia"/>
        </w:rPr>
        <w:t xml:space="preserve"> at </w:t>
      </w:r>
      <w:r w:rsidRPr="003C5D4D">
        <w:rPr>
          <w:szCs w:val="20"/>
        </w:rPr>
        <w:t>the beginning of the data burst</w:t>
      </w:r>
      <w:r w:rsidRPr="003C5D4D">
        <w:rPr>
          <w:rFonts w:hint="eastAsia"/>
          <w:szCs w:val="20"/>
        </w:rPr>
        <w:t>.</w:t>
      </w:r>
    </w:p>
    <w:p w:rsidR="00140F8C" w:rsidRPr="003C5D4D" w:rsidRDefault="00140F8C" w:rsidP="00140F8C">
      <w:pPr>
        <w:pStyle w:val="StatementHeading"/>
        <w:rPr>
          <w:rFonts w:eastAsiaTheme="minorEastAsia"/>
          <w:lang w:eastAsia="ja-JP"/>
        </w:rPr>
      </w:pPr>
      <w:r w:rsidRPr="003C5D4D">
        <w:rPr>
          <w:lang w:eastAsia="ja-JP"/>
        </w:rPr>
        <w:t xml:space="preserve">Proposal </w:t>
      </w:r>
      <w:r w:rsidRPr="003C5D4D">
        <w:rPr>
          <w:rFonts w:eastAsiaTheme="minorEastAsia" w:hint="eastAsia"/>
          <w:lang w:eastAsia="ja-JP"/>
        </w:rPr>
        <w:t>4</w:t>
      </w:r>
      <w:r w:rsidRPr="003C5D4D">
        <w:rPr>
          <w:lang w:eastAsia="ja-JP"/>
        </w:rPr>
        <w:t>:</w:t>
      </w:r>
    </w:p>
    <w:p w:rsidR="00140F8C" w:rsidRPr="003C5D4D" w:rsidRDefault="00140F8C" w:rsidP="00140F8C">
      <w:pPr>
        <w:pStyle w:val="a0"/>
        <w:rPr>
          <w:b/>
          <w:szCs w:val="20"/>
        </w:rPr>
      </w:pPr>
      <w:r w:rsidRPr="003C5D4D">
        <w:rPr>
          <w:rFonts w:hint="eastAsia"/>
          <w:b/>
          <w:szCs w:val="20"/>
        </w:rPr>
        <w:t xml:space="preserve">The following </w:t>
      </w:r>
      <w:r w:rsidRPr="003C5D4D">
        <w:rPr>
          <w:b/>
          <w:szCs w:val="20"/>
        </w:rPr>
        <w:t>functionalities</w:t>
      </w:r>
      <w:r w:rsidRPr="003C5D4D">
        <w:rPr>
          <w:rFonts w:hint="eastAsia"/>
          <w:b/>
          <w:szCs w:val="20"/>
        </w:rPr>
        <w:t xml:space="preserve"> should be placed at</w:t>
      </w:r>
      <w:r w:rsidRPr="003C5D4D">
        <w:rPr>
          <w:b/>
          <w:szCs w:val="20"/>
        </w:rPr>
        <w:t xml:space="preserve"> the beginning of the data burst.</w:t>
      </w:r>
      <w:r w:rsidRPr="003C5D4D">
        <w:rPr>
          <w:rFonts w:hint="eastAsia"/>
          <w:b/>
          <w:szCs w:val="20"/>
        </w:rPr>
        <w:t xml:space="preserve"> </w:t>
      </w:r>
    </w:p>
    <w:p w:rsidR="00140F8C" w:rsidRPr="003C5D4D" w:rsidRDefault="00140F8C" w:rsidP="00140F8C">
      <w:pPr>
        <w:pStyle w:val="a0"/>
        <w:numPr>
          <w:ilvl w:val="0"/>
          <w:numId w:val="40"/>
        </w:numPr>
        <w:rPr>
          <w:b/>
        </w:rPr>
      </w:pPr>
      <w:r w:rsidRPr="003C5D4D">
        <w:rPr>
          <w:b/>
        </w:rPr>
        <w:t>AGC setting</w:t>
      </w:r>
    </w:p>
    <w:p w:rsidR="00140F8C" w:rsidRPr="003C5D4D" w:rsidRDefault="00140F8C" w:rsidP="00140F8C">
      <w:pPr>
        <w:pStyle w:val="a0"/>
        <w:numPr>
          <w:ilvl w:val="0"/>
          <w:numId w:val="40"/>
        </w:numPr>
        <w:rPr>
          <w:b/>
        </w:rPr>
      </w:pPr>
      <w:r w:rsidRPr="003C5D4D">
        <w:rPr>
          <w:rFonts w:eastAsia="MS Mincho"/>
          <w:b/>
        </w:rPr>
        <w:t>Time &amp; frequency synchronization</w:t>
      </w:r>
    </w:p>
    <w:p w:rsidR="00140F8C" w:rsidRPr="003C5D4D" w:rsidRDefault="00140F8C" w:rsidP="00140F8C">
      <w:pPr>
        <w:pStyle w:val="a0"/>
        <w:numPr>
          <w:ilvl w:val="0"/>
          <w:numId w:val="40"/>
        </w:numPr>
        <w:rPr>
          <w:b/>
        </w:rPr>
      </w:pPr>
      <w:r w:rsidRPr="003C5D4D">
        <w:rPr>
          <w:b/>
        </w:rPr>
        <w:t>Detection of the LAA transmission</w:t>
      </w:r>
    </w:p>
    <w:p w:rsidR="00140F8C" w:rsidRPr="003C5D4D" w:rsidRDefault="00140F8C" w:rsidP="00140F8C">
      <w:pPr>
        <w:pStyle w:val="a0"/>
        <w:numPr>
          <w:ilvl w:val="0"/>
          <w:numId w:val="40"/>
        </w:numPr>
        <w:rPr>
          <w:b/>
        </w:rPr>
      </w:pPr>
      <w:r w:rsidRPr="003C5D4D">
        <w:rPr>
          <w:rFonts w:hint="eastAsia"/>
          <w:b/>
        </w:rPr>
        <w:t>Information for Cell ID/Operator ID</w:t>
      </w:r>
      <w:r w:rsidR="00A4292B" w:rsidRPr="003C5D4D">
        <w:rPr>
          <w:b/>
        </w:rPr>
        <w:t xml:space="preserve"> </w:t>
      </w:r>
      <w:r w:rsidR="009327CF" w:rsidRPr="003C5D4D">
        <w:rPr>
          <w:rFonts w:hint="eastAsia"/>
          <w:b/>
        </w:rPr>
        <w:t xml:space="preserve">and resource information of the </w:t>
      </w:r>
      <w:r w:rsidRPr="003C5D4D">
        <w:rPr>
          <w:rFonts w:hint="eastAsia"/>
          <w:b/>
        </w:rPr>
        <w:t>data transmission</w:t>
      </w:r>
    </w:p>
    <w:p w:rsidR="002408F3" w:rsidRDefault="002408F3">
      <w:pPr>
        <w:rPr>
          <w:sz w:val="20"/>
          <w:lang w:eastAsia="ja-JP"/>
        </w:rPr>
      </w:pPr>
      <w:r>
        <w:br w:type="page"/>
      </w:r>
    </w:p>
    <w:p w:rsidR="00140F8C" w:rsidRPr="00140F8C" w:rsidRDefault="00140F8C">
      <w:pPr>
        <w:pStyle w:val="a0"/>
      </w:pPr>
    </w:p>
    <w:p w:rsidR="009E7644" w:rsidRPr="003F1E79" w:rsidRDefault="009E7644" w:rsidP="009E7644">
      <w:pPr>
        <w:pStyle w:val="1"/>
        <w:rPr>
          <w:szCs w:val="20"/>
          <w:lang w:eastAsia="ja-JP"/>
        </w:rPr>
      </w:pPr>
      <w:r>
        <w:rPr>
          <w:szCs w:val="20"/>
          <w:lang w:eastAsia="ja-JP"/>
        </w:rPr>
        <w:t xml:space="preserve">The </w:t>
      </w:r>
      <w:r w:rsidR="001C3096">
        <w:rPr>
          <w:rFonts w:hint="eastAsia"/>
          <w:szCs w:val="20"/>
          <w:lang w:eastAsia="ja-JP"/>
        </w:rPr>
        <w:t xml:space="preserve">physical channel </w:t>
      </w:r>
      <w:r w:rsidR="001C3096">
        <w:rPr>
          <w:szCs w:val="20"/>
          <w:lang w:eastAsia="ja-JP"/>
        </w:rPr>
        <w:t>design</w:t>
      </w:r>
      <w:r w:rsidR="001C3096">
        <w:rPr>
          <w:rFonts w:hint="eastAsia"/>
          <w:szCs w:val="20"/>
          <w:lang w:eastAsia="ja-JP"/>
        </w:rPr>
        <w:t xml:space="preserve"> for initial signal</w:t>
      </w:r>
    </w:p>
    <w:p w:rsidR="001C3096" w:rsidRDefault="00A4292B">
      <w:pPr>
        <w:pStyle w:val="a0"/>
      </w:pPr>
      <w:r>
        <w:t xml:space="preserve">As discussed in section 2, </w:t>
      </w:r>
      <w:r w:rsidR="009327CF">
        <w:rPr>
          <w:rFonts w:hint="eastAsia"/>
        </w:rPr>
        <w:t>F</w:t>
      </w:r>
      <w:r w:rsidR="001C3096">
        <w:t xml:space="preserve">igure 2 shows an example of the </w:t>
      </w:r>
      <w:r w:rsidR="00140F8C">
        <w:rPr>
          <w:rFonts w:hint="eastAsia"/>
        </w:rPr>
        <w:t>initial</w:t>
      </w:r>
      <w:r w:rsidR="001C3096" w:rsidRPr="003F1E79">
        <w:t xml:space="preserve"> </w:t>
      </w:r>
      <w:r w:rsidR="00140F8C">
        <w:rPr>
          <w:rFonts w:hint="eastAsia"/>
        </w:rPr>
        <w:t>signal</w:t>
      </w:r>
      <w:r w:rsidR="001C3096">
        <w:t xml:space="preserve"> design.</w:t>
      </w:r>
      <w:r w:rsidR="00D47761">
        <w:rPr>
          <w:rFonts w:hint="eastAsia"/>
        </w:rPr>
        <w:t xml:space="preserve"> </w:t>
      </w:r>
      <w:r w:rsidR="0024107D">
        <w:rPr>
          <w:rFonts w:hint="eastAsia"/>
        </w:rPr>
        <w:t xml:space="preserve">In our view, </w:t>
      </w:r>
      <w:r w:rsidR="00B641EE">
        <w:t>DRS [</w:t>
      </w:r>
      <w:r w:rsidR="0004526F">
        <w:rPr>
          <w:rFonts w:hint="eastAsia"/>
        </w:rPr>
        <w:t>3]</w:t>
      </w:r>
      <w:r w:rsidR="0024107D">
        <w:rPr>
          <w:rFonts w:hint="eastAsia"/>
        </w:rPr>
        <w:t xml:space="preserve"> and initial signal have similar </w:t>
      </w:r>
      <w:r w:rsidR="0024107D">
        <w:t>requirement</w:t>
      </w:r>
      <w:r w:rsidR="0024107D">
        <w:rPr>
          <w:rFonts w:hint="eastAsia"/>
        </w:rPr>
        <w:t xml:space="preserve"> such as synchronization and </w:t>
      </w:r>
      <w:r>
        <w:t xml:space="preserve">broadcasting </w:t>
      </w:r>
      <w:r w:rsidR="009327CF">
        <w:rPr>
          <w:rFonts w:hint="eastAsia"/>
        </w:rPr>
        <w:t>control</w:t>
      </w:r>
      <w:r w:rsidR="00B641EE">
        <w:rPr>
          <w:rFonts w:hint="eastAsia"/>
        </w:rPr>
        <w:t xml:space="preserve"> information. Therefore, we propose the same </w:t>
      </w:r>
      <w:r>
        <w:t xml:space="preserve">DRS </w:t>
      </w:r>
      <w:r w:rsidR="00B641EE">
        <w:t>design</w:t>
      </w:r>
      <w:r w:rsidR="00B641EE">
        <w:rPr>
          <w:rFonts w:hint="eastAsia"/>
        </w:rPr>
        <w:t xml:space="preserve"> </w:t>
      </w:r>
      <w:r>
        <w:t>to be</w:t>
      </w:r>
      <w:r w:rsidR="00B641EE">
        <w:rPr>
          <w:rFonts w:hint="eastAsia"/>
        </w:rPr>
        <w:t xml:space="preserve"> used for </w:t>
      </w:r>
      <w:r>
        <w:t xml:space="preserve">the </w:t>
      </w:r>
      <w:r w:rsidR="00B641EE">
        <w:rPr>
          <w:rFonts w:hint="eastAsia"/>
        </w:rPr>
        <w:t>initial signal</w:t>
      </w:r>
      <w:r>
        <w:t>.</w:t>
      </w:r>
      <w:r w:rsidR="00B641EE">
        <w:rPr>
          <w:rFonts w:hint="eastAsia"/>
        </w:rPr>
        <w:t xml:space="preserve"> (Note that </w:t>
      </w:r>
      <w:r w:rsidR="009327CF">
        <w:rPr>
          <w:rFonts w:hint="eastAsia"/>
        </w:rPr>
        <w:t xml:space="preserve">our interpretation of </w:t>
      </w:r>
      <w:r w:rsidR="00B641EE">
        <w:rPr>
          <w:rFonts w:hint="eastAsia"/>
        </w:rPr>
        <w:t>initial signal doesn</w:t>
      </w:r>
      <w:r w:rsidR="00B641EE">
        <w:t>’</w:t>
      </w:r>
      <w:r w:rsidR="00B641EE">
        <w:rPr>
          <w:rFonts w:hint="eastAsia"/>
        </w:rPr>
        <w:t xml:space="preserve">t </w:t>
      </w:r>
      <w:r w:rsidR="009327CF">
        <w:rPr>
          <w:rFonts w:hint="eastAsia"/>
        </w:rPr>
        <w:t xml:space="preserve">consist of the </w:t>
      </w:r>
      <w:r w:rsidR="00B641EE">
        <w:rPr>
          <w:rFonts w:hint="eastAsia"/>
        </w:rPr>
        <w:t xml:space="preserve">reservation signal and the </w:t>
      </w:r>
      <w:r w:rsidR="00B641EE">
        <w:t>design</w:t>
      </w:r>
      <w:r w:rsidR="00B641EE">
        <w:rPr>
          <w:rFonts w:hint="eastAsia"/>
        </w:rPr>
        <w:t xml:space="preserve"> of the </w:t>
      </w:r>
      <w:r w:rsidR="00B641EE">
        <w:t>reservation</w:t>
      </w:r>
      <w:r w:rsidR="00B641EE">
        <w:rPr>
          <w:rFonts w:hint="eastAsia"/>
        </w:rPr>
        <w:t xml:space="preserve"> signal is described in [4].) </w:t>
      </w:r>
      <w:r w:rsidR="00036F0D">
        <w:rPr>
          <w:rFonts w:hint="eastAsia"/>
        </w:rPr>
        <w:t xml:space="preserve">The </w:t>
      </w:r>
      <w:r w:rsidR="00036F0D">
        <w:t>differen</w:t>
      </w:r>
      <w:r w:rsidR="006F745A">
        <w:rPr>
          <w:rFonts w:hint="eastAsia"/>
        </w:rPr>
        <w:t>ce</w:t>
      </w:r>
      <w:r w:rsidR="00036F0D">
        <w:rPr>
          <w:rFonts w:hint="eastAsia"/>
        </w:rPr>
        <w:t xml:space="preserve"> between initial signal and DRS </w:t>
      </w:r>
      <w:r w:rsidR="00036F0D">
        <w:t>should</w:t>
      </w:r>
      <w:r w:rsidR="00036F0D">
        <w:rPr>
          <w:rFonts w:hint="eastAsia"/>
        </w:rPr>
        <w:t xml:space="preserve"> be very small, for example, </w:t>
      </w:r>
      <w:r>
        <w:t xml:space="preserve">to indicate a distinction between the two channels </w:t>
      </w:r>
      <w:r w:rsidR="00036F0D">
        <w:rPr>
          <w:rFonts w:hint="eastAsia"/>
        </w:rPr>
        <w:t>1</w:t>
      </w:r>
      <w:r>
        <w:t>-</w:t>
      </w:r>
      <w:r w:rsidR="00036F0D">
        <w:rPr>
          <w:rFonts w:hint="eastAsia"/>
        </w:rPr>
        <w:t>bit</w:t>
      </w:r>
      <w:r>
        <w:t xml:space="preserve"> flag</w:t>
      </w:r>
      <w:r w:rsidR="00036F0D">
        <w:rPr>
          <w:rFonts w:hint="eastAsia"/>
        </w:rPr>
        <w:t xml:space="preserve"> can be used for that purpose. If DRS timing and </w:t>
      </w:r>
      <w:r w:rsidR="00476D94">
        <w:rPr>
          <w:rFonts w:hint="eastAsia"/>
        </w:rPr>
        <w:t>initial signal</w:t>
      </w:r>
      <w:r w:rsidR="00036F0D">
        <w:rPr>
          <w:rFonts w:hint="eastAsia"/>
        </w:rPr>
        <w:t xml:space="preserve"> timing collide, </w:t>
      </w:r>
      <w:r w:rsidR="00476D94">
        <w:rPr>
          <w:rFonts w:hint="eastAsia"/>
        </w:rPr>
        <w:t>DRS and initial signal</w:t>
      </w:r>
      <w:r w:rsidR="00036F0D">
        <w:rPr>
          <w:rFonts w:hint="eastAsia"/>
        </w:rPr>
        <w:t xml:space="preserve"> can be </w:t>
      </w:r>
      <w:r w:rsidR="00476D94">
        <w:rPr>
          <w:rFonts w:hint="eastAsia"/>
        </w:rPr>
        <w:t>multiplexed</w:t>
      </w:r>
      <w:r w:rsidR="00036F0D">
        <w:rPr>
          <w:rFonts w:hint="eastAsia"/>
        </w:rPr>
        <w:t xml:space="preserve"> by </w:t>
      </w:r>
      <w:r w:rsidR="00036F0D">
        <w:t>utilizing</w:t>
      </w:r>
      <w:r w:rsidR="00036F0D">
        <w:rPr>
          <w:rFonts w:hint="eastAsia"/>
        </w:rPr>
        <w:t xml:space="preserve"> </w:t>
      </w:r>
      <w:r w:rsidR="00476D94">
        <w:rPr>
          <w:rFonts w:hint="eastAsia"/>
        </w:rPr>
        <w:t>control information as shown in Figure 3</w:t>
      </w:r>
      <w:r w:rsidR="006F745A">
        <w:rPr>
          <w:rFonts w:hint="eastAsia"/>
        </w:rPr>
        <w:t>.</w:t>
      </w:r>
    </w:p>
    <w:p w:rsidR="006F745A" w:rsidRPr="008A4FFA" w:rsidRDefault="006F745A" w:rsidP="006F745A">
      <w:pPr>
        <w:pStyle w:val="StatementHeading"/>
        <w:rPr>
          <w:rFonts w:eastAsiaTheme="minorEastAsia"/>
          <w:lang w:eastAsia="ja-JP"/>
        </w:rPr>
      </w:pPr>
      <w:r w:rsidRPr="008A4FFA"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8A4FFA">
        <w:rPr>
          <w:lang w:eastAsia="ja-JP"/>
        </w:rPr>
        <w:t>:</w:t>
      </w:r>
    </w:p>
    <w:p w:rsidR="006F745A" w:rsidRPr="007F0684" w:rsidRDefault="006F745A">
      <w:pPr>
        <w:pStyle w:val="a0"/>
        <w:rPr>
          <w:b/>
        </w:rPr>
      </w:pPr>
      <w:r w:rsidRPr="007F0684">
        <w:rPr>
          <w:rFonts w:hint="eastAsia"/>
          <w:b/>
        </w:rPr>
        <w:t xml:space="preserve">The same </w:t>
      </w:r>
      <w:r w:rsidRPr="007F0684">
        <w:rPr>
          <w:b/>
        </w:rPr>
        <w:t>design</w:t>
      </w:r>
      <w:r w:rsidR="00A4292B">
        <w:rPr>
          <w:b/>
        </w:rPr>
        <w:t xml:space="preserve"> structure</w:t>
      </w:r>
      <w:r w:rsidRPr="007F0684">
        <w:rPr>
          <w:rFonts w:hint="eastAsia"/>
          <w:b/>
        </w:rPr>
        <w:t xml:space="preserve"> is used for initial signal and DRS.</w:t>
      </w:r>
    </w:p>
    <w:p w:rsidR="006F745A" w:rsidRPr="007F0684" w:rsidRDefault="006F745A" w:rsidP="006F745A">
      <w:pPr>
        <w:pStyle w:val="StatementHeading"/>
        <w:rPr>
          <w:rFonts w:eastAsiaTheme="minorEastAsia"/>
          <w:lang w:eastAsia="ja-JP"/>
        </w:rPr>
      </w:pPr>
      <w:r w:rsidRPr="007F0684">
        <w:rPr>
          <w:lang w:eastAsia="ja-JP"/>
        </w:rPr>
        <w:t xml:space="preserve">Proposal </w:t>
      </w:r>
      <w:r w:rsidRPr="007F0684">
        <w:rPr>
          <w:rFonts w:eastAsiaTheme="minorEastAsia" w:hint="eastAsia"/>
          <w:lang w:eastAsia="ja-JP"/>
        </w:rPr>
        <w:t>6</w:t>
      </w:r>
      <w:r w:rsidRPr="007F0684">
        <w:rPr>
          <w:lang w:eastAsia="ja-JP"/>
        </w:rPr>
        <w:t>:</w:t>
      </w:r>
    </w:p>
    <w:p w:rsidR="00177BA0" w:rsidRDefault="006F745A">
      <w:pPr>
        <w:pStyle w:val="a0"/>
        <w:rPr>
          <w:b/>
        </w:rPr>
      </w:pPr>
      <w:r w:rsidRPr="007F0684">
        <w:rPr>
          <w:b/>
        </w:rPr>
        <w:t xml:space="preserve">The difference between initial signal and DRS should be </w:t>
      </w:r>
      <w:r w:rsidR="00177BA0">
        <w:rPr>
          <w:rFonts w:hint="eastAsia"/>
          <w:b/>
        </w:rPr>
        <w:t xml:space="preserve">in the </w:t>
      </w:r>
      <w:r w:rsidRPr="007F0684">
        <w:rPr>
          <w:b/>
        </w:rPr>
        <w:t>control information</w:t>
      </w:r>
      <w:r w:rsidR="00177BA0">
        <w:rPr>
          <w:rFonts w:hint="eastAsia"/>
          <w:b/>
        </w:rPr>
        <w:t xml:space="preserve"> part.</w:t>
      </w:r>
    </w:p>
    <w:p w:rsidR="006F745A" w:rsidRDefault="006F745A">
      <w:pPr>
        <w:pStyle w:val="a0"/>
      </w:pPr>
    </w:p>
    <w:p w:rsidR="00D47761" w:rsidRPr="003F1E79" w:rsidRDefault="00D47761" w:rsidP="00D47761">
      <w:pPr>
        <w:pStyle w:val="a0"/>
        <w:jc w:val="center"/>
      </w:pPr>
      <w:r w:rsidRPr="00036F0D">
        <w:rPr>
          <w:noProof/>
        </w:rPr>
        <w:drawing>
          <wp:inline distT="0" distB="0" distL="0" distR="0">
            <wp:extent cx="1759766" cy="2661313"/>
            <wp:effectExtent l="19050" t="0" r="0" b="0"/>
            <wp:docPr id="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746" cy="2664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761" w:rsidRPr="003F1E79" w:rsidRDefault="00D47761" w:rsidP="00D47761">
      <w:pPr>
        <w:pStyle w:val="a0"/>
        <w:jc w:val="center"/>
      </w:pPr>
      <w:r w:rsidRPr="003F1E79">
        <w:t xml:space="preserve">Figure 2: Example of </w:t>
      </w:r>
      <w:r>
        <w:rPr>
          <w:rFonts w:hint="eastAsia"/>
        </w:rPr>
        <w:t>initial signal</w:t>
      </w:r>
    </w:p>
    <w:p w:rsidR="00476D94" w:rsidRDefault="00476D94">
      <w:pPr>
        <w:pStyle w:val="a0"/>
      </w:pPr>
    </w:p>
    <w:p w:rsidR="00476D94" w:rsidRDefault="002076E7">
      <w:pPr>
        <w:pStyle w:val="a0"/>
      </w:pPr>
      <w:r w:rsidRPr="002076E7">
        <w:rPr>
          <w:noProof/>
        </w:rPr>
        <w:drawing>
          <wp:inline distT="0" distB="0" distL="0" distR="0">
            <wp:extent cx="5761355" cy="793892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93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684" w:rsidRPr="003F1E79" w:rsidRDefault="00376684" w:rsidP="00376684">
      <w:pPr>
        <w:pStyle w:val="a0"/>
        <w:jc w:val="center"/>
      </w:pPr>
      <w:r>
        <w:t xml:space="preserve">Figure </w:t>
      </w:r>
      <w:r>
        <w:rPr>
          <w:rFonts w:hint="eastAsia"/>
        </w:rPr>
        <w:t>3</w:t>
      </w:r>
      <w:r w:rsidRPr="003F1E79">
        <w:t xml:space="preserve">: Example of </w:t>
      </w:r>
      <w:r>
        <w:rPr>
          <w:rFonts w:hint="eastAsia"/>
        </w:rPr>
        <w:t>the collision of initial signal and DRS</w:t>
      </w:r>
    </w:p>
    <w:p w:rsidR="00B62F8F" w:rsidRPr="005845DD" w:rsidRDefault="00B62F8F">
      <w:pPr>
        <w:pStyle w:val="a0"/>
      </w:pPr>
    </w:p>
    <w:p w:rsidR="002E2FB3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CF32BE" w:rsidRDefault="00CF32BE" w:rsidP="00CF32BE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CF32BE" w:rsidRPr="003C5D4D" w:rsidRDefault="00CF32BE" w:rsidP="00CF32BE">
      <w:pPr>
        <w:pStyle w:val="a0"/>
        <w:rPr>
          <w:b/>
        </w:rPr>
      </w:pPr>
      <w:r w:rsidRPr="003C5D4D">
        <w:rPr>
          <w:rFonts w:hint="eastAsia"/>
          <w:b/>
        </w:rPr>
        <w:t>C</w:t>
      </w:r>
      <w:r w:rsidRPr="003C5D4D">
        <w:rPr>
          <w:b/>
        </w:rPr>
        <w:t>oarse synchronization</w:t>
      </w:r>
      <w:r w:rsidRPr="003C5D4D">
        <w:rPr>
          <w:rFonts w:hint="eastAsia"/>
          <w:b/>
        </w:rPr>
        <w:t xml:space="preserve"> should be supported by LAA DRS. </w:t>
      </w:r>
      <w:r w:rsidRPr="003C5D4D">
        <w:rPr>
          <w:rFonts w:hint="eastAsia"/>
          <w:b/>
          <w:szCs w:val="20"/>
        </w:rPr>
        <w:t>F</w:t>
      </w:r>
      <w:r w:rsidRPr="003C5D4D">
        <w:rPr>
          <w:b/>
          <w:szCs w:val="20"/>
        </w:rPr>
        <w:t xml:space="preserve">ine time/frequency tuning provided by the LAA sync </w:t>
      </w:r>
      <w:r w:rsidRPr="003C5D4D">
        <w:rPr>
          <w:rFonts w:hint="eastAsia"/>
          <w:b/>
          <w:szCs w:val="20"/>
        </w:rPr>
        <w:t xml:space="preserve">should be supported at the </w:t>
      </w:r>
      <w:r w:rsidRPr="003C5D4D">
        <w:rPr>
          <w:b/>
          <w:szCs w:val="20"/>
        </w:rPr>
        <w:t>beginning</w:t>
      </w:r>
      <w:r w:rsidRPr="003C5D4D">
        <w:rPr>
          <w:rFonts w:hint="eastAsia"/>
          <w:b/>
          <w:szCs w:val="20"/>
        </w:rPr>
        <w:t xml:space="preserve"> of the data burst.</w:t>
      </w:r>
    </w:p>
    <w:p w:rsidR="00CF32BE" w:rsidRPr="003C5D4D" w:rsidRDefault="00CF32BE" w:rsidP="00CF32BE">
      <w:pPr>
        <w:pStyle w:val="StatementHeading"/>
        <w:rPr>
          <w:lang w:eastAsia="ja-JP"/>
        </w:rPr>
      </w:pPr>
      <w:r w:rsidRPr="003C5D4D">
        <w:rPr>
          <w:lang w:eastAsia="ja-JP"/>
        </w:rPr>
        <w:t xml:space="preserve">Proposal </w:t>
      </w:r>
      <w:r w:rsidRPr="003C5D4D">
        <w:rPr>
          <w:rFonts w:eastAsiaTheme="minorEastAsia" w:hint="eastAsia"/>
          <w:lang w:eastAsia="ja-JP"/>
        </w:rPr>
        <w:t>2</w:t>
      </w:r>
      <w:r w:rsidRPr="003C5D4D">
        <w:rPr>
          <w:lang w:eastAsia="ja-JP"/>
        </w:rPr>
        <w:t>:</w:t>
      </w:r>
    </w:p>
    <w:p w:rsidR="00CF32BE" w:rsidRPr="00614B9E" w:rsidRDefault="00CF32BE" w:rsidP="00CF32BE">
      <w:pPr>
        <w:pStyle w:val="a0"/>
        <w:rPr>
          <w:b/>
        </w:rPr>
      </w:pPr>
      <w:r w:rsidRPr="003C5D4D">
        <w:rPr>
          <w:rFonts w:hint="eastAsia"/>
          <w:b/>
        </w:rPr>
        <w:t xml:space="preserve">The </w:t>
      </w:r>
      <w:r w:rsidRPr="003C5D4D">
        <w:rPr>
          <w:b/>
        </w:rPr>
        <w:t>current</w:t>
      </w:r>
      <w:r w:rsidRPr="003C5D4D">
        <w:rPr>
          <w:rFonts w:hint="eastAsia"/>
          <w:b/>
        </w:rPr>
        <w:t xml:space="preserve"> Physical control channels </w:t>
      </w:r>
      <w:r w:rsidRPr="003C5D4D">
        <w:rPr>
          <w:b/>
        </w:rPr>
        <w:t>re</w:t>
      </w:r>
      <w:r w:rsidRPr="003C5D4D">
        <w:rPr>
          <w:rFonts w:hint="eastAsia"/>
          <w:b/>
        </w:rPr>
        <w:t>gi</w:t>
      </w:r>
      <w:r w:rsidRPr="003C5D4D">
        <w:rPr>
          <w:b/>
        </w:rPr>
        <w:t>on</w:t>
      </w:r>
      <w:r w:rsidRPr="003C5D4D">
        <w:rPr>
          <w:rFonts w:hint="eastAsia"/>
          <w:b/>
        </w:rPr>
        <w:t xml:space="preserve"> should be replaced by </w:t>
      </w:r>
      <w:r w:rsidRPr="003C5D4D">
        <w:rPr>
          <w:b/>
        </w:rPr>
        <w:t xml:space="preserve">the </w:t>
      </w:r>
      <w:r w:rsidRPr="003C5D4D">
        <w:rPr>
          <w:rFonts w:hint="eastAsia"/>
          <w:b/>
        </w:rPr>
        <w:t>LAA sync.</w:t>
      </w:r>
    </w:p>
    <w:p w:rsidR="00C073D7" w:rsidRPr="00CF32BE" w:rsidRDefault="00C073D7" w:rsidP="00147BD9">
      <w:pPr>
        <w:pStyle w:val="a0"/>
        <w:rPr>
          <w:b/>
        </w:rPr>
      </w:pPr>
    </w:p>
    <w:p w:rsidR="00CF32BE" w:rsidRPr="003C5D4D" w:rsidRDefault="00CF32BE" w:rsidP="00CF32BE">
      <w:pPr>
        <w:pStyle w:val="StatementHeading"/>
        <w:rPr>
          <w:lang w:eastAsia="ja-JP"/>
        </w:rPr>
      </w:pPr>
      <w:r w:rsidRPr="003C5D4D">
        <w:rPr>
          <w:lang w:eastAsia="ja-JP"/>
        </w:rPr>
        <w:lastRenderedPageBreak/>
        <w:t xml:space="preserve">Proposal </w:t>
      </w:r>
      <w:r w:rsidRPr="003C5D4D">
        <w:rPr>
          <w:rFonts w:eastAsiaTheme="minorEastAsia" w:hint="eastAsia"/>
          <w:lang w:eastAsia="ja-JP"/>
        </w:rPr>
        <w:t>3</w:t>
      </w:r>
      <w:r w:rsidRPr="003C5D4D">
        <w:rPr>
          <w:lang w:eastAsia="ja-JP"/>
        </w:rPr>
        <w:t>:</w:t>
      </w:r>
    </w:p>
    <w:p w:rsidR="00CF32BE" w:rsidRPr="003C5D4D" w:rsidRDefault="00CF32BE" w:rsidP="00CF32BE">
      <w:pPr>
        <w:pStyle w:val="a0"/>
        <w:rPr>
          <w:b/>
        </w:rPr>
      </w:pPr>
      <w:r w:rsidRPr="003C5D4D">
        <w:rPr>
          <w:rFonts w:hint="eastAsia"/>
          <w:b/>
        </w:rPr>
        <w:t xml:space="preserve">RAN1 should study if </w:t>
      </w:r>
      <w:r w:rsidRPr="003C5D4D">
        <w:rPr>
          <w:rFonts w:hint="eastAsia"/>
          <w:b/>
          <w:bCs/>
          <w:szCs w:val="20"/>
        </w:rPr>
        <w:t xml:space="preserve">some level of </w:t>
      </w:r>
      <w:r w:rsidRPr="003C5D4D">
        <w:rPr>
          <w:rFonts w:hint="eastAsia"/>
          <w:b/>
          <w:szCs w:val="20"/>
        </w:rPr>
        <w:t>resource allocation information on the u</w:t>
      </w:r>
      <w:r w:rsidRPr="003C5D4D">
        <w:rPr>
          <w:b/>
          <w:szCs w:val="20"/>
        </w:rPr>
        <w:t xml:space="preserve">nlicensed spectrum should be broadcast in the </w:t>
      </w:r>
      <w:r w:rsidRPr="003C5D4D">
        <w:rPr>
          <w:rFonts w:hint="eastAsia"/>
          <w:b/>
          <w:szCs w:val="20"/>
        </w:rPr>
        <w:t>initial</w:t>
      </w:r>
      <w:r w:rsidRPr="003C5D4D">
        <w:rPr>
          <w:b/>
          <w:szCs w:val="20"/>
        </w:rPr>
        <w:t xml:space="preserve"> channel.</w:t>
      </w:r>
    </w:p>
    <w:p w:rsidR="00CF32BE" w:rsidRPr="003C5D4D" w:rsidRDefault="00CF32BE" w:rsidP="00CF32BE">
      <w:pPr>
        <w:pStyle w:val="StatementHeading"/>
        <w:rPr>
          <w:rFonts w:eastAsiaTheme="minorEastAsia"/>
          <w:lang w:eastAsia="ja-JP"/>
        </w:rPr>
      </w:pPr>
      <w:r w:rsidRPr="003C5D4D">
        <w:rPr>
          <w:lang w:eastAsia="ja-JP"/>
        </w:rPr>
        <w:t xml:space="preserve">Proposal </w:t>
      </w:r>
      <w:r w:rsidRPr="003C5D4D">
        <w:rPr>
          <w:rFonts w:eastAsiaTheme="minorEastAsia" w:hint="eastAsia"/>
          <w:lang w:eastAsia="ja-JP"/>
        </w:rPr>
        <w:t>4</w:t>
      </w:r>
      <w:r w:rsidRPr="003C5D4D">
        <w:rPr>
          <w:lang w:eastAsia="ja-JP"/>
        </w:rPr>
        <w:t>:</w:t>
      </w:r>
    </w:p>
    <w:p w:rsidR="00CF32BE" w:rsidRPr="003C5D4D" w:rsidRDefault="00CF32BE" w:rsidP="00CF32BE">
      <w:pPr>
        <w:pStyle w:val="a0"/>
        <w:rPr>
          <w:b/>
          <w:szCs w:val="20"/>
        </w:rPr>
      </w:pPr>
      <w:r w:rsidRPr="003C5D4D">
        <w:rPr>
          <w:rFonts w:hint="eastAsia"/>
          <w:b/>
          <w:szCs w:val="20"/>
        </w:rPr>
        <w:t xml:space="preserve">The following </w:t>
      </w:r>
      <w:r w:rsidRPr="003C5D4D">
        <w:rPr>
          <w:b/>
          <w:szCs w:val="20"/>
        </w:rPr>
        <w:t>functionalities</w:t>
      </w:r>
      <w:r w:rsidRPr="003C5D4D">
        <w:rPr>
          <w:rFonts w:hint="eastAsia"/>
          <w:b/>
          <w:szCs w:val="20"/>
        </w:rPr>
        <w:t xml:space="preserve"> should be placed at</w:t>
      </w:r>
      <w:r w:rsidRPr="003C5D4D">
        <w:rPr>
          <w:b/>
          <w:szCs w:val="20"/>
        </w:rPr>
        <w:t xml:space="preserve"> the beginning of the data burst.</w:t>
      </w:r>
      <w:r w:rsidRPr="003C5D4D">
        <w:rPr>
          <w:rFonts w:hint="eastAsia"/>
          <w:b/>
          <w:szCs w:val="20"/>
        </w:rPr>
        <w:t xml:space="preserve"> </w:t>
      </w:r>
    </w:p>
    <w:p w:rsidR="00CF32BE" w:rsidRPr="003C5D4D" w:rsidRDefault="00CF32BE" w:rsidP="00CF32BE">
      <w:pPr>
        <w:pStyle w:val="a0"/>
        <w:numPr>
          <w:ilvl w:val="0"/>
          <w:numId w:val="46"/>
        </w:numPr>
        <w:rPr>
          <w:b/>
        </w:rPr>
      </w:pPr>
      <w:r w:rsidRPr="003C5D4D">
        <w:rPr>
          <w:b/>
        </w:rPr>
        <w:t>AGC setting</w:t>
      </w:r>
    </w:p>
    <w:p w:rsidR="00CF32BE" w:rsidRPr="003C5D4D" w:rsidRDefault="00CF32BE" w:rsidP="00CF32BE">
      <w:pPr>
        <w:pStyle w:val="a0"/>
        <w:numPr>
          <w:ilvl w:val="0"/>
          <w:numId w:val="46"/>
        </w:numPr>
        <w:rPr>
          <w:b/>
        </w:rPr>
      </w:pPr>
      <w:r w:rsidRPr="003C5D4D">
        <w:rPr>
          <w:rFonts w:eastAsia="MS Mincho"/>
          <w:b/>
        </w:rPr>
        <w:t>Time &amp; frequency synchronization</w:t>
      </w:r>
    </w:p>
    <w:p w:rsidR="00CF32BE" w:rsidRPr="003C5D4D" w:rsidRDefault="00CF32BE" w:rsidP="00CF32BE">
      <w:pPr>
        <w:pStyle w:val="a0"/>
        <w:numPr>
          <w:ilvl w:val="0"/>
          <w:numId w:val="46"/>
        </w:numPr>
        <w:rPr>
          <w:b/>
        </w:rPr>
      </w:pPr>
      <w:r w:rsidRPr="003C5D4D">
        <w:rPr>
          <w:b/>
        </w:rPr>
        <w:t>Detection of the LAA transmission</w:t>
      </w:r>
    </w:p>
    <w:p w:rsidR="00CF32BE" w:rsidRPr="003C5D4D" w:rsidRDefault="00CF32BE" w:rsidP="00CF32BE">
      <w:pPr>
        <w:pStyle w:val="a0"/>
        <w:numPr>
          <w:ilvl w:val="0"/>
          <w:numId w:val="46"/>
        </w:numPr>
        <w:rPr>
          <w:b/>
        </w:rPr>
      </w:pPr>
      <w:r w:rsidRPr="003C5D4D">
        <w:rPr>
          <w:rFonts w:hint="eastAsia"/>
          <w:b/>
        </w:rPr>
        <w:t>Information for Cell ID/Operator ID</w:t>
      </w:r>
      <w:r w:rsidRPr="003C5D4D">
        <w:rPr>
          <w:b/>
        </w:rPr>
        <w:t xml:space="preserve"> </w:t>
      </w:r>
      <w:r w:rsidRPr="003C5D4D">
        <w:rPr>
          <w:rFonts w:hint="eastAsia"/>
          <w:b/>
        </w:rPr>
        <w:t>and resource information of the data transmission</w:t>
      </w:r>
    </w:p>
    <w:p w:rsidR="00CF32BE" w:rsidRPr="008A4FFA" w:rsidRDefault="00CF32BE" w:rsidP="00CF32BE">
      <w:pPr>
        <w:pStyle w:val="StatementHeading"/>
        <w:rPr>
          <w:rFonts w:eastAsiaTheme="minorEastAsia"/>
          <w:lang w:eastAsia="ja-JP"/>
        </w:rPr>
      </w:pPr>
      <w:r w:rsidRPr="008A4FFA"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8A4FFA">
        <w:rPr>
          <w:lang w:eastAsia="ja-JP"/>
        </w:rPr>
        <w:t>:</w:t>
      </w:r>
    </w:p>
    <w:p w:rsidR="00CF32BE" w:rsidRPr="007F0684" w:rsidRDefault="00CF32BE" w:rsidP="00CF32BE">
      <w:pPr>
        <w:pStyle w:val="a0"/>
        <w:rPr>
          <w:b/>
        </w:rPr>
      </w:pPr>
      <w:r w:rsidRPr="007F0684">
        <w:rPr>
          <w:rFonts w:hint="eastAsia"/>
          <w:b/>
        </w:rPr>
        <w:t xml:space="preserve">The same </w:t>
      </w:r>
      <w:r w:rsidRPr="007F0684">
        <w:rPr>
          <w:b/>
        </w:rPr>
        <w:t>design</w:t>
      </w:r>
      <w:r>
        <w:rPr>
          <w:b/>
        </w:rPr>
        <w:t xml:space="preserve"> structure</w:t>
      </w:r>
      <w:r w:rsidRPr="007F0684">
        <w:rPr>
          <w:rFonts w:hint="eastAsia"/>
          <w:b/>
        </w:rPr>
        <w:t xml:space="preserve"> is used for initial signal and DRS.</w:t>
      </w:r>
    </w:p>
    <w:p w:rsidR="00CF32BE" w:rsidRPr="007F0684" w:rsidRDefault="00CF32BE" w:rsidP="00CF32BE">
      <w:pPr>
        <w:pStyle w:val="StatementHeading"/>
        <w:rPr>
          <w:rFonts w:eastAsiaTheme="minorEastAsia"/>
          <w:lang w:eastAsia="ja-JP"/>
        </w:rPr>
      </w:pPr>
      <w:r w:rsidRPr="007F0684">
        <w:rPr>
          <w:lang w:eastAsia="ja-JP"/>
        </w:rPr>
        <w:t xml:space="preserve">Proposal </w:t>
      </w:r>
      <w:r w:rsidRPr="007F0684">
        <w:rPr>
          <w:rFonts w:eastAsiaTheme="minorEastAsia" w:hint="eastAsia"/>
          <w:lang w:eastAsia="ja-JP"/>
        </w:rPr>
        <w:t>6</w:t>
      </w:r>
      <w:r w:rsidRPr="007F0684">
        <w:rPr>
          <w:lang w:eastAsia="ja-JP"/>
        </w:rPr>
        <w:t>:</w:t>
      </w:r>
    </w:p>
    <w:p w:rsidR="00CF32BE" w:rsidRDefault="00CF32BE" w:rsidP="00CF32BE">
      <w:pPr>
        <w:pStyle w:val="a0"/>
        <w:rPr>
          <w:b/>
        </w:rPr>
      </w:pPr>
      <w:r w:rsidRPr="007F0684">
        <w:rPr>
          <w:b/>
        </w:rPr>
        <w:t xml:space="preserve">The difference between initial signal and DRS should be </w:t>
      </w:r>
      <w:r>
        <w:rPr>
          <w:rFonts w:hint="eastAsia"/>
          <w:b/>
        </w:rPr>
        <w:t xml:space="preserve">in the </w:t>
      </w:r>
      <w:r w:rsidRPr="007F0684">
        <w:rPr>
          <w:b/>
        </w:rPr>
        <w:t>control information</w:t>
      </w:r>
      <w:r>
        <w:rPr>
          <w:rFonts w:hint="eastAsia"/>
          <w:b/>
        </w:rPr>
        <w:t xml:space="preserve"> part.</w:t>
      </w:r>
    </w:p>
    <w:p w:rsidR="000856F2" w:rsidRPr="00CF32BE" w:rsidRDefault="000856F2" w:rsidP="00300F32">
      <w:pPr>
        <w:pStyle w:val="a0"/>
        <w:rPr>
          <w:b/>
          <w:szCs w:val="20"/>
        </w:rPr>
      </w:pPr>
    </w:p>
    <w:p w:rsidR="00F52BA9" w:rsidRPr="003F1E79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A07784" w:rsidRDefault="00A07784" w:rsidP="00A07784">
      <w:pPr>
        <w:pStyle w:val="a0"/>
      </w:pPr>
      <w:r w:rsidRPr="00E353A7">
        <w:rPr>
          <w:rFonts w:hint="eastAsia"/>
        </w:rPr>
        <w:t>[1]</w:t>
      </w:r>
      <w:r w:rsidRPr="00E353A7">
        <w:t xml:space="preserve"> </w:t>
      </w:r>
      <w:r>
        <w:rPr>
          <w:rFonts w:hint="eastAsia"/>
        </w:rPr>
        <w:t xml:space="preserve">R1-15xxxx, </w:t>
      </w:r>
      <w:r w:rsidRPr="001142F3">
        <w:t>Dra</w:t>
      </w:r>
      <w:r>
        <w:t>ft Report of 3GPP TSG RAN WG1 #</w:t>
      </w:r>
      <w:r w:rsidR="006C3369">
        <w:rPr>
          <w:rFonts w:hint="eastAsia"/>
        </w:rPr>
        <w:t>80</w:t>
      </w:r>
      <w:r>
        <w:rPr>
          <w:rFonts w:hint="eastAsia"/>
        </w:rPr>
        <w:t xml:space="preserve">, </w:t>
      </w:r>
      <w:r w:rsidRPr="001142F3">
        <w:t>MCC Support</w:t>
      </w:r>
    </w:p>
    <w:p w:rsidR="00E11436" w:rsidRDefault="00E11436" w:rsidP="00A07784">
      <w:pPr>
        <w:pStyle w:val="a0"/>
      </w:pPr>
      <w:r>
        <w:rPr>
          <w:rFonts w:hint="eastAsia"/>
        </w:rPr>
        <w:t>[2]</w:t>
      </w:r>
      <w:r w:rsidRPr="006079D5">
        <w:t xml:space="preserve"> </w:t>
      </w:r>
      <w:r w:rsidR="00482F64" w:rsidRPr="00482F64">
        <w:t>R1-151053</w:t>
      </w:r>
      <w:r w:rsidRPr="006079D5">
        <w:t xml:space="preserve">, </w:t>
      </w:r>
      <w:r w:rsidR="00482F64" w:rsidRPr="00482F64">
        <w:t>LAA Reference Signal Design for the RRM and CSI Measurements</w:t>
      </w:r>
      <w:r w:rsidRPr="006079D5">
        <w:t xml:space="preserve">, RAN1 </w:t>
      </w:r>
      <w:proofErr w:type="spellStart"/>
      <w:r w:rsidRPr="006079D5">
        <w:t>Adhoc</w:t>
      </w:r>
      <w:proofErr w:type="spellEnd"/>
      <w:r w:rsidRPr="006079D5">
        <w:t>, Kyocera</w:t>
      </w:r>
    </w:p>
    <w:p w:rsidR="007F7D93" w:rsidRDefault="006079D5" w:rsidP="00A07784">
      <w:pPr>
        <w:pStyle w:val="a0"/>
      </w:pPr>
      <w:r>
        <w:t>[</w:t>
      </w:r>
      <w:r w:rsidR="00B900FE">
        <w:rPr>
          <w:rFonts w:hint="eastAsia"/>
        </w:rPr>
        <w:t>3</w:t>
      </w:r>
      <w:r w:rsidRPr="006079D5">
        <w:t xml:space="preserve">] </w:t>
      </w:r>
      <w:r w:rsidR="00B900FE" w:rsidRPr="004F0731">
        <w:t>R1-151463</w:t>
      </w:r>
      <w:r w:rsidRPr="004F0731">
        <w:t xml:space="preserve">, </w:t>
      </w:r>
      <w:r w:rsidR="004F0731" w:rsidRPr="009F563C">
        <w:rPr>
          <w:rFonts w:hint="eastAsia"/>
        </w:rPr>
        <w:t>DRS Design for LAA</w:t>
      </w:r>
      <w:r w:rsidR="004F0731">
        <w:rPr>
          <w:rFonts w:hint="eastAsia"/>
        </w:rPr>
        <w:t>, Kyocera</w:t>
      </w:r>
    </w:p>
    <w:p w:rsidR="00B641EE" w:rsidRPr="007F7D93" w:rsidRDefault="00B641EE" w:rsidP="00A07784">
      <w:pPr>
        <w:pStyle w:val="a0"/>
      </w:pPr>
      <w:r>
        <w:rPr>
          <w:rFonts w:hint="eastAsia"/>
        </w:rPr>
        <w:t>[4]</w:t>
      </w:r>
      <w:r w:rsidRPr="00B641EE">
        <w:t xml:space="preserve"> </w:t>
      </w:r>
      <w:r w:rsidR="004F0731">
        <w:t>R1-151461</w:t>
      </w:r>
      <w:r w:rsidR="004F0731">
        <w:rPr>
          <w:rFonts w:hint="eastAsia"/>
        </w:rPr>
        <w:t xml:space="preserve">, </w:t>
      </w:r>
      <w:r w:rsidR="004F0731" w:rsidRPr="004F0731">
        <w:t>LBT Design for LAA</w:t>
      </w:r>
      <w:r w:rsidR="004F0731">
        <w:rPr>
          <w:rFonts w:hint="eastAsia"/>
        </w:rPr>
        <w:t>, Kyocera</w:t>
      </w:r>
    </w:p>
    <w:p w:rsidR="0000027C" w:rsidRPr="00A07784" w:rsidRDefault="0000027C">
      <w:pPr>
        <w:pStyle w:val="a0"/>
      </w:pPr>
    </w:p>
    <w:sectPr w:rsidR="0000027C" w:rsidRPr="00A07784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C1" w:rsidRDefault="00FA27C1">
      <w:r>
        <w:separator/>
      </w:r>
    </w:p>
  </w:endnote>
  <w:endnote w:type="continuationSeparator" w:id="0">
    <w:p w:rsidR="00FA27C1" w:rsidRDefault="00FA2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C1" w:rsidRDefault="00FA27C1">
      <w:r>
        <w:separator/>
      </w:r>
    </w:p>
  </w:footnote>
  <w:footnote w:type="continuationSeparator" w:id="0">
    <w:p w:rsidR="00FA27C1" w:rsidRDefault="00FA2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1BD2A6C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53F1B41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0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7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A443B4B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24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6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3A38EA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31">
    <w:nsid w:val="74EB22C5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32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4"/>
  </w:num>
  <w:num w:numId="2">
    <w:abstractNumId w:val="18"/>
  </w:num>
  <w:num w:numId="3">
    <w:abstractNumId w:val="27"/>
  </w:num>
  <w:num w:numId="4">
    <w:abstractNumId w:val="35"/>
  </w:num>
  <w:num w:numId="5">
    <w:abstractNumId w:val="5"/>
  </w:num>
  <w:num w:numId="6">
    <w:abstractNumId w:val="19"/>
  </w:num>
  <w:num w:numId="7">
    <w:abstractNumId w:val="25"/>
  </w:num>
  <w:num w:numId="8">
    <w:abstractNumId w:val="16"/>
  </w:num>
  <w:num w:numId="9">
    <w:abstractNumId w:val="11"/>
  </w:num>
  <w:num w:numId="10">
    <w:abstractNumId w:val="13"/>
  </w:num>
  <w:num w:numId="11">
    <w:abstractNumId w:val="24"/>
  </w:num>
  <w:num w:numId="12">
    <w:abstractNumId w:val="14"/>
  </w:num>
  <w:num w:numId="13">
    <w:abstractNumId w:val="20"/>
  </w:num>
  <w:num w:numId="14">
    <w:abstractNumId w:val="7"/>
  </w:num>
  <w:num w:numId="15">
    <w:abstractNumId w:val="32"/>
  </w:num>
  <w:num w:numId="16">
    <w:abstractNumId w:val="4"/>
  </w:num>
  <w:num w:numId="17">
    <w:abstractNumId w:val="34"/>
  </w:num>
  <w:num w:numId="18">
    <w:abstractNumId w:val="34"/>
  </w:num>
  <w:num w:numId="19">
    <w:abstractNumId w:val="34"/>
  </w:num>
  <w:num w:numId="20">
    <w:abstractNumId w:val="34"/>
  </w:num>
  <w:num w:numId="21">
    <w:abstractNumId w:val="34"/>
  </w:num>
  <w:num w:numId="22">
    <w:abstractNumId w:val="34"/>
  </w:num>
  <w:num w:numId="23">
    <w:abstractNumId w:val="3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8"/>
  </w:num>
  <w:num w:numId="28">
    <w:abstractNumId w:val="0"/>
  </w:num>
  <w:num w:numId="29">
    <w:abstractNumId w:val="26"/>
  </w:num>
  <w:num w:numId="30">
    <w:abstractNumId w:val="33"/>
  </w:num>
  <w:num w:numId="31">
    <w:abstractNumId w:val="12"/>
  </w:num>
  <w:num w:numId="32">
    <w:abstractNumId w:val="22"/>
  </w:num>
  <w:num w:numId="33">
    <w:abstractNumId w:val="10"/>
  </w:num>
  <w:num w:numId="34">
    <w:abstractNumId w:val="36"/>
  </w:num>
  <w:num w:numId="35">
    <w:abstractNumId w:val="15"/>
  </w:num>
  <w:num w:numId="36">
    <w:abstractNumId w:val="21"/>
  </w:num>
  <w:num w:numId="37">
    <w:abstractNumId w:val="2"/>
  </w:num>
  <w:num w:numId="38">
    <w:abstractNumId w:val="8"/>
  </w:num>
  <w:num w:numId="39">
    <w:abstractNumId w:val="29"/>
  </w:num>
  <w:num w:numId="40">
    <w:abstractNumId w:val="6"/>
  </w:num>
  <w:num w:numId="41">
    <w:abstractNumId w:val="1"/>
  </w:num>
  <w:num w:numId="42">
    <w:abstractNumId w:val="30"/>
  </w:num>
  <w:num w:numId="43">
    <w:abstractNumId w:val="9"/>
  </w:num>
  <w:num w:numId="44">
    <w:abstractNumId w:val="31"/>
  </w:num>
  <w:num w:numId="45">
    <w:abstractNumId w:val="3"/>
  </w:num>
  <w:num w:numId="46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355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73A"/>
    <w:rsid w:val="00002A6C"/>
    <w:rsid w:val="000032FE"/>
    <w:rsid w:val="000047E2"/>
    <w:rsid w:val="0000499A"/>
    <w:rsid w:val="00005A0D"/>
    <w:rsid w:val="00005BF5"/>
    <w:rsid w:val="00006095"/>
    <w:rsid w:val="00006716"/>
    <w:rsid w:val="000067CE"/>
    <w:rsid w:val="00006E4D"/>
    <w:rsid w:val="00006F3D"/>
    <w:rsid w:val="00007750"/>
    <w:rsid w:val="00007AFA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36F0D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26F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6DE4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661"/>
    <w:rsid w:val="00067966"/>
    <w:rsid w:val="00067C83"/>
    <w:rsid w:val="00067CA5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3822"/>
    <w:rsid w:val="000841BB"/>
    <w:rsid w:val="00084564"/>
    <w:rsid w:val="000847FC"/>
    <w:rsid w:val="000848C3"/>
    <w:rsid w:val="00084B86"/>
    <w:rsid w:val="000856F2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0D"/>
    <w:rsid w:val="00092716"/>
    <w:rsid w:val="00093986"/>
    <w:rsid w:val="0009441D"/>
    <w:rsid w:val="0009472A"/>
    <w:rsid w:val="00094DB4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21FB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1CEE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462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A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0A18"/>
    <w:rsid w:val="00131321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0F8C"/>
    <w:rsid w:val="001418C6"/>
    <w:rsid w:val="00141942"/>
    <w:rsid w:val="001426D2"/>
    <w:rsid w:val="001430E9"/>
    <w:rsid w:val="00144A78"/>
    <w:rsid w:val="00144C38"/>
    <w:rsid w:val="00144EFA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47BD9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AD5"/>
    <w:rsid w:val="00166C8D"/>
    <w:rsid w:val="00166EDA"/>
    <w:rsid w:val="001673C6"/>
    <w:rsid w:val="0017191B"/>
    <w:rsid w:val="00171F0E"/>
    <w:rsid w:val="00172621"/>
    <w:rsid w:val="001726B6"/>
    <w:rsid w:val="0017343E"/>
    <w:rsid w:val="001741FB"/>
    <w:rsid w:val="001744FB"/>
    <w:rsid w:val="001757DE"/>
    <w:rsid w:val="0017670B"/>
    <w:rsid w:val="00176D44"/>
    <w:rsid w:val="00176E69"/>
    <w:rsid w:val="00177234"/>
    <w:rsid w:val="00177BA0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3BB"/>
    <w:rsid w:val="00190BC5"/>
    <w:rsid w:val="00191810"/>
    <w:rsid w:val="00191AC1"/>
    <w:rsid w:val="00192ABC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7C0"/>
    <w:rsid w:val="001B2B86"/>
    <w:rsid w:val="001B2D84"/>
    <w:rsid w:val="001B2E09"/>
    <w:rsid w:val="001B2F38"/>
    <w:rsid w:val="001B3445"/>
    <w:rsid w:val="001B344C"/>
    <w:rsid w:val="001B4100"/>
    <w:rsid w:val="001B5ADE"/>
    <w:rsid w:val="001B5B74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096"/>
    <w:rsid w:val="001C378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2AA"/>
    <w:rsid w:val="001D5B80"/>
    <w:rsid w:val="001D6E5F"/>
    <w:rsid w:val="001D6EB9"/>
    <w:rsid w:val="001E0209"/>
    <w:rsid w:val="001E0EEE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748E"/>
    <w:rsid w:val="00200079"/>
    <w:rsid w:val="002011B6"/>
    <w:rsid w:val="002011C6"/>
    <w:rsid w:val="00201392"/>
    <w:rsid w:val="00201479"/>
    <w:rsid w:val="002017E5"/>
    <w:rsid w:val="00202806"/>
    <w:rsid w:val="00203457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3E0"/>
    <w:rsid w:val="002076E7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D2A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68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8F3"/>
    <w:rsid w:val="00240A01"/>
    <w:rsid w:val="00240ECB"/>
    <w:rsid w:val="0024107D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7D0"/>
    <w:rsid w:val="0026494D"/>
    <w:rsid w:val="00264DE5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188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0C0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479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1DC9"/>
    <w:rsid w:val="002E1FAB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685"/>
    <w:rsid w:val="002F0C06"/>
    <w:rsid w:val="002F0D14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F32"/>
    <w:rsid w:val="00301734"/>
    <w:rsid w:val="00301D56"/>
    <w:rsid w:val="003028C6"/>
    <w:rsid w:val="0030388A"/>
    <w:rsid w:val="00303912"/>
    <w:rsid w:val="00304C64"/>
    <w:rsid w:val="003059E9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17E4C"/>
    <w:rsid w:val="003204D9"/>
    <w:rsid w:val="00320A7B"/>
    <w:rsid w:val="00320B02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1D78"/>
    <w:rsid w:val="00352566"/>
    <w:rsid w:val="003526F7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2F1F"/>
    <w:rsid w:val="003737B4"/>
    <w:rsid w:val="0037383C"/>
    <w:rsid w:val="0037497B"/>
    <w:rsid w:val="00376684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C82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34D1"/>
    <w:rsid w:val="003C419A"/>
    <w:rsid w:val="003C4287"/>
    <w:rsid w:val="003C448D"/>
    <w:rsid w:val="003C48BE"/>
    <w:rsid w:val="003C4E2C"/>
    <w:rsid w:val="003C5D4D"/>
    <w:rsid w:val="003C6532"/>
    <w:rsid w:val="003C659E"/>
    <w:rsid w:val="003C67AA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7D8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619"/>
    <w:rsid w:val="00405739"/>
    <w:rsid w:val="004059E0"/>
    <w:rsid w:val="00405CF4"/>
    <w:rsid w:val="00406141"/>
    <w:rsid w:val="004062DA"/>
    <w:rsid w:val="00406EAE"/>
    <w:rsid w:val="0040757B"/>
    <w:rsid w:val="00407698"/>
    <w:rsid w:val="004078EC"/>
    <w:rsid w:val="004079D4"/>
    <w:rsid w:val="00407DA6"/>
    <w:rsid w:val="004103AD"/>
    <w:rsid w:val="00410976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B7A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442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D94"/>
    <w:rsid w:val="00476F06"/>
    <w:rsid w:val="0047713D"/>
    <w:rsid w:val="00477414"/>
    <w:rsid w:val="00477B50"/>
    <w:rsid w:val="004814D8"/>
    <w:rsid w:val="00481701"/>
    <w:rsid w:val="00482973"/>
    <w:rsid w:val="00482F64"/>
    <w:rsid w:val="0048443A"/>
    <w:rsid w:val="00484E59"/>
    <w:rsid w:val="00485D7F"/>
    <w:rsid w:val="0048660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A7D86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6C4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95C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368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0731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AE9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489A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A8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458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E9F"/>
    <w:rsid w:val="00582EF3"/>
    <w:rsid w:val="005830EE"/>
    <w:rsid w:val="0058325A"/>
    <w:rsid w:val="00583CE5"/>
    <w:rsid w:val="005845DD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0CC5"/>
    <w:rsid w:val="005B22EB"/>
    <w:rsid w:val="005B252D"/>
    <w:rsid w:val="005B2BF0"/>
    <w:rsid w:val="005B3BA8"/>
    <w:rsid w:val="005B402A"/>
    <w:rsid w:val="005B4854"/>
    <w:rsid w:val="005B4AE5"/>
    <w:rsid w:val="005B59BA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648"/>
    <w:rsid w:val="005F5660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67FF"/>
    <w:rsid w:val="0060705E"/>
    <w:rsid w:val="0060750A"/>
    <w:rsid w:val="0060760C"/>
    <w:rsid w:val="006079D5"/>
    <w:rsid w:val="0061015B"/>
    <w:rsid w:val="00610BFB"/>
    <w:rsid w:val="00610FE0"/>
    <w:rsid w:val="00611670"/>
    <w:rsid w:val="006120CD"/>
    <w:rsid w:val="00612129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1CAA"/>
    <w:rsid w:val="00632965"/>
    <w:rsid w:val="006336F5"/>
    <w:rsid w:val="00633A0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0894"/>
    <w:rsid w:val="0064115F"/>
    <w:rsid w:val="0064148A"/>
    <w:rsid w:val="00641F2F"/>
    <w:rsid w:val="006425EA"/>
    <w:rsid w:val="00645185"/>
    <w:rsid w:val="00645726"/>
    <w:rsid w:val="00645A49"/>
    <w:rsid w:val="006471A7"/>
    <w:rsid w:val="0064731A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13C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6AB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369"/>
    <w:rsid w:val="006C368E"/>
    <w:rsid w:val="006C36E0"/>
    <w:rsid w:val="006C4A69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5943"/>
    <w:rsid w:val="006F59AE"/>
    <w:rsid w:val="006F745A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4D05"/>
    <w:rsid w:val="00715040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C53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775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574B"/>
    <w:rsid w:val="00776CE4"/>
    <w:rsid w:val="00777294"/>
    <w:rsid w:val="00777433"/>
    <w:rsid w:val="00777AB0"/>
    <w:rsid w:val="00777C39"/>
    <w:rsid w:val="00780414"/>
    <w:rsid w:val="0078049F"/>
    <w:rsid w:val="007807E4"/>
    <w:rsid w:val="00780845"/>
    <w:rsid w:val="00780DA1"/>
    <w:rsid w:val="007810DF"/>
    <w:rsid w:val="0078132A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06B"/>
    <w:rsid w:val="00787052"/>
    <w:rsid w:val="007870F0"/>
    <w:rsid w:val="0078742B"/>
    <w:rsid w:val="00791686"/>
    <w:rsid w:val="00791874"/>
    <w:rsid w:val="00791D91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0FCE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0D8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684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7F7D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4F1"/>
    <w:rsid w:val="00837643"/>
    <w:rsid w:val="00840416"/>
    <w:rsid w:val="00840649"/>
    <w:rsid w:val="00840CAD"/>
    <w:rsid w:val="00841105"/>
    <w:rsid w:val="0084168D"/>
    <w:rsid w:val="0084196C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622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840"/>
    <w:rsid w:val="00886E71"/>
    <w:rsid w:val="008875FA"/>
    <w:rsid w:val="0089159F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4FFA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1A9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02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CF2"/>
    <w:rsid w:val="008C6EF6"/>
    <w:rsid w:val="008C6FCE"/>
    <w:rsid w:val="008C7A01"/>
    <w:rsid w:val="008D1BA0"/>
    <w:rsid w:val="008D2AF5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15D7"/>
    <w:rsid w:val="0091299D"/>
    <w:rsid w:val="00912A34"/>
    <w:rsid w:val="00912D11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25F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19"/>
    <w:rsid w:val="009272C5"/>
    <w:rsid w:val="00927978"/>
    <w:rsid w:val="00931763"/>
    <w:rsid w:val="009327CF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890"/>
    <w:rsid w:val="00945A96"/>
    <w:rsid w:val="00945CD6"/>
    <w:rsid w:val="00945D39"/>
    <w:rsid w:val="00946423"/>
    <w:rsid w:val="0094670F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4D99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602"/>
    <w:rsid w:val="00974792"/>
    <w:rsid w:val="00974CB0"/>
    <w:rsid w:val="00975192"/>
    <w:rsid w:val="009755F2"/>
    <w:rsid w:val="00976957"/>
    <w:rsid w:val="00977280"/>
    <w:rsid w:val="00977355"/>
    <w:rsid w:val="009773AE"/>
    <w:rsid w:val="009779A9"/>
    <w:rsid w:val="00977BF5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BD9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807"/>
    <w:rsid w:val="009A7BA6"/>
    <w:rsid w:val="009A7EDE"/>
    <w:rsid w:val="009B0265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543"/>
    <w:rsid w:val="009C2C7F"/>
    <w:rsid w:val="009C33CB"/>
    <w:rsid w:val="009C5541"/>
    <w:rsid w:val="009C58FB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CEB"/>
    <w:rsid w:val="009D5D8B"/>
    <w:rsid w:val="009D6820"/>
    <w:rsid w:val="009E0507"/>
    <w:rsid w:val="009E106F"/>
    <w:rsid w:val="009E181D"/>
    <w:rsid w:val="009E2871"/>
    <w:rsid w:val="009E3516"/>
    <w:rsid w:val="009E3DF8"/>
    <w:rsid w:val="009E3E4C"/>
    <w:rsid w:val="009E4379"/>
    <w:rsid w:val="009E4830"/>
    <w:rsid w:val="009E4A80"/>
    <w:rsid w:val="009E5960"/>
    <w:rsid w:val="009E5BE3"/>
    <w:rsid w:val="009E68D5"/>
    <w:rsid w:val="009E74BD"/>
    <w:rsid w:val="009E7644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278C"/>
    <w:rsid w:val="00A03E21"/>
    <w:rsid w:val="00A048C7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784"/>
    <w:rsid w:val="00A07C95"/>
    <w:rsid w:val="00A106D1"/>
    <w:rsid w:val="00A10D7D"/>
    <w:rsid w:val="00A10DB2"/>
    <w:rsid w:val="00A116F7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E0F"/>
    <w:rsid w:val="00A2297B"/>
    <w:rsid w:val="00A22F4B"/>
    <w:rsid w:val="00A230AD"/>
    <w:rsid w:val="00A239B5"/>
    <w:rsid w:val="00A24FD3"/>
    <w:rsid w:val="00A2607E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92B"/>
    <w:rsid w:val="00A42CB1"/>
    <w:rsid w:val="00A43116"/>
    <w:rsid w:val="00A43B47"/>
    <w:rsid w:val="00A44ED2"/>
    <w:rsid w:val="00A4591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EC2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172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D45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17B"/>
    <w:rsid w:val="00AB6624"/>
    <w:rsid w:val="00AB6C51"/>
    <w:rsid w:val="00AC09BB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121"/>
    <w:rsid w:val="00AD2355"/>
    <w:rsid w:val="00AD312F"/>
    <w:rsid w:val="00AD39FD"/>
    <w:rsid w:val="00AD4549"/>
    <w:rsid w:val="00AD483A"/>
    <w:rsid w:val="00AD4DB5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3CD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7B3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146"/>
    <w:rsid w:val="00B31303"/>
    <w:rsid w:val="00B319D4"/>
    <w:rsid w:val="00B31C9E"/>
    <w:rsid w:val="00B31DE7"/>
    <w:rsid w:val="00B33B1D"/>
    <w:rsid w:val="00B34457"/>
    <w:rsid w:val="00B34B99"/>
    <w:rsid w:val="00B34F15"/>
    <w:rsid w:val="00B36A35"/>
    <w:rsid w:val="00B36BD9"/>
    <w:rsid w:val="00B36D8A"/>
    <w:rsid w:val="00B36DE4"/>
    <w:rsid w:val="00B406FE"/>
    <w:rsid w:val="00B4093E"/>
    <w:rsid w:val="00B40B20"/>
    <w:rsid w:val="00B40B95"/>
    <w:rsid w:val="00B40DA0"/>
    <w:rsid w:val="00B416C1"/>
    <w:rsid w:val="00B41FC8"/>
    <w:rsid w:val="00B4269F"/>
    <w:rsid w:val="00B42716"/>
    <w:rsid w:val="00B42808"/>
    <w:rsid w:val="00B42A23"/>
    <w:rsid w:val="00B4312A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2F8F"/>
    <w:rsid w:val="00B6305B"/>
    <w:rsid w:val="00B63167"/>
    <w:rsid w:val="00B63A2A"/>
    <w:rsid w:val="00B63EA9"/>
    <w:rsid w:val="00B63EF7"/>
    <w:rsid w:val="00B641EE"/>
    <w:rsid w:val="00B6440C"/>
    <w:rsid w:val="00B64B68"/>
    <w:rsid w:val="00B65418"/>
    <w:rsid w:val="00B66F7B"/>
    <w:rsid w:val="00B702E6"/>
    <w:rsid w:val="00B70788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86F39"/>
    <w:rsid w:val="00B900FE"/>
    <w:rsid w:val="00B90448"/>
    <w:rsid w:val="00B912B9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0BB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3D7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478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6DAB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5A4"/>
    <w:rsid w:val="00C47982"/>
    <w:rsid w:val="00C50344"/>
    <w:rsid w:val="00C51887"/>
    <w:rsid w:val="00C5436F"/>
    <w:rsid w:val="00C559AD"/>
    <w:rsid w:val="00C56BC5"/>
    <w:rsid w:val="00C57063"/>
    <w:rsid w:val="00C57153"/>
    <w:rsid w:val="00C57249"/>
    <w:rsid w:val="00C5778B"/>
    <w:rsid w:val="00C57FBF"/>
    <w:rsid w:val="00C6040C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5BED"/>
    <w:rsid w:val="00C666D0"/>
    <w:rsid w:val="00C6692D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27C2"/>
    <w:rsid w:val="00C837EF"/>
    <w:rsid w:val="00C83A2C"/>
    <w:rsid w:val="00C83BC5"/>
    <w:rsid w:val="00C83EA9"/>
    <w:rsid w:val="00C8472E"/>
    <w:rsid w:val="00C84A1A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4BC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99B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69B9"/>
    <w:rsid w:val="00CB77D6"/>
    <w:rsid w:val="00CC0209"/>
    <w:rsid w:val="00CC0BE3"/>
    <w:rsid w:val="00CC103C"/>
    <w:rsid w:val="00CC3620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1CE"/>
    <w:rsid w:val="00CC5342"/>
    <w:rsid w:val="00CC5EA8"/>
    <w:rsid w:val="00CC6396"/>
    <w:rsid w:val="00CC6A8A"/>
    <w:rsid w:val="00CC6BC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1A4"/>
    <w:rsid w:val="00CF2FE8"/>
    <w:rsid w:val="00CF32BE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43A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47E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0D6F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082B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47761"/>
    <w:rsid w:val="00D502BE"/>
    <w:rsid w:val="00D5047B"/>
    <w:rsid w:val="00D50B57"/>
    <w:rsid w:val="00D50D5C"/>
    <w:rsid w:val="00D511AB"/>
    <w:rsid w:val="00D51F6C"/>
    <w:rsid w:val="00D526EF"/>
    <w:rsid w:val="00D52779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0D5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70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3F69"/>
    <w:rsid w:val="00D946D7"/>
    <w:rsid w:val="00D94BE8"/>
    <w:rsid w:val="00D94CE8"/>
    <w:rsid w:val="00D956B8"/>
    <w:rsid w:val="00D95F2C"/>
    <w:rsid w:val="00D96170"/>
    <w:rsid w:val="00D96329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8FF"/>
    <w:rsid w:val="00DA6A81"/>
    <w:rsid w:val="00DA6C4A"/>
    <w:rsid w:val="00DA7498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3FFE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04"/>
    <w:rsid w:val="00DD793C"/>
    <w:rsid w:val="00DE1325"/>
    <w:rsid w:val="00DE13F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436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2C2C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FFF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17B"/>
    <w:rsid w:val="00E5776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67EF3"/>
    <w:rsid w:val="00E7015D"/>
    <w:rsid w:val="00E703E9"/>
    <w:rsid w:val="00E71114"/>
    <w:rsid w:val="00E71DA3"/>
    <w:rsid w:val="00E72250"/>
    <w:rsid w:val="00E72547"/>
    <w:rsid w:val="00E7298B"/>
    <w:rsid w:val="00E72A6F"/>
    <w:rsid w:val="00E737EC"/>
    <w:rsid w:val="00E739F0"/>
    <w:rsid w:val="00E73B7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4B9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8C4"/>
    <w:rsid w:val="00EA1C1F"/>
    <w:rsid w:val="00EA213C"/>
    <w:rsid w:val="00EA21EA"/>
    <w:rsid w:val="00EA309C"/>
    <w:rsid w:val="00EA3763"/>
    <w:rsid w:val="00EA4D69"/>
    <w:rsid w:val="00EA536A"/>
    <w:rsid w:val="00EA5E2F"/>
    <w:rsid w:val="00EA6F29"/>
    <w:rsid w:val="00EA6F86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14B5"/>
    <w:rsid w:val="00EC2828"/>
    <w:rsid w:val="00EC28EB"/>
    <w:rsid w:val="00EC2E70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03BD"/>
    <w:rsid w:val="00ED0B8B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B6B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3B64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3F4"/>
    <w:rsid w:val="00F22A9F"/>
    <w:rsid w:val="00F22B90"/>
    <w:rsid w:val="00F22EA6"/>
    <w:rsid w:val="00F23AB2"/>
    <w:rsid w:val="00F24143"/>
    <w:rsid w:val="00F245BD"/>
    <w:rsid w:val="00F249B8"/>
    <w:rsid w:val="00F25B10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60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3C6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7C1"/>
    <w:rsid w:val="00FA2F5F"/>
    <w:rsid w:val="00FA40C0"/>
    <w:rsid w:val="00FA46B2"/>
    <w:rsid w:val="00FA509C"/>
    <w:rsid w:val="00FA5129"/>
    <w:rsid w:val="00FA5327"/>
    <w:rsid w:val="00FA5360"/>
    <w:rsid w:val="00FA5363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287"/>
    <w:rsid w:val="00FB651D"/>
    <w:rsid w:val="00FB6A2C"/>
    <w:rsid w:val="00FB7368"/>
    <w:rsid w:val="00FC04C0"/>
    <w:rsid w:val="00FC0B69"/>
    <w:rsid w:val="00FC0F03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A39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33D"/>
    <w:rsid w:val="00FE04CE"/>
    <w:rsid w:val="00FE0F2E"/>
    <w:rsid w:val="00FE1A9E"/>
    <w:rsid w:val="00FE239B"/>
    <w:rsid w:val="00FE2672"/>
    <w:rsid w:val="00FE38B5"/>
    <w:rsid w:val="00FE3C68"/>
    <w:rsid w:val="00FE41AF"/>
    <w:rsid w:val="00FE4202"/>
    <w:rsid w:val="00FE4715"/>
    <w:rsid w:val="00FE5472"/>
    <w:rsid w:val="00FE6E6C"/>
    <w:rsid w:val="00FE7E02"/>
    <w:rsid w:val="00FE7E74"/>
    <w:rsid w:val="00FF0032"/>
    <w:rsid w:val="00FF0144"/>
    <w:rsid w:val="00FF0C63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4EC4-CBCA-4BF2-A569-30C61C57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96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19</cp:revision>
  <cp:lastPrinted>2013-10-28T13:06:00Z</cp:lastPrinted>
  <dcterms:created xsi:type="dcterms:W3CDTF">2015-04-08T21:34:00Z</dcterms:created>
  <dcterms:modified xsi:type="dcterms:W3CDTF">2015-04-10T08:28:00Z</dcterms:modified>
</cp:coreProperties>
</file>