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980E6" w14:textId="335CD038" w:rsidR="00C61155" w:rsidRPr="00967CFB" w:rsidRDefault="00C61155" w:rsidP="00C61155">
      <w:pPr>
        <w:tabs>
          <w:tab w:val="center" w:pos="4536"/>
          <w:tab w:val="right" w:pos="7938"/>
          <w:tab w:val="right" w:pos="9639"/>
        </w:tabs>
        <w:ind w:right="2"/>
        <w:rPr>
          <w:rFonts w:ascii="Arial" w:hAnsi="Arial" w:cs="Arial"/>
          <w:b/>
          <w:bCs/>
          <w:sz w:val="28"/>
        </w:rPr>
      </w:pPr>
      <w:bookmarkStart w:id="0" w:name="_Hlk145670493"/>
      <w:bookmarkStart w:id="1" w:name="_Hlk131173287"/>
      <w:bookmarkStart w:id="2" w:name="_Hlk131172920"/>
      <w:r w:rsidRPr="00A80D3B">
        <w:rPr>
          <w:rFonts w:ascii="Arial" w:hAnsi="Arial" w:cs="Arial"/>
          <w:b/>
          <w:bCs/>
          <w:sz w:val="28"/>
        </w:rPr>
        <w:t>3GPP TSG RAN WG1 #1</w:t>
      </w:r>
      <w:r>
        <w:rPr>
          <w:rFonts w:ascii="Arial" w:hAnsi="Arial" w:cs="Arial"/>
          <w:b/>
          <w:bCs/>
          <w:sz w:val="28"/>
        </w:rPr>
        <w:t>17</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047228" w:rsidRPr="00047228">
        <w:rPr>
          <w:rFonts w:ascii="Arial" w:hAnsi="Arial" w:cs="Arial"/>
          <w:b/>
          <w:bCs/>
          <w:sz w:val="28"/>
        </w:rPr>
        <w:t>R1-2404676</w:t>
      </w:r>
    </w:p>
    <w:p w14:paraId="25B2AABC" w14:textId="77777777" w:rsidR="00C61155" w:rsidRPr="009513AC" w:rsidRDefault="00C61155" w:rsidP="00C61155">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p w14:paraId="1411D675" w14:textId="77777777" w:rsidR="00F64CA0" w:rsidRPr="00261CFC" w:rsidRDefault="00F64CA0" w:rsidP="00F64CA0">
      <w:pPr>
        <w:pStyle w:val="3gpptdocheadfirst"/>
        <w:rPr>
          <w:lang w:val="en-US"/>
        </w:rPr>
      </w:pPr>
    </w:p>
    <w:p w14:paraId="3AA4BEA9" w14:textId="13D9CC95" w:rsidR="00E445A8" w:rsidRPr="00D71966" w:rsidRDefault="00E445A8" w:rsidP="00D71966">
      <w:pPr>
        <w:pStyle w:val="3gpptdochead"/>
      </w:pPr>
      <w:r w:rsidRPr="00D71966">
        <w:t>Agenda Item:</w:t>
      </w:r>
      <w:r w:rsidRPr="00D71966">
        <w:tab/>
      </w:r>
      <w:r w:rsidR="006447AE">
        <w:t>9.4.2.3</w:t>
      </w:r>
    </w:p>
    <w:p w14:paraId="5D33345B" w14:textId="77777777" w:rsidR="00E445A8" w:rsidRPr="00D71966" w:rsidRDefault="00E445A8" w:rsidP="00D71966">
      <w:pPr>
        <w:pStyle w:val="3gpptdochead"/>
      </w:pPr>
      <w:r w:rsidRPr="00D71966">
        <w:t>Source:</w:t>
      </w:r>
      <w:r w:rsidRPr="00D71966">
        <w:tab/>
        <w:t>NEC</w:t>
      </w:r>
    </w:p>
    <w:p w14:paraId="6420CED0" w14:textId="4E688183" w:rsidR="00E445A8" w:rsidRPr="00D71966" w:rsidRDefault="00E445A8" w:rsidP="00D71966">
      <w:pPr>
        <w:pStyle w:val="3gpptdochead"/>
      </w:pPr>
      <w:r w:rsidRPr="00D71966">
        <w:t>Title:</w:t>
      </w:r>
      <w:r w:rsidRPr="00D71966">
        <w:tab/>
      </w:r>
      <w:r w:rsidR="006447AE">
        <w:t>Discussion on d</w:t>
      </w:r>
      <w:r w:rsidR="006447AE" w:rsidRPr="006447AE">
        <w:t xml:space="preserve">ownlink and uplink channel </w:t>
      </w:r>
      <w:r w:rsidR="006447AE">
        <w:t>for ambient IoT</w:t>
      </w:r>
    </w:p>
    <w:p w14:paraId="588B957F" w14:textId="2BBF4758" w:rsidR="00B9691B" w:rsidRPr="00D71966" w:rsidRDefault="00B32D63" w:rsidP="00D71966">
      <w:pPr>
        <w:pStyle w:val="3gpptdocheadlast"/>
        <w:rPr>
          <w:rFonts w:eastAsiaTheme="minorEastAsia"/>
        </w:rPr>
      </w:pPr>
      <w:r w:rsidRPr="00D71966">
        <w:t>Document for:</w:t>
      </w:r>
      <w:r w:rsidRPr="00D71966">
        <w:tab/>
        <w:t>Discussion and Decision</w:t>
      </w:r>
    </w:p>
    <w:p w14:paraId="3FC2D94C" w14:textId="2E68273C" w:rsidR="00B32D63" w:rsidRPr="00D71966" w:rsidRDefault="00B32D63" w:rsidP="00D71966">
      <w:pPr>
        <w:pStyle w:val="3gpptitlelv2"/>
        <w:rPr>
          <w:rFonts w:eastAsiaTheme="minorEastAsia"/>
        </w:rPr>
      </w:pPr>
      <w:r w:rsidRPr="00D71966">
        <w:rPr>
          <w:rFonts w:eastAsiaTheme="minorEastAsia"/>
        </w:rPr>
        <w:t>1</w:t>
      </w:r>
      <w:r w:rsidRPr="00D71966">
        <w:rPr>
          <w:rFonts w:eastAsiaTheme="minorEastAsia"/>
        </w:rPr>
        <w:tab/>
      </w:r>
      <w:r w:rsidR="00E445A8" w:rsidRPr="00D71966">
        <w:rPr>
          <w:rFonts w:eastAsiaTheme="minorEastAsia"/>
        </w:rPr>
        <w:t>I</w:t>
      </w:r>
      <w:r w:rsidRPr="00D71966">
        <w:rPr>
          <w:rFonts w:eastAsiaTheme="minorEastAsia"/>
        </w:rPr>
        <w:t>ntroduction</w:t>
      </w:r>
    </w:p>
    <w:bookmarkEnd w:id="1"/>
    <w:bookmarkEnd w:id="2"/>
    <w:p w14:paraId="4BAE3B7E" w14:textId="7EC6778D" w:rsidR="00A1650E" w:rsidRDefault="00A1650E" w:rsidP="00A1650E">
      <w:pPr>
        <w:pStyle w:val="3gpptxt"/>
        <w:rPr>
          <w:rFonts w:eastAsiaTheme="minorEastAsia"/>
        </w:rPr>
      </w:pPr>
      <w:r>
        <w:rPr>
          <w:rFonts w:eastAsiaTheme="minorEastAsia"/>
        </w:rPr>
        <w:t xml:space="preserve">In </w:t>
      </w:r>
      <w:r>
        <w:t>TSG RAN Meeting #102, a new SID of s</w:t>
      </w:r>
      <w:r w:rsidRPr="00DD1C1A">
        <w:t>tudy</w:t>
      </w:r>
      <w:r>
        <w:t>ing</w:t>
      </w:r>
      <w:r w:rsidRPr="00DD1C1A">
        <w:t xml:space="preserve"> on solutions for Ambient IoT in NR</w:t>
      </w:r>
      <w:r w:rsidRPr="00D71966">
        <w:rPr>
          <w:rFonts w:eastAsiaTheme="minorEastAsia"/>
        </w:rPr>
        <w:t xml:space="preserve"> </w:t>
      </w:r>
      <w:r>
        <w:rPr>
          <w:rFonts w:eastAsiaTheme="minorEastAsia"/>
        </w:rPr>
        <w:t xml:space="preserve">has been agreed </w:t>
      </w:r>
      <w:r w:rsidRPr="00D71966">
        <w:rPr>
          <w:rFonts w:eastAsiaTheme="minorEastAsia"/>
        </w:rPr>
        <w:t>[1]</w:t>
      </w:r>
      <w:r>
        <w:rPr>
          <w:rFonts w:eastAsiaTheme="minorEastAsia"/>
        </w:rPr>
        <w:t>. In RAN1 #1</w:t>
      </w:r>
      <w:r w:rsidR="00047228">
        <w:rPr>
          <w:rFonts w:eastAsiaTheme="minorEastAsia"/>
        </w:rPr>
        <w:t>1</w:t>
      </w:r>
      <w:r>
        <w:rPr>
          <w:rFonts w:eastAsiaTheme="minorEastAsia"/>
        </w:rPr>
        <w:t>6</w:t>
      </w:r>
      <w:r w:rsidR="00582FCD">
        <w:rPr>
          <w:rFonts w:eastAsiaTheme="minorEastAsia"/>
        </w:rPr>
        <w:t>bis</w:t>
      </w:r>
      <w:r>
        <w:rPr>
          <w:rFonts w:eastAsiaTheme="minorEastAsia"/>
        </w:rPr>
        <w:t xml:space="preserve"> meeting [2], some agreements are achieved and listed below</w:t>
      </w:r>
      <w:r w:rsidRPr="00D71966">
        <w:rPr>
          <w:rFonts w:eastAsiaTheme="minorEastAsia"/>
        </w:rPr>
        <w:t>.</w:t>
      </w:r>
    </w:p>
    <w:tbl>
      <w:tblPr>
        <w:tblStyle w:val="TableGrid"/>
        <w:tblW w:w="0" w:type="auto"/>
        <w:tblLook w:val="04A0" w:firstRow="1" w:lastRow="0" w:firstColumn="1" w:lastColumn="0" w:noHBand="0" w:noVBand="1"/>
      </w:tblPr>
      <w:tblGrid>
        <w:gridCol w:w="9628"/>
      </w:tblGrid>
      <w:tr w:rsidR="007F6D65" w14:paraId="457B7CB5" w14:textId="77777777" w:rsidTr="001E7E93">
        <w:tc>
          <w:tcPr>
            <w:tcW w:w="9628" w:type="dxa"/>
          </w:tcPr>
          <w:p w14:paraId="23E9D074" w14:textId="77777777" w:rsidR="00582FCD" w:rsidRDefault="00582FCD" w:rsidP="00582FCD">
            <w:pPr>
              <w:rPr>
                <w:iCs/>
                <w:lang w:eastAsia="x-none"/>
              </w:rPr>
            </w:pPr>
            <w:r>
              <w:rPr>
                <w:iCs/>
                <w:highlight w:val="green"/>
                <w:lang w:eastAsia="x-none"/>
              </w:rPr>
              <w:t>Agreement</w:t>
            </w:r>
          </w:p>
          <w:p w14:paraId="5BEEBB0B" w14:textId="77777777" w:rsidR="00582FCD" w:rsidRDefault="00582FCD" w:rsidP="00582FCD">
            <w:pPr>
              <w:pStyle w:val="ListParagraph"/>
              <w:snapToGrid w:val="0"/>
              <w:spacing w:after="120"/>
              <w:ind w:left="0"/>
              <w:jc w:val="both"/>
              <w:rPr>
                <w:lang w:eastAsia="x-none"/>
              </w:rPr>
            </w:pPr>
            <w: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708A8B15" w14:textId="77777777" w:rsidR="00582FCD" w:rsidRDefault="00582FCD" w:rsidP="00582FCD">
            <w:pPr>
              <w:numPr>
                <w:ilvl w:val="0"/>
                <w:numId w:val="28"/>
              </w:numPr>
              <w:autoSpaceDE w:val="0"/>
              <w:autoSpaceDN w:val="0"/>
              <w:adjustRightInd w:val="0"/>
              <w:jc w:val="both"/>
            </w:pPr>
            <w:r>
              <w:t>Start-indicator part provides the start of the R2D transmission</w:t>
            </w:r>
          </w:p>
          <w:p w14:paraId="0E0688A9" w14:textId="77777777" w:rsidR="00582FCD" w:rsidRDefault="00582FCD" w:rsidP="00582FCD">
            <w:pPr>
              <w:numPr>
                <w:ilvl w:val="1"/>
                <w:numId w:val="28"/>
              </w:numPr>
              <w:autoSpaceDE w:val="0"/>
              <w:autoSpaceDN w:val="0"/>
              <w:adjustRightInd w:val="0"/>
              <w:jc w:val="both"/>
            </w:pPr>
            <w:r>
              <w:t>FFS: Details of start-indicator part</w:t>
            </w:r>
          </w:p>
          <w:p w14:paraId="2BB581C1" w14:textId="77777777" w:rsidR="00582FCD" w:rsidRDefault="00582FCD" w:rsidP="00582FCD">
            <w:pPr>
              <w:numPr>
                <w:ilvl w:val="0"/>
                <w:numId w:val="28"/>
              </w:numPr>
              <w:autoSpaceDE w:val="0"/>
              <w:autoSpaceDN w:val="0"/>
              <w:adjustRightInd w:val="0"/>
              <w:jc w:val="both"/>
            </w:pPr>
            <w:r>
              <w:t>Clock-acquisition part provides at least the chip synchronization of the subsequent physical channel transmission</w:t>
            </w:r>
          </w:p>
          <w:p w14:paraId="6D3F9217" w14:textId="77777777" w:rsidR="00582FCD" w:rsidRDefault="00582FCD" w:rsidP="00582FCD">
            <w:pPr>
              <w:numPr>
                <w:ilvl w:val="1"/>
                <w:numId w:val="28"/>
              </w:numPr>
              <w:autoSpaceDE w:val="0"/>
              <w:autoSpaceDN w:val="0"/>
              <w:adjustRightInd w:val="0"/>
              <w:jc w:val="both"/>
            </w:pPr>
            <w:r>
              <w:t xml:space="preserve">FFS: Details of clock-acquisition part, e.g. structure, encoding, length, etc. </w:t>
            </w:r>
          </w:p>
          <w:p w14:paraId="3AD47969" w14:textId="77777777" w:rsidR="00582FCD" w:rsidRDefault="00582FCD" w:rsidP="00582FCD">
            <w:pPr>
              <w:numPr>
                <w:ilvl w:val="1"/>
                <w:numId w:val="28"/>
              </w:numPr>
              <w:autoSpaceDE w:val="0"/>
              <w:autoSpaceDN w:val="0"/>
              <w:adjustRightInd w:val="0"/>
              <w:jc w:val="both"/>
            </w:pPr>
            <w:r>
              <w:t xml:space="preserve">FFS: Methods to determine chip duration of the subsequent physical channel transmission </w:t>
            </w:r>
          </w:p>
          <w:p w14:paraId="04429122" w14:textId="77777777" w:rsidR="00582FCD" w:rsidRDefault="00582FCD" w:rsidP="00582FCD">
            <w:pPr>
              <w:numPr>
                <w:ilvl w:val="1"/>
                <w:numId w:val="28"/>
              </w:numPr>
              <w:autoSpaceDE w:val="0"/>
              <w:autoSpaceDN w:val="0"/>
              <w:adjustRightInd w:val="0"/>
              <w:jc w:val="both"/>
            </w:pPr>
            <w:r>
              <w:t>FFS: Other functionalities</w:t>
            </w:r>
          </w:p>
          <w:p w14:paraId="08C66C9E" w14:textId="77777777" w:rsidR="00582FCD" w:rsidRDefault="00582FCD" w:rsidP="00582FCD">
            <w:pPr>
              <w:numPr>
                <w:ilvl w:val="0"/>
                <w:numId w:val="28"/>
              </w:numPr>
              <w:autoSpaceDE w:val="0"/>
              <w:autoSpaceDN w:val="0"/>
              <w:adjustRightInd w:val="0"/>
              <w:jc w:val="both"/>
            </w:pPr>
            <w:r>
              <w:t>Note: the preamble is considered not to be part of a physical channel</w:t>
            </w:r>
          </w:p>
          <w:p w14:paraId="3F41A3C5" w14:textId="77777777" w:rsidR="00582FCD" w:rsidRDefault="00582FCD" w:rsidP="00582FCD">
            <w:pPr>
              <w:numPr>
                <w:ilvl w:val="0"/>
                <w:numId w:val="28"/>
              </w:numPr>
              <w:autoSpaceDE w:val="0"/>
              <w:autoSpaceDN w:val="0"/>
              <w:adjustRightInd w:val="0"/>
              <w:jc w:val="both"/>
            </w:pPr>
            <w:r>
              <w:t xml:space="preserve">FFS: other part(s) of the preamble, if any </w:t>
            </w:r>
          </w:p>
          <w:p w14:paraId="54348326" w14:textId="77777777" w:rsidR="00582FCD" w:rsidRDefault="00582FCD" w:rsidP="00582FCD">
            <w:pPr>
              <w:numPr>
                <w:ilvl w:val="0"/>
                <w:numId w:val="28"/>
              </w:numPr>
              <w:autoSpaceDE w:val="0"/>
              <w:autoSpaceDN w:val="0"/>
              <w:adjustRightInd w:val="0"/>
              <w:jc w:val="both"/>
            </w:pPr>
            <w:r>
              <w:t>FFS: whether the above clock acquisition is sufficient for all devices</w:t>
            </w:r>
          </w:p>
          <w:p w14:paraId="7D9826B0" w14:textId="77777777" w:rsidR="00582FCD" w:rsidRDefault="00582FCD" w:rsidP="00582FCD">
            <w:pPr>
              <w:numPr>
                <w:ilvl w:val="0"/>
                <w:numId w:val="28"/>
              </w:numPr>
              <w:autoSpaceDE w:val="0"/>
              <w:autoSpaceDN w:val="0"/>
              <w:adjustRightInd w:val="0"/>
              <w:jc w:val="both"/>
            </w:pPr>
            <w:r>
              <w:t>FFS: how to make the preamble compact</w:t>
            </w:r>
          </w:p>
          <w:p w14:paraId="18D0E786" w14:textId="77777777" w:rsidR="00582FCD" w:rsidRDefault="00582FCD" w:rsidP="00582FCD">
            <w:pPr>
              <w:rPr>
                <w:iCs/>
                <w:lang w:eastAsia="x-none"/>
              </w:rPr>
            </w:pPr>
          </w:p>
          <w:p w14:paraId="135D50B6" w14:textId="77777777" w:rsidR="00582FCD" w:rsidRDefault="00582FCD" w:rsidP="00582FCD">
            <w:pPr>
              <w:rPr>
                <w:iCs/>
                <w:szCs w:val="20"/>
                <w:lang w:eastAsia="x-none"/>
              </w:rPr>
            </w:pPr>
            <w:r>
              <w:rPr>
                <w:iCs/>
                <w:szCs w:val="20"/>
                <w:highlight w:val="green"/>
                <w:lang w:eastAsia="x-none"/>
              </w:rPr>
              <w:t>Agreement</w:t>
            </w:r>
          </w:p>
          <w:p w14:paraId="7DEE02B2" w14:textId="77777777" w:rsidR="00582FCD" w:rsidRDefault="00582FCD" w:rsidP="00582FCD">
            <w:pPr>
              <w:pStyle w:val="ListParagraph"/>
              <w:snapToGrid w:val="0"/>
              <w:ind w:left="0"/>
              <w:jc w:val="both"/>
              <w:rPr>
                <w:lang w:eastAsia="x-none"/>
              </w:rPr>
            </w:pPr>
            <w:r>
              <w:t>For D2R, a preamble preceding each PDRCH transmission is studied as the baseline at least for the D2R timing acquisition signal:</w:t>
            </w:r>
          </w:p>
          <w:p w14:paraId="2EEA69CA" w14:textId="77777777" w:rsidR="00582FCD" w:rsidRDefault="00582FCD" w:rsidP="00582FCD">
            <w:pPr>
              <w:numPr>
                <w:ilvl w:val="0"/>
                <w:numId w:val="28"/>
              </w:numPr>
              <w:autoSpaceDE w:val="0"/>
              <w:autoSpaceDN w:val="0"/>
              <w:adjustRightInd w:val="0"/>
              <w:jc w:val="both"/>
              <w:rPr>
                <w:szCs w:val="24"/>
              </w:rPr>
            </w:pPr>
            <w:r>
              <w:t>Preamble is not part of PDRCH</w:t>
            </w:r>
          </w:p>
          <w:p w14:paraId="71E93F6C" w14:textId="77777777" w:rsidR="00582FCD" w:rsidRDefault="00582FCD" w:rsidP="00582FCD">
            <w:pPr>
              <w:numPr>
                <w:ilvl w:val="0"/>
                <w:numId w:val="28"/>
              </w:numPr>
              <w:autoSpaceDE w:val="0"/>
              <w:autoSpaceDN w:val="0"/>
              <w:adjustRightInd w:val="0"/>
              <w:jc w:val="both"/>
            </w:pPr>
            <w:r>
              <w:t>FFS: Other functionalities of the preamble</w:t>
            </w:r>
          </w:p>
          <w:p w14:paraId="1C3318A9" w14:textId="77777777" w:rsidR="00582FCD" w:rsidRDefault="00582FCD" w:rsidP="00582FCD">
            <w:pPr>
              <w:rPr>
                <w:iCs/>
                <w:szCs w:val="20"/>
                <w:lang w:eastAsia="x-none"/>
              </w:rPr>
            </w:pPr>
          </w:p>
          <w:p w14:paraId="6F45B9C6" w14:textId="77777777" w:rsidR="00582FCD" w:rsidRDefault="00582FCD" w:rsidP="00582FCD">
            <w:pPr>
              <w:rPr>
                <w:iCs/>
                <w:szCs w:val="20"/>
                <w:lang w:eastAsia="x-none"/>
              </w:rPr>
            </w:pPr>
            <w:r>
              <w:rPr>
                <w:iCs/>
                <w:szCs w:val="20"/>
                <w:highlight w:val="green"/>
                <w:lang w:eastAsia="x-none"/>
              </w:rPr>
              <w:t>Agreement</w:t>
            </w:r>
          </w:p>
          <w:p w14:paraId="60F4CB7A" w14:textId="77777777" w:rsidR="00582FCD" w:rsidRDefault="00582FCD" w:rsidP="00582FCD">
            <w:pPr>
              <w:pStyle w:val="ListParagraph"/>
              <w:snapToGrid w:val="0"/>
              <w:ind w:left="0"/>
              <w:jc w:val="both"/>
              <w:rPr>
                <w:lang w:eastAsia="x-none"/>
              </w:rPr>
            </w:pPr>
            <w:r>
              <w:t>For PRDCH generation at the reader, at least following blocks are studied as the baseline:</w:t>
            </w:r>
          </w:p>
          <w:p w14:paraId="2A2EEC8D" w14:textId="77777777" w:rsidR="00582FCD" w:rsidRDefault="00582FCD" w:rsidP="00582FCD">
            <w:pPr>
              <w:numPr>
                <w:ilvl w:val="0"/>
                <w:numId w:val="28"/>
              </w:numPr>
              <w:autoSpaceDE w:val="0"/>
              <w:autoSpaceDN w:val="0"/>
              <w:adjustRightInd w:val="0"/>
              <w:jc w:val="both"/>
              <w:rPr>
                <w:szCs w:val="24"/>
              </w:rPr>
            </w:pPr>
            <w:r>
              <w:t>CRC bits are appended if there is non-zero length CRC</w:t>
            </w:r>
          </w:p>
          <w:p w14:paraId="65359FE8" w14:textId="77777777" w:rsidR="00582FCD" w:rsidRDefault="00582FCD" w:rsidP="00582FCD">
            <w:pPr>
              <w:numPr>
                <w:ilvl w:val="1"/>
                <w:numId w:val="28"/>
              </w:numPr>
              <w:autoSpaceDE w:val="0"/>
              <w:autoSpaceDN w:val="0"/>
              <w:adjustRightInd w:val="0"/>
              <w:jc w:val="both"/>
            </w:pPr>
            <w:r>
              <w:t>Note: CRC details discussed in agenda item 9.4.2.1</w:t>
            </w:r>
          </w:p>
          <w:p w14:paraId="55447A72" w14:textId="77777777" w:rsidR="00582FCD" w:rsidRDefault="00582FCD" w:rsidP="00582FCD">
            <w:pPr>
              <w:numPr>
                <w:ilvl w:val="0"/>
                <w:numId w:val="28"/>
              </w:numPr>
              <w:autoSpaceDE w:val="0"/>
              <w:autoSpaceDN w:val="0"/>
              <w:adjustRightInd w:val="0"/>
              <w:jc w:val="both"/>
            </w:pPr>
            <w:r>
              <w:t xml:space="preserve">Line coding block </w:t>
            </w:r>
          </w:p>
          <w:p w14:paraId="3F1A4839" w14:textId="77777777" w:rsidR="00582FCD" w:rsidRDefault="00582FCD" w:rsidP="00582FCD">
            <w:pPr>
              <w:numPr>
                <w:ilvl w:val="0"/>
                <w:numId w:val="28"/>
              </w:numPr>
              <w:autoSpaceDE w:val="0"/>
              <w:autoSpaceDN w:val="0"/>
              <w:adjustRightInd w:val="0"/>
              <w:jc w:val="both"/>
            </w:pPr>
            <w:r>
              <w:t xml:space="preserve">OOK-1/OOK-4 modulation with OFDM waveform generation, including resource mapping </w:t>
            </w:r>
          </w:p>
          <w:p w14:paraId="6E518041" w14:textId="77777777" w:rsidR="00582FCD" w:rsidRDefault="00582FCD" w:rsidP="00582FCD">
            <w:pPr>
              <w:numPr>
                <w:ilvl w:val="1"/>
                <w:numId w:val="28"/>
              </w:numPr>
              <w:autoSpaceDE w:val="0"/>
              <w:autoSpaceDN w:val="0"/>
              <w:adjustRightInd w:val="0"/>
              <w:jc w:val="both"/>
            </w:pPr>
            <w:r>
              <w:t>FFS details</w:t>
            </w:r>
          </w:p>
          <w:p w14:paraId="47B23DBE" w14:textId="77777777" w:rsidR="00582FCD" w:rsidRDefault="00582FCD" w:rsidP="00582FCD">
            <w:pPr>
              <w:numPr>
                <w:ilvl w:val="0"/>
                <w:numId w:val="28"/>
              </w:numPr>
              <w:autoSpaceDE w:val="0"/>
              <w:autoSpaceDN w:val="0"/>
              <w:adjustRightInd w:val="0"/>
              <w:jc w:val="both"/>
            </w:pPr>
            <w:r>
              <w:t>Note: Other blocks could be added if agreed</w:t>
            </w:r>
          </w:p>
          <w:p w14:paraId="1BF76CE1" w14:textId="77777777" w:rsidR="00582FCD" w:rsidRDefault="00582FCD" w:rsidP="00582FCD">
            <w:pPr>
              <w:pStyle w:val="ListParagraph"/>
              <w:ind w:left="800"/>
              <w:rPr>
                <w:noProof/>
              </w:rPr>
            </w:pPr>
          </w:p>
          <w:p w14:paraId="7E18B8D2" w14:textId="4D0F23CF" w:rsidR="00582FCD" w:rsidRDefault="00582FCD" w:rsidP="00582FCD">
            <w:pPr>
              <w:pStyle w:val="ListParagraph"/>
              <w:ind w:left="800"/>
            </w:pPr>
            <w:r>
              <w:rPr>
                <w:noProof/>
              </w:rPr>
              <w:drawing>
                <wp:inline distT="0" distB="0" distL="0" distR="0" wp14:anchorId="27C52529" wp14:editId="5FD6C34C">
                  <wp:extent cx="5943600" cy="3733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373380"/>
                          </a:xfrm>
                          <a:prstGeom prst="rect">
                            <a:avLst/>
                          </a:prstGeom>
                          <a:noFill/>
                          <a:ln>
                            <a:noFill/>
                          </a:ln>
                        </pic:spPr>
                      </pic:pic>
                    </a:graphicData>
                  </a:graphic>
                </wp:inline>
              </w:drawing>
            </w:r>
            <w:r>
              <w:t xml:space="preserve"> </w:t>
            </w:r>
          </w:p>
          <w:p w14:paraId="15773C43" w14:textId="77777777" w:rsidR="00582FCD" w:rsidRDefault="00582FCD" w:rsidP="00582FCD">
            <w:pPr>
              <w:pStyle w:val="ListParagraph"/>
              <w:ind w:left="800"/>
              <w:jc w:val="center"/>
              <w:rPr>
                <w:b/>
                <w:bCs/>
              </w:rPr>
            </w:pPr>
            <w:r>
              <w:t>PRDCH generation</w:t>
            </w:r>
          </w:p>
          <w:p w14:paraId="1A4FA671" w14:textId="77777777" w:rsidR="00582FCD" w:rsidRDefault="00582FCD" w:rsidP="00582FCD">
            <w:pPr>
              <w:rPr>
                <w:iCs/>
                <w:szCs w:val="24"/>
                <w:lang w:eastAsia="x-none"/>
              </w:rPr>
            </w:pPr>
          </w:p>
          <w:p w14:paraId="7CB0F731" w14:textId="77777777" w:rsidR="00582FCD" w:rsidRDefault="00582FCD" w:rsidP="00582FCD">
            <w:pPr>
              <w:rPr>
                <w:iCs/>
                <w:lang w:eastAsia="x-none"/>
              </w:rPr>
            </w:pPr>
            <w:r>
              <w:rPr>
                <w:iCs/>
                <w:highlight w:val="green"/>
                <w:lang w:eastAsia="x-none"/>
              </w:rPr>
              <w:t>Agreement</w:t>
            </w:r>
          </w:p>
          <w:p w14:paraId="2C081135" w14:textId="77777777" w:rsidR="00582FCD" w:rsidRDefault="00582FCD" w:rsidP="00582FCD">
            <w:pPr>
              <w:pStyle w:val="ListParagraph"/>
              <w:snapToGrid w:val="0"/>
              <w:ind w:left="0"/>
              <w:jc w:val="both"/>
              <w:rPr>
                <w:lang w:eastAsia="x-none"/>
              </w:rPr>
            </w:pPr>
            <w:r>
              <w:lastRenderedPageBreak/>
              <w:t>For PDRCH generation at the device, at least following blocks are studied as the baseline:</w:t>
            </w:r>
          </w:p>
          <w:p w14:paraId="4C88E237" w14:textId="77777777" w:rsidR="00582FCD" w:rsidRDefault="00582FCD" w:rsidP="00582FCD">
            <w:pPr>
              <w:numPr>
                <w:ilvl w:val="0"/>
                <w:numId w:val="28"/>
              </w:numPr>
              <w:autoSpaceDE w:val="0"/>
              <w:autoSpaceDN w:val="0"/>
              <w:adjustRightInd w:val="0"/>
              <w:jc w:val="both"/>
              <w:rPr>
                <w:szCs w:val="24"/>
              </w:rPr>
            </w:pPr>
            <w:r>
              <w:t>CRC bits are appended if there is non-zero length CRC</w:t>
            </w:r>
          </w:p>
          <w:p w14:paraId="3A5B2828" w14:textId="77777777" w:rsidR="00582FCD" w:rsidRDefault="00582FCD" w:rsidP="00582FCD">
            <w:pPr>
              <w:numPr>
                <w:ilvl w:val="1"/>
                <w:numId w:val="28"/>
              </w:numPr>
              <w:autoSpaceDE w:val="0"/>
              <w:autoSpaceDN w:val="0"/>
              <w:adjustRightInd w:val="0"/>
              <w:jc w:val="both"/>
            </w:pPr>
            <w:r>
              <w:t>Note: CRC details discussed in agenda item 9.4.2.1</w:t>
            </w:r>
          </w:p>
          <w:p w14:paraId="562047A5" w14:textId="77777777" w:rsidR="00582FCD" w:rsidRDefault="00582FCD" w:rsidP="00582FCD">
            <w:pPr>
              <w:numPr>
                <w:ilvl w:val="0"/>
                <w:numId w:val="28"/>
              </w:numPr>
              <w:autoSpaceDE w:val="0"/>
              <w:autoSpaceDN w:val="0"/>
              <w:adjustRightInd w:val="0"/>
              <w:jc w:val="both"/>
            </w:pPr>
            <w:r>
              <w:t xml:space="preserve">Coding </w:t>
            </w:r>
          </w:p>
          <w:p w14:paraId="2F6958DD" w14:textId="77777777" w:rsidR="00582FCD" w:rsidRDefault="00582FCD" w:rsidP="00582FCD">
            <w:pPr>
              <w:numPr>
                <w:ilvl w:val="1"/>
                <w:numId w:val="28"/>
              </w:numPr>
              <w:autoSpaceDE w:val="0"/>
              <w:autoSpaceDN w:val="0"/>
              <w:adjustRightInd w:val="0"/>
              <w:jc w:val="both"/>
            </w:pPr>
            <w:r>
              <w:t>Exact coding methods within the coding block, e.g. with/without line coding and/or FEC discussed under agenda 9.4.2.1</w:t>
            </w:r>
          </w:p>
          <w:p w14:paraId="7782DA8B" w14:textId="77777777" w:rsidR="00582FCD" w:rsidRDefault="00582FCD" w:rsidP="00582FCD">
            <w:pPr>
              <w:numPr>
                <w:ilvl w:val="1"/>
                <w:numId w:val="28"/>
              </w:numPr>
              <w:autoSpaceDE w:val="0"/>
              <w:autoSpaceDN w:val="0"/>
              <w:adjustRightInd w:val="0"/>
              <w:jc w:val="both"/>
            </w:pPr>
            <w:r>
              <w:t>Note: If no line coding is used, there may be an additional block (e.g. square wave generator) before/after modulation block</w:t>
            </w:r>
          </w:p>
          <w:p w14:paraId="7206F28A" w14:textId="77777777" w:rsidR="00582FCD" w:rsidRDefault="00582FCD" w:rsidP="00582FCD">
            <w:pPr>
              <w:numPr>
                <w:ilvl w:val="0"/>
                <w:numId w:val="28"/>
              </w:numPr>
              <w:autoSpaceDE w:val="0"/>
              <w:autoSpaceDN w:val="0"/>
              <w:adjustRightInd w:val="0"/>
              <w:jc w:val="both"/>
            </w:pPr>
            <w:r>
              <w:t>Modulation</w:t>
            </w:r>
          </w:p>
          <w:p w14:paraId="0F9395A4" w14:textId="77777777" w:rsidR="00582FCD" w:rsidRDefault="00582FCD" w:rsidP="00582FCD">
            <w:pPr>
              <w:numPr>
                <w:ilvl w:val="0"/>
                <w:numId w:val="28"/>
              </w:numPr>
              <w:autoSpaceDE w:val="0"/>
              <w:autoSpaceDN w:val="0"/>
              <w:adjustRightInd w:val="0"/>
              <w:jc w:val="both"/>
            </w:pPr>
            <w:r>
              <w:t xml:space="preserve">Note: Other blocks could be added if agreed  </w:t>
            </w:r>
          </w:p>
          <w:p w14:paraId="2BE071A5" w14:textId="77777777" w:rsidR="00582FCD" w:rsidRDefault="00582FCD" w:rsidP="00582FCD">
            <w:pPr>
              <w:pStyle w:val="ListParagraph"/>
              <w:ind w:left="800"/>
            </w:pPr>
          </w:p>
          <w:p w14:paraId="5C74A234" w14:textId="6B195F43" w:rsidR="00582FCD" w:rsidRDefault="00582FCD" w:rsidP="00582FCD">
            <w:pPr>
              <w:pStyle w:val="ListParagraph"/>
              <w:ind w:left="800"/>
              <w:jc w:val="center"/>
            </w:pPr>
            <w:r>
              <w:rPr>
                <w:noProof/>
              </w:rPr>
              <w:t xml:space="preserve"> </w:t>
            </w:r>
            <w:r>
              <w:rPr>
                <w:noProof/>
              </w:rPr>
              <w:drawing>
                <wp:inline distT="0" distB="0" distL="0" distR="0" wp14:anchorId="512F7008" wp14:editId="05E2DBDD">
                  <wp:extent cx="5135880" cy="3962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5880" cy="396240"/>
                          </a:xfrm>
                          <a:prstGeom prst="rect">
                            <a:avLst/>
                          </a:prstGeom>
                          <a:noFill/>
                          <a:ln>
                            <a:noFill/>
                          </a:ln>
                        </pic:spPr>
                      </pic:pic>
                    </a:graphicData>
                  </a:graphic>
                </wp:inline>
              </w:drawing>
            </w:r>
          </w:p>
          <w:p w14:paraId="017F87E0" w14:textId="77777777" w:rsidR="00582FCD" w:rsidRDefault="00582FCD" w:rsidP="00582FCD">
            <w:pPr>
              <w:pStyle w:val="ListParagraph"/>
              <w:ind w:left="800"/>
              <w:jc w:val="center"/>
              <w:rPr>
                <w:b/>
                <w:bCs/>
              </w:rPr>
            </w:pPr>
          </w:p>
          <w:p w14:paraId="148C4DD5" w14:textId="77777777" w:rsidR="00582FCD" w:rsidRDefault="00582FCD" w:rsidP="00582FCD">
            <w:pPr>
              <w:pStyle w:val="ListParagraph"/>
              <w:ind w:left="800"/>
              <w:jc w:val="center"/>
              <w:rPr>
                <w:bCs/>
              </w:rPr>
            </w:pPr>
            <w:r>
              <w:rPr>
                <w:bCs/>
              </w:rPr>
              <w:t>PDRCH generation</w:t>
            </w:r>
          </w:p>
          <w:p w14:paraId="6592935C" w14:textId="77777777" w:rsidR="00582FCD" w:rsidRDefault="00582FCD" w:rsidP="00582FCD">
            <w:pPr>
              <w:rPr>
                <w:iCs/>
                <w:szCs w:val="24"/>
                <w:lang w:eastAsia="x-none"/>
              </w:rPr>
            </w:pPr>
          </w:p>
          <w:p w14:paraId="1F828CFF" w14:textId="77777777" w:rsidR="00582FCD" w:rsidRDefault="00582FCD" w:rsidP="00582FCD">
            <w:pPr>
              <w:pStyle w:val="0Maintext"/>
              <w:rPr>
                <w:lang w:eastAsia="zh-CN"/>
              </w:rPr>
            </w:pPr>
            <w:r>
              <w:rPr>
                <w:highlight w:val="green"/>
                <w:lang w:eastAsia="zh-CN"/>
              </w:rPr>
              <w:t>Agreement</w:t>
            </w:r>
          </w:p>
          <w:p w14:paraId="6E67CD87" w14:textId="77777777" w:rsidR="00582FCD" w:rsidRDefault="00582FCD" w:rsidP="00582FCD">
            <w:pPr>
              <w:pStyle w:val="ListParagraph"/>
              <w:ind w:left="0"/>
              <w:rPr>
                <w:lang w:eastAsia="x-none"/>
              </w:rPr>
            </w:pPr>
            <w:r>
              <w:t>Reference signals including at least DMRS, PTRS, CSI-RS/TRS, are not further studied for R2D.</w:t>
            </w:r>
          </w:p>
          <w:p w14:paraId="1F44AB68" w14:textId="77777777" w:rsidR="00582FCD" w:rsidRDefault="00582FCD" w:rsidP="00582FCD">
            <w:pPr>
              <w:rPr>
                <w:iCs/>
                <w:lang w:eastAsia="x-none"/>
              </w:rPr>
            </w:pPr>
          </w:p>
          <w:p w14:paraId="287075E5" w14:textId="77777777" w:rsidR="00582FCD" w:rsidRDefault="00582FCD" w:rsidP="00582FCD">
            <w:pPr>
              <w:pStyle w:val="0Maintext"/>
              <w:rPr>
                <w:lang w:eastAsia="zh-CN"/>
              </w:rPr>
            </w:pPr>
            <w:r>
              <w:rPr>
                <w:highlight w:val="green"/>
                <w:lang w:eastAsia="zh-CN"/>
              </w:rPr>
              <w:t>Agreement</w:t>
            </w:r>
          </w:p>
          <w:p w14:paraId="7D67A61C" w14:textId="77777777" w:rsidR="00582FCD" w:rsidRDefault="00582FCD" w:rsidP="00582FCD">
            <w:pPr>
              <w:pStyle w:val="ListParagraph"/>
              <w:snapToGrid w:val="0"/>
              <w:ind w:left="0"/>
              <w:jc w:val="both"/>
              <w:rPr>
                <w:lang w:eastAsia="x-none"/>
              </w:rPr>
            </w:pPr>
            <w:r>
              <w:t>Reference signals including DMRS, PTRS, SRS, are not further studied for D2R</w:t>
            </w:r>
          </w:p>
          <w:p w14:paraId="0C5C6ACC" w14:textId="77777777" w:rsidR="00582FCD" w:rsidRDefault="00582FCD" w:rsidP="00582FCD">
            <w:pPr>
              <w:numPr>
                <w:ilvl w:val="0"/>
                <w:numId w:val="28"/>
              </w:numPr>
              <w:autoSpaceDE w:val="0"/>
              <w:autoSpaceDN w:val="0"/>
              <w:adjustRightInd w:val="0"/>
              <w:jc w:val="both"/>
            </w:pPr>
            <w:r>
              <w:t>Note: This doesn’t preclude the possibility to study preamble, midamble, postamble for different purposes, e.g. channel/interference estimation and/or proximity determination</w:t>
            </w:r>
          </w:p>
          <w:p w14:paraId="5079D9DE" w14:textId="77777777" w:rsidR="00582FCD" w:rsidRDefault="00582FCD" w:rsidP="00582FCD">
            <w:pPr>
              <w:rPr>
                <w:iCs/>
                <w:lang w:eastAsia="x-none"/>
              </w:rPr>
            </w:pPr>
          </w:p>
          <w:p w14:paraId="6DA7F79B" w14:textId="77777777" w:rsidR="00582FCD" w:rsidRDefault="00582FCD" w:rsidP="00582FCD">
            <w:pPr>
              <w:pStyle w:val="0Maintext"/>
              <w:rPr>
                <w:lang w:eastAsia="zh-CN"/>
              </w:rPr>
            </w:pPr>
            <w:r>
              <w:rPr>
                <w:highlight w:val="green"/>
                <w:lang w:eastAsia="zh-CN"/>
              </w:rPr>
              <w:t>Agreement</w:t>
            </w:r>
          </w:p>
          <w:p w14:paraId="5FD2ECF8" w14:textId="77777777" w:rsidR="00582FCD" w:rsidRDefault="00582FCD" w:rsidP="00582FCD">
            <w:pPr>
              <w:pStyle w:val="ListParagraph"/>
              <w:snapToGrid w:val="0"/>
              <w:ind w:left="0"/>
              <w:jc w:val="both"/>
              <w:rPr>
                <w:lang w:eastAsia="x-none"/>
              </w:rPr>
            </w:pPr>
            <w:r>
              <w:t xml:space="preserve">Proximity determination based on device side measurements is not considered. </w:t>
            </w:r>
          </w:p>
          <w:p w14:paraId="255EEB74" w14:textId="349DD031" w:rsidR="007F6D65" w:rsidRPr="005D266B" w:rsidRDefault="007F6D65" w:rsidP="00A1650E">
            <w:pPr>
              <w:spacing w:after="120"/>
              <w:ind w:right="-96"/>
              <w:jc w:val="both"/>
              <w:rPr>
                <w:rFonts w:eastAsia="宋体"/>
                <w:lang w:eastAsia="ja-JP"/>
              </w:rPr>
            </w:pPr>
          </w:p>
        </w:tc>
      </w:tr>
    </w:tbl>
    <w:p w14:paraId="2D6C151B" w14:textId="77777777" w:rsidR="007F6D65" w:rsidRDefault="007F6D65" w:rsidP="007F6D65">
      <w:pPr>
        <w:pStyle w:val="3gpptxt"/>
        <w:rPr>
          <w:rFonts w:eastAsiaTheme="minorEastAsia"/>
        </w:rPr>
      </w:pPr>
    </w:p>
    <w:p w14:paraId="26726F1F" w14:textId="14DE4871" w:rsidR="007F6D65" w:rsidRDefault="007F6D65" w:rsidP="007F6D65">
      <w:pPr>
        <w:pStyle w:val="3gpptxt"/>
        <w:rPr>
          <w:rFonts w:eastAsiaTheme="minorEastAsia"/>
        </w:rPr>
      </w:pPr>
      <w:r w:rsidRPr="00D71966">
        <w:rPr>
          <w:rFonts w:eastAsiaTheme="minorEastAsia"/>
        </w:rPr>
        <w:t xml:space="preserve">In this paper, we discuss and give our views on </w:t>
      </w:r>
      <w:r w:rsidRPr="007F6D65">
        <w:rPr>
          <w:rFonts w:eastAsiaTheme="minorEastAsia"/>
        </w:rPr>
        <w:t>downlink and uplink channel for ambient IoT</w:t>
      </w:r>
      <w:r w:rsidRPr="00D71966">
        <w:rPr>
          <w:rFonts w:eastAsiaTheme="minorEastAsia"/>
        </w:rPr>
        <w:t>.</w:t>
      </w:r>
    </w:p>
    <w:p w14:paraId="0F1DC897" w14:textId="77777777" w:rsidR="007F6D65" w:rsidRDefault="007F6D65" w:rsidP="007F6D65">
      <w:pPr>
        <w:pStyle w:val="3gpptxt"/>
        <w:rPr>
          <w:rFonts w:eastAsiaTheme="minorEastAsia"/>
        </w:rPr>
      </w:pPr>
    </w:p>
    <w:p w14:paraId="04A4F18C" w14:textId="77777777" w:rsidR="007F6D65" w:rsidRDefault="007F6D65" w:rsidP="007F6D65">
      <w:pPr>
        <w:pStyle w:val="3gpptitlelv2"/>
        <w:rPr>
          <w:rFonts w:eastAsiaTheme="minorEastAsia"/>
        </w:rPr>
      </w:pPr>
      <w:r w:rsidRPr="00D71966">
        <w:rPr>
          <w:rFonts w:eastAsiaTheme="minorEastAsia"/>
        </w:rPr>
        <w:t>2</w:t>
      </w:r>
      <w:r w:rsidRPr="00D71966">
        <w:rPr>
          <w:rFonts w:eastAsiaTheme="minorEastAsia"/>
        </w:rPr>
        <w:tab/>
        <w:t>Discussion</w:t>
      </w:r>
    </w:p>
    <w:p w14:paraId="2E78DC5C" w14:textId="05CBB4A0" w:rsidR="007F6D65" w:rsidRDefault="007F6D65" w:rsidP="007F6D65">
      <w:pPr>
        <w:pStyle w:val="3gpptitlelv3"/>
        <w:rPr>
          <w:rFonts w:eastAsiaTheme="minorEastAsia"/>
        </w:rPr>
      </w:pPr>
      <w:bookmarkStart w:id="3" w:name="_Hlk157954937"/>
      <w:r>
        <w:rPr>
          <w:rFonts w:eastAsiaTheme="minorEastAsia"/>
        </w:rPr>
        <w:t>2.1</w:t>
      </w:r>
      <w:r w:rsidR="004D2C88">
        <w:rPr>
          <w:rFonts w:eastAsiaTheme="minorEastAsia"/>
        </w:rPr>
        <w:tab/>
      </w:r>
      <w:r w:rsidR="00A9328F">
        <w:rPr>
          <w:rFonts w:eastAsiaTheme="minorEastAsia"/>
        </w:rPr>
        <w:t>PRDCH design</w:t>
      </w:r>
    </w:p>
    <w:p w14:paraId="5CEC3BBF" w14:textId="2EB05EDB" w:rsidR="00160673" w:rsidRDefault="00160673" w:rsidP="00014296">
      <w:pPr>
        <w:pStyle w:val="3gpptxt"/>
        <w:rPr>
          <w:rFonts w:eastAsiaTheme="minorEastAsia"/>
          <w:lang w:eastAsia="x-none"/>
        </w:rPr>
      </w:pPr>
      <w:r w:rsidRPr="00160673">
        <w:rPr>
          <w:rFonts w:eastAsiaTheme="minorEastAsia"/>
          <w:lang w:eastAsia="x-none"/>
        </w:rPr>
        <w:t xml:space="preserve">In </w:t>
      </w:r>
      <w:r>
        <w:rPr>
          <w:rFonts w:eastAsiaTheme="minorEastAsia"/>
          <w:lang w:eastAsia="x-none"/>
        </w:rPr>
        <w:t xml:space="preserve">NR, we have L1 control information - DCI, L2 control information - MAC CE, and L3 control information - RRC. Considering ambient IoT radio transmission, there may not need so much control field as legacy NR due to its very simple and cheap device. For example, in physical layer, we don’t need to indicate the frequency resource, the time resource, the HARQ information, power control information, MIMO information and so on. MCS may be the only information needed to be indicated. However, the MCS for ambient IoT is much different than that in NR. Since there is no FEC in PRDCH, code rate indication is not needed. </w:t>
      </w:r>
      <w:r w:rsidR="00115A19">
        <w:rPr>
          <w:rFonts w:eastAsiaTheme="minorEastAsia"/>
          <w:lang w:eastAsia="x-none"/>
        </w:rPr>
        <w:t>Since there is no rate matching in PRDCH, TB size indication is not needed. Instead, a post-amble or ending indication of PRDCH could be used for determining the TB size implicitly.</w:t>
      </w:r>
    </w:p>
    <w:p w14:paraId="3F33BE84" w14:textId="72CC1E8F" w:rsidR="00115A19" w:rsidRDefault="00115A19" w:rsidP="00014296">
      <w:pPr>
        <w:pStyle w:val="3gpptxt"/>
        <w:rPr>
          <w:rFonts w:eastAsiaTheme="minorEastAsia"/>
          <w:lang w:eastAsia="x-none"/>
        </w:rPr>
      </w:pPr>
      <w:r>
        <w:rPr>
          <w:rFonts w:eastAsiaTheme="minorEastAsia"/>
          <w:lang w:eastAsia="x-none"/>
        </w:rPr>
        <w:t xml:space="preserve">MCS-like indication for ambient IoT is used to indicate the line code chip duration / data rate. Longer chip duration could have better link level performance but lower data rate. Reader could select the chip duration / data rate based on its consideration on payload size and coverage requirement. </w:t>
      </w:r>
      <w:r w:rsidR="0020266E">
        <w:rPr>
          <w:rFonts w:eastAsiaTheme="minorEastAsia"/>
          <w:lang w:eastAsia="x-none"/>
        </w:rPr>
        <w:t>Data rate information could be indicated in tim</w:t>
      </w:r>
      <w:r w:rsidR="00F64C10">
        <w:rPr>
          <w:rFonts w:eastAsiaTheme="minorEastAsia"/>
          <w:lang w:eastAsia="x-none"/>
        </w:rPr>
        <w:t>ing</w:t>
      </w:r>
      <w:r w:rsidR="0020266E">
        <w:rPr>
          <w:rFonts w:eastAsiaTheme="minorEastAsia"/>
          <w:lang w:eastAsia="x-none"/>
        </w:rPr>
        <w:t xml:space="preserve"> acquisition signal.</w:t>
      </w:r>
    </w:p>
    <w:p w14:paraId="46F68913" w14:textId="1E0B6A08" w:rsidR="00F64C10" w:rsidRPr="00F64C10" w:rsidRDefault="00F64C10" w:rsidP="00F64C10">
      <w:pPr>
        <w:pStyle w:val="3gpptxt"/>
        <w:rPr>
          <w:rFonts w:eastAsiaTheme="minorEastAsia"/>
          <w:b/>
          <w:bCs/>
          <w:lang w:eastAsia="x-none"/>
        </w:rPr>
      </w:pPr>
      <w:r w:rsidRPr="00F64C10">
        <w:rPr>
          <w:rFonts w:eastAsiaTheme="minorEastAsia"/>
          <w:b/>
          <w:bCs/>
          <w:lang w:eastAsia="x-none"/>
        </w:rPr>
        <w:t xml:space="preserve">Proposal 1: PRDCH control information indicates the data rate / line code chip duration by </w:t>
      </w:r>
      <w:r w:rsidR="00E25E28" w:rsidRPr="00E25E28">
        <w:rPr>
          <w:rFonts w:eastAsiaTheme="minorEastAsia"/>
          <w:b/>
          <w:bCs/>
          <w:lang w:eastAsia="x-none"/>
        </w:rPr>
        <w:t xml:space="preserve">clock-acquisition part </w:t>
      </w:r>
      <w:r w:rsidR="00E25E28">
        <w:rPr>
          <w:rFonts w:eastAsiaTheme="minorEastAsia"/>
          <w:b/>
          <w:bCs/>
          <w:lang w:eastAsia="x-none"/>
        </w:rPr>
        <w:t xml:space="preserve">of </w:t>
      </w:r>
      <w:r w:rsidRPr="00F64C10">
        <w:rPr>
          <w:rFonts w:eastAsiaTheme="minorEastAsia"/>
          <w:b/>
          <w:bCs/>
          <w:lang w:eastAsia="x-none"/>
        </w:rPr>
        <w:t>timing acquisition signal.</w:t>
      </w:r>
    </w:p>
    <w:p w14:paraId="731D7C30" w14:textId="0F5CDCB1" w:rsidR="0020266E" w:rsidRPr="00115A19" w:rsidRDefault="00F64C10" w:rsidP="00014296">
      <w:pPr>
        <w:pStyle w:val="3gpptxt"/>
        <w:rPr>
          <w:rFonts w:eastAsia="Yu Mincho"/>
          <w:lang w:val="en-US"/>
        </w:rPr>
      </w:pPr>
      <w:r>
        <w:rPr>
          <w:rFonts w:eastAsia="Yu Mincho"/>
          <w:lang w:val="en-US"/>
        </w:rPr>
        <w:t xml:space="preserve">In NR, payload bits are scrambled after channel coding for interference randomization. Since there is no FEC in PRDCH, there is no need to scramble the bits for randomization. On the other hand, scrambling could more or less have some security functionality in physical layer. </w:t>
      </w:r>
      <w:r w:rsidR="00CC09C9">
        <w:rPr>
          <w:rFonts w:eastAsia="Yu Mincho"/>
          <w:lang w:val="en-US"/>
        </w:rPr>
        <w:t>As PDCP may not be adopt for ambient IoT due to its complexity, physical layer could be the protocol layer to have some AS level security.</w:t>
      </w:r>
    </w:p>
    <w:p w14:paraId="1F47C94C" w14:textId="4C528EF8" w:rsidR="00CC4785" w:rsidRPr="00CC09C9" w:rsidRDefault="00CC09C9" w:rsidP="00014296">
      <w:pPr>
        <w:pStyle w:val="3gpptxt"/>
        <w:rPr>
          <w:rFonts w:eastAsiaTheme="minorEastAsia"/>
          <w:b/>
          <w:bCs/>
          <w:lang w:eastAsia="x-none"/>
        </w:rPr>
      </w:pPr>
      <w:r w:rsidRPr="00CC09C9">
        <w:rPr>
          <w:rFonts w:eastAsiaTheme="minorEastAsia"/>
          <w:b/>
          <w:bCs/>
          <w:lang w:eastAsia="x-none"/>
        </w:rPr>
        <w:lastRenderedPageBreak/>
        <w:t>Proposal 2: Study physical layer scrambling for AS level security.</w:t>
      </w:r>
    </w:p>
    <w:p w14:paraId="0CCC3BFB" w14:textId="77777777" w:rsidR="004B32B9" w:rsidRPr="00014296" w:rsidRDefault="004B32B9" w:rsidP="00014296">
      <w:pPr>
        <w:pStyle w:val="3gpptxt"/>
        <w:rPr>
          <w:rFonts w:eastAsiaTheme="minorEastAsia"/>
          <w:lang w:eastAsia="x-none"/>
        </w:rPr>
      </w:pPr>
    </w:p>
    <w:p w14:paraId="224C4058" w14:textId="16443040" w:rsidR="007F6D65" w:rsidRDefault="007F6D65" w:rsidP="007F6D65">
      <w:pPr>
        <w:pStyle w:val="3gpptitlelv3"/>
        <w:rPr>
          <w:rFonts w:eastAsiaTheme="minorEastAsia"/>
        </w:rPr>
      </w:pPr>
      <w:r>
        <w:rPr>
          <w:rFonts w:eastAsiaTheme="minorEastAsia"/>
        </w:rPr>
        <w:t>2.2</w:t>
      </w:r>
      <w:r>
        <w:rPr>
          <w:rFonts w:eastAsiaTheme="minorEastAsia"/>
        </w:rPr>
        <w:tab/>
      </w:r>
      <w:r w:rsidR="00A9328F">
        <w:rPr>
          <w:rFonts w:eastAsiaTheme="minorEastAsia"/>
        </w:rPr>
        <w:t>PDRCH design</w:t>
      </w:r>
    </w:p>
    <w:p w14:paraId="732510E8" w14:textId="71246327" w:rsidR="004B32B9" w:rsidRDefault="00BB1670" w:rsidP="00BB1670">
      <w:r>
        <w:t>If FDM is supported for PDRCH, e.g., by subcarrier modulation of the D2R line code, the subcarrier frequency/level used for FDM should be randomly selected by device for PDRCH transmission during random access procedure. If individual devices are identified during random access, ambient IoT device could use the subcarrier frequency selected during random access without any further indication for the following PDRCH transmission.</w:t>
      </w:r>
    </w:p>
    <w:p w14:paraId="1BFCB094" w14:textId="3FB9ECE3" w:rsidR="002C6838" w:rsidRPr="002C6838" w:rsidRDefault="002C6838" w:rsidP="00BB1670">
      <w:pPr>
        <w:rPr>
          <w:b/>
          <w:bCs/>
        </w:rPr>
      </w:pPr>
      <w:r w:rsidRPr="002C6838">
        <w:rPr>
          <w:b/>
          <w:bCs/>
        </w:rPr>
        <w:t>Proposal 3: If FDM is support</w:t>
      </w:r>
      <w:r>
        <w:rPr>
          <w:b/>
          <w:bCs/>
        </w:rPr>
        <w:t>ed</w:t>
      </w:r>
      <w:r w:rsidRPr="002C6838">
        <w:rPr>
          <w:b/>
          <w:bCs/>
        </w:rPr>
        <w:t xml:space="preserve"> for PDRCH, the subcarrier frequency used for FDM is randomly selected by device during random access procedure.</w:t>
      </w:r>
    </w:p>
    <w:p w14:paraId="25AE609C" w14:textId="498FA206" w:rsidR="00BB1670" w:rsidRDefault="00BB1670" w:rsidP="00BB1670">
      <w:r>
        <w:t xml:space="preserve">Another open issue is whether FEC could be applied for PDRCH. We think FEC is benefit for D2R coverage especially for device type 2 where D2R may be the bottle neck link for coverage. If FEC is support, only very limited code rate could be specified, for example, </w:t>
      </w:r>
      <w:r w:rsidR="002C6838">
        <w:t>there are only two FEC alternatives. Alternative-1 is without FEC and alternative-2 is ½ code rate convolutional code. There are three options to select the FEC alternatives, option 1 is to indicate the channel coding plan by R2D control information; option 2 is to indicate the channel coding plan for PDRCH by D2R control information; option 3 is to select channel coding plan by the device and to blind detect the plan by the reader.</w:t>
      </w:r>
    </w:p>
    <w:p w14:paraId="26479514" w14:textId="5A0931CB" w:rsidR="002C6838" w:rsidRDefault="002C6838" w:rsidP="00BB1670">
      <w:r>
        <w:t>If channel coding is applied for PDRCH, it’s better to have scrambling after channel coding for interference randomization.</w:t>
      </w:r>
    </w:p>
    <w:p w14:paraId="2DC81D9A" w14:textId="0B9E7C23" w:rsidR="002C6838" w:rsidRPr="002C6838" w:rsidRDefault="002C6838" w:rsidP="00BB1670">
      <w:pPr>
        <w:rPr>
          <w:b/>
          <w:bCs/>
        </w:rPr>
      </w:pPr>
      <w:r w:rsidRPr="002C6838">
        <w:rPr>
          <w:b/>
          <w:bCs/>
        </w:rPr>
        <w:t>Proposal 4: If channel coding is support</w:t>
      </w:r>
      <w:r>
        <w:rPr>
          <w:b/>
          <w:bCs/>
        </w:rPr>
        <w:t>ed</w:t>
      </w:r>
      <w:r w:rsidRPr="002C6838">
        <w:rPr>
          <w:b/>
          <w:bCs/>
        </w:rPr>
        <w:t xml:space="preserve"> for PDRCH, study the following for indicating the channel coding code rate:</w:t>
      </w:r>
    </w:p>
    <w:p w14:paraId="319E49D8" w14:textId="228983E5" w:rsidR="002C6838" w:rsidRPr="00EE127F" w:rsidRDefault="002C6838" w:rsidP="00EE127F">
      <w:pPr>
        <w:pStyle w:val="ListParagraph"/>
        <w:numPr>
          <w:ilvl w:val="0"/>
          <w:numId w:val="27"/>
        </w:numPr>
        <w:rPr>
          <w:b/>
          <w:bCs/>
        </w:rPr>
      </w:pPr>
      <w:r w:rsidRPr="00EE127F">
        <w:rPr>
          <w:b/>
          <w:bCs/>
        </w:rPr>
        <w:t>Option 1: code rate for PDRCH is indicated by R2D control information</w:t>
      </w:r>
    </w:p>
    <w:p w14:paraId="5679212E" w14:textId="418156B8" w:rsidR="002C6838" w:rsidRPr="00EE127F" w:rsidRDefault="002C6838" w:rsidP="00EE127F">
      <w:pPr>
        <w:pStyle w:val="ListParagraph"/>
        <w:numPr>
          <w:ilvl w:val="0"/>
          <w:numId w:val="27"/>
        </w:numPr>
        <w:rPr>
          <w:b/>
          <w:bCs/>
        </w:rPr>
      </w:pPr>
      <w:r w:rsidRPr="00EE127F">
        <w:rPr>
          <w:b/>
          <w:bCs/>
        </w:rPr>
        <w:t>Option 2: code rate for PDRCH is indicated by D2R control information</w:t>
      </w:r>
    </w:p>
    <w:p w14:paraId="1B17AC46" w14:textId="2B395CCC" w:rsidR="002C6838" w:rsidRPr="00EE127F" w:rsidRDefault="002C6838" w:rsidP="00EE127F">
      <w:pPr>
        <w:pStyle w:val="ListParagraph"/>
        <w:numPr>
          <w:ilvl w:val="0"/>
          <w:numId w:val="27"/>
        </w:numPr>
        <w:rPr>
          <w:b/>
          <w:bCs/>
        </w:rPr>
      </w:pPr>
      <w:r w:rsidRPr="00EE127F">
        <w:rPr>
          <w:b/>
          <w:bCs/>
        </w:rPr>
        <w:t>Option 3: code rate for PDRCH is selected by device and is blind detected by reader</w:t>
      </w:r>
    </w:p>
    <w:p w14:paraId="52C2ED55" w14:textId="06D37AFA" w:rsidR="002C6838" w:rsidRPr="008D52E5" w:rsidRDefault="002C6838" w:rsidP="00BB1670">
      <w:pPr>
        <w:rPr>
          <w:b/>
          <w:bCs/>
        </w:rPr>
      </w:pPr>
      <w:r>
        <w:rPr>
          <w:b/>
          <w:bCs/>
        </w:rPr>
        <w:t>Proposal 5: If channel coding is supported for PDRCH, sc</w:t>
      </w:r>
      <w:r w:rsidR="00EE127F">
        <w:rPr>
          <w:b/>
          <w:bCs/>
        </w:rPr>
        <w:t>rambling the output bits after channel coding is also supported.</w:t>
      </w:r>
    </w:p>
    <w:bookmarkEnd w:id="3"/>
    <w:p w14:paraId="193C7629" w14:textId="77777777" w:rsidR="00A96CB3" w:rsidRPr="00D71966" w:rsidRDefault="00A96CB3" w:rsidP="007F6D65">
      <w:pPr>
        <w:pStyle w:val="3gpptxt"/>
        <w:rPr>
          <w:rFonts w:eastAsiaTheme="minorEastAsia"/>
        </w:rPr>
      </w:pPr>
    </w:p>
    <w:p w14:paraId="25A04441" w14:textId="77777777" w:rsidR="007F6D65" w:rsidRPr="00D71966" w:rsidRDefault="007F6D65" w:rsidP="007F6D65">
      <w:pPr>
        <w:pStyle w:val="3gpptitlelv2"/>
        <w:rPr>
          <w:rFonts w:eastAsiaTheme="minorEastAsia"/>
        </w:rPr>
      </w:pPr>
      <w:r w:rsidRPr="00D71966">
        <w:rPr>
          <w:rFonts w:eastAsiaTheme="minorEastAsia"/>
        </w:rPr>
        <w:t>3</w:t>
      </w:r>
      <w:r w:rsidRPr="00D71966">
        <w:rPr>
          <w:rFonts w:eastAsiaTheme="minorEastAsia"/>
        </w:rPr>
        <w:tab/>
        <w:t>Conclusion</w:t>
      </w:r>
    </w:p>
    <w:p w14:paraId="106736ED" w14:textId="41D49ED6" w:rsidR="007F6D65" w:rsidRPr="00D71966" w:rsidRDefault="007F6D65" w:rsidP="007F6D65">
      <w:pPr>
        <w:pStyle w:val="3gpptxt"/>
        <w:rPr>
          <w:rFonts w:eastAsiaTheme="minorEastAsia"/>
        </w:rPr>
      </w:pPr>
      <w:r w:rsidRPr="00D71966">
        <w:rPr>
          <w:rFonts w:eastAsiaTheme="minorEastAsia"/>
        </w:rPr>
        <w:t xml:space="preserve">In this contribution, we give our views on </w:t>
      </w:r>
      <w:r w:rsidRPr="007F6D65">
        <w:rPr>
          <w:rFonts w:eastAsiaTheme="minorEastAsia"/>
        </w:rPr>
        <w:t>downlink and uplink channel for ambient IoT</w:t>
      </w:r>
      <w:r w:rsidRPr="00D71966">
        <w:rPr>
          <w:rFonts w:eastAsiaTheme="minorEastAsia"/>
        </w:rPr>
        <w:t>, and propose that:</w:t>
      </w:r>
    </w:p>
    <w:p w14:paraId="61315973" w14:textId="77777777" w:rsidR="00E25E28" w:rsidRPr="00F64C10" w:rsidRDefault="00E25E28" w:rsidP="00E25E28">
      <w:pPr>
        <w:pStyle w:val="3gpptxt"/>
        <w:rPr>
          <w:rFonts w:eastAsiaTheme="minorEastAsia"/>
          <w:b/>
          <w:bCs/>
          <w:lang w:eastAsia="x-none"/>
        </w:rPr>
      </w:pPr>
      <w:r w:rsidRPr="00F64C10">
        <w:rPr>
          <w:rFonts w:eastAsiaTheme="minorEastAsia"/>
          <w:b/>
          <w:bCs/>
          <w:lang w:eastAsia="x-none"/>
        </w:rPr>
        <w:t xml:space="preserve">Proposal 1: PRDCH control information indicates the data rate / line code chip duration by </w:t>
      </w:r>
      <w:r w:rsidRPr="00E25E28">
        <w:rPr>
          <w:rFonts w:eastAsiaTheme="minorEastAsia"/>
          <w:b/>
          <w:bCs/>
          <w:lang w:eastAsia="x-none"/>
        </w:rPr>
        <w:t xml:space="preserve">clock-acquisition part </w:t>
      </w:r>
      <w:r>
        <w:rPr>
          <w:rFonts w:eastAsiaTheme="minorEastAsia"/>
          <w:b/>
          <w:bCs/>
          <w:lang w:eastAsia="x-none"/>
        </w:rPr>
        <w:t xml:space="preserve">of </w:t>
      </w:r>
      <w:r w:rsidRPr="00F64C10">
        <w:rPr>
          <w:rFonts w:eastAsiaTheme="minorEastAsia"/>
          <w:b/>
          <w:bCs/>
          <w:lang w:eastAsia="x-none"/>
        </w:rPr>
        <w:t>timing acquisition signal.</w:t>
      </w:r>
    </w:p>
    <w:p w14:paraId="11740BE3" w14:textId="77777777" w:rsidR="00CC09C9" w:rsidRPr="00CC09C9" w:rsidRDefault="00CC09C9" w:rsidP="00CC09C9">
      <w:pPr>
        <w:pStyle w:val="3gpptxt"/>
        <w:rPr>
          <w:rFonts w:eastAsiaTheme="minorEastAsia"/>
          <w:b/>
          <w:bCs/>
          <w:lang w:eastAsia="x-none"/>
        </w:rPr>
      </w:pPr>
      <w:r w:rsidRPr="00CC09C9">
        <w:rPr>
          <w:rFonts w:eastAsiaTheme="minorEastAsia"/>
          <w:b/>
          <w:bCs/>
          <w:lang w:eastAsia="x-none"/>
        </w:rPr>
        <w:t>Proposal 2: Study physical layer scrambling for AS level security.</w:t>
      </w:r>
    </w:p>
    <w:p w14:paraId="5A8E711B" w14:textId="77777777" w:rsidR="00EE127F" w:rsidRPr="002C6838" w:rsidRDefault="00EE127F" w:rsidP="00EE127F">
      <w:pPr>
        <w:rPr>
          <w:b/>
          <w:bCs/>
        </w:rPr>
      </w:pPr>
      <w:r w:rsidRPr="002C6838">
        <w:rPr>
          <w:b/>
          <w:bCs/>
        </w:rPr>
        <w:t>Proposal 3: If FDM is support</w:t>
      </w:r>
      <w:r>
        <w:rPr>
          <w:b/>
          <w:bCs/>
        </w:rPr>
        <w:t>ed</w:t>
      </w:r>
      <w:r w:rsidRPr="002C6838">
        <w:rPr>
          <w:b/>
          <w:bCs/>
        </w:rPr>
        <w:t xml:space="preserve"> for PDRCH, the subcarrier frequency used for FDM is randomly selected by device during random access procedure.</w:t>
      </w:r>
    </w:p>
    <w:p w14:paraId="3F52B1B8" w14:textId="77777777" w:rsidR="00EE127F" w:rsidRPr="002C6838" w:rsidRDefault="00EE127F" w:rsidP="00EE127F">
      <w:pPr>
        <w:rPr>
          <w:b/>
          <w:bCs/>
        </w:rPr>
      </w:pPr>
      <w:r w:rsidRPr="002C6838">
        <w:rPr>
          <w:b/>
          <w:bCs/>
        </w:rPr>
        <w:t>Proposal 4: If channel coding is support</w:t>
      </w:r>
      <w:r>
        <w:rPr>
          <w:b/>
          <w:bCs/>
        </w:rPr>
        <w:t>ed</w:t>
      </w:r>
      <w:r w:rsidRPr="002C6838">
        <w:rPr>
          <w:b/>
          <w:bCs/>
        </w:rPr>
        <w:t xml:space="preserve"> for PDRCH, study the following for indicating the channel coding code rate:</w:t>
      </w:r>
    </w:p>
    <w:p w14:paraId="6278C405" w14:textId="77777777" w:rsidR="00EE127F" w:rsidRPr="00EE127F" w:rsidRDefault="00EE127F" w:rsidP="00EE127F">
      <w:pPr>
        <w:pStyle w:val="ListParagraph"/>
        <w:numPr>
          <w:ilvl w:val="0"/>
          <w:numId w:val="26"/>
        </w:numPr>
        <w:rPr>
          <w:b/>
          <w:bCs/>
        </w:rPr>
      </w:pPr>
      <w:r w:rsidRPr="00EE127F">
        <w:rPr>
          <w:b/>
          <w:bCs/>
        </w:rPr>
        <w:t>Option 1: code rate for PDRCH is indicated by R2D control information</w:t>
      </w:r>
    </w:p>
    <w:p w14:paraId="4E04EE66" w14:textId="77777777" w:rsidR="00EE127F" w:rsidRPr="00EE127F" w:rsidRDefault="00EE127F" w:rsidP="00EE127F">
      <w:pPr>
        <w:pStyle w:val="ListParagraph"/>
        <w:numPr>
          <w:ilvl w:val="0"/>
          <w:numId w:val="26"/>
        </w:numPr>
        <w:rPr>
          <w:b/>
          <w:bCs/>
        </w:rPr>
      </w:pPr>
      <w:r w:rsidRPr="00EE127F">
        <w:rPr>
          <w:b/>
          <w:bCs/>
        </w:rPr>
        <w:t>Option 2: code rate for PDRCH is indicated by D2R control information</w:t>
      </w:r>
    </w:p>
    <w:p w14:paraId="2E3A9F30" w14:textId="77777777" w:rsidR="00EE127F" w:rsidRPr="00EE127F" w:rsidRDefault="00EE127F" w:rsidP="00EE127F">
      <w:pPr>
        <w:pStyle w:val="ListParagraph"/>
        <w:numPr>
          <w:ilvl w:val="0"/>
          <w:numId w:val="26"/>
        </w:numPr>
        <w:rPr>
          <w:b/>
          <w:bCs/>
        </w:rPr>
      </w:pPr>
      <w:r w:rsidRPr="00EE127F">
        <w:rPr>
          <w:b/>
          <w:bCs/>
        </w:rPr>
        <w:t>Option 3: code rate for PDRCH is selected by device and is blind detected by reader</w:t>
      </w:r>
    </w:p>
    <w:p w14:paraId="19F9D001" w14:textId="77777777" w:rsidR="00EE127F" w:rsidRPr="008D52E5" w:rsidRDefault="00EE127F" w:rsidP="00EE127F">
      <w:pPr>
        <w:rPr>
          <w:b/>
          <w:bCs/>
        </w:rPr>
      </w:pPr>
      <w:r>
        <w:rPr>
          <w:b/>
          <w:bCs/>
        </w:rPr>
        <w:t>Proposal 5: If channel coding is supported for PDRCH, scrambling the output bits after channel coding is also supported.</w:t>
      </w:r>
    </w:p>
    <w:p w14:paraId="01D218EA" w14:textId="77777777" w:rsidR="007F6D65" w:rsidRPr="00A47336" w:rsidRDefault="007F6D65" w:rsidP="007F6D65">
      <w:pPr>
        <w:pStyle w:val="3gpptxt"/>
        <w:rPr>
          <w:rFonts w:eastAsiaTheme="minorEastAsia"/>
          <w:lang w:eastAsia="x-none"/>
        </w:rPr>
      </w:pPr>
    </w:p>
    <w:p w14:paraId="74127D4E" w14:textId="77777777" w:rsidR="007F6D65" w:rsidRPr="00D71966" w:rsidRDefault="007F6D65" w:rsidP="007F6D65">
      <w:pPr>
        <w:pStyle w:val="3gpptitlelv2"/>
        <w:rPr>
          <w:rFonts w:eastAsiaTheme="minorEastAsia"/>
        </w:rPr>
      </w:pPr>
      <w:r w:rsidRPr="00D71966">
        <w:rPr>
          <w:rFonts w:eastAsiaTheme="minorEastAsia"/>
        </w:rPr>
        <w:t>References</w:t>
      </w:r>
    </w:p>
    <w:p w14:paraId="045E114D" w14:textId="514EE7AA" w:rsidR="007F6D65" w:rsidRDefault="007F6D65" w:rsidP="007F6D65">
      <w:pPr>
        <w:pStyle w:val="3gpptxt"/>
      </w:pPr>
      <w:r w:rsidRPr="00D71966">
        <w:t>[1]</w:t>
      </w:r>
      <w:r w:rsidRPr="00D71966">
        <w:tab/>
      </w:r>
      <w:r w:rsidRPr="00DD1C1A">
        <w:t>RP-234058</w:t>
      </w:r>
      <w:r>
        <w:t xml:space="preserve">, </w:t>
      </w:r>
      <w:r w:rsidRPr="00DD1C1A">
        <w:t>New SID: Study on solutions for Ambient IoT (Internet of Things) in NR</w:t>
      </w:r>
      <w:r>
        <w:t>, 3GPP TSG RAN Meeting #102, December 11-15, 2023.</w:t>
      </w:r>
    </w:p>
    <w:p w14:paraId="5B1A42B7" w14:textId="4FC977DF" w:rsidR="00A1650E" w:rsidRPr="00D71966" w:rsidRDefault="00A1650E" w:rsidP="007F6D65">
      <w:pPr>
        <w:pStyle w:val="3gpptxt"/>
      </w:pPr>
      <w:bookmarkStart w:id="4" w:name="_Hlk165884722"/>
      <w:r>
        <w:t>[2]</w:t>
      </w:r>
      <w:r>
        <w:tab/>
      </w:r>
      <w:r w:rsidRPr="00A1650E">
        <w:t>Draft_Minutes_report_RAN1#116</w:t>
      </w:r>
      <w:r w:rsidR="00C61155">
        <w:t>bis</w:t>
      </w:r>
      <w:r w:rsidRPr="00A1650E">
        <w:t>_v010</w:t>
      </w:r>
    </w:p>
    <w:bookmarkEnd w:id="4"/>
    <w:p w14:paraId="5B684BC1" w14:textId="77777777" w:rsidR="00B32D63" w:rsidRPr="00D71966" w:rsidRDefault="00B32D63" w:rsidP="00D71966">
      <w:pPr>
        <w:pStyle w:val="3gpptxt"/>
      </w:pPr>
    </w:p>
    <w:sectPr w:rsidR="00B32D63" w:rsidRPr="00D71966" w:rsidSect="005D10D5">
      <w:footerReference w:type="default" r:id="rId10"/>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3C66A" w14:textId="77777777" w:rsidR="003D7D21" w:rsidRDefault="003D7D21" w:rsidP="005D10D5">
      <w:pPr>
        <w:spacing w:after="0"/>
      </w:pPr>
      <w:r>
        <w:separator/>
      </w:r>
    </w:p>
  </w:endnote>
  <w:endnote w:type="continuationSeparator" w:id="0">
    <w:p w14:paraId="0215AAC9" w14:textId="77777777" w:rsidR="003D7D21" w:rsidRDefault="003D7D21"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C4F" w14:textId="5CA2DF2F" w:rsidR="0026256D" w:rsidRPr="00E445A8" w:rsidRDefault="0026256D"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D92C0E">
      <w:rPr>
        <w:rStyle w:val="PageNumber"/>
        <w:rFonts w:cs="Times New Roman"/>
        <w:noProof/>
        <w:szCs w:val="20"/>
      </w:rPr>
      <w:t>3</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D92C0E">
      <w:rPr>
        <w:rStyle w:val="PageNumber"/>
        <w:rFonts w:cs="Times New Roman"/>
        <w:noProof/>
        <w:szCs w:val="20"/>
      </w:rPr>
      <w:t>3</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F5EFD" w14:textId="77777777" w:rsidR="003D7D21" w:rsidRDefault="003D7D21" w:rsidP="005D10D5">
      <w:pPr>
        <w:spacing w:after="0"/>
      </w:pPr>
      <w:r>
        <w:separator/>
      </w:r>
    </w:p>
  </w:footnote>
  <w:footnote w:type="continuationSeparator" w:id="0">
    <w:p w14:paraId="47E2C00B" w14:textId="77777777" w:rsidR="003D7D21" w:rsidRDefault="003D7D21"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7"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5E7658"/>
    <w:multiLevelType w:val="hybridMultilevel"/>
    <w:tmpl w:val="A4C80986"/>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950417"/>
    <w:multiLevelType w:val="hybridMultilevel"/>
    <w:tmpl w:val="331AF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DB784F"/>
    <w:multiLevelType w:val="hybridMultilevel"/>
    <w:tmpl w:val="73FC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275E42"/>
    <w:multiLevelType w:val="hybridMultilevel"/>
    <w:tmpl w:val="B6E06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6C4171"/>
    <w:multiLevelType w:val="hybridMultilevel"/>
    <w:tmpl w:val="7A74323E"/>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085E5E"/>
    <w:multiLevelType w:val="hybridMultilevel"/>
    <w:tmpl w:val="169A93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3781261"/>
    <w:multiLevelType w:val="hybridMultilevel"/>
    <w:tmpl w:val="B26C6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D06740"/>
    <w:multiLevelType w:val="hybridMultilevel"/>
    <w:tmpl w:val="9E96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955BF"/>
    <w:multiLevelType w:val="hybridMultilevel"/>
    <w:tmpl w:val="90E668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2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A80B57"/>
    <w:multiLevelType w:val="hybridMultilevel"/>
    <w:tmpl w:val="68A62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FAF3B2F"/>
    <w:multiLevelType w:val="hybridMultilevel"/>
    <w:tmpl w:val="6E983F04"/>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2"/>
  </w:num>
  <w:num w:numId="4">
    <w:abstractNumId w:val="12"/>
  </w:num>
  <w:num w:numId="5">
    <w:abstractNumId w:val="19"/>
  </w:num>
  <w:num w:numId="6">
    <w:abstractNumId w:val="13"/>
  </w:num>
  <w:num w:numId="7">
    <w:abstractNumId w:val="4"/>
  </w:num>
  <w:num w:numId="8">
    <w:abstractNumId w:val="14"/>
  </w:num>
  <w:num w:numId="9">
    <w:abstractNumId w:val="10"/>
  </w:num>
  <w:num w:numId="10">
    <w:abstractNumId w:val="1"/>
  </w:num>
  <w:num w:numId="11">
    <w:abstractNumId w:val="8"/>
  </w:num>
  <w:num w:numId="12">
    <w:abstractNumId w:val="15"/>
  </w:num>
  <w:num w:numId="13">
    <w:abstractNumId w:val="27"/>
  </w:num>
  <w:num w:numId="14">
    <w:abstractNumId w:val="9"/>
  </w:num>
  <w:num w:numId="15">
    <w:abstractNumId w:val="7"/>
  </w:num>
  <w:num w:numId="16">
    <w:abstractNumId w:val="16"/>
  </w:num>
  <w:num w:numId="17">
    <w:abstractNumId w:val="23"/>
  </w:num>
  <w:num w:numId="18">
    <w:abstractNumId w:val="5"/>
  </w:num>
  <w:num w:numId="19">
    <w:abstractNumId w:val="18"/>
  </w:num>
  <w:num w:numId="20">
    <w:abstractNumId w:val="3"/>
  </w:num>
  <w:num w:numId="21">
    <w:abstractNumId w:val="24"/>
  </w:num>
  <w:num w:numId="22">
    <w:abstractNumId w:val="26"/>
  </w:num>
  <w:num w:numId="23">
    <w:abstractNumId w:val="22"/>
  </w:num>
  <w:num w:numId="24">
    <w:abstractNumId w:val="20"/>
  </w:num>
  <w:num w:numId="25">
    <w:abstractNumId w:val="25"/>
  </w:num>
  <w:num w:numId="26">
    <w:abstractNumId w:val="11"/>
  </w:num>
  <w:num w:numId="27">
    <w:abstractNumId w:val="17"/>
  </w:num>
  <w:num w:numId="2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7EB"/>
    <w:rsid w:val="0000481A"/>
    <w:rsid w:val="00011F39"/>
    <w:rsid w:val="00014296"/>
    <w:rsid w:val="00047228"/>
    <w:rsid w:val="000857AC"/>
    <w:rsid w:val="000916F4"/>
    <w:rsid w:val="00095AC0"/>
    <w:rsid w:val="000F0C00"/>
    <w:rsid w:val="000F365E"/>
    <w:rsid w:val="000F7877"/>
    <w:rsid w:val="00115A19"/>
    <w:rsid w:val="001160D0"/>
    <w:rsid w:val="001214B7"/>
    <w:rsid w:val="00160673"/>
    <w:rsid w:val="00163759"/>
    <w:rsid w:val="0016766A"/>
    <w:rsid w:val="001C1920"/>
    <w:rsid w:val="001F410D"/>
    <w:rsid w:val="0020266E"/>
    <w:rsid w:val="0024502B"/>
    <w:rsid w:val="00261CFC"/>
    <w:rsid w:val="0026256D"/>
    <w:rsid w:val="00291825"/>
    <w:rsid w:val="002B5ECB"/>
    <w:rsid w:val="002C4687"/>
    <w:rsid w:val="002C6838"/>
    <w:rsid w:val="002D7C52"/>
    <w:rsid w:val="002E2CB1"/>
    <w:rsid w:val="00336B64"/>
    <w:rsid w:val="00337FDB"/>
    <w:rsid w:val="00346570"/>
    <w:rsid w:val="00350C10"/>
    <w:rsid w:val="003562F3"/>
    <w:rsid w:val="003564BB"/>
    <w:rsid w:val="00360AA2"/>
    <w:rsid w:val="00382CFD"/>
    <w:rsid w:val="003949EA"/>
    <w:rsid w:val="003B26FC"/>
    <w:rsid w:val="003D4C8C"/>
    <w:rsid w:val="003D7D21"/>
    <w:rsid w:val="003E10F9"/>
    <w:rsid w:val="0043048C"/>
    <w:rsid w:val="00462E8E"/>
    <w:rsid w:val="0046694F"/>
    <w:rsid w:val="00476452"/>
    <w:rsid w:val="004A00C6"/>
    <w:rsid w:val="004A3012"/>
    <w:rsid w:val="004A59A7"/>
    <w:rsid w:val="004B32B9"/>
    <w:rsid w:val="004D2C88"/>
    <w:rsid w:val="004D6B85"/>
    <w:rsid w:val="004D749C"/>
    <w:rsid w:val="00506419"/>
    <w:rsid w:val="00554C6A"/>
    <w:rsid w:val="00562A5A"/>
    <w:rsid w:val="0057786D"/>
    <w:rsid w:val="00582FCD"/>
    <w:rsid w:val="00594006"/>
    <w:rsid w:val="005B6DD6"/>
    <w:rsid w:val="005D0E50"/>
    <w:rsid w:val="005D10D5"/>
    <w:rsid w:val="005E5F34"/>
    <w:rsid w:val="006447AE"/>
    <w:rsid w:val="006C4742"/>
    <w:rsid w:val="006D190A"/>
    <w:rsid w:val="006E77BB"/>
    <w:rsid w:val="006F2E69"/>
    <w:rsid w:val="00702431"/>
    <w:rsid w:val="00731F2C"/>
    <w:rsid w:val="0079585B"/>
    <w:rsid w:val="007B5DAB"/>
    <w:rsid w:val="007B75CF"/>
    <w:rsid w:val="007E39EA"/>
    <w:rsid w:val="007F1FCE"/>
    <w:rsid w:val="007F5D09"/>
    <w:rsid w:val="007F6D65"/>
    <w:rsid w:val="008251F3"/>
    <w:rsid w:val="00844AC1"/>
    <w:rsid w:val="00850DC7"/>
    <w:rsid w:val="00892F43"/>
    <w:rsid w:val="008B7C3E"/>
    <w:rsid w:val="008D52E5"/>
    <w:rsid w:val="008E479F"/>
    <w:rsid w:val="008F78A0"/>
    <w:rsid w:val="00902A86"/>
    <w:rsid w:val="009306CA"/>
    <w:rsid w:val="0093408C"/>
    <w:rsid w:val="00953A7B"/>
    <w:rsid w:val="009877B0"/>
    <w:rsid w:val="009B7247"/>
    <w:rsid w:val="009F48CC"/>
    <w:rsid w:val="00A07679"/>
    <w:rsid w:val="00A1650E"/>
    <w:rsid w:val="00A35C51"/>
    <w:rsid w:val="00A9328F"/>
    <w:rsid w:val="00A96CB3"/>
    <w:rsid w:val="00AA5CCF"/>
    <w:rsid w:val="00B32D63"/>
    <w:rsid w:val="00B35F9F"/>
    <w:rsid w:val="00B51A40"/>
    <w:rsid w:val="00B72DDB"/>
    <w:rsid w:val="00B7502E"/>
    <w:rsid w:val="00B775BB"/>
    <w:rsid w:val="00B9691B"/>
    <w:rsid w:val="00BB1670"/>
    <w:rsid w:val="00BF2F72"/>
    <w:rsid w:val="00C34D18"/>
    <w:rsid w:val="00C4580D"/>
    <w:rsid w:val="00C61155"/>
    <w:rsid w:val="00C721F8"/>
    <w:rsid w:val="00C77DE1"/>
    <w:rsid w:val="00C85A42"/>
    <w:rsid w:val="00CC09C9"/>
    <w:rsid w:val="00CC4785"/>
    <w:rsid w:val="00D033CA"/>
    <w:rsid w:val="00D42642"/>
    <w:rsid w:val="00D6769C"/>
    <w:rsid w:val="00D71966"/>
    <w:rsid w:val="00D92C0E"/>
    <w:rsid w:val="00E0092E"/>
    <w:rsid w:val="00E14881"/>
    <w:rsid w:val="00E25E28"/>
    <w:rsid w:val="00E445A8"/>
    <w:rsid w:val="00E60BDF"/>
    <w:rsid w:val="00E711A2"/>
    <w:rsid w:val="00E745DE"/>
    <w:rsid w:val="00E81397"/>
    <w:rsid w:val="00EE127F"/>
    <w:rsid w:val="00F05541"/>
    <w:rsid w:val="00F475CB"/>
    <w:rsid w:val="00F64C10"/>
    <w:rsid w:val="00F64CA0"/>
    <w:rsid w:val="00F818DA"/>
    <w:rsid w:val="00F84430"/>
    <w:rsid w:val="00FB61C5"/>
    <w:rsid w:val="00FD1D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E69"/>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79585B"/>
    <w:pPr>
      <w:keepNext/>
      <w:keepLines/>
      <w:widowControl/>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列表段落"/>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0916F4"/>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2">
    <w:name w:val="B2"/>
    <w:basedOn w:val="List2"/>
    <w:rsid w:val="007F6D65"/>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List2">
    <w:name w:val="List 2"/>
    <w:basedOn w:val="Normal"/>
    <w:uiPriority w:val="99"/>
    <w:semiHidden/>
    <w:unhideWhenUsed/>
    <w:rsid w:val="007F6D65"/>
    <w:pPr>
      <w:ind w:left="720" w:hanging="360"/>
      <w:contextualSpacing/>
    </w:pPr>
  </w:style>
  <w:style w:type="character" w:customStyle="1" w:styleId="0MaintextChar">
    <w:name w:val="0 Main text Char"/>
    <w:link w:val="0Maintext"/>
    <w:qFormat/>
    <w:locked/>
    <w:rsid w:val="00582FCD"/>
    <w:rPr>
      <w:rFonts w:ascii="Times New Roman" w:hAnsi="Times New Roman" w:cs="Times New Roman"/>
      <w:lang w:val="en-GB" w:eastAsia="en-US"/>
    </w:rPr>
  </w:style>
  <w:style w:type="paragraph" w:customStyle="1" w:styleId="0Maintext">
    <w:name w:val="0 Main text"/>
    <w:basedOn w:val="Normal"/>
    <w:link w:val="0MaintextChar"/>
    <w:qFormat/>
    <w:rsid w:val="00582FCD"/>
    <w:pPr>
      <w:widowControl/>
      <w:spacing w:after="0"/>
      <w:jc w:val="both"/>
    </w:pPr>
    <w:rPr>
      <w:rFonts w:cs="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59290987">
      <w:bodyDiv w:val="1"/>
      <w:marLeft w:val="0"/>
      <w:marRight w:val="0"/>
      <w:marTop w:val="0"/>
      <w:marBottom w:val="0"/>
      <w:divBdr>
        <w:top w:val="none" w:sz="0" w:space="0" w:color="auto"/>
        <w:left w:val="none" w:sz="0" w:space="0" w:color="auto"/>
        <w:bottom w:val="none" w:sz="0" w:space="0" w:color="auto"/>
        <w:right w:val="none" w:sz="0" w:space="0" w:color="auto"/>
      </w:divBdr>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B992F-C57C-4EF6-812C-0673B2C24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2.dotx</Template>
  <TotalTime>1162</TotalTime>
  <Pages>4</Pages>
  <Words>1176</Words>
  <Characters>6708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NEC</cp:lastModifiedBy>
  <cp:revision>51</cp:revision>
  <dcterms:created xsi:type="dcterms:W3CDTF">2023-03-31T05:26:00Z</dcterms:created>
  <dcterms:modified xsi:type="dcterms:W3CDTF">2024-05-10T05:50:00Z</dcterms:modified>
</cp:coreProperties>
</file>