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F8A88EE"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A844A9" w:rsidRPr="00A844A9">
        <w:rPr>
          <w:b/>
          <w:noProof/>
          <w:sz w:val="24"/>
        </w:rPr>
        <w:t>2312480</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2948E853" w:rsidR="00C02B52" w:rsidRDefault="006965FE" w:rsidP="00527FB9">
            <w:pPr>
              <w:pStyle w:val="CRCoverPage"/>
              <w:spacing w:after="0"/>
              <w:jc w:val="center"/>
              <w:rPr>
                <w:noProof/>
              </w:rPr>
            </w:pPr>
            <w:r w:rsidRPr="006965FE">
              <w:rPr>
                <w:b/>
                <w:noProof/>
                <w:color w:val="FF0000"/>
                <w:sz w:val="32"/>
              </w:rPr>
              <w:t xml:space="preserve">DRAFT </w:t>
            </w:r>
            <w:r w:rsidR="00C02B52">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5B02906" w:rsidR="00C02B52" w:rsidRPr="00410371" w:rsidRDefault="006965FE" w:rsidP="00B86025">
            <w:pPr>
              <w:pStyle w:val="CRCoverPage"/>
              <w:spacing w:after="0"/>
              <w:ind w:right="400"/>
              <w:jc w:val="right"/>
              <w:rPr>
                <w:noProof/>
              </w:rPr>
            </w:pPr>
            <w:r>
              <w:rPr>
                <w:b/>
                <w:noProof/>
                <w:sz w:val="28"/>
              </w:rPr>
              <w:t>XXXX</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78403FC7" w:rsidR="00C02B52" w:rsidRPr="00410371" w:rsidRDefault="002733FA" w:rsidP="00014449">
            <w:pPr>
              <w:pStyle w:val="CRCoverPage"/>
              <w:spacing w:after="0"/>
              <w:ind w:firstLineChars="200" w:firstLine="561"/>
              <w:rPr>
                <w:noProof/>
                <w:sz w:val="28"/>
              </w:rPr>
            </w:pPr>
            <w:r>
              <w:rPr>
                <w:b/>
                <w:noProof/>
                <w:sz w:val="28"/>
              </w:rPr>
              <w:t>1</w:t>
            </w:r>
            <w:r w:rsidR="00D43590">
              <w:rPr>
                <w:b/>
                <w:noProof/>
                <w:sz w:val="28"/>
              </w:rPr>
              <w:t>8</w:t>
            </w:r>
            <w:r>
              <w:rPr>
                <w:b/>
                <w:noProof/>
                <w:sz w:val="28"/>
              </w:rPr>
              <w:t>.</w:t>
            </w:r>
            <w:r w:rsidR="00D43590">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0A24B3EB"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F82575">
              <w:rPr>
                <w:lang w:eastAsia="zh-TW"/>
              </w:rPr>
              <w:t xml:space="preserve">, </w:t>
            </w:r>
            <w:r w:rsidR="00F82575">
              <w:rPr>
                <w:lang w:eastAsia="ja-JP"/>
              </w:rPr>
              <w:t>NTT DOCOMO, INC</w:t>
            </w:r>
            <w:r w:rsidR="00C82616">
              <w:rPr>
                <w:lang w:eastAsia="ja-JP"/>
              </w:rPr>
              <w:t>.</w:t>
            </w:r>
            <w:r w:rsidR="00101138">
              <w:rPr>
                <w:lang w:eastAsia="ja-JP"/>
              </w:rPr>
              <w:t>, Samsung</w:t>
            </w:r>
            <w:r w:rsidR="00EE6ECD">
              <w:rPr>
                <w:lang w:eastAsia="ja-JP"/>
              </w:rPr>
              <w:t xml:space="preserve">, </w:t>
            </w:r>
            <w:r w:rsidR="00EE6ECD" w:rsidRPr="00DA0FEA">
              <w:rPr>
                <w:lang w:eastAsia="ja-JP"/>
              </w:rPr>
              <w:t xml:space="preserve">ZTE, </w:t>
            </w:r>
            <w:proofErr w:type="spellStart"/>
            <w:r w:rsidR="00EE6ECD" w:rsidRPr="00DA0FEA">
              <w:rPr>
                <w:lang w:eastAsia="ja-JP"/>
              </w:rPr>
              <w:t>Sanechips</w:t>
            </w:r>
            <w:proofErr w:type="spellEnd"/>
            <w:r w:rsidR="00EE6ECD">
              <w:rPr>
                <w:lang w:eastAsia="ja-JP"/>
              </w:rPr>
              <w:t xml:space="preserve">, </w:t>
            </w:r>
            <w:r w:rsidR="00EE6ECD" w:rsidRPr="00DA0FEA">
              <w:rPr>
                <w:lang w:eastAsia="ja-JP"/>
              </w:rPr>
              <w:t xml:space="preserve">Huawei, </w:t>
            </w:r>
            <w:proofErr w:type="spellStart"/>
            <w:r w:rsidR="00EE6ECD"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E6CDF48" w:rsidR="00C02B52" w:rsidRDefault="00D43590"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913C214" w:rsidR="00C02B52" w:rsidRDefault="002733FA" w:rsidP="00060810">
            <w:pPr>
              <w:pStyle w:val="CRCoverPage"/>
              <w:spacing w:after="0"/>
              <w:ind w:left="100"/>
              <w:rPr>
                <w:noProof/>
              </w:rPr>
            </w:pPr>
            <w:r>
              <w:rPr>
                <w:noProof/>
              </w:rPr>
              <w:t>Release 1</w:t>
            </w:r>
            <w:r w:rsidR="00D43590">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굴림"/>
                <w:lang w:eastAsia="ko-KR"/>
              </w:rPr>
            </w:pPr>
            <w:r w:rsidRPr="00457CEE">
              <w:rPr>
                <w:rFonts w:eastAsia="굴림"/>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굴림"/>
                <w:lang w:eastAsia="zh-CN"/>
              </w:rPr>
            </w:pPr>
            <w:r w:rsidRPr="00457CEE">
              <w:rPr>
                <w:rFonts w:eastAsia="굴림"/>
                <w:lang w:eastAsia="ko-KR"/>
              </w:rPr>
              <w:t xml:space="preserve">If a PDSCH among multiple PDSCHs that are scheduled by a single DCI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PDSCHs by a single DCI, where every PDSCH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If a PUSCH among multiple PUSCHs that are scheduled by a single DCI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PUSCHs by a single DCI, where every PUSCH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5801042F" w:rsidR="00B21306" w:rsidRDefault="00D83C24"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3A0A54A5"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3B49A428" w:rsidR="00D83C24" w:rsidRPr="00D83C24" w:rsidRDefault="00B21306" w:rsidP="00D83C24">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바탕"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바탕"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바탕"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바탕"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바탕"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바탕"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7D43" w14:textId="77777777" w:rsidR="008E2FC7" w:rsidRDefault="008E2FC7">
      <w:r>
        <w:separator/>
      </w:r>
    </w:p>
  </w:endnote>
  <w:endnote w:type="continuationSeparator" w:id="0">
    <w:p w14:paraId="0ADBD5C8" w14:textId="77777777" w:rsidR="008E2FC7" w:rsidRDefault="008E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574CC" w14:textId="77777777" w:rsidR="008E2FC7" w:rsidRDefault="008E2FC7">
      <w:r>
        <w:separator/>
      </w:r>
    </w:p>
  </w:footnote>
  <w:footnote w:type="continuationSeparator" w:id="0">
    <w:p w14:paraId="4F7EF2D4" w14:textId="77777777" w:rsidR="008E2FC7" w:rsidRDefault="008E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1138"/>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35FD"/>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4D14"/>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E2FC7"/>
    <w:rsid w:val="008F686C"/>
    <w:rsid w:val="00900170"/>
    <w:rsid w:val="00905DE8"/>
    <w:rsid w:val="009148DE"/>
    <w:rsid w:val="009250B6"/>
    <w:rsid w:val="009260EA"/>
    <w:rsid w:val="009320D4"/>
    <w:rsid w:val="00941E30"/>
    <w:rsid w:val="009461A6"/>
    <w:rsid w:val="00947B30"/>
    <w:rsid w:val="00954FBD"/>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44A9"/>
    <w:rsid w:val="00AA2CBC"/>
    <w:rsid w:val="00AA45E9"/>
    <w:rsid w:val="00AA7BD6"/>
    <w:rsid w:val="00AB2E98"/>
    <w:rsid w:val="00AC562F"/>
    <w:rsid w:val="00AC5820"/>
    <w:rsid w:val="00AD1CD8"/>
    <w:rsid w:val="00AD2014"/>
    <w:rsid w:val="00AD3B85"/>
    <w:rsid w:val="00AE2806"/>
    <w:rsid w:val="00B04178"/>
    <w:rsid w:val="00B05615"/>
    <w:rsid w:val="00B21306"/>
    <w:rsid w:val="00B2397A"/>
    <w:rsid w:val="00B258BB"/>
    <w:rsid w:val="00B3074A"/>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407DA"/>
    <w:rsid w:val="00C4217F"/>
    <w:rsid w:val="00C42CDE"/>
    <w:rsid w:val="00C66BA2"/>
    <w:rsid w:val="00C82616"/>
    <w:rsid w:val="00C95985"/>
    <w:rsid w:val="00CA4F52"/>
    <w:rsid w:val="00CB0B8B"/>
    <w:rsid w:val="00CB68CD"/>
    <w:rsid w:val="00CC5026"/>
    <w:rsid w:val="00CC510D"/>
    <w:rsid w:val="00CC68D0"/>
    <w:rsid w:val="00CC757B"/>
    <w:rsid w:val="00CD2201"/>
    <w:rsid w:val="00CF2E67"/>
    <w:rsid w:val="00D03F9A"/>
    <w:rsid w:val="00D06D51"/>
    <w:rsid w:val="00D1786B"/>
    <w:rsid w:val="00D24991"/>
    <w:rsid w:val="00D32370"/>
    <w:rsid w:val="00D35174"/>
    <w:rsid w:val="00D43590"/>
    <w:rsid w:val="00D50255"/>
    <w:rsid w:val="00D50C0E"/>
    <w:rsid w:val="00D51C90"/>
    <w:rsid w:val="00D62B8F"/>
    <w:rsid w:val="00D66520"/>
    <w:rsid w:val="00D72945"/>
    <w:rsid w:val="00D74D81"/>
    <w:rsid w:val="00D828E4"/>
    <w:rsid w:val="00D83C24"/>
    <w:rsid w:val="00D85D8D"/>
    <w:rsid w:val="00D96A99"/>
    <w:rsid w:val="00DB56E5"/>
    <w:rsid w:val="00DB713B"/>
    <w:rsid w:val="00DD517C"/>
    <w:rsid w:val="00DE34CF"/>
    <w:rsid w:val="00DF4A25"/>
    <w:rsid w:val="00DF726A"/>
    <w:rsid w:val="00E05E9F"/>
    <w:rsid w:val="00E05ECB"/>
    <w:rsid w:val="00E06AB1"/>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6ECD"/>
    <w:rsid w:val="00EE7D7C"/>
    <w:rsid w:val="00EF06B9"/>
    <w:rsid w:val="00EF0CB1"/>
    <w:rsid w:val="00F0070C"/>
    <w:rsid w:val="00F20C19"/>
    <w:rsid w:val="00F25D98"/>
    <w:rsid w:val="00F300FB"/>
    <w:rsid w:val="00F35B87"/>
    <w:rsid w:val="00F70D6E"/>
    <w:rsid w:val="00F82152"/>
    <w:rsid w:val="00F82575"/>
    <w:rsid w:val="00FB6386"/>
    <w:rsid w:val="00FB6FF3"/>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1148</Words>
  <Characters>6547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2</cp:revision>
  <cp:lastPrinted>1900-12-31T16:00:00Z</cp:lastPrinted>
  <dcterms:created xsi:type="dcterms:W3CDTF">2023-11-16T12:27:00Z</dcterms:created>
  <dcterms:modified xsi:type="dcterms:W3CDTF">2023-11-16T12:27:00Z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