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F27611" w:rsidR="001E41F3" w:rsidRPr="008A2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40A4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40A4A">
          <w:rPr>
            <w:b/>
            <w:noProof/>
            <w:sz w:val="24"/>
          </w:rPr>
          <w:t>11</w:t>
        </w:r>
        <w:r w:rsidR="0095291E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r w:rsidR="008F3789" w:rsidRPr="00D54487">
        <w:rPr>
          <w:color w:val="000000" w:themeColor="text1"/>
        </w:rPr>
        <w:fldChar w:fldCharType="begin"/>
      </w:r>
      <w:r w:rsidR="008F3789" w:rsidRPr="00D54487">
        <w:rPr>
          <w:color w:val="000000" w:themeColor="text1"/>
        </w:rPr>
        <w:instrText xml:space="preserve"> DOCPROPERTY  Tdoc#  \* MERGEFORMAT </w:instrText>
      </w:r>
      <w:r w:rsidR="008F3789" w:rsidRPr="00D54487">
        <w:rPr>
          <w:color w:val="000000" w:themeColor="text1"/>
        </w:rPr>
        <w:fldChar w:fldCharType="separate"/>
      </w:r>
      <w:r w:rsidR="00F40A4A" w:rsidRPr="00D54487">
        <w:rPr>
          <w:b/>
          <w:noProof/>
          <w:color w:val="000000" w:themeColor="text1"/>
          <w:sz w:val="24"/>
        </w:rPr>
        <w:t>R1-230</w:t>
      </w:r>
      <w:r w:rsidR="00D54487" w:rsidRPr="00D54487">
        <w:rPr>
          <w:rFonts w:hint="eastAsia"/>
          <w:b/>
          <w:noProof/>
          <w:color w:val="000000" w:themeColor="text1"/>
          <w:sz w:val="24"/>
          <w:lang w:eastAsia="ja-JP"/>
        </w:rPr>
        <w:t>7450</w:t>
      </w:r>
      <w:r w:rsidR="008F3789" w:rsidRPr="00D54487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4D795882" w:rsidR="001E41F3" w:rsidRPr="0095291E" w:rsidRDefault="0095291E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95291E">
        <w:rPr>
          <w:b/>
          <w:bCs/>
          <w:sz w:val="24"/>
          <w:szCs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0214D" w:rsidR="001E41F3" w:rsidRPr="00410371" w:rsidRDefault="00D544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A4A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7467F" w:rsidR="001E41F3" w:rsidRPr="00410371" w:rsidRDefault="00D544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0A4A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31BEEAA3" w:rsidR="001E41F3" w:rsidRDefault="00D5554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E25004D" w:rsidR="001E41F3" w:rsidRPr="00410371" w:rsidRDefault="00D544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0A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EB707" w:rsidR="001E41F3" w:rsidRPr="00410371" w:rsidRDefault="00D544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A4A">
                <w:rPr>
                  <w:b/>
                  <w:noProof/>
                  <w:sz w:val="28"/>
                </w:rPr>
                <w:t>17.</w:t>
              </w:r>
              <w:r w:rsidR="0095291E">
                <w:rPr>
                  <w:b/>
                  <w:noProof/>
                  <w:sz w:val="28"/>
                </w:rPr>
                <w:t>6</w:t>
              </w:r>
              <w:r w:rsidR="00F40A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1B47C" w:rsidR="00F25D98" w:rsidRDefault="00F40A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5D415" w:rsidR="00F25D98" w:rsidRDefault="00F40A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BCA7B" w:rsidR="001E41F3" w:rsidRDefault="0097201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Pr="0097201E">
              <w:t xml:space="preserve"> on </w:t>
            </w:r>
            <w:r w:rsidR="00000C51">
              <w:t xml:space="preserve">correction of </w:t>
            </w:r>
            <w:r w:rsidR="0095291E">
              <w:t>RRC parameter</w:t>
            </w:r>
            <w:r w:rsidR="0012022E">
              <w:t>s</w:t>
            </w:r>
            <w:r w:rsidRPr="0097201E">
              <w:t xml:space="preserve"> of p0 for PUCCH</w:t>
            </w:r>
            <w:r w:rsidR="0095291E">
              <w:t>/SRS</w:t>
            </w:r>
            <w:r w:rsidR="00F22BE0">
              <w:t xml:space="preserve"> </w:t>
            </w:r>
            <w:r w:rsidRPr="0097201E">
              <w:t>in Rel-17 unified TCI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DC207" w:rsidR="001E41F3" w:rsidRDefault="00D54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40A4A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8FC1E5" w:rsidR="001E41F3" w:rsidRDefault="00D544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40A4A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2BCE4" w:rsidR="001E41F3" w:rsidRDefault="00D54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0A4A" w:rsidRPr="00F40A4A">
                <w:rPr>
                  <w:noProof/>
                </w:rPr>
                <w:t>NR_FeMIMO</w:t>
              </w:r>
              <w:r w:rsidR="00F40A4A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52F0D" w:rsidR="001E41F3" w:rsidRDefault="00D54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0A4A">
                <w:rPr>
                  <w:noProof/>
                </w:rPr>
                <w:t>2023-0</w:t>
              </w:r>
              <w:r w:rsidR="0095291E">
                <w:rPr>
                  <w:noProof/>
                </w:rPr>
                <w:t>8</w:t>
              </w:r>
              <w:r w:rsidR="00F40A4A">
                <w:rPr>
                  <w:noProof/>
                </w:rPr>
                <w:t>-</w:t>
              </w:r>
              <w:r w:rsidR="0095291E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648AF" w:rsidR="001E41F3" w:rsidRDefault="00D544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0A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76492" w:rsidR="001E41F3" w:rsidRDefault="00D54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40A4A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248DA" w14:textId="062B081F" w:rsidR="0095291E" w:rsidRDefault="0095291E" w:rsidP="00207E4D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In RAN1#112bis-e, </w:t>
            </w:r>
            <w:r>
              <w:rPr>
                <w:rFonts w:cs="Arial" w:hint="eastAsia"/>
                <w:noProof/>
                <w:lang w:eastAsia="ja-JP"/>
              </w:rPr>
              <w:t>RRC</w:t>
            </w:r>
            <w:r>
              <w:rPr>
                <w:rFonts w:cs="Arial"/>
                <w:noProof/>
                <w:lang w:eastAsia="ja-JP"/>
              </w:rPr>
              <w:t xml:space="preserve"> parameter mismatch of </w:t>
            </w:r>
            <w:r w:rsidRPr="0095291E">
              <w:rPr>
                <w:rFonts w:cs="Arial"/>
                <w:noProof/>
                <w:lang w:eastAsia="ja-JP"/>
              </w:rPr>
              <w:t>p0 for PUCCH/SRS in Rel-17 unified TCI framework</w:t>
            </w:r>
            <w:r>
              <w:rPr>
                <w:rFonts w:cs="Arial"/>
                <w:noProof/>
                <w:lang w:eastAsia="ja-JP"/>
              </w:rPr>
              <w:t xml:space="preserve"> </w:t>
            </w:r>
            <w:r w:rsidR="000C54C6">
              <w:rPr>
                <w:rFonts w:cs="Arial"/>
                <w:noProof/>
                <w:lang w:eastAsia="ja-JP"/>
              </w:rPr>
              <w:t>is corrected</w:t>
            </w:r>
            <w:r>
              <w:rPr>
                <w:rFonts w:cs="Arial"/>
                <w:noProof/>
                <w:lang w:eastAsia="ja-JP"/>
              </w:rPr>
              <w:t xml:space="preserve"> in </w:t>
            </w:r>
            <w:r w:rsidRPr="007E5800">
              <w:rPr>
                <w:rFonts w:cs="Arial"/>
                <w:noProof/>
                <w:lang w:val="en-US" w:eastAsia="ja-JP"/>
              </w:rPr>
              <w:t>Clause 7</w:t>
            </w:r>
            <w:r>
              <w:rPr>
                <w:rFonts w:cs="Arial"/>
                <w:noProof/>
                <w:lang w:eastAsia="ja-JP"/>
              </w:rPr>
              <w:t>.</w:t>
            </w:r>
          </w:p>
          <w:p w14:paraId="50964271" w14:textId="77777777" w:rsidR="0095291E" w:rsidRPr="0095291E" w:rsidRDefault="0095291E" w:rsidP="00C33A4A">
            <w:pPr>
              <w:rPr>
                <w:rFonts w:ascii="Times New Roman" w:hAnsi="Times New Roman"/>
                <w:szCs w:val="20"/>
                <w:lang w:val="en-US" w:eastAsia="en-GB"/>
              </w:rPr>
            </w:pPr>
            <w:r w:rsidRPr="0095291E">
              <w:rPr>
                <w:rFonts w:ascii="Times New Roman" w:hAnsi="Times New Roman"/>
                <w:szCs w:val="20"/>
                <w:highlight w:val="green"/>
                <w:lang w:val="en-US"/>
              </w:rPr>
              <w:t>For the editors:</w:t>
            </w:r>
          </w:p>
          <w:p w14:paraId="2F7FBED8" w14:textId="77777777" w:rsidR="0095291E" w:rsidRPr="0095291E" w:rsidRDefault="0095291E" w:rsidP="00C33A4A">
            <w:pPr>
              <w:pStyle w:val="af3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val="en-US"/>
              </w:rPr>
            </w:pPr>
            <w:r w:rsidRPr="0095291E">
              <w:rPr>
                <w:rFonts w:ascii="Times New Roman" w:hAnsi="Times New Roman"/>
                <w:lang w:val="en-US"/>
              </w:rPr>
              <w:t xml:space="preserve">The following text proposals are provided to improve the clarity of the RAN1 specifications. Please include them in the </w:t>
            </w:r>
            <w:r w:rsidRPr="0095291E">
              <w:rPr>
                <w:rFonts w:ascii="Times New Roman" w:hAnsi="Times New Roman"/>
                <w:b/>
                <w:bCs/>
                <w:lang w:val="en-US"/>
              </w:rPr>
              <w:t xml:space="preserve">Rel-17 </w:t>
            </w:r>
            <w:r w:rsidRPr="0095291E">
              <w:rPr>
                <w:rFonts w:ascii="Times New Roman" w:hAnsi="Times New Roman"/>
                <w:lang w:val="en-US"/>
              </w:rPr>
              <w:t>alignment CRs</w:t>
            </w:r>
          </w:p>
          <w:p w14:paraId="52C93D7C" w14:textId="77777777" w:rsidR="0095291E" w:rsidRPr="0095291E" w:rsidRDefault="0095291E" w:rsidP="00C33A4A">
            <w:pPr>
              <w:pStyle w:val="af3"/>
              <w:numPr>
                <w:ilvl w:val="1"/>
                <w:numId w:val="1"/>
              </w:numPr>
              <w:spacing w:after="0"/>
              <w:rPr>
                <w:rFonts w:ascii="Times New Roman" w:hAnsi="Times New Roman"/>
                <w:lang w:val="en-US"/>
              </w:rPr>
            </w:pPr>
            <w:r w:rsidRPr="0095291E">
              <w:rPr>
                <w:rFonts w:ascii="Times New Roman" w:hAnsi="Times New Roman"/>
                <w:lang w:val="en-US"/>
              </w:rPr>
              <w:t xml:space="preserve">Proposal-1 in Section 4 in </w:t>
            </w:r>
            <w:hyperlink r:id="rId12" w:history="1">
              <w:r w:rsidRPr="0095291E">
                <w:rPr>
                  <w:rStyle w:val="aa"/>
                  <w:rFonts w:ascii="Times New Roman" w:hAnsi="Times New Roman"/>
                  <w:lang w:val="en-US"/>
                </w:rPr>
                <w:t>R1-2304061</w:t>
              </w:r>
            </w:hyperlink>
            <w:r w:rsidRPr="0095291E">
              <w:rPr>
                <w:rFonts w:ascii="Times New Roman" w:hAnsi="Times New Roman"/>
                <w:lang w:val="en-US"/>
              </w:rPr>
              <w:t xml:space="preserve"> is endorsed as in alignment CR in TS 38.213</w:t>
            </w:r>
          </w:p>
          <w:p w14:paraId="0D488FCC" w14:textId="77777777" w:rsidR="0095291E" w:rsidRPr="0095291E" w:rsidRDefault="0095291E" w:rsidP="00C33A4A">
            <w:pPr>
              <w:pStyle w:val="af3"/>
              <w:numPr>
                <w:ilvl w:val="1"/>
                <w:numId w:val="1"/>
              </w:numPr>
              <w:spacing w:after="0"/>
              <w:rPr>
                <w:rFonts w:ascii="Times New Roman" w:hAnsi="Times New Roman"/>
                <w:lang w:val="en-US"/>
              </w:rPr>
            </w:pPr>
            <w:r w:rsidRPr="0095291E">
              <w:rPr>
                <w:rFonts w:ascii="Times New Roman" w:hAnsi="Times New Roman"/>
                <w:lang w:val="en-US"/>
              </w:rPr>
              <w:t xml:space="preserve">Proposal-2 in Section 4 in </w:t>
            </w:r>
            <w:hyperlink r:id="rId13" w:history="1">
              <w:r w:rsidRPr="0095291E">
                <w:rPr>
                  <w:rStyle w:val="aa"/>
                  <w:rFonts w:ascii="Times New Roman" w:hAnsi="Times New Roman"/>
                  <w:lang w:val="en-US"/>
                </w:rPr>
                <w:t>R1-2304061</w:t>
              </w:r>
            </w:hyperlink>
            <w:r w:rsidRPr="0095291E">
              <w:rPr>
                <w:rFonts w:ascii="Times New Roman" w:hAnsi="Times New Roman"/>
                <w:lang w:val="en-US"/>
              </w:rPr>
              <w:t xml:space="preserve"> is endorsed as in alignment CR in TS 38.213</w:t>
            </w:r>
          </w:p>
          <w:p w14:paraId="33C13F1B" w14:textId="77777777" w:rsidR="0095291E" w:rsidRPr="0095291E" w:rsidRDefault="0095291E" w:rsidP="00C33A4A">
            <w:pPr>
              <w:pStyle w:val="af3"/>
              <w:numPr>
                <w:ilvl w:val="1"/>
                <w:numId w:val="1"/>
              </w:numPr>
              <w:spacing w:after="0"/>
              <w:rPr>
                <w:rFonts w:ascii="Times New Roman" w:hAnsi="Times New Roman"/>
                <w:lang w:val="en-US"/>
              </w:rPr>
            </w:pPr>
            <w:r w:rsidRPr="0095291E">
              <w:rPr>
                <w:rFonts w:ascii="Times New Roman" w:hAnsi="Times New Roman"/>
                <w:lang w:val="en-US"/>
              </w:rPr>
              <w:t xml:space="preserve">Proposal-3 in Section 4 in </w:t>
            </w:r>
            <w:hyperlink r:id="rId14" w:history="1">
              <w:r w:rsidRPr="0095291E">
                <w:rPr>
                  <w:rStyle w:val="aa"/>
                  <w:rFonts w:ascii="Times New Roman" w:hAnsi="Times New Roman"/>
                  <w:lang w:val="en-US"/>
                </w:rPr>
                <w:t>R1-2304061</w:t>
              </w:r>
            </w:hyperlink>
            <w:r w:rsidRPr="0095291E">
              <w:rPr>
                <w:rFonts w:ascii="Times New Roman" w:hAnsi="Times New Roman"/>
                <w:lang w:val="en-US"/>
              </w:rPr>
              <w:t xml:space="preserve"> is endorsed as in alignment CR in TS 38.214</w:t>
            </w:r>
          </w:p>
          <w:p w14:paraId="0CA12B73" w14:textId="77777777" w:rsidR="0095291E" w:rsidRPr="00C33A4A" w:rsidRDefault="00633537" w:rsidP="00C33A4A">
            <w:pPr>
              <w:rPr>
                <w:rFonts w:ascii="Times New Roman" w:hAnsi="Times New Roman"/>
                <w:lang w:eastAsia="x-none"/>
              </w:rPr>
            </w:pPr>
            <w:hyperlink r:id="rId15" w:history="1">
              <w:r w:rsidR="0095291E" w:rsidRPr="00C33A4A">
                <w:rPr>
                  <w:rStyle w:val="aa"/>
                  <w:rFonts w:ascii="Times New Roman" w:hAnsi="Times New Roman"/>
                  <w:highlight w:val="green"/>
                  <w:lang w:eastAsia="x-none"/>
                </w:rPr>
                <w:t>R1-2304230</w:t>
              </w:r>
            </w:hyperlink>
            <w:r w:rsidR="0095291E" w:rsidRPr="00C33A4A">
              <w:rPr>
                <w:rFonts w:ascii="Times New Roman" w:hAnsi="Times New Roman"/>
                <w:lang w:eastAsia="x-none"/>
              </w:rPr>
              <w:tab/>
              <w:t>CR on value range mismatch of p0 for SRS in Rel-17 unified TCI framework</w:t>
            </w:r>
            <w:r w:rsidR="0095291E" w:rsidRPr="00C33A4A">
              <w:rPr>
                <w:rFonts w:ascii="Times New Roman" w:hAnsi="Times New Roman"/>
                <w:lang w:eastAsia="x-none"/>
              </w:rPr>
              <w:tab/>
              <w:t>Moderator (ZTE), NTT DOCOMO, INC., Ericsson, ZTE, Samsung</w:t>
            </w:r>
          </w:p>
          <w:p w14:paraId="667869C3" w14:textId="77777777" w:rsidR="0095291E" w:rsidRPr="0095291E" w:rsidRDefault="0095291E" w:rsidP="00C33A4A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708AA7DE" w14:textId="712A18E8" w:rsidR="00F05263" w:rsidRPr="002C1279" w:rsidRDefault="0095291E" w:rsidP="00C33A4A">
            <w:pPr>
              <w:pStyle w:val="CRCoverPage"/>
              <w:spacing w:after="0"/>
              <w:rPr>
                <w:rFonts w:cs="Arial"/>
                <w:noProof/>
                <w:lang w:val="en-US" w:eastAsia="ja-JP"/>
              </w:rPr>
            </w:pPr>
            <w:r>
              <w:rPr>
                <w:rFonts w:cs="Arial" w:hint="eastAsia"/>
                <w:noProof/>
                <w:lang w:eastAsia="ja-JP"/>
              </w:rPr>
              <w:t>H</w:t>
            </w:r>
            <w:r>
              <w:rPr>
                <w:rFonts w:cs="Arial"/>
                <w:noProof/>
                <w:lang w:eastAsia="ja-JP"/>
              </w:rPr>
              <w:t xml:space="preserve">owever, there are still </w:t>
            </w:r>
            <w:r w:rsidR="00030918">
              <w:rPr>
                <w:rFonts w:cs="Arial"/>
                <w:noProof/>
                <w:lang w:eastAsia="ja-JP"/>
              </w:rPr>
              <w:t xml:space="preserve">wrong </w:t>
            </w:r>
            <w:r>
              <w:rPr>
                <w:rFonts w:cs="Arial"/>
                <w:noProof/>
                <w:lang w:eastAsia="ja-JP"/>
              </w:rPr>
              <w:t>RRC parameter</w:t>
            </w:r>
            <w:r w:rsidR="00C6220F">
              <w:rPr>
                <w:rFonts w:cs="Arial"/>
                <w:noProof/>
                <w:lang w:eastAsia="ja-JP"/>
              </w:rPr>
              <w:t>s</w:t>
            </w:r>
            <w:r w:rsidR="00030918">
              <w:rPr>
                <w:rFonts w:cs="Arial"/>
                <w:noProof/>
                <w:lang w:eastAsia="ja-JP"/>
              </w:rPr>
              <w:t xml:space="preserve"> </w:t>
            </w:r>
            <w:r>
              <w:rPr>
                <w:rFonts w:cs="Arial"/>
                <w:noProof/>
                <w:lang w:eastAsia="ja-JP"/>
              </w:rPr>
              <w:t xml:space="preserve">in </w:t>
            </w:r>
            <w:r w:rsidRPr="007E5800">
              <w:rPr>
                <w:rFonts w:cs="Arial"/>
                <w:noProof/>
                <w:lang w:val="en-US" w:eastAsia="ja-JP"/>
              </w:rPr>
              <w:t xml:space="preserve">Clause </w:t>
            </w:r>
            <w:r>
              <w:rPr>
                <w:rFonts w:cs="Arial"/>
                <w:noProof/>
                <w:lang w:val="en-US" w:eastAsia="ja-JP"/>
              </w:rPr>
              <w:t>6</w:t>
            </w:r>
            <w:r>
              <w:rPr>
                <w:rFonts w:cs="Arial"/>
                <w:noProof/>
                <w:lang w:eastAsia="ja-JP"/>
              </w:rPr>
              <w:t xml:space="preserve">. </w:t>
            </w:r>
            <w:r w:rsidR="00030918">
              <w:rPr>
                <w:rFonts w:cs="Arial"/>
                <w:noProof/>
                <w:lang w:eastAsia="ja-JP"/>
              </w:rPr>
              <w:t xml:space="preserve">The value range of P0 for PUCCH in </w:t>
            </w:r>
            <w:r w:rsidR="00030918" w:rsidRPr="003170A5">
              <w:rPr>
                <w:i/>
              </w:rPr>
              <w:t>p0AlphaSetforPUCCH</w:t>
            </w:r>
            <w:r w:rsidR="00030918">
              <w:rPr>
                <w:rFonts w:cs="Arial"/>
                <w:noProof/>
                <w:lang w:eastAsia="ja-JP"/>
              </w:rPr>
              <w:t xml:space="preserve"> </w:t>
            </w:r>
            <w:r w:rsidR="00914E62">
              <w:rPr>
                <w:rFonts w:cs="Arial"/>
                <w:noProof/>
                <w:lang w:eastAsia="ja-JP"/>
              </w:rPr>
              <w:t>and</w:t>
            </w:r>
            <w:r w:rsidR="00030918">
              <w:rPr>
                <w:rFonts w:cs="Arial"/>
                <w:noProof/>
                <w:lang w:eastAsia="ja-JP"/>
              </w:rPr>
              <w:t xml:space="preserve"> P0 for SRS in </w:t>
            </w:r>
            <w:r w:rsidR="00030918" w:rsidRPr="001B6792">
              <w:rPr>
                <w:i/>
              </w:rPr>
              <w:t>p0AlphaSetforSRS</w:t>
            </w:r>
            <w:r w:rsidR="00030918" w:rsidRPr="00846698">
              <w:t xml:space="preserve"> </w:t>
            </w:r>
            <w:r w:rsidR="00030918">
              <w:rPr>
                <w:rFonts w:cs="Arial"/>
                <w:noProof/>
                <w:lang w:eastAsia="ja-JP"/>
              </w:rPr>
              <w:t xml:space="preserve">is </w:t>
            </w:r>
            <w:r w:rsidR="00030918" w:rsidRPr="007E5800">
              <w:rPr>
                <w:rFonts w:cs="Arial"/>
                <w:noProof/>
                <w:lang w:val="en-US" w:eastAsia="ja-JP"/>
              </w:rPr>
              <w:t>(-16..15) dB</w:t>
            </w:r>
            <w:r w:rsidR="00030918">
              <w:rPr>
                <w:rFonts w:cs="Arial"/>
                <w:noProof/>
                <w:lang w:val="en-US" w:eastAsia="ja-JP"/>
              </w:rPr>
              <w:t xml:space="preserve">, and </w:t>
            </w:r>
            <w:r w:rsidR="00C6220F">
              <w:rPr>
                <w:rFonts w:cs="Arial"/>
                <w:noProof/>
                <w:lang w:val="en-US" w:eastAsia="ja-JP"/>
              </w:rPr>
              <w:t>it</w:t>
            </w:r>
            <w:r w:rsidR="00030918" w:rsidRPr="007E5800">
              <w:rPr>
                <w:rFonts w:cs="Arial"/>
                <w:noProof/>
                <w:lang w:val="en-US" w:eastAsia="ja-JP"/>
              </w:rPr>
              <w:t xml:space="preserve"> fits for the configuration of “differential target power”, e.g., </w:t>
            </w:r>
            <m:oMath>
              <m:sSub>
                <m:sSubPr>
                  <m:ctrlPr>
                    <w:rPr>
                      <w:rFonts w:ascii="Cambria Math" w:eastAsia="ＭＳ 明朝" w:hAnsi="Cambria Math" w:cs="Arial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U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eastAsia="ＭＳ 明朝" w:cs="Arial"/>
                      <w:iCs/>
                      <w:lang w:val="x-none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 w:cs="Arial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Cambria Math" w:cs="Arial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 w:cs="Arial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/>
                        </w:rPr>
                        <m:t>u</m:t>
                      </m:r>
                    </m:sub>
                  </m:sSub>
                </m:e>
              </m:d>
            </m:oMath>
            <w:r w:rsidR="00030918" w:rsidRPr="00520265">
              <w:rPr>
                <w:rFonts w:cs="Arial"/>
                <w:noProof/>
                <w:lang w:val="x-none" w:eastAsia="ja-JP"/>
              </w:rPr>
              <w:t xml:space="preserve"> </w:t>
            </w:r>
            <w:r w:rsidR="00030918" w:rsidRPr="007E5800">
              <w:rPr>
                <w:rFonts w:cs="Arial"/>
                <w:noProof/>
                <w:lang w:val="x-none" w:eastAsia="ja-JP"/>
              </w:rPr>
              <w:t>for PUCCH</w:t>
            </w:r>
            <w:r w:rsidR="00030918">
              <w:rPr>
                <w:rFonts w:cs="Arial"/>
                <w:noProof/>
                <w:lang w:val="x-none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="00030918">
              <w:t xml:space="preserve"> </w:t>
            </w:r>
            <w:r w:rsidR="00030918">
              <w:rPr>
                <w:rFonts w:cs="Arial"/>
                <w:noProof/>
                <w:lang w:val="x-none" w:eastAsia="ja-JP"/>
              </w:rPr>
              <w:t>for SRS</w:t>
            </w:r>
            <w:r w:rsidR="00030918" w:rsidRPr="007E5800">
              <w:rPr>
                <w:rFonts w:cs="Arial"/>
                <w:noProof/>
                <w:lang w:val="x-none"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31665" w:rsidR="001E41F3" w:rsidRDefault="00F05263" w:rsidP="0003091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hange </w:t>
            </w:r>
            <w:r w:rsidR="00030918">
              <w:rPr>
                <w:noProof/>
                <w:lang w:eastAsia="ja-JP"/>
              </w:rPr>
              <w:t>RRC parameter name of</w:t>
            </w:r>
            <w:r>
              <w:rPr>
                <w:noProof/>
                <w:lang w:eastAsia="ja-JP"/>
              </w:rPr>
              <w:t xml:space="preserve"> </w:t>
            </w:r>
            <w:r w:rsidR="00F43E8B">
              <w:rPr>
                <w:noProof/>
                <w:lang w:eastAsia="ja-JP"/>
              </w:rPr>
              <w:t xml:space="preserve">P0 for </w:t>
            </w:r>
            <w:r>
              <w:rPr>
                <w:noProof/>
                <w:lang w:eastAsia="ja-JP"/>
              </w:rPr>
              <w:t>PUCCH</w:t>
            </w:r>
            <w:r w:rsidR="00030918">
              <w:rPr>
                <w:noProof/>
                <w:lang w:eastAsia="ja-JP"/>
              </w:rPr>
              <w:t xml:space="preserve"> and SRS</w:t>
            </w:r>
            <w:r>
              <w:rPr>
                <w:noProof/>
                <w:lang w:eastAsia="ja-JP"/>
              </w:rPr>
              <w:t xml:space="preserve"> in </w:t>
            </w:r>
            <w:r w:rsidR="00030918" w:rsidRPr="007E5800">
              <w:rPr>
                <w:rFonts w:cs="Arial"/>
                <w:noProof/>
                <w:lang w:val="en-US" w:eastAsia="ja-JP"/>
              </w:rPr>
              <w:t xml:space="preserve">Clause </w:t>
            </w:r>
            <w:r w:rsidR="00030918">
              <w:rPr>
                <w:rFonts w:cs="Arial"/>
                <w:noProof/>
                <w:lang w:val="en-US" w:eastAsia="ja-JP"/>
              </w:rPr>
              <w:t>6</w:t>
            </w:r>
            <w:r>
              <w:rPr>
                <w:noProof/>
                <w:lang w:eastAsia="ja-JP"/>
              </w:rPr>
              <w:t xml:space="preserve"> from 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x-none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ＭＳ 明朝" w:hAnsi="Times"/>
                      <w:iCs/>
                      <w:lang w:val="x-none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ＭＳ 明朝" w:hAnsi="Times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Times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ＭＳ 明朝" w:hAnsi="Times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Times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Times"/>
                      <w:lang w:val="x-none"/>
                    </w:rPr>
                    <m:t>,</m:t>
                  </m:r>
                  <m:r>
                    <w:rPr>
                      <w:rFonts w:ascii="Cambria Math" w:eastAsia="ＭＳ 明朝" w:hAnsi="Times"/>
                      <w:lang w:val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/>
                          <w:iCs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lang w:val="x-none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ＭＳ 明朝" w:hAnsi="Times"/>
                          <w:lang w:val="x-none"/>
                        </w:rPr>
                        <m:t>u</m:t>
                      </m:r>
                    </m:sub>
                  </m:sSub>
                </m:e>
              </m:d>
            </m:oMath>
            <w:r>
              <w:rPr>
                <w:rFonts w:hint="eastAsia"/>
                <w:noProof/>
                <w:lang w:val="x-none" w:eastAsia="ja-JP"/>
              </w:rPr>
              <w:t xml:space="preserve"> </w:t>
            </w:r>
            <w:r>
              <w:rPr>
                <w:noProof/>
                <w:lang w:val="x-none" w:eastAsia="ja-JP"/>
              </w:rPr>
              <w:t xml:space="preserve">to </w:t>
            </w:r>
            <m:oMath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eastAsia="ＭＳ Ｐゴシック" w:hAnsi="Cambria Math" w:cs="ＭＳ Ｐゴシック"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="00030918">
              <w:rPr>
                <w:rFonts w:hint="eastAsia"/>
                <w:noProof/>
                <w:lang w:eastAsia="ja-JP"/>
              </w:rPr>
              <w:t xml:space="preserve"> </w:t>
            </w:r>
            <w:r w:rsidR="00030918">
              <w:rPr>
                <w:noProof/>
                <w:lang w:eastAsia="ja-JP"/>
              </w:rPr>
              <w:t xml:space="preserve">and from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O_PU</m:t>
                  </m:r>
                  <m:r>
                    <m:rPr>
                      <m:nor/>
                    </m:rPr>
                    <w:rPr>
                      <w:lang w:val="en-US"/>
                    </w:rPr>
                    <m:t>C</m:t>
                  </m:r>
                  <m:r>
                    <m:rPr>
                      <m:nor/>
                    </m:rPr>
                    <m:t>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="00030918">
              <w:rPr>
                <w:noProof/>
                <w:lang w:eastAsia="ja-JP"/>
              </w:rPr>
              <w:t>to</w:t>
            </w:r>
            <w:r w:rsidR="00030918">
              <w:rPr>
                <w:rFonts w:hint="eastAsia"/>
                <w:noProof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6CEE7" w:rsidR="001E41F3" w:rsidRDefault="00F05263" w:rsidP="00BD75C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Unintended transmit power is </w:t>
            </w:r>
            <w:r w:rsidR="00BA4119">
              <w:rPr>
                <w:noProof/>
                <w:lang w:eastAsia="ja-JP"/>
              </w:rPr>
              <w:t>used</w:t>
            </w:r>
            <w:r>
              <w:rPr>
                <w:noProof/>
                <w:lang w:eastAsia="ja-JP"/>
              </w:rPr>
              <w:t xml:space="preserve"> for PUCCH </w:t>
            </w:r>
            <w:r w:rsidR="00030918">
              <w:rPr>
                <w:noProof/>
                <w:lang w:eastAsia="ja-JP"/>
              </w:rPr>
              <w:t xml:space="preserve">and SRS after BFR </w:t>
            </w:r>
            <w:r>
              <w:rPr>
                <w:noProof/>
                <w:lang w:eastAsia="ja-JP"/>
              </w:rPr>
              <w:t>in case u</w:t>
            </w:r>
            <w:r w:rsidR="00030918">
              <w:rPr>
                <w:noProof/>
                <w:lang w:eastAsia="ja-JP"/>
              </w:rPr>
              <w:t xml:space="preserve">nified </w:t>
            </w:r>
            <w:r>
              <w:rPr>
                <w:noProof/>
                <w:lang w:eastAsia="ja-JP"/>
              </w:rPr>
              <w:t xml:space="preserve">TCI is 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980E7" w:rsidR="001E41F3" w:rsidRDefault="00E01645" w:rsidP="00BD75C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8C7C8" w:rsidR="001E41F3" w:rsidRDefault="00F05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50A2B" w:rsidR="001E41F3" w:rsidRDefault="00F05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3C42C" w:rsidR="001E41F3" w:rsidRDefault="00F05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D5C120" w:rsidR="008863B9" w:rsidRDefault="00F052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is the first version of the CR.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B3049" w14:textId="77777777" w:rsidR="00107F71" w:rsidRPr="00B916EC" w:rsidRDefault="00107F71" w:rsidP="00107F71">
      <w:pPr>
        <w:pStyle w:val="1"/>
        <w:tabs>
          <w:tab w:val="left" w:pos="1134"/>
        </w:tabs>
        <w:rPr>
          <w:rFonts w:cs="Arial"/>
          <w:szCs w:val="32"/>
        </w:rPr>
      </w:pPr>
      <w:bookmarkStart w:id="1" w:name="_Ref500595654"/>
      <w:bookmarkStart w:id="2" w:name="_Toc12021443"/>
      <w:bookmarkStart w:id="3" w:name="_Toc20311555"/>
      <w:bookmarkStart w:id="4" w:name="_Toc26719380"/>
      <w:bookmarkStart w:id="5" w:name="_Toc29894811"/>
      <w:bookmarkStart w:id="6" w:name="_Toc29899110"/>
      <w:bookmarkStart w:id="7" w:name="_Toc29899528"/>
      <w:bookmarkStart w:id="8" w:name="_Toc29917265"/>
      <w:bookmarkStart w:id="9" w:name="_Toc36498139"/>
      <w:bookmarkStart w:id="10" w:name="_Toc45699165"/>
      <w:bookmarkStart w:id="11" w:name="_Toc137056359"/>
      <w:r w:rsidRPr="00B916EC">
        <w:rPr>
          <w:rFonts w:cs="Arial"/>
          <w:szCs w:val="32"/>
        </w:rPr>
        <w:lastRenderedPageBreak/>
        <w:t>6</w:t>
      </w:r>
      <w:r w:rsidRPr="00B916EC">
        <w:rPr>
          <w:rFonts w:cs="Arial"/>
          <w:szCs w:val="32"/>
        </w:rPr>
        <w:tab/>
        <w:t xml:space="preserve">Link </w:t>
      </w:r>
      <w:r>
        <w:rPr>
          <w:rFonts w:cs="Arial"/>
          <w:szCs w:val="32"/>
        </w:rPr>
        <w:t>recovery</w:t>
      </w:r>
      <w:r w:rsidRPr="00B916EC">
        <w:rPr>
          <w:rFonts w:cs="Arial"/>
          <w:szCs w:val="32"/>
        </w:rPr>
        <w:t xml:space="preserve">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84C6B5" w14:textId="77777777" w:rsidR="00BA72E6" w:rsidRDefault="00BA72E6" w:rsidP="00BA72E6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77309F7F" w14:textId="77777777" w:rsidR="006F1BBE" w:rsidRPr="006F1BBE" w:rsidRDefault="006F1BBE" w:rsidP="006F1BBE">
      <w:pPr>
        <w:tabs>
          <w:tab w:val="left" w:pos="2116"/>
        </w:tabs>
        <w:spacing w:after="180"/>
        <w:rPr>
          <w:rFonts w:ascii="Times New Roman" w:eastAsia="SimSun" w:hAnsi="Times New Roman"/>
          <w:szCs w:val="20"/>
        </w:rPr>
      </w:pPr>
      <w:r w:rsidRPr="006F1BBE">
        <w:rPr>
          <w:rFonts w:ascii="Times New Roman" w:eastAsia="SimSun" w:hAnsi="Times New Roman"/>
          <w:iCs/>
          <w:szCs w:val="20"/>
        </w:rPr>
        <w:t xml:space="preserve">If a UE is provided </w:t>
      </w:r>
      <w:r w:rsidRPr="006F1BBE">
        <w:rPr>
          <w:rFonts w:ascii="Times New Roman" w:eastAsia="SimSun" w:hAnsi="Times New Roman" w:cs="Times"/>
          <w:i/>
          <w:szCs w:val="18"/>
          <w:lang w:eastAsia="zh-CN"/>
        </w:rPr>
        <w:t>dl-</w:t>
      </w:r>
      <w:proofErr w:type="spellStart"/>
      <w:r w:rsidRPr="006F1BBE">
        <w:rPr>
          <w:rFonts w:ascii="Times New Roman" w:eastAsia="SimSun" w:hAnsi="Times New Roman" w:cs="Times"/>
          <w:i/>
          <w:szCs w:val="18"/>
          <w:lang w:eastAsia="zh-CN"/>
        </w:rPr>
        <w:t>OrJointTCI</w:t>
      </w:r>
      <w:proofErr w:type="spellEnd"/>
      <w:r w:rsidRPr="006F1BBE">
        <w:rPr>
          <w:rFonts w:ascii="Times New Roman" w:eastAsia="SimSun" w:hAnsi="Times New Roman" w:cs="Times"/>
          <w:i/>
          <w:szCs w:val="18"/>
          <w:lang w:val="en-US" w:eastAsia="zh-CN"/>
        </w:rPr>
        <w:t>-</w:t>
      </w:r>
      <w:proofErr w:type="spellStart"/>
      <w:r w:rsidRPr="006F1BBE">
        <w:rPr>
          <w:rFonts w:ascii="Times New Roman" w:eastAsia="SimSun" w:hAnsi="Times New Roman" w:cs="Times"/>
          <w:i/>
          <w:szCs w:val="18"/>
          <w:lang w:eastAsia="zh-CN"/>
        </w:rPr>
        <w:t>StateList</w:t>
      </w:r>
      <w:proofErr w:type="spellEnd"/>
      <w:r w:rsidRPr="006F1BBE">
        <w:rPr>
          <w:rFonts w:ascii="Times New Roman" w:eastAsia="SimSun" w:hAnsi="Times New Roman" w:cs="Times"/>
          <w:iCs/>
          <w:szCs w:val="18"/>
          <w:lang w:eastAsia="zh-CN"/>
        </w:rPr>
        <w:t xml:space="preserve"> </w:t>
      </w:r>
      <w:r w:rsidRPr="006F1BBE">
        <w:rPr>
          <w:rFonts w:ascii="Times New Roman" w:eastAsia="SimSun" w:hAnsi="Times New Roman" w:cs="Times"/>
          <w:iCs/>
          <w:szCs w:val="18"/>
          <w:lang w:val="en-US" w:eastAsia="zh-CN"/>
        </w:rPr>
        <w:t>or</w:t>
      </w:r>
      <w:r w:rsidRPr="006F1BBE">
        <w:rPr>
          <w:rFonts w:ascii="Times New Roman" w:eastAsia="SimSun" w:hAnsi="Times New Roman"/>
          <w:szCs w:val="20"/>
          <w:lang w:val="en-US"/>
        </w:rPr>
        <w:t xml:space="preserve"> </w:t>
      </w:r>
      <w:proofErr w:type="spellStart"/>
      <w:r w:rsidRPr="006F1BBE">
        <w:rPr>
          <w:rFonts w:ascii="Times New Roman" w:eastAsia="SimSun" w:hAnsi="Times New Roman" w:hint="eastAsia"/>
          <w:i/>
          <w:iCs/>
          <w:szCs w:val="20"/>
          <w:lang w:eastAsia="zh-CN"/>
        </w:rPr>
        <w:t>ul</w:t>
      </w:r>
      <w:proofErr w:type="spellEnd"/>
      <w:r w:rsidRPr="006F1BBE">
        <w:rPr>
          <w:rFonts w:ascii="Times New Roman" w:eastAsia="SimSun" w:hAnsi="Times New Roman"/>
          <w:i/>
          <w:iCs/>
          <w:szCs w:val="20"/>
        </w:rPr>
        <w:t>-TCI-</w:t>
      </w:r>
      <w:proofErr w:type="spellStart"/>
      <w:r w:rsidRPr="006F1BBE">
        <w:rPr>
          <w:rFonts w:ascii="Times New Roman" w:eastAsia="SimSun" w:hAnsi="Times New Roman"/>
          <w:i/>
          <w:iCs/>
          <w:szCs w:val="20"/>
        </w:rPr>
        <w:t>StateList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indicating a unified TCI state for the </w:t>
      </w:r>
      <w:proofErr w:type="spellStart"/>
      <w:r w:rsidRPr="006F1BBE">
        <w:rPr>
          <w:rFonts w:ascii="Times New Roman" w:eastAsia="SimSun" w:hAnsi="Times New Roman"/>
          <w:iCs/>
          <w:szCs w:val="20"/>
        </w:rPr>
        <w:t>PCell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or the </w:t>
      </w:r>
      <w:proofErr w:type="spellStart"/>
      <w:r w:rsidRPr="006F1BBE">
        <w:rPr>
          <w:rFonts w:ascii="Times New Roman" w:eastAsia="SimSun" w:hAnsi="Times New Roman"/>
          <w:iCs/>
          <w:szCs w:val="20"/>
        </w:rPr>
        <w:t>PSCell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[6, TS 38.214], after 28 symbols from a last symbol of </w:t>
      </w:r>
      <w:r w:rsidRPr="006F1BBE">
        <w:rPr>
          <w:rFonts w:ascii="Times New Roman" w:eastAsia="SimSun" w:hAnsi="Times New Roman"/>
          <w:szCs w:val="20"/>
        </w:rPr>
        <w:t xml:space="preserve">a first PDCCH reception in a search space set provided by </w:t>
      </w:r>
      <w:proofErr w:type="spellStart"/>
      <w:r w:rsidRPr="006F1BBE">
        <w:rPr>
          <w:rFonts w:ascii="Times New Roman" w:eastAsia="SimSun" w:hAnsi="Times New Roman"/>
          <w:i/>
          <w:iCs/>
          <w:szCs w:val="20"/>
        </w:rPr>
        <w:t>recoverySearchSpaceId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</w:t>
      </w:r>
      <w:r w:rsidRPr="006F1BBE">
        <w:rPr>
          <w:rFonts w:ascii="Times New Roman" w:eastAsia="SimSun" w:hAnsi="Times New Roman"/>
          <w:szCs w:val="20"/>
        </w:rPr>
        <w:t>where the UE detects a DCI format with CRC scrambled by C-RNTI or MCS-C-RNTI, the UE</w:t>
      </w:r>
    </w:p>
    <w:p w14:paraId="1F63AFB1" w14:textId="77777777" w:rsidR="006F1BBE" w:rsidRPr="006F1BBE" w:rsidRDefault="006F1BBE" w:rsidP="006F1BBE">
      <w:pPr>
        <w:spacing w:after="180"/>
        <w:ind w:left="568" w:hanging="284"/>
        <w:rPr>
          <w:rFonts w:ascii="Times New Roman" w:eastAsia="SimSun" w:hAnsi="Times New Roman"/>
          <w:iCs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en-US"/>
        </w:rPr>
        <w:t>-</w:t>
      </w:r>
      <w:r w:rsidRPr="006F1BBE">
        <w:rPr>
          <w:rFonts w:ascii="Times New Roman" w:eastAsia="SimSun" w:hAnsi="Times New Roman"/>
          <w:szCs w:val="20"/>
          <w:lang w:val="en-US"/>
        </w:rPr>
        <w:tab/>
        <w:t xml:space="preserve">if </w:t>
      </w:r>
      <w:r w:rsidRPr="006F1BBE">
        <w:rPr>
          <w:rFonts w:ascii="Times New Roman" w:eastAsia="SimSun" w:hAnsi="Times New Roman"/>
          <w:i/>
          <w:szCs w:val="22"/>
          <w:lang w:val="x-none" w:eastAsia="sv-SE"/>
        </w:rPr>
        <w:t>SSB-MTC-</w:t>
      </w:r>
      <w:proofErr w:type="spellStart"/>
      <w:r w:rsidRPr="006F1BBE">
        <w:rPr>
          <w:rFonts w:ascii="Times New Roman" w:eastAsia="SimSun" w:hAnsi="Times New Roman"/>
          <w:i/>
          <w:szCs w:val="22"/>
          <w:lang w:val="x-none" w:eastAsia="sv-SE"/>
        </w:rPr>
        <w:t>AdditionalPCI</w:t>
      </w:r>
      <w:proofErr w:type="spellEnd"/>
      <w:r w:rsidRPr="006F1BBE">
        <w:rPr>
          <w:rFonts w:ascii="Times New Roman" w:eastAsia="SimSun" w:hAnsi="Times New Roman"/>
          <w:szCs w:val="20"/>
          <w:lang w:val="en-US"/>
        </w:rPr>
        <w:t xml:space="preserve"> is not provided, 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monitors PDCCH in all CORESETs, and receives PDSCH and aperiodic CSI-RS resource in a CSI-RS resource set with same indicated TCI state as for the PDCCH and PDSCH, using </w:t>
      </w:r>
      <w:r w:rsidRPr="006F1BBE">
        <w:rPr>
          <w:rFonts w:ascii="Times New Roman" w:eastAsia="SimSun" w:hAnsi="Times New Roman"/>
          <w:szCs w:val="20"/>
          <w:lang w:val="en-US"/>
        </w:rPr>
        <w:t xml:space="preserve">the </w:t>
      </w:r>
      <w:r w:rsidRPr="006F1BBE">
        <w:rPr>
          <w:rFonts w:ascii="Times New Roman" w:eastAsia="SimSun" w:hAnsi="Times New Roman"/>
          <w:iCs/>
          <w:szCs w:val="20"/>
          <w:lang w:val="x-none"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Times New Roman"/>
                <w:szCs w:val="20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 w:hAnsi="Times New Roman"/>
                <w:iCs/>
                <w:szCs w:val="20"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szCs w:val="20"/>
                <w:lang w:val="x-none"/>
              </w:rPr>
            </m:ctrlPr>
          </m:sub>
        </m:sSub>
      </m:oMath>
      <w:r w:rsidRPr="006F1BBE">
        <w:rPr>
          <w:rFonts w:ascii="Times New Roman" w:eastAsia="SimSun" w:hAnsi="Times New Roman"/>
          <w:iCs/>
          <w:szCs w:val="20"/>
          <w:lang w:val="x-none"/>
        </w:rPr>
        <w:t>, if any</w:t>
      </w:r>
    </w:p>
    <w:p w14:paraId="4E57EA26" w14:textId="77777777" w:rsidR="006F1BBE" w:rsidRPr="006F1BBE" w:rsidRDefault="006F1BBE" w:rsidP="006F1BBE">
      <w:pPr>
        <w:spacing w:after="180"/>
        <w:ind w:left="568" w:hanging="284"/>
        <w:rPr>
          <w:rFonts w:ascii="Times New Roman" w:eastAsia="SimSun" w:hAnsi="Times New Roman"/>
          <w:iCs/>
          <w:szCs w:val="20"/>
          <w:lang w:val="en-US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transmits PU</w:t>
      </w:r>
      <w:r w:rsidRPr="006F1BBE">
        <w:rPr>
          <w:rFonts w:ascii="Times New Roman" w:eastAsia="SimSun" w:hAnsi="Times New Roman"/>
          <w:szCs w:val="20"/>
          <w:lang w:val="en-US"/>
        </w:rPr>
        <w:t>S</w:t>
      </w:r>
      <w:r w:rsidRPr="006F1BBE">
        <w:rPr>
          <w:rFonts w:ascii="Times New Roman" w:eastAsia="SimSun" w:hAnsi="Times New Roman"/>
          <w:szCs w:val="20"/>
          <w:lang w:val="x-none"/>
        </w:rPr>
        <w:t>CH,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>CH and SRS that uses a same spatial domain filter with same indicated TCI state as for the PU</w:t>
      </w:r>
      <w:r w:rsidRPr="006F1BBE">
        <w:rPr>
          <w:rFonts w:ascii="Times New Roman" w:eastAsia="SimSun" w:hAnsi="Times New Roman"/>
          <w:szCs w:val="20"/>
          <w:lang w:val="en-US"/>
        </w:rPr>
        <w:t>S</w:t>
      </w:r>
      <w:r w:rsidRPr="006F1BBE">
        <w:rPr>
          <w:rFonts w:ascii="Times New Roman" w:eastAsia="SimSun" w:hAnsi="Times New Roman"/>
          <w:szCs w:val="20"/>
          <w:lang w:val="x-none"/>
        </w:rPr>
        <w:t>CH and the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CH, using a same spatial domain filter as </w:t>
      </w:r>
      <w:r w:rsidRPr="006F1BBE">
        <w:rPr>
          <w:rFonts w:ascii="Times New Roman" w:eastAsia="SimSun" w:hAnsi="Times New Roman"/>
          <w:iCs/>
          <w:szCs w:val="20"/>
          <w:lang w:val="x-none"/>
        </w:rPr>
        <w:t>for the last PRACH transmission</w:t>
      </w:r>
      <w:r w:rsidRPr="006F1BBE">
        <w:rPr>
          <w:rFonts w:ascii="Times New Roman" w:eastAsia="SimSun" w:hAnsi="Times New Roman"/>
          <w:iCs/>
          <w:szCs w:val="20"/>
          <w:lang w:val="en-US"/>
        </w:rPr>
        <w:t xml:space="preserve"> using the following parameters for determination of a corresponding power as described in clauses 7.1.1, 7.2.1, and 7.3.1 </w:t>
      </w:r>
    </w:p>
    <w:p w14:paraId="1DBE8D46" w14:textId="77777777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the RS index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d</m:t>
                </m:r>
              </m:sub>
            </m:sSub>
            <m:r>
              <w:rPr>
                <w:rFonts w:ascii="Cambria Math" w:eastAsia="SimSun" w:hAnsi="Cambria Math"/>
                <w:szCs w:val="20"/>
                <w:lang w:val="x-none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new</m:t>
            </m:r>
          </m:sub>
        </m:sSub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for obtaining the downlink pathloss estimate</w:t>
      </w:r>
    </w:p>
    <w:p w14:paraId="323E6543" w14:textId="77777777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b/>
          <w:i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szCs w:val="20"/>
                <w:lang w:val="x-none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x-none"/>
              </w:rPr>
              <m:t>j</m:t>
            </m:r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x-none"/>
              </w:rPr>
              <m:t>j</m:t>
            </m:r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and the PUSCH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noProof/>
          <w:szCs w:val="20"/>
          <w:lang w:val="x-none"/>
        </w:rPr>
        <w:t>p0AlphaSetforPUSCH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PSCell</w:t>
      </w:r>
      <w:proofErr w:type="spellEnd"/>
    </w:p>
    <w:p w14:paraId="1EBF82F9" w14:textId="10193E8E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 w:eastAsia="zh-CN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>the value of</w:t>
      </w:r>
      <w:del w:id="12" w:author="Yuki Matsumura" w:date="2023-07-25T19:10:00Z">
        <w:r w:rsidRPr="006F1BBE" w:rsidDel="00570263">
          <w:rPr>
            <w:rFonts w:ascii="Times New Roman" w:eastAsia="SimSun" w:hAnsi="Times New Roman"/>
            <w:szCs w:val="20"/>
            <w:lang w:val="x-none" w:eastAsia="ko-KR"/>
          </w:rPr>
          <w:delText xml:space="preserve"> </w:delText>
        </w:r>
      </w:del>
      <m:oMath>
        <m:sSub>
          <m:sSubPr>
            <m:ctrlPr>
              <w:del w:id="13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sSubPr>
          <m:e>
            <m:r>
              <w:del w:id="14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P</m:t>
              </w:del>
            </m:r>
          </m:e>
          <m:sub>
            <m:r>
              <w:del w:id="15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O_PU</m:t>
              </w:del>
            </m:r>
            <m:r>
              <w:del w:id="16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en-US"/>
                </w:rPr>
                <m:t>C</m:t>
              </w:del>
            </m:r>
            <m:r>
              <w:del w:id="17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CH</m:t>
              </w:del>
            </m:r>
            <m:r>
              <w:del w:id="18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9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b</m:t>
              </w:del>
            </m:r>
            <m:r>
              <w:del w:id="20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21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f</m:t>
              </w:del>
            </m:r>
            <m:r>
              <w:del w:id="22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23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c</m:t>
              </w:del>
            </m:r>
          </m:sub>
        </m:sSub>
        <m:d>
          <m:dPr>
            <m:ctrlPr>
              <w:del w:id="24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dPr>
          <m:e>
            <m:sSub>
              <m:sSubPr>
                <m:ctrlPr>
                  <w:del w:id="25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</w:del>
                </m:ctrlPr>
              </m:sSubPr>
              <m:e>
                <m:r>
                  <w:del w:id="26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w:del>
                </m:r>
              </m:e>
              <m:sub>
                <m:r>
                  <w:del w:id="27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  <m:t>u</m:t>
                  </w:del>
                </m:r>
              </m:sub>
            </m:sSub>
          </m:e>
        </m:d>
        <m:sSub>
          <m:sSubPr>
            <m:ctrlPr>
              <w:ins w:id="28" w:author="Yuki Matsumura" w:date="2023-07-25T19:10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29" w:author="Yuki Matsumura" w:date="2023-07-25T19:10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0" w:author="Yuki Matsumura" w:date="2023-07-25T19:10:00Z">
                <m:rPr>
                  <m:nor/>
                </m:rPr>
                <w:rPr>
                  <w:rFonts w:ascii="Cambria Math"/>
                  <w:iCs/>
                  <w:lang w:val="en-US"/>
                </w:rPr>
                <m:t>O_UE_P</m:t>
              </w:ins>
            </m:r>
            <m:r>
              <w:ins w:id="31" w:author="Yuki Matsumura" w:date="2023-07-25T19:10:00Z">
                <m:rPr>
                  <m:nor/>
                </m:rPr>
                <w:rPr>
                  <w:rFonts w:ascii="Cambria Math"/>
                  <w:iCs/>
                </w:rPr>
                <m:t>U</m:t>
              </w:ins>
            </m:r>
            <m:r>
              <w:ins w:id="32" w:author="Yuki Matsumura" w:date="2023-07-25T19:10:00Z">
                <m:rPr>
                  <m:nor/>
                </m:rPr>
                <w:rPr>
                  <w:rFonts w:ascii="Cambria Math"/>
                  <w:iCs/>
                  <w:lang w:val="en-US"/>
                </w:rPr>
                <m:t>C</m:t>
              </w:ins>
            </m:r>
            <m:r>
              <w:ins w:id="33" w:author="Yuki Matsumura" w:date="2023-07-25T19:10:00Z">
                <m:rPr>
                  <m:nor/>
                </m:rPr>
                <w:rPr>
                  <w:rFonts w:ascii="Cambria Math"/>
                  <w:iCs/>
                </w:rPr>
                <m:t>CH</m:t>
              </w:ins>
            </m:r>
          </m:sub>
        </m:sSub>
        <m:d>
          <m:dPr>
            <m:ctrlPr>
              <w:ins w:id="34" w:author="Yuki Matsumura" w:date="2023-07-25T19:10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35" w:author="Yuki Matsumura" w:date="2023-07-25T19:10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36" w:author="Yuki Matsumura" w:date="2023-07-25T19:10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37" w:author="Yuki Matsumura" w:date="2023-07-25T19:10:00Z">
                    <w:rPr>
                      <w:rFonts w:ascii="Cambria Math"/>
                    </w:rPr>
                    <m:t>u</m:t>
                  </w:ins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and the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CH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noProof/>
          <w:szCs w:val="20"/>
          <w:lang w:val="x-none"/>
        </w:rPr>
        <w:t>p0AlphaSetforPU</w:t>
      </w:r>
      <w:r w:rsidRPr="006F1BBE">
        <w:rPr>
          <w:rFonts w:ascii="Times New Roman" w:eastAsia="SimSun" w:hAnsi="Times New Roman"/>
          <w:i/>
          <w:noProof/>
          <w:szCs w:val="20"/>
        </w:rPr>
        <w:t>C</w:t>
      </w:r>
      <w:r w:rsidRPr="006F1BBE">
        <w:rPr>
          <w:rFonts w:ascii="Times New Roman" w:eastAsia="SimSun" w:hAnsi="Times New Roman"/>
          <w:i/>
          <w:noProof/>
          <w:szCs w:val="20"/>
          <w:lang w:val="x-none"/>
        </w:rPr>
        <w:t>CH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PSCell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</w:t>
      </w:r>
    </w:p>
    <w:p w14:paraId="341056CF" w14:textId="503A4C30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bCs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>the values of</w:t>
      </w:r>
      <w:del w:id="38" w:author="Yuki Matsumura" w:date="2023-07-25T19:11:00Z">
        <w:r w:rsidRPr="006F1BBE" w:rsidDel="002724BD">
          <w:rPr>
            <w:rFonts w:ascii="Times New Roman" w:eastAsia="SimSun" w:hAnsi="Times New Roman"/>
            <w:szCs w:val="20"/>
            <w:lang w:val="x-none" w:eastAsia="ko-KR"/>
          </w:rPr>
          <w:delText xml:space="preserve"> </w:delText>
        </w:r>
      </w:del>
      <m:oMath>
        <m:sSub>
          <m:sSubPr>
            <m:ctrlPr>
              <w:del w:id="39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sSubPr>
          <m:e>
            <m:r>
              <w:del w:id="40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P</m:t>
              </w:del>
            </m:r>
          </m:e>
          <m:sub>
            <m:r>
              <w:del w:id="41" w:author="Yuki Matsumura" w:date="2023-07-25T19:11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O_</m:t>
              </w:del>
            </m:r>
            <m:r>
              <w:del w:id="42" w:author="Yuki Matsumura" w:date="2023-07-25T19:11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en-US"/>
                </w:rPr>
                <m:t>SRS</m:t>
              </w:del>
            </m:r>
            <m:r>
              <w:del w:id="43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44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b</m:t>
              </w:del>
            </m:r>
            <m:r>
              <w:del w:id="45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46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f</m:t>
              </w:del>
            </m:r>
            <m:r>
              <w:del w:id="47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48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c</m:t>
              </w:del>
            </m:r>
          </m:sub>
        </m:sSub>
        <m:d>
          <m:dPr>
            <m:ctrlPr>
              <w:del w:id="49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dPr>
          <m:e>
            <m:sSub>
              <m:sSubPr>
                <m:ctrlPr>
                  <w:del w:id="50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</w:del>
                </m:ctrlPr>
              </m:sSubPr>
              <m:e>
                <m:r>
                  <w:del w:id="51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w:del>
                </m:r>
              </m:e>
              <m:sub>
                <m:r>
                  <w:del w:id="52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  <m:t>s</m:t>
                  </w:del>
                </m:r>
              </m:sub>
            </m:sSub>
          </m:e>
        </m:d>
        <m:sSub>
          <m:sSubPr>
            <m:ctrlPr>
              <w:ins w:id="53" w:author="Yuki Matsumura" w:date="2023-07-25T19:1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54" w:author="Yuki Matsumura" w:date="2023-07-25T19:11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5" w:author="Yuki Matsumura" w:date="2023-07-25T19:11:00Z">
                <m:rPr>
                  <m:nor/>
                </m:rPr>
                <w:rPr>
                  <w:rFonts w:ascii="Cambria Math"/>
                  <w:iCs/>
                </w:rPr>
                <m:t>O_UE_SRS</m:t>
              </w:ins>
            </m:r>
            <m:r>
              <w:ins w:id="56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57" w:author="Yuki Matsumura" w:date="2023-07-25T19:11:00Z">
                <w:rPr>
                  <w:rFonts w:ascii="Cambria Math"/>
                </w:rPr>
                <m:t>b</m:t>
              </w:ins>
            </m:r>
            <m:r>
              <w:ins w:id="58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59" w:author="Yuki Matsumura" w:date="2023-07-25T19:11:00Z">
                <w:rPr>
                  <w:rFonts w:ascii="Cambria Math"/>
                </w:rPr>
                <m:t>f</m:t>
              </w:ins>
            </m:r>
            <m:r>
              <w:ins w:id="60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61" w:author="Yuki Matsumura" w:date="2023-07-25T19:11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62" w:author="Yuki Matsumura" w:date="2023-07-25T19:11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63" w:author="Yuki Matsumura" w:date="2023-07-25T19:11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64" w:author="Yuki Matsumura" w:date="2023-07-25T19:11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65" w:author="Yuki Matsumura" w:date="2023-07-25T19:11:00Z">
                    <w:rPr>
                      <w:rFonts w:ascii="Cambria Math"/>
                    </w:rPr>
                    <m:t>s</m:t>
                  </w:ins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SRS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s</m:t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and the </w:t>
      </w:r>
      <w:r w:rsidRPr="006F1BBE">
        <w:rPr>
          <w:rFonts w:ascii="Times New Roman" w:eastAsia="SimSun" w:hAnsi="Times New Roman"/>
          <w:szCs w:val="20"/>
          <w:lang w:val="en-US"/>
        </w:rPr>
        <w:t>SRS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noProof/>
          <w:szCs w:val="20"/>
          <w:lang w:val="x-none"/>
        </w:rPr>
        <w:t>p0AlphaSetforSRS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PSCell</w:t>
      </w:r>
      <w:proofErr w:type="spellEnd"/>
    </w:p>
    <w:p w14:paraId="46219ECC" w14:textId="12D5D88C" w:rsidR="006F1BBE" w:rsidRDefault="006F1BBE" w:rsidP="006F1BBE">
      <w:pPr>
        <w:tabs>
          <w:tab w:val="left" w:pos="2116"/>
        </w:tabs>
        <w:spacing w:after="180"/>
        <w:jc w:val="center"/>
        <w:rPr>
          <w:rFonts w:ascii="Times New Roman" w:eastAsia="SimSun" w:hAnsi="Times New Roman"/>
          <w:iCs/>
          <w:szCs w:val="20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1837FE19" w14:textId="7C2F8581" w:rsidR="006F1BBE" w:rsidRPr="006F1BBE" w:rsidRDefault="006F1BBE" w:rsidP="006F1BBE">
      <w:pPr>
        <w:tabs>
          <w:tab w:val="left" w:pos="2116"/>
        </w:tabs>
        <w:spacing w:after="180"/>
        <w:rPr>
          <w:rFonts w:ascii="Times New Roman" w:eastAsia="SimSun" w:hAnsi="Times New Roman"/>
          <w:szCs w:val="20"/>
        </w:rPr>
      </w:pPr>
      <w:r w:rsidRPr="006F1BBE">
        <w:rPr>
          <w:rFonts w:ascii="Times New Roman" w:eastAsia="SimSun" w:hAnsi="Times New Roman"/>
          <w:iCs/>
          <w:szCs w:val="20"/>
        </w:rPr>
        <w:t xml:space="preserve">If a UE is provided </w:t>
      </w:r>
      <w:r w:rsidRPr="006F1BBE">
        <w:rPr>
          <w:rFonts w:ascii="Times New Roman" w:eastAsia="SimSun" w:hAnsi="Times New Roman" w:cs="Times"/>
          <w:i/>
          <w:szCs w:val="18"/>
          <w:lang w:eastAsia="zh-CN"/>
        </w:rPr>
        <w:t>dl-</w:t>
      </w:r>
      <w:proofErr w:type="spellStart"/>
      <w:r w:rsidRPr="006F1BBE">
        <w:rPr>
          <w:rFonts w:ascii="Times New Roman" w:eastAsia="SimSun" w:hAnsi="Times New Roman" w:cs="Times"/>
          <w:i/>
          <w:szCs w:val="18"/>
          <w:lang w:eastAsia="zh-CN"/>
        </w:rPr>
        <w:t>OrJointTCI</w:t>
      </w:r>
      <w:proofErr w:type="spellEnd"/>
      <w:r w:rsidRPr="006F1BBE">
        <w:rPr>
          <w:rFonts w:ascii="Times New Roman" w:eastAsia="SimSun" w:hAnsi="Times New Roman" w:cs="Times"/>
          <w:i/>
          <w:szCs w:val="18"/>
          <w:lang w:eastAsia="zh-CN"/>
        </w:rPr>
        <w:t>-</w:t>
      </w:r>
      <w:proofErr w:type="spellStart"/>
      <w:r w:rsidRPr="006F1BBE">
        <w:rPr>
          <w:rFonts w:ascii="Times New Roman" w:eastAsia="SimSun" w:hAnsi="Times New Roman" w:cs="Times"/>
          <w:i/>
          <w:szCs w:val="18"/>
          <w:lang w:eastAsia="zh-CN"/>
        </w:rPr>
        <w:t>StateList</w:t>
      </w:r>
      <w:proofErr w:type="spellEnd"/>
      <w:r w:rsidRPr="006F1BBE">
        <w:rPr>
          <w:rFonts w:ascii="Times New Roman" w:eastAsia="SimSun" w:hAnsi="Times New Roman" w:cs="Times"/>
          <w:iCs/>
          <w:szCs w:val="18"/>
          <w:lang w:eastAsia="zh-CN"/>
        </w:rPr>
        <w:t xml:space="preserve"> </w:t>
      </w:r>
      <w:r w:rsidRPr="006F1BBE">
        <w:rPr>
          <w:rFonts w:ascii="Times New Roman" w:eastAsia="SimSun" w:hAnsi="Times New Roman" w:cs="Times"/>
          <w:iCs/>
          <w:szCs w:val="18"/>
          <w:lang w:val="en-US" w:eastAsia="zh-CN"/>
        </w:rPr>
        <w:t>or</w:t>
      </w:r>
      <w:r w:rsidRPr="006F1BBE">
        <w:rPr>
          <w:rFonts w:ascii="Times New Roman" w:eastAsia="SimSun" w:hAnsi="Times New Roman"/>
          <w:szCs w:val="20"/>
          <w:lang w:val="en-US"/>
        </w:rPr>
        <w:t xml:space="preserve"> </w:t>
      </w:r>
      <w:proofErr w:type="spellStart"/>
      <w:r w:rsidRPr="006F1BBE">
        <w:rPr>
          <w:rFonts w:ascii="Times New Roman" w:eastAsia="SimSun" w:hAnsi="Times New Roman" w:hint="eastAsia"/>
          <w:i/>
          <w:iCs/>
          <w:szCs w:val="20"/>
          <w:lang w:eastAsia="zh-CN"/>
        </w:rPr>
        <w:t>ul</w:t>
      </w:r>
      <w:proofErr w:type="spellEnd"/>
      <w:r w:rsidRPr="006F1BBE">
        <w:rPr>
          <w:rFonts w:ascii="Times New Roman" w:eastAsia="SimSun" w:hAnsi="Times New Roman"/>
          <w:i/>
          <w:iCs/>
          <w:szCs w:val="20"/>
        </w:rPr>
        <w:t>-TCI-</w:t>
      </w:r>
      <w:proofErr w:type="spellStart"/>
      <w:r w:rsidRPr="006F1BBE">
        <w:rPr>
          <w:rFonts w:ascii="Times New Roman" w:eastAsia="SimSun" w:hAnsi="Times New Roman"/>
          <w:i/>
          <w:iCs/>
          <w:szCs w:val="20"/>
        </w:rPr>
        <w:t>StateList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indicating a unified TCI state for the </w:t>
      </w:r>
      <w:proofErr w:type="spellStart"/>
      <w:r w:rsidRPr="006F1BBE">
        <w:rPr>
          <w:rFonts w:ascii="Times New Roman" w:eastAsia="SimSun" w:hAnsi="Times New Roman"/>
          <w:iCs/>
          <w:szCs w:val="20"/>
        </w:rPr>
        <w:t>PCell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or the </w:t>
      </w:r>
      <w:proofErr w:type="spellStart"/>
      <w:r w:rsidRPr="006F1BBE">
        <w:rPr>
          <w:rFonts w:ascii="Times New Roman" w:eastAsia="SimSun" w:hAnsi="Times New Roman"/>
          <w:iCs/>
          <w:szCs w:val="20"/>
        </w:rPr>
        <w:t>PSCell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and </w:t>
      </w:r>
      <w:r w:rsidRPr="006F1BBE">
        <w:rPr>
          <w:rFonts w:ascii="Times New Roman" w:eastAsia="SimSun" w:hAnsi="Times New Roman"/>
          <w:iCs/>
          <w:szCs w:val="20"/>
          <w:lang w:eastAsia="ja-JP"/>
        </w:rPr>
        <w:t xml:space="preserve">the UE provides BFR MAC CE in Msg3 or </w:t>
      </w:r>
      <w:proofErr w:type="spellStart"/>
      <w:r w:rsidRPr="006F1BBE">
        <w:rPr>
          <w:rFonts w:ascii="Times New Roman" w:eastAsia="SimSun" w:hAnsi="Times New Roman"/>
          <w:iCs/>
          <w:szCs w:val="20"/>
          <w:lang w:eastAsia="ja-JP"/>
        </w:rPr>
        <w:t>MsgA</w:t>
      </w:r>
      <w:proofErr w:type="spellEnd"/>
      <w:r w:rsidRPr="006F1BBE">
        <w:rPr>
          <w:rFonts w:ascii="Times New Roman" w:eastAsia="SimSun" w:hAnsi="Times New Roman"/>
          <w:iCs/>
          <w:szCs w:val="20"/>
          <w:lang w:eastAsia="ja-JP"/>
        </w:rPr>
        <w:t xml:space="preserve"> of contention based random access procedure</w:t>
      </w:r>
      <w:r w:rsidRPr="006F1BBE">
        <w:rPr>
          <w:rFonts w:ascii="Times New Roman" w:eastAsia="SimSun" w:hAnsi="Times New Roman" w:hint="eastAsia"/>
          <w:iCs/>
          <w:szCs w:val="20"/>
        </w:rPr>
        <w:t>,</w:t>
      </w:r>
      <w:r w:rsidRPr="006F1BBE">
        <w:rPr>
          <w:rFonts w:ascii="Times New Roman" w:eastAsia="SimSun" w:hAnsi="Times New Roman"/>
          <w:iCs/>
          <w:szCs w:val="20"/>
        </w:rPr>
        <w:t xml:space="preserve"> after 28 symbols </w:t>
      </w:r>
      <w:r w:rsidRPr="006F1BBE">
        <w:rPr>
          <w:rFonts w:ascii="Times New Roman" w:eastAsia="SimSun" w:hAnsi="Times New Roman"/>
          <w:iCs/>
          <w:szCs w:val="20"/>
          <w:lang w:eastAsia="ja-JP"/>
        </w:rPr>
        <w:t xml:space="preserve">from the last symbol of the PDCCH reception that determines the completion of the contention based random access </w:t>
      </w:r>
      <w:r w:rsidRPr="006F1BBE">
        <w:rPr>
          <w:rFonts w:ascii="Times New Roman" w:eastAsia="SimSun" w:hAnsi="Times New Roman"/>
          <w:iCs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CBD635" wp14:editId="11E5A173">
                <wp:simplePos x="0" y="0"/>
                <wp:positionH relativeFrom="column">
                  <wp:posOffset>-719455</wp:posOffset>
                </wp:positionH>
                <wp:positionV relativeFrom="paragraph">
                  <wp:posOffset>-899160</wp:posOffset>
                </wp:positionV>
                <wp:extent cx="352425" cy="200025"/>
                <wp:effectExtent l="4445" t="0" r="0" b="3810"/>
                <wp:wrapNone/>
                <wp:docPr id="916" name="Rectangle 9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2425" cy="2000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F9DE5" id="Rectangle 916" o:spid="_x0000_s1026" style="position:absolute;left:0;text-align:left;margin-left:-56.65pt;margin-top:-70.8pt;width:27.7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" filled="f" stroked="f">
                <o:lock v:ext="edit" aspectratio="t"/>
              </v:rect>
            </w:pict>
          </mc:Fallback>
        </mc:AlternateContent>
      </w:r>
      <w:r w:rsidRPr="006F1BBE">
        <w:rPr>
          <w:rFonts w:ascii="Times New Roman" w:eastAsia="SimSun" w:hAnsi="Times New Roman"/>
          <w:iCs/>
          <w:szCs w:val="20"/>
          <w:lang w:eastAsia="ja-JP"/>
        </w:rPr>
        <w:t>procedure as described in [11, TS 38.321]</w:t>
      </w:r>
      <w:r w:rsidRPr="006F1BBE">
        <w:rPr>
          <w:rFonts w:ascii="Times New Roman" w:eastAsia="SimSun" w:hAnsi="Times New Roman"/>
          <w:szCs w:val="20"/>
        </w:rPr>
        <w:t>, the UE</w:t>
      </w:r>
    </w:p>
    <w:p w14:paraId="371BC812" w14:textId="77777777" w:rsidR="006F1BBE" w:rsidRPr="006F1BBE" w:rsidRDefault="006F1BBE" w:rsidP="006F1BBE">
      <w:pPr>
        <w:spacing w:after="180"/>
        <w:ind w:left="568" w:hanging="284"/>
        <w:rPr>
          <w:rFonts w:ascii="Times New Roman" w:eastAsia="SimSun" w:hAnsi="Times New Roman"/>
          <w:iCs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en-US"/>
        </w:rPr>
        <w:t>-</w:t>
      </w:r>
      <w:r w:rsidRPr="006F1BBE">
        <w:rPr>
          <w:rFonts w:ascii="Times New Roman" w:eastAsia="SimSun" w:hAnsi="Times New Roman"/>
          <w:szCs w:val="20"/>
          <w:lang w:val="en-US"/>
        </w:rPr>
        <w:tab/>
        <w:t xml:space="preserve">if </w:t>
      </w:r>
      <w:r w:rsidRPr="006F1BBE">
        <w:rPr>
          <w:rFonts w:ascii="Times New Roman" w:eastAsia="SimSun" w:hAnsi="Times New Roman"/>
          <w:i/>
          <w:szCs w:val="22"/>
          <w:lang w:val="x-none" w:eastAsia="sv-SE"/>
        </w:rPr>
        <w:t>SSB-MTC-</w:t>
      </w:r>
      <w:proofErr w:type="spellStart"/>
      <w:r w:rsidRPr="006F1BBE">
        <w:rPr>
          <w:rFonts w:ascii="Times New Roman" w:eastAsia="SimSun" w:hAnsi="Times New Roman"/>
          <w:i/>
          <w:szCs w:val="22"/>
          <w:lang w:val="x-none" w:eastAsia="sv-SE"/>
        </w:rPr>
        <w:t>AdditionalPCI</w:t>
      </w:r>
      <w:proofErr w:type="spellEnd"/>
      <w:r w:rsidRPr="006F1BBE">
        <w:rPr>
          <w:rFonts w:ascii="Times New Roman" w:eastAsia="SimSun" w:hAnsi="Times New Roman"/>
          <w:szCs w:val="20"/>
          <w:lang w:val="en-US"/>
        </w:rPr>
        <w:t xml:space="preserve"> is not provided, </w:t>
      </w:r>
      <w:r w:rsidRPr="006F1BBE">
        <w:rPr>
          <w:rFonts w:ascii="Times New Roman" w:eastAsia="SimSun" w:hAnsi="Times New Roman"/>
          <w:szCs w:val="20"/>
          <w:lang w:val="x-none"/>
        </w:rPr>
        <w:t>monitors PDCCH in all CORESETs, and receives PDSCH and aperiodic CSI-RS resource in a CSI-RS resource set with same indicated TCI state as for the PDCCH and PDSCH</w:t>
      </w:r>
      <w:r w:rsidRPr="006F1BBE" w:rsidDel="005A151C">
        <w:rPr>
          <w:rFonts w:ascii="Times New Roman" w:eastAsia="SimSun" w:hAnsi="Times New Roman"/>
          <w:szCs w:val="20"/>
          <w:lang w:val="x-none"/>
        </w:rPr>
        <w:t xml:space="preserve"> 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using the </w:t>
      </w:r>
      <w:r w:rsidRPr="006F1BBE">
        <w:rPr>
          <w:rFonts w:ascii="Times New Roman" w:eastAsia="SimSun" w:hAnsi="Times New Roman"/>
          <w:iCs/>
          <w:szCs w:val="20"/>
          <w:lang w:val="x-none"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Times New Roman"/>
                <w:szCs w:val="20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 w:hAnsi="Times New Roman"/>
                <w:iCs/>
                <w:szCs w:val="20"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szCs w:val="20"/>
                <w:lang w:val="x-none"/>
              </w:rPr>
            </m:ctrlPr>
          </m:sub>
        </m:sSub>
      </m:oMath>
      <w:r w:rsidRPr="006F1BBE">
        <w:rPr>
          <w:rFonts w:ascii="Times New Roman" w:eastAsia="SimSun" w:hAnsi="Times New Roman"/>
          <w:iCs/>
          <w:szCs w:val="20"/>
          <w:lang w:val="x-none"/>
        </w:rPr>
        <w:t>, if any</w:t>
      </w:r>
    </w:p>
    <w:p w14:paraId="3FD71CDA" w14:textId="77777777" w:rsidR="006F1BBE" w:rsidRPr="006F1BBE" w:rsidRDefault="006F1BBE" w:rsidP="006F1BBE">
      <w:pPr>
        <w:spacing w:after="180"/>
        <w:ind w:left="568" w:hanging="284"/>
        <w:rPr>
          <w:rFonts w:ascii="Times New Roman" w:eastAsia="SimSun" w:hAnsi="Times New Roman"/>
          <w:iCs/>
          <w:szCs w:val="20"/>
          <w:lang w:val="en-US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transmits PU</w:t>
      </w:r>
      <w:r w:rsidRPr="006F1BBE">
        <w:rPr>
          <w:rFonts w:ascii="Times New Roman" w:eastAsia="SimSun" w:hAnsi="Times New Roman"/>
          <w:szCs w:val="20"/>
          <w:lang w:val="en-US"/>
        </w:rPr>
        <w:t>S</w:t>
      </w:r>
      <w:r w:rsidRPr="006F1BBE">
        <w:rPr>
          <w:rFonts w:ascii="Times New Roman" w:eastAsia="SimSun" w:hAnsi="Times New Roman"/>
          <w:szCs w:val="20"/>
          <w:lang w:val="x-none"/>
        </w:rPr>
        <w:t>CH,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>CH and SRS that uses a same spatial domain filter with same indicated TCI state as for the PU</w:t>
      </w:r>
      <w:r w:rsidRPr="006F1BBE">
        <w:rPr>
          <w:rFonts w:ascii="Times New Roman" w:eastAsia="SimSun" w:hAnsi="Times New Roman"/>
          <w:szCs w:val="20"/>
          <w:lang w:val="en-US"/>
        </w:rPr>
        <w:t>S</w:t>
      </w:r>
      <w:r w:rsidRPr="006F1BBE">
        <w:rPr>
          <w:rFonts w:ascii="Times New Roman" w:eastAsia="SimSun" w:hAnsi="Times New Roman"/>
          <w:szCs w:val="20"/>
          <w:lang w:val="x-none"/>
        </w:rPr>
        <w:t>CH and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>CH</w:t>
      </w:r>
      <w:r w:rsidRPr="006F1BBE">
        <w:rPr>
          <w:rFonts w:ascii="Times New Roman" w:eastAsia="SimSun" w:hAnsi="Times New Roman"/>
          <w:iCs/>
          <w:szCs w:val="20"/>
          <w:lang w:val="x-none"/>
        </w:rPr>
        <w:t xml:space="preserve">, </w:t>
      </w:r>
      <w:r w:rsidRPr="006F1BBE">
        <w:rPr>
          <w:rFonts w:ascii="Times New Roman" w:eastAsia="SimSun" w:hAnsi="Times New Roman"/>
          <w:szCs w:val="20"/>
          <w:lang w:val="x-none"/>
        </w:rPr>
        <w:t>using a same spatial domain filter</w:t>
      </w:r>
      <w:r w:rsidRPr="006F1BBE">
        <w:rPr>
          <w:rFonts w:ascii="Times New Roman" w:eastAsia="SimSun" w:hAnsi="Times New Roman"/>
          <w:iCs/>
          <w:szCs w:val="20"/>
          <w:lang w:val="x-none"/>
        </w:rPr>
        <w:t xml:space="preserve"> as for the last PRACH transmission</w:t>
      </w:r>
      <w:r w:rsidRPr="006F1BBE">
        <w:rPr>
          <w:rFonts w:ascii="Times New Roman" w:eastAsia="SimSun" w:hAnsi="Times New Roman"/>
          <w:iCs/>
          <w:szCs w:val="20"/>
          <w:lang w:val="en-US"/>
        </w:rPr>
        <w:t xml:space="preserve"> using the following parameters for determination of a corresponding power as described in clauses 7.1.1, 7.2.1, and 7.3.1 </w:t>
      </w:r>
    </w:p>
    <w:p w14:paraId="3A7AA785" w14:textId="77777777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the RS index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d</m:t>
                </m:r>
              </m:sub>
            </m:sSub>
            <m:r>
              <w:rPr>
                <w:rFonts w:ascii="Cambria Math" w:eastAsia="SimSun" w:hAnsi="Cambria Math"/>
                <w:szCs w:val="20"/>
                <w:lang w:val="x-none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new</m:t>
            </m:r>
          </m:sub>
        </m:sSub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for obtaining the downlink pathloss estimate</w:t>
      </w:r>
    </w:p>
    <w:p w14:paraId="0E79685E" w14:textId="77777777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b/>
          <w:i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szCs w:val="20"/>
                <w:lang w:val="x-none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x-none"/>
              </w:rPr>
              <m:t>j</m:t>
            </m:r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x-none"/>
              </w:rPr>
              <m:t>j</m:t>
            </m:r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and the PUSCH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szCs w:val="20"/>
          <w:lang w:val="x-none"/>
        </w:rPr>
        <w:t>p0AlphaSetforPUSCH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PSCell</w:t>
      </w:r>
      <w:proofErr w:type="spellEnd"/>
    </w:p>
    <w:p w14:paraId="62A5A9D3" w14:textId="74393333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 w:eastAsia="zh-CN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 xml:space="preserve">the value of </w:t>
      </w:r>
      <m:oMath>
        <m:sSub>
          <m:sSubPr>
            <m:ctrlPr>
              <w:del w:id="66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sSubPr>
          <m:e>
            <m:r>
              <w:del w:id="67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P</m:t>
              </w:del>
            </m:r>
          </m:e>
          <m:sub>
            <m:r>
              <w:del w:id="68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O_PU</m:t>
              </w:del>
            </m:r>
            <m:r>
              <w:del w:id="69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en-US"/>
                </w:rPr>
                <m:t>C</m:t>
              </w:del>
            </m:r>
            <m:r>
              <w:del w:id="70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CH</m:t>
              </w:del>
            </m:r>
            <m:r>
              <w:del w:id="71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72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b</m:t>
              </w:del>
            </m:r>
            <m:r>
              <w:del w:id="73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74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f</m:t>
              </w:del>
            </m:r>
            <m:r>
              <w:del w:id="75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76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c</m:t>
              </w:del>
            </m:r>
          </m:sub>
        </m:sSub>
        <m:d>
          <m:dPr>
            <m:ctrlPr>
              <w:del w:id="77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dPr>
          <m:e>
            <m:sSub>
              <m:sSubPr>
                <m:ctrlPr>
                  <w:del w:id="78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</w:del>
                </m:ctrlPr>
              </m:sSubPr>
              <m:e>
                <m:r>
                  <w:del w:id="79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w:del>
                </m:r>
              </m:e>
              <m:sub>
                <m:r>
                  <w:del w:id="80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  <m:t>u</m:t>
                  </w:del>
                </m:r>
              </m:sub>
            </m:sSub>
          </m:e>
        </m:d>
        <m:sSub>
          <m:sSubPr>
            <m:ctrlPr>
              <w:ins w:id="81" w:author="Yuki Matsumura" w:date="2023-07-25T19:10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2" w:author="Yuki Matsumura" w:date="2023-07-25T19:10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83" w:author="Yuki Matsumura" w:date="2023-07-25T19:10:00Z">
                <m:rPr>
                  <m:nor/>
                </m:rPr>
                <w:rPr>
                  <w:rFonts w:ascii="Cambria Math"/>
                  <w:iCs/>
                  <w:lang w:val="en-US"/>
                </w:rPr>
                <m:t>O_UE_P</m:t>
              </w:ins>
            </m:r>
            <m:r>
              <w:ins w:id="84" w:author="Yuki Matsumura" w:date="2023-07-25T19:10:00Z">
                <m:rPr>
                  <m:nor/>
                </m:rPr>
                <w:rPr>
                  <w:rFonts w:ascii="Cambria Math"/>
                  <w:iCs/>
                </w:rPr>
                <m:t>U</m:t>
              </w:ins>
            </m:r>
            <m:r>
              <w:ins w:id="85" w:author="Yuki Matsumura" w:date="2023-07-25T19:10:00Z">
                <m:rPr>
                  <m:nor/>
                </m:rPr>
                <w:rPr>
                  <w:rFonts w:ascii="Cambria Math"/>
                  <w:iCs/>
                  <w:lang w:val="en-US"/>
                </w:rPr>
                <m:t>C</m:t>
              </w:ins>
            </m:r>
            <m:r>
              <w:ins w:id="86" w:author="Yuki Matsumura" w:date="2023-07-25T19:10:00Z">
                <m:rPr>
                  <m:nor/>
                </m:rPr>
                <w:rPr>
                  <w:rFonts w:ascii="Cambria Math"/>
                  <w:iCs/>
                </w:rPr>
                <m:t>CH</m:t>
              </w:ins>
            </m:r>
          </m:sub>
        </m:sSub>
        <m:d>
          <m:dPr>
            <m:ctrlPr>
              <w:ins w:id="87" w:author="Yuki Matsumura" w:date="2023-07-25T19:10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88" w:author="Yuki Matsumura" w:date="2023-07-25T19:10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89" w:author="Yuki Matsumura" w:date="2023-07-25T19:10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90" w:author="Yuki Matsumura" w:date="2023-07-25T19:10:00Z">
                    <w:rPr>
                      <w:rFonts w:ascii="Cambria Math"/>
                    </w:rPr>
                    <m:t>u</m:t>
                  </w:ins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and the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CH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szCs w:val="20"/>
          <w:lang w:val="x-none"/>
        </w:rPr>
        <w:t>p0AlphaSetforPU</w:t>
      </w:r>
      <w:r w:rsidRPr="006F1BBE">
        <w:rPr>
          <w:rFonts w:ascii="Times New Roman" w:eastAsia="SimSun" w:hAnsi="Times New Roman"/>
          <w:i/>
          <w:szCs w:val="20"/>
          <w:lang w:val="en-US"/>
        </w:rPr>
        <w:t>C</w:t>
      </w:r>
      <w:r w:rsidRPr="006F1BBE">
        <w:rPr>
          <w:rFonts w:ascii="Times New Roman" w:eastAsia="SimSun" w:hAnsi="Times New Roman"/>
          <w:i/>
          <w:szCs w:val="20"/>
          <w:lang w:val="x-none"/>
        </w:rPr>
        <w:t>CH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PSCell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</w:t>
      </w:r>
    </w:p>
    <w:p w14:paraId="0870EF07" w14:textId="7C8E825C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bCs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>the values of</w:t>
      </w:r>
      <w:del w:id="91" w:author="Yuki Matsumura" w:date="2023-07-25T19:11:00Z">
        <w:r w:rsidRPr="006F1BBE" w:rsidDel="00B95D0C">
          <w:rPr>
            <w:rFonts w:ascii="Times New Roman" w:eastAsia="SimSun" w:hAnsi="Times New Roman"/>
            <w:szCs w:val="20"/>
            <w:lang w:val="x-none" w:eastAsia="ko-KR"/>
          </w:rPr>
          <w:delText xml:space="preserve"> </w:delText>
        </w:r>
      </w:del>
      <m:oMath>
        <m:sSub>
          <m:sSubPr>
            <m:ctrlPr>
              <w:del w:id="92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sSubPr>
          <m:e>
            <m:r>
              <w:del w:id="93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P</m:t>
              </w:del>
            </m:r>
          </m:e>
          <m:sub>
            <m:r>
              <w:del w:id="94" w:author="Yuki Matsumura" w:date="2023-07-25T19:11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O_</m:t>
              </w:del>
            </m:r>
            <m:r>
              <w:del w:id="95" w:author="Yuki Matsumura" w:date="2023-07-25T19:11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en-US"/>
                </w:rPr>
                <m:t>SRS</m:t>
              </w:del>
            </m:r>
            <m:r>
              <w:del w:id="96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97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b</m:t>
              </w:del>
            </m:r>
            <m:r>
              <w:del w:id="98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99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f</m:t>
              </w:del>
            </m:r>
            <m:r>
              <w:del w:id="100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01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c</m:t>
              </w:del>
            </m:r>
          </m:sub>
        </m:sSub>
        <m:d>
          <m:dPr>
            <m:ctrlPr>
              <w:del w:id="102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dPr>
          <m:e>
            <m:sSub>
              <m:sSubPr>
                <m:ctrlPr>
                  <w:del w:id="103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</w:del>
                </m:ctrlPr>
              </m:sSubPr>
              <m:e>
                <m:r>
                  <w:del w:id="104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w:del>
                </m:r>
              </m:e>
              <m:sub>
                <m:r>
                  <w:del w:id="105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  <m:t>s</m:t>
                  </w:del>
                </m:r>
              </m:sub>
            </m:sSub>
          </m:e>
        </m:d>
        <m:sSub>
          <m:sSubPr>
            <m:ctrlPr>
              <w:ins w:id="106" w:author="Yuki Matsumura" w:date="2023-07-25T19:1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07" w:author="Yuki Matsumura" w:date="2023-07-25T19:11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08" w:author="Yuki Matsumura" w:date="2023-07-25T19:11:00Z">
                <m:rPr>
                  <m:nor/>
                </m:rPr>
                <w:rPr>
                  <w:rFonts w:ascii="Cambria Math"/>
                  <w:iCs/>
                </w:rPr>
                <m:t>O_UE_SRS</m:t>
              </w:ins>
            </m:r>
            <m:r>
              <w:ins w:id="109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110" w:author="Yuki Matsumura" w:date="2023-07-25T19:11:00Z">
                <w:rPr>
                  <w:rFonts w:ascii="Cambria Math"/>
                </w:rPr>
                <m:t>b</m:t>
              </w:ins>
            </m:r>
            <m:r>
              <w:ins w:id="111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112" w:author="Yuki Matsumura" w:date="2023-07-25T19:11:00Z">
                <w:rPr>
                  <w:rFonts w:ascii="Cambria Math"/>
                </w:rPr>
                <m:t>f</m:t>
              </w:ins>
            </m:r>
            <m:r>
              <w:ins w:id="113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114" w:author="Yuki Matsumura" w:date="2023-07-25T19:11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115" w:author="Yuki Matsumura" w:date="2023-07-25T19:11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16" w:author="Yuki Matsumura" w:date="2023-07-25T19:11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117" w:author="Yuki Matsumura" w:date="2023-07-25T19:11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118" w:author="Yuki Matsumura" w:date="2023-07-25T19:11:00Z">
                    <w:rPr>
                      <w:rFonts w:ascii="Cambria Math"/>
                    </w:rPr>
                    <m:t>s</m:t>
                  </w:ins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SRS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s</m:t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and the </w:t>
      </w:r>
      <w:r w:rsidRPr="006F1BBE">
        <w:rPr>
          <w:rFonts w:ascii="Times New Roman" w:eastAsia="SimSun" w:hAnsi="Times New Roman"/>
          <w:szCs w:val="20"/>
          <w:lang w:val="en-US"/>
        </w:rPr>
        <w:t>SRS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szCs w:val="20"/>
          <w:lang w:val="x-none"/>
        </w:rPr>
        <w:t>p0AlphaSetfor</w:t>
      </w:r>
      <w:r w:rsidRPr="006F1BBE">
        <w:rPr>
          <w:rFonts w:ascii="Times New Roman" w:eastAsia="SimSun" w:hAnsi="Times New Roman"/>
          <w:i/>
          <w:szCs w:val="20"/>
          <w:lang w:val="en-US"/>
        </w:rPr>
        <w:t>SRS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or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PSCell</w:t>
      </w:r>
      <w:proofErr w:type="spellEnd"/>
    </w:p>
    <w:p w14:paraId="07186AD9" w14:textId="6407BD8D" w:rsidR="0013540B" w:rsidRDefault="0013540B" w:rsidP="0013540B">
      <w:pPr>
        <w:tabs>
          <w:tab w:val="left" w:pos="2116"/>
        </w:tabs>
        <w:spacing w:after="180"/>
        <w:jc w:val="center"/>
        <w:rPr>
          <w:rFonts w:ascii="Times New Roman" w:eastAsia="SimSun" w:hAnsi="Times New Roman"/>
          <w:iCs/>
          <w:szCs w:val="20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43A4F2C0" w14:textId="428518E2" w:rsidR="006F1BBE" w:rsidRPr="006F1BBE" w:rsidRDefault="006F1BBE" w:rsidP="006F1BBE">
      <w:pPr>
        <w:tabs>
          <w:tab w:val="left" w:pos="2116"/>
        </w:tabs>
        <w:spacing w:after="180"/>
        <w:rPr>
          <w:rFonts w:ascii="Times New Roman" w:eastAsia="SimSun" w:hAnsi="Times New Roman"/>
          <w:szCs w:val="20"/>
        </w:rPr>
      </w:pPr>
      <w:r w:rsidRPr="006F1BBE">
        <w:rPr>
          <w:rFonts w:ascii="Times New Roman" w:eastAsia="SimSun" w:hAnsi="Times New Roman"/>
          <w:iCs/>
          <w:szCs w:val="20"/>
        </w:rPr>
        <w:t xml:space="preserve">If a UE is provided </w:t>
      </w:r>
      <w:r w:rsidRPr="006F1BBE">
        <w:rPr>
          <w:rFonts w:ascii="Times New Roman" w:eastAsia="SimSun" w:hAnsi="Times New Roman" w:cs="Times"/>
          <w:i/>
          <w:szCs w:val="18"/>
          <w:lang w:eastAsia="zh-CN"/>
        </w:rPr>
        <w:t>dl-</w:t>
      </w:r>
      <w:proofErr w:type="spellStart"/>
      <w:r w:rsidRPr="006F1BBE">
        <w:rPr>
          <w:rFonts w:ascii="Times New Roman" w:eastAsia="SimSun" w:hAnsi="Times New Roman" w:cs="Times"/>
          <w:i/>
          <w:szCs w:val="18"/>
          <w:lang w:eastAsia="zh-CN"/>
        </w:rPr>
        <w:t>OrJointTCI</w:t>
      </w:r>
      <w:proofErr w:type="spellEnd"/>
      <w:r w:rsidRPr="006F1BBE">
        <w:rPr>
          <w:rFonts w:ascii="Times New Roman" w:eastAsia="SimSun" w:hAnsi="Times New Roman" w:cs="Times"/>
          <w:i/>
          <w:szCs w:val="18"/>
          <w:lang w:eastAsia="zh-CN"/>
        </w:rPr>
        <w:t>-</w:t>
      </w:r>
      <w:proofErr w:type="spellStart"/>
      <w:r w:rsidRPr="006F1BBE">
        <w:rPr>
          <w:rFonts w:ascii="Times New Roman" w:eastAsia="SimSun" w:hAnsi="Times New Roman" w:cs="Times"/>
          <w:i/>
          <w:szCs w:val="18"/>
          <w:lang w:eastAsia="zh-CN"/>
        </w:rPr>
        <w:t>StateList</w:t>
      </w:r>
      <w:proofErr w:type="spellEnd"/>
      <w:r w:rsidRPr="006F1BBE">
        <w:rPr>
          <w:rFonts w:ascii="Times New Roman" w:eastAsia="SimSun" w:hAnsi="Times New Roman" w:cs="Times"/>
          <w:iCs/>
          <w:szCs w:val="18"/>
          <w:lang w:eastAsia="zh-CN"/>
        </w:rPr>
        <w:t xml:space="preserve"> </w:t>
      </w:r>
      <w:r w:rsidRPr="006F1BBE">
        <w:rPr>
          <w:rFonts w:ascii="Times New Roman" w:eastAsia="SimSun" w:hAnsi="Times New Roman" w:cs="Times"/>
          <w:iCs/>
          <w:szCs w:val="18"/>
          <w:lang w:val="en-US" w:eastAsia="zh-CN"/>
        </w:rPr>
        <w:t>or</w:t>
      </w:r>
      <w:r w:rsidRPr="006F1BBE">
        <w:rPr>
          <w:rFonts w:ascii="Times New Roman" w:eastAsia="SimSun" w:hAnsi="Times New Roman"/>
          <w:szCs w:val="20"/>
          <w:lang w:val="en-US"/>
        </w:rPr>
        <w:t xml:space="preserve"> </w:t>
      </w:r>
      <w:proofErr w:type="spellStart"/>
      <w:r w:rsidRPr="006F1BBE">
        <w:rPr>
          <w:rFonts w:ascii="Times New Roman" w:eastAsia="SimSun" w:hAnsi="Times New Roman" w:hint="eastAsia"/>
          <w:i/>
          <w:iCs/>
          <w:szCs w:val="20"/>
          <w:lang w:eastAsia="zh-CN"/>
        </w:rPr>
        <w:t>ul</w:t>
      </w:r>
      <w:proofErr w:type="spellEnd"/>
      <w:r w:rsidRPr="006F1BBE">
        <w:rPr>
          <w:rFonts w:ascii="Times New Roman" w:eastAsia="SimSun" w:hAnsi="Times New Roman"/>
          <w:i/>
          <w:iCs/>
          <w:szCs w:val="20"/>
        </w:rPr>
        <w:t>-TCI-</w:t>
      </w:r>
      <w:proofErr w:type="spellStart"/>
      <w:r w:rsidRPr="006F1BBE">
        <w:rPr>
          <w:rFonts w:ascii="Times New Roman" w:eastAsia="SimSun" w:hAnsi="Times New Roman"/>
          <w:i/>
          <w:iCs/>
          <w:szCs w:val="20"/>
        </w:rPr>
        <w:t>StateList</w:t>
      </w:r>
      <w:proofErr w:type="spellEnd"/>
      <w:r w:rsidRPr="006F1BBE">
        <w:rPr>
          <w:rFonts w:ascii="Times New Roman" w:eastAsia="SimSun" w:hAnsi="Times New Roman"/>
          <w:iCs/>
          <w:szCs w:val="20"/>
        </w:rPr>
        <w:t xml:space="preserve"> indicating a unified TCI state, after 28 symbols from a last symbol of a PDCCH reception with a DCI format scheduling a PUSCH transmission with a same HARQ process number as for the transmission of the first PUSCH and having a toggled NDI field value</w:t>
      </w:r>
      <w:r w:rsidRPr="006F1BBE">
        <w:rPr>
          <w:rFonts w:ascii="Times New Roman" w:eastAsia="SimSun" w:hAnsi="Times New Roman"/>
          <w:szCs w:val="20"/>
        </w:rPr>
        <w:t>, the UE</w:t>
      </w:r>
    </w:p>
    <w:p w14:paraId="2A01859F" w14:textId="77777777" w:rsidR="006F1BBE" w:rsidRPr="006F1BBE" w:rsidRDefault="006F1BBE" w:rsidP="006F1BBE">
      <w:pPr>
        <w:spacing w:after="180"/>
        <w:ind w:left="568" w:hanging="284"/>
        <w:rPr>
          <w:rFonts w:ascii="Times New Roman" w:eastAsia="SimSun" w:hAnsi="Times New Roman"/>
          <w:iCs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lastRenderedPageBreak/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if SSB -MTC-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AdditionalPCI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is not provided,</w:t>
      </w:r>
      <w:r w:rsidRPr="006F1BBE">
        <w:rPr>
          <w:rFonts w:ascii="Times New Roman" w:eastAsia="SimSun" w:hAnsi="Times New Roman"/>
          <w:szCs w:val="20"/>
        </w:rPr>
        <w:t xml:space="preserve"> 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monitors PDCCH in all CORESETs, on the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SCell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(s) indicated by the MAC CE,</w:t>
      </w:r>
      <w:r w:rsidRPr="006F1BBE">
        <w:rPr>
          <w:rFonts w:ascii="Times New Roman" w:eastAsia="SimSun" w:hAnsi="Times New Roman"/>
          <w:szCs w:val="20"/>
        </w:rPr>
        <w:t xml:space="preserve"> 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and receives PDSCH and aperiodic CSI-RS resource in a CSI-RS resource set using the </w:t>
      </w:r>
      <w:r w:rsidRPr="006F1BBE">
        <w:rPr>
          <w:rFonts w:ascii="Times New Roman" w:eastAsia="SimSun" w:hAnsi="Times New Roman"/>
          <w:iCs/>
          <w:szCs w:val="20"/>
          <w:lang w:val="x-none"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Times New Roman"/>
                <w:szCs w:val="20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 w:hAnsi="Times New Roman"/>
                <w:iCs/>
                <w:szCs w:val="20"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szCs w:val="20"/>
                <w:lang w:val="x-none"/>
              </w:rPr>
            </m:ctrlPr>
          </m:sub>
        </m:sSub>
      </m:oMath>
      <w:r w:rsidRPr="006F1BBE">
        <w:rPr>
          <w:rFonts w:ascii="Times New Roman" w:eastAsia="SimSun" w:hAnsi="Times New Roman"/>
          <w:iCs/>
          <w:szCs w:val="20"/>
          <w:lang w:val="x-none"/>
        </w:rPr>
        <w:t>, if any</w:t>
      </w:r>
    </w:p>
    <w:p w14:paraId="176FDE62" w14:textId="77777777" w:rsidR="006F1BBE" w:rsidRPr="006F1BBE" w:rsidRDefault="006F1BBE" w:rsidP="006F1BBE">
      <w:pPr>
        <w:spacing w:after="180"/>
        <w:ind w:left="568" w:hanging="284"/>
        <w:rPr>
          <w:rFonts w:ascii="Times New Roman" w:eastAsia="SimSun" w:hAnsi="Times New Roman"/>
          <w:iCs/>
          <w:szCs w:val="20"/>
          <w:lang w:val="en-US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transmits PU</w:t>
      </w:r>
      <w:r w:rsidRPr="006F1BBE">
        <w:rPr>
          <w:rFonts w:ascii="Times New Roman" w:eastAsia="SimSun" w:hAnsi="Times New Roman"/>
          <w:szCs w:val="20"/>
          <w:lang w:val="en-US"/>
        </w:rPr>
        <w:t>S</w:t>
      </w:r>
      <w:r w:rsidRPr="006F1BBE">
        <w:rPr>
          <w:rFonts w:ascii="Times New Roman" w:eastAsia="SimSun" w:hAnsi="Times New Roman"/>
          <w:szCs w:val="20"/>
          <w:lang w:val="x-none"/>
        </w:rPr>
        <w:t>CH,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>CH and SRS that uses a same spatial domain filter with same indicated TCI state as for the PU</w:t>
      </w:r>
      <w:r w:rsidRPr="006F1BBE">
        <w:rPr>
          <w:rFonts w:ascii="Times New Roman" w:eastAsia="SimSun" w:hAnsi="Times New Roman"/>
          <w:szCs w:val="20"/>
          <w:lang w:val="en-US"/>
        </w:rPr>
        <w:t>S</w:t>
      </w:r>
      <w:r w:rsidRPr="006F1BBE">
        <w:rPr>
          <w:rFonts w:ascii="Times New Roman" w:eastAsia="SimSun" w:hAnsi="Times New Roman"/>
          <w:szCs w:val="20"/>
          <w:lang w:val="x-none"/>
        </w:rPr>
        <w:t>CH and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>CH, using a same spatial domain filter as the one corresponding to</w:t>
      </w:r>
      <w:r w:rsidRPr="006F1BBE">
        <w:rPr>
          <w:rFonts w:ascii="Times New Roman" w:eastAsia="SimSun" w:hAnsi="Times New Roman"/>
          <w:iCs/>
          <w:szCs w:val="20"/>
          <w:lang w:val="x-none" w:eastAsia="ja-JP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Times New Roman"/>
                <w:szCs w:val="20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 w:hAnsi="Times New Roman"/>
                <w:iCs/>
                <w:szCs w:val="20"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szCs w:val="20"/>
                <w:lang w:val="x-none"/>
              </w:rPr>
            </m:ctrlPr>
          </m:sub>
        </m:sSub>
      </m:oMath>
      <w:r w:rsidRPr="006F1BBE">
        <w:rPr>
          <w:rFonts w:ascii="Times New Roman" w:eastAsia="SimSun" w:hAnsi="Times New Roman"/>
          <w:iCs/>
          <w:szCs w:val="20"/>
          <w:lang w:val="x-none"/>
        </w:rPr>
        <w:t>, if any</w:t>
      </w:r>
      <w:r w:rsidRPr="006F1BBE">
        <w:rPr>
          <w:rFonts w:ascii="Times New Roman" w:eastAsia="SimSun" w:hAnsi="Times New Roman"/>
          <w:iCs/>
          <w:szCs w:val="20"/>
          <w:lang w:val="en-US"/>
        </w:rPr>
        <w:t>, and using the following parameters for determination of a corresponding power as described in clauses 7.1.1, 7.2.1, and 7.3.1</w:t>
      </w:r>
    </w:p>
    <w:p w14:paraId="39B3233A" w14:textId="77777777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  <w:t>the RS index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d</m:t>
                </m:r>
              </m:sub>
            </m:sSub>
            <m:r>
              <w:rPr>
                <w:rFonts w:ascii="Cambria Math" w:eastAsia="SimSun" w:hAnsi="Cambria Math"/>
                <w:szCs w:val="20"/>
                <w:lang w:val="x-none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new</m:t>
            </m:r>
          </m:sub>
        </m:sSub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for obtaining the downlink pathloss estimate</w:t>
      </w:r>
    </w:p>
    <w:p w14:paraId="285B48CE" w14:textId="77777777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b/>
          <w:i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szCs w:val="20"/>
                <w:lang w:val="x-none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x-none"/>
              </w:rPr>
              <m:t>j</m:t>
            </m:r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szCs w:val="20"/>
                <w:lang w:val="x-none"/>
              </w:rPr>
              <m:t>j</m:t>
            </m:r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and the PUSCH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szCs w:val="20"/>
          <w:lang w:val="x-none"/>
        </w:rPr>
        <w:t>p0AlphaSetforPUSCH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en-US" w:eastAsia="zh-CN"/>
        </w:rPr>
        <w:t xml:space="preserve">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for the </w:t>
      </w:r>
      <w:r w:rsidRPr="006F1BBE">
        <w:rPr>
          <w:rFonts w:ascii="Times New Roman" w:eastAsia="SimSun" w:hAnsi="Times New Roman"/>
          <w:szCs w:val="20"/>
          <w:lang w:val="en-US"/>
        </w:rPr>
        <w:t>corresponding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SCell</w:t>
      </w:r>
      <w:proofErr w:type="spellEnd"/>
    </w:p>
    <w:p w14:paraId="5104CD6B" w14:textId="14E02A5F" w:rsidR="006F1BBE" w:rsidRP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 w:eastAsia="zh-CN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 xml:space="preserve">the value of </w:t>
      </w:r>
      <m:oMath>
        <m:sSub>
          <m:sSubPr>
            <m:ctrlPr>
              <w:del w:id="119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sSubPr>
          <m:e>
            <m:r>
              <w:del w:id="120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P</m:t>
              </w:del>
            </m:r>
          </m:e>
          <m:sub>
            <m:r>
              <w:del w:id="121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O_PU</m:t>
              </w:del>
            </m:r>
            <m:r>
              <w:del w:id="122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en-US"/>
                </w:rPr>
                <m:t>C</m:t>
              </w:del>
            </m:r>
            <m:r>
              <w:del w:id="123" w:author="Yuki Matsumura" w:date="2023-07-25T19:10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CH</m:t>
              </w:del>
            </m:r>
            <m:r>
              <w:del w:id="124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25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b</m:t>
              </w:del>
            </m:r>
            <m:r>
              <w:del w:id="126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27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f</m:t>
              </w:del>
            </m:r>
            <m:r>
              <w:del w:id="128" w:author="Yuki Matsumura" w:date="2023-07-25T19:10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29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  <m:t>c</m:t>
              </w:del>
            </m:r>
          </m:sub>
        </m:sSub>
        <m:d>
          <m:dPr>
            <m:ctrlPr>
              <w:del w:id="130" w:author="Yuki Matsumura" w:date="2023-07-25T19:10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dPr>
          <m:e>
            <m:sSub>
              <m:sSubPr>
                <m:ctrlPr>
                  <w:del w:id="131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</w:del>
                </m:ctrlPr>
              </m:sSubPr>
              <m:e>
                <m:r>
                  <w:del w:id="132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w:del>
                </m:r>
              </m:e>
              <m:sub>
                <m:r>
                  <w:del w:id="133" w:author="Yuki Matsumura" w:date="2023-07-25T19:10:00Z">
                    <w:rPr>
                      <w:rFonts w:ascii="Cambria Math" w:eastAsia="SimSun" w:hAnsi="Cambria Math"/>
                      <w:szCs w:val="20"/>
                      <w:lang w:val="x-none"/>
                    </w:rPr>
                    <m:t>u</m:t>
                  </w:del>
                </m:r>
              </m:sub>
            </m:sSub>
          </m:e>
        </m:d>
        <m:sSub>
          <m:sSubPr>
            <m:ctrlPr>
              <w:ins w:id="134" w:author="Yuki Matsumura" w:date="2023-07-25T19:10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35" w:author="Yuki Matsumura" w:date="2023-07-25T19:10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36" w:author="Yuki Matsumura" w:date="2023-07-25T19:10:00Z">
                <m:rPr>
                  <m:nor/>
                </m:rPr>
                <w:rPr>
                  <w:rFonts w:ascii="Cambria Math"/>
                  <w:iCs/>
                  <w:lang w:val="en-US"/>
                </w:rPr>
                <m:t>O_UE_P</m:t>
              </w:ins>
            </m:r>
            <m:r>
              <w:ins w:id="137" w:author="Yuki Matsumura" w:date="2023-07-25T19:10:00Z">
                <m:rPr>
                  <m:nor/>
                </m:rPr>
                <w:rPr>
                  <w:rFonts w:ascii="Cambria Math"/>
                  <w:iCs/>
                </w:rPr>
                <m:t>U</m:t>
              </w:ins>
            </m:r>
            <m:r>
              <w:ins w:id="138" w:author="Yuki Matsumura" w:date="2023-07-25T19:10:00Z">
                <m:rPr>
                  <m:nor/>
                </m:rPr>
                <w:rPr>
                  <w:rFonts w:ascii="Cambria Math"/>
                  <w:iCs/>
                  <w:lang w:val="en-US"/>
                </w:rPr>
                <m:t>C</m:t>
              </w:ins>
            </m:r>
            <m:r>
              <w:ins w:id="139" w:author="Yuki Matsumura" w:date="2023-07-25T19:10:00Z">
                <m:rPr>
                  <m:nor/>
                </m:rPr>
                <w:rPr>
                  <w:rFonts w:ascii="Cambria Math"/>
                  <w:iCs/>
                </w:rPr>
                <m:t>CH</m:t>
              </w:ins>
            </m:r>
          </m:sub>
        </m:sSub>
        <m:d>
          <m:dPr>
            <m:ctrlPr>
              <w:ins w:id="140" w:author="Yuki Matsumura" w:date="2023-07-25T19:10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41" w:author="Yuki Matsumura" w:date="2023-07-25T19:10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142" w:author="Yuki Matsumura" w:date="2023-07-25T19:10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143" w:author="Yuki Matsumura" w:date="2023-07-25T19:10:00Z">
                    <w:rPr>
                      <w:rFonts w:ascii="Cambria Math"/>
                    </w:rPr>
                    <m:t>u</m:t>
                  </w:ins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and the PU</w:t>
      </w:r>
      <w:r w:rsidRPr="006F1BBE">
        <w:rPr>
          <w:rFonts w:ascii="Times New Roman" w:eastAsia="SimSun" w:hAnsi="Times New Roman"/>
          <w:szCs w:val="20"/>
          <w:lang w:val="en-US"/>
        </w:rPr>
        <w:t>C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CH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szCs w:val="20"/>
          <w:lang w:val="x-none"/>
        </w:rPr>
        <w:t>p0AlphaSetforPUCCH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r w:rsidRPr="006F1BBE">
        <w:rPr>
          <w:rFonts w:ascii="Times New Roman" w:eastAsia="SimSun" w:hAnsi="Times New Roman"/>
          <w:szCs w:val="20"/>
          <w:lang w:val="en-US"/>
        </w:rPr>
        <w:t xml:space="preserve">corresponding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SCell</w:t>
      </w:r>
      <w:proofErr w:type="spellEnd"/>
      <w:r w:rsidRPr="006F1BBE">
        <w:rPr>
          <w:rFonts w:ascii="Times New Roman" w:eastAsia="SimSun" w:hAnsi="Times New Roman"/>
          <w:szCs w:val="20"/>
          <w:lang w:val="x-none"/>
        </w:rPr>
        <w:t xml:space="preserve"> </w:t>
      </w:r>
    </w:p>
    <w:p w14:paraId="40495FC2" w14:textId="63CC80DC" w:rsidR="006F1BBE" w:rsidRDefault="006F1BBE" w:rsidP="006F1BBE">
      <w:pPr>
        <w:spacing w:after="180"/>
        <w:ind w:left="851" w:hanging="284"/>
        <w:rPr>
          <w:rFonts w:ascii="Times New Roman" w:eastAsia="SimSun" w:hAnsi="Times New Roman"/>
          <w:szCs w:val="20"/>
          <w:lang w:val="x-none"/>
        </w:rPr>
      </w:pPr>
      <w:r w:rsidRPr="006F1BBE">
        <w:rPr>
          <w:rFonts w:ascii="Times New Roman" w:eastAsia="SimSun" w:hAnsi="Times New Roman"/>
          <w:szCs w:val="20"/>
          <w:lang w:val="x-none"/>
        </w:rPr>
        <w:t>-</w:t>
      </w:r>
      <w:r w:rsidRPr="006F1BBE">
        <w:rPr>
          <w:rFonts w:ascii="Times New Roman" w:eastAsia="SimSun" w:hAnsi="Times New Roman"/>
          <w:szCs w:val="20"/>
          <w:lang w:val="x-none"/>
        </w:rPr>
        <w:tab/>
      </w:r>
      <w:r w:rsidRPr="006F1BBE">
        <w:rPr>
          <w:rFonts w:ascii="Times New Roman" w:eastAsia="SimSun" w:hAnsi="Times New Roman"/>
          <w:szCs w:val="20"/>
          <w:lang w:val="x-none" w:eastAsia="ko-KR"/>
        </w:rPr>
        <w:t>the values of</w:t>
      </w:r>
      <w:del w:id="144" w:author="Yuki Matsumura" w:date="2023-07-25T19:11:00Z">
        <w:r w:rsidRPr="006F1BBE" w:rsidDel="00B95D0C">
          <w:rPr>
            <w:rFonts w:ascii="Times New Roman" w:eastAsia="SimSun" w:hAnsi="Times New Roman"/>
            <w:szCs w:val="20"/>
            <w:lang w:val="x-none" w:eastAsia="ko-KR"/>
          </w:rPr>
          <w:delText xml:space="preserve"> </w:delText>
        </w:r>
      </w:del>
      <m:oMath>
        <m:sSub>
          <m:sSubPr>
            <m:ctrlPr>
              <w:del w:id="145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sSubPr>
          <m:e>
            <m:r>
              <w:del w:id="146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P</m:t>
              </w:del>
            </m:r>
          </m:e>
          <m:sub>
            <m:r>
              <w:del w:id="147" w:author="Yuki Matsumura" w:date="2023-07-25T19:11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x-none"/>
                </w:rPr>
                <m:t>O_</m:t>
              </w:del>
            </m:r>
            <m:r>
              <w:del w:id="148" w:author="Yuki Matsumura" w:date="2023-07-25T19:11:00Z">
                <m:rPr>
                  <m:nor/>
                </m:rPr>
                <w:rPr>
                  <w:rFonts w:ascii="Times New Roman" w:eastAsia="SimSun" w:hAnsi="Times New Roman"/>
                  <w:szCs w:val="20"/>
                  <w:lang w:val="en-US"/>
                </w:rPr>
                <m:t>SRS</m:t>
              </w:del>
            </m:r>
            <m:r>
              <w:del w:id="149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50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b</m:t>
              </w:del>
            </m:r>
            <m:r>
              <w:del w:id="151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52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f</m:t>
              </w:del>
            </m:r>
            <m:r>
              <w:del w:id="153" w:author="Yuki Matsumura" w:date="2023-07-25T19:11:00Z"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w:del>
            </m:r>
            <m:r>
              <w:del w:id="154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  <m:t>c</m:t>
              </w:del>
            </m:r>
          </m:sub>
        </m:sSub>
        <m:d>
          <m:dPr>
            <m:ctrlPr>
              <w:del w:id="155" w:author="Yuki Matsumura" w:date="2023-07-25T19:11:00Z">
                <w:rPr>
                  <w:rFonts w:ascii="Cambria Math" w:eastAsia="SimSun" w:hAnsi="Cambria Math"/>
                  <w:szCs w:val="20"/>
                  <w:lang w:val="x-none"/>
                </w:rPr>
              </w:del>
            </m:ctrlPr>
          </m:dPr>
          <m:e>
            <m:sSub>
              <m:sSubPr>
                <m:ctrlPr>
                  <w:del w:id="156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</w:del>
                </m:ctrlPr>
              </m:sSubPr>
              <m:e>
                <m:r>
                  <w:del w:id="157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w:del>
                </m:r>
              </m:e>
              <m:sub>
                <m:r>
                  <w:del w:id="158" w:author="Yuki Matsumura" w:date="2023-07-25T19:11:00Z">
                    <w:rPr>
                      <w:rFonts w:ascii="Cambria Math" w:eastAsia="SimSun" w:hAnsi="Cambria Math"/>
                      <w:szCs w:val="20"/>
                      <w:lang w:val="x-none"/>
                    </w:rPr>
                    <m:t>s</m:t>
                  </w:del>
                </m:r>
              </m:sub>
            </m:sSub>
          </m:e>
        </m:d>
        <m:sSub>
          <m:sSubPr>
            <m:ctrlPr>
              <w:ins w:id="159" w:author="Yuki Matsumura" w:date="2023-07-25T19:1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60" w:author="Yuki Matsumura" w:date="2023-07-25T19:11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61" w:author="Yuki Matsumura" w:date="2023-07-25T19:11:00Z">
                <m:rPr>
                  <m:nor/>
                </m:rPr>
                <w:rPr>
                  <w:rFonts w:ascii="Cambria Math"/>
                  <w:iCs/>
                </w:rPr>
                <m:t>O_UE_SRS</m:t>
              </w:ins>
            </m:r>
            <m:r>
              <w:ins w:id="162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163" w:author="Yuki Matsumura" w:date="2023-07-25T19:11:00Z">
                <w:rPr>
                  <w:rFonts w:ascii="Cambria Math"/>
                </w:rPr>
                <m:t>b</m:t>
              </w:ins>
            </m:r>
            <m:r>
              <w:ins w:id="164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165" w:author="Yuki Matsumura" w:date="2023-07-25T19:11:00Z">
                <w:rPr>
                  <w:rFonts w:ascii="Cambria Math"/>
                </w:rPr>
                <m:t>f</m:t>
              </w:ins>
            </m:r>
            <m:r>
              <w:ins w:id="166" w:author="Yuki Matsumura" w:date="2023-07-25T19:11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167" w:author="Yuki Matsumura" w:date="2023-07-25T19:11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168" w:author="Yuki Matsumura" w:date="2023-07-25T19:11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69" w:author="Yuki Matsumura" w:date="2023-07-25T19:11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170" w:author="Yuki Matsumura" w:date="2023-07-25T19:11:00Z">
                    <w:rPr>
                      <w:rFonts w:ascii="Cambria Math" w:hAnsi="Cambria Math"/>
                    </w:rPr>
                    <m:t>q</m:t>
                  </w:ins>
                </m:r>
              </m:e>
              <m:sub>
                <m:r>
                  <w:ins w:id="171" w:author="Yuki Matsumura" w:date="2023-07-25T19:11:00Z">
                    <w:rPr>
                      <w:rFonts w:ascii="Cambria Math"/>
                    </w:rPr>
                    <m:t>s</m:t>
                  </w:ins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SRS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,</m:t>
            </m:r>
            <m:r>
              <w:rPr>
                <w:rFonts w:ascii="Cambria Math" w:eastAsia="SimSun" w:hAnsi="Cambria Math"/>
                <w:szCs w:val="2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s</m:t>
                </m:r>
              </m:sub>
            </m:sSub>
          </m:e>
        </m:d>
      </m:oMath>
      <w:r w:rsidRPr="006F1BBE">
        <w:rPr>
          <w:rFonts w:ascii="Times New Roman" w:eastAsia="SimSun" w:hAnsi="Times New Roman"/>
          <w:szCs w:val="20"/>
          <w:lang w:val="x-none"/>
        </w:rPr>
        <w:t xml:space="preserve">, and the </w:t>
      </w:r>
      <w:r w:rsidRPr="006F1BBE">
        <w:rPr>
          <w:rFonts w:ascii="Times New Roman" w:eastAsia="SimSun" w:hAnsi="Times New Roman"/>
          <w:szCs w:val="20"/>
          <w:lang w:val="en-US"/>
        </w:rPr>
        <w:t>SRS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power control adjustment state </w:t>
      </w:r>
      <m:oMath>
        <m:r>
          <w:rPr>
            <w:rFonts w:ascii="Cambria Math" w:eastAsia="SimSun" w:hAnsi="Cambria Math"/>
            <w:szCs w:val="20"/>
            <w:lang w:val="x-none"/>
          </w:rPr>
          <m:t>l</m:t>
        </m:r>
      </m:oMath>
      <w:r w:rsidRPr="006F1BBE">
        <w:rPr>
          <w:rFonts w:ascii="Times New Roman" w:eastAsia="SimSun" w:hAnsi="Times New Roman"/>
          <w:szCs w:val="20"/>
          <w:lang w:val="x-none"/>
        </w:rPr>
        <w:t xml:space="preserve"> provided by </w:t>
      </w:r>
      <w:r w:rsidRPr="006F1BBE">
        <w:rPr>
          <w:rFonts w:ascii="Times New Roman" w:eastAsia="SimSun" w:hAnsi="Times New Roman"/>
          <w:i/>
          <w:szCs w:val="20"/>
          <w:lang w:val="x-none"/>
        </w:rPr>
        <w:t>p0AlphaSetforSRS</w:t>
      </w:r>
      <w:r w:rsidRPr="006F1BBE">
        <w:rPr>
          <w:rFonts w:ascii="Times New Roman" w:eastAsia="SimSun" w:hAnsi="Times New Roman"/>
          <w:szCs w:val="20"/>
          <w:lang w:val="x-none"/>
        </w:rPr>
        <w:t xml:space="preserve"> associated 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with the </w:t>
      </w:r>
      <w:r w:rsidRPr="006F1BBE">
        <w:rPr>
          <w:rFonts w:ascii="Times New Roman" w:eastAsia="SimSun" w:hAnsi="Times New Roman"/>
          <w:szCs w:val="20"/>
          <w:lang w:val="en-US" w:eastAsia="zh-CN"/>
        </w:rPr>
        <w:t>smallest</w:t>
      </w:r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value of </w:t>
      </w:r>
      <w:proofErr w:type="spellStart"/>
      <w:r w:rsidRPr="006F1BBE">
        <w:rPr>
          <w:rFonts w:ascii="Times New Roman" w:eastAsia="SimSun" w:hAnsi="Times New Roman"/>
          <w:i/>
          <w:szCs w:val="20"/>
          <w:lang w:val="x-none"/>
        </w:rPr>
        <w:t>ul-powercontrolId</w:t>
      </w:r>
      <w:proofErr w:type="spellEnd"/>
      <w:r w:rsidRPr="006F1BBE">
        <w:rPr>
          <w:rFonts w:ascii="Times New Roman" w:eastAsia="SimSun" w:hAnsi="Times New Roman"/>
          <w:szCs w:val="20"/>
          <w:lang w:val="x-none" w:eastAsia="zh-CN"/>
        </w:rPr>
        <w:t xml:space="preserve"> for the </w:t>
      </w:r>
      <w:r w:rsidRPr="006F1BBE">
        <w:rPr>
          <w:rFonts w:ascii="Times New Roman" w:eastAsia="SimSun" w:hAnsi="Times New Roman"/>
          <w:szCs w:val="20"/>
          <w:lang w:val="en-US"/>
        </w:rPr>
        <w:t xml:space="preserve">corresponding </w:t>
      </w:r>
      <w:proofErr w:type="spellStart"/>
      <w:r w:rsidRPr="006F1BBE">
        <w:rPr>
          <w:rFonts w:ascii="Times New Roman" w:eastAsia="SimSun" w:hAnsi="Times New Roman"/>
          <w:szCs w:val="20"/>
          <w:lang w:val="x-none"/>
        </w:rPr>
        <w:t>Scell</w:t>
      </w:r>
      <w:proofErr w:type="spellEnd"/>
    </w:p>
    <w:p w14:paraId="730705A8" w14:textId="406A6717" w:rsidR="006F1BBE" w:rsidRPr="006F1BBE" w:rsidRDefault="006F1BBE" w:rsidP="006F1BBE">
      <w:pPr>
        <w:spacing w:after="180"/>
        <w:jc w:val="center"/>
        <w:rPr>
          <w:rFonts w:ascii="Times New Roman" w:eastAsia="SimSun" w:hAnsi="Times New Roman"/>
          <w:bCs/>
          <w:szCs w:val="20"/>
          <w:lang w:val="x-none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sectPr w:rsidR="006F1BBE" w:rsidRPr="006F1BB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1BB7" w14:textId="77777777" w:rsidR="007E14A3" w:rsidRDefault="007E14A3">
      <w:r>
        <w:separator/>
      </w:r>
    </w:p>
  </w:endnote>
  <w:endnote w:type="continuationSeparator" w:id="0">
    <w:p w14:paraId="5DBF6A80" w14:textId="77777777" w:rsidR="007E14A3" w:rsidRDefault="007E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FCA9" w14:textId="77777777" w:rsidR="009405F1" w:rsidRDefault="009405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B9EDB" w14:textId="77777777" w:rsidR="009405F1" w:rsidRDefault="009405F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30B6" w14:textId="77777777" w:rsidR="009405F1" w:rsidRDefault="009405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58AF" w14:textId="77777777" w:rsidR="007E14A3" w:rsidRDefault="007E14A3">
      <w:r>
        <w:separator/>
      </w:r>
    </w:p>
  </w:footnote>
  <w:footnote w:type="continuationSeparator" w:id="0">
    <w:p w14:paraId="31CCA5CA" w14:textId="77777777" w:rsidR="007E14A3" w:rsidRDefault="007E1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E60" w14:textId="77777777" w:rsidR="009405F1" w:rsidRDefault="009405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AD067" w14:textId="77777777" w:rsidR="009405F1" w:rsidRDefault="009405F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48E6"/>
    <w:multiLevelType w:val="hybridMultilevel"/>
    <w:tmpl w:val="11BA4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912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ki Matsumura">
    <w15:presenceInfo w15:providerId="None" w15:userId="Yuki Matsum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51"/>
    <w:rsid w:val="00022E4A"/>
    <w:rsid w:val="00030918"/>
    <w:rsid w:val="000A6394"/>
    <w:rsid w:val="000B7FED"/>
    <w:rsid w:val="000C038A"/>
    <w:rsid w:val="000C54C6"/>
    <w:rsid w:val="000C6598"/>
    <w:rsid w:val="000D44B3"/>
    <w:rsid w:val="00107F71"/>
    <w:rsid w:val="0012022E"/>
    <w:rsid w:val="0013540B"/>
    <w:rsid w:val="00145D43"/>
    <w:rsid w:val="00192C46"/>
    <w:rsid w:val="001A08B3"/>
    <w:rsid w:val="001A7B60"/>
    <w:rsid w:val="001B52F0"/>
    <w:rsid w:val="001B7A65"/>
    <w:rsid w:val="001E0839"/>
    <w:rsid w:val="001E41F3"/>
    <w:rsid w:val="00207E4D"/>
    <w:rsid w:val="0026004D"/>
    <w:rsid w:val="002640DD"/>
    <w:rsid w:val="002724BD"/>
    <w:rsid w:val="00275D12"/>
    <w:rsid w:val="0027727B"/>
    <w:rsid w:val="00284FEB"/>
    <w:rsid w:val="002860C4"/>
    <w:rsid w:val="002B5741"/>
    <w:rsid w:val="002C1279"/>
    <w:rsid w:val="002E472E"/>
    <w:rsid w:val="00305409"/>
    <w:rsid w:val="0032470A"/>
    <w:rsid w:val="003434D6"/>
    <w:rsid w:val="003609EF"/>
    <w:rsid w:val="0036231A"/>
    <w:rsid w:val="00374DD4"/>
    <w:rsid w:val="003E1A36"/>
    <w:rsid w:val="00410371"/>
    <w:rsid w:val="004242F1"/>
    <w:rsid w:val="00491598"/>
    <w:rsid w:val="004B528D"/>
    <w:rsid w:val="004B75B7"/>
    <w:rsid w:val="00504374"/>
    <w:rsid w:val="0051580D"/>
    <w:rsid w:val="00520265"/>
    <w:rsid w:val="00547111"/>
    <w:rsid w:val="00570263"/>
    <w:rsid w:val="00583759"/>
    <w:rsid w:val="00592D74"/>
    <w:rsid w:val="005C5582"/>
    <w:rsid w:val="005E2C44"/>
    <w:rsid w:val="00621188"/>
    <w:rsid w:val="006257ED"/>
    <w:rsid w:val="00633537"/>
    <w:rsid w:val="0064389D"/>
    <w:rsid w:val="00665C47"/>
    <w:rsid w:val="00671946"/>
    <w:rsid w:val="00695808"/>
    <w:rsid w:val="006B2658"/>
    <w:rsid w:val="006B46FB"/>
    <w:rsid w:val="006B69EF"/>
    <w:rsid w:val="006E21FB"/>
    <w:rsid w:val="006F1BBE"/>
    <w:rsid w:val="00721D94"/>
    <w:rsid w:val="00792342"/>
    <w:rsid w:val="007977A8"/>
    <w:rsid w:val="007B512A"/>
    <w:rsid w:val="007C2097"/>
    <w:rsid w:val="007D6A07"/>
    <w:rsid w:val="007E14A3"/>
    <w:rsid w:val="007E5800"/>
    <w:rsid w:val="007F7259"/>
    <w:rsid w:val="008040A8"/>
    <w:rsid w:val="008279FA"/>
    <w:rsid w:val="008626E7"/>
    <w:rsid w:val="00870EE7"/>
    <w:rsid w:val="008863B9"/>
    <w:rsid w:val="008A2065"/>
    <w:rsid w:val="008A45A6"/>
    <w:rsid w:val="008F3789"/>
    <w:rsid w:val="008F686C"/>
    <w:rsid w:val="009148DE"/>
    <w:rsid w:val="00914E62"/>
    <w:rsid w:val="0093671A"/>
    <w:rsid w:val="009405F1"/>
    <w:rsid w:val="00941E30"/>
    <w:rsid w:val="0095291E"/>
    <w:rsid w:val="00954921"/>
    <w:rsid w:val="0097201E"/>
    <w:rsid w:val="009777D9"/>
    <w:rsid w:val="0098124F"/>
    <w:rsid w:val="00991B88"/>
    <w:rsid w:val="009A5753"/>
    <w:rsid w:val="009A579D"/>
    <w:rsid w:val="009E3297"/>
    <w:rsid w:val="009F734F"/>
    <w:rsid w:val="00A000B4"/>
    <w:rsid w:val="00A246B6"/>
    <w:rsid w:val="00A47E70"/>
    <w:rsid w:val="00A50CF0"/>
    <w:rsid w:val="00A7671C"/>
    <w:rsid w:val="00AA2CBC"/>
    <w:rsid w:val="00AC5820"/>
    <w:rsid w:val="00AD1CD8"/>
    <w:rsid w:val="00AD7F81"/>
    <w:rsid w:val="00AE2FCE"/>
    <w:rsid w:val="00B258BB"/>
    <w:rsid w:val="00B67B97"/>
    <w:rsid w:val="00B95D0C"/>
    <w:rsid w:val="00B968C8"/>
    <w:rsid w:val="00BA3EC5"/>
    <w:rsid w:val="00BA4119"/>
    <w:rsid w:val="00BA51D9"/>
    <w:rsid w:val="00BA72E6"/>
    <w:rsid w:val="00BB5DFC"/>
    <w:rsid w:val="00BD279D"/>
    <w:rsid w:val="00BD6BB8"/>
    <w:rsid w:val="00BD75C5"/>
    <w:rsid w:val="00C13739"/>
    <w:rsid w:val="00C33A4A"/>
    <w:rsid w:val="00C6220F"/>
    <w:rsid w:val="00C66BA2"/>
    <w:rsid w:val="00C95985"/>
    <w:rsid w:val="00CC5026"/>
    <w:rsid w:val="00CC68D0"/>
    <w:rsid w:val="00D03F9A"/>
    <w:rsid w:val="00D06D51"/>
    <w:rsid w:val="00D24991"/>
    <w:rsid w:val="00D50255"/>
    <w:rsid w:val="00D54487"/>
    <w:rsid w:val="00D55544"/>
    <w:rsid w:val="00D66520"/>
    <w:rsid w:val="00DE34CF"/>
    <w:rsid w:val="00E01645"/>
    <w:rsid w:val="00E13F3D"/>
    <w:rsid w:val="00E34898"/>
    <w:rsid w:val="00E80A9C"/>
    <w:rsid w:val="00EB09B7"/>
    <w:rsid w:val="00EE7D7C"/>
    <w:rsid w:val="00F05263"/>
    <w:rsid w:val="00F22BE0"/>
    <w:rsid w:val="00F25D98"/>
    <w:rsid w:val="00F300FB"/>
    <w:rsid w:val="00F40A4A"/>
    <w:rsid w:val="00F43E8B"/>
    <w:rsid w:val="00FB6386"/>
    <w:rsid w:val="00FF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291E"/>
    <w:rPr>
      <w:rFonts w:ascii="Times" w:eastAsia="Batang" w:hAnsi="Times"/>
      <w:szCs w:val="24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E2FCE"/>
    <w:rPr>
      <w:rFonts w:ascii="Times New Roman" w:hAnsi="Times New Roman"/>
      <w:lang w:val="en-GB" w:eastAsia="en-US"/>
    </w:rPr>
  </w:style>
  <w:style w:type="character" w:customStyle="1" w:styleId="af2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f3"/>
    <w:uiPriority w:val="34"/>
    <w:qFormat/>
    <w:locked/>
    <w:rsid w:val="0095291E"/>
    <w:rPr>
      <w:rFonts w:ascii="SimSun" w:eastAsia="SimSun" w:hAnsi="SimSun"/>
      <w:lang w:eastAsia="ja-JP"/>
    </w:rPr>
  </w:style>
  <w:style w:type="paragraph" w:styleId="af3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f2"/>
    <w:uiPriority w:val="34"/>
    <w:qFormat/>
    <w:rsid w:val="0095291E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ascii="SimSun" w:eastAsia="SimSun" w:hAnsi="SimSun"/>
      <w:szCs w:val="20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3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MyMeetings\TSGR1_112b-e\Docs\R1-2304061.zip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file:///C:\MyMeetings\TSGR1_112b-e\Docs\R1-2304061.zip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file:///C:\MyMeetings\TSGR1_112b-e\Docs\R1-2304230.zip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file:///C:\MyMeetings\TSGR1_112b-e\Docs\R1-2304061.zip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Yuki Matsumura</cp:lastModifiedBy>
  <cp:revision>2</cp:revision>
  <cp:lastPrinted>1899-12-31T23:00:00Z</cp:lastPrinted>
  <dcterms:created xsi:type="dcterms:W3CDTF">2023-08-10T09:49:00Z</dcterms:created>
  <dcterms:modified xsi:type="dcterms:W3CDTF">2023-08-10T09:49:00Z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