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423FFA11"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E627D2">
        <w:rPr>
          <w:rFonts w:asciiTheme="minorBidi" w:hAnsiTheme="minorBidi"/>
          <w:b/>
          <w:bCs/>
          <w:snapToGrid w:val="0"/>
          <w:sz w:val="24"/>
          <w:szCs w:val="24"/>
          <w:lang w:val="en-US"/>
        </w:rPr>
        <w:t>111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00966AD6" w:rsidRPr="00966AD6">
        <w:t xml:space="preserve"> </w:t>
      </w:r>
      <w:r w:rsidR="00656290">
        <w:rPr>
          <w:rFonts w:asciiTheme="minorBidi" w:hAnsiTheme="minorBidi"/>
          <w:b/>
          <w:bCs/>
          <w:snapToGrid w:val="0"/>
          <w:sz w:val="24"/>
          <w:szCs w:val="24"/>
          <w:lang w:val="en-US"/>
        </w:rPr>
        <w:t>2212442</w:t>
      </w:r>
    </w:p>
    <w:p w14:paraId="14B9DD3B" w14:textId="2E54EA60" w:rsidR="00C05AC4" w:rsidRDefault="00E627D2" w:rsidP="00C05AC4">
      <w:pPr>
        <w:spacing w:after="0"/>
        <w:rPr>
          <w:rFonts w:asciiTheme="minorBidi" w:hAnsiTheme="minorBidi"/>
          <w:b/>
          <w:bCs/>
          <w:snapToGrid w:val="0"/>
          <w:sz w:val="24"/>
          <w:szCs w:val="24"/>
          <w:lang w:val="en-US"/>
        </w:rPr>
      </w:pPr>
      <w:r w:rsidRPr="00E627D2">
        <w:rPr>
          <w:rFonts w:asciiTheme="minorBidi" w:hAnsiTheme="minorBidi"/>
          <w:b/>
          <w:bCs/>
          <w:snapToGrid w:val="0"/>
          <w:sz w:val="24"/>
          <w:szCs w:val="24"/>
          <w:lang w:val="en-US"/>
        </w:rPr>
        <w:t>Toulouse, France, November 14</w:t>
      </w:r>
      <w:r w:rsidRPr="00E627D2">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 18</w:t>
      </w:r>
      <w:r w:rsidRPr="00E627D2">
        <w:rPr>
          <w:rFonts w:asciiTheme="minorBidi" w:hAnsiTheme="minorBidi"/>
          <w:b/>
          <w:bCs/>
          <w:snapToGrid w:val="0"/>
          <w:sz w:val="24"/>
          <w:szCs w:val="24"/>
          <w:vertAlign w:val="superscript"/>
          <w:lang w:val="en-US"/>
        </w:rPr>
        <w:t>th</w:t>
      </w:r>
      <w:r w:rsidRPr="00E627D2">
        <w:rPr>
          <w:rFonts w:asciiTheme="minorBidi" w:hAnsiTheme="minorBidi"/>
          <w:b/>
          <w:bCs/>
          <w:snapToGrid w:val="0"/>
          <w:sz w:val="24"/>
          <w:szCs w:val="24"/>
          <w:lang w:val="en-US"/>
        </w:rPr>
        <w:t>, 2022</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6EB836E1"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berschrift1"/>
        <w:tabs>
          <w:tab w:val="clear" w:pos="432"/>
        </w:tabs>
        <w:rPr>
          <w:snapToGrid w:val="0"/>
          <w:lang w:val="en-US"/>
        </w:rPr>
      </w:pPr>
      <w:r w:rsidRPr="007B14CC">
        <w:rPr>
          <w:lang w:val="en-US"/>
        </w:rPr>
        <w:t>Introduction</w:t>
      </w:r>
    </w:p>
    <w:p w14:paraId="0559BACF" w14:textId="0D2D5FF2" w:rsidR="007061BC"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BF5B53">
        <w:t>7e</w:t>
      </w:r>
      <w:r>
        <w:t xml:space="preserve"> [1], </w:t>
      </w:r>
      <w:r w:rsidR="007061BC">
        <w:t>and the following agreements [2] were made in relation to the channel access mechanisms for supporting sidelink on the unlicensed spectrum:</w:t>
      </w:r>
      <w:r w:rsidR="009736F5">
        <w:t xml:space="preserve">  </w:t>
      </w:r>
    </w:p>
    <w:tbl>
      <w:tblPr>
        <w:tblStyle w:val="Tabellenraster"/>
        <w:tblW w:w="0" w:type="auto"/>
        <w:tblLook w:val="04A0" w:firstRow="1" w:lastRow="0" w:firstColumn="1" w:lastColumn="0" w:noHBand="0" w:noVBand="1"/>
      </w:tblPr>
      <w:tblGrid>
        <w:gridCol w:w="9962"/>
      </w:tblGrid>
      <w:tr w:rsidR="007061BC" w14:paraId="507F5383" w14:textId="77777777" w:rsidTr="007061BC">
        <w:tc>
          <w:tcPr>
            <w:tcW w:w="9962" w:type="dxa"/>
          </w:tcPr>
          <w:p w14:paraId="369F5EAD" w14:textId="77777777" w:rsidR="0055323A" w:rsidRPr="00DB7030" w:rsidRDefault="0055323A" w:rsidP="00037777">
            <w:pPr>
              <w:pStyle w:val="Listenabsatz"/>
              <w:numPr>
                <w:ilvl w:val="0"/>
                <w:numId w:val="62"/>
              </w:numPr>
              <w:autoSpaceDE w:val="0"/>
              <w:autoSpaceDN w:val="0"/>
              <w:adjustRightInd w:val="0"/>
              <w:snapToGrid w:val="0"/>
              <w:spacing w:before="0" w:line="240" w:lineRule="auto"/>
              <w:ind w:leftChars="100" w:left="557" w:hanging="357"/>
              <w:rPr>
                <w:rFonts w:ascii="Times New Roman" w:hAnsi="Times New Roman"/>
                <w:sz w:val="20"/>
                <w:szCs w:val="20"/>
              </w:rPr>
            </w:pPr>
            <w:r w:rsidRPr="00DB7030">
              <w:rPr>
                <w:rFonts w:ascii="Times New Roman" w:hAnsi="Times New Roman"/>
                <w:sz w:val="20"/>
                <w:szCs w:val="20"/>
              </w:rPr>
              <w:t>Type 1 SL channel access procedure is applicable to the following transmissions by a UE:</w:t>
            </w:r>
          </w:p>
          <w:p w14:paraId="1AFFE6D8" w14:textId="77777777" w:rsidR="0055323A" w:rsidRPr="00DB7030" w:rsidRDefault="0055323A" w:rsidP="00037777">
            <w:pPr>
              <w:pStyle w:val="Listenabsatz"/>
              <w:numPr>
                <w:ilvl w:val="1"/>
                <w:numId w:val="62"/>
              </w:numPr>
              <w:autoSpaceDE w:val="0"/>
              <w:autoSpaceDN w:val="0"/>
              <w:adjustRightInd w:val="0"/>
              <w:snapToGrid w:val="0"/>
              <w:spacing w:before="0" w:line="240" w:lineRule="auto"/>
              <w:ind w:hanging="357"/>
              <w:rPr>
                <w:rFonts w:ascii="Times New Roman" w:hAnsi="Times New Roman"/>
                <w:sz w:val="20"/>
                <w:szCs w:val="20"/>
              </w:rPr>
            </w:pPr>
            <w:r w:rsidRPr="00DB7030">
              <w:rPr>
                <w:rFonts w:ascii="Times New Roman" w:hAnsi="Times New Roman"/>
                <w:sz w:val="20"/>
                <w:szCs w:val="20"/>
              </w:rPr>
              <w:t>PSSCH/PSCCH transmission(s) scheduled or configured by a gNB in SL Mode 1 resource allocation.</w:t>
            </w:r>
          </w:p>
          <w:p w14:paraId="6647B7B2" w14:textId="77777777" w:rsidR="0055323A" w:rsidRPr="00DB7030" w:rsidRDefault="0055323A" w:rsidP="00037777">
            <w:pPr>
              <w:pStyle w:val="Listenabsatz"/>
              <w:numPr>
                <w:ilvl w:val="1"/>
                <w:numId w:val="62"/>
              </w:numPr>
              <w:autoSpaceDE w:val="0"/>
              <w:autoSpaceDN w:val="0"/>
              <w:adjustRightInd w:val="0"/>
              <w:snapToGrid w:val="0"/>
              <w:spacing w:before="0" w:line="240" w:lineRule="auto"/>
              <w:ind w:hanging="357"/>
              <w:rPr>
                <w:rFonts w:ascii="Times New Roman" w:hAnsi="Times New Roman"/>
                <w:sz w:val="20"/>
                <w:szCs w:val="20"/>
              </w:rPr>
            </w:pPr>
            <w:r w:rsidRPr="00DB7030">
              <w:rPr>
                <w:rFonts w:ascii="Times New Roman" w:hAnsi="Times New Roman"/>
                <w:sz w:val="20"/>
                <w:szCs w:val="20"/>
              </w:rPr>
              <w:t>PSSCH/PSCCH transmission(s) from the UE in SL Mode 2 resource allocation.</w:t>
            </w:r>
          </w:p>
          <w:p w14:paraId="685F0F96" w14:textId="77777777" w:rsidR="0055323A" w:rsidRPr="00DB7030" w:rsidRDefault="0055323A" w:rsidP="00037777">
            <w:pPr>
              <w:pStyle w:val="Listenabsatz"/>
              <w:numPr>
                <w:ilvl w:val="1"/>
                <w:numId w:val="62"/>
              </w:numPr>
              <w:autoSpaceDE w:val="0"/>
              <w:autoSpaceDN w:val="0"/>
              <w:adjustRightInd w:val="0"/>
              <w:snapToGrid w:val="0"/>
              <w:spacing w:before="0" w:line="240" w:lineRule="auto"/>
              <w:ind w:hanging="357"/>
              <w:rPr>
                <w:rFonts w:ascii="Times New Roman" w:hAnsi="Times New Roman"/>
                <w:sz w:val="20"/>
                <w:szCs w:val="20"/>
              </w:rPr>
            </w:pPr>
            <w:r w:rsidRPr="00DB7030">
              <w:rPr>
                <w:rFonts w:ascii="Times New Roman" w:hAnsi="Times New Roman"/>
                <w:sz w:val="20"/>
                <w:szCs w:val="20"/>
              </w:rPr>
              <w:t>Other SL transmissions including S-SSB and PSFCH transmissions from a UE</w:t>
            </w:r>
          </w:p>
          <w:p w14:paraId="21E5EB39" w14:textId="77777777" w:rsidR="0055323A" w:rsidRPr="00DB7030" w:rsidRDefault="0055323A" w:rsidP="00037777">
            <w:pPr>
              <w:pStyle w:val="Listenabsatz"/>
              <w:numPr>
                <w:ilvl w:val="2"/>
                <w:numId w:val="62"/>
              </w:numPr>
              <w:autoSpaceDE w:val="0"/>
              <w:autoSpaceDN w:val="0"/>
              <w:adjustRightInd w:val="0"/>
              <w:snapToGrid w:val="0"/>
              <w:spacing w:before="0" w:line="240" w:lineRule="auto"/>
              <w:ind w:hanging="357"/>
              <w:rPr>
                <w:rFonts w:ascii="Times New Roman" w:hAnsi="Times New Roman"/>
                <w:sz w:val="20"/>
                <w:szCs w:val="20"/>
              </w:rPr>
            </w:pPr>
            <w:r w:rsidRPr="00DB7030">
              <w:rPr>
                <w:rFonts w:ascii="Times New Roman" w:hAnsi="Times New Roman"/>
                <w:sz w:val="20"/>
                <w:szCs w:val="20"/>
              </w:rPr>
              <w:t>FFS: how to set CAPC for S-SSB and PSFCH</w:t>
            </w:r>
          </w:p>
          <w:p w14:paraId="0C7DBB9B" w14:textId="77777777" w:rsidR="0055323A" w:rsidRPr="00DB7030" w:rsidRDefault="0055323A" w:rsidP="00037777">
            <w:pPr>
              <w:pStyle w:val="Listenabsatz"/>
              <w:numPr>
                <w:ilvl w:val="1"/>
                <w:numId w:val="62"/>
              </w:numPr>
              <w:autoSpaceDE w:val="0"/>
              <w:autoSpaceDN w:val="0"/>
              <w:adjustRightInd w:val="0"/>
              <w:snapToGrid w:val="0"/>
              <w:spacing w:before="0" w:line="240" w:lineRule="auto"/>
              <w:ind w:hanging="357"/>
              <w:rPr>
                <w:rFonts w:ascii="Times New Roman" w:hAnsi="Times New Roman"/>
                <w:sz w:val="20"/>
                <w:szCs w:val="20"/>
              </w:rPr>
            </w:pPr>
            <w:r w:rsidRPr="00DB7030">
              <w:rPr>
                <w:rFonts w:ascii="Times New Roman" w:hAnsi="Times New Roman"/>
                <w:sz w:val="20"/>
                <w:szCs w:val="20"/>
              </w:rPr>
              <w:t>Note: Type 1 can be used to initiate a COT</w:t>
            </w:r>
          </w:p>
          <w:p w14:paraId="4E92F13D" w14:textId="77777777" w:rsidR="0055323A" w:rsidRPr="00DB7030" w:rsidRDefault="0055323A" w:rsidP="00037777">
            <w:pPr>
              <w:pStyle w:val="Listenabsatz"/>
              <w:numPr>
                <w:ilvl w:val="0"/>
                <w:numId w:val="62"/>
              </w:numPr>
              <w:autoSpaceDE w:val="0"/>
              <w:autoSpaceDN w:val="0"/>
              <w:adjustRightInd w:val="0"/>
              <w:snapToGrid w:val="0"/>
              <w:spacing w:before="0" w:line="240" w:lineRule="auto"/>
              <w:ind w:leftChars="100" w:left="557" w:hanging="357"/>
              <w:rPr>
                <w:rFonts w:ascii="Times New Roman" w:hAnsi="Times New Roman"/>
                <w:sz w:val="20"/>
                <w:szCs w:val="20"/>
              </w:rPr>
            </w:pPr>
            <w:r w:rsidRPr="00DB7030">
              <w:rPr>
                <w:rFonts w:ascii="Times New Roman" w:hAnsi="Times New Roman"/>
                <w:sz w:val="20"/>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63D9962" w14:textId="77777777" w:rsidR="0055323A" w:rsidRPr="00DB7030" w:rsidRDefault="0055323A" w:rsidP="00037777">
            <w:pPr>
              <w:pStyle w:val="Listenabsatz"/>
              <w:numPr>
                <w:ilvl w:val="1"/>
                <w:numId w:val="62"/>
              </w:numPr>
              <w:autoSpaceDE w:val="0"/>
              <w:autoSpaceDN w:val="0"/>
              <w:adjustRightInd w:val="0"/>
              <w:snapToGrid w:val="0"/>
              <w:spacing w:before="0" w:line="240" w:lineRule="auto"/>
              <w:ind w:hanging="357"/>
              <w:rPr>
                <w:rFonts w:ascii="Times New Roman" w:hAnsi="Times New Roman"/>
                <w:sz w:val="20"/>
                <w:szCs w:val="20"/>
              </w:rPr>
            </w:pPr>
            <w:r w:rsidRPr="00DB7030">
              <w:rPr>
                <w:rFonts w:ascii="Times New Roman" w:hAnsi="Times New Roman"/>
                <w:sz w:val="20"/>
                <w:szCs w:val="20"/>
              </w:rPr>
              <w:t>Note: how to set CAPC for MAC CE multiplexed in PSSCH is up to RAN2</w:t>
            </w:r>
          </w:p>
          <w:p w14:paraId="343237D8" w14:textId="5FABB629" w:rsidR="0055323A" w:rsidRPr="004D6A76" w:rsidRDefault="0055323A" w:rsidP="0055323A">
            <w:pPr>
              <w:pStyle w:val="Listenabsatz"/>
              <w:numPr>
                <w:ilvl w:val="0"/>
                <w:numId w:val="62"/>
              </w:numPr>
              <w:autoSpaceDE w:val="0"/>
              <w:autoSpaceDN w:val="0"/>
              <w:adjustRightInd w:val="0"/>
              <w:snapToGrid w:val="0"/>
              <w:spacing w:before="0" w:line="240" w:lineRule="auto"/>
              <w:ind w:leftChars="100" w:left="557" w:hanging="357"/>
              <w:rPr>
                <w:rFonts w:ascii="Times New Roman" w:hAnsi="Times New Roman"/>
                <w:sz w:val="20"/>
                <w:szCs w:val="20"/>
              </w:rPr>
            </w:pPr>
            <w:r w:rsidRPr="00DB7030">
              <w:rPr>
                <w:rFonts w:ascii="Times New Roman" w:hAnsi="Times New Roman"/>
                <w:sz w:val="20"/>
                <w:szCs w:val="20"/>
              </w:rPr>
              <w:t xml:space="preserve">A UE shall not transmit on a channel for a Channel Occupancy Time that exceeds the maximum COT duration where the channel access procedures are performed based on a channel access priority class </w:t>
            </w:r>
            <w:r w:rsidRPr="00DB7030">
              <w:rPr>
                <w:rFonts w:ascii="Times New Roman" w:hAnsi="Times New Roman"/>
                <w:i/>
                <w:sz w:val="20"/>
                <w:szCs w:val="20"/>
              </w:rPr>
              <w:t>p</w:t>
            </w:r>
            <w:r w:rsidRPr="00DB7030">
              <w:rPr>
                <w:rFonts w:ascii="Times New Roman" w:hAnsi="Times New Roman"/>
                <w:sz w:val="20"/>
                <w:szCs w:val="20"/>
              </w:rPr>
              <w:t xml:space="preserve"> </w:t>
            </w:r>
            <w:r w:rsidRPr="004D6A76">
              <w:rPr>
                <w:rFonts w:ascii="Times New Roman" w:hAnsi="Times New Roman"/>
                <w:sz w:val="20"/>
                <w:szCs w:val="20"/>
              </w:rPr>
              <w:fldChar w:fldCharType="begin"/>
            </w:r>
            <w:r w:rsidRPr="00DB7030">
              <w:rPr>
                <w:rFonts w:ascii="Times New Roman" w:hAnsi="Times New Roman"/>
                <w:sz w:val="20"/>
                <w:szCs w:val="20"/>
              </w:rPr>
              <w:instrText xml:space="preserve"> QUOTE </w:instrText>
            </w:r>
            <w:r w:rsidR="00F44DCF">
              <w:rPr>
                <w:rFonts w:ascii="Times New Roman" w:hAnsi="Times New Roman"/>
                <w:noProof/>
                <w:sz w:val="20"/>
                <w:szCs w:val="20"/>
              </w:rPr>
              <w:pict w14:anchorId="068B4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26A28&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26A28&quot; wsp:rsidP=&quot;00B26A28&quot;&gt;&lt;m:oMathPara&gt;&lt;m:oMath&gt;&lt;m:r&gt;&lt;w:rPr&gt;&lt;w:rFonts w:ascii=&quot;Cambria Math&quot; w:h-ansi=&quot;Cambria Math&quot; w:cs=&quot;Calibri&quot;/&gt;&lt;wx:font wx:val=&quot;Cambria Math&quot;/&gt;&lt;w:i/&gt;&lt;w:color w:val=&quot;FF0000&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end"/>
            </w:r>
            <w:r w:rsidRPr="004D6A76">
              <w:rPr>
                <w:rFonts w:ascii="Times New Roman" w:hAnsi="Times New Roman"/>
                <w:sz w:val="20"/>
                <w:szCs w:val="20"/>
              </w:rPr>
              <w:t>associated with the UE transmissions, as given in CAPC table for SL.</w:t>
            </w:r>
          </w:p>
          <w:p w14:paraId="6D8A26E1" w14:textId="77777777" w:rsidR="0055323A" w:rsidRPr="004D6A76" w:rsidRDefault="0055323A" w:rsidP="0055323A">
            <w:pPr>
              <w:spacing w:before="0" w:after="0" w:line="240" w:lineRule="auto"/>
              <w:rPr>
                <w:lang w:val="en-US" w:eastAsia="x-none"/>
              </w:rPr>
            </w:pPr>
          </w:p>
          <w:p w14:paraId="20AE2454" w14:textId="04312CA3" w:rsidR="0055323A" w:rsidRPr="004D6A76" w:rsidRDefault="0055323A" w:rsidP="00037777">
            <w:pPr>
              <w:spacing w:before="0" w:after="0" w:line="240" w:lineRule="auto"/>
              <w:rPr>
                <w:lang w:val="en-US" w:eastAsia="x-none"/>
              </w:rPr>
            </w:pPr>
            <w:r w:rsidRPr="004D6A76">
              <w:rPr>
                <w:lang w:val="en-US" w:eastAsia="x-none"/>
              </w:rPr>
              <w:t>On the support of MCSt operation in SL-U, following options are to be further studied and one or more of the following options will be selected in future meetings.</w:t>
            </w:r>
          </w:p>
          <w:p w14:paraId="53B47272" w14:textId="77777777" w:rsidR="0055323A" w:rsidRPr="004D6A76" w:rsidRDefault="0055323A" w:rsidP="00037777">
            <w:pPr>
              <w:pStyle w:val="Listenabsatz"/>
              <w:numPr>
                <w:ilvl w:val="0"/>
                <w:numId w:val="62"/>
              </w:numPr>
              <w:autoSpaceDE w:val="0"/>
              <w:autoSpaceDN w:val="0"/>
              <w:adjustRightInd w:val="0"/>
              <w:snapToGrid w:val="0"/>
              <w:spacing w:before="0" w:line="240" w:lineRule="auto"/>
              <w:ind w:leftChars="100" w:left="560"/>
              <w:rPr>
                <w:rFonts w:ascii="Times New Roman" w:hAnsi="Times New Roman"/>
                <w:sz w:val="20"/>
                <w:szCs w:val="20"/>
              </w:rPr>
            </w:pPr>
            <w:r w:rsidRPr="004D6A76">
              <w:rPr>
                <w:rFonts w:ascii="Times New Roman" w:hAnsi="Times New Roman"/>
                <w:sz w:val="20"/>
                <w:szCs w:val="20"/>
              </w:rPr>
              <w:t>When L1 is triggered for reporting a subset of candidate resources for MCSt,</w:t>
            </w:r>
          </w:p>
          <w:p w14:paraId="4C9767A4"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Option 1: Only one set of parameters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6"/>
                <w:sz w:val="20"/>
                <w:szCs w:val="20"/>
              </w:rPr>
              <w:pict w14:anchorId="3DFE9B93">
                <v:shape id="_x0000_i1114"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57B89&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257B89&quot; wsp:rsidP=&quot;00257B89&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6"/>
                <w:sz w:val="20"/>
                <w:szCs w:val="20"/>
              </w:rPr>
              <w:pict w14:anchorId="784C8771">
                <v:shape id="_x0000_i1113"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57B89&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257B89&quot; wsp:rsidP=&quot;00257B89&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xml:space="preserve">, remaining PDB,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6"/>
                <w:sz w:val="20"/>
                <w:szCs w:val="20"/>
              </w:rPr>
              <w:pict w14:anchorId="5FCA331B">
                <v:shape id="_x0000_i1112"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2ADD&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6A2ADD&quot; wsp:rsidP=&quot;006A2ADD&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6"/>
                <w:sz w:val="20"/>
                <w:szCs w:val="20"/>
              </w:rPr>
              <w:pict w14:anchorId="307BBADA">
                <v:shape id="_x0000_i1111"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2ADD&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6A2ADD&quot; wsp:rsidP=&quot;006A2ADD&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xml:space="preserve"> and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8"/>
                <w:sz w:val="20"/>
                <w:szCs w:val="20"/>
              </w:rPr>
              <w:pict w14:anchorId="4C970E41">
                <v:shape id="_x0000_i1110"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7771C&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E7771C&quot; wsp:rsidP=&quot;00E7771C&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8"/>
                <w:sz w:val="20"/>
                <w:szCs w:val="20"/>
              </w:rPr>
              <w:pict w14:anchorId="6263905F">
                <v:shape id="_x0000_i1109"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7771C&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E7771C&quot; wsp:rsidP=&quot;00E7771C&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is provided for the resource selection procedure in L1</w:t>
            </w:r>
          </w:p>
          <w:p w14:paraId="676FCB74" w14:textId="77777777" w:rsidR="0055323A" w:rsidRPr="004D6A76" w:rsidRDefault="0055323A" w:rsidP="00037777">
            <w:pPr>
              <w:pStyle w:val="Listenabsatz"/>
              <w:numPr>
                <w:ilvl w:val="2"/>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Note, this is applicable for transmission of a single TB and multiple TBs</w:t>
            </w:r>
          </w:p>
          <w:p w14:paraId="46DD08EB" w14:textId="77777777" w:rsidR="0055323A" w:rsidRPr="004D6A76" w:rsidRDefault="0055323A" w:rsidP="00037777">
            <w:pPr>
              <w:pStyle w:val="Listenabsatz"/>
              <w:numPr>
                <w:ilvl w:val="2"/>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FFS: whether this is the same or different than Rel-16</w:t>
            </w:r>
          </w:p>
          <w:p w14:paraId="28ABE8CD"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Option 2: one or multiple sets of parameters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6"/>
                <w:sz w:val="20"/>
                <w:szCs w:val="20"/>
              </w:rPr>
              <w:pict w14:anchorId="1BF65DC6">
                <v:shape id="_x0000_i1108"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2F8C&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F2F8C&quot; wsp:rsidP=&quot;00BF2F8C&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6"/>
                <w:sz w:val="20"/>
                <w:szCs w:val="20"/>
              </w:rPr>
              <w:pict w14:anchorId="21F3A7FB">
                <v:shape id="_x0000_i1107"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2F8C&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F2F8C&quot; wsp:rsidP=&quot;00BF2F8C&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xml:space="preserve">, remaining PDB,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6"/>
                <w:sz w:val="20"/>
                <w:szCs w:val="20"/>
              </w:rPr>
              <w:pict w14:anchorId="0CDF49B8">
                <v:shape id="_x0000_i1106"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1768&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761768&quot; wsp:rsidP=&quot;00761768&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6"/>
                <w:sz w:val="20"/>
                <w:szCs w:val="20"/>
              </w:rPr>
              <w:pict w14:anchorId="1DCA6F45">
                <v:shape id="_x0000_i1105"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1768&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761768&quot; wsp:rsidP=&quot;00761768&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xml:space="preserve"> and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8"/>
                <w:sz w:val="20"/>
                <w:szCs w:val="20"/>
              </w:rPr>
              <w:pict w14:anchorId="0190A8B5">
                <v:shape id="_x0000_i1104"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3F0B&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DB3F0B&quot; wsp:rsidP=&quot;00DB3F0B&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8"/>
                <w:sz w:val="20"/>
                <w:szCs w:val="20"/>
              </w:rPr>
              <w:pict w14:anchorId="5296C67F">
                <v:shape id="_x0000_i1103" type="#_x0000_t75" alt="" style="width:32.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3F0B&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DB3F0B&quot; wsp:rsidP=&quot;00DB3F0B&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are provided for the resource selection procedure in L1</w:t>
            </w:r>
          </w:p>
          <w:p w14:paraId="660EDA9C"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FFS: any further information needs to be provided to L1 for MCSt</w:t>
            </w:r>
          </w:p>
          <w:p w14:paraId="62E58037" w14:textId="77777777" w:rsidR="0055323A" w:rsidRPr="004D6A76" w:rsidRDefault="0055323A" w:rsidP="00037777">
            <w:pPr>
              <w:pStyle w:val="Listenabsatz"/>
              <w:numPr>
                <w:ilvl w:val="0"/>
                <w:numId w:val="62"/>
              </w:numPr>
              <w:autoSpaceDE w:val="0"/>
              <w:autoSpaceDN w:val="0"/>
              <w:adjustRightInd w:val="0"/>
              <w:snapToGrid w:val="0"/>
              <w:spacing w:before="0" w:line="240" w:lineRule="auto"/>
              <w:ind w:leftChars="100" w:left="560"/>
              <w:rPr>
                <w:rFonts w:ascii="Times New Roman" w:hAnsi="Times New Roman"/>
                <w:sz w:val="20"/>
                <w:szCs w:val="20"/>
              </w:rPr>
            </w:pPr>
            <w:r w:rsidRPr="004D6A76">
              <w:rPr>
                <w:rFonts w:ascii="Times New Roman" w:hAnsi="Times New Roman"/>
                <w:sz w:val="20"/>
                <w:szCs w:val="20"/>
              </w:rPr>
              <w:t>When L1 reports a subset of candidate resources for MCSt,</w:t>
            </w:r>
          </w:p>
          <w:p w14:paraId="1974AD40"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 xml:space="preserve">Option A: L1 reports candidate multi-slot resources in </w:t>
            </w:r>
            <w:r w:rsidRPr="004D6A76">
              <w:rPr>
                <w:rFonts w:ascii="Times New Roman" w:hAnsi="Times New Roman"/>
                <w:i/>
                <w:iCs/>
                <w:sz w:val="20"/>
                <w:szCs w:val="20"/>
              </w:rPr>
              <w:t>S</w:t>
            </w:r>
            <w:r w:rsidRPr="004D6A76">
              <w:rPr>
                <w:rFonts w:ascii="Times New Roman" w:hAnsi="Times New Roman"/>
                <w:i/>
                <w:iCs/>
                <w:sz w:val="20"/>
                <w:szCs w:val="20"/>
                <w:vertAlign w:val="subscript"/>
              </w:rPr>
              <w:t>A</w:t>
            </w:r>
            <w:r w:rsidRPr="004D6A76">
              <w:rPr>
                <w:rFonts w:ascii="Times New Roman" w:hAnsi="Times New Roman"/>
                <w:sz w:val="20"/>
                <w:szCs w:val="20"/>
              </w:rPr>
              <w:t xml:space="preserve"> where a candidate multi-slot resource consists of a set of single-slot resources that are consecutive in time</w:t>
            </w:r>
          </w:p>
          <w:p w14:paraId="2C273FFA" w14:textId="77777777" w:rsidR="0055323A" w:rsidRPr="004D6A76" w:rsidRDefault="0055323A" w:rsidP="00037777">
            <w:pPr>
              <w:pStyle w:val="Listenabsatz"/>
              <w:numPr>
                <w:ilvl w:val="2"/>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 xml:space="preserve">FFS whether the set of single-slot resources within a candidate multi-slot resource can have different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6"/>
                <w:sz w:val="20"/>
                <w:szCs w:val="20"/>
              </w:rPr>
              <w:pict w14:anchorId="77C64CF7">
                <v:shape id="_x0000_i1102"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6"/>
                <w:sz w:val="20"/>
                <w:szCs w:val="20"/>
              </w:rPr>
              <w:pict w14:anchorId="7FDAE482">
                <v:shape id="_x0000_i1101"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xml:space="preserve"> sizes</w:t>
            </w:r>
          </w:p>
          <w:p w14:paraId="78CE177C"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Option B: L1 reports candidate single-slot resources in (</w:t>
            </w:r>
            <w:r w:rsidRPr="004D6A76">
              <w:rPr>
                <w:rFonts w:ascii="Times New Roman" w:hAnsi="Times New Roman"/>
                <w:i/>
                <w:iCs/>
                <w:sz w:val="20"/>
                <w:szCs w:val="20"/>
              </w:rPr>
              <w:t>S</w:t>
            </w:r>
            <w:r w:rsidRPr="004D6A76">
              <w:rPr>
                <w:rFonts w:ascii="Times New Roman" w:hAnsi="Times New Roman"/>
                <w:i/>
                <w:iCs/>
                <w:sz w:val="20"/>
                <w:szCs w:val="20"/>
                <w:vertAlign w:val="subscript"/>
              </w:rPr>
              <w:t>A</w:t>
            </w:r>
            <w:r w:rsidRPr="004D6A76">
              <w:rPr>
                <w:rFonts w:ascii="Times New Roman" w:hAnsi="Times New Roman"/>
                <w:sz w:val="20"/>
                <w:szCs w:val="20"/>
              </w:rPr>
              <w:t>) as in Rel-16</w:t>
            </w:r>
          </w:p>
          <w:p w14:paraId="1567DCB2" w14:textId="77777777" w:rsidR="0055323A" w:rsidRPr="004D6A76" w:rsidRDefault="0055323A" w:rsidP="00037777">
            <w:pPr>
              <w:pStyle w:val="Listenabsatz"/>
              <w:numPr>
                <w:ilvl w:val="2"/>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It is up to the higher (MAC) layer to select a set of single-slot resources that are consecutive in logical slots</w:t>
            </w:r>
          </w:p>
          <w:p w14:paraId="4C8A5AD3"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 xml:space="preserve">Option C: L1 reports consecutive single-slot candidate resources in </w:t>
            </w:r>
            <w:r w:rsidRPr="004D6A76">
              <w:rPr>
                <w:rFonts w:ascii="Times New Roman" w:hAnsi="Times New Roman"/>
                <w:i/>
                <w:iCs/>
                <w:sz w:val="20"/>
                <w:szCs w:val="20"/>
              </w:rPr>
              <w:t>S</w:t>
            </w:r>
            <w:r w:rsidRPr="004D6A76">
              <w:rPr>
                <w:rFonts w:ascii="Times New Roman" w:hAnsi="Times New Roman"/>
                <w:i/>
                <w:iCs/>
                <w:sz w:val="20"/>
                <w:szCs w:val="20"/>
                <w:vertAlign w:val="subscript"/>
              </w:rPr>
              <w:t>A</w:t>
            </w:r>
          </w:p>
          <w:p w14:paraId="72CB3966" w14:textId="77777777" w:rsidR="0055323A" w:rsidRPr="004D6A76" w:rsidRDefault="0055323A" w:rsidP="00037777">
            <w:pPr>
              <w:pStyle w:val="Listenabsatz"/>
              <w:numPr>
                <w:ilvl w:val="2"/>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 xml:space="preserve">FFS whether the consecutive single-slot candidate resources can have different </w:t>
            </w:r>
            <w:r w:rsidRPr="004D6A76">
              <w:rPr>
                <w:rFonts w:ascii="Times New Roman" w:hAnsi="Times New Roman"/>
                <w:sz w:val="20"/>
                <w:szCs w:val="20"/>
              </w:rPr>
              <w:fldChar w:fldCharType="begin"/>
            </w:r>
            <w:r w:rsidRPr="004D6A76">
              <w:rPr>
                <w:rFonts w:ascii="Times New Roman" w:hAnsi="Times New Roman"/>
                <w:sz w:val="20"/>
                <w:szCs w:val="20"/>
              </w:rPr>
              <w:instrText xml:space="preserve"> QUOTE </w:instrText>
            </w:r>
            <w:r w:rsidR="00F44DCF">
              <w:rPr>
                <w:rFonts w:ascii="Times New Roman" w:hAnsi="Times New Roman"/>
                <w:noProof/>
                <w:position w:val="-6"/>
                <w:sz w:val="20"/>
                <w:szCs w:val="20"/>
              </w:rPr>
              <w:pict w14:anchorId="4E55BC43">
                <v:shape id="_x0000_i1100"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instrText xml:space="preserve"> </w:instrText>
            </w:r>
            <w:r w:rsidRPr="004D6A76">
              <w:rPr>
                <w:rFonts w:ascii="Times New Roman" w:hAnsi="Times New Roman"/>
                <w:sz w:val="20"/>
                <w:szCs w:val="20"/>
              </w:rPr>
              <w:fldChar w:fldCharType="separate"/>
            </w:r>
            <w:r w:rsidR="00F44DCF">
              <w:rPr>
                <w:rFonts w:ascii="Times New Roman" w:hAnsi="Times New Roman"/>
                <w:noProof/>
                <w:position w:val="-6"/>
                <w:sz w:val="20"/>
                <w:szCs w:val="20"/>
              </w:rPr>
              <w:pict w14:anchorId="359CAEEF">
                <v:shape id="_x0000_i1099"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D6A76">
              <w:rPr>
                <w:rFonts w:ascii="Times New Roman" w:hAnsi="Times New Roman"/>
                <w:sz w:val="20"/>
                <w:szCs w:val="20"/>
              </w:rPr>
              <w:fldChar w:fldCharType="end"/>
            </w:r>
            <w:r w:rsidRPr="004D6A76">
              <w:rPr>
                <w:rFonts w:ascii="Times New Roman" w:hAnsi="Times New Roman"/>
                <w:sz w:val="20"/>
                <w:szCs w:val="20"/>
              </w:rPr>
              <w:t xml:space="preserve"> sizes</w:t>
            </w:r>
          </w:p>
          <w:p w14:paraId="7965FBB5"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FFS: any further information needs to be reported to MAC layer, provided to L1 or utilized for MCSt</w:t>
            </w:r>
          </w:p>
          <w:p w14:paraId="5876401F" w14:textId="77777777" w:rsidR="0055323A" w:rsidRPr="004D6A76" w:rsidRDefault="0055323A" w:rsidP="00037777">
            <w:pPr>
              <w:pStyle w:val="Listenabsatz"/>
              <w:numPr>
                <w:ilvl w:val="1"/>
                <w:numId w:val="62"/>
              </w:numPr>
              <w:autoSpaceDE w:val="0"/>
              <w:autoSpaceDN w:val="0"/>
              <w:adjustRightInd w:val="0"/>
              <w:snapToGrid w:val="0"/>
              <w:spacing w:before="0" w:line="240" w:lineRule="auto"/>
              <w:rPr>
                <w:rFonts w:ascii="Times New Roman" w:hAnsi="Times New Roman"/>
                <w:sz w:val="20"/>
                <w:szCs w:val="20"/>
              </w:rPr>
            </w:pPr>
            <w:r w:rsidRPr="004D6A76">
              <w:rPr>
                <w:rFonts w:ascii="Times New Roman" w:hAnsi="Times New Roman"/>
                <w:sz w:val="20"/>
                <w:szCs w:val="20"/>
              </w:rPr>
              <w:t>FFS: whether/how to consider the additional LBT time in SL resource allocation</w:t>
            </w:r>
          </w:p>
          <w:p w14:paraId="6819A38B" w14:textId="1E1C2011" w:rsidR="0055323A" w:rsidRPr="004D6A76" w:rsidRDefault="0055323A" w:rsidP="0055323A">
            <w:pPr>
              <w:overflowPunct/>
              <w:autoSpaceDE/>
              <w:autoSpaceDN/>
              <w:adjustRightInd/>
              <w:spacing w:before="0" w:after="0" w:line="240" w:lineRule="auto"/>
              <w:textAlignment w:val="auto"/>
              <w:rPr>
                <w:rFonts w:eastAsia="Times New Roman"/>
                <w:color w:val="000000"/>
              </w:rPr>
            </w:pPr>
          </w:p>
          <w:p w14:paraId="76AB2DED" w14:textId="77777777" w:rsidR="0055323A" w:rsidRPr="004D6A76" w:rsidRDefault="0055323A" w:rsidP="00037777">
            <w:pPr>
              <w:spacing w:before="0" w:after="0" w:line="240" w:lineRule="auto"/>
              <w:rPr>
                <w:lang w:val="en-US" w:eastAsia="x-none"/>
              </w:rPr>
            </w:pPr>
            <w:r w:rsidRPr="004D6A76">
              <w:rPr>
                <w:lang w:val="en-US" w:eastAsia="x-none"/>
              </w:rPr>
              <w:t>For dynamic channel access mode with multi-channel case in SL-U, NR-U UL channel access procedure is considered as baseline for transmission on multiple channels</w:t>
            </w:r>
          </w:p>
          <w:p w14:paraId="200DD270" w14:textId="77777777" w:rsidR="0055323A" w:rsidRPr="004D6A76" w:rsidRDefault="0055323A" w:rsidP="00037777">
            <w:pPr>
              <w:pStyle w:val="Listenabsatz"/>
              <w:numPr>
                <w:ilvl w:val="0"/>
                <w:numId w:val="62"/>
              </w:numPr>
              <w:autoSpaceDE w:val="0"/>
              <w:autoSpaceDN w:val="0"/>
              <w:adjustRightInd w:val="0"/>
              <w:snapToGrid w:val="0"/>
              <w:spacing w:before="0" w:line="240" w:lineRule="auto"/>
              <w:ind w:leftChars="100" w:left="560"/>
              <w:rPr>
                <w:rFonts w:ascii="Times New Roman" w:hAnsi="Times New Roman"/>
                <w:sz w:val="20"/>
                <w:szCs w:val="20"/>
              </w:rPr>
            </w:pPr>
            <w:r w:rsidRPr="004D6A76">
              <w:rPr>
                <w:rFonts w:ascii="Times New Roman" w:hAnsi="Times New Roman"/>
                <w:sz w:val="20"/>
                <w:szCs w:val="20"/>
              </w:rPr>
              <w:lastRenderedPageBreak/>
              <w:t>FFS: whether transmission of PSFCH and/or S-SSB on a subset of RB sets is supported (using the NR-U DL channel access procedure as baseline)</w:t>
            </w:r>
          </w:p>
          <w:p w14:paraId="4D4ED78C" w14:textId="77777777" w:rsidR="0055323A" w:rsidRPr="004D6A76" w:rsidRDefault="0055323A" w:rsidP="00037777">
            <w:pPr>
              <w:pStyle w:val="Listenabsatz"/>
              <w:numPr>
                <w:ilvl w:val="0"/>
                <w:numId w:val="62"/>
              </w:numPr>
              <w:autoSpaceDE w:val="0"/>
              <w:autoSpaceDN w:val="0"/>
              <w:adjustRightInd w:val="0"/>
              <w:snapToGrid w:val="0"/>
              <w:spacing w:before="0" w:line="240" w:lineRule="auto"/>
              <w:ind w:leftChars="100" w:left="560"/>
              <w:rPr>
                <w:rFonts w:ascii="Times New Roman" w:hAnsi="Times New Roman"/>
                <w:sz w:val="20"/>
                <w:szCs w:val="20"/>
              </w:rPr>
            </w:pPr>
            <w:r w:rsidRPr="004D6A76">
              <w:rPr>
                <w:rFonts w:ascii="Times New Roman" w:hAnsi="Times New Roman"/>
                <w:sz w:val="20"/>
                <w:szCs w:val="20"/>
              </w:rPr>
              <w:t>FFS any necessary enhancement and modification for the SL-U operation</w:t>
            </w:r>
          </w:p>
          <w:p w14:paraId="3806FD19" w14:textId="72E3539B" w:rsidR="0055323A" w:rsidRPr="004D6A76" w:rsidRDefault="0055323A" w:rsidP="0055323A">
            <w:pPr>
              <w:overflowPunct/>
              <w:autoSpaceDE/>
              <w:autoSpaceDN/>
              <w:adjustRightInd/>
              <w:spacing w:before="0" w:after="0" w:line="240" w:lineRule="auto"/>
              <w:textAlignment w:val="auto"/>
              <w:rPr>
                <w:rFonts w:eastAsia="Times New Roman"/>
                <w:color w:val="000000"/>
                <w:lang w:val="en-US"/>
              </w:rPr>
            </w:pPr>
          </w:p>
          <w:p w14:paraId="5EC16BCB" w14:textId="77777777" w:rsidR="0055323A" w:rsidRPr="004D6A76" w:rsidRDefault="0055323A" w:rsidP="00037777">
            <w:pPr>
              <w:pStyle w:val="Listenabsatz"/>
              <w:autoSpaceDE w:val="0"/>
              <w:autoSpaceDN w:val="0"/>
              <w:spacing w:before="0" w:line="240" w:lineRule="auto"/>
              <w:ind w:left="0"/>
              <w:rPr>
                <w:rFonts w:ascii="Times New Roman" w:hAnsi="Times New Roman"/>
                <w:sz w:val="20"/>
                <w:szCs w:val="20"/>
              </w:rPr>
            </w:pPr>
            <w:r w:rsidRPr="004D6A76">
              <w:rPr>
                <w:rFonts w:ascii="Times New Roman" w:hAnsi="Times New Roman"/>
                <w:sz w:val="20"/>
                <w:szCs w:val="20"/>
              </w:rPr>
              <w:t xml:space="preserve">In Type 1 SL channel access procedure, the following table is adopted for channel access priority class (CAPC) for SL. </w:t>
            </w:r>
          </w:p>
          <w:p w14:paraId="3D512BDB" w14:textId="77777777" w:rsidR="0055323A" w:rsidRPr="004D6A76" w:rsidRDefault="0055323A" w:rsidP="00037777">
            <w:pPr>
              <w:pStyle w:val="Listenabsatz"/>
              <w:numPr>
                <w:ilvl w:val="0"/>
                <w:numId w:val="62"/>
              </w:numPr>
              <w:autoSpaceDE w:val="0"/>
              <w:autoSpaceDN w:val="0"/>
              <w:adjustRightInd w:val="0"/>
              <w:snapToGrid w:val="0"/>
              <w:spacing w:before="0" w:line="240" w:lineRule="auto"/>
              <w:ind w:leftChars="100" w:left="560"/>
              <w:rPr>
                <w:rFonts w:ascii="Times New Roman" w:hAnsi="Times New Roman"/>
                <w:sz w:val="20"/>
                <w:szCs w:val="20"/>
              </w:rPr>
            </w:pPr>
            <w:r w:rsidRPr="004D6A76">
              <w:rPr>
                <w:rFonts w:ascii="Times New Roman" w:hAnsi="Times New Roman"/>
                <w:sz w:val="20"/>
                <w:szCs w:val="20"/>
                <w:lang w:val="en-AU"/>
              </w:rPr>
              <w:t>FFS: the applicability and usage of NOTE1 in the table</w:t>
            </w:r>
          </w:p>
          <w:p w14:paraId="6E0C339E" w14:textId="5E3AE73A" w:rsidR="0055323A" w:rsidRPr="004D6A76" w:rsidRDefault="0055323A" w:rsidP="00037777">
            <w:pPr>
              <w:pStyle w:val="Listenabsatz"/>
              <w:numPr>
                <w:ilvl w:val="0"/>
                <w:numId w:val="62"/>
              </w:numPr>
              <w:autoSpaceDE w:val="0"/>
              <w:autoSpaceDN w:val="0"/>
              <w:adjustRightInd w:val="0"/>
              <w:snapToGrid w:val="0"/>
              <w:spacing w:before="0" w:after="120" w:line="240" w:lineRule="auto"/>
              <w:ind w:leftChars="100" w:left="557" w:hanging="357"/>
              <w:rPr>
                <w:rFonts w:ascii="Times New Roman" w:hAnsi="Times New Roman"/>
                <w:sz w:val="20"/>
                <w:szCs w:val="20"/>
              </w:rPr>
            </w:pPr>
            <w:r w:rsidRPr="004D6A76">
              <w:rPr>
                <w:rFonts w:ascii="Times New Roman" w:hAnsi="Times New Roman"/>
                <w:sz w:val="20"/>
                <w:szCs w:val="20"/>
                <w:lang w:val="en-AU"/>
              </w:rPr>
              <w:t xml:space="preserve">FFS: whether </w:t>
            </w:r>
            <w:r w:rsidRPr="004D6A76">
              <w:rPr>
                <w:rFonts w:ascii="Times New Roman" w:hAnsi="Times New Roman"/>
                <w:b/>
                <w:bCs/>
                <w:i/>
                <w:iCs/>
                <w:sz w:val="20"/>
                <w:szCs w:val="20"/>
              </w:rPr>
              <w:t>mp</w:t>
            </w:r>
            <w:r w:rsidRPr="004D6A76">
              <w:rPr>
                <w:rFonts w:ascii="Times New Roman" w:hAnsi="Times New Roman"/>
                <w:i/>
                <w:iCs/>
                <w:sz w:val="20"/>
                <w:szCs w:val="20"/>
              </w:rPr>
              <w:t>=1</w:t>
            </w:r>
            <w:r w:rsidRPr="004D6A76">
              <w:rPr>
                <w:rFonts w:ascii="Times New Roman" w:hAnsi="Times New Roman"/>
                <w:sz w:val="20"/>
                <w:szCs w:val="20"/>
                <w:lang w:val="en-AU"/>
              </w:rPr>
              <w:t xml:space="preserve"> can be used with </w:t>
            </w:r>
            <w:r w:rsidRPr="004D6A76">
              <w:rPr>
                <w:rFonts w:ascii="Times New Roman" w:hAnsi="Times New Roman"/>
                <w:b/>
                <w:bCs/>
                <w:i/>
                <w:iCs/>
                <w:sz w:val="20"/>
                <w:szCs w:val="20"/>
              </w:rPr>
              <w:t>p=1</w:t>
            </w:r>
            <w:r w:rsidRPr="004D6A76">
              <w:rPr>
                <w:rFonts w:ascii="Times New Roman" w:hAnsi="Times New Roman"/>
                <w:sz w:val="20"/>
                <w:szCs w:val="20"/>
                <w:lang w:val="en-AU"/>
              </w:rPr>
              <w:t>, and applicable cases</w:t>
            </w:r>
          </w:p>
          <w:tbl>
            <w:tblPr>
              <w:tblW w:w="0" w:type="auto"/>
              <w:jc w:val="center"/>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55323A" w:rsidRPr="004D6A76" w14:paraId="2316EEF7" w14:textId="77777777" w:rsidTr="0003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525240A" w14:textId="77777777" w:rsidR="0055323A" w:rsidRPr="004D6A76" w:rsidRDefault="0055323A" w:rsidP="0055323A">
                  <w:pPr>
                    <w:pStyle w:val="TAH"/>
                    <w:rPr>
                      <w:rFonts w:ascii="Times New Roman" w:hAnsi="Times New Roman"/>
                      <w:sz w:val="20"/>
                    </w:rPr>
                  </w:pPr>
                  <w:r w:rsidRPr="004D6A76">
                    <w:rPr>
                      <w:rFonts w:ascii="Times New Roman" w:hAnsi="Times New Roman"/>
                      <w:color w:val="000000"/>
                      <w:sz w:val="20"/>
                    </w:rPr>
                    <w:t>Channel Access Priority Class (</w:t>
                  </w:r>
                  <w:r w:rsidRPr="004D6A76">
                    <w:rPr>
                      <w:rFonts w:ascii="Times New Roman" w:hAnsi="Times New Roman"/>
                      <w:i/>
                      <w:iCs/>
                      <w:color w:val="000000"/>
                      <w:sz w:val="20"/>
                    </w:rPr>
                    <w:t>p</w:t>
                  </w:r>
                  <w:r w:rsidRPr="004D6A76">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CE48659" w14:textId="77777777" w:rsidR="0055323A" w:rsidRPr="004D6A76" w:rsidRDefault="0055323A" w:rsidP="0055323A">
                  <w:pPr>
                    <w:pStyle w:val="TAH"/>
                    <w:rPr>
                      <w:rFonts w:ascii="Times New Roman" w:hAnsi="Times New Roman"/>
                      <w:sz w:val="20"/>
                    </w:rPr>
                  </w:pPr>
                  <w:r w:rsidRPr="004D6A76">
                    <w:rPr>
                      <w:rFonts w:ascii="Times New Roman" w:hAnsi="Times New Roman"/>
                      <w:i/>
                      <w:iCs/>
                      <w:color w:val="000000"/>
                      <w:sz w:val="20"/>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02E1B1" w14:textId="77777777" w:rsidR="0055323A" w:rsidRPr="004D6A76" w:rsidRDefault="0055323A" w:rsidP="0055323A">
                  <w:pPr>
                    <w:pStyle w:val="TAH"/>
                    <w:rPr>
                      <w:rFonts w:ascii="Times New Roman" w:hAnsi="Times New Roman"/>
                      <w:sz w:val="20"/>
                    </w:rPr>
                  </w:pPr>
                  <w:r w:rsidRPr="004D6A76">
                    <w:rPr>
                      <w:rFonts w:ascii="Times New Roman" w:hAnsi="Times New Roman"/>
                      <w:i/>
                      <w:iCs/>
                      <w:color w:val="000000"/>
                      <w:sz w:val="20"/>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992993" w14:textId="77777777" w:rsidR="0055323A" w:rsidRPr="004D6A76" w:rsidRDefault="0055323A" w:rsidP="0055323A">
                  <w:pPr>
                    <w:pStyle w:val="TAH"/>
                    <w:rPr>
                      <w:rFonts w:ascii="Times New Roman" w:hAnsi="Times New Roman"/>
                      <w:sz w:val="20"/>
                    </w:rPr>
                  </w:pPr>
                  <w:r w:rsidRPr="004D6A76">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DCEA48" w14:textId="77777777" w:rsidR="0055323A" w:rsidRPr="004D6A76" w:rsidRDefault="0055323A" w:rsidP="0055323A">
                  <w:pPr>
                    <w:pStyle w:val="TAH"/>
                    <w:rPr>
                      <w:rFonts w:ascii="Times New Roman" w:hAnsi="Times New Roman"/>
                      <w:sz w:val="20"/>
                    </w:rPr>
                  </w:pPr>
                  <w:r w:rsidRPr="004D6A76">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B14ABFD" w14:textId="77777777" w:rsidR="0055323A" w:rsidRPr="004D6A76" w:rsidRDefault="0055323A" w:rsidP="0055323A">
                  <w:pPr>
                    <w:pStyle w:val="TAH"/>
                    <w:rPr>
                      <w:rFonts w:ascii="Times New Roman" w:hAnsi="Times New Roman"/>
                      <w:sz w:val="20"/>
                    </w:rPr>
                  </w:pPr>
                  <w:r w:rsidRPr="004D6A76">
                    <w:rPr>
                      <w:rFonts w:ascii="Times New Roman" w:hAnsi="Times New Roman"/>
                      <w:color w:val="000000"/>
                      <w:sz w:val="20"/>
                    </w:rPr>
                    <w:t xml:space="preserve">allowed </w:t>
                  </w:r>
                  <w:r w:rsidRPr="004D6A76">
                    <w:rPr>
                      <w:rFonts w:ascii="Times New Roman" w:hAnsi="Times New Roman"/>
                      <w:i/>
                      <w:iCs/>
                      <w:color w:val="000000"/>
                      <w:sz w:val="20"/>
                    </w:rPr>
                    <w:t>CWp</w:t>
                  </w:r>
                  <w:r w:rsidRPr="004D6A76">
                    <w:rPr>
                      <w:rFonts w:ascii="Times New Roman" w:hAnsi="Times New Roman"/>
                      <w:color w:val="000000"/>
                      <w:sz w:val="20"/>
                    </w:rPr>
                    <w:t xml:space="preserve"> sizes</w:t>
                  </w:r>
                </w:p>
              </w:tc>
            </w:tr>
            <w:tr w:rsidR="0055323A" w:rsidRPr="004D6A76" w14:paraId="39173191" w14:textId="77777777" w:rsidTr="0003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A3C58"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9C1CD"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CBA66"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7CEAB"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05A61"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7F036"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{3,7}</w:t>
                  </w:r>
                </w:p>
              </w:tc>
            </w:tr>
            <w:tr w:rsidR="0055323A" w:rsidRPr="004D6A76" w14:paraId="2DD6216B" w14:textId="77777777" w:rsidTr="0003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55B5F"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F213B"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AA67B"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1928C"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00B34"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ABDF5"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{7,15}</w:t>
                  </w:r>
                </w:p>
              </w:tc>
            </w:tr>
            <w:tr w:rsidR="0055323A" w:rsidRPr="004D6A76" w14:paraId="2CFEFF9A" w14:textId="77777777" w:rsidTr="0003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CCF4E"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9971C"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6FAB8"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D2DE6"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6AE38"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64FC6"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{15,31,63,127,255,511,1023}</w:t>
                  </w:r>
                </w:p>
              </w:tc>
            </w:tr>
            <w:tr w:rsidR="0055323A" w:rsidRPr="004D6A76" w14:paraId="57D43841" w14:textId="77777777" w:rsidTr="0003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071EA"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F0CFB"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1AD09"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8006B"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4F405"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23412" w14:textId="77777777" w:rsidR="0055323A" w:rsidRPr="004D6A76" w:rsidRDefault="0055323A" w:rsidP="0055323A">
                  <w:pPr>
                    <w:pStyle w:val="TAC"/>
                    <w:rPr>
                      <w:rFonts w:ascii="Times New Roman" w:hAnsi="Times New Roman"/>
                      <w:sz w:val="20"/>
                    </w:rPr>
                  </w:pPr>
                  <w:r w:rsidRPr="004D6A76">
                    <w:rPr>
                      <w:rFonts w:ascii="Times New Roman" w:hAnsi="Times New Roman"/>
                      <w:sz w:val="20"/>
                    </w:rPr>
                    <w:t>{15,31,63,127,255,511,1023}</w:t>
                  </w:r>
                </w:p>
              </w:tc>
            </w:tr>
            <w:tr w:rsidR="0055323A" w:rsidRPr="004D6A76" w14:paraId="0ACB8DA0" w14:textId="77777777" w:rsidTr="00037777">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F0BC7" w14:textId="77777777" w:rsidR="0055323A" w:rsidRPr="004D6A76" w:rsidRDefault="0055323A" w:rsidP="0055323A">
                  <w:pPr>
                    <w:pStyle w:val="TAN"/>
                    <w:rPr>
                      <w:rFonts w:ascii="Times New Roman" w:hAnsi="Times New Roman"/>
                      <w:sz w:val="20"/>
                    </w:rPr>
                  </w:pPr>
                  <w:r w:rsidRPr="004D6A76">
                    <w:rPr>
                      <w:rFonts w:ascii="Times New Roman" w:hAnsi="Times New Roman"/>
                      <w:sz w:val="20"/>
                      <w:lang w:val="en-AU"/>
                    </w:rPr>
                    <w:t>[NOTE1:</w:t>
                  </w:r>
                  <w:r w:rsidRPr="004D6A76">
                    <w:rPr>
                      <w:rFonts w:ascii="Times New Roman" w:hAnsi="Times New Roman"/>
                      <w:sz w:val="20"/>
                      <w:lang w:eastAsia="x-none"/>
                    </w:rPr>
                    <w:t xml:space="preserve">   </w:t>
                  </w:r>
                  <w:r w:rsidRPr="004D6A76">
                    <w:rPr>
                      <w:rFonts w:ascii="Times New Roman" w:hAnsi="Times New Roman"/>
                      <w:sz w:val="20"/>
                    </w:rPr>
                    <w:t>For</w:t>
                  </w:r>
                  <w:r w:rsidRPr="004D6A76">
                    <w:rPr>
                      <w:rFonts w:ascii="Times New Roman" w:hAnsi="Times New Roman"/>
                      <w:i/>
                      <w:iCs/>
                      <w:sz w:val="20"/>
                    </w:rPr>
                    <w:t>p</w:t>
                  </w:r>
                  <w:r w:rsidRPr="004D6A76">
                    <w:rPr>
                      <w:rFonts w:ascii="Times New Roman" w:hAnsi="Times New Roman"/>
                      <w:sz w:val="20"/>
                    </w:rPr>
                    <w:t xml:space="preserve">=3,4, </w:t>
                  </w:r>
                  <w:r w:rsidRPr="004D6A76">
                    <w:rPr>
                      <w:rFonts w:ascii="Times New Roman" w:hAnsi="Times New Roman"/>
                      <w:i/>
                      <w:iCs/>
                      <w:sz w:val="20"/>
                    </w:rPr>
                    <w:t>Tslmcot</w:t>
                  </w:r>
                  <w:r w:rsidRPr="004D6A76">
                    <w:rPr>
                      <w:rFonts w:ascii="Times New Roman" w:hAnsi="Times New Roman"/>
                      <w:sz w:val="20"/>
                    </w:rPr>
                    <w:t>,</w:t>
                  </w:r>
                  <w:r w:rsidRPr="004D6A76">
                    <w:rPr>
                      <w:rFonts w:ascii="Times New Roman" w:hAnsi="Times New Roman"/>
                      <w:i/>
                      <w:iCs/>
                      <w:sz w:val="20"/>
                    </w:rPr>
                    <w:t>p</w:t>
                  </w:r>
                  <w:r w:rsidRPr="004D6A76">
                    <w:rPr>
                      <w:rFonts w:ascii="Times New Roman" w:hAnsi="Times New Roman"/>
                      <w:sz w:val="20"/>
                    </w:rPr>
                    <w:t>=10</w:t>
                  </w:r>
                  <w:r w:rsidRPr="004D6A76">
                    <w:rPr>
                      <w:rFonts w:ascii="Times New Roman" w:hAnsi="Times New Roman"/>
                      <w:i/>
                      <w:iCs/>
                      <w:sz w:val="20"/>
                    </w:rPr>
                    <w:t>ms</w:t>
                  </w:r>
                  <w:r w:rsidRPr="004D6A76">
                    <w:rPr>
                      <w:rFonts w:ascii="Times New Roman" w:hAnsi="Times New Roman"/>
                      <w:sz w:val="20"/>
                    </w:rPr>
                    <w:t xml:space="preserve"> if the higher layer parameter absenceOfAnyOtherTechnology-r14 or absenceOfAnyOtherTechnology-r16 is provided, otherwise,</w:t>
                  </w:r>
                  <w:r w:rsidRPr="004D6A76">
                    <w:rPr>
                      <w:rFonts w:ascii="Times New Roman" w:hAnsi="Times New Roman"/>
                      <w:i/>
                      <w:iCs/>
                      <w:sz w:val="20"/>
                    </w:rPr>
                    <w:t>Tslmcot</w:t>
                  </w:r>
                  <w:r w:rsidRPr="004D6A76">
                    <w:rPr>
                      <w:rFonts w:ascii="Times New Roman" w:hAnsi="Times New Roman"/>
                      <w:sz w:val="20"/>
                    </w:rPr>
                    <w:t>,</w:t>
                  </w:r>
                  <w:r w:rsidRPr="004D6A76">
                    <w:rPr>
                      <w:rFonts w:ascii="Times New Roman" w:hAnsi="Times New Roman"/>
                      <w:i/>
                      <w:iCs/>
                      <w:sz w:val="20"/>
                    </w:rPr>
                    <w:t>p</w:t>
                  </w:r>
                  <w:r w:rsidRPr="004D6A76">
                    <w:rPr>
                      <w:rFonts w:ascii="Times New Roman" w:hAnsi="Times New Roman"/>
                      <w:sz w:val="20"/>
                    </w:rPr>
                    <w:t>=6</w:t>
                  </w:r>
                  <w:r w:rsidRPr="004D6A76">
                    <w:rPr>
                      <w:rFonts w:ascii="Times New Roman" w:hAnsi="Times New Roman"/>
                      <w:i/>
                      <w:iCs/>
                      <w:sz w:val="20"/>
                    </w:rPr>
                    <w:t>ms</w:t>
                  </w:r>
                  <w:r w:rsidRPr="004D6A76">
                    <w:rPr>
                      <w:rFonts w:ascii="Times New Roman" w:hAnsi="Times New Roman"/>
                      <w:sz w:val="20"/>
                    </w:rPr>
                    <w:t>.]</w:t>
                  </w:r>
                </w:p>
                <w:p w14:paraId="3BF395EE" w14:textId="77777777" w:rsidR="0055323A" w:rsidRPr="004D6A76" w:rsidRDefault="0055323A" w:rsidP="0055323A">
                  <w:pPr>
                    <w:pStyle w:val="TAN"/>
                    <w:rPr>
                      <w:rFonts w:ascii="Times New Roman" w:hAnsi="Times New Roman"/>
                      <w:sz w:val="20"/>
                    </w:rPr>
                  </w:pPr>
                  <w:r w:rsidRPr="004D6A76">
                    <w:rPr>
                      <w:rFonts w:ascii="Times New Roman" w:hAnsi="Times New Roman"/>
                      <w:sz w:val="20"/>
                      <w:lang w:val="en-AU"/>
                    </w:rPr>
                    <w:t>NOTE 2:</w:t>
                  </w:r>
                  <w:r w:rsidRPr="004D6A76">
                    <w:rPr>
                      <w:rFonts w:ascii="Times New Roman" w:hAnsi="Times New Roman"/>
                      <w:sz w:val="20"/>
                      <w:lang w:eastAsia="x-none"/>
                    </w:rPr>
                    <w:t xml:space="preserve">   </w:t>
                  </w:r>
                  <w:r w:rsidRPr="004D6A76">
                    <w:rPr>
                      <w:rFonts w:ascii="Times New Roman" w:hAnsi="Times New Roman"/>
                      <w:sz w:val="20"/>
                      <w:lang w:val="en-AU"/>
                    </w:rPr>
                    <w:t xml:space="preserve">When </w:t>
                  </w:r>
                  <w:r w:rsidRPr="004D6A76">
                    <w:rPr>
                      <w:rFonts w:ascii="Times New Roman" w:hAnsi="Times New Roman"/>
                      <w:i/>
                      <w:iCs/>
                      <w:sz w:val="20"/>
                    </w:rPr>
                    <w:t>Tslmcot</w:t>
                  </w:r>
                  <w:r w:rsidRPr="004D6A76">
                    <w:rPr>
                      <w:rFonts w:ascii="Times New Roman" w:hAnsi="Times New Roman"/>
                      <w:sz w:val="20"/>
                    </w:rPr>
                    <w:t>,</w:t>
                  </w:r>
                  <w:r w:rsidRPr="004D6A76">
                    <w:rPr>
                      <w:rFonts w:ascii="Times New Roman" w:hAnsi="Times New Roman"/>
                      <w:i/>
                      <w:iCs/>
                      <w:sz w:val="20"/>
                    </w:rPr>
                    <w:t>p</w:t>
                  </w:r>
                  <w:r w:rsidRPr="004D6A76">
                    <w:rPr>
                      <w:rFonts w:ascii="Times New Roman" w:hAnsi="Times New Roman"/>
                      <w:sz w:val="20"/>
                    </w:rPr>
                    <w:t>=6</w:t>
                  </w:r>
                  <w:r w:rsidRPr="004D6A76">
                    <w:rPr>
                      <w:rFonts w:ascii="Times New Roman" w:hAnsi="Times New Roman"/>
                      <w:i/>
                      <w:iCs/>
                      <w:sz w:val="20"/>
                    </w:rPr>
                    <w:t>ms</w:t>
                  </w:r>
                  <w:r w:rsidRPr="004D6A76">
                    <w:rPr>
                      <w:rFonts w:ascii="Times New Roman" w:hAnsi="Times New Roman"/>
                      <w:sz w:val="20"/>
                    </w:rPr>
                    <w:t xml:space="preserve"> it </w:t>
                  </w:r>
                  <w:r w:rsidRPr="004D6A76">
                    <w:rPr>
                      <w:rFonts w:ascii="Times New Roman" w:hAnsi="Times New Roman"/>
                      <w:sz w:val="20"/>
                      <w:lang w:val="en-AU"/>
                    </w:rPr>
                    <w:t xml:space="preserve">may be increased to </w:t>
                  </w:r>
                  <w:r w:rsidRPr="004D6A76">
                    <w:rPr>
                      <w:rFonts w:ascii="Times New Roman" w:hAnsi="Times New Roman"/>
                      <w:sz w:val="20"/>
                    </w:rPr>
                    <w:t>8</w:t>
                  </w:r>
                  <w:r w:rsidRPr="004D6A76">
                    <w:rPr>
                      <w:rFonts w:ascii="Times New Roman" w:hAnsi="Times New Roman"/>
                      <w:i/>
                      <w:iCs/>
                      <w:sz w:val="20"/>
                    </w:rPr>
                    <w:t>ms</w:t>
                  </w:r>
                  <w:r w:rsidRPr="004D6A76">
                    <w:rPr>
                      <w:rFonts w:ascii="Times New Roman" w:hAnsi="Times New Roman"/>
                      <w:sz w:val="20"/>
                    </w:rPr>
                    <w:t xml:space="preserve"> </w:t>
                  </w:r>
                  <w:r w:rsidRPr="004D6A76">
                    <w:rPr>
                      <w:rFonts w:ascii="Times New Roman" w:hAnsi="Times New Roman"/>
                      <w:sz w:val="20"/>
                      <w:lang w:val="en-AU"/>
                    </w:rPr>
                    <w:t xml:space="preserve">by inserting one or more gaps. The minimum duration of a gap shall be </w:t>
                  </w:r>
                  <w:r w:rsidRPr="004D6A76">
                    <w:rPr>
                      <w:rFonts w:ascii="Times New Roman" w:hAnsi="Times New Roman"/>
                      <w:sz w:val="20"/>
                    </w:rPr>
                    <w:t>100</w:t>
                  </w:r>
                  <w:r w:rsidRPr="004D6A76">
                    <w:rPr>
                      <w:rFonts w:ascii="Times New Roman" w:hAnsi="Times New Roman"/>
                      <w:i/>
                      <w:iCs/>
                      <w:sz w:val="20"/>
                    </w:rPr>
                    <w:t>μs</w:t>
                  </w:r>
                  <w:r w:rsidRPr="004D6A76">
                    <w:rPr>
                      <w:rFonts w:ascii="Times New Roman" w:hAnsi="Times New Roman"/>
                      <w:sz w:val="20"/>
                      <w:lang w:val="en-AU"/>
                    </w:rPr>
                    <w:t xml:space="preserve">. The maximum duration before including any such gap shall be </w:t>
                  </w:r>
                  <w:r w:rsidRPr="004D6A76">
                    <w:rPr>
                      <w:rFonts w:ascii="Times New Roman" w:hAnsi="Times New Roman"/>
                      <w:sz w:val="20"/>
                    </w:rPr>
                    <w:t>6</w:t>
                  </w:r>
                  <w:r w:rsidRPr="004D6A76">
                    <w:rPr>
                      <w:rFonts w:ascii="Times New Roman" w:hAnsi="Times New Roman"/>
                      <w:i/>
                      <w:iCs/>
                      <w:sz w:val="20"/>
                    </w:rPr>
                    <w:t>ms</w:t>
                  </w:r>
                  <w:r w:rsidRPr="004D6A76">
                    <w:rPr>
                      <w:rFonts w:ascii="Times New Roman" w:hAnsi="Times New Roman"/>
                      <w:sz w:val="20"/>
                      <w:lang w:val="en-AU"/>
                    </w:rPr>
                    <w:t xml:space="preserve">. </w:t>
                  </w:r>
                </w:p>
              </w:tc>
            </w:tr>
          </w:tbl>
          <w:p w14:paraId="3E04F583" w14:textId="4CBA8B0C" w:rsidR="0055323A" w:rsidRPr="004D6A76" w:rsidRDefault="0055323A" w:rsidP="0055323A">
            <w:pPr>
              <w:pStyle w:val="0Maintext"/>
            </w:pPr>
          </w:p>
          <w:p w14:paraId="6D8F9E07" w14:textId="77777777" w:rsidR="0055323A" w:rsidRPr="004D6A76" w:rsidRDefault="0055323A" w:rsidP="00037777">
            <w:pPr>
              <w:pStyle w:val="Listenabsatz"/>
              <w:numPr>
                <w:ilvl w:val="0"/>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RAN1 is to study the definition of a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SL reference duration</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 xml:space="preserve"> following the NR-U principle and RAN1 is to agree on the definition before down-selection to an option for CW adjustment for SL HARQ-ACK feedback enabled/disabled and each cast type</w:t>
            </w:r>
          </w:p>
          <w:p w14:paraId="39AE64F6" w14:textId="77777777" w:rsidR="0055323A" w:rsidRPr="004D6A76" w:rsidRDefault="0055323A" w:rsidP="00037777">
            <w:pPr>
              <w:pStyle w:val="Listenabsatz"/>
              <w:numPr>
                <w:ilvl w:val="0"/>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In Type 1 SL channel access procedure, further study the following cases and options. Other options are not precluded. </w:t>
            </w:r>
          </w:p>
          <w:p w14:paraId="7263F2ED" w14:textId="77777777" w:rsidR="0055323A" w:rsidRPr="004D6A76" w:rsidRDefault="0055323A" w:rsidP="00037777">
            <w:pPr>
              <w:pStyle w:val="Listenabsatz"/>
              <w:numPr>
                <w:ilvl w:val="1"/>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CW adjustment when SL-HARQ feedback is disabled </w:t>
            </w:r>
            <w:r w:rsidRPr="004D6A76">
              <w:rPr>
                <w:rFonts w:ascii="Times New Roman" w:hAnsi="Times New Roman"/>
                <w:color w:val="000000"/>
                <w:sz w:val="20"/>
                <w:szCs w:val="20"/>
              </w:rPr>
              <w:t xml:space="preserve">(at least if all transmissions within the </w:t>
            </w:r>
            <w:r w:rsidRPr="004D6A76">
              <w:rPr>
                <w:rFonts w:ascii="Times New Roman" w:hAnsi="Times New Roman"/>
                <w:color w:val="000000"/>
                <w:sz w:val="20"/>
                <w:szCs w:val="20"/>
                <w:lang w:eastAsia="ko-KR"/>
              </w:rPr>
              <w:t xml:space="preserve">latest </w:t>
            </w:r>
            <w:r w:rsidRPr="004D6A76">
              <w:rPr>
                <w:rFonts w:ascii="Times New Roman" w:hAnsi="Times New Roman"/>
                <w:color w:val="000000"/>
                <w:sz w:val="20"/>
                <w:szCs w:val="20"/>
              </w:rPr>
              <w:t>SL reference duration have SL-HARQ feedback disabled):</w:t>
            </w:r>
          </w:p>
          <w:p w14:paraId="7F6B6BD3"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val="en-AU" w:eastAsia="ko-KR"/>
              </w:rPr>
              <w:t xml:space="preserve">Option 1: </w:t>
            </w:r>
            <w:r w:rsidRPr="004D6A76">
              <w:rPr>
                <w:rFonts w:ascii="Times New Roman" w:hAnsi="Times New Roman"/>
                <w:color w:val="000000"/>
                <w:sz w:val="20"/>
                <w:szCs w:val="20"/>
                <w:lang w:eastAsia="ko-KR"/>
              </w:rPr>
              <w:t>F</w:t>
            </w:r>
            <w:r w:rsidRPr="004D6A76">
              <w:rPr>
                <w:rFonts w:ascii="Times New Roman" w:hAnsi="Times New Roman"/>
                <w:color w:val="000000"/>
                <w:sz w:val="20"/>
                <w:szCs w:val="20"/>
                <w:lang w:val="en-AU" w:eastAsia="ko-KR"/>
              </w:rPr>
              <w:t xml:space="preserve">or every priority class </w:t>
            </w:r>
            <w:r w:rsidRPr="004D6A76">
              <w:rPr>
                <w:rFonts w:ascii="Times New Roman" w:hAnsi="Times New Roman"/>
                <w:color w:val="000000"/>
                <w:sz w:val="20"/>
                <w:szCs w:val="20"/>
                <w:lang w:val="en-AU" w:eastAsia="ko-KR"/>
              </w:rPr>
              <w:fldChar w:fldCharType="begin"/>
            </w:r>
            <w:r w:rsidRPr="004D6A76">
              <w:rPr>
                <w:rFonts w:ascii="Times New Roman" w:hAnsi="Times New Roman"/>
                <w:color w:val="000000"/>
                <w:sz w:val="20"/>
                <w:szCs w:val="20"/>
                <w:lang w:val="en-AU" w:eastAsia="ko-KR"/>
              </w:rPr>
              <w:instrText xml:space="preserve"> QUOTE </w:instrText>
            </w:r>
            <w:r w:rsidR="00F44DCF">
              <w:rPr>
                <w:rFonts w:ascii="Times New Roman" w:hAnsi="Times New Roman"/>
                <w:noProof/>
                <w:position w:val="-6"/>
                <w:sz w:val="20"/>
                <w:szCs w:val="20"/>
              </w:rPr>
              <w:pict w14:anchorId="4046666F">
                <v:shape id="_x0000_i1098"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instrText xml:space="preserve"> </w:instrText>
            </w:r>
            <w:r w:rsidRPr="004D6A76">
              <w:rPr>
                <w:rFonts w:ascii="Times New Roman" w:hAnsi="Times New Roman"/>
                <w:color w:val="000000"/>
                <w:sz w:val="20"/>
                <w:szCs w:val="20"/>
                <w:lang w:val="en-AU" w:eastAsia="ko-KR"/>
              </w:rPr>
              <w:fldChar w:fldCharType="separate"/>
            </w:r>
            <w:r w:rsidR="00F44DCF">
              <w:rPr>
                <w:rFonts w:ascii="Times New Roman" w:hAnsi="Times New Roman"/>
                <w:noProof/>
                <w:position w:val="-6"/>
                <w:sz w:val="20"/>
                <w:szCs w:val="20"/>
              </w:rPr>
              <w:pict w14:anchorId="0F7FABEF">
                <v:shape id="_x0000_i1097"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fldChar w:fldCharType="end"/>
            </w:r>
            <w:r w:rsidRPr="004D6A76">
              <w:rPr>
                <w:rFonts w:ascii="Times New Roman" w:hAnsi="Times New Roman"/>
                <w:color w:val="000000"/>
                <w:sz w:val="20"/>
                <w:szCs w:val="20"/>
                <w:lang w:val="en-AU" w:eastAsia="ko-KR"/>
              </w:rPr>
              <w:t>,</w:t>
            </w:r>
            <w:r w:rsidRPr="004D6A76">
              <w:rPr>
                <w:rFonts w:ascii="Times New Roman" w:hAnsi="Times New Roman"/>
                <w:i/>
                <w:iCs/>
                <w:color w:val="000000"/>
                <w:sz w:val="20"/>
                <w:szCs w:val="20"/>
                <w:lang w:val="en-AU" w:eastAsia="ko-KR"/>
              </w:rPr>
              <w:t xml:space="preserve"> </w:t>
            </w:r>
            <w:r w:rsidRPr="004D6A76">
              <w:rPr>
                <w:rFonts w:ascii="Times New Roman" w:hAnsi="Times New Roman"/>
                <w:color w:val="000000"/>
                <w:sz w:val="20"/>
                <w:szCs w:val="20"/>
                <w:lang w:eastAsia="ko-KR"/>
              </w:rPr>
              <w:t xml:space="preserve">use the latest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0C5A5A2A">
                <v:shape id="_x0000_i1096"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0022DE31">
                <v:shape id="_x0000_i1095"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used for any SL transmissions on the channel using Type 1 channel access procedures associated with the channel access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53065525">
                <v:shape id="_x0000_i1094"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2E1582A3">
                <v:shape id="_x0000_i1093"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w:t>
            </w:r>
          </w:p>
          <w:p w14:paraId="57147610"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val="en-AU" w:eastAsia="ko-KR"/>
              </w:rPr>
              <w:t xml:space="preserve">Option 2: </w:t>
            </w:r>
            <w:r w:rsidRPr="004D6A76">
              <w:rPr>
                <w:rFonts w:ascii="Times New Roman" w:hAnsi="Times New Roman"/>
                <w:color w:val="000000"/>
                <w:sz w:val="20"/>
                <w:szCs w:val="20"/>
                <w:lang w:eastAsia="ko-KR"/>
              </w:rPr>
              <w:t>CW is adjusted according to number blind retransmissions of the TBs within a COT.</w:t>
            </w:r>
          </w:p>
          <w:p w14:paraId="470219C1"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3: CW is adjusted according to CR/CBR measurement, </w:t>
            </w:r>
            <w:r w:rsidRPr="004D6A76">
              <w:rPr>
                <w:rFonts w:ascii="Times New Roman" w:hAnsi="Times New Roman"/>
                <w:color w:val="000000"/>
                <w:sz w:val="20"/>
                <w:szCs w:val="20"/>
              </w:rPr>
              <w:t>if CR/CBR is supported for SL-U</w:t>
            </w:r>
          </w:p>
          <w:p w14:paraId="36A2E811"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4: If a </w:t>
            </w:r>
            <w:r w:rsidRPr="004D6A76">
              <w:rPr>
                <w:rFonts w:ascii="Times New Roman" w:hAnsi="Times New Roman"/>
                <w:color w:val="000000"/>
                <w:sz w:val="20"/>
                <w:szCs w:val="20"/>
                <w:lang w:eastAsia="ja-JP"/>
              </w:rPr>
              <w:fldChar w:fldCharType="begin"/>
            </w:r>
            <w:r w:rsidRPr="004D6A76">
              <w:rPr>
                <w:rFonts w:ascii="Times New Roman" w:hAnsi="Times New Roman"/>
                <w:color w:val="000000"/>
                <w:sz w:val="20"/>
                <w:szCs w:val="20"/>
                <w:lang w:eastAsia="ja-JP"/>
              </w:rPr>
              <w:instrText xml:space="preserve"> QUOTE </w:instrText>
            </w:r>
            <w:r w:rsidR="00F44DCF">
              <w:rPr>
                <w:rFonts w:ascii="Times New Roman" w:hAnsi="Times New Roman"/>
                <w:noProof/>
                <w:position w:val="-9"/>
                <w:sz w:val="20"/>
                <w:szCs w:val="20"/>
              </w:rPr>
              <w:pict w14:anchorId="76172C0A">
                <v:shape id="_x0000_i1092"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085F&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17085F&quot; wsp:rsidP=&quot;0017085F&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ja-JP"/>
              </w:rPr>
              <w:instrText xml:space="preserve"> </w:instrText>
            </w:r>
            <w:r w:rsidRPr="004D6A76">
              <w:rPr>
                <w:rFonts w:ascii="Times New Roman" w:hAnsi="Times New Roman"/>
                <w:color w:val="000000"/>
                <w:sz w:val="20"/>
                <w:szCs w:val="20"/>
                <w:lang w:eastAsia="ja-JP"/>
              </w:rPr>
              <w:fldChar w:fldCharType="separate"/>
            </w:r>
            <w:r w:rsidR="00F44DCF">
              <w:rPr>
                <w:rFonts w:ascii="Times New Roman" w:hAnsi="Times New Roman"/>
                <w:noProof/>
                <w:position w:val="-9"/>
                <w:sz w:val="20"/>
                <w:szCs w:val="20"/>
              </w:rPr>
              <w:pict w14:anchorId="19731EDB">
                <v:shape id="_x0000_i1091"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085F&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17085F&quot; wsp:rsidP=&quot;0017085F&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ja-JP"/>
              </w:rPr>
              <w:fldChar w:fldCharType="end"/>
            </w:r>
            <w:r w:rsidRPr="004D6A76">
              <w:rPr>
                <w:rFonts w:ascii="Times New Roman" w:hAnsi="Times New Roman"/>
                <w:color w:val="000000"/>
                <w:sz w:val="20"/>
                <w:szCs w:val="20"/>
                <w:lang w:eastAsia="ja-JP"/>
              </w:rPr>
              <w:t xml:space="preserve"> </w:t>
            </w:r>
            <w:r w:rsidRPr="004D6A76">
              <w:rPr>
                <w:rFonts w:ascii="Times New Roman" w:hAnsi="Times New Roman"/>
                <w:color w:val="000000"/>
                <w:sz w:val="20"/>
                <w:szCs w:val="20"/>
                <w:lang w:eastAsia="ko-KR"/>
              </w:rPr>
              <w:t xml:space="preserve">is consecutively used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5"/>
                <w:sz w:val="20"/>
                <w:szCs w:val="20"/>
              </w:rPr>
              <w:pict w14:anchorId="39A1FCD8">
                <v:shape id="_x0000_i1090"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0E5&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A70E5&quot; wsp:rsidP=&quot;00EA70E5&quot;&gt;&lt;m:oMathPara&gt;&lt;m:oMath&gt;&lt;m:r&gt;&lt;w:rPr&gt;&lt;w:rFonts w:ascii=&quot;Cambria Math&quot; w:h-ansi=&quot;Cambria Math&quot;/&gt;&lt;wx:font wx:val=&quot;Cambria Math&quot;/&gt;&lt;w:i/&gt;&lt;w:color w:val=&quot;000000&quot;/&gt;&lt;w:sz w:val=&quot;22&quot;/&gt;&lt;w:sz-cs w:val=&quot;22&quot;/&gt;&lt;w:lang w:fareast=&quot;KO&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5"/>
                <w:sz w:val="20"/>
                <w:szCs w:val="20"/>
              </w:rPr>
              <w:pict w14:anchorId="122FC2EF">
                <v:shape id="_x0000_i1089"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0E5&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A70E5&quot; wsp:rsidP=&quot;00EA70E5&quot;&gt;&lt;m:oMathPara&gt;&lt;m:oMath&gt;&lt;m:r&gt;&lt;w:rPr&gt;&lt;w:rFonts w:ascii=&quot;Cambria Math&quot; w:h-ansi=&quot;Cambria Math&quot;/&gt;&lt;wx:font wx:val=&quot;Cambria Math&quot;/&gt;&lt;w:i/&gt;&lt;w:color w:val=&quot;000000&quot;/&gt;&lt;w:sz w:val=&quot;22&quot;/&gt;&lt;w:sz-cs w:val=&quot;22&quot;/&gt;&lt;w:lang w:fareast=&quot;KO&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times for generation of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6DF80D0B">
                <v:shape id="_x0000_i1088"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65C7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65C7D&quot; wsp:rsidP=&quot;00F65C7D&quot;&gt;&lt;m:oMathPara&gt;&lt;m:oMath&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N&lt;/m:t&gt;&lt;/m:r&gt;&lt;/m:e&gt;&lt;m:sub&gt;&lt;m:r&gt;&lt;w:rPr&gt;&lt;w:rFonts w:ascii=&quot;Cambria Math&quot; w:h-ansi=&quot;Cambria Math&quot;/&gt;&lt;wx:font wx:val=&quot;Cambria Math&quot;/&gt;&lt;w:i/&gt;&lt;w:color w:val=&quot;000000&quot;/&gt;&lt;w:sz w:val=&quot;22&quot;/&gt;&lt;w:sz-cs w:val=&quot;22&quot;/&gt;&lt;w:lang w:fareast=&quot;KO&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40F13107">
                <v:shape id="_x0000_i1087"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65C7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65C7D&quot; wsp:rsidP=&quot;00F65C7D&quot;&gt;&lt;m:oMathPara&gt;&lt;m:oMath&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N&lt;/m:t&gt;&lt;/m:r&gt;&lt;/m:e&gt;&lt;m:sub&gt;&lt;m:r&gt;&lt;w:rPr&gt;&lt;w:rFonts w:ascii=&quot;Cambria Math&quot; w:h-ansi=&quot;Cambria Math&quot;/&gt;&lt;wx:font wx:val=&quot;Cambria Math&quot;/&gt;&lt;w:i/&gt;&lt;w:color w:val=&quot;000000&quot;/&gt;&lt;w:sz w:val=&quot;22&quot;/&gt;&lt;w:sz-cs w:val=&quot;22&quot;/&gt;&lt;w:lang w:fareast=&quot;KO&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1A2D977C">
                <v:shape id="_x0000_i1086"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09C4&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709C4&quot; wsp:rsidP=&quot;009709C4&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2F6E8228">
                <v:shape id="_x0000_i1085"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09C4&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709C4&quot; wsp:rsidP=&quot;009709C4&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is updated for each priority class </w:t>
            </w:r>
            <w:r w:rsidRPr="004D6A76">
              <w:rPr>
                <w:rFonts w:ascii="Times New Roman" w:hAnsi="Times New Roman"/>
                <w:color w:val="000000"/>
                <w:sz w:val="20"/>
                <w:szCs w:val="20"/>
                <w:lang w:eastAsia="ja-JP"/>
              </w:rPr>
              <w:fldChar w:fldCharType="begin"/>
            </w:r>
            <w:r w:rsidRPr="004D6A76">
              <w:rPr>
                <w:rFonts w:ascii="Times New Roman" w:hAnsi="Times New Roman"/>
                <w:color w:val="000000"/>
                <w:sz w:val="20"/>
                <w:szCs w:val="20"/>
                <w:lang w:eastAsia="ja-JP"/>
              </w:rPr>
              <w:instrText xml:space="preserve"> QUOTE </w:instrText>
            </w:r>
            <w:r w:rsidR="00F44DCF">
              <w:rPr>
                <w:rFonts w:ascii="Times New Roman" w:hAnsi="Times New Roman"/>
                <w:noProof/>
                <w:position w:val="-6"/>
                <w:sz w:val="20"/>
                <w:szCs w:val="20"/>
              </w:rPr>
              <w:pict w14:anchorId="4A51DE16">
                <v:shape id="_x0000_i1084"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3634&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013634&quot; wsp:rsidP=&quot;0001363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ja-JP"/>
              </w:rPr>
              <w:instrText xml:space="preserve"> </w:instrText>
            </w:r>
            <w:r w:rsidRPr="004D6A76">
              <w:rPr>
                <w:rFonts w:ascii="Times New Roman" w:hAnsi="Times New Roman"/>
                <w:color w:val="000000"/>
                <w:sz w:val="20"/>
                <w:szCs w:val="20"/>
                <w:lang w:eastAsia="ja-JP"/>
              </w:rPr>
              <w:fldChar w:fldCharType="separate"/>
            </w:r>
            <w:r w:rsidR="00F44DCF">
              <w:rPr>
                <w:rFonts w:ascii="Times New Roman" w:hAnsi="Times New Roman"/>
                <w:noProof/>
                <w:position w:val="-6"/>
                <w:sz w:val="20"/>
                <w:szCs w:val="20"/>
              </w:rPr>
              <w:pict w14:anchorId="2FA35564">
                <v:shape id="_x0000_i1083"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3634&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013634&quot; wsp:rsidP=&quot;0001363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ja-JP"/>
              </w:rPr>
              <w:fldChar w:fldCharType="end"/>
            </w:r>
            <w:r w:rsidRPr="004D6A76">
              <w:rPr>
                <w:rFonts w:ascii="Times New Roman" w:hAnsi="Times New Roman"/>
                <w:color w:val="000000"/>
                <w:sz w:val="20"/>
                <w:szCs w:val="20"/>
                <w:lang w:eastAsia="ja-JP"/>
              </w:rPr>
              <w:t xml:space="preserve"> </w:t>
            </w:r>
            <w:r w:rsidRPr="004D6A76">
              <w:rPr>
                <w:rFonts w:ascii="Times New Roman" w:hAnsi="Times New Roman"/>
                <w:color w:val="000000"/>
                <w:sz w:val="20"/>
                <w:szCs w:val="20"/>
                <w:lang w:eastAsia="ko-KR"/>
              </w:rPr>
              <w:t>to the next higher allowed value.</w:t>
            </w:r>
          </w:p>
          <w:p w14:paraId="22AD9DAF"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5: </w:t>
            </w:r>
            <w:r w:rsidRPr="004D6A76">
              <w:rPr>
                <w:rFonts w:ascii="Times New Roman" w:hAnsi="Times New Roman"/>
                <w:color w:val="000000"/>
                <w:sz w:val="20"/>
                <w:szCs w:val="20"/>
                <w:lang w:val="en-AU" w:eastAsia="ko-KR"/>
              </w:rPr>
              <w:t xml:space="preserve">If a collision indicator is received, </w:t>
            </w:r>
            <w:r w:rsidRPr="004D6A76">
              <w:rPr>
                <w:rFonts w:ascii="Times New Roman" w:hAnsi="Times New Roman"/>
                <w:color w:val="000000"/>
                <w:sz w:val="20"/>
                <w:szCs w:val="20"/>
                <w:lang w:eastAsia="ko-KR"/>
              </w:rPr>
              <w:t xml:space="preserve">increase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7CFE1437">
                <v:shape id="_x0000_i1082"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162&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A0162&quot; wsp:rsidP=&quot;006A0162&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7B0CDC4A">
                <v:shape id="_x0000_i1081"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162&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A0162&quot; wsp:rsidP=&quot;006A0162&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for every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1F7C0BE1">
                <v:shape id="_x0000_i1080"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01D4&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001D4&quot; wsp:rsidP=&quot;00A001D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32642090">
                <v:shape id="_x0000_i1079"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01D4&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001D4&quot; wsp:rsidP=&quot;00A001D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to the next higher allowed value.</w:t>
            </w:r>
          </w:p>
          <w:p w14:paraId="7986FD51" w14:textId="77777777" w:rsidR="0055323A" w:rsidRPr="004D6A76" w:rsidRDefault="0055323A" w:rsidP="00037777">
            <w:pPr>
              <w:pStyle w:val="Listenabsatz"/>
              <w:numPr>
                <w:ilvl w:val="1"/>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CW adjustment for groupcast option 2 with SL-HARQ feedback enabled (</w:t>
            </w:r>
            <w:r w:rsidRPr="004D6A76">
              <w:rPr>
                <w:rFonts w:ascii="Times New Roman" w:hAnsi="Times New Roman"/>
                <w:strike/>
                <w:color w:val="000000"/>
                <w:sz w:val="20"/>
                <w:szCs w:val="20"/>
              </w:rPr>
              <w:t>i.e.</w:t>
            </w:r>
            <w:r w:rsidRPr="004D6A76">
              <w:rPr>
                <w:rFonts w:ascii="Times New Roman" w:hAnsi="Times New Roman"/>
                <w:color w:val="000000"/>
                <w:sz w:val="20"/>
                <w:szCs w:val="20"/>
              </w:rPr>
              <w:t>, at least In case only groupcast option 2 PSSCH(s) is (are) transmitted within the latest SL reference duration</w:t>
            </w:r>
            <w:r w:rsidRPr="004D6A76">
              <w:rPr>
                <w:rFonts w:ascii="Times New Roman" w:hAnsi="Times New Roman"/>
                <w:color w:val="000000"/>
                <w:sz w:val="20"/>
                <w:szCs w:val="20"/>
                <w:lang w:eastAsia="ko-KR"/>
              </w:rPr>
              <w:t xml:space="preserve">): </w:t>
            </w:r>
          </w:p>
          <w:p w14:paraId="4AB0F5D9"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val="en-AU" w:eastAsia="ko-KR"/>
              </w:rPr>
              <w:t xml:space="preserve">Option 1: Based on a (pre-)configurable ratio of received SL HARQ-ACK feedbacks in the latest SL reference duration, </w:t>
            </w:r>
            <w:r w:rsidRPr="004D6A76">
              <w:rPr>
                <w:rFonts w:ascii="Times New Roman" w:hAnsi="Times New Roman"/>
                <w:color w:val="000000"/>
                <w:sz w:val="20"/>
                <w:szCs w:val="20"/>
                <w:lang w:val="en-AU" w:eastAsia="ko-KR"/>
              </w:rPr>
              <w:fldChar w:fldCharType="begin"/>
            </w:r>
            <w:r w:rsidRPr="004D6A76">
              <w:rPr>
                <w:rFonts w:ascii="Times New Roman" w:hAnsi="Times New Roman"/>
                <w:color w:val="000000"/>
                <w:sz w:val="20"/>
                <w:szCs w:val="20"/>
                <w:lang w:val="en-AU" w:eastAsia="ko-KR"/>
              </w:rPr>
              <w:instrText xml:space="preserve"> QUOTE </w:instrText>
            </w:r>
            <w:r w:rsidR="00F44DCF">
              <w:rPr>
                <w:rFonts w:ascii="Times New Roman" w:hAnsi="Times New Roman"/>
                <w:noProof/>
                <w:position w:val="-9"/>
                <w:sz w:val="20"/>
                <w:szCs w:val="20"/>
              </w:rPr>
              <w:pict w14:anchorId="54F97153">
                <v:shape id="_x0000_i1078"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val="en-AU" w:eastAsia="ko-KR"/>
              </w:rPr>
              <w:instrText xml:space="preserve"> </w:instrText>
            </w:r>
            <w:r w:rsidRPr="004D6A76">
              <w:rPr>
                <w:rFonts w:ascii="Times New Roman" w:hAnsi="Times New Roman"/>
                <w:color w:val="000000"/>
                <w:sz w:val="20"/>
                <w:szCs w:val="20"/>
                <w:lang w:val="en-AU" w:eastAsia="ko-KR"/>
              </w:rPr>
              <w:fldChar w:fldCharType="separate"/>
            </w:r>
            <w:r w:rsidR="00F44DCF">
              <w:rPr>
                <w:rFonts w:ascii="Times New Roman" w:hAnsi="Times New Roman"/>
                <w:noProof/>
                <w:position w:val="-9"/>
                <w:sz w:val="20"/>
                <w:szCs w:val="20"/>
              </w:rPr>
              <w:pict w14:anchorId="7C43483C">
                <v:shape id="_x0000_i1077"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val="en-AU" w:eastAsia="ko-KR"/>
              </w:rPr>
              <w:fldChar w:fldCharType="end"/>
            </w:r>
            <w:r w:rsidRPr="004D6A76">
              <w:rPr>
                <w:rFonts w:ascii="Times New Roman" w:hAnsi="Times New Roman"/>
                <w:color w:val="000000"/>
                <w:sz w:val="20"/>
                <w:szCs w:val="20"/>
                <w:lang w:val="en-AU" w:eastAsia="ko-KR"/>
              </w:rPr>
              <w:t xml:space="preserve"> is reset to </w:t>
            </w:r>
            <w:r w:rsidRPr="004D6A76">
              <w:rPr>
                <w:rFonts w:ascii="Times New Roman" w:hAnsi="Times New Roman"/>
                <w:iCs/>
                <w:color w:val="000000"/>
                <w:sz w:val="20"/>
                <w:szCs w:val="20"/>
                <w:lang w:eastAsia="ko-KR"/>
              </w:rPr>
              <w:fldChar w:fldCharType="begin"/>
            </w:r>
            <w:r w:rsidRPr="004D6A76">
              <w:rPr>
                <w:rFonts w:ascii="Times New Roman" w:hAnsi="Times New Roman"/>
                <w:iCs/>
                <w:color w:val="000000"/>
                <w:sz w:val="20"/>
                <w:szCs w:val="20"/>
                <w:lang w:eastAsia="ko-KR"/>
              </w:rPr>
              <w:instrText xml:space="preserve"> QUOTE </w:instrText>
            </w:r>
            <w:r w:rsidR="00F44DCF">
              <w:rPr>
                <w:rFonts w:ascii="Times New Roman" w:hAnsi="Times New Roman"/>
                <w:noProof/>
                <w:position w:val="-9"/>
                <w:sz w:val="20"/>
                <w:szCs w:val="20"/>
              </w:rPr>
              <w:pict w14:anchorId="180FA5AD">
                <v:shape id="_x0000_i1076" type="#_x0000_t75" alt="" style="width:39.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D6A76">
              <w:rPr>
                <w:rFonts w:ascii="Times New Roman" w:hAnsi="Times New Roman"/>
                <w:iCs/>
                <w:color w:val="000000"/>
                <w:sz w:val="20"/>
                <w:szCs w:val="20"/>
                <w:lang w:eastAsia="ko-KR"/>
              </w:rPr>
              <w:instrText xml:space="preserve"> </w:instrText>
            </w:r>
            <w:r w:rsidRPr="004D6A76">
              <w:rPr>
                <w:rFonts w:ascii="Times New Roman" w:hAnsi="Times New Roman"/>
                <w:iCs/>
                <w:color w:val="000000"/>
                <w:sz w:val="20"/>
                <w:szCs w:val="20"/>
                <w:lang w:eastAsia="ko-KR"/>
              </w:rPr>
              <w:fldChar w:fldCharType="separate"/>
            </w:r>
            <w:r w:rsidR="00F44DCF">
              <w:rPr>
                <w:rFonts w:ascii="Times New Roman" w:hAnsi="Times New Roman"/>
                <w:noProof/>
                <w:position w:val="-9"/>
                <w:sz w:val="20"/>
                <w:szCs w:val="20"/>
              </w:rPr>
              <w:pict w14:anchorId="6C58CDA2">
                <v:shape id="_x0000_i1075" type="#_x0000_t75" alt="" style="width:39.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D6A76">
              <w:rPr>
                <w:rFonts w:ascii="Times New Roman" w:hAnsi="Times New Roman"/>
                <w:iCs/>
                <w:color w:val="000000"/>
                <w:sz w:val="20"/>
                <w:szCs w:val="20"/>
                <w:lang w:eastAsia="ko-KR"/>
              </w:rPr>
              <w:fldChar w:fldCharType="end"/>
            </w:r>
            <w:r w:rsidRPr="004D6A76">
              <w:rPr>
                <w:rFonts w:ascii="Times New Roman" w:hAnsi="Times New Roman"/>
                <w:i/>
                <w:iCs/>
                <w:color w:val="000000"/>
                <w:sz w:val="20"/>
                <w:szCs w:val="20"/>
                <w:lang w:eastAsia="ko-KR"/>
              </w:rPr>
              <w:t xml:space="preserve"> </w:t>
            </w:r>
            <w:r w:rsidRPr="004D6A76">
              <w:rPr>
                <w:rFonts w:ascii="Times New Roman" w:hAnsi="Times New Roman"/>
                <w:color w:val="000000"/>
                <w:sz w:val="20"/>
                <w:szCs w:val="20"/>
                <w:lang w:val="en-AU" w:eastAsia="ko-KR"/>
              </w:rPr>
              <w:t xml:space="preserve">for every priority class </w:t>
            </w:r>
            <w:r w:rsidRPr="004D6A76">
              <w:rPr>
                <w:rFonts w:ascii="Times New Roman" w:hAnsi="Times New Roman"/>
                <w:color w:val="000000"/>
                <w:sz w:val="20"/>
                <w:szCs w:val="20"/>
                <w:lang w:val="en-AU" w:eastAsia="ko-KR"/>
              </w:rPr>
              <w:fldChar w:fldCharType="begin"/>
            </w:r>
            <w:r w:rsidRPr="004D6A76">
              <w:rPr>
                <w:rFonts w:ascii="Times New Roman" w:hAnsi="Times New Roman"/>
                <w:color w:val="000000"/>
                <w:sz w:val="20"/>
                <w:szCs w:val="20"/>
                <w:lang w:val="en-AU" w:eastAsia="ko-KR"/>
              </w:rPr>
              <w:instrText xml:space="preserve"> QUOTE </w:instrText>
            </w:r>
            <w:r w:rsidR="00F44DCF">
              <w:rPr>
                <w:rFonts w:ascii="Times New Roman" w:hAnsi="Times New Roman"/>
                <w:noProof/>
                <w:position w:val="-6"/>
                <w:sz w:val="20"/>
                <w:szCs w:val="20"/>
              </w:rPr>
              <w:pict w14:anchorId="62AFC67C">
                <v:shape id="_x0000_i1074"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instrText xml:space="preserve"> </w:instrText>
            </w:r>
            <w:r w:rsidRPr="004D6A76">
              <w:rPr>
                <w:rFonts w:ascii="Times New Roman" w:hAnsi="Times New Roman"/>
                <w:color w:val="000000"/>
                <w:sz w:val="20"/>
                <w:szCs w:val="20"/>
                <w:lang w:val="en-AU" w:eastAsia="ko-KR"/>
              </w:rPr>
              <w:fldChar w:fldCharType="separate"/>
            </w:r>
            <w:r w:rsidR="00F44DCF">
              <w:rPr>
                <w:rFonts w:ascii="Times New Roman" w:hAnsi="Times New Roman"/>
                <w:noProof/>
                <w:position w:val="-6"/>
                <w:sz w:val="20"/>
                <w:szCs w:val="20"/>
              </w:rPr>
              <w:pict w14:anchorId="3E405A91">
                <v:shape id="_x0000_i1073"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fldChar w:fldCharType="end"/>
            </w:r>
            <w:r w:rsidRPr="004D6A76">
              <w:rPr>
                <w:rFonts w:ascii="Times New Roman" w:hAnsi="Times New Roman"/>
                <w:color w:val="000000"/>
                <w:sz w:val="20"/>
                <w:szCs w:val="20"/>
                <w:lang w:val="en-AU" w:eastAsia="ko-KR"/>
              </w:rPr>
              <w:t xml:space="preserve">, otherwise </w:t>
            </w:r>
            <w:r w:rsidRPr="004D6A76">
              <w:rPr>
                <w:rFonts w:ascii="Times New Roman" w:hAnsi="Times New Roman"/>
                <w:color w:val="000000"/>
                <w:sz w:val="20"/>
                <w:szCs w:val="20"/>
                <w:lang w:eastAsia="ko-KR"/>
              </w:rPr>
              <w:t xml:space="preserve">increase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09B28F99">
                <v:shape id="_x0000_i1072"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6F1E&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6F1E&quot; wsp:rsidP=&quot;00DE6F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25F843E0">
                <v:shape id="_x0000_i1071"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6F1E&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6F1E&quot; wsp:rsidP=&quot;00DE6F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for every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550B4103">
                <v:shape id="_x0000_i1070"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C7B75&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C7B75&quot; wsp:rsidP=&quot;00FC7B75&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30E822CF">
                <v:shape id="_x0000_i1069"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C7B75&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C7B75&quot; wsp:rsidP=&quot;00FC7B75&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to the next higher allowed value. </w:t>
            </w:r>
          </w:p>
          <w:p w14:paraId="01D4758E" w14:textId="77777777" w:rsidR="0055323A" w:rsidRPr="004D6A76" w:rsidRDefault="0055323A" w:rsidP="00037777">
            <w:pPr>
              <w:pStyle w:val="Listenabsatz"/>
              <w:numPr>
                <w:ilvl w:val="3"/>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FFS: whether the ratio of the received SL HARQ-ACK feedbacks is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ACK</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 xml:space="preserve">,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NACK</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 xml:space="preserve"> or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ACK+NACK</w:t>
            </w:r>
            <w:r w:rsidRPr="004D6A76">
              <w:rPr>
                <w:rFonts w:ascii="Times New Roman" w:hAnsi="Times New Roman"/>
                <w:color w:val="000000"/>
                <w:sz w:val="20"/>
                <w:szCs w:val="20"/>
              </w:rPr>
              <w:t>’</w:t>
            </w:r>
          </w:p>
          <w:p w14:paraId="4EAE7564" w14:textId="77777777" w:rsidR="0055323A" w:rsidRPr="004D6A76" w:rsidRDefault="0055323A" w:rsidP="00037777">
            <w:pPr>
              <w:pStyle w:val="Listenabsatz"/>
              <w:numPr>
                <w:ilvl w:val="3"/>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FFS: how to calculate the ratio</w:t>
            </w:r>
          </w:p>
          <w:p w14:paraId="15DA6F00" w14:textId="77777777" w:rsidR="0055323A" w:rsidRPr="004D6A76" w:rsidRDefault="0055323A" w:rsidP="00037777">
            <w:pPr>
              <w:pStyle w:val="Listenabsatz"/>
              <w:numPr>
                <w:ilvl w:val="3"/>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FFS: the (pre-)configuration ratio values</w:t>
            </w:r>
          </w:p>
          <w:p w14:paraId="77E10C2B"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2: If at least a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ACK</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 xml:space="preserve"> is received </w:t>
            </w:r>
            <w:r w:rsidRPr="004D6A76">
              <w:rPr>
                <w:rFonts w:ascii="Times New Roman" w:hAnsi="Times New Roman"/>
                <w:color w:val="000000"/>
                <w:sz w:val="20"/>
                <w:szCs w:val="20"/>
                <w:lang w:val="en-AU"/>
              </w:rPr>
              <w:t xml:space="preserve">related to any transmissions within the latest </w:t>
            </w:r>
            <w:r w:rsidRPr="004D6A76">
              <w:rPr>
                <w:rFonts w:ascii="Times New Roman" w:hAnsi="Times New Roman"/>
                <w:color w:val="000000"/>
                <w:sz w:val="20"/>
                <w:szCs w:val="20"/>
              </w:rPr>
              <w:t>SL reference duration</w:t>
            </w:r>
            <w:r w:rsidRPr="004D6A76">
              <w:rPr>
                <w:rFonts w:ascii="Times New Roman" w:hAnsi="Times New Roman"/>
                <w:color w:val="000000"/>
                <w:sz w:val="20"/>
                <w:szCs w:val="20"/>
                <w:lang w:eastAsia="ko-KR"/>
              </w:rPr>
              <w:t xml:space="preserve">, for each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377F938E">
                <v:shape id="_x0000_i1068"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646&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C5646&quot; wsp:rsidP=&quot;005C564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38AC1033">
                <v:shape id="_x0000_i1067"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646&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C5646&quot; wsp:rsidP=&quot;005C564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0D1C9E10">
                <v:shape id="_x0000_i1066"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621C&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7621C&quot; wsp:rsidP=&quot;00E7621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22D89606">
                <v:shape id="_x0000_i1065"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621C&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7621C&quot; wsp:rsidP=&quot;00E7621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otherwise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23E76B41">
                <v:shape id="_x0000_i1064"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408B&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E408B&quot; wsp:rsidP=&quot;002E40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0B4F635A">
                <v:shape id="_x0000_i1063"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408B&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E408B&quot; wsp:rsidP=&quot;002E40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is increased.</w:t>
            </w:r>
          </w:p>
          <w:p w14:paraId="0F9CBE2B" w14:textId="77777777" w:rsidR="0055323A" w:rsidRPr="004D6A76" w:rsidRDefault="0055323A" w:rsidP="00037777">
            <w:pPr>
              <w:pStyle w:val="Listenabsatz"/>
              <w:numPr>
                <w:ilvl w:val="1"/>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lastRenderedPageBreak/>
              <w:t xml:space="preserve">FFS whether </w:t>
            </w:r>
            <w:r w:rsidRPr="004D6A76">
              <w:rPr>
                <w:rFonts w:ascii="Times New Roman" w:hAnsi="Times New Roman"/>
                <w:color w:val="000000"/>
                <w:sz w:val="20"/>
                <w:szCs w:val="20"/>
                <w:lang w:val="en-AU" w:eastAsia="ko-KR"/>
              </w:rPr>
              <w:t xml:space="preserve">groupcast option 1 (NACK-only) </w:t>
            </w:r>
            <w:r w:rsidRPr="004D6A76">
              <w:rPr>
                <w:rFonts w:ascii="Times New Roman" w:hAnsi="Times New Roman"/>
                <w:color w:val="000000"/>
                <w:sz w:val="20"/>
                <w:szCs w:val="20"/>
                <w:lang w:eastAsia="ko-KR"/>
              </w:rPr>
              <w:t xml:space="preserve">with SL-HARQ feedback enabled </w:t>
            </w:r>
            <w:r w:rsidRPr="004D6A76">
              <w:rPr>
                <w:rFonts w:ascii="Times New Roman" w:hAnsi="Times New Roman"/>
                <w:color w:val="000000"/>
                <w:sz w:val="20"/>
                <w:szCs w:val="20"/>
                <w:lang w:val="en-AU" w:eastAsia="ko-KR"/>
              </w:rPr>
              <w:t xml:space="preserve">can be supported for SL-U. If supported, further study the following options (at least </w:t>
            </w:r>
            <w:r w:rsidRPr="004D6A76">
              <w:rPr>
                <w:rFonts w:ascii="Times New Roman" w:hAnsi="Times New Roman"/>
                <w:color w:val="000000"/>
                <w:sz w:val="20"/>
                <w:szCs w:val="20"/>
              </w:rPr>
              <w:t xml:space="preserve">if all transmissions within the latest SL reference duration are </w:t>
            </w:r>
            <w:r w:rsidRPr="004D6A76">
              <w:rPr>
                <w:rFonts w:ascii="Times New Roman" w:hAnsi="Times New Roman"/>
                <w:color w:val="000000"/>
                <w:sz w:val="20"/>
                <w:szCs w:val="20"/>
                <w:lang w:val="en-AU"/>
              </w:rPr>
              <w:t>groupcast option 1</w:t>
            </w:r>
            <w:r w:rsidRPr="004D6A76">
              <w:rPr>
                <w:rFonts w:ascii="Times New Roman" w:hAnsi="Times New Roman"/>
                <w:color w:val="000000"/>
                <w:sz w:val="20"/>
                <w:szCs w:val="20"/>
              </w:rPr>
              <w:t xml:space="preserve"> transmissions)</w:t>
            </w:r>
          </w:p>
          <w:p w14:paraId="0B382482"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val="en-AU" w:eastAsia="ko-KR"/>
              </w:rPr>
              <w:t xml:space="preserve">Option 1: For every priority class </w:t>
            </w:r>
            <w:r w:rsidRPr="004D6A76">
              <w:rPr>
                <w:rFonts w:ascii="Times New Roman" w:hAnsi="Times New Roman"/>
                <w:color w:val="000000"/>
                <w:sz w:val="20"/>
                <w:szCs w:val="20"/>
                <w:lang w:val="en-AU" w:eastAsia="ko-KR"/>
              </w:rPr>
              <w:fldChar w:fldCharType="begin"/>
            </w:r>
            <w:r w:rsidRPr="004D6A76">
              <w:rPr>
                <w:rFonts w:ascii="Times New Roman" w:hAnsi="Times New Roman"/>
                <w:color w:val="000000"/>
                <w:sz w:val="20"/>
                <w:szCs w:val="20"/>
                <w:lang w:val="en-AU" w:eastAsia="ko-KR"/>
              </w:rPr>
              <w:instrText xml:space="preserve"> QUOTE </w:instrText>
            </w:r>
            <w:r w:rsidR="00F44DCF">
              <w:rPr>
                <w:rFonts w:ascii="Times New Roman" w:hAnsi="Times New Roman"/>
                <w:noProof/>
                <w:position w:val="-6"/>
                <w:sz w:val="20"/>
                <w:szCs w:val="20"/>
              </w:rPr>
              <w:pict w14:anchorId="1CEA2234">
                <v:shape id="_x0000_i1062"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22EB&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22EB&quot; wsp:rsidP=&quot;007822EB&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instrText xml:space="preserve"> </w:instrText>
            </w:r>
            <w:r w:rsidRPr="004D6A76">
              <w:rPr>
                <w:rFonts w:ascii="Times New Roman" w:hAnsi="Times New Roman"/>
                <w:color w:val="000000"/>
                <w:sz w:val="20"/>
                <w:szCs w:val="20"/>
                <w:lang w:val="en-AU" w:eastAsia="ko-KR"/>
              </w:rPr>
              <w:fldChar w:fldCharType="separate"/>
            </w:r>
            <w:r w:rsidR="00F44DCF">
              <w:rPr>
                <w:rFonts w:ascii="Times New Roman" w:hAnsi="Times New Roman"/>
                <w:noProof/>
                <w:position w:val="-6"/>
                <w:sz w:val="20"/>
                <w:szCs w:val="20"/>
              </w:rPr>
              <w:pict w14:anchorId="0F1788F3">
                <v:shape id="_x0000_i1061"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22EB&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22EB&quot; wsp:rsidP=&quot;007822EB&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fldChar w:fldCharType="end"/>
            </w:r>
            <w:r w:rsidRPr="004D6A76">
              <w:rPr>
                <w:rFonts w:ascii="Times New Roman" w:hAnsi="Times New Roman"/>
                <w:color w:val="000000"/>
                <w:sz w:val="20"/>
                <w:szCs w:val="20"/>
                <w:lang w:val="en-AU" w:eastAsia="ko-KR"/>
              </w:rPr>
              <w:t>,</w:t>
            </w:r>
            <w:r w:rsidRPr="004D6A76">
              <w:rPr>
                <w:rFonts w:ascii="Times New Roman" w:hAnsi="Times New Roman"/>
                <w:i/>
                <w:iCs/>
                <w:color w:val="000000"/>
                <w:sz w:val="20"/>
                <w:szCs w:val="20"/>
                <w:lang w:val="en-AU" w:eastAsia="ko-KR"/>
              </w:rPr>
              <w:t xml:space="preserve"> </w:t>
            </w:r>
            <w:r w:rsidRPr="004D6A76">
              <w:rPr>
                <w:rFonts w:ascii="Times New Roman" w:hAnsi="Times New Roman"/>
                <w:color w:val="000000"/>
                <w:sz w:val="20"/>
                <w:szCs w:val="20"/>
                <w:lang w:eastAsia="ko-KR"/>
              </w:rPr>
              <w:t xml:space="preserve">use the latest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45E7575C">
                <v:shape id="_x0000_i1060"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200D&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200D&quot; wsp:rsidP=&quot;00DE200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56A4253D">
                <v:shape id="_x0000_i1059"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200D&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200D&quot; wsp:rsidP=&quot;00DE200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used for any SL transmissions on the channel using Type 1 channel access procedures associated with the channel access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6BB0B054">
                <v:shape id="_x0000_i1058"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681&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C2681&quot; wsp:rsidP=&quot;006C2681&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57D5AB52">
                <v:shape id="_x0000_i1057"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681&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C2681&quot; wsp:rsidP=&quot;006C2681&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w:t>
            </w:r>
          </w:p>
          <w:p w14:paraId="03DD3B23"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val="en-AU" w:eastAsia="ko-KR"/>
              </w:rPr>
              <w:t xml:space="preserve">Option 2: </w:t>
            </w:r>
          </w:p>
          <w:p w14:paraId="59327220" w14:textId="77777777" w:rsidR="0055323A" w:rsidRPr="004D6A76" w:rsidRDefault="0055323A" w:rsidP="00037777">
            <w:pPr>
              <w:pStyle w:val="Listenabsatz"/>
              <w:numPr>
                <w:ilvl w:val="3"/>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val="en-AU" w:eastAsia="ko-KR"/>
              </w:rPr>
              <w:t xml:space="preserve">If </w:t>
            </w:r>
            <w:r w:rsidRPr="004D6A76">
              <w:rPr>
                <w:rFonts w:ascii="Times New Roman" w:hAnsi="Times New Roman"/>
                <w:color w:val="000000"/>
                <w:sz w:val="20"/>
                <w:szCs w:val="20"/>
              </w:rPr>
              <w:t>‘</w:t>
            </w:r>
            <w:r w:rsidRPr="004D6A76">
              <w:rPr>
                <w:rFonts w:ascii="Times New Roman" w:hAnsi="Times New Roman"/>
                <w:color w:val="000000"/>
                <w:sz w:val="20"/>
                <w:szCs w:val="20"/>
                <w:lang w:val="en-AU" w:eastAsia="ko-KR"/>
              </w:rPr>
              <w:t>NACK</w:t>
            </w:r>
            <w:r w:rsidRPr="004D6A76">
              <w:rPr>
                <w:rFonts w:ascii="Times New Roman" w:hAnsi="Times New Roman"/>
                <w:color w:val="000000"/>
                <w:sz w:val="20"/>
                <w:szCs w:val="20"/>
              </w:rPr>
              <w:t xml:space="preserve">’ </w:t>
            </w:r>
            <w:r w:rsidRPr="004D6A76">
              <w:rPr>
                <w:rFonts w:ascii="Times New Roman" w:hAnsi="Times New Roman"/>
                <w:color w:val="000000"/>
                <w:sz w:val="20"/>
                <w:szCs w:val="20"/>
                <w:lang w:val="en-AU" w:eastAsia="ko-KR"/>
              </w:rPr>
              <w:t xml:space="preserve">or a collision indicator (IUC scheme 2) is received </w:t>
            </w:r>
            <w:r w:rsidRPr="004D6A76">
              <w:rPr>
                <w:rFonts w:ascii="Times New Roman" w:hAnsi="Times New Roman"/>
                <w:color w:val="000000"/>
                <w:sz w:val="20"/>
                <w:szCs w:val="20"/>
                <w:lang w:val="en-AU"/>
              </w:rPr>
              <w:t xml:space="preserve">related to any transmissions within the latest </w:t>
            </w:r>
            <w:r w:rsidRPr="004D6A76">
              <w:rPr>
                <w:rFonts w:ascii="Times New Roman" w:hAnsi="Times New Roman"/>
                <w:color w:val="000000"/>
                <w:sz w:val="20"/>
                <w:szCs w:val="20"/>
              </w:rPr>
              <w:t>SL reference duration</w:t>
            </w:r>
            <w:r w:rsidRPr="004D6A76">
              <w:rPr>
                <w:rFonts w:ascii="Times New Roman" w:hAnsi="Times New Roman"/>
                <w:color w:val="000000"/>
                <w:sz w:val="20"/>
                <w:szCs w:val="20"/>
                <w:lang w:val="en-AU" w:eastAsia="ko-KR"/>
              </w:rPr>
              <w:t xml:space="preserve">, </w:t>
            </w:r>
            <w:r w:rsidRPr="004D6A76">
              <w:rPr>
                <w:rFonts w:ascii="Times New Roman" w:hAnsi="Times New Roman"/>
                <w:color w:val="000000"/>
                <w:sz w:val="20"/>
                <w:szCs w:val="20"/>
                <w:lang w:eastAsia="ko-KR"/>
              </w:rPr>
              <w:t xml:space="preserve">increase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220FD79B">
                <v:shape id="_x0000_i1056"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A7648&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A7648&quot; wsp:rsidP=&quot;00AA7648&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36ED2D4D">
                <v:shape id="_x0000_i1055"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A7648&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A7648&quot; wsp:rsidP=&quot;00AA7648&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for every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14C3117F">
                <v:shape id="_x0000_i1054"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0338&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50338&quot; wsp:rsidP=&quot;0035033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3ECA71A7">
                <v:shape id="_x0000_i1053"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0338&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50338&quot; wsp:rsidP=&quot;0035033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to the next higher allowed value.</w:t>
            </w:r>
          </w:p>
          <w:p w14:paraId="7F51093E" w14:textId="77777777" w:rsidR="0055323A" w:rsidRPr="004D6A76" w:rsidRDefault="0055323A" w:rsidP="00037777">
            <w:pPr>
              <w:pStyle w:val="Listenabsatz"/>
              <w:numPr>
                <w:ilvl w:val="3"/>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When neither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NACK</w:t>
            </w:r>
            <w:r w:rsidRPr="004D6A76">
              <w:rPr>
                <w:rFonts w:ascii="Times New Roman" w:hAnsi="Times New Roman"/>
                <w:color w:val="000000"/>
                <w:sz w:val="20"/>
                <w:szCs w:val="20"/>
              </w:rPr>
              <w:t xml:space="preserve">’ </w:t>
            </w:r>
            <w:r w:rsidRPr="004D6A76">
              <w:rPr>
                <w:rFonts w:ascii="Times New Roman" w:hAnsi="Times New Roman"/>
                <w:color w:val="000000"/>
                <w:sz w:val="20"/>
                <w:szCs w:val="20"/>
                <w:lang w:eastAsia="ko-KR"/>
              </w:rPr>
              <w:t>n</w:t>
            </w:r>
            <w:r w:rsidRPr="004D6A76">
              <w:rPr>
                <w:rFonts w:ascii="Times New Roman" w:hAnsi="Times New Roman"/>
                <w:color w:val="000000"/>
                <w:sz w:val="20"/>
                <w:szCs w:val="20"/>
                <w:lang w:val="en-AU" w:eastAsia="ko-KR"/>
              </w:rPr>
              <w:t xml:space="preserve">or a collision indicator (IUC scheme 2) </w:t>
            </w:r>
            <w:r w:rsidRPr="004D6A76">
              <w:rPr>
                <w:rFonts w:ascii="Times New Roman" w:hAnsi="Times New Roman"/>
                <w:color w:val="000000"/>
                <w:sz w:val="20"/>
                <w:szCs w:val="20"/>
                <w:lang w:eastAsia="ko-KR"/>
              </w:rPr>
              <w:t xml:space="preserve">is received </w:t>
            </w:r>
            <w:r w:rsidRPr="004D6A76">
              <w:rPr>
                <w:rFonts w:ascii="Times New Roman" w:hAnsi="Times New Roman"/>
                <w:color w:val="000000"/>
                <w:sz w:val="20"/>
                <w:szCs w:val="20"/>
                <w:lang w:val="en-AU"/>
              </w:rPr>
              <w:t xml:space="preserve">related to any transmissions within the latest </w:t>
            </w:r>
            <w:r w:rsidRPr="004D6A76">
              <w:rPr>
                <w:rFonts w:ascii="Times New Roman" w:hAnsi="Times New Roman"/>
                <w:color w:val="000000"/>
                <w:sz w:val="20"/>
                <w:szCs w:val="20"/>
              </w:rPr>
              <w:t>SL reference duration</w:t>
            </w:r>
            <w:r w:rsidRPr="004D6A76">
              <w:rPr>
                <w:rFonts w:ascii="Times New Roman" w:hAnsi="Times New Roman"/>
                <w:color w:val="000000"/>
                <w:sz w:val="20"/>
                <w:szCs w:val="20"/>
                <w:lang w:eastAsia="ko-KR"/>
              </w:rPr>
              <w:t>,</w:t>
            </w:r>
          </w:p>
          <w:p w14:paraId="62DC84A2" w14:textId="77777777" w:rsidR="0055323A" w:rsidRPr="004D6A76" w:rsidRDefault="0055323A" w:rsidP="00037777">
            <w:pPr>
              <w:pStyle w:val="Listenabsatz"/>
              <w:numPr>
                <w:ilvl w:val="4"/>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A: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6F1C2767">
                <v:shape id="_x0000_i1052"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681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1681E&quot; wsp:rsidP=&quot;009168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745A2989">
                <v:shape id="_x0000_i1051"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681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1681E&quot; wsp:rsidP=&quot;009168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is reset to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1A771900">
                <v:shape id="_x0000_i1050" type="#_x0000_t75" alt="" style="width:39.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7D9&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007D9&quot; wsp:rsidP=&quot;00E007D9&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71A58AD6">
                <v:shape id="_x0000_i1049" type="#_x0000_t75" alt="" style="width:39.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7D9&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007D9&quot; wsp:rsidP=&quot;00E007D9&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for every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3CB260B9">
                <v:shape id="_x0000_i1048"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786&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C2786&quot; wsp:rsidP=&quot;009C278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37C86A07">
                <v:shape id="_x0000_i1047"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786&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C2786&quot; wsp:rsidP=&quot;009C278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w:t>
            </w:r>
          </w:p>
          <w:p w14:paraId="40D93775" w14:textId="77777777" w:rsidR="0055323A" w:rsidRPr="004D6A76" w:rsidRDefault="0055323A" w:rsidP="00037777">
            <w:pPr>
              <w:pStyle w:val="Listenabsatz"/>
              <w:numPr>
                <w:ilvl w:val="4"/>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B: </w:t>
            </w:r>
            <w:r w:rsidRPr="004D6A76">
              <w:rPr>
                <w:rFonts w:ascii="Times New Roman" w:hAnsi="Times New Roman"/>
                <w:color w:val="000000"/>
                <w:sz w:val="20"/>
                <w:szCs w:val="20"/>
                <w:lang w:val="en-AU" w:eastAsia="ko-KR"/>
              </w:rPr>
              <w:t xml:space="preserve">For every priority class </w:t>
            </w:r>
            <w:r w:rsidRPr="004D6A76">
              <w:rPr>
                <w:rFonts w:ascii="Times New Roman" w:hAnsi="Times New Roman"/>
                <w:color w:val="000000"/>
                <w:sz w:val="20"/>
                <w:szCs w:val="20"/>
                <w:lang w:val="en-AU" w:eastAsia="ko-KR"/>
              </w:rPr>
              <w:fldChar w:fldCharType="begin"/>
            </w:r>
            <w:r w:rsidRPr="004D6A76">
              <w:rPr>
                <w:rFonts w:ascii="Times New Roman" w:hAnsi="Times New Roman"/>
                <w:color w:val="000000"/>
                <w:sz w:val="20"/>
                <w:szCs w:val="20"/>
                <w:lang w:val="en-AU" w:eastAsia="ko-KR"/>
              </w:rPr>
              <w:instrText xml:space="preserve"> QUOTE </w:instrText>
            </w:r>
            <w:r w:rsidR="00F44DCF">
              <w:rPr>
                <w:rFonts w:ascii="Times New Roman" w:hAnsi="Times New Roman"/>
                <w:noProof/>
                <w:position w:val="-6"/>
                <w:sz w:val="20"/>
                <w:szCs w:val="20"/>
              </w:rPr>
              <w:pict w14:anchorId="24A4F0D9">
                <v:shape id="_x0000_i1046"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87368&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7368&quot; wsp:rsidP=&quot;00F8736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instrText xml:space="preserve"> </w:instrText>
            </w:r>
            <w:r w:rsidRPr="004D6A76">
              <w:rPr>
                <w:rFonts w:ascii="Times New Roman" w:hAnsi="Times New Roman"/>
                <w:color w:val="000000"/>
                <w:sz w:val="20"/>
                <w:szCs w:val="20"/>
                <w:lang w:val="en-AU" w:eastAsia="ko-KR"/>
              </w:rPr>
              <w:fldChar w:fldCharType="separate"/>
            </w:r>
            <w:r w:rsidR="00F44DCF">
              <w:rPr>
                <w:rFonts w:ascii="Times New Roman" w:hAnsi="Times New Roman"/>
                <w:noProof/>
                <w:position w:val="-6"/>
                <w:sz w:val="20"/>
                <w:szCs w:val="20"/>
              </w:rPr>
              <w:pict w14:anchorId="493A692A">
                <v:shape id="_x0000_i1045"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87368&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7368&quot; wsp:rsidP=&quot;00F8736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val="en-AU" w:eastAsia="ko-KR"/>
              </w:rPr>
              <w:fldChar w:fldCharType="end"/>
            </w:r>
            <w:r w:rsidRPr="004D6A76">
              <w:rPr>
                <w:rFonts w:ascii="Times New Roman" w:hAnsi="Times New Roman"/>
                <w:color w:val="000000"/>
                <w:sz w:val="20"/>
                <w:szCs w:val="20"/>
                <w:lang w:val="en-AU" w:eastAsia="ko-KR"/>
              </w:rPr>
              <w:t>,</w:t>
            </w:r>
            <w:r w:rsidRPr="004D6A76">
              <w:rPr>
                <w:rFonts w:ascii="Times New Roman" w:hAnsi="Times New Roman"/>
                <w:i/>
                <w:iCs/>
                <w:color w:val="000000"/>
                <w:sz w:val="20"/>
                <w:szCs w:val="20"/>
                <w:lang w:val="en-AU" w:eastAsia="ko-KR"/>
              </w:rPr>
              <w:t xml:space="preserve"> </w:t>
            </w:r>
            <w:r w:rsidRPr="004D6A76">
              <w:rPr>
                <w:rFonts w:ascii="Times New Roman" w:hAnsi="Times New Roman"/>
                <w:color w:val="000000"/>
                <w:sz w:val="20"/>
                <w:szCs w:val="20"/>
                <w:lang w:eastAsia="ko-KR"/>
              </w:rPr>
              <w:t xml:space="preserve">use the latest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37C41284">
                <v:shape id="_x0000_i1044"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4403&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4403&quot; wsp:rsidP=&quot;00F8440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72EAEF17">
                <v:shape id="_x0000_i1043" type="#_x0000_t75" alt="" style="width:19.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4403&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4403&quot; wsp:rsidP=&quot;00F8440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used for any SL transmissions on the channel using Type 1 channel access procedures associated with the channel access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7C26A33A">
                <v:shape id="_x0000_i1042"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6CB7&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B6CB7&quot; wsp:rsidP=&quot;006B6CB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705CD009">
                <v:shape id="_x0000_i1041" type="#_x0000_t75" alt="" style="width:6.0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6CB7&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B6CB7&quot; wsp:rsidP=&quot;006B6CB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w:t>
            </w:r>
          </w:p>
          <w:p w14:paraId="68315FF7"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3: An ACK-only procedure is used instead of a NACK-only procedure. In this case, if at least a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ACK</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 xml:space="preserve"> is received </w:t>
            </w:r>
            <w:r w:rsidRPr="004D6A76">
              <w:rPr>
                <w:rFonts w:ascii="Times New Roman" w:hAnsi="Times New Roman"/>
                <w:color w:val="000000"/>
                <w:sz w:val="20"/>
                <w:szCs w:val="20"/>
                <w:lang w:val="en-AU"/>
              </w:rPr>
              <w:t xml:space="preserve">related to any transmissions within the latest </w:t>
            </w:r>
            <w:r w:rsidRPr="004D6A76">
              <w:rPr>
                <w:rFonts w:ascii="Times New Roman" w:hAnsi="Times New Roman"/>
                <w:color w:val="000000"/>
                <w:sz w:val="20"/>
                <w:szCs w:val="20"/>
              </w:rPr>
              <w:t>SL reference duration</w:t>
            </w:r>
            <w:r w:rsidRPr="004D6A76">
              <w:rPr>
                <w:rFonts w:ascii="Times New Roman" w:hAnsi="Times New Roman"/>
                <w:color w:val="000000"/>
                <w:sz w:val="20"/>
                <w:szCs w:val="20"/>
                <w:lang w:eastAsia="ko-KR"/>
              </w:rPr>
              <w:t xml:space="preserve">, for each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2AE4DAD9">
                <v:shape id="_x0000_i1040"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35DC7&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35DC7&quot; wsp:rsidP=&quot;00F35DC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4228B301">
                <v:shape id="_x0000_i1039"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35DC7&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35DC7&quot; wsp:rsidP=&quot;00F35DC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1C2A3C2A">
                <v:shape id="_x0000_i1038"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0D3&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50D3&quot; wsp:rsidP=&quot;007850D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62E46F03">
                <v:shape id="_x0000_i1037"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0D3&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50D3&quot; wsp:rsidP=&quot;007850D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otherwise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0E5C72C4">
                <v:shape id="_x0000_i1036"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2059C&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2059C&quot; wsp:rsidP=&quot;00A2059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563102BD">
                <v:shape id="_x0000_i1035"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2059C&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2059C&quot; wsp:rsidP=&quot;00A2059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is increased</w:t>
            </w:r>
          </w:p>
          <w:p w14:paraId="493B661D"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Option 4: CW is adjusted according to CR/CBR measurement</w:t>
            </w:r>
            <w:r w:rsidRPr="004D6A76">
              <w:rPr>
                <w:rFonts w:ascii="Times New Roman" w:hAnsi="Times New Roman"/>
                <w:color w:val="000000"/>
                <w:sz w:val="20"/>
                <w:szCs w:val="20"/>
              </w:rPr>
              <w:t>, if CR/CBR is supported for SL-U</w:t>
            </w:r>
          </w:p>
          <w:p w14:paraId="06C94925"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5 (option 3+legacy): ACK feedback is performed when a TB is successfully decoded in addition to the legacy NACK-only procedure. In this case, if ACK only is received </w:t>
            </w:r>
            <w:r w:rsidRPr="004D6A76">
              <w:rPr>
                <w:rFonts w:ascii="Times New Roman" w:hAnsi="Times New Roman"/>
                <w:color w:val="000000"/>
                <w:sz w:val="20"/>
                <w:szCs w:val="20"/>
                <w:lang w:val="en-AU"/>
              </w:rPr>
              <w:t xml:space="preserve">related to any transmissions within the latest </w:t>
            </w:r>
            <w:r w:rsidRPr="004D6A76">
              <w:rPr>
                <w:rFonts w:ascii="Times New Roman" w:hAnsi="Times New Roman"/>
                <w:color w:val="000000"/>
                <w:sz w:val="20"/>
                <w:szCs w:val="20"/>
              </w:rPr>
              <w:t>SL reference duration</w:t>
            </w:r>
            <w:r w:rsidRPr="004D6A76">
              <w:rPr>
                <w:rFonts w:ascii="Times New Roman" w:hAnsi="Times New Roman"/>
                <w:color w:val="000000"/>
                <w:sz w:val="20"/>
                <w:szCs w:val="20"/>
                <w:lang w:eastAsia="ko-KR"/>
              </w:rPr>
              <w:t xml:space="preserve"> then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07A9C68D">
                <v:shape id="_x0000_i1034"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B4C1B&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B4C1B&quot; wsp:rsidP=&quot;005B4C1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5CE168E9">
                <v:shape id="_x0000_i1033"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B4C1B&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B4C1B&quot; wsp:rsidP=&quot;005B4C1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otherwise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58DD8605">
                <v:shape id="_x0000_i1032"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166C&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F166C&quot; wsp:rsidP=&quot;009F166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304501FD">
                <v:shape id="_x0000_i1031"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166C&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F166C&quot; wsp:rsidP=&quot;009F166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is increased.</w:t>
            </w:r>
          </w:p>
          <w:p w14:paraId="7307C56A" w14:textId="77777777" w:rsidR="0055323A" w:rsidRPr="004D6A76" w:rsidRDefault="0055323A" w:rsidP="00037777">
            <w:pPr>
              <w:pStyle w:val="Listenabsatz"/>
              <w:numPr>
                <w:ilvl w:val="1"/>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CW adjustment for unicast with SL-HARQ feedback enabled (</w:t>
            </w:r>
            <w:r w:rsidRPr="004D6A76">
              <w:rPr>
                <w:rFonts w:ascii="Times New Roman" w:hAnsi="Times New Roman"/>
                <w:color w:val="000000"/>
                <w:sz w:val="20"/>
                <w:szCs w:val="20"/>
              </w:rPr>
              <w:t xml:space="preserve">at least In case only unicast PSSCH(s) is (are) transmitted within the </w:t>
            </w:r>
            <w:r w:rsidRPr="004D6A76">
              <w:rPr>
                <w:rFonts w:ascii="Times New Roman" w:hAnsi="Times New Roman"/>
                <w:color w:val="000000"/>
                <w:sz w:val="20"/>
                <w:szCs w:val="20"/>
                <w:lang w:eastAsia="ko-KR"/>
              </w:rPr>
              <w:t xml:space="preserve">latest </w:t>
            </w:r>
            <w:r w:rsidRPr="004D6A76">
              <w:rPr>
                <w:rFonts w:ascii="Times New Roman" w:hAnsi="Times New Roman"/>
                <w:color w:val="000000"/>
                <w:sz w:val="20"/>
                <w:szCs w:val="20"/>
              </w:rPr>
              <w:t>SL reference duration</w:t>
            </w:r>
            <w:r w:rsidRPr="004D6A76">
              <w:rPr>
                <w:rFonts w:ascii="Times New Roman" w:hAnsi="Times New Roman"/>
                <w:color w:val="000000"/>
                <w:sz w:val="20"/>
                <w:szCs w:val="20"/>
                <w:lang w:eastAsia="ko-KR"/>
              </w:rPr>
              <w:t>):</w:t>
            </w:r>
          </w:p>
          <w:p w14:paraId="0C2D5D76" w14:textId="77777777" w:rsidR="0055323A" w:rsidRPr="004D6A76" w:rsidRDefault="0055323A" w:rsidP="00037777">
            <w:pPr>
              <w:pStyle w:val="Listenabsatz"/>
              <w:numPr>
                <w:ilvl w:val="2"/>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 xml:space="preserve">Option 2: If at least one </w:t>
            </w:r>
            <w:r w:rsidRPr="004D6A76">
              <w:rPr>
                <w:rFonts w:ascii="Times New Roman" w:hAnsi="Times New Roman"/>
                <w:color w:val="000000"/>
                <w:sz w:val="20"/>
                <w:szCs w:val="20"/>
              </w:rPr>
              <w:t>‘</w:t>
            </w:r>
            <w:r w:rsidRPr="004D6A76">
              <w:rPr>
                <w:rFonts w:ascii="Times New Roman" w:hAnsi="Times New Roman"/>
                <w:color w:val="000000"/>
                <w:sz w:val="20"/>
                <w:szCs w:val="20"/>
                <w:lang w:eastAsia="ko-KR"/>
              </w:rPr>
              <w:t>ACK</w:t>
            </w:r>
            <w:r w:rsidRPr="004D6A76">
              <w:rPr>
                <w:rFonts w:ascii="Times New Roman" w:hAnsi="Times New Roman"/>
                <w:color w:val="000000"/>
                <w:sz w:val="20"/>
                <w:szCs w:val="20"/>
              </w:rPr>
              <w:t xml:space="preserve">’ </w:t>
            </w:r>
            <w:r w:rsidRPr="004D6A76">
              <w:rPr>
                <w:rFonts w:ascii="Times New Roman" w:hAnsi="Times New Roman"/>
                <w:color w:val="000000"/>
                <w:sz w:val="20"/>
                <w:szCs w:val="20"/>
                <w:lang w:eastAsia="ko-KR"/>
              </w:rPr>
              <w:t xml:space="preserve">is received </w:t>
            </w:r>
            <w:r w:rsidRPr="004D6A76">
              <w:rPr>
                <w:rFonts w:ascii="Times New Roman" w:hAnsi="Times New Roman"/>
                <w:color w:val="000000"/>
                <w:sz w:val="20"/>
                <w:szCs w:val="20"/>
                <w:lang w:val="en-AU"/>
              </w:rPr>
              <w:t xml:space="preserve">related to any transmissions within the latest </w:t>
            </w:r>
            <w:r w:rsidRPr="004D6A76">
              <w:rPr>
                <w:rFonts w:ascii="Times New Roman" w:hAnsi="Times New Roman"/>
                <w:color w:val="000000"/>
                <w:sz w:val="20"/>
                <w:szCs w:val="20"/>
              </w:rPr>
              <w:t>SL reference duration</w:t>
            </w:r>
            <w:r w:rsidRPr="004D6A76">
              <w:rPr>
                <w:rFonts w:ascii="Times New Roman" w:hAnsi="Times New Roman"/>
                <w:color w:val="000000"/>
                <w:sz w:val="20"/>
                <w:szCs w:val="20"/>
                <w:lang w:eastAsia="ko-KR"/>
              </w:rPr>
              <w:t xml:space="preserve">, for each priority class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6"/>
                <w:sz w:val="20"/>
                <w:szCs w:val="20"/>
              </w:rPr>
              <w:pict w14:anchorId="78D541D0">
                <v:shape id="_x0000_i1030"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42FD&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042FD&quot; wsp:rsidP=&quot;002042FD&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6"/>
                <w:sz w:val="20"/>
                <w:szCs w:val="20"/>
              </w:rPr>
              <w:pict w14:anchorId="56F3F6A8">
                <v:shape id="_x0000_i1029" type="#_x0000_t75" alt="" style="width:58.5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42FD&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042FD&quot; wsp:rsidP=&quot;002042FD&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13D8BCBE">
                <v:shape id="_x0000_i1028"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D671D&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D671D&quot; wsp:rsidP=&quot;00FD67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13A93D96">
                <v:shape id="_x0000_i1027" type="#_x0000_t75" alt="" style="width:1in;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D671D&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D671D&quot; wsp:rsidP=&quot;00FD67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 xml:space="preserve"> ; otherwise </w:t>
            </w:r>
            <w:r w:rsidRPr="004D6A76">
              <w:rPr>
                <w:rFonts w:ascii="Times New Roman" w:hAnsi="Times New Roman"/>
                <w:color w:val="000000"/>
                <w:sz w:val="20"/>
                <w:szCs w:val="20"/>
                <w:lang w:eastAsia="ko-KR"/>
              </w:rPr>
              <w:fldChar w:fldCharType="begin"/>
            </w:r>
            <w:r w:rsidRPr="004D6A76">
              <w:rPr>
                <w:rFonts w:ascii="Times New Roman" w:hAnsi="Times New Roman"/>
                <w:color w:val="000000"/>
                <w:sz w:val="20"/>
                <w:szCs w:val="20"/>
                <w:lang w:eastAsia="ko-KR"/>
              </w:rPr>
              <w:instrText xml:space="preserve"> QUOTE </w:instrText>
            </w:r>
            <w:r w:rsidR="00F44DCF">
              <w:rPr>
                <w:rFonts w:ascii="Times New Roman" w:hAnsi="Times New Roman"/>
                <w:noProof/>
                <w:position w:val="-9"/>
                <w:sz w:val="20"/>
                <w:szCs w:val="20"/>
              </w:rPr>
              <w:pict w14:anchorId="66D5B8C3">
                <v:shape id="_x0000_i1026"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0F1D&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60F1D&quot; wsp:rsidP=&quot;00D60F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w:rPr&gt;&lt;w:rFonts w:ascii=&quot;Cambria Math&quot; w:h-ansi=&quot;Cambria Math&quot;/&gt;&lt;wx:font wx:val=&quot;Cambria Math&quot;/&gt;&lt;w:i/&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instrText xml:space="preserve"> </w:instrText>
            </w:r>
            <w:r w:rsidRPr="004D6A76">
              <w:rPr>
                <w:rFonts w:ascii="Times New Roman" w:hAnsi="Times New Roman"/>
                <w:color w:val="000000"/>
                <w:sz w:val="20"/>
                <w:szCs w:val="20"/>
                <w:lang w:eastAsia="ko-KR"/>
              </w:rPr>
              <w:fldChar w:fldCharType="separate"/>
            </w:r>
            <w:r w:rsidR="00F44DCF">
              <w:rPr>
                <w:rFonts w:ascii="Times New Roman" w:hAnsi="Times New Roman"/>
                <w:noProof/>
                <w:position w:val="-9"/>
                <w:sz w:val="20"/>
                <w:szCs w:val="20"/>
              </w:rPr>
              <w:pict w14:anchorId="43821CBE">
                <v:shape id="_x0000_i1025" type="#_x0000_t75" alt="" style="width:26.25pt;height:13.4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0F1D&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60F1D&quot; wsp:rsidP=&quot;00D60F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w:rPr&gt;&lt;w:rFonts w:ascii=&quot;Cambria Math&quot; w:h-ansi=&quot;Cambria Math&quot;/&gt;&lt;wx:font wx:val=&quot;Cambria Math&quot;/&gt;&lt;w:i/&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D6A76">
              <w:rPr>
                <w:rFonts w:ascii="Times New Roman" w:hAnsi="Times New Roman"/>
                <w:color w:val="000000"/>
                <w:sz w:val="20"/>
                <w:szCs w:val="20"/>
                <w:lang w:eastAsia="ko-KR"/>
              </w:rPr>
              <w:fldChar w:fldCharType="end"/>
            </w:r>
            <w:r w:rsidRPr="004D6A76">
              <w:rPr>
                <w:rFonts w:ascii="Times New Roman" w:hAnsi="Times New Roman"/>
                <w:color w:val="000000"/>
                <w:sz w:val="20"/>
                <w:szCs w:val="20"/>
                <w:lang w:eastAsia="ko-KR"/>
              </w:rPr>
              <w:t>is increased.</w:t>
            </w:r>
          </w:p>
          <w:p w14:paraId="43672559" w14:textId="77777777" w:rsidR="0055323A" w:rsidRPr="004D6A76" w:rsidRDefault="0055323A" w:rsidP="00037777">
            <w:pPr>
              <w:pStyle w:val="Listenabsatz"/>
              <w:numPr>
                <w:ilvl w:val="0"/>
                <w:numId w:val="63"/>
              </w:numPr>
              <w:autoSpaceDE w:val="0"/>
              <w:autoSpaceDN w:val="0"/>
              <w:spacing w:before="0" w:line="240" w:lineRule="auto"/>
              <w:ind w:hanging="357"/>
              <w:rPr>
                <w:rFonts w:ascii="Times New Roman" w:hAnsi="Times New Roman"/>
                <w:color w:val="000000"/>
                <w:sz w:val="20"/>
                <w:szCs w:val="20"/>
                <w:lang w:eastAsia="ko-KR"/>
              </w:rPr>
            </w:pPr>
            <w:r w:rsidRPr="004D6A76">
              <w:rPr>
                <w:rFonts w:ascii="Times New Roman" w:hAnsi="Times New Roman"/>
                <w:color w:val="000000"/>
                <w:sz w:val="20"/>
                <w:szCs w:val="20"/>
                <w:lang w:eastAsia="ko-KR"/>
              </w:rPr>
              <w:t>FFS the case when UE is operating with different SL-HARQ feedback schemes (e.g., UE has concurrent broadcast transmission + unicast with SL-HARQ enabled, or GC option 1 + GC option 2, etc in the SL reference duration).</w:t>
            </w:r>
          </w:p>
          <w:p w14:paraId="7C51282D" w14:textId="7046DE8D" w:rsidR="007061BC" w:rsidRPr="00037777" w:rsidRDefault="007061BC" w:rsidP="00037777">
            <w:pPr>
              <w:overflowPunct/>
              <w:autoSpaceDE/>
              <w:autoSpaceDN/>
              <w:adjustRightInd/>
              <w:spacing w:before="0" w:after="0" w:line="240" w:lineRule="auto"/>
              <w:textAlignment w:val="auto"/>
              <w:rPr>
                <w:rFonts w:eastAsia="Times New Roman"/>
                <w:color w:val="000000"/>
              </w:rPr>
            </w:pPr>
          </w:p>
        </w:tc>
      </w:tr>
    </w:tbl>
    <w:p w14:paraId="03A5DFE2" w14:textId="3D75B609" w:rsidR="00D67026" w:rsidRDefault="009736F5" w:rsidP="00D67026">
      <w:pPr>
        <w:pStyle w:val="3GPPNormalText"/>
      </w:pPr>
      <w:r>
        <w:lastRenderedPageBreak/>
        <w:t xml:space="preserve">                                                                                                                                                                                                                                                                                                         </w:t>
      </w:r>
      <w:r w:rsidR="00627D4D">
        <w:t xml:space="preserve">This document focuses on the </w:t>
      </w:r>
      <w:r w:rsidR="00DA4740">
        <w:t xml:space="preserve">possible </w:t>
      </w:r>
      <w:r w:rsidR="00627D4D">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67D54B69" w14:textId="77777777" w:rsidR="00487892" w:rsidRDefault="00487892" w:rsidP="00D67026">
      <w:pPr>
        <w:pStyle w:val="3GPPNormalText"/>
      </w:pPr>
    </w:p>
    <w:p w14:paraId="164CDB2F" w14:textId="088BAE2D" w:rsidR="00452993" w:rsidRPr="002B0CD1" w:rsidRDefault="00D67026" w:rsidP="00EA5309">
      <w:pPr>
        <w:pStyle w:val="berschrift1"/>
      </w:pPr>
      <w:r>
        <w:t xml:space="preserve">Channel Access </w:t>
      </w:r>
      <w:r w:rsidR="007061BC">
        <w:t>Procedures in SL-U</w:t>
      </w:r>
    </w:p>
    <w:p w14:paraId="056D90DD" w14:textId="4ADC68AB" w:rsidR="005B0F68" w:rsidRDefault="005B0F68" w:rsidP="002E57D6">
      <w:pPr>
        <w:pStyle w:val="3GPPNormalText"/>
      </w:pPr>
      <w:r>
        <w:t>The channel access procedures</w:t>
      </w:r>
      <w:r w:rsidR="00B24214">
        <w:t xml:space="preserve"> (CAP)</w:t>
      </w:r>
      <w:r>
        <w:t xml:space="preserve"> that were employed in NR-U have been described in detail in [</w:t>
      </w:r>
      <w:r w:rsidR="00B24214">
        <w:t>3</w:t>
      </w:r>
      <w:r>
        <w:t>]. These procedures can be carried out by the gNB for downlink transmissions, and by the UE for uplink transmissions. The different channel access procedures used by both entities differ in their sensing duration</w:t>
      </w:r>
      <w:r w:rsidR="003E7D41">
        <w:t xml:space="preserve"> </w:t>
      </w:r>
      <w:r w:rsidR="00990C45">
        <w:t xml:space="preserve">over </w:t>
      </w:r>
      <w:r w:rsidR="003E7D41">
        <w:t>which they perform LBT</w:t>
      </w:r>
      <w:r>
        <w:t xml:space="preserve">, where the time duration of the sensing slots is randomly determined in the Type 1 access procedure, and deterministically determined in the Type 2 access procedure. In both procedures, the basic unit for sensing is a sensing slot with a </w:t>
      </w:r>
      <w:r w:rsidRPr="00F14605">
        <w:t>duration T</w:t>
      </w:r>
      <w:r w:rsidRPr="00F14605">
        <w:rPr>
          <w:vertAlign w:val="subscript"/>
        </w:rPr>
        <w:t>s</w:t>
      </w:r>
      <w:r>
        <w:rPr>
          <w:vertAlign w:val="subscript"/>
        </w:rPr>
        <w:t>l</w:t>
      </w:r>
      <w:r>
        <w:t xml:space="preserve"> = 9us, and a channel is determined to be available if the received power detected for at least 4us of the sensing slot is less than an energy detection threshold. Else, the channel is adjudged to be busy or occupied.</w:t>
      </w:r>
    </w:p>
    <w:p w14:paraId="733D012F" w14:textId="4243089E" w:rsidR="005B0F68" w:rsidRDefault="005B0F68" w:rsidP="002E57D6">
      <w:pPr>
        <w:pStyle w:val="3GPPNormalText"/>
      </w:pPr>
      <w:r>
        <w:t>The following is a table highlighting the different channel access procedures used, as captured in [4], and depicted in Figure 1.</w:t>
      </w:r>
    </w:p>
    <w:tbl>
      <w:tblPr>
        <w:tblStyle w:val="Tabellenraster"/>
        <w:tblW w:w="9923" w:type="dxa"/>
        <w:tblInd w:w="-5" w:type="dxa"/>
        <w:tblLayout w:type="fixed"/>
        <w:tblLook w:val="04A0" w:firstRow="1" w:lastRow="0" w:firstColumn="1" w:lastColumn="0" w:noHBand="0" w:noVBand="1"/>
      </w:tblPr>
      <w:tblGrid>
        <w:gridCol w:w="1170"/>
        <w:gridCol w:w="8753"/>
      </w:tblGrid>
      <w:tr w:rsidR="005B0F68" w14:paraId="382C230B" w14:textId="77777777" w:rsidTr="00EC043B">
        <w:tc>
          <w:tcPr>
            <w:tcW w:w="1170" w:type="dxa"/>
            <w:shd w:val="clear" w:color="auto" w:fill="8BD1C5"/>
            <w:vAlign w:val="center"/>
          </w:tcPr>
          <w:p w14:paraId="054A7D06"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lastRenderedPageBreak/>
              <w:t>Type 1</w:t>
            </w:r>
          </w:p>
        </w:tc>
        <w:tc>
          <w:tcPr>
            <w:tcW w:w="8753" w:type="dxa"/>
          </w:tcPr>
          <w:p w14:paraId="15AB1491" w14:textId="611D33B2"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randomly determined</w:t>
            </w:r>
            <w:r w:rsidRPr="005B0F68">
              <w:rPr>
                <w:color w:val="000000" w:themeColor="text1"/>
                <w:sz w:val="22"/>
                <w:szCs w:val="22"/>
                <w:lang w:eastAsia="zh-CN"/>
              </w:rPr>
              <w:t xml:space="preserve">. </w:t>
            </w:r>
          </w:p>
          <w:p w14:paraId="5F40B9CB" w14:textId="77777777"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 xml:space="preserve">A gNB or a UE determines an initial counter </w:t>
            </w:r>
            <m:oMath>
              <m:r>
                <w:rPr>
                  <w:rFonts w:ascii="Cambria Math" w:hAnsi="Cambria Math"/>
                  <w:color w:val="000000" w:themeColor="text1"/>
                  <w:sz w:val="22"/>
                  <w:szCs w:val="22"/>
                </w:rPr>
                <m:t>N</m:t>
              </m:r>
            </m:oMath>
            <w:r w:rsidRPr="005B0F68">
              <w:rPr>
                <w:color w:val="000000" w:themeColor="text1"/>
                <w:sz w:val="22"/>
                <w:szCs w:val="22"/>
                <w:lang w:eastAsia="zh-CN"/>
              </w:rPr>
              <w:t xml:space="preserve"> which is randomly selected between </w:t>
            </w:r>
            <w:r w:rsidRPr="005B0F68">
              <w:rPr>
                <w:color w:val="000000" w:themeColor="text1"/>
                <w:sz w:val="22"/>
                <w:szCs w:val="22"/>
              </w:rPr>
              <w:t xml:space="preserve">0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oMath>
            <w:r w:rsidRPr="005B0F68">
              <w:rPr>
                <w:color w:val="000000" w:themeColor="text1"/>
                <w:sz w:val="22"/>
                <w:szCs w:val="22"/>
                <w:lang w:eastAsia="zh-CN"/>
              </w:rPr>
              <w:t xml:space="preserve">, where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r>
                <m:rPr>
                  <m:sty m:val="p"/>
                </m:rPr>
                <w:rPr>
                  <w:rFonts w:ascii="Cambria Math" w:hAnsi="Cambria Math"/>
                  <w:color w:val="000000" w:themeColor="text1"/>
                  <w:sz w:val="22"/>
                  <w:szCs w:val="22"/>
                </w:rPr>
                <m:t xml:space="preserve">, </m:t>
              </m:r>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are subject to CAPC. </w:t>
            </w:r>
          </w:p>
          <w:p w14:paraId="512486A6" w14:textId="77777777" w:rsidR="005B0F68" w:rsidRPr="005B0F68" w:rsidRDefault="005B0F68" w:rsidP="005B0F68">
            <w:pPr>
              <w:spacing w:before="0" w:after="0" w:line="240" w:lineRule="auto"/>
              <w:rPr>
                <w:color w:val="000000" w:themeColor="text1"/>
                <w:sz w:val="22"/>
                <w:szCs w:val="22"/>
                <w:lang w:eastAsia="zh-CN"/>
              </w:rPr>
            </w:pPr>
            <w:r w:rsidRPr="005B0F68">
              <w:rPr>
                <w:i/>
                <w:color w:val="000000" w:themeColor="text1"/>
                <w:sz w:val="22"/>
                <w:szCs w:val="22"/>
                <w:lang w:eastAsia="zh-CN"/>
              </w:rPr>
              <w:t>N</w:t>
            </w:r>
            <w:r w:rsidRPr="005B0F68">
              <w:rPr>
                <w:color w:val="000000" w:themeColor="text1"/>
                <w:sz w:val="22"/>
                <w:szCs w:val="22"/>
                <w:lang w:eastAsia="zh-CN"/>
              </w:rPr>
              <w:t xml:space="preserve"> can be decreased when channel is sensed to be idle for a certain period of time.</w:t>
            </w:r>
          </w:p>
          <w:p w14:paraId="014E6959" w14:textId="77777777"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 xml:space="preserve">Transmission can only take place when </w:t>
            </w:r>
            <w:r w:rsidRPr="005B0F68">
              <w:rPr>
                <w:i/>
                <w:color w:val="000000" w:themeColor="text1"/>
                <w:sz w:val="22"/>
                <w:szCs w:val="22"/>
                <w:lang w:eastAsia="zh-CN"/>
              </w:rPr>
              <w:t xml:space="preserve">N </w:t>
            </w:r>
            <w:r w:rsidRPr="005B0F68">
              <w:rPr>
                <w:color w:val="000000" w:themeColor="text1"/>
                <w:sz w:val="22"/>
                <w:szCs w:val="22"/>
                <w:lang w:eastAsia="zh-CN"/>
              </w:rPr>
              <w:t xml:space="preserve">reaches 0. </w:t>
            </w:r>
          </w:p>
        </w:tc>
      </w:tr>
      <w:tr w:rsidR="005B0F68" w14:paraId="38237A06" w14:textId="77777777" w:rsidTr="009F1772">
        <w:tc>
          <w:tcPr>
            <w:tcW w:w="1170" w:type="dxa"/>
            <w:shd w:val="clear" w:color="auto" w:fill="E7E6E6" w:themeFill="background2"/>
            <w:vAlign w:val="center"/>
          </w:tcPr>
          <w:p w14:paraId="1049412E"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2A</w:t>
            </w:r>
          </w:p>
        </w:tc>
        <w:tc>
          <w:tcPr>
            <w:tcW w:w="8753" w:type="dxa"/>
          </w:tcPr>
          <w:p w14:paraId="65563B07" w14:textId="091254CE"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for a sensing interval of 25 µs.</w:t>
            </w:r>
          </w:p>
        </w:tc>
      </w:tr>
      <w:tr w:rsidR="005B0F68" w14:paraId="4E1DA9AB" w14:textId="77777777" w:rsidTr="00EC043B">
        <w:tc>
          <w:tcPr>
            <w:tcW w:w="1170" w:type="dxa"/>
            <w:shd w:val="clear" w:color="auto" w:fill="8BD1C5"/>
            <w:vAlign w:val="center"/>
          </w:tcPr>
          <w:p w14:paraId="440D0308"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2B</w:t>
            </w:r>
          </w:p>
        </w:tc>
        <w:tc>
          <w:tcPr>
            <w:tcW w:w="8753" w:type="dxa"/>
          </w:tcPr>
          <w:p w14:paraId="423A355B" w14:textId="004CD83B"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equal to or longer than a sensing interval of 16 µs but less than 25 µs.</w:t>
            </w:r>
          </w:p>
        </w:tc>
      </w:tr>
      <w:tr w:rsidR="005B0F68" w14:paraId="2020BBFF" w14:textId="77777777" w:rsidTr="009F1772">
        <w:tc>
          <w:tcPr>
            <w:tcW w:w="1170" w:type="dxa"/>
            <w:shd w:val="clear" w:color="auto" w:fill="E7E6E6" w:themeFill="background2"/>
            <w:vAlign w:val="center"/>
          </w:tcPr>
          <w:p w14:paraId="6302D525"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2C</w:t>
            </w:r>
          </w:p>
        </w:tc>
        <w:tc>
          <w:tcPr>
            <w:tcW w:w="8753" w:type="dxa"/>
          </w:tcPr>
          <w:p w14:paraId="7EB7C5FA" w14:textId="77777777" w:rsidR="005B0F68" w:rsidRPr="005B0F68" w:rsidRDefault="005B0F68" w:rsidP="005B0F68">
            <w:pPr>
              <w:keepNext/>
              <w:spacing w:before="0" w:after="0" w:line="240" w:lineRule="auto"/>
              <w:rPr>
                <w:color w:val="000000" w:themeColor="text1"/>
                <w:sz w:val="22"/>
                <w:szCs w:val="22"/>
                <w:lang w:eastAsia="zh-CN"/>
              </w:rPr>
            </w:pPr>
            <w:r w:rsidRPr="005B0F68">
              <w:rPr>
                <w:color w:val="000000" w:themeColor="text1"/>
                <w:sz w:val="22"/>
                <w:szCs w:val="22"/>
                <w:lang w:eastAsia="zh-CN"/>
              </w:rPr>
              <w:t>Does not sense the channel before transmission. Time gap to the previous transmission is less than 16 µs.</w:t>
            </w:r>
          </w:p>
          <w:p w14:paraId="6B330A58" w14:textId="77777777" w:rsidR="005B0F68" w:rsidRPr="005B0F68" w:rsidRDefault="005B0F68" w:rsidP="005B0F68">
            <w:pPr>
              <w:keepNext/>
              <w:spacing w:before="0" w:after="0" w:line="240" w:lineRule="auto"/>
              <w:rPr>
                <w:color w:val="000000" w:themeColor="text1"/>
                <w:sz w:val="22"/>
                <w:szCs w:val="22"/>
                <w:lang w:eastAsia="zh-CN"/>
              </w:rPr>
            </w:pPr>
            <w:r w:rsidRPr="005B0F68">
              <w:rPr>
                <w:color w:val="000000" w:themeColor="text1"/>
                <w:sz w:val="22"/>
                <w:szCs w:val="22"/>
                <w:lang w:eastAsia="zh-CN"/>
              </w:rPr>
              <w:t>Duration of the corresponding transmission is at most 584 µs.</w:t>
            </w:r>
          </w:p>
        </w:tc>
      </w:tr>
    </w:tbl>
    <w:p w14:paraId="3567B6D6" w14:textId="4EFCD122" w:rsidR="00AE6FC6" w:rsidRPr="00CB490A" w:rsidRDefault="00AE6FC6" w:rsidP="00AE6FC6">
      <w:pPr>
        <w:pStyle w:val="Beschriftung"/>
        <w:jc w:val="center"/>
        <w:rPr>
          <w:i/>
        </w:rPr>
      </w:pPr>
      <w:r>
        <w:rPr>
          <w:i/>
        </w:rPr>
        <w:t>Table</w:t>
      </w:r>
      <w:r w:rsidRPr="00CB490A">
        <w:rPr>
          <w:i/>
        </w:rPr>
        <w:t xml:space="preserve"> </w:t>
      </w:r>
      <w:r w:rsidRPr="00CB490A">
        <w:rPr>
          <w:i/>
        </w:rPr>
        <w:fldChar w:fldCharType="begin"/>
      </w:r>
      <w:r w:rsidRPr="00CB490A">
        <w:rPr>
          <w:i/>
        </w:rPr>
        <w:instrText xml:space="preserve"> SEQ Figure \* ARABIC </w:instrText>
      </w:r>
      <w:r w:rsidRPr="00CB490A">
        <w:rPr>
          <w:i/>
        </w:rPr>
        <w:fldChar w:fldCharType="separate"/>
      </w:r>
      <w:r w:rsidR="005F0091">
        <w:rPr>
          <w:i/>
          <w:noProof/>
        </w:rPr>
        <w:t>1</w:t>
      </w:r>
      <w:r w:rsidRPr="00CB490A">
        <w:rPr>
          <w:i/>
        </w:rPr>
        <w:fldChar w:fldCharType="end"/>
      </w:r>
      <w:r w:rsidRPr="00CB490A">
        <w:rPr>
          <w:i/>
        </w:rPr>
        <w:t xml:space="preserve">: </w:t>
      </w:r>
      <w:r w:rsidRPr="00CB490A">
        <w:rPr>
          <w:b w:val="0"/>
          <w:i/>
        </w:rPr>
        <w:t>Different Channel Access Procedures in NR-U</w:t>
      </w:r>
    </w:p>
    <w:p w14:paraId="32341F8B" w14:textId="77777777" w:rsidR="00F2003B" w:rsidRDefault="00F2003B" w:rsidP="002E57D6">
      <w:pPr>
        <w:pStyle w:val="3GPPNormalText"/>
      </w:pPr>
    </w:p>
    <w:p w14:paraId="474237DB" w14:textId="77777777" w:rsidR="00CB490A" w:rsidRDefault="00CB490A" w:rsidP="00CB490A">
      <w:pPr>
        <w:pStyle w:val="3GPPNormalText"/>
        <w:keepNext/>
      </w:pPr>
      <w:r w:rsidRPr="00CB490A">
        <w:rPr>
          <w:noProof/>
        </w:rPr>
        <w:drawing>
          <wp:inline distT="0" distB="0" distL="0" distR="0" wp14:anchorId="6644C935" wp14:editId="1C12D519">
            <wp:extent cx="6332220" cy="2885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2885923"/>
                    </a:xfrm>
                    <a:prstGeom prst="rect">
                      <a:avLst/>
                    </a:prstGeom>
                    <a:noFill/>
                    <a:ln>
                      <a:noFill/>
                    </a:ln>
                  </pic:spPr>
                </pic:pic>
              </a:graphicData>
            </a:graphic>
          </wp:inline>
        </w:drawing>
      </w:r>
    </w:p>
    <w:p w14:paraId="7EEF94CE" w14:textId="5862C1F8" w:rsidR="00CB490A" w:rsidRPr="00CB490A" w:rsidRDefault="00CB490A" w:rsidP="00CB490A">
      <w:pPr>
        <w:pStyle w:val="Beschriftung"/>
        <w:jc w:val="center"/>
        <w:rPr>
          <w:i/>
        </w:rPr>
      </w:pPr>
      <w:r w:rsidRPr="00CB490A">
        <w:rPr>
          <w:i/>
        </w:rPr>
        <w:t xml:space="preserve">Figure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Depiction of different Channel Access Procedures in NR-U</w:t>
      </w:r>
    </w:p>
    <w:p w14:paraId="19213CFC" w14:textId="77777777" w:rsidR="00487892" w:rsidRDefault="00487892" w:rsidP="00E63E6F">
      <w:pPr>
        <w:pStyle w:val="3GPPNormalText"/>
      </w:pPr>
    </w:p>
    <w:p w14:paraId="265FB0CE" w14:textId="3171FF86" w:rsidR="00CB490A" w:rsidRDefault="00E63E6F" w:rsidP="00E63E6F">
      <w:pPr>
        <w:pStyle w:val="3GPPNormalText"/>
      </w:pPr>
      <w:r>
        <w:t>Based on the discussions in previous meeting</w:t>
      </w:r>
      <w:r w:rsidR="00FF1F7B">
        <w:t>s</w:t>
      </w:r>
      <w:r>
        <w:t xml:space="preserve">, the following are a set of conditions </w:t>
      </w:r>
      <w:r w:rsidR="00E15C8E">
        <w:t xml:space="preserve">that should be considered </w:t>
      </w:r>
      <w:r>
        <w:t>for applying the different channel access procedures for each SL channel and signal transmitted</w:t>
      </w:r>
      <w:r w:rsidR="00FF1F7B">
        <w:t>:</w:t>
      </w:r>
      <w:r>
        <w:t xml:space="preserve"> </w:t>
      </w:r>
    </w:p>
    <w:p w14:paraId="706E0A6A" w14:textId="1A41B8D4" w:rsidR="00E63E6F" w:rsidRPr="0075770A" w:rsidRDefault="00E63E6F" w:rsidP="0075770A">
      <w:pPr>
        <w:pStyle w:val="3GPPNormalText"/>
        <w:numPr>
          <w:ilvl w:val="0"/>
          <w:numId w:val="54"/>
        </w:numPr>
        <w:ind w:left="360"/>
        <w:rPr>
          <w:b/>
        </w:rPr>
      </w:pPr>
      <w:r w:rsidRPr="0075770A">
        <w:rPr>
          <w:b/>
        </w:rPr>
        <w:t>Based on the SL Channel</w:t>
      </w:r>
    </w:p>
    <w:p w14:paraId="665C549C" w14:textId="7C9EDA77" w:rsidR="00E63E6F" w:rsidRDefault="00E63E6F" w:rsidP="0075770A">
      <w:pPr>
        <w:pStyle w:val="3GPPNormalText"/>
        <w:ind w:left="360"/>
      </w:pPr>
      <w:r>
        <w:t xml:space="preserve">In the case where the UE is transmitting on the PSCCH/PSSCH, the UE can perform Type 1 </w:t>
      </w:r>
      <w:r w:rsidR="00B24214">
        <w:t>CAP</w:t>
      </w:r>
      <w:r>
        <w:t xml:space="preserve"> over a longer duration in order to determine whether the resources are available to </w:t>
      </w:r>
      <w:r w:rsidR="00FF1F7B">
        <w:t xml:space="preserve">be </w:t>
      </w:r>
      <w:r>
        <w:t>use</w:t>
      </w:r>
      <w:r w:rsidR="00FF1F7B">
        <w:t>d</w:t>
      </w:r>
      <w:r>
        <w:t xml:space="preserve"> for transmissions. On the other hand, a receiving UE can perform Type 2 </w:t>
      </w:r>
      <w:r w:rsidR="00B24214">
        <w:t>CAP</w:t>
      </w:r>
      <w:r>
        <w:t xml:space="preserve"> for transmitting on the PSFCH</w:t>
      </w:r>
      <w:r w:rsidR="00990C45">
        <w:t>, or choose not to</w:t>
      </w:r>
      <w:r w:rsidR="00B24214">
        <w:t xml:space="preserve"> by performing Type 2C CAP</w:t>
      </w:r>
      <w:r w:rsidR="00990C45">
        <w:t>,</w:t>
      </w:r>
      <w:r>
        <w:t xml:space="preserve"> since the </w:t>
      </w:r>
      <w:r w:rsidR="00990C45">
        <w:t>channel occupancy time (</w:t>
      </w:r>
      <w:r>
        <w:t>COT</w:t>
      </w:r>
      <w:r w:rsidR="00990C45">
        <w:t>)</w:t>
      </w:r>
      <w:r>
        <w:t xml:space="preserve"> can be shared by the transmitting UE.</w:t>
      </w:r>
    </w:p>
    <w:p w14:paraId="53250CEE" w14:textId="123BA909" w:rsidR="00E63E6F" w:rsidRPr="0075770A" w:rsidRDefault="0075770A" w:rsidP="0075770A">
      <w:pPr>
        <w:pStyle w:val="3GPPNormalText"/>
        <w:numPr>
          <w:ilvl w:val="0"/>
          <w:numId w:val="54"/>
        </w:numPr>
        <w:ind w:left="360"/>
        <w:rPr>
          <w:b/>
        </w:rPr>
      </w:pPr>
      <w:r w:rsidRPr="0075770A">
        <w:rPr>
          <w:b/>
        </w:rPr>
        <w:t>Based on Signal Transmission Characteristics</w:t>
      </w:r>
    </w:p>
    <w:p w14:paraId="22822AA3" w14:textId="0440CE0B" w:rsidR="0075770A" w:rsidRDefault="0075770A" w:rsidP="0075770A">
      <w:pPr>
        <w:pStyle w:val="3GPPNormalText"/>
        <w:ind w:left="360"/>
      </w:pPr>
      <w:r>
        <w:t>The CAPC table that determines the size of the contention window is already linked to the priority of the transmission that the UE intends to carry out. Apart from the priority, the UE can also consider the remaining PDB of the transmission to determine the LBT type. Additionally, the LBT type can also differ depending on whether the transmission is an initial transmission or a retransmission, or if the transmission is periodic or aperiodic.</w:t>
      </w:r>
    </w:p>
    <w:p w14:paraId="4D71E036" w14:textId="24CA5817" w:rsidR="00EC043B" w:rsidRDefault="00EC043B" w:rsidP="00EC043B">
      <w:pPr>
        <w:pStyle w:val="3GPPNormalText"/>
        <w:numPr>
          <w:ilvl w:val="0"/>
          <w:numId w:val="54"/>
        </w:numPr>
        <w:ind w:left="360"/>
        <w:rPr>
          <w:b/>
        </w:rPr>
      </w:pPr>
      <w:r w:rsidRPr="0075770A">
        <w:rPr>
          <w:b/>
        </w:rPr>
        <w:lastRenderedPageBreak/>
        <w:t xml:space="preserve">Based on </w:t>
      </w:r>
      <w:r>
        <w:rPr>
          <w:b/>
        </w:rPr>
        <w:t>the UE Initiating COT</w:t>
      </w:r>
    </w:p>
    <w:p w14:paraId="452D37F0" w14:textId="584F1779" w:rsidR="00EC043B" w:rsidRDefault="00EC043B" w:rsidP="009F1772">
      <w:pPr>
        <w:pStyle w:val="3GPPNormalText"/>
        <w:ind w:left="360"/>
      </w:pPr>
      <w:r>
        <w:t xml:space="preserve">The UE that initiates COT sharing between other UEs can also indicate the type of LBT that the UE sharing the COT should use for checking the availability of a resource. The UE that initiates the COT can provide this information to the other UEs sharing the COT along with the COT information transmitted </w:t>
      </w:r>
      <w:r w:rsidR="00990C45">
        <w:t xml:space="preserve">by using </w:t>
      </w:r>
      <w:r>
        <w:t>RRC or PHY signaling. This would enable the UE that initiates the COT to perform Type 1 LBT, while the UE that carries out transmissions within the shared COT can perform Type 2 LBT.</w:t>
      </w:r>
    </w:p>
    <w:p w14:paraId="42B790B8" w14:textId="77777777" w:rsidR="000719AA" w:rsidRDefault="000719AA" w:rsidP="000719AA">
      <w:pPr>
        <w:pStyle w:val="3GPPNormalText"/>
        <w:spacing w:after="0"/>
        <w:rPr>
          <w:b/>
        </w:rPr>
      </w:pPr>
      <w:r w:rsidRPr="0075770A">
        <w:rPr>
          <w:b/>
        </w:rPr>
        <w:t xml:space="preserve">Proposal 1: </w:t>
      </w:r>
      <w:r>
        <w:rPr>
          <w:b/>
        </w:rPr>
        <w:t>For channel access procedures, w</w:t>
      </w:r>
      <w:r w:rsidRPr="0075770A">
        <w:rPr>
          <w:b/>
        </w:rPr>
        <w:t xml:space="preserve">e propose that different LBT types </w:t>
      </w:r>
      <w:r>
        <w:rPr>
          <w:b/>
        </w:rPr>
        <w:t>can be applicable depending on at least one of the following</w:t>
      </w:r>
      <w:r w:rsidRPr="0075770A">
        <w:rPr>
          <w:b/>
        </w:rPr>
        <w:t xml:space="preserve"> </w:t>
      </w:r>
    </w:p>
    <w:p w14:paraId="1737B8A4" w14:textId="77777777" w:rsidR="000719AA" w:rsidRDefault="000719AA" w:rsidP="000719AA">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4FB31E3B" w14:textId="77777777" w:rsidR="000719AA" w:rsidRPr="00C053AC" w:rsidRDefault="000719AA" w:rsidP="000719AA">
      <w:pPr>
        <w:pStyle w:val="3GPPNormalText"/>
        <w:numPr>
          <w:ilvl w:val="1"/>
          <w:numId w:val="54"/>
        </w:numPr>
        <w:spacing w:after="0"/>
        <w:rPr>
          <w:b/>
        </w:rPr>
      </w:pPr>
      <w:r w:rsidRPr="00971578">
        <w:rPr>
          <w:b/>
        </w:rPr>
        <w:t>for PSCCH /PSSCH: LBT Type 1 or Type 2A/2B</w:t>
      </w:r>
      <w:r>
        <w:rPr>
          <w:b/>
        </w:rPr>
        <w:t>,</w:t>
      </w:r>
    </w:p>
    <w:p w14:paraId="259B8F2F" w14:textId="77777777" w:rsidR="000719AA" w:rsidRPr="00C053AC" w:rsidRDefault="000719AA" w:rsidP="000719AA">
      <w:pPr>
        <w:pStyle w:val="3GPPNormalText"/>
        <w:numPr>
          <w:ilvl w:val="1"/>
          <w:numId w:val="54"/>
        </w:numPr>
        <w:spacing w:after="0"/>
        <w:rPr>
          <w:b/>
        </w:rPr>
      </w:pPr>
      <w:r>
        <w:rPr>
          <w:b/>
        </w:rPr>
        <w:t>for</w:t>
      </w:r>
      <w:r w:rsidRPr="0075770A">
        <w:rPr>
          <w:b/>
        </w:rPr>
        <w:t xml:space="preserve"> PSFCH</w:t>
      </w:r>
      <w:r>
        <w:rPr>
          <w:b/>
        </w:rPr>
        <w:t>: Type 1 or Type 2C.</w:t>
      </w:r>
    </w:p>
    <w:p w14:paraId="5BD0B811" w14:textId="77777777" w:rsidR="000719AA" w:rsidRPr="00971578" w:rsidRDefault="000719AA" w:rsidP="000719AA">
      <w:pPr>
        <w:pStyle w:val="3GPPNormalText"/>
        <w:numPr>
          <w:ilvl w:val="0"/>
          <w:numId w:val="54"/>
        </w:numPr>
        <w:spacing w:after="0"/>
        <w:rPr>
          <w:b/>
        </w:rPr>
      </w:pPr>
      <w:r w:rsidRPr="00971578">
        <w:rPr>
          <w:b/>
        </w:rPr>
        <w:t>the signal transmission characteristics such as the priority and/or PDB,</w:t>
      </w:r>
    </w:p>
    <w:p w14:paraId="25FE7914" w14:textId="7C6695CA" w:rsidR="00CB490A" w:rsidRPr="000719AA" w:rsidRDefault="000719AA" w:rsidP="002E57D6">
      <w:pPr>
        <w:pStyle w:val="3GPPNormalText"/>
        <w:numPr>
          <w:ilvl w:val="0"/>
          <w:numId w:val="54"/>
        </w:numPr>
        <w:rPr>
          <w:b/>
        </w:rPr>
      </w:pPr>
      <w:r>
        <w:rPr>
          <w:b/>
        </w:rPr>
        <w:t>the UE initiating the COT or the responding UE</w:t>
      </w:r>
      <w:r w:rsidRPr="0075770A">
        <w:rPr>
          <w:b/>
        </w:rPr>
        <w:t>.</w:t>
      </w:r>
    </w:p>
    <w:p w14:paraId="1F9EBEBF" w14:textId="1F2EFEE0" w:rsidR="00CB490A" w:rsidRPr="004225BE" w:rsidRDefault="004225BE" w:rsidP="00037777">
      <w:pPr>
        <w:pStyle w:val="berschrift1"/>
      </w:pPr>
      <w:r w:rsidRPr="004225BE">
        <w:t>Contention Window Adjustment</w:t>
      </w:r>
    </w:p>
    <w:p w14:paraId="2DD23EC0" w14:textId="6F782115" w:rsidR="008F2E82" w:rsidRPr="00201E21" w:rsidRDefault="00990C45" w:rsidP="008F2E82">
      <w:pPr>
        <w:pStyle w:val="3GPPNormalText"/>
      </w:pPr>
      <w:r>
        <w:t>Another aspect that has to be considered is that t</w:t>
      </w:r>
      <w:r w:rsidR="008F2E82">
        <w:t>he existing contention window</w:t>
      </w:r>
      <w:r w:rsidR="00B24214">
        <w:t xml:space="preserve"> (CW)</w:t>
      </w:r>
      <w:r w:rsidR="008F2E82">
        <w:t xml:space="preserve"> lengths as described in the CAPC table would have to be maintained in order to ensure interoperability with other RATs</w:t>
      </w:r>
      <w:r>
        <w:t>.</w:t>
      </w:r>
      <w:r w:rsidR="008F2E82">
        <w:t xml:space="preserve"> </w:t>
      </w:r>
      <w:r>
        <w:t>I</w:t>
      </w:r>
      <w:r w:rsidR="008F2E82">
        <w:t xml:space="preserve">n order for this to be replicated for sidelink transmissions, the </w:t>
      </w:r>
      <w:r w:rsidR="009F7D51">
        <w:t xml:space="preserve">remaining </w:t>
      </w:r>
      <w:r w:rsidR="008F2E82">
        <w:t xml:space="preserve">PDB, </w:t>
      </w:r>
      <w:r w:rsidR="009F7D51">
        <w:t xml:space="preserve">number of NACKs received based on </w:t>
      </w:r>
      <w:r w:rsidR="008F2E82">
        <w:t>HARQ feedback</w:t>
      </w:r>
      <w:r w:rsidR="009F7D51">
        <w:t>, congestion status</w:t>
      </w:r>
      <w:r w:rsidR="008F2E82">
        <w:t xml:space="preserve"> </w:t>
      </w:r>
      <w:r w:rsidR="009F7D51">
        <w:t xml:space="preserve">of the resource pool </w:t>
      </w:r>
      <w:r w:rsidR="008F2E82">
        <w:t xml:space="preserve">and other aspects relevant to a transmission need to be mapped </w:t>
      </w:r>
      <w:r w:rsidR="008F2E82" w:rsidRPr="00201E21">
        <w:t>to the size of the chosen contention windows.</w:t>
      </w:r>
      <w:r w:rsidR="00B40CE7">
        <w:t xml:space="preserve"> The adjustment of the CW was discussed in detail in the previous meeting [2], with respect to the different HARQ schemes and different options under each scheme were identified.</w:t>
      </w:r>
    </w:p>
    <w:p w14:paraId="0E22A3A6" w14:textId="5A0BBDE0" w:rsidR="00037777" w:rsidRDefault="00B24214" w:rsidP="00D37ADF">
      <w:pPr>
        <w:pStyle w:val="3GPPNormalText"/>
      </w:pPr>
      <w:r w:rsidRPr="00594AAA">
        <w:t xml:space="preserve">In the case of HARQ enabled transmissions, the CW can be adjusted depending on the number of NACKs while maintaining the maximum and minimum range of CW lengths based on the CAPC table. This aspect </w:t>
      </w:r>
      <w:r w:rsidR="0028689F">
        <w:t>is discussed in</w:t>
      </w:r>
      <w:r w:rsidR="0028689F" w:rsidRPr="00594AAA">
        <w:t xml:space="preserve"> </w:t>
      </w:r>
      <w:r w:rsidRPr="00594AAA">
        <w:t xml:space="preserve">further </w:t>
      </w:r>
      <w:r w:rsidR="0028689F">
        <w:t>detail</w:t>
      </w:r>
      <w:r w:rsidRPr="00594AAA">
        <w:t xml:space="preserve"> in the case of the NACK-only option in groupcast option 1</w:t>
      </w:r>
      <w:r w:rsidR="001551F9">
        <w:t>, in the case of groupcast option 2 with SL-HARQ feedback enabled</w:t>
      </w:r>
      <w:r w:rsidR="00F01211" w:rsidRPr="00594AAA">
        <w:t>,</w:t>
      </w:r>
      <w:r w:rsidRPr="00594AAA">
        <w:t xml:space="preserve"> as well as in the case when HARQ feedback is disabled.</w:t>
      </w:r>
    </w:p>
    <w:p w14:paraId="310C3440" w14:textId="741B06B1" w:rsidR="008F2E82" w:rsidRDefault="004225BE" w:rsidP="00D37ADF">
      <w:pPr>
        <w:pStyle w:val="berschrift2"/>
        <w:ind w:left="567"/>
      </w:pPr>
      <w:r>
        <w:t xml:space="preserve">CW </w:t>
      </w:r>
      <w:r w:rsidR="00F54542">
        <w:t>A</w:t>
      </w:r>
      <w:r>
        <w:t xml:space="preserve">djustment when SL-HARQ </w:t>
      </w:r>
      <w:r w:rsidR="00F54542">
        <w:t>F</w:t>
      </w:r>
      <w:r>
        <w:t xml:space="preserve">eedback is </w:t>
      </w:r>
      <w:r w:rsidR="00F54542">
        <w:t>D</w:t>
      </w:r>
      <w:r>
        <w:t>isabled</w:t>
      </w:r>
    </w:p>
    <w:p w14:paraId="4265EE8E" w14:textId="42F97288" w:rsidR="00681CEF" w:rsidRDefault="00681CEF" w:rsidP="00681CEF">
      <w:pPr>
        <w:pStyle w:val="3GPPNormalText"/>
      </w:pPr>
      <w:r>
        <w:t xml:space="preserve">In case SL-HARQ feedback is disabled, a UE should have a means to </w:t>
      </w:r>
      <w:r w:rsidR="00AA658A">
        <w:t>adapt</w:t>
      </w:r>
      <w:r>
        <w:t xml:space="preserve"> </w:t>
      </w:r>
      <w:r w:rsidR="00AA658A">
        <w:t>its</w:t>
      </w:r>
      <w:r>
        <w:t xml:space="preserve"> CW</w:t>
      </w:r>
      <w:r w:rsidR="00AA658A">
        <w:t xml:space="preserve"> according to the utilization </w:t>
      </w:r>
      <w:r w:rsidR="000A6164">
        <w:t>on</w:t>
      </w:r>
      <w:r w:rsidR="00AA658A">
        <w:t xml:space="preserve"> the unlicensed carrier. This can be done by the UE itself, </w:t>
      </w:r>
      <w:r w:rsidR="00F701AE">
        <w:t xml:space="preserve">e.g., </w:t>
      </w:r>
      <w:r w:rsidR="00AA658A">
        <w:t xml:space="preserve">by </w:t>
      </w:r>
      <w:r w:rsidR="000A6164">
        <w:t>car</w:t>
      </w:r>
      <w:r w:rsidR="001945D6">
        <w:t>ry</w:t>
      </w:r>
      <w:r w:rsidR="000A6164">
        <w:t xml:space="preserve">ing out </w:t>
      </w:r>
      <w:r w:rsidR="00AA658A">
        <w:t xml:space="preserve">measurement </w:t>
      </w:r>
      <w:r w:rsidR="00D10A19">
        <w:t>of</w:t>
      </w:r>
      <w:r w:rsidR="000A6164">
        <w:t xml:space="preserve"> </w:t>
      </w:r>
      <w:r w:rsidR="00AA658A">
        <w:t xml:space="preserve">the CR/CBR and in case of high CR/CBR, the said UE </w:t>
      </w:r>
      <w:r w:rsidR="000A6164">
        <w:t>could</w:t>
      </w:r>
      <w:r w:rsidR="00AA658A">
        <w:t xml:space="preserve"> increase its CW </w:t>
      </w:r>
      <w:r w:rsidR="000A6164">
        <w:t>accordingly</w:t>
      </w:r>
      <w:r w:rsidR="00AA658A">
        <w:t xml:space="preserve">. </w:t>
      </w:r>
      <w:r w:rsidR="009B41A0">
        <w:t>In addition, or as an alternative in case CR/CBR measurements are not available</w:t>
      </w:r>
      <w:r w:rsidR="00AA658A">
        <w:t xml:space="preserve">, the UE could also adapt </w:t>
      </w:r>
      <w:r w:rsidR="009B41A0">
        <w:t>its</w:t>
      </w:r>
      <w:r w:rsidR="00AA658A">
        <w:t xml:space="preserve"> CW according to </w:t>
      </w:r>
      <w:r w:rsidR="001945D6">
        <w:t>a collision</w:t>
      </w:r>
      <w:r w:rsidR="00AA658A">
        <w:t xml:space="preserve"> indication</w:t>
      </w:r>
      <w:r w:rsidR="00F30CCC">
        <w:t> (CI)</w:t>
      </w:r>
      <w:r w:rsidR="00203BBD">
        <w:t xml:space="preserve"> from another UE,</w:t>
      </w:r>
      <w:r w:rsidR="00AA658A">
        <w:t xml:space="preserve"> </w:t>
      </w:r>
      <w:r w:rsidR="00203BBD">
        <w:t>as per IUC scheme 2</w:t>
      </w:r>
      <w:r w:rsidR="00F701AE">
        <w:t>. Here</w:t>
      </w:r>
      <w:r w:rsidR="00AA658A">
        <w:t xml:space="preserve">, the </w:t>
      </w:r>
      <w:r w:rsidR="00AA658A" w:rsidRPr="00D37ADF">
        <w:rPr>
          <w:i/>
          <w:iCs/>
        </w:rPr>
        <w:t>CW</w:t>
      </w:r>
      <w:r w:rsidR="00AA658A" w:rsidRPr="00D37ADF">
        <w:rPr>
          <w:i/>
          <w:iCs/>
          <w:vertAlign w:val="subscript"/>
        </w:rPr>
        <w:t>p</w:t>
      </w:r>
      <w:r w:rsidR="00AA658A">
        <w:t xml:space="preserve"> </w:t>
      </w:r>
      <w:r w:rsidR="00F701AE">
        <w:t xml:space="preserve">for each priority class </w:t>
      </w:r>
      <w:r w:rsidR="00F701AE" w:rsidRPr="00D37ADF">
        <w:rPr>
          <w:i/>
          <w:iCs/>
        </w:rPr>
        <w:t>p</w:t>
      </w:r>
      <w:r w:rsidR="00F701AE">
        <w:t xml:space="preserve"> c</w:t>
      </w:r>
      <w:r w:rsidR="00AA658A">
        <w:t xml:space="preserve">ould be increased </w:t>
      </w:r>
      <w:r w:rsidR="00F701AE">
        <w:t xml:space="preserve">to the next higher value in case a </w:t>
      </w:r>
      <w:r w:rsidR="00F30CCC">
        <w:t>CI</w:t>
      </w:r>
      <w:r w:rsidR="00F701AE">
        <w:t xml:space="preserve"> is received</w:t>
      </w:r>
      <w:r w:rsidR="00AA658A">
        <w:t>.</w:t>
      </w:r>
      <w:r w:rsidR="00D57A17">
        <w:t xml:space="preserve"> Furthermore, the UE could also </w:t>
      </w:r>
      <w:r w:rsidR="00F72A53">
        <w:t xml:space="preserve">refrain from too frequent CW </w:t>
      </w:r>
      <w:r w:rsidR="001F674F">
        <w:t>adjustments and</w:t>
      </w:r>
      <w:r w:rsidR="00F72A53">
        <w:t xml:space="preserve"> could increase</w:t>
      </w:r>
      <w:r w:rsidR="00D57A17">
        <w:t xml:space="preserve"> </w:t>
      </w:r>
      <w:r w:rsidR="00F72A53">
        <w:t xml:space="preserve">a corresponding </w:t>
      </w:r>
      <w:r w:rsidR="00F72A53" w:rsidRPr="00217A86">
        <w:rPr>
          <w:i/>
          <w:iCs/>
        </w:rPr>
        <w:t>CW</w:t>
      </w:r>
      <w:r w:rsidR="00F72A53" w:rsidRPr="00217A86">
        <w:rPr>
          <w:i/>
          <w:iCs/>
          <w:vertAlign w:val="subscript"/>
        </w:rPr>
        <w:t>p</w:t>
      </w:r>
      <w:r w:rsidR="00F72A53">
        <w:t xml:space="preserve"> in case</w:t>
      </w:r>
      <w:r w:rsidR="00D57A17">
        <w:t xml:space="preserve"> a certain threshold is exceeded, e.g., if a certain number of CIs indicate that a </w:t>
      </w:r>
      <w:r w:rsidR="00F72A53">
        <w:t xml:space="preserve">sub-channel is highly </w:t>
      </w:r>
      <w:r w:rsidR="00D57A17">
        <w:t>congest</w:t>
      </w:r>
      <w:r w:rsidR="00F72A53">
        <w:t>ed</w:t>
      </w:r>
      <w:r w:rsidR="00D57A17">
        <w:t>.</w:t>
      </w:r>
    </w:p>
    <w:p w14:paraId="65D13D65" w14:textId="476CE3EB" w:rsidR="00387F6A" w:rsidRDefault="00AA658A" w:rsidP="00D37ADF">
      <w:pPr>
        <w:pStyle w:val="3GPPNormalText"/>
        <w:spacing w:after="0"/>
        <w:rPr>
          <w:b/>
          <w:bCs/>
        </w:rPr>
      </w:pPr>
      <w:r w:rsidRPr="00D37ADF">
        <w:rPr>
          <w:b/>
          <w:bCs/>
        </w:rPr>
        <w:t xml:space="preserve">Proposal </w:t>
      </w:r>
      <w:r w:rsidR="002432A0">
        <w:rPr>
          <w:b/>
          <w:bCs/>
        </w:rPr>
        <w:t>2</w:t>
      </w:r>
      <w:r w:rsidRPr="00D37ADF">
        <w:rPr>
          <w:b/>
          <w:bCs/>
        </w:rPr>
        <w:t xml:space="preserve">: For </w:t>
      </w:r>
      <w:r w:rsidR="000544A5">
        <w:rPr>
          <w:b/>
          <w:bCs/>
        </w:rPr>
        <w:t>transmissions</w:t>
      </w:r>
      <w:r w:rsidRPr="00D37ADF">
        <w:rPr>
          <w:b/>
          <w:bCs/>
        </w:rPr>
        <w:t xml:space="preserve"> when SL-HARQ feedback is disabled, </w:t>
      </w:r>
      <w:r w:rsidR="00F30CCC">
        <w:rPr>
          <w:b/>
          <w:bCs/>
        </w:rPr>
        <w:t xml:space="preserve">we </w:t>
      </w:r>
      <w:r w:rsidRPr="00D37ADF">
        <w:rPr>
          <w:b/>
          <w:bCs/>
        </w:rPr>
        <w:t>support</w:t>
      </w:r>
      <w:r w:rsidR="00387F6A">
        <w:rPr>
          <w:b/>
          <w:bCs/>
        </w:rPr>
        <w:t xml:space="preserve"> </w:t>
      </w:r>
      <w:r w:rsidR="00D37ADF">
        <w:rPr>
          <w:b/>
          <w:bCs/>
        </w:rPr>
        <w:t xml:space="preserve">the </w:t>
      </w:r>
      <w:r w:rsidR="00387F6A">
        <w:rPr>
          <w:b/>
          <w:bCs/>
        </w:rPr>
        <w:t>adjustment of the CW according to</w:t>
      </w:r>
    </w:p>
    <w:p w14:paraId="158BADD2" w14:textId="54A29550" w:rsidR="00387F6A" w:rsidRDefault="00387F6A" w:rsidP="00D37ADF">
      <w:pPr>
        <w:pStyle w:val="3GPPNormalText"/>
        <w:numPr>
          <w:ilvl w:val="0"/>
          <w:numId w:val="65"/>
        </w:numPr>
        <w:spacing w:after="0"/>
        <w:rPr>
          <w:b/>
          <w:bCs/>
        </w:rPr>
      </w:pPr>
      <w:r>
        <w:rPr>
          <w:b/>
          <w:bCs/>
        </w:rPr>
        <w:t>CR/CBR measurements, if measurement results are available</w:t>
      </w:r>
      <w:r w:rsidR="006F4D0F">
        <w:rPr>
          <w:b/>
          <w:bCs/>
        </w:rPr>
        <w:t xml:space="preserve"> (Option 3)</w:t>
      </w:r>
      <w:r>
        <w:rPr>
          <w:b/>
          <w:bCs/>
        </w:rPr>
        <w:t>,</w:t>
      </w:r>
    </w:p>
    <w:p w14:paraId="1CDC57DB" w14:textId="4E28D24E" w:rsidR="00AF4803" w:rsidRPr="00D37ADF" w:rsidRDefault="00387F6A" w:rsidP="00D37ADF">
      <w:pPr>
        <w:pStyle w:val="3GPPNormalText"/>
        <w:numPr>
          <w:ilvl w:val="0"/>
          <w:numId w:val="65"/>
        </w:numPr>
        <w:spacing w:after="0"/>
        <w:rPr>
          <w:b/>
          <w:bCs/>
        </w:rPr>
      </w:pPr>
      <w:r>
        <w:rPr>
          <w:b/>
          <w:bCs/>
        </w:rPr>
        <w:t xml:space="preserve">A </w:t>
      </w:r>
      <w:r w:rsidR="00F30CCC">
        <w:rPr>
          <w:b/>
          <w:bCs/>
        </w:rPr>
        <w:t xml:space="preserve">received </w:t>
      </w:r>
      <w:r>
        <w:rPr>
          <w:b/>
          <w:bCs/>
        </w:rPr>
        <w:t>collision indicator</w:t>
      </w:r>
      <w:r w:rsidR="00884003">
        <w:rPr>
          <w:b/>
          <w:bCs/>
        </w:rPr>
        <w:t>,</w:t>
      </w:r>
      <w:r>
        <w:rPr>
          <w:b/>
          <w:bCs/>
        </w:rPr>
        <w:t xml:space="preserve"> which yields an increase of </w:t>
      </w:r>
      <w:r w:rsidRPr="00884003">
        <w:rPr>
          <w:b/>
          <w:bCs/>
        </w:rPr>
        <w:t xml:space="preserve">the </w:t>
      </w:r>
      <w:r w:rsidR="00884003" w:rsidRPr="00D37ADF">
        <w:rPr>
          <w:b/>
          <w:bCs/>
          <w:i/>
          <w:iCs/>
        </w:rPr>
        <w:t>CW</w:t>
      </w:r>
      <w:r w:rsidR="00884003" w:rsidRPr="00D37ADF">
        <w:rPr>
          <w:b/>
          <w:bCs/>
          <w:i/>
          <w:iCs/>
          <w:vertAlign w:val="subscript"/>
        </w:rPr>
        <w:t>p</w:t>
      </w:r>
      <w:r w:rsidR="00884003" w:rsidRPr="00884003">
        <w:rPr>
          <w:b/>
          <w:bCs/>
        </w:rPr>
        <w:t xml:space="preserve"> </w:t>
      </w:r>
      <w:r w:rsidRPr="00884003">
        <w:rPr>
          <w:b/>
          <w:bCs/>
        </w:rPr>
        <w:t>for</w:t>
      </w:r>
      <w:r>
        <w:rPr>
          <w:b/>
          <w:bCs/>
        </w:rPr>
        <w:t xml:space="preserve"> every priority class to the next higher value</w:t>
      </w:r>
      <w:r w:rsidR="006F4D0F">
        <w:rPr>
          <w:b/>
          <w:bCs/>
        </w:rPr>
        <w:t xml:space="preserve"> (Option 5)</w:t>
      </w:r>
      <w:r>
        <w:rPr>
          <w:b/>
          <w:bCs/>
        </w:rPr>
        <w:t>.</w:t>
      </w:r>
    </w:p>
    <w:p w14:paraId="4B5F644A" w14:textId="47892EB3" w:rsidR="004225BE" w:rsidRDefault="004225BE">
      <w:pPr>
        <w:pStyle w:val="berschrift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ption 2</w:t>
      </w:r>
    </w:p>
    <w:p w14:paraId="167B736D" w14:textId="02C60747" w:rsidR="003A3B81" w:rsidRDefault="00D10A19" w:rsidP="00D10A19">
      <w:pPr>
        <w:jc w:val="both"/>
        <w:rPr>
          <w:rFonts w:eastAsia="MS Mincho"/>
          <w:sz w:val="22"/>
          <w:szCs w:val="24"/>
          <w:lang w:val="en-US"/>
        </w:rPr>
      </w:pPr>
      <w:r>
        <w:rPr>
          <w:rFonts w:eastAsia="MS Mincho"/>
          <w:sz w:val="22"/>
          <w:szCs w:val="24"/>
          <w:lang w:val="en-US"/>
        </w:rPr>
        <w:t>In g</w:t>
      </w:r>
      <w:r w:rsidR="00722703" w:rsidRPr="00D37ADF">
        <w:rPr>
          <w:rFonts w:eastAsia="MS Mincho"/>
          <w:sz w:val="22"/>
          <w:szCs w:val="24"/>
          <w:lang w:val="en-US"/>
        </w:rPr>
        <w:t>roupcast</w:t>
      </w:r>
      <w:r w:rsidR="003A3B81" w:rsidRPr="00D37ADF">
        <w:rPr>
          <w:rFonts w:eastAsia="MS Mincho"/>
          <w:sz w:val="22"/>
          <w:szCs w:val="24"/>
          <w:lang w:val="en-US"/>
        </w:rPr>
        <w:t xml:space="preserve"> option 2</w:t>
      </w:r>
      <w:r>
        <w:rPr>
          <w:rFonts w:eastAsia="MS Mincho"/>
          <w:sz w:val="22"/>
          <w:szCs w:val="24"/>
          <w:lang w:val="en-US"/>
        </w:rPr>
        <w:t>,</w:t>
      </w:r>
      <w:r w:rsidR="003A3B81" w:rsidRPr="00D37ADF">
        <w:rPr>
          <w:rFonts w:eastAsia="MS Mincho"/>
          <w:sz w:val="22"/>
          <w:szCs w:val="24"/>
          <w:lang w:val="en-US"/>
        </w:rPr>
        <w:t xml:space="preserve"> </w:t>
      </w:r>
      <w:r w:rsidR="00722703" w:rsidRPr="00D37ADF">
        <w:rPr>
          <w:rFonts w:eastAsia="MS Mincho"/>
          <w:sz w:val="22"/>
          <w:szCs w:val="24"/>
          <w:lang w:val="en-US"/>
        </w:rPr>
        <w:t>all UEs send HARQ feedback on PSFCH in response to a groupcast transmission on PSSCH</w:t>
      </w:r>
      <w:r w:rsidR="00A87DF0">
        <w:rPr>
          <w:rFonts w:eastAsia="MS Mincho"/>
          <w:sz w:val="22"/>
          <w:szCs w:val="24"/>
          <w:lang w:val="en-US"/>
        </w:rPr>
        <w:t>, where the HARQ feedback is in the form of an ACK or NACK</w:t>
      </w:r>
      <w:r w:rsidR="00722703" w:rsidRPr="00D37ADF">
        <w:rPr>
          <w:rFonts w:eastAsia="MS Mincho"/>
          <w:sz w:val="22"/>
          <w:szCs w:val="24"/>
          <w:lang w:val="en-US"/>
        </w:rPr>
        <w:t xml:space="preserve">. For this, the CW </w:t>
      </w:r>
      <w:r w:rsidR="00D57A17">
        <w:rPr>
          <w:rFonts w:eastAsia="MS Mincho"/>
          <w:sz w:val="22"/>
          <w:szCs w:val="24"/>
          <w:lang w:val="en-US"/>
        </w:rPr>
        <w:t>should</w:t>
      </w:r>
      <w:r w:rsidR="00722703" w:rsidRPr="00D37ADF">
        <w:rPr>
          <w:rFonts w:eastAsia="MS Mincho"/>
          <w:sz w:val="22"/>
          <w:szCs w:val="24"/>
          <w:lang w:val="en-US"/>
        </w:rPr>
        <w:t xml:space="preserve"> be adjusted per priority class </w:t>
      </w:r>
      <w:r w:rsidR="00722703" w:rsidRPr="00D37ADF">
        <w:rPr>
          <w:rFonts w:eastAsia="MS Mincho"/>
          <w:i/>
          <w:iCs/>
          <w:sz w:val="22"/>
          <w:szCs w:val="24"/>
          <w:lang w:val="en-US"/>
        </w:rPr>
        <w:t>CW</w:t>
      </w:r>
      <w:r w:rsidR="00722703" w:rsidRPr="00D37ADF">
        <w:rPr>
          <w:rFonts w:eastAsia="MS Mincho"/>
          <w:i/>
          <w:iCs/>
          <w:sz w:val="22"/>
          <w:szCs w:val="24"/>
          <w:vertAlign w:val="subscript"/>
          <w:lang w:val="en-US"/>
        </w:rPr>
        <w:t>p</w:t>
      </w:r>
      <w:r w:rsidR="00722703" w:rsidRPr="00D37ADF">
        <w:rPr>
          <w:rFonts w:eastAsia="MS Mincho"/>
          <w:sz w:val="22"/>
          <w:szCs w:val="24"/>
          <w:lang w:val="en-US"/>
        </w:rPr>
        <w:t>, depending on the ratio of received number of NACKs</w:t>
      </w:r>
      <w:r w:rsidR="00E53F5D">
        <w:rPr>
          <w:rFonts w:eastAsia="MS Mincho"/>
          <w:sz w:val="22"/>
          <w:szCs w:val="24"/>
          <w:lang w:val="en-US"/>
        </w:rPr>
        <w:t xml:space="preserve"> </w:t>
      </w:r>
      <w:r w:rsidR="00E53F5D" w:rsidRPr="00E53F5D">
        <w:rPr>
          <w:rFonts w:eastAsia="MS Mincho"/>
          <w:sz w:val="22"/>
          <w:szCs w:val="24"/>
          <w:lang w:val="en-US"/>
        </w:rPr>
        <w:t>as done in NR-U</w:t>
      </w:r>
      <w:r w:rsidR="00A81C2A" w:rsidRPr="00832FFE">
        <w:rPr>
          <w:sz w:val="22"/>
          <w:szCs w:val="22"/>
        </w:rPr>
        <w:t xml:space="preserve">, where the number of NACKs received has to be above a certain threshold and only in this case, the corresponding </w:t>
      </w:r>
      <w:r w:rsidR="00A81C2A" w:rsidRPr="00832FFE">
        <w:rPr>
          <w:i/>
          <w:iCs/>
          <w:sz w:val="22"/>
          <w:szCs w:val="22"/>
        </w:rPr>
        <w:t>CW</w:t>
      </w:r>
      <w:r w:rsidR="00A81C2A" w:rsidRPr="00832FFE">
        <w:rPr>
          <w:i/>
          <w:iCs/>
          <w:sz w:val="22"/>
          <w:szCs w:val="22"/>
          <w:vertAlign w:val="subscript"/>
        </w:rPr>
        <w:t>p</w:t>
      </w:r>
      <w:r w:rsidR="00A81C2A" w:rsidRPr="00832FFE">
        <w:rPr>
          <w:sz w:val="22"/>
          <w:szCs w:val="22"/>
        </w:rPr>
        <w:t xml:space="preserve"> is increased. The benefit </w:t>
      </w:r>
      <w:r w:rsidR="00A81C2A" w:rsidRPr="00832FFE">
        <w:rPr>
          <w:sz w:val="22"/>
          <w:szCs w:val="22"/>
        </w:rPr>
        <w:lastRenderedPageBreak/>
        <w:t xml:space="preserve">of </w:t>
      </w:r>
      <w:r w:rsidR="00B40CE7">
        <w:rPr>
          <w:sz w:val="22"/>
          <w:szCs w:val="22"/>
        </w:rPr>
        <w:t>using the threshold</w:t>
      </w:r>
      <w:r w:rsidR="00A81C2A" w:rsidRPr="00832FFE">
        <w:rPr>
          <w:sz w:val="22"/>
          <w:szCs w:val="22"/>
        </w:rPr>
        <w:t xml:space="preserve"> is that the CW length is only adapted in highly congested scenarios, which still yields fast channel access with a short CW length, when a small number of NACKs is received.</w:t>
      </w:r>
      <w:r w:rsidR="00FD6A48">
        <w:rPr>
          <w:rFonts w:eastAsia="MS Mincho"/>
          <w:sz w:val="22"/>
          <w:szCs w:val="24"/>
          <w:lang w:val="en-US"/>
        </w:rPr>
        <w:t xml:space="preserve"> </w:t>
      </w:r>
      <w:r w:rsidR="00A1501C">
        <w:rPr>
          <w:rFonts w:eastAsia="MS Mincho"/>
          <w:sz w:val="22"/>
          <w:szCs w:val="24"/>
          <w:lang w:val="en-US"/>
        </w:rPr>
        <w:t>Furthermore</w:t>
      </w:r>
      <w:r w:rsidR="00FD6A48">
        <w:rPr>
          <w:rFonts w:eastAsia="MS Mincho"/>
          <w:sz w:val="22"/>
          <w:szCs w:val="24"/>
          <w:lang w:val="en-US"/>
        </w:rPr>
        <w:t xml:space="preserve">, a similar mechanism as in code block group (CBG)-based HARQ could be reused in order to adjust the length of a particular </w:t>
      </w:r>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r w:rsidR="00FD6A48">
        <w:rPr>
          <w:rFonts w:eastAsia="MS Mincho"/>
          <w:sz w:val="22"/>
          <w:szCs w:val="24"/>
          <w:lang w:val="en-US"/>
        </w:rPr>
        <w:t xml:space="preserve"> in case </w:t>
      </w:r>
      <w:r w:rsidR="00B40CE7">
        <w:rPr>
          <w:rFonts w:eastAsia="MS Mincho"/>
          <w:sz w:val="22"/>
          <w:szCs w:val="24"/>
          <w:lang w:val="en-US"/>
        </w:rPr>
        <w:t xml:space="preserve">only </w:t>
      </w:r>
      <w:r w:rsidR="00FD6A48">
        <w:rPr>
          <w:rFonts w:eastAsia="MS Mincho"/>
          <w:sz w:val="22"/>
          <w:szCs w:val="24"/>
          <w:lang w:val="en-US"/>
        </w:rPr>
        <w:t xml:space="preserve">a certain </w:t>
      </w:r>
      <w:r w:rsidR="00E53F5D">
        <w:rPr>
          <w:rFonts w:eastAsia="MS Mincho"/>
          <w:sz w:val="22"/>
          <w:szCs w:val="24"/>
          <w:lang w:val="en-US"/>
        </w:rPr>
        <w:t xml:space="preserve">number of </w:t>
      </w:r>
      <w:r w:rsidR="00FD6A48">
        <w:rPr>
          <w:rFonts w:eastAsia="MS Mincho"/>
          <w:sz w:val="22"/>
          <w:szCs w:val="24"/>
          <w:lang w:val="en-US"/>
        </w:rPr>
        <w:t xml:space="preserve">NACKs for a number of code blocks is received. This would avoid unnecessary increase of the </w:t>
      </w:r>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r w:rsidR="00FD6A48">
        <w:rPr>
          <w:rFonts w:eastAsia="MS Mincho"/>
          <w:sz w:val="22"/>
          <w:szCs w:val="24"/>
          <w:lang w:val="en-US"/>
        </w:rPr>
        <w:t xml:space="preserve"> of a transmission in case only a small number of code blocks have not been successfully transmitted </w:t>
      </w:r>
      <w:r w:rsidR="00A1501C">
        <w:rPr>
          <w:rFonts w:eastAsia="MS Mincho"/>
          <w:sz w:val="22"/>
          <w:szCs w:val="24"/>
          <w:lang w:val="en-US"/>
        </w:rPr>
        <w:t xml:space="preserve">for this transport block </w:t>
      </w:r>
      <w:r w:rsidR="00FD6A48">
        <w:rPr>
          <w:rFonts w:eastAsia="MS Mincho"/>
          <w:sz w:val="22"/>
          <w:szCs w:val="24"/>
          <w:lang w:val="en-US"/>
        </w:rPr>
        <w:t>yet.</w:t>
      </w:r>
    </w:p>
    <w:p w14:paraId="502556BF" w14:textId="490BA111" w:rsidR="003A697B" w:rsidRDefault="003A697B" w:rsidP="00D37ADF">
      <w:pPr>
        <w:spacing w:after="0"/>
        <w:jc w:val="both"/>
        <w:rPr>
          <w:b/>
          <w:bCs/>
          <w:sz w:val="22"/>
          <w:szCs w:val="22"/>
        </w:rPr>
      </w:pPr>
      <w:r w:rsidRPr="00D37ADF">
        <w:rPr>
          <w:b/>
          <w:bCs/>
          <w:sz w:val="22"/>
          <w:szCs w:val="22"/>
        </w:rPr>
        <w:t xml:space="preserve">Proposal </w:t>
      </w:r>
      <w:r w:rsidR="00E53F5D">
        <w:rPr>
          <w:b/>
          <w:bCs/>
          <w:sz w:val="22"/>
          <w:szCs w:val="22"/>
        </w:rPr>
        <w:t>3</w:t>
      </w:r>
      <w:r w:rsidRPr="00D37ADF">
        <w:rPr>
          <w:b/>
          <w:bCs/>
          <w:sz w:val="22"/>
          <w:szCs w:val="22"/>
        </w:rPr>
        <w:t xml:space="preserve">: </w:t>
      </w:r>
      <w:r w:rsidR="000544A5">
        <w:rPr>
          <w:b/>
          <w:bCs/>
          <w:sz w:val="22"/>
          <w:szCs w:val="22"/>
        </w:rPr>
        <w:t>For transmissions with</w:t>
      </w:r>
      <w:r w:rsidR="00E53F5D">
        <w:rPr>
          <w:b/>
          <w:bCs/>
          <w:sz w:val="22"/>
          <w:szCs w:val="22"/>
        </w:rPr>
        <w:t xml:space="preserve"> groupcast option 2, we support adjustment of the CW according to </w:t>
      </w:r>
    </w:p>
    <w:p w14:paraId="2C5EC062" w14:textId="0623CBC7" w:rsidR="00E53F5D" w:rsidRPr="00D37ADF" w:rsidRDefault="006F4D0F" w:rsidP="00D37ADF">
      <w:pPr>
        <w:pStyle w:val="3GPPNormalText"/>
        <w:numPr>
          <w:ilvl w:val="0"/>
          <w:numId w:val="65"/>
        </w:numPr>
        <w:spacing w:after="0"/>
        <w:rPr>
          <w:rFonts w:eastAsia="SimSun"/>
          <w:sz w:val="20"/>
          <w:szCs w:val="20"/>
          <w:lang w:val="en-GB"/>
        </w:rPr>
      </w:pPr>
      <w:r w:rsidRPr="00B40CCA">
        <w:rPr>
          <w:b/>
          <w:bCs/>
        </w:rPr>
        <w:t xml:space="preserve">The </w:t>
      </w:r>
      <w:r w:rsidR="00F54542">
        <w:rPr>
          <w:b/>
          <w:bCs/>
        </w:rPr>
        <w:t>r</w:t>
      </w:r>
      <w:r w:rsidR="00E53F5D" w:rsidRPr="00D37ADF">
        <w:rPr>
          <w:b/>
          <w:bCs/>
        </w:rPr>
        <w:t>atio or number of received NACKs per TB or per CBG in case CBG-based HARQ is enabled</w:t>
      </w:r>
      <w:r w:rsidRPr="00B40CCA">
        <w:rPr>
          <w:b/>
          <w:bCs/>
        </w:rPr>
        <w:t xml:space="preserve"> (Option 1)</w:t>
      </w:r>
      <w:r w:rsidR="00E53F5D" w:rsidRPr="00D37ADF">
        <w:rPr>
          <w:b/>
          <w:bCs/>
        </w:rPr>
        <w:t xml:space="preserve">. </w:t>
      </w:r>
    </w:p>
    <w:p w14:paraId="49B2A312" w14:textId="5F96C712" w:rsidR="004225BE" w:rsidRDefault="004225BE" w:rsidP="00D37ADF">
      <w:pPr>
        <w:pStyle w:val="berschrift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 xml:space="preserve">ption </w:t>
      </w:r>
      <w:r>
        <w:rPr>
          <w:lang w:eastAsia="ko-KR"/>
        </w:rPr>
        <w:t>1</w:t>
      </w:r>
    </w:p>
    <w:p w14:paraId="6502A78E" w14:textId="0211CF64" w:rsidR="00065EE2" w:rsidRDefault="00065EE2" w:rsidP="00065EE2">
      <w:pPr>
        <w:pStyle w:val="3GPPNormalText"/>
      </w:pPr>
      <w:r>
        <w:t>In groupcast option 1, HARQ</w:t>
      </w:r>
      <w:r w:rsidR="00A87DF0">
        <w:t xml:space="preserve"> </w:t>
      </w:r>
      <w:r>
        <w:t xml:space="preserve">feedback is only </w:t>
      </w:r>
      <w:r w:rsidR="00E628D6">
        <w:t>sent</w:t>
      </w:r>
      <w:r>
        <w:t xml:space="preserve"> </w:t>
      </w:r>
      <w:r w:rsidR="00E628D6">
        <w:t>by RX</w:t>
      </w:r>
      <w:r>
        <w:t xml:space="preserve"> UEs within a certain </w:t>
      </w:r>
      <w:r w:rsidR="00E628D6">
        <w:t>distance from the transmit UE</w:t>
      </w:r>
      <w:r w:rsidR="00A87DF0">
        <w:t>, where only NACK is used for indicating HARQ feedback</w:t>
      </w:r>
      <w:r w:rsidR="00E628D6">
        <w:t xml:space="preserve">. Here, the </w:t>
      </w:r>
      <w:r w:rsidR="00E628D6" w:rsidRPr="00217A86">
        <w:rPr>
          <w:i/>
          <w:iCs/>
        </w:rPr>
        <w:t>CW</w:t>
      </w:r>
      <w:r w:rsidR="00E628D6" w:rsidRPr="00217A86">
        <w:rPr>
          <w:i/>
          <w:iCs/>
          <w:vertAlign w:val="subscript"/>
        </w:rPr>
        <w:t>p</w:t>
      </w:r>
      <w:r w:rsidR="00E628D6">
        <w:t xml:space="preserve"> should be adapted for every priority class and can be based on NACKs received related to any transmission with the latest SL reference duration. Furthermore, in highly congested scenarios, the said UE could benefit from </w:t>
      </w:r>
      <w:r w:rsidR="006F4D0F">
        <w:t xml:space="preserve">CI </w:t>
      </w:r>
      <w:r w:rsidR="00E628D6">
        <w:t xml:space="preserve">messages received </w:t>
      </w:r>
      <w:r w:rsidR="006F4D0F">
        <w:t xml:space="preserve">as per </w:t>
      </w:r>
      <w:r w:rsidR="00E628D6">
        <w:t xml:space="preserve">IUC scheme 2, </w:t>
      </w:r>
      <w:r w:rsidR="00A9631A">
        <w:t>to</w:t>
      </w:r>
      <w:r w:rsidR="00E628D6">
        <w:t xml:space="preserve"> adjust its CW and could take either NACKs or CI into account when adapting its CW.</w:t>
      </w:r>
      <w:r w:rsidR="0001194D">
        <w:t xml:space="preserve"> When neither NACK nor </w:t>
      </w:r>
      <w:r w:rsidR="006F4D0F">
        <w:t>CI</w:t>
      </w:r>
      <w:r w:rsidR="0001194D">
        <w:t xml:space="preserve"> is received within a certain reference </w:t>
      </w:r>
      <w:r w:rsidR="00E62031">
        <w:t xml:space="preserve">time </w:t>
      </w:r>
      <w:r w:rsidR="0001194D">
        <w:t xml:space="preserve">duration, </w:t>
      </w:r>
      <w:r w:rsidR="00E62031">
        <w:t xml:space="preserve">the </w:t>
      </w:r>
      <w:r w:rsidR="00E62031" w:rsidRPr="00217A86">
        <w:rPr>
          <w:i/>
          <w:iCs/>
        </w:rPr>
        <w:t>CW</w:t>
      </w:r>
      <w:r w:rsidR="00E62031" w:rsidRPr="00217A86">
        <w:rPr>
          <w:i/>
          <w:iCs/>
          <w:vertAlign w:val="subscript"/>
        </w:rPr>
        <w:t>p</w:t>
      </w:r>
      <w:r w:rsidR="00E62031">
        <w:t xml:space="preserve"> could be reset to the minimum value for every priority class </w:t>
      </w:r>
      <w:r w:rsidR="00E62031" w:rsidRPr="00D37ADF">
        <w:rPr>
          <w:i/>
          <w:iCs/>
        </w:rPr>
        <w:t>p</w:t>
      </w:r>
      <w:r w:rsidR="00E62031">
        <w:t>.</w:t>
      </w:r>
    </w:p>
    <w:p w14:paraId="49450D34" w14:textId="3585BC82" w:rsidR="006F4D0F" w:rsidRDefault="003A697B" w:rsidP="00D37ADF">
      <w:pPr>
        <w:spacing w:after="0"/>
        <w:jc w:val="both"/>
        <w:rPr>
          <w:b/>
          <w:bCs/>
          <w:sz w:val="22"/>
          <w:szCs w:val="22"/>
        </w:rPr>
      </w:pPr>
      <w:r w:rsidRPr="00D37ADF">
        <w:rPr>
          <w:b/>
          <w:bCs/>
          <w:sz w:val="22"/>
          <w:szCs w:val="22"/>
        </w:rPr>
        <w:t xml:space="preserve">Proposal </w:t>
      </w:r>
      <w:r w:rsidR="006F4D0F" w:rsidRPr="00D37ADF">
        <w:rPr>
          <w:b/>
          <w:bCs/>
          <w:sz w:val="22"/>
          <w:szCs w:val="22"/>
        </w:rPr>
        <w:t>4</w:t>
      </w:r>
      <w:r w:rsidRPr="00D37ADF">
        <w:rPr>
          <w:b/>
          <w:bCs/>
          <w:sz w:val="22"/>
          <w:szCs w:val="22"/>
        </w:rPr>
        <w:t>:</w:t>
      </w:r>
      <w:r w:rsidR="006F4D0F" w:rsidRPr="00D37ADF">
        <w:rPr>
          <w:b/>
          <w:bCs/>
          <w:sz w:val="22"/>
          <w:szCs w:val="22"/>
        </w:rPr>
        <w:t xml:space="preserve"> </w:t>
      </w:r>
      <w:r w:rsidR="000544A5">
        <w:rPr>
          <w:b/>
          <w:bCs/>
          <w:sz w:val="22"/>
          <w:szCs w:val="22"/>
        </w:rPr>
        <w:t>F</w:t>
      </w:r>
      <w:r w:rsidR="006F4D0F">
        <w:rPr>
          <w:b/>
          <w:bCs/>
          <w:sz w:val="22"/>
          <w:szCs w:val="22"/>
        </w:rPr>
        <w:t xml:space="preserve">or </w:t>
      </w:r>
      <w:r w:rsidR="000544A5">
        <w:rPr>
          <w:b/>
          <w:bCs/>
          <w:sz w:val="22"/>
          <w:szCs w:val="22"/>
        </w:rPr>
        <w:t xml:space="preserve">transmissions with </w:t>
      </w:r>
      <w:r w:rsidR="006F4D0F">
        <w:rPr>
          <w:b/>
          <w:bCs/>
          <w:sz w:val="22"/>
          <w:szCs w:val="22"/>
        </w:rPr>
        <w:t xml:space="preserve">groupcast option 1, we support adjustment of the CW according to </w:t>
      </w:r>
    </w:p>
    <w:p w14:paraId="6436453E" w14:textId="19AF68A9" w:rsidR="00F54542" w:rsidRPr="00D37ADF" w:rsidRDefault="00174FC7" w:rsidP="00D37ADF">
      <w:pPr>
        <w:pStyle w:val="Listenabsatz"/>
        <w:numPr>
          <w:ilvl w:val="0"/>
          <w:numId w:val="66"/>
        </w:numPr>
        <w:jc w:val="both"/>
        <w:rPr>
          <w:rFonts w:eastAsia="SimSun"/>
          <w:b/>
          <w:bCs/>
          <w:lang w:val="en-GB"/>
        </w:rPr>
      </w:pPr>
      <w:r>
        <w:rPr>
          <w:rFonts w:ascii="Times New Roman" w:eastAsia="SimSun" w:hAnsi="Times New Roman"/>
          <w:b/>
          <w:bCs/>
          <w:lang w:val="en-GB"/>
        </w:rPr>
        <w:t xml:space="preserve">A received </w:t>
      </w:r>
      <w:r w:rsidR="0051049A">
        <w:rPr>
          <w:rFonts w:ascii="Times New Roman" w:eastAsia="SimSun" w:hAnsi="Times New Roman"/>
          <w:b/>
          <w:bCs/>
          <w:lang w:val="en-GB"/>
        </w:rPr>
        <w:t xml:space="preserve">NACK </w:t>
      </w:r>
      <w:r>
        <w:rPr>
          <w:rFonts w:ascii="Times New Roman" w:eastAsia="SimSun" w:hAnsi="Times New Roman"/>
          <w:b/>
          <w:bCs/>
          <w:lang w:val="en-GB"/>
        </w:rPr>
        <w:t xml:space="preserve">or collision indicator which yields </w:t>
      </w:r>
      <w:r w:rsidRPr="00D37ADF">
        <w:rPr>
          <w:rFonts w:ascii="Times New Roman" w:eastAsia="SimSun" w:hAnsi="Times New Roman"/>
          <w:b/>
          <w:bCs/>
          <w:lang w:val="en-GB"/>
        </w:rPr>
        <w:t>an increase of the CW</w:t>
      </w:r>
      <w:r w:rsidRPr="00D37ADF">
        <w:rPr>
          <w:rFonts w:ascii="Times New Roman" w:eastAsia="SimSun" w:hAnsi="Times New Roman"/>
          <w:b/>
          <w:bCs/>
          <w:i/>
          <w:iCs/>
          <w:vertAlign w:val="subscript"/>
          <w:lang w:val="en-GB"/>
        </w:rPr>
        <w:t>p</w:t>
      </w:r>
      <w:r w:rsidRPr="00D37ADF">
        <w:rPr>
          <w:rFonts w:ascii="Times New Roman" w:eastAsia="SimSun" w:hAnsi="Times New Roman"/>
          <w:b/>
          <w:bCs/>
          <w:lang w:val="en-GB"/>
        </w:rPr>
        <w:t xml:space="preserve"> for every priority class to the next higher value</w:t>
      </w:r>
      <w:r>
        <w:rPr>
          <w:rFonts w:ascii="Times New Roman" w:eastAsia="SimSun" w:hAnsi="Times New Roman"/>
          <w:b/>
          <w:bCs/>
          <w:lang w:val="en-GB"/>
        </w:rPr>
        <w:t xml:space="preserve"> (Option 2). If neither are received, </w:t>
      </w:r>
      <w:r w:rsidRPr="00D37ADF">
        <w:rPr>
          <w:rFonts w:ascii="Times New Roman" w:eastAsia="SimSun" w:hAnsi="Times New Roman"/>
          <w:b/>
          <w:bCs/>
          <w:lang w:val="en-GB"/>
        </w:rPr>
        <w:t xml:space="preserve">the </w:t>
      </w:r>
      <w:r w:rsidRPr="00832FFE">
        <w:rPr>
          <w:rFonts w:ascii="Times New Roman" w:eastAsia="SimSun" w:hAnsi="Times New Roman"/>
          <w:b/>
          <w:bCs/>
          <w:lang w:val="en-GB"/>
        </w:rPr>
        <w:t>CW</w:t>
      </w:r>
      <w:r w:rsidRPr="00832FFE">
        <w:rPr>
          <w:rFonts w:ascii="Times New Roman" w:eastAsia="SimSun" w:hAnsi="Times New Roman"/>
          <w:b/>
          <w:bCs/>
          <w:i/>
          <w:iCs/>
          <w:vertAlign w:val="subscript"/>
          <w:lang w:val="en-GB"/>
        </w:rPr>
        <w:t>p</w:t>
      </w:r>
      <w:r w:rsidRPr="00D37ADF">
        <w:rPr>
          <w:rFonts w:ascii="Times New Roman" w:eastAsia="SimSun" w:hAnsi="Times New Roman"/>
          <w:b/>
          <w:bCs/>
          <w:lang w:val="en-GB"/>
        </w:rPr>
        <w:t xml:space="preserve"> is reset to the minimum value for every priority class </w:t>
      </w:r>
      <w:r w:rsidRPr="00D37ADF">
        <w:rPr>
          <w:rFonts w:ascii="Times New Roman" w:eastAsia="SimSun" w:hAnsi="Times New Roman"/>
          <w:b/>
          <w:bCs/>
          <w:i/>
          <w:iCs/>
          <w:lang w:val="en-GB"/>
        </w:rPr>
        <w:t>p</w:t>
      </w:r>
      <w:r>
        <w:rPr>
          <w:rFonts w:ascii="Times New Roman" w:eastAsia="SimSun" w:hAnsi="Times New Roman"/>
          <w:b/>
          <w:bCs/>
          <w:lang w:val="en-GB"/>
        </w:rPr>
        <w:t xml:space="preserve"> (Option A).</w:t>
      </w:r>
    </w:p>
    <w:p w14:paraId="63851A44" w14:textId="60317FDE" w:rsidR="00103A86" w:rsidRDefault="00103A86" w:rsidP="00103A86">
      <w:pPr>
        <w:pStyle w:val="berschrift2"/>
        <w:ind w:left="567"/>
      </w:pPr>
      <w:r>
        <w:t xml:space="preserve">CW </w:t>
      </w:r>
      <w:r w:rsidR="00F54542">
        <w:t>A</w:t>
      </w:r>
      <w:r>
        <w:t xml:space="preserve">djustment for </w:t>
      </w:r>
      <w:r w:rsidR="00F54542">
        <w:t>U</w:t>
      </w:r>
      <w:r>
        <w:t xml:space="preserve">nicast when SL-HARQ </w:t>
      </w:r>
      <w:r w:rsidR="00F54542">
        <w:t>F</w:t>
      </w:r>
      <w:r>
        <w:t xml:space="preserve">eedback is </w:t>
      </w:r>
      <w:r w:rsidR="00F54542">
        <w:t>E</w:t>
      </w:r>
      <w:r>
        <w:t>nabled</w:t>
      </w:r>
    </w:p>
    <w:p w14:paraId="44D0BA07" w14:textId="004DE356" w:rsidR="004225BE" w:rsidRDefault="001364BE" w:rsidP="00F80131">
      <w:pPr>
        <w:jc w:val="both"/>
        <w:rPr>
          <w:sz w:val="22"/>
          <w:szCs w:val="22"/>
        </w:rPr>
      </w:pPr>
      <w:r w:rsidRPr="00D37ADF">
        <w:rPr>
          <w:sz w:val="22"/>
          <w:szCs w:val="22"/>
        </w:rPr>
        <w:t>F</w:t>
      </w:r>
      <w:r w:rsidR="008429B1" w:rsidRPr="00D37ADF">
        <w:rPr>
          <w:sz w:val="22"/>
          <w:szCs w:val="22"/>
        </w:rPr>
        <w:t xml:space="preserve">or HARQ enabled transmissions, the CW can be adjusted depending on the number of ACKs </w:t>
      </w:r>
      <w:r w:rsidRPr="00D37ADF">
        <w:rPr>
          <w:sz w:val="22"/>
          <w:szCs w:val="22"/>
        </w:rPr>
        <w:t xml:space="preserve">received </w:t>
      </w:r>
      <w:r w:rsidR="008429B1" w:rsidRPr="00D37ADF">
        <w:rPr>
          <w:sz w:val="22"/>
          <w:szCs w:val="22"/>
        </w:rPr>
        <w:t>while maintaining the maximum and minimum range of CW lengths based on the CAPC table.</w:t>
      </w:r>
      <w:r w:rsidRPr="00D37ADF">
        <w:rPr>
          <w:sz w:val="22"/>
          <w:szCs w:val="22"/>
        </w:rPr>
        <w:t xml:space="preserve"> For this, the </w:t>
      </w:r>
      <w:r w:rsidRPr="00D37ADF">
        <w:rPr>
          <w:i/>
          <w:iCs/>
          <w:sz w:val="22"/>
          <w:szCs w:val="22"/>
        </w:rPr>
        <w:t>CW</w:t>
      </w:r>
      <w:r w:rsidRPr="00D37ADF">
        <w:rPr>
          <w:i/>
          <w:iCs/>
          <w:sz w:val="22"/>
          <w:szCs w:val="22"/>
          <w:vertAlign w:val="subscript"/>
        </w:rPr>
        <w:t>p</w:t>
      </w:r>
      <w:r w:rsidRPr="00D37ADF">
        <w:rPr>
          <w:sz w:val="22"/>
          <w:szCs w:val="22"/>
        </w:rPr>
        <w:t xml:space="preserve"> for each priority class </w:t>
      </w:r>
      <w:r w:rsidRPr="00D37ADF">
        <w:rPr>
          <w:i/>
          <w:iCs/>
          <w:sz w:val="22"/>
          <w:szCs w:val="22"/>
        </w:rPr>
        <w:t>p</w:t>
      </w:r>
      <w:r w:rsidRPr="00D37ADF">
        <w:rPr>
          <w:sz w:val="22"/>
          <w:szCs w:val="22"/>
        </w:rPr>
        <w:t xml:space="preserve"> could be adjusted, e.g., in case </w:t>
      </w:r>
      <w:r w:rsidR="00A81C2A">
        <w:rPr>
          <w:sz w:val="22"/>
          <w:szCs w:val="22"/>
        </w:rPr>
        <w:t xml:space="preserve">at least one </w:t>
      </w:r>
      <w:r w:rsidRPr="00D37ADF">
        <w:rPr>
          <w:sz w:val="22"/>
          <w:szCs w:val="22"/>
        </w:rPr>
        <w:t xml:space="preserve">ACK is received, the said UE could reset the corresponding </w:t>
      </w:r>
      <w:r w:rsidRPr="00D37ADF">
        <w:rPr>
          <w:i/>
          <w:iCs/>
          <w:sz w:val="22"/>
          <w:szCs w:val="22"/>
        </w:rPr>
        <w:t>CW</w:t>
      </w:r>
      <w:r w:rsidRPr="00D37ADF">
        <w:rPr>
          <w:i/>
          <w:iCs/>
          <w:sz w:val="22"/>
          <w:szCs w:val="22"/>
          <w:vertAlign w:val="subscript"/>
        </w:rPr>
        <w:t>p</w:t>
      </w:r>
      <w:r w:rsidRPr="00D37ADF">
        <w:rPr>
          <w:sz w:val="22"/>
          <w:szCs w:val="22"/>
        </w:rPr>
        <w:t xml:space="preserve"> value.</w:t>
      </w:r>
    </w:p>
    <w:p w14:paraId="5EC1FD60" w14:textId="2D1A74BC" w:rsidR="003A697B" w:rsidRDefault="003A697B" w:rsidP="00D37ADF">
      <w:pPr>
        <w:jc w:val="both"/>
        <w:rPr>
          <w:b/>
          <w:bCs/>
          <w:szCs w:val="22"/>
        </w:rPr>
      </w:pPr>
      <w:r w:rsidRPr="00D37ADF">
        <w:rPr>
          <w:b/>
          <w:bCs/>
          <w:sz w:val="22"/>
          <w:szCs w:val="22"/>
        </w:rPr>
        <w:t xml:space="preserve">Proposal </w:t>
      </w:r>
      <w:r w:rsidR="00A81C2A" w:rsidRPr="00D37ADF">
        <w:rPr>
          <w:b/>
          <w:bCs/>
          <w:sz w:val="22"/>
          <w:szCs w:val="22"/>
        </w:rPr>
        <w:t>5</w:t>
      </w:r>
      <w:r w:rsidRPr="00D37ADF">
        <w:rPr>
          <w:b/>
          <w:bCs/>
          <w:sz w:val="22"/>
          <w:szCs w:val="22"/>
        </w:rPr>
        <w:t xml:space="preserve">: </w:t>
      </w:r>
      <w:r w:rsidR="000544A5">
        <w:rPr>
          <w:b/>
          <w:bCs/>
          <w:sz w:val="22"/>
          <w:szCs w:val="22"/>
        </w:rPr>
        <w:t>F</w:t>
      </w:r>
      <w:r w:rsidR="00A81C2A" w:rsidRPr="00D37ADF">
        <w:rPr>
          <w:b/>
          <w:bCs/>
          <w:sz w:val="22"/>
          <w:szCs w:val="22"/>
        </w:rPr>
        <w:t>or unicast</w:t>
      </w:r>
      <w:r w:rsidR="000544A5">
        <w:rPr>
          <w:b/>
          <w:bCs/>
          <w:sz w:val="22"/>
          <w:szCs w:val="22"/>
        </w:rPr>
        <w:t xml:space="preserve"> transmissions</w:t>
      </w:r>
      <w:r w:rsidR="00A81C2A" w:rsidRPr="00D37ADF">
        <w:rPr>
          <w:b/>
          <w:bCs/>
          <w:sz w:val="22"/>
          <w:szCs w:val="22"/>
        </w:rPr>
        <w:t xml:space="preserve"> when SL-HARQ feedback is enabled, we support the adjustment of the CW according to </w:t>
      </w:r>
      <w:r w:rsidR="00A7102A">
        <w:rPr>
          <w:b/>
          <w:bCs/>
          <w:sz w:val="22"/>
          <w:szCs w:val="22"/>
        </w:rPr>
        <w:t>a received ACK (Option 2).</w:t>
      </w:r>
    </w:p>
    <w:p w14:paraId="6AFD19A6" w14:textId="77777777" w:rsidR="00F54542" w:rsidRPr="00F54542" w:rsidRDefault="00F54542" w:rsidP="00D37ADF">
      <w:pPr>
        <w:jc w:val="both"/>
        <w:rPr>
          <w:szCs w:val="22"/>
        </w:rPr>
      </w:pPr>
    </w:p>
    <w:p w14:paraId="3DA8D9E7" w14:textId="794E52D6" w:rsidR="00C05AC4" w:rsidRPr="00F721A3" w:rsidRDefault="007B0C85" w:rsidP="00C05AC4">
      <w:pPr>
        <w:pStyle w:val="berschrift1"/>
        <w:tabs>
          <w:tab w:val="clear" w:pos="432"/>
        </w:tabs>
      </w:pPr>
      <w:r>
        <w:t>COT Sharing Between UEs</w:t>
      </w:r>
    </w:p>
    <w:p w14:paraId="3121259B" w14:textId="7F150794" w:rsidR="007C4356" w:rsidRDefault="004249C5" w:rsidP="00627D4D">
      <w:pPr>
        <w:pStyle w:val="3GPPNormalText"/>
      </w:pPr>
      <w:r>
        <w:t xml:space="preserve">In NR-U, channel occupancy time was defined as the total time for which the gNB and the UE can occupy a given channel and perform transmissions after carrying out the required channel access procedures. </w:t>
      </w:r>
      <w:r w:rsidR="007C4356">
        <w:t xml:space="preserve">COT sharing, or the concept of one entity initiating a COT and sharing it with the other was also supported in NR-U, where the </w:t>
      </w:r>
      <w:r w:rsidR="00011151">
        <w:t xml:space="preserve">initiating </w:t>
      </w:r>
      <w:r w:rsidR="007C4356">
        <w:t xml:space="preserve">UE could </w:t>
      </w:r>
      <w:r w:rsidR="00011151">
        <w:t>start</w:t>
      </w:r>
      <w:r w:rsidR="007C4356">
        <w:t xml:space="preserve"> a COT and share it with a UE, or vice versa. The entity that is sharing the COT</w:t>
      </w:r>
      <w:r w:rsidR="00DD61C9">
        <w:t>, or the responding UE,</w:t>
      </w:r>
      <w:r w:rsidR="007C4356">
        <w:t xml:space="preserve"> was expected to perform </w:t>
      </w:r>
      <w:r w:rsidR="00011151">
        <w:t xml:space="preserve">at least </w:t>
      </w:r>
      <w:r w:rsidR="007C4356">
        <w:t>Type 2 LBT before the actual transmission and usage of the indicated resources.</w:t>
      </w:r>
      <w:r w:rsidR="002756E7">
        <w:t xml:space="preserve"> The advantage of COT sharing is that it increases the resource usage efficiency while at the same time dec</w:t>
      </w:r>
      <w:r w:rsidR="00933512">
        <w:t>r</w:t>
      </w:r>
      <w:r w:rsidR="002756E7">
        <w:t xml:space="preserve">eases channel access delays since the UE that shares the COT can avoid performing </w:t>
      </w:r>
      <w:r w:rsidR="00594AAA">
        <w:t>LBT</w:t>
      </w:r>
      <w:r w:rsidR="002756E7">
        <w:t xml:space="preserve"> if </w:t>
      </w:r>
      <w:r w:rsidR="00F01211">
        <w:t xml:space="preserve">both involved UEs </w:t>
      </w:r>
      <w:r w:rsidR="002756E7">
        <w:t>carry out back-to-back transmissions across consecutive time slots.</w:t>
      </w:r>
    </w:p>
    <w:p w14:paraId="2252F049" w14:textId="17506F37" w:rsidR="00CB4FE9" w:rsidRPr="00CD7591" w:rsidRDefault="00181D51" w:rsidP="00627D4D">
      <w:pPr>
        <w:pStyle w:val="3GPPNormalText"/>
        <w:rPr>
          <w:highlight w:val="lightGray"/>
        </w:rPr>
      </w:pPr>
      <w:r w:rsidRPr="00594AAA">
        <w:t xml:space="preserve">In the </w:t>
      </w:r>
      <w:r w:rsidR="00A87DF0">
        <w:t>last two meetings [2] and [5]</w:t>
      </w:r>
      <w:r w:rsidRPr="00594AAA">
        <w:t xml:space="preserve">, aspects related to the identification of the responding UE </w:t>
      </w:r>
      <w:r w:rsidR="00F01211" w:rsidRPr="00594AAA">
        <w:t xml:space="preserve">transmitting on a shared COT provided by a </w:t>
      </w:r>
      <w:r w:rsidRPr="00594AAA">
        <w:t>COT</w:t>
      </w:r>
      <w:r w:rsidR="00594AAA">
        <w:t xml:space="preserve"> </w:t>
      </w:r>
      <w:r w:rsidRPr="00594AAA">
        <w:t>initiating UE, as well as with which UEs the responding UE could share the COT with were discussed.</w:t>
      </w:r>
    </w:p>
    <w:p w14:paraId="741CCB5C" w14:textId="0AA87EA7" w:rsidR="00181D51" w:rsidRPr="00594AAA" w:rsidRDefault="00181D51" w:rsidP="00181D51">
      <w:pPr>
        <w:pStyle w:val="berschrift2"/>
        <w:tabs>
          <w:tab w:val="num" w:pos="450"/>
        </w:tabs>
        <w:ind w:left="630"/>
      </w:pPr>
      <w:r w:rsidRPr="00594AAA">
        <w:lastRenderedPageBreak/>
        <w:t xml:space="preserve">Identification of </w:t>
      </w:r>
      <w:r w:rsidR="007B1290" w:rsidRPr="00594AAA">
        <w:t xml:space="preserve">Target Receiver or </w:t>
      </w:r>
      <w:r w:rsidRPr="00594AAA">
        <w:t>Responding UE</w:t>
      </w:r>
    </w:p>
    <w:p w14:paraId="2EDD1C21" w14:textId="10AD55FE" w:rsidR="00181D51" w:rsidRPr="00594AAA" w:rsidRDefault="00181D51" w:rsidP="00627D4D">
      <w:pPr>
        <w:pStyle w:val="3GPPNormalText"/>
      </w:pPr>
      <w:r w:rsidRPr="00594AAA">
        <w:t xml:space="preserve">According to the agreement made in </w:t>
      </w:r>
      <w:r w:rsidR="00F54542">
        <w:t>RAN1#110</w:t>
      </w:r>
      <w:r w:rsidRPr="00594AAA">
        <w:t>, the responding UE should have received either a data transmission from the initiating UE</w:t>
      </w:r>
      <w:r w:rsidR="00524CEF" w:rsidRPr="00594AAA">
        <w:t xml:space="preserve">, </w:t>
      </w:r>
      <w:r w:rsidRPr="00594AAA">
        <w:t xml:space="preserve">along with its corresponding control information, which is </w:t>
      </w:r>
      <w:r w:rsidR="00524CEF" w:rsidRPr="00594AAA">
        <w:t>Alt </w:t>
      </w:r>
      <w:r w:rsidRPr="00594AAA">
        <w:t xml:space="preserve">1, or any transmission from the initiating UE, which could be the control information alone, which is </w:t>
      </w:r>
      <w:r w:rsidR="00524CEF" w:rsidRPr="00594AAA">
        <w:t>Alt </w:t>
      </w:r>
      <w:r w:rsidRPr="00594AAA">
        <w:t>2.</w:t>
      </w:r>
    </w:p>
    <w:p w14:paraId="3886F0A6" w14:textId="369EB8E9" w:rsidR="00181D51" w:rsidRPr="00594AAA" w:rsidRDefault="00181D51" w:rsidP="00627D4D">
      <w:pPr>
        <w:pStyle w:val="3GPPNormalText"/>
      </w:pPr>
      <w:r w:rsidRPr="00594AAA">
        <w:t xml:space="preserve">While Alt 1 is fairly straightforward in </w:t>
      </w:r>
      <w:r w:rsidR="007B1290" w:rsidRPr="00594AAA">
        <w:t xml:space="preserve">the sense </w:t>
      </w:r>
      <w:r w:rsidRPr="00594AAA">
        <w:t xml:space="preserve">that only a </w:t>
      </w:r>
      <w:r w:rsidR="007B1290" w:rsidRPr="00594AAA">
        <w:t xml:space="preserve">target </w:t>
      </w:r>
      <w:r w:rsidRPr="00594AAA">
        <w:t>UE that receives a transmission from the initiating UE can use the shared COT, it is also a bit restrictive that no other UE in the vicinity that receives the COT information in the 1</w:t>
      </w:r>
      <w:r w:rsidRPr="00594AAA">
        <w:rPr>
          <w:vertAlign w:val="superscript"/>
        </w:rPr>
        <w:t>st</w:t>
      </w:r>
      <w:r w:rsidR="00594AAA">
        <w:t xml:space="preserve"> </w:t>
      </w:r>
      <w:r w:rsidRPr="00594AAA">
        <w:t xml:space="preserve">stage SCI from the initiating UE can use the COT. </w:t>
      </w:r>
      <w:r w:rsidR="007B1290" w:rsidRPr="00594AAA">
        <w:t xml:space="preserve">In the case of unicast transmissions, it is clear that only the RX UE is the eligible target UE, while in groupcast, every UE within the group that received the data transmission from the initiating UE is eligible to be a target UE. </w:t>
      </w:r>
      <w:r w:rsidRPr="00594AAA">
        <w:t xml:space="preserve">This alternative is also not clear in the case of broadcast transmissions, where every UE within the vicinity of the initiating UE would have received the data transmission from the initiating UE, making </w:t>
      </w:r>
      <w:r w:rsidR="007B1290" w:rsidRPr="00594AAA">
        <w:t xml:space="preserve">them </w:t>
      </w:r>
      <w:r w:rsidRPr="00594AAA">
        <w:t xml:space="preserve">all </w:t>
      </w:r>
      <w:r w:rsidR="007B1290" w:rsidRPr="00594AAA">
        <w:t>target</w:t>
      </w:r>
      <w:r w:rsidRPr="00594AAA">
        <w:t xml:space="preserve"> UEs eligible to use the shared COT. This would result in a contention for the shared COT among UEs, and would end up with resource collisions if more than one UE were to use the shared COT at the same time.</w:t>
      </w:r>
    </w:p>
    <w:p w14:paraId="27582D65" w14:textId="77777777" w:rsidR="007B1290" w:rsidRPr="00594AAA" w:rsidRDefault="00181D51" w:rsidP="00627D4D">
      <w:pPr>
        <w:pStyle w:val="3GPPNormalText"/>
      </w:pPr>
      <w:r w:rsidRPr="00594AAA">
        <w:t xml:space="preserve">On the other hand, Alt 2 is more relaxed in the sense that </w:t>
      </w:r>
      <w:r w:rsidR="007B1290" w:rsidRPr="00594AAA">
        <w:t xml:space="preserve">the target UE needs to receive only the control information from the initiating UE. However, this alternative also has the issue of multiple target UEs contending for using the shared COT. </w:t>
      </w:r>
    </w:p>
    <w:p w14:paraId="316FD281" w14:textId="695F9EB3" w:rsidR="002B0F45" w:rsidRPr="00594AAA" w:rsidRDefault="007B1290" w:rsidP="00627D4D">
      <w:pPr>
        <w:pStyle w:val="3GPPNormalText"/>
      </w:pPr>
      <w:r w:rsidRPr="00594AAA">
        <w:t xml:space="preserve">Hence in our opinion, the factor of whether the target UE receives only control transmissions or control and data transmissions should not alone define a target UE. It is preferable for the initiating UE to select </w:t>
      </w:r>
      <w:r w:rsidR="002B0F45" w:rsidRPr="00594AAA">
        <w:t xml:space="preserve">one or more target receiver UEs and include this information in the control information when sharing the COT related details. One possible way to do so is for the initiating UE to identify UEs with upcoming resource reservations, based on previously received SCIs. This would allow the initiating UE to select </w:t>
      </w:r>
      <w:r w:rsidR="00393291">
        <w:t xml:space="preserve">a </w:t>
      </w:r>
      <w:r w:rsidR="002B0F45" w:rsidRPr="00594AAA">
        <w:t>target receiver and share the COT with this UE so that it can attempt to carry out its transmission, after performing the required LBT. Other transmission characteristics such as the priority of the upcoming reserved transmissions can also be used by the initiating UE to identify these potential target receivers.</w:t>
      </w:r>
    </w:p>
    <w:p w14:paraId="32008DA6" w14:textId="696A9A7D" w:rsidR="002B0F45" w:rsidRDefault="002B0F45" w:rsidP="00627D4D">
      <w:pPr>
        <w:pStyle w:val="3GPPNormalText"/>
      </w:pPr>
      <w:r w:rsidRPr="00594AAA">
        <w:t>In the case of unicast transmissions, the initiating UE could by default assign the RX UE to be the target receiver, but if it is aware of another UE having reserved resources earlier than the scheduled transmission by the RX UE, the initiating UE could share</w:t>
      </w:r>
      <w:r w:rsidR="00CB4FE9" w:rsidRPr="00594AAA">
        <w:t xml:space="preserve"> the CO</w:t>
      </w:r>
      <w:r w:rsidRPr="00594AAA">
        <w:t>T with the other UE. The same is applicable for other cast types, thereby resulting in a common solution across cast types.</w:t>
      </w:r>
    </w:p>
    <w:p w14:paraId="39B5A1D9" w14:textId="2AE2B245" w:rsidR="00BF37FE" w:rsidRPr="00594AAA" w:rsidRDefault="00BF37FE" w:rsidP="00627D4D">
      <w:pPr>
        <w:pStyle w:val="3GPPNormalText"/>
      </w:pPr>
      <w:r>
        <w:t xml:space="preserve">Based on the discussions from the previous meeting, it is clear that a majority of the companies support Alt 2, and we also prefer to have the target receiver be the destination UE of at least the initiating UE’s control information. However, the changing of text within Alt 2 to restrict the target receiver to be only the destination UE of the initiating UE’s data transmission essentially converts it back to Alt 1, which we </w:t>
      </w:r>
      <w:r w:rsidR="00A63009">
        <w:t xml:space="preserve">find restrictive and </w:t>
      </w:r>
      <w:r>
        <w:t>d</w:t>
      </w:r>
      <w:r w:rsidR="00A63009">
        <w:t>o</w:t>
      </w:r>
      <w:r>
        <w:t xml:space="preserve"> not support.</w:t>
      </w:r>
    </w:p>
    <w:p w14:paraId="50D20C90" w14:textId="64C8A9B1" w:rsidR="00181D51" w:rsidRPr="00594AAA" w:rsidRDefault="002B0F45" w:rsidP="00627D4D">
      <w:pPr>
        <w:pStyle w:val="3GPPNormalText"/>
        <w:rPr>
          <w:b/>
        </w:rPr>
      </w:pPr>
      <w:r w:rsidRPr="00594AAA">
        <w:rPr>
          <w:b/>
        </w:rPr>
        <w:t xml:space="preserve">Proposal </w:t>
      </w:r>
      <w:r w:rsidR="00F54542">
        <w:rPr>
          <w:b/>
        </w:rPr>
        <w:t>6</w:t>
      </w:r>
      <w:r w:rsidRPr="00594AAA">
        <w:rPr>
          <w:b/>
        </w:rPr>
        <w:t xml:space="preserve">: We propose </w:t>
      </w:r>
      <w:r w:rsidR="00BF37FE">
        <w:rPr>
          <w:b/>
        </w:rPr>
        <w:t>that</w:t>
      </w:r>
      <w:r w:rsidRPr="00594AAA">
        <w:rPr>
          <w:b/>
        </w:rPr>
        <w:t xml:space="preserve"> the responding UE is required to only receive the control transmission from the initiating UE, where the initiating UE will indicate the selected target receiver</w:t>
      </w:r>
      <w:r w:rsidR="00CB4FE9" w:rsidRPr="00594AAA">
        <w:rPr>
          <w:b/>
        </w:rPr>
        <w:t xml:space="preserve"> based on information obtained from previously received SCIs</w:t>
      </w:r>
      <w:r w:rsidRPr="00594AAA">
        <w:rPr>
          <w:b/>
        </w:rPr>
        <w:t xml:space="preserve">. </w:t>
      </w:r>
    </w:p>
    <w:p w14:paraId="59F3646D" w14:textId="05344C62" w:rsidR="00CB4FE9" w:rsidRPr="00594AAA" w:rsidRDefault="00CB4FE9" w:rsidP="00CB4FE9">
      <w:pPr>
        <w:pStyle w:val="berschrift2"/>
        <w:tabs>
          <w:tab w:val="clear" w:pos="718"/>
          <w:tab w:val="num" w:pos="450"/>
        </w:tabs>
        <w:ind w:left="630"/>
      </w:pPr>
      <w:r w:rsidRPr="00594AAA">
        <w:t xml:space="preserve">Use of </w:t>
      </w:r>
      <w:r w:rsidR="00880DC9" w:rsidRPr="00594AAA">
        <w:t xml:space="preserve">a </w:t>
      </w:r>
      <w:r w:rsidRPr="00594AAA">
        <w:t>Shared COT by Responding UE</w:t>
      </w:r>
    </w:p>
    <w:p w14:paraId="1D941509" w14:textId="6AAFF6BA" w:rsidR="00C40EB6" w:rsidRPr="00594AAA" w:rsidRDefault="00CB4FE9" w:rsidP="00CB4FE9">
      <w:pPr>
        <w:pStyle w:val="3GPPNormalText"/>
      </w:pPr>
      <w:r w:rsidRPr="00594AAA">
        <w:t xml:space="preserve">Another aspect of COT sharing that was discussed and agreed in </w:t>
      </w:r>
      <w:r w:rsidR="00F54542">
        <w:t>RAN1#110</w:t>
      </w:r>
      <w:r w:rsidRPr="00594AAA">
        <w:t xml:space="preserve"> was the criteria that the responding UE can use the shared COT as long as </w:t>
      </w:r>
      <w:r w:rsidR="00AD42BB" w:rsidRPr="00594AAA">
        <w:t xml:space="preserve">the initiating UE is one of the target receivers of its transmission, where the transmission is not restricted to only data, but control alone as well. </w:t>
      </w:r>
      <w:r w:rsidR="00C40EB6" w:rsidRPr="00594AAA">
        <w:t>This makes the responding UE capable of using the shared COT to transmit on the PSCCH/PSSCH in the following time slot(s) to any other UE, as long as the initiating UE receives at least the control information from the responding UE.</w:t>
      </w:r>
    </w:p>
    <w:p w14:paraId="1858D60B" w14:textId="7B87A363" w:rsidR="00CB4FE9" w:rsidRPr="00594AAA" w:rsidRDefault="00AD42BB" w:rsidP="00CB4FE9">
      <w:pPr>
        <w:pStyle w:val="3GPPNormalText"/>
      </w:pPr>
      <w:r w:rsidRPr="00594AAA">
        <w:t>The agreement also does not preclude the responding UE using the PSFCH of a time slot, when the initiating UE had used the previous PSCCH/PSSCH symbols of the same time slot for control and data transmission. In this case, the initiating UE can indicate in the SCI the COT sharing information with the responding UE, which can then use the remaining PSFCH symbols in the same time slot to transmit feedback to the initiating UE, or to any other UE</w:t>
      </w:r>
      <w:r w:rsidR="00C40EB6" w:rsidRPr="00594AAA">
        <w:t>, as long as the initiating UE can receive the feedback transmission.</w:t>
      </w:r>
    </w:p>
    <w:p w14:paraId="71D84D79" w14:textId="1F7791FD" w:rsidR="00C40EB6" w:rsidRPr="00594AAA" w:rsidRDefault="00C40EB6" w:rsidP="00CB4FE9">
      <w:pPr>
        <w:pStyle w:val="3GPPNormalText"/>
        <w:rPr>
          <w:b/>
        </w:rPr>
      </w:pPr>
      <w:r w:rsidRPr="00594AAA">
        <w:rPr>
          <w:b/>
        </w:rPr>
        <w:lastRenderedPageBreak/>
        <w:t xml:space="preserve">Proposal </w:t>
      </w:r>
      <w:r w:rsidR="00F54542">
        <w:rPr>
          <w:b/>
        </w:rPr>
        <w:t>7</w:t>
      </w:r>
      <w:r w:rsidRPr="00594AAA">
        <w:rPr>
          <w:b/>
        </w:rPr>
        <w:t xml:space="preserve">: We propose that with regards to the channel types for the responding UEs transmissions using the shared COT, the responding UE should be capable of </w:t>
      </w:r>
      <w:r w:rsidR="00A27EE1" w:rsidRPr="00594AAA">
        <w:rPr>
          <w:b/>
        </w:rPr>
        <w:t xml:space="preserve">using the shared COT to </w:t>
      </w:r>
      <w:r w:rsidRPr="00594AAA">
        <w:rPr>
          <w:b/>
        </w:rPr>
        <w:t xml:space="preserve">transmit </w:t>
      </w:r>
      <w:r w:rsidR="00A27EE1" w:rsidRPr="00594AAA">
        <w:rPr>
          <w:b/>
        </w:rPr>
        <w:t xml:space="preserve">over </w:t>
      </w:r>
      <w:r w:rsidRPr="00594AAA">
        <w:rPr>
          <w:b/>
        </w:rPr>
        <w:t>PSCCH/PSSCH in the following time slot</w:t>
      </w:r>
      <w:r w:rsidR="00A27EE1" w:rsidRPr="00594AAA">
        <w:rPr>
          <w:b/>
        </w:rPr>
        <w:t>(</w:t>
      </w:r>
      <w:r w:rsidRPr="00594AAA">
        <w:rPr>
          <w:b/>
        </w:rPr>
        <w:t>s</w:t>
      </w:r>
      <w:r w:rsidR="00A27EE1" w:rsidRPr="00594AAA">
        <w:rPr>
          <w:b/>
        </w:rPr>
        <w:t>)</w:t>
      </w:r>
      <w:r w:rsidRPr="00594AAA">
        <w:rPr>
          <w:b/>
        </w:rPr>
        <w:t xml:space="preserve">, or </w:t>
      </w:r>
      <w:r w:rsidR="00A27EE1" w:rsidRPr="00594AAA">
        <w:rPr>
          <w:b/>
        </w:rPr>
        <w:t xml:space="preserve">over </w:t>
      </w:r>
      <w:r w:rsidRPr="00594AAA">
        <w:rPr>
          <w:b/>
        </w:rPr>
        <w:t>the PSFCH in the same time slot.</w:t>
      </w:r>
    </w:p>
    <w:p w14:paraId="2E215B25" w14:textId="6C4C1B2D" w:rsidR="00C40EB6" w:rsidRPr="00594AAA" w:rsidRDefault="00C40EB6" w:rsidP="00C40EB6">
      <w:pPr>
        <w:pStyle w:val="berschrift2"/>
        <w:tabs>
          <w:tab w:val="clear" w:pos="718"/>
          <w:tab w:val="num" w:pos="450"/>
        </w:tabs>
        <w:ind w:left="630"/>
      </w:pPr>
      <w:r w:rsidRPr="00594AAA">
        <w:t>Time Gap between Transmissions</w:t>
      </w:r>
    </w:p>
    <w:p w14:paraId="2208BCFD" w14:textId="0C7545E9" w:rsidR="00C40EB6" w:rsidRPr="00594AAA" w:rsidRDefault="00A27EE1" w:rsidP="00CB4FE9">
      <w:pPr>
        <w:pStyle w:val="3GPPNormalText"/>
      </w:pPr>
      <w:r w:rsidRPr="00594AAA">
        <w:t xml:space="preserve">When the initiating UE shares a COT with a responding UE, </w:t>
      </w:r>
      <w:r w:rsidR="005E23E7" w:rsidRPr="00594AAA">
        <w:t xml:space="preserve">the responding UE can carry out transmissions only after a time gap where the responding UE performs Type 2 LBT, according to the agreement made in </w:t>
      </w:r>
      <w:r w:rsidR="00F54542">
        <w:t>RAN1#110</w:t>
      </w:r>
      <w:r w:rsidR="005E23E7" w:rsidRPr="00594AAA">
        <w:t>. The time gap here has to be small enough such that no other 3GPP or non-3GPP device occupies the channel, while at the same time has to be long enough for the responding UE to perform LBT before accessing the shared COT</w:t>
      </w:r>
      <w:r w:rsidR="001F6476" w:rsidRPr="00594AAA">
        <w:t xml:space="preserve"> and switch from a receiving mode to a transmitting mode</w:t>
      </w:r>
      <w:r w:rsidR="005E23E7" w:rsidRPr="00594AAA">
        <w:t>.</w:t>
      </w:r>
    </w:p>
    <w:p w14:paraId="2B04612F" w14:textId="0A07B87D" w:rsidR="005E23E7" w:rsidRPr="00594AAA" w:rsidRDefault="005E23E7" w:rsidP="00CB4FE9">
      <w:pPr>
        <w:pStyle w:val="3GPPNormalText"/>
      </w:pPr>
      <w:r w:rsidRPr="00594AAA">
        <w:t xml:space="preserve">In the case of transmissions across time slots, typically the guard symbol at the end of a time slot can be used by the responding UE to perform LBT and check the availability of the shared COT before </w:t>
      </w:r>
      <w:r w:rsidR="001F6476" w:rsidRPr="00594AAA">
        <w:t>transmitting in the following time slot. Since the guard symbol has a duration that is greater than 25us, at least for 15 kHz and 30 kHz SCS, there is a possibility that the guard symbol might be too long</w:t>
      </w:r>
      <w:r w:rsidR="00B82EAC" w:rsidRPr="00594AAA">
        <w:t>, depending on the SCS used</w:t>
      </w:r>
      <w:r w:rsidR="001F6476" w:rsidRPr="00594AAA">
        <w:t xml:space="preserve">, thereby </w:t>
      </w:r>
      <w:r w:rsidR="00B82EAC" w:rsidRPr="00594AAA">
        <w:t>allowing</w:t>
      </w:r>
      <w:r w:rsidR="001F6476" w:rsidRPr="00594AAA">
        <w:t xml:space="preserve"> other devices </w:t>
      </w:r>
      <w:r w:rsidR="00174BC4" w:rsidRPr="00594AAA">
        <w:t>to access</w:t>
      </w:r>
      <w:r w:rsidR="001F6476" w:rsidRPr="00594AAA">
        <w:t xml:space="preserve"> the channel. In order to avoid such a scenario, it was agreed previously [</w:t>
      </w:r>
      <w:r w:rsidR="00BF37FE">
        <w:t>7</w:t>
      </w:r>
      <w:r w:rsidR="001F6476" w:rsidRPr="00594AAA">
        <w:t>] that cyclic prefix extensions (CPE) can be used in order to occupy the channel in order to maintain the time gap requirement for LBT.</w:t>
      </w:r>
    </w:p>
    <w:p w14:paraId="5873912B" w14:textId="39A964BB" w:rsidR="001F6476" w:rsidRPr="00594AAA" w:rsidRDefault="001F6476" w:rsidP="00CB4FE9">
      <w:pPr>
        <w:pStyle w:val="3GPPNormalText"/>
      </w:pPr>
      <w:r w:rsidRPr="00594AAA">
        <w:t>However, in the case of COT sharing within the same time slot, the initiating UE uses the PSCCH/PSSCH symbols for control and data transmission, and shares the remainder of the time slot for PSFCH transmissions by the responding UE. When PSFCH is enabled in the resource pool, there is another guard symbol prior to the symbols for PSFCH transmission. While this guard symbol can be used for the responding UE to perform LBT, it is also long enough for other devices to access the channel. In order to avoid such a scenario and retain the COT, the initiating UE or the responding UE can extend their transmissions into the guard symbol by ensuring that there is adequate time to perform TX/RX switching, and perform Type 2 LBT.</w:t>
      </w:r>
    </w:p>
    <w:p w14:paraId="328A3F9D" w14:textId="4C43689E" w:rsidR="00CD7591" w:rsidRPr="00594AAA" w:rsidRDefault="00CD7591" w:rsidP="00CB4FE9">
      <w:pPr>
        <w:pStyle w:val="3GPPNormalText"/>
        <w:rPr>
          <w:b/>
        </w:rPr>
      </w:pPr>
      <w:r w:rsidRPr="00594AAA">
        <w:rPr>
          <w:b/>
        </w:rPr>
        <w:t xml:space="preserve">Proposal </w:t>
      </w:r>
      <w:r w:rsidR="00F54542">
        <w:rPr>
          <w:b/>
        </w:rPr>
        <w:t>8</w:t>
      </w:r>
      <w:r w:rsidRPr="00594AAA">
        <w:rPr>
          <w:b/>
        </w:rPr>
        <w:t>: We propose to use CPE and extended transmissions on guard symbols in order to retain the COT when sharing it across time slots and within the same time slot, respectively.</w:t>
      </w:r>
    </w:p>
    <w:p w14:paraId="1A1ADE4E" w14:textId="15B8E9D0" w:rsidR="00CD7591" w:rsidRPr="00594AAA" w:rsidRDefault="00CD7591" w:rsidP="00CD7591">
      <w:pPr>
        <w:pStyle w:val="berschrift2"/>
        <w:tabs>
          <w:tab w:val="clear" w:pos="718"/>
          <w:tab w:val="num" w:pos="450"/>
        </w:tabs>
        <w:ind w:left="630"/>
      </w:pPr>
      <w:r w:rsidRPr="00594AAA">
        <w:t>Content of COT Sharing Information</w:t>
      </w:r>
    </w:p>
    <w:p w14:paraId="71EE95CB" w14:textId="153F98F6" w:rsidR="00CD7591" w:rsidRPr="00594AAA" w:rsidRDefault="00CD7591" w:rsidP="00CB4FE9">
      <w:pPr>
        <w:pStyle w:val="3GPPNormalText"/>
      </w:pPr>
      <w:r w:rsidRPr="00594AAA">
        <w:t>The UE initiating the COT can inform the other UEs that share the COT about the LBT type to be used, the remaining COT duration and other COT-related parameters by using an SCI when carrying out its transmission. This would also enable other UEs that decode the SCI to be aware of the COT sharing that is active between the UE pair.</w:t>
      </w:r>
    </w:p>
    <w:p w14:paraId="43DBDE46" w14:textId="33ACAD01" w:rsidR="00CD7591" w:rsidRPr="00594AAA" w:rsidRDefault="00CD7591" w:rsidP="00CB4FE9">
      <w:pPr>
        <w:pStyle w:val="3GPPNormalText"/>
      </w:pPr>
      <w:r w:rsidRPr="00594AAA">
        <w:t>Apart from this information, the initiating UE can also indicate the UE ID of the responding UE(s) which have been selected as the target receiver(s), along with a possible indication of whether CPE or extended transmissions are used to maintain the time gap required for the indicated LBT type.</w:t>
      </w:r>
    </w:p>
    <w:p w14:paraId="0275DDED" w14:textId="1F14149A" w:rsidR="00CD7591" w:rsidRPr="00CD7591" w:rsidRDefault="00CD7591" w:rsidP="00CB4FE9">
      <w:pPr>
        <w:pStyle w:val="3GPPNormalText"/>
        <w:rPr>
          <w:b/>
        </w:rPr>
      </w:pPr>
      <w:r w:rsidRPr="00594AAA">
        <w:rPr>
          <w:b/>
        </w:rPr>
        <w:t xml:space="preserve">Proposal </w:t>
      </w:r>
      <w:r w:rsidR="00F54542">
        <w:rPr>
          <w:b/>
        </w:rPr>
        <w:t>9</w:t>
      </w:r>
      <w:r w:rsidRPr="00594AAA">
        <w:rPr>
          <w:b/>
        </w:rPr>
        <w:t>: We propose that the initiating UE provides COT information to the responding UE, including parameters such as the LBT type to be used, the COT duration, UE ID of the responding UE and other related parameters using the SCI.</w:t>
      </w:r>
    </w:p>
    <w:p w14:paraId="2C77DD14" w14:textId="77777777" w:rsidR="00517845" w:rsidRDefault="00517845" w:rsidP="00C05AC4">
      <w:pPr>
        <w:pStyle w:val="3GPPNormalText"/>
        <w:rPr>
          <w:b/>
        </w:rPr>
      </w:pPr>
    </w:p>
    <w:p w14:paraId="02A877B1" w14:textId="1C01C3F9" w:rsidR="007061BC" w:rsidRPr="00F721A3" w:rsidRDefault="007061BC" w:rsidP="007061BC">
      <w:pPr>
        <w:pStyle w:val="berschrift1"/>
        <w:tabs>
          <w:tab w:val="clear" w:pos="432"/>
        </w:tabs>
      </w:pPr>
      <w:r>
        <w:t>Mode 1 Resource Allocation in SL-U</w:t>
      </w:r>
    </w:p>
    <w:p w14:paraId="6AE3E970" w14:textId="6FAE2D4D" w:rsidR="007061BC" w:rsidRDefault="007061BC" w:rsidP="007061BC">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WiFi. </w:t>
      </w:r>
      <w:r w:rsidR="004C4DB5">
        <w:t>I</w:t>
      </w:r>
      <w:r>
        <w:t>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LBT in order to determine available resources.</w:t>
      </w:r>
    </w:p>
    <w:p w14:paraId="447F5E4E" w14:textId="653D59C4" w:rsidR="007061BC" w:rsidRDefault="007061BC" w:rsidP="004C4DB5">
      <w:pPr>
        <w:pStyle w:val="3GPPNormalText"/>
      </w:pPr>
      <w:r>
        <w:lastRenderedPageBreak/>
        <w:t xml:space="preserve">For NR sidelink, the gNB has the capability to provide configured or dynamic grants to the UE, providing resources in a resource pool exclusively used for Mode 1 transmissions. If such a resource pool is configured in the unlicensed band, the gNB </w:t>
      </w:r>
      <w:r w:rsidR="004C4DB5">
        <w:t>in Rel-18 cannot initiate or share a COT, nor can it perform LBT on the unlicensed band</w:t>
      </w:r>
      <w:r w:rsidR="00C57C04">
        <w:t xml:space="preserve">, because </w:t>
      </w:r>
      <w:r w:rsidR="00DD1D00">
        <w:t>of the constraint in the WID [1]</w:t>
      </w:r>
      <w:r w:rsidR="00C57C04">
        <w:t xml:space="preserve"> that the gNB is restricted to only operate in the licensed band</w:t>
      </w:r>
      <w:r w:rsidR="00011151">
        <w:t xml:space="preserve"> and cannot perform Type 1 LBT and initiate a COT, nor can it share a COT initiated by a UE</w:t>
      </w:r>
      <w:r w:rsidR="004C4DB5">
        <w:t>. This would leave the gNB to be unaware of the actual usage and occupancy status of resources within the unlicensed resource pool.</w:t>
      </w:r>
      <w:r w:rsidR="00301E85">
        <w:t xml:space="preserve"> Hence the gNB can provide grants to UEs, but it is then the responsibility of the UE to perform LBT</w:t>
      </w:r>
      <w:r w:rsidR="00400379">
        <w:t xml:space="preserve"> Type 1 or Type 2</w:t>
      </w:r>
      <w:r w:rsidR="00301E85">
        <w:t xml:space="preserve"> on these resources to check whet</w:t>
      </w:r>
      <w:r w:rsidR="0032274A">
        <w:t xml:space="preserve">her they are actually available, </w:t>
      </w:r>
      <w:r w:rsidR="00011151">
        <w:t>as agreed previously [</w:t>
      </w:r>
      <w:r w:rsidR="00BF37FE">
        <w:t>7</w:t>
      </w:r>
      <w:r w:rsidR="00011151">
        <w:t>]</w:t>
      </w:r>
      <w:r w:rsidR="0032274A">
        <w:t>.</w:t>
      </w:r>
    </w:p>
    <w:p w14:paraId="6551B079" w14:textId="7B4143E4" w:rsidR="007061BC" w:rsidRDefault="004C4DB5" w:rsidP="00301E85">
      <w:pPr>
        <w:pStyle w:val="3GPPNormalText"/>
      </w:pPr>
      <w:r>
        <w:t>One way to assist the gNB to be</w:t>
      </w:r>
      <w:r w:rsidR="007061BC">
        <w:t xml:space="preserve"> aware of transmissions in the resource pool that are carried out by other RATs is to empower the UE to provide a report of the resource pool conditions that are prevalent. The reporting mechanism used in LTE V2X could be reused for this as well.</w:t>
      </w:r>
      <w:r w:rsidR="00301E85">
        <w:t xml:space="preserve"> The gNB can also perform some basic energy measurements on resources to check whether they are being used by other non-3GPP UEs. This would provide some confidence to the UEs that receive the grants from the gNB</w:t>
      </w:r>
      <w:r w:rsidR="00BB2231">
        <w:t>,</w:t>
      </w:r>
      <w:r w:rsidR="00301E85">
        <w:t xml:space="preserve"> and can perform Type 2 LBT of a shorter duration, or avoid LBT altogether, further reducing the channel access delay.</w:t>
      </w:r>
    </w:p>
    <w:p w14:paraId="358C90DA" w14:textId="7091ED56" w:rsidR="00301E85" w:rsidRDefault="007061BC" w:rsidP="007061BC">
      <w:pPr>
        <w:pStyle w:val="3GPPNormalText"/>
        <w:rPr>
          <w:b/>
        </w:rPr>
      </w:pPr>
      <w:r>
        <w:rPr>
          <w:b/>
        </w:rPr>
        <w:t>Proposal</w:t>
      </w:r>
      <w:r w:rsidRPr="00137625">
        <w:rPr>
          <w:b/>
        </w:rPr>
        <w:t xml:space="preserve"> </w:t>
      </w:r>
      <w:r w:rsidR="003A697B">
        <w:rPr>
          <w:b/>
        </w:rPr>
        <w:t>1</w:t>
      </w:r>
      <w:r w:rsidR="00F54542">
        <w:rPr>
          <w:b/>
        </w:rPr>
        <w:t>0</w:t>
      </w:r>
      <w:r w:rsidRPr="00137625">
        <w:rPr>
          <w:b/>
        </w:rPr>
        <w:t xml:space="preserve">: </w:t>
      </w:r>
      <w:r w:rsidR="00BB2231">
        <w:rPr>
          <w:b/>
        </w:rPr>
        <w:t>For</w:t>
      </w:r>
      <w:r w:rsidR="00BB2231" w:rsidRPr="00137625">
        <w:rPr>
          <w:b/>
        </w:rPr>
        <w:t xml:space="preserve"> </w:t>
      </w:r>
      <w:r w:rsidRPr="00137625">
        <w:rPr>
          <w:b/>
        </w:rPr>
        <w:t>Mode 1</w:t>
      </w:r>
      <w:r w:rsidR="00BB2231">
        <w:rPr>
          <w:b/>
        </w:rPr>
        <w:t xml:space="preserve"> SL-U operations</w:t>
      </w:r>
      <w:r w:rsidRPr="00137625">
        <w:rPr>
          <w:b/>
        </w:rPr>
        <w:t xml:space="preserve">, </w:t>
      </w:r>
      <w:r w:rsidR="00301E85">
        <w:rPr>
          <w:b/>
        </w:rPr>
        <w:t>we propose that the gNB can provide resource grants to the UE after checking for the resource availability by using reports by other Mode 1 UEs indicating the resource usage, or by performing some basic energy measurements.</w:t>
      </w:r>
    </w:p>
    <w:p w14:paraId="1F089C9E" w14:textId="36C86624" w:rsidR="007061BC" w:rsidRDefault="007061BC" w:rsidP="00C05AC4">
      <w:pPr>
        <w:pStyle w:val="3GPPNormalText"/>
        <w:rPr>
          <w:b/>
        </w:rPr>
      </w:pPr>
    </w:p>
    <w:p w14:paraId="7AD8C4D6" w14:textId="24474455" w:rsidR="007061BC" w:rsidRPr="00F721A3" w:rsidRDefault="007061BC" w:rsidP="007061BC">
      <w:pPr>
        <w:pStyle w:val="berschrift1"/>
        <w:tabs>
          <w:tab w:val="clear" w:pos="432"/>
        </w:tabs>
      </w:pPr>
      <w:r>
        <w:t>Mode 2 Resource Allocation in SL-U</w:t>
      </w:r>
    </w:p>
    <w:p w14:paraId="5286DC39" w14:textId="7DA9A38B" w:rsidR="007061BC" w:rsidRDefault="007061BC" w:rsidP="007061BC">
      <w:pPr>
        <w:pStyle w:val="3GPPNormalText"/>
      </w:pPr>
      <w:r>
        <w:t>In Mode 2, in the absence of the gNB being able to provide UEs with resource allocation and scheduling information, a UE would have to carry out LBT after it carries out the sensing and resource scheduling processes.</w:t>
      </w:r>
      <w:r w:rsidR="0032274A">
        <w:t xml:space="preserve"> Here the UE would select resources for the initial transmission as well as for the retransmissions in accordance with the procedures defined in [</w:t>
      </w:r>
      <w:r w:rsidR="00BF37FE">
        <w:t>8</w:t>
      </w:r>
      <w:r w:rsidR="0032274A">
        <w:t>]</w:t>
      </w:r>
      <w:r w:rsidR="00400379">
        <w:t xml:space="preserve"> in Rel-16/17</w:t>
      </w:r>
      <w:r w:rsidR="0032274A">
        <w:t>, but would have to perform LBT before actually carrying out the transmission on these resources.</w:t>
      </w:r>
    </w:p>
    <w:p w14:paraId="192E25EC" w14:textId="5EEBE07C" w:rsidR="00400379" w:rsidRDefault="00400379" w:rsidP="007061BC">
      <w:pPr>
        <w:pStyle w:val="3GPPNormalText"/>
      </w:pPr>
      <w:r>
        <w:t>While striving to keep the sensing and resource selection procedures the same from Rel-16/17, the UE can select more resources than actually necessary across different sub bands to introduce some kind of redundancy in the case of LBT failures. This would still enable the UE to use resources for its transmission while ensuring that the resources are unoccupied by other UEs.</w:t>
      </w:r>
    </w:p>
    <w:p w14:paraId="1A0FE12C" w14:textId="0491128B" w:rsidR="00400379" w:rsidRDefault="00400379" w:rsidP="007061BC">
      <w:pPr>
        <w:pStyle w:val="3GPPNormalText"/>
      </w:pPr>
      <w:r>
        <w:t xml:space="preserve">Another aspect to be discussed is the effect of </w:t>
      </w:r>
      <w:r w:rsidR="0074732B">
        <w:t>channel access procedures on the resource re-evaluation and pre-emption procedures. Since the UE effectively has to carry out its transmissions over a limited time duration, the UE could perform only Type 2 LBT before transmissions.</w:t>
      </w:r>
    </w:p>
    <w:p w14:paraId="68C0B072" w14:textId="3CAF53FE" w:rsidR="0074732B" w:rsidRDefault="007061BC" w:rsidP="0074732B">
      <w:pPr>
        <w:pStyle w:val="3GPPNormalText"/>
        <w:spacing w:after="0"/>
        <w:rPr>
          <w:b/>
        </w:rPr>
      </w:pPr>
      <w:r w:rsidRPr="00137625">
        <w:rPr>
          <w:b/>
        </w:rPr>
        <w:t xml:space="preserve">Proposal </w:t>
      </w:r>
      <w:r w:rsidR="003A697B">
        <w:rPr>
          <w:b/>
        </w:rPr>
        <w:t>1</w:t>
      </w:r>
      <w:r w:rsidR="00F54542">
        <w:rPr>
          <w:b/>
        </w:rPr>
        <w:t>1</w:t>
      </w:r>
      <w:r w:rsidRPr="00137625">
        <w:rPr>
          <w:b/>
        </w:rPr>
        <w:t xml:space="preserve">: </w:t>
      </w:r>
      <w:r w:rsidR="00BB2231">
        <w:rPr>
          <w:b/>
        </w:rPr>
        <w:t>For</w:t>
      </w:r>
      <w:r w:rsidRPr="00137625">
        <w:rPr>
          <w:b/>
        </w:rPr>
        <w:t xml:space="preserve"> Mode 2</w:t>
      </w:r>
      <w:r w:rsidR="00BB2231">
        <w:rPr>
          <w:b/>
        </w:rPr>
        <w:t xml:space="preserve"> SL-U operations</w:t>
      </w:r>
      <w:r w:rsidRPr="00137625">
        <w:rPr>
          <w:b/>
        </w:rPr>
        <w:t xml:space="preserve">, </w:t>
      </w:r>
      <w:r w:rsidR="0074732B">
        <w:rPr>
          <w:b/>
        </w:rPr>
        <w:t>we propose the following:</w:t>
      </w:r>
    </w:p>
    <w:p w14:paraId="1ABB6873" w14:textId="7E27E641" w:rsidR="007061BC" w:rsidRDefault="007061BC" w:rsidP="0074732B">
      <w:pPr>
        <w:pStyle w:val="3GPPNormalText"/>
        <w:numPr>
          <w:ilvl w:val="0"/>
          <w:numId w:val="54"/>
        </w:numPr>
        <w:spacing w:after="0"/>
        <w:rPr>
          <w:b/>
        </w:rPr>
      </w:pPr>
      <w:r w:rsidRPr="00137625">
        <w:rPr>
          <w:b/>
        </w:rPr>
        <w:t>UE</w:t>
      </w:r>
      <w:r w:rsidR="0074732B">
        <w:rPr>
          <w:b/>
        </w:rPr>
        <w:t>s</w:t>
      </w:r>
      <w:r w:rsidRPr="00137625">
        <w:rPr>
          <w:b/>
        </w:rPr>
        <w:t xml:space="preserve"> should be capable of carrying out the channel access procedures after it has performed the sensing and resource selection procedures.</w:t>
      </w:r>
    </w:p>
    <w:p w14:paraId="5BB94825" w14:textId="12CC3830" w:rsidR="0074732B" w:rsidRDefault="0074732B" w:rsidP="0074732B">
      <w:pPr>
        <w:pStyle w:val="3GPPNormalText"/>
        <w:numPr>
          <w:ilvl w:val="0"/>
          <w:numId w:val="54"/>
        </w:numPr>
        <w:spacing w:after="0"/>
        <w:rPr>
          <w:b/>
        </w:rPr>
      </w:pPr>
      <w:r>
        <w:rPr>
          <w:b/>
        </w:rPr>
        <w:t>UEs can select more resources for redundancy in the case of LBT failures.</w:t>
      </w:r>
    </w:p>
    <w:p w14:paraId="3F9441A2" w14:textId="1568EA3A" w:rsidR="0074732B" w:rsidRPr="00137625" w:rsidRDefault="0074732B" w:rsidP="0074732B">
      <w:pPr>
        <w:pStyle w:val="3GPPNormalText"/>
        <w:numPr>
          <w:ilvl w:val="0"/>
          <w:numId w:val="54"/>
        </w:numPr>
        <w:rPr>
          <w:b/>
        </w:rPr>
      </w:pPr>
      <w:r>
        <w:rPr>
          <w:b/>
        </w:rPr>
        <w:t>UE behavior for resource re-evaluation and pre-emption needs to be studied.</w:t>
      </w:r>
    </w:p>
    <w:p w14:paraId="410347D3" w14:textId="7BE8A47E" w:rsidR="007061BC" w:rsidRDefault="007061BC" w:rsidP="00C05AC4">
      <w:pPr>
        <w:pStyle w:val="3GPPNormalText"/>
        <w:rPr>
          <w:b/>
        </w:rPr>
      </w:pPr>
    </w:p>
    <w:p w14:paraId="2CFAA0CA" w14:textId="7DBF61DC" w:rsidR="00F2003B" w:rsidRPr="00F721A3" w:rsidRDefault="00F2003B" w:rsidP="00F2003B">
      <w:pPr>
        <w:pStyle w:val="berschrift1"/>
        <w:tabs>
          <w:tab w:val="clear" w:pos="432"/>
        </w:tabs>
      </w:pPr>
      <w:r>
        <w:t>Multi-slot Transmissions in SL-U</w:t>
      </w:r>
    </w:p>
    <w:p w14:paraId="4B84D5C4" w14:textId="0B1763F5" w:rsidR="008E326F" w:rsidRDefault="005C2EB4" w:rsidP="005C2EB4">
      <w:pPr>
        <w:pStyle w:val="3GPPNormalText"/>
      </w:pPr>
      <w:r>
        <w:t xml:space="preserve">For SL-U UEs to be able to perform LBT and make use of the remaining symbols in the same time slot, it can use </w:t>
      </w:r>
      <w:r w:rsidR="00A63009">
        <w:t>sub</w:t>
      </w:r>
      <w:r>
        <w:t>-slots as described in [</w:t>
      </w:r>
      <w:r w:rsidR="00A63009">
        <w:t>8</w:t>
      </w:r>
      <w:r>
        <w:t xml:space="preserve">], and at the same time </w:t>
      </w:r>
      <w:r w:rsidR="001C5458">
        <w:t xml:space="preserve">introduce multi-slot transmissions. In this case, the UE can commence the transmission within a time slot immediately after performing LBT, and confirming that the channel is indeed available and unoccupied, by using a </w:t>
      </w:r>
      <w:r w:rsidR="00A63009">
        <w:t>sub</w:t>
      </w:r>
      <w:r w:rsidR="001C5458">
        <w:t xml:space="preserve">-slot, followed by one or more 14-symbol time slots. This type of a SL burst transmission would enable UEs to occupy the channel and retain the COT without the risk of other </w:t>
      </w:r>
      <w:r w:rsidR="001C5458">
        <w:lastRenderedPageBreak/>
        <w:t>UEs occupying it, and at the same time, eliminate the need to repeatedly perform LBT</w:t>
      </w:r>
      <w:r w:rsidR="00487892">
        <w:t xml:space="preserve"> Type 1</w:t>
      </w:r>
      <w:r w:rsidR="001C5458">
        <w:t xml:space="preserve"> to check for the </w:t>
      </w:r>
      <w:r w:rsidR="00201E21">
        <w:t>availability of</w:t>
      </w:r>
      <w:r w:rsidR="007D272E">
        <w:t xml:space="preserve"> the </w:t>
      </w:r>
      <w:r w:rsidR="001C5458">
        <w:t>channel.</w:t>
      </w:r>
    </w:p>
    <w:p w14:paraId="575CF1AD" w14:textId="2A59254D" w:rsidR="00F2003B" w:rsidRPr="00201E21" w:rsidRDefault="001C5458" w:rsidP="005C2EB4">
      <w:pPr>
        <w:pStyle w:val="3GPPNormalText"/>
      </w:pPr>
      <w:r>
        <w:t xml:space="preserve">The risk of not using a full time slot, and only a </w:t>
      </w:r>
      <w:r w:rsidR="00A63009">
        <w:t>sub</w:t>
      </w:r>
      <w:r>
        <w:t xml:space="preserve">-slot, </w:t>
      </w:r>
      <w:r w:rsidRPr="00201E21">
        <w:t>immediately after performing LBT is that there are only a limited number of symbols that it can use for the actual data transmission.</w:t>
      </w:r>
      <w:r w:rsidR="00487892" w:rsidRPr="00201E21">
        <w:t xml:space="preserve"> </w:t>
      </w:r>
      <w:r w:rsidR="00487892" w:rsidRPr="00594AAA">
        <w:t xml:space="preserve">Hence in order to incorporate feedback enabled transmissions, it is possible for a single TB to be transmitted across a </w:t>
      </w:r>
      <w:r w:rsidR="00A63009">
        <w:t>sub</w:t>
      </w:r>
      <w:r w:rsidR="00487892" w:rsidRPr="00594AAA">
        <w:t>-slot and the following time slot.</w:t>
      </w:r>
      <w:r w:rsidRPr="00594AAA">
        <w:t xml:space="preserve"> The use of multi-slot transmissions would enable the UE to transmit data packets more efficiently.</w:t>
      </w:r>
    </w:p>
    <w:p w14:paraId="23B04BBF" w14:textId="3D1480B8" w:rsidR="00F2003B" w:rsidRPr="00656290" w:rsidRDefault="001C5458" w:rsidP="00006935">
      <w:pPr>
        <w:jc w:val="both"/>
        <w:rPr>
          <w:szCs w:val="22"/>
        </w:rPr>
      </w:pPr>
      <w:r w:rsidRPr="00006935">
        <w:rPr>
          <w:sz w:val="22"/>
          <w:szCs w:val="22"/>
        </w:rPr>
        <w:t xml:space="preserve">In Mode 2, this would mean that the UE would have to carry out sensing and select consecutive resources in time for being able to carry out multi-slot transmissions. </w:t>
      </w:r>
      <w:r w:rsidR="00E36588">
        <w:rPr>
          <w:sz w:val="22"/>
          <w:szCs w:val="22"/>
        </w:rPr>
        <w:t>O</w:t>
      </w:r>
      <w:r w:rsidR="00F2003B" w:rsidRPr="00006935">
        <w:rPr>
          <w:sz w:val="22"/>
          <w:szCs w:val="22"/>
        </w:rPr>
        <w:t>ther aspect</w:t>
      </w:r>
      <w:r w:rsidR="00530F5D" w:rsidRPr="00006935">
        <w:rPr>
          <w:sz w:val="22"/>
          <w:szCs w:val="22"/>
        </w:rPr>
        <w:t>s</w:t>
      </w:r>
      <w:r w:rsidR="00F2003B" w:rsidRPr="00006935">
        <w:rPr>
          <w:sz w:val="22"/>
          <w:szCs w:val="22"/>
        </w:rPr>
        <w:t xml:space="preserve"> of the introduction of flexible slot structures and </w:t>
      </w:r>
      <w:r w:rsidR="00A63009">
        <w:rPr>
          <w:sz w:val="22"/>
          <w:szCs w:val="22"/>
        </w:rPr>
        <w:t>sub</w:t>
      </w:r>
      <w:r w:rsidR="00F2003B" w:rsidRPr="00006935">
        <w:rPr>
          <w:sz w:val="22"/>
          <w:szCs w:val="22"/>
        </w:rPr>
        <w:t>-slots in SL-U ha</w:t>
      </w:r>
      <w:r w:rsidR="00530F5D" w:rsidRPr="00006935">
        <w:rPr>
          <w:sz w:val="22"/>
          <w:szCs w:val="22"/>
        </w:rPr>
        <w:t>ve</w:t>
      </w:r>
      <w:r w:rsidR="00F2003B" w:rsidRPr="00006935">
        <w:rPr>
          <w:sz w:val="22"/>
          <w:szCs w:val="22"/>
        </w:rPr>
        <w:t xml:space="preserve"> been discussed in our accompanying contribution [</w:t>
      </w:r>
      <w:r w:rsidR="00A63009">
        <w:rPr>
          <w:sz w:val="22"/>
          <w:szCs w:val="22"/>
        </w:rPr>
        <w:t>9</w:t>
      </w:r>
      <w:r w:rsidR="00F2003B" w:rsidRPr="00006935">
        <w:rPr>
          <w:sz w:val="22"/>
          <w:szCs w:val="22"/>
        </w:rPr>
        <w:t>].</w:t>
      </w:r>
    </w:p>
    <w:p w14:paraId="3D56A652" w14:textId="35DB8E33" w:rsidR="00F2003B" w:rsidRDefault="00F2003B" w:rsidP="00F2003B">
      <w:pPr>
        <w:pStyle w:val="3GPPNormalText"/>
        <w:rPr>
          <w:b/>
        </w:rPr>
      </w:pPr>
      <w:r w:rsidRPr="00594AAA">
        <w:rPr>
          <w:b/>
        </w:rPr>
        <w:t xml:space="preserve">Proposal </w:t>
      </w:r>
      <w:r w:rsidR="003A697B">
        <w:rPr>
          <w:b/>
        </w:rPr>
        <w:t>1</w:t>
      </w:r>
      <w:r w:rsidR="00F54542">
        <w:rPr>
          <w:b/>
        </w:rPr>
        <w:t>2</w:t>
      </w:r>
      <w:r w:rsidRPr="00594AAA">
        <w:rPr>
          <w:b/>
        </w:rPr>
        <w:t xml:space="preserve">: </w:t>
      </w:r>
      <w:r w:rsidR="001C5458" w:rsidRPr="00594AAA">
        <w:rPr>
          <w:b/>
        </w:rPr>
        <w:t>We propose to study the impact of multi-slot transmissions in SL-U</w:t>
      </w:r>
      <w:r w:rsidR="00487892" w:rsidRPr="00594AAA">
        <w:rPr>
          <w:b/>
        </w:rPr>
        <w:t>, including aspects related to single TB transmissions across slots, and its effect on Mode 2 sensing and resource selection procedures</w:t>
      </w:r>
      <w:r w:rsidRPr="00594AAA">
        <w:rPr>
          <w:b/>
        </w:rPr>
        <w:t>.</w:t>
      </w:r>
    </w:p>
    <w:p w14:paraId="403E5D21" w14:textId="61CC32EA" w:rsidR="00C75BD1" w:rsidRDefault="00C75BD1" w:rsidP="00C75BD1">
      <w:pPr>
        <w:pStyle w:val="3GPPNormalText"/>
      </w:pPr>
      <w:r>
        <w:t>In the previous meeting, it was agreed to support a maximum of 2 candidate starting symbols within a slot for a PSCCH/PSSCH transmission</w:t>
      </w:r>
      <w:r w:rsidR="00C30734">
        <w:t xml:space="preserve"> and that </w:t>
      </w:r>
      <w:r>
        <w:t>RAN1 will strive for a unified design for a PSCCH/PSSCH transmission from a 1</w:t>
      </w:r>
      <w:r w:rsidRPr="00217A86">
        <w:rPr>
          <w:vertAlign w:val="superscript"/>
        </w:rPr>
        <w:t>st</w:t>
      </w:r>
      <w:r>
        <w:t> or 2</w:t>
      </w:r>
      <w:r w:rsidRPr="00217A86">
        <w:rPr>
          <w:vertAlign w:val="superscript"/>
        </w:rPr>
        <w:t>nd</w:t>
      </w:r>
      <w:r>
        <w:t xml:space="preserve"> starting symbol. Using a 2</w:t>
      </w:r>
      <w:r w:rsidRPr="00217A86">
        <w:rPr>
          <w:vertAlign w:val="superscript"/>
        </w:rPr>
        <w:t>nd</w:t>
      </w:r>
      <w:r>
        <w:t xml:space="preserve"> symbol position would imply that the </w:t>
      </w:r>
      <w:r w:rsidR="00EF44EE">
        <w:t xml:space="preserve">time slot </w:t>
      </w:r>
      <w:r>
        <w:t xml:space="preserve">structure for a SL transmission would have to be modified resulting in </w:t>
      </w:r>
      <w:r w:rsidR="00EF44EE">
        <w:t xml:space="preserve">enabling transmissions over </w:t>
      </w:r>
      <w:r>
        <w:t xml:space="preserve">a shorter </w:t>
      </w:r>
      <w:r w:rsidR="00EF44EE">
        <w:t>time slot</w:t>
      </w:r>
      <w:r>
        <w:t xml:space="preserve"> than a full-slot transmission. In order to still ensure efficient transmissions, it would be obvious to allow to configure multi-consecutive slot transmissions (MCSt) by concatenating sub-slots and </w:t>
      </w:r>
      <w:r w:rsidR="00952391">
        <w:t>full-</w:t>
      </w:r>
      <w:r>
        <w:t xml:space="preserve">slots. Thus, for efficient utilization of MCSt, L1 should report candidate multi-slot resources in </w:t>
      </w:r>
      <w:r w:rsidRPr="00217A86">
        <w:rPr>
          <w:i/>
          <w:iCs/>
        </w:rPr>
        <w:t>S</w:t>
      </w:r>
      <w:r w:rsidRPr="00217A86">
        <w:rPr>
          <w:i/>
          <w:iCs/>
          <w:vertAlign w:val="subscript"/>
        </w:rPr>
        <w:t>A</w:t>
      </w:r>
      <w:r>
        <w:t xml:space="preserve"> consisting of a set of single-slot resources that are consecutive in time. Leaving this up to higher (MAC) layer would result in high burden on the MAC layer to optimize MCSt by selecting candidate single-slots which are consecutive.</w:t>
      </w:r>
      <w:r w:rsidR="001C2611">
        <w:t xml:space="preserve"> At the same time, </w:t>
      </w:r>
      <w:r w:rsidR="00AE4868">
        <w:t>reporting candidate single-slot resources would be very opportunistic in nature resulting in the MAC layer being able to perform MCSt only if it could find such consecutive resources in time. Thus, w</w:t>
      </w:r>
      <w:r>
        <w:t xml:space="preserve">e believe that this step </w:t>
      </w:r>
      <w:r w:rsidR="006F5E52">
        <w:t>is best</w:t>
      </w:r>
      <w:r>
        <w:t xml:space="preserve"> performed by the</w:t>
      </w:r>
      <w:r w:rsidR="006F5E52">
        <w:t> </w:t>
      </w:r>
      <w:r>
        <w:t>L1.</w:t>
      </w:r>
    </w:p>
    <w:p w14:paraId="471684DC" w14:textId="42EB0E4C" w:rsidR="006F5E52" w:rsidRDefault="00C75BD1" w:rsidP="006F5E52">
      <w:pPr>
        <w:pStyle w:val="3GPPNormalText"/>
        <w:rPr>
          <w:b/>
        </w:rPr>
      </w:pPr>
      <w:r w:rsidRPr="00137625">
        <w:rPr>
          <w:b/>
        </w:rPr>
        <w:t xml:space="preserve">Proposal </w:t>
      </w:r>
      <w:r>
        <w:rPr>
          <w:b/>
        </w:rPr>
        <w:t>1</w:t>
      </w:r>
      <w:r w:rsidR="00F54542">
        <w:rPr>
          <w:b/>
        </w:rPr>
        <w:t>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w:t>
      </w:r>
      <w:r w:rsidR="009101A0">
        <w:rPr>
          <w:b/>
        </w:rPr>
        <w:t xml:space="preserve"> (Option A)</w:t>
      </w:r>
      <w:r>
        <w:rPr>
          <w:b/>
        </w:rPr>
        <w:t>.</w:t>
      </w:r>
    </w:p>
    <w:p w14:paraId="3EF0B9E6" w14:textId="77777777" w:rsidR="00DB7030" w:rsidRDefault="00DB7030" w:rsidP="00DB7030">
      <w:pPr>
        <w:pStyle w:val="3GPPNormalText"/>
        <w:keepNext/>
        <w:jc w:val="center"/>
      </w:pPr>
      <w:r w:rsidRPr="00073BBD">
        <w:rPr>
          <w:noProof/>
        </w:rPr>
        <w:drawing>
          <wp:inline distT="0" distB="0" distL="0" distR="0" wp14:anchorId="2E192925" wp14:editId="164C4BDB">
            <wp:extent cx="3403971" cy="269981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08798" cy="2703645"/>
                    </a:xfrm>
                    <a:prstGeom prst="rect">
                      <a:avLst/>
                    </a:prstGeom>
                    <a:noFill/>
                    <a:ln>
                      <a:noFill/>
                    </a:ln>
                  </pic:spPr>
                </pic:pic>
              </a:graphicData>
            </a:graphic>
          </wp:inline>
        </w:drawing>
      </w:r>
    </w:p>
    <w:p w14:paraId="34189501" w14:textId="77777777" w:rsidR="00DB7030" w:rsidRPr="00006935" w:rsidRDefault="00DB7030" w:rsidP="00DB7030">
      <w:pPr>
        <w:pStyle w:val="Beschriftung"/>
        <w:jc w:val="center"/>
        <w:rPr>
          <w:i/>
        </w:rPr>
      </w:pPr>
      <w:r w:rsidRPr="00006935">
        <w:rPr>
          <w:i/>
        </w:rPr>
        <w:t xml:space="preserve">Figure 2: </w:t>
      </w:r>
      <w:r w:rsidRPr="00006935">
        <w:rPr>
          <w:b w:val="0"/>
          <w:i/>
        </w:rPr>
        <w:t>Depiction of</w:t>
      </w:r>
      <w:r>
        <w:rPr>
          <w:i/>
        </w:rPr>
        <w:t xml:space="preserve"> </w:t>
      </w:r>
      <w:r w:rsidRPr="00006935">
        <w:rPr>
          <w:b w:val="0"/>
          <w:i/>
        </w:rPr>
        <w:t>AGC adjustment issue due to sub-slot transmissions</w:t>
      </w:r>
    </w:p>
    <w:p w14:paraId="5F4ABAAD" w14:textId="124B6F8A" w:rsidR="00F54542" w:rsidRDefault="00B676A7" w:rsidP="00C75BD1">
      <w:pPr>
        <w:pStyle w:val="3GPPNormalText"/>
      </w:pPr>
      <w:r>
        <w:t xml:space="preserve">Another aspect to be discussed </w:t>
      </w:r>
      <w:r w:rsidR="00F54542">
        <w:t xml:space="preserve">is that </w:t>
      </w:r>
      <w:r>
        <w:t xml:space="preserve">when utilizing a second starting symbol position in combination with MCSt, a transmission could start </w:t>
      </w:r>
      <w:r w:rsidR="00F54542">
        <w:t>after</w:t>
      </w:r>
      <w:r>
        <w:t xml:space="preserve"> a slot boundary, which might require alignment of control (PSCCH) and DMRS across subchannels, such that neighboring UEs would be aware of such transmissions. </w:t>
      </w:r>
      <w:r w:rsidR="00F54542">
        <w:t xml:space="preserve">Since it was agreed that the candidate starting symbols are to be used for AGC purposes, it would also require an RX UE to perform AGC measurements at the second starting symbol position as well. However, since transmissions that commence at the </w:t>
      </w:r>
      <w:r w:rsidR="00F54542">
        <w:lastRenderedPageBreak/>
        <w:t>first starting symbol position do not have a second AGC symbol in between the time slot, the RX UE will not be able to perform AGC measurements accurately, and adjust its receiver gain accordingly.</w:t>
      </w:r>
      <w:r w:rsidR="00073BBD">
        <w:t xml:space="preserve"> This is depicted in</w:t>
      </w:r>
      <w:r w:rsidR="00006935">
        <w:t> </w:t>
      </w:r>
      <w:r w:rsidR="00073BBD">
        <w:t>Figure</w:t>
      </w:r>
      <w:r w:rsidR="005F0091">
        <w:t> </w:t>
      </w:r>
      <w:r w:rsidR="00073BBD">
        <w:t>2.</w:t>
      </w:r>
    </w:p>
    <w:p w14:paraId="791E9068" w14:textId="0A79024A" w:rsidR="00073BBD" w:rsidRDefault="00B676A7" w:rsidP="00006935">
      <w:pPr>
        <w:pStyle w:val="3GPPNormalText"/>
        <w:spacing w:after="0"/>
        <w:rPr>
          <w:b/>
        </w:rPr>
      </w:pPr>
      <w:r w:rsidRPr="00137625">
        <w:rPr>
          <w:b/>
        </w:rPr>
        <w:t xml:space="preserve">Proposal </w:t>
      </w:r>
      <w:r>
        <w:rPr>
          <w:b/>
        </w:rPr>
        <w:t>1</w:t>
      </w:r>
      <w:r w:rsidR="005F0091">
        <w:rPr>
          <w:b/>
        </w:rPr>
        <w:t>4</w:t>
      </w:r>
      <w:r w:rsidRPr="00137625">
        <w:rPr>
          <w:b/>
        </w:rPr>
        <w:t xml:space="preserve">: </w:t>
      </w:r>
      <w:r>
        <w:rPr>
          <w:b/>
        </w:rPr>
        <w:t>For</w:t>
      </w:r>
      <w:r w:rsidRPr="00137625">
        <w:rPr>
          <w:b/>
        </w:rPr>
        <w:t xml:space="preserve"> Mode 2</w:t>
      </w:r>
      <w:r>
        <w:rPr>
          <w:b/>
        </w:rPr>
        <w:t xml:space="preserve"> SL-U operations with a 2</w:t>
      </w:r>
      <w:r w:rsidRPr="002D4DFE">
        <w:rPr>
          <w:b/>
        </w:rPr>
        <w:t>nd</w:t>
      </w:r>
      <w:r>
        <w:rPr>
          <w:b/>
        </w:rPr>
        <w:t xml:space="preserve"> starting symbol </w:t>
      </w:r>
      <w:r w:rsidR="00073BBD">
        <w:rPr>
          <w:b/>
        </w:rPr>
        <w:t>after</w:t>
      </w:r>
      <w:r>
        <w:rPr>
          <w:b/>
        </w:rPr>
        <w:t xml:space="preserve"> a slot boundary, </w:t>
      </w:r>
      <w:r w:rsidR="00073BBD">
        <w:rPr>
          <w:b/>
        </w:rPr>
        <w:t>we propose to enable RX UEs to perform AGC measurements at the 2</w:t>
      </w:r>
      <w:r w:rsidR="00073BBD" w:rsidRPr="002D4DFE">
        <w:rPr>
          <w:b/>
        </w:rPr>
        <w:t>nd</w:t>
      </w:r>
      <w:r w:rsidR="00073BBD">
        <w:rPr>
          <w:b/>
        </w:rPr>
        <w:t xml:space="preserve"> starting symbol.</w:t>
      </w:r>
    </w:p>
    <w:p w14:paraId="7872C61E" w14:textId="7A1294A4" w:rsidR="00073BBD" w:rsidRDefault="00073BBD" w:rsidP="00006935">
      <w:pPr>
        <w:pStyle w:val="3GPPNormalText"/>
        <w:numPr>
          <w:ilvl w:val="0"/>
          <w:numId w:val="54"/>
        </w:numPr>
        <w:rPr>
          <w:b/>
        </w:rPr>
      </w:pPr>
      <w:r>
        <w:rPr>
          <w:b/>
        </w:rPr>
        <w:t xml:space="preserve">Study how the RX UE can perform AGC measurements when a full-slot transmission is taking place in the same time slot of a sub-slot transmission. </w:t>
      </w:r>
    </w:p>
    <w:p w14:paraId="67462EDA" w14:textId="5D9D19FC" w:rsidR="00C75BD1" w:rsidRPr="00006935" w:rsidRDefault="00C75BD1" w:rsidP="00C75BD1">
      <w:pPr>
        <w:pStyle w:val="3GPPNormalText"/>
      </w:pPr>
      <w:r w:rsidRPr="00006935">
        <w:t xml:space="preserve">Another issue with using flexible slot structures is that if there was a mismatch in the slot boundaries, the UE would not be able to detect a PSCCH transmission in the symbols within the time slots that it expects. If a UE misses out on decoding a PSCCH transmission that does not adhere to the slot boundary, the UE would consider the resource to be available, but in reality, could carry a transmission over a </w:t>
      </w:r>
      <w:r w:rsidR="00A63009">
        <w:t>sub</w:t>
      </w:r>
      <w:r w:rsidRPr="00006935">
        <w:t>-slot. For this, the minimum LBT durations across channel access procedure types are defined over a symbol for a time slot defined in 30 kHz SCS. While the LBT procedures with its defer duration and sensing slots would take anywhere between less than a symbol duration, to over one and a half symbols, using an altered slot structure would push the beginning of the transmission by 1 to 2 symbols. This would result in a slot alignment mismatch for a sensing UE looking for the 2 to 3 PSCCH symbols defined after the AGC symbol.</w:t>
      </w:r>
    </w:p>
    <w:p w14:paraId="7631853F" w14:textId="6EFAC531" w:rsidR="00C75BD1" w:rsidRDefault="00C75BD1" w:rsidP="00C75BD1">
      <w:pPr>
        <w:pStyle w:val="3GPPNormalText"/>
        <w:rPr>
          <w:b/>
        </w:rPr>
      </w:pPr>
      <w:r w:rsidRPr="00006935">
        <w:rPr>
          <w:b/>
        </w:rPr>
        <w:t>Proposal 1</w:t>
      </w:r>
      <w:r w:rsidR="005F0091">
        <w:rPr>
          <w:b/>
        </w:rPr>
        <w:t>5</w:t>
      </w:r>
      <w:r w:rsidRPr="00006935">
        <w:rPr>
          <w:b/>
        </w:rPr>
        <w:t>: Study the possibility of adjusting the existing sensing and resource allocation procedure in SL</w:t>
      </w:r>
      <w:r w:rsidRPr="00006935">
        <w:rPr>
          <w:b/>
        </w:rPr>
        <w:noBreakHyphen/>
        <w:t xml:space="preserve">U for UEs to be able to decode the PSCCH in flexible time slots or </w:t>
      </w:r>
      <w:r w:rsidR="00A63009">
        <w:rPr>
          <w:b/>
        </w:rPr>
        <w:t>sub</w:t>
      </w:r>
      <w:r w:rsidRPr="00006935">
        <w:rPr>
          <w:b/>
        </w:rPr>
        <w:t>-slot structures.</w:t>
      </w:r>
    </w:p>
    <w:p w14:paraId="7005CFF5" w14:textId="77777777" w:rsidR="00C75BD1" w:rsidRPr="00666484" w:rsidRDefault="00C75BD1" w:rsidP="00F2003B">
      <w:pPr>
        <w:pStyle w:val="3GPPNormalText"/>
        <w:rPr>
          <w:b/>
        </w:rPr>
      </w:pPr>
    </w:p>
    <w:p w14:paraId="3CCF633B" w14:textId="77777777" w:rsidR="00C05AC4" w:rsidRPr="00B41BCC" w:rsidRDefault="00C05AC4" w:rsidP="00C05AC4">
      <w:pPr>
        <w:pStyle w:val="berschrift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29F1B84C" w14:textId="77777777" w:rsidR="000719AA" w:rsidRDefault="000719AA" w:rsidP="000719AA">
      <w:pPr>
        <w:pStyle w:val="3GPPNormalText"/>
        <w:spacing w:after="0"/>
        <w:rPr>
          <w:b/>
        </w:rPr>
      </w:pPr>
      <w:r w:rsidRPr="0075770A">
        <w:rPr>
          <w:b/>
        </w:rPr>
        <w:t xml:space="preserve">Proposal 1: </w:t>
      </w:r>
      <w:r>
        <w:rPr>
          <w:b/>
        </w:rPr>
        <w:t>For channel access procedures, w</w:t>
      </w:r>
      <w:r w:rsidRPr="0075770A">
        <w:rPr>
          <w:b/>
        </w:rPr>
        <w:t xml:space="preserve">e propose that different LBT types </w:t>
      </w:r>
      <w:r>
        <w:rPr>
          <w:b/>
        </w:rPr>
        <w:t>can be applicable depending on at least one of the following</w:t>
      </w:r>
      <w:r w:rsidRPr="0075770A">
        <w:rPr>
          <w:b/>
        </w:rPr>
        <w:t xml:space="preserve"> </w:t>
      </w:r>
    </w:p>
    <w:p w14:paraId="3938129A" w14:textId="77777777" w:rsidR="000719AA" w:rsidRDefault="000719AA" w:rsidP="000719AA">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372E735D" w14:textId="77777777" w:rsidR="000719AA" w:rsidRPr="00C053AC" w:rsidRDefault="000719AA" w:rsidP="000719AA">
      <w:pPr>
        <w:pStyle w:val="3GPPNormalText"/>
        <w:numPr>
          <w:ilvl w:val="1"/>
          <w:numId w:val="54"/>
        </w:numPr>
        <w:spacing w:after="0"/>
        <w:rPr>
          <w:b/>
        </w:rPr>
      </w:pPr>
      <w:r w:rsidRPr="00971578">
        <w:rPr>
          <w:b/>
        </w:rPr>
        <w:t>for PSCCH /PSSCH: LBT Type 1 or Type 2A/2B</w:t>
      </w:r>
      <w:r>
        <w:rPr>
          <w:b/>
        </w:rPr>
        <w:t>,</w:t>
      </w:r>
    </w:p>
    <w:p w14:paraId="0C0C9353" w14:textId="77777777" w:rsidR="000719AA" w:rsidRPr="00C053AC" w:rsidRDefault="000719AA" w:rsidP="000719AA">
      <w:pPr>
        <w:pStyle w:val="3GPPNormalText"/>
        <w:numPr>
          <w:ilvl w:val="1"/>
          <w:numId w:val="54"/>
        </w:numPr>
        <w:spacing w:after="0"/>
        <w:rPr>
          <w:b/>
        </w:rPr>
      </w:pPr>
      <w:r>
        <w:rPr>
          <w:b/>
        </w:rPr>
        <w:t>for</w:t>
      </w:r>
      <w:r w:rsidRPr="0075770A">
        <w:rPr>
          <w:b/>
        </w:rPr>
        <w:t xml:space="preserve"> PSFCH</w:t>
      </w:r>
      <w:r>
        <w:rPr>
          <w:b/>
        </w:rPr>
        <w:t>: Type 1 or Type 2C.</w:t>
      </w:r>
    </w:p>
    <w:p w14:paraId="597C9724" w14:textId="77777777" w:rsidR="000719AA" w:rsidRPr="00971578" w:rsidRDefault="000719AA" w:rsidP="000719AA">
      <w:pPr>
        <w:pStyle w:val="3GPPNormalText"/>
        <w:numPr>
          <w:ilvl w:val="0"/>
          <w:numId w:val="54"/>
        </w:numPr>
        <w:spacing w:after="0"/>
        <w:rPr>
          <w:b/>
        </w:rPr>
      </w:pPr>
      <w:r w:rsidRPr="00971578">
        <w:rPr>
          <w:b/>
        </w:rPr>
        <w:t>the signal transmission characteristics such as the priority and/or PDB,</w:t>
      </w:r>
    </w:p>
    <w:p w14:paraId="1BBF1E91" w14:textId="77777777" w:rsidR="000719AA" w:rsidRPr="000719AA" w:rsidRDefault="000719AA" w:rsidP="000719AA">
      <w:pPr>
        <w:pStyle w:val="3GPPNormalText"/>
        <w:numPr>
          <w:ilvl w:val="0"/>
          <w:numId w:val="54"/>
        </w:numPr>
        <w:rPr>
          <w:b/>
        </w:rPr>
      </w:pPr>
      <w:r>
        <w:rPr>
          <w:b/>
        </w:rPr>
        <w:t>the UE initiating the COT or the responding UE</w:t>
      </w:r>
      <w:r w:rsidRPr="0075770A">
        <w:rPr>
          <w:b/>
        </w:rPr>
        <w:t>.</w:t>
      </w:r>
    </w:p>
    <w:p w14:paraId="65B86084" w14:textId="77777777" w:rsidR="002D4DFE" w:rsidRDefault="002D4DFE" w:rsidP="002D4DFE">
      <w:pPr>
        <w:pStyle w:val="3GPPNormalText"/>
        <w:spacing w:after="0"/>
        <w:rPr>
          <w:b/>
          <w:bCs/>
        </w:rPr>
      </w:pPr>
      <w:r w:rsidRPr="007C3215">
        <w:rPr>
          <w:b/>
          <w:bCs/>
        </w:rPr>
        <w:t xml:space="preserve">Proposal </w:t>
      </w:r>
      <w:r>
        <w:rPr>
          <w:b/>
          <w:bCs/>
        </w:rPr>
        <w:t>2</w:t>
      </w:r>
      <w:r w:rsidRPr="007C3215">
        <w:rPr>
          <w:b/>
          <w:bCs/>
        </w:rPr>
        <w:t xml:space="preserve">: For </w:t>
      </w:r>
      <w:r>
        <w:rPr>
          <w:b/>
          <w:bCs/>
        </w:rPr>
        <w:t>transmissions</w:t>
      </w:r>
      <w:r w:rsidRPr="007C3215">
        <w:rPr>
          <w:b/>
          <w:bCs/>
        </w:rPr>
        <w:t xml:space="preserve"> when SL-HARQ feedback is disabled, </w:t>
      </w:r>
      <w:r>
        <w:rPr>
          <w:b/>
          <w:bCs/>
        </w:rPr>
        <w:t xml:space="preserve">we </w:t>
      </w:r>
      <w:r w:rsidRPr="007C3215">
        <w:rPr>
          <w:b/>
          <w:bCs/>
        </w:rPr>
        <w:t>support</w:t>
      </w:r>
      <w:r>
        <w:rPr>
          <w:b/>
          <w:bCs/>
        </w:rPr>
        <w:t xml:space="preserve"> adjustment of the CW according to</w:t>
      </w:r>
    </w:p>
    <w:p w14:paraId="6D5BA5FB" w14:textId="77777777" w:rsidR="002D4DFE" w:rsidRDefault="002D4DFE" w:rsidP="002D4DFE">
      <w:pPr>
        <w:pStyle w:val="3GPPNormalText"/>
        <w:numPr>
          <w:ilvl w:val="0"/>
          <w:numId w:val="65"/>
        </w:numPr>
        <w:spacing w:after="0"/>
        <w:rPr>
          <w:b/>
          <w:bCs/>
        </w:rPr>
      </w:pPr>
      <w:r>
        <w:rPr>
          <w:b/>
          <w:bCs/>
        </w:rPr>
        <w:t>CR/CBR measurements, if measurement results are available (Option 3),</w:t>
      </w:r>
    </w:p>
    <w:p w14:paraId="6FFB7BF3" w14:textId="77777777" w:rsidR="002D4DFE" w:rsidRPr="007C3215" w:rsidRDefault="002D4DFE" w:rsidP="00006935">
      <w:pPr>
        <w:pStyle w:val="3GPPNormalText"/>
        <w:numPr>
          <w:ilvl w:val="0"/>
          <w:numId w:val="65"/>
        </w:numPr>
        <w:rPr>
          <w:b/>
          <w:bCs/>
        </w:rPr>
      </w:pPr>
      <w:r>
        <w:rPr>
          <w:b/>
          <w:bCs/>
        </w:rPr>
        <w:t xml:space="preserve">A received collision indicator, which yields an increase of </w:t>
      </w:r>
      <w:r w:rsidRPr="00884003">
        <w:rPr>
          <w:b/>
          <w:bCs/>
        </w:rPr>
        <w:t xml:space="preserve">the </w:t>
      </w:r>
      <w:r w:rsidRPr="007C3215">
        <w:rPr>
          <w:b/>
          <w:bCs/>
          <w:i/>
          <w:iCs/>
        </w:rPr>
        <w:t>CW</w:t>
      </w:r>
      <w:r w:rsidRPr="007C3215">
        <w:rPr>
          <w:b/>
          <w:bCs/>
          <w:i/>
          <w:iCs/>
          <w:vertAlign w:val="subscript"/>
        </w:rPr>
        <w:t>p</w:t>
      </w:r>
      <w:r w:rsidRPr="00884003">
        <w:rPr>
          <w:b/>
          <w:bCs/>
        </w:rPr>
        <w:t xml:space="preserve"> for</w:t>
      </w:r>
      <w:r>
        <w:rPr>
          <w:b/>
          <w:bCs/>
        </w:rPr>
        <w:t xml:space="preserve"> every priority class to the next higher value (Option 5).</w:t>
      </w:r>
    </w:p>
    <w:p w14:paraId="1DCF1D87" w14:textId="77777777" w:rsidR="002D4DFE" w:rsidRDefault="002D4DFE" w:rsidP="002D4DFE">
      <w:pPr>
        <w:spacing w:after="0"/>
        <w:jc w:val="both"/>
        <w:rPr>
          <w:b/>
          <w:bCs/>
          <w:sz w:val="22"/>
          <w:szCs w:val="22"/>
        </w:rPr>
      </w:pPr>
      <w:r w:rsidRPr="007C3215">
        <w:rPr>
          <w:b/>
          <w:bCs/>
          <w:sz w:val="22"/>
          <w:szCs w:val="22"/>
        </w:rPr>
        <w:t xml:space="preserve">Proposal </w:t>
      </w:r>
      <w:r>
        <w:rPr>
          <w:b/>
          <w:bCs/>
          <w:sz w:val="22"/>
          <w:szCs w:val="22"/>
        </w:rPr>
        <w:t>3</w:t>
      </w:r>
      <w:r w:rsidRPr="007C3215">
        <w:rPr>
          <w:b/>
          <w:bCs/>
          <w:sz w:val="22"/>
          <w:szCs w:val="22"/>
        </w:rPr>
        <w:t xml:space="preserve">: </w:t>
      </w:r>
      <w:r>
        <w:rPr>
          <w:b/>
          <w:bCs/>
          <w:sz w:val="22"/>
          <w:szCs w:val="22"/>
        </w:rPr>
        <w:t xml:space="preserve">For transmissions with groupcast option 2, we support adjustment of the CW according to </w:t>
      </w:r>
    </w:p>
    <w:p w14:paraId="2DAC8E73" w14:textId="77777777" w:rsidR="002D4DFE" w:rsidRPr="00006935" w:rsidRDefault="002D4DFE" w:rsidP="00006935">
      <w:pPr>
        <w:pStyle w:val="3GPPNormalText"/>
        <w:numPr>
          <w:ilvl w:val="0"/>
          <w:numId w:val="65"/>
        </w:numPr>
        <w:rPr>
          <w:b/>
          <w:bCs/>
        </w:rPr>
      </w:pPr>
      <w:r w:rsidRPr="007C3215">
        <w:rPr>
          <w:b/>
          <w:bCs/>
        </w:rPr>
        <w:t xml:space="preserve">The </w:t>
      </w:r>
      <w:r>
        <w:rPr>
          <w:b/>
          <w:bCs/>
        </w:rPr>
        <w:t>r</w:t>
      </w:r>
      <w:r w:rsidRPr="007C3215">
        <w:rPr>
          <w:b/>
          <w:bCs/>
        </w:rPr>
        <w:t xml:space="preserve">atio or number of received NACKs per TB or per CBG in case CBG-based HARQ is enabled (Option 1). </w:t>
      </w:r>
    </w:p>
    <w:p w14:paraId="4FE1936A" w14:textId="77777777" w:rsidR="002D4DFE" w:rsidRDefault="002D4DFE" w:rsidP="002D4DFE">
      <w:pPr>
        <w:spacing w:after="0"/>
        <w:jc w:val="both"/>
        <w:rPr>
          <w:b/>
          <w:bCs/>
          <w:sz w:val="22"/>
          <w:szCs w:val="22"/>
        </w:rPr>
      </w:pPr>
      <w:r w:rsidRPr="007C3215">
        <w:rPr>
          <w:b/>
          <w:bCs/>
          <w:sz w:val="22"/>
          <w:szCs w:val="22"/>
        </w:rPr>
        <w:t xml:space="preserve">Proposal 4: </w:t>
      </w:r>
      <w:r>
        <w:rPr>
          <w:b/>
          <w:bCs/>
          <w:sz w:val="22"/>
          <w:szCs w:val="22"/>
        </w:rPr>
        <w:t xml:space="preserve">For transmissions with groupcast option 1, we support adjustment of the CW according to </w:t>
      </w:r>
    </w:p>
    <w:p w14:paraId="1BE127D8" w14:textId="25DAC85E" w:rsidR="002D4DFE" w:rsidRPr="00006935" w:rsidRDefault="002D4DFE" w:rsidP="00006935">
      <w:pPr>
        <w:pStyle w:val="3GPPNormalText"/>
        <w:numPr>
          <w:ilvl w:val="0"/>
          <w:numId w:val="65"/>
        </w:numPr>
        <w:rPr>
          <w:b/>
          <w:bCs/>
        </w:rPr>
      </w:pPr>
      <w:r w:rsidRPr="00006935">
        <w:rPr>
          <w:b/>
          <w:bCs/>
        </w:rPr>
        <w:t xml:space="preserve">A received </w:t>
      </w:r>
      <w:r w:rsidR="0051049A">
        <w:rPr>
          <w:b/>
          <w:bCs/>
        </w:rPr>
        <w:t xml:space="preserve">NACK </w:t>
      </w:r>
      <w:r w:rsidRPr="00006935">
        <w:rPr>
          <w:b/>
          <w:bCs/>
        </w:rPr>
        <w:t>or collision indicator which yields an increase of the CWp for every priority class to the next higher value (Option 2). If neither are received, the CWp is reset to the minimum value for every priority class p (Option A).</w:t>
      </w:r>
    </w:p>
    <w:p w14:paraId="27C2573F" w14:textId="77777777" w:rsidR="002D4DFE" w:rsidRDefault="002D4DFE" w:rsidP="002D4DFE">
      <w:pPr>
        <w:jc w:val="both"/>
        <w:rPr>
          <w:b/>
          <w:bCs/>
          <w:sz w:val="22"/>
          <w:szCs w:val="22"/>
        </w:rPr>
      </w:pPr>
      <w:r w:rsidRPr="007C3215">
        <w:rPr>
          <w:b/>
          <w:bCs/>
          <w:sz w:val="22"/>
          <w:szCs w:val="22"/>
        </w:rPr>
        <w:t xml:space="preserve">Proposal 5: </w:t>
      </w:r>
      <w:r>
        <w:rPr>
          <w:b/>
          <w:bCs/>
          <w:sz w:val="22"/>
          <w:szCs w:val="22"/>
        </w:rPr>
        <w:t>F</w:t>
      </w:r>
      <w:r w:rsidRPr="007C3215">
        <w:rPr>
          <w:b/>
          <w:bCs/>
          <w:sz w:val="22"/>
          <w:szCs w:val="22"/>
        </w:rPr>
        <w:t>or unicast</w:t>
      </w:r>
      <w:r>
        <w:rPr>
          <w:b/>
          <w:bCs/>
          <w:sz w:val="22"/>
          <w:szCs w:val="22"/>
        </w:rPr>
        <w:t xml:space="preserve"> transmissions</w:t>
      </w:r>
      <w:r w:rsidRPr="007C3215">
        <w:rPr>
          <w:b/>
          <w:bCs/>
          <w:sz w:val="22"/>
          <w:szCs w:val="22"/>
        </w:rPr>
        <w:t xml:space="preserve"> when SL-HARQ feedback is enabled, we support the adjustment of the CW according to </w:t>
      </w:r>
      <w:r>
        <w:rPr>
          <w:b/>
          <w:bCs/>
          <w:sz w:val="22"/>
          <w:szCs w:val="22"/>
        </w:rPr>
        <w:t>a received ACK (Option 2).</w:t>
      </w:r>
    </w:p>
    <w:p w14:paraId="6599D431" w14:textId="256BD12E" w:rsidR="002D4DFE" w:rsidRPr="00594AAA" w:rsidRDefault="002D4DFE" w:rsidP="002D4DFE">
      <w:pPr>
        <w:pStyle w:val="3GPPNormalText"/>
        <w:rPr>
          <w:b/>
        </w:rPr>
      </w:pPr>
      <w:r w:rsidRPr="00594AAA">
        <w:rPr>
          <w:b/>
        </w:rPr>
        <w:lastRenderedPageBreak/>
        <w:t xml:space="preserve">Proposal </w:t>
      </w:r>
      <w:r>
        <w:rPr>
          <w:b/>
        </w:rPr>
        <w:t>6</w:t>
      </w:r>
      <w:r w:rsidRPr="00594AAA">
        <w:rPr>
          <w:b/>
        </w:rPr>
        <w:t xml:space="preserve">: We propose </w:t>
      </w:r>
      <w:r w:rsidR="00A63009">
        <w:rPr>
          <w:b/>
        </w:rPr>
        <w:t>that</w:t>
      </w:r>
      <w:r w:rsidRPr="00594AAA">
        <w:rPr>
          <w:b/>
        </w:rPr>
        <w:t xml:space="preserve"> the responding UE is required to only receive the control transmission from the initiating UE, where the initiating UE will indicate the selected target receiver based on information obtained from previously received SCIs. </w:t>
      </w:r>
    </w:p>
    <w:p w14:paraId="596E4081" w14:textId="77777777" w:rsidR="002D4DFE" w:rsidRPr="00594AAA" w:rsidRDefault="002D4DFE" w:rsidP="002D4DFE">
      <w:pPr>
        <w:pStyle w:val="3GPPNormalText"/>
        <w:rPr>
          <w:b/>
        </w:rPr>
      </w:pPr>
      <w:r w:rsidRPr="00594AAA">
        <w:rPr>
          <w:b/>
        </w:rPr>
        <w:t xml:space="preserve">Proposal </w:t>
      </w:r>
      <w:r>
        <w:rPr>
          <w:b/>
        </w:rPr>
        <w:t>7</w:t>
      </w:r>
      <w:r w:rsidRPr="00594AAA">
        <w:rPr>
          <w:b/>
        </w:rPr>
        <w:t>: 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75AD737F" w14:textId="77777777" w:rsidR="002D4DFE" w:rsidRPr="00594AAA" w:rsidRDefault="002D4DFE" w:rsidP="002D4DFE">
      <w:pPr>
        <w:pStyle w:val="3GPPNormalText"/>
        <w:rPr>
          <w:b/>
        </w:rPr>
      </w:pPr>
      <w:r w:rsidRPr="00594AAA">
        <w:rPr>
          <w:b/>
        </w:rPr>
        <w:t xml:space="preserve">Proposal </w:t>
      </w:r>
      <w:r>
        <w:rPr>
          <w:b/>
        </w:rPr>
        <w:t>8</w:t>
      </w:r>
      <w:r w:rsidRPr="00594AAA">
        <w:rPr>
          <w:b/>
        </w:rPr>
        <w:t>: We propose to use CPE and extended transmissions on guard symbols in order to retain the COT when sharing it across time slots and within the same time slot, respectively.</w:t>
      </w:r>
    </w:p>
    <w:p w14:paraId="1A34B8CA" w14:textId="77777777" w:rsidR="002D4DFE" w:rsidRPr="00CD7591" w:rsidRDefault="002D4DFE" w:rsidP="002D4DFE">
      <w:pPr>
        <w:pStyle w:val="3GPPNormalText"/>
        <w:rPr>
          <w:b/>
        </w:rPr>
      </w:pPr>
      <w:r w:rsidRPr="00594AAA">
        <w:rPr>
          <w:b/>
        </w:rPr>
        <w:t xml:space="preserve">Proposal </w:t>
      </w:r>
      <w:r>
        <w:rPr>
          <w:b/>
        </w:rPr>
        <w:t>9</w:t>
      </w:r>
      <w:r w:rsidRPr="00594AAA">
        <w:rPr>
          <w:b/>
        </w:rPr>
        <w:t>: We propose that the initiating UE provides COT information to the responding UE, including parameters such as the LBT type to be used, the COT duration, UE ID of the responding UE and other related parameters using the SCI.</w:t>
      </w:r>
    </w:p>
    <w:p w14:paraId="73A1D55A" w14:textId="77777777" w:rsidR="002D4DFE" w:rsidRDefault="002D4DFE" w:rsidP="002D4DFE">
      <w:pPr>
        <w:pStyle w:val="3GPPNormalText"/>
        <w:rPr>
          <w:b/>
        </w:rPr>
      </w:pPr>
      <w:r>
        <w:rPr>
          <w:b/>
        </w:rPr>
        <w:t>Proposal</w:t>
      </w:r>
      <w:r w:rsidRPr="00137625">
        <w:rPr>
          <w:b/>
        </w:rPr>
        <w:t xml:space="preserve"> </w:t>
      </w:r>
      <w:r>
        <w:rPr>
          <w:b/>
        </w:rPr>
        <w:t>10</w:t>
      </w:r>
      <w:r w:rsidRPr="00137625">
        <w:rPr>
          <w:b/>
        </w:rPr>
        <w:t xml:space="preserve">: </w:t>
      </w:r>
      <w:r>
        <w:rPr>
          <w:b/>
        </w:rPr>
        <w:t>For</w:t>
      </w:r>
      <w:r w:rsidRPr="00137625">
        <w:rPr>
          <w:b/>
        </w:rPr>
        <w:t xml:space="preserve"> Mode 1</w:t>
      </w:r>
      <w:r>
        <w:rPr>
          <w:b/>
        </w:rPr>
        <w:t xml:space="preserve"> SL-U operations</w:t>
      </w:r>
      <w:r w:rsidRPr="00137625">
        <w:rPr>
          <w:b/>
        </w:rPr>
        <w:t xml:space="preserve">, </w:t>
      </w:r>
      <w:r>
        <w:rPr>
          <w:b/>
        </w:rPr>
        <w:t>we propose that the gNB can provide resource grants to the UE after checking for the resource availability by using reports by other Mode 1 UEs indicating the resource usage, or by performing some basic energy measurements.</w:t>
      </w:r>
    </w:p>
    <w:p w14:paraId="2282D1D6" w14:textId="77777777" w:rsidR="002D4DFE" w:rsidRDefault="002D4DFE" w:rsidP="002D4DFE">
      <w:pPr>
        <w:pStyle w:val="3GPPNormalText"/>
        <w:spacing w:after="0"/>
        <w:rPr>
          <w:b/>
        </w:rPr>
      </w:pPr>
      <w:r w:rsidRPr="00137625">
        <w:rPr>
          <w:b/>
        </w:rPr>
        <w:t xml:space="preserve">Proposal </w:t>
      </w:r>
      <w:r>
        <w:rPr>
          <w:b/>
        </w:rPr>
        <w:t>11</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we propose the following:</w:t>
      </w:r>
    </w:p>
    <w:p w14:paraId="0FB8C733" w14:textId="77777777" w:rsidR="002D4DFE" w:rsidRDefault="002D4DFE" w:rsidP="002D4DFE">
      <w:pPr>
        <w:pStyle w:val="3GPPNormalText"/>
        <w:numPr>
          <w:ilvl w:val="0"/>
          <w:numId w:val="54"/>
        </w:numPr>
        <w:spacing w:after="0"/>
        <w:rPr>
          <w:b/>
        </w:rPr>
      </w:pPr>
      <w:r w:rsidRPr="00137625">
        <w:rPr>
          <w:b/>
        </w:rPr>
        <w:t>UE</w:t>
      </w:r>
      <w:r>
        <w:rPr>
          <w:b/>
        </w:rPr>
        <w:t>s</w:t>
      </w:r>
      <w:r w:rsidRPr="00137625">
        <w:rPr>
          <w:b/>
        </w:rPr>
        <w:t xml:space="preserve"> should be capable of carrying out the channel access procedures after it has performed the sensing and resource selection procedures.</w:t>
      </w:r>
    </w:p>
    <w:p w14:paraId="3EBEBBCE" w14:textId="77777777" w:rsidR="002D4DFE" w:rsidRDefault="002D4DFE" w:rsidP="002D4DFE">
      <w:pPr>
        <w:pStyle w:val="3GPPNormalText"/>
        <w:numPr>
          <w:ilvl w:val="0"/>
          <w:numId w:val="54"/>
        </w:numPr>
        <w:spacing w:after="0"/>
        <w:rPr>
          <w:b/>
        </w:rPr>
      </w:pPr>
      <w:r>
        <w:rPr>
          <w:b/>
        </w:rPr>
        <w:t>UEs can select more resources for redundancy in the case of LBT failures.</w:t>
      </w:r>
    </w:p>
    <w:p w14:paraId="3637A43B" w14:textId="77777777" w:rsidR="002D4DFE" w:rsidRPr="00137625" w:rsidRDefault="002D4DFE" w:rsidP="002D4DFE">
      <w:pPr>
        <w:pStyle w:val="3GPPNormalText"/>
        <w:numPr>
          <w:ilvl w:val="0"/>
          <w:numId w:val="54"/>
        </w:numPr>
        <w:rPr>
          <w:b/>
        </w:rPr>
      </w:pPr>
      <w:r>
        <w:rPr>
          <w:b/>
        </w:rPr>
        <w:t>UE behavior for resource re-evaluation and pre-emption needs to be studied.</w:t>
      </w:r>
    </w:p>
    <w:p w14:paraId="0FA42F79" w14:textId="77777777" w:rsidR="002D4DFE" w:rsidRDefault="002D4DFE" w:rsidP="002D4DFE">
      <w:pPr>
        <w:pStyle w:val="3GPPNormalText"/>
        <w:rPr>
          <w:b/>
        </w:rPr>
      </w:pPr>
      <w:r w:rsidRPr="00594AAA">
        <w:rPr>
          <w:b/>
        </w:rPr>
        <w:t xml:space="preserve">Proposal </w:t>
      </w:r>
      <w:r>
        <w:rPr>
          <w:b/>
        </w:rPr>
        <w:t>12</w:t>
      </w:r>
      <w:r w:rsidRPr="00594AAA">
        <w:rPr>
          <w:b/>
        </w:rPr>
        <w:t>: We propose to study the impact of multi-slot transmissions in SL-U, including aspects related to single TB transmissions across slots, and its effect on Mode 2 sensing and resource selection procedures.</w:t>
      </w:r>
    </w:p>
    <w:p w14:paraId="28BDE5BD" w14:textId="77777777" w:rsidR="002D4DFE" w:rsidRDefault="002D4DFE" w:rsidP="002D4DFE">
      <w:pPr>
        <w:pStyle w:val="3GPPNormalText"/>
        <w:rPr>
          <w:b/>
        </w:rPr>
      </w:pPr>
      <w:r w:rsidRPr="00137625">
        <w:rPr>
          <w:b/>
        </w:rPr>
        <w:t xml:space="preserve">Proposal </w:t>
      </w:r>
      <w:r>
        <w:rPr>
          <w:b/>
        </w:rPr>
        <w:t>13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 (Option A).</w:t>
      </w:r>
    </w:p>
    <w:p w14:paraId="182340A8" w14:textId="06F94249" w:rsidR="002D4DFE" w:rsidRPr="00B40CCA" w:rsidRDefault="002D4DFE" w:rsidP="00006935">
      <w:pPr>
        <w:spacing w:after="0"/>
        <w:jc w:val="both"/>
        <w:rPr>
          <w:b/>
          <w:bCs/>
          <w:szCs w:val="22"/>
        </w:rPr>
      </w:pPr>
      <w:r w:rsidRPr="00006935">
        <w:rPr>
          <w:b/>
          <w:bCs/>
          <w:sz w:val="22"/>
          <w:szCs w:val="22"/>
        </w:rPr>
        <w:t>Proposal 14: For Mode 2 SL-U operations with a 2nd starting symbol after a slot boundary, we propose to enable RX UEs to perform AGC measurements at the 2nd starting symbol.</w:t>
      </w:r>
    </w:p>
    <w:p w14:paraId="1B741AF7" w14:textId="30A6C59D" w:rsidR="002D4DFE" w:rsidRDefault="002D4DFE" w:rsidP="00006935">
      <w:pPr>
        <w:pStyle w:val="3GPPNormalText"/>
        <w:numPr>
          <w:ilvl w:val="0"/>
          <w:numId w:val="54"/>
        </w:numPr>
        <w:rPr>
          <w:b/>
        </w:rPr>
      </w:pPr>
      <w:r>
        <w:rPr>
          <w:b/>
        </w:rPr>
        <w:t xml:space="preserve">Study how the RX UE can perform AGC measurements when a full-slot transmission is taking place in the same time slot as that sub-slot transmission. </w:t>
      </w:r>
    </w:p>
    <w:p w14:paraId="503B3678" w14:textId="3444863D" w:rsidR="002D4DFE" w:rsidRDefault="002D4DFE" w:rsidP="002D4DFE">
      <w:pPr>
        <w:pStyle w:val="3GPPNormalText"/>
        <w:rPr>
          <w:b/>
        </w:rPr>
      </w:pPr>
      <w:r w:rsidRPr="007C3215">
        <w:rPr>
          <w:b/>
        </w:rPr>
        <w:t>Proposal 1</w:t>
      </w:r>
      <w:r>
        <w:rPr>
          <w:b/>
        </w:rPr>
        <w:t>5</w:t>
      </w:r>
      <w:r w:rsidRPr="007C3215">
        <w:rPr>
          <w:b/>
        </w:rPr>
        <w:t>: Study the possibility of adjusting the existing sensing and resource allocation procedure in SL</w:t>
      </w:r>
      <w:r w:rsidRPr="007C3215">
        <w:rPr>
          <w:b/>
        </w:rPr>
        <w:noBreakHyphen/>
        <w:t xml:space="preserve">U for UEs to be able to decode the PSCCH in flexible time slots or </w:t>
      </w:r>
      <w:r w:rsidR="00A63009">
        <w:rPr>
          <w:b/>
        </w:rPr>
        <w:t>sub</w:t>
      </w:r>
      <w:r w:rsidRPr="007C3215">
        <w:rPr>
          <w:b/>
        </w:rPr>
        <w:t>-slot structures.</w:t>
      </w:r>
    </w:p>
    <w:p w14:paraId="0C25324B" w14:textId="77777777" w:rsidR="00221574" w:rsidRPr="00806A3D" w:rsidRDefault="00221574" w:rsidP="00487892">
      <w:pPr>
        <w:pStyle w:val="3GPPNormalText"/>
        <w:spacing w:after="0"/>
      </w:pPr>
    </w:p>
    <w:p w14:paraId="68F1FAA0" w14:textId="77777777" w:rsidR="00C05AC4" w:rsidRPr="00B41BCC" w:rsidRDefault="00C05AC4" w:rsidP="00487892">
      <w:pPr>
        <w:pStyle w:val="berschrift1"/>
        <w:tabs>
          <w:tab w:val="clear" w:pos="432"/>
        </w:tabs>
        <w:spacing w:before="120" w:after="120"/>
        <w:rPr>
          <w:snapToGrid w:val="0"/>
          <w:lang w:val="en-US"/>
        </w:rPr>
      </w:pPr>
      <w:r w:rsidRPr="00990ECA">
        <w:rPr>
          <w:lang w:val="en-US"/>
        </w:rPr>
        <w:t>References</w:t>
      </w:r>
    </w:p>
    <w:p w14:paraId="2628BDDE" w14:textId="1889BB36" w:rsidR="00C05AC4" w:rsidRPr="00654BBA" w:rsidRDefault="00010F70" w:rsidP="00487892">
      <w:pPr>
        <w:widowControl w:val="0"/>
        <w:numPr>
          <w:ilvl w:val="0"/>
          <w:numId w:val="10"/>
        </w:numPr>
        <w:overflowPunct/>
        <w:autoSpaceDE/>
        <w:adjustRightInd/>
        <w:spacing w:after="60"/>
        <w:ind w:left="418" w:hanging="418"/>
        <w:textAlignment w:val="auto"/>
        <w:rPr>
          <w:rFonts w:cs="Arial"/>
        </w:rPr>
      </w:pPr>
      <w:bookmarkStart w:id="0" w:name="_Ref494465620"/>
      <w:bookmarkStart w:id="1" w:name="_Ref527624780"/>
      <w:r>
        <w:rPr>
          <w:rFonts w:cs="Arial"/>
        </w:rPr>
        <w:t>RP-2</w:t>
      </w:r>
      <w:r w:rsidR="00627D4D">
        <w:rPr>
          <w:rFonts w:cs="Arial"/>
        </w:rPr>
        <w:t>2</w:t>
      </w:r>
      <w:r w:rsidR="00AF21BA">
        <w:rPr>
          <w:rFonts w:cs="Arial"/>
        </w:rPr>
        <w:t>1</w:t>
      </w:r>
      <w:r w:rsidR="00487892">
        <w:rPr>
          <w:rFonts w:cs="Arial"/>
        </w:rPr>
        <w:t>93</w:t>
      </w:r>
      <w:r w:rsidR="00AF21BA">
        <w:rPr>
          <w:rFonts w:cs="Arial"/>
        </w:rPr>
        <w:t>8</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487892">
        <w:rPr>
          <w:rFonts w:cs="Arial"/>
        </w:rPr>
        <w:t>7e</w:t>
      </w:r>
      <w:r w:rsidRPr="007833B8">
        <w:rPr>
          <w:rFonts w:cs="Arial"/>
        </w:rPr>
        <w:t xml:space="preserve">, </w:t>
      </w:r>
      <w:r w:rsidR="00487892">
        <w:rPr>
          <w:rFonts w:cs="Arial"/>
        </w:rPr>
        <w:t>September</w:t>
      </w:r>
      <w:r w:rsidRPr="007833B8">
        <w:rPr>
          <w:rFonts w:cs="Arial"/>
        </w:rPr>
        <w:t xml:space="preserve"> 20</w:t>
      </w:r>
      <w:r>
        <w:rPr>
          <w:rFonts w:cs="Arial"/>
        </w:rPr>
        <w:t>2</w:t>
      </w:r>
      <w:r w:rsidR="00627D4D">
        <w:rPr>
          <w:rFonts w:cs="Arial"/>
        </w:rPr>
        <w:t>2</w:t>
      </w:r>
      <w:r w:rsidRPr="007833B8">
        <w:rPr>
          <w:rFonts w:cs="Arial"/>
        </w:rPr>
        <w:t>.</w:t>
      </w:r>
    </w:p>
    <w:bookmarkEnd w:id="0"/>
    <w:bookmarkEnd w:id="1"/>
    <w:p w14:paraId="5BFA45C7" w14:textId="7258FCE8" w:rsidR="00011151" w:rsidRPr="00011151" w:rsidRDefault="00011151"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RAN1#110</w:t>
      </w:r>
      <w:r w:rsidR="004836E5">
        <w:rPr>
          <w:iCs/>
          <w:lang w:val="en-US"/>
        </w:rPr>
        <w:t>bis-e</w:t>
      </w:r>
      <w:r>
        <w:rPr>
          <w:iCs/>
          <w:lang w:val="en-US"/>
        </w:rPr>
        <w:t xml:space="preserve">, </w:t>
      </w:r>
      <w:r w:rsidR="004836E5">
        <w:rPr>
          <w:iCs/>
          <w:lang w:val="en-US"/>
        </w:rPr>
        <w:t xml:space="preserve">October </w:t>
      </w:r>
      <w:r>
        <w:rPr>
          <w:iCs/>
          <w:lang w:val="en-US"/>
        </w:rPr>
        <w:t>2022.</w:t>
      </w:r>
    </w:p>
    <w:p w14:paraId="6E63A464" w14:textId="4BB052B3" w:rsidR="009B248B" w:rsidRPr="00E15360" w:rsidRDefault="009B248B" w:rsidP="00487892">
      <w:pPr>
        <w:widowControl w:val="0"/>
        <w:numPr>
          <w:ilvl w:val="0"/>
          <w:numId w:val="10"/>
        </w:numPr>
        <w:overflowPunct/>
        <w:autoSpaceDE/>
        <w:adjustRightInd/>
        <w:spacing w:after="60"/>
        <w:ind w:left="418" w:hanging="418"/>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0A6D0FAD" w14:textId="77777777" w:rsidR="00B24214" w:rsidRPr="005B0F68" w:rsidRDefault="00B24214" w:rsidP="00487892">
      <w:pPr>
        <w:widowControl w:val="0"/>
        <w:numPr>
          <w:ilvl w:val="0"/>
          <w:numId w:val="10"/>
        </w:numPr>
        <w:overflowPunct/>
        <w:autoSpaceDE/>
        <w:adjustRightInd/>
        <w:spacing w:after="60"/>
        <w:ind w:left="418" w:hanging="418"/>
        <w:jc w:val="both"/>
        <w:textAlignment w:val="auto"/>
        <w:rPr>
          <w:iCs/>
          <w:lang w:val="en-US"/>
        </w:rPr>
      </w:pPr>
      <w:r>
        <w:rPr>
          <w:iCs/>
          <w:lang w:val="en-US"/>
        </w:rPr>
        <w:t>R1-2205184, “</w:t>
      </w:r>
      <w:r w:rsidRPr="005B0F68">
        <w:rPr>
          <w:iCs/>
          <w:lang w:val="en-US"/>
        </w:rPr>
        <w:t>FL summary for AI 9.4.1.1: SL-U channel access mechanism (EOM)</w:t>
      </w:r>
      <w:r>
        <w:rPr>
          <w:iCs/>
          <w:lang w:val="en-US"/>
        </w:rPr>
        <w:t xml:space="preserve">”, Moderator (OPPO), </w:t>
      </w:r>
      <w:r>
        <w:rPr>
          <w:rFonts w:cs="Arial"/>
        </w:rPr>
        <w:t>3GPP </w:t>
      </w:r>
      <w:r>
        <w:rPr>
          <w:iCs/>
          <w:lang w:val="en-US"/>
        </w:rPr>
        <w:t>RAN1#109-e, May 2022.</w:t>
      </w:r>
    </w:p>
    <w:p w14:paraId="1B36CE62" w14:textId="142D631C" w:rsidR="00A87DF0" w:rsidRDefault="00A87DF0"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RAN1#110, August 2022.</w:t>
      </w:r>
    </w:p>
    <w:p w14:paraId="2C3FF6E0" w14:textId="217FBEAD" w:rsidR="00BF37FE" w:rsidRPr="004D6A76" w:rsidRDefault="00BF37FE" w:rsidP="00487892">
      <w:pPr>
        <w:widowControl w:val="0"/>
        <w:numPr>
          <w:ilvl w:val="0"/>
          <w:numId w:val="10"/>
        </w:numPr>
        <w:overflowPunct/>
        <w:autoSpaceDE/>
        <w:adjustRightInd/>
        <w:spacing w:after="60"/>
        <w:ind w:left="418" w:hanging="418"/>
        <w:jc w:val="both"/>
        <w:textAlignment w:val="auto"/>
        <w:rPr>
          <w:iCs/>
          <w:lang w:val="en-US"/>
        </w:rPr>
      </w:pPr>
      <w:r>
        <w:rPr>
          <w:iCs/>
          <w:lang w:val="en-US"/>
        </w:rPr>
        <w:t>R1-2210293, “</w:t>
      </w:r>
      <w:r w:rsidRPr="005B0F68">
        <w:rPr>
          <w:iCs/>
          <w:lang w:val="en-US"/>
        </w:rPr>
        <w:t>FL summary for AI 9.4.1.1: SL-U channel access mechanism (EOM)</w:t>
      </w:r>
      <w:r>
        <w:rPr>
          <w:iCs/>
          <w:lang w:val="en-US"/>
        </w:rPr>
        <w:t xml:space="preserve">”, Moderator (OPPO), </w:t>
      </w:r>
      <w:r>
        <w:rPr>
          <w:rFonts w:cs="Arial"/>
        </w:rPr>
        <w:t>3GPP </w:t>
      </w:r>
      <w:r>
        <w:rPr>
          <w:iCs/>
          <w:lang w:val="en-US"/>
        </w:rPr>
        <w:t>RAN1#110bis-e, October 2022.</w:t>
      </w:r>
    </w:p>
    <w:p w14:paraId="6BBDA001" w14:textId="19603751" w:rsidR="00B24214" w:rsidRPr="00B539D6" w:rsidRDefault="00B24214"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RAN1#109-e, May 2022.</w:t>
      </w:r>
    </w:p>
    <w:p w14:paraId="08D7399D" w14:textId="151189F4" w:rsidR="0032274A" w:rsidRDefault="0032274A" w:rsidP="00487892">
      <w:pPr>
        <w:widowControl w:val="0"/>
        <w:numPr>
          <w:ilvl w:val="0"/>
          <w:numId w:val="10"/>
        </w:numPr>
        <w:overflowPunct/>
        <w:autoSpaceDE/>
        <w:adjustRightInd/>
        <w:spacing w:after="60"/>
        <w:ind w:left="418" w:hanging="418"/>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8A3582" w:rsidRPr="00E15360">
        <w:rPr>
          <w:iCs/>
          <w:lang w:val="en-US"/>
        </w:rPr>
        <w:t>v1</w:t>
      </w:r>
      <w:r w:rsidR="008A3582">
        <w:rPr>
          <w:iCs/>
          <w:lang w:val="en-US"/>
        </w:rPr>
        <w:t>7</w:t>
      </w:r>
      <w:r w:rsidRPr="00E15360">
        <w:rPr>
          <w:iCs/>
          <w:lang w:val="en-US"/>
        </w:rPr>
        <w:t>.</w:t>
      </w:r>
      <w:r w:rsidR="008A3582">
        <w:rPr>
          <w:iCs/>
          <w:lang w:val="en-US"/>
        </w:rPr>
        <w:t>2</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w:t>
      </w:r>
      <w:r w:rsidR="008A3582" w:rsidRPr="002572B7">
        <w:rPr>
          <w:iCs/>
          <w:lang w:val="en-US"/>
        </w:rPr>
        <w:t>1</w:t>
      </w:r>
      <w:r w:rsidR="008A3582">
        <w:rPr>
          <w:iCs/>
          <w:lang w:val="en-US"/>
        </w:rPr>
        <w:t>7</w:t>
      </w:r>
      <w:r w:rsidRPr="002572B7">
        <w:rPr>
          <w:iCs/>
          <w:lang w:val="en-US"/>
        </w:rPr>
        <w:t xml:space="preserve">)”, </w:t>
      </w:r>
      <w:r w:rsidR="008A3582">
        <w:rPr>
          <w:iCs/>
          <w:lang w:val="en-US"/>
        </w:rPr>
        <w:t>June</w:t>
      </w:r>
      <w:r w:rsidR="008A3582" w:rsidRPr="002572B7">
        <w:rPr>
          <w:iCs/>
          <w:lang w:val="en-US"/>
        </w:rPr>
        <w:t xml:space="preserve"> </w:t>
      </w:r>
      <w:r w:rsidRPr="002572B7">
        <w:rPr>
          <w:iCs/>
          <w:lang w:val="en-US"/>
        </w:rPr>
        <w:t>202</w:t>
      </w:r>
      <w:r w:rsidR="008A3582">
        <w:rPr>
          <w:iCs/>
          <w:lang w:val="en-US"/>
        </w:rPr>
        <w:t>2</w:t>
      </w:r>
      <w:r w:rsidRPr="00E15360">
        <w:rPr>
          <w:iCs/>
          <w:lang w:val="en-US"/>
        </w:rPr>
        <w:t>.</w:t>
      </w:r>
    </w:p>
    <w:p w14:paraId="37895394" w14:textId="2B845F45" w:rsidR="005C2EB4" w:rsidRPr="005C2EB4" w:rsidRDefault="005C2EB4" w:rsidP="00487892">
      <w:pPr>
        <w:widowControl w:val="0"/>
        <w:numPr>
          <w:ilvl w:val="0"/>
          <w:numId w:val="10"/>
        </w:numPr>
        <w:overflowPunct/>
        <w:autoSpaceDE/>
        <w:adjustRightInd/>
        <w:spacing w:after="60"/>
        <w:ind w:left="418" w:hanging="418"/>
        <w:jc w:val="both"/>
        <w:textAlignment w:val="auto"/>
        <w:rPr>
          <w:iCs/>
          <w:lang w:val="en-US"/>
        </w:rPr>
      </w:pPr>
      <w:r>
        <w:rPr>
          <w:iCs/>
          <w:lang w:val="en-US"/>
        </w:rPr>
        <w:t>R1-</w:t>
      </w:r>
      <w:r w:rsidR="00A63009">
        <w:rPr>
          <w:iCs/>
          <w:lang w:val="en-US"/>
        </w:rPr>
        <w:t>2212443</w:t>
      </w:r>
      <w:r>
        <w:rPr>
          <w:iCs/>
          <w:lang w:val="en-US"/>
        </w:rPr>
        <w:t>, “</w:t>
      </w:r>
      <w:r w:rsidRPr="003178C0">
        <w:rPr>
          <w:iCs/>
          <w:lang w:val="en-US"/>
        </w:rPr>
        <w:t xml:space="preserve">NR Sidelink Unlicensed </w:t>
      </w:r>
      <w:r w:rsidRPr="00BA555A">
        <w:rPr>
          <w:iCs/>
          <w:lang w:val="en-US"/>
        </w:rPr>
        <w:t>Physical Channel Design</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RAN1#1</w:t>
      </w:r>
      <w:r w:rsidR="00487892">
        <w:rPr>
          <w:iCs/>
          <w:lang w:val="en-US"/>
        </w:rPr>
        <w:t>1</w:t>
      </w:r>
      <w:r w:rsidR="00A63009">
        <w:rPr>
          <w:iCs/>
          <w:lang w:val="en-US"/>
        </w:rPr>
        <w:t>1</w:t>
      </w:r>
      <w:r>
        <w:rPr>
          <w:iCs/>
          <w:lang w:val="en-US"/>
        </w:rPr>
        <w:t xml:space="preserve">, </w:t>
      </w:r>
      <w:r w:rsidR="00A63009">
        <w:rPr>
          <w:iCs/>
          <w:lang w:val="en-US"/>
        </w:rPr>
        <w:t xml:space="preserve">November </w:t>
      </w:r>
      <w:r>
        <w:rPr>
          <w:iCs/>
          <w:lang w:val="en-US"/>
        </w:rPr>
        <w:t>2022.</w:t>
      </w:r>
    </w:p>
    <w:sectPr w:rsidR="005C2EB4" w:rsidRPr="005C2EB4" w:rsidSect="00D34639">
      <w:headerReference w:type="even" r:id="rId28"/>
      <w:headerReference w:type="default"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D522" w14:textId="77777777" w:rsidR="00F44DCF" w:rsidRDefault="00F44DCF">
      <w:r>
        <w:separator/>
      </w:r>
    </w:p>
  </w:endnote>
  <w:endnote w:type="continuationSeparator" w:id="0">
    <w:p w14:paraId="2D13EBE4" w14:textId="77777777" w:rsidR="00F44DCF" w:rsidRDefault="00F44DCF">
      <w:r>
        <w:continuationSeparator/>
      </w:r>
    </w:p>
  </w:endnote>
  <w:endnote w:type="continuationNotice" w:id="1">
    <w:p w14:paraId="6296B892" w14:textId="77777777" w:rsidR="00F44DCF" w:rsidRDefault="00F44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B40CE7" w:rsidRDefault="00B40C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B40CE7" w:rsidRDefault="00B40C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012E6CC" w:rsidR="00B40CE7" w:rsidRPr="00270202" w:rsidRDefault="00B40C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6A7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6A76">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C3C1" w14:textId="77777777" w:rsidR="00F44DCF" w:rsidRDefault="00F44DCF">
      <w:r>
        <w:separator/>
      </w:r>
    </w:p>
  </w:footnote>
  <w:footnote w:type="continuationSeparator" w:id="0">
    <w:p w14:paraId="44962D77" w14:textId="77777777" w:rsidR="00F44DCF" w:rsidRDefault="00F44DCF">
      <w:r>
        <w:continuationSeparator/>
      </w:r>
    </w:p>
  </w:footnote>
  <w:footnote w:type="continuationNotice" w:id="1">
    <w:p w14:paraId="4D9C7FDE" w14:textId="77777777" w:rsidR="00F44DCF" w:rsidRDefault="00F44D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B40CE7" w:rsidRDefault="00B40CE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502F9" w14:textId="77777777" w:rsidR="00B40CE7" w:rsidRDefault="00B40C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74"/>
    <w:multiLevelType w:val="hybridMultilevel"/>
    <w:tmpl w:val="0750D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7"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35525105">
    <w:abstractNumId w:val="21"/>
  </w:num>
  <w:num w:numId="2" w16cid:durableId="19051443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1153885">
    <w:abstractNumId w:val="2"/>
  </w:num>
  <w:num w:numId="4" w16cid:durableId="1945110237">
    <w:abstractNumId w:val="23"/>
  </w:num>
  <w:num w:numId="5" w16cid:durableId="10755185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2584514">
    <w:abstractNumId w:val="45"/>
  </w:num>
  <w:num w:numId="7" w16cid:durableId="1587685744">
    <w:abstractNumId w:val="31"/>
  </w:num>
  <w:num w:numId="8" w16cid:durableId="378863655">
    <w:abstractNumId w:val="24"/>
  </w:num>
  <w:num w:numId="9" w16cid:durableId="1249190659">
    <w:abstractNumId w:val="16"/>
  </w:num>
  <w:num w:numId="10" w16cid:durableId="1106576290">
    <w:abstractNumId w:val="12"/>
  </w:num>
  <w:num w:numId="11" w16cid:durableId="409156366">
    <w:abstractNumId w:val="40"/>
  </w:num>
  <w:num w:numId="12" w16cid:durableId="610625235">
    <w:abstractNumId w:val="44"/>
  </w:num>
  <w:num w:numId="13" w16cid:durableId="1478037754">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9142825">
    <w:abstractNumId w:val="41"/>
  </w:num>
  <w:num w:numId="15" w16cid:durableId="1788769244">
    <w:abstractNumId w:val="42"/>
  </w:num>
  <w:num w:numId="16" w16cid:durableId="451948668">
    <w:abstractNumId w:val="28"/>
  </w:num>
  <w:num w:numId="17" w16cid:durableId="1551847566">
    <w:abstractNumId w:val="26"/>
  </w:num>
  <w:num w:numId="18" w16cid:durableId="297684644">
    <w:abstractNumId w:val="18"/>
  </w:num>
  <w:num w:numId="19" w16cid:durableId="905722028">
    <w:abstractNumId w:val="49"/>
  </w:num>
  <w:num w:numId="20" w16cid:durableId="2140877562">
    <w:abstractNumId w:val="5"/>
  </w:num>
  <w:num w:numId="21" w16cid:durableId="1450851961">
    <w:abstractNumId w:val="35"/>
  </w:num>
  <w:num w:numId="22" w16cid:durableId="1204251805">
    <w:abstractNumId w:val="39"/>
  </w:num>
  <w:num w:numId="23" w16cid:durableId="1851410426">
    <w:abstractNumId w:val="43"/>
  </w:num>
  <w:num w:numId="24" w16cid:durableId="1152452441">
    <w:abstractNumId w:val="25"/>
  </w:num>
  <w:num w:numId="25" w16cid:durableId="633829283">
    <w:abstractNumId w:val="2"/>
  </w:num>
  <w:num w:numId="26" w16cid:durableId="336881441">
    <w:abstractNumId w:val="2"/>
  </w:num>
  <w:num w:numId="27" w16cid:durableId="1169179578">
    <w:abstractNumId w:val="15"/>
  </w:num>
  <w:num w:numId="28" w16cid:durableId="677777834">
    <w:abstractNumId w:val="14"/>
  </w:num>
  <w:num w:numId="29" w16cid:durableId="1849825262">
    <w:abstractNumId w:val="34"/>
  </w:num>
  <w:num w:numId="30" w16cid:durableId="220333319">
    <w:abstractNumId w:val="53"/>
  </w:num>
  <w:num w:numId="31" w16cid:durableId="70734471">
    <w:abstractNumId w:val="2"/>
  </w:num>
  <w:num w:numId="32" w16cid:durableId="799498715">
    <w:abstractNumId w:val="2"/>
  </w:num>
  <w:num w:numId="33" w16cid:durableId="216355041">
    <w:abstractNumId w:val="13"/>
  </w:num>
  <w:num w:numId="34" w16cid:durableId="1527133940">
    <w:abstractNumId w:val="52"/>
  </w:num>
  <w:num w:numId="35" w16cid:durableId="1967196119">
    <w:abstractNumId w:val="7"/>
  </w:num>
  <w:num w:numId="36" w16cid:durableId="1205172926">
    <w:abstractNumId w:val="22"/>
  </w:num>
  <w:num w:numId="37" w16cid:durableId="1143886014">
    <w:abstractNumId w:val="51"/>
  </w:num>
  <w:num w:numId="38" w16cid:durableId="22171961">
    <w:abstractNumId w:val="10"/>
  </w:num>
  <w:num w:numId="39" w16cid:durableId="1177843828">
    <w:abstractNumId w:val="53"/>
  </w:num>
  <w:num w:numId="40" w16cid:durableId="1265193558">
    <w:abstractNumId w:val="53"/>
  </w:num>
  <w:num w:numId="41" w16cid:durableId="205796441">
    <w:abstractNumId w:val="17"/>
  </w:num>
  <w:num w:numId="42" w16cid:durableId="1595673105">
    <w:abstractNumId w:val="54"/>
  </w:num>
  <w:num w:numId="43" w16cid:durableId="470094798">
    <w:abstractNumId w:val="33"/>
  </w:num>
  <w:num w:numId="44" w16cid:durableId="1702172203">
    <w:abstractNumId w:val="37"/>
  </w:num>
  <w:num w:numId="45" w16cid:durableId="1161194017">
    <w:abstractNumId w:val="19"/>
  </w:num>
  <w:num w:numId="46" w16cid:durableId="1578590456">
    <w:abstractNumId w:val="47"/>
  </w:num>
  <w:num w:numId="47" w16cid:durableId="1799107460">
    <w:abstractNumId w:val="30"/>
  </w:num>
  <w:num w:numId="48" w16cid:durableId="236594443">
    <w:abstractNumId w:val="20"/>
  </w:num>
  <w:num w:numId="49" w16cid:durableId="2106537334">
    <w:abstractNumId w:val="50"/>
  </w:num>
  <w:num w:numId="50" w16cid:durableId="843514618">
    <w:abstractNumId w:val="27"/>
  </w:num>
  <w:num w:numId="51" w16cid:durableId="306132369">
    <w:abstractNumId w:val="48"/>
  </w:num>
  <w:num w:numId="52" w16cid:durableId="1903367885">
    <w:abstractNumId w:val="3"/>
  </w:num>
  <w:num w:numId="53" w16cid:durableId="1316178671">
    <w:abstractNumId w:val="32"/>
  </w:num>
  <w:num w:numId="54" w16cid:durableId="905802056">
    <w:abstractNumId w:val="38"/>
  </w:num>
  <w:num w:numId="55" w16cid:durableId="1079716663">
    <w:abstractNumId w:val="29"/>
  </w:num>
  <w:num w:numId="56" w16cid:durableId="1384401874">
    <w:abstractNumId w:val="2"/>
  </w:num>
  <w:num w:numId="57" w16cid:durableId="1180704881">
    <w:abstractNumId w:val="2"/>
  </w:num>
  <w:num w:numId="58" w16cid:durableId="1239290930">
    <w:abstractNumId w:val="2"/>
  </w:num>
  <w:num w:numId="59" w16cid:durableId="2018073053">
    <w:abstractNumId w:val="46"/>
  </w:num>
  <w:num w:numId="60" w16cid:durableId="2055083246">
    <w:abstractNumId w:val="11"/>
  </w:num>
  <w:num w:numId="61" w16cid:durableId="1981837216">
    <w:abstractNumId w:val="1"/>
  </w:num>
  <w:num w:numId="62" w16cid:durableId="1647053111">
    <w:abstractNumId w:val="4"/>
  </w:num>
  <w:num w:numId="63" w16cid:durableId="889028256">
    <w:abstractNumId w:val="8"/>
  </w:num>
  <w:num w:numId="64" w16cid:durableId="1911577879">
    <w:abstractNumId w:val="36"/>
  </w:num>
  <w:num w:numId="65" w16cid:durableId="1523780156">
    <w:abstractNumId w:val="6"/>
  </w:num>
  <w:num w:numId="66" w16cid:durableId="1255817372">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14B"/>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63D"/>
    <w:rsid w:val="00895A0C"/>
    <w:rsid w:val="00895F3A"/>
    <w:rsid w:val="008964EE"/>
    <w:rsid w:val="008965AD"/>
    <w:rsid w:val="0089695D"/>
    <w:rsid w:val="00896A6F"/>
    <w:rsid w:val="00896C4D"/>
    <w:rsid w:val="00896CA4"/>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599"/>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DCF"/>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B0F68"/>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BC34CB2-8C5D-473F-B407-3E3B999E8A23}">
  <ds:schemaRefs>
    <ds:schemaRef ds:uri="http://schemas.openxmlformats.org/officeDocument/2006/bibliography"/>
  </ds:schemaRefs>
</ds:datastoreItem>
</file>

<file path=customXml/itemProps3.xml><?xml version="1.0" encoding="utf-8"?>
<ds:datastoreItem xmlns:ds="http://schemas.openxmlformats.org/officeDocument/2006/customXml" ds:itemID="{64F855E2-D5D6-439F-BD2D-205A02629201}">
  <ds:schemaRefs>
    <ds:schemaRef ds:uri="http://schemas.openxmlformats.org/officeDocument/2006/bibliography"/>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12</Pages>
  <Words>5763</Words>
  <Characters>36310</Characters>
  <Application>Microsoft Office Word</Application>
  <DocSecurity>0</DocSecurity>
  <Lines>302</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41990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5</cp:revision>
  <cp:lastPrinted>2022-01-05T12:49:00Z</cp:lastPrinted>
  <dcterms:created xsi:type="dcterms:W3CDTF">2022-11-07T10:50:00Z</dcterms:created>
  <dcterms:modified xsi:type="dcterms:W3CDTF">2022-11-07T14:25:00Z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