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54CD14C3"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764961">
        <w:rPr>
          <w:bCs/>
          <w:noProof w:val="0"/>
          <w:sz w:val="24"/>
          <w:szCs w:val="24"/>
        </w:rPr>
        <w:t>10</w:t>
      </w:r>
      <w:r w:rsidRPr="005336CD">
        <w:rPr>
          <w:bCs/>
          <w:noProof w:val="0"/>
          <w:sz w:val="24"/>
          <w:szCs w:val="24"/>
        </w:rPr>
        <w:tab/>
      </w:r>
      <w:r w:rsidR="004B2CBB" w:rsidRPr="004B2CBB">
        <w:rPr>
          <w:bCs/>
          <w:noProof w:val="0"/>
          <w:sz w:val="24"/>
          <w:szCs w:val="24"/>
        </w:rPr>
        <w:t>R1-220</w:t>
      </w:r>
      <w:r w:rsidR="00562404">
        <w:rPr>
          <w:bCs/>
          <w:noProof w:val="0"/>
          <w:sz w:val="24"/>
          <w:szCs w:val="24"/>
        </w:rPr>
        <w:t>6882</w:t>
      </w:r>
    </w:p>
    <w:p w14:paraId="2FF2BF5E" w14:textId="7165B22C" w:rsidR="00CB1017" w:rsidRDefault="00764961" w:rsidP="00CB1017">
      <w:pPr>
        <w:pStyle w:val="Header"/>
        <w:tabs>
          <w:tab w:val="right" w:pos="9639"/>
        </w:tabs>
        <w:spacing w:before="0" w:after="0"/>
        <w:rPr>
          <w:bCs/>
          <w:noProof w:val="0"/>
          <w:sz w:val="24"/>
          <w:szCs w:val="24"/>
        </w:rPr>
      </w:pPr>
      <w:r>
        <w:rPr>
          <w:bCs/>
          <w:noProof w:val="0"/>
          <w:sz w:val="24"/>
          <w:szCs w:val="24"/>
        </w:rPr>
        <w:t>Toulouse, France</w:t>
      </w:r>
      <w:r w:rsidR="008903BD" w:rsidRPr="008903BD">
        <w:rPr>
          <w:bCs/>
          <w:noProof w:val="0"/>
          <w:sz w:val="24"/>
          <w:szCs w:val="24"/>
        </w:rPr>
        <w:t xml:space="preserve">, </w:t>
      </w:r>
      <w:r w:rsidR="00EA584C">
        <w:rPr>
          <w:bCs/>
          <w:noProof w:val="0"/>
          <w:sz w:val="24"/>
          <w:szCs w:val="24"/>
        </w:rPr>
        <w:t>August</w:t>
      </w:r>
      <w:r w:rsidR="008903BD" w:rsidRPr="008903BD">
        <w:rPr>
          <w:bCs/>
          <w:noProof w:val="0"/>
          <w:sz w:val="24"/>
          <w:szCs w:val="24"/>
        </w:rPr>
        <w:t xml:space="preserve"> </w:t>
      </w:r>
      <w:r w:rsidR="00EA584C">
        <w:rPr>
          <w:bCs/>
          <w:noProof w:val="0"/>
          <w:sz w:val="24"/>
          <w:szCs w:val="24"/>
        </w:rPr>
        <w:t>22</w:t>
      </w:r>
      <w:r w:rsidR="00EA584C">
        <w:rPr>
          <w:bCs/>
          <w:noProof w:val="0"/>
          <w:sz w:val="24"/>
          <w:szCs w:val="24"/>
          <w:vertAlign w:val="superscript"/>
        </w:rPr>
        <w:t>nd</w:t>
      </w:r>
      <w:r w:rsidR="008600A2">
        <w:rPr>
          <w:bCs/>
          <w:noProof w:val="0"/>
          <w:sz w:val="24"/>
          <w:szCs w:val="24"/>
        </w:rPr>
        <w:t xml:space="preserve"> </w:t>
      </w:r>
      <w:r w:rsidR="008903BD" w:rsidRPr="008903BD">
        <w:rPr>
          <w:bCs/>
          <w:noProof w:val="0"/>
          <w:sz w:val="24"/>
          <w:szCs w:val="24"/>
        </w:rPr>
        <w:t xml:space="preserve">– </w:t>
      </w:r>
      <w:r w:rsidR="00060EAD">
        <w:rPr>
          <w:bCs/>
          <w:noProof w:val="0"/>
          <w:sz w:val="24"/>
          <w:szCs w:val="24"/>
        </w:rPr>
        <w:t>2</w:t>
      </w:r>
      <w:r w:rsidR="00EA584C">
        <w:rPr>
          <w:bCs/>
          <w:noProof w:val="0"/>
          <w:sz w:val="24"/>
          <w:szCs w:val="24"/>
        </w:rPr>
        <w:t>6</w:t>
      </w:r>
      <w:r w:rsidR="00060EAD" w:rsidRPr="00060EAD">
        <w:rPr>
          <w:bCs/>
          <w:noProof w:val="0"/>
          <w:sz w:val="24"/>
          <w:szCs w:val="24"/>
          <w:vertAlign w:val="superscript"/>
        </w:rPr>
        <w:t>th</w:t>
      </w:r>
      <w:r w:rsidR="008903BD"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4B58626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12</w:t>
      </w:r>
      <w:r w:rsidR="008600A2">
        <w:rPr>
          <w:rFonts w:eastAsia="SimSun" w:cs="Arial"/>
          <w:b/>
          <w:sz w:val="24"/>
        </w:rPr>
        <w:t>.</w:t>
      </w:r>
      <w:r w:rsidR="002B6AAC">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2BCB9C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E7FF7">
        <w:rPr>
          <w:rFonts w:ascii="Arial" w:hAnsi="Arial" w:cs="Arial"/>
          <w:b/>
          <w:bCs/>
          <w:sz w:val="24"/>
        </w:rPr>
        <w:t xml:space="preserve">Improved GNSS operation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459FEBBC"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r w:rsidR="0025543D">
        <w:t>RP-</w:t>
      </w:r>
      <w:r w:rsidR="00D623DC">
        <w:t>221806</w:t>
      </w:r>
      <w:r w:rsidR="004706D1">
        <w:t xml:space="preserve">. The objectives </w:t>
      </w:r>
      <w:r w:rsidR="00EC7212">
        <w:t xml:space="preserve">regarding improved GNSS operation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77777777" w:rsidR="00111677" w:rsidRDefault="00213FCB" w:rsidP="00111677">
            <w:pPr>
              <w:pStyle w:val="B1"/>
            </w:pPr>
            <w:r>
              <w:t>-</w:t>
            </w:r>
            <w:r>
              <w:tab/>
            </w:r>
            <w:r w:rsidR="00111677">
              <w:t xml:space="preserve">Study and specify, if needed, improved GNSS operations for a new position fix for UE pre-compensation during long connection times and for reduced power consumption. </w:t>
            </w:r>
            <w:r w:rsidR="00111677">
              <w:rPr>
                <w:lang w:eastAsia="zh-CN"/>
              </w:rPr>
              <w:t>Simultaneous GNSS and NTN NB-IoT/</w:t>
            </w:r>
            <w:proofErr w:type="spellStart"/>
            <w:r w:rsidR="00111677">
              <w:rPr>
                <w:lang w:eastAsia="zh-CN"/>
              </w:rPr>
              <w:t>eMTC</w:t>
            </w:r>
            <w:proofErr w:type="spellEnd"/>
            <w:r w:rsidR="00111677">
              <w:rPr>
                <w:lang w:eastAsia="zh-CN"/>
              </w:rPr>
              <w:t xml:space="preserve"> operation is not assumed</w:t>
            </w:r>
            <w:r w:rsidR="00111677">
              <w:rPr>
                <w:sz w:val="22"/>
                <w:szCs w:val="22"/>
                <w:lang w:eastAsia="zh-CN"/>
              </w:rPr>
              <w:t>.</w:t>
            </w:r>
            <w:r w:rsidR="00111677">
              <w:t xml:space="preserve"> [RAN1]</w:t>
            </w:r>
          </w:p>
          <w:p w14:paraId="35F58B52" w14:textId="77777777" w:rsidR="00111677" w:rsidRDefault="00111677" w:rsidP="00436CC0">
            <w:pPr>
              <w:pStyle w:val="B1"/>
              <w:numPr>
                <w:ilvl w:val="0"/>
                <w:numId w:val="26"/>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1AC9F591" w:rsidR="004706D1" w:rsidRDefault="004706D1" w:rsidP="008932C1">
      <w:pPr>
        <w:spacing w:before="0"/>
      </w:pPr>
    </w:p>
    <w:p w14:paraId="00CB17CD" w14:textId="69CC7E2E" w:rsidR="00E75FDA" w:rsidRDefault="00E75FDA" w:rsidP="00E75FDA">
      <w:pPr>
        <w:spacing w:before="0"/>
      </w:pPr>
      <w:r>
        <w:t>In the previous meeting, RAN1#109-e, the following agreements were made under this agenda item:</w:t>
      </w:r>
    </w:p>
    <w:p w14:paraId="2D620324" w14:textId="77777777" w:rsidR="003D5793" w:rsidRDefault="003D5793" w:rsidP="003D5793">
      <w:r>
        <w:rPr>
          <w:color w:val="000000"/>
          <w:highlight w:val="green"/>
          <w:lang w:eastAsia="zh-CN"/>
        </w:rPr>
        <w:t>Agreement</w:t>
      </w:r>
    </w:p>
    <w:p w14:paraId="241F4CC7" w14:textId="77777777" w:rsidR="003D5793" w:rsidRDefault="003D5793" w:rsidP="003D5793">
      <w:pPr>
        <w:rPr>
          <w:szCs w:val="24"/>
          <w:lang w:eastAsia="x-none"/>
        </w:rPr>
      </w:pPr>
      <w:r>
        <w:rPr>
          <w:lang w:eastAsia="x-none"/>
        </w:rPr>
        <w:t>Closed loop time and frequency correction, with potential enhancements, for IoT-NTN is considered to reduce the need for UE to update GNSS position fix in long connection time.</w:t>
      </w:r>
    </w:p>
    <w:p w14:paraId="5FD139D2" w14:textId="77777777" w:rsidR="003D5793" w:rsidRDefault="003D5793" w:rsidP="003D5793"/>
    <w:p w14:paraId="78A40AB9" w14:textId="77777777" w:rsidR="003D5793" w:rsidRDefault="003D5793" w:rsidP="003D5793">
      <w:r>
        <w:rPr>
          <w:color w:val="000000"/>
          <w:highlight w:val="green"/>
          <w:lang w:eastAsia="zh-CN"/>
        </w:rPr>
        <w:t>Agreement</w:t>
      </w:r>
    </w:p>
    <w:p w14:paraId="483C4874" w14:textId="77777777" w:rsidR="003D5793" w:rsidRDefault="003D5793" w:rsidP="003D5793">
      <w:pPr>
        <w:rPr>
          <w:bCs/>
          <w:szCs w:val="24"/>
        </w:rPr>
      </w:pPr>
      <w:r>
        <w:rPr>
          <w:bCs/>
        </w:rPr>
        <w:t xml:space="preserve">At least the following options can be considered on GNSS measurement in connected for potential enhancements for improved GNSS operations: </w:t>
      </w:r>
    </w:p>
    <w:p w14:paraId="4BB45DAF" w14:textId="77777777" w:rsidR="003D5793" w:rsidRPr="008A7F52" w:rsidRDefault="003D5793" w:rsidP="003D5793">
      <w:pPr>
        <w:pStyle w:val="ListParagraph"/>
        <w:numPr>
          <w:ilvl w:val="0"/>
          <w:numId w:val="28"/>
        </w:numPr>
        <w:overflowPunct w:val="0"/>
        <w:autoSpaceDE w:val="0"/>
        <w:autoSpaceDN w:val="0"/>
        <w:adjustRightInd w:val="0"/>
        <w:spacing w:before="0"/>
        <w:ind w:left="714" w:hanging="357"/>
        <w:rPr>
          <w:bCs/>
          <w:sz w:val="20"/>
          <w:szCs w:val="20"/>
          <w:lang w:val="en-US"/>
        </w:rPr>
      </w:pPr>
      <w:r w:rsidRPr="008A7F52">
        <w:rPr>
          <w:bCs/>
          <w:sz w:val="20"/>
          <w:szCs w:val="20"/>
          <w:lang w:val="en-US"/>
        </w:rPr>
        <w:t>Option 1: UE re-acquires GNSS position fix during RLF procedure</w:t>
      </w:r>
    </w:p>
    <w:p w14:paraId="617AF0B8" w14:textId="77777777" w:rsidR="003D5793" w:rsidRPr="008A7F52" w:rsidRDefault="003D5793" w:rsidP="003D5793">
      <w:pPr>
        <w:pStyle w:val="ListParagraph"/>
        <w:numPr>
          <w:ilvl w:val="0"/>
          <w:numId w:val="28"/>
        </w:numPr>
        <w:overflowPunct w:val="0"/>
        <w:autoSpaceDE w:val="0"/>
        <w:autoSpaceDN w:val="0"/>
        <w:adjustRightInd w:val="0"/>
        <w:spacing w:before="0"/>
        <w:ind w:left="714" w:hanging="357"/>
        <w:rPr>
          <w:bCs/>
          <w:sz w:val="20"/>
          <w:szCs w:val="20"/>
          <w:lang w:val="en-US"/>
        </w:rPr>
      </w:pPr>
      <w:r w:rsidRPr="008A7F52">
        <w:rPr>
          <w:bCs/>
          <w:sz w:val="20"/>
          <w:szCs w:val="20"/>
          <w:lang w:val="en-US"/>
        </w:rPr>
        <w:t>Option 2: UE re-acquires GNSS position fix with a new gap</w:t>
      </w:r>
    </w:p>
    <w:p w14:paraId="5AED409E" w14:textId="4A16C934" w:rsidR="003D5793" w:rsidRDefault="003D5793" w:rsidP="003D5793">
      <w:pPr>
        <w:rPr>
          <w:bCs/>
        </w:rPr>
      </w:pPr>
      <w:r>
        <w:rPr>
          <w:bCs/>
        </w:rPr>
        <w:t>Note: this does not imply that a Rel-18 IoT NTN UE is mandated to support one or both of the options.</w:t>
      </w:r>
    </w:p>
    <w:p w14:paraId="6731A3C5" w14:textId="77777777" w:rsidR="008A7F52" w:rsidRPr="008A7F52" w:rsidRDefault="008A7F52" w:rsidP="003D5793">
      <w:pPr>
        <w:rPr>
          <w:bCs/>
        </w:rPr>
      </w:pPr>
    </w:p>
    <w:p w14:paraId="5AD4E43C" w14:textId="77777777" w:rsidR="003D5793" w:rsidRDefault="003D5793" w:rsidP="003D5793">
      <w:pPr>
        <w:rPr>
          <w:rFonts w:ascii="Times" w:hAnsi="Times"/>
          <w:lang w:eastAsia="x-none"/>
        </w:rPr>
      </w:pPr>
      <w:r>
        <w:rPr>
          <w:b/>
          <w:bCs/>
          <w:lang w:eastAsia="x-none"/>
        </w:rPr>
        <w:t>Decision:</w:t>
      </w:r>
      <w:r>
        <w:rPr>
          <w:lang w:eastAsia="x-none"/>
        </w:rPr>
        <w:t xml:space="preserve"> As per email decision posted on May 20</w:t>
      </w:r>
      <w:r>
        <w:rPr>
          <w:vertAlign w:val="superscript"/>
          <w:lang w:eastAsia="x-none"/>
        </w:rPr>
        <w:t>th</w:t>
      </w:r>
      <w:r>
        <w:rPr>
          <w:lang w:eastAsia="x-none"/>
        </w:rPr>
        <w:t>,</w:t>
      </w:r>
    </w:p>
    <w:p w14:paraId="3444AEC9" w14:textId="77777777" w:rsidR="003D5793" w:rsidRDefault="003D5793" w:rsidP="003D5793">
      <w:pPr>
        <w:rPr>
          <w:rFonts w:cs="Times"/>
          <w:bCs/>
        </w:rPr>
      </w:pPr>
      <w:r>
        <w:rPr>
          <w:rFonts w:cs="Times"/>
          <w:bCs/>
          <w:color w:val="000000"/>
          <w:highlight w:val="green"/>
          <w:lang w:eastAsia="zh-CN"/>
        </w:rPr>
        <w:t>Agreement</w:t>
      </w:r>
    </w:p>
    <w:p w14:paraId="49F21874" w14:textId="77777777" w:rsidR="003D5793" w:rsidRDefault="003D5793" w:rsidP="003D5793">
      <w:pPr>
        <w:rPr>
          <w:bCs/>
          <w:szCs w:val="24"/>
        </w:rPr>
      </w:pPr>
      <w:r>
        <w:rPr>
          <w:bCs/>
        </w:rPr>
        <w:t xml:space="preserve">UE reports additional GNSS assistance information and further study the detailed GNSS assistance information, including e.g. GNSS position fix measurement time </w:t>
      </w:r>
    </w:p>
    <w:p w14:paraId="67A10643" w14:textId="77777777" w:rsidR="003D5793" w:rsidRPr="008A7F52" w:rsidRDefault="003D5793" w:rsidP="003D5793">
      <w:pPr>
        <w:pStyle w:val="ListParagraph"/>
        <w:numPr>
          <w:ilvl w:val="0"/>
          <w:numId w:val="29"/>
        </w:numPr>
        <w:overflowPunct w:val="0"/>
        <w:autoSpaceDE w:val="0"/>
        <w:autoSpaceDN w:val="0"/>
        <w:adjustRightInd w:val="0"/>
        <w:spacing w:before="0" w:after="180"/>
        <w:rPr>
          <w:sz w:val="20"/>
          <w:szCs w:val="20"/>
          <w:lang w:val="en-US"/>
        </w:rPr>
      </w:pPr>
      <w:r w:rsidRPr="008A7F52">
        <w:rPr>
          <w:sz w:val="20"/>
          <w:szCs w:val="20"/>
          <w:lang w:val="en-US"/>
        </w:rPr>
        <w:t>Note: Since RAN1 agreed that GNSS validity duration is reported by UE in Rel-17, it is already included in GNSS assistance information.</w:t>
      </w:r>
    </w:p>
    <w:p w14:paraId="277A164D" w14:textId="77777777" w:rsidR="003D5793" w:rsidRDefault="003D5793" w:rsidP="003D5793">
      <w:pPr>
        <w:rPr>
          <w:rFonts w:cs="Times"/>
          <w:bCs/>
        </w:rPr>
      </w:pPr>
      <w:r>
        <w:rPr>
          <w:rFonts w:cs="Times"/>
          <w:bCs/>
          <w:color w:val="000000"/>
          <w:highlight w:val="green"/>
          <w:lang w:eastAsia="zh-CN"/>
        </w:rPr>
        <w:t>Agreement</w:t>
      </w:r>
    </w:p>
    <w:p w14:paraId="11B65946" w14:textId="77777777" w:rsidR="003D5793" w:rsidRDefault="003D5793" w:rsidP="003D5793">
      <w:pPr>
        <w:rPr>
          <w:bCs/>
          <w:szCs w:val="24"/>
        </w:rPr>
      </w:pPr>
      <w:r>
        <w:rPr>
          <w:bCs/>
        </w:rPr>
        <w:t>Further study on whether there is a need for potential enhancements on the following for long connection time</w:t>
      </w:r>
    </w:p>
    <w:p w14:paraId="1B8B88FB" w14:textId="77777777" w:rsidR="003D5793" w:rsidRPr="00C83A6E" w:rsidRDefault="003D5793" w:rsidP="003D5793">
      <w:pPr>
        <w:pStyle w:val="ListParagraph"/>
        <w:numPr>
          <w:ilvl w:val="0"/>
          <w:numId w:val="29"/>
        </w:numPr>
        <w:overflowPunct w:val="0"/>
        <w:autoSpaceDE w:val="0"/>
        <w:autoSpaceDN w:val="0"/>
        <w:adjustRightInd w:val="0"/>
        <w:spacing w:before="0" w:after="180"/>
        <w:rPr>
          <w:sz w:val="20"/>
          <w:szCs w:val="20"/>
        </w:rPr>
      </w:pPr>
      <w:r w:rsidRPr="00C83A6E">
        <w:rPr>
          <w:sz w:val="20"/>
          <w:szCs w:val="20"/>
        </w:rPr>
        <w:lastRenderedPageBreak/>
        <w:t>UE triggered GNSS measurement.</w:t>
      </w:r>
    </w:p>
    <w:p w14:paraId="75A10999" w14:textId="6E369BA0" w:rsidR="00B63D22" w:rsidRPr="005A53BA" w:rsidRDefault="003D5793" w:rsidP="00E75FDA">
      <w:pPr>
        <w:pStyle w:val="ListParagraph"/>
        <w:numPr>
          <w:ilvl w:val="0"/>
          <w:numId w:val="29"/>
        </w:numPr>
        <w:overflowPunct w:val="0"/>
        <w:autoSpaceDE w:val="0"/>
        <w:autoSpaceDN w:val="0"/>
        <w:adjustRightInd w:val="0"/>
        <w:spacing w:before="0" w:after="180"/>
        <w:rPr>
          <w:sz w:val="20"/>
          <w:szCs w:val="20"/>
        </w:rPr>
      </w:pPr>
      <w:r w:rsidRPr="00C83A6E">
        <w:rPr>
          <w:sz w:val="20"/>
          <w:szCs w:val="20"/>
        </w:rPr>
        <w:t xml:space="preserve">Network triggered GNSS measurement. </w:t>
      </w:r>
    </w:p>
    <w:p w14:paraId="50DE7213" w14:textId="77777777" w:rsidR="00E75FDA" w:rsidRDefault="00E75FDA" w:rsidP="008932C1">
      <w:pPr>
        <w:spacing w:before="0"/>
      </w:pPr>
    </w:p>
    <w:p w14:paraId="6F6203F2" w14:textId="76CF9F92" w:rsidR="00B8164A" w:rsidRDefault="003E7871" w:rsidP="00B8164A">
      <w:pPr>
        <w:pStyle w:val="Heading1"/>
        <w:rPr>
          <w:lang w:val="en-US"/>
        </w:rPr>
      </w:pPr>
      <w:r>
        <w:rPr>
          <w:lang w:val="en-US"/>
        </w:rPr>
        <w:t>Improved GNSS operation</w:t>
      </w:r>
    </w:p>
    <w:p w14:paraId="437AEC26" w14:textId="77777777" w:rsidR="002B4E16" w:rsidRDefault="002B4E16" w:rsidP="00B4107B">
      <w:pPr>
        <w:widowControl w:val="0"/>
        <w:jc w:val="both"/>
        <w:rPr>
          <w:rFonts w:eastAsia="Batang"/>
          <w:bCs/>
          <w:lang w:eastAsia="zh-CN"/>
        </w:rPr>
      </w:pPr>
    </w:p>
    <w:p w14:paraId="03414094" w14:textId="0AADAAB7" w:rsidR="009D43FE" w:rsidRDefault="00F22907" w:rsidP="00B4107B">
      <w:pPr>
        <w:widowControl w:val="0"/>
        <w:jc w:val="both"/>
        <w:rPr>
          <w:rFonts w:eastAsia="Batang"/>
          <w:bCs/>
          <w:lang w:eastAsia="zh-CN"/>
        </w:rPr>
      </w:pPr>
      <w:r>
        <w:rPr>
          <w:rFonts w:eastAsia="Batang"/>
          <w:bCs/>
          <w:lang w:eastAsia="zh-CN"/>
        </w:rPr>
        <w:t xml:space="preserve">From UE point of view, </w:t>
      </w:r>
      <w:r w:rsidR="007B7450">
        <w:rPr>
          <w:rFonts w:eastAsia="Batang"/>
          <w:bCs/>
          <w:lang w:eastAsia="zh-CN"/>
        </w:rPr>
        <w:t>Rel-</w:t>
      </w:r>
      <w:r w:rsidR="004C6086">
        <w:rPr>
          <w:rFonts w:eastAsia="Batang"/>
          <w:bCs/>
          <w:lang w:eastAsia="zh-CN"/>
        </w:rPr>
        <w:t xml:space="preserve">17 IoT NTN system </w:t>
      </w:r>
      <w:r w:rsidR="00896BC8">
        <w:rPr>
          <w:rFonts w:eastAsia="Batang"/>
          <w:bCs/>
          <w:lang w:eastAsia="zh-CN"/>
        </w:rPr>
        <w:t>was designed for sporadic short transmissions in RRC Connected mode</w:t>
      </w:r>
      <w:r w:rsidR="000F1AC5">
        <w:rPr>
          <w:rFonts w:eastAsia="Batang"/>
          <w:bCs/>
          <w:lang w:eastAsia="zh-CN"/>
        </w:rPr>
        <w:t xml:space="preserve"> and after </w:t>
      </w:r>
      <w:r w:rsidR="001C4B6E">
        <w:rPr>
          <w:rFonts w:eastAsia="Batang"/>
          <w:bCs/>
          <w:lang w:eastAsia="zh-CN"/>
        </w:rPr>
        <w:t>the short transmission</w:t>
      </w:r>
      <w:r w:rsidR="000F1AC5">
        <w:rPr>
          <w:rFonts w:eastAsia="Batang"/>
          <w:bCs/>
          <w:lang w:eastAsia="zh-CN"/>
        </w:rPr>
        <w:t xml:space="preserve"> UE goes back to Idle mode.</w:t>
      </w:r>
      <w:r w:rsidR="001C4B6E">
        <w:rPr>
          <w:rFonts w:eastAsia="Batang"/>
          <w:bCs/>
          <w:lang w:eastAsia="zh-CN"/>
        </w:rPr>
        <w:t xml:space="preserve"> </w:t>
      </w:r>
      <w:r w:rsidR="00106E94">
        <w:rPr>
          <w:rFonts w:eastAsia="Batang"/>
          <w:bCs/>
          <w:lang w:eastAsia="zh-CN"/>
        </w:rPr>
        <w:t>From [1]</w:t>
      </w:r>
      <w:r w:rsidR="00C84795">
        <w:rPr>
          <w:rFonts w:eastAsia="Batang"/>
          <w:bCs/>
          <w:lang w:eastAsia="zh-CN"/>
        </w:rPr>
        <w:t>:</w:t>
      </w:r>
    </w:p>
    <w:p w14:paraId="15C509F6" w14:textId="77777777" w:rsidR="00075C2C" w:rsidRDefault="00075C2C" w:rsidP="00075C2C">
      <w:r>
        <w:t>For sporadic short transmission:</w:t>
      </w:r>
    </w:p>
    <w:p w14:paraId="431BDDDC" w14:textId="77777777" w:rsidR="00075C2C" w:rsidRDefault="00075C2C" w:rsidP="00075C2C">
      <w:pPr>
        <w:pStyle w:val="B1"/>
      </w:pPr>
      <w:r>
        <w:t>-</w:t>
      </w:r>
      <w:r>
        <w:tab/>
        <w:t xml:space="preserve">The idle UE wakes up from idle DRX / PSM, access the network, perform uplink and/or downlink communications for a short duration of time and go back to idle. </w:t>
      </w:r>
    </w:p>
    <w:p w14:paraId="1F1B234E" w14:textId="77777777" w:rsidR="00075C2C" w:rsidRDefault="00075C2C" w:rsidP="00075C2C">
      <w:pPr>
        <w:pStyle w:val="B1"/>
      </w:pPr>
      <w:r>
        <w:t>-</w:t>
      </w:r>
      <w:r>
        <w:tab/>
        <w:t>Before accessing the network, the UE acquires GNSS position fix and does not need to re-acquire a GNSS position fix for the transmission of the packets.</w:t>
      </w:r>
    </w:p>
    <w:p w14:paraId="6D98F9FD" w14:textId="4B16C9FE" w:rsidR="00C84795" w:rsidRDefault="00757FD7" w:rsidP="00B4107B">
      <w:pPr>
        <w:widowControl w:val="0"/>
        <w:jc w:val="both"/>
        <w:rPr>
          <w:rFonts w:eastAsia="Batang"/>
          <w:bCs/>
          <w:lang w:eastAsia="zh-CN"/>
        </w:rPr>
      </w:pPr>
      <w:r>
        <w:rPr>
          <w:rFonts w:eastAsia="Batang"/>
          <w:bCs/>
          <w:lang w:eastAsia="zh-CN"/>
        </w:rPr>
        <w:t xml:space="preserve">How long UE can stay in Connected mode depends on </w:t>
      </w:r>
      <w:r w:rsidR="00AD52FB">
        <w:rPr>
          <w:rFonts w:eastAsia="Batang"/>
          <w:bCs/>
          <w:lang w:eastAsia="zh-CN"/>
        </w:rPr>
        <w:t xml:space="preserve">validity timer of </w:t>
      </w:r>
      <w:r>
        <w:rPr>
          <w:rFonts w:eastAsia="Batang"/>
          <w:bCs/>
          <w:lang w:eastAsia="zh-CN"/>
        </w:rPr>
        <w:t xml:space="preserve">UL synchronization </w:t>
      </w:r>
      <w:r w:rsidR="00AD52FB">
        <w:rPr>
          <w:rFonts w:eastAsia="Batang"/>
          <w:bCs/>
          <w:lang w:eastAsia="zh-CN"/>
        </w:rPr>
        <w:t>and on validity of</w:t>
      </w:r>
      <w:r w:rsidR="004656E1">
        <w:rPr>
          <w:rFonts w:eastAsia="Batang"/>
          <w:bCs/>
          <w:lang w:eastAsia="zh-CN"/>
        </w:rPr>
        <w:t xml:space="preserve"> </w:t>
      </w:r>
      <w:r w:rsidR="000C7342">
        <w:rPr>
          <w:rFonts w:eastAsia="Batang"/>
          <w:bCs/>
          <w:lang w:eastAsia="zh-CN"/>
        </w:rPr>
        <w:t xml:space="preserve">GNSS position fix </w:t>
      </w:r>
      <w:r w:rsidR="00105FB3">
        <w:rPr>
          <w:rFonts w:eastAsia="Batang"/>
          <w:bCs/>
          <w:lang w:eastAsia="zh-CN"/>
        </w:rPr>
        <w:t xml:space="preserve">of the UE. </w:t>
      </w:r>
      <w:r w:rsidR="00536D99">
        <w:rPr>
          <w:rFonts w:eastAsia="Batang"/>
          <w:bCs/>
          <w:lang w:eastAsia="zh-CN"/>
        </w:rPr>
        <w:t>The UE autonomously determines</w:t>
      </w:r>
      <w:r w:rsidR="00F47702">
        <w:rPr>
          <w:rFonts w:eastAsia="Batang"/>
          <w:bCs/>
          <w:lang w:eastAsia="zh-CN"/>
        </w:rPr>
        <w:t xml:space="preserve"> its GNSS validity duration </w:t>
      </w:r>
      <w:r w:rsidR="00030A2C">
        <w:rPr>
          <w:rFonts w:eastAsia="Batang"/>
          <w:bCs/>
          <w:lang w:eastAsia="zh-CN"/>
        </w:rPr>
        <w:t xml:space="preserve">X </w:t>
      </w:r>
      <w:r w:rsidR="00F47702">
        <w:rPr>
          <w:rFonts w:eastAsia="Batang"/>
          <w:bCs/>
          <w:lang w:eastAsia="zh-CN"/>
        </w:rPr>
        <w:t>and reports information associated with this</w:t>
      </w:r>
      <w:r w:rsidR="00C5589D">
        <w:rPr>
          <w:rFonts w:eastAsia="Batang"/>
          <w:bCs/>
          <w:lang w:eastAsia="zh-CN"/>
        </w:rPr>
        <w:t xml:space="preserve"> validity duration to the network via RRC signal</w:t>
      </w:r>
      <w:r w:rsidR="00030A2C">
        <w:rPr>
          <w:rFonts w:eastAsia="Batang"/>
          <w:bCs/>
          <w:lang w:eastAsia="zh-CN"/>
        </w:rPr>
        <w:t>l</w:t>
      </w:r>
      <w:r w:rsidR="00C5589D">
        <w:rPr>
          <w:rFonts w:eastAsia="Batang"/>
          <w:bCs/>
          <w:lang w:eastAsia="zh-CN"/>
        </w:rPr>
        <w:t xml:space="preserve">ing. </w:t>
      </w:r>
      <w:r w:rsidR="0019783A">
        <w:rPr>
          <w:rFonts w:eastAsia="Batang"/>
          <w:bCs/>
          <w:lang w:eastAsia="zh-CN"/>
        </w:rPr>
        <w:t>The validity duration X may get the values:</w:t>
      </w:r>
    </w:p>
    <w:p w14:paraId="2DBA911E" w14:textId="77777777" w:rsidR="0019783A" w:rsidRPr="0019783A" w:rsidRDefault="0019783A" w:rsidP="0019783A">
      <w:pPr>
        <w:widowControl w:val="0"/>
        <w:numPr>
          <w:ilvl w:val="1"/>
          <w:numId w:val="27"/>
        </w:numPr>
        <w:jc w:val="both"/>
        <w:rPr>
          <w:rFonts w:eastAsia="Batang"/>
          <w:bCs/>
          <w:lang w:val="fi-FI" w:eastAsia="zh-CN"/>
        </w:rPr>
      </w:pPr>
      <w:r w:rsidRPr="0019783A">
        <w:rPr>
          <w:rFonts w:eastAsia="Batang"/>
          <w:bCs/>
          <w:lang w:eastAsia="zh-CN"/>
        </w:rPr>
        <w:t>X = {10s, 20s, 30s, 40s, 50s, 60s, 5 min, 10 min, 15 min, 20 min, 25 min, 30 min, 60 min, 90 min, 120 min, infinity}</w:t>
      </w:r>
    </w:p>
    <w:p w14:paraId="44500524" w14:textId="3B6AE505" w:rsidR="0019783A" w:rsidRDefault="00E30631" w:rsidP="00B4107B">
      <w:pPr>
        <w:widowControl w:val="0"/>
        <w:jc w:val="both"/>
        <w:rPr>
          <w:rFonts w:eastAsia="Batang"/>
          <w:bCs/>
          <w:lang w:eastAsia="zh-CN"/>
        </w:rPr>
      </w:pPr>
      <w:r>
        <w:rPr>
          <w:rFonts w:eastAsia="Batang"/>
          <w:bCs/>
          <w:lang w:eastAsia="zh-CN"/>
        </w:rPr>
        <w:t xml:space="preserve">From power </w:t>
      </w:r>
      <w:r w:rsidR="0049729D">
        <w:rPr>
          <w:rFonts w:eastAsia="Batang"/>
          <w:bCs/>
          <w:lang w:eastAsia="zh-CN"/>
        </w:rPr>
        <w:t>saving point of view</w:t>
      </w:r>
      <w:r w:rsidR="00813606">
        <w:rPr>
          <w:rFonts w:eastAsia="Batang"/>
          <w:bCs/>
          <w:lang w:eastAsia="zh-CN"/>
        </w:rPr>
        <w:t>,</w:t>
      </w:r>
      <w:r w:rsidR="0049729D">
        <w:rPr>
          <w:rFonts w:eastAsia="Batang"/>
          <w:bCs/>
          <w:lang w:eastAsia="zh-CN"/>
        </w:rPr>
        <w:t xml:space="preserve"> it would be beneficial if UE could stay in RRC Connected mode as long as </w:t>
      </w:r>
      <w:r w:rsidR="00C64133">
        <w:rPr>
          <w:rFonts w:eastAsia="Batang"/>
          <w:bCs/>
          <w:lang w:eastAsia="zh-CN"/>
        </w:rPr>
        <w:t>the active data transmission takes place</w:t>
      </w:r>
      <w:r w:rsidR="006220D0">
        <w:rPr>
          <w:rFonts w:eastAsia="Batang"/>
          <w:bCs/>
          <w:lang w:eastAsia="zh-CN"/>
        </w:rPr>
        <w:t xml:space="preserve"> as is the case in TN. </w:t>
      </w:r>
      <w:r w:rsidR="00901F23">
        <w:rPr>
          <w:rFonts w:eastAsia="Batang"/>
          <w:bCs/>
          <w:lang w:eastAsia="zh-CN"/>
        </w:rPr>
        <w:t>Therefore, it would be good if UE could</w:t>
      </w:r>
      <w:r w:rsidR="000751EB">
        <w:rPr>
          <w:rStyle w:val="CommentReference"/>
          <w:rFonts w:eastAsia="MS Mincho"/>
        </w:rPr>
        <w:t xml:space="preserve"> </w:t>
      </w:r>
      <w:r w:rsidR="00B91C4D">
        <w:rPr>
          <w:rFonts w:eastAsia="Batang"/>
          <w:bCs/>
          <w:lang w:eastAsia="zh-CN"/>
        </w:rPr>
        <w:t xml:space="preserve">acquire a new GNSS fix </w:t>
      </w:r>
      <w:r w:rsidR="00A65F54">
        <w:rPr>
          <w:rFonts w:eastAsia="Batang"/>
          <w:bCs/>
          <w:lang w:eastAsia="zh-CN"/>
        </w:rPr>
        <w:t>while in Connected mode</w:t>
      </w:r>
      <w:r w:rsidR="00813606">
        <w:rPr>
          <w:rFonts w:eastAsia="Batang"/>
          <w:bCs/>
          <w:lang w:eastAsia="zh-CN"/>
        </w:rPr>
        <w:t xml:space="preserve"> when GNSS validity expires</w:t>
      </w:r>
      <w:r w:rsidR="004A50CB">
        <w:rPr>
          <w:rFonts w:eastAsia="Batang"/>
          <w:bCs/>
          <w:lang w:eastAsia="zh-CN"/>
        </w:rPr>
        <w:t>, similar to re-acquiring the satellite ephemeris and common TA parameters in RRC connected mode</w:t>
      </w:r>
      <w:r w:rsidR="004A50CB">
        <w:rPr>
          <w:rStyle w:val="CommentReference"/>
          <w:rFonts w:eastAsia="MS Mincho"/>
        </w:rPr>
        <w:t>,</w:t>
      </w:r>
      <w:r w:rsidR="00813606">
        <w:rPr>
          <w:rFonts w:eastAsia="Batang"/>
          <w:bCs/>
          <w:lang w:eastAsia="zh-CN"/>
        </w:rPr>
        <w:t xml:space="preserve">. </w:t>
      </w:r>
      <w:r w:rsidR="00A03F16">
        <w:rPr>
          <w:rFonts w:eastAsia="Batang"/>
          <w:bCs/>
          <w:lang w:eastAsia="zh-CN"/>
        </w:rPr>
        <w:t>Typicall</w:t>
      </w:r>
      <w:r w:rsidR="00D22A46">
        <w:rPr>
          <w:rFonts w:eastAsia="Batang"/>
          <w:bCs/>
          <w:lang w:eastAsia="zh-CN"/>
        </w:rPr>
        <w:t>y</w:t>
      </w:r>
      <w:r w:rsidR="00314513">
        <w:rPr>
          <w:rFonts w:eastAsia="Batang"/>
          <w:bCs/>
          <w:lang w:eastAsia="zh-CN"/>
        </w:rPr>
        <w:t>,</w:t>
      </w:r>
      <w:r w:rsidR="00D22A46">
        <w:rPr>
          <w:rFonts w:eastAsia="Batang"/>
          <w:bCs/>
          <w:lang w:eastAsia="zh-CN"/>
        </w:rPr>
        <w:t xml:space="preserve"> an updated GNSS fix (“hot” fix) takes considerably less time than the </w:t>
      </w:r>
      <w:r w:rsidR="00E56B33">
        <w:rPr>
          <w:rFonts w:eastAsia="Batang"/>
          <w:bCs/>
          <w:lang w:eastAsia="zh-CN"/>
        </w:rPr>
        <w:t xml:space="preserve">first GNSS fix (“cold” fix) done before entering the Connected mode. </w:t>
      </w:r>
      <w:r w:rsidR="006C6799">
        <w:rPr>
          <w:rFonts w:eastAsia="Batang"/>
          <w:bCs/>
          <w:lang w:eastAsia="zh-CN"/>
        </w:rPr>
        <w:t xml:space="preserve">However, even the </w:t>
      </w:r>
      <w:r w:rsidR="00234C6D">
        <w:rPr>
          <w:rFonts w:eastAsia="Batang"/>
          <w:bCs/>
          <w:lang w:eastAsia="zh-CN"/>
        </w:rPr>
        <w:t xml:space="preserve">acquisition of “hot” fix requires tens of radio frames </w:t>
      </w:r>
      <w:r w:rsidR="00F63FED">
        <w:rPr>
          <w:rFonts w:eastAsia="Batang"/>
          <w:bCs/>
          <w:lang w:eastAsia="zh-CN"/>
        </w:rPr>
        <w:t xml:space="preserve">and </w:t>
      </w:r>
      <w:r w:rsidR="00F93A48">
        <w:rPr>
          <w:rFonts w:eastAsia="Batang"/>
          <w:bCs/>
          <w:lang w:eastAsia="zh-CN"/>
        </w:rPr>
        <w:t xml:space="preserve">generally UE cannot </w:t>
      </w:r>
      <w:r w:rsidR="00BA3B60">
        <w:rPr>
          <w:rFonts w:eastAsia="Batang"/>
          <w:bCs/>
          <w:lang w:eastAsia="zh-CN"/>
        </w:rPr>
        <w:t xml:space="preserve">resort to the </w:t>
      </w:r>
      <w:r w:rsidR="00E04E2B">
        <w:rPr>
          <w:rFonts w:eastAsia="Batang"/>
          <w:bCs/>
          <w:lang w:eastAsia="zh-CN"/>
        </w:rPr>
        <w:t xml:space="preserve">“legacy” gaps in N/MPDCCH monitoring settings. </w:t>
      </w:r>
    </w:p>
    <w:p w14:paraId="22789355" w14:textId="18484713" w:rsidR="000F1AC5" w:rsidRDefault="008B6D87" w:rsidP="00B4107B">
      <w:pPr>
        <w:widowControl w:val="0"/>
        <w:jc w:val="both"/>
        <w:rPr>
          <w:rFonts w:eastAsia="Batang"/>
          <w:bCs/>
          <w:lang w:eastAsia="zh-CN"/>
        </w:rPr>
      </w:pPr>
      <w:r>
        <w:rPr>
          <w:rFonts w:eastAsia="Batang"/>
          <w:bCs/>
          <w:lang w:eastAsia="zh-CN"/>
        </w:rPr>
        <w:t>In the previous meeting, it was agreed that the closed loop time and frequency correction</w:t>
      </w:r>
      <w:r w:rsidR="00FF42AF">
        <w:rPr>
          <w:rFonts w:eastAsia="Batang"/>
          <w:bCs/>
          <w:lang w:eastAsia="zh-CN"/>
        </w:rPr>
        <w:t xml:space="preserve"> loops are considered in order to reduce the need for </w:t>
      </w:r>
      <w:r w:rsidR="00792EC0">
        <w:rPr>
          <w:rFonts w:eastAsia="Batang"/>
          <w:bCs/>
          <w:lang w:eastAsia="zh-CN"/>
        </w:rPr>
        <w:t>acquiring a new GNSS fix</w:t>
      </w:r>
      <w:r w:rsidR="00F073D6">
        <w:rPr>
          <w:rFonts w:eastAsia="Batang"/>
          <w:bCs/>
          <w:lang w:eastAsia="zh-CN"/>
        </w:rPr>
        <w:t xml:space="preserve"> in RRC-connected mode.</w:t>
      </w:r>
      <w:r w:rsidR="00B01A36">
        <w:rPr>
          <w:rFonts w:eastAsia="Batang"/>
          <w:bCs/>
          <w:lang w:eastAsia="zh-CN"/>
        </w:rPr>
        <w:t xml:space="preserve"> </w:t>
      </w:r>
      <w:r w:rsidR="00FF09B0">
        <w:rPr>
          <w:rFonts w:eastAsia="Batang"/>
          <w:bCs/>
          <w:lang w:eastAsia="zh-CN"/>
        </w:rPr>
        <w:t>The closed loop timing c</w:t>
      </w:r>
      <w:r w:rsidR="005F42E0">
        <w:rPr>
          <w:rFonts w:eastAsia="Batang"/>
          <w:bCs/>
          <w:lang w:eastAsia="zh-CN"/>
        </w:rPr>
        <w:t>orrection has already been supported since Rel-17</w:t>
      </w:r>
      <w:r w:rsidR="00DB3A5E">
        <w:rPr>
          <w:rFonts w:eastAsia="Batang"/>
          <w:bCs/>
          <w:lang w:eastAsia="zh-CN"/>
        </w:rPr>
        <w:t xml:space="preserve"> for IoT NTN. </w:t>
      </w:r>
      <w:r w:rsidR="00FF5D50">
        <w:rPr>
          <w:rFonts w:eastAsia="Batang"/>
          <w:bCs/>
          <w:lang w:eastAsia="zh-CN"/>
        </w:rPr>
        <w:t>Likewise</w:t>
      </w:r>
      <w:r w:rsidR="008937B6">
        <w:rPr>
          <w:rFonts w:eastAsia="Batang"/>
          <w:bCs/>
          <w:lang w:eastAsia="zh-CN"/>
        </w:rPr>
        <w:t>,</w:t>
      </w:r>
      <w:r w:rsidR="00FF5D50">
        <w:rPr>
          <w:rFonts w:eastAsia="Batang"/>
          <w:bCs/>
          <w:lang w:eastAsia="zh-CN"/>
        </w:rPr>
        <w:t xml:space="preserve"> the </w:t>
      </w:r>
      <w:r w:rsidR="0004379A">
        <w:rPr>
          <w:rFonts w:eastAsia="Batang"/>
          <w:bCs/>
          <w:lang w:eastAsia="zh-CN"/>
        </w:rPr>
        <w:t>frequency error due to UE</w:t>
      </w:r>
      <w:r w:rsidR="00512740">
        <w:rPr>
          <w:rFonts w:eastAsia="Batang"/>
          <w:bCs/>
          <w:lang w:eastAsia="zh-CN"/>
        </w:rPr>
        <w:t xml:space="preserve"> velocity could be tracked by a closed loop correction loop</w:t>
      </w:r>
      <w:r w:rsidR="002002BC">
        <w:rPr>
          <w:rFonts w:eastAsia="Batang"/>
          <w:bCs/>
          <w:lang w:eastAsia="zh-CN"/>
        </w:rPr>
        <w:t xml:space="preserve"> similar to closed loop timing correction mechanism, </w:t>
      </w:r>
      <w:r w:rsidR="006147DB">
        <w:rPr>
          <w:rFonts w:eastAsia="Batang"/>
          <w:bCs/>
          <w:lang w:eastAsia="zh-CN"/>
        </w:rPr>
        <w:t xml:space="preserve">as discussed e.g. in [2]. </w:t>
      </w:r>
      <w:r w:rsidR="00CE5F9C">
        <w:rPr>
          <w:rFonts w:eastAsia="Batang"/>
          <w:bCs/>
          <w:lang w:eastAsia="zh-CN"/>
        </w:rPr>
        <w:t xml:space="preserve">However, a </w:t>
      </w:r>
      <w:r w:rsidR="00EE6120">
        <w:rPr>
          <w:rFonts w:eastAsia="Batang"/>
          <w:bCs/>
          <w:lang w:eastAsia="zh-CN"/>
        </w:rPr>
        <w:t>mechanism to recover</w:t>
      </w:r>
      <w:r w:rsidR="00C34DE8">
        <w:rPr>
          <w:rFonts w:eastAsia="Batang"/>
          <w:bCs/>
          <w:lang w:eastAsia="zh-CN"/>
        </w:rPr>
        <w:t xml:space="preserve"> is needed in the case that </w:t>
      </w:r>
      <w:r w:rsidR="00180414">
        <w:rPr>
          <w:rFonts w:eastAsia="Batang"/>
          <w:bCs/>
          <w:lang w:eastAsia="zh-CN"/>
        </w:rPr>
        <w:t>the closed loop correction fails</w:t>
      </w:r>
      <w:r w:rsidR="005F7AB5">
        <w:rPr>
          <w:rFonts w:eastAsia="Batang"/>
          <w:bCs/>
          <w:lang w:eastAsia="zh-CN"/>
        </w:rPr>
        <w:t xml:space="preserve"> at some point during the RRC-Connected state.</w:t>
      </w:r>
      <w:r w:rsidR="00F92380">
        <w:rPr>
          <w:rFonts w:eastAsia="Batang"/>
          <w:bCs/>
          <w:lang w:eastAsia="zh-CN"/>
        </w:rPr>
        <w:t xml:space="preserve"> </w:t>
      </w:r>
    </w:p>
    <w:p w14:paraId="27DB69AA" w14:textId="77777777" w:rsidR="00961795" w:rsidRDefault="00961795" w:rsidP="00B4107B">
      <w:pPr>
        <w:widowControl w:val="0"/>
        <w:jc w:val="both"/>
        <w:rPr>
          <w:rFonts w:eastAsia="Batang"/>
          <w:bCs/>
          <w:lang w:eastAsia="zh-CN"/>
        </w:rPr>
      </w:pPr>
    </w:p>
    <w:p w14:paraId="500C5C00" w14:textId="0EB031A1" w:rsidR="00551E71" w:rsidRPr="00C60E6C" w:rsidRDefault="00507BFF" w:rsidP="00551E71">
      <w:pPr>
        <w:rPr>
          <w:b/>
          <w:bCs/>
          <w:lang w:eastAsia="x-none"/>
        </w:rPr>
      </w:pPr>
      <w:r w:rsidRPr="00C60E6C">
        <w:rPr>
          <w:b/>
          <w:bCs/>
          <w:lang w:val="en-US"/>
        </w:rPr>
        <w:t>Proposal</w:t>
      </w:r>
      <w:r w:rsidR="00EE1B2D" w:rsidRPr="00C60E6C">
        <w:rPr>
          <w:b/>
          <w:bCs/>
          <w:lang w:val="en-US"/>
        </w:rPr>
        <w:t xml:space="preserve"> 1</w:t>
      </w:r>
      <w:r w:rsidRPr="00C60E6C">
        <w:rPr>
          <w:b/>
          <w:bCs/>
          <w:lang w:val="en-US"/>
        </w:rPr>
        <w:t xml:space="preserve">: </w:t>
      </w:r>
      <w:r w:rsidR="001F1E68" w:rsidRPr="00C60E6C">
        <w:rPr>
          <w:b/>
          <w:bCs/>
          <w:lang w:val="en-US"/>
        </w:rPr>
        <w:t xml:space="preserve">In RRC connected mode, the </w:t>
      </w:r>
      <w:r w:rsidR="00083ECA">
        <w:rPr>
          <w:b/>
          <w:bCs/>
          <w:lang w:val="en-US"/>
        </w:rPr>
        <w:t xml:space="preserve">closed loop time and frequency correction loops </w:t>
      </w:r>
      <w:r w:rsidR="009A09E6">
        <w:rPr>
          <w:b/>
          <w:bCs/>
          <w:lang w:val="en-US"/>
        </w:rPr>
        <w:t>could be considered</w:t>
      </w:r>
      <w:r w:rsidR="00A9120D">
        <w:rPr>
          <w:b/>
          <w:bCs/>
          <w:lang w:val="en-US"/>
        </w:rPr>
        <w:t xml:space="preserve"> as a complementary mechanism to GNSS gaps</w:t>
      </w:r>
      <w:r w:rsidR="00B1400A">
        <w:rPr>
          <w:b/>
          <w:bCs/>
          <w:lang w:val="en-US"/>
        </w:rPr>
        <w:t>.</w:t>
      </w:r>
    </w:p>
    <w:p w14:paraId="511FF965" w14:textId="0C788F45" w:rsidR="0040565B" w:rsidRDefault="0040565B" w:rsidP="00551E71">
      <w:pPr>
        <w:rPr>
          <w:lang w:eastAsia="x-none"/>
        </w:rPr>
      </w:pPr>
    </w:p>
    <w:p w14:paraId="081D1453" w14:textId="213E2D6C" w:rsidR="00C60E6C" w:rsidRDefault="005A7D9C" w:rsidP="00551E71">
      <w:pPr>
        <w:rPr>
          <w:lang w:eastAsia="x-none"/>
        </w:rPr>
      </w:pPr>
      <w:r>
        <w:rPr>
          <w:lang w:eastAsia="x-none"/>
        </w:rPr>
        <w:t>Even if the closed loop frequency correction</w:t>
      </w:r>
      <w:r w:rsidR="002747AD">
        <w:rPr>
          <w:lang w:eastAsia="x-none"/>
        </w:rPr>
        <w:t xml:space="preserve"> is employed the network may notice that</w:t>
      </w:r>
      <w:r w:rsidR="00311F7B">
        <w:rPr>
          <w:lang w:eastAsia="x-none"/>
        </w:rPr>
        <w:t xml:space="preserve"> UL synchronization </w:t>
      </w:r>
      <w:r w:rsidR="00D6436D">
        <w:rPr>
          <w:lang w:eastAsia="x-none"/>
        </w:rPr>
        <w:t xml:space="preserve">of the UE is about </w:t>
      </w:r>
      <w:r w:rsidR="00AA77AE">
        <w:rPr>
          <w:lang w:eastAsia="x-none"/>
        </w:rPr>
        <w:t>to fail</w:t>
      </w:r>
      <w:r w:rsidR="00EF59A1">
        <w:rPr>
          <w:lang w:eastAsia="x-none"/>
        </w:rPr>
        <w:t xml:space="preserve">. </w:t>
      </w:r>
      <w:r w:rsidR="0086465C">
        <w:rPr>
          <w:lang w:eastAsia="x-none"/>
        </w:rPr>
        <w:t>On the other hand, s</w:t>
      </w:r>
      <w:r w:rsidR="00344662">
        <w:rPr>
          <w:lang w:eastAsia="x-none"/>
        </w:rPr>
        <w:t xml:space="preserve">ometimes UE’s </w:t>
      </w:r>
      <w:r w:rsidR="00400BCA">
        <w:rPr>
          <w:lang w:eastAsia="x-none"/>
        </w:rPr>
        <w:t>assessment of its mobility pattern is not quite accurate</w:t>
      </w:r>
      <w:r w:rsidR="002B4678">
        <w:rPr>
          <w:lang w:eastAsia="x-none"/>
        </w:rPr>
        <w:t>,</w:t>
      </w:r>
      <w:r w:rsidR="00400BCA">
        <w:rPr>
          <w:lang w:eastAsia="x-none"/>
        </w:rPr>
        <w:t xml:space="preserve"> or </w:t>
      </w:r>
      <w:r w:rsidR="000265A8">
        <w:rPr>
          <w:lang w:eastAsia="x-none"/>
        </w:rPr>
        <w:t>UE’s mobility pattern may change after UE’s determination of its GNSS validity</w:t>
      </w:r>
      <w:r w:rsidR="00546826">
        <w:rPr>
          <w:lang w:eastAsia="x-none"/>
        </w:rPr>
        <w:t xml:space="preserve"> duration</w:t>
      </w:r>
      <w:r w:rsidR="004C3C05">
        <w:rPr>
          <w:lang w:eastAsia="x-none"/>
        </w:rPr>
        <w:t>, and the network may notice that UE’s uplink synchronization is slipping away</w:t>
      </w:r>
      <w:r w:rsidR="00541CF2">
        <w:rPr>
          <w:lang w:eastAsia="x-none"/>
        </w:rPr>
        <w:t xml:space="preserve"> even though </w:t>
      </w:r>
      <w:r w:rsidR="00997847">
        <w:rPr>
          <w:lang w:eastAsia="x-none"/>
        </w:rPr>
        <w:t>reported GNSS validity duration has not expired yet</w:t>
      </w:r>
      <w:r w:rsidR="004C3C05">
        <w:rPr>
          <w:lang w:eastAsia="x-none"/>
        </w:rPr>
        <w:t xml:space="preserve">. </w:t>
      </w:r>
      <w:r w:rsidR="00546826">
        <w:rPr>
          <w:lang w:eastAsia="x-none"/>
        </w:rPr>
        <w:t>In such cases, it would be useful</w:t>
      </w:r>
      <w:r w:rsidR="004B09FA">
        <w:rPr>
          <w:lang w:eastAsia="x-none"/>
        </w:rPr>
        <w:t xml:space="preserve"> if the network has some signalling mechanism </w:t>
      </w:r>
      <w:r w:rsidR="002B4678">
        <w:rPr>
          <w:lang w:eastAsia="x-none"/>
        </w:rPr>
        <w:t xml:space="preserve">to </w:t>
      </w:r>
      <w:r w:rsidR="00BF560E">
        <w:rPr>
          <w:lang w:eastAsia="x-none"/>
        </w:rPr>
        <w:t xml:space="preserve">request UE to take a new </w:t>
      </w:r>
      <w:r w:rsidR="00475CAE">
        <w:rPr>
          <w:lang w:eastAsia="x-none"/>
        </w:rPr>
        <w:t xml:space="preserve">GNSS fix before continuing further transmissions. </w:t>
      </w:r>
      <w:r w:rsidR="00DD0C52">
        <w:rPr>
          <w:lang w:eastAsia="x-none"/>
        </w:rPr>
        <w:t xml:space="preserve">E.g., some </w:t>
      </w:r>
      <w:r w:rsidR="000314D8">
        <w:rPr>
          <w:lang w:eastAsia="x-none"/>
        </w:rPr>
        <w:t xml:space="preserve">unused </w:t>
      </w:r>
      <w:r w:rsidR="005E2418">
        <w:rPr>
          <w:lang w:eastAsia="x-none"/>
        </w:rPr>
        <w:t>code points in existing DCI formats</w:t>
      </w:r>
      <w:r w:rsidR="00323119">
        <w:rPr>
          <w:lang w:eastAsia="x-none"/>
        </w:rPr>
        <w:t xml:space="preserve">, if </w:t>
      </w:r>
      <w:r w:rsidR="000314D8">
        <w:rPr>
          <w:lang w:eastAsia="x-none"/>
        </w:rPr>
        <w:t>such</w:t>
      </w:r>
      <w:r w:rsidR="00323119">
        <w:rPr>
          <w:lang w:eastAsia="x-none"/>
        </w:rPr>
        <w:t xml:space="preserve"> exist in </w:t>
      </w:r>
      <w:proofErr w:type="spellStart"/>
      <w:r w:rsidR="00323119">
        <w:rPr>
          <w:lang w:eastAsia="x-none"/>
        </w:rPr>
        <w:t>eMTC</w:t>
      </w:r>
      <w:proofErr w:type="spellEnd"/>
      <w:r w:rsidR="00323119">
        <w:rPr>
          <w:lang w:eastAsia="x-none"/>
        </w:rPr>
        <w:t xml:space="preserve"> or NB-IoT</w:t>
      </w:r>
      <w:r w:rsidR="006D733F">
        <w:rPr>
          <w:lang w:eastAsia="x-none"/>
        </w:rPr>
        <w:t xml:space="preserve"> DCI formats, </w:t>
      </w:r>
      <w:r w:rsidR="006E17CD">
        <w:rPr>
          <w:lang w:eastAsia="x-none"/>
        </w:rPr>
        <w:t xml:space="preserve">could be used to </w:t>
      </w:r>
      <w:r w:rsidR="00FA78C5">
        <w:rPr>
          <w:lang w:eastAsia="x-none"/>
        </w:rPr>
        <w:t xml:space="preserve">dynamically </w:t>
      </w:r>
      <w:r w:rsidR="006E17CD">
        <w:rPr>
          <w:lang w:eastAsia="x-none"/>
        </w:rPr>
        <w:t>allocate GNSS measurement gap for the UE</w:t>
      </w:r>
      <w:r w:rsidR="00C36798">
        <w:rPr>
          <w:lang w:eastAsia="x-none"/>
        </w:rPr>
        <w:t xml:space="preserve"> or </w:t>
      </w:r>
      <w:r w:rsidR="00E64CD3">
        <w:rPr>
          <w:lang w:eastAsia="x-none"/>
        </w:rPr>
        <w:t xml:space="preserve">alternatively </w:t>
      </w:r>
      <w:r w:rsidR="008C4670">
        <w:rPr>
          <w:lang w:eastAsia="x-none"/>
        </w:rPr>
        <w:t>MAC-signalling could be used</w:t>
      </w:r>
      <w:r w:rsidR="00E64CD3">
        <w:rPr>
          <w:lang w:eastAsia="x-none"/>
        </w:rPr>
        <w:t xml:space="preserve"> to </w:t>
      </w:r>
      <w:r w:rsidR="00CA2D00">
        <w:rPr>
          <w:lang w:eastAsia="x-none"/>
        </w:rPr>
        <w:t xml:space="preserve">achieve </w:t>
      </w:r>
      <w:r w:rsidR="00E64CD3">
        <w:rPr>
          <w:lang w:eastAsia="x-none"/>
        </w:rPr>
        <w:t>the same.</w:t>
      </w:r>
    </w:p>
    <w:p w14:paraId="3D83ADD5" w14:textId="77777777" w:rsidR="00FA78C5" w:rsidRPr="00605224" w:rsidRDefault="00FA78C5" w:rsidP="00AE74B8">
      <w:pPr>
        <w:rPr>
          <w:b/>
          <w:bCs/>
        </w:rPr>
      </w:pPr>
    </w:p>
    <w:p w14:paraId="302D39DF" w14:textId="74758D54" w:rsidR="0040565B" w:rsidRPr="004732F1" w:rsidRDefault="0040565B" w:rsidP="00AE74B8">
      <w:pPr>
        <w:rPr>
          <w:b/>
          <w:bCs/>
          <w:lang w:eastAsia="x-none"/>
        </w:rPr>
      </w:pPr>
      <w:r w:rsidRPr="004732F1">
        <w:rPr>
          <w:b/>
          <w:bCs/>
          <w:lang w:val="en-US"/>
        </w:rPr>
        <w:t xml:space="preserve">Proposal 2: </w:t>
      </w:r>
      <w:r w:rsidR="00AE5D8E">
        <w:rPr>
          <w:b/>
          <w:bCs/>
          <w:lang w:val="en-US"/>
        </w:rPr>
        <w:t>Consider a need of</w:t>
      </w:r>
      <w:r w:rsidR="00626C8E" w:rsidRPr="004732F1">
        <w:rPr>
          <w:b/>
          <w:bCs/>
          <w:lang w:val="en-US"/>
        </w:rPr>
        <w:t xml:space="preserve"> </w:t>
      </w:r>
      <w:r w:rsidR="00626C8E" w:rsidRPr="004732F1">
        <w:rPr>
          <w:b/>
          <w:bCs/>
          <w:lang w:eastAsia="x-none"/>
        </w:rPr>
        <w:t>signalling mechanism for the network t</w:t>
      </w:r>
      <w:r w:rsidR="004C58D7">
        <w:rPr>
          <w:b/>
          <w:bCs/>
          <w:lang w:eastAsia="x-none"/>
        </w:rPr>
        <w:t xml:space="preserve">o </w:t>
      </w:r>
      <w:r w:rsidR="00823D7D">
        <w:rPr>
          <w:b/>
          <w:bCs/>
          <w:lang w:eastAsia="x-none"/>
        </w:rPr>
        <w:t xml:space="preserve">dynamically </w:t>
      </w:r>
      <w:r w:rsidR="004C58D7">
        <w:rPr>
          <w:b/>
          <w:bCs/>
          <w:lang w:eastAsia="x-none"/>
        </w:rPr>
        <w:t>allocate GNSS measurement gap to the UE</w:t>
      </w:r>
      <w:r w:rsidR="00823D7D">
        <w:rPr>
          <w:b/>
          <w:bCs/>
          <w:lang w:eastAsia="x-none"/>
        </w:rPr>
        <w:t xml:space="preserve"> in RRC connected mode.</w:t>
      </w:r>
    </w:p>
    <w:p w14:paraId="68F1AACE" w14:textId="05323E20" w:rsidR="00B00EC2" w:rsidRPr="00551E71" w:rsidRDefault="00B00EC2" w:rsidP="00B00EC2"/>
    <w:p w14:paraId="781E9EE7" w14:textId="786C89C6" w:rsidR="00661BDF" w:rsidRDefault="00C97129" w:rsidP="00B336B5">
      <w:pPr>
        <w:rPr>
          <w:lang w:val="en-US"/>
        </w:rPr>
      </w:pPr>
      <w:r>
        <w:rPr>
          <w:lang w:val="en-US"/>
        </w:rPr>
        <w:lastRenderedPageBreak/>
        <w:t xml:space="preserve">On the </w:t>
      </w:r>
      <w:r w:rsidR="00914318">
        <w:rPr>
          <w:lang w:val="en-US"/>
        </w:rPr>
        <w:t xml:space="preserve">other hand, </w:t>
      </w:r>
      <w:r w:rsidR="005B58FB">
        <w:rPr>
          <w:lang w:val="en-US"/>
        </w:rPr>
        <w:t xml:space="preserve">UE </w:t>
      </w:r>
      <w:r w:rsidR="00632C14">
        <w:rPr>
          <w:lang w:val="en-US"/>
        </w:rPr>
        <w:t xml:space="preserve">itself </w:t>
      </w:r>
      <w:r w:rsidR="005B58FB">
        <w:rPr>
          <w:lang w:val="en-US"/>
        </w:rPr>
        <w:t xml:space="preserve">may </w:t>
      </w:r>
      <w:r w:rsidR="00A77667">
        <w:rPr>
          <w:lang w:val="en-US"/>
        </w:rPr>
        <w:t xml:space="preserve">notice the sudden change in its </w:t>
      </w:r>
      <w:r w:rsidR="00632C14">
        <w:rPr>
          <w:lang w:val="en-US"/>
        </w:rPr>
        <w:t>mobility</w:t>
      </w:r>
      <w:r w:rsidR="009034ED">
        <w:rPr>
          <w:lang w:val="en-US"/>
        </w:rPr>
        <w:t xml:space="preserve"> </w:t>
      </w:r>
      <w:r w:rsidR="00A251E4">
        <w:rPr>
          <w:lang w:val="en-US"/>
        </w:rPr>
        <w:t xml:space="preserve">and find it necessary to ask </w:t>
      </w:r>
      <w:r w:rsidR="000C3EA7">
        <w:rPr>
          <w:lang w:val="en-US"/>
        </w:rPr>
        <w:t xml:space="preserve">a new GNSS gap before the </w:t>
      </w:r>
      <w:r w:rsidR="003327CF">
        <w:rPr>
          <w:lang w:val="en-US"/>
        </w:rPr>
        <w:t>next gap according to the configuration would come. Thus, it</w:t>
      </w:r>
      <w:r w:rsidR="0045538B">
        <w:rPr>
          <w:lang w:val="en-US"/>
        </w:rPr>
        <w:t xml:space="preserve"> should be considered </w:t>
      </w:r>
      <w:r w:rsidR="0053722A">
        <w:rPr>
          <w:lang w:val="en-US"/>
        </w:rPr>
        <w:t xml:space="preserve">to specify a signaling mechanism for UE to request </w:t>
      </w:r>
      <w:r w:rsidR="00BE148A">
        <w:rPr>
          <w:lang w:val="en-US"/>
        </w:rPr>
        <w:t xml:space="preserve">a </w:t>
      </w:r>
      <w:r w:rsidR="007B1C76">
        <w:rPr>
          <w:lang w:val="en-US"/>
        </w:rPr>
        <w:t xml:space="preserve">GNSS measurement gap </w:t>
      </w:r>
      <w:r w:rsidR="00AC14C3">
        <w:rPr>
          <w:lang w:val="en-US"/>
        </w:rPr>
        <w:t xml:space="preserve">whenever the need for it emerge. </w:t>
      </w:r>
      <w:proofErr w:type="spellStart"/>
      <w:r w:rsidR="001C50AD">
        <w:rPr>
          <w:lang w:val="en-US"/>
        </w:rPr>
        <w:t>E.g</w:t>
      </w:r>
      <w:proofErr w:type="spellEnd"/>
      <w:r w:rsidR="001C50AD">
        <w:rPr>
          <w:lang w:val="en-US"/>
        </w:rPr>
        <w:t xml:space="preserve">, </w:t>
      </w:r>
      <w:r w:rsidR="00C93802">
        <w:rPr>
          <w:lang w:val="en-US"/>
        </w:rPr>
        <w:t xml:space="preserve">MAC-signaling </w:t>
      </w:r>
      <w:r w:rsidR="008A791E">
        <w:rPr>
          <w:lang w:val="en-US"/>
        </w:rPr>
        <w:t>could be used for requesting a GNSS measurement gap by the UE.</w:t>
      </w:r>
    </w:p>
    <w:p w14:paraId="637A863A" w14:textId="7B8FC2EF" w:rsidR="00751777" w:rsidRPr="00C9518E" w:rsidRDefault="00751777" w:rsidP="00751777">
      <w:pPr>
        <w:rPr>
          <w:b/>
          <w:bCs/>
          <w:lang w:eastAsia="x-none"/>
        </w:rPr>
      </w:pPr>
      <w:r w:rsidRPr="00C9518E">
        <w:rPr>
          <w:b/>
          <w:bCs/>
          <w:lang w:val="en-US"/>
        </w:rPr>
        <w:t xml:space="preserve">Proposal 3: </w:t>
      </w:r>
      <w:r w:rsidR="000942F6">
        <w:rPr>
          <w:b/>
          <w:bCs/>
          <w:lang w:val="en-US"/>
        </w:rPr>
        <w:t>Consider a need of</w:t>
      </w:r>
      <w:r w:rsidR="00C9518E" w:rsidRPr="00C9518E">
        <w:rPr>
          <w:b/>
          <w:bCs/>
          <w:lang w:val="en-US"/>
        </w:rPr>
        <w:t xml:space="preserve"> signaling mechanism for UE to request a GNSS measurement gap whenever the need for it emerge.</w:t>
      </w:r>
    </w:p>
    <w:p w14:paraId="55BC5663" w14:textId="77777777" w:rsidR="00751777" w:rsidRPr="00B336B5" w:rsidRDefault="00751777" w:rsidP="00B336B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8910C0B"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proposals:</w:t>
      </w:r>
    </w:p>
    <w:p w14:paraId="07C7A520" w14:textId="7B53A29E" w:rsidR="00FA46F6" w:rsidRPr="00C60E6C" w:rsidRDefault="00FA46F6" w:rsidP="00FA46F6">
      <w:pPr>
        <w:rPr>
          <w:b/>
          <w:bCs/>
          <w:lang w:eastAsia="x-none"/>
        </w:rPr>
      </w:pPr>
      <w:r w:rsidRPr="00C60E6C">
        <w:rPr>
          <w:b/>
          <w:bCs/>
          <w:lang w:val="en-US"/>
        </w:rPr>
        <w:t>Proposal 1</w:t>
      </w:r>
      <w:r w:rsidR="00A8772D" w:rsidRPr="00C60E6C">
        <w:rPr>
          <w:b/>
          <w:bCs/>
          <w:lang w:val="en-US"/>
        </w:rPr>
        <w:t xml:space="preserve">: In RRC connected mode, </w:t>
      </w:r>
      <w:r w:rsidR="00B1400A" w:rsidRPr="00C60E6C">
        <w:rPr>
          <w:b/>
          <w:bCs/>
          <w:lang w:val="en-US"/>
        </w:rPr>
        <w:t xml:space="preserve">the </w:t>
      </w:r>
      <w:r w:rsidR="00B1400A">
        <w:rPr>
          <w:b/>
          <w:bCs/>
          <w:lang w:val="en-US"/>
        </w:rPr>
        <w:t>closed loop time and frequency correction loops could be considered as a complementary mechanism to GNSS gaps.</w:t>
      </w:r>
    </w:p>
    <w:p w14:paraId="60DECE5C" w14:textId="77777777" w:rsidR="00EE09DB" w:rsidRPr="004732F1" w:rsidRDefault="00FA46F6" w:rsidP="00EE09DB">
      <w:pPr>
        <w:rPr>
          <w:b/>
          <w:bCs/>
          <w:lang w:eastAsia="x-none"/>
        </w:rPr>
      </w:pPr>
      <w:r w:rsidRPr="004732F1">
        <w:rPr>
          <w:b/>
          <w:bCs/>
          <w:lang w:val="en-US"/>
        </w:rPr>
        <w:t xml:space="preserve">Proposal 2: </w:t>
      </w:r>
      <w:r w:rsidR="00EE09DB">
        <w:rPr>
          <w:b/>
          <w:bCs/>
          <w:lang w:val="en-US"/>
        </w:rPr>
        <w:t>Consider a need of</w:t>
      </w:r>
      <w:r w:rsidR="00EE09DB" w:rsidRPr="004732F1">
        <w:rPr>
          <w:b/>
          <w:bCs/>
          <w:lang w:val="en-US"/>
        </w:rPr>
        <w:t xml:space="preserve"> </w:t>
      </w:r>
      <w:r w:rsidR="00EE09DB" w:rsidRPr="004732F1">
        <w:rPr>
          <w:b/>
          <w:bCs/>
          <w:lang w:eastAsia="x-none"/>
        </w:rPr>
        <w:t>signalling mechanism for the network t</w:t>
      </w:r>
      <w:r w:rsidR="00EE09DB">
        <w:rPr>
          <w:b/>
          <w:bCs/>
          <w:lang w:eastAsia="x-none"/>
        </w:rPr>
        <w:t>o dynamically allocate GNSS measurement gap to the UE in RRC connected mode.</w:t>
      </w:r>
    </w:p>
    <w:p w14:paraId="50905EE5" w14:textId="0EC24749" w:rsidR="00C9518E" w:rsidRPr="00047FDF" w:rsidRDefault="00FA46F6" w:rsidP="00E037B2">
      <w:pPr>
        <w:rPr>
          <w:b/>
          <w:bCs/>
          <w:lang w:eastAsia="x-none"/>
        </w:rPr>
      </w:pPr>
      <w:r w:rsidRPr="00C9518E">
        <w:rPr>
          <w:b/>
          <w:bCs/>
          <w:lang w:val="en-US"/>
        </w:rPr>
        <w:t xml:space="preserve">Proposal 3: </w:t>
      </w:r>
      <w:r w:rsidR="00E65DA1">
        <w:rPr>
          <w:b/>
          <w:bCs/>
          <w:lang w:val="en-US"/>
        </w:rPr>
        <w:t>Consider a need of</w:t>
      </w:r>
      <w:r w:rsidRPr="00C9518E">
        <w:rPr>
          <w:b/>
          <w:bCs/>
          <w:lang w:val="en-US"/>
        </w:rPr>
        <w:t xml:space="preserve"> signaling mechanism for UE to request a GNSS measurement gap whenever the need for it emerge.</w:t>
      </w:r>
    </w:p>
    <w:p w14:paraId="4F589C31" w14:textId="77777777" w:rsidR="00FA46F6" w:rsidRPr="00B336B5" w:rsidRDefault="00FA46F6" w:rsidP="00FA46F6">
      <w:pPr>
        <w:rPr>
          <w:lang w:val="en-US"/>
        </w:rPr>
      </w:pPr>
    </w:p>
    <w:p w14:paraId="156CE98E" w14:textId="3BA9FEE5" w:rsidR="00FA46F6" w:rsidRPr="00A53A2F" w:rsidRDefault="00FA46F6" w:rsidP="00FA46F6">
      <w:pPr>
        <w:pStyle w:val="Heading1"/>
        <w:rPr>
          <w:color w:val="000000"/>
        </w:rPr>
      </w:pPr>
      <w:r>
        <w:rPr>
          <w:color w:val="000000" w:themeColor="text1"/>
        </w:rPr>
        <w:t>References</w:t>
      </w:r>
    </w:p>
    <w:p w14:paraId="44900827" w14:textId="434E9C0E" w:rsidR="009A295A" w:rsidRDefault="009A295A" w:rsidP="009A295A">
      <w:pPr>
        <w:rPr>
          <w:lang w:val="en-US"/>
        </w:rPr>
      </w:pPr>
      <w:r w:rsidRPr="00F752F5">
        <w:rPr>
          <w:lang w:val="en-US"/>
        </w:rPr>
        <w:t>[1]</w:t>
      </w:r>
      <w:r w:rsidRPr="00933FE6">
        <w:t xml:space="preserve"> </w:t>
      </w:r>
      <w:r w:rsidRPr="00933FE6">
        <w:rPr>
          <w:lang w:val="en-US"/>
        </w:rPr>
        <w:t>RP-</w:t>
      </w:r>
      <w:r w:rsidR="00E528DB">
        <w:rPr>
          <w:lang w:val="en-US"/>
        </w:rPr>
        <w:t>211456</w:t>
      </w:r>
      <w:r>
        <w:rPr>
          <w:lang w:val="en-US"/>
        </w:rPr>
        <w:t>,</w:t>
      </w:r>
      <w:r w:rsidRPr="00F752F5">
        <w:rPr>
          <w:lang w:val="en-US"/>
        </w:rPr>
        <w:t xml:space="preserve"> </w:t>
      </w:r>
      <w:r w:rsidR="00E528DB">
        <w:rPr>
          <w:lang w:val="en-US"/>
        </w:rPr>
        <w:t>3GPP TR 36.763 v1.</w:t>
      </w:r>
      <w:r w:rsidR="00703F8C">
        <w:rPr>
          <w:lang w:val="en-US"/>
        </w:rPr>
        <w:t xml:space="preserve">0.0 </w:t>
      </w:r>
      <w:r w:rsidR="00097847">
        <w:t>St</w:t>
      </w:r>
      <w:r w:rsidR="00097847" w:rsidRPr="00807C9E">
        <w:t>udy on Narrow-Band Internet of Things (NB-IoT) / enhanced Machine Type Communication (</w:t>
      </w:r>
      <w:proofErr w:type="spellStart"/>
      <w:r w:rsidR="00097847" w:rsidRPr="00807C9E">
        <w:t>eMTC</w:t>
      </w:r>
      <w:proofErr w:type="spellEnd"/>
      <w:r w:rsidR="00097847" w:rsidRPr="00807C9E">
        <w:t xml:space="preserve">) support for Non-Terrestrial Networks (NTN) </w:t>
      </w:r>
      <w:r w:rsidR="00097847" w:rsidRPr="00081E87">
        <w:t>(</w:t>
      </w:r>
      <w:r w:rsidR="00097847" w:rsidRPr="00081E87">
        <w:rPr>
          <w:rStyle w:val="ZGSM"/>
        </w:rPr>
        <w:t xml:space="preserve">Release </w:t>
      </w:r>
      <w:bookmarkStart w:id="1" w:name="specRelease"/>
      <w:r w:rsidR="00097847" w:rsidRPr="00081E87">
        <w:rPr>
          <w:rStyle w:val="ZGSM"/>
        </w:rPr>
        <w:t>1</w:t>
      </w:r>
      <w:bookmarkEnd w:id="1"/>
      <w:r w:rsidR="00097847">
        <w:rPr>
          <w:rStyle w:val="ZGSM"/>
        </w:rPr>
        <w:t>7</w:t>
      </w:r>
      <w:r w:rsidR="00097847" w:rsidRPr="00081E87">
        <w:t>)</w:t>
      </w:r>
    </w:p>
    <w:p w14:paraId="5485FB5C" w14:textId="020161EB" w:rsidR="00047FDF" w:rsidRDefault="00047FDF" w:rsidP="00047FDF">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sidR="006C4CF4">
        <w:rPr>
          <w:lang w:val="en-US"/>
        </w:rPr>
        <w:t>1</w:t>
      </w:r>
      <w:r w:rsidRPr="00933FE6">
        <w:rPr>
          <w:lang w:val="en-US"/>
        </w:rPr>
        <w:t>-</w:t>
      </w:r>
      <w:r>
        <w:rPr>
          <w:lang w:val="en-US"/>
        </w:rPr>
        <w:t>2</w:t>
      </w:r>
      <w:r w:rsidR="006C4CF4">
        <w:rPr>
          <w:lang w:val="en-US"/>
        </w:rPr>
        <w:t>20</w:t>
      </w:r>
      <w:r w:rsidR="0039082D">
        <w:rPr>
          <w:lang w:val="en-US"/>
        </w:rPr>
        <w:t>5060</w:t>
      </w:r>
      <w:r>
        <w:rPr>
          <w:lang w:val="en-US"/>
        </w:rPr>
        <w:t>,</w:t>
      </w:r>
      <w:r w:rsidRPr="00F752F5">
        <w:rPr>
          <w:lang w:val="en-US"/>
        </w:rPr>
        <w:t xml:space="preserve"> </w:t>
      </w:r>
      <w:r w:rsidR="0091193A">
        <w:rPr>
          <w:lang w:val="en-US"/>
        </w:rPr>
        <w:t>Improved GNSS Operations for IoT NTN</w:t>
      </w:r>
    </w:p>
    <w:p w14:paraId="424AEC50" w14:textId="77777777" w:rsidR="00FA46F6" w:rsidRPr="009A295A" w:rsidRDefault="00FA46F6" w:rsidP="00E037B2">
      <w:pPr>
        <w:rPr>
          <w:color w:val="000000" w:themeColor="text1"/>
          <w:lang w:val="en-US"/>
        </w:rPr>
      </w:pPr>
    </w:p>
    <w:p w14:paraId="6047481E" w14:textId="77777777" w:rsidR="00C9518E" w:rsidRDefault="00C9518E"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ABB8F" w14:textId="77777777" w:rsidR="00B2357B" w:rsidRDefault="00B2357B">
      <w:r>
        <w:separator/>
      </w:r>
    </w:p>
  </w:endnote>
  <w:endnote w:type="continuationSeparator" w:id="0">
    <w:p w14:paraId="45EBE9EF" w14:textId="77777777" w:rsidR="00B2357B" w:rsidRDefault="00B2357B">
      <w:r>
        <w:continuationSeparator/>
      </w:r>
    </w:p>
  </w:endnote>
  <w:endnote w:type="continuationNotice" w:id="1">
    <w:p w14:paraId="1BDF0EFC" w14:textId="77777777" w:rsidR="00B2357B" w:rsidRDefault="00B23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E4E64" w14:textId="77777777" w:rsidR="00B2357B" w:rsidRDefault="00B2357B">
      <w:r>
        <w:separator/>
      </w:r>
    </w:p>
  </w:footnote>
  <w:footnote w:type="continuationSeparator" w:id="0">
    <w:p w14:paraId="43C9B395" w14:textId="77777777" w:rsidR="00B2357B" w:rsidRDefault="00B2357B">
      <w:r>
        <w:continuationSeparator/>
      </w:r>
    </w:p>
  </w:footnote>
  <w:footnote w:type="continuationNotice" w:id="1">
    <w:p w14:paraId="60739105" w14:textId="77777777" w:rsidR="00B2357B" w:rsidRDefault="00B235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91555A1"/>
    <w:multiLevelType w:val="hybridMultilevel"/>
    <w:tmpl w:val="AE36F39A"/>
    <w:lvl w:ilvl="0" w:tplc="0D92E9A8">
      <w:start w:val="1"/>
      <w:numFmt w:val="bullet"/>
      <w:lvlText w:val=""/>
      <w:lvlJc w:val="left"/>
      <w:pPr>
        <w:tabs>
          <w:tab w:val="num" w:pos="720"/>
        </w:tabs>
        <w:ind w:left="720" w:hanging="360"/>
      </w:pPr>
      <w:rPr>
        <w:rFonts w:ascii="Symbol" w:hAnsi="Symbol" w:hint="default"/>
      </w:rPr>
    </w:lvl>
    <w:lvl w:ilvl="1" w:tplc="7D20AE42">
      <w:start w:val="1"/>
      <w:numFmt w:val="bullet"/>
      <w:lvlText w:val=""/>
      <w:lvlJc w:val="left"/>
      <w:pPr>
        <w:tabs>
          <w:tab w:val="num" w:pos="1440"/>
        </w:tabs>
        <w:ind w:left="1440" w:hanging="360"/>
      </w:pPr>
      <w:rPr>
        <w:rFonts w:ascii="Symbol" w:hAnsi="Symbol" w:hint="default"/>
      </w:rPr>
    </w:lvl>
    <w:lvl w:ilvl="2" w:tplc="98241EFE" w:tentative="1">
      <w:start w:val="1"/>
      <w:numFmt w:val="bullet"/>
      <w:lvlText w:val=""/>
      <w:lvlJc w:val="left"/>
      <w:pPr>
        <w:tabs>
          <w:tab w:val="num" w:pos="2160"/>
        </w:tabs>
        <w:ind w:left="2160" w:hanging="360"/>
      </w:pPr>
      <w:rPr>
        <w:rFonts w:ascii="Symbol" w:hAnsi="Symbol" w:hint="default"/>
      </w:rPr>
    </w:lvl>
    <w:lvl w:ilvl="3" w:tplc="4F04D12E" w:tentative="1">
      <w:start w:val="1"/>
      <w:numFmt w:val="bullet"/>
      <w:lvlText w:val=""/>
      <w:lvlJc w:val="left"/>
      <w:pPr>
        <w:tabs>
          <w:tab w:val="num" w:pos="2880"/>
        </w:tabs>
        <w:ind w:left="2880" w:hanging="360"/>
      </w:pPr>
      <w:rPr>
        <w:rFonts w:ascii="Symbol" w:hAnsi="Symbol" w:hint="default"/>
      </w:rPr>
    </w:lvl>
    <w:lvl w:ilvl="4" w:tplc="86D65C86" w:tentative="1">
      <w:start w:val="1"/>
      <w:numFmt w:val="bullet"/>
      <w:lvlText w:val=""/>
      <w:lvlJc w:val="left"/>
      <w:pPr>
        <w:tabs>
          <w:tab w:val="num" w:pos="3600"/>
        </w:tabs>
        <w:ind w:left="3600" w:hanging="360"/>
      </w:pPr>
      <w:rPr>
        <w:rFonts w:ascii="Symbol" w:hAnsi="Symbol" w:hint="default"/>
      </w:rPr>
    </w:lvl>
    <w:lvl w:ilvl="5" w:tplc="0134A580" w:tentative="1">
      <w:start w:val="1"/>
      <w:numFmt w:val="bullet"/>
      <w:lvlText w:val=""/>
      <w:lvlJc w:val="left"/>
      <w:pPr>
        <w:tabs>
          <w:tab w:val="num" w:pos="4320"/>
        </w:tabs>
        <w:ind w:left="4320" w:hanging="360"/>
      </w:pPr>
      <w:rPr>
        <w:rFonts w:ascii="Symbol" w:hAnsi="Symbol" w:hint="default"/>
      </w:rPr>
    </w:lvl>
    <w:lvl w:ilvl="6" w:tplc="CC56A142" w:tentative="1">
      <w:start w:val="1"/>
      <w:numFmt w:val="bullet"/>
      <w:lvlText w:val=""/>
      <w:lvlJc w:val="left"/>
      <w:pPr>
        <w:tabs>
          <w:tab w:val="num" w:pos="5040"/>
        </w:tabs>
        <w:ind w:left="5040" w:hanging="360"/>
      </w:pPr>
      <w:rPr>
        <w:rFonts w:ascii="Symbol" w:hAnsi="Symbol" w:hint="default"/>
      </w:rPr>
    </w:lvl>
    <w:lvl w:ilvl="7" w:tplc="CB1A4580" w:tentative="1">
      <w:start w:val="1"/>
      <w:numFmt w:val="bullet"/>
      <w:lvlText w:val=""/>
      <w:lvlJc w:val="left"/>
      <w:pPr>
        <w:tabs>
          <w:tab w:val="num" w:pos="5760"/>
        </w:tabs>
        <w:ind w:left="5760" w:hanging="360"/>
      </w:pPr>
      <w:rPr>
        <w:rFonts w:ascii="Symbol" w:hAnsi="Symbol" w:hint="default"/>
      </w:rPr>
    </w:lvl>
    <w:lvl w:ilvl="8" w:tplc="C6760FC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4"/>
  </w:num>
  <w:num w:numId="2" w16cid:durableId="158545092">
    <w:abstractNumId w:val="16"/>
  </w:num>
  <w:num w:numId="3" w16cid:durableId="1309743384">
    <w:abstractNumId w:val="28"/>
  </w:num>
  <w:num w:numId="4" w16cid:durableId="1883253152">
    <w:abstractNumId w:val="17"/>
  </w:num>
  <w:num w:numId="5" w16cid:durableId="659885928">
    <w:abstractNumId w:val="14"/>
  </w:num>
  <w:num w:numId="6" w16cid:durableId="196360579">
    <w:abstractNumId w:val="3"/>
  </w:num>
  <w:num w:numId="7" w16cid:durableId="1144662540">
    <w:abstractNumId w:val="26"/>
  </w:num>
  <w:num w:numId="8" w16cid:durableId="1461997144">
    <w:abstractNumId w:val="10"/>
  </w:num>
  <w:num w:numId="9" w16cid:durableId="1041131865">
    <w:abstractNumId w:val="22"/>
  </w:num>
  <w:num w:numId="10" w16cid:durableId="1675841946">
    <w:abstractNumId w:val="15"/>
  </w:num>
  <w:num w:numId="11" w16cid:durableId="1246109610">
    <w:abstractNumId w:val="6"/>
  </w:num>
  <w:num w:numId="12" w16cid:durableId="1717269923">
    <w:abstractNumId w:val="1"/>
  </w:num>
  <w:num w:numId="13" w16cid:durableId="1554848176">
    <w:abstractNumId w:val="2"/>
  </w:num>
  <w:num w:numId="14" w16cid:durableId="791486039">
    <w:abstractNumId w:val="25"/>
  </w:num>
  <w:num w:numId="15" w16cid:durableId="1776175409">
    <w:abstractNumId w:val="0"/>
  </w:num>
  <w:num w:numId="16" w16cid:durableId="6569098">
    <w:abstractNumId w:val="19"/>
  </w:num>
  <w:num w:numId="17" w16cid:durableId="951862872">
    <w:abstractNumId w:val="20"/>
  </w:num>
  <w:num w:numId="18" w16cid:durableId="1931158409">
    <w:abstractNumId w:val="27"/>
  </w:num>
  <w:num w:numId="19" w16cid:durableId="93869036">
    <w:abstractNumId w:val="7"/>
  </w:num>
  <w:num w:numId="20" w16cid:durableId="1560164446">
    <w:abstractNumId w:val="13"/>
  </w:num>
  <w:num w:numId="21" w16cid:durableId="1002850885">
    <w:abstractNumId w:val="9"/>
  </w:num>
  <w:num w:numId="22" w16cid:durableId="2019580711">
    <w:abstractNumId w:val="8"/>
  </w:num>
  <w:num w:numId="23" w16cid:durableId="1088618600">
    <w:abstractNumId w:val="5"/>
  </w:num>
  <w:num w:numId="24" w16cid:durableId="1173959979">
    <w:abstractNumId w:val="11"/>
  </w:num>
  <w:num w:numId="25" w16cid:durableId="965352352">
    <w:abstractNumId w:val="23"/>
  </w:num>
  <w:num w:numId="26" w16cid:durableId="163739382">
    <w:abstractNumId w:val="18"/>
  </w:num>
  <w:num w:numId="27" w16cid:durableId="118380982">
    <w:abstractNumId w:val="21"/>
  </w:num>
  <w:num w:numId="28" w16cid:durableId="982586422">
    <w:abstractNumId w:val="12"/>
  </w:num>
  <w:num w:numId="29" w16cid:durableId="548121">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30048"/>
    <w:rsid w:val="00030712"/>
    <w:rsid w:val="0003072D"/>
    <w:rsid w:val="00030A2C"/>
    <w:rsid w:val="00030F00"/>
    <w:rsid w:val="00031232"/>
    <w:rsid w:val="000314CD"/>
    <w:rsid w:val="000314D8"/>
    <w:rsid w:val="000318ED"/>
    <w:rsid w:val="00031C98"/>
    <w:rsid w:val="00032730"/>
    <w:rsid w:val="00032ACA"/>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C2B"/>
    <w:rsid w:val="00041D16"/>
    <w:rsid w:val="000427D1"/>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5A4"/>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1EB"/>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557F"/>
    <w:rsid w:val="000858D1"/>
    <w:rsid w:val="00085968"/>
    <w:rsid w:val="00085B4E"/>
    <w:rsid w:val="00086BEA"/>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2F6"/>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B775E"/>
    <w:rsid w:val="000C03CE"/>
    <w:rsid w:val="000C08DF"/>
    <w:rsid w:val="000C1219"/>
    <w:rsid w:val="000C1944"/>
    <w:rsid w:val="000C1D59"/>
    <w:rsid w:val="000C2614"/>
    <w:rsid w:val="000C2F6C"/>
    <w:rsid w:val="000C3992"/>
    <w:rsid w:val="000C3B02"/>
    <w:rsid w:val="000C3EA7"/>
    <w:rsid w:val="000C3F65"/>
    <w:rsid w:val="000C404D"/>
    <w:rsid w:val="000C450F"/>
    <w:rsid w:val="000C501D"/>
    <w:rsid w:val="000C5461"/>
    <w:rsid w:val="000C5842"/>
    <w:rsid w:val="000C58CF"/>
    <w:rsid w:val="000C5A07"/>
    <w:rsid w:val="000C6291"/>
    <w:rsid w:val="000C67D4"/>
    <w:rsid w:val="000C6F5D"/>
    <w:rsid w:val="000C7342"/>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E94"/>
    <w:rsid w:val="00107892"/>
    <w:rsid w:val="001103BD"/>
    <w:rsid w:val="001109E5"/>
    <w:rsid w:val="00111208"/>
    <w:rsid w:val="00111677"/>
    <w:rsid w:val="0011167A"/>
    <w:rsid w:val="001117B7"/>
    <w:rsid w:val="00111808"/>
    <w:rsid w:val="00112308"/>
    <w:rsid w:val="0011289D"/>
    <w:rsid w:val="00112E7A"/>
    <w:rsid w:val="0011339F"/>
    <w:rsid w:val="0011342D"/>
    <w:rsid w:val="001134CA"/>
    <w:rsid w:val="00113A77"/>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A1D"/>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C82"/>
    <w:rsid w:val="00185B19"/>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83A"/>
    <w:rsid w:val="00197C29"/>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B6E"/>
    <w:rsid w:val="001C4D4E"/>
    <w:rsid w:val="001C4E7A"/>
    <w:rsid w:val="001C4FE7"/>
    <w:rsid w:val="001C50AD"/>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7039"/>
    <w:rsid w:val="001D725C"/>
    <w:rsid w:val="001D7310"/>
    <w:rsid w:val="001D7326"/>
    <w:rsid w:val="001D741D"/>
    <w:rsid w:val="001D7864"/>
    <w:rsid w:val="001D7BB9"/>
    <w:rsid w:val="001D7CA4"/>
    <w:rsid w:val="001D7E58"/>
    <w:rsid w:val="001E0321"/>
    <w:rsid w:val="001E03E8"/>
    <w:rsid w:val="001E04DF"/>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D12"/>
    <w:rsid w:val="002002BC"/>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CB"/>
    <w:rsid w:val="00213FF1"/>
    <w:rsid w:val="00214400"/>
    <w:rsid w:val="0021477A"/>
    <w:rsid w:val="002149AF"/>
    <w:rsid w:val="00214A86"/>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17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A7803"/>
    <w:rsid w:val="002B0878"/>
    <w:rsid w:val="002B0CE0"/>
    <w:rsid w:val="002B132E"/>
    <w:rsid w:val="002B1CDD"/>
    <w:rsid w:val="002B257E"/>
    <w:rsid w:val="002B2813"/>
    <w:rsid w:val="002B2D29"/>
    <w:rsid w:val="002B2D4D"/>
    <w:rsid w:val="002B357B"/>
    <w:rsid w:val="002B3CB4"/>
    <w:rsid w:val="002B40B6"/>
    <w:rsid w:val="002B4678"/>
    <w:rsid w:val="002B4E16"/>
    <w:rsid w:val="002B5161"/>
    <w:rsid w:val="002B5765"/>
    <w:rsid w:val="002B5AF5"/>
    <w:rsid w:val="002B5B58"/>
    <w:rsid w:val="002B5DA0"/>
    <w:rsid w:val="002B5F1A"/>
    <w:rsid w:val="002B6088"/>
    <w:rsid w:val="002B63C0"/>
    <w:rsid w:val="002B6A92"/>
    <w:rsid w:val="002B6AAC"/>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501"/>
    <w:rsid w:val="002C47AD"/>
    <w:rsid w:val="002C4D59"/>
    <w:rsid w:val="002C4EA8"/>
    <w:rsid w:val="002C560A"/>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1F7B"/>
    <w:rsid w:val="00312567"/>
    <w:rsid w:val="00312ECE"/>
    <w:rsid w:val="0031393C"/>
    <w:rsid w:val="00313CB0"/>
    <w:rsid w:val="00313F96"/>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119"/>
    <w:rsid w:val="00323789"/>
    <w:rsid w:val="00323DB2"/>
    <w:rsid w:val="0032527A"/>
    <w:rsid w:val="003254F7"/>
    <w:rsid w:val="00325667"/>
    <w:rsid w:val="003256F1"/>
    <w:rsid w:val="003257E4"/>
    <w:rsid w:val="00325D7A"/>
    <w:rsid w:val="003260B6"/>
    <w:rsid w:val="00326145"/>
    <w:rsid w:val="003262BB"/>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3794C"/>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2D"/>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793"/>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871"/>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BCA"/>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1491"/>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E43"/>
    <w:rsid w:val="00475059"/>
    <w:rsid w:val="0047525F"/>
    <w:rsid w:val="00475770"/>
    <w:rsid w:val="00475A4A"/>
    <w:rsid w:val="00475BFB"/>
    <w:rsid w:val="00475C0F"/>
    <w:rsid w:val="00475CAE"/>
    <w:rsid w:val="0047687A"/>
    <w:rsid w:val="00476AE6"/>
    <w:rsid w:val="004772E9"/>
    <w:rsid w:val="00477A1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0CB"/>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C05"/>
    <w:rsid w:val="004C3EC7"/>
    <w:rsid w:val="004C3EEE"/>
    <w:rsid w:val="004C483D"/>
    <w:rsid w:val="004C4ECB"/>
    <w:rsid w:val="004C56B8"/>
    <w:rsid w:val="004C58D7"/>
    <w:rsid w:val="004C5BCC"/>
    <w:rsid w:val="004C6086"/>
    <w:rsid w:val="004C6C7D"/>
    <w:rsid w:val="004C6E2A"/>
    <w:rsid w:val="004C7166"/>
    <w:rsid w:val="004C75A3"/>
    <w:rsid w:val="004C7622"/>
    <w:rsid w:val="004C795A"/>
    <w:rsid w:val="004C7D7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4B"/>
    <w:rsid w:val="004E4E87"/>
    <w:rsid w:val="004E5E71"/>
    <w:rsid w:val="004E6467"/>
    <w:rsid w:val="004E66F6"/>
    <w:rsid w:val="004E6A7B"/>
    <w:rsid w:val="004E7631"/>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8E0"/>
    <w:rsid w:val="0050690E"/>
    <w:rsid w:val="00506F7B"/>
    <w:rsid w:val="00507161"/>
    <w:rsid w:val="0050765E"/>
    <w:rsid w:val="00507BFF"/>
    <w:rsid w:val="0051033E"/>
    <w:rsid w:val="0051059B"/>
    <w:rsid w:val="00510B68"/>
    <w:rsid w:val="00510C5E"/>
    <w:rsid w:val="00511079"/>
    <w:rsid w:val="00511898"/>
    <w:rsid w:val="00511B4F"/>
    <w:rsid w:val="00511CDF"/>
    <w:rsid w:val="00511DA3"/>
    <w:rsid w:val="00511F47"/>
    <w:rsid w:val="0051221F"/>
    <w:rsid w:val="00512740"/>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6D99"/>
    <w:rsid w:val="0053722A"/>
    <w:rsid w:val="005372A0"/>
    <w:rsid w:val="005375FE"/>
    <w:rsid w:val="00537A0C"/>
    <w:rsid w:val="00537C35"/>
    <w:rsid w:val="00537E21"/>
    <w:rsid w:val="00540116"/>
    <w:rsid w:val="00540440"/>
    <w:rsid w:val="0054044B"/>
    <w:rsid w:val="005405D2"/>
    <w:rsid w:val="0054101B"/>
    <w:rsid w:val="005412C8"/>
    <w:rsid w:val="0054191F"/>
    <w:rsid w:val="00541CF2"/>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BFC"/>
    <w:rsid w:val="005620F5"/>
    <w:rsid w:val="00562404"/>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3BA"/>
    <w:rsid w:val="005A5499"/>
    <w:rsid w:val="005A58D1"/>
    <w:rsid w:val="005A655E"/>
    <w:rsid w:val="005A66D4"/>
    <w:rsid w:val="005A69FF"/>
    <w:rsid w:val="005A6BC4"/>
    <w:rsid w:val="005A6D1D"/>
    <w:rsid w:val="005A704D"/>
    <w:rsid w:val="005A719C"/>
    <w:rsid w:val="005A74BF"/>
    <w:rsid w:val="005A7D9C"/>
    <w:rsid w:val="005A7FE8"/>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2E0"/>
    <w:rsid w:val="005F4348"/>
    <w:rsid w:val="005F4E2E"/>
    <w:rsid w:val="005F52CC"/>
    <w:rsid w:val="005F5B20"/>
    <w:rsid w:val="005F5E6F"/>
    <w:rsid w:val="005F647C"/>
    <w:rsid w:val="005F6BD4"/>
    <w:rsid w:val="005F6E0E"/>
    <w:rsid w:val="005F7985"/>
    <w:rsid w:val="005F7AB5"/>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224"/>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565"/>
    <w:rsid w:val="0062796B"/>
    <w:rsid w:val="00627DC4"/>
    <w:rsid w:val="00630118"/>
    <w:rsid w:val="00630C65"/>
    <w:rsid w:val="00630EFF"/>
    <w:rsid w:val="00630F5F"/>
    <w:rsid w:val="006310AE"/>
    <w:rsid w:val="006310BF"/>
    <w:rsid w:val="006316FC"/>
    <w:rsid w:val="00631762"/>
    <w:rsid w:val="00631972"/>
    <w:rsid w:val="00632196"/>
    <w:rsid w:val="00632553"/>
    <w:rsid w:val="006327EB"/>
    <w:rsid w:val="00632BBC"/>
    <w:rsid w:val="00632C14"/>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847"/>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4DF"/>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68AE"/>
    <w:rsid w:val="006D733F"/>
    <w:rsid w:val="006D7B7A"/>
    <w:rsid w:val="006D7C74"/>
    <w:rsid w:val="006D7DDB"/>
    <w:rsid w:val="006E005B"/>
    <w:rsid w:val="006E01FF"/>
    <w:rsid w:val="006E052C"/>
    <w:rsid w:val="006E094A"/>
    <w:rsid w:val="006E1045"/>
    <w:rsid w:val="006E12B1"/>
    <w:rsid w:val="006E13D1"/>
    <w:rsid w:val="006E15E2"/>
    <w:rsid w:val="006E173E"/>
    <w:rsid w:val="006E17CD"/>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46C"/>
    <w:rsid w:val="006F0D1F"/>
    <w:rsid w:val="006F0D44"/>
    <w:rsid w:val="006F1116"/>
    <w:rsid w:val="006F1206"/>
    <w:rsid w:val="006F1BB4"/>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F8C"/>
    <w:rsid w:val="007042E9"/>
    <w:rsid w:val="00704A63"/>
    <w:rsid w:val="0070523D"/>
    <w:rsid w:val="007056C0"/>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1598"/>
    <w:rsid w:val="00751777"/>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57FD7"/>
    <w:rsid w:val="0076034B"/>
    <w:rsid w:val="00760422"/>
    <w:rsid w:val="00760768"/>
    <w:rsid w:val="007612B4"/>
    <w:rsid w:val="00761533"/>
    <w:rsid w:val="007617ED"/>
    <w:rsid w:val="0076266E"/>
    <w:rsid w:val="007626B7"/>
    <w:rsid w:val="007626D0"/>
    <w:rsid w:val="00762AF2"/>
    <w:rsid w:val="00762D5D"/>
    <w:rsid w:val="007632B2"/>
    <w:rsid w:val="00763CCE"/>
    <w:rsid w:val="00763D3F"/>
    <w:rsid w:val="007640E8"/>
    <w:rsid w:val="007643E6"/>
    <w:rsid w:val="007645E5"/>
    <w:rsid w:val="00764961"/>
    <w:rsid w:val="007651CA"/>
    <w:rsid w:val="007652AC"/>
    <w:rsid w:val="00765BBB"/>
    <w:rsid w:val="0076648F"/>
    <w:rsid w:val="00766D9F"/>
    <w:rsid w:val="00767519"/>
    <w:rsid w:val="0076757C"/>
    <w:rsid w:val="007678A4"/>
    <w:rsid w:val="00767A51"/>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0FD1"/>
    <w:rsid w:val="007B100D"/>
    <w:rsid w:val="007B16D6"/>
    <w:rsid w:val="007B1C76"/>
    <w:rsid w:val="007B1EE8"/>
    <w:rsid w:val="007B2517"/>
    <w:rsid w:val="007B2719"/>
    <w:rsid w:val="007B2B14"/>
    <w:rsid w:val="007B2B56"/>
    <w:rsid w:val="007B3502"/>
    <w:rsid w:val="007B3858"/>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9D6"/>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65C"/>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D5"/>
    <w:rsid w:val="008947F3"/>
    <w:rsid w:val="00894CA6"/>
    <w:rsid w:val="00894FDC"/>
    <w:rsid w:val="00895B94"/>
    <w:rsid w:val="00895C58"/>
    <w:rsid w:val="00895E20"/>
    <w:rsid w:val="008960BE"/>
    <w:rsid w:val="00896ACC"/>
    <w:rsid w:val="00896BC8"/>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26A2"/>
    <w:rsid w:val="008C27AC"/>
    <w:rsid w:val="008C2B64"/>
    <w:rsid w:val="008C2CFD"/>
    <w:rsid w:val="008C2F69"/>
    <w:rsid w:val="008C3E9C"/>
    <w:rsid w:val="008C4162"/>
    <w:rsid w:val="008C44DC"/>
    <w:rsid w:val="008C4670"/>
    <w:rsid w:val="008C4B26"/>
    <w:rsid w:val="008C5792"/>
    <w:rsid w:val="008C57D6"/>
    <w:rsid w:val="008C5B04"/>
    <w:rsid w:val="008C603A"/>
    <w:rsid w:val="008C6A6E"/>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93A"/>
    <w:rsid w:val="00911B5D"/>
    <w:rsid w:val="00911EE1"/>
    <w:rsid w:val="00912ACE"/>
    <w:rsid w:val="00913092"/>
    <w:rsid w:val="00913987"/>
    <w:rsid w:val="009139BB"/>
    <w:rsid w:val="00913B9B"/>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B9"/>
    <w:rsid w:val="00950D25"/>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441"/>
    <w:rsid w:val="00997847"/>
    <w:rsid w:val="00997CA7"/>
    <w:rsid w:val="00997CF4"/>
    <w:rsid w:val="009A010D"/>
    <w:rsid w:val="009A0271"/>
    <w:rsid w:val="009A0679"/>
    <w:rsid w:val="009A0799"/>
    <w:rsid w:val="009A09E6"/>
    <w:rsid w:val="009A1169"/>
    <w:rsid w:val="009A1912"/>
    <w:rsid w:val="009A1AAC"/>
    <w:rsid w:val="009A295A"/>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1E4"/>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667"/>
    <w:rsid w:val="00A7778B"/>
    <w:rsid w:val="00A777B3"/>
    <w:rsid w:val="00A77ED8"/>
    <w:rsid w:val="00A803BC"/>
    <w:rsid w:val="00A80969"/>
    <w:rsid w:val="00A80C68"/>
    <w:rsid w:val="00A814CB"/>
    <w:rsid w:val="00A8224A"/>
    <w:rsid w:val="00A830CD"/>
    <w:rsid w:val="00A836FC"/>
    <w:rsid w:val="00A8459C"/>
    <w:rsid w:val="00A84805"/>
    <w:rsid w:val="00A858C5"/>
    <w:rsid w:val="00A85AAF"/>
    <w:rsid w:val="00A86EA7"/>
    <w:rsid w:val="00A87449"/>
    <w:rsid w:val="00A8772D"/>
    <w:rsid w:val="00A9027A"/>
    <w:rsid w:val="00A9120D"/>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7AE"/>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4C3"/>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74F"/>
    <w:rsid w:val="00AE57BE"/>
    <w:rsid w:val="00AE594E"/>
    <w:rsid w:val="00AE5D8E"/>
    <w:rsid w:val="00AE6399"/>
    <w:rsid w:val="00AE69B2"/>
    <w:rsid w:val="00AE6AA2"/>
    <w:rsid w:val="00AE6DDE"/>
    <w:rsid w:val="00AE6E76"/>
    <w:rsid w:val="00AE7180"/>
    <w:rsid w:val="00AE74B8"/>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B77"/>
    <w:rsid w:val="00B13EBB"/>
    <w:rsid w:val="00B1400A"/>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57B"/>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1C4D"/>
    <w:rsid w:val="00B921C9"/>
    <w:rsid w:val="00B9253F"/>
    <w:rsid w:val="00B93008"/>
    <w:rsid w:val="00B93110"/>
    <w:rsid w:val="00B93945"/>
    <w:rsid w:val="00B93988"/>
    <w:rsid w:val="00B93BA7"/>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708F"/>
    <w:rsid w:val="00BA70EB"/>
    <w:rsid w:val="00BA76A9"/>
    <w:rsid w:val="00BA79A3"/>
    <w:rsid w:val="00BA7A53"/>
    <w:rsid w:val="00BB02AB"/>
    <w:rsid w:val="00BB079D"/>
    <w:rsid w:val="00BB0FBC"/>
    <w:rsid w:val="00BB13D1"/>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C4"/>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4A"/>
    <w:rsid w:val="00BD7BF6"/>
    <w:rsid w:val="00BD7BFE"/>
    <w:rsid w:val="00BD7D14"/>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F1C"/>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DE8"/>
    <w:rsid w:val="00C34F56"/>
    <w:rsid w:val="00C35389"/>
    <w:rsid w:val="00C35F1B"/>
    <w:rsid w:val="00C365E7"/>
    <w:rsid w:val="00C36798"/>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468"/>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A6E"/>
    <w:rsid w:val="00C83D08"/>
    <w:rsid w:val="00C84483"/>
    <w:rsid w:val="00C84795"/>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F79"/>
    <w:rsid w:val="00C9712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2D00"/>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5F9C"/>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05B"/>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6E5"/>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ECD"/>
    <w:rsid w:val="00D62FA0"/>
    <w:rsid w:val="00D63050"/>
    <w:rsid w:val="00D630F6"/>
    <w:rsid w:val="00D6313E"/>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A5E"/>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28DB"/>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4CD3"/>
    <w:rsid w:val="00E65D15"/>
    <w:rsid w:val="00E65DA1"/>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F2B"/>
    <w:rsid w:val="00E7380E"/>
    <w:rsid w:val="00E748AD"/>
    <w:rsid w:val="00E74BF5"/>
    <w:rsid w:val="00E74F5D"/>
    <w:rsid w:val="00E75927"/>
    <w:rsid w:val="00E75F2A"/>
    <w:rsid w:val="00E75FD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58C"/>
    <w:rsid w:val="00EA3A9D"/>
    <w:rsid w:val="00EA3F4A"/>
    <w:rsid w:val="00EA415A"/>
    <w:rsid w:val="00EA4A9D"/>
    <w:rsid w:val="00EA4E2A"/>
    <w:rsid w:val="00EA4EC9"/>
    <w:rsid w:val="00EA4F97"/>
    <w:rsid w:val="00EA535F"/>
    <w:rsid w:val="00EA584C"/>
    <w:rsid w:val="00EA5E0F"/>
    <w:rsid w:val="00EA61FD"/>
    <w:rsid w:val="00EA62FB"/>
    <w:rsid w:val="00EA656E"/>
    <w:rsid w:val="00EA6601"/>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9DB"/>
    <w:rsid w:val="00EE0CAA"/>
    <w:rsid w:val="00EE0CE4"/>
    <w:rsid w:val="00EE0D8C"/>
    <w:rsid w:val="00EE1900"/>
    <w:rsid w:val="00EE1B2D"/>
    <w:rsid w:val="00EE2AFE"/>
    <w:rsid w:val="00EE3663"/>
    <w:rsid w:val="00EE3E2E"/>
    <w:rsid w:val="00EE41C4"/>
    <w:rsid w:val="00EE43EB"/>
    <w:rsid w:val="00EE4439"/>
    <w:rsid w:val="00EE445D"/>
    <w:rsid w:val="00EE4A40"/>
    <w:rsid w:val="00EE4B7D"/>
    <w:rsid w:val="00EE6120"/>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9A1"/>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3D6"/>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21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66B"/>
    <w:rsid w:val="00F4275C"/>
    <w:rsid w:val="00F42D14"/>
    <w:rsid w:val="00F42F75"/>
    <w:rsid w:val="00F4313C"/>
    <w:rsid w:val="00F434A3"/>
    <w:rsid w:val="00F43CD6"/>
    <w:rsid w:val="00F44503"/>
    <w:rsid w:val="00F44A2A"/>
    <w:rsid w:val="00F4554F"/>
    <w:rsid w:val="00F45693"/>
    <w:rsid w:val="00F45DCB"/>
    <w:rsid w:val="00F4606E"/>
    <w:rsid w:val="00F4608E"/>
    <w:rsid w:val="00F469DE"/>
    <w:rsid w:val="00F46AA8"/>
    <w:rsid w:val="00F46BEB"/>
    <w:rsid w:val="00F46E2A"/>
    <w:rsid w:val="00F47702"/>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A0D"/>
    <w:rsid w:val="00F64E73"/>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2380"/>
    <w:rsid w:val="00F936FE"/>
    <w:rsid w:val="00F9397A"/>
    <w:rsid w:val="00F93A37"/>
    <w:rsid w:val="00F93A48"/>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8DC"/>
    <w:rsid w:val="00FA6C71"/>
    <w:rsid w:val="00FA6E7F"/>
    <w:rsid w:val="00FA7114"/>
    <w:rsid w:val="00FA74BF"/>
    <w:rsid w:val="00FA78C5"/>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B4F"/>
    <w:rsid w:val="00FE4EFD"/>
    <w:rsid w:val="00FE515A"/>
    <w:rsid w:val="00FE5616"/>
    <w:rsid w:val="00FE5624"/>
    <w:rsid w:val="00FE5926"/>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9B0"/>
    <w:rsid w:val="00FF0B2E"/>
    <w:rsid w:val="00FF0DCB"/>
    <w:rsid w:val="00FF16F2"/>
    <w:rsid w:val="00FF1AE4"/>
    <w:rsid w:val="00FF1D24"/>
    <w:rsid w:val="00FF2015"/>
    <w:rsid w:val="00FF2260"/>
    <w:rsid w:val="00FF237C"/>
    <w:rsid w:val="00FF2812"/>
    <w:rsid w:val="00FF2B42"/>
    <w:rsid w:val="00FF3AC9"/>
    <w:rsid w:val="00FF3B7F"/>
    <w:rsid w:val="00FF3D32"/>
    <w:rsid w:val="00FF3DC4"/>
    <w:rsid w:val="00FF42AF"/>
    <w:rsid w:val="00FF5D50"/>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51C743F9-FF9E-492B-895E-19CF8B1D3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19</TotalTime>
  <Pages>3</Pages>
  <Words>767</Words>
  <Characters>6216</Characters>
  <Application>Microsoft Office Word</Application>
  <DocSecurity>0</DocSecurity>
  <Lines>51</Lines>
  <Paragraphs>13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Introduction</vt:lpstr>
      <vt:lpstr>On separate Initial DL BWP</vt:lpstr>
      <vt:lpstr>    Clarification for reception BW in separate initial DL BW</vt:lpstr>
      <vt:lpstr>    BWP #0 configuration Option 1 </vt:lpstr>
      <vt:lpstr>Center frequency </vt:lpstr>
      <vt:lpstr>Frequency hopping for common PUCCH </vt:lpstr>
      <vt:lpstr>Conclusions </vt:lpstr>
    </vt:vector>
  </TitlesOfParts>
  <Company>Nokia &amp; NSN</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14</cp:revision>
  <cp:lastPrinted>2020-10-15T01:51:00Z</cp:lastPrinted>
  <dcterms:created xsi:type="dcterms:W3CDTF">2022-08-11T08:02:00Z</dcterms:created>
  <dcterms:modified xsi:type="dcterms:W3CDTF">2022-08-11T08:21:00Z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