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07E8B" w14:textId="03BBD3C8" w:rsidR="00AC45C0" w:rsidRDefault="00AC45C0" w:rsidP="00AC45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3GPP TSG RAN WG1 </w:t>
      </w:r>
      <w:r w:rsidR="00CA6217" w:rsidRPr="00211A88">
        <w:rPr>
          <w:noProof w:val="0"/>
          <w:sz w:val="24"/>
          <w:szCs w:val="24"/>
          <w:lang w:val="en-GB"/>
        </w:rPr>
        <w:t>Meeting</w:t>
      </w:r>
      <w:r w:rsidR="00CA6217">
        <w:rPr>
          <w:noProof w:val="0"/>
          <w:sz w:val="24"/>
          <w:szCs w:val="24"/>
          <w:lang w:val="en-GB"/>
        </w:rPr>
        <w:t xml:space="preserve"> </w:t>
      </w:r>
      <w:r>
        <w:rPr>
          <w:bCs/>
          <w:noProof w:val="0"/>
          <w:sz w:val="24"/>
          <w:szCs w:val="24"/>
        </w:rPr>
        <w:t>#100-Bis-e</w:t>
      </w:r>
      <w:r>
        <w:rPr>
          <w:bCs/>
          <w:noProof w:val="0"/>
          <w:sz w:val="24"/>
          <w:szCs w:val="24"/>
        </w:rPr>
        <w:tab/>
        <w:t>R1-20</w:t>
      </w:r>
      <w:r w:rsidR="007D650B">
        <w:rPr>
          <w:bCs/>
          <w:noProof w:val="0"/>
          <w:sz w:val="24"/>
          <w:szCs w:val="24"/>
        </w:rPr>
        <w:t>01959</w:t>
      </w:r>
    </w:p>
    <w:p w14:paraId="19235EC2" w14:textId="4479887A" w:rsidR="00AC45C0" w:rsidRDefault="00AC45C0" w:rsidP="00AC45C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e-Meeting, </w:t>
      </w:r>
      <w:r w:rsidR="00A144D3" w:rsidRPr="00A144D3">
        <w:rPr>
          <w:bCs/>
          <w:noProof w:val="0"/>
          <w:sz w:val="24"/>
          <w:szCs w:val="24"/>
        </w:rPr>
        <w:t>April 20th – 30th, 2020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D51C33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02376">
        <w:rPr>
          <w:rFonts w:cs="Arial"/>
          <w:b/>
          <w:bCs/>
          <w:sz w:val="24"/>
        </w:rPr>
        <w:t>7.2.1.</w:t>
      </w:r>
      <w:r w:rsidR="007424A3">
        <w:rPr>
          <w:rFonts w:cs="Arial"/>
          <w:b/>
          <w:bCs/>
          <w:sz w:val="24"/>
        </w:rPr>
        <w:t>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AD11A1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44D81">
        <w:rPr>
          <w:rFonts w:ascii="Arial" w:hAnsi="Arial" w:cs="Arial"/>
          <w:b/>
          <w:bCs/>
          <w:sz w:val="24"/>
        </w:rPr>
        <w:t>RAN1 t</w:t>
      </w:r>
      <w:r w:rsidR="00302376">
        <w:rPr>
          <w:rFonts w:ascii="Arial" w:hAnsi="Arial" w:cs="Arial"/>
          <w:b/>
          <w:bCs/>
          <w:sz w:val="24"/>
        </w:rPr>
        <w:t>erminology alignment</w:t>
      </w:r>
      <w:r w:rsidR="00844D81">
        <w:rPr>
          <w:rFonts w:ascii="Arial" w:hAnsi="Arial" w:cs="Arial"/>
          <w:b/>
          <w:bCs/>
          <w:sz w:val="24"/>
        </w:rPr>
        <w:t xml:space="preserve"> for two-step RACH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bookmarkStart w:id="0" w:name="_Ref32474287"/>
      <w:r w:rsidRPr="0016316A">
        <w:t>Introduction</w:t>
      </w:r>
      <w:bookmarkEnd w:id="0"/>
    </w:p>
    <w:p w14:paraId="37C4943B" w14:textId="46C32960" w:rsidR="00212950" w:rsidRDefault="00302376" w:rsidP="00A64A6E">
      <w:bookmarkStart w:id="1" w:name="_Hlk510705081"/>
      <w:r>
        <w:t>During the finalization of the Rel-16 RAN1 specifications for capturing the agreements on the 2-step RACH feature, the terminology of “type-2 random access procedure” and “type-1 random access procedure” was introduced to differentiate between th</w:t>
      </w:r>
      <w:bookmarkStart w:id="2" w:name="_GoBack"/>
      <w:bookmarkEnd w:id="2"/>
      <w:r>
        <w:t xml:space="preserve">e new two-step RACH procedure </w:t>
      </w:r>
      <w:r>
        <w:fldChar w:fldCharType="begin"/>
      </w:r>
      <w:r>
        <w:instrText xml:space="preserve"> REF _Ref12965240 \w \h </w:instrText>
      </w:r>
      <w:r>
        <w:fldChar w:fldCharType="separate"/>
      </w:r>
      <w:r>
        <w:t>[1]</w:t>
      </w:r>
      <w:r>
        <w:fldChar w:fldCharType="end"/>
      </w:r>
      <w:r>
        <w:t xml:space="preserve"> and the existing four-step RACH procedure respectively. The use of this terminology was introduced without any prior discussion in RAN1</w:t>
      </w:r>
      <w:r w:rsidR="00844D81">
        <w:t>, while RAN2 have had extensive discussions on the terminology, which is now reflected in the running CR for 38.300</w:t>
      </w:r>
      <w:r w:rsidR="007C68FF">
        <w:t xml:space="preserve"> </w:t>
      </w:r>
      <w:r w:rsidR="007C68FF">
        <w:fldChar w:fldCharType="begin"/>
      </w:r>
      <w:r w:rsidR="007C68FF">
        <w:instrText xml:space="preserve"> REF _Ref32508802 \r \h </w:instrText>
      </w:r>
      <w:r w:rsidR="007C68FF">
        <w:fldChar w:fldCharType="separate"/>
      </w:r>
      <w:r w:rsidR="007C68FF">
        <w:t>[2]</w:t>
      </w:r>
      <w:r w:rsidR="007C68FF">
        <w:fldChar w:fldCharType="end"/>
      </w:r>
      <w:r>
        <w:t>.</w:t>
      </w:r>
      <w:r w:rsidR="00844D81">
        <w:t xml:space="preserve"> The terminology to be used in 38.300 would be “2-step RA type” and “4-step RA type” for distinguishing the two types of </w:t>
      </w:r>
      <w:proofErr w:type="gramStart"/>
      <w:r w:rsidR="00844D81">
        <w:t>random access</w:t>
      </w:r>
      <w:proofErr w:type="gramEnd"/>
      <w:r w:rsidR="00844D81">
        <w:t xml:space="preserve"> procedures. </w:t>
      </w:r>
      <w:proofErr w:type="gramStart"/>
      <w:r w:rsidR="00844D81">
        <w:t>In order for</w:t>
      </w:r>
      <w:proofErr w:type="gramEnd"/>
      <w:r w:rsidR="00844D81">
        <w:t xml:space="preserve"> avoid any risk of misunderstanding and confusion we would recommend that RAN1 specifications are updated to reflect the agreed terminology.</w:t>
      </w:r>
    </w:p>
    <w:p w14:paraId="7D28692A" w14:textId="329DC961" w:rsidR="00844D81" w:rsidRPr="00844D81" w:rsidRDefault="00844D81" w:rsidP="00A64A6E">
      <w:pPr>
        <w:rPr>
          <w:b/>
          <w:bCs/>
        </w:rPr>
      </w:pPr>
      <w:r w:rsidRPr="00844D81">
        <w:rPr>
          <w:b/>
          <w:bCs/>
        </w:rPr>
        <w:t>Proposal 1: Update the RAN1 specifications to reflect the terminology used in 38.300</w:t>
      </w:r>
      <w:r w:rsidR="00292B3E">
        <w:rPr>
          <w:b/>
          <w:bCs/>
        </w:rPr>
        <w:t>.</w:t>
      </w:r>
    </w:p>
    <w:p w14:paraId="392EE294" w14:textId="669A374F" w:rsidR="007424A3" w:rsidRDefault="007424A3" w:rsidP="007424A3">
      <w:r>
        <w:t xml:space="preserve">Further, at last RAN2 e-Meeting, the running CR for 38.321 was approved in </w:t>
      </w:r>
      <w:r>
        <w:fldChar w:fldCharType="begin"/>
      </w:r>
      <w:r>
        <w:instrText xml:space="preserve"> REF _Ref12965240 \r \h </w:instrText>
      </w:r>
      <w:r>
        <w:fldChar w:fldCharType="separate"/>
      </w:r>
      <w:r>
        <w:t>[1]</w:t>
      </w:r>
      <w:r>
        <w:fldChar w:fldCharType="end"/>
      </w:r>
      <w:r>
        <w:t xml:space="preserve">. When observing the procedures for the 2-step RACH, the procedure for MSGA transmission will inform the PHY layer of the used RA-RNTI and MSGB-RNTI (among others). However, the MSGB procedure in 38.321 is not using the RA-RNTI, which means that all associated RAN1 procedures for </w:t>
      </w:r>
      <w:proofErr w:type="spellStart"/>
      <w:r>
        <w:t>MsgB</w:t>
      </w:r>
      <w:proofErr w:type="spellEnd"/>
      <w:r>
        <w:t xml:space="preserve"> reception should be modified to relate to either MSGB-RNTI or C-RNTI. To ensure consistency between RAN1 and RAN2 specifications, we therefore propose to update section 8.2A of 38.213 to reflect MSGB-RNTI instead of RA-RNTI.</w:t>
      </w:r>
    </w:p>
    <w:p w14:paraId="56B72B32" w14:textId="4498BD2A" w:rsidR="007424A3" w:rsidRPr="00844D81" w:rsidRDefault="007424A3" w:rsidP="007424A3">
      <w:pPr>
        <w:rPr>
          <w:b/>
          <w:bCs/>
        </w:rPr>
      </w:pPr>
      <w:r w:rsidRPr="00844D81">
        <w:rPr>
          <w:b/>
          <w:bCs/>
        </w:rPr>
        <w:t xml:space="preserve">Proposal </w:t>
      </w:r>
      <w:r>
        <w:rPr>
          <w:b/>
          <w:bCs/>
        </w:rPr>
        <w:t>2</w:t>
      </w:r>
      <w:r w:rsidRPr="00844D81">
        <w:rPr>
          <w:b/>
          <w:bCs/>
        </w:rPr>
        <w:t xml:space="preserve">: Update </w:t>
      </w:r>
      <w:r>
        <w:rPr>
          <w:b/>
          <w:bCs/>
        </w:rPr>
        <w:t xml:space="preserve">section 8.2A of 38.213 to </w:t>
      </w:r>
      <w:r w:rsidRPr="00844D81">
        <w:rPr>
          <w:b/>
          <w:bCs/>
        </w:rPr>
        <w:t xml:space="preserve">RAN1 specifications to </w:t>
      </w:r>
      <w:r>
        <w:rPr>
          <w:b/>
          <w:bCs/>
        </w:rPr>
        <w:t>use MSGB-RNTI instead of RA-RNTI to ensure proper operation of the two-step RACH procedure</w:t>
      </w:r>
      <w:r w:rsidR="00292B3E">
        <w:rPr>
          <w:b/>
          <w:bCs/>
        </w:rPr>
        <w:t>.</w:t>
      </w:r>
    </w:p>
    <w:p w14:paraId="3526E6A9" w14:textId="4FD3C83A" w:rsidR="00292B3E" w:rsidRDefault="00FD72B8" w:rsidP="00A64A6E">
      <w:r>
        <w:t xml:space="preserve">Further, when observing the current RAN1 specifications and the first available drafts </w:t>
      </w:r>
      <w:proofErr w:type="spellStart"/>
      <w:r>
        <w:t>fo</w:t>
      </w:r>
      <w:proofErr w:type="spellEnd"/>
      <w:r>
        <w:t xml:space="preserve"> the RAN2 specifications, there seem to be some inconsistency of the naming of used parameter names. Our initial </w:t>
      </w:r>
      <w:r w:rsidR="00292B3E">
        <w:t xml:space="preserve">analysis of the parameters that are not used with the exact same naming are listed in </w:t>
      </w:r>
      <w:r w:rsidR="00292B3E">
        <w:fldChar w:fldCharType="begin"/>
      </w:r>
      <w:r w:rsidR="00292B3E">
        <w:instrText xml:space="preserve"> REF _Ref37245344 \h </w:instrText>
      </w:r>
      <w:r w:rsidR="00292B3E">
        <w:fldChar w:fldCharType="separate"/>
      </w:r>
      <w:r w:rsidR="00292B3E">
        <w:t xml:space="preserve">Table </w:t>
      </w:r>
      <w:r w:rsidR="00292B3E">
        <w:rPr>
          <w:noProof/>
        </w:rPr>
        <w:t>1</w:t>
      </w:r>
      <w:r w:rsidR="00292B3E">
        <w:fldChar w:fldCharType="end"/>
      </w:r>
      <w:r w:rsidR="00292B3E">
        <w:t xml:space="preserve">. </w:t>
      </w:r>
      <w:proofErr w:type="gramStart"/>
      <w:r w:rsidR="00292B3E">
        <w:t>Hence</w:t>
      </w:r>
      <w:proofErr w:type="gramEnd"/>
      <w:r w:rsidR="00292B3E">
        <w:t xml:space="preserve"> we propose to align the parameter names between RAN1 and RAN2 such that potential confusion is avoided.</w:t>
      </w:r>
    </w:p>
    <w:p w14:paraId="6B86A59C" w14:textId="37A16917" w:rsidR="00292B3E" w:rsidRPr="00292B3E" w:rsidRDefault="00292B3E" w:rsidP="00A64A6E">
      <w:pPr>
        <w:rPr>
          <w:b/>
          <w:bCs/>
        </w:rPr>
      </w:pPr>
      <w:r w:rsidRPr="00292B3E">
        <w:rPr>
          <w:b/>
          <w:bCs/>
        </w:rPr>
        <w:t>Proposal 3: Align the parameter names of RAN1 such that they reflect the RAN2 parameter names.</w:t>
      </w:r>
    </w:p>
    <w:p w14:paraId="464966B4" w14:textId="77777777" w:rsidR="00292B3E" w:rsidRDefault="00292B3E" w:rsidP="00A64A6E"/>
    <w:p w14:paraId="2F3833F4" w14:textId="0AA9645D" w:rsidR="00292B3E" w:rsidRDefault="00292B3E" w:rsidP="00292B3E">
      <w:pPr>
        <w:pStyle w:val="Caption"/>
        <w:keepNext/>
      </w:pPr>
      <w:bookmarkStart w:id="3" w:name="_Ref372453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Parameter names that are not aligned between RAN1 and RAN2 specifications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6"/>
        <w:gridCol w:w="1405"/>
        <w:gridCol w:w="3105"/>
        <w:gridCol w:w="2103"/>
      </w:tblGrid>
      <w:tr w:rsidR="00292B3E" w14:paraId="1AB8B1AF" w14:textId="77777777" w:rsidTr="00292B3E">
        <w:tc>
          <w:tcPr>
            <w:tcW w:w="3016" w:type="dxa"/>
            <w:tcBorders>
              <w:bottom w:val="double" w:sz="4" w:space="0" w:color="000000"/>
            </w:tcBorders>
          </w:tcPr>
          <w:p w14:paraId="1F22AAA1" w14:textId="77777777" w:rsidR="00292B3E" w:rsidRDefault="00292B3E" w:rsidP="00372DCE">
            <w:r>
              <w:t>RAN1 parameter name</w:t>
            </w:r>
          </w:p>
        </w:tc>
        <w:tc>
          <w:tcPr>
            <w:tcW w:w="1405" w:type="dxa"/>
            <w:tcBorders>
              <w:bottom w:val="double" w:sz="4" w:space="0" w:color="000000"/>
              <w:right w:val="double" w:sz="4" w:space="0" w:color="000000"/>
            </w:tcBorders>
          </w:tcPr>
          <w:p w14:paraId="0FF8A7CD" w14:textId="77777777" w:rsidR="00292B3E" w:rsidRDefault="00292B3E" w:rsidP="00372DCE">
            <w:r>
              <w:t>RAN1 spec</w:t>
            </w:r>
          </w:p>
        </w:tc>
        <w:tc>
          <w:tcPr>
            <w:tcW w:w="3105" w:type="dxa"/>
            <w:tcBorders>
              <w:left w:val="double" w:sz="4" w:space="0" w:color="000000"/>
              <w:bottom w:val="double" w:sz="4" w:space="0" w:color="000000"/>
            </w:tcBorders>
          </w:tcPr>
          <w:p w14:paraId="514A179F" w14:textId="77777777" w:rsidR="00292B3E" w:rsidRDefault="00292B3E" w:rsidP="00372DCE">
            <w:r>
              <w:t>RAN2 parameter name</w:t>
            </w:r>
          </w:p>
        </w:tc>
        <w:tc>
          <w:tcPr>
            <w:tcW w:w="2103" w:type="dxa"/>
            <w:tcBorders>
              <w:bottom w:val="double" w:sz="4" w:space="0" w:color="000000"/>
            </w:tcBorders>
          </w:tcPr>
          <w:p w14:paraId="227918CA" w14:textId="508C11DA" w:rsidR="00292B3E" w:rsidRDefault="00292B3E" w:rsidP="00372DCE">
            <w:r>
              <w:t>RAN2 spec</w:t>
            </w:r>
            <w:r w:rsidR="008648AB">
              <w:t xml:space="preserve"> </w:t>
            </w:r>
            <w:r w:rsidR="008648AB">
              <w:fldChar w:fldCharType="begin"/>
            </w:r>
            <w:r w:rsidR="008648AB">
              <w:instrText xml:space="preserve"> REF _Ref37249181 \r \h </w:instrText>
            </w:r>
            <w:r w:rsidR="008648AB">
              <w:fldChar w:fldCharType="separate"/>
            </w:r>
            <w:r w:rsidR="008648AB">
              <w:t>[3]</w:t>
            </w:r>
            <w:r w:rsidR="008648AB">
              <w:fldChar w:fldCharType="end"/>
            </w:r>
            <w:r w:rsidR="008648AB">
              <w:t xml:space="preserve">, </w:t>
            </w:r>
            <w:r w:rsidR="008648AB">
              <w:fldChar w:fldCharType="begin"/>
            </w:r>
            <w:r w:rsidR="008648AB">
              <w:instrText xml:space="preserve"> REF _Ref37249234 \r \h </w:instrText>
            </w:r>
            <w:r w:rsidR="008648AB">
              <w:fldChar w:fldCharType="separate"/>
            </w:r>
            <w:r w:rsidR="008648AB">
              <w:t>[4]</w:t>
            </w:r>
            <w:r w:rsidR="008648AB">
              <w:fldChar w:fldCharType="end"/>
            </w:r>
          </w:p>
        </w:tc>
      </w:tr>
      <w:tr w:rsidR="00292B3E" w14:paraId="6A2620A5" w14:textId="77777777" w:rsidTr="00292B3E">
        <w:tc>
          <w:tcPr>
            <w:tcW w:w="3016" w:type="dxa"/>
            <w:tcBorders>
              <w:top w:val="double" w:sz="4" w:space="0" w:color="000000"/>
            </w:tcBorders>
          </w:tcPr>
          <w:p w14:paraId="3A85582C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-PUSCH-config</w:t>
            </w:r>
          </w:p>
        </w:tc>
        <w:tc>
          <w:tcPr>
            <w:tcW w:w="1405" w:type="dxa"/>
            <w:tcBorders>
              <w:top w:val="double" w:sz="4" w:space="0" w:color="000000"/>
              <w:right w:val="double" w:sz="4" w:space="0" w:color="000000"/>
            </w:tcBorders>
          </w:tcPr>
          <w:p w14:paraId="28946268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top w:val="double" w:sz="4" w:space="0" w:color="000000"/>
              <w:left w:val="double" w:sz="4" w:space="0" w:color="000000"/>
            </w:tcBorders>
          </w:tcPr>
          <w:p w14:paraId="5F900220" w14:textId="77777777" w:rsidR="00292B3E" w:rsidRPr="008A53B6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-PUSCH-Config</w:t>
            </w:r>
          </w:p>
        </w:tc>
        <w:tc>
          <w:tcPr>
            <w:tcW w:w="2103" w:type="dxa"/>
            <w:tcBorders>
              <w:top w:val="double" w:sz="4" w:space="0" w:color="000000"/>
            </w:tcBorders>
          </w:tcPr>
          <w:p w14:paraId="32AE775E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181F3BE2" w14:textId="77777777" w:rsidTr="00292B3E">
        <w:tc>
          <w:tcPr>
            <w:tcW w:w="3016" w:type="dxa"/>
          </w:tcPr>
          <w:p w14:paraId="53BF4F6E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msgADeltaPreamble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6D57019B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3DE57E8F" w14:textId="77777777" w:rsidR="00292B3E" w:rsidRPr="008A53B6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ins w:id="4" w:author="ZTE" w:date="2020-01-23T14:07:00Z">
              <w:r w:rsidRPr="008A53B6">
                <w:rPr>
                  <w:rFonts w:ascii="Calibri" w:hAnsi="Calibri" w:cs="Calibri"/>
                  <w:i/>
                  <w:iCs/>
                  <w:sz w:val="18"/>
                  <w:szCs w:val="18"/>
                </w:rPr>
                <w:t>msgA-DeltaPreamble</w:t>
              </w:r>
            </w:ins>
            <w:proofErr w:type="spellEnd"/>
          </w:p>
        </w:tc>
        <w:tc>
          <w:tcPr>
            <w:tcW w:w="2103" w:type="dxa"/>
          </w:tcPr>
          <w:p w14:paraId="2835197B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 xml:space="preserve">38.321 (running CR) </w:t>
            </w:r>
          </w:p>
        </w:tc>
      </w:tr>
      <w:tr w:rsidR="00292B3E" w14:paraId="58846548" w14:textId="77777777" w:rsidTr="00292B3E">
        <w:tc>
          <w:tcPr>
            <w:tcW w:w="3016" w:type="dxa"/>
          </w:tcPr>
          <w:p w14:paraId="0149096C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frequencyStartMsgAPUSCH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69FB302D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6474142D" w14:textId="77777777" w:rsidR="00292B3E" w:rsidRPr="008A53B6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frequencyStartMsgA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5436E1E1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272E94AC" w14:textId="77777777" w:rsidTr="00292B3E">
        <w:tc>
          <w:tcPr>
            <w:tcW w:w="3016" w:type="dxa"/>
          </w:tcPr>
          <w:p w14:paraId="6A2E4E40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interlaceIndexFirstPOMsgAPUSCH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0D7CD7F4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097551EF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interlaceIndexFirstPO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</w:t>
            </w: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74D4EA54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21C531C6" w14:textId="77777777" w:rsidTr="00292B3E">
        <w:tc>
          <w:tcPr>
            <w:tcW w:w="3016" w:type="dxa"/>
          </w:tcPr>
          <w:p w14:paraId="410A6393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nrofInterlacesPerMsgAPO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469AD71E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3D3B7623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nrofInterlacesPerMsgA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-PO</w:t>
            </w:r>
          </w:p>
        </w:tc>
        <w:tc>
          <w:tcPr>
            <w:tcW w:w="2103" w:type="dxa"/>
          </w:tcPr>
          <w:p w14:paraId="2D2FE732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3E035C31" w14:textId="77777777" w:rsidTr="00292B3E">
        <w:tc>
          <w:tcPr>
            <w:tcW w:w="3016" w:type="dxa"/>
          </w:tcPr>
          <w:p w14:paraId="25132CC8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nrofPRBs</w:t>
            </w:r>
            <w:r w:rsidRPr="00B00F1C">
              <w:rPr>
                <w:rFonts w:ascii="Calibri" w:hAnsi="Calibri" w:cs="Calibri" w:hint="eastAsia"/>
                <w:i/>
                <w:iCs/>
                <w:sz w:val="18"/>
                <w:szCs w:val="18"/>
              </w:rPr>
              <w:t>per</w:t>
            </w:r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MsgAPO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6BA9C2CE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6AA343FB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nrofPRBs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</w:t>
            </w: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PerMsgA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-PO</w:t>
            </w:r>
          </w:p>
        </w:tc>
        <w:tc>
          <w:tcPr>
            <w:tcW w:w="2103" w:type="dxa"/>
          </w:tcPr>
          <w:p w14:paraId="1473EACC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32C54225" w14:textId="77777777" w:rsidTr="00292B3E">
        <w:tc>
          <w:tcPr>
            <w:tcW w:w="3016" w:type="dxa"/>
          </w:tcPr>
          <w:p w14:paraId="21F4939A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g</w:t>
            </w:r>
            <w:r w:rsidRPr="00B00F1C">
              <w:rPr>
                <w:rFonts w:ascii="Calibri" w:hAnsi="Calibri" w:cs="Calibri" w:hint="eastAsia"/>
                <w:i/>
                <w:iCs/>
                <w:sz w:val="18"/>
                <w:szCs w:val="18"/>
              </w:rPr>
              <w:t>uardBandM</w:t>
            </w:r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3ECF3F94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2FC6F94B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guardBandMsgA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7F5674A1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2202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46C87D6B" w14:textId="77777777" w:rsidTr="00292B3E">
        <w:tc>
          <w:tcPr>
            <w:tcW w:w="3016" w:type="dxa"/>
          </w:tcPr>
          <w:p w14:paraId="54875072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nrMsgAPO</w:t>
            </w:r>
            <w:proofErr w:type="spellEnd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-FDM</w:t>
            </w:r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6625F86F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59B89E0D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nrofMsgA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-PO-FDM</w:t>
            </w:r>
          </w:p>
        </w:tc>
        <w:tc>
          <w:tcPr>
            <w:tcW w:w="2103" w:type="dxa"/>
          </w:tcPr>
          <w:p w14:paraId="1A944FDC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2202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40A3E027" w14:textId="77777777" w:rsidTr="00292B3E">
        <w:tc>
          <w:tcPr>
            <w:tcW w:w="3016" w:type="dxa"/>
          </w:tcPr>
          <w:p w14:paraId="14804B30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lastRenderedPageBreak/>
              <w:t>startSymbolAndLengthMsgAPO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18D137B2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  <w:p w14:paraId="2D52778A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4FC0B4BC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startSymbolAndLengthMsgA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-PO</w:t>
            </w:r>
          </w:p>
        </w:tc>
        <w:tc>
          <w:tcPr>
            <w:tcW w:w="2103" w:type="dxa"/>
          </w:tcPr>
          <w:p w14:paraId="2EE274B4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2202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1565ED96" w14:textId="77777777" w:rsidTr="00292B3E">
        <w:tc>
          <w:tcPr>
            <w:tcW w:w="3016" w:type="dxa"/>
          </w:tcPr>
          <w:p w14:paraId="69DB0BF0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msgA-timeDomainAllocation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1365D2E0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  <w:p w14:paraId="4457A94D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7206C536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-PUSCH-</w:t>
            </w: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TimeDomainAllocation</w:t>
            </w:r>
            <w:proofErr w:type="spellEnd"/>
          </w:p>
        </w:tc>
        <w:tc>
          <w:tcPr>
            <w:tcW w:w="2103" w:type="dxa"/>
          </w:tcPr>
          <w:p w14:paraId="08C8AB72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2202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05C56846" w14:textId="77777777" w:rsidTr="00292B3E">
        <w:tc>
          <w:tcPr>
            <w:tcW w:w="3016" w:type="dxa"/>
          </w:tcPr>
          <w:p w14:paraId="02585DAD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mappingTypeMsgAPUSCH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130E6295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29E8B278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mappingTypeMsgA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5F1362E2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2202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48C57B73" w14:textId="77777777" w:rsidTr="00292B3E">
        <w:tc>
          <w:tcPr>
            <w:tcW w:w="3016" w:type="dxa"/>
          </w:tcPr>
          <w:p w14:paraId="013DF5B0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msgAPUSCH-TimeDomainOffset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41071384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478479BC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-PUSCH-</w:t>
            </w: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TimeDomainOffset</w:t>
            </w:r>
            <w:proofErr w:type="spellEnd"/>
          </w:p>
        </w:tc>
        <w:tc>
          <w:tcPr>
            <w:tcW w:w="2103" w:type="dxa"/>
          </w:tcPr>
          <w:p w14:paraId="403EEAE0" w14:textId="77777777" w:rsidR="00292B3E" w:rsidRPr="000E665A" w:rsidRDefault="00292B3E" w:rsidP="00372DC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2202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269E1D26" w14:textId="77777777" w:rsidTr="00292B3E">
        <w:tc>
          <w:tcPr>
            <w:tcW w:w="3016" w:type="dxa"/>
          </w:tcPr>
          <w:p w14:paraId="5B1DD014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g</w:t>
            </w:r>
            <w:r w:rsidRPr="00B00F1C">
              <w:rPr>
                <w:rFonts w:ascii="Calibri" w:hAnsi="Calibri" w:cs="Calibri" w:hint="eastAsia"/>
                <w:i/>
                <w:iCs/>
                <w:sz w:val="18"/>
                <w:szCs w:val="18"/>
              </w:rPr>
              <w:t>uardPeriodM</w:t>
            </w:r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21C47F49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0A53DC34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guardPeriodMsgA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4E3371B5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60197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5E0C5A8F" w14:textId="77777777" w:rsidTr="00292B3E">
        <w:tc>
          <w:tcPr>
            <w:tcW w:w="3016" w:type="dxa"/>
          </w:tcPr>
          <w:p w14:paraId="1AD0FFF7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nrofMsgAPOperSlot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5EF8734E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7C6C6999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nrofMsgA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-PO-</w:t>
            </w: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PerSlot</w:t>
            </w:r>
            <w:proofErr w:type="spellEnd"/>
          </w:p>
        </w:tc>
        <w:tc>
          <w:tcPr>
            <w:tcW w:w="2103" w:type="dxa"/>
          </w:tcPr>
          <w:p w14:paraId="661C12DB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60197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5D55EE07" w14:textId="77777777" w:rsidTr="00292B3E">
        <w:tc>
          <w:tcPr>
            <w:tcW w:w="3016" w:type="dxa"/>
          </w:tcPr>
          <w:p w14:paraId="1AFB1B95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nrofSlotsMsgAPUSCH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2E5DF1BB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650F5B2A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nrofSlotsMsgA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192937FF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60197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6E1A0A32" w14:textId="77777777" w:rsidTr="00292B3E">
        <w:tc>
          <w:tcPr>
            <w:tcW w:w="3016" w:type="dxa"/>
          </w:tcPr>
          <w:p w14:paraId="44996BD1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-DMRS-Configuration</w:t>
            </w:r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4CCA12A2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  <w:p w14:paraId="7F39A54B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61872348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-DMRS-Config</w:t>
            </w:r>
          </w:p>
        </w:tc>
        <w:tc>
          <w:tcPr>
            <w:tcW w:w="2103" w:type="dxa"/>
          </w:tcPr>
          <w:p w14:paraId="186176DF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60197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6D790EB2" w14:textId="77777777" w:rsidTr="00292B3E">
        <w:tc>
          <w:tcPr>
            <w:tcW w:w="3016" w:type="dxa"/>
          </w:tcPr>
          <w:p w14:paraId="7806216A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g</w:t>
            </w:r>
            <w:r w:rsidRPr="00B00F1C">
              <w:rPr>
                <w:rFonts w:ascii="Calibri" w:hAnsi="Calibri" w:cs="Calibri" w:hint="eastAsia"/>
                <w:i/>
                <w:iCs/>
                <w:sz w:val="18"/>
                <w:szCs w:val="18"/>
              </w:rPr>
              <w:t>uardPeriodM</w:t>
            </w:r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sgAPUSCH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1E3CC616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B6B20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1C880719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guardPeriodMsgA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2984FA0A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60197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64E8545B" w14:textId="77777777" w:rsidTr="00292B3E">
        <w:tc>
          <w:tcPr>
            <w:tcW w:w="3016" w:type="dxa"/>
          </w:tcPr>
          <w:p w14:paraId="5835C44A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msgA-transformPrecoder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21B82E04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31CA0ED8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msgA-TransformPrecoder</w:t>
            </w:r>
            <w:proofErr w:type="spellEnd"/>
          </w:p>
        </w:tc>
        <w:tc>
          <w:tcPr>
            <w:tcW w:w="2103" w:type="dxa"/>
          </w:tcPr>
          <w:p w14:paraId="2FA84192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F60197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7A2643B3" w14:textId="77777777" w:rsidTr="00292B3E">
        <w:tc>
          <w:tcPr>
            <w:tcW w:w="3016" w:type="dxa"/>
          </w:tcPr>
          <w:p w14:paraId="3FF90A7D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MsgA</w:t>
            </w:r>
            <w:proofErr w:type="spellEnd"/>
            <w:r w:rsidRPr="00B00F1C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-MCS</w:t>
            </w:r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501438AC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32CF0177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-MCS</w:t>
            </w:r>
          </w:p>
        </w:tc>
        <w:tc>
          <w:tcPr>
            <w:tcW w:w="2103" w:type="dxa"/>
          </w:tcPr>
          <w:p w14:paraId="4A780A0C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241D323E" w14:textId="77777777" w:rsidTr="00292B3E">
        <w:tc>
          <w:tcPr>
            <w:tcW w:w="3016" w:type="dxa"/>
          </w:tcPr>
          <w:p w14:paraId="290025F6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msgAPUSCHDMRSCDMgroup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05BD12A1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4180702C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-PUSCH-DMRS-CDM-group</w:t>
            </w:r>
          </w:p>
        </w:tc>
        <w:tc>
          <w:tcPr>
            <w:tcW w:w="2103" w:type="dxa"/>
          </w:tcPr>
          <w:p w14:paraId="775C1EF9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20DB1FDB" w14:textId="77777777" w:rsidTr="00292B3E">
        <w:tc>
          <w:tcPr>
            <w:tcW w:w="3016" w:type="dxa"/>
          </w:tcPr>
          <w:p w14:paraId="0F1D2AB3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  <w:lang w:val="en-US"/>
              </w:rPr>
              <w:t>msgAPUSCHNrOfPort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6CFBD504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38.214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1427D8F1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-PUSCH-</w:t>
            </w: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NrofPort</w:t>
            </w:r>
            <w:proofErr w:type="spellEnd"/>
          </w:p>
        </w:tc>
        <w:tc>
          <w:tcPr>
            <w:tcW w:w="2103" w:type="dxa"/>
          </w:tcPr>
          <w:p w14:paraId="57BA4AF9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1D1B3DD1" w14:textId="77777777" w:rsidTr="00292B3E">
        <w:tc>
          <w:tcPr>
            <w:tcW w:w="3016" w:type="dxa"/>
          </w:tcPr>
          <w:p w14:paraId="1161CF88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-RO-</w:t>
            </w: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FrequencyStart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70634602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38.211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2B819E02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frequencyStartMsgA</w:t>
            </w:r>
            <w:proofErr w:type="spellEnd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-PUSCH</w:t>
            </w:r>
          </w:p>
        </w:tc>
        <w:tc>
          <w:tcPr>
            <w:tcW w:w="2103" w:type="dxa"/>
          </w:tcPr>
          <w:p w14:paraId="26978021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56B6043B" w14:textId="77777777" w:rsidTr="00292B3E">
        <w:tc>
          <w:tcPr>
            <w:tcW w:w="3016" w:type="dxa"/>
          </w:tcPr>
          <w:p w14:paraId="391F4DDF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msgA-prach-RootSequenceIndex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00FB40C7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38.211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41F0C0D3" w14:textId="77777777" w:rsidR="00292B3E" w:rsidRPr="008A53B6" w:rsidRDefault="00292B3E" w:rsidP="00372DCE">
            <w:pPr>
              <w:pStyle w:val="TAL"/>
              <w:rPr>
                <w:i/>
                <w:iCs/>
                <w:szCs w:val="22"/>
              </w:rPr>
            </w:pPr>
            <w:proofErr w:type="spellStart"/>
            <w:r w:rsidRPr="008A53B6">
              <w:rPr>
                <w:i/>
                <w:iCs/>
                <w:szCs w:val="22"/>
              </w:rPr>
              <w:t>msgA</w:t>
            </w:r>
            <w:proofErr w:type="spellEnd"/>
            <w:r w:rsidRPr="008A53B6">
              <w:rPr>
                <w:i/>
                <w:iCs/>
                <w:szCs w:val="22"/>
              </w:rPr>
              <w:t>-PRACH-</w:t>
            </w:r>
            <w:proofErr w:type="spellStart"/>
            <w:r w:rsidRPr="008A53B6">
              <w:rPr>
                <w:i/>
                <w:iCs/>
                <w:szCs w:val="22"/>
              </w:rPr>
              <w:t>RootSequenceIndex</w:t>
            </w:r>
            <w:proofErr w:type="spellEnd"/>
          </w:p>
        </w:tc>
        <w:tc>
          <w:tcPr>
            <w:tcW w:w="2103" w:type="dxa"/>
          </w:tcPr>
          <w:p w14:paraId="4C2230C6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750AA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6A4B9953" w14:textId="77777777" w:rsidTr="00292B3E">
        <w:tc>
          <w:tcPr>
            <w:tcW w:w="3016" w:type="dxa"/>
          </w:tcPr>
          <w:p w14:paraId="1FCD1F48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msgA-scramblingID0</w:t>
            </w:r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1B35CA73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CA620A">
              <w:rPr>
                <w:rFonts w:ascii="Calibri" w:hAnsi="Calibri" w:cs="Calibri"/>
                <w:sz w:val="18"/>
                <w:szCs w:val="18"/>
              </w:rPr>
              <w:t>38.211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79A46794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msgA-ScramblingID0</w:t>
            </w:r>
          </w:p>
        </w:tc>
        <w:tc>
          <w:tcPr>
            <w:tcW w:w="2103" w:type="dxa"/>
          </w:tcPr>
          <w:p w14:paraId="332695BF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750AA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61839BB6" w14:textId="77777777" w:rsidTr="00292B3E">
        <w:tc>
          <w:tcPr>
            <w:tcW w:w="3016" w:type="dxa"/>
          </w:tcPr>
          <w:p w14:paraId="7145F64B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msgA-scramblingID1</w:t>
            </w:r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24067FBA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CA620A">
              <w:rPr>
                <w:rFonts w:ascii="Calibri" w:hAnsi="Calibri" w:cs="Calibri"/>
                <w:sz w:val="18"/>
                <w:szCs w:val="18"/>
              </w:rPr>
              <w:t>38.211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285ECC60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msgA-ScramblingID1</w:t>
            </w:r>
          </w:p>
        </w:tc>
        <w:tc>
          <w:tcPr>
            <w:tcW w:w="2103" w:type="dxa"/>
          </w:tcPr>
          <w:p w14:paraId="57D3557E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750AA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36221B7A" w14:textId="77777777" w:rsidTr="00292B3E">
        <w:tc>
          <w:tcPr>
            <w:tcW w:w="3016" w:type="dxa"/>
          </w:tcPr>
          <w:p w14:paraId="10F98643" w14:textId="77777777" w:rsidR="00292B3E" w:rsidRPr="00B00F1C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B00F1C">
              <w:rPr>
                <w:rFonts w:ascii="Calibri" w:hAnsi="Calibri" w:cs="Calibri"/>
                <w:i/>
                <w:iCs/>
                <w:sz w:val="18"/>
                <w:szCs w:val="18"/>
              </w:rPr>
              <w:t>msgA-maxLength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4FA07674" w14:textId="77777777" w:rsidR="00292B3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CA620A">
              <w:rPr>
                <w:rFonts w:ascii="Calibri" w:hAnsi="Calibri" w:cs="Calibri"/>
                <w:sz w:val="18"/>
                <w:szCs w:val="18"/>
              </w:rPr>
              <w:t>38.211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59ED303B" w14:textId="77777777" w:rsidR="00292B3E" w:rsidRPr="008A53B6" w:rsidRDefault="00292B3E" w:rsidP="00372DCE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8A53B6">
              <w:rPr>
                <w:rFonts w:ascii="Calibri" w:hAnsi="Calibri" w:cs="Calibri"/>
                <w:i/>
                <w:iCs/>
                <w:sz w:val="18"/>
                <w:szCs w:val="18"/>
              </w:rPr>
              <w:t>msgA-MaxLength</w:t>
            </w:r>
            <w:proofErr w:type="spellEnd"/>
          </w:p>
        </w:tc>
        <w:tc>
          <w:tcPr>
            <w:tcW w:w="2103" w:type="dxa"/>
          </w:tcPr>
          <w:p w14:paraId="7B603D71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750AAC">
              <w:rPr>
                <w:rFonts w:ascii="Calibri" w:hAnsi="Calibri" w:cs="Calibri"/>
                <w:sz w:val="18"/>
                <w:szCs w:val="18"/>
              </w:rPr>
              <w:t>38.331</w:t>
            </w:r>
          </w:p>
        </w:tc>
      </w:tr>
      <w:tr w:rsidR="00292B3E" w14:paraId="385910E5" w14:textId="77777777" w:rsidTr="00292B3E">
        <w:tc>
          <w:tcPr>
            <w:tcW w:w="3016" w:type="dxa"/>
          </w:tcPr>
          <w:p w14:paraId="5584E1DF" w14:textId="77777777" w:rsidR="00292B3E" w:rsidRPr="00AF709E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AF709E">
              <w:rPr>
                <w:rFonts w:ascii="Calibri" w:hAnsi="Calibri" w:cs="Calibri"/>
                <w:i/>
                <w:iCs/>
                <w:sz w:val="18"/>
                <w:szCs w:val="18"/>
              </w:rPr>
              <w:t>ssb-perRACH-OccasionAndCB-PreamblesPerSSB-msgA</w:t>
            </w:r>
            <w:proofErr w:type="spellEnd"/>
          </w:p>
        </w:tc>
        <w:tc>
          <w:tcPr>
            <w:tcW w:w="1405" w:type="dxa"/>
            <w:tcBorders>
              <w:right w:val="double" w:sz="4" w:space="0" w:color="000000"/>
            </w:tcBorders>
          </w:tcPr>
          <w:p w14:paraId="65DA1DF2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38.213</w:t>
            </w:r>
          </w:p>
        </w:tc>
        <w:tc>
          <w:tcPr>
            <w:tcW w:w="3105" w:type="dxa"/>
            <w:tcBorders>
              <w:left w:val="double" w:sz="4" w:space="0" w:color="000000"/>
            </w:tcBorders>
          </w:tcPr>
          <w:p w14:paraId="7BBBC95E" w14:textId="77777777" w:rsidR="00292B3E" w:rsidRPr="00AF709E" w:rsidRDefault="00292B3E" w:rsidP="00372DCE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AF709E">
              <w:rPr>
                <w:rFonts w:ascii="Calibri" w:hAnsi="Calibri" w:cs="Calibri"/>
                <w:i/>
                <w:iCs/>
                <w:sz w:val="18"/>
                <w:szCs w:val="18"/>
              </w:rPr>
              <w:t>msgA</w:t>
            </w:r>
            <w:proofErr w:type="spellEnd"/>
            <w:r w:rsidRPr="00AF709E">
              <w:rPr>
                <w:rFonts w:ascii="Calibri" w:hAnsi="Calibri" w:cs="Calibri"/>
                <w:i/>
                <w:iCs/>
                <w:sz w:val="18"/>
                <w:szCs w:val="18"/>
              </w:rPr>
              <w:t>-SSB-</w:t>
            </w:r>
            <w:proofErr w:type="spellStart"/>
            <w:r w:rsidRPr="00AF709E">
              <w:rPr>
                <w:rFonts w:ascii="Calibri" w:hAnsi="Calibri" w:cs="Calibri"/>
                <w:i/>
                <w:iCs/>
                <w:sz w:val="18"/>
                <w:szCs w:val="18"/>
              </w:rPr>
              <w:t>PerRACH</w:t>
            </w:r>
            <w:proofErr w:type="spellEnd"/>
            <w:r w:rsidRPr="00AF709E">
              <w:rPr>
                <w:rFonts w:ascii="Calibri" w:hAnsi="Calibri" w:cs="Calibri"/>
                <w:i/>
                <w:iCs/>
                <w:sz w:val="18"/>
                <w:szCs w:val="18"/>
              </w:rPr>
              <w:t>-</w:t>
            </w:r>
            <w:proofErr w:type="spellStart"/>
            <w:r w:rsidRPr="00AF709E">
              <w:rPr>
                <w:rFonts w:ascii="Calibri" w:hAnsi="Calibri" w:cs="Calibri"/>
                <w:i/>
                <w:iCs/>
                <w:sz w:val="18"/>
                <w:szCs w:val="18"/>
              </w:rPr>
              <w:t>OccasionAndCB-PreamblesPerSSB</w:t>
            </w:r>
            <w:proofErr w:type="spellEnd"/>
          </w:p>
        </w:tc>
        <w:tc>
          <w:tcPr>
            <w:tcW w:w="2103" w:type="dxa"/>
          </w:tcPr>
          <w:p w14:paraId="6E291009" w14:textId="77777777" w:rsidR="00292B3E" w:rsidRPr="00AF709E" w:rsidRDefault="00292B3E" w:rsidP="00372DCE">
            <w:pPr>
              <w:rPr>
                <w:rFonts w:ascii="Calibri" w:hAnsi="Calibri" w:cs="Calibri"/>
                <w:sz w:val="18"/>
                <w:szCs w:val="18"/>
              </w:rPr>
            </w:pPr>
            <w:r w:rsidRPr="00AF709E">
              <w:rPr>
                <w:rFonts w:ascii="Calibri" w:hAnsi="Calibri" w:cs="Calibri"/>
                <w:sz w:val="18"/>
                <w:szCs w:val="18"/>
              </w:rPr>
              <w:t>38.321 (running CR)</w:t>
            </w:r>
          </w:p>
        </w:tc>
      </w:tr>
    </w:tbl>
    <w:p w14:paraId="4364DCE0" w14:textId="39CE8002" w:rsidR="00292B3E" w:rsidRDefault="00292B3E" w:rsidP="00A64A6E"/>
    <w:p w14:paraId="421197E1" w14:textId="77777777" w:rsidR="00292B3E" w:rsidRDefault="00292B3E" w:rsidP="00A64A6E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70BA2DA2" w:rsidR="00885580" w:rsidRDefault="00844D81" w:rsidP="00885580">
      <w:r>
        <w:t>In this contribution we propose to update and align the terminology of the RAN1 specifications to reflect the content of the running CR for 38.300</w:t>
      </w:r>
      <w:r w:rsidR="007C68FF">
        <w:t xml:space="preserve"> </w:t>
      </w:r>
      <w:r w:rsidR="007C68FF">
        <w:fldChar w:fldCharType="begin"/>
      </w:r>
      <w:r w:rsidR="007C68FF">
        <w:instrText xml:space="preserve"> REF _Ref32508802 \r \h </w:instrText>
      </w:r>
      <w:r w:rsidR="007C68FF">
        <w:fldChar w:fldCharType="separate"/>
      </w:r>
      <w:r w:rsidR="007C68FF">
        <w:t>[2]</w:t>
      </w:r>
      <w:r w:rsidR="007C68FF">
        <w:fldChar w:fldCharType="end"/>
      </w:r>
      <w:r>
        <w:t>.</w:t>
      </w:r>
    </w:p>
    <w:p w14:paraId="231BCD27" w14:textId="0C9B8061" w:rsidR="00844D81" w:rsidRDefault="00844D81" w:rsidP="00885580">
      <w:pPr>
        <w:rPr>
          <w:b/>
          <w:bCs/>
        </w:rPr>
      </w:pPr>
      <w:r w:rsidRPr="00844D81">
        <w:rPr>
          <w:b/>
          <w:bCs/>
        </w:rPr>
        <w:t>Proposal 1: Update the RAN1 specifications to reflect the terminology used in 38.300</w:t>
      </w:r>
      <w:r w:rsidR="00292B3E">
        <w:rPr>
          <w:b/>
          <w:bCs/>
        </w:rPr>
        <w:t>.</w:t>
      </w:r>
    </w:p>
    <w:p w14:paraId="26F3EF7F" w14:textId="6889E177" w:rsidR="007424A3" w:rsidRDefault="007424A3" w:rsidP="007424A3">
      <w:pPr>
        <w:rPr>
          <w:b/>
          <w:bCs/>
        </w:rPr>
      </w:pPr>
      <w:r w:rsidRPr="00844D81">
        <w:rPr>
          <w:b/>
          <w:bCs/>
        </w:rPr>
        <w:t xml:space="preserve">Proposal </w:t>
      </w:r>
      <w:r>
        <w:rPr>
          <w:b/>
          <w:bCs/>
        </w:rPr>
        <w:t>2</w:t>
      </w:r>
      <w:r w:rsidRPr="00844D81">
        <w:rPr>
          <w:b/>
          <w:bCs/>
        </w:rPr>
        <w:t xml:space="preserve">: Update </w:t>
      </w:r>
      <w:r>
        <w:rPr>
          <w:b/>
          <w:bCs/>
        </w:rPr>
        <w:t xml:space="preserve">section 8.2A of 38.213 to </w:t>
      </w:r>
      <w:r w:rsidRPr="00844D81">
        <w:rPr>
          <w:b/>
          <w:bCs/>
        </w:rPr>
        <w:t xml:space="preserve">RAN1 specifications to </w:t>
      </w:r>
      <w:r>
        <w:rPr>
          <w:b/>
          <w:bCs/>
        </w:rPr>
        <w:t>use MSGB-RNTI instead of RA-RNTI to ensure proper operation of the two-step RACH procedure</w:t>
      </w:r>
      <w:r w:rsidR="00292B3E">
        <w:rPr>
          <w:b/>
          <w:bCs/>
        </w:rPr>
        <w:t>.</w:t>
      </w:r>
    </w:p>
    <w:p w14:paraId="5E1F0EDB" w14:textId="77777777" w:rsidR="00292B3E" w:rsidRPr="00292B3E" w:rsidRDefault="00292B3E" w:rsidP="00292B3E">
      <w:pPr>
        <w:rPr>
          <w:b/>
          <w:bCs/>
        </w:rPr>
      </w:pPr>
      <w:r w:rsidRPr="00292B3E">
        <w:rPr>
          <w:b/>
          <w:bCs/>
        </w:rPr>
        <w:t>Proposal 3: Align the parameter names of RAN1 such that they reflect the RAN2 parameter names.</w:t>
      </w:r>
    </w:p>
    <w:p w14:paraId="6C85A530" w14:textId="77777777" w:rsidR="00292B3E" w:rsidRPr="00292B3E" w:rsidRDefault="00292B3E" w:rsidP="007424A3"/>
    <w:p w14:paraId="1D46E24F" w14:textId="77777777" w:rsidR="00844D81" w:rsidRPr="00885580" w:rsidRDefault="00844D81" w:rsidP="00885580"/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4D3CBE9E" w14:textId="50C0DA38" w:rsidR="00302376" w:rsidRDefault="00302376" w:rsidP="008648AB">
      <w:pPr>
        <w:numPr>
          <w:ilvl w:val="0"/>
          <w:numId w:val="15"/>
        </w:numPr>
        <w:spacing w:after="120"/>
      </w:pPr>
      <w:bookmarkStart w:id="5" w:name="_Ref12965240"/>
      <w:bookmarkStart w:id="6" w:name="_Ref4140342"/>
      <w:r w:rsidRPr="004D5C58">
        <w:t xml:space="preserve">RP-182894, “New work item: 2-step RACH for NR”, ZTE Corporation, </w:t>
      </w:r>
      <w:proofErr w:type="spellStart"/>
      <w:r w:rsidRPr="004D5C58">
        <w:t>Sanechips</w:t>
      </w:r>
      <w:proofErr w:type="spellEnd"/>
      <w:r w:rsidRPr="004D5C58">
        <w:t>, 3GPP RAN#89, Sorrento, Italy, December 2018</w:t>
      </w:r>
      <w:bookmarkEnd w:id="5"/>
    </w:p>
    <w:p w14:paraId="1180737C" w14:textId="7737B220" w:rsidR="007C68FF" w:rsidRDefault="007C68FF" w:rsidP="008648AB">
      <w:pPr>
        <w:numPr>
          <w:ilvl w:val="0"/>
          <w:numId w:val="15"/>
        </w:numPr>
        <w:spacing w:after="120"/>
      </w:pPr>
      <w:bookmarkStart w:id="7" w:name="_Ref32508802"/>
      <w:r>
        <w:t>R2-2000942, “</w:t>
      </w:r>
      <w:r>
        <w:rPr>
          <w:noProof/>
        </w:rPr>
        <w:t>Stage-2 r</w:t>
      </w:r>
      <w:r w:rsidRPr="00A03FC7">
        <w:rPr>
          <w:noProof/>
        </w:rPr>
        <w:t xml:space="preserve">unning CR for </w:t>
      </w:r>
      <w:r>
        <w:rPr>
          <w:noProof/>
        </w:rPr>
        <w:t xml:space="preserve">2-step RACH”, </w:t>
      </w:r>
      <w:r w:rsidRPr="009045B5">
        <w:rPr>
          <w:noProof/>
        </w:rPr>
        <w:t>Nokia (rapporteur)</w:t>
      </w:r>
      <w:r>
        <w:rPr>
          <w:noProof/>
        </w:rPr>
        <w:t>, Nokia Shanghai Bell, February 2020</w:t>
      </w:r>
      <w:bookmarkEnd w:id="7"/>
    </w:p>
    <w:p w14:paraId="4AD1A65C" w14:textId="2E2CD7D9" w:rsidR="008648AB" w:rsidRDefault="007424A3" w:rsidP="008648AB">
      <w:pPr>
        <w:numPr>
          <w:ilvl w:val="0"/>
          <w:numId w:val="15"/>
        </w:numPr>
        <w:spacing w:after="120"/>
      </w:pPr>
      <w:bookmarkStart w:id="8" w:name="_Ref37249181"/>
      <w:r w:rsidRPr="00CD7728">
        <w:t>R2-2002413</w:t>
      </w:r>
      <w:r w:rsidRPr="00CD7728">
        <w:tab/>
        <w:t>Introduction of 2-step RACH in 38.321</w:t>
      </w:r>
      <w:r w:rsidRPr="00CD7728">
        <w:tab/>
        <w:t xml:space="preserve">ZTE Corporation, </w:t>
      </w:r>
      <w:proofErr w:type="spellStart"/>
      <w:r w:rsidRPr="00CD7728">
        <w:t>Sanechips</w:t>
      </w:r>
      <w:bookmarkEnd w:id="8"/>
      <w:proofErr w:type="spellEnd"/>
    </w:p>
    <w:p w14:paraId="0DE5F395" w14:textId="46AEB488" w:rsidR="008648AB" w:rsidRDefault="008648AB" w:rsidP="008648AB">
      <w:pPr>
        <w:numPr>
          <w:ilvl w:val="0"/>
          <w:numId w:val="15"/>
        </w:numPr>
        <w:spacing w:after="120"/>
      </w:pPr>
      <w:bookmarkStart w:id="9" w:name="_Ref37249234"/>
      <w:r>
        <w:t>38.331, “</w:t>
      </w:r>
      <w:r w:rsidRPr="008648AB">
        <w:t>Radio Resource Control (RRC) protocol specification</w:t>
      </w:r>
      <w:r>
        <w:t xml:space="preserve">”, v.16.0.0, </w:t>
      </w:r>
      <w:hyperlink r:id="rId13" w:history="1">
        <w:r w:rsidRPr="00705045">
          <w:rPr>
            <w:rStyle w:val="Hyperlink"/>
          </w:rPr>
          <w:t>https://www.3gpp.org/ftp/tsg_ran/WG2_RL2/Specifications/202003_final_specs_after_RAN_87/38331-g00.zip</w:t>
        </w:r>
      </w:hyperlink>
      <w:bookmarkEnd w:id="9"/>
    </w:p>
    <w:p w14:paraId="34432D9C" w14:textId="77777777" w:rsidR="008648AB" w:rsidRPr="004D5C58" w:rsidRDefault="008648AB" w:rsidP="008648AB">
      <w:pPr>
        <w:spacing w:after="120"/>
        <w:ind w:left="360"/>
        <w:jc w:val="both"/>
      </w:pPr>
    </w:p>
    <w:bookmarkEnd w:id="6"/>
    <w:p w14:paraId="7FF5F37B" w14:textId="77777777" w:rsidR="00961EE9" w:rsidRDefault="00961EE9" w:rsidP="00D37A1A"/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5B91E" w14:textId="77777777" w:rsidR="009A2BB6" w:rsidRDefault="009A2BB6">
      <w:r>
        <w:separator/>
      </w:r>
    </w:p>
  </w:endnote>
  <w:endnote w:type="continuationSeparator" w:id="0">
    <w:p w14:paraId="1B95AE77" w14:textId="77777777" w:rsidR="009A2BB6" w:rsidRDefault="009A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3B35D" w14:textId="77777777" w:rsidR="009A2BB6" w:rsidRDefault="009A2BB6">
      <w:r>
        <w:separator/>
      </w:r>
    </w:p>
  </w:footnote>
  <w:footnote w:type="continuationSeparator" w:id="0">
    <w:p w14:paraId="7F2A6827" w14:textId="77777777" w:rsidR="009A2BB6" w:rsidRDefault="009A2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9"/>
  </w:num>
  <w:num w:numId="8">
    <w:abstractNumId w:val="7"/>
  </w:num>
  <w:num w:numId="9">
    <w:abstractNumId w:val="14"/>
  </w:num>
  <w:num w:numId="10">
    <w:abstractNumId w:val="4"/>
  </w:num>
  <w:num w:numId="11">
    <w:abstractNumId w:val="10"/>
  </w:num>
  <w:num w:numId="12">
    <w:abstractNumId w:val="3"/>
  </w:num>
  <w:num w:numId="13">
    <w:abstractNumId w:val="6"/>
  </w:num>
  <w:num w:numId="14">
    <w:abstractNumId w:val="11"/>
  </w:num>
  <w:num w:numId="1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5EE3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842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B3E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376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37F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30CE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4A3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8FF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50B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4D81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8A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295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44D3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5C0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2CF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621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4C4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572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2B8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292B3E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648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Specifications/202003_final_specs_after_RAN_87/38331-g0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5AIRPNAIUNRU-1830940522-7392</_dlc_DocId>
    <_dlc_DocIdUrl xmlns="71c5aaf6-e6ce-465b-b873-5148d2a4c105">
      <Url>https://nokia.sharepoint.com/sites/c5g/5gradio/_layouts/15/DocIdRedir.aspx?ID=5AIRPNAIUNRU-1830940522-7392</Url>
      <Description>5AIRPNAIUNRU-1830940522-7392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23E6420-5640-4339-BDCF-929B89257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3716C0-56D5-4EC4-AAB4-D093FC80E0F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elements/1.1/"/>
    <ds:schemaRef ds:uri="95d2e41d-1f11-4347-bb1c-11d6a32975dd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013B0D-B009-46B3-AEEE-4BC33098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131</TotalTime>
  <Pages>3</Pages>
  <Words>654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Frank Frederiksen</cp:lastModifiedBy>
  <cp:revision>10</cp:revision>
  <cp:lastPrinted>2016-06-20T11:35:00Z</cp:lastPrinted>
  <dcterms:created xsi:type="dcterms:W3CDTF">2020-04-07T06:45:00Z</dcterms:created>
  <dcterms:modified xsi:type="dcterms:W3CDTF">2020-04-08T13:16:00Z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24e5e4f1-1373-4fd6-8b8c-004ea5705561</vt:lpwstr>
  </property>
</Properties>
</file>