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Y="2815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8018CF" w14:paraId="12A0EA44" w14:textId="77777777" w:rsidTr="007860D8">
        <w:trPr>
          <w:cantSplit/>
        </w:trPr>
        <w:tc>
          <w:tcPr>
            <w:tcW w:w="6487" w:type="dxa"/>
            <w:vAlign w:val="center"/>
          </w:tcPr>
          <w:p w14:paraId="2DA0658C" w14:textId="77777777" w:rsidR="009F6520" w:rsidRPr="007860D8" w:rsidRDefault="009F6520" w:rsidP="007860D8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7860D8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7D6479C8" w14:textId="7487BC46" w:rsidR="009F6520" w:rsidRPr="008018CF" w:rsidRDefault="00C325BE" w:rsidP="007860D8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8018CF">
              <w:rPr>
                <w:noProof/>
                <w:lang w:eastAsia="en-GB"/>
              </w:rPr>
              <w:drawing>
                <wp:inline distT="0" distB="0" distL="0" distR="0" wp14:anchorId="164EC0F1" wp14:editId="7AF896B2">
                  <wp:extent cx="588818" cy="588818"/>
                  <wp:effectExtent l="0" t="0" r="1905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444" cy="5934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8018CF" w14:paraId="1971210F" w14:textId="77777777" w:rsidTr="007860D8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4247E8E0" w14:textId="77777777" w:rsidR="000069D4" w:rsidRPr="008018CF" w:rsidRDefault="000069D4" w:rsidP="007860D8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BBDBFBA" w14:textId="77777777" w:rsidR="000069D4" w:rsidRPr="008018CF" w:rsidRDefault="000069D4" w:rsidP="007860D8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8018CF" w14:paraId="569B3E39" w14:textId="77777777" w:rsidTr="007860D8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240DF1CD" w14:textId="77777777" w:rsidR="000069D4" w:rsidRPr="008018CF" w:rsidRDefault="000069D4" w:rsidP="007860D8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46020589" w14:textId="77777777" w:rsidR="000069D4" w:rsidRPr="008018CF" w:rsidRDefault="000069D4" w:rsidP="007860D8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190B41" w14:paraId="4C87A813" w14:textId="77777777" w:rsidTr="007860D8">
        <w:trPr>
          <w:cantSplit/>
        </w:trPr>
        <w:tc>
          <w:tcPr>
            <w:tcW w:w="6487" w:type="dxa"/>
            <w:vMerge w:val="restart"/>
          </w:tcPr>
          <w:p w14:paraId="1CAEE84D" w14:textId="5953D207" w:rsidR="00190B41" w:rsidRPr="00190B41" w:rsidRDefault="00143325" w:rsidP="007860D8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bCs/>
                <w:color w:val="0000FF"/>
                <w:sz w:val="20"/>
                <w:u w:val="single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190B41">
              <w:rPr>
                <w:rFonts w:ascii="Verdana" w:hAnsi="Verdana"/>
                <w:sz w:val="20"/>
                <w:lang w:val="fr-FR"/>
              </w:rPr>
              <w:t>Source:</w:t>
            </w:r>
            <w:r w:rsidRPr="00190B41">
              <w:rPr>
                <w:rFonts w:ascii="Verdana" w:hAnsi="Verdana"/>
                <w:sz w:val="20"/>
                <w:lang w:val="fr-FR"/>
              </w:rPr>
              <w:tab/>
              <w:t xml:space="preserve">Document </w:t>
            </w:r>
            <w:hyperlink r:id="rId11" w:history="1">
              <w:r w:rsidR="00EB0AD9" w:rsidRPr="00190B41">
                <w:rPr>
                  <w:rStyle w:val="Hyperlink"/>
                  <w:rFonts w:ascii="Verdana" w:hAnsi="Verdana"/>
                  <w:bCs/>
                  <w:sz w:val="20"/>
                  <w:lang w:val="fr-FR"/>
                </w:rPr>
                <w:t>4B/44</w:t>
              </w:r>
            </w:hyperlink>
            <w:r w:rsidR="00190B41" w:rsidRPr="00190B41">
              <w:rPr>
                <w:rStyle w:val="Hyperlink"/>
                <w:rFonts w:ascii="Verdana" w:hAnsi="Verdana"/>
                <w:bCs/>
                <w:sz w:val="20"/>
                <w:lang w:val="fr-FR"/>
              </w:rPr>
              <w:br/>
            </w:r>
            <w:r w:rsidR="00190B41" w:rsidRPr="00190B41">
              <w:rPr>
                <w:rFonts w:ascii="Verdana" w:hAnsi="Verdana"/>
                <w:bCs/>
                <w:sz w:val="20"/>
                <w:lang w:val="fr-FR"/>
              </w:rPr>
              <w:t>Document 4C/TEMP/10</w:t>
            </w:r>
          </w:p>
        </w:tc>
        <w:tc>
          <w:tcPr>
            <w:tcW w:w="3402" w:type="dxa"/>
          </w:tcPr>
          <w:p w14:paraId="7D129268" w14:textId="4B9C8FFF" w:rsidR="00204550" w:rsidRPr="00190B41" w:rsidRDefault="00204550" w:rsidP="007860D8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FR" w:eastAsia="zh-CN"/>
              </w:rPr>
            </w:pPr>
          </w:p>
        </w:tc>
      </w:tr>
      <w:tr w:rsidR="000069D4" w:rsidRPr="008018CF" w14:paraId="48FC7B50" w14:textId="77777777" w:rsidTr="007860D8">
        <w:trPr>
          <w:cantSplit/>
        </w:trPr>
        <w:tc>
          <w:tcPr>
            <w:tcW w:w="6487" w:type="dxa"/>
            <w:vMerge/>
          </w:tcPr>
          <w:p w14:paraId="0B47CA54" w14:textId="77777777" w:rsidR="000069D4" w:rsidRPr="00190B41" w:rsidRDefault="000069D4" w:rsidP="007860D8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5C29C1CB" w14:textId="56EF04A4" w:rsidR="000069D4" w:rsidRPr="008018CF" w:rsidRDefault="00190B41" w:rsidP="007860D8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bCs/>
                <w:sz w:val="20"/>
                <w:lang w:val="en-US" w:eastAsia="zh-CN"/>
              </w:rPr>
              <w:t>1 March</w:t>
            </w:r>
            <w:r w:rsidRPr="00295D33">
              <w:rPr>
                <w:rFonts w:ascii="Verdana" w:hAnsi="Verdana"/>
                <w:b/>
                <w:bCs/>
                <w:sz w:val="20"/>
                <w:lang w:val="en-US" w:eastAsia="zh-CN"/>
              </w:rPr>
              <w:t xml:space="preserve"> </w:t>
            </w:r>
            <w:r w:rsidR="00204550" w:rsidRPr="00295D33">
              <w:rPr>
                <w:rFonts w:ascii="Verdana" w:hAnsi="Verdana"/>
                <w:b/>
                <w:bCs/>
                <w:sz w:val="20"/>
                <w:lang w:val="en-US" w:eastAsia="zh-CN"/>
              </w:rPr>
              <w:t>2021</w:t>
            </w:r>
          </w:p>
        </w:tc>
      </w:tr>
      <w:tr w:rsidR="000069D4" w:rsidRPr="008018CF" w14:paraId="7A21BB71" w14:textId="77777777" w:rsidTr="007860D8">
        <w:trPr>
          <w:cantSplit/>
        </w:trPr>
        <w:tc>
          <w:tcPr>
            <w:tcW w:w="6487" w:type="dxa"/>
            <w:vMerge/>
          </w:tcPr>
          <w:p w14:paraId="19137B7D" w14:textId="77777777" w:rsidR="000069D4" w:rsidRPr="008018CF" w:rsidRDefault="000069D4" w:rsidP="007860D8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1B753292" w14:textId="1CDA0151" w:rsidR="000069D4" w:rsidRPr="008018CF" w:rsidRDefault="00204550" w:rsidP="007860D8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295D33">
              <w:rPr>
                <w:rFonts w:ascii="Verdana" w:hAnsi="Verdana"/>
                <w:b/>
                <w:bCs/>
                <w:sz w:val="20"/>
                <w:lang w:val="en-US" w:eastAsia="zh-CN"/>
              </w:rPr>
              <w:t>English only</w:t>
            </w:r>
          </w:p>
        </w:tc>
      </w:tr>
      <w:tr w:rsidR="000069D4" w:rsidRPr="008018CF" w14:paraId="332FA113" w14:textId="77777777" w:rsidTr="007860D8">
        <w:trPr>
          <w:cantSplit/>
        </w:trPr>
        <w:tc>
          <w:tcPr>
            <w:tcW w:w="9889" w:type="dxa"/>
            <w:gridSpan w:val="2"/>
          </w:tcPr>
          <w:p w14:paraId="7B20C4ED" w14:textId="28ADB4BD" w:rsidR="000069D4" w:rsidRPr="008018CF" w:rsidRDefault="00244478" w:rsidP="007860D8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 w:rsidRPr="00244478">
              <w:rPr>
                <w:bCs/>
                <w:lang w:eastAsia="zh-CN"/>
              </w:rPr>
              <w:t>Working Party 4B</w:t>
            </w:r>
          </w:p>
        </w:tc>
      </w:tr>
      <w:tr w:rsidR="000069D4" w:rsidRPr="008018CF" w14:paraId="3A8EC019" w14:textId="77777777" w:rsidTr="007860D8">
        <w:trPr>
          <w:cantSplit/>
        </w:trPr>
        <w:tc>
          <w:tcPr>
            <w:tcW w:w="9889" w:type="dxa"/>
            <w:gridSpan w:val="2"/>
          </w:tcPr>
          <w:p w14:paraId="45431BCF" w14:textId="465A073D" w:rsidR="000069D4" w:rsidRPr="008018CF" w:rsidRDefault="00143325" w:rsidP="007860D8">
            <w:pPr>
              <w:pStyle w:val="Title1"/>
              <w:rPr>
                <w:lang w:eastAsia="zh-CN"/>
              </w:rPr>
            </w:pPr>
            <w:bookmarkStart w:id="6" w:name="_Hlk65479854"/>
            <w:bookmarkStart w:id="7" w:name="drec" w:colFirst="0" w:colLast="0"/>
            <w:bookmarkEnd w:id="5"/>
            <w:r w:rsidRPr="008018CF">
              <w:rPr>
                <w:szCs w:val="24"/>
                <w:lang w:eastAsia="zh-CN"/>
              </w:rPr>
              <w:t xml:space="preserve">LIAISON STATEMENT TO </w:t>
            </w:r>
            <w:r w:rsidRPr="008018CF">
              <w:rPr>
                <w:lang w:eastAsia="zh-CN"/>
              </w:rPr>
              <w:t>3GPP TSG RAN ON THE INTEGRATION OF SATELLITE SOLUTIONS INTO 5G NETWORKS</w:t>
            </w:r>
            <w:bookmarkEnd w:id="6"/>
          </w:p>
        </w:tc>
      </w:tr>
      <w:tr w:rsidR="000069D4" w:rsidRPr="008018CF" w14:paraId="02184461" w14:textId="77777777" w:rsidTr="007860D8">
        <w:trPr>
          <w:cantSplit/>
        </w:trPr>
        <w:tc>
          <w:tcPr>
            <w:tcW w:w="9889" w:type="dxa"/>
            <w:gridSpan w:val="2"/>
          </w:tcPr>
          <w:p w14:paraId="116C4824" w14:textId="77777777" w:rsidR="000069D4" w:rsidRPr="008018CF" w:rsidRDefault="000069D4" w:rsidP="007860D8">
            <w:pPr>
              <w:pStyle w:val="Title1"/>
              <w:rPr>
                <w:lang w:eastAsia="zh-CN"/>
              </w:rPr>
            </w:pPr>
            <w:bookmarkStart w:id="8" w:name="dtitle1" w:colFirst="0" w:colLast="0"/>
            <w:bookmarkEnd w:id="7"/>
          </w:p>
        </w:tc>
      </w:tr>
    </w:tbl>
    <w:p w14:paraId="161CDE2A" w14:textId="204D16F9" w:rsidR="007860D8" w:rsidRPr="00A079D3" w:rsidRDefault="007860D8" w:rsidP="007860D8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9" w:name="dbreak"/>
      <w:bookmarkEnd w:id="8"/>
      <w:bookmarkEnd w:id="9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#91e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210</w:t>
      </w:r>
      <w:r>
        <w:rPr>
          <w:rFonts w:ascii="Arial" w:hAnsi="Arial" w:cs="Arial"/>
          <w:b/>
          <w:sz w:val="28"/>
          <w:szCs w:val="28"/>
        </w:rPr>
        <w:t>219</w:t>
      </w:r>
    </w:p>
    <w:p w14:paraId="6C83A9D4" w14:textId="77777777" w:rsidR="007860D8" w:rsidRPr="00A079D3" w:rsidRDefault="007860D8" w:rsidP="007860D8">
      <w:pPr>
        <w:keepLines/>
        <w:tabs>
          <w:tab w:val="left" w:pos="567"/>
        </w:tabs>
        <w:spacing w:before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March 16 - 26, 2021</w:t>
      </w:r>
    </w:p>
    <w:p w14:paraId="53F8C2FB" w14:textId="77777777" w:rsidR="007860D8" w:rsidRDefault="007860D8" w:rsidP="008018CF">
      <w:pPr>
        <w:pStyle w:val="Normalaftertitle"/>
        <w:rPr>
          <w:rFonts w:cstheme="minorHAnsi"/>
        </w:rPr>
      </w:pPr>
    </w:p>
    <w:p w14:paraId="5582F02D" w14:textId="6029EF34" w:rsidR="00143325" w:rsidRPr="008018CF" w:rsidRDefault="00143325" w:rsidP="008018CF">
      <w:pPr>
        <w:pStyle w:val="Normalaftertitle"/>
      </w:pPr>
      <w:r w:rsidRPr="008018CF">
        <w:rPr>
          <w:rFonts w:cstheme="minorHAnsi"/>
        </w:rPr>
        <w:t>ITU-R Working Party (WP) 4B</w:t>
      </w:r>
      <w:r w:rsidRPr="008018CF">
        <w:t xml:space="preserve"> would like to thank </w:t>
      </w:r>
      <w:r w:rsidRPr="008018CF">
        <w:rPr>
          <w:bCs/>
          <w:lang w:eastAsia="ja-JP"/>
        </w:rPr>
        <w:t>3GPP TSG</w:t>
      </w:r>
      <w:r w:rsidR="00EB0AD9">
        <w:rPr>
          <w:bCs/>
          <w:lang w:eastAsia="ja-JP"/>
        </w:rPr>
        <w:t xml:space="preserve"> </w:t>
      </w:r>
      <w:r w:rsidRPr="008018CF">
        <w:rPr>
          <w:bCs/>
          <w:lang w:eastAsia="ja-JP"/>
        </w:rPr>
        <w:t>RAN</w:t>
      </w:r>
      <w:r w:rsidRPr="008018CF">
        <w:rPr>
          <w:b/>
          <w:lang w:eastAsia="ja-JP"/>
        </w:rPr>
        <w:t xml:space="preserve"> </w:t>
      </w:r>
      <w:r w:rsidRPr="008018CF">
        <w:t xml:space="preserve">for its liaison statement </w:t>
      </w:r>
      <w:r w:rsidR="007C7364">
        <w:br/>
      </w:r>
      <w:r w:rsidRPr="008018CF">
        <w:rPr>
          <w:bCs/>
        </w:rPr>
        <w:t xml:space="preserve">(Doc. </w:t>
      </w:r>
      <w:bookmarkStart w:id="10" w:name="_Hlk64618192"/>
      <w:r w:rsidR="00EC5E7B">
        <w:fldChar w:fldCharType="begin"/>
      </w:r>
      <w:r w:rsidR="00EB0AD9">
        <w:instrText>HYPERLINK "https://www.itu.int/md/meetingdoc.asp?lang=en&amp;parent=R19-WP4B-C-0044"</w:instrText>
      </w:r>
      <w:r w:rsidR="00EC5E7B">
        <w:fldChar w:fldCharType="separate"/>
      </w:r>
      <w:r w:rsidRPr="008018CF">
        <w:rPr>
          <w:rStyle w:val="Hyperlink"/>
          <w:bCs/>
        </w:rPr>
        <w:t>4B/</w:t>
      </w:r>
      <w:r w:rsidR="00EB0AD9">
        <w:rPr>
          <w:rStyle w:val="Hyperlink"/>
          <w:bCs/>
        </w:rPr>
        <w:t>44</w:t>
      </w:r>
      <w:r w:rsidR="00EC5E7B">
        <w:rPr>
          <w:rStyle w:val="Hyperlink"/>
          <w:bCs/>
        </w:rPr>
        <w:fldChar w:fldCharType="end"/>
      </w:r>
      <w:bookmarkEnd w:id="10"/>
      <w:r w:rsidRPr="008018CF">
        <w:rPr>
          <w:bCs/>
        </w:rPr>
        <w:t xml:space="preserve">) </w:t>
      </w:r>
      <w:r w:rsidRPr="008018CF">
        <w:t xml:space="preserve">and </w:t>
      </w:r>
      <w:r w:rsidR="001D18DB">
        <w:t xml:space="preserve">the </w:t>
      </w:r>
      <w:r w:rsidRPr="008018CF">
        <w:t>refer</w:t>
      </w:r>
      <w:r w:rsidR="001D18DB">
        <w:t>ence</w:t>
      </w:r>
      <w:r w:rsidRPr="008018CF">
        <w:t xml:space="preserve"> to the </w:t>
      </w:r>
      <w:r w:rsidR="000971D3" w:rsidRPr="00A24B9D">
        <w:rPr>
          <w:rFonts w:eastAsia="MS Mincho"/>
          <w:szCs w:val="24"/>
          <w:lang w:eastAsia="ja-JP"/>
        </w:rPr>
        <w:t xml:space="preserve">progress of </w:t>
      </w:r>
      <w:r w:rsidR="00EB0AD9" w:rsidRPr="008018CF">
        <w:t xml:space="preserve">TSG RAN </w:t>
      </w:r>
      <w:r w:rsidR="00EB0AD9" w:rsidRPr="00A24B9D">
        <w:rPr>
          <w:rFonts w:eastAsia="MS Mincho"/>
          <w:szCs w:val="24"/>
          <w:lang w:eastAsia="ja-JP"/>
        </w:rPr>
        <w:t>activities pertaining to solutions for 5G N</w:t>
      </w:r>
      <w:r w:rsidR="001D18DB">
        <w:rPr>
          <w:rFonts w:eastAsia="MS Mincho"/>
          <w:szCs w:val="24"/>
          <w:lang w:eastAsia="ja-JP"/>
        </w:rPr>
        <w:t xml:space="preserve">ew </w:t>
      </w:r>
      <w:r w:rsidR="00EB0AD9" w:rsidRPr="00A24B9D">
        <w:rPr>
          <w:rFonts w:eastAsia="MS Mincho"/>
          <w:szCs w:val="24"/>
          <w:lang w:eastAsia="ja-JP"/>
        </w:rPr>
        <w:t>R</w:t>
      </w:r>
      <w:r w:rsidR="001D18DB">
        <w:rPr>
          <w:rFonts w:eastAsia="MS Mincho"/>
          <w:szCs w:val="24"/>
          <w:lang w:eastAsia="ja-JP"/>
        </w:rPr>
        <w:t>adio</w:t>
      </w:r>
      <w:r w:rsidR="00EB0AD9" w:rsidRPr="00A24B9D">
        <w:rPr>
          <w:rFonts w:eastAsia="MS Mincho"/>
          <w:szCs w:val="24"/>
          <w:lang w:eastAsia="ja-JP"/>
        </w:rPr>
        <w:t xml:space="preserve"> </w:t>
      </w:r>
      <w:r w:rsidR="001D18DB">
        <w:rPr>
          <w:rFonts w:eastAsia="MS Mincho"/>
          <w:szCs w:val="24"/>
          <w:lang w:eastAsia="ja-JP"/>
        </w:rPr>
        <w:t xml:space="preserve">(NR) </w:t>
      </w:r>
      <w:r w:rsidR="00EB0AD9" w:rsidRPr="00A24B9D">
        <w:rPr>
          <w:rFonts w:eastAsia="MS Mincho"/>
          <w:szCs w:val="24"/>
          <w:lang w:eastAsia="ja-JP"/>
        </w:rPr>
        <w:t xml:space="preserve">to support Non-Terrestrial Networks </w:t>
      </w:r>
      <w:r w:rsidR="008625D4">
        <w:rPr>
          <w:rFonts w:eastAsia="MS Mincho"/>
          <w:szCs w:val="24"/>
          <w:lang w:eastAsia="ja-JP"/>
        </w:rPr>
        <w:t xml:space="preserve">(NTN) </w:t>
      </w:r>
      <w:r w:rsidR="00EB0AD9" w:rsidRPr="00A24B9D">
        <w:rPr>
          <w:rFonts w:eastAsia="MS Mincho"/>
          <w:szCs w:val="24"/>
          <w:lang w:eastAsia="ja-JP"/>
        </w:rPr>
        <w:t>including satellite</w:t>
      </w:r>
      <w:r w:rsidRPr="008018CF">
        <w:t>.</w:t>
      </w:r>
      <w:r w:rsidR="000971D3">
        <w:t xml:space="preserve"> The information provided is of great value for WP 4B and </w:t>
      </w:r>
      <w:r w:rsidR="001C1F9C">
        <w:t>will be taken into consideration.</w:t>
      </w:r>
    </w:p>
    <w:p w14:paraId="1B44DCCB" w14:textId="28D89E27" w:rsidR="00143325" w:rsidRPr="008018CF" w:rsidRDefault="00521E33" w:rsidP="000F16CF">
      <w:bookmarkStart w:id="11" w:name="OLE_LINK1"/>
      <w:bookmarkStart w:id="12" w:name="OLE_LINK2"/>
      <w:r w:rsidRPr="008018CF">
        <w:rPr>
          <w:rFonts w:cstheme="minorHAnsi"/>
        </w:rPr>
        <w:t>W</w:t>
      </w:r>
      <w:r w:rsidR="001C1F9C">
        <w:rPr>
          <w:rFonts w:cstheme="minorHAnsi"/>
        </w:rPr>
        <w:t>P</w:t>
      </w:r>
      <w:r w:rsidRPr="008018CF">
        <w:rPr>
          <w:rFonts w:cstheme="minorHAnsi"/>
        </w:rPr>
        <w:t xml:space="preserve"> </w:t>
      </w:r>
      <w:r w:rsidR="00143325" w:rsidRPr="008018CF">
        <w:t xml:space="preserve">4B would like to </w:t>
      </w:r>
      <w:r w:rsidR="001C1F9C">
        <w:t xml:space="preserve">kindly </w:t>
      </w:r>
      <w:r w:rsidR="00143325" w:rsidRPr="008018CF">
        <w:t xml:space="preserve">request </w:t>
      </w:r>
      <w:r w:rsidR="000971D3" w:rsidRPr="008018CF">
        <w:rPr>
          <w:bCs/>
          <w:lang w:eastAsia="ja-JP"/>
        </w:rPr>
        <w:t>3GPP TSG</w:t>
      </w:r>
      <w:r w:rsidR="000971D3">
        <w:rPr>
          <w:bCs/>
          <w:lang w:eastAsia="ja-JP"/>
        </w:rPr>
        <w:t xml:space="preserve"> </w:t>
      </w:r>
      <w:r w:rsidR="000971D3" w:rsidRPr="008018CF">
        <w:rPr>
          <w:bCs/>
          <w:lang w:eastAsia="ja-JP"/>
        </w:rPr>
        <w:t>RAN</w:t>
      </w:r>
      <w:r w:rsidR="000971D3">
        <w:t xml:space="preserve"> to continue</w:t>
      </w:r>
      <w:r w:rsidR="00143325" w:rsidRPr="008018CF">
        <w:t xml:space="preserve"> updat</w:t>
      </w:r>
      <w:r w:rsidR="000971D3">
        <w:t>ing</w:t>
      </w:r>
      <w:r w:rsidR="00143325" w:rsidRPr="008018CF">
        <w:t xml:space="preserve"> on the latest progress on the </w:t>
      </w:r>
      <w:r w:rsidR="001C1F9C">
        <w:t xml:space="preserve">work </w:t>
      </w:r>
      <w:r w:rsidR="00143325" w:rsidRPr="008018CF">
        <w:t>associated</w:t>
      </w:r>
      <w:r w:rsidR="000971D3">
        <w:t xml:space="preserve"> to </w:t>
      </w:r>
      <w:r w:rsidR="00143325" w:rsidRPr="008018CF">
        <w:t xml:space="preserve">Technical Reports </w:t>
      </w:r>
      <w:r w:rsidR="000971D3">
        <w:t xml:space="preserve">and any other </w:t>
      </w:r>
      <w:r w:rsidR="001C1F9C">
        <w:t>document</w:t>
      </w:r>
      <w:r w:rsidR="000971D3">
        <w:t xml:space="preserve"> on s</w:t>
      </w:r>
      <w:r w:rsidR="000971D3" w:rsidRPr="000971D3">
        <w:t xml:space="preserve">olutions for </w:t>
      </w:r>
      <w:r w:rsidR="008625D4">
        <w:t xml:space="preserve">5G </w:t>
      </w:r>
      <w:r w:rsidR="000971D3" w:rsidRPr="000971D3">
        <w:t>NR to support NTN</w:t>
      </w:r>
      <w:r w:rsidR="00143325" w:rsidRPr="008018CF">
        <w:t xml:space="preserve">, including satellite components in the 5G architecture.  </w:t>
      </w:r>
      <w:r w:rsidR="001C1F9C">
        <w:t xml:space="preserve">WP 4B would like to further request </w:t>
      </w:r>
      <w:r w:rsidR="001C1F9C" w:rsidRPr="008018CF">
        <w:rPr>
          <w:bCs/>
          <w:lang w:eastAsia="ja-JP"/>
        </w:rPr>
        <w:t>3GPP TSG</w:t>
      </w:r>
      <w:r w:rsidR="001C1F9C">
        <w:rPr>
          <w:bCs/>
          <w:lang w:eastAsia="ja-JP"/>
        </w:rPr>
        <w:t xml:space="preserve"> </w:t>
      </w:r>
      <w:r w:rsidR="001C1F9C" w:rsidRPr="008018CF">
        <w:rPr>
          <w:bCs/>
          <w:lang w:eastAsia="ja-JP"/>
        </w:rPr>
        <w:t>RAN</w:t>
      </w:r>
      <w:r w:rsidR="001C1F9C">
        <w:rPr>
          <w:bCs/>
          <w:lang w:eastAsia="ja-JP"/>
        </w:rPr>
        <w:t xml:space="preserve"> to include a </w:t>
      </w:r>
      <w:r w:rsidR="00FD500D">
        <w:rPr>
          <w:bCs/>
          <w:lang w:eastAsia="ja-JP"/>
        </w:rPr>
        <w:t xml:space="preserve">more </w:t>
      </w:r>
      <w:r w:rsidR="001C1F9C">
        <w:rPr>
          <w:bCs/>
          <w:lang w:eastAsia="ja-JP"/>
        </w:rPr>
        <w:t xml:space="preserve">detailed description on its activities, so WP 4B can have a better </w:t>
      </w:r>
      <w:r w:rsidR="00FD500D">
        <w:rPr>
          <w:bCs/>
          <w:lang w:eastAsia="ja-JP"/>
        </w:rPr>
        <w:t>understanding</w:t>
      </w:r>
      <w:r w:rsidR="001C1F9C">
        <w:rPr>
          <w:bCs/>
          <w:lang w:eastAsia="ja-JP"/>
        </w:rPr>
        <w:t xml:space="preserve"> of the work done.</w:t>
      </w:r>
    </w:p>
    <w:bookmarkEnd w:id="11"/>
    <w:bookmarkEnd w:id="12"/>
    <w:p w14:paraId="6574CC4C" w14:textId="68079A14" w:rsidR="00143325" w:rsidRPr="008018CF" w:rsidRDefault="00143325" w:rsidP="00143325">
      <w:pPr>
        <w:spacing w:after="240"/>
        <w:rPr>
          <w:lang w:eastAsia="zh-CN"/>
        </w:rPr>
      </w:pPr>
      <w:r w:rsidRPr="008018CF">
        <w:rPr>
          <w:lang w:eastAsia="zh-CN"/>
        </w:rPr>
        <w:t xml:space="preserve">The next meeting of WP 4B is planned for </w:t>
      </w:r>
      <w:r w:rsidR="001C1F9C">
        <w:rPr>
          <w:lang w:eastAsia="zh-CN"/>
        </w:rPr>
        <w:t>8-14</w:t>
      </w:r>
      <w:r w:rsidRPr="008018CF">
        <w:rPr>
          <w:lang w:eastAsia="zh-CN"/>
        </w:rPr>
        <w:t xml:space="preserve"> </w:t>
      </w:r>
      <w:r w:rsidR="001C1F9C">
        <w:rPr>
          <w:lang w:eastAsia="zh-CN"/>
        </w:rPr>
        <w:t>July</w:t>
      </w:r>
      <w:r w:rsidRPr="008018CF">
        <w:rPr>
          <w:lang w:eastAsia="zh-CN"/>
        </w:rPr>
        <w:t xml:space="preserve"> 2021.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843"/>
      </w:tblGrid>
      <w:tr w:rsidR="008018CF" w:rsidRPr="008018CF" w14:paraId="3A322B33" w14:textId="77777777" w:rsidTr="0017756F">
        <w:tc>
          <w:tcPr>
            <w:tcW w:w="9629" w:type="dxa"/>
            <w:gridSpan w:val="2"/>
          </w:tcPr>
          <w:p w14:paraId="306BFF69" w14:textId="16D8DD38" w:rsidR="008018CF" w:rsidRPr="008018CF" w:rsidRDefault="008018CF" w:rsidP="008018CF">
            <w:pPr>
              <w:spacing w:after="120"/>
            </w:pPr>
            <w:r w:rsidRPr="008018CF">
              <w:rPr>
                <w:b/>
                <w:bCs/>
              </w:rPr>
              <w:t>Status:</w:t>
            </w:r>
            <w:r w:rsidRPr="008018CF">
              <w:rPr>
                <w:b/>
                <w:bCs/>
              </w:rPr>
              <w:tab/>
            </w:r>
            <w:r w:rsidRPr="008018CF">
              <w:t>For information and action, as appropriate</w:t>
            </w:r>
          </w:p>
        </w:tc>
      </w:tr>
      <w:tr w:rsidR="008018CF" w:rsidRPr="003670B5" w14:paraId="52276C89" w14:textId="77777777" w:rsidTr="008018CF">
        <w:tc>
          <w:tcPr>
            <w:tcW w:w="4786" w:type="dxa"/>
          </w:tcPr>
          <w:p w14:paraId="48BD3ADA" w14:textId="737E1E88" w:rsidR="008018CF" w:rsidRPr="008018CF" w:rsidRDefault="008018CF" w:rsidP="008018CF">
            <w:r w:rsidRPr="008018CF">
              <w:rPr>
                <w:b/>
                <w:bCs/>
                <w:szCs w:val="24"/>
              </w:rPr>
              <w:t>Contact:</w:t>
            </w:r>
            <w:r w:rsidRPr="008018CF">
              <w:rPr>
                <w:b/>
                <w:bCs/>
                <w:szCs w:val="24"/>
              </w:rPr>
              <w:tab/>
            </w:r>
            <w:r w:rsidRPr="008018CF">
              <w:rPr>
                <w:szCs w:val="24"/>
              </w:rPr>
              <w:t>Nelson Malaguti</w:t>
            </w:r>
          </w:p>
        </w:tc>
        <w:tc>
          <w:tcPr>
            <w:tcW w:w="4843" w:type="dxa"/>
          </w:tcPr>
          <w:p w14:paraId="1E879337" w14:textId="72567A59" w:rsidR="008018CF" w:rsidRPr="00295D33" w:rsidRDefault="008018CF" w:rsidP="008018CF">
            <w:pPr>
              <w:rPr>
                <w:lang w:val="pt-BR"/>
              </w:rPr>
            </w:pPr>
            <w:r w:rsidRPr="00295D33">
              <w:rPr>
                <w:b/>
                <w:bCs/>
                <w:szCs w:val="24"/>
                <w:lang w:val="pt-BR"/>
              </w:rPr>
              <w:t>E-mail:</w:t>
            </w:r>
            <w:r w:rsidRPr="00295D33">
              <w:rPr>
                <w:szCs w:val="24"/>
                <w:lang w:val="pt-BR"/>
              </w:rPr>
              <w:t xml:space="preserve"> </w:t>
            </w:r>
            <w:r w:rsidRPr="00295D33">
              <w:rPr>
                <w:lang w:val="pt-BR"/>
              </w:rPr>
              <w:tab/>
            </w:r>
            <w:hyperlink r:id="rId12" w:history="1">
              <w:r w:rsidRPr="00295D33">
                <w:rPr>
                  <w:rStyle w:val="Hyperlink"/>
                  <w:bCs/>
                  <w:szCs w:val="24"/>
                  <w:lang w:val="pt-BR"/>
                </w:rPr>
                <w:t>nelson.malaguti@itu.int</w:t>
              </w:r>
            </w:hyperlink>
            <w:r w:rsidRPr="00295D33">
              <w:rPr>
                <w:szCs w:val="24"/>
                <w:lang w:val="pt-BR"/>
              </w:rPr>
              <w:t xml:space="preserve"> </w:t>
            </w:r>
            <w:hyperlink r:id="rId13" w:history="1"/>
          </w:p>
        </w:tc>
      </w:tr>
    </w:tbl>
    <w:p w14:paraId="4D7BAF84" w14:textId="77777777" w:rsidR="00143325" w:rsidRPr="00295D33" w:rsidRDefault="00143325" w:rsidP="000F16CF">
      <w:pPr>
        <w:rPr>
          <w:lang w:val="pt-BR"/>
        </w:rPr>
      </w:pPr>
    </w:p>
    <w:p w14:paraId="1D093C70" w14:textId="77777777" w:rsidR="00143325" w:rsidRPr="00295D33" w:rsidRDefault="00143325" w:rsidP="009501A3">
      <w:pPr>
        <w:rPr>
          <w:lang w:val="pt-BR"/>
        </w:rPr>
      </w:pPr>
    </w:p>
    <w:p w14:paraId="4D9DC31E" w14:textId="5846B25B" w:rsidR="000069D4" w:rsidRPr="00295D33" w:rsidRDefault="00204550" w:rsidP="00143325">
      <w:pPr>
        <w:jc w:val="center"/>
        <w:rPr>
          <w:lang w:val="pt-BR" w:eastAsia="zh-CN"/>
        </w:rPr>
      </w:pPr>
      <w:r>
        <w:t>______________</w:t>
      </w:r>
    </w:p>
    <w:sectPr w:rsidR="000069D4" w:rsidRPr="00295D33" w:rsidSect="00D02712">
      <w:headerReference w:type="default" r:id="rId14"/>
      <w:footerReference w:type="default" r:id="rId15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6D6148" w14:textId="77777777" w:rsidR="00336CE9" w:rsidRDefault="00336CE9">
      <w:r>
        <w:separator/>
      </w:r>
    </w:p>
  </w:endnote>
  <w:endnote w:type="continuationSeparator" w:id="0">
    <w:p w14:paraId="4F4D9C35" w14:textId="77777777" w:rsidR="00336CE9" w:rsidRDefault="00336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0ECF76" w14:textId="5BB6234A" w:rsidR="00FA124A" w:rsidRPr="002F7CB3" w:rsidRDefault="00190B41">
    <w:pPr>
      <w:pStyle w:val="Footer"/>
      <w:rPr>
        <w:lang w:val="en-US"/>
      </w:rPr>
    </w:pPr>
    <w:fldSimple w:instr=" FILENAME \p \* MERGEFORMAT ">
      <w:r w:rsidR="00C325BE" w:rsidRPr="00C325BE">
        <w:rPr>
          <w:lang w:val="en-US"/>
        </w:rPr>
        <w:t>Document4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7860D8">
      <w:t>01.03.21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C325BE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4D2AFE" w14:textId="77777777" w:rsidR="00336CE9" w:rsidRDefault="00336CE9">
      <w:r>
        <w:t>____________________</w:t>
      </w:r>
    </w:p>
  </w:footnote>
  <w:footnote w:type="continuationSeparator" w:id="0">
    <w:p w14:paraId="427E5A3D" w14:textId="77777777" w:rsidR="00336CE9" w:rsidRDefault="00336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491673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38EF1291" w14:textId="24E4AB19" w:rsidR="00FA124A" w:rsidRDefault="00C325BE">
    <w:pPr>
      <w:pStyle w:val="Header"/>
      <w:rPr>
        <w:lang w:val="en-US"/>
      </w:rPr>
    </w:pPr>
    <w:r>
      <w:rPr>
        <w:lang w:val="en-US"/>
      </w:rPr>
      <w:t>4B/TEMP/8-E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DD4E0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4E07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398D0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5BCD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96C3D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C3AC2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04DF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1CDA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DA44A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2DA98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H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5BE"/>
    <w:rsid w:val="000069D4"/>
    <w:rsid w:val="000174AD"/>
    <w:rsid w:val="000356AB"/>
    <w:rsid w:val="00047A1D"/>
    <w:rsid w:val="000604B9"/>
    <w:rsid w:val="000971D3"/>
    <w:rsid w:val="000A7D55"/>
    <w:rsid w:val="000C12C8"/>
    <w:rsid w:val="000C2E8E"/>
    <w:rsid w:val="000E0E7C"/>
    <w:rsid w:val="000F1B4B"/>
    <w:rsid w:val="0012454A"/>
    <w:rsid w:val="0012744F"/>
    <w:rsid w:val="00131178"/>
    <w:rsid w:val="00143325"/>
    <w:rsid w:val="00156F66"/>
    <w:rsid w:val="00163271"/>
    <w:rsid w:val="00164B7C"/>
    <w:rsid w:val="001717B1"/>
    <w:rsid w:val="00172122"/>
    <w:rsid w:val="00182528"/>
    <w:rsid w:val="0018500B"/>
    <w:rsid w:val="00190B41"/>
    <w:rsid w:val="00196A19"/>
    <w:rsid w:val="001A3074"/>
    <w:rsid w:val="001C1F9C"/>
    <w:rsid w:val="001D18DB"/>
    <w:rsid w:val="00202DC1"/>
    <w:rsid w:val="00204550"/>
    <w:rsid w:val="002116EE"/>
    <w:rsid w:val="002309D8"/>
    <w:rsid w:val="00244478"/>
    <w:rsid w:val="00295D33"/>
    <w:rsid w:val="002A7FE2"/>
    <w:rsid w:val="002D0BF7"/>
    <w:rsid w:val="002E1B4F"/>
    <w:rsid w:val="002E71D7"/>
    <w:rsid w:val="002F2E67"/>
    <w:rsid w:val="002F7CB3"/>
    <w:rsid w:val="00315546"/>
    <w:rsid w:val="00330567"/>
    <w:rsid w:val="00336CE9"/>
    <w:rsid w:val="003506D2"/>
    <w:rsid w:val="003670B5"/>
    <w:rsid w:val="00386A9D"/>
    <w:rsid w:val="00391081"/>
    <w:rsid w:val="003A5B7A"/>
    <w:rsid w:val="003B2789"/>
    <w:rsid w:val="003C13CE"/>
    <w:rsid w:val="003C697E"/>
    <w:rsid w:val="003E2518"/>
    <w:rsid w:val="003E7CEF"/>
    <w:rsid w:val="003F0D77"/>
    <w:rsid w:val="003F119A"/>
    <w:rsid w:val="004A0D69"/>
    <w:rsid w:val="004B1EF7"/>
    <w:rsid w:val="004B3FAD"/>
    <w:rsid w:val="004C5749"/>
    <w:rsid w:val="00501DCA"/>
    <w:rsid w:val="00513A47"/>
    <w:rsid w:val="00521E33"/>
    <w:rsid w:val="005408DF"/>
    <w:rsid w:val="0055640E"/>
    <w:rsid w:val="00573344"/>
    <w:rsid w:val="00583F9B"/>
    <w:rsid w:val="005B0D29"/>
    <w:rsid w:val="005E5C10"/>
    <w:rsid w:val="005F2C78"/>
    <w:rsid w:val="006144E4"/>
    <w:rsid w:val="00650299"/>
    <w:rsid w:val="00655FC5"/>
    <w:rsid w:val="00675902"/>
    <w:rsid w:val="00683DF5"/>
    <w:rsid w:val="006E7356"/>
    <w:rsid w:val="00747E84"/>
    <w:rsid w:val="007860D8"/>
    <w:rsid w:val="007959F1"/>
    <w:rsid w:val="007A0912"/>
    <w:rsid w:val="007C7364"/>
    <w:rsid w:val="007E1496"/>
    <w:rsid w:val="008018CF"/>
    <w:rsid w:val="0080538C"/>
    <w:rsid w:val="00814E0A"/>
    <w:rsid w:val="00822581"/>
    <w:rsid w:val="008309DD"/>
    <w:rsid w:val="0083227A"/>
    <w:rsid w:val="008625D4"/>
    <w:rsid w:val="00866900"/>
    <w:rsid w:val="00876A8A"/>
    <w:rsid w:val="00881BA1"/>
    <w:rsid w:val="008C2302"/>
    <w:rsid w:val="008C26B8"/>
    <w:rsid w:val="008C46A9"/>
    <w:rsid w:val="008F208F"/>
    <w:rsid w:val="00902458"/>
    <w:rsid w:val="00982084"/>
    <w:rsid w:val="00995963"/>
    <w:rsid w:val="009B61EB"/>
    <w:rsid w:val="009C2064"/>
    <w:rsid w:val="009D1697"/>
    <w:rsid w:val="009F3A46"/>
    <w:rsid w:val="009F6520"/>
    <w:rsid w:val="00A014F8"/>
    <w:rsid w:val="00A5173C"/>
    <w:rsid w:val="00A61AEF"/>
    <w:rsid w:val="00A83224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C325BE"/>
    <w:rsid w:val="00C57A91"/>
    <w:rsid w:val="00C7765F"/>
    <w:rsid w:val="00C87DB1"/>
    <w:rsid w:val="00CC01C2"/>
    <w:rsid w:val="00CF21F2"/>
    <w:rsid w:val="00D02712"/>
    <w:rsid w:val="00D046A7"/>
    <w:rsid w:val="00D214D0"/>
    <w:rsid w:val="00D6546B"/>
    <w:rsid w:val="00DA01D6"/>
    <w:rsid w:val="00DB178B"/>
    <w:rsid w:val="00DC17D3"/>
    <w:rsid w:val="00DD4BED"/>
    <w:rsid w:val="00DE39F0"/>
    <w:rsid w:val="00DF0AF3"/>
    <w:rsid w:val="00DF7E9F"/>
    <w:rsid w:val="00E050F1"/>
    <w:rsid w:val="00E27D7E"/>
    <w:rsid w:val="00E42E13"/>
    <w:rsid w:val="00E56D5C"/>
    <w:rsid w:val="00E6257C"/>
    <w:rsid w:val="00E63C59"/>
    <w:rsid w:val="00EB0AD9"/>
    <w:rsid w:val="00EC5E7B"/>
    <w:rsid w:val="00F24A74"/>
    <w:rsid w:val="00F25662"/>
    <w:rsid w:val="00F75ECE"/>
    <w:rsid w:val="00FA124A"/>
    <w:rsid w:val="00FC08DD"/>
    <w:rsid w:val="00FC2316"/>
    <w:rsid w:val="00FC2CFD"/>
    <w:rsid w:val="00FD500D"/>
    <w:rsid w:val="00FF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3F51EC"/>
  <w15:docId w15:val="{6E9377F0-32C7-49F1-9FCE-7F5865B23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A83224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7A0912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F75ECE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link w:val="SourceChar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1717B1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FF43C2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FF43C2"/>
    <w:pPr>
      <w:keepNext/>
      <w:keepLines/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1A3074"/>
    <w:pPr>
      <w:spacing w:after="240"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link w:val="FiguretitleChar"/>
    <w:rsid w:val="001A3074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A83224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A83224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paragraph" w:customStyle="1" w:styleId="Tablefin">
    <w:name w:val="Table_fin"/>
    <w:basedOn w:val="Normalaftertitle"/>
    <w:rsid w:val="00FF43C2"/>
    <w:pPr>
      <w:tabs>
        <w:tab w:val="clear" w:pos="1134"/>
        <w:tab w:val="clear" w:pos="1871"/>
        <w:tab w:val="clear" w:pos="2268"/>
      </w:tabs>
      <w:spacing w:before="0"/>
    </w:pPr>
    <w:rPr>
      <w:sz w:val="20"/>
      <w:lang w:val="fr-FR" w:eastAsia="zh-CN"/>
    </w:rPr>
  </w:style>
  <w:style w:type="paragraph" w:customStyle="1" w:styleId="EditorsNote">
    <w:name w:val="EditorsNote"/>
    <w:basedOn w:val="Normal"/>
    <w:rsid w:val="00FF43C2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1A3074"/>
    <w:rPr>
      <w:rFonts w:ascii="Times New Roman Bold" w:hAnsi="Times New Roman Bold"/>
      <w:b/>
      <w:lang w:val="en-GB" w:eastAsia="en-US"/>
    </w:rPr>
  </w:style>
  <w:style w:type="table" w:styleId="TableGrid">
    <w:name w:val="Table Grid"/>
    <w:basedOn w:val="TableNormal"/>
    <w:uiPriority w:val="39"/>
    <w:rsid w:val="0014332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43325"/>
    <w:rPr>
      <w:color w:val="0000FF"/>
      <w:u w:val="single"/>
    </w:rPr>
  </w:style>
  <w:style w:type="character" w:customStyle="1" w:styleId="SourceChar">
    <w:name w:val="Source Char"/>
    <w:link w:val="Source"/>
    <w:locked/>
    <w:rsid w:val="00143325"/>
    <w:rPr>
      <w:rFonts w:ascii="Times New Roman" w:hAnsi="Times New Roman"/>
      <w:b/>
      <w:sz w:val="2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018C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EB0AD9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3506D2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nelson.malaguti@itu.in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meetingdoc.asp?lang=en&amp;parent=R19-WP4B-C-0044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ton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AF5B1C9FC0D1448B4A35BF065B753D" ma:contentTypeVersion="2" ma:contentTypeDescription="Create a new document." ma:contentTypeScope="" ma:versionID="76720f267df277289f8bca4b77b6aa6f">
  <xsd:schema xmlns:xsd="http://www.w3.org/2001/XMLSchema" xmlns:xs="http://www.w3.org/2001/XMLSchema" xmlns:p="http://schemas.microsoft.com/office/2006/metadata/properties" xmlns:ns2="4c6a61cb-1973-4fc6-92ae-f4d7a4471404" xmlns:ns3="63927a83-b4a2-4b52-8373-e7a1ae012051" targetNamespace="http://schemas.microsoft.com/office/2006/metadata/properties" ma:root="true" ma:fieldsID="132a776969e2c3340b4e4a1c76c12f56" ns2:_="" ns3:_="">
    <xsd:import namespace="4c6a61cb-1973-4fc6-92ae-f4d7a4471404"/>
    <xsd:import namespace="63927a83-b4a2-4b52-8373-e7a1ae012051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927a83-b4a2-4b52-8373-e7a1ae012051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007D31-B129-44B0-9F5D-DF51BFE2B3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63927a83-b4a2-4b52-8373-e7a1ae0120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4FF0CA-F313-456A-A671-6CBED0A51D28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3.xml><?xml version="1.0" encoding="utf-8"?>
<ds:datastoreItem xmlns:ds="http://schemas.openxmlformats.org/officeDocument/2006/customXml" ds:itemID="{F0E23D06-1FDC-4C6E-8456-3063E3996F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11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 ITU -</dc:creator>
  <cp:lastModifiedBy>JK</cp:lastModifiedBy>
  <cp:revision>4</cp:revision>
  <cp:lastPrinted>2008-02-21T14:04:00Z</cp:lastPrinted>
  <dcterms:created xsi:type="dcterms:W3CDTF">2021-03-01T07:26:00Z</dcterms:created>
  <dcterms:modified xsi:type="dcterms:W3CDTF">2021-03-07T23:08:00Z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0x0101001BAF5B1C9FC0D1448B4A35BF065B753D</vt:lpwstr>
  </property>
</Properties>
</file>