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C8575" w14:textId="77777777"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F46886" w:rsidRPr="00F46886">
        <w:rPr>
          <w:b/>
          <w:i/>
          <w:noProof/>
          <w:sz w:val="28"/>
        </w:rPr>
        <w:t>R4-201</w:t>
      </w:r>
      <w:r w:rsidR="00874677">
        <w:rPr>
          <w:b/>
          <w:i/>
          <w:noProof/>
          <w:sz w:val="28"/>
        </w:rPr>
        <w:t>7145</w:t>
      </w:r>
    </w:p>
    <w:p w14:paraId="21E8B884" w14:textId="77777777"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93DF6D" w14:textId="77777777" w:rsidTr="00547111">
        <w:tc>
          <w:tcPr>
            <w:tcW w:w="9641" w:type="dxa"/>
            <w:gridSpan w:val="9"/>
            <w:tcBorders>
              <w:top w:val="single" w:sz="4" w:space="0" w:color="auto"/>
              <w:left w:val="single" w:sz="4" w:space="0" w:color="auto"/>
              <w:right w:val="single" w:sz="4" w:space="0" w:color="auto"/>
            </w:tcBorders>
          </w:tcPr>
          <w:p w14:paraId="77FB5FB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D6EDC0" w14:textId="77777777" w:rsidTr="00547111">
        <w:tc>
          <w:tcPr>
            <w:tcW w:w="9641" w:type="dxa"/>
            <w:gridSpan w:val="9"/>
            <w:tcBorders>
              <w:left w:val="single" w:sz="4" w:space="0" w:color="auto"/>
              <w:right w:val="single" w:sz="4" w:space="0" w:color="auto"/>
            </w:tcBorders>
          </w:tcPr>
          <w:p w14:paraId="20EF1A76" w14:textId="77777777" w:rsidR="001E41F3" w:rsidRDefault="001E41F3">
            <w:pPr>
              <w:pStyle w:val="CRCoverPage"/>
              <w:spacing w:after="0"/>
              <w:jc w:val="center"/>
              <w:rPr>
                <w:noProof/>
              </w:rPr>
            </w:pPr>
            <w:r>
              <w:rPr>
                <w:b/>
                <w:noProof/>
                <w:sz w:val="32"/>
              </w:rPr>
              <w:t>CHANGE REQUEST</w:t>
            </w:r>
          </w:p>
        </w:tc>
      </w:tr>
      <w:tr w:rsidR="001E41F3" w14:paraId="0EE5B30E" w14:textId="77777777" w:rsidTr="00547111">
        <w:tc>
          <w:tcPr>
            <w:tcW w:w="9641" w:type="dxa"/>
            <w:gridSpan w:val="9"/>
            <w:tcBorders>
              <w:left w:val="single" w:sz="4" w:space="0" w:color="auto"/>
              <w:right w:val="single" w:sz="4" w:space="0" w:color="auto"/>
            </w:tcBorders>
          </w:tcPr>
          <w:p w14:paraId="436B854D" w14:textId="77777777" w:rsidR="001E41F3" w:rsidRDefault="001E41F3">
            <w:pPr>
              <w:pStyle w:val="CRCoverPage"/>
              <w:spacing w:after="0"/>
              <w:rPr>
                <w:noProof/>
                <w:sz w:val="8"/>
                <w:szCs w:val="8"/>
              </w:rPr>
            </w:pPr>
          </w:p>
        </w:tc>
      </w:tr>
      <w:tr w:rsidR="001E41F3" w14:paraId="1A00D294" w14:textId="77777777" w:rsidTr="00547111">
        <w:tc>
          <w:tcPr>
            <w:tcW w:w="142" w:type="dxa"/>
            <w:tcBorders>
              <w:left w:val="single" w:sz="4" w:space="0" w:color="auto"/>
            </w:tcBorders>
          </w:tcPr>
          <w:p w14:paraId="1D12D43D" w14:textId="77777777" w:rsidR="001E41F3" w:rsidRDefault="001E41F3">
            <w:pPr>
              <w:pStyle w:val="CRCoverPage"/>
              <w:spacing w:after="0"/>
              <w:jc w:val="right"/>
              <w:rPr>
                <w:noProof/>
              </w:rPr>
            </w:pPr>
          </w:p>
        </w:tc>
        <w:tc>
          <w:tcPr>
            <w:tcW w:w="1559" w:type="dxa"/>
            <w:shd w:val="pct30" w:color="FFFF00" w:fill="auto"/>
          </w:tcPr>
          <w:p w14:paraId="7664EBD1" w14:textId="77777777"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14:paraId="18B7B1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32AF63" w14:textId="77777777" w:rsidR="001E41F3" w:rsidRPr="00410371" w:rsidRDefault="00F46886" w:rsidP="00763913">
            <w:pPr>
              <w:pStyle w:val="CRCoverPage"/>
              <w:spacing w:after="0"/>
              <w:rPr>
                <w:noProof/>
                <w:lang w:eastAsia="zh-CN"/>
              </w:rPr>
            </w:pPr>
            <w:r>
              <w:rPr>
                <w:noProof/>
                <w:lang w:eastAsia="zh-CN"/>
              </w:rPr>
              <w:t>1324</w:t>
            </w:r>
          </w:p>
        </w:tc>
        <w:tc>
          <w:tcPr>
            <w:tcW w:w="709" w:type="dxa"/>
          </w:tcPr>
          <w:p w14:paraId="657F49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2CBF41" w14:textId="77777777" w:rsidR="001E41F3" w:rsidRPr="00410371" w:rsidRDefault="00874677" w:rsidP="00E13F3D">
            <w:pPr>
              <w:pStyle w:val="CRCoverPage"/>
              <w:spacing w:after="0"/>
              <w:jc w:val="center"/>
              <w:rPr>
                <w:b/>
                <w:noProof/>
              </w:rPr>
            </w:pPr>
            <w:r>
              <w:rPr>
                <w:b/>
                <w:noProof/>
                <w:sz w:val="28"/>
              </w:rPr>
              <w:t>1</w:t>
            </w:r>
          </w:p>
        </w:tc>
        <w:tc>
          <w:tcPr>
            <w:tcW w:w="2410" w:type="dxa"/>
          </w:tcPr>
          <w:p w14:paraId="52B21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3BB44" w14:textId="77777777"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14:paraId="0283EBFC" w14:textId="77777777" w:rsidR="001E41F3" w:rsidRDefault="001E41F3">
            <w:pPr>
              <w:pStyle w:val="CRCoverPage"/>
              <w:spacing w:after="0"/>
              <w:rPr>
                <w:noProof/>
              </w:rPr>
            </w:pPr>
          </w:p>
        </w:tc>
      </w:tr>
      <w:tr w:rsidR="001E41F3" w14:paraId="5A52159E" w14:textId="77777777" w:rsidTr="00547111">
        <w:tc>
          <w:tcPr>
            <w:tcW w:w="9641" w:type="dxa"/>
            <w:gridSpan w:val="9"/>
            <w:tcBorders>
              <w:left w:val="single" w:sz="4" w:space="0" w:color="auto"/>
              <w:right w:val="single" w:sz="4" w:space="0" w:color="auto"/>
            </w:tcBorders>
          </w:tcPr>
          <w:p w14:paraId="2C9B3BCE" w14:textId="77777777" w:rsidR="001E41F3" w:rsidRDefault="001E41F3">
            <w:pPr>
              <w:pStyle w:val="CRCoverPage"/>
              <w:spacing w:after="0"/>
              <w:rPr>
                <w:noProof/>
              </w:rPr>
            </w:pPr>
          </w:p>
        </w:tc>
      </w:tr>
      <w:tr w:rsidR="001E41F3" w14:paraId="1269BD0F" w14:textId="77777777" w:rsidTr="00547111">
        <w:tc>
          <w:tcPr>
            <w:tcW w:w="9641" w:type="dxa"/>
            <w:gridSpan w:val="9"/>
            <w:tcBorders>
              <w:top w:val="single" w:sz="4" w:space="0" w:color="auto"/>
            </w:tcBorders>
          </w:tcPr>
          <w:p w14:paraId="1A142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128E02" w14:textId="77777777" w:rsidTr="00547111">
        <w:tc>
          <w:tcPr>
            <w:tcW w:w="9641" w:type="dxa"/>
            <w:gridSpan w:val="9"/>
          </w:tcPr>
          <w:p w14:paraId="7D86A91C" w14:textId="77777777" w:rsidR="001E41F3" w:rsidRDefault="001E41F3">
            <w:pPr>
              <w:pStyle w:val="CRCoverPage"/>
              <w:spacing w:after="0"/>
              <w:rPr>
                <w:noProof/>
                <w:sz w:val="8"/>
                <w:szCs w:val="8"/>
              </w:rPr>
            </w:pPr>
          </w:p>
        </w:tc>
      </w:tr>
    </w:tbl>
    <w:p w14:paraId="0CDEBF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E79194" w14:textId="77777777" w:rsidTr="00A7671C">
        <w:tc>
          <w:tcPr>
            <w:tcW w:w="2835" w:type="dxa"/>
          </w:tcPr>
          <w:p w14:paraId="587352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36D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8FB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4F9C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C8320"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11AF49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81CEC" w14:textId="77777777" w:rsidR="00F25D98" w:rsidRDefault="00F25D98" w:rsidP="001E41F3">
            <w:pPr>
              <w:pStyle w:val="CRCoverPage"/>
              <w:spacing w:after="0"/>
              <w:jc w:val="center"/>
              <w:rPr>
                <w:b/>
                <w:caps/>
                <w:noProof/>
              </w:rPr>
            </w:pPr>
          </w:p>
        </w:tc>
        <w:tc>
          <w:tcPr>
            <w:tcW w:w="1418" w:type="dxa"/>
            <w:tcBorders>
              <w:left w:val="nil"/>
            </w:tcBorders>
          </w:tcPr>
          <w:p w14:paraId="429A32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8A465" w14:textId="77777777" w:rsidR="00F25D98" w:rsidRDefault="00F25D98" w:rsidP="001E41F3">
            <w:pPr>
              <w:pStyle w:val="CRCoverPage"/>
              <w:spacing w:after="0"/>
              <w:jc w:val="center"/>
              <w:rPr>
                <w:b/>
                <w:bCs/>
                <w:caps/>
                <w:noProof/>
              </w:rPr>
            </w:pPr>
          </w:p>
        </w:tc>
      </w:tr>
    </w:tbl>
    <w:p w14:paraId="50C8C1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E1B119" w14:textId="77777777" w:rsidTr="00547111">
        <w:tc>
          <w:tcPr>
            <w:tcW w:w="9640" w:type="dxa"/>
            <w:gridSpan w:val="11"/>
          </w:tcPr>
          <w:p w14:paraId="40AB3A20" w14:textId="77777777" w:rsidR="001E41F3" w:rsidRDefault="001E41F3">
            <w:pPr>
              <w:pStyle w:val="CRCoverPage"/>
              <w:spacing w:after="0"/>
              <w:rPr>
                <w:noProof/>
                <w:sz w:val="8"/>
                <w:szCs w:val="8"/>
              </w:rPr>
            </w:pPr>
          </w:p>
        </w:tc>
      </w:tr>
      <w:tr w:rsidR="001E41F3" w14:paraId="73A927B0" w14:textId="77777777" w:rsidTr="00547111">
        <w:tc>
          <w:tcPr>
            <w:tcW w:w="1843" w:type="dxa"/>
            <w:tcBorders>
              <w:top w:val="single" w:sz="4" w:space="0" w:color="auto"/>
              <w:left w:val="single" w:sz="4" w:space="0" w:color="auto"/>
            </w:tcBorders>
          </w:tcPr>
          <w:p w14:paraId="0453CC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E84B9A" w14:textId="77777777" w:rsidR="001E41F3" w:rsidRDefault="0009689D" w:rsidP="00BC5EAA">
            <w:pPr>
              <w:pStyle w:val="CRCoverPage"/>
              <w:spacing w:after="0"/>
              <w:ind w:left="100"/>
              <w:rPr>
                <w:noProof/>
              </w:rPr>
            </w:pPr>
            <w:r w:rsidRPr="0009689D">
              <w:rPr>
                <w:noProof/>
              </w:rPr>
              <w:t xml:space="preserve">CR to update </w:t>
            </w:r>
            <w:r w:rsidR="00BC5EAA">
              <w:rPr>
                <w:noProof/>
              </w:rPr>
              <w:t>PRS-RSRP</w:t>
            </w:r>
            <w:r w:rsidRPr="0009689D">
              <w:rPr>
                <w:noProof/>
              </w:rPr>
              <w:t xml:space="preserve"> measurement requirements</w:t>
            </w:r>
          </w:p>
        </w:tc>
      </w:tr>
      <w:tr w:rsidR="001E41F3" w14:paraId="38E3957B" w14:textId="77777777" w:rsidTr="00547111">
        <w:tc>
          <w:tcPr>
            <w:tcW w:w="1843" w:type="dxa"/>
            <w:tcBorders>
              <w:left w:val="single" w:sz="4" w:space="0" w:color="auto"/>
            </w:tcBorders>
          </w:tcPr>
          <w:p w14:paraId="3B6475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FBFB47" w14:textId="77777777" w:rsidR="001E41F3" w:rsidRDefault="001E41F3">
            <w:pPr>
              <w:pStyle w:val="CRCoverPage"/>
              <w:spacing w:after="0"/>
              <w:rPr>
                <w:noProof/>
                <w:sz w:val="8"/>
                <w:szCs w:val="8"/>
              </w:rPr>
            </w:pPr>
          </w:p>
        </w:tc>
      </w:tr>
      <w:tr w:rsidR="001E41F3" w14:paraId="37E75C1C" w14:textId="77777777" w:rsidTr="00547111">
        <w:tc>
          <w:tcPr>
            <w:tcW w:w="1843" w:type="dxa"/>
            <w:tcBorders>
              <w:left w:val="single" w:sz="4" w:space="0" w:color="auto"/>
            </w:tcBorders>
          </w:tcPr>
          <w:p w14:paraId="0DEA5C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AE1DA" w14:textId="77777777" w:rsidR="001E41F3" w:rsidRDefault="00683512" w:rsidP="009A4297">
            <w:pPr>
              <w:pStyle w:val="CRCoverPage"/>
              <w:spacing w:after="0"/>
              <w:ind w:left="100"/>
              <w:rPr>
                <w:noProof/>
              </w:rPr>
            </w:pPr>
            <w:r w:rsidRPr="00207960">
              <w:rPr>
                <w:noProof/>
              </w:rPr>
              <w:t>Huawei, HiSilicon</w:t>
            </w:r>
          </w:p>
        </w:tc>
      </w:tr>
      <w:tr w:rsidR="001E41F3" w14:paraId="5CB6FE3A" w14:textId="77777777" w:rsidTr="00547111">
        <w:tc>
          <w:tcPr>
            <w:tcW w:w="1843" w:type="dxa"/>
            <w:tcBorders>
              <w:left w:val="single" w:sz="4" w:space="0" w:color="auto"/>
            </w:tcBorders>
          </w:tcPr>
          <w:p w14:paraId="41C578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9DCC3" w14:textId="77777777" w:rsidR="001E41F3" w:rsidRDefault="00683512" w:rsidP="00547111">
            <w:pPr>
              <w:pStyle w:val="CRCoverPage"/>
              <w:spacing w:after="0"/>
              <w:ind w:left="100"/>
              <w:rPr>
                <w:noProof/>
              </w:rPr>
            </w:pPr>
            <w:r>
              <w:rPr>
                <w:noProof/>
              </w:rPr>
              <w:t>R4</w:t>
            </w:r>
          </w:p>
        </w:tc>
      </w:tr>
      <w:tr w:rsidR="001E41F3" w14:paraId="1A5843DC" w14:textId="77777777" w:rsidTr="00547111">
        <w:tc>
          <w:tcPr>
            <w:tcW w:w="1843" w:type="dxa"/>
            <w:tcBorders>
              <w:left w:val="single" w:sz="4" w:space="0" w:color="auto"/>
            </w:tcBorders>
          </w:tcPr>
          <w:p w14:paraId="7343E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47E26" w14:textId="77777777" w:rsidR="001E41F3" w:rsidRDefault="001E41F3">
            <w:pPr>
              <w:pStyle w:val="CRCoverPage"/>
              <w:spacing w:after="0"/>
              <w:rPr>
                <w:noProof/>
                <w:sz w:val="8"/>
                <w:szCs w:val="8"/>
              </w:rPr>
            </w:pPr>
          </w:p>
        </w:tc>
      </w:tr>
      <w:tr w:rsidR="001E41F3" w14:paraId="70980BF0" w14:textId="77777777" w:rsidTr="00547111">
        <w:tc>
          <w:tcPr>
            <w:tcW w:w="1843" w:type="dxa"/>
            <w:tcBorders>
              <w:left w:val="single" w:sz="4" w:space="0" w:color="auto"/>
            </w:tcBorders>
          </w:tcPr>
          <w:p w14:paraId="473010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F25C8C" w14:textId="77777777" w:rsidR="001E41F3" w:rsidRDefault="00520A28" w:rsidP="0009689D">
            <w:pPr>
              <w:pStyle w:val="CRCoverPage"/>
              <w:spacing w:after="0"/>
              <w:ind w:left="100"/>
              <w:rPr>
                <w:noProof/>
              </w:rPr>
            </w:pPr>
            <w:r w:rsidRPr="00520A28">
              <w:rPr>
                <w:noProof/>
              </w:rPr>
              <w:t>NR_pos-</w:t>
            </w:r>
            <w:r w:rsidR="0009689D">
              <w:rPr>
                <w:noProof/>
              </w:rPr>
              <w:t>Core</w:t>
            </w:r>
          </w:p>
        </w:tc>
        <w:tc>
          <w:tcPr>
            <w:tcW w:w="567" w:type="dxa"/>
            <w:tcBorders>
              <w:left w:val="nil"/>
            </w:tcBorders>
          </w:tcPr>
          <w:p w14:paraId="01D51685" w14:textId="77777777" w:rsidR="001E41F3" w:rsidRDefault="001E41F3">
            <w:pPr>
              <w:pStyle w:val="CRCoverPage"/>
              <w:spacing w:after="0"/>
              <w:ind w:right="100"/>
              <w:rPr>
                <w:noProof/>
              </w:rPr>
            </w:pPr>
          </w:p>
        </w:tc>
        <w:tc>
          <w:tcPr>
            <w:tcW w:w="1417" w:type="dxa"/>
            <w:gridSpan w:val="3"/>
            <w:tcBorders>
              <w:left w:val="nil"/>
            </w:tcBorders>
          </w:tcPr>
          <w:p w14:paraId="66CD8D8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A9FF9" w14:textId="77777777" w:rsidR="001E41F3" w:rsidRDefault="00763913" w:rsidP="00160EC9">
            <w:pPr>
              <w:pStyle w:val="CRCoverPage"/>
              <w:spacing w:after="0"/>
              <w:ind w:left="100"/>
              <w:rPr>
                <w:noProof/>
              </w:rPr>
            </w:pPr>
            <w:r>
              <w:rPr>
                <w:noProof/>
              </w:rPr>
              <w:t>2020-09-21</w:t>
            </w:r>
          </w:p>
        </w:tc>
      </w:tr>
      <w:tr w:rsidR="001E41F3" w14:paraId="1EBACB36" w14:textId="77777777" w:rsidTr="00547111">
        <w:tc>
          <w:tcPr>
            <w:tcW w:w="1843" w:type="dxa"/>
            <w:tcBorders>
              <w:left w:val="single" w:sz="4" w:space="0" w:color="auto"/>
            </w:tcBorders>
          </w:tcPr>
          <w:p w14:paraId="140EF964" w14:textId="77777777" w:rsidR="001E41F3" w:rsidRDefault="001E41F3">
            <w:pPr>
              <w:pStyle w:val="CRCoverPage"/>
              <w:spacing w:after="0"/>
              <w:rPr>
                <w:b/>
                <w:i/>
                <w:noProof/>
                <w:sz w:val="8"/>
                <w:szCs w:val="8"/>
              </w:rPr>
            </w:pPr>
          </w:p>
        </w:tc>
        <w:tc>
          <w:tcPr>
            <w:tcW w:w="1986" w:type="dxa"/>
            <w:gridSpan w:val="4"/>
          </w:tcPr>
          <w:p w14:paraId="1D8226E7" w14:textId="77777777" w:rsidR="001E41F3" w:rsidRDefault="001E41F3">
            <w:pPr>
              <w:pStyle w:val="CRCoverPage"/>
              <w:spacing w:after="0"/>
              <w:rPr>
                <w:noProof/>
                <w:sz w:val="8"/>
                <w:szCs w:val="8"/>
              </w:rPr>
            </w:pPr>
          </w:p>
        </w:tc>
        <w:tc>
          <w:tcPr>
            <w:tcW w:w="2267" w:type="dxa"/>
            <w:gridSpan w:val="2"/>
          </w:tcPr>
          <w:p w14:paraId="251B40E3" w14:textId="77777777" w:rsidR="001E41F3" w:rsidRDefault="001E41F3">
            <w:pPr>
              <w:pStyle w:val="CRCoverPage"/>
              <w:spacing w:after="0"/>
              <w:rPr>
                <w:noProof/>
                <w:sz w:val="8"/>
                <w:szCs w:val="8"/>
              </w:rPr>
            </w:pPr>
          </w:p>
        </w:tc>
        <w:tc>
          <w:tcPr>
            <w:tcW w:w="1417" w:type="dxa"/>
            <w:gridSpan w:val="3"/>
          </w:tcPr>
          <w:p w14:paraId="21951D8F" w14:textId="77777777" w:rsidR="001E41F3" w:rsidRDefault="001E41F3">
            <w:pPr>
              <w:pStyle w:val="CRCoverPage"/>
              <w:spacing w:after="0"/>
              <w:rPr>
                <w:noProof/>
                <w:sz w:val="8"/>
                <w:szCs w:val="8"/>
              </w:rPr>
            </w:pPr>
          </w:p>
        </w:tc>
        <w:tc>
          <w:tcPr>
            <w:tcW w:w="2127" w:type="dxa"/>
            <w:tcBorders>
              <w:right w:val="single" w:sz="4" w:space="0" w:color="auto"/>
            </w:tcBorders>
          </w:tcPr>
          <w:p w14:paraId="709BA94C" w14:textId="77777777" w:rsidR="001E41F3" w:rsidRDefault="001E41F3">
            <w:pPr>
              <w:pStyle w:val="CRCoverPage"/>
              <w:spacing w:after="0"/>
              <w:rPr>
                <w:noProof/>
                <w:sz w:val="8"/>
                <w:szCs w:val="8"/>
              </w:rPr>
            </w:pPr>
          </w:p>
        </w:tc>
      </w:tr>
      <w:tr w:rsidR="001E41F3" w14:paraId="34E64C8E" w14:textId="77777777" w:rsidTr="00547111">
        <w:trPr>
          <w:cantSplit/>
        </w:trPr>
        <w:tc>
          <w:tcPr>
            <w:tcW w:w="1843" w:type="dxa"/>
            <w:tcBorders>
              <w:left w:val="single" w:sz="4" w:space="0" w:color="auto"/>
            </w:tcBorders>
          </w:tcPr>
          <w:p w14:paraId="7F12A1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BDE490" w14:textId="77777777" w:rsidR="001E41F3" w:rsidRDefault="0009689D" w:rsidP="00D24991">
            <w:pPr>
              <w:pStyle w:val="CRCoverPage"/>
              <w:spacing w:after="0"/>
              <w:ind w:left="100" w:right="-609"/>
              <w:rPr>
                <w:b/>
                <w:noProof/>
              </w:rPr>
            </w:pPr>
            <w:r>
              <w:rPr>
                <w:b/>
                <w:noProof/>
              </w:rPr>
              <w:t>F</w:t>
            </w:r>
          </w:p>
        </w:tc>
        <w:tc>
          <w:tcPr>
            <w:tcW w:w="3402" w:type="dxa"/>
            <w:gridSpan w:val="5"/>
            <w:tcBorders>
              <w:left w:val="nil"/>
            </w:tcBorders>
          </w:tcPr>
          <w:p w14:paraId="77F61830" w14:textId="77777777" w:rsidR="001E41F3" w:rsidRDefault="001E41F3">
            <w:pPr>
              <w:pStyle w:val="CRCoverPage"/>
              <w:spacing w:after="0"/>
              <w:rPr>
                <w:noProof/>
              </w:rPr>
            </w:pPr>
          </w:p>
        </w:tc>
        <w:tc>
          <w:tcPr>
            <w:tcW w:w="1417" w:type="dxa"/>
            <w:gridSpan w:val="3"/>
            <w:tcBorders>
              <w:left w:val="nil"/>
            </w:tcBorders>
          </w:tcPr>
          <w:p w14:paraId="370AEC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16A5E0" w14:textId="77777777" w:rsidR="001E41F3" w:rsidRDefault="00683512" w:rsidP="00763913">
            <w:pPr>
              <w:pStyle w:val="CRCoverPage"/>
              <w:spacing w:after="0"/>
              <w:ind w:left="100"/>
              <w:rPr>
                <w:noProof/>
              </w:rPr>
            </w:pPr>
            <w:r>
              <w:rPr>
                <w:noProof/>
              </w:rPr>
              <w:t>Rel-1</w:t>
            </w:r>
            <w:r w:rsidR="00763913">
              <w:rPr>
                <w:noProof/>
              </w:rPr>
              <w:t>6</w:t>
            </w:r>
          </w:p>
        </w:tc>
      </w:tr>
      <w:tr w:rsidR="001E41F3" w14:paraId="0EAF90C7" w14:textId="77777777" w:rsidTr="00547111">
        <w:tc>
          <w:tcPr>
            <w:tcW w:w="1843" w:type="dxa"/>
            <w:tcBorders>
              <w:left w:val="single" w:sz="4" w:space="0" w:color="auto"/>
              <w:bottom w:val="single" w:sz="4" w:space="0" w:color="auto"/>
            </w:tcBorders>
          </w:tcPr>
          <w:p w14:paraId="0213B6AF" w14:textId="77777777" w:rsidR="001E41F3" w:rsidRDefault="001E41F3">
            <w:pPr>
              <w:pStyle w:val="CRCoverPage"/>
              <w:spacing w:after="0"/>
              <w:rPr>
                <w:b/>
                <w:i/>
                <w:noProof/>
              </w:rPr>
            </w:pPr>
          </w:p>
        </w:tc>
        <w:tc>
          <w:tcPr>
            <w:tcW w:w="4677" w:type="dxa"/>
            <w:gridSpan w:val="8"/>
            <w:tcBorders>
              <w:bottom w:val="single" w:sz="4" w:space="0" w:color="auto"/>
            </w:tcBorders>
          </w:tcPr>
          <w:p w14:paraId="49541B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F86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8FFB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E2D58D" w14:textId="77777777" w:rsidTr="00547111">
        <w:tc>
          <w:tcPr>
            <w:tcW w:w="1843" w:type="dxa"/>
          </w:tcPr>
          <w:p w14:paraId="0051D5C6" w14:textId="77777777" w:rsidR="001E41F3" w:rsidRDefault="001E41F3">
            <w:pPr>
              <w:pStyle w:val="CRCoverPage"/>
              <w:spacing w:after="0"/>
              <w:rPr>
                <w:b/>
                <w:i/>
                <w:noProof/>
                <w:sz w:val="8"/>
                <w:szCs w:val="8"/>
              </w:rPr>
            </w:pPr>
          </w:p>
        </w:tc>
        <w:tc>
          <w:tcPr>
            <w:tcW w:w="7797" w:type="dxa"/>
            <w:gridSpan w:val="10"/>
          </w:tcPr>
          <w:p w14:paraId="5E82B83D" w14:textId="77777777" w:rsidR="001E41F3" w:rsidRDefault="001E41F3">
            <w:pPr>
              <w:pStyle w:val="CRCoverPage"/>
              <w:spacing w:after="0"/>
              <w:rPr>
                <w:noProof/>
                <w:sz w:val="8"/>
                <w:szCs w:val="8"/>
              </w:rPr>
            </w:pPr>
          </w:p>
        </w:tc>
      </w:tr>
      <w:tr w:rsidR="001E41F3" w14:paraId="09C0086B" w14:textId="77777777" w:rsidTr="00547111">
        <w:tc>
          <w:tcPr>
            <w:tcW w:w="2694" w:type="dxa"/>
            <w:gridSpan w:val="2"/>
            <w:tcBorders>
              <w:top w:val="single" w:sz="4" w:space="0" w:color="auto"/>
              <w:left w:val="single" w:sz="4" w:space="0" w:color="auto"/>
            </w:tcBorders>
          </w:tcPr>
          <w:p w14:paraId="34275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DFEB3" w14:textId="77777777" w:rsidR="00464B3A" w:rsidRDefault="00E14514" w:rsidP="00E14514">
            <w:pPr>
              <w:pStyle w:val="CRCoverPage"/>
              <w:numPr>
                <w:ilvl w:val="0"/>
                <w:numId w:val="47"/>
              </w:numPr>
              <w:spacing w:after="0"/>
              <w:rPr>
                <w:rFonts w:cs="Arial"/>
                <w:noProof/>
                <w:lang w:eastAsia="zh-CN"/>
              </w:rPr>
            </w:pPr>
            <w:r>
              <w:rPr>
                <w:rFonts w:cs="Arial"/>
                <w:noProof/>
              </w:rPr>
              <w:t xml:space="preserve">The measurement period is FFS for the case </w:t>
            </w:r>
            <w:r w:rsidRPr="00E14514">
              <w:rPr>
                <w:rFonts w:cs="Arial"/>
                <w:noProof/>
              </w:rPr>
              <w:t>when measurement gaps and processing time T do not have overlap between different positioning frequency layers</w:t>
            </w:r>
          </w:p>
          <w:p w14:paraId="47D0F364" w14:textId="77777777" w:rsidR="00E14514" w:rsidRDefault="00E14514" w:rsidP="000C39E5">
            <w:pPr>
              <w:pStyle w:val="CRCoverPage"/>
              <w:numPr>
                <w:ilvl w:val="0"/>
                <w:numId w:val="47"/>
              </w:numPr>
              <w:spacing w:after="0"/>
              <w:rPr>
                <w:rFonts w:cs="Arial"/>
                <w:noProof/>
                <w:lang w:eastAsia="zh-CN"/>
              </w:rPr>
            </w:pPr>
            <w:r>
              <w:rPr>
                <w:rFonts w:cs="Arial"/>
                <w:noProof/>
              </w:rPr>
              <w:t>The definition of Lprs used in defining measurement period is not fully clear</w:t>
            </w:r>
          </w:p>
          <w:p w14:paraId="36161F6A" w14:textId="77777777" w:rsidR="000C39E5" w:rsidRPr="000C39E5" w:rsidRDefault="000C39E5" w:rsidP="000C39E5">
            <w:pPr>
              <w:pStyle w:val="CRCoverPage"/>
              <w:numPr>
                <w:ilvl w:val="0"/>
                <w:numId w:val="47"/>
              </w:numPr>
              <w:spacing w:after="0"/>
              <w:rPr>
                <w:rFonts w:cs="Arial"/>
                <w:noProof/>
                <w:lang w:eastAsia="zh-CN"/>
              </w:rPr>
            </w:pPr>
            <w:r>
              <w:rPr>
                <w:rFonts w:cs="Arial"/>
                <w:noProof/>
                <w:lang w:eastAsia="zh-CN"/>
              </w:rPr>
              <w:t>The reporting requirements for aperiodic reporting is FFS</w:t>
            </w:r>
          </w:p>
        </w:tc>
      </w:tr>
      <w:tr w:rsidR="001E41F3" w14:paraId="37D7A8E0" w14:textId="77777777" w:rsidTr="00547111">
        <w:tc>
          <w:tcPr>
            <w:tcW w:w="2694" w:type="dxa"/>
            <w:gridSpan w:val="2"/>
            <w:tcBorders>
              <w:left w:val="single" w:sz="4" w:space="0" w:color="auto"/>
            </w:tcBorders>
          </w:tcPr>
          <w:p w14:paraId="270F9B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7CB87" w14:textId="77777777" w:rsidR="001E41F3" w:rsidRDefault="001E41F3">
            <w:pPr>
              <w:pStyle w:val="CRCoverPage"/>
              <w:spacing w:after="0"/>
              <w:rPr>
                <w:noProof/>
                <w:sz w:val="8"/>
                <w:szCs w:val="8"/>
              </w:rPr>
            </w:pPr>
          </w:p>
        </w:tc>
      </w:tr>
      <w:tr w:rsidR="001E41F3" w14:paraId="201710F0" w14:textId="77777777" w:rsidTr="00547111">
        <w:tc>
          <w:tcPr>
            <w:tcW w:w="2694" w:type="dxa"/>
            <w:gridSpan w:val="2"/>
            <w:tcBorders>
              <w:left w:val="single" w:sz="4" w:space="0" w:color="auto"/>
            </w:tcBorders>
          </w:tcPr>
          <w:p w14:paraId="6776610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45614" w14:textId="77777777" w:rsidR="00E14514" w:rsidRPr="00E14514" w:rsidRDefault="00E14514" w:rsidP="00E14514">
            <w:pPr>
              <w:pStyle w:val="CRCoverPage"/>
              <w:numPr>
                <w:ilvl w:val="0"/>
                <w:numId w:val="48"/>
              </w:numPr>
              <w:spacing w:after="0"/>
              <w:rPr>
                <w:noProof/>
              </w:rPr>
            </w:pPr>
            <w:r>
              <w:rPr>
                <w:rFonts w:cs="Arial"/>
                <w:noProof/>
              </w:rPr>
              <w:t>Remove the editor note and apply the same measurement period for the non-overlapping case</w:t>
            </w:r>
          </w:p>
          <w:p w14:paraId="61171AA0" w14:textId="77777777" w:rsidR="0041667E" w:rsidRPr="00E14514" w:rsidRDefault="00E14514" w:rsidP="00E14514">
            <w:pPr>
              <w:pStyle w:val="CRCoverPage"/>
              <w:numPr>
                <w:ilvl w:val="0"/>
                <w:numId w:val="48"/>
              </w:numPr>
              <w:spacing w:after="0"/>
              <w:rPr>
                <w:noProof/>
              </w:rPr>
            </w:pPr>
            <w:r>
              <w:rPr>
                <w:rFonts w:cs="Arial"/>
                <w:noProof/>
              </w:rPr>
              <w:t>Clarify the definition of Lprs</w:t>
            </w:r>
          </w:p>
          <w:p w14:paraId="4E655267" w14:textId="77777777" w:rsidR="00E14514" w:rsidRPr="00587470" w:rsidRDefault="000C39E5" w:rsidP="00E14514">
            <w:pPr>
              <w:pStyle w:val="CRCoverPage"/>
              <w:numPr>
                <w:ilvl w:val="0"/>
                <w:numId w:val="48"/>
              </w:numPr>
              <w:spacing w:after="0"/>
              <w:rPr>
                <w:noProof/>
              </w:rPr>
            </w:pPr>
            <w:r>
              <w:rPr>
                <w:rFonts w:cs="Arial"/>
                <w:noProof/>
              </w:rPr>
              <w:t>Remove the editor note related to reporting requirements for aperidoci reporting</w:t>
            </w:r>
            <w:r w:rsidR="00E14514">
              <w:rPr>
                <w:rFonts w:cs="Arial"/>
                <w:noProof/>
              </w:rPr>
              <w:t>.</w:t>
            </w:r>
          </w:p>
        </w:tc>
      </w:tr>
      <w:tr w:rsidR="001E41F3" w14:paraId="0ED4759B" w14:textId="77777777" w:rsidTr="00547111">
        <w:tc>
          <w:tcPr>
            <w:tcW w:w="2694" w:type="dxa"/>
            <w:gridSpan w:val="2"/>
            <w:tcBorders>
              <w:left w:val="single" w:sz="4" w:space="0" w:color="auto"/>
            </w:tcBorders>
          </w:tcPr>
          <w:p w14:paraId="2FF180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E19315" w14:textId="77777777" w:rsidR="001E41F3" w:rsidRDefault="001E41F3">
            <w:pPr>
              <w:pStyle w:val="CRCoverPage"/>
              <w:spacing w:after="0"/>
              <w:rPr>
                <w:noProof/>
                <w:sz w:val="8"/>
                <w:szCs w:val="8"/>
              </w:rPr>
            </w:pPr>
          </w:p>
        </w:tc>
      </w:tr>
      <w:tr w:rsidR="001E41F3" w14:paraId="3F8044E7" w14:textId="77777777" w:rsidTr="00547111">
        <w:tc>
          <w:tcPr>
            <w:tcW w:w="2694" w:type="dxa"/>
            <w:gridSpan w:val="2"/>
            <w:tcBorders>
              <w:left w:val="single" w:sz="4" w:space="0" w:color="auto"/>
              <w:bottom w:val="single" w:sz="4" w:space="0" w:color="auto"/>
            </w:tcBorders>
          </w:tcPr>
          <w:p w14:paraId="07B081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72702" w14:textId="77777777" w:rsidR="00551931" w:rsidRDefault="00520A28" w:rsidP="000C39E5">
            <w:pPr>
              <w:pStyle w:val="CRCoverPage"/>
              <w:spacing w:after="0"/>
              <w:rPr>
                <w:noProof/>
                <w:lang w:eastAsia="zh-CN"/>
              </w:rPr>
            </w:pPr>
            <w:r>
              <w:rPr>
                <w:noProof/>
                <w:lang w:eastAsia="zh-CN"/>
              </w:rPr>
              <w:t xml:space="preserve"> </w:t>
            </w:r>
            <w:r>
              <w:rPr>
                <w:rFonts w:cs="Arial"/>
                <w:noProof/>
              </w:rPr>
              <w:t xml:space="preserve"> </w:t>
            </w:r>
            <w:r w:rsidR="00E14514">
              <w:rPr>
                <w:rFonts w:cs="Arial"/>
                <w:noProof/>
              </w:rPr>
              <w:t xml:space="preserve">Core requriements for </w:t>
            </w:r>
            <w:r w:rsidR="000C39E5">
              <w:rPr>
                <w:rFonts w:cs="Arial"/>
                <w:noProof/>
              </w:rPr>
              <w:t>PRS-RSRP</w:t>
            </w:r>
            <w:r w:rsidR="00E14514">
              <w:rPr>
                <w:rFonts w:cs="Arial"/>
                <w:noProof/>
              </w:rPr>
              <w:t xml:space="preserve"> are incomplete</w:t>
            </w:r>
            <w:r>
              <w:rPr>
                <w:rFonts w:cs="Arial"/>
                <w:noProof/>
              </w:rPr>
              <w:t>.</w:t>
            </w:r>
          </w:p>
        </w:tc>
      </w:tr>
      <w:tr w:rsidR="001E41F3" w14:paraId="2C8A292B" w14:textId="77777777" w:rsidTr="00547111">
        <w:tc>
          <w:tcPr>
            <w:tcW w:w="2694" w:type="dxa"/>
            <w:gridSpan w:val="2"/>
          </w:tcPr>
          <w:p w14:paraId="36E02F34" w14:textId="77777777" w:rsidR="001E41F3" w:rsidRDefault="001E41F3">
            <w:pPr>
              <w:pStyle w:val="CRCoverPage"/>
              <w:spacing w:after="0"/>
              <w:rPr>
                <w:b/>
                <w:i/>
                <w:noProof/>
                <w:sz w:val="8"/>
                <w:szCs w:val="8"/>
              </w:rPr>
            </w:pPr>
          </w:p>
        </w:tc>
        <w:tc>
          <w:tcPr>
            <w:tcW w:w="6946" w:type="dxa"/>
            <w:gridSpan w:val="9"/>
          </w:tcPr>
          <w:p w14:paraId="517FBD33" w14:textId="77777777" w:rsidR="001E41F3" w:rsidRDefault="001E41F3">
            <w:pPr>
              <w:pStyle w:val="CRCoverPage"/>
              <w:spacing w:after="0"/>
              <w:rPr>
                <w:noProof/>
                <w:sz w:val="8"/>
                <w:szCs w:val="8"/>
              </w:rPr>
            </w:pPr>
          </w:p>
        </w:tc>
      </w:tr>
      <w:tr w:rsidR="001E41F3" w14:paraId="4D42F54D" w14:textId="77777777" w:rsidTr="00547111">
        <w:tc>
          <w:tcPr>
            <w:tcW w:w="2694" w:type="dxa"/>
            <w:gridSpan w:val="2"/>
            <w:tcBorders>
              <w:top w:val="single" w:sz="4" w:space="0" w:color="auto"/>
              <w:left w:val="single" w:sz="4" w:space="0" w:color="auto"/>
            </w:tcBorders>
          </w:tcPr>
          <w:p w14:paraId="4B5A0F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9C90E" w14:textId="77777777" w:rsidR="001E41F3" w:rsidRDefault="00E14514" w:rsidP="00656821">
            <w:pPr>
              <w:pStyle w:val="CRCoverPage"/>
              <w:spacing w:after="0"/>
              <w:ind w:left="100"/>
              <w:rPr>
                <w:noProof/>
                <w:lang w:eastAsia="zh-CN"/>
              </w:rPr>
            </w:pPr>
            <w:r>
              <w:rPr>
                <w:noProof/>
                <w:lang w:eastAsia="zh-CN"/>
              </w:rPr>
              <w:t>9.9.</w:t>
            </w:r>
            <w:r w:rsidR="00656821">
              <w:rPr>
                <w:noProof/>
                <w:lang w:eastAsia="zh-CN"/>
              </w:rPr>
              <w:t>3</w:t>
            </w:r>
          </w:p>
        </w:tc>
      </w:tr>
      <w:tr w:rsidR="001E41F3" w14:paraId="2B154422" w14:textId="77777777" w:rsidTr="00547111">
        <w:tc>
          <w:tcPr>
            <w:tcW w:w="2694" w:type="dxa"/>
            <w:gridSpan w:val="2"/>
            <w:tcBorders>
              <w:left w:val="single" w:sz="4" w:space="0" w:color="auto"/>
            </w:tcBorders>
          </w:tcPr>
          <w:p w14:paraId="1CC975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5B4C8" w14:textId="77777777" w:rsidR="001E41F3" w:rsidRDefault="001E41F3">
            <w:pPr>
              <w:pStyle w:val="CRCoverPage"/>
              <w:spacing w:after="0"/>
              <w:rPr>
                <w:noProof/>
                <w:sz w:val="8"/>
                <w:szCs w:val="8"/>
              </w:rPr>
            </w:pPr>
          </w:p>
        </w:tc>
      </w:tr>
      <w:tr w:rsidR="001E41F3" w14:paraId="6A4E69AA" w14:textId="77777777" w:rsidTr="00547111">
        <w:tc>
          <w:tcPr>
            <w:tcW w:w="2694" w:type="dxa"/>
            <w:gridSpan w:val="2"/>
            <w:tcBorders>
              <w:left w:val="single" w:sz="4" w:space="0" w:color="auto"/>
            </w:tcBorders>
          </w:tcPr>
          <w:p w14:paraId="69E3A0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B41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EF2DF" w14:textId="77777777" w:rsidR="001E41F3" w:rsidRDefault="001E41F3">
            <w:pPr>
              <w:pStyle w:val="CRCoverPage"/>
              <w:spacing w:after="0"/>
              <w:jc w:val="center"/>
              <w:rPr>
                <w:b/>
                <w:caps/>
                <w:noProof/>
              </w:rPr>
            </w:pPr>
            <w:r>
              <w:rPr>
                <w:b/>
                <w:caps/>
                <w:noProof/>
              </w:rPr>
              <w:t>N</w:t>
            </w:r>
          </w:p>
        </w:tc>
        <w:tc>
          <w:tcPr>
            <w:tcW w:w="2977" w:type="dxa"/>
            <w:gridSpan w:val="4"/>
          </w:tcPr>
          <w:p w14:paraId="069852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AB14EC" w14:textId="77777777" w:rsidR="001E41F3" w:rsidRDefault="001E41F3">
            <w:pPr>
              <w:pStyle w:val="CRCoverPage"/>
              <w:spacing w:after="0"/>
              <w:ind w:left="99"/>
              <w:rPr>
                <w:noProof/>
              </w:rPr>
            </w:pPr>
          </w:p>
        </w:tc>
      </w:tr>
      <w:tr w:rsidR="001E41F3" w14:paraId="40E424B0" w14:textId="77777777" w:rsidTr="00547111">
        <w:tc>
          <w:tcPr>
            <w:tcW w:w="2694" w:type="dxa"/>
            <w:gridSpan w:val="2"/>
            <w:tcBorders>
              <w:left w:val="single" w:sz="4" w:space="0" w:color="auto"/>
            </w:tcBorders>
          </w:tcPr>
          <w:p w14:paraId="5D388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F3E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A9D02" w14:textId="77777777"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14:paraId="51D645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5D975" w14:textId="77777777" w:rsidR="001E41F3" w:rsidRDefault="00145D43">
            <w:pPr>
              <w:pStyle w:val="CRCoverPage"/>
              <w:spacing w:after="0"/>
              <w:ind w:left="99"/>
              <w:rPr>
                <w:noProof/>
              </w:rPr>
            </w:pPr>
            <w:r>
              <w:rPr>
                <w:noProof/>
              </w:rPr>
              <w:t xml:space="preserve">TS/TR ... CR ... </w:t>
            </w:r>
          </w:p>
        </w:tc>
      </w:tr>
      <w:tr w:rsidR="001E41F3" w14:paraId="18A2C920" w14:textId="77777777" w:rsidTr="00547111">
        <w:tc>
          <w:tcPr>
            <w:tcW w:w="2694" w:type="dxa"/>
            <w:gridSpan w:val="2"/>
            <w:tcBorders>
              <w:left w:val="single" w:sz="4" w:space="0" w:color="auto"/>
            </w:tcBorders>
          </w:tcPr>
          <w:p w14:paraId="0B603C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AFA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D0DD4" w14:textId="77777777"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14:paraId="51786A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0BDEC" w14:textId="77777777" w:rsidR="001E41F3" w:rsidRDefault="008B1C68" w:rsidP="00763913">
            <w:pPr>
              <w:pStyle w:val="CRCoverPage"/>
              <w:spacing w:after="0"/>
              <w:ind w:left="99"/>
              <w:rPr>
                <w:noProof/>
              </w:rPr>
            </w:pPr>
            <w:r>
              <w:rPr>
                <w:noProof/>
              </w:rPr>
              <w:t>TS/TR ... CR ...</w:t>
            </w:r>
            <w:r w:rsidR="00145D43">
              <w:rPr>
                <w:noProof/>
              </w:rPr>
              <w:t xml:space="preserve"> </w:t>
            </w:r>
          </w:p>
        </w:tc>
      </w:tr>
      <w:tr w:rsidR="001E41F3" w14:paraId="3E327642" w14:textId="77777777" w:rsidTr="00547111">
        <w:tc>
          <w:tcPr>
            <w:tcW w:w="2694" w:type="dxa"/>
            <w:gridSpan w:val="2"/>
            <w:tcBorders>
              <w:left w:val="single" w:sz="4" w:space="0" w:color="auto"/>
            </w:tcBorders>
          </w:tcPr>
          <w:p w14:paraId="380A81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18EF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96702" w14:textId="77777777"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14:paraId="4EE179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403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D143A6" w14:textId="77777777" w:rsidTr="008863B9">
        <w:tc>
          <w:tcPr>
            <w:tcW w:w="2694" w:type="dxa"/>
            <w:gridSpan w:val="2"/>
            <w:tcBorders>
              <w:left w:val="single" w:sz="4" w:space="0" w:color="auto"/>
            </w:tcBorders>
          </w:tcPr>
          <w:p w14:paraId="30EF8989" w14:textId="77777777" w:rsidR="001E41F3" w:rsidRDefault="001E41F3">
            <w:pPr>
              <w:pStyle w:val="CRCoverPage"/>
              <w:spacing w:after="0"/>
              <w:rPr>
                <w:b/>
                <w:i/>
                <w:noProof/>
              </w:rPr>
            </w:pPr>
          </w:p>
        </w:tc>
        <w:tc>
          <w:tcPr>
            <w:tcW w:w="6946" w:type="dxa"/>
            <w:gridSpan w:val="9"/>
            <w:tcBorders>
              <w:right w:val="single" w:sz="4" w:space="0" w:color="auto"/>
            </w:tcBorders>
          </w:tcPr>
          <w:p w14:paraId="707C1227" w14:textId="77777777" w:rsidR="001E41F3" w:rsidRDefault="001E41F3">
            <w:pPr>
              <w:pStyle w:val="CRCoverPage"/>
              <w:spacing w:after="0"/>
              <w:rPr>
                <w:noProof/>
              </w:rPr>
            </w:pPr>
          </w:p>
        </w:tc>
      </w:tr>
      <w:tr w:rsidR="001E41F3" w14:paraId="07795637" w14:textId="77777777" w:rsidTr="008863B9">
        <w:tc>
          <w:tcPr>
            <w:tcW w:w="2694" w:type="dxa"/>
            <w:gridSpan w:val="2"/>
            <w:tcBorders>
              <w:left w:val="single" w:sz="4" w:space="0" w:color="auto"/>
              <w:bottom w:val="single" w:sz="4" w:space="0" w:color="auto"/>
            </w:tcBorders>
          </w:tcPr>
          <w:p w14:paraId="111D1D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F9352A" w14:textId="77777777" w:rsidR="001E41F3" w:rsidRDefault="001E41F3">
            <w:pPr>
              <w:pStyle w:val="CRCoverPage"/>
              <w:spacing w:after="0"/>
              <w:ind w:left="100"/>
              <w:rPr>
                <w:noProof/>
              </w:rPr>
            </w:pPr>
          </w:p>
        </w:tc>
      </w:tr>
      <w:tr w:rsidR="008863B9" w:rsidRPr="008863B9" w14:paraId="6AB8571A" w14:textId="77777777" w:rsidTr="008863B9">
        <w:tc>
          <w:tcPr>
            <w:tcW w:w="2694" w:type="dxa"/>
            <w:gridSpan w:val="2"/>
            <w:tcBorders>
              <w:top w:val="single" w:sz="4" w:space="0" w:color="auto"/>
              <w:bottom w:val="single" w:sz="4" w:space="0" w:color="auto"/>
            </w:tcBorders>
          </w:tcPr>
          <w:p w14:paraId="54ED3A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D7AAF" w14:textId="77777777" w:rsidR="008863B9" w:rsidRPr="008863B9" w:rsidRDefault="008863B9">
            <w:pPr>
              <w:pStyle w:val="CRCoverPage"/>
              <w:spacing w:after="0"/>
              <w:ind w:left="100"/>
              <w:rPr>
                <w:noProof/>
                <w:sz w:val="8"/>
                <w:szCs w:val="8"/>
              </w:rPr>
            </w:pPr>
          </w:p>
        </w:tc>
      </w:tr>
      <w:tr w:rsidR="008863B9" w14:paraId="13702FF2" w14:textId="77777777" w:rsidTr="008863B9">
        <w:tc>
          <w:tcPr>
            <w:tcW w:w="2694" w:type="dxa"/>
            <w:gridSpan w:val="2"/>
            <w:tcBorders>
              <w:top w:val="single" w:sz="4" w:space="0" w:color="auto"/>
              <w:left w:val="single" w:sz="4" w:space="0" w:color="auto"/>
              <w:bottom w:val="single" w:sz="4" w:space="0" w:color="auto"/>
            </w:tcBorders>
          </w:tcPr>
          <w:p w14:paraId="3CF25D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86DFC" w14:textId="77777777" w:rsidR="008863B9" w:rsidRDefault="008863B9">
            <w:pPr>
              <w:pStyle w:val="CRCoverPage"/>
              <w:spacing w:after="0"/>
              <w:ind w:left="100"/>
              <w:rPr>
                <w:noProof/>
              </w:rPr>
            </w:pPr>
          </w:p>
        </w:tc>
      </w:tr>
    </w:tbl>
    <w:p w14:paraId="51EC10C2" w14:textId="77777777" w:rsidR="001E41F3" w:rsidRDefault="001E41F3">
      <w:pPr>
        <w:pStyle w:val="CRCoverPage"/>
        <w:spacing w:after="0"/>
        <w:rPr>
          <w:noProof/>
          <w:sz w:val="8"/>
          <w:szCs w:val="8"/>
        </w:rPr>
      </w:pPr>
    </w:p>
    <w:p w14:paraId="684BC50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1B219" w14:textId="77777777"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0AA30CA" w14:textId="77777777" w:rsidR="000C39E5" w:rsidRDefault="000C39E5" w:rsidP="000C39E5">
      <w:pPr>
        <w:pStyle w:val="30"/>
      </w:pPr>
      <w:r>
        <w:t>9.9</w:t>
      </w:r>
      <w:r w:rsidRPr="00F674D5">
        <w:t>.3</w:t>
      </w:r>
      <w:r>
        <w:tab/>
      </w:r>
      <w:r w:rsidRPr="00F674D5">
        <w:t>PRS-RSRP measurements</w:t>
      </w:r>
    </w:p>
    <w:p w14:paraId="0C1E88B5" w14:textId="77777777" w:rsidR="000C39E5" w:rsidRDefault="000C39E5" w:rsidP="000C39E5">
      <w:pPr>
        <w:pStyle w:val="40"/>
        <w:rPr>
          <w:lang w:eastAsia="zh-CN"/>
        </w:rPr>
      </w:pPr>
      <w:bookmarkStart w:id="2" w:name="_Hlk52362818"/>
      <w:r>
        <w:rPr>
          <w:lang w:eastAsia="zh-CN"/>
        </w:rPr>
        <w:t>9.9.3.1</w:t>
      </w:r>
      <w:r>
        <w:rPr>
          <w:lang w:eastAsia="zh-CN"/>
        </w:rPr>
        <w:tab/>
        <w:t>Introduction</w:t>
      </w:r>
    </w:p>
    <w:p w14:paraId="0A6F3AA2" w14:textId="194FD871" w:rsidR="000C39E5" w:rsidRPr="00241B70" w:rsidRDefault="000C39E5" w:rsidP="000C39E5">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w:t>
      </w:r>
      <w:ins w:id="3" w:author="I. Siomina" w:date="2020-11-11T23:36:00Z">
        <w:r w:rsidR="005B155D">
          <w:t xml:space="preserve">measure and </w:t>
        </w:r>
      </w:ins>
      <w:r>
        <w:t xml:space="preserve">report </w:t>
      </w:r>
      <w:r>
        <w:rPr>
          <w:lang w:eastAsia="zh-CN"/>
        </w:rPr>
        <w:t>PRS-RSRP measurements defined in TS 38.215 [4].</w:t>
      </w:r>
    </w:p>
    <w:p w14:paraId="68291923" w14:textId="77777777" w:rsidR="000C39E5" w:rsidRDefault="000C39E5" w:rsidP="000C39E5">
      <w:pPr>
        <w:pStyle w:val="40"/>
        <w:rPr>
          <w:lang w:eastAsia="zh-CN"/>
        </w:rPr>
      </w:pPr>
      <w:r>
        <w:rPr>
          <w:lang w:eastAsia="zh-CN"/>
        </w:rPr>
        <w:t>9.9.3.2</w:t>
      </w:r>
      <w:r>
        <w:rPr>
          <w:lang w:eastAsia="zh-CN"/>
        </w:rPr>
        <w:tab/>
      </w:r>
      <w:r>
        <w:rPr>
          <w:szCs w:val="24"/>
          <w:lang w:eastAsia="zh-CN"/>
        </w:rPr>
        <w:t>Requirements applicability</w:t>
      </w:r>
    </w:p>
    <w:p w14:paraId="0BB64E14" w14:textId="77777777" w:rsidR="000C39E5" w:rsidRDefault="000C39E5" w:rsidP="000C39E5">
      <w:r>
        <w:t>The requirements in clause 9.9.3 apply</w:t>
      </w:r>
      <w:ins w:id="4" w:author="Huawei" w:date="2020-11-10T19:09:00Z">
        <w:r w:rsidR="00DB1242">
          <w:t xml:space="preserve"> for periodic and triggered PRS-RSRP measurements</w:t>
        </w:r>
      </w:ins>
      <w:r>
        <w:t>, provided:</w:t>
      </w:r>
    </w:p>
    <w:p w14:paraId="6BDDFA21" w14:textId="77777777" w:rsidR="000C39E5" w:rsidRDefault="000C39E5" w:rsidP="000C39E5">
      <w:pPr>
        <w:pStyle w:val="B1"/>
      </w:pPr>
      <w:r>
        <w:t>-</w:t>
      </w:r>
      <w:r>
        <w:tab/>
        <w:t>PRS-RSRP related side conditions given in clause 10.1.24 are met for a corresponding Band.</w:t>
      </w:r>
    </w:p>
    <w:p w14:paraId="3DD1ABEA" w14:textId="77777777" w:rsidR="000C39E5" w:rsidRPr="00035FC8" w:rsidRDefault="000C39E5" w:rsidP="000C39E5">
      <w:pPr>
        <w:pStyle w:val="40"/>
        <w:rPr>
          <w:lang w:eastAsia="zh-CN"/>
        </w:rPr>
      </w:pPr>
      <w:r w:rsidRPr="00035FC8">
        <w:rPr>
          <w:lang w:eastAsia="zh-CN"/>
        </w:rPr>
        <w:t>9.9.3.3</w:t>
      </w:r>
      <w:r>
        <w:rPr>
          <w:lang w:eastAsia="zh-CN"/>
        </w:rPr>
        <w:tab/>
      </w:r>
      <w:r w:rsidRPr="00035FC8">
        <w:rPr>
          <w:lang w:eastAsia="zh-CN"/>
        </w:rPr>
        <w:t>Measurement Capability</w:t>
      </w:r>
    </w:p>
    <w:p w14:paraId="2FBD0773" w14:textId="77777777" w:rsidR="000C39E5" w:rsidRDefault="000C39E5" w:rsidP="000C39E5">
      <w:pPr>
        <w:pStyle w:val="B1"/>
        <w:ind w:left="0" w:firstLine="0"/>
        <w:rPr>
          <w:rFonts w:cs="v4.2.0"/>
        </w:rPr>
      </w:pPr>
      <w:r>
        <w:rPr>
          <w:rFonts w:cs="v4.2.0"/>
        </w:rPr>
        <w:t xml:space="preserve">UE PRS-RSRP measurement capability is as </w:t>
      </w:r>
      <w:del w:id="5" w:author="Huawei" w:date="2020-11-10T19:10:00Z">
        <w:r w:rsidDel="00DB1242">
          <w:rPr>
            <w:rFonts w:cs="v4.2.0"/>
          </w:rPr>
          <w:delText xml:space="preserve">reported </w:delText>
        </w:r>
      </w:del>
      <w:ins w:id="6" w:author="Huawei" w:date="2020-11-10T19:10:00Z">
        <w:r w:rsidR="00DB1242">
          <w:rPr>
            <w:rFonts w:cs="v4.2.0"/>
          </w:rPr>
          <w:t xml:space="preserve">indicated </w:t>
        </w:r>
      </w:ins>
      <w:r>
        <w:rPr>
          <w:rFonts w:cs="v4.2.0"/>
        </w:rPr>
        <w:t xml:space="preserve">by the UE </w:t>
      </w:r>
      <w:ins w:id="7" w:author="Huawei" w:date="2020-11-10T19:10:00Z">
        <w:r w:rsidR="00DB1242">
          <w:rPr>
            <w:rFonts w:cs="v4.2.0"/>
          </w:rPr>
          <w:t xml:space="preserve">in </w:t>
        </w:r>
        <w:r w:rsidR="00DB1242">
          <w:rPr>
            <w:i/>
          </w:rPr>
          <w:t>NR-DL-AoD-Provide</w:t>
        </w:r>
        <w:r w:rsidR="00DB1242">
          <w:rPr>
            <w:i/>
            <w:noProof/>
          </w:rPr>
          <w:t xml:space="preserve">Capabilities </w:t>
        </w:r>
      </w:ins>
      <w:r>
        <w:rPr>
          <w:rFonts w:cs="v4.2.0"/>
        </w:rPr>
        <w:t>according to TS 37.355</w:t>
      </w:r>
      <w:ins w:id="8" w:author="Huawei" w:date="2020-11-10T19:10:00Z">
        <w:r w:rsidR="00DB1242">
          <w:rPr>
            <w:rFonts w:cs="v4.2.0"/>
          </w:rPr>
          <w:t xml:space="preserve"> [34]</w:t>
        </w:r>
      </w:ins>
      <w:r>
        <w:rPr>
          <w:rFonts w:cs="v4.2.0"/>
        </w:rPr>
        <w:t>.</w:t>
      </w:r>
    </w:p>
    <w:p w14:paraId="01D39FA5" w14:textId="77777777" w:rsidR="000C39E5" w:rsidRDefault="000C39E5" w:rsidP="000C39E5">
      <w:pPr>
        <w:pStyle w:val="40"/>
        <w:rPr>
          <w:lang w:eastAsia="zh-CN"/>
        </w:rPr>
      </w:pPr>
      <w:r>
        <w:rPr>
          <w:lang w:eastAsia="zh-CN"/>
        </w:rPr>
        <w:t>9.9.3.4</w:t>
      </w:r>
      <w:r>
        <w:rPr>
          <w:lang w:eastAsia="zh-CN"/>
        </w:rPr>
        <w:tab/>
        <w:t>Measurement Reporting Requirements</w:t>
      </w:r>
    </w:p>
    <w:p w14:paraId="2EA040C1" w14:textId="77777777" w:rsidR="000C39E5" w:rsidRDefault="000C39E5" w:rsidP="000C39E5">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54E0EE5A" w14:textId="77777777" w:rsidR="000C39E5" w:rsidRDefault="000C39E5" w:rsidP="000C39E5">
      <w:pPr>
        <w:rPr>
          <w:lang w:eastAsia="zh-CN"/>
        </w:rPr>
      </w:pPr>
      <w:r>
        <w:rPr>
          <w:lang w:eastAsia="zh-CN"/>
        </w:rPr>
        <w:t>The reported PRS-RSRP measurement values contained in measurement reports shall be based on the measurement report mapping requirements specified in clauses 10.1.24.3.</w:t>
      </w:r>
    </w:p>
    <w:p w14:paraId="5424D30D" w14:textId="77777777" w:rsidR="000C39E5" w:rsidRPr="009F30D6" w:rsidDel="000C39E5" w:rsidRDefault="000C39E5" w:rsidP="000C39E5">
      <w:pPr>
        <w:rPr>
          <w:del w:id="9" w:author="Huawei" w:date="2020-10-21T19:08:00Z"/>
          <w:i/>
          <w:iCs/>
          <w:lang w:eastAsia="zh-CN"/>
        </w:rPr>
      </w:pPr>
      <w:del w:id="10" w:author="Huawei" w:date="2020-10-21T19:08:00Z">
        <w:r w:rsidRPr="009F30D6" w:rsidDel="000C39E5">
          <w:rPr>
            <w:i/>
            <w:iCs/>
            <w:lang w:eastAsia="zh-CN"/>
          </w:rPr>
          <w:delText>Editor’s note: the measurement reporting requirements for aperiodic reports are FFS.</w:delText>
        </w:r>
      </w:del>
    </w:p>
    <w:p w14:paraId="23C18A31" w14:textId="77777777" w:rsidR="000C39E5" w:rsidRDefault="000C39E5">
      <w:pPr>
        <w:rPr>
          <w:ins w:id="11" w:author="Huawei" w:date="2020-10-21T19:08:00Z"/>
        </w:rPr>
        <w:pPrChange w:id="12" w:author="Huawei" w:date="2020-10-21T19:08:00Z">
          <w:pPr>
            <w:pStyle w:val="40"/>
          </w:pPr>
        </w:pPrChange>
      </w:pPr>
      <w:r>
        <w:t xml:space="preserve">The PRS-RSRP measurement accuracy for all measured PRS resources shall be fulfilled according to the accuracy </w:t>
      </w:r>
      <w:ins w:id="13" w:author="Huawei" w:date="2020-11-10T19:10:00Z">
        <w:r w:rsidR="00DB1242">
          <w:t xml:space="preserve">requriements </w:t>
        </w:r>
      </w:ins>
      <w:del w:id="14" w:author="Huawei" w:date="2020-11-10T19:10:00Z">
        <w:r w:rsidDel="00DB1242">
          <w:delText xml:space="preserve">as </w:delText>
        </w:r>
      </w:del>
      <w:r>
        <w:t>specified in the clauses 10.1.24.</w:t>
      </w:r>
    </w:p>
    <w:p w14:paraId="52DF45ED" w14:textId="77777777" w:rsidR="000C39E5" w:rsidRPr="00035FC8" w:rsidRDefault="000C39E5">
      <w:pPr>
        <w:pStyle w:val="40"/>
        <w:rPr>
          <w:lang w:eastAsia="zh-CN"/>
        </w:rPr>
      </w:pPr>
      <w:r w:rsidRPr="00035FC8">
        <w:rPr>
          <w:lang w:eastAsia="zh-CN"/>
        </w:rPr>
        <w:t>9.9.3.</w:t>
      </w:r>
      <w:r>
        <w:rPr>
          <w:lang w:eastAsia="zh-CN"/>
        </w:rPr>
        <w:t>5</w:t>
      </w:r>
      <w:r w:rsidRPr="00035FC8">
        <w:rPr>
          <w:lang w:eastAsia="zh-CN"/>
        </w:rPr>
        <w:tab/>
        <w:t>Measurement Period Requirements</w:t>
      </w:r>
    </w:p>
    <w:p w14:paraId="5A8A83EA" w14:textId="77777777" w:rsidR="000C39E5" w:rsidRDefault="000C39E5" w:rsidP="000C39E5">
      <w:pPr>
        <w:rPr>
          <w:rFonts w:eastAsia="MS Mincho" w:cs="v4.2.0"/>
        </w:rPr>
      </w:pPr>
      <w:r>
        <w:t xml:space="preserve">When the physical layer receives </w:t>
      </w:r>
      <w:r>
        <w:rPr>
          <w:i/>
        </w:rPr>
        <w:t>NR-DL-AoD-Provide</w:t>
      </w:r>
      <w:r>
        <w:rPr>
          <w:i/>
          <w:noProof/>
        </w:rPr>
        <w:t>AssistanceData</w:t>
      </w:r>
      <w:r>
        <w:t xml:space="preserve"> message </w:t>
      </w:r>
      <w:ins w:id="15" w:author="OPPO" w:date="2020-10-23T18:12:00Z">
        <w:r w:rsidR="00874677" w:rsidRPr="00D5249B">
          <w:rPr>
            <w:rFonts w:eastAsia="宋体"/>
          </w:rPr>
          <w:t xml:space="preserve">and </w:t>
        </w:r>
        <w:r w:rsidR="00874677" w:rsidRPr="00D5249B">
          <w:rPr>
            <w:rFonts w:eastAsia="宋体"/>
            <w:i/>
          </w:rPr>
          <w:t>NR-</w:t>
        </w:r>
        <w:r w:rsidR="00874677">
          <w:rPr>
            <w:rFonts w:eastAsia="宋体"/>
            <w:i/>
          </w:rPr>
          <w:t>DL</w:t>
        </w:r>
        <w:r w:rsidR="00874677" w:rsidRPr="00D5249B">
          <w:rPr>
            <w:rFonts w:eastAsia="宋体"/>
            <w:i/>
          </w:rPr>
          <w:t>-</w:t>
        </w:r>
        <w:r w:rsidR="00874677">
          <w:rPr>
            <w:rFonts w:eastAsia="宋体"/>
            <w:i/>
          </w:rPr>
          <w:t>AoD</w:t>
        </w:r>
        <w:r w:rsidR="00874677" w:rsidRPr="00D5249B">
          <w:rPr>
            <w:rFonts w:eastAsia="宋体"/>
            <w:i/>
          </w:rPr>
          <w:t>-Request</w:t>
        </w:r>
        <w:r w:rsidR="00874677" w:rsidRPr="00D5249B">
          <w:rPr>
            <w:rFonts w:eastAsia="宋体"/>
            <w:i/>
            <w:noProof/>
          </w:rPr>
          <w:t>LocationInformation</w:t>
        </w:r>
        <w:r w:rsidR="00874677" w:rsidRPr="00D5249B">
          <w:rPr>
            <w:rFonts w:eastAsia="宋体"/>
            <w:i/>
          </w:rPr>
          <w:t xml:space="preserve"> </w:t>
        </w:r>
        <w:r w:rsidR="00874677" w:rsidRPr="00D5249B">
          <w:rPr>
            <w:rFonts w:eastAsia="宋体"/>
            <w:iCs/>
          </w:rPr>
          <w:t>message from LMF</w:t>
        </w:r>
      </w:ins>
      <w:r w:rsidR="00874677">
        <w:t xml:space="preserve"> </w:t>
      </w:r>
      <w:r>
        <w:t>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PRS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0EF39AA7" w14:textId="77777777" w:rsidR="000C39E5" w:rsidRPr="00035FC8" w:rsidRDefault="000C39E5" w:rsidP="000C39E5">
      <w:r w:rsidRPr="009F30D6">
        <w:t>If measurement gaps and processing time T have overlap between different frequency positioning frequency layers,</w:t>
      </w:r>
    </w:p>
    <w:p w14:paraId="3280A8B3" w14:textId="77777777" w:rsidR="000C39E5" w:rsidRDefault="000C39E5" w:rsidP="000C39E5">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CD49F11" w14:textId="77777777" w:rsidR="000C39E5" w:rsidRPr="009F30D6" w:rsidRDefault="000C39E5" w:rsidP="000C39E5">
      <w:pPr>
        <w:rPr>
          <w:i/>
          <w:iCs/>
        </w:rPr>
      </w:pPr>
      <w:r w:rsidRPr="009F30D6">
        <w:rPr>
          <w:i/>
          <w:iCs/>
        </w:rPr>
        <w:t xml:space="preserve">Editor’s note: FFS the </w:t>
      </w:r>
      <w:r>
        <w:rPr>
          <w:i/>
          <w:iCs/>
        </w:rPr>
        <w:t>PRS-RSRP</w:t>
      </w:r>
      <w:r w:rsidRPr="009F30D6">
        <w:rPr>
          <w:i/>
          <w:iCs/>
        </w:rPr>
        <w:t xml:space="preserve"> measurement period when measurement gaps and processing time T do not have overlap between different positioning frequency layers.</w:t>
      </w:r>
    </w:p>
    <w:p w14:paraId="53E6FFF4" w14:textId="77777777" w:rsidR="000C39E5" w:rsidRDefault="000C39E5" w:rsidP="000C39E5">
      <w:pPr>
        <w:spacing w:before="120" w:after="120"/>
        <w:rPr>
          <w:lang w:eastAsia="zh-CN"/>
        </w:rPr>
      </w:pPr>
      <w:r>
        <w:rPr>
          <w:lang w:eastAsia="zh-CN"/>
        </w:rPr>
        <w:t xml:space="preserve">where </w:t>
      </w:r>
      <m:oMath>
        <m:r>
          <m:rPr>
            <m:sty m:val="p"/>
          </m:rPr>
          <w:rPr>
            <w:rFonts w:ascii="Cambria Math" w:hAnsi="Cambria Math"/>
            <w:lang w:eastAsia="zh-CN"/>
          </w:rPr>
          <m:t>i</m:t>
        </m:r>
      </m:oMath>
      <w:r>
        <w:rPr>
          <w:lang w:eastAsia="zh-CN"/>
        </w:rPr>
        <w:t xml:space="preserve"> is the index of PRS frequency layer, </w:t>
      </w:r>
    </w:p>
    <w:p w14:paraId="5FF616FE" w14:textId="77777777" w:rsidR="000C39E5" w:rsidRDefault="0066294B" w:rsidP="000C39E5">
      <w:pPr>
        <w:spacing w:before="120" w:after="12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PRS-RSRP</m:t>
            </m:r>
            <m:r>
              <m:rPr>
                <m:nor/>
              </m:rPr>
              <w:rPr>
                <w:rFonts w:ascii="Cambria Math" w:hAnsi="Cambria Math"/>
                <w:lang w:eastAsia="zh-CN"/>
              </w:rPr>
              <m:t>,i</m:t>
            </m:r>
          </m:sub>
        </m:sSub>
      </m:oMath>
      <w:r w:rsidR="000C39E5">
        <w:rPr>
          <w:lang w:eastAsia="zh-CN"/>
        </w:rPr>
        <w:t xml:space="preserve"> is the measurement period for PRS-RSRP measurements in frequency layer i as defined further in this clause, </w:t>
      </w:r>
    </w:p>
    <w:p w14:paraId="7EDD08ED" w14:textId="77777777" w:rsidR="000C39E5" w:rsidRDefault="000C39E5" w:rsidP="000C39E5">
      <w:pPr>
        <w:spacing w:before="120" w:after="120"/>
        <w:rPr>
          <w:lang w:eastAsia="zh-CN"/>
        </w:rPr>
      </w:pPr>
      <w:r>
        <w:t xml:space="preserve">L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t>is the p</w:t>
      </w:r>
      <w:r w:rsidRPr="00606D9E">
        <w:t>eriodicity of PRS</w:t>
      </w:r>
      <w:r>
        <w:t>-RSRP</w:t>
      </w:r>
      <w:r w:rsidRPr="00606D9E">
        <w:t xml:space="preserve"> measurement</w:t>
      </w:r>
      <w:r>
        <w:t xml:space="preserve"> in</w:t>
      </w:r>
      <w:r>
        <w:rPr>
          <w:lang w:eastAsia="zh-CN"/>
        </w:rPr>
        <w:t xml:space="preserve"> frequency layer i as defined further in this clause.</w:t>
      </w:r>
      <w:r>
        <w:t xml:space="preserve"> </w:t>
      </w:r>
      <w:r>
        <w:rPr>
          <w:lang w:eastAsia="zh-CN"/>
        </w:rPr>
        <w:t xml:space="preserve"> </w:t>
      </w:r>
    </w:p>
    <w:p w14:paraId="00AC7991" w14:textId="77777777" w:rsidR="000C39E5" w:rsidRDefault="000C39E5" w:rsidP="000C39E5">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73C060C0" w14:textId="77777777" w:rsidR="000C39E5" w:rsidRDefault="000C39E5" w:rsidP="000C39E5">
      <w:pPr>
        <w:spacing w:before="120" w:after="120"/>
        <w:rPr>
          <w:lang w:eastAsia="zh-CN"/>
        </w:rPr>
      </w:pPr>
      <w:r>
        <w:rPr>
          <w:lang w:eastAsia="zh-CN"/>
        </w:rPr>
        <w:t xml:space="preserve">where </w:t>
      </w:r>
    </w:p>
    <w:p w14:paraId="49344B6C" w14:textId="0EDC0CB9" w:rsidR="005B155D" w:rsidRDefault="000C39E5" w:rsidP="00874677">
      <w:pPr>
        <w:pStyle w:val="B1"/>
        <w:rPr>
          <w:ins w:id="16" w:author="I. Siomina" w:date="2020-11-11T23:40:00Z"/>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w:t>
      </w:r>
      <w:del w:id="17" w:author="Huawei" w:date="2020-11-10T19:11:00Z">
        <w:r w:rsidDel="00DB1242">
          <w:rPr>
            <w:lang w:eastAsia="zh-CN"/>
          </w:rPr>
          <w:delText>PRS-RSRP</w:delText>
        </w:r>
      </w:del>
      <w:ins w:id="18" w:author="Huawei" w:date="2020-11-10T19:11:00Z">
        <w:r w:rsidR="00DB1242">
          <w:rPr>
            <w:lang w:eastAsia="zh-CN"/>
          </w:rPr>
          <w:t>NR PRS</w:t>
        </w:r>
      </w:ins>
      <w:ins w:id="19" w:author="I. Siomina" w:date="2020-11-11T23:40:00Z">
        <w:r w:rsidR="005B155D">
          <w:rPr>
            <w:lang w:eastAsia="zh-CN"/>
          </w:rPr>
          <w:t>-</w:t>
        </w:r>
      </w:ins>
      <w:ins w:id="20" w:author="I. Siomina" w:date="2020-11-11T23:41:00Z">
        <w:r w:rsidR="005B155D">
          <w:rPr>
            <w:lang w:eastAsia="zh-CN"/>
          </w:rPr>
          <w:t>based</w:t>
        </w:r>
      </w:ins>
      <w:r>
        <w:rPr>
          <w:lang w:eastAsia="zh-CN"/>
        </w:rPr>
        <w:t xml:space="preserve"> measurements specified in clause 9.1.5.2</w:t>
      </w:r>
      <w:r w:rsidR="00874677">
        <w:rPr>
          <w:lang w:eastAsia="zh-CN"/>
        </w:rPr>
        <w:t xml:space="preserve"> </w:t>
      </w:r>
      <w:ins w:id="21" w:author="OPPO" w:date="2020-10-23T09:19:00Z">
        <w:r w:rsidR="00874677" w:rsidRPr="00C8177C">
          <w:rPr>
            <w:rFonts w:eastAsia="宋体"/>
          </w:rPr>
          <w:t>as CSSF</w:t>
        </w:r>
        <w:r w:rsidR="00874677" w:rsidRPr="00C8177C">
          <w:rPr>
            <w:rFonts w:eastAsia="宋体"/>
            <w:vertAlign w:val="subscript"/>
          </w:rPr>
          <w:t>within_gap,i</w:t>
        </w:r>
      </w:ins>
      <w:r>
        <w:rPr>
          <w:lang w:eastAsia="zh-CN"/>
        </w:rPr>
        <w:t>,</w:t>
      </w:r>
      <w:r w:rsidR="00874677">
        <w:t xml:space="preserve"> </w:t>
      </w:r>
    </w:p>
    <w:p w14:paraId="364CA4FB" w14:textId="6271F797" w:rsidR="000C39E5" w:rsidRDefault="0066294B">
      <w:pPr>
        <w:pStyle w:val="B1"/>
        <w:ind w:firstLine="0"/>
        <w:rPr>
          <w:lang w:eastAsia="zh-CN"/>
        </w:rPr>
        <w:pPrChange w:id="22" w:author="I. Siomina" w:date="2020-11-11T23:42:00Z">
          <w:pPr>
            <w:pStyle w:val="B1"/>
          </w:pPr>
        </w:pPrChange>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0C39E5">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C39E5">
        <w:rPr>
          <w:lang w:eastAsia="zh-CN"/>
        </w:rPr>
        <w:t xml:space="preserve">=1 if PRS layer i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C39E5">
        <w:rPr>
          <w:lang w:eastAsia="zh-CN"/>
        </w:rPr>
        <w:t>=8 if PRS layer i is in FR2,</w:t>
      </w:r>
    </w:p>
    <w:p w14:paraId="35620089" w14:textId="0F0CE948" w:rsidR="000C39E5" w:rsidRDefault="000C39E5" w:rsidP="000C39E5">
      <w:pPr>
        <w:pStyle w:val="B1"/>
        <w:rPr>
          <w:lang w:val="en-US" w:eastAsia="zh-CN"/>
        </w:rPr>
      </w:pPr>
      <w: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PRS,i</m:t>
            </m:r>
          </m:sub>
        </m:sSub>
      </m:oMath>
      <w:r w:rsidRPr="00342D67">
        <w:rPr>
          <w:lang w:val="en-US" w:eastAsia="zh-CN"/>
        </w:rPr>
        <w:t xml:space="preserve"> is the time duration </w:t>
      </w:r>
      <w:r>
        <w:rPr>
          <w:lang w:val="en-US" w:eastAsia="zh-CN"/>
        </w:rPr>
        <w:t>specified</w:t>
      </w:r>
      <w:r w:rsidRPr="00342D67">
        <w:rPr>
          <w:lang w:val="en-US" w:eastAsia="zh-CN"/>
        </w:rPr>
        <w:t xml:space="preserve"> in clause 5.1.6.5 of TS 38.214 [26</w:t>
      </w:r>
      <w:r>
        <w:rPr>
          <w:lang w:val="en-US" w:eastAsia="zh-CN"/>
        </w:rPr>
        <w:t>, clause 5.1.6.5</w:t>
      </w:r>
      <w:r w:rsidRPr="00342D67">
        <w:rPr>
          <w:lang w:val="en-US" w:eastAsia="zh-CN"/>
        </w:rPr>
        <w:t>]</w:t>
      </w:r>
      <w:r>
        <w:rPr>
          <w:lang w:val="en-US" w:eastAsia="zh-CN"/>
        </w:rPr>
        <w:t>,</w:t>
      </w:r>
    </w:p>
    <w:p w14:paraId="0BBB48F6" w14:textId="77777777" w:rsidR="000C39E5" w:rsidRPr="00342D67" w:rsidRDefault="000C39E5" w:rsidP="000C39E5">
      <w:pPr>
        <w:pStyle w:val="B1"/>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frequency layer i configured in a slot</w:t>
      </w:r>
      <w:r>
        <w:rPr>
          <w:lang w:val="en-US" w:eastAsia="zh-CN"/>
        </w:rPr>
        <w:t>,</w:t>
      </w:r>
    </w:p>
    <w:p w14:paraId="2AEAB9E5" w14:textId="77777777" w:rsidR="000C39E5" w:rsidRPr="00342D67" w:rsidRDefault="000C39E5" w:rsidP="000C39E5">
      <w:pPr>
        <w:pStyle w:val="B1"/>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ins w:id="23" w:author="Huawei" w:date="2020-11-10T19:12:00Z">
        <w:r w:rsidR="00DB1242">
          <w:rPr>
            <w:lang w:eastAsia="zh-CN"/>
          </w:rPr>
          <w:t xml:space="preserve">corresponding to </w:t>
        </w:r>
        <w:r w:rsidR="00DB1242">
          <w:rPr>
            <w:i/>
            <w:iCs/>
          </w:rPr>
          <w:t>durationOfPRS-ProcessingSysmbols</w:t>
        </w:r>
        <w:r w:rsidR="00DB1242">
          <w:rPr>
            <w:lang w:eastAsia="zh-CN"/>
          </w:rPr>
          <w:t xml:space="preserve"> in TS 37.355 [34] </w:t>
        </w:r>
      </w:ins>
      <w:r w:rsidRPr="00342D67">
        <w:rPr>
          <w:lang w:val="en-US" w:eastAsia="zh-CN"/>
        </w:rPr>
        <w:t xml:space="preserve">processed every T ms </w:t>
      </w:r>
      <w:ins w:id="24" w:author="Huawei" w:date="2020-11-10T19:12:00Z">
        <w:r w:rsidR="00DB1242">
          <w:rPr>
            <w:lang w:eastAsia="zh-CN"/>
          </w:rPr>
          <w:t xml:space="preserve">corresponding to </w:t>
        </w:r>
        <w:r w:rsidR="00DB1242">
          <w:rPr>
            <w:i/>
            <w:iCs/>
          </w:rPr>
          <w:t>durationOfPRS-ProcessingSymbolsInEveryTms</w:t>
        </w:r>
        <w:r w:rsidR="00DB1242">
          <w:t xml:space="preserve"> </w:t>
        </w:r>
        <w:r w:rsidR="00DB1242">
          <w:rPr>
            <w:lang w:eastAsia="zh-CN"/>
          </w:rPr>
          <w:t xml:space="preserve">in TS 37.355 [34] </w:t>
        </w:r>
      </w:ins>
      <w:r w:rsidRPr="00342D67">
        <w:rPr>
          <w:lang w:val="en-US" w:eastAsia="zh-CN"/>
        </w:rPr>
        <w:t xml:space="preserve">for a given maximum bandwidth supported by UE </w:t>
      </w:r>
      <w:ins w:id="25" w:author="Huawei" w:date="2020-11-10T19:13:00Z">
        <w:r w:rsidR="00DB1242">
          <w:rPr>
            <w:lang w:eastAsia="zh-CN"/>
          </w:rPr>
          <w:t xml:space="preserve">corresponding to </w:t>
        </w:r>
        <w:r w:rsidR="00DB1242">
          <w:rPr>
            <w:i/>
            <w:iCs/>
            <w:lang w:eastAsia="zh-CN"/>
          </w:rPr>
          <w:t>supportedBandwidthPRS</w:t>
        </w:r>
        <w:r w:rsidR="00DB1242">
          <w:rPr>
            <w:lang w:eastAsia="zh-CN"/>
          </w:rPr>
          <w:t xml:space="preserve"> in TS 37.355 [34]</w:t>
        </w:r>
      </w:ins>
      <w:del w:id="26" w:author="Huawei" w:date="2020-11-10T19:13:00Z">
        <w:r w:rsidRPr="00342D67" w:rsidDel="00DB1242">
          <w:rPr>
            <w:lang w:val="en-US" w:eastAsia="zh-CN"/>
          </w:rPr>
          <w:delText xml:space="preserve">as specified in clause </w:delText>
        </w:r>
      </w:del>
      <w:del w:id="27" w:author="Huawei" w:date="2020-11-10T19:06:00Z">
        <w:r w:rsidRPr="00342D67" w:rsidDel="00DB1242">
          <w:rPr>
            <w:lang w:val="en-US" w:eastAsia="zh-CN"/>
          </w:rPr>
          <w:delText>4.2.7.2</w:delText>
        </w:r>
      </w:del>
      <w:del w:id="28" w:author="Huawei" w:date="2020-11-10T19:13:00Z">
        <w:r w:rsidRPr="00342D67" w:rsidDel="00DB1242">
          <w:rPr>
            <w:lang w:val="en-US" w:eastAsia="zh-CN"/>
          </w:rPr>
          <w:delText xml:space="preserve"> of TS </w:delText>
        </w:r>
      </w:del>
      <w:del w:id="29" w:author="Huawei" w:date="2020-11-10T19:06:00Z">
        <w:r w:rsidRPr="00342D67" w:rsidDel="00DB1242">
          <w:rPr>
            <w:lang w:val="en-US" w:eastAsia="zh-CN"/>
          </w:rPr>
          <w:delText>38.306</w:delText>
        </w:r>
      </w:del>
      <w:del w:id="30" w:author="Huawei" w:date="2020-11-10T19:13:00Z">
        <w:r w:rsidRPr="00342D67" w:rsidDel="00DB1242">
          <w:rPr>
            <w:lang w:val="en-US" w:eastAsia="zh-CN"/>
          </w:rPr>
          <w:delText xml:space="preserve"> [</w:delText>
        </w:r>
      </w:del>
      <w:del w:id="31" w:author="Huawei" w:date="2020-11-10T19:06:00Z">
        <w:r w:rsidRPr="00342D67" w:rsidDel="00DB1242">
          <w:rPr>
            <w:lang w:val="en-US" w:eastAsia="zh-CN"/>
          </w:rPr>
          <w:delText>14</w:delText>
        </w:r>
      </w:del>
      <w:del w:id="32" w:author="Huawei" w:date="2020-11-10T19:13:00Z">
        <w:r w:rsidRPr="00342D67" w:rsidDel="00DB1242">
          <w:rPr>
            <w:lang w:val="en-US" w:eastAsia="zh-CN"/>
          </w:rPr>
          <w:delText>]</w:delText>
        </w:r>
      </w:del>
      <w:r>
        <w:rPr>
          <w:lang w:val="en-US" w:eastAsia="zh-CN"/>
        </w:rPr>
        <w:t>,</w:t>
      </w:r>
    </w:p>
    <w:p w14:paraId="09EA4655" w14:textId="77777777" w:rsidR="000C39E5" w:rsidRPr="00874677" w:rsidRDefault="000C39E5" w:rsidP="000C39E5">
      <w:pPr>
        <w:pStyle w:val="B1"/>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ins w:id="33" w:author="Huawei" w:date="2020-11-10T19:14:00Z">
        <w:r w:rsidR="00DB1242">
          <w:rPr>
            <w:lang w:eastAsia="zh-CN"/>
          </w:rPr>
          <w:t xml:space="preserve">indicated by </w:t>
        </w:r>
        <w:r w:rsidR="00DB1242">
          <w:rPr>
            <w:i/>
            <w:iCs/>
          </w:rPr>
          <w:t>maxNumOfDL-PRS-ResProcessedPerSlot</w:t>
        </w:r>
        <w:r w:rsidR="00DB1242">
          <w:rPr>
            <w:lang w:eastAsia="zh-CN"/>
          </w:rPr>
          <w:t xml:space="preserve"> </w:t>
        </w:r>
      </w:ins>
      <w:del w:id="34" w:author="Huawei" w:date="2020-11-10T19:14:00Z">
        <w:r w:rsidRPr="00342D67" w:rsidDel="00DB1242">
          <w:rPr>
            <w:lang w:val="en-US" w:eastAsia="zh-CN"/>
          </w:rPr>
          <w:delText>specified</w:delText>
        </w:r>
      </w:del>
      <w:r w:rsidRPr="00342D67">
        <w:rPr>
          <w:lang w:val="en-US" w:eastAsia="zh-CN"/>
        </w:rPr>
        <w:t xml:space="preserve"> in clause </w:t>
      </w:r>
      <w:del w:id="35" w:author="Huawei" w:date="2020-11-10T19:08:00Z">
        <w:r w:rsidRPr="00342D67" w:rsidDel="00DB1242">
          <w:rPr>
            <w:lang w:val="en-US" w:eastAsia="zh-CN"/>
          </w:rPr>
          <w:delText>4.2.7.2</w:delText>
        </w:r>
      </w:del>
      <w:ins w:id="36" w:author="Huawei" w:date="2020-11-10T19:08:00Z">
        <w:r w:rsidR="00DB1242">
          <w:rPr>
            <w:lang w:val="en-US" w:eastAsia="zh-CN"/>
          </w:rPr>
          <w:t>6.4.3</w:t>
        </w:r>
      </w:ins>
      <w:r w:rsidRPr="00342D67">
        <w:rPr>
          <w:lang w:val="en-US" w:eastAsia="zh-CN"/>
        </w:rPr>
        <w:t xml:space="preserve"> of TS </w:t>
      </w:r>
      <w:del w:id="37" w:author="Huawei" w:date="2020-11-10T19:08:00Z">
        <w:r w:rsidRPr="00342D67" w:rsidDel="00DB1242">
          <w:rPr>
            <w:lang w:val="en-US" w:eastAsia="zh-CN"/>
          </w:rPr>
          <w:delText>38.306</w:delText>
        </w:r>
      </w:del>
      <w:ins w:id="38" w:author="Huawei" w:date="2020-11-10T19:08:00Z">
        <w:r w:rsidR="00DB1242">
          <w:rPr>
            <w:lang w:val="en-US" w:eastAsia="zh-CN"/>
          </w:rPr>
          <w:t>37.355</w:t>
        </w:r>
      </w:ins>
      <w:r w:rsidRPr="00342D67">
        <w:rPr>
          <w:lang w:val="en-US" w:eastAsia="zh-CN"/>
        </w:rPr>
        <w:t xml:space="preserve"> [</w:t>
      </w:r>
      <w:del w:id="39" w:author="Huawei" w:date="2020-11-10T19:08:00Z">
        <w:r w:rsidRPr="00342D67" w:rsidDel="00DB1242">
          <w:rPr>
            <w:lang w:val="en-US" w:eastAsia="zh-CN"/>
          </w:rPr>
          <w:delText>14</w:delText>
        </w:r>
      </w:del>
      <w:ins w:id="40" w:author="Huawei" w:date="2020-11-10T19:08:00Z">
        <w:r w:rsidR="00DB1242">
          <w:rPr>
            <w:lang w:val="en-US" w:eastAsia="zh-CN"/>
          </w:rPr>
          <w:t>34</w:t>
        </w:r>
      </w:ins>
      <w:r w:rsidRPr="00342D67">
        <w:rPr>
          <w:lang w:val="en-US" w:eastAsia="zh-CN"/>
        </w:rPr>
        <w:t>]</w:t>
      </w:r>
      <w:r>
        <w:rPr>
          <w:lang w:val="en-US" w:eastAsia="zh-CN"/>
        </w:rPr>
        <w:t>,</w:t>
      </w:r>
    </w:p>
    <w:p w14:paraId="7B98F0EF" w14:textId="77777777" w:rsidR="00874677" w:rsidRDefault="000C39E5" w:rsidP="00874677">
      <w:pPr>
        <w:pStyle w:val="B1"/>
        <w:rPr>
          <w:ins w:id="41" w:author="Huawei" w:date="2020-11-10T17:59:00Z"/>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del w:id="42" w:author="Huawei" w:date="2020-11-10T19:14:00Z">
        <w:r w:rsidDel="00DB1242">
          <w:rPr>
            <w:rFonts w:eastAsia="Batang"/>
          </w:rPr>
          <w:delText>[</w:delText>
        </w:r>
      </w:del>
      <w:r>
        <w:rPr>
          <w:rFonts w:eastAsia="Batang"/>
        </w:rPr>
        <w:t>4</w:t>
      </w:r>
      <w:del w:id="43" w:author="Huawei" w:date="2020-11-10T19:14:00Z">
        <w:r w:rsidDel="00DB1242">
          <w:rPr>
            <w:rFonts w:eastAsia="Batang"/>
          </w:rPr>
          <w:delText>]</w:delText>
        </w:r>
      </w:del>
      <w:r>
        <w:rPr>
          <w:rFonts w:eastAsia="Batang"/>
        </w:rPr>
        <w:t>,</w:t>
      </w:r>
    </w:p>
    <w:p w14:paraId="355FFAA9" w14:textId="77777777" w:rsidR="00874677" w:rsidRPr="00874677" w:rsidDel="00874677" w:rsidRDefault="00874677" w:rsidP="00874677">
      <w:pPr>
        <w:pStyle w:val="B1"/>
        <w:rPr>
          <w:del w:id="44" w:author="Huawei" w:date="2020-11-10T17:59:00Z"/>
          <w:rFonts w:eastAsia="Batang"/>
        </w:rPr>
      </w:pPr>
      <w:ins w:id="45" w:author="Huawei" w:date="2020-11-10T17:59:00Z">
        <w:r>
          <w:tab/>
        </w:r>
      </w:ins>
      <m:oMath>
        <m:sSub>
          <m:sSubPr>
            <m:ctrlPr>
              <w:ins w:id="46" w:author="Huawei" w:date="2020-11-10T18:00:00Z">
                <w:rPr>
                  <w:rFonts w:ascii="Cambria Math" w:hAnsi="Cambria Math"/>
                  <w:i/>
                  <w:lang w:val="en-US" w:eastAsia="zh-CN"/>
                </w:rPr>
              </w:ins>
            </m:ctrlPr>
          </m:sSubPr>
          <m:e>
            <m:r>
              <w:ins w:id="47" w:author="Huawei" w:date="2020-11-10T18:00:00Z">
                <m:rPr>
                  <m:nor/>
                </m:rPr>
                <w:rPr>
                  <w:i/>
                  <w:lang w:val="en-US" w:eastAsia="zh-CN"/>
                </w:rPr>
                <m:t>T</m:t>
              </w:ins>
            </m:r>
          </m:e>
          <m:sub>
            <m:r>
              <w:ins w:id="48" w:author="Huawei" w:date="2020-11-10T18:00:00Z">
                <m:rPr>
                  <m:nor/>
                </m:rPr>
                <w:rPr>
                  <w:i/>
                  <w:lang w:val="en-US" w:eastAsia="zh-CN"/>
                </w:rPr>
                <m:t>last</m:t>
              </w:ins>
            </m:r>
          </m:sub>
        </m:sSub>
      </m:oMath>
      <w:ins w:id="49" w:author="Huawei" w:date="2020-11-10T18:00:00Z">
        <w:r w:rsidRPr="00874677">
          <w:rPr>
            <w:i/>
            <w:lang w:val="en-US" w:eastAsia="zh-CN"/>
          </w:rPr>
          <w:t xml:space="preserve"> </w:t>
        </w:r>
        <w:r w:rsidRPr="00874677">
          <w:rPr>
            <w:lang w:val="en-US" w:eastAsia="zh-CN"/>
          </w:rPr>
          <w:t xml:space="preserve">is the measurement duration for the last PRS-RSRP sample, including the sampling time and processing time, </w: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PRS</m:t>
              </m:r>
              <m:r>
                <m:rPr>
                  <m:nor/>
                </m:rPr>
                <w:rPr>
                  <w:i/>
                  <w:lang w:val="en-US" w:eastAsia="zh-CN"/>
                </w:rPr>
                <m:t>,i</m:t>
              </m:r>
            </m:sub>
          </m:sSub>
        </m:oMath>
      </w:ins>
    </w:p>
    <w:p w14:paraId="3E1FE65C" w14:textId="77777777" w:rsidR="000C39E5" w:rsidRDefault="000C39E5" w:rsidP="000C39E5">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is </w:t>
      </w:r>
      <w:r>
        <w:t>p</w:t>
      </w:r>
      <w:r w:rsidRPr="00606D9E">
        <w:t>eriodicity of PRS</w:t>
      </w:r>
      <w:r>
        <w:t>-RSRP</w:t>
      </w:r>
      <w:r w:rsidRPr="00606D9E">
        <w:t xml:space="preserve"> measurement</w:t>
      </w:r>
      <w:r>
        <w:t xml:space="preserve"> in </w:t>
      </w:r>
      <w:r>
        <w:rPr>
          <w:lang w:eastAsia="zh-CN"/>
        </w:rPr>
        <w:t xml:space="preserve">frequency layer i: </w:t>
      </w:r>
    </w:p>
    <w:p w14:paraId="68D51D67" w14:textId="77777777" w:rsidR="000C39E5" w:rsidRDefault="000C39E5" w:rsidP="000C39E5">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52D5EB48" w14:textId="77777777" w:rsidR="00DB1242" w:rsidRDefault="000C39E5" w:rsidP="00793798">
      <w:pPr>
        <w:rPr>
          <w:ins w:id="50" w:author="Huawei" w:date="2020-11-10T19:16:00Z"/>
        </w:rPr>
      </w:pPr>
      <w:r w:rsidRPr="00342D67">
        <w:t>where</w:t>
      </w:r>
    </w:p>
    <w:p w14:paraId="73B01473" w14:textId="77777777" w:rsidR="00DB1242" w:rsidRPr="00DB1242" w:rsidRDefault="00793798" w:rsidP="00793798">
      <w:pPr>
        <w:rPr>
          <w:ins w:id="51" w:author="Huawei" w:date="2020-11-10T19:16:00Z"/>
        </w:rPr>
      </w:pPr>
      <w:ins w:id="52" w:author="Huawei" w:date="2020-11-10T19:16:00Z">
        <w:r>
          <w:tab/>
        </w: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DB1242" w:rsidRPr="00DB1242">
          <w:tab/>
          <w:t xml:space="preserve">corresponds to </w:t>
        </w:r>
        <w:r w:rsidR="00DB1242" w:rsidRPr="00DB1242">
          <w:rPr>
            <w:i/>
            <w:iCs/>
          </w:rPr>
          <w:t>durationOfPRS-ProcessingSymbolsInEveryTms</w:t>
        </w:r>
        <w:r w:rsidR="00DB1242" w:rsidRPr="00DB1242">
          <w:t xml:space="preserve"> in TS 37.355 [34],</w:t>
        </w:r>
      </w:ins>
    </w:p>
    <w:p w14:paraId="450D842D" w14:textId="77777777" w:rsidR="000C39E5" w:rsidRDefault="00793798" w:rsidP="000C39E5">
      <w:pPr>
        <w:rPr>
          <w:lang w:eastAsia="zh-CN"/>
        </w:rPr>
      </w:pPr>
      <w:ins w:id="53" w:author="Huawei" w:date="2020-11-10T19:16:00Z">
        <w:r>
          <w:tab/>
        </w:r>
        <w:r>
          <w:tab/>
        </w:r>
      </w:ins>
      <w:r w:rsidR="000C39E5" w:rsidRPr="00342D6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000C39E5">
        <w:rPr>
          <w:lang w:eastAsia="zh-CN"/>
        </w:rPr>
        <w:t xml:space="preserve">, </w:t>
      </w:r>
      <w:r w:rsidR="000C39E5" w:rsidRPr="00E62BB7">
        <w:rPr>
          <w:lang w:val="en-US"/>
        </w:rPr>
        <w:t>the le</w:t>
      </w:r>
      <w:r w:rsidR="000C39E5" w:rsidRPr="001F5756">
        <w:t>ast common mul</w:t>
      </w:r>
      <w:r w:rsidR="000C39E5" w:rsidRPr="0052564A">
        <w:t xml:space="preserve">tiple between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lang w:val="en-US"/>
              </w:rPr>
              <m:t>,i</m:t>
            </m:r>
          </m:sub>
        </m:sSub>
      </m:oMath>
      <w:r w:rsidR="000C39E5" w:rsidRPr="001F5756">
        <w:t xml:space="preserve"> </w:t>
      </w:r>
      <w:r w:rsidR="000C39E5" w:rsidRPr="0052564A">
        <w:t>and</w:t>
      </w:r>
      <w:r w:rsidR="000C39E5" w:rsidRPr="00C22217">
        <w:t xml:space="preserve"> </w:t>
      </w:r>
      <m:oMath>
        <m:sSub>
          <m:sSubPr>
            <m:ctrlPr>
              <w:rPr>
                <w:rFonts w:ascii="Cambria Math" w:hAnsi="Cambria Math"/>
                <w:i/>
              </w:rPr>
            </m:ctrlPr>
          </m:sSubPr>
          <m:e>
            <m:r>
              <w:rPr>
                <w:rFonts w:ascii="Cambria Math" w:hAnsi="Cambria Math"/>
              </w:rPr>
              <m:t>MGRP</m:t>
            </m:r>
          </m:e>
          <m:sub>
            <m:r>
              <m:rPr>
                <m:nor/>
              </m:rPr>
              <w:rPr>
                <w:rFonts w:ascii="Cambria Math" w:hAnsi="Cambria Math"/>
                <w:i/>
                <w:lang w:val="en-US"/>
              </w:rPr>
              <m:t>i</m:t>
            </m:r>
          </m:sub>
        </m:sSub>
      </m:oMath>
      <w:r w:rsidR="000C39E5">
        <w:rPr>
          <w:lang w:eastAsia="zh-CN"/>
        </w:rPr>
        <w:t xml:space="preserve"> </w:t>
      </w:r>
    </w:p>
    <w:p w14:paraId="32948AB0" w14:textId="5C7FFFAC" w:rsidR="000C39E5" w:rsidRDefault="000C39E5" w:rsidP="000C39E5">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r>
              <m:rPr>
                <m:sty m:val="p"/>
              </m:rPr>
              <w:rPr>
                <w:rFonts w:ascii="Cambria Math"/>
                <w:lang w:eastAsia="zh-CN"/>
              </w:rPr>
              <m:t>,i</m:t>
            </m:r>
          </m:sub>
        </m:sSub>
      </m:oMath>
      <w:r>
        <w:rPr>
          <w:lang w:eastAsia="zh-CN"/>
        </w:rPr>
        <w:t xml:space="preserve"> is the maximum PRS resource periodicity among all PRS resources in frequency layer i, </w:t>
      </w:r>
    </w:p>
    <w:p w14:paraId="079961B3" w14:textId="77777777" w:rsidR="000C39E5" w:rsidRPr="00342D67" w:rsidRDefault="000C39E5" w:rsidP="000C39E5">
      <w:pPr>
        <w:pStyle w:val="B1"/>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w:t>
      </w:r>
      <w:del w:id="54" w:author="Huawei" w:date="2020-11-10T19:17:00Z">
        <w:r w:rsidDel="00793798">
          <w:rPr>
            <w:lang w:eastAsia="zh-CN"/>
          </w:rPr>
          <w:delText>pattern periodicity</w:delText>
        </w:r>
      </w:del>
      <w:ins w:id="55" w:author="Huawei" w:date="2020-11-10T19:17:00Z">
        <w:r w:rsidR="00793798">
          <w:rPr>
            <w:lang w:eastAsia="zh-CN"/>
          </w:rPr>
          <w:t>repetition period</w:t>
        </w:r>
      </w:ins>
      <w:r>
        <w:rPr>
          <w:lang w:eastAsia="zh-CN"/>
        </w:rPr>
        <w:t xml:space="preserve"> in frequency layer i.</w:t>
      </w:r>
    </w:p>
    <w:p w14:paraId="2245C8C0" w14:textId="77777777" w:rsidR="00874677" w:rsidRDefault="00DB1242" w:rsidP="000C39E5">
      <w:pPr>
        <w:rPr>
          <w:ins w:id="56" w:author="Huawei" w:date="2020-11-10T18:00:00Z"/>
        </w:rPr>
      </w:pPr>
      <w:ins w:id="57" w:author="Huawei" w:date="2020-11-10T19:08:00Z">
        <w:r w:rsidRPr="00DB1242">
          <w:rPr>
            <w:rFonts w:eastAsia="宋体"/>
          </w:rPr>
          <w:t>When PRS-RSRP measurements are configured for DL-AoD</w:t>
        </w:r>
        <w:r>
          <w:rPr>
            <w:rFonts w:eastAsia="宋体"/>
          </w:rPr>
          <w:t xml:space="preserve">, </w:t>
        </w:r>
      </w:ins>
      <w:ins w:id="58" w:author="Huawei" w:date="2020-11-10T18:00:00Z">
        <w:r>
          <w:rPr>
            <w:rFonts w:eastAsia="宋体"/>
          </w:rPr>
          <w:t>t</w:t>
        </w:r>
        <w:r w:rsidR="00874677" w:rsidRPr="00592B5B">
          <w:rPr>
            <w:rFonts w:eastAsia="宋体"/>
          </w:rPr>
          <w:t xml:space="preserve">he time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PRS-RSRP,i</m:t>
              </m:r>
            </m:sub>
          </m:sSub>
        </m:oMath>
        <w:r w:rsidR="00874677" w:rsidRPr="00592B5B">
          <w:rPr>
            <w:rFonts w:eastAsia="宋体"/>
          </w:rPr>
          <w:t xml:space="preserve"> starts from the first MG instance aligned with DL PRS resources of positioning frequency layer </w:t>
        </w:r>
        <w:r w:rsidR="00874677" w:rsidRPr="00592B5B">
          <w:rPr>
            <w:rFonts w:eastAsia="宋体"/>
            <w:i/>
            <w:iCs/>
          </w:rPr>
          <w:t>i</w:t>
        </w:r>
        <w:r w:rsidR="00874677" w:rsidRPr="00592B5B">
          <w:rPr>
            <w:rFonts w:eastAsia="宋体"/>
          </w:rPr>
          <w:t xml:space="preserve"> closest in time after both the </w:t>
        </w:r>
        <w:r w:rsidR="00874677" w:rsidRPr="00592B5B">
          <w:rPr>
            <w:rFonts w:eastAsia="宋体"/>
            <w:i/>
          </w:rPr>
          <w:t>NR-DL-AoD-Request</w:t>
        </w:r>
        <w:r w:rsidR="00874677" w:rsidRPr="00592B5B">
          <w:rPr>
            <w:rFonts w:eastAsia="宋体"/>
            <w:i/>
            <w:noProof/>
          </w:rPr>
          <w:t xml:space="preserve">LocationInformation </w:t>
        </w:r>
        <w:r w:rsidR="00874677" w:rsidRPr="00592B5B">
          <w:rPr>
            <w:rFonts w:eastAsia="宋体"/>
            <w:iCs/>
            <w:noProof/>
          </w:rPr>
          <w:t xml:space="preserve">message and </w:t>
        </w:r>
        <w:r w:rsidR="00874677" w:rsidRPr="00592B5B">
          <w:rPr>
            <w:rFonts w:eastAsia="宋体"/>
            <w:i/>
          </w:rPr>
          <w:t>NR-DL-AoD-Provide</w:t>
        </w:r>
        <w:r w:rsidR="00874677" w:rsidRPr="00592B5B">
          <w:rPr>
            <w:rFonts w:eastAsia="宋体"/>
            <w:i/>
            <w:noProof/>
          </w:rPr>
          <w:t xml:space="preserve">AssistanceData </w:t>
        </w:r>
        <w:r w:rsidR="00874677" w:rsidRPr="00592B5B">
          <w:rPr>
            <w:rFonts w:eastAsia="宋体"/>
            <w:iCs/>
            <w:noProof/>
          </w:rPr>
          <w:t xml:space="preserve">message </w:t>
        </w:r>
        <w:r w:rsidR="00874677" w:rsidRPr="00592B5B">
          <w:rPr>
            <w:rFonts w:eastAsia="宋体"/>
            <w:iCs/>
          </w:rPr>
          <w:t>from LMF via LPP [34]</w:t>
        </w:r>
        <w:r w:rsidR="00874677" w:rsidRPr="00592B5B">
          <w:rPr>
            <w:rFonts w:eastAsia="宋体"/>
            <w:iCs/>
            <w:noProof/>
          </w:rPr>
          <w:t xml:space="preserve"> are delivered to the physical layer of UE.</w:t>
        </w:r>
      </w:ins>
    </w:p>
    <w:p w14:paraId="6A33347B" w14:textId="77777777" w:rsidR="000C39E5" w:rsidRDefault="000C39E5" w:rsidP="000C39E5">
      <w:r>
        <w:t xml:space="preserve">If handover occurs while PRS-RSRP measurements are being performed then the UE shall complete the ongoing </w:t>
      </w:r>
      <w:del w:id="59" w:author="Huawei" w:date="2020-11-10T19:18:00Z">
        <w:r w:rsidDel="00793798">
          <w:delText xml:space="preserve">positioning </w:delText>
        </w:r>
      </w:del>
      <w:ins w:id="60" w:author="Huawei" w:date="2020-11-10T19:18:00Z">
        <w:r w:rsidR="00793798">
          <w:t xml:space="preserve">PRS-RSRP </w:t>
        </w:r>
      </w:ins>
      <w:r>
        <w:t>measurement</w:t>
      </w:r>
      <w:ins w:id="61" w:author="Huawei" w:date="2020-11-10T19:19:00Z">
        <w:r w:rsidR="00793798">
          <w:t>s</w:t>
        </w:r>
      </w:ins>
      <w:r>
        <w:t xml:space="preserve"> session. The UE shall also meet the PRS-RSRP measurement </w:t>
      </w:r>
      <w:ins w:id="62" w:author="Huawei" w:date="2020-11-10T19:19:00Z">
        <w:r w:rsidR="00793798">
          <w:t xml:space="preserve">requirements in this clause </w:t>
        </w:r>
      </w:ins>
      <w:r>
        <w:t xml:space="preserve">and </w:t>
      </w:r>
      <w:ins w:id="63" w:author="Huawei" w:date="2020-11-10T19:19:00Z">
        <w:r w:rsidR="00793798">
          <w:t xml:space="preserve">measurement </w:t>
        </w:r>
      </w:ins>
      <w:r>
        <w:t>accuracy requirements</w:t>
      </w:r>
      <w:ins w:id="64" w:author="Huawei" w:date="2020-11-10T19:19:00Z">
        <w:r w:rsidR="00793798">
          <w:t xml:space="preserve"> in clause 10.1.24</w:t>
        </w:r>
      </w:ins>
      <w:r>
        <w:t xml:space="preserve">.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49713E81" w14:textId="77777777" w:rsidR="000C39E5" w:rsidRDefault="0066294B" w:rsidP="000C39E5">
      <w:pPr>
        <w:jc w:val="center"/>
        <w:rPr>
          <w:rFonts w:ascii="Cambria Math" w:hAnsi="Cambria Math"/>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1877C351" w14:textId="77777777" w:rsidR="000C39E5" w:rsidRDefault="000C39E5" w:rsidP="000C39E5">
      <w:r>
        <w:t>where</w:t>
      </w:r>
    </w:p>
    <w:p w14:paraId="458CB5D8" w14:textId="77777777" w:rsidR="000C39E5" w:rsidRDefault="000C39E5" w:rsidP="000C39E5">
      <w:pPr>
        <w:pStyle w:val="B1"/>
      </w:pPr>
      <w:r>
        <w:tab/>
      </w:r>
      <m:oMath>
        <m:r>
          <w:rPr>
            <w:rFonts w:ascii="Cambria Math" w:hAnsi="Cambria Math"/>
          </w:rPr>
          <m:t>K</m:t>
        </m:r>
      </m:oMath>
      <w:r>
        <w:rPr>
          <w:rFonts w:eastAsia="MS Mincho" w:cs="v4.2.0"/>
        </w:rPr>
        <w:t xml:space="preserve"> i</w:t>
      </w:r>
      <w:r>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4228FAE2" w14:textId="77777777" w:rsidR="000C39E5" w:rsidRDefault="000C39E5" w:rsidP="000C39E5">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PRS layers;</w:t>
      </w:r>
    </w:p>
    <w:p w14:paraId="392D7AA8" w14:textId="77777777" w:rsidR="000C39E5" w:rsidRDefault="0066294B" w:rsidP="000C39E5">
      <w:pPr>
        <w:pStyle w:val="B1"/>
        <w:ind w:left="0" w:firstLine="0"/>
      </w:pP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000C39E5">
        <w:t xml:space="preserve">is the time during which the PRS-RSRP measurement may not be possible due to handover; it can be up to </w:t>
      </w:r>
      <w:r w:rsidR="000C39E5">
        <w:rPr>
          <w:rFonts w:cs="v4.2.0"/>
        </w:rPr>
        <w:t>T</w:t>
      </w:r>
      <w:r w:rsidR="000C39E5">
        <w:rPr>
          <w:rFonts w:cs="v4.2.0"/>
          <w:vertAlign w:val="subscript"/>
        </w:rPr>
        <w:t>interrupt</w:t>
      </w:r>
      <w:r w:rsidR="000C39E5">
        <w:t xml:space="preserve"> as defined in clause 6.1.</w:t>
      </w:r>
    </w:p>
    <w:bookmarkEnd w:id="2"/>
    <w:p w14:paraId="3B9D11FE" w14:textId="77777777" w:rsidR="00090374" w:rsidRDefault="00090374" w:rsidP="00090374">
      <w:pPr>
        <w:pStyle w:val="B1"/>
        <w:ind w:left="0" w:firstLine="0"/>
        <w:rPr>
          <w:ins w:id="65" w:author="I. Siomina" w:date="2020-11-11T23:47:00Z"/>
        </w:rPr>
      </w:pPr>
      <w:ins w:id="66" w:author="I. Siomina" w:date="2020-11-11T23:47:00Z">
        <w:r>
          <w:t>When</w:t>
        </w:r>
        <w:r w:rsidRPr="004270D7">
          <w:t xml:space="preserve"> the PRS-RSRP measurement is configured together with UE Rx-Tx</w:t>
        </w:r>
        <w:r>
          <w:t xml:space="preserve"> time difference measurement</w:t>
        </w:r>
        <w:r w:rsidRPr="004270D7">
          <w:t xml:space="preserve">, the UE behaviour at a serving cell change for </w:t>
        </w:r>
        <w:r>
          <w:t xml:space="preserve">the </w:t>
        </w:r>
        <w:r w:rsidRPr="004270D7">
          <w:t xml:space="preserve">PRS-RSRP </w:t>
        </w:r>
        <w:r>
          <w:t xml:space="preserve">measurement </w:t>
        </w:r>
        <w:r w:rsidRPr="004270D7">
          <w:t xml:space="preserve">is the same as the UE behaviour for </w:t>
        </w:r>
        <w:r>
          <w:t xml:space="preserve">the </w:t>
        </w:r>
        <w:r w:rsidRPr="004270D7">
          <w:t xml:space="preserve">UE Rx-Tx </w:t>
        </w:r>
        <w:r>
          <w:t xml:space="preserve">time difference measurement </w:t>
        </w:r>
        <w:r w:rsidRPr="004270D7">
          <w:t>specified in clause 9.9.4.5</w:t>
        </w:r>
        <w:r>
          <w:t>, and the PRS-RSRP measurement shall meet the accuracy requirements in clause 10.1.24</w:t>
        </w:r>
        <w:r w:rsidRPr="004270D7">
          <w:t>.</w:t>
        </w:r>
      </w:ins>
    </w:p>
    <w:p w14:paraId="13C817F1" w14:textId="77777777" w:rsidR="00090374" w:rsidRDefault="00090374" w:rsidP="00090374">
      <w:pPr>
        <w:pStyle w:val="B1"/>
        <w:ind w:left="0" w:firstLine="0"/>
        <w:rPr>
          <w:ins w:id="67" w:author="I. Siomina" w:date="2020-11-11T23:47:00Z"/>
        </w:rPr>
      </w:pPr>
      <w:ins w:id="68" w:author="I. Siomina" w:date="2020-11-11T23:47:00Z">
        <w:r>
          <w:t>When</w:t>
        </w:r>
        <w:r w:rsidRPr="004270D7">
          <w:t xml:space="preserve"> the PRS-RSRP measurement is configured together with </w:t>
        </w:r>
        <w:r>
          <w:t>RSTD measurement</w:t>
        </w:r>
        <w:r w:rsidRPr="004270D7">
          <w:t xml:space="preserve">, the UE behaviour at a serving cell change for </w:t>
        </w:r>
        <w:r>
          <w:t xml:space="preserve">the </w:t>
        </w:r>
        <w:r w:rsidRPr="004270D7">
          <w:t xml:space="preserve">PRS-RSRP </w:t>
        </w:r>
        <w:r>
          <w:t xml:space="preserve">measurement </w:t>
        </w:r>
        <w:r w:rsidRPr="004270D7">
          <w:t xml:space="preserve">is the same as the UE behaviour for </w:t>
        </w:r>
        <w:r>
          <w:t xml:space="preserve">the RSTD measurement </w:t>
        </w:r>
        <w:r w:rsidRPr="004270D7">
          <w:t>specified in clause 9.9.</w:t>
        </w:r>
        <w:r>
          <w:t>2</w:t>
        </w:r>
        <w:r w:rsidRPr="004270D7">
          <w:t>.5</w:t>
        </w:r>
        <w:r>
          <w:t>, and the PRS-RSRP measurement shall meet the accuracy requirements in clause 10.1.24</w:t>
        </w:r>
        <w:r w:rsidRPr="004270D7">
          <w:t>.</w:t>
        </w:r>
        <w:bookmarkStart w:id="69" w:name="_GoBack"/>
        <w:bookmarkEnd w:id="69"/>
      </w:ins>
    </w:p>
    <w:p w14:paraId="20C74E9B" w14:textId="77777777" w:rsidR="0009689D" w:rsidRPr="000C39E5" w:rsidRDefault="0009689D" w:rsidP="0009689D">
      <w:pPr>
        <w:rPr>
          <w:rFonts w:eastAsia="宋体"/>
          <w:noProof/>
          <w:highlight w:val="yellow"/>
          <w:lang w:eastAsia="zh-CN"/>
        </w:rPr>
      </w:pPr>
    </w:p>
    <w:p w14:paraId="191F6667" w14:textId="77777777"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14:paraId="64A84BF1" w14:textId="77777777" w:rsidR="00680D4E" w:rsidRPr="0009689D" w:rsidRDefault="00680D4E" w:rsidP="00B77B05">
      <w:pPr>
        <w:jc w:val="center"/>
        <w:rPr>
          <w:rFonts w:eastAsia="宋体"/>
          <w:noProof/>
          <w:lang w:eastAsia="zh-CN"/>
        </w:rPr>
      </w:pPr>
    </w:p>
    <w:sectPr w:rsidR="00680D4E" w:rsidRPr="000968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05196F" w16cid:durableId="2356F6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048E6" w14:textId="77777777" w:rsidR="0066294B" w:rsidRDefault="0066294B">
      <w:r>
        <w:separator/>
      </w:r>
    </w:p>
  </w:endnote>
  <w:endnote w:type="continuationSeparator" w:id="0">
    <w:p w14:paraId="1D2E62B2" w14:textId="77777777" w:rsidR="0066294B" w:rsidRDefault="0066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32983" w14:textId="77777777" w:rsidR="0066294B" w:rsidRDefault="0066294B">
      <w:r>
        <w:separator/>
      </w:r>
    </w:p>
  </w:footnote>
  <w:footnote w:type="continuationSeparator" w:id="0">
    <w:p w14:paraId="244A4686" w14:textId="77777777" w:rsidR="0066294B" w:rsidRDefault="00662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6C719" w14:textId="77777777"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E95CB" w14:textId="77777777"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CC73B" w14:textId="77777777"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C0068" w14:textId="77777777"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75D5"/>
    <w:multiLevelType w:val="hybridMultilevel"/>
    <w:tmpl w:val="E3806AE0"/>
    <w:lvl w:ilvl="0" w:tplc="AC8E3C8A">
      <w:start w:val="1"/>
      <w:numFmt w:val="decimal"/>
      <w:lvlText w:val="%1."/>
      <w:lvlJc w:val="left"/>
      <w:pPr>
        <w:ind w:left="465" w:hanging="360"/>
      </w:pPr>
      <w:rPr>
        <w:rFonts w:cs="Arial"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FE6D0A"/>
    <w:multiLevelType w:val="hybridMultilevel"/>
    <w:tmpl w:val="2864F6FA"/>
    <w:lvl w:ilvl="0" w:tplc="357052B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1"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2"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3"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1"/>
  </w:num>
  <w:num w:numId="7">
    <w:abstractNumId w:val="2"/>
  </w:num>
  <w:num w:numId="8">
    <w:abstractNumId w:val="32"/>
  </w:num>
  <w:num w:numId="9">
    <w:abstractNumId w:val="34"/>
  </w:num>
  <w:num w:numId="10">
    <w:abstractNumId w:val="42"/>
  </w:num>
  <w:num w:numId="11">
    <w:abstractNumId w:val="43"/>
  </w:num>
  <w:num w:numId="12">
    <w:abstractNumId w:val="37"/>
  </w:num>
  <w:num w:numId="13">
    <w:abstractNumId w:val="36"/>
  </w:num>
  <w:num w:numId="14">
    <w:abstractNumId w:val="45"/>
  </w:num>
  <w:num w:numId="15">
    <w:abstractNumId w:val="15"/>
  </w:num>
  <w:num w:numId="16">
    <w:abstractNumId w:val="35"/>
  </w:num>
  <w:num w:numId="17">
    <w:abstractNumId w:val="28"/>
  </w:num>
  <w:num w:numId="18">
    <w:abstractNumId w:val="26"/>
  </w:num>
  <w:num w:numId="19">
    <w:abstractNumId w:val="46"/>
  </w:num>
  <w:num w:numId="20">
    <w:abstractNumId w:val="16"/>
  </w:num>
  <w:num w:numId="21">
    <w:abstractNumId w:val="9"/>
  </w:num>
  <w:num w:numId="22">
    <w:abstractNumId w:val="8"/>
  </w:num>
  <w:num w:numId="23">
    <w:abstractNumId w:val="23"/>
  </w:num>
  <w:num w:numId="24">
    <w:abstractNumId w:val="11"/>
  </w:num>
  <w:num w:numId="25">
    <w:abstractNumId w:val="44"/>
  </w:num>
  <w:num w:numId="26">
    <w:abstractNumId w:val="20"/>
  </w:num>
  <w:num w:numId="27">
    <w:abstractNumId w:val="6"/>
  </w:num>
  <w:num w:numId="28">
    <w:abstractNumId w:val="18"/>
  </w:num>
  <w:num w:numId="29">
    <w:abstractNumId w:val="1"/>
  </w:num>
  <w:num w:numId="30">
    <w:abstractNumId w:val="7"/>
  </w:num>
  <w:num w:numId="31">
    <w:abstractNumId w:val="40"/>
  </w:num>
  <w:num w:numId="32">
    <w:abstractNumId w:val="25"/>
  </w:num>
  <w:num w:numId="33">
    <w:abstractNumId w:val="4"/>
  </w:num>
  <w:num w:numId="34">
    <w:abstractNumId w:val="3"/>
  </w:num>
  <w:num w:numId="35">
    <w:abstractNumId w:val="27"/>
  </w:num>
  <w:num w:numId="36">
    <w:abstractNumId w:val="31"/>
  </w:num>
  <w:num w:numId="37">
    <w:abstractNumId w:val="5"/>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7"/>
  </w:num>
  <w:num w:numId="41">
    <w:abstractNumId w:val="47"/>
  </w:num>
  <w:num w:numId="42">
    <w:abstractNumId w:val="39"/>
  </w:num>
  <w:num w:numId="43">
    <w:abstractNumId w:val="24"/>
  </w:num>
  <w:num w:numId="44">
    <w:abstractNumId w:val="21"/>
  </w:num>
  <w:num w:numId="45">
    <w:abstractNumId w:val="33"/>
  </w:num>
  <w:num w:numId="46">
    <w:abstractNumId w:val="22"/>
  </w:num>
  <w:num w:numId="47">
    <w:abstractNumId w:val="12"/>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538E8"/>
    <w:rsid w:val="0005774F"/>
    <w:rsid w:val="000663BC"/>
    <w:rsid w:val="00070989"/>
    <w:rsid w:val="000776C5"/>
    <w:rsid w:val="00086436"/>
    <w:rsid w:val="00090374"/>
    <w:rsid w:val="00092937"/>
    <w:rsid w:val="0009689D"/>
    <w:rsid w:val="000A3EE0"/>
    <w:rsid w:val="000A6394"/>
    <w:rsid w:val="000B41E3"/>
    <w:rsid w:val="000B7FED"/>
    <w:rsid w:val="000C038A"/>
    <w:rsid w:val="000C39E5"/>
    <w:rsid w:val="000C6598"/>
    <w:rsid w:val="000C6844"/>
    <w:rsid w:val="0010656F"/>
    <w:rsid w:val="0013204B"/>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3F7D69"/>
    <w:rsid w:val="00410371"/>
    <w:rsid w:val="00411B37"/>
    <w:rsid w:val="00415D32"/>
    <w:rsid w:val="0041667E"/>
    <w:rsid w:val="0042038B"/>
    <w:rsid w:val="004242F1"/>
    <w:rsid w:val="00427CC0"/>
    <w:rsid w:val="00433FD4"/>
    <w:rsid w:val="004342D8"/>
    <w:rsid w:val="00460E56"/>
    <w:rsid w:val="00464B3A"/>
    <w:rsid w:val="00467589"/>
    <w:rsid w:val="00482950"/>
    <w:rsid w:val="00484D45"/>
    <w:rsid w:val="00490BA3"/>
    <w:rsid w:val="00491D0D"/>
    <w:rsid w:val="004A11A7"/>
    <w:rsid w:val="004A61E0"/>
    <w:rsid w:val="004B3EDF"/>
    <w:rsid w:val="004B75B7"/>
    <w:rsid w:val="004C1728"/>
    <w:rsid w:val="004C557A"/>
    <w:rsid w:val="004E4932"/>
    <w:rsid w:val="004E5FB6"/>
    <w:rsid w:val="005074A3"/>
    <w:rsid w:val="0051580D"/>
    <w:rsid w:val="00520A28"/>
    <w:rsid w:val="00522846"/>
    <w:rsid w:val="0052478D"/>
    <w:rsid w:val="0052655E"/>
    <w:rsid w:val="00530911"/>
    <w:rsid w:val="005432AF"/>
    <w:rsid w:val="00547111"/>
    <w:rsid w:val="00551931"/>
    <w:rsid w:val="00572080"/>
    <w:rsid w:val="00577295"/>
    <w:rsid w:val="00581431"/>
    <w:rsid w:val="00584F77"/>
    <w:rsid w:val="00587470"/>
    <w:rsid w:val="00592D74"/>
    <w:rsid w:val="00593513"/>
    <w:rsid w:val="005954BF"/>
    <w:rsid w:val="005A5CD4"/>
    <w:rsid w:val="005B1122"/>
    <w:rsid w:val="005B155D"/>
    <w:rsid w:val="005C1A99"/>
    <w:rsid w:val="005C3421"/>
    <w:rsid w:val="005D361E"/>
    <w:rsid w:val="005E2C44"/>
    <w:rsid w:val="005F5E5A"/>
    <w:rsid w:val="005F6A5E"/>
    <w:rsid w:val="00607BFA"/>
    <w:rsid w:val="00621188"/>
    <w:rsid w:val="006257ED"/>
    <w:rsid w:val="00630225"/>
    <w:rsid w:val="00632AC7"/>
    <w:rsid w:val="0063420D"/>
    <w:rsid w:val="006355D6"/>
    <w:rsid w:val="0064017D"/>
    <w:rsid w:val="0064561C"/>
    <w:rsid w:val="00646968"/>
    <w:rsid w:val="006547EB"/>
    <w:rsid w:val="00656821"/>
    <w:rsid w:val="00662081"/>
    <w:rsid w:val="0066294B"/>
    <w:rsid w:val="00662CF2"/>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3798"/>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74677"/>
    <w:rsid w:val="008863B9"/>
    <w:rsid w:val="00896663"/>
    <w:rsid w:val="008A2D80"/>
    <w:rsid w:val="008A45A6"/>
    <w:rsid w:val="008B1C68"/>
    <w:rsid w:val="008D2389"/>
    <w:rsid w:val="008E25C2"/>
    <w:rsid w:val="008E2657"/>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20901"/>
    <w:rsid w:val="00A246B6"/>
    <w:rsid w:val="00A2497B"/>
    <w:rsid w:val="00A47E70"/>
    <w:rsid w:val="00A50CF0"/>
    <w:rsid w:val="00A52F8E"/>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1721"/>
    <w:rsid w:val="00B77A2E"/>
    <w:rsid w:val="00B77B05"/>
    <w:rsid w:val="00B92647"/>
    <w:rsid w:val="00B968C8"/>
    <w:rsid w:val="00BA3EC5"/>
    <w:rsid w:val="00BA51D9"/>
    <w:rsid w:val="00BB5DFC"/>
    <w:rsid w:val="00BC2DCA"/>
    <w:rsid w:val="00BC5EA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875FF"/>
    <w:rsid w:val="00C95985"/>
    <w:rsid w:val="00CB2B7D"/>
    <w:rsid w:val="00CB5892"/>
    <w:rsid w:val="00CB782E"/>
    <w:rsid w:val="00CC5026"/>
    <w:rsid w:val="00CC68D0"/>
    <w:rsid w:val="00CD43A6"/>
    <w:rsid w:val="00D03F9A"/>
    <w:rsid w:val="00D06D51"/>
    <w:rsid w:val="00D151A5"/>
    <w:rsid w:val="00D234C9"/>
    <w:rsid w:val="00D23B3F"/>
    <w:rsid w:val="00D24991"/>
    <w:rsid w:val="00D3694A"/>
    <w:rsid w:val="00D50255"/>
    <w:rsid w:val="00D55C98"/>
    <w:rsid w:val="00D66520"/>
    <w:rsid w:val="00D85A73"/>
    <w:rsid w:val="00D9224D"/>
    <w:rsid w:val="00DA34DF"/>
    <w:rsid w:val="00DA68A2"/>
    <w:rsid w:val="00DB1242"/>
    <w:rsid w:val="00DE34CF"/>
    <w:rsid w:val="00DE6144"/>
    <w:rsid w:val="00E13F3D"/>
    <w:rsid w:val="00E14514"/>
    <w:rsid w:val="00E15D12"/>
    <w:rsid w:val="00E30FB5"/>
    <w:rsid w:val="00E34898"/>
    <w:rsid w:val="00E633E8"/>
    <w:rsid w:val="00E8349B"/>
    <w:rsid w:val="00E9263D"/>
    <w:rsid w:val="00EB09B7"/>
    <w:rsid w:val="00EB33E9"/>
    <w:rsid w:val="00EC2BD7"/>
    <w:rsid w:val="00ED055A"/>
    <w:rsid w:val="00ED291D"/>
    <w:rsid w:val="00EE7D7C"/>
    <w:rsid w:val="00F1502D"/>
    <w:rsid w:val="00F25D98"/>
    <w:rsid w:val="00F300FB"/>
    <w:rsid w:val="00F33338"/>
    <w:rsid w:val="00F35882"/>
    <w:rsid w:val="00F43002"/>
    <w:rsid w:val="00F46886"/>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F82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411125735">
      <w:bodyDiv w:val="1"/>
      <w:marLeft w:val="0"/>
      <w:marRight w:val="0"/>
      <w:marTop w:val="0"/>
      <w:marBottom w:val="0"/>
      <w:divBdr>
        <w:top w:val="none" w:sz="0" w:space="0" w:color="auto"/>
        <w:left w:val="none" w:sz="0" w:space="0" w:color="auto"/>
        <w:bottom w:val="none" w:sz="0" w:space="0" w:color="auto"/>
        <w:right w:val="none" w:sz="0" w:space="0" w:color="auto"/>
      </w:divBdr>
    </w:div>
    <w:div w:id="577401610">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69454764">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003044558">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8FBB9-28EE-4D51-AF4D-3E861E445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2062</TotalTime>
  <Pages>4</Pages>
  <Words>1319</Words>
  <Characters>7521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2018-11-05T09:14:00Z</dcterms:created>
  <dcterms:modified xsi:type="dcterms:W3CDTF">2020-11-12T00:05:00Z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(3)NLfwkeCBfg1z9wKKaa2WWdrQSC+jU+zoXFHT/2HV6JkzNG5ToHrvP1qpIKaajJyBGTTsx2GG
b+nUcty7lIP+ibXHJ6u5kMKeNRkYiHJdd/m+hhyXqKME8EYxLOMd1B0D1Z/q7eqymL6pUVY+
mgipYm+ewhvxzl4CUK33oltpoGUtwktRssC+4ibExgl8KVAHNajd0GYQ9SsdPKbuRQVbV2bF
LT0oaCz/n4bowv3Zu5</vt:lpwstr>
  </property>
  <property fmtid="{D5CDD505-2E9C-101B-9397-08002B2CF9AE}" pid="22" name="_2015_ms_pID_7253431">
    <vt:lpwstr>mOq5waf34Twch9AQh9ZmBLAowoUJvAocKsXiS09kFPgj/iU9VBQCPJ
YKfCgDf3nSRlcZFsWNTZBfSQy+8pIjiE+r0xMi7Vbf5We+JOKynXaUOENcLOdYanU4ueu8qi
FlfiV11WE9TDB16GFlgybVBiu27/QiNOzsSsxOyMEPK+aCV3fjRqS2wJCtziQgU59+3tsRp1
5BX/wKe1eqRqFHFKwECC55PeSX7JfFcrNHt6</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