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062A51">
        <w:rPr>
          <w:rFonts w:eastAsia="宋体" w:cs="Arial"/>
          <w:b/>
          <w:noProof/>
          <w:sz w:val="24"/>
          <w:szCs w:val="24"/>
          <w:lang w:eastAsia="zh-CN"/>
        </w:rPr>
        <w:t>9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062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062A51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2A51" w:rsidP="00062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B444A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A51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06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62A51">
              <w:rPr>
                <w:noProof/>
              </w:rPr>
              <w:t>15</w:t>
            </w:r>
            <w:bookmarkStart w:id="2" w:name="_GoBack"/>
            <w:bookmarkEnd w:id="2"/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AF0" w:rsidRDefault="00575AF0">
      <w:r>
        <w:separator/>
      </w:r>
    </w:p>
  </w:endnote>
  <w:endnote w:type="continuationSeparator" w:id="0">
    <w:p w:rsidR="00575AF0" w:rsidRDefault="0057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AF0" w:rsidRDefault="00575AF0">
      <w:r>
        <w:separator/>
      </w:r>
    </w:p>
  </w:footnote>
  <w:footnote w:type="continuationSeparator" w:id="0">
    <w:p w:rsidR="00575AF0" w:rsidRDefault="00575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62A51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111"/>
    <w:rsid w:val="00571BF6"/>
    <w:rsid w:val="00575AF0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599A-66A8-4560-B2D6-51DC9EDD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17</cp:revision>
  <cp:lastPrinted>1899-12-31T23:00:00Z</cp:lastPrinted>
  <dcterms:created xsi:type="dcterms:W3CDTF">2019-12-23T10:20:00Z</dcterms:created>
  <dcterms:modified xsi:type="dcterms:W3CDTF">2020-05-30T09:11:00Z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(3)UvPpmh2aVxFKXkOIjbb/89RCMEoRUpJXUI/CWr3xB1G2MpO7xAmmrRbMd2wXiIK+g5gSNE6/
fh1DtDnjivaMbnj+REHjdwkY2xG3nOpBKAh7MhYBsQBLl7Nb07pS+0oykFOuVtvMUcI4/2lR
3AnRU6fJAc9z7rnZXuiPPNJQIeLI69og/L+e+4VazzcBvdeG3Ld/XTayOW69fBilY2fR63vX
FlL2YmlmqOTPz15QHy</vt:lpwstr>
  </property>
  <property fmtid="{D5CDD505-2E9C-101B-9397-08002B2CF9AE}" pid="22" name="_2015_ms_pID_7253431">
    <vt:lpwstr>Z1vaAp7eKQ7Ge7HVQoRPDcD7oOLuiwJlg7dvOG/Tq8s7VVyhCR4HWW
F7aGBp0qTHdvThNWUB8vQFV4fo5y8inV2oIhetFAq968nngpBxV6CTV9roYYO3j4P5UcFeJ2
MNgwQPZjF84Wzm3hCnie5MuoYC92CiuHpZd7cctvk2IEzuyoBqthdTQ0TtN9j5/KrLCN5uLk
JMLrOwunUu6z/iuQfS38x5tQXTpsIrmQIFKO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