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22792B">
        <w:rPr>
          <w:rFonts w:eastAsia="宋体" w:cs="Arial"/>
          <w:b/>
          <w:noProof/>
          <w:sz w:val="24"/>
          <w:szCs w:val="24"/>
          <w:lang w:eastAsia="zh-CN"/>
        </w:rPr>
        <w:t>3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067E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</w:t>
            </w:r>
            <w:r w:rsidR="00067E8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7E8D" w:rsidP="00046A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9</w:t>
            </w:r>
            <w:r w:rsidR="00B444A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1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7E8D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067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67E8D">
              <w:rPr>
                <w:noProof/>
              </w:rPr>
              <w:t>9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093" w:rsidRDefault="00547093">
      <w:r>
        <w:separator/>
      </w:r>
    </w:p>
  </w:endnote>
  <w:endnote w:type="continuationSeparator" w:id="0">
    <w:p w:rsidR="00547093" w:rsidRDefault="0054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093" w:rsidRDefault="00547093">
      <w:r>
        <w:separator/>
      </w:r>
    </w:p>
  </w:footnote>
  <w:footnote w:type="continuationSeparator" w:id="0">
    <w:p w:rsidR="00547093" w:rsidRDefault="00547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46AF5"/>
    <w:rsid w:val="00051974"/>
    <w:rsid w:val="00051B35"/>
    <w:rsid w:val="00056928"/>
    <w:rsid w:val="00067E8D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2792B"/>
    <w:rsid w:val="00240329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234B9"/>
    <w:rsid w:val="00544771"/>
    <w:rsid w:val="005456D2"/>
    <w:rsid w:val="00547093"/>
    <w:rsid w:val="00547111"/>
    <w:rsid w:val="00555D37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13734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811B6-E998-4BBA-83FC-2515E073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20</cp:revision>
  <cp:lastPrinted>1899-12-31T23:00:00Z</cp:lastPrinted>
  <dcterms:created xsi:type="dcterms:W3CDTF">2019-12-23T10:20:00Z</dcterms:created>
  <dcterms:modified xsi:type="dcterms:W3CDTF">2020-05-30T09:07:00Z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(3)tXI9gq96D0qP0beOFqmTa42TgblleL6AGHxlLfyxESEymnM/U/I4Mi2sSLgARs8GtB1xvX7g
nY9GmmeMtsq8suDC7Sk+5HGszGgMo/XL002eErXP7j5WPQcndewt9ZmNvLy1jgIhV7PyfKVP
AHtVpaPYH1ylqYBS+uzfJg3co9xvYL1TzKkODvNEO53h1hlyTScQpRi0VWGqJlLjCy986fAc
BYYzP85eu0MIFdjN79</vt:lpwstr>
  </property>
  <property fmtid="{D5CDD505-2E9C-101B-9397-08002B2CF9AE}" pid="22" name="_2015_ms_pID_7253431">
    <vt:lpwstr>y5GSJ9Ru/RRm6RLfYcQX+vNVCLttgm1lTsb1cCKmXqnCfQgZ2v+qu5
/dSujZTp9t87AxX7UlaHuiQN3XDaVOx4VAY2SSusjpPWNlLZScVKETeitp/g0kci5xzWdDgy
q9K/JFUjTy4Mt4hfyD5DKj6NdmPh6IKR+b2gJ+GbJOTTnF1MFIljvhqj5UVXCL1+XVR277Xr
YseNZVvoHdggD4gzRZqUF6AO+FVEE1/N3jms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