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R4-2007242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F952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44A3" w:rsidP="00F95230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8.12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674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62E2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67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444A3">
              <w:rPr>
                <w:noProof/>
              </w:rPr>
              <w:t>8</w:t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3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5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6" w:name="_Toc21017969"/>
      <w:r>
        <w:t>8.2.2.4.2</w:t>
      </w:r>
      <w:r>
        <w:tab/>
        <w:t>Procedure</w:t>
      </w:r>
      <w:bookmarkEnd w:id="6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7" w:name="OLE_LINK17"/>
      <w:r>
        <w:t>UL timing adjustment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8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9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bookmarkStart w:id="10" w:name="_GoBack"/>
      <w:bookmarkEnd w:id="10"/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5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7D0" w:rsidRDefault="00C507D0">
      <w:r>
        <w:separator/>
      </w:r>
    </w:p>
  </w:endnote>
  <w:endnote w:type="continuationSeparator" w:id="0">
    <w:p w:rsidR="00C507D0" w:rsidRDefault="00C5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7D0" w:rsidRDefault="00C507D0">
      <w:r>
        <w:separator/>
      </w:r>
    </w:p>
  </w:footnote>
  <w:footnote w:type="continuationSeparator" w:id="0">
    <w:p w:rsidR="00C507D0" w:rsidRDefault="00C50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2698D-2243-4058-B356-4AED6CAB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</Template>
  <TotalTime>68</TotalTime>
  <Pages>2</Pages>
  <Words>581</Words>
  <Characters>3189</Characters>
  <Application>Microsoft Office Word</Application>
  <DocSecurity>0</DocSecurity>
  <Lines>318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14</cp:revision>
  <cp:lastPrinted>1899-12-31T23:00:00Z</cp:lastPrinted>
  <dcterms:created xsi:type="dcterms:W3CDTF">2019-12-23T10:20:00Z</dcterms:created>
  <dcterms:modified xsi:type="dcterms:W3CDTF">2020-05-15T17:20:00Z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(3)4qD3/zNmSPmwA5HUHByYN8YeMZdXIUhDe1YaVf5/Er0z2w9MVmRy9DYhk9BR3AomdJMRluOM
VxTzrGVFrFRt5PlhUNoBfx13yS9rspDbTMiT6czMtlWsGHFfT+E10im+nhQBW+iMglqfbJmm
I1+bOlTvDL/fpYuCPE+9OyKHKaRWKvwoyFNor6ulipunbw6pzGV2i6Dy8zMOVwCvTpx3xeR4
jYaVZ1jGKqHV3xiwnL</vt:lpwstr>
  </property>
  <property fmtid="{D5CDD505-2E9C-101B-9397-08002B2CF9AE}" pid="22" name="_2015_ms_pID_7253431">
    <vt:lpwstr>+QucUTjh8qf5lnrsE71dBdP1XqZX/XziG8WqLVRZjQXLm5B0A9GiBs
SVnrHxBaJa1+YBwUrUnCFtUWK+s3ikwKYm2wGKq6BQuMpUju9wt7w8xwzzUa7EoDJihU5IsT
VNvWtaE891Wxl8bB3PVlTEdWq3//WU/PKCds062ALCgKugAooxL7CFQkx2T1z73aNY/fz/Db
X7OAM+v+/ddb5+6EuiSwOTH35KWv8PkTMhKE</vt:lpwstr>
  </property>
  <property fmtid="{D5CDD505-2E9C-101B-9397-08002B2CF9AE}" pid="23" name="_2015_ms_pID_7253432">
    <vt:lpwstr>FyzRrNsq+xZLlS3hPV9Umg0=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