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w:t>
      </w:r>
      <w:r w:rsidR="00B86476">
        <w:rPr>
          <w:rFonts w:ascii="Arial" w:hAnsi="Arial" w:cs="Arial"/>
          <w:b/>
          <w:sz w:val="28"/>
          <w:szCs w:val="28"/>
        </w:rPr>
        <w:t>8</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w:t>
      </w:r>
      <w:r w:rsidR="00E128B2">
        <w:rPr>
          <w:rFonts w:ascii="Arial" w:hAnsi="Arial" w:cs="Arial"/>
          <w:b/>
          <w:sz w:val="28"/>
          <w:szCs w:val="28"/>
        </w:rPr>
        <w:t>20</w:t>
      </w:r>
      <w:r w:rsidR="009A03B2">
        <w:rPr>
          <w:rFonts w:ascii="Arial" w:hAnsi="Arial" w:cs="Arial"/>
          <w:b/>
          <w:sz w:val="28"/>
          <w:szCs w:val="28"/>
        </w:rPr>
        <w:t>1252</w:t>
      </w:r>
    </w:p>
    <w:p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B86476">
        <w:rPr>
          <w:rFonts w:ascii="Arial" w:hAnsi="Arial" w:cs="Arial"/>
          <w:b/>
          <w:sz w:val="28"/>
          <w:szCs w:val="28"/>
        </w:rPr>
        <w:t>June</w:t>
      </w:r>
      <w:r>
        <w:rPr>
          <w:rFonts w:ascii="Arial" w:hAnsi="Arial" w:cs="Arial"/>
          <w:b/>
          <w:sz w:val="28"/>
          <w:szCs w:val="28"/>
        </w:rPr>
        <w:t xml:space="preserve"> </w:t>
      </w:r>
      <w:r w:rsidR="00B86476">
        <w:rPr>
          <w:rFonts w:ascii="Arial" w:hAnsi="Arial" w:cs="Arial"/>
          <w:b/>
          <w:sz w:val="28"/>
          <w:szCs w:val="28"/>
        </w:rPr>
        <w:t>29</w:t>
      </w:r>
      <w:r w:rsidR="001808EE">
        <w:rPr>
          <w:rFonts w:ascii="Arial" w:hAnsi="Arial" w:cs="Arial"/>
          <w:b/>
          <w:sz w:val="28"/>
          <w:szCs w:val="28"/>
        </w:rPr>
        <w:t xml:space="preserve"> – </w:t>
      </w:r>
      <w:r w:rsidR="00B86476">
        <w:rPr>
          <w:rFonts w:ascii="Arial" w:hAnsi="Arial" w:cs="Arial"/>
          <w:b/>
          <w:sz w:val="28"/>
          <w:szCs w:val="28"/>
        </w:rPr>
        <w:t>July 3</w:t>
      </w:r>
      <w:r w:rsidR="001808EE" w:rsidRPr="00D849EE">
        <w:rPr>
          <w:rFonts w:ascii="Arial" w:hAnsi="Arial" w:cs="Arial"/>
          <w:b/>
          <w:sz w:val="28"/>
          <w:szCs w:val="28"/>
        </w:rPr>
        <w:t>, 20</w:t>
      </w:r>
      <w:r>
        <w:rPr>
          <w:rFonts w:ascii="Arial" w:hAnsi="Arial" w:cs="Arial"/>
          <w:b/>
          <w:sz w:val="28"/>
          <w:szCs w:val="28"/>
        </w:rPr>
        <w:t>20</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Pr>
          <w:rFonts w:ascii="Arial" w:hAnsi="Arial" w:cs="Arial"/>
          <w:b/>
          <w:sz w:val="32"/>
        </w:rPr>
        <w:t>8</w:t>
      </w:r>
      <w:r w:rsidR="00B86476">
        <w:rPr>
          <w:rFonts w:ascii="Arial" w:hAnsi="Arial" w:cs="Arial"/>
          <w:b/>
          <w:sz w:val="32"/>
        </w:rPr>
        <w:t>7e</w:t>
      </w:r>
    </w:p>
    <w:p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Pr>
          <w:rFonts w:ascii="Arial" w:hAnsi="Arial" w:cs="Arial"/>
          <w:b/>
          <w:sz w:val="32"/>
        </w:rPr>
        <w:t>16</w:t>
      </w:r>
      <w:r w:rsidR="00F07CA1">
        <w:rPr>
          <w:rFonts w:ascii="Arial" w:hAnsi="Arial" w:cs="Arial"/>
          <w:b/>
          <w:sz w:val="32"/>
        </w:rPr>
        <w:t>/</w:t>
      </w:r>
      <w:r>
        <w:rPr>
          <w:rFonts w:ascii="Arial" w:hAnsi="Arial" w:cs="Arial"/>
          <w:b/>
          <w:sz w:val="32"/>
        </w:rPr>
        <w:t>03</w:t>
      </w:r>
      <w:r w:rsidR="00F07CA1">
        <w:rPr>
          <w:rFonts w:ascii="Arial" w:hAnsi="Arial" w:cs="Arial"/>
          <w:b/>
          <w:sz w:val="32"/>
        </w:rPr>
        <w:t>/20</w:t>
      </w:r>
      <w:r>
        <w:rPr>
          <w:rFonts w:ascii="Arial" w:hAnsi="Arial" w:cs="Arial"/>
          <w:b/>
          <w:sz w:val="32"/>
        </w:rPr>
        <w:t>20</w:t>
      </w:r>
      <w:r w:rsidR="00F07CA1">
        <w:rPr>
          <w:rFonts w:ascii="Arial" w:hAnsi="Arial" w:cs="Arial"/>
          <w:b/>
          <w:sz w:val="32"/>
        </w:rPr>
        <w:t xml:space="preserve"> to </w:t>
      </w:r>
      <w:r>
        <w:rPr>
          <w:rFonts w:ascii="Arial" w:hAnsi="Arial" w:cs="Arial"/>
          <w:b/>
          <w:sz w:val="32"/>
        </w:rPr>
        <w:t>19</w:t>
      </w:r>
      <w:r w:rsidR="00F07CA1">
        <w:rPr>
          <w:rFonts w:ascii="Arial" w:hAnsi="Arial" w:cs="Arial"/>
          <w:b/>
          <w:sz w:val="32"/>
        </w:rPr>
        <w:t>/</w:t>
      </w:r>
      <w:r>
        <w:rPr>
          <w:rFonts w:ascii="Arial" w:hAnsi="Arial" w:cs="Arial"/>
          <w:b/>
          <w:sz w:val="32"/>
        </w:rPr>
        <w:t>03</w:t>
      </w:r>
      <w:r w:rsidR="00F07CA1">
        <w:rPr>
          <w:rFonts w:ascii="Arial" w:hAnsi="Arial" w:cs="Arial"/>
          <w:b/>
          <w:sz w:val="32"/>
        </w:rPr>
        <w:t>/20</w:t>
      </w:r>
      <w:r>
        <w:rPr>
          <w:rFonts w:ascii="Arial" w:hAnsi="Arial" w:cs="Arial"/>
          <w:b/>
          <w:sz w:val="32"/>
        </w:rPr>
        <w:t>20</w:t>
      </w:r>
    </w:p>
    <w:p w:rsidR="001808EE" w:rsidRDefault="001808EE" w:rsidP="001808EE"/>
    <w:p w:rsidR="001808EE" w:rsidRDefault="001808EE" w:rsidP="001808EE"/>
    <w:p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rsidR="001808EE" w:rsidRPr="0080229D" w:rsidRDefault="001808EE" w:rsidP="001808EE">
      <w:pPr>
        <w:rPr>
          <w:rFonts w:ascii="Arial" w:hAnsi="Arial" w:cs="Arial"/>
          <w:sz w:val="36"/>
          <w:szCs w:val="36"/>
        </w:rPr>
      </w:pPr>
      <w:r w:rsidRPr="0080229D">
        <w:rPr>
          <w:rFonts w:ascii="Arial" w:hAnsi="Arial" w:cs="Arial"/>
          <w:sz w:val="36"/>
          <w:szCs w:val="36"/>
        </w:rPr>
        <w:lastRenderedPageBreak/>
        <w:t>Contents:</w:t>
      </w:r>
    </w:p>
    <w:p w:rsidR="00C93C04" w:rsidRPr="001E49D6" w:rsidRDefault="00C93C04">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_Toc42029226 \h </w:instrText>
      </w:r>
      <w:r>
        <w:fldChar w:fldCharType="separate"/>
      </w:r>
      <w:r>
        <w:t>6</w:t>
      </w:r>
      <w:r>
        <w:fldChar w:fldCharType="end"/>
      </w:r>
    </w:p>
    <w:p w:rsidR="00C93C04" w:rsidRPr="001E49D6" w:rsidRDefault="00C93C04">
      <w:pPr>
        <w:pStyle w:val="TOC1"/>
        <w:rPr>
          <w:rFonts w:ascii="Calibri" w:hAnsi="Calibri"/>
          <w:szCs w:val="22"/>
        </w:rPr>
      </w:pPr>
      <w:r>
        <w:t>Executive Summary</w:t>
      </w:r>
      <w:r>
        <w:tab/>
      </w:r>
      <w:r>
        <w:fldChar w:fldCharType="begin" w:fldLock="1"/>
      </w:r>
      <w:r>
        <w:instrText xml:space="preserve"> PAGEREF _Toc42029227 \h </w:instrText>
      </w:r>
      <w:r>
        <w:fldChar w:fldCharType="separate"/>
      </w:r>
      <w:r>
        <w:t>6</w:t>
      </w:r>
      <w:r>
        <w:fldChar w:fldCharType="end"/>
      </w:r>
    </w:p>
    <w:p w:rsidR="00C93C04" w:rsidRPr="001E49D6" w:rsidRDefault="00C93C04">
      <w:pPr>
        <w:pStyle w:val="TOC2"/>
        <w:rPr>
          <w:rFonts w:ascii="Calibri" w:hAnsi="Calibri"/>
          <w:sz w:val="22"/>
          <w:szCs w:val="22"/>
        </w:rPr>
      </w:pPr>
      <w:r>
        <w:t>1</w:t>
      </w:r>
      <w:r w:rsidRPr="001E49D6">
        <w:rPr>
          <w:rFonts w:ascii="Calibri" w:hAnsi="Calibri"/>
          <w:sz w:val="22"/>
          <w:szCs w:val="22"/>
        </w:rPr>
        <w:tab/>
      </w:r>
      <w:r>
        <w:t>Opening of the meeting</w:t>
      </w:r>
      <w:r>
        <w:tab/>
      </w:r>
      <w:r>
        <w:fldChar w:fldCharType="begin" w:fldLock="1"/>
      </w:r>
      <w:r>
        <w:instrText xml:space="preserve"> PAGEREF _Toc42029228 \h </w:instrText>
      </w:r>
      <w:r>
        <w:fldChar w:fldCharType="separate"/>
      </w:r>
      <w:r>
        <w:t>9</w:t>
      </w:r>
      <w:r>
        <w:fldChar w:fldCharType="end"/>
      </w:r>
    </w:p>
    <w:p w:rsidR="00C93C04" w:rsidRPr="001E49D6" w:rsidRDefault="00C93C04">
      <w:pPr>
        <w:pStyle w:val="TOC2"/>
        <w:rPr>
          <w:rFonts w:ascii="Calibri" w:hAnsi="Calibri"/>
          <w:sz w:val="22"/>
          <w:szCs w:val="22"/>
        </w:rPr>
      </w:pPr>
      <w:r>
        <w:t>2</w:t>
      </w:r>
      <w:r w:rsidRPr="001E49D6">
        <w:rPr>
          <w:rFonts w:ascii="Calibri" w:hAnsi="Calibri"/>
          <w:sz w:val="22"/>
          <w:szCs w:val="22"/>
        </w:rPr>
        <w:tab/>
      </w:r>
      <w:r>
        <w:t>Reminders for usage of IT resources, IPR declaration and antitrust compliance</w:t>
      </w:r>
      <w:r>
        <w:tab/>
      </w:r>
      <w:r>
        <w:fldChar w:fldCharType="begin" w:fldLock="1"/>
      </w:r>
      <w:r>
        <w:instrText xml:space="preserve"> PAGEREF _Toc42029229 \h </w:instrText>
      </w:r>
      <w:r>
        <w:fldChar w:fldCharType="separate"/>
      </w:r>
      <w:r>
        <w:t>9</w:t>
      </w:r>
      <w:r>
        <w:fldChar w:fldCharType="end"/>
      </w:r>
    </w:p>
    <w:p w:rsidR="00C93C04" w:rsidRPr="001E49D6" w:rsidRDefault="00C93C04">
      <w:pPr>
        <w:pStyle w:val="TOC2"/>
        <w:rPr>
          <w:rFonts w:ascii="Calibri" w:hAnsi="Calibri"/>
          <w:sz w:val="22"/>
          <w:szCs w:val="22"/>
        </w:rPr>
      </w:pPr>
      <w:r>
        <w:t>3</w:t>
      </w:r>
      <w:r w:rsidRPr="001E49D6">
        <w:rPr>
          <w:rFonts w:ascii="Calibri" w:hAnsi="Calibri"/>
          <w:sz w:val="22"/>
          <w:szCs w:val="22"/>
        </w:rPr>
        <w:tab/>
      </w:r>
      <w:r>
        <w:t>Approval of the agenda</w:t>
      </w:r>
      <w:r>
        <w:tab/>
      </w:r>
      <w:r>
        <w:fldChar w:fldCharType="begin" w:fldLock="1"/>
      </w:r>
      <w:r>
        <w:instrText xml:space="preserve"> PAGEREF _Toc42029230 \h </w:instrText>
      </w:r>
      <w:r>
        <w:fldChar w:fldCharType="separate"/>
      </w:r>
      <w:r>
        <w:t>11</w:t>
      </w:r>
      <w:r>
        <w:fldChar w:fldCharType="end"/>
      </w:r>
    </w:p>
    <w:p w:rsidR="00C93C04" w:rsidRPr="001E49D6" w:rsidRDefault="00C93C04">
      <w:pPr>
        <w:pStyle w:val="TOC2"/>
        <w:rPr>
          <w:rFonts w:ascii="Calibri" w:hAnsi="Calibri"/>
          <w:sz w:val="22"/>
          <w:szCs w:val="22"/>
        </w:rPr>
      </w:pPr>
      <w:r>
        <w:t>4</w:t>
      </w:r>
      <w:r w:rsidRPr="001E49D6">
        <w:rPr>
          <w:rFonts w:ascii="Calibri" w:hAnsi="Calibri"/>
          <w:sz w:val="22"/>
          <w:szCs w:val="22"/>
        </w:rPr>
        <w:tab/>
      </w:r>
      <w:r>
        <w:t>Approval of the meeting report of TSG-RAN #86</w:t>
      </w:r>
      <w:r>
        <w:tab/>
      </w:r>
      <w:r>
        <w:fldChar w:fldCharType="begin" w:fldLock="1"/>
      </w:r>
      <w:r>
        <w:instrText xml:space="preserve"> PAGEREF _Toc42029231 \h </w:instrText>
      </w:r>
      <w:r>
        <w:fldChar w:fldCharType="separate"/>
      </w:r>
      <w:r>
        <w:t>11</w:t>
      </w:r>
      <w:r>
        <w:fldChar w:fldCharType="end"/>
      </w:r>
    </w:p>
    <w:p w:rsidR="00C93C04" w:rsidRPr="001E49D6" w:rsidRDefault="00C93C04">
      <w:pPr>
        <w:pStyle w:val="TOC2"/>
        <w:rPr>
          <w:rFonts w:ascii="Calibri" w:hAnsi="Calibri"/>
          <w:sz w:val="22"/>
          <w:szCs w:val="22"/>
        </w:rPr>
      </w:pPr>
      <w:r>
        <w:t>5</w:t>
      </w:r>
      <w:r w:rsidRPr="001E49D6">
        <w:rPr>
          <w:rFonts w:ascii="Calibri" w:hAnsi="Calibri"/>
          <w:sz w:val="22"/>
          <w:szCs w:val="22"/>
        </w:rPr>
        <w:tab/>
      </w:r>
      <w:r>
        <w:t>RAN WG reports</w:t>
      </w:r>
      <w:r>
        <w:tab/>
      </w:r>
      <w:r>
        <w:fldChar w:fldCharType="begin" w:fldLock="1"/>
      </w:r>
      <w:r>
        <w:instrText xml:space="preserve"> PAGEREF _Toc42029232 \h </w:instrText>
      </w:r>
      <w:r>
        <w:fldChar w:fldCharType="separate"/>
      </w:r>
      <w:r>
        <w:t>11</w:t>
      </w:r>
      <w:r>
        <w:fldChar w:fldCharType="end"/>
      </w:r>
    </w:p>
    <w:p w:rsidR="00C93C04" w:rsidRPr="001E49D6" w:rsidRDefault="00C93C04">
      <w:pPr>
        <w:pStyle w:val="TOC3"/>
        <w:rPr>
          <w:rFonts w:ascii="Calibri" w:hAnsi="Calibri"/>
          <w:sz w:val="22"/>
          <w:szCs w:val="22"/>
        </w:rPr>
      </w:pPr>
      <w:r>
        <w:t>5.1</w:t>
      </w:r>
      <w:r w:rsidRPr="001E49D6">
        <w:rPr>
          <w:rFonts w:ascii="Calibri" w:hAnsi="Calibri"/>
          <w:sz w:val="22"/>
          <w:szCs w:val="22"/>
        </w:rPr>
        <w:tab/>
      </w:r>
      <w:r>
        <w:t>TSG RAN WG1</w:t>
      </w:r>
      <w:r>
        <w:tab/>
      </w:r>
      <w:r>
        <w:fldChar w:fldCharType="begin" w:fldLock="1"/>
      </w:r>
      <w:r>
        <w:instrText xml:space="preserve"> PAGEREF _Toc42029233 \h </w:instrText>
      </w:r>
      <w:r>
        <w:fldChar w:fldCharType="separate"/>
      </w:r>
      <w:r>
        <w:t>11</w:t>
      </w:r>
      <w:r>
        <w:fldChar w:fldCharType="end"/>
      </w:r>
    </w:p>
    <w:p w:rsidR="00C93C04" w:rsidRPr="001E49D6" w:rsidRDefault="00C93C04">
      <w:pPr>
        <w:pStyle w:val="TOC3"/>
        <w:rPr>
          <w:rFonts w:ascii="Calibri" w:hAnsi="Calibri"/>
          <w:sz w:val="22"/>
          <w:szCs w:val="22"/>
        </w:rPr>
      </w:pPr>
      <w:r>
        <w:t>5.2</w:t>
      </w:r>
      <w:r w:rsidRPr="001E49D6">
        <w:rPr>
          <w:rFonts w:ascii="Calibri" w:hAnsi="Calibri"/>
          <w:sz w:val="22"/>
          <w:szCs w:val="22"/>
        </w:rPr>
        <w:tab/>
      </w:r>
      <w:r>
        <w:t>TSG RAN WG2</w:t>
      </w:r>
      <w:r>
        <w:tab/>
      </w:r>
      <w:r>
        <w:fldChar w:fldCharType="begin" w:fldLock="1"/>
      </w:r>
      <w:r>
        <w:instrText xml:space="preserve"> PAGEREF _Toc42029234 \h </w:instrText>
      </w:r>
      <w:r>
        <w:fldChar w:fldCharType="separate"/>
      </w:r>
      <w:r>
        <w:t>12</w:t>
      </w:r>
      <w:r>
        <w:fldChar w:fldCharType="end"/>
      </w:r>
    </w:p>
    <w:p w:rsidR="00C93C04" w:rsidRPr="001E49D6" w:rsidRDefault="00C93C04">
      <w:pPr>
        <w:pStyle w:val="TOC3"/>
        <w:rPr>
          <w:rFonts w:ascii="Calibri" w:hAnsi="Calibri"/>
          <w:sz w:val="22"/>
          <w:szCs w:val="22"/>
        </w:rPr>
      </w:pPr>
      <w:r>
        <w:t>5.3</w:t>
      </w:r>
      <w:r w:rsidRPr="001E49D6">
        <w:rPr>
          <w:rFonts w:ascii="Calibri" w:hAnsi="Calibri"/>
          <w:sz w:val="22"/>
          <w:szCs w:val="22"/>
        </w:rPr>
        <w:tab/>
      </w:r>
      <w:r>
        <w:t>TSG RAN WG3</w:t>
      </w:r>
      <w:r>
        <w:tab/>
      </w:r>
      <w:r>
        <w:fldChar w:fldCharType="begin" w:fldLock="1"/>
      </w:r>
      <w:r>
        <w:instrText xml:space="preserve"> PAGEREF _Toc42029235 \h </w:instrText>
      </w:r>
      <w:r>
        <w:fldChar w:fldCharType="separate"/>
      </w:r>
      <w:r>
        <w:t>12</w:t>
      </w:r>
      <w:r>
        <w:fldChar w:fldCharType="end"/>
      </w:r>
    </w:p>
    <w:p w:rsidR="00C93C04" w:rsidRPr="001E49D6" w:rsidRDefault="00C93C04">
      <w:pPr>
        <w:pStyle w:val="TOC3"/>
        <w:rPr>
          <w:rFonts w:ascii="Calibri" w:hAnsi="Calibri"/>
          <w:sz w:val="22"/>
          <w:szCs w:val="22"/>
        </w:rPr>
      </w:pPr>
      <w:r>
        <w:t>5.4</w:t>
      </w:r>
      <w:r w:rsidRPr="001E49D6">
        <w:rPr>
          <w:rFonts w:ascii="Calibri" w:hAnsi="Calibri"/>
          <w:sz w:val="22"/>
          <w:szCs w:val="22"/>
        </w:rPr>
        <w:tab/>
      </w:r>
      <w:r>
        <w:t>TSG RAN WG4</w:t>
      </w:r>
      <w:r>
        <w:tab/>
      </w:r>
      <w:r>
        <w:fldChar w:fldCharType="begin" w:fldLock="1"/>
      </w:r>
      <w:r>
        <w:instrText xml:space="preserve"> PAGEREF _Toc42029236 \h </w:instrText>
      </w:r>
      <w:r>
        <w:fldChar w:fldCharType="separate"/>
      </w:r>
      <w:r>
        <w:t>13</w:t>
      </w:r>
      <w:r>
        <w:fldChar w:fldCharType="end"/>
      </w:r>
    </w:p>
    <w:p w:rsidR="00C93C04" w:rsidRPr="001E49D6" w:rsidRDefault="00C93C04">
      <w:pPr>
        <w:pStyle w:val="TOC3"/>
        <w:rPr>
          <w:rFonts w:ascii="Calibri" w:hAnsi="Calibri"/>
          <w:sz w:val="22"/>
          <w:szCs w:val="22"/>
        </w:rPr>
      </w:pPr>
      <w:r>
        <w:t>5.5</w:t>
      </w:r>
      <w:r w:rsidRPr="001E49D6">
        <w:rPr>
          <w:rFonts w:ascii="Calibri" w:hAnsi="Calibri"/>
          <w:sz w:val="22"/>
          <w:szCs w:val="22"/>
        </w:rPr>
        <w:tab/>
      </w:r>
      <w:r>
        <w:t>TSG RAN WG5</w:t>
      </w:r>
      <w:r>
        <w:tab/>
      </w:r>
      <w:r>
        <w:fldChar w:fldCharType="begin" w:fldLock="1"/>
      </w:r>
      <w:r>
        <w:instrText xml:space="preserve"> PAGEREF _Toc42029237 \h </w:instrText>
      </w:r>
      <w:r>
        <w:fldChar w:fldCharType="separate"/>
      </w:r>
      <w:r>
        <w:t>14</w:t>
      </w:r>
      <w:r>
        <w:fldChar w:fldCharType="end"/>
      </w:r>
    </w:p>
    <w:p w:rsidR="00C93C04" w:rsidRPr="001E49D6" w:rsidRDefault="00C93C04">
      <w:pPr>
        <w:pStyle w:val="TOC3"/>
        <w:rPr>
          <w:rFonts w:ascii="Calibri" w:hAnsi="Calibri"/>
          <w:sz w:val="22"/>
          <w:szCs w:val="22"/>
        </w:rPr>
      </w:pPr>
      <w:r>
        <w:t>5.6</w:t>
      </w:r>
      <w:r w:rsidRPr="001E49D6">
        <w:rPr>
          <w:rFonts w:ascii="Calibri" w:hAnsi="Calibri"/>
          <w:sz w:val="22"/>
          <w:szCs w:val="22"/>
        </w:rPr>
        <w:tab/>
      </w:r>
      <w:r>
        <w:t>TSG RAN WG6</w:t>
      </w:r>
      <w:r>
        <w:tab/>
      </w:r>
      <w:r>
        <w:fldChar w:fldCharType="begin" w:fldLock="1"/>
      </w:r>
      <w:r>
        <w:instrText xml:space="preserve"> PAGEREF _Toc42029238 \h </w:instrText>
      </w:r>
      <w:r>
        <w:fldChar w:fldCharType="separate"/>
      </w:r>
      <w:r>
        <w:t>14</w:t>
      </w:r>
      <w:r>
        <w:fldChar w:fldCharType="end"/>
      </w:r>
    </w:p>
    <w:p w:rsidR="00C93C04" w:rsidRPr="001E49D6" w:rsidRDefault="00C93C04">
      <w:pPr>
        <w:pStyle w:val="TOC2"/>
        <w:rPr>
          <w:rFonts w:ascii="Calibri" w:hAnsi="Calibri"/>
          <w:sz w:val="22"/>
          <w:szCs w:val="22"/>
        </w:rPr>
      </w:pPr>
      <w:r>
        <w:t>6</w:t>
      </w:r>
      <w:r w:rsidRPr="001E49D6">
        <w:rPr>
          <w:rFonts w:ascii="Calibri" w:hAnsi="Calibri"/>
          <w:sz w:val="22"/>
          <w:szCs w:val="22"/>
        </w:rPr>
        <w:tab/>
      </w:r>
      <w:r>
        <w:t>Other Reports</w:t>
      </w:r>
      <w:r>
        <w:tab/>
      </w:r>
      <w:r>
        <w:fldChar w:fldCharType="begin" w:fldLock="1"/>
      </w:r>
      <w:r>
        <w:instrText xml:space="preserve"> PAGEREF _Toc42029239 \h </w:instrText>
      </w:r>
      <w:r>
        <w:fldChar w:fldCharType="separate"/>
      </w:r>
      <w:r>
        <w:t>15</w:t>
      </w:r>
      <w:r>
        <w:fldChar w:fldCharType="end"/>
      </w:r>
    </w:p>
    <w:p w:rsidR="00C93C04" w:rsidRPr="001E49D6" w:rsidRDefault="00C93C04">
      <w:pPr>
        <w:pStyle w:val="TOC3"/>
        <w:rPr>
          <w:rFonts w:ascii="Calibri" w:hAnsi="Calibri"/>
          <w:sz w:val="22"/>
          <w:szCs w:val="22"/>
        </w:rPr>
      </w:pPr>
      <w:r>
        <w:t>6.1</w:t>
      </w:r>
      <w:r w:rsidRPr="001E49D6">
        <w:rPr>
          <w:rFonts w:ascii="Calibri" w:hAnsi="Calibri"/>
          <w:sz w:val="22"/>
          <w:szCs w:val="22"/>
        </w:rPr>
        <w:tab/>
      </w:r>
      <w:r>
        <w:t>Report from MCC</w:t>
      </w:r>
      <w:r>
        <w:tab/>
      </w:r>
      <w:r>
        <w:fldChar w:fldCharType="begin" w:fldLock="1"/>
      </w:r>
      <w:r>
        <w:instrText xml:space="preserve"> PAGEREF _Toc42029240 \h </w:instrText>
      </w:r>
      <w:r>
        <w:fldChar w:fldCharType="separate"/>
      </w:r>
      <w:r>
        <w:t>15</w:t>
      </w:r>
      <w:r>
        <w:fldChar w:fldCharType="end"/>
      </w:r>
    </w:p>
    <w:p w:rsidR="00C93C04" w:rsidRPr="001E49D6" w:rsidRDefault="00C93C04">
      <w:pPr>
        <w:pStyle w:val="TOC3"/>
        <w:rPr>
          <w:rFonts w:ascii="Calibri" w:hAnsi="Calibri"/>
          <w:sz w:val="22"/>
          <w:szCs w:val="22"/>
        </w:rPr>
      </w:pPr>
      <w:r>
        <w:t>6.2</w:t>
      </w:r>
      <w:r w:rsidRPr="001E49D6">
        <w:rPr>
          <w:rFonts w:ascii="Calibri" w:hAnsi="Calibri"/>
          <w:sz w:val="22"/>
          <w:szCs w:val="22"/>
        </w:rPr>
        <w:tab/>
      </w:r>
      <w:r>
        <w:t>Reports from other groups/activities</w:t>
      </w:r>
      <w:r>
        <w:tab/>
      </w:r>
      <w:r>
        <w:fldChar w:fldCharType="begin" w:fldLock="1"/>
      </w:r>
      <w:r>
        <w:instrText xml:space="preserve"> PAGEREF _Toc42029241 \h </w:instrText>
      </w:r>
      <w:r>
        <w:fldChar w:fldCharType="separate"/>
      </w:r>
      <w:r>
        <w:t>16</w:t>
      </w:r>
      <w:r>
        <w:fldChar w:fldCharType="end"/>
      </w:r>
    </w:p>
    <w:p w:rsidR="00C93C04" w:rsidRPr="001E49D6" w:rsidRDefault="00C93C04">
      <w:pPr>
        <w:pStyle w:val="TOC2"/>
        <w:rPr>
          <w:rFonts w:ascii="Calibri" w:hAnsi="Calibri"/>
          <w:sz w:val="22"/>
          <w:szCs w:val="22"/>
        </w:rPr>
      </w:pPr>
      <w:r>
        <w:t>7</w:t>
      </w:r>
      <w:r w:rsidRPr="001E49D6">
        <w:rPr>
          <w:rFonts w:ascii="Calibri" w:hAnsi="Calibri"/>
          <w:sz w:val="22"/>
          <w:szCs w:val="22"/>
        </w:rPr>
        <w:tab/>
      </w:r>
      <w:r>
        <w:t>Liaison activities of TSG RAN</w:t>
      </w:r>
      <w:r>
        <w:tab/>
      </w:r>
      <w:r>
        <w:fldChar w:fldCharType="begin" w:fldLock="1"/>
      </w:r>
      <w:r>
        <w:instrText xml:space="preserve"> PAGEREF _Toc42029242 \h </w:instrText>
      </w:r>
      <w:r>
        <w:fldChar w:fldCharType="separate"/>
      </w:r>
      <w:r>
        <w:t>16</w:t>
      </w:r>
      <w:r>
        <w:fldChar w:fldCharType="end"/>
      </w:r>
    </w:p>
    <w:p w:rsidR="00C93C04" w:rsidRPr="001E49D6" w:rsidRDefault="00C93C04">
      <w:pPr>
        <w:pStyle w:val="TOC2"/>
        <w:rPr>
          <w:rFonts w:ascii="Calibri" w:hAnsi="Calibri"/>
          <w:sz w:val="22"/>
          <w:szCs w:val="22"/>
        </w:rPr>
      </w:pPr>
      <w:r>
        <w:t>8</w:t>
      </w:r>
      <w:r w:rsidRPr="001E49D6">
        <w:rPr>
          <w:rFonts w:ascii="Calibri" w:hAnsi="Calibri"/>
          <w:sz w:val="22"/>
          <w:szCs w:val="22"/>
        </w:rPr>
        <w:tab/>
      </w:r>
      <w:r>
        <w:t>ITU-R ad hoc</w:t>
      </w:r>
      <w:r>
        <w:tab/>
      </w:r>
      <w:r>
        <w:fldChar w:fldCharType="begin" w:fldLock="1"/>
      </w:r>
      <w:r>
        <w:instrText xml:space="preserve"> PAGEREF _Toc42029243 \h </w:instrText>
      </w:r>
      <w:r>
        <w:fldChar w:fldCharType="separate"/>
      </w:r>
      <w:r>
        <w:t>23</w:t>
      </w:r>
      <w:r>
        <w:fldChar w:fldCharType="end"/>
      </w:r>
    </w:p>
    <w:p w:rsidR="00C93C04" w:rsidRPr="001E49D6" w:rsidRDefault="00C93C04">
      <w:pPr>
        <w:pStyle w:val="TOC3"/>
        <w:rPr>
          <w:rFonts w:ascii="Calibri" w:hAnsi="Calibri"/>
          <w:sz w:val="22"/>
          <w:szCs w:val="22"/>
        </w:rPr>
      </w:pPr>
      <w:r>
        <w:t>8.1</w:t>
      </w:r>
      <w:r w:rsidRPr="001E49D6">
        <w:rPr>
          <w:rFonts w:ascii="Calibri" w:hAnsi="Calibri"/>
          <w:sz w:val="22"/>
          <w:szCs w:val="22"/>
        </w:rPr>
        <w:tab/>
      </w:r>
      <w:r>
        <w:t>Status report</w:t>
      </w:r>
      <w:r>
        <w:tab/>
      </w:r>
      <w:r>
        <w:fldChar w:fldCharType="begin" w:fldLock="1"/>
      </w:r>
      <w:r>
        <w:instrText xml:space="preserve"> PAGEREF _Toc42029244 \h </w:instrText>
      </w:r>
      <w:r>
        <w:fldChar w:fldCharType="separate"/>
      </w:r>
      <w:r>
        <w:t>23</w:t>
      </w:r>
      <w:r>
        <w:fldChar w:fldCharType="end"/>
      </w:r>
    </w:p>
    <w:p w:rsidR="00C93C04" w:rsidRPr="001E49D6" w:rsidRDefault="00C93C04">
      <w:pPr>
        <w:pStyle w:val="TOC3"/>
        <w:rPr>
          <w:rFonts w:ascii="Calibri" w:hAnsi="Calibri"/>
          <w:sz w:val="22"/>
          <w:szCs w:val="22"/>
        </w:rPr>
      </w:pPr>
      <w:r>
        <w:t>8.2</w:t>
      </w:r>
      <w:r w:rsidRPr="001E49D6">
        <w:rPr>
          <w:rFonts w:ascii="Calibri" w:hAnsi="Calibri"/>
          <w:sz w:val="22"/>
          <w:szCs w:val="22"/>
        </w:rPr>
        <w:tab/>
      </w:r>
      <w:r>
        <w:t>Documents related to IMT-2020</w:t>
      </w:r>
      <w:r>
        <w:tab/>
      </w:r>
      <w:r>
        <w:fldChar w:fldCharType="begin" w:fldLock="1"/>
      </w:r>
      <w:r>
        <w:instrText xml:space="preserve"> PAGEREF _Toc42029245 \h </w:instrText>
      </w:r>
      <w:r>
        <w:fldChar w:fldCharType="separate"/>
      </w:r>
      <w:r>
        <w:t>23</w:t>
      </w:r>
      <w:r>
        <w:fldChar w:fldCharType="end"/>
      </w:r>
    </w:p>
    <w:p w:rsidR="00C93C04" w:rsidRPr="001E49D6" w:rsidRDefault="00C93C04">
      <w:pPr>
        <w:pStyle w:val="TOC3"/>
        <w:rPr>
          <w:rFonts w:ascii="Calibri" w:hAnsi="Calibri"/>
          <w:sz w:val="22"/>
          <w:szCs w:val="22"/>
        </w:rPr>
      </w:pPr>
      <w:r>
        <w:t>8.3</w:t>
      </w:r>
      <w:r w:rsidRPr="001E49D6">
        <w:rPr>
          <w:rFonts w:ascii="Calibri" w:hAnsi="Calibri"/>
          <w:sz w:val="22"/>
          <w:szCs w:val="22"/>
        </w:rPr>
        <w:tab/>
      </w:r>
      <w:r>
        <w:t>Other documents from/to ITU-R WP5D</w:t>
      </w:r>
      <w:r>
        <w:tab/>
      </w:r>
      <w:r>
        <w:fldChar w:fldCharType="begin" w:fldLock="1"/>
      </w:r>
      <w:r>
        <w:instrText xml:space="preserve"> PAGEREF _Toc42029246 \h </w:instrText>
      </w:r>
      <w:r>
        <w:fldChar w:fldCharType="separate"/>
      </w:r>
      <w:r>
        <w:t>27</w:t>
      </w:r>
      <w:r>
        <w:fldChar w:fldCharType="end"/>
      </w:r>
    </w:p>
    <w:p w:rsidR="00C93C04" w:rsidRPr="001E49D6" w:rsidRDefault="00C93C04">
      <w:pPr>
        <w:pStyle w:val="TOC3"/>
        <w:rPr>
          <w:rFonts w:ascii="Calibri" w:hAnsi="Calibri"/>
          <w:sz w:val="22"/>
          <w:szCs w:val="22"/>
        </w:rPr>
      </w:pPr>
      <w:r>
        <w:t>8.4</w:t>
      </w:r>
      <w:r w:rsidRPr="001E49D6">
        <w:rPr>
          <w:rFonts w:ascii="Calibri" w:hAnsi="Calibri"/>
          <w:sz w:val="22"/>
          <w:szCs w:val="22"/>
        </w:rPr>
        <w:tab/>
      </w:r>
      <w:r>
        <w:t>Other documents from/to ITU-R WP5A</w:t>
      </w:r>
      <w:r>
        <w:tab/>
      </w:r>
      <w:r>
        <w:fldChar w:fldCharType="begin" w:fldLock="1"/>
      </w:r>
      <w:r>
        <w:instrText xml:space="preserve"> PAGEREF _Toc42029247 \h </w:instrText>
      </w:r>
      <w:r>
        <w:fldChar w:fldCharType="separate"/>
      </w:r>
      <w:r>
        <w:t>30</w:t>
      </w:r>
      <w:r>
        <w:fldChar w:fldCharType="end"/>
      </w:r>
    </w:p>
    <w:p w:rsidR="00C93C04" w:rsidRPr="001E49D6" w:rsidRDefault="00C93C04">
      <w:pPr>
        <w:pStyle w:val="TOC3"/>
        <w:rPr>
          <w:rFonts w:ascii="Calibri" w:hAnsi="Calibri"/>
          <w:sz w:val="22"/>
          <w:szCs w:val="22"/>
        </w:rPr>
      </w:pPr>
      <w:r>
        <w:t>8.5</w:t>
      </w:r>
      <w:r w:rsidRPr="001E49D6">
        <w:rPr>
          <w:rFonts w:ascii="Calibri" w:hAnsi="Calibri"/>
          <w:sz w:val="22"/>
          <w:szCs w:val="22"/>
        </w:rPr>
        <w:tab/>
      </w:r>
      <w:r>
        <w:t>Documents from/to other ITU groups</w:t>
      </w:r>
      <w:r>
        <w:tab/>
      </w:r>
      <w:r>
        <w:fldChar w:fldCharType="begin" w:fldLock="1"/>
      </w:r>
      <w:r>
        <w:instrText xml:space="preserve"> PAGEREF _Toc42029248 \h </w:instrText>
      </w:r>
      <w:r>
        <w:fldChar w:fldCharType="separate"/>
      </w:r>
      <w:r>
        <w:t>30</w:t>
      </w:r>
      <w:r>
        <w:fldChar w:fldCharType="end"/>
      </w:r>
    </w:p>
    <w:p w:rsidR="00C93C04" w:rsidRPr="001E49D6" w:rsidRDefault="00C93C04">
      <w:pPr>
        <w:pStyle w:val="TOC2"/>
        <w:rPr>
          <w:rFonts w:ascii="Calibri" w:hAnsi="Calibri"/>
          <w:sz w:val="22"/>
          <w:szCs w:val="22"/>
        </w:rPr>
      </w:pPr>
      <w:r>
        <w:t>9</w:t>
      </w:r>
      <w:r w:rsidRPr="001E49D6">
        <w:rPr>
          <w:rFonts w:ascii="Calibri" w:hAnsi="Calibri"/>
          <w:sz w:val="22"/>
          <w:szCs w:val="22"/>
        </w:rPr>
        <w:tab/>
      </w:r>
      <w:r>
        <w:t>NR</w:t>
      </w:r>
      <w:r>
        <w:tab/>
      </w:r>
      <w:r>
        <w:fldChar w:fldCharType="begin" w:fldLock="1"/>
      </w:r>
      <w:r>
        <w:instrText xml:space="preserve"> PAGEREF _Toc42029249 \h </w:instrText>
      </w:r>
      <w:r>
        <w:fldChar w:fldCharType="separate"/>
      </w:r>
      <w:r>
        <w:t>31</w:t>
      </w:r>
      <w:r>
        <w:fldChar w:fldCharType="end"/>
      </w:r>
    </w:p>
    <w:p w:rsidR="00C93C04" w:rsidRPr="001E49D6" w:rsidRDefault="00C93C04">
      <w:pPr>
        <w:pStyle w:val="TOC3"/>
        <w:rPr>
          <w:rFonts w:ascii="Calibri" w:hAnsi="Calibri"/>
          <w:sz w:val="22"/>
          <w:szCs w:val="22"/>
        </w:rPr>
      </w:pPr>
      <w:r>
        <w:t>9.1</w:t>
      </w:r>
      <w:r w:rsidRPr="001E49D6">
        <w:rPr>
          <w:rFonts w:ascii="Calibri" w:hAnsi="Calibri"/>
          <w:sz w:val="22"/>
          <w:szCs w:val="22"/>
        </w:rPr>
        <w:tab/>
      </w:r>
      <w:r>
        <w:t>New WI/SI proposals for NR</w:t>
      </w:r>
      <w:r>
        <w:tab/>
      </w:r>
      <w:r>
        <w:fldChar w:fldCharType="begin" w:fldLock="1"/>
      </w:r>
      <w:r>
        <w:instrText xml:space="preserve"> PAGEREF _Toc42029250 \h </w:instrText>
      </w:r>
      <w:r>
        <w:fldChar w:fldCharType="separate"/>
      </w:r>
      <w:r>
        <w:t>31</w:t>
      </w:r>
      <w:r>
        <w:fldChar w:fldCharType="end"/>
      </w:r>
    </w:p>
    <w:p w:rsidR="00C93C04" w:rsidRPr="001E49D6" w:rsidRDefault="00C93C04">
      <w:pPr>
        <w:pStyle w:val="TOC4"/>
        <w:rPr>
          <w:rFonts w:ascii="Calibri" w:hAnsi="Calibri"/>
          <w:sz w:val="22"/>
          <w:szCs w:val="22"/>
        </w:rPr>
      </w:pPr>
      <w:r>
        <w:t>9.1.1</w:t>
      </w:r>
      <w:r w:rsidRPr="001E49D6">
        <w:rPr>
          <w:rFonts w:ascii="Calibri" w:hAnsi="Calibri"/>
          <w:sz w:val="22"/>
          <w:szCs w:val="22"/>
        </w:rPr>
        <w:tab/>
      </w:r>
      <w:r>
        <w:t>Proposals led by RAN4 (spectrum related)</w:t>
      </w:r>
      <w:r>
        <w:tab/>
      </w:r>
      <w:r>
        <w:fldChar w:fldCharType="begin" w:fldLock="1"/>
      </w:r>
      <w:r>
        <w:instrText xml:space="preserve"> PAGEREF _Toc42029251 \h </w:instrText>
      </w:r>
      <w:r>
        <w:fldChar w:fldCharType="separate"/>
      </w:r>
      <w:r>
        <w:t>31</w:t>
      </w:r>
      <w:r>
        <w:fldChar w:fldCharType="end"/>
      </w:r>
    </w:p>
    <w:p w:rsidR="00C93C04" w:rsidRPr="001E49D6" w:rsidRDefault="00C93C04">
      <w:pPr>
        <w:pStyle w:val="TOC3"/>
        <w:rPr>
          <w:rFonts w:ascii="Calibri" w:hAnsi="Calibri"/>
          <w:sz w:val="22"/>
          <w:szCs w:val="22"/>
        </w:rPr>
      </w:pPr>
      <w:r>
        <w:t>9.2</w:t>
      </w:r>
      <w:r w:rsidRPr="001E49D6">
        <w:rPr>
          <w:rFonts w:ascii="Calibri" w:hAnsi="Calibri"/>
          <w:sz w:val="22"/>
          <w:szCs w:val="22"/>
        </w:rPr>
        <w:tab/>
      </w:r>
      <w:r>
        <w:t>Open REL-16 NR or NR+LTE SIs</w:t>
      </w:r>
      <w:r>
        <w:tab/>
      </w:r>
      <w:r>
        <w:fldChar w:fldCharType="begin" w:fldLock="1"/>
      </w:r>
      <w:r>
        <w:instrText xml:space="preserve"> PAGEREF _Toc42029252 \h </w:instrText>
      </w:r>
      <w:r>
        <w:fldChar w:fldCharType="separate"/>
      </w:r>
      <w:r>
        <w:t>37</w:t>
      </w:r>
      <w:r>
        <w:fldChar w:fldCharType="end"/>
      </w:r>
    </w:p>
    <w:p w:rsidR="00C93C04" w:rsidRPr="001E49D6" w:rsidRDefault="00C93C04">
      <w:pPr>
        <w:pStyle w:val="TOC4"/>
        <w:rPr>
          <w:rFonts w:ascii="Calibri" w:hAnsi="Calibri"/>
          <w:sz w:val="22"/>
          <w:szCs w:val="22"/>
        </w:rPr>
      </w:pPr>
      <w:r>
        <w:t>9.2.1</w:t>
      </w:r>
      <w:r w:rsidRPr="001E49D6">
        <w:rPr>
          <w:rFonts w:ascii="Calibri" w:hAnsi="Calibri"/>
          <w:sz w:val="22"/>
          <w:szCs w:val="22"/>
        </w:rPr>
        <w:tab/>
      </w:r>
      <w:r>
        <w:t>Study on radiated metrics and test meth. for the verification of multi-antenna reception perf. of NR UEs [RAN4 SI: FS_NR_MIMO_OTA_test]</w:t>
      </w:r>
      <w:r>
        <w:tab/>
      </w:r>
      <w:r>
        <w:fldChar w:fldCharType="begin" w:fldLock="1"/>
      </w:r>
      <w:r>
        <w:instrText xml:space="preserve"> PAGEREF _Toc42029253 \h </w:instrText>
      </w:r>
      <w:r>
        <w:fldChar w:fldCharType="separate"/>
      </w:r>
      <w:r>
        <w:t>37</w:t>
      </w:r>
      <w:r>
        <w:fldChar w:fldCharType="end"/>
      </w:r>
    </w:p>
    <w:p w:rsidR="00C93C04" w:rsidRPr="001E49D6" w:rsidRDefault="00C93C04">
      <w:pPr>
        <w:pStyle w:val="TOC4"/>
        <w:rPr>
          <w:rFonts w:ascii="Calibri" w:hAnsi="Calibri"/>
          <w:sz w:val="22"/>
          <w:szCs w:val="22"/>
        </w:rPr>
      </w:pPr>
      <w:r>
        <w:t>9.2.2</w:t>
      </w:r>
      <w:r w:rsidRPr="001E49D6">
        <w:rPr>
          <w:rFonts w:ascii="Calibri" w:hAnsi="Calibri"/>
          <w:sz w:val="22"/>
          <w:szCs w:val="22"/>
        </w:rPr>
        <w:tab/>
      </w:r>
      <w:r>
        <w:t>Study on 7 - 24 GHz frequency range for NR [RAN4 SI: FS_7to24GHz_NR]</w:t>
      </w:r>
      <w:r>
        <w:tab/>
      </w:r>
      <w:r>
        <w:fldChar w:fldCharType="begin" w:fldLock="1"/>
      </w:r>
      <w:r>
        <w:instrText xml:space="preserve"> PAGEREF _Toc42029254 \h </w:instrText>
      </w:r>
      <w:r>
        <w:fldChar w:fldCharType="separate"/>
      </w:r>
      <w:r>
        <w:t>38</w:t>
      </w:r>
      <w:r>
        <w:fldChar w:fldCharType="end"/>
      </w:r>
    </w:p>
    <w:p w:rsidR="00C93C04" w:rsidRPr="001E49D6" w:rsidRDefault="00C93C04">
      <w:pPr>
        <w:pStyle w:val="TOC3"/>
        <w:rPr>
          <w:rFonts w:ascii="Calibri" w:hAnsi="Calibri"/>
          <w:sz w:val="22"/>
          <w:szCs w:val="22"/>
        </w:rPr>
      </w:pPr>
      <w:r>
        <w:t>9.3</w:t>
      </w:r>
      <w:r w:rsidRPr="001E49D6">
        <w:rPr>
          <w:rFonts w:ascii="Calibri" w:hAnsi="Calibri"/>
          <w:sz w:val="22"/>
          <w:szCs w:val="22"/>
        </w:rPr>
        <w:tab/>
      </w:r>
      <w:r>
        <w:t>Open REL-16 NR or NR+LTE WIs (not spectrum related)</w:t>
      </w:r>
      <w:r>
        <w:tab/>
      </w:r>
      <w:r>
        <w:fldChar w:fldCharType="begin" w:fldLock="1"/>
      </w:r>
      <w:r>
        <w:instrText xml:space="preserve"> PAGEREF _Toc42029255 \h </w:instrText>
      </w:r>
      <w:r>
        <w:fldChar w:fldCharType="separate"/>
      </w:r>
      <w:r>
        <w:t>38</w:t>
      </w:r>
      <w:r>
        <w:fldChar w:fldCharType="end"/>
      </w:r>
    </w:p>
    <w:p w:rsidR="00C93C04" w:rsidRPr="001E49D6" w:rsidRDefault="00C93C04">
      <w:pPr>
        <w:pStyle w:val="TOC4"/>
        <w:rPr>
          <w:rFonts w:ascii="Calibri" w:hAnsi="Calibri"/>
          <w:sz w:val="22"/>
          <w:szCs w:val="22"/>
        </w:rPr>
      </w:pPr>
      <w:r>
        <w:t>9.3.1</w:t>
      </w:r>
      <w:r w:rsidRPr="001E49D6">
        <w:rPr>
          <w:rFonts w:ascii="Calibri" w:hAnsi="Calibri"/>
          <w:sz w:val="22"/>
          <w:szCs w:val="22"/>
        </w:rPr>
        <w:tab/>
      </w:r>
      <w:r>
        <w:t>Enhancements on MIMO for NR [RAN1 WI: NR_eMIMO]</w:t>
      </w:r>
      <w:r>
        <w:tab/>
      </w:r>
      <w:r>
        <w:fldChar w:fldCharType="begin" w:fldLock="1"/>
      </w:r>
      <w:r>
        <w:instrText xml:space="preserve"> PAGEREF _Toc42029256 \h </w:instrText>
      </w:r>
      <w:r>
        <w:fldChar w:fldCharType="separate"/>
      </w:r>
      <w:r>
        <w:t>38</w:t>
      </w:r>
      <w:r>
        <w:fldChar w:fldCharType="end"/>
      </w:r>
    </w:p>
    <w:p w:rsidR="00C93C04" w:rsidRPr="001E49D6" w:rsidRDefault="00C93C04">
      <w:pPr>
        <w:pStyle w:val="TOC4"/>
        <w:rPr>
          <w:rFonts w:ascii="Calibri" w:hAnsi="Calibri"/>
          <w:sz w:val="22"/>
          <w:szCs w:val="22"/>
        </w:rPr>
      </w:pPr>
      <w:r>
        <w:t>9.3.2</w:t>
      </w:r>
      <w:r w:rsidRPr="001E49D6">
        <w:rPr>
          <w:rFonts w:ascii="Calibri" w:hAnsi="Calibri"/>
          <w:sz w:val="22"/>
          <w:szCs w:val="22"/>
        </w:rPr>
        <w:tab/>
      </w:r>
      <w:r>
        <w:t>Cross Link Interf. (CLI) handling and Remote Interf. Management (RIM) for NR [RAN1 WI: NR_CLI_RIM]</w:t>
      </w:r>
      <w:r>
        <w:tab/>
      </w:r>
      <w:r>
        <w:fldChar w:fldCharType="begin" w:fldLock="1"/>
      </w:r>
      <w:r>
        <w:instrText xml:space="preserve"> PAGEREF _Toc42029257 \h </w:instrText>
      </w:r>
      <w:r>
        <w:fldChar w:fldCharType="separate"/>
      </w:r>
      <w:r>
        <w:t>40</w:t>
      </w:r>
      <w:r>
        <w:fldChar w:fldCharType="end"/>
      </w:r>
    </w:p>
    <w:p w:rsidR="00C93C04" w:rsidRPr="001E49D6" w:rsidRDefault="00C93C04">
      <w:pPr>
        <w:pStyle w:val="TOC4"/>
        <w:rPr>
          <w:rFonts w:ascii="Calibri" w:hAnsi="Calibri"/>
          <w:sz w:val="22"/>
          <w:szCs w:val="22"/>
        </w:rPr>
      </w:pPr>
      <w:r>
        <w:t>9.3.3</w:t>
      </w:r>
      <w:r w:rsidRPr="001E49D6">
        <w:rPr>
          <w:rFonts w:ascii="Calibri" w:hAnsi="Calibri"/>
          <w:sz w:val="22"/>
          <w:szCs w:val="22"/>
        </w:rPr>
        <w:tab/>
      </w:r>
      <w:r>
        <w:t>NR-based access to unlicensed spectrum [RAN1 WI: NR_unlic]</w:t>
      </w:r>
      <w:r>
        <w:tab/>
      </w:r>
      <w:r>
        <w:fldChar w:fldCharType="begin" w:fldLock="1"/>
      </w:r>
      <w:r>
        <w:instrText xml:space="preserve"> PAGEREF _Toc42029258 \h </w:instrText>
      </w:r>
      <w:r>
        <w:fldChar w:fldCharType="separate"/>
      </w:r>
      <w:r>
        <w:t>41</w:t>
      </w:r>
      <w:r>
        <w:fldChar w:fldCharType="end"/>
      </w:r>
    </w:p>
    <w:p w:rsidR="00C93C04" w:rsidRPr="001E49D6" w:rsidRDefault="00C93C04">
      <w:pPr>
        <w:pStyle w:val="TOC4"/>
        <w:rPr>
          <w:rFonts w:ascii="Calibri" w:hAnsi="Calibri"/>
          <w:sz w:val="22"/>
          <w:szCs w:val="22"/>
        </w:rPr>
      </w:pPr>
      <w:r>
        <w:t>9.3.4</w:t>
      </w:r>
      <w:r w:rsidRPr="001E49D6">
        <w:rPr>
          <w:rFonts w:ascii="Calibri" w:hAnsi="Calibri"/>
          <w:sz w:val="22"/>
          <w:szCs w:val="22"/>
        </w:rPr>
        <w:tab/>
      </w:r>
      <w:r>
        <w:t>2-step RACH for NR [RAN1 WI: NR_2step_RACH]</w:t>
      </w:r>
      <w:r>
        <w:tab/>
      </w:r>
      <w:r>
        <w:fldChar w:fldCharType="begin" w:fldLock="1"/>
      </w:r>
      <w:r>
        <w:instrText xml:space="preserve"> PAGEREF _Toc42029259 \h </w:instrText>
      </w:r>
      <w:r>
        <w:fldChar w:fldCharType="separate"/>
      </w:r>
      <w:r>
        <w:t>43</w:t>
      </w:r>
      <w:r>
        <w:fldChar w:fldCharType="end"/>
      </w:r>
    </w:p>
    <w:p w:rsidR="00C93C04" w:rsidRPr="001E49D6" w:rsidRDefault="00C93C04">
      <w:pPr>
        <w:pStyle w:val="TOC4"/>
        <w:rPr>
          <w:rFonts w:ascii="Calibri" w:hAnsi="Calibri"/>
          <w:sz w:val="22"/>
          <w:szCs w:val="22"/>
        </w:rPr>
      </w:pPr>
      <w:r>
        <w:t>9.3.5</w:t>
      </w:r>
      <w:r w:rsidRPr="001E49D6">
        <w:rPr>
          <w:rFonts w:ascii="Calibri" w:hAnsi="Calibri"/>
          <w:sz w:val="22"/>
          <w:szCs w:val="22"/>
        </w:rPr>
        <w:tab/>
      </w:r>
      <w:r>
        <w:t>Physical Layer Enh. for NR URLLC [RAN1 WI: NR_L1enh_URLLC]</w:t>
      </w:r>
      <w:r>
        <w:tab/>
      </w:r>
      <w:r>
        <w:fldChar w:fldCharType="begin" w:fldLock="1"/>
      </w:r>
      <w:r>
        <w:instrText xml:space="preserve"> PAGEREF _Toc42029260 \h </w:instrText>
      </w:r>
      <w:r>
        <w:fldChar w:fldCharType="separate"/>
      </w:r>
      <w:r>
        <w:t>44</w:t>
      </w:r>
      <w:r>
        <w:fldChar w:fldCharType="end"/>
      </w:r>
    </w:p>
    <w:p w:rsidR="00C93C04" w:rsidRPr="001E49D6" w:rsidRDefault="00C93C04">
      <w:pPr>
        <w:pStyle w:val="TOC4"/>
        <w:rPr>
          <w:rFonts w:ascii="Calibri" w:hAnsi="Calibri"/>
          <w:sz w:val="22"/>
          <w:szCs w:val="22"/>
        </w:rPr>
      </w:pPr>
      <w:r>
        <w:t>9.3.6</w:t>
      </w:r>
      <w:r w:rsidRPr="001E49D6">
        <w:rPr>
          <w:rFonts w:ascii="Calibri" w:hAnsi="Calibri"/>
          <w:sz w:val="22"/>
          <w:szCs w:val="22"/>
        </w:rPr>
        <w:tab/>
      </w:r>
      <w:r>
        <w:t>UE Power Saving in NR [RAN1 WI: NR_UE_pow_sav]</w:t>
      </w:r>
      <w:r>
        <w:tab/>
      </w:r>
      <w:r>
        <w:fldChar w:fldCharType="begin" w:fldLock="1"/>
      </w:r>
      <w:r>
        <w:instrText xml:space="preserve"> PAGEREF _Toc42029261 \h </w:instrText>
      </w:r>
      <w:r>
        <w:fldChar w:fldCharType="separate"/>
      </w:r>
      <w:r>
        <w:t>45</w:t>
      </w:r>
      <w:r>
        <w:fldChar w:fldCharType="end"/>
      </w:r>
    </w:p>
    <w:p w:rsidR="00C93C04" w:rsidRPr="001E49D6" w:rsidRDefault="00C93C04">
      <w:pPr>
        <w:pStyle w:val="TOC4"/>
        <w:rPr>
          <w:rFonts w:ascii="Calibri" w:hAnsi="Calibri"/>
          <w:sz w:val="22"/>
          <w:szCs w:val="22"/>
        </w:rPr>
      </w:pPr>
      <w:r>
        <w:t>9.3.7</w:t>
      </w:r>
      <w:r w:rsidRPr="001E49D6">
        <w:rPr>
          <w:rFonts w:ascii="Calibri" w:hAnsi="Calibri"/>
          <w:sz w:val="22"/>
          <w:szCs w:val="22"/>
        </w:rPr>
        <w:tab/>
      </w:r>
      <w:r>
        <w:t>NR positioning support [RAN1 WI: NR_pos]</w:t>
      </w:r>
      <w:r>
        <w:tab/>
      </w:r>
      <w:r>
        <w:fldChar w:fldCharType="begin" w:fldLock="1"/>
      </w:r>
      <w:r>
        <w:instrText xml:space="preserve"> PAGEREF _Toc42029262 \h </w:instrText>
      </w:r>
      <w:r>
        <w:fldChar w:fldCharType="separate"/>
      </w:r>
      <w:r>
        <w:t>45</w:t>
      </w:r>
      <w:r>
        <w:fldChar w:fldCharType="end"/>
      </w:r>
    </w:p>
    <w:p w:rsidR="00C93C04" w:rsidRPr="001E49D6" w:rsidRDefault="00C93C04">
      <w:pPr>
        <w:pStyle w:val="TOC4"/>
        <w:rPr>
          <w:rFonts w:ascii="Calibri" w:hAnsi="Calibri"/>
          <w:sz w:val="22"/>
          <w:szCs w:val="22"/>
        </w:rPr>
      </w:pPr>
      <w:r>
        <w:t>9.3.8</w:t>
      </w:r>
      <w:r w:rsidRPr="001E49D6">
        <w:rPr>
          <w:rFonts w:ascii="Calibri" w:hAnsi="Calibri"/>
          <w:sz w:val="22"/>
          <w:szCs w:val="22"/>
        </w:rPr>
        <w:tab/>
      </w:r>
      <w:r>
        <w:t>5G V2X with NR sidelink [RAN1 WI: 5G_V2X_NRSL]</w:t>
      </w:r>
      <w:r>
        <w:tab/>
      </w:r>
      <w:r>
        <w:fldChar w:fldCharType="begin" w:fldLock="1"/>
      </w:r>
      <w:r>
        <w:instrText xml:space="preserve"> PAGEREF _Toc42029263 \h </w:instrText>
      </w:r>
      <w:r>
        <w:fldChar w:fldCharType="separate"/>
      </w:r>
      <w:r>
        <w:t>46</w:t>
      </w:r>
      <w:r>
        <w:fldChar w:fldCharType="end"/>
      </w:r>
    </w:p>
    <w:p w:rsidR="00C93C04" w:rsidRPr="001E49D6" w:rsidRDefault="00C93C04">
      <w:pPr>
        <w:pStyle w:val="TOC4"/>
        <w:rPr>
          <w:rFonts w:ascii="Calibri" w:hAnsi="Calibri"/>
          <w:sz w:val="22"/>
          <w:szCs w:val="22"/>
        </w:rPr>
      </w:pPr>
      <w:r>
        <w:t>9.3.9</w:t>
      </w:r>
      <w:r w:rsidRPr="001E49D6">
        <w:rPr>
          <w:rFonts w:ascii="Calibri" w:hAnsi="Calibri"/>
          <w:sz w:val="22"/>
          <w:szCs w:val="22"/>
        </w:rPr>
        <w:tab/>
      </w:r>
      <w:r>
        <w:t>NR Mobility Enhancements [RAN2 WI: NR_Mob_enh]</w:t>
      </w:r>
      <w:r>
        <w:tab/>
      </w:r>
      <w:r>
        <w:fldChar w:fldCharType="begin" w:fldLock="1"/>
      </w:r>
      <w:r>
        <w:instrText xml:space="preserve"> PAGEREF _Toc42029264 \h </w:instrText>
      </w:r>
      <w:r>
        <w:fldChar w:fldCharType="separate"/>
      </w:r>
      <w:r>
        <w:t>47</w:t>
      </w:r>
      <w:r>
        <w:fldChar w:fldCharType="end"/>
      </w:r>
    </w:p>
    <w:p w:rsidR="00C93C04" w:rsidRPr="001E49D6" w:rsidRDefault="00C93C04">
      <w:pPr>
        <w:pStyle w:val="TOC4"/>
        <w:rPr>
          <w:rFonts w:ascii="Calibri" w:hAnsi="Calibri"/>
          <w:sz w:val="22"/>
          <w:szCs w:val="22"/>
        </w:rPr>
      </w:pPr>
      <w:r>
        <w:t>9.3.10</w:t>
      </w:r>
      <w:r w:rsidRPr="001E49D6">
        <w:rPr>
          <w:rFonts w:ascii="Calibri" w:hAnsi="Calibri"/>
          <w:sz w:val="22"/>
          <w:szCs w:val="22"/>
        </w:rPr>
        <w:tab/>
      </w:r>
      <w:r>
        <w:t>Multi-RAT Dual-Connectivity and CA enh (LTE, NR) [RAN2 WI: LTE_NR_DC_CA_enh]</w:t>
      </w:r>
      <w:r>
        <w:tab/>
      </w:r>
      <w:r>
        <w:fldChar w:fldCharType="begin" w:fldLock="1"/>
      </w:r>
      <w:r>
        <w:instrText xml:space="preserve"> PAGEREF _Toc42029265 \h </w:instrText>
      </w:r>
      <w:r>
        <w:fldChar w:fldCharType="separate"/>
      </w:r>
      <w:r>
        <w:t>48</w:t>
      </w:r>
      <w:r>
        <w:fldChar w:fldCharType="end"/>
      </w:r>
    </w:p>
    <w:p w:rsidR="00C93C04" w:rsidRPr="001E49D6" w:rsidRDefault="00C93C04">
      <w:pPr>
        <w:pStyle w:val="TOC4"/>
        <w:rPr>
          <w:rFonts w:ascii="Calibri" w:hAnsi="Calibri"/>
          <w:sz w:val="22"/>
          <w:szCs w:val="22"/>
        </w:rPr>
      </w:pPr>
      <w:r>
        <w:t>9.3.11</w:t>
      </w:r>
      <w:r w:rsidRPr="001E49D6">
        <w:rPr>
          <w:rFonts w:ascii="Calibri" w:hAnsi="Calibri"/>
          <w:sz w:val="22"/>
          <w:szCs w:val="22"/>
        </w:rPr>
        <w:tab/>
      </w:r>
      <w:r>
        <w:t>Integrated access and backhaul for NR [RAN2 WI: NR_IAB]</w:t>
      </w:r>
      <w:r>
        <w:tab/>
      </w:r>
      <w:r>
        <w:fldChar w:fldCharType="begin" w:fldLock="1"/>
      </w:r>
      <w:r>
        <w:instrText xml:space="preserve"> PAGEREF _Toc42029266 \h </w:instrText>
      </w:r>
      <w:r>
        <w:fldChar w:fldCharType="separate"/>
      </w:r>
      <w:r>
        <w:t>50</w:t>
      </w:r>
      <w:r>
        <w:fldChar w:fldCharType="end"/>
      </w:r>
    </w:p>
    <w:p w:rsidR="00C93C04" w:rsidRPr="001E49D6" w:rsidRDefault="00C93C04">
      <w:pPr>
        <w:pStyle w:val="TOC4"/>
        <w:rPr>
          <w:rFonts w:ascii="Calibri" w:hAnsi="Calibri"/>
          <w:sz w:val="22"/>
          <w:szCs w:val="22"/>
        </w:rPr>
      </w:pPr>
      <w:r>
        <w:t>9.3.12</w:t>
      </w:r>
      <w:r w:rsidRPr="001E49D6">
        <w:rPr>
          <w:rFonts w:ascii="Calibri" w:hAnsi="Calibri"/>
          <w:sz w:val="22"/>
          <w:szCs w:val="22"/>
        </w:rPr>
        <w:tab/>
      </w:r>
      <w:r>
        <w:t>Single Radio Voice Call Continuity from 5G to 3G [RAN2 WI: SRVCC_NR_to_UMTS]</w:t>
      </w:r>
      <w:r>
        <w:tab/>
      </w:r>
      <w:r>
        <w:fldChar w:fldCharType="begin" w:fldLock="1"/>
      </w:r>
      <w:r>
        <w:instrText xml:space="preserve"> PAGEREF _Toc42029267 \h </w:instrText>
      </w:r>
      <w:r>
        <w:fldChar w:fldCharType="separate"/>
      </w:r>
      <w:r>
        <w:t>52</w:t>
      </w:r>
      <w:r>
        <w:fldChar w:fldCharType="end"/>
      </w:r>
    </w:p>
    <w:p w:rsidR="00C93C04" w:rsidRPr="001E49D6" w:rsidRDefault="00C93C04">
      <w:pPr>
        <w:pStyle w:val="TOC4"/>
        <w:rPr>
          <w:rFonts w:ascii="Calibri" w:hAnsi="Calibri"/>
          <w:sz w:val="22"/>
          <w:szCs w:val="22"/>
        </w:rPr>
      </w:pPr>
      <w:r>
        <w:t>9.3.13</w:t>
      </w:r>
      <w:r w:rsidRPr="001E49D6">
        <w:rPr>
          <w:rFonts w:ascii="Calibri" w:hAnsi="Calibri"/>
          <w:sz w:val="22"/>
          <w:szCs w:val="22"/>
        </w:rPr>
        <w:tab/>
      </w:r>
      <w:r>
        <w:t>Core part: Optimisations on UE radio cap. sign. - NR/E-UTRA Aspects [RAN2 WI: RACS-RAN-Core]</w:t>
      </w:r>
      <w:r>
        <w:tab/>
      </w:r>
      <w:r>
        <w:fldChar w:fldCharType="begin" w:fldLock="1"/>
      </w:r>
      <w:r>
        <w:instrText xml:space="preserve"> PAGEREF _Toc42029268 \h </w:instrText>
      </w:r>
      <w:r>
        <w:fldChar w:fldCharType="separate"/>
      </w:r>
      <w:r>
        <w:t>53</w:t>
      </w:r>
      <w:r>
        <w:fldChar w:fldCharType="end"/>
      </w:r>
    </w:p>
    <w:p w:rsidR="00C93C04" w:rsidRPr="001E49D6" w:rsidRDefault="00C93C04">
      <w:pPr>
        <w:pStyle w:val="TOC4"/>
        <w:rPr>
          <w:rFonts w:ascii="Calibri" w:hAnsi="Calibri"/>
          <w:sz w:val="22"/>
          <w:szCs w:val="22"/>
        </w:rPr>
      </w:pPr>
      <w:r>
        <w:t>9.3.14</w:t>
      </w:r>
      <w:r w:rsidRPr="001E49D6">
        <w:rPr>
          <w:rFonts w:ascii="Calibri" w:hAnsi="Calibri"/>
          <w:sz w:val="22"/>
          <w:szCs w:val="22"/>
        </w:rPr>
        <w:tab/>
      </w:r>
      <w:r>
        <w:t>Core part: Support of NR IoT [RAN2 WI: NR_IIOT-Core]</w:t>
      </w:r>
      <w:r>
        <w:tab/>
      </w:r>
      <w:r>
        <w:fldChar w:fldCharType="begin" w:fldLock="1"/>
      </w:r>
      <w:r>
        <w:instrText xml:space="preserve"> PAGEREF _Toc42029269 \h </w:instrText>
      </w:r>
      <w:r>
        <w:fldChar w:fldCharType="separate"/>
      </w:r>
      <w:r>
        <w:t>54</w:t>
      </w:r>
      <w:r>
        <w:fldChar w:fldCharType="end"/>
      </w:r>
    </w:p>
    <w:p w:rsidR="00C93C04" w:rsidRPr="001E49D6" w:rsidRDefault="00C93C04">
      <w:pPr>
        <w:pStyle w:val="TOC4"/>
        <w:rPr>
          <w:rFonts w:ascii="Calibri" w:hAnsi="Calibri"/>
          <w:sz w:val="22"/>
          <w:szCs w:val="22"/>
        </w:rPr>
      </w:pPr>
      <w:r>
        <w:t>9.3.15</w:t>
      </w:r>
      <w:r w:rsidRPr="001E49D6">
        <w:rPr>
          <w:rFonts w:ascii="Calibri" w:hAnsi="Calibri"/>
          <w:sz w:val="22"/>
          <w:szCs w:val="22"/>
        </w:rPr>
        <w:tab/>
      </w:r>
      <w:r>
        <w:t>Core part: Private Network Support for NG-RAN [RAN3 WI: NG_RAN_PRN-Core]</w:t>
      </w:r>
      <w:r>
        <w:tab/>
      </w:r>
      <w:r>
        <w:fldChar w:fldCharType="begin" w:fldLock="1"/>
      </w:r>
      <w:r>
        <w:instrText xml:space="preserve"> PAGEREF _Toc42029270 \h </w:instrText>
      </w:r>
      <w:r>
        <w:fldChar w:fldCharType="separate"/>
      </w:r>
      <w:r>
        <w:t>54</w:t>
      </w:r>
      <w:r>
        <w:fldChar w:fldCharType="end"/>
      </w:r>
    </w:p>
    <w:p w:rsidR="00C93C04" w:rsidRPr="001E49D6" w:rsidRDefault="00C93C04">
      <w:pPr>
        <w:pStyle w:val="TOC4"/>
        <w:rPr>
          <w:rFonts w:ascii="Calibri" w:hAnsi="Calibri"/>
          <w:sz w:val="22"/>
          <w:szCs w:val="22"/>
        </w:rPr>
      </w:pPr>
      <w:r>
        <w:t>9.3.16</w:t>
      </w:r>
      <w:r w:rsidRPr="001E49D6">
        <w:rPr>
          <w:rFonts w:ascii="Calibri" w:hAnsi="Calibri"/>
          <w:sz w:val="22"/>
          <w:szCs w:val="22"/>
        </w:rPr>
        <w:tab/>
      </w:r>
      <w:r>
        <w:t>Core part: NG interface usage for WWC [RAN3 WI: 5WWC-NG_interface-Core]</w:t>
      </w:r>
      <w:r>
        <w:tab/>
      </w:r>
      <w:r>
        <w:fldChar w:fldCharType="begin" w:fldLock="1"/>
      </w:r>
      <w:r>
        <w:instrText xml:space="preserve"> PAGEREF _Toc42029271 \h </w:instrText>
      </w:r>
      <w:r>
        <w:fldChar w:fldCharType="separate"/>
      </w:r>
      <w:r>
        <w:t>55</w:t>
      </w:r>
      <w:r>
        <w:fldChar w:fldCharType="end"/>
      </w:r>
    </w:p>
    <w:p w:rsidR="00C93C04" w:rsidRPr="001E49D6" w:rsidRDefault="00C93C04">
      <w:pPr>
        <w:pStyle w:val="TOC4"/>
        <w:rPr>
          <w:rFonts w:ascii="Calibri" w:hAnsi="Calibri"/>
          <w:sz w:val="22"/>
          <w:szCs w:val="22"/>
        </w:rPr>
      </w:pPr>
      <w:r>
        <w:t>9.3.17</w:t>
      </w:r>
      <w:r w:rsidRPr="001E49D6">
        <w:rPr>
          <w:rFonts w:ascii="Calibri" w:hAnsi="Calibri"/>
          <w:sz w:val="22"/>
          <w:szCs w:val="22"/>
        </w:rPr>
        <w:tab/>
      </w:r>
      <w:r>
        <w:t>RF requirements for NR FR1 [RAN4 WI: NR_RF_FR1]</w:t>
      </w:r>
      <w:r>
        <w:tab/>
      </w:r>
      <w:r>
        <w:fldChar w:fldCharType="begin" w:fldLock="1"/>
      </w:r>
      <w:r>
        <w:instrText xml:space="preserve"> PAGEREF _Toc42029272 \h </w:instrText>
      </w:r>
      <w:r>
        <w:fldChar w:fldCharType="separate"/>
      </w:r>
      <w:r>
        <w:t>56</w:t>
      </w:r>
      <w:r>
        <w:fldChar w:fldCharType="end"/>
      </w:r>
    </w:p>
    <w:p w:rsidR="00C93C04" w:rsidRPr="001E49D6" w:rsidRDefault="00C93C04">
      <w:pPr>
        <w:pStyle w:val="TOC4"/>
        <w:rPr>
          <w:rFonts w:ascii="Calibri" w:hAnsi="Calibri"/>
          <w:sz w:val="22"/>
          <w:szCs w:val="22"/>
        </w:rPr>
      </w:pPr>
      <w:r>
        <w:t>9.3.18</w:t>
      </w:r>
      <w:r w:rsidRPr="001E49D6">
        <w:rPr>
          <w:rFonts w:ascii="Calibri" w:hAnsi="Calibri"/>
          <w:sz w:val="22"/>
          <w:szCs w:val="22"/>
        </w:rPr>
        <w:tab/>
      </w:r>
      <w:r>
        <w:t>Add support of NR DL 256QAM for FR2 [RAN4 WI: NR_DL256QAM_FR2]</w:t>
      </w:r>
      <w:r>
        <w:tab/>
      </w:r>
      <w:r>
        <w:fldChar w:fldCharType="begin" w:fldLock="1"/>
      </w:r>
      <w:r>
        <w:instrText xml:space="preserve"> PAGEREF _Toc42029273 \h </w:instrText>
      </w:r>
      <w:r>
        <w:fldChar w:fldCharType="separate"/>
      </w:r>
      <w:r>
        <w:t>57</w:t>
      </w:r>
      <w:r>
        <w:fldChar w:fldCharType="end"/>
      </w:r>
    </w:p>
    <w:p w:rsidR="00C93C04" w:rsidRPr="001E49D6" w:rsidRDefault="00C93C04">
      <w:pPr>
        <w:pStyle w:val="TOC4"/>
        <w:rPr>
          <w:rFonts w:ascii="Calibri" w:hAnsi="Calibri"/>
          <w:sz w:val="22"/>
          <w:szCs w:val="22"/>
        </w:rPr>
      </w:pPr>
      <w:r>
        <w:t>9.3.19</w:t>
      </w:r>
      <w:r w:rsidRPr="001E49D6">
        <w:rPr>
          <w:rFonts w:ascii="Calibri" w:hAnsi="Calibri"/>
          <w:sz w:val="22"/>
          <w:szCs w:val="22"/>
        </w:rPr>
        <w:tab/>
      </w:r>
      <w:r>
        <w:t>NR RF requirement enh for FR2 [RAN4 WI: NR_RF_FR2_req_enh]</w:t>
      </w:r>
      <w:r>
        <w:tab/>
      </w:r>
      <w:r>
        <w:fldChar w:fldCharType="begin" w:fldLock="1"/>
      </w:r>
      <w:r>
        <w:instrText xml:space="preserve"> PAGEREF _Toc42029274 \h </w:instrText>
      </w:r>
      <w:r>
        <w:fldChar w:fldCharType="separate"/>
      </w:r>
      <w:r>
        <w:t>58</w:t>
      </w:r>
      <w:r>
        <w:fldChar w:fldCharType="end"/>
      </w:r>
    </w:p>
    <w:p w:rsidR="00C93C04" w:rsidRPr="001E49D6" w:rsidRDefault="00C93C04">
      <w:pPr>
        <w:pStyle w:val="TOC4"/>
        <w:rPr>
          <w:rFonts w:ascii="Calibri" w:hAnsi="Calibri"/>
          <w:sz w:val="22"/>
          <w:szCs w:val="22"/>
        </w:rPr>
      </w:pPr>
      <w:r>
        <w:t>9.3.20</w:t>
      </w:r>
      <w:r w:rsidRPr="001E49D6">
        <w:rPr>
          <w:rFonts w:ascii="Calibri" w:hAnsi="Calibri"/>
          <w:sz w:val="22"/>
          <w:szCs w:val="22"/>
        </w:rPr>
        <w:tab/>
      </w:r>
      <w:r>
        <w:t>Core part: SON and MDT support for NR [RAN3 WI: NR_SON_MDT-Core]</w:t>
      </w:r>
      <w:r>
        <w:tab/>
      </w:r>
      <w:r>
        <w:fldChar w:fldCharType="begin" w:fldLock="1"/>
      </w:r>
      <w:r>
        <w:instrText xml:space="preserve"> PAGEREF _Toc42029275 \h </w:instrText>
      </w:r>
      <w:r>
        <w:fldChar w:fldCharType="separate"/>
      </w:r>
      <w:r>
        <w:t>59</w:t>
      </w:r>
      <w:r>
        <w:fldChar w:fldCharType="end"/>
      </w:r>
    </w:p>
    <w:p w:rsidR="00C93C04" w:rsidRPr="001E49D6" w:rsidRDefault="00C93C04">
      <w:pPr>
        <w:pStyle w:val="TOC4"/>
        <w:rPr>
          <w:rFonts w:ascii="Calibri" w:hAnsi="Calibri"/>
          <w:sz w:val="22"/>
          <w:szCs w:val="22"/>
        </w:rPr>
      </w:pPr>
      <w:r>
        <w:t>9.3.21</w:t>
      </w:r>
      <w:r w:rsidRPr="001E49D6">
        <w:rPr>
          <w:rFonts w:ascii="Calibri" w:hAnsi="Calibri"/>
          <w:sz w:val="22"/>
          <w:szCs w:val="22"/>
        </w:rPr>
        <w:tab/>
      </w:r>
      <w:r>
        <w:t>NR support for high speed train scenario [RAN3 WI: NR_HST]</w:t>
      </w:r>
      <w:r>
        <w:tab/>
      </w:r>
      <w:r>
        <w:fldChar w:fldCharType="begin" w:fldLock="1"/>
      </w:r>
      <w:r>
        <w:instrText xml:space="preserve"> PAGEREF _Toc42029276 \h </w:instrText>
      </w:r>
      <w:r>
        <w:fldChar w:fldCharType="separate"/>
      </w:r>
      <w:r>
        <w:t>60</w:t>
      </w:r>
      <w:r>
        <w:fldChar w:fldCharType="end"/>
      </w:r>
    </w:p>
    <w:p w:rsidR="00C93C04" w:rsidRPr="001E49D6" w:rsidRDefault="00C93C04">
      <w:pPr>
        <w:pStyle w:val="TOC4"/>
        <w:rPr>
          <w:rFonts w:ascii="Calibri" w:hAnsi="Calibri"/>
          <w:sz w:val="22"/>
          <w:szCs w:val="22"/>
        </w:rPr>
      </w:pPr>
      <w:r>
        <w:t>9.3.22</w:t>
      </w:r>
      <w:r w:rsidRPr="001E49D6">
        <w:rPr>
          <w:rFonts w:ascii="Calibri" w:hAnsi="Calibri"/>
          <w:sz w:val="22"/>
          <w:szCs w:val="22"/>
        </w:rPr>
        <w:tab/>
      </w:r>
      <w:r>
        <w:t>RRM requirement for CSI-RS based L3 measurement in NR [RAN4 WI: NR_CSIRS_L3meas]</w:t>
      </w:r>
      <w:r>
        <w:tab/>
      </w:r>
      <w:r>
        <w:fldChar w:fldCharType="begin" w:fldLock="1"/>
      </w:r>
      <w:r>
        <w:instrText xml:space="preserve"> PAGEREF _Toc42029277 \h </w:instrText>
      </w:r>
      <w:r>
        <w:fldChar w:fldCharType="separate"/>
      </w:r>
      <w:r>
        <w:t>61</w:t>
      </w:r>
      <w:r>
        <w:fldChar w:fldCharType="end"/>
      </w:r>
    </w:p>
    <w:p w:rsidR="00C93C04" w:rsidRPr="001E49D6" w:rsidRDefault="00C93C04">
      <w:pPr>
        <w:pStyle w:val="TOC4"/>
        <w:rPr>
          <w:rFonts w:ascii="Calibri" w:hAnsi="Calibri"/>
          <w:sz w:val="22"/>
          <w:szCs w:val="22"/>
        </w:rPr>
      </w:pPr>
      <w:r>
        <w:t>9.3.23</w:t>
      </w:r>
      <w:r w:rsidRPr="001E49D6">
        <w:rPr>
          <w:rFonts w:ascii="Calibri" w:hAnsi="Calibri"/>
          <w:sz w:val="22"/>
          <w:szCs w:val="22"/>
        </w:rPr>
        <w:tab/>
      </w:r>
      <w:r>
        <w:t>Perf. part: NR perf. requirement enh [RAN4 WI: NR_perf_enh-Perf]</w:t>
      </w:r>
      <w:r>
        <w:tab/>
      </w:r>
      <w:r>
        <w:fldChar w:fldCharType="begin" w:fldLock="1"/>
      </w:r>
      <w:r>
        <w:instrText xml:space="preserve"> PAGEREF _Toc42029278 \h </w:instrText>
      </w:r>
      <w:r>
        <w:fldChar w:fldCharType="separate"/>
      </w:r>
      <w:r>
        <w:t>61</w:t>
      </w:r>
      <w:r>
        <w:fldChar w:fldCharType="end"/>
      </w:r>
    </w:p>
    <w:p w:rsidR="00C93C04" w:rsidRPr="001E49D6" w:rsidRDefault="00C93C04">
      <w:pPr>
        <w:pStyle w:val="TOC4"/>
        <w:rPr>
          <w:rFonts w:ascii="Calibri" w:hAnsi="Calibri"/>
          <w:sz w:val="22"/>
          <w:szCs w:val="22"/>
        </w:rPr>
      </w:pPr>
      <w:r>
        <w:t>9.3.24</w:t>
      </w:r>
      <w:r w:rsidRPr="001E49D6">
        <w:rPr>
          <w:rFonts w:ascii="Calibri" w:hAnsi="Calibri"/>
          <w:sz w:val="22"/>
          <w:szCs w:val="22"/>
        </w:rPr>
        <w:tab/>
      </w:r>
      <w:r>
        <w:t>NR RRM enhancement [RAN4 WI: NR_RRM_enh]</w:t>
      </w:r>
      <w:r>
        <w:tab/>
      </w:r>
      <w:r>
        <w:fldChar w:fldCharType="begin" w:fldLock="1"/>
      </w:r>
      <w:r>
        <w:instrText xml:space="preserve"> PAGEREF _Toc42029279 \h </w:instrText>
      </w:r>
      <w:r>
        <w:fldChar w:fldCharType="separate"/>
      </w:r>
      <w:r>
        <w:t>63</w:t>
      </w:r>
      <w:r>
        <w:fldChar w:fldCharType="end"/>
      </w:r>
    </w:p>
    <w:p w:rsidR="00C93C04" w:rsidRPr="001E49D6" w:rsidRDefault="00C93C04">
      <w:pPr>
        <w:pStyle w:val="TOC4"/>
        <w:rPr>
          <w:rFonts w:ascii="Calibri" w:hAnsi="Calibri"/>
          <w:sz w:val="22"/>
          <w:szCs w:val="22"/>
        </w:rPr>
      </w:pPr>
      <w:r>
        <w:t>9.3.25</w:t>
      </w:r>
      <w:r w:rsidRPr="001E49D6">
        <w:rPr>
          <w:rFonts w:ascii="Calibri" w:hAnsi="Calibri"/>
          <w:sz w:val="22"/>
          <w:szCs w:val="22"/>
        </w:rPr>
        <w:tab/>
      </w:r>
      <w:r>
        <w:t>Perf. part: OTA BS testing TR [new RAN4 WI: OTA_BS_testing-Perf]</w:t>
      </w:r>
      <w:r>
        <w:tab/>
      </w:r>
      <w:r>
        <w:fldChar w:fldCharType="begin" w:fldLock="1"/>
      </w:r>
      <w:r>
        <w:instrText xml:space="preserve"> PAGEREF _Toc42029280 \h </w:instrText>
      </w:r>
      <w:r>
        <w:fldChar w:fldCharType="separate"/>
      </w:r>
      <w:r>
        <w:t>63</w:t>
      </w:r>
      <w:r>
        <w:fldChar w:fldCharType="end"/>
      </w:r>
    </w:p>
    <w:p w:rsidR="00C93C04" w:rsidRPr="001E49D6" w:rsidRDefault="00C93C04">
      <w:pPr>
        <w:pStyle w:val="TOC3"/>
        <w:rPr>
          <w:rFonts w:ascii="Calibri" w:hAnsi="Calibri"/>
          <w:sz w:val="22"/>
          <w:szCs w:val="22"/>
        </w:rPr>
      </w:pPr>
      <w:r>
        <w:lastRenderedPageBreak/>
        <w:t>9.4</w:t>
      </w:r>
      <w:r w:rsidRPr="001E49D6">
        <w:rPr>
          <w:rFonts w:ascii="Calibri" w:hAnsi="Calibri"/>
          <w:sz w:val="22"/>
          <w:szCs w:val="22"/>
        </w:rPr>
        <w:tab/>
      </w:r>
      <w:r>
        <w:t>Open REL-16 NR or NR+LTE WIs (spectrum related)</w:t>
      </w:r>
      <w:r>
        <w:tab/>
      </w:r>
      <w:r>
        <w:fldChar w:fldCharType="begin" w:fldLock="1"/>
      </w:r>
      <w:r>
        <w:instrText xml:space="preserve"> PAGEREF _Toc42029281 \h </w:instrText>
      </w:r>
      <w:r>
        <w:fldChar w:fldCharType="separate"/>
      </w:r>
      <w:r>
        <w:t>64</w:t>
      </w:r>
      <w:r>
        <w:fldChar w:fldCharType="end"/>
      </w:r>
    </w:p>
    <w:p w:rsidR="00C93C04" w:rsidRPr="001E49D6" w:rsidRDefault="00C93C04">
      <w:pPr>
        <w:pStyle w:val="TOC4"/>
        <w:rPr>
          <w:rFonts w:ascii="Calibri" w:hAnsi="Calibri"/>
          <w:sz w:val="22"/>
          <w:szCs w:val="22"/>
        </w:rPr>
      </w:pPr>
      <w:r>
        <w:t>9.4.1</w:t>
      </w:r>
      <w:r w:rsidRPr="001E49D6">
        <w:rPr>
          <w:rFonts w:ascii="Calibri" w:hAnsi="Calibri"/>
          <w:sz w:val="22"/>
          <w:szCs w:val="22"/>
        </w:rPr>
        <w:tab/>
      </w:r>
      <w:r>
        <w:t>NR and NR+LTE CA baskets [RAN4 WIs: NR_CA_R16_intra, NR_CADC_R16_2BDL_xBUL, ..., DC_R16_LTE_NR_3DL3UL]</w:t>
      </w:r>
      <w:r>
        <w:tab/>
      </w:r>
      <w:r>
        <w:fldChar w:fldCharType="begin" w:fldLock="1"/>
      </w:r>
      <w:r>
        <w:instrText xml:space="preserve"> PAGEREF _Toc42029282 \h </w:instrText>
      </w:r>
      <w:r>
        <w:fldChar w:fldCharType="separate"/>
      </w:r>
      <w:r>
        <w:t>64</w:t>
      </w:r>
      <w:r>
        <w:fldChar w:fldCharType="end"/>
      </w:r>
    </w:p>
    <w:p w:rsidR="00C93C04" w:rsidRPr="001E49D6" w:rsidRDefault="00C93C04">
      <w:pPr>
        <w:pStyle w:val="TOC4"/>
        <w:rPr>
          <w:rFonts w:ascii="Calibri" w:hAnsi="Calibri"/>
          <w:sz w:val="22"/>
          <w:szCs w:val="22"/>
        </w:rPr>
      </w:pPr>
      <w:r>
        <w:t>9.4.2</w:t>
      </w:r>
      <w:r w:rsidRPr="001E49D6">
        <w:rPr>
          <w:rFonts w:ascii="Calibri" w:hAnsi="Calibri"/>
          <w:sz w:val="22"/>
          <w:szCs w:val="22"/>
        </w:rPr>
        <w:tab/>
      </w:r>
      <w:r>
        <w:t>Introduction of NR band n26 [RAN4 WI: NR_n26]</w:t>
      </w:r>
      <w:r>
        <w:tab/>
      </w:r>
      <w:r>
        <w:fldChar w:fldCharType="begin" w:fldLock="1"/>
      </w:r>
      <w:r>
        <w:instrText xml:space="preserve"> PAGEREF _Toc42029283 \h </w:instrText>
      </w:r>
      <w:r>
        <w:fldChar w:fldCharType="separate"/>
      </w:r>
      <w:r>
        <w:t>69</w:t>
      </w:r>
      <w:r>
        <w:fldChar w:fldCharType="end"/>
      </w:r>
    </w:p>
    <w:p w:rsidR="00C93C04" w:rsidRPr="001E49D6" w:rsidRDefault="00C93C04">
      <w:pPr>
        <w:pStyle w:val="TOC4"/>
        <w:rPr>
          <w:rFonts w:ascii="Calibri" w:hAnsi="Calibri"/>
          <w:sz w:val="22"/>
          <w:szCs w:val="22"/>
        </w:rPr>
      </w:pPr>
      <w:r>
        <w:t>9.4.3</w:t>
      </w:r>
      <w:r w:rsidRPr="001E49D6">
        <w:rPr>
          <w:rFonts w:ascii="Calibri" w:hAnsi="Calibri"/>
          <w:sz w:val="22"/>
          <w:szCs w:val="22"/>
        </w:rPr>
        <w:tab/>
      </w:r>
      <w:r>
        <w:t>Introduction of band n53 [new RAN4 WI: NR_n53]</w:t>
      </w:r>
      <w:r>
        <w:tab/>
      </w:r>
      <w:r>
        <w:fldChar w:fldCharType="begin" w:fldLock="1"/>
      </w:r>
      <w:r>
        <w:instrText xml:space="preserve"> PAGEREF _Toc42029284 \h </w:instrText>
      </w:r>
      <w:r>
        <w:fldChar w:fldCharType="separate"/>
      </w:r>
      <w:r>
        <w:t>69</w:t>
      </w:r>
      <w:r>
        <w:fldChar w:fldCharType="end"/>
      </w:r>
    </w:p>
    <w:p w:rsidR="00C93C04" w:rsidRPr="001E49D6" w:rsidRDefault="00C93C04">
      <w:pPr>
        <w:pStyle w:val="TOC4"/>
        <w:rPr>
          <w:rFonts w:ascii="Calibri" w:hAnsi="Calibri"/>
          <w:sz w:val="22"/>
          <w:szCs w:val="22"/>
        </w:rPr>
      </w:pPr>
      <w:r>
        <w:t>9.4.4</w:t>
      </w:r>
      <w:r w:rsidRPr="001E49D6">
        <w:rPr>
          <w:rFonts w:ascii="Calibri" w:hAnsi="Calibri"/>
          <w:sz w:val="22"/>
          <w:szCs w:val="22"/>
        </w:rPr>
        <w:tab/>
      </w:r>
      <w:r>
        <w:t>Introduction of NR band n259 [RAN4 WI: NR_n259]</w:t>
      </w:r>
      <w:r>
        <w:tab/>
      </w:r>
      <w:r>
        <w:fldChar w:fldCharType="begin" w:fldLock="1"/>
      </w:r>
      <w:r>
        <w:instrText xml:space="preserve"> PAGEREF _Toc42029285 \h </w:instrText>
      </w:r>
      <w:r>
        <w:fldChar w:fldCharType="separate"/>
      </w:r>
      <w:r>
        <w:t>70</w:t>
      </w:r>
      <w:r>
        <w:fldChar w:fldCharType="end"/>
      </w:r>
    </w:p>
    <w:p w:rsidR="00C93C04" w:rsidRPr="001E49D6" w:rsidRDefault="00C93C04">
      <w:pPr>
        <w:pStyle w:val="TOC4"/>
        <w:rPr>
          <w:rFonts w:ascii="Calibri" w:hAnsi="Calibri"/>
          <w:sz w:val="22"/>
          <w:szCs w:val="22"/>
        </w:rPr>
      </w:pPr>
      <w:r>
        <w:t>9.4.5</w:t>
      </w:r>
      <w:r w:rsidRPr="001E49D6">
        <w:rPr>
          <w:rFonts w:ascii="Calibri" w:hAnsi="Calibri"/>
          <w:sz w:val="22"/>
          <w:szCs w:val="22"/>
        </w:rPr>
        <w:tab/>
      </w:r>
      <w:r>
        <w:t>Addition of wider channel BW in NR band n1 [RAN4 WI: NR_n1_BW]</w:t>
      </w:r>
      <w:r>
        <w:tab/>
      </w:r>
      <w:r>
        <w:fldChar w:fldCharType="begin" w:fldLock="1"/>
      </w:r>
      <w:r>
        <w:instrText xml:space="preserve"> PAGEREF _Toc42029286 \h </w:instrText>
      </w:r>
      <w:r>
        <w:fldChar w:fldCharType="separate"/>
      </w:r>
      <w:r>
        <w:t>70</w:t>
      </w:r>
      <w:r>
        <w:fldChar w:fldCharType="end"/>
      </w:r>
    </w:p>
    <w:p w:rsidR="00C93C04" w:rsidRPr="001E49D6" w:rsidRDefault="00C93C04">
      <w:pPr>
        <w:pStyle w:val="TOC4"/>
        <w:rPr>
          <w:rFonts w:ascii="Calibri" w:hAnsi="Calibri"/>
          <w:sz w:val="22"/>
          <w:szCs w:val="22"/>
        </w:rPr>
      </w:pPr>
      <w:r>
        <w:t>9.4.6</w:t>
      </w:r>
      <w:r w:rsidRPr="001E49D6">
        <w:rPr>
          <w:rFonts w:ascii="Calibri" w:hAnsi="Calibri"/>
          <w:sz w:val="22"/>
          <w:szCs w:val="22"/>
        </w:rPr>
        <w:tab/>
      </w:r>
      <w:r>
        <w:t>Addition of new channel BW in NR band n1 [RAN4 WI: NR_n1_BW2]</w:t>
      </w:r>
      <w:r>
        <w:tab/>
      </w:r>
      <w:r>
        <w:fldChar w:fldCharType="begin" w:fldLock="1"/>
      </w:r>
      <w:r>
        <w:instrText xml:space="preserve"> PAGEREF _Toc42029287 \h </w:instrText>
      </w:r>
      <w:r>
        <w:fldChar w:fldCharType="separate"/>
      </w:r>
      <w:r>
        <w:t>70</w:t>
      </w:r>
      <w:r>
        <w:fldChar w:fldCharType="end"/>
      </w:r>
    </w:p>
    <w:p w:rsidR="00C93C04" w:rsidRPr="001E49D6" w:rsidRDefault="00C93C04">
      <w:pPr>
        <w:pStyle w:val="TOC4"/>
        <w:rPr>
          <w:rFonts w:ascii="Calibri" w:hAnsi="Calibri"/>
          <w:sz w:val="22"/>
          <w:szCs w:val="22"/>
        </w:rPr>
      </w:pPr>
      <w:r>
        <w:t>9.4.7</w:t>
      </w:r>
      <w:r w:rsidRPr="001E49D6">
        <w:rPr>
          <w:rFonts w:ascii="Calibri" w:hAnsi="Calibri"/>
          <w:sz w:val="22"/>
          <w:szCs w:val="22"/>
        </w:rPr>
        <w:tab/>
      </w:r>
      <w:r>
        <w:t>Addition of wider channel BW in NR band n3 [new RAN4 WI: NR_n3_BW]</w:t>
      </w:r>
      <w:r>
        <w:tab/>
      </w:r>
      <w:r>
        <w:fldChar w:fldCharType="begin" w:fldLock="1"/>
      </w:r>
      <w:r>
        <w:instrText xml:space="preserve"> PAGEREF _Toc42029288 \h </w:instrText>
      </w:r>
      <w:r>
        <w:fldChar w:fldCharType="separate"/>
      </w:r>
      <w:r>
        <w:t>71</w:t>
      </w:r>
      <w:r>
        <w:fldChar w:fldCharType="end"/>
      </w:r>
    </w:p>
    <w:p w:rsidR="00C93C04" w:rsidRPr="001E49D6" w:rsidRDefault="00C93C04">
      <w:pPr>
        <w:pStyle w:val="TOC4"/>
        <w:rPr>
          <w:rFonts w:ascii="Calibri" w:hAnsi="Calibri"/>
          <w:sz w:val="22"/>
          <w:szCs w:val="22"/>
        </w:rPr>
      </w:pPr>
      <w:r>
        <w:t>9.4.8</w:t>
      </w:r>
      <w:r w:rsidRPr="001E49D6">
        <w:rPr>
          <w:rFonts w:ascii="Calibri" w:hAnsi="Calibri"/>
          <w:sz w:val="22"/>
          <w:szCs w:val="22"/>
        </w:rPr>
        <w:tab/>
      </w:r>
      <w:r>
        <w:t>Addition of wider channel BWs in NR band n28 [RAN4 WI: NR_n28_BW]</w:t>
      </w:r>
      <w:r>
        <w:tab/>
      </w:r>
      <w:r>
        <w:fldChar w:fldCharType="begin" w:fldLock="1"/>
      </w:r>
      <w:r>
        <w:instrText xml:space="preserve"> PAGEREF _Toc42029289 \h </w:instrText>
      </w:r>
      <w:r>
        <w:fldChar w:fldCharType="separate"/>
      </w:r>
      <w:r>
        <w:t>71</w:t>
      </w:r>
      <w:r>
        <w:fldChar w:fldCharType="end"/>
      </w:r>
    </w:p>
    <w:p w:rsidR="00C93C04" w:rsidRPr="001E49D6" w:rsidRDefault="00C93C04">
      <w:pPr>
        <w:pStyle w:val="TOC4"/>
        <w:rPr>
          <w:rFonts w:ascii="Calibri" w:hAnsi="Calibri"/>
          <w:sz w:val="22"/>
          <w:szCs w:val="22"/>
        </w:rPr>
      </w:pPr>
      <w:r>
        <w:t>9.4.9</w:t>
      </w:r>
      <w:r w:rsidRPr="001E49D6">
        <w:rPr>
          <w:rFonts w:ascii="Calibri" w:hAnsi="Calibri"/>
          <w:sz w:val="22"/>
          <w:szCs w:val="22"/>
        </w:rPr>
        <w:tab/>
      </w:r>
      <w:r>
        <w:t>Addition of further channel BWs in NR band 38 [RAN4 WI: NR_n38_BW2]</w:t>
      </w:r>
      <w:r>
        <w:tab/>
      </w:r>
      <w:r>
        <w:fldChar w:fldCharType="begin" w:fldLock="1"/>
      </w:r>
      <w:r>
        <w:instrText xml:space="preserve"> PAGEREF _Toc42029290 \h </w:instrText>
      </w:r>
      <w:r>
        <w:fldChar w:fldCharType="separate"/>
      </w:r>
      <w:r>
        <w:t>72</w:t>
      </w:r>
      <w:r>
        <w:fldChar w:fldCharType="end"/>
      </w:r>
    </w:p>
    <w:p w:rsidR="00C93C04" w:rsidRPr="001E49D6" w:rsidRDefault="00C93C04">
      <w:pPr>
        <w:pStyle w:val="TOC4"/>
        <w:rPr>
          <w:rFonts w:ascii="Calibri" w:hAnsi="Calibri"/>
          <w:sz w:val="22"/>
          <w:szCs w:val="22"/>
        </w:rPr>
      </w:pPr>
      <w:r>
        <w:t>9.4.10</w:t>
      </w:r>
      <w:r w:rsidRPr="001E49D6">
        <w:rPr>
          <w:rFonts w:ascii="Calibri" w:hAnsi="Calibri"/>
          <w:sz w:val="22"/>
          <w:szCs w:val="22"/>
        </w:rPr>
        <w:tab/>
      </w:r>
      <w:r>
        <w:t>Addition of wider channel BW in NR band n65 [new RAN4 WI: NR_n65_BW]</w:t>
      </w:r>
      <w:r>
        <w:tab/>
      </w:r>
      <w:r>
        <w:fldChar w:fldCharType="begin" w:fldLock="1"/>
      </w:r>
      <w:r>
        <w:instrText xml:space="preserve"> PAGEREF _Toc42029291 \h </w:instrText>
      </w:r>
      <w:r>
        <w:fldChar w:fldCharType="separate"/>
      </w:r>
      <w:r>
        <w:t>72</w:t>
      </w:r>
      <w:r>
        <w:fldChar w:fldCharType="end"/>
      </w:r>
    </w:p>
    <w:p w:rsidR="00C93C04" w:rsidRPr="001E49D6" w:rsidRDefault="00C93C04">
      <w:pPr>
        <w:pStyle w:val="TOC4"/>
        <w:rPr>
          <w:rFonts w:ascii="Calibri" w:hAnsi="Calibri"/>
          <w:sz w:val="22"/>
          <w:szCs w:val="22"/>
        </w:rPr>
      </w:pPr>
      <w:r>
        <w:t>9.4.11</w:t>
      </w:r>
      <w:r w:rsidRPr="001E49D6">
        <w:rPr>
          <w:rFonts w:ascii="Calibri" w:hAnsi="Calibri"/>
          <w:sz w:val="22"/>
          <w:szCs w:val="22"/>
        </w:rPr>
        <w:tab/>
      </w:r>
      <w:r>
        <w:t>Core part: Addition of asymmetric channel BW for NR band n66 [RAN4 WI: NR_n66_BW-Core]</w:t>
      </w:r>
      <w:r>
        <w:tab/>
      </w:r>
      <w:r>
        <w:fldChar w:fldCharType="begin" w:fldLock="1"/>
      </w:r>
      <w:r>
        <w:instrText xml:space="preserve"> PAGEREF _Toc42029292 \h </w:instrText>
      </w:r>
      <w:r>
        <w:fldChar w:fldCharType="separate"/>
      </w:r>
      <w:r>
        <w:t>72</w:t>
      </w:r>
      <w:r>
        <w:fldChar w:fldCharType="end"/>
      </w:r>
    </w:p>
    <w:p w:rsidR="00C93C04" w:rsidRPr="001E49D6" w:rsidRDefault="00C93C04">
      <w:pPr>
        <w:pStyle w:val="TOC4"/>
        <w:rPr>
          <w:rFonts w:ascii="Calibri" w:hAnsi="Calibri"/>
          <w:sz w:val="22"/>
          <w:szCs w:val="22"/>
        </w:rPr>
      </w:pPr>
      <w:r>
        <w:t>9.4.12</w:t>
      </w:r>
      <w:r w:rsidRPr="001E49D6">
        <w:rPr>
          <w:rFonts w:ascii="Calibri" w:hAnsi="Calibri"/>
          <w:sz w:val="22"/>
          <w:szCs w:val="22"/>
        </w:rPr>
        <w:tab/>
      </w:r>
      <w:r>
        <w:t>Core part: Addition of channel BWs in Band n77 and n78 [RAN4 WI: NR_n77_n78_BW-Core]</w:t>
      </w:r>
      <w:r>
        <w:tab/>
      </w:r>
      <w:r>
        <w:fldChar w:fldCharType="begin" w:fldLock="1"/>
      </w:r>
      <w:r>
        <w:instrText xml:space="preserve"> PAGEREF _Toc42029293 \h </w:instrText>
      </w:r>
      <w:r>
        <w:fldChar w:fldCharType="separate"/>
      </w:r>
      <w:r>
        <w:t>73</w:t>
      </w:r>
      <w:r>
        <w:fldChar w:fldCharType="end"/>
      </w:r>
    </w:p>
    <w:p w:rsidR="00C93C04" w:rsidRPr="001E49D6" w:rsidRDefault="00C93C04">
      <w:pPr>
        <w:pStyle w:val="TOC4"/>
        <w:rPr>
          <w:rFonts w:ascii="Calibri" w:hAnsi="Calibri"/>
          <w:sz w:val="22"/>
          <w:szCs w:val="22"/>
        </w:rPr>
      </w:pPr>
      <w:r>
        <w:t>9.4.13</w:t>
      </w:r>
      <w:r w:rsidRPr="001E49D6">
        <w:rPr>
          <w:rFonts w:ascii="Calibri" w:hAnsi="Calibri"/>
          <w:sz w:val="22"/>
          <w:szCs w:val="22"/>
        </w:rPr>
        <w:tab/>
      </w:r>
      <w:r>
        <w:t>Core part: LTE/NR spectrum sharing in band 48/n48 frequency range [new RAN4 WI: NR_n48_LTE_48_coex-Core]</w:t>
      </w:r>
      <w:r>
        <w:tab/>
      </w:r>
      <w:r>
        <w:fldChar w:fldCharType="begin" w:fldLock="1"/>
      </w:r>
      <w:r>
        <w:instrText xml:space="preserve"> PAGEREF _Toc42029294 \h </w:instrText>
      </w:r>
      <w:r>
        <w:fldChar w:fldCharType="separate"/>
      </w:r>
      <w:r>
        <w:t>73</w:t>
      </w:r>
      <w:r>
        <w:fldChar w:fldCharType="end"/>
      </w:r>
    </w:p>
    <w:p w:rsidR="00C93C04" w:rsidRPr="001E49D6" w:rsidRDefault="00C93C04">
      <w:pPr>
        <w:pStyle w:val="TOC4"/>
        <w:rPr>
          <w:rFonts w:ascii="Calibri" w:hAnsi="Calibri"/>
          <w:sz w:val="22"/>
          <w:szCs w:val="22"/>
        </w:rPr>
      </w:pPr>
      <w:r>
        <w:t>9.4.14</w:t>
      </w:r>
      <w:r w:rsidRPr="001E49D6">
        <w:rPr>
          <w:rFonts w:ascii="Calibri" w:hAnsi="Calibri"/>
          <w:sz w:val="22"/>
          <w:szCs w:val="22"/>
        </w:rPr>
        <w:tab/>
      </w:r>
      <w:r>
        <w:t>Core part: 29 dBm UE Power Class for LTE band 41 and NR Band n41 [RAN4 WI: LTE_NR_B41_Bn41_PC29dBm-Core]</w:t>
      </w:r>
      <w:r>
        <w:tab/>
      </w:r>
      <w:r>
        <w:fldChar w:fldCharType="begin" w:fldLock="1"/>
      </w:r>
      <w:r>
        <w:instrText xml:space="preserve"> PAGEREF _Toc42029295 \h </w:instrText>
      </w:r>
      <w:r>
        <w:fldChar w:fldCharType="separate"/>
      </w:r>
      <w:r>
        <w:t>74</w:t>
      </w:r>
      <w:r>
        <w:fldChar w:fldCharType="end"/>
      </w:r>
    </w:p>
    <w:p w:rsidR="00C93C04" w:rsidRPr="001E49D6" w:rsidRDefault="00C93C04">
      <w:pPr>
        <w:pStyle w:val="TOC4"/>
        <w:rPr>
          <w:rFonts w:ascii="Calibri" w:hAnsi="Calibri"/>
          <w:sz w:val="22"/>
          <w:szCs w:val="22"/>
        </w:rPr>
      </w:pPr>
      <w:r>
        <w:t>9.4.15</w:t>
      </w:r>
      <w:r w:rsidRPr="001E49D6">
        <w:rPr>
          <w:rFonts w:ascii="Calibri" w:hAnsi="Calibri"/>
          <w:sz w:val="22"/>
          <w:szCs w:val="22"/>
        </w:rPr>
        <w:tab/>
      </w:r>
      <w:r>
        <w:t>Core part: High power UE (PC2) for EN-DC (1 LTE FDD band + 1 NR TDD band) [new RAN4 WI: ENDC_UE_PC2_FDD_TDD-Core]</w:t>
      </w:r>
      <w:r>
        <w:tab/>
      </w:r>
      <w:r>
        <w:fldChar w:fldCharType="begin" w:fldLock="1"/>
      </w:r>
      <w:r>
        <w:instrText xml:space="preserve"> PAGEREF _Toc42029296 \h </w:instrText>
      </w:r>
      <w:r>
        <w:fldChar w:fldCharType="separate"/>
      </w:r>
      <w:r>
        <w:t>74</w:t>
      </w:r>
      <w:r>
        <w:fldChar w:fldCharType="end"/>
      </w:r>
    </w:p>
    <w:p w:rsidR="00C93C04" w:rsidRPr="001E49D6" w:rsidRDefault="00C93C04">
      <w:pPr>
        <w:pStyle w:val="TOC3"/>
        <w:rPr>
          <w:rFonts w:ascii="Calibri" w:hAnsi="Calibri"/>
          <w:sz w:val="22"/>
          <w:szCs w:val="22"/>
        </w:rPr>
      </w:pPr>
      <w:r>
        <w:t>9.5</w:t>
      </w:r>
      <w:r w:rsidRPr="001E49D6">
        <w:rPr>
          <w:rFonts w:ascii="Calibri" w:hAnsi="Calibri"/>
          <w:sz w:val="22"/>
          <w:szCs w:val="22"/>
        </w:rPr>
        <w:tab/>
      </w:r>
      <w:r>
        <w:t>Closed REL-16 NR or NR+LTE WIs</w:t>
      </w:r>
      <w:r>
        <w:tab/>
      </w:r>
      <w:r>
        <w:fldChar w:fldCharType="begin" w:fldLock="1"/>
      </w:r>
      <w:r>
        <w:instrText xml:space="preserve"> PAGEREF _Toc42029297 \h </w:instrText>
      </w:r>
      <w:r>
        <w:fldChar w:fldCharType="separate"/>
      </w:r>
      <w:r>
        <w:t>74</w:t>
      </w:r>
      <w:r>
        <w:fldChar w:fldCharType="end"/>
      </w:r>
    </w:p>
    <w:p w:rsidR="00C93C04" w:rsidRPr="001E49D6" w:rsidRDefault="00C93C04">
      <w:pPr>
        <w:pStyle w:val="TOC4"/>
        <w:rPr>
          <w:rFonts w:ascii="Calibri" w:hAnsi="Calibri"/>
          <w:sz w:val="22"/>
          <w:szCs w:val="22"/>
        </w:rPr>
      </w:pPr>
      <w:r>
        <w:t>9.5.1</w:t>
      </w:r>
      <w:r w:rsidRPr="001E49D6">
        <w:rPr>
          <w:rFonts w:ascii="Calibri" w:hAnsi="Calibri"/>
          <w:sz w:val="22"/>
          <w:szCs w:val="22"/>
        </w:rPr>
        <w:tab/>
      </w:r>
      <w:r>
        <w:t>Core part: Transfer of Iuant interface specs from 25-series to 37-series [RAN3 WI: Iuant_transfer-Core]</w:t>
      </w:r>
      <w:r>
        <w:tab/>
      </w:r>
      <w:r>
        <w:fldChar w:fldCharType="begin" w:fldLock="1"/>
      </w:r>
      <w:r>
        <w:instrText xml:space="preserve"> PAGEREF _Toc42029298 \h </w:instrText>
      </w:r>
      <w:r>
        <w:fldChar w:fldCharType="separate"/>
      </w:r>
      <w:r>
        <w:t>74</w:t>
      </w:r>
      <w:r>
        <w:fldChar w:fldCharType="end"/>
      </w:r>
    </w:p>
    <w:p w:rsidR="00C93C04" w:rsidRPr="001E49D6" w:rsidRDefault="00C93C04">
      <w:pPr>
        <w:pStyle w:val="TOC4"/>
        <w:rPr>
          <w:rFonts w:ascii="Calibri" w:hAnsi="Calibri"/>
          <w:sz w:val="22"/>
          <w:szCs w:val="22"/>
        </w:rPr>
      </w:pPr>
      <w:r>
        <w:t>9.5.2</w:t>
      </w:r>
      <w:r w:rsidRPr="001E49D6">
        <w:rPr>
          <w:rFonts w:ascii="Calibri" w:hAnsi="Calibri"/>
          <w:sz w:val="22"/>
          <w:szCs w:val="22"/>
        </w:rPr>
        <w:tab/>
      </w:r>
      <w:r>
        <w:t>Core part: Direct data forwarding between NG-RAN and E-UTRAN nodes for inter-system mobility [RAN3 WI: Direct_data_fw_NR-Core]</w:t>
      </w:r>
      <w:r>
        <w:tab/>
      </w:r>
      <w:r>
        <w:fldChar w:fldCharType="begin" w:fldLock="1"/>
      </w:r>
      <w:r>
        <w:instrText xml:space="preserve"> PAGEREF _Toc42029299 \h </w:instrText>
      </w:r>
      <w:r>
        <w:fldChar w:fldCharType="separate"/>
      </w:r>
      <w:r>
        <w:t>74</w:t>
      </w:r>
      <w:r>
        <w:fldChar w:fldCharType="end"/>
      </w:r>
    </w:p>
    <w:p w:rsidR="00C93C04" w:rsidRPr="001E49D6" w:rsidRDefault="00C93C04">
      <w:pPr>
        <w:pStyle w:val="TOC4"/>
        <w:rPr>
          <w:rFonts w:ascii="Calibri" w:hAnsi="Calibri"/>
          <w:sz w:val="22"/>
          <w:szCs w:val="22"/>
        </w:rPr>
      </w:pPr>
      <w:r>
        <w:t>9.5.3</w:t>
      </w:r>
      <w:r w:rsidRPr="001E49D6">
        <w:rPr>
          <w:rFonts w:ascii="Calibri" w:hAnsi="Calibri"/>
          <w:sz w:val="22"/>
          <w:szCs w:val="22"/>
        </w:rPr>
        <w:tab/>
      </w:r>
      <w:r>
        <w:t>Core part: eNB(s) Arch Evolution for E-UTRAN and NG-RAN [RAN3 WI: LTE_NR_arch_evo-Core]</w:t>
      </w:r>
      <w:r>
        <w:tab/>
      </w:r>
      <w:r>
        <w:fldChar w:fldCharType="begin" w:fldLock="1"/>
      </w:r>
      <w:r>
        <w:instrText xml:space="preserve"> PAGEREF _Toc42029300 \h </w:instrText>
      </w:r>
      <w:r>
        <w:fldChar w:fldCharType="separate"/>
      </w:r>
      <w:r>
        <w:t>75</w:t>
      </w:r>
      <w:r>
        <w:fldChar w:fldCharType="end"/>
      </w:r>
    </w:p>
    <w:p w:rsidR="00C93C04" w:rsidRPr="001E49D6" w:rsidRDefault="00C93C04">
      <w:pPr>
        <w:pStyle w:val="TOC4"/>
        <w:rPr>
          <w:rFonts w:ascii="Calibri" w:hAnsi="Calibri"/>
          <w:sz w:val="22"/>
          <w:szCs w:val="22"/>
        </w:rPr>
      </w:pPr>
      <w:r>
        <w:t>9.5.4</w:t>
      </w:r>
      <w:r w:rsidRPr="001E49D6">
        <w:rPr>
          <w:rFonts w:ascii="Calibri" w:hAnsi="Calibri"/>
          <w:sz w:val="22"/>
          <w:szCs w:val="22"/>
        </w:rPr>
        <w:tab/>
      </w:r>
      <w:r>
        <w:t>Introduction of an NR SUL band with same uplink freq range as NR band n5 [RAN4 WI: NR_SUL_UL_n5]</w:t>
      </w:r>
      <w:r>
        <w:tab/>
      </w:r>
      <w:r>
        <w:fldChar w:fldCharType="begin" w:fldLock="1"/>
      </w:r>
      <w:r>
        <w:instrText xml:space="preserve"> PAGEREF _Toc42029301 \h </w:instrText>
      </w:r>
      <w:r>
        <w:fldChar w:fldCharType="separate"/>
      </w:r>
      <w:r>
        <w:t>75</w:t>
      </w:r>
      <w:r>
        <w:fldChar w:fldCharType="end"/>
      </w:r>
    </w:p>
    <w:p w:rsidR="00C93C04" w:rsidRPr="001E49D6" w:rsidRDefault="00C93C04">
      <w:pPr>
        <w:pStyle w:val="TOC4"/>
        <w:rPr>
          <w:rFonts w:ascii="Calibri" w:hAnsi="Calibri"/>
          <w:sz w:val="22"/>
          <w:szCs w:val="22"/>
        </w:rPr>
      </w:pPr>
      <w:r>
        <w:t>9.5.5</w:t>
      </w:r>
      <w:r w:rsidRPr="001E49D6">
        <w:rPr>
          <w:rFonts w:ascii="Calibri" w:hAnsi="Calibri"/>
          <w:sz w:val="22"/>
          <w:szCs w:val="22"/>
        </w:rPr>
        <w:tab/>
      </w:r>
      <w:r>
        <w:t>Introduction of NR band n14 [RAN4 WI: NR_n14]</w:t>
      </w:r>
      <w:r>
        <w:tab/>
      </w:r>
      <w:r>
        <w:fldChar w:fldCharType="begin" w:fldLock="1"/>
      </w:r>
      <w:r>
        <w:instrText xml:space="preserve"> PAGEREF _Toc42029302 \h </w:instrText>
      </w:r>
      <w:r>
        <w:fldChar w:fldCharType="separate"/>
      </w:r>
      <w:r>
        <w:t>75</w:t>
      </w:r>
      <w:r>
        <w:fldChar w:fldCharType="end"/>
      </w:r>
    </w:p>
    <w:p w:rsidR="00C93C04" w:rsidRPr="001E49D6" w:rsidRDefault="00C93C04">
      <w:pPr>
        <w:pStyle w:val="TOC4"/>
        <w:rPr>
          <w:rFonts w:ascii="Calibri" w:hAnsi="Calibri"/>
          <w:sz w:val="22"/>
          <w:szCs w:val="22"/>
        </w:rPr>
      </w:pPr>
      <w:r>
        <w:t>9.5.6</w:t>
      </w:r>
      <w:r w:rsidRPr="001E49D6">
        <w:rPr>
          <w:rFonts w:ascii="Calibri" w:hAnsi="Calibri"/>
          <w:sz w:val="22"/>
          <w:szCs w:val="22"/>
        </w:rPr>
        <w:tab/>
      </w:r>
      <w:r>
        <w:t>Band 18 for NR [RAN4 WI: NR_n18]</w:t>
      </w:r>
      <w:r>
        <w:tab/>
      </w:r>
      <w:r>
        <w:fldChar w:fldCharType="begin" w:fldLock="1"/>
      </w:r>
      <w:r>
        <w:instrText xml:space="preserve"> PAGEREF _Toc42029303 \h </w:instrText>
      </w:r>
      <w:r>
        <w:fldChar w:fldCharType="separate"/>
      </w:r>
      <w:r>
        <w:t>75</w:t>
      </w:r>
      <w:r>
        <w:fldChar w:fldCharType="end"/>
      </w:r>
    </w:p>
    <w:p w:rsidR="00C93C04" w:rsidRPr="001E49D6" w:rsidRDefault="00C93C04">
      <w:pPr>
        <w:pStyle w:val="TOC4"/>
        <w:rPr>
          <w:rFonts w:ascii="Calibri" w:hAnsi="Calibri"/>
          <w:sz w:val="22"/>
          <w:szCs w:val="22"/>
        </w:rPr>
      </w:pPr>
      <w:r>
        <w:t>9.5.7</w:t>
      </w:r>
      <w:r w:rsidRPr="001E49D6">
        <w:rPr>
          <w:rFonts w:ascii="Calibri" w:hAnsi="Calibri"/>
          <w:sz w:val="22"/>
          <w:szCs w:val="22"/>
        </w:rPr>
        <w:tab/>
      </w:r>
      <w:r>
        <w:t>Introduction of NR supplementary DL band n29 [RAN4 WI: NR_n29]</w:t>
      </w:r>
      <w:r>
        <w:tab/>
      </w:r>
      <w:r>
        <w:fldChar w:fldCharType="begin" w:fldLock="1"/>
      </w:r>
      <w:r>
        <w:instrText xml:space="preserve"> PAGEREF _Toc42029304 \h </w:instrText>
      </w:r>
      <w:r>
        <w:fldChar w:fldCharType="separate"/>
      </w:r>
      <w:r>
        <w:t>75</w:t>
      </w:r>
      <w:r>
        <w:fldChar w:fldCharType="end"/>
      </w:r>
    </w:p>
    <w:p w:rsidR="00C93C04" w:rsidRPr="001E49D6" w:rsidRDefault="00C93C04">
      <w:pPr>
        <w:pStyle w:val="TOC4"/>
        <w:rPr>
          <w:rFonts w:ascii="Calibri" w:hAnsi="Calibri"/>
          <w:sz w:val="22"/>
          <w:szCs w:val="22"/>
        </w:rPr>
      </w:pPr>
      <w:r>
        <w:t>9.5.8</w:t>
      </w:r>
      <w:r w:rsidRPr="001E49D6">
        <w:rPr>
          <w:rFonts w:ascii="Calibri" w:hAnsi="Calibri"/>
          <w:sz w:val="22"/>
          <w:szCs w:val="22"/>
        </w:rPr>
        <w:tab/>
      </w:r>
      <w:r>
        <w:t>Introduction of NR band n30 [RAN4 WI: NR_n30]</w:t>
      </w:r>
      <w:r>
        <w:tab/>
      </w:r>
      <w:r>
        <w:fldChar w:fldCharType="begin" w:fldLock="1"/>
      </w:r>
      <w:r>
        <w:instrText xml:space="preserve"> PAGEREF _Toc42029305 \h </w:instrText>
      </w:r>
      <w:r>
        <w:fldChar w:fldCharType="separate"/>
      </w:r>
      <w:r>
        <w:t>75</w:t>
      </w:r>
      <w:r>
        <w:fldChar w:fldCharType="end"/>
      </w:r>
    </w:p>
    <w:p w:rsidR="00C93C04" w:rsidRPr="001E49D6" w:rsidRDefault="00C93C04">
      <w:pPr>
        <w:pStyle w:val="TOC4"/>
        <w:rPr>
          <w:rFonts w:ascii="Calibri" w:hAnsi="Calibri"/>
          <w:sz w:val="22"/>
          <w:szCs w:val="22"/>
        </w:rPr>
      </w:pPr>
      <w:r>
        <w:t>9.5.9</w:t>
      </w:r>
      <w:r w:rsidRPr="001E49D6">
        <w:rPr>
          <w:rFonts w:ascii="Calibri" w:hAnsi="Calibri"/>
          <w:sz w:val="22"/>
          <w:szCs w:val="22"/>
        </w:rPr>
        <w:tab/>
      </w:r>
      <w:r>
        <w:t>Band 48 for NR [RAN4 WI: NR_n48]</w:t>
      </w:r>
      <w:r>
        <w:tab/>
      </w:r>
      <w:r>
        <w:fldChar w:fldCharType="begin" w:fldLock="1"/>
      </w:r>
      <w:r>
        <w:instrText xml:space="preserve"> PAGEREF _Toc42029306 \h </w:instrText>
      </w:r>
      <w:r>
        <w:fldChar w:fldCharType="separate"/>
      </w:r>
      <w:r>
        <w:t>75</w:t>
      </w:r>
      <w:r>
        <w:fldChar w:fldCharType="end"/>
      </w:r>
    </w:p>
    <w:p w:rsidR="00C93C04" w:rsidRPr="001E49D6" w:rsidRDefault="00C93C04">
      <w:pPr>
        <w:pStyle w:val="TOC4"/>
        <w:rPr>
          <w:rFonts w:ascii="Calibri" w:hAnsi="Calibri"/>
          <w:sz w:val="22"/>
          <w:szCs w:val="22"/>
        </w:rPr>
      </w:pPr>
      <w:r>
        <w:t>9.5.10</w:t>
      </w:r>
      <w:r w:rsidRPr="001E49D6">
        <w:rPr>
          <w:rFonts w:ascii="Calibri" w:hAnsi="Calibri"/>
          <w:sz w:val="22"/>
          <w:szCs w:val="22"/>
        </w:rPr>
        <w:tab/>
      </w:r>
      <w:r>
        <w:t>Band 65 for NR [RAN4 WI: NR_band_n65]</w:t>
      </w:r>
      <w:r>
        <w:tab/>
      </w:r>
      <w:r>
        <w:fldChar w:fldCharType="begin" w:fldLock="1"/>
      </w:r>
      <w:r>
        <w:instrText xml:space="preserve"> PAGEREF _Toc42029307 \h </w:instrText>
      </w:r>
      <w:r>
        <w:fldChar w:fldCharType="separate"/>
      </w:r>
      <w:r>
        <w:t>75</w:t>
      </w:r>
      <w:r>
        <w:fldChar w:fldCharType="end"/>
      </w:r>
    </w:p>
    <w:p w:rsidR="00C93C04" w:rsidRPr="001E49D6" w:rsidRDefault="00C93C04">
      <w:pPr>
        <w:pStyle w:val="TOC4"/>
        <w:rPr>
          <w:rFonts w:ascii="Calibri" w:hAnsi="Calibri"/>
          <w:sz w:val="22"/>
          <w:szCs w:val="22"/>
        </w:rPr>
      </w:pPr>
      <w:r>
        <w:t>9.5.11</w:t>
      </w:r>
      <w:r w:rsidRPr="001E49D6">
        <w:rPr>
          <w:rFonts w:ascii="Calibri" w:hAnsi="Calibri"/>
          <w:sz w:val="22"/>
          <w:szCs w:val="22"/>
        </w:rPr>
        <w:tab/>
      </w:r>
      <w:r>
        <w:t>Core part: Adding wider channel BWs for NR band n7 [RAN4 WI: NR_n7_BW-Core]</w:t>
      </w:r>
      <w:r>
        <w:tab/>
      </w:r>
      <w:r>
        <w:fldChar w:fldCharType="begin" w:fldLock="1"/>
      </w:r>
      <w:r>
        <w:instrText xml:space="preserve"> PAGEREF _Toc42029308 \h </w:instrText>
      </w:r>
      <w:r>
        <w:fldChar w:fldCharType="separate"/>
      </w:r>
      <w:r>
        <w:t>76</w:t>
      </w:r>
      <w:r>
        <w:fldChar w:fldCharType="end"/>
      </w:r>
    </w:p>
    <w:p w:rsidR="00C93C04" w:rsidRPr="001E49D6" w:rsidRDefault="00C93C04">
      <w:pPr>
        <w:pStyle w:val="TOC4"/>
        <w:rPr>
          <w:rFonts w:ascii="Calibri" w:hAnsi="Calibri"/>
          <w:sz w:val="22"/>
          <w:szCs w:val="22"/>
        </w:rPr>
      </w:pPr>
      <w:r>
        <w:t>9.5.12</w:t>
      </w:r>
      <w:r w:rsidRPr="001E49D6">
        <w:rPr>
          <w:rFonts w:ascii="Calibri" w:hAnsi="Calibri"/>
          <w:sz w:val="22"/>
          <w:szCs w:val="22"/>
        </w:rPr>
        <w:tab/>
      </w:r>
      <w:r>
        <w:t>Addition of 25, 30, 35 and 40 MHz channel BW for NR band n25 [NR_n25_BW]</w:t>
      </w:r>
      <w:r>
        <w:tab/>
      </w:r>
      <w:r>
        <w:fldChar w:fldCharType="begin" w:fldLock="1"/>
      </w:r>
      <w:r>
        <w:instrText xml:space="preserve"> PAGEREF _Toc42029309 \h </w:instrText>
      </w:r>
      <w:r>
        <w:fldChar w:fldCharType="separate"/>
      </w:r>
      <w:r>
        <w:t>76</w:t>
      </w:r>
      <w:r>
        <w:fldChar w:fldCharType="end"/>
      </w:r>
    </w:p>
    <w:p w:rsidR="00C93C04" w:rsidRPr="001E49D6" w:rsidRDefault="00C93C04">
      <w:pPr>
        <w:pStyle w:val="TOC4"/>
        <w:rPr>
          <w:rFonts w:ascii="Calibri" w:hAnsi="Calibri"/>
          <w:sz w:val="22"/>
          <w:szCs w:val="22"/>
        </w:rPr>
      </w:pPr>
      <w:r>
        <w:t>9.5.13</w:t>
      </w:r>
      <w:r w:rsidRPr="001E49D6">
        <w:rPr>
          <w:rFonts w:ascii="Calibri" w:hAnsi="Calibri"/>
          <w:sz w:val="22"/>
          <w:szCs w:val="22"/>
        </w:rPr>
        <w:tab/>
      </w:r>
      <w:r>
        <w:t>Addition of wider channel BW in NR band n38 [RAN4 WI: NR_n38_BW]</w:t>
      </w:r>
      <w:r>
        <w:tab/>
      </w:r>
      <w:r>
        <w:fldChar w:fldCharType="begin" w:fldLock="1"/>
      </w:r>
      <w:r>
        <w:instrText xml:space="preserve"> PAGEREF _Toc42029310 \h </w:instrText>
      </w:r>
      <w:r>
        <w:fldChar w:fldCharType="separate"/>
      </w:r>
      <w:r>
        <w:t>76</w:t>
      </w:r>
      <w:r>
        <w:fldChar w:fldCharType="end"/>
      </w:r>
    </w:p>
    <w:p w:rsidR="00C93C04" w:rsidRPr="001E49D6" w:rsidRDefault="00C93C04">
      <w:pPr>
        <w:pStyle w:val="TOC4"/>
        <w:rPr>
          <w:rFonts w:ascii="Calibri" w:hAnsi="Calibri"/>
          <w:sz w:val="22"/>
          <w:szCs w:val="22"/>
        </w:rPr>
      </w:pPr>
      <w:r>
        <w:t>9.5.14</w:t>
      </w:r>
      <w:r w:rsidRPr="001E49D6">
        <w:rPr>
          <w:rFonts w:ascii="Calibri" w:hAnsi="Calibri"/>
          <w:sz w:val="22"/>
          <w:szCs w:val="22"/>
        </w:rPr>
        <w:tab/>
      </w:r>
      <w:r>
        <w:t>Core part: Addition of 30MHz channel BW for NR band n41 [RAN4 WI: NR_n41_BW-Core]</w:t>
      </w:r>
      <w:r>
        <w:tab/>
      </w:r>
      <w:r>
        <w:fldChar w:fldCharType="begin" w:fldLock="1"/>
      </w:r>
      <w:r>
        <w:instrText xml:space="preserve"> PAGEREF _Toc42029311 \h </w:instrText>
      </w:r>
      <w:r>
        <w:fldChar w:fldCharType="separate"/>
      </w:r>
      <w:r>
        <w:t>76</w:t>
      </w:r>
      <w:r>
        <w:fldChar w:fldCharType="end"/>
      </w:r>
    </w:p>
    <w:p w:rsidR="00C93C04" w:rsidRPr="001E49D6" w:rsidRDefault="00C93C04">
      <w:pPr>
        <w:pStyle w:val="TOC4"/>
        <w:rPr>
          <w:rFonts w:ascii="Calibri" w:hAnsi="Calibri"/>
          <w:sz w:val="22"/>
          <w:szCs w:val="22"/>
        </w:rPr>
      </w:pPr>
      <w:r>
        <w:t>9.5.15</w:t>
      </w:r>
      <w:r w:rsidRPr="001E49D6">
        <w:rPr>
          <w:rFonts w:ascii="Calibri" w:hAnsi="Calibri"/>
          <w:sz w:val="22"/>
          <w:szCs w:val="22"/>
        </w:rPr>
        <w:tab/>
      </w:r>
      <w:r>
        <w:t>Core part: Adding wider channel BWs for NR band n50 [RAN4 WI: NR_n50_BW-Core]</w:t>
      </w:r>
      <w:r>
        <w:tab/>
      </w:r>
      <w:r>
        <w:fldChar w:fldCharType="begin" w:fldLock="1"/>
      </w:r>
      <w:r>
        <w:instrText xml:space="preserve"> PAGEREF _Toc42029312 \h </w:instrText>
      </w:r>
      <w:r>
        <w:fldChar w:fldCharType="separate"/>
      </w:r>
      <w:r>
        <w:t>76</w:t>
      </w:r>
      <w:r>
        <w:fldChar w:fldCharType="end"/>
      </w:r>
    </w:p>
    <w:p w:rsidR="00C93C04" w:rsidRPr="001E49D6" w:rsidRDefault="00C93C04">
      <w:pPr>
        <w:pStyle w:val="TOC4"/>
        <w:rPr>
          <w:rFonts w:ascii="Calibri" w:hAnsi="Calibri"/>
          <w:sz w:val="22"/>
          <w:szCs w:val="22"/>
        </w:rPr>
      </w:pPr>
      <w:r>
        <w:t>9.5.16</w:t>
      </w:r>
      <w:r w:rsidRPr="001E49D6">
        <w:rPr>
          <w:rFonts w:ascii="Calibri" w:hAnsi="Calibri"/>
          <w:sz w:val="22"/>
          <w:szCs w:val="22"/>
        </w:rPr>
        <w:tab/>
      </w:r>
      <w:r>
        <w:t>Addition of wider channel BWs in NR band n75 [ NR_n75_BW]</w:t>
      </w:r>
      <w:r>
        <w:tab/>
      </w:r>
      <w:r>
        <w:fldChar w:fldCharType="begin" w:fldLock="1"/>
      </w:r>
      <w:r>
        <w:instrText xml:space="preserve"> PAGEREF _Toc42029313 \h </w:instrText>
      </w:r>
      <w:r>
        <w:fldChar w:fldCharType="separate"/>
      </w:r>
      <w:r>
        <w:t>76</w:t>
      </w:r>
      <w:r>
        <w:fldChar w:fldCharType="end"/>
      </w:r>
    </w:p>
    <w:p w:rsidR="00C93C04" w:rsidRPr="001E49D6" w:rsidRDefault="00C93C04">
      <w:pPr>
        <w:pStyle w:val="TOC4"/>
        <w:rPr>
          <w:rFonts w:ascii="Calibri" w:hAnsi="Calibri"/>
          <w:sz w:val="22"/>
          <w:szCs w:val="22"/>
        </w:rPr>
      </w:pPr>
      <w:r>
        <w:t>9.5.17</w:t>
      </w:r>
      <w:r w:rsidRPr="001E49D6">
        <w:rPr>
          <w:rFonts w:ascii="Calibri" w:hAnsi="Calibri"/>
          <w:sz w:val="22"/>
          <w:szCs w:val="22"/>
        </w:rPr>
        <w:tab/>
      </w:r>
      <w:r>
        <w:t>Core part: LTE/NR spectrum sharing in Band 41/n90 freq range [RAN4 WI: NR_n41_LTE_41_coex-Core]</w:t>
      </w:r>
      <w:r>
        <w:tab/>
      </w:r>
      <w:r>
        <w:fldChar w:fldCharType="begin" w:fldLock="1"/>
      </w:r>
      <w:r>
        <w:instrText xml:space="preserve"> PAGEREF _Toc42029314 \h </w:instrText>
      </w:r>
      <w:r>
        <w:fldChar w:fldCharType="separate"/>
      </w:r>
      <w:r>
        <w:t>76</w:t>
      </w:r>
      <w:r>
        <w:fldChar w:fldCharType="end"/>
      </w:r>
    </w:p>
    <w:p w:rsidR="00C93C04" w:rsidRPr="001E49D6" w:rsidRDefault="00C93C04">
      <w:pPr>
        <w:pStyle w:val="TOC4"/>
        <w:rPr>
          <w:rFonts w:ascii="Calibri" w:hAnsi="Calibri"/>
          <w:sz w:val="22"/>
          <w:szCs w:val="22"/>
        </w:rPr>
      </w:pPr>
      <w:r>
        <w:t>9.5.18</w:t>
      </w:r>
      <w:r w:rsidRPr="001E49D6">
        <w:rPr>
          <w:rFonts w:ascii="Calibri" w:hAnsi="Calibri"/>
          <w:sz w:val="22"/>
          <w:szCs w:val="22"/>
        </w:rPr>
        <w:tab/>
      </w:r>
      <w:r>
        <w:t>Introduction of GSM, UTRA, E-UTRA and NR capability set(s) (CS(s)) to the MSR specs [RAN4 WI: MSR_GSM_UTRA_LTE_NR]</w:t>
      </w:r>
      <w:r>
        <w:tab/>
      </w:r>
      <w:r>
        <w:fldChar w:fldCharType="begin" w:fldLock="1"/>
      </w:r>
      <w:r>
        <w:instrText xml:space="preserve"> PAGEREF _Toc42029315 \h </w:instrText>
      </w:r>
      <w:r>
        <w:fldChar w:fldCharType="separate"/>
      </w:r>
      <w:r>
        <w:t>76</w:t>
      </w:r>
      <w:r>
        <w:fldChar w:fldCharType="end"/>
      </w:r>
    </w:p>
    <w:p w:rsidR="00C93C04" w:rsidRPr="001E49D6" w:rsidRDefault="00C93C04">
      <w:pPr>
        <w:pStyle w:val="TOC4"/>
        <w:rPr>
          <w:rFonts w:ascii="Calibri" w:hAnsi="Calibri"/>
          <w:sz w:val="22"/>
          <w:szCs w:val="22"/>
        </w:rPr>
      </w:pPr>
      <w:r>
        <w:t>9.5.19</w:t>
      </w:r>
      <w:r w:rsidRPr="001E49D6">
        <w:rPr>
          <w:rFonts w:ascii="Calibri" w:hAnsi="Calibri"/>
          <w:sz w:val="22"/>
          <w:szCs w:val="22"/>
        </w:rPr>
        <w:tab/>
      </w:r>
      <w:r>
        <w:t>Core part: Common RF req configured output power for EN-DC with 3 UL CC and 2 different bands (2CC LTE, 1CC NR FR1) [RAN4 WI: DC_Pcmax_3UL_CC-Core]</w:t>
      </w:r>
      <w:r>
        <w:tab/>
      </w:r>
      <w:r>
        <w:fldChar w:fldCharType="begin" w:fldLock="1"/>
      </w:r>
      <w:r>
        <w:instrText xml:space="preserve"> PAGEREF _Toc42029316 \h </w:instrText>
      </w:r>
      <w:r>
        <w:fldChar w:fldCharType="separate"/>
      </w:r>
      <w:r>
        <w:t>76</w:t>
      </w:r>
      <w:r>
        <w:fldChar w:fldCharType="end"/>
      </w:r>
    </w:p>
    <w:p w:rsidR="00C93C04" w:rsidRPr="001E49D6" w:rsidRDefault="00C93C04">
      <w:pPr>
        <w:pStyle w:val="TOC4"/>
        <w:rPr>
          <w:rFonts w:ascii="Calibri" w:hAnsi="Calibri"/>
          <w:sz w:val="22"/>
          <w:szCs w:val="22"/>
        </w:rPr>
      </w:pPr>
      <w:r>
        <w:t>9.5.20</w:t>
      </w:r>
      <w:r w:rsidRPr="001E49D6">
        <w:rPr>
          <w:rFonts w:ascii="Calibri" w:hAnsi="Calibri"/>
          <w:sz w:val="22"/>
          <w:szCs w:val="22"/>
        </w:rPr>
        <w:tab/>
      </w:r>
      <w:r>
        <w:t>Introduction of 2010-2025MHz SUL band for NR [NR_SUL_band_2010_2025MHz]</w:t>
      </w:r>
      <w:r>
        <w:tab/>
      </w:r>
      <w:r>
        <w:fldChar w:fldCharType="begin" w:fldLock="1"/>
      </w:r>
      <w:r>
        <w:instrText xml:space="preserve"> PAGEREF _Toc42029317 \h </w:instrText>
      </w:r>
      <w:r>
        <w:fldChar w:fldCharType="separate"/>
      </w:r>
      <w:r>
        <w:t>76</w:t>
      </w:r>
      <w:r>
        <w:fldChar w:fldCharType="end"/>
      </w:r>
    </w:p>
    <w:p w:rsidR="00C93C04" w:rsidRPr="001E49D6" w:rsidRDefault="00C93C04">
      <w:pPr>
        <w:pStyle w:val="TOC4"/>
        <w:rPr>
          <w:rFonts w:ascii="Calibri" w:hAnsi="Calibri"/>
          <w:sz w:val="22"/>
          <w:szCs w:val="22"/>
        </w:rPr>
      </w:pPr>
      <w:r>
        <w:t>9.5.21</w:t>
      </w:r>
      <w:r w:rsidRPr="001E49D6">
        <w:rPr>
          <w:rFonts w:ascii="Calibri" w:hAnsi="Calibri"/>
          <w:sz w:val="22"/>
          <w:szCs w:val="22"/>
        </w:rPr>
        <w:tab/>
      </w:r>
      <w:r>
        <w:t>Introduction of NR FDD bands with variable duplex and corresponding framework [RAN4 WI: NR_FDD_bands_varduplex]</w:t>
      </w:r>
      <w:r>
        <w:tab/>
      </w:r>
      <w:r>
        <w:fldChar w:fldCharType="begin" w:fldLock="1"/>
      </w:r>
      <w:r>
        <w:instrText xml:space="preserve"> PAGEREF _Toc42029318 \h </w:instrText>
      </w:r>
      <w:r>
        <w:fldChar w:fldCharType="separate"/>
      </w:r>
      <w:r>
        <w:t>76</w:t>
      </w:r>
      <w:r>
        <w:fldChar w:fldCharType="end"/>
      </w:r>
    </w:p>
    <w:p w:rsidR="00C93C04" w:rsidRPr="001E49D6" w:rsidRDefault="00C93C04">
      <w:pPr>
        <w:pStyle w:val="TOC4"/>
        <w:rPr>
          <w:rFonts w:ascii="Calibri" w:hAnsi="Calibri"/>
          <w:sz w:val="22"/>
          <w:szCs w:val="22"/>
        </w:rPr>
      </w:pPr>
      <w:r>
        <w:t>9.5.22</w:t>
      </w:r>
      <w:r w:rsidRPr="001E49D6">
        <w:rPr>
          <w:rFonts w:ascii="Calibri" w:hAnsi="Calibri"/>
          <w:sz w:val="22"/>
          <w:szCs w:val="22"/>
        </w:rPr>
        <w:tab/>
      </w:r>
      <w:r>
        <w:t>High power UE (power class 2) for EN-DC (1 LTE TDD band + 1 NR TDD band) [RAN4 WI: ENDC_UE_PC2_TDD_TDD]</w:t>
      </w:r>
      <w:r>
        <w:tab/>
      </w:r>
      <w:r>
        <w:fldChar w:fldCharType="begin" w:fldLock="1"/>
      </w:r>
      <w:r>
        <w:instrText xml:space="preserve"> PAGEREF _Toc42029319 \h </w:instrText>
      </w:r>
      <w:r>
        <w:fldChar w:fldCharType="separate"/>
      </w:r>
      <w:r>
        <w:t>77</w:t>
      </w:r>
      <w:r>
        <w:fldChar w:fldCharType="end"/>
      </w:r>
    </w:p>
    <w:p w:rsidR="00C93C04" w:rsidRPr="001E49D6" w:rsidRDefault="00C93C04">
      <w:pPr>
        <w:pStyle w:val="TOC3"/>
        <w:rPr>
          <w:rFonts w:ascii="Calibri" w:hAnsi="Calibri"/>
          <w:sz w:val="22"/>
          <w:szCs w:val="22"/>
        </w:rPr>
      </w:pPr>
      <w:r>
        <w:t>9.6</w:t>
      </w:r>
      <w:r w:rsidRPr="001E49D6">
        <w:rPr>
          <w:rFonts w:ascii="Calibri" w:hAnsi="Calibri"/>
          <w:sz w:val="22"/>
          <w:szCs w:val="22"/>
        </w:rPr>
        <w:tab/>
      </w:r>
      <w:r>
        <w:t>Closed REL-16 NR or NR+LTE SIs</w:t>
      </w:r>
      <w:r>
        <w:tab/>
      </w:r>
      <w:r>
        <w:fldChar w:fldCharType="begin" w:fldLock="1"/>
      </w:r>
      <w:r>
        <w:instrText xml:space="preserve"> PAGEREF _Toc42029320 \h </w:instrText>
      </w:r>
      <w:r>
        <w:fldChar w:fldCharType="separate"/>
      </w:r>
      <w:r>
        <w:t>77</w:t>
      </w:r>
      <w:r>
        <w:fldChar w:fldCharType="end"/>
      </w:r>
    </w:p>
    <w:p w:rsidR="00C93C04" w:rsidRPr="001E49D6" w:rsidRDefault="00C93C04">
      <w:pPr>
        <w:pStyle w:val="TOC3"/>
        <w:rPr>
          <w:rFonts w:ascii="Calibri" w:hAnsi="Calibri"/>
          <w:sz w:val="22"/>
          <w:szCs w:val="22"/>
        </w:rPr>
      </w:pPr>
      <w:r>
        <w:t>9.7</w:t>
      </w:r>
      <w:r w:rsidRPr="001E49D6">
        <w:rPr>
          <w:rFonts w:ascii="Calibri" w:hAnsi="Calibri"/>
          <w:sz w:val="22"/>
          <w:szCs w:val="22"/>
        </w:rPr>
        <w:tab/>
      </w:r>
      <w:r>
        <w:t>Small Technical Enhancements and Improvements for REL-16 [TEI16]</w:t>
      </w:r>
      <w:r>
        <w:tab/>
      </w:r>
      <w:r>
        <w:fldChar w:fldCharType="begin" w:fldLock="1"/>
      </w:r>
      <w:r>
        <w:instrText xml:space="preserve"> PAGEREF _Toc42029321 \h </w:instrText>
      </w:r>
      <w:r>
        <w:fldChar w:fldCharType="separate"/>
      </w:r>
      <w:r>
        <w:t>77</w:t>
      </w:r>
      <w:r>
        <w:fldChar w:fldCharType="end"/>
      </w:r>
    </w:p>
    <w:p w:rsidR="00C93C04" w:rsidRPr="001E49D6" w:rsidRDefault="00C93C04">
      <w:pPr>
        <w:pStyle w:val="TOC3"/>
        <w:rPr>
          <w:rFonts w:ascii="Calibri" w:hAnsi="Calibri"/>
          <w:sz w:val="22"/>
          <w:szCs w:val="22"/>
        </w:rPr>
      </w:pPr>
      <w:r>
        <w:t>9.8</w:t>
      </w:r>
      <w:r w:rsidRPr="001E49D6">
        <w:rPr>
          <w:rFonts w:ascii="Calibri" w:hAnsi="Calibri"/>
          <w:sz w:val="22"/>
          <w:szCs w:val="22"/>
        </w:rPr>
        <w:tab/>
      </w:r>
      <w:r>
        <w:t>Open REL-17 NR or NR+LTE SIs</w:t>
      </w:r>
      <w:r>
        <w:tab/>
      </w:r>
      <w:r>
        <w:fldChar w:fldCharType="begin" w:fldLock="1"/>
      </w:r>
      <w:r>
        <w:instrText xml:space="preserve"> PAGEREF _Toc42029322 \h </w:instrText>
      </w:r>
      <w:r>
        <w:fldChar w:fldCharType="separate"/>
      </w:r>
      <w:r>
        <w:t>81</w:t>
      </w:r>
      <w:r>
        <w:fldChar w:fldCharType="end"/>
      </w:r>
    </w:p>
    <w:p w:rsidR="00C93C04" w:rsidRPr="001E49D6" w:rsidRDefault="00C93C04">
      <w:pPr>
        <w:pStyle w:val="TOC4"/>
        <w:rPr>
          <w:rFonts w:ascii="Calibri" w:hAnsi="Calibri"/>
          <w:sz w:val="22"/>
          <w:szCs w:val="22"/>
        </w:rPr>
      </w:pPr>
      <w:r>
        <w:t>9.8.1</w:t>
      </w:r>
      <w:r w:rsidRPr="001E49D6">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_Toc42029323 \h </w:instrText>
      </w:r>
      <w:r>
        <w:fldChar w:fldCharType="separate"/>
      </w:r>
      <w:r>
        <w:t>81</w:t>
      </w:r>
      <w:r>
        <w:fldChar w:fldCharType="end"/>
      </w:r>
    </w:p>
    <w:p w:rsidR="00C93C04" w:rsidRPr="001E49D6" w:rsidRDefault="00C93C04">
      <w:pPr>
        <w:pStyle w:val="TOC3"/>
        <w:rPr>
          <w:rFonts w:ascii="Calibri" w:hAnsi="Calibri"/>
          <w:sz w:val="22"/>
          <w:szCs w:val="22"/>
        </w:rPr>
      </w:pPr>
      <w:r>
        <w:t>9.9</w:t>
      </w:r>
      <w:r w:rsidRPr="001E49D6">
        <w:rPr>
          <w:rFonts w:ascii="Calibri" w:hAnsi="Calibri"/>
          <w:sz w:val="22"/>
          <w:szCs w:val="22"/>
        </w:rPr>
        <w:tab/>
      </w:r>
      <w:r>
        <w:t>NR UE capabilities</w:t>
      </w:r>
      <w:r>
        <w:tab/>
      </w:r>
      <w:r>
        <w:fldChar w:fldCharType="begin" w:fldLock="1"/>
      </w:r>
      <w:r>
        <w:instrText xml:space="preserve"> PAGEREF _Toc42029324 \h </w:instrText>
      </w:r>
      <w:r>
        <w:fldChar w:fldCharType="separate"/>
      </w:r>
      <w:r>
        <w:t>82</w:t>
      </w:r>
      <w:r>
        <w:fldChar w:fldCharType="end"/>
      </w:r>
    </w:p>
    <w:p w:rsidR="00C93C04" w:rsidRPr="001E49D6" w:rsidRDefault="00C93C04">
      <w:pPr>
        <w:pStyle w:val="TOC3"/>
        <w:rPr>
          <w:rFonts w:ascii="Calibri" w:hAnsi="Calibri"/>
          <w:sz w:val="22"/>
          <w:szCs w:val="22"/>
        </w:rPr>
      </w:pPr>
      <w:r>
        <w:t>9.10</w:t>
      </w:r>
      <w:r w:rsidRPr="001E49D6">
        <w:rPr>
          <w:rFonts w:ascii="Calibri" w:hAnsi="Calibri"/>
          <w:sz w:val="22"/>
          <w:szCs w:val="22"/>
        </w:rPr>
        <w:tab/>
      </w:r>
      <w:r>
        <w:t>Other NR documents</w:t>
      </w:r>
      <w:r>
        <w:tab/>
      </w:r>
      <w:r>
        <w:fldChar w:fldCharType="begin" w:fldLock="1"/>
      </w:r>
      <w:r>
        <w:instrText xml:space="preserve"> PAGEREF _Toc42029325 \h </w:instrText>
      </w:r>
      <w:r>
        <w:fldChar w:fldCharType="separate"/>
      </w:r>
      <w:r>
        <w:t>84</w:t>
      </w:r>
      <w:r>
        <w:fldChar w:fldCharType="end"/>
      </w:r>
    </w:p>
    <w:p w:rsidR="00C93C04" w:rsidRPr="001E49D6" w:rsidRDefault="00C93C04">
      <w:pPr>
        <w:pStyle w:val="TOC2"/>
        <w:rPr>
          <w:rFonts w:ascii="Calibri" w:hAnsi="Calibri"/>
          <w:sz w:val="22"/>
          <w:szCs w:val="22"/>
        </w:rPr>
      </w:pPr>
      <w:r>
        <w:t>10</w:t>
      </w:r>
      <w:r w:rsidRPr="001E49D6">
        <w:rPr>
          <w:rFonts w:ascii="Calibri" w:hAnsi="Calibri"/>
          <w:sz w:val="22"/>
          <w:szCs w:val="22"/>
        </w:rPr>
        <w:tab/>
      </w:r>
      <w:r>
        <w:t>LTE</w:t>
      </w:r>
      <w:r>
        <w:tab/>
      </w:r>
      <w:r>
        <w:fldChar w:fldCharType="begin" w:fldLock="1"/>
      </w:r>
      <w:r>
        <w:instrText xml:space="preserve"> PAGEREF _Toc42029326 \h </w:instrText>
      </w:r>
      <w:r>
        <w:fldChar w:fldCharType="separate"/>
      </w:r>
      <w:r>
        <w:t>84</w:t>
      </w:r>
      <w:r>
        <w:fldChar w:fldCharType="end"/>
      </w:r>
    </w:p>
    <w:p w:rsidR="00C93C04" w:rsidRPr="001E49D6" w:rsidRDefault="00C93C04">
      <w:pPr>
        <w:pStyle w:val="TOC3"/>
        <w:rPr>
          <w:rFonts w:ascii="Calibri" w:hAnsi="Calibri"/>
          <w:sz w:val="22"/>
          <w:szCs w:val="22"/>
        </w:rPr>
      </w:pPr>
      <w:r>
        <w:t>10.1</w:t>
      </w:r>
      <w:r w:rsidRPr="001E49D6">
        <w:rPr>
          <w:rFonts w:ascii="Calibri" w:hAnsi="Calibri"/>
          <w:sz w:val="22"/>
          <w:szCs w:val="22"/>
        </w:rPr>
        <w:tab/>
      </w:r>
      <w:r>
        <w:t>New WI/SI proposals for LTE</w:t>
      </w:r>
      <w:r>
        <w:tab/>
      </w:r>
      <w:r>
        <w:fldChar w:fldCharType="begin" w:fldLock="1"/>
      </w:r>
      <w:r>
        <w:instrText xml:space="preserve"> PAGEREF _Toc42029327 \h </w:instrText>
      </w:r>
      <w:r>
        <w:fldChar w:fldCharType="separate"/>
      </w:r>
      <w:r>
        <w:t>84</w:t>
      </w:r>
      <w:r>
        <w:fldChar w:fldCharType="end"/>
      </w:r>
    </w:p>
    <w:p w:rsidR="00C93C04" w:rsidRPr="001E49D6" w:rsidRDefault="00C93C04">
      <w:pPr>
        <w:pStyle w:val="TOC4"/>
        <w:rPr>
          <w:rFonts w:ascii="Calibri" w:hAnsi="Calibri"/>
          <w:sz w:val="22"/>
          <w:szCs w:val="22"/>
        </w:rPr>
      </w:pPr>
      <w:r>
        <w:lastRenderedPageBreak/>
        <w:t>10.1.1</w:t>
      </w:r>
      <w:r w:rsidRPr="001E49D6">
        <w:rPr>
          <w:rFonts w:ascii="Calibri" w:hAnsi="Calibri"/>
          <w:sz w:val="22"/>
          <w:szCs w:val="22"/>
        </w:rPr>
        <w:tab/>
      </w:r>
      <w:r>
        <w:t>Proposals led by RAN4 (spectrum related)</w:t>
      </w:r>
      <w:r>
        <w:tab/>
      </w:r>
      <w:r>
        <w:fldChar w:fldCharType="begin" w:fldLock="1"/>
      </w:r>
      <w:r>
        <w:instrText xml:space="preserve"> PAGEREF _Toc42029328 \h </w:instrText>
      </w:r>
      <w:r>
        <w:fldChar w:fldCharType="separate"/>
      </w:r>
      <w:r>
        <w:t>84</w:t>
      </w:r>
      <w:r>
        <w:fldChar w:fldCharType="end"/>
      </w:r>
    </w:p>
    <w:p w:rsidR="00C93C04" w:rsidRPr="001E49D6" w:rsidRDefault="00C93C04">
      <w:pPr>
        <w:pStyle w:val="TOC3"/>
        <w:rPr>
          <w:rFonts w:ascii="Calibri" w:hAnsi="Calibri"/>
          <w:sz w:val="22"/>
          <w:szCs w:val="22"/>
        </w:rPr>
      </w:pPr>
      <w:r>
        <w:t>10.2</w:t>
      </w:r>
      <w:r w:rsidRPr="001E49D6">
        <w:rPr>
          <w:rFonts w:ascii="Calibri" w:hAnsi="Calibri"/>
          <w:sz w:val="22"/>
          <w:szCs w:val="22"/>
        </w:rPr>
        <w:tab/>
      </w:r>
      <w:r>
        <w:t>Open REL-16 LTE SIs/WIs (non-spectrum)</w:t>
      </w:r>
      <w:r>
        <w:tab/>
      </w:r>
      <w:r>
        <w:fldChar w:fldCharType="begin" w:fldLock="1"/>
      </w:r>
      <w:r>
        <w:instrText xml:space="preserve"> PAGEREF _Toc42029329 \h </w:instrText>
      </w:r>
      <w:r>
        <w:fldChar w:fldCharType="separate"/>
      </w:r>
      <w:r>
        <w:t>84</w:t>
      </w:r>
      <w:r>
        <w:fldChar w:fldCharType="end"/>
      </w:r>
    </w:p>
    <w:p w:rsidR="00C93C04" w:rsidRPr="001E49D6" w:rsidRDefault="00C93C04">
      <w:pPr>
        <w:pStyle w:val="TOC4"/>
        <w:rPr>
          <w:rFonts w:ascii="Calibri" w:hAnsi="Calibri"/>
          <w:sz w:val="22"/>
          <w:szCs w:val="22"/>
        </w:rPr>
      </w:pPr>
      <w:r>
        <w:t>10.2.1</w:t>
      </w:r>
      <w:r w:rsidRPr="001E49D6">
        <w:rPr>
          <w:rFonts w:ascii="Calibri" w:hAnsi="Calibri"/>
          <w:sz w:val="22"/>
          <w:szCs w:val="22"/>
        </w:rPr>
        <w:tab/>
      </w:r>
      <w:r>
        <w:t>Additional MTC enhancements for LTE [RAN1 WI: LTE_eMTC5]</w:t>
      </w:r>
      <w:r>
        <w:tab/>
      </w:r>
      <w:r>
        <w:fldChar w:fldCharType="begin" w:fldLock="1"/>
      </w:r>
      <w:r>
        <w:instrText xml:space="preserve"> PAGEREF _Toc42029330 \h </w:instrText>
      </w:r>
      <w:r>
        <w:fldChar w:fldCharType="separate"/>
      </w:r>
      <w:r>
        <w:t>84</w:t>
      </w:r>
      <w:r>
        <w:fldChar w:fldCharType="end"/>
      </w:r>
    </w:p>
    <w:p w:rsidR="00C93C04" w:rsidRPr="001E49D6" w:rsidRDefault="00C93C04">
      <w:pPr>
        <w:pStyle w:val="TOC4"/>
        <w:rPr>
          <w:rFonts w:ascii="Calibri" w:hAnsi="Calibri"/>
          <w:sz w:val="22"/>
          <w:szCs w:val="22"/>
        </w:rPr>
      </w:pPr>
      <w:r>
        <w:t>10.2.2</w:t>
      </w:r>
      <w:r w:rsidRPr="001E49D6">
        <w:rPr>
          <w:rFonts w:ascii="Calibri" w:hAnsi="Calibri"/>
          <w:sz w:val="22"/>
          <w:szCs w:val="22"/>
        </w:rPr>
        <w:tab/>
      </w:r>
      <w:r>
        <w:t>Additional enhancements for NB-IoT [RAN1 WI: NB_IOTenh3]</w:t>
      </w:r>
      <w:r>
        <w:tab/>
      </w:r>
      <w:r>
        <w:fldChar w:fldCharType="begin" w:fldLock="1"/>
      </w:r>
      <w:r>
        <w:instrText xml:space="preserve"> PAGEREF _Toc42029331 \h </w:instrText>
      </w:r>
      <w:r>
        <w:fldChar w:fldCharType="separate"/>
      </w:r>
      <w:r>
        <w:t>85</w:t>
      </w:r>
      <w:r>
        <w:fldChar w:fldCharType="end"/>
      </w:r>
    </w:p>
    <w:p w:rsidR="00C93C04" w:rsidRPr="001E49D6" w:rsidRDefault="00C93C04">
      <w:pPr>
        <w:pStyle w:val="TOC4"/>
        <w:rPr>
          <w:rFonts w:ascii="Calibri" w:hAnsi="Calibri"/>
          <w:sz w:val="22"/>
          <w:szCs w:val="22"/>
        </w:rPr>
      </w:pPr>
      <w:r>
        <w:t>10.2.3</w:t>
      </w:r>
      <w:r w:rsidRPr="001E49D6">
        <w:rPr>
          <w:rFonts w:ascii="Calibri" w:hAnsi="Calibri"/>
          <w:sz w:val="22"/>
          <w:szCs w:val="22"/>
        </w:rPr>
        <w:tab/>
      </w:r>
      <w:r>
        <w:t>DL MIMO efficiency enhancements for LTE [RAN1 WI: LTE_DL_MIMO_EE]</w:t>
      </w:r>
      <w:r>
        <w:tab/>
      </w:r>
      <w:r>
        <w:fldChar w:fldCharType="begin" w:fldLock="1"/>
      </w:r>
      <w:r>
        <w:instrText xml:space="preserve"> PAGEREF _Toc42029332 \h </w:instrText>
      </w:r>
      <w:r>
        <w:fldChar w:fldCharType="separate"/>
      </w:r>
      <w:r>
        <w:t>87</w:t>
      </w:r>
      <w:r>
        <w:fldChar w:fldCharType="end"/>
      </w:r>
    </w:p>
    <w:p w:rsidR="00C93C04" w:rsidRPr="001E49D6" w:rsidRDefault="00C93C04">
      <w:pPr>
        <w:pStyle w:val="TOC4"/>
        <w:rPr>
          <w:rFonts w:ascii="Calibri" w:hAnsi="Calibri"/>
          <w:sz w:val="22"/>
          <w:szCs w:val="22"/>
        </w:rPr>
      </w:pPr>
      <w:r>
        <w:t>10.2.4</w:t>
      </w:r>
      <w:r w:rsidRPr="001E49D6">
        <w:rPr>
          <w:rFonts w:ascii="Calibri" w:hAnsi="Calibri"/>
          <w:sz w:val="22"/>
          <w:szCs w:val="22"/>
        </w:rPr>
        <w:tab/>
      </w:r>
      <w:r>
        <w:t>LTE-based 5G terrestrial broadcast [RAN1 WI: LTE_terr_bcast]</w:t>
      </w:r>
      <w:r>
        <w:tab/>
      </w:r>
      <w:r>
        <w:fldChar w:fldCharType="begin" w:fldLock="1"/>
      </w:r>
      <w:r>
        <w:instrText xml:space="preserve"> PAGEREF _Toc42029333 \h </w:instrText>
      </w:r>
      <w:r>
        <w:fldChar w:fldCharType="separate"/>
      </w:r>
      <w:r>
        <w:t>88</w:t>
      </w:r>
      <w:r>
        <w:fldChar w:fldCharType="end"/>
      </w:r>
    </w:p>
    <w:p w:rsidR="00C93C04" w:rsidRPr="001E49D6" w:rsidRDefault="00C93C04">
      <w:pPr>
        <w:pStyle w:val="TOC4"/>
        <w:rPr>
          <w:rFonts w:ascii="Calibri" w:hAnsi="Calibri"/>
          <w:sz w:val="22"/>
          <w:szCs w:val="22"/>
        </w:rPr>
      </w:pPr>
      <w:r>
        <w:t>10.2.5</w:t>
      </w:r>
      <w:r w:rsidRPr="001E49D6">
        <w:rPr>
          <w:rFonts w:ascii="Calibri" w:hAnsi="Calibri"/>
          <w:sz w:val="22"/>
          <w:szCs w:val="22"/>
        </w:rPr>
        <w:tab/>
      </w:r>
      <w:r>
        <w:t>Even further Mobility enhancement in E-UTRAN [RAN2 WI: LTE_feMob]</w:t>
      </w:r>
      <w:r>
        <w:tab/>
      </w:r>
      <w:r>
        <w:fldChar w:fldCharType="begin" w:fldLock="1"/>
      </w:r>
      <w:r>
        <w:instrText xml:space="preserve"> PAGEREF _Toc42029334 \h </w:instrText>
      </w:r>
      <w:r>
        <w:fldChar w:fldCharType="separate"/>
      </w:r>
      <w:r>
        <w:t>88</w:t>
      </w:r>
      <w:r>
        <w:fldChar w:fldCharType="end"/>
      </w:r>
    </w:p>
    <w:p w:rsidR="00C93C04" w:rsidRPr="001E49D6" w:rsidRDefault="00C93C04">
      <w:pPr>
        <w:pStyle w:val="TOC4"/>
        <w:rPr>
          <w:rFonts w:ascii="Calibri" w:hAnsi="Calibri"/>
          <w:sz w:val="22"/>
          <w:szCs w:val="22"/>
        </w:rPr>
      </w:pPr>
      <w:r>
        <w:t>10.2.6</w:t>
      </w:r>
      <w:r w:rsidRPr="001E49D6">
        <w:rPr>
          <w:rFonts w:ascii="Calibri" w:hAnsi="Calibri"/>
          <w:sz w:val="22"/>
          <w:szCs w:val="22"/>
        </w:rPr>
        <w:tab/>
      </w:r>
      <w:r>
        <w:t>Perf. part: Further perf. enh for LTE in high speed scenario [RAN4 WI: LTE_high_speed_enh2-Perf]</w:t>
      </w:r>
      <w:r>
        <w:tab/>
      </w:r>
      <w:r>
        <w:fldChar w:fldCharType="begin" w:fldLock="1"/>
      </w:r>
      <w:r>
        <w:instrText xml:space="preserve"> PAGEREF _Toc42029335 \h </w:instrText>
      </w:r>
      <w:r>
        <w:fldChar w:fldCharType="separate"/>
      </w:r>
      <w:r>
        <w:t>89</w:t>
      </w:r>
      <w:r>
        <w:fldChar w:fldCharType="end"/>
      </w:r>
    </w:p>
    <w:p w:rsidR="00C93C04" w:rsidRPr="001E49D6" w:rsidRDefault="00C93C04">
      <w:pPr>
        <w:pStyle w:val="TOC4"/>
        <w:rPr>
          <w:rFonts w:ascii="Calibri" w:hAnsi="Calibri"/>
          <w:sz w:val="22"/>
          <w:szCs w:val="22"/>
        </w:rPr>
      </w:pPr>
      <w:r>
        <w:t>10.2.7</w:t>
      </w:r>
      <w:r w:rsidRPr="001E49D6">
        <w:rPr>
          <w:rFonts w:ascii="Calibri" w:hAnsi="Calibri"/>
          <w:sz w:val="22"/>
          <w:szCs w:val="22"/>
        </w:rPr>
        <w:tab/>
      </w:r>
      <w:r>
        <w:t>Support for NavIC Navigation Satellite System for LTE [RAN2 WI: LCS_NAVIC]</w:t>
      </w:r>
      <w:r>
        <w:tab/>
      </w:r>
      <w:r>
        <w:fldChar w:fldCharType="begin" w:fldLock="1"/>
      </w:r>
      <w:r>
        <w:instrText xml:space="preserve"> PAGEREF _Toc42029336 \h </w:instrText>
      </w:r>
      <w:r>
        <w:fldChar w:fldCharType="separate"/>
      </w:r>
      <w:r>
        <w:t>89</w:t>
      </w:r>
      <w:r>
        <w:fldChar w:fldCharType="end"/>
      </w:r>
    </w:p>
    <w:p w:rsidR="00C93C04" w:rsidRPr="001E49D6" w:rsidRDefault="00C93C04">
      <w:pPr>
        <w:pStyle w:val="TOC3"/>
        <w:rPr>
          <w:rFonts w:ascii="Calibri" w:hAnsi="Calibri"/>
          <w:sz w:val="22"/>
          <w:szCs w:val="22"/>
        </w:rPr>
      </w:pPr>
      <w:r>
        <w:t>10.3</w:t>
      </w:r>
      <w:r w:rsidRPr="001E49D6">
        <w:rPr>
          <w:rFonts w:ascii="Calibri" w:hAnsi="Calibri"/>
          <w:sz w:val="22"/>
          <w:szCs w:val="22"/>
        </w:rPr>
        <w:tab/>
      </w:r>
      <w:r>
        <w:t>Open REL-16 LTE WIs (spectrum related)</w:t>
      </w:r>
      <w:r>
        <w:tab/>
      </w:r>
      <w:r>
        <w:fldChar w:fldCharType="begin" w:fldLock="1"/>
      </w:r>
      <w:r>
        <w:instrText xml:space="preserve"> PAGEREF _Toc42029337 \h </w:instrText>
      </w:r>
      <w:r>
        <w:fldChar w:fldCharType="separate"/>
      </w:r>
      <w:r>
        <w:t>90</w:t>
      </w:r>
      <w:r>
        <w:fldChar w:fldCharType="end"/>
      </w:r>
    </w:p>
    <w:p w:rsidR="00C93C04" w:rsidRPr="001E49D6" w:rsidRDefault="00C93C04">
      <w:pPr>
        <w:pStyle w:val="TOC4"/>
        <w:rPr>
          <w:rFonts w:ascii="Calibri" w:hAnsi="Calibri"/>
          <w:sz w:val="22"/>
          <w:szCs w:val="22"/>
        </w:rPr>
      </w:pPr>
      <w:r>
        <w:t>10.3.1</w:t>
      </w:r>
      <w:r w:rsidRPr="001E49D6">
        <w:rPr>
          <w:rFonts w:ascii="Calibri" w:hAnsi="Calibri"/>
          <w:sz w:val="22"/>
          <w:szCs w:val="22"/>
        </w:rPr>
        <w:tab/>
      </w:r>
      <w:r>
        <w:t>LTE Advanced CA baskets [RAN4 WIs: LTE_CA_R16_intra, LTE_CA_R16_2BDL_1BUL, ..., LTE_CA_R16_xBDL_2BUL]</w:t>
      </w:r>
      <w:r>
        <w:tab/>
      </w:r>
      <w:r>
        <w:fldChar w:fldCharType="begin" w:fldLock="1"/>
      </w:r>
      <w:r>
        <w:instrText xml:space="preserve"> PAGEREF _Toc42029338 \h </w:instrText>
      </w:r>
      <w:r>
        <w:fldChar w:fldCharType="separate"/>
      </w:r>
      <w:r>
        <w:t>90</w:t>
      </w:r>
      <w:r>
        <w:fldChar w:fldCharType="end"/>
      </w:r>
    </w:p>
    <w:p w:rsidR="00C93C04" w:rsidRPr="001E49D6" w:rsidRDefault="00C93C04">
      <w:pPr>
        <w:pStyle w:val="TOC4"/>
        <w:rPr>
          <w:rFonts w:ascii="Calibri" w:hAnsi="Calibri"/>
          <w:sz w:val="22"/>
          <w:szCs w:val="22"/>
        </w:rPr>
      </w:pPr>
      <w:r>
        <w:t>10.3.2</w:t>
      </w:r>
      <w:r w:rsidRPr="001E49D6">
        <w:rPr>
          <w:rFonts w:ascii="Calibri" w:hAnsi="Calibri"/>
          <w:sz w:val="22"/>
          <w:szCs w:val="22"/>
        </w:rPr>
        <w:tab/>
      </w:r>
      <w:r>
        <w:t>Additional LTE bands for UE category M1 and/or NB1 in Rel-16 [RAN4 WI: LTE_bands_R16_M1_NB1]</w:t>
      </w:r>
      <w:r>
        <w:tab/>
      </w:r>
      <w:r>
        <w:fldChar w:fldCharType="begin" w:fldLock="1"/>
      </w:r>
      <w:r>
        <w:instrText xml:space="preserve"> PAGEREF _Toc42029339 \h </w:instrText>
      </w:r>
      <w:r>
        <w:fldChar w:fldCharType="separate"/>
      </w:r>
      <w:r>
        <w:t>94</w:t>
      </w:r>
      <w:r>
        <w:fldChar w:fldCharType="end"/>
      </w:r>
    </w:p>
    <w:p w:rsidR="00C93C04" w:rsidRPr="001E49D6" w:rsidRDefault="00C93C04">
      <w:pPr>
        <w:pStyle w:val="TOC4"/>
        <w:rPr>
          <w:rFonts w:ascii="Calibri" w:hAnsi="Calibri"/>
          <w:sz w:val="22"/>
          <w:szCs w:val="22"/>
        </w:rPr>
      </w:pPr>
      <w:r>
        <w:t>10.3.3</w:t>
      </w:r>
      <w:r w:rsidRPr="001E49D6">
        <w:rPr>
          <w:rFonts w:ascii="Calibri" w:hAnsi="Calibri"/>
          <w:sz w:val="22"/>
          <w:szCs w:val="22"/>
        </w:rPr>
        <w:tab/>
      </w:r>
      <w:r>
        <w:t>Core part: Additional LTE bands for UE category M2 and/or NB2 in in Rel-16 [RAN4 WI: LTE_bands_R16_M2_NB2-Core]</w:t>
      </w:r>
      <w:r>
        <w:tab/>
      </w:r>
      <w:r>
        <w:fldChar w:fldCharType="begin" w:fldLock="1"/>
      </w:r>
      <w:r>
        <w:instrText xml:space="preserve"> PAGEREF _Toc42029340 \h </w:instrText>
      </w:r>
      <w:r>
        <w:fldChar w:fldCharType="separate"/>
      </w:r>
      <w:r>
        <w:t>94</w:t>
      </w:r>
      <w:r>
        <w:fldChar w:fldCharType="end"/>
      </w:r>
    </w:p>
    <w:p w:rsidR="00C93C04" w:rsidRPr="001E49D6" w:rsidRDefault="00C93C04">
      <w:pPr>
        <w:pStyle w:val="TOC3"/>
        <w:rPr>
          <w:rFonts w:ascii="Calibri" w:hAnsi="Calibri"/>
          <w:sz w:val="22"/>
          <w:szCs w:val="22"/>
        </w:rPr>
      </w:pPr>
      <w:r>
        <w:t>10.4</w:t>
      </w:r>
      <w:r w:rsidRPr="001E49D6">
        <w:rPr>
          <w:rFonts w:ascii="Calibri" w:hAnsi="Calibri"/>
          <w:sz w:val="22"/>
          <w:szCs w:val="22"/>
        </w:rPr>
        <w:tab/>
      </w:r>
      <w:r>
        <w:t>Closed REL-16 LTE WIs</w:t>
      </w:r>
      <w:r>
        <w:tab/>
      </w:r>
      <w:r>
        <w:fldChar w:fldCharType="begin" w:fldLock="1"/>
      </w:r>
      <w:r>
        <w:instrText xml:space="preserve"> PAGEREF _Toc42029341 \h </w:instrText>
      </w:r>
      <w:r>
        <w:fldChar w:fldCharType="separate"/>
      </w:r>
      <w:r>
        <w:t>95</w:t>
      </w:r>
      <w:r>
        <w:fldChar w:fldCharType="end"/>
      </w:r>
    </w:p>
    <w:p w:rsidR="00C93C04" w:rsidRPr="001E49D6" w:rsidRDefault="00C93C04">
      <w:pPr>
        <w:pStyle w:val="TOC4"/>
        <w:rPr>
          <w:rFonts w:ascii="Calibri" w:hAnsi="Calibri"/>
          <w:sz w:val="22"/>
          <w:szCs w:val="22"/>
        </w:rPr>
      </w:pPr>
      <w:r>
        <w:t>10.4.1</w:t>
      </w:r>
      <w:r w:rsidRPr="001E49D6">
        <w:rPr>
          <w:rFonts w:ascii="Calibri" w:hAnsi="Calibri"/>
          <w:sz w:val="22"/>
          <w:szCs w:val="22"/>
        </w:rPr>
        <w:tab/>
      </w:r>
      <w:r>
        <w:t>E-UTRA 2.4 GHz TDD Band for US  [RAN4 WI: LTE_TDD_2400_US]</w:t>
      </w:r>
      <w:r>
        <w:tab/>
      </w:r>
      <w:r>
        <w:fldChar w:fldCharType="begin" w:fldLock="1"/>
      </w:r>
      <w:r>
        <w:instrText xml:space="preserve"> PAGEREF _Toc42029342 \h </w:instrText>
      </w:r>
      <w:r>
        <w:fldChar w:fldCharType="separate"/>
      </w:r>
      <w:r>
        <w:t>95</w:t>
      </w:r>
      <w:r>
        <w:fldChar w:fldCharType="end"/>
      </w:r>
    </w:p>
    <w:p w:rsidR="00C93C04" w:rsidRPr="001E49D6" w:rsidRDefault="00C93C04">
      <w:pPr>
        <w:pStyle w:val="TOC4"/>
        <w:rPr>
          <w:rFonts w:ascii="Calibri" w:hAnsi="Calibri"/>
          <w:sz w:val="22"/>
          <w:szCs w:val="22"/>
        </w:rPr>
      </w:pPr>
      <w:r>
        <w:t>10.4.2</w:t>
      </w:r>
      <w:r w:rsidRPr="001E49D6">
        <w:rPr>
          <w:rFonts w:ascii="Calibri" w:hAnsi="Calibri"/>
          <w:sz w:val="22"/>
          <w:szCs w:val="22"/>
        </w:rPr>
        <w:tab/>
      </w:r>
      <w:r>
        <w:t>410 - 430 MHz E-UTRA FDD Band(s) for LTE PPDR and PMR/PAMR in Europe [RAN4 WI: LTE410_Europe_PPDR]</w:t>
      </w:r>
      <w:r>
        <w:tab/>
      </w:r>
      <w:r>
        <w:fldChar w:fldCharType="begin" w:fldLock="1"/>
      </w:r>
      <w:r>
        <w:instrText xml:space="preserve"> PAGEREF _Toc42029343 \h </w:instrText>
      </w:r>
      <w:r>
        <w:fldChar w:fldCharType="separate"/>
      </w:r>
      <w:r>
        <w:t>95</w:t>
      </w:r>
      <w:r>
        <w:fldChar w:fldCharType="end"/>
      </w:r>
    </w:p>
    <w:p w:rsidR="00C93C04" w:rsidRPr="001E49D6" w:rsidRDefault="00C93C04">
      <w:pPr>
        <w:pStyle w:val="TOC4"/>
        <w:rPr>
          <w:rFonts w:ascii="Calibri" w:hAnsi="Calibri"/>
          <w:sz w:val="22"/>
          <w:szCs w:val="22"/>
        </w:rPr>
      </w:pPr>
      <w:r>
        <w:t>10.4.3</w:t>
      </w:r>
      <w:r w:rsidRPr="001E49D6">
        <w:rPr>
          <w:rFonts w:ascii="Calibri" w:hAnsi="Calibri"/>
          <w:sz w:val="22"/>
          <w:szCs w:val="22"/>
        </w:rPr>
        <w:tab/>
      </w:r>
      <w:r>
        <w:t>Power class 2 UE for LTE bands 31 and 72 [RAN4 WI: LTE_PC2_B31_B72]</w:t>
      </w:r>
      <w:r>
        <w:tab/>
      </w:r>
      <w:r>
        <w:fldChar w:fldCharType="begin" w:fldLock="1"/>
      </w:r>
      <w:r>
        <w:instrText xml:space="preserve"> PAGEREF _Toc42029344 \h </w:instrText>
      </w:r>
      <w:r>
        <w:fldChar w:fldCharType="separate"/>
      </w:r>
      <w:r>
        <w:t>95</w:t>
      </w:r>
      <w:r>
        <w:fldChar w:fldCharType="end"/>
      </w:r>
    </w:p>
    <w:p w:rsidR="00C93C04" w:rsidRPr="001E49D6" w:rsidRDefault="00C93C04">
      <w:pPr>
        <w:pStyle w:val="TOC4"/>
        <w:rPr>
          <w:rFonts w:ascii="Calibri" w:hAnsi="Calibri"/>
          <w:sz w:val="22"/>
          <w:szCs w:val="22"/>
        </w:rPr>
      </w:pPr>
      <w:r>
        <w:t>10.4.4</w:t>
      </w:r>
      <w:r w:rsidRPr="001E49D6">
        <w:rPr>
          <w:rFonts w:ascii="Calibri" w:hAnsi="Calibri"/>
          <w:sz w:val="22"/>
          <w:szCs w:val="22"/>
        </w:rPr>
        <w:tab/>
      </w:r>
      <w:r>
        <w:t>Core part: Further performance enhancement for LTE in high speed scenario [RAN4 WI: LTE_high_speed_enh2-Core]</w:t>
      </w:r>
      <w:r>
        <w:tab/>
      </w:r>
      <w:r>
        <w:fldChar w:fldCharType="begin" w:fldLock="1"/>
      </w:r>
      <w:r>
        <w:instrText xml:space="preserve"> PAGEREF _Toc42029345 \h </w:instrText>
      </w:r>
      <w:r>
        <w:fldChar w:fldCharType="separate"/>
      </w:r>
      <w:r>
        <w:t>95</w:t>
      </w:r>
      <w:r>
        <w:fldChar w:fldCharType="end"/>
      </w:r>
    </w:p>
    <w:p w:rsidR="00C93C04" w:rsidRPr="001E49D6" w:rsidRDefault="00C93C04">
      <w:pPr>
        <w:pStyle w:val="TOC3"/>
        <w:rPr>
          <w:rFonts w:ascii="Calibri" w:hAnsi="Calibri"/>
          <w:sz w:val="22"/>
          <w:szCs w:val="22"/>
        </w:rPr>
      </w:pPr>
      <w:r>
        <w:t>10.5</w:t>
      </w:r>
      <w:r w:rsidRPr="001E49D6">
        <w:rPr>
          <w:rFonts w:ascii="Calibri" w:hAnsi="Calibri"/>
          <w:sz w:val="22"/>
          <w:szCs w:val="22"/>
        </w:rPr>
        <w:tab/>
      </w:r>
      <w:r>
        <w:t>Closed REL-16 LTE SIs</w:t>
      </w:r>
      <w:r>
        <w:tab/>
      </w:r>
      <w:r>
        <w:fldChar w:fldCharType="begin" w:fldLock="1"/>
      </w:r>
      <w:r>
        <w:instrText xml:space="preserve"> PAGEREF _Toc42029346 \h </w:instrText>
      </w:r>
      <w:r>
        <w:fldChar w:fldCharType="separate"/>
      </w:r>
      <w:r>
        <w:t>95</w:t>
      </w:r>
      <w:r>
        <w:fldChar w:fldCharType="end"/>
      </w:r>
    </w:p>
    <w:p w:rsidR="00C93C04" w:rsidRPr="001E49D6" w:rsidRDefault="00C93C04">
      <w:pPr>
        <w:pStyle w:val="TOC3"/>
        <w:rPr>
          <w:rFonts w:ascii="Calibri" w:hAnsi="Calibri"/>
          <w:sz w:val="22"/>
          <w:szCs w:val="22"/>
        </w:rPr>
      </w:pPr>
      <w:r>
        <w:t>10.6</w:t>
      </w:r>
      <w:r w:rsidRPr="001E49D6">
        <w:rPr>
          <w:rFonts w:ascii="Calibri" w:hAnsi="Calibri"/>
          <w:sz w:val="22"/>
          <w:szCs w:val="22"/>
        </w:rPr>
        <w:tab/>
      </w:r>
      <w:r>
        <w:t>Small Technical Enhancements and Improvements for REL-16 [TEI16]</w:t>
      </w:r>
      <w:r>
        <w:tab/>
      </w:r>
      <w:r>
        <w:fldChar w:fldCharType="begin" w:fldLock="1"/>
      </w:r>
      <w:r>
        <w:instrText xml:space="preserve"> PAGEREF _Toc42029347 \h </w:instrText>
      </w:r>
      <w:r>
        <w:fldChar w:fldCharType="separate"/>
      </w:r>
      <w:r>
        <w:t>95</w:t>
      </w:r>
      <w:r>
        <w:fldChar w:fldCharType="end"/>
      </w:r>
    </w:p>
    <w:p w:rsidR="00C93C04" w:rsidRPr="001E49D6" w:rsidRDefault="00C93C04">
      <w:pPr>
        <w:pStyle w:val="TOC3"/>
        <w:rPr>
          <w:rFonts w:ascii="Calibri" w:hAnsi="Calibri"/>
          <w:sz w:val="22"/>
          <w:szCs w:val="22"/>
        </w:rPr>
      </w:pPr>
      <w:r>
        <w:t>10.7</w:t>
      </w:r>
      <w:r w:rsidRPr="001E49D6">
        <w:rPr>
          <w:rFonts w:ascii="Calibri" w:hAnsi="Calibri"/>
          <w:sz w:val="22"/>
          <w:szCs w:val="22"/>
        </w:rPr>
        <w:tab/>
      </w:r>
      <w:r>
        <w:t>LTE UE capabilities/UE categories</w:t>
      </w:r>
      <w:r>
        <w:tab/>
      </w:r>
      <w:r>
        <w:fldChar w:fldCharType="begin" w:fldLock="1"/>
      </w:r>
      <w:r>
        <w:instrText xml:space="preserve"> PAGEREF _Toc42029348 \h </w:instrText>
      </w:r>
      <w:r>
        <w:fldChar w:fldCharType="separate"/>
      </w:r>
      <w:r>
        <w:t>96</w:t>
      </w:r>
      <w:r>
        <w:fldChar w:fldCharType="end"/>
      </w:r>
    </w:p>
    <w:p w:rsidR="00C93C04" w:rsidRPr="001E49D6" w:rsidRDefault="00C93C04">
      <w:pPr>
        <w:pStyle w:val="TOC2"/>
        <w:rPr>
          <w:rFonts w:ascii="Calibri" w:hAnsi="Calibri"/>
          <w:sz w:val="22"/>
          <w:szCs w:val="22"/>
        </w:rPr>
      </w:pPr>
      <w:r>
        <w:t>11</w:t>
      </w:r>
      <w:r w:rsidRPr="001E49D6">
        <w:rPr>
          <w:rFonts w:ascii="Calibri" w:hAnsi="Calibri"/>
          <w:sz w:val="22"/>
          <w:szCs w:val="22"/>
        </w:rPr>
        <w:tab/>
      </w:r>
      <w:r>
        <w:t>UMTS</w:t>
      </w:r>
      <w:r>
        <w:tab/>
      </w:r>
      <w:r>
        <w:fldChar w:fldCharType="begin" w:fldLock="1"/>
      </w:r>
      <w:r>
        <w:instrText xml:space="preserve"> PAGEREF _Toc42029349 \h </w:instrText>
      </w:r>
      <w:r>
        <w:fldChar w:fldCharType="separate"/>
      </w:r>
      <w:r>
        <w:t>96</w:t>
      </w:r>
      <w:r>
        <w:fldChar w:fldCharType="end"/>
      </w:r>
    </w:p>
    <w:p w:rsidR="00C93C04" w:rsidRPr="001E49D6" w:rsidRDefault="00C93C04">
      <w:pPr>
        <w:pStyle w:val="TOC3"/>
        <w:rPr>
          <w:rFonts w:ascii="Calibri" w:hAnsi="Calibri"/>
          <w:sz w:val="22"/>
          <w:szCs w:val="22"/>
        </w:rPr>
      </w:pPr>
      <w:r>
        <w:t>11.1</w:t>
      </w:r>
      <w:r w:rsidRPr="001E49D6">
        <w:rPr>
          <w:rFonts w:ascii="Calibri" w:hAnsi="Calibri"/>
          <w:sz w:val="22"/>
          <w:szCs w:val="22"/>
        </w:rPr>
        <w:tab/>
      </w:r>
      <w:r>
        <w:t>New WI/SI proposals for UMTS</w:t>
      </w:r>
      <w:r>
        <w:tab/>
      </w:r>
      <w:r>
        <w:fldChar w:fldCharType="begin" w:fldLock="1"/>
      </w:r>
      <w:r>
        <w:instrText xml:space="preserve"> PAGEREF _Toc42029350 \h </w:instrText>
      </w:r>
      <w:r>
        <w:fldChar w:fldCharType="separate"/>
      </w:r>
      <w:r>
        <w:t>96</w:t>
      </w:r>
      <w:r>
        <w:fldChar w:fldCharType="end"/>
      </w:r>
    </w:p>
    <w:p w:rsidR="00C93C04" w:rsidRPr="001E49D6" w:rsidRDefault="00C93C04">
      <w:pPr>
        <w:pStyle w:val="TOC3"/>
        <w:rPr>
          <w:rFonts w:ascii="Calibri" w:hAnsi="Calibri"/>
          <w:sz w:val="22"/>
          <w:szCs w:val="22"/>
        </w:rPr>
      </w:pPr>
      <w:r>
        <w:t>11.2</w:t>
      </w:r>
      <w:r w:rsidRPr="001E49D6">
        <w:rPr>
          <w:rFonts w:ascii="Calibri" w:hAnsi="Calibri"/>
          <w:sz w:val="22"/>
          <w:szCs w:val="22"/>
        </w:rPr>
        <w:tab/>
      </w:r>
      <w:r>
        <w:t>Open REL-16 UMTS WIs/SIs</w:t>
      </w:r>
      <w:r>
        <w:tab/>
      </w:r>
      <w:r>
        <w:fldChar w:fldCharType="begin" w:fldLock="1"/>
      </w:r>
      <w:r>
        <w:instrText xml:space="preserve"> PAGEREF _Toc42029351 \h </w:instrText>
      </w:r>
      <w:r>
        <w:fldChar w:fldCharType="separate"/>
      </w:r>
      <w:r>
        <w:t>96</w:t>
      </w:r>
      <w:r>
        <w:fldChar w:fldCharType="end"/>
      </w:r>
    </w:p>
    <w:p w:rsidR="00C93C04" w:rsidRPr="001E49D6" w:rsidRDefault="00C93C04">
      <w:pPr>
        <w:pStyle w:val="TOC3"/>
        <w:rPr>
          <w:rFonts w:ascii="Calibri" w:hAnsi="Calibri"/>
          <w:sz w:val="22"/>
          <w:szCs w:val="22"/>
        </w:rPr>
      </w:pPr>
      <w:r>
        <w:t>11.3</w:t>
      </w:r>
      <w:r w:rsidRPr="001E49D6">
        <w:rPr>
          <w:rFonts w:ascii="Calibri" w:hAnsi="Calibri"/>
          <w:sz w:val="22"/>
          <w:szCs w:val="22"/>
        </w:rPr>
        <w:tab/>
      </w:r>
      <w:r>
        <w:t>UMTS UE capabilities/IoT bits/UE categories</w:t>
      </w:r>
      <w:r>
        <w:tab/>
      </w:r>
      <w:r>
        <w:fldChar w:fldCharType="begin" w:fldLock="1"/>
      </w:r>
      <w:r>
        <w:instrText xml:space="preserve"> PAGEREF _Toc42029352 \h </w:instrText>
      </w:r>
      <w:r>
        <w:fldChar w:fldCharType="separate"/>
      </w:r>
      <w:r>
        <w:t>96</w:t>
      </w:r>
      <w:r>
        <w:fldChar w:fldCharType="end"/>
      </w:r>
    </w:p>
    <w:p w:rsidR="00C93C04" w:rsidRPr="001E49D6" w:rsidRDefault="00C93C04">
      <w:pPr>
        <w:pStyle w:val="TOC3"/>
        <w:rPr>
          <w:rFonts w:ascii="Calibri" w:hAnsi="Calibri"/>
          <w:sz w:val="22"/>
          <w:szCs w:val="22"/>
        </w:rPr>
      </w:pPr>
      <w:r>
        <w:t>11.4</w:t>
      </w:r>
      <w:r w:rsidRPr="001E49D6">
        <w:rPr>
          <w:rFonts w:ascii="Calibri" w:hAnsi="Calibri"/>
          <w:sz w:val="22"/>
          <w:szCs w:val="22"/>
        </w:rPr>
        <w:tab/>
      </w:r>
      <w:r>
        <w:t>Small Technical Enhancements and Improvements for REL-16 [TEI16]</w:t>
      </w:r>
      <w:r>
        <w:tab/>
      </w:r>
      <w:r>
        <w:fldChar w:fldCharType="begin" w:fldLock="1"/>
      </w:r>
      <w:r>
        <w:instrText xml:space="preserve"> PAGEREF _Toc42029353 \h </w:instrText>
      </w:r>
      <w:r>
        <w:fldChar w:fldCharType="separate"/>
      </w:r>
      <w:r>
        <w:t>96</w:t>
      </w:r>
      <w:r>
        <w:fldChar w:fldCharType="end"/>
      </w:r>
    </w:p>
    <w:p w:rsidR="00C93C04" w:rsidRPr="001E49D6" w:rsidRDefault="00C93C04">
      <w:pPr>
        <w:pStyle w:val="TOC2"/>
        <w:rPr>
          <w:rFonts w:ascii="Calibri" w:hAnsi="Calibri"/>
          <w:sz w:val="22"/>
          <w:szCs w:val="22"/>
        </w:rPr>
      </w:pPr>
      <w:r>
        <w:t>12</w:t>
      </w:r>
      <w:r w:rsidRPr="001E49D6">
        <w:rPr>
          <w:rFonts w:ascii="Calibri" w:hAnsi="Calibri"/>
          <w:sz w:val="22"/>
          <w:szCs w:val="22"/>
        </w:rPr>
        <w:tab/>
      </w:r>
      <w:r>
        <w:t>GERAN</w:t>
      </w:r>
      <w:r>
        <w:tab/>
      </w:r>
      <w:r>
        <w:fldChar w:fldCharType="begin" w:fldLock="1"/>
      </w:r>
      <w:r>
        <w:instrText xml:space="preserve"> PAGEREF _Toc42029354 \h </w:instrText>
      </w:r>
      <w:r>
        <w:fldChar w:fldCharType="separate"/>
      </w:r>
      <w:r>
        <w:t>96</w:t>
      </w:r>
      <w:r>
        <w:fldChar w:fldCharType="end"/>
      </w:r>
    </w:p>
    <w:p w:rsidR="00C93C04" w:rsidRPr="001E49D6" w:rsidRDefault="00C93C04">
      <w:pPr>
        <w:pStyle w:val="TOC3"/>
        <w:rPr>
          <w:rFonts w:ascii="Calibri" w:hAnsi="Calibri"/>
          <w:sz w:val="22"/>
          <w:szCs w:val="22"/>
        </w:rPr>
      </w:pPr>
      <w:r>
        <w:t>12.1</w:t>
      </w:r>
      <w:r w:rsidRPr="001E49D6">
        <w:rPr>
          <w:rFonts w:ascii="Calibri" w:hAnsi="Calibri"/>
          <w:sz w:val="22"/>
          <w:szCs w:val="22"/>
        </w:rPr>
        <w:tab/>
      </w:r>
      <w:r>
        <w:t>New WI/SI proposals for GERAN (normally led by RAN6)</w:t>
      </w:r>
      <w:r>
        <w:tab/>
      </w:r>
      <w:r>
        <w:fldChar w:fldCharType="begin" w:fldLock="1"/>
      </w:r>
      <w:r>
        <w:instrText xml:space="preserve"> PAGEREF _Toc42029355 \h </w:instrText>
      </w:r>
      <w:r>
        <w:fldChar w:fldCharType="separate"/>
      </w:r>
      <w:r>
        <w:t>96</w:t>
      </w:r>
      <w:r>
        <w:fldChar w:fldCharType="end"/>
      </w:r>
    </w:p>
    <w:p w:rsidR="00C93C04" w:rsidRPr="001E49D6" w:rsidRDefault="00C93C04">
      <w:pPr>
        <w:pStyle w:val="TOC3"/>
        <w:rPr>
          <w:rFonts w:ascii="Calibri" w:hAnsi="Calibri"/>
          <w:sz w:val="22"/>
          <w:szCs w:val="22"/>
        </w:rPr>
      </w:pPr>
      <w:r>
        <w:t>12.2</w:t>
      </w:r>
      <w:r w:rsidRPr="001E49D6">
        <w:rPr>
          <w:rFonts w:ascii="Calibri" w:hAnsi="Calibri"/>
          <w:sz w:val="22"/>
          <w:szCs w:val="22"/>
        </w:rPr>
        <w:tab/>
      </w:r>
      <w:r>
        <w:t>Open REL-16 GERAN WIs/SIs</w:t>
      </w:r>
      <w:r>
        <w:tab/>
      </w:r>
      <w:r>
        <w:fldChar w:fldCharType="begin" w:fldLock="1"/>
      </w:r>
      <w:r>
        <w:instrText xml:space="preserve"> PAGEREF _Toc42029356 \h </w:instrText>
      </w:r>
      <w:r>
        <w:fldChar w:fldCharType="separate"/>
      </w:r>
      <w:r>
        <w:t>96</w:t>
      </w:r>
      <w:r>
        <w:fldChar w:fldCharType="end"/>
      </w:r>
    </w:p>
    <w:p w:rsidR="00C93C04" w:rsidRPr="001E49D6" w:rsidRDefault="00C93C04">
      <w:pPr>
        <w:pStyle w:val="TOC3"/>
        <w:rPr>
          <w:rFonts w:ascii="Calibri" w:hAnsi="Calibri"/>
          <w:sz w:val="22"/>
          <w:szCs w:val="22"/>
        </w:rPr>
      </w:pPr>
      <w:r>
        <w:t>12.3</w:t>
      </w:r>
      <w:r w:rsidRPr="001E49D6">
        <w:rPr>
          <w:rFonts w:ascii="Calibri" w:hAnsi="Calibri"/>
          <w:sz w:val="22"/>
          <w:szCs w:val="22"/>
        </w:rPr>
        <w:tab/>
      </w:r>
      <w:r>
        <w:t>Small Technical Enhancements and Improvements for REL-16 [TEI16]</w:t>
      </w:r>
      <w:r>
        <w:tab/>
      </w:r>
      <w:r>
        <w:fldChar w:fldCharType="begin" w:fldLock="1"/>
      </w:r>
      <w:r>
        <w:instrText xml:space="preserve"> PAGEREF _Toc42029357 \h </w:instrText>
      </w:r>
      <w:r>
        <w:fldChar w:fldCharType="separate"/>
      </w:r>
      <w:r>
        <w:t>96</w:t>
      </w:r>
      <w:r>
        <w:fldChar w:fldCharType="end"/>
      </w:r>
    </w:p>
    <w:p w:rsidR="00C93C04" w:rsidRPr="001E49D6" w:rsidRDefault="00C93C04">
      <w:pPr>
        <w:pStyle w:val="TOC2"/>
        <w:rPr>
          <w:rFonts w:ascii="Calibri" w:hAnsi="Calibri"/>
          <w:sz w:val="22"/>
          <w:szCs w:val="22"/>
        </w:rPr>
      </w:pPr>
      <w:r>
        <w:t>13</w:t>
      </w:r>
      <w:r w:rsidRPr="001E49D6">
        <w:rPr>
          <w:rFonts w:ascii="Calibri" w:hAnsi="Calibri"/>
          <w:sz w:val="22"/>
          <w:szCs w:val="22"/>
        </w:rPr>
        <w:tab/>
      </w:r>
      <w:r>
        <w:t>New and open RAN5 UE Conformance testing WIs and SIs</w:t>
      </w:r>
      <w:r>
        <w:tab/>
      </w:r>
      <w:r>
        <w:fldChar w:fldCharType="begin" w:fldLock="1"/>
      </w:r>
      <w:r>
        <w:instrText xml:space="preserve"> PAGEREF _Toc42029358 \h </w:instrText>
      </w:r>
      <w:r>
        <w:fldChar w:fldCharType="separate"/>
      </w:r>
      <w:r>
        <w:t>96</w:t>
      </w:r>
      <w:r>
        <w:fldChar w:fldCharType="end"/>
      </w:r>
    </w:p>
    <w:p w:rsidR="00C93C04" w:rsidRPr="001E49D6" w:rsidRDefault="00C93C04">
      <w:pPr>
        <w:pStyle w:val="TOC3"/>
        <w:rPr>
          <w:rFonts w:ascii="Calibri" w:hAnsi="Calibri"/>
          <w:sz w:val="22"/>
          <w:szCs w:val="22"/>
        </w:rPr>
      </w:pPr>
      <w:r>
        <w:t>13.1</w:t>
      </w:r>
      <w:r w:rsidRPr="001E49D6">
        <w:rPr>
          <w:rFonts w:ascii="Calibri" w:hAnsi="Calibri"/>
          <w:sz w:val="22"/>
          <w:szCs w:val="22"/>
        </w:rPr>
        <w:tab/>
      </w:r>
      <w:r>
        <w:t>New WI/SI proposals for UE conformance testing (led by RAN5)</w:t>
      </w:r>
      <w:r>
        <w:tab/>
      </w:r>
      <w:r>
        <w:fldChar w:fldCharType="begin" w:fldLock="1"/>
      </w:r>
      <w:r>
        <w:instrText xml:space="preserve"> PAGEREF _Toc42029359 \h </w:instrText>
      </w:r>
      <w:r>
        <w:fldChar w:fldCharType="separate"/>
      </w:r>
      <w:r>
        <w:t>96</w:t>
      </w:r>
      <w:r>
        <w:fldChar w:fldCharType="end"/>
      </w:r>
    </w:p>
    <w:p w:rsidR="00C93C04" w:rsidRPr="001E49D6" w:rsidRDefault="00C93C04">
      <w:pPr>
        <w:pStyle w:val="TOC3"/>
        <w:rPr>
          <w:rFonts w:ascii="Calibri" w:hAnsi="Calibri"/>
          <w:sz w:val="22"/>
          <w:szCs w:val="22"/>
        </w:rPr>
      </w:pPr>
      <w:r>
        <w:t>13.2</w:t>
      </w:r>
      <w:r w:rsidRPr="001E49D6">
        <w:rPr>
          <w:rFonts w:ascii="Calibri" w:hAnsi="Calibri"/>
          <w:sz w:val="22"/>
          <w:szCs w:val="22"/>
        </w:rPr>
        <w:tab/>
      </w:r>
      <w:r>
        <w:t>Open Rel-13 WIs</w:t>
      </w:r>
      <w:r>
        <w:tab/>
      </w:r>
      <w:r>
        <w:fldChar w:fldCharType="begin" w:fldLock="1"/>
      </w:r>
      <w:r>
        <w:instrText xml:space="preserve"> PAGEREF _Toc42029360 \h </w:instrText>
      </w:r>
      <w:r>
        <w:fldChar w:fldCharType="separate"/>
      </w:r>
      <w:r>
        <w:t>97</w:t>
      </w:r>
      <w:r>
        <w:fldChar w:fldCharType="end"/>
      </w:r>
    </w:p>
    <w:p w:rsidR="00C93C04" w:rsidRPr="001E49D6" w:rsidRDefault="00C93C04">
      <w:pPr>
        <w:pStyle w:val="TOC4"/>
        <w:rPr>
          <w:rFonts w:ascii="Calibri" w:hAnsi="Calibri"/>
          <w:sz w:val="22"/>
          <w:szCs w:val="22"/>
        </w:rPr>
      </w:pPr>
      <w:r>
        <w:t>13.2.1</w:t>
      </w:r>
      <w:r w:rsidRPr="001E49D6">
        <w:rPr>
          <w:rFonts w:ascii="Calibri" w:hAnsi="Calibri"/>
          <w:sz w:val="22"/>
          <w:szCs w:val="22"/>
        </w:rPr>
        <w:tab/>
      </w:r>
      <w:r>
        <w:t>UE Conformance Test Aspects - Elevation Beamforming/Full-Dimension MIMO for LTE [LTE_EBF_FDMIMO-UEConTest]</w:t>
      </w:r>
      <w:r>
        <w:tab/>
      </w:r>
      <w:r>
        <w:fldChar w:fldCharType="begin" w:fldLock="1"/>
      </w:r>
      <w:r>
        <w:instrText xml:space="preserve"> PAGEREF _Toc42029361 \h </w:instrText>
      </w:r>
      <w:r>
        <w:fldChar w:fldCharType="separate"/>
      </w:r>
      <w:r>
        <w:t>97</w:t>
      </w:r>
      <w:r>
        <w:fldChar w:fldCharType="end"/>
      </w:r>
    </w:p>
    <w:p w:rsidR="00C93C04" w:rsidRPr="001E49D6" w:rsidRDefault="00C93C04">
      <w:pPr>
        <w:pStyle w:val="TOC3"/>
        <w:rPr>
          <w:rFonts w:ascii="Calibri" w:hAnsi="Calibri"/>
          <w:sz w:val="22"/>
          <w:szCs w:val="22"/>
        </w:rPr>
      </w:pPr>
      <w:r>
        <w:t>13.3</w:t>
      </w:r>
      <w:r w:rsidRPr="001E49D6">
        <w:rPr>
          <w:rFonts w:ascii="Calibri" w:hAnsi="Calibri"/>
          <w:sz w:val="22"/>
          <w:szCs w:val="22"/>
        </w:rPr>
        <w:tab/>
      </w:r>
      <w:r>
        <w:t>Open Rel-14 WIs</w:t>
      </w:r>
      <w:r>
        <w:tab/>
      </w:r>
      <w:r>
        <w:fldChar w:fldCharType="begin" w:fldLock="1"/>
      </w:r>
      <w:r>
        <w:instrText xml:space="preserve"> PAGEREF _Toc42029362 \h </w:instrText>
      </w:r>
      <w:r>
        <w:fldChar w:fldCharType="separate"/>
      </w:r>
      <w:r>
        <w:t>97</w:t>
      </w:r>
      <w:r>
        <w:fldChar w:fldCharType="end"/>
      </w:r>
    </w:p>
    <w:p w:rsidR="00C93C04" w:rsidRPr="001E49D6" w:rsidRDefault="00C93C04">
      <w:pPr>
        <w:pStyle w:val="TOC4"/>
        <w:rPr>
          <w:rFonts w:ascii="Calibri" w:hAnsi="Calibri"/>
          <w:sz w:val="22"/>
          <w:szCs w:val="22"/>
        </w:rPr>
      </w:pPr>
      <w:r>
        <w:t>13.3.1</w:t>
      </w:r>
      <w:r w:rsidRPr="001E49D6">
        <w:rPr>
          <w:rFonts w:ascii="Calibri" w:hAnsi="Calibri"/>
          <w:sz w:val="22"/>
          <w:szCs w:val="22"/>
        </w:rPr>
        <w:tab/>
      </w:r>
      <w:r>
        <w:t>UE Conformance Test Aspects - Rel-14 CA configurations [LTE_CA_R14-UEConTest]</w:t>
      </w:r>
      <w:r>
        <w:tab/>
      </w:r>
      <w:r>
        <w:fldChar w:fldCharType="begin" w:fldLock="1"/>
      </w:r>
      <w:r>
        <w:instrText xml:space="preserve"> PAGEREF _Toc42029363 \h </w:instrText>
      </w:r>
      <w:r>
        <w:fldChar w:fldCharType="separate"/>
      </w:r>
      <w:r>
        <w:t>97</w:t>
      </w:r>
      <w:r>
        <w:fldChar w:fldCharType="end"/>
      </w:r>
    </w:p>
    <w:p w:rsidR="00C93C04" w:rsidRPr="001E49D6" w:rsidRDefault="00C93C04">
      <w:pPr>
        <w:pStyle w:val="TOC4"/>
        <w:rPr>
          <w:rFonts w:ascii="Calibri" w:hAnsi="Calibri"/>
          <w:sz w:val="22"/>
          <w:szCs w:val="22"/>
        </w:rPr>
      </w:pPr>
      <w:r>
        <w:t>13.3.2</w:t>
      </w:r>
      <w:r w:rsidRPr="001E49D6">
        <w:rPr>
          <w:rFonts w:ascii="Calibri" w:hAnsi="Calibri"/>
          <w:sz w:val="22"/>
          <w:szCs w:val="22"/>
        </w:rPr>
        <w:tab/>
      </w:r>
      <w:r>
        <w:t>UE Conformance Test Aspects - Further enhanced MTC for LTE [LTE_feMTC-UEConTest]</w:t>
      </w:r>
      <w:r>
        <w:tab/>
      </w:r>
      <w:r>
        <w:fldChar w:fldCharType="begin" w:fldLock="1"/>
      </w:r>
      <w:r>
        <w:instrText xml:space="preserve"> PAGEREF _Toc42029364 \h </w:instrText>
      </w:r>
      <w:r>
        <w:fldChar w:fldCharType="separate"/>
      </w:r>
      <w:r>
        <w:t>98</w:t>
      </w:r>
      <w:r>
        <w:fldChar w:fldCharType="end"/>
      </w:r>
    </w:p>
    <w:p w:rsidR="00C93C04" w:rsidRPr="001E49D6" w:rsidRDefault="00C93C04">
      <w:pPr>
        <w:pStyle w:val="TOC4"/>
        <w:rPr>
          <w:rFonts w:ascii="Calibri" w:hAnsi="Calibri"/>
          <w:sz w:val="22"/>
          <w:szCs w:val="22"/>
        </w:rPr>
      </w:pPr>
      <w:r>
        <w:t>13.3.3</w:t>
      </w:r>
      <w:r w:rsidRPr="001E49D6">
        <w:rPr>
          <w:rFonts w:ascii="Calibri" w:hAnsi="Calibri"/>
          <w:sz w:val="22"/>
          <w:szCs w:val="22"/>
        </w:rPr>
        <w:tab/>
      </w:r>
      <w:r>
        <w:t>UE Conformance Test Aspects - Mission Critical Improvements [MCImp-UEConTest]</w:t>
      </w:r>
      <w:r>
        <w:tab/>
      </w:r>
      <w:r>
        <w:fldChar w:fldCharType="begin" w:fldLock="1"/>
      </w:r>
      <w:r>
        <w:instrText xml:space="preserve"> PAGEREF _Toc42029365 \h </w:instrText>
      </w:r>
      <w:r>
        <w:fldChar w:fldCharType="separate"/>
      </w:r>
      <w:r>
        <w:t>98</w:t>
      </w:r>
      <w:r>
        <w:fldChar w:fldCharType="end"/>
      </w:r>
    </w:p>
    <w:p w:rsidR="00C93C04" w:rsidRPr="001E49D6" w:rsidRDefault="00C93C04">
      <w:pPr>
        <w:pStyle w:val="TOC4"/>
        <w:rPr>
          <w:rFonts w:ascii="Calibri" w:hAnsi="Calibri"/>
          <w:sz w:val="22"/>
          <w:szCs w:val="22"/>
        </w:rPr>
      </w:pPr>
      <w:r>
        <w:t>13.3.4</w:t>
      </w:r>
      <w:r w:rsidRPr="001E49D6">
        <w:rPr>
          <w:rFonts w:ascii="Calibri" w:hAnsi="Calibri"/>
          <w:sz w:val="22"/>
          <w:szCs w:val="22"/>
        </w:rPr>
        <w:tab/>
      </w:r>
      <w:r>
        <w:t>UE Conformance Test Aspects - Enhancements on Full-Dimension (FD) MIMO for LTE [LTE_eFDMIMO-UEConTest]</w:t>
      </w:r>
      <w:r>
        <w:tab/>
      </w:r>
      <w:r>
        <w:fldChar w:fldCharType="begin" w:fldLock="1"/>
      </w:r>
      <w:r>
        <w:instrText xml:space="preserve"> PAGEREF _Toc42029366 \h </w:instrText>
      </w:r>
      <w:r>
        <w:fldChar w:fldCharType="separate"/>
      </w:r>
      <w:r>
        <w:t>98</w:t>
      </w:r>
      <w:r>
        <w:fldChar w:fldCharType="end"/>
      </w:r>
    </w:p>
    <w:p w:rsidR="00C93C04" w:rsidRPr="001E49D6" w:rsidRDefault="00C93C04">
      <w:pPr>
        <w:pStyle w:val="TOC3"/>
        <w:rPr>
          <w:rFonts w:ascii="Calibri" w:hAnsi="Calibri"/>
          <w:sz w:val="22"/>
          <w:szCs w:val="22"/>
        </w:rPr>
      </w:pPr>
      <w:r>
        <w:t>13.4</w:t>
      </w:r>
      <w:r w:rsidRPr="001E49D6">
        <w:rPr>
          <w:rFonts w:ascii="Calibri" w:hAnsi="Calibri"/>
          <w:sz w:val="22"/>
          <w:szCs w:val="22"/>
        </w:rPr>
        <w:tab/>
      </w:r>
      <w:r>
        <w:t>Open Rel-15 WIs</w:t>
      </w:r>
      <w:r>
        <w:tab/>
      </w:r>
      <w:r>
        <w:fldChar w:fldCharType="begin" w:fldLock="1"/>
      </w:r>
      <w:r>
        <w:instrText xml:space="preserve"> PAGEREF _Toc42029367 \h </w:instrText>
      </w:r>
      <w:r>
        <w:fldChar w:fldCharType="separate"/>
      </w:r>
      <w:r>
        <w:t>99</w:t>
      </w:r>
      <w:r>
        <w:fldChar w:fldCharType="end"/>
      </w:r>
    </w:p>
    <w:p w:rsidR="00C93C04" w:rsidRPr="001E49D6" w:rsidRDefault="00C93C04">
      <w:pPr>
        <w:pStyle w:val="TOC4"/>
        <w:rPr>
          <w:rFonts w:ascii="Calibri" w:hAnsi="Calibri"/>
          <w:sz w:val="22"/>
          <w:szCs w:val="22"/>
        </w:rPr>
      </w:pPr>
      <w:r>
        <w:t>13.4.1</w:t>
      </w:r>
      <w:r w:rsidRPr="001E49D6">
        <w:rPr>
          <w:rFonts w:ascii="Calibri" w:hAnsi="Calibri"/>
          <w:sz w:val="22"/>
          <w:szCs w:val="22"/>
        </w:rPr>
        <w:tab/>
      </w:r>
      <w:r>
        <w:t>UE Conformance Test Aspects - 5G system with NR and LTE [5GS_NR_LTE-UEConTest]</w:t>
      </w:r>
      <w:r>
        <w:tab/>
      </w:r>
      <w:r>
        <w:fldChar w:fldCharType="begin" w:fldLock="1"/>
      </w:r>
      <w:r>
        <w:instrText xml:space="preserve"> PAGEREF _Toc42029368 \h </w:instrText>
      </w:r>
      <w:r>
        <w:fldChar w:fldCharType="separate"/>
      </w:r>
      <w:r>
        <w:t>99</w:t>
      </w:r>
      <w:r>
        <w:fldChar w:fldCharType="end"/>
      </w:r>
    </w:p>
    <w:p w:rsidR="00C93C04" w:rsidRPr="001E49D6" w:rsidRDefault="00C93C04">
      <w:pPr>
        <w:pStyle w:val="TOC4"/>
        <w:rPr>
          <w:rFonts w:ascii="Calibri" w:hAnsi="Calibri"/>
          <w:sz w:val="22"/>
          <w:szCs w:val="22"/>
        </w:rPr>
      </w:pPr>
      <w:r>
        <w:t>13.4.2</w:t>
      </w:r>
      <w:r w:rsidRPr="001E49D6">
        <w:rPr>
          <w:rFonts w:ascii="Calibri" w:hAnsi="Calibri"/>
          <w:sz w:val="22"/>
          <w:szCs w:val="22"/>
        </w:rPr>
        <w:tab/>
      </w:r>
      <w:r>
        <w:t>UE Conformance Test Aspects - Rel-15 CA configurations [LTE_CA_R15-UEConTest]</w:t>
      </w:r>
      <w:r>
        <w:tab/>
      </w:r>
      <w:r>
        <w:fldChar w:fldCharType="begin" w:fldLock="1"/>
      </w:r>
      <w:r>
        <w:instrText xml:space="preserve"> PAGEREF _Toc42029369 \h </w:instrText>
      </w:r>
      <w:r>
        <w:fldChar w:fldCharType="separate"/>
      </w:r>
      <w:r>
        <w:t>100</w:t>
      </w:r>
      <w:r>
        <w:fldChar w:fldCharType="end"/>
      </w:r>
    </w:p>
    <w:p w:rsidR="00C93C04" w:rsidRPr="001E49D6" w:rsidRDefault="00C93C04">
      <w:pPr>
        <w:pStyle w:val="TOC4"/>
        <w:rPr>
          <w:rFonts w:ascii="Calibri" w:hAnsi="Calibri"/>
          <w:sz w:val="22"/>
          <w:szCs w:val="22"/>
        </w:rPr>
      </w:pPr>
      <w:r>
        <w:t>13.4.3</w:t>
      </w:r>
      <w:r w:rsidRPr="001E49D6">
        <w:rPr>
          <w:rFonts w:ascii="Calibri" w:hAnsi="Calibri"/>
          <w:sz w:val="22"/>
          <w:szCs w:val="22"/>
        </w:rPr>
        <w:tab/>
      </w:r>
      <w:r>
        <w:t>UE Conformance Test Aspects - Add UE Power Class 2 to band 41 intra-band contiguous LTE Carrier Aggregation [LTE_CA_C_B41_PC2-UEConTest]</w:t>
      </w:r>
      <w:r>
        <w:tab/>
      </w:r>
      <w:r>
        <w:fldChar w:fldCharType="begin" w:fldLock="1"/>
      </w:r>
      <w:r>
        <w:instrText xml:space="preserve"> PAGEREF _Toc42029370 \h </w:instrText>
      </w:r>
      <w:r>
        <w:fldChar w:fldCharType="separate"/>
      </w:r>
      <w:r>
        <w:t>101</w:t>
      </w:r>
      <w:r>
        <w:fldChar w:fldCharType="end"/>
      </w:r>
    </w:p>
    <w:p w:rsidR="00C93C04" w:rsidRPr="001E49D6" w:rsidRDefault="00C93C04">
      <w:pPr>
        <w:pStyle w:val="TOC4"/>
        <w:rPr>
          <w:rFonts w:ascii="Calibri" w:hAnsi="Calibri"/>
          <w:sz w:val="22"/>
          <w:szCs w:val="22"/>
        </w:rPr>
      </w:pPr>
      <w:r>
        <w:t>13.4.4</w:t>
      </w:r>
      <w:r w:rsidRPr="001E49D6">
        <w:rPr>
          <w:rFonts w:ascii="Calibri" w:hAnsi="Calibri"/>
          <w:sz w:val="22"/>
          <w:szCs w:val="22"/>
        </w:rPr>
        <w:tab/>
      </w:r>
      <w:r>
        <w:t>UE Conformance Test Aspects - 5G system Non-3GPP Access [5GS_Ph1-CT_n3GPPA-UEConTest]</w:t>
      </w:r>
      <w:r>
        <w:tab/>
      </w:r>
      <w:r>
        <w:fldChar w:fldCharType="begin" w:fldLock="1"/>
      </w:r>
      <w:r>
        <w:instrText xml:space="preserve"> PAGEREF _Toc42029371 \h </w:instrText>
      </w:r>
      <w:r>
        <w:fldChar w:fldCharType="separate"/>
      </w:r>
      <w:r>
        <w:t>101</w:t>
      </w:r>
      <w:r>
        <w:fldChar w:fldCharType="end"/>
      </w:r>
    </w:p>
    <w:p w:rsidR="00C93C04" w:rsidRPr="001E49D6" w:rsidRDefault="00C93C04">
      <w:pPr>
        <w:pStyle w:val="TOC4"/>
        <w:rPr>
          <w:rFonts w:ascii="Calibri" w:hAnsi="Calibri"/>
          <w:sz w:val="22"/>
          <w:szCs w:val="22"/>
        </w:rPr>
      </w:pPr>
      <w:r>
        <w:t>13.4.5</w:t>
      </w:r>
      <w:r w:rsidRPr="001E49D6">
        <w:rPr>
          <w:rFonts w:ascii="Calibri" w:hAnsi="Calibri"/>
          <w:sz w:val="22"/>
          <w:szCs w:val="22"/>
        </w:rPr>
        <w:tab/>
      </w:r>
      <w:r>
        <w:t>UE Conformance Test Aspects - Shortened TTI and processing time for LTE [LTE_sTTIandPT-UEConTest]</w:t>
      </w:r>
      <w:r>
        <w:tab/>
      </w:r>
      <w:r>
        <w:fldChar w:fldCharType="begin" w:fldLock="1"/>
      </w:r>
      <w:r>
        <w:instrText xml:space="preserve"> PAGEREF _Toc42029372 \h </w:instrText>
      </w:r>
      <w:r>
        <w:fldChar w:fldCharType="separate"/>
      </w:r>
      <w:r>
        <w:t>101</w:t>
      </w:r>
      <w:r>
        <w:fldChar w:fldCharType="end"/>
      </w:r>
    </w:p>
    <w:p w:rsidR="00C93C04" w:rsidRPr="001E49D6" w:rsidRDefault="00C93C04">
      <w:pPr>
        <w:pStyle w:val="TOC4"/>
        <w:rPr>
          <w:rFonts w:ascii="Calibri" w:hAnsi="Calibri"/>
          <w:sz w:val="22"/>
          <w:szCs w:val="22"/>
        </w:rPr>
      </w:pPr>
      <w:r>
        <w:t>13.4.6</w:t>
      </w:r>
      <w:r w:rsidRPr="001E49D6">
        <w:rPr>
          <w:rFonts w:ascii="Calibri" w:hAnsi="Calibri"/>
          <w:sz w:val="22"/>
          <w:szCs w:val="22"/>
        </w:rPr>
        <w:tab/>
      </w:r>
      <w:r>
        <w:t>UE Conformance Test Aspects - Enhancing LTE CA Utilization [LTE_euCA-UEConTest]</w:t>
      </w:r>
      <w:r>
        <w:tab/>
      </w:r>
      <w:r>
        <w:fldChar w:fldCharType="begin" w:fldLock="1"/>
      </w:r>
      <w:r>
        <w:instrText xml:space="preserve"> PAGEREF _Toc42029373 \h </w:instrText>
      </w:r>
      <w:r>
        <w:fldChar w:fldCharType="separate"/>
      </w:r>
      <w:r>
        <w:t>101</w:t>
      </w:r>
      <w:r>
        <w:fldChar w:fldCharType="end"/>
      </w:r>
    </w:p>
    <w:p w:rsidR="00C93C04" w:rsidRPr="001E49D6" w:rsidRDefault="00C93C04">
      <w:pPr>
        <w:pStyle w:val="TOC4"/>
        <w:rPr>
          <w:rFonts w:ascii="Calibri" w:hAnsi="Calibri"/>
          <w:sz w:val="22"/>
          <w:szCs w:val="22"/>
        </w:rPr>
      </w:pPr>
      <w:r>
        <w:t>13.4.7</w:t>
      </w:r>
      <w:r w:rsidRPr="001E49D6">
        <w:rPr>
          <w:rFonts w:ascii="Calibri" w:hAnsi="Calibri"/>
          <w:sz w:val="22"/>
          <w:szCs w:val="22"/>
        </w:rPr>
        <w:tab/>
      </w:r>
      <w:r>
        <w:t>UE Conformance Test Aspects - LTE Advanced high power TDD UE (power class 2) for Rel-15 [LTE_TDD_HPUE_R15-UEConTest]</w:t>
      </w:r>
      <w:r>
        <w:tab/>
      </w:r>
      <w:r>
        <w:fldChar w:fldCharType="begin" w:fldLock="1"/>
      </w:r>
      <w:r>
        <w:instrText xml:space="preserve"> PAGEREF _Toc42029374 \h </w:instrText>
      </w:r>
      <w:r>
        <w:fldChar w:fldCharType="separate"/>
      </w:r>
      <w:r>
        <w:t>102</w:t>
      </w:r>
      <w:r>
        <w:fldChar w:fldCharType="end"/>
      </w:r>
    </w:p>
    <w:p w:rsidR="00C93C04" w:rsidRPr="001E49D6" w:rsidRDefault="00C93C04">
      <w:pPr>
        <w:pStyle w:val="TOC4"/>
        <w:rPr>
          <w:rFonts w:ascii="Calibri" w:hAnsi="Calibri"/>
          <w:sz w:val="22"/>
          <w:szCs w:val="22"/>
        </w:rPr>
      </w:pPr>
      <w:r>
        <w:t>13.4.8</w:t>
      </w:r>
      <w:r w:rsidRPr="001E49D6">
        <w:rPr>
          <w:rFonts w:ascii="Calibri" w:hAnsi="Calibri"/>
          <w:sz w:val="22"/>
          <w:szCs w:val="22"/>
        </w:rPr>
        <w:tab/>
      </w:r>
      <w:r>
        <w:t>UE Conformance Test Aspects - Further NB-IoT enhancements [new WI: NB_IOTenh2-UEConTest]</w:t>
      </w:r>
      <w:r>
        <w:tab/>
      </w:r>
      <w:r>
        <w:fldChar w:fldCharType="begin" w:fldLock="1"/>
      </w:r>
      <w:r>
        <w:instrText xml:space="preserve"> PAGEREF _Toc42029375 \h </w:instrText>
      </w:r>
      <w:r>
        <w:fldChar w:fldCharType="separate"/>
      </w:r>
      <w:r>
        <w:t>102</w:t>
      </w:r>
      <w:r>
        <w:fldChar w:fldCharType="end"/>
      </w:r>
    </w:p>
    <w:p w:rsidR="00C93C04" w:rsidRPr="001E49D6" w:rsidRDefault="00C93C04">
      <w:pPr>
        <w:pStyle w:val="TOC4"/>
        <w:rPr>
          <w:rFonts w:ascii="Calibri" w:hAnsi="Calibri"/>
          <w:sz w:val="22"/>
          <w:szCs w:val="22"/>
        </w:rPr>
      </w:pPr>
      <w:r>
        <w:lastRenderedPageBreak/>
        <w:t>13.4.9</w:t>
      </w:r>
      <w:r w:rsidRPr="001E49D6">
        <w:rPr>
          <w:rFonts w:ascii="Calibri" w:hAnsi="Calibri"/>
          <w:sz w:val="22"/>
          <w:szCs w:val="22"/>
        </w:rPr>
        <w:tab/>
      </w:r>
      <w:r>
        <w:t>UE Conformance Test Aspects - Even further enhanced MTC for LTE [new WI: LTE_eMTC4-UEConTest]</w:t>
      </w:r>
      <w:r>
        <w:tab/>
      </w:r>
      <w:r>
        <w:fldChar w:fldCharType="begin" w:fldLock="1"/>
      </w:r>
      <w:r>
        <w:instrText xml:space="preserve"> PAGEREF _Toc42029376 \h </w:instrText>
      </w:r>
      <w:r>
        <w:fldChar w:fldCharType="separate"/>
      </w:r>
      <w:r>
        <w:t>102</w:t>
      </w:r>
      <w:r>
        <w:fldChar w:fldCharType="end"/>
      </w:r>
    </w:p>
    <w:p w:rsidR="00C93C04" w:rsidRPr="001E49D6" w:rsidRDefault="00C93C04">
      <w:pPr>
        <w:pStyle w:val="TOC3"/>
        <w:rPr>
          <w:rFonts w:ascii="Calibri" w:hAnsi="Calibri"/>
          <w:sz w:val="22"/>
          <w:szCs w:val="22"/>
        </w:rPr>
      </w:pPr>
      <w:r>
        <w:t>13.5</w:t>
      </w:r>
      <w:r w:rsidRPr="001E49D6">
        <w:rPr>
          <w:rFonts w:ascii="Calibri" w:hAnsi="Calibri"/>
          <w:sz w:val="22"/>
          <w:szCs w:val="22"/>
        </w:rPr>
        <w:tab/>
      </w:r>
      <w:r>
        <w:t>Open Rel-16 WIs</w:t>
      </w:r>
      <w:r>
        <w:tab/>
      </w:r>
      <w:r>
        <w:fldChar w:fldCharType="begin" w:fldLock="1"/>
      </w:r>
      <w:r>
        <w:instrText xml:space="preserve"> PAGEREF _Toc42029377 \h </w:instrText>
      </w:r>
      <w:r>
        <w:fldChar w:fldCharType="separate"/>
      </w:r>
      <w:r>
        <w:t>102</w:t>
      </w:r>
      <w:r>
        <w:fldChar w:fldCharType="end"/>
      </w:r>
    </w:p>
    <w:p w:rsidR="00C93C04" w:rsidRPr="001E49D6" w:rsidRDefault="00C93C04">
      <w:pPr>
        <w:pStyle w:val="TOC4"/>
        <w:rPr>
          <w:rFonts w:ascii="Calibri" w:hAnsi="Calibri"/>
          <w:sz w:val="22"/>
          <w:szCs w:val="22"/>
        </w:rPr>
      </w:pPr>
      <w:r>
        <w:t>13.5.1</w:t>
      </w:r>
      <w:r w:rsidRPr="001E49D6">
        <w:rPr>
          <w:rFonts w:ascii="Calibri" w:hAnsi="Calibri"/>
          <w:sz w:val="22"/>
          <w:szCs w:val="22"/>
        </w:rPr>
        <w:tab/>
      </w:r>
      <w:r>
        <w:t>UE Conformance Test Aspects - Rel-16 LTE CA configurations [LTE_CA_R16-UEConTest]</w:t>
      </w:r>
      <w:r>
        <w:tab/>
      </w:r>
      <w:r>
        <w:fldChar w:fldCharType="begin" w:fldLock="1"/>
      </w:r>
      <w:r>
        <w:instrText xml:space="preserve"> PAGEREF _Toc42029378 \h </w:instrText>
      </w:r>
      <w:r>
        <w:fldChar w:fldCharType="separate"/>
      </w:r>
      <w:r>
        <w:t>102</w:t>
      </w:r>
      <w:r>
        <w:fldChar w:fldCharType="end"/>
      </w:r>
    </w:p>
    <w:p w:rsidR="00C93C04" w:rsidRPr="001E49D6" w:rsidRDefault="00C93C04">
      <w:pPr>
        <w:pStyle w:val="TOC4"/>
        <w:rPr>
          <w:rFonts w:ascii="Calibri" w:hAnsi="Calibri"/>
          <w:sz w:val="22"/>
          <w:szCs w:val="22"/>
        </w:rPr>
      </w:pPr>
      <w:r>
        <w:t>13.5.2</w:t>
      </w:r>
      <w:r w:rsidRPr="001E49D6">
        <w:rPr>
          <w:rFonts w:ascii="Calibri" w:hAnsi="Calibri"/>
          <w:sz w:val="22"/>
          <w:szCs w:val="22"/>
        </w:rPr>
        <w:tab/>
      </w:r>
      <w:r>
        <w:t>UE Conformance Test Aspects - Rel-16 NR CA and DC; and NR and LTE DC Configurations [NR_CADC_NR_LTE_DC_R16-UEConTest]</w:t>
      </w:r>
      <w:r>
        <w:tab/>
      </w:r>
      <w:r>
        <w:fldChar w:fldCharType="begin" w:fldLock="1"/>
      </w:r>
      <w:r>
        <w:instrText xml:space="preserve"> PAGEREF _Toc42029379 \h </w:instrText>
      </w:r>
      <w:r>
        <w:fldChar w:fldCharType="separate"/>
      </w:r>
      <w:r>
        <w:t>103</w:t>
      </w:r>
      <w:r>
        <w:fldChar w:fldCharType="end"/>
      </w:r>
    </w:p>
    <w:p w:rsidR="00C93C04" w:rsidRPr="001E49D6" w:rsidRDefault="00C93C04">
      <w:pPr>
        <w:pStyle w:val="TOC4"/>
        <w:rPr>
          <w:rFonts w:ascii="Calibri" w:hAnsi="Calibri"/>
          <w:sz w:val="22"/>
          <w:szCs w:val="22"/>
        </w:rPr>
      </w:pPr>
      <w:r>
        <w:t>13.5.3</w:t>
      </w:r>
      <w:r w:rsidRPr="001E49D6">
        <w:rPr>
          <w:rFonts w:ascii="Calibri" w:hAnsi="Calibri"/>
          <w:sz w:val="22"/>
          <w:szCs w:val="22"/>
        </w:rPr>
        <w:tab/>
      </w:r>
      <w:r>
        <w:t>UE Conformance Test Aspects - Introduction of new Rel-16 NR bands and extension of existing NR bands [NR_bands_BW_R16-UEConTest]</w:t>
      </w:r>
      <w:r>
        <w:tab/>
      </w:r>
      <w:r>
        <w:fldChar w:fldCharType="begin" w:fldLock="1"/>
      </w:r>
      <w:r>
        <w:instrText xml:space="preserve"> PAGEREF _Toc42029380 \h </w:instrText>
      </w:r>
      <w:r>
        <w:fldChar w:fldCharType="separate"/>
      </w:r>
      <w:r>
        <w:t>103</w:t>
      </w:r>
      <w:r>
        <w:fldChar w:fldCharType="end"/>
      </w:r>
    </w:p>
    <w:p w:rsidR="00C93C04" w:rsidRPr="001E49D6" w:rsidRDefault="00C93C04">
      <w:pPr>
        <w:pStyle w:val="TOC4"/>
        <w:rPr>
          <w:rFonts w:ascii="Calibri" w:hAnsi="Calibri"/>
          <w:sz w:val="22"/>
          <w:szCs w:val="22"/>
        </w:rPr>
      </w:pPr>
      <w:r>
        <w:t>13.5.4</w:t>
      </w:r>
      <w:r w:rsidRPr="001E49D6">
        <w:rPr>
          <w:rFonts w:ascii="Calibri" w:hAnsi="Calibri"/>
          <w:sz w:val="22"/>
          <w:szCs w:val="22"/>
        </w:rPr>
        <w:tab/>
      </w:r>
      <w:r>
        <w:t>UE Conformance Test Aspects - Addition of Power Class 2 UE for LTE bands 31 and 72 [new WI: LTE_PC2_B31_B72-UEConTest]</w:t>
      </w:r>
      <w:r>
        <w:tab/>
      </w:r>
      <w:r>
        <w:fldChar w:fldCharType="begin" w:fldLock="1"/>
      </w:r>
      <w:r>
        <w:instrText xml:space="preserve"> PAGEREF _Toc42029381 \h </w:instrText>
      </w:r>
      <w:r>
        <w:fldChar w:fldCharType="separate"/>
      </w:r>
      <w:r>
        <w:t>104</w:t>
      </w:r>
      <w:r>
        <w:fldChar w:fldCharType="end"/>
      </w:r>
    </w:p>
    <w:p w:rsidR="00C93C04" w:rsidRPr="001E49D6" w:rsidRDefault="00C93C04">
      <w:pPr>
        <w:pStyle w:val="TOC4"/>
        <w:rPr>
          <w:rFonts w:ascii="Calibri" w:hAnsi="Calibri"/>
          <w:sz w:val="22"/>
          <w:szCs w:val="22"/>
        </w:rPr>
      </w:pPr>
      <w:r>
        <w:t>13.5.5</w:t>
      </w:r>
      <w:r w:rsidRPr="001E49D6">
        <w:rPr>
          <w:rFonts w:ascii="Calibri" w:hAnsi="Calibri"/>
          <w:sz w:val="22"/>
          <w:szCs w:val="22"/>
        </w:rPr>
        <w:tab/>
      </w:r>
      <w:r>
        <w:t>Test - (Small) Technical Enhancements and Improvements for Rel-16 [TEI16_Test]</w:t>
      </w:r>
      <w:r>
        <w:tab/>
      </w:r>
      <w:r>
        <w:fldChar w:fldCharType="begin" w:fldLock="1"/>
      </w:r>
      <w:r>
        <w:instrText xml:space="preserve"> PAGEREF _Toc42029382 \h </w:instrText>
      </w:r>
      <w:r>
        <w:fldChar w:fldCharType="separate"/>
      </w:r>
      <w:r>
        <w:t>104</w:t>
      </w:r>
      <w:r>
        <w:fldChar w:fldCharType="end"/>
      </w:r>
    </w:p>
    <w:p w:rsidR="00C93C04" w:rsidRPr="001E49D6" w:rsidRDefault="00C93C04">
      <w:pPr>
        <w:pStyle w:val="TOC3"/>
        <w:rPr>
          <w:rFonts w:ascii="Calibri" w:hAnsi="Calibri"/>
          <w:sz w:val="22"/>
          <w:szCs w:val="22"/>
        </w:rPr>
      </w:pPr>
      <w:r>
        <w:t>13.6</w:t>
      </w:r>
      <w:r w:rsidRPr="001E49D6">
        <w:rPr>
          <w:rFonts w:ascii="Calibri" w:hAnsi="Calibri"/>
          <w:sz w:val="22"/>
          <w:szCs w:val="22"/>
        </w:rPr>
        <w:tab/>
      </w:r>
      <w:r>
        <w:t>Open Rel-16 SIs</w:t>
      </w:r>
      <w:r>
        <w:tab/>
      </w:r>
      <w:r>
        <w:fldChar w:fldCharType="begin" w:fldLock="1"/>
      </w:r>
      <w:r>
        <w:instrText xml:space="preserve"> PAGEREF _Toc42029383 \h </w:instrText>
      </w:r>
      <w:r>
        <w:fldChar w:fldCharType="separate"/>
      </w:r>
      <w:r>
        <w:t>104</w:t>
      </w:r>
      <w:r>
        <w:fldChar w:fldCharType="end"/>
      </w:r>
    </w:p>
    <w:p w:rsidR="00C93C04" w:rsidRPr="001E49D6" w:rsidRDefault="00C93C04">
      <w:pPr>
        <w:pStyle w:val="TOC4"/>
        <w:rPr>
          <w:rFonts w:ascii="Calibri" w:hAnsi="Calibri"/>
          <w:sz w:val="22"/>
          <w:szCs w:val="22"/>
        </w:rPr>
      </w:pPr>
      <w:r>
        <w:t>13.6.1</w:t>
      </w:r>
      <w:r w:rsidRPr="001E49D6">
        <w:rPr>
          <w:rFonts w:ascii="Calibri" w:hAnsi="Calibri"/>
          <w:sz w:val="22"/>
          <w:szCs w:val="22"/>
        </w:rPr>
        <w:tab/>
      </w:r>
      <w:r>
        <w:t>Study on 5G NR UE Application Layer Data Throughput Performance [RAN5 SI: FS_UE_5GNR_App_Data_Perf]</w:t>
      </w:r>
      <w:r>
        <w:tab/>
      </w:r>
      <w:r>
        <w:fldChar w:fldCharType="begin" w:fldLock="1"/>
      </w:r>
      <w:r>
        <w:instrText xml:space="preserve"> PAGEREF _Toc42029384 \h </w:instrText>
      </w:r>
      <w:r>
        <w:fldChar w:fldCharType="separate"/>
      </w:r>
      <w:r>
        <w:t>104</w:t>
      </w:r>
      <w:r>
        <w:fldChar w:fldCharType="end"/>
      </w:r>
    </w:p>
    <w:p w:rsidR="00C93C04" w:rsidRPr="001E49D6" w:rsidRDefault="00C93C04">
      <w:pPr>
        <w:pStyle w:val="TOC3"/>
        <w:rPr>
          <w:rFonts w:ascii="Calibri" w:hAnsi="Calibri"/>
          <w:sz w:val="22"/>
          <w:szCs w:val="22"/>
        </w:rPr>
      </w:pPr>
      <w:r>
        <w:t>13.7</w:t>
      </w:r>
      <w:r w:rsidRPr="001E49D6">
        <w:rPr>
          <w:rFonts w:ascii="Calibri" w:hAnsi="Calibri"/>
          <w:sz w:val="22"/>
          <w:szCs w:val="22"/>
        </w:rPr>
        <w:tab/>
      </w:r>
      <w:r>
        <w:t>R5s CRs from RAN5 electronic meeting ‘#2019-TTCN email’</w:t>
      </w:r>
      <w:r>
        <w:tab/>
      </w:r>
      <w:r>
        <w:fldChar w:fldCharType="begin" w:fldLock="1"/>
      </w:r>
      <w:r>
        <w:instrText xml:space="preserve"> PAGEREF _Toc42029385 \h </w:instrText>
      </w:r>
      <w:r>
        <w:fldChar w:fldCharType="separate"/>
      </w:r>
      <w:r>
        <w:t>105</w:t>
      </w:r>
      <w:r>
        <w:fldChar w:fldCharType="end"/>
      </w:r>
    </w:p>
    <w:p w:rsidR="00C93C04" w:rsidRPr="001E49D6" w:rsidRDefault="00C93C04">
      <w:pPr>
        <w:pStyle w:val="TOC2"/>
        <w:rPr>
          <w:rFonts w:ascii="Calibri" w:hAnsi="Calibri"/>
          <w:sz w:val="22"/>
          <w:szCs w:val="22"/>
        </w:rPr>
      </w:pPr>
      <w:r>
        <w:t>14</w:t>
      </w:r>
      <w:r w:rsidRPr="001E49D6">
        <w:rPr>
          <w:rFonts w:ascii="Calibri" w:hAnsi="Calibri"/>
          <w:sz w:val="22"/>
          <w:szCs w:val="22"/>
        </w:rPr>
        <w:tab/>
      </w:r>
      <w:r>
        <w:t>Maintenance for closed WIs/SIs for REL-15 and earlier</w:t>
      </w:r>
      <w:r>
        <w:tab/>
      </w:r>
      <w:r>
        <w:fldChar w:fldCharType="begin" w:fldLock="1"/>
      </w:r>
      <w:r>
        <w:instrText xml:space="preserve"> PAGEREF _Toc42029386 \h </w:instrText>
      </w:r>
      <w:r>
        <w:fldChar w:fldCharType="separate"/>
      </w:r>
      <w:r>
        <w:t>105</w:t>
      </w:r>
      <w:r>
        <w:fldChar w:fldCharType="end"/>
      </w:r>
    </w:p>
    <w:p w:rsidR="00C93C04" w:rsidRPr="001E49D6" w:rsidRDefault="00C93C04">
      <w:pPr>
        <w:pStyle w:val="TOC2"/>
        <w:rPr>
          <w:rFonts w:ascii="Calibri" w:hAnsi="Calibri"/>
          <w:sz w:val="22"/>
          <w:szCs w:val="22"/>
        </w:rPr>
      </w:pPr>
      <w:r>
        <w:t>15</w:t>
      </w:r>
      <w:r w:rsidRPr="001E49D6">
        <w:rPr>
          <w:rFonts w:ascii="Calibri" w:hAnsi="Calibri"/>
          <w:sz w:val="22"/>
          <w:szCs w:val="22"/>
        </w:rPr>
        <w:tab/>
      </w:r>
      <w:r>
        <w:t>Any other business</w:t>
      </w:r>
      <w:r>
        <w:tab/>
      </w:r>
      <w:r>
        <w:fldChar w:fldCharType="begin" w:fldLock="1"/>
      </w:r>
      <w:r>
        <w:instrText xml:space="preserve"> PAGEREF _Toc42029387 \h </w:instrText>
      </w:r>
      <w:r>
        <w:fldChar w:fldCharType="separate"/>
      </w:r>
      <w:r>
        <w:t>115</w:t>
      </w:r>
      <w:r>
        <w:fldChar w:fldCharType="end"/>
      </w:r>
    </w:p>
    <w:p w:rsidR="00C93C04" w:rsidRPr="001E49D6" w:rsidRDefault="00C93C04">
      <w:pPr>
        <w:pStyle w:val="TOC2"/>
        <w:rPr>
          <w:rFonts w:ascii="Calibri" w:hAnsi="Calibri"/>
          <w:sz w:val="22"/>
          <w:szCs w:val="22"/>
        </w:rPr>
      </w:pPr>
      <w:r>
        <w:t>16</w:t>
      </w:r>
      <w:r w:rsidRPr="001E49D6">
        <w:rPr>
          <w:rFonts w:ascii="Calibri" w:hAnsi="Calibri"/>
          <w:sz w:val="22"/>
          <w:szCs w:val="22"/>
        </w:rPr>
        <w:tab/>
      </w:r>
      <w:r>
        <w:t>Closing of the meeting</w:t>
      </w:r>
      <w:r>
        <w:tab/>
      </w:r>
      <w:r>
        <w:fldChar w:fldCharType="begin" w:fldLock="1"/>
      </w:r>
      <w:r>
        <w:instrText xml:space="preserve"> PAGEREF _Toc42029388 \h </w:instrText>
      </w:r>
      <w:r>
        <w:fldChar w:fldCharType="separate"/>
      </w:r>
      <w:r>
        <w:t>121</w:t>
      </w:r>
      <w:r>
        <w:fldChar w:fldCharType="end"/>
      </w:r>
    </w:p>
    <w:p w:rsidR="00C93C04" w:rsidRPr="001E49D6" w:rsidRDefault="00C93C04">
      <w:pPr>
        <w:pStyle w:val="TOC2"/>
        <w:rPr>
          <w:rFonts w:ascii="Calibri" w:hAnsi="Calibri"/>
          <w:sz w:val="22"/>
          <w:szCs w:val="22"/>
        </w:rPr>
      </w:pPr>
      <w:r>
        <w:t>Annex A: List of participants</w:t>
      </w:r>
      <w:r>
        <w:tab/>
      </w:r>
      <w:r>
        <w:fldChar w:fldCharType="begin" w:fldLock="1"/>
      </w:r>
      <w:r>
        <w:instrText xml:space="preserve"> PAGEREF _Toc42029389 \h </w:instrText>
      </w:r>
      <w:r>
        <w:fldChar w:fldCharType="separate"/>
      </w:r>
      <w:r>
        <w:t>122</w:t>
      </w:r>
      <w:r>
        <w:fldChar w:fldCharType="end"/>
      </w:r>
    </w:p>
    <w:p w:rsidR="00C93C04" w:rsidRPr="001E49D6" w:rsidRDefault="00C93C04">
      <w:pPr>
        <w:pStyle w:val="TOC2"/>
        <w:rPr>
          <w:rFonts w:ascii="Calibri" w:hAnsi="Calibri"/>
          <w:sz w:val="22"/>
          <w:szCs w:val="22"/>
        </w:rPr>
      </w:pPr>
      <w:r>
        <w:t>Annex B: List of contribution documents</w:t>
      </w:r>
      <w:r>
        <w:tab/>
      </w:r>
      <w:r>
        <w:fldChar w:fldCharType="begin" w:fldLock="1"/>
      </w:r>
      <w:r>
        <w:instrText xml:space="preserve"> PAGEREF _Toc42029390 \h </w:instrText>
      </w:r>
      <w:r>
        <w:fldChar w:fldCharType="separate"/>
      </w:r>
      <w:r>
        <w:t>123</w:t>
      </w:r>
      <w:r>
        <w:fldChar w:fldCharType="end"/>
      </w:r>
    </w:p>
    <w:p w:rsidR="00C93C04" w:rsidRPr="001E49D6" w:rsidRDefault="00C93C04">
      <w:pPr>
        <w:pStyle w:val="TOC2"/>
        <w:rPr>
          <w:rFonts w:ascii="Calibri" w:hAnsi="Calibri"/>
          <w:sz w:val="22"/>
          <w:szCs w:val="22"/>
        </w:rPr>
      </w:pPr>
      <w:r>
        <w:t>Annex C: Lists of liaison statements</w:t>
      </w:r>
      <w:r>
        <w:tab/>
      </w:r>
      <w:r>
        <w:fldChar w:fldCharType="begin" w:fldLock="1"/>
      </w:r>
      <w:r>
        <w:instrText xml:space="preserve"> PAGEREF _Toc42029391 \h </w:instrText>
      </w:r>
      <w:r>
        <w:fldChar w:fldCharType="separate"/>
      </w:r>
      <w:r>
        <w:t>124</w:t>
      </w:r>
      <w:r>
        <w:fldChar w:fldCharType="end"/>
      </w:r>
    </w:p>
    <w:p w:rsidR="00C93C04" w:rsidRPr="001E49D6" w:rsidRDefault="00C93C04">
      <w:pPr>
        <w:pStyle w:val="TOC3"/>
        <w:rPr>
          <w:rFonts w:ascii="Calibri" w:hAnsi="Calibri"/>
          <w:sz w:val="22"/>
          <w:szCs w:val="22"/>
        </w:rPr>
      </w:pPr>
      <w:r>
        <w:t>C1: Incoming liaison statements</w:t>
      </w:r>
      <w:r>
        <w:tab/>
      </w:r>
      <w:r>
        <w:fldChar w:fldCharType="begin" w:fldLock="1"/>
      </w:r>
      <w:r>
        <w:instrText xml:space="preserve"> PAGEREF _Toc42029392 \h </w:instrText>
      </w:r>
      <w:r>
        <w:fldChar w:fldCharType="separate"/>
      </w:r>
      <w:r>
        <w:t>125</w:t>
      </w:r>
      <w:r>
        <w:fldChar w:fldCharType="end"/>
      </w:r>
    </w:p>
    <w:p w:rsidR="00C93C04" w:rsidRPr="001E49D6" w:rsidRDefault="00C93C04">
      <w:pPr>
        <w:pStyle w:val="TOC3"/>
        <w:rPr>
          <w:rFonts w:ascii="Calibri" w:hAnsi="Calibri"/>
          <w:sz w:val="22"/>
          <w:szCs w:val="22"/>
        </w:rPr>
      </w:pPr>
      <w:r>
        <w:t>C2: Outgoing liaison statements</w:t>
      </w:r>
      <w:r>
        <w:tab/>
      </w:r>
      <w:r>
        <w:fldChar w:fldCharType="begin" w:fldLock="1"/>
      </w:r>
      <w:r>
        <w:instrText xml:space="preserve"> PAGEREF _Toc42029393 \h </w:instrText>
      </w:r>
      <w:r>
        <w:fldChar w:fldCharType="separate"/>
      </w:r>
      <w:r>
        <w:t>126</w:t>
      </w:r>
      <w:r>
        <w:fldChar w:fldCharType="end"/>
      </w:r>
    </w:p>
    <w:p w:rsidR="00C93C04" w:rsidRPr="001E49D6" w:rsidRDefault="00C93C04">
      <w:pPr>
        <w:pStyle w:val="TOC2"/>
        <w:rPr>
          <w:rFonts w:ascii="Calibri" w:hAnsi="Calibri"/>
          <w:sz w:val="22"/>
          <w:szCs w:val="22"/>
        </w:rPr>
      </w:pPr>
      <w:r>
        <w:t>Annex D: List of change requests</w:t>
      </w:r>
      <w:r>
        <w:tab/>
      </w:r>
      <w:r>
        <w:fldChar w:fldCharType="begin" w:fldLock="1"/>
      </w:r>
      <w:r>
        <w:instrText xml:space="preserve"> PAGEREF _Toc42029394 \h </w:instrText>
      </w:r>
      <w:r>
        <w:fldChar w:fldCharType="separate"/>
      </w:r>
      <w:r>
        <w:t>127</w:t>
      </w:r>
      <w:r>
        <w:fldChar w:fldCharType="end"/>
      </w:r>
    </w:p>
    <w:p w:rsidR="00C93C04" w:rsidRPr="001E49D6" w:rsidRDefault="00C93C04">
      <w:pPr>
        <w:pStyle w:val="TOC2"/>
        <w:rPr>
          <w:rFonts w:ascii="Calibri" w:hAnsi="Calibri"/>
          <w:sz w:val="22"/>
          <w:szCs w:val="22"/>
        </w:rPr>
      </w:pPr>
      <w:r>
        <w:t>Annex E: List of draft Technical Specifications and Technical Reports</w:t>
      </w:r>
      <w:r>
        <w:tab/>
      </w:r>
      <w:r>
        <w:fldChar w:fldCharType="begin" w:fldLock="1"/>
      </w:r>
      <w:r>
        <w:instrText xml:space="preserve"> PAGEREF _Toc42029395 \h </w:instrText>
      </w:r>
      <w:r>
        <w:fldChar w:fldCharType="separate"/>
      </w:r>
      <w:r>
        <w:t>133</w:t>
      </w:r>
      <w:r>
        <w:fldChar w:fldCharType="end"/>
      </w:r>
    </w:p>
    <w:p w:rsidR="00C93C04" w:rsidRPr="001E49D6" w:rsidRDefault="00C93C04">
      <w:pPr>
        <w:pStyle w:val="TOC2"/>
        <w:rPr>
          <w:rFonts w:ascii="Calibri" w:hAnsi="Calibri"/>
          <w:sz w:val="22"/>
          <w:szCs w:val="22"/>
        </w:rPr>
      </w:pPr>
      <w:r>
        <w:t>Annex F: List of approved new and revised Work Items</w:t>
      </w:r>
      <w:r>
        <w:tab/>
      </w:r>
      <w:r>
        <w:fldChar w:fldCharType="begin" w:fldLock="1"/>
      </w:r>
      <w:r>
        <w:instrText xml:space="preserve"> PAGEREF _Toc42029396 \h </w:instrText>
      </w:r>
      <w:r>
        <w:fldChar w:fldCharType="separate"/>
      </w:r>
      <w:r>
        <w:t>134</w:t>
      </w:r>
      <w:r>
        <w:fldChar w:fldCharType="end"/>
      </w:r>
    </w:p>
    <w:p w:rsidR="00C93C04" w:rsidRPr="001E49D6" w:rsidRDefault="00C93C04">
      <w:pPr>
        <w:pStyle w:val="TOC2"/>
        <w:rPr>
          <w:rFonts w:ascii="Calibri" w:hAnsi="Calibri"/>
          <w:sz w:val="22"/>
          <w:szCs w:val="22"/>
        </w:rPr>
      </w:pPr>
      <w:r>
        <w:t>Annex G: List of RAN meetings</w:t>
      </w:r>
      <w:r>
        <w:tab/>
      </w:r>
      <w:r>
        <w:fldChar w:fldCharType="begin" w:fldLock="1"/>
      </w:r>
      <w:r>
        <w:instrText xml:space="preserve"> PAGEREF _Toc42029397 \h </w:instrText>
      </w:r>
      <w:r>
        <w:fldChar w:fldCharType="separate"/>
      </w:r>
      <w:r>
        <w:t>137</w:t>
      </w:r>
      <w:r>
        <w:fldChar w:fldCharType="end"/>
      </w:r>
    </w:p>
    <w:p w:rsidR="00C93C04" w:rsidRPr="001E49D6" w:rsidRDefault="00C93C04">
      <w:pPr>
        <w:pStyle w:val="TOC2"/>
        <w:rPr>
          <w:rFonts w:ascii="Calibri" w:hAnsi="Calibri"/>
          <w:sz w:val="22"/>
          <w:szCs w:val="22"/>
        </w:rPr>
      </w:pPr>
      <w:r>
        <w:t>Annex H: List of action items</w:t>
      </w:r>
      <w:r>
        <w:tab/>
      </w:r>
      <w:r>
        <w:fldChar w:fldCharType="begin" w:fldLock="1"/>
      </w:r>
      <w:r>
        <w:instrText xml:space="preserve"> PAGEREF _Toc42029398 \h </w:instrText>
      </w:r>
      <w:r>
        <w:fldChar w:fldCharType="separate"/>
      </w:r>
      <w:r>
        <w:t>138</w:t>
      </w:r>
      <w:r>
        <w:fldChar w:fldCharType="end"/>
      </w:r>
    </w:p>
    <w:p w:rsidR="00C93C04" w:rsidRPr="001E49D6" w:rsidRDefault="00C93C04">
      <w:pPr>
        <w:pStyle w:val="TOC2"/>
        <w:rPr>
          <w:rFonts w:ascii="Calibri" w:hAnsi="Calibri"/>
          <w:sz w:val="22"/>
          <w:szCs w:val="22"/>
        </w:rPr>
      </w:pPr>
      <w:r>
        <w:t>Annex I: List of email discussions after RAN #87e</w:t>
      </w:r>
      <w:r>
        <w:tab/>
      </w:r>
      <w:r>
        <w:fldChar w:fldCharType="begin" w:fldLock="1"/>
      </w:r>
      <w:r>
        <w:instrText xml:space="preserve"> PAGEREF _Toc42029399 \h </w:instrText>
      </w:r>
      <w:r>
        <w:fldChar w:fldCharType="separate"/>
      </w:r>
      <w:r>
        <w:t>138</w:t>
      </w:r>
      <w:r>
        <w:fldChar w:fldCharType="end"/>
      </w:r>
    </w:p>
    <w:p w:rsidR="00C93C04" w:rsidRPr="001E49D6" w:rsidRDefault="00C93C04">
      <w:pPr>
        <w:pStyle w:val="TOC2"/>
        <w:rPr>
          <w:rFonts w:ascii="Calibri" w:hAnsi="Calibri"/>
          <w:sz w:val="22"/>
          <w:szCs w:val="22"/>
        </w:rPr>
      </w:pPr>
      <w:r>
        <w:t>Annex J: History</w:t>
      </w:r>
      <w:r>
        <w:tab/>
      </w:r>
      <w:r>
        <w:fldChar w:fldCharType="begin" w:fldLock="1"/>
      </w:r>
      <w:r>
        <w:instrText xml:space="preserve"> PAGEREF _Toc42029400 \h </w:instrText>
      </w:r>
      <w:r>
        <w:fldChar w:fldCharType="separate"/>
      </w:r>
      <w:r>
        <w:t>139</w:t>
      </w:r>
      <w:r>
        <w:fldChar w:fldCharType="end"/>
      </w:r>
    </w:p>
    <w:p w:rsidR="00887B73" w:rsidRDefault="00C93C04" w:rsidP="00F07CA1">
      <w:pPr>
        <w:sectPr w:rsidR="00887B73" w:rsidSect="00401DFE">
          <w:footnotePr>
            <w:numRestart w:val="eachSect"/>
          </w:footnotePr>
          <w:pgSz w:w="11907" w:h="16840" w:code="9"/>
          <w:pgMar w:top="1418" w:right="1134" w:bottom="1134" w:left="1134" w:header="680" w:footer="567" w:gutter="0"/>
          <w:cols w:space="720"/>
          <w:docGrid w:linePitch="272"/>
        </w:sectPr>
      </w:pPr>
      <w:r>
        <w:rPr>
          <w:noProof/>
          <w:sz w:val="22"/>
        </w:rPr>
        <w:fldChar w:fldCharType="end"/>
      </w:r>
    </w:p>
    <w:p w:rsidR="00401DFE" w:rsidRPr="00FA5504" w:rsidRDefault="00401DFE" w:rsidP="00401DFE">
      <w:pPr>
        <w:pStyle w:val="Heading1"/>
        <w:snapToGrid w:val="0"/>
        <w:ind w:left="0" w:firstLine="0"/>
      </w:pPr>
      <w:bookmarkStart w:id="0" w:name="_Toc521589322"/>
      <w:bookmarkStart w:id="1" w:name="_Toc527197783"/>
      <w:bookmarkStart w:id="2" w:name="_Toc2391338"/>
      <w:bookmarkStart w:id="3" w:name="_Toc25787555"/>
      <w:bookmarkStart w:id="4" w:name="_Toc25787755"/>
      <w:bookmarkStart w:id="5" w:name="_Toc27430450"/>
      <w:bookmarkStart w:id="6" w:name="_Toc33140191"/>
      <w:bookmarkStart w:id="7" w:name="_Toc34604722"/>
      <w:bookmarkStart w:id="8" w:name="_Toc34604915"/>
      <w:bookmarkStart w:id="9" w:name="_Toc35697715"/>
      <w:bookmarkStart w:id="10" w:name="_Toc42029226"/>
      <w:r w:rsidRPr="00FA5504">
        <w:lastRenderedPageBreak/>
        <w:t>Meeting Organisation</w:t>
      </w:r>
      <w:bookmarkEnd w:id="0"/>
      <w:bookmarkEnd w:id="1"/>
      <w:bookmarkEnd w:id="2"/>
      <w:bookmarkEnd w:id="3"/>
      <w:bookmarkEnd w:id="4"/>
      <w:bookmarkEnd w:id="5"/>
      <w:bookmarkEnd w:id="6"/>
      <w:bookmarkEnd w:id="7"/>
      <w:bookmarkEnd w:id="8"/>
      <w:bookmarkEnd w:id="9"/>
      <w:bookmarkEnd w:id="10"/>
    </w:p>
    <w:p w:rsidR="00401DFE" w:rsidRDefault="00401DFE" w:rsidP="00401DFE">
      <w:pPr>
        <w:snapToGrid w:val="0"/>
      </w:pPr>
      <w:r>
        <w:t>Meeting:</w:t>
      </w:r>
      <w:r>
        <w:tab/>
      </w:r>
      <w:r>
        <w:tab/>
      </w:r>
      <w:r>
        <w:tab/>
      </w:r>
      <w:r>
        <w:tab/>
      </w:r>
      <w:r>
        <w:tab/>
      </w:r>
      <w:r>
        <w:tab/>
        <w:t>3GPP TSG RAN #8</w:t>
      </w:r>
      <w:r w:rsidR="00B86476">
        <w:t>7e</w:t>
      </w:r>
    </w:p>
    <w:p w:rsidR="00B86476" w:rsidRDefault="00401DFE" w:rsidP="00401DFE">
      <w:pPr>
        <w:snapToGrid w:val="0"/>
      </w:pPr>
      <w:r>
        <w:t>Meeting location:</w:t>
      </w:r>
      <w:r>
        <w:tab/>
      </w:r>
      <w:r>
        <w:tab/>
      </w:r>
      <w:r>
        <w:tab/>
      </w:r>
      <w:r w:rsidR="00B86476">
        <w:tab/>
        <w:t>Electronic Meeting (replacing RAN #88 in Jeju, Korea due to Corona virus problem)</w:t>
      </w:r>
    </w:p>
    <w:p w:rsidR="00401DFE" w:rsidRDefault="00401DFE" w:rsidP="00401DFE">
      <w:pPr>
        <w:snapToGrid w:val="0"/>
      </w:pPr>
      <w:r>
        <w:t>Scheduled:</w:t>
      </w:r>
      <w:r>
        <w:tab/>
      </w:r>
      <w:r>
        <w:tab/>
      </w:r>
      <w:r>
        <w:tab/>
      </w:r>
      <w:r>
        <w:tab/>
      </w:r>
      <w:r>
        <w:tab/>
        <w:t xml:space="preserve">Monday </w:t>
      </w:r>
      <w:r w:rsidR="00B74225">
        <w:t>16</w:t>
      </w:r>
      <w:r>
        <w:t>.</w:t>
      </w:r>
      <w:r w:rsidR="00B74225">
        <w:t>03</w:t>
      </w:r>
      <w:r>
        <w:t>.20</w:t>
      </w:r>
      <w:r w:rsidR="00B74225">
        <w:t>20</w:t>
      </w:r>
      <w:r>
        <w:t xml:space="preserve"> (</w:t>
      </w:r>
      <w:r w:rsidR="00B74225">
        <w:t>0:01</w:t>
      </w:r>
      <w:r>
        <w:t>am</w:t>
      </w:r>
      <w:r w:rsidR="00B74225">
        <w:t xml:space="preserve"> CET</w:t>
      </w:r>
      <w:r>
        <w:t xml:space="preserve">) - </w:t>
      </w:r>
      <w:r w:rsidR="007B6786">
        <w:t>Thursday</w:t>
      </w:r>
      <w:r>
        <w:t xml:space="preserve"> </w:t>
      </w:r>
      <w:r w:rsidR="007B6786">
        <w:t>1</w:t>
      </w:r>
      <w:r w:rsidR="00B74225">
        <w:t>9</w:t>
      </w:r>
      <w:r w:rsidR="00D90C22">
        <w:t>.</w:t>
      </w:r>
      <w:r w:rsidR="00B74225">
        <w:t>03</w:t>
      </w:r>
      <w:r>
        <w:t>.20</w:t>
      </w:r>
      <w:r w:rsidR="00B74225">
        <w:t>20</w:t>
      </w:r>
      <w:r>
        <w:t xml:space="preserve"> (</w:t>
      </w:r>
      <w:r w:rsidR="00B74225">
        <w:t>23:59 CET</w:t>
      </w:r>
      <w:r>
        <w:t>)</w:t>
      </w:r>
    </w:p>
    <w:p w:rsidR="00401DFE" w:rsidRPr="006B5BDB" w:rsidRDefault="00401DFE" w:rsidP="00401DFE">
      <w:pPr>
        <w:snapToGrid w:val="0"/>
      </w:pPr>
      <w:r>
        <w:t>Host:</w:t>
      </w:r>
      <w:r>
        <w:tab/>
      </w:r>
      <w:r>
        <w:tab/>
      </w:r>
      <w:r>
        <w:tab/>
      </w:r>
      <w:r>
        <w:tab/>
      </w:r>
      <w:r>
        <w:tab/>
      </w:r>
      <w:r>
        <w:tab/>
      </w:r>
      <w:r>
        <w:tab/>
      </w:r>
      <w:r w:rsidR="00B86476">
        <w:t>-</w:t>
      </w:r>
    </w:p>
    <w:p w:rsidR="00401DFE" w:rsidRPr="00683208" w:rsidRDefault="00401DFE" w:rsidP="00401DFE">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rsidR="00401DFE" w:rsidRDefault="00401DFE" w:rsidP="00401DFE">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rsidR="00401DFE" w:rsidRPr="00683208" w:rsidRDefault="00401DFE" w:rsidP="00401DFE">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rsidR="00401DFE" w:rsidRDefault="00401DFE" w:rsidP="00401DFE">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rsidR="00401DFE" w:rsidRDefault="00401DFE" w:rsidP="00E64F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t xml:space="preserve">email: </w:t>
      </w:r>
      <w:hyperlink r:id="rId16" w:history="1">
        <w:r w:rsidR="007D4189" w:rsidRPr="00D4575A">
          <w:rPr>
            <w:rStyle w:val="Hyperlink"/>
          </w:rPr>
          <w:t>Joern.Krause@etsi.org</w:t>
        </w:r>
      </w:hyperlink>
    </w:p>
    <w:p w:rsidR="00401DFE" w:rsidRDefault="00401DFE" w:rsidP="00401DFE">
      <w:pPr>
        <w:snapToGrid w:val="0"/>
      </w:pPr>
      <w:r>
        <w:t>Email reflector:</w:t>
      </w:r>
      <w:r>
        <w:tab/>
      </w:r>
      <w:r>
        <w:tab/>
      </w:r>
      <w:r>
        <w:tab/>
      </w:r>
      <w:r>
        <w:tab/>
      </w:r>
      <w:hyperlink r:id="rId17" w:history="1">
        <w:r w:rsidRPr="00CC4214">
          <w:rPr>
            <w:rStyle w:val="Hyperlink"/>
          </w:rPr>
          <w:t>3GPP_TSG_RAN@LIST.ETSI.ORG</w:t>
        </w:r>
      </w:hyperlink>
    </w:p>
    <w:p w:rsidR="00401DFE" w:rsidRDefault="00401DFE" w:rsidP="00401DFE">
      <w:pPr>
        <w:snapToGrid w:val="0"/>
      </w:pPr>
      <w:r>
        <w:t>Technical documents:</w:t>
      </w:r>
      <w:r>
        <w:tab/>
      </w:r>
      <w:r>
        <w:tab/>
      </w:r>
      <w:hyperlink r:id="rId18" w:history="1">
        <w:r w:rsidR="00B74225" w:rsidRPr="00EB2AD1">
          <w:rPr>
            <w:rStyle w:val="Hyperlink"/>
          </w:rPr>
          <w:t>ftp://ftp.3gpp.org/tsg_ran/TSGR_87e/Docs</w:t>
        </w:r>
      </w:hyperlink>
    </w:p>
    <w:p w:rsidR="00893B53" w:rsidRDefault="00401DFE" w:rsidP="000D58A5">
      <w:pPr>
        <w:snapToGrid w:val="0"/>
        <w:spacing w:after="0"/>
      </w:pPr>
      <w:r>
        <w:t>next meetings:</w:t>
      </w:r>
      <w:r>
        <w:tab/>
      </w:r>
      <w:r>
        <w:tab/>
      </w:r>
      <w:r>
        <w:tab/>
      </w:r>
      <w:r>
        <w:tab/>
      </w:r>
      <w:r w:rsidR="00893B53">
        <w:t>TSG RAN #88</w:t>
      </w:r>
      <w:r w:rsidR="00B74225">
        <w:t>e</w:t>
      </w:r>
      <w:r w:rsidR="00893B53">
        <w:tab/>
      </w:r>
      <w:r w:rsidR="00893B53">
        <w:tab/>
      </w:r>
      <w:r w:rsidR="00B74225">
        <w:t>29</w:t>
      </w:r>
      <w:r w:rsidR="00893B53">
        <w:t>.0</w:t>
      </w:r>
      <w:r w:rsidR="00F7469C">
        <w:t>6</w:t>
      </w:r>
      <w:r w:rsidR="00893B53">
        <w:t xml:space="preserve">. - </w:t>
      </w:r>
      <w:r w:rsidR="00B74225">
        <w:t>03</w:t>
      </w:r>
      <w:r w:rsidR="00893B53">
        <w:t>.0</w:t>
      </w:r>
      <w:r w:rsidR="00B74225">
        <w:t>7</w:t>
      </w:r>
      <w:r w:rsidR="00893B53">
        <w:t>.20</w:t>
      </w:r>
      <w:r w:rsidR="00E64F53">
        <w:t>20</w:t>
      </w:r>
      <w:r w:rsidR="00893B53" w:rsidRPr="00850814">
        <w:tab/>
      </w:r>
      <w:r w:rsidR="00B74225">
        <w:t>Electronic Meeting</w:t>
      </w:r>
      <w:r w:rsidR="004B4A88">
        <w:tab/>
      </w:r>
      <w:r w:rsidR="00D126C2">
        <w:tab/>
      </w:r>
      <w:r w:rsidR="004B4A88">
        <w:tab/>
      </w:r>
      <w:r w:rsidR="000D58A5">
        <w:tab/>
      </w:r>
      <w:r w:rsidR="00893B53" w:rsidRPr="00850814">
        <w:t>host</w:t>
      </w:r>
      <w:r w:rsidR="00893B53">
        <w:t xml:space="preserve">: </w:t>
      </w:r>
      <w:r w:rsidR="00B74225">
        <w:t>-</w:t>
      </w:r>
    </w:p>
    <w:p w:rsidR="00B373F8" w:rsidRDefault="00B373F8" w:rsidP="000D58A5">
      <w:pPr>
        <w:snapToGrid w:val="0"/>
        <w:spacing w:after="0"/>
      </w:pPr>
      <w:r>
        <w:tab/>
      </w:r>
      <w:r>
        <w:tab/>
      </w:r>
      <w:r>
        <w:tab/>
      </w:r>
      <w:r>
        <w:tab/>
      </w:r>
      <w:r>
        <w:tab/>
      </w:r>
      <w:r>
        <w:tab/>
      </w:r>
      <w:r>
        <w:tab/>
      </w:r>
      <w:r>
        <w:tab/>
        <w:t>TSG RAN #89</w:t>
      </w:r>
      <w:r>
        <w:tab/>
      </w:r>
      <w:r>
        <w:tab/>
        <w:t>14.09. - 17.09.2020</w:t>
      </w:r>
      <w:r w:rsidRPr="00850814">
        <w:tab/>
      </w:r>
      <w:r w:rsidRPr="00E64F53">
        <w:t>Funchal, Madeira, Portugal</w:t>
      </w:r>
      <w:r>
        <w:tab/>
      </w:r>
      <w:r>
        <w:tab/>
      </w:r>
      <w:r w:rsidRPr="00850814">
        <w:t>host</w:t>
      </w:r>
      <w:r>
        <w:t>: EF3</w:t>
      </w:r>
    </w:p>
    <w:p w:rsidR="00B373F8" w:rsidRDefault="00B373F8" w:rsidP="00B373F8">
      <w:pPr>
        <w:snapToGrid w:val="0"/>
      </w:pPr>
      <w:r>
        <w:tab/>
      </w:r>
      <w:r>
        <w:tab/>
      </w:r>
      <w:r>
        <w:tab/>
      </w:r>
      <w:r>
        <w:tab/>
      </w:r>
      <w:r>
        <w:tab/>
      </w:r>
      <w:r>
        <w:tab/>
      </w:r>
      <w:r>
        <w:tab/>
      </w:r>
      <w:r>
        <w:tab/>
        <w:t>TSG RAN #90</w:t>
      </w:r>
      <w:r>
        <w:tab/>
      </w:r>
      <w:r>
        <w:tab/>
        <w:t>07.12. - 10.12.2020</w:t>
      </w:r>
      <w:r w:rsidRPr="00850814">
        <w:tab/>
      </w:r>
      <w:r>
        <w:t>tbd, USA</w:t>
      </w:r>
      <w:r>
        <w:tab/>
      </w:r>
      <w:r>
        <w:tab/>
      </w:r>
      <w:r>
        <w:tab/>
      </w:r>
      <w:r>
        <w:tab/>
      </w:r>
      <w:r>
        <w:tab/>
      </w:r>
      <w:r>
        <w:tab/>
      </w:r>
      <w:r>
        <w:tab/>
      </w:r>
      <w:r w:rsidRPr="00850814">
        <w:t>host</w:t>
      </w:r>
      <w:r>
        <w:t>: NF3</w:t>
      </w:r>
    </w:p>
    <w:p w:rsidR="00401DFE" w:rsidRDefault="00401DFE" w:rsidP="00401DFE">
      <w:pPr>
        <w:pStyle w:val="Heading1"/>
        <w:snapToGrid w:val="0"/>
      </w:pPr>
      <w:bookmarkStart w:id="11" w:name="_Toc521589323"/>
      <w:bookmarkStart w:id="12" w:name="_Toc527197784"/>
      <w:bookmarkStart w:id="13" w:name="_Toc2391339"/>
      <w:bookmarkStart w:id="14" w:name="_Toc25787556"/>
      <w:bookmarkStart w:id="15" w:name="_Toc25787756"/>
      <w:bookmarkStart w:id="16" w:name="_Toc27430451"/>
      <w:bookmarkStart w:id="17" w:name="_Toc33140192"/>
      <w:bookmarkStart w:id="18" w:name="_Toc34604723"/>
      <w:bookmarkStart w:id="19" w:name="_Toc34604916"/>
      <w:bookmarkStart w:id="20" w:name="_Toc35697716"/>
      <w:bookmarkStart w:id="21" w:name="_Toc42029227"/>
      <w:r>
        <w:t>Executive Summary</w:t>
      </w:r>
      <w:bookmarkEnd w:id="11"/>
      <w:bookmarkEnd w:id="12"/>
      <w:bookmarkEnd w:id="13"/>
      <w:bookmarkEnd w:id="14"/>
      <w:bookmarkEnd w:id="15"/>
      <w:bookmarkEnd w:id="16"/>
      <w:bookmarkEnd w:id="17"/>
      <w:bookmarkEnd w:id="18"/>
      <w:bookmarkEnd w:id="19"/>
      <w:bookmarkEnd w:id="20"/>
      <w:bookmarkEnd w:id="21"/>
    </w:p>
    <w:p w:rsidR="00401DFE" w:rsidRDefault="00401DFE" w:rsidP="00B74225">
      <w:pPr>
        <w:snapToGrid w:val="0"/>
      </w:pPr>
      <w:r w:rsidRPr="007E7786">
        <w:t>3GPP TSG RAN meeting #</w:t>
      </w:r>
      <w:r>
        <w:t>8</w:t>
      </w:r>
      <w:r w:rsidR="00B74225">
        <w:t xml:space="preserve">7e </w:t>
      </w:r>
      <w:r w:rsidRPr="007E7786">
        <w:t xml:space="preserve">was held </w:t>
      </w:r>
      <w:r w:rsidR="00B74225">
        <w:t xml:space="preserve">March 16-19, 2020 as electronic meeting (replacing RAN #87 due to the Corona virus problem; RAN #87 was scheduled for the same week in Jeju, Korea). </w:t>
      </w:r>
      <w:r w:rsidRPr="007E7786">
        <w:t>The meeting had</w:t>
      </w:r>
      <w:r w:rsidR="00AB4275">
        <w:t xml:space="preserve"> </w:t>
      </w:r>
      <w:r w:rsidR="00AD0773">
        <w:t>311</w:t>
      </w:r>
      <w:r w:rsidRPr="007E7786">
        <w:t xml:space="preserve"> </w:t>
      </w:r>
      <w:r w:rsidR="00B74225">
        <w:t xml:space="preserve">registrations </w:t>
      </w:r>
      <w:r w:rsidRPr="007E7786">
        <w:t xml:space="preserve">(see Annex A) and </w:t>
      </w:r>
      <w:r w:rsidR="00AD0773">
        <w:t>515</w:t>
      </w:r>
      <w:r w:rsidRPr="007E7786">
        <w:t xml:space="preserve"> Technical Documents (see Annex B).</w:t>
      </w:r>
    </w:p>
    <w:p w:rsidR="00401DFE" w:rsidRPr="00AF09CA" w:rsidRDefault="00401DFE" w:rsidP="00401DFE">
      <w:pPr>
        <w:pStyle w:val="B1"/>
        <w:snapToGrid w:val="0"/>
        <w:spacing w:after="120"/>
      </w:pPr>
      <w:r w:rsidRPr="00AF09CA">
        <w:t>Main topics/decisions:</w:t>
      </w:r>
    </w:p>
    <w:p w:rsidR="00401DFE" w:rsidRPr="00B74225" w:rsidRDefault="00401DFE" w:rsidP="00401DFE">
      <w:pPr>
        <w:pStyle w:val="B1"/>
        <w:snapToGrid w:val="0"/>
        <w:rPr>
          <w:highlight w:val="yellow"/>
        </w:rPr>
      </w:pPr>
      <w:r w:rsidRPr="00A419C1">
        <w:t>-</w:t>
      </w:r>
      <w:r w:rsidRPr="00A419C1">
        <w:tab/>
      </w:r>
      <w:r w:rsidRPr="00A419C1">
        <w:rPr>
          <w:b/>
        </w:rPr>
        <w:t>block approval</w:t>
      </w:r>
      <w:r w:rsidRPr="00A419C1">
        <w:t xml:space="preserve">: </w:t>
      </w:r>
      <w:r w:rsidR="008C6661" w:rsidRPr="00A419C1">
        <w:t xml:space="preserve">The concept was used for Tdocs of type WI status report and  CRpacks </w:t>
      </w:r>
      <w:r w:rsidR="00A419C1">
        <w:t xml:space="preserve">(like in face-to-face meetings) </w:t>
      </w:r>
      <w:r w:rsidR="008C6661" w:rsidRPr="00A419C1">
        <w:t>but also for draft TRs/TSs, revised SID/WID, LSin, WI summary, pCRs of RAN SIs and reports (from WGs, MCC ITU-R AH, MCC TF160, RAN #86).</w:t>
      </w:r>
      <w:r w:rsidR="008C6661" w:rsidRPr="00A419C1">
        <w:br/>
        <w:t>Documents which were not flagged for further discussion</w:t>
      </w:r>
      <w:r w:rsidR="00A419C1" w:rsidRPr="00A419C1">
        <w:t xml:space="preserve"> before the flagging deadline (Tue 17.03.2020 23:59 CET) </w:t>
      </w:r>
      <w:r w:rsidR="00A419C1">
        <w:t>got their expected status in order to focus afterwards on the inputs</w:t>
      </w:r>
      <w:r w:rsidR="00342266">
        <w:t xml:space="preserve"> that may require more discussion</w:t>
      </w:r>
      <w:r w:rsidR="00A419C1">
        <w:t>. Corresponding guidance about this was provided in the invitation folder.</w:t>
      </w:r>
    </w:p>
    <w:p w:rsidR="00401DFE" w:rsidRPr="00153E91" w:rsidRDefault="00401DFE" w:rsidP="00401DFE">
      <w:pPr>
        <w:pStyle w:val="B1"/>
        <w:snapToGrid w:val="0"/>
      </w:pPr>
      <w:r w:rsidRPr="00232B8D">
        <w:t>-</w:t>
      </w:r>
      <w:r w:rsidRPr="00232B8D">
        <w:tab/>
      </w:r>
      <w:r w:rsidRPr="00232B8D">
        <w:rPr>
          <w:b/>
        </w:rPr>
        <w:t>time budget analysis</w:t>
      </w:r>
      <w:r w:rsidRPr="00232B8D">
        <w:t xml:space="preserve">: </w:t>
      </w:r>
      <w:r w:rsidR="00153E91" w:rsidRPr="00232B8D">
        <w:t>T</w:t>
      </w:r>
      <w:r w:rsidRPr="00232B8D">
        <w:t>ime budget allocations for all approved WIs/SIs after RAN #8</w:t>
      </w:r>
      <w:r w:rsidR="00216A7D" w:rsidRPr="00232B8D">
        <w:t>6</w:t>
      </w:r>
      <w:r w:rsidRPr="00232B8D">
        <w:t xml:space="preserve"> </w:t>
      </w:r>
      <w:r w:rsidR="001B7C1A">
        <w:t xml:space="preserve">in Dec.19 </w:t>
      </w:r>
      <w:r w:rsidRPr="00232B8D">
        <w:t>were endorsed in</w:t>
      </w:r>
      <w:r w:rsidRPr="00232B8D">
        <w:rPr>
          <w:bCs/>
        </w:rPr>
        <w:t xml:space="preserve"> RP-1</w:t>
      </w:r>
      <w:r w:rsidR="00540BBD" w:rsidRPr="00232B8D">
        <w:rPr>
          <w:bCs/>
        </w:rPr>
        <w:t>9</w:t>
      </w:r>
      <w:r w:rsidR="00216A7D" w:rsidRPr="00232B8D">
        <w:rPr>
          <w:bCs/>
        </w:rPr>
        <w:t>3267</w:t>
      </w:r>
      <w:r w:rsidRPr="00232B8D">
        <w:rPr>
          <w:bCs/>
        </w:rPr>
        <w:t xml:space="preserve"> </w:t>
      </w:r>
      <w:r w:rsidRPr="00232B8D">
        <w:t>(1 time unit (TU) ~ 2h</w:t>
      </w:r>
      <w:r w:rsidR="00153E91" w:rsidRPr="00232B8D">
        <w:t>;</w:t>
      </w:r>
      <w:r w:rsidRPr="00232B8D">
        <w:t xml:space="preserve"> RAN5 WIs/SIs are excluded from time budget handling</w:t>
      </w:r>
      <w:r w:rsidR="00153E91" w:rsidRPr="00232B8D">
        <w:t>)</w:t>
      </w:r>
      <w:r w:rsidRPr="00232B8D">
        <w:t>.</w:t>
      </w:r>
      <w:r w:rsidR="00153E91" w:rsidRPr="00232B8D">
        <w:t xml:space="preserve"> At RAN #87e the time budget allocation overview was not updated (assum</w:t>
      </w:r>
      <w:r w:rsidR="008957F8">
        <w:t>ing that TUs have not much relevance for electronic meetings).</w:t>
      </w:r>
      <w:r w:rsidR="006352E9">
        <w:br/>
        <w:t>However, for RAN3 an updated time planning from the RAN3 chairman was endors</w:t>
      </w:r>
      <w:r w:rsidR="006352E9" w:rsidRPr="006352E9">
        <w:t>ed in RP-200105.</w:t>
      </w:r>
    </w:p>
    <w:p w:rsidR="003F4190" w:rsidRPr="00AF09CA" w:rsidRDefault="003F4190" w:rsidP="00A15EEF">
      <w:pPr>
        <w:pStyle w:val="B1"/>
        <w:snapToGrid w:val="0"/>
      </w:pPr>
      <w:r w:rsidRPr="00AF09CA">
        <w:t>-</w:t>
      </w:r>
      <w:r w:rsidRPr="00AF09CA">
        <w:tab/>
      </w:r>
      <w:r w:rsidRPr="00AF09CA">
        <w:rPr>
          <w:b/>
        </w:rPr>
        <w:t>REL-14 and before</w:t>
      </w:r>
      <w:r w:rsidRPr="00AF09CA">
        <w:t xml:space="preserve"> (REL-14 was frozen in March 17, ASN.1 was frozen in June 17): </w:t>
      </w:r>
      <w:r w:rsidR="00F43406">
        <w:t>After RAN #87e, t</w:t>
      </w:r>
      <w:r w:rsidRPr="00AF09CA">
        <w:t xml:space="preserve">here </w:t>
      </w:r>
      <w:r w:rsidR="00A15EEF" w:rsidRPr="00AF09CA">
        <w:t xml:space="preserve">are </w:t>
      </w:r>
      <w:r w:rsidRPr="00AF09CA">
        <w:t xml:space="preserve">still </w:t>
      </w:r>
      <w:r w:rsidR="00AF09CA" w:rsidRPr="00AF09CA">
        <w:t>3</w:t>
      </w:r>
      <w:r w:rsidRPr="00AF09CA">
        <w:t xml:space="preserve"> REL-14 </w:t>
      </w:r>
      <w:r w:rsidR="00F43406">
        <w:t xml:space="preserve">RAN5 </w:t>
      </w:r>
      <w:r w:rsidR="00AF09CA" w:rsidRPr="00AF09CA">
        <w:t>testing WIs ongoing</w:t>
      </w:r>
      <w:r w:rsidR="00AF09CA">
        <w:t xml:space="preserve">: </w:t>
      </w:r>
      <w:r w:rsidR="00A15EEF" w:rsidRPr="00AF09CA">
        <w:t>LTE_CA_R14-UEConTest, MCImp-UEConTest, LTE_eFDMIMO-UEConTest</w:t>
      </w:r>
      <w:r w:rsidR="00AF09CA">
        <w:t>.</w:t>
      </w:r>
    </w:p>
    <w:p w:rsidR="00AD0BC2" w:rsidRPr="00F82BD0" w:rsidRDefault="00F94AE9" w:rsidP="00AF09CA">
      <w:pPr>
        <w:pStyle w:val="B1"/>
        <w:snapToGrid w:val="0"/>
        <w:spacing w:after="120"/>
      </w:pPr>
      <w:r w:rsidRPr="00F82BD0">
        <w:t>-</w:t>
      </w:r>
      <w:r w:rsidRPr="00F82BD0">
        <w:tab/>
      </w:r>
      <w:r w:rsidRPr="00F82BD0">
        <w:rPr>
          <w:b/>
        </w:rPr>
        <w:t>REL-15</w:t>
      </w:r>
      <w:r w:rsidR="00AF09CA">
        <w:rPr>
          <w:b/>
        </w:rPr>
        <w:t xml:space="preserve"> (</w:t>
      </w:r>
      <w:r w:rsidRPr="00F82BD0">
        <w:t xml:space="preserve">REL-15 stage 3 was frozen by RAN #80 in June 18. </w:t>
      </w:r>
      <w:r w:rsidR="00AD0BC2" w:rsidRPr="00F82BD0">
        <w:t>The stage 3 of the REL-15 late drop for NR (architecture options 4 &amp; 7 and NR-NR Dual Connectivity) was frozen at RAN #83 in March 19.</w:t>
      </w:r>
      <w:r w:rsidR="00AD0BC2" w:rsidRPr="00F82BD0">
        <w:br/>
        <w:t>At RAN #84 in June 19, the ASN.1 freeze of the REL-15 late drop for NR was declared and the REL-15 Core part WI NR_newRAT-Core was completed (after 4 exceptions).</w:t>
      </w:r>
      <w:r w:rsidR="00AF09CA">
        <w:t>):</w:t>
      </w:r>
      <w:r w:rsidR="00AF09CA">
        <w:br/>
      </w:r>
      <w:r w:rsidR="00F43406">
        <w:t>After RAN #87e, t</w:t>
      </w:r>
      <w:r w:rsidR="00AF09CA">
        <w:t xml:space="preserve">here are still 8 REL-15 </w:t>
      </w:r>
      <w:r w:rsidR="00F43406">
        <w:t xml:space="preserve">RAN5 </w:t>
      </w:r>
      <w:r w:rsidR="00AF09CA">
        <w:t>testing WIs ongoing: 5GS_NR_LTE-UEConTest, LTE_CA_R15-UEConTest, LTE_CA_C_B41_PC2-UEConTest, LTE_sTTIandPT-UEConTest, LTE_euCA-UEConTest, LTE_TDD_HPUE_R15-UEConTest, NB_IOTenh2-UEConTest, LTE_eMTC4-UEConTest.</w:t>
      </w:r>
    </w:p>
    <w:p w:rsidR="00443CBF" w:rsidRPr="00A6201C" w:rsidRDefault="00AD0BC2" w:rsidP="00AD0BC2">
      <w:pPr>
        <w:pStyle w:val="B2"/>
        <w:spacing w:after="120"/>
      </w:pPr>
      <w:r w:rsidRPr="00A6201C">
        <w:lastRenderedPageBreak/>
        <w:t>-</w:t>
      </w:r>
      <w:r w:rsidRPr="00A6201C">
        <w:tab/>
      </w:r>
      <w:r w:rsidR="00A6201C" w:rsidRPr="00A6201C">
        <w:rPr>
          <w:b/>
          <w:bCs/>
        </w:rPr>
        <w:t>Measurements</w:t>
      </w:r>
      <w:r w:rsidR="00A6201C" w:rsidRPr="00A6201C">
        <w:t xml:space="preserve">: The proposals of RP-200174 were endorsed </w:t>
      </w:r>
      <w:r w:rsidR="00A6201C">
        <w:t xml:space="preserve">providing guidance on how to correct RAN1 TS 38.215 in REL-15 and to extend it in REL-16 in order to update/extend </w:t>
      </w:r>
      <w:r w:rsidR="00A6201C" w:rsidRPr="00A6201C">
        <w:t>UE measurements for conformance test purposes</w:t>
      </w:r>
      <w:r w:rsidR="00A6201C">
        <w:t>. The latter will bring a new REL-16 WID and CR to RAN #88 for approval.</w:t>
      </w:r>
    </w:p>
    <w:p w:rsidR="00FF2E6F" w:rsidRPr="003C2E42" w:rsidRDefault="00FF2E6F" w:rsidP="00FF2E6F">
      <w:pPr>
        <w:pStyle w:val="B1"/>
      </w:pPr>
      <w:r w:rsidRPr="003C2E42">
        <w:t>-</w:t>
      </w:r>
      <w:r w:rsidRPr="003C2E42">
        <w:tab/>
      </w:r>
      <w:r w:rsidRPr="003C2E42">
        <w:rPr>
          <w:b/>
        </w:rPr>
        <w:t>REL-16</w:t>
      </w:r>
      <w:r w:rsidR="00F43406" w:rsidRPr="00F43406">
        <w:rPr>
          <w:bCs/>
        </w:rPr>
        <w:t xml:space="preserve"> (current release)</w:t>
      </w:r>
      <w:r w:rsidRPr="003C2E42">
        <w:t>:</w:t>
      </w:r>
    </w:p>
    <w:p w:rsidR="003C2E42" w:rsidRDefault="003C2E42" w:rsidP="00AF09CA">
      <w:pPr>
        <w:pStyle w:val="B2"/>
        <w:spacing w:after="0"/>
      </w:pPr>
      <w:r w:rsidRPr="003C2E42">
        <w:t>-</w:t>
      </w:r>
      <w:r w:rsidRPr="003C2E42">
        <w:tab/>
      </w:r>
      <w:r>
        <w:t xml:space="preserve">RP-200493 was endorsed and regarding </w:t>
      </w:r>
      <w:r w:rsidRPr="003C2E42">
        <w:rPr>
          <w:b/>
          <w:bCs/>
        </w:rPr>
        <w:t>REL-1</w:t>
      </w:r>
      <w:r>
        <w:rPr>
          <w:b/>
          <w:bCs/>
        </w:rPr>
        <w:t>6</w:t>
      </w:r>
      <w:r w:rsidRPr="003C2E42">
        <w:rPr>
          <w:b/>
          <w:bCs/>
        </w:rPr>
        <w:t xml:space="preserve"> timeline</w:t>
      </w:r>
      <w:r>
        <w:t xml:space="preserve"> it was decided:</w:t>
      </w:r>
    </w:p>
    <w:p w:rsidR="003C2E42" w:rsidRDefault="003C2E42" w:rsidP="003C2E42">
      <w:pPr>
        <w:pStyle w:val="B3"/>
        <w:spacing w:after="0"/>
      </w:pPr>
      <w:r>
        <w:t>-</w:t>
      </w:r>
      <w:r>
        <w:tab/>
        <w:t>REL-16 stage 3 freeze is shifted from March 2020 to June 2020</w:t>
      </w:r>
      <w:r>
        <w:br/>
        <w:t>(note: RAN1 work was mainly completed already in Dec.19 (RAN #86)).</w:t>
      </w:r>
    </w:p>
    <w:p w:rsidR="003C2E42" w:rsidRDefault="003C2E42" w:rsidP="00A6201C">
      <w:pPr>
        <w:pStyle w:val="B3"/>
      </w:pPr>
      <w:r>
        <w:t>-</w:t>
      </w:r>
      <w:r>
        <w:tab/>
        <w:t>REL-16 ASN.1 freeze is stull intended to be June 2020.</w:t>
      </w:r>
    </w:p>
    <w:p w:rsidR="00C907EA" w:rsidRDefault="00F82BD0" w:rsidP="00443CBF">
      <w:pPr>
        <w:pStyle w:val="B2"/>
      </w:pPr>
      <w:r w:rsidRPr="00C907EA">
        <w:t>-</w:t>
      </w:r>
      <w:r w:rsidRPr="00C907EA">
        <w:tab/>
      </w:r>
      <w:r w:rsidR="00C907EA" w:rsidRPr="00C907EA">
        <w:rPr>
          <w:b/>
          <w:bCs/>
        </w:rPr>
        <w:t>V2X/Sidelink</w:t>
      </w:r>
      <w:r w:rsidR="00C907EA">
        <w:t xml:space="preserve">: </w:t>
      </w:r>
      <w:r w:rsidR="00C907EA" w:rsidRPr="00C907EA">
        <w:t>In connection with LSin RP-200030 from 5GAA, an updated a list of V2X and Sidelink 3GPP specifications</w:t>
      </w:r>
      <w:r w:rsidR="00C907EA">
        <w:t xml:space="preserve"> for ITU-T was endorsed in </w:t>
      </w:r>
      <w:r w:rsidR="00BA578F" w:rsidRPr="00C907EA">
        <w:t>RP-200252</w:t>
      </w:r>
      <w:r w:rsidR="00C907EA">
        <w:t>. However, finally an LS answer was postponed to RAN #88.</w:t>
      </w:r>
    </w:p>
    <w:p w:rsidR="00A40696" w:rsidRPr="005B4D6E" w:rsidRDefault="0058250E" w:rsidP="0058250E">
      <w:pPr>
        <w:pStyle w:val="B1"/>
      </w:pPr>
      <w:r w:rsidRPr="005B4D6E">
        <w:t>-</w:t>
      </w:r>
      <w:r w:rsidRPr="005B4D6E">
        <w:tab/>
      </w:r>
      <w:r w:rsidRPr="005B4D6E">
        <w:rPr>
          <w:b/>
        </w:rPr>
        <w:t>REL-17</w:t>
      </w:r>
      <w:r w:rsidRPr="005B4D6E">
        <w:t>:</w:t>
      </w:r>
    </w:p>
    <w:p w:rsidR="005B4D6E" w:rsidRDefault="005B4D6E" w:rsidP="00A40696">
      <w:pPr>
        <w:pStyle w:val="B2"/>
      </w:pPr>
      <w:r w:rsidRPr="005B4D6E">
        <w:t>-</w:t>
      </w:r>
      <w:r w:rsidRPr="005B4D6E">
        <w:tab/>
        <w:t xml:space="preserve">REL-17 WIs/SIs that were already approved in the past were </w:t>
      </w:r>
      <w:r w:rsidR="002A1E6C">
        <w:t>not handled at</w:t>
      </w:r>
      <w:r w:rsidRPr="005B4D6E">
        <w:t xml:space="preserve"> this meeting</w:t>
      </w:r>
      <w:r w:rsidR="009249E4">
        <w:br/>
      </w:r>
      <w:r w:rsidRPr="005B4D6E">
        <w:t>(as WGs did not handle them in the last quarter</w:t>
      </w:r>
      <w:r w:rsidR="00153E91">
        <w:t xml:space="preserve"> i.e. Q1/2020</w:t>
      </w:r>
      <w:r w:rsidRPr="005B4D6E">
        <w:t>).</w:t>
      </w:r>
    </w:p>
    <w:p w:rsidR="002A1E6C" w:rsidRDefault="005B4D6E" w:rsidP="002A1E6C">
      <w:pPr>
        <w:pStyle w:val="B2"/>
        <w:spacing w:after="0"/>
      </w:pPr>
      <w:r>
        <w:t>-</w:t>
      </w:r>
      <w:r>
        <w:tab/>
        <w:t>RP-200493 was endorsed</w:t>
      </w:r>
      <w:r w:rsidR="002A1E6C">
        <w:t xml:space="preserve"> and regarding </w:t>
      </w:r>
      <w:r w:rsidR="002A1E6C" w:rsidRPr="003C2E42">
        <w:rPr>
          <w:b/>
          <w:bCs/>
        </w:rPr>
        <w:t>REL-17 timeline</w:t>
      </w:r>
      <w:r w:rsidR="002A1E6C">
        <w:t xml:space="preserve"> it was decided:</w:t>
      </w:r>
    </w:p>
    <w:p w:rsidR="002A1E6C" w:rsidRDefault="002A1E6C" w:rsidP="002A1E6C">
      <w:pPr>
        <w:pStyle w:val="B3"/>
        <w:spacing w:after="0"/>
      </w:pPr>
      <w:r>
        <w:t>-</w:t>
      </w:r>
      <w:r>
        <w:tab/>
        <w:t>RAN1 will resume REL-17 work in May 2020 and RAN2/3/4 in Aug.2020.</w:t>
      </w:r>
    </w:p>
    <w:p w:rsidR="002A1E6C" w:rsidRDefault="002A1E6C" w:rsidP="002A1E6C">
      <w:pPr>
        <w:pStyle w:val="B3"/>
        <w:spacing w:after="0"/>
      </w:pPr>
      <w:r>
        <w:t>-</w:t>
      </w:r>
      <w:r>
        <w:tab/>
      </w:r>
      <w:r w:rsidR="005B4D6E">
        <w:t xml:space="preserve">REL-17 stage 3 freeze </w:t>
      </w:r>
      <w:r>
        <w:t xml:space="preserve">is shifted </w:t>
      </w:r>
      <w:r w:rsidR="005B4D6E">
        <w:t xml:space="preserve">from </w:t>
      </w:r>
      <w:r w:rsidR="00AD03FD">
        <w:t>June 2021 to Sep.2021</w:t>
      </w:r>
      <w:r>
        <w:br/>
      </w:r>
      <w:r w:rsidR="00AD03FD">
        <w:t>(note: RAN1 work has to complete 3 months earlier)</w:t>
      </w:r>
      <w:r>
        <w:t>.</w:t>
      </w:r>
    </w:p>
    <w:p w:rsidR="002A1E6C" w:rsidRDefault="002A1E6C" w:rsidP="002A1E6C">
      <w:pPr>
        <w:pStyle w:val="B3"/>
        <w:spacing w:after="0"/>
      </w:pPr>
      <w:r>
        <w:t>-</w:t>
      </w:r>
      <w:r>
        <w:tab/>
      </w:r>
      <w:r w:rsidR="00AD03FD">
        <w:t xml:space="preserve">REL-17 ASN.1 freeze </w:t>
      </w:r>
      <w:r>
        <w:t>i</w:t>
      </w:r>
      <w:r w:rsidR="00AD03FD">
        <w:t>s shifted from Sep.2021 to Dec.2021.</w:t>
      </w:r>
    </w:p>
    <w:p w:rsidR="005B4D6E" w:rsidRPr="005B4D6E" w:rsidRDefault="002A1E6C" w:rsidP="002A1E6C">
      <w:pPr>
        <w:pStyle w:val="B3"/>
      </w:pPr>
      <w:r>
        <w:t>-</w:t>
      </w:r>
      <w:r>
        <w:tab/>
      </w:r>
      <w:r w:rsidR="00AD03FD">
        <w:t>Whether a Jan.2021 meeting will be introduced for RAN1/2/3/4 in Jan.2021 will be decided at RAN #88 in June 2020.</w:t>
      </w:r>
    </w:p>
    <w:p w:rsidR="00832578" w:rsidRDefault="00832578" w:rsidP="0058250E">
      <w:pPr>
        <w:pStyle w:val="B1"/>
        <w:snapToGrid w:val="0"/>
        <w:spacing w:after="120"/>
      </w:pPr>
      <w:r>
        <w:t>-</w:t>
      </w:r>
      <w:r>
        <w:tab/>
      </w:r>
      <w:r w:rsidRPr="00832578">
        <w:rPr>
          <w:b/>
          <w:bCs/>
        </w:rPr>
        <w:t>RAN6</w:t>
      </w:r>
      <w:r>
        <w:t>: In RP-200492</w:t>
      </w:r>
      <w:r w:rsidR="003D29A4">
        <w:t xml:space="preserve"> it was approved that</w:t>
      </w:r>
      <w:r w:rsidR="003D29A4">
        <w:br/>
        <w:t>-</w:t>
      </w:r>
      <w:r w:rsidR="003D29A4">
        <w:tab/>
        <w:t>RAN6 will be closed after RAN #88 in June 2020</w:t>
      </w:r>
      <w:r w:rsidR="003D29A4">
        <w:br/>
        <w:t>-</w:t>
      </w:r>
      <w:r w:rsidR="003D29A4">
        <w:tab/>
      </w:r>
      <w:r w:rsidR="003D29A4" w:rsidRPr="003D29A4">
        <w:t xml:space="preserve">RAN plenary will take over </w:t>
      </w:r>
      <w:r w:rsidR="003D29A4">
        <w:t xml:space="preserve">all </w:t>
      </w:r>
      <w:r w:rsidR="003D29A4" w:rsidRPr="003D29A4">
        <w:t>responsibilit</w:t>
      </w:r>
      <w:r w:rsidR="003D29A4">
        <w:t>ies</w:t>
      </w:r>
      <w:r w:rsidR="003D29A4" w:rsidRPr="003D29A4">
        <w:t xml:space="preserve"> for all GERAN and UTRAN </w:t>
      </w:r>
      <w:r w:rsidR="003D29A4">
        <w:t>specifications of RAN6</w:t>
      </w:r>
      <w:r w:rsidR="003D29A4">
        <w:br/>
        <w:t>-</w:t>
      </w:r>
      <w:r w:rsidR="003D29A4">
        <w:tab/>
        <w:t>a honouring session will be held at the next face-to-face RAN meeting</w:t>
      </w:r>
    </w:p>
    <w:p w:rsidR="0058250E" w:rsidRPr="0097347B" w:rsidRDefault="0058250E" w:rsidP="0058250E">
      <w:pPr>
        <w:pStyle w:val="B1"/>
        <w:snapToGrid w:val="0"/>
        <w:spacing w:after="120"/>
        <w:rPr>
          <w:b/>
        </w:rPr>
      </w:pPr>
      <w:r w:rsidRPr="0097347B">
        <w:t>-</w:t>
      </w:r>
      <w:r w:rsidRPr="0097347B">
        <w:rPr>
          <w:b/>
        </w:rPr>
        <w:tab/>
        <w:t>ITU-R/ITU-T</w:t>
      </w:r>
      <w:r w:rsidRPr="0097347B">
        <w:t xml:space="preserve"> (see AI </w:t>
      </w:r>
      <w:r w:rsidR="005A40A7" w:rsidRPr="0097347B">
        <w:t>8</w:t>
      </w:r>
      <w:r w:rsidRPr="0097347B">
        <w:t>)</w:t>
      </w:r>
      <w:r w:rsidRPr="0097347B">
        <w:rPr>
          <w:b/>
        </w:rPr>
        <w:t>:</w:t>
      </w:r>
    </w:p>
    <w:p w:rsidR="0097347B" w:rsidRDefault="0097347B" w:rsidP="0058250E">
      <w:pPr>
        <w:pStyle w:val="B2"/>
        <w:spacing w:after="0"/>
      </w:pPr>
      <w:r w:rsidRPr="0097347B">
        <w:t>-</w:t>
      </w:r>
      <w:r w:rsidRPr="0097347B">
        <w:tab/>
      </w:r>
      <w:r w:rsidR="00336316" w:rsidRPr="0089014E">
        <w:rPr>
          <w:b/>
          <w:bCs/>
        </w:rPr>
        <w:t>IMT-2020 submission</w:t>
      </w:r>
      <w:r w:rsidR="00336316">
        <w:t xml:space="preserve">: </w:t>
      </w:r>
      <w:r w:rsidRPr="0097347B">
        <w:t>The following LS</w:t>
      </w:r>
      <w:r w:rsidR="00336316">
        <w:t>in</w:t>
      </w:r>
      <w:r w:rsidRPr="0097347B">
        <w:t xml:space="preserve"> from ITU-R WP5D were noted</w:t>
      </w:r>
      <w:r w:rsidR="00336316">
        <w:t xml:space="preserve"> without reply</w:t>
      </w:r>
      <w:r w:rsidRPr="0097347B">
        <w:t xml:space="preserve"> RP-200033, RP-200034, RP-200039</w:t>
      </w:r>
      <w:r w:rsidR="00336316">
        <w:t xml:space="preserve">. </w:t>
      </w:r>
      <w:r w:rsidR="0089014E">
        <w:t xml:space="preserve">For </w:t>
      </w:r>
      <w:r w:rsidR="00336316">
        <w:t xml:space="preserve">LSin RP-200040 </w:t>
      </w:r>
      <w:r w:rsidR="00336316" w:rsidRPr="0097347B">
        <w:t>from ITU-R WP5D</w:t>
      </w:r>
      <w:r w:rsidR="0089014E">
        <w:t>, RAN agreed SRIT material in LSout RP-200497 and RIT material in LSout RP-200498 (both based on inputs from 3GPP RAN ITU-R ad hoc).</w:t>
      </w:r>
      <w:r w:rsidR="002A451D">
        <w:t xml:space="preserve"> Both were provided to SA (and from there then to PCG) for review/approval.</w:t>
      </w:r>
    </w:p>
    <w:p w:rsidR="0097347B" w:rsidRDefault="0097347B" w:rsidP="0058250E">
      <w:pPr>
        <w:pStyle w:val="B2"/>
        <w:spacing w:after="0"/>
      </w:pPr>
      <w:r>
        <w:t>-</w:t>
      </w:r>
      <w:r>
        <w:tab/>
      </w:r>
      <w:r w:rsidR="00031B52" w:rsidRPr="00031B52">
        <w:rPr>
          <w:b/>
          <w:bCs/>
        </w:rPr>
        <w:t>ITU-R M.2012</w:t>
      </w:r>
      <w:r w:rsidR="00031B52">
        <w:t xml:space="preserve">: </w:t>
      </w:r>
      <w:r w:rsidR="00077ED1">
        <w:t xml:space="preserve">An answer to LSin RP-200037 from ITU-R WP5D on an update of </w:t>
      </w:r>
      <w:r w:rsidR="00077ED1" w:rsidRPr="00077ED1">
        <w:t>ITU-R M.2012</w:t>
      </w:r>
      <w:r w:rsidR="00077ED1">
        <w:t xml:space="preserve"> was agreed in LSout RP-200495 </w:t>
      </w:r>
      <w:r w:rsidR="00E22031">
        <w:t>indicating that 3GPP will contribute REL-15 and REL-16 material</w:t>
      </w:r>
      <w:r w:rsidR="00DA6399">
        <w:t xml:space="preserve"> in the future</w:t>
      </w:r>
      <w:r w:rsidR="00E22031">
        <w:t>. The LSout was</w:t>
      </w:r>
      <w:r w:rsidR="00077ED1">
        <w:t xml:space="preserve"> provided to SA (and from there then to PCG) for review/approval.</w:t>
      </w:r>
    </w:p>
    <w:p w:rsidR="00402D1D" w:rsidRDefault="00E55CBE" w:rsidP="00413299">
      <w:pPr>
        <w:pStyle w:val="B2"/>
        <w:spacing w:after="0"/>
      </w:pPr>
      <w:r>
        <w:t>-</w:t>
      </w:r>
      <w:r>
        <w:tab/>
      </w:r>
      <w:r w:rsidRPr="00E55CBE">
        <w:rPr>
          <w:b/>
          <w:bCs/>
        </w:rPr>
        <w:t>Terrestrial Component of IMT for Cellular-V2X</w:t>
      </w:r>
      <w:r>
        <w:t xml:space="preserve">: </w:t>
      </w:r>
      <w:r w:rsidR="00402D1D">
        <w:t xml:space="preserve">An answer to LSin RP-200043 from ITU-R WP5D was agreed in LSout RP-200496 </w:t>
      </w:r>
      <w:r w:rsidR="009B7FFD">
        <w:t>indicating that 3GPP will contribute to the new ITU-R report in Oct.2020</w:t>
      </w:r>
      <w:r w:rsidR="00402D1D">
        <w:t>. The LSout was provided to SA (and from there then to PCG) for review/approval.</w:t>
      </w:r>
    </w:p>
    <w:p w:rsidR="0030224E" w:rsidRDefault="0030224E" w:rsidP="0030224E">
      <w:pPr>
        <w:pStyle w:val="B2"/>
      </w:pPr>
      <w:r>
        <w:t>-</w:t>
      </w:r>
      <w:r>
        <w:tab/>
      </w:r>
      <w:r w:rsidRPr="0030224E">
        <w:rPr>
          <w:b/>
          <w:bCs/>
        </w:rPr>
        <w:t>Parameters of terrestrial component of IMT for sharing and compatibility studies in preparation for WRC-23</w:t>
      </w:r>
      <w:r>
        <w:t>: An answer to LSin RP-200042 from ITU-R WP5D was approved in LSout RP-200514 indicating that RAN has approved a corresponding study item in RP-200513.</w:t>
      </w:r>
    </w:p>
    <w:p w:rsidR="00401DFE" w:rsidRPr="006970E4" w:rsidRDefault="00401DFE" w:rsidP="00401DFE">
      <w:pPr>
        <w:pStyle w:val="B1"/>
        <w:snapToGrid w:val="0"/>
      </w:pPr>
      <w:r w:rsidRPr="006970E4">
        <w:t>-</w:t>
      </w:r>
      <w:r w:rsidRPr="006970E4">
        <w:tab/>
      </w:r>
      <w:r w:rsidRPr="006970E4">
        <w:rPr>
          <w:b/>
        </w:rPr>
        <w:t>Liaison statements</w:t>
      </w:r>
      <w:r w:rsidRPr="006970E4">
        <w:t xml:space="preserve">/Letters to ITU: incoming: </w:t>
      </w:r>
      <w:r w:rsidR="007C6B54" w:rsidRPr="006970E4">
        <w:t>3</w:t>
      </w:r>
      <w:r w:rsidR="006970E4" w:rsidRPr="006970E4">
        <w:t>2</w:t>
      </w:r>
      <w:r w:rsidRPr="006970E4">
        <w:t xml:space="preserve">, outgoing </w:t>
      </w:r>
      <w:r w:rsidR="006970E4" w:rsidRPr="006970E4">
        <w:t>5</w:t>
      </w:r>
      <w:r w:rsidRPr="006970E4">
        <w:t xml:space="preserve"> (see Annex C)</w:t>
      </w:r>
    </w:p>
    <w:p w:rsidR="00401DFE" w:rsidRPr="00010CAF" w:rsidRDefault="00401DFE" w:rsidP="00401DFE">
      <w:pPr>
        <w:pStyle w:val="B1"/>
        <w:snapToGrid w:val="0"/>
        <w:spacing w:after="0"/>
      </w:pPr>
      <w:r w:rsidRPr="00010CAF">
        <w:t>-</w:t>
      </w:r>
      <w:r w:rsidRPr="00010CAF">
        <w:tab/>
      </w:r>
      <w:r w:rsidRPr="00010CAF">
        <w:rPr>
          <w:b/>
        </w:rPr>
        <w:t>WI summary</w:t>
      </w:r>
      <w:r w:rsidRPr="00010CAF">
        <w:t>: At RAN #8</w:t>
      </w:r>
      <w:r w:rsidR="00010CAF" w:rsidRPr="00010CAF">
        <w:t>7e</w:t>
      </w:r>
      <w:r w:rsidRPr="00010CAF">
        <w:t xml:space="preserve">, </w:t>
      </w:r>
      <w:r w:rsidR="00383F22" w:rsidRPr="00010CAF">
        <w:t>a</w:t>
      </w:r>
      <w:r w:rsidRPr="00010CAF">
        <w:t xml:space="preserve"> WI summar</w:t>
      </w:r>
      <w:r w:rsidR="00383F22" w:rsidRPr="00010CAF">
        <w:t>y</w:t>
      </w:r>
      <w:r w:rsidRPr="00010CAF">
        <w:t xml:space="preserve"> (descriptive summary of the features actually included in the specs) was presented for the following WI:</w:t>
      </w:r>
    </w:p>
    <w:p w:rsidR="00A80186" w:rsidRPr="00010CAF" w:rsidRDefault="00A80186" w:rsidP="00A80186">
      <w:pPr>
        <w:pStyle w:val="B2"/>
        <w:spacing w:after="0"/>
      </w:pPr>
      <w:r w:rsidRPr="00010CAF">
        <w:t>-</w:t>
      </w:r>
      <w:r w:rsidRPr="00010CAF">
        <w:tab/>
        <w:t xml:space="preserve">REL-16 WI </w:t>
      </w:r>
      <w:r w:rsidR="00010CAF" w:rsidRPr="00010CAF">
        <w:t>SRVCC_NR_to_UMTS-Core</w:t>
      </w:r>
      <w:r w:rsidRPr="00010CAF">
        <w:tab/>
      </w:r>
      <w:r w:rsidR="001B45BF" w:rsidRPr="00010CAF">
        <w:tab/>
      </w:r>
      <w:r w:rsidR="00010CAF" w:rsidRPr="00010CAF">
        <w:t>RP-200152</w:t>
      </w:r>
    </w:p>
    <w:p w:rsidR="00A80186" w:rsidRPr="00010CAF" w:rsidRDefault="00010CAF" w:rsidP="00010CAF">
      <w:pPr>
        <w:pStyle w:val="B2"/>
        <w:spacing w:after="0"/>
      </w:pPr>
      <w:r>
        <w:t>Note 1: Also for the following REL-16 spectrum related WIs WI summaries were provided: NR_CADC_R16_2BDL_xBUL-Core (RP-200170), NR_CADC_R16_3BDL_2BUL-Core (RP-200173), DC_R16_LTE_NR_3DL3UL-Core (RP-200112), ENDC_UE_PC2_TDD_TDD-Core (RP-200214).</w:t>
      </w:r>
    </w:p>
    <w:p w:rsidR="00401DFE" w:rsidRPr="00010CAF" w:rsidRDefault="00401DFE" w:rsidP="00401DFE">
      <w:pPr>
        <w:pStyle w:val="B2"/>
        <w:ind w:left="567" w:firstLine="0"/>
      </w:pPr>
      <w:r w:rsidRPr="00010CAF">
        <w:t>Note</w:t>
      </w:r>
      <w:r w:rsidR="00010CAF">
        <w:t xml:space="preserve"> 2</w:t>
      </w:r>
      <w:r w:rsidRPr="00010CAF">
        <w:t>: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401DFE" w:rsidRPr="00C564C7" w:rsidRDefault="00401DFE" w:rsidP="00401DFE">
      <w:pPr>
        <w:pStyle w:val="B1"/>
        <w:snapToGrid w:val="0"/>
      </w:pPr>
      <w:r w:rsidRPr="00930D85">
        <w:t>-</w:t>
      </w:r>
      <w:r w:rsidRPr="00930D85">
        <w:tab/>
      </w:r>
      <w:r w:rsidR="007E7CA6" w:rsidRPr="00930D85">
        <w:t>2</w:t>
      </w:r>
      <w:r w:rsidR="009348AC">
        <w:t>1</w:t>
      </w:r>
      <w:r w:rsidRPr="00930D85">
        <w:t xml:space="preserve"> </w:t>
      </w:r>
      <w:r w:rsidRPr="00930D85">
        <w:rPr>
          <w:u w:val="single"/>
        </w:rPr>
        <w:t>closed work items</w:t>
      </w:r>
      <w:r w:rsidRPr="00930D85">
        <w:t xml:space="preserve"> (WI) (</w:t>
      </w:r>
      <w:r w:rsidR="00794665">
        <w:t>11</w:t>
      </w:r>
      <w:r w:rsidRPr="00930D85">
        <w:t xml:space="preserve"> Core, </w:t>
      </w:r>
      <w:r w:rsidR="00794665">
        <w:t>7</w:t>
      </w:r>
      <w:r w:rsidR="00673DB1" w:rsidRPr="00930D85">
        <w:t xml:space="preserve"> </w:t>
      </w:r>
      <w:r w:rsidRPr="00930D85">
        <w:t xml:space="preserve">Perf., </w:t>
      </w:r>
      <w:r w:rsidR="00794665">
        <w:t>3</w:t>
      </w:r>
      <w:r w:rsidRPr="00930D85">
        <w:t xml:space="preserve"> Testing):</w:t>
      </w:r>
      <w:r w:rsidR="00C564C7" w:rsidRPr="00930D85">
        <w:br/>
      </w:r>
      <w:r w:rsidR="00C564C7" w:rsidRPr="00C564C7">
        <w:t>**: Perf. part</w:t>
      </w:r>
      <w:r w:rsidR="00C564C7">
        <w:t xml:space="preserve"> WI is still ongoing</w:t>
      </w:r>
    </w:p>
    <w:p w:rsidR="00173EF2" w:rsidRDefault="00173EF2" w:rsidP="00D42B96">
      <w:pPr>
        <w:pStyle w:val="B2"/>
        <w:spacing w:after="0"/>
      </w:pPr>
      <w:r w:rsidRPr="00173EF2">
        <w:t>-</w:t>
      </w:r>
      <w:r w:rsidRPr="00173EF2">
        <w:tab/>
        <w:t>3 RAN1 REL-16 Core part WI for</w:t>
      </w:r>
    </w:p>
    <w:p w:rsidR="00173EF2" w:rsidRDefault="00173EF2" w:rsidP="00D42B96">
      <w:pPr>
        <w:pStyle w:val="B3"/>
        <w:spacing w:after="0"/>
      </w:pPr>
      <w:r w:rsidRPr="00173EF2">
        <w:lastRenderedPageBreak/>
        <w:t>-</w:t>
      </w:r>
      <w:r w:rsidRPr="00173EF2">
        <w:tab/>
      </w:r>
      <w:r>
        <w:t>Core part: Physical Layer Enhancements for NR Ultra-Reliable and Low Latency Communication (URLLC) (830174, NR_L1enh_URLLC-Core)</w:t>
      </w:r>
      <w:r w:rsidR="00C564C7">
        <w:t xml:space="preserve"> **</w:t>
      </w:r>
    </w:p>
    <w:p w:rsidR="00173EF2" w:rsidRDefault="00173EF2" w:rsidP="00D42B96">
      <w:pPr>
        <w:pStyle w:val="B3"/>
        <w:spacing w:after="0"/>
      </w:pPr>
      <w:r>
        <w:t>-</w:t>
      </w:r>
      <w:r>
        <w:tab/>
        <w:t>Core part: DL MIMO efficiency enhancements for LTE (</w:t>
      </w:r>
      <w:r w:rsidRPr="00173EF2">
        <w:t>800186</w:t>
      </w:r>
      <w:r>
        <w:t xml:space="preserve">, </w:t>
      </w:r>
      <w:r w:rsidRPr="00173EF2">
        <w:t>LTE_DL_MIMO_EE-Core</w:t>
      </w:r>
      <w:r>
        <w:t>)</w:t>
      </w:r>
      <w:r w:rsidR="00837C85">
        <w:t xml:space="preserve"> **</w:t>
      </w:r>
    </w:p>
    <w:p w:rsidR="00173EF2" w:rsidRDefault="00173EF2" w:rsidP="00173EF2">
      <w:pPr>
        <w:pStyle w:val="B3"/>
      </w:pPr>
      <w:r>
        <w:t>-</w:t>
      </w:r>
      <w:r>
        <w:tab/>
        <w:t>Core part: LTE-based 5G terrestrial broadcast (830176, LTE_terr_bcast-Core)</w:t>
      </w:r>
      <w:r w:rsidR="006D6EFD">
        <w:t xml:space="preserve"> **</w:t>
      </w:r>
    </w:p>
    <w:p w:rsidR="00AA6620" w:rsidRDefault="00AA6620" w:rsidP="00D42B96">
      <w:pPr>
        <w:pStyle w:val="B2"/>
        <w:spacing w:after="0"/>
      </w:pPr>
      <w:r>
        <w:t>-</w:t>
      </w:r>
      <w:r>
        <w:tab/>
        <w:t>2</w:t>
      </w:r>
      <w:r w:rsidRPr="00173EF2">
        <w:t xml:space="preserve"> RAN</w:t>
      </w:r>
      <w:r>
        <w:t>2</w:t>
      </w:r>
      <w:r w:rsidRPr="00173EF2">
        <w:t xml:space="preserve"> REL-16 Core part WI for</w:t>
      </w:r>
    </w:p>
    <w:p w:rsidR="00AA6620" w:rsidRDefault="00AA6620" w:rsidP="00D42B96">
      <w:pPr>
        <w:pStyle w:val="B3"/>
        <w:spacing w:after="0"/>
      </w:pPr>
      <w:r>
        <w:t>-</w:t>
      </w:r>
      <w:r>
        <w:tab/>
        <w:t>Core part: Single Radio Voice Call Continuity from 5G to 3G (820169, SRVCC_NR_to_UMTS-Core)</w:t>
      </w:r>
      <w:r w:rsidR="0018030C">
        <w:t xml:space="preserve"> **</w:t>
      </w:r>
    </w:p>
    <w:p w:rsidR="00AA6620" w:rsidRDefault="00AA6620" w:rsidP="00AA6620">
      <w:pPr>
        <w:pStyle w:val="B3"/>
      </w:pPr>
      <w:r>
        <w:t>-</w:t>
      </w:r>
      <w:r>
        <w:tab/>
      </w:r>
      <w:r>
        <w:tab/>
        <w:t>Core part: Support for NavIC Navigation Satellite System for LTE (850172, LCS_NAVIC-Core)</w:t>
      </w:r>
      <w:r w:rsidR="00AF20B0">
        <w:br/>
        <w:t>(RAN4 Perf. part was also completed at RAN #87e)</w:t>
      </w:r>
    </w:p>
    <w:p w:rsidR="0033407E" w:rsidRPr="00D42B96" w:rsidRDefault="0033407E" w:rsidP="00F6707D">
      <w:pPr>
        <w:pStyle w:val="B2"/>
        <w:spacing w:after="0"/>
      </w:pPr>
      <w:r w:rsidRPr="00D42B96">
        <w:t>-</w:t>
      </w:r>
      <w:r w:rsidRPr="00D42B96">
        <w:tab/>
      </w:r>
      <w:r w:rsidR="00B8356B">
        <w:t>5</w:t>
      </w:r>
      <w:r w:rsidRPr="00D42B96">
        <w:t xml:space="preserve"> RAN4 REL-16 Core &amp; Perf. part WIs for:</w:t>
      </w:r>
      <w:r w:rsidR="00F12434" w:rsidRPr="00D42B96">
        <w:tab/>
      </w:r>
      <w:r w:rsidR="00F12434" w:rsidRPr="00D42B96">
        <w:tab/>
      </w:r>
      <w:r w:rsidR="00F12434" w:rsidRPr="00D42B96">
        <w:tab/>
        <w:t>(</w:t>
      </w:r>
      <w:r w:rsidRPr="00D42B96">
        <w:t xml:space="preserve"> x=1: Core; x=2: Perf</w:t>
      </w:r>
      <w:r w:rsidR="00F12434" w:rsidRPr="00D42B96">
        <w:t>)</w:t>
      </w:r>
    </w:p>
    <w:p w:rsidR="00D84E75" w:rsidRDefault="00D84E75" w:rsidP="00F6707D">
      <w:pPr>
        <w:pStyle w:val="B3"/>
        <w:spacing w:after="0"/>
      </w:pPr>
      <w:r>
        <w:t>-</w:t>
      </w:r>
      <w:r>
        <w:tab/>
        <w:t>Introduction of NR band n26 (850x67, NR_n26-Core/Perf)</w:t>
      </w:r>
    </w:p>
    <w:p w:rsidR="00D84E75" w:rsidRDefault="00D84E75" w:rsidP="00F6707D">
      <w:pPr>
        <w:pStyle w:val="B3"/>
        <w:spacing w:after="0"/>
      </w:pPr>
      <w:r>
        <w:t>-</w:t>
      </w:r>
      <w:r>
        <w:tab/>
        <w:t>Introduction of band n53 (860x56, NR_n53-Core</w:t>
      </w:r>
      <w:r>
        <w:tab/>
        <w:t>/Perf)</w:t>
      </w:r>
    </w:p>
    <w:p w:rsidR="00D84E75" w:rsidRDefault="00D84E75" w:rsidP="00F6707D">
      <w:pPr>
        <w:pStyle w:val="B3"/>
        <w:spacing w:after="0"/>
      </w:pPr>
      <w:r>
        <w:t>-</w:t>
      </w:r>
      <w:r>
        <w:tab/>
        <w:t>Addition of wider channel bandwidth in NR band n1 (840x98, NR_n1_BW-Core/Perf)</w:t>
      </w:r>
    </w:p>
    <w:p w:rsidR="00D84E75" w:rsidRDefault="00D84E75" w:rsidP="00F6707D">
      <w:pPr>
        <w:pStyle w:val="B3"/>
        <w:spacing w:after="0"/>
      </w:pPr>
      <w:r>
        <w:t>-</w:t>
      </w:r>
      <w:r>
        <w:tab/>
        <w:t>Addition of wider channel bandwidths in NR band n28 (850x66, NR_n28_BW-Core/Perf)</w:t>
      </w:r>
    </w:p>
    <w:p w:rsidR="00D84E75" w:rsidRDefault="00D84E75" w:rsidP="00D84E75">
      <w:pPr>
        <w:pStyle w:val="B3"/>
      </w:pPr>
      <w:r>
        <w:t>-</w:t>
      </w:r>
      <w:r>
        <w:tab/>
        <w:t>Addition of further channel bandwidths in NR band 38 (850x63, NR_n38_BW2-Core/Perf)</w:t>
      </w:r>
    </w:p>
    <w:p w:rsidR="0088785F" w:rsidRPr="00104275" w:rsidRDefault="0088785F" w:rsidP="0088785F">
      <w:pPr>
        <w:pStyle w:val="B2"/>
        <w:spacing w:after="0"/>
      </w:pPr>
      <w:r w:rsidRPr="00104275">
        <w:t>-</w:t>
      </w:r>
      <w:r w:rsidRPr="00104275">
        <w:tab/>
        <w:t>1 RAN4 REL-16 Core part WI (which had no Perf. part):</w:t>
      </w:r>
    </w:p>
    <w:p w:rsidR="0088785F" w:rsidRPr="00104275" w:rsidRDefault="0088785F" w:rsidP="0088785F">
      <w:pPr>
        <w:pStyle w:val="B3"/>
        <w:rPr>
          <w:i/>
          <w:iCs/>
        </w:rPr>
      </w:pPr>
      <w:r w:rsidRPr="00104275">
        <w:t>-</w:t>
      </w:r>
      <w:r w:rsidRPr="00104275">
        <w:tab/>
        <w:t>Addition of channel bandwidths in Band n77 and n78 (840199</w:t>
      </w:r>
      <w:r>
        <w:t xml:space="preserve">, </w:t>
      </w:r>
      <w:r w:rsidRPr="00104275">
        <w:t>NR_n77_n78_BW-Core)</w:t>
      </w:r>
    </w:p>
    <w:p w:rsidR="002F22E5" w:rsidRPr="0088785F" w:rsidRDefault="002F22E5" w:rsidP="002F22E5">
      <w:pPr>
        <w:pStyle w:val="B2"/>
        <w:spacing w:after="0"/>
      </w:pPr>
      <w:r w:rsidRPr="002F22E5">
        <w:t>-</w:t>
      </w:r>
      <w:r w:rsidRPr="002F22E5">
        <w:tab/>
        <w:t>2 RAN4 REL-16 Perf. part WIs</w:t>
      </w:r>
      <w:r w:rsidRPr="0088785F">
        <w:t>:</w:t>
      </w:r>
    </w:p>
    <w:p w:rsidR="002F22E5" w:rsidRDefault="002F22E5" w:rsidP="002F22E5">
      <w:pPr>
        <w:pStyle w:val="B3"/>
        <w:spacing w:after="0"/>
      </w:pPr>
      <w:r w:rsidRPr="002F22E5">
        <w:t>-</w:t>
      </w:r>
      <w:r w:rsidRPr="002F22E5">
        <w:tab/>
        <w:t>Further performance enhancement for LTE in high speed scenario (800279, LTE_high_speed_enh2-Perf)</w:t>
      </w:r>
      <w:r w:rsidR="00E44D7C">
        <w:br/>
        <w:t xml:space="preserve">(RAN4 Core part </w:t>
      </w:r>
      <w:r w:rsidR="00E44D7C" w:rsidRPr="00E44D7C">
        <w:t>LTE_high_speed_enh2-Core</w:t>
      </w:r>
      <w:r w:rsidR="00E44D7C">
        <w:t xml:space="preserve"> was completed </w:t>
      </w:r>
      <w:r w:rsidR="007F1A6A">
        <w:t xml:space="preserve">at RAN #86 </w:t>
      </w:r>
      <w:r w:rsidR="00E44D7C">
        <w:t>in Dec.19)</w:t>
      </w:r>
    </w:p>
    <w:p w:rsidR="002F22E5" w:rsidRPr="00B74225" w:rsidRDefault="002F22E5" w:rsidP="002F22E5">
      <w:pPr>
        <w:pStyle w:val="B3"/>
        <w:rPr>
          <w:highlight w:val="yellow"/>
        </w:rPr>
      </w:pPr>
      <w:r>
        <w:t>-</w:t>
      </w:r>
      <w:r>
        <w:tab/>
        <w:t>Support for NavIC Navigation Satellite System for LTE (850272, LCS_NAVIC-Perf)</w:t>
      </w:r>
      <w:r w:rsidR="00C34328">
        <w:br/>
        <w:t xml:space="preserve">(RAN2 Core part </w:t>
      </w:r>
      <w:r w:rsidR="00E44D7C">
        <w:t xml:space="preserve">LCS_NAVIC-Core </w:t>
      </w:r>
      <w:r w:rsidR="00C34328">
        <w:t>was completed at RAN #87e)</w:t>
      </w:r>
    </w:p>
    <w:p w:rsidR="00DC5250" w:rsidRDefault="00401DFE" w:rsidP="00DC5250">
      <w:pPr>
        <w:pStyle w:val="B1"/>
        <w:snapToGrid w:val="0"/>
        <w:spacing w:after="0"/>
        <w:ind w:left="851"/>
      </w:pPr>
      <w:r w:rsidRPr="00DC5250">
        <w:t>-</w:t>
      </w:r>
      <w:r w:rsidRPr="00DC5250">
        <w:tab/>
      </w:r>
      <w:r w:rsidR="00DC5250">
        <w:t>3</w:t>
      </w:r>
      <w:r w:rsidRPr="00DC5250">
        <w:t xml:space="preserve"> RAN5 </w:t>
      </w:r>
      <w:r w:rsidR="004315C9" w:rsidRPr="00DC5250">
        <w:t xml:space="preserve">led </w:t>
      </w:r>
      <w:r w:rsidRPr="00DC5250">
        <w:t>WI</w:t>
      </w:r>
      <w:r w:rsidR="0069417F" w:rsidRPr="00DC5250">
        <w:t>s</w:t>
      </w:r>
      <w:r w:rsidRPr="00DC5250">
        <w:t xml:space="preserve"> that w</w:t>
      </w:r>
      <w:r w:rsidR="0069417F" w:rsidRPr="00DC5250">
        <w:t>ere</w:t>
      </w:r>
      <w:r w:rsidRPr="00DC5250">
        <w:t xml:space="preserve"> completed: UE Conformance Test Aspects for:</w:t>
      </w:r>
    </w:p>
    <w:p w:rsidR="00DC5250" w:rsidRDefault="00DC5250" w:rsidP="00DC5250">
      <w:pPr>
        <w:pStyle w:val="B3"/>
        <w:spacing w:after="0"/>
      </w:pPr>
      <w:r>
        <w:t>-</w:t>
      </w:r>
      <w:r>
        <w:tab/>
        <w:t>REL-13, Elevation Beamforming/Full-Dimension MIMO for LTE</w:t>
      </w:r>
      <w:r w:rsidR="00E2065E">
        <w:br/>
      </w:r>
      <w:r>
        <w:tab/>
        <w:t>(770062, LTE_EBF_FDMIMO-UEConTest)</w:t>
      </w:r>
    </w:p>
    <w:p w:rsidR="00DC5250" w:rsidRDefault="00DC5250" w:rsidP="00E2065E">
      <w:pPr>
        <w:pStyle w:val="B3"/>
        <w:spacing w:after="0"/>
      </w:pPr>
      <w:r>
        <w:t>-</w:t>
      </w:r>
      <w:r>
        <w:tab/>
        <w:t>REL-14, Further enhanced MTC for LTE (770063, LTE_feMTC-UEConTest)</w:t>
      </w:r>
    </w:p>
    <w:p w:rsidR="00E2065E" w:rsidRDefault="00E2065E" w:rsidP="00DC5250">
      <w:pPr>
        <w:pStyle w:val="B3"/>
      </w:pPr>
      <w:r>
        <w:t>-</w:t>
      </w:r>
      <w:r>
        <w:tab/>
        <w:t>REL-15, 5G System Non-3GPP Access (800081, 5GS_Ph1-CT_n3GPPA-UEConTest)</w:t>
      </w:r>
    </w:p>
    <w:p w:rsidR="00401DFE" w:rsidRPr="00F93E9D" w:rsidRDefault="00401DFE" w:rsidP="00401DFE">
      <w:pPr>
        <w:pStyle w:val="B1"/>
        <w:snapToGrid w:val="0"/>
        <w:spacing w:after="120"/>
      </w:pPr>
      <w:r w:rsidRPr="00F93E9D">
        <w:t>-</w:t>
      </w:r>
      <w:r w:rsidRPr="00F93E9D">
        <w:tab/>
      </w:r>
      <w:r w:rsidR="00F93E9D" w:rsidRPr="00F93E9D">
        <w:t>0</w:t>
      </w:r>
      <w:r w:rsidRPr="00F93E9D">
        <w:t xml:space="preserve"> </w:t>
      </w:r>
      <w:r w:rsidRPr="00F93E9D">
        <w:rPr>
          <w:u w:val="single"/>
        </w:rPr>
        <w:t>closed REL-16 study items</w:t>
      </w:r>
      <w:r w:rsidRPr="00F93E9D">
        <w:t xml:space="preserve"> (SI)</w:t>
      </w:r>
    </w:p>
    <w:p w:rsidR="00401DFE" w:rsidRPr="002B5769" w:rsidRDefault="003A4B30" w:rsidP="00401DFE">
      <w:pPr>
        <w:pStyle w:val="B1"/>
        <w:snapToGrid w:val="0"/>
        <w:spacing w:after="120"/>
      </w:pPr>
      <w:r w:rsidRPr="002B5769">
        <w:t>-</w:t>
      </w:r>
      <w:r w:rsidRPr="002B5769">
        <w:tab/>
      </w:r>
      <w:r w:rsidR="002B5769">
        <w:t>6</w:t>
      </w:r>
      <w:r w:rsidR="00401DFE" w:rsidRPr="002B5769">
        <w:t xml:space="preserve"> </w:t>
      </w:r>
      <w:r w:rsidR="00401DFE" w:rsidRPr="002B5769">
        <w:rPr>
          <w:u w:val="single"/>
        </w:rPr>
        <w:t>new approved work items</w:t>
      </w:r>
      <w:r w:rsidR="00401DFE" w:rsidRPr="002B5769">
        <w:t xml:space="preserve"> (WI) (</w:t>
      </w:r>
      <w:r w:rsidR="009B0F65" w:rsidRPr="002B5769">
        <w:t>2</w:t>
      </w:r>
      <w:r w:rsidR="00401DFE" w:rsidRPr="002B5769">
        <w:t xml:space="preserve"> Core, </w:t>
      </w:r>
      <w:r w:rsidR="002B5769">
        <w:t>2</w:t>
      </w:r>
      <w:r w:rsidR="00401DFE" w:rsidRPr="002B5769">
        <w:t xml:space="preserve"> Perf., </w:t>
      </w:r>
      <w:r w:rsidR="002B5769">
        <w:t>2</w:t>
      </w:r>
      <w:r w:rsidR="00401DFE" w:rsidRPr="002B5769">
        <w:t xml:space="preserve"> Testing):</w:t>
      </w:r>
    </w:p>
    <w:p w:rsidR="003D10EA" w:rsidRPr="002B5769" w:rsidRDefault="003D10EA" w:rsidP="003D10EA">
      <w:pPr>
        <w:pStyle w:val="B1"/>
        <w:snapToGrid w:val="0"/>
        <w:spacing w:after="0"/>
        <w:ind w:left="567" w:firstLine="0"/>
      </w:pPr>
      <w:r w:rsidRPr="002B5769">
        <w:t>-</w:t>
      </w:r>
      <w:r w:rsidRPr="002B5769">
        <w:tab/>
      </w:r>
      <w:r w:rsidR="002B5769" w:rsidRPr="002B5769">
        <w:t>2</w:t>
      </w:r>
      <w:r w:rsidRPr="002B5769">
        <w:t xml:space="preserve"> RAN4 REL-1</w:t>
      </w:r>
      <w:r w:rsidR="002B5769" w:rsidRPr="002B5769">
        <w:t>7</w:t>
      </w:r>
      <w:r w:rsidRPr="002B5769">
        <w:t xml:space="preserve"> features with Core and Perf. part WIs for: z=1: Core; z=2: Perf</w:t>
      </w:r>
    </w:p>
    <w:p w:rsidR="002B5769" w:rsidRDefault="002B5769" w:rsidP="003D10EA">
      <w:pPr>
        <w:pStyle w:val="B3"/>
        <w:spacing w:after="0"/>
      </w:pPr>
      <w:r>
        <w:t>-</w:t>
      </w:r>
      <w:r>
        <w:tab/>
      </w:r>
      <w:r w:rsidRPr="002B5769">
        <w:t>Introduction of NR band n13</w:t>
      </w:r>
      <w:r>
        <w:t xml:space="preserve"> (</w:t>
      </w:r>
      <w:r w:rsidRPr="002B5769">
        <w:t>870</w:t>
      </w:r>
      <w:r>
        <w:t>z</w:t>
      </w:r>
      <w:r w:rsidRPr="002B5769">
        <w:t>63</w:t>
      </w:r>
      <w:r w:rsidRPr="002B5769">
        <w:tab/>
        <w:t>NR_n13-Core</w:t>
      </w:r>
      <w:r>
        <w:t>/Perf)</w:t>
      </w:r>
      <w:r>
        <w:tab/>
      </w:r>
      <w:r>
        <w:tab/>
      </w:r>
      <w:r>
        <w:tab/>
      </w:r>
      <w:r>
        <w:tab/>
      </w:r>
      <w:r>
        <w:tab/>
      </w:r>
      <w:r>
        <w:tab/>
      </w:r>
      <w:r>
        <w:tab/>
      </w:r>
      <w:r>
        <w:tab/>
      </w:r>
      <w:r>
        <w:tab/>
      </w:r>
      <w:r>
        <w:tab/>
      </w:r>
      <w:r w:rsidRPr="002B5769">
        <w:t>RP-200480</w:t>
      </w:r>
    </w:p>
    <w:p w:rsidR="002B5769" w:rsidRDefault="002B5769" w:rsidP="003D10EA">
      <w:pPr>
        <w:pStyle w:val="B3"/>
        <w:spacing w:after="0"/>
      </w:pPr>
      <w:r>
        <w:t>-</w:t>
      </w:r>
      <w:r>
        <w:tab/>
      </w:r>
      <w:r w:rsidRPr="002B5769">
        <w:t>Introduction of FR2 FWA (Fixed Wireless Access) UE with maximum TRP</w:t>
      </w:r>
      <w:r>
        <w:br/>
      </w:r>
      <w:r w:rsidRPr="002B5769">
        <w:t>(Total Radiated Power) of 23dBm for band n257 and n258</w:t>
      </w:r>
      <w:r>
        <w:br/>
      </w:r>
      <w:r>
        <w:tab/>
        <w:t>(</w:t>
      </w:r>
      <w:r w:rsidRPr="002B5769">
        <w:t>870</w:t>
      </w:r>
      <w:r>
        <w:t>z</w:t>
      </w:r>
      <w:r w:rsidRPr="002B5769">
        <w:t>64</w:t>
      </w:r>
      <w:r>
        <w:t xml:space="preserve">, </w:t>
      </w:r>
      <w:r w:rsidRPr="002B5769">
        <w:t>NR_FR2_FWA_Bn257_Bn258-Core</w:t>
      </w:r>
      <w:r>
        <w:t>/Perf)</w:t>
      </w:r>
      <w:r>
        <w:tab/>
      </w:r>
      <w:r>
        <w:tab/>
      </w:r>
      <w:r>
        <w:tab/>
      </w:r>
      <w:r>
        <w:tab/>
      </w:r>
      <w:r>
        <w:tab/>
      </w:r>
      <w:r>
        <w:tab/>
      </w:r>
      <w:r>
        <w:tab/>
      </w:r>
      <w:r>
        <w:tab/>
      </w:r>
      <w:r>
        <w:tab/>
      </w:r>
      <w:r>
        <w:tab/>
      </w:r>
      <w:r>
        <w:tab/>
      </w:r>
      <w:r>
        <w:tab/>
      </w:r>
      <w:r w:rsidRPr="002B5769">
        <w:t>RP-200503</w:t>
      </w:r>
    </w:p>
    <w:p w:rsidR="00CD6412" w:rsidRDefault="005969A0" w:rsidP="00CD6412">
      <w:pPr>
        <w:pStyle w:val="B2"/>
        <w:spacing w:after="0"/>
      </w:pPr>
      <w:r w:rsidRPr="00CD6412">
        <w:t>-</w:t>
      </w:r>
      <w:r w:rsidRPr="00CD6412">
        <w:tab/>
      </w:r>
      <w:r w:rsidR="00CD6412" w:rsidRPr="00CD6412">
        <w:t>2</w:t>
      </w:r>
      <w:r w:rsidRPr="00CD6412">
        <w:t xml:space="preserve"> RAN5 led WIs: UE Conformance Test Aspects for:</w:t>
      </w:r>
    </w:p>
    <w:p w:rsidR="00CD6412" w:rsidRDefault="00CD6412" w:rsidP="002B5769">
      <w:pPr>
        <w:pStyle w:val="B3"/>
        <w:spacing w:after="0"/>
      </w:pPr>
      <w:r w:rsidRPr="00CD6412">
        <w:t>-</w:t>
      </w:r>
      <w:r w:rsidRPr="00CD6412">
        <w:tab/>
      </w:r>
      <w:r>
        <w:t>REL-16, RF requirements for NR frequency range 1 (FR1)</w:t>
      </w:r>
      <w:r>
        <w:br/>
        <w:t>(870061, NR_RF_FR1-UEConTest)</w:t>
      </w:r>
      <w:r>
        <w:tab/>
      </w:r>
      <w:r>
        <w:tab/>
      </w:r>
      <w:r>
        <w:tab/>
      </w:r>
      <w:r>
        <w:tab/>
      </w:r>
      <w:r>
        <w:tab/>
      </w:r>
      <w:r>
        <w:tab/>
      </w:r>
      <w:r>
        <w:tab/>
      </w:r>
      <w:r>
        <w:tab/>
      </w:r>
      <w:r>
        <w:tab/>
      </w:r>
      <w:r>
        <w:tab/>
      </w:r>
      <w:r>
        <w:tab/>
      </w:r>
      <w:r>
        <w:tab/>
      </w:r>
      <w:r>
        <w:tab/>
      </w:r>
      <w:r>
        <w:tab/>
      </w:r>
      <w:r>
        <w:tab/>
      </w:r>
      <w:r w:rsidR="002B5769">
        <w:tab/>
      </w:r>
      <w:r w:rsidRPr="00CD6412">
        <w:t>RP-200094</w:t>
      </w:r>
    </w:p>
    <w:p w:rsidR="00CD6412" w:rsidRDefault="00CD6412" w:rsidP="00CD6412">
      <w:pPr>
        <w:pStyle w:val="B3"/>
      </w:pPr>
      <w:r>
        <w:t>-</w:t>
      </w:r>
      <w:r>
        <w:tab/>
        <w:t>REL-16, High power UE (power class 2) for EN-DC (1 LTE TDD band +</w:t>
      </w:r>
      <w:r>
        <w:br/>
        <w:t>1 NR TDD band) (870062, ENDC_UE_PC2_TDD_TDD-UEConTest)</w:t>
      </w:r>
      <w:r>
        <w:tab/>
      </w:r>
      <w:r>
        <w:tab/>
      </w:r>
      <w:r>
        <w:tab/>
      </w:r>
      <w:r>
        <w:tab/>
      </w:r>
      <w:r>
        <w:tab/>
      </w:r>
      <w:r w:rsidR="002B5769">
        <w:tab/>
      </w:r>
      <w:r>
        <w:tab/>
      </w:r>
      <w:r w:rsidRPr="00CD6412">
        <w:t>RP-200434</w:t>
      </w:r>
    </w:p>
    <w:p w:rsidR="00401DFE" w:rsidRPr="00D610CB" w:rsidRDefault="00401DFE" w:rsidP="00401DFE">
      <w:pPr>
        <w:pStyle w:val="B1"/>
        <w:snapToGrid w:val="0"/>
        <w:spacing w:after="120"/>
      </w:pPr>
      <w:r w:rsidRPr="00D610CB">
        <w:t>-</w:t>
      </w:r>
      <w:r w:rsidRPr="00D610CB">
        <w:tab/>
      </w:r>
      <w:r w:rsidR="00FB7C39" w:rsidRPr="00D610CB">
        <w:t>1</w:t>
      </w:r>
      <w:r w:rsidRPr="00D610CB">
        <w:t xml:space="preserve"> </w:t>
      </w:r>
      <w:r w:rsidRPr="00D610CB">
        <w:rPr>
          <w:u w:val="single"/>
        </w:rPr>
        <w:t>new approved REL-1</w:t>
      </w:r>
      <w:r w:rsidR="00826757" w:rsidRPr="00D610CB">
        <w:rPr>
          <w:u w:val="single"/>
        </w:rPr>
        <w:t>7</w:t>
      </w:r>
      <w:r w:rsidRPr="00D610CB">
        <w:rPr>
          <w:u w:val="single"/>
        </w:rPr>
        <w:t xml:space="preserve"> study item</w:t>
      </w:r>
      <w:r w:rsidR="002F1EE0" w:rsidRPr="00D610CB">
        <w:rPr>
          <w:u w:val="single"/>
        </w:rPr>
        <w:t>s</w:t>
      </w:r>
      <w:r w:rsidRPr="00D610CB">
        <w:t xml:space="preserve"> (SI):</w:t>
      </w:r>
    </w:p>
    <w:p w:rsidR="006C5595" w:rsidRPr="00D610CB" w:rsidRDefault="006C5595" w:rsidP="00D610CB">
      <w:pPr>
        <w:pStyle w:val="B2"/>
      </w:pPr>
      <w:r w:rsidRPr="00D610CB">
        <w:t>-</w:t>
      </w:r>
      <w:r w:rsidRPr="00D610CB">
        <w:tab/>
        <w:t>RAN</w:t>
      </w:r>
      <w:r w:rsidR="00D610CB" w:rsidRPr="00D610CB">
        <w:t>4</w:t>
      </w:r>
      <w:r w:rsidRPr="00D610CB">
        <w:t xml:space="preserve">, </w:t>
      </w:r>
      <w:r w:rsidR="00D610CB" w:rsidRPr="00D610CB">
        <w:t>Study on IMT parameters for 6.425-7.025GHz, 7.025-7.125GHz and</w:t>
      </w:r>
      <w:r w:rsidR="00323FE9">
        <w:t xml:space="preserve"> </w:t>
      </w:r>
      <w:r w:rsidR="00323FE9" w:rsidRPr="00D610CB">
        <w:t>10.0-10.5GHz</w:t>
      </w:r>
      <w:r w:rsidR="00CE713C">
        <w:br/>
      </w:r>
      <w:r w:rsidRPr="00D610CB">
        <w:t>(</w:t>
      </w:r>
      <w:r w:rsidR="00D610CB" w:rsidRPr="00D610CB">
        <w:t>870060, FS_NR_IMT_param</w:t>
      </w:r>
      <w:r w:rsidRPr="00D610CB">
        <w:t>)</w:t>
      </w:r>
      <w:r w:rsidR="00CE713C">
        <w:tab/>
      </w:r>
      <w:r w:rsidR="00CE713C">
        <w:tab/>
      </w:r>
      <w:r w:rsidR="00323FE9">
        <w:tab/>
      </w:r>
      <w:r w:rsidR="00323FE9">
        <w:tab/>
      </w:r>
      <w:r w:rsidR="00323FE9">
        <w:tab/>
      </w:r>
      <w:r w:rsidR="00323FE9">
        <w:tab/>
      </w:r>
      <w:r w:rsidR="00323FE9">
        <w:tab/>
      </w:r>
      <w:r w:rsidR="00CE713C">
        <w:tab/>
      </w:r>
      <w:r w:rsidR="00CE713C">
        <w:tab/>
      </w:r>
      <w:r w:rsidR="00CE713C">
        <w:tab/>
      </w:r>
      <w:r w:rsidR="00CE713C">
        <w:tab/>
      </w:r>
      <w:r w:rsidR="00CE713C">
        <w:tab/>
      </w:r>
      <w:r w:rsidR="00CE713C">
        <w:tab/>
      </w:r>
      <w:r w:rsidR="00CE713C">
        <w:tab/>
      </w:r>
      <w:r w:rsidR="00CE713C">
        <w:tab/>
      </w:r>
      <w:r w:rsidR="00CE713C">
        <w:tab/>
      </w:r>
      <w:r w:rsidR="00CE713C">
        <w:tab/>
      </w:r>
      <w:r w:rsidR="00CE713C">
        <w:tab/>
      </w:r>
      <w:r w:rsidR="00CE713C">
        <w:tab/>
      </w:r>
      <w:r w:rsidR="00CE713C" w:rsidRPr="00CE713C">
        <w:t>RP-200513</w:t>
      </w:r>
    </w:p>
    <w:p w:rsidR="00401DFE" w:rsidRPr="00513CBE" w:rsidRDefault="00401DFE" w:rsidP="00401DFE">
      <w:pPr>
        <w:pStyle w:val="B1"/>
        <w:snapToGrid w:val="0"/>
        <w:spacing w:after="120"/>
        <w:rPr>
          <w:lang w:val="fr-FR"/>
        </w:rPr>
      </w:pPr>
      <w:r w:rsidRPr="00513CBE">
        <w:rPr>
          <w:lang w:val="fr-FR"/>
        </w:rPr>
        <w:t>-</w:t>
      </w:r>
      <w:r w:rsidRPr="00513CBE">
        <w:rPr>
          <w:lang w:val="fr-FR"/>
        </w:rPr>
        <w:tab/>
      </w:r>
      <w:r w:rsidR="00513CBE" w:rsidRPr="00513CBE">
        <w:rPr>
          <w:lang w:val="fr-FR"/>
        </w:rPr>
        <w:t>1577</w:t>
      </w:r>
      <w:r w:rsidRPr="00513CBE">
        <w:rPr>
          <w:lang w:val="fr-FR"/>
        </w:rPr>
        <w:t xml:space="preserve"> </w:t>
      </w:r>
      <w:r w:rsidRPr="00513CBE">
        <w:rPr>
          <w:b/>
          <w:u w:val="single"/>
          <w:lang w:val="fr-FR"/>
        </w:rPr>
        <w:t>CRs</w:t>
      </w:r>
      <w:r w:rsidRPr="00513CBE">
        <w:rPr>
          <w:lang w:val="fr-FR"/>
        </w:rPr>
        <w:t xml:space="preserve"> (incl. cat.A CRs and </w:t>
      </w:r>
      <w:r w:rsidR="00513CBE" w:rsidRPr="00513CBE">
        <w:rPr>
          <w:lang w:val="fr-FR"/>
        </w:rPr>
        <w:t>20</w:t>
      </w:r>
      <w:r w:rsidRPr="00513CBE">
        <w:rPr>
          <w:lang w:val="fr-FR"/>
        </w:rPr>
        <w:t xml:space="preserve"> company CRs) were handled and </w:t>
      </w:r>
      <w:r w:rsidR="00513CBE" w:rsidRPr="00513CBE">
        <w:rPr>
          <w:lang w:val="fr-FR"/>
        </w:rPr>
        <w:t>1554</w:t>
      </w:r>
      <w:r w:rsidRPr="00513CBE">
        <w:rPr>
          <w:lang w:val="fr-FR"/>
        </w:rPr>
        <w:t xml:space="preserve"> CRs were approved</w:t>
      </w:r>
      <w:r w:rsidR="007666EA" w:rsidRPr="00513CBE">
        <w:rPr>
          <w:lang w:val="fr-FR"/>
        </w:rPr>
        <w:br/>
      </w:r>
      <w:r w:rsidRPr="00513CBE">
        <w:rPr>
          <w:lang w:val="fr-FR"/>
        </w:rPr>
        <w:t>(see Annex D and attached Tdoc list).</w:t>
      </w:r>
    </w:p>
    <w:p w:rsidR="00401DFE" w:rsidRPr="00A44CEB" w:rsidRDefault="00401DFE" w:rsidP="00401DFE">
      <w:pPr>
        <w:pStyle w:val="B1"/>
        <w:snapToGrid w:val="0"/>
        <w:spacing w:after="120"/>
        <w:rPr>
          <w:lang w:val="fr-FR"/>
        </w:rPr>
      </w:pPr>
      <w:r w:rsidRPr="00A44CEB">
        <w:rPr>
          <w:lang w:val="fr-FR"/>
        </w:rPr>
        <w:t>-</w:t>
      </w:r>
      <w:r w:rsidRPr="00A44CEB">
        <w:rPr>
          <w:lang w:val="fr-FR"/>
        </w:rPr>
        <w:tab/>
        <w:t xml:space="preserve">approved/noted/agreed </w:t>
      </w:r>
      <w:r w:rsidRPr="00A44CEB">
        <w:rPr>
          <w:b/>
          <w:u w:val="single"/>
          <w:lang w:val="fr-FR"/>
        </w:rPr>
        <w:t>TRs/TSs</w:t>
      </w:r>
      <w:r w:rsidRPr="00A44CEB">
        <w:rPr>
          <w:lang w:val="fr-FR"/>
        </w:rPr>
        <w:t xml:space="preserve"> (see Annex E):</w:t>
      </w:r>
    </w:p>
    <w:p w:rsidR="00401DFE" w:rsidRPr="00A44CEB" w:rsidRDefault="00401DFE" w:rsidP="00A44CEB">
      <w:pPr>
        <w:pStyle w:val="B2"/>
        <w:spacing w:after="0"/>
      </w:pPr>
      <w:r w:rsidRPr="00A44CEB">
        <w:t>-</w:t>
      </w:r>
      <w:r w:rsidRPr="00A44CEB">
        <w:tab/>
      </w:r>
      <w:r w:rsidR="00A44CEB" w:rsidRPr="00A44CEB">
        <w:t>0</w:t>
      </w:r>
      <w:r w:rsidRPr="00A44CEB">
        <w:t xml:space="preserve"> noted specification</w:t>
      </w:r>
      <w:r w:rsidR="007C4F50" w:rsidRPr="00A44CEB">
        <w:t>s</w:t>
      </w:r>
      <w:r w:rsidRPr="00A44CEB">
        <w:t xml:space="preserve"> which w</w:t>
      </w:r>
      <w:r w:rsidR="007C4F50" w:rsidRPr="00A44CEB">
        <w:t>ere</w:t>
      </w:r>
      <w:r w:rsidRPr="00A44CEB">
        <w:t xml:space="preserve"> provided for information</w:t>
      </w:r>
    </w:p>
    <w:p w:rsidR="008B08B6" w:rsidRPr="00A44CEB" w:rsidRDefault="00401DFE" w:rsidP="00A44CEB">
      <w:pPr>
        <w:pStyle w:val="B2"/>
        <w:spacing w:after="0"/>
      </w:pPr>
      <w:r w:rsidRPr="00A44CEB">
        <w:rPr>
          <w:lang w:val="fr-FR"/>
        </w:rPr>
        <w:t>-</w:t>
      </w:r>
      <w:r w:rsidRPr="00A44CEB">
        <w:tab/>
      </w:r>
      <w:r w:rsidR="00A44CEB">
        <w:t>3</w:t>
      </w:r>
      <w:r w:rsidRPr="00A44CEB">
        <w:t xml:space="preserve"> approved specifications which are now under CR control</w:t>
      </w:r>
      <w:r w:rsidR="007C4F50" w:rsidRPr="00A44CEB">
        <w:t>:</w:t>
      </w:r>
      <w:r w:rsidR="00A44CEB">
        <w:t xml:space="preserve"> </w:t>
      </w:r>
      <w:r w:rsidR="008B08B6" w:rsidRPr="00A44CEB">
        <w:t>REL-16:</w:t>
      </w:r>
      <w:r w:rsidR="00A44CEB">
        <w:t xml:space="preserve">TR 36.976, </w:t>
      </w:r>
      <w:r w:rsidR="008B08B6" w:rsidRPr="00A44CEB">
        <w:t>T</w:t>
      </w:r>
      <w:r w:rsidR="00A44CEB">
        <w:t>S 38.340, T</w:t>
      </w:r>
      <w:r w:rsidR="008B08B6" w:rsidRPr="00A44CEB">
        <w:t>R 3</w:t>
      </w:r>
      <w:r w:rsidR="00A44CEB">
        <w:t>8.888</w:t>
      </w:r>
    </w:p>
    <w:p w:rsidR="007D23DE" w:rsidRPr="00A44CEB" w:rsidRDefault="00401DFE" w:rsidP="00A44CEB">
      <w:pPr>
        <w:pStyle w:val="B2"/>
        <w:spacing w:after="0"/>
      </w:pPr>
      <w:r w:rsidRPr="00A44CEB">
        <w:t>-</w:t>
      </w:r>
      <w:r w:rsidRPr="00A44CEB">
        <w:tab/>
      </w:r>
      <w:r w:rsidR="00A44CEB">
        <w:t>0</w:t>
      </w:r>
      <w:r w:rsidRPr="00A44CEB">
        <w:t xml:space="preserve"> agreed specification </w:t>
      </w:r>
      <w:r w:rsidR="005E6B5A" w:rsidRPr="00A44CEB">
        <w:t xml:space="preserve">versions </w:t>
      </w:r>
      <w:r w:rsidRPr="00A44CEB">
        <w:t>under RAN leadership</w:t>
      </w:r>
    </w:p>
    <w:p w:rsidR="004251EB" w:rsidRDefault="007D23DE" w:rsidP="000D58A5">
      <w:pPr>
        <w:pStyle w:val="B2"/>
      </w:pPr>
      <w:r w:rsidRPr="00A44CEB">
        <w:t>-</w:t>
      </w:r>
      <w:r w:rsidRPr="00A44CEB">
        <w:tab/>
      </w:r>
      <w:r w:rsidR="00A44CEB" w:rsidRPr="00A44CEB">
        <w:t>3</w:t>
      </w:r>
      <w:r w:rsidRPr="00A44CEB">
        <w:t xml:space="preserve"> withdrawn specification</w:t>
      </w:r>
      <w:r w:rsidR="00893080" w:rsidRPr="00A44CEB">
        <w:t xml:space="preserve"> version</w:t>
      </w:r>
      <w:r w:rsidR="00A44CEB" w:rsidRPr="00A44CEB">
        <w:t>s</w:t>
      </w:r>
      <w:r w:rsidR="008F1236" w:rsidRPr="00A44CEB">
        <w:t>:</w:t>
      </w:r>
      <w:r w:rsidR="00A44CEB" w:rsidRPr="00A44CEB">
        <w:t xml:space="preserve"> </w:t>
      </w:r>
      <w:r w:rsidR="00401DFE" w:rsidRPr="00A44CEB">
        <w:t xml:space="preserve">REL-16: </w:t>
      </w:r>
      <w:r w:rsidR="008468A3" w:rsidRPr="00A44CEB">
        <w:t>TR 37.824 v0.5.0</w:t>
      </w:r>
      <w:r w:rsidR="00A44CEB" w:rsidRPr="00A44CEB">
        <w:t xml:space="preserve">, TR 38.820 v2.0.0, </w:t>
      </w:r>
      <w:r w:rsidR="008468A3" w:rsidRPr="00A44CEB">
        <w:t>TR 38.827 v1.2.0</w:t>
      </w:r>
    </w:p>
    <w:p w:rsidR="001703EB" w:rsidRDefault="001703EB" w:rsidP="004251EB"/>
    <w:p w:rsidR="000D58A5" w:rsidRDefault="000D58A5" w:rsidP="004251EB">
      <w:pPr>
        <w:sectPr w:rsidR="000D58A5" w:rsidSect="00401DFE">
          <w:footnotePr>
            <w:numRestart w:val="eachSect"/>
          </w:footnotePr>
          <w:pgSz w:w="11907" w:h="16840" w:code="9"/>
          <w:pgMar w:top="1418" w:right="1134" w:bottom="1134" w:left="1134" w:header="680" w:footer="567" w:gutter="0"/>
          <w:cols w:space="720"/>
          <w:docGrid w:linePitch="272"/>
        </w:sectPr>
      </w:pPr>
    </w:p>
    <w:p w:rsidR="00884FE2" w:rsidRDefault="002C5D8B" w:rsidP="00884FE2">
      <w:pPr>
        <w:pStyle w:val="Heading2"/>
      </w:pPr>
      <w:bookmarkStart w:id="22" w:name="_Toc15668358"/>
      <w:bookmarkStart w:id="23" w:name="_Toc25787557"/>
      <w:bookmarkStart w:id="24" w:name="_Toc25787757"/>
      <w:bookmarkStart w:id="25" w:name="_Toc27430452"/>
      <w:bookmarkStart w:id="26" w:name="_Toc33140193"/>
      <w:bookmarkStart w:id="27" w:name="_Toc34604724"/>
      <w:bookmarkStart w:id="28" w:name="_Toc34604917"/>
      <w:bookmarkStart w:id="29" w:name="_Toc35697717"/>
      <w:bookmarkStart w:id="30" w:name="_Toc42029228"/>
      <w:r>
        <w:lastRenderedPageBreak/>
        <w:t>1</w:t>
      </w:r>
      <w:r w:rsidR="00884FE2">
        <w:tab/>
        <w:t>Opening of the meeting</w:t>
      </w:r>
      <w:bookmarkEnd w:id="22"/>
      <w:bookmarkEnd w:id="23"/>
      <w:bookmarkEnd w:id="24"/>
      <w:bookmarkEnd w:id="25"/>
      <w:bookmarkEnd w:id="26"/>
      <w:bookmarkEnd w:id="27"/>
      <w:bookmarkEnd w:id="28"/>
      <w:bookmarkEnd w:id="29"/>
      <w:bookmarkEnd w:id="30"/>
    </w:p>
    <w:p w:rsidR="00462BE2" w:rsidRDefault="00462BE2" w:rsidP="00462BE2">
      <w:r>
        <w:t>TSG RAN chairman Mr. Balazs Bertenyi (Nokia) opened the electronic meeting 3GPP TSG RAN #87e with a kick-off email on Sunday March 15th, 2020 at 22:08 CET (official start of the meeting is Monday March 16th, 2020 at 00:01 CET):</w:t>
      </w:r>
    </w:p>
    <w:p w:rsidR="00462BE2" w:rsidRDefault="00462BE2" w:rsidP="00462BE2">
      <w:r>
        <w:t>This is the formal opening of RAN#87-E. With this email I consider the meeting started, and I wish you all a successful E-plenary!</w:t>
      </w:r>
    </w:p>
    <w:p w:rsidR="00462BE2" w:rsidRDefault="00462BE2" w:rsidP="00462BE2">
      <w:r>
        <w:t>I have attached the guidance document describing the process we use during this E-plenary. This hopefully provides a nicely working structure, but as always, if the circumstances call for means beyond the structure we will try to find the best possible way forward:</w:t>
      </w:r>
    </w:p>
    <w:p w:rsidR="00462BE2" w:rsidRDefault="00071749" w:rsidP="00462BE2">
      <w:hyperlink r:id="rId19" w:history="1">
        <w:r w:rsidR="00462BE2" w:rsidRPr="00EB2AD1">
          <w:rPr>
            <w:rStyle w:val="Hyperlink"/>
          </w:rPr>
          <w:t>https://www.3gpp.org/ftp/tsg_ran/TSG_RAN/TSGR_87e/Invitation/TSG-RAN87e_guidance_v2.zip</w:t>
        </w:r>
      </w:hyperlink>
    </w:p>
    <w:p w:rsidR="00462BE2" w:rsidRDefault="00462BE2" w:rsidP="00462BE2">
      <w:r>
        <w:t>With this opening: the agenda in RP-200036 is considered approved. Please note that the agenda also contains all the usual formal reminders that are also valid for this E-plenary.</w:t>
      </w:r>
    </w:p>
    <w:p w:rsidR="00462BE2" w:rsidRDefault="00462BE2" w:rsidP="00462BE2">
      <w:r>
        <w:t>After reading through all the input I would like to propose we set up a few dedicated threads in advance where we combine all relevant Tdocs into a single thread. Similar to "Early items" in face-to-face meetings I will kick these threads off in separate emails with their corresponding labels:</w:t>
      </w:r>
    </w:p>
    <w:p w:rsidR="00462BE2" w:rsidRDefault="00462BE2" w:rsidP="00462BE2">
      <w:r>
        <w:t>-</w:t>
      </w:r>
      <w:r>
        <w:tab/>
        <w:t>[ITU_6GHz]: 42, 308, 307, 120, 119, 118. Goal: Approved SI and LS Out</w:t>
      </w:r>
    </w:p>
    <w:p w:rsidR="00462BE2" w:rsidRDefault="00462BE2" w:rsidP="00462BE2">
      <w:r>
        <w:t>-</w:t>
      </w:r>
      <w:r>
        <w:tab/>
        <w:t>[FWA_23dbm]: 136, 135, 277. Goal: Approved WI.</w:t>
      </w:r>
    </w:p>
    <w:p w:rsidR="00462BE2" w:rsidRDefault="00462BE2" w:rsidP="00462BE2">
      <w:r>
        <w:t>-</w:t>
      </w:r>
      <w:r>
        <w:tab/>
        <w:t>[E_meeting_feedback]: 330, 323, 207, 159, 257, 227. Goal: Informative discussion to help the leadership adjust</w:t>
      </w:r>
      <w:r>
        <w:br/>
      </w:r>
      <w:r>
        <w:tab/>
        <w:t>e-meeting procedures</w:t>
      </w:r>
    </w:p>
    <w:p w:rsidR="00462BE2" w:rsidRDefault="00462BE2" w:rsidP="00462BE2">
      <w:r>
        <w:t>-</w:t>
      </w:r>
      <w:r>
        <w:tab/>
        <w:t>[Rel16_timeline]: 430, 206, 160, 210, 282, 227, 283. Goal: Endorse (revision of) 430.</w:t>
      </w:r>
    </w:p>
    <w:p w:rsidR="00462BE2" w:rsidRDefault="00462BE2" w:rsidP="00462BE2">
      <w:r>
        <w:t>-</w:t>
      </w:r>
      <w:r>
        <w:tab/>
        <w:t>[Rel17_timeline]: 430, 161, 213, 227, 283, 449. Goal: Endorse (revision of) 430.</w:t>
      </w:r>
    </w:p>
    <w:p w:rsidR="00462BE2" w:rsidRDefault="00462BE2" w:rsidP="00462BE2">
      <w:r>
        <w:t>-</w:t>
      </w:r>
      <w:r>
        <w:tab/>
        <w:t>[Transient_period]: 281, 245, 261. Goal: Endorsed way forward.</w:t>
      </w:r>
    </w:p>
    <w:p w:rsidR="00462BE2" w:rsidRDefault="00462BE2" w:rsidP="00462BE2">
      <w:r>
        <w:t>-</w:t>
      </w:r>
      <w:r>
        <w:tab/>
        <w:t>[Rel16_UE_capabilities]: 290, 226, 243. Goal: Initial exchange of views. No formal endorsed way forward</w:t>
      </w:r>
      <w:r>
        <w:br/>
      </w:r>
      <w:r>
        <w:tab/>
        <w:t>expected.</w:t>
      </w:r>
    </w:p>
    <w:p w:rsidR="00462BE2" w:rsidRDefault="00462BE2" w:rsidP="00462BE2">
      <w:r>
        <w:t>The latest TDoc list will always be uploaded here:</w:t>
      </w:r>
    </w:p>
    <w:p w:rsidR="00462BE2" w:rsidRDefault="00071749" w:rsidP="00462BE2">
      <w:hyperlink r:id="rId20" w:history="1">
        <w:r w:rsidR="00D2199D" w:rsidRPr="00EB2AD1">
          <w:rPr>
            <w:rStyle w:val="Hyperlink"/>
          </w:rPr>
          <w:t>https://www.3gpp.org/ftp/tsg_ran/TSG_RAN/TSGR_87e/Tdoclist</w:t>
        </w:r>
      </w:hyperlink>
    </w:p>
    <w:p w:rsidR="00462BE2" w:rsidRDefault="00462BE2" w:rsidP="00462BE2">
      <w:r>
        <w:t>We aim to provide an updated list twice a day to help with following the E-meeting proceedings.</w:t>
      </w:r>
    </w:p>
    <w:p w:rsidR="00462BE2" w:rsidRDefault="00462BE2" w:rsidP="00462BE2">
      <w:r>
        <w:t>I also wanted to extend a few personal thoughts to you all, so I recorded a short video:</w:t>
      </w:r>
    </w:p>
    <w:p w:rsidR="00462BE2" w:rsidRDefault="00071749" w:rsidP="00462BE2">
      <w:hyperlink r:id="rId21" w:history="1">
        <w:r w:rsidR="00D2199D" w:rsidRPr="00EB2AD1">
          <w:rPr>
            <w:rStyle w:val="Hyperlink"/>
          </w:rPr>
          <w:t>https://youtu.be/kv9LiUFlh70</w:t>
        </w:r>
      </w:hyperlink>
    </w:p>
    <w:p w:rsidR="002C5D8B" w:rsidRDefault="002C5D8B" w:rsidP="002C5D8B">
      <w:r>
        <w:t>NOTE:</w:t>
      </w:r>
      <w:r>
        <w:tab/>
        <w:t>The TSG meetings #8</w:t>
      </w:r>
      <w:r w:rsidR="00D2199D">
        <w:t>7e</w:t>
      </w:r>
      <w:r>
        <w:t xml:space="preserve"> is carried out in a 1 week TSG set up (see RP-131328, RAN/CT at the beginning </w:t>
      </w:r>
      <w:r w:rsidR="00D2199D">
        <w:tab/>
      </w:r>
      <w:r w:rsidR="00D2199D">
        <w:tab/>
      </w:r>
      <w:r w:rsidR="00D2199D">
        <w:tab/>
      </w:r>
      <w:r w:rsidR="00D2199D">
        <w:tab/>
      </w:r>
      <w:r>
        <w:t>and SA at the end of the week).</w:t>
      </w:r>
    </w:p>
    <w:p w:rsidR="006D7018" w:rsidRDefault="002C5D8B" w:rsidP="006D7018">
      <w:pPr>
        <w:pStyle w:val="Heading2"/>
      </w:pPr>
      <w:bookmarkStart w:id="31" w:name="_Toc22668507"/>
      <w:bookmarkStart w:id="32" w:name="_Toc25787558"/>
      <w:bookmarkStart w:id="33" w:name="_Toc25787758"/>
      <w:bookmarkStart w:id="34" w:name="_Toc27430453"/>
      <w:bookmarkStart w:id="35" w:name="_Toc33140194"/>
      <w:bookmarkStart w:id="36" w:name="_Toc34604725"/>
      <w:bookmarkStart w:id="37" w:name="_Toc34604918"/>
      <w:bookmarkStart w:id="38" w:name="_Toc35697718"/>
      <w:bookmarkStart w:id="39" w:name="_Toc42029229"/>
      <w:r>
        <w:t>2</w:t>
      </w:r>
      <w:r w:rsidR="006D7018">
        <w:tab/>
        <w:t>Reminders for usage of IT resources, IPR declaration and antitrust compliance</w:t>
      </w:r>
      <w:bookmarkEnd w:id="31"/>
      <w:bookmarkEnd w:id="32"/>
      <w:bookmarkEnd w:id="33"/>
      <w:bookmarkEnd w:id="34"/>
      <w:bookmarkEnd w:id="35"/>
      <w:bookmarkEnd w:id="36"/>
      <w:bookmarkEnd w:id="37"/>
      <w:bookmarkEnd w:id="38"/>
      <w:bookmarkEnd w:id="39"/>
    </w:p>
    <w:p w:rsidR="009B6A1F" w:rsidRDefault="009B6A1F" w:rsidP="006D7018">
      <w:r>
        <w:t>The RAN chairman pointed delegates to the corresponding reminders in agenda RP-200036:</w:t>
      </w:r>
    </w:p>
    <w:p w:rsidR="006D7018" w:rsidRDefault="006D7018" w:rsidP="006D7018">
      <w:r>
        <w:t xml:space="preserve">RAN chair's reminder regarding </w:t>
      </w:r>
      <w:r w:rsidRPr="00CB2901">
        <w:rPr>
          <w:u w:val="single"/>
        </w:rPr>
        <w:t>responsible behaviour regarding IT resources of the meeting</w:t>
      </w:r>
      <w:r>
        <w:t>:</w:t>
      </w:r>
    </w:p>
    <w:p w:rsidR="006D7018" w:rsidRDefault="006D7018" w:rsidP="009B6A1F">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6D7018" w:rsidRDefault="006D7018" w:rsidP="009B6A1F">
      <w:pPr>
        <w:spacing w:after="0"/>
      </w:pPr>
      <w:r>
        <w:t>Delegates must respect the law of the hosting country, and should not visit prohibited internet sites.</w:t>
      </w:r>
    </w:p>
    <w:p w:rsidR="006D7018" w:rsidRDefault="006D7018" w:rsidP="009B6A1F">
      <w:pPr>
        <w:spacing w:after="0"/>
      </w:pPr>
      <w:r>
        <w:t>In cases of persistent abuse of the internet bandwidth, MCC may restrict individual’s use of the service.</w:t>
      </w:r>
    </w:p>
    <w:p w:rsidR="006D7018" w:rsidRDefault="006D7018" w:rsidP="009B6A1F">
      <w:pPr>
        <w:spacing w:after="0"/>
      </w:pPr>
      <w:r>
        <w:lastRenderedPageBreak/>
        <w:t>In particular, the PCG has laid down the following network usage conditions:</w:t>
      </w:r>
    </w:p>
    <w:p w:rsidR="006D7018" w:rsidRDefault="006D7018" w:rsidP="009B6A1F">
      <w:pPr>
        <w:spacing w:after="0"/>
      </w:pPr>
      <w:r>
        <w:t>1.</w:t>
      </w:r>
      <w:r w:rsidR="009B6A1F">
        <w:tab/>
      </w:r>
      <w:r>
        <w:t xml:space="preserve">Users shall not use the network to engage in illegal activities. This includes activities such as copyright violation, </w:t>
      </w:r>
      <w:r w:rsidR="009B6A1F">
        <w:tab/>
      </w:r>
      <w:r>
        <w:t>hacking, espionage or any other activity that may be prohibited by local laws.</w:t>
      </w:r>
    </w:p>
    <w:p w:rsidR="006D7018" w:rsidRDefault="006D7018" w:rsidP="006D7018">
      <w:r>
        <w:t>2.</w:t>
      </w:r>
      <w:r w:rsidR="009B6A1F">
        <w:tab/>
      </w:r>
      <w:r>
        <w:t xml:space="preserve">Users shall not engage in non-work related activities that are consume excessive bandwidth or cause significant </w:t>
      </w:r>
      <w:r w:rsidR="009B6A1F">
        <w:tab/>
      </w:r>
      <w:r>
        <w:t>degradation of the performance of the network.</w:t>
      </w:r>
    </w:p>
    <w:p w:rsidR="006D7018" w:rsidRDefault="006D7018" w:rsidP="006D7018">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6D7018" w:rsidRDefault="006D7018" w:rsidP="009B6A1F">
      <w:pPr>
        <w:spacing w:after="0"/>
      </w:pPr>
      <w:r>
        <w:t>1.</w:t>
      </w:r>
      <w:r>
        <w:tab/>
        <w:t>DON’T place your WiFi device in ad-hoc mode</w:t>
      </w:r>
    </w:p>
    <w:p w:rsidR="006D7018" w:rsidRDefault="006D7018" w:rsidP="009B6A1F">
      <w:pPr>
        <w:spacing w:after="0"/>
      </w:pPr>
      <w:r>
        <w:t>2.</w:t>
      </w:r>
      <w:r>
        <w:tab/>
        <w:t>DON’T set up a personal hotspot in the meeting room</w:t>
      </w:r>
    </w:p>
    <w:p w:rsidR="006D7018" w:rsidRDefault="006D7018" w:rsidP="009B6A1F">
      <w:pPr>
        <w:spacing w:after="0"/>
      </w:pPr>
      <w:r>
        <w:t>3.</w:t>
      </w:r>
      <w:r>
        <w:tab/>
        <w:t>DO try 802.11a if your WiFi device supports it</w:t>
      </w:r>
    </w:p>
    <w:p w:rsidR="006D7018" w:rsidRDefault="006D7018" w:rsidP="009B6A1F">
      <w:pPr>
        <w:spacing w:after="0"/>
      </w:pPr>
      <w:r>
        <w:t>4.</w:t>
      </w:r>
      <w:r>
        <w:tab/>
        <w:t xml:space="preserve">DON’T manually allocate an IP address </w:t>
      </w:r>
    </w:p>
    <w:p w:rsidR="006D7018" w:rsidRDefault="006D7018" w:rsidP="009B6A1F">
      <w:pPr>
        <w:spacing w:after="0"/>
      </w:pPr>
      <w:r>
        <w:t>5.</w:t>
      </w:r>
      <w:r>
        <w:tab/>
        <w:t>DON’T be a bandwidth hog by streaming video, playing online games, or downloading huge files</w:t>
      </w:r>
    </w:p>
    <w:p w:rsidR="006D7018" w:rsidRDefault="006D7018" w:rsidP="006D7018">
      <w:r>
        <w:t>6.</w:t>
      </w:r>
      <w:r>
        <w:tab/>
        <w:t>DON’T use packet probing software which clogs the local network (e.g., packet sniffers or port scanners)</w:t>
      </w:r>
    </w:p>
    <w:p w:rsidR="006D7018" w:rsidRDefault="006D7018" w:rsidP="009B6A1F">
      <w:pPr>
        <w:spacing w:after="0"/>
      </w:pPr>
      <w:r>
        <w:t>Based on the report of the PCG ad hoc group on IT improvements:</w:t>
      </w:r>
    </w:p>
    <w:p w:rsidR="006D7018" w:rsidRDefault="00071749" w:rsidP="009B6A1F">
      <w:pPr>
        <w:spacing w:after="0"/>
      </w:pPr>
      <w:hyperlink r:id="rId22" w:history="1">
        <w:r w:rsidR="009B6A1F" w:rsidRPr="00EB2AD1">
          <w:rPr>
            <w:rStyle w:val="Hyperlink"/>
          </w:rPr>
          <w:t>http://www.3gpp.org/ftp/PCG/PCG_27/DOCS/PCG27_13r1.zip</w:t>
        </w:r>
      </w:hyperlink>
    </w:p>
    <w:p w:rsidR="006D7018" w:rsidRDefault="006D7018" w:rsidP="006D7018">
      <w:r>
        <w:t xml:space="preserve">see also </w:t>
      </w:r>
      <w:hyperlink r:id="rId23" w:history="1">
        <w:r w:rsidR="009B6A1F" w:rsidRPr="00EB2AD1">
          <w:rPr>
            <w:rStyle w:val="Hyperlink"/>
          </w:rPr>
          <w:t>http://www.3gpp.org/specifications-groups/delegates-corner</w:t>
        </w:r>
      </w:hyperlink>
    </w:p>
    <w:p w:rsidR="009B6A1F" w:rsidRDefault="009B6A1F" w:rsidP="006D7018"/>
    <w:p w:rsidR="006D7018" w:rsidRDefault="006D7018" w:rsidP="006D7018">
      <w:r>
        <w:t xml:space="preserve">RAN chairman's reminder regarding </w:t>
      </w:r>
      <w:r w:rsidRPr="00404EAE">
        <w:rPr>
          <w:u w:val="single"/>
        </w:rPr>
        <w:t>IPRs</w:t>
      </w:r>
      <w:r>
        <w:t>:</w:t>
      </w:r>
    </w:p>
    <w:p w:rsidR="006D7018" w:rsidRDefault="006D7018" w:rsidP="006D7018">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6D7018" w:rsidRDefault="006D7018" w:rsidP="009B6A1F">
      <w:pPr>
        <w:spacing w:after="0"/>
      </w:pPr>
      <w:r>
        <w:t>The delegates are asked to take note that they are thereby invited:</w:t>
      </w:r>
    </w:p>
    <w:p w:rsidR="006D7018" w:rsidRDefault="006D7018" w:rsidP="009B6A1F">
      <w:pPr>
        <w:spacing w:after="0"/>
      </w:pPr>
      <w:r>
        <w:t>-</w:t>
      </w:r>
      <w:r>
        <w:tab/>
        <w:t xml:space="preserve">to investigate whether their organization or any other organization owns IPRs which were, or were likely to become </w:t>
      </w:r>
      <w:r w:rsidR="009B6A1F">
        <w:tab/>
      </w:r>
      <w:r>
        <w:t>Essential in respect of the work of 3GPP.</w:t>
      </w:r>
    </w:p>
    <w:p w:rsidR="006D7018" w:rsidRDefault="006D7018" w:rsidP="009B6A1F">
      <w:pPr>
        <w:spacing w:after="0"/>
      </w:pPr>
      <w:r>
        <w:t>-</w:t>
      </w:r>
      <w:r>
        <w:tab/>
        <w:t xml:space="preserve">to notify their respective Organizational Partners of all potential IPRs, e.g., for ETSI, by means of the IPR </w:t>
      </w:r>
      <w:r w:rsidR="009B6A1F">
        <w:tab/>
      </w:r>
      <w:r>
        <w:t>Information Statement and the Licensing declaration forms</w:t>
      </w:r>
    </w:p>
    <w:p w:rsidR="006D7018" w:rsidRDefault="006D7018" w:rsidP="006D7018">
      <w:r>
        <w:t xml:space="preserve">Based on </w:t>
      </w:r>
      <w:hyperlink r:id="rId24" w:history="1">
        <w:r w:rsidR="009B6A1F" w:rsidRPr="00EB2AD1">
          <w:rPr>
            <w:rStyle w:val="Hyperlink"/>
          </w:rPr>
          <w:t>http://www.3gpp.org/3gpp-calendar/89-call-for-ipr-meetings</w:t>
        </w:r>
      </w:hyperlink>
    </w:p>
    <w:p w:rsidR="009B6A1F" w:rsidRDefault="009B6A1F" w:rsidP="006D7018"/>
    <w:p w:rsidR="006D7018" w:rsidRDefault="006D7018" w:rsidP="006D7018">
      <w:r>
        <w:t xml:space="preserve">RAN chair's reminder regarding </w:t>
      </w:r>
      <w:r w:rsidRPr="00404EAE">
        <w:rPr>
          <w:u w:val="single"/>
        </w:rPr>
        <w:t>antitrust and competition law</w:t>
      </w:r>
      <w:r>
        <w:t>:</w:t>
      </w:r>
    </w:p>
    <w:p w:rsidR="006D7018" w:rsidRDefault="006D7018" w:rsidP="006D7018">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6D7018" w:rsidRDefault="006D7018" w:rsidP="006D7018">
      <w:r>
        <w:t xml:space="preserve">Based on </w:t>
      </w:r>
      <w:hyperlink r:id="rId25" w:history="1">
        <w:r w:rsidR="00D912CF" w:rsidRPr="00EB2AD1">
          <w:rPr>
            <w:rStyle w:val="Hyperlink"/>
          </w:rPr>
          <w:t>http://www.3gpp.org/about-3gpp/legal-matters/21-3gpp-calendar/1616-statement-of-antitrust-compliance</w:t>
        </w:r>
      </w:hyperlink>
    </w:p>
    <w:p w:rsidR="00D912CF" w:rsidRDefault="00D912CF" w:rsidP="006D7018"/>
    <w:p w:rsidR="006D7018" w:rsidRDefault="006D7018" w:rsidP="006D7018">
      <w:r>
        <w:t xml:space="preserve">Information regarding </w:t>
      </w:r>
      <w:r w:rsidRPr="00404EAE">
        <w:rPr>
          <w:u w:val="single"/>
        </w:rPr>
        <w:t>EAR/TGL</w:t>
      </w:r>
      <w:r>
        <w:t>:</w:t>
      </w:r>
    </w:p>
    <w:p w:rsidR="006D7018" w:rsidRDefault="006D7018" w:rsidP="006D7018">
      <w:r>
        <w:tab/>
        <w:t xml:space="preserve">See updated information on </w:t>
      </w:r>
      <w:hyperlink r:id="rId26" w:history="1">
        <w:r w:rsidR="00D912CF" w:rsidRPr="00EB2AD1">
          <w:rPr>
            <w:rStyle w:val="Hyperlink"/>
          </w:rPr>
          <w:t>https://www.3gpp.org/about-3gpp/legal-matters</w:t>
        </w:r>
      </w:hyperlink>
    </w:p>
    <w:p w:rsidR="006D7018" w:rsidRDefault="006D7018" w:rsidP="006D7018"/>
    <w:p w:rsidR="0010234F" w:rsidRDefault="0010234F" w:rsidP="006D7018"/>
    <w:p w:rsidR="0010234F" w:rsidRDefault="0010234F" w:rsidP="006D7018"/>
    <w:p w:rsidR="003C0623" w:rsidRDefault="003C0623" w:rsidP="003C0623">
      <w:pPr>
        <w:pStyle w:val="Heading2"/>
      </w:pPr>
      <w:bookmarkStart w:id="40" w:name="_Toc40027681"/>
      <w:bookmarkStart w:id="41" w:name="_Toc42029230"/>
      <w:r>
        <w:lastRenderedPageBreak/>
        <w:t>3</w:t>
      </w:r>
      <w:r>
        <w:tab/>
        <w:t>Approval of the agenda</w:t>
      </w:r>
      <w:bookmarkEnd w:id="40"/>
      <w:bookmarkEnd w:id="41"/>
    </w:p>
    <w:p w:rsidR="003C0623" w:rsidRDefault="003C0623" w:rsidP="003C0623">
      <w:r>
        <w:t>Further grouped email discussions that were started on top of those listed under AI 1:</w:t>
      </w:r>
    </w:p>
    <w:p w:rsidR="003C0623" w:rsidRDefault="003C0623" w:rsidP="003C0623">
      <w:r>
        <w:t>-</w:t>
      </w:r>
      <w:r>
        <w:tab/>
        <w:t xml:space="preserve">[Fallback]: 320 and 326; Goal: way forward for the topic. </w:t>
      </w:r>
    </w:p>
    <w:p w:rsidR="003C0623" w:rsidRDefault="003C0623" w:rsidP="003C0623">
      <w:r>
        <w:t>-</w:t>
      </w:r>
      <w:r>
        <w:tab/>
        <w:t>[Integrity_protection]: 38, 284, 286. Goal: collect RAN findings, send them to SA, and let SA make a decision.</w:t>
      </w:r>
    </w:p>
    <w:p w:rsidR="003C0623" w:rsidRDefault="003C0623" w:rsidP="003C0623">
      <w:r>
        <w:t>-</w:t>
      </w:r>
      <w:r>
        <w:tab/>
        <w:t xml:space="preserve">[SS_RSRPB]: 174 and 259. Goal: way forward for the topic. </w:t>
      </w:r>
    </w:p>
    <w:p w:rsidR="003C0623" w:rsidRDefault="003C0623" w:rsidP="003C0623">
      <w:r>
        <w:t>-</w:t>
      </w:r>
      <w:r>
        <w:tab/>
        <w:t xml:space="preserve">[Rel15_UE_capablities]: 289, 311. Goal: see if there is sufficient commonality in company views around 311 and </w:t>
      </w:r>
      <w:r>
        <w:tab/>
        <w:t>289, and if so, draft a way forward.</w:t>
      </w:r>
    </w:p>
    <w:p w:rsidR="003C0623" w:rsidRDefault="003C0623" w:rsidP="003C0623">
      <w:r>
        <w:t>-</w:t>
      </w:r>
      <w:r>
        <w:tab/>
        <w:t>[A.I. 8 ITU-R]: Discussion on all TDocs under AI 8.</w:t>
      </w:r>
    </w:p>
    <w:p w:rsidR="003C0623" w:rsidRDefault="003C0623" w:rsidP="003C0623">
      <w:pPr>
        <w:rPr>
          <w:rFonts w:ascii="Arial" w:hAnsi="Arial" w:cs="Arial"/>
          <w:b/>
          <w:sz w:val="24"/>
        </w:rPr>
      </w:pPr>
      <w:r>
        <w:rPr>
          <w:rFonts w:ascii="Arial" w:hAnsi="Arial" w:cs="Arial"/>
          <w:b/>
          <w:color w:val="0000FF"/>
          <w:sz w:val="24"/>
        </w:rPr>
        <w:t>RP-200001</w:t>
      </w:r>
      <w:r>
        <w:rPr>
          <w:rFonts w:ascii="Arial" w:hAnsi="Arial" w:cs="Arial"/>
          <w:b/>
          <w:color w:val="0000FF"/>
          <w:sz w:val="24"/>
        </w:rPr>
        <w:tab/>
      </w:r>
      <w:r>
        <w:rPr>
          <w:rFonts w:ascii="Arial" w:hAnsi="Arial" w:cs="Arial"/>
          <w:b/>
          <w:sz w:val="24"/>
        </w:rPr>
        <w:t>Agenda for electronic meeting RAN #87e held 16.03.-19.03.2020</w:t>
      </w:r>
    </w:p>
    <w:p w:rsidR="003C0623" w:rsidRDefault="003C0623" w:rsidP="003C062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RP-200036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RP-200036</w:t>
      </w:r>
      <w:r>
        <w:rPr>
          <w:rFonts w:ascii="Arial" w:hAnsi="Arial" w:cs="Arial"/>
          <w:b/>
          <w:color w:val="0000FF"/>
          <w:sz w:val="24"/>
        </w:rPr>
        <w:tab/>
      </w:r>
      <w:r>
        <w:rPr>
          <w:rFonts w:ascii="Arial" w:hAnsi="Arial" w:cs="Arial"/>
          <w:b/>
          <w:sz w:val="24"/>
        </w:rPr>
        <w:t>Updated agenda for electronic meeting RAN #87e held 16.03.-19.03.2020</w:t>
      </w:r>
    </w:p>
    <w:p w:rsidR="003C0623" w:rsidRDefault="003C0623" w:rsidP="003C062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3C0623" w:rsidRDefault="003C0623" w:rsidP="003C0623">
      <w:pPr>
        <w:rPr>
          <w:color w:val="808080"/>
        </w:rPr>
      </w:pPr>
      <w:r>
        <w:rPr>
          <w:color w:val="808080"/>
        </w:rPr>
        <w:t>(Replaces RP-200001)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2"/>
      </w:pPr>
      <w:bookmarkStart w:id="42" w:name="_Toc40027682"/>
      <w:bookmarkStart w:id="43" w:name="_Toc42029231"/>
      <w:r>
        <w:t>4</w:t>
      </w:r>
      <w:r>
        <w:tab/>
        <w:t>Approval of the meeting report of TSG-RAN #86</w:t>
      </w:r>
      <w:bookmarkEnd w:id="42"/>
      <w:bookmarkEnd w:id="43"/>
    </w:p>
    <w:p w:rsidR="003C0623" w:rsidRDefault="003C0623" w:rsidP="003C0623">
      <w:pPr>
        <w:rPr>
          <w:rFonts w:ascii="Arial" w:hAnsi="Arial" w:cs="Arial"/>
          <w:b/>
          <w:sz w:val="24"/>
        </w:rPr>
      </w:pPr>
      <w:r>
        <w:rPr>
          <w:rFonts w:ascii="Arial" w:hAnsi="Arial" w:cs="Arial"/>
          <w:b/>
          <w:color w:val="0000FF"/>
          <w:sz w:val="24"/>
        </w:rPr>
        <w:t>RP-200002</w:t>
      </w:r>
      <w:r>
        <w:rPr>
          <w:rFonts w:ascii="Arial" w:hAnsi="Arial" w:cs="Arial"/>
          <w:b/>
          <w:color w:val="0000FF"/>
          <w:sz w:val="24"/>
        </w:rPr>
        <w:tab/>
      </w:r>
      <w:r>
        <w:rPr>
          <w:rFonts w:ascii="Arial" w:hAnsi="Arial" w:cs="Arial"/>
          <w:b/>
          <w:sz w:val="24"/>
        </w:rPr>
        <w:t>Draft report of RAN #86 held in Sitges, Spain, 09.12.-12.12.2019</w:t>
      </w:r>
    </w:p>
    <w:p w:rsidR="003C0623" w:rsidRDefault="003C0623" w:rsidP="003C062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RP-200478</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RP-200478</w:t>
      </w:r>
      <w:r>
        <w:rPr>
          <w:rFonts w:ascii="Arial" w:hAnsi="Arial" w:cs="Arial"/>
          <w:b/>
          <w:color w:val="0000FF"/>
          <w:sz w:val="24"/>
        </w:rPr>
        <w:tab/>
      </w:r>
      <w:r>
        <w:rPr>
          <w:rFonts w:ascii="Arial" w:hAnsi="Arial" w:cs="Arial"/>
          <w:b/>
          <w:sz w:val="24"/>
        </w:rPr>
        <w:t>Report of RAN #86 held in Sitges, Spain, 09.12.-12.12.2019</w:t>
      </w:r>
    </w:p>
    <w:p w:rsidR="003C0623" w:rsidRDefault="003C0623" w:rsidP="003C062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3C0623" w:rsidRDefault="003C0623" w:rsidP="003C0623">
      <w:pPr>
        <w:rPr>
          <w:color w:val="808080"/>
        </w:rPr>
      </w:pPr>
      <w:r>
        <w:rPr>
          <w:color w:val="808080"/>
        </w:rPr>
        <w:t>(Replaces RP-200002)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2"/>
      </w:pPr>
      <w:bookmarkStart w:id="44" w:name="_Toc40027683"/>
      <w:bookmarkStart w:id="45" w:name="_Toc42029232"/>
      <w:r>
        <w:t>5</w:t>
      </w:r>
      <w:r>
        <w:tab/>
        <w:t>RAN WG reports</w:t>
      </w:r>
      <w:bookmarkEnd w:id="44"/>
      <w:bookmarkEnd w:id="45"/>
    </w:p>
    <w:p w:rsidR="003C0623" w:rsidRDefault="003C0623" w:rsidP="003C0623">
      <w:pPr>
        <w:pStyle w:val="Heading3"/>
      </w:pPr>
      <w:bookmarkStart w:id="46" w:name="_Toc40027684"/>
      <w:bookmarkStart w:id="47" w:name="_Toc42029233"/>
      <w:r>
        <w:t>5.1</w:t>
      </w:r>
      <w:r>
        <w:tab/>
        <w:t>TSG RAN WG1</w:t>
      </w:r>
      <w:bookmarkEnd w:id="46"/>
      <w:bookmarkEnd w:id="47"/>
    </w:p>
    <w:p w:rsidR="003C0623" w:rsidRDefault="003C0623" w:rsidP="003C0623">
      <w:pPr>
        <w:rPr>
          <w:rFonts w:ascii="Arial" w:hAnsi="Arial" w:cs="Arial"/>
          <w:b/>
          <w:sz w:val="24"/>
        </w:rPr>
      </w:pPr>
      <w:r>
        <w:rPr>
          <w:rFonts w:ascii="Arial" w:hAnsi="Arial" w:cs="Arial"/>
          <w:b/>
          <w:color w:val="0000FF"/>
          <w:sz w:val="24"/>
        </w:rPr>
        <w:t>RP-200003</w:t>
      </w:r>
      <w:r>
        <w:rPr>
          <w:rFonts w:ascii="Arial" w:hAnsi="Arial" w:cs="Arial"/>
          <w:b/>
          <w:color w:val="0000FF"/>
          <w:sz w:val="24"/>
        </w:rPr>
        <w:tab/>
      </w:r>
      <w:r>
        <w:rPr>
          <w:rFonts w:ascii="Arial" w:hAnsi="Arial" w:cs="Arial"/>
          <w:b/>
          <w:sz w:val="24"/>
        </w:rPr>
        <w:t>Status Report RAN WG1</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RP-200004</w:t>
      </w:r>
      <w:r>
        <w:rPr>
          <w:rFonts w:ascii="Arial" w:hAnsi="Arial" w:cs="Arial"/>
          <w:b/>
          <w:color w:val="0000FF"/>
          <w:sz w:val="24"/>
        </w:rPr>
        <w:tab/>
      </w:r>
      <w:r>
        <w:rPr>
          <w:rFonts w:ascii="Arial" w:hAnsi="Arial" w:cs="Arial"/>
          <w:b/>
          <w:sz w:val="24"/>
        </w:rPr>
        <w:t>List of CRs from RAN WG1</w:t>
      </w:r>
    </w:p>
    <w:p w:rsidR="003C0623" w:rsidRDefault="003C0623" w:rsidP="003C0623">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48" w:name="_Toc40027685"/>
      <w:bookmarkStart w:id="49" w:name="_Toc42029234"/>
      <w:r>
        <w:t>5.2</w:t>
      </w:r>
      <w:r>
        <w:tab/>
        <w:t>TSG RAN WG2</w:t>
      </w:r>
      <w:bookmarkEnd w:id="48"/>
      <w:bookmarkEnd w:id="49"/>
    </w:p>
    <w:p w:rsidR="003C0623" w:rsidRDefault="003C0623" w:rsidP="003C0623">
      <w:pPr>
        <w:rPr>
          <w:rFonts w:ascii="Arial" w:hAnsi="Arial" w:cs="Arial"/>
          <w:b/>
          <w:sz w:val="24"/>
        </w:rPr>
      </w:pPr>
      <w:r>
        <w:rPr>
          <w:rFonts w:ascii="Arial" w:hAnsi="Arial" w:cs="Arial"/>
          <w:b/>
          <w:color w:val="0000FF"/>
          <w:sz w:val="24"/>
        </w:rPr>
        <w:t>RP-200005</w:t>
      </w:r>
      <w:r>
        <w:rPr>
          <w:rFonts w:ascii="Arial" w:hAnsi="Arial" w:cs="Arial"/>
          <w:b/>
          <w:color w:val="0000FF"/>
          <w:sz w:val="24"/>
        </w:rPr>
        <w:tab/>
      </w:r>
      <w:r>
        <w:rPr>
          <w:rFonts w:ascii="Arial" w:hAnsi="Arial" w:cs="Arial"/>
          <w:b/>
          <w:sz w:val="24"/>
        </w:rPr>
        <w:t>Status Report RAN WG2</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Intel: In NR, CPC (Conditional PSCell Change) changes are included in the agreed NR RRC CR, and LTE CR R2-2001761. It means that CPC is already agreed in the CR for mobility WI. Therefore, the following summary in slide 10 should be corrected to remove “CPC in mobility WI” as an example of excluded features:</w:t>
      </w:r>
    </w:p>
    <w:p w:rsidR="003C0623" w:rsidRDefault="003C0623" w:rsidP="003C0623">
      <w:r>
        <w:t>Some functionality was chosen to be excluded for now for some of the Wis due to immaturity, e.g. CPC in mobility WI, WUS for NB-IoT/MTC.</w:t>
      </w:r>
    </w:p>
    <w:p w:rsidR="003C0623" w:rsidRDefault="003C0623" w:rsidP="003C0623">
      <w:r>
        <w:t xml:space="preserve">As a minor correction, the number of CRs agreed in slide 5 should be corrected with the exact number. </w:t>
      </w:r>
    </w:p>
    <w:p w:rsidR="003C0623" w:rsidRDefault="003C0623" w:rsidP="003C0623">
      <w:r>
        <w:t>-</w:t>
      </w:r>
      <w:r>
        <w:tab/>
        <w:t>NR mobility 2CRs =&gt; 6 CRs</w:t>
      </w:r>
    </w:p>
    <w:p w:rsidR="003C0623" w:rsidRDefault="003C0623" w:rsidP="003C0623">
      <w:r>
        <w:t>-</w:t>
      </w:r>
      <w:r>
        <w:tab/>
        <w:t>LTE mobility should be 7CRs=&gt; 4 CRs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RP-200467</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RP-200467</w:t>
      </w:r>
      <w:r>
        <w:rPr>
          <w:rFonts w:ascii="Arial" w:hAnsi="Arial" w:cs="Arial"/>
          <w:b/>
          <w:color w:val="0000FF"/>
          <w:sz w:val="24"/>
        </w:rPr>
        <w:tab/>
      </w:r>
      <w:r>
        <w:rPr>
          <w:rFonts w:ascii="Arial" w:hAnsi="Arial" w:cs="Arial"/>
          <w:b/>
          <w:sz w:val="24"/>
        </w:rPr>
        <w:t>Status Report RAN WG2</w:t>
      </w:r>
    </w:p>
    <w:p w:rsidR="003C0623" w:rsidRDefault="003C0623" w:rsidP="003C0623">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chairman (MediaTek)</w:t>
      </w:r>
    </w:p>
    <w:p w:rsidR="003C0623" w:rsidRDefault="003C0623" w:rsidP="003C0623">
      <w:pPr>
        <w:rPr>
          <w:color w:val="808080"/>
        </w:rPr>
      </w:pPr>
      <w:r>
        <w:rPr>
          <w:color w:val="808080"/>
        </w:rPr>
        <w:t>(Replaces RP-200005)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RP-200006</w:t>
      </w:r>
      <w:r>
        <w:rPr>
          <w:rFonts w:ascii="Arial" w:hAnsi="Arial" w:cs="Arial"/>
          <w:b/>
          <w:color w:val="0000FF"/>
          <w:sz w:val="24"/>
        </w:rPr>
        <w:tab/>
      </w:r>
      <w:r>
        <w:rPr>
          <w:rFonts w:ascii="Arial" w:hAnsi="Arial" w:cs="Arial"/>
          <w:b/>
          <w:sz w:val="24"/>
        </w:rPr>
        <w:t>List of CRs from RAN WG2</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50" w:name="_Toc40027686"/>
      <w:bookmarkStart w:id="51" w:name="_Toc42029235"/>
      <w:r>
        <w:t>5.3</w:t>
      </w:r>
      <w:r>
        <w:tab/>
        <w:t>TSG RAN WG3</w:t>
      </w:r>
      <w:bookmarkEnd w:id="50"/>
      <w:bookmarkEnd w:id="51"/>
    </w:p>
    <w:p w:rsidR="003C0623" w:rsidRDefault="003C0623" w:rsidP="003C0623">
      <w:pPr>
        <w:rPr>
          <w:rFonts w:ascii="Arial" w:hAnsi="Arial" w:cs="Arial"/>
          <w:b/>
          <w:sz w:val="24"/>
        </w:rPr>
      </w:pPr>
      <w:r>
        <w:rPr>
          <w:rFonts w:ascii="Arial" w:hAnsi="Arial" w:cs="Arial"/>
          <w:b/>
          <w:color w:val="0000FF"/>
          <w:sz w:val="24"/>
        </w:rPr>
        <w:t>RP-200007</w:t>
      </w:r>
      <w:r>
        <w:rPr>
          <w:rFonts w:ascii="Arial" w:hAnsi="Arial" w:cs="Arial"/>
          <w:b/>
          <w:color w:val="0000FF"/>
          <w:sz w:val="24"/>
        </w:rPr>
        <w:tab/>
      </w:r>
      <w:r>
        <w:rPr>
          <w:rFonts w:ascii="Arial" w:hAnsi="Arial" w:cs="Arial"/>
          <w:b/>
          <w:sz w:val="24"/>
        </w:rPr>
        <w:t>Status Report RAN WG3</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RP-200008</w:t>
      </w:r>
      <w:r>
        <w:rPr>
          <w:rFonts w:ascii="Arial" w:hAnsi="Arial" w:cs="Arial"/>
          <w:b/>
          <w:color w:val="0000FF"/>
          <w:sz w:val="24"/>
        </w:rPr>
        <w:tab/>
      </w:r>
      <w:r>
        <w:rPr>
          <w:rFonts w:ascii="Arial" w:hAnsi="Arial" w:cs="Arial"/>
          <w:b/>
          <w:sz w:val="24"/>
        </w:rPr>
        <w:t>List of CRs from RAN WG3</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RP-200105</w:t>
      </w:r>
      <w:r>
        <w:rPr>
          <w:rFonts w:ascii="Arial" w:hAnsi="Arial" w:cs="Arial"/>
          <w:b/>
          <w:color w:val="0000FF"/>
          <w:sz w:val="24"/>
        </w:rPr>
        <w:tab/>
      </w:r>
      <w:r>
        <w:rPr>
          <w:rFonts w:ascii="Arial" w:hAnsi="Arial" w:cs="Arial"/>
          <w:b/>
          <w:sz w:val="24"/>
        </w:rPr>
        <w:t>Proposal for Updated RAN3 Time Planning</w:t>
      </w:r>
    </w:p>
    <w:p w:rsidR="003C0623" w:rsidRDefault="003C0623" w:rsidP="003C062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RAN3 Chairman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subject to further revision at RAN #88 depending on when to restart f2f meetings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C0623" w:rsidRDefault="003C0623" w:rsidP="003C0623">
      <w:pPr>
        <w:pStyle w:val="Heading3"/>
      </w:pPr>
      <w:bookmarkStart w:id="52" w:name="_Toc40027687"/>
      <w:bookmarkStart w:id="53" w:name="_Toc42029236"/>
      <w:r>
        <w:t>5.4</w:t>
      </w:r>
      <w:r>
        <w:tab/>
        <w:t>TSG RAN WG4</w:t>
      </w:r>
      <w:bookmarkEnd w:id="52"/>
      <w:bookmarkEnd w:id="53"/>
    </w:p>
    <w:p w:rsidR="003C0623" w:rsidRDefault="003C0623" w:rsidP="003C0623">
      <w:pPr>
        <w:rPr>
          <w:rFonts w:ascii="Arial" w:hAnsi="Arial" w:cs="Arial"/>
          <w:b/>
          <w:sz w:val="24"/>
        </w:rPr>
      </w:pPr>
      <w:r>
        <w:rPr>
          <w:rFonts w:ascii="Arial" w:hAnsi="Arial" w:cs="Arial"/>
          <w:b/>
          <w:color w:val="0000FF"/>
          <w:sz w:val="24"/>
        </w:rPr>
        <w:t>RP-200009</w:t>
      </w:r>
      <w:r>
        <w:rPr>
          <w:rFonts w:ascii="Arial" w:hAnsi="Arial" w:cs="Arial"/>
          <w:b/>
          <w:color w:val="0000FF"/>
          <w:sz w:val="24"/>
        </w:rPr>
        <w:tab/>
      </w:r>
      <w:r>
        <w:rPr>
          <w:rFonts w:ascii="Arial" w:hAnsi="Arial" w:cs="Arial"/>
          <w:b/>
          <w:sz w:val="24"/>
        </w:rPr>
        <w:t>Status Report RAN WG4</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(Futurewei)</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RP-200010</w:t>
      </w:r>
      <w:r>
        <w:rPr>
          <w:rFonts w:ascii="Arial" w:hAnsi="Arial" w:cs="Arial"/>
          <w:b/>
          <w:color w:val="0000FF"/>
          <w:sz w:val="24"/>
        </w:rPr>
        <w:tab/>
      </w:r>
      <w:r>
        <w:rPr>
          <w:rFonts w:ascii="Arial" w:hAnsi="Arial" w:cs="Arial"/>
          <w:b/>
          <w:sz w:val="24"/>
        </w:rPr>
        <w:t>List of CRs from RAN WG4</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RP-200466</w:t>
      </w:r>
      <w:r>
        <w:rPr>
          <w:rFonts w:ascii="Arial" w:hAnsi="Arial" w:cs="Arial"/>
          <w:b/>
          <w:color w:val="0000FF"/>
          <w:sz w:val="24"/>
        </w:rPr>
        <w:tab/>
      </w:r>
      <w:r>
        <w:rPr>
          <w:rFonts w:ascii="Arial" w:hAnsi="Arial" w:cs="Arial"/>
          <w:b/>
          <w:sz w:val="24"/>
        </w:rPr>
        <w:t>List of CRs from RAN WG4</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808080"/>
        </w:rPr>
      </w:pPr>
      <w:r>
        <w:rPr>
          <w:color w:val="808080"/>
        </w:rPr>
        <w:t>(Replaces RP-200010)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RP-200470</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RP-200470</w:t>
      </w:r>
      <w:r>
        <w:rPr>
          <w:rFonts w:ascii="Arial" w:hAnsi="Arial" w:cs="Arial"/>
          <w:b/>
          <w:color w:val="0000FF"/>
          <w:sz w:val="24"/>
        </w:rPr>
        <w:tab/>
      </w:r>
      <w:r>
        <w:rPr>
          <w:rFonts w:ascii="Arial" w:hAnsi="Arial" w:cs="Arial"/>
          <w:b/>
          <w:sz w:val="24"/>
        </w:rPr>
        <w:t>List of CRs from RAN WG4</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808080"/>
        </w:rPr>
      </w:pPr>
      <w:r>
        <w:rPr>
          <w:color w:val="808080"/>
        </w:rPr>
        <w:t>(Replaces RP-200466)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RP-200485</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RP-200485</w:t>
      </w:r>
      <w:r>
        <w:rPr>
          <w:rFonts w:ascii="Arial" w:hAnsi="Arial" w:cs="Arial"/>
          <w:b/>
          <w:color w:val="0000FF"/>
          <w:sz w:val="24"/>
        </w:rPr>
        <w:tab/>
      </w:r>
      <w:r>
        <w:rPr>
          <w:rFonts w:ascii="Arial" w:hAnsi="Arial" w:cs="Arial"/>
          <w:b/>
          <w:sz w:val="24"/>
        </w:rPr>
        <w:t>List of CRs from RAN WG4</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808080"/>
        </w:rPr>
      </w:pPr>
      <w:r>
        <w:rPr>
          <w:color w:val="808080"/>
        </w:rPr>
        <w:t>(Replaces RP-200470)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RP-200317</w:t>
      </w:r>
      <w:r>
        <w:rPr>
          <w:rFonts w:ascii="Arial" w:hAnsi="Arial" w:cs="Arial"/>
          <w:b/>
          <w:color w:val="0000FF"/>
          <w:sz w:val="24"/>
        </w:rPr>
        <w:tab/>
      </w:r>
      <w:r>
        <w:rPr>
          <w:rFonts w:ascii="Arial" w:hAnsi="Arial" w:cs="Arial"/>
          <w:b/>
          <w:sz w:val="24"/>
        </w:rPr>
        <w:t>Managing RAN4 work load</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Nokia Shanghai Bell, ZTE, Mediatek, Qualcomm, Verizon, AT&amp;T, T-Mobile USA, Softbank, KDDI, NTT DoCoMo, Rohde &amp; Schwarz</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This is a wayforward containing proposals for managing RAN4 work load by reducing and avoiding redundant contributions.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RAN chair: we had a lively email discussion and RAN4 leadership will see what they can take into account for the future, RAN will look at this at the next f2f meeting</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54" w:name="_Toc40027688"/>
      <w:bookmarkStart w:id="55" w:name="_Toc42029237"/>
      <w:r>
        <w:t>5.5</w:t>
      </w:r>
      <w:r>
        <w:tab/>
        <w:t>TSG RAN WG5</w:t>
      </w:r>
      <w:bookmarkEnd w:id="54"/>
      <w:bookmarkEnd w:id="55"/>
    </w:p>
    <w:p w:rsidR="003C0623" w:rsidRDefault="003C0623" w:rsidP="003C0623">
      <w:pPr>
        <w:rPr>
          <w:rFonts w:ascii="Arial" w:hAnsi="Arial" w:cs="Arial"/>
          <w:b/>
          <w:sz w:val="24"/>
        </w:rPr>
      </w:pPr>
      <w:r>
        <w:rPr>
          <w:rFonts w:ascii="Arial" w:hAnsi="Arial" w:cs="Arial"/>
          <w:b/>
          <w:color w:val="0000FF"/>
          <w:sz w:val="24"/>
        </w:rPr>
        <w:t>RP-200011</w:t>
      </w:r>
      <w:r>
        <w:rPr>
          <w:rFonts w:ascii="Arial" w:hAnsi="Arial" w:cs="Arial"/>
          <w:b/>
          <w:color w:val="0000FF"/>
          <w:sz w:val="24"/>
        </w:rPr>
        <w:tab/>
      </w:r>
      <w:r>
        <w:rPr>
          <w:rFonts w:ascii="Arial" w:hAnsi="Arial" w:cs="Arial"/>
          <w:b/>
          <w:sz w:val="24"/>
        </w:rPr>
        <w:t>Status Report RAN WG5</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Vodafone: We notice that the RAN5 &amp; associated TTCN work on NR/LTE architecture Options 4/5/7 seems to be stalled and requiring some kind of confirmation of network infrastructure support. We believe that the situation with regards to Option 4/5/7 warrants wider (both RAN and SA) discussion in the June RAN plenary.</w:t>
      </w:r>
    </w:p>
    <w:p w:rsidR="003C0623" w:rsidRDefault="003C0623" w:rsidP="003C0623">
      <w:r>
        <w:t>RAN5 chair: RAN5 would also like guidance from RAN/SA before continuing test definition for Options 4/5/7, so a wider discussion on this topic in the June plenary could be beneficial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RP-200012</w:t>
      </w:r>
      <w:r>
        <w:rPr>
          <w:rFonts w:ascii="Arial" w:hAnsi="Arial" w:cs="Arial"/>
          <w:b/>
          <w:color w:val="0000FF"/>
          <w:sz w:val="24"/>
        </w:rPr>
        <w:tab/>
      </w:r>
      <w:r>
        <w:rPr>
          <w:rFonts w:ascii="Arial" w:hAnsi="Arial" w:cs="Arial"/>
          <w:b/>
          <w:sz w:val="24"/>
        </w:rPr>
        <w:t>List of CRs from RAN WG5</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RP-200013</w:t>
      </w:r>
      <w:r>
        <w:rPr>
          <w:rFonts w:ascii="Arial" w:hAnsi="Arial" w:cs="Arial"/>
          <w:b/>
          <w:color w:val="0000FF"/>
          <w:sz w:val="24"/>
        </w:rPr>
        <w:tab/>
      </w:r>
      <w:r>
        <w:rPr>
          <w:rFonts w:ascii="Arial" w:hAnsi="Arial" w:cs="Arial"/>
          <w:b/>
          <w:sz w:val="24"/>
        </w:rPr>
        <w:t>Status Report MCC TF160 (for approval)</w:t>
      </w:r>
    </w:p>
    <w:p w:rsidR="003C0623" w:rsidRDefault="003C0623" w:rsidP="003C062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56" w:name="_Toc40027689"/>
      <w:bookmarkStart w:id="57" w:name="_Toc42029238"/>
      <w:r>
        <w:t>5.6</w:t>
      </w:r>
      <w:r>
        <w:tab/>
        <w:t>TSG RAN WG6</w:t>
      </w:r>
      <w:bookmarkEnd w:id="56"/>
      <w:bookmarkEnd w:id="57"/>
    </w:p>
    <w:p w:rsidR="003C0623" w:rsidRDefault="003C0623" w:rsidP="003C0623">
      <w:pPr>
        <w:rPr>
          <w:rFonts w:ascii="Arial" w:hAnsi="Arial" w:cs="Arial"/>
          <w:b/>
          <w:sz w:val="24"/>
        </w:rPr>
      </w:pPr>
      <w:r>
        <w:rPr>
          <w:rFonts w:ascii="Arial" w:hAnsi="Arial" w:cs="Arial"/>
          <w:b/>
          <w:color w:val="0000FF"/>
          <w:sz w:val="24"/>
        </w:rPr>
        <w:t>RP-200014</w:t>
      </w:r>
      <w:r>
        <w:rPr>
          <w:rFonts w:ascii="Arial" w:hAnsi="Arial" w:cs="Arial"/>
          <w:b/>
          <w:color w:val="0000FF"/>
          <w:sz w:val="24"/>
        </w:rPr>
        <w:tab/>
      </w:r>
      <w:r>
        <w:rPr>
          <w:rFonts w:ascii="Arial" w:hAnsi="Arial" w:cs="Arial"/>
          <w:b/>
          <w:sz w:val="24"/>
        </w:rPr>
        <w:t>Status Report RAN WG6</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RP-200015</w:t>
      </w:r>
      <w:r>
        <w:rPr>
          <w:rFonts w:ascii="Arial" w:hAnsi="Arial" w:cs="Arial"/>
          <w:b/>
          <w:color w:val="0000FF"/>
          <w:sz w:val="24"/>
        </w:rPr>
        <w:tab/>
      </w:r>
      <w:r>
        <w:rPr>
          <w:rFonts w:ascii="Arial" w:hAnsi="Arial" w:cs="Arial"/>
          <w:b/>
          <w:sz w:val="24"/>
        </w:rPr>
        <w:t>List of CRs from RAN WG6</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RP-200297</w:t>
      </w:r>
      <w:r>
        <w:rPr>
          <w:rFonts w:ascii="Arial" w:hAnsi="Arial" w:cs="Arial"/>
          <w:b/>
          <w:color w:val="0000FF"/>
          <w:sz w:val="24"/>
        </w:rPr>
        <w:tab/>
      </w:r>
      <w:r>
        <w:rPr>
          <w:rFonts w:ascii="Arial" w:hAnsi="Arial" w:cs="Arial"/>
          <w:b/>
          <w:sz w:val="24"/>
        </w:rPr>
        <w:t>Future handling of RAN6 topics</w:t>
      </w:r>
    </w:p>
    <w:p w:rsidR="003C0623" w:rsidRDefault="003C0623" w:rsidP="003C062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 RAN Chairman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Depicts the future handling of RAN6 topics in TSG RAN.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Proposal 1: RAN #87e plenary to agree that RAN6 is closed in June 2020.</w:t>
      </w:r>
    </w:p>
    <w:p w:rsidR="003C0623" w:rsidRDefault="003C0623" w:rsidP="003C0623">
      <w:r>
        <w:t>Proposal 2: RAN #87e plenary to agree that the above operational mode will be adopted for handling GERAN/UTRAN-only topics after RAN WG6 closure.</w:t>
      </w:r>
    </w:p>
    <w:p w:rsidR="003C0623" w:rsidRDefault="003C0623" w:rsidP="003C0623">
      <w:r>
        <w:t>DT &amp; BT:</w:t>
      </w:r>
    </w:p>
    <w:p w:rsidR="003C0623" w:rsidRDefault="003C0623" w:rsidP="003C0623">
      <w:r>
        <w:t xml:space="preserve">While we agree in principle with both of your proposals we think that we should consider carefully the timing of closing RAN6.  </w:t>
      </w:r>
    </w:p>
    <w:p w:rsidR="003C0623" w:rsidRDefault="003C0623" w:rsidP="003C0623">
      <w:r>
        <w:t>We think – as being some of the very early GSM operators worldwide – that it would be an honorable indication and grateful appreciation to all the work 3GPP and SMG have done over the last 30+ years* for developing this groundbreaking cellular technology which still serves the communication needs of millions people on the Earth, by closing RAN6 at the next face-2-face meeting of RAN. We also assume that some of the GSM/UMTS “veterans” might contribute with some pictures of former days in ETSI SMG/3GPP or stories of writing GSM specs on manual typewriters in the early 1990s !</w:t>
      </w:r>
    </w:p>
    <w:p w:rsidR="003C0623" w:rsidRDefault="003C0623" w:rsidP="003C0623">
      <w:r>
        <w:t>We note that "the next face-2-face meeting of RAN" is somehow dependent also on the current Covid-19 situation, however the expenditure of resources on "keeping RAN6 going" is minimal.</w:t>
      </w:r>
    </w:p>
    <w:p w:rsidR="003C0623" w:rsidRDefault="003C0623" w:rsidP="003C0623">
      <w:r>
        <w:t xml:space="preserve"> We propose that the planning of RAN6 closure therefore should take this situation and request into account.</w:t>
      </w:r>
    </w:p>
    <w:p w:rsidR="003C0623" w:rsidRDefault="003C0623" w:rsidP="003C0623">
      <w:r>
        <w:t>Huawei: Given that we were the only company with a different opinion on the timing of RAN6 closure last time, we can now say that after further thinking and further talking we agree with both proposals</w:t>
      </w:r>
    </w:p>
    <w:p w:rsidR="003C0623" w:rsidRDefault="003C0623" w:rsidP="003C0623">
      <w:r>
        <w:t>Ericsson: We agree with Nokia’s proposal to close RAN6 in June and move the future GSM/UMTS work to RAN; we also agree that we could honour GSM and UMTS, but in order to do so, we do not need to keep RAN6 open until the next F2F meeting, which might be far off into the future. A potential ceremony can be held at a future F2F meeting regardless.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RP-200492</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RP-200492</w:t>
      </w:r>
      <w:r>
        <w:rPr>
          <w:rFonts w:ascii="Arial" w:hAnsi="Arial" w:cs="Arial"/>
          <w:b/>
          <w:color w:val="0000FF"/>
          <w:sz w:val="24"/>
        </w:rPr>
        <w:tab/>
      </w:r>
      <w:r>
        <w:rPr>
          <w:rFonts w:ascii="Arial" w:hAnsi="Arial" w:cs="Arial"/>
          <w:b/>
          <w:sz w:val="24"/>
        </w:rPr>
        <w:t>Future handling of RAN6 topics</w:t>
      </w:r>
    </w:p>
    <w:p w:rsidR="003C0623" w:rsidRDefault="003C0623" w:rsidP="003C062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RAN6 Chairman (Nokia)</w:t>
      </w:r>
    </w:p>
    <w:p w:rsidR="003C0623" w:rsidRDefault="003C0623" w:rsidP="003C0623">
      <w:pPr>
        <w:rPr>
          <w:color w:val="808080"/>
        </w:rPr>
      </w:pPr>
      <w:r>
        <w:rPr>
          <w:color w:val="808080"/>
        </w:rPr>
        <w:t>(Replaces RP-200297)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2"/>
      </w:pPr>
      <w:bookmarkStart w:id="58" w:name="_Toc40027690"/>
      <w:bookmarkStart w:id="59" w:name="_Toc42029239"/>
      <w:r>
        <w:t>6</w:t>
      </w:r>
      <w:r>
        <w:tab/>
        <w:t>Other Reports</w:t>
      </w:r>
      <w:bookmarkEnd w:id="58"/>
      <w:bookmarkEnd w:id="59"/>
    </w:p>
    <w:p w:rsidR="003C0623" w:rsidRDefault="003C0623" w:rsidP="003C0623">
      <w:pPr>
        <w:pStyle w:val="Heading3"/>
      </w:pPr>
      <w:bookmarkStart w:id="60" w:name="_Toc40027691"/>
      <w:bookmarkStart w:id="61" w:name="_Toc42029240"/>
      <w:r>
        <w:t>6.1</w:t>
      </w:r>
      <w:r>
        <w:tab/>
        <w:t>Report from MCC</w:t>
      </w:r>
      <w:bookmarkEnd w:id="60"/>
      <w:bookmarkEnd w:id="61"/>
    </w:p>
    <w:p w:rsidR="003C0623" w:rsidRDefault="003C0623" w:rsidP="003C0623">
      <w:pPr>
        <w:rPr>
          <w:rFonts w:ascii="Arial" w:hAnsi="Arial" w:cs="Arial"/>
          <w:b/>
          <w:sz w:val="24"/>
        </w:rPr>
      </w:pPr>
      <w:r>
        <w:rPr>
          <w:rFonts w:ascii="Arial" w:hAnsi="Arial" w:cs="Arial"/>
          <w:b/>
          <w:color w:val="0000FF"/>
          <w:sz w:val="24"/>
        </w:rPr>
        <w:t>RP-200016</w:t>
      </w:r>
      <w:r>
        <w:rPr>
          <w:rFonts w:ascii="Arial" w:hAnsi="Arial" w:cs="Arial"/>
          <w:b/>
          <w:color w:val="0000FF"/>
          <w:sz w:val="24"/>
        </w:rPr>
        <w:tab/>
      </w:r>
      <w:r>
        <w:rPr>
          <w:rFonts w:ascii="Arial" w:hAnsi="Arial" w:cs="Arial"/>
          <w:b/>
          <w:sz w:val="24"/>
        </w:rPr>
        <w:t>3GPP Support Team Report</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RP-200018</w:t>
      </w:r>
      <w:r>
        <w:rPr>
          <w:rFonts w:ascii="Arial" w:hAnsi="Arial" w:cs="Arial"/>
          <w:b/>
          <w:color w:val="0000FF"/>
          <w:sz w:val="24"/>
        </w:rPr>
        <w:tab/>
      </w:r>
      <w:r>
        <w:rPr>
          <w:rFonts w:ascii="Arial" w:hAnsi="Arial" w:cs="Arial"/>
          <w:b/>
          <w:sz w:val="24"/>
        </w:rPr>
        <w:t>3GPP Work Plan review at Plenary #87e</w:t>
      </w:r>
    </w:p>
    <w:p w:rsidR="003C0623" w:rsidRDefault="003C0623" w:rsidP="003C062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RP-200019</w:t>
      </w:r>
      <w:r>
        <w:rPr>
          <w:rFonts w:ascii="Arial" w:hAnsi="Arial" w:cs="Arial"/>
          <w:b/>
          <w:color w:val="0000FF"/>
          <w:sz w:val="24"/>
        </w:rPr>
        <w:tab/>
      </w:r>
      <w:r>
        <w:rPr>
          <w:rFonts w:ascii="Arial" w:hAnsi="Arial" w:cs="Arial"/>
          <w:b/>
          <w:sz w:val="24"/>
        </w:rPr>
        <w:t>TR 21.916 V0.4.0 on “Summary of Rel-16 Work Items”</w:t>
      </w:r>
    </w:p>
    <w:p w:rsidR="003C0623" w:rsidRDefault="003C0623" w:rsidP="003C062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21.916 v0.4.0</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62" w:name="_Toc40027692"/>
      <w:bookmarkStart w:id="63" w:name="_Toc42029241"/>
      <w:r>
        <w:t>6.2</w:t>
      </w:r>
      <w:r>
        <w:tab/>
        <w:t>Reports from other groups/activities</w:t>
      </w:r>
      <w:bookmarkEnd w:id="62"/>
      <w:bookmarkEnd w:id="63"/>
    </w:p>
    <w:p w:rsidR="003C0623" w:rsidRDefault="003C0623" w:rsidP="003C0623">
      <w:pPr>
        <w:pStyle w:val="Heading2"/>
      </w:pPr>
      <w:bookmarkStart w:id="64" w:name="_Toc40027693"/>
      <w:bookmarkStart w:id="65" w:name="_Toc42029242"/>
      <w:r>
        <w:t>7</w:t>
      </w:r>
      <w:r>
        <w:tab/>
        <w:t>Liaison activities of TSG RAN</w:t>
      </w:r>
      <w:bookmarkEnd w:id="64"/>
      <w:bookmarkEnd w:id="65"/>
    </w:p>
    <w:p w:rsidR="003C0623" w:rsidRDefault="003C0623" w:rsidP="003C0623">
      <w:pPr>
        <w:rPr>
          <w:rFonts w:ascii="Arial" w:hAnsi="Arial" w:cs="Arial"/>
          <w:b/>
          <w:sz w:val="24"/>
        </w:rPr>
      </w:pPr>
      <w:r>
        <w:rPr>
          <w:rFonts w:ascii="Arial" w:hAnsi="Arial" w:cs="Arial"/>
          <w:b/>
          <w:color w:val="0000FF"/>
          <w:sz w:val="24"/>
        </w:rPr>
        <w:t>RP-200038</w:t>
      </w:r>
      <w:r>
        <w:rPr>
          <w:rFonts w:ascii="Arial" w:hAnsi="Arial" w:cs="Arial"/>
          <w:b/>
          <w:color w:val="0000FF"/>
          <w:sz w:val="24"/>
        </w:rPr>
        <w:tab/>
      </w:r>
      <w:r>
        <w:rPr>
          <w:rFonts w:ascii="Arial" w:hAnsi="Arial" w:cs="Arial"/>
          <w:b/>
          <w:sz w:val="24"/>
        </w:rPr>
        <w:t>LS on mandatory User Plane Integrity for 5G (GSMA_LS_200221; to: SA, RAN, CT, RAN2, SA3, CT1, SA2; cc: -; contact: GSMA)</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GSMA_LS_200221, to SA, RAN, CT, RAN2, SA3, CT1, SA2, cc -</w:t>
      </w:r>
      <w:r>
        <w:rPr>
          <w:i/>
        </w:rPr>
        <w:br/>
      </w:r>
      <w:r>
        <w:rPr>
          <w:i/>
        </w:rPr>
        <w:tab/>
      </w:r>
      <w:r>
        <w:rPr>
          <w:i/>
        </w:rPr>
        <w:tab/>
      </w:r>
      <w:r>
        <w:rPr>
          <w:i/>
        </w:rPr>
        <w:tab/>
      </w:r>
      <w:r>
        <w:rPr>
          <w:i/>
        </w:rPr>
        <w:tab/>
      </w:r>
      <w:r>
        <w:rPr>
          <w:i/>
        </w:rPr>
        <w:tab/>
        <w:t>Source: GSMA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FSAG Doc 79_002; RAN action requested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RP-200284</w:t>
      </w:r>
      <w:r>
        <w:rPr>
          <w:rFonts w:ascii="Arial" w:hAnsi="Arial" w:cs="Arial"/>
          <w:b/>
          <w:color w:val="0000FF"/>
          <w:sz w:val="24"/>
        </w:rPr>
        <w:tab/>
      </w:r>
      <w:r>
        <w:rPr>
          <w:rFonts w:ascii="Arial" w:hAnsi="Arial" w:cs="Arial"/>
          <w:b/>
          <w:sz w:val="24"/>
        </w:rPr>
        <w:t>Way Forward on _x00B_mandatory UE support of full rate user plane integrity protection _x00B_for 5GC in Rel-16</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BT, TIM, Telia Company, ORANGE, Telstra et al</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Proposed WF to address the requent of GSMA in RP-2000038 on User Plane Integrity Protection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RP-200505</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RP-200505</w:t>
      </w:r>
      <w:r>
        <w:rPr>
          <w:rFonts w:ascii="Arial" w:hAnsi="Arial" w:cs="Arial"/>
          <w:b/>
          <w:color w:val="0000FF"/>
          <w:sz w:val="24"/>
        </w:rPr>
        <w:tab/>
      </w:r>
      <w:r>
        <w:rPr>
          <w:rFonts w:ascii="Arial" w:hAnsi="Arial" w:cs="Arial"/>
          <w:b/>
          <w:sz w:val="24"/>
        </w:rPr>
        <w:t>Way Forward on _x00B_mandatory UE support of full rate user plane integrity protection _x00B_for 5GC in Rel-16</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BT, TIM, Telia Company, ORANGE, Telstra et al</w:t>
      </w:r>
    </w:p>
    <w:p w:rsidR="003C0623" w:rsidRDefault="003C0623" w:rsidP="003C0623">
      <w:pPr>
        <w:rPr>
          <w:color w:val="808080"/>
        </w:rPr>
      </w:pPr>
      <w:r>
        <w:rPr>
          <w:color w:val="808080"/>
        </w:rPr>
        <w:t>(Replaces RP-200284)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after email dscussion [Integrity_protection];</w:t>
      </w:r>
    </w:p>
    <w:p w:rsidR="003C0623" w:rsidRDefault="003C0623" w:rsidP="003C0623">
      <w:r>
        <w:t>RAN chair will check for formal objections</w:t>
      </w:r>
    </w:p>
    <w:p w:rsidR="003C0623" w:rsidRDefault="003C0623" w:rsidP="003C0623">
      <w:r>
        <w:t>T-Mobile USA: WF has 10 cosigning companies and there were several companies  expressing concerns (T-Mobile USA included). T-Mobile USA would like to see this discussion deferred to the June Plenary</w:t>
      </w:r>
    </w:p>
    <w:p w:rsidR="003C0623" w:rsidRDefault="003C0623" w:rsidP="003C0623">
      <w:r>
        <w:t>Qualcomm: Qualcomm cannot agree with the way forward 505; The issues and concerns expressed by us (and others), on standards vs. product/implementation impacts, are indeed related to NR SA (Option 2) and continue to be ignored/unresolved by the proposed WF in 505. The only change made in 505 is the exclusion of other RAN arch options (beyond option2), which in our view were already out of scope of the LSin and RAN action.</w:t>
      </w:r>
    </w:p>
    <w:p w:rsidR="003C0623" w:rsidRDefault="003C0623" w:rsidP="003C0623">
      <w:r>
        <w:t>Samsung: Unfortunately Samsung is not able to agree to approve 505; So, if it takes formal sustained objection, we do. Anyway, we are not opposing to solve the problem but proposing to have technical discussion in the WGs to see if it is the only solution</w:t>
      </w:r>
    </w:p>
    <w:p w:rsidR="003C0623" w:rsidRDefault="003C0623" w:rsidP="003C0623">
      <w:r>
        <w:t>NEC: NEC is on the feeling that instead of approving the 0505 to just mandate the supporting of full rate UP IP in the spec, it will be more appropriate to have more discussion in WGs, e.g. to review the operators demand and also to have analysis the impact when performance full rate UP IP for the DRB.</w:t>
      </w:r>
    </w:p>
    <w:p w:rsidR="003C0623" w:rsidRDefault="003C0623" w:rsidP="003C0623">
      <w:r>
        <w:t xml:space="preserve">Spreadtrum: Unfortunately, Spreadtrum cannot agree with 505; We need the detail analysis and full picture about the pros and cons by introducing mandatory full data rate UPIP for 5G. We would like to encourage related </w:t>
      </w:r>
      <w:r>
        <w:lastRenderedPageBreak/>
        <w:t>WGs(SA3/RAN2) to discuss the solution in Q2 and then we can come back to make the final decision in next plenary meeting.</w:t>
      </w:r>
    </w:p>
    <w:p w:rsidR="003C0623" w:rsidRDefault="003C0623" w:rsidP="003C0623">
      <w:r>
        <w:t>Oppo: OPPO can’t accept 505 and would like to encourage further discussion on WGs to figure out solution. We can come back next plenary meeting in case WGs can’t fix it.</w:t>
      </w:r>
    </w:p>
    <w:p w:rsidR="003C0623" w:rsidRDefault="003C0623" w:rsidP="003C0623">
      <w:r>
        <w:t>DT: Deutsche Telekom, BT, TIM, ORANGE, Telia Company, Telstra, KPN, Telenor, Ericsson, Huawei, HiSilicon, SEQUANS, Broadcom, Telefonica, BOSCH are supporting 505; We do not see what still needs to be discussed in SA3/RAN2 which has not been discussed since nearly a year already (implementation is out-of 3GPP scope).</w:t>
      </w:r>
    </w:p>
    <w:p w:rsidR="003C0623" w:rsidRDefault="003C0623" w:rsidP="003C0623">
      <w:r>
        <w:t>Telecom Italia:we are really concerned since:</w:t>
      </w:r>
    </w:p>
    <w:p w:rsidR="003C0623" w:rsidRDefault="003C0623" w:rsidP="003C0623">
      <w:r>
        <w:t>1.</w:t>
      </w:r>
      <w:r>
        <w:tab/>
        <w:t>Integrity is not an option</w:t>
      </w:r>
    </w:p>
    <w:p w:rsidR="003C0623" w:rsidRDefault="003C0623" w:rsidP="003C0623">
      <w:r>
        <w:t>2.</w:t>
      </w:r>
      <w:r>
        <w:tab/>
        <w:t>The topic was already discusses in WGs and no technical issue was found</w:t>
      </w:r>
    </w:p>
    <w:p w:rsidR="003C0623" w:rsidRDefault="003C0623" w:rsidP="003C0623">
      <w:r>
        <w:t>3.</w:t>
      </w:r>
      <w:r>
        <w:tab/>
        <w:t>The issue is not new. It was already brought to 3GPP attention at least one year ago. Therefore implementation issues were to be addressed well in advance</w:t>
      </w:r>
    </w:p>
    <w:p w:rsidR="003C0623" w:rsidRDefault="003C0623" w:rsidP="003C0623">
      <w:r>
        <w:t>4.</w:t>
      </w:r>
      <w:r>
        <w:tab/>
        <w:t>The objecting companies never brought technical counter-proposals, but just issued implementation issues (which are out of scope of 3GPP)</w:t>
      </w:r>
    </w:p>
    <w:p w:rsidR="003C0623" w:rsidRDefault="003C0623" w:rsidP="003C0623">
      <w:r>
        <w:t>Samsung: agrees to 1., to 2.: At least in RAN2, serious concern on implementation aspects was raised and acknowledged; to 3.: Implementation is based on stable specification. It is not driven by the issues raised in the meeting; to 4.: I noticed at least one counter-proposal of introducing more granularities in addition to 64 Kbps and full data rate. I think RAN2 can discuss what additional granularities can be defined and SA3 can discuss whether the security concern can be relieved with those additional granularity</w:t>
      </w:r>
    </w:p>
    <w:p w:rsidR="003C0623" w:rsidRDefault="003C0623" w:rsidP="003C0623">
      <w:r>
        <w:t>RAN chairman: Given the concerns by Oppo, Spreadtrum, NEC, Qualcomm, T-Mobile USA and the sustained objection by Samsung on 505 we cannot endorse this way forward. Formally, 505 is Noted. In terms of next steps I do not believe there is a whole lot more the Working Groups can do on technically analyzing this matter. Instead of unnecessarily burdening the WGs with this I suggest the proponents to work offline with the companies expressing concerns between now and the June plenary, and we can come back to this topic at the June plenary.</w:t>
      </w:r>
    </w:p>
    <w:p w:rsidR="003C0623" w:rsidRDefault="003C0623" w:rsidP="003C0623">
      <w:r>
        <w:t>conclusion: no consensus at RAN #87e; can come back at RAN #88. No action for WGs except normal LS processing should one arrive on this topic.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RP-200286</w:t>
      </w:r>
      <w:r>
        <w:rPr>
          <w:rFonts w:ascii="Arial" w:hAnsi="Arial" w:cs="Arial"/>
          <w:b/>
          <w:color w:val="0000FF"/>
          <w:sz w:val="24"/>
        </w:rPr>
        <w:tab/>
      </w:r>
      <w:r>
        <w:rPr>
          <w:rFonts w:ascii="Arial" w:hAnsi="Arial" w:cs="Arial"/>
          <w:b/>
          <w:sz w:val="24"/>
        </w:rPr>
        <w:t>Draft reply LS to GSMA_LS_200221 = RP-200038 on mandatory support of full rate user plane integrity protection for 5G (to: SA, RAN2, RAN3; cc: CT1, SA2; contact: Deutsche Telekom)</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w:t>
      </w:r>
      <w:r>
        <w:rPr>
          <w:i/>
        </w:rPr>
        <w:br/>
      </w:r>
      <w:r>
        <w:rPr>
          <w:i/>
        </w:rPr>
        <w:tab/>
      </w:r>
      <w:r>
        <w:rPr>
          <w:i/>
        </w:rPr>
        <w:tab/>
      </w:r>
      <w:r>
        <w:rPr>
          <w:i/>
        </w:rPr>
        <w:tab/>
      </w:r>
      <w:r>
        <w:rPr>
          <w:i/>
        </w:rPr>
        <w:tab/>
      </w:r>
      <w:r>
        <w:rPr>
          <w:i/>
        </w:rPr>
        <w:tab/>
        <w:t>Source: Deutsche Telekom</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related [draft] LS out for RP-200284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RP-200479</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RP-200479</w:t>
      </w:r>
      <w:r>
        <w:rPr>
          <w:rFonts w:ascii="Arial" w:hAnsi="Arial" w:cs="Arial"/>
          <w:b/>
          <w:color w:val="0000FF"/>
          <w:sz w:val="24"/>
        </w:rPr>
        <w:tab/>
      </w:r>
      <w:r>
        <w:rPr>
          <w:rFonts w:ascii="Arial" w:hAnsi="Arial" w:cs="Arial"/>
          <w:b/>
          <w:sz w:val="24"/>
        </w:rPr>
        <w:t>Draft reply LS to GSMA_LS_200221 = RP-200038 on mandatory support of full rate user plane integrity protection for 5G (to: SA, RAN2, RAN3; cc: CT1, SA2; contact: Deutsche Telekom)</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w:t>
      </w:r>
      <w:r>
        <w:rPr>
          <w:i/>
        </w:rPr>
        <w:br/>
      </w:r>
      <w:r>
        <w:rPr>
          <w:i/>
        </w:rPr>
        <w:tab/>
      </w:r>
      <w:r>
        <w:rPr>
          <w:i/>
        </w:rPr>
        <w:tab/>
      </w:r>
      <w:r>
        <w:rPr>
          <w:i/>
        </w:rPr>
        <w:tab/>
      </w:r>
      <w:r>
        <w:rPr>
          <w:i/>
        </w:rPr>
        <w:tab/>
      </w:r>
      <w:r>
        <w:rPr>
          <w:i/>
        </w:rPr>
        <w:tab/>
        <w:t>Source: Deutsche Telekom</w:t>
      </w:r>
    </w:p>
    <w:p w:rsidR="003C0623" w:rsidRDefault="003C0623" w:rsidP="003C0623">
      <w:pPr>
        <w:rPr>
          <w:color w:val="808080"/>
        </w:rPr>
      </w:pPr>
      <w:r>
        <w:rPr>
          <w:color w:val="808080"/>
        </w:rPr>
        <w:t>(Replaces RP-200286)</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MCC: multiple versions of RP-200479 exist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RP-200499</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RP-200499</w:t>
      </w:r>
      <w:r>
        <w:rPr>
          <w:rFonts w:ascii="Arial" w:hAnsi="Arial" w:cs="Arial"/>
          <w:b/>
          <w:color w:val="0000FF"/>
          <w:sz w:val="24"/>
        </w:rPr>
        <w:tab/>
      </w:r>
      <w:r>
        <w:rPr>
          <w:rFonts w:ascii="Arial" w:hAnsi="Arial" w:cs="Arial"/>
          <w:b/>
          <w:sz w:val="24"/>
        </w:rPr>
        <w:t>Draft reply LS to GSMA_LS_200221 = RP-200038 on mandatory support of full rate user plane integrity protection for 5G (to: SA; cc: -; contact: Deutsche Telekom)</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w:t>
      </w:r>
      <w:r>
        <w:rPr>
          <w:i/>
        </w:rPr>
        <w:br/>
      </w:r>
      <w:r>
        <w:rPr>
          <w:i/>
        </w:rPr>
        <w:tab/>
      </w:r>
      <w:r>
        <w:rPr>
          <w:i/>
        </w:rPr>
        <w:tab/>
      </w:r>
      <w:r>
        <w:rPr>
          <w:i/>
        </w:rPr>
        <w:tab/>
      </w:r>
      <w:r>
        <w:rPr>
          <w:i/>
        </w:rPr>
        <w:tab/>
      </w:r>
      <w:r>
        <w:rPr>
          <w:i/>
        </w:rPr>
        <w:tab/>
        <w:t>Source: Deutsche Telekom</w:t>
      </w:r>
    </w:p>
    <w:p w:rsidR="003C0623" w:rsidRDefault="003C0623" w:rsidP="003C0623">
      <w:pPr>
        <w:rPr>
          <w:color w:val="808080"/>
        </w:rPr>
      </w:pPr>
      <w:r>
        <w:rPr>
          <w:color w:val="808080"/>
        </w:rPr>
        <w:t>(Replaces RP-200479)</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RP-200499 (for arch option 2/4/5/7) not in line with way forward in RP-200505 (only arch option 2), RAN chair may inform SA in case of agreed way forward (RP-200505)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RP-200030</w:t>
      </w:r>
      <w:r>
        <w:rPr>
          <w:rFonts w:ascii="Arial" w:hAnsi="Arial" w:cs="Arial"/>
          <w:b/>
          <w:color w:val="0000FF"/>
          <w:sz w:val="24"/>
        </w:rPr>
        <w:tab/>
      </w:r>
      <w:r>
        <w:rPr>
          <w:rFonts w:ascii="Arial" w:hAnsi="Arial" w:cs="Arial"/>
          <w:b/>
          <w:sz w:val="24"/>
        </w:rPr>
        <w:t>LS on relevant 3GPP Specs for PC5 Sidelink (5GAA_WG4_S-200026; to: RAN, SA; cc: -; contact: Huawei)</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5GAA_WG4_S-200026, to RAN, SA, cc -</w:t>
      </w:r>
      <w:r>
        <w:rPr>
          <w:i/>
        </w:rPr>
        <w:br/>
      </w:r>
      <w:r>
        <w:rPr>
          <w:i/>
        </w:rPr>
        <w:tab/>
      </w:r>
      <w:r>
        <w:rPr>
          <w:i/>
        </w:rPr>
        <w:tab/>
      </w:r>
      <w:r>
        <w:rPr>
          <w:i/>
        </w:rPr>
        <w:tab/>
      </w:r>
      <w:r>
        <w:rPr>
          <w:i/>
        </w:rPr>
        <w:tab/>
      </w:r>
      <w:r>
        <w:rPr>
          <w:i/>
        </w:rPr>
        <w:tab/>
        <w:t>Source: 5GAA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finally no LS answer was sent from RAN #87e, this was postponed to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RP-200252</w:t>
      </w:r>
      <w:r>
        <w:rPr>
          <w:rFonts w:ascii="Arial" w:hAnsi="Arial" w:cs="Arial"/>
          <w:b/>
          <w:color w:val="0000FF"/>
          <w:sz w:val="24"/>
        </w:rPr>
        <w:tab/>
      </w:r>
      <w:r>
        <w:rPr>
          <w:rFonts w:ascii="Arial" w:hAnsi="Arial" w:cs="Arial"/>
          <w:b/>
          <w:sz w:val="24"/>
        </w:rPr>
        <w:t>Data Base related to the Collaboration on ITS Communication Standards (xls)</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RP-200251</w:t>
      </w:r>
      <w:r>
        <w:rPr>
          <w:rFonts w:ascii="Arial" w:hAnsi="Arial" w:cs="Arial"/>
          <w:b/>
          <w:color w:val="0000FF"/>
          <w:sz w:val="24"/>
        </w:rPr>
        <w:tab/>
      </w:r>
      <w:r>
        <w:rPr>
          <w:rFonts w:ascii="Arial" w:hAnsi="Arial" w:cs="Arial"/>
          <w:b/>
          <w:sz w:val="24"/>
        </w:rPr>
        <w:t>Draft reply LS to RP-200030 on relevant 3GPP Specs for PC5 Sidelink (to: 5GAA WG4; cc: SA; contact: Huawei)</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cc 3GPP TSG SA</w:t>
      </w:r>
      <w:r>
        <w:rPr>
          <w:i/>
        </w:rPr>
        <w:br/>
      </w:r>
      <w:r>
        <w:rPr>
          <w:i/>
        </w:rPr>
        <w:tab/>
      </w:r>
      <w:r>
        <w:rPr>
          <w:i/>
        </w:rPr>
        <w:tab/>
      </w:r>
      <w:r>
        <w:rPr>
          <w:i/>
        </w:rPr>
        <w:tab/>
      </w:r>
      <w:r>
        <w:rPr>
          <w:i/>
        </w:rPr>
        <w:tab/>
      </w:r>
      <w:r>
        <w:rPr>
          <w:i/>
        </w:rPr>
        <w:tab/>
        <w:t>Source: Huawei</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It was detected that a TS 33.536 (SA3) was missing in list provided by 5GAA. After discussion preference for RAN to reply to 5GAA</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attachment RP-200252 missing</w:t>
      </w:r>
    </w:p>
    <w:p w:rsidR="003C0623" w:rsidRDefault="003C0623" w:rsidP="003C0623">
      <w:r>
        <w:t>Huawei: will also do removal of tracking change in footnotes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RP-200512</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RP-200512</w:t>
      </w:r>
      <w:r>
        <w:rPr>
          <w:rFonts w:ascii="Arial" w:hAnsi="Arial" w:cs="Arial"/>
          <w:b/>
          <w:color w:val="0000FF"/>
          <w:sz w:val="24"/>
        </w:rPr>
        <w:tab/>
      </w:r>
      <w:r>
        <w:rPr>
          <w:rFonts w:ascii="Arial" w:hAnsi="Arial" w:cs="Arial"/>
          <w:b/>
          <w:sz w:val="24"/>
        </w:rPr>
        <w:t>Reply LS to RP-200030 on relevant 3GPP Specs for PC5 Sidelink (to: 5GAA WG4; cc: SA; contact: Huawei)</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cc 3GPP TSG SA</w:t>
      </w:r>
      <w:r>
        <w:rPr>
          <w:i/>
        </w:rPr>
        <w:br/>
      </w:r>
      <w:r>
        <w:rPr>
          <w:i/>
        </w:rPr>
        <w:tab/>
      </w:r>
      <w:r>
        <w:rPr>
          <w:i/>
        </w:rPr>
        <w:tab/>
      </w:r>
      <w:r>
        <w:rPr>
          <w:i/>
        </w:rPr>
        <w:tab/>
      </w:r>
      <w:r>
        <w:rPr>
          <w:i/>
        </w:rPr>
        <w:tab/>
      </w:r>
      <w:r>
        <w:rPr>
          <w:i/>
        </w:rPr>
        <w:tab/>
        <w:t>Source: Huawei</w:t>
      </w:r>
    </w:p>
    <w:p w:rsidR="003C0623" w:rsidRDefault="003C0623" w:rsidP="003C0623">
      <w:pPr>
        <w:rPr>
          <w:color w:val="808080"/>
        </w:rPr>
      </w:pPr>
      <w:r>
        <w:rPr>
          <w:color w:val="808080"/>
        </w:rPr>
        <w:t>(Replaces RP-200251)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Qualcomm: SA received the same LS in SP-200019, sending one reply LS either in RAN or SA (of course in a holistic manner) is considered sufficient; prefers to sending a reply to 5GAA in June to review the spec list in the excel sheet</w:t>
      </w:r>
    </w:p>
    <w:p w:rsidR="003C0623" w:rsidRDefault="003C0623" w:rsidP="003C0623">
      <w:r>
        <w:t>RAN chair: Given that we had no formal discussion on RP-200512, the proposed outgoing LS to 5GAA summarizing the list of specs relevant on PC5, and companies indicating offline that they want to have further check on the proposed list, let’s postpone this outgoing LS to June.</w:t>
      </w:r>
    </w:p>
    <w:p w:rsidR="003C0623" w:rsidRDefault="003C0623" w:rsidP="003C0623">
      <w:r>
        <w:t>Philippe (Huawei) has already generously indicated that he can lead the offline efforts to check the list of specs. So if you are interested in working on this, please contact him…</w:t>
      </w:r>
    </w:p>
    <w:p w:rsidR="003C0623" w:rsidRDefault="003C0623" w:rsidP="003C0623">
      <w:r>
        <w:t>conclusion: companies need more time to check the included specifications, LSout is postponed to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RP-200021</w:t>
      </w:r>
      <w:r>
        <w:rPr>
          <w:rFonts w:ascii="Arial" w:hAnsi="Arial" w:cs="Arial"/>
          <w:b/>
          <w:color w:val="0000FF"/>
          <w:sz w:val="24"/>
        </w:rPr>
        <w:tab/>
      </w:r>
      <w:r>
        <w:rPr>
          <w:rFonts w:ascii="Arial" w:hAnsi="Arial" w:cs="Arial"/>
          <w:b/>
          <w:sz w:val="24"/>
        </w:rPr>
        <w:t>LS on 3GPP Rel-17 and Sidelink enhancements (5GAA_S-190165; to: RAN; cc: -; contact: Huawei)</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5GAA_S-190165, to RAN, cc -</w:t>
      </w:r>
      <w:r>
        <w:rPr>
          <w:i/>
        </w:rPr>
        <w:br/>
      </w:r>
      <w:r>
        <w:rPr>
          <w:i/>
        </w:rPr>
        <w:tab/>
      </w:r>
      <w:r>
        <w:rPr>
          <w:i/>
        </w:rPr>
        <w:tab/>
      </w:r>
      <w:r>
        <w:rPr>
          <w:i/>
        </w:rPr>
        <w:tab/>
      </w:r>
      <w:r>
        <w:rPr>
          <w:i/>
        </w:rPr>
        <w:tab/>
      </w:r>
      <w:r>
        <w:rPr>
          <w:i/>
        </w:rPr>
        <w:tab/>
        <w:t>Source: 5GAA WG4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resubmission of RP-191666 which was not treated at RAN #85 and RP-192376 which was not treated at RAN #86; 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LS is meanwhile obsolete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RP-200022</w:t>
      </w:r>
      <w:r>
        <w:rPr>
          <w:rFonts w:ascii="Arial" w:hAnsi="Arial" w:cs="Arial"/>
          <w:b/>
          <w:color w:val="0000FF"/>
          <w:sz w:val="24"/>
        </w:rPr>
        <w:tab/>
      </w:r>
      <w:r>
        <w:rPr>
          <w:rFonts w:ascii="Arial" w:hAnsi="Arial" w:cs="Arial"/>
          <w:b/>
          <w:sz w:val="24"/>
        </w:rPr>
        <w:t>LS on 3GPP SA/RAN prioritization (5GAA_S-190166; to: SA, RAN; cc: -; contact: Huawei)</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5GAA_S-190166, to SA, RAN, cc -</w:t>
      </w:r>
      <w:r>
        <w:rPr>
          <w:i/>
        </w:rPr>
        <w:br/>
      </w:r>
      <w:r>
        <w:rPr>
          <w:i/>
        </w:rPr>
        <w:tab/>
      </w:r>
      <w:r>
        <w:rPr>
          <w:i/>
        </w:rPr>
        <w:tab/>
      </w:r>
      <w:r>
        <w:rPr>
          <w:i/>
        </w:rPr>
        <w:tab/>
      </w:r>
      <w:r>
        <w:rPr>
          <w:i/>
        </w:rPr>
        <w:tab/>
      </w:r>
      <w:r>
        <w:rPr>
          <w:i/>
        </w:rPr>
        <w:tab/>
        <w:t>Source: 5GAA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resubmission of RP-191667 which was not treated at RAN #85 and RP-192377 which was not treated at RAN #86; 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LS is meanwhile obsolete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RP-200029</w:t>
      </w:r>
      <w:r>
        <w:rPr>
          <w:rFonts w:ascii="Arial" w:hAnsi="Arial" w:cs="Arial"/>
          <w:b/>
          <w:color w:val="0000FF"/>
          <w:sz w:val="24"/>
        </w:rPr>
        <w:tab/>
      </w:r>
      <w:r>
        <w:rPr>
          <w:rFonts w:ascii="Arial" w:hAnsi="Arial" w:cs="Arial"/>
          <w:b/>
          <w:sz w:val="24"/>
        </w:rPr>
        <w:t>Reply LS to 5GAA_WG4_S-190225 = SP-191261 to extend the scope of eV2X (SP-191379; to: 5GAA WG4; cc: SA2, SA1, RAN, RAN2; contact: Telecom Italia)</w:t>
      </w:r>
    </w:p>
    <w:p w:rsidR="003C0623" w:rsidRDefault="003C0623" w:rsidP="003C062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SP-191379, to 5GAA_WG4, cc SA2, SA1, RAN, RAN2</w:t>
      </w:r>
      <w:r>
        <w:rPr>
          <w:i/>
        </w:rPr>
        <w:br/>
      </w:r>
      <w:r>
        <w:rPr>
          <w:i/>
        </w:rPr>
        <w:tab/>
      </w:r>
      <w:r>
        <w:rPr>
          <w:i/>
        </w:rPr>
        <w:tab/>
      </w:r>
      <w:r>
        <w:rPr>
          <w:i/>
        </w:rPr>
        <w:tab/>
      </w:r>
      <w:r>
        <w:rPr>
          <w:i/>
        </w:rPr>
        <w:tab/>
      </w:r>
      <w:r>
        <w:rPr>
          <w:i/>
        </w:rPr>
        <w:tab/>
        <w:t>Source: SA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 LS 5GAA_WG4_S-190225 = SP-191261 was not sent to/cc RAN;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no LS answer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RP-200057</w:t>
      </w:r>
      <w:r>
        <w:rPr>
          <w:rFonts w:ascii="Arial" w:hAnsi="Arial" w:cs="Arial"/>
          <w:b/>
          <w:color w:val="0000FF"/>
          <w:sz w:val="24"/>
        </w:rPr>
        <w:tab/>
      </w:r>
      <w:r>
        <w:rPr>
          <w:rFonts w:ascii="Arial" w:hAnsi="Arial" w:cs="Arial"/>
          <w:b/>
          <w:sz w:val="24"/>
        </w:rPr>
        <w:t>LS on Guidelines for UE capability definitions (R2-2002378; to: RAN1, RAN4; cc: RAN; contact: Ericsson)</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R2-2002378, to RAN1, RAN4, cc RAN</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action for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RP-200020</w:t>
      </w:r>
      <w:r>
        <w:rPr>
          <w:rFonts w:ascii="Arial" w:hAnsi="Arial" w:cs="Arial"/>
          <w:b/>
          <w:color w:val="0000FF"/>
          <w:sz w:val="24"/>
        </w:rPr>
        <w:tab/>
      </w:r>
      <w:r>
        <w:rPr>
          <w:rFonts w:ascii="Arial" w:hAnsi="Arial" w:cs="Arial"/>
          <w:b/>
          <w:sz w:val="24"/>
        </w:rPr>
        <w:t>LS on the scope of study/work item on support for multi-USIM devices (SP-190573; to: SA1, SA2, RAN; cc: -; contact: Intel)</w:t>
      </w:r>
    </w:p>
    <w:p w:rsidR="003C0623" w:rsidRDefault="003C0623" w:rsidP="003C062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SP-190573, to SA1, SA2, RAN, cc -</w:t>
      </w:r>
      <w:r>
        <w:rPr>
          <w:i/>
        </w:rPr>
        <w:br/>
      </w:r>
      <w:r>
        <w:rPr>
          <w:i/>
        </w:rPr>
        <w:tab/>
      </w:r>
      <w:r>
        <w:rPr>
          <w:i/>
        </w:rPr>
        <w:tab/>
      </w:r>
      <w:r>
        <w:rPr>
          <w:i/>
        </w:rPr>
        <w:tab/>
      </w:r>
      <w:r>
        <w:rPr>
          <w:i/>
        </w:rPr>
        <w:tab/>
      </w:r>
      <w:r>
        <w:rPr>
          <w:i/>
        </w:rPr>
        <w:tab/>
        <w:t>Source: SA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resubmission of RP-191635 which was not treated at RAN #85 and of RP-192375 which was not treated at RAN #86;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LS is meanwhile obsolete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RP-200023</w:t>
      </w:r>
      <w:r>
        <w:rPr>
          <w:rFonts w:ascii="Arial" w:hAnsi="Arial" w:cs="Arial"/>
          <w:b/>
          <w:color w:val="0000FF"/>
          <w:sz w:val="24"/>
        </w:rPr>
        <w:tab/>
      </w:r>
      <w:r>
        <w:rPr>
          <w:rFonts w:ascii="Arial" w:hAnsi="Arial" w:cs="Arial"/>
          <w:b/>
          <w:sz w:val="24"/>
        </w:rPr>
        <w:t>LS on further aspects of Mission Critical Services over 5MBS (S6-192404; to: SA, RAN, SA2, RAN2, RAN3; cc: SA1; contact: AT&amp;T)</w:t>
      </w:r>
    </w:p>
    <w:p w:rsidR="003C0623" w:rsidRDefault="003C0623" w:rsidP="003C062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S6-192404, to SA, RAN, SA2, RAN2, RAN3, cc SA1</w:t>
      </w:r>
      <w:r>
        <w:rPr>
          <w:i/>
        </w:rPr>
        <w:br/>
      </w:r>
      <w:r>
        <w:rPr>
          <w:i/>
        </w:rPr>
        <w:tab/>
      </w:r>
      <w:r>
        <w:rPr>
          <w:i/>
        </w:rPr>
        <w:tab/>
      </w:r>
      <w:r>
        <w:rPr>
          <w:i/>
        </w:rPr>
        <w:tab/>
      </w:r>
      <w:r>
        <w:rPr>
          <w:i/>
        </w:rPr>
        <w:tab/>
      </w:r>
      <w:r>
        <w:rPr>
          <w:i/>
        </w:rPr>
        <w:tab/>
        <w:t>Source: SA6</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resubmission of RP-192395 which was not treated at RAN #86;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this is mainly for SA, let's postpone it to a later phase when solution discussion is started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RP-200024</w:t>
      </w:r>
      <w:r>
        <w:rPr>
          <w:rFonts w:ascii="Arial" w:hAnsi="Arial" w:cs="Arial"/>
          <w:b/>
          <w:color w:val="0000FF"/>
          <w:sz w:val="24"/>
        </w:rPr>
        <w:tab/>
      </w:r>
      <w:r>
        <w:rPr>
          <w:rFonts w:ascii="Arial" w:hAnsi="Arial" w:cs="Arial"/>
          <w:b/>
          <w:sz w:val="24"/>
        </w:rPr>
        <w:t>Reply LS to S5-195659 on QoE Measurement Collection (R2-1916328; to: SA5; cc: RAN3, SA4, CT1, RAN; contact: Ericsson)</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R2-1916328, to SA5, cc RAN3, SA4, CT1, RAN</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resubmission of RP-192397 which was not treated at RAN #86; S5-195659 was only sent to CT1, RAN2, RAN3, SA4 but not to/cc RAN; QOED is a REL-16 SA5 WI; 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RAN action requested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RP-200025</w:t>
      </w:r>
      <w:r>
        <w:rPr>
          <w:rFonts w:ascii="Arial" w:hAnsi="Arial" w:cs="Arial"/>
          <w:b/>
          <w:color w:val="0000FF"/>
          <w:sz w:val="24"/>
        </w:rPr>
        <w:tab/>
      </w:r>
      <w:r>
        <w:rPr>
          <w:rFonts w:ascii="Arial" w:hAnsi="Arial" w:cs="Arial"/>
          <w:b/>
          <w:sz w:val="24"/>
        </w:rPr>
        <w:t>LS on NGMN Verticals URLLC Requirements &amp; Solutions Report (NGMN_LS191129; to: RAN, SA, EUTC (European Utilities Telecom Council), Industrial Internet Consortium, Alliance of Industrial Internet, ATIS; cc: -; contact: CMCC)</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NGMN_LS191129, to RAN, SA, EUTC (European Utilities Telecom Council), Industrial Internet Consortium, Alliance of Industrial Internet, ATIS, cc -</w:t>
      </w:r>
      <w:r>
        <w:rPr>
          <w:i/>
        </w:rPr>
        <w:br/>
      </w:r>
      <w:r>
        <w:rPr>
          <w:i/>
        </w:rPr>
        <w:tab/>
      </w:r>
      <w:r>
        <w:rPr>
          <w:i/>
        </w:rPr>
        <w:tab/>
      </w:r>
      <w:r>
        <w:rPr>
          <w:i/>
        </w:rPr>
        <w:tab/>
      </w:r>
      <w:r>
        <w:rPr>
          <w:i/>
        </w:rPr>
        <w:tab/>
      </w:r>
      <w:r>
        <w:rPr>
          <w:i/>
        </w:rPr>
        <w:tab/>
        <w:t>Source: NGMN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resubmission of RP-193052 which was not treated at RAN #86; 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just for information for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RP-200026</w:t>
      </w:r>
      <w:r>
        <w:rPr>
          <w:rFonts w:ascii="Arial" w:hAnsi="Arial" w:cs="Arial"/>
          <w:b/>
          <w:color w:val="0000FF"/>
          <w:sz w:val="24"/>
        </w:rPr>
        <w:tab/>
      </w:r>
      <w:r>
        <w:rPr>
          <w:rFonts w:ascii="Arial" w:hAnsi="Arial" w:cs="Arial"/>
          <w:b/>
          <w:sz w:val="24"/>
        </w:rPr>
        <w:t>LS on Regional Interests in 3GPP Rel-17 Standardization Directions (TAICS-SET-19-0005-01; to: RAN, SA; cc: -; contact: TAICS TC1 Chair (Mediatek) )</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TAICS-SET-19-0005-01, to RAN, SA, cc -</w:t>
      </w:r>
      <w:r>
        <w:rPr>
          <w:i/>
        </w:rPr>
        <w:br/>
      </w:r>
      <w:r>
        <w:rPr>
          <w:i/>
        </w:rPr>
        <w:tab/>
      </w:r>
      <w:r>
        <w:rPr>
          <w:i/>
        </w:rPr>
        <w:tab/>
      </w:r>
      <w:r>
        <w:rPr>
          <w:i/>
        </w:rPr>
        <w:tab/>
      </w:r>
      <w:r>
        <w:rPr>
          <w:i/>
        </w:rPr>
        <w:tab/>
      </w:r>
      <w:r>
        <w:rPr>
          <w:i/>
        </w:rPr>
        <w:tab/>
        <w:t>Source: TAICS</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resubmission of RP-193067 which was not treated at RAN #86; TAICS = Taiwan Association of Information and Communication Standards; 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LS is meanwhile obsolete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RP-200027</w:t>
      </w:r>
      <w:r>
        <w:rPr>
          <w:rFonts w:ascii="Arial" w:hAnsi="Arial" w:cs="Arial"/>
          <w:b/>
          <w:color w:val="0000FF"/>
          <w:sz w:val="24"/>
        </w:rPr>
        <w:tab/>
      </w:r>
      <w:r>
        <w:rPr>
          <w:rFonts w:ascii="Arial" w:hAnsi="Arial" w:cs="Arial"/>
          <w:b/>
          <w:sz w:val="24"/>
        </w:rPr>
        <w:t>LS on NGMN 5G Non-Terrestrial Networks Position Paper (NGMN_LS191206; to: RAN; cc: SA; contact: Orange)</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NGMN_LS191206, to -, cc -</w:t>
      </w:r>
      <w:r>
        <w:rPr>
          <w:i/>
        </w:rPr>
        <w:br/>
      </w:r>
      <w:r>
        <w:rPr>
          <w:i/>
        </w:rPr>
        <w:tab/>
      </w:r>
      <w:r>
        <w:rPr>
          <w:i/>
        </w:rPr>
        <w:tab/>
      </w:r>
      <w:r>
        <w:rPr>
          <w:i/>
        </w:rPr>
        <w:tab/>
      </w:r>
      <w:r>
        <w:rPr>
          <w:i/>
        </w:rPr>
        <w:tab/>
      </w:r>
      <w:r>
        <w:rPr>
          <w:i/>
        </w:rPr>
        <w:tab/>
        <w:t>Source: NGMN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lastRenderedPageBreak/>
        <w:t>resubmission of RP-193153 which was not treated at RAN #86; 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LS is meanwhile obsolete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RP-200028</w:t>
      </w:r>
      <w:r>
        <w:rPr>
          <w:rFonts w:ascii="Arial" w:hAnsi="Arial" w:cs="Arial"/>
          <w:b/>
          <w:color w:val="0000FF"/>
          <w:sz w:val="24"/>
        </w:rPr>
        <w:tab/>
      </w:r>
      <w:r>
        <w:rPr>
          <w:rFonts w:ascii="Arial" w:hAnsi="Arial" w:cs="Arial"/>
          <w:b/>
          <w:sz w:val="24"/>
        </w:rPr>
        <w:t>LS on support for eCall over NR (S2-2001677; to: SA; cc: RAN, SA4; contact: Vodafone)</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S2-2001677, to SA, cc RAN, SA4</w:t>
      </w:r>
      <w:r>
        <w:rPr>
          <w:i/>
        </w:rPr>
        <w:br/>
      </w:r>
      <w:r>
        <w:rPr>
          <w:i/>
        </w:rPr>
        <w:tab/>
      </w:r>
      <w:r>
        <w:rPr>
          <w:i/>
        </w:rPr>
        <w:tab/>
      </w:r>
      <w:r>
        <w:rPr>
          <w:i/>
        </w:rPr>
        <w:tab/>
      </w:r>
      <w:r>
        <w:rPr>
          <w:i/>
        </w:rPr>
        <w:tab/>
      </w:r>
      <w:r>
        <w:rPr>
          <w:i/>
        </w:rPr>
        <w:tab/>
        <w:t>Source: SA2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RAN action requested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RP-200031</w:t>
      </w:r>
      <w:r>
        <w:rPr>
          <w:rFonts w:ascii="Arial" w:hAnsi="Arial" w:cs="Arial"/>
          <w:b/>
          <w:color w:val="0000FF"/>
          <w:sz w:val="24"/>
        </w:rPr>
        <w:tab/>
      </w:r>
      <w:r>
        <w:rPr>
          <w:rFonts w:ascii="Arial" w:hAnsi="Arial" w:cs="Arial"/>
          <w:b/>
          <w:sz w:val="24"/>
        </w:rPr>
        <w:t>LS on Broadband Forum adopts open structure (BBF_LS191205; to: RAN, SA, 3GPP2, AIOTI, ATIS, CCSA, CEA, DMTF, DVB, EU JRC, ETSI, FSAN, GigaWire Alliance, GSMA, HomeGrid Forum, HbbTV, IEEE, ITU-T, IETF, IPv6 forum, ISO IEC/JTC1, Linux Foundation, MEF, MoCA,</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BBF_LS191205, to RAN, SA, 3GPP2, AIOTI, ATIS, CCSA, CEA, DMTF, DVB, EU JRC, ETSI, FSAN, GigaWire Alliance, GSMA, HomeGrid Forum, HbbTV, IEEE, ITU-T, IETF, IPv6 forum, ISO IEC/JTC1, Linux Foundation, MEF, MoCA, NGMN, NICC, oneM2M, OCF, OMA, ONF, OSGi, prpl Foundation,, cc -</w:t>
      </w:r>
      <w:r>
        <w:rPr>
          <w:i/>
        </w:rPr>
        <w:br/>
      </w:r>
      <w:r>
        <w:rPr>
          <w:i/>
        </w:rPr>
        <w:tab/>
      </w:r>
      <w:r>
        <w:rPr>
          <w:i/>
        </w:rPr>
        <w:tab/>
      </w:r>
      <w:r>
        <w:rPr>
          <w:i/>
        </w:rPr>
        <w:tab/>
      </w:r>
      <w:r>
        <w:rPr>
          <w:i/>
        </w:rPr>
        <w:tab/>
      </w:r>
      <w:r>
        <w:rPr>
          <w:i/>
        </w:rPr>
        <w:tab/>
        <w:t>Source: BBF</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RAN action requested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RP-200032</w:t>
      </w:r>
      <w:r>
        <w:rPr>
          <w:rFonts w:ascii="Arial" w:hAnsi="Arial" w:cs="Arial"/>
          <w:b/>
          <w:color w:val="0000FF"/>
          <w:sz w:val="24"/>
        </w:rPr>
        <w:tab/>
      </w:r>
      <w:r>
        <w:rPr>
          <w:rFonts w:ascii="Arial" w:hAnsi="Arial" w:cs="Arial"/>
          <w:b/>
          <w:sz w:val="24"/>
        </w:rPr>
        <w:t>LS on UAV Remote ID Priority in Release 17 (ATIS_LS_200203; to: SA1, SA2; cc: SA, RAN; contact: chairman ATIS UAV Ad Hoc Group)</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ATIS_LS_200203, to SA1, SA2, cc RAN, SA</w:t>
      </w:r>
      <w:r>
        <w:rPr>
          <w:i/>
        </w:rPr>
        <w:br/>
      </w:r>
      <w:r>
        <w:rPr>
          <w:i/>
        </w:rPr>
        <w:tab/>
      </w:r>
      <w:r>
        <w:rPr>
          <w:i/>
        </w:rPr>
        <w:tab/>
      </w:r>
      <w:r>
        <w:rPr>
          <w:i/>
        </w:rPr>
        <w:tab/>
      </w:r>
      <w:r>
        <w:rPr>
          <w:i/>
        </w:rPr>
        <w:tab/>
      </w:r>
      <w:r>
        <w:rPr>
          <w:i/>
        </w:rPr>
        <w:tab/>
        <w:t>Source: ATIS</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RAN action requested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RP-200035</w:t>
      </w:r>
      <w:r>
        <w:rPr>
          <w:rFonts w:ascii="Arial" w:hAnsi="Arial" w:cs="Arial"/>
          <w:b/>
          <w:color w:val="0000FF"/>
          <w:sz w:val="24"/>
        </w:rPr>
        <w:tab/>
      </w:r>
      <w:r>
        <w:rPr>
          <w:rFonts w:ascii="Arial" w:hAnsi="Arial" w:cs="Arial"/>
          <w:b/>
          <w:sz w:val="24"/>
        </w:rPr>
        <w:t>Reply LS to RP-191603 on 5G-NR FR2 Transmitter &amp; Receiver Testability Issues (TFES(20)000004r2; to: RAN; cc: ETSI MSG; ETSI ERM , RAN5, RAN4; contact: Ericsson)</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TFES(20)000004r2, to RAN, cc ETSI MSG; ETSI ERM, RAN5, RAN4</w:t>
      </w:r>
      <w:r>
        <w:rPr>
          <w:i/>
        </w:rPr>
        <w:br/>
      </w:r>
      <w:r>
        <w:rPr>
          <w:i/>
        </w:rPr>
        <w:tab/>
      </w:r>
      <w:r>
        <w:rPr>
          <w:i/>
        </w:rPr>
        <w:tab/>
      </w:r>
      <w:r>
        <w:rPr>
          <w:i/>
        </w:rPr>
        <w:tab/>
      </w:r>
      <w:r>
        <w:rPr>
          <w:i/>
        </w:rPr>
        <w:tab/>
      </w:r>
      <w:r>
        <w:rPr>
          <w:i/>
        </w:rPr>
        <w:tab/>
        <w:t>Source: ETSI MSG TFES</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RP-191603 was sent from RAN #84 in June 19;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is a reply to a RAN LS, we can reply when there are more news from our side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RP-200045</w:t>
      </w:r>
      <w:r>
        <w:rPr>
          <w:rFonts w:ascii="Arial" w:hAnsi="Arial" w:cs="Arial"/>
          <w:b/>
          <w:color w:val="0000FF"/>
          <w:sz w:val="24"/>
        </w:rPr>
        <w:tab/>
      </w:r>
      <w:r>
        <w:rPr>
          <w:rFonts w:ascii="Arial" w:hAnsi="Arial" w:cs="Arial"/>
          <w:b/>
          <w:sz w:val="24"/>
        </w:rPr>
        <w:t>Reply LS to R2-1916368 = RP-192399 on Mobile-terminated Early Data Transmission (C1-201062; to: RAN2, SA2; cc: CT4, RAN3, RAN, SA; contact: Ericsson)</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C1-201062, to RAN2, SA2, cc CT4, RAN3, RAN, SA</w:t>
      </w:r>
      <w:r>
        <w:rPr>
          <w:i/>
        </w:rPr>
        <w:br/>
      </w:r>
      <w:r>
        <w:rPr>
          <w:i/>
        </w:rPr>
        <w:tab/>
      </w:r>
      <w:r>
        <w:rPr>
          <w:i/>
        </w:rPr>
        <w:tab/>
      </w:r>
      <w:r>
        <w:rPr>
          <w:i/>
        </w:rPr>
        <w:tab/>
      </w:r>
      <w:r>
        <w:rPr>
          <w:i/>
        </w:rPr>
        <w:tab/>
      </w:r>
      <w:r>
        <w:rPr>
          <w:i/>
        </w:rPr>
        <w:tab/>
        <w:t>Source: CT1</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RAN action requested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2"/>
      </w:pPr>
      <w:bookmarkStart w:id="66" w:name="_Toc40027694"/>
      <w:bookmarkStart w:id="67" w:name="_Toc42029243"/>
      <w:r>
        <w:t>8</w:t>
      </w:r>
      <w:r>
        <w:tab/>
        <w:t>ITU-R ad hoc</w:t>
      </w:r>
      <w:bookmarkEnd w:id="66"/>
      <w:bookmarkEnd w:id="67"/>
    </w:p>
    <w:p w:rsidR="003C0623" w:rsidRDefault="003C0623" w:rsidP="003C0623">
      <w:pPr>
        <w:pStyle w:val="Heading3"/>
      </w:pPr>
      <w:bookmarkStart w:id="68" w:name="_Toc40027695"/>
      <w:bookmarkStart w:id="69" w:name="_Toc42029244"/>
      <w:r>
        <w:t>8.1</w:t>
      </w:r>
      <w:r>
        <w:tab/>
        <w:t>Status report</w:t>
      </w:r>
      <w:bookmarkEnd w:id="68"/>
      <w:bookmarkEnd w:id="69"/>
    </w:p>
    <w:p w:rsidR="003C0623" w:rsidRDefault="003C0623" w:rsidP="003C0623">
      <w:pPr>
        <w:rPr>
          <w:rFonts w:ascii="Arial" w:hAnsi="Arial" w:cs="Arial"/>
          <w:b/>
          <w:sz w:val="24"/>
        </w:rPr>
      </w:pPr>
      <w:r>
        <w:rPr>
          <w:rFonts w:ascii="Arial" w:hAnsi="Arial" w:cs="Arial"/>
          <w:b/>
          <w:color w:val="0000FF"/>
          <w:sz w:val="24"/>
        </w:rPr>
        <w:t>RP-200017</w:t>
      </w:r>
      <w:r>
        <w:rPr>
          <w:rFonts w:ascii="Arial" w:hAnsi="Arial" w:cs="Arial"/>
          <w:b/>
          <w:color w:val="0000FF"/>
          <w:sz w:val="24"/>
        </w:rPr>
        <w:tab/>
      </w:r>
      <w:r>
        <w:rPr>
          <w:rFonts w:ascii="Arial" w:hAnsi="Arial" w:cs="Arial"/>
          <w:b/>
          <w:sz w:val="24"/>
        </w:rPr>
        <w:t>Status Report ITU-R Ad hoc</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TSDSI: "It is also proposed to submit to ITU-R WP5D #37 (February 2020) the complete material towards updating M.2012 to Revision 5" should say "(February 2021)"?</w:t>
      </w:r>
    </w:p>
    <w:p w:rsidR="003C0623" w:rsidRDefault="003C0623" w:rsidP="003C0623">
      <w:r>
        <w:t>ITU-R AH convener (Telecom Italia): correct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70" w:name="_Toc40027696"/>
      <w:bookmarkStart w:id="71" w:name="_Toc42029245"/>
      <w:r>
        <w:t>8.2</w:t>
      </w:r>
      <w:r>
        <w:tab/>
        <w:t>Documents related to IMT-2020</w:t>
      </w:r>
      <w:bookmarkEnd w:id="70"/>
      <w:bookmarkEnd w:id="71"/>
    </w:p>
    <w:p w:rsidR="003C0623" w:rsidRDefault="003C0623" w:rsidP="003C0623">
      <w:pPr>
        <w:rPr>
          <w:rFonts w:ascii="Arial" w:hAnsi="Arial" w:cs="Arial"/>
          <w:b/>
          <w:sz w:val="24"/>
        </w:rPr>
      </w:pPr>
      <w:r>
        <w:rPr>
          <w:rFonts w:ascii="Arial" w:hAnsi="Arial" w:cs="Arial"/>
          <w:b/>
          <w:color w:val="0000FF"/>
          <w:sz w:val="24"/>
        </w:rPr>
        <w:t>RP-200033</w:t>
      </w:r>
      <w:r>
        <w:rPr>
          <w:rFonts w:ascii="Arial" w:hAnsi="Arial" w:cs="Arial"/>
          <w:b/>
          <w:color w:val="0000FF"/>
          <w:sz w:val="24"/>
        </w:rPr>
        <w:tab/>
      </w:r>
      <w:r>
        <w:rPr>
          <w:rFonts w:ascii="Arial" w:hAnsi="Arial" w:cs="Arial"/>
          <w:b/>
          <w:sz w:val="24"/>
        </w:rPr>
        <w:t>LS on Availability of Addendum 5 to Circular Letter 5/LCCE/59 (ITU_R_WP5D_TEMP_31; to: RAN, 3GPP2, ARIB, ATIS, CCSA, ETSI, IEEE, ITRI, TIA, TSDSI, TTA, TTC, WiMAX Forum, EBU, WWRF, 5G Americas, CDG, GSMA, UMTS Forum, Wi-Fi Alliance, Wireless Innovation Fo</w:t>
      </w:r>
    </w:p>
    <w:p w:rsidR="003C0623" w:rsidRDefault="003C0623" w:rsidP="003C062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ITU_R_WP5D_TEMP_31, to RAN, 3GPP2, ARIB, ATIS, CCSA, ETSI, IEEE, ITRI, TIA, TSDSI, TTA, TTC, WiMAX Forum, EBU, WWRF, 5G Americas, CDG, GSMA, UMTS Forum, Wi-Fi Alliance, Wireless Innovation Forum, XGP Forum, EU METIS Project, NGMN, 5G Innovation Centre, 5GMF, IMT 2020 Promo,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no LS answer from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RP-200039</w:t>
      </w:r>
      <w:r>
        <w:rPr>
          <w:rFonts w:ascii="Arial" w:hAnsi="Arial" w:cs="Arial"/>
          <w:b/>
          <w:color w:val="0000FF"/>
          <w:sz w:val="24"/>
        </w:rPr>
        <w:tab/>
      </w:r>
      <w:r>
        <w:rPr>
          <w:rFonts w:ascii="Arial" w:hAnsi="Arial" w:cs="Arial"/>
          <w:b/>
          <w:sz w:val="24"/>
        </w:rPr>
        <w:t>LS on Information on the evaluation results of the candidate radio interface technologies for the terrestrial components of IMT-2020 (ITU_R_WP5D_TEMP_95; to: RAN, CT, SA, Registered Independent Evaluation Groups, Candidate Technology Submission Proponents</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ITU_R_WP5D_TEMP_95, to RAN, CT, SA, Registered Independent Evaluation Groups, Candidate Technology Submission Proponents, Identified GCS Proponents,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no LS answer from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RP-200034</w:t>
      </w:r>
      <w:r>
        <w:rPr>
          <w:rFonts w:ascii="Arial" w:hAnsi="Arial" w:cs="Arial"/>
          <w:b/>
          <w:color w:val="0000FF"/>
          <w:sz w:val="24"/>
        </w:rPr>
        <w:tab/>
      </w:r>
      <w:r>
        <w:rPr>
          <w:rFonts w:ascii="Arial" w:hAnsi="Arial" w:cs="Arial"/>
          <w:b/>
          <w:sz w:val="24"/>
        </w:rPr>
        <w:t>LS on the request to submit the materials for the first release of new recommendation ITU-R M.[IMT-2020.SPECS] (ITU_R_WP5D_TEMP_26; to: RAN, Republic of Korea, People’s Republic of China, ETSI, DECT Forum, TSDSI, NUFRONT, ARIB, ATIS, CCSA, TTA, TTC; cc: -</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ITU_R_WP5D_TEMP_26, to RAN, Republic of Korea, People’s Republic of China, ETSI, DECT Forum, TSDSI, NUFRONT, ARIB, ATIS, CCSA, TTA, TTC,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no LS answer from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RP-200040</w:t>
      </w:r>
      <w:r>
        <w:rPr>
          <w:rFonts w:ascii="Arial" w:hAnsi="Arial" w:cs="Arial"/>
          <w:b/>
          <w:color w:val="0000FF"/>
          <w:sz w:val="24"/>
        </w:rPr>
        <w:tab/>
      </w:r>
      <w:r>
        <w:rPr>
          <w:rFonts w:ascii="Arial" w:hAnsi="Arial" w:cs="Arial"/>
          <w:b/>
          <w:sz w:val="24"/>
        </w:rPr>
        <w:t>LS on the request to submit the materials for the first release of new recommendation ITU-R M.[IMT-2020.SPECS] (ITU_R_WP5D_TEMP_42; to: RAN, CT, SA, ARIB, ATIS, CCSA, ETSI, Nufront, TSDSI, TTA, TTC, Korea, China, DECT Forum; cc: -; contact: Counsellor ITU</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ITU_R_WP5D_TEMP_42, to RAN, CT, SA, ARIB, ATIS, CCSA, ETSI, Nufront, </w:t>
      </w:r>
      <w:r>
        <w:rPr>
          <w:i/>
        </w:rPr>
        <w:lastRenderedPageBreak/>
        <w:t>TSDSI, TTA, TTC, Korea, China, DECT Forum,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replies prepared in RP-200454 for SRIT (based on R</w:t>
      </w:r>
      <w:r w:rsidR="001E199D">
        <w:t>P</w:t>
      </w:r>
      <w:r>
        <w:t>-200047) and RP-200455 for RIT (based on R</w:t>
      </w:r>
      <w:r w:rsidR="001E199D">
        <w:t>P</w:t>
      </w:r>
      <w:r>
        <w:t>-200048)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RP-200454, RP-200455</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RP-200310</w:t>
      </w:r>
      <w:r>
        <w:rPr>
          <w:rFonts w:ascii="Arial" w:hAnsi="Arial" w:cs="Arial"/>
          <w:b/>
          <w:color w:val="0000FF"/>
          <w:sz w:val="24"/>
        </w:rPr>
        <w:tab/>
      </w:r>
      <w:r>
        <w:rPr>
          <w:rFonts w:ascii="Arial" w:hAnsi="Arial" w:cs="Arial"/>
          <w:b/>
          <w:sz w:val="24"/>
        </w:rPr>
        <w:t>GCS version tables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MCC/JMM</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In preparation for the 3GPP submission to ITU-R (WP5D) of the input material relating to IMT-2020, TSG RAN has received input from the RAN ITU-R ad hoc group listing the Rel-15 and Rel-16 TSs which form the Global Core Specifications for the LTE+NR Set of</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RP-200047</w:t>
      </w:r>
      <w:r>
        <w:rPr>
          <w:rFonts w:ascii="Arial" w:hAnsi="Arial" w:cs="Arial"/>
          <w:b/>
          <w:color w:val="0000FF"/>
          <w:sz w:val="24"/>
        </w:rPr>
        <w:tab/>
      </w:r>
      <w:r>
        <w:rPr>
          <w:rFonts w:ascii="Arial" w:hAnsi="Arial" w:cs="Arial"/>
          <w:b/>
          <w:sz w:val="24"/>
        </w:rPr>
        <w:t>Draft Letter to ITU on 3GPP “5G” material for Recommendation ITU-R M.[IMT-2020 specs]  - SRIT (RT-200017; to: RAN, CT, SA; cc: -; contact: Telecom Italia)</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RT-200017, to RAN, CT, SA, cc -</w:t>
      </w:r>
      <w:r>
        <w:rPr>
          <w:i/>
        </w:rPr>
        <w:br/>
      </w:r>
      <w:r>
        <w:rPr>
          <w:i/>
        </w:rPr>
        <w:tab/>
      </w:r>
      <w:r>
        <w:rPr>
          <w:i/>
        </w:rPr>
        <w:tab/>
      </w:r>
      <w:r>
        <w:rPr>
          <w:i/>
        </w:rPr>
        <w:tab/>
      </w:r>
      <w:r>
        <w:rPr>
          <w:i/>
        </w:rPr>
        <w:tab/>
      </w:r>
      <w:r>
        <w:rPr>
          <w:i/>
        </w:rPr>
        <w:tab/>
        <w:t>Source: 3GPP ITU-R Ad hoc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related to RP-191648 = ITU_R_WP5D_TEMP_736 and RP-200040 = ITU_R_WP5D/TEMP/42;</w:t>
      </w:r>
    </w:p>
    <w:p w:rsidR="003C0623" w:rsidRDefault="003C0623" w:rsidP="003C0623">
      <w:r>
        <w:t>Tdoc is used as basis for RP-200454; no LS answer to ITU-R ad hoc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RP-200454</w:t>
      </w:r>
      <w:r>
        <w:rPr>
          <w:rFonts w:ascii="Arial" w:hAnsi="Arial" w:cs="Arial"/>
          <w:b/>
          <w:color w:val="0000FF"/>
          <w:sz w:val="24"/>
        </w:rPr>
        <w:tab/>
      </w:r>
      <w:r>
        <w:rPr>
          <w:rFonts w:ascii="Arial" w:hAnsi="Arial" w:cs="Arial"/>
          <w:b/>
          <w:sz w:val="24"/>
        </w:rPr>
        <w:t>Draft Letter to ITU in reply to ITU_R_WP5D_TEMP_736 = RP-191648 and ITU_R_WP5D/TEMP/42 = RP-200040 on 3GPP “5G” material for Recommendation ITU-R M.[IMT-2020 specs]  - SRIT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based on RP-200047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CATT: section 2: TS 37.473 E1AP should say W1AP and in 1.2.4.4 in RT-200018 a sentence should be added "From Rel-16,  cells with unaligned frame boundary can also be aggregated."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RP-200486</w:t>
      </w:r>
      <w:r>
        <w:rPr>
          <w:rFonts w:ascii="Arial" w:hAnsi="Arial" w:cs="Arial"/>
          <w:b/>
          <w:color w:val="0000FF"/>
          <w:sz w:val="24"/>
        </w:rPr>
        <w:tab/>
      </w:r>
      <w:r>
        <w:rPr>
          <w:rFonts w:ascii="Arial" w:hAnsi="Arial" w:cs="Arial"/>
          <w:b/>
          <w:sz w:val="24"/>
        </w:rPr>
        <w:t>Draft Letter to ITU in reply to ITU_R_WP5D_TEMP_736 = RP-191648 and ITU_R_WP5D/TEMP/42 = RP-200040 on 3GPP “5G” material for Recommendation ITU-R M.[IMT-2020 specs]  - SRIT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rsidR="003C0623" w:rsidRDefault="003C0623" w:rsidP="003C0623">
      <w:pPr>
        <w:rPr>
          <w:color w:val="808080"/>
        </w:rPr>
      </w:pPr>
      <w:r>
        <w:rPr>
          <w:color w:val="808080"/>
        </w:rPr>
        <w:t>(Replaces RP-200454)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RP-200497</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RP-200497</w:t>
      </w:r>
      <w:r>
        <w:rPr>
          <w:rFonts w:ascii="Arial" w:hAnsi="Arial" w:cs="Arial"/>
          <w:b/>
          <w:color w:val="0000FF"/>
          <w:sz w:val="24"/>
        </w:rPr>
        <w:tab/>
      </w:r>
      <w:r>
        <w:rPr>
          <w:rFonts w:ascii="Arial" w:hAnsi="Arial" w:cs="Arial"/>
          <w:b/>
          <w:sz w:val="24"/>
        </w:rPr>
        <w:t>Draft Letter to ITU in reply to ITU_R_WP5D_TEMP_736 = RP-191648 and ITU_R_WP5D/TEMP/42 = RP-200040 on 3GPP “5G” material for Recommendation ITU-R M.[IMT-2020 specs]  - SRIT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3C0623" w:rsidRDefault="003C0623" w:rsidP="003C0623">
      <w:pPr>
        <w:rPr>
          <w:color w:val="808080"/>
        </w:rPr>
      </w:pPr>
      <w:r>
        <w:rPr>
          <w:color w:val="808080"/>
        </w:rPr>
        <w:t>(Replaces RP-200486)</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sent out to SA on Wed evening of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RP-200048</w:t>
      </w:r>
      <w:r>
        <w:rPr>
          <w:rFonts w:ascii="Arial" w:hAnsi="Arial" w:cs="Arial"/>
          <w:b/>
          <w:color w:val="0000FF"/>
          <w:sz w:val="24"/>
        </w:rPr>
        <w:tab/>
      </w:r>
      <w:r>
        <w:rPr>
          <w:rFonts w:ascii="Arial" w:hAnsi="Arial" w:cs="Arial"/>
          <w:b/>
          <w:sz w:val="24"/>
        </w:rPr>
        <w:t>Draft Letter to ITU on 3GPP “5G” material for Recommendation ITU-R M.[IMT-2020 specs]  - RIT (RT-200020; to: RAN, CT, SA; cc: - contact: Telecom Italia)</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RT-200020, to RAN, CT, SA, cc -</w:t>
      </w:r>
      <w:r>
        <w:rPr>
          <w:i/>
        </w:rPr>
        <w:br/>
      </w:r>
      <w:r>
        <w:rPr>
          <w:i/>
        </w:rPr>
        <w:tab/>
      </w:r>
      <w:r>
        <w:rPr>
          <w:i/>
        </w:rPr>
        <w:tab/>
      </w:r>
      <w:r>
        <w:rPr>
          <w:i/>
        </w:rPr>
        <w:tab/>
      </w:r>
      <w:r>
        <w:rPr>
          <w:i/>
        </w:rPr>
        <w:tab/>
      </w:r>
      <w:r>
        <w:rPr>
          <w:i/>
        </w:rPr>
        <w:tab/>
        <w:t>Source: 3GPP ITU-R Ad hoc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related to RP-191648 = ITU_R_WP5D_TEMP_736 and RP-200040 = ITU_R_WP5D/TEMP/42;</w:t>
      </w:r>
    </w:p>
    <w:p w:rsidR="003C0623" w:rsidRDefault="003C0623" w:rsidP="003C0623">
      <w:r>
        <w:t>Tdoc is used as basis for RP-200454; no LS answer to ITU-R ad hoc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RP-200455</w:t>
      </w:r>
      <w:r>
        <w:rPr>
          <w:rFonts w:ascii="Arial" w:hAnsi="Arial" w:cs="Arial"/>
          <w:b/>
          <w:color w:val="0000FF"/>
          <w:sz w:val="24"/>
        </w:rPr>
        <w:tab/>
      </w:r>
      <w:r>
        <w:rPr>
          <w:rFonts w:ascii="Arial" w:hAnsi="Arial" w:cs="Arial"/>
          <w:b/>
          <w:sz w:val="24"/>
        </w:rPr>
        <w:t>Draft Letter to ITU in reply to ITU_R_WP5D_TEMP_736 = RP-191648 and ITU_R_WP5D/TEMP/42 = RP-200040 on 3GPP “5G” material for Recommendation ITU-R M.[IMT-2020 specs]  - RIT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based on RP-200048</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CATT: section 2: TS 37.473 E1AP should say W1AP and in 1.1.4.4 in RT-200021 a sentence should be added "From Rel-16,  cells with unaligned frame boundary can also be aggregated."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RP-200487</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RP-200487</w:t>
      </w:r>
      <w:r>
        <w:rPr>
          <w:rFonts w:ascii="Arial" w:hAnsi="Arial" w:cs="Arial"/>
          <w:b/>
          <w:color w:val="0000FF"/>
          <w:sz w:val="24"/>
        </w:rPr>
        <w:tab/>
      </w:r>
      <w:r>
        <w:rPr>
          <w:rFonts w:ascii="Arial" w:hAnsi="Arial" w:cs="Arial"/>
          <w:b/>
          <w:sz w:val="24"/>
        </w:rPr>
        <w:t>Draft Letter to ITU in reply to ITU_R_WP5D_TEMP_736 = RP-191648 and ITU_R_WP5D/TEMP/42 = RP-200040 on 3GPP “5G” material for Recommendation ITU-R M.[IMT-2020 specs]  - RIT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rsidR="003C0623" w:rsidRDefault="003C0623" w:rsidP="003C0623">
      <w:pPr>
        <w:rPr>
          <w:color w:val="808080"/>
        </w:rPr>
      </w:pPr>
      <w:r>
        <w:rPr>
          <w:color w:val="808080"/>
        </w:rPr>
        <w:t>(Replaces RP-200455)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RP-200498</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RP-200498</w:t>
      </w:r>
      <w:r>
        <w:rPr>
          <w:rFonts w:ascii="Arial" w:hAnsi="Arial" w:cs="Arial"/>
          <w:b/>
          <w:color w:val="0000FF"/>
          <w:sz w:val="24"/>
        </w:rPr>
        <w:tab/>
      </w:r>
      <w:r>
        <w:rPr>
          <w:rFonts w:ascii="Arial" w:hAnsi="Arial" w:cs="Arial"/>
          <w:b/>
          <w:sz w:val="24"/>
        </w:rPr>
        <w:t>Draft Letter to ITU in reply to ITU_R_WP5D_TEMP_736 = RP-191648 and ITU_R_WP5D/TEMP/42 = RP-200040 on 3GPP “5G” material for Recommendation ITU-R M.[IMT-2020 specs]  - RIT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3C0623" w:rsidRDefault="003C0623" w:rsidP="003C0623">
      <w:pPr>
        <w:rPr>
          <w:color w:val="808080"/>
        </w:rPr>
      </w:pPr>
      <w:r>
        <w:rPr>
          <w:color w:val="808080"/>
        </w:rPr>
        <w:t>(Replaces RP-200487)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sent out to SA on Wed evening of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0623" w:rsidRDefault="003C0623" w:rsidP="003C0623">
      <w:pPr>
        <w:pStyle w:val="Heading3"/>
      </w:pPr>
      <w:bookmarkStart w:id="72" w:name="_Toc40027697"/>
      <w:bookmarkStart w:id="73" w:name="_Toc42029246"/>
      <w:r>
        <w:t>8.3</w:t>
      </w:r>
      <w:r>
        <w:tab/>
        <w:t>Other documents from/to ITU-R WP5D</w:t>
      </w:r>
      <w:bookmarkEnd w:id="72"/>
      <w:bookmarkEnd w:id="73"/>
    </w:p>
    <w:p w:rsidR="003C0623" w:rsidRDefault="003C0623" w:rsidP="003C0623">
      <w:pPr>
        <w:rPr>
          <w:rFonts w:ascii="Arial" w:hAnsi="Arial" w:cs="Arial"/>
          <w:b/>
          <w:sz w:val="24"/>
        </w:rPr>
      </w:pPr>
      <w:r>
        <w:rPr>
          <w:rFonts w:ascii="Arial" w:hAnsi="Arial" w:cs="Arial"/>
          <w:b/>
          <w:color w:val="0000FF"/>
          <w:sz w:val="24"/>
        </w:rPr>
        <w:t>RP-200037</w:t>
      </w:r>
      <w:r>
        <w:rPr>
          <w:rFonts w:ascii="Arial" w:hAnsi="Arial" w:cs="Arial"/>
          <w:b/>
          <w:color w:val="0000FF"/>
          <w:sz w:val="24"/>
        </w:rPr>
        <w:tab/>
      </w:r>
      <w:r>
        <w:rPr>
          <w:rFonts w:ascii="Arial" w:hAnsi="Arial" w:cs="Arial"/>
          <w:b/>
          <w:sz w:val="24"/>
        </w:rPr>
        <w:t>LS on the schedule for updating Recommendation ITU-R M.2012 to revision 5 (ITU_R_WP5D_TEMP_39; to: RAN, CT, SA, ARIB, ATIS, CCSA, ETSI, IEEE, ITRI, TIA, TSDSI, TTA, TTC, WiMAX Forum; cc: -; contact: Counsellor ITU-R SG5)</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ITU_R_WP5D_TEMP_39, to RAN, CT, SA, ARIB, ATIS, CCSA, ETSI, IEEE, ITRI, TIA, TSDSI, TTA, TTC, WiMAX Forum,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 3GPP ITU-R AH will discuss schedule and contents that 3GPP will contribute</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reply prepared in RP-200456 (based on R</w:t>
      </w:r>
      <w:r w:rsidR="00031B52">
        <w:t>P</w:t>
      </w:r>
      <w:r>
        <w:t>-200049)</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RP-200456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RP-200049</w:t>
      </w:r>
      <w:r>
        <w:rPr>
          <w:rFonts w:ascii="Arial" w:hAnsi="Arial" w:cs="Arial"/>
          <w:b/>
          <w:color w:val="0000FF"/>
          <w:sz w:val="24"/>
        </w:rPr>
        <w:tab/>
      </w:r>
      <w:r>
        <w:rPr>
          <w:rFonts w:ascii="Arial" w:hAnsi="Arial" w:cs="Arial"/>
          <w:b/>
          <w:sz w:val="24"/>
        </w:rPr>
        <w:t>Draft Letter to ITU in reply to ITU_R_WP5D_TEMP_39 = RP-200037 on the schedule for updating Recommendation ITU-R M.2012 to Revision 5  (RT-200015; to: RAN, CT, SA; cc: - contact: Telecom Italia)</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RT-200015, to RAN, CT, SA, cc -</w:t>
      </w:r>
      <w:r>
        <w:rPr>
          <w:i/>
        </w:rPr>
        <w:br/>
      </w:r>
      <w:r>
        <w:rPr>
          <w:i/>
        </w:rPr>
        <w:tab/>
      </w:r>
      <w:r>
        <w:rPr>
          <w:i/>
        </w:rPr>
        <w:tab/>
      </w:r>
      <w:r>
        <w:rPr>
          <w:i/>
        </w:rPr>
        <w:tab/>
      </w:r>
      <w:r>
        <w:rPr>
          <w:i/>
        </w:rPr>
        <w:tab/>
      </w:r>
      <w:r>
        <w:rPr>
          <w:i/>
        </w:rPr>
        <w:tab/>
        <w:t>Source: 3GPP ITU-R Ad hoc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Tdoc is used as basis for RP-200456; no LS answer to ITU-R ad hoc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RP-200456</w:t>
      </w:r>
      <w:r>
        <w:rPr>
          <w:rFonts w:ascii="Arial" w:hAnsi="Arial" w:cs="Arial"/>
          <w:b/>
          <w:color w:val="0000FF"/>
          <w:sz w:val="24"/>
        </w:rPr>
        <w:tab/>
      </w:r>
      <w:r>
        <w:rPr>
          <w:rFonts w:ascii="Arial" w:hAnsi="Arial" w:cs="Arial"/>
          <w:b/>
          <w:sz w:val="24"/>
        </w:rPr>
        <w:t>Draft Letter to ITU in reply to ITU_R_WP5D_TEMP_39 = RP-200037 on the schedule for updating Recommendation ITU-R M.2012 to Revision 5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based on RP-200049</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RP-200495</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RP-200495</w:t>
      </w:r>
      <w:r>
        <w:rPr>
          <w:rFonts w:ascii="Arial" w:hAnsi="Arial" w:cs="Arial"/>
          <w:b/>
          <w:color w:val="0000FF"/>
          <w:sz w:val="24"/>
        </w:rPr>
        <w:tab/>
      </w:r>
      <w:r>
        <w:rPr>
          <w:rFonts w:ascii="Arial" w:hAnsi="Arial" w:cs="Arial"/>
          <w:b/>
          <w:sz w:val="24"/>
        </w:rPr>
        <w:t>Draft Letter to ITU in reply to ITU_R_WP5D_TEMP_39 = RP-200037 on the schedule for updating Recommendation ITU-R M.2012 to Revision 5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3C0623" w:rsidRDefault="003C0623" w:rsidP="003C0623">
      <w:pPr>
        <w:rPr>
          <w:color w:val="808080"/>
        </w:rPr>
      </w:pPr>
      <w:r>
        <w:rPr>
          <w:color w:val="808080"/>
        </w:rPr>
        <w:t>(Replaces RP-200456)</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sent out to SA on Wed evening of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RP-200041</w:t>
      </w:r>
      <w:r>
        <w:rPr>
          <w:rFonts w:ascii="Arial" w:hAnsi="Arial" w:cs="Arial"/>
          <w:b/>
          <w:color w:val="0000FF"/>
          <w:sz w:val="24"/>
        </w:rPr>
        <w:tab/>
      </w:r>
      <w:r w:rsidR="00571C4D" w:rsidRPr="00571C4D">
        <w:rPr>
          <w:rFonts w:ascii="Arial" w:hAnsi="Arial" w:cs="Arial"/>
          <w:b/>
          <w:sz w:val="24"/>
        </w:rPr>
        <w:t>LS on draft revision of report ITU-R M.2291-1 “The use of International Mobile Telecommunications (IMT) for broadband Public Protection and Disaster Relief (PPDR) applications” (ITU_R_WP5D_TEMP_52rev1; to: RAN, CT, SA, APCO, APT, ARIB, ATIS, AWG, CCSA, CDG, CEPT ECC WG FM, ETSI, ETSI ERM-TGDMR, ETSI SC EMTEL, ETSI TC ERM, ETSI TC TCCE, GSA, GSMA, IEEE, OASIS, TEC, TIA, TIA TR-45, TIA TR-45.5, TIA TR-8, TIA TR-8.8, TTA, WiMAX Forum; cc: -; contact: Counsellor ITU-R SG5)</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ITU_R_WP5D_TEMP_52rev1, to RAN, CT, SA, APCO, APT, ARIB, ATIS, AWG, CCSA, CDG, CEPT ECC WG FM, ETSI, ETSI ERM-TGDMR, ETSI SC EMTEL, ETSI TC ERM, ETSI TC TCCE, GSA, GSMA, IEEE, OASIS, TEC, TIA, TIA TR-45, TIA TR-45.5, TIA TR-8, TIA TR-8.8, TTA, WiMAX Forum,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ITU-R AH convener (Telecom Italia): ITU-R requires an answer by 16.06.2020 June 16th (during RAN#88) and no draft answer has been submitted to RAN #87e; suggesting to mandate the 3GPP ITU-R Ad Hoc to prepare the answer and that RAN, SA and PCG approve it by correspondence in time for the deadline submission (e.g. RAN approval by May 27th, SA approval by June 3rd and PCG approval by June 10th). SA groups (in particular SA6) should be involved in the preparation of the answer.</w:t>
      </w:r>
    </w:p>
    <w:p w:rsidR="003C0623" w:rsidRDefault="003C0623" w:rsidP="003C0623">
      <w:r>
        <w:t xml:space="preserve">conclusion: 3GPP RAN ITU-R AH will develop via e-mail discussion a reply LS with support from SA WGs (esp. SA6) by 20.05.2020. RAN will review it and agree it by May 27th and they will provide it to SA (agreement on </w:t>
      </w:r>
      <w:r>
        <w:lastRenderedPageBreak/>
        <w:t>03.06.20) and approval by PCG by 10.06.2020. Submission to ITU-R WP5D will be done by companies members of both 3GPP and ITU-R, as per working procedures.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RP-200043</w:t>
      </w:r>
      <w:r>
        <w:rPr>
          <w:rFonts w:ascii="Arial" w:hAnsi="Arial" w:cs="Arial"/>
          <w:b/>
          <w:color w:val="0000FF"/>
          <w:sz w:val="24"/>
        </w:rPr>
        <w:tab/>
      </w:r>
      <w:r>
        <w:rPr>
          <w:rFonts w:ascii="Arial" w:hAnsi="Arial" w:cs="Arial"/>
          <w:b/>
          <w:sz w:val="24"/>
        </w:rPr>
        <w:t>LS on development of a draft new report ITU-R M.[IMT.C-V2X] – Application of the Terrestrial Component of IMT for Cellular-V2X (ITU_R_WP5D_TEMP_58rev1; to: RAN, CT, SA, 5G Automotive Association, 79 GHz Project, ARIB, ATIS, AWG, C2C-CC, CCSA, CITS, CEPT E</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ITU_R_WP5D_TEMP_58rev1, to RAN, CT, SA, 5G Automotive Association, 79 GHz Project, ARIB, ATIS, AWG, C2C-CC, CCSA, CITS, CEPT ECC, C-Roads, ETSI ISG MEC, ETSI TC ERM, ETSI TC ITS, ETSI TC MSG, GSA, IEEE, IETF ITS, ISO TC 204, MFA, SAE C-V2X TC, TEC, TIA, TSDSI, TTA, Wi-Fi Allia,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reply prepared in RP-200457 (based on RP-200050)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RP-200457</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RP-200050</w:t>
      </w:r>
      <w:r>
        <w:rPr>
          <w:rFonts w:ascii="Arial" w:hAnsi="Arial" w:cs="Arial"/>
          <w:b/>
          <w:color w:val="0000FF"/>
          <w:sz w:val="24"/>
        </w:rPr>
        <w:tab/>
      </w:r>
      <w:r>
        <w:rPr>
          <w:rFonts w:ascii="Arial" w:hAnsi="Arial" w:cs="Arial"/>
          <w:b/>
          <w:sz w:val="24"/>
        </w:rPr>
        <w:t>Draft Letter to ITU in reply to ITU_R_WP5D_TEMP_58rev1 = RP-200043 on Development of a draft new report ITU-R M.[IMT.C-V2X] – Application of the Terrestrial Component of IMT for Cellular-V2X (RT-200023; to: RAN, SA; cc: - contact: Telecom Italia)</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RT-200023, to RAN, SA, cc -</w:t>
      </w:r>
      <w:r>
        <w:rPr>
          <w:i/>
        </w:rPr>
        <w:br/>
      </w:r>
      <w:r>
        <w:rPr>
          <w:i/>
        </w:rPr>
        <w:tab/>
      </w:r>
      <w:r>
        <w:rPr>
          <w:i/>
        </w:rPr>
        <w:tab/>
      </w:r>
      <w:r>
        <w:rPr>
          <w:i/>
        </w:rPr>
        <w:tab/>
      </w:r>
      <w:r>
        <w:rPr>
          <w:i/>
        </w:rPr>
        <w:tab/>
      </w:r>
      <w:r>
        <w:rPr>
          <w:i/>
        </w:rPr>
        <w:tab/>
        <w:t>Source: 3GPP ITU-R Ad hoc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 xml:space="preserve">Tdoc is used as basis for RP-200457; </w:t>
      </w:r>
    </w:p>
    <w:p w:rsidR="003C0623" w:rsidRDefault="003C0623" w:rsidP="003C0623">
      <w:r>
        <w:t>conclusion: no LS answer to ITU-R ad hoc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RP-200457</w:t>
      </w:r>
      <w:r>
        <w:rPr>
          <w:rFonts w:ascii="Arial" w:hAnsi="Arial" w:cs="Arial"/>
          <w:b/>
          <w:color w:val="0000FF"/>
          <w:sz w:val="24"/>
        </w:rPr>
        <w:tab/>
      </w:r>
      <w:r>
        <w:rPr>
          <w:rFonts w:ascii="Arial" w:hAnsi="Arial" w:cs="Arial"/>
          <w:b/>
          <w:sz w:val="24"/>
        </w:rPr>
        <w:t>Draft Letter to ITU in reply to ITU_R_WP5D_TEMP_58rev1 = RP-200043 on Development of a draft new report ITU-R M.[IMT.C-V2X] – Application of the Terrestrial Component of IMT for Cellular-V2X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based on RP-200050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RP-200496</w:t>
      </w:r>
      <w:r>
        <w:rPr>
          <w:rFonts w:ascii="Arial" w:hAnsi="Arial" w:cs="Arial"/>
          <w:b/>
          <w:color w:val="0000FF"/>
          <w:sz w:val="24"/>
        </w:rPr>
        <w:tab/>
      </w:r>
      <w:r>
        <w:rPr>
          <w:rFonts w:ascii="Arial" w:hAnsi="Arial" w:cs="Arial"/>
          <w:b/>
          <w:sz w:val="24"/>
        </w:rPr>
        <w:t>Draft Letter to ITU in reply to ITU_R_WP5D_TEMP_58rev1 = RP-200043 on Development of a draft new report ITU-R M.[IMT.C-V2X] – Application of the Terrestrial Component of IMT for Cellular-V2X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3C0623" w:rsidRDefault="003C0623" w:rsidP="003C0623">
      <w:pPr>
        <w:rPr>
          <w:color w:val="808080"/>
        </w:rPr>
      </w:pPr>
      <w:r>
        <w:rPr>
          <w:color w:val="808080"/>
        </w:rPr>
        <w:t>(Replaces RP-200457)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sent out to SA on Wed evening of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0623" w:rsidRDefault="003C0623" w:rsidP="003C0623">
      <w:pPr>
        <w:pStyle w:val="Heading3"/>
      </w:pPr>
      <w:bookmarkStart w:id="74" w:name="_Toc40027698"/>
      <w:bookmarkStart w:id="75" w:name="_Toc42029247"/>
      <w:r>
        <w:t>8.4</w:t>
      </w:r>
      <w:r>
        <w:tab/>
        <w:t>Other documents from/to ITU-R WP5A</w:t>
      </w:r>
      <w:bookmarkEnd w:id="74"/>
      <w:bookmarkEnd w:id="75"/>
    </w:p>
    <w:p w:rsidR="003C0623" w:rsidRDefault="003C0623" w:rsidP="003C0623">
      <w:pPr>
        <w:pStyle w:val="Heading3"/>
      </w:pPr>
      <w:bookmarkStart w:id="76" w:name="_Toc40027699"/>
      <w:bookmarkStart w:id="77" w:name="_Toc42029248"/>
      <w:r>
        <w:t>8.5</w:t>
      </w:r>
      <w:r>
        <w:tab/>
        <w:t>Documents from/to other ITU groups</w:t>
      </w:r>
      <w:bookmarkEnd w:id="76"/>
      <w:bookmarkEnd w:id="77"/>
    </w:p>
    <w:p w:rsidR="003C0623" w:rsidRDefault="003C0623" w:rsidP="003C0623">
      <w:pPr>
        <w:rPr>
          <w:rFonts w:ascii="Arial" w:hAnsi="Arial" w:cs="Arial"/>
          <w:b/>
          <w:sz w:val="24"/>
        </w:rPr>
      </w:pPr>
      <w:r>
        <w:rPr>
          <w:rFonts w:ascii="Arial" w:hAnsi="Arial" w:cs="Arial"/>
          <w:b/>
          <w:color w:val="0000FF"/>
          <w:sz w:val="24"/>
        </w:rPr>
        <w:t>RP-200082</w:t>
      </w:r>
      <w:r>
        <w:rPr>
          <w:rFonts w:ascii="Arial" w:hAnsi="Arial" w:cs="Arial"/>
          <w:b/>
          <w:color w:val="0000FF"/>
          <w:sz w:val="24"/>
        </w:rPr>
        <w:tab/>
      </w:r>
      <w:r>
        <w:rPr>
          <w:rFonts w:ascii="Arial" w:hAnsi="Arial" w:cs="Arial"/>
          <w:b/>
          <w:sz w:val="24"/>
        </w:rPr>
        <w:t>Draft Reply LS to ITU_R_WP4B_TEMP_50 = RP-191645 ITU-R WP4B on full integration of satellite solutions into 5G networks (to: ITU-R WP4B; cc: SA, ETSI TC SES; contact: Hughes)</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ETSI TC SES</w:t>
      </w:r>
      <w:r>
        <w:rPr>
          <w:i/>
        </w:rPr>
        <w:br/>
      </w:r>
      <w:r>
        <w:rPr>
          <w:i/>
        </w:rPr>
        <w:tab/>
      </w:r>
      <w:r>
        <w:rPr>
          <w:i/>
        </w:rPr>
        <w:tab/>
      </w:r>
      <w:r>
        <w:rPr>
          <w:i/>
        </w:rPr>
        <w:tab/>
      </w:r>
      <w:r>
        <w:rPr>
          <w:i/>
        </w:rPr>
        <w:tab/>
      </w:r>
      <w:r>
        <w:rPr>
          <w:i/>
        </w:rPr>
        <w:tab/>
        <w:t>Source: HUGHES Network Systems Ltd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RP-200435</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RP-200435</w:t>
      </w:r>
      <w:r>
        <w:rPr>
          <w:rFonts w:ascii="Arial" w:hAnsi="Arial" w:cs="Arial"/>
          <w:b/>
          <w:color w:val="0000FF"/>
          <w:sz w:val="24"/>
        </w:rPr>
        <w:tab/>
      </w:r>
      <w:r>
        <w:rPr>
          <w:rFonts w:ascii="Arial" w:hAnsi="Arial" w:cs="Arial"/>
          <w:b/>
          <w:sz w:val="24"/>
        </w:rPr>
        <w:t>Draft Reply LS to ITU_R_WP4B_TEMP_50 = RP-191645 ITU-R WP4B on full integration of satellite solutions into 5G networks (to: ITU-R WP4B; cc: SA, ETSI TC SES; contact: Hughes)</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ETSI TC SES</w:t>
      </w:r>
      <w:r>
        <w:rPr>
          <w:i/>
        </w:rPr>
        <w:br/>
      </w:r>
      <w:r>
        <w:rPr>
          <w:i/>
        </w:rPr>
        <w:tab/>
      </w:r>
      <w:r>
        <w:rPr>
          <w:i/>
        </w:rPr>
        <w:tab/>
      </w:r>
      <w:r>
        <w:rPr>
          <w:i/>
        </w:rPr>
        <w:tab/>
      </w:r>
      <w:r>
        <w:rPr>
          <w:i/>
        </w:rPr>
        <w:tab/>
      </w:r>
      <w:r>
        <w:rPr>
          <w:i/>
        </w:rPr>
        <w:tab/>
        <w:t>Source: HUGHES Network Systems Ltd</w:t>
      </w:r>
    </w:p>
    <w:p w:rsidR="003C0623" w:rsidRDefault="003C0623" w:rsidP="003C0623">
      <w:pPr>
        <w:rPr>
          <w:color w:val="808080"/>
        </w:rPr>
      </w:pPr>
      <w:r>
        <w:rPr>
          <w:color w:val="808080"/>
        </w:rPr>
        <w:t>(Replaces RP-200082)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ITU-R AH convener (Telecom Italia):  intention is to send the final LS to: ITU-R WP4B, cc: SA and ETSI SES via 3GPP Liaison Officer</w:t>
      </w:r>
    </w:p>
    <w:p w:rsidR="003C0623" w:rsidRDefault="003C0623" w:rsidP="003C0623">
      <w:r>
        <w:t>Huawei:</w:t>
      </w:r>
    </w:p>
    <w:p w:rsidR="003C0623" w:rsidRDefault="003C0623" w:rsidP="003C0623">
      <w:r>
        <w:t>1. conclusion from RAN#85 where the LS was received is "no LS answer from RAN". We are unsure what now motivates a response. If I remember correctly, RAN did not respond because RAN was not asked to respond. LSin RP-191645 was itself a response and did not request further information from 3GPP, and it mostly provided a clarification on what they meant by integration of satellite systems into NGAT.</w:t>
      </w:r>
    </w:p>
    <w:p w:rsidR="003C0623" w:rsidRDefault="003C0623" w:rsidP="003C0623">
      <w:r>
        <w:t>2. The title of the response LS should preferably be aligned with the title of the incoming LS. We also noted that the proposed content of the LS is not limited to facts that 3GPP finished Rel-16 study and agreed Rel-17 work on NTN, the last paragraph includes interpretations of this work which would not be required in a response from 3GPP to ITU. But surely question #1 should be answered first.</w:t>
      </w:r>
    </w:p>
    <w:p w:rsidR="003C0623" w:rsidRDefault="003C0623" w:rsidP="003C0623">
      <w:r>
        <w:t>Ericsson:</w:t>
      </w:r>
    </w:p>
    <w:p w:rsidR="003C0623" w:rsidRDefault="003C0623" w:rsidP="003C0623">
      <w:r>
        <w:t>also wondering why RAN is supposed to send an LS to ITU-R WP4B without a clear trigger and motivation. As Huawei said, the original incoming LS was not asking for input and RAN already agreed that no answer was needed.</w:t>
      </w:r>
    </w:p>
    <w:p w:rsidR="003C0623" w:rsidRDefault="003C0623" w:rsidP="003C0623">
      <w:r>
        <w:t>Hughes:</w:t>
      </w:r>
    </w:p>
    <w:p w:rsidR="003C0623" w:rsidRDefault="003C0623" w:rsidP="003C0623">
      <w:r>
        <w:lastRenderedPageBreak/>
        <w:t>1.</w:t>
      </w:r>
      <w:r>
        <w:tab/>
        <w:t xml:space="preserve">RAN #85 did not respond to LS RP-191645 mainly because during that time NTN was still trying to conclude the study phase. Since NTN is now approved for the normative phase in Rel-17, we are providing an update to ITU-R WP4B regarding the progress and clarifies 3GPP satellite integration in 5G ecosystem does in fact include RAN. This update is consistent with the commitment made previously RAN#84 (RP-191020) to keep ITU-R 4B informed of the continuing progress. We recognize LS RP-191645 from ITU-R WP4B did not specifically seek a response from 3GPP, rather for information and action, as appropriate. So this response is also considered as an appropriate action. </w:t>
      </w:r>
    </w:p>
    <w:p w:rsidR="003C0623" w:rsidRDefault="003C0623" w:rsidP="003C0623">
      <w:r>
        <w:t>2.</w:t>
      </w:r>
      <w:r>
        <w:tab/>
        <w:t>The Title of the LS ’Liaison to ITU-R WP4B on the full integration of satellite solutions into 5G networks’ was to match the previous update (LSout RP-19120). If necessary, we are open to align the title of the LS to that of the incoming LS. The last paragraph that includes interpretations of this work in Rel-17 is part of the update that reflects the continuing progress</w:t>
      </w:r>
    </w:p>
    <w:p w:rsidR="003C0623" w:rsidRDefault="003C0623" w:rsidP="003C0623">
      <w:r>
        <w:t>Huawei: we should not reopen past decisions. RAN did not agree to postpone a response to a later time. RAN agreed that no response is needed. The reason for not having responded to the LS is that there was no request for information, not because there were pending WI proposals on NTN not yet approved; we could find a lot of past LS to which we could respond with further updates on the 3GPP workplan on various topics even though further request for information was not received by 3GPP. But typically we don't reply to LS without a request for information; there will be other opportunities for responding with more substantial information in the future based on another request for information on NTN.</w:t>
      </w:r>
    </w:p>
    <w:p w:rsidR="003C0623" w:rsidRDefault="003C0623" w:rsidP="003C0623">
      <w:r>
        <w:t>Ericsson: agrees with Huawei that the reason to agree at RAN#86 that “no response was needed” was not the pending approval of future RAN WI/SI but the lack of a clear motivation/trigger to send an LS to another SDO. That has not changed until now and we still do not see a motivation for this LS.</w:t>
      </w:r>
    </w:p>
    <w:p w:rsidR="003C0623" w:rsidRDefault="003C0623" w:rsidP="003C0623">
      <w:r>
        <w:t>Hughes: We understand that TSG-RAN only responds to incoming LS asking explicitly a response which is not the case of WP4B LS in RP-191645. In consequence, we are acknowledging that it is OK not to respond to this LS during this meeting. However we believe that it is appropriate to prepare in the future, response to incoming LS asking explicitly to be kept updated.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pStyle w:val="Heading2"/>
      </w:pPr>
      <w:bookmarkStart w:id="78" w:name="_Toc40027700"/>
      <w:bookmarkStart w:id="79" w:name="_Toc42029249"/>
      <w:r>
        <w:t>9</w:t>
      </w:r>
      <w:r>
        <w:tab/>
        <w:t>NR</w:t>
      </w:r>
      <w:bookmarkEnd w:id="78"/>
      <w:bookmarkEnd w:id="79"/>
    </w:p>
    <w:p w:rsidR="003C0623" w:rsidRDefault="003C0623" w:rsidP="003C0623">
      <w:pPr>
        <w:pStyle w:val="Heading3"/>
      </w:pPr>
      <w:bookmarkStart w:id="80" w:name="_Toc40027701"/>
      <w:bookmarkStart w:id="81" w:name="_Toc42029250"/>
      <w:r>
        <w:t>9.1</w:t>
      </w:r>
      <w:r>
        <w:tab/>
        <w:t>New WI/SI proposals for NR</w:t>
      </w:r>
      <w:bookmarkEnd w:id="80"/>
      <w:bookmarkEnd w:id="81"/>
    </w:p>
    <w:p w:rsidR="003C0623" w:rsidRDefault="003C0623" w:rsidP="003C0623">
      <w:pPr>
        <w:pStyle w:val="Heading4"/>
      </w:pPr>
      <w:bookmarkStart w:id="82" w:name="_Toc40027702"/>
      <w:bookmarkStart w:id="83" w:name="_Toc42029251"/>
      <w:r>
        <w:t>9.1.1</w:t>
      </w:r>
      <w:r>
        <w:tab/>
        <w:t>Proposals led by RAN4 (spectrum related)</w:t>
      </w:r>
      <w:bookmarkEnd w:id="82"/>
      <w:bookmarkEnd w:id="83"/>
    </w:p>
    <w:p w:rsidR="003C0623" w:rsidRDefault="003C0623" w:rsidP="003C0623">
      <w:pPr>
        <w:rPr>
          <w:rFonts w:ascii="Arial" w:hAnsi="Arial" w:cs="Arial"/>
          <w:b/>
          <w:sz w:val="24"/>
        </w:rPr>
      </w:pPr>
      <w:r>
        <w:rPr>
          <w:rFonts w:ascii="Arial" w:hAnsi="Arial" w:cs="Arial"/>
          <w:b/>
          <w:color w:val="0000FF"/>
          <w:sz w:val="24"/>
        </w:rPr>
        <w:t>RP-200132</w:t>
      </w:r>
      <w:r>
        <w:rPr>
          <w:rFonts w:ascii="Arial" w:hAnsi="Arial" w:cs="Arial"/>
          <w:b/>
          <w:color w:val="0000FF"/>
          <w:sz w:val="24"/>
        </w:rPr>
        <w:tab/>
      </w:r>
      <w:r>
        <w:rPr>
          <w:rFonts w:ascii="Arial" w:hAnsi="Arial" w:cs="Arial"/>
          <w:b/>
          <w:sz w:val="24"/>
        </w:rPr>
        <w:t>New WI Proposal: LTE / NR Spectrum sharing in Band 40/n40 for LTE-NR Coexistence</w:t>
      </w:r>
    </w:p>
    <w:p w:rsidR="003C0623" w:rsidRDefault="003C0623" w:rsidP="003C0623">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Reliance Jio</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To start discussion / work pertaining to LTE-NR Coexistance in Band 40/ n40. The primary intention is to enable 5G NR band n40 to dynamically share the LTE Band 40 (2300-2400 MHz)</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RP-200126</w:t>
      </w:r>
      <w:r>
        <w:rPr>
          <w:rFonts w:ascii="Arial" w:hAnsi="Arial" w:cs="Arial"/>
          <w:b/>
          <w:color w:val="0000FF"/>
          <w:sz w:val="24"/>
        </w:rPr>
        <w:tab/>
      </w:r>
      <w:r>
        <w:rPr>
          <w:rFonts w:ascii="Arial" w:hAnsi="Arial" w:cs="Arial"/>
          <w:b/>
          <w:sz w:val="24"/>
        </w:rPr>
        <w:t>New WID: Power Class 2 UE for NR inter-band CA and SUL band combination with 2 bands UL</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target date Sep.21 and REL-16 does not fit together; this is a REL-17 WI proposal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RP-200278</w:t>
      </w:r>
      <w:r>
        <w:rPr>
          <w:rFonts w:ascii="Arial" w:hAnsi="Arial" w:cs="Arial"/>
          <w:b/>
          <w:color w:val="0000FF"/>
          <w:sz w:val="24"/>
        </w:rPr>
        <w:tab/>
      </w:r>
      <w:r>
        <w:rPr>
          <w:rFonts w:ascii="Arial" w:hAnsi="Arial" w:cs="Arial"/>
          <w:b/>
          <w:sz w:val="24"/>
        </w:rPr>
        <w:t>New WID proposal: introduction of NR band n13</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Bell Mobility, Telus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target date Sep.20 for a REL-17 WI would mean an early REL-17 spec introduction and a REL-17 cat.A CR avalanche in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RP-200480</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RP-200480</w:t>
      </w:r>
      <w:r>
        <w:rPr>
          <w:rFonts w:ascii="Arial" w:hAnsi="Arial" w:cs="Arial"/>
          <w:b/>
          <w:color w:val="0000FF"/>
          <w:sz w:val="24"/>
        </w:rPr>
        <w:tab/>
      </w:r>
      <w:r>
        <w:rPr>
          <w:rFonts w:ascii="Arial" w:hAnsi="Arial" w:cs="Arial"/>
          <w:b/>
          <w:sz w:val="24"/>
        </w:rPr>
        <w:t>New WID proposal: introduction of NR band n13</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Bell Mobility, Telus</w:t>
      </w:r>
    </w:p>
    <w:p w:rsidR="003C0623" w:rsidRDefault="003C0623" w:rsidP="003C0623">
      <w:pPr>
        <w:rPr>
          <w:color w:val="808080"/>
        </w:rPr>
      </w:pPr>
      <w:r>
        <w:rPr>
          <w:color w:val="808080"/>
        </w:rPr>
        <w:t>(Replaces RP-200278)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RP-200042</w:t>
      </w:r>
      <w:r>
        <w:rPr>
          <w:rFonts w:ascii="Arial" w:hAnsi="Arial" w:cs="Arial"/>
          <w:b/>
          <w:color w:val="0000FF"/>
          <w:sz w:val="24"/>
        </w:rPr>
        <w:tab/>
      </w:r>
      <w:r>
        <w:rPr>
          <w:rFonts w:ascii="Arial" w:hAnsi="Arial" w:cs="Arial"/>
          <w:b/>
          <w:sz w:val="24"/>
        </w:rPr>
        <w:t>LS on parameters of terrestrial component of IMT for sharing and compatibility studies in preparation for WRC-23 (ITU_R_WP5D_TEMP_106; to: RAN, CT, SA, RAN4, ARIB, ATIS, CCSA, ETSI, IEEE, TIA, TTA, TSDSI; cc: -; contact: Counsellor ITU-R SG5)</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ITU_R_WP5D_TEMP_106, to RAN, CT, SA, RAN4, ARIB, ATIS, CCSA, ETSI, IEEE, TIA, TTA, TSDSI,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8.3 to AI 9.1.1 to treat it together with RP-200308/RP-200307, RP-200120/RP-200119</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RP-200507</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RP-200308</w:t>
      </w:r>
      <w:r>
        <w:rPr>
          <w:rFonts w:ascii="Arial" w:hAnsi="Arial" w:cs="Arial"/>
          <w:b/>
          <w:color w:val="0000FF"/>
          <w:sz w:val="24"/>
        </w:rPr>
        <w:tab/>
      </w:r>
      <w:r>
        <w:rPr>
          <w:rFonts w:ascii="Arial" w:hAnsi="Arial" w:cs="Arial"/>
          <w:b/>
          <w:sz w:val="24"/>
        </w:rPr>
        <w:t>Motivation for the new Study on RF requirements for NR FR1 frequency range 6.425-7.125GHz</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Motivation slides to better explain why this study on RF requirements for the frequency range 6.425-7.125GHz is needed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RP-200307</w:t>
      </w:r>
      <w:r>
        <w:rPr>
          <w:rFonts w:ascii="Arial" w:hAnsi="Arial" w:cs="Arial"/>
          <w:b/>
          <w:color w:val="0000FF"/>
          <w:sz w:val="24"/>
        </w:rPr>
        <w:tab/>
      </w:r>
      <w:r>
        <w:rPr>
          <w:rFonts w:ascii="Arial" w:hAnsi="Arial" w:cs="Arial"/>
          <w:b/>
          <w:sz w:val="24"/>
        </w:rPr>
        <w:t>Study on RF requirements for NR FR1 frequency range 6.425-7.125GHz</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This SI is proposing investigating requirements for the upper 6GHz band, preparing answers to ITU-R's requests after WRC-19 identified this frequency range for IMT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RP-200463</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RP-200463</w:t>
      </w:r>
      <w:r>
        <w:rPr>
          <w:rFonts w:ascii="Arial" w:hAnsi="Arial" w:cs="Arial"/>
          <w:b/>
          <w:color w:val="0000FF"/>
          <w:sz w:val="24"/>
        </w:rPr>
        <w:tab/>
      </w:r>
      <w:r>
        <w:rPr>
          <w:rFonts w:ascii="Arial" w:hAnsi="Arial" w:cs="Arial"/>
          <w:b/>
          <w:sz w:val="24"/>
        </w:rPr>
        <w:t>Study on IMT parameters for frequency ranges 6.425-7.125GHz and 10.0-10.5GHz</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Huawei</w:t>
      </w:r>
    </w:p>
    <w:p w:rsidR="003C0623" w:rsidRDefault="003C0623" w:rsidP="003C0623">
      <w:pPr>
        <w:rPr>
          <w:color w:val="808080"/>
        </w:rPr>
      </w:pPr>
      <w:r>
        <w:rPr>
          <w:color w:val="808080"/>
        </w:rPr>
        <w:t>(Replaces RP-200307)</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revision of RP-200307 including aspects of RP-200452; note: below 5GHz no study is needed as those bands are already specified by 3GPP;</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RP-200481</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RP-200481</w:t>
      </w:r>
      <w:r>
        <w:rPr>
          <w:rFonts w:ascii="Arial" w:hAnsi="Arial" w:cs="Arial"/>
          <w:b/>
          <w:color w:val="0000FF"/>
          <w:sz w:val="24"/>
        </w:rPr>
        <w:tab/>
      </w:r>
      <w:r>
        <w:rPr>
          <w:rFonts w:ascii="Arial" w:hAnsi="Arial" w:cs="Arial"/>
          <w:b/>
          <w:sz w:val="24"/>
        </w:rPr>
        <w:t>New SI: Study on IMT parameters for frequency ranges 6.425-7.125GHz and 10.0-10.5GHz</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Huawei</w:t>
      </w:r>
    </w:p>
    <w:p w:rsidR="003C0623" w:rsidRDefault="003C0623" w:rsidP="003C0623">
      <w:pPr>
        <w:rPr>
          <w:color w:val="808080"/>
        </w:rPr>
      </w:pPr>
      <w:r>
        <w:rPr>
          <w:color w:val="808080"/>
        </w:rPr>
        <w:t>(Replaces RP-200463)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RP-200506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RP-200506</w:t>
      </w:r>
      <w:r>
        <w:rPr>
          <w:rFonts w:ascii="Arial" w:hAnsi="Arial" w:cs="Arial"/>
          <w:b/>
          <w:color w:val="0000FF"/>
          <w:sz w:val="24"/>
        </w:rPr>
        <w:tab/>
      </w:r>
      <w:r>
        <w:rPr>
          <w:rFonts w:ascii="Arial" w:hAnsi="Arial" w:cs="Arial"/>
          <w:b/>
          <w:sz w:val="24"/>
        </w:rPr>
        <w:t>New SI: Study on IMT parameters for frequency ranges 6.425-7.125GHz and 10.0-10.5GHz</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Huawei</w:t>
      </w:r>
    </w:p>
    <w:p w:rsidR="003C0623" w:rsidRDefault="003C0623" w:rsidP="003C0623">
      <w:pPr>
        <w:rPr>
          <w:color w:val="808080"/>
        </w:rPr>
      </w:pPr>
      <w:r>
        <w:rPr>
          <w:color w:val="808080"/>
        </w:rPr>
        <w:t>(Replaces RP-200481)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Ericsson: wants to add more supporting companies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RP-200513</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RP-200513</w:t>
      </w:r>
      <w:r>
        <w:rPr>
          <w:rFonts w:ascii="Arial" w:hAnsi="Arial" w:cs="Arial"/>
          <w:b/>
          <w:color w:val="0000FF"/>
          <w:sz w:val="24"/>
        </w:rPr>
        <w:tab/>
      </w:r>
      <w:r>
        <w:rPr>
          <w:rFonts w:ascii="Arial" w:hAnsi="Arial" w:cs="Arial"/>
          <w:b/>
          <w:sz w:val="24"/>
        </w:rPr>
        <w:t>New SI: Study on IMT parameters for frequency ranges 6.425-7.125GHz and 10.0-10.5GHz</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Huawei</w:t>
      </w:r>
    </w:p>
    <w:p w:rsidR="003C0623" w:rsidRDefault="003C0623" w:rsidP="003C0623">
      <w:pPr>
        <w:rPr>
          <w:color w:val="808080"/>
        </w:rPr>
      </w:pPr>
      <w:r>
        <w:rPr>
          <w:color w:val="808080"/>
        </w:rPr>
        <w:t>(Replaces RP-200506)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RP-200120</w:t>
      </w:r>
      <w:r>
        <w:rPr>
          <w:rFonts w:ascii="Arial" w:hAnsi="Arial" w:cs="Arial"/>
          <w:b/>
          <w:color w:val="0000FF"/>
          <w:sz w:val="24"/>
        </w:rPr>
        <w:tab/>
      </w:r>
      <w:r>
        <w:rPr>
          <w:rFonts w:ascii="Arial" w:hAnsi="Arial" w:cs="Arial"/>
          <w:b/>
          <w:sz w:val="24"/>
        </w:rPr>
        <w:t>Motivation for new SID on parameters for IMT studies on frequencies below 5 GHz, 6-7 GHz and 10 GHz</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Motivation paper for study item on parameters for IMT studies on frequency ranges of below 5Ghz, 6-7GHz and 10GHz.</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RP-200119</w:t>
      </w:r>
      <w:r>
        <w:rPr>
          <w:rFonts w:ascii="Arial" w:hAnsi="Arial" w:cs="Arial"/>
          <w:b/>
          <w:color w:val="0000FF"/>
          <w:sz w:val="24"/>
        </w:rPr>
        <w:tab/>
      </w:r>
      <w:r>
        <w:rPr>
          <w:rFonts w:ascii="Arial" w:hAnsi="Arial" w:cs="Arial"/>
          <w:b/>
          <w:sz w:val="24"/>
        </w:rPr>
        <w:t>New SID on parameters for IMT studies on frequencies below 5 GHz, 6-7 GHz and 10 GHz</w:t>
      </w:r>
    </w:p>
    <w:p w:rsidR="003C0623" w:rsidRDefault="003C0623" w:rsidP="003C0623">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SID for parameters for IMT studies  on sharing and compatiblity studies for frequency ranges of below 5GHz, 6-7GHz and 10GHz.</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add more supporting companies and update the band group</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RP-200452</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RP-200452</w:t>
      </w:r>
      <w:r>
        <w:rPr>
          <w:rFonts w:ascii="Arial" w:hAnsi="Arial" w:cs="Arial"/>
          <w:b/>
          <w:color w:val="0000FF"/>
          <w:sz w:val="24"/>
        </w:rPr>
        <w:tab/>
      </w:r>
      <w:r>
        <w:rPr>
          <w:rFonts w:ascii="Arial" w:hAnsi="Arial" w:cs="Arial"/>
          <w:b/>
          <w:sz w:val="24"/>
        </w:rPr>
        <w:t>New SID on parameters for IMT studies on frequencies below 5 GHz, 6-7 GHz and 10 GHz</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RP-200119)</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merged into RP-20463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RP-200118</w:t>
      </w:r>
      <w:r>
        <w:rPr>
          <w:rFonts w:ascii="Arial" w:hAnsi="Arial" w:cs="Arial"/>
          <w:b/>
          <w:color w:val="0000FF"/>
          <w:sz w:val="24"/>
        </w:rPr>
        <w:tab/>
      </w:r>
      <w:r>
        <w:rPr>
          <w:rFonts w:ascii="Arial" w:hAnsi="Arial" w:cs="Arial"/>
          <w:b/>
          <w:sz w:val="24"/>
        </w:rPr>
        <w:t>Draft reply LS to ITU_R_WP5D_TEMP_106 = RP-200042 on IMT-2020 parameters for sharing and compatibility studies for frequency bands for WRC23 (to: ITU-R WP5D; cc: RAN4; contact: Huawei)</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RAN4</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LS to ITU-R WP5D on IMT-2020 parameters for sharing and compatibility studies.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8.3 to AI 9.1.1 to treat it together with RP-200308/RP-200307, RP-200120/RP-200119</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RP-200464</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RP-200464</w:t>
      </w:r>
      <w:r>
        <w:rPr>
          <w:rFonts w:ascii="Arial" w:hAnsi="Arial" w:cs="Arial"/>
          <w:b/>
          <w:color w:val="0000FF"/>
          <w:sz w:val="24"/>
        </w:rPr>
        <w:tab/>
      </w:r>
      <w:r>
        <w:rPr>
          <w:rFonts w:ascii="Arial" w:hAnsi="Arial" w:cs="Arial"/>
          <w:b/>
          <w:sz w:val="24"/>
        </w:rPr>
        <w:t>Draft reply LS to ITU_R_WP5D_TEMP_106 = RP-200042 on IMT-2020 parameters for sharing and compatibility studies for frequency bands for WRC23 (to: ITU-R WP5D; cc: RAN4; contact: Huawei)</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RAN4</w:t>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RP-200118)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RP-200482</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RP-200482</w:t>
      </w:r>
      <w:r>
        <w:rPr>
          <w:rFonts w:ascii="Arial" w:hAnsi="Arial" w:cs="Arial"/>
          <w:b/>
          <w:color w:val="0000FF"/>
          <w:sz w:val="24"/>
        </w:rPr>
        <w:tab/>
      </w:r>
      <w:r>
        <w:rPr>
          <w:rFonts w:ascii="Arial" w:hAnsi="Arial" w:cs="Arial"/>
          <w:b/>
          <w:sz w:val="24"/>
        </w:rPr>
        <w:t>Draft reply LS to ITU_R_WP5D_TEMP_106 = RP-200042 on IMT-2020 parameters for sharing and compatibility studies for frequency bands for WRC23 (to: ITU-R WP5D; cc: RAN4; contact: Huawei)</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RAN4</w:t>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lastRenderedPageBreak/>
        <w:t>(Replaces RP-200464)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RP-200507</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RP-200507</w:t>
      </w:r>
      <w:r>
        <w:rPr>
          <w:rFonts w:ascii="Arial" w:hAnsi="Arial" w:cs="Arial"/>
          <w:b/>
          <w:color w:val="0000FF"/>
          <w:sz w:val="24"/>
        </w:rPr>
        <w:tab/>
      </w:r>
      <w:r>
        <w:rPr>
          <w:rFonts w:ascii="Arial" w:hAnsi="Arial" w:cs="Arial"/>
          <w:b/>
          <w:sz w:val="24"/>
        </w:rPr>
        <w:t>Draft reply LS to ITU_R_WP5D_TEMP_106 = RP-200042 on IMT-2020 parameters for sharing and compatibility studies for frequency bands for WRC23 (to: ITU-R WP5D; cc: RAN4; contact: Huawei)</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RAN4</w:t>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RP-200482)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attachment will be RP-200513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RP-200514</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RP-200514</w:t>
      </w:r>
      <w:r>
        <w:rPr>
          <w:rFonts w:ascii="Arial" w:hAnsi="Arial" w:cs="Arial"/>
          <w:b/>
          <w:color w:val="0000FF"/>
          <w:sz w:val="24"/>
        </w:rPr>
        <w:tab/>
      </w:r>
      <w:r>
        <w:rPr>
          <w:rFonts w:ascii="Arial" w:hAnsi="Arial" w:cs="Arial"/>
          <w:b/>
          <w:sz w:val="24"/>
        </w:rPr>
        <w:t>Reply LS to ITU_R_WP5D_TEMP_106 = RP-200042 on IMT-2020 parameters for sharing and compatibility studies for frequency bands for WRC23 (to: ITU-R WP5D; cc: RAN4; contact: Huawei)</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RAN4</w:t>
      </w:r>
      <w:r>
        <w:rPr>
          <w:i/>
        </w:rPr>
        <w:br/>
      </w:r>
      <w:r>
        <w:rPr>
          <w:i/>
        </w:rPr>
        <w:tab/>
      </w:r>
      <w:r>
        <w:rPr>
          <w:i/>
        </w:rPr>
        <w:tab/>
      </w:r>
      <w:r>
        <w:rPr>
          <w:i/>
        </w:rPr>
        <w:tab/>
      </w:r>
      <w:r>
        <w:rPr>
          <w:i/>
        </w:rPr>
        <w:tab/>
      </w:r>
      <w:r>
        <w:rPr>
          <w:i/>
        </w:rPr>
        <w:tab/>
        <w:t>Source: RAN</w:t>
      </w:r>
    </w:p>
    <w:p w:rsidR="003C0623" w:rsidRDefault="003C0623" w:rsidP="003C0623">
      <w:pPr>
        <w:rPr>
          <w:color w:val="808080"/>
        </w:rPr>
      </w:pPr>
      <w:r>
        <w:rPr>
          <w:color w:val="808080"/>
        </w:rPr>
        <w:t>(Replaces RP-200507)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It turned out after RAN #87e that attachment RP-200513 was forgotten in LSout RP-200514.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RP-200136</w:t>
      </w:r>
      <w:r>
        <w:rPr>
          <w:rFonts w:ascii="Arial" w:hAnsi="Arial" w:cs="Arial"/>
          <w:b/>
          <w:color w:val="0000FF"/>
          <w:sz w:val="24"/>
        </w:rPr>
        <w:tab/>
      </w:r>
      <w:r>
        <w:rPr>
          <w:rFonts w:ascii="Arial" w:hAnsi="Arial" w:cs="Arial"/>
          <w:b/>
          <w:sz w:val="24"/>
        </w:rPr>
        <w:t>Motivation for Introduction of FR2 FWA NR UE with maximum TRP of 23dBm for band n257</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Rakuten Mobile, KDDI, NTT DOCOMO</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Approve the new WID “Introduction of new FR2 FWA UE with maximum TRP of 23dBm” at RAN#87 as an urgent Rel-17 item</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RP-200277</w:t>
      </w:r>
      <w:r>
        <w:rPr>
          <w:rFonts w:ascii="Arial" w:hAnsi="Arial" w:cs="Arial"/>
          <w:b/>
          <w:color w:val="0000FF"/>
          <w:sz w:val="24"/>
        </w:rPr>
        <w:tab/>
      </w:r>
      <w:r>
        <w:rPr>
          <w:rFonts w:ascii="Arial" w:hAnsi="Arial" w:cs="Arial"/>
          <w:b/>
          <w:sz w:val="24"/>
        </w:rPr>
        <w:t>Motivation for introduction of new FR2 FWA UE power class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RP-200135</w:t>
      </w:r>
      <w:r>
        <w:rPr>
          <w:rFonts w:ascii="Arial" w:hAnsi="Arial" w:cs="Arial"/>
          <w:b/>
          <w:color w:val="0000FF"/>
          <w:sz w:val="24"/>
        </w:rPr>
        <w:tab/>
      </w:r>
      <w:r>
        <w:rPr>
          <w:rFonts w:ascii="Arial" w:hAnsi="Arial" w:cs="Arial"/>
          <w:b/>
          <w:sz w:val="24"/>
        </w:rPr>
        <w:t>New WID on Introduction of FR2 FWA UE with maximum TRP of 23dBm for band n257 and n258</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SoftBank Corp.</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MCC: target date Sep.20 for a REL-17 WI would mean an early REL-17 spec introduction and a REL-17 cat.A CR avalanche in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RP-200503</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RP-200504</w:t>
      </w:r>
      <w:r>
        <w:rPr>
          <w:rFonts w:ascii="Arial" w:hAnsi="Arial" w:cs="Arial"/>
          <w:b/>
          <w:color w:val="0000FF"/>
          <w:sz w:val="24"/>
        </w:rPr>
        <w:tab/>
      </w:r>
      <w:r>
        <w:rPr>
          <w:rFonts w:ascii="Arial" w:hAnsi="Arial" w:cs="Arial"/>
          <w:b/>
          <w:sz w:val="24"/>
        </w:rPr>
        <w:t>Email discussion summary of [FWA_23dbm]</w:t>
      </w:r>
    </w:p>
    <w:p w:rsidR="003C0623" w:rsidRDefault="003C0623" w:rsidP="003C062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Softbank</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WI in RP-200503 will be approved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RP-200503</w:t>
      </w:r>
      <w:r>
        <w:rPr>
          <w:rFonts w:ascii="Arial" w:hAnsi="Arial" w:cs="Arial"/>
          <w:b/>
          <w:color w:val="0000FF"/>
          <w:sz w:val="24"/>
        </w:rPr>
        <w:tab/>
      </w:r>
      <w:r>
        <w:rPr>
          <w:rFonts w:ascii="Arial" w:hAnsi="Arial" w:cs="Arial"/>
          <w:b/>
          <w:sz w:val="24"/>
        </w:rPr>
        <w:t>New WID on Introduction of FR2 FWA UE with maximum TRP of 23dBm for band n257 and n258</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SoftBank Corp.</w:t>
      </w:r>
    </w:p>
    <w:p w:rsidR="003C0623" w:rsidRDefault="003C0623" w:rsidP="003C0623">
      <w:pPr>
        <w:rPr>
          <w:color w:val="808080"/>
        </w:rPr>
      </w:pPr>
      <w:r>
        <w:rPr>
          <w:color w:val="808080"/>
        </w:rPr>
        <w:t>(Replaces RP-200135)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RP-200107</w:t>
      </w:r>
      <w:r>
        <w:rPr>
          <w:rFonts w:ascii="Arial" w:hAnsi="Arial" w:cs="Arial"/>
          <w:b/>
          <w:color w:val="0000FF"/>
          <w:sz w:val="24"/>
        </w:rPr>
        <w:tab/>
      </w:r>
      <w:r>
        <w:rPr>
          <w:rFonts w:ascii="Arial" w:hAnsi="Arial" w:cs="Arial"/>
          <w:b/>
          <w:sz w:val="24"/>
        </w:rPr>
        <w:t>Candidate FR2 Frequency Band for NR Based Satellite Access</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HUGHES Network Systems Ltd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9.1 to AI 9.1.1</w:t>
      </w:r>
    </w:p>
    <w:p w:rsidR="003C0623" w:rsidRDefault="003C0623" w:rsidP="003C0623">
      <w:r>
        <w:t>T-Mobile: The ITU has not worked on interference studies for the 28GHz band with IMT systems to date. Additionally, within Region 2 the USA has allocated the 28GHz band primary for terrestrial mobile services and licenses for operations in those bands have been issued with systems already deployed or being deployed.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RP-200279</w:t>
      </w:r>
      <w:r>
        <w:rPr>
          <w:rFonts w:ascii="Arial" w:hAnsi="Arial" w:cs="Arial"/>
          <w:b/>
          <w:color w:val="0000FF"/>
          <w:sz w:val="24"/>
        </w:rPr>
        <w:tab/>
      </w:r>
      <w:r>
        <w:rPr>
          <w:rFonts w:ascii="Arial" w:hAnsi="Arial" w:cs="Arial"/>
          <w:b/>
          <w:sz w:val="24"/>
        </w:rPr>
        <w:t>New WI Rel-17 NR inter-band CA for 5 bands DL with x bands UL (x=1, 2)</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there are no REL-17 CA basket WIs so far and REL-16 baskets are still open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RP-200295</w:t>
      </w:r>
      <w:r>
        <w:rPr>
          <w:rFonts w:ascii="Arial" w:hAnsi="Arial" w:cs="Arial"/>
          <w:b/>
          <w:color w:val="0000FF"/>
          <w:sz w:val="24"/>
        </w:rPr>
        <w:tab/>
      </w:r>
      <w:r>
        <w:rPr>
          <w:rFonts w:ascii="Arial" w:hAnsi="Arial" w:cs="Arial"/>
          <w:b/>
          <w:sz w:val="24"/>
        </w:rPr>
        <w:t>Motivation on basket WI on V2X band combination supporting co-current oeration between Uu bands and V2X bands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Motivation paper for basket WI on NR V2X band combination  on supporting co-current operaiton between Uu and sidelink</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RP-200296</w:t>
      </w:r>
      <w:r>
        <w:rPr>
          <w:rFonts w:ascii="Arial" w:hAnsi="Arial" w:cs="Arial"/>
          <w:b/>
          <w:color w:val="0000FF"/>
          <w:sz w:val="24"/>
        </w:rPr>
        <w:tab/>
      </w:r>
      <w:r>
        <w:rPr>
          <w:rFonts w:ascii="Arial" w:hAnsi="Arial" w:cs="Arial"/>
          <w:b/>
          <w:sz w:val="24"/>
        </w:rPr>
        <w:t>New basket WID: V2X band combination for supporting co-current operation between Uu frequency bands and V2X bands</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WID new</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RP-200325</w:t>
      </w:r>
      <w:r>
        <w:rPr>
          <w:rFonts w:ascii="Arial" w:hAnsi="Arial" w:cs="Arial"/>
          <w:b/>
          <w:color w:val="0000FF"/>
          <w:sz w:val="24"/>
        </w:rPr>
        <w:tab/>
      </w:r>
      <w:r>
        <w:rPr>
          <w:rFonts w:ascii="Arial" w:hAnsi="Arial" w:cs="Arial"/>
          <w:b/>
          <w:sz w:val="24"/>
        </w:rPr>
        <w:t>Motivation paper on further RRM enhancement WI in Rel-17</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9.1 to AI 9.1.1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RP-200232</w:t>
      </w:r>
      <w:r>
        <w:rPr>
          <w:rFonts w:ascii="Arial" w:hAnsi="Arial" w:cs="Arial"/>
          <w:b/>
          <w:color w:val="0000FF"/>
          <w:sz w:val="24"/>
        </w:rPr>
        <w:tab/>
      </w:r>
      <w:r>
        <w:rPr>
          <w:rFonts w:ascii="Arial" w:hAnsi="Arial" w:cs="Arial"/>
          <w:b/>
          <w:sz w:val="24"/>
        </w:rPr>
        <w:t>Unusual spectrum allocations for NR bands</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9.1 to AI 9.1.1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Tdoc is rather meant for REL-17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pStyle w:val="Heading3"/>
      </w:pPr>
      <w:bookmarkStart w:id="84" w:name="_Toc40027703"/>
      <w:bookmarkStart w:id="85" w:name="_Toc42029252"/>
      <w:r>
        <w:t>9.2</w:t>
      </w:r>
      <w:r>
        <w:tab/>
        <w:t>Open REL-16 NR or NR+LTE SIs</w:t>
      </w:r>
      <w:bookmarkEnd w:id="84"/>
      <w:bookmarkEnd w:id="85"/>
    </w:p>
    <w:p w:rsidR="003C0623" w:rsidRDefault="003C0623" w:rsidP="003C0623">
      <w:pPr>
        <w:pStyle w:val="Heading4"/>
      </w:pPr>
      <w:bookmarkStart w:id="86" w:name="_Toc40027704"/>
      <w:bookmarkStart w:id="87" w:name="_Toc42029253"/>
      <w:r>
        <w:t>9.2.1</w:t>
      </w:r>
      <w:r>
        <w:tab/>
        <w:t>Study on radiated metrics and test meth. for the verification of multi-antenna reception perf. of NR UEs [RAN4 SI: FS_NR_MIMO_OTA_test]</w:t>
      </w:r>
      <w:bookmarkEnd w:id="86"/>
      <w:bookmarkEnd w:id="87"/>
    </w:p>
    <w:p w:rsidR="003C0623" w:rsidRDefault="003C0623" w:rsidP="003C0623">
      <w:pPr>
        <w:rPr>
          <w:rFonts w:ascii="Arial" w:hAnsi="Arial" w:cs="Arial"/>
          <w:b/>
          <w:sz w:val="24"/>
        </w:rPr>
      </w:pPr>
      <w:r>
        <w:rPr>
          <w:rFonts w:ascii="Arial" w:hAnsi="Arial" w:cs="Arial"/>
          <w:b/>
          <w:color w:val="0000FF"/>
          <w:sz w:val="24"/>
        </w:rPr>
        <w:t>RP-200117</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Qualcomm: our comments on the RAN4 reflector were not taken account in this document, also, completion level is too high given that there are still open issues</w:t>
      </w:r>
    </w:p>
    <w:p w:rsidR="003C0623" w:rsidRDefault="003C0623" w:rsidP="003C0623">
      <w:r>
        <w:t>CAICT: In the last RAN4 meeting, we made very good progress for FR2, the TPs on validation procedure, test procedure, 3D-MPAC system, calibration and MU assessment were approved, the whole work is close to be finalized. However, considering there is still open issue to resolve, we would like to change the completion ratio to 95%, as a compromise.</w:t>
      </w:r>
    </w:p>
    <w:p w:rsidR="003C0623" w:rsidRDefault="003C0623" w:rsidP="003C0623">
      <w:r>
        <w:t>conclusion: 95%, June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RP-200115</w:t>
      </w:r>
      <w:r>
        <w:rPr>
          <w:rFonts w:ascii="Arial" w:hAnsi="Arial" w:cs="Arial"/>
          <w:b/>
          <w:color w:val="0000FF"/>
          <w:sz w:val="24"/>
        </w:rPr>
        <w:tab/>
      </w:r>
      <w:r>
        <w:rPr>
          <w:rFonts w:ascii="Arial" w:hAnsi="Arial" w:cs="Arial"/>
          <w:b/>
          <w:sz w:val="24"/>
        </w:rPr>
        <w:t>TR 38.827 v1.2.0 on Study on radiated metrics and test methodology for the verification of multi-antenna reception performance of NR User Equipment (UE); for information</w:t>
      </w:r>
    </w:p>
    <w:p w:rsidR="003C0623" w:rsidRDefault="003C0623" w:rsidP="003C0623">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38.827 v1.2.0</w:t>
      </w:r>
      <w:r>
        <w:rPr>
          <w:i/>
        </w:rPr>
        <w:br/>
      </w:r>
      <w:r>
        <w:rPr>
          <w:i/>
        </w:rPr>
        <w:tab/>
      </w:r>
      <w:r>
        <w:rPr>
          <w:i/>
        </w:rPr>
        <w:tab/>
      </w:r>
      <w:r>
        <w:rPr>
          <w:i/>
        </w:rPr>
        <w:tab/>
      </w:r>
      <w:r>
        <w:rPr>
          <w:i/>
        </w:rPr>
        <w:tab/>
      </w:r>
      <w:r>
        <w:rPr>
          <w:i/>
        </w:rPr>
        <w:tab/>
        <w:t>Source: CAICT</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RAN4 TR 38.827 v1.2.0 is provided for information; Tdoc is withdrawn as TR 38.827 was already provided for information to RAN #86 in RP-192415.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pStyle w:val="Heading4"/>
      </w:pPr>
      <w:bookmarkStart w:id="88" w:name="_Toc40027705"/>
      <w:bookmarkStart w:id="89" w:name="_Toc42029254"/>
      <w:r>
        <w:t>9.2.2</w:t>
      </w:r>
      <w:r>
        <w:tab/>
        <w:t>Study on 7 - 24 GHz frequency range for NR [RAN4 SI: FS_7to24GHz_NR]</w:t>
      </w:r>
      <w:bookmarkEnd w:id="88"/>
      <w:bookmarkEnd w:id="89"/>
    </w:p>
    <w:p w:rsidR="003C0623" w:rsidRDefault="003C0623" w:rsidP="003C0623">
      <w:pPr>
        <w:rPr>
          <w:rFonts w:ascii="Arial" w:hAnsi="Arial" w:cs="Arial"/>
          <w:b/>
          <w:sz w:val="24"/>
        </w:rPr>
      </w:pPr>
      <w:r>
        <w:rPr>
          <w:rFonts w:ascii="Arial" w:hAnsi="Arial" w:cs="Arial"/>
          <w:b/>
          <w:color w:val="0000FF"/>
          <w:sz w:val="24"/>
        </w:rPr>
        <w:t>RP-200262</w:t>
      </w:r>
      <w:r>
        <w:rPr>
          <w:rFonts w:ascii="Arial" w:hAnsi="Arial" w:cs="Arial"/>
          <w:b/>
          <w:color w:val="0000FF"/>
          <w:sz w:val="24"/>
        </w:rPr>
        <w:tab/>
      </w:r>
      <w:r>
        <w:rPr>
          <w:rFonts w:ascii="Arial" w:hAnsi="Arial" w:cs="Arial"/>
          <w:b/>
          <w:sz w:val="24"/>
        </w:rPr>
        <w:t>Status report for SI: Study on 7 - 24 GHz frequency range for NR;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Ericsson: The open issues list does not include finalization of the amount of description of technical characteristics (in particular phase noise as pointed out on RAN4 reflector)</w:t>
      </w:r>
    </w:p>
    <w:p w:rsidR="003C0623" w:rsidRDefault="003C0623" w:rsidP="003C0623">
      <w:r>
        <w:t>Nokia: In our understanding the TR has already captured what is needed for phase noise, i.e. the phase noise profile and how it is scaled according to operating frequency. So, similarly to Huawei’s observations, we do not see a need to state this as an open issue.</w:t>
      </w:r>
    </w:p>
    <w:p w:rsidR="003C0623" w:rsidRDefault="003C0623" w:rsidP="003C0623">
      <w:r>
        <w:t>Huawei: let’s try to finally conclude and reach consensus on this particular topic (phase noise) in the coming April RAN4 e-meeting (and not to extend it to May e-meeting). This way we could address Nokia’s concern on overall RAN4 resources, which we do share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RP-200291</w:t>
      </w:r>
      <w:r>
        <w:rPr>
          <w:rFonts w:ascii="Arial" w:hAnsi="Arial" w:cs="Arial"/>
          <w:b/>
          <w:color w:val="0000FF"/>
          <w:sz w:val="24"/>
        </w:rPr>
        <w:tab/>
      </w:r>
      <w:r>
        <w:rPr>
          <w:rFonts w:ascii="Arial" w:hAnsi="Arial" w:cs="Arial"/>
          <w:b/>
          <w:sz w:val="24"/>
        </w:rPr>
        <w:t>TR 38.820 v2.0.0 on Study on 7 - 24 GHz frequency range for NR; for information</w:t>
      </w:r>
    </w:p>
    <w:p w:rsidR="003C0623" w:rsidRDefault="003C0623" w:rsidP="003C0623">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38.820 v2.0.0</w:t>
      </w:r>
      <w:r>
        <w:rPr>
          <w:i/>
        </w:rPr>
        <w:br/>
      </w:r>
      <w:r>
        <w:rPr>
          <w:i/>
        </w:rPr>
        <w:tab/>
      </w:r>
      <w:r>
        <w:rPr>
          <w:i/>
        </w:rPr>
        <w:tab/>
      </w:r>
      <w:r>
        <w:rPr>
          <w:i/>
        </w:rPr>
        <w:tab/>
      </w:r>
      <w:r>
        <w:rPr>
          <w:i/>
        </w:rPr>
        <w:tab/>
      </w:r>
      <w:r>
        <w:rPr>
          <w:i/>
        </w:rPr>
        <w:tab/>
        <w:t>Source: Huawei Tech.(UK) Co., Ltd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RAN4 TR 38.820 is provided for information;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Tdoc is withdrawn as TR 38.820 was already provided for information to RAN #86 in RP-192655.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pStyle w:val="Heading3"/>
      </w:pPr>
      <w:bookmarkStart w:id="90" w:name="_Toc40027706"/>
      <w:bookmarkStart w:id="91" w:name="_Toc42029255"/>
      <w:r>
        <w:t>9.3</w:t>
      </w:r>
      <w:r>
        <w:tab/>
        <w:t>Open REL-16 NR or NR+LTE WIs (not spectrum related)</w:t>
      </w:r>
      <w:bookmarkEnd w:id="90"/>
      <w:bookmarkEnd w:id="91"/>
    </w:p>
    <w:p w:rsidR="003C0623" w:rsidRDefault="003C0623" w:rsidP="003C0623">
      <w:pPr>
        <w:pStyle w:val="Heading4"/>
      </w:pPr>
      <w:bookmarkStart w:id="92" w:name="_Toc40027707"/>
      <w:bookmarkStart w:id="93" w:name="_Toc42029256"/>
      <w:r>
        <w:t>9.3.1</w:t>
      </w:r>
      <w:r>
        <w:tab/>
        <w:t>Enhancements on MIMO for NR [RAN1 WI: NR_eMIMO]</w:t>
      </w:r>
      <w:bookmarkEnd w:id="92"/>
      <w:bookmarkEnd w:id="93"/>
    </w:p>
    <w:p w:rsidR="003C0623" w:rsidRDefault="003C0623" w:rsidP="003C0623">
      <w:pPr>
        <w:rPr>
          <w:rFonts w:ascii="Arial" w:hAnsi="Arial" w:cs="Arial"/>
          <w:b/>
          <w:sz w:val="24"/>
        </w:rPr>
      </w:pPr>
      <w:r>
        <w:rPr>
          <w:rFonts w:ascii="Arial" w:hAnsi="Arial" w:cs="Arial"/>
          <w:b/>
          <w:color w:val="0000FF"/>
          <w:sz w:val="24"/>
        </w:rPr>
        <w:t>RP-200223</w:t>
      </w:r>
      <w:r>
        <w:rPr>
          <w:rFonts w:ascii="Arial" w:hAnsi="Arial" w:cs="Arial"/>
          <w:b/>
          <w:color w:val="0000FF"/>
          <w:sz w:val="24"/>
        </w:rPr>
        <w:tab/>
      </w:r>
      <w:r>
        <w:rPr>
          <w:rFonts w:ascii="Arial" w:hAnsi="Arial" w:cs="Arial"/>
          <w:b/>
          <w:sz w:val="24"/>
        </w:rPr>
        <w:t>Status report for WI Enhancements on MIMO for NR; rapporteur: Samsung</w:t>
      </w:r>
    </w:p>
    <w:p w:rsidR="003C0623" w:rsidRDefault="003C0623" w:rsidP="003C0623">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correct TUs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RP-200473</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RP-200473</w:t>
      </w:r>
      <w:r>
        <w:rPr>
          <w:rFonts w:ascii="Arial" w:hAnsi="Arial" w:cs="Arial"/>
          <w:b/>
          <w:color w:val="0000FF"/>
          <w:sz w:val="24"/>
        </w:rPr>
        <w:tab/>
      </w:r>
      <w:r>
        <w:rPr>
          <w:rFonts w:ascii="Arial" w:hAnsi="Arial" w:cs="Arial"/>
          <w:b/>
          <w:sz w:val="24"/>
        </w:rPr>
        <w:t>Status report for WI Enhancements on MIMO for NR; rapporteur: Samsung</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808080"/>
        </w:rPr>
      </w:pPr>
      <w:r>
        <w:rPr>
          <w:color w:val="808080"/>
        </w:rPr>
        <w:t>(Replaces RP-200223)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RP-200190</w:t>
      </w:r>
      <w:r>
        <w:rPr>
          <w:rFonts w:ascii="Arial" w:hAnsi="Arial" w:cs="Arial"/>
          <w:b/>
          <w:color w:val="0000FF"/>
          <w:sz w:val="24"/>
        </w:rPr>
        <w:tab/>
      </w:r>
      <w:r>
        <w:rPr>
          <w:rFonts w:ascii="Arial" w:hAnsi="Arial" w:cs="Arial"/>
          <w:b/>
          <w:sz w:val="24"/>
        </w:rPr>
        <w:t>Corrections for NR MIMO after RAN1#100-e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RP-200339</w:t>
      </w:r>
      <w:r>
        <w:rPr>
          <w:rFonts w:ascii="Arial" w:hAnsi="Arial" w:cs="Arial"/>
          <w:b/>
          <w:color w:val="0000FF"/>
          <w:sz w:val="24"/>
        </w:rPr>
        <w:tab/>
      </w:r>
      <w:r>
        <w:rPr>
          <w:rFonts w:ascii="Arial" w:hAnsi="Arial" w:cs="Arial"/>
          <w:b/>
          <w:sz w:val="24"/>
        </w:rPr>
        <w:t>RAN2 CRs to NR MIMO enhancements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RP-200438</w:t>
      </w:r>
      <w:r>
        <w:rPr>
          <w:rFonts w:ascii="Arial" w:hAnsi="Arial" w:cs="Arial"/>
          <w:b/>
          <w:color w:val="0000FF"/>
          <w:sz w:val="24"/>
        </w:rPr>
        <w:tab/>
      </w:r>
      <w:r>
        <w:rPr>
          <w:rFonts w:ascii="Arial" w:hAnsi="Arial" w:cs="Arial"/>
          <w:b/>
          <w:sz w:val="24"/>
        </w:rPr>
        <w:tab/>
        <w:t>Motivation for Revised WID: Enhancements on MIMO for NR</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RP-200437</w:t>
      </w:r>
      <w:r>
        <w:rPr>
          <w:rFonts w:ascii="Arial" w:hAnsi="Arial" w:cs="Arial"/>
          <w:b/>
          <w:color w:val="0000FF"/>
          <w:sz w:val="24"/>
        </w:rPr>
        <w:tab/>
      </w:r>
      <w:r>
        <w:rPr>
          <w:rFonts w:ascii="Arial" w:hAnsi="Arial" w:cs="Arial"/>
          <w:b/>
          <w:sz w:val="24"/>
        </w:rPr>
        <w:t>Revised WID: Enhancements on MIMO for NR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RP-192271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Qualcomm: The objectives are revised to remove the FR2 impact for PI/2 BPSK as explained in RP-200438. In principle we agree that the impact will be very small, most likely same MPR tables can be reused but we would still like to keep this open to clarify this. Possible options would be to discuss in the next meeting the MPR values(we are planning to bring some data) or agree already that same MPR table will be used and just clarify this in the specifications.</w:t>
      </w:r>
    </w:p>
    <w:p w:rsidR="003C0623" w:rsidRDefault="003C0623" w:rsidP="003C0623">
      <w:r>
        <w:t>For us either of the options would be fine.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RP-200474</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RP-200474</w:t>
      </w:r>
      <w:r>
        <w:rPr>
          <w:rFonts w:ascii="Arial" w:hAnsi="Arial" w:cs="Arial"/>
          <w:b/>
          <w:color w:val="0000FF"/>
          <w:sz w:val="24"/>
        </w:rPr>
        <w:tab/>
      </w:r>
      <w:r>
        <w:rPr>
          <w:rFonts w:ascii="Arial" w:hAnsi="Arial" w:cs="Arial"/>
          <w:b/>
          <w:sz w:val="24"/>
        </w:rPr>
        <w:t>Revised WID: Enhancements on MIMO for NR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3C0623" w:rsidRDefault="003C0623" w:rsidP="003C0623">
      <w:pPr>
        <w:rPr>
          <w:color w:val="808080"/>
        </w:rPr>
      </w:pPr>
      <w:r>
        <w:rPr>
          <w:color w:val="808080"/>
        </w:rPr>
        <w:lastRenderedPageBreak/>
        <w:t>(Replaces RP-200437)</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RP-192271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94" w:name="_Toc40027708"/>
      <w:bookmarkStart w:id="95" w:name="_Toc42029257"/>
      <w:r>
        <w:t>9.3.2</w:t>
      </w:r>
      <w:r>
        <w:tab/>
        <w:t>Cross Link Interf. (CLI) handling and Remote Interf. Management (RIM) for NR [RAN1 WI: NR_CLI_RIM]</w:t>
      </w:r>
      <w:bookmarkEnd w:id="94"/>
      <w:bookmarkEnd w:id="95"/>
    </w:p>
    <w:p w:rsidR="003C0623" w:rsidRDefault="003C0623" w:rsidP="003C0623">
      <w:r>
        <w:t>It was spotted after RAN #87e that CR R3-201349 for REL-16 WI NR_CLI_RIM-Core was packed by mistake in RP-200429 under AI 14.</w:t>
      </w:r>
    </w:p>
    <w:p w:rsidR="003C0623" w:rsidRDefault="003C0623" w:rsidP="003C0623">
      <w:pPr>
        <w:rPr>
          <w:rFonts w:ascii="Arial" w:hAnsi="Arial" w:cs="Arial"/>
          <w:b/>
          <w:sz w:val="24"/>
        </w:rPr>
      </w:pPr>
      <w:r>
        <w:rPr>
          <w:rFonts w:ascii="Arial" w:hAnsi="Arial" w:cs="Arial"/>
          <w:b/>
          <w:color w:val="0000FF"/>
          <w:sz w:val="24"/>
        </w:rPr>
        <w:t>RP-200220</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request from rapporteur/RAN1 to stop this WI (Core part: 95%, March 20)?</w:t>
      </w:r>
    </w:p>
    <w:p w:rsidR="003C0623" w:rsidRDefault="003C0623" w:rsidP="003C0623">
      <w:r>
        <w:t>LG: no, intention is to complete the Core part by June 20</w:t>
      </w:r>
    </w:p>
    <w:p w:rsidR="003C0623" w:rsidRDefault="003C0623" w:rsidP="003C0623">
      <w:r>
        <w:t>Nokia: The SR does not mention about the restriction of the functionality. UE-CLI measurements for inter node aggressor cells cannot be configured without exchange of relevant information via Xn or X2.</w:t>
      </w:r>
    </w:p>
    <w:p w:rsidR="003C0623" w:rsidRDefault="003C0623" w:rsidP="003C0623">
      <w:r>
        <w:t>SRS-RSRP measurements requires exchange of SRS resource via Xn. UE-CLI RSSI measurements for EN-DC requires exchange of TDD configuration via X2.</w:t>
      </w:r>
    </w:p>
    <w:p w:rsidR="003C0623" w:rsidRDefault="003C0623" w:rsidP="003C0623">
      <w:r>
        <w:t>RAN3 interfaces does not support above as part of this WI in Rel-16. This restriction of the functionality should be clarified, e.g. further discussed in RAN3 as part of TEI16.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RP-200453</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RP-200453</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808080"/>
        </w:rPr>
      </w:pPr>
      <w:r>
        <w:rPr>
          <w:color w:val="808080"/>
        </w:rPr>
        <w:t>(Replaces RP-200220)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r>
        <w:t>email discussion concluded:</w:t>
      </w:r>
    </w:p>
    <w:p w:rsidR="003C0623" w:rsidRDefault="003C0623" w:rsidP="003C0623">
      <w:r>
        <w:t>Company contributions to RAN3 on SRS configuration exchange over network interfaces are not precluded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RP-200183</w:t>
      </w:r>
      <w:r>
        <w:rPr>
          <w:rFonts w:ascii="Arial" w:hAnsi="Arial" w:cs="Arial"/>
          <w:b/>
          <w:color w:val="0000FF"/>
          <w:sz w:val="24"/>
        </w:rPr>
        <w:tab/>
      </w:r>
      <w:r>
        <w:rPr>
          <w:rFonts w:ascii="Arial" w:hAnsi="Arial" w:cs="Arial"/>
          <w:b/>
          <w:sz w:val="24"/>
        </w:rPr>
        <w:t>Corrections to cross layer interference measurements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9.4.2 to AI 9.3.2;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RP-200340</w:t>
      </w:r>
      <w:r>
        <w:rPr>
          <w:rFonts w:ascii="Arial" w:hAnsi="Arial" w:cs="Arial"/>
          <w:b/>
          <w:color w:val="0000FF"/>
          <w:sz w:val="24"/>
        </w:rPr>
        <w:tab/>
      </w:r>
      <w:r>
        <w:rPr>
          <w:rFonts w:ascii="Arial" w:hAnsi="Arial" w:cs="Arial"/>
          <w:b/>
          <w:sz w:val="24"/>
        </w:rPr>
        <w:t>RAN2 CLI handling and RIM for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RP-200370</w:t>
      </w:r>
      <w:r>
        <w:rPr>
          <w:rFonts w:ascii="Arial" w:hAnsi="Arial" w:cs="Arial"/>
          <w:b/>
          <w:color w:val="0000FF"/>
          <w:sz w:val="24"/>
        </w:rPr>
        <w:tab/>
      </w:r>
      <w:r>
        <w:rPr>
          <w:rFonts w:ascii="Arial" w:hAnsi="Arial" w:cs="Arial"/>
          <w:b/>
          <w:sz w:val="24"/>
        </w:rPr>
        <w:t xml:space="preserve">RAN4 CRs for Cross Link Interference (CLI) handling and Remote Interference Management (RIM) for NR </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96" w:name="_Toc40027709"/>
      <w:bookmarkStart w:id="97" w:name="_Toc42029258"/>
      <w:r>
        <w:t>9.3.3</w:t>
      </w:r>
      <w:r>
        <w:tab/>
        <w:t>NR-based access to unlicensed spectrum [RAN1 WI: NR_unlic]</w:t>
      </w:r>
      <w:bookmarkEnd w:id="96"/>
      <w:bookmarkEnd w:id="97"/>
    </w:p>
    <w:p w:rsidR="003C0623" w:rsidRDefault="003C0623" w:rsidP="003C0623">
      <w:pPr>
        <w:rPr>
          <w:rFonts w:ascii="Arial" w:hAnsi="Arial" w:cs="Arial"/>
          <w:b/>
          <w:sz w:val="24"/>
        </w:rPr>
      </w:pPr>
      <w:r>
        <w:rPr>
          <w:rFonts w:ascii="Arial" w:hAnsi="Arial" w:cs="Arial"/>
          <w:b/>
          <w:color w:val="0000FF"/>
          <w:sz w:val="24"/>
        </w:rPr>
        <w:t>RP-200175</w:t>
      </w:r>
      <w:r>
        <w:rPr>
          <w:rFonts w:ascii="Arial" w:hAnsi="Arial" w:cs="Arial"/>
          <w:b/>
          <w:color w:val="0000FF"/>
          <w:sz w:val="24"/>
        </w:rPr>
        <w:tab/>
      </w:r>
      <w:r>
        <w:rPr>
          <w:rFonts w:ascii="Arial" w:hAnsi="Arial" w:cs="Arial"/>
          <w:b/>
          <w:sz w:val="24"/>
        </w:rPr>
        <w:t>Status report for WI NR-based access to unlicensed spectrum; rapporteur: Qualcomm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Ericsson: The performance part completion level is stated as 30%. In RAN#86 it was 5% but in Q1 there was no major performance work except the following agreement related to performance:</w:t>
      </w:r>
    </w:p>
    <w:p w:rsidR="003C0623" w:rsidRDefault="003C0623" w:rsidP="003C0623">
      <w:r>
        <w:t>-</w:t>
      </w:r>
      <w:r>
        <w:tab/>
        <w:t>No measurement report mapping is defined for Channel Occupancy measurements in NR-U.</w:t>
      </w:r>
    </w:p>
    <w:p w:rsidR="003C0623" w:rsidRDefault="003C0623" w:rsidP="003C0623">
      <w:r>
        <w:t>It is therefore proposed to change performance completion level to 10%.</w:t>
      </w:r>
    </w:p>
    <w:p w:rsidR="003C0623" w:rsidRDefault="003C0623" w:rsidP="003C0623">
      <w:r>
        <w:t>Qualcomm: Indeed the 30% completion of the performance is a mistake from our side (coming from an early draft of the December SR). We agree that 10% should be the right number.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RP-200459</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RP-200459</w:t>
      </w:r>
      <w:r>
        <w:rPr>
          <w:rFonts w:ascii="Arial" w:hAnsi="Arial" w:cs="Arial"/>
          <w:b/>
          <w:color w:val="0000FF"/>
          <w:sz w:val="24"/>
        </w:rPr>
        <w:tab/>
      </w:r>
      <w:r>
        <w:rPr>
          <w:rFonts w:ascii="Arial" w:hAnsi="Arial" w:cs="Arial"/>
          <w:b/>
          <w:sz w:val="24"/>
        </w:rPr>
        <w:t>Status report for WI NR-based access to unlicensed spectrum; rapporteur: Qualcomm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C0623" w:rsidRDefault="003C0623" w:rsidP="003C0623">
      <w:pPr>
        <w:rPr>
          <w:color w:val="808080"/>
        </w:rPr>
      </w:pPr>
      <w:r>
        <w:rPr>
          <w:color w:val="808080"/>
        </w:rPr>
        <w:t>(Replaces RP-200175)</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r>
        <w:t>conclusion: Core: 90%, June 20; Perf. 10%, Dec.20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RP-200185</w:t>
      </w:r>
      <w:r>
        <w:rPr>
          <w:rFonts w:ascii="Arial" w:hAnsi="Arial" w:cs="Arial"/>
          <w:b/>
          <w:color w:val="0000FF"/>
          <w:sz w:val="24"/>
        </w:rPr>
        <w:tab/>
      </w:r>
      <w:r>
        <w:rPr>
          <w:rFonts w:ascii="Arial" w:hAnsi="Arial" w:cs="Arial"/>
          <w:b/>
          <w:sz w:val="24"/>
        </w:rPr>
        <w:t>Corrections for Rel-16 NR-U after RAN1#100-e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RP-200341</w:t>
      </w:r>
      <w:r>
        <w:rPr>
          <w:rFonts w:ascii="Arial" w:hAnsi="Arial" w:cs="Arial"/>
          <w:b/>
          <w:color w:val="0000FF"/>
          <w:sz w:val="24"/>
        </w:rPr>
        <w:tab/>
      </w:r>
      <w:r>
        <w:rPr>
          <w:rFonts w:ascii="Arial" w:hAnsi="Arial" w:cs="Arial"/>
          <w:b/>
          <w:sz w:val="24"/>
        </w:rPr>
        <w:t>RAN2 CRs to NR-based access to unlicensed spectrum</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RP-200422</w:t>
      </w:r>
      <w:r>
        <w:rPr>
          <w:rFonts w:ascii="Arial" w:hAnsi="Arial" w:cs="Arial"/>
          <w:b/>
          <w:color w:val="0000FF"/>
          <w:sz w:val="24"/>
        </w:rPr>
        <w:tab/>
      </w:r>
      <w:r>
        <w:rPr>
          <w:rFonts w:ascii="Arial" w:hAnsi="Arial" w:cs="Arial"/>
          <w:b/>
          <w:sz w:val="24"/>
        </w:rPr>
        <w:t>RAN3 CRs for NR-based access to unlicensed spectrum</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RP-200371</w:t>
      </w:r>
      <w:r>
        <w:rPr>
          <w:rFonts w:ascii="Arial" w:hAnsi="Arial" w:cs="Arial"/>
          <w:b/>
          <w:color w:val="0000FF"/>
          <w:sz w:val="24"/>
        </w:rPr>
        <w:tab/>
      </w:r>
      <w:r>
        <w:rPr>
          <w:rFonts w:ascii="Arial" w:hAnsi="Arial" w:cs="Arial"/>
          <w:b/>
          <w:sz w:val="24"/>
        </w:rPr>
        <w:t>RAN4 CRs for NR-based access to unlicensed spectrum</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RP-200212</w:t>
      </w:r>
      <w:r>
        <w:rPr>
          <w:rFonts w:ascii="Arial" w:hAnsi="Arial" w:cs="Arial"/>
          <w:b/>
          <w:color w:val="0000FF"/>
          <w:sz w:val="24"/>
        </w:rPr>
        <w:tab/>
      </w:r>
      <w:r>
        <w:rPr>
          <w:rFonts w:ascii="Arial" w:hAnsi="Arial" w:cs="Arial"/>
          <w:b/>
          <w:sz w:val="24"/>
        </w:rPr>
        <w:t>Capturing NR-U Band Combinations Analyses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after email discussion the following proposals were made:</w:t>
      </w:r>
    </w:p>
    <w:p w:rsidR="003C0623" w:rsidRDefault="003C0623" w:rsidP="003C0623">
      <w:r>
        <w:t xml:space="preserve">Proposal 1’’: Carry on with NR-U core requirements with emphasis on generic requirements. For the NR-U combinations captured in the current NR-U WID, the TPs will be handled into the corresponding Rel-16 band combination baskets TR. Target a limited set of those band combinations within Rel-16 timeframe for successful completion of the WI. </w:t>
      </w:r>
    </w:p>
    <w:p w:rsidR="003C0623" w:rsidRDefault="003C0623" w:rsidP="003C0623">
      <w:r>
        <w:t>Proposal 2’: Additional NR-U band combinations beyond the ones already documented in the NR-U WID will be entertained once the generic requirements are in place, i.e., no additional band combinations to be added to the WID at this point.</w:t>
      </w:r>
    </w:p>
    <w:p w:rsidR="003C0623" w:rsidRDefault="003C0623" w:rsidP="003C0623">
      <w:r>
        <w:t>conclusion: the 2 proposals above are endorsed under the condition that the WID for NR_unlic is revised at RAN #88 to indicate all impacted TRs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RP-200312</w:t>
      </w:r>
      <w:r>
        <w:rPr>
          <w:rFonts w:ascii="Arial" w:hAnsi="Arial" w:cs="Arial"/>
          <w:b/>
          <w:color w:val="0000FF"/>
          <w:sz w:val="24"/>
        </w:rPr>
        <w:tab/>
      </w:r>
      <w:r>
        <w:rPr>
          <w:rFonts w:ascii="Arial" w:hAnsi="Arial" w:cs="Arial"/>
          <w:b/>
          <w:sz w:val="24"/>
        </w:rPr>
        <w:t xml:space="preserve">Revised WID on NR-based Access to Unlicensed Spectrum </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RP-192926; new CA combinations for stand-alone NR-U scenario are added in the appendix.</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Nokia: What is the reason for proposing revisions to the NR-U WID?  Are any NR-U WID updates needed?</w:t>
      </w:r>
    </w:p>
    <w:p w:rsidR="003C0623" w:rsidRDefault="003C0623" w:rsidP="003C0623">
      <w:r>
        <w:t>It seems that only new CA BW classes (M, N, O) agreed in R4-2002748 are included. However, the last moderator comments during RAN4#94e are as follows: ”There was no agreement on whether to apply the band combination TP’s to a new NR-U TR or to add them to basket WID’s, with one company expressing preference one way and another company the other way.</w:t>
      </w:r>
    </w:p>
    <w:p w:rsidR="003C0623" w:rsidRDefault="003C0623" w:rsidP="003C0623">
      <w:r>
        <w:t>Moderator recommendation:  Companies revise TP’s for the next meeting.  Companies to check MSD values and assumptions used to derive.  Whether a new NR-U TR is allocated is a discussion that needs to happen at RAN plenary since the working group does not allocate TR’s nor can it change the scope of basket WID’s.”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pStyle w:val="Heading4"/>
      </w:pPr>
      <w:bookmarkStart w:id="98" w:name="_Toc40027710"/>
      <w:bookmarkStart w:id="99" w:name="_Toc42029259"/>
      <w:r>
        <w:lastRenderedPageBreak/>
        <w:t>9.3.4</w:t>
      </w:r>
      <w:r>
        <w:tab/>
        <w:t>2-step RACH for NR [RAN1 WI: NR_2step_RACH]</w:t>
      </w:r>
      <w:bookmarkEnd w:id="98"/>
      <w:bookmarkEnd w:id="99"/>
    </w:p>
    <w:p w:rsidR="003C0623" w:rsidRDefault="003C0623" w:rsidP="003C0623">
      <w:pPr>
        <w:rPr>
          <w:rFonts w:ascii="Arial" w:hAnsi="Arial" w:cs="Arial"/>
          <w:b/>
          <w:sz w:val="24"/>
        </w:rPr>
      </w:pPr>
      <w:r>
        <w:rPr>
          <w:rFonts w:ascii="Arial" w:hAnsi="Arial" w:cs="Arial"/>
          <w:b/>
          <w:color w:val="0000FF"/>
          <w:sz w:val="24"/>
        </w:rPr>
        <w:t>RP-200086</w:t>
      </w:r>
      <w:r>
        <w:rPr>
          <w:rFonts w:ascii="Arial" w:hAnsi="Arial" w:cs="Arial"/>
          <w:b/>
          <w:color w:val="0000FF"/>
          <w:sz w:val="24"/>
        </w:rPr>
        <w:tab/>
      </w:r>
      <w:r>
        <w:rPr>
          <w:rFonts w:ascii="Arial" w:hAnsi="Arial" w:cs="Arial"/>
          <w:b/>
          <w:sz w:val="24"/>
        </w:rPr>
        <w:t>Status report for WI - NR 2-step RACH; rapporteur: ZTE Corporation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unclear note ("To be revisited, depending on the scope for RRM core requirement in the revised WID") regarding Core part completion level</w:t>
      </w:r>
    </w:p>
    <w:p w:rsidR="003C0623" w:rsidRDefault="003C0623" w:rsidP="003C0623">
      <w:r>
        <w:t>Huawei: The WI summary is provided although the status report claims 99% completion. The SR claims 99% completion but with a note referring to a proposed WID revision adding an objective. It is not clear if the 99% completion includes or does not include the additional objective in the proposed WID revision (RP-200085).</w:t>
      </w:r>
    </w:p>
    <w:p w:rsidR="003C0623" w:rsidRDefault="003C0623" w:rsidP="003C0623">
      <w:r>
        <w:t>ZTE: the 99% completion does not take into account the RRM core objective to be added. We can revise it after the WID gets approved, in which case probably 90% is more reasonable</w:t>
      </w:r>
    </w:p>
    <w:p w:rsidR="003C0623" w:rsidRDefault="003C0623" w:rsidP="003C0623">
      <w:r>
        <w:t>Huawei: According to RAN4 discussion, it is reasonable to add RRM core and performance objectives in the WID. Correspondingly we suggest to change completion level to 80% for core, since almost no RAN4 work was done.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RP-200488</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RP-200488</w:t>
      </w:r>
      <w:r>
        <w:rPr>
          <w:rFonts w:ascii="Arial" w:hAnsi="Arial" w:cs="Arial"/>
          <w:b/>
          <w:color w:val="0000FF"/>
          <w:sz w:val="24"/>
        </w:rPr>
        <w:tab/>
      </w:r>
      <w:r>
        <w:rPr>
          <w:rFonts w:ascii="Arial" w:hAnsi="Arial" w:cs="Arial"/>
          <w:b/>
          <w:sz w:val="24"/>
        </w:rPr>
        <w:t>Status report for WI - NR 2-step RACH; rapporteur: ZTE Corporation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C0623" w:rsidRDefault="003C0623" w:rsidP="003C0623">
      <w:pPr>
        <w:rPr>
          <w:color w:val="808080"/>
        </w:rPr>
      </w:pPr>
      <w:r>
        <w:rPr>
          <w:color w:val="808080"/>
        </w:rPr>
        <w:t>(Replaces RP-200086)</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 note: Core part was at 95% at RAN #86</w:t>
      </w:r>
    </w:p>
    <w:p w:rsidR="003C0623" w:rsidRDefault="003C0623" w:rsidP="003C0623">
      <w:r>
        <w:t>conclusion: Core: 85%, June 20; Perf.: 10%, Dec.20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RP-200184</w:t>
      </w:r>
      <w:r>
        <w:rPr>
          <w:rFonts w:ascii="Arial" w:hAnsi="Arial" w:cs="Arial"/>
          <w:b/>
          <w:color w:val="0000FF"/>
          <w:sz w:val="24"/>
        </w:rPr>
        <w:tab/>
      </w:r>
      <w:r>
        <w:rPr>
          <w:rFonts w:ascii="Arial" w:hAnsi="Arial" w:cs="Arial"/>
          <w:b/>
          <w:sz w:val="24"/>
        </w:rPr>
        <w:t>Corrections on two-step RACH after RAN1#100-e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RP-200342</w:t>
      </w:r>
      <w:r>
        <w:rPr>
          <w:rFonts w:ascii="Arial" w:hAnsi="Arial" w:cs="Arial"/>
          <w:b/>
          <w:color w:val="0000FF"/>
          <w:sz w:val="24"/>
        </w:rPr>
        <w:tab/>
      </w:r>
      <w:r>
        <w:rPr>
          <w:rFonts w:ascii="Arial" w:hAnsi="Arial" w:cs="Arial"/>
          <w:b/>
          <w:sz w:val="24"/>
        </w:rPr>
        <w:t>RAN2 CRs to 2-step RACH for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RP-200085</w:t>
      </w:r>
      <w:r>
        <w:rPr>
          <w:rFonts w:ascii="Arial" w:hAnsi="Arial" w:cs="Arial"/>
          <w:b/>
          <w:color w:val="0000FF"/>
          <w:sz w:val="24"/>
        </w:rPr>
        <w:tab/>
      </w:r>
      <w:r>
        <w:rPr>
          <w:rFonts w:ascii="Arial" w:hAnsi="Arial" w:cs="Arial"/>
          <w:b/>
          <w:sz w:val="24"/>
        </w:rPr>
        <w:t>Revised WID on 2 step RACH for NR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ZTE Corporation</w:t>
      </w:r>
    </w:p>
    <w:p w:rsidR="003C0623" w:rsidRDefault="003C0623" w:rsidP="003C0623">
      <w:pPr>
        <w:rPr>
          <w:color w:val="808080"/>
        </w:rPr>
      </w:pPr>
      <w:r>
        <w:rPr>
          <w:color w:val="808080"/>
        </w:rPr>
        <w:t>(Replaces RP-192330)</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RP-192330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RP-200087</w:t>
      </w:r>
      <w:r>
        <w:rPr>
          <w:rFonts w:ascii="Arial" w:hAnsi="Arial" w:cs="Arial"/>
          <w:b/>
          <w:color w:val="0000FF"/>
          <w:sz w:val="24"/>
        </w:rPr>
        <w:tab/>
      </w:r>
      <w:r>
        <w:rPr>
          <w:rFonts w:ascii="Arial" w:hAnsi="Arial" w:cs="Arial"/>
          <w:b/>
          <w:sz w:val="24"/>
        </w:rPr>
        <w:t>Work Item Summary for 2-step RACH</w:t>
      </w:r>
    </w:p>
    <w:p w:rsidR="003C0623" w:rsidRDefault="003C0623" w:rsidP="003C0623">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ZTE Corporation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Huawei: The WI summary is provided although the status report claims 99% completion. Therefore the WI summary should be postponed.</w:t>
      </w:r>
    </w:p>
    <w:p w:rsidR="003C0623" w:rsidRDefault="003C0623" w:rsidP="003C0623">
      <w:r>
        <w:t>ZTE: agrees that it should be postponed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0623" w:rsidRDefault="003C0623" w:rsidP="003C0623">
      <w:pPr>
        <w:pStyle w:val="Heading4"/>
      </w:pPr>
      <w:bookmarkStart w:id="100" w:name="_Toc40027711"/>
      <w:bookmarkStart w:id="101" w:name="_Toc42029260"/>
      <w:r>
        <w:t>9.3.5</w:t>
      </w:r>
      <w:r>
        <w:tab/>
        <w:t>Physical Layer Enh. for NR URLLC [RAN1 WI: NR_L1enh_URLLC]</w:t>
      </w:r>
      <w:bookmarkEnd w:id="100"/>
      <w:bookmarkEnd w:id="101"/>
    </w:p>
    <w:p w:rsidR="003C0623" w:rsidRDefault="003C0623" w:rsidP="003C0623">
      <w:pPr>
        <w:rPr>
          <w:rFonts w:ascii="Arial" w:hAnsi="Arial" w:cs="Arial"/>
          <w:b/>
          <w:sz w:val="24"/>
        </w:rPr>
      </w:pPr>
      <w:r>
        <w:rPr>
          <w:rFonts w:ascii="Arial" w:hAnsi="Arial" w:cs="Arial"/>
          <w:b/>
          <w:color w:val="0000FF"/>
          <w:sz w:val="24"/>
        </w:rPr>
        <w:t>RP-200090</w:t>
      </w:r>
      <w:r>
        <w:rPr>
          <w:rFonts w:ascii="Arial" w:hAnsi="Arial" w:cs="Arial"/>
          <w:b/>
          <w:color w:val="0000FF"/>
          <w:sz w:val="24"/>
        </w:rPr>
        <w:tab/>
      </w:r>
      <w:r>
        <w:rPr>
          <w:rFonts w:ascii="Arial" w:hAnsi="Arial" w:cs="Arial"/>
          <w:b/>
          <w:sz w:val="24"/>
        </w:rPr>
        <w:t>Status report for WI: Physical layer enhancements for NR ultra-reliable and low latency case (URLLC);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WI summary missing; RP-200225 implies that Core part WI is not completed</w:t>
      </w:r>
    </w:p>
    <w:p w:rsidR="003C0623" w:rsidRDefault="003C0623" w:rsidP="003C0623">
      <w:r>
        <w:t>Huawei: will submit the WI summary to RAN #88;  RP-200225 is a point for clarification in RAN1: some companies shared the views that this point is actually clear based on the current RAN1 specs, while some other companies may not feel the same way; draft SR was shared on RAN1 reflector before submitting to RAN and no concerns were raised about completion level 100%</w:t>
      </w:r>
    </w:p>
    <w:p w:rsidR="003C0623" w:rsidRDefault="003C0623" w:rsidP="003C0623">
      <w:r>
        <w:t>conclusion: Core part WI is completed; WI summary has to be provided to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RP-200188</w:t>
      </w:r>
      <w:r>
        <w:rPr>
          <w:rFonts w:ascii="Arial" w:hAnsi="Arial" w:cs="Arial"/>
          <w:b/>
          <w:color w:val="0000FF"/>
          <w:sz w:val="24"/>
        </w:rPr>
        <w:tab/>
      </w:r>
      <w:r>
        <w:rPr>
          <w:rFonts w:ascii="Arial" w:hAnsi="Arial" w:cs="Arial"/>
          <w:b/>
          <w:sz w:val="24"/>
        </w:rPr>
        <w:t>Corrections for URLLC after RAN1#100-e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RP-200343</w:t>
      </w:r>
      <w:r>
        <w:rPr>
          <w:rFonts w:ascii="Arial" w:hAnsi="Arial" w:cs="Arial"/>
          <w:b/>
          <w:color w:val="0000FF"/>
          <w:sz w:val="24"/>
        </w:rPr>
        <w:tab/>
      </w:r>
      <w:r>
        <w:rPr>
          <w:rFonts w:ascii="Arial" w:hAnsi="Arial" w:cs="Arial"/>
          <w:b/>
          <w:sz w:val="24"/>
        </w:rPr>
        <w:t>RAN2 CRs to Physical Layer Enhancements for NR URLLC</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RP-200225</w:t>
      </w:r>
      <w:r>
        <w:rPr>
          <w:rFonts w:ascii="Arial" w:hAnsi="Arial" w:cs="Arial"/>
          <w:b/>
          <w:color w:val="0000FF"/>
          <w:sz w:val="24"/>
        </w:rPr>
        <w:tab/>
      </w:r>
      <w:r>
        <w:rPr>
          <w:rFonts w:ascii="Arial" w:hAnsi="Arial" w:cs="Arial"/>
          <w:b/>
          <w:sz w:val="24"/>
        </w:rPr>
        <w:t>Rel-16 maintenance issue on NR URLLC enhancements</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result of email discussion:</w:t>
      </w:r>
    </w:p>
    <w:p w:rsidR="003C0623" w:rsidRDefault="003C0623" w:rsidP="003C0623">
      <w:r>
        <w:t>•</w:t>
      </w:r>
      <w:r>
        <w:tab/>
        <w:t xml:space="preserve">9 out of 10 companies which provided feedback in this email discussion have the common understanding that the dropping rule is already supported by the current Rel-16 specification for two overlapping PUCCHs carrying HARQ-ACK with different priorities.  One company raised objection to possibly making conclusion on this understanding. </w:t>
      </w:r>
    </w:p>
    <w:p w:rsidR="003C0623" w:rsidRDefault="003C0623" w:rsidP="003C0623">
      <w:r>
        <w:t>•</w:t>
      </w:r>
      <w:r>
        <w:tab/>
        <w:t>No conclusion is drawn in this email discussion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102" w:name="_Toc40027712"/>
      <w:bookmarkStart w:id="103" w:name="_Toc42029261"/>
      <w:r>
        <w:lastRenderedPageBreak/>
        <w:t>9.3.6</w:t>
      </w:r>
      <w:r>
        <w:tab/>
        <w:t>UE Power Saving in NR [RAN1 WI: NR_UE_pow_sav]</w:t>
      </w:r>
      <w:bookmarkEnd w:id="102"/>
      <w:bookmarkEnd w:id="103"/>
    </w:p>
    <w:p w:rsidR="003C0623" w:rsidRDefault="003C0623" w:rsidP="003C0623">
      <w:pPr>
        <w:rPr>
          <w:rFonts w:ascii="Arial" w:hAnsi="Arial" w:cs="Arial"/>
          <w:b/>
          <w:sz w:val="24"/>
        </w:rPr>
      </w:pPr>
      <w:r>
        <w:rPr>
          <w:rFonts w:ascii="Arial" w:hAnsi="Arial" w:cs="Arial"/>
          <w:b/>
          <w:color w:val="0000FF"/>
          <w:sz w:val="24"/>
        </w:rPr>
        <w:t>RP-200237</w:t>
      </w:r>
      <w:r>
        <w:rPr>
          <w:rFonts w:ascii="Arial" w:hAnsi="Arial" w:cs="Arial"/>
          <w:b/>
          <w:color w:val="0000FF"/>
          <w:sz w:val="24"/>
        </w:rPr>
        <w:tab/>
      </w:r>
      <w:r>
        <w:rPr>
          <w:rFonts w:ascii="Arial" w:hAnsi="Arial" w:cs="Arial"/>
          <w:b/>
          <w:sz w:val="24"/>
        </w:rPr>
        <w:t>Status report for WI: UE Power Saving in NR; rapporteur: CATT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no TUs needed in Q2/2020?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RP-200191</w:t>
      </w:r>
      <w:r>
        <w:rPr>
          <w:rFonts w:ascii="Arial" w:hAnsi="Arial" w:cs="Arial"/>
          <w:b/>
          <w:color w:val="0000FF"/>
          <w:sz w:val="24"/>
        </w:rPr>
        <w:tab/>
      </w:r>
      <w:r>
        <w:rPr>
          <w:rFonts w:ascii="Arial" w:hAnsi="Arial" w:cs="Arial"/>
          <w:b/>
          <w:sz w:val="24"/>
        </w:rPr>
        <w:t>Corrections for power saving after RAN1#100-e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RP-200344</w:t>
      </w:r>
      <w:r>
        <w:rPr>
          <w:rFonts w:ascii="Arial" w:hAnsi="Arial" w:cs="Arial"/>
          <w:b/>
          <w:color w:val="0000FF"/>
          <w:sz w:val="24"/>
        </w:rPr>
        <w:tab/>
      </w:r>
      <w:r>
        <w:rPr>
          <w:rFonts w:ascii="Arial" w:hAnsi="Arial" w:cs="Arial"/>
          <w:b/>
          <w:sz w:val="24"/>
        </w:rPr>
        <w:t>RAN2 CRs to UE Power Saving in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RP-200372</w:t>
      </w:r>
      <w:r>
        <w:rPr>
          <w:rFonts w:ascii="Arial" w:hAnsi="Arial" w:cs="Arial"/>
          <w:b/>
          <w:color w:val="0000FF"/>
          <w:sz w:val="24"/>
        </w:rPr>
        <w:tab/>
      </w:r>
      <w:r>
        <w:rPr>
          <w:rFonts w:ascii="Arial" w:hAnsi="Arial" w:cs="Arial"/>
          <w:b/>
          <w:sz w:val="24"/>
        </w:rPr>
        <w:t>RAN4 CRs for UE Power Saving in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RP-200236</w:t>
      </w:r>
      <w:r>
        <w:rPr>
          <w:rFonts w:ascii="Arial" w:hAnsi="Arial" w:cs="Arial"/>
          <w:b/>
          <w:color w:val="0000FF"/>
          <w:sz w:val="24"/>
        </w:rPr>
        <w:tab/>
      </w:r>
      <w:r>
        <w:rPr>
          <w:rFonts w:ascii="Arial" w:hAnsi="Arial" w:cs="Arial"/>
          <w:b/>
          <w:sz w:val="24"/>
        </w:rPr>
        <w:t>Revised WID on UE Power Saving in NR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RP-191607; to extend the completion date to June 2020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RP-200494</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RP-200494</w:t>
      </w:r>
      <w:r>
        <w:rPr>
          <w:rFonts w:ascii="Arial" w:hAnsi="Arial" w:cs="Arial"/>
          <w:b/>
          <w:color w:val="0000FF"/>
          <w:sz w:val="24"/>
        </w:rPr>
        <w:tab/>
      </w:r>
      <w:r>
        <w:rPr>
          <w:rFonts w:ascii="Arial" w:hAnsi="Arial" w:cs="Arial"/>
          <w:b/>
          <w:sz w:val="24"/>
        </w:rPr>
        <w:t>Revised WID on UE Power Saving in NR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3C0623" w:rsidRDefault="003C0623" w:rsidP="003C0623">
      <w:pPr>
        <w:rPr>
          <w:color w:val="808080"/>
        </w:rPr>
      </w:pPr>
      <w:r>
        <w:rPr>
          <w:color w:val="808080"/>
        </w:rPr>
        <w:t>(Replaces RP-200236)</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RP-191607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04" w:name="_Toc40027713"/>
      <w:bookmarkStart w:id="105" w:name="_Toc42029262"/>
      <w:r>
        <w:t>9.3.7</w:t>
      </w:r>
      <w:r>
        <w:tab/>
        <w:t>NR positioning support [RAN1 WI: NR_pos]</w:t>
      </w:r>
      <w:bookmarkEnd w:id="104"/>
      <w:bookmarkEnd w:id="105"/>
    </w:p>
    <w:p w:rsidR="003C0623" w:rsidRDefault="003C0623" w:rsidP="003C0623">
      <w:pPr>
        <w:rPr>
          <w:rFonts w:ascii="Arial" w:hAnsi="Arial" w:cs="Arial"/>
          <w:b/>
          <w:sz w:val="24"/>
        </w:rPr>
      </w:pPr>
      <w:r>
        <w:rPr>
          <w:rFonts w:ascii="Arial" w:hAnsi="Arial" w:cs="Arial"/>
          <w:b/>
          <w:color w:val="0000FF"/>
          <w:sz w:val="24"/>
        </w:rPr>
        <w:t>RP-200217</w:t>
      </w:r>
      <w:r>
        <w:rPr>
          <w:rFonts w:ascii="Arial" w:hAnsi="Arial" w:cs="Arial"/>
          <w:b/>
          <w:color w:val="0000FF"/>
          <w:sz w:val="24"/>
        </w:rPr>
        <w:tab/>
      </w:r>
      <w:r>
        <w:rPr>
          <w:rFonts w:ascii="Arial" w:hAnsi="Arial" w:cs="Arial"/>
          <w:b/>
          <w:sz w:val="24"/>
        </w:rPr>
        <w:t>Status report of WI: NR positioning support; rapporteur: Intel Corporation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RP-200192</w:t>
      </w:r>
      <w:r>
        <w:rPr>
          <w:rFonts w:ascii="Arial" w:hAnsi="Arial" w:cs="Arial"/>
          <w:b/>
          <w:color w:val="0000FF"/>
          <w:sz w:val="24"/>
        </w:rPr>
        <w:tab/>
      </w:r>
      <w:r>
        <w:rPr>
          <w:rFonts w:ascii="Arial" w:hAnsi="Arial" w:cs="Arial"/>
          <w:b/>
          <w:sz w:val="24"/>
        </w:rPr>
        <w:t>Corrections to NR positioning support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RP-200345</w:t>
      </w:r>
      <w:r>
        <w:rPr>
          <w:rFonts w:ascii="Arial" w:hAnsi="Arial" w:cs="Arial"/>
          <w:b/>
          <w:color w:val="0000FF"/>
          <w:sz w:val="24"/>
        </w:rPr>
        <w:tab/>
      </w:r>
      <w:r>
        <w:rPr>
          <w:rFonts w:ascii="Arial" w:hAnsi="Arial" w:cs="Arial"/>
          <w:b/>
          <w:sz w:val="24"/>
        </w:rPr>
        <w:t>RAN2 CRs to NR positioning support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RP-200373</w:t>
      </w:r>
      <w:r>
        <w:rPr>
          <w:rFonts w:ascii="Arial" w:hAnsi="Arial" w:cs="Arial"/>
          <w:b/>
          <w:color w:val="0000FF"/>
          <w:sz w:val="24"/>
        </w:rPr>
        <w:tab/>
      </w:r>
      <w:r>
        <w:rPr>
          <w:rFonts w:ascii="Arial" w:hAnsi="Arial" w:cs="Arial"/>
          <w:b/>
          <w:sz w:val="24"/>
        </w:rPr>
        <w:t>RAN4 CRs for NR positioning support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Note: After RAN #87e, a problem with the following CR was detected:</w:t>
      </w:r>
    </w:p>
    <w:p w:rsidR="003C0623" w:rsidRDefault="003C0623" w:rsidP="003C0623">
      <w:r>
        <w:t>- R4-2002288: CR is not implemented as it is not clear in which clause the change has to be introduced (spec text missing before and after the change)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RP-200218</w:t>
      </w:r>
      <w:r>
        <w:rPr>
          <w:rFonts w:ascii="Arial" w:hAnsi="Arial" w:cs="Arial"/>
          <w:b/>
          <w:color w:val="0000FF"/>
          <w:sz w:val="24"/>
        </w:rPr>
        <w:tab/>
      </w:r>
      <w:r>
        <w:rPr>
          <w:rFonts w:ascii="Arial" w:hAnsi="Arial" w:cs="Arial"/>
          <w:b/>
          <w:sz w:val="24"/>
        </w:rPr>
        <w:t>Revised WID: NR positioning support</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RP-192581; to reflect recent RAN2 agreements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06" w:name="_Toc40027714"/>
      <w:bookmarkStart w:id="107" w:name="_Toc42029263"/>
      <w:r>
        <w:t>9.3.8</w:t>
      </w:r>
      <w:r>
        <w:tab/>
        <w:t>5G V2X with NR sidelink [RAN1 WI: 5G_V2X_NRSL]</w:t>
      </w:r>
      <w:bookmarkEnd w:id="106"/>
      <w:bookmarkEnd w:id="107"/>
    </w:p>
    <w:p w:rsidR="003C0623" w:rsidRDefault="003C0623" w:rsidP="003C0623">
      <w:pPr>
        <w:rPr>
          <w:rFonts w:ascii="Arial" w:hAnsi="Arial" w:cs="Arial"/>
          <w:b/>
          <w:sz w:val="24"/>
        </w:rPr>
      </w:pPr>
      <w:r>
        <w:rPr>
          <w:rFonts w:ascii="Arial" w:hAnsi="Arial" w:cs="Arial"/>
          <w:b/>
          <w:color w:val="0000FF"/>
          <w:sz w:val="24"/>
        </w:rPr>
        <w:t>RP-200128</w:t>
      </w:r>
      <w:r>
        <w:rPr>
          <w:rFonts w:ascii="Arial" w:hAnsi="Arial" w:cs="Arial"/>
          <w:b/>
          <w:color w:val="0000FF"/>
          <w:sz w:val="24"/>
        </w:rPr>
        <w:tab/>
      </w:r>
      <w:r>
        <w:rPr>
          <w:rFonts w:ascii="Arial" w:hAnsi="Arial" w:cs="Arial"/>
          <w:b/>
          <w:sz w:val="24"/>
        </w:rPr>
        <w:t>Status report of WI: 5G V2X with NR sidelink; rapporteur: LG Electronics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Decision</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add TUs for the added quarter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RP-200431</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RP-200431</w:t>
      </w:r>
      <w:r>
        <w:rPr>
          <w:rFonts w:ascii="Arial" w:hAnsi="Arial" w:cs="Arial"/>
          <w:b/>
          <w:color w:val="0000FF"/>
          <w:sz w:val="24"/>
        </w:rPr>
        <w:tab/>
      </w:r>
      <w:r>
        <w:rPr>
          <w:rFonts w:ascii="Arial" w:hAnsi="Arial" w:cs="Arial"/>
          <w:b/>
          <w:sz w:val="24"/>
        </w:rPr>
        <w:t>Status report of WI: 5G V2X with NR sidelink; rapporteur: LG Electronics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Decision</w:t>
      </w:r>
      <w:r>
        <w:rPr>
          <w:i/>
        </w:rPr>
        <w:br/>
      </w:r>
      <w:r>
        <w:rPr>
          <w:i/>
        </w:rPr>
        <w:tab/>
      </w:r>
      <w:r>
        <w:rPr>
          <w:i/>
        </w:rPr>
        <w:tab/>
      </w:r>
      <w:r>
        <w:rPr>
          <w:i/>
        </w:rPr>
        <w:tab/>
      </w:r>
      <w:r>
        <w:rPr>
          <w:i/>
        </w:rPr>
        <w:tab/>
      </w:r>
      <w:r>
        <w:rPr>
          <w:i/>
        </w:rPr>
        <w:tab/>
        <w:t>Source: RAN1</w:t>
      </w:r>
    </w:p>
    <w:p w:rsidR="003C0623" w:rsidRDefault="003C0623" w:rsidP="003C0623">
      <w:pPr>
        <w:rPr>
          <w:color w:val="808080"/>
        </w:rPr>
      </w:pPr>
      <w:r>
        <w:rPr>
          <w:color w:val="808080"/>
        </w:rPr>
        <w:t>(Replaces RP-200128)</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RP-200187</w:t>
      </w:r>
      <w:r>
        <w:rPr>
          <w:rFonts w:ascii="Arial" w:hAnsi="Arial" w:cs="Arial"/>
          <w:b/>
          <w:color w:val="0000FF"/>
          <w:sz w:val="24"/>
        </w:rPr>
        <w:tab/>
      </w:r>
      <w:r>
        <w:rPr>
          <w:rFonts w:ascii="Arial" w:hAnsi="Arial" w:cs="Arial"/>
          <w:b/>
          <w:sz w:val="24"/>
        </w:rPr>
        <w:t>Corrections on NR V2X after RAN1#100-e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RP-200346</w:t>
      </w:r>
      <w:r>
        <w:rPr>
          <w:rFonts w:ascii="Arial" w:hAnsi="Arial" w:cs="Arial"/>
          <w:b/>
          <w:color w:val="0000FF"/>
          <w:sz w:val="24"/>
        </w:rPr>
        <w:tab/>
      </w:r>
      <w:r>
        <w:rPr>
          <w:rFonts w:ascii="Arial" w:hAnsi="Arial" w:cs="Arial"/>
          <w:b/>
          <w:sz w:val="24"/>
        </w:rPr>
        <w:t>RAN2 CRs to 5G V2X with NR sidelink</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RP-200374</w:t>
      </w:r>
      <w:r>
        <w:rPr>
          <w:rFonts w:ascii="Arial" w:hAnsi="Arial" w:cs="Arial"/>
          <w:b/>
          <w:color w:val="0000FF"/>
          <w:sz w:val="24"/>
        </w:rPr>
        <w:tab/>
      </w:r>
      <w:r>
        <w:rPr>
          <w:rFonts w:ascii="Arial" w:hAnsi="Arial" w:cs="Arial"/>
          <w:b/>
          <w:sz w:val="24"/>
        </w:rPr>
        <w:t>RAN4 CRs for 5G V2X with NR sidelink</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RP-200318</w:t>
      </w:r>
      <w:r>
        <w:rPr>
          <w:rFonts w:ascii="Arial" w:hAnsi="Arial" w:cs="Arial"/>
          <w:b/>
          <w:color w:val="0000FF"/>
          <w:sz w:val="24"/>
        </w:rPr>
        <w:tab/>
      </w:r>
      <w:r>
        <w:rPr>
          <w:rFonts w:ascii="Arial" w:hAnsi="Arial" w:cs="Arial"/>
          <w:b/>
          <w:sz w:val="24"/>
        </w:rPr>
        <w:t>Discussion on critical leftovers for NR V2X sidelink</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REL-16 WI 5G_V2X_NRSL-Core continues until June 20 and REL-17 WIDs are discussed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RP-200129</w:t>
      </w:r>
      <w:r>
        <w:rPr>
          <w:rFonts w:ascii="Arial" w:hAnsi="Arial" w:cs="Arial"/>
          <w:b/>
          <w:color w:val="0000FF"/>
          <w:sz w:val="24"/>
        </w:rPr>
        <w:tab/>
      </w:r>
      <w:r>
        <w:rPr>
          <w:rFonts w:ascii="Arial" w:hAnsi="Arial" w:cs="Arial"/>
          <w:b/>
          <w:sz w:val="24"/>
        </w:rPr>
        <w:t>Revised WID on 5G V2X with NR sidelink</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RP-191723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08" w:name="_Toc40027715"/>
      <w:bookmarkStart w:id="109" w:name="_Toc42029264"/>
      <w:r>
        <w:t>9.3.9</w:t>
      </w:r>
      <w:r>
        <w:tab/>
        <w:t>NR Mobility Enhancements [RAN2 WI: NR_Mob_enh]</w:t>
      </w:r>
      <w:bookmarkEnd w:id="108"/>
      <w:bookmarkEnd w:id="109"/>
    </w:p>
    <w:p w:rsidR="003C0623" w:rsidRDefault="003C0623" w:rsidP="003C0623">
      <w:pPr>
        <w:rPr>
          <w:rFonts w:ascii="Arial" w:hAnsi="Arial" w:cs="Arial"/>
          <w:b/>
          <w:sz w:val="24"/>
        </w:rPr>
      </w:pPr>
      <w:r>
        <w:rPr>
          <w:rFonts w:ascii="Arial" w:hAnsi="Arial" w:cs="Arial"/>
          <w:b/>
          <w:color w:val="0000FF"/>
          <w:sz w:val="24"/>
        </w:rPr>
        <w:t>RP-200327</w:t>
      </w:r>
      <w:r>
        <w:rPr>
          <w:rFonts w:ascii="Arial" w:hAnsi="Arial" w:cs="Arial"/>
          <w:b/>
          <w:color w:val="0000FF"/>
          <w:sz w:val="24"/>
        </w:rPr>
        <w:tab/>
      </w:r>
      <w:r>
        <w:rPr>
          <w:rFonts w:ascii="Arial" w:hAnsi="Arial" w:cs="Arial"/>
          <w:b/>
          <w:sz w:val="24"/>
        </w:rPr>
        <w:t>Status report of WI: NR Mobility Enhancements; rapporteur: Intel Corporation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for Rel-16 RAN2-led WI on NR Mobility Enhancements;</w:t>
      </w:r>
    </w:p>
    <w:p w:rsidR="003C0623" w:rsidRDefault="003C0623" w:rsidP="003C0623">
      <w:r>
        <w:t xml:space="preserve">Core:85% </w:t>
      </w:r>
    </w:p>
    <w:p w:rsidR="003C0623" w:rsidRDefault="003C0623" w:rsidP="003C0623">
      <w:r>
        <w:t>Perf:0%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Intel: planned to revise to update TU Excel list in RP-200461</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RP-200461</w:t>
      </w:r>
      <w:r>
        <w:rPr>
          <w:rFonts w:ascii="Arial" w:hAnsi="Arial" w:cs="Arial"/>
          <w:b/>
          <w:color w:val="0000FF"/>
          <w:sz w:val="24"/>
        </w:rPr>
        <w:tab/>
      </w:r>
      <w:r>
        <w:rPr>
          <w:rFonts w:ascii="Arial" w:hAnsi="Arial" w:cs="Arial"/>
          <w:b/>
          <w:sz w:val="24"/>
        </w:rPr>
        <w:t>Status report of WI: NR Mobility Enhancements; rapporteur: Intel Corporation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808080"/>
        </w:rPr>
      </w:pPr>
      <w:r>
        <w:rPr>
          <w:color w:val="808080"/>
        </w:rPr>
        <w:t>(Replaces RP-200327)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too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RP-200193</w:t>
      </w:r>
      <w:r>
        <w:rPr>
          <w:rFonts w:ascii="Arial" w:hAnsi="Arial" w:cs="Arial"/>
          <w:b/>
          <w:color w:val="0000FF"/>
          <w:sz w:val="24"/>
        </w:rPr>
        <w:tab/>
      </w:r>
      <w:r>
        <w:rPr>
          <w:rFonts w:ascii="Arial" w:hAnsi="Arial" w:cs="Arial"/>
          <w:b/>
          <w:sz w:val="24"/>
        </w:rPr>
        <w:t>Corrections on Mobility Enhancements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RP-200347</w:t>
      </w:r>
      <w:r>
        <w:rPr>
          <w:rFonts w:ascii="Arial" w:hAnsi="Arial" w:cs="Arial"/>
          <w:b/>
          <w:color w:val="0000FF"/>
          <w:sz w:val="24"/>
        </w:rPr>
        <w:tab/>
      </w:r>
      <w:r>
        <w:rPr>
          <w:rFonts w:ascii="Arial" w:hAnsi="Arial" w:cs="Arial"/>
          <w:b/>
          <w:sz w:val="24"/>
        </w:rPr>
        <w:t>RAN2 CRs to NR Mobility Enhancements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RP-200375</w:t>
      </w:r>
      <w:r>
        <w:rPr>
          <w:rFonts w:ascii="Arial" w:hAnsi="Arial" w:cs="Arial"/>
          <w:b/>
          <w:color w:val="0000FF"/>
          <w:sz w:val="24"/>
        </w:rPr>
        <w:tab/>
      </w:r>
      <w:r>
        <w:rPr>
          <w:rFonts w:ascii="Arial" w:hAnsi="Arial" w:cs="Arial"/>
          <w:b/>
          <w:sz w:val="24"/>
        </w:rPr>
        <w:t>RAN4 CRs for NR Mobility Enhancements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RP-200321</w:t>
      </w:r>
      <w:r>
        <w:rPr>
          <w:rFonts w:ascii="Arial" w:hAnsi="Arial" w:cs="Arial"/>
          <w:b/>
          <w:color w:val="0000FF"/>
          <w:sz w:val="24"/>
        </w:rPr>
        <w:tab/>
      </w:r>
      <w:r>
        <w:rPr>
          <w:rFonts w:ascii="Arial" w:hAnsi="Arial" w:cs="Arial"/>
          <w:b/>
          <w:sz w:val="24"/>
        </w:rPr>
        <w:t>Mobility enhancements scope</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pStyle w:val="Heading4"/>
      </w:pPr>
      <w:bookmarkStart w:id="110" w:name="_Toc40027716"/>
      <w:bookmarkStart w:id="111" w:name="_Toc42029265"/>
      <w:r>
        <w:t>9.3.10</w:t>
      </w:r>
      <w:r>
        <w:tab/>
        <w:t>Multi-RAT Dual-Connectivity and CA enh (LTE, NR) [RAN2 WI: LTE_NR_DC_CA_enh]</w:t>
      </w:r>
      <w:bookmarkEnd w:id="110"/>
      <w:bookmarkEnd w:id="111"/>
    </w:p>
    <w:p w:rsidR="003C0623" w:rsidRDefault="003C0623" w:rsidP="003C0623">
      <w:pPr>
        <w:rPr>
          <w:rFonts w:ascii="Arial" w:hAnsi="Arial" w:cs="Arial"/>
          <w:b/>
          <w:sz w:val="24"/>
        </w:rPr>
      </w:pPr>
      <w:r>
        <w:rPr>
          <w:rFonts w:ascii="Arial" w:hAnsi="Arial" w:cs="Arial"/>
          <w:b/>
          <w:color w:val="0000FF"/>
          <w:sz w:val="24"/>
        </w:rPr>
        <w:t>RP-200319</w:t>
      </w:r>
      <w:r>
        <w:rPr>
          <w:rFonts w:ascii="Arial" w:hAnsi="Arial" w:cs="Arial"/>
          <w:b/>
          <w:color w:val="0000FF"/>
          <w:sz w:val="24"/>
        </w:rPr>
        <w:tab/>
      </w:r>
      <w:r>
        <w:rPr>
          <w:rFonts w:ascii="Arial" w:hAnsi="Arial" w:cs="Arial"/>
          <w:b/>
          <w:sz w:val="24"/>
        </w:rPr>
        <w:t>Status report for WI Multi-RAT Dual-Connectivity and Carrier Aggregation enhancements;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Perf. part was 35% complete at RAN #86 (RP-192402), why is it now at 0%?</w:t>
      </w:r>
    </w:p>
    <w:p w:rsidR="003C0623" w:rsidRDefault="003C0623" w:rsidP="003C0623">
      <w:r>
        <w:t>Ericsson: actually 35% was an error last time, Perf. part was at 0% at RAN #86 and it is still at 0% at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RP-200460</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RP-200460</w:t>
      </w:r>
      <w:r>
        <w:rPr>
          <w:rFonts w:ascii="Arial" w:hAnsi="Arial" w:cs="Arial"/>
          <w:b/>
          <w:color w:val="0000FF"/>
          <w:sz w:val="24"/>
        </w:rPr>
        <w:tab/>
      </w:r>
      <w:r>
        <w:rPr>
          <w:rFonts w:ascii="Arial" w:hAnsi="Arial" w:cs="Arial"/>
          <w:b/>
          <w:sz w:val="24"/>
        </w:rPr>
        <w:t>Status report for WI Multi-RAT Dual-Connectivity and Carrier Aggregation enhancements; rapporteur: Ericsson</w:t>
      </w:r>
    </w:p>
    <w:p w:rsidR="003C0623" w:rsidRDefault="003C0623" w:rsidP="003C0623">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3C0623" w:rsidRDefault="003C0623" w:rsidP="003C0623">
      <w:pPr>
        <w:rPr>
          <w:color w:val="808080"/>
        </w:rPr>
      </w:pPr>
      <w:r>
        <w:rPr>
          <w:color w:val="808080"/>
        </w:rPr>
        <w:t>(Replaces RP-200319)</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r>
        <w:t>conclusion: Core: 90%, June 20; Perf.: 0%, Dec.20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RP-200194</w:t>
      </w:r>
      <w:r>
        <w:rPr>
          <w:rFonts w:ascii="Arial" w:hAnsi="Arial" w:cs="Arial"/>
          <w:b/>
          <w:color w:val="0000FF"/>
          <w:sz w:val="24"/>
        </w:rPr>
        <w:tab/>
      </w:r>
      <w:r>
        <w:rPr>
          <w:rFonts w:ascii="Arial" w:hAnsi="Arial" w:cs="Arial"/>
          <w:b/>
          <w:sz w:val="24"/>
        </w:rPr>
        <w:t>Corrections on NR-DC and on Cross-carrier Scheduling with Different Numerologies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Futurewei: The 38.214 CR (R1-2001443) does not provide information about the changes in the CR.</w:t>
      </w:r>
    </w:p>
    <w:p w:rsidR="003C0623" w:rsidRDefault="003C0623" w:rsidP="003C0623">
      <w:r>
        <w:t>conclusion: all CRs of RP-200194 are approved except:</w:t>
      </w:r>
    </w:p>
    <w:p w:rsidR="003C0623" w:rsidRDefault="003C0623" w:rsidP="003C0623">
      <w:r>
        <w:t>- R1-2001443 which is revised in RP-200483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RP-200483</w:t>
      </w:r>
      <w:r>
        <w:rPr>
          <w:rFonts w:ascii="Arial" w:hAnsi="Arial" w:cs="Arial"/>
          <w:b/>
          <w:color w:val="0000FF"/>
          <w:sz w:val="24"/>
        </w:rPr>
        <w:tab/>
      </w:r>
      <w:r>
        <w:rPr>
          <w:rFonts w:ascii="Arial" w:hAnsi="Arial" w:cs="Arial"/>
          <w:b/>
          <w:sz w:val="24"/>
        </w:rPr>
        <w:t>Corrections on Cross-carrier Scheduling with Different Numerologies</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v16.0.0</w:t>
      </w:r>
      <w:r>
        <w:rPr>
          <w:i/>
        </w:rPr>
        <w:tab/>
        <w:t xml:space="preserve">  CR-0070  rev 1 Cat: F (Rel-16)</w:t>
      </w:r>
      <w:r>
        <w:rPr>
          <w:i/>
        </w:rPr>
        <w:br/>
      </w:r>
      <w:r>
        <w:rPr>
          <w:i/>
        </w:rPr>
        <w:br/>
      </w:r>
      <w:r>
        <w:rPr>
          <w:i/>
        </w:rPr>
        <w:tab/>
      </w:r>
      <w:r>
        <w:rPr>
          <w:i/>
        </w:rPr>
        <w:tab/>
      </w:r>
      <w:r>
        <w:rPr>
          <w:i/>
        </w:rPr>
        <w:tab/>
      </w:r>
      <w:r>
        <w:rPr>
          <w:i/>
        </w:rPr>
        <w:tab/>
      </w:r>
      <w:r>
        <w:rPr>
          <w:i/>
        </w:rPr>
        <w:tab/>
        <w:t>Source: Nokia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replacing R1-2001443 of RP-200194 to correct the CR cover sheet information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RP-200348</w:t>
      </w:r>
      <w:r>
        <w:rPr>
          <w:rFonts w:ascii="Arial" w:hAnsi="Arial" w:cs="Arial"/>
          <w:b/>
          <w:color w:val="0000FF"/>
          <w:sz w:val="24"/>
        </w:rPr>
        <w:tab/>
      </w:r>
      <w:r>
        <w:rPr>
          <w:rFonts w:ascii="Arial" w:hAnsi="Arial" w:cs="Arial"/>
          <w:b/>
          <w:sz w:val="24"/>
        </w:rPr>
        <w:t>RAN2 CRs to Multi-RAT Dual-Connectivity and Carrier Aggregation enhancements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RP-200427</w:t>
      </w:r>
      <w:r>
        <w:rPr>
          <w:rFonts w:ascii="Arial" w:hAnsi="Arial" w:cs="Arial"/>
          <w:b/>
          <w:color w:val="0000FF"/>
          <w:sz w:val="24"/>
        </w:rPr>
        <w:tab/>
      </w:r>
      <w:r>
        <w:rPr>
          <w:rFonts w:ascii="Arial" w:hAnsi="Arial" w:cs="Arial"/>
          <w:b/>
          <w:sz w:val="24"/>
        </w:rPr>
        <w:t>RAN3 CRs for Multi-RAT Dual-Connectivity and Carrier Aggregation enhancements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RP-200406</w:t>
      </w:r>
      <w:r>
        <w:rPr>
          <w:rFonts w:ascii="Arial" w:hAnsi="Arial" w:cs="Arial"/>
          <w:b/>
          <w:color w:val="0000FF"/>
          <w:sz w:val="24"/>
        </w:rPr>
        <w:tab/>
      </w:r>
      <w:r>
        <w:rPr>
          <w:rFonts w:ascii="Arial" w:hAnsi="Arial" w:cs="Arial"/>
          <w:b/>
          <w:sz w:val="24"/>
        </w:rPr>
        <w:t>RAN4 CRs for Multi-RAT Dual-Connectivity and Carrier Aggregation enhancements (LTE,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12" w:name="_Toc40027717"/>
      <w:bookmarkStart w:id="113" w:name="_Toc42029266"/>
      <w:r>
        <w:lastRenderedPageBreak/>
        <w:t>9.3.11</w:t>
      </w:r>
      <w:r>
        <w:tab/>
        <w:t>Integrated access and backhaul for NR [RAN2 WI: NR_IAB]</w:t>
      </w:r>
      <w:bookmarkEnd w:id="112"/>
      <w:bookmarkEnd w:id="113"/>
    </w:p>
    <w:p w:rsidR="003C0623" w:rsidRDefault="003C0623" w:rsidP="003C0623">
      <w:pPr>
        <w:rPr>
          <w:rFonts w:ascii="Arial" w:hAnsi="Arial" w:cs="Arial"/>
          <w:b/>
          <w:sz w:val="24"/>
        </w:rPr>
      </w:pPr>
      <w:r>
        <w:rPr>
          <w:rFonts w:ascii="Arial" w:hAnsi="Arial" w:cs="Arial"/>
          <w:b/>
          <w:color w:val="0000FF"/>
          <w:sz w:val="24"/>
        </w:rPr>
        <w:t>RP-200083</w:t>
      </w:r>
      <w:r>
        <w:rPr>
          <w:rFonts w:ascii="Arial" w:hAnsi="Arial" w:cs="Arial"/>
          <w:b/>
          <w:color w:val="0000FF"/>
          <w:sz w:val="24"/>
        </w:rPr>
        <w:tab/>
      </w:r>
      <w:r>
        <w:rPr>
          <w:rFonts w:ascii="Arial" w:hAnsi="Arial" w:cs="Arial"/>
          <w:b/>
          <w:sz w:val="24"/>
        </w:rPr>
        <w:t>Status report for WI Integrated access and backhaul for NR; rapporteur: Qualcomm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808080"/>
        </w:rPr>
      </w:pPr>
      <w:r>
        <w:rPr>
          <w:color w:val="808080"/>
        </w:rPr>
        <w:t>(Replaces RP-193167)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Perf. part was 25% complete at RAN #86 (RP-193185), why is it now at 0%?</w:t>
      </w:r>
    </w:p>
    <w:p w:rsidR="003C0623" w:rsidRDefault="003C0623" w:rsidP="003C0623">
      <w:r>
        <w:t>rapporteur did not reply</w:t>
      </w:r>
    </w:p>
    <w:p w:rsidR="003C0623" w:rsidRDefault="003C0623" w:rsidP="003C0623">
      <w:r>
        <w:t>conclusion: Core: 84%, June 20; Perf.: 25%, Dec.20; if Perf. part completion needs to be corrected, we will do this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RP-200186</w:t>
      </w:r>
      <w:r>
        <w:rPr>
          <w:rFonts w:ascii="Arial" w:hAnsi="Arial" w:cs="Arial"/>
          <w:b/>
          <w:color w:val="0000FF"/>
          <w:sz w:val="24"/>
        </w:rPr>
        <w:tab/>
      </w:r>
      <w:r>
        <w:rPr>
          <w:rFonts w:ascii="Arial" w:hAnsi="Arial" w:cs="Arial"/>
          <w:b/>
          <w:sz w:val="24"/>
        </w:rPr>
        <w:t>Corrections to integrated access and backhaul for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RP-200349</w:t>
      </w:r>
      <w:r>
        <w:rPr>
          <w:rFonts w:ascii="Arial" w:hAnsi="Arial" w:cs="Arial"/>
          <w:b/>
          <w:color w:val="0000FF"/>
          <w:sz w:val="24"/>
        </w:rPr>
        <w:tab/>
      </w:r>
      <w:r>
        <w:rPr>
          <w:rFonts w:ascii="Arial" w:hAnsi="Arial" w:cs="Arial"/>
          <w:b/>
          <w:sz w:val="24"/>
        </w:rPr>
        <w:t>RAN2 CRs to Integrated access and backhaul for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RP-200285</w:t>
      </w:r>
      <w:r>
        <w:rPr>
          <w:rFonts w:ascii="Arial" w:hAnsi="Arial" w:cs="Arial"/>
          <w:b/>
          <w:color w:val="0000FF"/>
          <w:sz w:val="24"/>
        </w:rPr>
        <w:tab/>
      </w:r>
      <w:r>
        <w:rPr>
          <w:rFonts w:ascii="Arial" w:hAnsi="Arial" w:cs="Arial"/>
          <w:b/>
          <w:sz w:val="24"/>
        </w:rPr>
        <w:t>On mandatory features for wide-area IAB-nodes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email discussion on this topic resulted in RP-200501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RP-200113</w:t>
      </w:r>
      <w:r>
        <w:rPr>
          <w:rFonts w:ascii="Arial" w:hAnsi="Arial" w:cs="Arial"/>
          <w:b/>
          <w:color w:val="0000FF"/>
          <w:sz w:val="24"/>
        </w:rPr>
        <w:tab/>
      </w:r>
      <w:r>
        <w:rPr>
          <w:rFonts w:ascii="Arial" w:hAnsi="Arial" w:cs="Arial"/>
          <w:b/>
          <w:sz w:val="24"/>
        </w:rPr>
        <w:t>TS 38.340 v1.0.0 on NR; Backhaul Adaptation Protocol (BAP) specification; for approval</w:t>
      </w:r>
    </w:p>
    <w:p w:rsidR="003C0623" w:rsidRDefault="003C0623" w:rsidP="003C062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38.340 v1.0.0</w:t>
      </w:r>
      <w:r>
        <w:rPr>
          <w:i/>
        </w:rPr>
        <w:br/>
      </w:r>
      <w:r>
        <w:rPr>
          <w:i/>
        </w:rPr>
        <w:tab/>
      </w:r>
      <w:r>
        <w:rPr>
          <w:i/>
        </w:rPr>
        <w:tab/>
      </w:r>
      <w:r>
        <w:rPr>
          <w:i/>
        </w:rPr>
        <w:tab/>
      </w:r>
      <w:r>
        <w:rPr>
          <w:i/>
        </w:rPr>
        <w:tab/>
      </w:r>
      <w:r>
        <w:rPr>
          <w:i/>
        </w:rPr>
        <w:tab/>
        <w:t>Source: Huawei (Rapporteur)</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RAN2 TS 38.340 is provided for 1-step approval; the content of this draft TS has been agreed at RAN2#109e in R2-2002345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RP-200106</w:t>
      </w:r>
      <w:r>
        <w:rPr>
          <w:rFonts w:ascii="Arial" w:hAnsi="Arial" w:cs="Arial"/>
          <w:b/>
          <w:color w:val="0000FF"/>
          <w:sz w:val="24"/>
        </w:rPr>
        <w:tab/>
      </w:r>
      <w:r>
        <w:rPr>
          <w:rFonts w:ascii="Arial" w:hAnsi="Arial" w:cs="Arial"/>
          <w:b/>
          <w:sz w:val="24"/>
        </w:rPr>
        <w:t>Revised WID on IAB enhancements</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3C0623" w:rsidRDefault="003C0623" w:rsidP="003C0623">
      <w:pPr>
        <w:rPr>
          <w:color w:val="808080"/>
        </w:rPr>
      </w:pPr>
      <w:r>
        <w:rPr>
          <w:color w:val="808080"/>
        </w:rPr>
        <w:t>(Replaces RP-193251)</w:t>
      </w:r>
    </w:p>
    <w:p w:rsidR="003C0623" w:rsidRDefault="003C0623" w:rsidP="003C0623">
      <w:pPr>
        <w:rPr>
          <w:rFonts w:ascii="Arial" w:hAnsi="Arial" w:cs="Arial"/>
          <w:b/>
        </w:rPr>
      </w:pPr>
      <w:r>
        <w:rPr>
          <w:rFonts w:ascii="Arial" w:hAnsi="Arial" w:cs="Arial"/>
          <w:b/>
        </w:rPr>
        <w:lastRenderedPageBreak/>
        <w:t xml:space="preserve">Abstract: </w:t>
      </w:r>
    </w:p>
    <w:p w:rsidR="003C0623" w:rsidRDefault="003C0623" w:rsidP="003C0623">
      <w:r>
        <w:t>withdrawn as REL-17 WIs/SIs are not handled by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RP-200084</w:t>
      </w:r>
      <w:r>
        <w:rPr>
          <w:rFonts w:ascii="Arial" w:hAnsi="Arial" w:cs="Arial"/>
          <w:b/>
          <w:color w:val="0000FF"/>
          <w:sz w:val="24"/>
        </w:rPr>
        <w:tab/>
      </w:r>
      <w:r>
        <w:rPr>
          <w:rFonts w:ascii="Arial" w:hAnsi="Arial" w:cs="Arial"/>
          <w:b/>
          <w:sz w:val="24"/>
        </w:rPr>
        <w:t>Revised WID on Integrated access and backhaul for NR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3C0623" w:rsidRDefault="003C0623" w:rsidP="003C0623">
      <w:pPr>
        <w:rPr>
          <w:color w:val="808080"/>
        </w:rPr>
      </w:pPr>
      <w:r>
        <w:rPr>
          <w:color w:val="808080"/>
        </w:rPr>
        <w:t>(Replaces RP-193180)</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RP-193226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RP-200501</w:t>
      </w:r>
      <w:r>
        <w:rPr>
          <w:rFonts w:ascii="Arial" w:hAnsi="Arial" w:cs="Arial"/>
          <w:b/>
          <w:color w:val="0000FF"/>
          <w:sz w:val="24"/>
        </w:rPr>
        <w:tab/>
      </w:r>
      <w:r>
        <w:rPr>
          <w:rFonts w:ascii="Arial" w:hAnsi="Arial" w:cs="Arial"/>
          <w:b/>
          <w:sz w:val="24"/>
        </w:rPr>
        <w:t>Way forward for mandatory features for wide-area IAB-nodes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proposals:</w:t>
      </w:r>
    </w:p>
    <w:p w:rsidR="003C0623" w:rsidRDefault="003C0623" w:rsidP="003C0623">
      <w:r>
        <w:t>1. IAB-MTs do not need to support all mandatory Rel-15 UE features (as defined in TR 38.822).</w:t>
      </w:r>
    </w:p>
    <w:p w:rsidR="003C0623" w:rsidRDefault="003C0623" w:rsidP="003C0623">
      <w:r>
        <w:t>2. RAN WGs to investigate which of the mandatory Rel-15 UE features (as defined in TR 38.822) can be optional for basic operation of (and if found useful, for different classes of IAB-MTs as defined by RAN4).</w:t>
      </w:r>
    </w:p>
    <w:p w:rsidR="003C0623" w:rsidRDefault="003C0623" w:rsidP="003C0623">
      <w:r>
        <w:t>3. RAN WGs should strive to minimize specification impact.</w:t>
      </w:r>
    </w:p>
    <w:p w:rsidR="003C0623" w:rsidRDefault="003C0623" w:rsidP="003C0623">
      <w:r>
        <w:t>after email discussion:</w:t>
      </w:r>
    </w:p>
    <w:p w:rsidR="003C0623" w:rsidRDefault="003C0623" w:rsidP="003C0623">
      <w:r>
        <w:t>RAN chair: Can we live with that as such? Any objections to endorse it?</w:t>
      </w:r>
    </w:p>
    <w:p w:rsidR="003C0623" w:rsidRDefault="003C0623" w:rsidP="003C0623">
      <w:r>
        <w:t xml:space="preserve">Samsung: Samsung’s concerns on proposal 1 was not addressed. During the e-mail discussion, it is also observed no companies express the different understand as RAN2 chairman asked, i.e., </w:t>
      </w:r>
    </w:p>
    <w:p w:rsidR="003C0623" w:rsidRDefault="003C0623" w:rsidP="003C0623">
      <w:r>
        <w:t>It is common understanding that Mandatory rel-15 features are also mandatory for IAB MT, except &lt;list of IAB-MT optional features&gt;.</w:t>
      </w:r>
    </w:p>
    <w:p w:rsidR="003C0623" w:rsidRDefault="003C0623" w:rsidP="003C0623">
      <w:r>
        <w:t xml:space="preserve">For sake of progress, we can accept either replace proposal 1 in WF with this sentence or adding this sentence in the meeting minutes and approve 501 as it is. </w:t>
      </w:r>
    </w:p>
    <w:p w:rsidR="003C0623" w:rsidRDefault="003C0623" w:rsidP="003C0623">
      <w:r>
        <w:t>RAN chair: It seems that we only have consensus on the latter two proposals from 501:</w:t>
      </w:r>
    </w:p>
    <w:p w:rsidR="003C0623" w:rsidRDefault="003C0623" w:rsidP="003C0623">
      <w:r>
        <w:t>2.</w:t>
      </w:r>
      <w:r>
        <w:tab/>
        <w:t>RAN WGs to investigate which of the mandatory Rel-15 UE features (as defined in TR 38.822) can be optional for basic operation of (and if found useful, for different classes of IAB-MTs as defined by RAN4).</w:t>
      </w:r>
    </w:p>
    <w:p w:rsidR="003C0623" w:rsidRDefault="003C0623" w:rsidP="003C0623">
      <w:r>
        <w:t>3.</w:t>
      </w:r>
      <w:r>
        <w:tab/>
        <w:t>RAN WGs should strive to minimize specification impact.</w:t>
      </w:r>
    </w:p>
    <w:p w:rsidR="003C0623" w:rsidRDefault="003C0623" w:rsidP="003C0623">
      <w:r>
        <w:t xml:space="preserve">So I suggest we mark 501 as Noted, and in the Minutes we mark Proposal 2 and 3 as Endorsed. </w:t>
      </w:r>
    </w:p>
    <w:p w:rsidR="003C0623" w:rsidRDefault="003C0623" w:rsidP="003C0623">
      <w:r>
        <w:t>We have differing views on how UE capabilities exactly relate to IAB nodes and how to formulate this relation, i.e. proposal 1. If needed, we can come back to this discussion at the June RAN plenary.</w:t>
      </w:r>
    </w:p>
    <w:p w:rsidR="003C0623" w:rsidRDefault="003C0623" w:rsidP="003C0623">
      <w:r>
        <w:t>conclusion: no consensus about proposal 1; proposals 2 and 3 are endorsed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114" w:name="_Toc40027718"/>
      <w:bookmarkStart w:id="115" w:name="_Toc42029267"/>
      <w:r>
        <w:lastRenderedPageBreak/>
        <w:t>9.3.12</w:t>
      </w:r>
      <w:r>
        <w:tab/>
        <w:t>Single Radio Voice Call Continuity from 5G to 3G [RAN2 WI: SRVCC_NR_to_UMTS]</w:t>
      </w:r>
      <w:bookmarkEnd w:id="114"/>
      <w:bookmarkEnd w:id="115"/>
    </w:p>
    <w:p w:rsidR="003C0623" w:rsidRDefault="003C0623" w:rsidP="003C0623">
      <w:pPr>
        <w:rPr>
          <w:rFonts w:ascii="Arial" w:hAnsi="Arial" w:cs="Arial"/>
          <w:b/>
          <w:sz w:val="24"/>
        </w:rPr>
      </w:pPr>
      <w:r>
        <w:rPr>
          <w:rFonts w:ascii="Arial" w:hAnsi="Arial" w:cs="Arial"/>
          <w:b/>
          <w:color w:val="0000FF"/>
          <w:sz w:val="24"/>
        </w:rPr>
        <w:t>RP-200116</w:t>
      </w:r>
      <w:r>
        <w:rPr>
          <w:rFonts w:ascii="Arial" w:hAnsi="Arial" w:cs="Arial"/>
          <w:b/>
          <w:color w:val="0000FF"/>
          <w:sz w:val="24"/>
        </w:rPr>
        <w:tab/>
      </w:r>
      <w:r>
        <w:rPr>
          <w:rFonts w:ascii="Arial" w:hAnsi="Arial" w:cs="Arial"/>
          <w:b/>
          <w:sz w:val="24"/>
        </w:rPr>
        <w:t>Status report for WI Single Radio Voice Call Continuity from 5G to 3G; rapporteur: China Unicom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add WI title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RP-200436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RP-200436</w:t>
      </w:r>
      <w:r>
        <w:rPr>
          <w:rFonts w:ascii="Arial" w:hAnsi="Arial" w:cs="Arial"/>
          <w:b/>
          <w:color w:val="0000FF"/>
          <w:sz w:val="24"/>
        </w:rPr>
        <w:tab/>
      </w:r>
      <w:r>
        <w:rPr>
          <w:rFonts w:ascii="Arial" w:hAnsi="Arial" w:cs="Arial"/>
          <w:b/>
          <w:sz w:val="24"/>
        </w:rPr>
        <w:t>Status report for WI Single Radio Voice Call Continuity from 5G to 3G; rapporteur: China Unicom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rsidR="003C0623" w:rsidRDefault="003C0623" w:rsidP="003C0623">
      <w:pPr>
        <w:rPr>
          <w:color w:val="808080"/>
        </w:rPr>
      </w:pPr>
      <w:r>
        <w:rPr>
          <w:color w:val="808080"/>
        </w:rPr>
        <w:t>(Replaces RP-200116)</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RP-200350</w:t>
      </w:r>
      <w:r>
        <w:rPr>
          <w:rFonts w:ascii="Arial" w:hAnsi="Arial" w:cs="Arial"/>
          <w:b/>
          <w:color w:val="0000FF"/>
          <w:sz w:val="24"/>
        </w:rPr>
        <w:tab/>
      </w:r>
      <w:r>
        <w:rPr>
          <w:rFonts w:ascii="Arial" w:hAnsi="Arial" w:cs="Arial"/>
          <w:b/>
          <w:sz w:val="24"/>
        </w:rPr>
        <w:t>RAN2 CRs to Single Radio Voice Call Continuity from 5G to 3G</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RP-200424</w:t>
      </w:r>
      <w:r>
        <w:rPr>
          <w:rFonts w:ascii="Arial" w:hAnsi="Arial" w:cs="Arial"/>
          <w:b/>
          <w:color w:val="0000FF"/>
          <w:sz w:val="24"/>
        </w:rPr>
        <w:tab/>
      </w:r>
      <w:r>
        <w:rPr>
          <w:rFonts w:ascii="Arial" w:hAnsi="Arial" w:cs="Arial"/>
          <w:b/>
          <w:sz w:val="24"/>
        </w:rPr>
        <w:t>RAN3 CRs for Single Radio Voice Call Continuity from 5G to 3G</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RP-200376</w:t>
      </w:r>
      <w:r>
        <w:rPr>
          <w:rFonts w:ascii="Arial" w:hAnsi="Arial" w:cs="Arial"/>
          <w:b/>
          <w:color w:val="0000FF"/>
          <w:sz w:val="24"/>
        </w:rPr>
        <w:tab/>
      </w:r>
      <w:r>
        <w:rPr>
          <w:rFonts w:ascii="Arial" w:hAnsi="Arial" w:cs="Arial"/>
          <w:b/>
          <w:sz w:val="24"/>
        </w:rPr>
        <w:t>RAN4 CRs for Single Radio Voice Call Continuity from 5G to 3G</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RP-200151</w:t>
      </w:r>
      <w:r>
        <w:rPr>
          <w:rFonts w:ascii="Arial" w:hAnsi="Arial" w:cs="Arial"/>
          <w:b/>
          <w:color w:val="0000FF"/>
          <w:sz w:val="24"/>
        </w:rPr>
        <w:tab/>
      </w:r>
      <w:r>
        <w:rPr>
          <w:rFonts w:ascii="Arial" w:hAnsi="Arial" w:cs="Arial"/>
          <w:b/>
          <w:sz w:val="24"/>
        </w:rPr>
        <w:t>Revised WID: Single Radio Voice Call Continuity from 5G to 3G</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Telefonica, Huawei, Hisilicon</w:t>
      </w:r>
    </w:p>
    <w:p w:rsidR="003C0623" w:rsidRDefault="003C0623" w:rsidP="003C0623">
      <w:pPr>
        <w:rPr>
          <w:color w:val="808080"/>
        </w:rPr>
      </w:pPr>
      <w:r>
        <w:rPr>
          <w:color w:val="808080"/>
        </w:rPr>
        <w:t>(Replaces RP-190713)</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RP-190713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RP-200051</w:t>
      </w:r>
      <w:r>
        <w:rPr>
          <w:rFonts w:ascii="Arial" w:hAnsi="Arial" w:cs="Arial"/>
          <w:b/>
          <w:color w:val="0000FF"/>
          <w:sz w:val="24"/>
        </w:rPr>
        <w:tab/>
      </w:r>
      <w:r>
        <w:rPr>
          <w:rFonts w:ascii="Arial" w:hAnsi="Arial" w:cs="Arial"/>
          <w:b/>
          <w:sz w:val="24"/>
        </w:rPr>
        <w:t>RAN6 CRs for REL-16 WI: SRVCC_NR_to_UMTS-Core</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The WID of REL-16 WI SRVCC_NR_to_UMTS-Core does not include TS 25.331 as affected specification so before approving CR R6-200041 of RP-200051 the WID has to be revised.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RP-200152</w:t>
      </w:r>
      <w:r>
        <w:rPr>
          <w:rFonts w:ascii="Arial" w:hAnsi="Arial" w:cs="Arial"/>
          <w:b/>
          <w:color w:val="0000FF"/>
          <w:sz w:val="24"/>
        </w:rPr>
        <w:tab/>
      </w:r>
      <w:r>
        <w:rPr>
          <w:rFonts w:ascii="Arial" w:hAnsi="Arial" w:cs="Arial"/>
          <w:b/>
          <w:sz w:val="24"/>
        </w:rPr>
        <w:t>Work Item Summary for Single Radio Voice Call Continuity from 5G to 3G</w:t>
      </w:r>
    </w:p>
    <w:p w:rsidR="003C0623" w:rsidRDefault="003C0623" w:rsidP="003C0623">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China Unicom</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116" w:name="_Toc40027719"/>
      <w:bookmarkStart w:id="117" w:name="_Toc42029268"/>
      <w:r>
        <w:t>9.3.13</w:t>
      </w:r>
      <w:r>
        <w:tab/>
        <w:t>Core part: Optimisations on UE radio cap. sign. - NR/E-UTRA Aspects [RAN2 WI: RACS-RAN-Core]</w:t>
      </w:r>
      <w:bookmarkEnd w:id="116"/>
      <w:bookmarkEnd w:id="117"/>
    </w:p>
    <w:p w:rsidR="003C0623" w:rsidRDefault="003C0623" w:rsidP="003C0623">
      <w:pPr>
        <w:rPr>
          <w:rFonts w:ascii="Arial" w:hAnsi="Arial" w:cs="Arial"/>
          <w:b/>
          <w:sz w:val="24"/>
        </w:rPr>
      </w:pPr>
      <w:r>
        <w:rPr>
          <w:rFonts w:ascii="Arial" w:hAnsi="Arial" w:cs="Arial"/>
          <w:b/>
          <w:color w:val="0000FF"/>
          <w:sz w:val="24"/>
        </w:rPr>
        <w:t>RP-200163</w:t>
      </w:r>
      <w:r>
        <w:rPr>
          <w:rFonts w:ascii="Arial" w:hAnsi="Arial" w:cs="Arial"/>
          <w:b/>
          <w:color w:val="0000FF"/>
          <w:sz w:val="24"/>
        </w:rPr>
        <w:tab/>
      </w:r>
      <w:r>
        <w:rPr>
          <w:rFonts w:ascii="Arial" w:hAnsi="Arial" w:cs="Arial"/>
          <w:b/>
          <w:sz w:val="24"/>
        </w:rPr>
        <w:t>Status report for WI: Core part: Optimisations on UE radio capability signalling – NR/E-UTRA Aspects; rapporteur: MediaTek</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RP-200351</w:t>
      </w:r>
      <w:r>
        <w:rPr>
          <w:rFonts w:ascii="Arial" w:hAnsi="Arial" w:cs="Arial"/>
          <w:b/>
          <w:color w:val="0000FF"/>
          <w:sz w:val="24"/>
        </w:rPr>
        <w:tab/>
      </w:r>
      <w:r>
        <w:rPr>
          <w:rFonts w:ascii="Arial" w:hAnsi="Arial" w:cs="Arial"/>
          <w:b/>
          <w:sz w:val="24"/>
        </w:rPr>
        <w:t>RAN2 CRs to Optimisations on UE radio capability signalling - NR/E-UTRA Aspects: Core part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RP-200423</w:t>
      </w:r>
      <w:r>
        <w:rPr>
          <w:rFonts w:ascii="Arial" w:hAnsi="Arial" w:cs="Arial"/>
          <w:b/>
          <w:color w:val="0000FF"/>
          <w:sz w:val="24"/>
        </w:rPr>
        <w:tab/>
      </w:r>
      <w:r>
        <w:rPr>
          <w:rFonts w:ascii="Arial" w:hAnsi="Arial" w:cs="Arial"/>
          <w:b/>
          <w:sz w:val="24"/>
        </w:rPr>
        <w:t>RAN3 CRs for Optimisations on UE radio capability signalling - NR/E-UTRA Aspects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Note: RP-200423 was approved during RAN #87e. After RAN #87e, it was spotted that RAN3 just endorsed the 4 included CRs of RP-200423 (they were not supposed to be submitted for approval to RAN #87e). The status of RP-200423 was therefore corrected to withdrawn, the 4 CRs were not implemented but listed in the history of the 4 TSs with a corresponding note.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RP-200164</w:t>
      </w:r>
      <w:r>
        <w:rPr>
          <w:rFonts w:ascii="Arial" w:hAnsi="Arial" w:cs="Arial"/>
          <w:b/>
          <w:color w:val="0000FF"/>
          <w:sz w:val="24"/>
        </w:rPr>
        <w:tab/>
      </w:r>
      <w:r>
        <w:rPr>
          <w:rFonts w:ascii="Arial" w:hAnsi="Arial" w:cs="Arial"/>
          <w:b/>
          <w:sz w:val="24"/>
        </w:rPr>
        <w:t>Updated WID: Optimisations on UE radio capability signalling – NR/E-UTRA Aspects</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 CATT</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RP-191088; target dates updated wrt RAN3 CRs in line with SR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18" w:name="_Toc40027720"/>
      <w:bookmarkStart w:id="119" w:name="_Toc42029269"/>
      <w:r>
        <w:lastRenderedPageBreak/>
        <w:t>9.3.14</w:t>
      </w:r>
      <w:r>
        <w:tab/>
        <w:t>Core part: Support of NR IoT [RAN2 WI: NR_IIOT-Core]</w:t>
      </w:r>
      <w:bookmarkEnd w:id="118"/>
      <w:bookmarkEnd w:id="119"/>
    </w:p>
    <w:p w:rsidR="003C0623" w:rsidRDefault="003C0623" w:rsidP="003C0623">
      <w:pPr>
        <w:rPr>
          <w:rFonts w:ascii="Arial" w:hAnsi="Arial" w:cs="Arial"/>
          <w:b/>
          <w:sz w:val="24"/>
        </w:rPr>
      </w:pPr>
      <w:r>
        <w:rPr>
          <w:rFonts w:ascii="Arial" w:hAnsi="Arial" w:cs="Arial"/>
          <w:b/>
          <w:color w:val="0000FF"/>
          <w:sz w:val="24"/>
        </w:rPr>
        <w:t>RP-200165</w:t>
      </w:r>
      <w:r>
        <w:rPr>
          <w:rFonts w:ascii="Arial" w:hAnsi="Arial" w:cs="Arial"/>
          <w:b/>
          <w:color w:val="0000FF"/>
          <w:sz w:val="24"/>
        </w:rPr>
        <w:tab/>
      </w:r>
      <w:r>
        <w:rPr>
          <w:rFonts w:ascii="Arial" w:hAnsi="Arial" w:cs="Arial"/>
          <w:b/>
          <w:sz w:val="24"/>
        </w:rPr>
        <w:t>Status report of WI: Core part: Support of NR Industrial Internet of Things (IoT); rapporteur: Nokia</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RP-200189</w:t>
      </w:r>
      <w:r>
        <w:rPr>
          <w:rFonts w:ascii="Arial" w:hAnsi="Arial" w:cs="Arial"/>
          <w:b/>
          <w:color w:val="0000FF"/>
          <w:sz w:val="24"/>
        </w:rPr>
        <w:tab/>
      </w:r>
      <w:r>
        <w:rPr>
          <w:rFonts w:ascii="Arial" w:hAnsi="Arial" w:cs="Arial"/>
          <w:b/>
          <w:sz w:val="24"/>
        </w:rPr>
        <w:t>Corrections on Industrial IoT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RP-200352</w:t>
      </w:r>
      <w:r>
        <w:rPr>
          <w:rFonts w:ascii="Arial" w:hAnsi="Arial" w:cs="Arial"/>
          <w:b/>
          <w:color w:val="0000FF"/>
          <w:sz w:val="24"/>
        </w:rPr>
        <w:tab/>
      </w:r>
      <w:r>
        <w:rPr>
          <w:rFonts w:ascii="Arial" w:hAnsi="Arial" w:cs="Arial"/>
          <w:b/>
          <w:sz w:val="24"/>
        </w:rPr>
        <w:t>RAN2 CRs to Support of NR Industrial Internet of Things (IoT): Core part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R2-2002409 of RP-200352 cannot be approved (it indicates that it is a 38.323 REL-16 CR but it is actually a 36.323 REL-16 CR)</w:t>
      </w:r>
    </w:p>
    <w:p w:rsidR="003C0623" w:rsidRDefault="003C0623" w:rsidP="003C0623">
      <w:r>
        <w:t>conclusion: all CRs of RP-200352 are approved except:</w:t>
      </w:r>
    </w:p>
    <w:p w:rsidR="003C0623" w:rsidRDefault="003C0623" w:rsidP="003C0623">
      <w:r>
        <w:t>R2-2002409 which is withdrawn, see RP-200450 instead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RP-200450</w:t>
      </w:r>
      <w:r>
        <w:rPr>
          <w:rFonts w:ascii="Arial" w:hAnsi="Arial" w:cs="Arial"/>
          <w:b/>
          <w:color w:val="0000FF"/>
          <w:sz w:val="24"/>
        </w:rPr>
        <w:tab/>
      </w:r>
      <w:r>
        <w:rPr>
          <w:rFonts w:ascii="Arial" w:hAnsi="Arial" w:cs="Arial"/>
          <w:b/>
          <w:sz w:val="24"/>
        </w:rPr>
        <w:t>Introducing EHC in LTE PDCP</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36.323 v15.5.0</w:t>
      </w:r>
      <w:r>
        <w:rPr>
          <w:i/>
        </w:rPr>
        <w:tab/>
        <w:t xml:space="preserve">  CR-0278  rev 1 Cat: B (Rel-16)</w:t>
      </w:r>
      <w:r>
        <w:rPr>
          <w:i/>
        </w:rPr>
        <w:br/>
      </w:r>
      <w:r>
        <w:rPr>
          <w:i/>
        </w:rPr>
        <w:br/>
      </w:r>
      <w:r>
        <w:rPr>
          <w:i/>
        </w:rPr>
        <w:tab/>
      </w:r>
      <w:r>
        <w:rPr>
          <w:i/>
        </w:rPr>
        <w:tab/>
      </w:r>
      <w:r>
        <w:rPr>
          <w:i/>
        </w:rPr>
        <w:tab/>
      </w:r>
      <w:r>
        <w:rPr>
          <w:i/>
        </w:rPr>
        <w:tab/>
      </w:r>
      <w:r>
        <w:rPr>
          <w:i/>
        </w:rPr>
        <w:tab/>
        <w:t>Source: LG Electronics</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replacing R2-2002409 of RP-200352 which was based on the wrong spec TS 38.323 REL-16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20" w:name="_Toc40027721"/>
      <w:bookmarkStart w:id="121" w:name="_Toc42029270"/>
      <w:r>
        <w:t>9.3.15</w:t>
      </w:r>
      <w:r>
        <w:tab/>
        <w:t>Core part: Private Network Support for NG-RAN [RAN3 WI: NG_RAN_PRN-Core]</w:t>
      </w:r>
      <w:bookmarkEnd w:id="120"/>
      <w:bookmarkEnd w:id="121"/>
    </w:p>
    <w:p w:rsidR="003C0623" w:rsidRDefault="003C0623" w:rsidP="003C0623">
      <w:pPr>
        <w:rPr>
          <w:rFonts w:ascii="Arial" w:hAnsi="Arial" w:cs="Arial"/>
          <w:b/>
          <w:sz w:val="24"/>
        </w:rPr>
      </w:pPr>
      <w:r>
        <w:rPr>
          <w:rFonts w:ascii="Arial" w:hAnsi="Arial" w:cs="Arial"/>
          <w:b/>
          <w:color w:val="0000FF"/>
          <w:sz w:val="24"/>
        </w:rPr>
        <w:t>RP-200121</w:t>
      </w:r>
      <w:r>
        <w:rPr>
          <w:rFonts w:ascii="Arial" w:hAnsi="Arial" w:cs="Arial"/>
          <w:b/>
          <w:color w:val="0000FF"/>
          <w:sz w:val="24"/>
        </w:rPr>
        <w:tab/>
      </w:r>
      <w:r>
        <w:rPr>
          <w:rFonts w:ascii="Arial" w:hAnsi="Arial" w:cs="Arial"/>
          <w:b/>
          <w:sz w:val="24"/>
        </w:rPr>
        <w:t>Status report of WI: Core part: Private Network Support for NG-RAN; rapporteur: China Telecom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RAN3</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Core 80% , Jun.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RP-200150</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RP-200150</w:t>
      </w:r>
      <w:r>
        <w:rPr>
          <w:rFonts w:ascii="Arial" w:hAnsi="Arial" w:cs="Arial"/>
          <w:b/>
          <w:color w:val="0000FF"/>
          <w:sz w:val="24"/>
        </w:rPr>
        <w:tab/>
      </w:r>
      <w:r>
        <w:rPr>
          <w:rFonts w:ascii="Arial" w:hAnsi="Arial" w:cs="Arial"/>
          <w:b/>
          <w:sz w:val="24"/>
        </w:rPr>
        <w:t>Status report of WI: Core part: Private Network Support for NG-RAN; rapporteur: China Telecom</w:t>
      </w:r>
    </w:p>
    <w:p w:rsidR="003C0623" w:rsidRDefault="003C0623" w:rsidP="003C0623">
      <w:pPr>
        <w:rPr>
          <w:i/>
        </w:rPr>
      </w:pPr>
      <w:r>
        <w:rPr>
          <w:i/>
        </w:rPr>
        <w:lastRenderedPageBreak/>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RAN3</w:t>
      </w:r>
    </w:p>
    <w:p w:rsidR="003C0623" w:rsidRDefault="003C0623" w:rsidP="003C0623">
      <w:pPr>
        <w:rPr>
          <w:color w:val="808080"/>
        </w:rPr>
      </w:pPr>
      <w:r>
        <w:rPr>
          <w:color w:val="808080"/>
        </w:rPr>
        <w:t>(Replaces RP-200121)</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Core 80% , Jun. 20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add TU list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RP-200441</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RP-200441</w:t>
      </w:r>
      <w:r>
        <w:rPr>
          <w:rFonts w:ascii="Arial" w:hAnsi="Arial" w:cs="Arial"/>
          <w:b/>
          <w:color w:val="0000FF"/>
          <w:sz w:val="24"/>
        </w:rPr>
        <w:tab/>
      </w:r>
      <w:r>
        <w:rPr>
          <w:rFonts w:ascii="Arial" w:hAnsi="Arial" w:cs="Arial"/>
          <w:b/>
          <w:sz w:val="24"/>
        </w:rPr>
        <w:t>Status report of WI: Core part: Private Network Support for NG-RAN; rapporteur: China Telecom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RAN3</w:t>
      </w:r>
    </w:p>
    <w:p w:rsidR="003C0623" w:rsidRDefault="003C0623" w:rsidP="003C0623">
      <w:pPr>
        <w:rPr>
          <w:color w:val="808080"/>
        </w:rPr>
      </w:pPr>
      <w:r>
        <w:rPr>
          <w:color w:val="808080"/>
        </w:rPr>
        <w:t>(Replaces RP-200150)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RP-200353</w:t>
      </w:r>
      <w:r>
        <w:rPr>
          <w:rFonts w:ascii="Arial" w:hAnsi="Arial" w:cs="Arial"/>
          <w:b/>
          <w:color w:val="0000FF"/>
          <w:sz w:val="24"/>
        </w:rPr>
        <w:tab/>
      </w:r>
      <w:r>
        <w:rPr>
          <w:rFonts w:ascii="Arial" w:hAnsi="Arial" w:cs="Arial"/>
          <w:b/>
          <w:sz w:val="24"/>
        </w:rPr>
        <w:t>RAN2 CRs to Private Network Support for NG-RAN: Core part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RP-200122</w:t>
      </w:r>
      <w:r>
        <w:rPr>
          <w:rFonts w:ascii="Arial" w:hAnsi="Arial" w:cs="Arial"/>
          <w:b/>
          <w:color w:val="0000FF"/>
          <w:sz w:val="24"/>
        </w:rPr>
        <w:tab/>
      </w:r>
      <w:r>
        <w:rPr>
          <w:rFonts w:ascii="Arial" w:hAnsi="Arial" w:cs="Arial"/>
          <w:b/>
          <w:sz w:val="24"/>
        </w:rPr>
        <w:t>Revised WID: Private Network Support for NG-RAN</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RP-191563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22" w:name="_Toc40027722"/>
      <w:bookmarkStart w:id="123" w:name="_Toc42029271"/>
      <w:r>
        <w:t>9.3.16</w:t>
      </w:r>
      <w:r>
        <w:tab/>
        <w:t>Core part: NG interface usage for WWC [RAN3 WI: 5WWC-NG_interface-Core]</w:t>
      </w:r>
      <w:bookmarkEnd w:id="122"/>
      <w:bookmarkEnd w:id="123"/>
    </w:p>
    <w:p w:rsidR="003C0623" w:rsidRDefault="003C0623" w:rsidP="003C0623">
      <w:pPr>
        <w:rPr>
          <w:rFonts w:ascii="Arial" w:hAnsi="Arial" w:cs="Arial"/>
          <w:b/>
          <w:sz w:val="24"/>
        </w:rPr>
      </w:pPr>
      <w:r>
        <w:rPr>
          <w:rFonts w:ascii="Arial" w:hAnsi="Arial" w:cs="Arial"/>
          <w:b/>
          <w:color w:val="0000FF"/>
          <w:sz w:val="24"/>
        </w:rPr>
        <w:t>RP-200091</w:t>
      </w:r>
      <w:r>
        <w:rPr>
          <w:rFonts w:ascii="Arial" w:hAnsi="Arial" w:cs="Arial"/>
          <w:b/>
          <w:color w:val="0000FF"/>
          <w:sz w:val="24"/>
        </w:rPr>
        <w:tab/>
      </w:r>
      <w:r>
        <w:rPr>
          <w:rFonts w:ascii="Arial" w:hAnsi="Arial" w:cs="Arial"/>
          <w:b/>
          <w:sz w:val="24"/>
        </w:rPr>
        <w:t>Status report for WI: Core part: NG interface usage for WWC (Wireless Wireline Convergence);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completion level increased from 70% (RAN #86) to 90% (RAN #87e) without any CR?</w:t>
      </w:r>
    </w:p>
    <w:p w:rsidR="003C0623" w:rsidRDefault="003C0623" w:rsidP="003C0623">
      <w:r>
        <w:t>Huawei: The CRs are available in RAN3 as Base Line. There is only one FFS remaining, related to the description of an IE. Further check with regards to SA2 progress will also be done, if any impact.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124" w:name="_Toc40027723"/>
      <w:bookmarkStart w:id="125" w:name="_Toc42029272"/>
      <w:r>
        <w:lastRenderedPageBreak/>
        <w:t>9.3.17</w:t>
      </w:r>
      <w:r>
        <w:tab/>
        <w:t>RF requirements for NR FR1 [RAN4 WI: NR_RF_FR1]</w:t>
      </w:r>
      <w:bookmarkEnd w:id="124"/>
      <w:bookmarkEnd w:id="125"/>
    </w:p>
    <w:p w:rsidR="003C0623" w:rsidRDefault="003C0623" w:rsidP="003C0623">
      <w:pPr>
        <w:rPr>
          <w:rFonts w:ascii="Arial" w:hAnsi="Arial" w:cs="Arial"/>
          <w:b/>
          <w:sz w:val="24"/>
        </w:rPr>
      </w:pPr>
      <w:r>
        <w:rPr>
          <w:rFonts w:ascii="Arial" w:hAnsi="Arial" w:cs="Arial"/>
          <w:b/>
          <w:color w:val="0000FF"/>
          <w:sz w:val="24"/>
        </w:rPr>
        <w:t>RP-200263</w:t>
      </w:r>
      <w:r>
        <w:rPr>
          <w:rFonts w:ascii="Arial" w:hAnsi="Arial" w:cs="Arial"/>
          <w:b/>
          <w:color w:val="0000FF"/>
          <w:sz w:val="24"/>
        </w:rPr>
        <w:tab/>
      </w:r>
      <w:r>
        <w:rPr>
          <w:rFonts w:ascii="Arial" w:hAnsi="Arial" w:cs="Arial"/>
          <w:b/>
          <w:sz w:val="24"/>
        </w:rPr>
        <w:t>Status report for WI: RF requirements for NR frequency range 1 (FR1);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RP-200377</w:t>
      </w:r>
      <w:r>
        <w:rPr>
          <w:rFonts w:ascii="Arial" w:hAnsi="Arial" w:cs="Arial"/>
          <w:b/>
          <w:color w:val="0000FF"/>
          <w:sz w:val="24"/>
        </w:rPr>
        <w:tab/>
      </w:r>
      <w:r>
        <w:rPr>
          <w:rFonts w:ascii="Arial" w:hAnsi="Arial" w:cs="Arial"/>
          <w:b/>
          <w:sz w:val="24"/>
        </w:rPr>
        <w:t>RAN4 CRs for RF requirements for NR frequency range 1 (FR1)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RP-200281</w:t>
      </w:r>
      <w:r>
        <w:rPr>
          <w:rFonts w:ascii="Arial" w:hAnsi="Arial" w:cs="Arial"/>
          <w:b/>
          <w:color w:val="0000FF"/>
          <w:sz w:val="24"/>
        </w:rPr>
        <w:tab/>
      </w:r>
      <w:r>
        <w:rPr>
          <w:rFonts w:ascii="Arial" w:hAnsi="Arial" w:cs="Arial"/>
          <w:b/>
          <w:sz w:val="24"/>
        </w:rPr>
        <w:t>On NR transient period capability</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According to RAN guidence in RAN#86, testability, i.e. how to test transient period should be further discussed in RAN4 meeting. This contribution provides status of RAN4 discussion.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9.3 to AI 9.3.17;</w:t>
      </w:r>
    </w:p>
    <w:p w:rsidR="003C0623" w:rsidRDefault="003C0623" w:rsidP="003C0623">
      <w:r>
        <w:t>see RP-200245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RP-200245</w:t>
      </w:r>
      <w:r>
        <w:rPr>
          <w:rFonts w:ascii="Arial" w:hAnsi="Arial" w:cs="Arial"/>
          <w:b/>
          <w:color w:val="0000FF"/>
          <w:sz w:val="24"/>
        </w:rPr>
        <w:tab/>
      </w:r>
      <w:r>
        <w:rPr>
          <w:rFonts w:ascii="Arial" w:hAnsi="Arial" w:cs="Arial"/>
          <w:b/>
          <w:sz w:val="24"/>
        </w:rPr>
        <w:t>Shorter UE transient period for NR</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email discussion [Transient_period] concluded:</w:t>
      </w:r>
    </w:p>
    <w:p w:rsidR="003C0623" w:rsidRDefault="003C0623" w:rsidP="003C0623">
      <w:r>
        <w:t>- There is no consensus on whether the transient time capability is feasible to test or not. RAN4 CR is 261 is noted. RAN4 continue discussing the feasibility of testing the transient periods in RAN4 during Q2 and report the outcome at RAN#88</w:t>
      </w:r>
    </w:p>
    <w:p w:rsidR="003C0623" w:rsidRDefault="003C0623" w:rsidP="003C0623">
      <w:r>
        <w:t>This was amended by:</w:t>
      </w:r>
    </w:p>
    <w:p w:rsidR="003C0623" w:rsidRDefault="003C0623" w:rsidP="003C0623">
      <w:r>
        <w:t xml:space="preserve">- no CR will be put for any agreement at this plenary and RAN will task RAN4 to further discuss the testability issue during Q2. </w:t>
      </w:r>
    </w:p>
    <w:p w:rsidR="003C0623" w:rsidRDefault="003C0623" w:rsidP="003C0623">
      <w:r>
        <w:t xml:space="preserve">According to the approved WF in R4-1912921 the benefit of the feature is already established and should not be discussed. </w:t>
      </w:r>
    </w:p>
    <w:p w:rsidR="003C0623" w:rsidRDefault="003C0623" w:rsidP="003C0623">
      <w:r>
        <w:t>•</w:t>
      </w:r>
      <w:r>
        <w:tab/>
        <w:t xml:space="preserve">Agreement: The benefit of the feature shall not be discussed further. </w:t>
      </w:r>
    </w:p>
    <w:p w:rsidR="003C0623" w:rsidRDefault="003C0623" w:rsidP="003C0623">
      <w:r>
        <w:t>Considering previous RAN4 agreements and also from the point of view of the task assigned by RAN, only testability should be discussed in Q2.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RP-200261</w:t>
      </w:r>
      <w:r>
        <w:rPr>
          <w:rFonts w:ascii="Arial" w:hAnsi="Arial" w:cs="Arial"/>
          <w:b/>
          <w:color w:val="0000FF"/>
          <w:sz w:val="24"/>
        </w:rPr>
        <w:tab/>
      </w:r>
      <w:r>
        <w:rPr>
          <w:rFonts w:ascii="Arial" w:hAnsi="Arial" w:cs="Arial"/>
          <w:b/>
          <w:sz w:val="24"/>
        </w:rPr>
        <w:t>Transient Period Capability in NR</w:t>
      </w:r>
    </w:p>
    <w:p w:rsidR="003C0623" w:rsidRDefault="003C0623" w:rsidP="003C062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v16.2.0</w:t>
      </w:r>
      <w:r>
        <w:rPr>
          <w:i/>
        </w:rPr>
        <w:tab/>
        <w:t xml:space="preserve">  CR-0183  Cat: B (Rel-16)</w:t>
      </w:r>
      <w:r>
        <w:rPr>
          <w:i/>
        </w:rPr>
        <w:br/>
      </w:r>
      <w:r>
        <w:rPr>
          <w:i/>
        </w:rPr>
        <w:br/>
      </w:r>
      <w:r>
        <w:rPr>
          <w:i/>
        </w:rPr>
        <w:tab/>
      </w:r>
      <w:r>
        <w:rPr>
          <w:i/>
        </w:rPr>
        <w:tab/>
      </w:r>
      <w:r>
        <w:rPr>
          <w:i/>
        </w:rPr>
        <w:tab/>
      </w:r>
      <w:r>
        <w:rPr>
          <w:i/>
        </w:rPr>
        <w:tab/>
      </w:r>
      <w:r>
        <w:rPr>
          <w:i/>
        </w:rPr>
        <w:tab/>
        <w:t xml:space="preserve">Source: Qualcomm Incorporated, Skyworks Solutions Inc., Verizon, Dish Network, Ericsson, CMCC, Keysight Technologies, Nokia, Nokia Shanghai Bell, Sprint, AT&amp;T, ZTE, Vodafone, Orange, T-mobile, Deutsche Telekom, Telecom Italia, CHTTL, China Telecom, SGS Wireless, </w:t>
      </w:r>
    </w:p>
    <w:p w:rsidR="003C0623" w:rsidRDefault="003C0623" w:rsidP="003C0623">
      <w:pPr>
        <w:rPr>
          <w:color w:val="808080"/>
        </w:rPr>
      </w:pPr>
      <w:r>
        <w:rPr>
          <w:color w:val="808080"/>
        </w:rPr>
        <w:t>(Replaces RP-192948)</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resubmission of RP-192948 which was handled at RAN #86 with the conclusion to task for RAN4 to clarify testability by RAN #87, i.e. how it will be tested;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Qualcomm: Discussion in RAN4 was not conclusive, see Tdoc RP-200245 which is discussing this part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pStyle w:val="Heading4"/>
      </w:pPr>
      <w:bookmarkStart w:id="126" w:name="_Toc40027724"/>
      <w:bookmarkStart w:id="127" w:name="_Toc42029273"/>
      <w:r>
        <w:t>9.3.18</w:t>
      </w:r>
      <w:r>
        <w:tab/>
        <w:t>Add support of NR DL 256QAM for FR2 [RAN4 WI: NR_DL256QAM_FR2]</w:t>
      </w:r>
      <w:bookmarkEnd w:id="126"/>
      <w:bookmarkEnd w:id="127"/>
    </w:p>
    <w:p w:rsidR="003C0623" w:rsidRDefault="003C0623" w:rsidP="003C0623">
      <w:pPr>
        <w:rPr>
          <w:rFonts w:ascii="Arial" w:hAnsi="Arial" w:cs="Arial"/>
          <w:b/>
          <w:sz w:val="24"/>
        </w:rPr>
      </w:pPr>
      <w:r>
        <w:rPr>
          <w:rFonts w:ascii="Arial" w:hAnsi="Arial" w:cs="Arial"/>
          <w:b/>
          <w:color w:val="0000FF"/>
          <w:sz w:val="24"/>
        </w:rPr>
        <w:t>RP-200123</w:t>
      </w:r>
      <w:r>
        <w:rPr>
          <w:rFonts w:ascii="Arial" w:hAnsi="Arial" w:cs="Arial"/>
          <w:b/>
          <w:color w:val="0000FF"/>
          <w:sz w:val="24"/>
        </w:rPr>
        <w:tab/>
      </w:r>
      <w:r>
        <w:rPr>
          <w:rFonts w:ascii="Arial" w:hAnsi="Arial" w:cs="Arial"/>
          <w:b/>
          <w:sz w:val="24"/>
        </w:rPr>
        <w:t>Status report of WI: Add support of NR DL 256QAM for FR2; rapporteur: China Telecom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RP-200458</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RP-200458</w:t>
      </w:r>
      <w:r>
        <w:rPr>
          <w:rFonts w:ascii="Arial" w:hAnsi="Arial" w:cs="Arial"/>
          <w:b/>
          <w:color w:val="0000FF"/>
          <w:sz w:val="24"/>
        </w:rPr>
        <w:tab/>
      </w:r>
      <w:r>
        <w:rPr>
          <w:rFonts w:ascii="Arial" w:hAnsi="Arial" w:cs="Arial"/>
          <w:b/>
          <w:sz w:val="24"/>
        </w:rPr>
        <w:t>Status report of WI: Add support of NR DL 256QAM for FR2; rapporteur: China Telecom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rsidR="003C0623" w:rsidRDefault="003C0623" w:rsidP="003C0623">
      <w:pPr>
        <w:rPr>
          <w:color w:val="808080"/>
        </w:rPr>
      </w:pPr>
      <w:r>
        <w:rPr>
          <w:color w:val="808080"/>
        </w:rPr>
        <w:t>(Replaces RP-200123)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RP-200124</w:t>
      </w:r>
      <w:r>
        <w:rPr>
          <w:rFonts w:ascii="Arial" w:hAnsi="Arial" w:cs="Arial"/>
          <w:b/>
          <w:color w:val="0000FF"/>
          <w:sz w:val="24"/>
        </w:rPr>
        <w:tab/>
      </w:r>
      <w:r>
        <w:rPr>
          <w:rFonts w:ascii="Arial" w:hAnsi="Arial" w:cs="Arial"/>
          <w:b/>
          <w:sz w:val="24"/>
        </w:rPr>
        <w:t>Revised WID: Add support of NR DL 256QAM for FR2</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RP-191891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NEC: There are no tracked changes in this document. Also, the reference to the Tdoc number of the last approved version of the WID is missing.</w:t>
      </w:r>
    </w:p>
    <w:p w:rsidR="003C0623" w:rsidRDefault="003C0623" w:rsidP="003C0623">
      <w:r>
        <w:t xml:space="preserve">China Telecom: Actually the zip file for WID includes both clean and with tracked change versions. </w:t>
      </w:r>
    </w:p>
    <w:p w:rsidR="003C0623" w:rsidRDefault="003C0623" w:rsidP="003C0623">
      <w:r>
        <w:t xml:space="preserve">Regarding to add the reference Tdoc number, I am not sure if it is mandatory for all the revised WID. But I will be carful of the format issue. </w:t>
      </w:r>
    </w:p>
    <w:p w:rsidR="003C0623" w:rsidRDefault="003C0623" w:rsidP="003C0623">
      <w:r>
        <w:t>Given the revised WID was only targeted for time extension which has already been covered by the SR, we can just note this WID.</w:t>
      </w:r>
    </w:p>
    <w:p w:rsidR="003C0623" w:rsidRDefault="003C0623" w:rsidP="003C0623">
      <w:r>
        <w:lastRenderedPageBreak/>
        <w:t>conclusion: revised WID is approved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28" w:name="_Toc40027725"/>
      <w:bookmarkStart w:id="129" w:name="_Toc42029274"/>
      <w:r>
        <w:t>9.3.19</w:t>
      </w:r>
      <w:r>
        <w:tab/>
        <w:t>NR RF requirement enh for FR2 [RAN4 WI: NR_RF_FR2_req_enh]</w:t>
      </w:r>
      <w:bookmarkEnd w:id="128"/>
      <w:bookmarkEnd w:id="129"/>
    </w:p>
    <w:p w:rsidR="003C0623" w:rsidRDefault="003C0623" w:rsidP="003C0623">
      <w:pPr>
        <w:rPr>
          <w:rFonts w:ascii="Arial" w:hAnsi="Arial" w:cs="Arial"/>
          <w:b/>
          <w:sz w:val="24"/>
        </w:rPr>
      </w:pPr>
      <w:r>
        <w:rPr>
          <w:rFonts w:ascii="Arial" w:hAnsi="Arial" w:cs="Arial"/>
          <w:b/>
          <w:color w:val="0000FF"/>
          <w:sz w:val="24"/>
        </w:rPr>
        <w:t>RP-200247</w:t>
      </w:r>
      <w:r>
        <w:rPr>
          <w:rFonts w:ascii="Arial" w:hAnsi="Arial" w:cs="Arial"/>
          <w:b/>
          <w:color w:val="0000FF"/>
          <w:sz w:val="24"/>
        </w:rPr>
        <w:tab/>
      </w:r>
      <w:r>
        <w:rPr>
          <w:rFonts w:ascii="Arial" w:hAnsi="Arial" w:cs="Arial"/>
          <w:b/>
          <w:sz w:val="24"/>
        </w:rPr>
        <w:t>Status report for WI NR RF requirement enhancements for frequency range 2 (FR2); rapporteur: Nokia</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C0623" w:rsidRDefault="003C0623" w:rsidP="003C0623">
      <w:pPr>
        <w:rPr>
          <w:color w:val="808080"/>
        </w:rPr>
      </w:pPr>
      <w:r>
        <w:rPr>
          <w:color w:val="808080"/>
        </w:rPr>
        <w:t>(Replaces RP-192652)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add TU table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RP-200432</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RP-200432</w:t>
      </w:r>
      <w:r>
        <w:rPr>
          <w:rFonts w:ascii="Arial" w:hAnsi="Arial" w:cs="Arial"/>
          <w:b/>
          <w:color w:val="0000FF"/>
          <w:sz w:val="24"/>
        </w:rPr>
        <w:tab/>
      </w:r>
      <w:r>
        <w:rPr>
          <w:rFonts w:ascii="Arial" w:hAnsi="Arial" w:cs="Arial"/>
          <w:b/>
          <w:sz w:val="24"/>
        </w:rPr>
        <w:t>Status report for WI NR RF requirement enhancements for frequency range 2 (FR2); rapporteur: Nokia</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3C0623" w:rsidRDefault="003C0623" w:rsidP="003C0623">
      <w:pPr>
        <w:rPr>
          <w:color w:val="808080"/>
        </w:rPr>
      </w:pPr>
      <w:r>
        <w:rPr>
          <w:color w:val="808080"/>
        </w:rPr>
        <w:t>(Replaces RP-200247)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RP-200378</w:t>
      </w:r>
      <w:r>
        <w:rPr>
          <w:rFonts w:ascii="Arial" w:hAnsi="Arial" w:cs="Arial"/>
          <w:b/>
          <w:color w:val="0000FF"/>
          <w:sz w:val="24"/>
        </w:rPr>
        <w:tab/>
      </w:r>
      <w:r>
        <w:rPr>
          <w:rFonts w:ascii="Arial" w:hAnsi="Arial" w:cs="Arial"/>
          <w:b/>
          <w:sz w:val="24"/>
        </w:rPr>
        <w:t>RAN4 CRs for NR RF requirement enhancements for frequency range 2 (FR2)</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RP-200333</w:t>
      </w:r>
      <w:r>
        <w:rPr>
          <w:rFonts w:ascii="Arial" w:hAnsi="Arial" w:cs="Arial"/>
          <w:b/>
          <w:color w:val="0000FF"/>
          <w:sz w:val="24"/>
        </w:rPr>
        <w:tab/>
      </w:r>
      <w:r>
        <w:rPr>
          <w:rFonts w:ascii="Arial" w:hAnsi="Arial" w:cs="Arial"/>
          <w:b/>
          <w:sz w:val="24"/>
        </w:rPr>
        <w:t>Handling of Inter-band CA FR2 Combinations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RP-200246</w:t>
      </w:r>
      <w:r>
        <w:rPr>
          <w:rFonts w:ascii="Arial" w:hAnsi="Arial" w:cs="Arial"/>
          <w:b/>
          <w:color w:val="0000FF"/>
          <w:sz w:val="24"/>
        </w:rPr>
        <w:tab/>
      </w:r>
      <w:r>
        <w:rPr>
          <w:rFonts w:ascii="Arial" w:hAnsi="Arial" w:cs="Arial"/>
          <w:b/>
          <w:sz w:val="24"/>
        </w:rPr>
        <w:t>Revised WID on NR RF Requirement Enhancements for FR2</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C0623" w:rsidRDefault="003C0623" w:rsidP="003C0623">
      <w:pPr>
        <w:rPr>
          <w:color w:val="808080"/>
        </w:rPr>
      </w:pPr>
      <w:r>
        <w:rPr>
          <w:color w:val="808080"/>
        </w:rPr>
        <w:t>(Replaces RP-192653)</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RP-192653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 xml:space="preserve">Huawei: The revision added an objective of  “ Multiband relaxation framework enhancement”, based on WF agreed in RAN4#94e, MBR includes both Rel-15 and Rel-16 and some other issues, e.g. beam squint, intra-band/inter-band DL </w:t>
      </w:r>
      <w:r>
        <w:lastRenderedPageBreak/>
        <w:t>contiguous CA delta Rib are related to MBR. What’s the specific target for the multi-band relaxation framework enhancement in Rel-16? We need to see a clear objective of MBR.</w:t>
      </w:r>
    </w:p>
    <w:p w:rsidR="003C0623" w:rsidRDefault="003C0623" w:rsidP="003C0623">
      <w:r>
        <w:t>Nokia: This WID revision was made based on the RAN4 agreement in R4-2002828, which was agreed in the RAN4#94e: R4-2002828: "RAN4 agrees to make modifications to multiband relaxation framework";</w:t>
      </w:r>
    </w:p>
    <w:p w:rsidR="003C0623" w:rsidRDefault="003C0623" w:rsidP="003C0623">
      <w:r>
        <w:t>To make this objective more clear we could add "to address the issues brought up by RAN5 in LS to RAN4 R5-199424" to the objective as follows:</w:t>
      </w:r>
    </w:p>
    <w:p w:rsidR="003C0623" w:rsidRDefault="003C0623" w:rsidP="003C0623">
      <w:r>
        <w:t xml:space="preserve">• </w:t>
      </w:r>
      <w:r>
        <w:tab/>
        <w:t>Multiband relaxation framework enhancement to address the issues brought up by RAN5 in LS to RAN4 R5-199424.</w:t>
      </w:r>
    </w:p>
    <w:p w:rsidR="003C0623" w:rsidRDefault="003C0623" w:rsidP="003C0623">
      <w:r>
        <w:t>Huawei: added objective is based on the WF. But the option in the WF to adopt different way to define MBR for Rel-15 and Rel-16 is not excluded. And the WI is for Rel-16 only, thus my comment is that the objective should be specific to Rel-16 enhancement.</w:t>
      </w:r>
    </w:p>
    <w:p w:rsidR="003C0623" w:rsidRDefault="003C0623" w:rsidP="003C0623">
      <w:r>
        <w:t>Nokia: this is Rel-16 WID and thus, the requirements developed under this work item are for Rel-16. Would you have a proposal for some other alternative wording for the objective? Typically we don’t explicitly list the release again as the whole work item is for a certain release.</w:t>
      </w:r>
    </w:p>
    <w:p w:rsidR="003C0623" w:rsidRDefault="003C0623" w:rsidP="003C0623">
      <w:r>
        <w:t>RAN4 is discussing still lots of Rel-15 issues and it would indeed be important that RAN4 would start only doing critical corrections to Rel-15.</w:t>
      </w:r>
    </w:p>
    <w:p w:rsidR="003C0623" w:rsidRDefault="003C0623" w:rsidP="003C0623">
      <w:r>
        <w:t>after email discussion:</w:t>
      </w:r>
    </w:p>
    <w:p w:rsidR="003C0623" w:rsidRDefault="003C0623" w:rsidP="003C0623">
      <w:r>
        <w:t>RAN chair: can we go ahead and approve 246 as is? Any objections to do so?</w:t>
      </w:r>
    </w:p>
    <w:p w:rsidR="003C0623" w:rsidRDefault="003C0623" w:rsidP="003C0623">
      <w:r>
        <w:t xml:space="preserve">Qualcomm: This feature of L+L band inter-band CA is complicating RAN4 quite a bit and there are no requests for band configurations for that feature so to us it seems redundant. At least RAN4 should have some guidance on how to proceed. </w:t>
      </w:r>
    </w:p>
    <w:p w:rsidR="003C0623" w:rsidRDefault="003C0623" w:rsidP="003C0623">
      <w:r>
        <w:t xml:space="preserve">Huawei: Common beam management and independent beam management are not connected with CA configurations directly. For a CA configuration, which requirement shall apply depends on the scenarios deployed. We can further discuss separated requirements, but should not mix them with configurations together. </w:t>
      </w:r>
    </w:p>
    <w:p w:rsidR="003C0623" w:rsidRDefault="003C0623" w:rsidP="003C0623">
      <w:r>
        <w:t>RAN chair: 246 is then approved as is given that there is no consensus for any additional changes. We can see if we need additional changes between now and June, and make these changes at RAN#88, if needed…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30" w:name="_Toc40027726"/>
      <w:bookmarkStart w:id="131" w:name="_Toc42029275"/>
      <w:r>
        <w:t>9.3.20</w:t>
      </w:r>
      <w:r>
        <w:tab/>
        <w:t>Core part: SON and MDT support for NR [RAN3 WI: NR_SON_MDT-Core]</w:t>
      </w:r>
      <w:bookmarkEnd w:id="130"/>
      <w:bookmarkEnd w:id="131"/>
    </w:p>
    <w:p w:rsidR="003C0623" w:rsidRDefault="003C0623" w:rsidP="003C0623">
      <w:pPr>
        <w:rPr>
          <w:rFonts w:ascii="Arial" w:hAnsi="Arial" w:cs="Arial"/>
          <w:b/>
          <w:sz w:val="24"/>
        </w:rPr>
      </w:pPr>
      <w:r>
        <w:rPr>
          <w:rFonts w:ascii="Arial" w:hAnsi="Arial" w:cs="Arial"/>
          <w:b/>
          <w:color w:val="0000FF"/>
          <w:sz w:val="24"/>
        </w:rPr>
        <w:t>RP-200205</w:t>
      </w:r>
      <w:r>
        <w:rPr>
          <w:rFonts w:ascii="Arial" w:hAnsi="Arial" w:cs="Arial"/>
          <w:b/>
          <w:color w:val="0000FF"/>
          <w:sz w:val="24"/>
        </w:rPr>
        <w:tab/>
      </w:r>
      <w:r>
        <w:rPr>
          <w:rFonts w:ascii="Arial" w:hAnsi="Arial" w:cs="Arial"/>
          <w:b/>
          <w:sz w:val="24"/>
        </w:rPr>
        <w:t>Status report for WI Core part: SON (Self-Organising Networks) and MDT (Minimization of Drive Tests) support for NR; rapporteur: CMCC</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after email discussion the agreed way forward was:</w:t>
      </w:r>
    </w:p>
    <w:p w:rsidR="003C0623" w:rsidRDefault="003C0623" w:rsidP="003C0623">
      <w:r>
        <w:t>•</w:t>
      </w:r>
      <w:r>
        <w:tab/>
        <w:t>Approval of RAN2 CRs for SON and MDT in RP 200354</w:t>
      </w:r>
    </w:p>
    <w:p w:rsidR="003C0623" w:rsidRDefault="003C0623" w:rsidP="003C0623">
      <w:r>
        <w:t>•</w:t>
      </w:r>
      <w:r>
        <w:tab/>
        <w:t>Add a statement in the SR: "Approval of RAN2 CRs should not block other WG ongoing discussions/decisions"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RP-200489</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RP-200489</w:t>
      </w:r>
      <w:r>
        <w:rPr>
          <w:rFonts w:ascii="Arial" w:hAnsi="Arial" w:cs="Arial"/>
          <w:b/>
          <w:color w:val="0000FF"/>
          <w:sz w:val="24"/>
        </w:rPr>
        <w:tab/>
      </w:r>
      <w:r>
        <w:rPr>
          <w:rFonts w:ascii="Arial" w:hAnsi="Arial" w:cs="Arial"/>
          <w:b/>
          <w:sz w:val="24"/>
        </w:rPr>
        <w:t>Status report for WI Core part: SON (Self-Organising Networks) and MDT (Minimization of Drive Tests) support for NR; rapporteur: CMCC</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RAN3</w:t>
      </w:r>
    </w:p>
    <w:p w:rsidR="003C0623" w:rsidRDefault="003C0623" w:rsidP="003C0623">
      <w:pPr>
        <w:rPr>
          <w:color w:val="808080"/>
        </w:rPr>
      </w:pPr>
      <w:r>
        <w:rPr>
          <w:color w:val="808080"/>
        </w:rPr>
        <w:t>(Replaces RP-200205)</w:t>
      </w:r>
    </w:p>
    <w:p w:rsidR="003C0623" w:rsidRDefault="003C0623" w:rsidP="003C0623">
      <w:pPr>
        <w:rPr>
          <w:rFonts w:ascii="Arial" w:hAnsi="Arial" w:cs="Arial"/>
          <w:b/>
        </w:rPr>
      </w:pPr>
      <w:r>
        <w:rPr>
          <w:rFonts w:ascii="Arial" w:hAnsi="Arial" w:cs="Arial"/>
          <w:b/>
        </w:rPr>
        <w:lastRenderedPageBreak/>
        <w:t xml:space="preserve">Discussion: </w:t>
      </w:r>
    </w:p>
    <w:p w:rsidR="003C0623" w:rsidRDefault="003C0623" w:rsidP="003C0623">
      <w:r>
        <w:t>MCC: late submission</w:t>
      </w:r>
    </w:p>
    <w:p w:rsidR="003C0623" w:rsidRDefault="003C0623" w:rsidP="003C0623">
      <w:r>
        <w:t>additional sentence added under 2.2.1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RP-200354</w:t>
      </w:r>
      <w:r>
        <w:rPr>
          <w:rFonts w:ascii="Arial" w:hAnsi="Arial" w:cs="Arial"/>
          <w:b/>
          <w:color w:val="0000FF"/>
          <w:sz w:val="24"/>
        </w:rPr>
        <w:tab/>
      </w:r>
      <w:r>
        <w:rPr>
          <w:rFonts w:ascii="Arial" w:hAnsi="Arial" w:cs="Arial"/>
          <w:b/>
          <w:sz w:val="24"/>
        </w:rPr>
        <w:t>RAN2 CRs to SON and MDT support for NR: Core part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Nokia: These CRs especially for RRC specifications (e.g. ambiguous description related to CGI reporting) may potentially be impacted by RAN3 decision (WI led by RAN3). Note that RAN3 has not provided their CR on this feature. Therefore, it is proposed to just “endorse” these CRs in RAN2 WG level, and further submit to RAN#88 for approval together with RAN3 CR.</w:t>
      </w:r>
    </w:p>
    <w:p w:rsidR="003C0623" w:rsidRDefault="003C0623" w:rsidP="003C0623">
      <w:r>
        <w:t>ZTE: CGI reporting is important for ANR, and NR ANR function has already been approved in RAN3 in TS38.300. So we do not see any issue to approve RAN2 CRs in this RAN penary meeting.</w:t>
      </w:r>
    </w:p>
    <w:p w:rsidR="003C0623" w:rsidRDefault="003C0623" w:rsidP="003C0623">
      <w:r>
        <w:t>Furthermore, the time left for R16 WI is still limited, let's progress amap.</w:t>
      </w:r>
    </w:p>
    <w:p w:rsidR="003C0623" w:rsidRDefault="003C0623" w:rsidP="003C0623">
      <w:r>
        <w:t>And even there is something found that needs to be updated in RAN3, we can do this in the followingRAN3 emeetings.</w:t>
      </w:r>
    </w:p>
    <w:p w:rsidR="003C0623" w:rsidRDefault="003C0623" w:rsidP="003C0623">
      <w:r>
        <w:t>Huawei: We agree with ZTE in particular, i.e. we don't see any misalignment (and if any is found afterwards the handling can be coordinated between RAN2 and RAN3 and corrected in Q2).</w:t>
      </w:r>
    </w:p>
    <w:p w:rsidR="003C0623" w:rsidRDefault="003C0623" w:rsidP="003C0623">
      <w:r>
        <w:t>Also more in general RAN2 CRs were provided for approval for most of the WIs, but not (always) for RAN3 CRs, so this one is not special. We think we should not delay the approval of all RAN2 CRs available.</w:t>
      </w:r>
    </w:p>
    <w:p w:rsidR="003C0623" w:rsidRDefault="003C0623" w:rsidP="003C0623">
      <w:r>
        <w:t>Apple: The time to complete the WI is quite limited, from the perspective of procedure, it is not wise to delay the approval of the CR agreed in the e-meeting. If there are some further impact by RAN3 decision(s), companies can still bring CRs for correction in the next RAN2 meeting.</w:t>
      </w:r>
    </w:p>
    <w:p w:rsidR="003C0623" w:rsidRDefault="003C0623" w:rsidP="003C0623">
      <w:r>
        <w:t>Ericsson: Similar to other companies, we think it would be good to approve the CRs. Merely endorsing them would mean they are not implemented in 38.331 which could jeopardize the ASN.1 review. Errors may be corrected on a case by case basis as usual.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RP-200405</w:t>
      </w:r>
      <w:r>
        <w:rPr>
          <w:rFonts w:ascii="Arial" w:hAnsi="Arial" w:cs="Arial"/>
          <w:b/>
          <w:color w:val="0000FF"/>
          <w:sz w:val="24"/>
        </w:rPr>
        <w:tab/>
      </w:r>
      <w:r>
        <w:rPr>
          <w:rFonts w:ascii="Arial" w:hAnsi="Arial" w:cs="Arial"/>
          <w:b/>
          <w:sz w:val="24"/>
        </w:rPr>
        <w:t>RAN4 CRs for Core part: SON (Self-Organising Networks) and MDT (Minimization of Drive Tests) support for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32" w:name="_Toc40027727"/>
      <w:bookmarkStart w:id="133" w:name="_Toc42029276"/>
      <w:r>
        <w:t>9.3.21</w:t>
      </w:r>
      <w:r>
        <w:tab/>
        <w:t>NR support for high speed train scenario [RAN3 WI: NR_HST]</w:t>
      </w:r>
      <w:bookmarkEnd w:id="132"/>
      <w:bookmarkEnd w:id="133"/>
    </w:p>
    <w:p w:rsidR="003C0623" w:rsidRDefault="003C0623" w:rsidP="003C0623">
      <w:pPr>
        <w:rPr>
          <w:rFonts w:ascii="Arial" w:hAnsi="Arial" w:cs="Arial"/>
          <w:b/>
          <w:sz w:val="24"/>
        </w:rPr>
      </w:pPr>
      <w:r>
        <w:rPr>
          <w:rFonts w:ascii="Arial" w:hAnsi="Arial" w:cs="Arial"/>
          <w:b/>
          <w:color w:val="0000FF"/>
          <w:sz w:val="24"/>
        </w:rPr>
        <w:t>RP-200204</w:t>
      </w:r>
      <w:r>
        <w:rPr>
          <w:rFonts w:ascii="Arial" w:hAnsi="Arial" w:cs="Arial"/>
          <w:b/>
          <w:color w:val="0000FF"/>
          <w:sz w:val="24"/>
        </w:rPr>
        <w:tab/>
      </w:r>
      <w:r>
        <w:rPr>
          <w:rFonts w:ascii="Arial" w:hAnsi="Arial" w:cs="Arial"/>
          <w:b/>
          <w:sz w:val="24"/>
        </w:rPr>
        <w:t>Status report for WI on NR support for high speed train scenario; rapporteur: CMCC</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RP-200407</w:t>
      </w:r>
      <w:r>
        <w:rPr>
          <w:rFonts w:ascii="Arial" w:hAnsi="Arial" w:cs="Arial"/>
          <w:b/>
          <w:color w:val="0000FF"/>
          <w:sz w:val="24"/>
        </w:rPr>
        <w:tab/>
      </w:r>
      <w:r>
        <w:rPr>
          <w:rFonts w:ascii="Arial" w:hAnsi="Arial" w:cs="Arial"/>
          <w:b/>
          <w:sz w:val="24"/>
        </w:rPr>
        <w:t>RAN4 CRs for NR support for high speed train scenario</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RP-200471</w:t>
      </w:r>
      <w:r>
        <w:rPr>
          <w:rFonts w:ascii="Arial" w:hAnsi="Arial" w:cs="Arial"/>
          <w:b/>
          <w:color w:val="0000FF"/>
          <w:sz w:val="24"/>
        </w:rPr>
        <w:tab/>
      </w:r>
      <w:r>
        <w:rPr>
          <w:rFonts w:ascii="Arial" w:hAnsi="Arial" w:cs="Arial"/>
          <w:b/>
          <w:sz w:val="24"/>
        </w:rPr>
        <w:t>RAN4 CRs for NR support for high speed train scenario, part 2</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late CRpack with 1 CR:</w:t>
      </w:r>
    </w:p>
    <w:p w:rsidR="003C0623" w:rsidRDefault="003C0623" w:rsidP="003C0623">
      <w:r>
        <w:t>- including REL-16 cat.B CR R4-2001803 which was missed in CRpack RP-200407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34" w:name="_Toc40027728"/>
      <w:bookmarkStart w:id="135" w:name="_Toc42029277"/>
      <w:r>
        <w:t>9.3.22</w:t>
      </w:r>
      <w:r>
        <w:tab/>
        <w:t>RRM requirement for CSI-RS based L3 measurement in NR [RAN4 WI: NR_CSIRS_L3meas]</w:t>
      </w:r>
      <w:bookmarkEnd w:id="134"/>
      <w:bookmarkEnd w:id="135"/>
    </w:p>
    <w:p w:rsidR="003C0623" w:rsidRDefault="003C0623" w:rsidP="003C0623">
      <w:pPr>
        <w:rPr>
          <w:rFonts w:ascii="Arial" w:hAnsi="Arial" w:cs="Arial"/>
          <w:b/>
          <w:sz w:val="24"/>
        </w:rPr>
      </w:pPr>
      <w:r>
        <w:rPr>
          <w:rFonts w:ascii="Arial" w:hAnsi="Arial" w:cs="Arial"/>
          <w:b/>
          <w:color w:val="0000FF"/>
          <w:sz w:val="24"/>
        </w:rPr>
        <w:t>RP-200241</w:t>
      </w:r>
      <w:r>
        <w:rPr>
          <w:rFonts w:ascii="Arial" w:hAnsi="Arial" w:cs="Arial"/>
          <w:b/>
          <w:color w:val="0000FF"/>
          <w:sz w:val="24"/>
        </w:rPr>
        <w:tab/>
      </w:r>
      <w:r>
        <w:rPr>
          <w:rFonts w:ascii="Arial" w:hAnsi="Arial" w:cs="Arial"/>
          <w:b/>
          <w:sz w:val="24"/>
        </w:rPr>
        <w:t>Status report for WI RRM requirement for CSI-RS based L3 measurement in NR; rapporteur: CATT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for RRM requirement for CSI-RS based L3 measurement in NR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RP-200240</w:t>
      </w:r>
      <w:r>
        <w:rPr>
          <w:rFonts w:ascii="Arial" w:hAnsi="Arial" w:cs="Arial"/>
          <w:b/>
          <w:color w:val="0000FF"/>
          <w:sz w:val="24"/>
        </w:rPr>
        <w:tab/>
      </w:r>
      <w:r>
        <w:rPr>
          <w:rFonts w:ascii="Arial" w:hAnsi="Arial" w:cs="Arial"/>
          <w:b/>
          <w:sz w:val="24"/>
        </w:rPr>
        <w:t>Revised WID: RRM requirement for CSI-RS based L3 measurement in NR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RP-191992; to extend the completion date to June 2020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36" w:name="_Toc40027729"/>
      <w:bookmarkStart w:id="137" w:name="_Toc42029278"/>
      <w:r>
        <w:t>9.3.23</w:t>
      </w:r>
      <w:r>
        <w:tab/>
        <w:t>Perf. part: NR perf. requirement enh [RAN4 WI: NR_perf_enh-Perf]</w:t>
      </w:r>
      <w:bookmarkEnd w:id="136"/>
      <w:bookmarkEnd w:id="137"/>
    </w:p>
    <w:p w:rsidR="003C0623" w:rsidRDefault="003C0623" w:rsidP="003C0623">
      <w:pPr>
        <w:rPr>
          <w:rFonts w:ascii="Arial" w:hAnsi="Arial" w:cs="Arial"/>
          <w:b/>
          <w:sz w:val="24"/>
        </w:rPr>
      </w:pPr>
      <w:r>
        <w:rPr>
          <w:rFonts w:ascii="Arial" w:hAnsi="Arial" w:cs="Arial"/>
          <w:b/>
          <w:color w:val="0000FF"/>
          <w:sz w:val="24"/>
        </w:rPr>
        <w:t>RP-200125</w:t>
      </w:r>
      <w:r>
        <w:rPr>
          <w:rFonts w:ascii="Arial" w:hAnsi="Arial" w:cs="Arial"/>
          <w:b/>
          <w:color w:val="0000FF"/>
          <w:sz w:val="24"/>
        </w:rPr>
        <w:tab/>
      </w:r>
      <w:r>
        <w:rPr>
          <w:rFonts w:ascii="Arial" w:hAnsi="Arial" w:cs="Arial"/>
          <w:b/>
          <w:sz w:val="24"/>
        </w:rPr>
        <w:t>Status report of WI: NR performance requirement enhancement; rapporteur: China Telecom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Perf. 50%, Sep.20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RP-200379</w:t>
      </w:r>
      <w:r>
        <w:rPr>
          <w:rFonts w:ascii="Arial" w:hAnsi="Arial" w:cs="Arial"/>
          <w:b/>
          <w:color w:val="0000FF"/>
          <w:sz w:val="24"/>
        </w:rPr>
        <w:tab/>
      </w:r>
      <w:r>
        <w:rPr>
          <w:rFonts w:ascii="Arial" w:hAnsi="Arial" w:cs="Arial"/>
          <w:b/>
          <w:sz w:val="24"/>
        </w:rPr>
        <w:t>RAN4 CRs for Perf. part: NR performance requirement enhancement</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RP-200224</w:t>
      </w:r>
      <w:r>
        <w:rPr>
          <w:rFonts w:ascii="Arial" w:hAnsi="Arial" w:cs="Arial"/>
          <w:b/>
          <w:color w:val="0000FF"/>
          <w:sz w:val="24"/>
        </w:rPr>
        <w:tab/>
      </w:r>
      <w:r>
        <w:rPr>
          <w:rFonts w:ascii="Arial" w:hAnsi="Arial" w:cs="Arial"/>
          <w:b/>
          <w:sz w:val="24"/>
        </w:rPr>
        <w:t xml:space="preserve">Motivation paper to introduce power imbalance requirement for intra-band EN-DC </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br/>
      </w:r>
      <w:r>
        <w:rPr>
          <w:i/>
        </w:rPr>
        <w:tab/>
      </w:r>
      <w:r>
        <w:rPr>
          <w:i/>
        </w:rPr>
        <w:tab/>
      </w:r>
      <w:r>
        <w:rPr>
          <w:i/>
        </w:rPr>
        <w:tab/>
      </w:r>
      <w:r>
        <w:rPr>
          <w:i/>
        </w:rPr>
        <w:tab/>
      </w:r>
      <w:r>
        <w:rPr>
          <w:i/>
        </w:rPr>
        <w:tab/>
        <w:t>Source: NTT DOCOMO, INC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RP-200203</w:t>
      </w:r>
      <w:r>
        <w:rPr>
          <w:rFonts w:ascii="Arial" w:hAnsi="Arial" w:cs="Arial"/>
          <w:b/>
          <w:color w:val="0000FF"/>
          <w:sz w:val="24"/>
        </w:rPr>
        <w:tab/>
      </w:r>
      <w:r>
        <w:rPr>
          <w:rFonts w:ascii="Arial" w:hAnsi="Arial" w:cs="Arial"/>
          <w:b/>
          <w:sz w:val="24"/>
        </w:rPr>
        <w:t>Revised WID: Perf. part: NR performance requirement enhancement</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RP-192532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Qualcomm: The revision also adds an objective on FR1 intra-band non-contiguous EN-DC. We do not believe this is needed because it is essentially the same as contiguous EN-DC. Furthermore, the value should automatically be 6dB(same as contiguous) based on 38.101-3 (see Section 5.5B.4 with band 42-77 combination; Notes 4 and 11 of the table).</w:t>
      </w:r>
    </w:p>
    <w:p w:rsidR="003C0623" w:rsidRDefault="003C0623" w:rsidP="003C0623">
      <w:r>
        <w:t>Intel: We also think that there is no clear justification to add a new objective to define power imbalance demodulation requirements for FR1 intra-band non-contiguous EN-DC scenarios; The purpose of power imbalance PDSCH demodulation requirements is to ensure that UE has proper Rx image rejection performance in case of intra-band contiguous CA/EN-DC and the test methodology is quite straightforward. In our understanding there are no relevant RF requirements for Rx image rejection for intra-band non-contiguous EN-DC or CA. RAN4 discussed this question and previously agreed WF R4-1916135 covers contiguous CA and EN-DC only while non-contiguous scenarios are out of scope. So, before the demodulation requirements are defined, further discussion in RAN4 RF session is needed to confirm the technical issue and define the proper RF Core requirements.</w:t>
      </w:r>
    </w:p>
    <w:p w:rsidR="003C0623" w:rsidRDefault="003C0623" w:rsidP="003C0623">
      <w:r>
        <w:t>Ericsson: if this further objective is added to the WI then the completion date should be changed to December to be realistic</w:t>
      </w:r>
    </w:p>
    <w:p w:rsidR="003C0623" w:rsidRDefault="003C0623" w:rsidP="003C0623">
      <w:r>
        <w:t>Apple:  same view as Intel and Qualcomm. The justification to introduce FR1 intra-band NC EN-DC into the current WID is unclear to us and we may need more discussion in RAN4 RF session to understand the use case.</w:t>
      </w:r>
    </w:p>
    <w:p w:rsidR="003C0623" w:rsidRDefault="003C0623" w:rsidP="003C0623">
      <w:r>
        <w:t>NTT DOCOMO: it is possible to consider non-contiguous case since RAN4 agreed in R4-2002110 that the assumption on Rx image is 25 dBc, which is the same value as contiguous case.</w:t>
      </w:r>
    </w:p>
    <w:p w:rsidR="003C0623" w:rsidRDefault="003C0623" w:rsidP="003C0623">
      <w:r>
        <w:t>On the other hand, it is reasonable that power imbalance value for non-contiguous case is the same as that for contiguous case based on 38.101-3 as QC mentioned., i.e., 6dB.</w:t>
      </w:r>
    </w:p>
    <w:p w:rsidR="003C0623" w:rsidRDefault="003C0623" w:rsidP="003C0623">
      <w:r>
        <w:t>Is it possible to consider intra-band non-contiguous EN-DC with 6dB power imbalance?</w:t>
      </w:r>
    </w:p>
    <w:p w:rsidR="003C0623" w:rsidRDefault="003C0623" w:rsidP="003C0623">
      <w:r>
        <w:t>Regarding the completion date, we think that it is too early to conclude it at this point. Our understanding is that most of the parameters for intra-band CA could be reused for EN-DC, so the impact on workload would be small if such objective is added.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RP-200472</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RP-200472</w:t>
      </w:r>
      <w:r>
        <w:rPr>
          <w:rFonts w:ascii="Arial" w:hAnsi="Arial" w:cs="Arial"/>
          <w:b/>
          <w:color w:val="0000FF"/>
          <w:sz w:val="24"/>
        </w:rPr>
        <w:tab/>
      </w:r>
      <w:r>
        <w:rPr>
          <w:rFonts w:ascii="Arial" w:hAnsi="Arial" w:cs="Arial"/>
          <w:b/>
          <w:sz w:val="24"/>
        </w:rPr>
        <w:t>Revised WID: Perf. part: NR performance requirement enhancement</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rsidR="003C0623" w:rsidRDefault="003C0623" w:rsidP="003C0623">
      <w:pPr>
        <w:rPr>
          <w:color w:val="808080"/>
        </w:rPr>
      </w:pPr>
      <w:r>
        <w:rPr>
          <w:color w:val="808080"/>
        </w:rPr>
        <w:t>(Replaces RP-200203)</w:t>
      </w:r>
    </w:p>
    <w:p w:rsidR="003C0623" w:rsidRDefault="003C0623" w:rsidP="003C0623">
      <w:pPr>
        <w:rPr>
          <w:rFonts w:ascii="Arial" w:hAnsi="Arial" w:cs="Arial"/>
          <w:b/>
        </w:rPr>
      </w:pPr>
      <w:r>
        <w:rPr>
          <w:rFonts w:ascii="Arial" w:hAnsi="Arial" w:cs="Arial"/>
          <w:b/>
        </w:rPr>
        <w:lastRenderedPageBreak/>
        <w:t xml:space="preserve">Abstract: </w:t>
      </w:r>
    </w:p>
    <w:p w:rsidR="003C0623" w:rsidRDefault="003C0623" w:rsidP="003C0623">
      <w:r>
        <w:t>last approved WID: RP-192532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38" w:name="_Toc40027730"/>
      <w:bookmarkStart w:id="139" w:name="_Toc42029279"/>
      <w:r>
        <w:t>9.3.24</w:t>
      </w:r>
      <w:r>
        <w:tab/>
        <w:t>NR RRM enhancement [RAN4 WI: NR_RRM_enh]</w:t>
      </w:r>
      <w:bookmarkEnd w:id="138"/>
      <w:bookmarkEnd w:id="139"/>
    </w:p>
    <w:p w:rsidR="003C0623" w:rsidRDefault="003C0623" w:rsidP="003C0623">
      <w:pPr>
        <w:rPr>
          <w:rFonts w:ascii="Arial" w:hAnsi="Arial" w:cs="Arial"/>
          <w:b/>
          <w:sz w:val="24"/>
        </w:rPr>
      </w:pPr>
      <w:r>
        <w:rPr>
          <w:rFonts w:ascii="Arial" w:hAnsi="Arial" w:cs="Arial"/>
          <w:b/>
          <w:color w:val="0000FF"/>
          <w:sz w:val="24"/>
        </w:rPr>
        <w:t>RP-200255</w:t>
      </w:r>
      <w:r>
        <w:rPr>
          <w:rFonts w:ascii="Arial" w:hAnsi="Arial" w:cs="Arial"/>
          <w:b/>
          <w:color w:val="0000FF"/>
          <w:sz w:val="24"/>
        </w:rPr>
        <w:tab/>
      </w:r>
      <w:r>
        <w:rPr>
          <w:rFonts w:ascii="Arial" w:hAnsi="Arial" w:cs="Arial"/>
          <w:b/>
          <w:sz w:val="24"/>
        </w:rPr>
        <w:t>Status report for WI: NR RRM enhancement; rapporteur: Intel Corporation, ZTE Corporation, Apple</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 xml:space="preserve">Core. 70% , Jun 20; </w:t>
      </w:r>
    </w:p>
    <w:p w:rsidR="003C0623" w:rsidRDefault="003C0623" w:rsidP="003C0623">
      <w:r>
        <w:t>Perf. 0%, Dec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RP-200355</w:t>
      </w:r>
      <w:r>
        <w:rPr>
          <w:rFonts w:ascii="Arial" w:hAnsi="Arial" w:cs="Arial"/>
          <w:b/>
          <w:color w:val="0000FF"/>
          <w:sz w:val="24"/>
        </w:rPr>
        <w:tab/>
      </w:r>
      <w:r>
        <w:rPr>
          <w:rFonts w:ascii="Arial" w:hAnsi="Arial" w:cs="Arial"/>
          <w:b/>
          <w:sz w:val="24"/>
        </w:rPr>
        <w:t>RAN2 CRs to NR RRM enhancement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RP-200256</w:t>
      </w:r>
      <w:r>
        <w:rPr>
          <w:rFonts w:ascii="Arial" w:hAnsi="Arial" w:cs="Arial"/>
          <w:b/>
          <w:color w:val="0000FF"/>
          <w:sz w:val="24"/>
        </w:rPr>
        <w:tab/>
      </w:r>
      <w:r>
        <w:rPr>
          <w:rFonts w:ascii="Arial" w:hAnsi="Arial" w:cs="Arial"/>
          <w:b/>
          <w:sz w:val="24"/>
        </w:rPr>
        <w:t>Revised WID: NR RRM enhancement in R16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ZTE Corporation, Apple</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RP-193211; to update timelines and objectives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40" w:name="_Toc40027731"/>
      <w:bookmarkStart w:id="141" w:name="_Toc42029280"/>
      <w:r>
        <w:t>9.3.25</w:t>
      </w:r>
      <w:r>
        <w:tab/>
        <w:t>Perf. part: OTA BS testing TR [new RAN4 WI: OTA_BS_testing-Perf]</w:t>
      </w:r>
      <w:bookmarkEnd w:id="140"/>
      <w:bookmarkEnd w:id="141"/>
    </w:p>
    <w:p w:rsidR="003C0623" w:rsidRDefault="003C0623" w:rsidP="003C0623">
      <w:pPr>
        <w:rPr>
          <w:rFonts w:ascii="Arial" w:hAnsi="Arial" w:cs="Arial"/>
          <w:b/>
          <w:sz w:val="24"/>
        </w:rPr>
      </w:pPr>
      <w:r>
        <w:rPr>
          <w:rFonts w:ascii="Arial" w:hAnsi="Arial" w:cs="Arial"/>
          <w:b/>
          <w:color w:val="0000FF"/>
          <w:sz w:val="24"/>
        </w:rPr>
        <w:t>RP-200275</w:t>
      </w:r>
      <w:r>
        <w:rPr>
          <w:rFonts w:ascii="Arial" w:hAnsi="Arial" w:cs="Arial"/>
          <w:b/>
          <w:color w:val="0000FF"/>
          <w:sz w:val="24"/>
        </w:rPr>
        <w:tab/>
      </w:r>
      <w:r>
        <w:rPr>
          <w:rFonts w:ascii="Arial" w:hAnsi="Arial" w:cs="Arial"/>
          <w:b/>
          <w:sz w:val="24"/>
        </w:rPr>
        <w:t>Status report for WI: Perf. part: Over the air (OTA) base station (BS) testing TR;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Perf. part was 0% complete at RAN #86 and is now 70% complete at RAN #87e without any CR?</w:t>
      </w:r>
    </w:p>
    <w:p w:rsidR="003C0623" w:rsidRDefault="003C0623" w:rsidP="003C0623">
      <w:r>
        <w:t>It seems the progress is on the TR.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RP-200276</w:t>
      </w:r>
      <w:r>
        <w:rPr>
          <w:rFonts w:ascii="Arial" w:hAnsi="Arial" w:cs="Arial"/>
          <w:b/>
          <w:color w:val="0000FF"/>
          <w:sz w:val="24"/>
        </w:rPr>
        <w:tab/>
      </w:r>
      <w:r>
        <w:rPr>
          <w:rFonts w:ascii="Arial" w:hAnsi="Arial" w:cs="Arial"/>
          <w:b/>
          <w:sz w:val="24"/>
        </w:rPr>
        <w:t>WID revision: Perf. part: Over the air (OTA) base station (BS) testing TR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RP-193225</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142" w:name="_Toc40027732"/>
      <w:bookmarkStart w:id="143" w:name="_Toc42029281"/>
      <w:r>
        <w:t>9.4</w:t>
      </w:r>
      <w:r>
        <w:tab/>
        <w:t>Open REL-16 NR or NR+LTE WIs (spectrum related)</w:t>
      </w:r>
      <w:bookmarkEnd w:id="142"/>
      <w:bookmarkEnd w:id="143"/>
    </w:p>
    <w:p w:rsidR="003C0623" w:rsidRDefault="003C0623" w:rsidP="003C0623">
      <w:pPr>
        <w:pStyle w:val="Heading4"/>
      </w:pPr>
      <w:bookmarkStart w:id="144" w:name="_Toc40027733"/>
      <w:bookmarkStart w:id="145" w:name="_Toc42029282"/>
      <w:r>
        <w:t>9.4.1</w:t>
      </w:r>
      <w:r>
        <w:tab/>
        <w:t>NR and NR+LTE CA baskets [RAN4 WIs: NR_CA_R16_intra, NR_CADC_R16_2BDL_xBUL, ..., DC_R16_LTE_NR_3DL3UL]</w:t>
      </w:r>
      <w:bookmarkEnd w:id="144"/>
      <w:bookmarkEnd w:id="145"/>
    </w:p>
    <w:p w:rsidR="003C0623" w:rsidRDefault="003C0623" w:rsidP="003C0623">
      <w:pPr>
        <w:rPr>
          <w:rFonts w:ascii="Arial" w:hAnsi="Arial" w:cs="Arial"/>
          <w:b/>
          <w:sz w:val="24"/>
        </w:rPr>
      </w:pPr>
      <w:r>
        <w:rPr>
          <w:rFonts w:ascii="Arial" w:hAnsi="Arial" w:cs="Arial"/>
          <w:b/>
          <w:color w:val="0000FF"/>
          <w:sz w:val="24"/>
        </w:rPr>
        <w:t>RP-200097</w:t>
      </w:r>
      <w:r>
        <w:rPr>
          <w:rFonts w:ascii="Arial" w:hAnsi="Arial" w:cs="Arial"/>
          <w:b/>
          <w:color w:val="0000FF"/>
          <w:sz w:val="24"/>
        </w:rPr>
        <w:tab/>
      </w:r>
      <w:r>
        <w:rPr>
          <w:rFonts w:ascii="Arial" w:hAnsi="Arial" w:cs="Arial"/>
          <w:b/>
          <w:sz w:val="24"/>
        </w:rPr>
        <w:t>Status report of WI NR_CA_R16_intra;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Rel-16 NR intra band Carrier Aggregation for xCC DL/yCC UL including contiguous and non-contiguous spectrum (x&gt;=y)</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RP-200101</w:t>
      </w:r>
      <w:r>
        <w:rPr>
          <w:rFonts w:ascii="Arial" w:hAnsi="Arial" w:cs="Arial"/>
          <w:b/>
          <w:color w:val="0000FF"/>
          <w:sz w:val="24"/>
        </w:rPr>
        <w:tab/>
      </w:r>
      <w:r>
        <w:rPr>
          <w:rFonts w:ascii="Arial" w:hAnsi="Arial" w:cs="Arial"/>
          <w:b/>
          <w:sz w:val="24"/>
        </w:rPr>
        <w:t>Revised WID: Basket WI NR_CA_R16_intra</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RP-192445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RP-200169</w:t>
      </w:r>
      <w:r>
        <w:rPr>
          <w:rFonts w:ascii="Arial" w:hAnsi="Arial" w:cs="Arial"/>
          <w:b/>
          <w:color w:val="0000FF"/>
          <w:sz w:val="24"/>
        </w:rPr>
        <w:tab/>
      </w:r>
      <w:r>
        <w:rPr>
          <w:rFonts w:ascii="Arial" w:hAnsi="Arial" w:cs="Arial"/>
          <w:b/>
          <w:sz w:val="24"/>
        </w:rPr>
        <w:t>Status report for WI: Inter-band CA/DC for 2 bands DL with up to 2 bands UL; rapporteur: ZTE</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because the status of some combos (CA_n29A-n70A, CA_n29A-n66B, CA_n29A-n66(2A)) needs to be updated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RP-200433</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RP-200433</w:t>
      </w:r>
      <w:r>
        <w:rPr>
          <w:rFonts w:ascii="Arial" w:hAnsi="Arial" w:cs="Arial"/>
          <w:b/>
          <w:color w:val="0000FF"/>
          <w:sz w:val="24"/>
        </w:rPr>
        <w:tab/>
      </w:r>
      <w:r>
        <w:rPr>
          <w:rFonts w:ascii="Arial" w:hAnsi="Arial" w:cs="Arial"/>
          <w:b/>
          <w:sz w:val="24"/>
        </w:rPr>
        <w:t>Status report for WI: Inter-band CA/DC for 2 bands DL with up to 2 bands UL; rapporteur: ZTE</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808080"/>
        </w:rPr>
      </w:pPr>
      <w:r>
        <w:rPr>
          <w:color w:val="808080"/>
        </w:rPr>
        <w:t>(Replaces RP-200169)</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RP-200168</w:t>
      </w:r>
      <w:r>
        <w:rPr>
          <w:rFonts w:ascii="Arial" w:hAnsi="Arial" w:cs="Arial"/>
          <w:b/>
          <w:color w:val="0000FF"/>
          <w:sz w:val="24"/>
        </w:rPr>
        <w:tab/>
      </w:r>
      <w:r>
        <w:rPr>
          <w:rFonts w:ascii="Arial" w:hAnsi="Arial" w:cs="Arial"/>
          <w:b/>
          <w:sz w:val="24"/>
        </w:rPr>
        <w:t>Revised WID for inter-band CA/DC for 2 bands DL with up to 2 bands UL; Rapporteur: ZTE Corporation</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lastRenderedPageBreak/>
        <w:t>last approved WID: RP-192615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RP-200170</w:t>
      </w:r>
      <w:r>
        <w:rPr>
          <w:rFonts w:ascii="Arial" w:hAnsi="Arial" w:cs="Arial"/>
          <w:b/>
          <w:color w:val="0000FF"/>
          <w:sz w:val="24"/>
        </w:rPr>
        <w:tab/>
      </w:r>
      <w:r>
        <w:rPr>
          <w:rFonts w:ascii="Arial" w:hAnsi="Arial" w:cs="Arial"/>
          <w:b/>
          <w:sz w:val="24"/>
        </w:rPr>
        <w:t>Work Item Summary for inter-band CA/DC for 2 bands DL with up to 2 bands UL</w:t>
      </w:r>
    </w:p>
    <w:p w:rsidR="003C0623" w:rsidRDefault="003C0623" w:rsidP="003C062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only WI summaries for non-spectrum related Core part WIs which are 100% complete are mandatory</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RP-200239</w:t>
      </w:r>
      <w:r>
        <w:rPr>
          <w:rFonts w:ascii="Arial" w:hAnsi="Arial" w:cs="Arial"/>
          <w:b/>
          <w:color w:val="0000FF"/>
          <w:sz w:val="24"/>
        </w:rPr>
        <w:tab/>
      </w:r>
      <w:r>
        <w:rPr>
          <w:rFonts w:ascii="Arial" w:hAnsi="Arial" w:cs="Arial"/>
          <w:b/>
          <w:sz w:val="24"/>
        </w:rPr>
        <w:t>Status report for WI Rel-16 NR inter-band CA for 3 bands DL with 1 band UL; rapporteur: CATT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for  Rel-16 NR inter-band CA for 3 bands DL with 1 band UL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RP-200238</w:t>
      </w:r>
      <w:r>
        <w:rPr>
          <w:rFonts w:ascii="Arial" w:hAnsi="Arial" w:cs="Arial"/>
          <w:b/>
          <w:color w:val="0000FF"/>
          <w:sz w:val="24"/>
        </w:rPr>
        <w:tab/>
      </w:r>
      <w:r>
        <w:rPr>
          <w:rFonts w:ascii="Arial" w:hAnsi="Arial" w:cs="Arial"/>
          <w:b/>
          <w:sz w:val="24"/>
        </w:rPr>
        <w:t>Revised WID: Rel-16 NR inter-band CA for 3 bands DL with 1 band 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RP-193206; to include more requests from operators and extend the completion date to June 2020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RP-200099</w:t>
      </w:r>
      <w:r>
        <w:rPr>
          <w:rFonts w:ascii="Arial" w:hAnsi="Arial" w:cs="Arial"/>
          <w:b/>
          <w:color w:val="0000FF"/>
          <w:sz w:val="24"/>
        </w:rPr>
        <w:tab/>
      </w:r>
      <w:r>
        <w:rPr>
          <w:rFonts w:ascii="Arial" w:hAnsi="Arial" w:cs="Arial"/>
          <w:b/>
          <w:sz w:val="24"/>
        </w:rPr>
        <w:t>Status report of WI NR_CA_R16_4BDL_1BUL;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Rel-16 NR inter-band CA for 4 bands.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Note: Core and Perf. part completion changed from 99% (RAN #86) to 74% (RAN #87e) due to added new combinations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RP-200103</w:t>
      </w:r>
      <w:r>
        <w:rPr>
          <w:rFonts w:ascii="Arial" w:hAnsi="Arial" w:cs="Arial"/>
          <w:b/>
          <w:color w:val="0000FF"/>
          <w:sz w:val="24"/>
        </w:rPr>
        <w:tab/>
      </w:r>
      <w:r>
        <w:rPr>
          <w:rFonts w:ascii="Arial" w:hAnsi="Arial" w:cs="Arial"/>
          <w:b/>
          <w:sz w:val="24"/>
        </w:rPr>
        <w:t>Revised WID: Rel-16 NR inter-band CA for 4 bands</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RP-192447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RP-200172</w:t>
      </w:r>
      <w:r>
        <w:rPr>
          <w:rFonts w:ascii="Arial" w:hAnsi="Arial" w:cs="Arial"/>
          <w:b/>
          <w:color w:val="0000FF"/>
          <w:sz w:val="24"/>
        </w:rPr>
        <w:tab/>
      </w:r>
      <w:r>
        <w:rPr>
          <w:rFonts w:ascii="Arial" w:hAnsi="Arial" w:cs="Arial"/>
          <w:b/>
          <w:sz w:val="24"/>
        </w:rPr>
        <w:t>Status report for WI: Inter-band CA/DC for 3 bands DL with 2 bands UL; rapporteur: ZTE</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RP-200171</w:t>
      </w:r>
      <w:r>
        <w:rPr>
          <w:rFonts w:ascii="Arial" w:hAnsi="Arial" w:cs="Arial"/>
          <w:b/>
          <w:color w:val="0000FF"/>
          <w:sz w:val="24"/>
        </w:rPr>
        <w:tab/>
      </w:r>
      <w:r>
        <w:rPr>
          <w:rFonts w:ascii="Arial" w:hAnsi="Arial" w:cs="Arial"/>
          <w:b/>
          <w:sz w:val="24"/>
        </w:rPr>
        <w:t>Revised WID for inter-band CA/DC for 3 bands DL with 2 bands UL; Rapporteur: ZTE Corporation</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RP-192617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RP-200173</w:t>
      </w:r>
      <w:r>
        <w:rPr>
          <w:rFonts w:ascii="Arial" w:hAnsi="Arial" w:cs="Arial"/>
          <w:b/>
          <w:color w:val="0000FF"/>
          <w:sz w:val="24"/>
        </w:rPr>
        <w:tab/>
      </w:r>
      <w:r>
        <w:rPr>
          <w:rFonts w:ascii="Arial" w:hAnsi="Arial" w:cs="Arial"/>
          <w:b/>
          <w:sz w:val="24"/>
        </w:rPr>
        <w:t>Work Item Summary for inter-band CA/DC for 3 bands DL with 2 bands UL</w:t>
      </w:r>
    </w:p>
    <w:p w:rsidR="003C0623" w:rsidRDefault="003C0623" w:rsidP="003C062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only WI summaries for non-spectrum related Core part WIs which are 100% complete are mandatory</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RP-200272</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RP-200273</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RP-192817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RP-200222</w:t>
      </w:r>
      <w:r>
        <w:rPr>
          <w:rFonts w:ascii="Arial" w:hAnsi="Arial" w:cs="Arial"/>
          <w:b/>
          <w:color w:val="0000FF"/>
          <w:sz w:val="24"/>
        </w:rPr>
        <w:tab/>
      </w:r>
      <w:r>
        <w:rPr>
          <w:rFonts w:ascii="Arial" w:hAnsi="Arial" w:cs="Arial"/>
          <w:b/>
          <w:sz w:val="24"/>
        </w:rPr>
        <w:t>Status report for WI Dual Connectivity (EN-DC) of 1 LTE band (1UL/1DL) and 1 NR band (1DL/1UL); rapporteur: CHTTL</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RP-200221</w:t>
      </w:r>
      <w:r>
        <w:rPr>
          <w:rFonts w:ascii="Arial" w:hAnsi="Arial" w:cs="Arial"/>
          <w:b/>
          <w:color w:val="0000FF"/>
          <w:sz w:val="24"/>
        </w:rPr>
        <w:tab/>
      </w:r>
      <w:r>
        <w:rPr>
          <w:rFonts w:ascii="Arial" w:hAnsi="Arial" w:cs="Arial"/>
          <w:b/>
          <w:sz w:val="24"/>
        </w:rPr>
        <w:t>Revised WID on EN-DC for 2 bands DL with 2 bands UL (1 LTE band + 1 NR band)</w:t>
      </w:r>
    </w:p>
    <w:p w:rsidR="003C0623" w:rsidRDefault="003C0623" w:rsidP="003C062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RP-192742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RP-200270</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RP-200271</w:t>
      </w:r>
      <w:r>
        <w:rPr>
          <w:rFonts w:ascii="Arial" w:hAnsi="Arial" w:cs="Arial"/>
          <w:b/>
          <w:color w:val="0000FF"/>
          <w:sz w:val="24"/>
        </w:rPr>
        <w:tab/>
      </w:r>
      <w:r>
        <w:rPr>
          <w:rFonts w:ascii="Arial" w:hAnsi="Arial" w:cs="Arial"/>
          <w:b/>
          <w:sz w:val="24"/>
        </w:rPr>
        <w:t>WID revision: Dual Connectivity (EN-DC) of 2 bands LTE inter-band CA (2DL/1UL) and 1 NR band (1DL/1UL)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RP-192815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RP-200098</w:t>
      </w:r>
      <w:r>
        <w:rPr>
          <w:rFonts w:ascii="Arial" w:hAnsi="Arial" w:cs="Arial"/>
          <w:b/>
          <w:color w:val="0000FF"/>
          <w:sz w:val="24"/>
        </w:rPr>
        <w:tab/>
      </w:r>
      <w:r>
        <w:rPr>
          <w:rFonts w:ascii="Arial" w:hAnsi="Arial" w:cs="Arial"/>
          <w:b/>
          <w:sz w:val="24"/>
        </w:rPr>
        <w:t>Status report of WI DC_R16_3BLTE_1BNR_4DL2UL;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Dual Connectivity (EN-DC) of 3 bands LTE inter-band CA (3DL/1UL) and 1 NR band (1DL/1UL)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RP-200102</w:t>
      </w:r>
      <w:r>
        <w:rPr>
          <w:rFonts w:ascii="Arial" w:hAnsi="Arial" w:cs="Arial"/>
          <w:b/>
          <w:color w:val="0000FF"/>
          <w:sz w:val="24"/>
        </w:rPr>
        <w:tab/>
      </w:r>
      <w:r>
        <w:rPr>
          <w:rFonts w:ascii="Arial" w:hAnsi="Arial" w:cs="Arial"/>
          <w:b/>
          <w:sz w:val="24"/>
        </w:rPr>
        <w:t>Revised WID: Basket WI DC_R16_3BLTE_1BNR_4DL2UL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RP-192446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RP-200133</w:t>
      </w:r>
      <w:r>
        <w:rPr>
          <w:rFonts w:ascii="Arial" w:hAnsi="Arial" w:cs="Arial"/>
          <w:b/>
          <w:color w:val="0000FF"/>
          <w:sz w:val="24"/>
        </w:rPr>
        <w:tab/>
      </w:r>
      <w:r>
        <w:rPr>
          <w:rFonts w:ascii="Arial" w:hAnsi="Arial" w:cs="Arial"/>
          <w:b/>
          <w:sz w:val="24"/>
        </w:rPr>
        <w:t>Status report for WI on EN-DC of 4 bands LTE inter-band CA (4DL1UL) and 1 NR band (1DL1UL), Rapporteur: Nokia</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RP-200134</w:t>
      </w:r>
      <w:r>
        <w:rPr>
          <w:rFonts w:ascii="Arial" w:hAnsi="Arial" w:cs="Arial"/>
          <w:b/>
          <w:color w:val="0000FF"/>
          <w:sz w:val="24"/>
        </w:rPr>
        <w:tab/>
      </w:r>
      <w:r>
        <w:rPr>
          <w:rFonts w:ascii="Arial" w:hAnsi="Arial" w:cs="Arial"/>
          <w:b/>
          <w:sz w:val="24"/>
        </w:rPr>
        <w:t>Revised WID on Dual Connectivity (EN-DC) of 4 bands LTE inter-band CA (4DL1UL) and 1 NR band (1DL1UL)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C0623" w:rsidRDefault="003C0623" w:rsidP="003C0623">
      <w:pPr>
        <w:rPr>
          <w:rFonts w:ascii="Arial" w:hAnsi="Arial" w:cs="Arial"/>
          <w:b/>
        </w:rPr>
      </w:pPr>
      <w:r>
        <w:rPr>
          <w:rFonts w:ascii="Arial" w:hAnsi="Arial" w:cs="Arial"/>
          <w:b/>
        </w:rPr>
        <w:lastRenderedPageBreak/>
        <w:t xml:space="preserve">Abstract: </w:t>
      </w:r>
    </w:p>
    <w:p w:rsidR="003C0623" w:rsidRDefault="003C0623" w:rsidP="003C0623">
      <w:r>
        <w:t>last approved WID: RP-192768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RP-200081</w:t>
      </w:r>
      <w:r>
        <w:rPr>
          <w:rFonts w:ascii="Arial" w:hAnsi="Arial" w:cs="Arial"/>
          <w:b/>
          <w:color w:val="0000FF"/>
          <w:sz w:val="24"/>
        </w:rPr>
        <w:tab/>
      </w:r>
      <w:r>
        <w:rPr>
          <w:rFonts w:ascii="Arial" w:hAnsi="Arial" w:cs="Arial"/>
          <w:b/>
          <w:sz w:val="24"/>
        </w:rPr>
        <w:t>Status report for WI Dual Connectivity (EN-DC) of x bands (x=1, 2, 3, 4) LTE inter-band CA (xDL/1UL) and 2 bands NR inter-band CA (2DL/1UL); rapporteur: LG Electronics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Update WI status and lists the open issue. Propose the completion level is 85%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RP-200080</w:t>
      </w:r>
      <w:r>
        <w:rPr>
          <w:rFonts w:ascii="Arial" w:hAnsi="Arial" w:cs="Arial"/>
          <w:b/>
          <w:color w:val="0000FF"/>
          <w:sz w:val="24"/>
        </w:rPr>
        <w:tab/>
      </w:r>
      <w:r>
        <w:rPr>
          <w:rFonts w:ascii="Arial" w:hAnsi="Arial" w:cs="Arial"/>
          <w:b/>
          <w:sz w:val="24"/>
        </w:rPr>
        <w:t>Revised WID on LTE x bands (xDL/1UL x=1.2,3,4) and NR 2 bands (2DL/1UL) EN DC in rel-16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RP-192592; includes new EN-DC band combinations and update status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RP-200229</w:t>
      </w:r>
      <w:r>
        <w:rPr>
          <w:rFonts w:ascii="Arial" w:hAnsi="Arial" w:cs="Arial"/>
          <w:b/>
          <w:color w:val="0000FF"/>
          <w:sz w:val="24"/>
        </w:rPr>
        <w:tab/>
      </w:r>
      <w:r>
        <w:rPr>
          <w:rFonts w:ascii="Arial" w:hAnsi="Arial" w:cs="Arial"/>
          <w:b/>
          <w:sz w:val="24"/>
        </w:rPr>
        <w:t>Status report for WI Dual Connectivity (EN-DC) of LTE inter-band CA xDL1UL bands (x=2,3,4) and NR FR1 1DL1UL band and NR FR2 1DL1UL band; rapporteur: NTT DOCOMO</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RP-200228</w:t>
      </w:r>
      <w:r>
        <w:rPr>
          <w:rFonts w:ascii="Arial" w:hAnsi="Arial" w:cs="Arial"/>
          <w:b/>
          <w:color w:val="0000FF"/>
          <w:sz w:val="24"/>
        </w:rPr>
        <w:tab/>
      </w:r>
      <w:r>
        <w:rPr>
          <w:rFonts w:ascii="Arial" w:hAnsi="Arial" w:cs="Arial"/>
          <w:b/>
          <w:sz w:val="24"/>
        </w:rPr>
        <w:t>Revised WID Dual Connectivity (EN-DC) of LTE inter-band CA xDL1UL bands (x=2,3,4) and NR FR1 1DL1UL band and NR FR2 1DL1UL band</w:t>
      </w:r>
    </w:p>
    <w:p w:rsidR="003C0623" w:rsidRDefault="003C0623" w:rsidP="003C062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NTT DOCOMO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RP-192784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RP-200111</w:t>
      </w:r>
      <w:r>
        <w:rPr>
          <w:rFonts w:ascii="Arial" w:hAnsi="Arial" w:cs="Arial"/>
          <w:b/>
          <w:color w:val="0000FF"/>
          <w:sz w:val="24"/>
        </w:rPr>
        <w:tab/>
      </w:r>
      <w:r>
        <w:rPr>
          <w:rFonts w:ascii="Arial" w:hAnsi="Arial" w:cs="Arial"/>
          <w:b/>
          <w:sz w:val="24"/>
        </w:rPr>
        <w:t>Status report for WI: Dual Connectivity (EN-DC) with 3 bands DL and 3 bands UL; rapporteur: ZTE</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RP-200110</w:t>
      </w:r>
      <w:r>
        <w:rPr>
          <w:rFonts w:ascii="Arial" w:hAnsi="Arial" w:cs="Arial"/>
          <w:b/>
          <w:color w:val="0000FF"/>
          <w:sz w:val="24"/>
        </w:rPr>
        <w:tab/>
      </w:r>
      <w:r>
        <w:rPr>
          <w:rFonts w:ascii="Arial" w:hAnsi="Arial" w:cs="Arial"/>
          <w:b/>
          <w:sz w:val="24"/>
        </w:rPr>
        <w:t>Revised WID for Dual Connectivity (EN-DC) with 3 bands DL and 3 bands UL Rapporteur; ZTE Corporation</w:t>
      </w:r>
    </w:p>
    <w:p w:rsidR="003C0623" w:rsidRDefault="003C0623" w:rsidP="003C062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RP-192537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RP-200112</w:t>
      </w:r>
      <w:r>
        <w:rPr>
          <w:rFonts w:ascii="Arial" w:hAnsi="Arial" w:cs="Arial"/>
          <w:b/>
          <w:color w:val="0000FF"/>
          <w:sz w:val="24"/>
        </w:rPr>
        <w:tab/>
      </w:r>
      <w:r>
        <w:rPr>
          <w:rFonts w:ascii="Arial" w:hAnsi="Arial" w:cs="Arial"/>
          <w:b/>
          <w:sz w:val="24"/>
        </w:rPr>
        <w:t>Work Item Summary for Dual Connectivity (EN-DC) with 3 bands DL  and 3  bands UL</w:t>
      </w:r>
    </w:p>
    <w:p w:rsidR="003C0623" w:rsidRDefault="003C0623" w:rsidP="003C062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only WI summaries for non-spectrum related Core part WIs which are 100% complete are mandatory</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RP-200380</w:t>
      </w:r>
      <w:r>
        <w:rPr>
          <w:rFonts w:ascii="Arial" w:hAnsi="Arial" w:cs="Arial"/>
          <w:b/>
          <w:color w:val="0000FF"/>
          <w:sz w:val="24"/>
        </w:rPr>
        <w:tab/>
      </w:r>
      <w:r>
        <w:rPr>
          <w:rFonts w:ascii="Arial" w:hAnsi="Arial" w:cs="Arial"/>
          <w:b/>
          <w:sz w:val="24"/>
        </w:rPr>
        <w:t>RAN4 CRs for NR and NR+LTE CA baskets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46" w:name="_Toc40027734"/>
      <w:bookmarkStart w:id="147" w:name="_Toc42029283"/>
      <w:r>
        <w:t>9.4.2</w:t>
      </w:r>
      <w:r>
        <w:tab/>
        <w:t>Introduction of NR band n26 [RAN4 WI: NR_n26]</w:t>
      </w:r>
      <w:bookmarkEnd w:id="146"/>
      <w:bookmarkEnd w:id="147"/>
    </w:p>
    <w:p w:rsidR="003C0623" w:rsidRDefault="003C0623" w:rsidP="003C0623">
      <w:pPr>
        <w:rPr>
          <w:rFonts w:ascii="Arial" w:hAnsi="Arial" w:cs="Arial"/>
          <w:b/>
          <w:sz w:val="24"/>
        </w:rPr>
      </w:pPr>
      <w:r>
        <w:rPr>
          <w:rFonts w:ascii="Arial" w:hAnsi="Arial" w:cs="Arial"/>
          <w:b/>
          <w:color w:val="0000FF"/>
          <w:sz w:val="24"/>
        </w:rPr>
        <w:t>RP-200329</w:t>
      </w:r>
      <w:r>
        <w:rPr>
          <w:rFonts w:ascii="Arial" w:hAnsi="Arial" w:cs="Arial"/>
          <w:b/>
          <w:color w:val="0000FF"/>
          <w:sz w:val="24"/>
        </w:rPr>
        <w:tab/>
      </w:r>
      <w:r>
        <w:rPr>
          <w:rFonts w:ascii="Arial" w:hAnsi="Arial" w:cs="Arial"/>
          <w:b/>
          <w:sz w:val="24"/>
        </w:rPr>
        <w:t>Status report for WI: Introduction of NR band n26; rapporteur: Sprint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r>
        <w:t>conclusion: Core and Perf. part WI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RP-200381</w:t>
      </w:r>
      <w:r>
        <w:rPr>
          <w:rFonts w:ascii="Arial" w:hAnsi="Arial" w:cs="Arial"/>
          <w:b/>
          <w:color w:val="0000FF"/>
          <w:sz w:val="24"/>
        </w:rPr>
        <w:tab/>
      </w:r>
      <w:r>
        <w:rPr>
          <w:rFonts w:ascii="Arial" w:hAnsi="Arial" w:cs="Arial"/>
          <w:b/>
          <w:sz w:val="24"/>
        </w:rPr>
        <w:t>RAN4 CRs for Introduction of NR band n26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48" w:name="_Toc40027735"/>
      <w:bookmarkStart w:id="149" w:name="_Toc42029284"/>
      <w:r>
        <w:t>9.4.3</w:t>
      </w:r>
      <w:r>
        <w:tab/>
        <w:t>Introduction of band n53 [new RAN4 WI: NR_n53]</w:t>
      </w:r>
      <w:bookmarkEnd w:id="148"/>
      <w:bookmarkEnd w:id="149"/>
    </w:p>
    <w:p w:rsidR="003C0623" w:rsidRDefault="003C0623" w:rsidP="003C0623">
      <w:pPr>
        <w:rPr>
          <w:rFonts w:ascii="Arial" w:hAnsi="Arial" w:cs="Arial"/>
          <w:b/>
          <w:sz w:val="24"/>
        </w:rPr>
      </w:pPr>
      <w:r>
        <w:rPr>
          <w:rFonts w:ascii="Arial" w:hAnsi="Arial" w:cs="Arial"/>
          <w:b/>
          <w:color w:val="0000FF"/>
          <w:sz w:val="24"/>
        </w:rPr>
        <w:t>RP-200104</w:t>
      </w:r>
      <w:r>
        <w:rPr>
          <w:rFonts w:ascii="Arial" w:hAnsi="Arial" w:cs="Arial"/>
          <w:b/>
          <w:color w:val="0000FF"/>
          <w:sz w:val="24"/>
        </w:rPr>
        <w:tab/>
      </w:r>
      <w:r>
        <w:rPr>
          <w:rFonts w:ascii="Arial" w:hAnsi="Arial" w:cs="Arial"/>
          <w:b/>
          <w:sz w:val="24"/>
        </w:rPr>
        <w:t>Status report for WI Introduction of Band n53; rapporteur: Globalstar</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Core and Perf. part WI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RP-200382</w:t>
      </w:r>
      <w:r>
        <w:rPr>
          <w:rFonts w:ascii="Arial" w:hAnsi="Arial" w:cs="Arial"/>
          <w:b/>
          <w:color w:val="0000FF"/>
          <w:sz w:val="24"/>
        </w:rPr>
        <w:tab/>
      </w:r>
      <w:r>
        <w:rPr>
          <w:rFonts w:ascii="Arial" w:hAnsi="Arial" w:cs="Arial"/>
          <w:b/>
          <w:sz w:val="24"/>
        </w:rPr>
        <w:t>RAN4 CRs for Introduction of band n53</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50" w:name="_Toc40027736"/>
      <w:bookmarkStart w:id="151" w:name="_Toc42029285"/>
      <w:r>
        <w:t>9.4.4</w:t>
      </w:r>
      <w:r>
        <w:tab/>
        <w:t>Introduction of NR band n259 [RAN4 WI: NR_n259]</w:t>
      </w:r>
      <w:bookmarkEnd w:id="150"/>
      <w:bookmarkEnd w:id="151"/>
    </w:p>
    <w:p w:rsidR="003C0623" w:rsidRDefault="003C0623" w:rsidP="003C0623">
      <w:pPr>
        <w:rPr>
          <w:rFonts w:ascii="Arial" w:hAnsi="Arial" w:cs="Arial"/>
          <w:b/>
          <w:sz w:val="24"/>
        </w:rPr>
      </w:pPr>
      <w:r>
        <w:rPr>
          <w:rFonts w:ascii="Arial" w:hAnsi="Arial" w:cs="Arial"/>
          <w:b/>
          <w:color w:val="0000FF"/>
          <w:sz w:val="24"/>
        </w:rPr>
        <w:t>RP-200250</w:t>
      </w:r>
      <w:r>
        <w:rPr>
          <w:rFonts w:ascii="Arial" w:hAnsi="Arial" w:cs="Arial"/>
          <w:b/>
          <w:color w:val="0000FF"/>
          <w:sz w:val="24"/>
        </w:rPr>
        <w:tab/>
      </w:r>
      <w:r>
        <w:rPr>
          <w:rFonts w:ascii="Arial" w:hAnsi="Arial" w:cs="Arial"/>
          <w:b/>
          <w:sz w:val="24"/>
        </w:rPr>
        <w:t>Status report for WI Introduction of band n259;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RP-200249</w:t>
      </w:r>
      <w:r>
        <w:rPr>
          <w:rFonts w:ascii="Arial" w:hAnsi="Arial" w:cs="Arial"/>
          <w:b/>
          <w:color w:val="0000FF"/>
          <w:sz w:val="24"/>
        </w:rPr>
        <w:tab/>
      </w:r>
      <w:r>
        <w:rPr>
          <w:rFonts w:ascii="Arial" w:hAnsi="Arial" w:cs="Arial"/>
          <w:b/>
          <w:sz w:val="24"/>
        </w:rPr>
        <w:t>Revised WID: introduction of Band n259</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rsidR="003C0623" w:rsidRDefault="003C0623" w:rsidP="003C0623">
      <w:pPr>
        <w:rPr>
          <w:color w:val="808080"/>
        </w:rPr>
      </w:pPr>
      <w:r>
        <w:rPr>
          <w:color w:val="808080"/>
        </w:rPr>
        <w:t>(Replaces RP-191880)</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RP-191880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52" w:name="_Toc40027737"/>
      <w:bookmarkStart w:id="153" w:name="_Toc42029286"/>
      <w:r>
        <w:t>9.4.5</w:t>
      </w:r>
      <w:r>
        <w:tab/>
        <w:t>Addition of wider channel BW in NR band n1 [RAN4 WI: NR_n1_BW]</w:t>
      </w:r>
      <w:bookmarkEnd w:id="152"/>
      <w:bookmarkEnd w:id="153"/>
    </w:p>
    <w:p w:rsidR="003C0623" w:rsidRDefault="003C0623" w:rsidP="003C0623">
      <w:pPr>
        <w:rPr>
          <w:rFonts w:ascii="Arial" w:hAnsi="Arial" w:cs="Arial"/>
          <w:b/>
          <w:sz w:val="24"/>
        </w:rPr>
      </w:pPr>
      <w:r>
        <w:rPr>
          <w:rFonts w:ascii="Arial" w:hAnsi="Arial" w:cs="Arial"/>
          <w:b/>
          <w:color w:val="0000FF"/>
          <w:sz w:val="24"/>
        </w:rPr>
        <w:t>RP-200301</w:t>
      </w:r>
      <w:r>
        <w:rPr>
          <w:rFonts w:ascii="Arial" w:hAnsi="Arial" w:cs="Arial"/>
          <w:b/>
          <w:color w:val="0000FF"/>
          <w:sz w:val="24"/>
        </w:rPr>
        <w:tab/>
      </w:r>
      <w:r>
        <w:rPr>
          <w:rFonts w:ascii="Arial" w:hAnsi="Arial" w:cs="Arial"/>
          <w:b/>
          <w:sz w:val="24"/>
        </w:rPr>
        <w:t>Status Report for WI adding wider channel bandwidth support to band n1;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for WI on adding wider channel bandwidth support to band 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Core and Perf. part WI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RP-200383</w:t>
      </w:r>
      <w:r>
        <w:rPr>
          <w:rFonts w:ascii="Arial" w:hAnsi="Arial" w:cs="Arial"/>
          <w:b/>
          <w:color w:val="0000FF"/>
          <w:sz w:val="24"/>
        </w:rPr>
        <w:tab/>
      </w:r>
      <w:r>
        <w:rPr>
          <w:rFonts w:ascii="Arial" w:hAnsi="Arial" w:cs="Arial"/>
          <w:b/>
          <w:sz w:val="24"/>
        </w:rPr>
        <w:t>RAN4 CRs for Addition of wider channel bandwidth in NR band n1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54" w:name="_Toc40027738"/>
      <w:bookmarkStart w:id="155" w:name="_Toc42029287"/>
      <w:r>
        <w:t>9.4.6</w:t>
      </w:r>
      <w:r>
        <w:tab/>
        <w:t>Addition of new channel BW in NR band n1 [RAN4 WI: NR_n1_BW2]</w:t>
      </w:r>
      <w:bookmarkEnd w:id="154"/>
      <w:bookmarkEnd w:id="155"/>
    </w:p>
    <w:p w:rsidR="003C0623" w:rsidRDefault="003C0623" w:rsidP="003C0623">
      <w:pPr>
        <w:rPr>
          <w:rFonts w:ascii="Arial" w:hAnsi="Arial" w:cs="Arial"/>
          <w:b/>
          <w:sz w:val="24"/>
        </w:rPr>
      </w:pPr>
      <w:r>
        <w:rPr>
          <w:rFonts w:ascii="Arial" w:hAnsi="Arial" w:cs="Arial"/>
          <w:b/>
          <w:color w:val="0000FF"/>
          <w:sz w:val="24"/>
        </w:rPr>
        <w:t>RP-200114</w:t>
      </w:r>
      <w:r>
        <w:rPr>
          <w:rFonts w:ascii="Arial" w:hAnsi="Arial" w:cs="Arial"/>
          <w:b/>
          <w:color w:val="0000FF"/>
          <w:sz w:val="24"/>
        </w:rPr>
        <w:tab/>
      </w:r>
      <w:r>
        <w:rPr>
          <w:rFonts w:ascii="Arial" w:hAnsi="Arial" w:cs="Arial"/>
          <w:b/>
          <w:sz w:val="24"/>
        </w:rPr>
        <w:t>Status Report of WI Addition of new channel bandwidth in NR band n1; rapporteur: China Unicom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156" w:name="_Toc40027739"/>
      <w:bookmarkStart w:id="157" w:name="_Toc42029288"/>
      <w:r>
        <w:lastRenderedPageBreak/>
        <w:t>9.4.7</w:t>
      </w:r>
      <w:r>
        <w:tab/>
        <w:t>Addition of wider channel BW in NR band n3 [new RAN4 WI: NR_n3_BW]</w:t>
      </w:r>
      <w:bookmarkEnd w:id="156"/>
      <w:bookmarkEnd w:id="157"/>
    </w:p>
    <w:p w:rsidR="003C0623" w:rsidRDefault="003C0623" w:rsidP="003C0623">
      <w:pPr>
        <w:rPr>
          <w:rFonts w:ascii="Arial" w:hAnsi="Arial" w:cs="Arial"/>
          <w:b/>
          <w:sz w:val="24"/>
        </w:rPr>
      </w:pPr>
      <w:r>
        <w:rPr>
          <w:rFonts w:ascii="Arial" w:hAnsi="Arial" w:cs="Arial"/>
          <w:b/>
          <w:color w:val="0000FF"/>
          <w:sz w:val="24"/>
        </w:rPr>
        <w:t>RP-200303</w:t>
      </w:r>
      <w:r>
        <w:rPr>
          <w:rFonts w:ascii="Arial" w:hAnsi="Arial" w:cs="Arial"/>
          <w:b/>
          <w:color w:val="0000FF"/>
          <w:sz w:val="24"/>
        </w:rPr>
        <w:tab/>
      </w:r>
      <w:r>
        <w:rPr>
          <w:rFonts w:ascii="Arial" w:hAnsi="Arial" w:cs="Arial"/>
          <w:b/>
          <w:sz w:val="24"/>
        </w:rPr>
        <w:t>Status Report for WI adding wider channel bandwidth support to band n3;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for WI on adding wider channel bandwidth support to band 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RP-200305</w:t>
      </w:r>
      <w:r>
        <w:rPr>
          <w:rFonts w:ascii="Arial" w:hAnsi="Arial" w:cs="Arial"/>
          <w:b/>
          <w:color w:val="0000FF"/>
          <w:sz w:val="24"/>
        </w:rPr>
        <w:tab/>
      </w:r>
      <w:r>
        <w:rPr>
          <w:rFonts w:ascii="Arial" w:hAnsi="Arial" w:cs="Arial"/>
          <w:b/>
          <w:sz w:val="24"/>
        </w:rPr>
        <w:t>Revised WID: Addition of wider channel bandwidth in NR band n3</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RP-193056; target date updated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58" w:name="_Toc40027740"/>
      <w:bookmarkStart w:id="159" w:name="_Toc42029289"/>
      <w:r>
        <w:t>9.4.8</w:t>
      </w:r>
      <w:r>
        <w:tab/>
        <w:t>Addition of wider channel BWs in NR band n28 [RAN4 WI: NR_n28_BW]</w:t>
      </w:r>
      <w:bookmarkEnd w:id="158"/>
      <w:bookmarkEnd w:id="159"/>
    </w:p>
    <w:p w:rsidR="003C0623" w:rsidRDefault="003C0623" w:rsidP="003C0623">
      <w:pPr>
        <w:rPr>
          <w:rFonts w:ascii="Arial" w:hAnsi="Arial" w:cs="Arial"/>
          <w:b/>
          <w:sz w:val="24"/>
        </w:rPr>
      </w:pPr>
      <w:r>
        <w:rPr>
          <w:rFonts w:ascii="Arial" w:hAnsi="Arial" w:cs="Arial"/>
          <w:b/>
          <w:color w:val="0000FF"/>
          <w:sz w:val="24"/>
        </w:rPr>
        <w:t>RP-200127</w:t>
      </w:r>
      <w:r>
        <w:rPr>
          <w:rFonts w:ascii="Arial" w:hAnsi="Arial" w:cs="Arial"/>
          <w:b/>
          <w:color w:val="0000FF"/>
          <w:sz w:val="24"/>
        </w:rPr>
        <w:tab/>
      </w:r>
      <w:r>
        <w:rPr>
          <w:rFonts w:ascii="Arial" w:hAnsi="Arial" w:cs="Arial"/>
          <w:b/>
          <w:sz w:val="24"/>
        </w:rPr>
        <w:t>Status report for WI: Addition of wider channel bandwidths in NR band n28; rapporteur: CBN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Core and Perf. part WI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RP-200384</w:t>
      </w:r>
      <w:r>
        <w:rPr>
          <w:rFonts w:ascii="Arial" w:hAnsi="Arial" w:cs="Arial"/>
          <w:b/>
          <w:color w:val="0000FF"/>
          <w:sz w:val="24"/>
        </w:rPr>
        <w:tab/>
      </w:r>
      <w:r>
        <w:rPr>
          <w:rFonts w:ascii="Arial" w:hAnsi="Arial" w:cs="Arial"/>
          <w:b/>
          <w:sz w:val="24"/>
        </w:rPr>
        <w:t>RAN4 CRs for Addition of wider channel bandwidths in NR band n28</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9.4.5 to AI 9.4.8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RP-200131</w:t>
      </w:r>
      <w:r>
        <w:rPr>
          <w:rFonts w:ascii="Arial" w:hAnsi="Arial" w:cs="Arial"/>
          <w:b/>
          <w:color w:val="0000FF"/>
          <w:sz w:val="24"/>
        </w:rPr>
        <w:tab/>
      </w:r>
      <w:r>
        <w:rPr>
          <w:rFonts w:ascii="Arial" w:hAnsi="Arial" w:cs="Arial"/>
          <w:b/>
          <w:sz w:val="24"/>
        </w:rPr>
        <w:t>TR 38.888 v1.0.0 on Adding wider channel bandwidths in NR band n28</w:t>
      </w:r>
    </w:p>
    <w:p w:rsidR="003C0623" w:rsidRDefault="003C0623" w:rsidP="003C062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38.888 v1.0.0</w:t>
      </w:r>
      <w:r>
        <w:rPr>
          <w:i/>
        </w:rPr>
        <w:br/>
      </w:r>
      <w:r>
        <w:rPr>
          <w:i/>
        </w:rPr>
        <w:tab/>
      </w:r>
      <w:r>
        <w:rPr>
          <w:i/>
        </w:rPr>
        <w:tab/>
      </w:r>
      <w:r>
        <w:rPr>
          <w:i/>
        </w:rPr>
        <w:tab/>
      </w:r>
      <w:r>
        <w:rPr>
          <w:i/>
        </w:rPr>
        <w:tab/>
      </w:r>
      <w:r>
        <w:rPr>
          <w:i/>
        </w:rPr>
        <w:tab/>
        <w:t>Source: CBN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RAN4 TR 38.888 is provided for 1-step approval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60" w:name="_Toc40027741"/>
      <w:bookmarkStart w:id="161" w:name="_Toc42029290"/>
      <w:r>
        <w:lastRenderedPageBreak/>
        <w:t>9.4.9</w:t>
      </w:r>
      <w:r>
        <w:tab/>
        <w:t>Addition of further channel BWs in NR band 38 [RAN4 WI: NR_n38_BW2]</w:t>
      </w:r>
      <w:bookmarkEnd w:id="160"/>
      <w:bookmarkEnd w:id="161"/>
    </w:p>
    <w:p w:rsidR="003C0623" w:rsidRDefault="003C0623" w:rsidP="003C0623">
      <w:pPr>
        <w:rPr>
          <w:rFonts w:ascii="Arial" w:hAnsi="Arial" w:cs="Arial"/>
          <w:b/>
          <w:sz w:val="24"/>
        </w:rPr>
      </w:pPr>
      <w:r>
        <w:rPr>
          <w:rFonts w:ascii="Arial" w:hAnsi="Arial" w:cs="Arial"/>
          <w:b/>
          <w:color w:val="0000FF"/>
          <w:sz w:val="24"/>
        </w:rPr>
        <w:t>RP-200302</w:t>
      </w:r>
      <w:r>
        <w:rPr>
          <w:rFonts w:ascii="Arial" w:hAnsi="Arial" w:cs="Arial"/>
          <w:b/>
          <w:color w:val="0000FF"/>
          <w:sz w:val="24"/>
        </w:rPr>
        <w:tab/>
      </w:r>
      <w:r>
        <w:rPr>
          <w:rFonts w:ascii="Arial" w:hAnsi="Arial" w:cs="Arial"/>
          <w:b/>
          <w:sz w:val="24"/>
        </w:rPr>
        <w:t>Status Report for WI adding wider channel bandwidth support to band n38;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for WI on adding wider channel bandwidth support to band n38</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Core and Perf. part WI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RP-200385</w:t>
      </w:r>
      <w:r>
        <w:rPr>
          <w:rFonts w:ascii="Arial" w:hAnsi="Arial" w:cs="Arial"/>
          <w:b/>
          <w:color w:val="0000FF"/>
          <w:sz w:val="24"/>
        </w:rPr>
        <w:tab/>
      </w:r>
      <w:r>
        <w:rPr>
          <w:rFonts w:ascii="Arial" w:hAnsi="Arial" w:cs="Arial"/>
          <w:b/>
          <w:sz w:val="24"/>
        </w:rPr>
        <w:t>RAN4 CRs for Addition of further channel bandwidths in NR band 38</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62" w:name="_Toc40027742"/>
      <w:bookmarkStart w:id="163" w:name="_Toc42029291"/>
      <w:r>
        <w:t>9.4.10</w:t>
      </w:r>
      <w:r>
        <w:tab/>
        <w:t>Addition of wider channel BW in NR band n65 [new RAN4 WI: NR_n65_BW]</w:t>
      </w:r>
      <w:bookmarkEnd w:id="162"/>
      <w:bookmarkEnd w:id="163"/>
    </w:p>
    <w:p w:rsidR="003C0623" w:rsidRDefault="003C0623" w:rsidP="003C0623">
      <w:pPr>
        <w:rPr>
          <w:rFonts w:ascii="Arial" w:hAnsi="Arial" w:cs="Arial"/>
          <w:b/>
          <w:sz w:val="24"/>
        </w:rPr>
      </w:pPr>
      <w:r>
        <w:rPr>
          <w:rFonts w:ascii="Arial" w:hAnsi="Arial" w:cs="Arial"/>
          <w:b/>
          <w:color w:val="0000FF"/>
          <w:sz w:val="24"/>
        </w:rPr>
        <w:t>RP-200304</w:t>
      </w:r>
      <w:r>
        <w:rPr>
          <w:rFonts w:ascii="Arial" w:hAnsi="Arial" w:cs="Arial"/>
          <w:b/>
          <w:color w:val="0000FF"/>
          <w:sz w:val="24"/>
        </w:rPr>
        <w:tab/>
      </w:r>
      <w:r>
        <w:rPr>
          <w:rFonts w:ascii="Arial" w:hAnsi="Arial" w:cs="Arial"/>
          <w:b/>
          <w:sz w:val="24"/>
        </w:rPr>
        <w:t>Status Report for WI adding wider channel bandwidth support to band n65;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Core part was 0% complete at RAN #86 and is now 60% (RAN #87e) complete without any CR?</w:t>
      </w:r>
    </w:p>
    <w:p w:rsidR="003C0623" w:rsidRDefault="003C0623" w:rsidP="003C0623">
      <w:r>
        <w:t>Ericsson: technical work on receiver requirement is done and there was also some progress on transmitter. A-MPR simulations are planned in April.</w:t>
      </w:r>
    </w:p>
    <w:p w:rsidR="003C0623" w:rsidRDefault="003C0623" w:rsidP="003C0623">
      <w:r>
        <w:t>CRs will be done in May when all technical work is completed. But CRs will be straight forward.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RP-200306</w:t>
      </w:r>
      <w:r>
        <w:rPr>
          <w:rFonts w:ascii="Arial" w:hAnsi="Arial" w:cs="Arial"/>
          <w:b/>
          <w:color w:val="0000FF"/>
          <w:sz w:val="24"/>
        </w:rPr>
        <w:tab/>
      </w:r>
      <w:r>
        <w:rPr>
          <w:rFonts w:ascii="Arial" w:hAnsi="Arial" w:cs="Arial"/>
          <w:b/>
          <w:sz w:val="24"/>
        </w:rPr>
        <w:t>Revised WID: Addition of wider channel bandwidth in NR band n65</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RP-193057; target date updated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64" w:name="_Toc40027743"/>
      <w:bookmarkStart w:id="165" w:name="_Toc42029292"/>
      <w:r>
        <w:t>9.4.11</w:t>
      </w:r>
      <w:r>
        <w:tab/>
        <w:t>Core part: Addition of asymmetric channel BW for NR band n66 [RAN4 WI: NR_n66_BW-Core]</w:t>
      </w:r>
      <w:bookmarkEnd w:id="164"/>
      <w:bookmarkEnd w:id="165"/>
    </w:p>
    <w:p w:rsidR="003C0623" w:rsidRDefault="003C0623" w:rsidP="003C0623">
      <w:pPr>
        <w:rPr>
          <w:rFonts w:ascii="Arial" w:hAnsi="Arial" w:cs="Arial"/>
          <w:b/>
          <w:sz w:val="24"/>
        </w:rPr>
      </w:pPr>
      <w:r>
        <w:rPr>
          <w:rFonts w:ascii="Arial" w:hAnsi="Arial" w:cs="Arial"/>
          <w:b/>
          <w:color w:val="0000FF"/>
          <w:sz w:val="24"/>
        </w:rPr>
        <w:t>RP-200264</w:t>
      </w:r>
      <w:r>
        <w:rPr>
          <w:rFonts w:ascii="Arial" w:hAnsi="Arial" w:cs="Arial"/>
          <w:b/>
          <w:color w:val="0000FF"/>
          <w:sz w:val="24"/>
        </w:rPr>
        <w:tab/>
      </w:r>
      <w:r>
        <w:rPr>
          <w:rFonts w:ascii="Arial" w:hAnsi="Arial" w:cs="Arial"/>
          <w:b/>
          <w:sz w:val="24"/>
        </w:rPr>
        <w:t>Status report for WI: Core part: Addition of asymmetric channel bandwidth for NR band n66;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RP-200386</w:t>
      </w:r>
      <w:r>
        <w:rPr>
          <w:rFonts w:ascii="Arial" w:hAnsi="Arial" w:cs="Arial"/>
          <w:b/>
          <w:color w:val="0000FF"/>
          <w:sz w:val="24"/>
        </w:rPr>
        <w:tab/>
      </w:r>
      <w:r>
        <w:rPr>
          <w:rFonts w:ascii="Arial" w:hAnsi="Arial" w:cs="Arial"/>
          <w:b/>
          <w:sz w:val="24"/>
        </w:rPr>
        <w:t>RAN4 CRs for Core part: Addition of asymmetric channel bandwidth for NR band n66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RP-200265</w:t>
      </w:r>
      <w:r>
        <w:rPr>
          <w:rFonts w:ascii="Arial" w:hAnsi="Arial" w:cs="Arial"/>
          <w:b/>
          <w:color w:val="0000FF"/>
          <w:sz w:val="24"/>
        </w:rPr>
        <w:tab/>
      </w:r>
      <w:r>
        <w:rPr>
          <w:rFonts w:ascii="Arial" w:hAnsi="Arial" w:cs="Arial"/>
          <w:b/>
          <w:sz w:val="24"/>
        </w:rPr>
        <w:t>Revised WID: Core part: Addition of asymmetric channel bandwidth for NR band n66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RP-192808; to add 25 MHz in the asymmetric channel bandwidth table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66" w:name="_Toc40027744"/>
      <w:bookmarkStart w:id="167" w:name="_Toc42029293"/>
      <w:r>
        <w:t>9.4.12</w:t>
      </w:r>
      <w:r>
        <w:tab/>
        <w:t>Core part: Addition of channel BWs in Band n77 and n78 [RAN4 WI: NR_n77_n78_BW-Core]</w:t>
      </w:r>
      <w:bookmarkEnd w:id="166"/>
      <w:bookmarkEnd w:id="167"/>
    </w:p>
    <w:p w:rsidR="003C0623" w:rsidRDefault="003C0623" w:rsidP="003C0623">
      <w:pPr>
        <w:rPr>
          <w:rFonts w:ascii="Arial" w:hAnsi="Arial" w:cs="Arial"/>
          <w:b/>
          <w:sz w:val="24"/>
        </w:rPr>
      </w:pPr>
      <w:r>
        <w:rPr>
          <w:rFonts w:ascii="Arial" w:hAnsi="Arial" w:cs="Arial"/>
          <w:b/>
          <w:color w:val="0000FF"/>
          <w:sz w:val="24"/>
        </w:rPr>
        <w:t>RP-200274</w:t>
      </w:r>
      <w:r>
        <w:rPr>
          <w:rFonts w:ascii="Arial" w:hAnsi="Arial" w:cs="Arial"/>
          <w:b/>
          <w:color w:val="0000FF"/>
          <w:sz w:val="24"/>
        </w:rPr>
        <w:tab/>
      </w:r>
      <w:r>
        <w:rPr>
          <w:rFonts w:ascii="Arial" w:hAnsi="Arial" w:cs="Arial"/>
          <w:b/>
          <w:sz w:val="24"/>
        </w:rPr>
        <w:t>Status report for WI: Core part: Addition of channel bandwidths in Band n77 and n78;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Core part WI is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RP-200387</w:t>
      </w:r>
      <w:r>
        <w:rPr>
          <w:rFonts w:ascii="Arial" w:hAnsi="Arial" w:cs="Arial"/>
          <w:b/>
          <w:color w:val="0000FF"/>
          <w:sz w:val="24"/>
        </w:rPr>
        <w:tab/>
      </w:r>
      <w:r>
        <w:rPr>
          <w:rFonts w:ascii="Arial" w:hAnsi="Arial" w:cs="Arial"/>
          <w:b/>
          <w:sz w:val="24"/>
        </w:rPr>
        <w:t>RAN4 CRs for Core part: Addition of channel bandwidths in Band n77 and n78</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68" w:name="_Toc40027745"/>
      <w:bookmarkStart w:id="169" w:name="_Toc42029294"/>
      <w:r>
        <w:t>9.4.13</w:t>
      </w:r>
      <w:r>
        <w:tab/>
        <w:t>Core part: LTE/NR spectrum sharing in band 48/n48 frequency range [new RAN4 WI: NR_n48_LTE_48_coex-Core]</w:t>
      </w:r>
      <w:bookmarkEnd w:id="168"/>
      <w:bookmarkEnd w:id="169"/>
    </w:p>
    <w:p w:rsidR="003C0623" w:rsidRDefault="003C0623" w:rsidP="003C0623">
      <w:pPr>
        <w:rPr>
          <w:rFonts w:ascii="Arial" w:hAnsi="Arial" w:cs="Arial"/>
          <w:b/>
          <w:sz w:val="24"/>
        </w:rPr>
      </w:pPr>
      <w:r>
        <w:rPr>
          <w:rFonts w:ascii="Arial" w:hAnsi="Arial" w:cs="Arial"/>
          <w:b/>
          <w:color w:val="0000FF"/>
          <w:sz w:val="24"/>
        </w:rPr>
        <w:t>RP-200233</w:t>
      </w:r>
      <w:r>
        <w:rPr>
          <w:rFonts w:ascii="Arial" w:hAnsi="Arial" w:cs="Arial"/>
          <w:b/>
          <w:color w:val="0000FF"/>
          <w:sz w:val="24"/>
        </w:rPr>
        <w:tab/>
      </w:r>
      <w:r>
        <w:rPr>
          <w:rFonts w:ascii="Arial" w:hAnsi="Arial" w:cs="Arial"/>
          <w:b/>
          <w:sz w:val="24"/>
        </w:rPr>
        <w:t>Status report for WI Core part: LTE/NR spectrum sharing in band 48/n48 frequency range; rapporteur: Apple</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RP-200234</w:t>
      </w:r>
      <w:r>
        <w:rPr>
          <w:rFonts w:ascii="Arial" w:hAnsi="Arial" w:cs="Arial"/>
          <w:b/>
          <w:color w:val="0000FF"/>
          <w:sz w:val="24"/>
        </w:rPr>
        <w:tab/>
      </w:r>
      <w:r>
        <w:rPr>
          <w:rFonts w:ascii="Arial" w:hAnsi="Arial" w:cs="Arial"/>
          <w:b/>
          <w:sz w:val="24"/>
        </w:rPr>
        <w:t>Revised WID: Core part: LTE/NR spectrum sharing in band 48/n48 frequency range</w:t>
      </w:r>
    </w:p>
    <w:p w:rsidR="003C0623" w:rsidRDefault="003C0623" w:rsidP="003C062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Charter Communications, Comcast, CableLabs</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RP-193213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70" w:name="_Toc40027746"/>
      <w:bookmarkStart w:id="171" w:name="_Toc42029295"/>
      <w:r>
        <w:t>9.4.14</w:t>
      </w:r>
      <w:r>
        <w:tab/>
        <w:t>Core part: 29 dBm UE Power Class for LTE band 41 and NR Band n41 [RAN4 WI: LTE_NR_B41_Bn41_PC29dBm-Core]</w:t>
      </w:r>
      <w:bookmarkEnd w:id="170"/>
      <w:bookmarkEnd w:id="171"/>
    </w:p>
    <w:p w:rsidR="003C0623" w:rsidRDefault="003C0623" w:rsidP="003C0623">
      <w:pPr>
        <w:rPr>
          <w:rFonts w:ascii="Arial" w:hAnsi="Arial" w:cs="Arial"/>
          <w:b/>
          <w:sz w:val="24"/>
        </w:rPr>
      </w:pPr>
      <w:r>
        <w:rPr>
          <w:rFonts w:ascii="Arial" w:hAnsi="Arial" w:cs="Arial"/>
          <w:b/>
          <w:color w:val="0000FF"/>
          <w:sz w:val="24"/>
        </w:rPr>
        <w:t>RP-200328</w:t>
      </w:r>
      <w:r>
        <w:rPr>
          <w:rFonts w:ascii="Arial" w:hAnsi="Arial" w:cs="Arial"/>
          <w:b/>
          <w:color w:val="0000FF"/>
          <w:sz w:val="24"/>
        </w:rPr>
        <w:tab/>
      </w:r>
      <w:r>
        <w:rPr>
          <w:rFonts w:ascii="Arial" w:hAnsi="Arial" w:cs="Arial"/>
          <w:b/>
          <w:sz w:val="24"/>
        </w:rPr>
        <w:t>Status report for WI: Core part: 29 dBm UE Power Class for LTE band 41 and NR Band n41; rapporteur: Sprint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172" w:name="_Toc40027747"/>
      <w:bookmarkStart w:id="173" w:name="_Toc42029296"/>
      <w:r>
        <w:t>9.4.15</w:t>
      </w:r>
      <w:r>
        <w:tab/>
        <w:t>Core part: High power UE (PC2) for EN-DC (1 LTE FDD band + 1 NR TDD band) [new RAN4 WI: ENDC_UE_PC2_FDD_TDD-Core]</w:t>
      </w:r>
      <w:bookmarkEnd w:id="172"/>
      <w:bookmarkEnd w:id="173"/>
    </w:p>
    <w:p w:rsidR="003C0623" w:rsidRDefault="003C0623" w:rsidP="003C0623">
      <w:pPr>
        <w:rPr>
          <w:rFonts w:ascii="Arial" w:hAnsi="Arial" w:cs="Arial"/>
          <w:b/>
          <w:sz w:val="24"/>
        </w:rPr>
      </w:pPr>
      <w:r>
        <w:rPr>
          <w:rFonts w:ascii="Arial" w:hAnsi="Arial" w:cs="Arial"/>
          <w:b/>
          <w:color w:val="0000FF"/>
          <w:sz w:val="24"/>
        </w:rPr>
        <w:t>RP-200109</w:t>
      </w:r>
      <w:r>
        <w:rPr>
          <w:rFonts w:ascii="Arial" w:hAnsi="Arial" w:cs="Arial"/>
          <w:b/>
          <w:color w:val="0000FF"/>
          <w:sz w:val="24"/>
        </w:rPr>
        <w:tab/>
      </w:r>
      <w:r>
        <w:rPr>
          <w:rFonts w:ascii="Arial" w:hAnsi="Arial" w:cs="Arial"/>
          <w:b/>
          <w:sz w:val="24"/>
        </w:rPr>
        <w:t>Status Report of WI Core part: High power UE (power class 2) for EN-DC (1 LTE FDD band + 1 NR TDD band); rapporteur: China Unicom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RP-200356</w:t>
      </w:r>
      <w:r>
        <w:rPr>
          <w:rFonts w:ascii="Arial" w:hAnsi="Arial" w:cs="Arial"/>
          <w:b/>
          <w:color w:val="0000FF"/>
          <w:sz w:val="24"/>
        </w:rPr>
        <w:tab/>
      </w:r>
      <w:r>
        <w:rPr>
          <w:rFonts w:ascii="Arial" w:hAnsi="Arial" w:cs="Arial"/>
          <w:b/>
          <w:sz w:val="24"/>
        </w:rPr>
        <w:t>RAN2 CRs to High power UE (power class 2) for EN-DC: Core part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174" w:name="_Toc40027748"/>
      <w:bookmarkStart w:id="175" w:name="_Toc42029297"/>
      <w:r>
        <w:t>9.5</w:t>
      </w:r>
      <w:r>
        <w:tab/>
        <w:t>Closed REL-16 NR or NR+LTE WIs</w:t>
      </w:r>
      <w:bookmarkEnd w:id="174"/>
      <w:bookmarkEnd w:id="175"/>
    </w:p>
    <w:p w:rsidR="003C0623" w:rsidRDefault="003C0623" w:rsidP="003C0623">
      <w:pPr>
        <w:pStyle w:val="Heading4"/>
      </w:pPr>
      <w:bookmarkStart w:id="176" w:name="_Toc40027749"/>
      <w:bookmarkStart w:id="177" w:name="_Toc42029298"/>
      <w:r>
        <w:t>9.5.1</w:t>
      </w:r>
      <w:r>
        <w:tab/>
        <w:t>Core part: Transfer of Iuant interface specs from 25-series to 37-series [RAN3 WI: Iuant_transfer-Core]</w:t>
      </w:r>
      <w:bookmarkEnd w:id="176"/>
      <w:bookmarkEnd w:id="177"/>
    </w:p>
    <w:p w:rsidR="003C0623" w:rsidRDefault="003C0623" w:rsidP="003C0623">
      <w:pPr>
        <w:pStyle w:val="Heading4"/>
      </w:pPr>
      <w:bookmarkStart w:id="178" w:name="_Toc40027750"/>
      <w:bookmarkStart w:id="179" w:name="_Toc42029299"/>
      <w:r>
        <w:t>9.5.2</w:t>
      </w:r>
      <w:r>
        <w:tab/>
        <w:t>Core part: Direct data forwarding between NG-RAN and E-UTRAN nodes for inter-system mobility [RAN3 WI: Direct_data_fw_NR-Core]</w:t>
      </w:r>
      <w:bookmarkEnd w:id="178"/>
      <w:bookmarkEnd w:id="179"/>
    </w:p>
    <w:p w:rsidR="003C0623" w:rsidRDefault="003C0623" w:rsidP="003C0623">
      <w:pPr>
        <w:rPr>
          <w:rFonts w:ascii="Arial" w:hAnsi="Arial" w:cs="Arial"/>
          <w:b/>
          <w:sz w:val="24"/>
        </w:rPr>
      </w:pPr>
      <w:r>
        <w:rPr>
          <w:rFonts w:ascii="Arial" w:hAnsi="Arial" w:cs="Arial"/>
          <w:b/>
          <w:color w:val="0000FF"/>
          <w:sz w:val="24"/>
        </w:rPr>
        <w:t>RP-200419</w:t>
      </w:r>
      <w:r>
        <w:rPr>
          <w:rFonts w:ascii="Arial" w:hAnsi="Arial" w:cs="Arial"/>
          <w:b/>
          <w:color w:val="0000FF"/>
          <w:sz w:val="24"/>
        </w:rPr>
        <w:tab/>
      </w:r>
      <w:r>
        <w:rPr>
          <w:rFonts w:ascii="Arial" w:hAnsi="Arial" w:cs="Arial"/>
          <w:b/>
          <w:sz w:val="24"/>
        </w:rPr>
        <w:t>RAN3 CRs for Direct data forwarding between NG-RAN and E-UTRAN nodes for inter-system mobility</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80" w:name="_Toc40027751"/>
      <w:bookmarkStart w:id="181" w:name="_Toc42029300"/>
      <w:r>
        <w:lastRenderedPageBreak/>
        <w:t>9.5.3</w:t>
      </w:r>
      <w:r>
        <w:tab/>
        <w:t>Core part: eNB(s) Arch Evolution for E-UTRAN and NG-RAN [RAN3 WI: LTE_NR_arch_evo-Core]</w:t>
      </w:r>
      <w:bookmarkEnd w:id="180"/>
      <w:bookmarkEnd w:id="181"/>
    </w:p>
    <w:p w:rsidR="003C0623" w:rsidRDefault="003C0623" w:rsidP="003C0623">
      <w:pPr>
        <w:rPr>
          <w:rFonts w:ascii="Arial" w:hAnsi="Arial" w:cs="Arial"/>
          <w:b/>
          <w:sz w:val="24"/>
        </w:rPr>
      </w:pPr>
      <w:r>
        <w:rPr>
          <w:rFonts w:ascii="Arial" w:hAnsi="Arial" w:cs="Arial"/>
          <w:b/>
          <w:color w:val="0000FF"/>
          <w:sz w:val="24"/>
        </w:rPr>
        <w:t>RP-200426</w:t>
      </w:r>
      <w:r>
        <w:rPr>
          <w:rFonts w:ascii="Arial" w:hAnsi="Arial" w:cs="Arial"/>
          <w:b/>
          <w:color w:val="0000FF"/>
          <w:sz w:val="24"/>
        </w:rPr>
        <w:tab/>
      </w:r>
      <w:r>
        <w:rPr>
          <w:rFonts w:ascii="Arial" w:hAnsi="Arial" w:cs="Arial"/>
          <w:b/>
          <w:sz w:val="24"/>
        </w:rPr>
        <w:t>RAN3 CRs for eNB(s) Architecture Evolution for E-UTRAN and NG-RAN</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pStyle w:val="Heading4"/>
      </w:pPr>
      <w:bookmarkStart w:id="182" w:name="_Toc40027752"/>
      <w:bookmarkStart w:id="183" w:name="_Toc42029301"/>
      <w:r>
        <w:t>9.5.4</w:t>
      </w:r>
      <w:r>
        <w:tab/>
        <w:t>Introduction of an NR SUL band with same uplink freq range as NR band n5 [RAN4 WI: NR_SUL_UL_n5]</w:t>
      </w:r>
      <w:bookmarkEnd w:id="182"/>
      <w:bookmarkEnd w:id="183"/>
    </w:p>
    <w:p w:rsidR="003C0623" w:rsidRDefault="003C0623" w:rsidP="003C0623">
      <w:pPr>
        <w:pStyle w:val="Heading4"/>
      </w:pPr>
      <w:bookmarkStart w:id="184" w:name="_Toc40027753"/>
      <w:bookmarkStart w:id="185" w:name="_Toc42029302"/>
      <w:r>
        <w:t>9.5.5</w:t>
      </w:r>
      <w:r>
        <w:tab/>
        <w:t>Introduction of NR band n14 [RAN4 WI: NR_n14]</w:t>
      </w:r>
      <w:bookmarkEnd w:id="184"/>
      <w:bookmarkEnd w:id="185"/>
    </w:p>
    <w:p w:rsidR="003C0623" w:rsidRDefault="003C0623" w:rsidP="003C0623">
      <w:pPr>
        <w:pStyle w:val="Heading4"/>
      </w:pPr>
      <w:bookmarkStart w:id="186" w:name="_Toc40027754"/>
      <w:bookmarkStart w:id="187" w:name="_Toc42029303"/>
      <w:r>
        <w:t>9.5.6</w:t>
      </w:r>
      <w:r>
        <w:tab/>
        <w:t>Band 18 for NR [RAN4 WI: NR_n18]</w:t>
      </w:r>
      <w:bookmarkEnd w:id="186"/>
      <w:bookmarkEnd w:id="187"/>
    </w:p>
    <w:p w:rsidR="003C0623" w:rsidRDefault="003C0623" w:rsidP="003C0623">
      <w:pPr>
        <w:rPr>
          <w:rFonts w:ascii="Arial" w:hAnsi="Arial" w:cs="Arial"/>
          <w:b/>
          <w:sz w:val="24"/>
        </w:rPr>
      </w:pPr>
      <w:r>
        <w:rPr>
          <w:rFonts w:ascii="Arial" w:hAnsi="Arial" w:cs="Arial"/>
          <w:b/>
          <w:color w:val="0000FF"/>
          <w:sz w:val="24"/>
        </w:rPr>
        <w:t>RP-200389</w:t>
      </w:r>
      <w:r>
        <w:rPr>
          <w:rFonts w:ascii="Arial" w:hAnsi="Arial" w:cs="Arial"/>
          <w:b/>
          <w:color w:val="0000FF"/>
          <w:sz w:val="24"/>
        </w:rPr>
        <w:tab/>
      </w:r>
      <w:r>
        <w:rPr>
          <w:rFonts w:ascii="Arial" w:hAnsi="Arial" w:cs="Arial"/>
          <w:b/>
          <w:sz w:val="24"/>
        </w:rPr>
        <w:t>RAN4 CRs for Band 18 for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88" w:name="_Toc40027755"/>
      <w:bookmarkStart w:id="189" w:name="_Toc42029304"/>
      <w:r>
        <w:t>9.5.7</w:t>
      </w:r>
      <w:r>
        <w:tab/>
        <w:t>Introduction of NR supplementary DL band n29 [RAN4 WI: NR_n29]</w:t>
      </w:r>
      <w:bookmarkEnd w:id="188"/>
      <w:bookmarkEnd w:id="189"/>
    </w:p>
    <w:p w:rsidR="003C0623" w:rsidRDefault="003C0623" w:rsidP="003C0623">
      <w:pPr>
        <w:rPr>
          <w:rFonts w:ascii="Arial" w:hAnsi="Arial" w:cs="Arial"/>
          <w:b/>
          <w:sz w:val="24"/>
        </w:rPr>
      </w:pPr>
      <w:r>
        <w:rPr>
          <w:rFonts w:ascii="Arial" w:hAnsi="Arial" w:cs="Arial"/>
          <w:b/>
          <w:color w:val="0000FF"/>
          <w:sz w:val="24"/>
        </w:rPr>
        <w:t>RP-200390</w:t>
      </w:r>
      <w:r>
        <w:rPr>
          <w:rFonts w:ascii="Arial" w:hAnsi="Arial" w:cs="Arial"/>
          <w:b/>
          <w:color w:val="0000FF"/>
          <w:sz w:val="24"/>
        </w:rPr>
        <w:tab/>
      </w:r>
      <w:r>
        <w:rPr>
          <w:rFonts w:ascii="Arial" w:hAnsi="Arial" w:cs="Arial"/>
          <w:b/>
          <w:sz w:val="24"/>
        </w:rPr>
        <w:t>RAN4 CRs for Introduction of NR supplementary DL band n29</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90" w:name="_Toc40027756"/>
      <w:bookmarkStart w:id="191" w:name="_Toc42029305"/>
      <w:r>
        <w:t>9.5.8</w:t>
      </w:r>
      <w:r>
        <w:tab/>
        <w:t>Introduction of NR band n30 [RAN4 WI: NR_n30]</w:t>
      </w:r>
      <w:bookmarkEnd w:id="190"/>
      <w:bookmarkEnd w:id="191"/>
    </w:p>
    <w:p w:rsidR="003C0623" w:rsidRDefault="003C0623" w:rsidP="003C0623">
      <w:pPr>
        <w:pStyle w:val="Heading4"/>
      </w:pPr>
      <w:bookmarkStart w:id="192" w:name="_Toc40027757"/>
      <w:bookmarkStart w:id="193" w:name="_Toc42029306"/>
      <w:r>
        <w:t>9.5.9</w:t>
      </w:r>
      <w:r>
        <w:tab/>
        <w:t>Band 48 for NR [RAN4 WI: NR_n48]</w:t>
      </w:r>
      <w:bookmarkEnd w:id="192"/>
      <w:bookmarkEnd w:id="193"/>
    </w:p>
    <w:p w:rsidR="003C0623" w:rsidRDefault="003C0623" w:rsidP="003C0623">
      <w:pPr>
        <w:pStyle w:val="Heading4"/>
      </w:pPr>
      <w:bookmarkStart w:id="194" w:name="_Toc40027758"/>
      <w:bookmarkStart w:id="195" w:name="_Toc42029307"/>
      <w:r>
        <w:t>9.5.10</w:t>
      </w:r>
      <w:r>
        <w:tab/>
        <w:t>Band 65 for NR [RAN4 WI: NR_band_n65]</w:t>
      </w:r>
      <w:bookmarkEnd w:id="194"/>
      <w:bookmarkEnd w:id="195"/>
    </w:p>
    <w:p w:rsidR="003C0623" w:rsidRDefault="003C0623" w:rsidP="003C0623">
      <w:pPr>
        <w:rPr>
          <w:rFonts w:ascii="Arial" w:hAnsi="Arial" w:cs="Arial"/>
          <w:b/>
          <w:sz w:val="24"/>
        </w:rPr>
      </w:pPr>
      <w:r>
        <w:rPr>
          <w:rFonts w:ascii="Arial" w:hAnsi="Arial" w:cs="Arial"/>
          <w:b/>
          <w:color w:val="0000FF"/>
          <w:sz w:val="24"/>
        </w:rPr>
        <w:t>RP-200408</w:t>
      </w:r>
      <w:r>
        <w:rPr>
          <w:rFonts w:ascii="Arial" w:hAnsi="Arial" w:cs="Arial"/>
          <w:b/>
          <w:color w:val="0000FF"/>
          <w:sz w:val="24"/>
        </w:rPr>
        <w:tab/>
      </w:r>
      <w:r>
        <w:rPr>
          <w:rFonts w:ascii="Arial" w:hAnsi="Arial" w:cs="Arial"/>
          <w:b/>
          <w:sz w:val="24"/>
        </w:rPr>
        <w:t>RAN4 CRs for Band 65 for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96" w:name="_Toc40027759"/>
      <w:bookmarkStart w:id="197" w:name="_Toc42029308"/>
      <w:r>
        <w:lastRenderedPageBreak/>
        <w:t>9.5.11</w:t>
      </w:r>
      <w:r>
        <w:tab/>
        <w:t>Core part: Adding wider channel BWs for NR band n7 [RAN4 WI: NR_n7_BW-Core]</w:t>
      </w:r>
      <w:bookmarkEnd w:id="196"/>
      <w:bookmarkEnd w:id="197"/>
    </w:p>
    <w:p w:rsidR="003C0623" w:rsidRDefault="003C0623" w:rsidP="003C0623">
      <w:pPr>
        <w:pStyle w:val="Heading4"/>
      </w:pPr>
      <w:bookmarkStart w:id="198" w:name="_Toc40027760"/>
      <w:bookmarkStart w:id="199" w:name="_Toc42029309"/>
      <w:r>
        <w:t>9.5.12</w:t>
      </w:r>
      <w:r>
        <w:tab/>
        <w:t>Addition of 25, 30, 35 and 40 MHz channel BW for NR band n25 [NR_n25_BW]</w:t>
      </w:r>
      <w:bookmarkEnd w:id="198"/>
      <w:bookmarkEnd w:id="199"/>
    </w:p>
    <w:p w:rsidR="003C0623" w:rsidRDefault="003C0623" w:rsidP="003C0623">
      <w:pPr>
        <w:pStyle w:val="Heading4"/>
      </w:pPr>
      <w:bookmarkStart w:id="200" w:name="_Toc40027761"/>
      <w:bookmarkStart w:id="201" w:name="_Toc42029310"/>
      <w:r>
        <w:t>9.5.13</w:t>
      </w:r>
      <w:r>
        <w:tab/>
        <w:t>Addition of wider channel BW in NR band n38 [RAN4 WI: NR_n38_BW]</w:t>
      </w:r>
      <w:bookmarkEnd w:id="200"/>
      <w:bookmarkEnd w:id="201"/>
    </w:p>
    <w:p w:rsidR="003C0623" w:rsidRDefault="003C0623" w:rsidP="003C0623">
      <w:pPr>
        <w:pStyle w:val="Heading4"/>
      </w:pPr>
      <w:bookmarkStart w:id="202" w:name="_Toc40027762"/>
      <w:bookmarkStart w:id="203" w:name="_Toc42029311"/>
      <w:r>
        <w:t>9.5.14</w:t>
      </w:r>
      <w:r>
        <w:tab/>
        <w:t>Core part: Addition of 30MHz channel BW for NR band n41 [RAN4 WI: NR_n41_BW-Core]</w:t>
      </w:r>
      <w:bookmarkEnd w:id="202"/>
      <w:bookmarkEnd w:id="203"/>
    </w:p>
    <w:p w:rsidR="003C0623" w:rsidRDefault="003C0623" w:rsidP="003C0623">
      <w:pPr>
        <w:pStyle w:val="Heading4"/>
      </w:pPr>
      <w:bookmarkStart w:id="204" w:name="_Toc40027763"/>
      <w:bookmarkStart w:id="205" w:name="_Toc42029312"/>
      <w:r>
        <w:t>9.5.15</w:t>
      </w:r>
      <w:r>
        <w:tab/>
        <w:t>Core part: Adding wider channel BWs for NR band n50 [RAN4 WI: NR_n50_BW-Core]</w:t>
      </w:r>
      <w:bookmarkEnd w:id="204"/>
      <w:bookmarkEnd w:id="205"/>
    </w:p>
    <w:p w:rsidR="003C0623" w:rsidRDefault="003C0623" w:rsidP="003C0623">
      <w:pPr>
        <w:pStyle w:val="Heading4"/>
      </w:pPr>
      <w:bookmarkStart w:id="206" w:name="_Toc40027764"/>
      <w:bookmarkStart w:id="207" w:name="_Toc42029313"/>
      <w:r>
        <w:t>9.5.16</w:t>
      </w:r>
      <w:r>
        <w:tab/>
        <w:t>Addition of wider channel BWs in NR band n75 [ NR_n75_BW]</w:t>
      </w:r>
      <w:bookmarkEnd w:id="206"/>
      <w:bookmarkEnd w:id="207"/>
    </w:p>
    <w:p w:rsidR="003C0623" w:rsidRDefault="003C0623" w:rsidP="003C0623">
      <w:pPr>
        <w:pStyle w:val="Heading4"/>
      </w:pPr>
      <w:bookmarkStart w:id="208" w:name="_Toc40027765"/>
      <w:bookmarkStart w:id="209" w:name="_Toc42029314"/>
      <w:r>
        <w:t>9.5.17</w:t>
      </w:r>
      <w:r>
        <w:tab/>
        <w:t>Core part: LTE/NR spectrum sharing in Band 41/n90 freq range [RAN4 WI: NR_n41_LTE_41_coex-Core]</w:t>
      </w:r>
      <w:bookmarkEnd w:id="208"/>
      <w:bookmarkEnd w:id="209"/>
    </w:p>
    <w:p w:rsidR="003C0623" w:rsidRDefault="003C0623" w:rsidP="003C0623">
      <w:pPr>
        <w:rPr>
          <w:rFonts w:ascii="Arial" w:hAnsi="Arial" w:cs="Arial"/>
          <w:b/>
          <w:sz w:val="24"/>
        </w:rPr>
      </w:pPr>
      <w:r>
        <w:rPr>
          <w:rFonts w:ascii="Arial" w:hAnsi="Arial" w:cs="Arial"/>
          <w:b/>
          <w:color w:val="0000FF"/>
          <w:sz w:val="24"/>
        </w:rPr>
        <w:t>RP-200391</w:t>
      </w:r>
      <w:r>
        <w:rPr>
          <w:rFonts w:ascii="Arial" w:hAnsi="Arial" w:cs="Arial"/>
          <w:b/>
          <w:color w:val="0000FF"/>
          <w:sz w:val="24"/>
        </w:rPr>
        <w:tab/>
      </w:r>
      <w:r>
        <w:rPr>
          <w:rFonts w:ascii="Arial" w:hAnsi="Arial" w:cs="Arial"/>
          <w:b/>
          <w:sz w:val="24"/>
        </w:rPr>
        <w:t>RAN4 CRs for Core part: LTE/NR spectrum sharing in Band 41/n90 frequency range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10" w:name="_Toc40027766"/>
      <w:bookmarkStart w:id="211" w:name="_Toc42029315"/>
      <w:r>
        <w:t>9.5.18</w:t>
      </w:r>
      <w:r>
        <w:tab/>
        <w:t>Introduction of GSM, UTRA, E-UTRA and NR capability set(s) (CS(s)) to the MSR specs [RAN4 WI: MSR_GSM_UTRA_LTE_NR]</w:t>
      </w:r>
      <w:bookmarkEnd w:id="210"/>
      <w:bookmarkEnd w:id="211"/>
    </w:p>
    <w:p w:rsidR="003C0623" w:rsidRDefault="003C0623" w:rsidP="003C0623">
      <w:pPr>
        <w:pStyle w:val="Heading4"/>
      </w:pPr>
      <w:bookmarkStart w:id="212" w:name="_Toc40027767"/>
      <w:bookmarkStart w:id="213" w:name="_Toc42029316"/>
      <w:r>
        <w:t>9.5.19</w:t>
      </w:r>
      <w:r>
        <w:tab/>
        <w:t>Core part: Common RF req configured output power for EN-DC with 3 UL CC and 2 different bands (2CC LTE, 1CC NR FR1) [RAN4 WI: DC_Pcmax_3UL_CC-Core]</w:t>
      </w:r>
      <w:bookmarkEnd w:id="212"/>
      <w:bookmarkEnd w:id="213"/>
    </w:p>
    <w:p w:rsidR="003C0623" w:rsidRDefault="003C0623" w:rsidP="003C0623">
      <w:pPr>
        <w:pStyle w:val="Heading4"/>
      </w:pPr>
      <w:bookmarkStart w:id="214" w:name="_Toc40027768"/>
      <w:bookmarkStart w:id="215" w:name="_Toc42029317"/>
      <w:r>
        <w:t>9.5.20</w:t>
      </w:r>
      <w:r>
        <w:tab/>
        <w:t>Introduction of 2010-2025MHz SUL band for NR [NR_SUL_band_2010_2025MHz]</w:t>
      </w:r>
      <w:bookmarkEnd w:id="214"/>
      <w:bookmarkEnd w:id="215"/>
    </w:p>
    <w:p w:rsidR="003C0623" w:rsidRDefault="003C0623" w:rsidP="003C0623">
      <w:pPr>
        <w:pStyle w:val="Heading4"/>
      </w:pPr>
      <w:bookmarkStart w:id="216" w:name="_Toc40027769"/>
      <w:bookmarkStart w:id="217" w:name="_Toc42029318"/>
      <w:r>
        <w:t>9.5.21</w:t>
      </w:r>
      <w:r>
        <w:tab/>
        <w:t>Introduction of NR FDD bands with variable duplex and corresponding framework [RAN4 WI: NR_FDD_bands_varduplex]</w:t>
      </w:r>
      <w:bookmarkEnd w:id="216"/>
      <w:bookmarkEnd w:id="217"/>
    </w:p>
    <w:p w:rsidR="003C0623" w:rsidRDefault="003C0623" w:rsidP="003C0623">
      <w:pPr>
        <w:rPr>
          <w:rFonts w:ascii="Arial" w:hAnsi="Arial" w:cs="Arial"/>
          <w:b/>
          <w:sz w:val="24"/>
        </w:rPr>
      </w:pPr>
      <w:r>
        <w:rPr>
          <w:rFonts w:ascii="Arial" w:hAnsi="Arial" w:cs="Arial"/>
          <w:b/>
          <w:color w:val="0000FF"/>
          <w:sz w:val="24"/>
        </w:rPr>
        <w:t>RP-200392</w:t>
      </w:r>
      <w:r>
        <w:rPr>
          <w:rFonts w:ascii="Arial" w:hAnsi="Arial" w:cs="Arial"/>
          <w:b/>
          <w:color w:val="0000FF"/>
          <w:sz w:val="24"/>
        </w:rPr>
        <w:tab/>
      </w:r>
      <w:r>
        <w:rPr>
          <w:rFonts w:ascii="Arial" w:hAnsi="Arial" w:cs="Arial"/>
          <w:b/>
          <w:sz w:val="24"/>
        </w:rPr>
        <w:t>RAN4 CRs for Introduction of NR FDD bands with variable duplex and corresponding framework</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RP-200248</w:t>
      </w:r>
      <w:r>
        <w:rPr>
          <w:rFonts w:ascii="Arial" w:hAnsi="Arial" w:cs="Arial"/>
          <w:b/>
          <w:color w:val="0000FF"/>
          <w:sz w:val="24"/>
        </w:rPr>
        <w:tab/>
      </w:r>
      <w:r>
        <w:rPr>
          <w:rFonts w:ascii="Arial" w:hAnsi="Arial" w:cs="Arial"/>
          <w:b/>
          <w:sz w:val="24"/>
        </w:rPr>
        <w:t>ULSUP applicability to FDD bands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pStyle w:val="Heading4"/>
      </w:pPr>
      <w:bookmarkStart w:id="218" w:name="_Toc40027770"/>
      <w:bookmarkStart w:id="219" w:name="_Toc42029319"/>
      <w:r>
        <w:lastRenderedPageBreak/>
        <w:t>9.5.22</w:t>
      </w:r>
      <w:r>
        <w:tab/>
        <w:t>High power UE (power class 2) for EN-DC (1 LTE TDD band + 1 NR TDD band) [RAN4 WI: ENDC_UE_PC2_TDD_TDD]</w:t>
      </w:r>
      <w:bookmarkEnd w:id="218"/>
      <w:bookmarkEnd w:id="219"/>
    </w:p>
    <w:p w:rsidR="003C0623" w:rsidRDefault="003C0623" w:rsidP="003C0623">
      <w:pPr>
        <w:rPr>
          <w:rFonts w:ascii="Arial" w:hAnsi="Arial" w:cs="Arial"/>
          <w:b/>
          <w:sz w:val="24"/>
        </w:rPr>
      </w:pPr>
      <w:r>
        <w:rPr>
          <w:rFonts w:ascii="Arial" w:hAnsi="Arial" w:cs="Arial"/>
          <w:b/>
          <w:color w:val="0000FF"/>
          <w:sz w:val="24"/>
        </w:rPr>
        <w:t>RP-200388</w:t>
      </w:r>
      <w:r>
        <w:rPr>
          <w:rFonts w:ascii="Arial" w:hAnsi="Arial" w:cs="Arial"/>
          <w:b/>
          <w:color w:val="0000FF"/>
          <w:sz w:val="24"/>
        </w:rPr>
        <w:tab/>
      </w:r>
      <w:r>
        <w:rPr>
          <w:rFonts w:ascii="Arial" w:hAnsi="Arial" w:cs="Arial"/>
          <w:b/>
          <w:sz w:val="24"/>
        </w:rPr>
        <w:t>RAN4 CRs for Core part: High power UE (power class 2) for EN-DC (1 LTE FDD band + 1 NR TDD band)</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RP-200214</w:t>
      </w:r>
      <w:r>
        <w:rPr>
          <w:rFonts w:ascii="Arial" w:hAnsi="Arial" w:cs="Arial"/>
          <w:b/>
          <w:color w:val="0000FF"/>
          <w:sz w:val="24"/>
        </w:rPr>
        <w:tab/>
      </w:r>
      <w:r>
        <w:rPr>
          <w:rFonts w:ascii="Arial" w:hAnsi="Arial" w:cs="Arial"/>
          <w:b/>
          <w:sz w:val="24"/>
        </w:rPr>
        <w:t>Work Item Summary for High power UE (power class 2) for EN-DC (1 LTE TDD band + 1 NR TDD band)</w:t>
      </w:r>
    </w:p>
    <w:p w:rsidR="003C0623" w:rsidRDefault="003C0623" w:rsidP="003C0623">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CMCC</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only WI summaries for non-spectrum related Core part WIs which are 100% complete are mandatory</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220" w:name="_Toc40027771"/>
      <w:bookmarkStart w:id="221" w:name="_Toc42029320"/>
      <w:r>
        <w:t>9.6</w:t>
      </w:r>
      <w:r>
        <w:tab/>
        <w:t>Closed REL-16 NR or NR+LTE SIs</w:t>
      </w:r>
      <w:bookmarkEnd w:id="220"/>
      <w:bookmarkEnd w:id="221"/>
    </w:p>
    <w:p w:rsidR="003C0623" w:rsidRDefault="003C0623" w:rsidP="003C0623">
      <w:pPr>
        <w:rPr>
          <w:rFonts w:ascii="Arial" w:hAnsi="Arial" w:cs="Arial"/>
          <w:b/>
          <w:sz w:val="24"/>
        </w:rPr>
      </w:pPr>
      <w:r>
        <w:rPr>
          <w:rFonts w:ascii="Arial" w:hAnsi="Arial" w:cs="Arial"/>
          <w:b/>
          <w:color w:val="0000FF"/>
          <w:sz w:val="24"/>
        </w:rPr>
        <w:t>RP-200095</w:t>
      </w:r>
      <w:r>
        <w:rPr>
          <w:rFonts w:ascii="Arial" w:hAnsi="Arial" w:cs="Arial"/>
          <w:b/>
          <w:color w:val="0000FF"/>
          <w:sz w:val="24"/>
        </w:rPr>
        <w:tab/>
      </w:r>
      <w:r>
        <w:rPr>
          <w:rFonts w:ascii="Arial" w:hAnsi="Arial" w:cs="Arial"/>
          <w:b/>
          <w:sz w:val="24"/>
        </w:rPr>
        <w:t>Corrections on the status of 66-71 GHz spectrum after WRC-19</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38.807 v16.0.0</w:t>
      </w:r>
      <w:r>
        <w:rPr>
          <w:i/>
        </w:rPr>
        <w:tab/>
        <w:t xml:space="preserve">  CR-0001  Cat: F (Rel-16)</w:t>
      </w:r>
      <w:r>
        <w:rPr>
          <w:i/>
        </w:rPr>
        <w:br/>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TR 38.807 was not updated in Dec 2019 with the decisions from WRC-19 on IMT identification of 66-71 GHz</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we might come back to update TR 38.807 in the future to address WRC-19 related updates as well as regional updates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pStyle w:val="Heading3"/>
      </w:pPr>
      <w:bookmarkStart w:id="222" w:name="_Toc40027772"/>
      <w:bookmarkStart w:id="223" w:name="_Toc42029321"/>
      <w:r>
        <w:t>9.7</w:t>
      </w:r>
      <w:r>
        <w:tab/>
        <w:t>Small Technical Enhancements and Improvements for REL-16 [TEI16]</w:t>
      </w:r>
      <w:bookmarkEnd w:id="222"/>
      <w:bookmarkEnd w:id="223"/>
    </w:p>
    <w:p w:rsidR="003C0623" w:rsidRDefault="003C0623" w:rsidP="003C0623">
      <w:pPr>
        <w:rPr>
          <w:rFonts w:ascii="Arial" w:hAnsi="Arial" w:cs="Arial"/>
          <w:b/>
          <w:sz w:val="24"/>
        </w:rPr>
      </w:pPr>
      <w:r>
        <w:rPr>
          <w:rFonts w:ascii="Arial" w:hAnsi="Arial" w:cs="Arial"/>
          <w:b/>
          <w:color w:val="0000FF"/>
          <w:sz w:val="24"/>
        </w:rPr>
        <w:t>RP-200130</w:t>
      </w:r>
      <w:r>
        <w:rPr>
          <w:rFonts w:ascii="Arial" w:hAnsi="Arial" w:cs="Arial"/>
          <w:b/>
          <w:color w:val="0000FF"/>
          <w:sz w:val="24"/>
        </w:rPr>
        <w:tab/>
      </w:r>
      <w:r>
        <w:rPr>
          <w:rFonts w:ascii="Arial" w:hAnsi="Arial" w:cs="Arial"/>
          <w:b/>
          <w:sz w:val="24"/>
        </w:rPr>
        <w:t>Views on NR TEI for secondary DRX group</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Communication Technology</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RP-200324</w:t>
      </w:r>
      <w:r>
        <w:rPr>
          <w:rFonts w:ascii="Arial" w:hAnsi="Arial" w:cs="Arial"/>
          <w:b/>
          <w:color w:val="0000FF"/>
          <w:sz w:val="24"/>
        </w:rPr>
        <w:tab/>
      </w:r>
      <w:r>
        <w:rPr>
          <w:rFonts w:ascii="Arial" w:hAnsi="Arial" w:cs="Arial"/>
          <w:b/>
          <w:sz w:val="24"/>
        </w:rPr>
        <w:t>Views on two DRX groups in the same cell group</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RP-200242</w:t>
      </w:r>
      <w:r>
        <w:rPr>
          <w:rFonts w:ascii="Arial" w:hAnsi="Arial" w:cs="Arial"/>
          <w:b/>
          <w:color w:val="0000FF"/>
          <w:sz w:val="24"/>
        </w:rPr>
        <w:tab/>
      </w:r>
      <w:r>
        <w:rPr>
          <w:rFonts w:ascii="Arial" w:hAnsi="Arial" w:cs="Arial"/>
          <w:b/>
          <w:sz w:val="24"/>
        </w:rPr>
        <w:t>Views on How to Handle Small TEI Items in RAN5</w:t>
      </w:r>
    </w:p>
    <w:p w:rsidR="003C0623" w:rsidRDefault="003C0623" w:rsidP="003C062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will handle TEI discussion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RP-200313</w:t>
      </w:r>
      <w:r>
        <w:rPr>
          <w:rFonts w:ascii="Arial" w:hAnsi="Arial" w:cs="Arial"/>
          <w:b/>
          <w:color w:val="0000FF"/>
          <w:sz w:val="24"/>
        </w:rPr>
        <w:tab/>
      </w:r>
      <w:r>
        <w:rPr>
          <w:rFonts w:ascii="Arial" w:hAnsi="Arial" w:cs="Arial"/>
          <w:b/>
          <w:sz w:val="24"/>
        </w:rPr>
        <w:t>Reflecting RAN's concerns on TEI in TR 21.900</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3C0623" w:rsidRDefault="003C0623" w:rsidP="003C0623">
      <w:pPr>
        <w:rPr>
          <w:color w:val="808080"/>
        </w:rPr>
      </w:pPr>
      <w:r>
        <w:rPr>
          <w:color w:val="808080"/>
        </w:rPr>
        <w:t>(Replaces RP-192715)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This is a revision of RP-192715, which was not treated at the December RAN meeting. This document proposes to follow up on discussions at previous plenaries (e.g. RP-191602, RP-191957 and SP-190660). The two main concerns that have emerged with the curren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will handle TEI discussion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RP-200314</w:t>
      </w:r>
      <w:r>
        <w:rPr>
          <w:rFonts w:ascii="Arial" w:hAnsi="Arial" w:cs="Arial"/>
          <w:b/>
          <w:color w:val="0000FF"/>
          <w:sz w:val="24"/>
        </w:rPr>
        <w:tab/>
      </w:r>
      <w:r>
        <w:rPr>
          <w:rFonts w:ascii="Arial" w:hAnsi="Arial" w:cs="Arial"/>
          <w:b/>
          <w:sz w:val="24"/>
        </w:rPr>
        <w:t>Text for revision of CR to 21.900 On Relaxation of mini-WID requirement for B/C TEIs</w:t>
      </w:r>
    </w:p>
    <w:p w:rsidR="003C0623" w:rsidRDefault="003C0623" w:rsidP="003C0623">
      <w:pPr>
        <w:rPr>
          <w:i/>
        </w:rPr>
      </w:pPr>
      <w:r>
        <w:rPr>
          <w:i/>
        </w:rPr>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21.900 v16.2.0</w:t>
      </w:r>
      <w:r>
        <w:rPr>
          <w:i/>
        </w:rPr>
        <w:br/>
      </w:r>
      <w:r>
        <w:rPr>
          <w:i/>
        </w:rPr>
        <w:tab/>
      </w:r>
      <w:r>
        <w:rPr>
          <w:i/>
        </w:rPr>
        <w:tab/>
      </w:r>
      <w:r>
        <w:rPr>
          <w:i/>
        </w:rPr>
        <w:tab/>
      </w:r>
      <w:r>
        <w:rPr>
          <w:i/>
        </w:rPr>
        <w:tab/>
      </w:r>
      <w:r>
        <w:rPr>
          <w:i/>
        </w:rPr>
        <w:tab/>
        <w:t>Source: NEC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The document proposes text for a revision of the SA CR 0060 (SP-190660) to TR21.900, which attempted to reflect that RAN does not want to require mini-WIDs for Cat. B/C TEI CRs, but was unfortunately rejected by SA. RAN still does not want to require this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will handle TEI discussion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RP-200315</w:t>
      </w:r>
      <w:r>
        <w:rPr>
          <w:rFonts w:ascii="Arial" w:hAnsi="Arial" w:cs="Arial"/>
          <w:b/>
          <w:color w:val="0000FF"/>
          <w:sz w:val="24"/>
        </w:rPr>
        <w:tab/>
      </w:r>
      <w:r>
        <w:rPr>
          <w:rFonts w:ascii="Arial" w:hAnsi="Arial" w:cs="Arial"/>
          <w:b/>
          <w:sz w:val="24"/>
        </w:rPr>
        <w:t>Text for revision of CR to 21.900 On discouragement of cross-TSG TEI</w:t>
      </w:r>
    </w:p>
    <w:p w:rsidR="003C0623" w:rsidRDefault="003C0623" w:rsidP="003C0623">
      <w:pPr>
        <w:rPr>
          <w:i/>
        </w:rPr>
      </w:pPr>
      <w:r>
        <w:rPr>
          <w:i/>
        </w:rPr>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21.900 v16.2.0</w:t>
      </w:r>
      <w:r>
        <w:rPr>
          <w:i/>
        </w:rPr>
        <w:br/>
      </w:r>
      <w:r>
        <w:rPr>
          <w:i/>
        </w:rPr>
        <w:tab/>
      </w:r>
      <w:r>
        <w:rPr>
          <w:i/>
        </w:rPr>
        <w:tab/>
      </w:r>
      <w:r>
        <w:rPr>
          <w:i/>
        </w:rPr>
        <w:tab/>
      </w:r>
      <w:r>
        <w:rPr>
          <w:i/>
        </w:rPr>
        <w:tab/>
      </w:r>
      <w:r>
        <w:rPr>
          <w:i/>
        </w:rPr>
        <w:tab/>
        <w:t>Source: NEC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The document proposes text for an SA CR to TR21.900, aiming at discouraging cross-TSG TEI work, to avoid problems seen in the past when TSGs "threw TEI over the wall" to RAN WGs.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will handle TEI discussion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RP-200195</w:t>
      </w:r>
      <w:r>
        <w:rPr>
          <w:rFonts w:ascii="Arial" w:hAnsi="Arial" w:cs="Arial"/>
          <w:b/>
          <w:color w:val="0000FF"/>
          <w:sz w:val="24"/>
        </w:rPr>
        <w:tab/>
      </w:r>
      <w:r>
        <w:rPr>
          <w:rFonts w:ascii="Arial" w:hAnsi="Arial" w:cs="Arial"/>
          <w:b/>
          <w:sz w:val="24"/>
        </w:rPr>
        <w:t>Introduction of half-duplex operation in CA with unpaired spectrum</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RP-200357</w:t>
      </w:r>
      <w:r>
        <w:rPr>
          <w:rFonts w:ascii="Arial" w:hAnsi="Arial" w:cs="Arial"/>
          <w:b/>
          <w:color w:val="0000FF"/>
          <w:sz w:val="24"/>
        </w:rPr>
        <w:tab/>
      </w:r>
      <w:r>
        <w:rPr>
          <w:rFonts w:ascii="Arial" w:hAnsi="Arial" w:cs="Arial"/>
          <w:b/>
          <w:sz w:val="24"/>
        </w:rPr>
        <w:t>RAN2 CRs to TEI16, set 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RP-200358</w:t>
      </w:r>
      <w:r>
        <w:rPr>
          <w:rFonts w:ascii="Arial" w:hAnsi="Arial" w:cs="Arial"/>
          <w:b/>
          <w:color w:val="0000FF"/>
          <w:sz w:val="24"/>
        </w:rPr>
        <w:tab/>
      </w:r>
      <w:r>
        <w:rPr>
          <w:rFonts w:ascii="Arial" w:hAnsi="Arial" w:cs="Arial"/>
          <w:b/>
          <w:sz w:val="24"/>
        </w:rPr>
        <w:t>RAN2 CRs to TEI16, set 2</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RP-200359</w:t>
      </w:r>
      <w:r>
        <w:rPr>
          <w:rFonts w:ascii="Arial" w:hAnsi="Arial" w:cs="Arial"/>
          <w:b/>
          <w:color w:val="0000FF"/>
          <w:sz w:val="24"/>
        </w:rPr>
        <w:tab/>
      </w:r>
      <w:r>
        <w:rPr>
          <w:rFonts w:ascii="Arial" w:hAnsi="Arial" w:cs="Arial"/>
          <w:b/>
          <w:sz w:val="24"/>
        </w:rPr>
        <w:t>RAN2 CRs to Enhancements to Framework for Live Uplink Streaming</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includes CRs related to SA4 WI E_FLUS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RP-200425</w:t>
      </w:r>
      <w:r>
        <w:rPr>
          <w:rFonts w:ascii="Arial" w:hAnsi="Arial" w:cs="Arial"/>
          <w:b/>
          <w:color w:val="0000FF"/>
          <w:sz w:val="24"/>
        </w:rPr>
        <w:tab/>
      </w:r>
      <w:r>
        <w:rPr>
          <w:rFonts w:ascii="Arial" w:hAnsi="Arial" w:cs="Arial"/>
          <w:b/>
          <w:sz w:val="24"/>
        </w:rPr>
        <w:t>RAN3 CRs for Small Technical Enhancements and Improvements for REL-16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there are 3 company CRs trying to replace the following CRs of RP-200425:</w:t>
      </w:r>
    </w:p>
    <w:p w:rsidR="003C0623" w:rsidRDefault="003C0623" w:rsidP="003C0623">
      <w:r>
        <w:t>- R3-201431 by RP-200475</w:t>
      </w:r>
    </w:p>
    <w:p w:rsidR="003C0623" w:rsidRDefault="003C0623" w:rsidP="003C0623">
      <w:r>
        <w:t>- R3-201432 by RP-200476</w:t>
      </w:r>
    </w:p>
    <w:p w:rsidR="003C0623" w:rsidRDefault="003C0623" w:rsidP="003C0623">
      <w:r>
        <w:t>- R3-201434 by RP-200477</w:t>
      </w:r>
    </w:p>
    <w:p w:rsidR="003C0623" w:rsidRDefault="003C0623" w:rsidP="003C0623">
      <w:r>
        <w:t>conclusion:</w:t>
      </w:r>
    </w:p>
    <w:p w:rsidR="003C0623" w:rsidRDefault="003C0623" w:rsidP="003C0623">
      <w:r>
        <w:t>all CRs of RP-200425 are approved except:</w:t>
      </w:r>
    </w:p>
    <w:p w:rsidR="003C0623" w:rsidRDefault="003C0623" w:rsidP="003C0623">
      <w:r>
        <w:t>- R3-201431 which is revised in RP-200442</w:t>
      </w:r>
    </w:p>
    <w:p w:rsidR="003C0623" w:rsidRDefault="003C0623" w:rsidP="003C0623">
      <w:r>
        <w:t>- R3-201432 which is revised in RP-200443</w:t>
      </w:r>
    </w:p>
    <w:p w:rsidR="003C0623" w:rsidRDefault="003C0623" w:rsidP="003C0623">
      <w:r>
        <w:t>- R3-201434 which is revised in RP-200444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RP-200442</w:t>
      </w:r>
      <w:r>
        <w:rPr>
          <w:rFonts w:ascii="Arial" w:hAnsi="Arial" w:cs="Arial"/>
          <w:b/>
          <w:color w:val="0000FF"/>
          <w:sz w:val="24"/>
        </w:rPr>
        <w:tab/>
      </w:r>
      <w:r>
        <w:rPr>
          <w:rFonts w:ascii="Arial" w:hAnsi="Arial" w:cs="Arial"/>
          <w:b/>
          <w:sz w:val="24"/>
        </w:rPr>
        <w:t>E2E delay measurement for QoS monitoring for URLLC</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v16.0.0</w:t>
      </w:r>
      <w:r>
        <w:rPr>
          <w:i/>
        </w:rPr>
        <w:tab/>
        <w:t xml:space="preserve">  CR-0329  rev 3 Cat: B (Rel-16)</w:t>
      </w:r>
      <w:r>
        <w:rPr>
          <w:i/>
        </w:rPr>
        <w:br/>
      </w:r>
      <w:r>
        <w:rPr>
          <w:i/>
        </w:rPr>
        <w:br/>
      </w:r>
      <w:r>
        <w:rPr>
          <w:i/>
        </w:rPr>
        <w:tab/>
      </w:r>
      <w:r>
        <w:rPr>
          <w:i/>
        </w:rPr>
        <w:tab/>
      </w:r>
      <w:r>
        <w:rPr>
          <w:i/>
        </w:rPr>
        <w:tab/>
      </w:r>
      <w:r>
        <w:rPr>
          <w:i/>
        </w:rPr>
        <w:tab/>
      </w:r>
      <w:r>
        <w:rPr>
          <w:i/>
        </w:rPr>
        <w:tab/>
        <w:t>Source: Huawei, Intel Corporation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lastRenderedPageBreak/>
        <w:t>company CR; replacing R3-201431 of RP-200425 because a misalignment between the tabular and the ASN.1 was detected after the RAN3 meeting</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Nokia: “5G-URLLC WI-code” was removed in the company CR. Either revise to use WI-code as "TEI16, 5G-URLLC" or postpone to June (which could be useful if e.g. SA2 has comments).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RP-200475</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RP-200475</w:t>
      </w:r>
      <w:r>
        <w:rPr>
          <w:rFonts w:ascii="Arial" w:hAnsi="Arial" w:cs="Arial"/>
          <w:b/>
          <w:color w:val="0000FF"/>
          <w:sz w:val="24"/>
        </w:rPr>
        <w:tab/>
      </w:r>
      <w:r>
        <w:rPr>
          <w:rFonts w:ascii="Arial" w:hAnsi="Arial" w:cs="Arial"/>
          <w:b/>
          <w:sz w:val="24"/>
        </w:rPr>
        <w:t>E2E delay measurement for QoS monitoring for URLLC</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v16.0.0</w:t>
      </w:r>
      <w:r>
        <w:rPr>
          <w:i/>
        </w:rPr>
        <w:tab/>
        <w:t xml:space="preserve">  CR-0329  rev 4 Cat: B (Rel-16)</w:t>
      </w:r>
      <w:r>
        <w:rPr>
          <w:i/>
        </w:rPr>
        <w:br/>
      </w:r>
      <w:r>
        <w:rPr>
          <w:i/>
        </w:rPr>
        <w:br/>
      </w:r>
      <w:r>
        <w:rPr>
          <w:i/>
        </w:rPr>
        <w:tab/>
      </w:r>
      <w:r>
        <w:rPr>
          <w:i/>
        </w:rPr>
        <w:tab/>
      </w:r>
      <w:r>
        <w:rPr>
          <w:i/>
        </w:rPr>
        <w:tab/>
      </w:r>
      <w:r>
        <w:rPr>
          <w:i/>
        </w:rPr>
        <w:tab/>
      </w:r>
      <w:r>
        <w:rPr>
          <w:i/>
        </w:rPr>
        <w:tab/>
        <w:t>Source: Huawei, Intel Corporation</w:t>
      </w:r>
    </w:p>
    <w:p w:rsidR="003C0623" w:rsidRDefault="003C0623" w:rsidP="003C0623">
      <w:pPr>
        <w:rPr>
          <w:color w:val="808080"/>
        </w:rPr>
      </w:pPr>
      <w:r>
        <w:rPr>
          <w:color w:val="808080"/>
        </w:rPr>
        <w:t>(Replaces RP-200442)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replacing R3-201431 of RP-200425 because a misalignment between the tabular and the ASN.1 was detected after the RAN3 meeting</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RP-200443</w:t>
      </w:r>
      <w:r>
        <w:rPr>
          <w:rFonts w:ascii="Arial" w:hAnsi="Arial" w:cs="Arial"/>
          <w:b/>
          <w:color w:val="0000FF"/>
          <w:sz w:val="24"/>
        </w:rPr>
        <w:tab/>
      </w:r>
      <w:r>
        <w:rPr>
          <w:rFonts w:ascii="Arial" w:hAnsi="Arial" w:cs="Arial"/>
          <w:b/>
          <w:sz w:val="24"/>
        </w:rPr>
        <w:t>E2E delay measurement for QoS monitoring for URLLC</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CR-0310  rev 3 Cat: B (Rel-16)</w:t>
      </w:r>
      <w:r>
        <w:rPr>
          <w:i/>
        </w:rPr>
        <w:br/>
      </w:r>
      <w:r>
        <w:rPr>
          <w:i/>
        </w:rPr>
        <w:br/>
      </w:r>
      <w:r>
        <w:rPr>
          <w:i/>
        </w:rPr>
        <w:tab/>
      </w:r>
      <w:r>
        <w:rPr>
          <w:i/>
        </w:rPr>
        <w:tab/>
      </w:r>
      <w:r>
        <w:rPr>
          <w:i/>
        </w:rPr>
        <w:tab/>
      </w:r>
      <w:r>
        <w:rPr>
          <w:i/>
        </w:rPr>
        <w:tab/>
      </w:r>
      <w:r>
        <w:rPr>
          <w:i/>
        </w:rPr>
        <w:tab/>
        <w:t>Source: Huawei, Intel Corporation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replacing R3-201432 of RP-200425 because a misalignment between the tabular and the ASN.1 was detected after the RAN3 meeting</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Nokia: “5G-URLLC WI-code” was removed in the company CR. Either revise to use WI-code as "TEI16, 5G-URLLC" or postpone to June (which could be useful if e.g. SA2 has comments).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RP-200476</w:t>
      </w:r>
      <w:r>
        <w:rPr>
          <w:rFonts w:ascii="Arial" w:hAnsi="Arial" w:cs="Arial"/>
          <w:b/>
          <w:color w:val="0000FF"/>
          <w:sz w:val="24"/>
        </w:rPr>
        <w:tab/>
      </w:r>
      <w:r>
        <w:rPr>
          <w:rFonts w:ascii="Arial" w:hAnsi="Arial" w:cs="Arial"/>
          <w:b/>
          <w:sz w:val="24"/>
        </w:rPr>
        <w:t>E2E delay measurement for QoS monitoring for URLLC</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CR-0310  rev 4 Cat: B (Rel-16)</w:t>
      </w:r>
      <w:r>
        <w:rPr>
          <w:i/>
        </w:rPr>
        <w:br/>
      </w:r>
      <w:r>
        <w:rPr>
          <w:i/>
        </w:rPr>
        <w:br/>
      </w:r>
      <w:r>
        <w:rPr>
          <w:i/>
        </w:rPr>
        <w:tab/>
      </w:r>
      <w:r>
        <w:rPr>
          <w:i/>
        </w:rPr>
        <w:tab/>
      </w:r>
      <w:r>
        <w:rPr>
          <w:i/>
        </w:rPr>
        <w:tab/>
      </w:r>
      <w:r>
        <w:rPr>
          <w:i/>
        </w:rPr>
        <w:tab/>
      </w:r>
      <w:r>
        <w:rPr>
          <w:i/>
        </w:rPr>
        <w:tab/>
        <w:t>Source: Huawei, Intel Corporation</w:t>
      </w:r>
    </w:p>
    <w:p w:rsidR="003C0623" w:rsidRDefault="003C0623" w:rsidP="003C0623">
      <w:pPr>
        <w:rPr>
          <w:color w:val="808080"/>
        </w:rPr>
      </w:pPr>
      <w:r>
        <w:rPr>
          <w:color w:val="808080"/>
        </w:rPr>
        <w:t>(Replaces RP-200443)</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replacing R3-201432 of RP-200425 because a misalignment between the tabular and the ASN.1 was detected after the RAN3 meeting</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RP-200444</w:t>
      </w:r>
      <w:r>
        <w:rPr>
          <w:rFonts w:ascii="Arial" w:hAnsi="Arial" w:cs="Arial"/>
          <w:b/>
          <w:color w:val="0000FF"/>
          <w:sz w:val="24"/>
        </w:rPr>
        <w:tab/>
      </w:r>
      <w:r>
        <w:rPr>
          <w:rFonts w:ascii="Arial" w:hAnsi="Arial" w:cs="Arial"/>
          <w:b/>
          <w:sz w:val="24"/>
        </w:rPr>
        <w:t>E2E delay measurement for QoS monitoring for URLLC</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v16.0.0</w:t>
      </w:r>
      <w:r>
        <w:rPr>
          <w:i/>
        </w:rPr>
        <w:tab/>
        <w:t xml:space="preserve">  CR-0481  rev 3 Cat: B (Rel-16)</w:t>
      </w:r>
      <w:r>
        <w:rPr>
          <w:i/>
        </w:rPr>
        <w:br/>
      </w:r>
      <w:r>
        <w:rPr>
          <w:i/>
        </w:rPr>
        <w:lastRenderedPageBreak/>
        <w:br/>
      </w:r>
      <w:r>
        <w:rPr>
          <w:i/>
        </w:rPr>
        <w:tab/>
      </w:r>
      <w:r>
        <w:rPr>
          <w:i/>
        </w:rPr>
        <w:tab/>
      </w:r>
      <w:r>
        <w:rPr>
          <w:i/>
        </w:rPr>
        <w:tab/>
      </w:r>
      <w:r>
        <w:rPr>
          <w:i/>
        </w:rPr>
        <w:tab/>
      </w:r>
      <w:r>
        <w:rPr>
          <w:i/>
        </w:rPr>
        <w:tab/>
        <w:t>Source: Huawei, Intel Corporation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replacing R3-201434 of RP-200425 because a misalignment between the tabular and the ASN.1 was detected after the RAN3 meeting</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Nokia: “5G-URLLC WI-code” was removed in the company CR. Either revise to use WI-code as "TEI16, 5G-URLLC" or postpone to June (which could be useful if e.g. SA2 has comments).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RP-200477</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RP-200477</w:t>
      </w:r>
      <w:r>
        <w:rPr>
          <w:rFonts w:ascii="Arial" w:hAnsi="Arial" w:cs="Arial"/>
          <w:b/>
          <w:color w:val="0000FF"/>
          <w:sz w:val="24"/>
        </w:rPr>
        <w:tab/>
      </w:r>
      <w:r>
        <w:rPr>
          <w:rFonts w:ascii="Arial" w:hAnsi="Arial" w:cs="Arial"/>
          <w:b/>
          <w:sz w:val="24"/>
        </w:rPr>
        <w:t>E2E delay measurement for QoS monitoring for URLLC</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v16.0.0</w:t>
      </w:r>
      <w:r>
        <w:rPr>
          <w:i/>
        </w:rPr>
        <w:tab/>
        <w:t xml:space="preserve">  CR-0481  rev 4 Cat: B (Rel-16)</w:t>
      </w:r>
      <w:r>
        <w:rPr>
          <w:i/>
        </w:rPr>
        <w:br/>
      </w:r>
      <w:r>
        <w:rPr>
          <w:i/>
        </w:rPr>
        <w:br/>
      </w:r>
      <w:r>
        <w:rPr>
          <w:i/>
        </w:rPr>
        <w:tab/>
      </w:r>
      <w:r>
        <w:rPr>
          <w:i/>
        </w:rPr>
        <w:tab/>
      </w:r>
      <w:r>
        <w:rPr>
          <w:i/>
        </w:rPr>
        <w:tab/>
      </w:r>
      <w:r>
        <w:rPr>
          <w:i/>
        </w:rPr>
        <w:tab/>
      </w:r>
      <w:r>
        <w:rPr>
          <w:i/>
        </w:rPr>
        <w:tab/>
        <w:t>Source: Huawei, Intel Corporation</w:t>
      </w:r>
    </w:p>
    <w:p w:rsidR="003C0623" w:rsidRDefault="003C0623" w:rsidP="003C0623">
      <w:pPr>
        <w:rPr>
          <w:color w:val="808080"/>
        </w:rPr>
      </w:pPr>
      <w:r>
        <w:rPr>
          <w:color w:val="808080"/>
        </w:rPr>
        <w:t>(Replaces RP-200444)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replacing R3-201434 of RP-200425 because a misalignment between the tabular and the ASN.1 was detected after the RAN3 meeting</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RP-200409</w:t>
      </w:r>
      <w:r>
        <w:rPr>
          <w:rFonts w:ascii="Arial" w:hAnsi="Arial" w:cs="Arial"/>
          <w:b/>
          <w:color w:val="0000FF"/>
          <w:sz w:val="24"/>
        </w:rPr>
        <w:tab/>
      </w:r>
      <w:r>
        <w:rPr>
          <w:rFonts w:ascii="Arial" w:hAnsi="Arial" w:cs="Arial"/>
          <w:b/>
          <w:sz w:val="24"/>
        </w:rPr>
        <w:t>RAN4 CRs for Small Technical Enhancements and Improvements for REL-16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224" w:name="_Toc40027773"/>
      <w:bookmarkStart w:id="225" w:name="_Toc42029322"/>
      <w:r>
        <w:t>9.8</w:t>
      </w:r>
      <w:r>
        <w:tab/>
        <w:t>Open REL-17 NR or NR+LTE SIs</w:t>
      </w:r>
      <w:bookmarkEnd w:id="224"/>
      <w:bookmarkEnd w:id="225"/>
    </w:p>
    <w:p w:rsidR="003C0623" w:rsidRDefault="003C0623" w:rsidP="003C0623">
      <w:pPr>
        <w:pStyle w:val="Heading4"/>
      </w:pPr>
      <w:bookmarkStart w:id="226" w:name="_Toc40027774"/>
      <w:bookmarkStart w:id="227" w:name="_Toc42029323"/>
      <w:r>
        <w:t>9.8.1</w:t>
      </w:r>
      <w:r>
        <w:tab/>
        <w:t>Feasibility Study on 6 GHz for LTE and NR in Licensed and Unlicensed Operations [RAN SI: FS_6GHz_LTE_NR]</w:t>
      </w:r>
      <w:bookmarkEnd w:id="226"/>
      <w:bookmarkEnd w:id="227"/>
    </w:p>
    <w:p w:rsidR="003C0623" w:rsidRDefault="003C0623" w:rsidP="003C0623">
      <w:pPr>
        <w:rPr>
          <w:rFonts w:ascii="Arial" w:hAnsi="Arial" w:cs="Arial"/>
          <w:b/>
          <w:sz w:val="24"/>
        </w:rPr>
      </w:pPr>
      <w:r>
        <w:rPr>
          <w:rFonts w:ascii="Arial" w:hAnsi="Arial" w:cs="Arial"/>
          <w:b/>
          <w:color w:val="0000FF"/>
          <w:sz w:val="24"/>
        </w:rPr>
        <w:t>RP-200300</w:t>
      </w:r>
      <w:r>
        <w:rPr>
          <w:rFonts w:ascii="Arial" w:hAnsi="Arial" w:cs="Arial"/>
          <w:b/>
          <w:color w:val="0000FF"/>
          <w:sz w:val="24"/>
        </w:rPr>
        <w:tab/>
      </w:r>
      <w:r>
        <w:rPr>
          <w:rFonts w:ascii="Arial" w:hAnsi="Arial" w:cs="Arial"/>
          <w:b/>
          <w:sz w:val="24"/>
        </w:rPr>
        <w:t>Regulatory updates on 5.925-7.125 GHz frequency range</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This contribution gives the latest information from on going activities on frequency range 5.925-7.125GHz within the regulatory organisations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RP-200299</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lastRenderedPageBreak/>
        <w:t>Status Report for SI Feasibility Study on 6 GHz for LTE and NR in Licensed and Unlicensed Operations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40%, Dec.20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228" w:name="_Toc40027775"/>
      <w:bookmarkStart w:id="229" w:name="_Toc42029324"/>
      <w:r>
        <w:t>9.9</w:t>
      </w:r>
      <w:r>
        <w:tab/>
        <w:t>NR UE capabilities</w:t>
      </w:r>
      <w:bookmarkEnd w:id="228"/>
      <w:bookmarkEnd w:id="229"/>
    </w:p>
    <w:p w:rsidR="003C0623" w:rsidRDefault="003C0623" w:rsidP="003C0623">
      <w:pPr>
        <w:rPr>
          <w:rFonts w:ascii="Arial" w:hAnsi="Arial" w:cs="Arial"/>
          <w:b/>
          <w:sz w:val="24"/>
        </w:rPr>
      </w:pPr>
      <w:r>
        <w:rPr>
          <w:rFonts w:ascii="Arial" w:hAnsi="Arial" w:cs="Arial"/>
          <w:b/>
          <w:color w:val="0000FF"/>
          <w:sz w:val="24"/>
        </w:rPr>
        <w:t>RP-200226</w:t>
      </w:r>
      <w:r>
        <w:rPr>
          <w:rFonts w:ascii="Arial" w:hAnsi="Arial" w:cs="Arial"/>
          <w:b/>
          <w:color w:val="0000FF"/>
          <w:sz w:val="24"/>
        </w:rPr>
        <w:tab/>
      </w:r>
      <w:r>
        <w:rPr>
          <w:rFonts w:ascii="Arial" w:hAnsi="Arial" w:cs="Arial"/>
          <w:b/>
          <w:sz w:val="24"/>
        </w:rPr>
        <w:t>Discussion on Rel-16 NR UE features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for result of email discussion [Rel16_UE_capabilities] see RP-200502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RP-200243</w:t>
      </w:r>
      <w:r>
        <w:rPr>
          <w:rFonts w:ascii="Arial" w:hAnsi="Arial" w:cs="Arial"/>
          <w:b/>
          <w:color w:val="0000FF"/>
          <w:sz w:val="24"/>
        </w:rPr>
        <w:tab/>
      </w:r>
      <w:r>
        <w:rPr>
          <w:rFonts w:ascii="Arial" w:hAnsi="Arial" w:cs="Arial"/>
          <w:b/>
          <w:sz w:val="24"/>
        </w:rPr>
        <w:t>Proposals on NR UE Capabilities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for result of email discussion [Rel16_UE_capabilities] see RP-200502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RP-200290</w:t>
      </w:r>
      <w:r>
        <w:rPr>
          <w:rFonts w:ascii="Arial" w:hAnsi="Arial" w:cs="Arial"/>
          <w:b/>
          <w:color w:val="0000FF"/>
          <w:sz w:val="24"/>
        </w:rPr>
        <w:tab/>
      </w:r>
      <w:r>
        <w:rPr>
          <w:rFonts w:ascii="Arial" w:hAnsi="Arial" w:cs="Arial"/>
          <w:b/>
          <w:sz w:val="24"/>
        </w:rPr>
        <w:t xml:space="preserve">On feature groups for URLLC UEs </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for result of email discussion [Rel16_UE_capabilities] see RP-200502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RP-200502</w:t>
      </w:r>
      <w:r>
        <w:rPr>
          <w:rFonts w:ascii="Arial" w:hAnsi="Arial" w:cs="Arial"/>
          <w:b/>
          <w:color w:val="0000FF"/>
          <w:sz w:val="24"/>
        </w:rPr>
        <w:tab/>
      </w:r>
      <w:r>
        <w:rPr>
          <w:rFonts w:ascii="Arial" w:hAnsi="Arial" w:cs="Arial"/>
          <w:b/>
          <w:sz w:val="24"/>
        </w:rPr>
        <w:t>Informational summary on email discussion: [Rel16_UE_capabilities] Exchange of views</w:t>
      </w:r>
    </w:p>
    <w:p w:rsidR="003C0623" w:rsidRDefault="003C0623" w:rsidP="003C062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NTT DOCOMO,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related to RP-200290, RP-200226 and RP-200243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RP-200253</w:t>
      </w:r>
      <w:r>
        <w:rPr>
          <w:rFonts w:ascii="Arial" w:hAnsi="Arial" w:cs="Arial"/>
          <w:b/>
          <w:color w:val="0000FF"/>
          <w:sz w:val="24"/>
        </w:rPr>
        <w:tab/>
      </w:r>
      <w:r>
        <w:rPr>
          <w:rFonts w:ascii="Arial" w:hAnsi="Arial" w:cs="Arial"/>
          <w:b/>
          <w:sz w:val="24"/>
        </w:rPr>
        <w:t>NR-DC UE capability</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RP-200254</w:t>
      </w:r>
      <w:r>
        <w:rPr>
          <w:rFonts w:ascii="Arial" w:hAnsi="Arial" w:cs="Arial"/>
          <w:b/>
          <w:color w:val="0000FF"/>
          <w:sz w:val="24"/>
        </w:rPr>
        <w:tab/>
      </w:r>
      <w:r>
        <w:rPr>
          <w:rFonts w:ascii="Arial" w:hAnsi="Arial" w:cs="Arial"/>
          <w:b/>
          <w:sz w:val="24"/>
        </w:rPr>
        <w:t>NR-DC UE capability</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RP-200260</w:t>
      </w:r>
      <w:r>
        <w:rPr>
          <w:rFonts w:ascii="Arial" w:hAnsi="Arial" w:cs="Arial"/>
          <w:b/>
          <w:color w:val="0000FF"/>
          <w:sz w:val="24"/>
        </w:rPr>
        <w:tab/>
      </w:r>
      <w:r>
        <w:rPr>
          <w:rFonts w:ascii="Arial" w:hAnsi="Arial" w:cs="Arial"/>
          <w:b/>
          <w:sz w:val="24"/>
        </w:rPr>
        <w:t>On the Rel-15 UE (in)capability of slot aligned non-SFN-sync DC</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Tdoc was not discussed under [Rel15_UE_capabilities]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RP-200289</w:t>
      </w:r>
      <w:r>
        <w:rPr>
          <w:rFonts w:ascii="Arial" w:hAnsi="Arial" w:cs="Arial"/>
          <w:b/>
          <w:color w:val="0000FF"/>
          <w:sz w:val="24"/>
        </w:rPr>
        <w:tab/>
      </w:r>
      <w:r>
        <w:rPr>
          <w:rFonts w:ascii="Arial" w:hAnsi="Arial" w:cs="Arial"/>
          <w:b/>
          <w:sz w:val="24"/>
        </w:rPr>
        <w:t>Mapping of Rel-15 features to TS38.306</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see results of email discussion [Rel15_UE_capabilities] in RP-200508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RP-200311</w:t>
      </w:r>
      <w:r>
        <w:rPr>
          <w:rFonts w:ascii="Arial" w:hAnsi="Arial" w:cs="Arial"/>
          <w:b/>
          <w:color w:val="0000FF"/>
          <w:sz w:val="24"/>
        </w:rPr>
        <w:tab/>
      </w:r>
      <w:r>
        <w:rPr>
          <w:rFonts w:ascii="Arial" w:hAnsi="Arial" w:cs="Arial"/>
          <w:b/>
          <w:sz w:val="24"/>
        </w:rPr>
        <w:t>On mandatory features without capability signalling and number of antenna ports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The document highlights issues seen with introduction of signalling for "mandatory features without capability signalling", with a particular focus on the number of antenna ports for the MIMO feature “Basic CSI feedback”.</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RP-200508</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RP-200508</w:t>
      </w:r>
      <w:r>
        <w:rPr>
          <w:rFonts w:ascii="Arial" w:hAnsi="Arial" w:cs="Arial"/>
          <w:b/>
          <w:color w:val="0000FF"/>
          <w:sz w:val="24"/>
        </w:rPr>
        <w:tab/>
      </w:r>
      <w:r>
        <w:rPr>
          <w:rFonts w:ascii="Arial" w:hAnsi="Arial" w:cs="Arial"/>
          <w:b/>
          <w:sz w:val="24"/>
        </w:rPr>
        <w:t>On mandatory features without capability signalling and number of antenna ports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3C0623" w:rsidRDefault="003C0623" w:rsidP="003C0623">
      <w:pPr>
        <w:rPr>
          <w:color w:val="808080"/>
        </w:rPr>
      </w:pPr>
      <w:r>
        <w:rPr>
          <w:color w:val="808080"/>
        </w:rPr>
        <w:t>(Replaces RP-200311)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multiple versions exist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RP-200515</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RP-200515</w:t>
      </w:r>
      <w:r>
        <w:rPr>
          <w:rFonts w:ascii="Arial" w:hAnsi="Arial" w:cs="Arial"/>
          <w:b/>
          <w:color w:val="0000FF"/>
          <w:sz w:val="24"/>
        </w:rPr>
        <w:tab/>
      </w:r>
      <w:r>
        <w:rPr>
          <w:rFonts w:ascii="Arial" w:hAnsi="Arial" w:cs="Arial"/>
          <w:b/>
          <w:sz w:val="24"/>
        </w:rPr>
        <w:t>On mandatory features without capability signalling and number of antenna ports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3C0623" w:rsidRDefault="003C0623" w:rsidP="003C0623">
      <w:pPr>
        <w:rPr>
          <w:color w:val="808080"/>
        </w:rPr>
      </w:pPr>
      <w:r>
        <w:rPr>
          <w:color w:val="808080"/>
        </w:rPr>
        <w:t>(Replaces RP-200508)</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proposal:</w:t>
      </w:r>
    </w:p>
    <w:p w:rsidR="003C0623" w:rsidRDefault="003C0623" w:rsidP="003C0623">
      <w:r>
        <w:t>On mandatory features without capability signalling, RAN plenary asks RAN2 to consider followings.</w:t>
      </w:r>
    </w:p>
    <w:p w:rsidR="003C0623" w:rsidRDefault="003C0623" w:rsidP="003C0623">
      <w:r>
        <w:lastRenderedPageBreak/>
        <w:t xml:space="preserve">- The UE features which are mandatory without capability signalling as captured in TR 38.822 are captured in TS 38.306 for Rel-15, including feature group 2-32 </w:t>
      </w:r>
    </w:p>
    <w:p w:rsidR="003C0623" w:rsidRDefault="003C0623" w:rsidP="003C0623">
      <w:r>
        <w:t>TS 38.306 specifies that the capability reporting by a UE cannot be in contradiction with the minimum capability defined for mandatory features without signaling</w:t>
      </w:r>
    </w:p>
    <w:p w:rsidR="003C0623" w:rsidRDefault="003C0623" w:rsidP="003C0623">
      <w:r>
        <w:t>- A shadow CR is provided at the same time for Rel-16</w:t>
      </w:r>
    </w:p>
    <w:p w:rsidR="003C0623" w:rsidRDefault="003C0623" w:rsidP="003C0623">
      <w:r>
        <w:t>- Note that this task shall not impact the timeline completion of Rel-16 ASN.1</w:t>
      </w:r>
    </w:p>
    <w:p w:rsidR="003C0623" w:rsidRDefault="003C0623" w:rsidP="003C0623">
      <w:r>
        <w:t>after email discussion:</w:t>
      </w:r>
    </w:p>
    <w:p w:rsidR="003C0623" w:rsidRDefault="003C0623" w:rsidP="003C0623">
      <w:r>
        <w:t xml:space="preserve">RAN chair: Unfortunately it seems that we don’t have a consensus on this. Unfortunately some of the points were raised quite late in the process and we did not have sufficient time to resolve these. Let’s make another attempt in June. Formally, 515 is Noted, and 509 is Not Pursued. </w:t>
      </w:r>
    </w:p>
    <w:p w:rsidR="003C0623" w:rsidRDefault="003C0623" w:rsidP="003C0623">
      <w:r>
        <w:t>conclusion: no consensus, can come back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RP-200509</w:t>
      </w:r>
      <w:r>
        <w:rPr>
          <w:rFonts w:ascii="Arial" w:hAnsi="Arial" w:cs="Arial"/>
          <w:b/>
          <w:color w:val="0000FF"/>
          <w:sz w:val="24"/>
        </w:rPr>
        <w:tab/>
      </w:r>
      <w:r>
        <w:rPr>
          <w:rFonts w:ascii="Arial" w:hAnsi="Arial" w:cs="Arial"/>
          <w:b/>
          <w:sz w:val="24"/>
        </w:rPr>
        <w:t>Draft LS on mandatory features without capability signalling and number of antenna ports (to: RAN2; cc: -; contact: Orange)</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Orange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pStyle w:val="Heading3"/>
      </w:pPr>
      <w:bookmarkStart w:id="230" w:name="_Toc40027776"/>
      <w:bookmarkStart w:id="231" w:name="_Toc42029325"/>
      <w:r>
        <w:t>9.10</w:t>
      </w:r>
      <w:r>
        <w:tab/>
        <w:t>Other NR documents</w:t>
      </w:r>
      <w:bookmarkEnd w:id="230"/>
      <w:bookmarkEnd w:id="231"/>
    </w:p>
    <w:p w:rsidR="003C0623" w:rsidRDefault="003C0623" w:rsidP="003C0623">
      <w:pPr>
        <w:pStyle w:val="Heading2"/>
      </w:pPr>
      <w:bookmarkStart w:id="232" w:name="_Toc40027777"/>
      <w:bookmarkStart w:id="233" w:name="_Toc42029326"/>
      <w:r>
        <w:t>10</w:t>
      </w:r>
      <w:r>
        <w:tab/>
        <w:t>LTE</w:t>
      </w:r>
      <w:bookmarkEnd w:id="232"/>
      <w:bookmarkEnd w:id="233"/>
    </w:p>
    <w:p w:rsidR="003C0623" w:rsidRDefault="003C0623" w:rsidP="003C0623">
      <w:pPr>
        <w:pStyle w:val="Heading3"/>
      </w:pPr>
      <w:bookmarkStart w:id="234" w:name="_Toc40027778"/>
      <w:bookmarkStart w:id="235" w:name="_Toc42029327"/>
      <w:r>
        <w:t>10.1</w:t>
      </w:r>
      <w:r>
        <w:tab/>
        <w:t>New WI/SI proposals for LTE</w:t>
      </w:r>
      <w:bookmarkEnd w:id="234"/>
      <w:bookmarkEnd w:id="235"/>
    </w:p>
    <w:p w:rsidR="003C0623" w:rsidRDefault="003C0623" w:rsidP="003C0623">
      <w:pPr>
        <w:pStyle w:val="Heading4"/>
      </w:pPr>
      <w:bookmarkStart w:id="236" w:name="_Toc40027779"/>
      <w:bookmarkStart w:id="237" w:name="_Toc42029328"/>
      <w:r>
        <w:t>10.1.1</w:t>
      </w:r>
      <w:r>
        <w:tab/>
        <w:t>Proposals led by RAN4 (spectrum related)</w:t>
      </w:r>
      <w:bookmarkEnd w:id="236"/>
      <w:bookmarkEnd w:id="237"/>
    </w:p>
    <w:p w:rsidR="003C0623" w:rsidRDefault="003C0623" w:rsidP="003C0623">
      <w:pPr>
        <w:rPr>
          <w:rFonts w:ascii="Arial" w:hAnsi="Arial" w:cs="Arial"/>
          <w:b/>
          <w:sz w:val="24"/>
        </w:rPr>
      </w:pPr>
      <w:r>
        <w:rPr>
          <w:rFonts w:ascii="Arial" w:hAnsi="Arial" w:cs="Arial"/>
          <w:b/>
          <w:color w:val="0000FF"/>
          <w:sz w:val="24"/>
        </w:rPr>
        <w:t>RP-200108</w:t>
      </w:r>
      <w:r>
        <w:rPr>
          <w:rFonts w:ascii="Arial" w:hAnsi="Arial" w:cs="Arial"/>
          <w:b/>
          <w:color w:val="0000FF"/>
          <w:sz w:val="24"/>
        </w:rPr>
        <w:tab/>
      </w:r>
      <w:r>
        <w:rPr>
          <w:rFonts w:ascii="Arial" w:hAnsi="Arial" w:cs="Arial"/>
          <w:b/>
          <w:sz w:val="24"/>
        </w:rPr>
        <w:t>High power user equipment (Band 12 and Band 5) - Fixed wireless/Vehicle-mounted use cases</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US Cellular Corporation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Support for fixed wireless and vehicle mounted user equipment usage scenarios, with broader rural coverage and higher data rates is envisioned as part of deployment configurations in LTE band 12 and band 5.</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is on REL-17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pStyle w:val="Heading3"/>
      </w:pPr>
      <w:bookmarkStart w:id="238" w:name="_Toc40027780"/>
      <w:bookmarkStart w:id="239" w:name="_Toc42029329"/>
      <w:r>
        <w:t>10.2</w:t>
      </w:r>
      <w:r>
        <w:tab/>
        <w:t>Open REL-16 LTE SIs/WIs (non-spectrum)</w:t>
      </w:r>
      <w:bookmarkEnd w:id="238"/>
      <w:bookmarkEnd w:id="239"/>
    </w:p>
    <w:p w:rsidR="003C0623" w:rsidRDefault="003C0623" w:rsidP="003C0623">
      <w:pPr>
        <w:pStyle w:val="Heading4"/>
      </w:pPr>
      <w:bookmarkStart w:id="240" w:name="_Toc40027781"/>
      <w:bookmarkStart w:id="241" w:name="_Toc42029330"/>
      <w:r>
        <w:t>10.2.1</w:t>
      </w:r>
      <w:r>
        <w:tab/>
        <w:t>Additional MTC enhancements for LTE [RAN1 WI: LTE_eMTC5]</w:t>
      </w:r>
      <w:bookmarkEnd w:id="240"/>
      <w:bookmarkEnd w:id="241"/>
    </w:p>
    <w:p w:rsidR="003C0623" w:rsidRDefault="003C0623" w:rsidP="003C0623">
      <w:pPr>
        <w:rPr>
          <w:rFonts w:ascii="Arial" w:hAnsi="Arial" w:cs="Arial"/>
          <w:b/>
          <w:sz w:val="24"/>
        </w:rPr>
      </w:pPr>
      <w:r>
        <w:rPr>
          <w:rFonts w:ascii="Arial" w:hAnsi="Arial" w:cs="Arial"/>
          <w:b/>
          <w:color w:val="0000FF"/>
          <w:sz w:val="24"/>
        </w:rPr>
        <w:t>RP-200309</w:t>
      </w:r>
      <w:r>
        <w:rPr>
          <w:rFonts w:ascii="Arial" w:hAnsi="Arial" w:cs="Arial"/>
          <w:b/>
          <w:color w:val="0000FF"/>
          <w:sz w:val="24"/>
        </w:rPr>
        <w:tab/>
      </w:r>
      <w:r>
        <w:rPr>
          <w:rFonts w:ascii="Arial" w:hAnsi="Arial" w:cs="Arial"/>
          <w:b/>
          <w:sz w:val="24"/>
        </w:rPr>
        <w:t>Status report for WI Additional MTC enhancements for LTE; rapporteur: Ericsson</w:t>
      </w:r>
    </w:p>
    <w:p w:rsidR="003C0623" w:rsidRDefault="003C0623" w:rsidP="003C062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RP-200196</w:t>
      </w:r>
      <w:r>
        <w:rPr>
          <w:rFonts w:ascii="Arial" w:hAnsi="Arial" w:cs="Arial"/>
          <w:b/>
          <w:color w:val="0000FF"/>
          <w:sz w:val="24"/>
        </w:rPr>
        <w:tab/>
      </w:r>
      <w:r>
        <w:rPr>
          <w:rFonts w:ascii="Arial" w:hAnsi="Arial" w:cs="Arial"/>
          <w:b/>
          <w:sz w:val="24"/>
        </w:rPr>
        <w:t>Corrections to Additional MTC Enhancements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RP-200360</w:t>
      </w:r>
      <w:r>
        <w:rPr>
          <w:rFonts w:ascii="Arial" w:hAnsi="Arial" w:cs="Arial"/>
          <w:b/>
          <w:color w:val="0000FF"/>
          <w:sz w:val="24"/>
        </w:rPr>
        <w:tab/>
      </w:r>
      <w:r>
        <w:rPr>
          <w:rFonts w:ascii="Arial" w:hAnsi="Arial" w:cs="Arial"/>
          <w:b/>
          <w:sz w:val="24"/>
        </w:rPr>
        <w:t>RAN2 CRs to Additional MTC enhancements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RP-200418</w:t>
      </w:r>
      <w:r>
        <w:rPr>
          <w:rFonts w:ascii="Arial" w:hAnsi="Arial" w:cs="Arial"/>
          <w:b/>
          <w:color w:val="0000FF"/>
          <w:sz w:val="24"/>
        </w:rPr>
        <w:tab/>
      </w:r>
      <w:r>
        <w:rPr>
          <w:rFonts w:ascii="Arial" w:hAnsi="Arial" w:cs="Arial"/>
          <w:b/>
          <w:sz w:val="24"/>
        </w:rPr>
        <w:t>RAN4 CRs for Additional MTC enhancements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42" w:name="_Toc40027782"/>
      <w:bookmarkStart w:id="243" w:name="_Toc42029331"/>
      <w:r>
        <w:t>10.2.2</w:t>
      </w:r>
      <w:r>
        <w:tab/>
        <w:t>Additional enhancements for NB-IoT [RAN1 WI: NB_IOTenh3]</w:t>
      </w:r>
      <w:bookmarkEnd w:id="242"/>
      <w:bookmarkEnd w:id="243"/>
    </w:p>
    <w:p w:rsidR="003C0623" w:rsidRDefault="003C0623" w:rsidP="003C0623">
      <w:pPr>
        <w:rPr>
          <w:rFonts w:ascii="Arial" w:hAnsi="Arial" w:cs="Arial"/>
          <w:b/>
          <w:sz w:val="24"/>
        </w:rPr>
      </w:pPr>
      <w:r>
        <w:rPr>
          <w:rFonts w:ascii="Arial" w:hAnsi="Arial" w:cs="Arial"/>
          <w:b/>
          <w:color w:val="0000FF"/>
          <w:sz w:val="24"/>
        </w:rPr>
        <w:t>RP-200056</w:t>
      </w:r>
      <w:r>
        <w:rPr>
          <w:rFonts w:ascii="Arial" w:hAnsi="Arial" w:cs="Arial"/>
          <w:b/>
          <w:color w:val="0000FF"/>
          <w:sz w:val="24"/>
        </w:rPr>
        <w:tab/>
      </w:r>
      <w:r>
        <w:rPr>
          <w:rFonts w:ascii="Arial" w:hAnsi="Arial" w:cs="Arial"/>
          <w:b/>
          <w:sz w:val="24"/>
        </w:rPr>
        <w:t>Reply LS to S2-1912763 = RP-192393 and C1-201024 = RP-200044 on Rel-16 NB-IoT enhancements (R2-2001815; to: SA2, CT1, RAN3, SA; cc: RAN, CT; contact: Huawei)</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R2-2001815, to SA2, CT1, RAN3, SA, cc RAN, CT</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action requested from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RP-200044</w:t>
      </w:r>
      <w:r>
        <w:rPr>
          <w:rFonts w:ascii="Arial" w:hAnsi="Arial" w:cs="Arial"/>
          <w:b/>
          <w:color w:val="0000FF"/>
          <w:sz w:val="24"/>
        </w:rPr>
        <w:tab/>
      </w:r>
      <w:r>
        <w:rPr>
          <w:rFonts w:ascii="Arial" w:hAnsi="Arial" w:cs="Arial"/>
          <w:b/>
          <w:sz w:val="24"/>
        </w:rPr>
        <w:t>Reply LS to S2-1912763 = RP-192393 on Rel-16 NB-IoT enhancements (C1-201024; to: RAN2, RAN3, SA2; cc: CT, RAN, SA; contact: Ericsson)</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C1-201024, to RAN2, RAN3, SA2, cc CT, RAN, SA</w:t>
      </w:r>
      <w:r>
        <w:rPr>
          <w:i/>
        </w:rPr>
        <w:br/>
      </w:r>
      <w:r>
        <w:rPr>
          <w:i/>
        </w:rPr>
        <w:tab/>
      </w:r>
      <w:r>
        <w:rPr>
          <w:i/>
        </w:rPr>
        <w:tab/>
      </w:r>
      <w:r>
        <w:rPr>
          <w:i/>
        </w:rPr>
        <w:tab/>
      </w:r>
      <w:r>
        <w:rPr>
          <w:i/>
        </w:rPr>
        <w:tab/>
      </w:r>
      <w:r>
        <w:rPr>
          <w:i/>
        </w:rPr>
        <w:tab/>
        <w:t>Source: CT1</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action requested from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RP-200046</w:t>
      </w:r>
      <w:r>
        <w:rPr>
          <w:rFonts w:ascii="Arial" w:hAnsi="Arial" w:cs="Arial"/>
          <w:b/>
          <w:color w:val="0000FF"/>
          <w:sz w:val="24"/>
        </w:rPr>
        <w:tab/>
      </w:r>
      <w:r>
        <w:rPr>
          <w:rFonts w:ascii="Arial" w:hAnsi="Arial" w:cs="Arial"/>
          <w:b/>
          <w:sz w:val="24"/>
        </w:rPr>
        <w:t>Reply LS to S2-1912763 = RP-192393 on Rel-16 NB-IoT enhancements (R3-201417; to: SA2, RAN, CT, RAN2, CT1; cc: SA; contact: Huawei)</w:t>
      </w:r>
    </w:p>
    <w:p w:rsidR="003C0623" w:rsidRDefault="003C0623" w:rsidP="003C062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R3-201417, to SA2, RAN, CT, RAN2, CT1, cc SA</w:t>
      </w:r>
      <w:r>
        <w:rPr>
          <w:i/>
        </w:rPr>
        <w:br/>
      </w:r>
      <w:r>
        <w:rPr>
          <w:i/>
        </w:rPr>
        <w:tab/>
      </w:r>
      <w:r>
        <w:rPr>
          <w:i/>
        </w:rPr>
        <w:tab/>
      </w:r>
      <w:r>
        <w:rPr>
          <w:i/>
        </w:rPr>
        <w:tab/>
      </w:r>
      <w:r>
        <w:rPr>
          <w:i/>
        </w:rPr>
        <w:tab/>
      </w:r>
      <w:r>
        <w:rPr>
          <w:i/>
        </w:rPr>
        <w:tab/>
        <w:t>Source: RAN3</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answer needed from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RP-200292</w:t>
      </w:r>
      <w:r>
        <w:rPr>
          <w:rFonts w:ascii="Arial" w:hAnsi="Arial" w:cs="Arial"/>
          <w:b/>
          <w:color w:val="0000FF"/>
          <w:sz w:val="24"/>
        </w:rPr>
        <w:tab/>
      </w:r>
      <w:r>
        <w:rPr>
          <w:rFonts w:ascii="Arial" w:hAnsi="Arial" w:cs="Arial"/>
          <w:b/>
          <w:sz w:val="24"/>
        </w:rPr>
        <w:t>Status report for WI: Additional enhancements for NB-IoT; rapporteur: Futurewei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add RAN2 comments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RP-200440</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RP-200440</w:t>
      </w:r>
      <w:r>
        <w:rPr>
          <w:rFonts w:ascii="Arial" w:hAnsi="Arial" w:cs="Arial"/>
          <w:b/>
          <w:color w:val="0000FF"/>
          <w:sz w:val="24"/>
        </w:rPr>
        <w:tab/>
      </w:r>
      <w:r>
        <w:rPr>
          <w:rFonts w:ascii="Arial" w:hAnsi="Arial" w:cs="Arial"/>
          <w:b/>
          <w:sz w:val="24"/>
        </w:rPr>
        <w:t>Status report for WI: Additional enhancements for NB-IoT; rapporteur: Futurewei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C0623" w:rsidRDefault="003C0623" w:rsidP="003C0623">
      <w:pPr>
        <w:rPr>
          <w:color w:val="808080"/>
        </w:rPr>
      </w:pPr>
      <w:r>
        <w:rPr>
          <w:color w:val="808080"/>
        </w:rPr>
        <w:t>(Replaces RP-200292)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RP-200197</w:t>
      </w:r>
      <w:r>
        <w:rPr>
          <w:rFonts w:ascii="Arial" w:hAnsi="Arial" w:cs="Arial"/>
          <w:b/>
          <w:color w:val="0000FF"/>
          <w:sz w:val="24"/>
        </w:rPr>
        <w:tab/>
      </w:r>
      <w:r>
        <w:rPr>
          <w:rFonts w:ascii="Arial" w:hAnsi="Arial" w:cs="Arial"/>
          <w:b/>
          <w:sz w:val="24"/>
        </w:rPr>
        <w:t>Corrections to Additional enhancements for NB-IoT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RP-200361</w:t>
      </w:r>
      <w:r>
        <w:rPr>
          <w:rFonts w:ascii="Arial" w:hAnsi="Arial" w:cs="Arial"/>
          <w:b/>
          <w:color w:val="0000FF"/>
          <w:sz w:val="24"/>
        </w:rPr>
        <w:tab/>
      </w:r>
      <w:r>
        <w:rPr>
          <w:rFonts w:ascii="Arial" w:hAnsi="Arial" w:cs="Arial"/>
          <w:b/>
          <w:sz w:val="24"/>
        </w:rPr>
        <w:t>RAN2 CRs to Additional enhancements for NB-IoT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RP-200410</w:t>
      </w:r>
      <w:r>
        <w:rPr>
          <w:rFonts w:ascii="Arial" w:hAnsi="Arial" w:cs="Arial"/>
          <w:b/>
          <w:color w:val="0000FF"/>
          <w:sz w:val="24"/>
        </w:rPr>
        <w:tab/>
      </w:r>
      <w:r>
        <w:rPr>
          <w:rFonts w:ascii="Arial" w:hAnsi="Arial" w:cs="Arial"/>
          <w:b/>
          <w:sz w:val="24"/>
        </w:rPr>
        <w:t>RAN4 CRs for Additional enhancements for NB-IoT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RP-200411</w:t>
      </w:r>
      <w:r>
        <w:rPr>
          <w:rFonts w:ascii="Arial" w:hAnsi="Arial" w:cs="Arial"/>
          <w:b/>
          <w:color w:val="0000FF"/>
          <w:sz w:val="24"/>
        </w:rPr>
        <w:tab/>
      </w:r>
      <w:r>
        <w:rPr>
          <w:rFonts w:ascii="Arial" w:hAnsi="Arial" w:cs="Arial"/>
          <w:b/>
          <w:sz w:val="24"/>
        </w:rPr>
        <w:t>RAN4 CRs for Additional enhancements for NB-IoT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RP-200298</w:t>
      </w:r>
      <w:r>
        <w:rPr>
          <w:rFonts w:ascii="Arial" w:hAnsi="Arial" w:cs="Arial"/>
          <w:b/>
          <w:color w:val="0000FF"/>
          <w:sz w:val="24"/>
        </w:rPr>
        <w:tab/>
      </w:r>
      <w:r>
        <w:rPr>
          <w:rFonts w:ascii="Arial" w:hAnsi="Arial" w:cs="Arial"/>
          <w:b/>
          <w:sz w:val="24"/>
        </w:rPr>
        <w:t>TR 37.824 v0.5.0 Coexistence between NB-IoT and NR; for information</w:t>
      </w:r>
    </w:p>
    <w:p w:rsidR="003C0623" w:rsidRDefault="003C0623" w:rsidP="003C0623">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37.824 v0.5.0</w:t>
      </w:r>
      <w:r>
        <w:rPr>
          <w:i/>
        </w:rPr>
        <w:br/>
      </w:r>
      <w:r>
        <w:rPr>
          <w:i/>
        </w:rPr>
        <w:tab/>
      </w:r>
      <w:r>
        <w:rPr>
          <w:i/>
        </w:rPr>
        <w:tab/>
      </w:r>
      <w:r>
        <w:rPr>
          <w:i/>
        </w:rPr>
        <w:tab/>
      </w:r>
      <w:r>
        <w:rPr>
          <w:i/>
        </w:rPr>
        <w:tab/>
      </w:r>
      <w:r>
        <w:rPr>
          <w:i/>
        </w:rPr>
        <w:tab/>
        <w:t>Source: Futurewei</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RAN4 TR 37.824 is provided for information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TRs for information have to be provided as v1.0.0</w:t>
      </w:r>
    </w:p>
    <w:p w:rsidR="003C0623" w:rsidRDefault="003C0623" w:rsidP="003C0623">
      <w:r>
        <w:t>RAN4 chair: suggests to provide the TR to RAN #88 for 1-step approval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RP-200293</w:t>
      </w:r>
      <w:r>
        <w:rPr>
          <w:rFonts w:ascii="Arial" w:hAnsi="Arial" w:cs="Arial"/>
          <w:b/>
          <w:color w:val="0000FF"/>
          <w:sz w:val="24"/>
        </w:rPr>
        <w:tab/>
      </w:r>
      <w:r>
        <w:rPr>
          <w:rFonts w:ascii="Arial" w:hAnsi="Arial" w:cs="Arial"/>
          <w:b/>
          <w:sz w:val="24"/>
        </w:rPr>
        <w:t>WID revision: Additional enhancements for NB-IoT</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RP-193224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44" w:name="_Toc40027783"/>
      <w:bookmarkStart w:id="245" w:name="_Toc42029332"/>
      <w:r>
        <w:t>10.2.3</w:t>
      </w:r>
      <w:r>
        <w:tab/>
        <w:t>DL MIMO efficiency enhancements for LTE [RAN1 WI: LTE_DL_MIMO_EE]</w:t>
      </w:r>
      <w:bookmarkEnd w:id="244"/>
      <w:bookmarkEnd w:id="245"/>
    </w:p>
    <w:p w:rsidR="003C0623" w:rsidRDefault="003C0623" w:rsidP="003C0623">
      <w:pPr>
        <w:rPr>
          <w:rFonts w:ascii="Arial" w:hAnsi="Arial" w:cs="Arial"/>
          <w:b/>
          <w:sz w:val="24"/>
        </w:rPr>
      </w:pPr>
      <w:r>
        <w:rPr>
          <w:rFonts w:ascii="Arial" w:hAnsi="Arial" w:cs="Arial"/>
          <w:b/>
          <w:color w:val="0000FF"/>
          <w:sz w:val="24"/>
        </w:rPr>
        <w:t>RP-200089</w:t>
      </w:r>
      <w:r>
        <w:rPr>
          <w:rFonts w:ascii="Arial" w:hAnsi="Arial" w:cs="Arial"/>
          <w:b/>
          <w:color w:val="0000FF"/>
          <w:sz w:val="24"/>
        </w:rPr>
        <w:tab/>
      </w:r>
      <w:r>
        <w:rPr>
          <w:rFonts w:ascii="Arial" w:hAnsi="Arial" w:cs="Arial"/>
          <w:b/>
          <w:sz w:val="24"/>
        </w:rPr>
        <w:t>Status report for WI: DL MIMO efficiency enhancements for LTE;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Core part WI completed; WI summary has to be provided to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RP-200198</w:t>
      </w:r>
      <w:r>
        <w:rPr>
          <w:rFonts w:ascii="Arial" w:hAnsi="Arial" w:cs="Arial"/>
          <w:b/>
          <w:color w:val="0000FF"/>
          <w:sz w:val="24"/>
        </w:rPr>
        <w:tab/>
      </w:r>
      <w:r>
        <w:rPr>
          <w:rFonts w:ascii="Arial" w:hAnsi="Arial" w:cs="Arial"/>
          <w:b/>
          <w:sz w:val="24"/>
        </w:rPr>
        <w:t>Corrections to DL MIMO efficiency enhancements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RP-200362</w:t>
      </w:r>
      <w:r>
        <w:rPr>
          <w:rFonts w:ascii="Arial" w:hAnsi="Arial" w:cs="Arial"/>
          <w:b/>
          <w:color w:val="0000FF"/>
          <w:sz w:val="24"/>
        </w:rPr>
        <w:tab/>
      </w:r>
      <w:r>
        <w:rPr>
          <w:rFonts w:ascii="Arial" w:hAnsi="Arial" w:cs="Arial"/>
          <w:b/>
          <w:sz w:val="24"/>
        </w:rPr>
        <w:t>RAN2 CRs to DL MIMO efficiency enhancements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RP-200416</w:t>
      </w:r>
      <w:r>
        <w:rPr>
          <w:rFonts w:ascii="Arial" w:hAnsi="Arial" w:cs="Arial"/>
          <w:b/>
          <w:color w:val="0000FF"/>
          <w:sz w:val="24"/>
        </w:rPr>
        <w:tab/>
      </w:r>
      <w:r>
        <w:rPr>
          <w:rFonts w:ascii="Arial" w:hAnsi="Arial" w:cs="Arial"/>
          <w:b/>
          <w:sz w:val="24"/>
        </w:rPr>
        <w:t>RAN4 CRs for DL MIMO efficiency enhancements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46" w:name="_Toc40027784"/>
      <w:bookmarkStart w:id="247" w:name="_Toc42029333"/>
      <w:r>
        <w:lastRenderedPageBreak/>
        <w:t>10.2.4</w:t>
      </w:r>
      <w:r>
        <w:tab/>
        <w:t>LTE-based 5G terrestrial broadcast [RAN1 WI: LTE_terr_bcast]</w:t>
      </w:r>
      <w:bookmarkEnd w:id="246"/>
      <w:bookmarkEnd w:id="247"/>
    </w:p>
    <w:p w:rsidR="003C0623" w:rsidRDefault="003C0623" w:rsidP="003C0623">
      <w:pPr>
        <w:rPr>
          <w:rFonts w:ascii="Arial" w:hAnsi="Arial" w:cs="Arial"/>
          <w:b/>
          <w:sz w:val="24"/>
        </w:rPr>
      </w:pPr>
      <w:r>
        <w:rPr>
          <w:rFonts w:ascii="Arial" w:hAnsi="Arial" w:cs="Arial"/>
          <w:b/>
          <w:color w:val="0000FF"/>
          <w:sz w:val="24"/>
        </w:rPr>
        <w:t>RP-200166</w:t>
      </w:r>
      <w:r>
        <w:rPr>
          <w:rFonts w:ascii="Arial" w:hAnsi="Arial" w:cs="Arial"/>
          <w:b/>
          <w:color w:val="0000FF"/>
          <w:sz w:val="24"/>
        </w:rPr>
        <w:tab/>
      </w:r>
      <w:r>
        <w:rPr>
          <w:rFonts w:ascii="Arial" w:hAnsi="Arial" w:cs="Arial"/>
          <w:b/>
          <w:sz w:val="24"/>
        </w:rPr>
        <w:t>Status report for WI LTE-based 5G terrestrial broadcast; rapporteur: Qualcomm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Core part WI completed; WI summary has to be provided to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RP-200199</w:t>
      </w:r>
      <w:r>
        <w:rPr>
          <w:rFonts w:ascii="Arial" w:hAnsi="Arial" w:cs="Arial"/>
          <w:b/>
          <w:color w:val="0000FF"/>
          <w:sz w:val="24"/>
        </w:rPr>
        <w:tab/>
      </w:r>
      <w:r>
        <w:rPr>
          <w:rFonts w:ascii="Arial" w:hAnsi="Arial" w:cs="Arial"/>
          <w:b/>
          <w:sz w:val="24"/>
        </w:rPr>
        <w:t>Corrections to LTE terrestrial broadcast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RP-200363</w:t>
      </w:r>
      <w:r>
        <w:rPr>
          <w:rFonts w:ascii="Arial" w:hAnsi="Arial" w:cs="Arial"/>
          <w:b/>
          <w:color w:val="0000FF"/>
          <w:sz w:val="24"/>
        </w:rPr>
        <w:tab/>
      </w:r>
      <w:r>
        <w:rPr>
          <w:rFonts w:ascii="Arial" w:hAnsi="Arial" w:cs="Arial"/>
          <w:b/>
          <w:sz w:val="24"/>
        </w:rPr>
        <w:t>RAN2 CRs to LTE-based 5G terrestrial broadcast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RP-200421</w:t>
      </w:r>
      <w:r>
        <w:rPr>
          <w:rFonts w:ascii="Arial" w:hAnsi="Arial" w:cs="Arial"/>
          <w:b/>
          <w:color w:val="0000FF"/>
          <w:sz w:val="24"/>
        </w:rPr>
        <w:tab/>
      </w:r>
      <w:r>
        <w:rPr>
          <w:rFonts w:ascii="Arial" w:hAnsi="Arial" w:cs="Arial"/>
          <w:b/>
          <w:sz w:val="24"/>
        </w:rPr>
        <w:t>RAN3 CRs for LTE-based 5G terrestrial broadcast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RP-200167</w:t>
      </w:r>
      <w:r>
        <w:rPr>
          <w:rFonts w:ascii="Arial" w:hAnsi="Arial" w:cs="Arial"/>
          <w:b/>
          <w:color w:val="0000FF"/>
          <w:sz w:val="24"/>
        </w:rPr>
        <w:tab/>
      </w:r>
      <w:r>
        <w:rPr>
          <w:rFonts w:ascii="Arial" w:hAnsi="Arial" w:cs="Arial"/>
          <w:b/>
          <w:sz w:val="24"/>
        </w:rPr>
        <w:t>TR 36.976 v2.1.0 on Overall description of LTE-based 5G broadcast; for approval</w:t>
      </w:r>
    </w:p>
    <w:p w:rsidR="003C0623" w:rsidRDefault="003C0623" w:rsidP="003C062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36.976 v2.1.0</w:t>
      </w:r>
      <w:r>
        <w:rPr>
          <w:i/>
        </w:rPr>
        <w:br/>
      </w:r>
      <w:r>
        <w:rPr>
          <w:i/>
        </w:rPr>
        <w:tab/>
      </w:r>
      <w:r>
        <w:rPr>
          <w:i/>
        </w:rPr>
        <w:tab/>
      </w:r>
      <w:r>
        <w:rPr>
          <w:i/>
        </w:rPr>
        <w:tab/>
      </w:r>
      <w:r>
        <w:rPr>
          <w:i/>
        </w:rPr>
        <w:tab/>
      </w:r>
      <w:r>
        <w:rPr>
          <w:i/>
        </w:rPr>
        <w:tab/>
        <w:t>Source: Qualcomm Incorporated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RAN1 TR 36.976 is provided for approval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48" w:name="_Toc40027785"/>
      <w:bookmarkStart w:id="249" w:name="_Toc42029334"/>
      <w:r>
        <w:t>10.2.5</w:t>
      </w:r>
      <w:r>
        <w:tab/>
        <w:t>Even further Mobility enhancement in E-UTRAN [RAN2 WI: LTE_feMob]</w:t>
      </w:r>
      <w:bookmarkEnd w:id="248"/>
      <w:bookmarkEnd w:id="249"/>
    </w:p>
    <w:p w:rsidR="003C0623" w:rsidRDefault="003C0623" w:rsidP="003C0623">
      <w:pPr>
        <w:rPr>
          <w:rFonts w:ascii="Arial" w:hAnsi="Arial" w:cs="Arial"/>
          <w:b/>
          <w:sz w:val="24"/>
        </w:rPr>
      </w:pPr>
      <w:r>
        <w:rPr>
          <w:rFonts w:ascii="Arial" w:hAnsi="Arial" w:cs="Arial"/>
          <w:b/>
          <w:color w:val="0000FF"/>
          <w:sz w:val="24"/>
        </w:rPr>
        <w:t>RP-200147</w:t>
      </w:r>
      <w:r>
        <w:rPr>
          <w:rFonts w:ascii="Arial" w:hAnsi="Arial" w:cs="Arial"/>
          <w:b/>
          <w:color w:val="0000FF"/>
          <w:sz w:val="24"/>
        </w:rPr>
        <w:tab/>
      </w:r>
      <w:r>
        <w:rPr>
          <w:rFonts w:ascii="Arial" w:hAnsi="Arial" w:cs="Arial"/>
          <w:b/>
          <w:sz w:val="24"/>
        </w:rPr>
        <w:t>Status report of WI: Even further mobility enhancement in E-UTRAN; rapporteur: China Telecom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Core 85%, Jun 20;  Perf. 0%, Sep.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RP-200364</w:t>
      </w:r>
      <w:r>
        <w:rPr>
          <w:rFonts w:ascii="Arial" w:hAnsi="Arial" w:cs="Arial"/>
          <w:b/>
          <w:color w:val="0000FF"/>
          <w:sz w:val="24"/>
        </w:rPr>
        <w:tab/>
      </w:r>
      <w:r>
        <w:rPr>
          <w:rFonts w:ascii="Arial" w:hAnsi="Arial" w:cs="Arial"/>
          <w:b/>
          <w:sz w:val="24"/>
        </w:rPr>
        <w:t>RAN2 CRs to Even further Mobility enhancement in E-UTRAN</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RP-200148</w:t>
      </w:r>
      <w:r>
        <w:rPr>
          <w:rFonts w:ascii="Arial" w:hAnsi="Arial" w:cs="Arial"/>
          <w:b/>
          <w:color w:val="0000FF"/>
          <w:sz w:val="24"/>
        </w:rPr>
        <w:tab/>
      </w:r>
      <w:r>
        <w:rPr>
          <w:rFonts w:ascii="Arial" w:hAnsi="Arial" w:cs="Arial"/>
          <w:b/>
          <w:sz w:val="24"/>
        </w:rPr>
        <w:t>Revised WID: Even further mobility enhancement in E-UTRAN</w:t>
      </w:r>
    </w:p>
    <w:p w:rsidR="003C0623" w:rsidRDefault="003C0623" w:rsidP="003C062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Telecommunications</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RP-190921; to change target, to add 36.321 and 36.322 as impacted existing TSs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50" w:name="_Toc40027786"/>
      <w:bookmarkStart w:id="251" w:name="_Toc42029335"/>
      <w:r>
        <w:t>10.2.6</w:t>
      </w:r>
      <w:r>
        <w:tab/>
        <w:t>Perf. part: Further perf. enh for LTE in high speed scenario [RAN4 WI: LTE_high_speed_enh2-Perf]</w:t>
      </w:r>
      <w:bookmarkEnd w:id="250"/>
      <w:bookmarkEnd w:id="251"/>
    </w:p>
    <w:p w:rsidR="003C0623" w:rsidRDefault="003C0623" w:rsidP="003C0623">
      <w:pPr>
        <w:rPr>
          <w:rFonts w:ascii="Arial" w:hAnsi="Arial" w:cs="Arial"/>
          <w:b/>
          <w:sz w:val="24"/>
        </w:rPr>
      </w:pPr>
      <w:r>
        <w:rPr>
          <w:rFonts w:ascii="Arial" w:hAnsi="Arial" w:cs="Arial"/>
          <w:b/>
          <w:color w:val="0000FF"/>
          <w:sz w:val="24"/>
        </w:rPr>
        <w:t>RP-200149</w:t>
      </w:r>
      <w:r>
        <w:rPr>
          <w:rFonts w:ascii="Arial" w:hAnsi="Arial" w:cs="Arial"/>
          <w:b/>
          <w:color w:val="0000FF"/>
          <w:sz w:val="24"/>
        </w:rPr>
        <w:tab/>
      </w:r>
      <w:r>
        <w:rPr>
          <w:rFonts w:ascii="Arial" w:hAnsi="Arial" w:cs="Arial"/>
          <w:b/>
          <w:sz w:val="24"/>
        </w:rPr>
        <w:t>Status report of WI: Perf. part: Further performance enhancement for LTE in high speed scenario; rapporteur: NTT DOCOMO, INC.</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LTE_high_speed_enh2-Core was completed in Dec.19</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Perf. part WI is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RP-200412</w:t>
      </w:r>
      <w:r>
        <w:rPr>
          <w:rFonts w:ascii="Arial" w:hAnsi="Arial" w:cs="Arial"/>
          <w:b/>
          <w:color w:val="0000FF"/>
          <w:sz w:val="24"/>
        </w:rPr>
        <w:tab/>
      </w:r>
      <w:r>
        <w:rPr>
          <w:rFonts w:ascii="Arial" w:hAnsi="Arial" w:cs="Arial"/>
          <w:b/>
          <w:sz w:val="24"/>
        </w:rPr>
        <w:t>RAN4 CRs for Perf. part: Further performance enhancement for LTE in high speed scenario</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52" w:name="_Toc40027787"/>
      <w:bookmarkStart w:id="253" w:name="_Toc42029336"/>
      <w:r>
        <w:t>10.2.7</w:t>
      </w:r>
      <w:r>
        <w:tab/>
        <w:t>Support for NavIC Navigation Satellite System for LTE [RAN2 WI: LCS_NAVIC]</w:t>
      </w:r>
      <w:bookmarkEnd w:id="252"/>
      <w:bookmarkEnd w:id="253"/>
    </w:p>
    <w:p w:rsidR="003C0623" w:rsidRDefault="003C0623" w:rsidP="003C0623">
      <w:pPr>
        <w:rPr>
          <w:rFonts w:ascii="Arial" w:hAnsi="Arial" w:cs="Arial"/>
          <w:b/>
          <w:sz w:val="24"/>
        </w:rPr>
      </w:pPr>
      <w:r>
        <w:rPr>
          <w:rFonts w:ascii="Arial" w:hAnsi="Arial" w:cs="Arial"/>
          <w:b/>
          <w:color w:val="0000FF"/>
          <w:sz w:val="24"/>
        </w:rPr>
        <w:t>RP-200439</w:t>
      </w:r>
      <w:r>
        <w:rPr>
          <w:rFonts w:ascii="Arial" w:hAnsi="Arial" w:cs="Arial"/>
          <w:b/>
          <w:color w:val="0000FF"/>
          <w:sz w:val="24"/>
        </w:rPr>
        <w:tab/>
      </w:r>
      <w:r>
        <w:rPr>
          <w:rFonts w:ascii="Arial" w:hAnsi="Arial" w:cs="Arial"/>
          <w:b/>
          <w:sz w:val="24"/>
        </w:rPr>
        <w:t>Status report for WI Support for NavIC Navigation Satellite System for LTE; rapporteur: Reliance Jio</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 where is the WI summary?</w:t>
      </w:r>
    </w:p>
    <w:p w:rsidR="003C0623" w:rsidRDefault="003C0623" w:rsidP="003C0623">
      <w:r>
        <w:t>conclusion: Core and Perf. part WI completed; WI summary has to be provided to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RP-200365</w:t>
      </w:r>
      <w:r>
        <w:rPr>
          <w:rFonts w:ascii="Arial" w:hAnsi="Arial" w:cs="Arial"/>
          <w:b/>
          <w:color w:val="0000FF"/>
          <w:sz w:val="24"/>
        </w:rPr>
        <w:tab/>
      </w:r>
      <w:r>
        <w:rPr>
          <w:rFonts w:ascii="Arial" w:hAnsi="Arial" w:cs="Arial"/>
          <w:b/>
          <w:sz w:val="24"/>
        </w:rPr>
        <w:t>RAN2 CRs to Support for NavIC Navigation Satellite System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RP-200420</w:t>
      </w:r>
      <w:r>
        <w:rPr>
          <w:rFonts w:ascii="Arial" w:hAnsi="Arial" w:cs="Arial"/>
          <w:b/>
          <w:color w:val="0000FF"/>
          <w:sz w:val="24"/>
        </w:rPr>
        <w:tab/>
      </w:r>
      <w:r>
        <w:rPr>
          <w:rFonts w:ascii="Arial" w:hAnsi="Arial" w:cs="Arial"/>
          <w:b/>
          <w:sz w:val="24"/>
        </w:rPr>
        <w:t>RAN3 CRs for Support for NavIC Navigation Satellite System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RP-200417</w:t>
      </w:r>
      <w:r>
        <w:rPr>
          <w:rFonts w:ascii="Arial" w:hAnsi="Arial" w:cs="Arial"/>
          <w:b/>
          <w:color w:val="0000FF"/>
          <w:sz w:val="24"/>
        </w:rPr>
        <w:tab/>
      </w:r>
      <w:r>
        <w:rPr>
          <w:rFonts w:ascii="Arial" w:hAnsi="Arial" w:cs="Arial"/>
          <w:b/>
          <w:sz w:val="24"/>
        </w:rPr>
        <w:t>RAN4 CRs for Support for NavIC Navigation Satellite System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254" w:name="_Toc40027788"/>
      <w:bookmarkStart w:id="255" w:name="_Toc42029337"/>
      <w:r>
        <w:t>10.3</w:t>
      </w:r>
      <w:r>
        <w:tab/>
        <w:t>Open REL-16 LTE WIs (spectrum related)</w:t>
      </w:r>
      <w:bookmarkEnd w:id="254"/>
      <w:bookmarkEnd w:id="255"/>
    </w:p>
    <w:p w:rsidR="003C0623" w:rsidRDefault="003C0623" w:rsidP="003C0623">
      <w:pPr>
        <w:pStyle w:val="Heading4"/>
      </w:pPr>
      <w:bookmarkStart w:id="256" w:name="_Toc40027789"/>
      <w:bookmarkStart w:id="257" w:name="_Toc42029338"/>
      <w:r>
        <w:t>10.3.1</w:t>
      </w:r>
      <w:r>
        <w:tab/>
        <w:t>LTE Advanced CA baskets [RAN4 WIs: LTE_CA_R16_intra, LTE_CA_R16_2BDL_1BUL, ..., LTE_CA_R16_xBDL_2BUL]</w:t>
      </w:r>
      <w:bookmarkEnd w:id="256"/>
      <w:bookmarkEnd w:id="257"/>
    </w:p>
    <w:p w:rsidR="003C0623" w:rsidRDefault="003C0623" w:rsidP="003C0623">
      <w:pPr>
        <w:rPr>
          <w:rFonts w:ascii="Arial" w:hAnsi="Arial" w:cs="Arial"/>
          <w:b/>
          <w:sz w:val="24"/>
        </w:rPr>
      </w:pPr>
      <w:r>
        <w:rPr>
          <w:rFonts w:ascii="Arial" w:hAnsi="Arial" w:cs="Arial"/>
          <w:b/>
          <w:color w:val="0000FF"/>
          <w:sz w:val="24"/>
        </w:rPr>
        <w:t>RP-200096</w:t>
      </w:r>
      <w:r>
        <w:rPr>
          <w:rFonts w:ascii="Arial" w:hAnsi="Arial" w:cs="Arial"/>
          <w:b/>
          <w:color w:val="0000FF"/>
          <w:sz w:val="24"/>
        </w:rPr>
        <w:tab/>
      </w:r>
      <w:r>
        <w:rPr>
          <w:rFonts w:ascii="Arial" w:hAnsi="Arial" w:cs="Arial"/>
          <w:b/>
          <w:sz w:val="24"/>
        </w:rPr>
        <w:t>Status report of WI LTE_CA_R16_intra;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Rel-16 LTE intra-band Carrier Aggregation for x CC DL/y CC UL including contiguous and non-contiguous spectrum (x&gt;=y)</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the Core and Perf. part WI were 68% complete at RAN #86 and they are now 42% complete at RAN #87e, why?</w:t>
      </w:r>
    </w:p>
    <w:p w:rsidR="003C0623" w:rsidRDefault="003C0623" w:rsidP="003C0623">
      <w:r>
        <w:t>Ericsson: new combinations were added at RAN #86 (see WID RP-192444) which reduced the % complete now</w:t>
      </w:r>
    </w:p>
    <w:p w:rsidR="003C0623" w:rsidRDefault="003C0623" w:rsidP="003C0623">
      <w:r>
        <w:t>MCC: in the future please take new combinations already into account for the % complete when they are added in the WID (despite the fact that it is clear that in the same quarter you have not yet worked on the new combinations; but status report and WID should be aligned)</w:t>
      </w:r>
    </w:p>
    <w:p w:rsidR="003C0623" w:rsidRDefault="003C0623" w:rsidP="003C0623">
      <w:r>
        <w:t>conclusion: Core: 42%, June 20; Perf.: 42%, June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RP-200100</w:t>
      </w:r>
      <w:r>
        <w:rPr>
          <w:rFonts w:ascii="Arial" w:hAnsi="Arial" w:cs="Arial"/>
          <w:b/>
          <w:color w:val="0000FF"/>
          <w:sz w:val="24"/>
        </w:rPr>
        <w:tab/>
      </w:r>
      <w:r>
        <w:rPr>
          <w:rFonts w:ascii="Arial" w:hAnsi="Arial" w:cs="Arial"/>
          <w:b/>
          <w:sz w:val="24"/>
        </w:rPr>
        <w:t>Revised WID: Basket WI LTE_CA_R16_intra</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RP-192444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RP-200230</w:t>
      </w:r>
      <w:r>
        <w:rPr>
          <w:rFonts w:ascii="Arial" w:hAnsi="Arial" w:cs="Arial"/>
          <w:b/>
          <w:color w:val="0000FF"/>
          <w:sz w:val="24"/>
        </w:rPr>
        <w:tab/>
      </w:r>
      <w:r>
        <w:rPr>
          <w:rFonts w:ascii="Arial" w:hAnsi="Arial" w:cs="Arial"/>
          <w:b/>
          <w:sz w:val="24"/>
        </w:rPr>
        <w:t>Status Report for Work Item Rel16 LTE inter-band CA for 2 bands DL with 1 band UL; rapporteur: Qualcomm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lastRenderedPageBreak/>
        <w:t>Status Report for Work Item Rel16 LTE inter-band CA for 2 bands DL with 1 band UL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RP-200231</w:t>
      </w:r>
      <w:r>
        <w:rPr>
          <w:rFonts w:ascii="Arial" w:hAnsi="Arial" w:cs="Arial"/>
          <w:b/>
          <w:color w:val="0000FF"/>
          <w:sz w:val="24"/>
        </w:rPr>
        <w:tab/>
      </w:r>
      <w:r>
        <w:rPr>
          <w:rFonts w:ascii="Arial" w:hAnsi="Arial" w:cs="Arial"/>
          <w:b/>
          <w:sz w:val="24"/>
        </w:rPr>
        <w:t>Revised WID: Rel16 LTE inter-band CA for 2 bands DL with 1 band 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RP-192525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RP-200266</w:t>
      </w:r>
      <w:r>
        <w:rPr>
          <w:rFonts w:ascii="Arial" w:hAnsi="Arial" w:cs="Arial"/>
          <w:b/>
          <w:color w:val="0000FF"/>
          <w:sz w:val="24"/>
        </w:rPr>
        <w:tab/>
      </w:r>
      <w:r>
        <w:rPr>
          <w:rFonts w:ascii="Arial" w:hAnsi="Arial" w:cs="Arial"/>
          <w:b/>
          <w:sz w:val="24"/>
        </w:rPr>
        <w:t>Status report for WI: Rel-16 LTE inter-band CA for 3 bands DL with 1 band UL;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RP-200267</w:t>
      </w:r>
      <w:r>
        <w:rPr>
          <w:rFonts w:ascii="Arial" w:hAnsi="Arial" w:cs="Arial"/>
          <w:b/>
          <w:color w:val="0000FF"/>
          <w:sz w:val="24"/>
        </w:rPr>
        <w:tab/>
      </w:r>
      <w:r>
        <w:rPr>
          <w:rFonts w:ascii="Arial" w:hAnsi="Arial" w:cs="Arial"/>
          <w:b/>
          <w:sz w:val="24"/>
        </w:rPr>
        <w:t>WID revision: Rel-16 LTE inter-band CA for 3 bands DL with 1 band 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RP-192811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Huawei: there are some CA combinations (e.g. CA_2A-12A-66A-66A_UL_66A-66A) which are currently covered in RP-200078 (WI LTE_CA_R16_xBDL_2BUL) but which belong to RP-200267 (WI LTE_CA_R16_3BDL_1BUL) so a revision of RP-200267 is needed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RP-200451</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RP-200451</w:t>
      </w:r>
      <w:r>
        <w:rPr>
          <w:rFonts w:ascii="Arial" w:hAnsi="Arial" w:cs="Arial"/>
          <w:b/>
          <w:color w:val="0000FF"/>
          <w:sz w:val="24"/>
        </w:rPr>
        <w:tab/>
      </w:r>
      <w:r>
        <w:rPr>
          <w:rFonts w:ascii="Arial" w:hAnsi="Arial" w:cs="Arial"/>
          <w:b/>
          <w:sz w:val="24"/>
        </w:rPr>
        <w:t>WID revision: Rel-16 LTE inter-band CA for 3 bands DL with 1 band 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RP-200267)</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RP-192811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RP-200158</w:t>
      </w:r>
      <w:r>
        <w:rPr>
          <w:rFonts w:ascii="Arial" w:hAnsi="Arial" w:cs="Arial"/>
          <w:b/>
          <w:color w:val="0000FF"/>
          <w:sz w:val="24"/>
        </w:rPr>
        <w:tab/>
      </w:r>
      <w:r>
        <w:rPr>
          <w:rFonts w:ascii="Arial" w:hAnsi="Arial" w:cs="Arial"/>
          <w:b/>
          <w:sz w:val="24"/>
        </w:rPr>
        <w:t>Status report for WI Rel-16 LTE inter-band CA for x bands DL (x=4, 5) with 1 band UL, rapporteur: Nokia, Nokia Shanghai Bell</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completion level and target date for Perf. part missing (RAN #86: 95%, March 20)</w:t>
      </w:r>
    </w:p>
    <w:p w:rsidR="003C0623" w:rsidRDefault="003C0623" w:rsidP="003C0623">
      <w:r>
        <w:t>no rapporteur reply =&gt; % complete left on 95% (as at RAN #86)</w:t>
      </w:r>
    </w:p>
    <w:p w:rsidR="003C0623" w:rsidRDefault="003C0623" w:rsidP="003C0623">
      <w:r>
        <w:t>conclusion: Core: 98%, June 20; Perf. 95%, June 20</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RP-200157</w:t>
      </w:r>
      <w:r>
        <w:rPr>
          <w:rFonts w:ascii="Arial" w:hAnsi="Arial" w:cs="Arial"/>
          <w:b/>
          <w:color w:val="0000FF"/>
          <w:sz w:val="24"/>
        </w:rPr>
        <w:tab/>
      </w:r>
      <w:r>
        <w:rPr>
          <w:rFonts w:ascii="Arial" w:hAnsi="Arial" w:cs="Arial"/>
          <w:b/>
          <w:sz w:val="24"/>
        </w:rPr>
        <w:t>Revised WI: Rel'16 LTE inter-band CA for x bands DL (x=4, 5) with 1 band 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RP-192423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RP-200268</w:t>
      </w:r>
      <w:r>
        <w:rPr>
          <w:rFonts w:ascii="Arial" w:hAnsi="Arial" w:cs="Arial"/>
          <w:b/>
          <w:color w:val="0000FF"/>
          <w:sz w:val="24"/>
        </w:rPr>
        <w:tab/>
      </w:r>
      <w:r>
        <w:rPr>
          <w:rFonts w:ascii="Arial" w:hAnsi="Arial" w:cs="Arial"/>
          <w:b/>
          <w:sz w:val="24"/>
        </w:rPr>
        <w:t>Status report for WI: Rel-16 LTE inter-band CA for 2 bands DL with 2 band UL;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RP-200269</w:t>
      </w:r>
      <w:r>
        <w:rPr>
          <w:rFonts w:ascii="Arial" w:hAnsi="Arial" w:cs="Arial"/>
          <w:b/>
          <w:color w:val="0000FF"/>
          <w:sz w:val="24"/>
        </w:rPr>
        <w:tab/>
      </w:r>
      <w:r>
        <w:rPr>
          <w:rFonts w:ascii="Arial" w:hAnsi="Arial" w:cs="Arial"/>
          <w:b/>
          <w:sz w:val="24"/>
        </w:rPr>
        <w:t>WID revision: LTE Advanced inter-band CA Rel-16 for 2DL/2U</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RP-192813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RP-200079</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Update Status report and propose 90% completion  level</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Core &amp; Perf. part: 90%, March 20 i.e. request from rapporteur and RAN4 to stop this WI?</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RP-200511</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RP-200511</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808080"/>
        </w:rPr>
      </w:pPr>
      <w:r>
        <w:rPr>
          <w:color w:val="808080"/>
        </w:rPr>
        <w:t>(Replaces RP-200079)</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RP-200078</w:t>
      </w:r>
      <w:r>
        <w:rPr>
          <w:rFonts w:ascii="Arial" w:hAnsi="Arial" w:cs="Arial"/>
          <w:b/>
          <w:color w:val="0000FF"/>
          <w:sz w:val="24"/>
        </w:rPr>
        <w:tab/>
      </w:r>
      <w:r>
        <w:rPr>
          <w:rFonts w:ascii="Arial" w:hAnsi="Arial" w:cs="Arial"/>
          <w:b/>
          <w:sz w:val="24"/>
        </w:rPr>
        <w:t>Revised WID on LTE-A inter-band x bands DL and 2 bands UL CA with x=3,4,5 in rel-16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rsidR="003C0623" w:rsidRDefault="003C0623" w:rsidP="003C0623">
      <w:pPr>
        <w:rPr>
          <w:rFonts w:ascii="Arial" w:hAnsi="Arial" w:cs="Arial"/>
          <w:b/>
        </w:rPr>
      </w:pPr>
      <w:r>
        <w:rPr>
          <w:rFonts w:ascii="Arial" w:hAnsi="Arial" w:cs="Arial"/>
          <w:b/>
        </w:rPr>
        <w:lastRenderedPageBreak/>
        <w:t xml:space="preserve">Abstract: </w:t>
      </w:r>
    </w:p>
    <w:p w:rsidR="003C0623" w:rsidRDefault="003C0623" w:rsidP="003C0623">
      <w:r>
        <w:t>last approved WID: RP-192586; updated status and included new LTE-A CA xBDL/2BUL band combinations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RP-200491</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RP-200491</w:t>
      </w:r>
      <w:r>
        <w:rPr>
          <w:rFonts w:ascii="Arial" w:hAnsi="Arial" w:cs="Arial"/>
          <w:b/>
          <w:color w:val="0000FF"/>
          <w:sz w:val="24"/>
        </w:rPr>
        <w:tab/>
      </w:r>
      <w:r>
        <w:rPr>
          <w:rFonts w:ascii="Arial" w:hAnsi="Arial" w:cs="Arial"/>
          <w:b/>
          <w:sz w:val="24"/>
        </w:rPr>
        <w:t>Revised WID on LTE-A inter-band x bands DL and 2 bands UL CA with x=3,4,5 in rel-16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rsidR="003C0623" w:rsidRDefault="003C0623" w:rsidP="003C0623">
      <w:pPr>
        <w:rPr>
          <w:color w:val="808080"/>
        </w:rPr>
      </w:pPr>
      <w:r>
        <w:rPr>
          <w:color w:val="808080"/>
        </w:rPr>
        <w:t>(Replaces RP-200078)</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RP-192586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RP-200510</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RP-200510</w:t>
      </w:r>
      <w:r>
        <w:rPr>
          <w:rFonts w:ascii="Arial" w:hAnsi="Arial" w:cs="Arial"/>
          <w:b/>
          <w:color w:val="0000FF"/>
          <w:sz w:val="24"/>
        </w:rPr>
        <w:tab/>
      </w:r>
      <w:r>
        <w:rPr>
          <w:rFonts w:ascii="Arial" w:hAnsi="Arial" w:cs="Arial"/>
          <w:b/>
          <w:sz w:val="24"/>
        </w:rPr>
        <w:t>Revised WID on LTE-A inter-band x bands DL and 2 bands UL CA with x=3,4,5 in rel-16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rsidR="003C0623" w:rsidRDefault="003C0623" w:rsidP="003C0623">
      <w:pPr>
        <w:rPr>
          <w:color w:val="808080"/>
        </w:rPr>
      </w:pPr>
      <w:r>
        <w:rPr>
          <w:color w:val="808080"/>
        </w:rPr>
        <w:t>(Replaces RP-200491)</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RP-192586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RP-200414</w:t>
      </w:r>
      <w:r>
        <w:rPr>
          <w:rFonts w:ascii="Arial" w:hAnsi="Arial" w:cs="Arial"/>
          <w:b/>
          <w:color w:val="0000FF"/>
          <w:sz w:val="24"/>
        </w:rPr>
        <w:tab/>
      </w:r>
      <w:r>
        <w:rPr>
          <w:rFonts w:ascii="Arial" w:hAnsi="Arial" w:cs="Arial"/>
          <w:b/>
          <w:sz w:val="24"/>
        </w:rPr>
        <w:t>RAN4 CRs for LTE Advanced CA baskets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Nokia: 1A-20A-38A is already in big CR R4-2001778 (in RP-200414) although it was not included in the LTE_CA_R16_3BDL_1BUL WID, how is that possible? Note: The combination is added in RP-200267 but still it should not be in CR before it is approved in WID.</w:t>
      </w:r>
    </w:p>
    <w:p w:rsidR="003C0623" w:rsidRDefault="003C0623" w:rsidP="003C0623">
      <w:r>
        <w:t>MCC &amp; LG: R4-2001169 (agreed by RAN4) should not be approved because it was including R4-2001238 (which was agreed as well) which contains wrong information (R4-2001237)</w:t>
      </w:r>
    </w:p>
    <w:p w:rsidR="003C0623" w:rsidRDefault="003C0623" w:rsidP="003C0623">
      <w:r>
        <w:t>conclusion:</w:t>
      </w:r>
    </w:p>
    <w:p w:rsidR="003C0623" w:rsidRDefault="003C0623" w:rsidP="003C0623">
      <w:r>
        <w:t>all CRs of RP-200414 are approved except:</w:t>
      </w:r>
    </w:p>
    <w:p w:rsidR="003C0623" w:rsidRDefault="003C0623" w:rsidP="003C0623">
      <w:r>
        <w:t>- R4-2001778 which is revised in RP-200500</w:t>
      </w:r>
    </w:p>
    <w:p w:rsidR="003C0623" w:rsidRDefault="003C0623" w:rsidP="003C0623">
      <w:r>
        <w:t>- R4-2001169 is not pursued</w:t>
      </w:r>
    </w:p>
    <w:p w:rsidR="003C0623" w:rsidRDefault="003C0623" w:rsidP="003C0623">
      <w:r>
        <w:t>Note: It turned out after RAN #87e that</w:t>
      </w:r>
    </w:p>
    <w:p w:rsidR="003C0623" w:rsidRDefault="003C0623" w:rsidP="003C0623">
      <w:r>
        <w:t>R4-2002864 and R4-2000422 of RP-200414 should have been packed under</w:t>
      </w:r>
    </w:p>
    <w:p w:rsidR="003C0623" w:rsidRDefault="003C0623" w:rsidP="003C0623">
      <w:r>
        <w:t>AI 14 (REL-15 WI LTE_CA_C_B41_PC2-Core) and not AI 10.3.1.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RP-200500</w:t>
      </w:r>
      <w:r>
        <w:rPr>
          <w:rFonts w:ascii="Arial" w:hAnsi="Arial" w:cs="Arial"/>
          <w:b/>
          <w:color w:val="0000FF"/>
          <w:sz w:val="24"/>
        </w:rPr>
        <w:tab/>
      </w:r>
      <w:r>
        <w:rPr>
          <w:rFonts w:ascii="Arial" w:hAnsi="Arial" w:cs="Arial"/>
          <w:b/>
          <w:sz w:val="24"/>
        </w:rPr>
        <w:t>Introduction of completed R16 3DL band combinations to TS 36.101</w:t>
      </w:r>
    </w:p>
    <w:p w:rsidR="003C0623" w:rsidRDefault="003C0623" w:rsidP="003C062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v16.4.0</w:t>
      </w:r>
      <w:r>
        <w:rPr>
          <w:i/>
        </w:rPr>
        <w:tab/>
        <w:t xml:space="preserve">  CR-5601  rev 1 Cat: B (Rel-16)</w:t>
      </w:r>
      <w:r>
        <w:rPr>
          <w:i/>
        </w:rPr>
        <w:br/>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to replace R4-2001778 of RP-200414 to remove CA_1A-20A-38A which was not yet an approved combination in the WID LTE_CA_R16_3BDL_1BUL (it is just added at RAN #87e in RP-200267)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58" w:name="_Toc40027790"/>
      <w:bookmarkStart w:id="259" w:name="_Toc42029339"/>
      <w:r>
        <w:t>10.3.2</w:t>
      </w:r>
      <w:r>
        <w:tab/>
        <w:t>Additional LTE bands for UE category M1 and/or NB1 in Rel-16 [RAN4 WI: LTE_bands_R16_M1_NB1]</w:t>
      </w:r>
      <w:bookmarkEnd w:id="258"/>
      <w:bookmarkEnd w:id="259"/>
    </w:p>
    <w:p w:rsidR="003C0623" w:rsidRDefault="003C0623" w:rsidP="003C0623">
      <w:pPr>
        <w:rPr>
          <w:rFonts w:ascii="Arial" w:hAnsi="Arial" w:cs="Arial"/>
          <w:b/>
          <w:sz w:val="24"/>
        </w:rPr>
      </w:pPr>
      <w:r>
        <w:rPr>
          <w:rFonts w:ascii="Arial" w:hAnsi="Arial" w:cs="Arial"/>
          <w:b/>
          <w:color w:val="0000FF"/>
          <w:sz w:val="24"/>
        </w:rPr>
        <w:t>RP-200155</w:t>
      </w:r>
      <w:r>
        <w:rPr>
          <w:rFonts w:ascii="Arial" w:hAnsi="Arial" w:cs="Arial"/>
          <w:b/>
          <w:color w:val="0000FF"/>
          <w:sz w:val="24"/>
        </w:rPr>
        <w:tab/>
      </w:r>
      <w:r>
        <w:rPr>
          <w:rFonts w:ascii="Arial" w:hAnsi="Arial" w:cs="Arial"/>
          <w:b/>
          <w:sz w:val="24"/>
        </w:rPr>
        <w:t>Status report for WI Additional LTE bands for UE category M1 and_or NB1 in Rel-16,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this paper provide SR for WID Additional LTE bands for UE category M1 and_or NB1 in Rel-16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RP-200153</w:t>
      </w:r>
      <w:r>
        <w:rPr>
          <w:rFonts w:ascii="Arial" w:hAnsi="Arial" w:cs="Arial"/>
          <w:b/>
          <w:color w:val="0000FF"/>
          <w:sz w:val="24"/>
        </w:rPr>
        <w:tab/>
      </w:r>
      <w:r>
        <w:rPr>
          <w:rFonts w:ascii="Arial" w:hAnsi="Arial" w:cs="Arial"/>
          <w:b/>
          <w:sz w:val="24"/>
        </w:rPr>
        <w:t>Updated WID on Additional LTE bands for UE category M1 and/or NB1 in Rel-16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RP-192453; target updated to RAN #87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60" w:name="_Toc40027791"/>
      <w:bookmarkStart w:id="261" w:name="_Toc42029340"/>
      <w:r>
        <w:t>10.3.3</w:t>
      </w:r>
      <w:r>
        <w:tab/>
        <w:t>Core part: Additional LTE bands for UE category M2 and/or NB2 in in Rel-16 [RAN4 WI: LTE_bands_R16_M2_NB2-Core]</w:t>
      </w:r>
      <w:bookmarkEnd w:id="260"/>
      <w:bookmarkEnd w:id="261"/>
    </w:p>
    <w:p w:rsidR="003C0623" w:rsidRDefault="003C0623" w:rsidP="003C0623">
      <w:pPr>
        <w:rPr>
          <w:rFonts w:ascii="Arial" w:hAnsi="Arial" w:cs="Arial"/>
          <w:b/>
          <w:sz w:val="24"/>
        </w:rPr>
      </w:pPr>
      <w:r>
        <w:rPr>
          <w:rFonts w:ascii="Arial" w:hAnsi="Arial" w:cs="Arial"/>
          <w:b/>
          <w:color w:val="0000FF"/>
          <w:sz w:val="24"/>
        </w:rPr>
        <w:t>RP-200156</w:t>
      </w:r>
      <w:r>
        <w:rPr>
          <w:rFonts w:ascii="Arial" w:hAnsi="Arial" w:cs="Arial"/>
          <w:b/>
          <w:color w:val="0000FF"/>
          <w:sz w:val="24"/>
        </w:rPr>
        <w:tab/>
      </w:r>
      <w:r>
        <w:rPr>
          <w:rFonts w:ascii="Arial" w:hAnsi="Arial" w:cs="Arial"/>
          <w:b/>
          <w:sz w:val="24"/>
        </w:rPr>
        <w:t>Status report for WI Core part: Additional LTE bands for UE category M2 and_or NB2 in Rel-16;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this paper provide SR for WID Additional LTE bands for UE category M2 and_or NB2 in Rel-16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RP-200154</w:t>
      </w:r>
      <w:r>
        <w:rPr>
          <w:rFonts w:ascii="Arial" w:hAnsi="Arial" w:cs="Arial"/>
          <w:b/>
          <w:color w:val="0000FF"/>
          <w:sz w:val="24"/>
        </w:rPr>
        <w:tab/>
      </w:r>
      <w:r>
        <w:rPr>
          <w:rFonts w:ascii="Arial" w:hAnsi="Arial" w:cs="Arial"/>
          <w:b/>
          <w:sz w:val="24"/>
        </w:rPr>
        <w:t>Updated WID on Core part: Additional LTE bands for UE category M2 and/or NB2 in Rel-16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RP-192454; target updated to RAN #87 (completed)</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262" w:name="_Toc40027792"/>
      <w:bookmarkStart w:id="263" w:name="_Toc42029341"/>
      <w:r>
        <w:t>10.4</w:t>
      </w:r>
      <w:r>
        <w:tab/>
        <w:t>Closed REL-16 LTE WIs</w:t>
      </w:r>
      <w:bookmarkEnd w:id="262"/>
      <w:bookmarkEnd w:id="263"/>
    </w:p>
    <w:p w:rsidR="003C0623" w:rsidRDefault="003C0623" w:rsidP="003C0623">
      <w:pPr>
        <w:pStyle w:val="Heading4"/>
      </w:pPr>
      <w:bookmarkStart w:id="264" w:name="_Toc40027793"/>
      <w:bookmarkStart w:id="265" w:name="_Toc42029342"/>
      <w:r>
        <w:t>10.4.1</w:t>
      </w:r>
      <w:r>
        <w:tab/>
        <w:t>E-UTRA 2.4 GHz TDD Band for US  [RAN4 WI: LTE_TDD_2400_US]</w:t>
      </w:r>
      <w:bookmarkEnd w:id="264"/>
      <w:bookmarkEnd w:id="265"/>
    </w:p>
    <w:p w:rsidR="003C0623" w:rsidRDefault="003C0623" w:rsidP="003C0623">
      <w:pPr>
        <w:pStyle w:val="Heading4"/>
      </w:pPr>
      <w:bookmarkStart w:id="266" w:name="_Toc40027794"/>
      <w:bookmarkStart w:id="267" w:name="_Toc42029343"/>
      <w:r>
        <w:t>10.4.2</w:t>
      </w:r>
      <w:r>
        <w:tab/>
        <w:t>410 - 430 MHz E-UTRA FDD Band(s) for LTE PPDR and PMR/PAMR in Europe [RAN4 WI: LTE410_Europe_PPDR]</w:t>
      </w:r>
      <w:bookmarkEnd w:id="266"/>
      <w:bookmarkEnd w:id="267"/>
    </w:p>
    <w:p w:rsidR="003C0623" w:rsidRDefault="003C0623" w:rsidP="003C0623">
      <w:pPr>
        <w:pStyle w:val="Heading4"/>
      </w:pPr>
      <w:bookmarkStart w:id="268" w:name="_Toc40027795"/>
      <w:bookmarkStart w:id="269" w:name="_Toc42029344"/>
      <w:r>
        <w:t>10.4.3</w:t>
      </w:r>
      <w:r>
        <w:tab/>
        <w:t>Power class 2 UE for LTE bands 31 and 72 [RAN4 WI: LTE_PC2_B31_B72]</w:t>
      </w:r>
      <w:bookmarkEnd w:id="268"/>
      <w:bookmarkEnd w:id="269"/>
    </w:p>
    <w:p w:rsidR="003C0623" w:rsidRDefault="003C0623" w:rsidP="003C0623">
      <w:pPr>
        <w:pStyle w:val="Heading4"/>
      </w:pPr>
      <w:bookmarkStart w:id="270" w:name="_Toc40027796"/>
      <w:bookmarkStart w:id="271" w:name="_Toc42029345"/>
      <w:r>
        <w:t>10.4.4</w:t>
      </w:r>
      <w:r>
        <w:tab/>
        <w:t>Core part: Further performance enhancement for LTE in high speed scenario [RAN4 WI: LTE_high_speed_enh2-Core]</w:t>
      </w:r>
      <w:bookmarkEnd w:id="270"/>
      <w:bookmarkEnd w:id="271"/>
    </w:p>
    <w:p w:rsidR="003C0623" w:rsidRDefault="003C0623" w:rsidP="003C0623">
      <w:pPr>
        <w:rPr>
          <w:rFonts w:ascii="Arial" w:hAnsi="Arial" w:cs="Arial"/>
          <w:b/>
          <w:sz w:val="24"/>
        </w:rPr>
      </w:pPr>
      <w:r>
        <w:rPr>
          <w:rFonts w:ascii="Arial" w:hAnsi="Arial" w:cs="Arial"/>
          <w:b/>
          <w:color w:val="0000FF"/>
          <w:sz w:val="24"/>
        </w:rPr>
        <w:t>RP-200366</w:t>
      </w:r>
      <w:r>
        <w:rPr>
          <w:rFonts w:ascii="Arial" w:hAnsi="Arial" w:cs="Arial"/>
          <w:b/>
          <w:color w:val="0000FF"/>
          <w:sz w:val="24"/>
        </w:rPr>
        <w:tab/>
      </w:r>
      <w:r>
        <w:rPr>
          <w:rFonts w:ascii="Arial" w:hAnsi="Arial" w:cs="Arial"/>
          <w:b/>
          <w:sz w:val="24"/>
        </w:rPr>
        <w:t>RAN2 CRs to Further performance enhancement for LTE in high speed scenario: Core part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RP-200413</w:t>
      </w:r>
      <w:r>
        <w:rPr>
          <w:rFonts w:ascii="Arial" w:hAnsi="Arial" w:cs="Arial"/>
          <w:b/>
          <w:color w:val="0000FF"/>
          <w:sz w:val="24"/>
        </w:rPr>
        <w:tab/>
      </w:r>
      <w:r>
        <w:rPr>
          <w:rFonts w:ascii="Arial" w:hAnsi="Arial" w:cs="Arial"/>
          <w:b/>
          <w:sz w:val="24"/>
        </w:rPr>
        <w:t>RAN4 CRs for Core part: Further performance enhancement for LTE in high speed scenario</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272" w:name="_Toc40027797"/>
      <w:bookmarkStart w:id="273" w:name="_Toc42029346"/>
      <w:r>
        <w:t>10.5</w:t>
      </w:r>
      <w:r>
        <w:tab/>
        <w:t>Closed REL-16 LTE SIs</w:t>
      </w:r>
      <w:bookmarkEnd w:id="272"/>
      <w:bookmarkEnd w:id="273"/>
    </w:p>
    <w:p w:rsidR="003C0623" w:rsidRDefault="003C0623" w:rsidP="003C0623">
      <w:pPr>
        <w:pStyle w:val="Heading3"/>
      </w:pPr>
      <w:bookmarkStart w:id="274" w:name="_Toc40027798"/>
      <w:bookmarkStart w:id="275" w:name="_Toc42029347"/>
      <w:r>
        <w:t>10.6</w:t>
      </w:r>
      <w:r>
        <w:tab/>
        <w:t>Small Technical Enhancements and Improvements for REL-16 [TEI16]</w:t>
      </w:r>
      <w:bookmarkEnd w:id="274"/>
      <w:bookmarkEnd w:id="275"/>
    </w:p>
    <w:p w:rsidR="003C0623" w:rsidRDefault="003C0623" w:rsidP="003C0623">
      <w:pPr>
        <w:rPr>
          <w:rFonts w:ascii="Arial" w:hAnsi="Arial" w:cs="Arial"/>
          <w:b/>
          <w:sz w:val="24"/>
        </w:rPr>
      </w:pPr>
      <w:r>
        <w:rPr>
          <w:rFonts w:ascii="Arial" w:hAnsi="Arial" w:cs="Arial"/>
          <w:b/>
          <w:color w:val="0000FF"/>
          <w:sz w:val="24"/>
        </w:rPr>
        <w:t>RP-200367</w:t>
      </w:r>
      <w:r>
        <w:rPr>
          <w:rFonts w:ascii="Arial" w:hAnsi="Arial" w:cs="Arial"/>
          <w:b/>
          <w:color w:val="0000FF"/>
          <w:sz w:val="24"/>
        </w:rPr>
        <w:tab/>
      </w:r>
      <w:r>
        <w:rPr>
          <w:rFonts w:ascii="Arial" w:hAnsi="Arial" w:cs="Arial"/>
          <w:b/>
          <w:sz w:val="24"/>
        </w:rPr>
        <w:t>RAN2 CRs to Closed REL-16 LTE SIs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RP-200368</w:t>
      </w:r>
      <w:r>
        <w:rPr>
          <w:rFonts w:ascii="Arial" w:hAnsi="Arial" w:cs="Arial"/>
          <w:b/>
          <w:color w:val="0000FF"/>
          <w:sz w:val="24"/>
        </w:rPr>
        <w:tab/>
      </w:r>
      <w:r>
        <w:rPr>
          <w:rFonts w:ascii="Arial" w:hAnsi="Arial" w:cs="Arial"/>
          <w:b/>
          <w:sz w:val="24"/>
        </w:rPr>
        <w:t>RAN2 CRs to PARLOS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RP-200415</w:t>
      </w:r>
      <w:r>
        <w:rPr>
          <w:rFonts w:ascii="Arial" w:hAnsi="Arial" w:cs="Arial"/>
          <w:b/>
          <w:color w:val="0000FF"/>
          <w:sz w:val="24"/>
        </w:rPr>
        <w:tab/>
      </w:r>
      <w:r>
        <w:rPr>
          <w:rFonts w:ascii="Arial" w:hAnsi="Arial" w:cs="Arial"/>
          <w:b/>
          <w:sz w:val="24"/>
        </w:rPr>
        <w:t>RAN4 CRs for Small Technical Enhancements and Improvements for REL-16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276" w:name="_Toc40027799"/>
      <w:bookmarkStart w:id="277" w:name="_Toc42029348"/>
      <w:r>
        <w:lastRenderedPageBreak/>
        <w:t>10.7</w:t>
      </w:r>
      <w:r>
        <w:tab/>
        <w:t>LTE UE capabilities/UE categories</w:t>
      </w:r>
      <w:bookmarkEnd w:id="276"/>
      <w:bookmarkEnd w:id="277"/>
    </w:p>
    <w:p w:rsidR="003C0623" w:rsidRDefault="003C0623" w:rsidP="003C0623">
      <w:pPr>
        <w:pStyle w:val="Heading2"/>
      </w:pPr>
      <w:bookmarkStart w:id="278" w:name="_Toc40027800"/>
      <w:bookmarkStart w:id="279" w:name="_Toc42029349"/>
      <w:r>
        <w:t>11</w:t>
      </w:r>
      <w:r>
        <w:tab/>
        <w:t>UMTS</w:t>
      </w:r>
      <w:bookmarkEnd w:id="278"/>
      <w:bookmarkEnd w:id="279"/>
    </w:p>
    <w:p w:rsidR="003C0623" w:rsidRDefault="003C0623" w:rsidP="003C0623">
      <w:pPr>
        <w:pStyle w:val="Heading3"/>
      </w:pPr>
      <w:bookmarkStart w:id="280" w:name="_Toc40027801"/>
      <w:bookmarkStart w:id="281" w:name="_Toc42029350"/>
      <w:r>
        <w:t>11.1</w:t>
      </w:r>
      <w:r>
        <w:tab/>
        <w:t>New WI/SI proposals for UMTS</w:t>
      </w:r>
      <w:bookmarkEnd w:id="280"/>
      <w:bookmarkEnd w:id="281"/>
    </w:p>
    <w:p w:rsidR="003C0623" w:rsidRDefault="003C0623" w:rsidP="003C0623">
      <w:pPr>
        <w:pStyle w:val="Heading3"/>
      </w:pPr>
      <w:bookmarkStart w:id="282" w:name="_Toc40027802"/>
      <w:bookmarkStart w:id="283" w:name="_Toc42029351"/>
      <w:r>
        <w:t>11.2</w:t>
      </w:r>
      <w:r>
        <w:tab/>
        <w:t>Open REL-16 UMTS WIs/SIs</w:t>
      </w:r>
      <w:bookmarkEnd w:id="282"/>
      <w:bookmarkEnd w:id="283"/>
    </w:p>
    <w:p w:rsidR="003C0623" w:rsidRDefault="003C0623" w:rsidP="003C0623">
      <w:pPr>
        <w:pStyle w:val="Heading3"/>
      </w:pPr>
      <w:bookmarkStart w:id="284" w:name="_Toc40027803"/>
      <w:bookmarkStart w:id="285" w:name="_Toc42029352"/>
      <w:r>
        <w:t>11.3</w:t>
      </w:r>
      <w:r>
        <w:tab/>
        <w:t>UMTS UE capabilities/IoT bits/UE categories</w:t>
      </w:r>
      <w:bookmarkEnd w:id="284"/>
      <w:bookmarkEnd w:id="285"/>
    </w:p>
    <w:p w:rsidR="003C0623" w:rsidRDefault="003C0623" w:rsidP="003C0623">
      <w:pPr>
        <w:pStyle w:val="Heading3"/>
      </w:pPr>
      <w:bookmarkStart w:id="286" w:name="_Toc40027804"/>
      <w:bookmarkStart w:id="287" w:name="_Toc42029353"/>
      <w:r>
        <w:t>11.4</w:t>
      </w:r>
      <w:r>
        <w:tab/>
        <w:t>Small Technical Enhancements and Improvements for REL-16 [TEI16]</w:t>
      </w:r>
      <w:bookmarkEnd w:id="286"/>
      <w:bookmarkEnd w:id="287"/>
    </w:p>
    <w:p w:rsidR="003C0623" w:rsidRDefault="003C0623" w:rsidP="003C0623">
      <w:pPr>
        <w:pStyle w:val="Heading2"/>
      </w:pPr>
      <w:bookmarkStart w:id="288" w:name="_Toc40027805"/>
      <w:bookmarkStart w:id="289" w:name="_Toc42029354"/>
      <w:r>
        <w:t>12</w:t>
      </w:r>
      <w:r>
        <w:tab/>
        <w:t>GERAN</w:t>
      </w:r>
      <w:bookmarkEnd w:id="288"/>
      <w:bookmarkEnd w:id="289"/>
    </w:p>
    <w:p w:rsidR="003C0623" w:rsidRDefault="003C0623" w:rsidP="003C0623">
      <w:pPr>
        <w:pStyle w:val="Heading3"/>
      </w:pPr>
      <w:bookmarkStart w:id="290" w:name="_Toc40027806"/>
      <w:bookmarkStart w:id="291" w:name="_Toc42029355"/>
      <w:r>
        <w:t>12.1</w:t>
      </w:r>
      <w:r>
        <w:tab/>
        <w:t>New WI/SI proposals for GERAN (normally led by RAN6)</w:t>
      </w:r>
      <w:bookmarkEnd w:id="290"/>
      <w:bookmarkEnd w:id="291"/>
    </w:p>
    <w:p w:rsidR="003C0623" w:rsidRDefault="003C0623" w:rsidP="003C0623">
      <w:pPr>
        <w:pStyle w:val="Heading3"/>
      </w:pPr>
      <w:bookmarkStart w:id="292" w:name="_Toc40027807"/>
      <w:bookmarkStart w:id="293" w:name="_Toc42029356"/>
      <w:r>
        <w:t>12.2</w:t>
      </w:r>
      <w:r>
        <w:tab/>
        <w:t>Open REL-16 GERAN WIs/SIs</w:t>
      </w:r>
      <w:bookmarkEnd w:id="292"/>
      <w:bookmarkEnd w:id="293"/>
    </w:p>
    <w:p w:rsidR="003C0623" w:rsidRDefault="003C0623" w:rsidP="003C0623">
      <w:pPr>
        <w:pStyle w:val="Heading3"/>
      </w:pPr>
      <w:bookmarkStart w:id="294" w:name="_Toc40027808"/>
      <w:bookmarkStart w:id="295" w:name="_Toc42029357"/>
      <w:r>
        <w:t>12.3</w:t>
      </w:r>
      <w:r>
        <w:tab/>
        <w:t>Small Technical Enhancements and Improvements for REL-16 [TEI16]</w:t>
      </w:r>
      <w:bookmarkEnd w:id="294"/>
      <w:bookmarkEnd w:id="295"/>
    </w:p>
    <w:p w:rsidR="003C0623" w:rsidRDefault="003C0623" w:rsidP="003C0623">
      <w:pPr>
        <w:rPr>
          <w:rFonts w:ascii="Arial" w:hAnsi="Arial" w:cs="Arial"/>
          <w:b/>
          <w:sz w:val="24"/>
        </w:rPr>
      </w:pPr>
      <w:r>
        <w:rPr>
          <w:rFonts w:ascii="Arial" w:hAnsi="Arial" w:cs="Arial"/>
          <w:b/>
          <w:color w:val="0000FF"/>
          <w:sz w:val="24"/>
        </w:rPr>
        <w:t>RP-200052</w:t>
      </w:r>
      <w:r>
        <w:rPr>
          <w:rFonts w:ascii="Arial" w:hAnsi="Arial" w:cs="Arial"/>
          <w:b/>
          <w:color w:val="0000FF"/>
          <w:sz w:val="24"/>
        </w:rPr>
        <w:tab/>
      </w:r>
      <w:r>
        <w:rPr>
          <w:rFonts w:ascii="Arial" w:hAnsi="Arial" w:cs="Arial"/>
          <w:b/>
          <w:sz w:val="24"/>
        </w:rPr>
        <w:t>RAN6 CR for TEI16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2"/>
      </w:pPr>
      <w:bookmarkStart w:id="296" w:name="_Toc40027809"/>
      <w:bookmarkStart w:id="297" w:name="_Toc42029358"/>
      <w:r>
        <w:t>13</w:t>
      </w:r>
      <w:r>
        <w:tab/>
        <w:t>New and open RAN5 UE Conformance testing WIs and SIs</w:t>
      </w:r>
      <w:bookmarkEnd w:id="296"/>
      <w:bookmarkEnd w:id="297"/>
    </w:p>
    <w:p w:rsidR="003C0623" w:rsidRDefault="003C0623" w:rsidP="003C0623">
      <w:pPr>
        <w:pStyle w:val="Heading3"/>
      </w:pPr>
      <w:bookmarkStart w:id="298" w:name="_Toc40027810"/>
      <w:bookmarkStart w:id="299" w:name="_Toc42029359"/>
      <w:r>
        <w:t>13.1</w:t>
      </w:r>
      <w:r>
        <w:tab/>
        <w:t>New WI/SI proposals for UE conformance testing (led by RAN5)</w:t>
      </w:r>
      <w:bookmarkEnd w:id="298"/>
      <w:bookmarkEnd w:id="299"/>
    </w:p>
    <w:p w:rsidR="003C0623" w:rsidRDefault="003C0623" w:rsidP="003C0623">
      <w:pPr>
        <w:rPr>
          <w:rFonts w:ascii="Arial" w:hAnsi="Arial" w:cs="Arial"/>
          <w:b/>
          <w:sz w:val="24"/>
        </w:rPr>
      </w:pPr>
      <w:r>
        <w:rPr>
          <w:rFonts w:ascii="Arial" w:hAnsi="Arial" w:cs="Arial"/>
          <w:b/>
          <w:color w:val="0000FF"/>
          <w:sz w:val="24"/>
        </w:rPr>
        <w:t>RP-200094</w:t>
      </w:r>
      <w:r>
        <w:rPr>
          <w:rFonts w:ascii="Arial" w:hAnsi="Arial" w:cs="Arial"/>
          <w:b/>
          <w:color w:val="0000FF"/>
          <w:sz w:val="24"/>
        </w:rPr>
        <w:tab/>
      </w:r>
      <w:r>
        <w:rPr>
          <w:rFonts w:ascii="Arial" w:hAnsi="Arial" w:cs="Arial"/>
          <w:b/>
          <w:sz w:val="24"/>
        </w:rPr>
        <w:t>New WID proposal: UE Conformance Test Aspects for RF requirements for NR frequency range 1 (FR1)</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China Telecom, China Unicom</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Note: REL-16 WIs NR_RF_FR1-Core and NR_RF_FR1-Perf are still ongoing.</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RP-200209</w:t>
      </w:r>
      <w:r>
        <w:rPr>
          <w:rFonts w:ascii="Arial" w:hAnsi="Arial" w:cs="Arial"/>
          <w:b/>
          <w:color w:val="0000FF"/>
          <w:sz w:val="24"/>
        </w:rPr>
        <w:tab/>
      </w:r>
      <w:r>
        <w:rPr>
          <w:rFonts w:ascii="Arial" w:hAnsi="Arial" w:cs="Arial"/>
          <w:b/>
          <w:sz w:val="24"/>
        </w:rPr>
        <w:t>New WID on UE Conformance Test Aspects – EN-DC PC2 TDD-TDD UE</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add more supporting companies</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RP-200434</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RP-200434</w:t>
      </w:r>
      <w:r>
        <w:rPr>
          <w:rFonts w:ascii="Arial" w:hAnsi="Arial" w:cs="Arial"/>
          <w:b/>
          <w:color w:val="0000FF"/>
          <w:sz w:val="24"/>
        </w:rPr>
        <w:tab/>
      </w:r>
      <w:r>
        <w:rPr>
          <w:rFonts w:ascii="Arial" w:hAnsi="Arial" w:cs="Arial"/>
          <w:b/>
          <w:sz w:val="24"/>
        </w:rPr>
        <w:t>New WID on UE Conformance Test Aspects – EN-DC PC2 TDD-TDD UE</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3C0623" w:rsidRDefault="003C0623" w:rsidP="003C0623">
      <w:pPr>
        <w:rPr>
          <w:color w:val="808080"/>
        </w:rPr>
      </w:pPr>
      <w:r>
        <w:rPr>
          <w:color w:val="808080"/>
        </w:rPr>
        <w:t>(Replaces RP-200209)</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300" w:name="_Toc40027811"/>
      <w:bookmarkStart w:id="301" w:name="_Toc42029360"/>
      <w:r>
        <w:t>13.2</w:t>
      </w:r>
      <w:r>
        <w:tab/>
        <w:t>Open Rel-13 WIs</w:t>
      </w:r>
      <w:bookmarkEnd w:id="300"/>
      <w:bookmarkEnd w:id="301"/>
    </w:p>
    <w:p w:rsidR="003C0623" w:rsidRDefault="003C0623" w:rsidP="003C0623">
      <w:pPr>
        <w:pStyle w:val="Heading4"/>
      </w:pPr>
      <w:bookmarkStart w:id="302" w:name="_Toc40027812"/>
      <w:bookmarkStart w:id="303" w:name="_Toc42029361"/>
      <w:r>
        <w:t>13.2.1</w:t>
      </w:r>
      <w:r>
        <w:tab/>
        <w:t>UE Conformance Test Aspects - Elevation Beamforming/Full-Dimension MIMO for LTE [LTE_EBF_FDMIMO-UEConTest]</w:t>
      </w:r>
      <w:bookmarkEnd w:id="302"/>
      <w:bookmarkEnd w:id="303"/>
    </w:p>
    <w:p w:rsidR="003C0623" w:rsidRDefault="003C0623" w:rsidP="003C0623">
      <w:pPr>
        <w:rPr>
          <w:rFonts w:ascii="Arial" w:hAnsi="Arial" w:cs="Arial"/>
          <w:b/>
          <w:sz w:val="24"/>
        </w:rPr>
      </w:pPr>
      <w:r>
        <w:rPr>
          <w:rFonts w:ascii="Arial" w:hAnsi="Arial" w:cs="Arial"/>
          <w:b/>
          <w:color w:val="0000FF"/>
          <w:sz w:val="24"/>
        </w:rPr>
        <w:t>RP-200137</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100%, Mar 20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WI is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RP-200058</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304" w:name="_Toc40027813"/>
      <w:bookmarkStart w:id="305" w:name="_Toc42029362"/>
      <w:r>
        <w:t>13.3</w:t>
      </w:r>
      <w:r>
        <w:tab/>
        <w:t>Open Rel-14 WIs</w:t>
      </w:r>
      <w:bookmarkEnd w:id="304"/>
      <w:bookmarkEnd w:id="305"/>
    </w:p>
    <w:p w:rsidR="003C0623" w:rsidRDefault="003C0623" w:rsidP="003C0623">
      <w:pPr>
        <w:pStyle w:val="Heading4"/>
      </w:pPr>
      <w:bookmarkStart w:id="306" w:name="_Toc40027814"/>
      <w:bookmarkStart w:id="307" w:name="_Toc42029363"/>
      <w:r>
        <w:t>13.3.1</w:t>
      </w:r>
      <w:r>
        <w:tab/>
        <w:t>UE Conformance Test Aspects - Rel-14 CA configurations [LTE_CA_R14-UEConTest]</w:t>
      </w:r>
      <w:bookmarkEnd w:id="306"/>
      <w:bookmarkEnd w:id="307"/>
    </w:p>
    <w:p w:rsidR="003C0623" w:rsidRDefault="003C0623" w:rsidP="003C0623">
      <w:pPr>
        <w:rPr>
          <w:rFonts w:ascii="Arial" w:hAnsi="Arial" w:cs="Arial"/>
          <w:b/>
          <w:sz w:val="24"/>
        </w:rPr>
      </w:pPr>
      <w:r>
        <w:rPr>
          <w:rFonts w:ascii="Arial" w:hAnsi="Arial" w:cs="Arial"/>
          <w:b/>
          <w:color w:val="0000FF"/>
          <w:sz w:val="24"/>
        </w:rPr>
        <w:t>RP-200141</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36%, June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08" w:name="_Toc40027815"/>
      <w:bookmarkStart w:id="309" w:name="_Toc42029364"/>
      <w:r>
        <w:lastRenderedPageBreak/>
        <w:t>13.3.2</w:t>
      </w:r>
      <w:r>
        <w:tab/>
        <w:t>UE Conformance Test Aspects - Further enhanced MTC for LTE [LTE_feMTC-UEConTest]</w:t>
      </w:r>
      <w:bookmarkEnd w:id="308"/>
      <w:bookmarkEnd w:id="309"/>
    </w:p>
    <w:p w:rsidR="003C0623" w:rsidRDefault="003C0623" w:rsidP="003C0623">
      <w:pPr>
        <w:rPr>
          <w:rFonts w:ascii="Arial" w:hAnsi="Arial" w:cs="Arial"/>
          <w:b/>
          <w:sz w:val="24"/>
        </w:rPr>
      </w:pPr>
      <w:r>
        <w:rPr>
          <w:rFonts w:ascii="Arial" w:hAnsi="Arial" w:cs="Arial"/>
          <w:b/>
          <w:color w:val="0000FF"/>
          <w:sz w:val="24"/>
        </w:rPr>
        <w:t>RP-200139</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100%, Mar 20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WI is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RP-200059</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310" w:name="_Toc40027816"/>
      <w:bookmarkStart w:id="311" w:name="_Toc42029365"/>
      <w:r>
        <w:t>13.3.3</w:t>
      </w:r>
      <w:r>
        <w:tab/>
        <w:t>UE Conformance Test Aspects - Mission Critical Improvements [MCImp-UEConTest]</w:t>
      </w:r>
      <w:bookmarkEnd w:id="310"/>
      <w:bookmarkEnd w:id="311"/>
    </w:p>
    <w:p w:rsidR="003C0623" w:rsidRDefault="003C0623" w:rsidP="003C0623">
      <w:pPr>
        <w:rPr>
          <w:rFonts w:ascii="Arial" w:hAnsi="Arial" w:cs="Arial"/>
          <w:b/>
          <w:sz w:val="24"/>
        </w:rPr>
      </w:pPr>
      <w:r>
        <w:rPr>
          <w:rFonts w:ascii="Arial" w:hAnsi="Arial" w:cs="Arial"/>
          <w:b/>
          <w:color w:val="0000FF"/>
          <w:sz w:val="24"/>
        </w:rPr>
        <w:t>RP-200322</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12" w:name="_Toc40027817"/>
      <w:bookmarkStart w:id="313" w:name="_Toc42029366"/>
      <w:r>
        <w:t>13.3.4</w:t>
      </w:r>
      <w:r>
        <w:tab/>
        <w:t>UE Conformance Test Aspects - Enhancements on Full-Dimension (FD) MIMO for LTE [LTE_eFDMIMO-UEConTest]</w:t>
      </w:r>
      <w:bookmarkEnd w:id="312"/>
      <w:bookmarkEnd w:id="313"/>
    </w:p>
    <w:p w:rsidR="003C0623" w:rsidRDefault="003C0623" w:rsidP="003C0623">
      <w:pPr>
        <w:rPr>
          <w:rFonts w:ascii="Arial" w:hAnsi="Arial" w:cs="Arial"/>
          <w:b/>
          <w:sz w:val="24"/>
        </w:rPr>
      </w:pPr>
      <w:r>
        <w:rPr>
          <w:rFonts w:ascii="Arial" w:hAnsi="Arial" w:cs="Arial"/>
          <w:b/>
          <w:color w:val="0000FF"/>
          <w:sz w:val="24"/>
        </w:rPr>
        <w:t>RP-200138</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5%, June 20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target date June 19 should say June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RP-200462</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RP-200462</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808080"/>
        </w:rPr>
      </w:pPr>
      <w:r>
        <w:rPr>
          <w:color w:val="808080"/>
        </w:rPr>
        <w:lastRenderedPageBreak/>
        <w:t>(Replaces RP-200138)</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RP-200060</w:t>
      </w:r>
      <w:r>
        <w:rPr>
          <w:rFonts w:ascii="Arial" w:hAnsi="Arial" w:cs="Arial"/>
          <w:b/>
          <w:color w:val="0000FF"/>
          <w:sz w:val="24"/>
        </w:rPr>
        <w:tab/>
      </w:r>
      <w:r>
        <w:rPr>
          <w:rFonts w:ascii="Arial" w:hAnsi="Arial" w:cs="Arial"/>
          <w:b/>
          <w:sz w:val="24"/>
        </w:rPr>
        <w:t>RAN5 agreed non TTCN CR(s) WI MS Conformance Test Aspects - Enhancements on Full-Dimension (FD) MIMO for LTE</w:t>
      </w:r>
    </w:p>
    <w:p w:rsidR="003C0623" w:rsidRDefault="003C0623" w:rsidP="003C0623">
      <w:pPr>
        <w:rPr>
          <w:rFonts w:ascii="Arial" w:hAnsi="Arial" w:cs="Arial"/>
          <w:b/>
          <w:sz w:val="24"/>
        </w:rPr>
      </w:pPr>
      <w:r>
        <w:rPr>
          <w:rFonts w:ascii="Arial" w:hAnsi="Arial" w:cs="Arial"/>
          <w:b/>
          <w:sz w:val="24"/>
        </w:rPr>
        <w:t>(LTE_eFDMIMO-UEConTest)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pStyle w:val="Heading3"/>
      </w:pPr>
      <w:bookmarkStart w:id="314" w:name="_Toc40027818"/>
      <w:bookmarkStart w:id="315" w:name="_Toc42029367"/>
      <w:r>
        <w:t>13.4</w:t>
      </w:r>
      <w:r>
        <w:tab/>
        <w:t>Open Rel-15 WIs</w:t>
      </w:r>
      <w:bookmarkEnd w:id="314"/>
      <w:bookmarkEnd w:id="315"/>
    </w:p>
    <w:p w:rsidR="003C0623" w:rsidRDefault="003C0623" w:rsidP="003C0623">
      <w:pPr>
        <w:pStyle w:val="Heading4"/>
      </w:pPr>
      <w:bookmarkStart w:id="316" w:name="_Toc40027819"/>
      <w:bookmarkStart w:id="317" w:name="_Toc42029368"/>
      <w:r>
        <w:t>13.4.1</w:t>
      </w:r>
      <w:r>
        <w:tab/>
        <w:t>UE Conformance Test Aspects - 5G system with NR and LTE [5GS_NR_LTE-UEConTest]</w:t>
      </w:r>
      <w:bookmarkEnd w:id="316"/>
      <w:bookmarkEnd w:id="317"/>
    </w:p>
    <w:p w:rsidR="003C0623" w:rsidRDefault="003C0623" w:rsidP="003C0623">
      <w:pPr>
        <w:rPr>
          <w:rFonts w:ascii="Arial" w:hAnsi="Arial" w:cs="Arial"/>
          <w:b/>
          <w:sz w:val="24"/>
        </w:rPr>
      </w:pPr>
      <w:r>
        <w:rPr>
          <w:rFonts w:ascii="Arial" w:hAnsi="Arial" w:cs="Arial"/>
          <w:b/>
          <w:color w:val="0000FF"/>
          <w:sz w:val="24"/>
        </w:rPr>
        <w:t>RP-200144</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69%, Dec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Note: After RAN #87e, it was spotted for R5-201162 of RP-200063 that the CR was written to REL-15 and not to REL-16 which is the latest RAN5 spec (RAN5 maintains only the latest REL) so R5-201162 was not implemented and the change has to be submitted to a future RAN meeting again.</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R5-200892 of CRpack RP-200064 is withdrawn on request from RAN5 leadership because the CR is not completely implementable</w:t>
      </w:r>
    </w:p>
    <w:p w:rsidR="003C0623" w:rsidRDefault="003C0623" w:rsidP="003C0623">
      <w:r>
        <w:t>conclusion: all CRs of RP-200064 are approved except</w:t>
      </w:r>
    </w:p>
    <w:p w:rsidR="003C0623" w:rsidRDefault="003C0623" w:rsidP="003C0623">
      <w:r>
        <w:t>- R5-200892 which is withdrawn</w:t>
      </w:r>
    </w:p>
    <w:p w:rsidR="003C0623" w:rsidRDefault="003C0623" w:rsidP="003C0623">
      <w:r>
        <w:t>Note: After RAN #87e, it was spotted for R5-201191 of RP-200064 that the CR was written to REL-15 and not to REL-16 which is the latest RAN5 spec (RAN5 maintains only the latest REL) so R5-201191 was not implemented and the change has to be submitted to a future RAN meeting again..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318" w:name="_Toc40027820"/>
      <w:bookmarkStart w:id="319" w:name="_Toc42029369"/>
      <w:r>
        <w:t>13.4.2</w:t>
      </w:r>
      <w:r>
        <w:tab/>
        <w:t>UE Conformance Test Aspects - Rel-15 CA configurations [LTE_CA_R15-UEConTest]</w:t>
      </w:r>
      <w:bookmarkEnd w:id="318"/>
      <w:bookmarkEnd w:id="319"/>
    </w:p>
    <w:p w:rsidR="003C0623" w:rsidRDefault="003C0623" w:rsidP="003C0623">
      <w:pPr>
        <w:rPr>
          <w:rFonts w:ascii="Arial" w:hAnsi="Arial" w:cs="Arial"/>
          <w:b/>
          <w:sz w:val="24"/>
        </w:rPr>
      </w:pPr>
      <w:r>
        <w:rPr>
          <w:rFonts w:ascii="Arial" w:hAnsi="Arial" w:cs="Arial"/>
          <w:b/>
          <w:color w:val="0000FF"/>
          <w:sz w:val="24"/>
        </w:rPr>
        <w:t>RP-200142</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20%, Sep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RP-200067</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pStyle w:val="Heading4"/>
      </w:pPr>
      <w:bookmarkStart w:id="320" w:name="_Toc40027821"/>
      <w:bookmarkStart w:id="321" w:name="_Toc42029370"/>
      <w:r>
        <w:lastRenderedPageBreak/>
        <w:t>13.4.3</w:t>
      </w:r>
      <w:r>
        <w:tab/>
        <w:t>UE Conformance Test Aspects - Add UE Power Class 2 to band 41 intra-band contiguous LTE Carrier Aggregation [LTE_CA_C_B41_PC2-UEConTest]</w:t>
      </w:r>
      <w:bookmarkEnd w:id="320"/>
      <w:bookmarkEnd w:id="321"/>
    </w:p>
    <w:p w:rsidR="003C0623" w:rsidRDefault="003C0623" w:rsidP="003C0623">
      <w:pPr>
        <w:rPr>
          <w:rFonts w:ascii="Arial" w:hAnsi="Arial" w:cs="Arial"/>
          <w:b/>
          <w:sz w:val="24"/>
        </w:rPr>
      </w:pPr>
      <w:r>
        <w:rPr>
          <w:rFonts w:ascii="Arial" w:hAnsi="Arial" w:cs="Arial"/>
          <w:b/>
          <w:color w:val="0000FF"/>
          <w:sz w:val="24"/>
        </w:rPr>
        <w:t>RP-200331</w:t>
      </w:r>
      <w:r>
        <w:rPr>
          <w:rFonts w:ascii="Arial" w:hAnsi="Arial" w:cs="Arial"/>
          <w:b/>
          <w:color w:val="0000FF"/>
          <w:sz w:val="24"/>
        </w:rPr>
        <w:tab/>
      </w:r>
      <w:r>
        <w:rPr>
          <w:rFonts w:ascii="Arial" w:hAnsi="Arial" w:cs="Arial"/>
          <w:b/>
          <w:sz w:val="24"/>
        </w:rPr>
        <w:t>Status Report: UE Conformance Test Aspects - Add UE Power Class 2 to band 41 intra-band contiguous LTE Carrier Aggregation; rapporteur: Sprint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22" w:name="_Toc40027822"/>
      <w:bookmarkStart w:id="323" w:name="_Toc42029371"/>
      <w:r>
        <w:t>13.4.4</w:t>
      </w:r>
      <w:r>
        <w:tab/>
        <w:t>UE Conformance Test Aspects - 5G system Non-3GPP Access [5GS_Ph1-CT_n3GPPA-UEConTest]</w:t>
      </w:r>
      <w:bookmarkEnd w:id="322"/>
      <w:bookmarkEnd w:id="323"/>
    </w:p>
    <w:p w:rsidR="003C0623" w:rsidRDefault="003C0623" w:rsidP="003C0623">
      <w:pPr>
        <w:rPr>
          <w:rFonts w:ascii="Arial" w:hAnsi="Arial" w:cs="Arial"/>
          <w:b/>
          <w:sz w:val="24"/>
        </w:rPr>
      </w:pPr>
      <w:r>
        <w:rPr>
          <w:rFonts w:ascii="Arial" w:hAnsi="Arial" w:cs="Arial"/>
          <w:b/>
          <w:color w:val="0000FF"/>
          <w:sz w:val="24"/>
        </w:rPr>
        <w:t>RP-200258</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100%, Mar 20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WI is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24" w:name="_Toc40027823"/>
      <w:bookmarkStart w:id="325" w:name="_Toc42029372"/>
      <w:r>
        <w:t>13.4.5</w:t>
      </w:r>
      <w:r>
        <w:tab/>
        <w:t>UE Conformance Test Aspects - Shortened TTI and processing time for LTE [LTE_sTTIandPT-UEConTest]</w:t>
      </w:r>
      <w:bookmarkEnd w:id="324"/>
      <w:bookmarkEnd w:id="325"/>
    </w:p>
    <w:p w:rsidR="003C0623" w:rsidRDefault="003C0623" w:rsidP="003C0623">
      <w:pPr>
        <w:rPr>
          <w:rFonts w:ascii="Arial" w:hAnsi="Arial" w:cs="Arial"/>
          <w:b/>
          <w:sz w:val="24"/>
        </w:rPr>
      </w:pPr>
      <w:r>
        <w:rPr>
          <w:rFonts w:ascii="Arial" w:hAnsi="Arial" w:cs="Arial"/>
          <w:b/>
          <w:color w:val="0000FF"/>
          <w:sz w:val="24"/>
        </w:rPr>
        <w:t>RP-200092</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RP-200068</w:t>
      </w:r>
      <w:r>
        <w:rPr>
          <w:rFonts w:ascii="Arial" w:hAnsi="Arial" w:cs="Arial"/>
          <w:b/>
          <w:color w:val="0000FF"/>
          <w:sz w:val="24"/>
        </w:rPr>
        <w:tab/>
      </w:r>
      <w:r>
        <w:rPr>
          <w:rFonts w:ascii="Arial" w:hAnsi="Arial" w:cs="Arial"/>
          <w:b/>
          <w:sz w:val="24"/>
        </w:rPr>
        <w:t>RAN5 agreed non TTCN CR(s) WI UE Conformance Test Aspects - 5G system Non-3GPP Access (5GS_Ph1-CT_n3GPPA-UEConTest)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326" w:name="_Toc40027824"/>
      <w:bookmarkStart w:id="327" w:name="_Toc42029373"/>
      <w:r>
        <w:t>13.4.6</w:t>
      </w:r>
      <w:r>
        <w:tab/>
        <w:t>UE Conformance Test Aspects - Enhancing LTE CA Utilization [LTE_euCA-UEConTest]</w:t>
      </w:r>
      <w:bookmarkEnd w:id="326"/>
      <w:bookmarkEnd w:id="327"/>
    </w:p>
    <w:p w:rsidR="003C0623" w:rsidRDefault="003C0623" w:rsidP="003C0623">
      <w:pPr>
        <w:rPr>
          <w:rFonts w:ascii="Arial" w:hAnsi="Arial" w:cs="Arial"/>
          <w:b/>
          <w:sz w:val="24"/>
        </w:rPr>
      </w:pPr>
      <w:r>
        <w:rPr>
          <w:rFonts w:ascii="Arial" w:hAnsi="Arial" w:cs="Arial"/>
          <w:b/>
          <w:color w:val="0000FF"/>
          <w:sz w:val="24"/>
        </w:rPr>
        <w:t>RP-200294</w:t>
      </w:r>
      <w:r>
        <w:rPr>
          <w:rFonts w:ascii="Arial" w:hAnsi="Arial" w:cs="Arial"/>
          <w:b/>
          <w:color w:val="0000FF"/>
          <w:sz w:val="24"/>
        </w:rPr>
        <w:tab/>
      </w:r>
      <w:r>
        <w:rPr>
          <w:rFonts w:ascii="Arial" w:hAnsi="Arial" w:cs="Arial"/>
          <w:b/>
          <w:sz w:val="24"/>
        </w:rPr>
        <w:t>Status report for WI UE Conformance Test Aspects - Enhancing LTE CA Utilization; rapporteur: Nokia</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lastRenderedPageBreak/>
        <w:t>Test: 35 %, Jun.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28" w:name="_Toc40027825"/>
      <w:bookmarkStart w:id="329" w:name="_Toc42029374"/>
      <w:r>
        <w:t>13.4.7</w:t>
      </w:r>
      <w:r>
        <w:tab/>
        <w:t>UE Conformance Test Aspects - LTE Advanced high power TDD UE (power class 2) for Rel-15 [LTE_TDD_HPUE_R15-UEConTest]</w:t>
      </w:r>
      <w:bookmarkEnd w:id="328"/>
      <w:bookmarkEnd w:id="329"/>
    </w:p>
    <w:p w:rsidR="003C0623" w:rsidRDefault="003C0623" w:rsidP="003C0623">
      <w:pPr>
        <w:rPr>
          <w:rFonts w:ascii="Arial" w:hAnsi="Arial" w:cs="Arial"/>
          <w:b/>
          <w:sz w:val="24"/>
        </w:rPr>
      </w:pPr>
      <w:r>
        <w:rPr>
          <w:rFonts w:ascii="Arial" w:hAnsi="Arial" w:cs="Arial"/>
          <w:b/>
          <w:color w:val="0000FF"/>
          <w:sz w:val="24"/>
        </w:rPr>
        <w:t>RP-200093</w:t>
      </w:r>
      <w:r>
        <w:rPr>
          <w:rFonts w:ascii="Arial" w:hAnsi="Arial" w:cs="Arial"/>
          <w:b/>
          <w:color w:val="0000FF"/>
          <w:sz w:val="24"/>
        </w:rPr>
        <w:tab/>
      </w:r>
      <w:r>
        <w:rPr>
          <w:rFonts w:ascii="Arial" w:hAnsi="Arial" w:cs="Arial"/>
          <w:b/>
          <w:sz w:val="24"/>
        </w:rPr>
        <w:t>Status report for WI: UE Conformance Test Aspects – LTE_TDD_HPUE_R15-UEConTest;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30" w:name="_Toc40027826"/>
      <w:bookmarkStart w:id="331" w:name="_Toc42029375"/>
      <w:r>
        <w:t>13.4.8</w:t>
      </w:r>
      <w:r>
        <w:tab/>
        <w:t>UE Conformance Test Aspects - Further NB-IoT enhancements [new WI: NB_IOTenh2-UEConTest]</w:t>
      </w:r>
      <w:bookmarkEnd w:id="330"/>
      <w:bookmarkEnd w:id="331"/>
    </w:p>
    <w:p w:rsidR="003C0623" w:rsidRDefault="003C0623" w:rsidP="003C0623">
      <w:pPr>
        <w:rPr>
          <w:rFonts w:ascii="Arial" w:hAnsi="Arial" w:cs="Arial"/>
          <w:b/>
          <w:sz w:val="24"/>
        </w:rPr>
      </w:pPr>
      <w:r>
        <w:rPr>
          <w:rFonts w:ascii="Arial" w:hAnsi="Arial" w:cs="Arial"/>
          <w:b/>
          <w:color w:val="0000FF"/>
          <w:sz w:val="24"/>
        </w:rPr>
        <w:t>RP-200235</w:t>
      </w:r>
      <w:r>
        <w:rPr>
          <w:rFonts w:ascii="Arial" w:hAnsi="Arial" w:cs="Arial"/>
          <w:b/>
          <w:color w:val="0000FF"/>
          <w:sz w:val="24"/>
        </w:rPr>
        <w:tab/>
      </w:r>
      <w:r>
        <w:rPr>
          <w:rFonts w:ascii="Arial" w:hAnsi="Arial" w:cs="Arial"/>
          <w:b/>
          <w:sz w:val="24"/>
        </w:rPr>
        <w:t>Status report for WI on UE Conformance Test Aspects - Further NB-IoT enhancements; rapporteur: CATT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1%, Dec. 2020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32" w:name="_Toc40027827"/>
      <w:bookmarkStart w:id="333" w:name="_Toc42029376"/>
      <w:r>
        <w:t>13.4.9</w:t>
      </w:r>
      <w:r>
        <w:tab/>
        <w:t>UE Conformance Test Aspects - Even further enhanced MTC for LTE [new WI: LTE_eMTC4-UEConTest]</w:t>
      </w:r>
      <w:bookmarkEnd w:id="332"/>
      <w:bookmarkEnd w:id="333"/>
    </w:p>
    <w:p w:rsidR="003C0623" w:rsidRDefault="003C0623" w:rsidP="003C0623">
      <w:pPr>
        <w:rPr>
          <w:rFonts w:ascii="Arial" w:hAnsi="Arial" w:cs="Arial"/>
          <w:b/>
          <w:sz w:val="24"/>
        </w:rPr>
      </w:pPr>
      <w:r>
        <w:rPr>
          <w:rFonts w:ascii="Arial" w:hAnsi="Arial" w:cs="Arial"/>
          <w:b/>
          <w:color w:val="0000FF"/>
          <w:sz w:val="24"/>
        </w:rPr>
        <w:t>RP-200140</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1%, Dec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334" w:name="_Toc40027828"/>
      <w:bookmarkStart w:id="335" w:name="_Toc42029377"/>
      <w:r>
        <w:t>13.5</w:t>
      </w:r>
      <w:r>
        <w:tab/>
        <w:t>Open Rel-16 WIs</w:t>
      </w:r>
      <w:bookmarkEnd w:id="334"/>
      <w:bookmarkEnd w:id="335"/>
    </w:p>
    <w:p w:rsidR="003C0623" w:rsidRDefault="003C0623" w:rsidP="003C0623">
      <w:pPr>
        <w:pStyle w:val="Heading4"/>
      </w:pPr>
      <w:bookmarkStart w:id="336" w:name="_Toc40027829"/>
      <w:bookmarkStart w:id="337" w:name="_Toc42029378"/>
      <w:r>
        <w:t>13.5.1</w:t>
      </w:r>
      <w:r>
        <w:tab/>
        <w:t>UE Conformance Test Aspects - Rel-16 LTE CA configurations [LTE_CA_R16-UEConTest]</w:t>
      </w:r>
      <w:bookmarkEnd w:id="336"/>
      <w:bookmarkEnd w:id="337"/>
    </w:p>
    <w:p w:rsidR="003C0623" w:rsidRDefault="003C0623" w:rsidP="003C0623">
      <w:pPr>
        <w:rPr>
          <w:rFonts w:ascii="Arial" w:hAnsi="Arial" w:cs="Arial"/>
          <w:b/>
          <w:sz w:val="24"/>
        </w:rPr>
      </w:pPr>
      <w:r>
        <w:rPr>
          <w:rFonts w:ascii="Arial" w:hAnsi="Arial" w:cs="Arial"/>
          <w:b/>
          <w:color w:val="0000FF"/>
          <w:sz w:val="24"/>
        </w:rPr>
        <w:t>RP-200143</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7%, Dec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38" w:name="_Toc40027830"/>
      <w:bookmarkStart w:id="339" w:name="_Toc42029379"/>
      <w:r>
        <w:lastRenderedPageBreak/>
        <w:t>13.5.2</w:t>
      </w:r>
      <w:r>
        <w:tab/>
        <w:t>UE Conformance Test Aspects - Rel-16 NR CA and DC; and NR and LTE DC Configurations [NR_CADC_NR_LTE_DC_R16-UEConTest]</w:t>
      </w:r>
      <w:bookmarkEnd w:id="338"/>
      <w:bookmarkEnd w:id="339"/>
    </w:p>
    <w:p w:rsidR="003C0623" w:rsidRDefault="003C0623" w:rsidP="003C0623">
      <w:pPr>
        <w:rPr>
          <w:rFonts w:ascii="Arial" w:hAnsi="Arial" w:cs="Arial"/>
          <w:b/>
          <w:sz w:val="24"/>
        </w:rPr>
      </w:pPr>
      <w:r>
        <w:rPr>
          <w:rFonts w:ascii="Arial" w:hAnsi="Arial" w:cs="Arial"/>
          <w:b/>
          <w:color w:val="0000FF"/>
          <w:sz w:val="24"/>
        </w:rPr>
        <w:t>RP-200208</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11 CRs but no progress?</w:t>
      </w:r>
    </w:p>
    <w:p w:rsidR="003C0623" w:rsidRDefault="003C0623" w:rsidP="003C0623">
      <w:r>
        <w:t>CMCC: this WI has over 4000 band combinations, approving 11 CRs does not impact the whole completion level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RP-200069</w:t>
      </w:r>
      <w:r>
        <w:rPr>
          <w:rFonts w:ascii="Arial" w:hAnsi="Arial" w:cs="Arial"/>
          <w:b/>
          <w:color w:val="0000FF"/>
          <w:sz w:val="24"/>
        </w:rPr>
        <w:tab/>
      </w:r>
      <w:r>
        <w:rPr>
          <w:rFonts w:ascii="Arial" w:hAnsi="Arial" w:cs="Arial"/>
          <w:b/>
          <w:sz w:val="24"/>
        </w:rPr>
        <w:t>RAN5 agreed non TTCN CR(s) WI UE Conformance Test Aspects -Rel-16 NR CA and DC; and NR and LTE DC Configurations (NR_CADC_NR_LTE_DC_R16-UEConTest)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340" w:name="_Toc40027831"/>
      <w:bookmarkStart w:id="341" w:name="_Toc42029380"/>
      <w:r>
        <w:t>13.5.3</w:t>
      </w:r>
      <w:r>
        <w:tab/>
        <w:t>UE Conformance Test Aspects - Introduction of new Rel-16 NR bands and extension of existing NR bands [NR_bands_BW_R16-UEConTest]</w:t>
      </w:r>
      <w:bookmarkEnd w:id="340"/>
      <w:bookmarkEnd w:id="341"/>
    </w:p>
    <w:p w:rsidR="003C0623" w:rsidRDefault="003C0623" w:rsidP="003C0623">
      <w:pPr>
        <w:rPr>
          <w:rFonts w:ascii="Arial" w:hAnsi="Arial" w:cs="Arial"/>
          <w:b/>
          <w:sz w:val="24"/>
        </w:rPr>
      </w:pPr>
      <w:r>
        <w:rPr>
          <w:rFonts w:ascii="Arial" w:hAnsi="Arial" w:cs="Arial"/>
          <w:b/>
          <w:color w:val="0000FF"/>
          <w:sz w:val="24"/>
        </w:rPr>
        <w:t>RP-200145</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16%, Jun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RP-200070</w:t>
      </w:r>
      <w:r>
        <w:rPr>
          <w:rFonts w:ascii="Arial" w:hAnsi="Arial" w:cs="Arial"/>
          <w:b/>
          <w:color w:val="0000FF"/>
          <w:sz w:val="24"/>
        </w:rPr>
        <w:tab/>
      </w:r>
      <w:r>
        <w:rPr>
          <w:rFonts w:ascii="Arial" w:hAnsi="Arial" w:cs="Arial"/>
          <w:b/>
          <w:sz w:val="24"/>
        </w:rPr>
        <w:t>RAN5 agreed non TTCN CR(s) WI UE Conformance Test Aspects - - Introduction of new Rel-16 NR bands and extension of existing NR bands (NR_bands_BW_R16-UEConTest)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RP-200146</w:t>
      </w:r>
      <w:r>
        <w:rPr>
          <w:rFonts w:ascii="Arial" w:hAnsi="Arial" w:cs="Arial"/>
          <w:b/>
          <w:color w:val="0000FF"/>
          <w:sz w:val="24"/>
        </w:rPr>
        <w:tab/>
      </w:r>
      <w:r>
        <w:rPr>
          <w:rFonts w:ascii="Arial" w:hAnsi="Arial" w:cs="Arial"/>
          <w:b/>
          <w:sz w:val="24"/>
        </w:rPr>
        <w:t>Revised WID on: UE Conformance Test Aspects for new Rel-16 NR bands and extension of existing NR bands</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CMCC, China Unicom</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RP-192893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342" w:name="_Toc40027832"/>
      <w:bookmarkStart w:id="343" w:name="_Toc42029381"/>
      <w:r>
        <w:lastRenderedPageBreak/>
        <w:t>13.5.4</w:t>
      </w:r>
      <w:r>
        <w:tab/>
        <w:t>UE Conformance Test Aspects - Addition of Power Class 2 UE for LTE bands 31 and 72 [new WI: LTE_PC2_B31_B72-UEConTest]</w:t>
      </w:r>
      <w:bookmarkEnd w:id="342"/>
      <w:bookmarkEnd w:id="343"/>
    </w:p>
    <w:p w:rsidR="003C0623" w:rsidRDefault="003C0623" w:rsidP="003C0623">
      <w:pPr>
        <w:rPr>
          <w:rFonts w:ascii="Arial" w:hAnsi="Arial" w:cs="Arial"/>
          <w:b/>
          <w:sz w:val="24"/>
        </w:rPr>
      </w:pPr>
      <w:r>
        <w:rPr>
          <w:rFonts w:ascii="Arial" w:hAnsi="Arial" w:cs="Arial"/>
          <w:b/>
          <w:color w:val="0000FF"/>
          <w:sz w:val="24"/>
        </w:rPr>
        <w:t>RP-200445</w:t>
      </w:r>
      <w:r>
        <w:rPr>
          <w:rFonts w:ascii="Arial" w:hAnsi="Arial" w:cs="Arial"/>
          <w:b/>
          <w:color w:val="0000FF"/>
          <w:sz w:val="24"/>
        </w:rPr>
        <w:tab/>
      </w:r>
      <w:r>
        <w:rPr>
          <w:rFonts w:ascii="Arial" w:hAnsi="Arial" w:cs="Arial"/>
          <w:b/>
          <w:sz w:val="24"/>
        </w:rPr>
        <w:t>Status report for WI UE Conformance Test Aspects – Addition of Power Class 2 UE for LTE bands 31 and 72; rapporteur: Airbus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44" w:name="_Toc40027833"/>
      <w:bookmarkStart w:id="345" w:name="_Toc42029382"/>
      <w:r>
        <w:t>13.5.5</w:t>
      </w:r>
      <w:r>
        <w:tab/>
        <w:t>Test - (Small) Technical Enhancements and Improvements for Rel-16 [TEI16_Test]</w:t>
      </w:r>
      <w:bookmarkEnd w:id="344"/>
      <w:bookmarkEnd w:id="345"/>
    </w:p>
    <w:p w:rsidR="003C0623" w:rsidRDefault="003C0623" w:rsidP="003C0623">
      <w:pPr>
        <w:pStyle w:val="Heading3"/>
      </w:pPr>
      <w:bookmarkStart w:id="346" w:name="_Toc40027834"/>
      <w:bookmarkStart w:id="347" w:name="_Toc42029383"/>
      <w:r>
        <w:t>13.6</w:t>
      </w:r>
      <w:r>
        <w:tab/>
        <w:t>Open Rel-16 SIs</w:t>
      </w:r>
      <w:bookmarkEnd w:id="346"/>
      <w:bookmarkEnd w:id="347"/>
    </w:p>
    <w:p w:rsidR="003C0623" w:rsidRDefault="003C0623" w:rsidP="003C0623">
      <w:pPr>
        <w:pStyle w:val="Heading4"/>
      </w:pPr>
      <w:bookmarkStart w:id="348" w:name="_Toc40027835"/>
      <w:bookmarkStart w:id="349" w:name="_Toc42029384"/>
      <w:r>
        <w:t>13.6.1</w:t>
      </w:r>
      <w:r>
        <w:tab/>
        <w:t>Study on 5G NR UE Application Layer Data Throughput Performance [RAN5 SI: FS_UE_5GNR_App_Data_Perf]</w:t>
      </w:r>
      <w:bookmarkEnd w:id="348"/>
      <w:bookmarkEnd w:id="349"/>
    </w:p>
    <w:p w:rsidR="003C0623" w:rsidRDefault="003C0623" w:rsidP="003C0623">
      <w:pPr>
        <w:rPr>
          <w:rFonts w:ascii="Arial" w:hAnsi="Arial" w:cs="Arial"/>
          <w:b/>
          <w:sz w:val="24"/>
        </w:rPr>
      </w:pPr>
      <w:r>
        <w:rPr>
          <w:rFonts w:ascii="Arial" w:hAnsi="Arial" w:cs="Arial"/>
          <w:b/>
          <w:color w:val="0000FF"/>
          <w:sz w:val="24"/>
        </w:rPr>
        <w:t>RP-200176</w:t>
      </w:r>
      <w:r>
        <w:rPr>
          <w:rFonts w:ascii="Arial" w:hAnsi="Arial" w:cs="Arial"/>
          <w:b/>
          <w:color w:val="0000FF"/>
          <w:sz w:val="24"/>
        </w:rPr>
        <w:tab/>
      </w:r>
      <w:r>
        <w:rPr>
          <w:rFonts w:ascii="Arial" w:hAnsi="Arial" w:cs="Arial"/>
          <w:b/>
          <w:sz w:val="24"/>
        </w:rPr>
        <w:t>Status report for SI: Study on 5G NR UE Application Layer Data Throughput Performance; rapporteur: Qualcomm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75% completed; Jun 2020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RP-200369</w:t>
      </w:r>
      <w:r>
        <w:rPr>
          <w:rFonts w:ascii="Arial" w:hAnsi="Arial" w:cs="Arial"/>
          <w:b/>
          <w:color w:val="0000FF"/>
          <w:sz w:val="24"/>
        </w:rPr>
        <w:tab/>
      </w:r>
      <w:r>
        <w:rPr>
          <w:rFonts w:ascii="Arial" w:hAnsi="Arial" w:cs="Arial"/>
          <w:b/>
          <w:sz w:val="24"/>
        </w:rPr>
        <w:t>Way forward on NR Application Layer Throughput Performance</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Proposals:</w:t>
      </w:r>
    </w:p>
    <w:p w:rsidR="003C0623" w:rsidRDefault="003C0623" w:rsidP="003C0623">
      <w:r>
        <w:t>- RAN4 to be added as secondary responsible WG in the Study item by RAN5 for 5G NR Application Layer Data Throughput Performance.</w:t>
      </w:r>
    </w:p>
    <w:p w:rsidR="003C0623" w:rsidRDefault="003C0623" w:rsidP="003C0623">
      <w:r>
        <w:t>- RAN4 to study the feasibility of defining link adaptation throughput requirements to assist RAN5 in defining the application layer throughput requirements</w:t>
      </w:r>
    </w:p>
    <w:p w:rsidR="003C0623" w:rsidRDefault="003C0623" w:rsidP="003C0623">
      <w:r>
        <w:t>Mediatek: We would like to request RP-200369 be postponed to RAN#88/June plenary in view of the following:</w:t>
      </w:r>
    </w:p>
    <w:p w:rsidR="003C0623" w:rsidRDefault="003C0623" w:rsidP="003C0623">
      <w:r>
        <w:t>•</w:t>
      </w:r>
      <w:r>
        <w:tab/>
        <w:t>RAN4 overload situation for Rel-16, limited progress in Q1. How the proposal could be accommodated in these conditions must be clarified by a) the proponents and b) RAN4 leadership, without endangering any other Rel-16 topics</w:t>
      </w:r>
    </w:p>
    <w:p w:rsidR="003C0623" w:rsidRDefault="003C0623" w:rsidP="003C0623">
      <w:r>
        <w:t>•</w:t>
      </w:r>
      <w:r>
        <w:tab/>
        <w:t>No proposed SID update on the table – the current SID does intentionally exclude RAN4 work following RAN#84 decision on this very topic</w:t>
      </w:r>
    </w:p>
    <w:p w:rsidR="003C0623" w:rsidRDefault="003C0623" w:rsidP="003C0623">
      <w:r>
        <w:t>•</w:t>
      </w:r>
      <w:r>
        <w:tab/>
        <w:t>RAN4 never stated that it is feasible to work on it. All RAN4 said is they would have to work on it if RAN plenary decides so</w:t>
      </w:r>
    </w:p>
    <w:p w:rsidR="003C0623" w:rsidRDefault="003C0623" w:rsidP="003C0623">
      <w:r>
        <w:lastRenderedPageBreak/>
        <w:t>•</w:t>
      </w:r>
      <w:r>
        <w:tab/>
        <w:t>We also question why RAN4 spent time discussing whether or not something out of scope could be worked on regardless of the RAN5 LS, since RAN#84 plenary decided after the RAN5 LS was sent that the topic was NOT in scope, thus clearly superceding RAN5 request.</w:t>
      </w:r>
    </w:p>
    <w:p w:rsidR="003C0623" w:rsidRDefault="003C0623" w:rsidP="003C0623">
      <w:r>
        <w:t>conclusion: no consensus on this Tdoc, discussion can continue offline and proponents are free to bring it up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350" w:name="_Toc40027836"/>
      <w:bookmarkStart w:id="351" w:name="_Toc42029385"/>
      <w:r>
        <w:t>13.7</w:t>
      </w:r>
      <w:r>
        <w:tab/>
        <w:t>R5s CRs from RAN5 electronic meeting ‘#2019-TTCN email’</w:t>
      </w:r>
      <w:bookmarkEnd w:id="350"/>
      <w:bookmarkEnd w:id="351"/>
    </w:p>
    <w:p w:rsidR="003C0623" w:rsidRDefault="003C0623" w:rsidP="003C0623">
      <w:pPr>
        <w:rPr>
          <w:rFonts w:ascii="Arial" w:hAnsi="Arial" w:cs="Arial"/>
          <w:b/>
          <w:sz w:val="24"/>
        </w:rPr>
      </w:pPr>
      <w:r>
        <w:rPr>
          <w:rFonts w:ascii="Arial" w:hAnsi="Arial" w:cs="Arial"/>
          <w:b/>
          <w:color w:val="0000FF"/>
          <w:sz w:val="24"/>
        </w:rPr>
        <w:t>RP-200077</w:t>
      </w:r>
      <w:r>
        <w:rPr>
          <w:rFonts w:ascii="Arial" w:hAnsi="Arial" w:cs="Arial"/>
          <w:b/>
          <w:color w:val="0000FF"/>
          <w:sz w:val="24"/>
        </w:rPr>
        <w:tab/>
      </w:r>
      <w:r>
        <w:rPr>
          <w:rFonts w:ascii="Arial" w:hAnsi="Arial" w:cs="Arial"/>
          <w:b/>
          <w:sz w:val="24"/>
        </w:rPr>
        <w:t>R5s CRs from RAN5 electronic meeting ‘#2019-TTCN email’</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2"/>
      </w:pPr>
      <w:bookmarkStart w:id="352" w:name="_Toc40027837"/>
      <w:bookmarkStart w:id="353" w:name="_Toc42029386"/>
      <w:r>
        <w:t>14</w:t>
      </w:r>
      <w:r>
        <w:tab/>
        <w:t>Maintenance for closed WIs/SIs for REL-15 and earlier</w:t>
      </w:r>
      <w:bookmarkEnd w:id="352"/>
      <w:bookmarkEnd w:id="353"/>
    </w:p>
    <w:p w:rsidR="003C0623" w:rsidRDefault="003C0623" w:rsidP="003C0623">
      <w:r>
        <w:t>Note: It was spotted after RAN #87e that CRs</w:t>
      </w:r>
    </w:p>
    <w:p w:rsidR="003C0623" w:rsidRDefault="003C0623" w:rsidP="003C0623">
      <w:r>
        <w:t>R4-2002864 and R4-2000422 of RP-200414 should have been packed under AI 14 (REL-15 WI LTE_CA_C_B41_PC2-Core) and not AI 10.3.1.</w:t>
      </w:r>
    </w:p>
    <w:p w:rsidR="003C0623" w:rsidRDefault="003C0623" w:rsidP="003C0623">
      <w:pPr>
        <w:rPr>
          <w:rFonts w:ascii="Arial" w:hAnsi="Arial" w:cs="Arial"/>
          <w:b/>
          <w:sz w:val="24"/>
        </w:rPr>
      </w:pPr>
      <w:r>
        <w:rPr>
          <w:rFonts w:ascii="Arial" w:hAnsi="Arial" w:cs="Arial"/>
          <w:b/>
          <w:color w:val="0000FF"/>
          <w:sz w:val="24"/>
        </w:rPr>
        <w:t>RP-200178</w:t>
      </w:r>
      <w:r>
        <w:rPr>
          <w:rFonts w:ascii="Arial" w:hAnsi="Arial" w:cs="Arial"/>
          <w:b/>
          <w:color w:val="0000FF"/>
          <w:sz w:val="24"/>
        </w:rPr>
        <w:tab/>
      </w:r>
      <w:r>
        <w:rPr>
          <w:rFonts w:ascii="Arial" w:hAnsi="Arial" w:cs="Arial"/>
          <w:b/>
          <w:sz w:val="24"/>
        </w:rPr>
        <w:t>Correction on Rel-15 NWUS/MWUS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RP-200179</w:t>
      </w:r>
      <w:r>
        <w:rPr>
          <w:rFonts w:ascii="Arial" w:hAnsi="Arial" w:cs="Arial"/>
          <w:b/>
          <w:color w:val="0000FF"/>
          <w:sz w:val="24"/>
        </w:rPr>
        <w:tab/>
      </w:r>
      <w:r>
        <w:rPr>
          <w:rFonts w:ascii="Arial" w:hAnsi="Arial" w:cs="Arial"/>
          <w:b/>
          <w:sz w:val="24"/>
        </w:rPr>
        <w:t>Corrections on the indication value for the transport blocks in a bundle for HD-FDD eMTC Ues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RP-200180</w:t>
      </w:r>
      <w:r>
        <w:rPr>
          <w:rFonts w:ascii="Arial" w:hAnsi="Arial" w:cs="Arial"/>
          <w:b/>
          <w:color w:val="0000FF"/>
          <w:sz w:val="24"/>
        </w:rPr>
        <w:tab/>
      </w:r>
      <w:r>
        <w:rPr>
          <w:rFonts w:ascii="Arial" w:hAnsi="Arial" w:cs="Arial"/>
          <w:b/>
          <w:sz w:val="24"/>
        </w:rPr>
        <w:t>Clarification on MPDCCH monitoring during UL gaps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RP-200181</w:t>
      </w:r>
      <w:r>
        <w:rPr>
          <w:rFonts w:ascii="Arial" w:hAnsi="Arial" w:cs="Arial"/>
          <w:b/>
          <w:color w:val="0000FF"/>
          <w:sz w:val="24"/>
        </w:rPr>
        <w:tab/>
      </w:r>
      <w:r>
        <w:rPr>
          <w:rFonts w:ascii="Arial" w:hAnsi="Arial" w:cs="Arial"/>
          <w:b/>
          <w:sz w:val="24"/>
        </w:rPr>
        <w:t>Maintenance of NR in 36.201, 38.213 &amp; 38.214</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Huawei: Absence of Rel-16 Cat. A CRs for TS 38.213 and TS 38.214</w:t>
      </w:r>
    </w:p>
    <w:p w:rsidR="003C0623" w:rsidRDefault="003C0623" w:rsidP="003C0623">
      <w:r>
        <w:t>MCC: cat.A CRs missing for R1-2001474 and R1-2001476 of RP-200181; see company CRs in RP-200447 and RP-200448</w:t>
      </w:r>
    </w:p>
    <w:p w:rsidR="003C0623" w:rsidRDefault="003C0623" w:rsidP="003C0623">
      <w:r>
        <w:t>conclusion:</w:t>
      </w:r>
    </w:p>
    <w:p w:rsidR="003C0623" w:rsidRDefault="003C0623" w:rsidP="003C0623">
      <w:r>
        <w:t>- R1-2001324 (36.201 CR) was approved</w:t>
      </w:r>
    </w:p>
    <w:p w:rsidR="003C0623" w:rsidRDefault="003C0623" w:rsidP="003C0623">
      <w:r>
        <w:t>- R1-2001474 (38.213 CR) was approved, cat.A CR is provided in RP-200447</w:t>
      </w:r>
    </w:p>
    <w:p w:rsidR="003C0623" w:rsidRDefault="003C0623" w:rsidP="003C0623">
      <w:r>
        <w:lastRenderedPageBreak/>
        <w:t>- R1-2001476 (38.214 CR) was revised in, cat.A CR is provided in RP-200448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RP-200447</w:t>
      </w:r>
      <w:r>
        <w:rPr>
          <w:rFonts w:ascii="Arial" w:hAnsi="Arial" w:cs="Arial"/>
          <w:b/>
          <w:color w:val="0000FF"/>
          <w:sz w:val="24"/>
        </w:rPr>
        <w:tab/>
      </w:r>
      <w:r>
        <w:rPr>
          <w:rFonts w:ascii="Arial" w:hAnsi="Arial" w:cs="Arial"/>
          <w:b/>
          <w:sz w:val="24"/>
        </w:rPr>
        <w:t>Corrections to 38.213 including alignment of terminology across specifications in RAN1#100-e</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v16.0.0</w:t>
      </w:r>
      <w:r>
        <w:rPr>
          <w:i/>
        </w:rPr>
        <w:tab/>
        <w:t xml:space="preserve">  CR-0098  Cat: A (Rel-16)</w:t>
      </w:r>
      <w:r>
        <w:rPr>
          <w:i/>
        </w:rPr>
        <w:br/>
      </w:r>
      <w:r>
        <w:rPr>
          <w:i/>
        </w:rPr>
        <w:br/>
      </w:r>
      <w:r>
        <w:rPr>
          <w:i/>
        </w:rPr>
        <w:tab/>
      </w:r>
      <w:r>
        <w:rPr>
          <w:i/>
        </w:rPr>
        <w:tab/>
      </w:r>
      <w:r>
        <w:rPr>
          <w:i/>
        </w:rPr>
        <w:tab/>
      </w:r>
      <w:r>
        <w:rPr>
          <w:i/>
        </w:rPr>
        <w:tab/>
      </w:r>
      <w:r>
        <w:rPr>
          <w:i/>
        </w:rPr>
        <w:tab/>
        <w:t>Source: Samsung</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this company CR is providing the cat.A CR for the cat.F CR R1-2001474 in RP-200181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RP-200448</w:t>
      </w:r>
      <w:r>
        <w:rPr>
          <w:rFonts w:ascii="Arial" w:hAnsi="Arial" w:cs="Arial"/>
          <w:b/>
          <w:color w:val="0000FF"/>
          <w:sz w:val="24"/>
        </w:rPr>
        <w:tab/>
      </w:r>
      <w:r>
        <w:rPr>
          <w:rFonts w:ascii="Arial" w:hAnsi="Arial" w:cs="Arial"/>
          <w:b/>
          <w:sz w:val="24"/>
        </w:rPr>
        <w:t>CR on UL PTRS density selection</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v16.0.0</w:t>
      </w:r>
      <w:r>
        <w:rPr>
          <w:i/>
        </w:rPr>
        <w:tab/>
        <w:t xml:space="preserve">  CR-0078  Cat: A (Rel-16)</w:t>
      </w:r>
      <w:r>
        <w:rPr>
          <w:i/>
        </w:rPr>
        <w:br/>
      </w:r>
      <w:r>
        <w:rPr>
          <w:i/>
        </w:rPr>
        <w:br/>
      </w:r>
      <w:r>
        <w:rPr>
          <w:i/>
        </w:rPr>
        <w:tab/>
      </w:r>
      <w:r>
        <w:rPr>
          <w:i/>
        </w:rPr>
        <w:tab/>
      </w:r>
      <w:r>
        <w:rPr>
          <w:i/>
        </w:rPr>
        <w:tab/>
      </w:r>
      <w:r>
        <w:rPr>
          <w:i/>
        </w:rPr>
        <w:tab/>
      </w:r>
      <w:r>
        <w:rPr>
          <w:i/>
        </w:rPr>
        <w:tab/>
        <w:t>Source: Nokia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this company CR is providing the cat. A CR for the cat.F CR R1-2001476 in RP-200181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RP-200182</w:t>
      </w:r>
      <w:r>
        <w:rPr>
          <w:rFonts w:ascii="Arial" w:hAnsi="Arial" w:cs="Arial"/>
          <w:b/>
          <w:color w:val="0000FF"/>
          <w:sz w:val="24"/>
        </w:rPr>
        <w:tab/>
      </w:r>
      <w:r>
        <w:rPr>
          <w:rFonts w:ascii="Arial" w:hAnsi="Arial" w:cs="Arial"/>
          <w:b/>
          <w:sz w:val="24"/>
        </w:rPr>
        <w:t>Correction on Msg3 NPUSCH for NB-IoT EDT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RP-200200</w:t>
      </w:r>
      <w:r>
        <w:rPr>
          <w:rFonts w:ascii="Arial" w:hAnsi="Arial" w:cs="Arial"/>
          <w:b/>
          <w:color w:val="0000FF"/>
          <w:sz w:val="24"/>
        </w:rPr>
        <w:tab/>
      </w:r>
      <w:r>
        <w:rPr>
          <w:rFonts w:ascii="Arial" w:hAnsi="Arial" w:cs="Arial"/>
          <w:b/>
          <w:sz w:val="24"/>
        </w:rPr>
        <w:t>Correction on conditions for indicating Type 2 channel access procedure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RP-200201</w:t>
      </w:r>
      <w:r>
        <w:rPr>
          <w:rFonts w:ascii="Arial" w:hAnsi="Arial" w:cs="Arial"/>
          <w:b/>
          <w:color w:val="0000FF"/>
          <w:sz w:val="24"/>
        </w:rPr>
        <w:tab/>
      </w:r>
      <w:r>
        <w:rPr>
          <w:rFonts w:ascii="Arial" w:hAnsi="Arial" w:cs="Arial"/>
          <w:b/>
          <w:sz w:val="24"/>
        </w:rPr>
        <w:t>Correction on priority value in LTE V2X</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RP-200202</w:t>
      </w:r>
      <w:r>
        <w:rPr>
          <w:rFonts w:ascii="Arial" w:hAnsi="Arial" w:cs="Arial"/>
          <w:b/>
          <w:color w:val="0000FF"/>
          <w:sz w:val="24"/>
        </w:rPr>
        <w:tab/>
      </w:r>
      <w:r>
        <w:rPr>
          <w:rFonts w:ascii="Arial" w:hAnsi="Arial" w:cs="Arial"/>
          <w:b/>
          <w:sz w:val="24"/>
        </w:rPr>
        <w:t>Correction on the resource block pair definition for 1.25 kHz subcarrier spacing</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RP-200336</w:t>
      </w:r>
      <w:r>
        <w:rPr>
          <w:rFonts w:ascii="Arial" w:hAnsi="Arial" w:cs="Arial"/>
          <w:b/>
          <w:color w:val="0000FF"/>
          <w:sz w:val="24"/>
        </w:rPr>
        <w:tab/>
      </w:r>
      <w:r>
        <w:rPr>
          <w:rFonts w:ascii="Arial" w:hAnsi="Arial" w:cs="Arial"/>
          <w:b/>
          <w:sz w:val="24"/>
        </w:rPr>
        <w:t>RAN2 CRs to Handling of UE Radio Capability for Paging in NB-IoT and eMTC</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RP-200337</w:t>
      </w:r>
      <w:r>
        <w:rPr>
          <w:rFonts w:ascii="Arial" w:hAnsi="Arial" w:cs="Arial"/>
          <w:b/>
          <w:color w:val="0000FF"/>
          <w:sz w:val="24"/>
        </w:rPr>
        <w:tab/>
      </w:r>
      <w:r>
        <w:rPr>
          <w:rFonts w:ascii="Arial" w:hAnsi="Arial" w:cs="Arial"/>
          <w:b/>
          <w:sz w:val="24"/>
        </w:rPr>
        <w:t>RAN2 CRs to Clarification on gap sharing configuration at handover and re-establishment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RP-200334</w:t>
      </w:r>
      <w:r>
        <w:rPr>
          <w:rFonts w:ascii="Arial" w:hAnsi="Arial" w:cs="Arial"/>
          <w:b/>
          <w:color w:val="0000FF"/>
          <w:sz w:val="24"/>
        </w:rPr>
        <w:tab/>
      </w:r>
      <w:r>
        <w:rPr>
          <w:rFonts w:ascii="Arial" w:hAnsi="Arial" w:cs="Arial"/>
          <w:b/>
          <w:sz w:val="24"/>
        </w:rPr>
        <w:t>RAN2 CRs to NR, set 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RP-200335</w:t>
      </w:r>
      <w:r>
        <w:rPr>
          <w:rFonts w:ascii="Arial" w:hAnsi="Arial" w:cs="Arial"/>
          <w:b/>
          <w:color w:val="0000FF"/>
          <w:sz w:val="24"/>
        </w:rPr>
        <w:tab/>
      </w:r>
      <w:r>
        <w:rPr>
          <w:rFonts w:ascii="Arial" w:hAnsi="Arial" w:cs="Arial"/>
          <w:b/>
          <w:sz w:val="24"/>
        </w:rPr>
        <w:t>RAN2 CRs to NR, set 2</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RP-200338</w:t>
      </w:r>
      <w:r>
        <w:rPr>
          <w:rFonts w:ascii="Arial" w:hAnsi="Arial" w:cs="Arial"/>
          <w:b/>
          <w:color w:val="0000FF"/>
          <w:sz w:val="24"/>
        </w:rPr>
        <w:tab/>
      </w:r>
      <w:r>
        <w:rPr>
          <w:rFonts w:ascii="Arial" w:hAnsi="Arial" w:cs="Arial"/>
          <w:b/>
          <w:sz w:val="24"/>
        </w:rPr>
        <w:t>RAN2 CRs to closed WIs/SIs for REL-15 and earlier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RP-200428</w:t>
      </w:r>
      <w:r>
        <w:rPr>
          <w:rFonts w:ascii="Arial" w:hAnsi="Arial" w:cs="Arial"/>
          <w:b/>
          <w:color w:val="0000FF"/>
          <w:sz w:val="24"/>
        </w:rPr>
        <w:tab/>
      </w:r>
      <w:r>
        <w:rPr>
          <w:rFonts w:ascii="Arial" w:hAnsi="Arial" w:cs="Arial"/>
          <w:b/>
          <w:sz w:val="24"/>
        </w:rPr>
        <w:t>RAN3 CRs for Maintenance for closed WIs/SIs for REL-15 and earlier - set1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RP-200429</w:t>
      </w:r>
      <w:r>
        <w:rPr>
          <w:rFonts w:ascii="Arial" w:hAnsi="Arial" w:cs="Arial"/>
          <w:b/>
          <w:color w:val="0000FF"/>
          <w:sz w:val="24"/>
        </w:rPr>
        <w:tab/>
      </w:r>
      <w:r>
        <w:rPr>
          <w:rFonts w:ascii="Arial" w:hAnsi="Arial" w:cs="Arial"/>
          <w:b/>
          <w:sz w:val="24"/>
        </w:rPr>
        <w:t>RAN3 CRs for Maintenance for closed WIs/SIs for REL-15 and earlier - set1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Note: It turned out after RAN #87e that</w:t>
      </w:r>
    </w:p>
    <w:p w:rsidR="003C0623" w:rsidRDefault="003C0623" w:rsidP="003C0623">
      <w:r>
        <w:t>R3-201349 of RP-200429 should have been packed under AI 9.3.2 (REL-16 WI NR_CLI_RIM-Core) and not AI 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RP-200393</w:t>
      </w:r>
      <w:r>
        <w:rPr>
          <w:rFonts w:ascii="Arial" w:hAnsi="Arial" w:cs="Arial"/>
          <w:b/>
          <w:color w:val="0000FF"/>
          <w:sz w:val="24"/>
        </w:rPr>
        <w:tab/>
      </w:r>
      <w:r>
        <w:rPr>
          <w:rFonts w:ascii="Arial" w:hAnsi="Arial" w:cs="Arial"/>
          <w:b/>
          <w:sz w:val="24"/>
        </w:rPr>
        <w:t>RAN4 CRs for Closed REL-15 NR WI (plus cat.A REL-16), Part 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RP-200394</w:t>
      </w:r>
      <w:r>
        <w:rPr>
          <w:rFonts w:ascii="Arial" w:hAnsi="Arial" w:cs="Arial"/>
          <w:b/>
          <w:color w:val="0000FF"/>
          <w:sz w:val="24"/>
        </w:rPr>
        <w:tab/>
      </w:r>
      <w:r>
        <w:rPr>
          <w:rFonts w:ascii="Arial" w:hAnsi="Arial" w:cs="Arial"/>
          <w:b/>
          <w:sz w:val="24"/>
        </w:rPr>
        <w:t>RAN4 CRs for Closed REL-15 NR WI (plus cat.A REL-16), Part 2</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it was spotted that the cat.A CR for cat.F CR R4-2000400 fo RP-200394 was forgotten in RP-200394, this cat.A CR is provided in RP-200484</w:t>
      </w:r>
    </w:p>
    <w:p w:rsidR="003C0623" w:rsidRDefault="003C0623" w:rsidP="003C0623">
      <w:r>
        <w:t>Note: After RAN #87e, problems with the following CRs of RP-200394 were detected:</w:t>
      </w:r>
    </w:p>
    <w:p w:rsidR="003C0623" w:rsidRDefault="003C0623" w:rsidP="003C0623">
      <w:r>
        <w:t>- R4-2000491: CR is not implemented because cat.A CR R4-2000492 could not be implemented</w:t>
      </w:r>
    </w:p>
    <w:p w:rsidR="003C0623" w:rsidRDefault="003C0623" w:rsidP="003C0623">
      <w:r>
        <w:t>- R4-2000492: CR is not implemented because it is not based on latest spec version</w:t>
      </w:r>
    </w:p>
    <w:p w:rsidR="003C0623" w:rsidRDefault="003C0623" w:rsidP="003C0623">
      <w:r>
        <w:t>- R4-2002118: CR is not implemented because cat.A CR R4-2002119 could not be implemented</w:t>
      </w:r>
    </w:p>
    <w:p w:rsidR="003C0623" w:rsidRDefault="003C0623" w:rsidP="003C0623">
      <w:r>
        <w:t>- R4-2002119: CR is not implemented because it is not based on latest spec version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RP-200395</w:t>
      </w:r>
      <w:r>
        <w:rPr>
          <w:rFonts w:ascii="Arial" w:hAnsi="Arial" w:cs="Arial"/>
          <w:b/>
          <w:color w:val="0000FF"/>
          <w:sz w:val="24"/>
        </w:rPr>
        <w:tab/>
      </w:r>
      <w:r>
        <w:rPr>
          <w:rFonts w:ascii="Arial" w:hAnsi="Arial" w:cs="Arial"/>
          <w:b/>
          <w:sz w:val="24"/>
        </w:rPr>
        <w:t>RAN4 CRs for Closed REL-15 NR WI (plus cat.A REL-16), Part 3</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RP-200396</w:t>
      </w:r>
      <w:r>
        <w:rPr>
          <w:rFonts w:ascii="Arial" w:hAnsi="Arial" w:cs="Arial"/>
          <w:b/>
          <w:color w:val="0000FF"/>
          <w:sz w:val="24"/>
        </w:rPr>
        <w:tab/>
      </w:r>
      <w:r>
        <w:rPr>
          <w:rFonts w:ascii="Arial" w:hAnsi="Arial" w:cs="Arial"/>
          <w:b/>
          <w:sz w:val="24"/>
        </w:rPr>
        <w:t>RAN4 CRs for Closed REL-15 NR WI (plus cat.A REL-16), Part 4</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RP-200397</w:t>
      </w:r>
      <w:r>
        <w:rPr>
          <w:rFonts w:ascii="Arial" w:hAnsi="Arial" w:cs="Arial"/>
          <w:b/>
          <w:color w:val="0000FF"/>
          <w:sz w:val="24"/>
        </w:rPr>
        <w:tab/>
      </w:r>
      <w:r>
        <w:rPr>
          <w:rFonts w:ascii="Arial" w:hAnsi="Arial" w:cs="Arial"/>
          <w:b/>
          <w:sz w:val="24"/>
        </w:rPr>
        <w:t>RAN4 CRs for Closed REL-15 NR WI (plus cat.A REL-16), Part 5</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RP-200398</w:t>
      </w:r>
      <w:r>
        <w:rPr>
          <w:rFonts w:ascii="Arial" w:hAnsi="Arial" w:cs="Arial"/>
          <w:b/>
          <w:color w:val="0000FF"/>
          <w:sz w:val="24"/>
        </w:rPr>
        <w:tab/>
      </w:r>
      <w:r>
        <w:rPr>
          <w:rFonts w:ascii="Arial" w:hAnsi="Arial" w:cs="Arial"/>
          <w:b/>
          <w:sz w:val="24"/>
        </w:rPr>
        <w:t>RAN4 CRs for Closed REL-15 NR WI (plus cat.A REL-16), Part 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lastRenderedPageBreak/>
        <w:t>moved from AI 9.6 to AI 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RP-200399</w:t>
      </w:r>
      <w:r>
        <w:rPr>
          <w:rFonts w:ascii="Arial" w:hAnsi="Arial" w:cs="Arial"/>
          <w:b/>
          <w:color w:val="0000FF"/>
          <w:sz w:val="24"/>
        </w:rPr>
        <w:tab/>
      </w:r>
      <w:r>
        <w:rPr>
          <w:rFonts w:ascii="Arial" w:hAnsi="Arial" w:cs="Arial"/>
          <w:b/>
          <w:sz w:val="24"/>
        </w:rPr>
        <w:t>RAN4 CRs for Closed REL-15 NR WI (plus cat.A REL-16), Part 7</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RP-200400</w:t>
      </w:r>
      <w:r>
        <w:rPr>
          <w:rFonts w:ascii="Arial" w:hAnsi="Arial" w:cs="Arial"/>
          <w:b/>
          <w:color w:val="0000FF"/>
          <w:sz w:val="24"/>
        </w:rPr>
        <w:tab/>
      </w:r>
      <w:r>
        <w:rPr>
          <w:rFonts w:ascii="Arial" w:hAnsi="Arial" w:cs="Arial"/>
          <w:b/>
          <w:sz w:val="24"/>
        </w:rPr>
        <w:t>RAN4 CRs for Closed REL-15 NR WI (plus cat.A REL-16), Part 8</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Note: After RAN #87e, problems were detected for the following CRs of RP-200400:</w:t>
      </w:r>
    </w:p>
    <w:p w:rsidR="003C0623" w:rsidRDefault="003C0623" w:rsidP="003C0623">
      <w:r>
        <w:t>- R4-2002339: CR is not implemented as it is removing spec text without rev marks</w:t>
      </w:r>
    </w:p>
    <w:p w:rsidR="003C0623" w:rsidRDefault="003C0623" w:rsidP="003C0623">
      <w:r>
        <w:t>- R4-2001594: CR is not implemented as its changes were already included in the specification i.e. CR is not based on latest spec version</w:t>
      </w:r>
    </w:p>
    <w:p w:rsidR="003C0623" w:rsidRDefault="003C0623" w:rsidP="003C0623">
      <w:r>
        <w:t>- R4-2001596: CR is not implemented because it is not based on latest spec version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RP-200401</w:t>
      </w:r>
      <w:r>
        <w:rPr>
          <w:rFonts w:ascii="Arial" w:hAnsi="Arial" w:cs="Arial"/>
          <w:b/>
          <w:color w:val="0000FF"/>
          <w:sz w:val="24"/>
        </w:rPr>
        <w:tab/>
      </w:r>
      <w:r>
        <w:rPr>
          <w:rFonts w:ascii="Arial" w:hAnsi="Arial" w:cs="Arial"/>
          <w:b/>
          <w:sz w:val="24"/>
        </w:rPr>
        <w:t>RAN4 CRs for Closed REL-15 NR WI (plus cat.A REL-16), Part 9</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R4-2002340 has wrong CR number (0526 should be 0438), REL (REL-16 should be REL-15), version (16.2.0 should be 15.8.0) and category (A should be F) on the cover sheet, see RP-200484</w:t>
      </w:r>
    </w:p>
    <w:p w:rsidR="003C0623" w:rsidRDefault="003C0623" w:rsidP="003C0623">
      <w:r>
        <w:t>conclusion:</w:t>
      </w:r>
    </w:p>
    <w:p w:rsidR="003C0623" w:rsidRDefault="003C0623" w:rsidP="003C0623">
      <w:r>
        <w:t>all CRs of RP-200401 are approved except:</w:t>
      </w:r>
    </w:p>
    <w:p w:rsidR="003C0623" w:rsidRDefault="003C0623" w:rsidP="003C0623">
      <w:r>
        <w:t>- R4-2002340 is reissued in RP-200484</w:t>
      </w:r>
    </w:p>
    <w:p w:rsidR="003C0623" w:rsidRDefault="003C0623" w:rsidP="003C0623">
      <w:r>
        <w:t>Note: After RAN #87e, problems were detected for the following CRs of RP-200401:</w:t>
      </w:r>
    </w:p>
    <w:p w:rsidR="003C0623" w:rsidRDefault="003C0623" w:rsidP="003C0623">
      <w:r>
        <w:t>- R4-2001595: CR is not implemented as its changes were already included in the specification i.e. CR is not based on latest spec version</w:t>
      </w:r>
    </w:p>
    <w:p w:rsidR="003C0623" w:rsidRDefault="003C0623" w:rsidP="003C0623">
      <w:r>
        <w:t>- R4-2001597: CR is not implemented because it is not based on latest spec version</w:t>
      </w:r>
    </w:p>
    <w:p w:rsidR="003C0623" w:rsidRDefault="003C0623" w:rsidP="003C0623">
      <w:r>
        <w:t>- R4-2002327: CR is not implemented as it is removing spec text without rev marks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RP-200484</w:t>
      </w:r>
      <w:r>
        <w:rPr>
          <w:rFonts w:ascii="Arial" w:hAnsi="Arial" w:cs="Arial"/>
          <w:b/>
          <w:color w:val="0000FF"/>
          <w:sz w:val="24"/>
        </w:rPr>
        <w:tab/>
      </w:r>
      <w:r>
        <w:rPr>
          <w:rFonts w:ascii="Arial" w:hAnsi="Arial" w:cs="Arial"/>
          <w:b/>
          <w:sz w:val="24"/>
        </w:rPr>
        <w:t>RAN4 CRs for Closed REL-15 NR WI (plus cat.A REL-16), Part 9b</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late CRpack with 2 CRs:</w:t>
      </w:r>
    </w:p>
    <w:p w:rsidR="003C0623" w:rsidRDefault="003C0623" w:rsidP="003C0623">
      <w:r>
        <w:t>- one CR in order to replace R4-2002340 of RP-200401 which had errors on the CR cover (CR number: 0526 should be 0438, REL-16 should be REL-15, version 16.2.0 should be 15.8.0, category A should be F) following a correction from MCC (R4-2002340 as it was submitted to RAN4 was correct); note: The corresponding cat.A REL-16 CR is in R4-2002341 in RP-200401 and has no CR cover sheet problems</w:t>
      </w:r>
    </w:p>
    <w:p w:rsidR="003C0623" w:rsidRDefault="003C0623" w:rsidP="003C0623">
      <w:r>
        <w:t>- one CR to provide R4-2000401: this CR was agreed by RAN4 and it is the cat.A CR to the cat.F CR R4-2000400 in CRpack RP-200394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RP-200402</w:t>
      </w:r>
      <w:r>
        <w:rPr>
          <w:rFonts w:ascii="Arial" w:hAnsi="Arial" w:cs="Arial"/>
          <w:b/>
          <w:color w:val="0000FF"/>
          <w:sz w:val="24"/>
        </w:rPr>
        <w:tab/>
      </w:r>
      <w:r>
        <w:rPr>
          <w:rFonts w:ascii="Arial" w:hAnsi="Arial" w:cs="Arial"/>
          <w:b/>
          <w:sz w:val="24"/>
        </w:rPr>
        <w:t>RAN4 CRs for Closed REL-15 NR WI (plus cat.A REL-16), Part 10</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cover sheet of cat.A CR R4-2001726 of RP-200402 indicates that the CR is based on TS 38.141-1 instead of TS 38.141-2 (as the title says); i.e. CR is based on wrong specification (note: Corresponding cat.F CR is submitted in R4-2002455 in RP-200403); this means R4-2001726 can not be approved</w:t>
      </w:r>
    </w:p>
    <w:p w:rsidR="003C0623" w:rsidRDefault="003C0623" w:rsidP="003C0623">
      <w:r>
        <w:t>conclusion: all CRs of RP-200402 are approved except:</w:t>
      </w:r>
    </w:p>
    <w:p w:rsidR="003C0623" w:rsidRDefault="003C0623" w:rsidP="003C0623">
      <w:r>
        <w:t>- R4-2001726 which is revised in RP-200446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RP-200446</w:t>
      </w:r>
      <w:r>
        <w:rPr>
          <w:rFonts w:ascii="Arial" w:hAnsi="Arial" w:cs="Arial"/>
          <w:b/>
          <w:color w:val="0000FF"/>
          <w:sz w:val="24"/>
        </w:rPr>
        <w:tab/>
      </w:r>
      <w:r>
        <w:rPr>
          <w:rFonts w:ascii="Arial" w:hAnsi="Arial" w:cs="Arial"/>
          <w:b/>
          <w:sz w:val="24"/>
        </w:rPr>
        <w:t>CR to TS 38.141-2: Random data content for NR BS Test Models</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v16.2.0</w:t>
      </w:r>
      <w:r>
        <w:rPr>
          <w:i/>
        </w:rPr>
        <w:tab/>
        <w:t xml:space="preserve">  CR-0143  Cat: A (Rel-16)</w:t>
      </w:r>
      <w:r>
        <w:rPr>
          <w:i/>
        </w:rPr>
        <w:br/>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to replace cat.A REL-16 CR R4-2001726 of RP-200402 because R4-2001726 pretends it is a CR to 38.141-1 although a CR to 38.141-2 is required (related cat.F REL-15 CR to 38.141-2 is in R4-2002455 in RP-200403)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RP-200403</w:t>
      </w:r>
      <w:r>
        <w:rPr>
          <w:rFonts w:ascii="Arial" w:hAnsi="Arial" w:cs="Arial"/>
          <w:b/>
          <w:color w:val="0000FF"/>
          <w:sz w:val="24"/>
        </w:rPr>
        <w:tab/>
      </w:r>
      <w:r>
        <w:rPr>
          <w:rFonts w:ascii="Arial" w:hAnsi="Arial" w:cs="Arial"/>
          <w:b/>
          <w:sz w:val="24"/>
        </w:rPr>
        <w:t>RAN4 CRs for Closed REL-15 NR WI (plus cat.A REL-16), Part 11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MCC: R4-2002455 in RP-200403 has no proper cat.A CR (see R4-2001726 of RP-200402 which is based on wrong spec) therefore R4-2002455 cannot be approved without proper cat.A CR;</w:t>
      </w:r>
    </w:p>
    <w:p w:rsidR="003C0623" w:rsidRDefault="003C0623" w:rsidP="003C0623">
      <w:r>
        <w:t>conclusion: with cat.A CR RP-200446, all CRs of RP-200403 were approved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RP-200465</w:t>
      </w:r>
      <w:r>
        <w:rPr>
          <w:rFonts w:ascii="Arial" w:hAnsi="Arial" w:cs="Arial"/>
          <w:b/>
          <w:color w:val="0000FF"/>
          <w:sz w:val="24"/>
        </w:rPr>
        <w:tab/>
      </w:r>
      <w:r>
        <w:rPr>
          <w:rFonts w:ascii="Arial" w:hAnsi="Arial" w:cs="Arial"/>
          <w:b/>
          <w:sz w:val="24"/>
        </w:rPr>
        <w:t>RAN4 CRs for Closed REL-15 NR WI, part 13</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late CRpack with 2 CRs:</w:t>
      </w:r>
    </w:p>
    <w:p w:rsidR="003C0623" w:rsidRDefault="003C0623" w:rsidP="003C0623">
      <w:r>
        <w:t xml:space="preserve">- </w:t>
      </w:r>
      <w:r>
        <w:tab/>
        <w:t>R4-2002454 Cat F, the corresponding Cat A R4-2001724 is in RP-200402</w:t>
      </w:r>
    </w:p>
    <w:p w:rsidR="003C0623" w:rsidRDefault="003C0623" w:rsidP="003C0623">
      <w:r>
        <w:t>- R4-2002457 Cat F, the corresponding Cat A R4-2001680 is in RP-200403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RP-200404</w:t>
      </w:r>
      <w:r>
        <w:rPr>
          <w:rFonts w:ascii="Arial" w:hAnsi="Arial" w:cs="Arial"/>
          <w:b/>
          <w:color w:val="0000FF"/>
          <w:sz w:val="24"/>
        </w:rPr>
        <w:tab/>
      </w:r>
      <w:r>
        <w:rPr>
          <w:rFonts w:ascii="Arial" w:hAnsi="Arial" w:cs="Arial"/>
          <w:b/>
          <w:sz w:val="24"/>
        </w:rPr>
        <w:t>RAN4 CRs for Closed REL-15 NR WI (plus cat.A REL-16), Part 12</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RP-200215</w:t>
      </w:r>
      <w:r>
        <w:rPr>
          <w:rFonts w:ascii="Arial" w:hAnsi="Arial" w:cs="Arial"/>
          <w:b/>
          <w:color w:val="0000FF"/>
          <w:sz w:val="24"/>
        </w:rPr>
        <w:tab/>
      </w:r>
      <w:r>
        <w:rPr>
          <w:rFonts w:ascii="Arial" w:hAnsi="Arial" w:cs="Arial"/>
          <w:b/>
          <w:sz w:val="24"/>
        </w:rPr>
        <w:t>CR for 38.101-2 side condition for BC_Rel15</w:t>
      </w:r>
    </w:p>
    <w:p w:rsidR="003C0623" w:rsidRDefault="003C0623" w:rsidP="003C06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CR-0125  rev 1 Cat: F (Rel-15)</w:t>
      </w:r>
      <w:r>
        <w:rPr>
          <w:i/>
        </w:rPr>
        <w:br/>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R4-2001763)</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history:</w:t>
      </w:r>
    </w:p>
    <w:p w:rsidR="003C0623" w:rsidRDefault="003C0623" w:rsidP="003C0623">
      <w:r>
        <w:t>RAN4 #93: R4-1915375 (not provided to RAN #86 due to missing cat.A CR);</w:t>
      </w:r>
    </w:p>
    <w:p w:rsidR="003C0623" w:rsidRDefault="003C0623" w:rsidP="003C0623">
      <w:r>
        <w:t>RAN4 #94e: R4-2001763 revised in R4-2002732 to correct CR cover, R4-2002732 was at first agreed unseen but then not provided;</w:t>
      </w:r>
    </w:p>
    <w:p w:rsidR="003C0623" w:rsidRDefault="003C0623" w:rsidP="003C0623">
      <w:r>
        <w:t>adding side condition for beam correspondence.</w:t>
      </w:r>
    </w:p>
    <w:p w:rsidR="003C0623" w:rsidRDefault="003C0623" w:rsidP="003C0623">
      <w:r>
        <w:t>Take SNR&gt;=6dB as per agreed in the last RAN4 meeting.</w:t>
      </w:r>
    </w:p>
    <w:p w:rsidR="003C0623" w:rsidRDefault="003C0623" w:rsidP="003C0623">
      <w:r>
        <w:t>The PSD is calculated by the corresponding Refsens and the target SNR=6dB</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compare RP-200287 on same topic</w:t>
      </w:r>
    </w:p>
    <w:p w:rsidR="003C0623" w:rsidRDefault="003C0623" w:rsidP="003C0623">
      <w:r>
        <w:t>Nokia: CR is removing the separate sub-section for side condition which is not in line with the agreement of RAN4 #93 (RAN4 is working on additional cases, which will need additional sub-sections with different side conditions)</w:t>
      </w:r>
    </w:p>
    <w:p w:rsidR="003C0623" w:rsidRDefault="003C0623" w:rsidP="003C0623">
      <w:r>
        <w:lastRenderedPageBreak/>
        <w:t>Huawei: subsection was only removed to avoid hanging paragraph</w:t>
      </w:r>
    </w:p>
    <w:p w:rsidR="003C0623" w:rsidRDefault="003C0623" w:rsidP="003C0623">
      <w:r>
        <w:t>Apple: potential issue related to NOTE 2 in Tables 6.6.4.1.1-1 and 6.6.4.1.1-2:</w:t>
      </w:r>
    </w:p>
    <w:p w:rsidR="003C0623" w:rsidRDefault="003C0623" w:rsidP="003C0623">
      <w:r>
        <w:t>NOTE 2 of the CR indicates “Values specified at the Reference point to give minimum SSB Ês/Iot, with no applied noise,” but the term "Reference point” is not defined in the specification. As we pointed out during the RAN4 #94e meeting, this can be understood to be the RSRP measurement reference point (i.e. the RRM definition) or the radiated interface boundary.  This may lead to differences in the conformance test.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RP-200468</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RP-200468</w:t>
      </w:r>
      <w:r>
        <w:rPr>
          <w:rFonts w:ascii="Arial" w:hAnsi="Arial" w:cs="Arial"/>
          <w:b/>
          <w:color w:val="0000FF"/>
          <w:sz w:val="24"/>
        </w:rPr>
        <w:tab/>
      </w:r>
      <w:r>
        <w:rPr>
          <w:rFonts w:ascii="Arial" w:hAnsi="Arial" w:cs="Arial"/>
          <w:b/>
          <w:sz w:val="24"/>
        </w:rPr>
        <w:t>CR for 38.101-2 side condition for BC_Rel15</w:t>
      </w:r>
    </w:p>
    <w:p w:rsidR="003C0623" w:rsidRDefault="003C0623" w:rsidP="003C06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CR-0125  rev 2 Cat: F (Rel-15)</w:t>
      </w:r>
      <w:r>
        <w:rPr>
          <w:i/>
        </w:rPr>
        <w:br/>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RP-200215)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RP-200216</w:t>
      </w:r>
      <w:r>
        <w:rPr>
          <w:rFonts w:ascii="Arial" w:hAnsi="Arial" w:cs="Arial"/>
          <w:b/>
          <w:color w:val="0000FF"/>
          <w:sz w:val="24"/>
        </w:rPr>
        <w:tab/>
      </w:r>
      <w:r>
        <w:rPr>
          <w:rFonts w:ascii="Arial" w:hAnsi="Arial" w:cs="Arial"/>
          <w:b/>
          <w:sz w:val="24"/>
        </w:rPr>
        <w:t>CR for 38.101-2 side condition for BC_Rel16</w:t>
      </w:r>
    </w:p>
    <w:p w:rsidR="003C0623" w:rsidRDefault="003C0623" w:rsidP="003C06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CR-0126  rev 1 Cat: A (Rel-16)</w:t>
      </w:r>
      <w:r>
        <w:rPr>
          <w:i/>
        </w:rPr>
        <w:br/>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R4-2001764)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history of cat.A CR RP-200216 for cat.F CR RP-200215:</w:t>
      </w:r>
    </w:p>
    <w:p w:rsidR="003C0623" w:rsidRDefault="003C0623" w:rsidP="003C0623">
      <w:r>
        <w:t>RAN4 #93: R4-1915763 was allocated for the cat.A CR but never provided;</w:t>
      </w:r>
    </w:p>
    <w:p w:rsidR="003C0623" w:rsidRDefault="003C0623" w:rsidP="003C0623">
      <w:r>
        <w:t>RAN4 #94e: R4-2001764 was allocated for the cat.A CR but never provided;</w:t>
      </w:r>
    </w:p>
    <w:p w:rsidR="003C0623" w:rsidRDefault="003C0623" w:rsidP="003C0623">
      <w:r>
        <w:t>cat A CR: Adding side condition for beam correspondence.</w:t>
      </w:r>
      <w:r w:rsidR="00C317C7">
        <w:t xml:space="preserve"> </w:t>
      </w:r>
      <w:r>
        <w:t>Take SNR&gt;=6dB as per agreed in the last RAN4 meeting.</w:t>
      </w:r>
    </w:p>
    <w:p w:rsidR="003C0623" w:rsidRDefault="003C0623" w:rsidP="003C0623">
      <w:r>
        <w:t>The PSD is calculated by the corresponding Refsens and the target SNR=6dB</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compare RP-200288 on same topic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RP-200469</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RP-200469</w:t>
      </w:r>
      <w:r>
        <w:rPr>
          <w:rFonts w:ascii="Arial" w:hAnsi="Arial" w:cs="Arial"/>
          <w:b/>
          <w:color w:val="0000FF"/>
          <w:sz w:val="24"/>
        </w:rPr>
        <w:tab/>
      </w:r>
      <w:r>
        <w:rPr>
          <w:rFonts w:ascii="Arial" w:hAnsi="Arial" w:cs="Arial"/>
          <w:b/>
          <w:sz w:val="24"/>
        </w:rPr>
        <w:t>CR for 38.101-2 side condition for BC_Rel16</w:t>
      </w:r>
    </w:p>
    <w:p w:rsidR="003C0623" w:rsidRDefault="003C0623" w:rsidP="003C06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CR-0126  rev 2 Cat: A (Rel-16)</w:t>
      </w:r>
      <w:r>
        <w:rPr>
          <w:i/>
        </w:rPr>
        <w:br/>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RP-200216)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RP-200287</w:t>
      </w:r>
      <w:r>
        <w:rPr>
          <w:rFonts w:ascii="Arial" w:hAnsi="Arial" w:cs="Arial"/>
          <w:b/>
          <w:color w:val="0000FF"/>
          <w:sz w:val="24"/>
        </w:rPr>
        <w:tab/>
      </w:r>
      <w:r>
        <w:rPr>
          <w:rFonts w:ascii="Arial" w:hAnsi="Arial" w:cs="Arial"/>
          <w:b/>
          <w:sz w:val="24"/>
        </w:rPr>
        <w:t>CR for 38.101-2: Beam correspondence side condition</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v15.8.0</w:t>
      </w:r>
      <w:r>
        <w:rPr>
          <w:i/>
        </w:rPr>
        <w:tab/>
        <w:t xml:space="preserve">  CR-0069  rev 1 Cat: F (Rel-15)</w:t>
      </w:r>
      <w:r>
        <w:rPr>
          <w:i/>
        </w:rPr>
        <w:br/>
      </w:r>
      <w:r>
        <w:rPr>
          <w:i/>
        </w:rPr>
        <w:br/>
      </w:r>
      <w:r>
        <w:rPr>
          <w:i/>
        </w:rPr>
        <w:tab/>
      </w:r>
      <w:r>
        <w:rPr>
          <w:i/>
        </w:rPr>
        <w:tab/>
      </w:r>
      <w:r>
        <w:rPr>
          <w:i/>
        </w:rPr>
        <w:tab/>
      </w:r>
      <w:r>
        <w:rPr>
          <w:i/>
        </w:rPr>
        <w:tab/>
      </w:r>
      <w:r>
        <w:rPr>
          <w:i/>
        </w:rPr>
        <w:tab/>
        <w:t>Source: Nokia; Nokia Shanghai Bell</w:t>
      </w:r>
    </w:p>
    <w:p w:rsidR="003C0623" w:rsidRDefault="003C0623" w:rsidP="003C0623">
      <w:pPr>
        <w:rPr>
          <w:rFonts w:ascii="Arial" w:hAnsi="Arial" w:cs="Arial"/>
          <w:b/>
        </w:rPr>
      </w:pPr>
      <w:r>
        <w:rPr>
          <w:rFonts w:ascii="Arial" w:hAnsi="Arial" w:cs="Arial"/>
          <w:b/>
        </w:rPr>
        <w:lastRenderedPageBreak/>
        <w:t xml:space="preserve">Abstract: </w:t>
      </w:r>
    </w:p>
    <w:p w:rsidR="003C0623" w:rsidRDefault="003C0623" w:rsidP="003C0623">
      <w:r>
        <w:t>company CR; re-submission of the Rel-15 CR to TS38.101-2 agreed in RAN4#93 in R4-1915375 38.101-2 CR 0069 rev -;</w:t>
      </w:r>
    </w:p>
    <w:p w:rsidR="003C0623" w:rsidRDefault="003C0623" w:rsidP="003C0623">
      <w:r>
        <w:t>note: Due to missing cat.A CR the cat.F CR R4-1915375 from Huawei could not be provided to RAN #86; also during RAN4 #94e no complete CR set was provided (R4-2001763 revised in R4-2002732 which was agreed unseen but not provided by Huawei)</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compare RP-200215 on same topic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RP-200288</w:t>
      </w:r>
      <w:r>
        <w:rPr>
          <w:rFonts w:ascii="Arial" w:hAnsi="Arial" w:cs="Arial"/>
          <w:b/>
          <w:color w:val="0000FF"/>
          <w:sz w:val="24"/>
        </w:rPr>
        <w:tab/>
      </w:r>
      <w:r>
        <w:rPr>
          <w:rFonts w:ascii="Arial" w:hAnsi="Arial" w:cs="Arial"/>
          <w:b/>
          <w:sz w:val="24"/>
        </w:rPr>
        <w:t>CR for 38.101-2: Beam correspondence side condition</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v16.2.0</w:t>
      </w:r>
      <w:r>
        <w:rPr>
          <w:i/>
        </w:rPr>
        <w:tab/>
        <w:t xml:space="preserve">  CR-0076  rev 1 Cat: A (Rel-16)</w:t>
      </w:r>
      <w:r>
        <w:rPr>
          <w:i/>
        </w:rPr>
        <w:br/>
      </w:r>
      <w:r>
        <w:rPr>
          <w:i/>
        </w:rPr>
        <w:br/>
      </w:r>
      <w:r>
        <w:rPr>
          <w:i/>
        </w:rPr>
        <w:tab/>
      </w:r>
      <w:r>
        <w:rPr>
          <w:i/>
        </w:rPr>
        <w:tab/>
      </w:r>
      <w:r>
        <w:rPr>
          <w:i/>
        </w:rPr>
        <w:tab/>
      </w:r>
      <w:r>
        <w:rPr>
          <w:i/>
        </w:rPr>
        <w:tab/>
      </w:r>
      <w:r>
        <w:rPr>
          <w:i/>
        </w:rPr>
        <w:tab/>
        <w:t>Source: Nokia; Nokia Shanghai Bell</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this is the REL-16 cat.A CR for the REL-15 cat.F CR RP-200287 (which goes back to the REL-15 cat.F CR R4-1915375 from Huawei);</w:t>
      </w:r>
    </w:p>
    <w:p w:rsidR="003C0623" w:rsidRDefault="003C0623" w:rsidP="003C0623">
      <w:r>
        <w:t>history:</w:t>
      </w:r>
    </w:p>
    <w:p w:rsidR="003C0623" w:rsidRDefault="003C0623" w:rsidP="003C0623">
      <w:r>
        <w:t>RAN4 #93: R4-1915763 was allocated for the cat.A CR for Huawei, agreed unseen but never provided;</w:t>
      </w:r>
    </w:p>
    <w:p w:rsidR="003C0623" w:rsidRDefault="003C0623" w:rsidP="003C0623">
      <w:r>
        <w:t>RAN4 #94e: R4-2001764 was allocated for the cat.A CR but never provided by Huawei;</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compare RP-200216 on same topic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RP-200244</w:t>
      </w:r>
      <w:r>
        <w:rPr>
          <w:rFonts w:ascii="Arial" w:hAnsi="Arial" w:cs="Arial"/>
          <w:b/>
          <w:color w:val="0000FF"/>
          <w:sz w:val="24"/>
        </w:rPr>
        <w:tab/>
      </w:r>
      <w:r>
        <w:rPr>
          <w:rFonts w:ascii="Arial" w:hAnsi="Arial" w:cs="Arial"/>
          <w:b/>
          <w:sz w:val="24"/>
        </w:rPr>
        <w:t>Tx Diversity and Related Work in RAN4</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9.10 to AI 14 in order to discuss it together with RP-200211 and RP-200280</w:t>
      </w:r>
    </w:p>
    <w:p w:rsidR="003C0623" w:rsidRDefault="003C0623" w:rsidP="003C0623">
      <w:r>
        <w:t>Qualcomm: Some companies are proposing changes to Rel.15 while we are well in Rel.16. We are proposing to have the discussion starting from Rel.16 or even postpone it to Rel.17.</w:t>
      </w:r>
    </w:p>
    <w:p w:rsidR="003C0623" w:rsidRDefault="003C0623" w:rsidP="003C0623">
      <w:r>
        <w:t>Nokia: shares the views of Qualcomm. Some companies have proposed relaxations to the UE power class 2 requirements but such relaxations have not been agreed in RAN4</w:t>
      </w:r>
    </w:p>
    <w:p w:rsidR="003C0623" w:rsidRDefault="003C0623" w:rsidP="003C0623">
      <w:r>
        <w:t>see result of email discussion in conclusion of RP-200280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RP-200211</w:t>
      </w:r>
      <w:r>
        <w:rPr>
          <w:rFonts w:ascii="Arial" w:hAnsi="Arial" w:cs="Arial"/>
          <w:b/>
          <w:color w:val="0000FF"/>
          <w:sz w:val="24"/>
        </w:rPr>
        <w:tab/>
      </w:r>
      <w:r>
        <w:rPr>
          <w:rFonts w:ascii="Arial" w:hAnsi="Arial" w:cs="Arial"/>
          <w:b/>
          <w:sz w:val="24"/>
        </w:rPr>
        <w:t>Handling of power class in Rel15</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see result of email discussion in conclusion of RP-200280</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RP-200280</w:t>
      </w:r>
      <w:r>
        <w:rPr>
          <w:rFonts w:ascii="Arial" w:hAnsi="Arial" w:cs="Arial"/>
          <w:b/>
          <w:color w:val="0000FF"/>
          <w:sz w:val="24"/>
        </w:rPr>
        <w:tab/>
      </w:r>
      <w:r>
        <w:rPr>
          <w:rFonts w:ascii="Arial" w:hAnsi="Arial" w:cs="Arial"/>
          <w:b/>
          <w:sz w:val="24"/>
        </w:rPr>
        <w:t>Power class related to UL MIMO</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Power class ambiguity exists for UE supporting UL MIMO for both SA and NSA mode. Clarification for SA and new power class for NSA should be decided as it already affeccts RAN5 test case design.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suggested conclusion:</w:t>
      </w:r>
    </w:p>
    <w:p w:rsidR="003C0623" w:rsidRDefault="003C0623" w:rsidP="003C0623">
      <w:r>
        <w:t xml:space="preserve">The email discussion identified the following elements to continue work on this matter:  </w:t>
      </w:r>
    </w:p>
    <w:p w:rsidR="003C0623" w:rsidRDefault="003C0623" w:rsidP="003C0623">
      <w:r>
        <w:t>-</w:t>
      </w:r>
      <w:r>
        <w:tab/>
        <w:t>RAN4 should clarify the Rel-15 UE requirements as a package CR and based on the requirements provide needed Rel-15 testing guidance and information to RAN5</w:t>
      </w:r>
    </w:p>
    <w:p w:rsidR="003C0623" w:rsidRDefault="003C0623" w:rsidP="003C0623">
      <w:r>
        <w:t>-</w:t>
      </w:r>
      <w:r>
        <w:tab/>
        <w:t>RAN4 should develop Rel-16 UE requirements as a package CR and based on the requirements provide needed Rel-16  testing guidance and information to RAN5 (if different from Rel-15)</w:t>
      </w:r>
    </w:p>
    <w:p w:rsidR="003C0623" w:rsidRDefault="003C0623" w:rsidP="003C0623">
      <w:r>
        <w:t>Qualcomm: We object to the current WF because it implies we will still make changes to Rel.15. We stated multiple times that the impact is too big for a closed release. We are fine to discuss for Rel.16.</w:t>
      </w:r>
    </w:p>
    <w:p w:rsidR="003C0623" w:rsidRDefault="003C0623" w:rsidP="003C0623">
      <w:r>
        <w:t>conclusion: no consensus, discussion may continue among RAN4 delegates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RP-200071</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RP-200072</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RP-200073</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RP-200074</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RP-200075</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RP-200076</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RP-200053</w:t>
      </w:r>
      <w:r>
        <w:rPr>
          <w:rFonts w:ascii="Arial" w:hAnsi="Arial" w:cs="Arial"/>
          <w:b/>
          <w:color w:val="0000FF"/>
          <w:sz w:val="24"/>
        </w:rPr>
        <w:tab/>
      </w:r>
      <w:r>
        <w:rPr>
          <w:rFonts w:ascii="Arial" w:hAnsi="Arial" w:cs="Arial"/>
          <w:b/>
          <w:sz w:val="24"/>
        </w:rPr>
        <w:t>RAN6 CRs for REL-13 WIs (CIoT_EC_GSM-Core, TEI13)</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RP-200054</w:t>
      </w:r>
      <w:r>
        <w:rPr>
          <w:rFonts w:ascii="Arial" w:hAnsi="Arial" w:cs="Arial"/>
          <w:b/>
          <w:color w:val="0000FF"/>
          <w:sz w:val="24"/>
        </w:rPr>
        <w:tab/>
      </w:r>
      <w:r>
        <w:rPr>
          <w:rFonts w:ascii="Arial" w:hAnsi="Arial" w:cs="Arial"/>
          <w:b/>
          <w:sz w:val="24"/>
        </w:rPr>
        <w:t>RAN6 CRs for REL-14 WIs (ePOS_GERAN-Core, CIoT_EC_GSM_radio_enh-Core)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RP-200055</w:t>
      </w:r>
      <w:r>
        <w:rPr>
          <w:rFonts w:ascii="Arial" w:hAnsi="Arial" w:cs="Arial"/>
          <w:b/>
          <w:color w:val="0000FF"/>
          <w:sz w:val="24"/>
        </w:rPr>
        <w:tab/>
      </w:r>
      <w:r>
        <w:rPr>
          <w:rFonts w:ascii="Arial" w:hAnsi="Arial" w:cs="Arial"/>
          <w:b/>
          <w:sz w:val="24"/>
        </w:rPr>
        <w:t>RAN6 CRs for REL-15 WIs (CIoT_EC_GSM_fenh-Core)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2"/>
      </w:pPr>
      <w:bookmarkStart w:id="354" w:name="_Toc40027838"/>
      <w:bookmarkStart w:id="355" w:name="_Toc42029387"/>
      <w:r>
        <w:t>15</w:t>
      </w:r>
      <w:r>
        <w:tab/>
        <w:t>Any other business</w:t>
      </w:r>
      <w:bookmarkEnd w:id="354"/>
      <w:bookmarkEnd w:id="355"/>
    </w:p>
    <w:p w:rsidR="003C0623" w:rsidRDefault="003C0623" w:rsidP="003C0623">
      <w:pPr>
        <w:rPr>
          <w:rFonts w:ascii="Arial" w:hAnsi="Arial" w:cs="Arial"/>
          <w:b/>
          <w:sz w:val="24"/>
        </w:rPr>
      </w:pPr>
      <w:r>
        <w:rPr>
          <w:rFonts w:ascii="Arial" w:hAnsi="Arial" w:cs="Arial"/>
          <w:b/>
          <w:color w:val="0000FF"/>
          <w:sz w:val="24"/>
        </w:rPr>
        <w:t>RP-200159</w:t>
      </w:r>
      <w:r>
        <w:rPr>
          <w:rFonts w:ascii="Arial" w:hAnsi="Arial" w:cs="Arial"/>
          <w:b/>
          <w:color w:val="0000FF"/>
          <w:sz w:val="24"/>
        </w:rPr>
        <w:tab/>
      </w:r>
      <w:r>
        <w:rPr>
          <w:rFonts w:ascii="Arial" w:hAnsi="Arial" w:cs="Arial"/>
          <w:b/>
          <w:sz w:val="24"/>
        </w:rPr>
        <w:t>Considerations for Q2 e-meetings</w:t>
      </w:r>
    </w:p>
    <w:p w:rsidR="003C0623" w:rsidRDefault="003C0623" w:rsidP="003C062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Alternative  A.I.: 15</w:t>
      </w:r>
    </w:p>
    <w:p w:rsidR="003C0623" w:rsidRDefault="003C0623" w:rsidP="003C0623">
      <w:r>
        <w:t>Proposal to adjust Q2 emeetings formats across RAN WGs taking into account lessons learnt from Q1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5 to AI 15</w:t>
      </w:r>
    </w:p>
    <w:p w:rsidR="003C0623" w:rsidRDefault="003C0623" w:rsidP="003C0623">
      <w:r>
        <w:t>RAN chair: leadership will take these into account for setting up the coming e-meetings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RP-200207</w:t>
      </w:r>
      <w:r>
        <w:rPr>
          <w:rFonts w:ascii="Arial" w:hAnsi="Arial" w:cs="Arial"/>
          <w:b/>
          <w:color w:val="0000FF"/>
          <w:sz w:val="24"/>
        </w:rPr>
        <w:tab/>
      </w:r>
      <w:r>
        <w:rPr>
          <w:rFonts w:ascii="Arial" w:hAnsi="Arial" w:cs="Arial"/>
          <w:b/>
          <w:sz w:val="24"/>
        </w:rPr>
        <w:t>Discussion on emeeting organizational issues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9.9 to AI 15</w:t>
      </w:r>
    </w:p>
    <w:p w:rsidR="003C0623" w:rsidRDefault="003C0623" w:rsidP="003C0623">
      <w:r>
        <w:lastRenderedPageBreak/>
        <w:t>RAN chair: leadership will take these into account for setting up the coming e-meetings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RP-200257</w:t>
      </w:r>
      <w:r>
        <w:rPr>
          <w:rFonts w:ascii="Arial" w:hAnsi="Arial" w:cs="Arial"/>
          <w:b/>
          <w:color w:val="0000FF"/>
          <w:sz w:val="24"/>
        </w:rPr>
        <w:tab/>
      </w:r>
      <w:r>
        <w:rPr>
          <w:rFonts w:ascii="Arial" w:hAnsi="Arial" w:cs="Arial"/>
          <w:b/>
          <w:sz w:val="24"/>
        </w:rPr>
        <w:t>Feedback on the RAN1 February 2020 e-meeting</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5.1 to AI 15</w:t>
      </w:r>
    </w:p>
    <w:p w:rsidR="003C0623" w:rsidRDefault="003C0623" w:rsidP="003C0623">
      <w:r>
        <w:t>RAN chair: leadership will take these into account for setting up the coming e-meetings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RP-200323</w:t>
      </w:r>
      <w:r>
        <w:rPr>
          <w:rFonts w:ascii="Arial" w:hAnsi="Arial" w:cs="Arial"/>
          <w:b/>
          <w:color w:val="0000FF"/>
          <w:sz w:val="24"/>
        </w:rPr>
        <w:tab/>
      </w:r>
      <w:r>
        <w:rPr>
          <w:rFonts w:ascii="Arial" w:hAnsi="Arial" w:cs="Arial"/>
          <w:b/>
          <w:sz w:val="24"/>
        </w:rPr>
        <w:t>On Remaining Maintenance of Rel-16 NR V2X</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9.3.8 to AI 15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RP-200330</w:t>
      </w:r>
      <w:r>
        <w:rPr>
          <w:rFonts w:ascii="Arial" w:hAnsi="Arial" w:cs="Arial"/>
          <w:b/>
          <w:color w:val="0000FF"/>
          <w:sz w:val="24"/>
        </w:rPr>
        <w:tab/>
      </w:r>
      <w:r>
        <w:rPr>
          <w:rFonts w:ascii="Arial" w:hAnsi="Arial" w:cs="Arial"/>
          <w:b/>
          <w:sz w:val="24"/>
        </w:rPr>
        <w:t>Lessons learned from the RAN1 e-meeting</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Futurewei</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leadership will take these into account for setting up the coming e-meetings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RP-200227</w:t>
      </w:r>
      <w:r>
        <w:rPr>
          <w:rFonts w:ascii="Arial" w:hAnsi="Arial" w:cs="Arial"/>
          <w:b/>
          <w:color w:val="0000FF"/>
          <w:sz w:val="24"/>
        </w:rPr>
        <w:tab/>
      </w:r>
      <w:r>
        <w:rPr>
          <w:rFonts w:ascii="Arial" w:hAnsi="Arial" w:cs="Arial"/>
          <w:b/>
          <w:sz w:val="24"/>
        </w:rPr>
        <w:t>Views on E-meetings _x00B_and Rel-16/Rel-17 Timeline</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RP-200490</w:t>
      </w:r>
      <w:r>
        <w:rPr>
          <w:rFonts w:ascii="Arial" w:hAnsi="Arial" w:cs="Arial"/>
          <w:b/>
          <w:color w:val="0000FF"/>
          <w:sz w:val="24"/>
        </w:rPr>
        <w:tab/>
      </w:r>
      <w:r>
        <w:rPr>
          <w:rFonts w:ascii="Arial" w:hAnsi="Arial" w:cs="Arial"/>
          <w:b/>
          <w:sz w:val="24"/>
        </w:rPr>
        <w:t>Report of the discussion on E-Meeting Feedback</w:t>
      </w:r>
    </w:p>
    <w:p w:rsidR="003C0623" w:rsidRDefault="003C0623" w:rsidP="003C062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RAN2 chairman (Mediatek)</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is provided for infomation and leadership will take this into account when planning Q2/20 e-meetings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RP-200160</w:t>
      </w:r>
      <w:r>
        <w:rPr>
          <w:rFonts w:ascii="Arial" w:hAnsi="Arial" w:cs="Arial"/>
          <w:b/>
          <w:color w:val="0000FF"/>
          <w:sz w:val="24"/>
        </w:rPr>
        <w:tab/>
      </w:r>
      <w:r>
        <w:rPr>
          <w:rFonts w:ascii="Arial" w:hAnsi="Arial" w:cs="Arial"/>
          <w:b/>
          <w:sz w:val="24"/>
        </w:rPr>
        <w:t>Delivering Rel-16</w:t>
      </w:r>
    </w:p>
    <w:p w:rsidR="003C0623" w:rsidRDefault="003C0623" w:rsidP="003C062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Alternative A.I.: 15</w:t>
      </w:r>
    </w:p>
    <w:p w:rsidR="003C0623" w:rsidRDefault="003C0623" w:rsidP="003C0623">
      <w:r>
        <w:t>Handling of Rel-16 in view of the extraordinary situation with COVID-19</w:t>
      </w:r>
    </w:p>
    <w:p w:rsidR="003C0623" w:rsidRDefault="003C0623" w:rsidP="003C0623">
      <w:pPr>
        <w:rPr>
          <w:rFonts w:ascii="Arial" w:hAnsi="Arial" w:cs="Arial"/>
          <w:b/>
        </w:rPr>
      </w:pPr>
      <w:r>
        <w:rPr>
          <w:rFonts w:ascii="Arial" w:hAnsi="Arial" w:cs="Arial"/>
          <w:b/>
        </w:rPr>
        <w:lastRenderedPageBreak/>
        <w:t xml:space="preserve">Discussion: </w:t>
      </w:r>
    </w:p>
    <w:p w:rsidR="003C0623" w:rsidRDefault="003C0623" w:rsidP="003C0623">
      <w:r>
        <w:t>moved from AI 9.10 to AI 15</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RP-200206</w:t>
      </w:r>
      <w:r>
        <w:rPr>
          <w:rFonts w:ascii="Arial" w:hAnsi="Arial" w:cs="Arial"/>
          <w:b/>
          <w:color w:val="0000FF"/>
          <w:sz w:val="24"/>
        </w:rPr>
        <w:tab/>
      </w:r>
      <w:r>
        <w:rPr>
          <w:rFonts w:ascii="Arial" w:hAnsi="Arial" w:cs="Arial"/>
          <w:b/>
          <w:sz w:val="24"/>
        </w:rPr>
        <w:t>Discussion on the timeplan for R16 frozen</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9.3 to AI 15</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RP-200210</w:t>
      </w:r>
      <w:r>
        <w:rPr>
          <w:rFonts w:ascii="Arial" w:hAnsi="Arial" w:cs="Arial"/>
          <w:b/>
          <w:color w:val="0000FF"/>
          <w:sz w:val="24"/>
        </w:rPr>
        <w:tab/>
      </w:r>
      <w:r>
        <w:rPr>
          <w:rFonts w:ascii="Arial" w:hAnsi="Arial" w:cs="Arial"/>
          <w:b/>
          <w:sz w:val="24"/>
        </w:rPr>
        <w:t xml:space="preserve">Discussion on timeline of Rel16 ASN.1 review </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 xml:space="preserve">view and proposals on Rel16 ASN.1 review plan </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9.10 to AI 15</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RP-200282</w:t>
      </w:r>
      <w:r>
        <w:rPr>
          <w:rFonts w:ascii="Arial" w:hAnsi="Arial" w:cs="Arial"/>
          <w:b/>
          <w:color w:val="0000FF"/>
          <w:sz w:val="24"/>
        </w:rPr>
        <w:tab/>
      </w:r>
      <w:r>
        <w:rPr>
          <w:rFonts w:ascii="Arial" w:hAnsi="Arial" w:cs="Arial"/>
          <w:b/>
          <w:sz w:val="24"/>
        </w:rPr>
        <w:t>Discussion of Release-16 completion</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Discussion of implications for Release 16 completion due to current meeting limitations.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9.10 to AI 15</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RP-200161</w:t>
      </w:r>
      <w:r>
        <w:rPr>
          <w:rFonts w:ascii="Arial" w:hAnsi="Arial" w:cs="Arial"/>
          <w:b/>
          <w:color w:val="0000FF"/>
          <w:sz w:val="24"/>
        </w:rPr>
        <w:tab/>
      </w:r>
      <w:r>
        <w:rPr>
          <w:rFonts w:ascii="Arial" w:hAnsi="Arial" w:cs="Arial"/>
          <w:b/>
          <w:sz w:val="24"/>
        </w:rPr>
        <w:t>Handling of Rel-17</w:t>
      </w:r>
    </w:p>
    <w:p w:rsidR="003C0623" w:rsidRDefault="003C0623" w:rsidP="003C062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Alternative A.I.: 15</w:t>
      </w:r>
    </w:p>
    <w:p w:rsidR="003C0623" w:rsidRDefault="003C0623" w:rsidP="003C0623">
      <w:r>
        <w:t>Handling of Rel-17 in view of the extraordinary situation with COVID-19</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moved from AI 9.10 to AI 15</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RP-200213</w:t>
      </w:r>
      <w:r>
        <w:rPr>
          <w:rFonts w:ascii="Arial" w:hAnsi="Arial" w:cs="Arial"/>
          <w:b/>
          <w:color w:val="0000FF"/>
          <w:sz w:val="24"/>
        </w:rPr>
        <w:tab/>
      </w:r>
      <w:r>
        <w:rPr>
          <w:rFonts w:ascii="Arial" w:hAnsi="Arial" w:cs="Arial"/>
          <w:b/>
          <w:sz w:val="24"/>
        </w:rPr>
        <w:t>Discussion on timeline of Release 17</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view and proposal on potential adjustment of Release 17 plan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9.10 to AI 15</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RP-200449</w:t>
      </w:r>
      <w:r>
        <w:rPr>
          <w:rFonts w:ascii="Arial" w:hAnsi="Arial" w:cs="Arial"/>
          <w:b/>
          <w:color w:val="0000FF"/>
          <w:sz w:val="24"/>
        </w:rPr>
        <w:tab/>
      </w:r>
      <w:r>
        <w:rPr>
          <w:rFonts w:ascii="Arial" w:hAnsi="Arial" w:cs="Arial"/>
          <w:b/>
          <w:sz w:val="24"/>
        </w:rPr>
        <w:t>Need to plan to avoid 6 months shift in Rel-17 Timeline</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RP-200283</w:t>
      </w:r>
      <w:r>
        <w:rPr>
          <w:rFonts w:ascii="Arial" w:hAnsi="Arial" w:cs="Arial"/>
          <w:b/>
          <w:color w:val="0000FF"/>
          <w:sz w:val="24"/>
        </w:rPr>
        <w:tab/>
      </w:r>
      <w:r>
        <w:rPr>
          <w:rFonts w:ascii="Arial" w:hAnsi="Arial" w:cs="Arial"/>
          <w:b/>
          <w:sz w:val="24"/>
        </w:rPr>
        <w:t>On Release Timing</w:t>
      </w:r>
    </w:p>
    <w:p w:rsidR="003C0623" w:rsidRDefault="003C0623" w:rsidP="003C062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España S.A.</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RP-200430</w:t>
      </w:r>
      <w:r>
        <w:rPr>
          <w:rFonts w:ascii="Arial" w:hAnsi="Arial" w:cs="Arial"/>
          <w:b/>
          <w:color w:val="0000FF"/>
          <w:sz w:val="24"/>
        </w:rPr>
        <w:tab/>
      </w:r>
      <w:r>
        <w:rPr>
          <w:rFonts w:ascii="Arial" w:hAnsi="Arial" w:cs="Arial"/>
          <w:b/>
          <w:sz w:val="24"/>
        </w:rPr>
        <w:t>3GPP Release timelines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RAN chair, RAN1 chair, RAN2 chair, RAN3 chair, RAN4 chair, RAN5 chair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RP-200493</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RP-200493</w:t>
      </w:r>
      <w:r>
        <w:rPr>
          <w:rFonts w:ascii="Arial" w:hAnsi="Arial" w:cs="Arial"/>
          <w:b/>
          <w:color w:val="0000FF"/>
          <w:sz w:val="24"/>
        </w:rPr>
        <w:tab/>
      </w:r>
      <w:r>
        <w:rPr>
          <w:rFonts w:ascii="Arial" w:hAnsi="Arial" w:cs="Arial"/>
          <w:b/>
          <w:sz w:val="24"/>
        </w:rPr>
        <w:t>3GPP Release timelines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RAN chair, RAN1 chair, RAN2 chair, RAN3 chair, RAN4 chair, RAN5 chair</w:t>
      </w:r>
    </w:p>
    <w:p w:rsidR="003C0623" w:rsidRDefault="003C0623" w:rsidP="003C0623">
      <w:pPr>
        <w:rPr>
          <w:color w:val="808080"/>
        </w:rPr>
      </w:pPr>
      <w:r>
        <w:rPr>
          <w:color w:val="808080"/>
        </w:rPr>
        <w:t>(Replaces RP-200430)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RP-200320</w:t>
      </w:r>
      <w:r>
        <w:rPr>
          <w:rFonts w:ascii="Arial" w:hAnsi="Arial" w:cs="Arial"/>
          <w:b/>
          <w:color w:val="0000FF"/>
          <w:sz w:val="24"/>
        </w:rPr>
        <w:tab/>
      </w:r>
      <w:r>
        <w:rPr>
          <w:rFonts w:ascii="Arial" w:hAnsi="Arial" w:cs="Arial"/>
          <w:b/>
          <w:sz w:val="24"/>
        </w:rPr>
        <w:t xml:space="preserve">Avoiding misalignment between different WGs specifications </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conclusion: [Fallback] email discussion: RAN2 is encouraged to continue work on technical solutions. RAN is looking forward to technical results from RAN2 and will discuss the status at RAN#88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RP-200326</w:t>
      </w:r>
      <w:r>
        <w:rPr>
          <w:rFonts w:ascii="Arial" w:hAnsi="Arial" w:cs="Arial"/>
          <w:b/>
          <w:color w:val="0000FF"/>
          <w:sz w:val="24"/>
        </w:rPr>
        <w:tab/>
      </w:r>
      <w:r>
        <w:rPr>
          <w:rFonts w:ascii="Arial" w:hAnsi="Arial" w:cs="Arial"/>
          <w:b/>
          <w:sz w:val="24"/>
        </w:rPr>
        <w:t>on FR2 combinations fallback</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9.9 to AI 15</w:t>
      </w:r>
    </w:p>
    <w:p w:rsidR="003C0623" w:rsidRDefault="003C0623" w:rsidP="003C0623">
      <w:r>
        <w:t>conclusion: [Fallback] email discussion: RAN2 is encouraged to continue work on technical solutions. RAN is looking forward to technical results from RAN2 and will discuss the status at RAN#88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RP-200174</w:t>
      </w:r>
      <w:r>
        <w:rPr>
          <w:rFonts w:ascii="Arial" w:hAnsi="Arial" w:cs="Arial"/>
          <w:b/>
          <w:color w:val="0000FF"/>
          <w:sz w:val="24"/>
        </w:rPr>
        <w:tab/>
      </w:r>
      <w:r>
        <w:rPr>
          <w:rFonts w:ascii="Arial" w:hAnsi="Arial" w:cs="Arial"/>
          <w:b/>
          <w:sz w:val="24"/>
        </w:rPr>
        <w:t>Discussion and draft WID for RAN1 aspects of special UE conformance test functions</w:t>
      </w:r>
    </w:p>
    <w:p w:rsidR="003C0623" w:rsidRDefault="003C0623" w:rsidP="003C062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38.215 v..</w:t>
      </w:r>
      <w:r>
        <w:rPr>
          <w:i/>
        </w:rPr>
        <w:br/>
      </w:r>
      <w:r>
        <w:rPr>
          <w:i/>
        </w:rPr>
        <w:tab/>
      </w:r>
      <w:r>
        <w:rPr>
          <w:i/>
        </w:rPr>
        <w:tab/>
      </w:r>
      <w:r>
        <w:rPr>
          <w:i/>
        </w:rPr>
        <w:tab/>
      </w:r>
      <w:r>
        <w:rPr>
          <w:i/>
        </w:rPr>
        <w:tab/>
      </w:r>
      <w:r>
        <w:rPr>
          <w:i/>
        </w:rPr>
        <w:tab/>
        <w:t>Source: Keysight Technologies UK Ltd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provides the history behind the introduction of essential special UE conformance test functions, identified as part of a RAN4 SI on test methods to enable testing of UE performance requirements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Rohde &amp; Schwarz: Keysight Proposal 1 from RP-200174 and the R&amp;S Proposal from RP-200259 are well aligned, so from our point of view the proposals are agreeable. Also we would like to support the Proposal 2 in RP-200174 on the introduction of a new WID for the addition of UE measurements to enable OTA conformance testing in Rel-16;</w:t>
      </w:r>
    </w:p>
    <w:p w:rsidR="003C0623" w:rsidRDefault="003C0623" w:rsidP="003C0623">
      <w:r>
        <w:t>Qualcomm: We also support proposal 1. For the introduction of a new WI, we believe this discussion could happen later on.</w:t>
      </w:r>
    </w:p>
    <w:p w:rsidR="003C0623" w:rsidRDefault="003C0623" w:rsidP="003C0623">
      <w:r>
        <w:t xml:space="preserve">Intel: We share same views with Keysight and R&amp;S and support the proposals in RP-200174 and RP-200259. The proposals aim to resolve the current uncertainty situation with the SS-RSRPB/SS-RSARP measurements which are caused by procedural aspects (not technical). We also would like to emphasize that SS-RSRPB measurements are critical for FR2 performance testing and removing such measurements from the spec may cause a lot of ambiguity. </w:t>
      </w:r>
    </w:p>
    <w:p w:rsidR="003C0623" w:rsidRDefault="003C0623" w:rsidP="003C0623">
      <w:r>
        <w:t>As mentioned by Niels, Rel-15 related Keysight Proposal 1 from RP-200174 and the R&amp;S Proposal from RP-200259 are well aligned. Either one is ok for us</w:t>
      </w:r>
    </w:p>
    <w:p w:rsidR="003C0623" w:rsidRDefault="003C0623" w:rsidP="003C0623">
      <w:r>
        <w:t>MCC: the proposal from RP-200259 is covered by/aligned with proposal 1 of RP-200174;</w:t>
      </w:r>
    </w:p>
    <w:p w:rsidR="003C0623" w:rsidRDefault="003C0623" w:rsidP="003C0623">
      <w:r>
        <w:t>proposal 2 is actually requesting:</w:t>
      </w:r>
    </w:p>
    <w:p w:rsidR="003C0623" w:rsidRDefault="003C0623" w:rsidP="003C0623">
      <w:r>
        <w:t>- RAN1 to look again at the measurement CR in Q2/2020 with the intention to bring it for approval to RAN #88</w:t>
      </w:r>
    </w:p>
    <w:p w:rsidR="003C0623" w:rsidRDefault="003C0623" w:rsidP="003C0623">
      <w:r>
        <w:t>- RAN to allow the exceptional handling of bringing the RAN1 CR and the WID together to RAN #88 for approval;</w:t>
      </w:r>
    </w:p>
    <w:p w:rsidR="003C0623" w:rsidRDefault="003C0623" w:rsidP="003C0623">
      <w:r>
        <w:t>asks interested parties to check whether they have concerns about proposal 1 &amp; 2 and to raise them before Wed 5pm CET so that they can be addressed</w:t>
      </w:r>
    </w:p>
    <w:p w:rsidR="003C0623" w:rsidRDefault="003C0623" w:rsidP="003C0623">
      <w:r>
        <w:t>Huawei: when looking at 38.215, the CSI reference signal is still there, which is incorrect. If company wanted proposal 1, i.e., to keep SS-RSRPB definition in current Rel-15 38.215, please remove CSI reference signal from the current SS-RSRPB definition in Rel-15, for which the change is shown in the cancelled CR R1-1911445. Otherwise, we prefer to remove the whole SS-RSRPB definition from 38.215 in Rel-15, and keep the definition in RAN5 since it is more relevant for RAN5 testing</w:t>
      </w:r>
    </w:p>
    <w:p w:rsidR="003C0623" w:rsidRDefault="003C0623" w:rsidP="003C0623">
      <w:r>
        <w:t>Keysight: agrees with Huawei that CSI reference signal will be removed, this is covered in proposal 1 already</w:t>
      </w:r>
    </w:p>
    <w:p w:rsidR="003C0623" w:rsidRDefault="003C0623" w:rsidP="003C0623">
      <w:r>
        <w:lastRenderedPageBreak/>
        <w:t>Mediatek: If SS-RSRPB was introduced with a wrong definition, why do we only introduce a Rel-16 CR to correct it? How about Rel-15? If only Rel-16 CR, does it mean that current definition is correct to Rel-15?</w:t>
      </w:r>
    </w:p>
    <w:p w:rsidR="003C0623" w:rsidRDefault="003C0623" w:rsidP="003C0623">
      <w:r>
        <w:t>In addition, I don’t think it’s necessary to have conclusion in RAN because anyway the discussion and actions should happen and taken in WGs. Why not just leave the discussion to RAN1 first? Because it’s still under discussion in RAN1.</w:t>
      </w:r>
    </w:p>
    <w:p w:rsidR="003C0623" w:rsidRDefault="003C0623" w:rsidP="003C0623">
      <w:r>
        <w:t>Apple: Apple supports Proposal 1 from Keysight. This SS-RSRPB measurement metric definition was triggered by RAN4 LS (R4-1801809) and then specified in RAN1 spec, so as a joint topic between RAN1 and RAN4, it would be more efficient to make decision in RANP meeting rather than just in RAN1 only.</w:t>
      </w:r>
    </w:p>
    <w:p w:rsidR="003C0623" w:rsidRDefault="003C0623" w:rsidP="003C0623">
      <w:r>
        <w:t>conclusion: in the absence of any objections, the proposals in RP-200174 are endorsed. This provides a basis for proceeding with resolving the procedural issues surrounding the correction and extension of UE measurements for conformance test purposes in the RAN1 specifications. There will still be time to comment on the actual CRs and WID in RAN1 before presentation to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RP-200259</w:t>
      </w:r>
      <w:r>
        <w:rPr>
          <w:rFonts w:ascii="Arial" w:hAnsi="Arial" w:cs="Arial"/>
          <w:b/>
          <w:color w:val="0000FF"/>
          <w:sz w:val="24"/>
        </w:rPr>
        <w:tab/>
      </w:r>
      <w:r>
        <w:rPr>
          <w:rFonts w:ascii="Arial" w:hAnsi="Arial" w:cs="Arial"/>
          <w:b/>
          <w:sz w:val="24"/>
        </w:rPr>
        <w:t>Discussion on SS-RSRPB definition</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Proposal: The definition of SS-RSRPB remains part of TS 38.215.</w:t>
      </w:r>
    </w:p>
    <w:p w:rsidR="003C0623" w:rsidRDefault="003C0623" w:rsidP="003C0623">
      <w:r>
        <w:t>conclusion: covered by RP-200174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RP-200177</w:t>
      </w:r>
      <w:r>
        <w:rPr>
          <w:rFonts w:ascii="Arial" w:hAnsi="Arial" w:cs="Arial"/>
          <w:b/>
          <w:color w:val="0000FF"/>
          <w:sz w:val="24"/>
        </w:rPr>
        <w:tab/>
      </w:r>
      <w:r>
        <w:rPr>
          <w:rFonts w:ascii="Arial" w:hAnsi="Arial" w:cs="Arial"/>
          <w:b/>
          <w:sz w:val="24"/>
        </w:rPr>
        <w:t>Product Ready Standards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8.1 to AI 15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RP-200162</w:t>
      </w:r>
      <w:r>
        <w:rPr>
          <w:rFonts w:ascii="Arial" w:hAnsi="Arial" w:cs="Arial"/>
          <w:b/>
          <w:color w:val="0000FF"/>
          <w:sz w:val="24"/>
        </w:rPr>
        <w:tab/>
      </w:r>
      <w:r>
        <w:rPr>
          <w:rFonts w:ascii="Arial" w:hAnsi="Arial" w:cs="Arial"/>
          <w:b/>
          <w:sz w:val="24"/>
        </w:rPr>
        <w:t>Motivation to introduce new R17 WI on further RRM enhancement</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 xml:space="preserve">Motivation of new RRM enhancements are provided for TCI state switch of the CSI-RS for CSI reporting, interruption requirements due to SRS antenna switch, shorter DCI-based BWP switch delay for FR2 and nhance the utilization of UL slots or symbols before </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we indicated before that we do not plan to handle REL-17 aspects at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RP-200316</w:t>
      </w:r>
      <w:r>
        <w:rPr>
          <w:rFonts w:ascii="Arial" w:hAnsi="Arial" w:cs="Arial"/>
          <w:b/>
          <w:color w:val="0000FF"/>
          <w:sz w:val="24"/>
        </w:rPr>
        <w:tab/>
      </w:r>
      <w:r>
        <w:rPr>
          <w:rFonts w:ascii="Arial" w:hAnsi="Arial" w:cs="Arial"/>
          <w:b/>
          <w:sz w:val="24"/>
        </w:rPr>
        <w:t>Motivation on further enhancement for NR RRM requirement in Rel-17</w:t>
      </w:r>
    </w:p>
    <w:p w:rsidR="003C0623" w:rsidRDefault="003C0623" w:rsidP="003C062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RAN chair: we indicated before that we do not plan to handle REL-17 aspects at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RP-200332</w:t>
      </w:r>
      <w:r>
        <w:rPr>
          <w:rFonts w:ascii="Arial" w:hAnsi="Arial" w:cs="Arial"/>
          <w:b/>
          <w:color w:val="0000FF"/>
          <w:sz w:val="24"/>
        </w:rPr>
        <w:tab/>
      </w:r>
      <w:r>
        <w:rPr>
          <w:rFonts w:ascii="Arial" w:hAnsi="Arial" w:cs="Arial"/>
          <w:b/>
          <w:sz w:val="24"/>
        </w:rPr>
        <w:t>Motivation for introduction of a new R17 SI_WI on measurement gap enhancements</w:t>
      </w:r>
    </w:p>
    <w:p w:rsidR="003C0623" w:rsidRDefault="003C0623" w:rsidP="003C062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 Apple</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we indicated before that we do not plan to handle REL-17 aspects at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RP-200088</w:t>
      </w:r>
      <w:r>
        <w:rPr>
          <w:rFonts w:ascii="Arial" w:hAnsi="Arial" w:cs="Arial"/>
          <w:b/>
          <w:color w:val="0000FF"/>
          <w:sz w:val="24"/>
        </w:rPr>
        <w:tab/>
      </w:r>
      <w:r>
        <w:rPr>
          <w:rFonts w:ascii="Arial" w:hAnsi="Arial" w:cs="Arial"/>
          <w:b/>
          <w:sz w:val="24"/>
        </w:rPr>
        <w:t>New SID on inter-gNB coordination for NR</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rsidR="003C0623" w:rsidRDefault="003C0623" w:rsidP="003C0623">
      <w:pPr>
        <w:rPr>
          <w:color w:val="808080"/>
        </w:rPr>
      </w:pPr>
      <w:r>
        <w:rPr>
          <w:color w:val="808080"/>
        </w:rPr>
        <w:t>(Replaces RP-193091)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we indicated before that we do not plan to handle REL-17 aspects at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RP-200219</w:t>
      </w:r>
      <w:r>
        <w:rPr>
          <w:rFonts w:ascii="Arial" w:hAnsi="Arial" w:cs="Arial"/>
          <w:b/>
          <w:color w:val="0000FF"/>
          <w:sz w:val="24"/>
        </w:rPr>
        <w:tab/>
      </w:r>
      <w:r>
        <w:rPr>
          <w:rFonts w:ascii="Arial" w:hAnsi="Arial" w:cs="Arial"/>
          <w:b/>
          <w:sz w:val="24"/>
        </w:rPr>
        <w:t xml:space="preserve">Dynamic spectrum sharing interface enhancement </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we indicated before that we do not plan to handle REL-17 aspects at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pStyle w:val="Heading2"/>
      </w:pPr>
      <w:bookmarkStart w:id="356" w:name="_Toc40027839"/>
      <w:bookmarkStart w:id="357" w:name="_Toc42029388"/>
      <w:r>
        <w:t>16</w:t>
      </w:r>
      <w:r>
        <w:tab/>
        <w:t>Closing of the meeting</w:t>
      </w:r>
      <w:bookmarkEnd w:id="356"/>
      <w:bookmarkEnd w:id="357"/>
    </w:p>
    <w:p w:rsidR="003C0623" w:rsidRDefault="003C0623" w:rsidP="003C0623">
      <w:r>
        <w:t>On Thu 19.03.2020 at 13:28 CET, the RAN chairman shifted the closing time of RAN #87e from Thu 19.03.2020 23:59 CET to Fri 20.03.2020 10am CET (=9am UTC): "extend the deadline for all the very final comments to 9am UTC on Friday";</w:t>
      </w:r>
    </w:p>
    <w:p w:rsidR="003C0623" w:rsidRDefault="003C0623" w:rsidP="003C0623">
      <w:r>
        <w:t>Qualcomm: concerned to unexpectedly extend the meeting at such short notice; not clear, if the deadline for final comments is extended, then, when is the meeting actually ending?</w:t>
      </w:r>
    </w:p>
    <w:p w:rsidR="003C0623" w:rsidRDefault="003C0623" w:rsidP="003C0623">
      <w:r>
        <w:t>Futurewei: introducing on the last day of the meeting a new "very final comment" deadline and then ending the meeting at some undefined point after that is not a good practice; as it is your first time with a RAN e-meeting we won't object to the extension but we would like our concerns to be minuted</w:t>
      </w:r>
    </w:p>
    <w:p w:rsidR="003C0623" w:rsidRDefault="003C0623" w:rsidP="003C0623">
      <w:r>
        <w:t>RAN chair: To clarify, the extension is not for any technical comments from companies. It is a courtesy extension to Asian collegues to provide Yes/No comments to some of the decisions where I am asking if there are any objections for approval. This way all time zones get a few awake hours to give yes/no feedback to these questions. I will discard any other type of comments.</w:t>
      </w:r>
    </w:p>
    <w:p w:rsidR="003C0623" w:rsidRDefault="003C0623" w:rsidP="003C0623">
      <w:r>
        <w:t>Final results were published on 20.03.2020 at 10:42 CET</w:t>
      </w:r>
    </w:p>
    <w:p w:rsidR="0010234F" w:rsidRDefault="003C0623" w:rsidP="006D7018">
      <w:r>
        <w:t>RAN #87e was closed on 20.03.2020 at 11:55 CET.</w:t>
      </w:r>
    </w:p>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58" w:name="_Toc527197946"/>
      <w:bookmarkStart w:id="359" w:name="_Toc2391489"/>
      <w:bookmarkStart w:id="360" w:name="_Toc25787743"/>
      <w:bookmarkStart w:id="361" w:name="_Toc25787943"/>
      <w:bookmarkStart w:id="362" w:name="_Toc27430638"/>
      <w:bookmarkStart w:id="363" w:name="_Toc33140370"/>
      <w:bookmarkStart w:id="364" w:name="_Toc34604901"/>
      <w:bookmarkStart w:id="365" w:name="_Toc34605094"/>
      <w:bookmarkStart w:id="366" w:name="_Toc35697894"/>
      <w:bookmarkStart w:id="367" w:name="_Toc42029389"/>
      <w:r>
        <w:lastRenderedPageBreak/>
        <w:t>Annex A: List of participants</w:t>
      </w:r>
      <w:bookmarkEnd w:id="358"/>
      <w:bookmarkEnd w:id="359"/>
      <w:bookmarkEnd w:id="360"/>
      <w:bookmarkEnd w:id="361"/>
      <w:bookmarkEnd w:id="362"/>
      <w:bookmarkEnd w:id="363"/>
      <w:bookmarkEnd w:id="364"/>
      <w:bookmarkEnd w:id="365"/>
      <w:bookmarkEnd w:id="366"/>
      <w:bookmarkEnd w:id="367"/>
    </w:p>
    <w:p w:rsidR="00AB0E2A" w:rsidRPr="005740F2" w:rsidRDefault="00AB0E2A" w:rsidP="00AB0E2A">
      <w:pPr>
        <w:snapToGrid w:val="0"/>
      </w:pPr>
      <w:r w:rsidRPr="005740F2">
        <w:t xml:space="preserve">The list of </w:t>
      </w:r>
      <w:r w:rsidR="0085254E">
        <w:t xml:space="preserve">registered </w:t>
      </w:r>
      <w:r w:rsidRPr="005740F2">
        <w:t>participants of this RAN meet</w:t>
      </w:r>
      <w:r>
        <w:t>ing #8</w:t>
      </w:r>
      <w:r w:rsidR="0085254E">
        <w:t>7e</w:t>
      </w:r>
      <w:r w:rsidR="0072396A">
        <w:t xml:space="preserve"> </w:t>
      </w:r>
      <w:r>
        <w:t>is</w:t>
      </w:r>
      <w:r w:rsidRPr="005740F2">
        <w:t xml:space="preserve"> attached to this report.</w:t>
      </w:r>
    </w:p>
    <w:p w:rsidR="00AB0E2A" w:rsidRDefault="00AB0E2A" w:rsidP="00AB0E2A">
      <w:pPr>
        <w:snapToGrid w:val="0"/>
      </w:pPr>
      <w:r w:rsidRPr="005740F2">
        <w:t xml:space="preserve">Total number of </w:t>
      </w:r>
      <w:r w:rsidR="00806E16">
        <w:t xml:space="preserve">registered </w:t>
      </w:r>
      <w:r w:rsidRPr="005740F2">
        <w:t xml:space="preserve">participants: </w:t>
      </w:r>
      <w:r w:rsidR="00A00D78">
        <w:t>3</w:t>
      </w:r>
      <w:r w:rsidR="00806E16">
        <w:t>11</w:t>
      </w:r>
      <w:r w:rsidR="00DE2923">
        <w:t xml:space="preserve">. Note: All registered participants were checked in </w:t>
      </w:r>
      <w:r w:rsidR="00615E4D">
        <w:t xml:space="preserve">by MCC </w:t>
      </w:r>
      <w:r w:rsidR="00DE2923">
        <w:t>("signed")</w:t>
      </w:r>
      <w:r w:rsidR="00AE01C4">
        <w:t xml:space="preserve"> however this does not count for </w:t>
      </w:r>
      <w:r w:rsidR="00D22C7A">
        <w:t xml:space="preserve">the </w:t>
      </w:r>
      <w:r w:rsidR="00AE01C4">
        <w:t>voting rights.</w:t>
      </w:r>
    </w:p>
    <w:p w:rsidR="00AE01C4" w:rsidRDefault="009A03B2" w:rsidP="009E5D14">
      <w:pPr>
        <w:snapToGrid w:val="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8.2pt;height:278.4pt">
            <v:imagedata r:id="rId27" o:title=""/>
          </v:shape>
        </w:pict>
      </w: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68" w:name="_Toc527197947"/>
      <w:bookmarkStart w:id="369" w:name="_Toc2391490"/>
      <w:bookmarkStart w:id="370" w:name="_Toc25787744"/>
      <w:bookmarkStart w:id="371" w:name="_Toc25787944"/>
      <w:bookmarkStart w:id="372" w:name="_Toc27430639"/>
      <w:bookmarkStart w:id="373" w:name="_Toc33140371"/>
      <w:bookmarkStart w:id="374" w:name="_Toc34604902"/>
      <w:bookmarkStart w:id="375" w:name="_Toc34605095"/>
      <w:bookmarkStart w:id="376" w:name="_Toc35697895"/>
      <w:bookmarkStart w:id="377" w:name="_Toc42029390"/>
      <w:r>
        <w:lastRenderedPageBreak/>
        <w:t>Annex B: List of contribution documents</w:t>
      </w:r>
      <w:bookmarkEnd w:id="368"/>
      <w:bookmarkEnd w:id="369"/>
      <w:bookmarkEnd w:id="370"/>
      <w:bookmarkEnd w:id="371"/>
      <w:bookmarkEnd w:id="372"/>
      <w:bookmarkEnd w:id="373"/>
      <w:bookmarkEnd w:id="374"/>
      <w:bookmarkEnd w:id="375"/>
      <w:bookmarkEnd w:id="376"/>
      <w:bookmarkEnd w:id="377"/>
    </w:p>
    <w:p w:rsidR="00AB0E2A" w:rsidRPr="005740F2" w:rsidRDefault="00AB0E2A" w:rsidP="00AB0E2A">
      <w:pPr>
        <w:snapToGrid w:val="0"/>
      </w:pPr>
      <w:r>
        <w:t>The list of Tdocs of this RAN meeting #8</w:t>
      </w:r>
      <w:r w:rsidR="00E82E9C">
        <w:t>7e</w:t>
      </w:r>
      <w:r>
        <w:t xml:space="preserve"> is</w:t>
      </w:r>
      <w:r w:rsidRPr="005740F2">
        <w:t xml:space="preserve"> attached to this report.</w:t>
      </w:r>
    </w:p>
    <w:p w:rsidR="00AB0E2A" w:rsidRDefault="00AB0E2A" w:rsidP="00AB0E2A">
      <w:pPr>
        <w:snapToGrid w:val="0"/>
      </w:pPr>
      <w:r>
        <w:t xml:space="preserve">Total number of Tdocs: </w:t>
      </w:r>
      <w:r w:rsidR="00741B7D">
        <w:t>515</w:t>
      </w:r>
      <w:r w:rsidRPr="00E25919">
        <w:t xml:space="preserve"> (RP-</w:t>
      </w:r>
      <w:r w:rsidR="00741B7D">
        <w:t>200001</w:t>
      </w:r>
      <w:r w:rsidRPr="00E25919">
        <w:t xml:space="preserve"> - RP-</w:t>
      </w:r>
      <w:r w:rsidR="00741B7D">
        <w:t>200515</w:t>
      </w:r>
      <w:r w:rsidRPr="00E25919">
        <w:t xml:space="preserve">) of which </w:t>
      </w:r>
      <w:r w:rsidR="00741B7D">
        <w:t>503</w:t>
      </w:r>
      <w:r w:rsidRPr="00E25919">
        <w:t xml:space="preserve"> Tdocs are available, i.e. </w:t>
      </w:r>
      <w:r w:rsidR="00741B7D">
        <w:t>12</w:t>
      </w:r>
      <w:r w:rsidRPr="00FF2774">
        <w:t xml:space="preserve"> are not a</w:t>
      </w:r>
      <w:r>
        <w:t>vailable and they are withdrawn</w:t>
      </w:r>
      <w:r w:rsidRPr="009D3CD8">
        <w:t>.</w:t>
      </w:r>
    </w:p>
    <w:p w:rsidR="00AB0E2A" w:rsidRDefault="009A03B2" w:rsidP="009E5D14">
      <w:pPr>
        <w:snapToGrid w:val="0"/>
        <w:jc w:val="center"/>
      </w:pPr>
      <w:r>
        <w:pict>
          <v:shape id="_x0000_i1026" type="#_x0000_t75" style="width:686.4pt;height:292.8pt">
            <v:imagedata r:id="rId28" o:title=""/>
          </v:shape>
        </w:pict>
      </w:r>
    </w:p>
    <w:p w:rsidR="00AB0E2A" w:rsidRDefault="00AB0E2A" w:rsidP="00AB0E2A">
      <w:pPr>
        <w:pStyle w:val="TH"/>
      </w:pPr>
      <w:r>
        <w:t xml:space="preserve">Fig. </w:t>
      </w:r>
      <w:r w:rsidR="00E9573F">
        <w:t>B</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78" w:name="_Toc527197948"/>
      <w:bookmarkStart w:id="379" w:name="_Toc2391491"/>
      <w:bookmarkStart w:id="380" w:name="_Toc25787745"/>
      <w:bookmarkStart w:id="381" w:name="_Toc25787945"/>
      <w:bookmarkStart w:id="382" w:name="_Toc27430640"/>
      <w:bookmarkStart w:id="383" w:name="_Toc33140372"/>
      <w:bookmarkStart w:id="384" w:name="_Toc34604903"/>
      <w:bookmarkStart w:id="385" w:name="_Toc34605096"/>
      <w:bookmarkStart w:id="386" w:name="_Toc35697896"/>
      <w:bookmarkStart w:id="387" w:name="_Toc42029391"/>
      <w:r>
        <w:lastRenderedPageBreak/>
        <w:t>Annex C: Lists of liaison statements</w:t>
      </w:r>
      <w:bookmarkEnd w:id="378"/>
      <w:bookmarkEnd w:id="379"/>
      <w:bookmarkEnd w:id="380"/>
      <w:bookmarkEnd w:id="381"/>
      <w:bookmarkEnd w:id="382"/>
      <w:bookmarkEnd w:id="383"/>
      <w:bookmarkEnd w:id="384"/>
      <w:bookmarkEnd w:id="385"/>
      <w:bookmarkEnd w:id="386"/>
      <w:bookmarkEnd w:id="387"/>
    </w:p>
    <w:p w:rsidR="002C6209" w:rsidRPr="00025D35" w:rsidRDefault="00AB0E2A" w:rsidP="009F471F">
      <w:r w:rsidRPr="00025D35">
        <w:t xml:space="preserve">In total </w:t>
      </w:r>
      <w:r w:rsidR="00025D35" w:rsidRPr="00025D35">
        <w:t>3</w:t>
      </w:r>
      <w:r w:rsidR="006970E4">
        <w:t>2</w:t>
      </w:r>
      <w:r w:rsidRPr="00025D35">
        <w:t xml:space="preserve"> </w:t>
      </w:r>
      <w:r w:rsidR="00456028" w:rsidRPr="00025D35">
        <w:rPr>
          <w:u w:val="single"/>
        </w:rPr>
        <w:t xml:space="preserve">incoming </w:t>
      </w:r>
      <w:r w:rsidRPr="00025D35">
        <w:rPr>
          <w:u w:val="single"/>
        </w:rPr>
        <w:t>LSs/LTIs</w:t>
      </w:r>
      <w:r w:rsidRPr="00025D35">
        <w:t xml:space="preserve"> were received for RAN #8</w:t>
      </w:r>
      <w:r w:rsidR="006970E4">
        <w:t>7e</w:t>
      </w:r>
      <w:r w:rsidRPr="00025D35">
        <w:t>.</w:t>
      </w:r>
      <w:r w:rsidR="00CC57B6" w:rsidRPr="00025D35">
        <w:t xml:space="preserve"> </w:t>
      </w:r>
      <w:r w:rsidR="006970E4">
        <w:t>8</w:t>
      </w:r>
      <w:r w:rsidR="001F7587" w:rsidRPr="00025D35">
        <w:t xml:space="preserve"> of them were resubmissions of RAN #8</w:t>
      </w:r>
      <w:r w:rsidR="006970E4">
        <w:t>6</w:t>
      </w:r>
      <w:r w:rsidR="001F7587" w:rsidRPr="00025D35">
        <w:t>:</w:t>
      </w:r>
      <w:r w:rsidR="00FF1609">
        <w:t xml:space="preserve"> </w:t>
      </w:r>
      <w:r w:rsidR="006970E4">
        <w:t>RP-20002</w:t>
      </w:r>
      <w:r w:rsidR="002A6BEF">
        <w:t>0</w:t>
      </w:r>
      <w:r w:rsidR="006970E4">
        <w:t xml:space="preserve"> = RP-192375, RP-20002</w:t>
      </w:r>
      <w:r w:rsidR="002A6BEF">
        <w:t>1</w:t>
      </w:r>
      <w:r w:rsidR="006970E4">
        <w:t xml:space="preserve"> = RP-192376, </w:t>
      </w:r>
      <w:r w:rsidR="001774B5">
        <w:br/>
      </w:r>
      <w:r w:rsidR="006970E4">
        <w:t>RP-20002</w:t>
      </w:r>
      <w:r w:rsidR="002A6BEF">
        <w:t>2</w:t>
      </w:r>
      <w:r w:rsidR="006970E4">
        <w:t xml:space="preserve"> = RP-192377, RP-20002</w:t>
      </w:r>
      <w:r w:rsidR="002A6BEF">
        <w:t xml:space="preserve">3 </w:t>
      </w:r>
      <w:r w:rsidR="006970E4">
        <w:t>= RP-192395, RP-20002</w:t>
      </w:r>
      <w:r w:rsidR="002A6BEF">
        <w:t>4</w:t>
      </w:r>
      <w:r w:rsidR="006970E4">
        <w:t xml:space="preserve"> = RP-192397, RP-20002</w:t>
      </w:r>
      <w:r w:rsidR="002A6BEF">
        <w:t>5</w:t>
      </w:r>
      <w:r w:rsidR="006970E4">
        <w:t xml:space="preserve"> = RP-193052, RP-20002</w:t>
      </w:r>
      <w:r w:rsidR="002A6BEF">
        <w:t>6</w:t>
      </w:r>
      <w:r w:rsidR="006970E4">
        <w:t xml:space="preserve"> =RP-193067, </w:t>
      </w:r>
      <w:r w:rsidR="00587040">
        <w:t>RP-20002</w:t>
      </w:r>
      <w:r w:rsidR="002A6BEF">
        <w:t>7</w:t>
      </w:r>
      <w:r w:rsidR="00587040">
        <w:t xml:space="preserve"> =</w:t>
      </w:r>
      <w:r w:rsidR="006970E4">
        <w:t>RP-193153</w:t>
      </w:r>
      <w:r w:rsidR="002A6BEF">
        <w:t>.</w:t>
      </w:r>
      <w:r w:rsidR="006970E4">
        <w:br/>
      </w:r>
      <w:r w:rsidR="002A6BEF">
        <w:t>31</w:t>
      </w:r>
      <w:r w:rsidRPr="00025D35">
        <w:t xml:space="preserve"> LSs/LTIs were treated (</w:t>
      </w:r>
      <w:r w:rsidR="002A6BEF">
        <w:t>1</w:t>
      </w:r>
      <w:r w:rsidRPr="00025D35">
        <w:t xml:space="preserve"> w</w:t>
      </w:r>
      <w:r w:rsidR="002A6BEF">
        <w:t>as</w:t>
      </w:r>
      <w:r w:rsidRPr="00025D35">
        <w:t xml:space="preserve"> not treated</w:t>
      </w:r>
      <w:r w:rsidR="009C638E">
        <w:t>/postponed</w:t>
      </w:r>
      <w:r w:rsidRPr="00025D35">
        <w:t xml:space="preserve">: </w:t>
      </w:r>
      <w:r w:rsidR="002A6BEF">
        <w:t>RP-200023 = RP-19239</w:t>
      </w:r>
      <w:r w:rsidR="009C638E">
        <w:t>5</w:t>
      </w:r>
      <w:r w:rsidR="002C6209" w:rsidRPr="00025D35">
        <w:t xml:space="preserve">; </w:t>
      </w:r>
      <w:r w:rsidR="009C638E">
        <w:t>it</w:t>
      </w:r>
      <w:r w:rsidR="002C6209" w:rsidRPr="00025D35">
        <w:t xml:space="preserve"> will be resubmitted to RAN #8</w:t>
      </w:r>
      <w:r w:rsidR="009C638E">
        <w:t>8</w:t>
      </w:r>
      <w:r w:rsidR="002C6209" w:rsidRPr="00025D35">
        <w:t>)</w:t>
      </w:r>
      <w:r w:rsidR="00FF1609">
        <w:t>.</w:t>
      </w:r>
    </w:p>
    <w:p w:rsidR="00AB0E2A" w:rsidRDefault="002F4B02" w:rsidP="00F77D9D">
      <w:pPr>
        <w:spacing w:after="0"/>
      </w:pPr>
      <w:r>
        <w:t>5</w:t>
      </w:r>
      <w:r w:rsidR="00AB0E2A" w:rsidRPr="00025D35">
        <w:t xml:space="preserve"> </w:t>
      </w:r>
      <w:r w:rsidR="00AB0E2A" w:rsidRPr="00025D35">
        <w:rPr>
          <w:u w:val="single"/>
        </w:rPr>
        <w:t>outgoing LSs/LTIs</w:t>
      </w:r>
      <w:r w:rsidR="00AB0E2A" w:rsidRPr="00025D35">
        <w:t xml:space="preserve"> were sent from RAN #8</w:t>
      </w:r>
      <w:r>
        <w:t>7e</w:t>
      </w:r>
      <w:r w:rsidR="009D3E09" w:rsidRPr="00025D35">
        <w:t>.</w:t>
      </w:r>
    </w:p>
    <w:p w:rsidR="009630A0" w:rsidRDefault="009630A0" w:rsidP="00F77D9D">
      <w:pPr>
        <w:spacing w:after="0"/>
      </w:pPr>
    </w:p>
    <w:p w:rsidR="009630A0" w:rsidRDefault="009A03B2" w:rsidP="009630A0">
      <w:pPr>
        <w:spacing w:after="0"/>
        <w:jc w:val="center"/>
      </w:pPr>
      <w:r>
        <w:pict>
          <v:shape id="_x0000_i1027" type="#_x0000_t75" style="width:643.2pt;height:262.2pt">
            <v:imagedata r:id="rId29" o:title=""/>
          </v:shape>
        </w:pict>
      </w:r>
    </w:p>
    <w:p w:rsidR="008B5EBF" w:rsidRDefault="008B5EBF" w:rsidP="00F77D9D">
      <w:pPr>
        <w:spacing w:after="0"/>
      </w:pP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388" w:name="_Toc527197949"/>
      <w:bookmarkStart w:id="389" w:name="_Toc2391492"/>
      <w:bookmarkStart w:id="390" w:name="_Toc25787746"/>
      <w:bookmarkStart w:id="391" w:name="_Toc25787946"/>
      <w:bookmarkStart w:id="392" w:name="_Toc27430641"/>
      <w:bookmarkStart w:id="393" w:name="_Toc33140373"/>
      <w:bookmarkStart w:id="394" w:name="_Toc34604904"/>
      <w:bookmarkStart w:id="395" w:name="_Toc34605097"/>
      <w:bookmarkStart w:id="396" w:name="_Toc35697897"/>
      <w:bookmarkStart w:id="397" w:name="_Toc42029392"/>
      <w:r w:rsidRPr="00C915BA">
        <w:lastRenderedPageBreak/>
        <w:t>C1: Incoming liaison statements</w:t>
      </w:r>
      <w:bookmarkEnd w:id="388"/>
      <w:bookmarkEnd w:id="389"/>
      <w:bookmarkEnd w:id="390"/>
      <w:bookmarkEnd w:id="391"/>
      <w:bookmarkEnd w:id="392"/>
      <w:bookmarkEnd w:id="393"/>
      <w:bookmarkEnd w:id="394"/>
      <w:bookmarkEnd w:id="395"/>
      <w:bookmarkEnd w:id="396"/>
      <w:bookmarkEnd w:id="3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342"/>
        <w:gridCol w:w="7838"/>
        <w:gridCol w:w="992"/>
        <w:gridCol w:w="967"/>
        <w:gridCol w:w="1552"/>
      </w:tblGrid>
      <w:tr w:rsidR="008D384C" w:rsidTr="008D384C">
        <w:trPr>
          <w:cantSplit/>
          <w:tblHeader/>
        </w:trPr>
        <w:tc>
          <w:tcPr>
            <w:tcW w:w="0" w:type="auto"/>
            <w:shd w:val="clear" w:color="auto" w:fill="auto"/>
          </w:tcPr>
          <w:p w:rsidR="00407549" w:rsidRDefault="00407549" w:rsidP="00407549">
            <w:pPr>
              <w:pStyle w:val="TAH"/>
            </w:pPr>
            <w:r>
              <w:t>Document</w:t>
            </w:r>
          </w:p>
        </w:tc>
        <w:tc>
          <w:tcPr>
            <w:tcW w:w="0" w:type="auto"/>
            <w:shd w:val="clear" w:color="auto" w:fill="auto"/>
          </w:tcPr>
          <w:p w:rsidR="00407549" w:rsidRDefault="00407549" w:rsidP="00407549">
            <w:pPr>
              <w:pStyle w:val="TAH"/>
            </w:pPr>
            <w:r>
              <w:t>Original</w:t>
            </w:r>
          </w:p>
        </w:tc>
        <w:tc>
          <w:tcPr>
            <w:tcW w:w="0" w:type="auto"/>
            <w:shd w:val="clear" w:color="auto" w:fill="auto"/>
          </w:tcPr>
          <w:p w:rsidR="00407549" w:rsidRDefault="00407549" w:rsidP="00407549">
            <w:pPr>
              <w:pStyle w:val="TAH"/>
            </w:pPr>
            <w:r>
              <w:t>Title</w:t>
            </w:r>
          </w:p>
        </w:tc>
        <w:tc>
          <w:tcPr>
            <w:tcW w:w="0" w:type="auto"/>
            <w:shd w:val="clear" w:color="auto" w:fill="auto"/>
          </w:tcPr>
          <w:p w:rsidR="00407549" w:rsidRDefault="00407549" w:rsidP="00407549">
            <w:pPr>
              <w:pStyle w:val="TAH"/>
            </w:pPr>
            <w:r>
              <w:t>From</w:t>
            </w:r>
          </w:p>
        </w:tc>
        <w:tc>
          <w:tcPr>
            <w:tcW w:w="0" w:type="auto"/>
            <w:shd w:val="clear" w:color="auto" w:fill="auto"/>
          </w:tcPr>
          <w:p w:rsidR="00407549" w:rsidRDefault="00407549" w:rsidP="00407549">
            <w:pPr>
              <w:pStyle w:val="TAH"/>
            </w:pPr>
            <w:r>
              <w:t>Decision</w:t>
            </w:r>
          </w:p>
        </w:tc>
        <w:tc>
          <w:tcPr>
            <w:tcW w:w="0" w:type="auto"/>
            <w:shd w:val="clear" w:color="auto" w:fill="auto"/>
          </w:tcPr>
          <w:p w:rsidR="00407549" w:rsidRPr="00B35F6C" w:rsidRDefault="00407549" w:rsidP="00407549">
            <w:pPr>
              <w:pStyle w:val="TAH"/>
            </w:pPr>
            <w:r w:rsidRPr="00B35F6C">
              <w:t>Reply TDoc</w:t>
            </w: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RP-200020</w:t>
            </w:r>
          </w:p>
        </w:tc>
        <w:tc>
          <w:tcPr>
            <w:tcW w:w="0" w:type="auto"/>
            <w:shd w:val="clear" w:color="auto" w:fill="auto"/>
          </w:tcPr>
          <w:p w:rsidR="00407549" w:rsidRPr="008D384C" w:rsidRDefault="00407549" w:rsidP="00407549">
            <w:pPr>
              <w:pStyle w:val="TAL"/>
              <w:rPr>
                <w:sz w:val="16"/>
              </w:rPr>
            </w:pPr>
            <w:r w:rsidRPr="008D384C">
              <w:rPr>
                <w:sz w:val="16"/>
              </w:rPr>
              <w:t>SP-190573</w:t>
            </w:r>
          </w:p>
        </w:tc>
        <w:tc>
          <w:tcPr>
            <w:tcW w:w="0" w:type="auto"/>
            <w:shd w:val="clear" w:color="auto" w:fill="auto"/>
          </w:tcPr>
          <w:p w:rsidR="00407549" w:rsidRPr="008D384C" w:rsidRDefault="00407549" w:rsidP="00407549">
            <w:pPr>
              <w:pStyle w:val="TAL"/>
              <w:rPr>
                <w:sz w:val="16"/>
              </w:rPr>
            </w:pPr>
            <w:r w:rsidRPr="008D384C">
              <w:rPr>
                <w:sz w:val="16"/>
              </w:rPr>
              <w:t>LS on the scope of study/work item on support for multi-USIM devices (SP-190573; to: SA1, SA2, RAN; cc: -; contact: Intel)</w:t>
            </w:r>
          </w:p>
        </w:tc>
        <w:tc>
          <w:tcPr>
            <w:tcW w:w="0" w:type="auto"/>
            <w:shd w:val="clear" w:color="auto" w:fill="auto"/>
          </w:tcPr>
          <w:p w:rsidR="00407549" w:rsidRPr="008D384C" w:rsidRDefault="00407549" w:rsidP="00407549">
            <w:pPr>
              <w:pStyle w:val="TAL"/>
              <w:rPr>
                <w:sz w:val="16"/>
              </w:rPr>
            </w:pPr>
            <w:r w:rsidRPr="008D384C">
              <w:rPr>
                <w:sz w:val="16"/>
              </w:rPr>
              <w:t>SA</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RP-200021</w:t>
            </w:r>
          </w:p>
        </w:tc>
        <w:tc>
          <w:tcPr>
            <w:tcW w:w="0" w:type="auto"/>
            <w:shd w:val="clear" w:color="auto" w:fill="auto"/>
          </w:tcPr>
          <w:p w:rsidR="00407549" w:rsidRPr="008D384C" w:rsidRDefault="00407549" w:rsidP="00407549">
            <w:pPr>
              <w:pStyle w:val="TAL"/>
              <w:rPr>
                <w:sz w:val="16"/>
              </w:rPr>
            </w:pPr>
            <w:r w:rsidRPr="008D384C">
              <w:rPr>
                <w:sz w:val="16"/>
              </w:rPr>
              <w:t>5GAA_S-190165</w:t>
            </w:r>
          </w:p>
        </w:tc>
        <w:tc>
          <w:tcPr>
            <w:tcW w:w="0" w:type="auto"/>
            <w:shd w:val="clear" w:color="auto" w:fill="auto"/>
          </w:tcPr>
          <w:p w:rsidR="00407549" w:rsidRPr="008D384C" w:rsidRDefault="00407549" w:rsidP="00407549">
            <w:pPr>
              <w:pStyle w:val="TAL"/>
              <w:rPr>
                <w:sz w:val="16"/>
              </w:rPr>
            </w:pPr>
            <w:r w:rsidRPr="008D384C">
              <w:rPr>
                <w:sz w:val="16"/>
              </w:rPr>
              <w:t>LS on 3GPP Rel-17 and Sidelink enhancements (5GAA_S-190165; to: RAN; cc: -; contact: Huawei)</w:t>
            </w:r>
          </w:p>
        </w:tc>
        <w:tc>
          <w:tcPr>
            <w:tcW w:w="0" w:type="auto"/>
            <w:shd w:val="clear" w:color="auto" w:fill="auto"/>
          </w:tcPr>
          <w:p w:rsidR="00407549" w:rsidRPr="008D384C" w:rsidRDefault="00407549" w:rsidP="00407549">
            <w:pPr>
              <w:pStyle w:val="TAL"/>
              <w:rPr>
                <w:sz w:val="16"/>
              </w:rPr>
            </w:pPr>
            <w:r w:rsidRPr="008D384C">
              <w:rPr>
                <w:sz w:val="16"/>
              </w:rPr>
              <w:t>5GAA WG4</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RP-200022</w:t>
            </w:r>
          </w:p>
        </w:tc>
        <w:tc>
          <w:tcPr>
            <w:tcW w:w="0" w:type="auto"/>
            <w:shd w:val="clear" w:color="auto" w:fill="auto"/>
          </w:tcPr>
          <w:p w:rsidR="00407549" w:rsidRPr="008D384C" w:rsidRDefault="00407549" w:rsidP="00407549">
            <w:pPr>
              <w:pStyle w:val="TAL"/>
              <w:rPr>
                <w:sz w:val="16"/>
              </w:rPr>
            </w:pPr>
            <w:r w:rsidRPr="008D384C">
              <w:rPr>
                <w:sz w:val="16"/>
              </w:rPr>
              <w:t>5GAA_S-190166</w:t>
            </w:r>
          </w:p>
        </w:tc>
        <w:tc>
          <w:tcPr>
            <w:tcW w:w="0" w:type="auto"/>
            <w:shd w:val="clear" w:color="auto" w:fill="auto"/>
          </w:tcPr>
          <w:p w:rsidR="00407549" w:rsidRPr="008D384C" w:rsidRDefault="00407549" w:rsidP="00407549">
            <w:pPr>
              <w:pStyle w:val="TAL"/>
              <w:rPr>
                <w:sz w:val="16"/>
              </w:rPr>
            </w:pPr>
            <w:r w:rsidRPr="008D384C">
              <w:rPr>
                <w:sz w:val="16"/>
              </w:rPr>
              <w:t>LS on 3GPP SA/RAN prioritization (5GAA_S-190166; to: SA, RAN; cc: -; contact: Huawei)</w:t>
            </w:r>
          </w:p>
        </w:tc>
        <w:tc>
          <w:tcPr>
            <w:tcW w:w="0" w:type="auto"/>
            <w:shd w:val="clear" w:color="auto" w:fill="auto"/>
          </w:tcPr>
          <w:p w:rsidR="00407549" w:rsidRPr="008D384C" w:rsidRDefault="00407549" w:rsidP="00407549">
            <w:pPr>
              <w:pStyle w:val="TAL"/>
              <w:rPr>
                <w:sz w:val="16"/>
              </w:rPr>
            </w:pPr>
            <w:r w:rsidRPr="008D384C">
              <w:rPr>
                <w:sz w:val="16"/>
              </w:rPr>
              <w:t>5GAA</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RP-200023</w:t>
            </w:r>
          </w:p>
        </w:tc>
        <w:tc>
          <w:tcPr>
            <w:tcW w:w="0" w:type="auto"/>
            <w:shd w:val="clear" w:color="auto" w:fill="auto"/>
          </w:tcPr>
          <w:p w:rsidR="00407549" w:rsidRPr="008D384C" w:rsidRDefault="00407549" w:rsidP="00407549">
            <w:pPr>
              <w:pStyle w:val="TAL"/>
              <w:rPr>
                <w:sz w:val="16"/>
              </w:rPr>
            </w:pPr>
            <w:r w:rsidRPr="008D384C">
              <w:rPr>
                <w:sz w:val="16"/>
              </w:rPr>
              <w:t>S6-192404</w:t>
            </w:r>
          </w:p>
        </w:tc>
        <w:tc>
          <w:tcPr>
            <w:tcW w:w="0" w:type="auto"/>
            <w:shd w:val="clear" w:color="auto" w:fill="auto"/>
          </w:tcPr>
          <w:p w:rsidR="00407549" w:rsidRPr="008D384C" w:rsidRDefault="00407549" w:rsidP="00407549">
            <w:pPr>
              <w:pStyle w:val="TAL"/>
              <w:rPr>
                <w:sz w:val="16"/>
              </w:rPr>
            </w:pPr>
            <w:r w:rsidRPr="008D384C">
              <w:rPr>
                <w:sz w:val="16"/>
              </w:rPr>
              <w:t>LS on further aspects of Mission Critical Services over 5MBS (S6-192404; to: SA, RAN, SA2, RAN2, RAN3; cc: SA1; contact: AT&amp;T)</w:t>
            </w:r>
          </w:p>
        </w:tc>
        <w:tc>
          <w:tcPr>
            <w:tcW w:w="0" w:type="auto"/>
            <w:shd w:val="clear" w:color="auto" w:fill="auto"/>
          </w:tcPr>
          <w:p w:rsidR="00407549" w:rsidRPr="008D384C" w:rsidRDefault="00407549" w:rsidP="00407549">
            <w:pPr>
              <w:pStyle w:val="TAL"/>
              <w:rPr>
                <w:sz w:val="16"/>
              </w:rPr>
            </w:pPr>
            <w:r w:rsidRPr="008D384C">
              <w:rPr>
                <w:sz w:val="16"/>
              </w:rPr>
              <w:t>SA6</w:t>
            </w:r>
          </w:p>
        </w:tc>
        <w:tc>
          <w:tcPr>
            <w:tcW w:w="0" w:type="auto"/>
            <w:shd w:val="clear" w:color="auto" w:fill="auto"/>
          </w:tcPr>
          <w:p w:rsidR="00407549" w:rsidRPr="008D384C" w:rsidRDefault="00407549" w:rsidP="00407549">
            <w:pPr>
              <w:pStyle w:val="TAL"/>
              <w:rPr>
                <w:color w:val="FF0000"/>
                <w:sz w:val="16"/>
              </w:rPr>
            </w:pPr>
            <w:r w:rsidRPr="008D384C">
              <w:rPr>
                <w:color w:val="FF0000"/>
                <w:sz w:val="16"/>
              </w:rPr>
              <w:t>postponed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RP-200024</w:t>
            </w:r>
          </w:p>
        </w:tc>
        <w:tc>
          <w:tcPr>
            <w:tcW w:w="0" w:type="auto"/>
            <w:shd w:val="clear" w:color="auto" w:fill="auto"/>
          </w:tcPr>
          <w:p w:rsidR="00407549" w:rsidRPr="008D384C" w:rsidRDefault="00407549" w:rsidP="00407549">
            <w:pPr>
              <w:pStyle w:val="TAL"/>
              <w:rPr>
                <w:sz w:val="16"/>
              </w:rPr>
            </w:pPr>
            <w:r w:rsidRPr="008D384C">
              <w:rPr>
                <w:sz w:val="16"/>
              </w:rPr>
              <w:t>R2-1916328</w:t>
            </w:r>
          </w:p>
        </w:tc>
        <w:tc>
          <w:tcPr>
            <w:tcW w:w="0" w:type="auto"/>
            <w:shd w:val="clear" w:color="auto" w:fill="auto"/>
          </w:tcPr>
          <w:p w:rsidR="00407549" w:rsidRPr="008D384C" w:rsidRDefault="00407549" w:rsidP="00407549">
            <w:pPr>
              <w:pStyle w:val="TAL"/>
              <w:rPr>
                <w:sz w:val="16"/>
              </w:rPr>
            </w:pPr>
            <w:r w:rsidRPr="008D384C">
              <w:rPr>
                <w:sz w:val="16"/>
              </w:rPr>
              <w:t>Reply LS to S5-195659 on QoE Measurement Collection (R2-1916328; to: SA5; cc: RAN3, SA4, CT1, RAN; contact: Ericsson)</w:t>
            </w:r>
          </w:p>
        </w:tc>
        <w:tc>
          <w:tcPr>
            <w:tcW w:w="0" w:type="auto"/>
            <w:shd w:val="clear" w:color="auto" w:fill="auto"/>
          </w:tcPr>
          <w:p w:rsidR="00407549" w:rsidRPr="008D384C" w:rsidRDefault="00407549" w:rsidP="00407549">
            <w:pPr>
              <w:pStyle w:val="TAL"/>
              <w:rPr>
                <w:sz w:val="16"/>
              </w:rPr>
            </w:pPr>
            <w:r w:rsidRPr="008D384C">
              <w:rPr>
                <w:sz w:val="16"/>
              </w:rPr>
              <w:t>RAN2</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RP-200025</w:t>
            </w:r>
          </w:p>
        </w:tc>
        <w:tc>
          <w:tcPr>
            <w:tcW w:w="0" w:type="auto"/>
            <w:shd w:val="clear" w:color="auto" w:fill="auto"/>
          </w:tcPr>
          <w:p w:rsidR="00407549" w:rsidRPr="008D384C" w:rsidRDefault="00407549" w:rsidP="00407549">
            <w:pPr>
              <w:pStyle w:val="TAL"/>
              <w:rPr>
                <w:sz w:val="16"/>
              </w:rPr>
            </w:pPr>
            <w:r w:rsidRPr="008D384C">
              <w:rPr>
                <w:sz w:val="16"/>
              </w:rPr>
              <w:t>NGMN_LS191129</w:t>
            </w:r>
          </w:p>
        </w:tc>
        <w:tc>
          <w:tcPr>
            <w:tcW w:w="0" w:type="auto"/>
            <w:shd w:val="clear" w:color="auto" w:fill="auto"/>
          </w:tcPr>
          <w:p w:rsidR="00407549" w:rsidRPr="008D384C" w:rsidRDefault="00407549" w:rsidP="00407549">
            <w:pPr>
              <w:pStyle w:val="TAL"/>
              <w:rPr>
                <w:sz w:val="16"/>
              </w:rPr>
            </w:pPr>
            <w:r w:rsidRPr="008D384C">
              <w:rPr>
                <w:sz w:val="16"/>
              </w:rPr>
              <w:t>LS on NGMN Verticals URLLC Requirements &amp; Solutions Report (NGMN_LS191129; to: RAN, SA, EUTC (European Utilities Telecom Council), Industrial Internet Consortium, Alliance of Industrial Internet, ATIS; cc: -; contact: CMCC)</w:t>
            </w:r>
          </w:p>
        </w:tc>
        <w:tc>
          <w:tcPr>
            <w:tcW w:w="0" w:type="auto"/>
            <w:shd w:val="clear" w:color="auto" w:fill="auto"/>
          </w:tcPr>
          <w:p w:rsidR="00407549" w:rsidRPr="008D384C" w:rsidRDefault="00407549" w:rsidP="00407549">
            <w:pPr>
              <w:pStyle w:val="TAL"/>
              <w:rPr>
                <w:sz w:val="16"/>
              </w:rPr>
            </w:pPr>
            <w:r w:rsidRPr="008D384C">
              <w:rPr>
                <w:sz w:val="16"/>
              </w:rPr>
              <w:t>NGMN</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RP-200026</w:t>
            </w:r>
          </w:p>
        </w:tc>
        <w:tc>
          <w:tcPr>
            <w:tcW w:w="0" w:type="auto"/>
            <w:shd w:val="clear" w:color="auto" w:fill="auto"/>
          </w:tcPr>
          <w:p w:rsidR="00407549" w:rsidRPr="008D384C" w:rsidRDefault="00407549" w:rsidP="00407549">
            <w:pPr>
              <w:pStyle w:val="TAL"/>
              <w:rPr>
                <w:sz w:val="16"/>
              </w:rPr>
            </w:pPr>
            <w:r w:rsidRPr="008D384C">
              <w:rPr>
                <w:sz w:val="16"/>
              </w:rPr>
              <w:t>TAICS-SET-19-0005-01</w:t>
            </w:r>
          </w:p>
        </w:tc>
        <w:tc>
          <w:tcPr>
            <w:tcW w:w="0" w:type="auto"/>
            <w:shd w:val="clear" w:color="auto" w:fill="auto"/>
          </w:tcPr>
          <w:p w:rsidR="00407549" w:rsidRPr="008D384C" w:rsidRDefault="00407549" w:rsidP="00407549">
            <w:pPr>
              <w:pStyle w:val="TAL"/>
              <w:rPr>
                <w:sz w:val="16"/>
              </w:rPr>
            </w:pPr>
            <w:r w:rsidRPr="008D384C">
              <w:rPr>
                <w:sz w:val="16"/>
              </w:rPr>
              <w:t>LS on Regional Interests in 3GPP Rel-17 Standardization Directions (TAICS-SET-19-0005-01; to: RAN, SA; cc: -; contact: TAICS TC1 Chair (Mediatek) )</w:t>
            </w:r>
          </w:p>
        </w:tc>
        <w:tc>
          <w:tcPr>
            <w:tcW w:w="0" w:type="auto"/>
            <w:shd w:val="clear" w:color="auto" w:fill="auto"/>
          </w:tcPr>
          <w:p w:rsidR="00407549" w:rsidRPr="008D384C" w:rsidRDefault="00407549" w:rsidP="00407549">
            <w:pPr>
              <w:pStyle w:val="TAL"/>
              <w:rPr>
                <w:sz w:val="16"/>
              </w:rPr>
            </w:pPr>
            <w:r w:rsidRPr="008D384C">
              <w:rPr>
                <w:sz w:val="16"/>
              </w:rPr>
              <w:t>TAICS</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RP-200027</w:t>
            </w:r>
          </w:p>
        </w:tc>
        <w:tc>
          <w:tcPr>
            <w:tcW w:w="0" w:type="auto"/>
            <w:shd w:val="clear" w:color="auto" w:fill="auto"/>
          </w:tcPr>
          <w:p w:rsidR="00407549" w:rsidRPr="008D384C" w:rsidRDefault="00407549" w:rsidP="00407549">
            <w:pPr>
              <w:pStyle w:val="TAL"/>
              <w:rPr>
                <w:sz w:val="16"/>
              </w:rPr>
            </w:pPr>
            <w:r w:rsidRPr="008D384C">
              <w:rPr>
                <w:sz w:val="16"/>
              </w:rPr>
              <w:t>NGMN_LS191206</w:t>
            </w:r>
          </w:p>
        </w:tc>
        <w:tc>
          <w:tcPr>
            <w:tcW w:w="0" w:type="auto"/>
            <w:shd w:val="clear" w:color="auto" w:fill="auto"/>
          </w:tcPr>
          <w:p w:rsidR="00407549" w:rsidRPr="008D384C" w:rsidRDefault="00407549" w:rsidP="00407549">
            <w:pPr>
              <w:pStyle w:val="TAL"/>
              <w:rPr>
                <w:sz w:val="16"/>
              </w:rPr>
            </w:pPr>
            <w:r w:rsidRPr="008D384C">
              <w:rPr>
                <w:sz w:val="16"/>
              </w:rPr>
              <w:t>LS on NGMN 5G Non-Terrestrial Networks Position Paper (NGMN_LS191206; to: RAN; cc: SA; contact: Orange)</w:t>
            </w:r>
          </w:p>
        </w:tc>
        <w:tc>
          <w:tcPr>
            <w:tcW w:w="0" w:type="auto"/>
            <w:shd w:val="clear" w:color="auto" w:fill="auto"/>
          </w:tcPr>
          <w:p w:rsidR="00407549" w:rsidRPr="008D384C" w:rsidRDefault="00407549" w:rsidP="00407549">
            <w:pPr>
              <w:pStyle w:val="TAL"/>
              <w:rPr>
                <w:sz w:val="16"/>
              </w:rPr>
            </w:pPr>
            <w:r w:rsidRPr="008D384C">
              <w:rPr>
                <w:sz w:val="16"/>
              </w:rPr>
              <w:t>NGMN</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RP-200028</w:t>
            </w:r>
          </w:p>
        </w:tc>
        <w:tc>
          <w:tcPr>
            <w:tcW w:w="0" w:type="auto"/>
            <w:shd w:val="clear" w:color="auto" w:fill="auto"/>
          </w:tcPr>
          <w:p w:rsidR="00407549" w:rsidRPr="008D384C" w:rsidRDefault="00407549" w:rsidP="00407549">
            <w:pPr>
              <w:pStyle w:val="TAL"/>
              <w:rPr>
                <w:sz w:val="16"/>
              </w:rPr>
            </w:pPr>
            <w:r w:rsidRPr="008D384C">
              <w:rPr>
                <w:sz w:val="16"/>
              </w:rPr>
              <w:t>S2-2001677</w:t>
            </w:r>
          </w:p>
        </w:tc>
        <w:tc>
          <w:tcPr>
            <w:tcW w:w="0" w:type="auto"/>
            <w:shd w:val="clear" w:color="auto" w:fill="auto"/>
          </w:tcPr>
          <w:p w:rsidR="00407549" w:rsidRPr="008D384C" w:rsidRDefault="00407549" w:rsidP="00407549">
            <w:pPr>
              <w:pStyle w:val="TAL"/>
              <w:rPr>
                <w:sz w:val="16"/>
              </w:rPr>
            </w:pPr>
            <w:r w:rsidRPr="008D384C">
              <w:rPr>
                <w:sz w:val="16"/>
              </w:rPr>
              <w:t>LS on support for eCall over NR (S2-2001677; to: SA; cc: RAN, SA4; contact: Vodafone)</w:t>
            </w:r>
          </w:p>
        </w:tc>
        <w:tc>
          <w:tcPr>
            <w:tcW w:w="0" w:type="auto"/>
            <w:shd w:val="clear" w:color="auto" w:fill="auto"/>
          </w:tcPr>
          <w:p w:rsidR="00407549" w:rsidRPr="008D384C" w:rsidRDefault="00407549" w:rsidP="00407549">
            <w:pPr>
              <w:pStyle w:val="TAL"/>
              <w:rPr>
                <w:sz w:val="16"/>
              </w:rPr>
            </w:pPr>
            <w:r w:rsidRPr="008D384C">
              <w:rPr>
                <w:sz w:val="16"/>
              </w:rPr>
              <w:t>SA2</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RP-200029</w:t>
            </w:r>
          </w:p>
        </w:tc>
        <w:tc>
          <w:tcPr>
            <w:tcW w:w="0" w:type="auto"/>
            <w:shd w:val="clear" w:color="auto" w:fill="auto"/>
          </w:tcPr>
          <w:p w:rsidR="00407549" w:rsidRPr="008D384C" w:rsidRDefault="00407549" w:rsidP="00407549">
            <w:pPr>
              <w:pStyle w:val="TAL"/>
              <w:rPr>
                <w:sz w:val="16"/>
              </w:rPr>
            </w:pPr>
            <w:r w:rsidRPr="008D384C">
              <w:rPr>
                <w:sz w:val="16"/>
              </w:rPr>
              <w:t>SP-191379</w:t>
            </w:r>
          </w:p>
        </w:tc>
        <w:tc>
          <w:tcPr>
            <w:tcW w:w="0" w:type="auto"/>
            <w:shd w:val="clear" w:color="auto" w:fill="auto"/>
          </w:tcPr>
          <w:p w:rsidR="00407549" w:rsidRPr="008D384C" w:rsidRDefault="00407549" w:rsidP="00407549">
            <w:pPr>
              <w:pStyle w:val="TAL"/>
              <w:rPr>
                <w:sz w:val="16"/>
              </w:rPr>
            </w:pPr>
            <w:r w:rsidRPr="008D384C">
              <w:rPr>
                <w:sz w:val="16"/>
              </w:rPr>
              <w:t>Reply LS to 5GAA_WG4_S-190225 = SP-191261 to extend the scope of eV2X (SP-191379; to: 5GAA WG4; cc: SA2, SA1, RAN, RAN2; contact: Telecom Italia)</w:t>
            </w:r>
          </w:p>
        </w:tc>
        <w:tc>
          <w:tcPr>
            <w:tcW w:w="0" w:type="auto"/>
            <w:shd w:val="clear" w:color="auto" w:fill="auto"/>
          </w:tcPr>
          <w:p w:rsidR="00407549" w:rsidRPr="008D384C" w:rsidRDefault="00407549" w:rsidP="00407549">
            <w:pPr>
              <w:pStyle w:val="TAL"/>
              <w:rPr>
                <w:sz w:val="16"/>
              </w:rPr>
            </w:pPr>
            <w:r w:rsidRPr="008D384C">
              <w:rPr>
                <w:sz w:val="16"/>
              </w:rPr>
              <w:t>SA</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RP-200030</w:t>
            </w:r>
          </w:p>
        </w:tc>
        <w:tc>
          <w:tcPr>
            <w:tcW w:w="0" w:type="auto"/>
            <w:shd w:val="clear" w:color="auto" w:fill="auto"/>
          </w:tcPr>
          <w:p w:rsidR="00407549" w:rsidRPr="008D384C" w:rsidRDefault="00407549" w:rsidP="00407549">
            <w:pPr>
              <w:pStyle w:val="TAL"/>
              <w:rPr>
                <w:sz w:val="16"/>
              </w:rPr>
            </w:pPr>
            <w:r w:rsidRPr="008D384C">
              <w:rPr>
                <w:sz w:val="16"/>
              </w:rPr>
              <w:t>5GAA_WG4_S-200026</w:t>
            </w:r>
          </w:p>
        </w:tc>
        <w:tc>
          <w:tcPr>
            <w:tcW w:w="0" w:type="auto"/>
            <w:shd w:val="clear" w:color="auto" w:fill="auto"/>
          </w:tcPr>
          <w:p w:rsidR="00407549" w:rsidRPr="008D384C" w:rsidRDefault="00407549" w:rsidP="00407549">
            <w:pPr>
              <w:pStyle w:val="TAL"/>
              <w:rPr>
                <w:sz w:val="16"/>
              </w:rPr>
            </w:pPr>
            <w:r w:rsidRPr="008D384C">
              <w:rPr>
                <w:sz w:val="16"/>
              </w:rPr>
              <w:t>LS on relevant 3GPP Specs for PC5 Sidelink (5GAA_WG4_S-200026; to: RAN, SA; cc: -; contact: Huawei)</w:t>
            </w:r>
          </w:p>
        </w:tc>
        <w:tc>
          <w:tcPr>
            <w:tcW w:w="0" w:type="auto"/>
            <w:shd w:val="clear" w:color="auto" w:fill="auto"/>
          </w:tcPr>
          <w:p w:rsidR="00407549" w:rsidRPr="008D384C" w:rsidRDefault="00407549" w:rsidP="00407549">
            <w:pPr>
              <w:pStyle w:val="TAL"/>
              <w:rPr>
                <w:sz w:val="16"/>
              </w:rPr>
            </w:pPr>
            <w:r w:rsidRPr="008D384C">
              <w:rPr>
                <w:sz w:val="16"/>
              </w:rPr>
              <w:t>5GAA</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913614" w:rsidP="00407549">
            <w:pPr>
              <w:pStyle w:val="TAL"/>
              <w:rPr>
                <w:sz w:val="16"/>
              </w:rPr>
            </w:pPr>
            <w:r w:rsidRPr="008D384C">
              <w:rPr>
                <w:sz w:val="16"/>
              </w:rPr>
              <w:t>(</w:t>
            </w:r>
            <w:r w:rsidR="00407549" w:rsidRPr="008D384C">
              <w:rPr>
                <w:sz w:val="16"/>
              </w:rPr>
              <w:t>RP-200512 was postponed</w:t>
            </w:r>
            <w:r w:rsidRPr="008D384C">
              <w:rPr>
                <w:sz w:val="16"/>
              </w:rPr>
              <w:t>)</w:t>
            </w: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RP-200031</w:t>
            </w:r>
          </w:p>
        </w:tc>
        <w:tc>
          <w:tcPr>
            <w:tcW w:w="0" w:type="auto"/>
            <w:shd w:val="clear" w:color="auto" w:fill="auto"/>
          </w:tcPr>
          <w:p w:rsidR="00407549" w:rsidRPr="008D384C" w:rsidRDefault="00407549" w:rsidP="00407549">
            <w:pPr>
              <w:pStyle w:val="TAL"/>
              <w:rPr>
                <w:sz w:val="16"/>
              </w:rPr>
            </w:pPr>
            <w:r w:rsidRPr="008D384C">
              <w:rPr>
                <w:sz w:val="16"/>
              </w:rPr>
              <w:t>BBF_LS191205</w:t>
            </w:r>
          </w:p>
        </w:tc>
        <w:tc>
          <w:tcPr>
            <w:tcW w:w="0" w:type="auto"/>
            <w:shd w:val="clear" w:color="auto" w:fill="auto"/>
          </w:tcPr>
          <w:p w:rsidR="00407549" w:rsidRPr="008D384C" w:rsidRDefault="00407549" w:rsidP="00407549">
            <w:pPr>
              <w:pStyle w:val="TAL"/>
              <w:rPr>
                <w:sz w:val="16"/>
              </w:rPr>
            </w:pPr>
            <w:r w:rsidRPr="008D384C">
              <w:rPr>
                <w:sz w:val="16"/>
              </w:rPr>
              <w:t>LS on Broadband Forum adopts open structure (BBF_LS191205; to: RAN, SA, 3GPP2, AIOTI, ATIS, CCSA, CEA, DMTF, DVB, EU JRC, ETSI, FSAN, GigaWire Alliance, GSMA, HomeGrid Forum, HbbTV, IEEE, ITU-T, IETF, IPv6 forum, ISO IEC/JTC1, Linux Foundation, MEF, MoCA,</w:t>
            </w:r>
          </w:p>
        </w:tc>
        <w:tc>
          <w:tcPr>
            <w:tcW w:w="0" w:type="auto"/>
            <w:shd w:val="clear" w:color="auto" w:fill="auto"/>
          </w:tcPr>
          <w:p w:rsidR="00407549" w:rsidRPr="008D384C" w:rsidRDefault="00407549" w:rsidP="00407549">
            <w:pPr>
              <w:pStyle w:val="TAL"/>
              <w:rPr>
                <w:sz w:val="16"/>
              </w:rPr>
            </w:pPr>
            <w:r w:rsidRPr="008D384C">
              <w:rPr>
                <w:sz w:val="16"/>
              </w:rPr>
              <w:t>BBF</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RP-200032</w:t>
            </w:r>
          </w:p>
        </w:tc>
        <w:tc>
          <w:tcPr>
            <w:tcW w:w="0" w:type="auto"/>
            <w:shd w:val="clear" w:color="auto" w:fill="auto"/>
          </w:tcPr>
          <w:p w:rsidR="00407549" w:rsidRPr="008D384C" w:rsidRDefault="00407549" w:rsidP="00407549">
            <w:pPr>
              <w:pStyle w:val="TAL"/>
              <w:rPr>
                <w:sz w:val="16"/>
              </w:rPr>
            </w:pPr>
            <w:r w:rsidRPr="008D384C">
              <w:rPr>
                <w:sz w:val="16"/>
              </w:rPr>
              <w:t>ATIS_LS_200203</w:t>
            </w:r>
          </w:p>
        </w:tc>
        <w:tc>
          <w:tcPr>
            <w:tcW w:w="0" w:type="auto"/>
            <w:shd w:val="clear" w:color="auto" w:fill="auto"/>
          </w:tcPr>
          <w:p w:rsidR="00407549" w:rsidRPr="008D384C" w:rsidRDefault="00407549" w:rsidP="00407549">
            <w:pPr>
              <w:pStyle w:val="TAL"/>
              <w:rPr>
                <w:sz w:val="16"/>
              </w:rPr>
            </w:pPr>
            <w:r w:rsidRPr="008D384C">
              <w:rPr>
                <w:sz w:val="16"/>
              </w:rPr>
              <w:t>LS on UAV Remote ID Priority in Release 17 (ATIS_LS_200203; to: SA1, SA2; cc: SA, RAN; contact: chairman ATIS UAV Ad Hoc Group)</w:t>
            </w:r>
          </w:p>
        </w:tc>
        <w:tc>
          <w:tcPr>
            <w:tcW w:w="0" w:type="auto"/>
            <w:shd w:val="clear" w:color="auto" w:fill="auto"/>
          </w:tcPr>
          <w:p w:rsidR="00407549" w:rsidRPr="008D384C" w:rsidRDefault="00407549" w:rsidP="00407549">
            <w:pPr>
              <w:pStyle w:val="TAL"/>
              <w:rPr>
                <w:sz w:val="16"/>
              </w:rPr>
            </w:pPr>
            <w:r w:rsidRPr="008D384C">
              <w:rPr>
                <w:sz w:val="16"/>
              </w:rPr>
              <w:t>ATIS</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RP-200033</w:t>
            </w:r>
          </w:p>
        </w:tc>
        <w:tc>
          <w:tcPr>
            <w:tcW w:w="0" w:type="auto"/>
            <w:shd w:val="clear" w:color="auto" w:fill="auto"/>
          </w:tcPr>
          <w:p w:rsidR="00407549" w:rsidRPr="008D384C" w:rsidRDefault="00407549" w:rsidP="00407549">
            <w:pPr>
              <w:pStyle w:val="TAL"/>
              <w:rPr>
                <w:sz w:val="16"/>
              </w:rPr>
            </w:pPr>
            <w:r w:rsidRPr="008D384C">
              <w:rPr>
                <w:sz w:val="16"/>
              </w:rPr>
              <w:t>ITU_R_WP5D_TEMP_31</w:t>
            </w:r>
          </w:p>
        </w:tc>
        <w:tc>
          <w:tcPr>
            <w:tcW w:w="0" w:type="auto"/>
            <w:shd w:val="clear" w:color="auto" w:fill="auto"/>
          </w:tcPr>
          <w:p w:rsidR="00407549" w:rsidRPr="008D384C" w:rsidRDefault="00407549" w:rsidP="00407549">
            <w:pPr>
              <w:pStyle w:val="TAL"/>
              <w:rPr>
                <w:sz w:val="16"/>
              </w:rPr>
            </w:pPr>
            <w:r w:rsidRPr="008D384C">
              <w:rPr>
                <w:sz w:val="16"/>
              </w:rPr>
              <w:t>LS on Availability of Addendum 5 to Circular Letter 5/LCCE/59 (ITU_R_WP5D_TEMP_31; to: RAN, 3GPP2, ARIB, ATIS, CCSA, ETSI, IEEE, ITRI, TIA, TSDSI, TTA, TTC, WiMAX Forum, EBU, WWRF, 5G Americas, CDG, GSMA, UMTS Forum, Wi-Fi Alliance, Wireless Innovation Fo</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RP-200034</w:t>
            </w:r>
          </w:p>
        </w:tc>
        <w:tc>
          <w:tcPr>
            <w:tcW w:w="0" w:type="auto"/>
            <w:shd w:val="clear" w:color="auto" w:fill="auto"/>
          </w:tcPr>
          <w:p w:rsidR="00407549" w:rsidRPr="008D384C" w:rsidRDefault="00407549" w:rsidP="00407549">
            <w:pPr>
              <w:pStyle w:val="TAL"/>
              <w:rPr>
                <w:sz w:val="16"/>
              </w:rPr>
            </w:pPr>
            <w:r w:rsidRPr="008D384C">
              <w:rPr>
                <w:sz w:val="16"/>
              </w:rPr>
              <w:t>ITU_R_WP5D_TEMP_26</w:t>
            </w:r>
          </w:p>
        </w:tc>
        <w:tc>
          <w:tcPr>
            <w:tcW w:w="0" w:type="auto"/>
            <w:shd w:val="clear" w:color="auto" w:fill="auto"/>
          </w:tcPr>
          <w:p w:rsidR="00407549" w:rsidRPr="008D384C" w:rsidRDefault="00407549" w:rsidP="00407549">
            <w:pPr>
              <w:pStyle w:val="TAL"/>
              <w:rPr>
                <w:sz w:val="16"/>
              </w:rPr>
            </w:pPr>
            <w:r w:rsidRPr="008D384C">
              <w:rPr>
                <w:sz w:val="16"/>
              </w:rPr>
              <w:t>LS on the request to submit the materials for the first release of new recommendation ITU-R M.[IMT-2020.SPECS] (ITU_R_WP5D_TEMP_26; to: RAN, Republic of Korea, People’s Republic of China, ETSI, DECT Forum, TSDSI, NUFRONT, ARIB, ATIS, CCSA, TTA, TTC; cc: -</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RP-200035</w:t>
            </w:r>
          </w:p>
        </w:tc>
        <w:tc>
          <w:tcPr>
            <w:tcW w:w="0" w:type="auto"/>
            <w:shd w:val="clear" w:color="auto" w:fill="auto"/>
          </w:tcPr>
          <w:p w:rsidR="00407549" w:rsidRPr="008D384C" w:rsidRDefault="00407549" w:rsidP="00407549">
            <w:pPr>
              <w:pStyle w:val="TAL"/>
              <w:rPr>
                <w:sz w:val="16"/>
              </w:rPr>
            </w:pPr>
            <w:r w:rsidRPr="008D384C">
              <w:rPr>
                <w:sz w:val="16"/>
              </w:rPr>
              <w:t>TFES(20)000004r2</w:t>
            </w:r>
          </w:p>
        </w:tc>
        <w:tc>
          <w:tcPr>
            <w:tcW w:w="0" w:type="auto"/>
            <w:shd w:val="clear" w:color="auto" w:fill="auto"/>
          </w:tcPr>
          <w:p w:rsidR="00407549" w:rsidRPr="008D384C" w:rsidRDefault="00407549" w:rsidP="00407549">
            <w:pPr>
              <w:pStyle w:val="TAL"/>
              <w:rPr>
                <w:sz w:val="16"/>
              </w:rPr>
            </w:pPr>
            <w:r w:rsidRPr="008D384C">
              <w:rPr>
                <w:sz w:val="16"/>
              </w:rPr>
              <w:t>Reply LS to RP-191603 on 5G-NR FR2 Transmitter &amp; Receiver Testability Issues (TFES(20)000004r2; to: RAN; cc: ETSI MSG; ETSI ERM , RAN5, RAN4; contact: Ericsson)</w:t>
            </w:r>
          </w:p>
        </w:tc>
        <w:tc>
          <w:tcPr>
            <w:tcW w:w="0" w:type="auto"/>
            <w:shd w:val="clear" w:color="auto" w:fill="auto"/>
          </w:tcPr>
          <w:p w:rsidR="00407549" w:rsidRPr="008D384C" w:rsidRDefault="00407549" w:rsidP="00407549">
            <w:pPr>
              <w:pStyle w:val="TAL"/>
              <w:rPr>
                <w:sz w:val="16"/>
              </w:rPr>
            </w:pPr>
            <w:r w:rsidRPr="008D384C">
              <w:rPr>
                <w:sz w:val="16"/>
              </w:rPr>
              <w:t>ETSI MSG TFES</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RP-200037</w:t>
            </w:r>
          </w:p>
        </w:tc>
        <w:tc>
          <w:tcPr>
            <w:tcW w:w="0" w:type="auto"/>
            <w:shd w:val="clear" w:color="auto" w:fill="auto"/>
          </w:tcPr>
          <w:p w:rsidR="00407549" w:rsidRPr="008D384C" w:rsidRDefault="00407549" w:rsidP="00407549">
            <w:pPr>
              <w:pStyle w:val="TAL"/>
              <w:rPr>
                <w:sz w:val="16"/>
              </w:rPr>
            </w:pPr>
            <w:r w:rsidRPr="008D384C">
              <w:rPr>
                <w:sz w:val="16"/>
              </w:rPr>
              <w:t>ITU_R_WP5D_TEMP_39</w:t>
            </w:r>
          </w:p>
        </w:tc>
        <w:tc>
          <w:tcPr>
            <w:tcW w:w="0" w:type="auto"/>
            <w:shd w:val="clear" w:color="auto" w:fill="auto"/>
          </w:tcPr>
          <w:p w:rsidR="00407549" w:rsidRPr="008D384C" w:rsidRDefault="00407549" w:rsidP="00407549">
            <w:pPr>
              <w:pStyle w:val="TAL"/>
              <w:rPr>
                <w:sz w:val="16"/>
              </w:rPr>
            </w:pPr>
            <w:r w:rsidRPr="008D384C">
              <w:rPr>
                <w:sz w:val="16"/>
              </w:rPr>
              <w:t>LS on the schedule for updating Recommendation ITU-R M.2012 to revision 5 (ITU_R_WP5D_TEMP_39; to: RAN, CT, SA, ARIB, ATIS, CCSA, ETSI, IEEE, ITRI, TIA, TSDSI, TTA, TTC, WiMAX Forum; cc: -; contact: Counsellor ITU-R SG5)</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replied to</w:t>
            </w:r>
          </w:p>
        </w:tc>
        <w:tc>
          <w:tcPr>
            <w:tcW w:w="0" w:type="auto"/>
            <w:shd w:val="clear" w:color="auto" w:fill="auto"/>
          </w:tcPr>
          <w:p w:rsidR="00407549" w:rsidRPr="008D384C" w:rsidRDefault="00407549" w:rsidP="00407549">
            <w:pPr>
              <w:pStyle w:val="TAL"/>
              <w:rPr>
                <w:sz w:val="16"/>
              </w:rPr>
            </w:pPr>
            <w:r w:rsidRPr="008D384C">
              <w:rPr>
                <w:sz w:val="16"/>
              </w:rPr>
              <w:t>RP-200495</w:t>
            </w: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RP-200038</w:t>
            </w:r>
          </w:p>
        </w:tc>
        <w:tc>
          <w:tcPr>
            <w:tcW w:w="0" w:type="auto"/>
            <w:shd w:val="clear" w:color="auto" w:fill="auto"/>
          </w:tcPr>
          <w:p w:rsidR="00407549" w:rsidRPr="008D384C" w:rsidRDefault="00407549" w:rsidP="00407549">
            <w:pPr>
              <w:pStyle w:val="TAL"/>
              <w:rPr>
                <w:sz w:val="16"/>
              </w:rPr>
            </w:pPr>
            <w:r w:rsidRPr="008D384C">
              <w:rPr>
                <w:sz w:val="16"/>
              </w:rPr>
              <w:t>GSMA_LS_200221</w:t>
            </w:r>
          </w:p>
        </w:tc>
        <w:tc>
          <w:tcPr>
            <w:tcW w:w="0" w:type="auto"/>
            <w:shd w:val="clear" w:color="auto" w:fill="auto"/>
          </w:tcPr>
          <w:p w:rsidR="00407549" w:rsidRPr="008D384C" w:rsidRDefault="00407549" w:rsidP="00407549">
            <w:pPr>
              <w:pStyle w:val="TAL"/>
              <w:rPr>
                <w:sz w:val="16"/>
              </w:rPr>
            </w:pPr>
            <w:r w:rsidRPr="008D384C">
              <w:rPr>
                <w:sz w:val="16"/>
              </w:rPr>
              <w:t>LS on mandatory User Plane Integrity for 5G (GSMA_LS_200221; to: SA, RAN, CT, RAN2, SA3, CT1, SA2; cc: -; contact: GSMA)</w:t>
            </w:r>
          </w:p>
        </w:tc>
        <w:tc>
          <w:tcPr>
            <w:tcW w:w="0" w:type="auto"/>
            <w:shd w:val="clear" w:color="auto" w:fill="auto"/>
          </w:tcPr>
          <w:p w:rsidR="00407549" w:rsidRPr="008D384C" w:rsidRDefault="00407549" w:rsidP="00407549">
            <w:pPr>
              <w:pStyle w:val="TAL"/>
              <w:rPr>
                <w:sz w:val="16"/>
              </w:rPr>
            </w:pPr>
            <w:r w:rsidRPr="008D384C">
              <w:rPr>
                <w:sz w:val="16"/>
              </w:rPr>
              <w:t>GSMA</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B35F6C" w:rsidP="00407549">
            <w:pPr>
              <w:pStyle w:val="TAL"/>
              <w:rPr>
                <w:sz w:val="16"/>
              </w:rPr>
            </w:pPr>
            <w:r w:rsidRPr="008D384C">
              <w:rPr>
                <w:sz w:val="16"/>
              </w:rPr>
              <w:t>(</w:t>
            </w:r>
            <w:r w:rsidR="00407549" w:rsidRPr="008D384C">
              <w:rPr>
                <w:sz w:val="16"/>
              </w:rPr>
              <w:t>RP-200499</w:t>
            </w:r>
            <w:r w:rsidRPr="008D384C">
              <w:rPr>
                <w:sz w:val="16"/>
              </w:rPr>
              <w:t xml:space="preserve"> was not pursued)</w:t>
            </w: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RP-200039</w:t>
            </w:r>
          </w:p>
        </w:tc>
        <w:tc>
          <w:tcPr>
            <w:tcW w:w="0" w:type="auto"/>
            <w:shd w:val="clear" w:color="auto" w:fill="auto"/>
          </w:tcPr>
          <w:p w:rsidR="00407549" w:rsidRPr="008D384C" w:rsidRDefault="00407549" w:rsidP="00407549">
            <w:pPr>
              <w:pStyle w:val="TAL"/>
              <w:rPr>
                <w:sz w:val="16"/>
              </w:rPr>
            </w:pPr>
            <w:r w:rsidRPr="008D384C">
              <w:rPr>
                <w:sz w:val="16"/>
              </w:rPr>
              <w:t>ITU_R_WP5D_TEMP_95</w:t>
            </w:r>
          </w:p>
        </w:tc>
        <w:tc>
          <w:tcPr>
            <w:tcW w:w="0" w:type="auto"/>
            <w:shd w:val="clear" w:color="auto" w:fill="auto"/>
          </w:tcPr>
          <w:p w:rsidR="00407549" w:rsidRPr="008D384C" w:rsidRDefault="00407549" w:rsidP="00407549">
            <w:pPr>
              <w:pStyle w:val="TAL"/>
              <w:rPr>
                <w:sz w:val="16"/>
              </w:rPr>
            </w:pPr>
            <w:r w:rsidRPr="008D384C">
              <w:rPr>
                <w:sz w:val="16"/>
              </w:rPr>
              <w:t>LS on Information on the evaluation results of the candidate radio interface technologies for the terrestrial components of IMT-2020 (ITU_R_WP5D_TEMP_95; to: RAN, CT, SA, Registered Independent Evaluation Groups, Candidate Technology Submission Proponents</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RP-200040</w:t>
            </w:r>
          </w:p>
        </w:tc>
        <w:tc>
          <w:tcPr>
            <w:tcW w:w="0" w:type="auto"/>
            <w:shd w:val="clear" w:color="auto" w:fill="auto"/>
          </w:tcPr>
          <w:p w:rsidR="00407549" w:rsidRPr="008D384C" w:rsidRDefault="00407549" w:rsidP="00407549">
            <w:pPr>
              <w:pStyle w:val="TAL"/>
              <w:rPr>
                <w:sz w:val="16"/>
              </w:rPr>
            </w:pPr>
            <w:r w:rsidRPr="008D384C">
              <w:rPr>
                <w:sz w:val="16"/>
              </w:rPr>
              <w:t>ITU_R_WP5D_TEMP_42</w:t>
            </w:r>
          </w:p>
        </w:tc>
        <w:tc>
          <w:tcPr>
            <w:tcW w:w="0" w:type="auto"/>
            <w:shd w:val="clear" w:color="auto" w:fill="auto"/>
          </w:tcPr>
          <w:p w:rsidR="00407549" w:rsidRPr="008D384C" w:rsidRDefault="00407549" w:rsidP="00407549">
            <w:pPr>
              <w:pStyle w:val="TAL"/>
              <w:rPr>
                <w:sz w:val="16"/>
              </w:rPr>
            </w:pPr>
            <w:r w:rsidRPr="008D384C">
              <w:rPr>
                <w:sz w:val="16"/>
              </w:rPr>
              <w:t>LS on the request to submit the materials for the first release of new recommendation ITU-R M.[IMT-2020.SPECS] (ITU_R_WP5D_TEMP_42; to: RAN, CT, SA, ARIB, ATIS, CCSA, ETSI, Nufront, TSDSI, TTA, TTC, Korea, China, DECT Forum; cc: -; contact: Counsellor ITU</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replied to</w:t>
            </w:r>
          </w:p>
        </w:tc>
        <w:tc>
          <w:tcPr>
            <w:tcW w:w="0" w:type="auto"/>
            <w:shd w:val="clear" w:color="auto" w:fill="auto"/>
          </w:tcPr>
          <w:p w:rsidR="00407549" w:rsidRPr="008D384C" w:rsidRDefault="00407549" w:rsidP="00407549">
            <w:pPr>
              <w:pStyle w:val="TAL"/>
              <w:rPr>
                <w:sz w:val="16"/>
              </w:rPr>
            </w:pPr>
            <w:r w:rsidRPr="008D384C">
              <w:rPr>
                <w:sz w:val="16"/>
              </w:rPr>
              <w:t>RP-200497</w:t>
            </w:r>
            <w:r w:rsidR="00AE31A4" w:rsidRPr="008D384C">
              <w:rPr>
                <w:sz w:val="16"/>
              </w:rPr>
              <w:t>,</w:t>
            </w:r>
            <w:r w:rsidR="00AE31A4" w:rsidRPr="008D384C">
              <w:rPr>
                <w:sz w:val="16"/>
              </w:rPr>
              <w:br/>
              <w:t>RP-200498</w:t>
            </w: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lastRenderedPageBreak/>
              <w:t>RP-200041</w:t>
            </w:r>
          </w:p>
        </w:tc>
        <w:tc>
          <w:tcPr>
            <w:tcW w:w="0" w:type="auto"/>
            <w:shd w:val="clear" w:color="auto" w:fill="auto"/>
          </w:tcPr>
          <w:p w:rsidR="00407549" w:rsidRPr="008D384C" w:rsidRDefault="00407549" w:rsidP="00407549">
            <w:pPr>
              <w:pStyle w:val="TAL"/>
              <w:rPr>
                <w:sz w:val="16"/>
              </w:rPr>
            </w:pPr>
            <w:r w:rsidRPr="008D384C">
              <w:rPr>
                <w:sz w:val="16"/>
              </w:rPr>
              <w:t>ITU_R_WP5D_TEMP_52rev1</w:t>
            </w:r>
          </w:p>
        </w:tc>
        <w:tc>
          <w:tcPr>
            <w:tcW w:w="0" w:type="auto"/>
            <w:shd w:val="clear" w:color="auto" w:fill="auto"/>
          </w:tcPr>
          <w:p w:rsidR="00407549" w:rsidRPr="008D384C" w:rsidRDefault="00407549" w:rsidP="00407549">
            <w:pPr>
              <w:pStyle w:val="TAL"/>
              <w:rPr>
                <w:sz w:val="16"/>
              </w:rPr>
            </w:pPr>
            <w:r w:rsidRPr="008D384C">
              <w:rPr>
                <w:sz w:val="16"/>
              </w:rPr>
              <w:t>LS on draft revision of report ITU-R M.2291-1 “The use of International Mobile Telecommunications (IMT) for broadband Public Protection and Disaster Relief (PPDR) applications” (ITU_R_WP5D_TEMP_52rev1; to: RAN, CT, SA, APCO, APT, ARIB, ATIS, AWG, CCSA, CD</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RP-200042</w:t>
            </w:r>
          </w:p>
        </w:tc>
        <w:tc>
          <w:tcPr>
            <w:tcW w:w="0" w:type="auto"/>
            <w:shd w:val="clear" w:color="auto" w:fill="auto"/>
          </w:tcPr>
          <w:p w:rsidR="00407549" w:rsidRPr="008D384C" w:rsidRDefault="00407549" w:rsidP="00407549">
            <w:pPr>
              <w:pStyle w:val="TAL"/>
              <w:rPr>
                <w:sz w:val="16"/>
              </w:rPr>
            </w:pPr>
            <w:r w:rsidRPr="008D384C">
              <w:rPr>
                <w:sz w:val="16"/>
              </w:rPr>
              <w:t>ITU_R_WP5D_TEMP_106</w:t>
            </w:r>
          </w:p>
        </w:tc>
        <w:tc>
          <w:tcPr>
            <w:tcW w:w="0" w:type="auto"/>
            <w:shd w:val="clear" w:color="auto" w:fill="auto"/>
          </w:tcPr>
          <w:p w:rsidR="00407549" w:rsidRPr="008D384C" w:rsidRDefault="00407549" w:rsidP="00407549">
            <w:pPr>
              <w:pStyle w:val="TAL"/>
              <w:rPr>
                <w:sz w:val="16"/>
              </w:rPr>
            </w:pPr>
            <w:r w:rsidRPr="008D384C">
              <w:rPr>
                <w:sz w:val="16"/>
              </w:rPr>
              <w:t>LS on parameters of terrestrial component of IMT for sharing and compatibility studies in preparation for WRC-23 (ITU_R_WP5D_TEMP_106; to: RAN, CT, SA, RAN4, ARIB, ATIS, CCSA, ETSI, IEEE, TIA, TTA, TSDSI; cc: -; contact: Counsellor ITU-R SG5)</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replied to</w:t>
            </w:r>
          </w:p>
        </w:tc>
        <w:tc>
          <w:tcPr>
            <w:tcW w:w="0" w:type="auto"/>
            <w:shd w:val="clear" w:color="auto" w:fill="auto"/>
          </w:tcPr>
          <w:p w:rsidR="00407549" w:rsidRPr="008D384C" w:rsidRDefault="00407549" w:rsidP="00407549">
            <w:pPr>
              <w:pStyle w:val="TAL"/>
              <w:rPr>
                <w:sz w:val="16"/>
              </w:rPr>
            </w:pPr>
            <w:r w:rsidRPr="008D384C">
              <w:rPr>
                <w:sz w:val="16"/>
              </w:rPr>
              <w:t>RP-200514</w:t>
            </w: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RP-200043</w:t>
            </w:r>
          </w:p>
        </w:tc>
        <w:tc>
          <w:tcPr>
            <w:tcW w:w="0" w:type="auto"/>
            <w:shd w:val="clear" w:color="auto" w:fill="auto"/>
          </w:tcPr>
          <w:p w:rsidR="00407549" w:rsidRPr="008D384C" w:rsidRDefault="00407549" w:rsidP="00407549">
            <w:pPr>
              <w:pStyle w:val="TAL"/>
              <w:rPr>
                <w:sz w:val="16"/>
              </w:rPr>
            </w:pPr>
            <w:r w:rsidRPr="008D384C">
              <w:rPr>
                <w:sz w:val="16"/>
              </w:rPr>
              <w:t>ITU_R_WP5D_TEMP_58rev1</w:t>
            </w:r>
          </w:p>
        </w:tc>
        <w:tc>
          <w:tcPr>
            <w:tcW w:w="0" w:type="auto"/>
            <w:shd w:val="clear" w:color="auto" w:fill="auto"/>
          </w:tcPr>
          <w:p w:rsidR="00407549" w:rsidRPr="008D384C" w:rsidRDefault="00407549" w:rsidP="00407549">
            <w:pPr>
              <w:pStyle w:val="TAL"/>
              <w:rPr>
                <w:sz w:val="16"/>
              </w:rPr>
            </w:pPr>
            <w:r w:rsidRPr="008D384C">
              <w:rPr>
                <w:sz w:val="16"/>
              </w:rPr>
              <w:t>LS on development of a draft new report ITU-R M.[IMT.C-V2X] – Application of the Terrestrial Component of IMT for Cellular-V2X (ITU_R_WP5D_TEMP_58rev1; to: RAN, CT, SA, 5G Automotive Association, 79 GHz Project, ARIB, ATIS, AWG, C2C-CC, CCSA, CITS, CEPT E</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replied to</w:t>
            </w:r>
          </w:p>
        </w:tc>
        <w:tc>
          <w:tcPr>
            <w:tcW w:w="0" w:type="auto"/>
            <w:shd w:val="clear" w:color="auto" w:fill="auto"/>
          </w:tcPr>
          <w:p w:rsidR="00407549" w:rsidRPr="008D384C" w:rsidRDefault="00407549" w:rsidP="00407549">
            <w:pPr>
              <w:pStyle w:val="TAL"/>
              <w:rPr>
                <w:sz w:val="16"/>
              </w:rPr>
            </w:pPr>
            <w:r w:rsidRPr="008D384C">
              <w:rPr>
                <w:sz w:val="16"/>
              </w:rPr>
              <w:t>RP-200496</w:t>
            </w: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RP-200044</w:t>
            </w:r>
          </w:p>
        </w:tc>
        <w:tc>
          <w:tcPr>
            <w:tcW w:w="0" w:type="auto"/>
            <w:shd w:val="clear" w:color="auto" w:fill="auto"/>
          </w:tcPr>
          <w:p w:rsidR="00407549" w:rsidRPr="008D384C" w:rsidRDefault="00407549" w:rsidP="00407549">
            <w:pPr>
              <w:pStyle w:val="TAL"/>
              <w:rPr>
                <w:sz w:val="16"/>
              </w:rPr>
            </w:pPr>
            <w:r w:rsidRPr="008D384C">
              <w:rPr>
                <w:sz w:val="16"/>
              </w:rPr>
              <w:t>C1-201024</w:t>
            </w:r>
          </w:p>
        </w:tc>
        <w:tc>
          <w:tcPr>
            <w:tcW w:w="0" w:type="auto"/>
            <w:shd w:val="clear" w:color="auto" w:fill="auto"/>
          </w:tcPr>
          <w:p w:rsidR="00407549" w:rsidRPr="008D384C" w:rsidRDefault="00407549" w:rsidP="00407549">
            <w:pPr>
              <w:pStyle w:val="TAL"/>
              <w:rPr>
                <w:sz w:val="16"/>
              </w:rPr>
            </w:pPr>
            <w:r w:rsidRPr="008D384C">
              <w:rPr>
                <w:sz w:val="16"/>
              </w:rPr>
              <w:t>Reply LS to S2-1912763 = RP-192393 on Rel-16 NB-IoT enhancements (C1-201024; to: RAN2, RAN3, SA2; cc: CT, RAN, SA; contact: Ericsson)</w:t>
            </w:r>
          </w:p>
        </w:tc>
        <w:tc>
          <w:tcPr>
            <w:tcW w:w="0" w:type="auto"/>
            <w:shd w:val="clear" w:color="auto" w:fill="auto"/>
          </w:tcPr>
          <w:p w:rsidR="00407549" w:rsidRPr="008D384C" w:rsidRDefault="00407549" w:rsidP="00407549">
            <w:pPr>
              <w:pStyle w:val="TAL"/>
              <w:rPr>
                <w:sz w:val="16"/>
              </w:rPr>
            </w:pPr>
            <w:r w:rsidRPr="008D384C">
              <w:rPr>
                <w:sz w:val="16"/>
              </w:rPr>
              <w:t>CT1</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RP-200045</w:t>
            </w:r>
          </w:p>
        </w:tc>
        <w:tc>
          <w:tcPr>
            <w:tcW w:w="0" w:type="auto"/>
            <w:shd w:val="clear" w:color="auto" w:fill="auto"/>
          </w:tcPr>
          <w:p w:rsidR="00407549" w:rsidRPr="008D384C" w:rsidRDefault="00407549" w:rsidP="00407549">
            <w:pPr>
              <w:pStyle w:val="TAL"/>
              <w:rPr>
                <w:sz w:val="16"/>
              </w:rPr>
            </w:pPr>
            <w:r w:rsidRPr="008D384C">
              <w:rPr>
                <w:sz w:val="16"/>
              </w:rPr>
              <w:t>C1-201062</w:t>
            </w:r>
          </w:p>
        </w:tc>
        <w:tc>
          <w:tcPr>
            <w:tcW w:w="0" w:type="auto"/>
            <w:shd w:val="clear" w:color="auto" w:fill="auto"/>
          </w:tcPr>
          <w:p w:rsidR="00407549" w:rsidRPr="008D384C" w:rsidRDefault="00407549" w:rsidP="00407549">
            <w:pPr>
              <w:pStyle w:val="TAL"/>
              <w:rPr>
                <w:sz w:val="16"/>
              </w:rPr>
            </w:pPr>
            <w:r w:rsidRPr="008D384C">
              <w:rPr>
                <w:sz w:val="16"/>
              </w:rPr>
              <w:t>Reply LS to R2-1916368 = RP-192399 on Mobile-terminated Early Data Transmission (C1-201062; to: RAN2, SA2; cc: CT4, RAN3, RAN, SA; contact: Ericsson)</w:t>
            </w:r>
          </w:p>
        </w:tc>
        <w:tc>
          <w:tcPr>
            <w:tcW w:w="0" w:type="auto"/>
            <w:shd w:val="clear" w:color="auto" w:fill="auto"/>
          </w:tcPr>
          <w:p w:rsidR="00407549" w:rsidRPr="008D384C" w:rsidRDefault="00407549" w:rsidP="00407549">
            <w:pPr>
              <w:pStyle w:val="TAL"/>
              <w:rPr>
                <w:sz w:val="16"/>
              </w:rPr>
            </w:pPr>
            <w:r w:rsidRPr="008D384C">
              <w:rPr>
                <w:sz w:val="16"/>
              </w:rPr>
              <w:t>CT1</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RP-200046</w:t>
            </w:r>
          </w:p>
        </w:tc>
        <w:tc>
          <w:tcPr>
            <w:tcW w:w="0" w:type="auto"/>
            <w:shd w:val="clear" w:color="auto" w:fill="auto"/>
          </w:tcPr>
          <w:p w:rsidR="00407549" w:rsidRPr="008D384C" w:rsidRDefault="00407549" w:rsidP="00407549">
            <w:pPr>
              <w:pStyle w:val="TAL"/>
              <w:rPr>
                <w:sz w:val="16"/>
              </w:rPr>
            </w:pPr>
            <w:r w:rsidRPr="008D384C">
              <w:rPr>
                <w:sz w:val="16"/>
              </w:rPr>
              <w:t>R3-201417</w:t>
            </w:r>
          </w:p>
        </w:tc>
        <w:tc>
          <w:tcPr>
            <w:tcW w:w="0" w:type="auto"/>
            <w:shd w:val="clear" w:color="auto" w:fill="auto"/>
          </w:tcPr>
          <w:p w:rsidR="00407549" w:rsidRPr="008D384C" w:rsidRDefault="00407549" w:rsidP="00407549">
            <w:pPr>
              <w:pStyle w:val="TAL"/>
              <w:rPr>
                <w:sz w:val="16"/>
              </w:rPr>
            </w:pPr>
            <w:r w:rsidRPr="008D384C">
              <w:rPr>
                <w:sz w:val="16"/>
              </w:rPr>
              <w:t>Reply LS to S2-1912763 = RP-192393 on Rel-16 NB-IoT enhancements (R3-201417; to: SA2, RAN, CT, RAN2, CT1; cc: SA; contact: Huawei)</w:t>
            </w:r>
          </w:p>
        </w:tc>
        <w:tc>
          <w:tcPr>
            <w:tcW w:w="0" w:type="auto"/>
            <w:shd w:val="clear" w:color="auto" w:fill="auto"/>
          </w:tcPr>
          <w:p w:rsidR="00407549" w:rsidRPr="008D384C" w:rsidRDefault="00407549" w:rsidP="00407549">
            <w:pPr>
              <w:pStyle w:val="TAL"/>
              <w:rPr>
                <w:sz w:val="16"/>
              </w:rPr>
            </w:pPr>
            <w:r w:rsidRPr="008D384C">
              <w:rPr>
                <w:sz w:val="16"/>
              </w:rPr>
              <w:t>RAN3</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RP-200047</w:t>
            </w:r>
          </w:p>
        </w:tc>
        <w:tc>
          <w:tcPr>
            <w:tcW w:w="0" w:type="auto"/>
            <w:shd w:val="clear" w:color="auto" w:fill="auto"/>
          </w:tcPr>
          <w:p w:rsidR="00407549" w:rsidRPr="008D384C" w:rsidRDefault="00407549" w:rsidP="00407549">
            <w:pPr>
              <w:pStyle w:val="TAL"/>
              <w:rPr>
                <w:sz w:val="16"/>
              </w:rPr>
            </w:pPr>
            <w:r w:rsidRPr="008D384C">
              <w:rPr>
                <w:sz w:val="16"/>
              </w:rPr>
              <w:t>RT-200017</w:t>
            </w:r>
          </w:p>
        </w:tc>
        <w:tc>
          <w:tcPr>
            <w:tcW w:w="0" w:type="auto"/>
            <w:shd w:val="clear" w:color="auto" w:fill="auto"/>
          </w:tcPr>
          <w:p w:rsidR="00407549" w:rsidRPr="008D384C" w:rsidRDefault="00407549" w:rsidP="00407549">
            <w:pPr>
              <w:pStyle w:val="TAL"/>
              <w:rPr>
                <w:sz w:val="16"/>
              </w:rPr>
            </w:pPr>
            <w:r w:rsidRPr="008D384C">
              <w:rPr>
                <w:sz w:val="16"/>
              </w:rPr>
              <w:t>Draft Letter to ITU on 3GPP “5G” material for Recommendation ITU-R M.[IMT-2020 specs]  - SRIT (RT-200017; to: RAN, CT, SA; cc: -; contact: Telecom Italia)</w:t>
            </w:r>
          </w:p>
        </w:tc>
        <w:tc>
          <w:tcPr>
            <w:tcW w:w="0" w:type="auto"/>
            <w:shd w:val="clear" w:color="auto" w:fill="auto"/>
          </w:tcPr>
          <w:p w:rsidR="00407549" w:rsidRPr="008D384C" w:rsidRDefault="00407549" w:rsidP="00407549">
            <w:pPr>
              <w:pStyle w:val="TAL"/>
              <w:rPr>
                <w:sz w:val="16"/>
              </w:rPr>
            </w:pPr>
            <w:r w:rsidRPr="008D384C">
              <w:rPr>
                <w:sz w:val="16"/>
              </w:rPr>
              <w:t>3GPP ITU-R Ad hoc</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RP-200048</w:t>
            </w:r>
          </w:p>
        </w:tc>
        <w:tc>
          <w:tcPr>
            <w:tcW w:w="0" w:type="auto"/>
            <w:shd w:val="clear" w:color="auto" w:fill="auto"/>
          </w:tcPr>
          <w:p w:rsidR="00407549" w:rsidRPr="008D384C" w:rsidRDefault="00407549" w:rsidP="00407549">
            <w:pPr>
              <w:pStyle w:val="TAL"/>
              <w:rPr>
                <w:sz w:val="16"/>
              </w:rPr>
            </w:pPr>
            <w:r w:rsidRPr="008D384C">
              <w:rPr>
                <w:sz w:val="16"/>
              </w:rPr>
              <w:t>RT-200020</w:t>
            </w:r>
          </w:p>
        </w:tc>
        <w:tc>
          <w:tcPr>
            <w:tcW w:w="0" w:type="auto"/>
            <w:shd w:val="clear" w:color="auto" w:fill="auto"/>
          </w:tcPr>
          <w:p w:rsidR="00407549" w:rsidRPr="008D384C" w:rsidRDefault="00407549" w:rsidP="00407549">
            <w:pPr>
              <w:pStyle w:val="TAL"/>
              <w:rPr>
                <w:sz w:val="16"/>
              </w:rPr>
            </w:pPr>
            <w:r w:rsidRPr="008D384C">
              <w:rPr>
                <w:sz w:val="16"/>
              </w:rPr>
              <w:t>Draft Letter to ITU on 3GPP “5G” material for Recommendation ITU-R M.[IMT-2020 specs]  - RIT (RT-200020; to: RAN, CT, SA; cc: - contact: Telecom Italia)</w:t>
            </w:r>
          </w:p>
        </w:tc>
        <w:tc>
          <w:tcPr>
            <w:tcW w:w="0" w:type="auto"/>
            <w:shd w:val="clear" w:color="auto" w:fill="auto"/>
          </w:tcPr>
          <w:p w:rsidR="00407549" w:rsidRPr="008D384C" w:rsidRDefault="00407549" w:rsidP="00407549">
            <w:pPr>
              <w:pStyle w:val="TAL"/>
              <w:rPr>
                <w:sz w:val="16"/>
              </w:rPr>
            </w:pPr>
            <w:r w:rsidRPr="008D384C">
              <w:rPr>
                <w:sz w:val="16"/>
              </w:rPr>
              <w:t>3GPP ITU-R Ad hoc</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RP-200049</w:t>
            </w:r>
          </w:p>
        </w:tc>
        <w:tc>
          <w:tcPr>
            <w:tcW w:w="0" w:type="auto"/>
            <w:shd w:val="clear" w:color="auto" w:fill="auto"/>
          </w:tcPr>
          <w:p w:rsidR="00407549" w:rsidRPr="008D384C" w:rsidRDefault="00407549" w:rsidP="00407549">
            <w:pPr>
              <w:pStyle w:val="TAL"/>
              <w:rPr>
                <w:sz w:val="16"/>
              </w:rPr>
            </w:pPr>
            <w:r w:rsidRPr="008D384C">
              <w:rPr>
                <w:sz w:val="16"/>
              </w:rPr>
              <w:t>RT-200015</w:t>
            </w:r>
          </w:p>
        </w:tc>
        <w:tc>
          <w:tcPr>
            <w:tcW w:w="0" w:type="auto"/>
            <w:shd w:val="clear" w:color="auto" w:fill="auto"/>
          </w:tcPr>
          <w:p w:rsidR="00407549" w:rsidRPr="008D384C" w:rsidRDefault="00407549" w:rsidP="00407549">
            <w:pPr>
              <w:pStyle w:val="TAL"/>
              <w:rPr>
                <w:sz w:val="16"/>
              </w:rPr>
            </w:pPr>
            <w:r w:rsidRPr="008D384C">
              <w:rPr>
                <w:sz w:val="16"/>
              </w:rPr>
              <w:t>Draft Letter to ITU in reply to ITU_R_WP5D_TEMP_39 = RP-200037 on the schedule for updating Recommendation ITU-R M.2012 to Revision 5  (RT-200015; to: RAN, CT, SA; cc: - contact: Telecom Italia)</w:t>
            </w:r>
          </w:p>
        </w:tc>
        <w:tc>
          <w:tcPr>
            <w:tcW w:w="0" w:type="auto"/>
            <w:shd w:val="clear" w:color="auto" w:fill="auto"/>
          </w:tcPr>
          <w:p w:rsidR="00407549" w:rsidRPr="008D384C" w:rsidRDefault="00407549" w:rsidP="00407549">
            <w:pPr>
              <w:pStyle w:val="TAL"/>
              <w:rPr>
                <w:sz w:val="16"/>
              </w:rPr>
            </w:pPr>
            <w:r w:rsidRPr="008D384C">
              <w:rPr>
                <w:sz w:val="16"/>
              </w:rPr>
              <w:t>3GPP ITU-R Ad hoc</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RP-200050</w:t>
            </w:r>
          </w:p>
        </w:tc>
        <w:tc>
          <w:tcPr>
            <w:tcW w:w="0" w:type="auto"/>
            <w:shd w:val="clear" w:color="auto" w:fill="auto"/>
          </w:tcPr>
          <w:p w:rsidR="00407549" w:rsidRPr="008D384C" w:rsidRDefault="00407549" w:rsidP="00407549">
            <w:pPr>
              <w:pStyle w:val="TAL"/>
              <w:rPr>
                <w:sz w:val="16"/>
              </w:rPr>
            </w:pPr>
            <w:r w:rsidRPr="008D384C">
              <w:rPr>
                <w:sz w:val="16"/>
              </w:rPr>
              <w:t>RT-200023</w:t>
            </w:r>
          </w:p>
        </w:tc>
        <w:tc>
          <w:tcPr>
            <w:tcW w:w="0" w:type="auto"/>
            <w:shd w:val="clear" w:color="auto" w:fill="auto"/>
          </w:tcPr>
          <w:p w:rsidR="00407549" w:rsidRPr="008D384C" w:rsidRDefault="00407549" w:rsidP="00407549">
            <w:pPr>
              <w:pStyle w:val="TAL"/>
              <w:rPr>
                <w:sz w:val="16"/>
              </w:rPr>
            </w:pPr>
            <w:r w:rsidRPr="008D384C">
              <w:rPr>
                <w:sz w:val="16"/>
              </w:rPr>
              <w:t>Draft Letter to ITU in reply to ITU_R_WP5D_TEMP_58rev1 = RP-200043 on Development of a draft new report ITU-R M.[IMT.C-V2X] – Application of the Terrestrial Component of IMT for Cellular-V2X (RT-200023; to: RAN, SA; cc: - contact: Telecom Italia)</w:t>
            </w:r>
          </w:p>
        </w:tc>
        <w:tc>
          <w:tcPr>
            <w:tcW w:w="0" w:type="auto"/>
            <w:shd w:val="clear" w:color="auto" w:fill="auto"/>
          </w:tcPr>
          <w:p w:rsidR="00407549" w:rsidRPr="008D384C" w:rsidRDefault="00407549" w:rsidP="00407549">
            <w:pPr>
              <w:pStyle w:val="TAL"/>
              <w:rPr>
                <w:sz w:val="16"/>
              </w:rPr>
            </w:pPr>
            <w:r w:rsidRPr="008D384C">
              <w:rPr>
                <w:sz w:val="16"/>
              </w:rPr>
              <w:t>3GPP ITU-R Ad hoc</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RP-200056</w:t>
            </w:r>
          </w:p>
        </w:tc>
        <w:tc>
          <w:tcPr>
            <w:tcW w:w="0" w:type="auto"/>
            <w:shd w:val="clear" w:color="auto" w:fill="auto"/>
          </w:tcPr>
          <w:p w:rsidR="00407549" w:rsidRPr="008D384C" w:rsidRDefault="00407549" w:rsidP="00407549">
            <w:pPr>
              <w:pStyle w:val="TAL"/>
              <w:rPr>
                <w:sz w:val="16"/>
              </w:rPr>
            </w:pPr>
            <w:r w:rsidRPr="008D384C">
              <w:rPr>
                <w:sz w:val="16"/>
              </w:rPr>
              <w:t>R2-2001815</w:t>
            </w:r>
          </w:p>
        </w:tc>
        <w:tc>
          <w:tcPr>
            <w:tcW w:w="0" w:type="auto"/>
            <w:shd w:val="clear" w:color="auto" w:fill="auto"/>
          </w:tcPr>
          <w:p w:rsidR="00407549" w:rsidRPr="008D384C" w:rsidRDefault="00407549" w:rsidP="00407549">
            <w:pPr>
              <w:pStyle w:val="TAL"/>
              <w:rPr>
                <w:sz w:val="16"/>
              </w:rPr>
            </w:pPr>
            <w:r w:rsidRPr="008D384C">
              <w:rPr>
                <w:sz w:val="16"/>
              </w:rPr>
              <w:t>Reply LS to S2-1912763 = RP-192393 and C1-201024 = RP-200044 on Rel-16 NB-IoT enhancements (R2-2001815; to: SA2, CT1, RAN3, SA; cc: RAN, CT; contact: Huawei)</w:t>
            </w:r>
          </w:p>
        </w:tc>
        <w:tc>
          <w:tcPr>
            <w:tcW w:w="0" w:type="auto"/>
            <w:shd w:val="clear" w:color="auto" w:fill="auto"/>
          </w:tcPr>
          <w:p w:rsidR="00407549" w:rsidRPr="008D384C" w:rsidRDefault="00407549" w:rsidP="00407549">
            <w:pPr>
              <w:pStyle w:val="TAL"/>
              <w:rPr>
                <w:sz w:val="16"/>
              </w:rPr>
            </w:pPr>
            <w:r w:rsidRPr="008D384C">
              <w:rPr>
                <w:sz w:val="16"/>
              </w:rPr>
              <w:t>RAN2</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RP-200057</w:t>
            </w:r>
          </w:p>
        </w:tc>
        <w:tc>
          <w:tcPr>
            <w:tcW w:w="0" w:type="auto"/>
            <w:shd w:val="clear" w:color="auto" w:fill="auto"/>
          </w:tcPr>
          <w:p w:rsidR="00407549" w:rsidRPr="008D384C" w:rsidRDefault="00407549" w:rsidP="00407549">
            <w:pPr>
              <w:pStyle w:val="TAL"/>
              <w:rPr>
                <w:sz w:val="16"/>
              </w:rPr>
            </w:pPr>
            <w:r w:rsidRPr="008D384C">
              <w:rPr>
                <w:sz w:val="16"/>
              </w:rPr>
              <w:t>R2-2002378</w:t>
            </w:r>
          </w:p>
        </w:tc>
        <w:tc>
          <w:tcPr>
            <w:tcW w:w="0" w:type="auto"/>
            <w:shd w:val="clear" w:color="auto" w:fill="auto"/>
          </w:tcPr>
          <w:p w:rsidR="00407549" w:rsidRPr="008D384C" w:rsidRDefault="00407549" w:rsidP="00407549">
            <w:pPr>
              <w:pStyle w:val="TAL"/>
              <w:rPr>
                <w:sz w:val="16"/>
              </w:rPr>
            </w:pPr>
            <w:r w:rsidRPr="008D384C">
              <w:rPr>
                <w:sz w:val="16"/>
              </w:rPr>
              <w:t>LS on Guidelines for UE capability definitions (R2-2002378; to: RAN1, RAN4; cc: RAN; contact: Ericsson)</w:t>
            </w:r>
          </w:p>
        </w:tc>
        <w:tc>
          <w:tcPr>
            <w:tcW w:w="0" w:type="auto"/>
            <w:shd w:val="clear" w:color="auto" w:fill="auto"/>
          </w:tcPr>
          <w:p w:rsidR="00407549" w:rsidRPr="008D384C" w:rsidRDefault="00407549" w:rsidP="00407549">
            <w:pPr>
              <w:pStyle w:val="TAL"/>
              <w:rPr>
                <w:sz w:val="16"/>
              </w:rPr>
            </w:pPr>
            <w:r w:rsidRPr="008D384C">
              <w:rPr>
                <w:sz w:val="16"/>
              </w:rPr>
              <w:t>RAN2</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bl>
    <w:p w:rsidR="00407549" w:rsidRDefault="00407549" w:rsidP="00407549"/>
    <w:p w:rsidR="00AB0E2A" w:rsidRDefault="00AB0E2A" w:rsidP="009E5D14">
      <w:pPr>
        <w:pStyle w:val="Heading3"/>
        <w:keepNext w:val="0"/>
        <w:keepLines w:val="0"/>
        <w:widowControl w:val="0"/>
      </w:pPr>
      <w:bookmarkStart w:id="398" w:name="_Toc527197950"/>
      <w:bookmarkStart w:id="399" w:name="_Toc2391493"/>
      <w:bookmarkStart w:id="400" w:name="_Toc25787747"/>
      <w:bookmarkStart w:id="401" w:name="_Toc25787947"/>
      <w:bookmarkStart w:id="402" w:name="_Toc27430642"/>
      <w:bookmarkStart w:id="403" w:name="_Toc33140374"/>
      <w:bookmarkStart w:id="404" w:name="_Toc34604905"/>
      <w:bookmarkStart w:id="405" w:name="_Toc34605098"/>
      <w:bookmarkStart w:id="406" w:name="_Toc35697898"/>
      <w:bookmarkStart w:id="407" w:name="_Toc42029393"/>
      <w:r w:rsidRPr="00006071">
        <w:t>C2: Outgoing liaison statements</w:t>
      </w:r>
      <w:bookmarkEnd w:id="398"/>
      <w:bookmarkEnd w:id="399"/>
      <w:bookmarkEnd w:id="400"/>
      <w:bookmarkEnd w:id="401"/>
      <w:bookmarkEnd w:id="402"/>
      <w:bookmarkEnd w:id="403"/>
      <w:bookmarkEnd w:id="404"/>
      <w:bookmarkEnd w:id="405"/>
      <w:bookmarkEnd w:id="406"/>
      <w:bookmarkEnd w:id="4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363"/>
        <w:gridCol w:w="873"/>
        <w:gridCol w:w="643"/>
        <w:gridCol w:w="3812"/>
      </w:tblGrid>
      <w:tr w:rsidR="008D384C" w:rsidTr="008D384C">
        <w:tc>
          <w:tcPr>
            <w:tcW w:w="0" w:type="auto"/>
            <w:shd w:val="clear" w:color="auto" w:fill="auto"/>
          </w:tcPr>
          <w:p w:rsidR="00913614" w:rsidRDefault="00913614" w:rsidP="009E5D14">
            <w:pPr>
              <w:pStyle w:val="TAH"/>
              <w:keepNext w:val="0"/>
              <w:keepLines w:val="0"/>
              <w:widowControl w:val="0"/>
            </w:pPr>
            <w:r>
              <w:t>Document</w:t>
            </w:r>
          </w:p>
        </w:tc>
        <w:tc>
          <w:tcPr>
            <w:tcW w:w="0" w:type="auto"/>
            <w:shd w:val="clear" w:color="auto" w:fill="auto"/>
          </w:tcPr>
          <w:p w:rsidR="00913614" w:rsidRDefault="00913614" w:rsidP="009E5D14">
            <w:pPr>
              <w:pStyle w:val="TAH"/>
              <w:keepNext w:val="0"/>
              <w:keepLines w:val="0"/>
              <w:widowControl w:val="0"/>
            </w:pPr>
            <w:r>
              <w:t>Title</w:t>
            </w:r>
          </w:p>
        </w:tc>
        <w:tc>
          <w:tcPr>
            <w:tcW w:w="0" w:type="auto"/>
            <w:shd w:val="clear" w:color="auto" w:fill="auto"/>
          </w:tcPr>
          <w:p w:rsidR="00913614" w:rsidRDefault="00913614" w:rsidP="009E5D14">
            <w:pPr>
              <w:pStyle w:val="TAH"/>
              <w:keepNext w:val="0"/>
              <w:keepLines w:val="0"/>
              <w:widowControl w:val="0"/>
            </w:pPr>
            <w:r>
              <w:t>To</w:t>
            </w:r>
          </w:p>
        </w:tc>
        <w:tc>
          <w:tcPr>
            <w:tcW w:w="0" w:type="auto"/>
            <w:shd w:val="clear" w:color="auto" w:fill="auto"/>
          </w:tcPr>
          <w:p w:rsidR="00913614" w:rsidRDefault="00913614" w:rsidP="009E5D14">
            <w:pPr>
              <w:pStyle w:val="TAH"/>
              <w:keepNext w:val="0"/>
              <w:keepLines w:val="0"/>
              <w:widowControl w:val="0"/>
            </w:pPr>
            <w:r>
              <w:t>Cc</w:t>
            </w:r>
          </w:p>
        </w:tc>
        <w:tc>
          <w:tcPr>
            <w:tcW w:w="0" w:type="auto"/>
            <w:shd w:val="clear" w:color="auto" w:fill="auto"/>
          </w:tcPr>
          <w:p w:rsidR="00913614" w:rsidRDefault="00913614" w:rsidP="009E5D14">
            <w:pPr>
              <w:pStyle w:val="TAH"/>
              <w:keepNext w:val="0"/>
              <w:keepLines w:val="0"/>
              <w:widowControl w:val="0"/>
            </w:pPr>
            <w:r>
              <w:t>reply to i/c LS</w:t>
            </w:r>
          </w:p>
        </w:tc>
      </w:tr>
      <w:tr w:rsidR="008D384C" w:rsidTr="008D384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RP-200495</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Draft Letter to ITU in reply to ITU_R_WP5D_TEMP_39 = RP-200037 on the schedule for updating Recommendation ITU-R M.2012 to Revision 5 (to: SA; cc: - contact: Telecom Italia)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SA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ITU_R_WP5D_TEMP_39 = RP-200037</w:t>
            </w:r>
          </w:p>
        </w:tc>
      </w:tr>
      <w:tr w:rsidR="008D384C" w:rsidTr="008D384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RP-200496</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Draft Letter to ITU in reply to ITU_R_WP5D_TEMP_58rev1 = RP-200043 on Development of a draft new report ITU-R M.[IMT.C-V2X] – Application of the Terrestrial Component of IMT for Cellular-V2X (to: SA; cc: - contact: Telecom Italia)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SA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ITU_R_WP5D_TEMP_58rev1 = RP-200043</w:t>
            </w:r>
          </w:p>
        </w:tc>
      </w:tr>
      <w:tr w:rsidR="008D384C" w:rsidTr="008D384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RP-200497</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Draft Letter to ITU in reply to ITU_R_WP5D_TEMP_736 = RP-191648 and ITU_R_WP5D/TEMP/42 = RP-200040 on 3GPP “5G” material for Recommendation ITU-R M.[IMT-2020 specs]  - SRIT (to: SA; cc: -; contact: Telecom Italia)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SA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ITU_R_WP5D_TEMP_736 = RP-191648, ITU_R_WP5D/TEMP/42 = RP-200040</w:t>
            </w:r>
          </w:p>
        </w:tc>
      </w:tr>
      <w:tr w:rsidR="008D384C" w:rsidTr="008D384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RP-200498</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Draft Letter to ITU in reply to ITU_R_WP5D_TEMP_736 = RP-191648 and ITU_R_WP5D/TEMP/42 = RP-200040 on 3GPP “5G” material for Recommendation ITU-R M.[IMT-2020 specs]  - RIT (to: SA; cc: - contact: Telecom Italia)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SA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ITU_R_WP5D_TEMP_736 = RP-191648, ITU_R_WP5D/TEMP/42 = RP-200040</w:t>
            </w:r>
          </w:p>
        </w:tc>
      </w:tr>
      <w:tr w:rsidR="008D384C" w:rsidTr="008D384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RP-200514</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Reply LS to ITU_R_WP5D_TEMP_106 = RP-200042 on IMT-2020 parameters for sharing and compatibility studies for frequency bands for WRC23 (to: ITU-R WP5D; cc: RAN4; contact: Huawei)</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ITU-R WP5D</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RAN4</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ITU_R_WP5D_TEMP_106 = RP-200042</w:t>
            </w:r>
          </w:p>
        </w:tc>
      </w:tr>
    </w:tbl>
    <w:p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08" w:name="_Toc527197951"/>
      <w:bookmarkStart w:id="409" w:name="_Toc2391494"/>
      <w:bookmarkStart w:id="410" w:name="_Toc25787748"/>
      <w:bookmarkStart w:id="411" w:name="_Toc25787948"/>
      <w:bookmarkStart w:id="412" w:name="_Toc27430643"/>
      <w:bookmarkStart w:id="413" w:name="_Toc33140375"/>
      <w:bookmarkStart w:id="414" w:name="_Toc34604906"/>
      <w:bookmarkStart w:id="415" w:name="_Toc34605099"/>
      <w:bookmarkStart w:id="416" w:name="_Toc35697899"/>
      <w:bookmarkStart w:id="417" w:name="_Toc42029394"/>
      <w:r>
        <w:lastRenderedPageBreak/>
        <w:t>Annex D: List of change requests</w:t>
      </w:r>
      <w:bookmarkEnd w:id="408"/>
      <w:bookmarkEnd w:id="409"/>
      <w:bookmarkEnd w:id="410"/>
      <w:bookmarkEnd w:id="411"/>
      <w:bookmarkEnd w:id="412"/>
      <w:bookmarkEnd w:id="413"/>
      <w:bookmarkEnd w:id="414"/>
      <w:bookmarkEnd w:id="415"/>
      <w:bookmarkEnd w:id="416"/>
      <w:bookmarkEnd w:id="417"/>
    </w:p>
    <w:p w:rsidR="00AB0E2A" w:rsidRPr="00141C55" w:rsidRDefault="0060399C" w:rsidP="00AB0E2A">
      <w:pPr>
        <w:snapToGrid w:val="0"/>
      </w:pPr>
      <w:r>
        <w:t>1577</w:t>
      </w:r>
      <w:r w:rsidR="00AB0E2A" w:rsidRPr="00141C55">
        <w:t xml:space="preserve"> CRs (incl. cat.A CRs and </w:t>
      </w:r>
      <w:r>
        <w:t>20</w:t>
      </w:r>
      <w:r w:rsidR="00AB0E2A" w:rsidRPr="00141C55">
        <w:t xml:space="preserve"> company CRs) were handled at RAN #8</w:t>
      </w:r>
      <w:r>
        <w:t>7e</w:t>
      </w:r>
      <w:r w:rsidR="00AB0E2A" w:rsidRPr="00141C55">
        <w:t xml:space="preserve"> and </w:t>
      </w:r>
      <w:r>
        <w:t>1554</w:t>
      </w:r>
      <w:r w:rsidR="00AB0E2A" w:rsidRPr="00141C55">
        <w:t xml:space="preserve"> CRs were approved.</w:t>
      </w:r>
    </w:p>
    <w:p w:rsidR="00AB0E2A" w:rsidRPr="00141C55" w:rsidRDefault="00AB0E2A" w:rsidP="00AB0E2A">
      <w:pPr>
        <w:snapToGrid w:val="0"/>
      </w:pPr>
      <w:r w:rsidRPr="00141C55">
        <w:t>A corresponding list of all CRs is included in the attached Tdoc list.</w:t>
      </w:r>
    </w:p>
    <w:p w:rsidR="00141C55" w:rsidRPr="00141C55" w:rsidRDefault="00407785" w:rsidP="00407785">
      <w:r w:rsidRPr="00141C55">
        <w:t>Note:</w:t>
      </w:r>
      <w:r w:rsidRPr="00141C55">
        <w:tab/>
        <w:t>RAN5 REL-16 CR peak because a lot of RAN5 specs were upgraded to REL-16 already (driven by RAN4 REL-16 CA/DC combinations)</w:t>
      </w:r>
      <w:r w:rsidR="00141C55" w:rsidRPr="00141C55">
        <w:t>.</w:t>
      </w:r>
      <w:r w:rsidR="00141C55" w:rsidRPr="00141C55">
        <w:br/>
      </w:r>
      <w:r w:rsidR="00141C55" w:rsidRPr="00141C55">
        <w:tab/>
      </w:r>
      <w:r w:rsidR="00141C55" w:rsidRPr="00141C55">
        <w:tab/>
        <w:t xml:space="preserve">But most of </w:t>
      </w:r>
      <w:r w:rsidR="006915FB">
        <w:t xml:space="preserve">open </w:t>
      </w:r>
      <w:r w:rsidR="00141C55" w:rsidRPr="00141C55">
        <w:t>RAN5 WIs are still for REL-15 and before.</w:t>
      </w:r>
    </w:p>
    <w:p w:rsidR="00E005EE" w:rsidRDefault="00E005EE" w:rsidP="00407785"/>
    <w:p w:rsidR="00E005EE" w:rsidRDefault="009A03B2" w:rsidP="00E005EE">
      <w:pPr>
        <w:jc w:val="center"/>
      </w:pPr>
      <w:r>
        <w:pict>
          <v:shape id="_x0000_i1028" type="#_x0000_t75" style="width:540pt;height:304.8pt">
            <v:imagedata r:id="rId30" o:title=""/>
          </v:shape>
        </w:pict>
      </w:r>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A696B" w:rsidRDefault="00AA696B" w:rsidP="00AB0E2A"/>
    <w:p w:rsidR="00AB0E2A" w:rsidRDefault="009A03B2" w:rsidP="00AB0E2A">
      <w:r>
        <w:pict>
          <v:shape id="_x0000_i1029" type="#_x0000_t75" style="width:728.4pt;height:337.8pt">
            <v:imagedata r:id="rId31" o:title=""/>
          </v:shape>
        </w:pict>
      </w:r>
    </w:p>
    <w:p w:rsidR="00AB0E2A" w:rsidRDefault="00AB0E2A" w:rsidP="00AB0E2A">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w:t>
      </w:r>
      <w:r w:rsidR="00AA696B">
        <w:t>8e</w:t>
      </w:r>
      <w:r>
        <w:t>;</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planned for RAN #88</w:t>
      </w:r>
      <w:r w:rsidR="00AA696B">
        <w:t>e</w:t>
      </w:r>
      <w:r>
        <w:br/>
        <w:t>*: peak number of CRs in this release (excl. cat.A and testing CRs)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A696B" w:rsidRDefault="009A03B2" w:rsidP="00AB0E2A">
      <w:r>
        <w:pict>
          <v:shape id="_x0000_i1030" type="#_x0000_t75" style="width:727.8pt;height:342.6pt">
            <v:imagedata r:id="rId32"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w:t>
      </w:r>
      <w:r w:rsidR="001142F0">
        <w:t>8e</w:t>
      </w:r>
      <w:r>
        <w:t>;</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planned for RAN #88</w:t>
      </w:r>
      <w:r w:rsidR="001142F0">
        <w:t>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82475B" w:rsidRDefault="009A03B2" w:rsidP="00AB0E2A">
      <w:pPr>
        <w:jc w:val="center"/>
      </w:pPr>
      <w:r>
        <w:pict>
          <v:shape id="_x0000_i1031" type="#_x0000_t75" style="width:654pt;height:352.2pt">
            <v:imagedata r:id="rId33"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planned for RAN #8</w:t>
      </w:r>
      <w:r w:rsidR="0082475B">
        <w:t>8e</w:t>
      </w:r>
      <w:r>
        <w:t>;</w:t>
      </w:r>
      <w:r>
        <w:br/>
      </w:r>
      <w:r w:rsidRPr="00374106">
        <w:rPr>
          <w:u w:val="single"/>
        </w:rPr>
        <w:t>ASN.1 freeze</w:t>
      </w:r>
      <w:r>
        <w:t>: REL-8: RAN #43, REL-9: RAN #47, REL-10: RAN #52 (apart from Un: #53),REL-11: RAN #59, REL-12: RAN #67,</w:t>
      </w:r>
      <w:r>
        <w:br/>
        <w:t>REL-13: RAN #71 (apart from NB-IOT: #72), REL-14: RAN #76, REL-15: RAN #81, REL-16: planned for RAN #88</w:t>
      </w:r>
      <w:r w:rsidR="0082475B">
        <w:t>e</w:t>
      </w:r>
    </w:p>
    <w:p w:rsidR="001B5877" w:rsidRPr="00715CD0" w:rsidRDefault="001B5877" w:rsidP="00715CD0">
      <w:pPr>
        <w:pStyle w:val="TH"/>
        <w:jc w:val="left"/>
        <w:rPr>
          <w:b w:val="0"/>
          <w:bCs/>
        </w:rPr>
      </w:pPr>
    </w:p>
    <w:p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530BE5"/>
    <w:p w:rsidR="004E2DF3" w:rsidRDefault="009A03B2" w:rsidP="00602B6B">
      <w:pPr>
        <w:jc w:val="center"/>
      </w:pPr>
      <w:r>
        <w:pict>
          <v:shape id="_x0000_i1032" type="#_x0000_t75" style="width:663.6pt;height:305.4pt">
            <v:imagedata r:id="rId34" o:title=""/>
          </v:shape>
        </w:pict>
      </w:r>
    </w:p>
    <w:p w:rsidR="001B5877" w:rsidRDefault="001B5877" w:rsidP="00AB0E2A">
      <w:pPr>
        <w:pStyle w:val="TH"/>
      </w:pPr>
      <w:r>
        <w:t xml:space="preserve">Fig. D-5: </w:t>
      </w:r>
      <w:r w:rsidR="00BB3116">
        <w:t>Company CRs directly submitted to TSG RAN</w:t>
      </w:r>
      <w:r w:rsidR="00530BE5">
        <w:t xml:space="preserve"> (incl. revisions)</w:t>
      </w:r>
    </w:p>
    <w:p w:rsidR="00DF7D4F" w:rsidRDefault="00530BE5" w:rsidP="00530BE5">
      <w:r>
        <w:t>Note: "company CRs" mean CRs that are not provided by a RAN WG to TSG RAN but that are directly submitted by a company to TSG RAN implying some urgency.</w:t>
      </w:r>
    </w:p>
    <w:p w:rsidR="00702847" w:rsidRDefault="00702847" w:rsidP="00530BE5"/>
    <w:p w:rsidR="00602B6B" w:rsidRDefault="00602B6B" w:rsidP="00530BE5">
      <w:pPr>
        <w:sectPr w:rsidR="00602B6B" w:rsidSect="00AB0E2A">
          <w:footnotePr>
            <w:numRestart w:val="eachSect"/>
          </w:footnotePr>
          <w:pgSz w:w="16840" w:h="11907" w:orient="landscape" w:code="9"/>
          <w:pgMar w:top="1134" w:right="1134" w:bottom="1134" w:left="1134" w:header="680" w:footer="567" w:gutter="0"/>
          <w:cols w:space="720"/>
          <w:docGrid w:linePitch="272"/>
        </w:sectPr>
      </w:pPr>
    </w:p>
    <w:p w:rsidR="00702847" w:rsidRDefault="00702847" w:rsidP="00530BE5"/>
    <w:p w:rsidR="00DF7D4F" w:rsidRDefault="009A03B2" w:rsidP="00AB0E2A">
      <w:pPr>
        <w:pStyle w:val="TH"/>
      </w:pPr>
      <w:r>
        <w:pict>
          <v:shape id="_x0000_i1033" type="#_x0000_t75" style="width:666.6pt;height:328.2pt">
            <v:imagedata r:id="rId35"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18" w:name="_Toc527197952"/>
      <w:bookmarkStart w:id="419" w:name="_Toc2391495"/>
      <w:bookmarkStart w:id="420" w:name="_Toc25787749"/>
      <w:bookmarkStart w:id="421" w:name="_Toc25787949"/>
      <w:bookmarkStart w:id="422" w:name="_Toc27430644"/>
      <w:bookmarkStart w:id="423" w:name="_Toc33140376"/>
      <w:bookmarkStart w:id="424" w:name="_Toc34604907"/>
      <w:bookmarkStart w:id="425" w:name="_Toc34605100"/>
      <w:bookmarkStart w:id="426" w:name="_Toc35697900"/>
      <w:bookmarkStart w:id="427" w:name="_Toc42029395"/>
      <w:r>
        <w:lastRenderedPageBreak/>
        <w:t xml:space="preserve">Annex E: List of draft Technical Specifications and </w:t>
      </w:r>
      <w:r w:rsidR="002D1A10">
        <w:t xml:space="preserve">Technical </w:t>
      </w:r>
      <w:r>
        <w:t>Reports</w:t>
      </w:r>
      <w:bookmarkEnd w:id="418"/>
      <w:bookmarkEnd w:id="419"/>
      <w:bookmarkEnd w:id="420"/>
      <w:bookmarkEnd w:id="421"/>
      <w:bookmarkEnd w:id="422"/>
      <w:bookmarkEnd w:id="423"/>
      <w:bookmarkEnd w:id="424"/>
      <w:bookmarkEnd w:id="425"/>
      <w:bookmarkEnd w:id="426"/>
      <w:bookmarkEnd w:id="427"/>
    </w:p>
    <w:p w:rsidR="00964080" w:rsidRDefault="002D2867" w:rsidP="00AB0E2A">
      <w:r>
        <w:t>0</w:t>
      </w:r>
      <w:r w:rsidR="00AB0E2A">
        <w:t xml:space="preserve"> noted specification</w:t>
      </w:r>
      <w:r w:rsidR="009A7715">
        <w:t>s</w:t>
      </w:r>
      <w:r w:rsidR="00AB0E2A">
        <w:t xml:space="preserve"> that w</w:t>
      </w:r>
      <w:r w:rsidR="009A7715">
        <w:t>ere</w:t>
      </w:r>
      <w:r w:rsidR="00AB0E2A">
        <w:t xml:space="preserve"> provided for information</w:t>
      </w:r>
      <w:r>
        <w:t>.</w:t>
      </w:r>
      <w:r>
        <w:br/>
      </w:r>
    </w:p>
    <w:p w:rsidR="007D26EF" w:rsidRDefault="00562B32" w:rsidP="00AB0E2A">
      <w:r>
        <w:t>3</w:t>
      </w:r>
      <w:r w:rsidR="00095643">
        <w:t xml:space="preserve"> approved </w:t>
      </w:r>
      <w:r w:rsidR="008D6D32">
        <w:t>specifications</w:t>
      </w:r>
      <w:r w:rsidR="00095643">
        <w:t xml:space="preserve"> that are now under CR control</w:t>
      </w:r>
      <w:r w:rsidR="00222C28">
        <w:t>:</w:t>
      </w:r>
    </w:p>
    <w:tbl>
      <w:tblPr>
        <w:tblW w:w="14799" w:type="dxa"/>
        <w:tblInd w:w="113" w:type="dxa"/>
        <w:tblLook w:val="04A0" w:firstRow="1" w:lastRow="0" w:firstColumn="1" w:lastColumn="0" w:noHBand="0" w:noVBand="1"/>
      </w:tblPr>
      <w:tblGrid>
        <w:gridCol w:w="766"/>
        <w:gridCol w:w="850"/>
        <w:gridCol w:w="1134"/>
        <w:gridCol w:w="6946"/>
        <w:gridCol w:w="1134"/>
        <w:gridCol w:w="709"/>
        <w:gridCol w:w="850"/>
        <w:gridCol w:w="1701"/>
        <w:gridCol w:w="709"/>
      </w:tblGrid>
      <w:tr w:rsidR="00591953" w:rsidRPr="00B414CF" w:rsidTr="00B414CF">
        <w:tc>
          <w:tcPr>
            <w:tcW w:w="766" w:type="dxa"/>
            <w:tcBorders>
              <w:top w:val="single" w:sz="4" w:space="0" w:color="000000"/>
              <w:left w:val="single" w:sz="4" w:space="0" w:color="000000"/>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91953" w:rsidP="00B414CF">
            <w:pPr>
              <w:overflowPunct/>
              <w:autoSpaceDE/>
              <w:autoSpaceDN/>
              <w:adjustRightInd/>
              <w:spacing w:after="0"/>
              <w:jc w:val="center"/>
              <w:textAlignment w:val="auto"/>
              <w:rPr>
                <w:rFonts w:ascii="Calibri" w:hAnsi="Calibri" w:cs="Calibri"/>
                <w:b/>
                <w:bCs/>
                <w:color w:val="000000"/>
                <w:sz w:val="22"/>
                <w:szCs w:val="22"/>
              </w:rPr>
            </w:pPr>
            <w:r w:rsidRPr="00B414CF">
              <w:rPr>
                <w:rFonts w:ascii="Calibri" w:hAnsi="Calibri" w:cs="Calibri"/>
                <w:b/>
                <w:bCs/>
                <w:color w:val="000000"/>
                <w:sz w:val="22"/>
                <w:szCs w:val="22"/>
              </w:rPr>
              <w:t>leader</w:t>
            </w:r>
          </w:p>
        </w:tc>
        <w:tc>
          <w:tcPr>
            <w:tcW w:w="850"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Agenda</w:t>
            </w:r>
          </w:p>
        </w:tc>
        <w:tc>
          <w:tcPr>
            <w:tcW w:w="1134"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Tdoc</w:t>
            </w:r>
          </w:p>
        </w:tc>
        <w:tc>
          <w:tcPr>
            <w:tcW w:w="6946"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Title</w:t>
            </w:r>
          </w:p>
        </w:tc>
        <w:tc>
          <w:tcPr>
            <w:tcW w:w="1134"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Doc-type</w:t>
            </w:r>
          </w:p>
        </w:tc>
        <w:tc>
          <w:tcPr>
            <w:tcW w:w="709"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Release</w:t>
            </w:r>
          </w:p>
        </w:tc>
        <w:tc>
          <w:tcPr>
            <w:tcW w:w="1701"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WorkItem</w:t>
            </w:r>
          </w:p>
        </w:tc>
        <w:tc>
          <w:tcPr>
            <w:tcW w:w="709"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Vers</w:t>
            </w:r>
            <w:r w:rsidR="00591953" w:rsidRPr="00B414CF">
              <w:rPr>
                <w:rFonts w:ascii="Calibri" w:hAnsi="Calibri" w:cs="Calibri"/>
                <w:b/>
                <w:bCs/>
                <w:color w:val="000000"/>
                <w:sz w:val="22"/>
                <w:szCs w:val="22"/>
              </w:rPr>
              <w:t>.</w:t>
            </w:r>
          </w:p>
        </w:tc>
      </w:tr>
      <w:tr w:rsidR="00591953" w:rsidRPr="00562B32" w:rsidTr="00B414CF">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9.3.11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RP-200113</w:t>
            </w:r>
          </w:p>
        </w:tc>
        <w:tc>
          <w:tcPr>
            <w:tcW w:w="69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TS 38.340 v1.0.0 on NR; Backhaul Adaptation Protocol (BAP) specification</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draft TS</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38.340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Rel-16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NR_IAB-Core</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1.0.0</w:t>
            </w:r>
          </w:p>
        </w:tc>
      </w:tr>
      <w:tr w:rsidR="00591953" w:rsidRPr="00562B32" w:rsidTr="00B414CF">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9.4.8</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RP-200131</w:t>
            </w:r>
          </w:p>
        </w:tc>
        <w:tc>
          <w:tcPr>
            <w:tcW w:w="69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TR 38.888 v1.0.0 on Adding wider channel bandwidths in NR band n28</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draft TR</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38.888</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Rel-16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NR_n28_BW-Core</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1.0.0</w:t>
            </w:r>
          </w:p>
        </w:tc>
      </w:tr>
      <w:tr w:rsidR="00591953" w:rsidRPr="00562B32" w:rsidTr="00B414CF">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10.2.4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RP-200167</w:t>
            </w:r>
          </w:p>
        </w:tc>
        <w:tc>
          <w:tcPr>
            <w:tcW w:w="69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TR 36.976 v2.1.0 on Overall description of LTE-based 5G broadcast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draft TR</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36.976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Rel-16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LTE_terr_bcast</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2.1.0</w:t>
            </w:r>
          </w:p>
        </w:tc>
      </w:tr>
    </w:tbl>
    <w:p w:rsidR="00562B32" w:rsidRDefault="00562B32" w:rsidP="00AB0E2A"/>
    <w:p w:rsidR="001C35F4" w:rsidRDefault="001C35F4" w:rsidP="001C35F4">
      <w:r>
        <w:t>0 agreed specification versions under RAN leadership (handled in RAN via pCRs like a TR maintained in a WG).</w:t>
      </w:r>
    </w:p>
    <w:p w:rsidR="001C35F4" w:rsidRDefault="001C35F4" w:rsidP="00AB0E2A"/>
    <w:p w:rsidR="001F5D8E" w:rsidRDefault="00165AB1" w:rsidP="00AB0E2A">
      <w:r>
        <w:t>3</w:t>
      </w:r>
      <w:r w:rsidR="00AB38D1">
        <w:t xml:space="preserve"> withdrawn specification</w:t>
      </w:r>
      <w:r w:rsidR="00893080">
        <w:t xml:space="preserve"> version</w:t>
      </w:r>
      <w:r>
        <w:t>s (they were originally intended for information)</w:t>
      </w:r>
      <w:r w:rsidR="00AB38D1">
        <w:t>:</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6946"/>
        <w:gridCol w:w="1134"/>
        <w:gridCol w:w="709"/>
        <w:gridCol w:w="850"/>
        <w:gridCol w:w="1740"/>
        <w:gridCol w:w="670"/>
      </w:tblGrid>
      <w:tr w:rsidR="00165AB1" w:rsidRPr="00B414CF" w:rsidTr="00B414CF">
        <w:tc>
          <w:tcPr>
            <w:tcW w:w="766"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Tdoc</w:t>
            </w:r>
          </w:p>
        </w:tc>
        <w:tc>
          <w:tcPr>
            <w:tcW w:w="6946"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Title</w:t>
            </w:r>
          </w:p>
        </w:tc>
        <w:tc>
          <w:tcPr>
            <w:tcW w:w="1134"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Vers</w:t>
            </w:r>
            <w:r w:rsidRPr="00B414CF">
              <w:rPr>
                <w:rFonts w:ascii="Calibri" w:hAnsi="Calibri" w:cs="Calibri"/>
                <w:b/>
                <w:bCs/>
                <w:color w:val="000000"/>
                <w:sz w:val="22"/>
                <w:szCs w:val="22"/>
              </w:rPr>
              <w:t>.</w:t>
            </w:r>
          </w:p>
        </w:tc>
      </w:tr>
      <w:tr w:rsidR="00165AB1" w:rsidRPr="00165AB1" w:rsidTr="00B414CF">
        <w:tc>
          <w:tcPr>
            <w:tcW w:w="766"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R4</w:t>
            </w:r>
          </w:p>
        </w:tc>
        <w:tc>
          <w:tcPr>
            <w:tcW w:w="85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9.2.1</w:t>
            </w:r>
          </w:p>
        </w:tc>
        <w:tc>
          <w:tcPr>
            <w:tcW w:w="1134"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RP-200115</w:t>
            </w:r>
          </w:p>
        </w:tc>
        <w:tc>
          <w:tcPr>
            <w:tcW w:w="6946"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TR 38.827 v1.2.0 on Study on radiated metrics and test methodology for the verification of multi-antenna reception performance of NR UE</w:t>
            </w:r>
          </w:p>
        </w:tc>
        <w:tc>
          <w:tcPr>
            <w:tcW w:w="1134"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38.827</w:t>
            </w:r>
          </w:p>
        </w:tc>
        <w:tc>
          <w:tcPr>
            <w:tcW w:w="85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Rel-16</w:t>
            </w:r>
          </w:p>
        </w:tc>
        <w:tc>
          <w:tcPr>
            <w:tcW w:w="174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FS_NR_MIMO_OTA_test</w:t>
            </w:r>
          </w:p>
        </w:tc>
        <w:tc>
          <w:tcPr>
            <w:tcW w:w="67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1.2.0</w:t>
            </w:r>
          </w:p>
        </w:tc>
      </w:tr>
      <w:tr w:rsidR="00165AB1" w:rsidRPr="00165AB1" w:rsidTr="00B414CF">
        <w:tc>
          <w:tcPr>
            <w:tcW w:w="766"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R4</w:t>
            </w:r>
          </w:p>
        </w:tc>
        <w:tc>
          <w:tcPr>
            <w:tcW w:w="85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9.2.2</w:t>
            </w:r>
          </w:p>
        </w:tc>
        <w:tc>
          <w:tcPr>
            <w:tcW w:w="1134"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RP-200291</w:t>
            </w:r>
          </w:p>
        </w:tc>
        <w:tc>
          <w:tcPr>
            <w:tcW w:w="6946"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TR 38.820 v2.0.0 on Study on 7 - 24 GHz frequency range for NR</w:t>
            </w:r>
          </w:p>
        </w:tc>
        <w:tc>
          <w:tcPr>
            <w:tcW w:w="1134"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38.820</w:t>
            </w:r>
          </w:p>
        </w:tc>
        <w:tc>
          <w:tcPr>
            <w:tcW w:w="85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Rel-16</w:t>
            </w:r>
          </w:p>
        </w:tc>
        <w:tc>
          <w:tcPr>
            <w:tcW w:w="174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FS_7to24GHz_NR</w:t>
            </w:r>
          </w:p>
        </w:tc>
        <w:tc>
          <w:tcPr>
            <w:tcW w:w="67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2.0.0</w:t>
            </w:r>
          </w:p>
        </w:tc>
      </w:tr>
      <w:tr w:rsidR="00165AB1" w:rsidRPr="00165AB1" w:rsidTr="00B414CF">
        <w:tc>
          <w:tcPr>
            <w:tcW w:w="766"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R4</w:t>
            </w:r>
          </w:p>
        </w:tc>
        <w:tc>
          <w:tcPr>
            <w:tcW w:w="85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10.2.2</w:t>
            </w:r>
          </w:p>
        </w:tc>
        <w:tc>
          <w:tcPr>
            <w:tcW w:w="1134"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RP-200298</w:t>
            </w:r>
          </w:p>
        </w:tc>
        <w:tc>
          <w:tcPr>
            <w:tcW w:w="6946"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TR 37.824 v0.5.0 Coexistence between NB-IoT and NR</w:t>
            </w:r>
          </w:p>
        </w:tc>
        <w:tc>
          <w:tcPr>
            <w:tcW w:w="1134"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37.824</w:t>
            </w:r>
          </w:p>
        </w:tc>
        <w:tc>
          <w:tcPr>
            <w:tcW w:w="85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Rel-16</w:t>
            </w:r>
          </w:p>
        </w:tc>
        <w:tc>
          <w:tcPr>
            <w:tcW w:w="174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NB_IOTenh3-Core</w:t>
            </w:r>
          </w:p>
        </w:tc>
        <w:tc>
          <w:tcPr>
            <w:tcW w:w="67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0.5.0</w:t>
            </w:r>
          </w:p>
        </w:tc>
      </w:tr>
    </w:tbl>
    <w:p w:rsidR="00165AB1" w:rsidRDefault="00165AB1" w:rsidP="00AB0E2A"/>
    <w:p w:rsidR="008D6D32" w:rsidRDefault="008D6D32"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28" w:name="_Toc527197953"/>
      <w:bookmarkStart w:id="429" w:name="_Toc2391496"/>
      <w:bookmarkStart w:id="430" w:name="_Toc25787750"/>
      <w:bookmarkStart w:id="431" w:name="_Toc25787950"/>
      <w:bookmarkStart w:id="432" w:name="_Toc27430645"/>
      <w:bookmarkStart w:id="433" w:name="_Toc33140377"/>
      <w:bookmarkStart w:id="434" w:name="_Toc34604908"/>
      <w:bookmarkStart w:id="435" w:name="_Toc34605101"/>
      <w:bookmarkStart w:id="436" w:name="_Toc35697901"/>
      <w:bookmarkStart w:id="437" w:name="_Toc42029396"/>
      <w:r>
        <w:lastRenderedPageBreak/>
        <w:t>Annex F: List of approved new and revised Work Items</w:t>
      </w:r>
      <w:bookmarkEnd w:id="428"/>
      <w:bookmarkEnd w:id="429"/>
      <w:bookmarkEnd w:id="430"/>
      <w:bookmarkEnd w:id="431"/>
      <w:bookmarkEnd w:id="432"/>
      <w:bookmarkEnd w:id="433"/>
      <w:bookmarkEnd w:id="434"/>
      <w:bookmarkEnd w:id="435"/>
      <w:bookmarkEnd w:id="436"/>
      <w:bookmarkEnd w:id="437"/>
    </w:p>
    <w:p w:rsidR="004E0703" w:rsidRDefault="00436521" w:rsidP="004E0703">
      <w:r>
        <w:t>1</w:t>
      </w:r>
      <w:r w:rsidR="004E0703">
        <w:t xml:space="preserve"> new SI</w:t>
      </w:r>
      <w:r w:rsidR="003E23EF">
        <w:t>D</w:t>
      </w:r>
      <w:r w:rsidR="004E0703">
        <w:t xml:space="preserve">, </w:t>
      </w:r>
      <w:r>
        <w:t>4</w:t>
      </w:r>
      <w:r w:rsidR="004E0703">
        <w:t xml:space="preserve"> new WI</w:t>
      </w:r>
      <w:r w:rsidR="003E23EF">
        <w:t>D</w:t>
      </w:r>
      <w:r w:rsidR="004E0703">
        <w:t xml:space="preserve">s, </w:t>
      </w:r>
      <w:r>
        <w:t>0</w:t>
      </w:r>
      <w:r w:rsidR="003377E6">
        <w:t xml:space="preserve"> revised SI</w:t>
      </w:r>
      <w:r w:rsidR="00092BF6">
        <w:t>D</w:t>
      </w:r>
      <w:r w:rsidR="003377E6">
        <w:t xml:space="preserve">s, </w:t>
      </w:r>
      <w:r w:rsidR="0045191A">
        <w:t>44</w:t>
      </w:r>
      <w:r w:rsidR="00CC6DB0">
        <w:t xml:space="preserve"> revised WI</w:t>
      </w:r>
      <w:r>
        <w:t>D</w:t>
      </w:r>
      <w:r w:rsidR="00CC6DB0">
        <w:t>s</w:t>
      </w:r>
      <w:r>
        <w:t>:</w:t>
      </w:r>
    </w:p>
    <w:tbl>
      <w:tblPr>
        <w:tblW w:w="9776" w:type="dxa"/>
        <w:tblInd w:w="113" w:type="dxa"/>
        <w:tblLayout w:type="fixed"/>
        <w:tblLook w:val="04A0" w:firstRow="1" w:lastRow="0" w:firstColumn="1" w:lastColumn="0" w:noHBand="0" w:noVBand="1"/>
      </w:tblPr>
      <w:tblGrid>
        <w:gridCol w:w="908"/>
        <w:gridCol w:w="7087"/>
        <w:gridCol w:w="1134"/>
        <w:gridCol w:w="647"/>
      </w:tblGrid>
      <w:tr w:rsidR="00B266CC" w:rsidRPr="008E52A0" w:rsidTr="00F53358">
        <w:tc>
          <w:tcPr>
            <w:tcW w:w="908" w:type="dxa"/>
            <w:tcBorders>
              <w:top w:val="single" w:sz="4" w:space="0" w:color="auto"/>
              <w:left w:val="single" w:sz="4" w:space="0" w:color="auto"/>
              <w:bottom w:val="single" w:sz="4" w:space="0" w:color="auto"/>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tcMar>
              <w:top w:w="0" w:type="dxa"/>
              <w:left w:w="28" w:type="dxa"/>
              <w:bottom w:w="0" w:type="dxa"/>
              <w:right w:w="28" w:type="dxa"/>
            </w:tcMar>
            <w:hideMark/>
          </w:tcPr>
          <w:p w:rsidR="00B266CC" w:rsidRPr="008E52A0" w:rsidRDefault="00B266CC" w:rsidP="00B266CC">
            <w:pPr>
              <w:pStyle w:val="TAH"/>
              <w:rPr>
                <w:sz w:val="16"/>
                <w:szCs w:val="16"/>
              </w:rPr>
            </w:pPr>
            <w:r w:rsidRPr="008E52A0">
              <w:rPr>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type</w:t>
            </w:r>
          </w:p>
        </w:tc>
        <w:tc>
          <w:tcPr>
            <w:tcW w:w="647" w:type="dxa"/>
            <w:tcBorders>
              <w:top w:val="single" w:sz="4" w:space="0" w:color="auto"/>
              <w:left w:val="nil"/>
              <w:bottom w:val="single" w:sz="4" w:space="0" w:color="auto"/>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REL</w:t>
            </w:r>
          </w:p>
        </w:tc>
      </w:tr>
      <w:tr w:rsidR="00B266CC" w:rsidRPr="00B266CC" w:rsidTr="00F53358">
        <w:tc>
          <w:tcPr>
            <w:tcW w:w="908"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B266CC" w:rsidRPr="00B266CC" w:rsidRDefault="00B266CC" w:rsidP="00B266CC">
            <w:pPr>
              <w:pStyle w:val="TAL"/>
              <w:rPr>
                <w:sz w:val="16"/>
                <w:szCs w:val="16"/>
              </w:rPr>
            </w:pPr>
            <w:r w:rsidRPr="00B266CC">
              <w:rPr>
                <w:sz w:val="16"/>
                <w:szCs w:val="16"/>
              </w:rPr>
              <w:t>RP-200513</w:t>
            </w:r>
          </w:p>
        </w:tc>
        <w:tc>
          <w:tcPr>
            <w:tcW w:w="7087" w:type="dxa"/>
            <w:tcBorders>
              <w:top w:val="nil"/>
              <w:left w:val="nil"/>
              <w:bottom w:val="single" w:sz="4" w:space="0" w:color="auto"/>
              <w:right w:val="single" w:sz="4" w:space="0" w:color="auto"/>
            </w:tcBorders>
            <w:shd w:val="clear" w:color="auto" w:fill="auto"/>
            <w:tcMar>
              <w:top w:w="0" w:type="dxa"/>
              <w:left w:w="28" w:type="dxa"/>
              <w:bottom w:w="0" w:type="dxa"/>
              <w:right w:w="28" w:type="dxa"/>
            </w:tcMar>
            <w:hideMark/>
          </w:tcPr>
          <w:p w:rsidR="00B266CC" w:rsidRPr="00B266CC" w:rsidRDefault="00B266CC" w:rsidP="00B266CC">
            <w:pPr>
              <w:pStyle w:val="TAL"/>
              <w:rPr>
                <w:sz w:val="16"/>
                <w:szCs w:val="16"/>
              </w:rPr>
            </w:pPr>
            <w:r w:rsidRPr="00B266CC">
              <w:rPr>
                <w:sz w:val="16"/>
                <w:szCs w:val="16"/>
              </w:rPr>
              <w:t>New SI: Study on IMT parameters for frequency ranges 6.425-7.125GHz and 10.0-10.5GHz</w:t>
            </w:r>
          </w:p>
        </w:tc>
        <w:tc>
          <w:tcPr>
            <w:tcW w:w="1134" w:type="dxa"/>
            <w:tcBorders>
              <w:top w:val="nil"/>
              <w:left w:val="nil"/>
              <w:bottom w:val="single" w:sz="4" w:space="0" w:color="auto"/>
              <w:right w:val="single" w:sz="4" w:space="0" w:color="auto"/>
            </w:tcBorders>
            <w:shd w:val="clear" w:color="auto" w:fill="auto"/>
            <w:tcMar>
              <w:top w:w="0" w:type="dxa"/>
              <w:left w:w="28" w:type="dxa"/>
              <w:bottom w:w="0" w:type="dxa"/>
              <w:right w:w="28" w:type="dxa"/>
            </w:tcMar>
            <w:hideMark/>
          </w:tcPr>
          <w:p w:rsidR="00B266CC" w:rsidRPr="00436521" w:rsidRDefault="00B266CC" w:rsidP="00B266CC">
            <w:pPr>
              <w:pStyle w:val="TAL"/>
              <w:rPr>
                <w:color w:val="FF0000"/>
                <w:sz w:val="16"/>
                <w:szCs w:val="16"/>
              </w:rPr>
            </w:pPr>
            <w:r w:rsidRPr="00436521">
              <w:rPr>
                <w:color w:val="FF0000"/>
                <w:sz w:val="16"/>
                <w:szCs w:val="16"/>
              </w:rPr>
              <w:t>SID new</w:t>
            </w:r>
          </w:p>
        </w:tc>
        <w:tc>
          <w:tcPr>
            <w:tcW w:w="647" w:type="dxa"/>
            <w:tcBorders>
              <w:top w:val="nil"/>
              <w:left w:val="nil"/>
              <w:bottom w:val="single" w:sz="4" w:space="0" w:color="auto"/>
              <w:right w:val="single" w:sz="4" w:space="0" w:color="auto"/>
            </w:tcBorders>
            <w:shd w:val="clear" w:color="auto" w:fill="auto"/>
            <w:tcMar>
              <w:top w:w="0" w:type="dxa"/>
              <w:left w:w="28" w:type="dxa"/>
              <w:bottom w:w="0" w:type="dxa"/>
              <w:right w:w="28" w:type="dxa"/>
            </w:tcMar>
            <w:hideMark/>
          </w:tcPr>
          <w:p w:rsidR="00B266CC" w:rsidRPr="00B266CC" w:rsidRDefault="00B266CC" w:rsidP="00B266CC">
            <w:pPr>
              <w:pStyle w:val="TAL"/>
              <w:rPr>
                <w:sz w:val="16"/>
                <w:szCs w:val="16"/>
              </w:rPr>
            </w:pPr>
            <w:r w:rsidRPr="00B266CC">
              <w:rPr>
                <w:sz w:val="16"/>
                <w:szCs w:val="16"/>
              </w:rPr>
              <w:t>Rel-17</w:t>
            </w:r>
          </w:p>
        </w:tc>
      </w:tr>
    </w:tbl>
    <w:p w:rsidR="00B266CC" w:rsidRDefault="00B266CC" w:rsidP="00436521">
      <w:pPr>
        <w:spacing w:after="0"/>
      </w:pPr>
    </w:p>
    <w:tbl>
      <w:tblPr>
        <w:tblW w:w="9784" w:type="dxa"/>
        <w:tblInd w:w="113" w:type="dxa"/>
        <w:tblLook w:val="04A0" w:firstRow="1" w:lastRow="0" w:firstColumn="1" w:lastColumn="0" w:noHBand="0" w:noVBand="1"/>
      </w:tblPr>
      <w:tblGrid>
        <w:gridCol w:w="908"/>
        <w:gridCol w:w="7087"/>
        <w:gridCol w:w="1134"/>
        <w:gridCol w:w="655"/>
      </w:tblGrid>
      <w:tr w:rsidR="008E52A0" w:rsidRPr="008E52A0" w:rsidTr="00F53358">
        <w:tc>
          <w:tcPr>
            <w:tcW w:w="90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B266CC" w:rsidRPr="008E52A0" w:rsidRDefault="008E52A0" w:rsidP="008E52A0">
            <w:pPr>
              <w:pStyle w:val="TAH"/>
              <w:rPr>
                <w:sz w:val="16"/>
                <w:szCs w:val="16"/>
              </w:rPr>
            </w:pPr>
            <w:r>
              <w:rPr>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B266CC" w:rsidRPr="008E52A0" w:rsidRDefault="00B266CC" w:rsidP="008E52A0">
            <w:pPr>
              <w:pStyle w:val="TAH"/>
              <w:rPr>
                <w:sz w:val="16"/>
                <w:szCs w:val="16"/>
              </w:rPr>
            </w:pPr>
            <w:r w:rsidRPr="008E52A0">
              <w:rPr>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B266CC" w:rsidRPr="008E52A0" w:rsidRDefault="00F53358" w:rsidP="008E52A0">
            <w:pPr>
              <w:pStyle w:val="TAH"/>
              <w:rPr>
                <w:sz w:val="16"/>
                <w:szCs w:val="16"/>
              </w:rPr>
            </w:pPr>
            <w:r>
              <w:rPr>
                <w:sz w:val="16"/>
                <w:szCs w:val="16"/>
              </w:rPr>
              <w:t>type</w:t>
            </w:r>
          </w:p>
        </w:tc>
        <w:tc>
          <w:tcPr>
            <w:tcW w:w="655"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B266CC" w:rsidRPr="008E52A0" w:rsidRDefault="00F53358" w:rsidP="008E52A0">
            <w:pPr>
              <w:pStyle w:val="TAH"/>
              <w:rPr>
                <w:sz w:val="16"/>
                <w:szCs w:val="16"/>
              </w:rPr>
            </w:pPr>
            <w:r>
              <w:rPr>
                <w:sz w:val="16"/>
                <w:szCs w:val="16"/>
              </w:rPr>
              <w:t>REL</w:t>
            </w:r>
          </w:p>
        </w:tc>
      </w:tr>
      <w:tr w:rsidR="008E52A0" w:rsidRPr="008E52A0" w:rsidTr="00F53358">
        <w:tc>
          <w:tcPr>
            <w:tcW w:w="908"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RP-200094</w:t>
            </w:r>
          </w:p>
        </w:tc>
        <w:tc>
          <w:tcPr>
            <w:tcW w:w="7087"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New WID proposal: UE Conformance Test Aspects for RF requirements for NR frequency range 1 (FR1)</w:t>
            </w:r>
          </w:p>
        </w:tc>
        <w:tc>
          <w:tcPr>
            <w:tcW w:w="1134"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436521" w:rsidRDefault="00B266CC" w:rsidP="008E52A0">
            <w:pPr>
              <w:pStyle w:val="TAL"/>
              <w:rPr>
                <w:color w:val="FF0000"/>
                <w:sz w:val="16"/>
                <w:szCs w:val="16"/>
              </w:rPr>
            </w:pPr>
            <w:r w:rsidRPr="00436521">
              <w:rPr>
                <w:color w:val="FF0000"/>
                <w:sz w:val="16"/>
                <w:szCs w:val="16"/>
              </w:rPr>
              <w:t>WID new</w:t>
            </w:r>
          </w:p>
        </w:tc>
        <w:tc>
          <w:tcPr>
            <w:tcW w:w="655"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Rel-16</w:t>
            </w:r>
          </w:p>
        </w:tc>
      </w:tr>
      <w:tr w:rsidR="008E52A0" w:rsidRPr="008E52A0" w:rsidTr="00F53358">
        <w:tc>
          <w:tcPr>
            <w:tcW w:w="908"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RP-200434</w:t>
            </w:r>
          </w:p>
        </w:tc>
        <w:tc>
          <w:tcPr>
            <w:tcW w:w="7087"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New WID on UE Conformance Test Aspects – EN-DC PC2 TDD-TDD UE</w:t>
            </w:r>
          </w:p>
        </w:tc>
        <w:tc>
          <w:tcPr>
            <w:tcW w:w="1134"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436521" w:rsidRDefault="00B266CC" w:rsidP="008E52A0">
            <w:pPr>
              <w:pStyle w:val="TAL"/>
              <w:rPr>
                <w:color w:val="FF0000"/>
                <w:sz w:val="16"/>
                <w:szCs w:val="16"/>
              </w:rPr>
            </w:pPr>
            <w:r w:rsidRPr="00436521">
              <w:rPr>
                <w:color w:val="FF0000"/>
                <w:sz w:val="16"/>
                <w:szCs w:val="16"/>
              </w:rPr>
              <w:t>WID new</w:t>
            </w:r>
          </w:p>
        </w:tc>
        <w:tc>
          <w:tcPr>
            <w:tcW w:w="655"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Rel-16</w:t>
            </w:r>
          </w:p>
        </w:tc>
      </w:tr>
      <w:tr w:rsidR="008E52A0" w:rsidRPr="008E52A0" w:rsidTr="00F53358">
        <w:tc>
          <w:tcPr>
            <w:tcW w:w="908"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RP-200480</w:t>
            </w:r>
          </w:p>
        </w:tc>
        <w:tc>
          <w:tcPr>
            <w:tcW w:w="7087"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New WID proposal: introduction of NR band n13</w:t>
            </w:r>
          </w:p>
        </w:tc>
        <w:tc>
          <w:tcPr>
            <w:tcW w:w="1134"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436521" w:rsidRDefault="00B266CC" w:rsidP="008E52A0">
            <w:pPr>
              <w:pStyle w:val="TAL"/>
              <w:rPr>
                <w:color w:val="FF0000"/>
                <w:sz w:val="16"/>
                <w:szCs w:val="16"/>
              </w:rPr>
            </w:pPr>
            <w:r w:rsidRPr="00436521">
              <w:rPr>
                <w:color w:val="FF0000"/>
                <w:sz w:val="16"/>
                <w:szCs w:val="16"/>
              </w:rPr>
              <w:t>WID new</w:t>
            </w:r>
          </w:p>
        </w:tc>
        <w:tc>
          <w:tcPr>
            <w:tcW w:w="655"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Rel-17</w:t>
            </w:r>
          </w:p>
        </w:tc>
      </w:tr>
      <w:tr w:rsidR="008E52A0" w:rsidRPr="008E52A0" w:rsidTr="00F53358">
        <w:tc>
          <w:tcPr>
            <w:tcW w:w="908"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RP-200503</w:t>
            </w:r>
          </w:p>
        </w:tc>
        <w:tc>
          <w:tcPr>
            <w:tcW w:w="7087"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New WID on Introduction of FR2 FWA UE with maximum TRP of 23dBm for band n257 and n258</w:t>
            </w:r>
          </w:p>
        </w:tc>
        <w:tc>
          <w:tcPr>
            <w:tcW w:w="1134"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436521" w:rsidRDefault="00B266CC" w:rsidP="008E52A0">
            <w:pPr>
              <w:pStyle w:val="TAL"/>
              <w:rPr>
                <w:color w:val="FF0000"/>
                <w:sz w:val="16"/>
                <w:szCs w:val="16"/>
              </w:rPr>
            </w:pPr>
            <w:r w:rsidRPr="00436521">
              <w:rPr>
                <w:color w:val="FF0000"/>
                <w:sz w:val="16"/>
                <w:szCs w:val="16"/>
              </w:rPr>
              <w:t>WID new</w:t>
            </w:r>
          </w:p>
        </w:tc>
        <w:tc>
          <w:tcPr>
            <w:tcW w:w="655"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Rel-17</w:t>
            </w:r>
          </w:p>
        </w:tc>
      </w:tr>
    </w:tbl>
    <w:p w:rsidR="00B266CC" w:rsidRDefault="00B266CC" w:rsidP="00436521">
      <w:pPr>
        <w:spacing w:after="0"/>
      </w:pPr>
    </w:p>
    <w:tbl>
      <w:tblPr>
        <w:tblW w:w="9798" w:type="dxa"/>
        <w:tblInd w:w="113" w:type="dxa"/>
        <w:tblLook w:val="04A0" w:firstRow="1" w:lastRow="0" w:firstColumn="1" w:lastColumn="0" w:noHBand="0" w:noVBand="1"/>
      </w:tblPr>
      <w:tblGrid>
        <w:gridCol w:w="908"/>
        <w:gridCol w:w="7087"/>
        <w:gridCol w:w="1134"/>
        <w:gridCol w:w="669"/>
      </w:tblGrid>
      <w:tr w:rsidR="008E52A0" w:rsidRPr="00F53358" w:rsidTr="00F53358">
        <w:trPr>
          <w:cantSplit/>
          <w:tblHeader/>
        </w:trPr>
        <w:tc>
          <w:tcPr>
            <w:tcW w:w="90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B266CC" w:rsidRPr="00F53358" w:rsidRDefault="00B266CC" w:rsidP="008E52A0">
            <w:pPr>
              <w:pStyle w:val="TAH"/>
              <w:keepNext w:val="0"/>
              <w:keepLines w:val="0"/>
              <w:widowControl w:val="0"/>
              <w:rPr>
                <w:sz w:val="16"/>
                <w:szCs w:val="16"/>
              </w:rPr>
            </w:pPr>
            <w:r w:rsidRPr="00F53358">
              <w:rPr>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B266CC" w:rsidRPr="00F53358" w:rsidRDefault="00B266CC" w:rsidP="008E52A0">
            <w:pPr>
              <w:pStyle w:val="TAH"/>
              <w:keepNext w:val="0"/>
              <w:keepLines w:val="0"/>
              <w:widowControl w:val="0"/>
              <w:rPr>
                <w:sz w:val="16"/>
                <w:szCs w:val="16"/>
              </w:rPr>
            </w:pPr>
            <w:r w:rsidRPr="00F53358">
              <w:rPr>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B266CC" w:rsidRPr="00F53358" w:rsidRDefault="00F53358" w:rsidP="008E52A0">
            <w:pPr>
              <w:pStyle w:val="TAH"/>
              <w:keepNext w:val="0"/>
              <w:keepLines w:val="0"/>
              <w:widowControl w:val="0"/>
              <w:rPr>
                <w:sz w:val="16"/>
                <w:szCs w:val="16"/>
              </w:rPr>
            </w:pPr>
            <w:r w:rsidRPr="00F53358">
              <w:rPr>
                <w:sz w:val="16"/>
                <w:szCs w:val="16"/>
              </w:rPr>
              <w:t>type</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B266CC" w:rsidRPr="00F53358" w:rsidRDefault="00F53358" w:rsidP="008E52A0">
            <w:pPr>
              <w:pStyle w:val="TAH"/>
              <w:keepNext w:val="0"/>
              <w:keepLines w:val="0"/>
              <w:widowControl w:val="0"/>
              <w:rPr>
                <w:sz w:val="16"/>
                <w:szCs w:val="16"/>
              </w:rPr>
            </w:pPr>
            <w:r w:rsidRPr="00F53358">
              <w:rPr>
                <w:sz w:val="16"/>
                <w:szCs w:val="16"/>
              </w:rPr>
              <w:t>REL</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RP-200080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 xml:space="preserve">Revised WID on LTE x bands (xDL/1UL x=1.2,3,4) and NR 2 bands (2DL/1UL) EN DC in </w:t>
            </w:r>
            <w:r w:rsidR="008E52A0" w:rsidRPr="00F53358">
              <w:rPr>
                <w:sz w:val="16"/>
                <w:szCs w:val="16"/>
              </w:rPr>
              <w:t>R</w:t>
            </w:r>
            <w:r w:rsidRPr="00F53358">
              <w:rPr>
                <w:sz w:val="16"/>
                <w:szCs w:val="16"/>
              </w:rPr>
              <w:t>el-16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RP-200084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Integrated access and backhaul for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RP-200085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2 step RACH for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RP-200100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Basket WI LTE_CA_R16_intra</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RP-200101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Basket WI NR_CA_R16_intra</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RP-200102</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Basket WI DC_R16_3BLTE_1BNR_4DL2UL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RP-200103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Rel-16 NR inter-band CA for 4 bands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RP-200110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for Dual Connectivity (EN-DC) with 3 bands DL and 3 bands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RP-200122</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Private Network Support for NG-RAN</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RP-200124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Add support of NR DL 256QAM for FR2</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RP-200129</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5G V2X with NR sidelink</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RP-200134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Dual Connectivity (EN-DC) of 4 bands LTE inter-band CA (4DL1UL)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RP-200146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UE Conformance Test Aspects for new Rel-16 NR bands and extension of existing NR bands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RP-200148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Even further mobility enhancement in E-UTRAN</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RP-200151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Single Radio Voice Call Continuity from 5G to 3G</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RP-200153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Updated WID on Additional LTE bands for UE category M1 and/or NB1 in Rel-16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RP-200154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Updated WID on Core part: Additional LTE bands for UE category M2 and/or NB2 in Rel-16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RP-200157</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 Rel'16 LTE inter-band CA for x bands DL (x=4, 5)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RP-200164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Updated WID: Optimisations on UE radio capability signalling – NR/E-UTRA Aspects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RP-200168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for inter-band CA/DC for 2 bands DL with up to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RP-200171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for inter-band CA/DC for 3 bands DL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RP-200218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NR positioning support</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RP-200221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EN-DC for 2 bands DL with 2 bands UL (1 LTE band + 1 NR band)</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RP-200228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Dual Connectivity (EN-DC) of LTE inter-band CA xDL1UL bands (x=2,3,4) and NR FR1 1DL1UL band and NR FR2 1DL1UL band</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RP-200231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Rel16 LTE inter-band CA for 2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RP-200234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Core part: LTE/NR spectrum sharing in band 48/n48 frequency range</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RP-200238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Rel-16 NR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RP-200240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RRM requirement for CSI-RS based L3 measurement in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RP-200246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NR RF Requirement Enhancements for FR2</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RP-200249</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introduction of Band n259</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RP-200256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NR RRM enhancement in R16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RP-200265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Core part: Addition of asymmetric channel bandwidth for NR band n66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RP-200269</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revision: LTE Advanced inter-band CA Rel-16 for 2DL/2U</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RP-200271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revision: Dual Connectivity (EN-DC) of 2 bands LTE inter-band CA (2DL/1UL)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RP-200273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revision: Band combinations for SA NR supplementary uplink (SUL), NSA NR SUL, NSA NR SUL with UL sharing from the UE perspective (ULSUP)</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RP-200276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revision: Perf. part: Over the air (OTA) base station (BS) testing TR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RP-200293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revision: Additional enhancements for NB-IoT</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RP-200305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Addition of wider channel bandwidth in NR band n3</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RP-200306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Addition of wider channel bandwidth in NR band n65</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RP-200451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revision: Rel-16 LTE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RP-200472</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Perf. part: NR performance requirement enhancement</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RP-200474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Enhancements on MIMO for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RP-200494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UE Power Saving in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RP-200510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LTE-A inter-band x bands DL and 2 bands UL CA with x=3,4,5 in rel-16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bl>
    <w:p w:rsidR="00B266CC" w:rsidRDefault="00B266CC" w:rsidP="004E0703"/>
    <w:p w:rsidR="00AB0E2A" w:rsidRDefault="00AB0E2A" w:rsidP="00AB0E2A">
      <w:pPr>
        <w:rPr>
          <w:rStyle w:val="Hyperlink"/>
        </w:rPr>
      </w:pPr>
      <w:r>
        <w:t xml:space="preserve">For more details see 3GPP workplan: </w:t>
      </w:r>
      <w:hyperlink r:id="rId36" w:history="1">
        <w:r w:rsidRPr="00A12657">
          <w:rPr>
            <w:rStyle w:val="Hyperlink"/>
          </w:rPr>
          <w:t>http://www.3gpp.org/ftp/Information/WORK_PLAN/</w:t>
        </w:r>
      </w:hyperlink>
    </w:p>
    <w:p w:rsidR="00B414CF" w:rsidRDefault="00B414CF" w:rsidP="00AB0E2A"/>
    <w:p w:rsidR="00AB0E2A" w:rsidRDefault="00AB0E2A" w:rsidP="00AB0E2A">
      <w:pPr>
        <w:snapToGrid w:val="0"/>
      </w:pPr>
      <w:r>
        <w:lastRenderedPageBreak/>
        <w:t>NOTE:</w:t>
      </w:r>
      <w:r>
        <w:tab/>
        <w:t>REL-4, REL-5, REL-6 and REL-7 were closed after RAN #65, i.e. no CRs to specifications of these releases will be considered anymore.</w:t>
      </w:r>
    </w:p>
    <w:p w:rsidR="00AB0E2A" w:rsidRDefault="00AB0E2A" w:rsidP="00AB0E2A">
      <w:pPr>
        <w:pStyle w:val="Doc-title"/>
      </w:pPr>
      <w:r>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lastRenderedPageBreak/>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r>
      <w:r w:rsidR="007B17AB">
        <w:t>8</w:t>
      </w:r>
      <w:r>
        <w:t xml:space="preserve">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r>
        <w:t xml:space="preserve"> (planned</w:t>
      </w:r>
      <w:r w:rsidRPr="006F1FBE">
        <w:t>)</w:t>
      </w:r>
    </w:p>
    <w:p w:rsidR="00AB0E2A" w:rsidRDefault="00AB0E2A" w:rsidP="00AB0E2A">
      <w:pPr>
        <w:pStyle w:val="Doc-title"/>
      </w:pPr>
      <w:r>
        <w:t>REL-16 ASN.1 freeze:</w:t>
      </w:r>
      <w:r>
        <w:tab/>
      </w:r>
      <w:r>
        <w:tab/>
        <w:t>June 20</w:t>
      </w:r>
      <w:r>
        <w:tab/>
      </w:r>
      <w:r>
        <w:tab/>
        <w:t>TSG #88</w:t>
      </w:r>
      <w:r w:rsidR="00D07351">
        <w:t>e</w:t>
      </w:r>
      <w:r>
        <w:t xml:space="preserve"> (planned</w:t>
      </w:r>
      <w:r w:rsidRPr="006F1FBE">
        <w:t>)</w:t>
      </w:r>
    </w:p>
    <w:p w:rsidR="00D07351" w:rsidRDefault="00D07351" w:rsidP="00AB0E2A">
      <w:pPr>
        <w:pStyle w:val="Doc-title"/>
      </w:pPr>
      <w:r>
        <w:t>note:</w:t>
      </w:r>
      <w:r>
        <w:tab/>
        <w:t>Originally, the REL-16 stage 3 freeze was planned for Dec.19 acc. to RP-152228 (RAN #70)).</w:t>
      </w:r>
    </w:p>
    <w:p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rsidR="00E74104" w:rsidRPr="00E74104" w:rsidRDefault="00E74104" w:rsidP="00E74104">
      <w:pPr>
        <w:spacing w:after="0"/>
      </w:pPr>
    </w:p>
    <w:p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635493" w:rsidRPr="008D1147">
        <w:t>5</w:t>
      </w:r>
      <w:r w:rsidRPr="008D1147">
        <w:t xml:space="preserve"> quarters</w:t>
      </w:r>
    </w:p>
    <w:p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rsidR="0027779D" w:rsidRPr="008D1147" w:rsidRDefault="0027779D" w:rsidP="0027779D">
      <w:pPr>
        <w:pStyle w:val="Doc-title"/>
      </w:pPr>
      <w:r w:rsidRPr="008D1147">
        <w:t>REL-17 stage 2 freeze:</w:t>
      </w:r>
      <w:r w:rsidRPr="008D1147">
        <w:tab/>
      </w:r>
      <w:r w:rsidR="00446E6A">
        <w:t>Dec.</w:t>
      </w:r>
      <w:r w:rsidR="00010B91" w:rsidRPr="008D1147">
        <w:t>20</w:t>
      </w:r>
      <w:r w:rsidRPr="008D1147">
        <w:tab/>
      </w:r>
      <w:r w:rsidRPr="008D1147">
        <w:tab/>
        <w:t>TSG #</w:t>
      </w:r>
      <w:r w:rsidR="00446E6A">
        <w:t>90</w:t>
      </w:r>
      <w:r w:rsidRPr="008D1147">
        <w:t xml:space="preserve"> (planned)</w:t>
      </w:r>
    </w:p>
    <w:p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8D1147" w:rsidRPr="008D1147">
        <w:t>Sep.21</w:t>
      </w:r>
      <w:r w:rsidRPr="008D1147">
        <w:tab/>
      </w:r>
      <w:r w:rsidRPr="008D1147">
        <w:tab/>
        <w:t>TSG #</w:t>
      </w:r>
      <w:r w:rsidR="00010B91" w:rsidRPr="008D1147">
        <w:t>9</w:t>
      </w:r>
      <w:r w:rsidR="008D1147" w:rsidRPr="008D1147">
        <w:t>3</w:t>
      </w:r>
      <w:r w:rsidRPr="008D1147">
        <w:t xml:space="preserve"> (planned)</w:t>
      </w:r>
    </w:p>
    <w:p w:rsidR="0027779D" w:rsidRDefault="0027779D" w:rsidP="0027779D">
      <w:pPr>
        <w:pStyle w:val="Doc-title"/>
      </w:pPr>
      <w:r w:rsidRPr="008D1147">
        <w:t>REL-17 ASN.1 freeze:</w:t>
      </w:r>
      <w:r w:rsidRPr="008D1147">
        <w:tab/>
      </w:r>
      <w:r w:rsidRPr="008D1147">
        <w:tab/>
      </w:r>
      <w:r w:rsidR="008D1147" w:rsidRPr="008D1147">
        <w:t>Dec.</w:t>
      </w:r>
      <w:r w:rsidR="00010B91" w:rsidRPr="008D1147">
        <w:t>21</w:t>
      </w:r>
      <w:r w:rsidRPr="008D1147">
        <w:tab/>
      </w:r>
      <w:r w:rsidRPr="008D1147">
        <w:tab/>
        <w:t>TSG #</w:t>
      </w:r>
      <w:r w:rsidR="00010B91" w:rsidRPr="008D1147">
        <w:t>9</w:t>
      </w:r>
      <w:r w:rsidR="008D1147" w:rsidRPr="008D1147">
        <w:t>4</w:t>
      </w:r>
      <w:r w:rsidRPr="008D1147">
        <w:t xml:space="preserve"> (planned)</w:t>
      </w:r>
    </w:p>
    <w:p w:rsidR="007C7ADC" w:rsidRDefault="007C7ADC" w:rsidP="007C7ADC">
      <w:pPr>
        <w:pStyle w:val="Doc-title"/>
      </w:pPr>
      <w:r>
        <w:t>note:</w:t>
      </w:r>
      <w:r>
        <w:tab/>
        <w:t>Originally, the REL-17 stage 3 freeze was planned for June 21 acc. to RP-190716 (RAN #</w:t>
      </w:r>
      <w:r w:rsidR="00C05466">
        <w:t>83</w:t>
      </w:r>
      <w:r>
        <w:t>)).</w:t>
      </w:r>
    </w:p>
    <w:p w:rsidR="00C05466" w:rsidRP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rsidR="00C05466" w:rsidRPr="00C05466" w:rsidRDefault="00C05466" w:rsidP="00C05466">
      <w:pPr>
        <w:pStyle w:val="Doc-title"/>
      </w:pPr>
    </w:p>
    <w:p w:rsidR="00252C29" w:rsidRDefault="00252C29" w:rsidP="00252C29"/>
    <w:p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438" w:name="_Toc527197954"/>
      <w:bookmarkStart w:id="439" w:name="_Toc2391497"/>
      <w:bookmarkStart w:id="440" w:name="_Toc25787751"/>
      <w:bookmarkStart w:id="441" w:name="_Toc25787951"/>
      <w:bookmarkStart w:id="442" w:name="_Toc27430646"/>
      <w:bookmarkStart w:id="443" w:name="_Toc33140378"/>
      <w:bookmarkStart w:id="444" w:name="_Toc34604909"/>
      <w:bookmarkStart w:id="445" w:name="_Toc34605102"/>
      <w:bookmarkStart w:id="446" w:name="_Toc35697902"/>
      <w:bookmarkStart w:id="447" w:name="_Toc42029397"/>
      <w:r>
        <w:lastRenderedPageBreak/>
        <w:t>Annex G: List of RAN meetings</w:t>
      </w:r>
      <w:bookmarkEnd w:id="438"/>
      <w:bookmarkEnd w:id="439"/>
      <w:bookmarkEnd w:id="440"/>
      <w:bookmarkEnd w:id="441"/>
      <w:bookmarkEnd w:id="442"/>
      <w:bookmarkEnd w:id="443"/>
      <w:bookmarkEnd w:id="444"/>
      <w:bookmarkEnd w:id="445"/>
      <w:bookmarkEnd w:id="446"/>
      <w:bookmarkEnd w:id="447"/>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100DB9" w:rsidTr="00AB0E2A">
        <w:trPr>
          <w:trHeight w:val="70"/>
          <w:tblCellSpacing w:w="0" w:type="dxa"/>
        </w:trPr>
        <w:tc>
          <w:tcPr>
            <w:tcW w:w="2987" w:type="dxa"/>
            <w:shd w:val="clear" w:color="auto" w:fill="auto"/>
          </w:tcPr>
          <w:p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rsidR="00AB0E2A" w:rsidRPr="00100DB9" w:rsidRDefault="00AB0E2A" w:rsidP="00AB0E2A">
            <w:pPr>
              <w:pStyle w:val="Doc-title"/>
              <w:adjustRightInd w:val="0"/>
              <w:snapToGrid w:val="0"/>
              <w:rPr>
                <w:rFonts w:cs="Arial"/>
              </w:rPr>
            </w:pPr>
            <w:r w:rsidRPr="00100DB9">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CC1F21" w:rsidTr="00AB0E2A">
        <w:trPr>
          <w:trHeight w:val="70"/>
          <w:tblCellSpacing w:w="0" w:type="dxa"/>
        </w:trPr>
        <w:tc>
          <w:tcPr>
            <w:tcW w:w="2987" w:type="dxa"/>
            <w:shd w:val="clear" w:color="auto" w:fill="D9D9D9"/>
          </w:tcPr>
          <w:p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8E62DC" w:rsidTr="00AB0E2A">
        <w:trPr>
          <w:trHeight w:val="70"/>
          <w:tblCellSpacing w:w="0" w:type="dxa"/>
        </w:trPr>
        <w:tc>
          <w:tcPr>
            <w:tcW w:w="2987" w:type="dxa"/>
            <w:shd w:val="clear" w:color="auto" w:fill="D9D9D9"/>
          </w:tcPr>
          <w:p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rsidR="00AB0E2A" w:rsidRPr="008E62DC" w:rsidRDefault="00AB0E2A" w:rsidP="00AB0E2A">
            <w:pPr>
              <w:pStyle w:val="Doc-title"/>
              <w:adjustRightInd w:val="0"/>
              <w:snapToGrid w:val="0"/>
              <w:rPr>
                <w:rFonts w:cs="Arial"/>
              </w:rPr>
            </w:pPr>
            <w:r w:rsidRPr="008E62DC">
              <w:rPr>
                <w:rFonts w:cs="Arial"/>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B93ED2" w:rsidP="00AB0E2A">
            <w:pPr>
              <w:pStyle w:val="Doc-title"/>
              <w:adjustRightInd w:val="0"/>
              <w:snapToGrid w:val="0"/>
              <w:rPr>
                <w:rFonts w:cs="Arial"/>
              </w:rPr>
            </w:pPr>
            <w:r>
              <w:rPr>
                <w:rFonts w:cs="Arial"/>
              </w:rPr>
              <w:t>Jeju</w:t>
            </w:r>
            <w:r w:rsidR="00AB0E2A">
              <w:rPr>
                <w:rFonts w:cs="Arial"/>
              </w:rPr>
              <w:t>, Korea</w:t>
            </w:r>
            <w:r w:rsidR="00CC1F21">
              <w:rPr>
                <w:rFonts w:cs="Arial"/>
              </w:rPr>
              <w:t xml:space="preserve"> (cancelled)</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CC1F21" w:rsidRPr="008E62DC" w:rsidTr="00AB0E2A">
        <w:trPr>
          <w:trHeight w:val="70"/>
          <w:tblCellSpacing w:w="0" w:type="dxa"/>
        </w:trPr>
        <w:tc>
          <w:tcPr>
            <w:tcW w:w="2987" w:type="dxa"/>
            <w:shd w:val="clear" w:color="auto" w:fill="auto"/>
          </w:tcPr>
          <w:p w:rsidR="00CC1F21" w:rsidRPr="008E62DC" w:rsidRDefault="00CC1F21" w:rsidP="00AB0E2A">
            <w:pPr>
              <w:pStyle w:val="Doc-title"/>
              <w:adjustRightInd w:val="0"/>
              <w:snapToGrid w:val="0"/>
              <w:rPr>
                <w:rFonts w:cs="Arial"/>
                <w:b/>
                <w:bCs/>
                <w:lang w:val="en-US"/>
              </w:rPr>
            </w:pPr>
            <w:r w:rsidRPr="008E62DC">
              <w:rPr>
                <w:rFonts w:cs="Arial"/>
                <w:b/>
                <w:bCs/>
                <w:lang w:val="en-US"/>
              </w:rPr>
              <w:t>RAN #87e  &amp;</w:t>
            </w:r>
            <w:r w:rsidR="008E62DC">
              <w:rPr>
                <w:rFonts w:cs="Arial"/>
                <w:b/>
                <w:bCs/>
                <w:lang w:val="en-US"/>
              </w:rPr>
              <w:t>1</w:t>
            </w:r>
          </w:p>
        </w:tc>
        <w:tc>
          <w:tcPr>
            <w:tcW w:w="2552" w:type="dxa"/>
            <w:shd w:val="clear" w:color="auto" w:fill="auto"/>
          </w:tcPr>
          <w:p w:rsidR="00CC1F21" w:rsidRPr="008E62DC" w:rsidRDefault="00CC1F21" w:rsidP="00AB0E2A">
            <w:pPr>
              <w:pStyle w:val="Doc-title"/>
              <w:adjustRightInd w:val="0"/>
              <w:snapToGrid w:val="0"/>
              <w:rPr>
                <w:rFonts w:cs="Arial"/>
                <w:b/>
                <w:bCs/>
                <w:lang w:val="en-US"/>
              </w:rPr>
            </w:pPr>
            <w:r w:rsidRPr="008E62DC">
              <w:rPr>
                <w:rFonts w:cs="Arial"/>
                <w:b/>
                <w:bCs/>
                <w:lang w:val="en-US"/>
              </w:rPr>
              <w:t>16 March - 19 March 2020</w:t>
            </w:r>
          </w:p>
        </w:tc>
        <w:tc>
          <w:tcPr>
            <w:tcW w:w="2551" w:type="dxa"/>
            <w:shd w:val="clear" w:color="auto" w:fill="auto"/>
          </w:tcPr>
          <w:p w:rsidR="00CC1F21" w:rsidRPr="008E62DC" w:rsidRDefault="00CC1F21" w:rsidP="00AB0E2A">
            <w:pPr>
              <w:pStyle w:val="Doc-title"/>
              <w:adjustRightInd w:val="0"/>
              <w:snapToGrid w:val="0"/>
              <w:rPr>
                <w:rFonts w:cs="Arial"/>
                <w:b/>
                <w:bCs/>
              </w:rPr>
            </w:pPr>
            <w:r w:rsidRPr="008E62DC">
              <w:rPr>
                <w:rFonts w:cs="Arial"/>
                <w:b/>
                <w:bCs/>
              </w:rPr>
              <w:t>Electronic Meeting</w:t>
            </w:r>
          </w:p>
        </w:tc>
        <w:tc>
          <w:tcPr>
            <w:tcW w:w="1559" w:type="dxa"/>
            <w:shd w:val="clear" w:color="auto" w:fill="auto"/>
          </w:tcPr>
          <w:p w:rsidR="00CC1F21" w:rsidRPr="008E62DC" w:rsidRDefault="00CC1F21" w:rsidP="00AB0E2A">
            <w:pPr>
              <w:pStyle w:val="Doc-title"/>
              <w:adjustRightInd w:val="0"/>
              <w:snapToGrid w:val="0"/>
              <w:rPr>
                <w:rFonts w:cs="Arial"/>
                <w:b/>
                <w:bCs/>
              </w:rPr>
            </w:pPr>
            <w:r w:rsidRPr="008E62DC">
              <w:rPr>
                <w:rFonts w:cs="Arial"/>
                <w:b/>
                <w:bCs/>
              </w:rPr>
              <w: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r w:rsidR="008E62DC">
              <w:rPr>
                <w:rFonts w:ascii="Arial" w:hAnsi="Arial" w:cs="Arial"/>
              </w:rPr>
              <w:t xml:space="preserve"> (cancelled)</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8E62DC" w:rsidRPr="008E62DC" w:rsidTr="00AB0E2A">
        <w:trPr>
          <w:trHeight w:val="70"/>
          <w:tblCellSpacing w:w="0" w:type="dxa"/>
        </w:trPr>
        <w:tc>
          <w:tcPr>
            <w:tcW w:w="2987" w:type="dxa"/>
            <w:shd w:val="clear" w:color="auto" w:fill="auto"/>
          </w:tcPr>
          <w:p w:rsidR="008E62DC" w:rsidRPr="008E62DC" w:rsidRDefault="008E62DC" w:rsidP="00AB0E2A">
            <w:pPr>
              <w:pStyle w:val="Doc-title"/>
              <w:adjustRightInd w:val="0"/>
              <w:snapToGrid w:val="0"/>
              <w:rPr>
                <w:rFonts w:cs="Arial"/>
                <w:lang w:val="en-US"/>
              </w:rPr>
            </w:pPr>
            <w:r w:rsidRPr="008E62DC">
              <w:rPr>
                <w:rFonts w:cs="Arial"/>
                <w:lang w:val="en-US"/>
              </w:rPr>
              <w:t>RAN #88e  &amp;2</w:t>
            </w:r>
          </w:p>
        </w:tc>
        <w:tc>
          <w:tcPr>
            <w:tcW w:w="2552" w:type="dxa"/>
            <w:shd w:val="clear" w:color="auto" w:fill="auto"/>
          </w:tcPr>
          <w:p w:rsidR="008E62DC" w:rsidRPr="008E62DC" w:rsidRDefault="008E62DC" w:rsidP="00AB0E2A">
            <w:pPr>
              <w:pStyle w:val="Doc-title"/>
              <w:adjustRightInd w:val="0"/>
              <w:snapToGrid w:val="0"/>
              <w:rPr>
                <w:rFonts w:cs="Arial"/>
                <w:lang w:val="en-US"/>
              </w:rPr>
            </w:pPr>
            <w:r>
              <w:rPr>
                <w:rFonts w:cs="Arial"/>
                <w:lang w:val="en-US"/>
              </w:rPr>
              <w:t>29 June - 3 July 2020</w:t>
            </w:r>
          </w:p>
        </w:tc>
        <w:tc>
          <w:tcPr>
            <w:tcW w:w="2551" w:type="dxa"/>
            <w:shd w:val="clear" w:color="auto" w:fill="auto"/>
          </w:tcPr>
          <w:p w:rsidR="008E62DC" w:rsidRPr="008E62DC" w:rsidRDefault="008E62DC" w:rsidP="00AB0E2A">
            <w:pPr>
              <w:widowControl w:val="0"/>
              <w:snapToGrid w:val="0"/>
              <w:spacing w:after="0"/>
              <w:rPr>
                <w:rFonts w:ascii="Arial" w:hAnsi="Arial" w:cs="Arial"/>
              </w:rPr>
            </w:pPr>
            <w:r w:rsidRPr="008E62DC">
              <w:rPr>
                <w:rFonts w:ascii="Arial" w:hAnsi="Arial" w:cs="Arial"/>
              </w:rPr>
              <w:t>Electronic Meeting</w:t>
            </w:r>
          </w:p>
        </w:tc>
        <w:tc>
          <w:tcPr>
            <w:tcW w:w="1559" w:type="dxa"/>
            <w:shd w:val="clear" w:color="auto" w:fill="auto"/>
          </w:tcPr>
          <w:p w:rsidR="008E62DC" w:rsidRPr="008E62DC" w:rsidRDefault="008E62DC" w:rsidP="00AB0E2A">
            <w:pPr>
              <w:widowControl w:val="0"/>
              <w:snapToGrid w:val="0"/>
              <w:spacing w:after="0"/>
              <w:rPr>
                <w:rFonts w:ascii="Arial" w:hAnsi="Arial" w:cs="Arial"/>
              </w:rPr>
            </w:pPr>
            <w:r>
              <w:rPr>
                <w:rFonts w:ascii="Arial" w:hAnsi="Arial" w:cs="Arial"/>
              </w:rPr>
              <w: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r w:rsidR="00427790">
              <w:rPr>
                <w:rFonts w:cs="Arial"/>
                <w:lang w:val="en-US"/>
              </w:rPr>
              <w:t xml:space="preserve"> &amp;3</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 xml:space="preserve">14 Sep. </w:t>
            </w:r>
            <w:r w:rsidR="008E62DC">
              <w:rPr>
                <w:rFonts w:cs="Arial"/>
                <w:lang w:val="en-US"/>
              </w:rPr>
              <w:t>-</w:t>
            </w:r>
            <w:r>
              <w:rPr>
                <w:rFonts w:cs="Arial"/>
                <w:lang w:val="en-US"/>
              </w:rPr>
              <w:t xml:space="preserve"> 17 Sep. 2020</w:t>
            </w:r>
          </w:p>
        </w:tc>
        <w:tc>
          <w:tcPr>
            <w:tcW w:w="2551" w:type="dxa"/>
            <w:shd w:val="clear" w:color="auto" w:fill="auto"/>
          </w:tcPr>
          <w:p w:rsidR="00AB0E2A" w:rsidRPr="00EE434E" w:rsidRDefault="00AB0E2A" w:rsidP="00AB0E2A">
            <w:pPr>
              <w:pStyle w:val="Doc-title"/>
              <w:adjustRightInd w:val="0"/>
              <w:snapToGrid w:val="0"/>
              <w:ind w:left="0" w:firstLine="0"/>
              <w:rPr>
                <w:rFonts w:cs="Arial"/>
              </w:rPr>
            </w:pPr>
            <w:r>
              <w:t>Funchal, Madeira, Portugal</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 xml:space="preserve">7 Dec. </w:t>
            </w:r>
            <w:r w:rsidR="008E62DC">
              <w:rPr>
                <w:rFonts w:cs="Arial"/>
                <w:lang w:val="en-US"/>
              </w:rPr>
              <w:t>-</w:t>
            </w:r>
            <w:r>
              <w:rPr>
                <w:rFonts w:cs="Arial"/>
                <w:lang w:val="en-US"/>
              </w:rPr>
              <w:t xml:space="preserve"> 10 Dec. 2020</w:t>
            </w:r>
          </w:p>
        </w:tc>
        <w:tc>
          <w:tcPr>
            <w:tcW w:w="2551" w:type="dxa"/>
            <w:shd w:val="clear" w:color="auto" w:fill="auto"/>
          </w:tcPr>
          <w:p w:rsidR="00AB0E2A" w:rsidRPr="003D55E4" w:rsidRDefault="00AB0E2A" w:rsidP="00505F14">
            <w:pPr>
              <w:pStyle w:val="Doc-title"/>
              <w:adjustRightInd w:val="0"/>
              <w:snapToGrid w:val="0"/>
              <w:ind w:left="0" w:firstLine="0"/>
              <w:rPr>
                <w:rFonts w:cs="Arial"/>
              </w:rPr>
            </w:pPr>
            <w:r>
              <w:rPr>
                <w:rFonts w:cs="Arial"/>
              </w:rPr>
              <w:t>tbd, North America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lastRenderedPageBreak/>
              <w:t>RAN #</w:t>
            </w:r>
            <w:r>
              <w:rPr>
                <w:rFonts w:cs="Arial"/>
                <w:lang w:val="en-US"/>
              </w:rPr>
              <w:t>91</w:t>
            </w:r>
            <w:r w:rsidRPr="005455FF">
              <w:rPr>
                <w:rFonts w:cs="Arial"/>
                <w:lang w:val="en-US"/>
              </w:rPr>
              <w:t xml:space="preserve"> ** @</w:t>
            </w:r>
            <w:r w:rsidR="00427790">
              <w:rPr>
                <w:rFonts w:cs="Arial"/>
                <w:lang w:val="en-US"/>
              </w:rPr>
              <w:t xml:space="preserve"> &amp;3</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AB0E2A">
            <w:pPr>
              <w:pStyle w:val="Doc-title"/>
              <w:adjustRightInd w:val="0"/>
              <w:snapToGrid w:val="0"/>
              <w:rPr>
                <w:rFonts w:cs="Arial"/>
              </w:rPr>
            </w:pPr>
            <w:r>
              <w:rPr>
                <w:rFonts w:cs="Arial"/>
              </w:rPr>
              <w:t>tbd, North America</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E07B90" w:rsidP="00AB0E2A">
            <w:pPr>
              <w:pStyle w:val="Doc-title"/>
              <w:adjustRightInd w:val="0"/>
              <w:snapToGrid w:val="0"/>
              <w:rPr>
                <w:rFonts w:cs="Arial"/>
              </w:rPr>
            </w:pPr>
            <w:r>
              <w:rPr>
                <w:rFonts w:cs="Arial"/>
              </w:rPr>
              <w:t>Melbourne</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Default="00AB0E2A" w:rsidP="00CC1F21">
      <w:pPr>
        <w:snapToGrid w:val="0"/>
        <w:spacing w:after="0"/>
      </w:pPr>
      <w:r>
        <w:t xml:space="preserve">@: </w:t>
      </w:r>
      <w:r>
        <w:tab/>
        <w:t>elections</w:t>
      </w:r>
    </w:p>
    <w:p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rsidR="00427790" w:rsidRDefault="009A015F" w:rsidP="008E62DC">
      <w:pPr>
        <w:snapToGrid w:val="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rsidR="00CC1F21" w:rsidRDefault="00CC1F21" w:rsidP="00AB0E2A">
      <w:pPr>
        <w:snapToGrid w:val="0"/>
      </w:pPr>
    </w:p>
    <w:p w:rsidR="00AB0E2A" w:rsidRDefault="00AB0E2A" w:rsidP="00AB0E2A">
      <w:pPr>
        <w:pStyle w:val="Heading2"/>
      </w:pPr>
      <w:bookmarkStart w:id="448" w:name="_Toc527197955"/>
      <w:bookmarkStart w:id="449" w:name="_Toc2391498"/>
      <w:bookmarkStart w:id="450" w:name="_Toc25787752"/>
      <w:bookmarkStart w:id="451" w:name="_Toc25787952"/>
      <w:bookmarkStart w:id="452" w:name="_Toc27430647"/>
      <w:bookmarkStart w:id="453" w:name="_Toc33140379"/>
      <w:bookmarkStart w:id="454" w:name="_Toc34604910"/>
      <w:bookmarkStart w:id="455" w:name="_Toc34605103"/>
      <w:bookmarkStart w:id="456" w:name="_Toc35697903"/>
      <w:bookmarkStart w:id="457" w:name="_Toc42029398"/>
      <w:r>
        <w:t xml:space="preserve">Annex </w:t>
      </w:r>
      <w:r w:rsidR="00E048C0">
        <w:t>H</w:t>
      </w:r>
      <w:r>
        <w:t>: List of action items</w:t>
      </w:r>
      <w:bookmarkEnd w:id="448"/>
      <w:bookmarkEnd w:id="449"/>
      <w:bookmarkEnd w:id="450"/>
      <w:bookmarkEnd w:id="451"/>
      <w:bookmarkEnd w:id="452"/>
      <w:bookmarkEnd w:id="453"/>
      <w:bookmarkEnd w:id="454"/>
      <w:bookmarkEnd w:id="455"/>
      <w:bookmarkEnd w:id="456"/>
      <w:bookmarkEnd w:id="457"/>
    </w:p>
    <w:p w:rsidR="00AB0E2A" w:rsidRDefault="00AB0E2A" w:rsidP="00AB0E2A">
      <w:r>
        <w:t>Nothing to report</w:t>
      </w:r>
    </w:p>
    <w:p w:rsidR="00AB0E2A" w:rsidRDefault="00AB0E2A" w:rsidP="00AB0E2A"/>
    <w:p w:rsidR="00AB0E2A" w:rsidRDefault="00AB0E2A" w:rsidP="00AB0E2A">
      <w:pPr>
        <w:pStyle w:val="Heading2"/>
      </w:pPr>
      <w:bookmarkStart w:id="458" w:name="_Toc527197956"/>
      <w:bookmarkStart w:id="459" w:name="_Toc2391499"/>
      <w:bookmarkStart w:id="460" w:name="_Toc25787753"/>
      <w:bookmarkStart w:id="461" w:name="_Toc25787953"/>
      <w:bookmarkStart w:id="462" w:name="_Toc27430648"/>
      <w:bookmarkStart w:id="463" w:name="_Toc33140380"/>
      <w:bookmarkStart w:id="464" w:name="_Toc34604911"/>
      <w:bookmarkStart w:id="465" w:name="_Toc34605104"/>
      <w:bookmarkStart w:id="466" w:name="_Toc35697904"/>
      <w:bookmarkStart w:id="467" w:name="_Toc42029399"/>
      <w:r>
        <w:t xml:space="preserve">Annex </w:t>
      </w:r>
      <w:r w:rsidR="00E048C0">
        <w:t>I</w:t>
      </w:r>
      <w:r>
        <w:t>: List of email discussions after RAN #8</w:t>
      </w:r>
      <w:bookmarkEnd w:id="458"/>
      <w:bookmarkEnd w:id="459"/>
      <w:bookmarkEnd w:id="460"/>
      <w:bookmarkEnd w:id="461"/>
      <w:bookmarkEnd w:id="462"/>
      <w:r w:rsidR="00CF4C30">
        <w:t>7e</w:t>
      </w:r>
      <w:bookmarkEnd w:id="463"/>
      <w:bookmarkEnd w:id="464"/>
      <w:bookmarkEnd w:id="465"/>
      <w:bookmarkEnd w:id="466"/>
      <w:bookmarkEnd w:id="467"/>
    </w:p>
    <w:p w:rsidR="001911E6" w:rsidRDefault="001911E6" w:rsidP="001911E6">
      <w:r>
        <w:t>Nothing to report</w:t>
      </w:r>
    </w:p>
    <w:p w:rsidR="001911E6" w:rsidRDefault="001911E6" w:rsidP="001911E6"/>
    <w:p w:rsidR="006A026F" w:rsidRPr="002F43B3" w:rsidRDefault="006A026F" w:rsidP="00FD1716">
      <w:pPr>
        <w:rPr>
          <w:highlight w:val="yellow"/>
        </w:rPr>
      </w:pPr>
    </w:p>
    <w:p w:rsidR="006A026F" w:rsidRPr="002F43B3" w:rsidRDefault="006A026F" w:rsidP="00FD1716">
      <w:pPr>
        <w:rPr>
          <w:highlight w:val="yellow"/>
        </w:rPr>
        <w:sectPr w:rsidR="006A026F" w:rsidRPr="002F43B3"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468" w:name="_Toc527197957"/>
      <w:bookmarkStart w:id="469" w:name="_Toc2391500"/>
      <w:bookmarkStart w:id="470" w:name="_Toc25787754"/>
      <w:bookmarkStart w:id="471" w:name="_Toc25787954"/>
      <w:bookmarkStart w:id="472" w:name="_Toc27430649"/>
      <w:bookmarkStart w:id="473" w:name="_Toc33140381"/>
      <w:bookmarkStart w:id="474" w:name="_Toc34604912"/>
      <w:bookmarkStart w:id="475" w:name="_Toc34605105"/>
      <w:bookmarkStart w:id="476" w:name="_Toc35697905"/>
      <w:bookmarkStart w:id="477" w:name="_Toc42029400"/>
      <w:r>
        <w:lastRenderedPageBreak/>
        <w:t xml:space="preserve">Annex </w:t>
      </w:r>
      <w:r w:rsidR="00E048C0">
        <w:t>J</w:t>
      </w:r>
      <w:r>
        <w:t>: History</w:t>
      </w:r>
      <w:bookmarkEnd w:id="468"/>
      <w:bookmarkEnd w:id="469"/>
      <w:bookmarkEnd w:id="470"/>
      <w:bookmarkEnd w:id="471"/>
      <w:bookmarkEnd w:id="472"/>
      <w:bookmarkEnd w:id="473"/>
      <w:bookmarkEnd w:id="474"/>
      <w:bookmarkEnd w:id="475"/>
      <w:bookmarkEnd w:id="476"/>
      <w:bookmarkEnd w:id="477"/>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0B5D0F" w:rsidP="00AB0E2A">
            <w:pPr>
              <w:pStyle w:val="TAL"/>
              <w:snapToGrid w:val="0"/>
              <w:spacing w:before="120" w:after="120"/>
              <w:jc w:val="center"/>
            </w:pPr>
            <w:r>
              <w:t>20</w:t>
            </w:r>
            <w:r w:rsidR="00AB0E2A">
              <w:t>.</w:t>
            </w:r>
            <w:r>
              <w:t>03</w:t>
            </w:r>
            <w:r w:rsidR="00AB0E2A">
              <w:t>.20</w:t>
            </w:r>
            <w:r>
              <w:t>20</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0B5D0F">
              <w:t>7e</w:t>
            </w:r>
            <w:r w:rsidRPr="008B51CD">
              <w:t xml:space="preserve"> provided directly after RAN #</w:t>
            </w:r>
            <w:r>
              <w:t>8</w:t>
            </w:r>
            <w:r w:rsidR="000B5D0F">
              <w:t>7e</w:t>
            </w:r>
          </w:p>
        </w:tc>
      </w:tr>
      <w:tr w:rsidR="008E1EE5" w:rsidTr="00AB0E2A">
        <w:trPr>
          <w:cantSplit/>
        </w:trPr>
        <w:tc>
          <w:tcPr>
            <w:tcW w:w="1134" w:type="dxa"/>
            <w:shd w:val="solid" w:color="FFFFFF" w:fill="auto"/>
          </w:tcPr>
          <w:p w:rsidR="008E1EE5" w:rsidRPr="006B338B" w:rsidRDefault="00427790" w:rsidP="00AB0E2A">
            <w:pPr>
              <w:pStyle w:val="TAL"/>
              <w:snapToGrid w:val="0"/>
              <w:spacing w:before="120" w:after="120"/>
              <w:jc w:val="center"/>
            </w:pPr>
            <w:r>
              <w:t>02</w:t>
            </w:r>
            <w:r w:rsidR="008E1EE5">
              <w:t>.</w:t>
            </w:r>
            <w:r w:rsidR="002F43B3">
              <w:t>0</w:t>
            </w:r>
            <w:r>
              <w:t>6</w:t>
            </w:r>
            <w:r w:rsidR="008E1EE5">
              <w:t>.20</w:t>
            </w:r>
            <w:r w:rsidR="002F43B3">
              <w:t>20</w:t>
            </w:r>
          </w:p>
        </w:tc>
        <w:tc>
          <w:tcPr>
            <w:tcW w:w="1701" w:type="dxa"/>
            <w:shd w:val="solid" w:color="FFFFFF" w:fill="auto"/>
          </w:tcPr>
          <w:p w:rsidR="008E1EE5" w:rsidRDefault="008E1EE5" w:rsidP="00AB0E2A">
            <w:pPr>
              <w:pStyle w:val="TAL"/>
              <w:snapToGrid w:val="0"/>
              <w:spacing w:before="120" w:after="120"/>
              <w:jc w:val="center"/>
            </w:pPr>
            <w:r>
              <w:t>RP-</w:t>
            </w:r>
            <w:r w:rsidR="002F43B3">
              <w:t>200</w:t>
            </w:r>
            <w:r w:rsidR="000B5D0F">
              <w:t>518</w:t>
            </w:r>
          </w:p>
        </w:tc>
        <w:tc>
          <w:tcPr>
            <w:tcW w:w="6521" w:type="dxa"/>
            <w:shd w:val="solid" w:color="FFFFFF" w:fill="auto"/>
          </w:tcPr>
          <w:p w:rsidR="008E1EE5" w:rsidRPr="008B51CD" w:rsidRDefault="008E1EE5" w:rsidP="00AB0E2A">
            <w:pPr>
              <w:pStyle w:val="TAL"/>
              <w:snapToGrid w:val="0"/>
              <w:spacing w:before="120" w:after="120"/>
            </w:pPr>
            <w:r w:rsidRPr="008B51CD">
              <w:t>Draft report of RAN #</w:t>
            </w:r>
            <w:r>
              <w:t>8</w:t>
            </w:r>
            <w:r w:rsidR="000B5D0F">
              <w:t>7e</w:t>
            </w:r>
            <w:r w:rsidRPr="008B51CD">
              <w:t xml:space="preserve"> </w:t>
            </w:r>
            <w:r>
              <w:t>as submitted to RAN #8</w:t>
            </w:r>
            <w:r w:rsidR="000B5D0F">
              <w:t>8</w:t>
            </w:r>
            <w:r w:rsidR="009F7784">
              <w:t>e</w:t>
            </w:r>
          </w:p>
        </w:tc>
      </w:tr>
      <w:tr w:rsidR="009A2166" w:rsidTr="00AB0E2A">
        <w:trPr>
          <w:cantSplit/>
        </w:trPr>
        <w:tc>
          <w:tcPr>
            <w:tcW w:w="1134" w:type="dxa"/>
            <w:shd w:val="solid" w:color="FFFFFF" w:fill="auto"/>
          </w:tcPr>
          <w:p w:rsidR="009A2166" w:rsidRPr="00A47F05" w:rsidRDefault="009A03B2" w:rsidP="00AB0E2A">
            <w:pPr>
              <w:pStyle w:val="TAL"/>
              <w:snapToGrid w:val="0"/>
              <w:spacing w:before="120" w:after="120"/>
              <w:jc w:val="center"/>
            </w:pPr>
            <w:r>
              <w:t>03.07.2020</w:t>
            </w:r>
          </w:p>
        </w:tc>
        <w:tc>
          <w:tcPr>
            <w:tcW w:w="1701" w:type="dxa"/>
            <w:shd w:val="solid" w:color="FFFFFF" w:fill="auto"/>
          </w:tcPr>
          <w:p w:rsidR="009A2166" w:rsidRDefault="009A03B2" w:rsidP="00AB0E2A">
            <w:pPr>
              <w:pStyle w:val="TAL"/>
              <w:snapToGrid w:val="0"/>
              <w:spacing w:before="120" w:after="120"/>
              <w:jc w:val="center"/>
            </w:pPr>
            <w:r>
              <w:t>RP-201252</w:t>
            </w:r>
          </w:p>
        </w:tc>
        <w:tc>
          <w:tcPr>
            <w:tcW w:w="6521" w:type="dxa"/>
            <w:shd w:val="solid" w:color="FFFFFF" w:fill="auto"/>
          </w:tcPr>
          <w:p w:rsidR="009A2166" w:rsidRPr="008B51CD" w:rsidRDefault="009A03B2" w:rsidP="00AB0E2A">
            <w:pPr>
              <w:pStyle w:val="TAL"/>
              <w:snapToGrid w:val="0"/>
              <w:spacing w:before="120" w:after="120"/>
            </w:pPr>
            <w:r>
              <w:t>R</w:t>
            </w:r>
            <w:r w:rsidRPr="008B51CD">
              <w:t>eport of RAN #</w:t>
            </w:r>
            <w:r>
              <w:t>87e</w:t>
            </w:r>
            <w:r w:rsidRPr="008B51CD">
              <w:t xml:space="preserve"> </w:t>
            </w:r>
            <w:r>
              <w:t>as</w:t>
            </w:r>
            <w:r>
              <w:t xml:space="preserve"> approved by RAN #88e</w:t>
            </w:r>
            <w:bookmarkStart w:id="478" w:name="_GoBack"/>
            <w:bookmarkEnd w:id="478"/>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7"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749" w:rsidRDefault="00071749">
      <w:pPr>
        <w:spacing w:after="0"/>
      </w:pPr>
      <w:r>
        <w:separator/>
      </w:r>
    </w:p>
  </w:endnote>
  <w:endnote w:type="continuationSeparator" w:id="0">
    <w:p w:rsidR="00071749" w:rsidRDefault="000717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3F8" w:rsidRDefault="00B373F8"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B373F8" w:rsidRDefault="00B373F8"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3F8" w:rsidRPr="00F93171" w:rsidRDefault="00B373F8"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r w:rsidR="00071749">
      <w:fldChar w:fldCharType="begin"/>
    </w:r>
    <w:r w:rsidR="00071749">
      <w:instrText xml:space="preserve"> NUMPAGES  \* Arabic  \* MERGEFORMAT </w:instrText>
    </w:r>
    <w:r w:rsidR="00071749">
      <w:fldChar w:fldCharType="separate"/>
    </w:r>
    <w:r>
      <w:t>194</w:t>
    </w:r>
    <w:r w:rsidR="00071749">
      <w:fldChar w:fldCharType="end"/>
    </w:r>
  </w:p>
  <w:p w:rsidR="00B373F8" w:rsidRDefault="00B373F8"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749" w:rsidRDefault="00071749">
      <w:pPr>
        <w:spacing w:after="0"/>
      </w:pPr>
      <w:r>
        <w:separator/>
      </w:r>
    </w:p>
  </w:footnote>
  <w:footnote w:type="continuationSeparator" w:id="0">
    <w:p w:rsidR="00071749" w:rsidRDefault="000717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3F8" w:rsidRDefault="00B373F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3F8" w:rsidRDefault="00B373F8" w:rsidP="00401DFE">
    <w:pPr>
      <w:pStyle w:val="Header"/>
      <w:jc w:val="center"/>
    </w:pPr>
    <w:r w:rsidRPr="00E76734">
      <w:rPr>
        <w:b w:val="0"/>
      </w:rPr>
      <w:t xml:space="preserve">Report </w:t>
    </w:r>
    <w:r>
      <w:rPr>
        <w:b w:val="0"/>
      </w:rPr>
      <w:t>of RAN #87e, Electronic Meeting, March 16 - 19,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3F8" w:rsidRDefault="00B373F8"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6071"/>
    <w:rsid w:val="000078A9"/>
    <w:rsid w:val="00007D91"/>
    <w:rsid w:val="0001073B"/>
    <w:rsid w:val="00010AA6"/>
    <w:rsid w:val="00010B91"/>
    <w:rsid w:val="00010CAF"/>
    <w:rsid w:val="00016581"/>
    <w:rsid w:val="0002154B"/>
    <w:rsid w:val="00022BC6"/>
    <w:rsid w:val="00025D35"/>
    <w:rsid w:val="0002710E"/>
    <w:rsid w:val="00031479"/>
    <w:rsid w:val="00031B52"/>
    <w:rsid w:val="000328D3"/>
    <w:rsid w:val="00032D6C"/>
    <w:rsid w:val="00032FCF"/>
    <w:rsid w:val="000404BA"/>
    <w:rsid w:val="000412AC"/>
    <w:rsid w:val="00041983"/>
    <w:rsid w:val="00041D38"/>
    <w:rsid w:val="000422DA"/>
    <w:rsid w:val="0004301A"/>
    <w:rsid w:val="00043ED3"/>
    <w:rsid w:val="00045719"/>
    <w:rsid w:val="00046849"/>
    <w:rsid w:val="00053DED"/>
    <w:rsid w:val="00057A54"/>
    <w:rsid w:val="00060468"/>
    <w:rsid w:val="000614B3"/>
    <w:rsid w:val="00064CC8"/>
    <w:rsid w:val="00064CD7"/>
    <w:rsid w:val="0006600F"/>
    <w:rsid w:val="00066FA6"/>
    <w:rsid w:val="00067562"/>
    <w:rsid w:val="00067F11"/>
    <w:rsid w:val="00071749"/>
    <w:rsid w:val="00071778"/>
    <w:rsid w:val="00073AE9"/>
    <w:rsid w:val="00077ED1"/>
    <w:rsid w:val="0008062A"/>
    <w:rsid w:val="00082E73"/>
    <w:rsid w:val="00086208"/>
    <w:rsid w:val="00090E99"/>
    <w:rsid w:val="00092BF6"/>
    <w:rsid w:val="0009429F"/>
    <w:rsid w:val="000952EF"/>
    <w:rsid w:val="00095643"/>
    <w:rsid w:val="00095AB1"/>
    <w:rsid w:val="000A067C"/>
    <w:rsid w:val="000A0742"/>
    <w:rsid w:val="000A0B49"/>
    <w:rsid w:val="000A3A62"/>
    <w:rsid w:val="000A6442"/>
    <w:rsid w:val="000B2C51"/>
    <w:rsid w:val="000B3B37"/>
    <w:rsid w:val="000B4F48"/>
    <w:rsid w:val="000B5D0F"/>
    <w:rsid w:val="000C1A0A"/>
    <w:rsid w:val="000C24E5"/>
    <w:rsid w:val="000C31C6"/>
    <w:rsid w:val="000C49C3"/>
    <w:rsid w:val="000C4A6B"/>
    <w:rsid w:val="000C68BA"/>
    <w:rsid w:val="000D1107"/>
    <w:rsid w:val="000D58A5"/>
    <w:rsid w:val="000E6238"/>
    <w:rsid w:val="000E762E"/>
    <w:rsid w:val="000E7723"/>
    <w:rsid w:val="000F311B"/>
    <w:rsid w:val="000F363B"/>
    <w:rsid w:val="000F394C"/>
    <w:rsid w:val="000F4BC1"/>
    <w:rsid w:val="000F7721"/>
    <w:rsid w:val="00100DB9"/>
    <w:rsid w:val="0010234F"/>
    <w:rsid w:val="00104275"/>
    <w:rsid w:val="00104CE3"/>
    <w:rsid w:val="001056C3"/>
    <w:rsid w:val="00111E45"/>
    <w:rsid w:val="001142F0"/>
    <w:rsid w:val="00120FEB"/>
    <w:rsid w:val="00122588"/>
    <w:rsid w:val="00125111"/>
    <w:rsid w:val="00135444"/>
    <w:rsid w:val="0014146B"/>
    <w:rsid w:val="00141C55"/>
    <w:rsid w:val="001434AE"/>
    <w:rsid w:val="001518D9"/>
    <w:rsid w:val="00152313"/>
    <w:rsid w:val="00153E84"/>
    <w:rsid w:val="00153E91"/>
    <w:rsid w:val="0015728E"/>
    <w:rsid w:val="001616B5"/>
    <w:rsid w:val="00161D1C"/>
    <w:rsid w:val="00165AB1"/>
    <w:rsid w:val="00166237"/>
    <w:rsid w:val="00167887"/>
    <w:rsid w:val="001703EB"/>
    <w:rsid w:val="00173EF2"/>
    <w:rsid w:val="00176DD5"/>
    <w:rsid w:val="001774B5"/>
    <w:rsid w:val="0018030C"/>
    <w:rsid w:val="0018033B"/>
    <w:rsid w:val="001808EE"/>
    <w:rsid w:val="00182193"/>
    <w:rsid w:val="00184DDA"/>
    <w:rsid w:val="00185F38"/>
    <w:rsid w:val="00186C0E"/>
    <w:rsid w:val="001911E6"/>
    <w:rsid w:val="0019162B"/>
    <w:rsid w:val="00192647"/>
    <w:rsid w:val="00193F1F"/>
    <w:rsid w:val="0019601B"/>
    <w:rsid w:val="0019746D"/>
    <w:rsid w:val="00197798"/>
    <w:rsid w:val="001A5076"/>
    <w:rsid w:val="001A51EC"/>
    <w:rsid w:val="001A5C92"/>
    <w:rsid w:val="001A6B12"/>
    <w:rsid w:val="001B434D"/>
    <w:rsid w:val="001B45BF"/>
    <w:rsid w:val="001B4680"/>
    <w:rsid w:val="001B5877"/>
    <w:rsid w:val="001B686E"/>
    <w:rsid w:val="001B7C1A"/>
    <w:rsid w:val="001C04ED"/>
    <w:rsid w:val="001C1813"/>
    <w:rsid w:val="001C2373"/>
    <w:rsid w:val="001C29C9"/>
    <w:rsid w:val="001C2FC2"/>
    <w:rsid w:val="001C35F4"/>
    <w:rsid w:val="001C4605"/>
    <w:rsid w:val="001D15E9"/>
    <w:rsid w:val="001D197B"/>
    <w:rsid w:val="001E199D"/>
    <w:rsid w:val="001E48F0"/>
    <w:rsid w:val="001E49D6"/>
    <w:rsid w:val="001E4ED2"/>
    <w:rsid w:val="001F5BBF"/>
    <w:rsid w:val="001F5D8E"/>
    <w:rsid w:val="001F7587"/>
    <w:rsid w:val="0020553A"/>
    <w:rsid w:val="002055D8"/>
    <w:rsid w:val="002061EA"/>
    <w:rsid w:val="00206239"/>
    <w:rsid w:val="00206769"/>
    <w:rsid w:val="002167EB"/>
    <w:rsid w:val="00216A7D"/>
    <w:rsid w:val="00216C97"/>
    <w:rsid w:val="0022285B"/>
    <w:rsid w:val="00222C28"/>
    <w:rsid w:val="00223BEA"/>
    <w:rsid w:val="00231885"/>
    <w:rsid w:val="002319FD"/>
    <w:rsid w:val="00232B8D"/>
    <w:rsid w:val="002370FC"/>
    <w:rsid w:val="002406D1"/>
    <w:rsid w:val="00240E5C"/>
    <w:rsid w:val="00241581"/>
    <w:rsid w:val="00251843"/>
    <w:rsid w:val="002529D9"/>
    <w:rsid w:val="00252C29"/>
    <w:rsid w:val="00261F20"/>
    <w:rsid w:val="00262797"/>
    <w:rsid w:val="00265701"/>
    <w:rsid w:val="00265997"/>
    <w:rsid w:val="00265C20"/>
    <w:rsid w:val="0026750D"/>
    <w:rsid w:val="00270171"/>
    <w:rsid w:val="00273A3B"/>
    <w:rsid w:val="0027779D"/>
    <w:rsid w:val="00280F4C"/>
    <w:rsid w:val="00284CDF"/>
    <w:rsid w:val="002867AF"/>
    <w:rsid w:val="002868E4"/>
    <w:rsid w:val="00286D64"/>
    <w:rsid w:val="00292CE6"/>
    <w:rsid w:val="002A1A0A"/>
    <w:rsid w:val="002A1B74"/>
    <w:rsid w:val="002A1E6C"/>
    <w:rsid w:val="002A20F7"/>
    <w:rsid w:val="002A3B85"/>
    <w:rsid w:val="002A451D"/>
    <w:rsid w:val="002A6BEF"/>
    <w:rsid w:val="002B383E"/>
    <w:rsid w:val="002B5769"/>
    <w:rsid w:val="002C1A35"/>
    <w:rsid w:val="002C3423"/>
    <w:rsid w:val="002C5D8B"/>
    <w:rsid w:val="002C6209"/>
    <w:rsid w:val="002C6F11"/>
    <w:rsid w:val="002D1145"/>
    <w:rsid w:val="002D1A10"/>
    <w:rsid w:val="002D2867"/>
    <w:rsid w:val="002E1F46"/>
    <w:rsid w:val="002F124B"/>
    <w:rsid w:val="002F1EE0"/>
    <w:rsid w:val="002F22E5"/>
    <w:rsid w:val="002F43B3"/>
    <w:rsid w:val="002F4B02"/>
    <w:rsid w:val="002F5264"/>
    <w:rsid w:val="002F5B65"/>
    <w:rsid w:val="002F694E"/>
    <w:rsid w:val="00301DCE"/>
    <w:rsid w:val="0030224E"/>
    <w:rsid w:val="00302D74"/>
    <w:rsid w:val="00303101"/>
    <w:rsid w:val="00303962"/>
    <w:rsid w:val="00304028"/>
    <w:rsid w:val="00314741"/>
    <w:rsid w:val="00317F9F"/>
    <w:rsid w:val="0032199B"/>
    <w:rsid w:val="00322A0E"/>
    <w:rsid w:val="00323FE9"/>
    <w:rsid w:val="003255B9"/>
    <w:rsid w:val="003311AD"/>
    <w:rsid w:val="0033407E"/>
    <w:rsid w:val="00336316"/>
    <w:rsid w:val="003377E6"/>
    <w:rsid w:val="00337EE7"/>
    <w:rsid w:val="00342266"/>
    <w:rsid w:val="003432DD"/>
    <w:rsid w:val="00345F8B"/>
    <w:rsid w:val="00346B2A"/>
    <w:rsid w:val="0035039C"/>
    <w:rsid w:val="0035362E"/>
    <w:rsid w:val="003572D0"/>
    <w:rsid w:val="00362C6F"/>
    <w:rsid w:val="003723D6"/>
    <w:rsid w:val="00372D57"/>
    <w:rsid w:val="00374D33"/>
    <w:rsid w:val="003770B7"/>
    <w:rsid w:val="0038109A"/>
    <w:rsid w:val="00382AA4"/>
    <w:rsid w:val="00383F22"/>
    <w:rsid w:val="003850CC"/>
    <w:rsid w:val="003879F2"/>
    <w:rsid w:val="003920E0"/>
    <w:rsid w:val="003A13A6"/>
    <w:rsid w:val="003A2979"/>
    <w:rsid w:val="003A4AAC"/>
    <w:rsid w:val="003A4B30"/>
    <w:rsid w:val="003A66B2"/>
    <w:rsid w:val="003B0555"/>
    <w:rsid w:val="003C0426"/>
    <w:rsid w:val="003C0623"/>
    <w:rsid w:val="003C2E42"/>
    <w:rsid w:val="003C4AC6"/>
    <w:rsid w:val="003D039C"/>
    <w:rsid w:val="003D10EA"/>
    <w:rsid w:val="003D1DFC"/>
    <w:rsid w:val="003D29A4"/>
    <w:rsid w:val="003E23EF"/>
    <w:rsid w:val="003E2E2A"/>
    <w:rsid w:val="003E4038"/>
    <w:rsid w:val="003E4E8D"/>
    <w:rsid w:val="003E7092"/>
    <w:rsid w:val="003E71A3"/>
    <w:rsid w:val="003F1197"/>
    <w:rsid w:val="003F1399"/>
    <w:rsid w:val="003F1B0F"/>
    <w:rsid w:val="003F4190"/>
    <w:rsid w:val="00400305"/>
    <w:rsid w:val="00401DFE"/>
    <w:rsid w:val="00402D1D"/>
    <w:rsid w:val="00404EAE"/>
    <w:rsid w:val="00405071"/>
    <w:rsid w:val="0040526E"/>
    <w:rsid w:val="00406C41"/>
    <w:rsid w:val="00407549"/>
    <w:rsid w:val="00407785"/>
    <w:rsid w:val="00407793"/>
    <w:rsid w:val="00410C3B"/>
    <w:rsid w:val="00413299"/>
    <w:rsid w:val="00413B71"/>
    <w:rsid w:val="00414150"/>
    <w:rsid w:val="004148C8"/>
    <w:rsid w:val="0041716A"/>
    <w:rsid w:val="004208DF"/>
    <w:rsid w:val="00421F42"/>
    <w:rsid w:val="004247C8"/>
    <w:rsid w:val="004251EB"/>
    <w:rsid w:val="004260E1"/>
    <w:rsid w:val="00426194"/>
    <w:rsid w:val="00427790"/>
    <w:rsid w:val="004314AD"/>
    <w:rsid w:val="004315C9"/>
    <w:rsid w:val="00433407"/>
    <w:rsid w:val="00433E8C"/>
    <w:rsid w:val="00436521"/>
    <w:rsid w:val="0044131F"/>
    <w:rsid w:val="00443CBF"/>
    <w:rsid w:val="00444B45"/>
    <w:rsid w:val="00446E6A"/>
    <w:rsid w:val="0044785A"/>
    <w:rsid w:val="00450EB5"/>
    <w:rsid w:val="004512DD"/>
    <w:rsid w:val="0045191A"/>
    <w:rsid w:val="00454E14"/>
    <w:rsid w:val="00455B1D"/>
    <w:rsid w:val="00456028"/>
    <w:rsid w:val="0045631D"/>
    <w:rsid w:val="004579DB"/>
    <w:rsid w:val="004601B2"/>
    <w:rsid w:val="00460761"/>
    <w:rsid w:val="00462BE2"/>
    <w:rsid w:val="0046583A"/>
    <w:rsid w:val="00465ED9"/>
    <w:rsid w:val="00471888"/>
    <w:rsid w:val="00472E1B"/>
    <w:rsid w:val="00475251"/>
    <w:rsid w:val="00475C79"/>
    <w:rsid w:val="0048770A"/>
    <w:rsid w:val="004948A3"/>
    <w:rsid w:val="00497B70"/>
    <w:rsid w:val="004A07B3"/>
    <w:rsid w:val="004A0B1E"/>
    <w:rsid w:val="004A2EB3"/>
    <w:rsid w:val="004A36EE"/>
    <w:rsid w:val="004B362C"/>
    <w:rsid w:val="004B3EF6"/>
    <w:rsid w:val="004B4A88"/>
    <w:rsid w:val="004B5753"/>
    <w:rsid w:val="004B5D7E"/>
    <w:rsid w:val="004B73EC"/>
    <w:rsid w:val="004B77FE"/>
    <w:rsid w:val="004C0F1B"/>
    <w:rsid w:val="004C6857"/>
    <w:rsid w:val="004C7324"/>
    <w:rsid w:val="004E0703"/>
    <w:rsid w:val="004E2DF3"/>
    <w:rsid w:val="004E343E"/>
    <w:rsid w:val="004F151D"/>
    <w:rsid w:val="0050187A"/>
    <w:rsid w:val="0050384D"/>
    <w:rsid w:val="00505F14"/>
    <w:rsid w:val="005117E1"/>
    <w:rsid w:val="00513CBE"/>
    <w:rsid w:val="00517111"/>
    <w:rsid w:val="005209CC"/>
    <w:rsid w:val="00520D6F"/>
    <w:rsid w:val="00521B87"/>
    <w:rsid w:val="00524B9F"/>
    <w:rsid w:val="005250C2"/>
    <w:rsid w:val="00526D72"/>
    <w:rsid w:val="00527454"/>
    <w:rsid w:val="00527C16"/>
    <w:rsid w:val="00530BE5"/>
    <w:rsid w:val="00532C3A"/>
    <w:rsid w:val="00535F4C"/>
    <w:rsid w:val="00537E63"/>
    <w:rsid w:val="00540BBD"/>
    <w:rsid w:val="00541DDF"/>
    <w:rsid w:val="00543913"/>
    <w:rsid w:val="00544A79"/>
    <w:rsid w:val="00546EE2"/>
    <w:rsid w:val="00551830"/>
    <w:rsid w:val="005539AA"/>
    <w:rsid w:val="00554CA2"/>
    <w:rsid w:val="005557C2"/>
    <w:rsid w:val="00557B0E"/>
    <w:rsid w:val="0056120F"/>
    <w:rsid w:val="00561475"/>
    <w:rsid w:val="00562B32"/>
    <w:rsid w:val="00564528"/>
    <w:rsid w:val="00566235"/>
    <w:rsid w:val="00566F0F"/>
    <w:rsid w:val="00571381"/>
    <w:rsid w:val="005719E0"/>
    <w:rsid w:val="00571C4D"/>
    <w:rsid w:val="00571F22"/>
    <w:rsid w:val="00572A42"/>
    <w:rsid w:val="00574190"/>
    <w:rsid w:val="00574548"/>
    <w:rsid w:val="00574586"/>
    <w:rsid w:val="00574C1C"/>
    <w:rsid w:val="00575629"/>
    <w:rsid w:val="00575C15"/>
    <w:rsid w:val="0058250E"/>
    <w:rsid w:val="00585B1A"/>
    <w:rsid w:val="00587040"/>
    <w:rsid w:val="0058721D"/>
    <w:rsid w:val="00591953"/>
    <w:rsid w:val="00591F84"/>
    <w:rsid w:val="00592663"/>
    <w:rsid w:val="0059586C"/>
    <w:rsid w:val="005969A0"/>
    <w:rsid w:val="005A161F"/>
    <w:rsid w:val="005A40A7"/>
    <w:rsid w:val="005A5EBE"/>
    <w:rsid w:val="005A7799"/>
    <w:rsid w:val="005B075D"/>
    <w:rsid w:val="005B0834"/>
    <w:rsid w:val="005B4D6E"/>
    <w:rsid w:val="005B7A8F"/>
    <w:rsid w:val="005C0677"/>
    <w:rsid w:val="005C0C8C"/>
    <w:rsid w:val="005D08A4"/>
    <w:rsid w:val="005D18D8"/>
    <w:rsid w:val="005D1FB3"/>
    <w:rsid w:val="005D4691"/>
    <w:rsid w:val="005D7B84"/>
    <w:rsid w:val="005E048D"/>
    <w:rsid w:val="005E68CB"/>
    <w:rsid w:val="005E6B5A"/>
    <w:rsid w:val="005F15B2"/>
    <w:rsid w:val="005F22EB"/>
    <w:rsid w:val="005F7C4B"/>
    <w:rsid w:val="005F7FE0"/>
    <w:rsid w:val="00602B6B"/>
    <w:rsid w:val="0060399C"/>
    <w:rsid w:val="006044D7"/>
    <w:rsid w:val="006056C9"/>
    <w:rsid w:val="00612649"/>
    <w:rsid w:val="0061272C"/>
    <w:rsid w:val="00612EBA"/>
    <w:rsid w:val="00614B9E"/>
    <w:rsid w:val="00614E0E"/>
    <w:rsid w:val="00615670"/>
    <w:rsid w:val="00615E4D"/>
    <w:rsid w:val="0062436F"/>
    <w:rsid w:val="00625520"/>
    <w:rsid w:val="0062759E"/>
    <w:rsid w:val="00632EC6"/>
    <w:rsid w:val="00633422"/>
    <w:rsid w:val="006352E9"/>
    <w:rsid w:val="00635493"/>
    <w:rsid w:val="00642E0C"/>
    <w:rsid w:val="00646AB3"/>
    <w:rsid w:val="0065472F"/>
    <w:rsid w:val="00656143"/>
    <w:rsid w:val="006606F6"/>
    <w:rsid w:val="006614FF"/>
    <w:rsid w:val="00673DB1"/>
    <w:rsid w:val="00675EB3"/>
    <w:rsid w:val="00675F38"/>
    <w:rsid w:val="006810BD"/>
    <w:rsid w:val="006846EF"/>
    <w:rsid w:val="00685F6B"/>
    <w:rsid w:val="00691487"/>
    <w:rsid w:val="006915FB"/>
    <w:rsid w:val="00692E4F"/>
    <w:rsid w:val="0069407C"/>
    <w:rsid w:val="0069417F"/>
    <w:rsid w:val="006970E4"/>
    <w:rsid w:val="006A026F"/>
    <w:rsid w:val="006A139E"/>
    <w:rsid w:val="006A523D"/>
    <w:rsid w:val="006A57D0"/>
    <w:rsid w:val="006A6273"/>
    <w:rsid w:val="006A7463"/>
    <w:rsid w:val="006A7616"/>
    <w:rsid w:val="006B338B"/>
    <w:rsid w:val="006B5C88"/>
    <w:rsid w:val="006B5D54"/>
    <w:rsid w:val="006B70B8"/>
    <w:rsid w:val="006C3266"/>
    <w:rsid w:val="006C4E84"/>
    <w:rsid w:val="006C5595"/>
    <w:rsid w:val="006C68CC"/>
    <w:rsid w:val="006D21DC"/>
    <w:rsid w:val="006D6385"/>
    <w:rsid w:val="006D69FB"/>
    <w:rsid w:val="006D6EFD"/>
    <w:rsid w:val="006D7018"/>
    <w:rsid w:val="006E14B7"/>
    <w:rsid w:val="006E42FC"/>
    <w:rsid w:val="006F0670"/>
    <w:rsid w:val="00700BDC"/>
    <w:rsid w:val="00702625"/>
    <w:rsid w:val="00702847"/>
    <w:rsid w:val="007056F9"/>
    <w:rsid w:val="007058A4"/>
    <w:rsid w:val="00706026"/>
    <w:rsid w:val="007065D0"/>
    <w:rsid w:val="00706816"/>
    <w:rsid w:val="007102F1"/>
    <w:rsid w:val="0071519A"/>
    <w:rsid w:val="00715CD0"/>
    <w:rsid w:val="00721DA2"/>
    <w:rsid w:val="007231C3"/>
    <w:rsid w:val="007233C2"/>
    <w:rsid w:val="0072396A"/>
    <w:rsid w:val="00723EC0"/>
    <w:rsid w:val="00724E2B"/>
    <w:rsid w:val="0073108E"/>
    <w:rsid w:val="00732CED"/>
    <w:rsid w:val="007379C3"/>
    <w:rsid w:val="007417BB"/>
    <w:rsid w:val="00741B7D"/>
    <w:rsid w:val="0074443F"/>
    <w:rsid w:val="00747F24"/>
    <w:rsid w:val="00756D41"/>
    <w:rsid w:val="0076657F"/>
    <w:rsid w:val="007666EA"/>
    <w:rsid w:val="00766F62"/>
    <w:rsid w:val="00767DAE"/>
    <w:rsid w:val="00770450"/>
    <w:rsid w:val="00775954"/>
    <w:rsid w:val="0078080F"/>
    <w:rsid w:val="0078460B"/>
    <w:rsid w:val="007859DD"/>
    <w:rsid w:val="007872AE"/>
    <w:rsid w:val="00787CEB"/>
    <w:rsid w:val="00790D36"/>
    <w:rsid w:val="00794665"/>
    <w:rsid w:val="007A2A3F"/>
    <w:rsid w:val="007A2BAC"/>
    <w:rsid w:val="007B17AB"/>
    <w:rsid w:val="007B6786"/>
    <w:rsid w:val="007C085D"/>
    <w:rsid w:val="007C2846"/>
    <w:rsid w:val="007C3798"/>
    <w:rsid w:val="007C492D"/>
    <w:rsid w:val="007C4F50"/>
    <w:rsid w:val="007C6B54"/>
    <w:rsid w:val="007C7ADC"/>
    <w:rsid w:val="007D0BE1"/>
    <w:rsid w:val="007D23DE"/>
    <w:rsid w:val="007D26EF"/>
    <w:rsid w:val="007D4189"/>
    <w:rsid w:val="007D4550"/>
    <w:rsid w:val="007E44DD"/>
    <w:rsid w:val="007E4B03"/>
    <w:rsid w:val="007E631F"/>
    <w:rsid w:val="007E7CA6"/>
    <w:rsid w:val="007F0A14"/>
    <w:rsid w:val="007F1A6A"/>
    <w:rsid w:val="007F2A3C"/>
    <w:rsid w:val="007F3212"/>
    <w:rsid w:val="007F5687"/>
    <w:rsid w:val="007F66E4"/>
    <w:rsid w:val="007F7B9A"/>
    <w:rsid w:val="00801F8E"/>
    <w:rsid w:val="0080661A"/>
    <w:rsid w:val="00806E16"/>
    <w:rsid w:val="008138CF"/>
    <w:rsid w:val="00813B38"/>
    <w:rsid w:val="00814C35"/>
    <w:rsid w:val="00817D82"/>
    <w:rsid w:val="00821A09"/>
    <w:rsid w:val="00823611"/>
    <w:rsid w:val="0082475B"/>
    <w:rsid w:val="00826757"/>
    <w:rsid w:val="008267FD"/>
    <w:rsid w:val="00826F9E"/>
    <w:rsid w:val="0082761B"/>
    <w:rsid w:val="00827F6C"/>
    <w:rsid w:val="0083005C"/>
    <w:rsid w:val="00830AA9"/>
    <w:rsid w:val="00832578"/>
    <w:rsid w:val="008351F3"/>
    <w:rsid w:val="008371A8"/>
    <w:rsid w:val="00837C85"/>
    <w:rsid w:val="00840616"/>
    <w:rsid w:val="008407AF"/>
    <w:rsid w:val="008468A3"/>
    <w:rsid w:val="00847BB3"/>
    <w:rsid w:val="008504E3"/>
    <w:rsid w:val="00850AF0"/>
    <w:rsid w:val="0085254E"/>
    <w:rsid w:val="0085420F"/>
    <w:rsid w:val="0085507A"/>
    <w:rsid w:val="00856021"/>
    <w:rsid w:val="008624D9"/>
    <w:rsid w:val="00863BF9"/>
    <w:rsid w:val="0086491E"/>
    <w:rsid w:val="00877687"/>
    <w:rsid w:val="00880C59"/>
    <w:rsid w:val="00882712"/>
    <w:rsid w:val="00884FE2"/>
    <w:rsid w:val="0088785F"/>
    <w:rsid w:val="00887B73"/>
    <w:rsid w:val="0089014E"/>
    <w:rsid w:val="008917FD"/>
    <w:rsid w:val="0089220C"/>
    <w:rsid w:val="00893080"/>
    <w:rsid w:val="0089363A"/>
    <w:rsid w:val="00893B53"/>
    <w:rsid w:val="0089434B"/>
    <w:rsid w:val="008957F8"/>
    <w:rsid w:val="008964D0"/>
    <w:rsid w:val="008A02BF"/>
    <w:rsid w:val="008A70D6"/>
    <w:rsid w:val="008B08B6"/>
    <w:rsid w:val="008B1824"/>
    <w:rsid w:val="008B5EBF"/>
    <w:rsid w:val="008C016B"/>
    <w:rsid w:val="008C0536"/>
    <w:rsid w:val="008C6661"/>
    <w:rsid w:val="008C6D4D"/>
    <w:rsid w:val="008C7493"/>
    <w:rsid w:val="008D0D9F"/>
    <w:rsid w:val="008D1147"/>
    <w:rsid w:val="008D28A9"/>
    <w:rsid w:val="008D384C"/>
    <w:rsid w:val="008D6CDE"/>
    <w:rsid w:val="008D6D32"/>
    <w:rsid w:val="008E0652"/>
    <w:rsid w:val="008E0BE0"/>
    <w:rsid w:val="008E0D7B"/>
    <w:rsid w:val="008E1EE5"/>
    <w:rsid w:val="008E3622"/>
    <w:rsid w:val="008E52A0"/>
    <w:rsid w:val="008E59FD"/>
    <w:rsid w:val="008E5D65"/>
    <w:rsid w:val="008E62DC"/>
    <w:rsid w:val="008E6479"/>
    <w:rsid w:val="008E7AE6"/>
    <w:rsid w:val="008E7DD5"/>
    <w:rsid w:val="008F1236"/>
    <w:rsid w:val="008F2222"/>
    <w:rsid w:val="008F268B"/>
    <w:rsid w:val="008F50EE"/>
    <w:rsid w:val="008F66E1"/>
    <w:rsid w:val="009001D0"/>
    <w:rsid w:val="00904924"/>
    <w:rsid w:val="00904F60"/>
    <w:rsid w:val="00910480"/>
    <w:rsid w:val="0091184B"/>
    <w:rsid w:val="00911DE0"/>
    <w:rsid w:val="00912FD4"/>
    <w:rsid w:val="009134F5"/>
    <w:rsid w:val="00913614"/>
    <w:rsid w:val="009246F6"/>
    <w:rsid w:val="009249E4"/>
    <w:rsid w:val="009305DE"/>
    <w:rsid w:val="00930958"/>
    <w:rsid w:val="00930D85"/>
    <w:rsid w:val="00934360"/>
    <w:rsid w:val="009348AC"/>
    <w:rsid w:val="00937086"/>
    <w:rsid w:val="0094247A"/>
    <w:rsid w:val="00945742"/>
    <w:rsid w:val="0095119F"/>
    <w:rsid w:val="0095597F"/>
    <w:rsid w:val="00960A55"/>
    <w:rsid w:val="00962D79"/>
    <w:rsid w:val="009630A0"/>
    <w:rsid w:val="00964080"/>
    <w:rsid w:val="00964380"/>
    <w:rsid w:val="009655E5"/>
    <w:rsid w:val="0097263E"/>
    <w:rsid w:val="00972F97"/>
    <w:rsid w:val="0097309A"/>
    <w:rsid w:val="0097347B"/>
    <w:rsid w:val="009906B3"/>
    <w:rsid w:val="009915FE"/>
    <w:rsid w:val="00992F61"/>
    <w:rsid w:val="00994EB0"/>
    <w:rsid w:val="009973CB"/>
    <w:rsid w:val="009A015F"/>
    <w:rsid w:val="009A03B2"/>
    <w:rsid w:val="009A2166"/>
    <w:rsid w:val="009A4423"/>
    <w:rsid w:val="009A67BF"/>
    <w:rsid w:val="009A7715"/>
    <w:rsid w:val="009B056E"/>
    <w:rsid w:val="009B0F65"/>
    <w:rsid w:val="009B1CB7"/>
    <w:rsid w:val="009B6A1F"/>
    <w:rsid w:val="009B7FFD"/>
    <w:rsid w:val="009C1186"/>
    <w:rsid w:val="009C39DF"/>
    <w:rsid w:val="009C494C"/>
    <w:rsid w:val="009C638E"/>
    <w:rsid w:val="009C7399"/>
    <w:rsid w:val="009D231F"/>
    <w:rsid w:val="009D3E09"/>
    <w:rsid w:val="009E1D24"/>
    <w:rsid w:val="009E2659"/>
    <w:rsid w:val="009E3DD9"/>
    <w:rsid w:val="009E4906"/>
    <w:rsid w:val="009E5D14"/>
    <w:rsid w:val="009E792A"/>
    <w:rsid w:val="009F471F"/>
    <w:rsid w:val="009F5A95"/>
    <w:rsid w:val="009F5F6A"/>
    <w:rsid w:val="009F6A26"/>
    <w:rsid w:val="009F7531"/>
    <w:rsid w:val="009F7784"/>
    <w:rsid w:val="00A00D78"/>
    <w:rsid w:val="00A01342"/>
    <w:rsid w:val="00A021A8"/>
    <w:rsid w:val="00A054B5"/>
    <w:rsid w:val="00A13981"/>
    <w:rsid w:val="00A15EEF"/>
    <w:rsid w:val="00A2303D"/>
    <w:rsid w:val="00A24B20"/>
    <w:rsid w:val="00A263ED"/>
    <w:rsid w:val="00A318B5"/>
    <w:rsid w:val="00A3535B"/>
    <w:rsid w:val="00A37AD8"/>
    <w:rsid w:val="00A40696"/>
    <w:rsid w:val="00A407C2"/>
    <w:rsid w:val="00A419C1"/>
    <w:rsid w:val="00A44CEB"/>
    <w:rsid w:val="00A4559C"/>
    <w:rsid w:val="00A47F05"/>
    <w:rsid w:val="00A50915"/>
    <w:rsid w:val="00A54721"/>
    <w:rsid w:val="00A54F4D"/>
    <w:rsid w:val="00A5742D"/>
    <w:rsid w:val="00A61D5B"/>
    <w:rsid w:val="00A6201C"/>
    <w:rsid w:val="00A6274E"/>
    <w:rsid w:val="00A62A5E"/>
    <w:rsid w:val="00A66909"/>
    <w:rsid w:val="00A67D82"/>
    <w:rsid w:val="00A70381"/>
    <w:rsid w:val="00A71443"/>
    <w:rsid w:val="00A71509"/>
    <w:rsid w:val="00A74D65"/>
    <w:rsid w:val="00A75269"/>
    <w:rsid w:val="00A800A4"/>
    <w:rsid w:val="00A80186"/>
    <w:rsid w:val="00A805D6"/>
    <w:rsid w:val="00A85C5A"/>
    <w:rsid w:val="00A8644B"/>
    <w:rsid w:val="00A90508"/>
    <w:rsid w:val="00A90F42"/>
    <w:rsid w:val="00A96759"/>
    <w:rsid w:val="00AA0F89"/>
    <w:rsid w:val="00AA6620"/>
    <w:rsid w:val="00AA696B"/>
    <w:rsid w:val="00AB0393"/>
    <w:rsid w:val="00AB0D52"/>
    <w:rsid w:val="00AB0E2A"/>
    <w:rsid w:val="00AB38D1"/>
    <w:rsid w:val="00AB4275"/>
    <w:rsid w:val="00AB5639"/>
    <w:rsid w:val="00AB6FD3"/>
    <w:rsid w:val="00AC443D"/>
    <w:rsid w:val="00AC60CE"/>
    <w:rsid w:val="00AD03FD"/>
    <w:rsid w:val="00AD0773"/>
    <w:rsid w:val="00AD0BC2"/>
    <w:rsid w:val="00AD108A"/>
    <w:rsid w:val="00AD2AFB"/>
    <w:rsid w:val="00AD2D87"/>
    <w:rsid w:val="00AD4A33"/>
    <w:rsid w:val="00AE01C4"/>
    <w:rsid w:val="00AE0A21"/>
    <w:rsid w:val="00AE1C64"/>
    <w:rsid w:val="00AE31A4"/>
    <w:rsid w:val="00AE7BFD"/>
    <w:rsid w:val="00AF0187"/>
    <w:rsid w:val="00AF09CA"/>
    <w:rsid w:val="00AF20B0"/>
    <w:rsid w:val="00AF5164"/>
    <w:rsid w:val="00B00CA2"/>
    <w:rsid w:val="00B07812"/>
    <w:rsid w:val="00B105D0"/>
    <w:rsid w:val="00B108ED"/>
    <w:rsid w:val="00B2199E"/>
    <w:rsid w:val="00B21A5A"/>
    <w:rsid w:val="00B23134"/>
    <w:rsid w:val="00B23D28"/>
    <w:rsid w:val="00B250B9"/>
    <w:rsid w:val="00B266CC"/>
    <w:rsid w:val="00B301A7"/>
    <w:rsid w:val="00B3043D"/>
    <w:rsid w:val="00B304CB"/>
    <w:rsid w:val="00B34313"/>
    <w:rsid w:val="00B35F6C"/>
    <w:rsid w:val="00B36541"/>
    <w:rsid w:val="00B369F7"/>
    <w:rsid w:val="00B373F8"/>
    <w:rsid w:val="00B377EB"/>
    <w:rsid w:val="00B4041B"/>
    <w:rsid w:val="00B414CF"/>
    <w:rsid w:val="00B417DC"/>
    <w:rsid w:val="00B43246"/>
    <w:rsid w:val="00B4497F"/>
    <w:rsid w:val="00B4533F"/>
    <w:rsid w:val="00B47EA3"/>
    <w:rsid w:val="00B500FF"/>
    <w:rsid w:val="00B51602"/>
    <w:rsid w:val="00B5656B"/>
    <w:rsid w:val="00B56948"/>
    <w:rsid w:val="00B61D3F"/>
    <w:rsid w:val="00B632F1"/>
    <w:rsid w:val="00B64C7D"/>
    <w:rsid w:val="00B74225"/>
    <w:rsid w:val="00B74D04"/>
    <w:rsid w:val="00B765F1"/>
    <w:rsid w:val="00B777AD"/>
    <w:rsid w:val="00B77FBA"/>
    <w:rsid w:val="00B8356B"/>
    <w:rsid w:val="00B86476"/>
    <w:rsid w:val="00B90199"/>
    <w:rsid w:val="00B91F2F"/>
    <w:rsid w:val="00B92FA0"/>
    <w:rsid w:val="00B9375F"/>
    <w:rsid w:val="00B93ED2"/>
    <w:rsid w:val="00B949F8"/>
    <w:rsid w:val="00B96694"/>
    <w:rsid w:val="00BA1B16"/>
    <w:rsid w:val="00BA23FB"/>
    <w:rsid w:val="00BA2A08"/>
    <w:rsid w:val="00BA3A8E"/>
    <w:rsid w:val="00BA3EAA"/>
    <w:rsid w:val="00BA3EC8"/>
    <w:rsid w:val="00BA578F"/>
    <w:rsid w:val="00BB064A"/>
    <w:rsid w:val="00BB260F"/>
    <w:rsid w:val="00BB2FF0"/>
    <w:rsid w:val="00BB3116"/>
    <w:rsid w:val="00BB3A4C"/>
    <w:rsid w:val="00BB63C7"/>
    <w:rsid w:val="00BB7C32"/>
    <w:rsid w:val="00BC040E"/>
    <w:rsid w:val="00BC3D7F"/>
    <w:rsid w:val="00BC5629"/>
    <w:rsid w:val="00BC57D4"/>
    <w:rsid w:val="00BD01B7"/>
    <w:rsid w:val="00BD201B"/>
    <w:rsid w:val="00BD2579"/>
    <w:rsid w:val="00BE3783"/>
    <w:rsid w:val="00BE6B8B"/>
    <w:rsid w:val="00BF0DCF"/>
    <w:rsid w:val="00BF62E8"/>
    <w:rsid w:val="00C0332B"/>
    <w:rsid w:val="00C036E2"/>
    <w:rsid w:val="00C05466"/>
    <w:rsid w:val="00C11FA1"/>
    <w:rsid w:val="00C13C90"/>
    <w:rsid w:val="00C17BCA"/>
    <w:rsid w:val="00C20C03"/>
    <w:rsid w:val="00C213A6"/>
    <w:rsid w:val="00C23553"/>
    <w:rsid w:val="00C2472B"/>
    <w:rsid w:val="00C317C7"/>
    <w:rsid w:val="00C34328"/>
    <w:rsid w:val="00C3442A"/>
    <w:rsid w:val="00C34609"/>
    <w:rsid w:val="00C34648"/>
    <w:rsid w:val="00C35C4E"/>
    <w:rsid w:val="00C37E0C"/>
    <w:rsid w:val="00C37F76"/>
    <w:rsid w:val="00C416C5"/>
    <w:rsid w:val="00C43D69"/>
    <w:rsid w:val="00C47BAB"/>
    <w:rsid w:val="00C531D6"/>
    <w:rsid w:val="00C546A3"/>
    <w:rsid w:val="00C564C7"/>
    <w:rsid w:val="00C57AEF"/>
    <w:rsid w:val="00C605A8"/>
    <w:rsid w:val="00C623C5"/>
    <w:rsid w:val="00C62BBC"/>
    <w:rsid w:val="00C6775E"/>
    <w:rsid w:val="00C677A9"/>
    <w:rsid w:val="00C71F0F"/>
    <w:rsid w:val="00C770E1"/>
    <w:rsid w:val="00C865AE"/>
    <w:rsid w:val="00C86FF1"/>
    <w:rsid w:val="00C87C2E"/>
    <w:rsid w:val="00C907EA"/>
    <w:rsid w:val="00C915BA"/>
    <w:rsid w:val="00C926E4"/>
    <w:rsid w:val="00C9276B"/>
    <w:rsid w:val="00C93225"/>
    <w:rsid w:val="00C93C04"/>
    <w:rsid w:val="00C93F23"/>
    <w:rsid w:val="00C97C5A"/>
    <w:rsid w:val="00CA5274"/>
    <w:rsid w:val="00CA60CD"/>
    <w:rsid w:val="00CA71C5"/>
    <w:rsid w:val="00CA7B7D"/>
    <w:rsid w:val="00CB1F57"/>
    <w:rsid w:val="00CB224F"/>
    <w:rsid w:val="00CB2901"/>
    <w:rsid w:val="00CC0AAD"/>
    <w:rsid w:val="00CC1AF3"/>
    <w:rsid w:val="00CC1F21"/>
    <w:rsid w:val="00CC2C52"/>
    <w:rsid w:val="00CC57B6"/>
    <w:rsid w:val="00CC6DB0"/>
    <w:rsid w:val="00CC7EBB"/>
    <w:rsid w:val="00CD23B7"/>
    <w:rsid w:val="00CD628A"/>
    <w:rsid w:val="00CD6412"/>
    <w:rsid w:val="00CE31CE"/>
    <w:rsid w:val="00CE4D52"/>
    <w:rsid w:val="00CE4F7B"/>
    <w:rsid w:val="00CE6746"/>
    <w:rsid w:val="00CE6C1B"/>
    <w:rsid w:val="00CE713C"/>
    <w:rsid w:val="00CE740D"/>
    <w:rsid w:val="00CF0044"/>
    <w:rsid w:val="00CF2C2E"/>
    <w:rsid w:val="00CF4C30"/>
    <w:rsid w:val="00CF682F"/>
    <w:rsid w:val="00D006F0"/>
    <w:rsid w:val="00D018F6"/>
    <w:rsid w:val="00D027C1"/>
    <w:rsid w:val="00D04917"/>
    <w:rsid w:val="00D06E31"/>
    <w:rsid w:val="00D07351"/>
    <w:rsid w:val="00D10C96"/>
    <w:rsid w:val="00D1136E"/>
    <w:rsid w:val="00D126C2"/>
    <w:rsid w:val="00D13F45"/>
    <w:rsid w:val="00D14B6D"/>
    <w:rsid w:val="00D172E9"/>
    <w:rsid w:val="00D21975"/>
    <w:rsid w:val="00D2198A"/>
    <w:rsid w:val="00D2199D"/>
    <w:rsid w:val="00D22C7A"/>
    <w:rsid w:val="00D32863"/>
    <w:rsid w:val="00D3701F"/>
    <w:rsid w:val="00D42B96"/>
    <w:rsid w:val="00D45923"/>
    <w:rsid w:val="00D45DC1"/>
    <w:rsid w:val="00D50858"/>
    <w:rsid w:val="00D55589"/>
    <w:rsid w:val="00D5571B"/>
    <w:rsid w:val="00D610CB"/>
    <w:rsid w:val="00D71E56"/>
    <w:rsid w:val="00D720A1"/>
    <w:rsid w:val="00D7257E"/>
    <w:rsid w:val="00D737C0"/>
    <w:rsid w:val="00D74C56"/>
    <w:rsid w:val="00D775E1"/>
    <w:rsid w:val="00D82E86"/>
    <w:rsid w:val="00D84B36"/>
    <w:rsid w:val="00D84E75"/>
    <w:rsid w:val="00D84FA0"/>
    <w:rsid w:val="00D90C22"/>
    <w:rsid w:val="00D912CF"/>
    <w:rsid w:val="00D93F52"/>
    <w:rsid w:val="00D95C99"/>
    <w:rsid w:val="00D96279"/>
    <w:rsid w:val="00DA4AF8"/>
    <w:rsid w:val="00DA6399"/>
    <w:rsid w:val="00DB0C94"/>
    <w:rsid w:val="00DB4338"/>
    <w:rsid w:val="00DB6C16"/>
    <w:rsid w:val="00DB780B"/>
    <w:rsid w:val="00DC0A19"/>
    <w:rsid w:val="00DC5250"/>
    <w:rsid w:val="00DC615A"/>
    <w:rsid w:val="00DD014F"/>
    <w:rsid w:val="00DD1A04"/>
    <w:rsid w:val="00DD22B3"/>
    <w:rsid w:val="00DD4F7A"/>
    <w:rsid w:val="00DD5EBF"/>
    <w:rsid w:val="00DD5FD9"/>
    <w:rsid w:val="00DD716F"/>
    <w:rsid w:val="00DE02C7"/>
    <w:rsid w:val="00DE09BE"/>
    <w:rsid w:val="00DE21C4"/>
    <w:rsid w:val="00DE23C9"/>
    <w:rsid w:val="00DE2923"/>
    <w:rsid w:val="00DE5510"/>
    <w:rsid w:val="00DE5538"/>
    <w:rsid w:val="00DE6293"/>
    <w:rsid w:val="00DE65C3"/>
    <w:rsid w:val="00DE68F2"/>
    <w:rsid w:val="00DE77CE"/>
    <w:rsid w:val="00DF004B"/>
    <w:rsid w:val="00DF027B"/>
    <w:rsid w:val="00DF1046"/>
    <w:rsid w:val="00DF574B"/>
    <w:rsid w:val="00DF5AF6"/>
    <w:rsid w:val="00DF7790"/>
    <w:rsid w:val="00DF7D4F"/>
    <w:rsid w:val="00E005EE"/>
    <w:rsid w:val="00E00ACA"/>
    <w:rsid w:val="00E0194D"/>
    <w:rsid w:val="00E04083"/>
    <w:rsid w:val="00E048C0"/>
    <w:rsid w:val="00E05DF7"/>
    <w:rsid w:val="00E0636C"/>
    <w:rsid w:val="00E068F9"/>
    <w:rsid w:val="00E073B3"/>
    <w:rsid w:val="00E07B90"/>
    <w:rsid w:val="00E11280"/>
    <w:rsid w:val="00E11B4C"/>
    <w:rsid w:val="00E128B2"/>
    <w:rsid w:val="00E13E4D"/>
    <w:rsid w:val="00E1451B"/>
    <w:rsid w:val="00E2065E"/>
    <w:rsid w:val="00E214C0"/>
    <w:rsid w:val="00E22031"/>
    <w:rsid w:val="00E2441A"/>
    <w:rsid w:val="00E24ABE"/>
    <w:rsid w:val="00E25919"/>
    <w:rsid w:val="00E27489"/>
    <w:rsid w:val="00E27537"/>
    <w:rsid w:val="00E32EAE"/>
    <w:rsid w:val="00E3518A"/>
    <w:rsid w:val="00E37168"/>
    <w:rsid w:val="00E41021"/>
    <w:rsid w:val="00E43AB1"/>
    <w:rsid w:val="00E44112"/>
    <w:rsid w:val="00E44734"/>
    <w:rsid w:val="00E44D7C"/>
    <w:rsid w:val="00E47776"/>
    <w:rsid w:val="00E47E88"/>
    <w:rsid w:val="00E51609"/>
    <w:rsid w:val="00E52AB0"/>
    <w:rsid w:val="00E5409E"/>
    <w:rsid w:val="00E55669"/>
    <w:rsid w:val="00E55CBE"/>
    <w:rsid w:val="00E55CC1"/>
    <w:rsid w:val="00E57D8D"/>
    <w:rsid w:val="00E63DB8"/>
    <w:rsid w:val="00E64F53"/>
    <w:rsid w:val="00E65356"/>
    <w:rsid w:val="00E66899"/>
    <w:rsid w:val="00E70FB2"/>
    <w:rsid w:val="00E74104"/>
    <w:rsid w:val="00E76CDB"/>
    <w:rsid w:val="00E8067B"/>
    <w:rsid w:val="00E80864"/>
    <w:rsid w:val="00E82E9C"/>
    <w:rsid w:val="00E859DC"/>
    <w:rsid w:val="00E930FD"/>
    <w:rsid w:val="00E94EF6"/>
    <w:rsid w:val="00E95221"/>
    <w:rsid w:val="00E9573F"/>
    <w:rsid w:val="00EA0F98"/>
    <w:rsid w:val="00EA1320"/>
    <w:rsid w:val="00EA16F8"/>
    <w:rsid w:val="00EA4F92"/>
    <w:rsid w:val="00EA7BF1"/>
    <w:rsid w:val="00EB07C2"/>
    <w:rsid w:val="00EB0E16"/>
    <w:rsid w:val="00EB149F"/>
    <w:rsid w:val="00EB4726"/>
    <w:rsid w:val="00EB4B63"/>
    <w:rsid w:val="00EB4FD6"/>
    <w:rsid w:val="00EB7BEB"/>
    <w:rsid w:val="00EC0FBA"/>
    <w:rsid w:val="00EC42F9"/>
    <w:rsid w:val="00EC67C6"/>
    <w:rsid w:val="00EC708D"/>
    <w:rsid w:val="00EC7C75"/>
    <w:rsid w:val="00ED3108"/>
    <w:rsid w:val="00ED674B"/>
    <w:rsid w:val="00ED7136"/>
    <w:rsid w:val="00ED7E1F"/>
    <w:rsid w:val="00EE1933"/>
    <w:rsid w:val="00EE2848"/>
    <w:rsid w:val="00EE2B41"/>
    <w:rsid w:val="00EE3B29"/>
    <w:rsid w:val="00EE5DF5"/>
    <w:rsid w:val="00EE7672"/>
    <w:rsid w:val="00EF6AD8"/>
    <w:rsid w:val="00EF73C8"/>
    <w:rsid w:val="00F02383"/>
    <w:rsid w:val="00F07CA1"/>
    <w:rsid w:val="00F12434"/>
    <w:rsid w:val="00F15578"/>
    <w:rsid w:val="00F17414"/>
    <w:rsid w:val="00F21336"/>
    <w:rsid w:val="00F237B6"/>
    <w:rsid w:val="00F241CE"/>
    <w:rsid w:val="00F25610"/>
    <w:rsid w:val="00F27FC5"/>
    <w:rsid w:val="00F33EFB"/>
    <w:rsid w:val="00F3704B"/>
    <w:rsid w:val="00F3763A"/>
    <w:rsid w:val="00F42C0D"/>
    <w:rsid w:val="00F43406"/>
    <w:rsid w:val="00F457AB"/>
    <w:rsid w:val="00F519FD"/>
    <w:rsid w:val="00F53358"/>
    <w:rsid w:val="00F537B0"/>
    <w:rsid w:val="00F54CC7"/>
    <w:rsid w:val="00F54E92"/>
    <w:rsid w:val="00F5501B"/>
    <w:rsid w:val="00F5731B"/>
    <w:rsid w:val="00F6707D"/>
    <w:rsid w:val="00F73BA6"/>
    <w:rsid w:val="00F73D23"/>
    <w:rsid w:val="00F7469C"/>
    <w:rsid w:val="00F75E36"/>
    <w:rsid w:val="00F76AEC"/>
    <w:rsid w:val="00F77D9D"/>
    <w:rsid w:val="00F80DBF"/>
    <w:rsid w:val="00F818AD"/>
    <w:rsid w:val="00F82BD0"/>
    <w:rsid w:val="00F839C1"/>
    <w:rsid w:val="00F84CCD"/>
    <w:rsid w:val="00F85121"/>
    <w:rsid w:val="00F90300"/>
    <w:rsid w:val="00F93E9D"/>
    <w:rsid w:val="00F94AE9"/>
    <w:rsid w:val="00F9637E"/>
    <w:rsid w:val="00F965FD"/>
    <w:rsid w:val="00FA3E40"/>
    <w:rsid w:val="00FB058A"/>
    <w:rsid w:val="00FB1008"/>
    <w:rsid w:val="00FB7C39"/>
    <w:rsid w:val="00FB7DF5"/>
    <w:rsid w:val="00FC293B"/>
    <w:rsid w:val="00FC7F50"/>
    <w:rsid w:val="00FD1716"/>
    <w:rsid w:val="00FD2710"/>
    <w:rsid w:val="00FD3B14"/>
    <w:rsid w:val="00FD4886"/>
    <w:rsid w:val="00FD63AB"/>
    <w:rsid w:val="00FE2BBC"/>
    <w:rsid w:val="00FE3A1B"/>
    <w:rsid w:val="00FE4320"/>
    <w:rsid w:val="00FE53F7"/>
    <w:rsid w:val="00FE7321"/>
    <w:rsid w:val="00FF1609"/>
    <w:rsid w:val="00FF1788"/>
    <w:rsid w:val="00FF2742"/>
    <w:rsid w:val="00FF2E6F"/>
    <w:rsid w:val="00FF3B55"/>
    <w:rsid w:val="00FF40FD"/>
    <w:rsid w:val="00FF5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C7E66E5"/>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A03B2"/>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9A03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A03B2"/>
    <w:pPr>
      <w:pBdr>
        <w:top w:val="none" w:sz="0" w:space="0" w:color="auto"/>
      </w:pBdr>
      <w:spacing w:before="180"/>
      <w:outlineLvl w:val="1"/>
    </w:pPr>
    <w:rPr>
      <w:sz w:val="32"/>
    </w:rPr>
  </w:style>
  <w:style w:type="paragraph" w:styleId="Heading3">
    <w:name w:val="heading 3"/>
    <w:basedOn w:val="Heading2"/>
    <w:next w:val="Normal"/>
    <w:qFormat/>
    <w:rsid w:val="009A03B2"/>
    <w:pPr>
      <w:spacing w:before="120"/>
      <w:outlineLvl w:val="2"/>
    </w:pPr>
    <w:rPr>
      <w:sz w:val="28"/>
    </w:rPr>
  </w:style>
  <w:style w:type="paragraph" w:styleId="Heading4">
    <w:name w:val="heading 4"/>
    <w:basedOn w:val="Heading3"/>
    <w:next w:val="Normal"/>
    <w:qFormat/>
    <w:rsid w:val="009A03B2"/>
    <w:pPr>
      <w:ind w:left="1418" w:hanging="1418"/>
      <w:outlineLvl w:val="3"/>
    </w:pPr>
    <w:rPr>
      <w:sz w:val="24"/>
    </w:rPr>
  </w:style>
  <w:style w:type="paragraph" w:styleId="Heading5">
    <w:name w:val="heading 5"/>
    <w:basedOn w:val="Heading4"/>
    <w:next w:val="Normal"/>
    <w:qFormat/>
    <w:rsid w:val="009A03B2"/>
    <w:pPr>
      <w:ind w:left="1701" w:hanging="1701"/>
      <w:outlineLvl w:val="4"/>
    </w:pPr>
    <w:rPr>
      <w:sz w:val="22"/>
    </w:rPr>
  </w:style>
  <w:style w:type="paragraph" w:styleId="Heading6">
    <w:name w:val="heading 6"/>
    <w:basedOn w:val="H6"/>
    <w:next w:val="Normal"/>
    <w:qFormat/>
    <w:rsid w:val="009A03B2"/>
    <w:pPr>
      <w:outlineLvl w:val="5"/>
    </w:pPr>
  </w:style>
  <w:style w:type="paragraph" w:styleId="Heading7">
    <w:name w:val="heading 7"/>
    <w:basedOn w:val="H6"/>
    <w:next w:val="Normal"/>
    <w:qFormat/>
    <w:rsid w:val="009A03B2"/>
    <w:pPr>
      <w:outlineLvl w:val="6"/>
    </w:pPr>
  </w:style>
  <w:style w:type="paragraph" w:styleId="Heading8">
    <w:name w:val="heading 8"/>
    <w:basedOn w:val="Heading1"/>
    <w:next w:val="Normal"/>
    <w:qFormat/>
    <w:rsid w:val="009A03B2"/>
    <w:pPr>
      <w:ind w:left="0" w:firstLine="0"/>
      <w:outlineLvl w:val="7"/>
    </w:pPr>
  </w:style>
  <w:style w:type="paragraph" w:styleId="Heading9">
    <w:name w:val="heading 9"/>
    <w:basedOn w:val="Heading8"/>
    <w:next w:val="Normal"/>
    <w:qFormat/>
    <w:rsid w:val="009A03B2"/>
    <w:pPr>
      <w:outlineLvl w:val="8"/>
    </w:pPr>
  </w:style>
  <w:style w:type="character" w:default="1" w:styleId="DefaultParagraphFont">
    <w:name w:val="Default Paragraph Font"/>
    <w:semiHidden/>
    <w:rsid w:val="009A03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03B2"/>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9A03B2"/>
    <w:pPr>
      <w:ind w:left="1985" w:hanging="1985"/>
      <w:outlineLvl w:val="9"/>
    </w:pPr>
    <w:rPr>
      <w:sz w:val="20"/>
    </w:rPr>
  </w:style>
  <w:style w:type="paragraph" w:styleId="TOC8">
    <w:name w:val="toc 8"/>
    <w:basedOn w:val="TOC1"/>
    <w:rsid w:val="009A03B2"/>
    <w:pPr>
      <w:spacing w:before="180"/>
      <w:ind w:left="2693" w:hanging="2693"/>
    </w:pPr>
    <w:rPr>
      <w:b/>
    </w:rPr>
  </w:style>
  <w:style w:type="paragraph" w:styleId="TOC1">
    <w:name w:val="toc 1"/>
    <w:rsid w:val="009A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A03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A03B2"/>
    <w:pPr>
      <w:ind w:left="1701" w:hanging="1701"/>
    </w:pPr>
  </w:style>
  <w:style w:type="paragraph" w:styleId="TOC4">
    <w:name w:val="toc 4"/>
    <w:basedOn w:val="TOC3"/>
    <w:rsid w:val="009A03B2"/>
    <w:pPr>
      <w:ind w:left="1418" w:hanging="1418"/>
    </w:pPr>
  </w:style>
  <w:style w:type="paragraph" w:styleId="TOC3">
    <w:name w:val="toc 3"/>
    <w:basedOn w:val="TOC2"/>
    <w:rsid w:val="009A03B2"/>
    <w:pPr>
      <w:ind w:left="1134" w:hanging="1134"/>
    </w:pPr>
  </w:style>
  <w:style w:type="paragraph" w:styleId="TOC2">
    <w:name w:val="toc 2"/>
    <w:basedOn w:val="TOC1"/>
    <w:rsid w:val="009A03B2"/>
    <w:pPr>
      <w:keepNext w:val="0"/>
      <w:spacing w:before="0"/>
      <w:ind w:left="851" w:hanging="851"/>
    </w:pPr>
    <w:rPr>
      <w:sz w:val="20"/>
    </w:rPr>
  </w:style>
  <w:style w:type="paragraph" w:styleId="Index2">
    <w:name w:val="index 2"/>
    <w:basedOn w:val="Index1"/>
    <w:semiHidden/>
    <w:rsid w:val="009A03B2"/>
    <w:pPr>
      <w:ind w:left="284"/>
    </w:pPr>
  </w:style>
  <w:style w:type="paragraph" w:styleId="Index1">
    <w:name w:val="index 1"/>
    <w:basedOn w:val="Normal"/>
    <w:semiHidden/>
    <w:rsid w:val="009A03B2"/>
    <w:pPr>
      <w:keepLines/>
      <w:spacing w:after="0"/>
    </w:pPr>
  </w:style>
  <w:style w:type="paragraph" w:customStyle="1" w:styleId="ZH">
    <w:name w:val="ZH"/>
    <w:rsid w:val="009A03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A03B2"/>
    <w:pPr>
      <w:outlineLvl w:val="9"/>
    </w:pPr>
  </w:style>
  <w:style w:type="paragraph" w:styleId="ListNumber2">
    <w:name w:val="List Number 2"/>
    <w:basedOn w:val="ListNumber"/>
    <w:semiHidden/>
    <w:rsid w:val="009A03B2"/>
    <w:pPr>
      <w:ind w:left="851"/>
    </w:pPr>
  </w:style>
  <w:style w:type="paragraph" w:styleId="ListNumber">
    <w:name w:val="List Number"/>
    <w:basedOn w:val="List"/>
    <w:semiHidden/>
    <w:rsid w:val="009A03B2"/>
  </w:style>
  <w:style w:type="paragraph" w:styleId="List">
    <w:name w:val="List"/>
    <w:basedOn w:val="Normal"/>
    <w:semiHidden/>
    <w:rsid w:val="009A03B2"/>
    <w:pPr>
      <w:ind w:left="568" w:hanging="284"/>
    </w:pPr>
  </w:style>
  <w:style w:type="paragraph" w:styleId="Header">
    <w:name w:val="header"/>
    <w:semiHidden/>
    <w:rsid w:val="009A03B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A03B2"/>
    <w:rPr>
      <w:b/>
      <w:position w:val="6"/>
      <w:sz w:val="16"/>
    </w:rPr>
  </w:style>
  <w:style w:type="paragraph" w:styleId="FootnoteText">
    <w:name w:val="footnote text"/>
    <w:basedOn w:val="Normal"/>
    <w:semiHidden/>
    <w:rsid w:val="009A03B2"/>
    <w:pPr>
      <w:keepLines/>
      <w:spacing w:after="0"/>
      <w:ind w:left="454" w:hanging="454"/>
    </w:pPr>
    <w:rPr>
      <w:sz w:val="16"/>
    </w:rPr>
  </w:style>
  <w:style w:type="paragraph" w:customStyle="1" w:styleId="TAH">
    <w:name w:val="TAH"/>
    <w:basedOn w:val="TAC"/>
    <w:rsid w:val="009A03B2"/>
    <w:rPr>
      <w:b/>
    </w:rPr>
  </w:style>
  <w:style w:type="paragraph" w:customStyle="1" w:styleId="TAC">
    <w:name w:val="TAC"/>
    <w:basedOn w:val="TAL"/>
    <w:rsid w:val="009A03B2"/>
    <w:pPr>
      <w:jc w:val="center"/>
    </w:pPr>
  </w:style>
  <w:style w:type="paragraph" w:customStyle="1" w:styleId="TAL">
    <w:name w:val="TAL"/>
    <w:basedOn w:val="Normal"/>
    <w:link w:val="TALChar"/>
    <w:rsid w:val="009A03B2"/>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9A03B2"/>
    <w:pPr>
      <w:keepNext w:val="0"/>
      <w:spacing w:before="0" w:after="240"/>
    </w:pPr>
  </w:style>
  <w:style w:type="paragraph" w:customStyle="1" w:styleId="TH">
    <w:name w:val="TH"/>
    <w:basedOn w:val="Normal"/>
    <w:link w:val="THChar"/>
    <w:rsid w:val="009A03B2"/>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9A03B2"/>
    <w:pPr>
      <w:keepLines/>
      <w:ind w:left="1135" w:hanging="851"/>
    </w:pPr>
  </w:style>
  <w:style w:type="paragraph" w:styleId="TOC9">
    <w:name w:val="toc 9"/>
    <w:basedOn w:val="TOC8"/>
    <w:rsid w:val="009A03B2"/>
    <w:pPr>
      <w:ind w:left="1418" w:hanging="1418"/>
    </w:pPr>
  </w:style>
  <w:style w:type="paragraph" w:customStyle="1" w:styleId="EX">
    <w:name w:val="EX"/>
    <w:basedOn w:val="Normal"/>
    <w:rsid w:val="009A03B2"/>
    <w:pPr>
      <w:keepLines/>
      <w:ind w:left="1702" w:hanging="1418"/>
    </w:pPr>
  </w:style>
  <w:style w:type="paragraph" w:customStyle="1" w:styleId="FP">
    <w:name w:val="FP"/>
    <w:basedOn w:val="Normal"/>
    <w:rsid w:val="009A03B2"/>
    <w:pPr>
      <w:spacing w:after="0"/>
    </w:pPr>
  </w:style>
  <w:style w:type="paragraph" w:customStyle="1" w:styleId="LD">
    <w:name w:val="LD"/>
    <w:rsid w:val="009A03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A03B2"/>
    <w:pPr>
      <w:spacing w:after="0"/>
    </w:pPr>
  </w:style>
  <w:style w:type="paragraph" w:customStyle="1" w:styleId="EW">
    <w:name w:val="EW"/>
    <w:basedOn w:val="EX"/>
    <w:rsid w:val="009A03B2"/>
    <w:pPr>
      <w:spacing w:after="0"/>
    </w:pPr>
  </w:style>
  <w:style w:type="paragraph" w:styleId="TOC6">
    <w:name w:val="toc 6"/>
    <w:basedOn w:val="TOC5"/>
    <w:next w:val="Normal"/>
    <w:rsid w:val="009A03B2"/>
    <w:pPr>
      <w:ind w:left="1985" w:hanging="1985"/>
    </w:pPr>
  </w:style>
  <w:style w:type="paragraph" w:styleId="TOC7">
    <w:name w:val="toc 7"/>
    <w:basedOn w:val="TOC6"/>
    <w:next w:val="Normal"/>
    <w:rsid w:val="009A03B2"/>
    <w:pPr>
      <w:ind w:left="2268" w:hanging="2268"/>
    </w:pPr>
  </w:style>
  <w:style w:type="paragraph" w:styleId="ListBullet2">
    <w:name w:val="List Bullet 2"/>
    <w:basedOn w:val="ListBullet"/>
    <w:semiHidden/>
    <w:rsid w:val="009A03B2"/>
    <w:pPr>
      <w:ind w:left="851"/>
    </w:pPr>
  </w:style>
  <w:style w:type="paragraph" w:styleId="ListBullet">
    <w:name w:val="List Bullet"/>
    <w:basedOn w:val="List"/>
    <w:semiHidden/>
    <w:rsid w:val="009A03B2"/>
  </w:style>
  <w:style w:type="paragraph" w:styleId="ListBullet3">
    <w:name w:val="List Bullet 3"/>
    <w:basedOn w:val="ListBullet2"/>
    <w:semiHidden/>
    <w:rsid w:val="009A03B2"/>
    <w:pPr>
      <w:ind w:left="1135"/>
    </w:pPr>
  </w:style>
  <w:style w:type="paragraph" w:customStyle="1" w:styleId="EQ">
    <w:name w:val="EQ"/>
    <w:basedOn w:val="Normal"/>
    <w:next w:val="Normal"/>
    <w:rsid w:val="009A03B2"/>
    <w:pPr>
      <w:keepLines/>
      <w:tabs>
        <w:tab w:val="center" w:pos="4536"/>
        <w:tab w:val="right" w:pos="9072"/>
      </w:tabs>
    </w:pPr>
    <w:rPr>
      <w:noProof/>
    </w:rPr>
  </w:style>
  <w:style w:type="paragraph" w:customStyle="1" w:styleId="NF">
    <w:name w:val="NF"/>
    <w:basedOn w:val="NO"/>
    <w:rsid w:val="009A03B2"/>
    <w:pPr>
      <w:keepNext/>
      <w:spacing w:after="0"/>
    </w:pPr>
    <w:rPr>
      <w:rFonts w:ascii="Arial" w:hAnsi="Arial"/>
      <w:sz w:val="18"/>
    </w:rPr>
  </w:style>
  <w:style w:type="paragraph" w:customStyle="1" w:styleId="PL">
    <w:name w:val="PL"/>
    <w:rsid w:val="009A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A03B2"/>
    <w:pPr>
      <w:jc w:val="right"/>
    </w:pPr>
  </w:style>
  <w:style w:type="paragraph" w:customStyle="1" w:styleId="TAN">
    <w:name w:val="TAN"/>
    <w:basedOn w:val="TAL"/>
    <w:rsid w:val="009A03B2"/>
    <w:pPr>
      <w:ind w:left="851" w:hanging="851"/>
    </w:pPr>
  </w:style>
  <w:style w:type="paragraph" w:customStyle="1" w:styleId="ZA">
    <w:name w:val="ZA"/>
    <w:rsid w:val="009A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A03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A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A03B2"/>
    <w:pPr>
      <w:framePr w:wrap="notBeside" w:y="16161"/>
    </w:pPr>
  </w:style>
  <w:style w:type="character" w:customStyle="1" w:styleId="ZGSM">
    <w:name w:val="ZGSM"/>
    <w:rsid w:val="009A03B2"/>
  </w:style>
  <w:style w:type="paragraph" w:styleId="List2">
    <w:name w:val="List 2"/>
    <w:basedOn w:val="List"/>
    <w:semiHidden/>
    <w:rsid w:val="009A03B2"/>
    <w:pPr>
      <w:ind w:left="851"/>
    </w:pPr>
  </w:style>
  <w:style w:type="paragraph" w:customStyle="1" w:styleId="ZG">
    <w:name w:val="ZG"/>
    <w:rsid w:val="009A03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A03B2"/>
    <w:pPr>
      <w:ind w:left="1135"/>
    </w:pPr>
  </w:style>
  <w:style w:type="paragraph" w:styleId="List4">
    <w:name w:val="List 4"/>
    <w:basedOn w:val="List3"/>
    <w:semiHidden/>
    <w:rsid w:val="009A03B2"/>
    <w:pPr>
      <w:ind w:left="1418"/>
    </w:pPr>
  </w:style>
  <w:style w:type="paragraph" w:styleId="List5">
    <w:name w:val="List 5"/>
    <w:basedOn w:val="List4"/>
    <w:semiHidden/>
    <w:rsid w:val="009A03B2"/>
    <w:pPr>
      <w:ind w:left="1702"/>
    </w:pPr>
  </w:style>
  <w:style w:type="paragraph" w:customStyle="1" w:styleId="EditorsNote">
    <w:name w:val="Editor's Note"/>
    <w:basedOn w:val="NO"/>
    <w:rsid w:val="009A03B2"/>
    <w:rPr>
      <w:color w:val="FF0000"/>
    </w:rPr>
  </w:style>
  <w:style w:type="paragraph" w:styleId="ListBullet4">
    <w:name w:val="List Bullet 4"/>
    <w:basedOn w:val="ListBullet3"/>
    <w:semiHidden/>
    <w:rsid w:val="009A03B2"/>
    <w:pPr>
      <w:ind w:left="1418"/>
    </w:pPr>
  </w:style>
  <w:style w:type="paragraph" w:styleId="ListBullet5">
    <w:name w:val="List Bullet 5"/>
    <w:basedOn w:val="ListBullet4"/>
    <w:semiHidden/>
    <w:rsid w:val="009A03B2"/>
    <w:pPr>
      <w:ind w:left="1702"/>
    </w:pPr>
  </w:style>
  <w:style w:type="paragraph" w:customStyle="1" w:styleId="B1">
    <w:name w:val="B1"/>
    <w:basedOn w:val="List"/>
    <w:rsid w:val="009A03B2"/>
  </w:style>
  <w:style w:type="paragraph" w:customStyle="1" w:styleId="B2">
    <w:name w:val="B2"/>
    <w:basedOn w:val="List2"/>
    <w:rsid w:val="009A03B2"/>
  </w:style>
  <w:style w:type="paragraph" w:customStyle="1" w:styleId="B3">
    <w:name w:val="B3"/>
    <w:basedOn w:val="List3"/>
    <w:rsid w:val="009A03B2"/>
  </w:style>
  <w:style w:type="paragraph" w:customStyle="1" w:styleId="B4">
    <w:name w:val="B4"/>
    <w:basedOn w:val="List4"/>
    <w:rsid w:val="009A03B2"/>
  </w:style>
  <w:style w:type="paragraph" w:customStyle="1" w:styleId="B5">
    <w:name w:val="B5"/>
    <w:basedOn w:val="List5"/>
    <w:rsid w:val="009A03B2"/>
  </w:style>
  <w:style w:type="paragraph" w:styleId="Footer">
    <w:name w:val="footer"/>
    <w:basedOn w:val="Header"/>
    <w:link w:val="FooterChar"/>
    <w:rsid w:val="009A03B2"/>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9A03B2"/>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87e/Docs" TargetMode="External"/><Relationship Id="rId26" Type="http://schemas.openxmlformats.org/officeDocument/2006/relationships/hyperlink" Target="https://www.3gpp.org/about-3gpp/legal-matters"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youtu.be/kv9LiUFlh70" TargetMode="External"/><Relationship Id="rId34" Type="http://schemas.openxmlformats.org/officeDocument/2006/relationships/image" Target="media/image8.emf"/><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hyperlink" Target="http://www.3gpp.org/about-3gpp/legal-matters/21-3gpp-calendar/1616-statement-of-antitrust-compliance" TargetMode="External"/><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s://www.3gpp.org/ftp/tsg_ran/TSG_RAN/TSGR_87e/Tdoclist" TargetMode="External"/><Relationship Id="rId29"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www.3gpp.org/3gpp-calendar/89-call-for-ipr-meetings" TargetMode="External"/><Relationship Id="rId32" Type="http://schemas.openxmlformats.org/officeDocument/2006/relationships/image" Target="media/image6.emf"/><Relationship Id="rId37" Type="http://schemas.openxmlformats.org/officeDocument/2006/relationships/hyperlink" Target="mailto:Joern.Krause@etsi.org" TargetMode="External"/><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hyperlink" Target="http://www.3gpp.org/specifications-groups/delegates-corner" TargetMode="External"/><Relationship Id="rId28" Type="http://schemas.openxmlformats.org/officeDocument/2006/relationships/image" Target="media/image2.emf"/><Relationship Id="rId36" Type="http://schemas.openxmlformats.org/officeDocument/2006/relationships/hyperlink" Target="http://www.3gpp.org/ftp/Information/WORK_PLAN/" TargetMode="External"/><Relationship Id="rId10" Type="http://schemas.openxmlformats.org/officeDocument/2006/relationships/footer" Target="footer2.xml"/><Relationship Id="rId19" Type="http://schemas.openxmlformats.org/officeDocument/2006/relationships/hyperlink" Target="https://www.3gpp.org/ftp/tsg_ran/TSG_RAN/TSGR_87e/Invitation/TSG-RAN87e_guidance_v2.zip" TargetMode="External"/><Relationship Id="rId31"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hyperlink" Target="http://www.3gpp.org/ftp/PCG/PCG_27/DOCS/PCG27_13r1.zip" TargetMode="External"/><Relationship Id="rId27" Type="http://schemas.openxmlformats.org/officeDocument/2006/relationships/image" Target="media/image1.emf"/><Relationship Id="rId30" Type="http://schemas.openxmlformats.org/officeDocument/2006/relationships/image" Target="media/image4.emf"/><Relationship Id="rId35"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5739</TotalTime>
  <Pages>139</Pages>
  <Words>38163</Words>
  <Characters>217533</Characters>
  <Application>Microsoft Office Word</Application>
  <DocSecurity>0</DocSecurity>
  <Lines>1812</Lines>
  <Paragraphs>510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R5-201335</cp:lastModifiedBy>
  <cp:revision>836</cp:revision>
  <cp:lastPrinted>1899-12-31T23:00:00Z</cp:lastPrinted>
  <dcterms:created xsi:type="dcterms:W3CDTF">2019-03-30T21:44:00Z</dcterms:created>
  <dcterms:modified xsi:type="dcterms:W3CDTF">2020-07-05T11:11:00Z</dcterms:modified>
</cp:coreProperties>
</file>