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362AE" w14:textId="77777777" w:rsidR="002C6855" w:rsidRPr="002C6855" w:rsidRDefault="002C6855" w:rsidP="002C6855">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2C6855">
        <w:rPr>
          <w:rFonts w:ascii="Arial" w:hAnsi="Arial"/>
          <w:b/>
          <w:noProof/>
          <w:sz w:val="24"/>
          <w:lang w:eastAsia="en-US"/>
        </w:rPr>
        <w:t>3GPP TSG-</w:t>
      </w:r>
      <w:r w:rsidRPr="002C6855">
        <w:rPr>
          <w:rFonts w:ascii="Arial" w:hAnsi="Arial"/>
          <w:lang w:eastAsia="en-US"/>
        </w:rPr>
        <w:fldChar w:fldCharType="begin"/>
      </w:r>
      <w:r w:rsidRPr="002C6855">
        <w:rPr>
          <w:rFonts w:ascii="Arial" w:hAnsi="Arial"/>
          <w:lang w:eastAsia="en-US"/>
        </w:rPr>
        <w:instrText xml:space="preserve"> DOCPROPERTY  TSG/WGRef  \* MERGEFORMAT </w:instrText>
      </w:r>
      <w:r w:rsidRPr="002C6855">
        <w:rPr>
          <w:rFonts w:ascii="Arial" w:hAnsi="Arial"/>
          <w:lang w:eastAsia="en-US"/>
        </w:rPr>
        <w:fldChar w:fldCharType="separate"/>
      </w:r>
      <w:r w:rsidRPr="002C6855">
        <w:rPr>
          <w:rFonts w:ascii="Arial" w:hAnsi="Arial"/>
          <w:b/>
          <w:noProof/>
          <w:sz w:val="24"/>
          <w:lang w:eastAsia="en-US"/>
        </w:rPr>
        <w:t>RAN4</w:t>
      </w:r>
      <w:r w:rsidRPr="002C6855">
        <w:rPr>
          <w:rFonts w:ascii="Arial" w:hAnsi="Arial"/>
          <w:b/>
          <w:noProof/>
          <w:sz w:val="24"/>
          <w:lang w:eastAsia="en-US"/>
        </w:rPr>
        <w:fldChar w:fldCharType="end"/>
      </w:r>
      <w:r w:rsidRPr="002C6855">
        <w:rPr>
          <w:rFonts w:ascii="Arial" w:hAnsi="Arial"/>
          <w:b/>
          <w:noProof/>
          <w:sz w:val="24"/>
          <w:lang w:eastAsia="en-US"/>
        </w:rPr>
        <w:t xml:space="preserve"> Meeting #</w:t>
      </w:r>
      <w:r w:rsidRPr="002C6855">
        <w:rPr>
          <w:rFonts w:ascii="Arial" w:hAnsi="Arial"/>
          <w:lang w:eastAsia="en-US"/>
        </w:rPr>
        <w:fldChar w:fldCharType="begin"/>
      </w:r>
      <w:r w:rsidRPr="002C6855">
        <w:rPr>
          <w:rFonts w:ascii="Arial" w:hAnsi="Arial"/>
          <w:lang w:eastAsia="en-US"/>
        </w:rPr>
        <w:instrText xml:space="preserve"> DOCPROPERTY  MtgSeq  \* MERGEFORMAT </w:instrText>
      </w:r>
      <w:r w:rsidRPr="002C6855">
        <w:rPr>
          <w:rFonts w:ascii="Arial" w:hAnsi="Arial"/>
          <w:lang w:eastAsia="en-US"/>
        </w:rPr>
        <w:fldChar w:fldCharType="separate"/>
      </w:r>
      <w:r w:rsidRPr="002C6855">
        <w:rPr>
          <w:rFonts w:ascii="Arial" w:hAnsi="Arial"/>
          <w:b/>
          <w:noProof/>
          <w:sz w:val="24"/>
          <w:lang w:eastAsia="en-US"/>
        </w:rPr>
        <w:t>94</w:t>
      </w:r>
      <w:r w:rsidRPr="002C6855">
        <w:rPr>
          <w:rFonts w:ascii="Arial" w:hAnsi="Arial"/>
          <w:b/>
          <w:noProof/>
          <w:sz w:val="24"/>
          <w:lang w:eastAsia="en-US"/>
        </w:rPr>
        <w:fldChar w:fldCharType="end"/>
      </w:r>
      <w:r w:rsidRPr="002C6855">
        <w:rPr>
          <w:rFonts w:ascii="Arial" w:hAnsi="Arial"/>
          <w:lang w:eastAsia="en-US"/>
        </w:rPr>
        <w:fldChar w:fldCharType="begin"/>
      </w:r>
      <w:r w:rsidRPr="002C6855">
        <w:rPr>
          <w:rFonts w:ascii="Arial" w:hAnsi="Arial"/>
          <w:lang w:eastAsia="en-US"/>
        </w:rPr>
        <w:instrText xml:space="preserve"> DOCPROPERTY  MtgTitle  \* MERGEFORMAT </w:instrText>
      </w:r>
      <w:r w:rsidRPr="002C6855">
        <w:rPr>
          <w:rFonts w:ascii="Arial" w:hAnsi="Arial"/>
          <w:lang w:eastAsia="en-US"/>
        </w:rPr>
        <w:fldChar w:fldCharType="separate"/>
      </w:r>
      <w:r w:rsidRPr="002C6855">
        <w:rPr>
          <w:rFonts w:ascii="Arial" w:hAnsi="Arial"/>
          <w:b/>
          <w:noProof/>
          <w:sz w:val="24"/>
          <w:lang w:eastAsia="en-US"/>
        </w:rPr>
        <w:t>-e</w:t>
      </w:r>
      <w:r w:rsidRPr="002C6855">
        <w:rPr>
          <w:rFonts w:ascii="Arial" w:hAnsi="Arial"/>
          <w:b/>
          <w:noProof/>
          <w:sz w:val="24"/>
          <w:lang w:eastAsia="en-US"/>
        </w:rPr>
        <w:fldChar w:fldCharType="end"/>
      </w:r>
      <w:r w:rsidRPr="002C6855">
        <w:rPr>
          <w:rFonts w:ascii="Arial" w:hAnsi="Arial"/>
          <w:b/>
          <w:i/>
          <w:noProof/>
          <w:sz w:val="28"/>
          <w:lang w:eastAsia="en-US"/>
        </w:rPr>
        <w:tab/>
      </w:r>
      <w:r w:rsidRPr="002C6855">
        <w:rPr>
          <w:rFonts w:ascii="Arial" w:hAnsi="Arial"/>
          <w:lang w:eastAsia="en-US"/>
        </w:rPr>
        <w:fldChar w:fldCharType="begin"/>
      </w:r>
      <w:r w:rsidRPr="002C6855">
        <w:rPr>
          <w:rFonts w:ascii="Arial" w:hAnsi="Arial"/>
          <w:lang w:eastAsia="en-US"/>
        </w:rPr>
        <w:instrText xml:space="preserve"> DOCPROPERTY  Tdoc#  \* MERGEFORMAT </w:instrText>
      </w:r>
      <w:r w:rsidRPr="002C6855">
        <w:rPr>
          <w:rFonts w:ascii="Arial" w:hAnsi="Arial"/>
          <w:lang w:eastAsia="en-US"/>
        </w:rPr>
        <w:fldChar w:fldCharType="separate"/>
      </w:r>
      <w:r w:rsidRPr="002C6855">
        <w:rPr>
          <w:rFonts w:ascii="Arial" w:hAnsi="Arial"/>
          <w:b/>
          <w:i/>
          <w:noProof/>
          <w:sz w:val="28"/>
          <w:lang w:eastAsia="en-US"/>
        </w:rPr>
        <w:t>R4-2002116</w:t>
      </w:r>
      <w:r w:rsidRPr="002C6855">
        <w:rPr>
          <w:rFonts w:ascii="Arial" w:hAnsi="Arial"/>
          <w:b/>
          <w:i/>
          <w:noProof/>
          <w:sz w:val="28"/>
          <w:lang w:eastAsia="en-US"/>
        </w:rPr>
        <w:fldChar w:fldCharType="end"/>
      </w:r>
    </w:p>
    <w:p w14:paraId="7B4D6DB9" w14:textId="77777777" w:rsidR="002C6855" w:rsidRPr="002C6855" w:rsidRDefault="002C6855" w:rsidP="002C6855">
      <w:pPr>
        <w:overflowPunct/>
        <w:autoSpaceDE/>
        <w:autoSpaceDN/>
        <w:adjustRightInd/>
        <w:spacing w:after="120"/>
        <w:textAlignment w:val="auto"/>
        <w:outlineLvl w:val="0"/>
        <w:rPr>
          <w:rFonts w:ascii="Arial" w:hAnsi="Arial"/>
          <w:b/>
          <w:noProof/>
          <w:sz w:val="24"/>
          <w:lang w:eastAsia="en-US"/>
        </w:rPr>
      </w:pPr>
      <w:r w:rsidRPr="002C6855">
        <w:rPr>
          <w:rFonts w:ascii="Arial" w:hAnsi="Arial"/>
          <w:lang w:eastAsia="en-US"/>
        </w:rPr>
        <w:fldChar w:fldCharType="begin"/>
      </w:r>
      <w:r w:rsidRPr="002C6855">
        <w:rPr>
          <w:rFonts w:ascii="Arial" w:hAnsi="Arial"/>
          <w:lang w:eastAsia="en-US"/>
        </w:rPr>
        <w:instrText xml:space="preserve"> DOCPROPERTY  Location  \* MERGEFORMAT </w:instrText>
      </w:r>
      <w:r w:rsidRPr="002C6855">
        <w:rPr>
          <w:rFonts w:ascii="Arial" w:hAnsi="Arial"/>
          <w:lang w:eastAsia="en-US"/>
        </w:rPr>
        <w:fldChar w:fldCharType="separate"/>
      </w:r>
      <w:r w:rsidRPr="002C6855">
        <w:rPr>
          <w:rFonts w:ascii="Arial" w:hAnsi="Arial"/>
          <w:b/>
          <w:noProof/>
          <w:sz w:val="24"/>
          <w:lang w:eastAsia="en-US"/>
        </w:rPr>
        <w:t>Online</w:t>
      </w:r>
      <w:r w:rsidRPr="002C6855">
        <w:rPr>
          <w:rFonts w:ascii="Arial" w:hAnsi="Arial"/>
          <w:b/>
          <w:noProof/>
          <w:sz w:val="24"/>
          <w:lang w:eastAsia="en-US"/>
        </w:rPr>
        <w:fldChar w:fldCharType="end"/>
      </w:r>
      <w:r w:rsidRPr="002C6855">
        <w:rPr>
          <w:rFonts w:ascii="Arial" w:hAnsi="Arial"/>
          <w:b/>
          <w:noProof/>
          <w:sz w:val="24"/>
          <w:lang w:eastAsia="en-US"/>
        </w:rPr>
        <w:t xml:space="preserve">, </w:t>
      </w:r>
      <w:r w:rsidRPr="002C6855">
        <w:rPr>
          <w:rFonts w:ascii="Arial" w:hAnsi="Arial"/>
          <w:lang w:eastAsia="en-US"/>
        </w:rPr>
        <w:fldChar w:fldCharType="begin"/>
      </w:r>
      <w:r w:rsidRPr="002C6855">
        <w:rPr>
          <w:rFonts w:ascii="Arial" w:hAnsi="Arial"/>
          <w:lang w:eastAsia="en-US"/>
        </w:rPr>
        <w:instrText xml:space="preserve"> DOCPROPERTY  Country  \* MERGEFORMAT </w:instrText>
      </w:r>
      <w:r w:rsidRPr="002C6855">
        <w:rPr>
          <w:rFonts w:ascii="Arial" w:hAnsi="Arial"/>
          <w:lang w:eastAsia="en-US"/>
        </w:rPr>
        <w:fldChar w:fldCharType="end"/>
      </w:r>
      <w:r w:rsidRPr="002C6855">
        <w:rPr>
          <w:rFonts w:ascii="Arial" w:hAnsi="Arial"/>
          <w:b/>
          <w:noProof/>
          <w:sz w:val="24"/>
          <w:lang w:eastAsia="en-US"/>
        </w:rPr>
        <w:t xml:space="preserve">, </w:t>
      </w:r>
      <w:r w:rsidRPr="002C6855">
        <w:rPr>
          <w:rFonts w:ascii="Arial" w:hAnsi="Arial"/>
          <w:lang w:eastAsia="en-US"/>
        </w:rPr>
        <w:fldChar w:fldCharType="begin"/>
      </w:r>
      <w:r w:rsidRPr="002C6855">
        <w:rPr>
          <w:rFonts w:ascii="Arial" w:hAnsi="Arial"/>
          <w:lang w:eastAsia="en-US"/>
        </w:rPr>
        <w:instrText xml:space="preserve"> DOCPROPERTY  StartDate  \* MERGEFORMAT </w:instrText>
      </w:r>
      <w:r w:rsidRPr="002C6855">
        <w:rPr>
          <w:rFonts w:ascii="Arial" w:hAnsi="Arial"/>
          <w:lang w:eastAsia="en-US"/>
        </w:rPr>
        <w:fldChar w:fldCharType="separate"/>
      </w:r>
      <w:r w:rsidRPr="002C6855">
        <w:rPr>
          <w:rFonts w:ascii="Arial" w:hAnsi="Arial"/>
          <w:b/>
          <w:noProof/>
          <w:sz w:val="24"/>
          <w:lang w:eastAsia="en-US"/>
        </w:rPr>
        <w:t>24th Feb 2020</w:t>
      </w:r>
      <w:r w:rsidRPr="002C6855">
        <w:rPr>
          <w:rFonts w:ascii="Arial" w:hAnsi="Arial"/>
          <w:b/>
          <w:noProof/>
          <w:sz w:val="24"/>
          <w:lang w:eastAsia="en-US"/>
        </w:rPr>
        <w:fldChar w:fldCharType="end"/>
      </w:r>
      <w:r w:rsidRPr="002C6855">
        <w:rPr>
          <w:rFonts w:ascii="Arial" w:hAnsi="Arial"/>
          <w:b/>
          <w:noProof/>
          <w:sz w:val="24"/>
          <w:lang w:eastAsia="en-US"/>
        </w:rPr>
        <w:t xml:space="preserve"> - </w:t>
      </w:r>
      <w:r w:rsidRPr="002C6855">
        <w:rPr>
          <w:rFonts w:ascii="Arial" w:hAnsi="Arial"/>
          <w:lang w:eastAsia="en-US"/>
        </w:rPr>
        <w:fldChar w:fldCharType="begin"/>
      </w:r>
      <w:r w:rsidRPr="002C6855">
        <w:rPr>
          <w:rFonts w:ascii="Arial" w:hAnsi="Arial"/>
          <w:lang w:eastAsia="en-US"/>
        </w:rPr>
        <w:instrText xml:space="preserve"> DOCPROPERTY  EndDate  \* MERGEFORMAT </w:instrText>
      </w:r>
      <w:r w:rsidRPr="002C6855">
        <w:rPr>
          <w:rFonts w:ascii="Arial" w:hAnsi="Arial"/>
          <w:lang w:eastAsia="en-US"/>
        </w:rPr>
        <w:fldChar w:fldCharType="separate"/>
      </w:r>
      <w:r w:rsidRPr="002C6855">
        <w:rPr>
          <w:rFonts w:ascii="Arial" w:hAnsi="Arial"/>
          <w:b/>
          <w:noProof/>
          <w:sz w:val="24"/>
          <w:lang w:eastAsia="en-US"/>
        </w:rPr>
        <w:t>6th Mar 2020</w:t>
      </w:r>
      <w:r w:rsidRPr="002C6855">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855" w:rsidRPr="002C6855" w14:paraId="4D236009" w14:textId="77777777" w:rsidTr="002E5C75">
        <w:tc>
          <w:tcPr>
            <w:tcW w:w="9641" w:type="dxa"/>
            <w:gridSpan w:val="9"/>
            <w:tcBorders>
              <w:top w:val="single" w:sz="4" w:space="0" w:color="auto"/>
              <w:left w:val="single" w:sz="4" w:space="0" w:color="auto"/>
              <w:right w:val="single" w:sz="4" w:space="0" w:color="auto"/>
            </w:tcBorders>
          </w:tcPr>
          <w:p w14:paraId="64773B1B" w14:textId="77777777" w:rsidR="002C6855" w:rsidRPr="002C6855" w:rsidRDefault="002C6855" w:rsidP="002C6855">
            <w:pPr>
              <w:overflowPunct/>
              <w:autoSpaceDE/>
              <w:autoSpaceDN/>
              <w:adjustRightInd/>
              <w:spacing w:after="0"/>
              <w:jc w:val="right"/>
              <w:textAlignment w:val="auto"/>
              <w:rPr>
                <w:rFonts w:ascii="Arial" w:hAnsi="Arial"/>
                <w:i/>
                <w:noProof/>
                <w:lang w:eastAsia="en-US"/>
              </w:rPr>
            </w:pPr>
            <w:r w:rsidRPr="002C6855">
              <w:rPr>
                <w:rFonts w:ascii="Arial" w:hAnsi="Arial"/>
                <w:i/>
                <w:noProof/>
                <w:sz w:val="14"/>
                <w:lang w:eastAsia="en-US"/>
              </w:rPr>
              <w:t>CR-Form-v12.0</w:t>
            </w:r>
          </w:p>
        </w:tc>
      </w:tr>
      <w:tr w:rsidR="002C6855" w:rsidRPr="002C6855" w14:paraId="5BB97097" w14:textId="77777777" w:rsidTr="002E5C75">
        <w:tc>
          <w:tcPr>
            <w:tcW w:w="9641" w:type="dxa"/>
            <w:gridSpan w:val="9"/>
            <w:tcBorders>
              <w:left w:val="single" w:sz="4" w:space="0" w:color="auto"/>
              <w:right w:val="single" w:sz="4" w:space="0" w:color="auto"/>
            </w:tcBorders>
          </w:tcPr>
          <w:p w14:paraId="61282251" w14:textId="77777777" w:rsidR="002C6855" w:rsidRPr="002C6855" w:rsidRDefault="002C6855" w:rsidP="002C6855">
            <w:pPr>
              <w:overflowPunct/>
              <w:autoSpaceDE/>
              <w:autoSpaceDN/>
              <w:adjustRightInd/>
              <w:spacing w:after="0"/>
              <w:jc w:val="center"/>
              <w:textAlignment w:val="auto"/>
              <w:rPr>
                <w:rFonts w:ascii="Arial" w:hAnsi="Arial"/>
                <w:noProof/>
                <w:lang w:eastAsia="en-US"/>
              </w:rPr>
            </w:pPr>
            <w:r w:rsidRPr="002C6855">
              <w:rPr>
                <w:rFonts w:ascii="Arial" w:hAnsi="Arial"/>
                <w:b/>
                <w:noProof/>
                <w:sz w:val="32"/>
                <w:lang w:eastAsia="en-US"/>
              </w:rPr>
              <w:t>CHANGE REQUEST</w:t>
            </w:r>
          </w:p>
        </w:tc>
      </w:tr>
      <w:tr w:rsidR="002C6855" w:rsidRPr="002C6855" w14:paraId="387B144F" w14:textId="77777777" w:rsidTr="002E5C75">
        <w:tc>
          <w:tcPr>
            <w:tcW w:w="9641" w:type="dxa"/>
            <w:gridSpan w:val="9"/>
            <w:tcBorders>
              <w:left w:val="single" w:sz="4" w:space="0" w:color="auto"/>
              <w:right w:val="single" w:sz="4" w:space="0" w:color="auto"/>
            </w:tcBorders>
          </w:tcPr>
          <w:p w14:paraId="742131A9"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27E3AC0F" w14:textId="77777777" w:rsidTr="002E5C75">
        <w:tc>
          <w:tcPr>
            <w:tcW w:w="142" w:type="dxa"/>
            <w:tcBorders>
              <w:left w:val="single" w:sz="4" w:space="0" w:color="auto"/>
            </w:tcBorders>
          </w:tcPr>
          <w:p w14:paraId="64C6F489" w14:textId="77777777" w:rsidR="002C6855" w:rsidRPr="002C6855" w:rsidRDefault="002C6855" w:rsidP="002C685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FA023CE" w14:textId="77777777" w:rsidR="002C6855" w:rsidRPr="002C6855" w:rsidRDefault="002C6855" w:rsidP="002C6855">
            <w:pPr>
              <w:overflowPunct/>
              <w:autoSpaceDE/>
              <w:autoSpaceDN/>
              <w:adjustRightInd/>
              <w:spacing w:after="0"/>
              <w:jc w:val="right"/>
              <w:textAlignment w:val="auto"/>
              <w:rPr>
                <w:rFonts w:ascii="Arial" w:hAnsi="Arial"/>
                <w:b/>
                <w:noProof/>
                <w:sz w:val="28"/>
                <w:lang w:eastAsia="en-US"/>
              </w:rPr>
            </w:pPr>
            <w:r w:rsidRPr="002C6855">
              <w:rPr>
                <w:rFonts w:ascii="Arial" w:hAnsi="Arial"/>
                <w:lang w:eastAsia="en-US"/>
              </w:rPr>
              <w:fldChar w:fldCharType="begin"/>
            </w:r>
            <w:r w:rsidRPr="002C6855">
              <w:rPr>
                <w:rFonts w:ascii="Arial" w:hAnsi="Arial"/>
                <w:lang w:eastAsia="en-US"/>
              </w:rPr>
              <w:instrText xml:space="preserve"> DOCPROPERTY  Spec#  \* MERGEFORMAT </w:instrText>
            </w:r>
            <w:r w:rsidRPr="002C6855">
              <w:rPr>
                <w:rFonts w:ascii="Arial" w:hAnsi="Arial"/>
                <w:lang w:eastAsia="en-US"/>
              </w:rPr>
              <w:fldChar w:fldCharType="separate"/>
            </w:r>
            <w:r w:rsidRPr="002C6855">
              <w:rPr>
                <w:rFonts w:ascii="Arial" w:hAnsi="Arial"/>
                <w:b/>
                <w:noProof/>
                <w:sz w:val="28"/>
                <w:lang w:eastAsia="en-US"/>
              </w:rPr>
              <w:t>38.101-1</w:t>
            </w:r>
            <w:r w:rsidRPr="002C6855">
              <w:rPr>
                <w:rFonts w:ascii="Arial" w:hAnsi="Arial"/>
                <w:b/>
                <w:noProof/>
                <w:sz w:val="28"/>
                <w:lang w:eastAsia="en-US"/>
              </w:rPr>
              <w:fldChar w:fldCharType="end"/>
            </w:r>
          </w:p>
        </w:tc>
        <w:tc>
          <w:tcPr>
            <w:tcW w:w="709" w:type="dxa"/>
          </w:tcPr>
          <w:p w14:paraId="7D8A6F39" w14:textId="77777777" w:rsidR="002C6855" w:rsidRPr="002C6855" w:rsidRDefault="002C6855" w:rsidP="002C6855">
            <w:pPr>
              <w:overflowPunct/>
              <w:autoSpaceDE/>
              <w:autoSpaceDN/>
              <w:adjustRightInd/>
              <w:spacing w:after="0"/>
              <w:jc w:val="center"/>
              <w:textAlignment w:val="auto"/>
              <w:rPr>
                <w:rFonts w:ascii="Arial" w:hAnsi="Arial"/>
                <w:noProof/>
                <w:lang w:eastAsia="en-US"/>
              </w:rPr>
            </w:pPr>
            <w:r w:rsidRPr="002C6855">
              <w:rPr>
                <w:rFonts w:ascii="Arial" w:hAnsi="Arial"/>
                <w:b/>
                <w:noProof/>
                <w:sz w:val="28"/>
                <w:lang w:eastAsia="en-US"/>
              </w:rPr>
              <w:t>CR</w:t>
            </w:r>
          </w:p>
        </w:tc>
        <w:tc>
          <w:tcPr>
            <w:tcW w:w="1276" w:type="dxa"/>
            <w:shd w:val="pct30" w:color="FFFF00" w:fill="auto"/>
          </w:tcPr>
          <w:p w14:paraId="42D9D24C" w14:textId="77777777" w:rsidR="002C6855" w:rsidRPr="002C6855" w:rsidRDefault="002C6855" w:rsidP="002C6855">
            <w:pPr>
              <w:overflowPunct/>
              <w:autoSpaceDE/>
              <w:autoSpaceDN/>
              <w:adjustRightInd/>
              <w:spacing w:after="0"/>
              <w:textAlignment w:val="auto"/>
              <w:rPr>
                <w:rFonts w:ascii="Arial" w:hAnsi="Arial"/>
                <w:noProof/>
                <w:lang w:eastAsia="en-US"/>
              </w:rPr>
            </w:pPr>
            <w:r w:rsidRPr="002C6855">
              <w:rPr>
                <w:rFonts w:ascii="Arial" w:hAnsi="Arial"/>
                <w:lang w:eastAsia="en-US"/>
              </w:rPr>
              <w:fldChar w:fldCharType="begin"/>
            </w:r>
            <w:r w:rsidRPr="002C6855">
              <w:rPr>
                <w:rFonts w:ascii="Arial" w:hAnsi="Arial"/>
                <w:lang w:eastAsia="en-US"/>
              </w:rPr>
              <w:instrText xml:space="preserve"> DOCPROPERTY  Cr#  \* MERGEFORMAT </w:instrText>
            </w:r>
            <w:r w:rsidRPr="002C6855">
              <w:rPr>
                <w:rFonts w:ascii="Arial" w:hAnsi="Arial"/>
                <w:lang w:eastAsia="en-US"/>
              </w:rPr>
              <w:fldChar w:fldCharType="separate"/>
            </w:r>
            <w:r w:rsidRPr="002C6855">
              <w:rPr>
                <w:rFonts w:ascii="Arial" w:hAnsi="Arial"/>
                <w:b/>
                <w:noProof/>
                <w:sz w:val="28"/>
                <w:lang w:eastAsia="en-US"/>
              </w:rPr>
              <w:t>0273</w:t>
            </w:r>
            <w:r w:rsidRPr="002C6855">
              <w:rPr>
                <w:rFonts w:ascii="Arial" w:hAnsi="Arial"/>
                <w:b/>
                <w:noProof/>
                <w:sz w:val="28"/>
                <w:lang w:eastAsia="en-US"/>
              </w:rPr>
              <w:fldChar w:fldCharType="end"/>
            </w:r>
          </w:p>
        </w:tc>
        <w:tc>
          <w:tcPr>
            <w:tcW w:w="709" w:type="dxa"/>
          </w:tcPr>
          <w:p w14:paraId="3965795D" w14:textId="77777777" w:rsidR="002C6855" w:rsidRPr="002C6855" w:rsidRDefault="002C6855" w:rsidP="002C6855">
            <w:pPr>
              <w:tabs>
                <w:tab w:val="right" w:pos="625"/>
              </w:tabs>
              <w:overflowPunct/>
              <w:autoSpaceDE/>
              <w:autoSpaceDN/>
              <w:adjustRightInd/>
              <w:spacing w:after="0"/>
              <w:jc w:val="center"/>
              <w:textAlignment w:val="auto"/>
              <w:rPr>
                <w:rFonts w:ascii="Arial" w:hAnsi="Arial"/>
                <w:noProof/>
                <w:lang w:eastAsia="en-US"/>
              </w:rPr>
            </w:pPr>
            <w:r w:rsidRPr="002C6855">
              <w:rPr>
                <w:rFonts w:ascii="Arial" w:hAnsi="Arial"/>
                <w:b/>
                <w:bCs/>
                <w:noProof/>
                <w:sz w:val="28"/>
                <w:lang w:eastAsia="en-US"/>
              </w:rPr>
              <w:t>rev</w:t>
            </w:r>
          </w:p>
        </w:tc>
        <w:tc>
          <w:tcPr>
            <w:tcW w:w="992" w:type="dxa"/>
            <w:shd w:val="pct30" w:color="FFFF00" w:fill="auto"/>
          </w:tcPr>
          <w:p w14:paraId="04EDB0C4" w14:textId="77777777" w:rsidR="002C6855" w:rsidRPr="002C6855" w:rsidRDefault="002C6855" w:rsidP="002C6855">
            <w:pPr>
              <w:overflowPunct/>
              <w:autoSpaceDE/>
              <w:autoSpaceDN/>
              <w:adjustRightInd/>
              <w:spacing w:after="0"/>
              <w:jc w:val="center"/>
              <w:textAlignment w:val="auto"/>
              <w:rPr>
                <w:rFonts w:ascii="Arial" w:hAnsi="Arial"/>
                <w:b/>
                <w:noProof/>
                <w:lang w:eastAsia="en-US"/>
              </w:rPr>
            </w:pPr>
            <w:r w:rsidRPr="002C6855">
              <w:rPr>
                <w:rFonts w:ascii="Arial" w:hAnsi="Arial"/>
                <w:lang w:eastAsia="en-US"/>
              </w:rPr>
              <w:fldChar w:fldCharType="begin"/>
            </w:r>
            <w:r w:rsidRPr="002C6855">
              <w:rPr>
                <w:rFonts w:ascii="Arial" w:hAnsi="Arial"/>
                <w:lang w:eastAsia="en-US"/>
              </w:rPr>
              <w:instrText xml:space="preserve"> DOCPROPERTY  Revision  \* MERGEFORMAT </w:instrText>
            </w:r>
            <w:r w:rsidRPr="002C6855">
              <w:rPr>
                <w:rFonts w:ascii="Arial" w:hAnsi="Arial"/>
                <w:lang w:eastAsia="en-US"/>
              </w:rPr>
              <w:fldChar w:fldCharType="separate"/>
            </w:r>
            <w:r w:rsidRPr="002C6855">
              <w:rPr>
                <w:rFonts w:ascii="Arial" w:hAnsi="Arial"/>
                <w:b/>
                <w:noProof/>
                <w:sz w:val="28"/>
                <w:lang w:eastAsia="en-US"/>
              </w:rPr>
              <w:t>-</w:t>
            </w:r>
            <w:r w:rsidRPr="002C6855">
              <w:rPr>
                <w:rFonts w:ascii="Arial" w:hAnsi="Arial"/>
                <w:b/>
                <w:noProof/>
                <w:sz w:val="28"/>
                <w:lang w:eastAsia="en-US"/>
              </w:rPr>
              <w:fldChar w:fldCharType="end"/>
            </w:r>
          </w:p>
        </w:tc>
        <w:tc>
          <w:tcPr>
            <w:tcW w:w="2410" w:type="dxa"/>
          </w:tcPr>
          <w:p w14:paraId="2DA309B9" w14:textId="77777777" w:rsidR="002C6855" w:rsidRPr="002C6855" w:rsidRDefault="002C6855" w:rsidP="002C6855">
            <w:pPr>
              <w:tabs>
                <w:tab w:val="right" w:pos="1825"/>
              </w:tabs>
              <w:overflowPunct/>
              <w:autoSpaceDE/>
              <w:autoSpaceDN/>
              <w:adjustRightInd/>
              <w:spacing w:after="0"/>
              <w:jc w:val="center"/>
              <w:textAlignment w:val="auto"/>
              <w:rPr>
                <w:rFonts w:ascii="Arial" w:hAnsi="Arial"/>
                <w:noProof/>
                <w:lang w:eastAsia="en-US"/>
              </w:rPr>
            </w:pPr>
            <w:r w:rsidRPr="002C6855">
              <w:rPr>
                <w:rFonts w:ascii="Arial" w:hAnsi="Arial"/>
                <w:b/>
                <w:noProof/>
                <w:sz w:val="28"/>
                <w:szCs w:val="28"/>
                <w:lang w:eastAsia="en-US"/>
              </w:rPr>
              <w:t>Current version:</w:t>
            </w:r>
          </w:p>
        </w:tc>
        <w:tc>
          <w:tcPr>
            <w:tcW w:w="1701" w:type="dxa"/>
            <w:shd w:val="pct30" w:color="FFFF00" w:fill="auto"/>
          </w:tcPr>
          <w:p w14:paraId="62B8D2B9" w14:textId="77777777" w:rsidR="002C6855" w:rsidRPr="002C6855" w:rsidRDefault="002C6855" w:rsidP="002C6855">
            <w:pPr>
              <w:overflowPunct/>
              <w:autoSpaceDE/>
              <w:autoSpaceDN/>
              <w:adjustRightInd/>
              <w:spacing w:after="0"/>
              <w:jc w:val="center"/>
              <w:textAlignment w:val="auto"/>
              <w:rPr>
                <w:rFonts w:ascii="Arial" w:hAnsi="Arial"/>
                <w:noProof/>
                <w:sz w:val="28"/>
                <w:lang w:eastAsia="en-US"/>
              </w:rPr>
            </w:pPr>
            <w:r w:rsidRPr="002C6855">
              <w:rPr>
                <w:rFonts w:ascii="Arial" w:hAnsi="Arial"/>
                <w:lang w:eastAsia="en-US"/>
              </w:rPr>
              <w:fldChar w:fldCharType="begin"/>
            </w:r>
            <w:r w:rsidRPr="002C6855">
              <w:rPr>
                <w:rFonts w:ascii="Arial" w:hAnsi="Arial"/>
                <w:lang w:eastAsia="en-US"/>
              </w:rPr>
              <w:instrText xml:space="preserve"> DOCPROPERTY  Version  \* MERGEFORMAT </w:instrText>
            </w:r>
            <w:r w:rsidRPr="002C6855">
              <w:rPr>
                <w:rFonts w:ascii="Arial" w:hAnsi="Arial"/>
                <w:lang w:eastAsia="en-US"/>
              </w:rPr>
              <w:fldChar w:fldCharType="separate"/>
            </w:r>
            <w:r w:rsidRPr="002C6855">
              <w:rPr>
                <w:rFonts w:ascii="Arial" w:hAnsi="Arial"/>
                <w:b/>
                <w:noProof/>
                <w:sz w:val="28"/>
                <w:lang w:eastAsia="en-US"/>
              </w:rPr>
              <w:t>16.2.0</w:t>
            </w:r>
            <w:r w:rsidRPr="002C6855">
              <w:rPr>
                <w:rFonts w:ascii="Arial" w:hAnsi="Arial"/>
                <w:b/>
                <w:noProof/>
                <w:sz w:val="28"/>
                <w:lang w:eastAsia="en-US"/>
              </w:rPr>
              <w:fldChar w:fldCharType="end"/>
            </w:r>
          </w:p>
        </w:tc>
        <w:tc>
          <w:tcPr>
            <w:tcW w:w="143" w:type="dxa"/>
            <w:tcBorders>
              <w:right w:val="single" w:sz="4" w:space="0" w:color="auto"/>
            </w:tcBorders>
          </w:tcPr>
          <w:p w14:paraId="6778FF36" w14:textId="77777777" w:rsidR="002C6855" w:rsidRPr="002C6855" w:rsidRDefault="002C6855" w:rsidP="002C6855">
            <w:pPr>
              <w:overflowPunct/>
              <w:autoSpaceDE/>
              <w:autoSpaceDN/>
              <w:adjustRightInd/>
              <w:spacing w:after="0"/>
              <w:textAlignment w:val="auto"/>
              <w:rPr>
                <w:rFonts w:ascii="Arial" w:hAnsi="Arial"/>
                <w:noProof/>
                <w:lang w:eastAsia="en-US"/>
              </w:rPr>
            </w:pPr>
          </w:p>
        </w:tc>
      </w:tr>
      <w:tr w:rsidR="002C6855" w:rsidRPr="002C6855" w14:paraId="690DC94B" w14:textId="77777777" w:rsidTr="002E5C75">
        <w:tc>
          <w:tcPr>
            <w:tcW w:w="9641" w:type="dxa"/>
            <w:gridSpan w:val="9"/>
            <w:tcBorders>
              <w:left w:val="single" w:sz="4" w:space="0" w:color="auto"/>
              <w:right w:val="single" w:sz="4" w:space="0" w:color="auto"/>
            </w:tcBorders>
          </w:tcPr>
          <w:p w14:paraId="644C9570" w14:textId="77777777" w:rsidR="002C6855" w:rsidRPr="002C6855" w:rsidRDefault="002C6855" w:rsidP="002C6855">
            <w:pPr>
              <w:overflowPunct/>
              <w:autoSpaceDE/>
              <w:autoSpaceDN/>
              <w:adjustRightInd/>
              <w:spacing w:after="0"/>
              <w:textAlignment w:val="auto"/>
              <w:rPr>
                <w:rFonts w:ascii="Arial" w:hAnsi="Arial"/>
                <w:noProof/>
                <w:lang w:eastAsia="en-US"/>
              </w:rPr>
            </w:pPr>
          </w:p>
        </w:tc>
      </w:tr>
      <w:tr w:rsidR="002C6855" w:rsidRPr="002C6855" w14:paraId="2AE49674" w14:textId="77777777" w:rsidTr="002E5C75">
        <w:tc>
          <w:tcPr>
            <w:tcW w:w="9641" w:type="dxa"/>
            <w:gridSpan w:val="9"/>
            <w:tcBorders>
              <w:top w:val="single" w:sz="4" w:space="0" w:color="auto"/>
            </w:tcBorders>
          </w:tcPr>
          <w:p w14:paraId="50F039C2" w14:textId="77777777" w:rsidR="002C6855" w:rsidRPr="002C6855" w:rsidRDefault="002C6855" w:rsidP="002C6855">
            <w:pPr>
              <w:overflowPunct/>
              <w:autoSpaceDE/>
              <w:autoSpaceDN/>
              <w:adjustRightInd/>
              <w:spacing w:after="0"/>
              <w:jc w:val="center"/>
              <w:textAlignment w:val="auto"/>
              <w:rPr>
                <w:rFonts w:ascii="Arial" w:hAnsi="Arial" w:cs="Arial"/>
                <w:i/>
                <w:noProof/>
                <w:lang w:eastAsia="en-US"/>
              </w:rPr>
            </w:pPr>
            <w:r w:rsidRPr="002C6855">
              <w:rPr>
                <w:rFonts w:ascii="Arial" w:hAnsi="Arial" w:cs="Arial"/>
                <w:i/>
                <w:noProof/>
                <w:lang w:eastAsia="en-US"/>
              </w:rPr>
              <w:t xml:space="preserve">For </w:t>
            </w:r>
            <w:hyperlink r:id="rId12" w:anchor="_blank" w:history="1">
              <w:r w:rsidRPr="002C6855">
                <w:rPr>
                  <w:rFonts w:ascii="Arial" w:hAnsi="Arial" w:cs="Arial"/>
                  <w:b/>
                  <w:i/>
                  <w:noProof/>
                  <w:color w:val="FF0000"/>
                  <w:u w:val="single"/>
                  <w:lang w:eastAsia="en-US"/>
                </w:rPr>
                <w:t>HE</w:t>
              </w:r>
              <w:bookmarkStart w:id="1" w:name="_Hlt497126619"/>
              <w:r w:rsidRPr="002C6855">
                <w:rPr>
                  <w:rFonts w:ascii="Arial" w:hAnsi="Arial" w:cs="Arial"/>
                  <w:b/>
                  <w:i/>
                  <w:noProof/>
                  <w:color w:val="FF0000"/>
                  <w:u w:val="single"/>
                  <w:lang w:eastAsia="en-US"/>
                </w:rPr>
                <w:t>L</w:t>
              </w:r>
              <w:bookmarkEnd w:id="1"/>
              <w:r w:rsidRPr="002C6855">
                <w:rPr>
                  <w:rFonts w:ascii="Arial" w:hAnsi="Arial" w:cs="Arial"/>
                  <w:b/>
                  <w:i/>
                  <w:noProof/>
                  <w:color w:val="FF0000"/>
                  <w:u w:val="single"/>
                  <w:lang w:eastAsia="en-US"/>
                </w:rPr>
                <w:t>P</w:t>
              </w:r>
            </w:hyperlink>
            <w:r w:rsidRPr="002C6855">
              <w:rPr>
                <w:rFonts w:ascii="Arial" w:hAnsi="Arial" w:cs="Arial"/>
                <w:b/>
                <w:i/>
                <w:noProof/>
                <w:color w:val="FF0000"/>
                <w:lang w:eastAsia="en-US"/>
              </w:rPr>
              <w:t xml:space="preserve"> </w:t>
            </w:r>
            <w:r w:rsidRPr="002C6855">
              <w:rPr>
                <w:rFonts w:ascii="Arial" w:hAnsi="Arial" w:cs="Arial"/>
                <w:i/>
                <w:noProof/>
                <w:lang w:eastAsia="en-US"/>
              </w:rPr>
              <w:t xml:space="preserve">on using this form: comprehensive instructions can be found at </w:t>
            </w:r>
            <w:r w:rsidRPr="002C6855">
              <w:rPr>
                <w:rFonts w:ascii="Arial" w:hAnsi="Arial" w:cs="Arial"/>
                <w:i/>
                <w:noProof/>
                <w:lang w:eastAsia="en-US"/>
              </w:rPr>
              <w:br/>
            </w:r>
            <w:hyperlink r:id="rId13" w:history="1">
              <w:r w:rsidRPr="002C6855">
                <w:rPr>
                  <w:rFonts w:ascii="Arial" w:hAnsi="Arial" w:cs="Arial"/>
                  <w:i/>
                  <w:noProof/>
                  <w:color w:val="0000FF"/>
                  <w:u w:val="single"/>
                  <w:lang w:eastAsia="en-US"/>
                </w:rPr>
                <w:t>http://www.3gpp.org/Change-Requests</w:t>
              </w:r>
            </w:hyperlink>
            <w:r w:rsidRPr="002C6855">
              <w:rPr>
                <w:rFonts w:ascii="Arial" w:hAnsi="Arial" w:cs="Arial"/>
                <w:i/>
                <w:noProof/>
                <w:lang w:eastAsia="en-US"/>
              </w:rPr>
              <w:t>.</w:t>
            </w:r>
          </w:p>
        </w:tc>
      </w:tr>
      <w:tr w:rsidR="002C6855" w:rsidRPr="002C6855" w14:paraId="48FD0853" w14:textId="77777777" w:rsidTr="002E5C75">
        <w:tc>
          <w:tcPr>
            <w:tcW w:w="9641" w:type="dxa"/>
            <w:gridSpan w:val="9"/>
          </w:tcPr>
          <w:p w14:paraId="1E6CA4DA"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bl>
    <w:p w14:paraId="2E353CC8" w14:textId="77777777" w:rsidR="002C6855" w:rsidRPr="002C6855" w:rsidRDefault="002C6855" w:rsidP="002C685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855" w:rsidRPr="002C6855" w14:paraId="1C9DD6C6" w14:textId="77777777" w:rsidTr="002E5C75">
        <w:tc>
          <w:tcPr>
            <w:tcW w:w="2835" w:type="dxa"/>
          </w:tcPr>
          <w:p w14:paraId="4B699C52" w14:textId="77777777" w:rsidR="002C6855" w:rsidRPr="002C6855" w:rsidRDefault="002C6855" w:rsidP="002C6855">
            <w:pPr>
              <w:tabs>
                <w:tab w:val="right" w:pos="2751"/>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Proposed change affects:</w:t>
            </w:r>
          </w:p>
        </w:tc>
        <w:tc>
          <w:tcPr>
            <w:tcW w:w="1418" w:type="dxa"/>
          </w:tcPr>
          <w:p w14:paraId="2D9EE38F" w14:textId="77777777" w:rsidR="002C6855" w:rsidRPr="002C6855" w:rsidRDefault="002C6855" w:rsidP="002C6855">
            <w:pPr>
              <w:overflowPunct/>
              <w:autoSpaceDE/>
              <w:autoSpaceDN/>
              <w:adjustRightInd/>
              <w:spacing w:after="0"/>
              <w:jc w:val="right"/>
              <w:textAlignment w:val="auto"/>
              <w:rPr>
                <w:rFonts w:ascii="Arial" w:hAnsi="Arial"/>
                <w:noProof/>
                <w:lang w:eastAsia="en-US"/>
              </w:rPr>
            </w:pPr>
            <w:r w:rsidRPr="002C685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C2C2" w14:textId="77777777" w:rsidR="002C6855" w:rsidRPr="002C6855" w:rsidRDefault="002C6855" w:rsidP="002C685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A187634" w14:textId="77777777" w:rsidR="002C6855" w:rsidRPr="002C6855" w:rsidRDefault="002C6855" w:rsidP="002C6855">
            <w:pPr>
              <w:overflowPunct/>
              <w:autoSpaceDE/>
              <w:autoSpaceDN/>
              <w:adjustRightInd/>
              <w:spacing w:after="0"/>
              <w:jc w:val="right"/>
              <w:textAlignment w:val="auto"/>
              <w:rPr>
                <w:rFonts w:ascii="Arial" w:hAnsi="Arial"/>
                <w:noProof/>
                <w:u w:val="single"/>
                <w:lang w:eastAsia="en-US"/>
              </w:rPr>
            </w:pPr>
            <w:r w:rsidRPr="002C685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B67AE" w14:textId="0837C92E" w:rsidR="002C6855" w:rsidRPr="002C6855" w:rsidRDefault="002C6855" w:rsidP="002C685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445604C" w14:textId="77777777" w:rsidR="002C6855" w:rsidRPr="002C6855" w:rsidRDefault="002C6855" w:rsidP="002C6855">
            <w:pPr>
              <w:overflowPunct/>
              <w:autoSpaceDE/>
              <w:autoSpaceDN/>
              <w:adjustRightInd/>
              <w:spacing w:after="0"/>
              <w:jc w:val="right"/>
              <w:textAlignment w:val="auto"/>
              <w:rPr>
                <w:rFonts w:ascii="Arial" w:hAnsi="Arial"/>
                <w:noProof/>
                <w:u w:val="single"/>
                <w:lang w:eastAsia="en-US"/>
              </w:rPr>
            </w:pPr>
            <w:r w:rsidRPr="002C685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BEE2A" w14:textId="77777777" w:rsidR="002C6855" w:rsidRPr="002C6855" w:rsidRDefault="002C6855" w:rsidP="002C6855">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73CC80E" w14:textId="77777777" w:rsidR="002C6855" w:rsidRPr="002C6855" w:rsidRDefault="002C6855" w:rsidP="002C6855">
            <w:pPr>
              <w:overflowPunct/>
              <w:autoSpaceDE/>
              <w:autoSpaceDN/>
              <w:adjustRightInd/>
              <w:spacing w:after="0"/>
              <w:jc w:val="right"/>
              <w:textAlignment w:val="auto"/>
              <w:rPr>
                <w:rFonts w:ascii="Arial" w:hAnsi="Arial"/>
                <w:noProof/>
                <w:lang w:eastAsia="en-US"/>
              </w:rPr>
            </w:pPr>
            <w:r w:rsidRPr="002C685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3923C" w14:textId="77777777" w:rsidR="002C6855" w:rsidRPr="002C6855" w:rsidRDefault="002C6855" w:rsidP="002C6855">
            <w:pPr>
              <w:overflowPunct/>
              <w:autoSpaceDE/>
              <w:autoSpaceDN/>
              <w:adjustRightInd/>
              <w:spacing w:after="0"/>
              <w:jc w:val="center"/>
              <w:textAlignment w:val="auto"/>
              <w:rPr>
                <w:rFonts w:ascii="Arial" w:hAnsi="Arial"/>
                <w:b/>
                <w:bCs/>
                <w:caps/>
                <w:noProof/>
                <w:lang w:eastAsia="en-US"/>
              </w:rPr>
            </w:pPr>
          </w:p>
        </w:tc>
      </w:tr>
    </w:tbl>
    <w:p w14:paraId="6E452EA3" w14:textId="77777777" w:rsidR="002C6855" w:rsidRPr="002C6855" w:rsidRDefault="002C6855" w:rsidP="002C685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855" w:rsidRPr="002C6855" w14:paraId="7CA98E61" w14:textId="77777777" w:rsidTr="002E5C75">
        <w:tc>
          <w:tcPr>
            <w:tcW w:w="9640" w:type="dxa"/>
            <w:gridSpan w:val="11"/>
          </w:tcPr>
          <w:p w14:paraId="6F1B12B5"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13C9F488" w14:textId="77777777" w:rsidTr="002E5C75">
        <w:tc>
          <w:tcPr>
            <w:tcW w:w="1843" w:type="dxa"/>
            <w:tcBorders>
              <w:top w:val="single" w:sz="4" w:space="0" w:color="auto"/>
              <w:left w:val="single" w:sz="4" w:space="0" w:color="auto"/>
            </w:tcBorders>
          </w:tcPr>
          <w:p w14:paraId="0FC81D59" w14:textId="77777777" w:rsidR="002C6855" w:rsidRPr="002C6855" w:rsidRDefault="002C6855" w:rsidP="002C6855">
            <w:pPr>
              <w:tabs>
                <w:tab w:val="right" w:pos="1759"/>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Title:</w:t>
            </w:r>
            <w:r w:rsidRPr="002C685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B1A876C" w14:textId="77777777" w:rsidR="002C6855" w:rsidRPr="002C6855" w:rsidRDefault="002C6855" w:rsidP="002C6855">
            <w:pPr>
              <w:overflowPunct/>
              <w:autoSpaceDE/>
              <w:autoSpaceDN/>
              <w:adjustRightInd/>
              <w:spacing w:after="0"/>
              <w:ind w:left="100"/>
              <w:textAlignment w:val="auto"/>
              <w:rPr>
                <w:rFonts w:ascii="Arial" w:hAnsi="Arial"/>
                <w:noProof/>
                <w:lang w:eastAsia="en-US"/>
              </w:rPr>
            </w:pPr>
            <w:r w:rsidRPr="002C6855">
              <w:rPr>
                <w:rFonts w:ascii="Arial" w:hAnsi="Arial"/>
                <w:lang w:eastAsia="en-US"/>
              </w:rPr>
              <w:fldChar w:fldCharType="begin"/>
            </w:r>
            <w:r w:rsidRPr="002C6855">
              <w:rPr>
                <w:rFonts w:ascii="Arial" w:hAnsi="Arial"/>
                <w:lang w:eastAsia="en-US"/>
              </w:rPr>
              <w:instrText xml:space="preserve"> DOCPROPERTY  CrTitle  \* MERGEFORMAT </w:instrText>
            </w:r>
            <w:r w:rsidRPr="002C6855">
              <w:rPr>
                <w:rFonts w:ascii="Arial" w:hAnsi="Arial"/>
                <w:lang w:eastAsia="en-US"/>
              </w:rPr>
              <w:fldChar w:fldCharType="separate"/>
            </w:r>
            <w:r w:rsidRPr="002C6855">
              <w:rPr>
                <w:rFonts w:ascii="Arial" w:hAnsi="Arial"/>
                <w:lang w:eastAsia="en-US"/>
              </w:rPr>
              <w:t>CR for 38.101-1: Mandatory support for n41 by UEs that support n90</w:t>
            </w:r>
            <w:r w:rsidRPr="002C6855">
              <w:rPr>
                <w:rFonts w:ascii="Arial" w:hAnsi="Arial"/>
                <w:lang w:eastAsia="en-US"/>
              </w:rPr>
              <w:fldChar w:fldCharType="end"/>
            </w:r>
          </w:p>
        </w:tc>
      </w:tr>
      <w:tr w:rsidR="002C6855" w:rsidRPr="002C6855" w14:paraId="1BF7929C" w14:textId="77777777" w:rsidTr="002E5C75">
        <w:tc>
          <w:tcPr>
            <w:tcW w:w="1843" w:type="dxa"/>
            <w:tcBorders>
              <w:left w:val="single" w:sz="4" w:space="0" w:color="auto"/>
            </w:tcBorders>
          </w:tcPr>
          <w:p w14:paraId="45B6C505"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FB132D3"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739D6D12" w14:textId="77777777" w:rsidTr="002E5C75">
        <w:tc>
          <w:tcPr>
            <w:tcW w:w="1843" w:type="dxa"/>
            <w:tcBorders>
              <w:left w:val="single" w:sz="4" w:space="0" w:color="auto"/>
            </w:tcBorders>
          </w:tcPr>
          <w:p w14:paraId="03C028DE" w14:textId="77777777" w:rsidR="002C6855" w:rsidRPr="002C6855" w:rsidRDefault="002C6855" w:rsidP="002C6855">
            <w:pPr>
              <w:tabs>
                <w:tab w:val="right" w:pos="1759"/>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Source to WG:</w:t>
            </w:r>
          </w:p>
        </w:tc>
        <w:tc>
          <w:tcPr>
            <w:tcW w:w="7797" w:type="dxa"/>
            <w:gridSpan w:val="10"/>
            <w:tcBorders>
              <w:right w:val="single" w:sz="4" w:space="0" w:color="auto"/>
            </w:tcBorders>
            <w:shd w:val="pct30" w:color="FFFF00" w:fill="auto"/>
          </w:tcPr>
          <w:p w14:paraId="7DEC76FB" w14:textId="77777777" w:rsidR="002C6855" w:rsidRPr="002C6855" w:rsidRDefault="002C6855" w:rsidP="002C6855">
            <w:pPr>
              <w:overflowPunct/>
              <w:autoSpaceDE/>
              <w:autoSpaceDN/>
              <w:adjustRightInd/>
              <w:spacing w:after="0"/>
              <w:ind w:left="100"/>
              <w:textAlignment w:val="auto"/>
              <w:rPr>
                <w:rFonts w:ascii="Arial" w:hAnsi="Arial"/>
                <w:noProof/>
                <w:lang w:eastAsia="en-US"/>
              </w:rPr>
            </w:pPr>
            <w:r w:rsidRPr="002C6855">
              <w:rPr>
                <w:rFonts w:ascii="Arial" w:hAnsi="Arial"/>
                <w:lang w:eastAsia="en-US"/>
              </w:rPr>
              <w:fldChar w:fldCharType="begin"/>
            </w:r>
            <w:r w:rsidRPr="002C6855">
              <w:rPr>
                <w:rFonts w:ascii="Arial" w:hAnsi="Arial"/>
                <w:lang w:eastAsia="en-US"/>
              </w:rPr>
              <w:instrText xml:space="preserve"> DOCPROPERTY  SourceIfWg  \* MERGEFORMAT </w:instrText>
            </w:r>
            <w:r w:rsidRPr="002C6855">
              <w:rPr>
                <w:rFonts w:ascii="Arial" w:hAnsi="Arial"/>
                <w:lang w:eastAsia="en-US"/>
              </w:rPr>
              <w:fldChar w:fldCharType="separate"/>
            </w:r>
            <w:r w:rsidRPr="002C6855">
              <w:rPr>
                <w:rFonts w:ascii="Arial" w:hAnsi="Arial"/>
                <w:noProof/>
                <w:lang w:eastAsia="en-US"/>
              </w:rPr>
              <w:t>Sprint Corporation</w:t>
            </w:r>
            <w:r w:rsidRPr="002C6855">
              <w:rPr>
                <w:rFonts w:ascii="Arial" w:hAnsi="Arial"/>
                <w:noProof/>
                <w:lang w:eastAsia="en-US"/>
              </w:rPr>
              <w:fldChar w:fldCharType="end"/>
            </w:r>
          </w:p>
        </w:tc>
      </w:tr>
      <w:tr w:rsidR="002C6855" w:rsidRPr="002C6855" w14:paraId="015205C1" w14:textId="77777777" w:rsidTr="002E5C75">
        <w:tc>
          <w:tcPr>
            <w:tcW w:w="1843" w:type="dxa"/>
            <w:tcBorders>
              <w:left w:val="single" w:sz="4" w:space="0" w:color="auto"/>
            </w:tcBorders>
          </w:tcPr>
          <w:p w14:paraId="796E4F56" w14:textId="77777777" w:rsidR="002C6855" w:rsidRPr="002C6855" w:rsidRDefault="002C6855" w:rsidP="002C6855">
            <w:pPr>
              <w:tabs>
                <w:tab w:val="right" w:pos="1759"/>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Source to TSG:</w:t>
            </w:r>
          </w:p>
        </w:tc>
        <w:tc>
          <w:tcPr>
            <w:tcW w:w="7797" w:type="dxa"/>
            <w:gridSpan w:val="10"/>
            <w:tcBorders>
              <w:right w:val="single" w:sz="4" w:space="0" w:color="auto"/>
            </w:tcBorders>
            <w:shd w:val="pct30" w:color="FFFF00" w:fill="auto"/>
          </w:tcPr>
          <w:p w14:paraId="17E68391" w14:textId="3C696E69" w:rsidR="002C6855" w:rsidRPr="002C6855" w:rsidRDefault="0088730E" w:rsidP="002C6855">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2C6855" w:rsidRPr="002C6855">
              <w:rPr>
                <w:rFonts w:ascii="Arial" w:hAnsi="Arial"/>
                <w:lang w:eastAsia="en-US"/>
              </w:rPr>
              <w:fldChar w:fldCharType="begin"/>
            </w:r>
            <w:r w:rsidR="002C6855" w:rsidRPr="002C6855">
              <w:rPr>
                <w:rFonts w:ascii="Arial" w:hAnsi="Arial"/>
                <w:lang w:eastAsia="en-US"/>
              </w:rPr>
              <w:instrText xml:space="preserve"> DOCPROPERTY  SourceIfTsg  \* MERGEFORMAT </w:instrText>
            </w:r>
            <w:r w:rsidR="002C6855" w:rsidRPr="002C6855">
              <w:rPr>
                <w:rFonts w:ascii="Arial" w:hAnsi="Arial"/>
                <w:lang w:eastAsia="en-US"/>
              </w:rPr>
              <w:fldChar w:fldCharType="end"/>
            </w:r>
          </w:p>
        </w:tc>
      </w:tr>
      <w:tr w:rsidR="002C6855" w:rsidRPr="002C6855" w14:paraId="1E555A73" w14:textId="77777777" w:rsidTr="002E5C75">
        <w:tc>
          <w:tcPr>
            <w:tcW w:w="1843" w:type="dxa"/>
            <w:tcBorders>
              <w:left w:val="single" w:sz="4" w:space="0" w:color="auto"/>
            </w:tcBorders>
          </w:tcPr>
          <w:p w14:paraId="42B379CE"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A54B29E"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41D83ECD" w14:textId="77777777" w:rsidTr="002E5C75">
        <w:tc>
          <w:tcPr>
            <w:tcW w:w="1843" w:type="dxa"/>
            <w:tcBorders>
              <w:left w:val="single" w:sz="4" w:space="0" w:color="auto"/>
            </w:tcBorders>
          </w:tcPr>
          <w:p w14:paraId="4B7BBBC7" w14:textId="77777777" w:rsidR="002C6855" w:rsidRPr="002C6855" w:rsidRDefault="002C6855" w:rsidP="002C6855">
            <w:pPr>
              <w:tabs>
                <w:tab w:val="right" w:pos="1759"/>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Work item code:</w:t>
            </w:r>
          </w:p>
        </w:tc>
        <w:tc>
          <w:tcPr>
            <w:tcW w:w="3686" w:type="dxa"/>
            <w:gridSpan w:val="5"/>
            <w:shd w:val="pct30" w:color="FFFF00" w:fill="auto"/>
          </w:tcPr>
          <w:p w14:paraId="64DF9E80" w14:textId="77777777" w:rsidR="002C6855" w:rsidRPr="002C6855" w:rsidRDefault="002C6855" w:rsidP="002C6855">
            <w:pPr>
              <w:overflowPunct/>
              <w:autoSpaceDE/>
              <w:autoSpaceDN/>
              <w:adjustRightInd/>
              <w:spacing w:after="0"/>
              <w:ind w:left="100"/>
              <w:textAlignment w:val="auto"/>
              <w:rPr>
                <w:rFonts w:ascii="Arial" w:hAnsi="Arial"/>
                <w:noProof/>
                <w:lang w:eastAsia="en-US"/>
              </w:rPr>
            </w:pPr>
            <w:r w:rsidRPr="002C6855">
              <w:rPr>
                <w:rFonts w:ascii="Arial" w:hAnsi="Arial"/>
                <w:lang w:eastAsia="en-US"/>
              </w:rPr>
              <w:fldChar w:fldCharType="begin"/>
            </w:r>
            <w:r w:rsidRPr="002C6855">
              <w:rPr>
                <w:rFonts w:ascii="Arial" w:hAnsi="Arial"/>
                <w:lang w:eastAsia="en-US"/>
              </w:rPr>
              <w:instrText xml:space="preserve"> DOCPROPERTY  RelatedWis  \* MERGEFORMAT </w:instrText>
            </w:r>
            <w:r w:rsidRPr="002C6855">
              <w:rPr>
                <w:rFonts w:ascii="Arial" w:hAnsi="Arial"/>
                <w:lang w:eastAsia="en-US"/>
              </w:rPr>
              <w:fldChar w:fldCharType="separate"/>
            </w:r>
            <w:r w:rsidRPr="002C6855">
              <w:rPr>
                <w:rFonts w:ascii="Arial" w:hAnsi="Arial"/>
                <w:noProof/>
                <w:lang w:eastAsia="en-US"/>
              </w:rPr>
              <w:t>NR_n41_LTE_41_coex-Core</w:t>
            </w:r>
            <w:r w:rsidRPr="002C6855">
              <w:rPr>
                <w:rFonts w:ascii="Arial" w:hAnsi="Arial"/>
                <w:noProof/>
                <w:lang w:eastAsia="en-US"/>
              </w:rPr>
              <w:fldChar w:fldCharType="end"/>
            </w:r>
          </w:p>
        </w:tc>
        <w:tc>
          <w:tcPr>
            <w:tcW w:w="567" w:type="dxa"/>
            <w:tcBorders>
              <w:left w:val="nil"/>
            </w:tcBorders>
          </w:tcPr>
          <w:p w14:paraId="71D09333" w14:textId="77777777" w:rsidR="002C6855" w:rsidRPr="002C6855" w:rsidRDefault="002C6855" w:rsidP="002C685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9AC11A6" w14:textId="77777777" w:rsidR="002C6855" w:rsidRPr="002C6855" w:rsidRDefault="002C6855" w:rsidP="002C6855">
            <w:pPr>
              <w:overflowPunct/>
              <w:autoSpaceDE/>
              <w:autoSpaceDN/>
              <w:adjustRightInd/>
              <w:spacing w:after="0"/>
              <w:jc w:val="right"/>
              <w:textAlignment w:val="auto"/>
              <w:rPr>
                <w:rFonts w:ascii="Arial" w:hAnsi="Arial"/>
                <w:noProof/>
                <w:lang w:eastAsia="en-US"/>
              </w:rPr>
            </w:pPr>
            <w:r w:rsidRPr="002C6855">
              <w:rPr>
                <w:rFonts w:ascii="Arial" w:hAnsi="Arial"/>
                <w:b/>
                <w:i/>
                <w:noProof/>
                <w:lang w:eastAsia="en-US"/>
              </w:rPr>
              <w:t>Date:</w:t>
            </w:r>
          </w:p>
        </w:tc>
        <w:tc>
          <w:tcPr>
            <w:tcW w:w="2127" w:type="dxa"/>
            <w:tcBorders>
              <w:right w:val="single" w:sz="4" w:space="0" w:color="auto"/>
            </w:tcBorders>
            <w:shd w:val="pct30" w:color="FFFF00" w:fill="auto"/>
          </w:tcPr>
          <w:p w14:paraId="092DEC8B" w14:textId="77777777" w:rsidR="002C6855" w:rsidRPr="002C6855" w:rsidRDefault="002C6855" w:rsidP="002C6855">
            <w:pPr>
              <w:overflowPunct/>
              <w:autoSpaceDE/>
              <w:autoSpaceDN/>
              <w:adjustRightInd/>
              <w:spacing w:after="0"/>
              <w:ind w:left="100"/>
              <w:textAlignment w:val="auto"/>
              <w:rPr>
                <w:rFonts w:ascii="Arial" w:hAnsi="Arial"/>
                <w:noProof/>
                <w:lang w:eastAsia="en-US"/>
              </w:rPr>
            </w:pPr>
            <w:r w:rsidRPr="002C6855">
              <w:rPr>
                <w:rFonts w:ascii="Arial" w:hAnsi="Arial"/>
                <w:lang w:eastAsia="en-US"/>
              </w:rPr>
              <w:fldChar w:fldCharType="begin"/>
            </w:r>
            <w:r w:rsidRPr="002C6855">
              <w:rPr>
                <w:rFonts w:ascii="Arial" w:hAnsi="Arial"/>
                <w:lang w:eastAsia="en-US"/>
              </w:rPr>
              <w:instrText xml:space="preserve"> DOCPROPERTY  ResDate  \* MERGEFORMAT </w:instrText>
            </w:r>
            <w:r w:rsidRPr="002C6855">
              <w:rPr>
                <w:rFonts w:ascii="Arial" w:hAnsi="Arial"/>
                <w:lang w:eastAsia="en-US"/>
              </w:rPr>
              <w:fldChar w:fldCharType="separate"/>
            </w:r>
            <w:r w:rsidRPr="002C6855">
              <w:rPr>
                <w:rFonts w:ascii="Arial" w:hAnsi="Arial"/>
                <w:noProof/>
                <w:lang w:eastAsia="en-US"/>
              </w:rPr>
              <w:t>2020-02-14</w:t>
            </w:r>
            <w:r w:rsidRPr="002C6855">
              <w:rPr>
                <w:rFonts w:ascii="Arial" w:hAnsi="Arial"/>
                <w:noProof/>
                <w:lang w:eastAsia="en-US"/>
              </w:rPr>
              <w:fldChar w:fldCharType="end"/>
            </w:r>
          </w:p>
        </w:tc>
      </w:tr>
      <w:tr w:rsidR="002C6855" w:rsidRPr="002C6855" w14:paraId="60F130FA" w14:textId="77777777" w:rsidTr="002E5C75">
        <w:tc>
          <w:tcPr>
            <w:tcW w:w="1843" w:type="dxa"/>
            <w:tcBorders>
              <w:left w:val="single" w:sz="4" w:space="0" w:color="auto"/>
            </w:tcBorders>
          </w:tcPr>
          <w:p w14:paraId="1FEE220E"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D9D35ED"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c>
          <w:tcPr>
            <w:tcW w:w="2267" w:type="dxa"/>
            <w:gridSpan w:val="2"/>
          </w:tcPr>
          <w:p w14:paraId="632A7979"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c>
          <w:tcPr>
            <w:tcW w:w="1417" w:type="dxa"/>
            <w:gridSpan w:val="3"/>
          </w:tcPr>
          <w:p w14:paraId="6F82EF85"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D2BB5FC"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2EF5860A" w14:textId="77777777" w:rsidTr="002E5C75">
        <w:trPr>
          <w:cantSplit/>
        </w:trPr>
        <w:tc>
          <w:tcPr>
            <w:tcW w:w="1843" w:type="dxa"/>
            <w:tcBorders>
              <w:left w:val="single" w:sz="4" w:space="0" w:color="auto"/>
            </w:tcBorders>
          </w:tcPr>
          <w:p w14:paraId="1FF0DC03" w14:textId="77777777" w:rsidR="002C6855" w:rsidRPr="002C6855" w:rsidRDefault="002C6855" w:rsidP="002C6855">
            <w:pPr>
              <w:tabs>
                <w:tab w:val="right" w:pos="1759"/>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Category:</w:t>
            </w:r>
          </w:p>
        </w:tc>
        <w:tc>
          <w:tcPr>
            <w:tcW w:w="851" w:type="dxa"/>
            <w:shd w:val="pct30" w:color="FFFF00" w:fill="auto"/>
          </w:tcPr>
          <w:p w14:paraId="763515DC" w14:textId="77777777" w:rsidR="002C6855" w:rsidRPr="002C6855" w:rsidRDefault="002C6855" w:rsidP="002C6855">
            <w:pPr>
              <w:overflowPunct/>
              <w:autoSpaceDE/>
              <w:autoSpaceDN/>
              <w:adjustRightInd/>
              <w:spacing w:after="0"/>
              <w:ind w:left="100" w:right="-609"/>
              <w:textAlignment w:val="auto"/>
              <w:rPr>
                <w:rFonts w:ascii="Arial" w:hAnsi="Arial"/>
                <w:b/>
                <w:noProof/>
                <w:lang w:eastAsia="en-US"/>
              </w:rPr>
            </w:pPr>
            <w:r w:rsidRPr="002C6855">
              <w:rPr>
                <w:rFonts w:ascii="Arial" w:hAnsi="Arial"/>
                <w:lang w:eastAsia="en-US"/>
              </w:rPr>
              <w:fldChar w:fldCharType="begin"/>
            </w:r>
            <w:r w:rsidRPr="002C6855">
              <w:rPr>
                <w:rFonts w:ascii="Arial" w:hAnsi="Arial"/>
                <w:lang w:eastAsia="en-US"/>
              </w:rPr>
              <w:instrText xml:space="preserve"> DOCPROPERTY  Cat  \* MERGEFORMAT </w:instrText>
            </w:r>
            <w:r w:rsidRPr="002C6855">
              <w:rPr>
                <w:rFonts w:ascii="Arial" w:hAnsi="Arial"/>
                <w:lang w:eastAsia="en-US"/>
              </w:rPr>
              <w:fldChar w:fldCharType="separate"/>
            </w:r>
            <w:r w:rsidRPr="002C6855">
              <w:rPr>
                <w:rFonts w:ascii="Arial" w:hAnsi="Arial"/>
                <w:b/>
                <w:noProof/>
                <w:lang w:eastAsia="en-US"/>
              </w:rPr>
              <w:t>F</w:t>
            </w:r>
            <w:r w:rsidRPr="002C6855">
              <w:rPr>
                <w:rFonts w:ascii="Arial" w:hAnsi="Arial"/>
                <w:b/>
                <w:noProof/>
                <w:lang w:eastAsia="en-US"/>
              </w:rPr>
              <w:fldChar w:fldCharType="end"/>
            </w:r>
          </w:p>
        </w:tc>
        <w:tc>
          <w:tcPr>
            <w:tcW w:w="3402" w:type="dxa"/>
            <w:gridSpan w:val="5"/>
            <w:tcBorders>
              <w:left w:val="nil"/>
            </w:tcBorders>
          </w:tcPr>
          <w:p w14:paraId="6D9490A8" w14:textId="77777777" w:rsidR="002C6855" w:rsidRPr="002C6855" w:rsidRDefault="002C6855" w:rsidP="002C685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77E610F" w14:textId="77777777" w:rsidR="002C6855" w:rsidRPr="002C6855" w:rsidRDefault="002C6855" w:rsidP="002C6855">
            <w:pPr>
              <w:overflowPunct/>
              <w:autoSpaceDE/>
              <w:autoSpaceDN/>
              <w:adjustRightInd/>
              <w:spacing w:after="0"/>
              <w:jc w:val="right"/>
              <w:textAlignment w:val="auto"/>
              <w:rPr>
                <w:rFonts w:ascii="Arial" w:hAnsi="Arial"/>
                <w:b/>
                <w:i/>
                <w:noProof/>
                <w:lang w:eastAsia="en-US"/>
              </w:rPr>
            </w:pPr>
            <w:r w:rsidRPr="002C6855">
              <w:rPr>
                <w:rFonts w:ascii="Arial" w:hAnsi="Arial"/>
                <w:b/>
                <w:i/>
                <w:noProof/>
                <w:lang w:eastAsia="en-US"/>
              </w:rPr>
              <w:t>Release:</w:t>
            </w:r>
          </w:p>
        </w:tc>
        <w:tc>
          <w:tcPr>
            <w:tcW w:w="2127" w:type="dxa"/>
            <w:tcBorders>
              <w:right w:val="single" w:sz="4" w:space="0" w:color="auto"/>
            </w:tcBorders>
            <w:shd w:val="pct30" w:color="FFFF00" w:fill="auto"/>
          </w:tcPr>
          <w:p w14:paraId="465E692C" w14:textId="77777777" w:rsidR="002C6855" w:rsidRPr="002C6855" w:rsidRDefault="002C6855" w:rsidP="002C6855">
            <w:pPr>
              <w:overflowPunct/>
              <w:autoSpaceDE/>
              <w:autoSpaceDN/>
              <w:adjustRightInd/>
              <w:spacing w:after="0"/>
              <w:ind w:left="100"/>
              <w:textAlignment w:val="auto"/>
              <w:rPr>
                <w:rFonts w:ascii="Arial" w:hAnsi="Arial"/>
                <w:noProof/>
                <w:lang w:eastAsia="en-US"/>
              </w:rPr>
            </w:pPr>
            <w:r w:rsidRPr="002C6855">
              <w:rPr>
                <w:rFonts w:ascii="Arial" w:hAnsi="Arial"/>
                <w:lang w:eastAsia="en-US"/>
              </w:rPr>
              <w:fldChar w:fldCharType="begin"/>
            </w:r>
            <w:r w:rsidRPr="002C6855">
              <w:rPr>
                <w:rFonts w:ascii="Arial" w:hAnsi="Arial"/>
                <w:lang w:eastAsia="en-US"/>
              </w:rPr>
              <w:instrText xml:space="preserve"> DOCPROPERTY  Release  \* MERGEFORMAT </w:instrText>
            </w:r>
            <w:r w:rsidRPr="002C6855">
              <w:rPr>
                <w:rFonts w:ascii="Arial" w:hAnsi="Arial"/>
                <w:lang w:eastAsia="en-US"/>
              </w:rPr>
              <w:fldChar w:fldCharType="separate"/>
            </w:r>
            <w:r w:rsidRPr="002C6855">
              <w:rPr>
                <w:rFonts w:ascii="Arial" w:hAnsi="Arial"/>
                <w:noProof/>
                <w:lang w:eastAsia="en-US"/>
              </w:rPr>
              <w:t>Rel-16</w:t>
            </w:r>
            <w:r w:rsidRPr="002C6855">
              <w:rPr>
                <w:rFonts w:ascii="Arial" w:hAnsi="Arial"/>
                <w:noProof/>
                <w:lang w:eastAsia="en-US"/>
              </w:rPr>
              <w:fldChar w:fldCharType="end"/>
            </w:r>
          </w:p>
        </w:tc>
      </w:tr>
      <w:tr w:rsidR="002C6855" w:rsidRPr="002C6855" w14:paraId="6E6AFF60" w14:textId="77777777" w:rsidTr="002E5C75">
        <w:tc>
          <w:tcPr>
            <w:tcW w:w="1843" w:type="dxa"/>
            <w:tcBorders>
              <w:left w:val="single" w:sz="4" w:space="0" w:color="auto"/>
              <w:bottom w:val="single" w:sz="4" w:space="0" w:color="auto"/>
            </w:tcBorders>
          </w:tcPr>
          <w:p w14:paraId="1C240B4C" w14:textId="77777777" w:rsidR="002C6855" w:rsidRPr="002C6855" w:rsidRDefault="002C6855" w:rsidP="002C685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DD21809" w14:textId="77777777" w:rsidR="002C6855" w:rsidRPr="002C6855" w:rsidRDefault="002C6855" w:rsidP="002C6855">
            <w:pPr>
              <w:overflowPunct/>
              <w:autoSpaceDE/>
              <w:autoSpaceDN/>
              <w:adjustRightInd/>
              <w:spacing w:after="0"/>
              <w:ind w:left="383" w:hanging="383"/>
              <w:textAlignment w:val="auto"/>
              <w:rPr>
                <w:rFonts w:ascii="Arial" w:hAnsi="Arial"/>
                <w:i/>
                <w:noProof/>
                <w:sz w:val="18"/>
                <w:lang w:eastAsia="en-US"/>
              </w:rPr>
            </w:pPr>
            <w:r w:rsidRPr="002C6855">
              <w:rPr>
                <w:rFonts w:ascii="Arial" w:hAnsi="Arial"/>
                <w:i/>
                <w:noProof/>
                <w:sz w:val="18"/>
                <w:lang w:eastAsia="en-US"/>
              </w:rPr>
              <w:t xml:space="preserve">Use </w:t>
            </w:r>
            <w:r w:rsidRPr="002C6855">
              <w:rPr>
                <w:rFonts w:ascii="Arial" w:hAnsi="Arial"/>
                <w:i/>
                <w:noProof/>
                <w:sz w:val="18"/>
                <w:u w:val="single"/>
                <w:lang w:eastAsia="en-US"/>
              </w:rPr>
              <w:t>one</w:t>
            </w:r>
            <w:r w:rsidRPr="002C6855">
              <w:rPr>
                <w:rFonts w:ascii="Arial" w:hAnsi="Arial"/>
                <w:i/>
                <w:noProof/>
                <w:sz w:val="18"/>
                <w:lang w:eastAsia="en-US"/>
              </w:rPr>
              <w:t xml:space="preserve"> of the following categories:</w:t>
            </w:r>
            <w:r w:rsidRPr="002C6855">
              <w:rPr>
                <w:rFonts w:ascii="Arial" w:hAnsi="Arial"/>
                <w:b/>
                <w:i/>
                <w:noProof/>
                <w:sz w:val="18"/>
                <w:lang w:eastAsia="en-US"/>
              </w:rPr>
              <w:br/>
              <w:t>F</w:t>
            </w:r>
            <w:r w:rsidRPr="002C6855">
              <w:rPr>
                <w:rFonts w:ascii="Arial" w:hAnsi="Arial"/>
                <w:i/>
                <w:noProof/>
                <w:sz w:val="18"/>
                <w:lang w:eastAsia="en-US"/>
              </w:rPr>
              <w:t xml:space="preserve">  (correction)</w:t>
            </w:r>
            <w:r w:rsidRPr="002C6855">
              <w:rPr>
                <w:rFonts w:ascii="Arial" w:hAnsi="Arial"/>
                <w:i/>
                <w:noProof/>
                <w:sz w:val="18"/>
                <w:lang w:eastAsia="en-US"/>
              </w:rPr>
              <w:br/>
            </w:r>
            <w:r w:rsidRPr="002C6855">
              <w:rPr>
                <w:rFonts w:ascii="Arial" w:hAnsi="Arial"/>
                <w:b/>
                <w:i/>
                <w:noProof/>
                <w:sz w:val="18"/>
                <w:lang w:eastAsia="en-US"/>
              </w:rPr>
              <w:t>A</w:t>
            </w:r>
            <w:r w:rsidRPr="002C6855">
              <w:rPr>
                <w:rFonts w:ascii="Arial" w:hAnsi="Arial"/>
                <w:i/>
                <w:noProof/>
                <w:sz w:val="18"/>
                <w:lang w:eastAsia="en-US"/>
              </w:rPr>
              <w:t xml:space="preserve">  (mirror corresponding to a change in an earlier release)</w:t>
            </w:r>
            <w:r w:rsidRPr="002C6855">
              <w:rPr>
                <w:rFonts w:ascii="Arial" w:hAnsi="Arial"/>
                <w:i/>
                <w:noProof/>
                <w:sz w:val="18"/>
                <w:lang w:eastAsia="en-US"/>
              </w:rPr>
              <w:br/>
            </w:r>
            <w:r w:rsidRPr="002C6855">
              <w:rPr>
                <w:rFonts w:ascii="Arial" w:hAnsi="Arial"/>
                <w:b/>
                <w:i/>
                <w:noProof/>
                <w:sz w:val="18"/>
                <w:lang w:eastAsia="en-US"/>
              </w:rPr>
              <w:t>B</w:t>
            </w:r>
            <w:r w:rsidRPr="002C6855">
              <w:rPr>
                <w:rFonts w:ascii="Arial" w:hAnsi="Arial"/>
                <w:i/>
                <w:noProof/>
                <w:sz w:val="18"/>
                <w:lang w:eastAsia="en-US"/>
              </w:rPr>
              <w:t xml:space="preserve">  (addition of feature), </w:t>
            </w:r>
            <w:r w:rsidRPr="002C6855">
              <w:rPr>
                <w:rFonts w:ascii="Arial" w:hAnsi="Arial"/>
                <w:i/>
                <w:noProof/>
                <w:sz w:val="18"/>
                <w:lang w:eastAsia="en-US"/>
              </w:rPr>
              <w:br/>
            </w:r>
            <w:r w:rsidRPr="002C6855">
              <w:rPr>
                <w:rFonts w:ascii="Arial" w:hAnsi="Arial"/>
                <w:b/>
                <w:i/>
                <w:noProof/>
                <w:sz w:val="18"/>
                <w:lang w:eastAsia="en-US"/>
              </w:rPr>
              <w:t>C</w:t>
            </w:r>
            <w:r w:rsidRPr="002C6855">
              <w:rPr>
                <w:rFonts w:ascii="Arial" w:hAnsi="Arial"/>
                <w:i/>
                <w:noProof/>
                <w:sz w:val="18"/>
                <w:lang w:eastAsia="en-US"/>
              </w:rPr>
              <w:t xml:space="preserve">  (functional modification of feature)</w:t>
            </w:r>
            <w:r w:rsidRPr="002C6855">
              <w:rPr>
                <w:rFonts w:ascii="Arial" w:hAnsi="Arial"/>
                <w:i/>
                <w:noProof/>
                <w:sz w:val="18"/>
                <w:lang w:eastAsia="en-US"/>
              </w:rPr>
              <w:br/>
            </w:r>
            <w:r w:rsidRPr="002C6855">
              <w:rPr>
                <w:rFonts w:ascii="Arial" w:hAnsi="Arial"/>
                <w:b/>
                <w:i/>
                <w:noProof/>
                <w:sz w:val="18"/>
                <w:lang w:eastAsia="en-US"/>
              </w:rPr>
              <w:t>D</w:t>
            </w:r>
            <w:r w:rsidRPr="002C6855">
              <w:rPr>
                <w:rFonts w:ascii="Arial" w:hAnsi="Arial"/>
                <w:i/>
                <w:noProof/>
                <w:sz w:val="18"/>
                <w:lang w:eastAsia="en-US"/>
              </w:rPr>
              <w:t xml:space="preserve">  (editorial modification)</w:t>
            </w:r>
          </w:p>
          <w:p w14:paraId="6FF0D84D" w14:textId="77777777" w:rsidR="002C6855" w:rsidRPr="002C6855" w:rsidRDefault="002C6855" w:rsidP="002C6855">
            <w:pPr>
              <w:overflowPunct/>
              <w:autoSpaceDE/>
              <w:autoSpaceDN/>
              <w:adjustRightInd/>
              <w:spacing w:after="120"/>
              <w:textAlignment w:val="auto"/>
              <w:rPr>
                <w:rFonts w:ascii="Arial" w:hAnsi="Arial"/>
                <w:noProof/>
                <w:lang w:eastAsia="en-US"/>
              </w:rPr>
            </w:pPr>
            <w:r w:rsidRPr="002C6855">
              <w:rPr>
                <w:rFonts w:ascii="Arial" w:hAnsi="Arial"/>
                <w:noProof/>
                <w:sz w:val="18"/>
                <w:lang w:eastAsia="en-US"/>
              </w:rPr>
              <w:t>Detailed explanations of the above categories can</w:t>
            </w:r>
            <w:r w:rsidRPr="002C6855">
              <w:rPr>
                <w:rFonts w:ascii="Arial" w:hAnsi="Arial"/>
                <w:noProof/>
                <w:sz w:val="18"/>
                <w:lang w:eastAsia="en-US"/>
              </w:rPr>
              <w:br/>
              <w:t xml:space="preserve">be found in 3GPP </w:t>
            </w:r>
            <w:hyperlink r:id="rId14" w:history="1">
              <w:r w:rsidRPr="002C6855">
                <w:rPr>
                  <w:rFonts w:ascii="Arial" w:hAnsi="Arial"/>
                  <w:noProof/>
                  <w:color w:val="0000FF"/>
                  <w:sz w:val="18"/>
                  <w:u w:val="single"/>
                  <w:lang w:eastAsia="en-US"/>
                </w:rPr>
                <w:t>TR 21.900</w:t>
              </w:r>
            </w:hyperlink>
            <w:r w:rsidRPr="002C6855">
              <w:rPr>
                <w:rFonts w:ascii="Arial" w:hAnsi="Arial"/>
                <w:noProof/>
                <w:sz w:val="18"/>
                <w:lang w:eastAsia="en-US"/>
              </w:rPr>
              <w:t>.</w:t>
            </w:r>
          </w:p>
        </w:tc>
        <w:tc>
          <w:tcPr>
            <w:tcW w:w="3120" w:type="dxa"/>
            <w:gridSpan w:val="2"/>
            <w:tcBorders>
              <w:bottom w:val="single" w:sz="4" w:space="0" w:color="auto"/>
              <w:right w:val="single" w:sz="4" w:space="0" w:color="auto"/>
            </w:tcBorders>
          </w:tcPr>
          <w:p w14:paraId="05A6E34F" w14:textId="77777777" w:rsidR="002C6855" w:rsidRPr="002C6855" w:rsidRDefault="002C6855" w:rsidP="002C6855">
            <w:pPr>
              <w:tabs>
                <w:tab w:val="left" w:pos="950"/>
              </w:tabs>
              <w:overflowPunct/>
              <w:autoSpaceDE/>
              <w:autoSpaceDN/>
              <w:adjustRightInd/>
              <w:spacing w:after="0"/>
              <w:ind w:left="241" w:hanging="241"/>
              <w:textAlignment w:val="auto"/>
              <w:rPr>
                <w:rFonts w:ascii="Arial" w:hAnsi="Arial"/>
                <w:i/>
                <w:noProof/>
                <w:sz w:val="18"/>
                <w:lang w:eastAsia="en-US"/>
              </w:rPr>
            </w:pPr>
            <w:r w:rsidRPr="002C6855">
              <w:rPr>
                <w:rFonts w:ascii="Arial" w:hAnsi="Arial"/>
                <w:i/>
                <w:noProof/>
                <w:sz w:val="18"/>
                <w:lang w:eastAsia="en-US"/>
              </w:rPr>
              <w:t xml:space="preserve">Use </w:t>
            </w:r>
            <w:r w:rsidRPr="002C6855">
              <w:rPr>
                <w:rFonts w:ascii="Arial" w:hAnsi="Arial"/>
                <w:i/>
                <w:noProof/>
                <w:sz w:val="18"/>
                <w:u w:val="single"/>
                <w:lang w:eastAsia="en-US"/>
              </w:rPr>
              <w:t>one</w:t>
            </w:r>
            <w:r w:rsidRPr="002C6855">
              <w:rPr>
                <w:rFonts w:ascii="Arial" w:hAnsi="Arial"/>
                <w:i/>
                <w:noProof/>
                <w:sz w:val="18"/>
                <w:lang w:eastAsia="en-US"/>
              </w:rPr>
              <w:t xml:space="preserve"> of the following releases:</w:t>
            </w:r>
            <w:r w:rsidRPr="002C6855">
              <w:rPr>
                <w:rFonts w:ascii="Arial" w:hAnsi="Arial"/>
                <w:i/>
                <w:noProof/>
                <w:sz w:val="18"/>
                <w:lang w:eastAsia="en-US"/>
              </w:rPr>
              <w:br/>
              <w:t>Rel-8</w:t>
            </w:r>
            <w:r w:rsidRPr="002C6855">
              <w:rPr>
                <w:rFonts w:ascii="Arial" w:hAnsi="Arial"/>
                <w:i/>
                <w:noProof/>
                <w:sz w:val="18"/>
                <w:lang w:eastAsia="en-US"/>
              </w:rPr>
              <w:tab/>
              <w:t>(Release 8)</w:t>
            </w:r>
            <w:r w:rsidRPr="002C6855">
              <w:rPr>
                <w:rFonts w:ascii="Arial" w:hAnsi="Arial"/>
                <w:i/>
                <w:noProof/>
                <w:sz w:val="18"/>
                <w:lang w:eastAsia="en-US"/>
              </w:rPr>
              <w:br/>
              <w:t>Rel-9</w:t>
            </w:r>
            <w:r w:rsidRPr="002C6855">
              <w:rPr>
                <w:rFonts w:ascii="Arial" w:hAnsi="Arial"/>
                <w:i/>
                <w:noProof/>
                <w:sz w:val="18"/>
                <w:lang w:eastAsia="en-US"/>
              </w:rPr>
              <w:tab/>
              <w:t>(Release 9)</w:t>
            </w:r>
            <w:r w:rsidRPr="002C6855">
              <w:rPr>
                <w:rFonts w:ascii="Arial" w:hAnsi="Arial"/>
                <w:i/>
                <w:noProof/>
                <w:sz w:val="18"/>
                <w:lang w:eastAsia="en-US"/>
              </w:rPr>
              <w:br/>
              <w:t>Rel-10</w:t>
            </w:r>
            <w:r w:rsidRPr="002C6855">
              <w:rPr>
                <w:rFonts w:ascii="Arial" w:hAnsi="Arial"/>
                <w:i/>
                <w:noProof/>
                <w:sz w:val="18"/>
                <w:lang w:eastAsia="en-US"/>
              </w:rPr>
              <w:tab/>
              <w:t>(Release 10)</w:t>
            </w:r>
            <w:r w:rsidRPr="002C6855">
              <w:rPr>
                <w:rFonts w:ascii="Arial" w:hAnsi="Arial"/>
                <w:i/>
                <w:noProof/>
                <w:sz w:val="18"/>
                <w:lang w:eastAsia="en-US"/>
              </w:rPr>
              <w:br/>
              <w:t>Rel-11</w:t>
            </w:r>
            <w:r w:rsidRPr="002C6855">
              <w:rPr>
                <w:rFonts w:ascii="Arial" w:hAnsi="Arial"/>
                <w:i/>
                <w:noProof/>
                <w:sz w:val="18"/>
                <w:lang w:eastAsia="en-US"/>
              </w:rPr>
              <w:tab/>
              <w:t>(Release 11)</w:t>
            </w:r>
            <w:r w:rsidRPr="002C6855">
              <w:rPr>
                <w:rFonts w:ascii="Arial" w:hAnsi="Arial"/>
                <w:i/>
                <w:noProof/>
                <w:sz w:val="18"/>
                <w:lang w:eastAsia="en-US"/>
              </w:rPr>
              <w:br/>
              <w:t>Rel-12</w:t>
            </w:r>
            <w:r w:rsidRPr="002C6855">
              <w:rPr>
                <w:rFonts w:ascii="Arial" w:hAnsi="Arial"/>
                <w:i/>
                <w:noProof/>
                <w:sz w:val="18"/>
                <w:lang w:eastAsia="en-US"/>
              </w:rPr>
              <w:tab/>
              <w:t>(Release 12)</w:t>
            </w:r>
            <w:r w:rsidRPr="002C6855">
              <w:rPr>
                <w:rFonts w:ascii="Arial" w:hAnsi="Arial"/>
                <w:i/>
                <w:noProof/>
                <w:sz w:val="18"/>
                <w:lang w:eastAsia="en-US"/>
              </w:rPr>
              <w:br/>
            </w:r>
            <w:bookmarkStart w:id="2" w:name="OLE_LINK1"/>
            <w:r w:rsidRPr="002C6855">
              <w:rPr>
                <w:rFonts w:ascii="Arial" w:hAnsi="Arial"/>
                <w:i/>
                <w:noProof/>
                <w:sz w:val="18"/>
                <w:lang w:eastAsia="en-US"/>
              </w:rPr>
              <w:t>Rel-13</w:t>
            </w:r>
            <w:r w:rsidRPr="002C6855">
              <w:rPr>
                <w:rFonts w:ascii="Arial" w:hAnsi="Arial"/>
                <w:i/>
                <w:noProof/>
                <w:sz w:val="18"/>
                <w:lang w:eastAsia="en-US"/>
              </w:rPr>
              <w:tab/>
              <w:t>(Release 13)</w:t>
            </w:r>
            <w:bookmarkEnd w:id="2"/>
            <w:r w:rsidRPr="002C6855">
              <w:rPr>
                <w:rFonts w:ascii="Arial" w:hAnsi="Arial"/>
                <w:i/>
                <w:noProof/>
                <w:sz w:val="18"/>
                <w:lang w:eastAsia="en-US"/>
              </w:rPr>
              <w:br/>
              <w:t>Rel-14</w:t>
            </w:r>
            <w:r w:rsidRPr="002C6855">
              <w:rPr>
                <w:rFonts w:ascii="Arial" w:hAnsi="Arial"/>
                <w:i/>
                <w:noProof/>
                <w:sz w:val="18"/>
                <w:lang w:eastAsia="en-US"/>
              </w:rPr>
              <w:tab/>
              <w:t>(Release 14)</w:t>
            </w:r>
            <w:r w:rsidRPr="002C6855">
              <w:rPr>
                <w:rFonts w:ascii="Arial" w:hAnsi="Arial"/>
                <w:i/>
                <w:noProof/>
                <w:sz w:val="18"/>
                <w:lang w:eastAsia="en-US"/>
              </w:rPr>
              <w:br/>
              <w:t>Rel-15</w:t>
            </w:r>
            <w:r w:rsidRPr="002C6855">
              <w:rPr>
                <w:rFonts w:ascii="Arial" w:hAnsi="Arial"/>
                <w:i/>
                <w:noProof/>
                <w:sz w:val="18"/>
                <w:lang w:eastAsia="en-US"/>
              </w:rPr>
              <w:tab/>
              <w:t>(Release 15)</w:t>
            </w:r>
            <w:r w:rsidRPr="002C6855">
              <w:rPr>
                <w:rFonts w:ascii="Arial" w:hAnsi="Arial"/>
                <w:i/>
                <w:noProof/>
                <w:sz w:val="18"/>
                <w:lang w:eastAsia="en-US"/>
              </w:rPr>
              <w:br/>
              <w:t>Rel-16</w:t>
            </w:r>
            <w:r w:rsidRPr="002C6855">
              <w:rPr>
                <w:rFonts w:ascii="Arial" w:hAnsi="Arial"/>
                <w:i/>
                <w:noProof/>
                <w:sz w:val="18"/>
                <w:lang w:eastAsia="en-US"/>
              </w:rPr>
              <w:tab/>
              <w:t>(Release 16)</w:t>
            </w:r>
          </w:p>
        </w:tc>
      </w:tr>
      <w:tr w:rsidR="002C6855" w:rsidRPr="002C6855" w14:paraId="5C24A45A" w14:textId="77777777" w:rsidTr="002E5C75">
        <w:tc>
          <w:tcPr>
            <w:tcW w:w="1843" w:type="dxa"/>
          </w:tcPr>
          <w:p w14:paraId="19D3F020"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2AFC4FA"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3D783474" w14:textId="77777777" w:rsidTr="002E5C75">
        <w:tc>
          <w:tcPr>
            <w:tcW w:w="2694" w:type="dxa"/>
            <w:gridSpan w:val="2"/>
            <w:tcBorders>
              <w:top w:val="single" w:sz="4" w:space="0" w:color="auto"/>
              <w:left w:val="single" w:sz="4" w:space="0" w:color="auto"/>
            </w:tcBorders>
          </w:tcPr>
          <w:p w14:paraId="04C20284"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E7320F" w14:textId="208B9F33" w:rsidR="002C6855" w:rsidRPr="002C6855" w:rsidRDefault="00555CF7" w:rsidP="002C685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At RAN4#91 there was an agreed Way Forward in </w:t>
            </w:r>
            <w:r w:rsidRPr="00555CF7">
              <w:rPr>
                <w:rFonts w:ascii="Arial" w:hAnsi="Arial"/>
                <w:noProof/>
                <w:lang w:eastAsia="en-US"/>
              </w:rPr>
              <w:t>R4-1907714</w:t>
            </w:r>
            <w:r>
              <w:rPr>
                <w:rFonts w:ascii="Arial" w:hAnsi="Arial"/>
                <w:noProof/>
                <w:lang w:eastAsia="en-US"/>
              </w:rPr>
              <w:t xml:space="preserve"> that included “</w:t>
            </w:r>
            <w:r w:rsidR="00D047C5" w:rsidRPr="00D047C5">
              <w:rPr>
                <w:rFonts w:ascii="Arial" w:hAnsi="Arial"/>
                <w:noProof/>
                <w:lang w:eastAsia="en-US"/>
              </w:rPr>
              <w:t>The UE supporting new band shall also support band n41</w:t>
            </w:r>
            <w:r w:rsidR="00AC7A91">
              <w:rPr>
                <w:rFonts w:ascii="Arial" w:hAnsi="Arial"/>
                <w:noProof/>
                <w:lang w:eastAsia="en-US"/>
              </w:rPr>
              <w:t>.” This requirement has not been reflected in the specs.</w:t>
            </w:r>
          </w:p>
        </w:tc>
      </w:tr>
      <w:tr w:rsidR="002C6855" w:rsidRPr="002C6855" w14:paraId="5F1053E5" w14:textId="77777777" w:rsidTr="002E5C75">
        <w:tc>
          <w:tcPr>
            <w:tcW w:w="2694" w:type="dxa"/>
            <w:gridSpan w:val="2"/>
            <w:tcBorders>
              <w:left w:val="single" w:sz="4" w:space="0" w:color="auto"/>
            </w:tcBorders>
          </w:tcPr>
          <w:p w14:paraId="47811929"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EAF1DA0"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1EA31BE4" w14:textId="77777777" w:rsidTr="002E5C75">
        <w:tc>
          <w:tcPr>
            <w:tcW w:w="2694" w:type="dxa"/>
            <w:gridSpan w:val="2"/>
            <w:tcBorders>
              <w:left w:val="single" w:sz="4" w:space="0" w:color="auto"/>
            </w:tcBorders>
          </w:tcPr>
          <w:p w14:paraId="106F710E"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Summary of change:</w:t>
            </w:r>
          </w:p>
        </w:tc>
        <w:tc>
          <w:tcPr>
            <w:tcW w:w="6946" w:type="dxa"/>
            <w:gridSpan w:val="9"/>
            <w:tcBorders>
              <w:right w:val="single" w:sz="4" w:space="0" w:color="auto"/>
            </w:tcBorders>
            <w:shd w:val="pct30" w:color="FFFF00" w:fill="auto"/>
          </w:tcPr>
          <w:p w14:paraId="1E50D90A" w14:textId="46A9D221" w:rsidR="002C6855" w:rsidRPr="002C6855" w:rsidRDefault="00AC7A91" w:rsidP="002C685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Adds the following to Note 5 in </w:t>
            </w:r>
            <w:r w:rsidRPr="00AC7A91">
              <w:rPr>
                <w:rFonts w:ascii="Arial" w:hAnsi="Arial"/>
                <w:noProof/>
                <w:lang w:eastAsia="en-US"/>
              </w:rPr>
              <w:t>Table 5.2-1</w:t>
            </w:r>
            <w:r>
              <w:rPr>
                <w:rFonts w:ascii="Arial" w:hAnsi="Arial"/>
                <w:noProof/>
                <w:lang w:eastAsia="en-US"/>
              </w:rPr>
              <w:t xml:space="preserve">: </w:t>
            </w:r>
            <w:r w:rsidRPr="00AC7A91">
              <w:rPr>
                <w:rFonts w:ascii="Arial" w:hAnsi="Arial"/>
                <w:noProof/>
                <w:lang w:eastAsia="en-US"/>
              </w:rPr>
              <w:t>A UE supporting Band n90 shall also support band n41.</w:t>
            </w:r>
          </w:p>
        </w:tc>
      </w:tr>
      <w:tr w:rsidR="002C6855" w:rsidRPr="002C6855" w14:paraId="3378F9C1" w14:textId="77777777" w:rsidTr="002E5C75">
        <w:tc>
          <w:tcPr>
            <w:tcW w:w="2694" w:type="dxa"/>
            <w:gridSpan w:val="2"/>
            <w:tcBorders>
              <w:left w:val="single" w:sz="4" w:space="0" w:color="auto"/>
            </w:tcBorders>
          </w:tcPr>
          <w:p w14:paraId="7271C9B3"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253C9FF"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17940BF6" w14:textId="77777777" w:rsidTr="002E5C75">
        <w:tc>
          <w:tcPr>
            <w:tcW w:w="2694" w:type="dxa"/>
            <w:gridSpan w:val="2"/>
            <w:tcBorders>
              <w:left w:val="single" w:sz="4" w:space="0" w:color="auto"/>
              <w:bottom w:val="single" w:sz="4" w:space="0" w:color="auto"/>
            </w:tcBorders>
          </w:tcPr>
          <w:p w14:paraId="43122AD8"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B02701E" w14:textId="7EE799B2" w:rsidR="002C6855" w:rsidRPr="002C6855" w:rsidRDefault="00592584" w:rsidP="002C685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There may be some n90 UEs developed that do not support n41 as agreed, which will fragment the device ecosystem. </w:t>
            </w:r>
          </w:p>
        </w:tc>
      </w:tr>
      <w:tr w:rsidR="002C6855" w:rsidRPr="002C6855" w14:paraId="107D8804" w14:textId="77777777" w:rsidTr="002E5C75">
        <w:tc>
          <w:tcPr>
            <w:tcW w:w="2694" w:type="dxa"/>
            <w:gridSpan w:val="2"/>
          </w:tcPr>
          <w:p w14:paraId="259BA6C6"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F59BB91"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130EB959" w14:textId="77777777" w:rsidTr="002E5C75">
        <w:tc>
          <w:tcPr>
            <w:tcW w:w="2694" w:type="dxa"/>
            <w:gridSpan w:val="2"/>
            <w:tcBorders>
              <w:top w:val="single" w:sz="4" w:space="0" w:color="auto"/>
              <w:left w:val="single" w:sz="4" w:space="0" w:color="auto"/>
            </w:tcBorders>
          </w:tcPr>
          <w:p w14:paraId="3AD7A8DE"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E7614F3" w14:textId="7EB4C16D" w:rsidR="002C6855" w:rsidRPr="002C6855" w:rsidRDefault="00024194" w:rsidP="002C6855">
            <w:pPr>
              <w:overflowPunct/>
              <w:autoSpaceDE/>
              <w:autoSpaceDN/>
              <w:adjustRightInd/>
              <w:spacing w:after="0"/>
              <w:ind w:left="100"/>
              <w:textAlignment w:val="auto"/>
              <w:rPr>
                <w:rFonts w:ascii="Arial" w:hAnsi="Arial"/>
                <w:noProof/>
                <w:lang w:eastAsia="en-US"/>
              </w:rPr>
            </w:pPr>
            <w:r>
              <w:rPr>
                <w:rFonts w:ascii="Arial" w:hAnsi="Arial"/>
                <w:noProof/>
                <w:lang w:eastAsia="en-US"/>
              </w:rPr>
              <w:t>5.2</w:t>
            </w:r>
            <w:bookmarkStart w:id="3" w:name="_GoBack"/>
            <w:bookmarkEnd w:id="3"/>
          </w:p>
        </w:tc>
      </w:tr>
      <w:tr w:rsidR="002C6855" w:rsidRPr="002C6855" w14:paraId="1F612968" w14:textId="77777777" w:rsidTr="002E5C75">
        <w:tc>
          <w:tcPr>
            <w:tcW w:w="2694" w:type="dxa"/>
            <w:gridSpan w:val="2"/>
            <w:tcBorders>
              <w:left w:val="single" w:sz="4" w:space="0" w:color="auto"/>
            </w:tcBorders>
          </w:tcPr>
          <w:p w14:paraId="36E9439B" w14:textId="77777777" w:rsidR="002C6855" w:rsidRPr="002C6855" w:rsidRDefault="002C6855" w:rsidP="002C68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DD35498"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tc>
      </w:tr>
      <w:tr w:rsidR="002C6855" w:rsidRPr="002C6855" w14:paraId="4536AFDF" w14:textId="77777777" w:rsidTr="002E5C75">
        <w:tc>
          <w:tcPr>
            <w:tcW w:w="2694" w:type="dxa"/>
            <w:gridSpan w:val="2"/>
            <w:tcBorders>
              <w:left w:val="single" w:sz="4" w:space="0" w:color="auto"/>
            </w:tcBorders>
          </w:tcPr>
          <w:p w14:paraId="6D7E3A9E"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E9BB650" w14:textId="77777777" w:rsidR="002C6855" w:rsidRPr="002C6855" w:rsidRDefault="002C6855" w:rsidP="002C6855">
            <w:pPr>
              <w:overflowPunct/>
              <w:autoSpaceDE/>
              <w:autoSpaceDN/>
              <w:adjustRightInd/>
              <w:spacing w:after="0"/>
              <w:jc w:val="center"/>
              <w:textAlignment w:val="auto"/>
              <w:rPr>
                <w:rFonts w:ascii="Arial" w:hAnsi="Arial"/>
                <w:b/>
                <w:caps/>
                <w:noProof/>
                <w:lang w:eastAsia="en-US"/>
              </w:rPr>
            </w:pPr>
            <w:r w:rsidRPr="002C685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DD8BA" w14:textId="77777777" w:rsidR="002C6855" w:rsidRPr="002C6855" w:rsidRDefault="002C6855" w:rsidP="002C6855">
            <w:pPr>
              <w:overflowPunct/>
              <w:autoSpaceDE/>
              <w:autoSpaceDN/>
              <w:adjustRightInd/>
              <w:spacing w:after="0"/>
              <w:jc w:val="center"/>
              <w:textAlignment w:val="auto"/>
              <w:rPr>
                <w:rFonts w:ascii="Arial" w:hAnsi="Arial"/>
                <w:b/>
                <w:caps/>
                <w:noProof/>
                <w:lang w:eastAsia="en-US"/>
              </w:rPr>
            </w:pPr>
            <w:r w:rsidRPr="002C6855">
              <w:rPr>
                <w:rFonts w:ascii="Arial" w:hAnsi="Arial"/>
                <w:b/>
                <w:caps/>
                <w:noProof/>
                <w:lang w:eastAsia="en-US"/>
              </w:rPr>
              <w:t>N</w:t>
            </w:r>
          </w:p>
        </w:tc>
        <w:tc>
          <w:tcPr>
            <w:tcW w:w="2977" w:type="dxa"/>
            <w:gridSpan w:val="4"/>
          </w:tcPr>
          <w:p w14:paraId="66604437" w14:textId="77777777" w:rsidR="002C6855" w:rsidRPr="002C6855" w:rsidRDefault="002C6855" w:rsidP="002C685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625DA5C" w14:textId="77777777" w:rsidR="002C6855" w:rsidRPr="002C6855" w:rsidRDefault="002C6855" w:rsidP="002C6855">
            <w:pPr>
              <w:overflowPunct/>
              <w:autoSpaceDE/>
              <w:autoSpaceDN/>
              <w:adjustRightInd/>
              <w:spacing w:after="0"/>
              <w:ind w:left="99"/>
              <w:textAlignment w:val="auto"/>
              <w:rPr>
                <w:rFonts w:ascii="Arial" w:hAnsi="Arial"/>
                <w:noProof/>
                <w:lang w:eastAsia="en-US"/>
              </w:rPr>
            </w:pPr>
          </w:p>
        </w:tc>
      </w:tr>
      <w:tr w:rsidR="002C6855" w:rsidRPr="002C6855" w14:paraId="41D0D5B8" w14:textId="77777777" w:rsidTr="002E5C75">
        <w:tc>
          <w:tcPr>
            <w:tcW w:w="2694" w:type="dxa"/>
            <w:gridSpan w:val="2"/>
            <w:tcBorders>
              <w:left w:val="single" w:sz="4" w:space="0" w:color="auto"/>
            </w:tcBorders>
          </w:tcPr>
          <w:p w14:paraId="5E05DD8B"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2110E0A" w14:textId="77777777" w:rsidR="002C6855" w:rsidRPr="002C6855" w:rsidRDefault="002C6855" w:rsidP="002C68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468BB" w14:textId="307AFAEF" w:rsidR="002C6855" w:rsidRPr="002C6855" w:rsidRDefault="0088730E" w:rsidP="002C685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8429244" w14:textId="77777777" w:rsidR="002C6855" w:rsidRPr="002C6855" w:rsidRDefault="002C6855" w:rsidP="002C6855">
            <w:pPr>
              <w:tabs>
                <w:tab w:val="right" w:pos="2893"/>
              </w:tabs>
              <w:overflowPunct/>
              <w:autoSpaceDE/>
              <w:autoSpaceDN/>
              <w:adjustRightInd/>
              <w:spacing w:after="0"/>
              <w:textAlignment w:val="auto"/>
              <w:rPr>
                <w:rFonts w:ascii="Arial" w:hAnsi="Arial"/>
                <w:noProof/>
                <w:lang w:eastAsia="en-US"/>
              </w:rPr>
            </w:pPr>
            <w:r w:rsidRPr="002C6855">
              <w:rPr>
                <w:rFonts w:ascii="Arial" w:hAnsi="Arial"/>
                <w:noProof/>
                <w:lang w:eastAsia="en-US"/>
              </w:rPr>
              <w:t xml:space="preserve"> Other core specifications</w:t>
            </w:r>
            <w:r w:rsidRPr="002C6855">
              <w:rPr>
                <w:rFonts w:ascii="Arial" w:hAnsi="Arial"/>
                <w:noProof/>
                <w:lang w:eastAsia="en-US"/>
              </w:rPr>
              <w:tab/>
            </w:r>
          </w:p>
        </w:tc>
        <w:tc>
          <w:tcPr>
            <w:tcW w:w="3401" w:type="dxa"/>
            <w:gridSpan w:val="3"/>
            <w:tcBorders>
              <w:right w:val="single" w:sz="4" w:space="0" w:color="auto"/>
            </w:tcBorders>
            <w:shd w:val="pct30" w:color="FFFF00" w:fill="auto"/>
          </w:tcPr>
          <w:p w14:paraId="0CF22DB9" w14:textId="77777777" w:rsidR="002C6855" w:rsidRPr="002C6855" w:rsidRDefault="002C6855" w:rsidP="002C6855">
            <w:pPr>
              <w:overflowPunct/>
              <w:autoSpaceDE/>
              <w:autoSpaceDN/>
              <w:adjustRightInd/>
              <w:spacing w:after="0"/>
              <w:ind w:left="99"/>
              <w:textAlignment w:val="auto"/>
              <w:rPr>
                <w:rFonts w:ascii="Arial" w:hAnsi="Arial"/>
                <w:noProof/>
                <w:lang w:eastAsia="en-US"/>
              </w:rPr>
            </w:pPr>
            <w:r w:rsidRPr="002C6855">
              <w:rPr>
                <w:rFonts w:ascii="Arial" w:hAnsi="Arial"/>
                <w:noProof/>
                <w:lang w:eastAsia="en-US"/>
              </w:rPr>
              <w:t xml:space="preserve">TS/TR ... CR ... </w:t>
            </w:r>
          </w:p>
        </w:tc>
      </w:tr>
      <w:tr w:rsidR="002C6855" w:rsidRPr="002C6855" w14:paraId="45182764" w14:textId="77777777" w:rsidTr="002E5C75">
        <w:tc>
          <w:tcPr>
            <w:tcW w:w="2694" w:type="dxa"/>
            <w:gridSpan w:val="2"/>
            <w:tcBorders>
              <w:left w:val="single" w:sz="4" w:space="0" w:color="auto"/>
            </w:tcBorders>
          </w:tcPr>
          <w:p w14:paraId="03A3C093" w14:textId="77777777" w:rsidR="002C6855" w:rsidRPr="002C6855" w:rsidRDefault="002C6855" w:rsidP="002C6855">
            <w:pPr>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C1F7AE1" w14:textId="78F97491" w:rsidR="002C6855" w:rsidRPr="002C6855" w:rsidRDefault="0088730E" w:rsidP="002C685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9DB6A" w14:textId="77777777" w:rsidR="002C6855" w:rsidRPr="002C6855" w:rsidRDefault="002C6855" w:rsidP="002C6855">
            <w:pPr>
              <w:overflowPunct/>
              <w:autoSpaceDE/>
              <w:autoSpaceDN/>
              <w:adjustRightInd/>
              <w:spacing w:after="0"/>
              <w:jc w:val="center"/>
              <w:textAlignment w:val="auto"/>
              <w:rPr>
                <w:rFonts w:ascii="Arial" w:hAnsi="Arial"/>
                <w:b/>
                <w:caps/>
                <w:noProof/>
                <w:lang w:eastAsia="en-US"/>
              </w:rPr>
            </w:pPr>
          </w:p>
        </w:tc>
        <w:tc>
          <w:tcPr>
            <w:tcW w:w="2977" w:type="dxa"/>
            <w:gridSpan w:val="4"/>
          </w:tcPr>
          <w:p w14:paraId="5B232488" w14:textId="77777777" w:rsidR="002C6855" w:rsidRPr="002C6855" w:rsidRDefault="002C6855" w:rsidP="002C6855">
            <w:pPr>
              <w:overflowPunct/>
              <w:autoSpaceDE/>
              <w:autoSpaceDN/>
              <w:adjustRightInd/>
              <w:spacing w:after="0"/>
              <w:textAlignment w:val="auto"/>
              <w:rPr>
                <w:rFonts w:ascii="Arial" w:hAnsi="Arial"/>
                <w:noProof/>
                <w:lang w:eastAsia="en-US"/>
              </w:rPr>
            </w:pPr>
            <w:r w:rsidRPr="002C685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E3D69FE" w14:textId="46B34C67" w:rsidR="002C6855" w:rsidRPr="002C6855" w:rsidRDefault="002C6855" w:rsidP="002C6855">
            <w:pPr>
              <w:overflowPunct/>
              <w:autoSpaceDE/>
              <w:autoSpaceDN/>
              <w:adjustRightInd/>
              <w:spacing w:after="0"/>
              <w:ind w:left="99"/>
              <w:textAlignment w:val="auto"/>
              <w:rPr>
                <w:rFonts w:ascii="Arial" w:hAnsi="Arial"/>
                <w:noProof/>
                <w:lang w:eastAsia="en-US"/>
              </w:rPr>
            </w:pPr>
            <w:r w:rsidRPr="002C6855">
              <w:rPr>
                <w:rFonts w:ascii="Arial" w:hAnsi="Arial"/>
                <w:noProof/>
                <w:lang w:eastAsia="en-US"/>
              </w:rPr>
              <w:t xml:space="preserve">TS/TR </w:t>
            </w:r>
            <w:r w:rsidR="0088730E">
              <w:rPr>
                <w:rFonts w:ascii="Arial" w:hAnsi="Arial"/>
                <w:noProof/>
                <w:lang w:eastAsia="en-US"/>
              </w:rPr>
              <w:t>38.521-1</w:t>
            </w:r>
            <w:r w:rsidRPr="002C6855">
              <w:rPr>
                <w:rFonts w:ascii="Arial" w:hAnsi="Arial"/>
                <w:noProof/>
                <w:lang w:eastAsia="en-US"/>
              </w:rPr>
              <w:t xml:space="preserve"> CR ... </w:t>
            </w:r>
          </w:p>
        </w:tc>
      </w:tr>
      <w:tr w:rsidR="002C6855" w:rsidRPr="002C6855" w14:paraId="7C2E8706" w14:textId="77777777" w:rsidTr="002E5C75">
        <w:tc>
          <w:tcPr>
            <w:tcW w:w="2694" w:type="dxa"/>
            <w:gridSpan w:val="2"/>
            <w:tcBorders>
              <w:left w:val="single" w:sz="4" w:space="0" w:color="auto"/>
            </w:tcBorders>
          </w:tcPr>
          <w:p w14:paraId="4AABF361" w14:textId="77777777" w:rsidR="002C6855" w:rsidRPr="002C6855" w:rsidRDefault="002C6855" w:rsidP="002C6855">
            <w:pPr>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1A4B817" w14:textId="77777777" w:rsidR="002C6855" w:rsidRPr="002C6855" w:rsidRDefault="002C6855" w:rsidP="002C68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71AC0" w14:textId="14F9E566" w:rsidR="002C6855" w:rsidRPr="002C6855" w:rsidRDefault="0088730E" w:rsidP="002C685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80A3421" w14:textId="77777777" w:rsidR="002C6855" w:rsidRPr="002C6855" w:rsidRDefault="002C6855" w:rsidP="002C6855">
            <w:pPr>
              <w:overflowPunct/>
              <w:autoSpaceDE/>
              <w:autoSpaceDN/>
              <w:adjustRightInd/>
              <w:spacing w:after="0"/>
              <w:textAlignment w:val="auto"/>
              <w:rPr>
                <w:rFonts w:ascii="Arial" w:hAnsi="Arial"/>
                <w:noProof/>
                <w:lang w:eastAsia="en-US"/>
              </w:rPr>
            </w:pPr>
            <w:r w:rsidRPr="002C685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A7EC3E8" w14:textId="77777777" w:rsidR="002C6855" w:rsidRPr="002C6855" w:rsidRDefault="002C6855" w:rsidP="002C6855">
            <w:pPr>
              <w:overflowPunct/>
              <w:autoSpaceDE/>
              <w:autoSpaceDN/>
              <w:adjustRightInd/>
              <w:spacing w:after="0"/>
              <w:ind w:left="99"/>
              <w:textAlignment w:val="auto"/>
              <w:rPr>
                <w:rFonts w:ascii="Arial" w:hAnsi="Arial"/>
                <w:noProof/>
                <w:lang w:eastAsia="en-US"/>
              </w:rPr>
            </w:pPr>
            <w:r w:rsidRPr="002C6855">
              <w:rPr>
                <w:rFonts w:ascii="Arial" w:hAnsi="Arial"/>
                <w:noProof/>
                <w:lang w:eastAsia="en-US"/>
              </w:rPr>
              <w:t xml:space="preserve">TS/TR ... CR ... </w:t>
            </w:r>
          </w:p>
        </w:tc>
      </w:tr>
      <w:tr w:rsidR="002C6855" w:rsidRPr="002C6855" w14:paraId="1F647D8A" w14:textId="77777777" w:rsidTr="002E5C75">
        <w:tc>
          <w:tcPr>
            <w:tcW w:w="2694" w:type="dxa"/>
            <w:gridSpan w:val="2"/>
            <w:tcBorders>
              <w:left w:val="single" w:sz="4" w:space="0" w:color="auto"/>
            </w:tcBorders>
          </w:tcPr>
          <w:p w14:paraId="1FFEF907" w14:textId="77777777" w:rsidR="002C6855" w:rsidRPr="002C6855" w:rsidRDefault="002C6855" w:rsidP="002C685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3A44129" w14:textId="77777777" w:rsidR="002C6855" w:rsidRPr="002C6855" w:rsidRDefault="002C6855" w:rsidP="002C6855">
            <w:pPr>
              <w:overflowPunct/>
              <w:autoSpaceDE/>
              <w:autoSpaceDN/>
              <w:adjustRightInd/>
              <w:spacing w:after="0"/>
              <w:textAlignment w:val="auto"/>
              <w:rPr>
                <w:rFonts w:ascii="Arial" w:hAnsi="Arial"/>
                <w:noProof/>
                <w:lang w:eastAsia="en-US"/>
              </w:rPr>
            </w:pPr>
          </w:p>
        </w:tc>
      </w:tr>
      <w:tr w:rsidR="002C6855" w:rsidRPr="002C6855" w14:paraId="07A0E4B6" w14:textId="77777777" w:rsidTr="002E5C75">
        <w:tc>
          <w:tcPr>
            <w:tcW w:w="2694" w:type="dxa"/>
            <w:gridSpan w:val="2"/>
            <w:tcBorders>
              <w:left w:val="single" w:sz="4" w:space="0" w:color="auto"/>
              <w:bottom w:val="single" w:sz="4" w:space="0" w:color="auto"/>
            </w:tcBorders>
          </w:tcPr>
          <w:p w14:paraId="6D30E116"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737ED8D" w14:textId="77777777" w:rsidR="002C6855" w:rsidRPr="002C6855" w:rsidRDefault="002C6855" w:rsidP="002C6855">
            <w:pPr>
              <w:overflowPunct/>
              <w:autoSpaceDE/>
              <w:autoSpaceDN/>
              <w:adjustRightInd/>
              <w:spacing w:after="0"/>
              <w:ind w:left="100"/>
              <w:textAlignment w:val="auto"/>
              <w:rPr>
                <w:rFonts w:ascii="Arial" w:hAnsi="Arial"/>
                <w:noProof/>
                <w:lang w:eastAsia="en-US"/>
              </w:rPr>
            </w:pPr>
          </w:p>
        </w:tc>
      </w:tr>
      <w:tr w:rsidR="002C6855" w:rsidRPr="002C6855" w14:paraId="78C91FC3" w14:textId="77777777" w:rsidTr="002C6855">
        <w:tc>
          <w:tcPr>
            <w:tcW w:w="2694" w:type="dxa"/>
            <w:gridSpan w:val="2"/>
            <w:tcBorders>
              <w:top w:val="single" w:sz="4" w:space="0" w:color="auto"/>
              <w:bottom w:val="single" w:sz="4" w:space="0" w:color="auto"/>
            </w:tcBorders>
          </w:tcPr>
          <w:p w14:paraId="4272CD38"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937B289" w14:textId="77777777" w:rsidR="002C6855" w:rsidRPr="002C6855" w:rsidRDefault="002C6855" w:rsidP="002C6855">
            <w:pPr>
              <w:overflowPunct/>
              <w:autoSpaceDE/>
              <w:autoSpaceDN/>
              <w:adjustRightInd/>
              <w:spacing w:after="0"/>
              <w:ind w:left="100"/>
              <w:textAlignment w:val="auto"/>
              <w:rPr>
                <w:rFonts w:ascii="Arial" w:hAnsi="Arial"/>
                <w:noProof/>
                <w:sz w:val="8"/>
                <w:szCs w:val="8"/>
                <w:lang w:eastAsia="en-US"/>
              </w:rPr>
            </w:pPr>
          </w:p>
        </w:tc>
      </w:tr>
      <w:tr w:rsidR="002C6855" w:rsidRPr="002C6855" w14:paraId="1BF37C10" w14:textId="77777777" w:rsidTr="002E5C75">
        <w:tc>
          <w:tcPr>
            <w:tcW w:w="2694" w:type="dxa"/>
            <w:gridSpan w:val="2"/>
            <w:tcBorders>
              <w:top w:val="single" w:sz="4" w:space="0" w:color="auto"/>
              <w:left w:val="single" w:sz="4" w:space="0" w:color="auto"/>
              <w:bottom w:val="single" w:sz="4" w:space="0" w:color="auto"/>
            </w:tcBorders>
          </w:tcPr>
          <w:p w14:paraId="56D46E8E" w14:textId="77777777" w:rsidR="002C6855" w:rsidRPr="002C6855" w:rsidRDefault="002C6855" w:rsidP="002C6855">
            <w:pPr>
              <w:tabs>
                <w:tab w:val="right" w:pos="2184"/>
              </w:tabs>
              <w:overflowPunct/>
              <w:autoSpaceDE/>
              <w:autoSpaceDN/>
              <w:adjustRightInd/>
              <w:spacing w:after="0"/>
              <w:textAlignment w:val="auto"/>
              <w:rPr>
                <w:rFonts w:ascii="Arial" w:hAnsi="Arial"/>
                <w:b/>
                <w:i/>
                <w:noProof/>
                <w:lang w:eastAsia="en-US"/>
              </w:rPr>
            </w:pPr>
            <w:r w:rsidRPr="002C685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21B06" w14:textId="77777777" w:rsidR="002C6855" w:rsidRPr="002C6855" w:rsidRDefault="002C6855" w:rsidP="002C6855">
            <w:pPr>
              <w:overflowPunct/>
              <w:autoSpaceDE/>
              <w:autoSpaceDN/>
              <w:adjustRightInd/>
              <w:spacing w:after="0"/>
              <w:ind w:left="100"/>
              <w:textAlignment w:val="auto"/>
              <w:rPr>
                <w:rFonts w:ascii="Arial" w:hAnsi="Arial"/>
                <w:noProof/>
                <w:lang w:eastAsia="en-US"/>
              </w:rPr>
            </w:pPr>
          </w:p>
        </w:tc>
      </w:tr>
    </w:tbl>
    <w:p w14:paraId="66EB4535" w14:textId="77777777" w:rsidR="002C6855" w:rsidRPr="002C6855" w:rsidRDefault="002C6855" w:rsidP="002C6855">
      <w:pPr>
        <w:overflowPunct/>
        <w:autoSpaceDE/>
        <w:autoSpaceDN/>
        <w:adjustRightInd/>
        <w:spacing w:after="0"/>
        <w:textAlignment w:val="auto"/>
        <w:rPr>
          <w:rFonts w:ascii="Arial" w:hAnsi="Arial"/>
          <w:noProof/>
          <w:sz w:val="8"/>
          <w:szCs w:val="8"/>
          <w:lang w:eastAsia="en-US"/>
        </w:rPr>
      </w:pPr>
    </w:p>
    <w:p w14:paraId="297BA2CD" w14:textId="77777777" w:rsidR="00535C08" w:rsidRPr="001C0CC4" w:rsidRDefault="00535C08"/>
    <w:p w14:paraId="7A4B65C4" w14:textId="77777777" w:rsidR="000D592A" w:rsidRDefault="000D592A" w:rsidP="00863308"/>
    <w:p w14:paraId="49F17F0C" w14:textId="77777777" w:rsidR="000D592A" w:rsidRDefault="000D592A" w:rsidP="00863308"/>
    <w:p w14:paraId="37141392" w14:textId="77777777" w:rsidR="000D592A" w:rsidRDefault="000D592A" w:rsidP="00863308"/>
    <w:p w14:paraId="5F850541" w14:textId="1679CC7E" w:rsidR="00CC1E1B" w:rsidRDefault="00CC1E1B">
      <w:pPr>
        <w:overflowPunct/>
        <w:autoSpaceDE/>
        <w:autoSpaceDN/>
        <w:adjustRightInd/>
        <w:spacing w:after="0"/>
        <w:textAlignment w:val="auto"/>
      </w:pPr>
      <w:r>
        <w:br w:type="page"/>
      </w:r>
    </w:p>
    <w:p w14:paraId="59A6C601" w14:textId="77777777" w:rsidR="005F7BBD" w:rsidRPr="001C0CC4" w:rsidRDefault="005F7BBD" w:rsidP="00863308"/>
    <w:p w14:paraId="0D2765C2" w14:textId="40AAF0CB" w:rsidR="005F7BBD" w:rsidRPr="00CC1E1B" w:rsidRDefault="00CC1E1B" w:rsidP="00CC1E1B">
      <w:pPr>
        <w:jc w:val="center"/>
        <w:rPr>
          <w:color w:val="FF0000"/>
          <w:sz w:val="40"/>
        </w:rPr>
      </w:pPr>
      <w:r w:rsidRPr="00CC1E1B">
        <w:rPr>
          <w:color w:val="FF0000"/>
          <w:sz w:val="40"/>
        </w:rPr>
        <w:t>&lt;Start of changes&gt;</w:t>
      </w:r>
    </w:p>
    <w:p w14:paraId="3B778078" w14:textId="77777777" w:rsidR="005F7BBD" w:rsidRPr="001C0CC4" w:rsidRDefault="005F7BBD" w:rsidP="00863308">
      <w:pPr>
        <w:pStyle w:val="Heading2"/>
        <w:ind w:left="0" w:firstLine="0"/>
      </w:pPr>
      <w:bookmarkStart w:id="4" w:name="_Toc21344186"/>
      <w:bookmarkStart w:id="5" w:name="_Toc29801670"/>
      <w:bookmarkStart w:id="6" w:name="_Toc29802094"/>
      <w:bookmarkStart w:id="7" w:name="_Toc29802719"/>
      <w:r w:rsidRPr="001C0CC4">
        <w:t>5.2</w:t>
      </w:r>
      <w:r w:rsidRPr="001C0CC4">
        <w:tab/>
        <w:t>Operating bands</w:t>
      </w:r>
      <w:bookmarkEnd w:id="4"/>
      <w:bookmarkEnd w:id="5"/>
      <w:bookmarkEnd w:id="6"/>
      <w:bookmarkEnd w:id="7"/>
    </w:p>
    <w:p w14:paraId="72884FE3" w14:textId="77777777" w:rsidR="005F7BBD" w:rsidRPr="001C0CC4" w:rsidRDefault="005F7BBD" w:rsidP="00863308">
      <w:r w:rsidRPr="001C0CC4">
        <w:t>NR is designed to operate in the FR1 operating bands defined in Table 5.2-1.</w:t>
      </w:r>
    </w:p>
    <w:p w14:paraId="726D9E90" w14:textId="77777777" w:rsidR="005F7BBD" w:rsidRPr="001C0CC4" w:rsidRDefault="005F7BBD" w:rsidP="00863308">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14DAE" w:rsidRPr="001C0CC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1C0CC4" w:rsidRDefault="005F7BBD" w:rsidP="005C5B2B">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1C0CC4" w:rsidRDefault="005F7BBD" w:rsidP="005C5B2B">
            <w:pPr>
              <w:pStyle w:val="TAH"/>
            </w:pPr>
            <w:r w:rsidRPr="001C0CC4">
              <w:t xml:space="preserve">Uplink (UL) </w:t>
            </w:r>
            <w:r w:rsidRPr="001C0CC4">
              <w:rPr>
                <w:i/>
              </w:rPr>
              <w:t>operating band</w:t>
            </w:r>
            <w:r w:rsidRPr="001C0CC4">
              <w:br/>
              <w:t>BS receive / UE transmit</w:t>
            </w:r>
          </w:p>
          <w:p w14:paraId="5EE655F5" w14:textId="77777777" w:rsidR="005F7BBD" w:rsidRPr="001C0CC4" w:rsidRDefault="005F7BBD" w:rsidP="005C5B2B">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14:paraId="457C8373" w14:textId="77777777" w:rsidR="005F7BBD" w:rsidRPr="001C0CC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1C0CC4" w:rsidRDefault="005F7BBD" w:rsidP="005C5B2B">
            <w:pPr>
              <w:pStyle w:val="TAH"/>
            </w:pPr>
            <w:r w:rsidRPr="001C0CC4">
              <w:t xml:space="preserve">Downlink (DL) </w:t>
            </w:r>
            <w:r w:rsidRPr="001C0CC4">
              <w:rPr>
                <w:i/>
              </w:rPr>
              <w:t>operating band</w:t>
            </w:r>
            <w:r w:rsidRPr="001C0CC4">
              <w:br/>
              <w:t>BS transmit / UE receive</w:t>
            </w:r>
          </w:p>
          <w:p w14:paraId="27619BC6" w14:textId="77777777" w:rsidR="005F7BBD" w:rsidRPr="001C0CC4" w:rsidRDefault="005F7BBD" w:rsidP="005C5B2B">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6A1D478" w14:textId="77777777" w:rsidR="005F7BBD" w:rsidRPr="001C0CC4" w:rsidRDefault="005F7BBD" w:rsidP="005C5B2B">
            <w:pPr>
              <w:pStyle w:val="TAH"/>
            </w:pPr>
            <w:r w:rsidRPr="001C0CC4">
              <w:t>Duplex Mode</w:t>
            </w:r>
          </w:p>
        </w:tc>
      </w:tr>
      <w:tr w:rsidR="00414DAE" w:rsidRPr="001C0CC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1C0CC4" w:rsidRDefault="005F7BBD" w:rsidP="00863308">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1C0CC4" w:rsidRDefault="005F7BBD" w:rsidP="00863308">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1C0CC4" w:rsidRDefault="005F7BBD" w:rsidP="00863308">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1C0CC4" w:rsidRDefault="005F7BBD" w:rsidP="00863308">
            <w:pPr>
              <w:pStyle w:val="TAC"/>
            </w:pPr>
            <w:r w:rsidRPr="001C0CC4">
              <w:t>FDD</w:t>
            </w:r>
          </w:p>
        </w:tc>
      </w:tr>
      <w:tr w:rsidR="00414DAE" w:rsidRPr="001C0CC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1C0CC4" w:rsidRDefault="005F7BBD" w:rsidP="00863308">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1C0CC4" w:rsidRDefault="005F7BBD" w:rsidP="00863308">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1C0CC4" w:rsidRDefault="005F7BBD" w:rsidP="00863308">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1C0CC4" w:rsidRDefault="005F7BBD" w:rsidP="00863308">
            <w:pPr>
              <w:pStyle w:val="TAC"/>
            </w:pPr>
            <w:r w:rsidRPr="001C0CC4">
              <w:t>FDD</w:t>
            </w:r>
          </w:p>
        </w:tc>
      </w:tr>
      <w:tr w:rsidR="00414DAE" w:rsidRPr="001C0CC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1C0CC4" w:rsidRDefault="005F7BBD" w:rsidP="00863308">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1C0CC4" w:rsidRDefault="005F7BBD" w:rsidP="00863308">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1C0CC4" w:rsidRDefault="005F7BBD" w:rsidP="00863308">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1C0CC4" w:rsidRDefault="005F7BBD" w:rsidP="00863308">
            <w:pPr>
              <w:pStyle w:val="TAC"/>
            </w:pPr>
            <w:r w:rsidRPr="001C0CC4">
              <w:t>FDD</w:t>
            </w:r>
          </w:p>
        </w:tc>
      </w:tr>
      <w:tr w:rsidR="00414DAE" w:rsidRPr="001C0CC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1C0CC4" w:rsidRDefault="005F7BBD" w:rsidP="00863308">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1C0CC4" w:rsidRDefault="005F7BBD" w:rsidP="00863308">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1C0CC4" w:rsidRDefault="005F7BBD" w:rsidP="00863308">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1C0CC4" w:rsidRDefault="005F7BBD" w:rsidP="00863308">
            <w:pPr>
              <w:pStyle w:val="TAC"/>
            </w:pPr>
            <w:r w:rsidRPr="001C0CC4">
              <w:t>FDD</w:t>
            </w:r>
          </w:p>
        </w:tc>
      </w:tr>
      <w:tr w:rsidR="00414DAE" w:rsidRPr="001C0CC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1C0CC4" w:rsidRDefault="005F7BBD" w:rsidP="00863308">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1C0CC4" w:rsidRDefault="005F7BBD" w:rsidP="00863308">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1C0CC4" w:rsidRDefault="005F7BBD" w:rsidP="00863308">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1C0CC4" w:rsidRDefault="005F7BBD" w:rsidP="00863308">
            <w:pPr>
              <w:pStyle w:val="TAC"/>
            </w:pPr>
            <w:r w:rsidRPr="001C0CC4">
              <w:t>FDD</w:t>
            </w:r>
          </w:p>
        </w:tc>
      </w:tr>
      <w:tr w:rsidR="00414DAE" w:rsidRPr="001C0CC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1C0CC4" w:rsidRDefault="005F7BBD" w:rsidP="00863308">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1C0CC4" w:rsidRDefault="005F7BBD" w:rsidP="00863308">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1C0CC4" w:rsidRDefault="005F7BBD" w:rsidP="00863308">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1C0CC4" w:rsidRDefault="005F7BBD" w:rsidP="00863308">
            <w:pPr>
              <w:pStyle w:val="TAC"/>
            </w:pPr>
            <w:r w:rsidRPr="001C0CC4">
              <w:t>FDD</w:t>
            </w:r>
          </w:p>
        </w:tc>
      </w:tr>
      <w:tr w:rsidR="00414DAE" w:rsidRPr="001C0CC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1C0CC4" w:rsidRDefault="00FA0C3F" w:rsidP="00FA0C3F">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1C0CC4" w:rsidRDefault="00FA0C3F" w:rsidP="00FA0C3F">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1C0CC4" w:rsidRDefault="00FA0C3F" w:rsidP="00FA0C3F">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1C0CC4" w:rsidRDefault="00FA0C3F" w:rsidP="00FA0C3F">
            <w:pPr>
              <w:pStyle w:val="TAC"/>
            </w:pPr>
            <w:r w:rsidRPr="001C0CC4">
              <w:t>FDD</w:t>
            </w:r>
          </w:p>
        </w:tc>
      </w:tr>
      <w:tr w:rsidR="00414DAE" w:rsidRPr="001C0CC4" w14:paraId="12341DA9" w14:textId="77777777" w:rsidTr="007F387F">
        <w:trPr>
          <w:jc w:val="center"/>
        </w:trPr>
        <w:tc>
          <w:tcPr>
            <w:tcW w:w="1161" w:type="dxa"/>
            <w:tcBorders>
              <w:top w:val="single" w:sz="4" w:space="0" w:color="auto"/>
              <w:left w:val="single" w:sz="4" w:space="0" w:color="auto"/>
              <w:bottom w:val="nil"/>
              <w:right w:val="single" w:sz="4" w:space="0" w:color="auto"/>
            </w:tcBorders>
          </w:tcPr>
          <w:p w14:paraId="0E0DD16B" w14:textId="1E74F3C3" w:rsidR="0087076C" w:rsidRPr="001C0CC4" w:rsidRDefault="0087076C" w:rsidP="0087076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327A1B4" w14:textId="07B85197" w:rsidR="0087076C" w:rsidRPr="001C0CC4" w:rsidRDefault="0087076C" w:rsidP="0087076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2735A31" w14:textId="451EC7DA" w:rsidR="0087076C" w:rsidRPr="001C0CC4" w:rsidRDefault="0087076C" w:rsidP="0087076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E5807E7" w14:textId="48E5C04D" w:rsidR="0087076C" w:rsidRPr="001C0CC4" w:rsidRDefault="0087076C" w:rsidP="0087076C">
            <w:pPr>
              <w:pStyle w:val="TAC"/>
            </w:pPr>
            <w:r w:rsidRPr="001C0CC4">
              <w:t>FDD</w:t>
            </w:r>
          </w:p>
        </w:tc>
      </w:tr>
      <w:tr w:rsidR="00414DAE" w:rsidRPr="001C0CC4" w14:paraId="797DE97C" w14:textId="77777777" w:rsidTr="007F387F">
        <w:trPr>
          <w:jc w:val="center"/>
        </w:trPr>
        <w:tc>
          <w:tcPr>
            <w:tcW w:w="1161" w:type="dxa"/>
            <w:tcBorders>
              <w:top w:val="single" w:sz="4" w:space="0" w:color="auto"/>
              <w:left w:val="single" w:sz="4" w:space="0" w:color="auto"/>
              <w:bottom w:val="nil"/>
              <w:right w:val="single" w:sz="4" w:space="0" w:color="auto"/>
            </w:tcBorders>
          </w:tcPr>
          <w:p w14:paraId="1A690488" w14:textId="6FBB668A" w:rsidR="00173908" w:rsidRPr="001C0CC4" w:rsidRDefault="00173908" w:rsidP="00173908">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9DF9B2A" w14:textId="0359A2B7" w:rsidR="00173908" w:rsidRPr="001C0CC4" w:rsidRDefault="00173908" w:rsidP="00173908">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22507838" w14:textId="20C3ED38" w:rsidR="00173908" w:rsidRPr="001C0CC4" w:rsidRDefault="00173908" w:rsidP="00173908">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0420CDA5" w14:textId="177053AA" w:rsidR="00173908" w:rsidRPr="001C0CC4" w:rsidRDefault="00173908" w:rsidP="00173908">
            <w:pPr>
              <w:pStyle w:val="TAC"/>
            </w:pPr>
            <w:r w:rsidRPr="001C0CC4">
              <w:rPr>
                <w:rFonts w:eastAsia="Yu Mincho" w:hint="eastAsia"/>
                <w:lang w:eastAsia="ja-JP"/>
              </w:rPr>
              <w:t>FDD</w:t>
            </w:r>
          </w:p>
        </w:tc>
      </w:tr>
      <w:tr w:rsidR="00414DAE" w:rsidRPr="001C0CC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173908" w:rsidRPr="001C0CC4" w:rsidRDefault="00173908" w:rsidP="00173908">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173908" w:rsidRPr="001C0CC4" w:rsidRDefault="00173908" w:rsidP="00173908">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173908" w:rsidRPr="001C0CC4" w:rsidRDefault="00173908" w:rsidP="00173908">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173908" w:rsidRPr="001C0CC4" w:rsidRDefault="00173908" w:rsidP="00173908">
            <w:pPr>
              <w:pStyle w:val="TAC"/>
            </w:pPr>
            <w:r w:rsidRPr="001C0CC4">
              <w:t>FDD</w:t>
            </w:r>
          </w:p>
        </w:tc>
      </w:tr>
      <w:tr w:rsidR="00414DAE" w:rsidRPr="001C0CC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173908" w:rsidRPr="001C0CC4" w:rsidRDefault="00173908" w:rsidP="00173908">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173908" w:rsidRPr="001C0CC4" w:rsidRDefault="00173908" w:rsidP="00173908">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173908" w:rsidRPr="001C0CC4" w:rsidRDefault="00173908" w:rsidP="00173908">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35E61008" w14:textId="77777777" w:rsidR="00173908" w:rsidRPr="001C0CC4" w:rsidRDefault="00173908" w:rsidP="00173908">
            <w:pPr>
              <w:pStyle w:val="TAC"/>
            </w:pPr>
            <w:r w:rsidRPr="001C0CC4">
              <w:t>FDD</w:t>
            </w:r>
          </w:p>
        </w:tc>
      </w:tr>
      <w:tr w:rsidR="00414DAE" w:rsidRPr="001C0CC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173908" w:rsidRPr="001C0CC4" w:rsidRDefault="00173908" w:rsidP="00173908">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173908" w:rsidRPr="001C0CC4" w:rsidRDefault="00173908" w:rsidP="00173908">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173908" w:rsidRPr="001C0CC4" w:rsidRDefault="00173908" w:rsidP="00173908">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173908" w:rsidRPr="001C0CC4" w:rsidRDefault="00173908" w:rsidP="00173908">
            <w:pPr>
              <w:pStyle w:val="TAC"/>
            </w:pPr>
            <w:r w:rsidRPr="001C0CC4">
              <w:t>FDD</w:t>
            </w:r>
          </w:p>
        </w:tc>
      </w:tr>
      <w:tr w:rsidR="008B549E" w:rsidRPr="001C0CC4" w14:paraId="2B53338A" w14:textId="77777777" w:rsidTr="007F387F">
        <w:trPr>
          <w:jc w:val="center"/>
        </w:trPr>
        <w:tc>
          <w:tcPr>
            <w:tcW w:w="1161" w:type="dxa"/>
            <w:tcBorders>
              <w:top w:val="single" w:sz="4" w:space="0" w:color="auto"/>
              <w:left w:val="single" w:sz="4" w:space="0" w:color="auto"/>
              <w:bottom w:val="nil"/>
              <w:right w:val="single" w:sz="4" w:space="0" w:color="auto"/>
            </w:tcBorders>
          </w:tcPr>
          <w:p w14:paraId="0EFD7F51" w14:textId="577E5E80" w:rsidR="008B549E" w:rsidRPr="001C0CC4" w:rsidRDefault="008B549E" w:rsidP="008B549E">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E09EED1" w14:textId="25FC481E" w:rsidR="008B549E" w:rsidRPr="001C0CC4" w:rsidRDefault="008B549E" w:rsidP="008B549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4E1B8EBC" w14:textId="5A6764CA" w:rsidR="008B549E" w:rsidRPr="001C0CC4" w:rsidRDefault="008B549E" w:rsidP="008B549E">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123F8EBA" w14:textId="4B927492" w:rsidR="008B549E" w:rsidRPr="001C0CC4" w:rsidRDefault="008B549E" w:rsidP="008B549E">
            <w:pPr>
              <w:pStyle w:val="TAC"/>
            </w:pPr>
            <w:r w:rsidRPr="001C0CC4">
              <w:t>SDL</w:t>
            </w:r>
          </w:p>
        </w:tc>
      </w:tr>
      <w:tr w:rsidR="008B549E" w:rsidRPr="001C0CC4" w14:paraId="67463CF2" w14:textId="77777777" w:rsidTr="007F387F">
        <w:trPr>
          <w:jc w:val="center"/>
        </w:trPr>
        <w:tc>
          <w:tcPr>
            <w:tcW w:w="1161" w:type="dxa"/>
            <w:tcBorders>
              <w:top w:val="single" w:sz="4" w:space="0" w:color="auto"/>
              <w:left w:val="single" w:sz="4" w:space="0" w:color="auto"/>
              <w:bottom w:val="nil"/>
              <w:right w:val="single" w:sz="4" w:space="0" w:color="auto"/>
            </w:tcBorders>
          </w:tcPr>
          <w:p w14:paraId="7CEB52C5" w14:textId="13AA6359" w:rsidR="008B549E" w:rsidRPr="001C0CC4" w:rsidRDefault="008B549E" w:rsidP="008B549E">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AD33864" w14:textId="0AB20828" w:rsidR="008B549E" w:rsidRPr="001C0CC4" w:rsidRDefault="008B549E" w:rsidP="008B549E">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442732AA" w14:textId="6AEF8A32" w:rsidR="008B549E" w:rsidRPr="001C0CC4" w:rsidRDefault="008B549E" w:rsidP="008B549E">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ECF719C" w14:textId="02958BB1" w:rsidR="008B549E" w:rsidRPr="001C0CC4" w:rsidRDefault="008B549E" w:rsidP="008B549E">
            <w:pPr>
              <w:pStyle w:val="TAC"/>
            </w:pPr>
            <w:r w:rsidRPr="001C0CC4">
              <w:t>FDD</w:t>
            </w:r>
          </w:p>
        </w:tc>
      </w:tr>
      <w:tr w:rsidR="008B549E" w:rsidRPr="001C0CC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8B549E" w:rsidRPr="001C0CC4" w:rsidRDefault="008B549E" w:rsidP="008B549E">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8B549E" w:rsidRPr="001C0CC4" w:rsidRDefault="008B549E" w:rsidP="008B549E">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8B549E" w:rsidRPr="001C0CC4" w:rsidRDefault="008B549E" w:rsidP="008B549E">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5B4CE17" w14:textId="77777777" w:rsidR="008B549E" w:rsidRPr="001C0CC4" w:rsidRDefault="008B549E" w:rsidP="008B549E">
            <w:pPr>
              <w:pStyle w:val="TAC"/>
            </w:pPr>
            <w:r w:rsidRPr="001C0CC4">
              <w:t>TDD</w:t>
            </w:r>
          </w:p>
        </w:tc>
      </w:tr>
      <w:tr w:rsidR="008B549E" w:rsidRPr="001C0CC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8B549E" w:rsidRPr="001C0CC4" w:rsidRDefault="008B549E" w:rsidP="008B549E">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8B549E" w:rsidRPr="001C0CC4" w:rsidRDefault="008B549E" w:rsidP="008B549E">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8B549E" w:rsidRPr="001C0CC4" w:rsidRDefault="008B549E" w:rsidP="008B549E">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8B549E" w:rsidRPr="001C0CC4" w:rsidRDefault="008B549E" w:rsidP="008B549E">
            <w:pPr>
              <w:pStyle w:val="TAC"/>
            </w:pPr>
            <w:r w:rsidRPr="001C0CC4">
              <w:t>TDD</w:t>
            </w:r>
          </w:p>
        </w:tc>
      </w:tr>
      <w:tr w:rsidR="008B549E" w:rsidRPr="001C0CC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8B549E" w:rsidRPr="001C0CC4" w:rsidRDefault="008B549E" w:rsidP="008B549E">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8B549E" w:rsidRPr="001C0CC4" w:rsidRDefault="008B549E" w:rsidP="008B549E">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8B549E" w:rsidRPr="001C0CC4" w:rsidRDefault="008B549E" w:rsidP="008B549E">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3352BD92" w14:textId="77777777" w:rsidR="008B549E" w:rsidRPr="001C0CC4" w:rsidRDefault="008B549E" w:rsidP="008B549E">
            <w:pPr>
              <w:pStyle w:val="TAC"/>
            </w:pPr>
            <w:r w:rsidRPr="001C0CC4">
              <w:t>TDD</w:t>
            </w:r>
          </w:p>
        </w:tc>
      </w:tr>
      <w:tr w:rsidR="008B549E" w:rsidRPr="001C0CC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8B549E" w:rsidRPr="001C0CC4" w:rsidRDefault="008B549E" w:rsidP="008B549E">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8B549E" w:rsidRPr="001C0CC4" w:rsidRDefault="008B549E" w:rsidP="008B549E">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8B549E" w:rsidRPr="001C0CC4" w:rsidRDefault="008B549E" w:rsidP="008B549E">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228D917F" w14:textId="77777777" w:rsidR="008B549E" w:rsidRPr="001C0CC4" w:rsidRDefault="008B549E" w:rsidP="008B549E">
            <w:pPr>
              <w:pStyle w:val="TAC"/>
            </w:pPr>
            <w:r w:rsidRPr="001C0CC4">
              <w:t>TDD</w:t>
            </w:r>
          </w:p>
        </w:tc>
      </w:tr>
      <w:tr w:rsidR="008B549E" w:rsidRPr="001C0CC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8B549E" w:rsidRPr="001C0CC4" w:rsidRDefault="008B549E" w:rsidP="008B549E">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8B549E" w:rsidRPr="001C0CC4" w:rsidRDefault="008B549E" w:rsidP="008B549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8B549E" w:rsidRPr="001C0CC4" w:rsidRDefault="008B549E" w:rsidP="008B549E">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8B549E" w:rsidRPr="001C0CC4" w:rsidRDefault="008B549E" w:rsidP="008B549E">
            <w:pPr>
              <w:pStyle w:val="TAC"/>
            </w:pPr>
            <w:r w:rsidRPr="001C0CC4">
              <w:t>TDD</w:t>
            </w:r>
          </w:p>
        </w:tc>
      </w:tr>
      <w:tr w:rsidR="008B549E" w:rsidRPr="001C0CC4" w14:paraId="692BED04" w14:textId="77777777" w:rsidTr="007F387F">
        <w:trPr>
          <w:jc w:val="center"/>
        </w:trPr>
        <w:tc>
          <w:tcPr>
            <w:tcW w:w="1161" w:type="dxa"/>
            <w:tcBorders>
              <w:top w:val="single" w:sz="4" w:space="0" w:color="auto"/>
              <w:left w:val="single" w:sz="4" w:space="0" w:color="auto"/>
              <w:bottom w:val="nil"/>
              <w:right w:val="single" w:sz="4" w:space="0" w:color="auto"/>
            </w:tcBorders>
          </w:tcPr>
          <w:p w14:paraId="2CE4F9BF" w14:textId="4BB99081" w:rsidR="008B549E" w:rsidRPr="001C0CC4" w:rsidRDefault="008B549E" w:rsidP="008B549E">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674DE049" w14:textId="28E98692" w:rsidR="008B549E" w:rsidRPr="001C0CC4" w:rsidRDefault="008B549E" w:rsidP="008B549E">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1A250CC" w14:textId="21DC637C" w:rsidR="008B549E" w:rsidRPr="001C0CC4" w:rsidRDefault="008B549E" w:rsidP="008B549E">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3B027AC0" w14:textId="1EE15AB9" w:rsidR="008B549E" w:rsidRPr="001C0CC4" w:rsidRDefault="008B549E" w:rsidP="008B549E">
            <w:pPr>
              <w:pStyle w:val="TAC"/>
            </w:pPr>
            <w:r w:rsidRPr="001C0CC4">
              <w:t>TDD</w:t>
            </w:r>
          </w:p>
        </w:tc>
      </w:tr>
      <w:tr w:rsidR="008B549E" w:rsidRPr="001C0CC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8B549E" w:rsidRPr="001C0CC4" w:rsidRDefault="008B549E" w:rsidP="008B549E">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8B549E" w:rsidRPr="001C0CC4" w:rsidRDefault="008B549E" w:rsidP="008B549E">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8B549E" w:rsidRPr="001C0CC4" w:rsidRDefault="008B549E" w:rsidP="008B549E">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7708EC1D" w14:textId="77777777" w:rsidR="008B549E" w:rsidRPr="001C0CC4" w:rsidRDefault="008B549E" w:rsidP="008B549E">
            <w:pPr>
              <w:pStyle w:val="TAC"/>
            </w:pPr>
            <w:r w:rsidRPr="001C0CC4">
              <w:t>TDD</w:t>
            </w:r>
            <w:r w:rsidRPr="001C0CC4">
              <w:rPr>
                <w:rFonts w:cs="Arial"/>
                <w:vertAlign w:val="superscript"/>
              </w:rPr>
              <w:t>1</w:t>
            </w:r>
          </w:p>
        </w:tc>
      </w:tr>
      <w:tr w:rsidR="008B549E" w:rsidRPr="001C0CC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8B549E" w:rsidRPr="001C0CC4" w:rsidRDefault="008B549E" w:rsidP="008B549E">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8B549E" w:rsidRPr="001C0CC4" w:rsidRDefault="008B549E" w:rsidP="008B549E">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8B549E" w:rsidRPr="001C0CC4" w:rsidRDefault="008B549E" w:rsidP="008B549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8B549E" w:rsidRPr="001C0CC4" w:rsidRDefault="008B549E" w:rsidP="008B549E">
            <w:pPr>
              <w:pStyle w:val="TAC"/>
            </w:pPr>
            <w:r w:rsidRPr="001C0CC4">
              <w:t>TDD</w:t>
            </w:r>
          </w:p>
        </w:tc>
      </w:tr>
      <w:tr w:rsidR="008B549E" w:rsidRPr="001C0CC4" w14:paraId="03509528" w14:textId="77777777" w:rsidTr="007F387F">
        <w:trPr>
          <w:jc w:val="center"/>
        </w:trPr>
        <w:tc>
          <w:tcPr>
            <w:tcW w:w="1161" w:type="dxa"/>
            <w:tcBorders>
              <w:top w:val="single" w:sz="4" w:space="0" w:color="auto"/>
              <w:left w:val="single" w:sz="4" w:space="0" w:color="auto"/>
              <w:bottom w:val="nil"/>
              <w:right w:val="single" w:sz="4" w:space="0" w:color="auto"/>
            </w:tcBorders>
          </w:tcPr>
          <w:p w14:paraId="2E0B1DC4" w14:textId="54993A88" w:rsidR="008B549E" w:rsidRPr="001C0CC4" w:rsidRDefault="008B549E" w:rsidP="008B549E">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7B81B8F9" w14:textId="156748E7" w:rsidR="008B549E" w:rsidRPr="001C0CC4" w:rsidRDefault="008B549E" w:rsidP="008B549E">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AA22151" w14:textId="3664830F" w:rsidR="008B549E" w:rsidRPr="001C0CC4" w:rsidRDefault="008B549E" w:rsidP="008B549E">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78E4F9D0" w14:textId="53DB55CE" w:rsidR="008B549E" w:rsidRPr="001C0CC4" w:rsidRDefault="008B549E" w:rsidP="008B549E">
            <w:pPr>
              <w:pStyle w:val="TAC"/>
            </w:pPr>
            <w:r w:rsidRPr="001C0CC4">
              <w:t>FDD</w:t>
            </w:r>
            <w:r w:rsidRPr="001C0CC4">
              <w:rPr>
                <w:vertAlign w:val="superscript"/>
              </w:rPr>
              <w:t>4</w:t>
            </w:r>
          </w:p>
        </w:tc>
      </w:tr>
      <w:tr w:rsidR="008B549E" w:rsidRPr="001C0CC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8B549E" w:rsidRPr="001C0CC4" w:rsidRDefault="008B549E" w:rsidP="008B549E">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8B549E" w:rsidRPr="001C0CC4" w:rsidRDefault="008B549E" w:rsidP="008B549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8B549E" w:rsidRPr="001C0CC4" w:rsidRDefault="008B549E" w:rsidP="008B549E">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8B549E" w:rsidRPr="001C0CC4" w:rsidRDefault="008B549E" w:rsidP="008B549E">
            <w:pPr>
              <w:pStyle w:val="TAC"/>
            </w:pPr>
            <w:r w:rsidRPr="001C0CC4">
              <w:t>FDD</w:t>
            </w:r>
          </w:p>
        </w:tc>
      </w:tr>
      <w:tr w:rsidR="008B549E" w:rsidRPr="001C0CC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8B549E" w:rsidRPr="001C0CC4" w:rsidRDefault="008B549E" w:rsidP="008B549E">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8B549E" w:rsidRPr="001C0CC4" w:rsidRDefault="008B549E" w:rsidP="008B549E">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8B549E" w:rsidRPr="001C0CC4" w:rsidRDefault="008B549E" w:rsidP="008B549E">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8B549E" w:rsidRPr="001C0CC4" w:rsidRDefault="008B549E" w:rsidP="008B549E">
            <w:pPr>
              <w:pStyle w:val="TAC"/>
            </w:pPr>
            <w:r w:rsidRPr="001C0CC4">
              <w:t>FDD</w:t>
            </w:r>
          </w:p>
        </w:tc>
      </w:tr>
      <w:tr w:rsidR="008B549E" w:rsidRPr="001C0CC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8B549E" w:rsidRPr="001C0CC4" w:rsidRDefault="008B549E" w:rsidP="008B549E">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8B549E" w:rsidRPr="001C0CC4" w:rsidRDefault="008B549E" w:rsidP="008B549E">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8B549E" w:rsidRPr="001C0CC4" w:rsidRDefault="008B549E" w:rsidP="008B549E">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8B549E" w:rsidRPr="001C0CC4" w:rsidRDefault="008B549E" w:rsidP="008B549E">
            <w:pPr>
              <w:pStyle w:val="TAC"/>
            </w:pPr>
            <w:r w:rsidRPr="001C0CC4">
              <w:t>FDD</w:t>
            </w:r>
          </w:p>
        </w:tc>
      </w:tr>
      <w:tr w:rsidR="008B549E" w:rsidRPr="001C0CC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8B549E" w:rsidRPr="001C0CC4" w:rsidRDefault="008B549E" w:rsidP="008B549E">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8B549E" w:rsidRPr="001C0CC4" w:rsidRDefault="008B549E" w:rsidP="008B549E">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8B549E" w:rsidRPr="001C0CC4" w:rsidRDefault="008B549E" w:rsidP="008B549E">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7931821" w14:textId="77777777" w:rsidR="008B549E" w:rsidRPr="001C0CC4" w:rsidRDefault="008B549E" w:rsidP="008B549E">
            <w:pPr>
              <w:pStyle w:val="TAC"/>
            </w:pPr>
            <w:r w:rsidRPr="001C0CC4">
              <w:t>FDD</w:t>
            </w:r>
          </w:p>
        </w:tc>
      </w:tr>
      <w:tr w:rsidR="008B549E" w:rsidRPr="001C0CC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8B549E" w:rsidRPr="001C0CC4" w:rsidRDefault="008B549E" w:rsidP="008B549E">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8B549E" w:rsidRPr="001C0CC4" w:rsidRDefault="008B549E" w:rsidP="008B549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8B549E" w:rsidRPr="001C0CC4" w:rsidRDefault="008B549E" w:rsidP="008B549E">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8B549E" w:rsidRPr="001C0CC4" w:rsidRDefault="008B549E" w:rsidP="008B549E">
            <w:pPr>
              <w:pStyle w:val="TAC"/>
            </w:pPr>
            <w:r w:rsidRPr="001C0CC4">
              <w:t>SDL</w:t>
            </w:r>
          </w:p>
        </w:tc>
      </w:tr>
      <w:tr w:rsidR="008B549E" w:rsidRPr="001C0CC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8B549E" w:rsidRPr="001C0CC4" w:rsidRDefault="008B549E" w:rsidP="008B549E">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8B549E" w:rsidRPr="001C0CC4" w:rsidRDefault="008B549E" w:rsidP="008B549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8B549E" w:rsidRPr="001C0CC4" w:rsidRDefault="008B549E" w:rsidP="008B549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8B549E" w:rsidRPr="001C0CC4" w:rsidRDefault="008B549E" w:rsidP="008B549E">
            <w:pPr>
              <w:pStyle w:val="TAC"/>
            </w:pPr>
            <w:r w:rsidRPr="001C0CC4">
              <w:t>SDL</w:t>
            </w:r>
          </w:p>
        </w:tc>
      </w:tr>
      <w:tr w:rsidR="008B549E" w:rsidRPr="001C0CC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8B549E" w:rsidRPr="001C0CC4" w:rsidRDefault="008B549E" w:rsidP="008B549E">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8B549E" w:rsidRPr="001C0CC4" w:rsidRDefault="008B549E" w:rsidP="008B549E">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8B549E" w:rsidRPr="001C0CC4" w:rsidRDefault="008B549E" w:rsidP="008B549E">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8B549E" w:rsidRPr="001C0CC4" w:rsidRDefault="008B549E" w:rsidP="008B549E">
            <w:pPr>
              <w:pStyle w:val="TAC"/>
            </w:pPr>
            <w:r w:rsidRPr="001C0CC4">
              <w:t>TDD</w:t>
            </w:r>
          </w:p>
        </w:tc>
      </w:tr>
      <w:tr w:rsidR="008B549E" w:rsidRPr="001C0CC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8B549E" w:rsidRPr="001C0CC4" w:rsidRDefault="008B549E" w:rsidP="008B549E">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8B549E" w:rsidRPr="001C0CC4" w:rsidRDefault="008B549E" w:rsidP="008B549E">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8B549E" w:rsidRPr="001C0CC4" w:rsidRDefault="008B549E" w:rsidP="008B549E">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8B549E" w:rsidRPr="001C0CC4" w:rsidRDefault="008B549E" w:rsidP="008B549E">
            <w:pPr>
              <w:pStyle w:val="TAC"/>
            </w:pPr>
            <w:r w:rsidRPr="001C0CC4">
              <w:t>TDD</w:t>
            </w:r>
          </w:p>
        </w:tc>
      </w:tr>
      <w:tr w:rsidR="008B549E" w:rsidRPr="001C0CC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8B549E" w:rsidRPr="001C0CC4" w:rsidRDefault="008B549E" w:rsidP="008B549E">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8B549E" w:rsidRPr="001C0CC4" w:rsidRDefault="008B549E" w:rsidP="008B549E">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8B549E" w:rsidRPr="001C0CC4" w:rsidRDefault="008B549E" w:rsidP="008B549E">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8B549E" w:rsidRPr="001C0CC4" w:rsidRDefault="008B549E" w:rsidP="008B549E">
            <w:pPr>
              <w:pStyle w:val="TAC"/>
            </w:pPr>
            <w:r w:rsidRPr="001C0CC4">
              <w:t>TDD</w:t>
            </w:r>
          </w:p>
        </w:tc>
      </w:tr>
      <w:tr w:rsidR="008B549E" w:rsidRPr="001C0CC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8B549E" w:rsidRPr="001C0CC4" w:rsidRDefault="008B549E" w:rsidP="008B549E">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8B549E" w:rsidRPr="001C0CC4" w:rsidRDefault="008B549E" w:rsidP="008B549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8B549E" w:rsidRPr="001C0CC4" w:rsidRDefault="008B549E" w:rsidP="008B549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A701A91" w14:textId="77777777" w:rsidR="008B549E" w:rsidRPr="001C0CC4" w:rsidRDefault="008B549E" w:rsidP="008B549E">
            <w:pPr>
              <w:pStyle w:val="TAC"/>
            </w:pPr>
            <w:r w:rsidRPr="001C0CC4">
              <w:t xml:space="preserve">SUL </w:t>
            </w:r>
          </w:p>
        </w:tc>
      </w:tr>
      <w:tr w:rsidR="008B549E" w:rsidRPr="001C0CC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8B549E" w:rsidRPr="001C0CC4" w:rsidRDefault="008B549E" w:rsidP="008B549E">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8B549E" w:rsidRPr="001C0CC4" w:rsidRDefault="008B549E" w:rsidP="008B549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8B549E" w:rsidRPr="001C0CC4" w:rsidRDefault="008B549E" w:rsidP="008B549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22BE982" w14:textId="77777777" w:rsidR="008B549E" w:rsidRPr="001C0CC4" w:rsidRDefault="008B549E" w:rsidP="008B549E">
            <w:pPr>
              <w:pStyle w:val="TAC"/>
            </w:pPr>
            <w:r w:rsidRPr="001C0CC4">
              <w:t xml:space="preserve">SUL </w:t>
            </w:r>
          </w:p>
        </w:tc>
      </w:tr>
      <w:tr w:rsidR="008B549E" w:rsidRPr="001C0CC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8B549E" w:rsidRPr="001C0CC4" w:rsidRDefault="008B549E" w:rsidP="008B549E">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8B549E" w:rsidRPr="001C0CC4" w:rsidRDefault="008B549E" w:rsidP="008B549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8B549E" w:rsidRPr="001C0CC4" w:rsidRDefault="008B549E" w:rsidP="008B549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4F85413" w14:textId="77777777" w:rsidR="008B549E" w:rsidRPr="001C0CC4" w:rsidRDefault="008B549E" w:rsidP="008B549E">
            <w:pPr>
              <w:pStyle w:val="TAC"/>
            </w:pPr>
            <w:r w:rsidRPr="001C0CC4">
              <w:t xml:space="preserve">SUL </w:t>
            </w:r>
          </w:p>
        </w:tc>
      </w:tr>
      <w:tr w:rsidR="008B549E" w:rsidRPr="001C0CC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8B549E" w:rsidRPr="001C0CC4" w:rsidRDefault="008B549E" w:rsidP="008B549E">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8B549E" w:rsidRPr="001C0CC4" w:rsidRDefault="008B549E" w:rsidP="008B549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8B549E" w:rsidRPr="001C0CC4" w:rsidRDefault="008B549E" w:rsidP="008B549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E64135" w14:textId="77777777" w:rsidR="008B549E" w:rsidRPr="001C0CC4" w:rsidRDefault="008B549E" w:rsidP="008B549E">
            <w:pPr>
              <w:pStyle w:val="TAC"/>
            </w:pPr>
            <w:r w:rsidRPr="001C0CC4">
              <w:t>SUL</w:t>
            </w:r>
          </w:p>
        </w:tc>
      </w:tr>
      <w:tr w:rsidR="008B549E" w:rsidRPr="001C0CC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8B549E" w:rsidRPr="001C0CC4" w:rsidRDefault="008B549E" w:rsidP="008B549E">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8B549E" w:rsidRPr="001C0CC4" w:rsidRDefault="008B549E" w:rsidP="008B549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8B549E" w:rsidRPr="001C0CC4" w:rsidRDefault="008B549E" w:rsidP="008B549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8B549E" w:rsidRPr="001C0CC4" w:rsidRDefault="008B549E" w:rsidP="008B549E">
            <w:pPr>
              <w:pStyle w:val="TAC"/>
            </w:pPr>
            <w:r w:rsidRPr="001C0CC4">
              <w:t>SUL</w:t>
            </w:r>
          </w:p>
        </w:tc>
      </w:tr>
      <w:tr w:rsidR="008B549E" w:rsidRPr="001C0CC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8B549E" w:rsidRPr="001C0CC4" w:rsidRDefault="008B549E" w:rsidP="008B549E">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8B549E" w:rsidRPr="001C0CC4" w:rsidRDefault="008B549E" w:rsidP="008B549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8B549E" w:rsidRPr="001C0CC4" w:rsidRDefault="008B549E" w:rsidP="008B549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8B549E" w:rsidRPr="001C0CC4" w:rsidRDefault="008B549E" w:rsidP="008B549E">
            <w:pPr>
              <w:pStyle w:val="TAC"/>
            </w:pPr>
            <w:r w:rsidRPr="001C0CC4">
              <w:t>SUL</w:t>
            </w:r>
          </w:p>
        </w:tc>
      </w:tr>
      <w:tr w:rsidR="00AD5AD4" w:rsidRPr="001C0CC4" w14:paraId="77A77D4A"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04B36EB6" w14:textId="35183B6D" w:rsidR="00AD5AD4" w:rsidRPr="001C0CC4" w:rsidRDefault="00AD5AD4" w:rsidP="00AD5AD4">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2AAF104" w14:textId="7DAC937E" w:rsidR="00AD5AD4" w:rsidRPr="001C0CC4" w:rsidRDefault="00AD5AD4" w:rsidP="00AD5AD4">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22ED096F" w14:textId="60A3533D" w:rsidR="00AD5AD4" w:rsidRPr="001C0CC4" w:rsidRDefault="00AD5AD4" w:rsidP="00AD5AD4">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A8FBF36" w14:textId="74BD3EC6" w:rsidR="00AD5AD4" w:rsidRPr="001C0CC4" w:rsidRDefault="00AD5AD4" w:rsidP="00AD5AD4">
            <w:pPr>
              <w:pStyle w:val="TAC"/>
            </w:pPr>
            <w:r w:rsidRPr="001C0CC4">
              <w:t>SUL</w:t>
            </w:r>
          </w:p>
        </w:tc>
      </w:tr>
      <w:tr w:rsidR="00AD5AD4" w:rsidRPr="001C0CC4" w14:paraId="547783EC"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70F9EE69" w14:textId="46745893" w:rsidR="00AD5AD4" w:rsidRPr="001C0CC4" w:rsidRDefault="006C35AB" w:rsidP="00AD5AD4">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F3C248F" w14:textId="2B6B8745" w:rsidR="00AD5AD4" w:rsidRPr="001C0CC4" w:rsidRDefault="00AD5AD4" w:rsidP="00AD5AD4">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015369E1" w14:textId="57311D8F" w:rsidR="00AD5AD4" w:rsidRPr="001C0CC4" w:rsidRDefault="00AD5AD4" w:rsidP="00AD5AD4">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118DBD" w14:textId="366FB549" w:rsidR="00AD5AD4" w:rsidRPr="001C0CC4" w:rsidRDefault="00AD5AD4" w:rsidP="00AD5AD4">
            <w:pPr>
              <w:pStyle w:val="TAC"/>
            </w:pPr>
            <w:r w:rsidRPr="001C0CC4">
              <w:t>TDD</w:t>
            </w:r>
            <w:r w:rsidRPr="001C0CC4">
              <w:rPr>
                <w:rFonts w:cs="Arial"/>
                <w:vertAlign w:val="superscript"/>
              </w:rPr>
              <w:t>5</w:t>
            </w:r>
          </w:p>
        </w:tc>
      </w:tr>
      <w:tr w:rsidR="00DB01C6" w:rsidRPr="001C0CC4" w14:paraId="0E7FD47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265434D7" w14:textId="58B2F18E" w:rsidR="00DB01C6" w:rsidRDefault="00DB01C6" w:rsidP="00DB01C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77BEE3B" w14:textId="63E9AECC" w:rsidR="00DB01C6" w:rsidRDefault="00DB01C6" w:rsidP="00DB01C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86F03E8" w14:textId="16E3BCA0" w:rsidR="00DB01C6" w:rsidRPr="00414DAE" w:rsidRDefault="00DB01C6" w:rsidP="00DB01C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5F5B725" w14:textId="205A9F7B" w:rsidR="00DB01C6" w:rsidRPr="00414DAE" w:rsidRDefault="00DB01C6" w:rsidP="00DB01C6">
            <w:pPr>
              <w:pStyle w:val="TAC"/>
            </w:pPr>
            <w:r>
              <w:rPr>
                <w:lang w:eastAsia="zh-CN"/>
              </w:rPr>
              <w:t>FDD</w:t>
            </w:r>
            <w:r>
              <w:rPr>
                <w:vertAlign w:val="superscript"/>
                <w:lang w:eastAsia="zh-CN"/>
              </w:rPr>
              <w:t>9</w:t>
            </w:r>
          </w:p>
        </w:tc>
      </w:tr>
      <w:tr w:rsidR="00DB01C6" w:rsidRPr="001C0CC4" w14:paraId="3C462C7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5905D043" w14:textId="4A575CBE" w:rsidR="00DB01C6" w:rsidRDefault="00DB01C6" w:rsidP="00DB01C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F1372AE" w14:textId="148DC589" w:rsidR="00DB01C6" w:rsidRDefault="00DB01C6" w:rsidP="00DB01C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8235CF8" w14:textId="1DDFCA73" w:rsidR="00DB01C6" w:rsidRPr="00414DAE" w:rsidRDefault="00DB01C6" w:rsidP="00DB01C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3FB2752E" w14:textId="03E6E859" w:rsidR="00DB01C6" w:rsidRPr="00414DAE" w:rsidRDefault="00DB01C6" w:rsidP="00DB01C6">
            <w:pPr>
              <w:pStyle w:val="TAC"/>
            </w:pPr>
            <w:r>
              <w:rPr>
                <w:lang w:eastAsia="zh-CN"/>
              </w:rPr>
              <w:t>FDD</w:t>
            </w:r>
            <w:r>
              <w:rPr>
                <w:vertAlign w:val="superscript"/>
                <w:lang w:eastAsia="zh-CN"/>
              </w:rPr>
              <w:t>9</w:t>
            </w:r>
          </w:p>
        </w:tc>
      </w:tr>
      <w:tr w:rsidR="00DB01C6" w:rsidRPr="001C0CC4" w14:paraId="4DCC6596"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6CD3F6" w14:textId="4BBD7FF6" w:rsidR="00DB01C6" w:rsidRDefault="00DB01C6" w:rsidP="00DB01C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20C6241" w14:textId="3FE2EBF7" w:rsidR="00DB01C6" w:rsidRDefault="00DB01C6" w:rsidP="00DB01C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02221F2" w14:textId="7F833646" w:rsidR="00DB01C6" w:rsidRPr="00414DAE" w:rsidRDefault="00DB01C6" w:rsidP="00DB01C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87CFB95" w14:textId="706EDC2F" w:rsidR="00DB01C6" w:rsidRPr="00414DAE" w:rsidRDefault="00DB01C6" w:rsidP="00DB01C6">
            <w:pPr>
              <w:pStyle w:val="TAC"/>
            </w:pPr>
            <w:r>
              <w:rPr>
                <w:lang w:eastAsia="zh-CN"/>
              </w:rPr>
              <w:t>FDD</w:t>
            </w:r>
            <w:r>
              <w:rPr>
                <w:vertAlign w:val="superscript"/>
                <w:lang w:eastAsia="zh-CN"/>
              </w:rPr>
              <w:t>9</w:t>
            </w:r>
          </w:p>
        </w:tc>
      </w:tr>
      <w:tr w:rsidR="00DB01C6" w:rsidRPr="001C0CC4" w14:paraId="3BD9CD17"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52F9B012" w14:textId="336A26D8" w:rsidR="00DB01C6" w:rsidRDefault="00DB01C6" w:rsidP="00DB01C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FE48C7D" w14:textId="0A60E92A" w:rsidR="00DB01C6" w:rsidRDefault="00DB01C6" w:rsidP="00DB01C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0DEE6B1C" w14:textId="42DDA8AE" w:rsidR="00DB01C6" w:rsidRPr="00414DAE" w:rsidRDefault="00DB01C6" w:rsidP="00DB01C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E8FC088" w14:textId="29C6A69A" w:rsidR="00DB01C6" w:rsidRPr="00414DAE" w:rsidRDefault="00DB01C6" w:rsidP="00DB01C6">
            <w:pPr>
              <w:pStyle w:val="TAC"/>
            </w:pPr>
            <w:r>
              <w:rPr>
                <w:lang w:eastAsia="zh-CN"/>
              </w:rPr>
              <w:t>FDD</w:t>
            </w:r>
            <w:r>
              <w:rPr>
                <w:vertAlign w:val="superscript"/>
                <w:lang w:eastAsia="zh-CN"/>
              </w:rPr>
              <w:t>9</w:t>
            </w:r>
          </w:p>
        </w:tc>
      </w:tr>
      <w:tr w:rsidR="008C776F" w:rsidRPr="001C0CC4" w14:paraId="1A731F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134ED477" w14:textId="4C1BB7C2" w:rsidR="008C776F" w:rsidRPr="001C0CC4" w:rsidRDefault="008C776F" w:rsidP="008C776F">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2398B35" w14:textId="5E65721B" w:rsidR="008C776F" w:rsidRPr="001C0CC4" w:rsidRDefault="008C776F" w:rsidP="008C776F">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49E5004" w14:textId="74D74D79" w:rsidR="008C776F" w:rsidRPr="001C0CC4" w:rsidRDefault="008C776F" w:rsidP="008C776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870622C" w14:textId="344D3835" w:rsidR="008C776F" w:rsidRPr="001C0CC4" w:rsidRDefault="008C776F" w:rsidP="008C776F">
            <w:pPr>
              <w:pStyle w:val="TAC"/>
            </w:pPr>
            <w:r w:rsidRPr="00414DAE">
              <w:t>SUL</w:t>
            </w:r>
          </w:p>
        </w:tc>
      </w:tr>
      <w:tr w:rsidR="00AD5AD4" w:rsidRPr="001C0CC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AD5AD4" w:rsidRPr="001C0CC4" w:rsidRDefault="00AD5AD4" w:rsidP="00AD5AD4">
            <w:pPr>
              <w:pStyle w:val="TAN"/>
            </w:pPr>
            <w:r w:rsidRPr="001C0CC4">
              <w:lastRenderedPageBreak/>
              <w:t>NOTE 1:</w:t>
            </w:r>
            <w:r w:rsidRPr="001C0CC4">
              <w:tab/>
              <w:t>UE that complies with the NR Band n50 minimum requirements in this specification         shall also comply with the NR Band n51 minimum requirements.</w:t>
            </w:r>
          </w:p>
          <w:p w14:paraId="3DDCD65E" w14:textId="421D57F3" w:rsidR="00AD5AD4" w:rsidRPr="001C0CC4" w:rsidRDefault="00AD5AD4" w:rsidP="00AD5AD4">
            <w:pPr>
              <w:pStyle w:val="TAN"/>
            </w:pPr>
            <w:r w:rsidRPr="001C0CC4">
              <w:t>NOTE 2:</w:t>
            </w:r>
            <w:r w:rsidRPr="001C0CC4">
              <w:tab/>
              <w:t>UE that complies with the NR Band n75 minimum requirements in this specification         shall also comply with the NR Band n76 minimum requirements.</w:t>
            </w:r>
          </w:p>
          <w:p w14:paraId="56B639D7" w14:textId="77777777" w:rsidR="00AD5AD4" w:rsidRPr="001C0CC4" w:rsidRDefault="00AD5AD4" w:rsidP="00AD5AD4">
            <w:pPr>
              <w:pStyle w:val="TAN"/>
              <w:rPr>
                <w:szCs w:val="18"/>
              </w:rPr>
            </w:pPr>
            <w:r w:rsidRPr="001C0CC4">
              <w:t>NOTE 3:</w:t>
            </w:r>
            <w:r w:rsidRPr="001C0CC4">
              <w:tab/>
              <w:t>Uplink transmission is not allowed at this band for UE with external vehicle-mounted antennas</w:t>
            </w:r>
            <w:r w:rsidRPr="001C0CC4">
              <w:rPr>
                <w:szCs w:val="18"/>
              </w:rPr>
              <w:t>.</w:t>
            </w:r>
          </w:p>
          <w:p w14:paraId="1A160DA4" w14:textId="77777777" w:rsidR="00AD5AD4" w:rsidRPr="001C0CC4" w:rsidRDefault="00AD5AD4" w:rsidP="00AD5AD4">
            <w:pPr>
              <w:pStyle w:val="TAN"/>
            </w:pPr>
            <w:r w:rsidRPr="001C0CC4">
              <w:t>NOTE 4:</w:t>
            </w:r>
            <w:r w:rsidRPr="001C0CC4">
              <w:tab/>
              <w:t>A UE that complies with the NR Band n65 minimum requirements in this specification shall also comply with the NR Band n1 minimum requirements.</w:t>
            </w:r>
          </w:p>
          <w:p w14:paraId="21986DF6" w14:textId="07F39B7A" w:rsidR="00F44E07" w:rsidRDefault="00F44E07" w:rsidP="00F44E07">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ins w:id="8" w:author="Bill Shvodian" w:date="2020-02-14T15:36:00Z">
              <w:r w:rsidR="000D592A">
                <w:t xml:space="preserve"> A UE supporting Band n90 shall also support band n41. </w:t>
              </w:r>
            </w:ins>
          </w:p>
          <w:p w14:paraId="2C9EF191" w14:textId="0C70A6A0" w:rsidR="00C154EE" w:rsidRPr="001C0CC4" w:rsidRDefault="00C154EE" w:rsidP="00C154EE">
            <w:pPr>
              <w:pStyle w:val="TAN"/>
              <w:rPr>
                <w:lang w:eastAsia="en-US"/>
              </w:rPr>
            </w:pPr>
            <w:r w:rsidRPr="001C0CC4">
              <w:rPr>
                <w:lang w:eastAsia="en-US"/>
              </w:rPr>
              <w:t>NOTE 6:</w:t>
            </w:r>
            <w:r w:rsidRPr="001C0CC4">
              <w:rPr>
                <w:lang w:eastAsia="en-US"/>
              </w:rPr>
              <w:tab/>
              <w:t>A UE that supports NR Band n66 shall receive in the entire DL operating band.</w:t>
            </w:r>
          </w:p>
          <w:p w14:paraId="6271449F" w14:textId="77777777" w:rsidR="00C154EE" w:rsidRDefault="00C154EE" w:rsidP="0043540A">
            <w:pPr>
              <w:pStyle w:val="TAN"/>
              <w:rPr>
                <w:lang w:eastAsia="en-US"/>
              </w:rPr>
            </w:pPr>
            <w:r w:rsidRPr="001C0CC4">
              <w:rPr>
                <w:lang w:eastAsia="en-US"/>
              </w:rPr>
              <w:t>NOTE 7:</w:t>
            </w:r>
            <w:r w:rsidRPr="001C0CC4">
              <w:rPr>
                <w:lang w:eastAsia="en-US"/>
              </w:rPr>
              <w:tab/>
              <w:t xml:space="preserve">A UE that supports NR Band n66 and CA operation in any CA band shall also comply with the minimum requirements specified for the DL CA configurations CA_n66B and CA_n66(2A) in the current version </w:t>
            </w:r>
            <w:r w:rsidRPr="001C0CC4">
              <w:t>of the specification</w:t>
            </w:r>
            <w:r w:rsidRPr="001C0CC4">
              <w:rPr>
                <w:lang w:eastAsia="en-US"/>
              </w:rPr>
              <w:t>.</w:t>
            </w:r>
          </w:p>
          <w:p w14:paraId="6A5AA090" w14:textId="47796894" w:rsidR="00713B23" w:rsidRDefault="00CF3034" w:rsidP="00713B2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56AA16B7" w14:textId="43832D2E" w:rsidR="008C776F" w:rsidRPr="001C0CC4" w:rsidRDefault="00713B23" w:rsidP="00713B23">
            <w:pPr>
              <w:pStyle w:val="TAN"/>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tc>
      </w:tr>
    </w:tbl>
    <w:p w14:paraId="5DBBDA4C" w14:textId="2BC067DB" w:rsidR="00CC1E1B" w:rsidRPr="00CC1E1B" w:rsidRDefault="00CC1E1B" w:rsidP="00CC1E1B">
      <w:pPr>
        <w:jc w:val="center"/>
        <w:rPr>
          <w:color w:val="FF0000"/>
          <w:sz w:val="40"/>
        </w:rPr>
      </w:pPr>
      <w:r w:rsidRPr="00CC1E1B">
        <w:rPr>
          <w:color w:val="FF0000"/>
          <w:sz w:val="40"/>
        </w:rPr>
        <w:t>&lt;</w:t>
      </w:r>
      <w:r>
        <w:rPr>
          <w:color w:val="FF0000"/>
          <w:sz w:val="40"/>
        </w:rPr>
        <w:t>End</w:t>
      </w:r>
      <w:r w:rsidRPr="00CC1E1B">
        <w:rPr>
          <w:color w:val="FF0000"/>
          <w:sz w:val="40"/>
        </w:rPr>
        <w:t xml:space="preserve"> of changes&gt;</w:t>
      </w:r>
    </w:p>
    <w:p w14:paraId="7CD63937" w14:textId="77777777" w:rsidR="005F7BBD" w:rsidRPr="001C0CC4" w:rsidRDefault="005F7BBD" w:rsidP="00863308"/>
    <w:bookmarkEnd w:id="0"/>
    <w:sectPr w:rsidR="005F7BBD" w:rsidRPr="001C0CC4" w:rsidSect="000D592A">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92838" w14:textId="77777777" w:rsidR="009D57A6" w:rsidRDefault="009D57A6">
      <w:r>
        <w:separator/>
      </w:r>
    </w:p>
  </w:endnote>
  <w:endnote w:type="continuationSeparator" w:id="0">
    <w:p w14:paraId="725D4405" w14:textId="77777777" w:rsidR="009D57A6" w:rsidRDefault="009D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32FC3" w14:textId="77777777" w:rsidR="009D57A6" w:rsidRDefault="009D57A6">
      <w:r>
        <w:separator/>
      </w:r>
    </w:p>
  </w:footnote>
  <w:footnote w:type="continuationSeparator" w:id="0">
    <w:p w14:paraId="42CAD446" w14:textId="77777777" w:rsidR="009D57A6" w:rsidRDefault="009D5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DB3D81FF"/>
    <w:multiLevelType w:val="singleLevel"/>
    <w:tmpl w:val="DB3D81FF"/>
    <w:lvl w:ilvl="0">
      <w:start w:val="1"/>
      <w:numFmt w:val="decimal"/>
      <w:suff w:val="space"/>
      <w:lvlText w:val="%1."/>
      <w:lvlJc w:val="left"/>
    </w:lvl>
  </w:abstractNum>
  <w:abstractNum w:abstractNumId="2" w15:restartNumberingAfterBreak="0">
    <w:nsid w:val="DD550484"/>
    <w:multiLevelType w:val="singleLevel"/>
    <w:tmpl w:val="DD550484"/>
    <w:lvl w:ilvl="0">
      <w:start w:val="5"/>
      <w:numFmt w:val="upperLetter"/>
      <w:suff w:val="nothing"/>
      <w:lvlText w:val="%1-"/>
      <w:lvlJc w:val="left"/>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6A89"/>
    <w:multiLevelType w:val="singleLevel"/>
    <w:tmpl w:val="00136A89"/>
    <w:lvl w:ilvl="0">
      <w:start w:val="5"/>
      <w:numFmt w:val="upperLetter"/>
      <w:suff w:val="nothing"/>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9E57E84"/>
    <w:multiLevelType w:val="singleLevel"/>
    <w:tmpl w:val="09E57E84"/>
    <w:lvl w:ilvl="0">
      <w:start w:val="1"/>
      <w:numFmt w:val="decimal"/>
      <w:suff w:val="space"/>
      <w:lvlText w:val="%1."/>
      <w:lvlJc w:val="left"/>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E67F0D"/>
    <w:multiLevelType w:val="singleLevel"/>
    <w:tmpl w:val="15E67F0D"/>
    <w:lvl w:ilvl="0">
      <w:start w:val="5"/>
      <w:numFmt w:val="upperLetter"/>
      <w:suff w:val="nothing"/>
      <w:lvlText w:val="%1-"/>
      <w:lvlJc w:val="left"/>
    </w:lvl>
  </w:abstractNum>
  <w:abstractNum w:abstractNumId="22"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C9AF14"/>
    <w:multiLevelType w:val="singleLevel"/>
    <w:tmpl w:val="58C9AF14"/>
    <w:lvl w:ilvl="0">
      <w:start w:val="5"/>
      <w:numFmt w:val="upperLetter"/>
      <w:suff w:val="nothing"/>
      <w:lvlText w:val="%1-"/>
      <w:lvlJc w:val="left"/>
    </w:lvl>
  </w:abstractNum>
  <w:abstractNum w:abstractNumId="4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4"/>
  </w:num>
  <w:num w:numId="5">
    <w:abstractNumId w:val="47"/>
  </w:num>
  <w:num w:numId="6">
    <w:abstractNumId w:val="37"/>
  </w:num>
  <w:num w:numId="7">
    <w:abstractNumId w:val="19"/>
  </w:num>
  <w:num w:numId="8">
    <w:abstractNumId w:val="30"/>
  </w:num>
  <w:num w:numId="9">
    <w:abstractNumId w:val="55"/>
  </w:num>
  <w:num w:numId="10">
    <w:abstractNumId w:val="18"/>
  </w:num>
  <w:num w:numId="11">
    <w:abstractNumId w:val="43"/>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8"/>
  </w:num>
  <w:num w:numId="21">
    <w:abstractNumId w:val="50"/>
  </w:num>
  <w:num w:numId="22">
    <w:abstractNumId w:val="39"/>
  </w:num>
  <w:num w:numId="23">
    <w:abstractNumId w:val="44"/>
  </w:num>
  <w:num w:numId="24">
    <w:abstractNumId w:val="27"/>
  </w:num>
  <w:num w:numId="25">
    <w:abstractNumId w:val="16"/>
  </w:num>
  <w:num w:numId="26">
    <w:abstractNumId w:val="24"/>
  </w:num>
  <w:num w:numId="27">
    <w:abstractNumId w:val="40"/>
  </w:num>
  <w:num w:numId="28">
    <w:abstractNumId w:val="52"/>
  </w:num>
  <w:num w:numId="29">
    <w:abstractNumId w:val="35"/>
  </w:num>
  <w:num w:numId="30">
    <w:abstractNumId w:val="14"/>
  </w:num>
  <w:num w:numId="31">
    <w:abstractNumId w:val="38"/>
  </w:num>
  <w:num w:numId="32">
    <w:abstractNumId w:val="26"/>
  </w:num>
  <w:num w:numId="33">
    <w:abstractNumId w:val="33"/>
  </w:num>
  <w:num w:numId="34">
    <w:abstractNumId w:val="51"/>
  </w:num>
  <w:num w:numId="35">
    <w:abstractNumId w:val="53"/>
  </w:num>
  <w:num w:numId="36">
    <w:abstractNumId w:val="56"/>
  </w:num>
  <w:num w:numId="37">
    <w:abstractNumId w:val="25"/>
  </w:num>
  <w:num w:numId="38">
    <w:abstractNumId w:val="20"/>
  </w:num>
  <w:num w:numId="39">
    <w:abstractNumId w:val="10"/>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9"/>
  </w:num>
  <w:num w:numId="41">
    <w:abstractNumId w:val="49"/>
  </w:num>
  <w:num w:numId="42">
    <w:abstractNumId w:val="17"/>
  </w:num>
  <w:num w:numId="43">
    <w:abstractNumId w:val="58"/>
  </w:num>
  <w:num w:numId="44">
    <w:abstractNumId w:val="45"/>
  </w:num>
  <w:num w:numId="45">
    <w:abstractNumId w:val="48"/>
  </w:num>
  <w:num w:numId="46">
    <w:abstractNumId w:val="41"/>
  </w:num>
  <w:num w:numId="47">
    <w:abstractNumId w:val="13"/>
  </w:num>
  <w:num w:numId="48">
    <w:abstractNumId w:val="31"/>
  </w:num>
  <w:num w:numId="49">
    <w:abstractNumId w:val="3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num>
  <w:num w:numId="52">
    <w:abstractNumId w:val="42"/>
  </w:num>
  <w:num w:numId="53">
    <w:abstractNumId w:val="23"/>
  </w:num>
  <w:num w:numId="54">
    <w:abstractNumId w:val="0"/>
  </w:num>
  <w:num w:numId="55">
    <w:abstractNumId w:val="46"/>
  </w:num>
  <w:num w:numId="56">
    <w:abstractNumId w:val="21"/>
  </w:num>
  <w:num w:numId="57">
    <w:abstractNumId w:val="36"/>
  </w:num>
  <w:num w:numId="58">
    <w:abstractNumId w:val="15"/>
  </w:num>
  <w:num w:numId="59">
    <w:abstractNumId w:val="1"/>
  </w:num>
  <w:num w:numId="60">
    <w:abstractNumId w:val="11"/>
  </w:num>
  <w:num w:numId="61">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4316"/>
    <w:rsid w:val="000055FD"/>
    <w:rsid w:val="0001010C"/>
    <w:rsid w:val="00012B17"/>
    <w:rsid w:val="000132A2"/>
    <w:rsid w:val="00013E84"/>
    <w:rsid w:val="00015066"/>
    <w:rsid w:val="00015C8A"/>
    <w:rsid w:val="00015E68"/>
    <w:rsid w:val="00022E4A"/>
    <w:rsid w:val="00023AF1"/>
    <w:rsid w:val="00023FC7"/>
    <w:rsid w:val="00024194"/>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52B3"/>
    <w:rsid w:val="000D592A"/>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690F"/>
    <w:rsid w:val="00106B3A"/>
    <w:rsid w:val="00107194"/>
    <w:rsid w:val="00107586"/>
    <w:rsid w:val="00110255"/>
    <w:rsid w:val="00111D63"/>
    <w:rsid w:val="00112A81"/>
    <w:rsid w:val="00112E0F"/>
    <w:rsid w:val="00113021"/>
    <w:rsid w:val="0011328F"/>
    <w:rsid w:val="00113B12"/>
    <w:rsid w:val="0011553A"/>
    <w:rsid w:val="0012452E"/>
    <w:rsid w:val="00125C90"/>
    <w:rsid w:val="00130E13"/>
    <w:rsid w:val="00130F47"/>
    <w:rsid w:val="001310CE"/>
    <w:rsid w:val="0013425B"/>
    <w:rsid w:val="00134D0F"/>
    <w:rsid w:val="0013520F"/>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C82"/>
    <w:rsid w:val="002B7031"/>
    <w:rsid w:val="002B7829"/>
    <w:rsid w:val="002B7BE8"/>
    <w:rsid w:val="002C136F"/>
    <w:rsid w:val="002C1BD3"/>
    <w:rsid w:val="002C2624"/>
    <w:rsid w:val="002C4AB0"/>
    <w:rsid w:val="002C50DE"/>
    <w:rsid w:val="002C50F5"/>
    <w:rsid w:val="002C5BAA"/>
    <w:rsid w:val="002C6855"/>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A2A"/>
    <w:rsid w:val="00303A06"/>
    <w:rsid w:val="00303C0F"/>
    <w:rsid w:val="00305409"/>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6DF0"/>
    <w:rsid w:val="003A6E39"/>
    <w:rsid w:val="003A6E7D"/>
    <w:rsid w:val="003A6F7F"/>
    <w:rsid w:val="003A707B"/>
    <w:rsid w:val="003A78A3"/>
    <w:rsid w:val="003B0CA6"/>
    <w:rsid w:val="003B11B1"/>
    <w:rsid w:val="003B24F0"/>
    <w:rsid w:val="003B2618"/>
    <w:rsid w:val="003B46B8"/>
    <w:rsid w:val="003B7671"/>
    <w:rsid w:val="003B77A6"/>
    <w:rsid w:val="003B7857"/>
    <w:rsid w:val="003B78AE"/>
    <w:rsid w:val="003C0913"/>
    <w:rsid w:val="003C0D50"/>
    <w:rsid w:val="003C10FE"/>
    <w:rsid w:val="003C3CA5"/>
    <w:rsid w:val="003C40B1"/>
    <w:rsid w:val="003C4B55"/>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D0EFC"/>
    <w:rsid w:val="004D1B51"/>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5CF7"/>
    <w:rsid w:val="0055629E"/>
    <w:rsid w:val="00556C0B"/>
    <w:rsid w:val="0055746D"/>
    <w:rsid w:val="005607BD"/>
    <w:rsid w:val="00560E33"/>
    <w:rsid w:val="005610C1"/>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81440"/>
    <w:rsid w:val="00581FE8"/>
    <w:rsid w:val="005821DF"/>
    <w:rsid w:val="0058421D"/>
    <w:rsid w:val="005842FB"/>
    <w:rsid w:val="005856F5"/>
    <w:rsid w:val="00586234"/>
    <w:rsid w:val="0058789E"/>
    <w:rsid w:val="00592584"/>
    <w:rsid w:val="0059287A"/>
    <w:rsid w:val="00592D74"/>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E00"/>
    <w:rsid w:val="006E21FB"/>
    <w:rsid w:val="006E3708"/>
    <w:rsid w:val="006E4027"/>
    <w:rsid w:val="006E4C7D"/>
    <w:rsid w:val="006E4E2B"/>
    <w:rsid w:val="006E5D12"/>
    <w:rsid w:val="006F06D7"/>
    <w:rsid w:val="006F1BAB"/>
    <w:rsid w:val="006F2B66"/>
    <w:rsid w:val="006F6C54"/>
    <w:rsid w:val="00701A14"/>
    <w:rsid w:val="00702763"/>
    <w:rsid w:val="007034EA"/>
    <w:rsid w:val="007045FA"/>
    <w:rsid w:val="00704A42"/>
    <w:rsid w:val="007054AC"/>
    <w:rsid w:val="00705D3E"/>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652"/>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F31"/>
    <w:rsid w:val="00762F5A"/>
    <w:rsid w:val="00763B62"/>
    <w:rsid w:val="00764BD2"/>
    <w:rsid w:val="007656EF"/>
    <w:rsid w:val="00765777"/>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9D6"/>
    <w:rsid w:val="007C5B95"/>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30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900DD1"/>
    <w:rsid w:val="00903178"/>
    <w:rsid w:val="00903B40"/>
    <w:rsid w:val="00904D9B"/>
    <w:rsid w:val="0090703F"/>
    <w:rsid w:val="00907699"/>
    <w:rsid w:val="009120F1"/>
    <w:rsid w:val="00913FE3"/>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F49"/>
    <w:rsid w:val="009C2357"/>
    <w:rsid w:val="009C609C"/>
    <w:rsid w:val="009C6F54"/>
    <w:rsid w:val="009D23AA"/>
    <w:rsid w:val="009D2AB1"/>
    <w:rsid w:val="009D2F08"/>
    <w:rsid w:val="009D313E"/>
    <w:rsid w:val="009D333D"/>
    <w:rsid w:val="009D57A6"/>
    <w:rsid w:val="009D6852"/>
    <w:rsid w:val="009D7217"/>
    <w:rsid w:val="009E07A6"/>
    <w:rsid w:val="009E1037"/>
    <w:rsid w:val="009E1795"/>
    <w:rsid w:val="009E3297"/>
    <w:rsid w:val="009E3399"/>
    <w:rsid w:val="009E4DD1"/>
    <w:rsid w:val="009E4F59"/>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91B"/>
    <w:rsid w:val="00A35DE0"/>
    <w:rsid w:val="00A4002C"/>
    <w:rsid w:val="00A429A9"/>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61B2"/>
    <w:rsid w:val="00A668A2"/>
    <w:rsid w:val="00A6722B"/>
    <w:rsid w:val="00A67484"/>
    <w:rsid w:val="00A6758C"/>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607F"/>
    <w:rsid w:val="00A967C2"/>
    <w:rsid w:val="00A96A3C"/>
    <w:rsid w:val="00A96B85"/>
    <w:rsid w:val="00A96E0C"/>
    <w:rsid w:val="00A96EDD"/>
    <w:rsid w:val="00A96F68"/>
    <w:rsid w:val="00A97DAD"/>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C7A91"/>
    <w:rsid w:val="00AD1C9A"/>
    <w:rsid w:val="00AD1CD8"/>
    <w:rsid w:val="00AD2DAE"/>
    <w:rsid w:val="00AD385B"/>
    <w:rsid w:val="00AD52B4"/>
    <w:rsid w:val="00AD5AD4"/>
    <w:rsid w:val="00AD77C1"/>
    <w:rsid w:val="00AD78FD"/>
    <w:rsid w:val="00AD790C"/>
    <w:rsid w:val="00AE0CDD"/>
    <w:rsid w:val="00AE2CD7"/>
    <w:rsid w:val="00AE3603"/>
    <w:rsid w:val="00AE504A"/>
    <w:rsid w:val="00AE54EB"/>
    <w:rsid w:val="00AE5510"/>
    <w:rsid w:val="00AE57F1"/>
    <w:rsid w:val="00AE6ADA"/>
    <w:rsid w:val="00AF13FA"/>
    <w:rsid w:val="00AF245F"/>
    <w:rsid w:val="00AF32E5"/>
    <w:rsid w:val="00AF330C"/>
    <w:rsid w:val="00AF4236"/>
    <w:rsid w:val="00AF4F97"/>
    <w:rsid w:val="00AF5303"/>
    <w:rsid w:val="00B01391"/>
    <w:rsid w:val="00B05CAE"/>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4206"/>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167C"/>
    <w:rsid w:val="00C1198C"/>
    <w:rsid w:val="00C13884"/>
    <w:rsid w:val="00C154EE"/>
    <w:rsid w:val="00C162AF"/>
    <w:rsid w:val="00C166D8"/>
    <w:rsid w:val="00C16883"/>
    <w:rsid w:val="00C16962"/>
    <w:rsid w:val="00C17338"/>
    <w:rsid w:val="00C173F0"/>
    <w:rsid w:val="00C17591"/>
    <w:rsid w:val="00C202E0"/>
    <w:rsid w:val="00C2043A"/>
    <w:rsid w:val="00C20B43"/>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1E1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3034"/>
    <w:rsid w:val="00CF5DC6"/>
    <w:rsid w:val="00CF5FDE"/>
    <w:rsid w:val="00CF644A"/>
    <w:rsid w:val="00CF71E6"/>
    <w:rsid w:val="00CF7956"/>
    <w:rsid w:val="00D00011"/>
    <w:rsid w:val="00D02CF5"/>
    <w:rsid w:val="00D02D72"/>
    <w:rsid w:val="00D03F9A"/>
    <w:rsid w:val="00D043E7"/>
    <w:rsid w:val="00D047C5"/>
    <w:rsid w:val="00D0555A"/>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3A3B"/>
    <w:rsid w:val="00D542F6"/>
    <w:rsid w:val="00D55256"/>
    <w:rsid w:val="00D555A2"/>
    <w:rsid w:val="00D56032"/>
    <w:rsid w:val="00D567C5"/>
    <w:rsid w:val="00D56943"/>
    <w:rsid w:val="00D56DBB"/>
    <w:rsid w:val="00D57B05"/>
    <w:rsid w:val="00D602BD"/>
    <w:rsid w:val="00D609D1"/>
    <w:rsid w:val="00D61B8C"/>
    <w:rsid w:val="00D620C5"/>
    <w:rsid w:val="00D62577"/>
    <w:rsid w:val="00D63815"/>
    <w:rsid w:val="00D64917"/>
    <w:rsid w:val="00D6633F"/>
    <w:rsid w:val="00D66A3B"/>
    <w:rsid w:val="00D702D5"/>
    <w:rsid w:val="00D73314"/>
    <w:rsid w:val="00D74226"/>
    <w:rsid w:val="00D74E53"/>
    <w:rsid w:val="00D74FCD"/>
    <w:rsid w:val="00D7522A"/>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A29"/>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CA2"/>
    <w:rsid w:val="00FC4186"/>
    <w:rsid w:val="00FC6660"/>
    <w:rsid w:val="00FC7B79"/>
    <w:rsid w:val="00FD03D0"/>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rsid w:val="007D0A78"/>
    <w:rPr>
      <w:b/>
    </w:rPr>
  </w:style>
  <w:style w:type="paragraph" w:customStyle="1" w:styleId="TAC">
    <w:name w:val="TAC"/>
    <w:basedOn w:val="TAL"/>
    <w:link w:val="TACChar"/>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rsid w:val="007D0A78"/>
    <w:pPr>
      <w:ind w:left="851" w:hanging="851"/>
    </w:pPr>
  </w:style>
  <w:style w:type="paragraph" w:customStyle="1" w:styleId="TAL">
    <w:name w:val="TAL"/>
    <w:basedOn w:val="Normal"/>
    <w:link w:val="TALCar"/>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rsid w:val="00747491"/>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B4BE2-E072-4590-837F-31C903A7AE47}">
  <ds:schemaRef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8E7215C-0F59-4EC7-A6D2-FF6B90860018}">
  <ds:schemaRefs>
    <ds:schemaRef ds:uri="http://schemas.microsoft.com/sharepoint/v3/contenttype/forms"/>
  </ds:schemaRefs>
</ds:datastoreItem>
</file>

<file path=customXml/itemProps3.xml><?xml version="1.0" encoding="utf-8"?>
<ds:datastoreItem xmlns:ds="http://schemas.openxmlformats.org/officeDocument/2006/customXml" ds:itemID="{3E258B79-21B2-42F1-8D21-4EBEDDAED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FFCD3B-700F-4719-9E3F-C47DA534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Bill Shvodian</cp:lastModifiedBy>
  <cp:revision>11</cp:revision>
  <cp:lastPrinted>2019-04-09T04:35:00Z</cp:lastPrinted>
  <dcterms:created xsi:type="dcterms:W3CDTF">2020-02-14T20:39:00Z</dcterms:created>
  <dcterms:modified xsi:type="dcterms:W3CDTF">2020-02-14T22:24:00Z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