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8482D" w14:textId="3F347556" w:rsidR="00EB2DBE" w:rsidRDefault="00EB2DBE" w:rsidP="00EB2DBE">
      <w:pPr>
        <w:pStyle w:val="CH"/>
      </w:pPr>
      <w:bookmarkStart w:id="0" w:name="historyclause"/>
      <w:r w:rsidRPr="00711632">
        <w:t>3GPP RAN TSG Meeting #</w:t>
      </w:r>
      <w:r>
        <w:t>85</w:t>
      </w:r>
      <w:r>
        <w:tab/>
      </w:r>
      <w:r>
        <w:tab/>
      </w:r>
      <w:r w:rsidRPr="00EB2DBE">
        <w:t>RP-191853</w:t>
      </w:r>
    </w:p>
    <w:p w14:paraId="43B59EC5" w14:textId="77777777" w:rsidR="00EB2DBE" w:rsidRPr="00FD166F" w:rsidRDefault="00EB2DBE" w:rsidP="00EB2DBE">
      <w:pPr>
        <w:pStyle w:val="CH"/>
        <w:tabs>
          <w:tab w:val="clear" w:pos="7920"/>
        </w:tabs>
        <w:rPr>
          <w:b w:val="0"/>
        </w:rPr>
      </w:pPr>
      <w:r>
        <w:t>New Port Beach</w:t>
      </w:r>
      <w:r w:rsidRPr="00711632">
        <w:t xml:space="preserve">, </w:t>
      </w:r>
      <w:r>
        <w:t>US</w:t>
      </w:r>
      <w:r w:rsidRPr="00711632">
        <w:t xml:space="preserve">, </w:t>
      </w:r>
      <w:r>
        <w:t>16 – 20</w:t>
      </w:r>
      <w:r w:rsidRPr="00711632">
        <w:rPr>
          <w:vertAlign w:val="superscript"/>
        </w:rPr>
        <w:t>th</w:t>
      </w:r>
      <w:r>
        <w:t xml:space="preserve"> September 2019</w:t>
      </w:r>
      <w:r>
        <w:tab/>
      </w:r>
    </w:p>
    <w:p w14:paraId="2998BCCA" w14:textId="77777777" w:rsidR="00EB2DBE" w:rsidRDefault="00EB2DBE" w:rsidP="00EB2DBE">
      <w:pPr>
        <w:tabs>
          <w:tab w:val="left" w:pos="2160"/>
        </w:tabs>
        <w:rPr>
          <w:rFonts w:ascii="Arial" w:hAnsi="Arial" w:cs="Arial"/>
          <w:b/>
        </w:rPr>
      </w:pPr>
    </w:p>
    <w:p w14:paraId="638F6753" w14:textId="07CAF263" w:rsidR="00EB2DBE" w:rsidRPr="0008103A" w:rsidRDefault="00EB2DBE" w:rsidP="00EB2DBE">
      <w:pPr>
        <w:pStyle w:val="CH"/>
        <w:rPr>
          <w:b w:val="0"/>
        </w:rPr>
      </w:pPr>
      <w:r w:rsidRPr="0008103A">
        <w:t>Agenda item:</w:t>
      </w:r>
      <w:r>
        <w:tab/>
        <w:t>9.1.5</w:t>
      </w:r>
    </w:p>
    <w:p w14:paraId="0F7BC21B" w14:textId="77777777" w:rsidR="00EB2DBE" w:rsidRPr="0008103A" w:rsidRDefault="00EB2DBE" w:rsidP="00EB2DBE">
      <w:pPr>
        <w:pStyle w:val="CH"/>
        <w:rPr>
          <w:b w:val="0"/>
        </w:rPr>
      </w:pPr>
      <w:r>
        <w:t>Source:</w:t>
      </w:r>
      <w:r>
        <w:tab/>
        <w:t>Apple Inc.</w:t>
      </w:r>
    </w:p>
    <w:p w14:paraId="19D24F51" w14:textId="24E2F44A" w:rsidR="00EB2DBE" w:rsidRDefault="00EB2DBE" w:rsidP="00EB2DBE">
      <w:pPr>
        <w:pStyle w:val="CH"/>
      </w:pPr>
      <w:r w:rsidRPr="0008103A">
        <w:t>Title:</w:t>
      </w:r>
      <w:r w:rsidRPr="0008103A">
        <w:tab/>
      </w:r>
      <w:r w:rsidRPr="00EB2DBE">
        <w:t>View on 40 MHz CBW in band n28</w:t>
      </w:r>
    </w:p>
    <w:p w14:paraId="3439912C" w14:textId="77777777" w:rsidR="00EB2DBE" w:rsidRDefault="00EB2DBE" w:rsidP="00EB2DBE">
      <w:pPr>
        <w:pStyle w:val="CH"/>
      </w:pPr>
      <w:r>
        <w:t>Document for:</w:t>
      </w:r>
      <w:r>
        <w:tab/>
        <w:t>Discussion &amp; Decision</w:t>
      </w:r>
    </w:p>
    <w:p w14:paraId="0207DB43" w14:textId="77777777" w:rsidR="00D46431" w:rsidRPr="00EB2DBE" w:rsidRDefault="00D46431" w:rsidP="00D309CC">
      <w:pPr>
        <w:pStyle w:val="CH"/>
        <w:rPr>
          <w:b w:val="0"/>
        </w:rPr>
      </w:pPr>
    </w:p>
    <w:p w14:paraId="0273524A" w14:textId="77777777" w:rsidR="008E7986" w:rsidRPr="007009D8" w:rsidRDefault="008E7986" w:rsidP="008E7986">
      <w:pPr>
        <w:pStyle w:val="Heading1"/>
      </w:pPr>
      <w:r w:rsidRPr="007009D8">
        <w:t>1</w:t>
      </w:r>
      <w:r w:rsidRPr="007009D8">
        <w:tab/>
        <w:t xml:space="preserve">Introduction </w:t>
      </w:r>
    </w:p>
    <w:p w14:paraId="06E92CC7" w14:textId="29092AAD" w:rsidR="008E7986" w:rsidRPr="007009D8" w:rsidRDefault="006B65CA" w:rsidP="008E7986">
      <w:r w:rsidRPr="007009D8">
        <w:t xml:space="preserve">Band 28 has been introduced in </w:t>
      </w:r>
      <w:r w:rsidR="007015B6">
        <w:t>Rel-</w:t>
      </w:r>
      <w:r w:rsidRPr="007009D8">
        <w:t>11</w:t>
      </w:r>
      <w:r w:rsidR="009D1C1A" w:rsidRPr="007009D8">
        <w:t xml:space="preserve"> as a new FDD band together with a </w:t>
      </w:r>
      <w:r w:rsidR="00424906" w:rsidRPr="007009D8">
        <w:t xml:space="preserve">new </w:t>
      </w:r>
      <w:r w:rsidR="009D1C1A" w:rsidRPr="007009D8">
        <w:t>TDD band</w:t>
      </w:r>
      <w:r w:rsidR="00424906" w:rsidRPr="007009D8">
        <w:t xml:space="preserve"> which has been explicitly specified for China</w:t>
      </w:r>
      <w:r w:rsidR="009D1C1A" w:rsidRPr="007009D8">
        <w:t xml:space="preserve">. Technically </w:t>
      </w:r>
      <w:r w:rsidR="00424906" w:rsidRPr="007009D8">
        <w:t>the FDD band</w:t>
      </w:r>
      <w:r w:rsidR="009D1C1A" w:rsidRPr="007009D8">
        <w:t xml:space="preserve"> has been specified as a dual duplexer band since there are no duplexers available that can handle the wide bandwidth together with the narrow duplex gap</w:t>
      </w:r>
      <w:r w:rsidR="00424906" w:rsidRPr="007009D8">
        <w:t xml:space="preserve"> and the emissions requirements</w:t>
      </w:r>
      <w:r w:rsidR="009D1C1A" w:rsidRPr="007009D8">
        <w:t>. The details can be seen in the TR 36.820</w:t>
      </w:r>
      <w:r w:rsidR="007015B6">
        <w:t xml:space="preserve"> </w:t>
      </w:r>
      <w:r w:rsidR="009D1C1A" w:rsidRPr="007009D8">
        <w:t xml:space="preserve">[1]. Later </w:t>
      </w:r>
      <w:r w:rsidR="00424906" w:rsidRPr="007009D8">
        <w:t>band 28</w:t>
      </w:r>
      <w:r w:rsidR="009D1C1A" w:rsidRPr="007009D8">
        <w:t xml:space="preserve"> has been introduced as n28 for NR and now there is a discussion how to use the frequency range with wider bandwidths</w:t>
      </w:r>
      <w:r w:rsidR="00424906" w:rsidRPr="007009D8">
        <w:t xml:space="preserve"> of 30MHz for UL and 40MHz for DL</w:t>
      </w:r>
      <w:r w:rsidR="009D1C1A" w:rsidRPr="007009D8">
        <w:t>.</w:t>
      </w:r>
    </w:p>
    <w:p w14:paraId="3A67921B" w14:textId="52896236" w:rsidR="008E7986" w:rsidRPr="0009455C" w:rsidRDefault="008E7986" w:rsidP="008E7986">
      <w:pPr>
        <w:pStyle w:val="Heading1"/>
      </w:pPr>
      <w:r w:rsidRPr="0009455C">
        <w:t>2</w:t>
      </w:r>
      <w:r w:rsidRPr="0009455C">
        <w:tab/>
      </w:r>
      <w:r w:rsidR="009D1C1A" w:rsidRPr="0009455C">
        <w:t xml:space="preserve">Current </w:t>
      </w:r>
      <w:r w:rsidR="007015B6">
        <w:t>d</w:t>
      </w:r>
      <w:r w:rsidR="009D1C1A" w:rsidRPr="0009455C">
        <w:t xml:space="preserve">efinition of </w:t>
      </w:r>
      <w:r w:rsidR="007015B6">
        <w:t xml:space="preserve">band </w:t>
      </w:r>
      <w:r w:rsidR="009D1C1A" w:rsidRPr="0009455C">
        <w:t>n28</w:t>
      </w:r>
      <w:r w:rsidRPr="0009455C">
        <w:t xml:space="preserve"> </w:t>
      </w:r>
    </w:p>
    <w:p w14:paraId="580989DA" w14:textId="7A681F1E" w:rsidR="00100BAC" w:rsidRPr="0009455C" w:rsidRDefault="0009755D" w:rsidP="00E72324">
      <w:r w:rsidRPr="0009455C">
        <w:t xml:space="preserve">The </w:t>
      </w:r>
      <w:r w:rsidR="00100BAC" w:rsidRPr="0009455C">
        <w:t xml:space="preserve">definition of the NR band n28 has been based on the </w:t>
      </w:r>
      <w:r w:rsidR="000027B2" w:rsidRPr="0009455C">
        <w:t xml:space="preserve">already </w:t>
      </w:r>
      <w:r w:rsidR="00100BAC" w:rsidRPr="0009455C">
        <w:t>specified band 28 for E-UTRA. Since band 28 is based on a dual duplexer configuration, also band n28 is based on the dual duplexer assumption.</w:t>
      </w:r>
      <w:r w:rsidR="000027B2" w:rsidRPr="0009455C">
        <w:t xml:space="preserve"> Figure 1 shows the duplexer configuration as well as other bands within a similar frequency range:</w:t>
      </w:r>
    </w:p>
    <w:p w14:paraId="209D42EA" w14:textId="624DF2C0" w:rsidR="00100BAC" w:rsidRDefault="00100BAC" w:rsidP="00E72324">
      <w:pPr>
        <w:rPr>
          <w:color w:val="FF0000"/>
        </w:rPr>
      </w:pPr>
    </w:p>
    <w:p w14:paraId="7228DA19" w14:textId="782B617C" w:rsidR="00E72324" w:rsidRPr="000027B2" w:rsidRDefault="00A0069D" w:rsidP="00E72324">
      <w:pPr>
        <w:rPr>
          <w:color w:val="FF0000"/>
        </w:rPr>
      </w:pPr>
      <w:r w:rsidRPr="00A0069D">
        <w:rPr>
          <w:noProof/>
          <w:color w:val="FF0000"/>
        </w:rPr>
        <w:drawing>
          <wp:inline distT="0" distB="0" distL="0" distR="0" wp14:anchorId="50F32878" wp14:editId="6DC5DD20">
            <wp:extent cx="6633721" cy="235390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3432" cy="2357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388E8" w14:textId="4492F167" w:rsidR="00B03B5E" w:rsidRPr="0009455C" w:rsidRDefault="00B03B5E" w:rsidP="00B03B5E">
      <w:pPr>
        <w:pStyle w:val="TF"/>
      </w:pPr>
      <w:r w:rsidRPr="0009455C">
        <w:t xml:space="preserve">Figure 1: </w:t>
      </w:r>
      <w:r w:rsidR="000027B2" w:rsidRPr="0009455C">
        <w:t>Band 28/n28 Duplexer</w:t>
      </w:r>
      <w:r w:rsidRPr="0009455C">
        <w:t xml:space="preserve"> </w:t>
      </w:r>
      <w:r w:rsidR="000027B2" w:rsidRPr="0009455C">
        <w:t>configuration and adjacent bands</w:t>
      </w:r>
    </w:p>
    <w:p w14:paraId="5054B353" w14:textId="1ABE12F2" w:rsidR="00F97B58" w:rsidRPr="005F202D" w:rsidRDefault="000027B2" w:rsidP="00F97B58">
      <w:pPr>
        <w:rPr>
          <w:lang w:val="en-US"/>
        </w:rPr>
      </w:pPr>
      <w:r w:rsidRPr="005F202D">
        <w:rPr>
          <w:lang w:val="en-US"/>
        </w:rPr>
        <w:t xml:space="preserve">The dual duplexer configuration has been chosen in 3GPP, since the </w:t>
      </w:r>
      <w:r w:rsidR="005F202D" w:rsidRPr="005F202D">
        <w:rPr>
          <w:lang w:val="en-US"/>
        </w:rPr>
        <w:t xml:space="preserve">duplex gap is very narrow (10MHz) and the </w:t>
      </w:r>
      <w:r w:rsidRPr="005F202D">
        <w:rPr>
          <w:lang w:val="en-US"/>
        </w:rPr>
        <w:t>bandwidth is too large for a single duplexer to be implemented in usual technologies for UE RF. The bandwidth is 6.4% of the carrier frequency, usually 4% is considered the maximum that can be implemented</w:t>
      </w:r>
      <w:r w:rsidR="005F202D" w:rsidRPr="005F202D">
        <w:rPr>
          <w:lang w:val="en-US"/>
        </w:rPr>
        <w:t xml:space="preserve"> with reasonable performance</w:t>
      </w:r>
      <w:r w:rsidRPr="005F202D">
        <w:rPr>
          <w:lang w:val="en-US"/>
        </w:rPr>
        <w:t>. Additionally</w:t>
      </w:r>
      <w:r w:rsidR="007015B6">
        <w:rPr>
          <w:lang w:val="en-US"/>
        </w:rPr>
        <w:t>,</w:t>
      </w:r>
      <w:r w:rsidRPr="005F202D">
        <w:rPr>
          <w:lang w:val="en-US"/>
        </w:rPr>
        <w:t xml:space="preserve"> there are some emissions and blocking requirements that have been specified taking into account the dual duplexers.</w:t>
      </w:r>
      <w:r w:rsidR="00DA0D1D" w:rsidRPr="005F202D">
        <w:rPr>
          <w:lang w:val="en-US"/>
        </w:rPr>
        <w:t xml:space="preserve"> These are some specification points that are unique to the dual duplexer architecture:</w:t>
      </w:r>
    </w:p>
    <w:p w14:paraId="5EB6810E" w14:textId="0DD47AE5" w:rsidR="00DA0D1D" w:rsidRPr="005F202D" w:rsidRDefault="00DA0D1D" w:rsidP="00DA0D1D">
      <w:pPr>
        <w:pStyle w:val="ListParagraph"/>
        <w:numPr>
          <w:ilvl w:val="0"/>
          <w:numId w:val="9"/>
        </w:numPr>
        <w:rPr>
          <w:lang w:val="en-US"/>
        </w:rPr>
      </w:pPr>
      <w:r w:rsidRPr="005F202D">
        <w:rPr>
          <w:lang w:val="en-US"/>
        </w:rPr>
        <w:t>Band 28 is too wide for a single duplexer architecture</w:t>
      </w:r>
      <w:r w:rsidR="001E72B4" w:rsidRPr="005F202D">
        <w:rPr>
          <w:lang w:val="en-US"/>
        </w:rPr>
        <w:t xml:space="preserve"> having high performance filtering beyond band 28 for emissions requirements</w:t>
      </w:r>
      <w:r w:rsidR="007015B6">
        <w:rPr>
          <w:lang w:val="en-US"/>
        </w:rPr>
        <w:t>;</w:t>
      </w:r>
    </w:p>
    <w:p w14:paraId="0580A695" w14:textId="2B7B571E" w:rsidR="00DA0D1D" w:rsidRPr="005F202D" w:rsidRDefault="00DA0D1D" w:rsidP="00DA0D1D">
      <w:pPr>
        <w:pStyle w:val="ListParagraph"/>
        <w:numPr>
          <w:ilvl w:val="0"/>
          <w:numId w:val="9"/>
        </w:numPr>
        <w:rPr>
          <w:lang w:val="en-US"/>
        </w:rPr>
      </w:pPr>
      <w:r w:rsidRPr="005F202D">
        <w:rPr>
          <w:lang w:val="en-US"/>
        </w:rPr>
        <w:t>There is an emissions requirement to protect TV stations below 710MHz with -26.2dBm/6MH</w:t>
      </w:r>
      <w:r w:rsidR="0058591E" w:rsidRPr="005F202D">
        <w:rPr>
          <w:lang w:val="en-US"/>
        </w:rPr>
        <w:t xml:space="preserve">z for carriers above 718MHz, </w:t>
      </w:r>
      <w:r w:rsidRPr="005F202D">
        <w:rPr>
          <w:lang w:val="en-US"/>
        </w:rPr>
        <w:t>which assume</w:t>
      </w:r>
      <w:r w:rsidR="0058591E" w:rsidRPr="005F202D">
        <w:rPr>
          <w:lang w:val="en-US"/>
        </w:rPr>
        <w:t>s</w:t>
      </w:r>
      <w:r w:rsidRPr="005F202D">
        <w:rPr>
          <w:lang w:val="en-US"/>
        </w:rPr>
        <w:t xml:space="preserve"> the </w:t>
      </w:r>
      <w:r w:rsidR="0058591E" w:rsidRPr="005F202D">
        <w:rPr>
          <w:lang w:val="en-US"/>
        </w:rPr>
        <w:t>upp</w:t>
      </w:r>
      <w:r w:rsidRPr="005F202D">
        <w:rPr>
          <w:lang w:val="en-US"/>
        </w:rPr>
        <w:t>er duplexer is used</w:t>
      </w:r>
      <w:r w:rsidR="0058591E" w:rsidRPr="005F202D">
        <w:rPr>
          <w:lang w:val="en-US"/>
        </w:rPr>
        <w:t xml:space="preserve"> so that the filtering within the band below 718MHz allows to fulfill this requirement</w:t>
      </w:r>
      <w:r w:rsidR="007015B6">
        <w:rPr>
          <w:lang w:val="en-US"/>
        </w:rPr>
        <w:t>;</w:t>
      </w:r>
    </w:p>
    <w:p w14:paraId="00257D3A" w14:textId="1EE3537B" w:rsidR="0058591E" w:rsidRPr="005F202D" w:rsidRDefault="0058591E" w:rsidP="0058591E">
      <w:pPr>
        <w:pStyle w:val="ListParagraph"/>
        <w:numPr>
          <w:ilvl w:val="0"/>
          <w:numId w:val="9"/>
        </w:numPr>
        <w:rPr>
          <w:lang w:val="en-US"/>
        </w:rPr>
      </w:pPr>
      <w:r w:rsidRPr="005F202D">
        <w:rPr>
          <w:lang w:val="en-US"/>
        </w:rPr>
        <w:t>There is an emissions requirement to protect TV stations below 6</w:t>
      </w:r>
      <w:r w:rsidR="00CD6BC3" w:rsidRPr="005F202D">
        <w:rPr>
          <w:lang w:val="en-US"/>
        </w:rPr>
        <w:t>94</w:t>
      </w:r>
      <w:r w:rsidRPr="005F202D">
        <w:rPr>
          <w:lang w:val="en-US"/>
        </w:rPr>
        <w:t>MHz with -</w:t>
      </w:r>
      <w:r w:rsidR="00CD6BC3" w:rsidRPr="005F202D">
        <w:rPr>
          <w:lang w:val="en-US"/>
        </w:rPr>
        <w:t>4</w:t>
      </w:r>
      <w:r w:rsidRPr="005F202D">
        <w:rPr>
          <w:lang w:val="en-US"/>
        </w:rPr>
        <w:t>2dBm/</w:t>
      </w:r>
      <w:r w:rsidR="00CD6BC3" w:rsidRPr="005F202D">
        <w:rPr>
          <w:lang w:val="en-US"/>
        </w:rPr>
        <w:t>8</w:t>
      </w:r>
      <w:r w:rsidRPr="005F202D">
        <w:rPr>
          <w:lang w:val="en-US"/>
        </w:rPr>
        <w:t>MHz for carriers above 7</w:t>
      </w:r>
      <w:r w:rsidR="00CD6BC3" w:rsidRPr="005F202D">
        <w:rPr>
          <w:lang w:val="en-US"/>
        </w:rPr>
        <w:t>03</w:t>
      </w:r>
      <w:r w:rsidRPr="005F202D">
        <w:rPr>
          <w:lang w:val="en-US"/>
        </w:rPr>
        <w:t xml:space="preserve">MHz, which assumes the </w:t>
      </w:r>
      <w:r w:rsidR="00CD6BC3" w:rsidRPr="005F202D">
        <w:rPr>
          <w:lang w:val="en-US"/>
        </w:rPr>
        <w:t>low</w:t>
      </w:r>
      <w:r w:rsidRPr="005F202D">
        <w:rPr>
          <w:lang w:val="en-US"/>
        </w:rPr>
        <w:t>er duplexer is used so that the filtering below 7</w:t>
      </w:r>
      <w:r w:rsidR="00CD6BC3" w:rsidRPr="005F202D">
        <w:rPr>
          <w:lang w:val="en-US"/>
        </w:rPr>
        <w:t>03</w:t>
      </w:r>
      <w:r w:rsidRPr="005F202D">
        <w:rPr>
          <w:lang w:val="en-US"/>
        </w:rPr>
        <w:t xml:space="preserve">MHz allows to fulfill </w:t>
      </w:r>
      <w:r w:rsidRPr="005F202D">
        <w:rPr>
          <w:lang w:val="en-US"/>
        </w:rPr>
        <w:lastRenderedPageBreak/>
        <w:t>this requirement</w:t>
      </w:r>
      <w:r w:rsidR="00CD6BC3" w:rsidRPr="005F202D">
        <w:rPr>
          <w:lang w:val="en-US"/>
        </w:rPr>
        <w:t>. This filtering within the 9 MHz from the edge is only possible for duplexers that have a narrow bandwidth</w:t>
      </w:r>
      <w:r w:rsidR="005F202D" w:rsidRPr="005F202D">
        <w:rPr>
          <w:lang w:val="en-US"/>
        </w:rPr>
        <w:t xml:space="preserve"> with a larger duplex gap</w:t>
      </w:r>
      <w:r w:rsidR="00CD6BC3" w:rsidRPr="005F202D">
        <w:rPr>
          <w:lang w:val="en-US"/>
        </w:rPr>
        <w:t>, not for single duplexers</w:t>
      </w:r>
      <w:r w:rsidR="007015B6">
        <w:rPr>
          <w:lang w:val="en-US"/>
        </w:rPr>
        <w:t>;</w:t>
      </w:r>
    </w:p>
    <w:p w14:paraId="62B13C61" w14:textId="12066629" w:rsidR="00CD6BC3" w:rsidRPr="005F202D" w:rsidRDefault="00CD6BC3" w:rsidP="0058591E">
      <w:pPr>
        <w:pStyle w:val="ListParagraph"/>
        <w:numPr>
          <w:ilvl w:val="0"/>
          <w:numId w:val="9"/>
        </w:numPr>
        <w:rPr>
          <w:lang w:val="en-US"/>
        </w:rPr>
      </w:pPr>
      <w:r w:rsidRPr="005F202D">
        <w:rPr>
          <w:lang w:val="en-US"/>
        </w:rPr>
        <w:t>Dual duplexer configurations only allow for bandwidths up to 20MHz at specific frequencies within the band, since otherwise the channel bandwidth would go across the duplexer bandwidths</w:t>
      </w:r>
      <w:r w:rsidR="007015B6">
        <w:rPr>
          <w:lang w:val="en-US"/>
        </w:rPr>
        <w:t>;</w:t>
      </w:r>
    </w:p>
    <w:p w14:paraId="05037B61" w14:textId="1A89E985" w:rsidR="00DA0D1D" w:rsidRPr="005F202D" w:rsidRDefault="00DA0D1D" w:rsidP="00F97B58">
      <w:pPr>
        <w:pStyle w:val="ListParagraph"/>
        <w:numPr>
          <w:ilvl w:val="0"/>
          <w:numId w:val="9"/>
        </w:numPr>
        <w:rPr>
          <w:lang w:val="en-US"/>
        </w:rPr>
      </w:pPr>
      <w:r w:rsidRPr="005F202D">
        <w:rPr>
          <w:lang w:val="en-US"/>
        </w:rPr>
        <w:t>There are multiple CA/DC combinations, that assume dual duplexer architecture, since otherwise frequency ranges would overlap</w:t>
      </w:r>
      <w:r w:rsidR="00CD6BC3" w:rsidRPr="005F202D">
        <w:rPr>
          <w:lang w:val="en-US"/>
        </w:rPr>
        <w:t xml:space="preserve"> with other bands, for example </w:t>
      </w:r>
      <w:r w:rsidR="001E72B4" w:rsidRPr="005F202D">
        <w:rPr>
          <w:lang w:val="en-US"/>
        </w:rPr>
        <w:t>CA_n20-n28 is limited to the frequency range of the lower duplexer of 703-733MHz</w:t>
      </w:r>
      <w:r w:rsidR="007015B6">
        <w:rPr>
          <w:lang w:val="en-US"/>
        </w:rPr>
        <w:t>.</w:t>
      </w:r>
    </w:p>
    <w:p w14:paraId="6E7139BA" w14:textId="0B86D8CA" w:rsidR="00B03B5E" w:rsidRPr="005F202D" w:rsidRDefault="00B03B5E" w:rsidP="00B03B5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 w:rsidRPr="005F202D">
        <w:rPr>
          <w:noProof/>
        </w:rPr>
        <w:t>Observation 1:</w:t>
      </w:r>
      <w:r w:rsidRPr="005F202D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 w:rsidR="000027B2" w:rsidRPr="005F202D">
        <w:rPr>
          <w:noProof/>
        </w:rPr>
        <w:t xml:space="preserve">Band 28/n28 RF specs have been </w:t>
      </w:r>
      <w:r w:rsidR="0058591E" w:rsidRPr="005F202D">
        <w:rPr>
          <w:noProof/>
        </w:rPr>
        <w:t>derive</w:t>
      </w:r>
      <w:r w:rsidR="000027B2" w:rsidRPr="005F202D">
        <w:rPr>
          <w:noProof/>
        </w:rPr>
        <w:t>d on the basis of the dual duplexer architecture</w:t>
      </w:r>
      <w:r w:rsidRPr="005F202D">
        <w:rPr>
          <w:noProof/>
        </w:rPr>
        <w:t>.</w:t>
      </w:r>
      <w:r w:rsidR="0058591E" w:rsidRPr="005F202D">
        <w:rPr>
          <w:noProof/>
        </w:rPr>
        <w:t xml:space="preserve"> It is not possible to fulfill the band 28/n28 </w:t>
      </w:r>
      <w:r w:rsidR="001E72B4" w:rsidRPr="005F202D">
        <w:rPr>
          <w:noProof/>
        </w:rPr>
        <w:t xml:space="preserve">RF </w:t>
      </w:r>
      <w:r w:rsidR="0058591E" w:rsidRPr="005F202D">
        <w:rPr>
          <w:noProof/>
        </w:rPr>
        <w:t>requirements with a single duplexer architecture</w:t>
      </w:r>
      <w:r w:rsidR="007015B6">
        <w:rPr>
          <w:noProof/>
        </w:rPr>
        <w:t>.</w:t>
      </w:r>
    </w:p>
    <w:p w14:paraId="523F68B4" w14:textId="4F37622C" w:rsidR="001E72B4" w:rsidRPr="005F202D" w:rsidRDefault="001E72B4" w:rsidP="001E72B4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 w:rsidRPr="005F202D">
        <w:rPr>
          <w:noProof/>
        </w:rPr>
        <w:t>Observation 2:</w:t>
      </w:r>
      <w:r w:rsidRPr="005F202D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 w:rsidRPr="005F202D">
        <w:rPr>
          <w:noProof/>
        </w:rPr>
        <w:t>A dual duplexer configuration for band 28/n28 is limited to 20MHz channel bandwidth</w:t>
      </w:r>
      <w:r w:rsidR="007015B6">
        <w:rPr>
          <w:noProof/>
        </w:rPr>
        <w:t>.</w:t>
      </w:r>
    </w:p>
    <w:p w14:paraId="514C2D9F" w14:textId="37D056C1" w:rsidR="0058591E" w:rsidRPr="005F202D" w:rsidRDefault="005F202D" w:rsidP="0058591E">
      <w:pPr>
        <w:rPr>
          <w:lang w:val="en-US"/>
        </w:rPr>
      </w:pPr>
      <w:r w:rsidRPr="005F202D">
        <w:rPr>
          <w:lang w:val="en-US"/>
        </w:rPr>
        <w:t>Additionally</w:t>
      </w:r>
      <w:r w:rsidR="007015B6">
        <w:rPr>
          <w:lang w:val="en-US"/>
        </w:rPr>
        <w:t>,</w:t>
      </w:r>
      <w:r w:rsidRPr="005F202D">
        <w:rPr>
          <w:lang w:val="en-US"/>
        </w:rPr>
        <w:t xml:space="preserve"> there are legacy UEs available that support n28 but not the new bandwidths, therefore in 3GPP new bandwidths haven’t been specified for existing bands.</w:t>
      </w:r>
    </w:p>
    <w:p w14:paraId="727F1BBA" w14:textId="3D672226" w:rsidR="0058591E" w:rsidRPr="005F202D" w:rsidRDefault="0058591E" w:rsidP="0058591E">
      <w:pPr>
        <w:pStyle w:val="Heading1"/>
      </w:pPr>
      <w:r w:rsidRPr="005F202D">
        <w:t>3</w:t>
      </w:r>
      <w:r w:rsidRPr="005F202D">
        <w:tab/>
      </w:r>
      <w:r w:rsidR="007015B6">
        <w:t>W</w:t>
      </w:r>
      <w:r w:rsidR="00CD6BC3" w:rsidRPr="005F202D">
        <w:t xml:space="preserve">ider </w:t>
      </w:r>
      <w:r w:rsidR="007015B6">
        <w:t>b</w:t>
      </w:r>
      <w:r w:rsidR="007015B6" w:rsidRPr="005F202D">
        <w:t>andwidths</w:t>
      </w:r>
      <w:r w:rsidR="00CD6BC3" w:rsidRPr="005F202D">
        <w:t xml:space="preserve"> within </w:t>
      </w:r>
      <w:r w:rsidR="007015B6">
        <w:t>band</w:t>
      </w:r>
      <w:r w:rsidR="00CD6BC3" w:rsidRPr="005F202D">
        <w:t xml:space="preserve"> n28 frequenc</w:t>
      </w:r>
      <w:r w:rsidR="005F202D" w:rsidRPr="005F202D">
        <w:t>y range</w:t>
      </w:r>
    </w:p>
    <w:p w14:paraId="3957832A" w14:textId="62226F87" w:rsidR="0005303A" w:rsidRPr="005F202D" w:rsidRDefault="005F202D" w:rsidP="001E72B4">
      <w:r w:rsidRPr="005F202D">
        <w:t>A</w:t>
      </w:r>
      <w:r w:rsidR="001E72B4" w:rsidRPr="005F202D">
        <w:t xml:space="preserve"> proposal </w:t>
      </w:r>
      <w:r w:rsidRPr="005F202D">
        <w:t>has been presented in RAN4</w:t>
      </w:r>
      <w:r w:rsidR="001E72B4" w:rsidRPr="005F202D">
        <w:t xml:space="preserve"> to add bandwidths of 30</w:t>
      </w:r>
      <w:r w:rsidRPr="005F202D">
        <w:t>MHz for UE TX</w:t>
      </w:r>
      <w:r w:rsidR="001E72B4" w:rsidRPr="005F202D">
        <w:t xml:space="preserve"> and 40MHz </w:t>
      </w:r>
      <w:r w:rsidRPr="005F202D">
        <w:t xml:space="preserve">for the UE RX </w:t>
      </w:r>
      <w:r w:rsidR="001E72B4" w:rsidRPr="005F202D">
        <w:t xml:space="preserve">for the band 28 frequency range. When defining </w:t>
      </w:r>
      <w:r w:rsidR="0005303A" w:rsidRPr="005F202D">
        <w:t xml:space="preserve">FDD </w:t>
      </w:r>
      <w:r w:rsidR="001E72B4" w:rsidRPr="005F202D">
        <w:t xml:space="preserve">band 28, also </w:t>
      </w:r>
      <w:r w:rsidR="0005303A" w:rsidRPr="005F202D">
        <w:t xml:space="preserve">TDD </w:t>
      </w:r>
      <w:r w:rsidR="001E72B4" w:rsidRPr="005F202D">
        <w:t>band 44 has been explicitly specified for China</w:t>
      </w:r>
      <w:r w:rsidR="0005303A" w:rsidRPr="005F202D">
        <w:t>. Using band 44 would be the easiest way to allow for wider bandwidths in this frequency range.</w:t>
      </w:r>
    </w:p>
    <w:p w14:paraId="3C4F7467" w14:textId="2BF90531" w:rsidR="0005303A" w:rsidRPr="005F202D" w:rsidRDefault="0005303A" w:rsidP="0005303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 w:rsidRPr="005F202D">
        <w:rPr>
          <w:noProof/>
        </w:rPr>
        <w:t>Observation 3:</w:t>
      </w:r>
      <w:r w:rsidRPr="005F202D">
        <w:rPr>
          <w:noProof/>
        </w:rPr>
        <w:tab/>
        <w:t>Band 44 has been specified for China in the same frequency range that n28 uses</w:t>
      </w:r>
      <w:r w:rsidR="007015B6">
        <w:rPr>
          <w:noProof/>
        </w:rPr>
        <w:t>.</w:t>
      </w:r>
    </w:p>
    <w:p w14:paraId="264C0421" w14:textId="4C8A92B4" w:rsidR="0005303A" w:rsidRPr="005F202D" w:rsidRDefault="0005303A" w:rsidP="001E72B4">
      <w:pPr>
        <w:rPr>
          <w:lang w:val="en-US"/>
        </w:rPr>
      </w:pPr>
      <w:r w:rsidRPr="005F202D">
        <w:rPr>
          <w:lang w:val="en-US"/>
        </w:rPr>
        <w:t>If a TDD band cannot be used, a single duplexer configuration needs to be used to enable passing the whole bandwidth of up to the proposed 40MHz through the duplexer. Since band 28 cannot use a single duplexer configuration, a new band assuming a single duplexer configuration needs to be specified. Band 28/n28 cannot be re-used.</w:t>
      </w:r>
    </w:p>
    <w:p w14:paraId="39E58A88" w14:textId="0B490664" w:rsidR="0005303A" w:rsidRPr="005F202D" w:rsidRDefault="0005303A" w:rsidP="0005303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 w:rsidRPr="005F202D">
        <w:rPr>
          <w:noProof/>
        </w:rPr>
        <w:t>Observation 4:</w:t>
      </w:r>
      <w:r w:rsidRPr="005F202D">
        <w:rPr>
          <w:noProof/>
        </w:rPr>
        <w:tab/>
        <w:t>A bandwidth of up to 40MHz in the band 28 frequency range requires definition of a new band</w:t>
      </w:r>
      <w:r w:rsidR="00363213" w:rsidRPr="005F202D">
        <w:rPr>
          <w:noProof/>
        </w:rPr>
        <w:t xml:space="preserve"> using a single duplexer architecture</w:t>
      </w:r>
      <w:r w:rsidR="007015B6">
        <w:rPr>
          <w:noProof/>
        </w:rPr>
        <w:t>.</w:t>
      </w:r>
    </w:p>
    <w:p w14:paraId="7E7770DF" w14:textId="44D38D37" w:rsidR="004872EF" w:rsidRPr="00455D4D" w:rsidRDefault="004872EF" w:rsidP="001E72B4">
      <w:r w:rsidRPr="00455D4D">
        <w:t>A single duplexer which covers the whole frequency range of band 28 is very difficult to design due to the large bandwidth</w:t>
      </w:r>
      <w:r w:rsidR="00455D4D" w:rsidRPr="00455D4D">
        <w:t xml:space="preserve"> and the narrow duplex gap</w:t>
      </w:r>
      <w:r w:rsidRPr="00455D4D">
        <w:t>, but even if it is possible to stretch the technology to build it, it will have a worse performance than a dual duplexer solution:</w:t>
      </w:r>
    </w:p>
    <w:p w14:paraId="408BBB4A" w14:textId="4E9CEFDF" w:rsidR="004872EF" w:rsidRPr="00455D4D" w:rsidRDefault="004872EF" w:rsidP="004872EF">
      <w:pPr>
        <w:pStyle w:val="ListParagraph"/>
        <w:numPr>
          <w:ilvl w:val="0"/>
          <w:numId w:val="11"/>
        </w:numPr>
      </w:pPr>
      <w:r w:rsidRPr="00455D4D">
        <w:t>A single duplexer with 45MHz BW will have a significantly larger insertion loss</w:t>
      </w:r>
      <w:r w:rsidR="00455D4D" w:rsidRPr="00455D4D">
        <w:t xml:space="preserve"> than dual duplexers</w:t>
      </w:r>
      <w:r w:rsidR="007015B6">
        <w:t>;</w:t>
      </w:r>
    </w:p>
    <w:p w14:paraId="5FD72E46" w14:textId="75AB1BF8" w:rsidR="004872EF" w:rsidRPr="00455D4D" w:rsidRDefault="004872EF" w:rsidP="004872EF">
      <w:pPr>
        <w:pStyle w:val="ListParagraph"/>
        <w:numPr>
          <w:ilvl w:val="0"/>
          <w:numId w:val="11"/>
        </w:numPr>
      </w:pPr>
      <w:r w:rsidRPr="00455D4D">
        <w:t xml:space="preserve">Isolation between the TX and RX ports of the </w:t>
      </w:r>
      <w:r w:rsidR="00455D4D" w:rsidRPr="00455D4D">
        <w:t xml:space="preserve">single </w:t>
      </w:r>
      <w:r w:rsidRPr="00455D4D">
        <w:t>duplexer will be lower, since the duplex gap is just 10MHz wide</w:t>
      </w:r>
      <w:r w:rsidR="007015B6">
        <w:t>;</w:t>
      </w:r>
    </w:p>
    <w:p w14:paraId="67DB0DBE" w14:textId="405CF0C1" w:rsidR="004872EF" w:rsidRPr="00455D4D" w:rsidRDefault="004872EF" w:rsidP="004872EF">
      <w:pPr>
        <w:pStyle w:val="ListParagraph"/>
        <w:numPr>
          <w:ilvl w:val="0"/>
          <w:numId w:val="11"/>
        </w:numPr>
      </w:pPr>
      <w:r w:rsidRPr="00455D4D">
        <w:t>At the edge of the band below 703MHz there will be less attenuation available</w:t>
      </w:r>
      <w:r w:rsidR="007015B6">
        <w:t>.</w:t>
      </w:r>
      <w:r w:rsidRPr="00455D4D">
        <w:t xml:space="preserve"> </w:t>
      </w:r>
    </w:p>
    <w:p w14:paraId="32C6414A" w14:textId="1EFA8CBA" w:rsidR="004872EF" w:rsidRPr="00275871" w:rsidRDefault="004872EF" w:rsidP="001E72B4">
      <w:r w:rsidRPr="00275871">
        <w:t>Defining a single duplexer band would require re-considering multiple RF requirements:</w:t>
      </w:r>
    </w:p>
    <w:p w14:paraId="3C34B777" w14:textId="488CF919" w:rsidR="004872EF" w:rsidRPr="00275871" w:rsidRDefault="004872EF" w:rsidP="004872EF">
      <w:pPr>
        <w:pStyle w:val="ListParagraph"/>
        <w:numPr>
          <w:ilvl w:val="0"/>
          <w:numId w:val="10"/>
        </w:numPr>
      </w:pPr>
      <w:r w:rsidRPr="00275871">
        <w:t xml:space="preserve">The band cannot be used for some CA/DC combinations which </w:t>
      </w:r>
      <w:r w:rsidR="00363213" w:rsidRPr="00275871">
        <w:t>aggregate</w:t>
      </w:r>
      <w:r w:rsidRPr="00275871">
        <w:t xml:space="preserve"> frequency ranges </w:t>
      </w:r>
      <w:r w:rsidR="00455D4D" w:rsidRPr="00275871">
        <w:t xml:space="preserve">overlapping or </w:t>
      </w:r>
      <w:r w:rsidRPr="00275871">
        <w:t>close by like CA_n20A_n28A</w:t>
      </w:r>
      <w:r w:rsidR="007015B6">
        <w:t>;</w:t>
      </w:r>
    </w:p>
    <w:p w14:paraId="08ADBEFB" w14:textId="633D1DE1" w:rsidR="004872EF" w:rsidRPr="00275871" w:rsidRDefault="004872EF" w:rsidP="004872EF">
      <w:pPr>
        <w:pStyle w:val="ListParagraph"/>
        <w:numPr>
          <w:ilvl w:val="0"/>
          <w:numId w:val="10"/>
        </w:numPr>
      </w:pPr>
      <w:r w:rsidRPr="00275871">
        <w:t xml:space="preserve">The emissions requirements to protect TV stations below the band need to be removed or relaxed, since the </w:t>
      </w:r>
      <w:r w:rsidR="00363213" w:rsidRPr="00275871">
        <w:t>filtering slopes are not as steep as with the dual duplexer architecture</w:t>
      </w:r>
      <w:r w:rsidR="007015B6">
        <w:t>;</w:t>
      </w:r>
    </w:p>
    <w:p w14:paraId="6FCC38D9" w14:textId="3AB02CDC" w:rsidR="00363213" w:rsidRPr="00275871" w:rsidRDefault="00363213" w:rsidP="004872EF">
      <w:pPr>
        <w:pStyle w:val="ListParagraph"/>
        <w:numPr>
          <w:ilvl w:val="0"/>
          <w:numId w:val="10"/>
        </w:numPr>
      </w:pPr>
      <w:r w:rsidRPr="00275871">
        <w:t>The emissions requirements within the band below 710MHz need to be removed</w:t>
      </w:r>
      <w:r w:rsidR="007015B6">
        <w:t>;</w:t>
      </w:r>
    </w:p>
    <w:p w14:paraId="65FDCB13" w14:textId="13B5D1E3" w:rsidR="00363213" w:rsidRPr="00275871" w:rsidRDefault="00363213" w:rsidP="004872EF">
      <w:pPr>
        <w:pStyle w:val="ListParagraph"/>
        <w:numPr>
          <w:ilvl w:val="0"/>
          <w:numId w:val="10"/>
        </w:numPr>
      </w:pPr>
      <w:r w:rsidRPr="00275871">
        <w:t>If there are emissions requirements needed to protect TV stations</w:t>
      </w:r>
      <w:r w:rsidR="00424906" w:rsidRPr="00275871">
        <w:t>, most likely A-MPR is needed to fulfil them</w:t>
      </w:r>
      <w:r w:rsidR="007015B6">
        <w:t>;</w:t>
      </w:r>
    </w:p>
    <w:p w14:paraId="4C761E6D" w14:textId="13502BE3" w:rsidR="00363213" w:rsidRPr="00275871" w:rsidRDefault="00363213" w:rsidP="004872EF">
      <w:pPr>
        <w:pStyle w:val="ListParagraph"/>
        <w:numPr>
          <w:ilvl w:val="0"/>
          <w:numId w:val="10"/>
        </w:numPr>
      </w:pPr>
      <w:r w:rsidRPr="00275871">
        <w:t xml:space="preserve">Specifying larger RX and TX bandwidths will degrade </w:t>
      </w:r>
      <w:proofErr w:type="spellStart"/>
      <w:r w:rsidRPr="00275871">
        <w:t>Refsens</w:t>
      </w:r>
      <w:proofErr w:type="spellEnd"/>
      <w:r w:rsidRPr="00275871">
        <w:t xml:space="preserve"> significantly, since IMD3 of a 30MHz wide TX will fall into the own RX bandwidth of 40MHz resulting in very high (&gt;30dB) MSD.</w:t>
      </w:r>
    </w:p>
    <w:p w14:paraId="529BD532" w14:textId="0D19D1F8" w:rsidR="00C324DA" w:rsidRPr="005F202D" w:rsidRDefault="00C324DA" w:rsidP="00C324D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 w:rsidRPr="005F202D">
        <w:rPr>
          <w:noProof/>
        </w:rPr>
        <w:t xml:space="preserve">Observation </w:t>
      </w:r>
      <w:r>
        <w:rPr>
          <w:noProof/>
        </w:rPr>
        <w:t>5</w:t>
      </w:r>
      <w:r w:rsidRPr="005F202D">
        <w:rPr>
          <w:noProof/>
        </w:rPr>
        <w:t>:</w:t>
      </w:r>
      <w:r w:rsidRPr="005F202D">
        <w:rPr>
          <w:noProof/>
        </w:rPr>
        <w:tab/>
        <w:t xml:space="preserve">A </w:t>
      </w:r>
      <w:r>
        <w:rPr>
          <w:noProof/>
        </w:rPr>
        <w:t xml:space="preserve">TX </w:t>
      </w:r>
      <w:r w:rsidRPr="005F202D">
        <w:rPr>
          <w:noProof/>
        </w:rPr>
        <w:t xml:space="preserve">bandwidth of up to </w:t>
      </w:r>
      <w:r>
        <w:rPr>
          <w:noProof/>
        </w:rPr>
        <w:t>3</w:t>
      </w:r>
      <w:r w:rsidRPr="005F202D">
        <w:rPr>
          <w:noProof/>
        </w:rPr>
        <w:t xml:space="preserve">0MHz </w:t>
      </w:r>
      <w:r>
        <w:rPr>
          <w:noProof/>
        </w:rPr>
        <w:t>and a RX bandwidth up to 40MHz will require significant MSD due to IMD3 directly falling into the RX band</w:t>
      </w:r>
      <w:r w:rsidR="007015B6">
        <w:rPr>
          <w:noProof/>
        </w:rPr>
        <w:t>.</w:t>
      </w:r>
    </w:p>
    <w:p w14:paraId="1B5314CF" w14:textId="603B21CB" w:rsidR="001E72B4" w:rsidRPr="00C324DA" w:rsidRDefault="00424906" w:rsidP="001E72B4">
      <w:r w:rsidRPr="00275871">
        <w:t xml:space="preserve">In total the changes to the RF specs to enable wider bandwidths are so significant, that the definition of a new band is needed. The bandwidths of 30/40MHz cannot just be added to the </w:t>
      </w:r>
      <w:r w:rsidR="00275871" w:rsidRPr="00275871">
        <w:t xml:space="preserve">existing </w:t>
      </w:r>
      <w:r w:rsidRPr="00275871">
        <w:t>band 28/n28 definition</w:t>
      </w:r>
      <w:r w:rsidR="00275871" w:rsidRPr="00275871">
        <w:t xml:space="preserve">, also since there are </w:t>
      </w:r>
      <w:r w:rsidR="00275871" w:rsidRPr="00C324DA">
        <w:t>already UEs supporting band n28 available or in development</w:t>
      </w:r>
      <w:r w:rsidRPr="00C324DA">
        <w:t>.</w:t>
      </w:r>
    </w:p>
    <w:p w14:paraId="3B8FBE68" w14:textId="41419C66" w:rsidR="00275871" w:rsidRPr="00C324DA" w:rsidRDefault="00275871" w:rsidP="00275871">
      <w:pPr>
        <w:pStyle w:val="TOC1"/>
        <w:rPr>
          <w:noProof/>
        </w:rPr>
      </w:pPr>
      <w:r w:rsidRPr="00C324DA">
        <w:rPr>
          <w:noProof/>
        </w:rPr>
        <w:t>Proposal 1:</w:t>
      </w:r>
      <w:r w:rsidRPr="00C324DA">
        <w:rPr>
          <w:noProof/>
        </w:rPr>
        <w:tab/>
        <w:t>TDD band 44, which was specified for China, can enable wider bandwidths in the frequency range of band 28</w:t>
      </w:r>
      <w:r w:rsidR="007015B6">
        <w:rPr>
          <w:noProof/>
        </w:rPr>
        <w:t>.</w:t>
      </w:r>
      <w:bookmarkStart w:id="1" w:name="_GoBack"/>
      <w:bookmarkEnd w:id="1"/>
    </w:p>
    <w:p w14:paraId="376DBE00" w14:textId="3298D390" w:rsidR="00B03B5E" w:rsidRPr="00C324DA" w:rsidRDefault="00E65E13" w:rsidP="00E65E13">
      <w:pPr>
        <w:pStyle w:val="TOC1"/>
        <w:rPr>
          <w:noProof/>
        </w:rPr>
      </w:pPr>
      <w:r w:rsidRPr="00C324DA">
        <w:rPr>
          <w:noProof/>
        </w:rPr>
        <w:lastRenderedPageBreak/>
        <w:t xml:space="preserve">Proposal </w:t>
      </w:r>
      <w:r w:rsidR="00275871" w:rsidRPr="00C324DA">
        <w:rPr>
          <w:noProof/>
        </w:rPr>
        <w:t>2</w:t>
      </w:r>
      <w:r w:rsidRPr="00C324DA">
        <w:rPr>
          <w:noProof/>
        </w:rPr>
        <w:t>:</w:t>
      </w:r>
      <w:r w:rsidRPr="00C324DA">
        <w:rPr>
          <w:noProof/>
        </w:rPr>
        <w:tab/>
      </w:r>
      <w:r w:rsidR="0058591E" w:rsidRPr="00C324DA">
        <w:rPr>
          <w:noProof/>
        </w:rPr>
        <w:t xml:space="preserve">To enable wider </w:t>
      </w:r>
      <w:r w:rsidR="00275871" w:rsidRPr="00C324DA">
        <w:rPr>
          <w:noProof/>
        </w:rPr>
        <w:t xml:space="preserve">FDD </w:t>
      </w:r>
      <w:r w:rsidR="0058591E" w:rsidRPr="00C324DA">
        <w:rPr>
          <w:noProof/>
        </w:rPr>
        <w:t xml:space="preserve">bandwidths in the frequency range of band 28, a definition of a new band based on a single duplexer architecture is </w:t>
      </w:r>
      <w:r w:rsidR="00363213" w:rsidRPr="00C324DA">
        <w:rPr>
          <w:noProof/>
        </w:rPr>
        <w:t>needed</w:t>
      </w:r>
      <w:r w:rsidR="007015B6">
        <w:rPr>
          <w:noProof/>
        </w:rPr>
        <w:t>.</w:t>
      </w:r>
    </w:p>
    <w:p w14:paraId="62E2E073" w14:textId="77777777" w:rsidR="008E7986" w:rsidRPr="00C324DA" w:rsidRDefault="008E7986" w:rsidP="008E7986"/>
    <w:p w14:paraId="34C99636" w14:textId="37F73468" w:rsidR="008E7986" w:rsidRPr="00C324DA" w:rsidRDefault="00424906" w:rsidP="008E7986">
      <w:pPr>
        <w:pStyle w:val="Heading1"/>
      </w:pPr>
      <w:r w:rsidRPr="00C324DA">
        <w:t>4</w:t>
      </w:r>
      <w:r w:rsidR="008E7986" w:rsidRPr="00C324DA">
        <w:tab/>
        <w:t>Conclusions</w:t>
      </w:r>
    </w:p>
    <w:p w14:paraId="001A58A1" w14:textId="76ED17B4" w:rsidR="00E72324" w:rsidRPr="00C324DA" w:rsidRDefault="009F6F20" w:rsidP="00E72324">
      <w:r w:rsidRPr="00C324DA">
        <w:t>We draw the following conclusions:</w:t>
      </w:r>
      <w:r w:rsidR="00E72324" w:rsidRPr="00C324DA">
        <w:t xml:space="preserve"> </w:t>
      </w:r>
    </w:p>
    <w:p w14:paraId="7782A938" w14:textId="77777777" w:rsidR="00424906" w:rsidRPr="00C324DA" w:rsidRDefault="00424906" w:rsidP="00424906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 w:rsidRPr="00C324DA">
        <w:rPr>
          <w:noProof/>
        </w:rPr>
        <w:t>Observation 1:</w:t>
      </w:r>
      <w:r w:rsidRPr="00C324DA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 w:rsidRPr="00C324DA">
        <w:rPr>
          <w:noProof/>
        </w:rPr>
        <w:t>Band 28/n28 RF specs have been derived on the basis of the dual duplexer architecture. It is not possible to fulfill the band 28/n28 RF requirements with a single duplexer architecture</w:t>
      </w:r>
    </w:p>
    <w:p w14:paraId="6AA2BA1C" w14:textId="77777777" w:rsidR="00424906" w:rsidRPr="00C324DA" w:rsidRDefault="00424906" w:rsidP="00424906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 w:rsidRPr="00C324DA">
        <w:rPr>
          <w:noProof/>
        </w:rPr>
        <w:t>Observation 2:</w:t>
      </w:r>
      <w:r w:rsidRPr="00C324DA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 w:rsidRPr="00C324DA">
        <w:rPr>
          <w:noProof/>
        </w:rPr>
        <w:t>A dual duplexer configuration for band 28/n28 is limited to 20MHz channel bandwidth</w:t>
      </w:r>
    </w:p>
    <w:p w14:paraId="6F925C41" w14:textId="77777777" w:rsidR="00424906" w:rsidRPr="00C324DA" w:rsidRDefault="00424906" w:rsidP="00424906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 w:rsidRPr="00C324DA">
        <w:rPr>
          <w:noProof/>
        </w:rPr>
        <w:t>Observation 3:</w:t>
      </w:r>
      <w:r w:rsidRPr="00C324DA">
        <w:rPr>
          <w:noProof/>
        </w:rPr>
        <w:tab/>
        <w:t>Band 44 has been specified for China in the same frequency range that n28 uses</w:t>
      </w:r>
    </w:p>
    <w:p w14:paraId="1BF763D5" w14:textId="77777777" w:rsidR="00424906" w:rsidRPr="00C324DA" w:rsidRDefault="00424906" w:rsidP="00424906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 w:rsidRPr="00C324DA">
        <w:rPr>
          <w:noProof/>
        </w:rPr>
        <w:t>Observation 4:</w:t>
      </w:r>
      <w:r w:rsidRPr="00C324DA">
        <w:rPr>
          <w:noProof/>
        </w:rPr>
        <w:tab/>
        <w:t>A bandwidth of up to 40MHz in the band 28 frequency range requires definition of a new band using a single duplexer architecture</w:t>
      </w:r>
    </w:p>
    <w:p w14:paraId="7740E20C" w14:textId="77777777" w:rsidR="00C324DA" w:rsidRPr="00C324DA" w:rsidRDefault="00C324DA" w:rsidP="00C324D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 w:rsidRPr="00C324DA">
        <w:rPr>
          <w:noProof/>
        </w:rPr>
        <w:t>Observation 5:</w:t>
      </w:r>
      <w:r w:rsidRPr="00C324DA">
        <w:rPr>
          <w:noProof/>
        </w:rPr>
        <w:tab/>
        <w:t>A TX bandwidth of up to 30MHz and a RX bandwidth up to 40MHz will require significant MSD due to IMD3 directly falling into the RX band</w:t>
      </w:r>
    </w:p>
    <w:p w14:paraId="09125F85" w14:textId="7517CAC8" w:rsidR="00424906" w:rsidRPr="00C324DA" w:rsidRDefault="00424906" w:rsidP="00424906">
      <w:r w:rsidRPr="00C324DA">
        <w:t xml:space="preserve">Based on this we propose: </w:t>
      </w:r>
    </w:p>
    <w:bookmarkEnd w:id="0"/>
    <w:p w14:paraId="74F3D90C" w14:textId="07A09A0C" w:rsidR="00C324DA" w:rsidRPr="00C324DA" w:rsidRDefault="00C324DA" w:rsidP="00C324DA">
      <w:pPr>
        <w:pStyle w:val="TOC1"/>
        <w:rPr>
          <w:noProof/>
        </w:rPr>
      </w:pPr>
      <w:r w:rsidRPr="00C324DA">
        <w:rPr>
          <w:noProof/>
        </w:rPr>
        <w:t>Proposal 1:</w:t>
      </w:r>
      <w:r w:rsidRPr="00C324DA">
        <w:rPr>
          <w:noProof/>
        </w:rPr>
        <w:tab/>
        <w:t>TDD band 44, which was specified for China, can enable wider bandwidths in the frequency range of band 28</w:t>
      </w:r>
      <w:r w:rsidR="007015B6">
        <w:rPr>
          <w:noProof/>
        </w:rPr>
        <w:t>.</w:t>
      </w:r>
    </w:p>
    <w:p w14:paraId="49DA8803" w14:textId="374266F9" w:rsidR="00C324DA" w:rsidRPr="00C324DA" w:rsidRDefault="00C324DA" w:rsidP="00C324DA">
      <w:pPr>
        <w:pStyle w:val="TOC1"/>
        <w:rPr>
          <w:noProof/>
        </w:rPr>
      </w:pPr>
      <w:r w:rsidRPr="00C324DA">
        <w:rPr>
          <w:noProof/>
        </w:rPr>
        <w:t>Proposal 2:</w:t>
      </w:r>
      <w:r w:rsidRPr="00C324DA">
        <w:rPr>
          <w:noProof/>
        </w:rPr>
        <w:tab/>
        <w:t>To enable wider FDD bandwidths in the frequency range of band 28, a definition of a new band based on a single duplexer architecture is needed</w:t>
      </w:r>
      <w:r w:rsidR="007015B6">
        <w:rPr>
          <w:noProof/>
        </w:rPr>
        <w:t>.</w:t>
      </w:r>
    </w:p>
    <w:p w14:paraId="64F353AF" w14:textId="6904C83D" w:rsidR="009D1C1A" w:rsidRPr="00C324DA" w:rsidRDefault="00424906" w:rsidP="009D1C1A">
      <w:pPr>
        <w:pStyle w:val="Heading1"/>
      </w:pPr>
      <w:r w:rsidRPr="00C324DA">
        <w:t>5</w:t>
      </w:r>
      <w:r w:rsidR="009D1C1A" w:rsidRPr="00C324DA">
        <w:tab/>
        <w:t>References</w:t>
      </w:r>
    </w:p>
    <w:p w14:paraId="198AC526" w14:textId="0975232C" w:rsidR="009D1C1A" w:rsidRPr="00C324DA" w:rsidRDefault="009D1C1A" w:rsidP="009D1C1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 w:rsidRPr="007015B6">
        <w:rPr>
          <w:b w:val="0"/>
          <w:bCs w:val="0"/>
          <w:noProof/>
        </w:rPr>
        <w:t>[1]</w:t>
      </w:r>
      <w:r w:rsidRPr="007015B6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 w:rsidRPr="007015B6">
        <w:rPr>
          <w:b w:val="0"/>
          <w:bCs w:val="0"/>
          <w:noProof/>
        </w:rPr>
        <w:t>3GPP TR36.820 LTE for 700</w:t>
      </w:r>
      <w:r w:rsidRPr="007015B6">
        <w:rPr>
          <w:b w:val="0"/>
          <w:bCs w:val="0"/>
          <w:noProof/>
          <w:u w:val="words"/>
        </w:rPr>
        <w:t xml:space="preserve"> </w:t>
      </w:r>
      <w:r w:rsidRPr="007015B6">
        <w:rPr>
          <w:b w:val="0"/>
          <w:bCs w:val="0"/>
          <w:noProof/>
        </w:rPr>
        <w:t>MHz digital dividend (Release 11</w:t>
      </w:r>
      <w:r w:rsidRPr="00C324DA">
        <w:rPr>
          <w:noProof/>
        </w:rPr>
        <w:t>)</w:t>
      </w:r>
    </w:p>
    <w:p w14:paraId="61C530F0" w14:textId="77777777" w:rsidR="009D1C1A" w:rsidRPr="00C324DA" w:rsidRDefault="009D1C1A" w:rsidP="00E72324"/>
    <w:sectPr w:rsidR="009D1C1A" w:rsidRPr="00C324DA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2010A" w14:textId="77777777" w:rsidR="00412246" w:rsidRDefault="00412246">
      <w:r>
        <w:separator/>
      </w:r>
    </w:p>
  </w:endnote>
  <w:endnote w:type="continuationSeparator" w:id="0">
    <w:p w14:paraId="47C49972" w14:textId="77777777" w:rsidR="00412246" w:rsidRDefault="00412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E12A5" w14:textId="77777777" w:rsidR="00412246" w:rsidRDefault="00412246">
      <w:r>
        <w:separator/>
      </w:r>
    </w:p>
  </w:footnote>
  <w:footnote w:type="continuationSeparator" w:id="0">
    <w:p w14:paraId="7EA59BCE" w14:textId="77777777" w:rsidR="00412246" w:rsidRDefault="00412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C5B7B"/>
    <w:multiLevelType w:val="hybridMultilevel"/>
    <w:tmpl w:val="84FC2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E3AD5"/>
    <w:multiLevelType w:val="hybridMultilevel"/>
    <w:tmpl w:val="98FA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A0471F"/>
    <w:multiLevelType w:val="hybridMultilevel"/>
    <w:tmpl w:val="833C0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4"/>
  </w:num>
  <w:num w:numId="8">
    <w:abstractNumId w:val="3"/>
  </w:num>
  <w:num w:numId="9">
    <w:abstractNumId w:val="8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B2"/>
    <w:rsid w:val="00033397"/>
    <w:rsid w:val="00040095"/>
    <w:rsid w:val="00051834"/>
    <w:rsid w:val="0005303A"/>
    <w:rsid w:val="00054A22"/>
    <w:rsid w:val="00062023"/>
    <w:rsid w:val="000655A6"/>
    <w:rsid w:val="00080512"/>
    <w:rsid w:val="0009455C"/>
    <w:rsid w:val="0009755D"/>
    <w:rsid w:val="000A365D"/>
    <w:rsid w:val="000C47C3"/>
    <w:rsid w:val="000D58AB"/>
    <w:rsid w:val="00100BAC"/>
    <w:rsid w:val="00104BC6"/>
    <w:rsid w:val="00133525"/>
    <w:rsid w:val="001A4C42"/>
    <w:rsid w:val="001C21C3"/>
    <w:rsid w:val="001D02C2"/>
    <w:rsid w:val="001E72B4"/>
    <w:rsid w:val="001F0C1D"/>
    <w:rsid w:val="001F1132"/>
    <w:rsid w:val="001F168B"/>
    <w:rsid w:val="002347A2"/>
    <w:rsid w:val="00247926"/>
    <w:rsid w:val="002675F0"/>
    <w:rsid w:val="00275871"/>
    <w:rsid w:val="00276EE4"/>
    <w:rsid w:val="002B6339"/>
    <w:rsid w:val="002E00EE"/>
    <w:rsid w:val="003172DC"/>
    <w:rsid w:val="0035462D"/>
    <w:rsid w:val="00363213"/>
    <w:rsid w:val="003765B8"/>
    <w:rsid w:val="00396CE0"/>
    <w:rsid w:val="003A0483"/>
    <w:rsid w:val="003C3971"/>
    <w:rsid w:val="003C564B"/>
    <w:rsid w:val="003E7753"/>
    <w:rsid w:val="00412246"/>
    <w:rsid w:val="00423334"/>
    <w:rsid w:val="00424906"/>
    <w:rsid w:val="004345EC"/>
    <w:rsid w:val="00455D4D"/>
    <w:rsid w:val="004826A9"/>
    <w:rsid w:val="004872EF"/>
    <w:rsid w:val="004C1601"/>
    <w:rsid w:val="004D3578"/>
    <w:rsid w:val="004E213A"/>
    <w:rsid w:val="004F0988"/>
    <w:rsid w:val="004F3340"/>
    <w:rsid w:val="004F3E3D"/>
    <w:rsid w:val="0053388B"/>
    <w:rsid w:val="00535773"/>
    <w:rsid w:val="00543E6C"/>
    <w:rsid w:val="00565087"/>
    <w:rsid w:val="00572E14"/>
    <w:rsid w:val="0058591E"/>
    <w:rsid w:val="005973BE"/>
    <w:rsid w:val="005A5986"/>
    <w:rsid w:val="005D2E01"/>
    <w:rsid w:val="005D7526"/>
    <w:rsid w:val="005E69AE"/>
    <w:rsid w:val="005F202D"/>
    <w:rsid w:val="00602AEA"/>
    <w:rsid w:val="00607E3C"/>
    <w:rsid w:val="00614FDF"/>
    <w:rsid w:val="006246A7"/>
    <w:rsid w:val="0062595A"/>
    <w:rsid w:val="0063543D"/>
    <w:rsid w:val="00647114"/>
    <w:rsid w:val="006A323F"/>
    <w:rsid w:val="006B30D0"/>
    <w:rsid w:val="006B65CA"/>
    <w:rsid w:val="006C3D95"/>
    <w:rsid w:val="006E5C86"/>
    <w:rsid w:val="007009D8"/>
    <w:rsid w:val="007015B6"/>
    <w:rsid w:val="00713C44"/>
    <w:rsid w:val="00734A5B"/>
    <w:rsid w:val="0074026F"/>
    <w:rsid w:val="007429F6"/>
    <w:rsid w:val="00744E76"/>
    <w:rsid w:val="00752198"/>
    <w:rsid w:val="00753881"/>
    <w:rsid w:val="007713D4"/>
    <w:rsid w:val="00774DA4"/>
    <w:rsid w:val="00781F0F"/>
    <w:rsid w:val="0078318F"/>
    <w:rsid w:val="007B600E"/>
    <w:rsid w:val="007F0F4A"/>
    <w:rsid w:val="008028A4"/>
    <w:rsid w:val="00820B25"/>
    <w:rsid w:val="00830747"/>
    <w:rsid w:val="008768CA"/>
    <w:rsid w:val="008B4598"/>
    <w:rsid w:val="008C384C"/>
    <w:rsid w:val="008E7986"/>
    <w:rsid w:val="0090271F"/>
    <w:rsid w:val="00902E23"/>
    <w:rsid w:val="009114D7"/>
    <w:rsid w:val="0091348E"/>
    <w:rsid w:val="00917CCB"/>
    <w:rsid w:val="00942EC2"/>
    <w:rsid w:val="0098486F"/>
    <w:rsid w:val="00997281"/>
    <w:rsid w:val="009D1C1A"/>
    <w:rsid w:val="009F37B7"/>
    <w:rsid w:val="009F5E43"/>
    <w:rsid w:val="009F6F20"/>
    <w:rsid w:val="00A0069D"/>
    <w:rsid w:val="00A10F02"/>
    <w:rsid w:val="00A164B4"/>
    <w:rsid w:val="00A26956"/>
    <w:rsid w:val="00A53724"/>
    <w:rsid w:val="00A73129"/>
    <w:rsid w:val="00A75A83"/>
    <w:rsid w:val="00A82346"/>
    <w:rsid w:val="00A92BA1"/>
    <w:rsid w:val="00AC6BC6"/>
    <w:rsid w:val="00AE3797"/>
    <w:rsid w:val="00B03B5E"/>
    <w:rsid w:val="00B15449"/>
    <w:rsid w:val="00B93086"/>
    <w:rsid w:val="00BA19ED"/>
    <w:rsid w:val="00BA300B"/>
    <w:rsid w:val="00BA4B8D"/>
    <w:rsid w:val="00BC0F7D"/>
    <w:rsid w:val="00BE3255"/>
    <w:rsid w:val="00BF128E"/>
    <w:rsid w:val="00C1496A"/>
    <w:rsid w:val="00C324DA"/>
    <w:rsid w:val="00C33079"/>
    <w:rsid w:val="00C37803"/>
    <w:rsid w:val="00C45231"/>
    <w:rsid w:val="00C72833"/>
    <w:rsid w:val="00C80F1D"/>
    <w:rsid w:val="00C93F40"/>
    <w:rsid w:val="00CA3D0C"/>
    <w:rsid w:val="00CD1C5C"/>
    <w:rsid w:val="00CD6BC3"/>
    <w:rsid w:val="00CF20E3"/>
    <w:rsid w:val="00CF3390"/>
    <w:rsid w:val="00D309CC"/>
    <w:rsid w:val="00D46431"/>
    <w:rsid w:val="00D56A52"/>
    <w:rsid w:val="00D57972"/>
    <w:rsid w:val="00D675A9"/>
    <w:rsid w:val="00D738D6"/>
    <w:rsid w:val="00D755EB"/>
    <w:rsid w:val="00D87E00"/>
    <w:rsid w:val="00D9134D"/>
    <w:rsid w:val="00DA0D1D"/>
    <w:rsid w:val="00DA7A03"/>
    <w:rsid w:val="00DB1818"/>
    <w:rsid w:val="00DC309B"/>
    <w:rsid w:val="00DC4DA2"/>
    <w:rsid w:val="00DD4C17"/>
    <w:rsid w:val="00DF2B1F"/>
    <w:rsid w:val="00DF6189"/>
    <w:rsid w:val="00DF62CD"/>
    <w:rsid w:val="00E16509"/>
    <w:rsid w:val="00E44582"/>
    <w:rsid w:val="00E50039"/>
    <w:rsid w:val="00E52814"/>
    <w:rsid w:val="00E65E13"/>
    <w:rsid w:val="00E72324"/>
    <w:rsid w:val="00E72ABE"/>
    <w:rsid w:val="00E77645"/>
    <w:rsid w:val="00E97B0E"/>
    <w:rsid w:val="00EB2DBE"/>
    <w:rsid w:val="00EC4A25"/>
    <w:rsid w:val="00EE44C8"/>
    <w:rsid w:val="00EE5AA7"/>
    <w:rsid w:val="00F025A2"/>
    <w:rsid w:val="00F04712"/>
    <w:rsid w:val="00F21311"/>
    <w:rsid w:val="00F22EC7"/>
    <w:rsid w:val="00F325C8"/>
    <w:rsid w:val="00F62AEB"/>
    <w:rsid w:val="00F653B8"/>
    <w:rsid w:val="00F70647"/>
    <w:rsid w:val="00F97B58"/>
    <w:rsid w:val="00FA1266"/>
    <w:rsid w:val="00FC1192"/>
    <w:rsid w:val="00FE44D7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DA0D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6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BEA52-DD9E-9141-AC0A-6A35E20C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146</TotalTime>
  <Pages>3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7494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8</cp:revision>
  <cp:lastPrinted>2019-02-25T14:05:00Z</cp:lastPrinted>
  <dcterms:created xsi:type="dcterms:W3CDTF">2019-09-05T10:05:00Z</dcterms:created>
  <dcterms:modified xsi:type="dcterms:W3CDTF">2019-09-10T22:45:00Z</dcterms:modified>
  <cp:category/>
</cp:coreProperties>
</file>