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539BD27F"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5858DF">
        <w:rPr>
          <w:rFonts w:ascii="Arial" w:hAnsi="Arial" w:cs="Arial"/>
          <w:b/>
          <w:sz w:val="24"/>
          <w:szCs w:val="24"/>
          <w:lang w:eastAsia="ja-JP"/>
        </w:rPr>
        <w:t>0</w:t>
      </w:r>
      <w:r w:rsidR="00816E66">
        <w:rPr>
          <w:rFonts w:ascii="Arial" w:hAnsi="Arial" w:cs="Arial"/>
          <w:b/>
          <w:sz w:val="24"/>
          <w:szCs w:val="24"/>
          <w:lang w:eastAsia="ja-JP"/>
        </w:rPr>
        <w:t>712</w:t>
      </w:r>
    </w:p>
    <w:p w14:paraId="03EE060B" w14:textId="0D4D6F4B" w:rsidR="006A45BA" w:rsidRDefault="006137DD" w:rsidP="006137DD">
      <w:pPr>
        <w:tabs>
          <w:tab w:val="left" w:pos="567"/>
        </w:tabs>
        <w:rPr>
          <w:rFonts w:eastAsia="Batang" w:cs="Arial"/>
          <w:sz w:val="18"/>
          <w:szCs w:val="18"/>
          <w:lang w:eastAsia="zh-CN"/>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5D2A9BA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4.8</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77777777" w:rsidR="004260A5" w:rsidRPr="00D32AD4" w:rsidRDefault="004260A5" w:rsidP="004A40BE">
            <w:pPr>
              <w:pStyle w:val="TAC"/>
              <w:rPr>
                <w:b/>
              </w:rPr>
            </w:pP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77777777" w:rsidR="004260A5" w:rsidRPr="00D32AD4" w:rsidRDefault="009E5A5E" w:rsidP="004A40BE">
            <w:pPr>
              <w:pStyle w:val="TAC"/>
              <w:rPr>
                <w:b/>
              </w:rPr>
            </w:pPr>
            <w:r w:rsidRPr="00D32AD4">
              <w:rPr>
                <w:b/>
              </w:rPr>
              <w:t>X</w:t>
            </w: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0" w:name="_Hlk531191940"/>
      <w:bookmarkStart w:id="1"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0"/>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2"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2"/>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w:t>
      </w:r>
      <w:proofErr w:type="spellStart"/>
      <w:r w:rsidR="002046A0">
        <w:rPr>
          <w:rFonts w:eastAsia="Times New Roman" w:cs="Times New Roman"/>
          <w:lang w:eastAsia="en-US"/>
        </w:rPr>
        <w:t>Xn</w:t>
      </w:r>
      <w:proofErr w:type="spellEnd"/>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3"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3"/>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4"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4"/>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5" w:name="_Hlk530558816"/>
      <w:bookmarkStart w:id="6"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5"/>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6"/>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7" w:name="_Hlk531256143"/>
      <w:r>
        <w:rPr>
          <w:rFonts w:eastAsia="Times New Roman" w:cs="Times New Roman"/>
          <w:lang w:eastAsia="en-US"/>
        </w:rPr>
        <w:t>downstream BH RLF notification</w:t>
      </w:r>
      <w:bookmarkEnd w:id="7"/>
      <w:r w:rsidR="002C2ADD" w:rsidRPr="00867CBD">
        <w:rPr>
          <w:rFonts w:eastAsia="Times New Roman" w:cs="Times New Roman"/>
          <w:lang w:eastAsia="en-US"/>
        </w:rPr>
        <w:t>).</w:t>
      </w:r>
    </w:p>
    <w:bookmarkEnd w:id="1"/>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5F2870AF" w:rsidR="005778F1" w:rsidRPr="00AC7CE4"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37F3F518"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p>
    <w:p w14:paraId="335FF2BD" w14:textId="6828B8D0"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11784462" w:rsidR="001E4F81" w:rsidRPr="006318B9" w:rsidRDefault="00166221" w:rsidP="001E4F81">
            <w:pPr>
              <w:spacing w:after="0"/>
            </w:pPr>
            <w:r>
              <w:t xml:space="preserve">NR; </w:t>
            </w:r>
            <w:r w:rsidR="004B6E8B">
              <w:t>A</w:t>
            </w:r>
            <w:r w:rsidR="001E4F81" w:rsidRPr="001E4F81">
              <w:t>daptation layer</w:t>
            </w:r>
          </w:p>
        </w:tc>
        <w:tc>
          <w:tcPr>
            <w:tcW w:w="1072" w:type="dxa"/>
          </w:tcPr>
          <w:p w14:paraId="3FEFF644" w14:textId="1E1CFEB0" w:rsidR="001E4F81" w:rsidRPr="006318B9" w:rsidRDefault="001E4F81" w:rsidP="001E4F81">
            <w:pPr>
              <w:spacing w:after="0"/>
            </w:pPr>
          </w:p>
        </w:tc>
        <w:tc>
          <w:tcPr>
            <w:tcW w:w="1418" w:type="dxa"/>
          </w:tcPr>
          <w:p w14:paraId="73C752F6" w14:textId="77777777" w:rsidR="001E4F81" w:rsidRPr="006318B9" w:rsidRDefault="001E4F81" w:rsidP="001E4F81">
            <w:pPr>
              <w:spacing w:after="0"/>
            </w:pPr>
            <w:r w:rsidRPr="006318B9">
              <w:t>RAN#86</w:t>
            </w:r>
          </w:p>
        </w:tc>
        <w:tc>
          <w:tcPr>
            <w:tcW w:w="1701" w:type="dxa"/>
          </w:tcPr>
          <w:p w14:paraId="40C6936A" w14:textId="77777777" w:rsidR="001E4F81" w:rsidRPr="00867CBD" w:rsidRDefault="00C504CD" w:rsidP="001E4F81">
            <w:pPr>
              <w:spacing w:after="0"/>
            </w:pPr>
            <w:r w:rsidRPr="00867CBD">
              <w:t>Core Part</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1732C73" w:rsidR="00AC7CE4" w:rsidRPr="000B254D" w:rsidRDefault="00233DE5" w:rsidP="000B254D">
            <w:pPr>
              <w:spacing w:after="60"/>
              <w:rPr>
                <w:lang w:val="fr-FR"/>
              </w:rPr>
            </w:pPr>
            <w:r>
              <w:rPr>
                <w:lang w:val="fr-FR"/>
              </w:rPr>
              <w:t>RAN#</w:t>
            </w:r>
            <w:r w:rsidR="00523C94" w:rsidRPr="000B254D">
              <w:rPr>
                <w:lang w:val="fr-FR"/>
              </w:rPr>
              <w:t>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6A6A66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47A78FF" w14:textId="733BF4EF" w:rsidR="00166221" w:rsidRPr="000B254D" w:rsidRDefault="00166221" w:rsidP="00166221">
            <w:pPr>
              <w:spacing w:after="60"/>
            </w:pPr>
            <w:r>
              <w:lastRenderedPageBreak/>
              <w:t>38.101</w:t>
            </w:r>
            <w:r w:rsidR="005B4495">
              <w:t>-1</w:t>
            </w:r>
          </w:p>
        </w:tc>
        <w:tc>
          <w:tcPr>
            <w:tcW w:w="4443" w:type="dxa"/>
            <w:tcBorders>
              <w:top w:val="single" w:sz="4" w:space="0" w:color="auto"/>
              <w:left w:val="single" w:sz="4" w:space="0" w:color="auto"/>
              <w:bottom w:val="single" w:sz="4" w:space="0" w:color="auto"/>
              <w:right w:val="single" w:sz="4" w:space="0" w:color="auto"/>
            </w:tcBorders>
          </w:tcPr>
          <w:p w14:paraId="69808AF4" w14:textId="59EF701A" w:rsidR="00166221" w:rsidRPr="000B254D" w:rsidRDefault="00166221" w:rsidP="00166221">
            <w:pPr>
              <w:spacing w:after="60"/>
            </w:pPr>
            <w:r>
              <w:t>NR; User Equipment (UE) radio transmission and reception</w:t>
            </w:r>
            <w:r w:rsidR="005B4495">
              <w:t>; Part 1: Range 1 Standalone</w:t>
            </w:r>
          </w:p>
        </w:tc>
        <w:tc>
          <w:tcPr>
            <w:tcW w:w="1417" w:type="dxa"/>
            <w:tcBorders>
              <w:top w:val="single" w:sz="4" w:space="0" w:color="auto"/>
              <w:left w:val="single" w:sz="4" w:space="0" w:color="auto"/>
              <w:bottom w:val="single" w:sz="4" w:space="0" w:color="auto"/>
              <w:right w:val="single" w:sz="4" w:space="0" w:color="auto"/>
            </w:tcBorders>
          </w:tcPr>
          <w:p w14:paraId="035F94F3" w14:textId="122C7DDA" w:rsidR="00166221" w:rsidRDefault="00166221" w:rsidP="00166221">
            <w:pPr>
              <w:spacing w:after="60"/>
              <w:rPr>
                <w:lang w:val="fr-FR"/>
              </w:rPr>
            </w:pPr>
            <w:r>
              <w:rPr>
                <w:lang w:val="fr-FR"/>
              </w:rPr>
              <w:t>RAN#8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4E1EDBF" w14:textId="55E19222" w:rsidR="00166221" w:rsidRPr="000B254D" w:rsidRDefault="005B4495" w:rsidP="00166221">
            <w:pPr>
              <w:spacing w:after="60"/>
              <w:rPr>
                <w:lang w:val="fr-FR"/>
              </w:rPr>
            </w:pPr>
            <w:proofErr w:type="spellStart"/>
            <w:r w:rsidRPr="000B254D">
              <w:rPr>
                <w:lang w:val="fr-FR"/>
              </w:rPr>
              <w:t>Core</w:t>
            </w:r>
            <w:proofErr w:type="spellEnd"/>
            <w:r w:rsidRPr="000B254D">
              <w:rPr>
                <w:lang w:val="fr-FR"/>
              </w:rPr>
              <w:t xml:space="preserve"> Part</w:t>
            </w:r>
          </w:p>
        </w:tc>
      </w:tr>
      <w:tr w:rsidR="005B4495" w:rsidRPr="00D32AD4" w14:paraId="683F2CB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F011794" w14:textId="6750AFC1" w:rsidR="005B4495" w:rsidRDefault="005B4495" w:rsidP="00166221">
            <w:pPr>
              <w:spacing w:after="60"/>
            </w:pPr>
            <w:r>
              <w:t>38.101-2</w:t>
            </w:r>
          </w:p>
        </w:tc>
        <w:tc>
          <w:tcPr>
            <w:tcW w:w="4443" w:type="dxa"/>
            <w:tcBorders>
              <w:top w:val="single" w:sz="4" w:space="0" w:color="auto"/>
              <w:left w:val="single" w:sz="4" w:space="0" w:color="auto"/>
              <w:bottom w:val="single" w:sz="4" w:space="0" w:color="auto"/>
              <w:right w:val="single" w:sz="4" w:space="0" w:color="auto"/>
            </w:tcBorders>
          </w:tcPr>
          <w:p w14:paraId="77F278DB" w14:textId="113C921D" w:rsidR="005B4495" w:rsidRDefault="005B4495" w:rsidP="00166221">
            <w:pPr>
              <w:spacing w:after="60"/>
            </w:pPr>
            <w: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2C135F92" w14:textId="2D4FB09E" w:rsidR="005B4495" w:rsidRDefault="005B4495" w:rsidP="00166221">
            <w:pPr>
              <w:spacing w:after="60"/>
              <w:rPr>
                <w:lang w:val="fr-FR"/>
              </w:rPr>
            </w:pPr>
            <w:r>
              <w:rPr>
                <w:lang w:val="fr-FR"/>
              </w:rPr>
              <w:t>RAN#8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E46412C" w14:textId="0B345227" w:rsidR="005B4495" w:rsidRPr="000B254D" w:rsidRDefault="005B4495" w:rsidP="00166221">
            <w:pPr>
              <w:spacing w:after="60"/>
              <w:rPr>
                <w:lang w:val="fr-FR"/>
              </w:rPr>
            </w:pPr>
            <w:proofErr w:type="spellStart"/>
            <w:r w:rsidRPr="000B254D">
              <w:rPr>
                <w:lang w:val="fr-FR"/>
              </w:rPr>
              <w:t>Core</w:t>
            </w:r>
            <w:proofErr w:type="spellEnd"/>
            <w:r w:rsidRPr="000B254D">
              <w:rPr>
                <w:lang w:val="fr-FR"/>
              </w:rPr>
              <w:t xml:space="preserve"> Part</w:t>
            </w:r>
          </w:p>
        </w:tc>
      </w:tr>
      <w:tr w:rsidR="005B4495" w:rsidRPr="00D32AD4" w14:paraId="14C5536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AD98C1" w14:textId="6FAC3D57" w:rsidR="005B4495" w:rsidRDefault="005B4495" w:rsidP="00166221">
            <w:pPr>
              <w:spacing w:after="60"/>
            </w:pPr>
            <w:r>
              <w:t>38.101-3</w:t>
            </w:r>
          </w:p>
        </w:tc>
        <w:tc>
          <w:tcPr>
            <w:tcW w:w="4443" w:type="dxa"/>
            <w:tcBorders>
              <w:top w:val="single" w:sz="4" w:space="0" w:color="auto"/>
              <w:left w:val="single" w:sz="4" w:space="0" w:color="auto"/>
              <w:bottom w:val="single" w:sz="4" w:space="0" w:color="auto"/>
              <w:right w:val="single" w:sz="4" w:space="0" w:color="auto"/>
            </w:tcBorders>
          </w:tcPr>
          <w:p w14:paraId="53C9EE4B" w14:textId="2706B48C" w:rsidR="005B4495" w:rsidRDefault="005B4495" w:rsidP="00166221">
            <w:pPr>
              <w:spacing w:after="60"/>
            </w:pPr>
            <w:r>
              <w:t>NR;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4C79D59" w14:textId="1A1D2566" w:rsidR="005B4495" w:rsidRDefault="005B4495" w:rsidP="00166221">
            <w:pPr>
              <w:spacing w:after="60"/>
              <w:rPr>
                <w:lang w:val="fr-FR"/>
              </w:rPr>
            </w:pPr>
            <w:r>
              <w:rPr>
                <w:lang w:val="fr-FR"/>
              </w:rPr>
              <w:t>RAN#8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8EC1A99" w14:textId="71405843" w:rsidR="005B4495" w:rsidRPr="000B254D" w:rsidRDefault="005B4495" w:rsidP="00166221">
            <w:pPr>
              <w:spacing w:after="60"/>
              <w:rPr>
                <w:lang w:val="fr-FR"/>
              </w:rPr>
            </w:pPr>
            <w:proofErr w:type="spellStart"/>
            <w:r w:rsidRPr="000B254D">
              <w:rPr>
                <w:lang w:val="fr-FR"/>
              </w:rPr>
              <w:t>Core</w:t>
            </w:r>
            <w:proofErr w:type="spellEnd"/>
            <w:r w:rsidRPr="000B254D">
              <w:rPr>
                <w:lang w:val="fr-FR"/>
              </w:rPr>
              <w:t xml:space="preserve"> Part</w:t>
            </w:r>
          </w:p>
        </w:tc>
      </w:tr>
      <w:tr w:rsidR="005B4495" w:rsidRPr="00D32AD4" w14:paraId="348BAD6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DF0A10A" w14:textId="2ACEC5DD" w:rsidR="005B4495" w:rsidRDefault="005B4495" w:rsidP="00166221">
            <w:pPr>
              <w:spacing w:after="60"/>
            </w:pPr>
            <w:r>
              <w:t>38.101-4</w:t>
            </w:r>
          </w:p>
        </w:tc>
        <w:tc>
          <w:tcPr>
            <w:tcW w:w="4443" w:type="dxa"/>
            <w:tcBorders>
              <w:top w:val="single" w:sz="4" w:space="0" w:color="auto"/>
              <w:left w:val="single" w:sz="4" w:space="0" w:color="auto"/>
              <w:bottom w:val="single" w:sz="4" w:space="0" w:color="auto"/>
              <w:right w:val="single" w:sz="4" w:space="0" w:color="auto"/>
            </w:tcBorders>
          </w:tcPr>
          <w:p w14:paraId="435EFFAF" w14:textId="1C061145" w:rsidR="005B4495" w:rsidRDefault="005B4495" w:rsidP="00166221">
            <w:pPr>
              <w:spacing w:after="60"/>
            </w:pPr>
            <w:r>
              <w:t xml:space="preserve">NR; User Equipment (UE) radio transmission and reception; Part 4: Performance requirements </w:t>
            </w:r>
          </w:p>
        </w:tc>
        <w:tc>
          <w:tcPr>
            <w:tcW w:w="1417" w:type="dxa"/>
            <w:tcBorders>
              <w:top w:val="single" w:sz="4" w:space="0" w:color="auto"/>
              <w:left w:val="single" w:sz="4" w:space="0" w:color="auto"/>
              <w:bottom w:val="single" w:sz="4" w:space="0" w:color="auto"/>
              <w:right w:val="single" w:sz="4" w:space="0" w:color="auto"/>
            </w:tcBorders>
          </w:tcPr>
          <w:p w14:paraId="2E83AA93" w14:textId="6E9687F6" w:rsidR="005B4495" w:rsidRDefault="005B4495"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0C33A69E" w14:textId="25F86BBB" w:rsidR="005B4495" w:rsidRPr="000B254D" w:rsidRDefault="005B4495" w:rsidP="00166221">
            <w:pPr>
              <w:spacing w:after="60"/>
              <w:rPr>
                <w:lang w:val="fr-FR"/>
              </w:rPr>
            </w:pPr>
            <w:r w:rsidRPr="000B254D">
              <w:rPr>
                <w:lang w:val="fr-FR"/>
              </w:rPr>
              <w:t>Perf</w:t>
            </w:r>
            <w:r>
              <w:rPr>
                <w:lang w:val="fr-FR"/>
              </w:rPr>
              <w:t>ormance</w:t>
            </w:r>
            <w:r w:rsidRPr="000B254D">
              <w:rPr>
                <w:lang w:val="fr-FR"/>
              </w:rPr>
              <w:t xml:space="preserve"> Part</w:t>
            </w:r>
          </w:p>
        </w:tc>
      </w:tr>
      <w:tr w:rsidR="00166221" w:rsidRPr="00D32AD4" w14:paraId="6253CCC3"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DD9EA89" w14:textId="4B8F072F" w:rsidR="00166221" w:rsidRPr="000B254D" w:rsidRDefault="00166221" w:rsidP="00166221">
            <w:pPr>
              <w:spacing w:after="60"/>
            </w:pPr>
            <w:r>
              <w:t>38.104</w:t>
            </w:r>
          </w:p>
        </w:tc>
        <w:tc>
          <w:tcPr>
            <w:tcW w:w="4443" w:type="dxa"/>
            <w:tcBorders>
              <w:top w:val="single" w:sz="4" w:space="0" w:color="auto"/>
              <w:left w:val="single" w:sz="4" w:space="0" w:color="auto"/>
              <w:bottom w:val="single" w:sz="4" w:space="0" w:color="auto"/>
              <w:right w:val="single" w:sz="4" w:space="0" w:color="auto"/>
            </w:tcBorders>
          </w:tcPr>
          <w:p w14:paraId="4C074BA2" w14:textId="49136161" w:rsidR="00166221" w:rsidRPr="000B254D" w:rsidRDefault="00166221" w:rsidP="00166221">
            <w:pPr>
              <w:spacing w:after="60"/>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ED52BA" w14:textId="078BA5C7"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018B915A" w14:textId="1363671D"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C4B678D"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E3B7639"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D58B1D8"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2E4108C7"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1AC131A6"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3D79EA96"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130CCA91"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3293319F"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567C134B" w:rsidR="00C34277" w:rsidRPr="000B254D" w:rsidRDefault="00C34277" w:rsidP="00C34277">
            <w:pPr>
              <w:spacing w:after="60"/>
              <w:rPr>
                <w:lang w:val="fr-FR"/>
              </w:rPr>
            </w:pPr>
            <w:r>
              <w:rPr>
                <w:lang w:val="fr-FR"/>
              </w:rPr>
              <w:t>RAN#</w:t>
            </w:r>
            <w:r w:rsidRPr="000B254D">
              <w:rPr>
                <w:lang w:val="fr-FR"/>
              </w:rPr>
              <w:t>8</w:t>
            </w:r>
            <w:r w:rsidR="00816E66">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489E538" w:rsidR="00C34277" w:rsidRPr="000B254D" w:rsidRDefault="00C34277" w:rsidP="00C34277">
            <w:pPr>
              <w:spacing w:after="60"/>
              <w:rPr>
                <w:lang w:val="fr-FR"/>
              </w:rPr>
            </w:pPr>
            <w:r>
              <w:rPr>
                <w:lang w:val="fr-FR"/>
              </w:rPr>
              <w:t>RAN#</w:t>
            </w:r>
            <w:r w:rsidRPr="000B254D">
              <w:rPr>
                <w:lang w:val="fr-FR"/>
              </w:rPr>
              <w:t>8</w:t>
            </w:r>
            <w:r w:rsidR="00816E66">
              <w:rPr>
                <w:lang w:val="fr-FR"/>
              </w:rPr>
              <w:t>7</w:t>
            </w:r>
            <w:bookmarkStart w:id="8" w:name="_GoBack"/>
            <w:bookmarkEnd w:id="8"/>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B33C70"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7777777" w:rsidR="00F91E69" w:rsidRPr="00F62288" w:rsidRDefault="00F91E69" w:rsidP="00F91E69">
      <w:r w:rsidRPr="00F62288">
        <w:lastRenderedPageBreak/>
        <w:t>None identified yet</w:t>
      </w:r>
      <w:r w:rsidR="00B7350C">
        <w:t>.</w:t>
      </w:r>
    </w:p>
    <w:p w14:paraId="3911DEE7" w14:textId="77777777" w:rsidR="00F91E69" w:rsidRDefault="00F91E69" w:rsidP="002C2D4A">
      <w:pPr>
        <w:pStyle w:val="NO"/>
        <w:rPr>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4CA8E" w14:textId="77777777" w:rsidR="00B33C70" w:rsidRDefault="00B33C70">
      <w:r>
        <w:separator/>
      </w:r>
    </w:p>
  </w:endnote>
  <w:endnote w:type="continuationSeparator" w:id="0">
    <w:p w14:paraId="746076F4" w14:textId="77777777" w:rsidR="00B33C70" w:rsidRDefault="00B33C70">
      <w:r>
        <w:continuationSeparator/>
      </w:r>
    </w:p>
  </w:endnote>
  <w:endnote w:type="continuationNotice" w:id="1">
    <w:p w14:paraId="77AE4EB2" w14:textId="77777777" w:rsidR="00B33C70" w:rsidRDefault="00B33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A2B33" w14:textId="77777777" w:rsidR="00B33C70" w:rsidRDefault="00B33C70">
      <w:r>
        <w:separator/>
      </w:r>
    </w:p>
  </w:footnote>
  <w:footnote w:type="continuationSeparator" w:id="0">
    <w:p w14:paraId="135E464B" w14:textId="77777777" w:rsidR="00B33C70" w:rsidRDefault="00B33C70">
      <w:r>
        <w:continuationSeparator/>
      </w:r>
    </w:p>
  </w:footnote>
  <w:footnote w:type="continuationNotice" w:id="1">
    <w:p w14:paraId="08253CC8" w14:textId="77777777" w:rsidR="00B33C70" w:rsidRDefault="00B33C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F63"/>
    <w:rsid w:val="00064608"/>
    <w:rsid w:val="00064CB2"/>
    <w:rsid w:val="000653A8"/>
    <w:rsid w:val="00066954"/>
    <w:rsid w:val="00067741"/>
    <w:rsid w:val="00072A56"/>
    <w:rsid w:val="00075108"/>
    <w:rsid w:val="000755A0"/>
    <w:rsid w:val="00076026"/>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F39"/>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61FE0"/>
    <w:rsid w:val="002640E5"/>
    <w:rsid w:val="0026436F"/>
    <w:rsid w:val="0026606E"/>
    <w:rsid w:val="002700F9"/>
    <w:rsid w:val="00270CDC"/>
    <w:rsid w:val="00272F38"/>
    <w:rsid w:val="00273275"/>
    <w:rsid w:val="002741D6"/>
    <w:rsid w:val="0027621B"/>
    <w:rsid w:val="00276403"/>
    <w:rsid w:val="002773B2"/>
    <w:rsid w:val="002846BF"/>
    <w:rsid w:val="00291CDE"/>
    <w:rsid w:val="002967CF"/>
    <w:rsid w:val="002A3238"/>
    <w:rsid w:val="002A625C"/>
    <w:rsid w:val="002A7788"/>
    <w:rsid w:val="002B02DE"/>
    <w:rsid w:val="002B2A36"/>
    <w:rsid w:val="002B2E88"/>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7001F2"/>
    <w:rsid w:val="00701600"/>
    <w:rsid w:val="00701BC9"/>
    <w:rsid w:val="00701D7B"/>
    <w:rsid w:val="00707203"/>
    <w:rsid w:val="00707673"/>
    <w:rsid w:val="0071063B"/>
    <w:rsid w:val="00713F00"/>
    <w:rsid w:val="00713FB4"/>
    <w:rsid w:val="00715097"/>
    <w:rsid w:val="007162BE"/>
    <w:rsid w:val="00720E8E"/>
    <w:rsid w:val="00721B04"/>
    <w:rsid w:val="00722267"/>
    <w:rsid w:val="00722699"/>
    <w:rsid w:val="00725F40"/>
    <w:rsid w:val="00734427"/>
    <w:rsid w:val="0073473B"/>
    <w:rsid w:val="00734EAB"/>
    <w:rsid w:val="00740A08"/>
    <w:rsid w:val="007450C5"/>
    <w:rsid w:val="007457A9"/>
    <w:rsid w:val="0074772F"/>
    <w:rsid w:val="00747E6C"/>
    <w:rsid w:val="0075002E"/>
    <w:rsid w:val="0075252A"/>
    <w:rsid w:val="007549F9"/>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C2977"/>
    <w:rsid w:val="009C2DCC"/>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E1F"/>
    <w:rsid w:val="00C07724"/>
    <w:rsid w:val="00C111DD"/>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C4907"/>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6477"/>
    <w:rsid w:val="00E7071C"/>
    <w:rsid w:val="00E7084E"/>
    <w:rsid w:val="00E71C2C"/>
    <w:rsid w:val="00E84CD8"/>
    <w:rsid w:val="00E90B85"/>
    <w:rsid w:val="00E91679"/>
    <w:rsid w:val="00E92452"/>
    <w:rsid w:val="00E92813"/>
    <w:rsid w:val="00E94CC1"/>
    <w:rsid w:val="00EA2016"/>
    <w:rsid w:val="00EA2892"/>
    <w:rsid w:val="00EA2DF6"/>
    <w:rsid w:val="00EA4498"/>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972"/>
    <w:rsid w:val="00F42F3C"/>
    <w:rsid w:val="00F4338D"/>
    <w:rsid w:val="00F440D3"/>
    <w:rsid w:val="00F446AC"/>
    <w:rsid w:val="00F45B69"/>
    <w:rsid w:val="00F46EAF"/>
    <w:rsid w:val="00F46FB7"/>
    <w:rsid w:val="00F47E92"/>
    <w:rsid w:val="00F52040"/>
    <w:rsid w:val="00F62688"/>
    <w:rsid w:val="00F62E7A"/>
    <w:rsid w:val="00F637A9"/>
    <w:rsid w:val="00F63B35"/>
    <w:rsid w:val="00F64DF2"/>
    <w:rsid w:val="00F65E70"/>
    <w:rsid w:val="00F70F1C"/>
    <w:rsid w:val="00F72F07"/>
    <w:rsid w:val="00F768A4"/>
    <w:rsid w:val="00F83D11"/>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2C08"/>
    <w:rsid w:val="00FE2E2E"/>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BEED-74AD-4BDA-8CF5-C5DB4901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2669</Words>
  <Characters>15214</Characters>
  <Application>Microsoft Office Word</Application>
  <DocSecurity>0</DocSecurity>
  <Lines>126</Lines>
  <Paragraphs>35</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IAB_NRNR_IAB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17848</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Qualcomm (Masato)</cp:lastModifiedBy>
  <cp:revision>4</cp:revision>
  <cp:lastPrinted>2018-11-21T15:39:00Z</cp:lastPrinted>
  <dcterms:created xsi:type="dcterms:W3CDTF">2019-03-11T12:45:00Z</dcterms:created>
  <dcterms:modified xsi:type="dcterms:W3CDTF">2019-03-20T11:09:00Z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