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1000FC55"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1E41F3">
        <w:rPr>
          <w:b/>
          <w:i/>
          <w:noProof/>
          <w:sz w:val="28"/>
        </w:rPr>
        <w:tab/>
      </w:r>
      <w:r w:rsidR="00D5183C" w:rsidRPr="00D5183C">
        <w:rPr>
          <w:b/>
          <w:bCs/>
          <w:i/>
          <w:noProof/>
          <w:sz w:val="28"/>
        </w:rPr>
        <w:t>R2-1902</w:t>
      </w:r>
      <w:r w:rsidR="001E4BF7">
        <w:rPr>
          <w:b/>
          <w:bCs/>
          <w:i/>
          <w:noProof/>
          <w:sz w:val="28"/>
        </w:rPr>
        <w:t>818</w:t>
      </w:r>
    </w:p>
    <w:p w14:paraId="570DD0C8" w14:textId="5E6E4F1F" w:rsidR="001E41F3" w:rsidRDefault="000D287A" w:rsidP="005E2C44">
      <w:pPr>
        <w:pStyle w:val="CRCoverPage"/>
        <w:outlineLvl w:val="0"/>
        <w:rPr>
          <w:b/>
          <w:noProof/>
          <w:sz w:val="24"/>
        </w:rPr>
      </w:pPr>
      <w:r>
        <w:rPr>
          <w:b/>
          <w:noProof/>
          <w:sz w:val="24"/>
        </w:rPr>
        <w:t>Athens</w:t>
      </w:r>
      <w:r w:rsidR="00800E83" w:rsidRPr="00800E83">
        <w:rPr>
          <w:b/>
          <w:noProof/>
          <w:sz w:val="24"/>
        </w:rPr>
        <w:t xml:space="preserve">, </w:t>
      </w:r>
      <w:r>
        <w:rPr>
          <w:b/>
          <w:noProof/>
          <w:sz w:val="24"/>
        </w:rPr>
        <w:t>Greece</w:t>
      </w:r>
      <w:r w:rsidR="00800E83" w:rsidRPr="00800E83">
        <w:rPr>
          <w:b/>
          <w:noProof/>
          <w:sz w:val="24"/>
        </w:rPr>
        <w:t xml:space="preserve">, </w:t>
      </w:r>
      <w:r>
        <w:rPr>
          <w:b/>
          <w:noProof/>
          <w:sz w:val="24"/>
        </w:rPr>
        <w:t>25</w:t>
      </w:r>
      <w:r w:rsidR="00800E83" w:rsidRPr="00800E83">
        <w:rPr>
          <w:b/>
          <w:noProof/>
          <w:sz w:val="24"/>
        </w:rPr>
        <w:t xml:space="preserve"> </w:t>
      </w:r>
      <w:r>
        <w:rPr>
          <w:b/>
          <w:noProof/>
          <w:sz w:val="24"/>
        </w:rPr>
        <w:t xml:space="preserve">Feb </w:t>
      </w:r>
      <w:r w:rsidR="00800E83" w:rsidRPr="00800E83">
        <w:rPr>
          <w:b/>
          <w:noProof/>
          <w:sz w:val="24"/>
        </w:rPr>
        <w:t xml:space="preserve">- </w:t>
      </w:r>
      <w:r>
        <w:rPr>
          <w:b/>
          <w:noProof/>
          <w:sz w:val="24"/>
        </w:rPr>
        <w:t>01</w:t>
      </w:r>
      <w:r w:rsidR="00800E83" w:rsidRPr="00800E83">
        <w:rPr>
          <w:b/>
          <w:noProof/>
          <w:sz w:val="24"/>
        </w:rPr>
        <w:t xml:space="preserve"> </w:t>
      </w:r>
      <w:r>
        <w:rPr>
          <w:b/>
          <w:noProof/>
          <w:sz w:val="24"/>
        </w:rPr>
        <w:t>Mar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449DFA17" w:rsidR="001E41F3" w:rsidRDefault="001C12D4" w:rsidP="0051580D">
            <w:pPr>
              <w:pStyle w:val="CRCoverPage"/>
              <w:spacing w:after="0"/>
              <w:rPr>
                <w:b/>
                <w:noProof/>
                <w:sz w:val="28"/>
              </w:rPr>
            </w:pPr>
            <w:bookmarkStart w:id="0" w:name="_GoBack"/>
            <w:bookmarkEnd w:id="0"/>
            <w:r>
              <w:rPr>
                <w:b/>
                <w:noProof/>
                <w:sz w:val="28"/>
              </w:rPr>
              <w:t>38.331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106E432A" w:rsidR="001E41F3" w:rsidRDefault="00931BD8">
            <w:pPr>
              <w:pStyle w:val="CRCoverPage"/>
              <w:spacing w:after="0"/>
              <w:rPr>
                <w:noProof/>
              </w:rPr>
            </w:pPr>
            <w:r w:rsidRPr="00931BD8">
              <w:rPr>
                <w:b/>
                <w:noProof/>
                <w:sz w:val="28"/>
              </w:rPr>
              <w:t>0805</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54CB76B4" w:rsidR="001E41F3" w:rsidRDefault="00F06357">
            <w:pPr>
              <w:pStyle w:val="CRCoverPage"/>
              <w:spacing w:after="0"/>
              <w:jc w:val="center"/>
              <w:rPr>
                <w:b/>
                <w:noProof/>
              </w:rPr>
            </w:pPr>
            <w:r>
              <w:rPr>
                <w:b/>
                <w:noProof/>
                <w:sz w:val="32"/>
              </w:rPr>
              <w:t>2</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6DE5036D" w:rsidR="001E41F3" w:rsidRDefault="00A758D6">
            <w:pPr>
              <w:pStyle w:val="CRCoverPage"/>
              <w:spacing w:after="0"/>
              <w:jc w:val="center"/>
              <w:rPr>
                <w:noProof/>
              </w:rPr>
            </w:pPr>
            <w:r>
              <w:rPr>
                <w:b/>
                <w:noProof/>
                <w:sz w:val="32"/>
              </w:rPr>
              <w:t>15.4.0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3C99A153" w:rsidR="001E41F3" w:rsidRDefault="00A758D6">
            <w:pPr>
              <w:pStyle w:val="CRCoverPage"/>
              <w:spacing w:after="0"/>
              <w:ind w:left="100"/>
              <w:rPr>
                <w:noProof/>
              </w:rPr>
            </w:pPr>
            <w:r w:rsidRPr="00A758D6">
              <w:rPr>
                <w:noProof/>
              </w:rPr>
              <w:t xml:space="preserve">Clarification on </w:t>
            </w:r>
            <w:r w:rsidR="008B04C0">
              <w:rPr>
                <w:noProof/>
              </w:rPr>
              <w:t>UE Capability Request Filtering</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454487FD" w:rsidR="00132364" w:rsidRDefault="001C12D4" w:rsidP="00132364">
            <w:pPr>
              <w:pStyle w:val="CRCoverPage"/>
              <w:spacing w:after="0"/>
              <w:ind w:left="100"/>
              <w:rPr>
                <w:noProof/>
              </w:rPr>
            </w:pPr>
            <w:r w:rsidRPr="005264A0">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34EA99D7" w:rsidR="00132364" w:rsidRDefault="006E06D4" w:rsidP="00132364">
            <w:pPr>
              <w:pStyle w:val="CRCoverPage"/>
              <w:spacing w:after="0"/>
              <w:ind w:left="100"/>
              <w:rPr>
                <w:noProof/>
              </w:rPr>
            </w:pPr>
            <w:r>
              <w:rPr>
                <w:noProof/>
              </w:rPr>
              <w:t>201</w:t>
            </w:r>
            <w:r w:rsidR="00803956">
              <w:rPr>
                <w:noProof/>
              </w:rPr>
              <w:t>9</w:t>
            </w:r>
            <w:r>
              <w:rPr>
                <w:noProof/>
              </w:rPr>
              <w:t>-</w:t>
            </w:r>
            <w:r w:rsidR="001C12D4">
              <w:rPr>
                <w:noProof/>
              </w:rPr>
              <w:t>01-10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7121E18E" w:rsidR="00132364" w:rsidRDefault="001C12D4"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732EFB9B" w:rsidR="00E75302" w:rsidRPr="008D7ECF" w:rsidRDefault="00A758D6" w:rsidP="00F357D3">
            <w:pPr>
              <w:pStyle w:val="CRCoverPage"/>
              <w:tabs>
                <w:tab w:val="left" w:pos="384"/>
              </w:tabs>
              <w:spacing w:before="20" w:after="80"/>
              <w:ind w:left="100"/>
              <w:rPr>
                <w:noProof/>
              </w:rPr>
            </w:pPr>
            <w:r w:rsidRPr="00A758D6">
              <w:rPr>
                <w:noProof/>
              </w:rPr>
              <w:t xml:space="preserve">The </w:t>
            </w:r>
            <w:r w:rsidR="00F357D3">
              <w:rPr>
                <w:noProof/>
              </w:rPr>
              <w:t xml:space="preserve">IE type </w:t>
            </w:r>
            <w:r w:rsidR="00F357D3" w:rsidRPr="00F357D3">
              <w:rPr>
                <w:i/>
                <w:noProof/>
              </w:rPr>
              <w:t>FreqBandList</w:t>
            </w:r>
            <w:r w:rsidR="00F357D3" w:rsidRPr="00F357D3">
              <w:rPr>
                <w:noProof/>
              </w:rPr>
              <w:t xml:space="preserve"> </w:t>
            </w:r>
            <w:r w:rsidR="00F357D3">
              <w:rPr>
                <w:noProof/>
              </w:rPr>
              <w:t xml:space="preserve">is used in procedural text instead of the realization </w:t>
            </w:r>
            <w:r w:rsidR="00F357D3" w:rsidRPr="00F357D3">
              <w:rPr>
                <w:i/>
                <w:noProof/>
              </w:rPr>
              <w:t>frequencyBandList</w:t>
            </w:r>
            <w:r w:rsidR="00F357D3">
              <w:rPr>
                <w:noProof/>
              </w:rPr>
              <w:t xml:space="preserve">. However, the </w:t>
            </w:r>
            <w:r w:rsidR="00F357D3" w:rsidRPr="00F357D3">
              <w:rPr>
                <w:i/>
                <w:noProof/>
              </w:rPr>
              <w:t>frequencyBandList</w:t>
            </w:r>
            <w:r w:rsidR="00F357D3">
              <w:rPr>
                <w:noProof/>
              </w:rPr>
              <w:t xml:space="preserve"> is used in many places and confusing to reuse in the capability procedures since it is a filter, it would be good to rename it to </w:t>
            </w:r>
            <w:r w:rsidR="00F357D3" w:rsidRPr="00F357D3">
              <w:rPr>
                <w:i/>
                <w:noProof/>
              </w:rPr>
              <w:t>frequencyBandListFilter</w:t>
            </w:r>
            <w:r w:rsidR="00F357D3">
              <w:rPr>
                <w:noProof/>
              </w:rPr>
              <w:t xml:space="preserve"> instead following the same format as the UE reply which uses the name applied</w:t>
            </w:r>
            <w:r w:rsidR="00F357D3" w:rsidRPr="00F357D3">
              <w:rPr>
                <w:noProof/>
              </w:rPr>
              <w:t>frequencyBandList</w:t>
            </w:r>
            <w:r w:rsidR="00F357D3">
              <w:rPr>
                <w:noProof/>
              </w:rPr>
              <w:t>Filter.</w:t>
            </w:r>
            <w:r w:rsidR="00314E3E">
              <w:rPr>
                <w:noProof/>
              </w:rPr>
              <w:t xml:space="preserve"> In addition, based on the decision in </w:t>
            </w:r>
            <w:r w:rsidR="00314E3E" w:rsidRPr="00314E3E">
              <w:rPr>
                <w:noProof/>
              </w:rPr>
              <w:t>R2-1818586</w:t>
            </w:r>
            <w:r w:rsidR="00314E3E">
              <w:rPr>
                <w:noProof/>
              </w:rPr>
              <w:t xml:space="preserve">, it is clarified that network </w:t>
            </w:r>
            <w:r w:rsidR="00314E3E" w:rsidRPr="00314E3E">
              <w:rPr>
                <w:noProof/>
              </w:rPr>
              <w:t xml:space="preserve">must include the </w:t>
            </w:r>
            <w:r w:rsidR="00314E3E" w:rsidRPr="00F357D3">
              <w:rPr>
                <w:i/>
                <w:noProof/>
              </w:rPr>
              <w:t>frequencyBandListFilter</w:t>
            </w:r>
            <w:r w:rsidR="00314E3E">
              <w:rPr>
                <w:noProof/>
              </w:rPr>
              <w:t xml:space="preserve"> </w:t>
            </w:r>
            <w:r w:rsidR="00314E3E" w:rsidRPr="00314E3E">
              <w:rPr>
                <w:noProof/>
              </w:rPr>
              <w:t>in order to obtain supported band combinations, feature sets and feature set combinations (</w:t>
            </w:r>
            <w:r w:rsidR="00314E3E">
              <w:rPr>
                <w:noProof/>
              </w:rPr>
              <w:t xml:space="preserve">i.e. </w:t>
            </w:r>
            <w:r w:rsidR="00314E3E" w:rsidRPr="00314E3E">
              <w:rPr>
                <w:noProof/>
              </w:rPr>
              <w:t>capability enquiry without band filters is no longer supported).</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075E8336" w:rsidR="00132364" w:rsidRDefault="00BA219A" w:rsidP="00132364">
            <w:pPr>
              <w:pStyle w:val="CRCoverPage"/>
              <w:spacing w:before="20" w:after="80"/>
              <w:ind w:left="100"/>
              <w:rPr>
                <w:noProof/>
              </w:rPr>
            </w:pPr>
            <w:r>
              <w:rPr>
                <w:noProof/>
              </w:rPr>
              <w:t>The following changes are proposed by this CR</w:t>
            </w:r>
            <w:r w:rsidR="00132364">
              <w:rPr>
                <w:noProof/>
              </w:rPr>
              <w:t>:</w:t>
            </w:r>
          </w:p>
          <w:p w14:paraId="7066EFD8" w14:textId="5BB576FF" w:rsidR="00E31048" w:rsidRPr="00F357D3" w:rsidRDefault="008D7ECF" w:rsidP="00BA219A">
            <w:pPr>
              <w:pStyle w:val="CRCoverPage"/>
              <w:numPr>
                <w:ilvl w:val="0"/>
                <w:numId w:val="2"/>
              </w:numPr>
              <w:tabs>
                <w:tab w:val="left" w:pos="384"/>
              </w:tabs>
              <w:spacing w:before="20" w:after="80"/>
              <w:rPr>
                <w:noProof/>
              </w:rPr>
            </w:pPr>
            <w:r>
              <w:rPr>
                <w:noProof/>
              </w:rPr>
              <w:t xml:space="preserve">In section 6.3.3, </w:t>
            </w:r>
            <w:r w:rsidR="00F357D3">
              <w:rPr>
                <w:noProof/>
              </w:rPr>
              <w:t xml:space="preserve">the field </w:t>
            </w:r>
            <w:r w:rsidR="00F357D3">
              <w:rPr>
                <w:i/>
                <w:noProof/>
              </w:rPr>
              <w:t xml:space="preserve">frequencyBandList </w:t>
            </w:r>
            <w:r w:rsidR="00F357D3">
              <w:rPr>
                <w:noProof/>
              </w:rPr>
              <w:t xml:space="preserve">is renamed to </w:t>
            </w:r>
            <w:r w:rsidR="00F357D3" w:rsidRPr="00F357D3">
              <w:rPr>
                <w:i/>
                <w:noProof/>
              </w:rPr>
              <w:t>frequencyBandListFilter</w:t>
            </w:r>
            <w:r w:rsidR="00F357D3">
              <w:rPr>
                <w:i/>
                <w:noProof/>
              </w:rPr>
              <w:t>.</w:t>
            </w:r>
          </w:p>
          <w:p w14:paraId="3489615B" w14:textId="6C7765D6" w:rsidR="00F357D3" w:rsidRPr="00314E3E" w:rsidRDefault="00E3043C" w:rsidP="00BA219A">
            <w:pPr>
              <w:pStyle w:val="CRCoverPage"/>
              <w:numPr>
                <w:ilvl w:val="0"/>
                <w:numId w:val="2"/>
              </w:numPr>
              <w:tabs>
                <w:tab w:val="left" w:pos="384"/>
              </w:tabs>
              <w:spacing w:before="20" w:after="80"/>
              <w:rPr>
                <w:noProof/>
              </w:rPr>
            </w:pPr>
            <w:r>
              <w:rPr>
                <w:noProof/>
              </w:rPr>
              <w:t>In section 5.6, u</w:t>
            </w:r>
            <w:r w:rsidR="00F357D3">
              <w:rPr>
                <w:noProof/>
              </w:rPr>
              <w:t xml:space="preserve">sage occurences of </w:t>
            </w:r>
            <w:r w:rsidR="00F357D3" w:rsidRPr="00F357D3">
              <w:rPr>
                <w:i/>
                <w:noProof/>
              </w:rPr>
              <w:t>FreqBandList</w:t>
            </w:r>
            <w:r w:rsidR="00F357D3">
              <w:rPr>
                <w:i/>
                <w:noProof/>
              </w:rPr>
              <w:t xml:space="preserve"> </w:t>
            </w:r>
            <w:r w:rsidR="00F357D3">
              <w:rPr>
                <w:noProof/>
              </w:rPr>
              <w:t xml:space="preserve">are now replaced with </w:t>
            </w:r>
            <w:r w:rsidR="00F357D3" w:rsidRPr="00F357D3">
              <w:rPr>
                <w:i/>
                <w:noProof/>
              </w:rPr>
              <w:t>frequencyBandListFilter</w:t>
            </w:r>
            <w:r w:rsidR="00F357D3">
              <w:rPr>
                <w:i/>
                <w:noProof/>
              </w:rPr>
              <w:t>.</w:t>
            </w:r>
          </w:p>
          <w:p w14:paraId="3B8ABEC0" w14:textId="0B722659" w:rsidR="00314E3E" w:rsidRPr="00D95D9A" w:rsidRDefault="00314E3E" w:rsidP="00BA219A">
            <w:pPr>
              <w:pStyle w:val="CRCoverPage"/>
              <w:numPr>
                <w:ilvl w:val="0"/>
                <w:numId w:val="2"/>
              </w:numPr>
              <w:tabs>
                <w:tab w:val="left" w:pos="384"/>
              </w:tabs>
              <w:spacing w:before="20" w:after="80"/>
              <w:rPr>
                <w:noProof/>
              </w:rPr>
            </w:pPr>
            <w:r>
              <w:rPr>
                <w:noProof/>
              </w:rPr>
              <w:t xml:space="preserve">Add a NOTE to reflect the network using the </w:t>
            </w:r>
            <w:r w:rsidRPr="00F357D3">
              <w:rPr>
                <w:i/>
                <w:noProof/>
              </w:rPr>
              <w:t>frequencyBandListFilter</w:t>
            </w:r>
            <w:r>
              <w:rPr>
                <w:i/>
                <w:noProof/>
              </w:rPr>
              <w:t xml:space="preserve"> </w:t>
            </w:r>
            <w:r>
              <w:rPr>
                <w:noProof/>
              </w:rPr>
              <w:t>in every capability enquiry.</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5067D13" w14:textId="3935F5CE" w:rsidR="00D5183C" w:rsidRPr="00210420" w:rsidRDefault="00D5183C" w:rsidP="00D5183C">
            <w:pPr>
              <w:pStyle w:val="CRCoverPage"/>
              <w:spacing w:before="20" w:after="80"/>
              <w:ind w:left="100"/>
              <w:rPr>
                <w:noProof/>
                <w:u w:val="single"/>
              </w:rPr>
            </w:pPr>
            <w:r w:rsidRPr="000D0224">
              <w:rPr>
                <w:noProof/>
                <w:u w:val="single"/>
              </w:rPr>
              <w:t>Impacted 5G architecture options:</w:t>
            </w:r>
            <w:r w:rsidRPr="000D0224">
              <w:rPr>
                <w:noProof/>
              </w:rPr>
              <w:t xml:space="preserve"> Standalone, EN-DC</w:t>
            </w:r>
            <w:r w:rsidR="000D0224">
              <w:rPr>
                <w:noProof/>
              </w:rPr>
              <w:t>.</w:t>
            </w:r>
          </w:p>
          <w:p w14:paraId="3B3463C5" w14:textId="3EB8DDC7"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8D7ECF">
              <w:rPr>
                <w:noProof/>
              </w:rPr>
              <w:t>UE capability signalling for NR SA and MR-DC</w:t>
            </w:r>
            <w:r w:rsidR="00982B0B">
              <w:rPr>
                <w:noProof/>
              </w:rPr>
              <w:t>.</w:t>
            </w:r>
          </w:p>
          <w:p w14:paraId="0907DF10" w14:textId="77777777" w:rsidR="00205908" w:rsidRDefault="00132364" w:rsidP="00D95D9A">
            <w:pPr>
              <w:pStyle w:val="CRCoverPage"/>
              <w:spacing w:before="20" w:after="80"/>
              <w:ind w:left="100"/>
              <w:rPr>
                <w:noProof/>
              </w:rPr>
            </w:pPr>
            <w:r w:rsidRPr="00441533">
              <w:rPr>
                <w:noProof/>
                <w:u w:val="single"/>
              </w:rPr>
              <w:t>Inter-operability</w:t>
            </w:r>
            <w:r>
              <w:rPr>
                <w:noProof/>
              </w:rPr>
              <w:t>:</w:t>
            </w:r>
          </w:p>
          <w:p w14:paraId="167E80BB" w14:textId="7BF31A5C" w:rsidR="00205908" w:rsidRDefault="00205908" w:rsidP="00205908">
            <w:pPr>
              <w:pStyle w:val="CRCoverPage"/>
              <w:numPr>
                <w:ilvl w:val="0"/>
                <w:numId w:val="5"/>
              </w:numPr>
              <w:tabs>
                <w:tab w:val="left" w:pos="384"/>
              </w:tabs>
              <w:spacing w:before="20" w:after="80"/>
              <w:ind w:left="384" w:hanging="284"/>
              <w:rPr>
                <w:noProof/>
                <w:lang w:eastAsia="ja-JP"/>
              </w:rPr>
            </w:pPr>
            <w:r>
              <w:rPr>
                <w:noProof/>
                <w:lang w:eastAsia="ja-JP"/>
              </w:rPr>
              <w:t xml:space="preserve">If the network is implemented according to the CR and the UE is not, there is no problem.  </w:t>
            </w:r>
          </w:p>
          <w:p w14:paraId="3DAD91BD" w14:textId="47B37790" w:rsidR="00132364" w:rsidRDefault="00205908" w:rsidP="00205908">
            <w:pPr>
              <w:pStyle w:val="CRCoverPage"/>
              <w:numPr>
                <w:ilvl w:val="0"/>
                <w:numId w:val="5"/>
              </w:numPr>
              <w:tabs>
                <w:tab w:val="left" w:pos="384"/>
              </w:tabs>
              <w:spacing w:before="20" w:after="80"/>
              <w:ind w:left="384" w:hanging="284"/>
              <w:rPr>
                <w:noProof/>
                <w:lang w:eastAsia="ja-JP"/>
              </w:rPr>
            </w:pPr>
            <w:r>
              <w:rPr>
                <w:noProof/>
                <w:lang w:eastAsia="ja-JP"/>
              </w:rPr>
              <w:t xml:space="preserve">If the UE is implemented according to the CR and the network is not, the network may not send the filter causing the problem described in </w:t>
            </w:r>
            <w:r w:rsidRPr="00314E3E">
              <w:rPr>
                <w:noProof/>
              </w:rPr>
              <w:t>R2-1818586</w:t>
            </w:r>
            <w:r>
              <w:rPr>
                <w:noProof/>
                <w:lang w:eastAsia="ja-JP"/>
              </w:rPr>
              <w:t>.</w:t>
            </w:r>
            <w:r w:rsidR="00D95D9A">
              <w:rPr>
                <w:noProof/>
              </w:rPr>
              <w:t xml:space="preserve">  </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09712921" w:rsidR="00132364" w:rsidRDefault="00F357D3" w:rsidP="00132364">
            <w:pPr>
              <w:pStyle w:val="CRCoverPage"/>
              <w:spacing w:before="20" w:after="80"/>
              <w:ind w:left="100"/>
              <w:rPr>
                <w:noProof/>
              </w:rPr>
            </w:pPr>
            <w:r>
              <w:rPr>
                <w:noProof/>
              </w:rPr>
              <w:t>The problem of using the IE type instead of referring to the field that uses it remains.</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3E43BE23" w:rsidR="00132364" w:rsidRDefault="003A2A9F" w:rsidP="00132364">
            <w:pPr>
              <w:pStyle w:val="CRCoverPage"/>
              <w:spacing w:after="0"/>
              <w:ind w:left="100"/>
              <w:rPr>
                <w:noProof/>
              </w:rPr>
            </w:pPr>
            <w:r>
              <w:rPr>
                <w:rFonts w:eastAsia="MS Mincho"/>
              </w:rPr>
              <w:t>6.3.3</w:t>
            </w:r>
            <w:r w:rsidR="00E3043C">
              <w:rPr>
                <w:rFonts w:eastAsia="MS Mincho"/>
              </w:rPr>
              <w:t xml:space="preserve"> and 5.6</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7777777" w:rsidR="00132364" w:rsidRDefault="00132364" w:rsidP="00132364">
            <w:pPr>
              <w:pStyle w:val="CRCoverPage"/>
              <w:spacing w:after="0"/>
              <w:jc w:val="center"/>
              <w:rPr>
                <w:b/>
                <w:caps/>
                <w:noProof/>
              </w:rPr>
            </w:pP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7777777" w:rsidR="00132364" w:rsidRDefault="00132364" w:rsidP="00132364">
            <w:pPr>
              <w:pStyle w:val="CRCoverPage"/>
              <w:spacing w:after="0"/>
              <w:jc w:val="center"/>
              <w:rPr>
                <w:b/>
                <w:caps/>
                <w:noProof/>
              </w:rPr>
            </w:pP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1C3D4266" w14:textId="77777777" w:rsidR="008B04C0" w:rsidRPr="008B04C0" w:rsidRDefault="008B04C0" w:rsidP="008B04C0">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535261654"/>
      <w:bookmarkStart w:id="4" w:name="_Toc525763163"/>
      <w:r w:rsidRPr="008B04C0">
        <w:rPr>
          <w:rFonts w:ascii="Arial" w:hAnsi="Arial"/>
          <w:sz w:val="24"/>
          <w:lang w:eastAsia="x-none"/>
        </w:rPr>
        <w:t>–</w:t>
      </w:r>
      <w:r w:rsidRPr="008B04C0">
        <w:rPr>
          <w:rFonts w:ascii="Arial" w:hAnsi="Arial"/>
          <w:sz w:val="24"/>
          <w:lang w:eastAsia="x-none"/>
        </w:rPr>
        <w:tab/>
      </w:r>
      <w:r w:rsidRPr="008B04C0">
        <w:rPr>
          <w:rFonts w:ascii="Arial" w:hAnsi="Arial"/>
          <w:i/>
          <w:sz w:val="24"/>
          <w:lang w:eastAsia="x-none"/>
        </w:rPr>
        <w:t>UE-CapabilityRequestFilterNR</w:t>
      </w:r>
      <w:bookmarkEnd w:id="3"/>
    </w:p>
    <w:p w14:paraId="752913C0" w14:textId="77777777" w:rsidR="008B04C0" w:rsidRPr="008B04C0" w:rsidRDefault="008B04C0" w:rsidP="008B04C0">
      <w:pPr>
        <w:overflowPunct w:val="0"/>
        <w:autoSpaceDE w:val="0"/>
        <w:autoSpaceDN w:val="0"/>
        <w:adjustRightInd w:val="0"/>
        <w:textAlignment w:val="baseline"/>
        <w:rPr>
          <w:lang w:eastAsia="ja-JP"/>
        </w:rPr>
      </w:pPr>
      <w:r w:rsidRPr="008B04C0">
        <w:rPr>
          <w:lang w:eastAsia="ja-JP"/>
        </w:rPr>
        <w:t xml:space="preserve">The IE </w:t>
      </w:r>
      <w:r w:rsidRPr="008B04C0">
        <w:rPr>
          <w:i/>
          <w:lang w:eastAsia="ja-JP"/>
        </w:rPr>
        <w:t>UE-CapabilityRequestFilterNR</w:t>
      </w:r>
      <w:r w:rsidRPr="008B04C0">
        <w:rPr>
          <w:lang w:eastAsia="ja-JP"/>
        </w:rPr>
        <w:t xml:space="preserve"> is used to request filtered UE capabilities.</w:t>
      </w:r>
    </w:p>
    <w:p w14:paraId="43E79EA4" w14:textId="77777777" w:rsidR="008B04C0" w:rsidRPr="008B04C0" w:rsidRDefault="008B04C0" w:rsidP="008B04C0">
      <w:pPr>
        <w:keepNext/>
        <w:keepLines/>
        <w:overflowPunct w:val="0"/>
        <w:autoSpaceDE w:val="0"/>
        <w:autoSpaceDN w:val="0"/>
        <w:adjustRightInd w:val="0"/>
        <w:spacing w:before="60"/>
        <w:jc w:val="center"/>
        <w:textAlignment w:val="baseline"/>
        <w:rPr>
          <w:rFonts w:ascii="Arial" w:hAnsi="Arial"/>
          <w:b/>
          <w:lang w:eastAsia="x-none"/>
        </w:rPr>
      </w:pPr>
      <w:r w:rsidRPr="008B04C0">
        <w:rPr>
          <w:rFonts w:ascii="Arial" w:hAnsi="Arial"/>
          <w:b/>
          <w:i/>
          <w:lang w:eastAsia="x-none"/>
        </w:rPr>
        <w:t>UE-CapabilityRequestFilterNR</w:t>
      </w:r>
      <w:r w:rsidRPr="008B04C0">
        <w:rPr>
          <w:rFonts w:ascii="Arial" w:hAnsi="Arial"/>
          <w:b/>
          <w:lang w:eastAsia="x-none"/>
        </w:rPr>
        <w:t xml:space="preserve"> information element</w:t>
      </w:r>
    </w:p>
    <w:p w14:paraId="27BDD704" w14:textId="77777777" w:rsidR="008B04C0" w:rsidRPr="008B04C0" w:rsidRDefault="008B04C0" w:rsidP="008B0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B04C0">
        <w:rPr>
          <w:rFonts w:ascii="Courier New" w:hAnsi="Courier New"/>
          <w:noProof/>
          <w:color w:val="808080"/>
          <w:sz w:val="16"/>
          <w:lang w:eastAsia="en-GB"/>
        </w:rPr>
        <w:t>-- ASN1START</w:t>
      </w:r>
    </w:p>
    <w:p w14:paraId="38EE7B56" w14:textId="77777777" w:rsidR="008B04C0" w:rsidRPr="008B04C0" w:rsidRDefault="008B04C0" w:rsidP="008B0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B04C0">
        <w:rPr>
          <w:rFonts w:ascii="Courier New" w:hAnsi="Courier New"/>
          <w:noProof/>
          <w:color w:val="808080"/>
          <w:sz w:val="16"/>
          <w:lang w:eastAsia="en-GB"/>
        </w:rPr>
        <w:t>-- TAG-UE-CAPABILITYREQUESTFILTERNR-START</w:t>
      </w:r>
    </w:p>
    <w:p w14:paraId="2FFE65A4" w14:textId="77777777" w:rsidR="008B04C0" w:rsidRPr="008B04C0" w:rsidRDefault="008B04C0" w:rsidP="008B0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8DFE6C" w14:textId="77777777" w:rsidR="008B04C0" w:rsidRPr="008B04C0" w:rsidRDefault="008B04C0" w:rsidP="008B0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B04C0">
        <w:rPr>
          <w:rFonts w:ascii="Courier New" w:hAnsi="Courier New"/>
          <w:noProof/>
          <w:sz w:val="16"/>
          <w:lang w:eastAsia="en-GB"/>
        </w:rPr>
        <w:t xml:space="preserve">UE-CapabilityRequestFilterNR ::=            </w:t>
      </w:r>
      <w:r w:rsidRPr="008B04C0">
        <w:rPr>
          <w:rFonts w:ascii="Courier New" w:hAnsi="Courier New"/>
          <w:noProof/>
          <w:color w:val="993366"/>
          <w:sz w:val="16"/>
          <w:lang w:eastAsia="en-GB"/>
        </w:rPr>
        <w:t>SEQUENCE</w:t>
      </w:r>
      <w:r w:rsidRPr="008B04C0">
        <w:rPr>
          <w:rFonts w:ascii="Courier New" w:hAnsi="Courier New"/>
          <w:noProof/>
          <w:sz w:val="16"/>
          <w:lang w:eastAsia="en-GB"/>
        </w:rPr>
        <w:t xml:space="preserve"> {</w:t>
      </w:r>
    </w:p>
    <w:p w14:paraId="5B6657C4" w14:textId="058FED84" w:rsidR="008B04C0" w:rsidRPr="008B04C0" w:rsidRDefault="008B04C0" w:rsidP="008B0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B04C0">
        <w:rPr>
          <w:rFonts w:ascii="Courier New" w:hAnsi="Courier New"/>
          <w:noProof/>
          <w:sz w:val="16"/>
          <w:lang w:eastAsia="en-GB"/>
        </w:rPr>
        <w:t xml:space="preserve">    frequencyBandList</w:t>
      </w:r>
      <w:ins w:id="5" w:author="Nokia RAN2" w:date="2019-01-17T15:37:00Z">
        <w:r>
          <w:rPr>
            <w:rFonts w:ascii="Courier New" w:hAnsi="Courier New"/>
            <w:noProof/>
            <w:sz w:val="16"/>
            <w:lang w:eastAsia="en-GB"/>
          </w:rPr>
          <w:t>Filter</w:t>
        </w:r>
      </w:ins>
      <w:r w:rsidRPr="008B04C0">
        <w:rPr>
          <w:rFonts w:ascii="Courier New" w:hAnsi="Courier New"/>
          <w:noProof/>
          <w:sz w:val="16"/>
          <w:lang w:eastAsia="en-GB"/>
        </w:rPr>
        <w:t xml:space="preserve">                     </w:t>
      </w:r>
      <w:del w:id="6" w:author="Nokia RAN2" w:date="2019-01-17T15:37:00Z">
        <w:r w:rsidRPr="008B04C0" w:rsidDel="008B04C0">
          <w:rPr>
            <w:rFonts w:ascii="Courier New" w:hAnsi="Courier New"/>
            <w:noProof/>
            <w:sz w:val="16"/>
            <w:lang w:eastAsia="en-GB"/>
          </w:rPr>
          <w:delText xml:space="preserve">      </w:delText>
        </w:r>
      </w:del>
      <w:r w:rsidRPr="008B04C0">
        <w:rPr>
          <w:rFonts w:ascii="Courier New" w:hAnsi="Courier New"/>
          <w:noProof/>
          <w:sz w:val="16"/>
          <w:lang w:eastAsia="en-GB"/>
        </w:rPr>
        <w:t xml:space="preserve">FreqBandList                          </w:t>
      </w:r>
      <w:r w:rsidRPr="008B04C0">
        <w:rPr>
          <w:rFonts w:ascii="Courier New" w:hAnsi="Courier New"/>
          <w:noProof/>
          <w:color w:val="993366"/>
          <w:sz w:val="16"/>
          <w:lang w:eastAsia="en-GB"/>
        </w:rPr>
        <w:t>OPTIONAL</w:t>
      </w:r>
      <w:r w:rsidRPr="008B04C0">
        <w:rPr>
          <w:rFonts w:ascii="Courier New" w:hAnsi="Courier New"/>
          <w:noProof/>
          <w:sz w:val="16"/>
          <w:lang w:eastAsia="en-GB"/>
        </w:rPr>
        <w:t xml:space="preserve">,   </w:t>
      </w:r>
      <w:r w:rsidRPr="008B04C0">
        <w:rPr>
          <w:rFonts w:ascii="Courier New" w:hAnsi="Courier New"/>
          <w:noProof/>
          <w:color w:val="808080"/>
          <w:sz w:val="16"/>
          <w:lang w:eastAsia="en-GB"/>
        </w:rPr>
        <w:t>-- Need N</w:t>
      </w:r>
    </w:p>
    <w:p w14:paraId="0041CE94" w14:textId="77777777" w:rsidR="008B04C0" w:rsidRPr="008B04C0" w:rsidRDefault="008B04C0" w:rsidP="008B0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B04C0">
        <w:rPr>
          <w:rFonts w:ascii="Courier New" w:hAnsi="Courier New"/>
          <w:noProof/>
          <w:sz w:val="16"/>
          <w:lang w:eastAsia="en-GB"/>
        </w:rPr>
        <w:t xml:space="preserve">    nonCriticalExtension                        UE-CapabilityRequestFilterNR-v1540    </w:t>
      </w:r>
      <w:r w:rsidRPr="008B04C0">
        <w:rPr>
          <w:rFonts w:ascii="Courier New" w:hAnsi="Courier New"/>
          <w:noProof/>
          <w:color w:val="993366"/>
          <w:sz w:val="16"/>
          <w:lang w:eastAsia="en-GB"/>
        </w:rPr>
        <w:t>OPTIONAL</w:t>
      </w:r>
    </w:p>
    <w:p w14:paraId="779EA51B" w14:textId="77777777" w:rsidR="008B04C0" w:rsidRPr="008B04C0" w:rsidRDefault="008B04C0" w:rsidP="008B0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B04C0">
        <w:rPr>
          <w:rFonts w:ascii="Courier New" w:hAnsi="Courier New"/>
          <w:noProof/>
          <w:sz w:val="16"/>
          <w:lang w:eastAsia="en-GB"/>
        </w:rPr>
        <w:t>}</w:t>
      </w:r>
    </w:p>
    <w:p w14:paraId="1C30F67F" w14:textId="77777777" w:rsidR="008B04C0" w:rsidRPr="008B04C0" w:rsidRDefault="008B04C0" w:rsidP="008B0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6D2767" w14:textId="77777777" w:rsidR="008B04C0" w:rsidRPr="008B04C0" w:rsidRDefault="008B04C0" w:rsidP="008B0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B04C0">
        <w:rPr>
          <w:rFonts w:ascii="Courier New" w:hAnsi="Courier New"/>
          <w:noProof/>
          <w:sz w:val="16"/>
          <w:lang w:eastAsia="en-GB"/>
        </w:rPr>
        <w:t xml:space="preserve">UE-CapabilityRequestFilterNR-v1540 ::=      </w:t>
      </w:r>
      <w:r w:rsidRPr="008B04C0">
        <w:rPr>
          <w:rFonts w:ascii="Courier New" w:hAnsi="Courier New"/>
          <w:noProof/>
          <w:color w:val="993366"/>
          <w:sz w:val="16"/>
          <w:lang w:eastAsia="en-GB"/>
        </w:rPr>
        <w:t>SEQUENCE</w:t>
      </w:r>
      <w:r w:rsidRPr="008B04C0">
        <w:rPr>
          <w:rFonts w:ascii="Courier New" w:hAnsi="Courier New"/>
          <w:noProof/>
          <w:sz w:val="16"/>
          <w:lang w:eastAsia="en-GB"/>
        </w:rPr>
        <w:t xml:space="preserve"> {</w:t>
      </w:r>
    </w:p>
    <w:p w14:paraId="7F8D55E8" w14:textId="77777777" w:rsidR="008B04C0" w:rsidRPr="008B04C0" w:rsidRDefault="008B04C0" w:rsidP="008B0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B04C0">
        <w:rPr>
          <w:rFonts w:ascii="Courier New" w:hAnsi="Courier New"/>
          <w:noProof/>
          <w:sz w:val="16"/>
          <w:lang w:eastAsia="en-GB"/>
        </w:rPr>
        <w:t xml:space="preserve">    srs-SwitchingTimeRequest                    </w:t>
      </w:r>
      <w:r w:rsidRPr="008B04C0">
        <w:rPr>
          <w:rFonts w:ascii="Courier New" w:hAnsi="Courier New"/>
          <w:noProof/>
          <w:color w:val="993366"/>
          <w:sz w:val="16"/>
          <w:lang w:eastAsia="en-GB"/>
        </w:rPr>
        <w:t>ENUMERATED</w:t>
      </w:r>
      <w:r w:rsidRPr="008B04C0">
        <w:rPr>
          <w:rFonts w:ascii="Courier New" w:hAnsi="Courier New"/>
          <w:noProof/>
          <w:sz w:val="16"/>
          <w:lang w:eastAsia="en-GB"/>
        </w:rPr>
        <w:t xml:space="preserve"> {true}                     </w:t>
      </w:r>
      <w:r w:rsidRPr="008B04C0">
        <w:rPr>
          <w:rFonts w:ascii="Courier New" w:hAnsi="Courier New"/>
          <w:noProof/>
          <w:color w:val="993366"/>
          <w:sz w:val="16"/>
          <w:lang w:eastAsia="en-GB"/>
        </w:rPr>
        <w:t>OPTIONAL</w:t>
      </w:r>
      <w:r w:rsidRPr="008B04C0">
        <w:rPr>
          <w:rFonts w:ascii="Courier New" w:hAnsi="Courier New"/>
          <w:noProof/>
          <w:sz w:val="16"/>
          <w:lang w:eastAsia="en-GB"/>
        </w:rPr>
        <w:t xml:space="preserve">,  </w:t>
      </w:r>
      <w:r w:rsidRPr="008B04C0">
        <w:rPr>
          <w:rFonts w:ascii="Courier New" w:hAnsi="Courier New"/>
          <w:noProof/>
          <w:color w:val="808080"/>
          <w:sz w:val="16"/>
          <w:lang w:eastAsia="en-GB"/>
        </w:rPr>
        <w:t>-- Need N</w:t>
      </w:r>
    </w:p>
    <w:p w14:paraId="6C25AE06" w14:textId="77777777" w:rsidR="008B04C0" w:rsidRPr="008B04C0" w:rsidRDefault="008B04C0" w:rsidP="008B0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B04C0">
        <w:rPr>
          <w:rFonts w:ascii="Courier New" w:hAnsi="Courier New"/>
          <w:noProof/>
          <w:sz w:val="16"/>
          <w:lang w:eastAsia="en-GB"/>
        </w:rPr>
        <w:t xml:space="preserve">    nonCriticalExtension                        </w:t>
      </w:r>
      <w:r w:rsidRPr="008B04C0">
        <w:rPr>
          <w:rFonts w:ascii="Courier New" w:hAnsi="Courier New"/>
          <w:noProof/>
          <w:color w:val="993366"/>
          <w:sz w:val="16"/>
          <w:lang w:eastAsia="en-GB"/>
        </w:rPr>
        <w:t>SEQUENCE</w:t>
      </w:r>
      <w:r w:rsidRPr="008B04C0">
        <w:rPr>
          <w:rFonts w:ascii="Courier New" w:hAnsi="Courier New"/>
          <w:noProof/>
          <w:sz w:val="16"/>
          <w:lang w:eastAsia="en-GB"/>
        </w:rPr>
        <w:t xml:space="preserve"> {}                           </w:t>
      </w:r>
      <w:r w:rsidRPr="008B04C0">
        <w:rPr>
          <w:rFonts w:ascii="Courier New" w:hAnsi="Courier New"/>
          <w:noProof/>
          <w:color w:val="993366"/>
          <w:sz w:val="16"/>
          <w:lang w:eastAsia="en-GB"/>
        </w:rPr>
        <w:t>OPTIONAL</w:t>
      </w:r>
    </w:p>
    <w:p w14:paraId="7C92090C" w14:textId="77777777" w:rsidR="008B04C0" w:rsidRPr="008B04C0" w:rsidRDefault="008B04C0" w:rsidP="008B0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B04C0">
        <w:rPr>
          <w:rFonts w:ascii="Courier New" w:hAnsi="Courier New"/>
          <w:noProof/>
          <w:sz w:val="16"/>
          <w:lang w:eastAsia="en-GB"/>
        </w:rPr>
        <w:t>}</w:t>
      </w:r>
    </w:p>
    <w:p w14:paraId="09720EB8" w14:textId="77777777" w:rsidR="008B04C0" w:rsidRPr="008B04C0" w:rsidRDefault="008B04C0" w:rsidP="008B0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AB57F8" w14:textId="77777777" w:rsidR="008B04C0" w:rsidRPr="008B04C0" w:rsidRDefault="008B04C0" w:rsidP="008B0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B04C0">
        <w:rPr>
          <w:rFonts w:ascii="Courier New" w:hAnsi="Courier New"/>
          <w:noProof/>
          <w:color w:val="808080"/>
          <w:sz w:val="16"/>
          <w:lang w:eastAsia="en-GB"/>
        </w:rPr>
        <w:t>-- TAG-UE-CAPABILITYREQUESTFILTERNR-STOP</w:t>
      </w:r>
    </w:p>
    <w:p w14:paraId="035ACEF7" w14:textId="77777777" w:rsidR="008B04C0" w:rsidRPr="008B04C0" w:rsidRDefault="008B04C0" w:rsidP="008B0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B04C0">
        <w:rPr>
          <w:rFonts w:ascii="Courier New" w:hAnsi="Courier New"/>
          <w:noProof/>
          <w:color w:val="808080"/>
          <w:sz w:val="16"/>
          <w:lang w:eastAsia="en-GB"/>
        </w:rPr>
        <w:t>-- ASN1STOP</w:t>
      </w:r>
    </w:p>
    <w:p w14:paraId="7DFD30A2" w14:textId="77777777" w:rsidR="00A82269" w:rsidRPr="00645E3C" w:rsidRDefault="00A82269" w:rsidP="00C40E23">
      <w:pPr>
        <w:pStyle w:val="PL"/>
        <w:rPr>
          <w:color w:val="808080"/>
        </w:rPr>
      </w:pPr>
    </w:p>
    <w:bookmarkEnd w:id="4"/>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2E740E0" w14:textId="77777777" w:rsidR="004F155A" w:rsidRPr="00645E3C" w:rsidRDefault="004F155A" w:rsidP="004F155A">
      <w:pPr>
        <w:pStyle w:val="Heading2"/>
      </w:pPr>
      <w:bookmarkStart w:id="7" w:name="_Toc535261309"/>
      <w:r w:rsidRPr="00645E3C">
        <w:t>5.6</w:t>
      </w:r>
      <w:r w:rsidRPr="00645E3C">
        <w:tab/>
        <w:t>UE capabilities</w:t>
      </w:r>
      <w:bookmarkEnd w:id="7"/>
    </w:p>
    <w:p w14:paraId="2CB0D2C7" w14:textId="77777777" w:rsidR="004F155A" w:rsidRPr="00645E3C" w:rsidRDefault="004F155A" w:rsidP="004F155A">
      <w:pPr>
        <w:pStyle w:val="Heading3"/>
      </w:pPr>
      <w:bookmarkStart w:id="8" w:name="_Toc535261310"/>
      <w:r w:rsidRPr="00645E3C">
        <w:t>5.6.1</w:t>
      </w:r>
      <w:r w:rsidRPr="00645E3C">
        <w:tab/>
        <w:t>UE capability transfer</w:t>
      </w:r>
      <w:bookmarkEnd w:id="8"/>
    </w:p>
    <w:p w14:paraId="1692EA72" w14:textId="77777777" w:rsidR="004F155A" w:rsidRPr="00645E3C" w:rsidRDefault="004F155A" w:rsidP="004F155A">
      <w:pPr>
        <w:pStyle w:val="Heading4"/>
      </w:pPr>
      <w:bookmarkStart w:id="9" w:name="_Toc535261311"/>
      <w:r w:rsidRPr="00645E3C">
        <w:t>5.6.1.1</w:t>
      </w:r>
      <w:r w:rsidRPr="00645E3C">
        <w:tab/>
        <w:t>General</w:t>
      </w:r>
      <w:bookmarkEnd w:id="9"/>
    </w:p>
    <w:p w14:paraId="1D38DC33" w14:textId="77777777" w:rsidR="004F155A" w:rsidRPr="00645E3C" w:rsidRDefault="004F155A" w:rsidP="004F155A">
      <w:r w:rsidRPr="00645E3C">
        <w:t>This clause describes how the UE compiles and transfers its UE capability information upon receiving a UECapabilityEnquiry from the network.</w:t>
      </w:r>
    </w:p>
    <w:p w14:paraId="296460A1" w14:textId="77777777" w:rsidR="004F155A" w:rsidRPr="00645E3C" w:rsidRDefault="004F155A" w:rsidP="004F155A">
      <w:pPr>
        <w:pStyle w:val="TH"/>
        <w:rPr>
          <w:noProof/>
        </w:rPr>
      </w:pPr>
      <w:r w:rsidRPr="00645E3C">
        <w:rPr>
          <w:noProof/>
        </w:rPr>
        <w:object w:dxaOrig="4005" w:dyaOrig="2070" w14:anchorId="7512F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03.5pt" o:ole="">
            <v:imagedata r:id="rId18" o:title=""/>
          </v:shape>
          <o:OLEObject Type="Embed" ProgID="Mscgen.Chart" ShapeID="_x0000_i1025" DrawAspect="Content" ObjectID="_1614041709" r:id="rId19"/>
        </w:object>
      </w:r>
    </w:p>
    <w:p w14:paraId="0ADBBAA3" w14:textId="77777777" w:rsidR="004F155A" w:rsidRPr="00645E3C" w:rsidRDefault="004F155A" w:rsidP="004F155A">
      <w:pPr>
        <w:pStyle w:val="TF"/>
      </w:pPr>
      <w:r w:rsidRPr="00645E3C">
        <w:rPr>
          <w:rFonts w:eastAsia="MS Mincho"/>
        </w:rPr>
        <w:t>Figure 5.6.1.1-1: UE capability transfer</w:t>
      </w:r>
    </w:p>
    <w:p w14:paraId="2A93B0E5" w14:textId="77777777" w:rsidR="004F155A" w:rsidRPr="00645E3C" w:rsidRDefault="004F155A" w:rsidP="004F155A">
      <w:pPr>
        <w:pStyle w:val="Heading4"/>
      </w:pPr>
      <w:bookmarkStart w:id="10" w:name="_Toc535261312"/>
      <w:r w:rsidRPr="00645E3C">
        <w:t>5.6.1.2</w:t>
      </w:r>
      <w:r w:rsidRPr="00645E3C">
        <w:tab/>
        <w:t>Initiation</w:t>
      </w:r>
      <w:bookmarkEnd w:id="10"/>
    </w:p>
    <w:p w14:paraId="7EF60513" w14:textId="77777777" w:rsidR="004F155A" w:rsidRPr="00645E3C" w:rsidRDefault="004F155A" w:rsidP="004F155A">
      <w:r w:rsidRPr="00645E3C">
        <w:rPr>
          <w:rFonts w:eastAsia="MS Mincho"/>
        </w:rPr>
        <w:t>The network initiates the procedure to a UE in RRC_CONNECTED when it needs (additional) UE radio access capability information.</w:t>
      </w:r>
    </w:p>
    <w:p w14:paraId="3F2D9979" w14:textId="77777777" w:rsidR="004F155A" w:rsidRPr="00645E3C" w:rsidRDefault="004F155A" w:rsidP="004F155A">
      <w:pPr>
        <w:pStyle w:val="Heading4"/>
      </w:pPr>
      <w:bookmarkStart w:id="11" w:name="_Toc535261313"/>
      <w:r w:rsidRPr="00645E3C">
        <w:t>5.6.1.3</w:t>
      </w:r>
      <w:r w:rsidRPr="00645E3C">
        <w:tab/>
        <w:t xml:space="preserve">Reception of the </w:t>
      </w:r>
      <w:r w:rsidRPr="00645E3C">
        <w:rPr>
          <w:i/>
        </w:rPr>
        <w:t>UECapabilityEnquiry</w:t>
      </w:r>
      <w:r w:rsidRPr="00645E3C">
        <w:t xml:space="preserve"> by the UE</w:t>
      </w:r>
      <w:bookmarkEnd w:id="11"/>
    </w:p>
    <w:p w14:paraId="53657C44" w14:textId="77777777" w:rsidR="004F155A" w:rsidRPr="00645E3C" w:rsidRDefault="004F155A" w:rsidP="004F155A">
      <w:r w:rsidRPr="00645E3C">
        <w:t xml:space="preserve">The UE shall set the contents of </w:t>
      </w:r>
      <w:r w:rsidRPr="00645E3C">
        <w:rPr>
          <w:i/>
        </w:rPr>
        <w:t>UECapabilityInformation</w:t>
      </w:r>
      <w:r w:rsidRPr="00645E3C">
        <w:t xml:space="preserve"> message as follows:</w:t>
      </w:r>
    </w:p>
    <w:p w14:paraId="775D1737" w14:textId="77777777" w:rsidR="004F155A" w:rsidRPr="00645E3C" w:rsidRDefault="004F155A" w:rsidP="004F155A">
      <w:pPr>
        <w:pStyle w:val="B1"/>
      </w:pPr>
      <w:r w:rsidRPr="00645E3C">
        <w:t>1&gt;</w:t>
      </w:r>
      <w:r w:rsidRPr="00645E3C">
        <w:tab/>
        <w:t xml:space="preserve">if the </w:t>
      </w:r>
      <w:r w:rsidRPr="00645E3C">
        <w:rPr>
          <w:i/>
        </w:rPr>
        <w:t>ue-CapabilityRAT-RequestList</w:t>
      </w:r>
      <w:r w:rsidRPr="00645E3C">
        <w:t xml:space="preserve"> contains a </w:t>
      </w:r>
      <w:r w:rsidRPr="00645E3C">
        <w:rPr>
          <w:i/>
        </w:rPr>
        <w:t>UE-CapabilityRAT-Request</w:t>
      </w:r>
      <w:r w:rsidRPr="00645E3C">
        <w:t xml:space="preserve"> with </w:t>
      </w:r>
      <w:r w:rsidRPr="00645E3C">
        <w:rPr>
          <w:i/>
        </w:rPr>
        <w:t>rat-Type</w:t>
      </w:r>
      <w:r w:rsidRPr="00645E3C">
        <w:t xml:space="preserve"> set to </w:t>
      </w:r>
      <w:r w:rsidRPr="00645E3C">
        <w:rPr>
          <w:i/>
        </w:rPr>
        <w:t>nr</w:t>
      </w:r>
      <w:r w:rsidRPr="00645E3C">
        <w:t>:</w:t>
      </w:r>
    </w:p>
    <w:p w14:paraId="49508301" w14:textId="77777777" w:rsidR="004F155A" w:rsidRPr="00645E3C" w:rsidRDefault="004F155A" w:rsidP="004F155A">
      <w:pPr>
        <w:pStyle w:val="B2"/>
      </w:pPr>
      <w:r w:rsidRPr="00645E3C">
        <w:lastRenderedPageBreak/>
        <w:t>2&gt;</w:t>
      </w:r>
      <w:r w:rsidRPr="00645E3C">
        <w:tab/>
        <w:t xml:space="preserve">include in the </w:t>
      </w:r>
      <w:r w:rsidRPr="00645E3C">
        <w:rPr>
          <w:i/>
        </w:rPr>
        <w:t>ue-CapabilityRAT-ContainerList</w:t>
      </w:r>
      <w:r w:rsidRPr="00645E3C">
        <w:t xml:space="preserve"> a </w:t>
      </w:r>
      <w:r w:rsidRPr="00645E3C">
        <w:rPr>
          <w:i/>
        </w:rPr>
        <w:t>UE-CapabilityRAT-Container</w:t>
      </w:r>
      <w:r w:rsidRPr="00645E3C">
        <w:t xml:space="preserve"> of the type </w:t>
      </w:r>
      <w:r w:rsidRPr="00645E3C">
        <w:rPr>
          <w:i/>
        </w:rPr>
        <w:t>UE-NR-Capability</w:t>
      </w:r>
      <w:r w:rsidRPr="00645E3C">
        <w:t xml:space="preserve"> and with the </w:t>
      </w:r>
      <w:r w:rsidRPr="00645E3C">
        <w:rPr>
          <w:i/>
        </w:rPr>
        <w:t>rat-Type</w:t>
      </w:r>
      <w:r w:rsidRPr="00645E3C">
        <w:t xml:space="preserve"> set to </w:t>
      </w:r>
      <w:r w:rsidRPr="00645E3C">
        <w:rPr>
          <w:i/>
        </w:rPr>
        <w:t>nr</w:t>
      </w:r>
      <w:r w:rsidRPr="00645E3C">
        <w:t>;</w:t>
      </w:r>
    </w:p>
    <w:p w14:paraId="30BE981A" w14:textId="77777777" w:rsidR="004F155A" w:rsidRPr="00645E3C" w:rsidRDefault="004F155A" w:rsidP="004F155A">
      <w:pPr>
        <w:pStyle w:val="B2"/>
      </w:pPr>
      <w:r w:rsidRPr="00645E3C">
        <w:t>2&gt;</w:t>
      </w:r>
      <w:r w:rsidRPr="00645E3C">
        <w:tab/>
        <w:t xml:space="preserve">include the </w:t>
      </w:r>
      <w:r w:rsidRPr="00645E3C">
        <w:rPr>
          <w:i/>
        </w:rPr>
        <w:t xml:space="preserve">supportedBandCombinationList, featureSets </w:t>
      </w:r>
      <w:r w:rsidRPr="00645E3C">
        <w:t>and</w:t>
      </w:r>
      <w:r w:rsidRPr="00645E3C">
        <w:rPr>
          <w:i/>
        </w:rPr>
        <w:t xml:space="preserve"> featureSetCombinations</w:t>
      </w:r>
      <w:r w:rsidRPr="00645E3C">
        <w:t xml:space="preserve"> as specified in clause 5.6.1.4;</w:t>
      </w:r>
    </w:p>
    <w:p w14:paraId="1ADDF603" w14:textId="77777777" w:rsidR="004F155A" w:rsidRPr="00645E3C" w:rsidRDefault="004F155A" w:rsidP="004F155A">
      <w:pPr>
        <w:pStyle w:val="B1"/>
      </w:pPr>
      <w:r w:rsidRPr="00645E3C">
        <w:t>1&gt;</w:t>
      </w:r>
      <w:r w:rsidRPr="00645E3C">
        <w:tab/>
        <w:t xml:space="preserve">if the </w:t>
      </w:r>
      <w:r w:rsidRPr="00645E3C">
        <w:rPr>
          <w:i/>
        </w:rPr>
        <w:t>ue-CapabilityRAT-RequestLis</w:t>
      </w:r>
      <w:r w:rsidRPr="00645E3C">
        <w:t xml:space="preserve">t contains a </w:t>
      </w:r>
      <w:r w:rsidRPr="00645E3C">
        <w:rPr>
          <w:i/>
        </w:rPr>
        <w:t>UE-CapabilityRAT-Request</w:t>
      </w:r>
      <w:r w:rsidRPr="00645E3C">
        <w:t xml:space="preserve"> with </w:t>
      </w:r>
      <w:r w:rsidRPr="00645E3C">
        <w:rPr>
          <w:i/>
        </w:rPr>
        <w:t>rat-Type</w:t>
      </w:r>
      <w:r w:rsidRPr="00645E3C">
        <w:t xml:space="preserve"> set to </w:t>
      </w:r>
      <w:r w:rsidRPr="00645E3C">
        <w:rPr>
          <w:i/>
        </w:rPr>
        <w:t>eutra-nr</w:t>
      </w:r>
      <w:r w:rsidRPr="00645E3C">
        <w:t>:</w:t>
      </w:r>
    </w:p>
    <w:p w14:paraId="50339F64" w14:textId="77777777" w:rsidR="004F155A" w:rsidRPr="00645E3C" w:rsidRDefault="004F155A" w:rsidP="004F155A">
      <w:pPr>
        <w:pStyle w:val="B2"/>
      </w:pPr>
      <w:r w:rsidRPr="00645E3C">
        <w:t>2&gt; if the UE supports EN-DC:</w:t>
      </w:r>
    </w:p>
    <w:p w14:paraId="6776920C" w14:textId="77777777" w:rsidR="004F155A" w:rsidRPr="00645E3C" w:rsidRDefault="004F155A" w:rsidP="004F155A">
      <w:pPr>
        <w:pStyle w:val="B3"/>
      </w:pPr>
      <w:r w:rsidRPr="00645E3C">
        <w:t>3&gt;</w:t>
      </w:r>
      <w:r w:rsidRPr="00645E3C">
        <w:tab/>
        <w:t xml:space="preserve">include in the </w:t>
      </w:r>
      <w:r w:rsidRPr="00645E3C">
        <w:rPr>
          <w:i/>
        </w:rPr>
        <w:t>ue-CapabilityRAT-ContainerList</w:t>
      </w:r>
      <w:r w:rsidRPr="00645E3C">
        <w:t xml:space="preserve"> a </w:t>
      </w:r>
      <w:r w:rsidRPr="00645E3C">
        <w:rPr>
          <w:i/>
        </w:rPr>
        <w:t>UE-CapabilityRAT-Container</w:t>
      </w:r>
      <w:r w:rsidRPr="00645E3C">
        <w:t xml:space="preserve"> of the type </w:t>
      </w:r>
      <w:r w:rsidRPr="00645E3C">
        <w:rPr>
          <w:i/>
        </w:rPr>
        <w:t>UE-MRDC-Capability</w:t>
      </w:r>
      <w:r w:rsidRPr="00645E3C">
        <w:t xml:space="preserve"> and with the </w:t>
      </w:r>
      <w:r w:rsidRPr="00645E3C">
        <w:rPr>
          <w:i/>
        </w:rPr>
        <w:t>rat-Type</w:t>
      </w:r>
      <w:r w:rsidRPr="00645E3C">
        <w:t xml:space="preserve"> set to </w:t>
      </w:r>
      <w:r w:rsidRPr="00645E3C">
        <w:rPr>
          <w:i/>
        </w:rPr>
        <w:t>eutra-nr</w:t>
      </w:r>
      <w:r w:rsidRPr="00645E3C">
        <w:t>;</w:t>
      </w:r>
    </w:p>
    <w:p w14:paraId="4ACDC494" w14:textId="77777777" w:rsidR="004F155A" w:rsidRPr="00645E3C" w:rsidRDefault="004F155A" w:rsidP="004F155A">
      <w:pPr>
        <w:pStyle w:val="B3"/>
      </w:pPr>
      <w:r w:rsidRPr="00645E3C">
        <w:t>3&gt;</w:t>
      </w:r>
      <w:r w:rsidRPr="00645E3C">
        <w:tab/>
        <w:t xml:space="preserve">include the </w:t>
      </w:r>
      <w:r w:rsidRPr="00645E3C">
        <w:rPr>
          <w:i/>
        </w:rPr>
        <w:t>supportedBandCombinationList</w:t>
      </w:r>
      <w:r w:rsidRPr="00645E3C">
        <w:t xml:space="preserve"> and </w:t>
      </w:r>
      <w:r w:rsidRPr="00645E3C">
        <w:rPr>
          <w:i/>
        </w:rPr>
        <w:t>featureSetCombinations</w:t>
      </w:r>
      <w:r w:rsidRPr="00645E3C">
        <w:t xml:space="preserve"> as specified in clause 5.6.1.4;</w:t>
      </w:r>
    </w:p>
    <w:p w14:paraId="52FB4306" w14:textId="77777777" w:rsidR="004F155A" w:rsidRPr="00645E3C" w:rsidRDefault="004F155A" w:rsidP="004F155A">
      <w:pPr>
        <w:pStyle w:val="B1"/>
      </w:pPr>
      <w:r w:rsidRPr="00645E3C">
        <w:t>1&gt;</w:t>
      </w:r>
      <w:r w:rsidRPr="00645E3C">
        <w:tab/>
        <w:t xml:space="preserve">if the </w:t>
      </w:r>
      <w:r w:rsidRPr="00645E3C">
        <w:rPr>
          <w:i/>
        </w:rPr>
        <w:t>ue-CapabilityRAT-RequestList</w:t>
      </w:r>
      <w:r w:rsidRPr="00645E3C">
        <w:t xml:space="preserve"> contains a </w:t>
      </w:r>
      <w:r w:rsidRPr="00645E3C">
        <w:rPr>
          <w:i/>
        </w:rPr>
        <w:t>UE-CapabilityRAT-Request</w:t>
      </w:r>
      <w:r w:rsidRPr="00645E3C">
        <w:t xml:space="preserve"> with </w:t>
      </w:r>
      <w:r w:rsidRPr="00645E3C">
        <w:rPr>
          <w:i/>
        </w:rPr>
        <w:t>rat-Type</w:t>
      </w:r>
      <w:r w:rsidRPr="00645E3C">
        <w:t xml:space="preserve"> set to </w:t>
      </w:r>
      <w:r w:rsidRPr="00645E3C">
        <w:rPr>
          <w:i/>
        </w:rPr>
        <w:t>eutra</w:t>
      </w:r>
      <w:r w:rsidRPr="00645E3C">
        <w:t>:</w:t>
      </w:r>
    </w:p>
    <w:p w14:paraId="0C470E2E" w14:textId="77777777" w:rsidR="004F155A" w:rsidRPr="00645E3C" w:rsidRDefault="004F155A" w:rsidP="004F155A">
      <w:pPr>
        <w:pStyle w:val="B2"/>
      </w:pPr>
      <w:r w:rsidRPr="00645E3C">
        <w:t>2&gt;</w:t>
      </w:r>
      <w:r w:rsidRPr="00645E3C">
        <w:tab/>
        <w:t>if the UE supports E-UTRA:</w:t>
      </w:r>
    </w:p>
    <w:p w14:paraId="1CF7BBC0" w14:textId="77777777" w:rsidR="004F155A" w:rsidRPr="00645E3C" w:rsidRDefault="004F155A" w:rsidP="004F155A">
      <w:pPr>
        <w:pStyle w:val="B3"/>
      </w:pPr>
      <w:r w:rsidRPr="00645E3C">
        <w:t>3&gt;</w:t>
      </w:r>
      <w:r w:rsidRPr="00645E3C">
        <w:tab/>
        <w:t xml:space="preserve">include in the </w:t>
      </w:r>
      <w:r w:rsidRPr="00645E3C">
        <w:rPr>
          <w:i/>
        </w:rPr>
        <w:t>ue-CapabilityRAT-ContainerList</w:t>
      </w:r>
      <w:r w:rsidRPr="00645E3C">
        <w:t xml:space="preserve"> a </w:t>
      </w:r>
      <w:r w:rsidRPr="00645E3C">
        <w:rPr>
          <w:i/>
        </w:rPr>
        <w:t>ue-CapabilityRAT-Container</w:t>
      </w:r>
      <w:r w:rsidRPr="00645E3C">
        <w:t xml:space="preserve"> of the type </w:t>
      </w:r>
      <w:r w:rsidRPr="00645E3C">
        <w:rPr>
          <w:i/>
        </w:rPr>
        <w:t>UE-EUTRA-Capability</w:t>
      </w:r>
      <w:r w:rsidRPr="00645E3C">
        <w:t xml:space="preserve"> and with the</w:t>
      </w:r>
      <w:r w:rsidRPr="00645E3C">
        <w:rPr>
          <w:i/>
        </w:rPr>
        <w:t xml:space="preserve"> rat-Type</w:t>
      </w:r>
      <w:r w:rsidRPr="00645E3C">
        <w:t xml:space="preserve"> set to </w:t>
      </w:r>
      <w:r w:rsidRPr="00645E3C">
        <w:rPr>
          <w:i/>
        </w:rPr>
        <w:t>eutra</w:t>
      </w:r>
      <w:r w:rsidRPr="00645E3C">
        <w:t xml:space="preserve"> as specified in TS 36.331 [10], clause 5.6.3.3;</w:t>
      </w:r>
    </w:p>
    <w:p w14:paraId="66EA81B3" w14:textId="77777777" w:rsidR="004F155A" w:rsidRPr="00645E3C" w:rsidRDefault="004F155A" w:rsidP="004F155A">
      <w:pPr>
        <w:pStyle w:val="B1"/>
      </w:pPr>
      <w:r w:rsidRPr="00645E3C">
        <w:t>1&gt;</w:t>
      </w:r>
      <w:r w:rsidRPr="00645E3C">
        <w:tab/>
        <w:t xml:space="preserve">submit the </w:t>
      </w:r>
      <w:r w:rsidRPr="00645E3C">
        <w:rPr>
          <w:i/>
        </w:rPr>
        <w:t>UECapabilityInformation</w:t>
      </w:r>
      <w:r w:rsidRPr="00645E3C">
        <w:t xml:space="preserve"> message to lower layers for transmission, upon which the procedure ends.</w:t>
      </w:r>
    </w:p>
    <w:p w14:paraId="4D7E9EC5" w14:textId="77777777" w:rsidR="004F155A" w:rsidRPr="00645E3C" w:rsidRDefault="004F155A" w:rsidP="004F155A">
      <w:pPr>
        <w:pStyle w:val="Heading4"/>
      </w:pPr>
      <w:bookmarkStart w:id="12" w:name="_Toc535261314"/>
      <w:r w:rsidRPr="00645E3C">
        <w:t>5.6.1.4</w:t>
      </w:r>
      <w:r w:rsidRPr="00645E3C">
        <w:tab/>
        <w:t>Setting band combinations, feature set combinations and feature sets supported by the UE</w:t>
      </w:r>
      <w:bookmarkEnd w:id="12"/>
    </w:p>
    <w:p w14:paraId="0D9DD73E" w14:textId="18C052A1" w:rsidR="004F155A" w:rsidRPr="00645E3C" w:rsidRDefault="004F155A" w:rsidP="004F155A">
      <w:r w:rsidRPr="00645E3C">
        <w:t xml:space="preserve">The UE invokes the procedures in this clause if the NR or E-UTRA network requests UE capabilities for </w:t>
      </w:r>
      <w:r w:rsidRPr="00645E3C">
        <w:rPr>
          <w:i/>
        </w:rPr>
        <w:t>nr</w:t>
      </w:r>
      <w:r w:rsidRPr="00645E3C">
        <w:t xml:space="preserve">, </w:t>
      </w:r>
      <w:r w:rsidRPr="00645E3C">
        <w:rPr>
          <w:i/>
        </w:rPr>
        <w:t>eutra-nr</w:t>
      </w:r>
      <w:r w:rsidRPr="00645E3C">
        <w:t xml:space="preserve"> or </w:t>
      </w:r>
      <w:r w:rsidRPr="00645E3C">
        <w:rPr>
          <w:i/>
        </w:rPr>
        <w:t>eutra</w:t>
      </w:r>
      <w:r w:rsidRPr="00645E3C">
        <w:t xml:space="preserve">. This procedure is invoked once per requested rat-Type (see clause 5.6.1.3 for capability enquiry by the NR network; see TS 36.331 [10], clause 5.6.3.3 for capability enquiry by the E-UTRA network). The UE shall ensure that the feature set IDs and feature set combination IDs are consistent across feature sets, feature set combinations and band combinations in all three UE capability containers that the network queries with the same </w:t>
      </w:r>
      <w:ins w:id="13" w:author="Nokia RAN2" w:date="2019-01-17T15:43:00Z">
        <w:r w:rsidRPr="004F155A">
          <w:rPr>
            <w:i/>
          </w:rPr>
          <w:t>frequencyBandListFilter</w:t>
        </w:r>
        <w:r w:rsidRPr="00645E3C" w:rsidDel="004F155A">
          <w:rPr>
            <w:i/>
          </w:rPr>
          <w:t xml:space="preserve"> </w:t>
        </w:r>
      </w:ins>
      <w:del w:id="14" w:author="Nokia RAN2" w:date="2019-01-17T15:43:00Z">
        <w:r w:rsidRPr="00645E3C" w:rsidDel="004F155A">
          <w:rPr>
            <w:i/>
          </w:rPr>
          <w:delText>FreqBandList</w:delText>
        </w:r>
        <w:r w:rsidRPr="00645E3C" w:rsidDel="004F155A">
          <w:delText xml:space="preserve"> </w:delText>
        </w:r>
      </w:del>
      <w:r w:rsidRPr="00645E3C">
        <w:t>and with the same eutra-nr-only flag (where applicable).</w:t>
      </w:r>
    </w:p>
    <w:p w14:paraId="5ED2B524" w14:textId="0B5BABAA" w:rsidR="00321401" w:rsidRDefault="00321401" w:rsidP="004F155A">
      <w:pPr>
        <w:pStyle w:val="NO"/>
        <w:rPr>
          <w:ins w:id="15" w:author="Nokia RAN2" w:date="2019-01-17T16:07:00Z"/>
        </w:rPr>
      </w:pPr>
      <w:ins w:id="16" w:author="Nokia RAN2" w:date="2019-01-17T16:07:00Z">
        <w:r>
          <w:t xml:space="preserve">NOTE: </w:t>
        </w:r>
        <w:r>
          <w:tab/>
        </w:r>
      </w:ins>
      <w:ins w:id="17" w:author="Nokia RAN2" w:date="2019-03-05T10:21:00Z">
        <w:r w:rsidR="000D0224" w:rsidRPr="000D0224">
          <w:t xml:space="preserve">Capability enquiry without </w:t>
        </w:r>
        <w:r w:rsidR="000D0224" w:rsidRPr="003D5A98">
          <w:rPr>
            <w:i/>
          </w:rPr>
          <w:t>frequencyBandListFilter</w:t>
        </w:r>
        <w:r w:rsidR="000D0224" w:rsidRPr="000D0224">
          <w:t xml:space="preserve"> is not supporte</w:t>
        </w:r>
        <w:r w:rsidR="000D0224">
          <w:t>d.</w:t>
        </w:r>
      </w:ins>
    </w:p>
    <w:p w14:paraId="7B5719AC" w14:textId="236B1A0A" w:rsidR="004F155A" w:rsidRPr="00645E3C" w:rsidRDefault="004F155A" w:rsidP="004F155A">
      <w:pPr>
        <w:pStyle w:val="NO"/>
      </w:pPr>
      <w:r w:rsidRPr="00645E3C">
        <w:t>NOTE:</w:t>
      </w:r>
      <w:r w:rsidRPr="00645E3C">
        <w:tab/>
        <w:t xml:space="preserve">For EN-DC, the gNB needs the capabilities for RAT types </w:t>
      </w:r>
      <w:r w:rsidRPr="00645E3C">
        <w:rPr>
          <w:i/>
        </w:rPr>
        <w:t>nr</w:t>
      </w:r>
      <w:r w:rsidRPr="00645E3C">
        <w:t xml:space="preserve"> and </w:t>
      </w:r>
      <w:r w:rsidRPr="00645E3C">
        <w:rPr>
          <w:i/>
        </w:rPr>
        <w:t>eutra-nr</w:t>
      </w:r>
      <w:r w:rsidRPr="00645E3C">
        <w:t xml:space="preserve"> and it uses the </w:t>
      </w:r>
      <w:r w:rsidRPr="00645E3C">
        <w:rPr>
          <w:i/>
        </w:rPr>
        <w:t>featureSets</w:t>
      </w:r>
      <w:r w:rsidRPr="00645E3C">
        <w:t xml:space="preserve"> in the </w:t>
      </w:r>
      <w:r w:rsidRPr="00645E3C">
        <w:rPr>
          <w:i/>
        </w:rPr>
        <w:t>UE-NR-Capabilities</w:t>
      </w:r>
      <w:r w:rsidRPr="00645E3C">
        <w:t xml:space="preserve"> together with the </w:t>
      </w:r>
      <w:r w:rsidRPr="00645E3C">
        <w:rPr>
          <w:i/>
        </w:rPr>
        <w:t>featureSetCombinations</w:t>
      </w:r>
      <w:r w:rsidRPr="00645E3C">
        <w:t xml:space="preserve"> in the </w:t>
      </w:r>
      <w:r w:rsidRPr="00645E3C">
        <w:rPr>
          <w:i/>
        </w:rPr>
        <w:t>UE-MRDC-Capabilities</w:t>
      </w:r>
      <w:r w:rsidRPr="00645E3C">
        <w:t xml:space="preserve"> to determine the NR UE capabilities for the supported MRDC band combinations. Similarly, the eNB needs the capabilities for RAT types </w:t>
      </w:r>
      <w:r w:rsidRPr="00645E3C">
        <w:rPr>
          <w:i/>
        </w:rPr>
        <w:t>eutra</w:t>
      </w:r>
      <w:r w:rsidRPr="00645E3C">
        <w:t xml:space="preserve"> and </w:t>
      </w:r>
      <w:r w:rsidRPr="00645E3C">
        <w:rPr>
          <w:i/>
        </w:rPr>
        <w:t>eutra-nr</w:t>
      </w:r>
      <w:r w:rsidRPr="00645E3C">
        <w:t xml:space="preserve"> and it uses the </w:t>
      </w:r>
      <w:r w:rsidRPr="00645E3C">
        <w:rPr>
          <w:i/>
        </w:rPr>
        <w:t>featureSetsEUTRA-r15</w:t>
      </w:r>
      <w:r w:rsidRPr="00645E3C">
        <w:t xml:space="preserve"> in the </w:t>
      </w:r>
      <w:r w:rsidRPr="00645E3C">
        <w:rPr>
          <w:i/>
        </w:rPr>
        <w:t>UE-EUTRA-Capabilities</w:t>
      </w:r>
      <w:r w:rsidRPr="00645E3C">
        <w:t xml:space="preserve"> together with the </w:t>
      </w:r>
      <w:r w:rsidRPr="00645E3C">
        <w:rPr>
          <w:i/>
        </w:rPr>
        <w:t>featureSetCombinations</w:t>
      </w:r>
      <w:r w:rsidRPr="00645E3C">
        <w:t xml:space="preserve"> in the UE-MRDC-Capabilities to determine the E-UTRA UE capabilities for the supported MRDC band combinations. Hence, the IDs used in the </w:t>
      </w:r>
      <w:r w:rsidRPr="00645E3C">
        <w:rPr>
          <w:i/>
        </w:rPr>
        <w:t>featureSets</w:t>
      </w:r>
      <w:r w:rsidRPr="00645E3C">
        <w:t xml:space="preserve"> must match the IDs referred to in </w:t>
      </w:r>
      <w:r w:rsidRPr="00645E3C">
        <w:rPr>
          <w:i/>
        </w:rPr>
        <w:t>featureSetCombinations</w:t>
      </w:r>
      <w:r w:rsidRPr="00645E3C">
        <w:t xml:space="preserve"> across all three containers. The requirement on consistency implies that there are no undefined feature sets and feature set combinations.</w:t>
      </w:r>
    </w:p>
    <w:p w14:paraId="5780C582" w14:textId="77777777" w:rsidR="004F155A" w:rsidRPr="00645E3C" w:rsidRDefault="004F155A" w:rsidP="004F155A">
      <w:pPr>
        <w:pStyle w:val="NO"/>
      </w:pPr>
      <w:r w:rsidRPr="00645E3C">
        <w:t>NOTE:</w:t>
      </w:r>
      <w:r w:rsidRPr="00645E3C">
        <w:tab/>
        <w:t>If the UE cannot include all feature sets and feature set combinations due to message size or list size constraints, it is up to UE implementation which feature sets and feature set combinations it prioritizes.</w:t>
      </w:r>
    </w:p>
    <w:p w14:paraId="0225E6F8" w14:textId="77777777" w:rsidR="004F155A" w:rsidRPr="00645E3C" w:rsidRDefault="004F155A" w:rsidP="004F155A">
      <w:r w:rsidRPr="00645E3C">
        <w:t>The UE shall:</w:t>
      </w:r>
    </w:p>
    <w:p w14:paraId="031A6A4D" w14:textId="72A2FBB5" w:rsidR="004F155A" w:rsidRPr="00645E3C" w:rsidRDefault="004F155A" w:rsidP="004F155A">
      <w:pPr>
        <w:pStyle w:val="B1"/>
      </w:pPr>
      <w:r w:rsidRPr="00645E3C">
        <w:t>1&gt;</w:t>
      </w:r>
      <w:r w:rsidRPr="00645E3C">
        <w:tab/>
        <w:t xml:space="preserve">compile a list of "candidate band combinations" only consisting of bands included in </w:t>
      </w:r>
      <w:ins w:id="18" w:author="Nokia RAN2" w:date="2019-01-17T15:44:00Z">
        <w:r w:rsidRPr="004F155A">
          <w:rPr>
            <w:i/>
          </w:rPr>
          <w:t>frequencyBandListFilter</w:t>
        </w:r>
      </w:ins>
      <w:del w:id="19" w:author="Nokia RAN2" w:date="2019-01-17T15:43:00Z">
        <w:r w:rsidRPr="00645E3C" w:rsidDel="004F155A">
          <w:rPr>
            <w:i/>
          </w:rPr>
          <w:delText>FreqBandList</w:delText>
        </w:r>
      </w:del>
      <w:r w:rsidRPr="00645E3C">
        <w:t xml:space="preserve">, and prioritized in the order of </w:t>
      </w:r>
      <w:ins w:id="20" w:author="Nokia RAN2" w:date="2019-01-17T15:44:00Z">
        <w:r w:rsidRPr="004F155A">
          <w:rPr>
            <w:i/>
          </w:rPr>
          <w:t>frequencyBandListFilter</w:t>
        </w:r>
      </w:ins>
      <w:del w:id="21" w:author="Nokia RAN2" w:date="2019-01-17T15:43:00Z">
        <w:r w:rsidRPr="00645E3C" w:rsidDel="004F155A">
          <w:rPr>
            <w:i/>
          </w:rPr>
          <w:delText>FreqBandList</w:delText>
        </w:r>
      </w:del>
      <w:r w:rsidRPr="00645E3C">
        <w:t xml:space="preserve"> (i.e. first include band combinations containing the first-listed band, then include remaining band combinations containing the second-listed band, and so on), where for each band in the band combination, the parameters of the band do not exceed </w:t>
      </w:r>
      <w:r w:rsidRPr="00645E3C">
        <w:rPr>
          <w:i/>
        </w:rPr>
        <w:t>maxBandwidthRequestedDL</w:t>
      </w:r>
      <w:r w:rsidRPr="00645E3C">
        <w:t xml:space="preserve">, </w:t>
      </w:r>
      <w:r w:rsidRPr="00645E3C">
        <w:rPr>
          <w:i/>
        </w:rPr>
        <w:t>maxBandwidthRequestedUL</w:t>
      </w:r>
      <w:r w:rsidRPr="00645E3C">
        <w:t xml:space="preserve">, </w:t>
      </w:r>
      <w:r w:rsidRPr="00645E3C">
        <w:rPr>
          <w:i/>
        </w:rPr>
        <w:t>maxCarriersRequestedDL</w:t>
      </w:r>
      <w:r w:rsidRPr="00645E3C">
        <w:t xml:space="preserve">, </w:t>
      </w:r>
      <w:r w:rsidRPr="00645E3C">
        <w:rPr>
          <w:i/>
        </w:rPr>
        <w:t>maxCarriersRequestedUL</w:t>
      </w:r>
      <w:r w:rsidRPr="00645E3C">
        <w:t xml:space="preserve">, </w:t>
      </w:r>
      <w:r w:rsidRPr="00645E3C">
        <w:rPr>
          <w:i/>
        </w:rPr>
        <w:t>ca-BandwidthClassDL-EUTRA</w:t>
      </w:r>
      <w:r w:rsidRPr="00645E3C">
        <w:t xml:space="preserve"> or </w:t>
      </w:r>
      <w:r w:rsidRPr="00645E3C">
        <w:rPr>
          <w:i/>
        </w:rPr>
        <w:t>ca-BandwidthClassUL-EUTRA</w:t>
      </w:r>
      <w:r w:rsidRPr="00645E3C">
        <w:t>, whichever are received;</w:t>
      </w:r>
    </w:p>
    <w:p w14:paraId="276CB3EA" w14:textId="77777777" w:rsidR="004F155A" w:rsidRPr="00645E3C" w:rsidRDefault="004F155A" w:rsidP="004F155A">
      <w:pPr>
        <w:pStyle w:val="B1"/>
      </w:pPr>
      <w:r w:rsidRPr="00645E3C">
        <w:t>1&gt;</w:t>
      </w:r>
      <w:r w:rsidRPr="00645E3C">
        <w:tab/>
        <w:t>for each band combination included in the list of "candidate band combinations":</w:t>
      </w:r>
    </w:p>
    <w:p w14:paraId="103EDB5E" w14:textId="77777777" w:rsidR="004F155A" w:rsidRPr="00645E3C" w:rsidRDefault="004F155A" w:rsidP="004F155A">
      <w:pPr>
        <w:pStyle w:val="B2"/>
      </w:pPr>
      <w:r w:rsidRPr="00645E3C">
        <w:t>2&gt;</w:t>
      </w:r>
      <w:r w:rsidRPr="00645E3C">
        <w:tab/>
        <w:t xml:space="preserve">if the network (E-UTRA) included the </w:t>
      </w:r>
      <w:r w:rsidRPr="00645E3C">
        <w:rPr>
          <w:i/>
        </w:rPr>
        <w:t>eutra-nr-only</w:t>
      </w:r>
      <w:r w:rsidRPr="00645E3C">
        <w:t xml:space="preserve"> field, or</w:t>
      </w:r>
    </w:p>
    <w:p w14:paraId="56725C4B" w14:textId="77777777" w:rsidR="004F155A" w:rsidRPr="00645E3C" w:rsidRDefault="004F155A" w:rsidP="004F155A">
      <w:pPr>
        <w:pStyle w:val="B2"/>
      </w:pPr>
      <w:r w:rsidRPr="00645E3C">
        <w:t>2&gt;</w:t>
      </w:r>
      <w:r w:rsidRPr="00645E3C">
        <w:tab/>
        <w:t xml:space="preserve">if the requested </w:t>
      </w:r>
      <w:r w:rsidRPr="00645E3C">
        <w:rPr>
          <w:i/>
        </w:rPr>
        <w:t>rat-Type</w:t>
      </w:r>
      <w:r w:rsidRPr="00645E3C">
        <w:t xml:space="preserve"> is </w:t>
      </w:r>
      <w:r w:rsidRPr="00645E3C">
        <w:rPr>
          <w:i/>
        </w:rPr>
        <w:t>eutra</w:t>
      </w:r>
      <w:r w:rsidRPr="00645E3C">
        <w:t>:</w:t>
      </w:r>
    </w:p>
    <w:p w14:paraId="7C4B9D75" w14:textId="77777777" w:rsidR="004F155A" w:rsidRPr="00645E3C" w:rsidRDefault="004F155A" w:rsidP="004F155A">
      <w:pPr>
        <w:pStyle w:val="B3"/>
      </w:pPr>
      <w:r w:rsidRPr="00645E3C">
        <w:lastRenderedPageBreak/>
        <w:t>3&gt;</w:t>
      </w:r>
      <w:r w:rsidRPr="00645E3C">
        <w:tab/>
        <w:t>remove the NR-only band combination from the list of "candidate band combinations";</w:t>
      </w:r>
    </w:p>
    <w:p w14:paraId="7BE48723" w14:textId="77777777" w:rsidR="004F155A" w:rsidRPr="00645E3C" w:rsidRDefault="004F155A" w:rsidP="004F155A">
      <w:pPr>
        <w:pStyle w:val="NO"/>
      </w:pPr>
      <w:r w:rsidRPr="00645E3C">
        <w:t>NOTE:</w:t>
      </w:r>
      <w:r w:rsidRPr="00645E3C">
        <w:tab/>
        <w:t xml:space="preserve">The (E-UTRA) network may request capabilities for </w:t>
      </w:r>
      <w:r w:rsidRPr="00645E3C">
        <w:rPr>
          <w:i/>
        </w:rPr>
        <w:t>nr</w:t>
      </w:r>
      <w:r w:rsidRPr="00645E3C">
        <w:t xml:space="preserve"> but indicate with the </w:t>
      </w:r>
      <w:r w:rsidRPr="00645E3C">
        <w:rPr>
          <w:i/>
        </w:rPr>
        <w:t>eutra-nr-only</w:t>
      </w:r>
      <w:r w:rsidRPr="00645E3C">
        <w:t xml:space="preserve"> flag that the UE shall not include any NR band combinations in the </w:t>
      </w:r>
      <w:r w:rsidRPr="00645E3C">
        <w:rPr>
          <w:i/>
        </w:rPr>
        <w:t>UE-NR-Capabilities</w:t>
      </w:r>
      <w:r w:rsidRPr="00645E3C">
        <w:t>. In this case the procedural text above removes all NR-only band combinations from the candidate list and thereby also avoids inclusion of corresponding feature set combinations and feature sets below.</w:t>
      </w:r>
    </w:p>
    <w:p w14:paraId="092150D0" w14:textId="77777777" w:rsidR="004F155A" w:rsidRPr="00645E3C" w:rsidRDefault="004F155A" w:rsidP="004F155A">
      <w:pPr>
        <w:pStyle w:val="B2"/>
      </w:pPr>
      <w:r w:rsidRPr="00645E3C">
        <w:t>2&gt;</w:t>
      </w:r>
      <w:r w:rsidRPr="00645E3C">
        <w:tab/>
        <w:t>if it is regarded as a fallback band combination with the same capabilities of another band combination included in the list of "candidate band combinations":</w:t>
      </w:r>
    </w:p>
    <w:p w14:paraId="5E260238" w14:textId="77777777" w:rsidR="004F155A" w:rsidRPr="00645E3C" w:rsidRDefault="004F155A" w:rsidP="004F155A">
      <w:pPr>
        <w:pStyle w:val="B3"/>
      </w:pPr>
      <w:r w:rsidRPr="00645E3C">
        <w:t>3&gt;</w:t>
      </w:r>
      <w:r w:rsidRPr="00645E3C">
        <w:tab/>
        <w:t>remove the band combination from the list of "candidate band combinations";</w:t>
      </w:r>
    </w:p>
    <w:p w14:paraId="73300332" w14:textId="33DBC7A7" w:rsidR="004F155A" w:rsidRPr="00645E3C" w:rsidRDefault="004F155A" w:rsidP="004F155A">
      <w:pPr>
        <w:pStyle w:val="NO"/>
      </w:pPr>
      <w:r w:rsidRPr="00645E3C">
        <w:t>NOTE:</w:t>
      </w:r>
      <w:r w:rsidRPr="00645E3C">
        <w:tab/>
        <w:t xml:space="preserve">Even if the network requests (only) capabilities for </w:t>
      </w:r>
      <w:r w:rsidRPr="00645E3C">
        <w:rPr>
          <w:i/>
        </w:rPr>
        <w:t>nr</w:t>
      </w:r>
      <w:r w:rsidRPr="00645E3C">
        <w:t xml:space="preserve">, it may include E-UTRA band numbers in the </w:t>
      </w:r>
      <w:ins w:id="22" w:author="Nokia RAN2" w:date="2019-01-17T15:44:00Z">
        <w:r w:rsidRPr="004F155A">
          <w:rPr>
            <w:i/>
          </w:rPr>
          <w:t>frequencyBandListFilter</w:t>
        </w:r>
        <w:r w:rsidRPr="00645E3C" w:rsidDel="004F155A">
          <w:rPr>
            <w:i/>
          </w:rPr>
          <w:t xml:space="preserve"> </w:t>
        </w:r>
      </w:ins>
      <w:del w:id="23" w:author="Nokia RAN2" w:date="2019-01-17T15:43:00Z">
        <w:r w:rsidRPr="00645E3C" w:rsidDel="004F155A">
          <w:rPr>
            <w:i/>
          </w:rPr>
          <w:delText>FreqBandList</w:delText>
        </w:r>
        <w:r w:rsidRPr="00645E3C" w:rsidDel="004F155A">
          <w:delText xml:space="preserve"> </w:delText>
        </w:r>
      </w:del>
      <w:r w:rsidRPr="00645E3C">
        <w:t xml:space="preserve">to ensure that the UE includes all necessary feature sets needed for subsequently requested </w:t>
      </w:r>
      <w:r w:rsidRPr="00645E3C">
        <w:rPr>
          <w:i/>
        </w:rPr>
        <w:t>eutra-nr</w:t>
      </w:r>
      <w:r w:rsidRPr="00645E3C">
        <w:t xml:space="preserve"> capabilities. At this point of the procedure the list of "candidate band combinations" contains all NR- and/or E-UTRA-NR band combinations that match the filter (</w:t>
      </w:r>
      <w:ins w:id="24" w:author="Nokia RAN2" w:date="2019-01-17T15:44:00Z">
        <w:r w:rsidRPr="004F155A">
          <w:rPr>
            <w:i/>
          </w:rPr>
          <w:t>frequencyBandListFilter</w:t>
        </w:r>
      </w:ins>
      <w:del w:id="25" w:author="Nokia RAN2" w:date="2019-01-17T15:43:00Z">
        <w:r w:rsidRPr="00645E3C" w:rsidDel="004F155A">
          <w:rPr>
            <w:i/>
          </w:rPr>
          <w:delText>FreqBandList</w:delText>
        </w:r>
      </w:del>
      <w:r w:rsidRPr="00645E3C">
        <w:t xml:space="preserve">) provided by the NW and that match the </w:t>
      </w:r>
      <w:r w:rsidRPr="00645E3C">
        <w:rPr>
          <w:i/>
        </w:rPr>
        <w:t>eutra-nr-flag</w:t>
      </w:r>
      <w:r w:rsidRPr="00645E3C">
        <w:t xml:space="preserve"> (if RAT-Type </w:t>
      </w:r>
      <w:r w:rsidRPr="00645E3C">
        <w:rPr>
          <w:i/>
        </w:rPr>
        <w:t>nr</w:t>
      </w:r>
      <w:r w:rsidRPr="00645E3C">
        <w:t xml:space="preserve"> is requested by E-UTRA). In the following, this candidate list is used to derive the band combinations, feature set combinations and feature sets to be reported in the requested capability container.</w:t>
      </w:r>
    </w:p>
    <w:p w14:paraId="13F781BD" w14:textId="77777777" w:rsidR="004F155A" w:rsidRPr="00645E3C" w:rsidRDefault="004F155A" w:rsidP="004F155A">
      <w:pPr>
        <w:pStyle w:val="B1"/>
      </w:pPr>
      <w:r w:rsidRPr="00645E3C">
        <w:t>1&gt;</w:t>
      </w:r>
      <w:r w:rsidRPr="00645E3C">
        <w:tab/>
        <w:t xml:space="preserve">if </w:t>
      </w:r>
      <w:r w:rsidRPr="00645E3C">
        <w:rPr>
          <w:i/>
        </w:rPr>
        <w:t>srs-SwitchingTimeRequest</w:t>
      </w:r>
      <w:r w:rsidRPr="00645E3C">
        <w:t xml:space="preserve"> is received:</w:t>
      </w:r>
    </w:p>
    <w:p w14:paraId="1938EAC8" w14:textId="77777777" w:rsidR="004F155A" w:rsidRPr="00645E3C" w:rsidRDefault="004F155A" w:rsidP="004F155A">
      <w:pPr>
        <w:pStyle w:val="B2"/>
      </w:pPr>
      <w:r w:rsidRPr="00645E3C">
        <w:t>2&gt;</w:t>
      </w:r>
      <w:r w:rsidRPr="00645E3C">
        <w:tab/>
        <w:t xml:space="preserve">include </w:t>
      </w:r>
      <w:r w:rsidRPr="00645E3C">
        <w:rPr>
          <w:i/>
        </w:rPr>
        <w:t>srs-CarrierSwitch</w:t>
      </w:r>
      <w:r w:rsidRPr="00645E3C">
        <w:t xml:space="preserve"> for each band combination if SRS carrier switching is supported;</w:t>
      </w:r>
    </w:p>
    <w:p w14:paraId="3793BA32" w14:textId="77777777" w:rsidR="004F155A" w:rsidRPr="00645E3C" w:rsidRDefault="004F155A" w:rsidP="004F155A">
      <w:pPr>
        <w:pStyle w:val="B2"/>
      </w:pPr>
      <w:r w:rsidRPr="00645E3C">
        <w:t>2&gt;</w:t>
      </w:r>
      <w:r w:rsidRPr="00645E3C">
        <w:tab/>
        <w:t xml:space="preserve">set </w:t>
      </w:r>
      <w:r w:rsidRPr="00645E3C">
        <w:rPr>
          <w:i/>
        </w:rPr>
        <w:t>srs-SwitchingTimeRequested</w:t>
      </w:r>
      <w:r w:rsidRPr="00645E3C">
        <w:t xml:space="preserve"> to true;</w:t>
      </w:r>
    </w:p>
    <w:p w14:paraId="395AEB34" w14:textId="77777777" w:rsidR="004F155A" w:rsidRPr="00645E3C" w:rsidRDefault="004F155A" w:rsidP="004F155A">
      <w:pPr>
        <w:pStyle w:val="B1"/>
      </w:pPr>
      <w:r w:rsidRPr="00645E3C">
        <w:t>1&gt;</w:t>
      </w:r>
      <w:r w:rsidRPr="00645E3C">
        <w:tab/>
        <w:t xml:space="preserve">if the requested </w:t>
      </w:r>
      <w:r w:rsidRPr="00645E3C">
        <w:rPr>
          <w:i/>
        </w:rPr>
        <w:t>rat-Type</w:t>
      </w:r>
      <w:r w:rsidRPr="00645E3C">
        <w:t xml:space="preserve"> is </w:t>
      </w:r>
      <w:r w:rsidRPr="00645E3C">
        <w:rPr>
          <w:i/>
        </w:rPr>
        <w:t>nr</w:t>
      </w:r>
      <w:r w:rsidRPr="00645E3C">
        <w:t>:</w:t>
      </w:r>
    </w:p>
    <w:p w14:paraId="6FFDF7F7" w14:textId="77777777" w:rsidR="004F155A" w:rsidRPr="00645E3C" w:rsidRDefault="004F155A" w:rsidP="004F155A">
      <w:pPr>
        <w:pStyle w:val="B2"/>
      </w:pPr>
      <w:r w:rsidRPr="00645E3C">
        <w:t>2&gt;</w:t>
      </w:r>
      <w:r w:rsidRPr="00645E3C">
        <w:tab/>
        <w:t xml:space="preserve">include into </w:t>
      </w:r>
      <w:r w:rsidRPr="00645E3C">
        <w:rPr>
          <w:i/>
        </w:rPr>
        <w:t>supportedBandCombinationList</w:t>
      </w:r>
      <w:r w:rsidRPr="00645E3C">
        <w:t xml:space="preserve"> as many NR-only band combinations as possible from the list of "candidate band combinations", starting from the first entry;</w:t>
      </w:r>
    </w:p>
    <w:p w14:paraId="7D1EA2E8" w14:textId="77777777" w:rsidR="004F155A" w:rsidRPr="00645E3C" w:rsidRDefault="004F155A" w:rsidP="004F155A">
      <w:pPr>
        <w:pStyle w:val="B3"/>
      </w:pPr>
      <w:r w:rsidRPr="00645E3C">
        <w:t>3&gt;</w:t>
      </w:r>
      <w:r w:rsidRPr="00645E3C">
        <w:tab/>
        <w:t xml:space="preserve">if </w:t>
      </w:r>
      <w:r w:rsidRPr="00645E3C">
        <w:rPr>
          <w:i/>
        </w:rPr>
        <w:t>srs-SwitchingTimeRequest</w:t>
      </w:r>
      <w:r w:rsidRPr="00645E3C">
        <w:t xml:space="preserve"> is received:</w:t>
      </w:r>
    </w:p>
    <w:p w14:paraId="1B5C98F1" w14:textId="77777777" w:rsidR="004F155A" w:rsidRPr="00645E3C" w:rsidRDefault="004F155A" w:rsidP="004F155A">
      <w:pPr>
        <w:pStyle w:val="B4"/>
      </w:pPr>
      <w:r w:rsidRPr="00645E3C">
        <w:t>4&gt;</w:t>
      </w:r>
      <w:r w:rsidRPr="00645E3C">
        <w:tab/>
        <w:t>if SRS carrier switching is supported;</w:t>
      </w:r>
    </w:p>
    <w:p w14:paraId="4A64165D" w14:textId="77777777" w:rsidR="004F155A" w:rsidRPr="00645E3C" w:rsidRDefault="004F155A" w:rsidP="004F155A">
      <w:pPr>
        <w:pStyle w:val="B5"/>
      </w:pPr>
      <w:r w:rsidRPr="00645E3C">
        <w:t>5&gt;</w:t>
      </w:r>
      <w:r w:rsidRPr="00645E3C">
        <w:tab/>
        <w:t xml:space="preserve">include </w:t>
      </w:r>
      <w:r w:rsidRPr="00645E3C">
        <w:rPr>
          <w:i/>
        </w:rPr>
        <w:t>srs-SwitchingTimesListNR</w:t>
      </w:r>
      <w:r w:rsidRPr="00645E3C">
        <w:t xml:space="preserve"> and </w:t>
      </w:r>
      <w:r w:rsidRPr="00645E3C">
        <w:rPr>
          <w:i/>
        </w:rPr>
        <w:t>srs-SwitchingTimesListEUTRA</w:t>
      </w:r>
      <w:r w:rsidRPr="00645E3C">
        <w:t xml:space="preserve"> for each band combination;</w:t>
      </w:r>
    </w:p>
    <w:p w14:paraId="7CBACC31" w14:textId="77777777" w:rsidR="004F155A" w:rsidRPr="00645E3C" w:rsidRDefault="004F155A" w:rsidP="004F155A">
      <w:pPr>
        <w:pStyle w:val="B4"/>
      </w:pPr>
      <w:r w:rsidRPr="00645E3C">
        <w:t>4&gt;</w:t>
      </w:r>
      <w:r w:rsidRPr="00645E3C">
        <w:tab/>
        <w:t xml:space="preserve">set </w:t>
      </w:r>
      <w:r w:rsidRPr="00645E3C">
        <w:rPr>
          <w:i/>
        </w:rPr>
        <w:t>srs-SwitchingTimeRequested</w:t>
      </w:r>
      <w:r w:rsidRPr="00645E3C">
        <w:t xml:space="preserve"> to </w:t>
      </w:r>
      <w:r w:rsidRPr="00645E3C">
        <w:rPr>
          <w:i/>
        </w:rPr>
        <w:t>true</w:t>
      </w:r>
      <w:r w:rsidRPr="00645E3C">
        <w:t>;</w:t>
      </w:r>
    </w:p>
    <w:p w14:paraId="25386EE9" w14:textId="77777777" w:rsidR="004F155A" w:rsidRPr="00645E3C" w:rsidRDefault="004F155A" w:rsidP="004F155A">
      <w:pPr>
        <w:pStyle w:val="B2"/>
      </w:pPr>
      <w:r w:rsidRPr="00645E3C">
        <w:t>2&gt;</w:t>
      </w:r>
      <w:r w:rsidRPr="00645E3C">
        <w:tab/>
        <w:t xml:space="preserve">include, into </w:t>
      </w:r>
      <w:r w:rsidRPr="00645E3C">
        <w:rPr>
          <w:i/>
        </w:rPr>
        <w:t>featureSetCombinations</w:t>
      </w:r>
      <w:r w:rsidRPr="00645E3C">
        <w:t xml:space="preserve">, the feature set combinations referenced from the supported band combinations as included in </w:t>
      </w:r>
      <w:r w:rsidRPr="00645E3C">
        <w:rPr>
          <w:i/>
        </w:rPr>
        <w:t>supportedBandCombinationList</w:t>
      </w:r>
      <w:r w:rsidRPr="00645E3C">
        <w:t xml:space="preserve"> according to the previous;</w:t>
      </w:r>
    </w:p>
    <w:p w14:paraId="0103A4E9" w14:textId="77777777" w:rsidR="004F155A" w:rsidRPr="00645E3C" w:rsidRDefault="004F155A" w:rsidP="004F155A">
      <w:pPr>
        <w:pStyle w:val="B2"/>
      </w:pPr>
      <w:r w:rsidRPr="00645E3C">
        <w:t>2&gt;</w:t>
      </w:r>
      <w:r w:rsidRPr="00645E3C">
        <w:tab/>
        <w:t>compile a list of "candidate feature set combinations" referenced from the list of "candidate band combinations" excluding entries (rows in feature set combinations) for fallback band combinations with same or lower capabilities;</w:t>
      </w:r>
    </w:p>
    <w:p w14:paraId="03DA1DF8" w14:textId="77777777" w:rsidR="004F155A" w:rsidRPr="00645E3C" w:rsidRDefault="004F155A" w:rsidP="004F155A">
      <w:pPr>
        <w:pStyle w:val="NO"/>
      </w:pPr>
      <w:r w:rsidRPr="00645E3C">
        <w:t>NOTE:</w:t>
      </w:r>
      <w:r w:rsidRPr="00645E3C">
        <w:tab/>
        <w:t>This list of "candidate feature set combinations" contains the feature set combinations used for NR-only as well as E-UTRA-NR band combinations. It is used to derive a list of NR feature sets referred to from the feature set combinations in the UE-NR-Capabilities and from the feature set combinations in a UE-MRDC-Capabilities container.</w:t>
      </w:r>
    </w:p>
    <w:p w14:paraId="61BC63B9" w14:textId="77777777" w:rsidR="004F155A" w:rsidRPr="00645E3C" w:rsidRDefault="004F155A" w:rsidP="004F155A">
      <w:pPr>
        <w:pStyle w:val="B2"/>
      </w:pPr>
      <w:r w:rsidRPr="00645E3C">
        <w:t>2&gt;</w:t>
      </w:r>
      <w:r w:rsidRPr="00645E3C">
        <w:tab/>
        <w:t xml:space="preserve">include into </w:t>
      </w:r>
      <w:r w:rsidRPr="00645E3C">
        <w:rPr>
          <w:i/>
        </w:rPr>
        <w:t>featureSets</w:t>
      </w:r>
      <w:r w:rsidRPr="00645E3C">
        <w:t xml:space="preserve"> the feature sets referenced from the "candidate feature set combinations" excluding entries (feature sets per CC) for fallback band combinations with same or lower capabilities and where the parameters do not exceed </w:t>
      </w:r>
      <w:r w:rsidRPr="00645E3C">
        <w:rPr>
          <w:i/>
        </w:rPr>
        <w:t>maxBandwidthRequestedDL</w:t>
      </w:r>
      <w:r w:rsidRPr="00645E3C">
        <w:t xml:space="preserve">, </w:t>
      </w:r>
      <w:r w:rsidRPr="00645E3C">
        <w:rPr>
          <w:i/>
        </w:rPr>
        <w:t>maxBandwidthRequestedUL</w:t>
      </w:r>
      <w:r w:rsidRPr="00645E3C">
        <w:t xml:space="preserve">, </w:t>
      </w:r>
      <w:r w:rsidRPr="00645E3C">
        <w:rPr>
          <w:i/>
        </w:rPr>
        <w:t>maxCarriersRequestedDL</w:t>
      </w:r>
      <w:r w:rsidRPr="00645E3C">
        <w:t xml:space="preserve"> or </w:t>
      </w:r>
      <w:r w:rsidRPr="00645E3C">
        <w:rPr>
          <w:i/>
        </w:rPr>
        <w:t>maxCarriersRequestedUL</w:t>
      </w:r>
      <w:r w:rsidRPr="00645E3C">
        <w:t>, whichever are received;</w:t>
      </w:r>
    </w:p>
    <w:p w14:paraId="134A9120" w14:textId="77777777" w:rsidR="004F155A" w:rsidRPr="00645E3C" w:rsidRDefault="004F155A" w:rsidP="004F155A">
      <w:pPr>
        <w:pStyle w:val="B1"/>
      </w:pPr>
      <w:r w:rsidRPr="00645E3C">
        <w:t>1&gt;</w:t>
      </w:r>
      <w:r w:rsidRPr="00645E3C">
        <w:tab/>
        <w:t xml:space="preserve">else, if the requested </w:t>
      </w:r>
      <w:r w:rsidRPr="00645E3C">
        <w:rPr>
          <w:i/>
        </w:rPr>
        <w:t>rat-Type</w:t>
      </w:r>
      <w:r w:rsidRPr="00645E3C">
        <w:t xml:space="preserve"> is </w:t>
      </w:r>
      <w:r w:rsidRPr="00645E3C">
        <w:rPr>
          <w:i/>
        </w:rPr>
        <w:t>eutra-nr</w:t>
      </w:r>
      <w:r w:rsidRPr="00645E3C">
        <w:t>:</w:t>
      </w:r>
    </w:p>
    <w:p w14:paraId="2EAE35D8" w14:textId="77777777" w:rsidR="004F155A" w:rsidRPr="00645E3C" w:rsidRDefault="004F155A" w:rsidP="004F155A">
      <w:pPr>
        <w:pStyle w:val="B2"/>
      </w:pPr>
      <w:r w:rsidRPr="00645E3C">
        <w:t>2&gt;</w:t>
      </w:r>
      <w:r w:rsidRPr="00645E3C">
        <w:tab/>
        <w:t xml:space="preserve">include into </w:t>
      </w:r>
      <w:r w:rsidRPr="00645E3C">
        <w:rPr>
          <w:i/>
        </w:rPr>
        <w:t>supportedBandCombinationList</w:t>
      </w:r>
      <w:r w:rsidRPr="00645E3C">
        <w:t xml:space="preserve"> as many E-UTRA-NR band combinations as possible from the list of "candidate band combinations", starting from the first entry;</w:t>
      </w:r>
    </w:p>
    <w:p w14:paraId="6C54624D" w14:textId="77777777" w:rsidR="004F155A" w:rsidRPr="00645E3C" w:rsidRDefault="004F155A" w:rsidP="004F155A">
      <w:pPr>
        <w:pStyle w:val="B3"/>
      </w:pPr>
      <w:r w:rsidRPr="00645E3C">
        <w:t>3&gt;</w:t>
      </w:r>
      <w:r w:rsidRPr="00645E3C">
        <w:tab/>
        <w:t xml:space="preserve">if </w:t>
      </w:r>
      <w:r w:rsidRPr="00645E3C">
        <w:rPr>
          <w:i/>
        </w:rPr>
        <w:t>srs-SwitchingTimeRequest</w:t>
      </w:r>
      <w:r w:rsidRPr="00645E3C">
        <w:t xml:space="preserve"> is received:</w:t>
      </w:r>
    </w:p>
    <w:p w14:paraId="7C4C2512" w14:textId="77777777" w:rsidR="004F155A" w:rsidRPr="00645E3C" w:rsidRDefault="004F155A" w:rsidP="004F155A">
      <w:pPr>
        <w:pStyle w:val="B4"/>
      </w:pPr>
      <w:r w:rsidRPr="00645E3C">
        <w:t>4&gt;</w:t>
      </w:r>
      <w:r w:rsidRPr="00645E3C">
        <w:tab/>
        <w:t>if SRS carrier switching is supported;</w:t>
      </w:r>
    </w:p>
    <w:p w14:paraId="1037228C" w14:textId="77777777" w:rsidR="004F155A" w:rsidRPr="00645E3C" w:rsidRDefault="004F155A" w:rsidP="004F155A">
      <w:pPr>
        <w:pStyle w:val="B5"/>
      </w:pPr>
      <w:r w:rsidRPr="00645E3C">
        <w:lastRenderedPageBreak/>
        <w:t>5&gt;</w:t>
      </w:r>
      <w:r w:rsidRPr="00645E3C">
        <w:tab/>
        <w:t xml:space="preserve">include </w:t>
      </w:r>
      <w:r w:rsidRPr="00645E3C">
        <w:rPr>
          <w:i/>
        </w:rPr>
        <w:t>srs-SwitchingTimesListNR</w:t>
      </w:r>
      <w:r w:rsidRPr="00645E3C">
        <w:t xml:space="preserve"> and </w:t>
      </w:r>
      <w:r w:rsidRPr="00645E3C">
        <w:rPr>
          <w:i/>
        </w:rPr>
        <w:t>srs-SwitchingTimesListEUTRA</w:t>
      </w:r>
      <w:r w:rsidRPr="00645E3C">
        <w:t xml:space="preserve"> for each band combination;</w:t>
      </w:r>
    </w:p>
    <w:p w14:paraId="2E3503D7" w14:textId="77777777" w:rsidR="004F155A" w:rsidRPr="00645E3C" w:rsidRDefault="004F155A" w:rsidP="004F155A">
      <w:pPr>
        <w:pStyle w:val="B4"/>
      </w:pPr>
      <w:r w:rsidRPr="00645E3C">
        <w:t>4&gt;</w:t>
      </w:r>
      <w:r w:rsidRPr="00645E3C">
        <w:tab/>
        <w:t xml:space="preserve">set </w:t>
      </w:r>
      <w:r w:rsidRPr="00645E3C">
        <w:rPr>
          <w:i/>
        </w:rPr>
        <w:t>srs-SwitchingTimeRequested</w:t>
      </w:r>
      <w:r w:rsidRPr="00645E3C">
        <w:t xml:space="preserve"> to true;</w:t>
      </w:r>
    </w:p>
    <w:p w14:paraId="42E124AC" w14:textId="77777777" w:rsidR="004F155A" w:rsidRPr="00645E3C" w:rsidRDefault="004F155A" w:rsidP="004F155A">
      <w:pPr>
        <w:pStyle w:val="B2"/>
      </w:pPr>
      <w:r w:rsidRPr="00645E3C">
        <w:t>2&gt;</w:t>
      </w:r>
      <w:r w:rsidRPr="00645E3C">
        <w:tab/>
        <w:t xml:space="preserve">include, into </w:t>
      </w:r>
      <w:r w:rsidRPr="00645E3C">
        <w:rPr>
          <w:i/>
        </w:rPr>
        <w:t>featureSetCombinations</w:t>
      </w:r>
      <w:r w:rsidRPr="00645E3C">
        <w:t xml:space="preserve">, the feature set combinations referenced from the supported band combinations as included in </w:t>
      </w:r>
      <w:r w:rsidRPr="00645E3C">
        <w:rPr>
          <w:i/>
        </w:rPr>
        <w:t>supportedBandCombinationList</w:t>
      </w:r>
      <w:r w:rsidRPr="00645E3C">
        <w:t xml:space="preserve"> according to the previous;</w:t>
      </w:r>
    </w:p>
    <w:p w14:paraId="5248C4F5" w14:textId="77777777" w:rsidR="004F155A" w:rsidRPr="00645E3C" w:rsidRDefault="004F155A" w:rsidP="004F155A">
      <w:pPr>
        <w:pStyle w:val="B1"/>
      </w:pPr>
      <w:r w:rsidRPr="00645E3C">
        <w:t>1&gt;</w:t>
      </w:r>
      <w:r w:rsidRPr="00645E3C">
        <w:tab/>
        <w:t xml:space="preserve">else (if the requested </w:t>
      </w:r>
      <w:r w:rsidRPr="00645E3C">
        <w:rPr>
          <w:i/>
        </w:rPr>
        <w:t>rat-Type</w:t>
      </w:r>
      <w:r w:rsidRPr="00645E3C">
        <w:t xml:space="preserve"> is </w:t>
      </w:r>
      <w:r w:rsidRPr="00645E3C">
        <w:rPr>
          <w:i/>
        </w:rPr>
        <w:t>eutra</w:t>
      </w:r>
      <w:r w:rsidRPr="00645E3C">
        <w:t>):</w:t>
      </w:r>
    </w:p>
    <w:p w14:paraId="4CB8C91D" w14:textId="77777777" w:rsidR="004F155A" w:rsidRPr="00645E3C" w:rsidRDefault="004F155A" w:rsidP="004F155A">
      <w:pPr>
        <w:pStyle w:val="B2"/>
      </w:pPr>
      <w:r w:rsidRPr="00645E3C">
        <w:t>2&gt;</w:t>
      </w:r>
      <w:r w:rsidRPr="00645E3C">
        <w:tab/>
        <w:t xml:space="preserve">compile a list of "candidate feature set combinations" referenced from the list of "candidate band combinations" excluding entries (rows in feature set combinations) for fallback band combinations with same or lower capabilities; </w:t>
      </w:r>
    </w:p>
    <w:p w14:paraId="68083CC4" w14:textId="77777777" w:rsidR="004F155A" w:rsidRPr="00645E3C" w:rsidRDefault="004F155A" w:rsidP="004F155A">
      <w:pPr>
        <w:pStyle w:val="NO"/>
      </w:pPr>
      <w:r w:rsidRPr="00645E3C">
        <w:t>NOTE:</w:t>
      </w:r>
      <w:r w:rsidRPr="00645E3C">
        <w:tab/>
        <w:t>This list of "candidate feature set combinations" contains the feature set combinations used for E-UTRA-NR band combinations. It is used to derive a list of E-UTRA feature sets referred to from the feature set combinations in a UE-MRDC-Capabilities container.</w:t>
      </w:r>
    </w:p>
    <w:p w14:paraId="1F10263D" w14:textId="77777777" w:rsidR="004F155A" w:rsidRPr="00645E3C" w:rsidRDefault="004F155A" w:rsidP="004F155A">
      <w:pPr>
        <w:pStyle w:val="B2"/>
      </w:pPr>
      <w:r w:rsidRPr="00645E3C">
        <w:t>2&gt;</w:t>
      </w:r>
      <w:r w:rsidRPr="00645E3C">
        <w:tab/>
        <w:t xml:space="preserve">include into </w:t>
      </w:r>
      <w:r w:rsidRPr="00645E3C">
        <w:rPr>
          <w:i/>
        </w:rPr>
        <w:t>featureSetsEUTRA</w:t>
      </w:r>
      <w:r w:rsidRPr="00645E3C">
        <w:t xml:space="preserve"> the feature sets referenced from the "candidate feature set combinations" excluding entries (feature sets per CC) for fallback band combinations with same or lower capabilities and where the parameters do not exceed </w:t>
      </w:r>
      <w:r w:rsidRPr="00645E3C">
        <w:rPr>
          <w:i/>
        </w:rPr>
        <w:t>ca-BandwidthClassDL-EUTRA</w:t>
      </w:r>
      <w:r w:rsidRPr="00645E3C">
        <w:t xml:space="preserve"> and </w:t>
      </w:r>
      <w:r w:rsidRPr="00645E3C">
        <w:rPr>
          <w:i/>
        </w:rPr>
        <w:t>ca-BandwidthClassUL-EUTRA</w:t>
      </w:r>
      <w:r w:rsidRPr="00645E3C">
        <w:t>, whichever are received;</w:t>
      </w:r>
    </w:p>
    <w:p w14:paraId="4997AF60" w14:textId="21E894D9" w:rsidR="004F155A" w:rsidRPr="00645E3C" w:rsidRDefault="004F155A" w:rsidP="004F155A">
      <w:pPr>
        <w:pStyle w:val="B1"/>
      </w:pPr>
      <w:r w:rsidRPr="00645E3C">
        <w:t>1&gt;</w:t>
      </w:r>
      <w:r w:rsidRPr="00645E3C">
        <w:tab/>
        <w:t xml:space="preserve">include the received </w:t>
      </w:r>
      <w:ins w:id="26" w:author="Nokia RAN2" w:date="2019-01-17T15:45:00Z">
        <w:r w:rsidRPr="004F155A">
          <w:rPr>
            <w:i/>
          </w:rPr>
          <w:t>frequencyBandListFilter</w:t>
        </w:r>
      </w:ins>
      <w:ins w:id="27" w:author="Nokia RAN2" w:date="2019-01-17T15:43:00Z">
        <w:r w:rsidRPr="00645E3C" w:rsidDel="004F155A">
          <w:rPr>
            <w:i/>
          </w:rPr>
          <w:t xml:space="preserve"> </w:t>
        </w:r>
      </w:ins>
      <w:del w:id="28" w:author="Nokia RAN2" w:date="2019-01-17T15:43:00Z">
        <w:r w:rsidRPr="00645E3C" w:rsidDel="004F155A">
          <w:rPr>
            <w:i/>
          </w:rPr>
          <w:delText>FreqBandList</w:delText>
        </w:r>
        <w:r w:rsidRPr="00645E3C" w:rsidDel="004F155A">
          <w:delText xml:space="preserve"> </w:delText>
        </w:r>
      </w:del>
      <w:r w:rsidRPr="00645E3C">
        <w:t xml:space="preserve">in the field </w:t>
      </w:r>
      <w:r w:rsidRPr="00645E3C">
        <w:rPr>
          <w:i/>
        </w:rPr>
        <w:t>appliedFreqBandListFilter</w:t>
      </w:r>
      <w:r w:rsidRPr="00645E3C">
        <w:t xml:space="preserve"> of the requested UE capability;</w:t>
      </w:r>
    </w:p>
    <w:p w14:paraId="568DB6A4" w14:textId="77777777" w:rsidR="004F155A" w:rsidRPr="00AB51C5" w:rsidRDefault="004F155A" w:rsidP="004F155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2CC0326" w14:textId="50F71336" w:rsidR="00643476" w:rsidRDefault="00643476" w:rsidP="00643476">
      <w:pPr>
        <w:rPr>
          <w:noProof/>
        </w:rPr>
      </w:pPr>
    </w:p>
    <w:sectPr w:rsidR="00643476">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A4F375" w14:textId="77777777" w:rsidR="0002140A" w:rsidRDefault="0002140A">
      <w:r>
        <w:separator/>
      </w:r>
    </w:p>
    <w:p w14:paraId="731C8CCB" w14:textId="77777777" w:rsidR="0002140A" w:rsidRDefault="0002140A"/>
  </w:endnote>
  <w:endnote w:type="continuationSeparator" w:id="0">
    <w:p w14:paraId="5237E2B3" w14:textId="77777777" w:rsidR="0002140A" w:rsidRDefault="0002140A">
      <w:r>
        <w:continuationSeparator/>
      </w:r>
    </w:p>
    <w:p w14:paraId="4500CCF0" w14:textId="77777777" w:rsidR="0002140A" w:rsidRDefault="000214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游明朝"/>
    <w:charset w:val="80"/>
    <w:family w:val="roman"/>
    <w:pitch w:val="variable"/>
    <w:sig w:usb0="0000028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1FDC9" w14:textId="77777777" w:rsidR="0002140A" w:rsidRDefault="0002140A">
      <w:r>
        <w:separator/>
      </w:r>
    </w:p>
    <w:p w14:paraId="5B71BE1E" w14:textId="77777777" w:rsidR="0002140A" w:rsidRDefault="0002140A"/>
  </w:footnote>
  <w:footnote w:type="continuationSeparator" w:id="0">
    <w:p w14:paraId="0BEF00C4" w14:textId="77777777" w:rsidR="0002140A" w:rsidRDefault="0002140A">
      <w:r>
        <w:continuationSeparator/>
      </w:r>
    </w:p>
    <w:p w14:paraId="6AFD142D" w14:textId="77777777" w:rsidR="0002140A" w:rsidRDefault="000214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49810EDC"/>
    <w:multiLevelType w:val="hybridMultilevel"/>
    <w:tmpl w:val="440AB224"/>
    <w:lvl w:ilvl="0" w:tplc="0809000F">
      <w:start w:val="1"/>
      <w:numFmt w:val="decimal"/>
      <w:lvlText w:val="%1."/>
      <w:lvlJc w:val="left"/>
      <w:pPr>
        <w:ind w:left="460" w:hanging="360"/>
      </w:p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40A"/>
    <w:rsid w:val="00022E4A"/>
    <w:rsid w:val="00031E35"/>
    <w:rsid w:val="00040BD4"/>
    <w:rsid w:val="00075102"/>
    <w:rsid w:val="00085F3D"/>
    <w:rsid w:val="000A6394"/>
    <w:rsid w:val="000C038A"/>
    <w:rsid w:val="000C6598"/>
    <w:rsid w:val="000D0224"/>
    <w:rsid w:val="000D287A"/>
    <w:rsid w:val="000D7AA5"/>
    <w:rsid w:val="00107586"/>
    <w:rsid w:val="001131A1"/>
    <w:rsid w:val="00132364"/>
    <w:rsid w:val="00141C47"/>
    <w:rsid w:val="00145D43"/>
    <w:rsid w:val="00154073"/>
    <w:rsid w:val="00166240"/>
    <w:rsid w:val="00180D37"/>
    <w:rsid w:val="00192C46"/>
    <w:rsid w:val="001A7B60"/>
    <w:rsid w:val="001B7A65"/>
    <w:rsid w:val="001C12D4"/>
    <w:rsid w:val="001E41F3"/>
    <w:rsid w:val="001E4BF7"/>
    <w:rsid w:val="001F2D4F"/>
    <w:rsid w:val="0020066E"/>
    <w:rsid w:val="00205908"/>
    <w:rsid w:val="0023455E"/>
    <w:rsid w:val="0026004D"/>
    <w:rsid w:val="00260C2E"/>
    <w:rsid w:val="00275D12"/>
    <w:rsid w:val="002860C4"/>
    <w:rsid w:val="002A01CC"/>
    <w:rsid w:val="002B5741"/>
    <w:rsid w:val="002D42E6"/>
    <w:rsid w:val="00305409"/>
    <w:rsid w:val="00314E3E"/>
    <w:rsid w:val="00321401"/>
    <w:rsid w:val="00357A61"/>
    <w:rsid w:val="00363C99"/>
    <w:rsid w:val="00385861"/>
    <w:rsid w:val="003A2A9F"/>
    <w:rsid w:val="003C2E8D"/>
    <w:rsid w:val="003C3A4E"/>
    <w:rsid w:val="003D5A98"/>
    <w:rsid w:val="003E1A36"/>
    <w:rsid w:val="003E5AB1"/>
    <w:rsid w:val="00414D47"/>
    <w:rsid w:val="004242F1"/>
    <w:rsid w:val="00466F89"/>
    <w:rsid w:val="004B75B7"/>
    <w:rsid w:val="004D19B5"/>
    <w:rsid w:val="004F155A"/>
    <w:rsid w:val="004F2032"/>
    <w:rsid w:val="00513A52"/>
    <w:rsid w:val="0051580D"/>
    <w:rsid w:val="005220E9"/>
    <w:rsid w:val="00592D74"/>
    <w:rsid w:val="005B7913"/>
    <w:rsid w:val="005E2C44"/>
    <w:rsid w:val="00621188"/>
    <w:rsid w:val="006257ED"/>
    <w:rsid w:val="00643476"/>
    <w:rsid w:val="00695808"/>
    <w:rsid w:val="006A3163"/>
    <w:rsid w:val="006B46FB"/>
    <w:rsid w:val="006B61CE"/>
    <w:rsid w:val="006E06D4"/>
    <w:rsid w:val="006E21FB"/>
    <w:rsid w:val="007507EE"/>
    <w:rsid w:val="00764FED"/>
    <w:rsid w:val="00792342"/>
    <w:rsid w:val="007A1F35"/>
    <w:rsid w:val="007B512A"/>
    <w:rsid w:val="007C2097"/>
    <w:rsid w:val="007C7463"/>
    <w:rsid w:val="007D0A6A"/>
    <w:rsid w:val="007D6A07"/>
    <w:rsid w:val="007E2F89"/>
    <w:rsid w:val="007E6912"/>
    <w:rsid w:val="00800E83"/>
    <w:rsid w:val="00803956"/>
    <w:rsid w:val="008279FA"/>
    <w:rsid w:val="008328C9"/>
    <w:rsid w:val="008416C9"/>
    <w:rsid w:val="008626E7"/>
    <w:rsid w:val="00870EE7"/>
    <w:rsid w:val="008856D1"/>
    <w:rsid w:val="008A4039"/>
    <w:rsid w:val="008B04C0"/>
    <w:rsid w:val="008D7ECF"/>
    <w:rsid w:val="008F686C"/>
    <w:rsid w:val="009061A8"/>
    <w:rsid w:val="009209A0"/>
    <w:rsid w:val="00931BD8"/>
    <w:rsid w:val="009351E9"/>
    <w:rsid w:val="00950975"/>
    <w:rsid w:val="009777D9"/>
    <w:rsid w:val="00982B0B"/>
    <w:rsid w:val="00991B88"/>
    <w:rsid w:val="009A579D"/>
    <w:rsid w:val="009D7FEA"/>
    <w:rsid w:val="009E3297"/>
    <w:rsid w:val="009F734F"/>
    <w:rsid w:val="00A246B6"/>
    <w:rsid w:val="00A2690B"/>
    <w:rsid w:val="00A47E70"/>
    <w:rsid w:val="00A758D6"/>
    <w:rsid w:val="00A7671C"/>
    <w:rsid w:val="00A770D6"/>
    <w:rsid w:val="00A80014"/>
    <w:rsid w:val="00A82269"/>
    <w:rsid w:val="00A83E20"/>
    <w:rsid w:val="00AB51C5"/>
    <w:rsid w:val="00AD1CD8"/>
    <w:rsid w:val="00AD5629"/>
    <w:rsid w:val="00B064AE"/>
    <w:rsid w:val="00B258BB"/>
    <w:rsid w:val="00B35C72"/>
    <w:rsid w:val="00B4464E"/>
    <w:rsid w:val="00B67B97"/>
    <w:rsid w:val="00B968C8"/>
    <w:rsid w:val="00BA219A"/>
    <w:rsid w:val="00BA2B97"/>
    <w:rsid w:val="00BA3EC5"/>
    <w:rsid w:val="00BB5DFC"/>
    <w:rsid w:val="00BD279D"/>
    <w:rsid w:val="00BD2F8F"/>
    <w:rsid w:val="00BD6BB8"/>
    <w:rsid w:val="00BF1199"/>
    <w:rsid w:val="00C40E23"/>
    <w:rsid w:val="00C52F2F"/>
    <w:rsid w:val="00C63FBA"/>
    <w:rsid w:val="00C9537B"/>
    <w:rsid w:val="00C95985"/>
    <w:rsid w:val="00CC1865"/>
    <w:rsid w:val="00CC5026"/>
    <w:rsid w:val="00CE5F89"/>
    <w:rsid w:val="00D03F9A"/>
    <w:rsid w:val="00D36642"/>
    <w:rsid w:val="00D43DCD"/>
    <w:rsid w:val="00D5183C"/>
    <w:rsid w:val="00D95D9A"/>
    <w:rsid w:val="00DE34CF"/>
    <w:rsid w:val="00E3043C"/>
    <w:rsid w:val="00E31048"/>
    <w:rsid w:val="00E75302"/>
    <w:rsid w:val="00EA4989"/>
    <w:rsid w:val="00EE7D7C"/>
    <w:rsid w:val="00F06357"/>
    <w:rsid w:val="00F25D98"/>
    <w:rsid w:val="00F300FB"/>
    <w:rsid w:val="00F31856"/>
    <w:rsid w:val="00F357D3"/>
    <w:rsid w:val="00F4295D"/>
    <w:rsid w:val="00F60696"/>
    <w:rsid w:val="00F65D47"/>
    <w:rsid w:val="00F70C5A"/>
    <w:rsid w:val="00F74898"/>
    <w:rsid w:val="00F754A6"/>
    <w:rsid w:val="00F8780C"/>
    <w:rsid w:val="00FB6386"/>
    <w:rsid w:val="00FC1D7E"/>
    <w:rsid w:val="00FD79CF"/>
    <w:rsid w:val="00FE3893"/>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link w:val="B3Char2"/>
    <w:rsid w:val="007A1F35"/>
    <w:pPr>
      <w:ind w:left="1135" w:hanging="284"/>
    </w:pPr>
  </w:style>
  <w:style w:type="paragraph" w:customStyle="1" w:styleId="B4">
    <w:name w:val="B4"/>
    <w:basedOn w:val="Normal"/>
    <w:link w:val="B4Char"/>
    <w:rsid w:val="007A1F35"/>
    <w:pPr>
      <w:ind w:left="1418" w:hanging="284"/>
    </w:pPr>
  </w:style>
  <w:style w:type="paragraph" w:customStyle="1" w:styleId="B5">
    <w:name w:val="B5"/>
    <w:basedOn w:val="Normal"/>
    <w:link w:val="B5Char"/>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D19B5"/>
    <w:rPr>
      <w:rFonts w:ascii="Times New Roman" w:hAnsi="Times New Roman"/>
      <w:lang w:val="en-GB" w:eastAsia="en-US"/>
    </w:rPr>
  </w:style>
  <w:style w:type="character" w:customStyle="1" w:styleId="B1Char1">
    <w:name w:val="B1 Char1"/>
    <w:link w:val="B1"/>
    <w:qFormat/>
    <w:rsid w:val="004D19B5"/>
    <w:rPr>
      <w:rFonts w:ascii="Times New Roman" w:hAnsi="Times New Roman"/>
      <w:lang w:val="en-GB" w:eastAsia="en-US"/>
    </w:rPr>
  </w:style>
  <w:style w:type="character" w:customStyle="1" w:styleId="EditorsNoteChar">
    <w:name w:val="Editor's Note Char"/>
    <w:aliases w:val="EN Char"/>
    <w:link w:val="EditorsNote"/>
    <w:rsid w:val="004D19B5"/>
    <w:rPr>
      <w:rFonts w:ascii="Times New Roman" w:hAnsi="Times New Roman"/>
      <w:color w:val="FF0000"/>
      <w:lang w:val="en-GB" w:eastAsia="en-US"/>
    </w:rPr>
  </w:style>
  <w:style w:type="character" w:customStyle="1" w:styleId="B2Char">
    <w:name w:val="B2 Char"/>
    <w:link w:val="B2"/>
    <w:qFormat/>
    <w:rsid w:val="004D19B5"/>
    <w:rPr>
      <w:rFonts w:ascii="Times New Roman" w:hAnsi="Times New Roman"/>
      <w:lang w:val="en-GB" w:eastAsia="en-US"/>
    </w:rPr>
  </w:style>
  <w:style w:type="character" w:customStyle="1" w:styleId="B3Char2">
    <w:name w:val="B3 Char2"/>
    <w:link w:val="B3"/>
    <w:qFormat/>
    <w:rsid w:val="004D19B5"/>
    <w:rPr>
      <w:rFonts w:ascii="Times New Roman" w:hAnsi="Times New Roman"/>
      <w:lang w:val="en-GB" w:eastAsia="en-US"/>
    </w:rPr>
  </w:style>
  <w:style w:type="character" w:customStyle="1" w:styleId="B4Char">
    <w:name w:val="B4 Char"/>
    <w:link w:val="B4"/>
    <w:qFormat/>
    <w:rsid w:val="004D19B5"/>
    <w:rPr>
      <w:rFonts w:ascii="Times New Roman" w:hAnsi="Times New Roman"/>
      <w:lang w:val="en-GB" w:eastAsia="en-US"/>
    </w:rPr>
  </w:style>
  <w:style w:type="character" w:customStyle="1" w:styleId="B5Char">
    <w:name w:val="B5 Char"/>
    <w:link w:val="B5"/>
    <w:qFormat/>
    <w:rsid w:val="004D19B5"/>
    <w:rPr>
      <w:rFonts w:ascii="Times New Roman" w:hAnsi="Times New Roman"/>
      <w:lang w:val="en-GB" w:eastAsia="en-US"/>
    </w:rPr>
  </w:style>
  <w:style w:type="character" w:customStyle="1" w:styleId="PLChar">
    <w:name w:val="PL Char"/>
    <w:link w:val="PL"/>
    <w:qFormat/>
    <w:rsid w:val="00C40E23"/>
    <w:rPr>
      <w:rFonts w:ascii="Courier New" w:hAnsi="Courier New"/>
      <w:noProof/>
      <w:sz w:val="16"/>
      <w:lang w:val="en-GB" w:eastAsia="en-US"/>
    </w:rPr>
  </w:style>
  <w:style w:type="character" w:customStyle="1" w:styleId="THChar">
    <w:name w:val="TH Char"/>
    <w:link w:val="TH"/>
    <w:qFormat/>
    <w:rsid w:val="00C40E23"/>
    <w:rPr>
      <w:rFonts w:ascii="Arial" w:hAnsi="Arial"/>
      <w:b/>
      <w:lang w:val="en-GB" w:eastAsia="en-US"/>
    </w:rPr>
  </w:style>
  <w:style w:type="character" w:customStyle="1" w:styleId="TFChar">
    <w:name w:val="TF Char"/>
    <w:link w:val="TF"/>
    <w:rsid w:val="004F155A"/>
    <w:rPr>
      <w:rFonts w:ascii="Arial" w:hAnsi="Arial"/>
      <w:b/>
      <w:lang w:val="en-GB" w:eastAsia="en-US"/>
    </w:rPr>
  </w:style>
  <w:style w:type="character" w:customStyle="1" w:styleId="TALCar">
    <w:name w:val="TAL Car"/>
    <w:link w:val="TAL"/>
    <w:qFormat/>
    <w:rsid w:val="00A82269"/>
    <w:rPr>
      <w:rFonts w:ascii="Arial" w:hAnsi="Arial"/>
      <w:sz w:val="18"/>
      <w:lang w:val="en-GB" w:eastAsia="en-US"/>
    </w:rPr>
  </w:style>
  <w:style w:type="character" w:customStyle="1" w:styleId="TAHCar">
    <w:name w:val="TAH Car"/>
    <w:link w:val="TAH"/>
    <w:qFormat/>
    <w:locked/>
    <w:rsid w:val="00A82269"/>
    <w:rPr>
      <w:rFonts w:ascii="Arial" w:hAnsi="Arial"/>
      <w:b/>
      <w:sz w:val="18"/>
      <w:lang w:val="en-GB" w:eastAsia="en-US"/>
    </w:rPr>
  </w:style>
  <w:style w:type="character" w:customStyle="1" w:styleId="CRCoverPageZchn">
    <w:name w:val="CR Cover Page Zchn"/>
    <w:link w:val="CRCoverPage"/>
    <w:rsid w:val="0020590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DFE4E0EA54B4B479F1DB903DB39BDD1" ma:contentTypeVersion="3" ma:contentTypeDescription="Create a new document." ma:contentTypeScope="" ma:versionID="43d622fdeaeef6e545583d6b8798ccbc">
  <xsd:schema xmlns:xsd="http://www.w3.org/2001/XMLSchema" xmlns:xs="http://www.w3.org/2001/XMLSchema" xmlns:p="http://schemas.microsoft.com/office/2006/metadata/properties" xmlns:ns2="71c5aaf6-e6ce-465b-b873-5148d2a4c105" targetNamespace="http://schemas.microsoft.com/office/2006/metadata/properties" ma:root="true" ma:fieldsID="5795faffd6ed22be2c65a00b8d8b151c" ns2:_="">
    <xsd:import namespace="71c5aaf6-e6ce-465b-b873-5148d2a4c10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3.xml><?xml version="1.0" encoding="utf-8"?>
<ds:datastoreItem xmlns:ds="http://schemas.openxmlformats.org/officeDocument/2006/customXml" ds:itemID="{9D286637-7D59-4E0B-BF7B-BCF0981B3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5.xml><?xml version="1.0" encoding="utf-8"?>
<ds:datastoreItem xmlns:ds="http://schemas.openxmlformats.org/officeDocument/2006/customXml" ds:itemID="{51D029B1-886F-4A42-8015-74DE3AFED8FE}">
  <ds:schemaRefs>
    <ds:schemaRef ds:uri="http://schemas.microsoft.com/sharepoint/events"/>
  </ds:schemaRefs>
</ds:datastoreItem>
</file>

<file path=customXml/itemProps6.xml><?xml version="1.0" encoding="utf-8"?>
<ds:datastoreItem xmlns:ds="http://schemas.openxmlformats.org/officeDocument/2006/customXml" ds:itemID="{0DA6C56E-6898-40EA-BAF5-690461226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1960</Words>
  <Characters>11173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MCC Editorials</cp:lastModifiedBy>
  <cp:revision>3</cp:revision>
  <cp:lastPrinted>1899-12-31T23:00:00Z</cp:lastPrinted>
  <dcterms:created xsi:type="dcterms:W3CDTF">2019-03-14T03:08:00Z</dcterms:created>
  <dcterms:modified xsi:type="dcterms:W3CDTF">2019-03-14T03:08:00Z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0x0101005DFE4E0EA54B4B479F1DB903DB39BDD1</vt:lpwstr>
  </property>
  <property fmtid="{D5CDD505-2E9C-101B-9397-08002B2CF9AE}" pid="4" name="_dlc_DocIdItemGuid">
    <vt:lpwstr>6256651d-a1e2-47bf-a352-c0ead838d1c4</vt:lpwstr>
  </property>
</Properties>
</file>