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E6AC6" w:rsidRPr="00A079D3" w:rsidRDefault="005E6AC6" w:rsidP="005E6AC6">
      <w:pPr>
        <w:tabs>
          <w:tab w:val="left" w:pos="567"/>
        </w:tabs>
        <w:snapToGrid w:val="0"/>
        <w:spacing w:after="0"/>
        <w:rPr>
          <w:rFonts w:ascii="Arial" w:eastAsia="MS Mincho" w:hAnsi="Arial" w:cs="Arial"/>
          <w:b/>
          <w:sz w:val="28"/>
          <w:szCs w:val="28"/>
        </w:rPr>
      </w:pPr>
      <w:r w:rsidRPr="00A079D3">
        <w:rPr>
          <w:rFonts w:ascii="Arial" w:hAnsi="Arial" w:cs="Arial"/>
          <w:b/>
          <w:sz w:val="28"/>
          <w:szCs w:val="28"/>
        </w:rPr>
        <w:t>3GPP TSG RAN Meeting #7</w:t>
      </w:r>
      <w:r>
        <w:rPr>
          <w:rFonts w:ascii="Arial" w:hAnsi="Arial" w:cs="Arial"/>
          <w:b/>
          <w:sz w:val="28"/>
          <w:szCs w:val="28"/>
        </w:rPr>
        <w:t>9</w:t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 w:hint="eastAsia"/>
          <w:b/>
          <w:sz w:val="28"/>
          <w:szCs w:val="28"/>
        </w:rPr>
        <w:tab/>
      </w:r>
      <w:r w:rsidRPr="00A079D3">
        <w:rPr>
          <w:rFonts w:ascii="Arial" w:eastAsia="MS Mincho" w:hAnsi="Arial" w:cs="Arial" w:hint="eastAsia"/>
          <w:b/>
          <w:sz w:val="28"/>
          <w:szCs w:val="28"/>
        </w:rPr>
        <w:tab/>
      </w:r>
      <w:r w:rsidRPr="00A079D3">
        <w:rPr>
          <w:rFonts w:ascii="Arial" w:eastAsia="MS Mincho" w:hAnsi="Arial" w:cs="Arial" w:hint="eastAsia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>RP-1</w:t>
      </w:r>
      <w:r w:rsidR="00314216">
        <w:rPr>
          <w:rFonts w:ascii="Arial" w:hAnsi="Arial" w:cs="Arial"/>
          <w:b/>
          <w:sz w:val="28"/>
          <w:szCs w:val="28"/>
        </w:rPr>
        <w:t>805</w:t>
      </w:r>
      <w:r w:rsidR="00BE2652">
        <w:rPr>
          <w:rFonts w:ascii="Arial" w:hAnsi="Arial" w:cs="Arial"/>
          <w:b/>
          <w:sz w:val="28"/>
          <w:szCs w:val="28"/>
        </w:rPr>
        <w:t>32</w:t>
      </w:r>
    </w:p>
    <w:p w:rsidR="005E6AC6" w:rsidRPr="00A079D3" w:rsidRDefault="005E6AC6" w:rsidP="005E6AC6">
      <w:pPr>
        <w:tabs>
          <w:tab w:val="left" w:pos="567"/>
        </w:tabs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Chennai, India, March</w:t>
      </w:r>
      <w:r w:rsidRPr="00A079D3">
        <w:rPr>
          <w:rFonts w:ascii="Arial" w:hAnsi="Arial" w:cs="Arial"/>
          <w:b/>
          <w:sz w:val="28"/>
          <w:szCs w:val="28"/>
        </w:rPr>
        <w:t xml:space="preserve"> </w:t>
      </w:r>
      <w:r>
        <w:rPr>
          <w:rFonts w:ascii="Arial" w:hAnsi="Arial" w:cs="Arial"/>
          <w:b/>
          <w:sz w:val="28"/>
          <w:szCs w:val="28"/>
        </w:rPr>
        <w:t>19</w:t>
      </w:r>
      <w:r w:rsidRPr="00A079D3">
        <w:rPr>
          <w:rFonts w:ascii="Arial" w:hAnsi="Arial" w:cs="Arial"/>
          <w:b/>
          <w:sz w:val="28"/>
          <w:szCs w:val="28"/>
        </w:rPr>
        <w:t xml:space="preserve"> - </w:t>
      </w:r>
      <w:r>
        <w:rPr>
          <w:rFonts w:ascii="Arial" w:hAnsi="Arial" w:cs="Arial"/>
          <w:b/>
          <w:sz w:val="28"/>
          <w:szCs w:val="28"/>
        </w:rPr>
        <w:t>22</w:t>
      </w:r>
      <w:r w:rsidRPr="00A079D3">
        <w:rPr>
          <w:rFonts w:ascii="Arial" w:hAnsi="Arial" w:cs="Arial"/>
          <w:b/>
          <w:sz w:val="28"/>
          <w:szCs w:val="28"/>
        </w:rPr>
        <w:t>, 201</w:t>
      </w:r>
      <w:r>
        <w:rPr>
          <w:rFonts w:ascii="Arial" w:hAnsi="Arial" w:cs="Arial"/>
          <w:b/>
          <w:sz w:val="28"/>
          <w:szCs w:val="28"/>
        </w:rPr>
        <w:t>8</w:t>
      </w:r>
    </w:p>
    <w:p w:rsidR="00CD4C7B" w:rsidRPr="00515253" w:rsidRDefault="00CD4C7B" w:rsidP="00CD4C7B">
      <w:pPr>
        <w:pStyle w:val="Header"/>
        <w:rPr>
          <w:bCs/>
          <w:noProof w:val="0"/>
          <w:sz w:val="24"/>
        </w:rPr>
      </w:pPr>
    </w:p>
    <w:p w:rsidR="00CD4C7B" w:rsidRPr="00515253" w:rsidRDefault="00CD4C7B" w:rsidP="5A7F95BF">
      <w:pPr>
        <w:pStyle w:val="CRCoverPage"/>
        <w:tabs>
          <w:tab w:val="left" w:pos="1985"/>
        </w:tabs>
        <w:rPr>
          <w:rFonts w:cs="Arial"/>
          <w:b/>
          <w:bCs/>
          <w:sz w:val="24"/>
          <w:szCs w:val="24"/>
          <w:lang w:eastAsia="ja-JP"/>
        </w:rPr>
      </w:pPr>
      <w:r w:rsidRPr="00515253">
        <w:rPr>
          <w:rFonts w:cs="Arial"/>
          <w:b/>
          <w:bCs/>
          <w:sz w:val="24"/>
          <w:szCs w:val="24"/>
        </w:rPr>
        <w:t>Agenda item:</w:t>
      </w:r>
      <w:r w:rsidRPr="00515253">
        <w:rPr>
          <w:rFonts w:cs="Arial"/>
          <w:b/>
          <w:bCs/>
          <w:sz w:val="24"/>
        </w:rPr>
        <w:tab/>
      </w:r>
      <w:r w:rsidR="005E6AC6">
        <w:rPr>
          <w:rFonts w:cs="Arial"/>
          <w:b/>
          <w:bCs/>
          <w:sz w:val="24"/>
          <w:szCs w:val="24"/>
          <w:lang w:eastAsia="ja-JP"/>
        </w:rPr>
        <w:t>9.1</w:t>
      </w:r>
      <w:r w:rsidR="00BE2652">
        <w:rPr>
          <w:rFonts w:cs="Arial"/>
          <w:b/>
          <w:bCs/>
          <w:sz w:val="24"/>
          <w:szCs w:val="24"/>
          <w:lang w:eastAsia="ja-JP"/>
        </w:rPr>
        <w:t>.2</w:t>
      </w:r>
    </w:p>
    <w:p w:rsidR="00CD4C7B" w:rsidRPr="00515253" w:rsidRDefault="00CD4C7B" w:rsidP="5A7F95BF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  <w:szCs w:val="24"/>
        </w:rPr>
      </w:pPr>
      <w:r w:rsidRPr="00515253">
        <w:rPr>
          <w:rFonts w:ascii="Arial" w:hAnsi="Arial" w:cs="Arial"/>
          <w:b/>
          <w:bCs/>
          <w:sz w:val="24"/>
          <w:szCs w:val="24"/>
        </w:rPr>
        <w:t>Source:</w:t>
      </w:r>
      <w:r w:rsidRPr="00515253">
        <w:rPr>
          <w:rFonts w:ascii="Arial" w:hAnsi="Arial" w:cs="Arial"/>
          <w:b/>
          <w:bCs/>
          <w:sz w:val="24"/>
        </w:rPr>
        <w:tab/>
      </w:r>
      <w:r w:rsidR="001741A0" w:rsidRPr="00515253">
        <w:rPr>
          <w:rFonts w:ascii="Arial" w:hAnsi="Arial" w:cs="Arial"/>
          <w:b/>
          <w:bCs/>
          <w:sz w:val="24"/>
          <w:szCs w:val="24"/>
        </w:rPr>
        <w:t>Nokia</w:t>
      </w:r>
      <w:r w:rsidR="00090468" w:rsidRPr="00515253">
        <w:rPr>
          <w:rFonts w:ascii="Arial" w:hAnsi="Arial" w:cs="Arial"/>
          <w:b/>
          <w:bCs/>
          <w:sz w:val="24"/>
          <w:szCs w:val="24"/>
        </w:rPr>
        <w:t xml:space="preserve">, </w:t>
      </w:r>
      <w:r w:rsidR="00325AE3" w:rsidRPr="00515253">
        <w:rPr>
          <w:rFonts w:ascii="Arial" w:hAnsi="Arial" w:cs="Arial"/>
          <w:b/>
          <w:bCs/>
          <w:sz w:val="24"/>
          <w:szCs w:val="24"/>
        </w:rPr>
        <w:t>Nokia</w:t>
      </w:r>
      <w:r w:rsidR="00090468" w:rsidRPr="00515253">
        <w:rPr>
          <w:rFonts w:ascii="Arial" w:hAnsi="Arial" w:cs="Arial"/>
          <w:b/>
          <w:bCs/>
          <w:sz w:val="24"/>
          <w:szCs w:val="24"/>
        </w:rPr>
        <w:t xml:space="preserve"> Shanghai Bell</w:t>
      </w:r>
      <w:r w:rsidR="000B4FAD">
        <w:rPr>
          <w:rFonts w:ascii="Arial" w:hAnsi="Arial" w:cs="Arial"/>
          <w:b/>
          <w:bCs/>
          <w:sz w:val="24"/>
          <w:szCs w:val="24"/>
        </w:rPr>
        <w:t xml:space="preserve"> (Moderator)</w:t>
      </w:r>
    </w:p>
    <w:p w:rsidR="00CD4C7B" w:rsidRPr="00515253" w:rsidRDefault="00CD4C7B" w:rsidP="5A7F95BF">
      <w:pPr>
        <w:ind w:left="1985" w:hanging="1985"/>
        <w:rPr>
          <w:rFonts w:ascii="Arial" w:hAnsi="Arial" w:cs="Arial"/>
          <w:b/>
          <w:bCs/>
          <w:sz w:val="24"/>
          <w:szCs w:val="24"/>
        </w:rPr>
      </w:pPr>
      <w:r w:rsidRPr="00515253">
        <w:rPr>
          <w:rFonts w:ascii="Arial" w:hAnsi="Arial" w:cs="Arial"/>
          <w:b/>
          <w:bCs/>
          <w:sz w:val="24"/>
          <w:szCs w:val="24"/>
        </w:rPr>
        <w:t>Title:</w:t>
      </w:r>
      <w:r w:rsidRPr="00515253">
        <w:rPr>
          <w:rFonts w:ascii="Arial" w:hAnsi="Arial" w:cs="Arial"/>
          <w:b/>
          <w:bCs/>
          <w:sz w:val="24"/>
        </w:rPr>
        <w:tab/>
      </w:r>
      <w:r w:rsidR="00BE2652" w:rsidRPr="00BE2652">
        <w:rPr>
          <w:rFonts w:ascii="Arial" w:hAnsi="Arial" w:cs="Arial"/>
          <w:b/>
          <w:bCs/>
          <w:sz w:val="24"/>
          <w:szCs w:val="24"/>
        </w:rPr>
        <w:t>Scope of NR Release 16 URLLC Study/Work Item</w:t>
      </w:r>
      <w:r w:rsidR="00314216">
        <w:rPr>
          <w:rFonts w:ascii="Arial" w:hAnsi="Arial" w:cs="Arial"/>
          <w:b/>
          <w:bCs/>
          <w:sz w:val="24"/>
          <w:szCs w:val="24"/>
        </w:rPr>
        <w:t xml:space="preserve"> email discussion</w:t>
      </w:r>
    </w:p>
    <w:p w:rsidR="00CD4C7B" w:rsidRPr="00515253" w:rsidRDefault="00CD4C7B" w:rsidP="5A7F95BF">
      <w:pPr>
        <w:tabs>
          <w:tab w:val="left" w:pos="1985"/>
        </w:tabs>
        <w:rPr>
          <w:rFonts w:ascii="Arial" w:hAnsi="Arial" w:cs="Arial"/>
          <w:b/>
          <w:bCs/>
          <w:sz w:val="24"/>
          <w:szCs w:val="24"/>
        </w:rPr>
      </w:pPr>
      <w:r w:rsidRPr="00515253">
        <w:rPr>
          <w:rFonts w:ascii="Arial" w:hAnsi="Arial" w:cs="Arial"/>
          <w:b/>
          <w:bCs/>
          <w:sz w:val="24"/>
          <w:szCs w:val="24"/>
        </w:rPr>
        <w:t>Document for:</w:t>
      </w:r>
      <w:r w:rsidRPr="00515253">
        <w:rPr>
          <w:rFonts w:ascii="Arial" w:hAnsi="Arial" w:cs="Arial"/>
          <w:b/>
          <w:bCs/>
          <w:sz w:val="24"/>
        </w:rPr>
        <w:tab/>
      </w:r>
      <w:r w:rsidRPr="00515253">
        <w:rPr>
          <w:rFonts w:ascii="Arial" w:hAnsi="Arial" w:cs="Arial"/>
          <w:b/>
          <w:bCs/>
          <w:sz w:val="24"/>
          <w:szCs w:val="24"/>
        </w:rPr>
        <w:t xml:space="preserve">Discussion </w:t>
      </w:r>
    </w:p>
    <w:p w:rsidR="00CD4C7B" w:rsidRPr="00515253" w:rsidRDefault="00CD4C7B" w:rsidP="00CD4C7B">
      <w:pPr>
        <w:pStyle w:val="Heading1"/>
      </w:pPr>
      <w:r w:rsidRPr="00515253">
        <w:t>1</w:t>
      </w:r>
      <w:r w:rsidRPr="00515253">
        <w:tab/>
      </w:r>
      <w:r w:rsidR="0056573F" w:rsidRPr="00515253">
        <w:t>Introduction</w:t>
      </w:r>
    </w:p>
    <w:p w:rsidR="00CD4C7B" w:rsidRPr="00515253" w:rsidRDefault="00D00E15" w:rsidP="5A7F95BF">
      <w:r>
        <w:t xml:space="preserve">This contribution </w:t>
      </w:r>
      <w:r w:rsidR="00314216">
        <w:t>propo</w:t>
      </w:r>
      <w:r w:rsidR="004215F6">
        <w:t>ses</w:t>
      </w:r>
      <w:r w:rsidR="00314216">
        <w:t xml:space="preserve"> the planned structure of the email discussion on URLLC for Release 16</w:t>
      </w:r>
      <w:r w:rsidR="00732499">
        <w:t xml:space="preserve"> to be started after </w:t>
      </w:r>
      <w:r w:rsidR="00965E2A">
        <w:t xml:space="preserve">3GPP </w:t>
      </w:r>
      <w:r w:rsidR="00732499">
        <w:t xml:space="preserve">TSG RAN#79, following the email discussion plan agreed in </w:t>
      </w:r>
      <w:r w:rsidR="00543F88">
        <w:t xml:space="preserve">3GPP </w:t>
      </w:r>
      <w:r w:rsidR="00965E2A">
        <w:t xml:space="preserve">TSG </w:t>
      </w:r>
      <w:bookmarkStart w:id="0" w:name="_GoBack"/>
      <w:bookmarkEnd w:id="0"/>
      <w:r w:rsidR="00543F88">
        <w:t>RAN</w:t>
      </w:r>
      <w:r w:rsidR="00732499">
        <w:t>#78</w:t>
      </w:r>
      <w:r w:rsidR="00543F88">
        <w:t>.</w:t>
      </w:r>
    </w:p>
    <w:p w:rsidR="00CD4C7B" w:rsidRDefault="00CD4C7B" w:rsidP="5A7F95BF">
      <w:pPr>
        <w:pStyle w:val="Heading1"/>
      </w:pPr>
      <w:r w:rsidRPr="00515253">
        <w:t>2</w:t>
      </w:r>
      <w:r w:rsidRPr="00515253">
        <w:tab/>
      </w:r>
      <w:r w:rsidR="00732499">
        <w:t>Planned steps for the email di</w:t>
      </w:r>
      <w:r w:rsidR="000B4FAD">
        <w:t>s</w:t>
      </w:r>
      <w:r w:rsidR="00732499">
        <w:t>cussions</w:t>
      </w:r>
    </w:p>
    <w:p w:rsidR="00732499" w:rsidRDefault="00732499" w:rsidP="006A1B43">
      <w:r>
        <w:t>The email discussion is focusing on NR only</w:t>
      </w:r>
      <w:r w:rsidR="004215F6">
        <w:t xml:space="preserve"> (as discussed during RAN#79)</w:t>
      </w:r>
    </w:p>
    <w:p w:rsidR="00732499" w:rsidRDefault="00732499" w:rsidP="006A1B43">
      <w:r>
        <w:t>The first step of the email discussion: (until end of April)</w:t>
      </w:r>
    </w:p>
    <w:p w:rsidR="0058338F" w:rsidRDefault="00732499" w:rsidP="00732499">
      <w:pPr>
        <w:pStyle w:val="ListParagraph"/>
        <w:numPr>
          <w:ilvl w:val="0"/>
          <w:numId w:val="18"/>
        </w:numPr>
      </w:pPr>
      <w:r>
        <w:t xml:space="preserve">Use cases </w:t>
      </w:r>
      <w:r w:rsidR="0058338F">
        <w:t xml:space="preserve">and requirements </w:t>
      </w:r>
      <w:r>
        <w:t>for URLLC for Release 16</w:t>
      </w:r>
    </w:p>
    <w:p w:rsidR="00732499" w:rsidRDefault="00732499" w:rsidP="0058338F">
      <w:pPr>
        <w:pStyle w:val="ListParagraph"/>
        <w:numPr>
          <w:ilvl w:val="1"/>
          <w:numId w:val="18"/>
        </w:numPr>
      </w:pPr>
      <w:r>
        <w:t xml:space="preserve">Including </w:t>
      </w:r>
      <w:r w:rsidR="0058338F">
        <w:t xml:space="preserve">for example </w:t>
      </w:r>
      <w:r>
        <w:t>data rates</w:t>
      </w:r>
      <w:r w:rsidR="0058338F">
        <w:t>/latencies/deployment</w:t>
      </w:r>
      <w:r w:rsidR="009D72A7">
        <w:t>/reliability</w:t>
      </w:r>
    </w:p>
    <w:p w:rsidR="00732499" w:rsidRDefault="00732499" w:rsidP="0058338F">
      <w:pPr>
        <w:pStyle w:val="ListParagraph"/>
        <w:numPr>
          <w:ilvl w:val="1"/>
          <w:numId w:val="18"/>
        </w:numPr>
      </w:pPr>
      <w:r>
        <w:t>Requirements</w:t>
      </w:r>
      <w:r w:rsidR="0058338F">
        <w:t>/use cases</w:t>
      </w:r>
      <w:r>
        <w:t xml:space="preserve"> to consider</w:t>
      </w:r>
      <w:r w:rsidR="0058338F">
        <w:t>, start from</w:t>
      </w:r>
      <w:r>
        <w:t xml:space="preserve"> SA1</w:t>
      </w:r>
      <w:r w:rsidR="0058338F">
        <w:t xml:space="preserve"> TR</w:t>
      </w:r>
    </w:p>
    <w:p w:rsidR="00B021B9" w:rsidRDefault="000B4FAD" w:rsidP="00B021B9">
      <w:r>
        <w:t>The second</w:t>
      </w:r>
      <w:r w:rsidR="00732499">
        <w:t xml:space="preserve"> step of the email discussion (from May until TSG RAN#80 submission deadline)</w:t>
      </w:r>
      <w:r w:rsidR="00B021B9">
        <w:t xml:space="preserve"> </w:t>
      </w:r>
    </w:p>
    <w:p w:rsidR="00B021B9" w:rsidRDefault="00B021B9" w:rsidP="00B021B9">
      <w:pPr>
        <w:pStyle w:val="ListParagraph"/>
      </w:pPr>
    </w:p>
    <w:p w:rsidR="009152A7" w:rsidRDefault="00B021B9" w:rsidP="00732499">
      <w:pPr>
        <w:pStyle w:val="ListParagraph"/>
        <w:numPr>
          <w:ilvl w:val="0"/>
          <w:numId w:val="19"/>
        </w:numPr>
      </w:pPr>
      <w:r>
        <w:t xml:space="preserve">The </w:t>
      </w:r>
      <w:r w:rsidR="009152A7">
        <w:t>URLLC</w:t>
      </w:r>
      <w:r>
        <w:t xml:space="preserve"> improvements needed for the identified use cases</w:t>
      </w:r>
    </w:p>
    <w:p w:rsidR="00732499" w:rsidRDefault="00732499" w:rsidP="009152A7">
      <w:pPr>
        <w:pStyle w:val="ListParagraph"/>
        <w:numPr>
          <w:ilvl w:val="1"/>
          <w:numId w:val="19"/>
        </w:numPr>
      </w:pPr>
      <w:r>
        <w:t>The L1 improvements to consider</w:t>
      </w:r>
    </w:p>
    <w:p w:rsidR="00732499" w:rsidRDefault="00732499" w:rsidP="009152A7">
      <w:pPr>
        <w:pStyle w:val="ListParagraph"/>
        <w:numPr>
          <w:ilvl w:val="1"/>
          <w:numId w:val="19"/>
        </w:numPr>
      </w:pPr>
      <w:r>
        <w:t>The L2/3 improvements to consider</w:t>
      </w:r>
    </w:p>
    <w:p w:rsidR="00732499" w:rsidRDefault="00732499" w:rsidP="00732499">
      <w:pPr>
        <w:pStyle w:val="ListParagraph"/>
        <w:numPr>
          <w:ilvl w:val="0"/>
          <w:numId w:val="19"/>
        </w:numPr>
      </w:pPr>
      <w:r>
        <w:t xml:space="preserve">Time Sensitive Networking / high accuracy </w:t>
      </w:r>
      <w:r w:rsidR="000B4FAD">
        <w:t>synchronisation</w:t>
      </w:r>
      <w:r>
        <w:t xml:space="preserve"> / jitter control [1,2]</w:t>
      </w:r>
    </w:p>
    <w:p w:rsidR="009152A7" w:rsidRDefault="009152A7" w:rsidP="009152A7">
      <w:pPr>
        <w:pStyle w:val="ListParagraph"/>
        <w:ind w:left="1440"/>
      </w:pPr>
    </w:p>
    <w:p w:rsidR="00732499" w:rsidRDefault="000B4FAD" w:rsidP="00732499">
      <w:r>
        <w:t>Note: Part two email structure to be adjusted with finer granularity depending on the topics raised</w:t>
      </w:r>
      <w:r w:rsidR="00D22A6C">
        <w:t xml:space="preserve">, in case </w:t>
      </w:r>
      <w:r>
        <w:t>there are lot o</w:t>
      </w:r>
      <w:r w:rsidR="004215F6">
        <w:t>f items in a particular category.</w:t>
      </w:r>
    </w:p>
    <w:p w:rsidR="00152B51" w:rsidRDefault="00152B51" w:rsidP="006A1B43"/>
    <w:p w:rsidR="00CD4C7B" w:rsidRPr="00515253" w:rsidRDefault="00CD4C7B" w:rsidP="00E20BC3">
      <w:pPr>
        <w:pStyle w:val="Heading1"/>
        <w:ind w:left="0" w:firstLine="0"/>
      </w:pPr>
    </w:p>
    <w:p w:rsidR="00CD4C7B" w:rsidRPr="00515253" w:rsidRDefault="00AD1C9D" w:rsidP="5A7F95BF">
      <w:pPr>
        <w:pStyle w:val="Heading1"/>
      </w:pPr>
      <w:r>
        <w:t>3</w:t>
      </w:r>
      <w:r w:rsidR="00CD4C7B" w:rsidRPr="00515253">
        <w:tab/>
      </w:r>
      <w:r>
        <w:t>Conclusion</w:t>
      </w:r>
    </w:p>
    <w:p w:rsidR="00842285" w:rsidRDefault="00842285" w:rsidP="00842285">
      <w:r>
        <w:t>For the Re</w:t>
      </w:r>
      <w:r w:rsidR="00D22A6C">
        <w:t>lease 16 NR URLLC, the above</w:t>
      </w:r>
      <w:r>
        <w:t xml:space="preserve"> </w:t>
      </w:r>
      <w:r w:rsidR="000B4FAD">
        <w:t xml:space="preserve">email </w:t>
      </w:r>
      <w:r w:rsidR="00D22A6C">
        <w:t xml:space="preserve">discussion </w:t>
      </w:r>
      <w:r w:rsidR="000B4FAD">
        <w:t>structure is proposed to be endorsed as the starting point</w:t>
      </w:r>
      <w:r w:rsidR="00D22A6C">
        <w:t>.</w:t>
      </w:r>
    </w:p>
    <w:p w:rsidR="000B4FAD" w:rsidRDefault="000B4FAD" w:rsidP="000B4FAD"/>
    <w:p w:rsidR="000B4FAD" w:rsidRPr="00515253" w:rsidRDefault="000B4FAD" w:rsidP="000B4FAD">
      <w:pPr>
        <w:pStyle w:val="Heading1"/>
        <w:ind w:left="0" w:firstLine="0"/>
      </w:pPr>
    </w:p>
    <w:p w:rsidR="00B956BF" w:rsidRDefault="000B4FAD" w:rsidP="00842285">
      <w:r>
        <w:t>References</w:t>
      </w:r>
    </w:p>
    <w:p w:rsidR="000B4FAD" w:rsidRDefault="000B4FAD" w:rsidP="00842285">
      <w:r>
        <w:t>[1] RP-180432 “</w:t>
      </w:r>
      <w:r w:rsidRPr="000B4FAD">
        <w:t>Scope of NR Release 16 URLLC Study/Work Item</w:t>
      </w:r>
      <w:r>
        <w:t>”</w:t>
      </w:r>
    </w:p>
    <w:p w:rsidR="000B4FAD" w:rsidRDefault="000B4FAD" w:rsidP="00842285">
      <w:r>
        <w:t>[2] RP-180383 “</w:t>
      </w:r>
      <w:r w:rsidRPr="000B4FAD">
        <w:t>Motivation for new WI proposal on NR URLLC phase 2</w:t>
      </w:r>
      <w:r>
        <w:t>”</w:t>
      </w:r>
    </w:p>
    <w:sectPr w:rsidR="000B4FAD" w:rsidSect="00DA64EA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D4938" w:rsidRDefault="001D4938">
      <w:r>
        <w:separator/>
      </w:r>
    </w:p>
  </w:endnote>
  <w:endnote w:type="continuationSeparator" w:id="0">
    <w:p w:rsidR="001D4938" w:rsidRDefault="001D4938">
      <w:r>
        <w:continuationSeparator/>
      </w:r>
    </w:p>
  </w:endnote>
  <w:endnote w:type="continuationNotice" w:id="1">
    <w:p w:rsidR="001D4938" w:rsidRDefault="001D493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D4938" w:rsidRDefault="001D4938">
      <w:r>
        <w:separator/>
      </w:r>
    </w:p>
  </w:footnote>
  <w:footnote w:type="continuationSeparator" w:id="0">
    <w:p w:rsidR="001D4938" w:rsidRDefault="001D4938">
      <w:r>
        <w:continuationSeparator/>
      </w:r>
    </w:p>
  </w:footnote>
  <w:footnote w:type="continuationNotice" w:id="1">
    <w:p w:rsidR="001D4938" w:rsidRDefault="001D4938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51056A8"/>
    <w:multiLevelType w:val="hybridMultilevel"/>
    <w:tmpl w:val="D7AECFC4"/>
    <w:lvl w:ilvl="0" w:tplc="DEA27A64">
      <w:start w:val="2"/>
      <w:numFmt w:val="bullet"/>
      <w:lvlText w:val="-"/>
      <w:lvlJc w:val="left"/>
      <w:pPr>
        <w:ind w:left="417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3" w15:restartNumberingAfterBreak="0">
    <w:nsid w:val="0BB016E8"/>
    <w:multiLevelType w:val="hybridMultilevel"/>
    <w:tmpl w:val="0B726776"/>
    <w:lvl w:ilvl="0" w:tplc="7032AD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CF2E0C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8A2D0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A28F2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626FC0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D0A8B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6E6997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41827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D4C8B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D5865E2"/>
    <w:multiLevelType w:val="hybridMultilevel"/>
    <w:tmpl w:val="B4047564"/>
    <w:lvl w:ilvl="0" w:tplc="D6F61C5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D0E706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0BC43C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5C663F8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51A4162"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644B840"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92AA5E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3A025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52A81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F746A0D"/>
    <w:multiLevelType w:val="hybridMultilevel"/>
    <w:tmpl w:val="7280369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22C6F4C"/>
    <w:multiLevelType w:val="hybridMultilevel"/>
    <w:tmpl w:val="C25E2CF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2773552"/>
    <w:multiLevelType w:val="hybridMultilevel"/>
    <w:tmpl w:val="6F8491A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28B4265"/>
    <w:multiLevelType w:val="hybridMultilevel"/>
    <w:tmpl w:val="C85604E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367573AF"/>
    <w:multiLevelType w:val="hybridMultilevel"/>
    <w:tmpl w:val="DA188CF0"/>
    <w:lvl w:ilvl="0" w:tplc="7F4A9B22">
      <w:start w:val="1"/>
      <w:numFmt w:val="bullet"/>
      <w:lvlText w:val=""/>
      <w:lvlJc w:val="left"/>
      <w:pPr>
        <w:ind w:left="417" w:hanging="360"/>
      </w:pPr>
      <w:rPr>
        <w:rFonts w:ascii="Wingdings" w:eastAsia="Times New Roman" w:hAnsi="Wingdings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11" w15:restartNumberingAfterBreak="0">
    <w:nsid w:val="483553AE"/>
    <w:multiLevelType w:val="hybridMultilevel"/>
    <w:tmpl w:val="E91A3E9A"/>
    <w:lvl w:ilvl="0" w:tplc="59C06F9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FED62D6"/>
    <w:multiLevelType w:val="hybridMultilevel"/>
    <w:tmpl w:val="05E205C0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9BE6A72"/>
    <w:multiLevelType w:val="hybridMultilevel"/>
    <w:tmpl w:val="A4DADA90"/>
    <w:lvl w:ilvl="0" w:tplc="59C06F9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30433E2"/>
    <w:multiLevelType w:val="hybridMultilevel"/>
    <w:tmpl w:val="48D0A1F8"/>
    <w:lvl w:ilvl="0" w:tplc="040B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5" w15:restartNumberingAfterBreak="0">
    <w:nsid w:val="77F007DA"/>
    <w:multiLevelType w:val="hybridMultilevel"/>
    <w:tmpl w:val="BAD63A2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CC722CE"/>
    <w:multiLevelType w:val="hybridMultilevel"/>
    <w:tmpl w:val="C1B83FB2"/>
    <w:lvl w:ilvl="0" w:tplc="97065B1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9"/>
  </w:num>
  <w:num w:numId="5">
    <w:abstractNumId w:val="2"/>
  </w:num>
  <w:num w:numId="6">
    <w:abstractNumId w:val="10"/>
  </w:num>
  <w:num w:numId="7">
    <w:abstractNumId w:val="8"/>
  </w:num>
  <w:num w:numId="8">
    <w:abstractNumId w:val="15"/>
  </w:num>
  <w:num w:numId="9">
    <w:abstractNumId w:val="7"/>
  </w:num>
  <w:num w:numId="10">
    <w:abstractNumId w:val="14"/>
  </w:num>
  <w:num w:numId="11">
    <w:abstractNumId w:val="12"/>
  </w:num>
  <w:num w:numId="12">
    <w:abstractNumId w:val="5"/>
  </w:num>
  <w:num w:numId="13">
    <w:abstractNumId w:val="6"/>
  </w:num>
  <w:num w:numId="14">
    <w:abstractNumId w:val="4"/>
  </w:num>
  <w:num w:numId="15">
    <w:abstractNumId w:val="3"/>
  </w:num>
  <w:num w:numId="16">
    <w:abstractNumId w:val="16"/>
  </w:num>
  <w:num w:numId="17">
    <w:abstractNumId w:val="16"/>
  </w:num>
  <w:num w:numId="18">
    <w:abstractNumId w:val="11"/>
  </w:num>
  <w:num w:numId="1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00"/>
  <w:drawingGridVerticalSpacing w:val="136"/>
  <w:displayHorizontalDrawingGridEvery w:val="0"/>
  <w:displayVerticalDrawingGridEvery w:val="0"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BCF"/>
    <w:rsid w:val="00003BD8"/>
    <w:rsid w:val="00012AC0"/>
    <w:rsid w:val="00022284"/>
    <w:rsid w:val="00030FF4"/>
    <w:rsid w:val="00032DFC"/>
    <w:rsid w:val="00033397"/>
    <w:rsid w:val="00035CDF"/>
    <w:rsid w:val="00040095"/>
    <w:rsid w:val="00042F07"/>
    <w:rsid w:val="00067C50"/>
    <w:rsid w:val="00070707"/>
    <w:rsid w:val="00080512"/>
    <w:rsid w:val="00090468"/>
    <w:rsid w:val="000960D2"/>
    <w:rsid w:val="0009628D"/>
    <w:rsid w:val="00096968"/>
    <w:rsid w:val="000B4FAD"/>
    <w:rsid w:val="000B7BCF"/>
    <w:rsid w:val="000C522B"/>
    <w:rsid w:val="000D58AB"/>
    <w:rsid w:val="000F466B"/>
    <w:rsid w:val="001000A2"/>
    <w:rsid w:val="001009AE"/>
    <w:rsid w:val="0010183C"/>
    <w:rsid w:val="00110055"/>
    <w:rsid w:val="00110B81"/>
    <w:rsid w:val="001118DA"/>
    <w:rsid w:val="00112F1A"/>
    <w:rsid w:val="0011537F"/>
    <w:rsid w:val="00120271"/>
    <w:rsid w:val="00120C3B"/>
    <w:rsid w:val="00143283"/>
    <w:rsid w:val="00145075"/>
    <w:rsid w:val="00152B51"/>
    <w:rsid w:val="00173A39"/>
    <w:rsid w:val="001741A0"/>
    <w:rsid w:val="001812A9"/>
    <w:rsid w:val="00194CD0"/>
    <w:rsid w:val="001A3F19"/>
    <w:rsid w:val="001A53E7"/>
    <w:rsid w:val="001A5476"/>
    <w:rsid w:val="001B257F"/>
    <w:rsid w:val="001B49C9"/>
    <w:rsid w:val="001C0B48"/>
    <w:rsid w:val="001C4F79"/>
    <w:rsid w:val="001D4938"/>
    <w:rsid w:val="001D5E27"/>
    <w:rsid w:val="001E6A11"/>
    <w:rsid w:val="001E7B89"/>
    <w:rsid w:val="001F168B"/>
    <w:rsid w:val="001F7831"/>
    <w:rsid w:val="002023BC"/>
    <w:rsid w:val="00204045"/>
    <w:rsid w:val="002063E9"/>
    <w:rsid w:val="00206BBD"/>
    <w:rsid w:val="00210C67"/>
    <w:rsid w:val="00211BBA"/>
    <w:rsid w:val="00214DC8"/>
    <w:rsid w:val="0022606D"/>
    <w:rsid w:val="00230A1B"/>
    <w:rsid w:val="00233493"/>
    <w:rsid w:val="00236C36"/>
    <w:rsid w:val="00237985"/>
    <w:rsid w:val="002410E3"/>
    <w:rsid w:val="00246E8D"/>
    <w:rsid w:val="00256A7A"/>
    <w:rsid w:val="00264090"/>
    <w:rsid w:val="002708BF"/>
    <w:rsid w:val="002747EC"/>
    <w:rsid w:val="00282060"/>
    <w:rsid w:val="002855BF"/>
    <w:rsid w:val="00293477"/>
    <w:rsid w:val="0029603B"/>
    <w:rsid w:val="002A2BAD"/>
    <w:rsid w:val="002A75EB"/>
    <w:rsid w:val="002A7CA2"/>
    <w:rsid w:val="002B04DF"/>
    <w:rsid w:val="002B3EC0"/>
    <w:rsid w:val="002C42BC"/>
    <w:rsid w:val="002C7D14"/>
    <w:rsid w:val="002D049B"/>
    <w:rsid w:val="002D5EB5"/>
    <w:rsid w:val="002F0CEC"/>
    <w:rsid w:val="002F0D22"/>
    <w:rsid w:val="003058E9"/>
    <w:rsid w:val="00310439"/>
    <w:rsid w:val="00314216"/>
    <w:rsid w:val="003172DC"/>
    <w:rsid w:val="00325AE3"/>
    <w:rsid w:val="00326069"/>
    <w:rsid w:val="00331559"/>
    <w:rsid w:val="00332AC1"/>
    <w:rsid w:val="00333166"/>
    <w:rsid w:val="003410D7"/>
    <w:rsid w:val="00345098"/>
    <w:rsid w:val="00353D1F"/>
    <w:rsid w:val="0035462D"/>
    <w:rsid w:val="0036147B"/>
    <w:rsid w:val="003742D4"/>
    <w:rsid w:val="0039049C"/>
    <w:rsid w:val="00396BB3"/>
    <w:rsid w:val="003A1967"/>
    <w:rsid w:val="003A2153"/>
    <w:rsid w:val="003A2E85"/>
    <w:rsid w:val="003A53CD"/>
    <w:rsid w:val="003B40AD"/>
    <w:rsid w:val="003B5581"/>
    <w:rsid w:val="003C4E37"/>
    <w:rsid w:val="003D44E5"/>
    <w:rsid w:val="003E0D14"/>
    <w:rsid w:val="003E16BE"/>
    <w:rsid w:val="003E4554"/>
    <w:rsid w:val="003F0741"/>
    <w:rsid w:val="003F4691"/>
    <w:rsid w:val="003F6C2F"/>
    <w:rsid w:val="004006E8"/>
    <w:rsid w:val="00401855"/>
    <w:rsid w:val="004025DB"/>
    <w:rsid w:val="00403B9A"/>
    <w:rsid w:val="00410280"/>
    <w:rsid w:val="004173FB"/>
    <w:rsid w:val="00417D84"/>
    <w:rsid w:val="004215F6"/>
    <w:rsid w:val="00421F81"/>
    <w:rsid w:val="0043026D"/>
    <w:rsid w:val="00434EDA"/>
    <w:rsid w:val="004362F0"/>
    <w:rsid w:val="00445B38"/>
    <w:rsid w:val="004502A1"/>
    <w:rsid w:val="004568DA"/>
    <w:rsid w:val="00463BAD"/>
    <w:rsid w:val="00471A93"/>
    <w:rsid w:val="00477455"/>
    <w:rsid w:val="0048046E"/>
    <w:rsid w:val="00484B83"/>
    <w:rsid w:val="004906C8"/>
    <w:rsid w:val="00492C50"/>
    <w:rsid w:val="00495FA8"/>
    <w:rsid w:val="004A7594"/>
    <w:rsid w:val="004C2033"/>
    <w:rsid w:val="004D337C"/>
    <w:rsid w:val="004D3578"/>
    <w:rsid w:val="004D380D"/>
    <w:rsid w:val="004D6A4D"/>
    <w:rsid w:val="004E213A"/>
    <w:rsid w:val="004E7580"/>
    <w:rsid w:val="004E7B6A"/>
    <w:rsid w:val="004F0646"/>
    <w:rsid w:val="004F324D"/>
    <w:rsid w:val="005000F1"/>
    <w:rsid w:val="00503171"/>
    <w:rsid w:val="00506C28"/>
    <w:rsid w:val="0051154F"/>
    <w:rsid w:val="00515253"/>
    <w:rsid w:val="00527960"/>
    <w:rsid w:val="00527C13"/>
    <w:rsid w:val="00531B0A"/>
    <w:rsid w:val="00534DA0"/>
    <w:rsid w:val="00537D9B"/>
    <w:rsid w:val="0054110C"/>
    <w:rsid w:val="00543E6C"/>
    <w:rsid w:val="00543F88"/>
    <w:rsid w:val="00546675"/>
    <w:rsid w:val="00547140"/>
    <w:rsid w:val="00562948"/>
    <w:rsid w:val="00565087"/>
    <w:rsid w:val="0056573F"/>
    <w:rsid w:val="00566641"/>
    <w:rsid w:val="0057552B"/>
    <w:rsid w:val="0058338F"/>
    <w:rsid w:val="00583F64"/>
    <w:rsid w:val="005B1EF8"/>
    <w:rsid w:val="005D3004"/>
    <w:rsid w:val="005E1DD4"/>
    <w:rsid w:val="005E6AC6"/>
    <w:rsid w:val="00604F8F"/>
    <w:rsid w:val="00611566"/>
    <w:rsid w:val="00613174"/>
    <w:rsid w:val="00614E33"/>
    <w:rsid w:val="00616DA8"/>
    <w:rsid w:val="0063417E"/>
    <w:rsid w:val="006431F5"/>
    <w:rsid w:val="00646D99"/>
    <w:rsid w:val="00651F6B"/>
    <w:rsid w:val="00656910"/>
    <w:rsid w:val="00665543"/>
    <w:rsid w:val="00667EC7"/>
    <w:rsid w:val="00677DF6"/>
    <w:rsid w:val="00683504"/>
    <w:rsid w:val="00697147"/>
    <w:rsid w:val="006A1B43"/>
    <w:rsid w:val="006A5259"/>
    <w:rsid w:val="006C66D8"/>
    <w:rsid w:val="006D00EB"/>
    <w:rsid w:val="006D1E24"/>
    <w:rsid w:val="006D6E48"/>
    <w:rsid w:val="006E1417"/>
    <w:rsid w:val="006E4EF7"/>
    <w:rsid w:val="006F14EA"/>
    <w:rsid w:val="006F4258"/>
    <w:rsid w:val="006F4F29"/>
    <w:rsid w:val="006F6A2C"/>
    <w:rsid w:val="00710201"/>
    <w:rsid w:val="00724702"/>
    <w:rsid w:val="007318A8"/>
    <w:rsid w:val="00731BA5"/>
    <w:rsid w:val="00732499"/>
    <w:rsid w:val="00733281"/>
    <w:rsid w:val="007342B5"/>
    <w:rsid w:val="007345B6"/>
    <w:rsid w:val="00734A5B"/>
    <w:rsid w:val="007437A6"/>
    <w:rsid w:val="007441C2"/>
    <w:rsid w:val="00744E76"/>
    <w:rsid w:val="0074644E"/>
    <w:rsid w:val="00746537"/>
    <w:rsid w:val="0075320F"/>
    <w:rsid w:val="00756720"/>
    <w:rsid w:val="007577D8"/>
    <w:rsid w:val="00757D40"/>
    <w:rsid w:val="00764677"/>
    <w:rsid w:val="00771584"/>
    <w:rsid w:val="007811A7"/>
    <w:rsid w:val="00781F0F"/>
    <w:rsid w:val="00786EC7"/>
    <w:rsid w:val="0078727C"/>
    <w:rsid w:val="00790415"/>
    <w:rsid w:val="0079049D"/>
    <w:rsid w:val="007A1CF2"/>
    <w:rsid w:val="007A60F9"/>
    <w:rsid w:val="007B039C"/>
    <w:rsid w:val="007B0540"/>
    <w:rsid w:val="007B18D8"/>
    <w:rsid w:val="007C095F"/>
    <w:rsid w:val="007C2B10"/>
    <w:rsid w:val="007D514C"/>
    <w:rsid w:val="007F480E"/>
    <w:rsid w:val="008028A4"/>
    <w:rsid w:val="008047DA"/>
    <w:rsid w:val="00805729"/>
    <w:rsid w:val="00813245"/>
    <w:rsid w:val="008255C8"/>
    <w:rsid w:val="00826516"/>
    <w:rsid w:val="008278A9"/>
    <w:rsid w:val="00836F3D"/>
    <w:rsid w:val="00840FE2"/>
    <w:rsid w:val="00842285"/>
    <w:rsid w:val="00843CF6"/>
    <w:rsid w:val="00851E5D"/>
    <w:rsid w:val="008567C6"/>
    <w:rsid w:val="0086457E"/>
    <w:rsid w:val="00867D61"/>
    <w:rsid w:val="00871E3A"/>
    <w:rsid w:val="008768CA"/>
    <w:rsid w:val="00877EF9"/>
    <w:rsid w:val="00880559"/>
    <w:rsid w:val="00884C0C"/>
    <w:rsid w:val="008856CC"/>
    <w:rsid w:val="00891AD5"/>
    <w:rsid w:val="008967DA"/>
    <w:rsid w:val="008A5CC3"/>
    <w:rsid w:val="008A68A6"/>
    <w:rsid w:val="008B5306"/>
    <w:rsid w:val="008D3E9F"/>
    <w:rsid w:val="008D5E25"/>
    <w:rsid w:val="008E1380"/>
    <w:rsid w:val="008E1EBE"/>
    <w:rsid w:val="008E3DFF"/>
    <w:rsid w:val="008E3E52"/>
    <w:rsid w:val="008F0EC1"/>
    <w:rsid w:val="008F2B9B"/>
    <w:rsid w:val="0090271F"/>
    <w:rsid w:val="00902DB9"/>
    <w:rsid w:val="00902F80"/>
    <w:rsid w:val="0090466A"/>
    <w:rsid w:val="00906980"/>
    <w:rsid w:val="009152A7"/>
    <w:rsid w:val="00921575"/>
    <w:rsid w:val="00936071"/>
    <w:rsid w:val="00940212"/>
    <w:rsid w:val="00942EC2"/>
    <w:rsid w:val="00943417"/>
    <w:rsid w:val="0094440C"/>
    <w:rsid w:val="0094499A"/>
    <w:rsid w:val="00956BA6"/>
    <w:rsid w:val="00960CE5"/>
    <w:rsid w:val="00961B32"/>
    <w:rsid w:val="00965E2A"/>
    <w:rsid w:val="0096740F"/>
    <w:rsid w:val="00970DB3"/>
    <w:rsid w:val="00974BB0"/>
    <w:rsid w:val="0097756F"/>
    <w:rsid w:val="00986342"/>
    <w:rsid w:val="0099369A"/>
    <w:rsid w:val="009A0AF3"/>
    <w:rsid w:val="009A407D"/>
    <w:rsid w:val="009B07CD"/>
    <w:rsid w:val="009C19E9"/>
    <w:rsid w:val="009C4414"/>
    <w:rsid w:val="009D01F9"/>
    <w:rsid w:val="009D2296"/>
    <w:rsid w:val="009D416A"/>
    <w:rsid w:val="009D72A7"/>
    <w:rsid w:val="009D74A6"/>
    <w:rsid w:val="009F1197"/>
    <w:rsid w:val="00A07F3B"/>
    <w:rsid w:val="00A10F02"/>
    <w:rsid w:val="00A204CA"/>
    <w:rsid w:val="00A21E37"/>
    <w:rsid w:val="00A31C20"/>
    <w:rsid w:val="00A320FC"/>
    <w:rsid w:val="00A43364"/>
    <w:rsid w:val="00A53724"/>
    <w:rsid w:val="00A603BB"/>
    <w:rsid w:val="00A62816"/>
    <w:rsid w:val="00A82346"/>
    <w:rsid w:val="00A84E14"/>
    <w:rsid w:val="00A86647"/>
    <w:rsid w:val="00A9671C"/>
    <w:rsid w:val="00AA1553"/>
    <w:rsid w:val="00AA7572"/>
    <w:rsid w:val="00AB1878"/>
    <w:rsid w:val="00AB5E7A"/>
    <w:rsid w:val="00AC1C8D"/>
    <w:rsid w:val="00AC7620"/>
    <w:rsid w:val="00AD1C9D"/>
    <w:rsid w:val="00AE58EC"/>
    <w:rsid w:val="00B018B8"/>
    <w:rsid w:val="00B021B9"/>
    <w:rsid w:val="00B0415E"/>
    <w:rsid w:val="00B112A5"/>
    <w:rsid w:val="00B15449"/>
    <w:rsid w:val="00B1778E"/>
    <w:rsid w:val="00B259B4"/>
    <w:rsid w:val="00B3144D"/>
    <w:rsid w:val="00B47FD1"/>
    <w:rsid w:val="00B516BB"/>
    <w:rsid w:val="00B84F58"/>
    <w:rsid w:val="00B956BF"/>
    <w:rsid w:val="00BA1087"/>
    <w:rsid w:val="00BA50D3"/>
    <w:rsid w:val="00BA620C"/>
    <w:rsid w:val="00BC2FCD"/>
    <w:rsid w:val="00BC68A2"/>
    <w:rsid w:val="00BD0A2F"/>
    <w:rsid w:val="00BD7305"/>
    <w:rsid w:val="00BD7AB8"/>
    <w:rsid w:val="00BE2652"/>
    <w:rsid w:val="00BE3427"/>
    <w:rsid w:val="00BE3C41"/>
    <w:rsid w:val="00C1237F"/>
    <w:rsid w:val="00C12B51"/>
    <w:rsid w:val="00C1497D"/>
    <w:rsid w:val="00C21883"/>
    <w:rsid w:val="00C24650"/>
    <w:rsid w:val="00C300E7"/>
    <w:rsid w:val="00C30D6C"/>
    <w:rsid w:val="00C33079"/>
    <w:rsid w:val="00C3423B"/>
    <w:rsid w:val="00C37A01"/>
    <w:rsid w:val="00C43FFE"/>
    <w:rsid w:val="00C57E06"/>
    <w:rsid w:val="00C6266F"/>
    <w:rsid w:val="00C83A13"/>
    <w:rsid w:val="00C9068C"/>
    <w:rsid w:val="00C92967"/>
    <w:rsid w:val="00CA3D0C"/>
    <w:rsid w:val="00CA654B"/>
    <w:rsid w:val="00CA7DA6"/>
    <w:rsid w:val="00CB6BF1"/>
    <w:rsid w:val="00CC0104"/>
    <w:rsid w:val="00CC4B17"/>
    <w:rsid w:val="00CD48C5"/>
    <w:rsid w:val="00CD4C7B"/>
    <w:rsid w:val="00CD51F2"/>
    <w:rsid w:val="00CF5008"/>
    <w:rsid w:val="00D00E15"/>
    <w:rsid w:val="00D018DF"/>
    <w:rsid w:val="00D162FE"/>
    <w:rsid w:val="00D17A5E"/>
    <w:rsid w:val="00D22A6C"/>
    <w:rsid w:val="00D323CA"/>
    <w:rsid w:val="00D375A1"/>
    <w:rsid w:val="00D42C14"/>
    <w:rsid w:val="00D44064"/>
    <w:rsid w:val="00D50CAE"/>
    <w:rsid w:val="00D67D24"/>
    <w:rsid w:val="00D738D6"/>
    <w:rsid w:val="00D74257"/>
    <w:rsid w:val="00D80795"/>
    <w:rsid w:val="00D854BE"/>
    <w:rsid w:val="00D87CDC"/>
    <w:rsid w:val="00D87E00"/>
    <w:rsid w:val="00D912F6"/>
    <w:rsid w:val="00D9134D"/>
    <w:rsid w:val="00D946CD"/>
    <w:rsid w:val="00D96D11"/>
    <w:rsid w:val="00D97208"/>
    <w:rsid w:val="00D97C75"/>
    <w:rsid w:val="00DA34C8"/>
    <w:rsid w:val="00DA42FD"/>
    <w:rsid w:val="00DA64EA"/>
    <w:rsid w:val="00DA75C5"/>
    <w:rsid w:val="00DA7A03"/>
    <w:rsid w:val="00DA7A2B"/>
    <w:rsid w:val="00DB1818"/>
    <w:rsid w:val="00DB21E4"/>
    <w:rsid w:val="00DC309B"/>
    <w:rsid w:val="00DC4DA2"/>
    <w:rsid w:val="00DC6DE2"/>
    <w:rsid w:val="00DD679D"/>
    <w:rsid w:val="00DD760C"/>
    <w:rsid w:val="00DE15C5"/>
    <w:rsid w:val="00DE35EE"/>
    <w:rsid w:val="00DF06D0"/>
    <w:rsid w:val="00E02052"/>
    <w:rsid w:val="00E06C0F"/>
    <w:rsid w:val="00E07E69"/>
    <w:rsid w:val="00E12A94"/>
    <w:rsid w:val="00E138A4"/>
    <w:rsid w:val="00E16137"/>
    <w:rsid w:val="00E20BC3"/>
    <w:rsid w:val="00E20C53"/>
    <w:rsid w:val="00E43A98"/>
    <w:rsid w:val="00E62835"/>
    <w:rsid w:val="00E644D9"/>
    <w:rsid w:val="00E64FB8"/>
    <w:rsid w:val="00E659D3"/>
    <w:rsid w:val="00E77645"/>
    <w:rsid w:val="00E809B7"/>
    <w:rsid w:val="00E818C4"/>
    <w:rsid w:val="00E83697"/>
    <w:rsid w:val="00E83D14"/>
    <w:rsid w:val="00E87EBA"/>
    <w:rsid w:val="00E97E5E"/>
    <w:rsid w:val="00EA29C2"/>
    <w:rsid w:val="00EA4FCF"/>
    <w:rsid w:val="00EA7FD0"/>
    <w:rsid w:val="00EB352C"/>
    <w:rsid w:val="00EC4A25"/>
    <w:rsid w:val="00ED3A23"/>
    <w:rsid w:val="00ED444B"/>
    <w:rsid w:val="00EE0AFC"/>
    <w:rsid w:val="00EE4DDD"/>
    <w:rsid w:val="00EF10F4"/>
    <w:rsid w:val="00EF51A9"/>
    <w:rsid w:val="00F00282"/>
    <w:rsid w:val="00F025A2"/>
    <w:rsid w:val="00F07388"/>
    <w:rsid w:val="00F2026E"/>
    <w:rsid w:val="00F215F7"/>
    <w:rsid w:val="00F2210A"/>
    <w:rsid w:val="00F34EE0"/>
    <w:rsid w:val="00F353B7"/>
    <w:rsid w:val="00F37743"/>
    <w:rsid w:val="00F54A3D"/>
    <w:rsid w:val="00F54CB0"/>
    <w:rsid w:val="00F653B8"/>
    <w:rsid w:val="00F65FDB"/>
    <w:rsid w:val="00F71B89"/>
    <w:rsid w:val="00F7353C"/>
    <w:rsid w:val="00F76341"/>
    <w:rsid w:val="00F76F8F"/>
    <w:rsid w:val="00F96E16"/>
    <w:rsid w:val="00F97817"/>
    <w:rsid w:val="00FA1266"/>
    <w:rsid w:val="00FA767F"/>
    <w:rsid w:val="00FB0AA9"/>
    <w:rsid w:val="00FB36FA"/>
    <w:rsid w:val="00FC1192"/>
    <w:rsid w:val="00FC1390"/>
    <w:rsid w:val="00FC394A"/>
    <w:rsid w:val="00FC4A23"/>
    <w:rsid w:val="00FD7411"/>
    <w:rsid w:val="00FF431E"/>
    <w:rsid w:val="00FF6F9B"/>
    <w:rsid w:val="02753AB3"/>
    <w:rsid w:val="02FF0A99"/>
    <w:rsid w:val="046903AF"/>
    <w:rsid w:val="06842124"/>
    <w:rsid w:val="0723CC5E"/>
    <w:rsid w:val="0A79063A"/>
    <w:rsid w:val="1BAE5C0B"/>
    <w:rsid w:val="26B7AF83"/>
    <w:rsid w:val="2FB3846B"/>
    <w:rsid w:val="469F7EAA"/>
    <w:rsid w:val="4FB6E467"/>
    <w:rsid w:val="56BBAB9A"/>
    <w:rsid w:val="5A7F95BF"/>
    <w:rsid w:val="64CC7AB7"/>
    <w:rsid w:val="7623D5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454B52A2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HTML Samp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uiPriority w:val="99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891AD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891AD5"/>
    <w:rPr>
      <w:rFonts w:ascii="Segoe UI" w:hAnsi="Segoe UI" w:cs="Segoe UI"/>
      <w:sz w:val="18"/>
      <w:szCs w:val="18"/>
      <w:lang w:eastAsia="en-US"/>
    </w:rPr>
  </w:style>
  <w:style w:type="paragraph" w:styleId="ListParagraph">
    <w:name w:val="List Paragraph"/>
    <w:basedOn w:val="Normal"/>
    <w:uiPriority w:val="34"/>
    <w:qFormat/>
    <w:rsid w:val="00067C5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359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63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62530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1180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859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404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763813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594598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582924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156765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945896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5572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3061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3089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0048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54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37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740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7298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90801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8144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055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768612426007644AF638B7AAE19F89D" ma:contentTypeVersion="2" ma:contentTypeDescription="Create a new document." ma:contentTypeScope="" ma:versionID="1eb6d8eb950a7120080aa048b7d106d1">
  <xsd:schema xmlns:xsd="http://www.w3.org/2001/XMLSchema" xmlns:xs="http://www.w3.org/2001/XMLSchema" xmlns:p="http://schemas.microsoft.com/office/2006/metadata/properties" xmlns:ns2="4a431985-da60-47f1-abb6-64b34a19f9f2" targetNamespace="http://schemas.microsoft.com/office/2006/metadata/properties" ma:root="true" ma:fieldsID="dc720ba42126be9e69b123afa2e69061" ns2:_="">
    <xsd:import namespace="4a431985-da60-47f1-abb6-64b34a19f9f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431985-da60-47f1-abb6-64b34a19f9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4DB203-E0D2-45A5-A180-929996D9E8C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9D4A815-88DC-46A7-BCB0-9A714B264C0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F550731-1D5B-43F8-8AB6-7AA8B51FCD5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a431985-da60-47f1-abb6-64b34a19f9f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F812815-87F1-4127-93FB-7051AC8884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1</TotalTime>
  <Pages>1</Pages>
  <Words>245</Words>
  <Characters>1289</Characters>
  <Application>Microsoft Office Word</Application>
  <DocSecurity>4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1531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&lt;Title 1; Title 2&gt; (Release 13 |12 |11 | 10 | 9 | 8 | 7 | 6 | 5 | 4)</dc:subject>
  <dc:creator>Toskala, Antti (Nokia - FI/Espoo)</dc:creator>
  <cp:lastModifiedBy>Toskala, Antti (Nokia - FI/Espoo)</cp:lastModifiedBy>
  <cp:revision>2</cp:revision>
  <dcterms:created xsi:type="dcterms:W3CDTF">2018-03-21T09:10:00Z</dcterms:created>
  <dcterms:modified xsi:type="dcterms:W3CDTF">2018-03-21T09:10:00Z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0x0101004768612426007644AF638B7AAE19F89D</vt:lpwstr>
  </property>
  <property fmtid="{D5CDD505-2E9C-101B-9397-08002B2CF9AE}" pid="3" name="_dlc_DocIdItemGuid">
    <vt:lpwstr>5719dc11-d5af-4f8b-b7e1-227cdb0a5d05</vt:lpwstr>
  </property>
</Properties>
</file>