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06D13" w14:textId="225066E9" w:rsidR="00770FAE" w:rsidRPr="002F5519" w:rsidRDefault="00770FAE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770FAE">
        <w:rPr>
          <w:b/>
          <w:noProof/>
          <w:sz w:val="24"/>
        </w:rPr>
        <w:t>3GPP TSG-RAN Meeting #</w:t>
      </w:r>
      <w:r w:rsidR="00904BC3">
        <w:rPr>
          <w:b/>
          <w:noProof/>
          <w:sz w:val="24"/>
        </w:rPr>
        <w:t>104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 </w:t>
      </w:r>
      <w:r w:rsidR="00C70999">
        <w:rPr>
          <w:rFonts w:hint="eastAsia"/>
          <w:b/>
          <w:noProof/>
          <w:sz w:val="24"/>
          <w:lang w:eastAsia="zh-CN"/>
        </w:rPr>
        <w:t xml:space="preserve">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</w:t>
      </w:r>
      <w:r w:rsidR="00493D95" w:rsidRPr="00493D95">
        <w:rPr>
          <w:b/>
          <w:noProof/>
          <w:sz w:val="24"/>
        </w:rPr>
        <w:t>RP-2416</w:t>
      </w:r>
      <w:r w:rsidR="00141DD9">
        <w:rPr>
          <w:rFonts w:hint="eastAsia"/>
          <w:b/>
          <w:noProof/>
          <w:sz w:val="24"/>
          <w:lang w:eastAsia="zh-CN"/>
        </w:rPr>
        <w:t>60</w:t>
      </w:r>
    </w:p>
    <w:p w14:paraId="06F55FFA" w14:textId="0A7E4AC8" w:rsidR="006A45BA" w:rsidRPr="00611C3A" w:rsidRDefault="00904BC3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4BC3">
        <w:rPr>
          <w:b/>
          <w:noProof/>
          <w:sz w:val="24"/>
        </w:rPr>
        <w:t>Shanghai, China, June 17-20, 2024</w:t>
      </w:r>
      <w:r w:rsidR="0033027D" w:rsidRPr="00611C3A">
        <w:rPr>
          <w:b/>
          <w:noProof/>
          <w:sz w:val="24"/>
        </w:rPr>
        <w:tab/>
      </w:r>
    </w:p>
    <w:p w14:paraId="0E6FA6D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1FA21F5B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4AB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0625453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9.1.5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0FC538E1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514B41">
        <w:rPr>
          <w:rFonts w:hint="eastAsia"/>
          <w:sz w:val="32"/>
          <w:szCs w:val="32"/>
          <w:lang w:eastAsia="zh-CN"/>
        </w:rPr>
        <w:t>TBD</w:t>
      </w:r>
    </w:p>
    <w:p w14:paraId="22E04968" w14:textId="559113E5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514B41">
        <w:rPr>
          <w:rFonts w:hint="eastAsia"/>
          <w:sz w:val="32"/>
          <w:szCs w:val="32"/>
          <w:lang w:eastAsia="zh-CN"/>
        </w:rPr>
        <w:t>TBD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3EA48F6C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</w:t>
      </w:r>
      <w:r w:rsidR="00362FBC">
        <w:rPr>
          <w:rFonts w:hint="eastAsia"/>
          <w:lang w:eastAsia="zh-CN"/>
        </w:rPr>
        <w:t xml:space="preserve"> as optional features</w:t>
      </w:r>
      <w:r w:rsidR="002F283A">
        <w:rPr>
          <w:rFonts w:hint="eastAsia"/>
          <w:lang w:eastAsia="zh-CN"/>
        </w:rPr>
        <w:t>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28061E92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to Rel-15 is </w:t>
      </w:r>
      <w:r w:rsidR="0067458E" w:rsidRPr="00BF0EE8">
        <w:rPr>
          <w:lang w:val="en-US" w:eastAsia="zh-CN"/>
        </w:rPr>
        <w:t>anticipated</w:t>
      </w:r>
      <w:r w:rsidR="00E571A9">
        <w:rPr>
          <w:rFonts w:hint="eastAsia"/>
          <w:lang w:val="en-US" w:eastAsia="zh-CN"/>
        </w:rPr>
        <w:t>.</w:t>
      </w:r>
    </w:p>
    <w:p w14:paraId="0BECAC1C" w14:textId="1C1D36D4" w:rsidR="00362FBC" w:rsidRPr="00BF0EE8" w:rsidRDefault="00362FBC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20463194" w14:textId="77777777" w:rsidR="0040240E" w:rsidRPr="00362FBC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68F90BA2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35403E6A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3367B305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2C4B9545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B12C5" w:rsidRPr="008C407D" w14:paraId="3364EC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CCCAD" w14:textId="128706B1" w:rsidR="00FB12C5" w:rsidRDefault="00FB12C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D95689" w:rsidRPr="008C407D" w14:paraId="474A06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7F476" w14:textId="14EBEE91" w:rsidR="00D95689" w:rsidRDefault="00D956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420A3" w:rsidRPr="008C407D" w14:paraId="0A8FF2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38A5E" w14:textId="1AE7182F" w:rsidR="003420A3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D95689" w:rsidRPr="008C407D" w14:paraId="0C4DA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85FBC" w14:textId="3D98BB2C" w:rsidR="00D95689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E4E44" w:rsidRPr="008C407D" w14:paraId="1CA2A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B9CFE" w14:textId="07B1C4FE" w:rsidR="006E4E44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141DD9" w:rsidRPr="008C407D" w14:paraId="5279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15AC22" w14:textId="457937F4" w:rsidR="00141DD9" w:rsidRDefault="00141D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2EBF" w:rsidRPr="008C407D" w14:paraId="453AE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E8E236" w14:textId="46290D20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FA2EBF" w:rsidRPr="008C407D" w14:paraId="0ECEC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D248" w14:textId="58FA5B6B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27C61" w:rsidRPr="008C407D" w14:paraId="2F2FB8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036468" w14:textId="3363AD14" w:rsidR="00327C61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</w:tbl>
    <w:p w14:paraId="2AA29909" w14:textId="77777777" w:rsidR="00067741" w:rsidRDefault="00067741" w:rsidP="00067741">
      <w:pPr>
        <w:rPr>
          <w:lang w:eastAsia="zh-CN"/>
        </w:rPr>
      </w:pPr>
    </w:p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CCA59" w14:textId="77777777" w:rsidR="0049046A" w:rsidRDefault="0049046A">
      <w:r>
        <w:separator/>
      </w:r>
    </w:p>
  </w:endnote>
  <w:endnote w:type="continuationSeparator" w:id="0">
    <w:p w14:paraId="074A3876" w14:textId="77777777" w:rsidR="0049046A" w:rsidRDefault="0049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17140" w14:textId="77777777" w:rsidR="0049046A" w:rsidRDefault="0049046A">
      <w:r>
        <w:separator/>
      </w:r>
    </w:p>
  </w:footnote>
  <w:footnote w:type="continuationSeparator" w:id="0">
    <w:p w14:paraId="174F4712" w14:textId="77777777" w:rsidR="0049046A" w:rsidRDefault="00490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1A51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17DE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AED"/>
    <w:rsid w:val="00127B5D"/>
    <w:rsid w:val="00141DD9"/>
    <w:rsid w:val="00143C2C"/>
    <w:rsid w:val="00145ABF"/>
    <w:rsid w:val="001465C7"/>
    <w:rsid w:val="001567D1"/>
    <w:rsid w:val="00156DED"/>
    <w:rsid w:val="00163676"/>
    <w:rsid w:val="0016372A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3B19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2FCE"/>
    <w:rsid w:val="00264010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27C61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20A3"/>
    <w:rsid w:val="00344158"/>
    <w:rsid w:val="00347B74"/>
    <w:rsid w:val="003523CD"/>
    <w:rsid w:val="00355CB6"/>
    <w:rsid w:val="0035787E"/>
    <w:rsid w:val="00362A36"/>
    <w:rsid w:val="00362FBC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2C6B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046A"/>
    <w:rsid w:val="004915DF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5F7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1FE0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4E44"/>
    <w:rsid w:val="006E5E87"/>
    <w:rsid w:val="006F2155"/>
    <w:rsid w:val="006F295E"/>
    <w:rsid w:val="006F4F35"/>
    <w:rsid w:val="006F546D"/>
    <w:rsid w:val="006F643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22FB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3831"/>
    <w:rsid w:val="00894946"/>
    <w:rsid w:val="00895ADA"/>
    <w:rsid w:val="0089616C"/>
    <w:rsid w:val="008965DE"/>
    <w:rsid w:val="00896C03"/>
    <w:rsid w:val="00897A5F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2E1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3C65"/>
    <w:rsid w:val="00B446EB"/>
    <w:rsid w:val="00B44ABE"/>
    <w:rsid w:val="00B46815"/>
    <w:rsid w:val="00B46A67"/>
    <w:rsid w:val="00B47B02"/>
    <w:rsid w:val="00B52347"/>
    <w:rsid w:val="00B52730"/>
    <w:rsid w:val="00B5299D"/>
    <w:rsid w:val="00B55FA0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556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D0D58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5689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1A9"/>
    <w:rsid w:val="00E57E7D"/>
    <w:rsid w:val="00E62390"/>
    <w:rsid w:val="00E63F39"/>
    <w:rsid w:val="00E6414D"/>
    <w:rsid w:val="00E64B94"/>
    <w:rsid w:val="00E66EC7"/>
    <w:rsid w:val="00E70355"/>
    <w:rsid w:val="00E71AA1"/>
    <w:rsid w:val="00E72B4E"/>
    <w:rsid w:val="00E803E7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500A"/>
    <w:rsid w:val="00EA7A4D"/>
    <w:rsid w:val="00EB07D7"/>
    <w:rsid w:val="00EB2704"/>
    <w:rsid w:val="00EB63EA"/>
    <w:rsid w:val="00EC1C70"/>
    <w:rsid w:val="00EC3039"/>
    <w:rsid w:val="00EC5235"/>
    <w:rsid w:val="00ED6B03"/>
    <w:rsid w:val="00ED7A5B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2EBF"/>
    <w:rsid w:val="00FA48B5"/>
    <w:rsid w:val="00FA4E6E"/>
    <w:rsid w:val="00FB127E"/>
    <w:rsid w:val="00FB12C5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7057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3</cp:revision>
  <cp:lastPrinted>2000-02-29T03:31:00Z</cp:lastPrinted>
  <dcterms:created xsi:type="dcterms:W3CDTF">2024-06-19T14:48:00Z</dcterms:created>
  <dcterms:modified xsi:type="dcterms:W3CDTF">2024-06-19T14:48:00Z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