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6D123" w14:textId="7232C3A7" w:rsidR="00080512" w:rsidRPr="004D3578" w:rsidRDefault="00080512">
      <w:pPr>
        <w:pStyle w:val="ZA"/>
        <w:framePr w:wrap="notBeside"/>
      </w:pPr>
      <w:bookmarkStart w:id="0" w:name="page1"/>
      <w:r w:rsidRPr="004D3578">
        <w:rPr>
          <w:sz w:val="64"/>
        </w:rPr>
        <w:t xml:space="preserve">3GPP TS </w:t>
      </w:r>
      <w:r w:rsidR="00EA065A">
        <w:rPr>
          <w:sz w:val="64"/>
        </w:rPr>
        <w:t>44</w:t>
      </w:r>
      <w:r w:rsidRPr="004D3578">
        <w:rPr>
          <w:sz w:val="64"/>
        </w:rPr>
        <w:t>.</w:t>
      </w:r>
      <w:r w:rsidR="00EA065A">
        <w:rPr>
          <w:sz w:val="64"/>
        </w:rPr>
        <w:t>004</w:t>
      </w:r>
      <w:r w:rsidRPr="004D3578">
        <w:rPr>
          <w:sz w:val="64"/>
        </w:rPr>
        <w:t xml:space="preserve"> </w:t>
      </w:r>
      <w:r w:rsidRPr="004D3578">
        <w:t>V</w:t>
      </w:r>
      <w:r w:rsidR="006D30FD">
        <w:t>1</w:t>
      </w:r>
      <w:r w:rsidR="00164A97">
        <w:t>9</w:t>
      </w:r>
      <w:r w:rsidR="006D30FD">
        <w:t xml:space="preserve">.0.0 </w:t>
      </w:r>
      <w:r w:rsidRPr="004D3578">
        <w:rPr>
          <w:sz w:val="32"/>
        </w:rPr>
        <w:t>(</w:t>
      </w:r>
      <w:r w:rsidR="006D30FD">
        <w:rPr>
          <w:sz w:val="32"/>
        </w:rPr>
        <w:t>202</w:t>
      </w:r>
      <w:r w:rsidR="00164A97">
        <w:rPr>
          <w:sz w:val="32"/>
        </w:rPr>
        <w:t>5</w:t>
      </w:r>
      <w:r w:rsidR="006D30FD">
        <w:rPr>
          <w:sz w:val="32"/>
        </w:rPr>
        <w:t>-0</w:t>
      </w:r>
      <w:r w:rsidR="00164A97">
        <w:rPr>
          <w:sz w:val="32"/>
        </w:rPr>
        <w:t>9</w:t>
      </w:r>
      <w:r w:rsidR="006D30FD">
        <w:rPr>
          <w:sz w:val="32"/>
        </w:rPr>
        <w:t>)</w:t>
      </w:r>
    </w:p>
    <w:p w14:paraId="0A320C4D" w14:textId="77777777" w:rsidR="00080512" w:rsidRPr="004D3578" w:rsidRDefault="00080512">
      <w:pPr>
        <w:pStyle w:val="ZB"/>
        <w:framePr w:wrap="notBeside"/>
      </w:pPr>
      <w:r w:rsidRPr="004D3578">
        <w:t>Technical Specification</w:t>
      </w:r>
    </w:p>
    <w:p w14:paraId="3D0E9E9E" w14:textId="77777777" w:rsidR="00080512" w:rsidRPr="004D3578" w:rsidRDefault="00080512">
      <w:pPr>
        <w:pStyle w:val="ZT"/>
        <w:framePr w:wrap="notBeside"/>
      </w:pPr>
      <w:r w:rsidRPr="004D3578">
        <w:t>3rd Generation Partnership Project;</w:t>
      </w:r>
    </w:p>
    <w:p w14:paraId="74E7F986" w14:textId="77777777" w:rsidR="00080512" w:rsidRPr="004D3578" w:rsidRDefault="00EA065A">
      <w:pPr>
        <w:pStyle w:val="ZT"/>
        <w:framePr w:wrap="notBeside"/>
      </w:pPr>
      <w:r>
        <w:t>Technical Specification Group Radio Access Network</w:t>
      </w:r>
      <w:r w:rsidR="00080512" w:rsidRPr="004D3578">
        <w:t>;</w:t>
      </w:r>
    </w:p>
    <w:p w14:paraId="025C79A0" w14:textId="77777777" w:rsidR="00080512" w:rsidRPr="004D3578" w:rsidRDefault="00EA065A">
      <w:pPr>
        <w:pStyle w:val="ZT"/>
        <w:framePr w:wrap="notBeside"/>
      </w:pPr>
      <w:r>
        <w:rPr>
          <w:sz w:val="32"/>
        </w:rPr>
        <w:t>GSM/EDGE Layer 1</w:t>
      </w:r>
      <w:r w:rsidR="00080512" w:rsidRPr="004D3578">
        <w:t>;</w:t>
      </w:r>
    </w:p>
    <w:p w14:paraId="30B2B0FD" w14:textId="77777777" w:rsidR="00080512" w:rsidRPr="004D3578" w:rsidRDefault="00EA065A">
      <w:pPr>
        <w:pStyle w:val="ZT"/>
        <w:framePr w:wrap="notBeside"/>
      </w:pPr>
      <w:r>
        <w:t>General requirements</w:t>
      </w:r>
    </w:p>
    <w:p w14:paraId="523CA6CA" w14:textId="3B30A2BA" w:rsidR="00080512" w:rsidRPr="004D3578" w:rsidRDefault="00FC1192">
      <w:pPr>
        <w:pStyle w:val="ZT"/>
        <w:framePr w:wrap="notBeside"/>
        <w:rPr>
          <w:i/>
          <w:sz w:val="28"/>
        </w:rPr>
      </w:pPr>
      <w:r w:rsidRPr="004D3578">
        <w:t>(</w:t>
      </w:r>
      <w:r w:rsidRPr="004D3578">
        <w:rPr>
          <w:rStyle w:val="ZGSM"/>
        </w:rPr>
        <w:t xml:space="preserve">Release </w:t>
      </w:r>
      <w:r w:rsidR="006D30FD">
        <w:rPr>
          <w:rStyle w:val="ZGSM"/>
        </w:rPr>
        <w:t>1</w:t>
      </w:r>
      <w:r w:rsidR="00164A97">
        <w:rPr>
          <w:rStyle w:val="ZGSM"/>
        </w:rPr>
        <w:t>9</w:t>
      </w:r>
      <w:r w:rsidRPr="004D3578">
        <w:t>)</w:t>
      </w:r>
    </w:p>
    <w:p w14:paraId="7BD76BCB" w14:textId="2DFD5B4B"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7D6BD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6256" r:id="rId9"/>
        </w:object>
      </w:r>
      <w:r w:rsidRPr="004D3578">
        <w:rPr>
          <w:color w:val="0000FF"/>
        </w:rPr>
        <w:tab/>
      </w:r>
      <w:r w:rsidR="00B01A38" w:rsidRPr="004D3578">
        <w:drawing>
          <wp:inline distT="0" distB="0" distL="0" distR="0" wp14:anchorId="2DAFE4A7" wp14:editId="2327192B">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24F57D7" w14:textId="77777777" w:rsidR="00080512" w:rsidRPr="004D3578" w:rsidRDefault="00080512">
      <w:pPr>
        <w:pStyle w:val="ZU"/>
        <w:framePr w:h="4929" w:hRule="exact" w:wrap="notBeside"/>
        <w:tabs>
          <w:tab w:val="right" w:pos="10206"/>
        </w:tabs>
        <w:jc w:val="left"/>
      </w:pPr>
    </w:p>
    <w:p w14:paraId="08E987C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20AD1BC" w14:textId="77777777" w:rsidR="00080512" w:rsidRPr="004D3578" w:rsidRDefault="00080512">
      <w:pPr>
        <w:pStyle w:val="ZV"/>
        <w:framePr w:wrap="notBeside"/>
      </w:pPr>
    </w:p>
    <w:p w14:paraId="741CD71C" w14:textId="77777777" w:rsidR="00080512" w:rsidRPr="004D3578" w:rsidRDefault="00080512"/>
    <w:bookmarkEnd w:id="0"/>
    <w:p w14:paraId="117547C3" w14:textId="77777777" w:rsidR="00080512" w:rsidRPr="004D3578" w:rsidRDefault="00080512">
      <w:pPr>
        <w:sectPr w:rsidR="00080512" w:rsidRPr="004D3578" w:rsidSect="009A3CAB">
          <w:footnotePr>
            <w:numRestart w:val="eachSect"/>
          </w:footnotePr>
          <w:pgSz w:w="11907" w:h="16840"/>
          <w:pgMar w:top="2268" w:right="851" w:bottom="10773" w:left="851" w:header="0" w:footer="0" w:gutter="0"/>
          <w:cols w:space="720"/>
        </w:sectPr>
      </w:pPr>
    </w:p>
    <w:p w14:paraId="5B4EAE53" w14:textId="77777777" w:rsidR="00080512" w:rsidRPr="004D3578" w:rsidRDefault="00080512">
      <w:bookmarkStart w:id="1" w:name="page2"/>
    </w:p>
    <w:p w14:paraId="74827F9D"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D66A597" w14:textId="77777777" w:rsidR="00080512" w:rsidRPr="004D3578" w:rsidRDefault="00D25429">
      <w:pPr>
        <w:pStyle w:val="FP"/>
        <w:framePr w:wrap="notBeside" w:hAnchor="margin" w:y="1419"/>
        <w:ind w:left="2835" w:right="2835"/>
        <w:jc w:val="center"/>
        <w:rPr>
          <w:rFonts w:ascii="Arial" w:hAnsi="Arial"/>
          <w:sz w:val="18"/>
        </w:rPr>
      </w:pPr>
      <w:r>
        <w:rPr>
          <w:rFonts w:ascii="Arial" w:hAnsi="Arial"/>
          <w:sz w:val="18"/>
        </w:rPr>
        <w:t>GSM, radio</w:t>
      </w:r>
    </w:p>
    <w:p w14:paraId="75EB7FEC" w14:textId="77777777" w:rsidR="00080512" w:rsidRPr="004D3578" w:rsidRDefault="00080512"/>
    <w:p w14:paraId="66977A6A"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C40341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61BFCD3" w14:textId="77777777" w:rsidR="00080512" w:rsidRPr="004D3578" w:rsidRDefault="00080512">
      <w:pPr>
        <w:pStyle w:val="FP"/>
        <w:framePr w:wrap="notBeside" w:hAnchor="margin" w:yAlign="center"/>
        <w:ind w:left="2835" w:right="2835"/>
        <w:jc w:val="center"/>
        <w:rPr>
          <w:rFonts w:ascii="Arial" w:hAnsi="Arial"/>
          <w:sz w:val="18"/>
        </w:rPr>
      </w:pPr>
    </w:p>
    <w:p w14:paraId="1ABEFEA6" w14:textId="77777777" w:rsidR="00080512" w:rsidRPr="00973A86" w:rsidRDefault="00080512">
      <w:pPr>
        <w:pStyle w:val="FP"/>
        <w:framePr w:wrap="notBeside" w:hAnchor="margin" w:yAlign="center"/>
        <w:pBdr>
          <w:bottom w:val="single" w:sz="6" w:space="1" w:color="auto"/>
        </w:pBdr>
        <w:spacing w:before="240"/>
        <w:ind w:left="2835" w:right="2835"/>
        <w:jc w:val="center"/>
        <w:rPr>
          <w:lang w:val="fr-FR"/>
        </w:rPr>
      </w:pPr>
      <w:r w:rsidRPr="00973A86">
        <w:rPr>
          <w:lang w:val="fr-FR"/>
        </w:rPr>
        <w:t>3GPP support office address</w:t>
      </w:r>
    </w:p>
    <w:p w14:paraId="2C3BF189" w14:textId="77777777" w:rsidR="00080512" w:rsidRPr="00973A86" w:rsidRDefault="00080512">
      <w:pPr>
        <w:pStyle w:val="FP"/>
        <w:framePr w:wrap="notBeside" w:hAnchor="margin" w:yAlign="center"/>
        <w:ind w:left="2835" w:right="2835"/>
        <w:jc w:val="center"/>
        <w:rPr>
          <w:rFonts w:ascii="Arial" w:hAnsi="Arial"/>
          <w:sz w:val="18"/>
          <w:lang w:val="fr-FR"/>
        </w:rPr>
      </w:pPr>
      <w:r w:rsidRPr="00973A86">
        <w:rPr>
          <w:rFonts w:ascii="Arial" w:hAnsi="Arial"/>
          <w:sz w:val="18"/>
          <w:lang w:val="fr-FR"/>
        </w:rPr>
        <w:t>650 Route des Lucioles - Sophia Antipolis</w:t>
      </w:r>
    </w:p>
    <w:p w14:paraId="12ADD656" w14:textId="77777777" w:rsidR="00080512" w:rsidRPr="00973A86" w:rsidRDefault="00080512">
      <w:pPr>
        <w:pStyle w:val="FP"/>
        <w:framePr w:wrap="notBeside" w:hAnchor="margin" w:yAlign="center"/>
        <w:ind w:left="2835" w:right="2835"/>
        <w:jc w:val="center"/>
        <w:rPr>
          <w:rFonts w:ascii="Arial" w:hAnsi="Arial"/>
          <w:sz w:val="18"/>
          <w:lang w:val="fr-FR"/>
        </w:rPr>
      </w:pPr>
      <w:r w:rsidRPr="00973A86">
        <w:rPr>
          <w:rFonts w:ascii="Arial" w:hAnsi="Arial"/>
          <w:sz w:val="18"/>
          <w:lang w:val="fr-FR"/>
        </w:rPr>
        <w:t>Valbonne - FRANCE</w:t>
      </w:r>
    </w:p>
    <w:p w14:paraId="3204523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AD40CC8"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3FB42F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9444C81" w14:textId="77777777" w:rsidR="00080512" w:rsidRPr="004D3578" w:rsidRDefault="00080512"/>
    <w:p w14:paraId="0C37BDBE"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176E36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0091E" w14:textId="77777777" w:rsidR="00080512" w:rsidRPr="004D3578" w:rsidRDefault="00080512" w:rsidP="00FA1266">
      <w:pPr>
        <w:pStyle w:val="FP"/>
        <w:framePr w:h="3057" w:hRule="exact" w:wrap="notBeside" w:vAnchor="page" w:hAnchor="margin" w:y="12605"/>
        <w:jc w:val="center"/>
        <w:rPr>
          <w:noProof/>
        </w:rPr>
      </w:pPr>
    </w:p>
    <w:p w14:paraId="716A9E09" w14:textId="42A8FAD7"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6D30FD">
        <w:rPr>
          <w:noProof/>
          <w:sz w:val="18"/>
        </w:rPr>
        <w:t>202</w:t>
      </w:r>
      <w:r w:rsidR="00164A97">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223DACD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31B96FB" w14:textId="77777777" w:rsidR="00FC1192" w:rsidRPr="004D3578" w:rsidRDefault="00FC1192" w:rsidP="00FA1266">
      <w:pPr>
        <w:pStyle w:val="FP"/>
        <w:framePr w:h="3057" w:hRule="exact" w:wrap="notBeside" w:vAnchor="page" w:hAnchor="margin" w:y="12605"/>
        <w:rPr>
          <w:noProof/>
          <w:sz w:val="18"/>
        </w:rPr>
      </w:pPr>
    </w:p>
    <w:p w14:paraId="447BF8D8"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3065241"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48E750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82BAF0E" w14:textId="77777777" w:rsidR="00080512" w:rsidRPr="004D3578" w:rsidRDefault="00080512">
      <w:pPr>
        <w:pStyle w:val="TT"/>
      </w:pPr>
      <w:r w:rsidRPr="004D3578">
        <w:br w:type="page"/>
      </w:r>
      <w:r w:rsidRPr="004D3578">
        <w:lastRenderedPageBreak/>
        <w:t>Contents</w:t>
      </w:r>
    </w:p>
    <w:p w14:paraId="6EE7AA6A" w14:textId="77777777" w:rsidR="00A65F8E" w:rsidRDefault="00A65F8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_Toc517979090 \h </w:instrText>
      </w:r>
      <w:r>
        <w:fldChar w:fldCharType="separate"/>
      </w:r>
      <w:r>
        <w:t>6</w:t>
      </w:r>
      <w:r>
        <w:fldChar w:fldCharType="end"/>
      </w:r>
    </w:p>
    <w:p w14:paraId="488187CA" w14:textId="77777777" w:rsidR="00A65F8E" w:rsidRDefault="00A65F8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_Toc517979091 \h </w:instrText>
      </w:r>
      <w:r>
        <w:fldChar w:fldCharType="separate"/>
      </w:r>
      <w:r>
        <w:t>7</w:t>
      </w:r>
      <w:r>
        <w:fldChar w:fldCharType="end"/>
      </w:r>
    </w:p>
    <w:p w14:paraId="2C431DC9" w14:textId="77777777" w:rsidR="00A65F8E" w:rsidRDefault="00A65F8E">
      <w:pPr>
        <w:pStyle w:val="TOC1"/>
        <w:rPr>
          <w:rFonts w:ascii="Calibri" w:hAnsi="Calibri"/>
          <w:szCs w:val="22"/>
          <w:lang w:val="en-US"/>
        </w:rPr>
      </w:pPr>
      <w:r>
        <w:t>1a</w:t>
      </w:r>
      <w:r>
        <w:rPr>
          <w:rFonts w:ascii="Calibri" w:hAnsi="Calibri"/>
          <w:szCs w:val="22"/>
          <w:lang w:val="en-US"/>
        </w:rPr>
        <w:tab/>
      </w:r>
      <w:r>
        <w:t>References</w:t>
      </w:r>
      <w:r>
        <w:tab/>
      </w:r>
      <w:r>
        <w:fldChar w:fldCharType="begin" w:fldLock="1"/>
      </w:r>
      <w:r>
        <w:instrText xml:space="preserve"> PAGEREF _Toc517979092 \h </w:instrText>
      </w:r>
      <w:r>
        <w:fldChar w:fldCharType="separate"/>
      </w:r>
      <w:r>
        <w:t>7</w:t>
      </w:r>
      <w:r>
        <w:fldChar w:fldCharType="end"/>
      </w:r>
    </w:p>
    <w:p w14:paraId="25DA73D9" w14:textId="77777777" w:rsidR="00A65F8E" w:rsidRDefault="00A65F8E">
      <w:pPr>
        <w:pStyle w:val="TOC1"/>
        <w:rPr>
          <w:rFonts w:ascii="Calibri" w:hAnsi="Calibri"/>
          <w:szCs w:val="22"/>
          <w:lang w:val="en-US"/>
        </w:rPr>
      </w:pPr>
      <w:r>
        <w:t>2</w:t>
      </w:r>
      <w:r>
        <w:rPr>
          <w:rFonts w:ascii="Calibri" w:hAnsi="Calibri"/>
          <w:szCs w:val="22"/>
          <w:lang w:val="en-US"/>
        </w:rPr>
        <w:tab/>
      </w:r>
      <w:r>
        <w:t>Interfaces to the physical layer</w:t>
      </w:r>
      <w:r>
        <w:tab/>
      </w:r>
      <w:r>
        <w:fldChar w:fldCharType="begin" w:fldLock="1"/>
      </w:r>
      <w:r>
        <w:instrText xml:space="preserve"> PAGEREF _Toc517979093 \h </w:instrText>
      </w:r>
      <w:r>
        <w:fldChar w:fldCharType="separate"/>
      </w:r>
      <w:r>
        <w:t>8</w:t>
      </w:r>
      <w:r>
        <w:fldChar w:fldCharType="end"/>
      </w:r>
    </w:p>
    <w:p w14:paraId="489B1EC7" w14:textId="77777777" w:rsidR="00A65F8E" w:rsidRDefault="00A65F8E">
      <w:pPr>
        <w:pStyle w:val="TOC2"/>
        <w:rPr>
          <w:rFonts w:ascii="Calibri" w:hAnsi="Calibri"/>
          <w:sz w:val="22"/>
          <w:szCs w:val="22"/>
          <w:lang w:val="en-US"/>
        </w:rPr>
      </w:pPr>
      <w:r>
        <w:t>2.1</w:t>
      </w:r>
      <w:r>
        <w:rPr>
          <w:rFonts w:ascii="Calibri" w:hAnsi="Calibri"/>
          <w:sz w:val="22"/>
          <w:szCs w:val="22"/>
          <w:lang w:val="en-US"/>
        </w:rPr>
        <w:tab/>
      </w:r>
      <w:r>
        <w:t>Interface to the Data Link Layer</w:t>
      </w:r>
      <w:r>
        <w:tab/>
      </w:r>
      <w:r>
        <w:fldChar w:fldCharType="begin" w:fldLock="1"/>
      </w:r>
      <w:r>
        <w:instrText xml:space="preserve"> PAGEREF _Toc517979094 \h </w:instrText>
      </w:r>
      <w:r>
        <w:fldChar w:fldCharType="separate"/>
      </w:r>
      <w:r>
        <w:t>9</w:t>
      </w:r>
      <w:r>
        <w:fldChar w:fldCharType="end"/>
      </w:r>
    </w:p>
    <w:p w14:paraId="01F8950F" w14:textId="77777777" w:rsidR="00A65F8E" w:rsidRDefault="00A65F8E">
      <w:pPr>
        <w:pStyle w:val="TOC2"/>
        <w:rPr>
          <w:rFonts w:ascii="Calibri" w:hAnsi="Calibri"/>
          <w:sz w:val="22"/>
          <w:szCs w:val="22"/>
          <w:lang w:val="en-US"/>
        </w:rPr>
      </w:pPr>
      <w:r>
        <w:t>2.1a</w:t>
      </w:r>
      <w:r>
        <w:rPr>
          <w:rFonts w:ascii="Calibri" w:hAnsi="Calibri"/>
          <w:sz w:val="22"/>
          <w:szCs w:val="22"/>
          <w:lang w:val="en-US"/>
        </w:rPr>
        <w:tab/>
      </w:r>
      <w:r>
        <w:t>Interface to the Radio Link Control and Medium Access Control layer</w:t>
      </w:r>
      <w:r>
        <w:tab/>
      </w:r>
      <w:r>
        <w:fldChar w:fldCharType="begin" w:fldLock="1"/>
      </w:r>
      <w:r>
        <w:instrText xml:space="preserve"> PAGEREF _Toc517979095 \h </w:instrText>
      </w:r>
      <w:r>
        <w:fldChar w:fldCharType="separate"/>
      </w:r>
      <w:r>
        <w:t>9</w:t>
      </w:r>
      <w:r>
        <w:fldChar w:fldCharType="end"/>
      </w:r>
    </w:p>
    <w:p w14:paraId="387B0EFB" w14:textId="77777777" w:rsidR="00A65F8E" w:rsidRDefault="00A65F8E">
      <w:pPr>
        <w:pStyle w:val="TOC2"/>
        <w:rPr>
          <w:rFonts w:ascii="Calibri" w:hAnsi="Calibri"/>
          <w:sz w:val="22"/>
          <w:szCs w:val="22"/>
          <w:lang w:val="en-US"/>
        </w:rPr>
      </w:pPr>
      <w:r>
        <w:t>2.1b</w:t>
      </w:r>
      <w:r>
        <w:rPr>
          <w:rFonts w:ascii="Calibri" w:hAnsi="Calibri"/>
          <w:sz w:val="22"/>
          <w:szCs w:val="22"/>
          <w:lang w:val="en-US"/>
        </w:rPr>
        <w:tab/>
      </w:r>
      <w:r>
        <w:t>Flexible Layer One Interface to the Radio Link Control and Medium Access Control layer</w:t>
      </w:r>
      <w:r>
        <w:tab/>
      </w:r>
      <w:r>
        <w:fldChar w:fldCharType="begin" w:fldLock="1"/>
      </w:r>
      <w:r>
        <w:instrText xml:space="preserve"> PAGEREF _Toc517979096 \h </w:instrText>
      </w:r>
      <w:r>
        <w:fldChar w:fldCharType="separate"/>
      </w:r>
      <w:r>
        <w:t>9</w:t>
      </w:r>
      <w:r>
        <w:fldChar w:fldCharType="end"/>
      </w:r>
    </w:p>
    <w:p w14:paraId="63FA854E" w14:textId="77777777" w:rsidR="00A65F8E" w:rsidRDefault="00A65F8E">
      <w:pPr>
        <w:pStyle w:val="TOC2"/>
        <w:rPr>
          <w:rFonts w:ascii="Calibri" w:hAnsi="Calibri"/>
          <w:sz w:val="22"/>
          <w:szCs w:val="22"/>
          <w:lang w:val="en-US"/>
        </w:rPr>
      </w:pPr>
      <w:r>
        <w:t>2.2</w:t>
      </w:r>
      <w:r>
        <w:rPr>
          <w:rFonts w:ascii="Calibri" w:hAnsi="Calibri"/>
          <w:sz w:val="22"/>
          <w:szCs w:val="22"/>
          <w:lang w:val="en-US"/>
        </w:rPr>
        <w:tab/>
      </w:r>
      <w:r>
        <w:t>Interface to radio resource management</w:t>
      </w:r>
      <w:r>
        <w:tab/>
      </w:r>
      <w:r>
        <w:fldChar w:fldCharType="begin" w:fldLock="1"/>
      </w:r>
      <w:r>
        <w:instrText xml:space="preserve"> PAGEREF _Toc517979097 \h </w:instrText>
      </w:r>
      <w:r>
        <w:fldChar w:fldCharType="separate"/>
      </w:r>
      <w:r>
        <w:t>10</w:t>
      </w:r>
      <w:r>
        <w:fldChar w:fldCharType="end"/>
      </w:r>
    </w:p>
    <w:p w14:paraId="1CD8F52D" w14:textId="77777777" w:rsidR="00A65F8E" w:rsidRDefault="00A65F8E">
      <w:pPr>
        <w:pStyle w:val="TOC2"/>
        <w:rPr>
          <w:rFonts w:ascii="Calibri" w:hAnsi="Calibri"/>
          <w:sz w:val="22"/>
          <w:szCs w:val="22"/>
          <w:lang w:val="en-US"/>
        </w:rPr>
      </w:pPr>
      <w:r>
        <w:t>2.3</w:t>
      </w:r>
      <w:r>
        <w:rPr>
          <w:rFonts w:ascii="Calibri" w:hAnsi="Calibri"/>
          <w:sz w:val="22"/>
          <w:szCs w:val="22"/>
          <w:lang w:val="en-US"/>
        </w:rPr>
        <w:tab/>
      </w:r>
      <w:r>
        <w:t>Interface to other functional units</w:t>
      </w:r>
      <w:r>
        <w:tab/>
      </w:r>
      <w:r>
        <w:fldChar w:fldCharType="begin" w:fldLock="1"/>
      </w:r>
      <w:r>
        <w:instrText xml:space="preserve"> PAGEREF _Toc517979098 \h </w:instrText>
      </w:r>
      <w:r>
        <w:fldChar w:fldCharType="separate"/>
      </w:r>
      <w:r>
        <w:t>10</w:t>
      </w:r>
      <w:r>
        <w:fldChar w:fldCharType="end"/>
      </w:r>
    </w:p>
    <w:p w14:paraId="4A429225" w14:textId="77777777" w:rsidR="00A65F8E" w:rsidRDefault="00A65F8E">
      <w:pPr>
        <w:pStyle w:val="TOC1"/>
        <w:rPr>
          <w:rFonts w:ascii="Calibri" w:hAnsi="Calibri"/>
          <w:szCs w:val="22"/>
          <w:lang w:val="en-US"/>
        </w:rPr>
      </w:pPr>
      <w:r>
        <w:t>3</w:t>
      </w:r>
      <w:r>
        <w:rPr>
          <w:rFonts w:ascii="Calibri" w:hAnsi="Calibri"/>
          <w:szCs w:val="22"/>
          <w:lang w:val="en-US"/>
        </w:rPr>
        <w:tab/>
      </w:r>
      <w:r>
        <w:t>Service of the physical layer</w:t>
      </w:r>
      <w:r>
        <w:tab/>
      </w:r>
      <w:r>
        <w:fldChar w:fldCharType="begin" w:fldLock="1"/>
      </w:r>
      <w:r>
        <w:instrText xml:space="preserve"> PAGEREF _Toc517979099 \h </w:instrText>
      </w:r>
      <w:r>
        <w:fldChar w:fldCharType="separate"/>
      </w:r>
      <w:r>
        <w:t>10</w:t>
      </w:r>
      <w:r>
        <w:fldChar w:fldCharType="end"/>
      </w:r>
    </w:p>
    <w:p w14:paraId="76ED6443" w14:textId="77777777" w:rsidR="00A65F8E" w:rsidRDefault="00A65F8E">
      <w:pPr>
        <w:pStyle w:val="TOC2"/>
        <w:rPr>
          <w:rFonts w:ascii="Calibri" w:hAnsi="Calibri"/>
          <w:sz w:val="22"/>
          <w:szCs w:val="22"/>
          <w:lang w:val="en-US"/>
        </w:rPr>
      </w:pPr>
      <w:r>
        <w:t>3.1</w:t>
      </w:r>
      <w:r>
        <w:rPr>
          <w:rFonts w:ascii="Calibri" w:hAnsi="Calibri"/>
          <w:sz w:val="22"/>
          <w:szCs w:val="22"/>
          <w:lang w:val="en-US"/>
        </w:rPr>
        <w:tab/>
      </w:r>
      <w:r>
        <w:t>Service Access Point</w:t>
      </w:r>
      <w:r>
        <w:tab/>
      </w:r>
      <w:r>
        <w:fldChar w:fldCharType="begin" w:fldLock="1"/>
      </w:r>
      <w:r>
        <w:instrText xml:space="preserve"> PAGEREF _Toc517979100 \h </w:instrText>
      </w:r>
      <w:r>
        <w:fldChar w:fldCharType="separate"/>
      </w:r>
      <w:r>
        <w:t>10</w:t>
      </w:r>
      <w:r>
        <w:fldChar w:fldCharType="end"/>
      </w:r>
    </w:p>
    <w:p w14:paraId="0C2C61D8" w14:textId="77777777" w:rsidR="00A65F8E" w:rsidRDefault="00A65F8E">
      <w:pPr>
        <w:pStyle w:val="TOC2"/>
        <w:rPr>
          <w:rFonts w:ascii="Calibri" w:hAnsi="Calibri"/>
          <w:sz w:val="22"/>
          <w:szCs w:val="22"/>
          <w:lang w:val="en-US"/>
        </w:rPr>
      </w:pPr>
      <w:r>
        <w:t>3.2</w:t>
      </w:r>
      <w:r>
        <w:rPr>
          <w:rFonts w:ascii="Calibri" w:hAnsi="Calibri"/>
          <w:sz w:val="22"/>
          <w:szCs w:val="22"/>
          <w:lang w:val="en-US"/>
        </w:rPr>
        <w:tab/>
      </w:r>
      <w:r>
        <w:t>Service of the physical layer</w:t>
      </w:r>
      <w:r>
        <w:tab/>
      </w:r>
      <w:r>
        <w:fldChar w:fldCharType="begin" w:fldLock="1"/>
      </w:r>
      <w:r>
        <w:instrText xml:space="preserve"> PAGEREF _Toc517979101 \h </w:instrText>
      </w:r>
      <w:r>
        <w:fldChar w:fldCharType="separate"/>
      </w:r>
      <w:r>
        <w:t>12</w:t>
      </w:r>
      <w:r>
        <w:fldChar w:fldCharType="end"/>
      </w:r>
    </w:p>
    <w:p w14:paraId="1DB2468E" w14:textId="77777777" w:rsidR="00A65F8E" w:rsidRDefault="00A65F8E">
      <w:pPr>
        <w:pStyle w:val="TOC3"/>
        <w:rPr>
          <w:rFonts w:ascii="Calibri" w:hAnsi="Calibri"/>
          <w:sz w:val="22"/>
          <w:szCs w:val="22"/>
          <w:lang w:val="en-US"/>
        </w:rPr>
      </w:pPr>
      <w:r>
        <w:t>3.2.1</w:t>
      </w:r>
      <w:r>
        <w:rPr>
          <w:rFonts w:ascii="Calibri" w:hAnsi="Calibri"/>
          <w:sz w:val="22"/>
          <w:szCs w:val="22"/>
          <w:lang w:val="en-US"/>
        </w:rPr>
        <w:tab/>
      </w:r>
      <w:r>
        <w:t>Specific services of the physical layer in the MS</w:t>
      </w:r>
      <w:r>
        <w:tab/>
      </w:r>
      <w:r>
        <w:fldChar w:fldCharType="begin" w:fldLock="1"/>
      </w:r>
      <w:r>
        <w:instrText xml:space="preserve"> PAGEREF _Toc517979102 \h </w:instrText>
      </w:r>
      <w:r>
        <w:fldChar w:fldCharType="separate"/>
      </w:r>
      <w:r>
        <w:t>13</w:t>
      </w:r>
      <w:r>
        <w:fldChar w:fldCharType="end"/>
      </w:r>
    </w:p>
    <w:p w14:paraId="5B497A12" w14:textId="77777777" w:rsidR="00A65F8E" w:rsidRDefault="00A65F8E">
      <w:pPr>
        <w:pStyle w:val="TOC1"/>
        <w:rPr>
          <w:rFonts w:ascii="Calibri" w:hAnsi="Calibri"/>
          <w:szCs w:val="22"/>
          <w:lang w:val="en-US"/>
        </w:rPr>
      </w:pPr>
      <w:r>
        <w:t>4</w:t>
      </w:r>
      <w:r>
        <w:rPr>
          <w:rFonts w:ascii="Calibri" w:hAnsi="Calibri"/>
          <w:szCs w:val="22"/>
          <w:lang w:val="en-US"/>
        </w:rPr>
        <w:tab/>
      </w:r>
      <w:r>
        <w:t>Primitives of the physical layer</w:t>
      </w:r>
      <w:r>
        <w:tab/>
      </w:r>
      <w:r>
        <w:fldChar w:fldCharType="begin" w:fldLock="1"/>
      </w:r>
      <w:r>
        <w:instrText xml:space="preserve"> PAGEREF _Toc517979103 \h </w:instrText>
      </w:r>
      <w:r>
        <w:fldChar w:fldCharType="separate"/>
      </w:r>
      <w:r>
        <w:t>14</w:t>
      </w:r>
      <w:r>
        <w:fldChar w:fldCharType="end"/>
      </w:r>
    </w:p>
    <w:p w14:paraId="2CDCDF21" w14:textId="77777777" w:rsidR="00A65F8E" w:rsidRDefault="00A65F8E">
      <w:pPr>
        <w:pStyle w:val="TOC2"/>
        <w:rPr>
          <w:rFonts w:ascii="Calibri" w:hAnsi="Calibri"/>
          <w:sz w:val="22"/>
          <w:szCs w:val="22"/>
          <w:lang w:val="en-US"/>
        </w:rPr>
      </w:pPr>
      <w:r>
        <w:t>4.1</w:t>
      </w:r>
      <w:r>
        <w:rPr>
          <w:rFonts w:ascii="Calibri" w:hAnsi="Calibri"/>
          <w:sz w:val="22"/>
          <w:szCs w:val="22"/>
          <w:lang w:val="en-US"/>
        </w:rPr>
        <w:tab/>
      </w:r>
      <w:r>
        <w:t>Generic names of primitives between layers 1 and 2 for the transfer of layer 2 frames and RLC/MAC blocks</w:t>
      </w:r>
      <w:r>
        <w:tab/>
      </w:r>
      <w:r>
        <w:fldChar w:fldCharType="begin" w:fldLock="1"/>
      </w:r>
      <w:r>
        <w:instrText xml:space="preserve"> PAGEREF _Toc517979104 \h </w:instrText>
      </w:r>
      <w:r>
        <w:fldChar w:fldCharType="separate"/>
      </w:r>
      <w:r>
        <w:t>14</w:t>
      </w:r>
      <w:r>
        <w:fldChar w:fldCharType="end"/>
      </w:r>
    </w:p>
    <w:p w14:paraId="3068BF9E" w14:textId="77777777" w:rsidR="00A65F8E" w:rsidRDefault="00A65F8E">
      <w:pPr>
        <w:pStyle w:val="TOC2"/>
        <w:rPr>
          <w:rFonts w:ascii="Calibri" w:hAnsi="Calibri"/>
          <w:sz w:val="22"/>
          <w:szCs w:val="22"/>
          <w:lang w:val="en-US"/>
        </w:rPr>
      </w:pPr>
      <w:r>
        <w:t>4.2</w:t>
      </w:r>
      <w:r>
        <w:rPr>
          <w:rFonts w:ascii="Calibri" w:hAnsi="Calibri"/>
          <w:sz w:val="22"/>
          <w:szCs w:val="22"/>
          <w:lang w:val="en-US"/>
        </w:rPr>
        <w:tab/>
      </w:r>
      <w:r>
        <w:t>Generic names of primitives between layer 1 and the RR</w:t>
      </w:r>
      <w:r>
        <w:noBreakHyphen/>
        <w:t>management entity of layer 3</w:t>
      </w:r>
      <w:r>
        <w:tab/>
      </w:r>
      <w:r>
        <w:fldChar w:fldCharType="begin" w:fldLock="1"/>
      </w:r>
      <w:r>
        <w:instrText xml:space="preserve"> PAGEREF _Toc517979105 \h </w:instrText>
      </w:r>
      <w:r>
        <w:fldChar w:fldCharType="separate"/>
      </w:r>
      <w:r>
        <w:t>14</w:t>
      </w:r>
      <w:r>
        <w:fldChar w:fldCharType="end"/>
      </w:r>
    </w:p>
    <w:p w14:paraId="3D8BE6F1" w14:textId="77777777" w:rsidR="00A65F8E" w:rsidRDefault="00A65F8E">
      <w:pPr>
        <w:pStyle w:val="TOC2"/>
        <w:rPr>
          <w:rFonts w:ascii="Calibri" w:hAnsi="Calibri"/>
          <w:sz w:val="22"/>
          <w:szCs w:val="22"/>
          <w:lang w:val="en-US"/>
        </w:rPr>
      </w:pPr>
      <w:r>
        <w:t>4.3</w:t>
      </w:r>
      <w:r>
        <w:rPr>
          <w:rFonts w:ascii="Calibri" w:hAnsi="Calibri"/>
          <w:sz w:val="22"/>
          <w:szCs w:val="22"/>
          <w:lang w:val="en-US"/>
        </w:rPr>
        <w:tab/>
      </w:r>
      <w:r>
        <w:t>Primitive types</w:t>
      </w:r>
      <w:r>
        <w:tab/>
      </w:r>
      <w:r>
        <w:fldChar w:fldCharType="begin" w:fldLock="1"/>
      </w:r>
      <w:r>
        <w:instrText xml:space="preserve"> PAGEREF _Toc517979106 \h </w:instrText>
      </w:r>
      <w:r>
        <w:fldChar w:fldCharType="separate"/>
      </w:r>
      <w:r>
        <w:t>15</w:t>
      </w:r>
      <w:r>
        <w:fldChar w:fldCharType="end"/>
      </w:r>
    </w:p>
    <w:p w14:paraId="3B277D86" w14:textId="77777777" w:rsidR="00A65F8E" w:rsidRDefault="00A65F8E">
      <w:pPr>
        <w:pStyle w:val="TOC2"/>
        <w:rPr>
          <w:rFonts w:ascii="Calibri" w:hAnsi="Calibri"/>
          <w:sz w:val="22"/>
          <w:szCs w:val="22"/>
          <w:lang w:val="en-US"/>
        </w:rPr>
      </w:pPr>
      <w:r>
        <w:t>4.4</w:t>
      </w:r>
      <w:r>
        <w:rPr>
          <w:rFonts w:ascii="Calibri" w:hAnsi="Calibri"/>
          <w:sz w:val="22"/>
          <w:szCs w:val="22"/>
          <w:lang w:val="en-US"/>
        </w:rPr>
        <w:tab/>
      </w:r>
      <w:r>
        <w:t>Parameter definition</w:t>
      </w:r>
      <w:r>
        <w:tab/>
      </w:r>
      <w:r>
        <w:fldChar w:fldCharType="begin" w:fldLock="1"/>
      </w:r>
      <w:r>
        <w:instrText xml:space="preserve"> PAGEREF _Toc517979107 \h </w:instrText>
      </w:r>
      <w:r>
        <w:fldChar w:fldCharType="separate"/>
      </w:r>
      <w:r>
        <w:t>15</w:t>
      </w:r>
      <w:r>
        <w:fldChar w:fldCharType="end"/>
      </w:r>
    </w:p>
    <w:p w14:paraId="75074C94" w14:textId="77777777" w:rsidR="00A65F8E" w:rsidRDefault="00A65F8E">
      <w:pPr>
        <w:pStyle w:val="TOC1"/>
        <w:rPr>
          <w:rFonts w:ascii="Calibri" w:hAnsi="Calibri"/>
          <w:szCs w:val="22"/>
          <w:lang w:val="en-US"/>
        </w:rPr>
      </w:pPr>
      <w:r>
        <w:t>5</w:t>
      </w:r>
      <w:r>
        <w:rPr>
          <w:rFonts w:ascii="Calibri" w:hAnsi="Calibri"/>
          <w:szCs w:val="22"/>
          <w:lang w:val="en-US"/>
        </w:rPr>
        <w:tab/>
      </w:r>
      <w:r>
        <w:t>Physical layer procedures</w:t>
      </w:r>
      <w:r>
        <w:tab/>
      </w:r>
      <w:r>
        <w:fldChar w:fldCharType="begin" w:fldLock="1"/>
      </w:r>
      <w:r>
        <w:instrText xml:space="preserve"> PAGEREF _Toc517979108 \h </w:instrText>
      </w:r>
      <w:r>
        <w:fldChar w:fldCharType="separate"/>
      </w:r>
      <w:r>
        <w:t>17</w:t>
      </w:r>
      <w:r>
        <w:fldChar w:fldCharType="end"/>
      </w:r>
    </w:p>
    <w:p w14:paraId="3411ADDF" w14:textId="77777777" w:rsidR="00A65F8E" w:rsidRDefault="00A65F8E">
      <w:pPr>
        <w:pStyle w:val="TOC2"/>
        <w:rPr>
          <w:rFonts w:ascii="Calibri" w:hAnsi="Calibri"/>
          <w:sz w:val="22"/>
          <w:szCs w:val="22"/>
          <w:lang w:val="en-US"/>
        </w:rPr>
      </w:pPr>
      <w:r>
        <w:t>5.0</w:t>
      </w:r>
      <w:r>
        <w:rPr>
          <w:rFonts w:ascii="Calibri" w:hAnsi="Calibri"/>
          <w:sz w:val="22"/>
          <w:szCs w:val="22"/>
          <w:lang w:val="en-US"/>
        </w:rPr>
        <w:tab/>
      </w:r>
      <w:r>
        <w:t>General</w:t>
      </w:r>
      <w:r>
        <w:tab/>
      </w:r>
      <w:r>
        <w:fldChar w:fldCharType="begin" w:fldLock="1"/>
      </w:r>
      <w:r>
        <w:instrText xml:space="preserve"> PAGEREF _Toc517979109 \h </w:instrText>
      </w:r>
      <w:r>
        <w:fldChar w:fldCharType="separate"/>
      </w:r>
      <w:r>
        <w:t>17</w:t>
      </w:r>
      <w:r>
        <w:fldChar w:fldCharType="end"/>
      </w:r>
    </w:p>
    <w:p w14:paraId="25481144" w14:textId="77777777" w:rsidR="00A65F8E" w:rsidRDefault="00A65F8E">
      <w:pPr>
        <w:pStyle w:val="TOC2"/>
        <w:rPr>
          <w:rFonts w:ascii="Calibri" w:hAnsi="Calibri"/>
          <w:sz w:val="22"/>
          <w:szCs w:val="22"/>
          <w:lang w:val="en-US"/>
        </w:rPr>
      </w:pPr>
      <w:r>
        <w:t>5.1</w:t>
      </w:r>
      <w:r>
        <w:rPr>
          <w:rFonts w:ascii="Calibri" w:hAnsi="Calibri"/>
          <w:sz w:val="22"/>
          <w:szCs w:val="22"/>
          <w:lang w:val="en-US"/>
        </w:rPr>
        <w:tab/>
      </w:r>
      <w:r>
        <w:t>States of the physical layer</w:t>
      </w:r>
      <w:r>
        <w:tab/>
      </w:r>
      <w:r>
        <w:fldChar w:fldCharType="begin" w:fldLock="1"/>
      </w:r>
      <w:r>
        <w:instrText xml:space="preserve"> PAGEREF _Toc517979110 \h </w:instrText>
      </w:r>
      <w:r>
        <w:fldChar w:fldCharType="separate"/>
      </w:r>
      <w:r>
        <w:t>17</w:t>
      </w:r>
      <w:r>
        <w:fldChar w:fldCharType="end"/>
      </w:r>
    </w:p>
    <w:p w14:paraId="58CB1B98" w14:textId="77777777" w:rsidR="00A65F8E" w:rsidRDefault="00A65F8E">
      <w:pPr>
        <w:pStyle w:val="TOC2"/>
        <w:rPr>
          <w:rFonts w:ascii="Calibri" w:hAnsi="Calibri"/>
          <w:sz w:val="22"/>
          <w:szCs w:val="22"/>
          <w:lang w:val="en-US"/>
        </w:rPr>
      </w:pPr>
      <w:r>
        <w:t>5.2</w:t>
      </w:r>
      <w:r>
        <w:rPr>
          <w:rFonts w:ascii="Calibri" w:hAnsi="Calibri"/>
          <w:sz w:val="22"/>
          <w:szCs w:val="22"/>
          <w:lang w:val="en-US"/>
        </w:rPr>
        <w:tab/>
      </w:r>
      <w:r>
        <w:t>Control procedures</w:t>
      </w:r>
      <w:r>
        <w:tab/>
      </w:r>
      <w:r>
        <w:fldChar w:fldCharType="begin" w:fldLock="1"/>
      </w:r>
      <w:r>
        <w:instrText xml:space="preserve"> PAGEREF _Toc517979111 \h </w:instrText>
      </w:r>
      <w:r>
        <w:fldChar w:fldCharType="separate"/>
      </w:r>
      <w:r>
        <w:t>18</w:t>
      </w:r>
      <w:r>
        <w:fldChar w:fldCharType="end"/>
      </w:r>
    </w:p>
    <w:p w14:paraId="02EE7169" w14:textId="77777777" w:rsidR="00A65F8E" w:rsidRDefault="00A65F8E">
      <w:pPr>
        <w:pStyle w:val="TOC2"/>
        <w:rPr>
          <w:rFonts w:ascii="Calibri" w:hAnsi="Calibri"/>
          <w:sz w:val="22"/>
          <w:szCs w:val="22"/>
          <w:lang w:val="en-US"/>
        </w:rPr>
      </w:pPr>
      <w:r>
        <w:t>5.3</w:t>
      </w:r>
      <w:r>
        <w:rPr>
          <w:rFonts w:ascii="Calibri" w:hAnsi="Calibri"/>
          <w:sz w:val="22"/>
          <w:szCs w:val="22"/>
          <w:lang w:val="en-US"/>
        </w:rPr>
        <w:tab/>
      </w:r>
      <w:r>
        <w:t>Physical layer interface procedures</w:t>
      </w:r>
      <w:r>
        <w:tab/>
      </w:r>
      <w:r>
        <w:fldChar w:fldCharType="begin" w:fldLock="1"/>
      </w:r>
      <w:r>
        <w:instrText xml:space="preserve"> PAGEREF _Toc517979112 \h </w:instrText>
      </w:r>
      <w:r>
        <w:fldChar w:fldCharType="separate"/>
      </w:r>
      <w:r>
        <w:t>18</w:t>
      </w:r>
      <w:r>
        <w:fldChar w:fldCharType="end"/>
      </w:r>
    </w:p>
    <w:p w14:paraId="10817ECC" w14:textId="77777777" w:rsidR="00A65F8E" w:rsidRDefault="00A65F8E">
      <w:pPr>
        <w:pStyle w:val="TOC1"/>
        <w:rPr>
          <w:rFonts w:ascii="Calibri" w:hAnsi="Calibri"/>
          <w:szCs w:val="22"/>
          <w:lang w:val="en-US"/>
        </w:rPr>
      </w:pPr>
      <w:r>
        <w:t>6</w:t>
      </w:r>
      <w:r>
        <w:rPr>
          <w:rFonts w:ascii="Calibri" w:hAnsi="Calibri"/>
          <w:szCs w:val="22"/>
          <w:lang w:val="en-US"/>
        </w:rPr>
        <w:tab/>
      </w:r>
      <w:r>
        <w:t>Physical layer protocol header</w:t>
      </w:r>
      <w:r>
        <w:tab/>
      </w:r>
      <w:r>
        <w:fldChar w:fldCharType="begin" w:fldLock="1"/>
      </w:r>
      <w:r>
        <w:instrText xml:space="preserve"> PAGEREF _Toc517979113 \h </w:instrText>
      </w:r>
      <w:r>
        <w:fldChar w:fldCharType="separate"/>
      </w:r>
      <w:r>
        <w:t>18</w:t>
      </w:r>
      <w:r>
        <w:fldChar w:fldCharType="end"/>
      </w:r>
    </w:p>
    <w:p w14:paraId="52EA0DAF" w14:textId="77777777" w:rsidR="00A65F8E" w:rsidRDefault="00A65F8E">
      <w:pPr>
        <w:pStyle w:val="TOC2"/>
        <w:rPr>
          <w:rFonts w:ascii="Calibri" w:hAnsi="Calibri"/>
          <w:sz w:val="22"/>
          <w:szCs w:val="22"/>
          <w:lang w:val="en-US"/>
        </w:rPr>
      </w:pPr>
      <w:r>
        <w:t>6.0</w:t>
      </w:r>
      <w:r>
        <w:rPr>
          <w:rFonts w:ascii="Calibri" w:hAnsi="Calibri"/>
          <w:sz w:val="22"/>
          <w:szCs w:val="22"/>
          <w:lang w:val="en-US"/>
        </w:rPr>
        <w:tab/>
      </w:r>
      <w:r>
        <w:t>General</w:t>
      </w:r>
      <w:r>
        <w:tab/>
      </w:r>
      <w:r>
        <w:fldChar w:fldCharType="begin" w:fldLock="1"/>
      </w:r>
      <w:r>
        <w:instrText xml:space="preserve"> PAGEREF _Toc517979114 \h </w:instrText>
      </w:r>
      <w:r>
        <w:fldChar w:fldCharType="separate"/>
      </w:r>
      <w:r>
        <w:t>18</w:t>
      </w:r>
      <w:r>
        <w:fldChar w:fldCharType="end"/>
      </w:r>
    </w:p>
    <w:p w14:paraId="781BDE8B" w14:textId="77777777" w:rsidR="00A65F8E" w:rsidRDefault="00A65F8E">
      <w:pPr>
        <w:pStyle w:val="TOC2"/>
        <w:rPr>
          <w:rFonts w:ascii="Calibri" w:hAnsi="Calibri"/>
          <w:sz w:val="22"/>
          <w:szCs w:val="22"/>
          <w:lang w:val="en-US"/>
        </w:rPr>
      </w:pPr>
      <w:r>
        <w:t>6.1</w:t>
      </w:r>
      <w:r>
        <w:rPr>
          <w:rFonts w:ascii="Calibri" w:hAnsi="Calibri"/>
          <w:sz w:val="22"/>
          <w:szCs w:val="22"/>
          <w:lang w:val="en-US"/>
        </w:rPr>
        <w:tab/>
      </w:r>
      <w:r>
        <w:t>Physical layer protocol fields and procedures</w:t>
      </w:r>
      <w:r>
        <w:tab/>
      </w:r>
      <w:r>
        <w:fldChar w:fldCharType="begin" w:fldLock="1"/>
      </w:r>
      <w:r>
        <w:instrText xml:space="preserve"> PAGEREF _Toc517979115 \h </w:instrText>
      </w:r>
      <w:r>
        <w:fldChar w:fldCharType="separate"/>
      </w:r>
      <w:r>
        <w:t>18</w:t>
      </w:r>
      <w:r>
        <w:fldChar w:fldCharType="end"/>
      </w:r>
    </w:p>
    <w:p w14:paraId="603570E2" w14:textId="77777777" w:rsidR="00A65F8E" w:rsidRDefault="00A65F8E">
      <w:pPr>
        <w:pStyle w:val="TOC1"/>
        <w:rPr>
          <w:rFonts w:ascii="Calibri" w:hAnsi="Calibri"/>
          <w:szCs w:val="22"/>
          <w:lang w:val="en-US"/>
        </w:rPr>
      </w:pPr>
      <w:r>
        <w:t>7</w:t>
      </w:r>
      <w:r>
        <w:rPr>
          <w:rFonts w:ascii="Calibri" w:hAnsi="Calibri"/>
          <w:szCs w:val="22"/>
          <w:lang w:val="en-US"/>
        </w:rPr>
        <w:tab/>
      </w:r>
      <w:r>
        <w:t>Block transmission</w:t>
      </w:r>
      <w:r>
        <w:tab/>
      </w:r>
      <w:r>
        <w:fldChar w:fldCharType="begin" w:fldLock="1"/>
      </w:r>
      <w:r>
        <w:instrText xml:space="preserve"> PAGEREF _Toc517979116 \h </w:instrText>
      </w:r>
      <w:r>
        <w:fldChar w:fldCharType="separate"/>
      </w:r>
      <w:r>
        <w:t>19</w:t>
      </w:r>
      <w:r>
        <w:fldChar w:fldCharType="end"/>
      </w:r>
    </w:p>
    <w:p w14:paraId="7D3867A3" w14:textId="77777777" w:rsidR="00A65F8E" w:rsidRDefault="00A65F8E">
      <w:pPr>
        <w:pStyle w:val="TOC2"/>
        <w:rPr>
          <w:rFonts w:ascii="Calibri" w:hAnsi="Calibri"/>
          <w:sz w:val="22"/>
          <w:szCs w:val="22"/>
          <w:lang w:val="en-US"/>
        </w:rPr>
      </w:pPr>
      <w:r>
        <w:t>7.0</w:t>
      </w:r>
      <w:r>
        <w:rPr>
          <w:rFonts w:ascii="Calibri" w:hAnsi="Calibri"/>
          <w:sz w:val="22"/>
          <w:szCs w:val="22"/>
          <w:lang w:val="en-US"/>
        </w:rPr>
        <w:tab/>
      </w:r>
      <w:r>
        <w:t>General</w:t>
      </w:r>
      <w:r>
        <w:tab/>
      </w:r>
      <w:r>
        <w:fldChar w:fldCharType="begin" w:fldLock="1"/>
      </w:r>
      <w:r>
        <w:instrText xml:space="preserve"> PAGEREF _Toc517979117 \h </w:instrText>
      </w:r>
      <w:r>
        <w:fldChar w:fldCharType="separate"/>
      </w:r>
      <w:r>
        <w:t>19</w:t>
      </w:r>
      <w:r>
        <w:fldChar w:fldCharType="end"/>
      </w:r>
    </w:p>
    <w:p w14:paraId="77ECDABD" w14:textId="77777777" w:rsidR="00A65F8E" w:rsidRDefault="00A65F8E">
      <w:pPr>
        <w:pStyle w:val="TOC2"/>
        <w:rPr>
          <w:rFonts w:ascii="Calibri" w:hAnsi="Calibri"/>
          <w:sz w:val="22"/>
          <w:szCs w:val="22"/>
          <w:lang w:val="en-US"/>
        </w:rPr>
      </w:pPr>
      <w:r>
        <w:t>7.1</w:t>
      </w:r>
      <w:r>
        <w:rPr>
          <w:rFonts w:ascii="Calibri" w:hAnsi="Calibri"/>
          <w:sz w:val="22"/>
          <w:szCs w:val="22"/>
          <w:lang w:val="en-US"/>
        </w:rPr>
        <w:tab/>
      </w:r>
      <w:r>
        <w:t>SACCH downlink block format</w:t>
      </w:r>
      <w:r>
        <w:tab/>
      </w:r>
      <w:r>
        <w:fldChar w:fldCharType="begin" w:fldLock="1"/>
      </w:r>
      <w:r>
        <w:instrText xml:space="preserve"> PAGEREF _Toc517979118 \h </w:instrText>
      </w:r>
      <w:r>
        <w:fldChar w:fldCharType="separate"/>
      </w:r>
      <w:r>
        <w:t>19</w:t>
      </w:r>
      <w:r>
        <w:fldChar w:fldCharType="end"/>
      </w:r>
    </w:p>
    <w:p w14:paraId="54906EAF" w14:textId="77777777" w:rsidR="00A65F8E" w:rsidRPr="00A65F8E" w:rsidRDefault="00A65F8E">
      <w:pPr>
        <w:pStyle w:val="TOC3"/>
        <w:rPr>
          <w:rFonts w:ascii="Calibri" w:hAnsi="Calibri"/>
          <w:sz w:val="22"/>
          <w:szCs w:val="22"/>
          <w:lang w:val="fr-FR"/>
        </w:rPr>
      </w:pPr>
      <w:r w:rsidRPr="00A65F8E">
        <w:rPr>
          <w:lang w:val="fr-FR"/>
        </w:rPr>
        <w:t>7.1.1</w:t>
      </w:r>
      <w:r w:rsidRPr="00A65F8E">
        <w:rPr>
          <w:rFonts w:ascii="Calibri" w:hAnsi="Calibri"/>
          <w:sz w:val="22"/>
          <w:szCs w:val="22"/>
          <w:lang w:val="fr-FR"/>
        </w:rPr>
        <w:tab/>
      </w:r>
      <w:r w:rsidRPr="00A65F8E">
        <w:rPr>
          <w:i/>
          <w:iCs/>
          <w:lang w:val="fr-FR"/>
        </w:rPr>
        <w:t>A/Gb mode</w:t>
      </w:r>
      <w:r w:rsidRPr="00A65F8E">
        <w:rPr>
          <w:lang w:val="fr-FR"/>
        </w:rPr>
        <w:tab/>
      </w:r>
      <w:r>
        <w:fldChar w:fldCharType="begin" w:fldLock="1"/>
      </w:r>
      <w:r w:rsidRPr="00A65F8E">
        <w:rPr>
          <w:lang w:val="fr-FR"/>
        </w:rPr>
        <w:instrText xml:space="preserve"> PAGEREF _Toc517979119 \h </w:instrText>
      </w:r>
      <w:r>
        <w:fldChar w:fldCharType="separate"/>
      </w:r>
      <w:r w:rsidRPr="00A65F8E">
        <w:rPr>
          <w:lang w:val="fr-FR"/>
        </w:rPr>
        <w:t>19</w:t>
      </w:r>
      <w:r>
        <w:fldChar w:fldCharType="end"/>
      </w:r>
    </w:p>
    <w:p w14:paraId="43F30A50" w14:textId="77777777" w:rsidR="00A65F8E" w:rsidRPr="00A65F8E" w:rsidRDefault="00A65F8E">
      <w:pPr>
        <w:pStyle w:val="TOC3"/>
        <w:rPr>
          <w:rFonts w:ascii="Calibri" w:hAnsi="Calibri"/>
          <w:sz w:val="22"/>
          <w:szCs w:val="22"/>
          <w:lang w:val="fr-FR"/>
        </w:rPr>
      </w:pPr>
      <w:r w:rsidRPr="00A65F8E">
        <w:rPr>
          <w:lang w:val="fr-FR"/>
        </w:rPr>
        <w:t>7.1.2</w:t>
      </w:r>
      <w:r w:rsidRPr="00A65F8E">
        <w:rPr>
          <w:rFonts w:ascii="Calibri" w:hAnsi="Calibri"/>
          <w:sz w:val="22"/>
          <w:szCs w:val="22"/>
          <w:lang w:val="fr-FR"/>
        </w:rPr>
        <w:tab/>
      </w:r>
      <w:r w:rsidRPr="00A65F8E">
        <w:rPr>
          <w:i/>
          <w:iCs/>
          <w:lang w:val="fr-FR"/>
        </w:rPr>
        <w:t>Iu mode</w:t>
      </w:r>
      <w:r w:rsidRPr="00A65F8E">
        <w:rPr>
          <w:lang w:val="fr-FR"/>
        </w:rPr>
        <w:tab/>
      </w:r>
      <w:r>
        <w:fldChar w:fldCharType="begin" w:fldLock="1"/>
      </w:r>
      <w:r w:rsidRPr="00A65F8E">
        <w:rPr>
          <w:lang w:val="fr-FR"/>
        </w:rPr>
        <w:instrText xml:space="preserve"> PAGEREF _Toc517979120 \h </w:instrText>
      </w:r>
      <w:r>
        <w:fldChar w:fldCharType="separate"/>
      </w:r>
      <w:r w:rsidRPr="00A65F8E">
        <w:rPr>
          <w:lang w:val="fr-FR"/>
        </w:rPr>
        <w:t>20</w:t>
      </w:r>
      <w:r>
        <w:fldChar w:fldCharType="end"/>
      </w:r>
    </w:p>
    <w:p w14:paraId="5DDF77A0" w14:textId="77777777" w:rsidR="00A65F8E" w:rsidRDefault="00A65F8E">
      <w:pPr>
        <w:pStyle w:val="TOC2"/>
        <w:rPr>
          <w:rFonts w:ascii="Calibri" w:hAnsi="Calibri"/>
          <w:sz w:val="22"/>
          <w:szCs w:val="22"/>
          <w:lang w:val="en-US"/>
        </w:rPr>
      </w:pPr>
      <w:r>
        <w:t>7.2</w:t>
      </w:r>
      <w:r>
        <w:rPr>
          <w:rFonts w:ascii="Calibri" w:hAnsi="Calibri"/>
          <w:sz w:val="22"/>
          <w:szCs w:val="22"/>
          <w:lang w:val="en-US"/>
        </w:rPr>
        <w:tab/>
      </w:r>
      <w:r>
        <w:t>SACCH uplink block format</w:t>
      </w:r>
      <w:r>
        <w:tab/>
      </w:r>
      <w:r>
        <w:fldChar w:fldCharType="begin" w:fldLock="1"/>
      </w:r>
      <w:r>
        <w:instrText xml:space="preserve"> PAGEREF _Toc517979121 \h </w:instrText>
      </w:r>
      <w:r>
        <w:fldChar w:fldCharType="separate"/>
      </w:r>
      <w:r>
        <w:t>21</w:t>
      </w:r>
      <w:r>
        <w:fldChar w:fldCharType="end"/>
      </w:r>
    </w:p>
    <w:p w14:paraId="60FD29C9" w14:textId="77777777" w:rsidR="00A65F8E" w:rsidRDefault="00A65F8E">
      <w:pPr>
        <w:pStyle w:val="TOC3"/>
        <w:rPr>
          <w:rFonts w:ascii="Calibri" w:hAnsi="Calibri"/>
          <w:sz w:val="22"/>
          <w:szCs w:val="22"/>
          <w:lang w:val="en-US"/>
        </w:rPr>
      </w:pPr>
      <w:r>
        <w:t>7.2.1</w:t>
      </w:r>
      <w:r>
        <w:rPr>
          <w:rFonts w:ascii="Calibri" w:hAnsi="Calibri"/>
          <w:sz w:val="22"/>
          <w:szCs w:val="22"/>
          <w:lang w:val="en-US"/>
        </w:rPr>
        <w:tab/>
      </w:r>
      <w:r w:rsidRPr="002B62C6">
        <w:rPr>
          <w:i/>
          <w:iCs/>
        </w:rPr>
        <w:t>A/Gb mode</w:t>
      </w:r>
      <w:r>
        <w:tab/>
      </w:r>
      <w:r>
        <w:fldChar w:fldCharType="begin" w:fldLock="1"/>
      </w:r>
      <w:r>
        <w:instrText xml:space="preserve"> PAGEREF _Toc517979122 \h </w:instrText>
      </w:r>
      <w:r>
        <w:fldChar w:fldCharType="separate"/>
      </w:r>
      <w:r>
        <w:t>21</w:t>
      </w:r>
      <w:r>
        <w:fldChar w:fldCharType="end"/>
      </w:r>
    </w:p>
    <w:p w14:paraId="6B38FD1A" w14:textId="77777777" w:rsidR="00A65F8E" w:rsidRDefault="00A65F8E">
      <w:pPr>
        <w:pStyle w:val="TOC3"/>
        <w:rPr>
          <w:rFonts w:ascii="Calibri" w:hAnsi="Calibri"/>
          <w:sz w:val="22"/>
          <w:szCs w:val="22"/>
          <w:lang w:val="en-US"/>
        </w:rPr>
      </w:pPr>
      <w:r>
        <w:t>7.2.2</w:t>
      </w:r>
      <w:r>
        <w:rPr>
          <w:rFonts w:ascii="Calibri" w:hAnsi="Calibri"/>
          <w:sz w:val="22"/>
          <w:szCs w:val="22"/>
          <w:lang w:val="en-US"/>
        </w:rPr>
        <w:tab/>
      </w:r>
      <w:r w:rsidRPr="002B62C6">
        <w:rPr>
          <w:i/>
          <w:iCs/>
        </w:rPr>
        <w:t>Iu mode</w:t>
      </w:r>
      <w:r>
        <w:tab/>
      </w:r>
      <w:r>
        <w:fldChar w:fldCharType="begin" w:fldLock="1"/>
      </w:r>
      <w:r>
        <w:instrText xml:space="preserve"> PAGEREF _Toc517979123 \h </w:instrText>
      </w:r>
      <w:r>
        <w:fldChar w:fldCharType="separate"/>
      </w:r>
      <w:r>
        <w:t>21</w:t>
      </w:r>
      <w:r>
        <w:fldChar w:fldCharType="end"/>
      </w:r>
    </w:p>
    <w:p w14:paraId="0452BCAB" w14:textId="77777777" w:rsidR="00A65F8E" w:rsidRDefault="00A65F8E">
      <w:pPr>
        <w:pStyle w:val="TOC2"/>
        <w:rPr>
          <w:rFonts w:ascii="Calibri" w:hAnsi="Calibri"/>
          <w:sz w:val="22"/>
          <w:szCs w:val="22"/>
          <w:lang w:val="en-US"/>
        </w:rPr>
      </w:pPr>
      <w:r>
        <w:t>7.3</w:t>
      </w:r>
      <w:r>
        <w:rPr>
          <w:rFonts w:ascii="Calibri" w:hAnsi="Calibri"/>
          <w:sz w:val="22"/>
          <w:szCs w:val="22"/>
          <w:lang w:val="en-US"/>
        </w:rPr>
        <w:tab/>
      </w:r>
      <w:r>
        <w:t>FACCH/SDCCH/CCCH/BCCH/CBCH downlink block format</w:t>
      </w:r>
      <w:r>
        <w:tab/>
      </w:r>
      <w:r>
        <w:fldChar w:fldCharType="begin" w:fldLock="1"/>
      </w:r>
      <w:r>
        <w:instrText xml:space="preserve"> PAGEREF _Toc517979124 \h </w:instrText>
      </w:r>
      <w:r>
        <w:fldChar w:fldCharType="separate"/>
      </w:r>
      <w:r>
        <w:t>21</w:t>
      </w:r>
      <w:r>
        <w:fldChar w:fldCharType="end"/>
      </w:r>
    </w:p>
    <w:p w14:paraId="751CA716" w14:textId="77777777" w:rsidR="00A65F8E" w:rsidRDefault="00A65F8E">
      <w:pPr>
        <w:pStyle w:val="TOC3"/>
        <w:rPr>
          <w:rFonts w:ascii="Calibri" w:hAnsi="Calibri"/>
          <w:sz w:val="22"/>
          <w:szCs w:val="22"/>
          <w:lang w:val="en-US"/>
        </w:rPr>
      </w:pPr>
      <w:r>
        <w:t>7.3.1</w:t>
      </w:r>
      <w:r>
        <w:rPr>
          <w:rFonts w:ascii="Calibri" w:hAnsi="Calibri"/>
          <w:sz w:val="22"/>
          <w:szCs w:val="22"/>
          <w:lang w:val="en-US"/>
        </w:rPr>
        <w:tab/>
      </w:r>
      <w:r>
        <w:t>CCCH/BCCH/CBCH downlink block format</w:t>
      </w:r>
      <w:r>
        <w:tab/>
      </w:r>
      <w:r>
        <w:fldChar w:fldCharType="begin" w:fldLock="1"/>
      </w:r>
      <w:r>
        <w:instrText xml:space="preserve"> PAGEREF _Toc517979125 \h </w:instrText>
      </w:r>
      <w:r>
        <w:fldChar w:fldCharType="separate"/>
      </w:r>
      <w:r>
        <w:t>21</w:t>
      </w:r>
      <w:r>
        <w:fldChar w:fldCharType="end"/>
      </w:r>
    </w:p>
    <w:p w14:paraId="6742F552" w14:textId="77777777" w:rsidR="00A65F8E" w:rsidRDefault="00A65F8E">
      <w:pPr>
        <w:pStyle w:val="TOC3"/>
        <w:rPr>
          <w:rFonts w:ascii="Calibri" w:hAnsi="Calibri"/>
          <w:sz w:val="22"/>
          <w:szCs w:val="22"/>
          <w:lang w:val="en-US"/>
        </w:rPr>
      </w:pPr>
      <w:r>
        <w:t>7.3.2</w:t>
      </w:r>
      <w:r>
        <w:rPr>
          <w:rFonts w:ascii="Calibri" w:hAnsi="Calibri"/>
          <w:sz w:val="22"/>
          <w:szCs w:val="22"/>
          <w:lang w:val="en-US"/>
        </w:rPr>
        <w:tab/>
      </w:r>
      <w:r>
        <w:t>FACCH/SDCCH downlink block format</w:t>
      </w:r>
      <w:r>
        <w:tab/>
      </w:r>
      <w:r>
        <w:fldChar w:fldCharType="begin" w:fldLock="1"/>
      </w:r>
      <w:r>
        <w:instrText xml:space="preserve"> PAGEREF _Toc517979126 \h </w:instrText>
      </w:r>
      <w:r>
        <w:fldChar w:fldCharType="separate"/>
      </w:r>
      <w:r>
        <w:t>22</w:t>
      </w:r>
      <w:r>
        <w:fldChar w:fldCharType="end"/>
      </w:r>
    </w:p>
    <w:p w14:paraId="0ECA2E39" w14:textId="77777777" w:rsidR="00A65F8E" w:rsidRPr="00A65F8E" w:rsidRDefault="00A65F8E">
      <w:pPr>
        <w:pStyle w:val="TOC4"/>
        <w:rPr>
          <w:rFonts w:ascii="Calibri" w:hAnsi="Calibri"/>
          <w:sz w:val="22"/>
          <w:szCs w:val="22"/>
          <w:lang w:val="fr-FR"/>
        </w:rPr>
      </w:pPr>
      <w:r w:rsidRPr="00A65F8E">
        <w:rPr>
          <w:lang w:val="fr-FR"/>
        </w:rPr>
        <w:t>7.3.2.1</w:t>
      </w:r>
      <w:r w:rsidRPr="00A65F8E">
        <w:rPr>
          <w:rFonts w:ascii="Calibri" w:hAnsi="Calibri"/>
          <w:sz w:val="22"/>
          <w:szCs w:val="22"/>
          <w:lang w:val="fr-FR"/>
        </w:rPr>
        <w:tab/>
      </w:r>
      <w:r w:rsidRPr="00A65F8E">
        <w:rPr>
          <w:i/>
          <w:iCs/>
          <w:lang w:val="fr-FR"/>
        </w:rPr>
        <w:t>A/Gb mode</w:t>
      </w:r>
      <w:r w:rsidRPr="00A65F8E">
        <w:rPr>
          <w:lang w:val="fr-FR"/>
        </w:rPr>
        <w:tab/>
      </w:r>
      <w:r>
        <w:fldChar w:fldCharType="begin" w:fldLock="1"/>
      </w:r>
      <w:r w:rsidRPr="00A65F8E">
        <w:rPr>
          <w:lang w:val="fr-FR"/>
        </w:rPr>
        <w:instrText xml:space="preserve"> PAGEREF _Toc517979127 \h </w:instrText>
      </w:r>
      <w:r>
        <w:fldChar w:fldCharType="separate"/>
      </w:r>
      <w:r w:rsidRPr="00A65F8E">
        <w:rPr>
          <w:lang w:val="fr-FR"/>
        </w:rPr>
        <w:t>22</w:t>
      </w:r>
      <w:r>
        <w:fldChar w:fldCharType="end"/>
      </w:r>
    </w:p>
    <w:p w14:paraId="7D5BF59A" w14:textId="77777777" w:rsidR="00A65F8E" w:rsidRPr="00A65F8E" w:rsidRDefault="00A65F8E">
      <w:pPr>
        <w:pStyle w:val="TOC4"/>
        <w:rPr>
          <w:rFonts w:ascii="Calibri" w:hAnsi="Calibri"/>
          <w:sz w:val="22"/>
          <w:szCs w:val="22"/>
          <w:lang w:val="fr-FR"/>
        </w:rPr>
      </w:pPr>
      <w:r w:rsidRPr="00A65F8E">
        <w:rPr>
          <w:lang w:val="fr-FR"/>
        </w:rPr>
        <w:t>7.3.2.2</w:t>
      </w:r>
      <w:r w:rsidRPr="00A65F8E">
        <w:rPr>
          <w:rFonts w:ascii="Calibri" w:hAnsi="Calibri"/>
          <w:sz w:val="22"/>
          <w:szCs w:val="22"/>
          <w:lang w:val="fr-FR"/>
        </w:rPr>
        <w:tab/>
      </w:r>
      <w:r w:rsidRPr="00A65F8E">
        <w:rPr>
          <w:i/>
          <w:iCs/>
          <w:lang w:val="fr-FR"/>
        </w:rPr>
        <w:t>Iu mode</w:t>
      </w:r>
      <w:r w:rsidRPr="00A65F8E">
        <w:rPr>
          <w:lang w:val="fr-FR"/>
        </w:rPr>
        <w:tab/>
      </w:r>
      <w:r>
        <w:fldChar w:fldCharType="begin" w:fldLock="1"/>
      </w:r>
      <w:r w:rsidRPr="00A65F8E">
        <w:rPr>
          <w:lang w:val="fr-FR"/>
        </w:rPr>
        <w:instrText xml:space="preserve"> PAGEREF _Toc517979128 \h </w:instrText>
      </w:r>
      <w:r>
        <w:fldChar w:fldCharType="separate"/>
      </w:r>
      <w:r w:rsidRPr="00A65F8E">
        <w:rPr>
          <w:lang w:val="fr-FR"/>
        </w:rPr>
        <w:t>22</w:t>
      </w:r>
      <w:r>
        <w:fldChar w:fldCharType="end"/>
      </w:r>
    </w:p>
    <w:p w14:paraId="4BEA1E4A" w14:textId="77777777" w:rsidR="00A65F8E" w:rsidRDefault="00A65F8E">
      <w:pPr>
        <w:pStyle w:val="TOC2"/>
        <w:rPr>
          <w:rFonts w:ascii="Calibri" w:hAnsi="Calibri"/>
          <w:sz w:val="22"/>
          <w:szCs w:val="22"/>
          <w:lang w:val="en-US"/>
        </w:rPr>
      </w:pPr>
      <w:r>
        <w:t>7.4</w:t>
      </w:r>
      <w:r>
        <w:rPr>
          <w:rFonts w:ascii="Calibri" w:hAnsi="Calibri"/>
          <w:sz w:val="22"/>
          <w:szCs w:val="22"/>
          <w:lang w:val="en-US"/>
        </w:rPr>
        <w:tab/>
      </w:r>
      <w:r>
        <w:t>FACCH/SDCCH uplink block format</w:t>
      </w:r>
      <w:r>
        <w:tab/>
      </w:r>
      <w:r>
        <w:fldChar w:fldCharType="begin" w:fldLock="1"/>
      </w:r>
      <w:r>
        <w:instrText xml:space="preserve"> PAGEREF _Toc517979129 \h </w:instrText>
      </w:r>
      <w:r>
        <w:fldChar w:fldCharType="separate"/>
      </w:r>
      <w:r>
        <w:t>23</w:t>
      </w:r>
      <w:r>
        <w:fldChar w:fldCharType="end"/>
      </w:r>
    </w:p>
    <w:p w14:paraId="6F98D4C5" w14:textId="77777777" w:rsidR="00A65F8E" w:rsidRPr="00A65F8E" w:rsidRDefault="00A65F8E">
      <w:pPr>
        <w:pStyle w:val="TOC3"/>
        <w:rPr>
          <w:rFonts w:ascii="Calibri" w:hAnsi="Calibri"/>
          <w:sz w:val="22"/>
          <w:szCs w:val="22"/>
          <w:lang w:val="fr-FR"/>
        </w:rPr>
      </w:pPr>
      <w:r w:rsidRPr="00A65F8E">
        <w:rPr>
          <w:lang w:val="fr-FR"/>
        </w:rPr>
        <w:t>7.4.1</w:t>
      </w:r>
      <w:r w:rsidRPr="00A65F8E">
        <w:rPr>
          <w:rFonts w:ascii="Calibri" w:hAnsi="Calibri"/>
          <w:sz w:val="22"/>
          <w:szCs w:val="22"/>
          <w:lang w:val="fr-FR"/>
        </w:rPr>
        <w:tab/>
      </w:r>
      <w:r w:rsidRPr="00A65F8E">
        <w:rPr>
          <w:i/>
          <w:iCs/>
          <w:lang w:val="fr-FR"/>
        </w:rPr>
        <w:t>A/Gb mode</w:t>
      </w:r>
      <w:r w:rsidRPr="00A65F8E">
        <w:rPr>
          <w:lang w:val="fr-FR"/>
        </w:rPr>
        <w:tab/>
      </w:r>
      <w:r>
        <w:fldChar w:fldCharType="begin" w:fldLock="1"/>
      </w:r>
      <w:r w:rsidRPr="00A65F8E">
        <w:rPr>
          <w:lang w:val="fr-FR"/>
        </w:rPr>
        <w:instrText xml:space="preserve"> PAGEREF _Toc517979130 \h </w:instrText>
      </w:r>
      <w:r>
        <w:fldChar w:fldCharType="separate"/>
      </w:r>
      <w:r w:rsidRPr="00A65F8E">
        <w:rPr>
          <w:lang w:val="fr-FR"/>
        </w:rPr>
        <w:t>23</w:t>
      </w:r>
      <w:r>
        <w:fldChar w:fldCharType="end"/>
      </w:r>
    </w:p>
    <w:p w14:paraId="55278C3E" w14:textId="77777777" w:rsidR="00A65F8E" w:rsidRPr="00A65F8E" w:rsidRDefault="00A65F8E">
      <w:pPr>
        <w:pStyle w:val="TOC3"/>
        <w:rPr>
          <w:rFonts w:ascii="Calibri" w:hAnsi="Calibri"/>
          <w:sz w:val="22"/>
          <w:szCs w:val="22"/>
          <w:lang w:val="fr-FR"/>
        </w:rPr>
      </w:pPr>
      <w:r w:rsidRPr="00A65F8E">
        <w:rPr>
          <w:lang w:val="fr-FR"/>
        </w:rPr>
        <w:t>7.4.2</w:t>
      </w:r>
      <w:r w:rsidRPr="00A65F8E">
        <w:rPr>
          <w:rFonts w:ascii="Calibri" w:hAnsi="Calibri"/>
          <w:sz w:val="22"/>
          <w:szCs w:val="22"/>
          <w:lang w:val="fr-FR"/>
        </w:rPr>
        <w:tab/>
      </w:r>
      <w:r w:rsidRPr="00A65F8E">
        <w:rPr>
          <w:i/>
          <w:lang w:val="fr-FR"/>
        </w:rPr>
        <w:t>Iu mode</w:t>
      </w:r>
      <w:r w:rsidRPr="00A65F8E">
        <w:rPr>
          <w:lang w:val="fr-FR"/>
        </w:rPr>
        <w:tab/>
      </w:r>
      <w:r>
        <w:fldChar w:fldCharType="begin" w:fldLock="1"/>
      </w:r>
      <w:r w:rsidRPr="00A65F8E">
        <w:rPr>
          <w:lang w:val="fr-FR"/>
        </w:rPr>
        <w:instrText xml:space="preserve"> PAGEREF _Toc517979131 \h </w:instrText>
      </w:r>
      <w:r>
        <w:fldChar w:fldCharType="separate"/>
      </w:r>
      <w:r w:rsidRPr="00A65F8E">
        <w:rPr>
          <w:lang w:val="fr-FR"/>
        </w:rPr>
        <w:t>23</w:t>
      </w:r>
      <w:r>
        <w:fldChar w:fldCharType="end"/>
      </w:r>
    </w:p>
    <w:p w14:paraId="693BF7F8" w14:textId="77777777" w:rsidR="00A65F8E" w:rsidRDefault="00A65F8E">
      <w:pPr>
        <w:pStyle w:val="TOC2"/>
        <w:rPr>
          <w:rFonts w:ascii="Calibri" w:hAnsi="Calibri"/>
          <w:sz w:val="22"/>
          <w:szCs w:val="22"/>
          <w:lang w:val="en-US"/>
        </w:rPr>
      </w:pPr>
      <w:r>
        <w:t>7.4a</w:t>
      </w:r>
      <w:r>
        <w:rPr>
          <w:rFonts w:ascii="Calibri" w:hAnsi="Calibri"/>
          <w:sz w:val="22"/>
          <w:szCs w:val="22"/>
          <w:lang w:val="en-US"/>
        </w:rPr>
        <w:tab/>
      </w:r>
      <w:r>
        <w:t>RACH uplink / Uplink access burst block format</w:t>
      </w:r>
      <w:r>
        <w:tab/>
      </w:r>
      <w:r>
        <w:fldChar w:fldCharType="begin" w:fldLock="1"/>
      </w:r>
      <w:r>
        <w:instrText xml:space="preserve"> PAGEREF _Toc517979132 \h </w:instrText>
      </w:r>
      <w:r>
        <w:fldChar w:fldCharType="separate"/>
      </w:r>
      <w:r>
        <w:t>23</w:t>
      </w:r>
      <w:r>
        <w:fldChar w:fldCharType="end"/>
      </w:r>
    </w:p>
    <w:p w14:paraId="3CA4CFF1" w14:textId="77777777" w:rsidR="00A65F8E" w:rsidRDefault="00A65F8E">
      <w:pPr>
        <w:pStyle w:val="TOC2"/>
        <w:rPr>
          <w:rFonts w:ascii="Calibri" w:hAnsi="Calibri"/>
          <w:sz w:val="22"/>
          <w:szCs w:val="22"/>
          <w:lang w:val="en-US"/>
        </w:rPr>
      </w:pPr>
      <w:r>
        <w:t>7.5</w:t>
      </w:r>
      <w:r>
        <w:rPr>
          <w:rFonts w:ascii="Calibri" w:hAnsi="Calibri"/>
          <w:sz w:val="22"/>
          <w:szCs w:val="22"/>
          <w:lang w:val="en-US"/>
        </w:rPr>
        <w:tab/>
      </w:r>
      <w:r>
        <w:t>PBCCH/PCCCH downlink/PACCH block format</w:t>
      </w:r>
      <w:r>
        <w:tab/>
      </w:r>
      <w:r>
        <w:fldChar w:fldCharType="begin" w:fldLock="1"/>
      </w:r>
      <w:r>
        <w:instrText xml:space="preserve"> PAGEREF _Toc517979133 \h </w:instrText>
      </w:r>
      <w:r>
        <w:fldChar w:fldCharType="separate"/>
      </w:r>
      <w:r>
        <w:t>24</w:t>
      </w:r>
      <w:r>
        <w:fldChar w:fldCharType="end"/>
      </w:r>
    </w:p>
    <w:p w14:paraId="19CA2B24" w14:textId="77777777" w:rsidR="00A65F8E" w:rsidRDefault="00A65F8E">
      <w:pPr>
        <w:pStyle w:val="TOC2"/>
        <w:rPr>
          <w:rFonts w:ascii="Calibri" w:hAnsi="Calibri"/>
          <w:sz w:val="22"/>
          <w:szCs w:val="22"/>
          <w:lang w:val="en-US"/>
        </w:rPr>
      </w:pPr>
      <w:r>
        <w:t>7.6</w:t>
      </w:r>
      <w:r>
        <w:rPr>
          <w:rFonts w:ascii="Calibri" w:hAnsi="Calibri"/>
          <w:sz w:val="22"/>
          <w:szCs w:val="22"/>
          <w:lang w:val="en-US"/>
        </w:rPr>
        <w:tab/>
      </w:r>
      <w:r>
        <w:t>PDTCH block formats</w:t>
      </w:r>
      <w:r>
        <w:tab/>
      </w:r>
      <w:r>
        <w:fldChar w:fldCharType="begin" w:fldLock="1"/>
      </w:r>
      <w:r>
        <w:instrText xml:space="preserve"> PAGEREF _Toc517979134 \h </w:instrText>
      </w:r>
      <w:r>
        <w:fldChar w:fldCharType="separate"/>
      </w:r>
      <w:r>
        <w:t>25</w:t>
      </w:r>
      <w:r>
        <w:fldChar w:fldCharType="end"/>
      </w:r>
    </w:p>
    <w:p w14:paraId="7BE5CEB4" w14:textId="77777777" w:rsidR="00A65F8E" w:rsidRDefault="00A65F8E">
      <w:pPr>
        <w:pStyle w:val="TOC3"/>
        <w:rPr>
          <w:rFonts w:ascii="Calibri" w:hAnsi="Calibri"/>
          <w:sz w:val="22"/>
          <w:szCs w:val="22"/>
          <w:lang w:val="en-US"/>
        </w:rPr>
      </w:pPr>
      <w:r>
        <w:t>7.6.1</w:t>
      </w:r>
      <w:r>
        <w:rPr>
          <w:rFonts w:ascii="Calibri" w:hAnsi="Calibri"/>
          <w:sz w:val="22"/>
          <w:szCs w:val="22"/>
          <w:lang w:val="en-US"/>
        </w:rPr>
        <w:tab/>
      </w:r>
      <w:r>
        <w:t>PDTCH block type 1 (CS-1) format</w:t>
      </w:r>
      <w:r>
        <w:tab/>
      </w:r>
      <w:r>
        <w:fldChar w:fldCharType="begin" w:fldLock="1"/>
      </w:r>
      <w:r>
        <w:instrText xml:space="preserve"> PAGEREF _Toc517979135 \h </w:instrText>
      </w:r>
      <w:r>
        <w:fldChar w:fldCharType="separate"/>
      </w:r>
      <w:r>
        <w:t>25</w:t>
      </w:r>
      <w:r>
        <w:fldChar w:fldCharType="end"/>
      </w:r>
    </w:p>
    <w:p w14:paraId="3A37CC4C" w14:textId="77777777" w:rsidR="00A65F8E" w:rsidRDefault="00A65F8E">
      <w:pPr>
        <w:pStyle w:val="TOC3"/>
        <w:rPr>
          <w:rFonts w:ascii="Calibri" w:hAnsi="Calibri"/>
          <w:sz w:val="22"/>
          <w:szCs w:val="22"/>
          <w:lang w:val="en-US"/>
        </w:rPr>
      </w:pPr>
      <w:r>
        <w:t>7.6.2</w:t>
      </w:r>
      <w:r>
        <w:rPr>
          <w:rFonts w:ascii="Calibri" w:hAnsi="Calibri"/>
          <w:sz w:val="22"/>
          <w:szCs w:val="22"/>
          <w:lang w:val="en-US"/>
        </w:rPr>
        <w:tab/>
      </w:r>
      <w:r>
        <w:t>PDTCH block type 2 (CS-2) format</w:t>
      </w:r>
      <w:r>
        <w:tab/>
      </w:r>
      <w:r>
        <w:fldChar w:fldCharType="begin" w:fldLock="1"/>
      </w:r>
      <w:r>
        <w:instrText xml:space="preserve"> PAGEREF _Toc517979136 \h </w:instrText>
      </w:r>
      <w:r>
        <w:fldChar w:fldCharType="separate"/>
      </w:r>
      <w:r>
        <w:t>25</w:t>
      </w:r>
      <w:r>
        <w:fldChar w:fldCharType="end"/>
      </w:r>
    </w:p>
    <w:p w14:paraId="09A551A9" w14:textId="77777777" w:rsidR="00A65F8E" w:rsidRDefault="00A65F8E">
      <w:pPr>
        <w:pStyle w:val="TOC3"/>
        <w:rPr>
          <w:rFonts w:ascii="Calibri" w:hAnsi="Calibri"/>
          <w:sz w:val="22"/>
          <w:szCs w:val="22"/>
          <w:lang w:val="en-US"/>
        </w:rPr>
      </w:pPr>
      <w:r>
        <w:t>7.6.3</w:t>
      </w:r>
      <w:r>
        <w:rPr>
          <w:rFonts w:ascii="Calibri" w:hAnsi="Calibri"/>
          <w:sz w:val="22"/>
          <w:szCs w:val="22"/>
          <w:lang w:val="en-US"/>
        </w:rPr>
        <w:tab/>
      </w:r>
      <w:r>
        <w:t>PDTCH block type 3 (CS-3) format</w:t>
      </w:r>
      <w:r>
        <w:tab/>
      </w:r>
      <w:r>
        <w:fldChar w:fldCharType="begin" w:fldLock="1"/>
      </w:r>
      <w:r>
        <w:instrText xml:space="preserve"> PAGEREF _Toc517979137 \h </w:instrText>
      </w:r>
      <w:r>
        <w:fldChar w:fldCharType="separate"/>
      </w:r>
      <w:r>
        <w:t>26</w:t>
      </w:r>
      <w:r>
        <w:fldChar w:fldCharType="end"/>
      </w:r>
    </w:p>
    <w:p w14:paraId="263A6FE7" w14:textId="77777777" w:rsidR="00A65F8E" w:rsidRDefault="00A65F8E">
      <w:pPr>
        <w:pStyle w:val="TOC3"/>
        <w:rPr>
          <w:rFonts w:ascii="Calibri" w:hAnsi="Calibri"/>
          <w:sz w:val="22"/>
          <w:szCs w:val="22"/>
          <w:lang w:val="en-US"/>
        </w:rPr>
      </w:pPr>
      <w:r>
        <w:t>7.6.4</w:t>
      </w:r>
      <w:r>
        <w:rPr>
          <w:rFonts w:ascii="Calibri" w:hAnsi="Calibri"/>
          <w:sz w:val="22"/>
          <w:szCs w:val="22"/>
          <w:lang w:val="en-US"/>
        </w:rPr>
        <w:tab/>
      </w:r>
      <w:r>
        <w:t>PDTCH block type 4 (CS-4) format</w:t>
      </w:r>
      <w:r>
        <w:tab/>
      </w:r>
      <w:r>
        <w:fldChar w:fldCharType="begin" w:fldLock="1"/>
      </w:r>
      <w:r>
        <w:instrText xml:space="preserve"> PAGEREF _Toc517979138 \h </w:instrText>
      </w:r>
      <w:r>
        <w:fldChar w:fldCharType="separate"/>
      </w:r>
      <w:r>
        <w:t>26</w:t>
      </w:r>
      <w:r>
        <w:fldChar w:fldCharType="end"/>
      </w:r>
    </w:p>
    <w:p w14:paraId="2AE3AA8A" w14:textId="77777777" w:rsidR="00A65F8E" w:rsidRDefault="00A65F8E">
      <w:pPr>
        <w:pStyle w:val="TOC3"/>
        <w:rPr>
          <w:rFonts w:ascii="Calibri" w:hAnsi="Calibri"/>
          <w:sz w:val="22"/>
          <w:szCs w:val="22"/>
          <w:lang w:val="en-US"/>
        </w:rPr>
      </w:pPr>
      <w:r>
        <w:t>7.6.5</w:t>
      </w:r>
      <w:r>
        <w:rPr>
          <w:rFonts w:ascii="Calibri" w:hAnsi="Calibri"/>
          <w:sz w:val="22"/>
          <w:szCs w:val="22"/>
          <w:lang w:val="en-US"/>
        </w:rPr>
        <w:tab/>
      </w:r>
      <w:r>
        <w:t>PDTCH block type 5 (MCS-1) format</w:t>
      </w:r>
      <w:r>
        <w:tab/>
      </w:r>
      <w:r>
        <w:fldChar w:fldCharType="begin" w:fldLock="1"/>
      </w:r>
      <w:r>
        <w:instrText xml:space="preserve"> PAGEREF _Toc517979139 \h </w:instrText>
      </w:r>
      <w:r>
        <w:fldChar w:fldCharType="separate"/>
      </w:r>
      <w:r>
        <w:t>26</w:t>
      </w:r>
      <w:r>
        <w:fldChar w:fldCharType="end"/>
      </w:r>
    </w:p>
    <w:p w14:paraId="7B123DC1" w14:textId="77777777" w:rsidR="00A65F8E" w:rsidRDefault="00A65F8E">
      <w:pPr>
        <w:pStyle w:val="TOC3"/>
        <w:rPr>
          <w:rFonts w:ascii="Calibri" w:hAnsi="Calibri"/>
          <w:sz w:val="22"/>
          <w:szCs w:val="22"/>
          <w:lang w:val="en-US"/>
        </w:rPr>
      </w:pPr>
      <w:r>
        <w:t>7.6.6</w:t>
      </w:r>
      <w:r>
        <w:rPr>
          <w:rFonts w:ascii="Calibri" w:hAnsi="Calibri"/>
          <w:sz w:val="22"/>
          <w:szCs w:val="22"/>
          <w:lang w:val="en-US"/>
        </w:rPr>
        <w:tab/>
      </w:r>
      <w:r>
        <w:t>PDTCH block type 6 (MCS-2) format</w:t>
      </w:r>
      <w:r>
        <w:tab/>
      </w:r>
      <w:r>
        <w:fldChar w:fldCharType="begin" w:fldLock="1"/>
      </w:r>
      <w:r>
        <w:instrText xml:space="preserve"> PAGEREF _Toc517979140 \h </w:instrText>
      </w:r>
      <w:r>
        <w:fldChar w:fldCharType="separate"/>
      </w:r>
      <w:r>
        <w:t>27</w:t>
      </w:r>
      <w:r>
        <w:fldChar w:fldCharType="end"/>
      </w:r>
    </w:p>
    <w:p w14:paraId="05D81C36" w14:textId="77777777" w:rsidR="00A65F8E" w:rsidRDefault="00A65F8E">
      <w:pPr>
        <w:pStyle w:val="TOC3"/>
        <w:rPr>
          <w:rFonts w:ascii="Calibri" w:hAnsi="Calibri"/>
          <w:sz w:val="22"/>
          <w:szCs w:val="22"/>
          <w:lang w:val="en-US"/>
        </w:rPr>
      </w:pPr>
      <w:r>
        <w:lastRenderedPageBreak/>
        <w:t>7.6.7</w:t>
      </w:r>
      <w:r>
        <w:rPr>
          <w:rFonts w:ascii="Calibri" w:hAnsi="Calibri"/>
          <w:sz w:val="22"/>
          <w:szCs w:val="22"/>
          <w:lang w:val="en-US"/>
        </w:rPr>
        <w:tab/>
      </w:r>
      <w:r>
        <w:t>PDTCH block type 7 (MCS-3) format</w:t>
      </w:r>
      <w:r>
        <w:tab/>
      </w:r>
      <w:r>
        <w:fldChar w:fldCharType="begin" w:fldLock="1"/>
      </w:r>
      <w:r>
        <w:instrText xml:space="preserve"> PAGEREF _Toc517979141 \h </w:instrText>
      </w:r>
      <w:r>
        <w:fldChar w:fldCharType="separate"/>
      </w:r>
      <w:r>
        <w:t>27</w:t>
      </w:r>
      <w:r>
        <w:fldChar w:fldCharType="end"/>
      </w:r>
    </w:p>
    <w:p w14:paraId="4EBF0A46" w14:textId="77777777" w:rsidR="00A65F8E" w:rsidRDefault="00A65F8E">
      <w:pPr>
        <w:pStyle w:val="TOC3"/>
        <w:rPr>
          <w:rFonts w:ascii="Calibri" w:hAnsi="Calibri"/>
          <w:sz w:val="22"/>
          <w:szCs w:val="22"/>
          <w:lang w:val="en-US"/>
        </w:rPr>
      </w:pPr>
      <w:r>
        <w:t>7.6.8</w:t>
      </w:r>
      <w:r>
        <w:rPr>
          <w:rFonts w:ascii="Calibri" w:hAnsi="Calibri"/>
          <w:sz w:val="22"/>
          <w:szCs w:val="22"/>
          <w:lang w:val="en-US"/>
        </w:rPr>
        <w:tab/>
      </w:r>
      <w:r>
        <w:t>PDTCH block type 8 (MCS-4) format</w:t>
      </w:r>
      <w:r>
        <w:tab/>
      </w:r>
      <w:r>
        <w:fldChar w:fldCharType="begin" w:fldLock="1"/>
      </w:r>
      <w:r>
        <w:instrText xml:space="preserve"> PAGEREF _Toc517979142 \h </w:instrText>
      </w:r>
      <w:r>
        <w:fldChar w:fldCharType="separate"/>
      </w:r>
      <w:r>
        <w:t>28</w:t>
      </w:r>
      <w:r>
        <w:fldChar w:fldCharType="end"/>
      </w:r>
    </w:p>
    <w:p w14:paraId="11FA0449" w14:textId="77777777" w:rsidR="00A65F8E" w:rsidRDefault="00A65F8E">
      <w:pPr>
        <w:pStyle w:val="TOC3"/>
        <w:rPr>
          <w:rFonts w:ascii="Calibri" w:hAnsi="Calibri"/>
          <w:sz w:val="22"/>
          <w:szCs w:val="22"/>
          <w:lang w:val="en-US"/>
        </w:rPr>
      </w:pPr>
      <w:r>
        <w:t>7.6.9</w:t>
      </w:r>
      <w:r>
        <w:rPr>
          <w:rFonts w:ascii="Calibri" w:hAnsi="Calibri"/>
          <w:sz w:val="22"/>
          <w:szCs w:val="22"/>
          <w:lang w:val="en-US"/>
        </w:rPr>
        <w:tab/>
      </w:r>
      <w:r>
        <w:t>PDTCH block type 9 (MCS-5) format</w:t>
      </w:r>
      <w:r>
        <w:tab/>
      </w:r>
      <w:r>
        <w:fldChar w:fldCharType="begin" w:fldLock="1"/>
      </w:r>
      <w:r>
        <w:instrText xml:space="preserve"> PAGEREF _Toc517979143 \h </w:instrText>
      </w:r>
      <w:r>
        <w:fldChar w:fldCharType="separate"/>
      </w:r>
      <w:r>
        <w:t>28</w:t>
      </w:r>
      <w:r>
        <w:fldChar w:fldCharType="end"/>
      </w:r>
    </w:p>
    <w:p w14:paraId="3F832ABA" w14:textId="77777777" w:rsidR="00A65F8E" w:rsidRDefault="00A65F8E">
      <w:pPr>
        <w:pStyle w:val="TOC4"/>
        <w:rPr>
          <w:rFonts w:ascii="Calibri" w:hAnsi="Calibri"/>
          <w:sz w:val="22"/>
          <w:szCs w:val="22"/>
          <w:lang w:val="en-US"/>
        </w:rPr>
      </w:pPr>
      <w:r>
        <w:t>7.6.9.1</w:t>
      </w:r>
      <w:r>
        <w:rPr>
          <w:rFonts w:ascii="Calibri" w:hAnsi="Calibri"/>
          <w:sz w:val="22"/>
          <w:szCs w:val="22"/>
          <w:lang w:val="en-US"/>
        </w:rPr>
        <w:tab/>
      </w:r>
      <w:r>
        <w:t>Uplink</w:t>
      </w:r>
      <w:r>
        <w:tab/>
      </w:r>
      <w:r>
        <w:fldChar w:fldCharType="begin" w:fldLock="1"/>
      </w:r>
      <w:r>
        <w:instrText xml:space="preserve"> PAGEREF _Toc517979144 \h </w:instrText>
      </w:r>
      <w:r>
        <w:fldChar w:fldCharType="separate"/>
      </w:r>
      <w:r>
        <w:t>28</w:t>
      </w:r>
      <w:r>
        <w:fldChar w:fldCharType="end"/>
      </w:r>
    </w:p>
    <w:p w14:paraId="260B02FB" w14:textId="77777777" w:rsidR="00A65F8E" w:rsidRDefault="00A65F8E">
      <w:pPr>
        <w:pStyle w:val="TOC4"/>
        <w:rPr>
          <w:rFonts w:ascii="Calibri" w:hAnsi="Calibri"/>
          <w:sz w:val="22"/>
          <w:szCs w:val="22"/>
          <w:lang w:val="en-US"/>
        </w:rPr>
      </w:pPr>
      <w:r>
        <w:t>7.6.9.2</w:t>
      </w:r>
      <w:r>
        <w:rPr>
          <w:rFonts w:ascii="Calibri" w:hAnsi="Calibri"/>
          <w:sz w:val="22"/>
          <w:szCs w:val="22"/>
          <w:lang w:val="en-US"/>
        </w:rPr>
        <w:tab/>
      </w:r>
      <w:r>
        <w:t>Downlink</w:t>
      </w:r>
      <w:r>
        <w:tab/>
      </w:r>
      <w:r>
        <w:fldChar w:fldCharType="begin" w:fldLock="1"/>
      </w:r>
      <w:r>
        <w:instrText xml:space="preserve"> PAGEREF _Toc517979145 \h </w:instrText>
      </w:r>
      <w:r>
        <w:fldChar w:fldCharType="separate"/>
      </w:r>
      <w:r>
        <w:t>29</w:t>
      </w:r>
      <w:r>
        <w:fldChar w:fldCharType="end"/>
      </w:r>
    </w:p>
    <w:p w14:paraId="0F7E0FC2" w14:textId="77777777" w:rsidR="00A65F8E" w:rsidRDefault="00A65F8E">
      <w:pPr>
        <w:pStyle w:val="TOC3"/>
        <w:rPr>
          <w:rFonts w:ascii="Calibri" w:hAnsi="Calibri"/>
          <w:sz w:val="22"/>
          <w:szCs w:val="22"/>
          <w:lang w:val="en-US"/>
        </w:rPr>
      </w:pPr>
      <w:r>
        <w:t>7.6.10</w:t>
      </w:r>
      <w:r>
        <w:rPr>
          <w:rFonts w:ascii="Calibri" w:hAnsi="Calibri"/>
          <w:sz w:val="22"/>
          <w:szCs w:val="22"/>
          <w:lang w:val="en-US"/>
        </w:rPr>
        <w:tab/>
      </w:r>
      <w:r>
        <w:t>PDTCH block type 10 (MCS-6) format</w:t>
      </w:r>
      <w:r>
        <w:tab/>
      </w:r>
      <w:r>
        <w:fldChar w:fldCharType="begin" w:fldLock="1"/>
      </w:r>
      <w:r>
        <w:instrText xml:space="preserve"> PAGEREF _Toc517979146 \h </w:instrText>
      </w:r>
      <w:r>
        <w:fldChar w:fldCharType="separate"/>
      </w:r>
      <w:r>
        <w:t>29</w:t>
      </w:r>
      <w:r>
        <w:fldChar w:fldCharType="end"/>
      </w:r>
    </w:p>
    <w:p w14:paraId="722F3E45" w14:textId="77777777" w:rsidR="00A65F8E" w:rsidRDefault="00A65F8E">
      <w:pPr>
        <w:pStyle w:val="TOC4"/>
        <w:rPr>
          <w:rFonts w:ascii="Calibri" w:hAnsi="Calibri"/>
          <w:sz w:val="22"/>
          <w:szCs w:val="22"/>
          <w:lang w:val="en-US"/>
        </w:rPr>
      </w:pPr>
      <w:r>
        <w:t>7.6.10.1</w:t>
      </w:r>
      <w:r>
        <w:rPr>
          <w:rFonts w:ascii="Calibri" w:hAnsi="Calibri"/>
          <w:sz w:val="22"/>
          <w:szCs w:val="22"/>
          <w:lang w:val="en-US"/>
        </w:rPr>
        <w:tab/>
      </w:r>
      <w:r>
        <w:t>Uplink</w:t>
      </w:r>
      <w:r>
        <w:tab/>
      </w:r>
      <w:r>
        <w:fldChar w:fldCharType="begin" w:fldLock="1"/>
      </w:r>
      <w:r>
        <w:instrText xml:space="preserve"> PAGEREF _Toc517979147 \h </w:instrText>
      </w:r>
      <w:r>
        <w:fldChar w:fldCharType="separate"/>
      </w:r>
      <w:r>
        <w:t>29</w:t>
      </w:r>
      <w:r>
        <w:fldChar w:fldCharType="end"/>
      </w:r>
    </w:p>
    <w:p w14:paraId="1974D122" w14:textId="77777777" w:rsidR="00A65F8E" w:rsidRDefault="00A65F8E">
      <w:pPr>
        <w:pStyle w:val="TOC4"/>
        <w:rPr>
          <w:rFonts w:ascii="Calibri" w:hAnsi="Calibri"/>
          <w:sz w:val="22"/>
          <w:szCs w:val="22"/>
          <w:lang w:val="en-US"/>
        </w:rPr>
      </w:pPr>
      <w:r>
        <w:t>7.6.10.2</w:t>
      </w:r>
      <w:r>
        <w:rPr>
          <w:rFonts w:ascii="Calibri" w:hAnsi="Calibri"/>
          <w:sz w:val="22"/>
          <w:szCs w:val="22"/>
          <w:lang w:val="en-US"/>
        </w:rPr>
        <w:tab/>
      </w:r>
      <w:r>
        <w:t>Downlink</w:t>
      </w:r>
      <w:r>
        <w:tab/>
      </w:r>
      <w:r>
        <w:fldChar w:fldCharType="begin" w:fldLock="1"/>
      </w:r>
      <w:r>
        <w:instrText xml:space="preserve"> PAGEREF _Toc517979148 \h </w:instrText>
      </w:r>
      <w:r>
        <w:fldChar w:fldCharType="separate"/>
      </w:r>
      <w:r>
        <w:t>29</w:t>
      </w:r>
      <w:r>
        <w:fldChar w:fldCharType="end"/>
      </w:r>
    </w:p>
    <w:p w14:paraId="3187C6C4" w14:textId="77777777" w:rsidR="00A65F8E" w:rsidRDefault="00A65F8E">
      <w:pPr>
        <w:pStyle w:val="TOC3"/>
        <w:rPr>
          <w:rFonts w:ascii="Calibri" w:hAnsi="Calibri"/>
          <w:sz w:val="22"/>
          <w:szCs w:val="22"/>
          <w:lang w:val="en-US"/>
        </w:rPr>
      </w:pPr>
      <w:r>
        <w:t>7.6.11</w:t>
      </w:r>
      <w:r>
        <w:rPr>
          <w:rFonts w:ascii="Calibri" w:hAnsi="Calibri"/>
          <w:sz w:val="22"/>
          <w:szCs w:val="22"/>
          <w:lang w:val="en-US"/>
        </w:rPr>
        <w:tab/>
      </w:r>
      <w:r>
        <w:t>PDTCH block type 11 (MCS-7) format</w:t>
      </w:r>
      <w:r>
        <w:tab/>
      </w:r>
      <w:r>
        <w:fldChar w:fldCharType="begin" w:fldLock="1"/>
      </w:r>
      <w:r>
        <w:instrText xml:space="preserve"> PAGEREF _Toc517979149 \h </w:instrText>
      </w:r>
      <w:r>
        <w:fldChar w:fldCharType="separate"/>
      </w:r>
      <w:r>
        <w:t>30</w:t>
      </w:r>
      <w:r>
        <w:fldChar w:fldCharType="end"/>
      </w:r>
    </w:p>
    <w:p w14:paraId="40E116A2" w14:textId="77777777" w:rsidR="00A65F8E" w:rsidRDefault="00A65F8E">
      <w:pPr>
        <w:pStyle w:val="TOC4"/>
        <w:rPr>
          <w:rFonts w:ascii="Calibri" w:hAnsi="Calibri"/>
          <w:sz w:val="22"/>
          <w:szCs w:val="22"/>
          <w:lang w:val="en-US"/>
        </w:rPr>
      </w:pPr>
      <w:r>
        <w:t>7.6.11.1</w:t>
      </w:r>
      <w:r>
        <w:rPr>
          <w:rFonts w:ascii="Calibri" w:hAnsi="Calibri"/>
          <w:sz w:val="22"/>
          <w:szCs w:val="22"/>
          <w:lang w:val="en-US"/>
        </w:rPr>
        <w:tab/>
      </w:r>
      <w:r>
        <w:t>Uplink</w:t>
      </w:r>
      <w:r>
        <w:tab/>
      </w:r>
      <w:r>
        <w:fldChar w:fldCharType="begin" w:fldLock="1"/>
      </w:r>
      <w:r>
        <w:instrText xml:space="preserve"> PAGEREF _Toc517979150 \h </w:instrText>
      </w:r>
      <w:r>
        <w:fldChar w:fldCharType="separate"/>
      </w:r>
      <w:r>
        <w:t>30</w:t>
      </w:r>
      <w:r>
        <w:fldChar w:fldCharType="end"/>
      </w:r>
    </w:p>
    <w:p w14:paraId="162E1EFE" w14:textId="77777777" w:rsidR="00A65F8E" w:rsidRDefault="00A65F8E">
      <w:pPr>
        <w:pStyle w:val="TOC4"/>
        <w:rPr>
          <w:rFonts w:ascii="Calibri" w:hAnsi="Calibri"/>
          <w:sz w:val="22"/>
          <w:szCs w:val="22"/>
          <w:lang w:val="en-US"/>
        </w:rPr>
      </w:pPr>
      <w:r>
        <w:t>7.6.11.2</w:t>
      </w:r>
      <w:r>
        <w:rPr>
          <w:rFonts w:ascii="Calibri" w:hAnsi="Calibri"/>
          <w:sz w:val="22"/>
          <w:szCs w:val="22"/>
          <w:lang w:val="en-US"/>
        </w:rPr>
        <w:tab/>
      </w:r>
      <w:r>
        <w:t>Downlink</w:t>
      </w:r>
      <w:r>
        <w:tab/>
      </w:r>
      <w:r>
        <w:fldChar w:fldCharType="begin" w:fldLock="1"/>
      </w:r>
      <w:r>
        <w:instrText xml:space="preserve"> PAGEREF _Toc517979151 \h </w:instrText>
      </w:r>
      <w:r>
        <w:fldChar w:fldCharType="separate"/>
      </w:r>
      <w:r>
        <w:t>30</w:t>
      </w:r>
      <w:r>
        <w:fldChar w:fldCharType="end"/>
      </w:r>
    </w:p>
    <w:p w14:paraId="0267BD76" w14:textId="77777777" w:rsidR="00A65F8E" w:rsidRDefault="00A65F8E">
      <w:pPr>
        <w:pStyle w:val="TOC3"/>
        <w:rPr>
          <w:rFonts w:ascii="Calibri" w:hAnsi="Calibri"/>
          <w:sz w:val="22"/>
          <w:szCs w:val="22"/>
          <w:lang w:val="en-US"/>
        </w:rPr>
      </w:pPr>
      <w:r>
        <w:t>7.6.12</w:t>
      </w:r>
      <w:r>
        <w:rPr>
          <w:rFonts w:ascii="Calibri" w:hAnsi="Calibri"/>
          <w:sz w:val="22"/>
          <w:szCs w:val="22"/>
          <w:lang w:val="en-US"/>
        </w:rPr>
        <w:tab/>
      </w:r>
      <w:r>
        <w:t>PDTCH block type 12 (MCS-8) format</w:t>
      </w:r>
      <w:r>
        <w:tab/>
      </w:r>
      <w:r>
        <w:fldChar w:fldCharType="begin" w:fldLock="1"/>
      </w:r>
      <w:r>
        <w:instrText xml:space="preserve"> PAGEREF _Toc517979152 \h </w:instrText>
      </w:r>
      <w:r>
        <w:fldChar w:fldCharType="separate"/>
      </w:r>
      <w:r>
        <w:t>31</w:t>
      </w:r>
      <w:r>
        <w:fldChar w:fldCharType="end"/>
      </w:r>
    </w:p>
    <w:p w14:paraId="60DBFA68" w14:textId="77777777" w:rsidR="00A65F8E" w:rsidRDefault="00A65F8E">
      <w:pPr>
        <w:pStyle w:val="TOC4"/>
        <w:rPr>
          <w:rFonts w:ascii="Calibri" w:hAnsi="Calibri"/>
          <w:sz w:val="22"/>
          <w:szCs w:val="22"/>
          <w:lang w:val="en-US"/>
        </w:rPr>
      </w:pPr>
      <w:r>
        <w:t>7.6.12.1</w:t>
      </w:r>
      <w:r>
        <w:rPr>
          <w:rFonts w:ascii="Calibri" w:hAnsi="Calibri"/>
          <w:sz w:val="22"/>
          <w:szCs w:val="22"/>
          <w:lang w:val="en-US"/>
        </w:rPr>
        <w:tab/>
      </w:r>
      <w:r>
        <w:t>Uplink</w:t>
      </w:r>
      <w:r>
        <w:tab/>
      </w:r>
      <w:r>
        <w:fldChar w:fldCharType="begin" w:fldLock="1"/>
      </w:r>
      <w:r>
        <w:instrText xml:space="preserve"> PAGEREF _Toc517979153 \h </w:instrText>
      </w:r>
      <w:r>
        <w:fldChar w:fldCharType="separate"/>
      </w:r>
      <w:r>
        <w:t>31</w:t>
      </w:r>
      <w:r>
        <w:fldChar w:fldCharType="end"/>
      </w:r>
    </w:p>
    <w:p w14:paraId="72225DDE" w14:textId="77777777" w:rsidR="00A65F8E" w:rsidRDefault="00A65F8E">
      <w:pPr>
        <w:pStyle w:val="TOC4"/>
        <w:rPr>
          <w:rFonts w:ascii="Calibri" w:hAnsi="Calibri"/>
          <w:sz w:val="22"/>
          <w:szCs w:val="22"/>
          <w:lang w:val="en-US"/>
        </w:rPr>
      </w:pPr>
      <w:r>
        <w:t>7.6.12.2</w:t>
      </w:r>
      <w:r>
        <w:rPr>
          <w:rFonts w:ascii="Calibri" w:hAnsi="Calibri"/>
          <w:sz w:val="22"/>
          <w:szCs w:val="22"/>
          <w:lang w:val="en-US"/>
        </w:rPr>
        <w:tab/>
      </w:r>
      <w:r>
        <w:t>Downlink</w:t>
      </w:r>
      <w:r>
        <w:tab/>
      </w:r>
      <w:r>
        <w:fldChar w:fldCharType="begin" w:fldLock="1"/>
      </w:r>
      <w:r>
        <w:instrText xml:space="preserve"> PAGEREF _Toc517979154 \h </w:instrText>
      </w:r>
      <w:r>
        <w:fldChar w:fldCharType="separate"/>
      </w:r>
      <w:r>
        <w:t>31</w:t>
      </w:r>
      <w:r>
        <w:fldChar w:fldCharType="end"/>
      </w:r>
    </w:p>
    <w:p w14:paraId="2B7808AF" w14:textId="77777777" w:rsidR="00A65F8E" w:rsidRDefault="00A65F8E">
      <w:pPr>
        <w:pStyle w:val="TOC3"/>
        <w:rPr>
          <w:rFonts w:ascii="Calibri" w:hAnsi="Calibri"/>
          <w:sz w:val="22"/>
          <w:szCs w:val="22"/>
          <w:lang w:val="en-US"/>
        </w:rPr>
      </w:pPr>
      <w:r>
        <w:t>7.6.13</w:t>
      </w:r>
      <w:r>
        <w:rPr>
          <w:rFonts w:ascii="Calibri" w:hAnsi="Calibri"/>
          <w:sz w:val="22"/>
          <w:szCs w:val="22"/>
          <w:lang w:val="en-US"/>
        </w:rPr>
        <w:tab/>
      </w:r>
      <w:r>
        <w:t>PDTCH block type 13 (MCS-9) format</w:t>
      </w:r>
      <w:r>
        <w:tab/>
      </w:r>
      <w:r>
        <w:fldChar w:fldCharType="begin" w:fldLock="1"/>
      </w:r>
      <w:r>
        <w:instrText xml:space="preserve"> PAGEREF _Toc517979155 \h </w:instrText>
      </w:r>
      <w:r>
        <w:fldChar w:fldCharType="separate"/>
      </w:r>
      <w:r>
        <w:t>32</w:t>
      </w:r>
      <w:r>
        <w:fldChar w:fldCharType="end"/>
      </w:r>
    </w:p>
    <w:p w14:paraId="36F1DEF1" w14:textId="77777777" w:rsidR="00A65F8E" w:rsidRDefault="00A65F8E">
      <w:pPr>
        <w:pStyle w:val="TOC4"/>
        <w:rPr>
          <w:rFonts w:ascii="Calibri" w:hAnsi="Calibri"/>
          <w:sz w:val="22"/>
          <w:szCs w:val="22"/>
          <w:lang w:val="en-US"/>
        </w:rPr>
      </w:pPr>
      <w:r>
        <w:t>7.6.13.1</w:t>
      </w:r>
      <w:r>
        <w:rPr>
          <w:rFonts w:ascii="Calibri" w:hAnsi="Calibri"/>
          <w:sz w:val="22"/>
          <w:szCs w:val="22"/>
          <w:lang w:val="en-US"/>
        </w:rPr>
        <w:tab/>
      </w:r>
      <w:r>
        <w:t>Uplink</w:t>
      </w:r>
      <w:r>
        <w:tab/>
      </w:r>
      <w:r>
        <w:fldChar w:fldCharType="begin" w:fldLock="1"/>
      </w:r>
      <w:r>
        <w:instrText xml:space="preserve"> PAGEREF _Toc517979156 \h </w:instrText>
      </w:r>
      <w:r>
        <w:fldChar w:fldCharType="separate"/>
      </w:r>
      <w:r>
        <w:t>32</w:t>
      </w:r>
      <w:r>
        <w:fldChar w:fldCharType="end"/>
      </w:r>
    </w:p>
    <w:p w14:paraId="78029452" w14:textId="77777777" w:rsidR="00A65F8E" w:rsidRDefault="00A65F8E">
      <w:pPr>
        <w:pStyle w:val="TOC4"/>
        <w:rPr>
          <w:rFonts w:ascii="Calibri" w:hAnsi="Calibri"/>
          <w:sz w:val="22"/>
          <w:szCs w:val="22"/>
          <w:lang w:val="en-US"/>
        </w:rPr>
      </w:pPr>
      <w:r>
        <w:t>7.6.13.2</w:t>
      </w:r>
      <w:r>
        <w:rPr>
          <w:rFonts w:ascii="Calibri" w:hAnsi="Calibri"/>
          <w:sz w:val="22"/>
          <w:szCs w:val="22"/>
          <w:lang w:val="en-US"/>
        </w:rPr>
        <w:tab/>
      </w:r>
      <w:r>
        <w:t>Downlink</w:t>
      </w:r>
      <w:r>
        <w:tab/>
      </w:r>
      <w:r>
        <w:fldChar w:fldCharType="begin" w:fldLock="1"/>
      </w:r>
      <w:r>
        <w:instrText xml:space="preserve"> PAGEREF _Toc517979157 \h </w:instrText>
      </w:r>
      <w:r>
        <w:fldChar w:fldCharType="separate"/>
      </w:r>
      <w:r>
        <w:t>32</w:t>
      </w:r>
      <w:r>
        <w:fldChar w:fldCharType="end"/>
      </w:r>
    </w:p>
    <w:p w14:paraId="160106A7" w14:textId="77777777" w:rsidR="00A65F8E" w:rsidRDefault="00A65F8E">
      <w:pPr>
        <w:pStyle w:val="TOC3"/>
        <w:rPr>
          <w:rFonts w:ascii="Calibri" w:hAnsi="Calibri"/>
          <w:sz w:val="22"/>
          <w:szCs w:val="22"/>
          <w:lang w:val="en-US"/>
        </w:rPr>
      </w:pPr>
      <w:r w:rsidRPr="00A65F8E">
        <w:t>7.6.14</w:t>
      </w:r>
      <w:r w:rsidRPr="00A65F8E">
        <w:rPr>
          <w:rFonts w:ascii="Calibri" w:hAnsi="Calibri"/>
          <w:sz w:val="22"/>
          <w:szCs w:val="22"/>
        </w:rPr>
        <w:tab/>
      </w:r>
      <w:r w:rsidRPr="002B62C6">
        <w:rPr>
          <w:lang w:val="en-US"/>
        </w:rPr>
        <w:t>PDTCH block type 14 (UAS-7) format (uplink only)</w:t>
      </w:r>
      <w:r>
        <w:tab/>
      </w:r>
      <w:r>
        <w:fldChar w:fldCharType="begin" w:fldLock="1"/>
      </w:r>
      <w:r>
        <w:instrText xml:space="preserve"> PAGEREF _Toc517979158 \h </w:instrText>
      </w:r>
      <w:r>
        <w:fldChar w:fldCharType="separate"/>
      </w:r>
      <w:r>
        <w:t>33</w:t>
      </w:r>
      <w:r>
        <w:fldChar w:fldCharType="end"/>
      </w:r>
    </w:p>
    <w:p w14:paraId="4068E7B2" w14:textId="77777777" w:rsidR="00A65F8E" w:rsidRDefault="00A65F8E">
      <w:pPr>
        <w:pStyle w:val="TOC3"/>
        <w:rPr>
          <w:rFonts w:ascii="Calibri" w:hAnsi="Calibri"/>
          <w:sz w:val="22"/>
          <w:szCs w:val="22"/>
          <w:lang w:val="en-US"/>
        </w:rPr>
      </w:pPr>
      <w:r w:rsidRPr="00A65F8E">
        <w:t>7.6.15</w:t>
      </w:r>
      <w:r w:rsidRPr="00A65F8E">
        <w:rPr>
          <w:rFonts w:ascii="Calibri" w:hAnsi="Calibri"/>
          <w:sz w:val="22"/>
          <w:szCs w:val="22"/>
        </w:rPr>
        <w:tab/>
      </w:r>
      <w:r w:rsidRPr="002B62C6">
        <w:rPr>
          <w:lang w:val="en-US"/>
        </w:rPr>
        <w:t>PDTCH block type 15 (UAS-8) format (uplink only)</w:t>
      </w:r>
      <w:r>
        <w:tab/>
      </w:r>
      <w:r>
        <w:fldChar w:fldCharType="begin" w:fldLock="1"/>
      </w:r>
      <w:r>
        <w:instrText xml:space="preserve"> PAGEREF _Toc517979159 \h </w:instrText>
      </w:r>
      <w:r>
        <w:fldChar w:fldCharType="separate"/>
      </w:r>
      <w:r>
        <w:t>33</w:t>
      </w:r>
      <w:r>
        <w:fldChar w:fldCharType="end"/>
      </w:r>
    </w:p>
    <w:p w14:paraId="138D65E4" w14:textId="77777777" w:rsidR="00A65F8E" w:rsidRDefault="00A65F8E">
      <w:pPr>
        <w:pStyle w:val="TOC3"/>
        <w:rPr>
          <w:rFonts w:ascii="Calibri" w:hAnsi="Calibri"/>
          <w:sz w:val="22"/>
          <w:szCs w:val="22"/>
          <w:lang w:val="en-US"/>
        </w:rPr>
      </w:pPr>
      <w:r w:rsidRPr="00A65F8E">
        <w:t>7.6.16</w:t>
      </w:r>
      <w:r w:rsidRPr="00A65F8E">
        <w:rPr>
          <w:rFonts w:ascii="Calibri" w:hAnsi="Calibri"/>
          <w:sz w:val="22"/>
          <w:szCs w:val="22"/>
        </w:rPr>
        <w:tab/>
      </w:r>
      <w:r w:rsidRPr="002B62C6">
        <w:rPr>
          <w:lang w:val="en-US"/>
        </w:rPr>
        <w:t>PDTCH block type 16 (UAS-9) format (uplink only)</w:t>
      </w:r>
      <w:r>
        <w:tab/>
      </w:r>
      <w:r>
        <w:fldChar w:fldCharType="begin" w:fldLock="1"/>
      </w:r>
      <w:r>
        <w:instrText xml:space="preserve"> PAGEREF _Toc517979160 \h </w:instrText>
      </w:r>
      <w:r>
        <w:fldChar w:fldCharType="separate"/>
      </w:r>
      <w:r>
        <w:t>34</w:t>
      </w:r>
      <w:r>
        <w:fldChar w:fldCharType="end"/>
      </w:r>
    </w:p>
    <w:p w14:paraId="328AA795" w14:textId="77777777" w:rsidR="00A65F8E" w:rsidRDefault="00A65F8E">
      <w:pPr>
        <w:pStyle w:val="TOC3"/>
        <w:rPr>
          <w:rFonts w:ascii="Calibri" w:hAnsi="Calibri"/>
          <w:sz w:val="22"/>
          <w:szCs w:val="22"/>
          <w:lang w:val="en-US"/>
        </w:rPr>
      </w:pPr>
      <w:r w:rsidRPr="00A65F8E">
        <w:t>7.6.17</w:t>
      </w:r>
      <w:r w:rsidRPr="00A65F8E">
        <w:rPr>
          <w:rFonts w:ascii="Calibri" w:hAnsi="Calibri"/>
          <w:sz w:val="22"/>
          <w:szCs w:val="22"/>
        </w:rPr>
        <w:tab/>
      </w:r>
      <w:r w:rsidRPr="002B62C6">
        <w:rPr>
          <w:lang w:val="en-US"/>
        </w:rPr>
        <w:t>PDTCH block type 17 (UAS-10) format (uplink only)</w:t>
      </w:r>
      <w:r>
        <w:tab/>
      </w:r>
      <w:r>
        <w:fldChar w:fldCharType="begin" w:fldLock="1"/>
      </w:r>
      <w:r>
        <w:instrText xml:space="preserve"> PAGEREF _Toc517979161 \h </w:instrText>
      </w:r>
      <w:r>
        <w:fldChar w:fldCharType="separate"/>
      </w:r>
      <w:r>
        <w:t>35</w:t>
      </w:r>
      <w:r>
        <w:fldChar w:fldCharType="end"/>
      </w:r>
    </w:p>
    <w:p w14:paraId="0C4BCB1C" w14:textId="77777777" w:rsidR="00A65F8E" w:rsidRDefault="00A65F8E">
      <w:pPr>
        <w:pStyle w:val="TOC3"/>
        <w:rPr>
          <w:rFonts w:ascii="Calibri" w:hAnsi="Calibri"/>
          <w:sz w:val="22"/>
          <w:szCs w:val="22"/>
          <w:lang w:val="en-US"/>
        </w:rPr>
      </w:pPr>
      <w:r w:rsidRPr="00A65F8E">
        <w:t>7.6.18</w:t>
      </w:r>
      <w:r w:rsidRPr="00A65F8E">
        <w:rPr>
          <w:rFonts w:ascii="Calibri" w:hAnsi="Calibri"/>
          <w:sz w:val="22"/>
          <w:szCs w:val="22"/>
        </w:rPr>
        <w:tab/>
      </w:r>
      <w:r w:rsidRPr="002B62C6">
        <w:rPr>
          <w:lang w:val="en-US"/>
        </w:rPr>
        <w:t>PDTCH block type 18 (UAS-11) format (uplink only)</w:t>
      </w:r>
      <w:r>
        <w:tab/>
      </w:r>
      <w:r>
        <w:fldChar w:fldCharType="begin" w:fldLock="1"/>
      </w:r>
      <w:r>
        <w:instrText xml:space="preserve"> PAGEREF _Toc517979162 \h </w:instrText>
      </w:r>
      <w:r>
        <w:fldChar w:fldCharType="separate"/>
      </w:r>
      <w:r>
        <w:t>35</w:t>
      </w:r>
      <w:r>
        <w:fldChar w:fldCharType="end"/>
      </w:r>
    </w:p>
    <w:p w14:paraId="52BBABB1" w14:textId="77777777" w:rsidR="00A65F8E" w:rsidRDefault="00A65F8E">
      <w:pPr>
        <w:pStyle w:val="TOC3"/>
        <w:rPr>
          <w:rFonts w:ascii="Calibri" w:hAnsi="Calibri"/>
          <w:sz w:val="22"/>
          <w:szCs w:val="22"/>
          <w:lang w:val="en-US"/>
        </w:rPr>
      </w:pPr>
      <w:r w:rsidRPr="00A65F8E">
        <w:t>7.6.19</w:t>
      </w:r>
      <w:r w:rsidRPr="00A65F8E">
        <w:rPr>
          <w:rFonts w:ascii="Calibri" w:hAnsi="Calibri"/>
          <w:sz w:val="22"/>
          <w:szCs w:val="22"/>
        </w:rPr>
        <w:tab/>
      </w:r>
      <w:r w:rsidRPr="002B62C6">
        <w:rPr>
          <w:lang w:val="en-US"/>
        </w:rPr>
        <w:t>PDTCH block type 19 (UBS-5) format (uplink only)</w:t>
      </w:r>
      <w:r>
        <w:tab/>
      </w:r>
      <w:r>
        <w:fldChar w:fldCharType="begin" w:fldLock="1"/>
      </w:r>
      <w:r>
        <w:instrText xml:space="preserve"> PAGEREF _Toc517979163 \h </w:instrText>
      </w:r>
      <w:r>
        <w:fldChar w:fldCharType="separate"/>
      </w:r>
      <w:r>
        <w:t>36</w:t>
      </w:r>
      <w:r>
        <w:fldChar w:fldCharType="end"/>
      </w:r>
    </w:p>
    <w:p w14:paraId="04B679D3" w14:textId="77777777" w:rsidR="00A65F8E" w:rsidRDefault="00A65F8E">
      <w:pPr>
        <w:pStyle w:val="TOC3"/>
        <w:rPr>
          <w:rFonts w:ascii="Calibri" w:hAnsi="Calibri"/>
          <w:sz w:val="22"/>
          <w:szCs w:val="22"/>
          <w:lang w:val="en-US"/>
        </w:rPr>
      </w:pPr>
      <w:r w:rsidRPr="00A65F8E">
        <w:t>7.6.20</w:t>
      </w:r>
      <w:r w:rsidRPr="00A65F8E">
        <w:rPr>
          <w:rFonts w:ascii="Calibri" w:hAnsi="Calibri"/>
          <w:sz w:val="22"/>
          <w:szCs w:val="22"/>
        </w:rPr>
        <w:tab/>
      </w:r>
      <w:r w:rsidRPr="002B62C6">
        <w:rPr>
          <w:lang w:val="en-US"/>
        </w:rPr>
        <w:t>PDTCH block type 20 (UBS-6) format (uplink only)</w:t>
      </w:r>
      <w:r>
        <w:tab/>
      </w:r>
      <w:r>
        <w:fldChar w:fldCharType="begin" w:fldLock="1"/>
      </w:r>
      <w:r>
        <w:instrText xml:space="preserve"> PAGEREF _Toc517979164 \h </w:instrText>
      </w:r>
      <w:r>
        <w:fldChar w:fldCharType="separate"/>
      </w:r>
      <w:r>
        <w:t>36</w:t>
      </w:r>
      <w:r>
        <w:fldChar w:fldCharType="end"/>
      </w:r>
    </w:p>
    <w:p w14:paraId="676C42EE" w14:textId="77777777" w:rsidR="00A65F8E" w:rsidRDefault="00A65F8E">
      <w:pPr>
        <w:pStyle w:val="TOC3"/>
        <w:rPr>
          <w:rFonts w:ascii="Calibri" w:hAnsi="Calibri"/>
          <w:sz w:val="22"/>
          <w:szCs w:val="22"/>
          <w:lang w:val="en-US"/>
        </w:rPr>
      </w:pPr>
      <w:r w:rsidRPr="00A65F8E">
        <w:t>7.6.21</w:t>
      </w:r>
      <w:r w:rsidRPr="00A65F8E">
        <w:rPr>
          <w:rFonts w:ascii="Calibri" w:hAnsi="Calibri"/>
          <w:sz w:val="22"/>
          <w:szCs w:val="22"/>
        </w:rPr>
        <w:tab/>
      </w:r>
      <w:r w:rsidRPr="002B62C6">
        <w:rPr>
          <w:lang w:val="en-US"/>
        </w:rPr>
        <w:t>PDTCH block type 21 (UBS-7) format (uplink only)</w:t>
      </w:r>
      <w:r>
        <w:tab/>
      </w:r>
      <w:r>
        <w:fldChar w:fldCharType="begin" w:fldLock="1"/>
      </w:r>
      <w:r>
        <w:instrText xml:space="preserve"> PAGEREF _Toc517979165 \h </w:instrText>
      </w:r>
      <w:r>
        <w:fldChar w:fldCharType="separate"/>
      </w:r>
      <w:r>
        <w:t>36</w:t>
      </w:r>
      <w:r>
        <w:fldChar w:fldCharType="end"/>
      </w:r>
    </w:p>
    <w:p w14:paraId="3F5095E7" w14:textId="77777777" w:rsidR="00A65F8E" w:rsidRDefault="00A65F8E">
      <w:pPr>
        <w:pStyle w:val="TOC3"/>
        <w:rPr>
          <w:rFonts w:ascii="Calibri" w:hAnsi="Calibri"/>
          <w:sz w:val="22"/>
          <w:szCs w:val="22"/>
          <w:lang w:val="en-US"/>
        </w:rPr>
      </w:pPr>
      <w:r w:rsidRPr="00A65F8E">
        <w:t>7.6.22</w:t>
      </w:r>
      <w:r w:rsidRPr="00A65F8E">
        <w:rPr>
          <w:rFonts w:ascii="Calibri" w:hAnsi="Calibri"/>
          <w:sz w:val="22"/>
          <w:szCs w:val="22"/>
        </w:rPr>
        <w:tab/>
      </w:r>
      <w:r w:rsidRPr="002B62C6">
        <w:rPr>
          <w:lang w:val="en-US"/>
        </w:rPr>
        <w:t>PDTCH block type 22 (UBS-8) format (uplink only)</w:t>
      </w:r>
      <w:r>
        <w:tab/>
      </w:r>
      <w:r>
        <w:fldChar w:fldCharType="begin" w:fldLock="1"/>
      </w:r>
      <w:r>
        <w:instrText xml:space="preserve"> PAGEREF _Toc517979166 \h </w:instrText>
      </w:r>
      <w:r>
        <w:fldChar w:fldCharType="separate"/>
      </w:r>
      <w:r>
        <w:t>37</w:t>
      </w:r>
      <w:r>
        <w:fldChar w:fldCharType="end"/>
      </w:r>
    </w:p>
    <w:p w14:paraId="119398E9" w14:textId="77777777" w:rsidR="00A65F8E" w:rsidRDefault="00A65F8E">
      <w:pPr>
        <w:pStyle w:val="TOC3"/>
        <w:rPr>
          <w:rFonts w:ascii="Calibri" w:hAnsi="Calibri"/>
          <w:sz w:val="22"/>
          <w:szCs w:val="22"/>
          <w:lang w:val="en-US"/>
        </w:rPr>
      </w:pPr>
      <w:r w:rsidRPr="00A65F8E">
        <w:t>7.6.23</w:t>
      </w:r>
      <w:r w:rsidRPr="00A65F8E">
        <w:rPr>
          <w:rFonts w:ascii="Calibri" w:hAnsi="Calibri"/>
          <w:sz w:val="22"/>
          <w:szCs w:val="22"/>
        </w:rPr>
        <w:tab/>
      </w:r>
      <w:r w:rsidRPr="002B62C6">
        <w:rPr>
          <w:lang w:val="en-US"/>
        </w:rPr>
        <w:t>PDTCH block type 23 (UBS-9) format (uplink only)</w:t>
      </w:r>
      <w:r>
        <w:tab/>
      </w:r>
      <w:r>
        <w:fldChar w:fldCharType="begin" w:fldLock="1"/>
      </w:r>
      <w:r>
        <w:instrText xml:space="preserve"> PAGEREF _Toc517979167 \h </w:instrText>
      </w:r>
      <w:r>
        <w:fldChar w:fldCharType="separate"/>
      </w:r>
      <w:r>
        <w:t>37</w:t>
      </w:r>
      <w:r>
        <w:fldChar w:fldCharType="end"/>
      </w:r>
    </w:p>
    <w:p w14:paraId="665DDBE3" w14:textId="77777777" w:rsidR="00A65F8E" w:rsidRDefault="00A65F8E">
      <w:pPr>
        <w:pStyle w:val="TOC3"/>
        <w:rPr>
          <w:rFonts w:ascii="Calibri" w:hAnsi="Calibri"/>
          <w:sz w:val="22"/>
          <w:szCs w:val="22"/>
          <w:lang w:val="en-US"/>
        </w:rPr>
      </w:pPr>
      <w:r w:rsidRPr="00A65F8E">
        <w:t>7.6.24</w:t>
      </w:r>
      <w:r w:rsidRPr="00A65F8E">
        <w:rPr>
          <w:rFonts w:ascii="Calibri" w:hAnsi="Calibri"/>
          <w:sz w:val="22"/>
          <w:szCs w:val="22"/>
        </w:rPr>
        <w:tab/>
      </w:r>
      <w:r w:rsidRPr="002B62C6">
        <w:rPr>
          <w:lang w:val="en-US"/>
        </w:rPr>
        <w:t>PDTCH block type 24 (UBS-10) format (uplink only)</w:t>
      </w:r>
      <w:r>
        <w:tab/>
      </w:r>
      <w:r>
        <w:fldChar w:fldCharType="begin" w:fldLock="1"/>
      </w:r>
      <w:r>
        <w:instrText xml:space="preserve"> PAGEREF _Toc517979168 \h </w:instrText>
      </w:r>
      <w:r>
        <w:fldChar w:fldCharType="separate"/>
      </w:r>
      <w:r>
        <w:t>38</w:t>
      </w:r>
      <w:r>
        <w:fldChar w:fldCharType="end"/>
      </w:r>
    </w:p>
    <w:p w14:paraId="39C98AFA" w14:textId="77777777" w:rsidR="00A65F8E" w:rsidRDefault="00A65F8E">
      <w:pPr>
        <w:pStyle w:val="TOC3"/>
        <w:rPr>
          <w:rFonts w:ascii="Calibri" w:hAnsi="Calibri"/>
          <w:sz w:val="22"/>
          <w:szCs w:val="22"/>
          <w:lang w:val="en-US"/>
        </w:rPr>
      </w:pPr>
      <w:r w:rsidRPr="00A65F8E">
        <w:t>7.6.25</w:t>
      </w:r>
      <w:r w:rsidRPr="00A65F8E">
        <w:rPr>
          <w:rFonts w:ascii="Calibri" w:hAnsi="Calibri"/>
          <w:sz w:val="22"/>
          <w:szCs w:val="22"/>
        </w:rPr>
        <w:tab/>
      </w:r>
      <w:r w:rsidRPr="002B62C6">
        <w:rPr>
          <w:lang w:val="en-US"/>
        </w:rPr>
        <w:t>PDTCH block type 25 (UBS-11) format (uplink only)</w:t>
      </w:r>
      <w:r>
        <w:tab/>
      </w:r>
      <w:r>
        <w:fldChar w:fldCharType="begin" w:fldLock="1"/>
      </w:r>
      <w:r>
        <w:instrText xml:space="preserve"> PAGEREF _Toc517979169 \h </w:instrText>
      </w:r>
      <w:r>
        <w:fldChar w:fldCharType="separate"/>
      </w:r>
      <w:r>
        <w:t>38</w:t>
      </w:r>
      <w:r>
        <w:fldChar w:fldCharType="end"/>
      </w:r>
    </w:p>
    <w:p w14:paraId="03E567CC" w14:textId="77777777" w:rsidR="00A65F8E" w:rsidRDefault="00A65F8E">
      <w:pPr>
        <w:pStyle w:val="TOC3"/>
        <w:rPr>
          <w:rFonts w:ascii="Calibri" w:hAnsi="Calibri"/>
          <w:sz w:val="22"/>
          <w:szCs w:val="22"/>
          <w:lang w:val="en-US"/>
        </w:rPr>
      </w:pPr>
      <w:r w:rsidRPr="00A65F8E">
        <w:t>7.6.26</w:t>
      </w:r>
      <w:r w:rsidRPr="00A65F8E">
        <w:rPr>
          <w:rFonts w:ascii="Calibri" w:hAnsi="Calibri"/>
          <w:sz w:val="22"/>
          <w:szCs w:val="22"/>
        </w:rPr>
        <w:tab/>
      </w:r>
      <w:r w:rsidRPr="002B62C6">
        <w:rPr>
          <w:lang w:val="en-US"/>
        </w:rPr>
        <w:t>PDTCH block type 26 (UBS-12) format (uplink only)</w:t>
      </w:r>
      <w:r>
        <w:tab/>
      </w:r>
      <w:r>
        <w:fldChar w:fldCharType="begin" w:fldLock="1"/>
      </w:r>
      <w:r>
        <w:instrText xml:space="preserve"> PAGEREF _Toc517979170 \h </w:instrText>
      </w:r>
      <w:r>
        <w:fldChar w:fldCharType="separate"/>
      </w:r>
      <w:r>
        <w:t>39</w:t>
      </w:r>
      <w:r>
        <w:fldChar w:fldCharType="end"/>
      </w:r>
    </w:p>
    <w:p w14:paraId="12CBC1D2" w14:textId="77777777" w:rsidR="00A65F8E" w:rsidRDefault="00A65F8E">
      <w:pPr>
        <w:pStyle w:val="TOC3"/>
        <w:rPr>
          <w:rFonts w:ascii="Calibri" w:hAnsi="Calibri"/>
          <w:sz w:val="22"/>
          <w:szCs w:val="22"/>
          <w:lang w:val="en-US"/>
        </w:rPr>
      </w:pPr>
      <w:r w:rsidRPr="00A65F8E">
        <w:t>7.6.27</w:t>
      </w:r>
      <w:r w:rsidRPr="00A65F8E">
        <w:rPr>
          <w:rFonts w:ascii="Calibri" w:hAnsi="Calibri"/>
          <w:sz w:val="22"/>
          <w:szCs w:val="22"/>
        </w:rPr>
        <w:tab/>
      </w:r>
      <w:r w:rsidRPr="002B62C6">
        <w:rPr>
          <w:lang w:val="en-US"/>
        </w:rPr>
        <w:t>PDTCH block type 27 (DAS-5) format (downlink only)</w:t>
      </w:r>
      <w:r>
        <w:tab/>
      </w:r>
      <w:r>
        <w:fldChar w:fldCharType="begin" w:fldLock="1"/>
      </w:r>
      <w:r>
        <w:instrText xml:space="preserve"> PAGEREF _Toc517979171 \h </w:instrText>
      </w:r>
      <w:r>
        <w:fldChar w:fldCharType="separate"/>
      </w:r>
      <w:r>
        <w:t>39</w:t>
      </w:r>
      <w:r>
        <w:fldChar w:fldCharType="end"/>
      </w:r>
    </w:p>
    <w:p w14:paraId="2DD75E6C" w14:textId="77777777" w:rsidR="00A65F8E" w:rsidRDefault="00A65F8E">
      <w:pPr>
        <w:pStyle w:val="TOC3"/>
        <w:rPr>
          <w:rFonts w:ascii="Calibri" w:hAnsi="Calibri"/>
          <w:sz w:val="22"/>
          <w:szCs w:val="22"/>
          <w:lang w:val="en-US"/>
        </w:rPr>
      </w:pPr>
      <w:r w:rsidRPr="00A65F8E">
        <w:t>7.6.28</w:t>
      </w:r>
      <w:r w:rsidRPr="00A65F8E">
        <w:rPr>
          <w:rFonts w:ascii="Calibri" w:hAnsi="Calibri"/>
          <w:sz w:val="22"/>
          <w:szCs w:val="22"/>
        </w:rPr>
        <w:tab/>
      </w:r>
      <w:r w:rsidRPr="002B62C6">
        <w:rPr>
          <w:lang w:val="en-US"/>
        </w:rPr>
        <w:t>PDTCH block type 28 (DAS-6) format (downlink only)</w:t>
      </w:r>
      <w:r>
        <w:tab/>
      </w:r>
      <w:r>
        <w:fldChar w:fldCharType="begin" w:fldLock="1"/>
      </w:r>
      <w:r>
        <w:instrText xml:space="preserve"> PAGEREF _Toc517979172 \h </w:instrText>
      </w:r>
      <w:r>
        <w:fldChar w:fldCharType="separate"/>
      </w:r>
      <w:r>
        <w:t>40</w:t>
      </w:r>
      <w:r>
        <w:fldChar w:fldCharType="end"/>
      </w:r>
    </w:p>
    <w:p w14:paraId="3A4E1380" w14:textId="77777777" w:rsidR="00A65F8E" w:rsidRDefault="00A65F8E">
      <w:pPr>
        <w:pStyle w:val="TOC3"/>
        <w:rPr>
          <w:rFonts w:ascii="Calibri" w:hAnsi="Calibri"/>
          <w:sz w:val="22"/>
          <w:szCs w:val="22"/>
          <w:lang w:val="en-US"/>
        </w:rPr>
      </w:pPr>
      <w:r w:rsidRPr="00A65F8E">
        <w:t>7.6.29</w:t>
      </w:r>
      <w:r w:rsidRPr="00A65F8E">
        <w:rPr>
          <w:rFonts w:ascii="Calibri" w:hAnsi="Calibri"/>
          <w:sz w:val="22"/>
          <w:szCs w:val="22"/>
        </w:rPr>
        <w:tab/>
      </w:r>
      <w:r w:rsidRPr="002B62C6">
        <w:rPr>
          <w:lang w:val="en-US"/>
        </w:rPr>
        <w:t>PDTCH block type 29 (DAS-7) format (downlink only)</w:t>
      </w:r>
      <w:r>
        <w:tab/>
      </w:r>
      <w:r>
        <w:fldChar w:fldCharType="begin" w:fldLock="1"/>
      </w:r>
      <w:r>
        <w:instrText xml:space="preserve"> PAGEREF _Toc517979173 \h </w:instrText>
      </w:r>
      <w:r>
        <w:fldChar w:fldCharType="separate"/>
      </w:r>
      <w:r>
        <w:t>41</w:t>
      </w:r>
      <w:r>
        <w:fldChar w:fldCharType="end"/>
      </w:r>
    </w:p>
    <w:p w14:paraId="604EED2A" w14:textId="77777777" w:rsidR="00A65F8E" w:rsidRDefault="00A65F8E">
      <w:pPr>
        <w:pStyle w:val="TOC3"/>
        <w:rPr>
          <w:rFonts w:ascii="Calibri" w:hAnsi="Calibri"/>
          <w:sz w:val="22"/>
          <w:szCs w:val="22"/>
          <w:lang w:val="en-US"/>
        </w:rPr>
      </w:pPr>
      <w:r w:rsidRPr="00A65F8E">
        <w:t>7.6.30</w:t>
      </w:r>
      <w:r w:rsidRPr="00A65F8E">
        <w:rPr>
          <w:rFonts w:ascii="Calibri" w:hAnsi="Calibri"/>
          <w:sz w:val="22"/>
          <w:szCs w:val="22"/>
        </w:rPr>
        <w:tab/>
      </w:r>
      <w:r w:rsidRPr="002B62C6">
        <w:rPr>
          <w:lang w:val="en-US"/>
        </w:rPr>
        <w:t>PDTCH block type 30 (DAS-8) format (downlink only)</w:t>
      </w:r>
      <w:r>
        <w:tab/>
      </w:r>
      <w:r>
        <w:fldChar w:fldCharType="begin" w:fldLock="1"/>
      </w:r>
      <w:r>
        <w:instrText xml:space="preserve"> PAGEREF _Toc517979174 \h </w:instrText>
      </w:r>
      <w:r>
        <w:fldChar w:fldCharType="separate"/>
      </w:r>
      <w:r>
        <w:t>41</w:t>
      </w:r>
      <w:r>
        <w:fldChar w:fldCharType="end"/>
      </w:r>
    </w:p>
    <w:p w14:paraId="4EED5207" w14:textId="77777777" w:rsidR="00A65F8E" w:rsidRDefault="00A65F8E">
      <w:pPr>
        <w:pStyle w:val="TOC3"/>
        <w:rPr>
          <w:rFonts w:ascii="Calibri" w:hAnsi="Calibri"/>
          <w:sz w:val="22"/>
          <w:szCs w:val="22"/>
          <w:lang w:val="en-US"/>
        </w:rPr>
      </w:pPr>
      <w:r w:rsidRPr="00A65F8E">
        <w:t>7.6.31</w:t>
      </w:r>
      <w:r w:rsidRPr="00A65F8E">
        <w:rPr>
          <w:rFonts w:ascii="Calibri" w:hAnsi="Calibri"/>
          <w:sz w:val="22"/>
          <w:szCs w:val="22"/>
        </w:rPr>
        <w:tab/>
      </w:r>
      <w:r w:rsidRPr="002B62C6">
        <w:rPr>
          <w:lang w:val="en-US"/>
        </w:rPr>
        <w:t>PDTCH block type 31 (DAS-9) format (downlink only)</w:t>
      </w:r>
      <w:r>
        <w:tab/>
      </w:r>
      <w:r>
        <w:fldChar w:fldCharType="begin" w:fldLock="1"/>
      </w:r>
      <w:r>
        <w:instrText xml:space="preserve"> PAGEREF _Toc517979175 \h </w:instrText>
      </w:r>
      <w:r>
        <w:fldChar w:fldCharType="separate"/>
      </w:r>
      <w:r>
        <w:t>42</w:t>
      </w:r>
      <w:r>
        <w:fldChar w:fldCharType="end"/>
      </w:r>
    </w:p>
    <w:p w14:paraId="0170B45B" w14:textId="77777777" w:rsidR="00A65F8E" w:rsidRDefault="00A65F8E">
      <w:pPr>
        <w:pStyle w:val="TOC3"/>
        <w:rPr>
          <w:rFonts w:ascii="Calibri" w:hAnsi="Calibri"/>
          <w:sz w:val="22"/>
          <w:szCs w:val="22"/>
          <w:lang w:val="en-US"/>
        </w:rPr>
      </w:pPr>
      <w:r w:rsidRPr="00A65F8E">
        <w:t>7.6.32</w:t>
      </w:r>
      <w:r w:rsidRPr="00A65F8E">
        <w:rPr>
          <w:rFonts w:ascii="Calibri" w:hAnsi="Calibri"/>
          <w:sz w:val="22"/>
          <w:szCs w:val="22"/>
        </w:rPr>
        <w:tab/>
      </w:r>
      <w:r w:rsidRPr="002B62C6">
        <w:rPr>
          <w:lang w:val="en-US"/>
        </w:rPr>
        <w:t>PDTCH block type 32 (DAS-10) format (downlink only)</w:t>
      </w:r>
      <w:r>
        <w:tab/>
      </w:r>
      <w:r>
        <w:fldChar w:fldCharType="begin" w:fldLock="1"/>
      </w:r>
      <w:r>
        <w:instrText xml:space="preserve"> PAGEREF _Toc517979176 \h </w:instrText>
      </w:r>
      <w:r>
        <w:fldChar w:fldCharType="separate"/>
      </w:r>
      <w:r>
        <w:t>42</w:t>
      </w:r>
      <w:r>
        <w:fldChar w:fldCharType="end"/>
      </w:r>
    </w:p>
    <w:p w14:paraId="5BC3CA6B" w14:textId="77777777" w:rsidR="00A65F8E" w:rsidRDefault="00A65F8E">
      <w:pPr>
        <w:pStyle w:val="TOC3"/>
        <w:rPr>
          <w:rFonts w:ascii="Calibri" w:hAnsi="Calibri"/>
          <w:sz w:val="22"/>
          <w:szCs w:val="22"/>
          <w:lang w:val="en-US"/>
        </w:rPr>
      </w:pPr>
      <w:r w:rsidRPr="00A65F8E">
        <w:t>7.6.33</w:t>
      </w:r>
      <w:r w:rsidRPr="00A65F8E">
        <w:rPr>
          <w:rFonts w:ascii="Calibri" w:hAnsi="Calibri"/>
          <w:sz w:val="22"/>
          <w:szCs w:val="22"/>
        </w:rPr>
        <w:tab/>
      </w:r>
      <w:r w:rsidRPr="002B62C6">
        <w:rPr>
          <w:lang w:val="en-US"/>
        </w:rPr>
        <w:t>PDTCH block type 33 (DAS-11) format (downlink only)</w:t>
      </w:r>
      <w:r>
        <w:tab/>
      </w:r>
      <w:r>
        <w:fldChar w:fldCharType="begin" w:fldLock="1"/>
      </w:r>
      <w:r>
        <w:instrText xml:space="preserve"> PAGEREF _Toc517979177 \h </w:instrText>
      </w:r>
      <w:r>
        <w:fldChar w:fldCharType="separate"/>
      </w:r>
      <w:r>
        <w:t>43</w:t>
      </w:r>
      <w:r>
        <w:fldChar w:fldCharType="end"/>
      </w:r>
    </w:p>
    <w:p w14:paraId="01395008" w14:textId="77777777" w:rsidR="00A65F8E" w:rsidRDefault="00A65F8E">
      <w:pPr>
        <w:pStyle w:val="TOC3"/>
        <w:rPr>
          <w:rFonts w:ascii="Calibri" w:hAnsi="Calibri"/>
          <w:sz w:val="22"/>
          <w:szCs w:val="22"/>
          <w:lang w:val="en-US"/>
        </w:rPr>
      </w:pPr>
      <w:r w:rsidRPr="00A65F8E">
        <w:t>7.6.34</w:t>
      </w:r>
      <w:r w:rsidRPr="00A65F8E">
        <w:rPr>
          <w:rFonts w:ascii="Calibri" w:hAnsi="Calibri"/>
          <w:sz w:val="22"/>
          <w:szCs w:val="22"/>
        </w:rPr>
        <w:tab/>
      </w:r>
      <w:r w:rsidRPr="002B62C6">
        <w:rPr>
          <w:lang w:val="en-US"/>
        </w:rPr>
        <w:t>PDTCH block type 34 (DAS-12) format (downlink only)</w:t>
      </w:r>
      <w:r>
        <w:tab/>
      </w:r>
      <w:r>
        <w:fldChar w:fldCharType="begin" w:fldLock="1"/>
      </w:r>
      <w:r>
        <w:instrText xml:space="preserve"> PAGEREF _Toc517979178 \h </w:instrText>
      </w:r>
      <w:r>
        <w:fldChar w:fldCharType="separate"/>
      </w:r>
      <w:r>
        <w:t>43</w:t>
      </w:r>
      <w:r>
        <w:fldChar w:fldCharType="end"/>
      </w:r>
    </w:p>
    <w:p w14:paraId="0EBFE3BA" w14:textId="77777777" w:rsidR="00A65F8E" w:rsidRDefault="00A65F8E">
      <w:pPr>
        <w:pStyle w:val="TOC3"/>
        <w:rPr>
          <w:rFonts w:ascii="Calibri" w:hAnsi="Calibri"/>
          <w:sz w:val="22"/>
          <w:szCs w:val="22"/>
          <w:lang w:val="en-US"/>
        </w:rPr>
      </w:pPr>
      <w:r w:rsidRPr="00A65F8E">
        <w:t>7.6.35</w:t>
      </w:r>
      <w:r w:rsidRPr="00A65F8E">
        <w:rPr>
          <w:rFonts w:ascii="Calibri" w:hAnsi="Calibri"/>
          <w:sz w:val="22"/>
          <w:szCs w:val="22"/>
        </w:rPr>
        <w:tab/>
      </w:r>
      <w:r w:rsidRPr="002B62C6">
        <w:rPr>
          <w:lang w:val="en-US"/>
        </w:rPr>
        <w:t>PDTCH block type 35 (DBS-5) format (downlink only)</w:t>
      </w:r>
      <w:r>
        <w:tab/>
      </w:r>
      <w:r>
        <w:fldChar w:fldCharType="begin" w:fldLock="1"/>
      </w:r>
      <w:r>
        <w:instrText xml:space="preserve"> PAGEREF _Toc517979179 \h </w:instrText>
      </w:r>
      <w:r>
        <w:fldChar w:fldCharType="separate"/>
      </w:r>
      <w:r>
        <w:t>44</w:t>
      </w:r>
      <w:r>
        <w:fldChar w:fldCharType="end"/>
      </w:r>
    </w:p>
    <w:p w14:paraId="72901F79" w14:textId="77777777" w:rsidR="00A65F8E" w:rsidRDefault="00A65F8E">
      <w:pPr>
        <w:pStyle w:val="TOC3"/>
        <w:rPr>
          <w:rFonts w:ascii="Calibri" w:hAnsi="Calibri"/>
          <w:sz w:val="22"/>
          <w:szCs w:val="22"/>
          <w:lang w:val="en-US"/>
        </w:rPr>
      </w:pPr>
      <w:r w:rsidRPr="00A65F8E">
        <w:t>7.6.36</w:t>
      </w:r>
      <w:r w:rsidRPr="00A65F8E">
        <w:rPr>
          <w:rFonts w:ascii="Calibri" w:hAnsi="Calibri"/>
          <w:sz w:val="22"/>
          <w:szCs w:val="22"/>
        </w:rPr>
        <w:tab/>
      </w:r>
      <w:r w:rsidRPr="002B62C6">
        <w:rPr>
          <w:lang w:val="en-US"/>
        </w:rPr>
        <w:t>PDTCH block type 36 (DBS-6) format (downlink only)</w:t>
      </w:r>
      <w:r>
        <w:tab/>
      </w:r>
      <w:r>
        <w:fldChar w:fldCharType="begin" w:fldLock="1"/>
      </w:r>
      <w:r>
        <w:instrText xml:space="preserve"> PAGEREF _Toc517979180 \h </w:instrText>
      </w:r>
      <w:r>
        <w:fldChar w:fldCharType="separate"/>
      </w:r>
      <w:r>
        <w:t>44</w:t>
      </w:r>
      <w:r>
        <w:fldChar w:fldCharType="end"/>
      </w:r>
    </w:p>
    <w:p w14:paraId="1E14668C" w14:textId="77777777" w:rsidR="00A65F8E" w:rsidRDefault="00A65F8E">
      <w:pPr>
        <w:pStyle w:val="TOC3"/>
        <w:rPr>
          <w:rFonts w:ascii="Calibri" w:hAnsi="Calibri"/>
          <w:sz w:val="22"/>
          <w:szCs w:val="22"/>
          <w:lang w:val="en-US"/>
        </w:rPr>
      </w:pPr>
      <w:r w:rsidRPr="00A65F8E">
        <w:t>7.6.37</w:t>
      </w:r>
      <w:r w:rsidRPr="00A65F8E">
        <w:rPr>
          <w:rFonts w:ascii="Calibri" w:hAnsi="Calibri"/>
          <w:sz w:val="22"/>
          <w:szCs w:val="22"/>
        </w:rPr>
        <w:tab/>
      </w:r>
      <w:r w:rsidRPr="002B62C6">
        <w:rPr>
          <w:lang w:val="en-US"/>
        </w:rPr>
        <w:t>PDTCH block type 37 (DBS-7) format (downlink only)</w:t>
      </w:r>
      <w:r>
        <w:tab/>
      </w:r>
      <w:r>
        <w:fldChar w:fldCharType="begin" w:fldLock="1"/>
      </w:r>
      <w:r>
        <w:instrText xml:space="preserve"> PAGEREF _Toc517979181 \h </w:instrText>
      </w:r>
      <w:r>
        <w:fldChar w:fldCharType="separate"/>
      </w:r>
      <w:r>
        <w:t>44</w:t>
      </w:r>
      <w:r>
        <w:fldChar w:fldCharType="end"/>
      </w:r>
    </w:p>
    <w:p w14:paraId="0FAED537" w14:textId="77777777" w:rsidR="00A65F8E" w:rsidRDefault="00A65F8E">
      <w:pPr>
        <w:pStyle w:val="TOC3"/>
        <w:rPr>
          <w:rFonts w:ascii="Calibri" w:hAnsi="Calibri"/>
          <w:sz w:val="22"/>
          <w:szCs w:val="22"/>
          <w:lang w:val="en-US"/>
        </w:rPr>
      </w:pPr>
      <w:r w:rsidRPr="00A65F8E">
        <w:t>7.6.38</w:t>
      </w:r>
      <w:r w:rsidRPr="00A65F8E">
        <w:rPr>
          <w:rFonts w:ascii="Calibri" w:hAnsi="Calibri"/>
          <w:sz w:val="22"/>
          <w:szCs w:val="22"/>
        </w:rPr>
        <w:tab/>
      </w:r>
      <w:r w:rsidRPr="002B62C6">
        <w:rPr>
          <w:lang w:val="en-US"/>
        </w:rPr>
        <w:t>PDTCH block type 38 (DBS-8) format (downlink only)</w:t>
      </w:r>
      <w:r>
        <w:tab/>
      </w:r>
      <w:r>
        <w:fldChar w:fldCharType="begin" w:fldLock="1"/>
      </w:r>
      <w:r>
        <w:instrText xml:space="preserve"> PAGEREF _Toc517979182 \h </w:instrText>
      </w:r>
      <w:r>
        <w:fldChar w:fldCharType="separate"/>
      </w:r>
      <w:r>
        <w:t>45</w:t>
      </w:r>
      <w:r>
        <w:fldChar w:fldCharType="end"/>
      </w:r>
    </w:p>
    <w:p w14:paraId="413655FA" w14:textId="77777777" w:rsidR="00A65F8E" w:rsidRDefault="00A65F8E">
      <w:pPr>
        <w:pStyle w:val="TOC3"/>
        <w:rPr>
          <w:rFonts w:ascii="Calibri" w:hAnsi="Calibri"/>
          <w:sz w:val="22"/>
          <w:szCs w:val="22"/>
          <w:lang w:val="en-US"/>
        </w:rPr>
      </w:pPr>
      <w:r w:rsidRPr="00A65F8E">
        <w:t>7.6.39</w:t>
      </w:r>
      <w:r w:rsidRPr="00A65F8E">
        <w:rPr>
          <w:rFonts w:ascii="Calibri" w:hAnsi="Calibri"/>
          <w:sz w:val="22"/>
          <w:szCs w:val="22"/>
        </w:rPr>
        <w:tab/>
      </w:r>
      <w:r w:rsidRPr="002B62C6">
        <w:rPr>
          <w:lang w:val="en-US"/>
        </w:rPr>
        <w:t>PDTCH block type 39 (DBS-9) format (downlink only)</w:t>
      </w:r>
      <w:r>
        <w:tab/>
      </w:r>
      <w:r>
        <w:fldChar w:fldCharType="begin" w:fldLock="1"/>
      </w:r>
      <w:r>
        <w:instrText xml:space="preserve"> PAGEREF _Toc517979183 \h </w:instrText>
      </w:r>
      <w:r>
        <w:fldChar w:fldCharType="separate"/>
      </w:r>
      <w:r>
        <w:t>45</w:t>
      </w:r>
      <w:r>
        <w:fldChar w:fldCharType="end"/>
      </w:r>
    </w:p>
    <w:p w14:paraId="5C8D3E19" w14:textId="77777777" w:rsidR="00A65F8E" w:rsidRDefault="00A65F8E">
      <w:pPr>
        <w:pStyle w:val="TOC3"/>
        <w:rPr>
          <w:rFonts w:ascii="Calibri" w:hAnsi="Calibri"/>
          <w:sz w:val="22"/>
          <w:szCs w:val="22"/>
          <w:lang w:val="en-US"/>
        </w:rPr>
      </w:pPr>
      <w:r w:rsidRPr="00A65F8E">
        <w:t>7.6.40</w:t>
      </w:r>
      <w:r w:rsidRPr="00A65F8E">
        <w:rPr>
          <w:rFonts w:ascii="Calibri" w:hAnsi="Calibri"/>
          <w:sz w:val="22"/>
          <w:szCs w:val="22"/>
        </w:rPr>
        <w:tab/>
      </w:r>
      <w:r w:rsidRPr="002B62C6">
        <w:rPr>
          <w:lang w:val="en-US"/>
        </w:rPr>
        <w:t>PDTCH block type 40 (DBS-10) format (downlink only)</w:t>
      </w:r>
      <w:r>
        <w:tab/>
      </w:r>
      <w:r>
        <w:fldChar w:fldCharType="begin" w:fldLock="1"/>
      </w:r>
      <w:r>
        <w:instrText xml:space="preserve"> PAGEREF _Toc517979184 \h </w:instrText>
      </w:r>
      <w:r>
        <w:fldChar w:fldCharType="separate"/>
      </w:r>
      <w:r>
        <w:t>46</w:t>
      </w:r>
      <w:r>
        <w:fldChar w:fldCharType="end"/>
      </w:r>
    </w:p>
    <w:p w14:paraId="31941C99" w14:textId="77777777" w:rsidR="00A65F8E" w:rsidRDefault="00A65F8E">
      <w:pPr>
        <w:pStyle w:val="TOC3"/>
        <w:rPr>
          <w:rFonts w:ascii="Calibri" w:hAnsi="Calibri"/>
          <w:sz w:val="22"/>
          <w:szCs w:val="22"/>
          <w:lang w:val="en-US"/>
        </w:rPr>
      </w:pPr>
      <w:r w:rsidRPr="00A65F8E">
        <w:t>7.6.41</w:t>
      </w:r>
      <w:r w:rsidRPr="00A65F8E">
        <w:rPr>
          <w:rFonts w:ascii="Calibri" w:hAnsi="Calibri"/>
          <w:sz w:val="22"/>
          <w:szCs w:val="22"/>
        </w:rPr>
        <w:tab/>
      </w:r>
      <w:r w:rsidRPr="002B62C6">
        <w:rPr>
          <w:lang w:val="en-US"/>
        </w:rPr>
        <w:t>PDTCH block type 41 (DBS-11) format (downlink only)</w:t>
      </w:r>
      <w:r>
        <w:tab/>
      </w:r>
      <w:r>
        <w:fldChar w:fldCharType="begin" w:fldLock="1"/>
      </w:r>
      <w:r>
        <w:instrText xml:space="preserve"> PAGEREF _Toc517979185 \h </w:instrText>
      </w:r>
      <w:r>
        <w:fldChar w:fldCharType="separate"/>
      </w:r>
      <w:r>
        <w:t>46</w:t>
      </w:r>
      <w:r>
        <w:fldChar w:fldCharType="end"/>
      </w:r>
    </w:p>
    <w:p w14:paraId="1A19F96B" w14:textId="77777777" w:rsidR="00A65F8E" w:rsidRDefault="00A65F8E">
      <w:pPr>
        <w:pStyle w:val="TOC3"/>
        <w:rPr>
          <w:rFonts w:ascii="Calibri" w:hAnsi="Calibri"/>
          <w:sz w:val="22"/>
          <w:szCs w:val="22"/>
          <w:lang w:val="en-US"/>
        </w:rPr>
      </w:pPr>
      <w:r w:rsidRPr="00A65F8E">
        <w:t>7.6.42</w:t>
      </w:r>
      <w:r w:rsidRPr="00A65F8E">
        <w:rPr>
          <w:rFonts w:ascii="Calibri" w:hAnsi="Calibri"/>
          <w:sz w:val="22"/>
          <w:szCs w:val="22"/>
        </w:rPr>
        <w:tab/>
      </w:r>
      <w:r w:rsidRPr="002B62C6">
        <w:rPr>
          <w:lang w:val="en-US"/>
        </w:rPr>
        <w:t>PDTCH block type 42 (DBS-12) format (downlink only)</w:t>
      </w:r>
      <w:r>
        <w:tab/>
      </w:r>
      <w:r>
        <w:fldChar w:fldCharType="begin" w:fldLock="1"/>
      </w:r>
      <w:r>
        <w:instrText xml:space="preserve"> PAGEREF _Toc517979186 \h </w:instrText>
      </w:r>
      <w:r>
        <w:fldChar w:fldCharType="separate"/>
      </w:r>
      <w:r>
        <w:t>47</w:t>
      </w:r>
      <w:r>
        <w:fldChar w:fldCharType="end"/>
      </w:r>
    </w:p>
    <w:p w14:paraId="71823D8F" w14:textId="77777777" w:rsidR="00A65F8E" w:rsidRDefault="00A65F8E">
      <w:pPr>
        <w:pStyle w:val="TOC2"/>
        <w:rPr>
          <w:rFonts w:ascii="Calibri" w:hAnsi="Calibri"/>
          <w:sz w:val="22"/>
          <w:szCs w:val="22"/>
          <w:lang w:val="en-US"/>
        </w:rPr>
      </w:pPr>
      <w:r>
        <w:t>7.7</w:t>
      </w:r>
      <w:r>
        <w:rPr>
          <w:rFonts w:ascii="Calibri" w:hAnsi="Calibri"/>
          <w:sz w:val="22"/>
          <w:szCs w:val="22"/>
          <w:lang w:val="en-US"/>
        </w:rPr>
        <w:tab/>
      </w:r>
      <w:r>
        <w:t>PRACH uplink/PACCH uplink short acknowledgement block formats</w:t>
      </w:r>
      <w:r>
        <w:tab/>
      </w:r>
      <w:r>
        <w:fldChar w:fldCharType="begin" w:fldLock="1"/>
      </w:r>
      <w:r>
        <w:instrText xml:space="preserve"> PAGEREF _Toc517979187 \h </w:instrText>
      </w:r>
      <w:r>
        <w:fldChar w:fldCharType="separate"/>
      </w:r>
      <w:r>
        <w:t>47</w:t>
      </w:r>
      <w:r>
        <w:fldChar w:fldCharType="end"/>
      </w:r>
    </w:p>
    <w:p w14:paraId="2C807FED" w14:textId="77777777" w:rsidR="00A65F8E" w:rsidRDefault="00A65F8E">
      <w:pPr>
        <w:pStyle w:val="TOC2"/>
        <w:rPr>
          <w:rFonts w:ascii="Calibri" w:hAnsi="Calibri"/>
          <w:sz w:val="22"/>
          <w:szCs w:val="22"/>
          <w:lang w:val="en-US"/>
        </w:rPr>
      </w:pPr>
      <w:r>
        <w:t>7.8</w:t>
      </w:r>
      <w:r>
        <w:rPr>
          <w:rFonts w:ascii="Calibri" w:hAnsi="Calibri"/>
          <w:sz w:val="22"/>
          <w:szCs w:val="22"/>
          <w:lang w:val="en-US"/>
        </w:rPr>
        <w:tab/>
      </w:r>
      <w:r>
        <w:t>PTCCH downlink block format</w:t>
      </w:r>
      <w:r>
        <w:tab/>
      </w:r>
      <w:r>
        <w:fldChar w:fldCharType="begin" w:fldLock="1"/>
      </w:r>
      <w:r>
        <w:instrText xml:space="preserve"> PAGEREF _Toc517979188 \h </w:instrText>
      </w:r>
      <w:r>
        <w:fldChar w:fldCharType="separate"/>
      </w:r>
      <w:r>
        <w:t>48</w:t>
      </w:r>
      <w:r>
        <w:fldChar w:fldCharType="end"/>
      </w:r>
    </w:p>
    <w:p w14:paraId="58B86D01" w14:textId="77777777" w:rsidR="00A65F8E" w:rsidRDefault="00A65F8E">
      <w:pPr>
        <w:pStyle w:val="TOC2"/>
        <w:rPr>
          <w:rFonts w:ascii="Calibri" w:hAnsi="Calibri"/>
          <w:sz w:val="22"/>
          <w:szCs w:val="22"/>
          <w:lang w:val="en-US"/>
        </w:rPr>
      </w:pPr>
      <w:r>
        <w:t>7.9</w:t>
      </w:r>
      <w:r>
        <w:rPr>
          <w:rFonts w:ascii="Calibri" w:hAnsi="Calibri"/>
          <w:sz w:val="22"/>
          <w:szCs w:val="22"/>
          <w:lang w:val="en-US"/>
        </w:rPr>
        <w:tab/>
      </w:r>
      <w:r>
        <w:t>PTCCH uplink block formats</w:t>
      </w:r>
      <w:r>
        <w:tab/>
      </w:r>
      <w:r>
        <w:fldChar w:fldCharType="begin" w:fldLock="1"/>
      </w:r>
      <w:r>
        <w:instrText xml:space="preserve"> PAGEREF _Toc517979189 \h </w:instrText>
      </w:r>
      <w:r>
        <w:fldChar w:fldCharType="separate"/>
      </w:r>
      <w:r>
        <w:t>49</w:t>
      </w:r>
      <w:r>
        <w:fldChar w:fldCharType="end"/>
      </w:r>
    </w:p>
    <w:p w14:paraId="363AAB43" w14:textId="77777777" w:rsidR="00A65F8E" w:rsidRDefault="00A65F8E">
      <w:pPr>
        <w:pStyle w:val="TOC2"/>
        <w:rPr>
          <w:rFonts w:ascii="Calibri" w:hAnsi="Calibri"/>
          <w:sz w:val="22"/>
          <w:szCs w:val="22"/>
          <w:lang w:val="en-US"/>
        </w:rPr>
      </w:pPr>
      <w:r>
        <w:t>7.9a</w:t>
      </w:r>
      <w:r>
        <w:rPr>
          <w:rFonts w:ascii="Calibri" w:hAnsi="Calibri"/>
          <w:sz w:val="22"/>
          <w:szCs w:val="22"/>
          <w:lang w:val="en-US"/>
        </w:rPr>
        <w:tab/>
      </w:r>
      <w:r>
        <w:t>Transport block formats (</w:t>
      </w:r>
      <w:r w:rsidRPr="002B62C6">
        <w:rPr>
          <w:i/>
          <w:iCs/>
        </w:rPr>
        <w:t>Iu mode</w:t>
      </w:r>
      <w:r>
        <w:t>)</w:t>
      </w:r>
      <w:r>
        <w:tab/>
      </w:r>
      <w:r>
        <w:fldChar w:fldCharType="begin" w:fldLock="1"/>
      </w:r>
      <w:r>
        <w:instrText xml:space="preserve"> PAGEREF _Toc517979190 \h </w:instrText>
      </w:r>
      <w:r>
        <w:fldChar w:fldCharType="separate"/>
      </w:r>
      <w:r>
        <w:t>49</w:t>
      </w:r>
      <w:r>
        <w:fldChar w:fldCharType="end"/>
      </w:r>
    </w:p>
    <w:p w14:paraId="03C8F266" w14:textId="77777777" w:rsidR="00A65F8E" w:rsidRDefault="00A65F8E">
      <w:pPr>
        <w:pStyle w:val="TOC3"/>
        <w:rPr>
          <w:rFonts w:ascii="Calibri" w:hAnsi="Calibri"/>
          <w:sz w:val="22"/>
          <w:szCs w:val="22"/>
          <w:lang w:val="en-US"/>
        </w:rPr>
      </w:pPr>
      <w:r>
        <w:t>7.9a.1</w:t>
      </w:r>
      <w:r>
        <w:rPr>
          <w:rFonts w:ascii="Calibri" w:hAnsi="Calibri"/>
          <w:sz w:val="22"/>
          <w:szCs w:val="22"/>
          <w:lang w:val="en-US"/>
        </w:rPr>
        <w:tab/>
      </w:r>
      <w:r>
        <w:t>Generic transport block format</w:t>
      </w:r>
      <w:r>
        <w:tab/>
      </w:r>
      <w:r>
        <w:fldChar w:fldCharType="begin" w:fldLock="1"/>
      </w:r>
      <w:r>
        <w:instrText xml:space="preserve"> PAGEREF _Toc517979191 \h </w:instrText>
      </w:r>
      <w:r>
        <w:fldChar w:fldCharType="separate"/>
      </w:r>
      <w:r>
        <w:t>49</w:t>
      </w:r>
      <w:r>
        <w:fldChar w:fldCharType="end"/>
      </w:r>
    </w:p>
    <w:p w14:paraId="4F07EA5A" w14:textId="77777777" w:rsidR="00A65F8E" w:rsidRDefault="00A65F8E">
      <w:pPr>
        <w:pStyle w:val="TOC3"/>
        <w:rPr>
          <w:rFonts w:ascii="Calibri" w:hAnsi="Calibri"/>
          <w:sz w:val="22"/>
          <w:szCs w:val="22"/>
          <w:lang w:val="en-US"/>
        </w:rPr>
      </w:pPr>
      <w:r>
        <w:t>7.9a.2</w:t>
      </w:r>
      <w:r>
        <w:rPr>
          <w:rFonts w:ascii="Calibri" w:hAnsi="Calibri"/>
          <w:sz w:val="22"/>
          <w:szCs w:val="22"/>
          <w:lang w:val="en-US"/>
        </w:rPr>
        <w:tab/>
      </w:r>
      <w:r>
        <w:t>Transport block format for signalling TFC</w:t>
      </w:r>
      <w:r>
        <w:tab/>
      </w:r>
      <w:r>
        <w:fldChar w:fldCharType="begin" w:fldLock="1"/>
      </w:r>
      <w:r>
        <w:instrText xml:space="preserve"> PAGEREF _Toc517979192 \h </w:instrText>
      </w:r>
      <w:r>
        <w:fldChar w:fldCharType="separate"/>
      </w:r>
      <w:r>
        <w:t>49</w:t>
      </w:r>
      <w:r>
        <w:fldChar w:fldCharType="end"/>
      </w:r>
    </w:p>
    <w:p w14:paraId="7DB65A7B" w14:textId="77777777" w:rsidR="00A65F8E" w:rsidRDefault="00A65F8E">
      <w:pPr>
        <w:pStyle w:val="TOC2"/>
        <w:rPr>
          <w:rFonts w:ascii="Calibri" w:hAnsi="Calibri"/>
          <w:sz w:val="22"/>
          <w:szCs w:val="22"/>
          <w:lang w:val="en-US"/>
        </w:rPr>
      </w:pPr>
      <w:r>
        <w:t>7.9b</w:t>
      </w:r>
      <w:r>
        <w:rPr>
          <w:rFonts w:ascii="Calibri" w:hAnsi="Calibri"/>
          <w:sz w:val="22"/>
          <w:szCs w:val="22"/>
          <w:lang w:val="en-US"/>
        </w:rPr>
        <w:tab/>
      </w:r>
      <w:r>
        <w:t>EC-BCCH/EC-CCCH/EC-PDTCH/EC-PACCH block formats</w:t>
      </w:r>
      <w:r>
        <w:tab/>
      </w:r>
      <w:r>
        <w:fldChar w:fldCharType="begin" w:fldLock="1"/>
      </w:r>
      <w:r>
        <w:instrText xml:space="preserve"> PAGEREF _Toc517979193 \h </w:instrText>
      </w:r>
      <w:r>
        <w:fldChar w:fldCharType="separate"/>
      </w:r>
      <w:r>
        <w:t>50</w:t>
      </w:r>
      <w:r>
        <w:fldChar w:fldCharType="end"/>
      </w:r>
    </w:p>
    <w:p w14:paraId="57BA0E14" w14:textId="77777777" w:rsidR="00A65F8E" w:rsidRDefault="00A65F8E">
      <w:pPr>
        <w:pStyle w:val="TOC3"/>
        <w:rPr>
          <w:rFonts w:ascii="Calibri" w:hAnsi="Calibri"/>
          <w:sz w:val="22"/>
          <w:szCs w:val="22"/>
          <w:lang w:val="en-US"/>
        </w:rPr>
      </w:pPr>
      <w:r>
        <w:t>7.9b.1</w:t>
      </w:r>
      <w:r>
        <w:rPr>
          <w:rFonts w:ascii="Calibri" w:hAnsi="Calibri"/>
          <w:sz w:val="22"/>
          <w:szCs w:val="22"/>
          <w:lang w:val="en-US"/>
        </w:rPr>
        <w:tab/>
      </w:r>
      <w:r>
        <w:t>EC-BCCH</w:t>
      </w:r>
      <w:r>
        <w:tab/>
      </w:r>
      <w:r>
        <w:fldChar w:fldCharType="begin" w:fldLock="1"/>
      </w:r>
      <w:r>
        <w:instrText xml:space="preserve"> PAGEREF _Toc517979194 \h </w:instrText>
      </w:r>
      <w:r>
        <w:fldChar w:fldCharType="separate"/>
      </w:r>
      <w:r>
        <w:t>50</w:t>
      </w:r>
      <w:r>
        <w:fldChar w:fldCharType="end"/>
      </w:r>
    </w:p>
    <w:p w14:paraId="17BAF69A" w14:textId="77777777" w:rsidR="00A65F8E" w:rsidRDefault="00A65F8E">
      <w:pPr>
        <w:pStyle w:val="TOC3"/>
        <w:rPr>
          <w:rFonts w:ascii="Calibri" w:hAnsi="Calibri"/>
          <w:sz w:val="22"/>
          <w:szCs w:val="22"/>
          <w:lang w:val="en-US"/>
        </w:rPr>
      </w:pPr>
      <w:r>
        <w:t>7.9b.2</w:t>
      </w:r>
      <w:r>
        <w:rPr>
          <w:rFonts w:ascii="Calibri" w:hAnsi="Calibri"/>
          <w:sz w:val="22"/>
          <w:szCs w:val="22"/>
          <w:lang w:val="en-US"/>
        </w:rPr>
        <w:tab/>
      </w:r>
      <w:r>
        <w:t>EC-CCCH</w:t>
      </w:r>
      <w:r>
        <w:tab/>
      </w:r>
      <w:r>
        <w:fldChar w:fldCharType="begin" w:fldLock="1"/>
      </w:r>
      <w:r>
        <w:instrText xml:space="preserve"> PAGEREF _Toc517979195 \h </w:instrText>
      </w:r>
      <w:r>
        <w:fldChar w:fldCharType="separate"/>
      </w:r>
      <w:r>
        <w:t>50</w:t>
      </w:r>
      <w:r>
        <w:fldChar w:fldCharType="end"/>
      </w:r>
    </w:p>
    <w:p w14:paraId="7A93238B" w14:textId="77777777" w:rsidR="00A65F8E" w:rsidRDefault="00A65F8E">
      <w:pPr>
        <w:pStyle w:val="TOC4"/>
        <w:rPr>
          <w:rFonts w:ascii="Calibri" w:hAnsi="Calibri"/>
          <w:sz w:val="22"/>
          <w:szCs w:val="22"/>
          <w:lang w:val="en-US"/>
        </w:rPr>
      </w:pPr>
      <w:r>
        <w:t>7.9b.2.1</w:t>
      </w:r>
      <w:r>
        <w:rPr>
          <w:rFonts w:ascii="Calibri" w:hAnsi="Calibri"/>
          <w:sz w:val="22"/>
          <w:szCs w:val="22"/>
          <w:lang w:val="en-US"/>
        </w:rPr>
        <w:tab/>
      </w:r>
      <w:r>
        <w:t>EC-PCH/EC-AGCH</w:t>
      </w:r>
      <w:r>
        <w:tab/>
      </w:r>
      <w:r>
        <w:fldChar w:fldCharType="begin" w:fldLock="1"/>
      </w:r>
      <w:r>
        <w:instrText xml:space="preserve"> PAGEREF _Toc517979196 \h </w:instrText>
      </w:r>
      <w:r>
        <w:fldChar w:fldCharType="separate"/>
      </w:r>
      <w:r>
        <w:t>50</w:t>
      </w:r>
      <w:r>
        <w:fldChar w:fldCharType="end"/>
      </w:r>
    </w:p>
    <w:p w14:paraId="79C79523" w14:textId="77777777" w:rsidR="00A65F8E" w:rsidRDefault="00A65F8E">
      <w:pPr>
        <w:pStyle w:val="TOC4"/>
        <w:rPr>
          <w:rFonts w:ascii="Calibri" w:hAnsi="Calibri"/>
          <w:sz w:val="22"/>
          <w:szCs w:val="22"/>
          <w:lang w:val="en-US"/>
        </w:rPr>
      </w:pPr>
      <w:r>
        <w:t>7.9b.2.2</w:t>
      </w:r>
      <w:r>
        <w:rPr>
          <w:rFonts w:ascii="Calibri" w:hAnsi="Calibri"/>
          <w:sz w:val="22"/>
          <w:szCs w:val="22"/>
          <w:lang w:val="en-US"/>
        </w:rPr>
        <w:tab/>
      </w:r>
      <w:r>
        <w:t>EC-RACH</w:t>
      </w:r>
      <w:r>
        <w:tab/>
      </w:r>
      <w:r>
        <w:fldChar w:fldCharType="begin" w:fldLock="1"/>
      </w:r>
      <w:r>
        <w:instrText xml:space="preserve"> PAGEREF _Toc517979197 \h </w:instrText>
      </w:r>
      <w:r>
        <w:fldChar w:fldCharType="separate"/>
      </w:r>
      <w:r>
        <w:t>50</w:t>
      </w:r>
      <w:r>
        <w:fldChar w:fldCharType="end"/>
      </w:r>
    </w:p>
    <w:p w14:paraId="78B1537A" w14:textId="77777777" w:rsidR="00A65F8E" w:rsidRDefault="00A65F8E">
      <w:pPr>
        <w:pStyle w:val="TOC3"/>
        <w:rPr>
          <w:rFonts w:ascii="Calibri" w:hAnsi="Calibri"/>
          <w:sz w:val="22"/>
          <w:szCs w:val="22"/>
          <w:lang w:val="en-US"/>
        </w:rPr>
      </w:pPr>
      <w:r>
        <w:t>7.9b.3</w:t>
      </w:r>
      <w:r>
        <w:rPr>
          <w:rFonts w:ascii="Calibri" w:hAnsi="Calibri"/>
          <w:sz w:val="22"/>
          <w:szCs w:val="22"/>
          <w:lang w:val="en-US"/>
        </w:rPr>
        <w:tab/>
      </w:r>
      <w:r>
        <w:t>EC-PDTCH</w:t>
      </w:r>
      <w:r>
        <w:tab/>
      </w:r>
      <w:r>
        <w:fldChar w:fldCharType="begin" w:fldLock="1"/>
      </w:r>
      <w:r>
        <w:instrText xml:space="preserve"> PAGEREF _Toc517979198 \h </w:instrText>
      </w:r>
      <w:r>
        <w:fldChar w:fldCharType="separate"/>
      </w:r>
      <w:r>
        <w:t>50</w:t>
      </w:r>
      <w:r>
        <w:fldChar w:fldCharType="end"/>
      </w:r>
    </w:p>
    <w:p w14:paraId="45DC6196" w14:textId="77777777" w:rsidR="00A65F8E" w:rsidRDefault="00A65F8E">
      <w:pPr>
        <w:pStyle w:val="TOC3"/>
        <w:rPr>
          <w:rFonts w:ascii="Calibri" w:hAnsi="Calibri"/>
          <w:sz w:val="22"/>
          <w:szCs w:val="22"/>
          <w:lang w:val="en-US"/>
        </w:rPr>
      </w:pPr>
      <w:r>
        <w:t>7.9b.4</w:t>
      </w:r>
      <w:r>
        <w:rPr>
          <w:rFonts w:ascii="Calibri" w:hAnsi="Calibri"/>
          <w:sz w:val="22"/>
          <w:szCs w:val="22"/>
          <w:lang w:val="en-US"/>
        </w:rPr>
        <w:tab/>
      </w:r>
      <w:r>
        <w:t>EC-PACCH</w:t>
      </w:r>
      <w:r>
        <w:tab/>
      </w:r>
      <w:r>
        <w:fldChar w:fldCharType="begin" w:fldLock="1"/>
      </w:r>
      <w:r>
        <w:instrText xml:space="preserve"> PAGEREF _Toc517979199 \h </w:instrText>
      </w:r>
      <w:r>
        <w:fldChar w:fldCharType="separate"/>
      </w:r>
      <w:r>
        <w:t>51</w:t>
      </w:r>
      <w:r>
        <w:fldChar w:fldCharType="end"/>
      </w:r>
    </w:p>
    <w:p w14:paraId="3298917B" w14:textId="77777777" w:rsidR="00A65F8E" w:rsidRDefault="00A65F8E">
      <w:pPr>
        <w:pStyle w:val="TOC4"/>
        <w:rPr>
          <w:rFonts w:ascii="Calibri" w:hAnsi="Calibri"/>
          <w:sz w:val="22"/>
          <w:szCs w:val="22"/>
          <w:lang w:val="en-US"/>
        </w:rPr>
      </w:pPr>
      <w:r>
        <w:t>7.9b.4.1</w:t>
      </w:r>
      <w:r>
        <w:rPr>
          <w:rFonts w:ascii="Calibri" w:hAnsi="Calibri"/>
          <w:sz w:val="22"/>
          <w:szCs w:val="22"/>
          <w:lang w:val="en-US"/>
        </w:rPr>
        <w:tab/>
      </w:r>
      <w:r>
        <w:t>Downlink</w:t>
      </w:r>
      <w:r>
        <w:tab/>
      </w:r>
      <w:r>
        <w:fldChar w:fldCharType="begin" w:fldLock="1"/>
      </w:r>
      <w:r>
        <w:instrText xml:space="preserve"> PAGEREF _Toc517979200 \h </w:instrText>
      </w:r>
      <w:r>
        <w:fldChar w:fldCharType="separate"/>
      </w:r>
      <w:r>
        <w:t>51</w:t>
      </w:r>
      <w:r>
        <w:fldChar w:fldCharType="end"/>
      </w:r>
    </w:p>
    <w:p w14:paraId="2211FB4B" w14:textId="77777777" w:rsidR="00A65F8E" w:rsidRDefault="00A65F8E">
      <w:pPr>
        <w:pStyle w:val="TOC4"/>
        <w:rPr>
          <w:rFonts w:ascii="Calibri" w:hAnsi="Calibri"/>
          <w:sz w:val="22"/>
          <w:szCs w:val="22"/>
          <w:lang w:val="en-US"/>
        </w:rPr>
      </w:pPr>
      <w:r>
        <w:t>7.9b.4.2</w:t>
      </w:r>
      <w:r>
        <w:rPr>
          <w:rFonts w:ascii="Calibri" w:hAnsi="Calibri"/>
          <w:sz w:val="22"/>
          <w:szCs w:val="22"/>
          <w:lang w:val="en-US"/>
        </w:rPr>
        <w:tab/>
      </w:r>
      <w:r>
        <w:t>Uplink</w:t>
      </w:r>
      <w:r>
        <w:tab/>
      </w:r>
      <w:r>
        <w:fldChar w:fldCharType="begin" w:fldLock="1"/>
      </w:r>
      <w:r>
        <w:instrText xml:space="preserve"> PAGEREF _Toc517979201 \h </w:instrText>
      </w:r>
      <w:r>
        <w:fldChar w:fldCharType="separate"/>
      </w:r>
      <w:r>
        <w:t>51</w:t>
      </w:r>
      <w:r>
        <w:fldChar w:fldCharType="end"/>
      </w:r>
    </w:p>
    <w:p w14:paraId="26E23D65" w14:textId="77777777" w:rsidR="00A65F8E" w:rsidRDefault="00A65F8E">
      <w:pPr>
        <w:pStyle w:val="TOC2"/>
        <w:rPr>
          <w:rFonts w:ascii="Calibri" w:hAnsi="Calibri"/>
          <w:sz w:val="22"/>
          <w:szCs w:val="22"/>
          <w:lang w:val="en-US"/>
        </w:rPr>
      </w:pPr>
      <w:r>
        <w:t>7.10</w:t>
      </w:r>
      <w:r>
        <w:rPr>
          <w:rFonts w:ascii="Calibri" w:hAnsi="Calibri"/>
          <w:sz w:val="22"/>
          <w:szCs w:val="22"/>
          <w:lang w:val="en-US"/>
        </w:rPr>
        <w:tab/>
      </w:r>
      <w:r>
        <w:t>Order of bit transmission</w:t>
      </w:r>
      <w:r>
        <w:tab/>
      </w:r>
      <w:r>
        <w:fldChar w:fldCharType="begin" w:fldLock="1"/>
      </w:r>
      <w:r>
        <w:instrText xml:space="preserve"> PAGEREF _Toc517979202 \h </w:instrText>
      </w:r>
      <w:r>
        <w:fldChar w:fldCharType="separate"/>
      </w:r>
      <w:r>
        <w:t>51</w:t>
      </w:r>
      <w:r>
        <w:fldChar w:fldCharType="end"/>
      </w:r>
    </w:p>
    <w:p w14:paraId="505A1AAA" w14:textId="77777777" w:rsidR="00A65F8E" w:rsidRDefault="00A65F8E">
      <w:pPr>
        <w:pStyle w:val="TOC1"/>
        <w:rPr>
          <w:rFonts w:ascii="Calibri" w:hAnsi="Calibri"/>
          <w:szCs w:val="22"/>
          <w:lang w:val="en-US"/>
        </w:rPr>
      </w:pPr>
      <w:r>
        <w:lastRenderedPageBreak/>
        <w:t>8</w:t>
      </w:r>
      <w:r>
        <w:rPr>
          <w:rFonts w:ascii="Calibri" w:hAnsi="Calibri"/>
          <w:szCs w:val="22"/>
          <w:lang w:val="en-US"/>
        </w:rPr>
        <w:tab/>
      </w:r>
      <w:r>
        <w:t>Vocabulary</w:t>
      </w:r>
      <w:r>
        <w:tab/>
      </w:r>
      <w:r>
        <w:fldChar w:fldCharType="begin" w:fldLock="1"/>
      </w:r>
      <w:r>
        <w:instrText xml:space="preserve"> PAGEREF _Toc517979203 \h </w:instrText>
      </w:r>
      <w:r>
        <w:fldChar w:fldCharType="separate"/>
      </w:r>
      <w:r>
        <w:t>52</w:t>
      </w:r>
      <w:r>
        <w:fldChar w:fldCharType="end"/>
      </w:r>
    </w:p>
    <w:p w14:paraId="2BBDD6D5" w14:textId="77777777" w:rsidR="00A65F8E" w:rsidRDefault="00A65F8E" w:rsidP="00A65F8E">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_Toc517979204 \h </w:instrText>
      </w:r>
      <w:r>
        <w:fldChar w:fldCharType="separate"/>
      </w:r>
      <w:r>
        <w:t>54</w:t>
      </w:r>
      <w:r>
        <w:fldChar w:fldCharType="end"/>
      </w:r>
    </w:p>
    <w:p w14:paraId="2CE77283" w14:textId="77777777" w:rsidR="00080512" w:rsidRPr="004D3578" w:rsidRDefault="00A65F8E">
      <w:r>
        <w:rPr>
          <w:noProof/>
          <w:sz w:val="22"/>
        </w:rPr>
        <w:fldChar w:fldCharType="end"/>
      </w:r>
    </w:p>
    <w:p w14:paraId="4620C9DB" w14:textId="77777777" w:rsidR="00080512" w:rsidRPr="004D3578" w:rsidRDefault="00080512">
      <w:pPr>
        <w:pStyle w:val="Heading1"/>
      </w:pPr>
      <w:r w:rsidRPr="004D3578">
        <w:br w:type="page"/>
      </w:r>
      <w:bookmarkStart w:id="3" w:name="_Toc517979090"/>
      <w:r w:rsidRPr="004D3578">
        <w:lastRenderedPageBreak/>
        <w:t>Foreword</w:t>
      </w:r>
      <w:bookmarkEnd w:id="3"/>
    </w:p>
    <w:p w14:paraId="72ECAE39"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CE4AE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65C34" w14:textId="77777777" w:rsidR="00080512" w:rsidRPr="004D3578" w:rsidRDefault="00080512">
      <w:pPr>
        <w:pStyle w:val="B1"/>
      </w:pPr>
      <w:r w:rsidRPr="004D3578">
        <w:t>Version x.y.z</w:t>
      </w:r>
    </w:p>
    <w:p w14:paraId="4B0C27A8" w14:textId="77777777" w:rsidR="00080512" w:rsidRPr="004D3578" w:rsidRDefault="00080512">
      <w:pPr>
        <w:pStyle w:val="B1"/>
      </w:pPr>
      <w:r w:rsidRPr="004D3578">
        <w:t>where:</w:t>
      </w:r>
    </w:p>
    <w:p w14:paraId="2C5A401C" w14:textId="77777777" w:rsidR="00080512" w:rsidRPr="004D3578" w:rsidRDefault="00080512">
      <w:pPr>
        <w:pStyle w:val="B2"/>
      </w:pPr>
      <w:r w:rsidRPr="004D3578">
        <w:t>x</w:t>
      </w:r>
      <w:r w:rsidRPr="004D3578">
        <w:tab/>
        <w:t>the first digit:</w:t>
      </w:r>
    </w:p>
    <w:p w14:paraId="1D5A311D" w14:textId="77777777" w:rsidR="00080512" w:rsidRPr="004D3578" w:rsidRDefault="00080512">
      <w:pPr>
        <w:pStyle w:val="B3"/>
      </w:pPr>
      <w:r w:rsidRPr="004D3578">
        <w:t>1</w:t>
      </w:r>
      <w:r w:rsidRPr="004D3578">
        <w:tab/>
        <w:t>presented to TSG for information;</w:t>
      </w:r>
    </w:p>
    <w:p w14:paraId="281AEF31" w14:textId="77777777" w:rsidR="00080512" w:rsidRPr="004D3578" w:rsidRDefault="00080512">
      <w:pPr>
        <w:pStyle w:val="B3"/>
      </w:pPr>
      <w:r w:rsidRPr="004D3578">
        <w:t>2</w:t>
      </w:r>
      <w:r w:rsidRPr="004D3578">
        <w:tab/>
        <w:t>presented to TSG for approval;</w:t>
      </w:r>
    </w:p>
    <w:p w14:paraId="2C56F37C" w14:textId="77777777" w:rsidR="00080512" w:rsidRPr="004D3578" w:rsidRDefault="00080512">
      <w:pPr>
        <w:pStyle w:val="B3"/>
      </w:pPr>
      <w:r w:rsidRPr="004D3578">
        <w:t>3</w:t>
      </w:r>
      <w:r w:rsidRPr="004D3578">
        <w:tab/>
        <w:t>or greater indicates TSG approved document under change control.</w:t>
      </w:r>
    </w:p>
    <w:p w14:paraId="1EC796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F38CAD" w14:textId="77777777" w:rsidR="00080512" w:rsidRPr="004D3578" w:rsidRDefault="00080512">
      <w:pPr>
        <w:pStyle w:val="B2"/>
      </w:pPr>
      <w:r w:rsidRPr="004D3578">
        <w:t>z</w:t>
      </w:r>
      <w:r w:rsidRPr="004D3578">
        <w:tab/>
        <w:t>the third digit is incremented when editorial only changes have been incorporated in the document.</w:t>
      </w:r>
    </w:p>
    <w:p w14:paraId="3F68B45F" w14:textId="77777777" w:rsidR="00973A86" w:rsidRPr="00F02BE6" w:rsidRDefault="00080512" w:rsidP="00973A86">
      <w:pPr>
        <w:pStyle w:val="Heading1"/>
      </w:pPr>
      <w:r w:rsidRPr="004D3578">
        <w:br w:type="page"/>
      </w:r>
      <w:bookmarkStart w:id="4" w:name="_Toc517979091"/>
      <w:r w:rsidR="00973A86" w:rsidRPr="00F02BE6">
        <w:lastRenderedPageBreak/>
        <w:t>1</w:t>
      </w:r>
      <w:r w:rsidR="00973A86" w:rsidRPr="00F02BE6">
        <w:tab/>
        <w:t>Scope</w:t>
      </w:r>
      <w:bookmarkEnd w:id="4"/>
    </w:p>
    <w:p w14:paraId="2EDC6D17" w14:textId="77777777" w:rsidR="00973A86" w:rsidRPr="00F02BE6" w:rsidRDefault="00973A86" w:rsidP="00973A86">
      <w:r w:rsidRPr="00F02BE6">
        <w:t>The present document defines the service offered by the physical layer (3GPP TS 45</w:t>
      </w:r>
      <w:r w:rsidRPr="00F02BE6">
        <w:noBreakHyphen/>
        <w:t>series of Technical Specifications) of the MS</w:t>
      </w:r>
      <w:r w:rsidRPr="00F02BE6">
        <w:noBreakHyphen/>
        <w:t>BS interface (3GPP TS 45</w:t>
      </w:r>
      <w:r w:rsidRPr="00F02BE6">
        <w:noBreakHyphen/>
        <w:t xml:space="preserve"> and 44</w:t>
      </w:r>
      <w:r w:rsidRPr="00F02BE6">
        <w:noBreakHyphen/>
        <w:t>series of Technical Specifications). Its main objective is to be a guidance for the interface between the 3GPP Technical Specifications in the 45</w:t>
      </w:r>
      <w:r w:rsidRPr="00F02BE6">
        <w:noBreakHyphen/>
        <w:t>series and the 44</w:t>
      </w:r>
      <w:r w:rsidRPr="00F02BE6">
        <w:noBreakHyphen/>
        <w:t>series. It also specifies the format of signalling channels and the order of bit transmission.</w:t>
      </w:r>
    </w:p>
    <w:p w14:paraId="5951D742" w14:textId="77777777" w:rsidR="00973A86" w:rsidRPr="00F02BE6" w:rsidRDefault="00973A86" w:rsidP="00973A86">
      <w:r w:rsidRPr="00F02BE6">
        <w:t>As far as possible, the present document makes use of the layering principles of the Reference Model for Open System Interconnection (OSI) as contained in ITU-T Recommendations X.200 and X.210.</w:t>
      </w:r>
    </w:p>
    <w:p w14:paraId="33BBD8E4" w14:textId="77777777" w:rsidR="00973A86" w:rsidRPr="00F02BE6" w:rsidRDefault="00973A86" w:rsidP="00973A86">
      <w:pPr>
        <w:pStyle w:val="Heading1"/>
      </w:pPr>
      <w:bookmarkStart w:id="5" w:name="_Toc517979092"/>
      <w:r w:rsidRPr="00F02BE6">
        <w:t>1a</w:t>
      </w:r>
      <w:r w:rsidRPr="00F02BE6">
        <w:tab/>
        <w:t>References</w:t>
      </w:r>
      <w:bookmarkEnd w:id="5"/>
    </w:p>
    <w:p w14:paraId="487C7B78" w14:textId="77777777" w:rsidR="00973A86" w:rsidRPr="00F02BE6" w:rsidRDefault="00973A86" w:rsidP="00973A86">
      <w:r w:rsidRPr="00F02BE6">
        <w:t>The following documents contain provisions which, through reference in this text, constitute provisions of the present document.</w:t>
      </w:r>
    </w:p>
    <w:p w14:paraId="6A997FDC" w14:textId="77777777" w:rsidR="00973A86" w:rsidRPr="00F02BE6" w:rsidRDefault="00973A86" w:rsidP="00973A86">
      <w:pPr>
        <w:pStyle w:val="B1"/>
      </w:pPr>
      <w:r>
        <w:t>-</w:t>
      </w:r>
      <w:r>
        <w:tab/>
      </w:r>
      <w:r w:rsidRPr="00F02BE6">
        <w:t>References are either specific (identified by date of publication, edition number, version number, etc.) or non</w:t>
      </w:r>
      <w:r w:rsidRPr="00F02BE6">
        <w:noBreakHyphen/>
        <w:t>specific.</w:t>
      </w:r>
    </w:p>
    <w:p w14:paraId="1DCB0FE3" w14:textId="77777777" w:rsidR="00973A86" w:rsidRPr="00F02BE6" w:rsidRDefault="00973A86" w:rsidP="00973A86">
      <w:pPr>
        <w:pStyle w:val="B1"/>
      </w:pPr>
      <w:r>
        <w:t>-</w:t>
      </w:r>
      <w:r>
        <w:tab/>
      </w:r>
      <w:r w:rsidRPr="00F02BE6">
        <w:t>For a specific reference, subsequent revisions do not apply.</w:t>
      </w:r>
    </w:p>
    <w:p w14:paraId="122D3FB3" w14:textId="77777777" w:rsidR="00973A86" w:rsidRPr="00F02BE6" w:rsidRDefault="00973A86" w:rsidP="00973A86">
      <w:pPr>
        <w:pStyle w:val="B1"/>
      </w:pPr>
      <w:r>
        <w:t>-</w:t>
      </w:r>
      <w:r>
        <w:tab/>
      </w:r>
      <w:r w:rsidRPr="00F02BE6">
        <w:t xml:space="preserve">For a non-specific reference, the latest version applies.  In the case of a reference to a 3GPP document (including a GSM document), a non-specific reference implicitly refers to the latest version of that document </w:t>
      </w:r>
      <w:r w:rsidRPr="00F02BE6">
        <w:rPr>
          <w:i/>
          <w:iCs/>
        </w:rPr>
        <w:t>in the same Release as the present document</w:t>
      </w:r>
      <w:r w:rsidRPr="00F02BE6">
        <w:t>.</w:t>
      </w:r>
    </w:p>
    <w:p w14:paraId="6CF16D66" w14:textId="77777777" w:rsidR="00973A86" w:rsidRPr="00F02BE6" w:rsidRDefault="00973A86" w:rsidP="00973A86">
      <w:pPr>
        <w:pStyle w:val="EX"/>
      </w:pPr>
      <w:r w:rsidRPr="00F02BE6">
        <w:t>[1]</w:t>
      </w:r>
      <w:r w:rsidRPr="00F02BE6">
        <w:tab/>
        <w:t xml:space="preserve">3GPP TR 21.905: </w:t>
      </w:r>
      <w:r w:rsidRPr="00F02BE6">
        <w:rPr>
          <w:lang w:val="en-US"/>
        </w:rPr>
        <w:t>"Vocabulary for 3GPP Specifications".</w:t>
      </w:r>
    </w:p>
    <w:p w14:paraId="04FEC4D0" w14:textId="77777777" w:rsidR="00973A86" w:rsidRPr="00F02BE6" w:rsidRDefault="00973A86" w:rsidP="00973A86">
      <w:pPr>
        <w:pStyle w:val="EX"/>
      </w:pPr>
      <w:r w:rsidRPr="00F02BE6">
        <w:t>[2]</w:t>
      </w:r>
      <w:r w:rsidRPr="00F02BE6">
        <w:tab/>
        <w:t>3GPP TS 22.011: "Service accessibility".</w:t>
      </w:r>
    </w:p>
    <w:p w14:paraId="3CD122A0" w14:textId="77777777" w:rsidR="00973A86" w:rsidRPr="00F02BE6" w:rsidRDefault="00973A86" w:rsidP="00973A86">
      <w:pPr>
        <w:pStyle w:val="EX"/>
      </w:pPr>
      <w:r w:rsidRPr="00F02BE6">
        <w:t>[3]</w:t>
      </w:r>
      <w:r w:rsidRPr="00F02BE6">
        <w:tab/>
        <w:t>3GPP TS 43.013: "Discontinuous Reception (DRX) in the GSM System".</w:t>
      </w:r>
    </w:p>
    <w:p w14:paraId="3E2A1D68" w14:textId="77777777" w:rsidR="00973A86" w:rsidRPr="00F02BE6" w:rsidRDefault="00973A86" w:rsidP="00973A86">
      <w:pPr>
        <w:pStyle w:val="EX"/>
      </w:pPr>
      <w:r w:rsidRPr="00F02BE6">
        <w:t>[4]</w:t>
      </w:r>
      <w:r w:rsidRPr="00F02BE6">
        <w:tab/>
        <w:t>3GPP TS 43.020: "Security-related network functions".</w:t>
      </w:r>
    </w:p>
    <w:p w14:paraId="70B6EAFB" w14:textId="77777777" w:rsidR="00973A86" w:rsidRPr="00F02BE6" w:rsidRDefault="00973A86" w:rsidP="00973A86">
      <w:pPr>
        <w:pStyle w:val="EX"/>
      </w:pPr>
      <w:r w:rsidRPr="00F02BE6">
        <w:t>[5]</w:t>
      </w:r>
      <w:r w:rsidRPr="00F02BE6">
        <w:tab/>
        <w:t>Void.</w:t>
      </w:r>
    </w:p>
    <w:p w14:paraId="346194F9" w14:textId="77777777" w:rsidR="00973A86" w:rsidRPr="00F02BE6" w:rsidRDefault="00973A86" w:rsidP="00973A86">
      <w:pPr>
        <w:pStyle w:val="EX"/>
      </w:pPr>
      <w:r w:rsidRPr="00F02BE6">
        <w:t>[6]</w:t>
      </w:r>
      <w:r w:rsidRPr="00F02BE6">
        <w:tab/>
        <w:t>Void.</w:t>
      </w:r>
    </w:p>
    <w:p w14:paraId="1E9CDC9E" w14:textId="77777777" w:rsidR="00973A86" w:rsidRPr="00F02BE6" w:rsidRDefault="00973A86" w:rsidP="00973A86">
      <w:pPr>
        <w:pStyle w:val="EX"/>
      </w:pPr>
      <w:r w:rsidRPr="00F02BE6">
        <w:t>[7]</w:t>
      </w:r>
      <w:r w:rsidRPr="00F02BE6">
        <w:tab/>
        <w:t>3GPP TS 44.003: "Mobile Station - Base Station System (MS - BSS) interface; Channel structures and access capabilities".</w:t>
      </w:r>
    </w:p>
    <w:p w14:paraId="02C849CE" w14:textId="77777777" w:rsidR="00973A86" w:rsidRPr="00F02BE6" w:rsidRDefault="00973A86" w:rsidP="00973A86">
      <w:pPr>
        <w:pStyle w:val="EX"/>
      </w:pPr>
      <w:r w:rsidRPr="00F02BE6">
        <w:t>[8]</w:t>
      </w:r>
      <w:r w:rsidRPr="00F02BE6">
        <w:tab/>
        <w:t>3GPP TS 44.005: "Data Link (DL) layer; General aspects".</w:t>
      </w:r>
    </w:p>
    <w:p w14:paraId="58C42459" w14:textId="77777777" w:rsidR="00973A86" w:rsidRPr="00F02BE6" w:rsidRDefault="00973A86" w:rsidP="00973A86">
      <w:pPr>
        <w:pStyle w:val="EX"/>
      </w:pPr>
      <w:r w:rsidRPr="00F02BE6">
        <w:t>[9]</w:t>
      </w:r>
      <w:r w:rsidRPr="00F02BE6">
        <w:tab/>
        <w:t>3GPP TS 44.006: "Mobile Station - Base Station System (MS - BSS) interface; Data Link (DL) layer specification".</w:t>
      </w:r>
    </w:p>
    <w:p w14:paraId="77B3533B" w14:textId="77777777" w:rsidR="00973A86" w:rsidRPr="00F02BE6" w:rsidRDefault="00973A86" w:rsidP="00973A86">
      <w:pPr>
        <w:pStyle w:val="EX"/>
      </w:pPr>
      <w:r w:rsidRPr="00F02BE6">
        <w:t>[10]</w:t>
      </w:r>
      <w:r w:rsidRPr="00F02BE6">
        <w:tab/>
        <w:t>Void.</w:t>
      </w:r>
    </w:p>
    <w:p w14:paraId="358CFAAA" w14:textId="77777777" w:rsidR="00973A86" w:rsidRPr="00F02BE6" w:rsidRDefault="00973A86" w:rsidP="00973A86">
      <w:pPr>
        <w:pStyle w:val="EX"/>
      </w:pPr>
      <w:r w:rsidRPr="00F02BE6">
        <w:t>[11]</w:t>
      </w:r>
      <w:r w:rsidRPr="00F02BE6">
        <w:tab/>
        <w:t>3GPP TS 44.018: "Mobile radio interface layer 3 specification; Radio Resource Control Protocol".</w:t>
      </w:r>
    </w:p>
    <w:p w14:paraId="7C792BE3" w14:textId="77777777" w:rsidR="00973A86" w:rsidRPr="00F02BE6" w:rsidRDefault="00973A86" w:rsidP="00973A86">
      <w:pPr>
        <w:pStyle w:val="EX"/>
      </w:pPr>
      <w:r w:rsidRPr="00F02BE6">
        <w:t>[12]</w:t>
      </w:r>
      <w:r w:rsidRPr="00F02BE6">
        <w:tab/>
        <w:t>Void.</w:t>
      </w:r>
    </w:p>
    <w:p w14:paraId="4F95A564" w14:textId="77777777" w:rsidR="00973A86" w:rsidRPr="00F02BE6" w:rsidRDefault="00973A86" w:rsidP="00973A86">
      <w:pPr>
        <w:pStyle w:val="EX"/>
      </w:pPr>
      <w:r w:rsidRPr="00F02BE6">
        <w:t>[13]</w:t>
      </w:r>
      <w:r w:rsidRPr="00F02BE6">
        <w:tab/>
        <w:t>Void.</w:t>
      </w:r>
    </w:p>
    <w:p w14:paraId="3AF6C5F8" w14:textId="77777777" w:rsidR="00973A86" w:rsidRPr="00F02BE6" w:rsidRDefault="00973A86" w:rsidP="00973A86">
      <w:pPr>
        <w:pStyle w:val="EX"/>
      </w:pPr>
      <w:r w:rsidRPr="00F02BE6">
        <w:t>[14]</w:t>
      </w:r>
      <w:r w:rsidRPr="00F02BE6">
        <w:tab/>
        <w:t>3GPP TS 44.012: "Short Message Service Cell Broadcast (SMSCB) support on the mobile radio interface".</w:t>
      </w:r>
    </w:p>
    <w:p w14:paraId="2815905D" w14:textId="77777777" w:rsidR="00973A86" w:rsidRPr="00F02BE6" w:rsidRDefault="00973A86" w:rsidP="00973A86">
      <w:pPr>
        <w:pStyle w:val="EX"/>
      </w:pPr>
      <w:r w:rsidRPr="00F02BE6">
        <w:t>[15]</w:t>
      </w:r>
      <w:r w:rsidRPr="00F02BE6">
        <w:tab/>
        <w:t>Void.</w:t>
      </w:r>
    </w:p>
    <w:p w14:paraId="5E500E62" w14:textId="77777777" w:rsidR="00973A86" w:rsidRPr="00F02BE6" w:rsidRDefault="00973A86" w:rsidP="00973A86">
      <w:pPr>
        <w:pStyle w:val="EX"/>
      </w:pPr>
      <w:r w:rsidRPr="00F02BE6">
        <w:t>[16]</w:t>
      </w:r>
      <w:r w:rsidRPr="00F02BE6">
        <w:tab/>
        <w:t>Void.</w:t>
      </w:r>
    </w:p>
    <w:p w14:paraId="4044B432" w14:textId="77777777" w:rsidR="00973A86" w:rsidRPr="00F02BE6" w:rsidRDefault="00973A86" w:rsidP="00973A86">
      <w:pPr>
        <w:pStyle w:val="EX"/>
      </w:pPr>
      <w:r w:rsidRPr="00F02BE6">
        <w:t>[17]</w:t>
      </w:r>
      <w:r w:rsidRPr="00F02BE6">
        <w:tab/>
        <w:t>Void.</w:t>
      </w:r>
    </w:p>
    <w:p w14:paraId="26C1BFE7" w14:textId="77777777" w:rsidR="00973A86" w:rsidRPr="00F02BE6" w:rsidRDefault="00973A86" w:rsidP="00973A86">
      <w:pPr>
        <w:pStyle w:val="EX"/>
      </w:pPr>
      <w:r w:rsidRPr="00F02BE6">
        <w:t>[17a]</w:t>
      </w:r>
      <w:r w:rsidRPr="00F02BE6">
        <w:tab/>
        <w:t>3GPP TS 44.060: "General Packet Radio Service (GPRS); Mobile Station (MS) - Base Station System (BSS) interface; Radio Link Control/Medium Access Control (RLC/MAC) protocol".</w:t>
      </w:r>
    </w:p>
    <w:p w14:paraId="71EBBD4F" w14:textId="77777777" w:rsidR="00973A86" w:rsidRPr="00F02BE6" w:rsidRDefault="00973A86" w:rsidP="00973A86">
      <w:pPr>
        <w:pStyle w:val="EX"/>
      </w:pPr>
      <w:r w:rsidRPr="00F02BE6">
        <w:lastRenderedPageBreak/>
        <w:t>[18]</w:t>
      </w:r>
      <w:r w:rsidRPr="00F02BE6">
        <w:tab/>
        <w:t>Void.</w:t>
      </w:r>
    </w:p>
    <w:p w14:paraId="7BCA68F8" w14:textId="77777777" w:rsidR="00973A86" w:rsidRPr="00F02BE6" w:rsidRDefault="00973A86" w:rsidP="00973A86">
      <w:pPr>
        <w:pStyle w:val="EX"/>
      </w:pPr>
      <w:r w:rsidRPr="00F02BE6">
        <w:t>[19]</w:t>
      </w:r>
      <w:r w:rsidRPr="00F02BE6">
        <w:tab/>
        <w:t>Void.</w:t>
      </w:r>
    </w:p>
    <w:p w14:paraId="1F29FA3E" w14:textId="77777777" w:rsidR="00973A86" w:rsidRPr="00F02BE6" w:rsidRDefault="00973A86" w:rsidP="00973A86">
      <w:pPr>
        <w:pStyle w:val="EX"/>
      </w:pPr>
      <w:r w:rsidRPr="00F02BE6">
        <w:t>[20]</w:t>
      </w:r>
      <w:r w:rsidRPr="00F02BE6">
        <w:tab/>
        <w:t>Void.</w:t>
      </w:r>
    </w:p>
    <w:p w14:paraId="2871D1A6" w14:textId="77777777" w:rsidR="00973A86" w:rsidRPr="00F02BE6" w:rsidRDefault="00973A86" w:rsidP="00973A86">
      <w:pPr>
        <w:pStyle w:val="EX"/>
      </w:pPr>
      <w:r w:rsidRPr="00F02BE6">
        <w:t>[21]</w:t>
      </w:r>
      <w:r w:rsidRPr="00F02BE6">
        <w:tab/>
        <w:t>Void.</w:t>
      </w:r>
    </w:p>
    <w:p w14:paraId="31849ED4" w14:textId="77777777" w:rsidR="00973A86" w:rsidRPr="00F02BE6" w:rsidRDefault="00973A86" w:rsidP="00973A86">
      <w:pPr>
        <w:pStyle w:val="EX"/>
      </w:pPr>
      <w:r w:rsidRPr="00F02BE6">
        <w:t>[22]</w:t>
      </w:r>
      <w:r w:rsidRPr="00F02BE6">
        <w:tab/>
        <w:t>Void.</w:t>
      </w:r>
    </w:p>
    <w:p w14:paraId="47CDF678" w14:textId="77777777" w:rsidR="00973A86" w:rsidRPr="00F02BE6" w:rsidRDefault="00973A86" w:rsidP="00973A86">
      <w:pPr>
        <w:pStyle w:val="EX"/>
      </w:pPr>
      <w:r w:rsidRPr="00F02BE6">
        <w:t>[23]</w:t>
      </w:r>
      <w:r w:rsidRPr="00F02BE6">
        <w:tab/>
        <w:t>Void.</w:t>
      </w:r>
    </w:p>
    <w:p w14:paraId="43753010" w14:textId="77777777" w:rsidR="00973A86" w:rsidRPr="00F02BE6" w:rsidRDefault="00973A86" w:rsidP="00973A86">
      <w:pPr>
        <w:pStyle w:val="EX"/>
      </w:pPr>
      <w:r w:rsidRPr="00F02BE6">
        <w:t>[24]</w:t>
      </w:r>
      <w:r w:rsidRPr="00F02BE6">
        <w:tab/>
        <w:t>Void.</w:t>
      </w:r>
    </w:p>
    <w:p w14:paraId="01C1A0D2" w14:textId="77777777" w:rsidR="00973A86" w:rsidRPr="00F02BE6" w:rsidRDefault="00973A86" w:rsidP="00973A86">
      <w:pPr>
        <w:pStyle w:val="EX"/>
      </w:pPr>
      <w:r w:rsidRPr="00F02BE6">
        <w:t>[25]</w:t>
      </w:r>
      <w:r w:rsidRPr="00F02BE6">
        <w:tab/>
        <w:t>Void.</w:t>
      </w:r>
    </w:p>
    <w:p w14:paraId="7C4344F1" w14:textId="77777777" w:rsidR="00973A86" w:rsidRPr="00F02BE6" w:rsidRDefault="00973A86" w:rsidP="00973A86">
      <w:pPr>
        <w:pStyle w:val="EX"/>
      </w:pPr>
      <w:r w:rsidRPr="00F02BE6">
        <w:t>[26]</w:t>
      </w:r>
      <w:r w:rsidRPr="00F02BE6">
        <w:tab/>
        <w:t>Void.</w:t>
      </w:r>
    </w:p>
    <w:p w14:paraId="3BB8DBA6" w14:textId="77777777" w:rsidR="00973A86" w:rsidRPr="00F02BE6" w:rsidRDefault="00973A86" w:rsidP="00973A86">
      <w:pPr>
        <w:pStyle w:val="EX"/>
      </w:pPr>
      <w:r w:rsidRPr="00F02BE6">
        <w:t>[26a]</w:t>
      </w:r>
      <w:r w:rsidRPr="00F02BE6">
        <w:tab/>
        <w:t>Void.</w:t>
      </w:r>
    </w:p>
    <w:p w14:paraId="3DCF30B8" w14:textId="77777777" w:rsidR="00973A86" w:rsidRPr="00F02BE6" w:rsidRDefault="00973A86" w:rsidP="00973A86">
      <w:pPr>
        <w:pStyle w:val="EX"/>
      </w:pPr>
      <w:r w:rsidRPr="00F02BE6">
        <w:t>[26b]</w:t>
      </w:r>
      <w:r w:rsidRPr="00F02BE6">
        <w:tab/>
        <w:t>Void</w:t>
      </w:r>
      <w:r>
        <w:t>.</w:t>
      </w:r>
    </w:p>
    <w:p w14:paraId="508CCC46" w14:textId="77777777" w:rsidR="00973A86" w:rsidRPr="00F02BE6" w:rsidRDefault="00973A86" w:rsidP="00973A86">
      <w:pPr>
        <w:pStyle w:val="EX"/>
      </w:pPr>
      <w:r w:rsidRPr="00F02BE6">
        <w:t>[27]</w:t>
      </w:r>
      <w:r w:rsidRPr="00F02BE6">
        <w:tab/>
        <w:t>3GPP TS 45.001: "Physical Layer on the Radio Path (General Description)".</w:t>
      </w:r>
    </w:p>
    <w:p w14:paraId="44857392" w14:textId="77777777" w:rsidR="00973A86" w:rsidRPr="00F02BE6" w:rsidRDefault="00973A86" w:rsidP="00973A86">
      <w:pPr>
        <w:pStyle w:val="EX"/>
      </w:pPr>
      <w:r w:rsidRPr="00F02BE6">
        <w:t>[28]</w:t>
      </w:r>
      <w:r w:rsidRPr="00F02BE6">
        <w:tab/>
        <w:t>3GPP TS 45.002: "Multiplexing and multiple access on the radio path".</w:t>
      </w:r>
    </w:p>
    <w:p w14:paraId="4EAF6F38" w14:textId="77777777" w:rsidR="00973A86" w:rsidRPr="00F02BE6" w:rsidRDefault="00973A86" w:rsidP="00973A86">
      <w:pPr>
        <w:pStyle w:val="EX"/>
      </w:pPr>
      <w:r w:rsidRPr="00F02BE6">
        <w:t>[29]</w:t>
      </w:r>
      <w:r w:rsidRPr="00F02BE6">
        <w:tab/>
        <w:t>3GPP TS 45.003: "Channel coding".</w:t>
      </w:r>
    </w:p>
    <w:p w14:paraId="3B4AA69D" w14:textId="77777777" w:rsidR="00973A86" w:rsidRPr="00F02BE6" w:rsidRDefault="00973A86" w:rsidP="00973A86">
      <w:pPr>
        <w:pStyle w:val="EX"/>
      </w:pPr>
      <w:r w:rsidRPr="00F02BE6">
        <w:t>[30]</w:t>
      </w:r>
      <w:r w:rsidRPr="00F02BE6">
        <w:tab/>
        <w:t>Void.</w:t>
      </w:r>
    </w:p>
    <w:p w14:paraId="39E6A4C2" w14:textId="77777777" w:rsidR="00973A86" w:rsidRPr="00F02BE6" w:rsidRDefault="00973A86" w:rsidP="00973A86">
      <w:pPr>
        <w:pStyle w:val="EX"/>
      </w:pPr>
      <w:r w:rsidRPr="00F02BE6">
        <w:t>[31]</w:t>
      </w:r>
      <w:r w:rsidRPr="00F02BE6">
        <w:tab/>
        <w:t>3GPP TS 45.005: "Radio transmission and reception".</w:t>
      </w:r>
    </w:p>
    <w:p w14:paraId="604B8A81" w14:textId="77777777" w:rsidR="00973A86" w:rsidRPr="00F02BE6" w:rsidRDefault="00973A86" w:rsidP="00973A86">
      <w:pPr>
        <w:pStyle w:val="EX"/>
      </w:pPr>
      <w:r w:rsidRPr="00F02BE6">
        <w:t>[32]</w:t>
      </w:r>
      <w:r w:rsidRPr="00F02BE6">
        <w:tab/>
        <w:t>3GPP TS 45.008: "Radio subsystem link control".</w:t>
      </w:r>
    </w:p>
    <w:p w14:paraId="4D0D6382" w14:textId="77777777" w:rsidR="00973A86" w:rsidRPr="00F02BE6" w:rsidRDefault="00973A86" w:rsidP="00973A86">
      <w:pPr>
        <w:pStyle w:val="EX"/>
      </w:pPr>
      <w:r w:rsidRPr="00F02BE6">
        <w:t>[33]</w:t>
      </w:r>
      <w:r w:rsidRPr="00F02BE6">
        <w:tab/>
        <w:t>3GPP TS 45.010: "Radio subsystem synchronization".</w:t>
      </w:r>
    </w:p>
    <w:p w14:paraId="15AF5A9B" w14:textId="77777777" w:rsidR="00973A86" w:rsidRPr="00F02BE6" w:rsidRDefault="00973A86" w:rsidP="00973A86">
      <w:pPr>
        <w:pStyle w:val="EX"/>
      </w:pPr>
      <w:r w:rsidRPr="00F02BE6">
        <w:t>[34]</w:t>
      </w:r>
      <w:r w:rsidRPr="00F02BE6">
        <w:tab/>
        <w:t>Void.</w:t>
      </w:r>
    </w:p>
    <w:p w14:paraId="0333A0C3" w14:textId="77777777" w:rsidR="00973A86" w:rsidRPr="00F02BE6" w:rsidRDefault="00973A86" w:rsidP="00973A86">
      <w:pPr>
        <w:pStyle w:val="EX"/>
      </w:pPr>
      <w:r w:rsidRPr="00F02BE6">
        <w:t>[35]</w:t>
      </w:r>
      <w:r w:rsidRPr="00F02BE6">
        <w:tab/>
        <w:t>ITU-T Recommendation X.200: "Information technology; Open Systems Interconnection; Basic Reference Model: The basic model".</w:t>
      </w:r>
    </w:p>
    <w:p w14:paraId="6EAB1202" w14:textId="77777777" w:rsidR="00973A86" w:rsidRPr="00F02BE6" w:rsidRDefault="00973A86" w:rsidP="00973A86">
      <w:pPr>
        <w:pStyle w:val="EX"/>
      </w:pPr>
      <w:r w:rsidRPr="00F02BE6">
        <w:t>[36]</w:t>
      </w:r>
      <w:r w:rsidRPr="00F02BE6">
        <w:tab/>
        <w:t>ITU-T Recommendation X.210: "Information technology - Open systems interconnection - Basic Reference Model: Conventions for the definition of OSI services".</w:t>
      </w:r>
    </w:p>
    <w:p w14:paraId="33DEC746" w14:textId="77777777" w:rsidR="00973A86" w:rsidRPr="00F02BE6" w:rsidRDefault="00973A86" w:rsidP="00973A86">
      <w:pPr>
        <w:pStyle w:val="EX"/>
      </w:pPr>
      <w:r w:rsidRPr="00F02BE6">
        <w:t>[37]</w:t>
      </w:r>
      <w:r w:rsidRPr="00F02BE6">
        <w:tab/>
        <w:t>3GPP TS 48.058: "Base Station Controler - Base Transceiver Station  (BCS-BTS) Interface Layer 3 Specification".</w:t>
      </w:r>
    </w:p>
    <w:p w14:paraId="048F8C3E" w14:textId="77777777" w:rsidR="00973A86" w:rsidRPr="00F02BE6" w:rsidRDefault="00973A86" w:rsidP="00973A86">
      <w:pPr>
        <w:pStyle w:val="EX"/>
      </w:pPr>
      <w:r w:rsidRPr="00F02BE6">
        <w:t>[38]</w:t>
      </w:r>
      <w:r w:rsidRPr="00F02BE6">
        <w:tab/>
        <w:t>3GPP TR 45.902: "Flexible Layer One".</w:t>
      </w:r>
    </w:p>
    <w:p w14:paraId="1203E8C3" w14:textId="77777777" w:rsidR="00973A86" w:rsidRPr="00F02BE6" w:rsidRDefault="00973A86" w:rsidP="00973A86">
      <w:pPr>
        <w:pStyle w:val="EX"/>
      </w:pPr>
      <w:r w:rsidRPr="00F02BE6">
        <w:t>[39]</w:t>
      </w:r>
      <w:r w:rsidRPr="00F02BE6">
        <w:tab/>
        <w:t>3GPP TS 43.064: "Overall description of the GPRS radio interface; Stage 2".</w:t>
      </w:r>
    </w:p>
    <w:p w14:paraId="3B054A32" w14:textId="77777777" w:rsidR="00973A86" w:rsidRPr="00F02BE6" w:rsidRDefault="00973A86" w:rsidP="00973A86">
      <w:pPr>
        <w:pStyle w:val="Heading1"/>
      </w:pPr>
      <w:bookmarkStart w:id="6" w:name="_Toc517979093"/>
      <w:r w:rsidRPr="00F02BE6">
        <w:t>2</w:t>
      </w:r>
      <w:r w:rsidRPr="00F02BE6">
        <w:tab/>
        <w:t>Interfaces to the physical layer</w:t>
      </w:r>
      <w:bookmarkEnd w:id="6"/>
    </w:p>
    <w:p w14:paraId="54FC3355" w14:textId="77777777" w:rsidR="00973A86" w:rsidRPr="00F02BE6" w:rsidRDefault="00973A86" w:rsidP="00973A86">
      <w:r w:rsidRPr="00F02BE6">
        <w:t>The physical layer (layer 1) is the lowest layer in the OSI Reference Model and it supports all functions required for the transmission of bit streams on the physical medium. These bit streams are transferred on traffic channels, packet data traffic channels and control channels as defined in 3GPP TS 44.003.</w:t>
      </w:r>
    </w:p>
    <w:p w14:paraId="6A4A358B" w14:textId="77777777" w:rsidR="00973A86" w:rsidRPr="00F02BE6" w:rsidRDefault="00973A86" w:rsidP="00973A86">
      <w:pPr>
        <w:pStyle w:val="NO"/>
      </w:pPr>
      <w:r w:rsidRPr="00F02BE6">
        <w:t>NOTE:</w:t>
      </w:r>
      <w:r w:rsidRPr="00F02BE6">
        <w:tab/>
        <w:t>For GSM application the physical layer may also be referred to as the radio subsystem. However, the radio subsystem supports functions additional to those described in the present document.</w:t>
      </w:r>
    </w:p>
    <w:p w14:paraId="3BF50464" w14:textId="77777777" w:rsidR="00973A86" w:rsidRPr="00F02BE6" w:rsidRDefault="00973A86" w:rsidP="00973A86">
      <w:r w:rsidRPr="00F02BE6">
        <w:t xml:space="preserve">The physical layer interfaces the Data Link Layer, the Radio Link Control and Medium Access Control layer and the supported functional units of the application (figure 2). </w:t>
      </w:r>
    </w:p>
    <w:bookmarkStart w:id="7" w:name="_MON_1073127693"/>
    <w:bookmarkStart w:id="8" w:name="_MON_1073204921"/>
    <w:bookmarkStart w:id="9" w:name="_MON_1073205179"/>
    <w:bookmarkStart w:id="10" w:name="_MON_1073205216"/>
    <w:bookmarkStart w:id="11" w:name="_MON_1073205417"/>
    <w:bookmarkStart w:id="12" w:name="_MON_1073205534"/>
    <w:bookmarkStart w:id="13" w:name="_MON_1073205774"/>
    <w:bookmarkStart w:id="14" w:name="_MON_1073205883"/>
    <w:bookmarkStart w:id="15" w:name="_MON_1073895556"/>
    <w:bookmarkStart w:id="16" w:name="_MON_1073895893"/>
    <w:bookmarkStart w:id="17" w:name="_MON_1073896124"/>
    <w:bookmarkStart w:id="18" w:name="_MON_1073896149"/>
    <w:bookmarkStart w:id="19" w:name="_MON_1073896165"/>
    <w:bookmarkStart w:id="20" w:name="_MON_1073896176"/>
    <w:bookmarkStart w:id="21" w:name="_MON_1073896189"/>
    <w:bookmarkStart w:id="22" w:name="_MON_1073896216"/>
    <w:bookmarkStart w:id="23" w:name="_MON_1073904139"/>
    <w:bookmarkStart w:id="24" w:name="_MON_1073904238"/>
    <w:bookmarkStart w:id="25" w:name="_MON_1073904343"/>
    <w:bookmarkStart w:id="26" w:name="_MON_1073904691"/>
    <w:bookmarkStart w:id="27" w:name="_MON_1076927307"/>
    <w:bookmarkStart w:id="28" w:name="_MON_1079783023"/>
    <w:bookmarkStart w:id="29" w:name="_MON_1079783083"/>
    <w:bookmarkStart w:id="30" w:name="_MON_1079783447"/>
    <w:bookmarkStart w:id="31" w:name="_MON_1079783996"/>
    <w:bookmarkStart w:id="32" w:name="_MON_1079784048"/>
    <w:bookmarkStart w:id="33" w:name="_MON_107978434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1B64393" w14:textId="77777777" w:rsidR="00973A86" w:rsidRPr="00F02BE6" w:rsidRDefault="00973A86" w:rsidP="00973A86">
      <w:pPr>
        <w:pStyle w:val="TH"/>
      </w:pPr>
      <w:r w:rsidRPr="00F02BE6">
        <w:object w:dxaOrig="7070" w:dyaOrig="3614" w14:anchorId="4FE3A61F">
          <v:shape id="_x0000_i1027" type="#_x0000_t75" style="width:353.4pt;height:180.6pt" o:ole="">
            <v:imagedata r:id="rId11" o:title=""/>
          </v:shape>
          <o:OLEObject Type="Embed" ProgID="Word.Picture.8" ShapeID="_x0000_i1027" DrawAspect="Content" ObjectID="_1821886257" r:id="rId12"/>
        </w:object>
      </w:r>
    </w:p>
    <w:p w14:paraId="084B30AD" w14:textId="77777777" w:rsidR="00973A86" w:rsidRPr="00F02BE6" w:rsidRDefault="00973A86" w:rsidP="00973A86">
      <w:pPr>
        <w:pStyle w:val="TF"/>
      </w:pPr>
      <w:r w:rsidRPr="00F02BE6">
        <w:t>Figure 2: Interfaces with the Physical Layer</w:t>
      </w:r>
    </w:p>
    <w:p w14:paraId="47972142" w14:textId="77777777" w:rsidR="00973A86" w:rsidRPr="00F02BE6" w:rsidRDefault="00973A86" w:rsidP="00973A86">
      <w:pPr>
        <w:pStyle w:val="Heading2"/>
      </w:pPr>
      <w:bookmarkStart w:id="34" w:name="_Toc517979094"/>
      <w:r w:rsidRPr="00F02BE6">
        <w:t>2.1</w:t>
      </w:r>
      <w:r w:rsidRPr="00F02BE6">
        <w:tab/>
        <w:t>Interface to the Data Link Layer</w:t>
      </w:r>
      <w:bookmarkEnd w:id="34"/>
    </w:p>
    <w:p w14:paraId="0BE3B49A" w14:textId="77777777" w:rsidR="00973A86" w:rsidRPr="00F02BE6" w:rsidRDefault="00973A86" w:rsidP="00973A86">
      <w:r w:rsidRPr="00F02BE6">
        <w:t>The physical layer interfaces the data link layer. On this interface control channels are supported. The data link layer is specified in 3GPP TS 44.005 and  44.006. Communication between the Physical Layer and the Data Link Layer is in an abstract way performed by means of PH</w:t>
      </w:r>
      <w:r w:rsidRPr="00F02BE6">
        <w:noBreakHyphen/>
        <w:t>primitives. They do not constrain implementations.</w:t>
      </w:r>
    </w:p>
    <w:p w14:paraId="39942055" w14:textId="77777777" w:rsidR="00973A86" w:rsidRPr="00F02BE6" w:rsidRDefault="00973A86" w:rsidP="00973A86">
      <w:pPr>
        <w:pStyle w:val="NO"/>
      </w:pPr>
      <w:r w:rsidRPr="00F02BE6">
        <w:t>NOTE:</w:t>
      </w:r>
      <w:r w:rsidRPr="00F02BE6">
        <w:tab/>
        <w:t>The terms physical layer and layer 1, and data link layer and layer 2, will be used synonymously in the present document.</w:t>
      </w:r>
    </w:p>
    <w:p w14:paraId="02A9330D" w14:textId="77777777" w:rsidR="00973A86" w:rsidRPr="00F02BE6" w:rsidRDefault="00973A86" w:rsidP="00973A86">
      <w:r w:rsidRPr="00F02BE6">
        <w:t>The PH</w:t>
      </w:r>
      <w:r w:rsidRPr="00F02BE6">
        <w:noBreakHyphen/>
        <w:t>primitives exchanged between the physical layer and the data link layer are used for the transfer of layer 2 frames. They are also used to indicate the establishment of channels to layer 2.</w:t>
      </w:r>
    </w:p>
    <w:p w14:paraId="301828DB" w14:textId="77777777" w:rsidR="00973A86" w:rsidRPr="00F02BE6" w:rsidRDefault="00973A86" w:rsidP="00973A86">
      <w:pPr>
        <w:pStyle w:val="Heading2"/>
      </w:pPr>
      <w:bookmarkStart w:id="35" w:name="_Toc517979095"/>
      <w:r w:rsidRPr="00F02BE6">
        <w:t>2.1a</w:t>
      </w:r>
      <w:r w:rsidRPr="00F02BE6">
        <w:tab/>
        <w:t>Interface to the Radio Link Control and Medium Access Control layer</w:t>
      </w:r>
      <w:bookmarkEnd w:id="35"/>
    </w:p>
    <w:p w14:paraId="29E416B4" w14:textId="77777777" w:rsidR="00973A86" w:rsidRPr="00F02BE6" w:rsidRDefault="00973A86" w:rsidP="00973A86">
      <w:r w:rsidRPr="00F02BE6">
        <w:t xml:space="preserve">The physical layer interfaces the Radio Link Control and Medium Access Control (RLC/MAC) layer. On this interface packet data control channels and packet data traffic channels are supported when MS is operating in </w:t>
      </w:r>
      <w:r w:rsidRPr="00F02BE6">
        <w:rPr>
          <w:i/>
          <w:iCs/>
        </w:rPr>
        <w:t>A/Gb mode</w:t>
      </w:r>
      <w:r w:rsidRPr="00F02BE6">
        <w:t xml:space="preserve">; when MS is operating in </w:t>
      </w:r>
      <w:r w:rsidRPr="00F02BE6">
        <w:rPr>
          <w:i/>
        </w:rPr>
        <w:t>Iu mode</w:t>
      </w:r>
      <w:r w:rsidRPr="00F02BE6">
        <w:t>, traffic channels, dedicated control channels, packet data control channels and packet data traffic channels are supported. The RLC/MAC layer is specified in 3GPP TS 44.060 (</w:t>
      </w:r>
      <w:r w:rsidRPr="00F02BE6">
        <w:rPr>
          <w:i/>
        </w:rPr>
        <w:t>A/Gb mode</w:t>
      </w:r>
      <w:r w:rsidRPr="00F02BE6">
        <w:t>). Communication between the Physical Layer and the RLC/MAC layer is in an abstract way performed by means of PH</w:t>
      </w:r>
      <w:r w:rsidRPr="00F02BE6">
        <w:noBreakHyphen/>
        <w:t>primitives. They do not constrain implementations.</w:t>
      </w:r>
    </w:p>
    <w:p w14:paraId="2E47CA43" w14:textId="77777777" w:rsidR="00973A86" w:rsidRPr="00F02BE6" w:rsidRDefault="00973A86" w:rsidP="00973A86">
      <w:r w:rsidRPr="00F02BE6">
        <w:t>The PH</w:t>
      </w:r>
      <w:r w:rsidRPr="00F02BE6">
        <w:noBreakHyphen/>
        <w:t>primitives exchanged between the physical layer and the RLC/MAC layer are used for the transfer of RLC/MAC blocks. They are also used to indicate the establishment of packet data physical channels (</w:t>
      </w:r>
      <w:r w:rsidRPr="00F02BE6">
        <w:rPr>
          <w:i/>
          <w:iCs/>
        </w:rPr>
        <w:t>A/Gb mode</w:t>
      </w:r>
      <w:r w:rsidRPr="00F02BE6">
        <w:t>) or shared basic physical subchannels (</w:t>
      </w:r>
      <w:r w:rsidRPr="00F02BE6">
        <w:rPr>
          <w:i/>
          <w:iCs/>
        </w:rPr>
        <w:t>Iu mode</w:t>
      </w:r>
      <w:r w:rsidRPr="00F02BE6">
        <w:t>) to the RLC/MAC layer.</w:t>
      </w:r>
    </w:p>
    <w:p w14:paraId="13274223" w14:textId="77777777" w:rsidR="00973A86" w:rsidRPr="00F02BE6" w:rsidRDefault="00973A86" w:rsidP="00973A86">
      <w:pPr>
        <w:pStyle w:val="Heading2"/>
      </w:pPr>
      <w:bookmarkStart w:id="36" w:name="_Toc517979096"/>
      <w:r w:rsidRPr="00F02BE6">
        <w:t>2.1b</w:t>
      </w:r>
      <w:r w:rsidRPr="00F02BE6">
        <w:tab/>
        <w:t>Flexible Layer One Interface to the Radio Link Control and Medium Access Control layer</w:t>
      </w:r>
      <w:bookmarkEnd w:id="36"/>
    </w:p>
    <w:p w14:paraId="6420EB5D" w14:textId="77777777" w:rsidR="00973A86" w:rsidRPr="00F02BE6" w:rsidRDefault="00973A86" w:rsidP="00973A86">
      <w:r w:rsidRPr="00F02BE6">
        <w:t xml:space="preserve">In </w:t>
      </w:r>
      <w:r w:rsidRPr="00F02BE6">
        <w:rPr>
          <w:i/>
          <w:iCs/>
        </w:rPr>
        <w:t>Iu mode</w:t>
      </w:r>
      <w:r w:rsidRPr="00F02BE6">
        <w:t>, when the Flexible Layer One is used the physical layer interfaces the Radio Link Control and Medium Access Control (RLC/MAC) layer (see 3GPP TR 45.902). On this interface transport channels are supported. Communication between the Physical Layer and the RLC/MAC layer is in an abstract way performed by means of PH</w:t>
      </w:r>
      <w:r w:rsidRPr="00F02BE6">
        <w:noBreakHyphen/>
        <w:t>primitives. They do not constrain implementations.</w:t>
      </w:r>
    </w:p>
    <w:p w14:paraId="5DF246E5" w14:textId="77777777" w:rsidR="00973A86" w:rsidRPr="00F02BE6" w:rsidRDefault="00973A86" w:rsidP="00973A86">
      <w:r w:rsidRPr="00F02BE6">
        <w:t>The PH</w:t>
      </w:r>
      <w:r w:rsidRPr="00F02BE6">
        <w:noBreakHyphen/>
        <w:t>primitives exchanged between the physical layer and the RLC/MAC layer are used for the transfer of transport blocks.</w:t>
      </w:r>
    </w:p>
    <w:p w14:paraId="32969F8D" w14:textId="77777777" w:rsidR="00973A86" w:rsidRPr="00F02BE6" w:rsidRDefault="00973A86" w:rsidP="00973A86">
      <w:pPr>
        <w:pStyle w:val="Heading2"/>
      </w:pPr>
      <w:bookmarkStart w:id="37" w:name="_Toc517979097"/>
      <w:r w:rsidRPr="00F02BE6">
        <w:lastRenderedPageBreak/>
        <w:t>2.2</w:t>
      </w:r>
      <w:r w:rsidRPr="00F02BE6">
        <w:tab/>
        <w:t>Interface to radio resource management</w:t>
      </w:r>
      <w:bookmarkEnd w:id="37"/>
    </w:p>
    <w:p w14:paraId="5773AE53" w14:textId="77777777" w:rsidR="00973A86" w:rsidRPr="00F02BE6" w:rsidRDefault="00973A86" w:rsidP="00973A86">
      <w:r w:rsidRPr="00F02BE6">
        <w:t xml:space="preserve">The physical layer interfaces the radio resource management (RR or RRC) entity of layer 3 in the MS and in the network. When the MS is operating in </w:t>
      </w:r>
      <w:r w:rsidRPr="00F02BE6">
        <w:rPr>
          <w:i/>
          <w:iCs/>
        </w:rPr>
        <w:t xml:space="preserve">A/Gb mode </w:t>
      </w:r>
      <w:r w:rsidRPr="00F02BE6">
        <w:t xml:space="preserve">the radio resource management is provided by the RR entity whilst when operating in </w:t>
      </w:r>
      <w:r w:rsidRPr="00F02BE6">
        <w:rPr>
          <w:i/>
          <w:iCs/>
        </w:rPr>
        <w:t>Iu mode</w:t>
      </w:r>
      <w:r w:rsidRPr="00F02BE6">
        <w:t xml:space="preserve"> the radio resource management is provided by the RRC entity.</w:t>
      </w:r>
    </w:p>
    <w:p w14:paraId="0BF398A5" w14:textId="77777777" w:rsidR="00973A86" w:rsidRPr="00F02BE6" w:rsidRDefault="00973A86" w:rsidP="00973A86">
      <w:r w:rsidRPr="00F02BE6">
        <w:t>Communication is performed in an abstract way by means of MPH</w:t>
      </w:r>
      <w:r w:rsidRPr="00F02BE6">
        <w:noBreakHyphen/>
        <w:t>primitives. They do not constrain implementations.</w:t>
      </w:r>
    </w:p>
    <w:p w14:paraId="1B33BA66" w14:textId="77777777" w:rsidR="00973A86" w:rsidRPr="00F02BE6" w:rsidRDefault="00973A86" w:rsidP="00973A86">
      <w:r w:rsidRPr="00F02BE6">
        <w:t>The primitives exchanged with the RR</w:t>
      </w:r>
      <w:r w:rsidRPr="00F02BE6">
        <w:noBreakHyphen/>
        <w:t>management entity are related to the assignment of channels, physical layer system information (including measurement results), etc.</w:t>
      </w:r>
    </w:p>
    <w:p w14:paraId="2A82A755" w14:textId="77777777" w:rsidR="00973A86" w:rsidRPr="00F02BE6" w:rsidRDefault="00973A86" w:rsidP="00973A86">
      <w:pPr>
        <w:pStyle w:val="Heading2"/>
      </w:pPr>
      <w:bookmarkStart w:id="38" w:name="_Toc517979098"/>
      <w:r w:rsidRPr="00F02BE6">
        <w:t>2.3</w:t>
      </w:r>
      <w:r w:rsidRPr="00F02BE6">
        <w:tab/>
        <w:t>Interface to other functional units</w:t>
      </w:r>
      <w:bookmarkEnd w:id="38"/>
    </w:p>
    <w:p w14:paraId="715A3E45" w14:textId="77777777" w:rsidR="00973A86" w:rsidRPr="00F02BE6" w:rsidRDefault="00973A86" w:rsidP="00973A86">
      <w:r w:rsidRPr="00F02BE6">
        <w:t>The physical layer interfaces other functional units in the MS and in the network for supporting traffic channels. These interfaces are described in the 26, 27 and 46 series of Technical Specifications.</w:t>
      </w:r>
    </w:p>
    <w:p w14:paraId="2E13C777" w14:textId="77777777" w:rsidR="00973A86" w:rsidRPr="00F02BE6" w:rsidRDefault="00973A86" w:rsidP="00973A86">
      <w:pPr>
        <w:pStyle w:val="Heading1"/>
      </w:pPr>
      <w:bookmarkStart w:id="39" w:name="_Toc517979099"/>
      <w:r w:rsidRPr="00F02BE6">
        <w:t>3</w:t>
      </w:r>
      <w:r w:rsidRPr="00F02BE6">
        <w:tab/>
        <w:t>Service of the physical layer</w:t>
      </w:r>
      <w:bookmarkEnd w:id="39"/>
    </w:p>
    <w:p w14:paraId="47D7F75F" w14:textId="77777777" w:rsidR="00973A86" w:rsidRPr="00F02BE6" w:rsidRDefault="00973A86" w:rsidP="00973A86">
      <w:r w:rsidRPr="00F02BE6">
        <w:t>The physical layer supports transfer of bit streams on the radio medium according to the Technical Specifications of the 45</w:t>
      </w:r>
      <w:r w:rsidRPr="00F02BE6">
        <w:noBreakHyphen/>
        <w:t>series. The scope of the 45</w:t>
      </w:r>
      <w:r w:rsidRPr="00F02BE6">
        <w:noBreakHyphen/>
        <w:t>series of Technical Specifications is the definition of a framework for operation on the radio medium. The application of this framework on the radio medium results in a transmission service. General characteristics of the service obtained by applying the framework of the 45</w:t>
      </w:r>
      <w:r w:rsidRPr="00F02BE6">
        <w:noBreakHyphen/>
        <w:t>series at the operation on the radio medium are described in this clause.</w:t>
      </w:r>
    </w:p>
    <w:p w14:paraId="4339DADE" w14:textId="77777777" w:rsidR="00973A86" w:rsidRPr="00F02BE6" w:rsidRDefault="00973A86" w:rsidP="00973A86">
      <w:pPr>
        <w:pStyle w:val="Heading2"/>
      </w:pPr>
      <w:bookmarkStart w:id="40" w:name="_Toc517979100"/>
      <w:r w:rsidRPr="00F02BE6">
        <w:t>3.1</w:t>
      </w:r>
      <w:r w:rsidRPr="00F02BE6">
        <w:tab/>
        <w:t>Service Access Point</w:t>
      </w:r>
      <w:bookmarkEnd w:id="40"/>
    </w:p>
    <w:p w14:paraId="1D8E4AF2" w14:textId="77777777" w:rsidR="00973A86" w:rsidRPr="00F02BE6" w:rsidRDefault="00973A86" w:rsidP="00973A86">
      <w:r w:rsidRPr="00F02BE6">
        <w:t>In the Reference Model for Open System Interconnection, Service Access Points (SAPs) of a layer are defined as gates through which services are offered to an adjacent higher layer (figure 3.1.a). Through a SAP the physical layer offers a service to the data link layer. The SAP is used both for the control of the service providing entity (in case this is the physical layer; commands related to the establishment and release of channels) and the transfer of data (in case of the physical layer; the transfer of bits). The physical layer service access points defined in the present document differ from the OSI physical layer Service Access Points; the layer 3 RR</w:t>
      </w:r>
      <w:r w:rsidRPr="00F02BE6">
        <w:noBreakHyphen/>
        <w:t>management instead of the data link layer controls the SAPs (establishment and release of channels).</w:t>
      </w:r>
    </w:p>
    <w:p w14:paraId="76DDE6A6" w14:textId="77777777" w:rsidR="00973A86" w:rsidRPr="00F02BE6" w:rsidRDefault="00973A86" w:rsidP="00973A86">
      <w:pPr>
        <w:pStyle w:val="TH"/>
      </w:pPr>
      <w:r w:rsidRPr="00F02BE6">
        <w:object w:dxaOrig="7548" w:dyaOrig="2517" w14:anchorId="6B68C9BA">
          <v:shape id="_x0000_i1028" type="#_x0000_t75" style="width:377.4pt;height:126pt" o:ole="">
            <v:imagedata r:id="rId13" o:title=""/>
          </v:shape>
          <o:OLEObject Type="Embed" ProgID="Designer" ShapeID="_x0000_i1028" DrawAspect="Content" ObjectID="_1821886258" r:id="rId14"/>
        </w:object>
      </w:r>
    </w:p>
    <w:p w14:paraId="39E66C1C" w14:textId="77777777" w:rsidR="00973A86" w:rsidRPr="00F02BE6" w:rsidRDefault="00973A86" w:rsidP="00973A86">
      <w:pPr>
        <w:pStyle w:val="TF"/>
      </w:pPr>
      <w:r w:rsidRPr="00F02BE6">
        <w:t>Figure 3.1.a: Service Access Point principle</w:t>
      </w:r>
    </w:p>
    <w:p w14:paraId="57CE471C" w14:textId="77777777" w:rsidR="00973A86" w:rsidRPr="00F02BE6" w:rsidRDefault="00973A86" w:rsidP="00973A86">
      <w:r w:rsidRPr="00F02BE6">
        <w:t>On the physical layer of the GSM system a SAP is defined between the physical layer and the data link layer for each control channel (figure 3.1.b, figure 3.1.b1 and figure 3.1.b2). The characteristics of SAPs (channels) are listed in 3GPP TS 44.003.</w:t>
      </w:r>
    </w:p>
    <w:p w14:paraId="1F8AEE51" w14:textId="77777777" w:rsidR="00973A86" w:rsidRPr="00F02BE6" w:rsidRDefault="00973A86" w:rsidP="00973A86">
      <w:pPr>
        <w:pStyle w:val="TH"/>
      </w:pPr>
      <w:r w:rsidRPr="00F02BE6">
        <w:object w:dxaOrig="8282" w:dyaOrig="2179" w14:anchorId="2E0FD5F0">
          <v:shape id="_x0000_i1029" type="#_x0000_t75" style="width:414pt;height:109.2pt" o:ole="">
            <v:imagedata r:id="rId15" o:title=""/>
          </v:shape>
          <o:OLEObject Type="Embed" ProgID="Designer" ShapeID="_x0000_i1029" DrawAspect="Content" ObjectID="_1821886259" r:id="rId16"/>
        </w:object>
      </w:r>
    </w:p>
    <w:p w14:paraId="2FE5578B" w14:textId="77777777" w:rsidR="00973A86" w:rsidRPr="00F02BE6" w:rsidRDefault="00973A86" w:rsidP="00973A86">
      <w:pPr>
        <w:pStyle w:val="TF"/>
      </w:pPr>
      <w:r w:rsidRPr="00F02BE6">
        <w:t xml:space="preserve">Figure 3.1.b: SAPs between the physical layer and the data link layer when the MS is operating in </w:t>
      </w:r>
      <w:r w:rsidRPr="00F02BE6">
        <w:rPr>
          <w:i/>
          <w:iCs/>
        </w:rPr>
        <w:t>A/Gb mode</w:t>
      </w:r>
    </w:p>
    <w:bookmarkStart w:id="41" w:name="_MON_1073458114"/>
    <w:bookmarkStart w:id="42" w:name="_MON_1042959962"/>
    <w:bookmarkStart w:id="43" w:name="_MON_1042975117"/>
    <w:bookmarkEnd w:id="41"/>
    <w:bookmarkEnd w:id="42"/>
    <w:bookmarkEnd w:id="43"/>
    <w:p w14:paraId="0C5C393B" w14:textId="77777777" w:rsidR="00973A86" w:rsidRPr="00F02BE6" w:rsidRDefault="00973A86" w:rsidP="00973A86">
      <w:pPr>
        <w:pStyle w:val="TH"/>
      </w:pPr>
      <w:r w:rsidRPr="00F02BE6">
        <w:object w:dxaOrig="7099" w:dyaOrig="1987" w14:anchorId="308F2B49">
          <v:shape id="_x0000_i1030" type="#_x0000_t75" style="width:355.2pt;height:99.6pt" o:ole="">
            <v:imagedata r:id="rId17" o:title=""/>
          </v:shape>
          <o:OLEObject Type="Embed" ProgID="Word.Picture.8" ShapeID="_x0000_i1030" DrawAspect="Content" ObjectID="_1821886260" r:id="rId18"/>
        </w:object>
      </w:r>
    </w:p>
    <w:p w14:paraId="490C35B8" w14:textId="77777777" w:rsidR="00973A86" w:rsidRPr="00F02BE6" w:rsidRDefault="00973A86" w:rsidP="00973A86">
      <w:pPr>
        <w:pStyle w:val="TF"/>
      </w:pPr>
      <w:r w:rsidRPr="00F02BE6">
        <w:t xml:space="preserve">Figure 3.1.b1: SAPs between the physical layer and the data link layer when the MS is capable of operating in </w:t>
      </w:r>
      <w:r w:rsidRPr="00F02BE6">
        <w:rPr>
          <w:bCs/>
          <w:i/>
          <w:iCs/>
        </w:rPr>
        <w:t>Iu mode</w:t>
      </w:r>
      <w:r w:rsidRPr="00F02BE6">
        <w:t xml:space="preserve"> </w:t>
      </w:r>
    </w:p>
    <w:p w14:paraId="7475B0E7" w14:textId="77777777" w:rsidR="00973A86" w:rsidRPr="00F02BE6" w:rsidRDefault="00973A86" w:rsidP="00973A86">
      <w:pPr>
        <w:pStyle w:val="TH"/>
      </w:pPr>
      <w:r w:rsidRPr="00F02BE6">
        <w:object w:dxaOrig="5851" w:dyaOrig="3015" w14:anchorId="7F7C53DA">
          <v:shape id="_x0000_i1031" type="#_x0000_t75" style="width:225.6pt;height:116.4pt" o:ole="">
            <v:imagedata r:id="rId19" o:title=""/>
          </v:shape>
          <o:OLEObject Type="Embed" ProgID="Visio.Drawing.15" ShapeID="_x0000_i1031" DrawAspect="Content" ObjectID="_1821886261" r:id="rId20"/>
        </w:object>
      </w:r>
    </w:p>
    <w:p w14:paraId="62107EAF" w14:textId="77777777" w:rsidR="00973A86" w:rsidRPr="00F02BE6" w:rsidRDefault="00973A86" w:rsidP="00973A86">
      <w:pPr>
        <w:pStyle w:val="TF"/>
      </w:pPr>
      <w:r w:rsidRPr="00F02BE6">
        <w:t xml:space="preserve">Figure 3.1.b2: SAPs between the physical layer and the data link layer when the MS has enabled EC operation (see 3GPP TS 43.064) and is operating in </w:t>
      </w:r>
      <w:r w:rsidRPr="00F02BE6">
        <w:rPr>
          <w:i/>
          <w:iCs/>
        </w:rPr>
        <w:t>A/Gb mode</w:t>
      </w:r>
      <w:r w:rsidRPr="00F02BE6">
        <w:rPr>
          <w:iCs/>
        </w:rPr>
        <w:t>.</w:t>
      </w:r>
    </w:p>
    <w:p w14:paraId="2DD8E7A7" w14:textId="77777777" w:rsidR="00973A86" w:rsidRPr="00F02BE6" w:rsidRDefault="00973A86" w:rsidP="00973A86">
      <w:r w:rsidRPr="00F02BE6">
        <w:t>Moreover, on the physical layer of the GSM system a SAP is defined between the physical layer and the RLC/MAC layer for the packet data control channels, dedicated control channels (</w:t>
      </w:r>
      <w:r w:rsidRPr="00F02BE6">
        <w:rPr>
          <w:i/>
          <w:iCs/>
        </w:rPr>
        <w:t>Iu mode</w:t>
      </w:r>
      <w:r w:rsidRPr="00F02BE6">
        <w:t>), traffic channels (</w:t>
      </w:r>
      <w:r w:rsidRPr="00F02BE6">
        <w:rPr>
          <w:i/>
          <w:iCs/>
        </w:rPr>
        <w:t>Iu mode</w:t>
      </w:r>
      <w:r w:rsidRPr="00F02BE6">
        <w:t xml:space="preserve">) and the packet data traffic channel and the transport channels (FLO in </w:t>
      </w:r>
      <w:r w:rsidRPr="00F02BE6">
        <w:rPr>
          <w:i/>
          <w:iCs/>
        </w:rPr>
        <w:t>Iu mode</w:t>
      </w:r>
      <w:r w:rsidRPr="00F02BE6">
        <w:t>) (see figure 3.1.c, figure 3.1.d and figure 3.1.e). Multiplexing of these channels is controlled by the RLC/MAC layer, see 3GPP TS 44.060 (</w:t>
      </w:r>
      <w:r w:rsidRPr="00F02BE6">
        <w:rPr>
          <w:i/>
        </w:rPr>
        <w:t>A/Gb mode</w:t>
      </w:r>
      <w:r w:rsidRPr="00F02BE6">
        <w:t>). The characteristics of channels are listed in 3GPP TS 44.003.</w:t>
      </w:r>
    </w:p>
    <w:p w14:paraId="753BB09B" w14:textId="77777777" w:rsidR="00973A86" w:rsidRPr="00F02BE6" w:rsidRDefault="00973A86" w:rsidP="00973A86">
      <w:pPr>
        <w:pStyle w:val="TH"/>
      </w:pPr>
      <w:r w:rsidRPr="00F02BE6">
        <w:object w:dxaOrig="7351" w:dyaOrig="2865" w14:anchorId="5FA9C535">
          <v:shape id="_x0000_i1032" type="#_x0000_t75" style="width:286.2pt;height:111.6pt" o:ole="">
            <v:imagedata r:id="rId21" o:title=""/>
          </v:shape>
          <o:OLEObject Type="Embed" ProgID="Visio.Drawing.15" ShapeID="_x0000_i1032" DrawAspect="Content" ObjectID="_1821886262" r:id="rId22"/>
        </w:object>
      </w:r>
    </w:p>
    <w:p w14:paraId="0DF31A54" w14:textId="77777777" w:rsidR="00973A86" w:rsidRPr="00F02BE6" w:rsidRDefault="00973A86" w:rsidP="00973A86">
      <w:pPr>
        <w:pStyle w:val="TF"/>
        <w:rPr>
          <w:b w:val="0"/>
          <w:i/>
        </w:rPr>
      </w:pPr>
      <w:r w:rsidRPr="00F02BE6">
        <w:t xml:space="preserve">Figure 3.1.c: SAP between the physical layer and the RLC/MAC layer when the MS is operating in </w:t>
      </w:r>
      <w:r w:rsidRPr="00F02BE6">
        <w:rPr>
          <w:i/>
          <w:iCs/>
        </w:rPr>
        <w:t>A/Gb mode</w:t>
      </w:r>
    </w:p>
    <w:bookmarkStart w:id="44" w:name="_MON_1073203817"/>
    <w:bookmarkStart w:id="45" w:name="_MON_1073203985"/>
    <w:bookmarkStart w:id="46" w:name="_MON_1073458029"/>
    <w:bookmarkStart w:id="47" w:name="_MON_1073459190"/>
    <w:bookmarkStart w:id="48" w:name="_MON_1042974904"/>
    <w:bookmarkStart w:id="49" w:name="_MON_1042975278"/>
    <w:bookmarkStart w:id="50" w:name="_MON_1079329248"/>
    <w:bookmarkStart w:id="51" w:name="_MON_1079352196"/>
    <w:bookmarkStart w:id="52" w:name="_MON_1079352282"/>
    <w:bookmarkStart w:id="53" w:name="_MON_1079352417"/>
    <w:bookmarkStart w:id="54" w:name="_MON_1079352454"/>
    <w:bookmarkStart w:id="55" w:name="_MON_1079352569"/>
    <w:bookmarkStart w:id="56" w:name="_MON_1079353122"/>
    <w:bookmarkStart w:id="57" w:name="_MON_1079353141"/>
    <w:bookmarkStart w:id="58" w:name="_MON_1079353231"/>
    <w:bookmarkStart w:id="59" w:name="_MON_1079353356"/>
    <w:bookmarkStart w:id="60" w:name="_MON_1079353800"/>
    <w:bookmarkStart w:id="61" w:name="_MON_1079353916"/>
    <w:bookmarkStart w:id="62" w:name="_MON_1079354185"/>
    <w:bookmarkStart w:id="63" w:name="_MON_1079354810"/>
    <w:bookmarkStart w:id="64" w:name="_MON_1079355215"/>
    <w:bookmarkStart w:id="65" w:name="_MON_1079355554"/>
    <w:bookmarkStart w:id="66" w:name="_MON_1079355755"/>
    <w:bookmarkStart w:id="67" w:name="_MON_1079356158"/>
    <w:bookmarkStart w:id="68" w:name="_MON_1079356535"/>
    <w:bookmarkStart w:id="69" w:name="_MON_1079356625"/>
    <w:bookmarkStart w:id="70" w:name="_MON_1079356676"/>
    <w:bookmarkStart w:id="71" w:name="_MON_1079356758"/>
    <w:bookmarkStart w:id="72" w:name="_MON_1079356846"/>
    <w:bookmarkStart w:id="73" w:name="_MON_1079356891"/>
    <w:bookmarkStart w:id="74" w:name="_MON_1079357190"/>
    <w:bookmarkStart w:id="75" w:name="_MON_1079358126"/>
    <w:bookmarkStart w:id="76" w:name="_MON_1079358399"/>
    <w:bookmarkStart w:id="77" w:name="_MON_1079432786"/>
    <w:bookmarkStart w:id="78" w:name="_MON_1079432818"/>
    <w:bookmarkStart w:id="79" w:name="_MON_1079511724"/>
    <w:bookmarkStart w:id="80" w:name="_MON_1079511863"/>
    <w:bookmarkStart w:id="81" w:name="_MON_1079760854"/>
    <w:bookmarkStart w:id="82" w:name="_MON_1079760862"/>
    <w:bookmarkStart w:id="83" w:name="_MON_1079761011"/>
    <w:bookmarkStart w:id="84" w:name="_MON_1079761059"/>
    <w:bookmarkStart w:id="85" w:name="_MON_1079761441"/>
    <w:bookmarkStart w:id="86" w:name="_MON_1079761665"/>
    <w:bookmarkStart w:id="87" w:name="_MON_1079761737"/>
    <w:bookmarkStart w:id="88" w:name="_MON_1079761781"/>
    <w:bookmarkStart w:id="89" w:name="_MON_1079761971"/>
    <w:bookmarkStart w:id="90" w:name="_MON_1079761987"/>
    <w:bookmarkStart w:id="91" w:name="_MON_108064887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4245D145" w14:textId="77777777" w:rsidR="00973A86" w:rsidRPr="00F02BE6" w:rsidRDefault="00973A86" w:rsidP="00973A86">
      <w:pPr>
        <w:pStyle w:val="TH"/>
      </w:pPr>
      <w:r w:rsidRPr="00F02BE6">
        <w:object w:dxaOrig="7099" w:dyaOrig="1987" w14:anchorId="0EFF7B91">
          <v:shape id="_x0000_i1033" type="#_x0000_t75" style="width:448.8pt;height:109.8pt" o:ole="">
            <v:imagedata r:id="rId23" o:title=""/>
          </v:shape>
          <o:OLEObject Type="Embed" ProgID="Word.Picture.8" ShapeID="_x0000_i1033" DrawAspect="Content" ObjectID="_1821886263" r:id="rId24"/>
        </w:object>
      </w:r>
    </w:p>
    <w:p w14:paraId="0B7A2C38" w14:textId="77777777" w:rsidR="00973A86" w:rsidRPr="00F02BE6" w:rsidRDefault="00973A86" w:rsidP="00973A86">
      <w:pPr>
        <w:pStyle w:val="TF"/>
      </w:pPr>
      <w:r w:rsidRPr="00F02BE6">
        <w:t xml:space="preserve">Figure 3.1.d: SAP between the physical layer and the RLC/MAC layer when the MS is operating in </w:t>
      </w:r>
      <w:r w:rsidRPr="00F02BE6">
        <w:rPr>
          <w:bCs/>
          <w:i/>
          <w:iCs/>
        </w:rPr>
        <w:t>Iu mode</w:t>
      </w:r>
    </w:p>
    <w:bookmarkStart w:id="92" w:name="_MON_1127122088"/>
    <w:bookmarkStart w:id="93" w:name="_MON_1127122325"/>
    <w:bookmarkStart w:id="94" w:name="_MON_1128260713"/>
    <w:bookmarkEnd w:id="92"/>
    <w:bookmarkEnd w:id="93"/>
    <w:bookmarkEnd w:id="94"/>
    <w:p w14:paraId="68FF2640" w14:textId="77777777" w:rsidR="00973A86" w:rsidRPr="00F02BE6" w:rsidRDefault="00973A86" w:rsidP="00973A86">
      <w:pPr>
        <w:pStyle w:val="TH"/>
      </w:pPr>
      <w:r w:rsidRPr="00F02BE6">
        <w:object w:dxaOrig="7101" w:dyaOrig="1989" w14:anchorId="7A342012">
          <v:shape id="_x0000_i1034" type="#_x0000_t75" style="width:449.4pt;height:109.8pt" o:ole="">
            <v:imagedata r:id="rId25" o:title=""/>
          </v:shape>
          <o:OLEObject Type="Embed" ProgID="Word.Picture.8" ShapeID="_x0000_i1034" DrawAspect="Content" ObjectID="_1821886264" r:id="rId26"/>
        </w:object>
      </w:r>
    </w:p>
    <w:p w14:paraId="1F6B5126" w14:textId="77777777" w:rsidR="00973A86" w:rsidRPr="00F02BE6" w:rsidRDefault="00973A86" w:rsidP="00973A86">
      <w:pPr>
        <w:pStyle w:val="TF"/>
      </w:pPr>
      <w:r w:rsidRPr="00F02BE6">
        <w:t xml:space="preserve">Figure 3.1.e: SAP between the physical layer and the RLC/MAC layer </w:t>
      </w:r>
      <w:r w:rsidRPr="00F02BE6">
        <w:br/>
        <w:t xml:space="preserve">when the MS is operating in </w:t>
      </w:r>
      <w:r w:rsidRPr="00F02BE6">
        <w:rPr>
          <w:bCs/>
          <w:i/>
          <w:iCs/>
        </w:rPr>
        <w:t>Iu mode</w:t>
      </w:r>
      <w:r w:rsidRPr="00F02BE6">
        <w:rPr>
          <w:bCs/>
        </w:rPr>
        <w:t xml:space="preserve"> with FLO</w:t>
      </w:r>
    </w:p>
    <w:p w14:paraId="7314E7DB" w14:textId="77777777" w:rsidR="00973A86" w:rsidRPr="00F02BE6" w:rsidRDefault="00973A86" w:rsidP="00973A86">
      <w:pPr>
        <w:pStyle w:val="Heading2"/>
      </w:pPr>
      <w:bookmarkStart w:id="95" w:name="_Toc517979101"/>
      <w:r w:rsidRPr="00F02BE6">
        <w:t>3.2</w:t>
      </w:r>
      <w:r w:rsidRPr="00F02BE6">
        <w:tab/>
        <w:t>Service of the physical layer</w:t>
      </w:r>
      <w:bookmarkEnd w:id="95"/>
    </w:p>
    <w:p w14:paraId="040FC096" w14:textId="77777777" w:rsidR="00973A86" w:rsidRPr="00F02BE6" w:rsidRDefault="00973A86" w:rsidP="00973A86">
      <w:r w:rsidRPr="00F02BE6">
        <w:t xml:space="preserve">The physical layer offers a transmission service on a limited set of logical channels. Additionally with FLO in </w:t>
      </w:r>
      <w:r w:rsidRPr="00F02BE6">
        <w:rPr>
          <w:i/>
          <w:iCs/>
        </w:rPr>
        <w:t>Iu mode</w:t>
      </w:r>
      <w:r w:rsidRPr="00F02BE6">
        <w:t>, the physical layer offers a transmission service on transport channels. The BS and MS access capabilities and the characteristics of logical channels (SAPs) are defined in 3GPP TS 44.003.</w:t>
      </w:r>
    </w:p>
    <w:p w14:paraId="6B5BF010" w14:textId="77777777" w:rsidR="00973A86" w:rsidRPr="00F02BE6" w:rsidRDefault="00973A86" w:rsidP="00973A86">
      <w:pPr>
        <w:pStyle w:val="NO"/>
      </w:pPr>
      <w:r w:rsidRPr="00F02BE6">
        <w:t>NOTE:</w:t>
      </w:r>
      <w:r w:rsidRPr="00F02BE6">
        <w:tab/>
        <w:t xml:space="preserve">Between 3GPP TS 44.003 and the 3GPP TS 45.0xx series there is a slight difference in terminology. The "channels" mentioned in 3GPP TS 44.003 are "logical channels" according to the 3GPP TS 45.0xx series (especially 3GPP TS 45.002). The "CCCH", a channel name commonly used in the 3GPP TS 44.0xx series, covers the logical channels of the type RACH, PCH and AGCH. Similarly, the </w:t>
      </w:r>
      <w:r w:rsidR="00A65F8E">
        <w:t>"</w:t>
      </w:r>
      <w:r w:rsidRPr="00F02BE6">
        <w:t>PCCCH</w:t>
      </w:r>
      <w:r w:rsidR="00A65F8E">
        <w:t>"</w:t>
      </w:r>
      <w:r w:rsidRPr="00F02BE6">
        <w:t xml:space="preserve"> covers the logical channels of the type PPCH, PAGCH and PRACH. </w:t>
      </w:r>
    </w:p>
    <w:p w14:paraId="41159125" w14:textId="77777777" w:rsidR="00973A86" w:rsidRPr="00F02BE6" w:rsidRDefault="00973A86" w:rsidP="00973A86">
      <w:r w:rsidRPr="00F02BE6">
        <w:t xml:space="preserve">For an MS operating in </w:t>
      </w:r>
      <w:r w:rsidRPr="00F02BE6">
        <w:rPr>
          <w:i/>
          <w:iCs/>
        </w:rPr>
        <w:t>A/Gb mode</w:t>
      </w:r>
      <w:r w:rsidRPr="00F02BE6">
        <w:t>, logical channels are multiplexed on physical channels. Physical channels are the units scheduled on the radio medium. Some are reserved by the network for common use (e.g. a combination of CCCH and BCCH), others are assigned to dedicated connections with MSs (dedicated physical channels), or are assigned to a shared usage between MSs for packet switched data traffic (packet data physical channels). In time, the combination of logical channels used on an assigned physical channel may change. Allowed combinations of logical channels on a physical channel are defined in 3GPP TS 44.003. Data on SAPs of control channels is exchanged in discrete blocks with a size of 23 or 21 (SACCH) octets. Data on a SAP of packet data traffic channels is exchanged in discrete blocks with a size dependent on the block type (see clause 7).</w:t>
      </w:r>
    </w:p>
    <w:p w14:paraId="736E11AE" w14:textId="77777777" w:rsidR="00973A86" w:rsidRPr="00F02BE6" w:rsidRDefault="00973A86" w:rsidP="00973A86">
      <w:r w:rsidRPr="00F02BE6">
        <w:t xml:space="preserve">For an MS operating in </w:t>
      </w:r>
      <w:r w:rsidRPr="00F02BE6">
        <w:rPr>
          <w:i/>
          <w:iCs/>
        </w:rPr>
        <w:t>Iu mode</w:t>
      </w:r>
      <w:r w:rsidRPr="00F02BE6">
        <w:t>, logical channels are multiplexed on basic physical subchannels. Basic physical subchannels are the units scheduled on the radio medium. Some basic physical channels are reserved by the network for common use (e.g. BCCH); dedicated basic physical subchannels are assigned to dedicated connections with MSs, shared basic physical subchannels are assigned to a shared usage between MSs for packet switched data traffic. In time, the combination of logical channels used on an assigned basic physical subchannel may change. Allowed combinations of logical channels on a basic physical subchannel are defined in 3GPP TS 44.003. Data on SAPs of control channels is exchanged in discrete blocks with a size of 23 or 21 (SACCH) octets. Data on a SAP of packet data traffic channels is exchanged in discrete blocks with a size dependent on the block type (see clause 7).</w:t>
      </w:r>
    </w:p>
    <w:p w14:paraId="60A926DC" w14:textId="77777777" w:rsidR="00973A86" w:rsidRPr="00F02BE6" w:rsidRDefault="00973A86" w:rsidP="00973A86">
      <w:r w:rsidRPr="00F02BE6">
        <w:t xml:space="preserve">For an MS operating in </w:t>
      </w:r>
      <w:r w:rsidRPr="00F02BE6">
        <w:rPr>
          <w:i/>
          <w:iCs/>
        </w:rPr>
        <w:t>Iu mode</w:t>
      </w:r>
      <w:r w:rsidRPr="00F02BE6">
        <w:t xml:space="preserve"> with FLO, transport channels are multiplexed on dedicated basic physical subchannels. The combination of transport channels used on an assigned basic physical subchannel may change in time. Data on SAPs of transport channels is exchanged in discrete transport blocks.</w:t>
      </w:r>
    </w:p>
    <w:p w14:paraId="5444C06E" w14:textId="77777777" w:rsidR="00973A86" w:rsidRPr="00F02BE6" w:rsidRDefault="00973A86" w:rsidP="00973A86">
      <w:r w:rsidRPr="00F02BE6">
        <w:lastRenderedPageBreak/>
        <w:t>Synchronization between layer 1 and layer 2 (data link layer) is provided for piggy</w:t>
      </w:r>
      <w:r w:rsidRPr="00F02BE6">
        <w:noBreakHyphen/>
        <w:t>backing of RR (receive ready) frames, and the starting of timers (T200). See also 3GPP TS 44.006. Synchronization between the physical layer and the RLC/MAC layer is provided for the handling of timers, and the multiplexing of logical channels. See also 3GPP TS 44.060 (</w:t>
      </w:r>
      <w:r w:rsidRPr="00F02BE6">
        <w:rPr>
          <w:i/>
        </w:rPr>
        <w:t>A/Gb mode</w:t>
      </w:r>
      <w:r w:rsidRPr="00F02BE6">
        <w:t>).</w:t>
      </w:r>
    </w:p>
    <w:p w14:paraId="6C971520" w14:textId="77777777" w:rsidR="00973A86" w:rsidRPr="00F02BE6" w:rsidRDefault="00973A86" w:rsidP="00973A86">
      <w:pPr>
        <w:rPr>
          <w:b/>
        </w:rPr>
      </w:pPr>
      <w:r w:rsidRPr="00F02BE6">
        <w:rPr>
          <w:b/>
        </w:rPr>
        <w:t>-</w:t>
      </w:r>
      <w:r w:rsidRPr="00F02BE6">
        <w:rPr>
          <w:b/>
        </w:rPr>
        <w:tab/>
        <w:t>Error detection:</w:t>
      </w:r>
    </w:p>
    <w:p w14:paraId="7B124C4E" w14:textId="77777777" w:rsidR="00973A86" w:rsidRPr="00F02BE6" w:rsidRDefault="00973A86" w:rsidP="00973A86">
      <w:r w:rsidRPr="00F02BE6">
        <w:t>The physical layer offers an error protected transmission service, it includes error detection functions and to a lower level, error correction functions. Erroneous received frames are not offered to the data link layer or the RLC/MAC layer. The probability of one or more errors in a physical block transferred by the physical layer is defined in 3GPP TS 45.005. Due to not specified methods of quality detection, the probability of residual errors in transferred blocks may vary between implementations.</w:t>
      </w:r>
    </w:p>
    <w:p w14:paraId="08064AE5" w14:textId="77777777" w:rsidR="00973A86" w:rsidRPr="00F02BE6" w:rsidRDefault="00973A86" w:rsidP="00973A86">
      <w:pPr>
        <w:rPr>
          <w:b/>
        </w:rPr>
      </w:pPr>
      <w:r w:rsidRPr="00F02BE6">
        <w:rPr>
          <w:b/>
        </w:rPr>
        <w:t>-</w:t>
      </w:r>
      <w:r w:rsidRPr="00F02BE6">
        <w:rPr>
          <w:b/>
        </w:rPr>
        <w:tab/>
        <w:t>Encryption:</w:t>
      </w:r>
    </w:p>
    <w:p w14:paraId="7473DEB9" w14:textId="77777777" w:rsidR="00973A86" w:rsidRPr="00F02BE6" w:rsidRDefault="00973A86" w:rsidP="00973A86">
      <w:r w:rsidRPr="00F02BE6">
        <w:t>Security related functions implemented at the physical layer are described in 3GPP TS 43.020.</w:t>
      </w:r>
    </w:p>
    <w:p w14:paraId="1C344D81" w14:textId="77777777" w:rsidR="00973A86" w:rsidRPr="00F02BE6" w:rsidRDefault="00973A86" w:rsidP="00973A86">
      <w:r w:rsidRPr="00F02BE6">
        <w:t>An overview of the functions specified in the 45</w:t>
      </w:r>
      <w:r w:rsidRPr="00F02BE6">
        <w:noBreakHyphen/>
        <w:t>series which create the service of the physical layer can be found in 3GPP TS 45.001.</w:t>
      </w:r>
    </w:p>
    <w:p w14:paraId="1D8E0FBA" w14:textId="77777777" w:rsidR="00973A86" w:rsidRPr="00F02BE6" w:rsidRDefault="00973A86" w:rsidP="00973A86">
      <w:pPr>
        <w:pStyle w:val="Heading3"/>
      </w:pPr>
      <w:bookmarkStart w:id="96" w:name="_Toc517979102"/>
      <w:r w:rsidRPr="00F02BE6">
        <w:t>3.2.1</w:t>
      </w:r>
      <w:r w:rsidRPr="00F02BE6">
        <w:tab/>
        <w:t>Specific services of the physical layer in the MS</w:t>
      </w:r>
      <w:bookmarkEnd w:id="96"/>
    </w:p>
    <w:p w14:paraId="6DFE1F72" w14:textId="77777777" w:rsidR="00973A86" w:rsidRPr="00F02BE6" w:rsidRDefault="00973A86" w:rsidP="00973A86">
      <w:r w:rsidRPr="00F02BE6">
        <w:t>The access capability service of the physical layer in the MS differs depending on the nature of the channel (traffic, packet data traffic or broadcast/common channels).</w:t>
      </w:r>
    </w:p>
    <w:p w14:paraId="49094031" w14:textId="77777777" w:rsidR="00973A86" w:rsidRPr="00F02BE6" w:rsidRDefault="00973A86" w:rsidP="00973A86">
      <w:pPr>
        <w:keepNext/>
        <w:keepLines/>
        <w:rPr>
          <w:b/>
        </w:rPr>
      </w:pPr>
      <w:r w:rsidRPr="00F02BE6">
        <w:rPr>
          <w:b/>
        </w:rPr>
        <w:t>-</w:t>
      </w:r>
      <w:r w:rsidRPr="00F02BE6">
        <w:rPr>
          <w:b/>
        </w:rPr>
        <w:tab/>
        <w:t>Establishment of dedicated physical channels (</w:t>
      </w:r>
      <w:r w:rsidRPr="00F02BE6">
        <w:rPr>
          <w:b/>
          <w:i/>
          <w:iCs/>
        </w:rPr>
        <w:t>A/Gb Mode</w:t>
      </w:r>
      <w:r w:rsidRPr="00F02BE6">
        <w:rPr>
          <w:b/>
        </w:rPr>
        <w:t>):</w:t>
      </w:r>
    </w:p>
    <w:p w14:paraId="02F0614F" w14:textId="77777777" w:rsidR="00973A86" w:rsidRPr="00F02BE6" w:rsidRDefault="00973A86" w:rsidP="00973A86">
      <w:pPr>
        <w:keepNext/>
        <w:keepLines/>
      </w:pPr>
      <w:r w:rsidRPr="00F02BE6">
        <w:t xml:space="preserve">Establishment of dedicated physical channels on the physical layer is controlled by the radio resources management of layer 3 (3GPP TS 44.018). During operation on a dedicated physical channel, the physical layer measures the signals of neighbouring base stations and the signal quality of the used dedicated physical channel. Measurements are transferred to layer 3, measurement control information is offered by layer 3. </w:t>
      </w:r>
    </w:p>
    <w:p w14:paraId="5AD1CE71" w14:textId="77777777" w:rsidR="00973A86" w:rsidRPr="00F02BE6" w:rsidRDefault="00973A86" w:rsidP="00973A86">
      <w:pPr>
        <w:keepNext/>
        <w:keepLines/>
        <w:rPr>
          <w:b/>
        </w:rPr>
      </w:pPr>
      <w:r w:rsidRPr="00F02BE6">
        <w:rPr>
          <w:b/>
        </w:rPr>
        <w:t>-</w:t>
      </w:r>
      <w:r w:rsidRPr="00F02BE6">
        <w:rPr>
          <w:b/>
        </w:rPr>
        <w:tab/>
        <w:t>Establishment of dedicated basic physical subchannels (</w:t>
      </w:r>
      <w:r w:rsidRPr="00F02BE6">
        <w:rPr>
          <w:b/>
          <w:i/>
          <w:iCs/>
        </w:rPr>
        <w:t>Iu mode</w:t>
      </w:r>
      <w:r w:rsidRPr="00F02BE6">
        <w:rPr>
          <w:b/>
        </w:rPr>
        <w:t>):</w:t>
      </w:r>
    </w:p>
    <w:p w14:paraId="3DE9AE7A" w14:textId="77777777" w:rsidR="00973A86" w:rsidRPr="00F02BE6" w:rsidRDefault="00973A86" w:rsidP="00973A86">
      <w:pPr>
        <w:keepNext/>
        <w:keepLines/>
      </w:pPr>
      <w:r w:rsidRPr="00F02BE6">
        <w:t xml:space="preserve">Establishment of dedicated basic physical subchannels on the physical layer is controlled by the radio resources management of layer 3 (3GPP TS 44.018. During operation on a dedicated basic physical subchannel, the physical layer measures the signals of neighbouring base stations and the signal quality of the used dedicated basic physical subchannel. Measurements are transferred to layer 3, measurement control information is offered by layer 3. </w:t>
      </w:r>
    </w:p>
    <w:p w14:paraId="48D75E9A" w14:textId="77777777" w:rsidR="00973A86" w:rsidRPr="00F02BE6" w:rsidRDefault="00973A86" w:rsidP="00973A86">
      <w:pPr>
        <w:rPr>
          <w:b/>
        </w:rPr>
      </w:pPr>
      <w:r w:rsidRPr="00F02BE6">
        <w:rPr>
          <w:b/>
        </w:rPr>
        <w:t>-</w:t>
      </w:r>
      <w:r w:rsidRPr="00F02BE6">
        <w:rPr>
          <w:b/>
        </w:rPr>
        <w:tab/>
        <w:t>Establishment of packet data physical channels (</w:t>
      </w:r>
      <w:r w:rsidRPr="00F02BE6">
        <w:rPr>
          <w:b/>
          <w:i/>
          <w:iCs/>
        </w:rPr>
        <w:t>A/Gb mode</w:t>
      </w:r>
      <w:r w:rsidRPr="00F02BE6">
        <w:rPr>
          <w:b/>
        </w:rPr>
        <w:t>):</w:t>
      </w:r>
    </w:p>
    <w:p w14:paraId="09552373" w14:textId="77777777" w:rsidR="00973A86" w:rsidRPr="00F02BE6" w:rsidRDefault="00973A86" w:rsidP="00973A86">
      <w:r w:rsidRPr="00F02BE6">
        <w:t>Establishment of packet data physical channels on the physical layer is controlled by the radio resource management of layer 3. Packet access and the reservation of radio resource on packet data physical channels is controlled by the RLC/MAC layer in co-operation with layer 3 (3GPP TS 44.060). During operation on packet data physical channels, the physical layer measures the signals of neighbouring base stations and the signal quality of the used packet data physical channel. Measurements are transferred to layer 3, measurement control information is offered by layer 3.</w:t>
      </w:r>
    </w:p>
    <w:p w14:paraId="223D9CAA" w14:textId="77777777" w:rsidR="00973A86" w:rsidRPr="00F02BE6" w:rsidRDefault="00973A86" w:rsidP="00973A86">
      <w:pPr>
        <w:rPr>
          <w:b/>
        </w:rPr>
      </w:pPr>
      <w:r w:rsidRPr="00F02BE6">
        <w:rPr>
          <w:b/>
        </w:rPr>
        <w:t>-</w:t>
      </w:r>
      <w:r w:rsidRPr="00F02BE6">
        <w:rPr>
          <w:b/>
        </w:rPr>
        <w:tab/>
        <w:t>Establishment of shared basic physical subchannels (</w:t>
      </w:r>
      <w:r w:rsidRPr="00F02BE6">
        <w:rPr>
          <w:b/>
          <w:i/>
          <w:iCs/>
        </w:rPr>
        <w:t>Iu mode</w:t>
      </w:r>
      <w:r w:rsidRPr="00F02BE6">
        <w:rPr>
          <w:b/>
        </w:rPr>
        <w:t>):</w:t>
      </w:r>
    </w:p>
    <w:p w14:paraId="30AFEDD7" w14:textId="77777777" w:rsidR="00973A86" w:rsidRPr="00F02BE6" w:rsidRDefault="00973A86" w:rsidP="00973A86">
      <w:r w:rsidRPr="00F02BE6">
        <w:t>Establishment of shared basic physical subchannels on the physical layer is controlled by the radio resource management of layer 3. Packet access and the reservation of radio resource on shared basic physical subchannels is controlled by the RLC/MAC layer in co-operation with layer 3. During operation on shared basic physical subchannels, the physical layer measures the signals of neighbouring base stations and the signal quality of the used shared basic physical subchannel. Measurements are transferred to layer 3, measurement control information is offered by layer 3.</w:t>
      </w:r>
    </w:p>
    <w:p w14:paraId="684420E7" w14:textId="77777777" w:rsidR="00973A86" w:rsidRPr="00F02BE6" w:rsidRDefault="00973A86" w:rsidP="00973A86">
      <w:pPr>
        <w:rPr>
          <w:b/>
        </w:rPr>
      </w:pPr>
      <w:r w:rsidRPr="00F02BE6">
        <w:rPr>
          <w:b/>
        </w:rPr>
        <w:t>-</w:t>
      </w:r>
      <w:r w:rsidRPr="00F02BE6">
        <w:rPr>
          <w:b/>
        </w:rPr>
        <w:tab/>
        <w:t>cell/PLMN selection in idle mode or in packet mode:</w:t>
      </w:r>
    </w:p>
    <w:p w14:paraId="18AF28EB" w14:textId="77777777" w:rsidR="00973A86" w:rsidRPr="00F02BE6" w:rsidRDefault="00973A86" w:rsidP="00973A86">
      <w:r w:rsidRPr="00F02BE6">
        <w:t>In idle mode or in packet mode, the physical layer selects the best cell with its BCCH/CCCH in close co</w:t>
      </w:r>
      <w:r w:rsidRPr="00F02BE6">
        <w:noBreakHyphen/>
        <w:t xml:space="preserve">operation with layer 3, meeting requirements for PLMN selection specified in 3GPP TS 22.011. The idle mode procedures are not modelled within the present document. Examples of procedures for cell selection are described in 3GPP TS 45.008. The physical layer performs automatic crossover. </w:t>
      </w:r>
    </w:p>
    <w:p w14:paraId="12C18189" w14:textId="77777777" w:rsidR="00973A86" w:rsidRPr="00F02BE6" w:rsidRDefault="00973A86" w:rsidP="00973A86">
      <w:pPr>
        <w:pStyle w:val="Heading1"/>
      </w:pPr>
      <w:bookmarkStart w:id="97" w:name="_Toc517979103"/>
      <w:r w:rsidRPr="00F02BE6">
        <w:lastRenderedPageBreak/>
        <w:t>4</w:t>
      </w:r>
      <w:r w:rsidRPr="00F02BE6">
        <w:tab/>
        <w:t>Primitives of the physical layer</w:t>
      </w:r>
      <w:bookmarkEnd w:id="97"/>
    </w:p>
    <w:p w14:paraId="24932728" w14:textId="77777777" w:rsidR="00973A86" w:rsidRPr="00F02BE6" w:rsidRDefault="00973A86" w:rsidP="00973A86">
      <w:r w:rsidRPr="00F02BE6">
        <w:t>The Physical layer interacts with other entities as illustrated in figure 2.1. The interactions with the data link layer of Dm channels and the interactions with the RLC/MAC layer of packet data physical channels (</w:t>
      </w:r>
      <w:r w:rsidRPr="00F02BE6">
        <w:rPr>
          <w:i/>
          <w:iCs/>
        </w:rPr>
        <w:t>A/Gb mode</w:t>
      </w:r>
      <w:r w:rsidRPr="00F02BE6">
        <w:t>), shared or dedicated basic physical subchannels (</w:t>
      </w:r>
      <w:r w:rsidRPr="00F02BE6">
        <w:rPr>
          <w:i/>
          <w:iCs/>
        </w:rPr>
        <w:t>Iu mode</w:t>
      </w:r>
      <w:r w:rsidRPr="00F02BE6">
        <w:t>) are shown in terms of primitives where the primitives represent the logical exchange of information and control between the physical layer and adjacent layers. They do not specify or constrain implementations. The interactions between the physical layer and layer 1 entities for Bm/Lm channels are for further study. For the physical layer two sets of primitives are defined:</w:t>
      </w:r>
    </w:p>
    <w:p w14:paraId="3C5200D3" w14:textId="77777777" w:rsidR="00973A86" w:rsidRPr="00F02BE6" w:rsidRDefault="00973A86" w:rsidP="00973A86">
      <w:pPr>
        <w:rPr>
          <w:b/>
        </w:rPr>
      </w:pPr>
      <w:r w:rsidRPr="00F02BE6">
        <w:rPr>
          <w:b/>
        </w:rPr>
        <w:t>-</w:t>
      </w:r>
      <w:r w:rsidRPr="00F02BE6">
        <w:rPr>
          <w:b/>
        </w:rPr>
        <w:tab/>
        <w:t>Primitives between physical layer and data link layer and RLC/MAC layer respectively:</w:t>
      </w:r>
    </w:p>
    <w:p w14:paraId="30F66995" w14:textId="77777777" w:rsidR="00973A86" w:rsidRPr="00F02BE6" w:rsidRDefault="00973A86" w:rsidP="00973A86">
      <w:r w:rsidRPr="00F02BE6">
        <w:t xml:space="preserve">PH </w:t>
      </w:r>
      <w:r w:rsidRPr="00F02BE6">
        <w:noBreakHyphen/>
        <w:t xml:space="preserve"> Generic name </w:t>
      </w:r>
      <w:r w:rsidRPr="00F02BE6">
        <w:noBreakHyphen/>
        <w:t xml:space="preserve"> Type: Parameters.</w:t>
      </w:r>
    </w:p>
    <w:p w14:paraId="783D452E" w14:textId="77777777" w:rsidR="00973A86" w:rsidRPr="00F02BE6" w:rsidRDefault="00973A86" w:rsidP="00973A86">
      <w:pPr>
        <w:rPr>
          <w:b/>
        </w:rPr>
      </w:pPr>
      <w:r w:rsidRPr="00F02BE6">
        <w:rPr>
          <w:b/>
        </w:rPr>
        <w:t>-</w:t>
      </w:r>
      <w:r w:rsidRPr="00F02BE6">
        <w:rPr>
          <w:b/>
        </w:rPr>
        <w:tab/>
        <w:t>Primitives between layer 1 and the RR</w:t>
      </w:r>
      <w:r w:rsidRPr="00F02BE6">
        <w:rPr>
          <w:b/>
        </w:rPr>
        <w:noBreakHyphen/>
        <w:t>management layer 3 entity:</w:t>
      </w:r>
    </w:p>
    <w:p w14:paraId="6193DD8F" w14:textId="77777777" w:rsidR="00973A86" w:rsidRPr="00F02BE6" w:rsidRDefault="00973A86" w:rsidP="00973A86">
      <w:r w:rsidRPr="00F02BE6">
        <w:t xml:space="preserve">MPH </w:t>
      </w:r>
      <w:r w:rsidRPr="00F02BE6">
        <w:noBreakHyphen/>
        <w:t xml:space="preserve"> Generic name </w:t>
      </w:r>
      <w:r w:rsidRPr="00F02BE6">
        <w:noBreakHyphen/>
        <w:t xml:space="preserve"> Type: Parameters.</w:t>
      </w:r>
    </w:p>
    <w:p w14:paraId="00A7ADDD" w14:textId="77777777" w:rsidR="00973A86" w:rsidRPr="00F02BE6" w:rsidRDefault="00973A86" w:rsidP="00973A86">
      <w:pPr>
        <w:pStyle w:val="Heading2"/>
      </w:pPr>
      <w:bookmarkStart w:id="98" w:name="_Toc517979104"/>
      <w:r w:rsidRPr="00F02BE6">
        <w:t>4.1</w:t>
      </w:r>
      <w:r w:rsidRPr="00F02BE6">
        <w:tab/>
        <w:t>Generic names of primitives between layers 1 and 2 for the transfer of layer 2 frames and RLC/MAC blocks</w:t>
      </w:r>
      <w:bookmarkEnd w:id="98"/>
    </w:p>
    <w:p w14:paraId="3BC5B4E0" w14:textId="77777777" w:rsidR="00973A86" w:rsidRPr="00F02BE6" w:rsidRDefault="00973A86" w:rsidP="00973A86">
      <w:r w:rsidRPr="00F02BE6">
        <w:t>The following primitive generic names are defined on the SAPs between the physical layer and the data link layer:</w:t>
      </w:r>
    </w:p>
    <w:p w14:paraId="2AB8DB0E" w14:textId="77777777" w:rsidR="00973A86" w:rsidRPr="00F02BE6" w:rsidRDefault="00973A86" w:rsidP="00973A86">
      <w:pPr>
        <w:pStyle w:val="B1"/>
      </w:pPr>
      <w:r w:rsidRPr="00F02BE6">
        <w:t>a)</w:t>
      </w:r>
      <w:r w:rsidRPr="00F02BE6">
        <w:tab/>
        <w:t>PH</w:t>
      </w:r>
      <w:r w:rsidRPr="00F02BE6">
        <w:noBreakHyphen/>
        <w:t>DATA:</w:t>
      </w:r>
    </w:p>
    <w:p w14:paraId="10B879B0" w14:textId="77777777" w:rsidR="00973A86" w:rsidRPr="00F02BE6" w:rsidRDefault="00973A86" w:rsidP="00973A86">
      <w:pPr>
        <w:pStyle w:val="B2"/>
      </w:pPr>
      <w:r w:rsidRPr="00F02BE6">
        <w:tab/>
        <w:t>The PH</w:t>
      </w:r>
      <w:r w:rsidRPr="00F02BE6">
        <w:noBreakHyphen/>
        <w:t>DATA primitives are used on a SAP to pass message units containing frames used for data link layer and RLC/MAC layer respective peer</w:t>
      </w:r>
      <w:r w:rsidRPr="00F02BE6">
        <w:noBreakHyphen/>
        <w:t>to</w:t>
      </w:r>
      <w:r w:rsidRPr="00F02BE6">
        <w:noBreakHyphen/>
        <w:t xml:space="preserve">peer communications to and from the physical layer. </w:t>
      </w:r>
    </w:p>
    <w:p w14:paraId="10210100" w14:textId="77777777" w:rsidR="00973A86" w:rsidRPr="00F02BE6" w:rsidRDefault="00973A86" w:rsidP="00973A86">
      <w:pPr>
        <w:pStyle w:val="B1"/>
      </w:pPr>
      <w:r w:rsidRPr="00F02BE6">
        <w:t>b)</w:t>
      </w:r>
      <w:r w:rsidRPr="00F02BE6">
        <w:tab/>
        <w:t>PH</w:t>
      </w:r>
      <w:r w:rsidRPr="00F02BE6">
        <w:noBreakHyphen/>
        <w:t>RANDOM ACCESS:</w:t>
      </w:r>
    </w:p>
    <w:p w14:paraId="5D3008FB" w14:textId="77777777" w:rsidR="00973A86" w:rsidRPr="00F02BE6" w:rsidRDefault="00973A86" w:rsidP="00973A86">
      <w:pPr>
        <w:pStyle w:val="B2"/>
      </w:pPr>
      <w:r w:rsidRPr="00F02BE6">
        <w:tab/>
        <w:t>The PH</w:t>
      </w:r>
      <w:r w:rsidRPr="00F02BE6">
        <w:noBreakHyphen/>
        <w:t>RANDOM ACCESS (PH</w:t>
      </w:r>
      <w:r w:rsidRPr="00F02BE6">
        <w:noBreakHyphen/>
        <w:t xml:space="preserve">RA) primitives are used on the SAP of the RACH and the PRACH to request and confirm (in the MS) the sending of a random access frame and to indicate (in the network) the arrival of a random access frame. For MS operating in </w:t>
      </w:r>
      <w:r w:rsidRPr="00F02BE6">
        <w:rPr>
          <w:i/>
        </w:rPr>
        <w:t>A/Gb mode</w:t>
      </w:r>
      <w:r w:rsidRPr="00F02BE6">
        <w:t>, the random access protocols are specified in 3GPP TS 44.018 and 3GPP TS 44.060 respectively.</w:t>
      </w:r>
    </w:p>
    <w:p w14:paraId="16D576ED" w14:textId="77777777" w:rsidR="00973A86" w:rsidRPr="00F02BE6" w:rsidRDefault="00973A86" w:rsidP="00973A86">
      <w:pPr>
        <w:pStyle w:val="B1"/>
      </w:pPr>
      <w:r w:rsidRPr="00F02BE6">
        <w:t>c)</w:t>
      </w:r>
      <w:r w:rsidRPr="00F02BE6">
        <w:tab/>
        <w:t>PH</w:t>
      </w:r>
      <w:r w:rsidRPr="00F02BE6">
        <w:noBreakHyphen/>
        <w:t>CONNECT:</w:t>
      </w:r>
    </w:p>
    <w:p w14:paraId="16403199" w14:textId="77777777" w:rsidR="00973A86" w:rsidRPr="00F02BE6" w:rsidRDefault="00973A86" w:rsidP="00973A86">
      <w:pPr>
        <w:pStyle w:val="B2"/>
      </w:pPr>
      <w:r w:rsidRPr="00F02BE6">
        <w:tab/>
        <w:t>The PH</w:t>
      </w:r>
      <w:r w:rsidRPr="00F02BE6">
        <w:noBreakHyphen/>
        <w:t>CONNECT primitive is used on a SAP to indicate that the physical connection on the corresponding control channel or packet data physical channel (</w:t>
      </w:r>
      <w:r w:rsidRPr="00F02BE6">
        <w:rPr>
          <w:i/>
          <w:iCs/>
        </w:rPr>
        <w:t>A/Gb mode</w:t>
      </w:r>
      <w:r w:rsidRPr="00F02BE6">
        <w:t>) or shared basic physical subchannel (</w:t>
      </w:r>
      <w:r w:rsidRPr="00F02BE6">
        <w:rPr>
          <w:i/>
          <w:iCs/>
        </w:rPr>
        <w:t>Iu mode</w:t>
      </w:r>
      <w:r w:rsidRPr="00F02BE6">
        <w:t>) has been established.</w:t>
      </w:r>
    </w:p>
    <w:p w14:paraId="37BB89B5" w14:textId="77777777" w:rsidR="00973A86" w:rsidRPr="00F02BE6" w:rsidRDefault="00973A86" w:rsidP="00973A86">
      <w:pPr>
        <w:pStyle w:val="B1"/>
      </w:pPr>
      <w:r w:rsidRPr="00F02BE6">
        <w:t>d)</w:t>
      </w:r>
      <w:r w:rsidRPr="00F02BE6">
        <w:tab/>
        <w:t>PH</w:t>
      </w:r>
      <w:r w:rsidRPr="00F02BE6">
        <w:noBreakHyphen/>
        <w:t>READY</w:t>
      </w:r>
      <w:r w:rsidRPr="00F02BE6">
        <w:noBreakHyphen/>
        <w:t>TO</w:t>
      </w:r>
      <w:r w:rsidRPr="00F02BE6">
        <w:noBreakHyphen/>
        <w:t>SEND:</w:t>
      </w:r>
    </w:p>
    <w:p w14:paraId="309EB767" w14:textId="77777777" w:rsidR="00973A86" w:rsidRPr="00F02BE6" w:rsidRDefault="00973A86" w:rsidP="00973A86">
      <w:pPr>
        <w:pStyle w:val="B2"/>
      </w:pPr>
      <w:r w:rsidRPr="00F02BE6">
        <w:tab/>
        <w:t>The PH</w:t>
      </w:r>
      <w:r w:rsidRPr="00F02BE6">
        <w:noBreakHyphen/>
        <w:t>READY</w:t>
      </w:r>
      <w:r w:rsidRPr="00F02BE6">
        <w:noBreakHyphen/>
        <w:t>TO</w:t>
      </w:r>
      <w:r w:rsidRPr="00F02BE6">
        <w:noBreakHyphen/>
        <w:t>SEND primitive is used by the physical layer to trigger, if applicable, piggy backing, the start of timer for the data link layer or the RLC/MAC layer and the forwarding a data unit to the physical layer. It is passed to the upper layer just before a new physical block is transmitted.</w:t>
      </w:r>
    </w:p>
    <w:p w14:paraId="53EEAB4E" w14:textId="77777777" w:rsidR="00973A86" w:rsidRPr="00F02BE6" w:rsidRDefault="00973A86" w:rsidP="00973A86">
      <w:pPr>
        <w:pStyle w:val="B1"/>
      </w:pPr>
      <w:r w:rsidRPr="00F02BE6">
        <w:t>e)</w:t>
      </w:r>
      <w:r w:rsidRPr="00F02BE6">
        <w:tab/>
        <w:t>PH</w:t>
      </w:r>
      <w:r w:rsidRPr="00F02BE6">
        <w:noBreakHyphen/>
        <w:t>EMPTY</w:t>
      </w:r>
      <w:r w:rsidRPr="00F02BE6">
        <w:noBreakHyphen/>
        <w:t>FRAME:</w:t>
      </w:r>
    </w:p>
    <w:p w14:paraId="062EB4B8" w14:textId="77777777" w:rsidR="00973A86" w:rsidRPr="00F02BE6" w:rsidRDefault="00973A86" w:rsidP="00973A86">
      <w:pPr>
        <w:pStyle w:val="B2"/>
      </w:pPr>
      <w:r w:rsidRPr="00F02BE6">
        <w:tab/>
        <w:t>The PH</w:t>
      </w:r>
      <w:r w:rsidRPr="00F02BE6">
        <w:noBreakHyphen/>
        <w:t>EMPTY</w:t>
      </w:r>
      <w:r w:rsidRPr="00F02BE6">
        <w:noBreakHyphen/>
        <w:t>FRAME primitive can be used by the data link layer and the RLC/MAC layer to indicate that no frame has to be transmitted after receiving the PH</w:t>
      </w:r>
      <w:r w:rsidRPr="00F02BE6">
        <w:noBreakHyphen/>
        <w:t>READY</w:t>
      </w:r>
      <w:r w:rsidRPr="00F02BE6">
        <w:noBreakHyphen/>
        <w:t>TO</w:t>
      </w:r>
      <w:r w:rsidRPr="00F02BE6">
        <w:noBreakHyphen/>
        <w:t>SEND primitive. It enables polling of several upper layer entities by the physical layer and support DTX.</w:t>
      </w:r>
    </w:p>
    <w:p w14:paraId="48D7A11A" w14:textId="77777777" w:rsidR="00973A86" w:rsidRPr="00F02BE6" w:rsidRDefault="00973A86" w:rsidP="00973A86">
      <w:pPr>
        <w:pStyle w:val="Heading2"/>
      </w:pPr>
      <w:bookmarkStart w:id="99" w:name="_Toc517979105"/>
      <w:r w:rsidRPr="00F02BE6">
        <w:t>4.2</w:t>
      </w:r>
      <w:r w:rsidRPr="00F02BE6">
        <w:tab/>
        <w:t>Generic names of primitives between layer 1 and the RR</w:t>
      </w:r>
      <w:r w:rsidRPr="00F02BE6">
        <w:noBreakHyphen/>
        <w:t>management entity of layer 3</w:t>
      </w:r>
      <w:bookmarkEnd w:id="99"/>
    </w:p>
    <w:p w14:paraId="134C4D5F" w14:textId="77777777" w:rsidR="00973A86" w:rsidRPr="00F02BE6" w:rsidRDefault="00973A86" w:rsidP="00973A86">
      <w:r w:rsidRPr="00F02BE6">
        <w:t>The following primitive generic name is defined between layer 1 and the RR</w:t>
      </w:r>
      <w:r w:rsidRPr="00F02BE6">
        <w:noBreakHyphen/>
        <w:t>management entity of layer 3:</w:t>
      </w:r>
    </w:p>
    <w:p w14:paraId="7140F0B4" w14:textId="77777777" w:rsidR="00973A86" w:rsidRPr="00F02BE6" w:rsidRDefault="00973A86" w:rsidP="00973A86">
      <w:pPr>
        <w:pStyle w:val="B1"/>
      </w:pPr>
      <w:r w:rsidRPr="00F02BE6">
        <w:noBreakHyphen/>
      </w:r>
      <w:r w:rsidRPr="00F02BE6">
        <w:tab/>
        <w:t>MPH</w:t>
      </w:r>
      <w:r w:rsidRPr="00F02BE6">
        <w:noBreakHyphen/>
        <w:t>INFORMATION:</w:t>
      </w:r>
    </w:p>
    <w:p w14:paraId="635F1642" w14:textId="77777777" w:rsidR="00973A86" w:rsidRPr="00F02BE6" w:rsidRDefault="00973A86" w:rsidP="00973A86">
      <w:pPr>
        <w:pStyle w:val="B2"/>
      </w:pPr>
      <w:r w:rsidRPr="00F02BE6">
        <w:tab/>
        <w:t>MPH</w:t>
      </w:r>
      <w:r w:rsidRPr="00F02BE6">
        <w:noBreakHyphen/>
        <w:t>INFORMATION (MPH</w:t>
      </w:r>
      <w:r w:rsidRPr="00F02BE6">
        <w:noBreakHyphen/>
        <w:t>INFO) primitives are used for the control of the physical layer by the RR</w:t>
      </w:r>
      <w:r w:rsidRPr="00F02BE6">
        <w:noBreakHyphen/>
        <w:t xml:space="preserve">management of layer 3. This information activates and deactivates, configures and deconfigures, through </w:t>
      </w:r>
      <w:r w:rsidRPr="00F02BE6">
        <w:lastRenderedPageBreak/>
        <w:t>connects and disconnects physical, logical and transport channels. It is also used for the transfer of measurements and measurement control information from layer 1 to layer 3.</w:t>
      </w:r>
    </w:p>
    <w:p w14:paraId="51E5DF55" w14:textId="77777777" w:rsidR="00973A86" w:rsidRPr="00F02BE6" w:rsidRDefault="00973A86" w:rsidP="00973A86">
      <w:pPr>
        <w:pStyle w:val="Heading2"/>
      </w:pPr>
      <w:bookmarkStart w:id="100" w:name="_Toc517979106"/>
      <w:r w:rsidRPr="00F02BE6">
        <w:t>4.3</w:t>
      </w:r>
      <w:r w:rsidRPr="00F02BE6">
        <w:tab/>
        <w:t>Primitive types</w:t>
      </w:r>
      <w:bookmarkEnd w:id="100"/>
    </w:p>
    <w:p w14:paraId="7AB5954B" w14:textId="77777777" w:rsidR="00973A86" w:rsidRPr="00F02BE6" w:rsidRDefault="00973A86" w:rsidP="00973A86">
      <w:r w:rsidRPr="00F02BE6">
        <w:t>The primitive types defined in the present document are:</w:t>
      </w:r>
    </w:p>
    <w:p w14:paraId="232D6126" w14:textId="77777777" w:rsidR="00973A86" w:rsidRPr="00F02BE6" w:rsidRDefault="00973A86" w:rsidP="00973A86">
      <w:pPr>
        <w:pStyle w:val="B1"/>
      </w:pPr>
      <w:r w:rsidRPr="00F02BE6">
        <w:t>a)</w:t>
      </w:r>
      <w:r w:rsidRPr="00F02BE6">
        <w:tab/>
        <w:t>REQUEST:</w:t>
      </w:r>
    </w:p>
    <w:p w14:paraId="1EF4AEDF" w14:textId="77777777" w:rsidR="00973A86" w:rsidRPr="00F02BE6" w:rsidRDefault="00973A86" w:rsidP="00973A86">
      <w:pPr>
        <w:pStyle w:val="B2"/>
      </w:pPr>
      <w:r w:rsidRPr="00F02BE6">
        <w:tab/>
        <w:t>The REQUEST primitive type is used when a higher layer is requesting a service from a lower layer.</w:t>
      </w:r>
    </w:p>
    <w:p w14:paraId="2BE5601A" w14:textId="77777777" w:rsidR="00973A86" w:rsidRPr="00F02BE6" w:rsidRDefault="00973A86" w:rsidP="00973A86">
      <w:pPr>
        <w:pStyle w:val="B1"/>
      </w:pPr>
      <w:r w:rsidRPr="00F02BE6">
        <w:t>b)</w:t>
      </w:r>
      <w:r w:rsidRPr="00F02BE6">
        <w:tab/>
        <w:t>INDICATION:</w:t>
      </w:r>
    </w:p>
    <w:p w14:paraId="19A49D0A" w14:textId="77777777" w:rsidR="00973A86" w:rsidRPr="00F02BE6" w:rsidRDefault="00973A86" w:rsidP="00973A86">
      <w:pPr>
        <w:pStyle w:val="B2"/>
      </w:pPr>
      <w:r w:rsidRPr="00F02BE6">
        <w:tab/>
        <w:t>The INDICATION primitive type is used by a layer providing a service to notify the next higher layer of activities in the layer. This activities are directly related to the occurrence of a REQUEST primitive on the peer</w:t>
      </w:r>
      <w:r w:rsidRPr="00F02BE6">
        <w:noBreakHyphen/>
        <w:t>protocol side.</w:t>
      </w:r>
    </w:p>
    <w:p w14:paraId="5B294912" w14:textId="77777777" w:rsidR="00973A86" w:rsidRPr="00F02BE6" w:rsidRDefault="00973A86" w:rsidP="00973A86">
      <w:pPr>
        <w:pStyle w:val="B1"/>
      </w:pPr>
      <w:r w:rsidRPr="00F02BE6">
        <w:t>c)</w:t>
      </w:r>
      <w:r w:rsidRPr="00F02BE6">
        <w:tab/>
        <w:t>RESPONSE:</w:t>
      </w:r>
    </w:p>
    <w:p w14:paraId="59E51978" w14:textId="77777777" w:rsidR="00973A86" w:rsidRPr="00F02BE6" w:rsidRDefault="00973A86" w:rsidP="00973A86">
      <w:pPr>
        <w:pStyle w:val="B2"/>
      </w:pPr>
      <w:r w:rsidRPr="00F02BE6">
        <w:tab/>
        <w:t>The RESPONSE primitive type is used by a layer to acknowledge receipt from the INDICATION primitive type.</w:t>
      </w:r>
    </w:p>
    <w:p w14:paraId="450EF9F1" w14:textId="77777777" w:rsidR="00973A86" w:rsidRPr="00F02BE6" w:rsidRDefault="00973A86" w:rsidP="00973A86">
      <w:pPr>
        <w:pStyle w:val="B1"/>
      </w:pPr>
      <w:r w:rsidRPr="00F02BE6">
        <w:t>d)</w:t>
      </w:r>
      <w:r w:rsidRPr="00F02BE6">
        <w:tab/>
        <w:t>CONFIRM:</w:t>
      </w:r>
    </w:p>
    <w:p w14:paraId="6A977B39" w14:textId="77777777" w:rsidR="00973A86" w:rsidRPr="00F02BE6" w:rsidRDefault="00973A86" w:rsidP="00973A86">
      <w:pPr>
        <w:pStyle w:val="B2"/>
      </w:pPr>
      <w:r w:rsidRPr="00F02BE6">
        <w:tab/>
        <w:t>The CONFIRM primitive type is used by the layer providing the requested service to confirm that the activity has been completed.</w:t>
      </w:r>
    </w:p>
    <w:p w14:paraId="505F3065" w14:textId="77777777" w:rsidR="00973A86" w:rsidRPr="00F02BE6" w:rsidRDefault="00973A86" w:rsidP="00973A86">
      <w:pPr>
        <w:pStyle w:val="Heading2"/>
      </w:pPr>
      <w:bookmarkStart w:id="101" w:name="_Toc517979107"/>
      <w:r w:rsidRPr="00F02BE6">
        <w:t>4.4</w:t>
      </w:r>
      <w:r w:rsidRPr="00F02BE6">
        <w:tab/>
        <w:t>Parameter definition</w:t>
      </w:r>
      <w:bookmarkEnd w:id="101"/>
    </w:p>
    <w:p w14:paraId="6ED061BD" w14:textId="77777777" w:rsidR="00973A86" w:rsidRPr="00F02BE6" w:rsidRDefault="00973A86" w:rsidP="00973A86">
      <w:r w:rsidRPr="00F02BE6">
        <w:t>Primitives contain a variable amount of parameters. The primitives with included parameters are listed in table 4.1.</w:t>
      </w:r>
    </w:p>
    <w:p w14:paraId="4B4281B3" w14:textId="77777777" w:rsidR="00973A86" w:rsidRPr="00F02BE6" w:rsidRDefault="00973A86" w:rsidP="00973A86">
      <w:pPr>
        <w:pStyle w:val="TH"/>
      </w:pPr>
      <w:r w:rsidRPr="00F02BE6">
        <w:lastRenderedPageBreak/>
        <w:t>Table 4.1: Primitives of the physical layer</w:t>
      </w:r>
    </w:p>
    <w:tbl>
      <w:tblPr>
        <w:tblW w:w="0" w:type="auto"/>
        <w:tblLayout w:type="fixed"/>
        <w:tblLook w:val="0000" w:firstRow="0" w:lastRow="0" w:firstColumn="0" w:lastColumn="0" w:noHBand="0" w:noVBand="0"/>
      </w:tblPr>
      <w:tblGrid>
        <w:gridCol w:w="1809"/>
        <w:gridCol w:w="835"/>
        <w:gridCol w:w="1150"/>
        <w:gridCol w:w="1204"/>
        <w:gridCol w:w="854"/>
        <w:gridCol w:w="872"/>
        <w:gridCol w:w="713"/>
        <w:gridCol w:w="514"/>
        <w:gridCol w:w="808"/>
        <w:gridCol w:w="809"/>
      </w:tblGrid>
      <w:tr w:rsidR="00973A86" w:rsidRPr="00F02BE6" w14:paraId="26824D73" w14:textId="77777777" w:rsidTr="003E5D96">
        <w:tblPrEx>
          <w:tblCellMar>
            <w:top w:w="0" w:type="dxa"/>
            <w:bottom w:w="0" w:type="dxa"/>
          </w:tblCellMar>
        </w:tblPrEx>
        <w:tc>
          <w:tcPr>
            <w:tcW w:w="1809" w:type="dxa"/>
            <w:tcBorders>
              <w:top w:val="single" w:sz="6" w:space="0" w:color="auto"/>
            </w:tcBorders>
          </w:tcPr>
          <w:p w14:paraId="51769B8C" w14:textId="77777777" w:rsidR="00973A86" w:rsidRPr="00F02BE6" w:rsidRDefault="00973A86" w:rsidP="003E5D96">
            <w:pPr>
              <w:keepNext/>
              <w:keepLines/>
              <w:spacing w:before="60" w:after="60"/>
            </w:pPr>
          </w:p>
        </w:tc>
        <w:tc>
          <w:tcPr>
            <w:tcW w:w="835" w:type="dxa"/>
            <w:tcBorders>
              <w:top w:val="single" w:sz="6" w:space="0" w:color="auto"/>
            </w:tcBorders>
          </w:tcPr>
          <w:p w14:paraId="4E3A3CCD" w14:textId="77777777" w:rsidR="00973A86" w:rsidRPr="00F02BE6" w:rsidRDefault="00973A86" w:rsidP="003E5D96">
            <w:pPr>
              <w:keepNext/>
              <w:keepLines/>
              <w:spacing w:before="60" w:after="60"/>
            </w:pPr>
          </w:p>
        </w:tc>
        <w:tc>
          <w:tcPr>
            <w:tcW w:w="1150" w:type="dxa"/>
            <w:tcBorders>
              <w:top w:val="single" w:sz="6" w:space="0" w:color="auto"/>
            </w:tcBorders>
          </w:tcPr>
          <w:p w14:paraId="2B3B5060" w14:textId="77777777" w:rsidR="00973A86" w:rsidRPr="00F02BE6" w:rsidRDefault="00973A86" w:rsidP="003E5D96">
            <w:pPr>
              <w:keepNext/>
              <w:keepLines/>
              <w:spacing w:before="60" w:after="60"/>
            </w:pPr>
          </w:p>
        </w:tc>
        <w:tc>
          <w:tcPr>
            <w:tcW w:w="1204" w:type="dxa"/>
            <w:tcBorders>
              <w:top w:val="single" w:sz="6" w:space="0" w:color="auto"/>
              <w:right w:val="single" w:sz="6" w:space="0" w:color="auto"/>
            </w:tcBorders>
          </w:tcPr>
          <w:p w14:paraId="1D874CCB" w14:textId="77777777" w:rsidR="00973A86" w:rsidRPr="00F02BE6" w:rsidRDefault="00973A86" w:rsidP="003E5D96">
            <w:pPr>
              <w:keepNext/>
              <w:keepLines/>
              <w:spacing w:before="60" w:after="60"/>
            </w:pPr>
          </w:p>
        </w:tc>
        <w:tc>
          <w:tcPr>
            <w:tcW w:w="4569" w:type="dxa"/>
            <w:gridSpan w:val="6"/>
            <w:tcBorders>
              <w:top w:val="single" w:sz="6" w:space="0" w:color="auto"/>
              <w:left w:val="nil"/>
            </w:tcBorders>
          </w:tcPr>
          <w:p w14:paraId="6A99BA05" w14:textId="77777777" w:rsidR="00973A86" w:rsidRPr="00F02BE6" w:rsidRDefault="00973A86" w:rsidP="003E5D96">
            <w:pPr>
              <w:keepNext/>
              <w:keepLines/>
              <w:spacing w:before="60" w:after="60"/>
            </w:pPr>
            <w:r w:rsidRPr="00F02BE6">
              <w:t>message unit</w:t>
            </w:r>
          </w:p>
        </w:tc>
      </w:tr>
      <w:tr w:rsidR="00973A86" w:rsidRPr="00F02BE6" w14:paraId="03411271" w14:textId="77777777" w:rsidTr="003E5D96">
        <w:tblPrEx>
          <w:tblCellMar>
            <w:top w:w="0" w:type="dxa"/>
            <w:bottom w:w="0" w:type="dxa"/>
          </w:tblCellMar>
        </w:tblPrEx>
        <w:tc>
          <w:tcPr>
            <w:tcW w:w="1809" w:type="dxa"/>
          </w:tcPr>
          <w:p w14:paraId="6FE20360" w14:textId="77777777" w:rsidR="00973A86" w:rsidRPr="00F02BE6" w:rsidRDefault="00973A86" w:rsidP="003E5D96">
            <w:pPr>
              <w:keepNext/>
              <w:keepLines/>
              <w:spacing w:before="60" w:after="60"/>
            </w:pPr>
          </w:p>
        </w:tc>
        <w:tc>
          <w:tcPr>
            <w:tcW w:w="835" w:type="dxa"/>
          </w:tcPr>
          <w:p w14:paraId="4CA86878" w14:textId="77777777" w:rsidR="00973A86" w:rsidRPr="00F02BE6" w:rsidRDefault="00973A86" w:rsidP="003E5D96">
            <w:pPr>
              <w:keepNext/>
              <w:keepLines/>
              <w:spacing w:before="60" w:after="60"/>
            </w:pPr>
          </w:p>
        </w:tc>
        <w:tc>
          <w:tcPr>
            <w:tcW w:w="1150" w:type="dxa"/>
          </w:tcPr>
          <w:p w14:paraId="73BCA154" w14:textId="77777777" w:rsidR="00973A86" w:rsidRPr="00F02BE6" w:rsidRDefault="00973A86" w:rsidP="003E5D96">
            <w:pPr>
              <w:keepNext/>
              <w:keepLines/>
              <w:spacing w:before="60" w:after="60"/>
            </w:pPr>
          </w:p>
        </w:tc>
        <w:tc>
          <w:tcPr>
            <w:tcW w:w="1204" w:type="dxa"/>
          </w:tcPr>
          <w:p w14:paraId="2685F646" w14:textId="77777777" w:rsidR="00973A86" w:rsidRPr="00F02BE6" w:rsidRDefault="00973A86" w:rsidP="003E5D96">
            <w:pPr>
              <w:keepNext/>
              <w:keepLines/>
              <w:spacing w:before="60" w:after="60"/>
            </w:pPr>
          </w:p>
        </w:tc>
        <w:tc>
          <w:tcPr>
            <w:tcW w:w="854" w:type="dxa"/>
            <w:tcBorders>
              <w:left w:val="single" w:sz="6" w:space="0" w:color="auto"/>
              <w:right w:val="single" w:sz="6" w:space="0" w:color="auto"/>
            </w:tcBorders>
          </w:tcPr>
          <w:p w14:paraId="7C459E7D" w14:textId="77777777" w:rsidR="00973A86" w:rsidRPr="00F02BE6" w:rsidRDefault="00973A86" w:rsidP="003E5D96">
            <w:pPr>
              <w:keepNext/>
              <w:keepLines/>
              <w:spacing w:before="60" w:after="60"/>
            </w:pPr>
          </w:p>
        </w:tc>
        <w:tc>
          <w:tcPr>
            <w:tcW w:w="3714" w:type="dxa"/>
            <w:gridSpan w:val="5"/>
            <w:tcBorders>
              <w:top w:val="single" w:sz="6" w:space="0" w:color="auto"/>
              <w:left w:val="nil"/>
            </w:tcBorders>
          </w:tcPr>
          <w:p w14:paraId="15DE110E" w14:textId="77777777" w:rsidR="00973A86" w:rsidRPr="00F02BE6" w:rsidRDefault="00973A86" w:rsidP="003E5D96">
            <w:pPr>
              <w:keepNext/>
              <w:keepLines/>
              <w:spacing w:before="60" w:after="60"/>
            </w:pPr>
            <w:r w:rsidRPr="00F02BE6">
              <w:t>channel control parameters</w:t>
            </w:r>
          </w:p>
        </w:tc>
      </w:tr>
      <w:tr w:rsidR="00973A86" w:rsidRPr="00F02BE6" w14:paraId="6E17F170" w14:textId="77777777" w:rsidTr="003E5D96">
        <w:tblPrEx>
          <w:tblCellMar>
            <w:top w:w="0" w:type="dxa"/>
            <w:bottom w:w="0" w:type="dxa"/>
          </w:tblCellMar>
        </w:tblPrEx>
        <w:tc>
          <w:tcPr>
            <w:tcW w:w="1809" w:type="dxa"/>
          </w:tcPr>
          <w:p w14:paraId="726D300C" w14:textId="77777777" w:rsidR="00973A86" w:rsidRPr="00F02BE6" w:rsidRDefault="00973A86" w:rsidP="003E5D96">
            <w:pPr>
              <w:keepNext/>
              <w:keepLines/>
              <w:spacing w:before="60" w:after="60"/>
            </w:pPr>
          </w:p>
        </w:tc>
        <w:tc>
          <w:tcPr>
            <w:tcW w:w="835" w:type="dxa"/>
          </w:tcPr>
          <w:p w14:paraId="61D922A3" w14:textId="77777777" w:rsidR="00973A86" w:rsidRPr="00F02BE6" w:rsidRDefault="00973A86" w:rsidP="003E5D96">
            <w:pPr>
              <w:keepNext/>
              <w:keepLines/>
              <w:spacing w:before="60" w:after="60"/>
            </w:pPr>
          </w:p>
        </w:tc>
        <w:tc>
          <w:tcPr>
            <w:tcW w:w="1150" w:type="dxa"/>
          </w:tcPr>
          <w:p w14:paraId="6212B5BB" w14:textId="77777777" w:rsidR="00973A86" w:rsidRPr="00F02BE6" w:rsidRDefault="00973A86" w:rsidP="003E5D96">
            <w:pPr>
              <w:keepNext/>
              <w:keepLines/>
              <w:spacing w:before="60" w:after="60"/>
            </w:pPr>
          </w:p>
        </w:tc>
        <w:tc>
          <w:tcPr>
            <w:tcW w:w="1204" w:type="dxa"/>
          </w:tcPr>
          <w:p w14:paraId="02D2C411" w14:textId="77777777" w:rsidR="00973A86" w:rsidRPr="00F02BE6" w:rsidRDefault="00973A86" w:rsidP="003E5D96">
            <w:pPr>
              <w:keepNext/>
              <w:keepLines/>
              <w:spacing w:before="60" w:after="60"/>
            </w:pPr>
          </w:p>
        </w:tc>
        <w:tc>
          <w:tcPr>
            <w:tcW w:w="854" w:type="dxa"/>
            <w:tcBorders>
              <w:left w:val="single" w:sz="6" w:space="0" w:color="auto"/>
            </w:tcBorders>
          </w:tcPr>
          <w:p w14:paraId="6AB880B0" w14:textId="77777777" w:rsidR="00973A86" w:rsidRPr="00F02BE6" w:rsidRDefault="00973A86" w:rsidP="003E5D96">
            <w:pPr>
              <w:keepNext/>
              <w:keepLines/>
              <w:spacing w:before="60" w:after="60"/>
            </w:pPr>
          </w:p>
        </w:tc>
        <w:tc>
          <w:tcPr>
            <w:tcW w:w="872" w:type="dxa"/>
            <w:tcBorders>
              <w:left w:val="single" w:sz="6" w:space="0" w:color="auto"/>
              <w:right w:val="single" w:sz="6" w:space="0" w:color="auto"/>
            </w:tcBorders>
          </w:tcPr>
          <w:p w14:paraId="432DC8D7" w14:textId="77777777" w:rsidR="00973A86" w:rsidRPr="00F02BE6" w:rsidRDefault="00973A86" w:rsidP="003E5D96">
            <w:pPr>
              <w:keepNext/>
              <w:keepLines/>
              <w:spacing w:before="60" w:after="60"/>
            </w:pPr>
          </w:p>
        </w:tc>
        <w:tc>
          <w:tcPr>
            <w:tcW w:w="2844" w:type="dxa"/>
            <w:gridSpan w:val="4"/>
            <w:tcBorders>
              <w:top w:val="single" w:sz="6" w:space="0" w:color="auto"/>
              <w:left w:val="nil"/>
            </w:tcBorders>
          </w:tcPr>
          <w:p w14:paraId="4E7EB5F9" w14:textId="77777777" w:rsidR="00973A86" w:rsidRPr="00F02BE6" w:rsidRDefault="00973A86" w:rsidP="003E5D96">
            <w:pPr>
              <w:keepNext/>
              <w:keepLines/>
              <w:spacing w:before="60" w:after="60"/>
            </w:pPr>
            <w:r w:rsidRPr="00F02BE6">
              <w:t>system information</w:t>
            </w:r>
          </w:p>
        </w:tc>
      </w:tr>
      <w:tr w:rsidR="00973A86" w:rsidRPr="00F02BE6" w14:paraId="212CD7C5" w14:textId="77777777" w:rsidTr="003E5D96">
        <w:tblPrEx>
          <w:tblCellMar>
            <w:top w:w="0" w:type="dxa"/>
            <w:bottom w:w="0" w:type="dxa"/>
          </w:tblCellMar>
        </w:tblPrEx>
        <w:tc>
          <w:tcPr>
            <w:tcW w:w="1809" w:type="dxa"/>
          </w:tcPr>
          <w:p w14:paraId="279649AE" w14:textId="77777777" w:rsidR="00973A86" w:rsidRPr="00F02BE6" w:rsidRDefault="00973A86" w:rsidP="003E5D96">
            <w:pPr>
              <w:keepNext/>
              <w:keepLines/>
              <w:spacing w:before="60" w:after="60"/>
            </w:pPr>
          </w:p>
        </w:tc>
        <w:tc>
          <w:tcPr>
            <w:tcW w:w="835" w:type="dxa"/>
          </w:tcPr>
          <w:p w14:paraId="4B955294" w14:textId="77777777" w:rsidR="00973A86" w:rsidRPr="00F02BE6" w:rsidRDefault="00973A86" w:rsidP="003E5D96">
            <w:pPr>
              <w:keepNext/>
              <w:keepLines/>
              <w:spacing w:before="60" w:after="60"/>
            </w:pPr>
          </w:p>
        </w:tc>
        <w:tc>
          <w:tcPr>
            <w:tcW w:w="1150" w:type="dxa"/>
          </w:tcPr>
          <w:p w14:paraId="3A8DE4B6" w14:textId="77777777" w:rsidR="00973A86" w:rsidRPr="00F02BE6" w:rsidRDefault="00973A86" w:rsidP="003E5D96">
            <w:pPr>
              <w:keepNext/>
              <w:keepLines/>
              <w:spacing w:before="60" w:after="60"/>
            </w:pPr>
          </w:p>
        </w:tc>
        <w:tc>
          <w:tcPr>
            <w:tcW w:w="1204" w:type="dxa"/>
          </w:tcPr>
          <w:p w14:paraId="708BF800" w14:textId="77777777" w:rsidR="00973A86" w:rsidRPr="00F02BE6" w:rsidRDefault="00973A86" w:rsidP="003E5D96">
            <w:pPr>
              <w:keepNext/>
              <w:keepLines/>
              <w:spacing w:before="60" w:after="60"/>
            </w:pPr>
          </w:p>
        </w:tc>
        <w:tc>
          <w:tcPr>
            <w:tcW w:w="854" w:type="dxa"/>
            <w:tcBorders>
              <w:left w:val="single" w:sz="6" w:space="0" w:color="auto"/>
              <w:right w:val="single" w:sz="6" w:space="0" w:color="auto"/>
            </w:tcBorders>
          </w:tcPr>
          <w:p w14:paraId="44B608B1" w14:textId="77777777" w:rsidR="00973A86" w:rsidRPr="00F02BE6" w:rsidRDefault="00973A86" w:rsidP="003E5D96">
            <w:pPr>
              <w:keepNext/>
              <w:keepLines/>
              <w:spacing w:before="60" w:after="60"/>
            </w:pPr>
          </w:p>
        </w:tc>
        <w:tc>
          <w:tcPr>
            <w:tcW w:w="872" w:type="dxa"/>
            <w:tcBorders>
              <w:left w:val="nil"/>
            </w:tcBorders>
          </w:tcPr>
          <w:p w14:paraId="16784F56" w14:textId="77777777" w:rsidR="00973A86" w:rsidRPr="00F02BE6" w:rsidRDefault="00973A86" w:rsidP="003E5D96">
            <w:pPr>
              <w:keepNext/>
              <w:keepLines/>
              <w:spacing w:before="60" w:after="60"/>
            </w:pPr>
          </w:p>
        </w:tc>
        <w:tc>
          <w:tcPr>
            <w:tcW w:w="713" w:type="dxa"/>
            <w:tcBorders>
              <w:left w:val="single" w:sz="6" w:space="0" w:color="auto"/>
              <w:right w:val="single" w:sz="6" w:space="0" w:color="auto"/>
            </w:tcBorders>
          </w:tcPr>
          <w:p w14:paraId="20885256" w14:textId="77777777" w:rsidR="00973A86" w:rsidRPr="00F02BE6" w:rsidRDefault="00973A86" w:rsidP="003E5D96">
            <w:pPr>
              <w:keepNext/>
              <w:keepLines/>
              <w:spacing w:before="60" w:after="60"/>
            </w:pPr>
          </w:p>
        </w:tc>
        <w:tc>
          <w:tcPr>
            <w:tcW w:w="2128" w:type="dxa"/>
            <w:gridSpan w:val="3"/>
            <w:tcBorders>
              <w:top w:val="single" w:sz="6" w:space="0" w:color="auto"/>
              <w:left w:val="nil"/>
            </w:tcBorders>
          </w:tcPr>
          <w:p w14:paraId="28CB7AA5" w14:textId="77777777" w:rsidR="00973A86" w:rsidRPr="00F02BE6" w:rsidRDefault="00973A86" w:rsidP="003E5D96">
            <w:pPr>
              <w:keepNext/>
              <w:keepLines/>
              <w:spacing w:before="60" w:after="60"/>
            </w:pPr>
            <w:r w:rsidRPr="00F02BE6">
              <w:t>absolute frame No.</w:t>
            </w:r>
          </w:p>
        </w:tc>
      </w:tr>
      <w:tr w:rsidR="00973A86" w:rsidRPr="00F02BE6" w14:paraId="1582EA6F" w14:textId="77777777" w:rsidTr="003E5D96">
        <w:tblPrEx>
          <w:tblCellMar>
            <w:top w:w="0" w:type="dxa"/>
            <w:bottom w:w="0" w:type="dxa"/>
          </w:tblCellMar>
        </w:tblPrEx>
        <w:tc>
          <w:tcPr>
            <w:tcW w:w="2644" w:type="dxa"/>
            <w:gridSpan w:val="2"/>
          </w:tcPr>
          <w:p w14:paraId="505E7383" w14:textId="77777777" w:rsidR="00973A86" w:rsidRPr="00F02BE6" w:rsidRDefault="00973A86" w:rsidP="003E5D96">
            <w:pPr>
              <w:keepNext/>
              <w:keepLines/>
            </w:pPr>
            <w:r w:rsidRPr="00F02BE6">
              <w:t>primitive</w:t>
            </w:r>
          </w:p>
        </w:tc>
        <w:tc>
          <w:tcPr>
            <w:tcW w:w="1150" w:type="dxa"/>
            <w:tcBorders>
              <w:left w:val="single" w:sz="6" w:space="0" w:color="auto"/>
              <w:right w:val="single" w:sz="6" w:space="0" w:color="auto"/>
            </w:tcBorders>
          </w:tcPr>
          <w:p w14:paraId="5282455A" w14:textId="77777777" w:rsidR="00973A86" w:rsidRPr="00F02BE6" w:rsidRDefault="00973A86" w:rsidP="003E5D96">
            <w:pPr>
              <w:keepNext/>
              <w:keepLines/>
            </w:pPr>
            <w:r w:rsidRPr="00F02BE6">
              <w:t>entity</w:t>
            </w:r>
          </w:p>
        </w:tc>
        <w:tc>
          <w:tcPr>
            <w:tcW w:w="1204" w:type="dxa"/>
            <w:tcBorders>
              <w:left w:val="nil"/>
            </w:tcBorders>
          </w:tcPr>
          <w:p w14:paraId="6AAB6296" w14:textId="77777777" w:rsidR="00973A86" w:rsidRPr="00F02BE6" w:rsidRDefault="00973A86" w:rsidP="003E5D96">
            <w:pPr>
              <w:keepNext/>
              <w:keepLines/>
            </w:pPr>
            <w:r w:rsidRPr="00F02BE6">
              <w:t>direction</w:t>
            </w:r>
          </w:p>
        </w:tc>
        <w:tc>
          <w:tcPr>
            <w:tcW w:w="854" w:type="dxa"/>
            <w:tcBorders>
              <w:left w:val="single" w:sz="6" w:space="0" w:color="auto"/>
              <w:right w:val="single" w:sz="6" w:space="0" w:color="auto"/>
            </w:tcBorders>
          </w:tcPr>
          <w:p w14:paraId="4BF20CFA" w14:textId="77777777" w:rsidR="00973A86" w:rsidRPr="00F02BE6" w:rsidRDefault="00973A86" w:rsidP="003E5D96">
            <w:pPr>
              <w:keepNext/>
              <w:keepLines/>
            </w:pPr>
          </w:p>
        </w:tc>
        <w:tc>
          <w:tcPr>
            <w:tcW w:w="872" w:type="dxa"/>
            <w:tcBorders>
              <w:left w:val="nil"/>
            </w:tcBorders>
          </w:tcPr>
          <w:p w14:paraId="1FE8AFA9" w14:textId="77777777" w:rsidR="00973A86" w:rsidRPr="00F02BE6" w:rsidRDefault="00973A86" w:rsidP="003E5D96">
            <w:pPr>
              <w:keepNext/>
              <w:keepLines/>
            </w:pPr>
          </w:p>
        </w:tc>
        <w:tc>
          <w:tcPr>
            <w:tcW w:w="713" w:type="dxa"/>
            <w:tcBorders>
              <w:left w:val="single" w:sz="6" w:space="0" w:color="auto"/>
              <w:right w:val="single" w:sz="6" w:space="0" w:color="auto"/>
            </w:tcBorders>
          </w:tcPr>
          <w:p w14:paraId="3CA79BE5" w14:textId="77777777" w:rsidR="00973A86" w:rsidRPr="00F02BE6" w:rsidRDefault="00973A86" w:rsidP="003E5D96">
            <w:pPr>
              <w:keepNext/>
              <w:keepLines/>
            </w:pPr>
          </w:p>
        </w:tc>
        <w:tc>
          <w:tcPr>
            <w:tcW w:w="514" w:type="dxa"/>
            <w:tcBorders>
              <w:left w:val="nil"/>
              <w:right w:val="single" w:sz="6" w:space="0" w:color="auto"/>
            </w:tcBorders>
          </w:tcPr>
          <w:p w14:paraId="05146E32" w14:textId="77777777" w:rsidR="00973A86" w:rsidRPr="00F02BE6" w:rsidRDefault="00973A86" w:rsidP="003E5D96">
            <w:pPr>
              <w:keepNext/>
              <w:keepLines/>
            </w:pPr>
          </w:p>
        </w:tc>
        <w:tc>
          <w:tcPr>
            <w:tcW w:w="1616" w:type="dxa"/>
            <w:gridSpan w:val="2"/>
            <w:tcBorders>
              <w:top w:val="single" w:sz="6" w:space="0" w:color="auto"/>
              <w:left w:val="nil"/>
            </w:tcBorders>
          </w:tcPr>
          <w:p w14:paraId="7BD42B02" w14:textId="77777777" w:rsidR="00973A86" w:rsidRPr="00F02BE6" w:rsidRDefault="00973A86" w:rsidP="003E5D96">
            <w:pPr>
              <w:keepNext/>
              <w:keepLines/>
              <w:rPr>
                <w:sz w:val="18"/>
              </w:rPr>
            </w:pPr>
            <w:r w:rsidRPr="00F02BE6">
              <w:t>measurement</w:t>
            </w:r>
          </w:p>
        </w:tc>
      </w:tr>
      <w:tr w:rsidR="00973A86" w:rsidRPr="00F02BE6" w14:paraId="3B3302BD" w14:textId="77777777" w:rsidTr="003E5D96">
        <w:tblPrEx>
          <w:tblCellMar>
            <w:top w:w="0" w:type="dxa"/>
            <w:bottom w:w="0" w:type="dxa"/>
          </w:tblCellMar>
        </w:tblPrEx>
        <w:tc>
          <w:tcPr>
            <w:tcW w:w="1809" w:type="dxa"/>
          </w:tcPr>
          <w:p w14:paraId="5A685DCB" w14:textId="77777777" w:rsidR="00973A86" w:rsidRPr="00F02BE6" w:rsidRDefault="00973A86" w:rsidP="003E5D96">
            <w:pPr>
              <w:keepNext/>
              <w:keepLines/>
              <w:spacing w:before="60" w:after="60"/>
            </w:pPr>
          </w:p>
        </w:tc>
        <w:tc>
          <w:tcPr>
            <w:tcW w:w="835" w:type="dxa"/>
          </w:tcPr>
          <w:p w14:paraId="70E31ACC" w14:textId="77777777" w:rsidR="00973A86" w:rsidRPr="00F02BE6" w:rsidRDefault="00973A86" w:rsidP="003E5D96">
            <w:pPr>
              <w:keepNext/>
              <w:keepLines/>
              <w:spacing w:before="60" w:after="60"/>
            </w:pPr>
          </w:p>
        </w:tc>
        <w:tc>
          <w:tcPr>
            <w:tcW w:w="1150" w:type="dxa"/>
            <w:tcBorders>
              <w:left w:val="single" w:sz="6" w:space="0" w:color="auto"/>
              <w:right w:val="single" w:sz="6" w:space="0" w:color="auto"/>
            </w:tcBorders>
          </w:tcPr>
          <w:p w14:paraId="5387ED15" w14:textId="77777777" w:rsidR="00973A86" w:rsidRPr="00F02BE6" w:rsidRDefault="00973A86" w:rsidP="003E5D96">
            <w:pPr>
              <w:keepNext/>
              <w:keepLines/>
              <w:spacing w:before="60" w:after="60"/>
            </w:pPr>
          </w:p>
        </w:tc>
        <w:tc>
          <w:tcPr>
            <w:tcW w:w="1204" w:type="dxa"/>
            <w:tcBorders>
              <w:left w:val="nil"/>
            </w:tcBorders>
          </w:tcPr>
          <w:p w14:paraId="209F2AE7" w14:textId="77777777" w:rsidR="00973A86" w:rsidRPr="00F02BE6" w:rsidRDefault="00973A86" w:rsidP="003E5D96">
            <w:pPr>
              <w:keepNext/>
              <w:keepLines/>
              <w:spacing w:before="60" w:after="60"/>
            </w:pPr>
          </w:p>
        </w:tc>
        <w:tc>
          <w:tcPr>
            <w:tcW w:w="854" w:type="dxa"/>
            <w:tcBorders>
              <w:left w:val="single" w:sz="6" w:space="0" w:color="auto"/>
              <w:right w:val="single" w:sz="6" w:space="0" w:color="auto"/>
            </w:tcBorders>
          </w:tcPr>
          <w:p w14:paraId="153DA574" w14:textId="77777777" w:rsidR="00973A86" w:rsidRPr="00F02BE6" w:rsidRDefault="00973A86" w:rsidP="003E5D96">
            <w:pPr>
              <w:keepNext/>
              <w:keepLines/>
              <w:spacing w:before="60" w:after="60"/>
            </w:pPr>
          </w:p>
        </w:tc>
        <w:tc>
          <w:tcPr>
            <w:tcW w:w="872" w:type="dxa"/>
            <w:tcBorders>
              <w:left w:val="nil"/>
            </w:tcBorders>
          </w:tcPr>
          <w:p w14:paraId="79011C31" w14:textId="77777777" w:rsidR="00973A86" w:rsidRPr="00F02BE6" w:rsidRDefault="00973A86" w:rsidP="003E5D96">
            <w:pPr>
              <w:keepNext/>
              <w:keepLines/>
              <w:spacing w:before="60" w:after="60"/>
            </w:pPr>
          </w:p>
        </w:tc>
        <w:tc>
          <w:tcPr>
            <w:tcW w:w="713" w:type="dxa"/>
            <w:tcBorders>
              <w:left w:val="single" w:sz="6" w:space="0" w:color="auto"/>
              <w:right w:val="single" w:sz="6" w:space="0" w:color="auto"/>
            </w:tcBorders>
          </w:tcPr>
          <w:p w14:paraId="3AA387D3" w14:textId="77777777" w:rsidR="00973A86" w:rsidRPr="00F02BE6" w:rsidRDefault="00973A86" w:rsidP="003E5D96">
            <w:pPr>
              <w:keepNext/>
              <w:keepLines/>
              <w:spacing w:before="60" w:after="60"/>
            </w:pPr>
          </w:p>
        </w:tc>
        <w:tc>
          <w:tcPr>
            <w:tcW w:w="514" w:type="dxa"/>
            <w:tcBorders>
              <w:left w:val="nil"/>
              <w:right w:val="single" w:sz="6" w:space="0" w:color="auto"/>
            </w:tcBorders>
          </w:tcPr>
          <w:p w14:paraId="2E9E8597" w14:textId="77777777" w:rsidR="00973A86" w:rsidRPr="00F02BE6" w:rsidRDefault="00973A86" w:rsidP="003E5D96">
            <w:pPr>
              <w:keepNext/>
              <w:keepLines/>
              <w:spacing w:before="60" w:after="60"/>
            </w:pPr>
          </w:p>
        </w:tc>
        <w:tc>
          <w:tcPr>
            <w:tcW w:w="808" w:type="dxa"/>
            <w:tcBorders>
              <w:left w:val="nil"/>
              <w:right w:val="single" w:sz="6" w:space="0" w:color="auto"/>
            </w:tcBorders>
          </w:tcPr>
          <w:p w14:paraId="1277C6D4" w14:textId="77777777" w:rsidR="00973A86" w:rsidRPr="00F02BE6" w:rsidRDefault="00973A86" w:rsidP="003E5D96">
            <w:pPr>
              <w:keepNext/>
              <w:keepLines/>
              <w:spacing w:before="60" w:after="60"/>
            </w:pPr>
          </w:p>
        </w:tc>
        <w:tc>
          <w:tcPr>
            <w:tcW w:w="808" w:type="dxa"/>
            <w:tcBorders>
              <w:top w:val="single" w:sz="6" w:space="0" w:color="auto"/>
              <w:left w:val="nil"/>
            </w:tcBorders>
          </w:tcPr>
          <w:p w14:paraId="181365BF" w14:textId="77777777" w:rsidR="00973A86" w:rsidRPr="00F02BE6" w:rsidRDefault="00973A86" w:rsidP="003E5D96">
            <w:pPr>
              <w:keepNext/>
              <w:keepLines/>
              <w:spacing w:before="60" w:after="60"/>
            </w:pPr>
          </w:p>
        </w:tc>
      </w:tr>
      <w:tr w:rsidR="00973A86" w:rsidRPr="00F02BE6" w14:paraId="73947588" w14:textId="77777777" w:rsidTr="003E5D96">
        <w:tblPrEx>
          <w:tblCellMar>
            <w:top w:w="0" w:type="dxa"/>
            <w:bottom w:w="0" w:type="dxa"/>
          </w:tblCellMar>
        </w:tblPrEx>
        <w:tc>
          <w:tcPr>
            <w:tcW w:w="1809" w:type="dxa"/>
            <w:tcBorders>
              <w:top w:val="single" w:sz="6" w:space="0" w:color="auto"/>
            </w:tcBorders>
          </w:tcPr>
          <w:p w14:paraId="2EFCE8E6" w14:textId="77777777" w:rsidR="00973A86" w:rsidRPr="00F02BE6" w:rsidRDefault="00973A86" w:rsidP="003E5D96">
            <w:pPr>
              <w:keepNext/>
              <w:keepLines/>
              <w:spacing w:before="60" w:after="60"/>
            </w:pPr>
            <w:r w:rsidRPr="00F02BE6">
              <w:rPr>
                <w:sz w:val="18"/>
              </w:rPr>
              <w:t>MPH</w:t>
            </w:r>
            <w:r w:rsidRPr="00F02BE6">
              <w:rPr>
                <w:sz w:val="18"/>
              </w:rPr>
              <w:noBreakHyphen/>
              <w:t>INFO</w:t>
            </w:r>
            <w:r w:rsidRPr="00F02BE6">
              <w:rPr>
                <w:sz w:val="18"/>
              </w:rPr>
              <w:noBreakHyphen/>
              <w:t>REQ</w:t>
            </w:r>
          </w:p>
        </w:tc>
        <w:tc>
          <w:tcPr>
            <w:tcW w:w="835" w:type="dxa"/>
            <w:tcBorders>
              <w:top w:val="single" w:sz="6" w:space="0" w:color="auto"/>
            </w:tcBorders>
          </w:tcPr>
          <w:p w14:paraId="377F8A09" w14:textId="77777777" w:rsidR="00973A86" w:rsidRPr="00F02BE6" w:rsidRDefault="00973A86" w:rsidP="003E5D96">
            <w:pPr>
              <w:keepNext/>
              <w:keepLines/>
              <w:spacing w:before="60" w:after="60"/>
              <w:jc w:val="center"/>
              <w:rPr>
                <w:sz w:val="18"/>
              </w:rPr>
            </w:pPr>
            <w:r w:rsidRPr="00F02BE6">
              <w:rPr>
                <w:sz w:val="18"/>
              </w:rPr>
              <w:t>MS/BS</w:t>
            </w:r>
          </w:p>
        </w:tc>
        <w:tc>
          <w:tcPr>
            <w:tcW w:w="1150" w:type="dxa"/>
            <w:tcBorders>
              <w:top w:val="single" w:sz="6" w:space="0" w:color="auto"/>
            </w:tcBorders>
          </w:tcPr>
          <w:p w14:paraId="32DF43E0" w14:textId="77777777" w:rsidR="00973A86" w:rsidRPr="00F02BE6" w:rsidRDefault="00973A86" w:rsidP="003E5D96">
            <w:pPr>
              <w:keepNext/>
              <w:keepLines/>
              <w:spacing w:before="60" w:after="60"/>
              <w:jc w:val="center"/>
              <w:rPr>
                <w:sz w:val="18"/>
              </w:rPr>
            </w:pPr>
            <w:r w:rsidRPr="00F02BE6">
              <w:rPr>
                <w:sz w:val="18"/>
              </w:rPr>
              <w:t>RR(L3)</w:t>
            </w:r>
          </w:p>
        </w:tc>
        <w:tc>
          <w:tcPr>
            <w:tcW w:w="1204" w:type="dxa"/>
            <w:tcBorders>
              <w:top w:val="single" w:sz="6" w:space="0" w:color="auto"/>
            </w:tcBorders>
          </w:tcPr>
          <w:p w14:paraId="3A3BC297" w14:textId="77777777" w:rsidR="00973A86" w:rsidRPr="00F02BE6" w:rsidRDefault="00973A86" w:rsidP="003E5D96">
            <w:pPr>
              <w:keepNext/>
              <w:keepLines/>
              <w:spacing w:before="60" w:after="60"/>
              <w:jc w:val="center"/>
              <w:rPr>
                <w:sz w:val="18"/>
              </w:rPr>
            </w:pPr>
            <w:r w:rsidRPr="00F02BE6">
              <w:rPr>
                <w:sz w:val="18"/>
              </w:rPr>
              <w:t>PH(L1)</w:t>
            </w:r>
          </w:p>
        </w:tc>
        <w:tc>
          <w:tcPr>
            <w:tcW w:w="854" w:type="dxa"/>
            <w:tcBorders>
              <w:top w:val="single" w:sz="6" w:space="0" w:color="auto"/>
            </w:tcBorders>
          </w:tcPr>
          <w:p w14:paraId="21A4E902" w14:textId="77777777" w:rsidR="00973A86" w:rsidRPr="00F02BE6" w:rsidRDefault="00973A86" w:rsidP="003E5D96">
            <w:pPr>
              <w:keepNext/>
              <w:keepLines/>
              <w:jc w:val="center"/>
              <w:rPr>
                <w:sz w:val="18"/>
              </w:rPr>
            </w:pPr>
          </w:p>
        </w:tc>
        <w:tc>
          <w:tcPr>
            <w:tcW w:w="872" w:type="dxa"/>
            <w:tcBorders>
              <w:top w:val="single" w:sz="6" w:space="0" w:color="auto"/>
            </w:tcBorders>
          </w:tcPr>
          <w:p w14:paraId="4E8BB683" w14:textId="77777777" w:rsidR="00973A86" w:rsidRPr="00F02BE6" w:rsidRDefault="00973A86" w:rsidP="003E5D96">
            <w:pPr>
              <w:pStyle w:val="TAC"/>
              <w:spacing w:before="60" w:after="60"/>
            </w:pPr>
            <w:r w:rsidRPr="00F02BE6">
              <w:t>x</w:t>
            </w:r>
          </w:p>
        </w:tc>
        <w:tc>
          <w:tcPr>
            <w:tcW w:w="713" w:type="dxa"/>
            <w:tcBorders>
              <w:top w:val="single" w:sz="6" w:space="0" w:color="auto"/>
            </w:tcBorders>
          </w:tcPr>
          <w:p w14:paraId="60E58FB0" w14:textId="77777777" w:rsidR="00973A86" w:rsidRPr="00F02BE6" w:rsidRDefault="00973A86" w:rsidP="003E5D96">
            <w:pPr>
              <w:pStyle w:val="TAC"/>
              <w:spacing w:before="60" w:after="60"/>
            </w:pPr>
            <w:r w:rsidRPr="00F02BE6">
              <w:t>x</w:t>
            </w:r>
          </w:p>
        </w:tc>
        <w:tc>
          <w:tcPr>
            <w:tcW w:w="514" w:type="dxa"/>
            <w:tcBorders>
              <w:top w:val="single" w:sz="6" w:space="0" w:color="auto"/>
            </w:tcBorders>
          </w:tcPr>
          <w:p w14:paraId="61C63372" w14:textId="77777777" w:rsidR="00973A86" w:rsidRPr="00F02BE6" w:rsidRDefault="00973A86" w:rsidP="003E5D96">
            <w:pPr>
              <w:pStyle w:val="TAC"/>
              <w:spacing w:before="60" w:after="60"/>
            </w:pPr>
          </w:p>
        </w:tc>
        <w:tc>
          <w:tcPr>
            <w:tcW w:w="808" w:type="dxa"/>
            <w:tcBorders>
              <w:top w:val="single" w:sz="6" w:space="0" w:color="auto"/>
            </w:tcBorders>
          </w:tcPr>
          <w:p w14:paraId="0BB07475" w14:textId="77777777" w:rsidR="00973A86" w:rsidRPr="00F02BE6" w:rsidRDefault="00973A86" w:rsidP="003E5D96">
            <w:pPr>
              <w:pStyle w:val="TAL"/>
              <w:jc w:val="center"/>
            </w:pPr>
          </w:p>
        </w:tc>
        <w:tc>
          <w:tcPr>
            <w:tcW w:w="808" w:type="dxa"/>
            <w:tcBorders>
              <w:top w:val="single" w:sz="6" w:space="0" w:color="auto"/>
            </w:tcBorders>
          </w:tcPr>
          <w:p w14:paraId="0B707064" w14:textId="77777777" w:rsidR="00973A86" w:rsidRPr="00F02BE6" w:rsidRDefault="00973A86" w:rsidP="003E5D96">
            <w:pPr>
              <w:pStyle w:val="TAL"/>
              <w:jc w:val="center"/>
            </w:pPr>
          </w:p>
        </w:tc>
      </w:tr>
      <w:tr w:rsidR="00973A86" w:rsidRPr="00F02BE6" w14:paraId="5546B422" w14:textId="77777777" w:rsidTr="003E5D96">
        <w:tblPrEx>
          <w:tblCellMar>
            <w:top w:w="0" w:type="dxa"/>
            <w:bottom w:w="0" w:type="dxa"/>
          </w:tblCellMar>
        </w:tblPrEx>
        <w:tc>
          <w:tcPr>
            <w:tcW w:w="1809" w:type="dxa"/>
          </w:tcPr>
          <w:p w14:paraId="216DCE01" w14:textId="77777777" w:rsidR="00973A86" w:rsidRPr="00F02BE6" w:rsidRDefault="00973A86" w:rsidP="003E5D96">
            <w:pPr>
              <w:keepNext/>
              <w:keepLines/>
              <w:spacing w:before="60" w:after="60"/>
            </w:pPr>
            <w:r w:rsidRPr="00F02BE6">
              <w:rPr>
                <w:sz w:val="18"/>
              </w:rPr>
              <w:t>MPH</w:t>
            </w:r>
            <w:r w:rsidRPr="00F02BE6">
              <w:rPr>
                <w:sz w:val="18"/>
              </w:rPr>
              <w:noBreakHyphen/>
              <w:t>INFO</w:t>
            </w:r>
            <w:r w:rsidRPr="00F02BE6">
              <w:rPr>
                <w:sz w:val="18"/>
              </w:rPr>
              <w:noBreakHyphen/>
              <w:t>CON</w:t>
            </w:r>
          </w:p>
        </w:tc>
        <w:tc>
          <w:tcPr>
            <w:tcW w:w="835" w:type="dxa"/>
          </w:tcPr>
          <w:p w14:paraId="0C84CFE9" w14:textId="77777777" w:rsidR="00973A86" w:rsidRPr="00F02BE6" w:rsidRDefault="00973A86" w:rsidP="003E5D96">
            <w:pPr>
              <w:keepNext/>
              <w:keepLines/>
              <w:spacing w:before="60" w:after="60"/>
              <w:jc w:val="center"/>
              <w:rPr>
                <w:sz w:val="18"/>
              </w:rPr>
            </w:pPr>
            <w:r w:rsidRPr="00F02BE6">
              <w:rPr>
                <w:sz w:val="18"/>
              </w:rPr>
              <w:t>MS/BS</w:t>
            </w:r>
          </w:p>
        </w:tc>
        <w:tc>
          <w:tcPr>
            <w:tcW w:w="1150" w:type="dxa"/>
          </w:tcPr>
          <w:p w14:paraId="5E28E56D" w14:textId="77777777" w:rsidR="00973A86" w:rsidRPr="00F02BE6" w:rsidRDefault="00973A86" w:rsidP="003E5D96">
            <w:pPr>
              <w:keepNext/>
              <w:keepLines/>
              <w:spacing w:before="60" w:after="60"/>
              <w:jc w:val="center"/>
              <w:rPr>
                <w:sz w:val="18"/>
              </w:rPr>
            </w:pPr>
            <w:r w:rsidRPr="00F02BE6">
              <w:rPr>
                <w:sz w:val="18"/>
              </w:rPr>
              <w:t>PH(L1)</w:t>
            </w:r>
          </w:p>
        </w:tc>
        <w:tc>
          <w:tcPr>
            <w:tcW w:w="1204" w:type="dxa"/>
          </w:tcPr>
          <w:p w14:paraId="61F660E2" w14:textId="77777777" w:rsidR="00973A86" w:rsidRPr="00F02BE6" w:rsidRDefault="00973A86" w:rsidP="003E5D96">
            <w:pPr>
              <w:keepNext/>
              <w:keepLines/>
              <w:spacing w:before="60" w:after="60"/>
              <w:jc w:val="center"/>
              <w:rPr>
                <w:sz w:val="18"/>
              </w:rPr>
            </w:pPr>
            <w:r w:rsidRPr="00F02BE6">
              <w:rPr>
                <w:sz w:val="18"/>
              </w:rPr>
              <w:t>RR(L3)</w:t>
            </w:r>
          </w:p>
        </w:tc>
        <w:tc>
          <w:tcPr>
            <w:tcW w:w="854" w:type="dxa"/>
          </w:tcPr>
          <w:p w14:paraId="43EFB995" w14:textId="77777777" w:rsidR="00973A86" w:rsidRPr="00F02BE6" w:rsidRDefault="00973A86" w:rsidP="003E5D96">
            <w:pPr>
              <w:keepNext/>
              <w:keepLines/>
              <w:jc w:val="center"/>
              <w:rPr>
                <w:sz w:val="18"/>
              </w:rPr>
            </w:pPr>
          </w:p>
        </w:tc>
        <w:tc>
          <w:tcPr>
            <w:tcW w:w="872" w:type="dxa"/>
          </w:tcPr>
          <w:p w14:paraId="5EAF7027" w14:textId="77777777" w:rsidR="00973A86" w:rsidRPr="00F02BE6" w:rsidRDefault="00973A86" w:rsidP="003E5D96">
            <w:pPr>
              <w:pStyle w:val="TAC"/>
              <w:spacing w:before="60" w:after="60"/>
            </w:pPr>
            <w:r w:rsidRPr="00F02BE6">
              <w:t>x</w:t>
            </w:r>
          </w:p>
        </w:tc>
        <w:tc>
          <w:tcPr>
            <w:tcW w:w="713" w:type="dxa"/>
          </w:tcPr>
          <w:p w14:paraId="0B6E7F02" w14:textId="77777777" w:rsidR="00973A86" w:rsidRPr="00F02BE6" w:rsidRDefault="00973A86" w:rsidP="003E5D96">
            <w:pPr>
              <w:pStyle w:val="TAC"/>
              <w:spacing w:before="60" w:after="60"/>
            </w:pPr>
            <w:r w:rsidRPr="00F02BE6">
              <w:t>x</w:t>
            </w:r>
          </w:p>
        </w:tc>
        <w:tc>
          <w:tcPr>
            <w:tcW w:w="514" w:type="dxa"/>
          </w:tcPr>
          <w:p w14:paraId="290B265A" w14:textId="77777777" w:rsidR="00973A86" w:rsidRPr="00F02BE6" w:rsidRDefault="00973A86" w:rsidP="003E5D96">
            <w:pPr>
              <w:pStyle w:val="TAC"/>
              <w:spacing w:before="60" w:after="60"/>
            </w:pPr>
          </w:p>
        </w:tc>
        <w:tc>
          <w:tcPr>
            <w:tcW w:w="808" w:type="dxa"/>
          </w:tcPr>
          <w:p w14:paraId="2BCB0E22" w14:textId="77777777" w:rsidR="00973A86" w:rsidRPr="00F02BE6" w:rsidRDefault="00973A86" w:rsidP="003E5D96">
            <w:pPr>
              <w:pStyle w:val="TAL"/>
              <w:jc w:val="center"/>
            </w:pPr>
          </w:p>
        </w:tc>
        <w:tc>
          <w:tcPr>
            <w:tcW w:w="808" w:type="dxa"/>
          </w:tcPr>
          <w:p w14:paraId="27E9F41D" w14:textId="77777777" w:rsidR="00973A86" w:rsidRPr="00F02BE6" w:rsidRDefault="00973A86" w:rsidP="003E5D96">
            <w:pPr>
              <w:pStyle w:val="TAL"/>
              <w:jc w:val="center"/>
            </w:pPr>
          </w:p>
        </w:tc>
      </w:tr>
      <w:tr w:rsidR="00973A86" w:rsidRPr="00F02BE6" w14:paraId="2E75651B" w14:textId="77777777" w:rsidTr="003E5D96">
        <w:tblPrEx>
          <w:tblCellMar>
            <w:top w:w="0" w:type="dxa"/>
            <w:bottom w:w="0" w:type="dxa"/>
          </w:tblCellMar>
        </w:tblPrEx>
        <w:tc>
          <w:tcPr>
            <w:tcW w:w="1809" w:type="dxa"/>
          </w:tcPr>
          <w:p w14:paraId="14794DA7" w14:textId="77777777" w:rsidR="00973A86" w:rsidRPr="00F02BE6" w:rsidRDefault="00973A86" w:rsidP="003E5D96">
            <w:pPr>
              <w:keepNext/>
              <w:keepLines/>
              <w:spacing w:before="60" w:after="60"/>
            </w:pPr>
            <w:r w:rsidRPr="00F02BE6">
              <w:rPr>
                <w:sz w:val="18"/>
              </w:rPr>
              <w:t>MPH</w:t>
            </w:r>
            <w:r w:rsidRPr="00F02BE6">
              <w:rPr>
                <w:sz w:val="18"/>
              </w:rPr>
              <w:noBreakHyphen/>
              <w:t>INFO</w:t>
            </w:r>
            <w:r w:rsidRPr="00F02BE6">
              <w:rPr>
                <w:sz w:val="18"/>
              </w:rPr>
              <w:noBreakHyphen/>
              <w:t>IND</w:t>
            </w:r>
          </w:p>
        </w:tc>
        <w:tc>
          <w:tcPr>
            <w:tcW w:w="835" w:type="dxa"/>
          </w:tcPr>
          <w:p w14:paraId="0CA4B638" w14:textId="77777777" w:rsidR="00973A86" w:rsidRPr="00F02BE6" w:rsidRDefault="00973A86" w:rsidP="003E5D96">
            <w:pPr>
              <w:keepNext/>
              <w:keepLines/>
              <w:spacing w:before="60" w:after="60"/>
              <w:jc w:val="center"/>
              <w:rPr>
                <w:sz w:val="18"/>
              </w:rPr>
            </w:pPr>
            <w:r w:rsidRPr="00F02BE6">
              <w:rPr>
                <w:sz w:val="18"/>
              </w:rPr>
              <w:t>MS/BS</w:t>
            </w:r>
          </w:p>
        </w:tc>
        <w:tc>
          <w:tcPr>
            <w:tcW w:w="1150" w:type="dxa"/>
          </w:tcPr>
          <w:p w14:paraId="25EF3ED0" w14:textId="77777777" w:rsidR="00973A86" w:rsidRPr="00F02BE6" w:rsidRDefault="00973A86" w:rsidP="003E5D96">
            <w:pPr>
              <w:keepNext/>
              <w:keepLines/>
              <w:spacing w:before="60" w:after="60"/>
              <w:jc w:val="center"/>
              <w:rPr>
                <w:sz w:val="18"/>
              </w:rPr>
            </w:pPr>
            <w:r w:rsidRPr="00F02BE6">
              <w:rPr>
                <w:sz w:val="18"/>
              </w:rPr>
              <w:t>PH(L1)</w:t>
            </w:r>
          </w:p>
        </w:tc>
        <w:tc>
          <w:tcPr>
            <w:tcW w:w="1204" w:type="dxa"/>
          </w:tcPr>
          <w:p w14:paraId="66497B71" w14:textId="77777777" w:rsidR="00973A86" w:rsidRPr="00F02BE6" w:rsidRDefault="00973A86" w:rsidP="003E5D96">
            <w:pPr>
              <w:keepNext/>
              <w:keepLines/>
              <w:spacing w:before="60" w:after="60"/>
              <w:jc w:val="center"/>
              <w:rPr>
                <w:sz w:val="18"/>
              </w:rPr>
            </w:pPr>
            <w:r w:rsidRPr="00F02BE6">
              <w:rPr>
                <w:sz w:val="18"/>
              </w:rPr>
              <w:t>RR(L3)</w:t>
            </w:r>
          </w:p>
        </w:tc>
        <w:tc>
          <w:tcPr>
            <w:tcW w:w="854" w:type="dxa"/>
          </w:tcPr>
          <w:p w14:paraId="2C117BA3" w14:textId="77777777" w:rsidR="00973A86" w:rsidRPr="00F02BE6" w:rsidRDefault="00973A86" w:rsidP="003E5D96">
            <w:pPr>
              <w:keepNext/>
              <w:keepLines/>
              <w:jc w:val="center"/>
              <w:rPr>
                <w:sz w:val="18"/>
              </w:rPr>
            </w:pPr>
          </w:p>
        </w:tc>
        <w:tc>
          <w:tcPr>
            <w:tcW w:w="872" w:type="dxa"/>
          </w:tcPr>
          <w:p w14:paraId="35C0F109" w14:textId="77777777" w:rsidR="00973A86" w:rsidRPr="00F02BE6" w:rsidRDefault="00973A86" w:rsidP="003E5D96">
            <w:pPr>
              <w:pStyle w:val="TAC"/>
              <w:spacing w:before="60" w:after="60"/>
            </w:pPr>
            <w:r w:rsidRPr="00F02BE6">
              <w:t>x</w:t>
            </w:r>
          </w:p>
        </w:tc>
        <w:tc>
          <w:tcPr>
            <w:tcW w:w="713" w:type="dxa"/>
          </w:tcPr>
          <w:p w14:paraId="45EBB16C" w14:textId="77777777" w:rsidR="00973A86" w:rsidRPr="00F02BE6" w:rsidRDefault="00973A86" w:rsidP="003E5D96">
            <w:pPr>
              <w:pStyle w:val="TAC"/>
              <w:spacing w:before="60" w:after="60"/>
            </w:pPr>
            <w:r w:rsidRPr="00F02BE6">
              <w:t>x</w:t>
            </w:r>
          </w:p>
        </w:tc>
        <w:tc>
          <w:tcPr>
            <w:tcW w:w="514" w:type="dxa"/>
          </w:tcPr>
          <w:p w14:paraId="7E025D30" w14:textId="77777777" w:rsidR="00973A86" w:rsidRPr="00F02BE6" w:rsidRDefault="00973A86" w:rsidP="003E5D96">
            <w:pPr>
              <w:pStyle w:val="TAC"/>
              <w:spacing w:before="60" w:after="60"/>
            </w:pPr>
          </w:p>
        </w:tc>
        <w:tc>
          <w:tcPr>
            <w:tcW w:w="808" w:type="dxa"/>
          </w:tcPr>
          <w:p w14:paraId="3BBDFC4A" w14:textId="77777777" w:rsidR="00973A86" w:rsidRPr="00F02BE6" w:rsidRDefault="00973A86" w:rsidP="003E5D96">
            <w:pPr>
              <w:pStyle w:val="TAL"/>
              <w:jc w:val="center"/>
            </w:pPr>
            <w:r w:rsidRPr="00F02BE6">
              <w:t>x</w:t>
            </w:r>
          </w:p>
        </w:tc>
        <w:tc>
          <w:tcPr>
            <w:tcW w:w="808" w:type="dxa"/>
          </w:tcPr>
          <w:p w14:paraId="0284747C" w14:textId="77777777" w:rsidR="00973A86" w:rsidRPr="00F02BE6" w:rsidRDefault="00973A86" w:rsidP="003E5D96">
            <w:pPr>
              <w:pStyle w:val="TAL"/>
              <w:jc w:val="center"/>
            </w:pPr>
          </w:p>
        </w:tc>
      </w:tr>
      <w:tr w:rsidR="00973A86" w:rsidRPr="00F02BE6" w14:paraId="01E0D86B" w14:textId="77777777" w:rsidTr="003E5D96">
        <w:tblPrEx>
          <w:tblCellMar>
            <w:top w:w="0" w:type="dxa"/>
            <w:bottom w:w="0" w:type="dxa"/>
          </w:tblCellMar>
        </w:tblPrEx>
        <w:tc>
          <w:tcPr>
            <w:tcW w:w="1809" w:type="dxa"/>
          </w:tcPr>
          <w:p w14:paraId="68B48F28" w14:textId="77777777" w:rsidR="00973A86" w:rsidRPr="00F02BE6" w:rsidRDefault="00973A86" w:rsidP="003E5D96">
            <w:pPr>
              <w:keepNext/>
              <w:keepLines/>
              <w:spacing w:before="60" w:after="60"/>
              <w:rPr>
                <w:sz w:val="18"/>
              </w:rPr>
            </w:pPr>
            <w:r w:rsidRPr="00F02BE6">
              <w:rPr>
                <w:sz w:val="18"/>
              </w:rPr>
              <w:t>PH-CONNECT-IND</w:t>
            </w:r>
          </w:p>
        </w:tc>
        <w:tc>
          <w:tcPr>
            <w:tcW w:w="835" w:type="dxa"/>
          </w:tcPr>
          <w:p w14:paraId="71E4D3E9" w14:textId="77777777" w:rsidR="00973A86" w:rsidRPr="00F02BE6" w:rsidRDefault="00973A86" w:rsidP="003E5D96">
            <w:pPr>
              <w:keepNext/>
              <w:keepLines/>
              <w:spacing w:before="60" w:after="60"/>
              <w:jc w:val="center"/>
              <w:rPr>
                <w:sz w:val="18"/>
              </w:rPr>
            </w:pPr>
            <w:r w:rsidRPr="00F02BE6">
              <w:rPr>
                <w:sz w:val="18"/>
              </w:rPr>
              <w:t>MS/BS</w:t>
            </w:r>
          </w:p>
        </w:tc>
        <w:tc>
          <w:tcPr>
            <w:tcW w:w="1150" w:type="dxa"/>
          </w:tcPr>
          <w:p w14:paraId="72A27E70" w14:textId="77777777" w:rsidR="00973A86" w:rsidRPr="00F02BE6" w:rsidRDefault="00973A86" w:rsidP="003E5D96">
            <w:pPr>
              <w:keepNext/>
              <w:keepLines/>
              <w:spacing w:before="60" w:after="60"/>
              <w:jc w:val="center"/>
              <w:rPr>
                <w:sz w:val="18"/>
              </w:rPr>
            </w:pPr>
            <w:r w:rsidRPr="00F02BE6">
              <w:rPr>
                <w:sz w:val="18"/>
              </w:rPr>
              <w:t>PH(L1)</w:t>
            </w:r>
          </w:p>
        </w:tc>
        <w:tc>
          <w:tcPr>
            <w:tcW w:w="1204" w:type="dxa"/>
          </w:tcPr>
          <w:p w14:paraId="5ED984FF" w14:textId="77777777" w:rsidR="00973A86" w:rsidRPr="00F02BE6" w:rsidRDefault="00973A86" w:rsidP="003E5D96">
            <w:pPr>
              <w:keepNext/>
              <w:keepLines/>
              <w:spacing w:before="60" w:after="60"/>
              <w:jc w:val="center"/>
              <w:rPr>
                <w:sz w:val="18"/>
              </w:rPr>
            </w:pPr>
            <w:r w:rsidRPr="00F02BE6">
              <w:rPr>
                <w:sz w:val="18"/>
              </w:rPr>
              <w:t>DL(L2) RLC/MAC</w:t>
            </w:r>
          </w:p>
        </w:tc>
        <w:tc>
          <w:tcPr>
            <w:tcW w:w="854" w:type="dxa"/>
          </w:tcPr>
          <w:p w14:paraId="59D023A5" w14:textId="77777777" w:rsidR="00973A86" w:rsidRPr="00F02BE6" w:rsidRDefault="00973A86" w:rsidP="003E5D96">
            <w:pPr>
              <w:keepNext/>
              <w:keepLines/>
              <w:jc w:val="center"/>
              <w:rPr>
                <w:sz w:val="18"/>
              </w:rPr>
            </w:pPr>
          </w:p>
        </w:tc>
        <w:tc>
          <w:tcPr>
            <w:tcW w:w="872" w:type="dxa"/>
          </w:tcPr>
          <w:p w14:paraId="20F45832" w14:textId="77777777" w:rsidR="00973A86" w:rsidRPr="00F02BE6" w:rsidRDefault="00973A86" w:rsidP="003E5D96">
            <w:pPr>
              <w:pStyle w:val="TAC"/>
              <w:spacing w:before="60" w:after="60"/>
            </w:pPr>
            <w:r w:rsidRPr="00F02BE6">
              <w:t>x</w:t>
            </w:r>
          </w:p>
        </w:tc>
        <w:tc>
          <w:tcPr>
            <w:tcW w:w="713" w:type="dxa"/>
          </w:tcPr>
          <w:p w14:paraId="58E8352D" w14:textId="77777777" w:rsidR="00973A86" w:rsidRPr="00F02BE6" w:rsidRDefault="00973A86" w:rsidP="003E5D96">
            <w:pPr>
              <w:pStyle w:val="TAC"/>
              <w:spacing w:before="60" w:after="60"/>
            </w:pPr>
          </w:p>
        </w:tc>
        <w:tc>
          <w:tcPr>
            <w:tcW w:w="514" w:type="dxa"/>
          </w:tcPr>
          <w:p w14:paraId="5F4CF655" w14:textId="77777777" w:rsidR="00973A86" w:rsidRPr="00F02BE6" w:rsidRDefault="00973A86" w:rsidP="003E5D96">
            <w:pPr>
              <w:pStyle w:val="TAC"/>
              <w:spacing w:before="60" w:after="60"/>
            </w:pPr>
          </w:p>
        </w:tc>
        <w:tc>
          <w:tcPr>
            <w:tcW w:w="808" w:type="dxa"/>
          </w:tcPr>
          <w:p w14:paraId="269305CE" w14:textId="77777777" w:rsidR="00973A86" w:rsidRPr="00F02BE6" w:rsidRDefault="00973A86" w:rsidP="003E5D96">
            <w:pPr>
              <w:pStyle w:val="TAL"/>
              <w:jc w:val="center"/>
            </w:pPr>
          </w:p>
        </w:tc>
        <w:tc>
          <w:tcPr>
            <w:tcW w:w="808" w:type="dxa"/>
          </w:tcPr>
          <w:p w14:paraId="71526B07" w14:textId="77777777" w:rsidR="00973A86" w:rsidRPr="00F02BE6" w:rsidRDefault="00973A86" w:rsidP="003E5D96">
            <w:pPr>
              <w:pStyle w:val="TAL"/>
              <w:jc w:val="center"/>
            </w:pPr>
          </w:p>
        </w:tc>
      </w:tr>
      <w:tr w:rsidR="00973A86" w:rsidRPr="00F02BE6" w14:paraId="323DAC66" w14:textId="77777777" w:rsidTr="003E5D96">
        <w:tblPrEx>
          <w:tblCellMar>
            <w:top w:w="0" w:type="dxa"/>
            <w:bottom w:w="0" w:type="dxa"/>
          </w:tblCellMar>
        </w:tblPrEx>
        <w:tc>
          <w:tcPr>
            <w:tcW w:w="1809" w:type="dxa"/>
          </w:tcPr>
          <w:p w14:paraId="29DB3180" w14:textId="77777777" w:rsidR="00973A86" w:rsidRPr="00F02BE6" w:rsidRDefault="00973A86" w:rsidP="003E5D96">
            <w:pPr>
              <w:keepNext/>
              <w:keepLines/>
              <w:spacing w:before="60" w:after="60"/>
            </w:pPr>
            <w:r w:rsidRPr="00F02BE6">
              <w:rPr>
                <w:sz w:val="18"/>
              </w:rPr>
              <w:t>PH</w:t>
            </w:r>
            <w:r w:rsidRPr="00F02BE6">
              <w:rPr>
                <w:sz w:val="18"/>
              </w:rPr>
              <w:noBreakHyphen/>
              <w:t>READY-TO-SEND</w:t>
            </w:r>
          </w:p>
        </w:tc>
        <w:tc>
          <w:tcPr>
            <w:tcW w:w="835" w:type="dxa"/>
          </w:tcPr>
          <w:p w14:paraId="5906D0EB" w14:textId="77777777" w:rsidR="00973A86" w:rsidRPr="00F02BE6" w:rsidRDefault="00973A86" w:rsidP="003E5D96">
            <w:pPr>
              <w:keepNext/>
              <w:keepLines/>
              <w:spacing w:before="60" w:after="60"/>
              <w:jc w:val="center"/>
              <w:rPr>
                <w:sz w:val="18"/>
              </w:rPr>
            </w:pPr>
            <w:r w:rsidRPr="00F02BE6">
              <w:rPr>
                <w:sz w:val="18"/>
              </w:rPr>
              <w:t>MS/BS</w:t>
            </w:r>
          </w:p>
        </w:tc>
        <w:tc>
          <w:tcPr>
            <w:tcW w:w="1150" w:type="dxa"/>
          </w:tcPr>
          <w:p w14:paraId="7589BAE8" w14:textId="77777777" w:rsidR="00973A86" w:rsidRPr="00F02BE6" w:rsidRDefault="00973A86" w:rsidP="003E5D96">
            <w:pPr>
              <w:keepNext/>
              <w:keepLines/>
              <w:spacing w:before="60" w:after="60"/>
              <w:jc w:val="center"/>
              <w:rPr>
                <w:sz w:val="18"/>
              </w:rPr>
            </w:pPr>
            <w:r w:rsidRPr="00F02BE6">
              <w:rPr>
                <w:sz w:val="18"/>
              </w:rPr>
              <w:t>PH(L1)</w:t>
            </w:r>
          </w:p>
        </w:tc>
        <w:tc>
          <w:tcPr>
            <w:tcW w:w="1204" w:type="dxa"/>
          </w:tcPr>
          <w:p w14:paraId="3FD459EE" w14:textId="77777777" w:rsidR="00973A86" w:rsidRPr="00F02BE6" w:rsidRDefault="00973A86" w:rsidP="003E5D96">
            <w:pPr>
              <w:keepNext/>
              <w:keepLines/>
              <w:spacing w:before="60" w:after="60"/>
              <w:jc w:val="center"/>
              <w:rPr>
                <w:sz w:val="18"/>
              </w:rPr>
            </w:pPr>
            <w:r w:rsidRPr="00F02BE6">
              <w:rPr>
                <w:sz w:val="18"/>
              </w:rPr>
              <w:t>DL(L2) RLC/MAC</w:t>
            </w:r>
          </w:p>
        </w:tc>
        <w:tc>
          <w:tcPr>
            <w:tcW w:w="854" w:type="dxa"/>
          </w:tcPr>
          <w:p w14:paraId="508ADED8" w14:textId="77777777" w:rsidR="00973A86" w:rsidRPr="00F02BE6" w:rsidRDefault="00973A86" w:rsidP="003E5D96">
            <w:pPr>
              <w:keepNext/>
              <w:keepLines/>
              <w:jc w:val="center"/>
              <w:rPr>
                <w:sz w:val="18"/>
              </w:rPr>
            </w:pPr>
          </w:p>
        </w:tc>
        <w:tc>
          <w:tcPr>
            <w:tcW w:w="872" w:type="dxa"/>
          </w:tcPr>
          <w:p w14:paraId="7A93E712" w14:textId="77777777" w:rsidR="00973A86" w:rsidRPr="00F02BE6" w:rsidRDefault="00973A86" w:rsidP="003E5D96">
            <w:pPr>
              <w:pStyle w:val="TAC"/>
              <w:spacing w:before="60" w:after="60"/>
            </w:pPr>
            <w:r w:rsidRPr="00F02BE6">
              <w:t>x</w:t>
            </w:r>
          </w:p>
        </w:tc>
        <w:tc>
          <w:tcPr>
            <w:tcW w:w="713" w:type="dxa"/>
          </w:tcPr>
          <w:p w14:paraId="17149F3E" w14:textId="77777777" w:rsidR="00973A86" w:rsidRPr="00F02BE6" w:rsidRDefault="00973A86" w:rsidP="003E5D96">
            <w:pPr>
              <w:pStyle w:val="TAC"/>
              <w:spacing w:before="60" w:after="60"/>
            </w:pPr>
          </w:p>
        </w:tc>
        <w:tc>
          <w:tcPr>
            <w:tcW w:w="514" w:type="dxa"/>
          </w:tcPr>
          <w:p w14:paraId="0D2DD130" w14:textId="77777777" w:rsidR="00973A86" w:rsidRPr="00F02BE6" w:rsidRDefault="00973A86" w:rsidP="003E5D96">
            <w:pPr>
              <w:pStyle w:val="TAC"/>
              <w:spacing w:before="60" w:after="60"/>
            </w:pPr>
            <w:r w:rsidRPr="00F02BE6">
              <w:t>x</w:t>
            </w:r>
          </w:p>
        </w:tc>
        <w:tc>
          <w:tcPr>
            <w:tcW w:w="808" w:type="dxa"/>
          </w:tcPr>
          <w:p w14:paraId="31BED2BD" w14:textId="77777777" w:rsidR="00973A86" w:rsidRPr="00F02BE6" w:rsidRDefault="00973A86" w:rsidP="003E5D96">
            <w:pPr>
              <w:pStyle w:val="TAL"/>
              <w:jc w:val="center"/>
            </w:pPr>
          </w:p>
        </w:tc>
        <w:tc>
          <w:tcPr>
            <w:tcW w:w="808" w:type="dxa"/>
          </w:tcPr>
          <w:p w14:paraId="00A76E43" w14:textId="77777777" w:rsidR="00973A86" w:rsidRPr="00F02BE6" w:rsidRDefault="00973A86" w:rsidP="003E5D96">
            <w:pPr>
              <w:pStyle w:val="TAL"/>
              <w:jc w:val="center"/>
            </w:pPr>
          </w:p>
        </w:tc>
      </w:tr>
      <w:tr w:rsidR="00973A86" w:rsidRPr="00F02BE6" w14:paraId="7BA5A842" w14:textId="77777777" w:rsidTr="003E5D96">
        <w:tblPrEx>
          <w:tblCellMar>
            <w:top w:w="0" w:type="dxa"/>
            <w:bottom w:w="0" w:type="dxa"/>
          </w:tblCellMar>
        </w:tblPrEx>
        <w:tc>
          <w:tcPr>
            <w:tcW w:w="1809" w:type="dxa"/>
          </w:tcPr>
          <w:p w14:paraId="030B9768" w14:textId="77777777" w:rsidR="00973A86" w:rsidRPr="00F02BE6" w:rsidRDefault="00973A86" w:rsidP="003E5D96">
            <w:pPr>
              <w:keepNext/>
              <w:keepLines/>
              <w:spacing w:before="60" w:after="60"/>
              <w:rPr>
                <w:sz w:val="18"/>
              </w:rPr>
            </w:pPr>
            <w:r w:rsidRPr="00F02BE6">
              <w:rPr>
                <w:sz w:val="18"/>
              </w:rPr>
              <w:t>PH-EMPTY-FRAME</w:t>
            </w:r>
          </w:p>
        </w:tc>
        <w:tc>
          <w:tcPr>
            <w:tcW w:w="835" w:type="dxa"/>
          </w:tcPr>
          <w:p w14:paraId="6EBC214B" w14:textId="77777777" w:rsidR="00973A86" w:rsidRPr="00F02BE6" w:rsidRDefault="00973A86" w:rsidP="003E5D96">
            <w:pPr>
              <w:keepNext/>
              <w:keepLines/>
              <w:spacing w:before="60" w:after="60"/>
              <w:jc w:val="center"/>
              <w:rPr>
                <w:sz w:val="18"/>
              </w:rPr>
            </w:pPr>
            <w:r w:rsidRPr="00F02BE6">
              <w:rPr>
                <w:sz w:val="18"/>
              </w:rPr>
              <w:t>MS/BS</w:t>
            </w:r>
          </w:p>
        </w:tc>
        <w:tc>
          <w:tcPr>
            <w:tcW w:w="1150" w:type="dxa"/>
          </w:tcPr>
          <w:p w14:paraId="42563EC2" w14:textId="77777777" w:rsidR="00973A86" w:rsidRPr="00F02BE6" w:rsidRDefault="00973A86" w:rsidP="003E5D96">
            <w:pPr>
              <w:keepNext/>
              <w:keepLines/>
              <w:spacing w:before="60" w:after="60"/>
              <w:jc w:val="center"/>
              <w:rPr>
                <w:sz w:val="18"/>
              </w:rPr>
            </w:pPr>
            <w:r w:rsidRPr="00F02BE6">
              <w:rPr>
                <w:sz w:val="18"/>
              </w:rPr>
              <w:t>DL(L2) RLC/MAC</w:t>
            </w:r>
          </w:p>
        </w:tc>
        <w:tc>
          <w:tcPr>
            <w:tcW w:w="1204" w:type="dxa"/>
          </w:tcPr>
          <w:p w14:paraId="01B27F0F" w14:textId="77777777" w:rsidR="00973A86" w:rsidRPr="00F02BE6" w:rsidRDefault="00973A86" w:rsidP="003E5D96">
            <w:pPr>
              <w:keepNext/>
              <w:keepLines/>
              <w:spacing w:before="60" w:after="60"/>
              <w:jc w:val="center"/>
              <w:rPr>
                <w:sz w:val="18"/>
              </w:rPr>
            </w:pPr>
            <w:r w:rsidRPr="00F02BE6">
              <w:rPr>
                <w:sz w:val="18"/>
              </w:rPr>
              <w:t>PH(L1)</w:t>
            </w:r>
          </w:p>
        </w:tc>
        <w:tc>
          <w:tcPr>
            <w:tcW w:w="854" w:type="dxa"/>
          </w:tcPr>
          <w:p w14:paraId="37C1091D" w14:textId="77777777" w:rsidR="00973A86" w:rsidRPr="00F02BE6" w:rsidRDefault="00973A86" w:rsidP="003E5D96">
            <w:pPr>
              <w:pStyle w:val="TAC"/>
              <w:spacing w:before="60" w:after="60"/>
            </w:pPr>
          </w:p>
        </w:tc>
        <w:tc>
          <w:tcPr>
            <w:tcW w:w="872" w:type="dxa"/>
          </w:tcPr>
          <w:p w14:paraId="03876CE4" w14:textId="77777777" w:rsidR="00973A86" w:rsidRPr="00F02BE6" w:rsidRDefault="00973A86" w:rsidP="003E5D96">
            <w:pPr>
              <w:pStyle w:val="TAC"/>
              <w:spacing w:before="60" w:after="60"/>
            </w:pPr>
            <w:r w:rsidRPr="00F02BE6">
              <w:t>x</w:t>
            </w:r>
          </w:p>
        </w:tc>
        <w:tc>
          <w:tcPr>
            <w:tcW w:w="713" w:type="dxa"/>
          </w:tcPr>
          <w:p w14:paraId="7D6918A7" w14:textId="77777777" w:rsidR="00973A86" w:rsidRPr="00F02BE6" w:rsidRDefault="00973A86" w:rsidP="003E5D96">
            <w:pPr>
              <w:pStyle w:val="TAC"/>
              <w:spacing w:before="60" w:after="60"/>
            </w:pPr>
          </w:p>
        </w:tc>
        <w:tc>
          <w:tcPr>
            <w:tcW w:w="514" w:type="dxa"/>
          </w:tcPr>
          <w:p w14:paraId="43E3B6DA" w14:textId="77777777" w:rsidR="00973A86" w:rsidRPr="00F02BE6" w:rsidRDefault="00973A86" w:rsidP="003E5D96">
            <w:pPr>
              <w:pStyle w:val="TAC"/>
              <w:spacing w:before="60" w:after="60"/>
            </w:pPr>
          </w:p>
        </w:tc>
        <w:tc>
          <w:tcPr>
            <w:tcW w:w="808" w:type="dxa"/>
          </w:tcPr>
          <w:p w14:paraId="11EAB086" w14:textId="77777777" w:rsidR="00973A86" w:rsidRPr="00F02BE6" w:rsidRDefault="00973A86" w:rsidP="003E5D96">
            <w:pPr>
              <w:pStyle w:val="TAL"/>
              <w:jc w:val="center"/>
            </w:pPr>
          </w:p>
        </w:tc>
        <w:tc>
          <w:tcPr>
            <w:tcW w:w="808" w:type="dxa"/>
          </w:tcPr>
          <w:p w14:paraId="7382CAA9" w14:textId="77777777" w:rsidR="00973A86" w:rsidRPr="00F02BE6" w:rsidRDefault="00973A86" w:rsidP="003E5D96">
            <w:pPr>
              <w:pStyle w:val="TAL"/>
              <w:jc w:val="center"/>
            </w:pPr>
          </w:p>
        </w:tc>
      </w:tr>
      <w:tr w:rsidR="00973A86" w:rsidRPr="00F02BE6" w14:paraId="4FCBE59B" w14:textId="77777777" w:rsidTr="003E5D96">
        <w:tblPrEx>
          <w:tblCellMar>
            <w:top w:w="0" w:type="dxa"/>
            <w:bottom w:w="0" w:type="dxa"/>
          </w:tblCellMar>
        </w:tblPrEx>
        <w:tc>
          <w:tcPr>
            <w:tcW w:w="1809" w:type="dxa"/>
          </w:tcPr>
          <w:p w14:paraId="1D34D75A" w14:textId="77777777" w:rsidR="00973A86" w:rsidRPr="00F02BE6" w:rsidRDefault="00973A86" w:rsidP="003E5D96">
            <w:pPr>
              <w:keepNext/>
              <w:keepLines/>
              <w:spacing w:before="60" w:after="60"/>
            </w:pPr>
            <w:r w:rsidRPr="00F02BE6">
              <w:rPr>
                <w:sz w:val="18"/>
              </w:rPr>
              <w:t>PH</w:t>
            </w:r>
            <w:r w:rsidRPr="00F02BE6">
              <w:rPr>
                <w:sz w:val="18"/>
              </w:rPr>
              <w:noBreakHyphen/>
              <w:t>DATA</w:t>
            </w:r>
            <w:r w:rsidRPr="00F02BE6">
              <w:rPr>
                <w:sz w:val="18"/>
              </w:rPr>
              <w:noBreakHyphen/>
              <w:t>REQ</w:t>
            </w:r>
          </w:p>
        </w:tc>
        <w:tc>
          <w:tcPr>
            <w:tcW w:w="835" w:type="dxa"/>
          </w:tcPr>
          <w:p w14:paraId="0F36566A" w14:textId="77777777" w:rsidR="00973A86" w:rsidRPr="00F02BE6" w:rsidRDefault="00973A86" w:rsidP="003E5D96">
            <w:pPr>
              <w:keepNext/>
              <w:keepLines/>
              <w:spacing w:before="60" w:after="60"/>
              <w:jc w:val="center"/>
              <w:rPr>
                <w:sz w:val="18"/>
              </w:rPr>
            </w:pPr>
            <w:r w:rsidRPr="00F02BE6">
              <w:rPr>
                <w:sz w:val="18"/>
              </w:rPr>
              <w:t>MS/BS</w:t>
            </w:r>
          </w:p>
        </w:tc>
        <w:tc>
          <w:tcPr>
            <w:tcW w:w="1150" w:type="dxa"/>
          </w:tcPr>
          <w:p w14:paraId="329DD542" w14:textId="77777777" w:rsidR="00973A86" w:rsidRPr="00F02BE6" w:rsidRDefault="00973A86" w:rsidP="003E5D96">
            <w:pPr>
              <w:keepNext/>
              <w:keepLines/>
              <w:spacing w:before="60" w:after="60"/>
              <w:jc w:val="center"/>
              <w:rPr>
                <w:sz w:val="18"/>
              </w:rPr>
            </w:pPr>
            <w:r w:rsidRPr="00F02BE6">
              <w:rPr>
                <w:sz w:val="18"/>
              </w:rPr>
              <w:t>DL(L2) RLC/MAC</w:t>
            </w:r>
          </w:p>
        </w:tc>
        <w:tc>
          <w:tcPr>
            <w:tcW w:w="1204" w:type="dxa"/>
          </w:tcPr>
          <w:p w14:paraId="6C0B1A05" w14:textId="77777777" w:rsidR="00973A86" w:rsidRPr="00F02BE6" w:rsidRDefault="00973A86" w:rsidP="003E5D96">
            <w:pPr>
              <w:keepNext/>
              <w:keepLines/>
              <w:spacing w:before="60" w:after="60"/>
              <w:jc w:val="center"/>
              <w:rPr>
                <w:sz w:val="18"/>
              </w:rPr>
            </w:pPr>
            <w:r w:rsidRPr="00F02BE6">
              <w:rPr>
                <w:sz w:val="18"/>
              </w:rPr>
              <w:t>PH(L1)</w:t>
            </w:r>
          </w:p>
        </w:tc>
        <w:tc>
          <w:tcPr>
            <w:tcW w:w="854" w:type="dxa"/>
          </w:tcPr>
          <w:p w14:paraId="00F211E1" w14:textId="77777777" w:rsidR="00973A86" w:rsidRPr="00F02BE6" w:rsidRDefault="00973A86" w:rsidP="003E5D96">
            <w:pPr>
              <w:pStyle w:val="TAC"/>
              <w:spacing w:before="60" w:after="60"/>
            </w:pPr>
            <w:r w:rsidRPr="00F02BE6">
              <w:t>x</w:t>
            </w:r>
          </w:p>
        </w:tc>
        <w:tc>
          <w:tcPr>
            <w:tcW w:w="872" w:type="dxa"/>
          </w:tcPr>
          <w:p w14:paraId="61A4931E" w14:textId="77777777" w:rsidR="00973A86" w:rsidRPr="00F02BE6" w:rsidRDefault="00973A86" w:rsidP="003E5D96">
            <w:pPr>
              <w:pStyle w:val="TAC"/>
              <w:spacing w:before="60" w:after="60"/>
            </w:pPr>
            <w:r w:rsidRPr="00F02BE6">
              <w:t>x</w:t>
            </w:r>
          </w:p>
        </w:tc>
        <w:tc>
          <w:tcPr>
            <w:tcW w:w="713" w:type="dxa"/>
          </w:tcPr>
          <w:p w14:paraId="01ACD074" w14:textId="77777777" w:rsidR="00973A86" w:rsidRPr="00F02BE6" w:rsidRDefault="00973A86" w:rsidP="003E5D96">
            <w:pPr>
              <w:pStyle w:val="TAC"/>
              <w:spacing w:before="60" w:after="60"/>
            </w:pPr>
          </w:p>
        </w:tc>
        <w:tc>
          <w:tcPr>
            <w:tcW w:w="514" w:type="dxa"/>
          </w:tcPr>
          <w:p w14:paraId="5DC595F4" w14:textId="77777777" w:rsidR="00973A86" w:rsidRPr="00F02BE6" w:rsidRDefault="00973A86" w:rsidP="003E5D96">
            <w:pPr>
              <w:pStyle w:val="TAC"/>
              <w:spacing w:before="60" w:after="60"/>
            </w:pPr>
          </w:p>
        </w:tc>
        <w:tc>
          <w:tcPr>
            <w:tcW w:w="808" w:type="dxa"/>
          </w:tcPr>
          <w:p w14:paraId="0016AB1B" w14:textId="77777777" w:rsidR="00973A86" w:rsidRPr="00F02BE6" w:rsidRDefault="00973A86" w:rsidP="003E5D96">
            <w:pPr>
              <w:pStyle w:val="TAL"/>
              <w:jc w:val="center"/>
            </w:pPr>
          </w:p>
        </w:tc>
        <w:tc>
          <w:tcPr>
            <w:tcW w:w="808" w:type="dxa"/>
          </w:tcPr>
          <w:p w14:paraId="00AEDFC9" w14:textId="77777777" w:rsidR="00973A86" w:rsidRPr="00F02BE6" w:rsidRDefault="00973A86" w:rsidP="003E5D96">
            <w:pPr>
              <w:pStyle w:val="TAL"/>
              <w:jc w:val="center"/>
            </w:pPr>
          </w:p>
        </w:tc>
      </w:tr>
      <w:tr w:rsidR="00973A86" w:rsidRPr="00F02BE6" w14:paraId="168B8469" w14:textId="77777777" w:rsidTr="003E5D96">
        <w:tblPrEx>
          <w:tblCellMar>
            <w:top w:w="0" w:type="dxa"/>
            <w:bottom w:w="0" w:type="dxa"/>
          </w:tblCellMar>
        </w:tblPrEx>
        <w:tc>
          <w:tcPr>
            <w:tcW w:w="1809" w:type="dxa"/>
          </w:tcPr>
          <w:p w14:paraId="5C344CA8" w14:textId="77777777" w:rsidR="00973A86" w:rsidRPr="00F02BE6" w:rsidRDefault="00973A86" w:rsidP="003E5D96">
            <w:pPr>
              <w:keepNext/>
              <w:keepLines/>
              <w:spacing w:before="60" w:after="60"/>
            </w:pPr>
            <w:r w:rsidRPr="00F02BE6">
              <w:rPr>
                <w:sz w:val="18"/>
              </w:rPr>
              <w:t>PH</w:t>
            </w:r>
            <w:r w:rsidRPr="00F02BE6">
              <w:rPr>
                <w:sz w:val="18"/>
              </w:rPr>
              <w:noBreakHyphen/>
              <w:t>DATA</w:t>
            </w:r>
            <w:r w:rsidRPr="00F02BE6">
              <w:rPr>
                <w:sz w:val="18"/>
              </w:rPr>
              <w:noBreakHyphen/>
              <w:t>IND</w:t>
            </w:r>
          </w:p>
        </w:tc>
        <w:tc>
          <w:tcPr>
            <w:tcW w:w="835" w:type="dxa"/>
          </w:tcPr>
          <w:p w14:paraId="5D6DB9CC" w14:textId="77777777" w:rsidR="00973A86" w:rsidRPr="00F02BE6" w:rsidRDefault="00973A86" w:rsidP="003E5D96">
            <w:pPr>
              <w:keepNext/>
              <w:keepLines/>
              <w:spacing w:before="60" w:after="60"/>
              <w:jc w:val="center"/>
              <w:rPr>
                <w:sz w:val="18"/>
              </w:rPr>
            </w:pPr>
            <w:r w:rsidRPr="00F02BE6">
              <w:rPr>
                <w:sz w:val="18"/>
              </w:rPr>
              <w:t>MS/BS</w:t>
            </w:r>
          </w:p>
        </w:tc>
        <w:tc>
          <w:tcPr>
            <w:tcW w:w="1150" w:type="dxa"/>
          </w:tcPr>
          <w:p w14:paraId="557DAF1C" w14:textId="77777777" w:rsidR="00973A86" w:rsidRPr="00F02BE6" w:rsidRDefault="00973A86" w:rsidP="003E5D96">
            <w:pPr>
              <w:keepNext/>
              <w:keepLines/>
              <w:spacing w:before="60" w:after="60"/>
              <w:jc w:val="center"/>
              <w:rPr>
                <w:sz w:val="18"/>
              </w:rPr>
            </w:pPr>
            <w:r w:rsidRPr="00F02BE6">
              <w:rPr>
                <w:sz w:val="18"/>
              </w:rPr>
              <w:t>PH(L1)</w:t>
            </w:r>
          </w:p>
        </w:tc>
        <w:tc>
          <w:tcPr>
            <w:tcW w:w="1204" w:type="dxa"/>
          </w:tcPr>
          <w:p w14:paraId="51B3A381" w14:textId="77777777" w:rsidR="00973A86" w:rsidRPr="00F02BE6" w:rsidRDefault="00973A86" w:rsidP="003E5D96">
            <w:pPr>
              <w:keepNext/>
              <w:keepLines/>
              <w:spacing w:before="60" w:after="60"/>
              <w:jc w:val="center"/>
              <w:rPr>
                <w:sz w:val="18"/>
              </w:rPr>
            </w:pPr>
            <w:r w:rsidRPr="00F02BE6">
              <w:rPr>
                <w:sz w:val="18"/>
              </w:rPr>
              <w:t>DL(L2) RLC/MAC</w:t>
            </w:r>
          </w:p>
        </w:tc>
        <w:tc>
          <w:tcPr>
            <w:tcW w:w="854" w:type="dxa"/>
          </w:tcPr>
          <w:p w14:paraId="73948000" w14:textId="77777777" w:rsidR="00973A86" w:rsidRPr="00F02BE6" w:rsidRDefault="00973A86" w:rsidP="003E5D96">
            <w:pPr>
              <w:pStyle w:val="TAC"/>
              <w:spacing w:before="60" w:after="60"/>
            </w:pPr>
            <w:r w:rsidRPr="00F02BE6">
              <w:t>x</w:t>
            </w:r>
          </w:p>
        </w:tc>
        <w:tc>
          <w:tcPr>
            <w:tcW w:w="872" w:type="dxa"/>
          </w:tcPr>
          <w:p w14:paraId="22FF6EAC" w14:textId="77777777" w:rsidR="00973A86" w:rsidRPr="00F02BE6" w:rsidRDefault="00973A86" w:rsidP="003E5D96">
            <w:pPr>
              <w:pStyle w:val="TAC"/>
              <w:spacing w:before="60" w:after="60"/>
            </w:pPr>
            <w:r w:rsidRPr="00F02BE6">
              <w:t>x</w:t>
            </w:r>
          </w:p>
        </w:tc>
        <w:tc>
          <w:tcPr>
            <w:tcW w:w="713" w:type="dxa"/>
          </w:tcPr>
          <w:p w14:paraId="3C457AE6" w14:textId="77777777" w:rsidR="00973A86" w:rsidRPr="00F02BE6" w:rsidRDefault="00973A86" w:rsidP="003E5D96">
            <w:pPr>
              <w:pStyle w:val="TAC"/>
              <w:spacing w:before="60" w:after="60"/>
            </w:pPr>
          </w:p>
        </w:tc>
        <w:tc>
          <w:tcPr>
            <w:tcW w:w="514" w:type="dxa"/>
          </w:tcPr>
          <w:p w14:paraId="5088AF28" w14:textId="77777777" w:rsidR="00973A86" w:rsidRPr="00F02BE6" w:rsidRDefault="00973A86" w:rsidP="003E5D96">
            <w:pPr>
              <w:pStyle w:val="TAC"/>
              <w:spacing w:before="60" w:after="60"/>
            </w:pPr>
          </w:p>
        </w:tc>
        <w:tc>
          <w:tcPr>
            <w:tcW w:w="808" w:type="dxa"/>
          </w:tcPr>
          <w:p w14:paraId="26B47710" w14:textId="77777777" w:rsidR="00973A86" w:rsidRPr="00F02BE6" w:rsidRDefault="00973A86" w:rsidP="003E5D96">
            <w:pPr>
              <w:pStyle w:val="TAL"/>
              <w:jc w:val="center"/>
            </w:pPr>
            <w:r w:rsidRPr="00F02BE6">
              <w:t>x</w:t>
            </w:r>
          </w:p>
        </w:tc>
        <w:tc>
          <w:tcPr>
            <w:tcW w:w="808" w:type="dxa"/>
          </w:tcPr>
          <w:p w14:paraId="74485901" w14:textId="77777777" w:rsidR="00973A86" w:rsidRPr="00F02BE6" w:rsidRDefault="00973A86" w:rsidP="003E5D96">
            <w:pPr>
              <w:pStyle w:val="TAL"/>
              <w:jc w:val="center"/>
            </w:pPr>
          </w:p>
        </w:tc>
      </w:tr>
      <w:tr w:rsidR="00973A86" w:rsidRPr="00F02BE6" w14:paraId="669B0FFC" w14:textId="77777777" w:rsidTr="003E5D96">
        <w:tblPrEx>
          <w:tblCellMar>
            <w:top w:w="0" w:type="dxa"/>
            <w:bottom w:w="0" w:type="dxa"/>
          </w:tblCellMar>
        </w:tblPrEx>
        <w:tc>
          <w:tcPr>
            <w:tcW w:w="1809" w:type="dxa"/>
          </w:tcPr>
          <w:p w14:paraId="01636C2B" w14:textId="77777777" w:rsidR="00973A86" w:rsidRPr="00F02BE6" w:rsidRDefault="00973A86" w:rsidP="003E5D96">
            <w:pPr>
              <w:keepNext/>
              <w:keepLines/>
              <w:spacing w:before="60" w:after="60"/>
            </w:pPr>
            <w:r w:rsidRPr="00F02BE6">
              <w:rPr>
                <w:sz w:val="18"/>
              </w:rPr>
              <w:t>PH</w:t>
            </w:r>
            <w:r w:rsidRPr="00F02BE6">
              <w:rPr>
                <w:sz w:val="18"/>
              </w:rPr>
              <w:noBreakHyphen/>
              <w:t>RA</w:t>
            </w:r>
            <w:r w:rsidRPr="00F02BE6">
              <w:rPr>
                <w:sz w:val="18"/>
              </w:rPr>
              <w:noBreakHyphen/>
              <w:t>REQ</w:t>
            </w:r>
          </w:p>
        </w:tc>
        <w:tc>
          <w:tcPr>
            <w:tcW w:w="835" w:type="dxa"/>
          </w:tcPr>
          <w:p w14:paraId="5E394DB0" w14:textId="77777777" w:rsidR="00973A86" w:rsidRPr="00F02BE6" w:rsidRDefault="00973A86" w:rsidP="003E5D96">
            <w:pPr>
              <w:keepNext/>
              <w:keepLines/>
              <w:spacing w:before="60" w:after="60"/>
              <w:jc w:val="center"/>
              <w:rPr>
                <w:sz w:val="18"/>
              </w:rPr>
            </w:pPr>
            <w:r w:rsidRPr="00F02BE6">
              <w:rPr>
                <w:sz w:val="18"/>
              </w:rPr>
              <w:t>MS</w:t>
            </w:r>
          </w:p>
        </w:tc>
        <w:tc>
          <w:tcPr>
            <w:tcW w:w="1150" w:type="dxa"/>
          </w:tcPr>
          <w:p w14:paraId="57664F40" w14:textId="77777777" w:rsidR="00973A86" w:rsidRPr="00F02BE6" w:rsidRDefault="00973A86" w:rsidP="003E5D96">
            <w:pPr>
              <w:keepNext/>
              <w:keepLines/>
              <w:spacing w:before="60" w:after="60"/>
              <w:jc w:val="center"/>
              <w:rPr>
                <w:sz w:val="18"/>
              </w:rPr>
            </w:pPr>
            <w:r w:rsidRPr="00F02BE6">
              <w:rPr>
                <w:sz w:val="18"/>
              </w:rPr>
              <w:t>DL(L2) RLC/MAC</w:t>
            </w:r>
          </w:p>
        </w:tc>
        <w:tc>
          <w:tcPr>
            <w:tcW w:w="1204" w:type="dxa"/>
          </w:tcPr>
          <w:p w14:paraId="0AFB284A" w14:textId="77777777" w:rsidR="00973A86" w:rsidRPr="00F02BE6" w:rsidRDefault="00973A86" w:rsidP="003E5D96">
            <w:pPr>
              <w:keepNext/>
              <w:keepLines/>
              <w:spacing w:before="60" w:after="60"/>
              <w:jc w:val="center"/>
              <w:rPr>
                <w:sz w:val="18"/>
              </w:rPr>
            </w:pPr>
            <w:r w:rsidRPr="00F02BE6">
              <w:rPr>
                <w:sz w:val="18"/>
              </w:rPr>
              <w:t>PH(L1)</w:t>
            </w:r>
          </w:p>
        </w:tc>
        <w:tc>
          <w:tcPr>
            <w:tcW w:w="854" w:type="dxa"/>
          </w:tcPr>
          <w:p w14:paraId="604550C9" w14:textId="77777777" w:rsidR="00973A86" w:rsidRPr="00F02BE6" w:rsidRDefault="00973A86" w:rsidP="003E5D96">
            <w:pPr>
              <w:pStyle w:val="TAC"/>
              <w:spacing w:before="60" w:after="60"/>
            </w:pPr>
            <w:r w:rsidRPr="00F02BE6">
              <w:t>x</w:t>
            </w:r>
          </w:p>
        </w:tc>
        <w:tc>
          <w:tcPr>
            <w:tcW w:w="872" w:type="dxa"/>
          </w:tcPr>
          <w:p w14:paraId="5E3907CF" w14:textId="77777777" w:rsidR="00973A86" w:rsidRPr="00F02BE6" w:rsidRDefault="00973A86" w:rsidP="003E5D96">
            <w:pPr>
              <w:pStyle w:val="TAC"/>
              <w:spacing w:before="60" w:after="60"/>
            </w:pPr>
          </w:p>
        </w:tc>
        <w:tc>
          <w:tcPr>
            <w:tcW w:w="713" w:type="dxa"/>
          </w:tcPr>
          <w:p w14:paraId="4CED7367" w14:textId="77777777" w:rsidR="00973A86" w:rsidRPr="00F02BE6" w:rsidRDefault="00973A86" w:rsidP="003E5D96">
            <w:pPr>
              <w:pStyle w:val="TAC"/>
              <w:spacing w:before="60" w:after="60"/>
            </w:pPr>
          </w:p>
        </w:tc>
        <w:tc>
          <w:tcPr>
            <w:tcW w:w="514" w:type="dxa"/>
          </w:tcPr>
          <w:p w14:paraId="4C712323" w14:textId="77777777" w:rsidR="00973A86" w:rsidRPr="00F02BE6" w:rsidRDefault="00973A86" w:rsidP="003E5D96">
            <w:pPr>
              <w:pStyle w:val="TAC"/>
              <w:spacing w:before="60" w:after="60"/>
            </w:pPr>
          </w:p>
        </w:tc>
        <w:tc>
          <w:tcPr>
            <w:tcW w:w="808" w:type="dxa"/>
          </w:tcPr>
          <w:p w14:paraId="2B5DE50F" w14:textId="77777777" w:rsidR="00973A86" w:rsidRPr="00F02BE6" w:rsidRDefault="00973A86" w:rsidP="003E5D96">
            <w:pPr>
              <w:pStyle w:val="TAL"/>
              <w:jc w:val="center"/>
            </w:pPr>
          </w:p>
        </w:tc>
        <w:tc>
          <w:tcPr>
            <w:tcW w:w="808" w:type="dxa"/>
          </w:tcPr>
          <w:p w14:paraId="4C294724" w14:textId="77777777" w:rsidR="00973A86" w:rsidRPr="00F02BE6" w:rsidRDefault="00973A86" w:rsidP="003E5D96">
            <w:pPr>
              <w:pStyle w:val="TAL"/>
              <w:jc w:val="center"/>
            </w:pPr>
          </w:p>
        </w:tc>
      </w:tr>
      <w:tr w:rsidR="00973A86" w:rsidRPr="00F02BE6" w14:paraId="0E81FE05" w14:textId="77777777" w:rsidTr="003E5D96">
        <w:tblPrEx>
          <w:tblCellMar>
            <w:top w:w="0" w:type="dxa"/>
            <w:bottom w:w="0" w:type="dxa"/>
          </w:tblCellMar>
        </w:tblPrEx>
        <w:tc>
          <w:tcPr>
            <w:tcW w:w="1809" w:type="dxa"/>
          </w:tcPr>
          <w:p w14:paraId="65C12391" w14:textId="77777777" w:rsidR="00973A86" w:rsidRPr="00F02BE6" w:rsidRDefault="00973A86" w:rsidP="003E5D96">
            <w:pPr>
              <w:keepNext/>
              <w:keepLines/>
              <w:spacing w:before="60" w:after="60"/>
            </w:pPr>
            <w:r w:rsidRPr="00F02BE6">
              <w:rPr>
                <w:sz w:val="18"/>
              </w:rPr>
              <w:t>PH</w:t>
            </w:r>
            <w:r w:rsidRPr="00F02BE6">
              <w:rPr>
                <w:sz w:val="18"/>
              </w:rPr>
              <w:noBreakHyphen/>
              <w:t>RA</w:t>
            </w:r>
            <w:r w:rsidRPr="00F02BE6">
              <w:rPr>
                <w:sz w:val="18"/>
              </w:rPr>
              <w:noBreakHyphen/>
              <w:t>IND</w:t>
            </w:r>
          </w:p>
        </w:tc>
        <w:tc>
          <w:tcPr>
            <w:tcW w:w="835" w:type="dxa"/>
          </w:tcPr>
          <w:p w14:paraId="3D7E5688" w14:textId="77777777" w:rsidR="00973A86" w:rsidRPr="00F02BE6" w:rsidRDefault="00973A86" w:rsidP="003E5D96">
            <w:pPr>
              <w:keepNext/>
              <w:keepLines/>
              <w:spacing w:before="60" w:after="60"/>
              <w:jc w:val="center"/>
              <w:rPr>
                <w:sz w:val="18"/>
              </w:rPr>
            </w:pPr>
            <w:r w:rsidRPr="00F02BE6">
              <w:rPr>
                <w:sz w:val="18"/>
              </w:rPr>
              <w:t>BS</w:t>
            </w:r>
          </w:p>
        </w:tc>
        <w:tc>
          <w:tcPr>
            <w:tcW w:w="1150" w:type="dxa"/>
          </w:tcPr>
          <w:p w14:paraId="32CA659D" w14:textId="77777777" w:rsidR="00973A86" w:rsidRPr="00F02BE6" w:rsidRDefault="00973A86" w:rsidP="003E5D96">
            <w:pPr>
              <w:keepNext/>
              <w:keepLines/>
              <w:spacing w:before="60" w:after="60"/>
              <w:jc w:val="center"/>
              <w:rPr>
                <w:sz w:val="18"/>
              </w:rPr>
            </w:pPr>
            <w:r w:rsidRPr="00F02BE6">
              <w:rPr>
                <w:sz w:val="18"/>
              </w:rPr>
              <w:t>PH(L1)</w:t>
            </w:r>
          </w:p>
        </w:tc>
        <w:tc>
          <w:tcPr>
            <w:tcW w:w="1204" w:type="dxa"/>
          </w:tcPr>
          <w:p w14:paraId="19A91972" w14:textId="77777777" w:rsidR="00973A86" w:rsidRPr="00F02BE6" w:rsidRDefault="00973A86" w:rsidP="003E5D96">
            <w:pPr>
              <w:keepNext/>
              <w:keepLines/>
              <w:spacing w:before="60" w:after="60"/>
              <w:jc w:val="center"/>
              <w:rPr>
                <w:sz w:val="18"/>
              </w:rPr>
            </w:pPr>
            <w:r w:rsidRPr="00F02BE6">
              <w:rPr>
                <w:sz w:val="18"/>
              </w:rPr>
              <w:t>DL(L2) RLC/MAC</w:t>
            </w:r>
          </w:p>
        </w:tc>
        <w:tc>
          <w:tcPr>
            <w:tcW w:w="854" w:type="dxa"/>
          </w:tcPr>
          <w:p w14:paraId="0741E2FD" w14:textId="77777777" w:rsidR="00973A86" w:rsidRPr="00F02BE6" w:rsidRDefault="00973A86" w:rsidP="003E5D96">
            <w:pPr>
              <w:pStyle w:val="TAC"/>
              <w:spacing w:before="60" w:after="60"/>
            </w:pPr>
            <w:r w:rsidRPr="00F02BE6">
              <w:t>x</w:t>
            </w:r>
          </w:p>
        </w:tc>
        <w:tc>
          <w:tcPr>
            <w:tcW w:w="872" w:type="dxa"/>
          </w:tcPr>
          <w:p w14:paraId="05ADBCB6" w14:textId="77777777" w:rsidR="00973A86" w:rsidRPr="00F02BE6" w:rsidRDefault="00973A86" w:rsidP="003E5D96">
            <w:pPr>
              <w:pStyle w:val="TAC"/>
              <w:spacing w:before="60" w:after="60"/>
            </w:pPr>
          </w:p>
        </w:tc>
        <w:tc>
          <w:tcPr>
            <w:tcW w:w="713" w:type="dxa"/>
          </w:tcPr>
          <w:p w14:paraId="752D3974" w14:textId="77777777" w:rsidR="00973A86" w:rsidRPr="00F02BE6" w:rsidRDefault="00973A86" w:rsidP="003E5D96">
            <w:pPr>
              <w:pStyle w:val="TAC"/>
              <w:spacing w:before="60" w:after="60"/>
            </w:pPr>
          </w:p>
        </w:tc>
        <w:tc>
          <w:tcPr>
            <w:tcW w:w="514" w:type="dxa"/>
          </w:tcPr>
          <w:p w14:paraId="6301FED7" w14:textId="77777777" w:rsidR="00973A86" w:rsidRPr="00F02BE6" w:rsidRDefault="00973A86" w:rsidP="003E5D96">
            <w:pPr>
              <w:pStyle w:val="TAC"/>
              <w:spacing w:before="60" w:after="60"/>
            </w:pPr>
            <w:r w:rsidRPr="00F02BE6">
              <w:t>x</w:t>
            </w:r>
          </w:p>
        </w:tc>
        <w:tc>
          <w:tcPr>
            <w:tcW w:w="808" w:type="dxa"/>
          </w:tcPr>
          <w:p w14:paraId="5E9A66EE" w14:textId="77777777" w:rsidR="00973A86" w:rsidRPr="00F02BE6" w:rsidRDefault="00973A86" w:rsidP="003E5D96">
            <w:pPr>
              <w:pStyle w:val="TAL"/>
              <w:jc w:val="center"/>
            </w:pPr>
          </w:p>
        </w:tc>
        <w:tc>
          <w:tcPr>
            <w:tcW w:w="808" w:type="dxa"/>
          </w:tcPr>
          <w:p w14:paraId="646B96B8" w14:textId="77777777" w:rsidR="00973A86" w:rsidRPr="00F02BE6" w:rsidRDefault="00973A86" w:rsidP="003E5D96">
            <w:pPr>
              <w:pStyle w:val="TAL"/>
              <w:jc w:val="center"/>
            </w:pPr>
          </w:p>
        </w:tc>
      </w:tr>
      <w:tr w:rsidR="00973A86" w:rsidRPr="00F02BE6" w14:paraId="166D799C" w14:textId="77777777" w:rsidTr="003E5D96">
        <w:tblPrEx>
          <w:tblCellMar>
            <w:top w:w="0" w:type="dxa"/>
            <w:bottom w:w="0" w:type="dxa"/>
          </w:tblCellMar>
        </w:tblPrEx>
        <w:tc>
          <w:tcPr>
            <w:tcW w:w="1809" w:type="dxa"/>
          </w:tcPr>
          <w:p w14:paraId="2BFAABE2" w14:textId="77777777" w:rsidR="00973A86" w:rsidRPr="00F02BE6" w:rsidRDefault="00973A86" w:rsidP="003E5D96">
            <w:pPr>
              <w:keepNext/>
              <w:keepLines/>
              <w:spacing w:before="60" w:after="60"/>
            </w:pPr>
            <w:r w:rsidRPr="00F02BE6">
              <w:rPr>
                <w:sz w:val="18"/>
              </w:rPr>
              <w:t>PH</w:t>
            </w:r>
            <w:r w:rsidRPr="00F02BE6">
              <w:rPr>
                <w:sz w:val="18"/>
              </w:rPr>
              <w:noBreakHyphen/>
              <w:t>RA</w:t>
            </w:r>
            <w:r w:rsidRPr="00F02BE6">
              <w:rPr>
                <w:sz w:val="18"/>
              </w:rPr>
              <w:noBreakHyphen/>
              <w:t>CON</w:t>
            </w:r>
          </w:p>
        </w:tc>
        <w:tc>
          <w:tcPr>
            <w:tcW w:w="835" w:type="dxa"/>
          </w:tcPr>
          <w:p w14:paraId="4AA0BB11" w14:textId="77777777" w:rsidR="00973A86" w:rsidRPr="00F02BE6" w:rsidRDefault="00973A86" w:rsidP="003E5D96">
            <w:pPr>
              <w:keepNext/>
              <w:keepLines/>
              <w:spacing w:before="60" w:after="60"/>
              <w:jc w:val="center"/>
              <w:rPr>
                <w:sz w:val="18"/>
              </w:rPr>
            </w:pPr>
            <w:r w:rsidRPr="00F02BE6">
              <w:rPr>
                <w:sz w:val="18"/>
              </w:rPr>
              <w:t>MS</w:t>
            </w:r>
          </w:p>
        </w:tc>
        <w:tc>
          <w:tcPr>
            <w:tcW w:w="1150" w:type="dxa"/>
          </w:tcPr>
          <w:p w14:paraId="13355D56" w14:textId="77777777" w:rsidR="00973A86" w:rsidRPr="00F02BE6" w:rsidRDefault="00973A86" w:rsidP="003E5D96">
            <w:pPr>
              <w:keepNext/>
              <w:keepLines/>
              <w:spacing w:before="60" w:after="60"/>
              <w:jc w:val="center"/>
              <w:rPr>
                <w:sz w:val="18"/>
              </w:rPr>
            </w:pPr>
            <w:r w:rsidRPr="00F02BE6">
              <w:rPr>
                <w:sz w:val="18"/>
              </w:rPr>
              <w:t>PH(L1)</w:t>
            </w:r>
          </w:p>
        </w:tc>
        <w:tc>
          <w:tcPr>
            <w:tcW w:w="1204" w:type="dxa"/>
          </w:tcPr>
          <w:p w14:paraId="014A5DC6" w14:textId="77777777" w:rsidR="00973A86" w:rsidRPr="00F02BE6" w:rsidRDefault="00973A86" w:rsidP="003E5D96">
            <w:pPr>
              <w:keepNext/>
              <w:keepLines/>
              <w:spacing w:before="60" w:after="60"/>
              <w:jc w:val="center"/>
              <w:rPr>
                <w:sz w:val="18"/>
              </w:rPr>
            </w:pPr>
            <w:r w:rsidRPr="00F02BE6">
              <w:rPr>
                <w:sz w:val="18"/>
              </w:rPr>
              <w:t>DL(L2) RLC/MAC</w:t>
            </w:r>
          </w:p>
        </w:tc>
        <w:tc>
          <w:tcPr>
            <w:tcW w:w="854" w:type="dxa"/>
          </w:tcPr>
          <w:p w14:paraId="1CFC2AE1" w14:textId="77777777" w:rsidR="00973A86" w:rsidRPr="00F02BE6" w:rsidRDefault="00973A86" w:rsidP="003E5D96">
            <w:pPr>
              <w:pStyle w:val="TAC"/>
              <w:spacing w:before="60" w:after="60"/>
            </w:pPr>
            <w:r w:rsidRPr="00F02BE6">
              <w:t>x</w:t>
            </w:r>
          </w:p>
        </w:tc>
        <w:tc>
          <w:tcPr>
            <w:tcW w:w="872" w:type="dxa"/>
          </w:tcPr>
          <w:p w14:paraId="1105CB31" w14:textId="77777777" w:rsidR="00973A86" w:rsidRPr="00F02BE6" w:rsidRDefault="00973A86" w:rsidP="003E5D96">
            <w:pPr>
              <w:pStyle w:val="TAC"/>
              <w:spacing w:before="60" w:after="60"/>
            </w:pPr>
          </w:p>
        </w:tc>
        <w:tc>
          <w:tcPr>
            <w:tcW w:w="713" w:type="dxa"/>
          </w:tcPr>
          <w:p w14:paraId="2650C06D" w14:textId="77777777" w:rsidR="00973A86" w:rsidRPr="00F02BE6" w:rsidRDefault="00973A86" w:rsidP="003E5D96">
            <w:pPr>
              <w:pStyle w:val="TAC"/>
              <w:spacing w:before="60" w:after="60"/>
            </w:pPr>
          </w:p>
        </w:tc>
        <w:tc>
          <w:tcPr>
            <w:tcW w:w="514" w:type="dxa"/>
          </w:tcPr>
          <w:p w14:paraId="02F2D87A" w14:textId="77777777" w:rsidR="00973A86" w:rsidRPr="00F02BE6" w:rsidRDefault="00973A86" w:rsidP="003E5D96">
            <w:pPr>
              <w:pStyle w:val="TAC"/>
              <w:spacing w:before="60" w:after="60"/>
            </w:pPr>
            <w:r w:rsidRPr="00F02BE6">
              <w:t>x</w:t>
            </w:r>
          </w:p>
        </w:tc>
        <w:tc>
          <w:tcPr>
            <w:tcW w:w="808" w:type="dxa"/>
          </w:tcPr>
          <w:p w14:paraId="39676500" w14:textId="77777777" w:rsidR="00973A86" w:rsidRPr="00F02BE6" w:rsidRDefault="00973A86" w:rsidP="003E5D96">
            <w:pPr>
              <w:pStyle w:val="TAL"/>
              <w:jc w:val="center"/>
            </w:pPr>
          </w:p>
        </w:tc>
        <w:tc>
          <w:tcPr>
            <w:tcW w:w="808" w:type="dxa"/>
          </w:tcPr>
          <w:p w14:paraId="4E9A7453" w14:textId="77777777" w:rsidR="00973A86" w:rsidRPr="00F02BE6" w:rsidRDefault="00973A86" w:rsidP="003E5D96">
            <w:pPr>
              <w:pStyle w:val="TAL"/>
              <w:jc w:val="center"/>
            </w:pPr>
          </w:p>
        </w:tc>
      </w:tr>
    </w:tbl>
    <w:p w14:paraId="00DF06E7" w14:textId="77777777" w:rsidR="00973A86" w:rsidRPr="00F02BE6" w:rsidRDefault="00973A86" w:rsidP="00973A86"/>
    <w:p w14:paraId="07188C5C" w14:textId="77777777" w:rsidR="00973A86" w:rsidRPr="00F02BE6" w:rsidRDefault="00973A86" w:rsidP="00973A86">
      <w:r w:rsidRPr="00F02BE6">
        <w:t>Parameters involved in the primitive exchange with the physical layer are:</w:t>
      </w:r>
    </w:p>
    <w:p w14:paraId="53CD60FD" w14:textId="77777777" w:rsidR="00973A86" w:rsidRPr="00F02BE6" w:rsidRDefault="00973A86" w:rsidP="00973A86">
      <w:pPr>
        <w:pStyle w:val="B1"/>
      </w:pPr>
      <w:r w:rsidRPr="00F02BE6">
        <w:t>a)</w:t>
      </w:r>
      <w:r w:rsidRPr="00F02BE6">
        <w:tab/>
        <w:t>Message unit:</w:t>
      </w:r>
    </w:p>
    <w:p w14:paraId="090EBEC4" w14:textId="77777777" w:rsidR="00973A86" w:rsidRPr="00F02BE6" w:rsidRDefault="00973A86" w:rsidP="00973A86">
      <w:pPr>
        <w:pStyle w:val="B2"/>
      </w:pPr>
      <w:r w:rsidRPr="00F02BE6">
        <w:tab/>
        <w:t>The message unit contains peer</w:t>
      </w:r>
      <w:r w:rsidRPr="00F02BE6">
        <w:noBreakHyphen/>
        <w:t>to</w:t>
      </w:r>
      <w:r w:rsidRPr="00F02BE6">
        <w:noBreakHyphen/>
        <w:t>peer information of a layer. It is transferred by the physical layer to the peer layer.</w:t>
      </w:r>
    </w:p>
    <w:p w14:paraId="15B90FC4" w14:textId="77777777" w:rsidR="00973A86" w:rsidRPr="00F02BE6" w:rsidRDefault="00973A86" w:rsidP="00973A86">
      <w:pPr>
        <w:pStyle w:val="B1"/>
      </w:pPr>
      <w:r w:rsidRPr="00F02BE6">
        <w:t>b)</w:t>
      </w:r>
      <w:r w:rsidRPr="00F02BE6">
        <w:tab/>
        <w:t>Channel control parameters:</w:t>
      </w:r>
    </w:p>
    <w:p w14:paraId="779E8C45" w14:textId="77777777" w:rsidR="00973A86" w:rsidRPr="00F02BE6" w:rsidRDefault="00973A86" w:rsidP="00973A86">
      <w:pPr>
        <w:pStyle w:val="B2"/>
      </w:pPr>
      <w:r w:rsidRPr="00F02BE6">
        <w:tab/>
        <w:t xml:space="preserve">These parameters contain information for channel control, specified in 3GPP TS 44.018 and 3GPP TS  44.060 for MS operating in </w:t>
      </w:r>
      <w:r w:rsidRPr="00F02BE6">
        <w:rPr>
          <w:i/>
        </w:rPr>
        <w:t>A/Gb mode</w:t>
      </w:r>
      <w:r w:rsidRPr="00F02BE6">
        <w:t>.</w:t>
      </w:r>
    </w:p>
    <w:p w14:paraId="18782A81" w14:textId="77777777" w:rsidR="00973A86" w:rsidRPr="00F02BE6" w:rsidRDefault="00973A86" w:rsidP="00973A86">
      <w:pPr>
        <w:pStyle w:val="B1"/>
      </w:pPr>
      <w:r w:rsidRPr="00F02BE6">
        <w:t>c)</w:t>
      </w:r>
      <w:r w:rsidRPr="00F02BE6">
        <w:tab/>
        <w:t>System information:</w:t>
      </w:r>
    </w:p>
    <w:p w14:paraId="55035F05" w14:textId="77777777" w:rsidR="00973A86" w:rsidRPr="00F02BE6" w:rsidRDefault="00973A86" w:rsidP="00973A86">
      <w:pPr>
        <w:pStyle w:val="B2"/>
      </w:pPr>
      <w:r w:rsidRPr="00F02BE6">
        <w:tab/>
        <w:t>This information is exchanged in the cell/PLMN selection procedures. It may also contain control information for DRX (sleep mode, see 3GPP TS 43.013).</w:t>
      </w:r>
    </w:p>
    <w:p w14:paraId="7D611994" w14:textId="77777777" w:rsidR="00973A86" w:rsidRPr="00F02BE6" w:rsidRDefault="00973A86" w:rsidP="00973A86">
      <w:pPr>
        <w:pStyle w:val="B1"/>
      </w:pPr>
      <w:r w:rsidRPr="00F02BE6">
        <w:t>d)</w:t>
      </w:r>
      <w:r w:rsidRPr="00F02BE6">
        <w:tab/>
        <w:t>Absolute Frame Number:</w:t>
      </w:r>
    </w:p>
    <w:p w14:paraId="111F5002" w14:textId="77777777" w:rsidR="00973A86" w:rsidRPr="00F02BE6" w:rsidRDefault="00973A86" w:rsidP="00973A86">
      <w:pPr>
        <w:pStyle w:val="B2"/>
      </w:pPr>
      <w:r w:rsidRPr="00F02BE6">
        <w:tab/>
        <w:t>The absolute frame number is used (in combination with a random access identifier) to uniquely identify a random access.</w:t>
      </w:r>
    </w:p>
    <w:p w14:paraId="794D1F56" w14:textId="77777777" w:rsidR="00973A86" w:rsidRPr="00F02BE6" w:rsidRDefault="00973A86" w:rsidP="00973A86">
      <w:pPr>
        <w:pStyle w:val="B1"/>
      </w:pPr>
      <w:r w:rsidRPr="00F02BE6">
        <w:t>e)</w:t>
      </w:r>
      <w:r w:rsidRPr="00F02BE6">
        <w:tab/>
        <w:t>Measurements:</w:t>
      </w:r>
    </w:p>
    <w:p w14:paraId="1EB81271" w14:textId="77777777" w:rsidR="00973A86" w:rsidRPr="00F02BE6" w:rsidRDefault="00973A86" w:rsidP="00973A86">
      <w:pPr>
        <w:pStyle w:val="B2"/>
      </w:pPr>
      <w:r w:rsidRPr="00F02BE6">
        <w:tab/>
        <w:t>This parameter is used to report the quality of a dedicated physical channel (MS and network) and to report the quality of surrounding BCCH carriers (MS only).</w:t>
      </w:r>
    </w:p>
    <w:p w14:paraId="16A8379E" w14:textId="77777777" w:rsidR="00973A86" w:rsidRPr="00F02BE6" w:rsidRDefault="00973A86" w:rsidP="00973A86">
      <w:pPr>
        <w:pStyle w:val="Heading1"/>
      </w:pPr>
      <w:bookmarkStart w:id="102" w:name="_Toc517979108"/>
      <w:r w:rsidRPr="00F02BE6">
        <w:lastRenderedPageBreak/>
        <w:t>5</w:t>
      </w:r>
      <w:r w:rsidRPr="00F02BE6">
        <w:tab/>
        <w:t>Physical layer procedures</w:t>
      </w:r>
      <w:bookmarkEnd w:id="102"/>
    </w:p>
    <w:p w14:paraId="4E6A7593" w14:textId="77777777" w:rsidR="00973A86" w:rsidRPr="00F02BE6" w:rsidRDefault="00973A86" w:rsidP="00973A86">
      <w:pPr>
        <w:pStyle w:val="Heading2"/>
      </w:pPr>
      <w:bookmarkStart w:id="103" w:name="_Toc517979109"/>
      <w:r w:rsidRPr="00F02BE6">
        <w:t>5.0</w:t>
      </w:r>
      <w:r w:rsidRPr="00F02BE6">
        <w:tab/>
        <w:t>General</w:t>
      </w:r>
      <w:bookmarkEnd w:id="103"/>
    </w:p>
    <w:p w14:paraId="652D65B0" w14:textId="77777777" w:rsidR="00973A86" w:rsidRPr="00F02BE6" w:rsidRDefault="00973A86" w:rsidP="00973A86">
      <w:r w:rsidRPr="00F02BE6">
        <w:t xml:space="preserve">The main body of physical layer procedures is specified in 3GPP TS 44.018 and 3GPP TS  44.060 for MS operating in </w:t>
      </w:r>
      <w:r w:rsidRPr="00F02BE6">
        <w:rPr>
          <w:i/>
        </w:rPr>
        <w:t>A/Gb mode</w:t>
      </w:r>
      <w:r w:rsidRPr="00F02BE6">
        <w:t>, and 3GPP TS 45.008.</w:t>
      </w:r>
    </w:p>
    <w:p w14:paraId="19A2F040" w14:textId="77777777" w:rsidR="00973A86" w:rsidRPr="00F02BE6" w:rsidRDefault="00973A86" w:rsidP="00973A86">
      <w:pPr>
        <w:pStyle w:val="Heading2"/>
      </w:pPr>
      <w:bookmarkStart w:id="104" w:name="_Toc517979110"/>
      <w:r w:rsidRPr="00F02BE6">
        <w:t>5.1</w:t>
      </w:r>
      <w:r w:rsidRPr="00F02BE6">
        <w:tab/>
        <w:t>States of the physical layer</w:t>
      </w:r>
      <w:bookmarkEnd w:id="104"/>
    </w:p>
    <w:p w14:paraId="1AE77C87" w14:textId="77777777" w:rsidR="00973A86" w:rsidRPr="00F02BE6" w:rsidRDefault="00973A86" w:rsidP="00973A86">
      <w:r w:rsidRPr="00F02BE6">
        <w:t>In the physical layer of the MS the following states are defined:</w:t>
      </w:r>
    </w:p>
    <w:p w14:paraId="3DA10024" w14:textId="77777777" w:rsidR="00973A86" w:rsidRPr="00F02BE6" w:rsidRDefault="00973A86" w:rsidP="00973A86">
      <w:pPr>
        <w:pStyle w:val="EX"/>
      </w:pPr>
      <w:r w:rsidRPr="00F02BE6">
        <w:t>NULL:</w:t>
      </w:r>
      <w:r w:rsidRPr="00F02BE6">
        <w:tab/>
        <w:t>the equipment is switched off;</w:t>
      </w:r>
    </w:p>
    <w:p w14:paraId="648F2849" w14:textId="77777777" w:rsidR="00973A86" w:rsidRPr="00F02BE6" w:rsidRDefault="00973A86" w:rsidP="00973A86">
      <w:pPr>
        <w:pStyle w:val="EX"/>
      </w:pPr>
      <w:r w:rsidRPr="00F02BE6">
        <w:t>SEARCHING BCH:</w:t>
      </w:r>
      <w:r w:rsidRPr="00F02BE6">
        <w:tab/>
        <w:t>the physical layer tracks the best BCCH;</w:t>
      </w:r>
    </w:p>
    <w:p w14:paraId="63097619" w14:textId="77777777" w:rsidR="00973A86" w:rsidRPr="00F02BE6" w:rsidRDefault="00973A86" w:rsidP="00973A86">
      <w:pPr>
        <w:pStyle w:val="EX"/>
      </w:pPr>
      <w:r w:rsidRPr="00F02BE6">
        <w:t>BCH:</w:t>
      </w:r>
      <w:r w:rsidRPr="00F02BE6">
        <w:tab/>
        <w:t>the physical layer listens to a BCCH/CCCH, PBCCH/PCCCH or EC-BCCH/EC-CCCH and is able to do random access;</w:t>
      </w:r>
    </w:p>
    <w:p w14:paraId="7D048767" w14:textId="77777777" w:rsidR="00973A86" w:rsidRPr="00F02BE6" w:rsidRDefault="00973A86" w:rsidP="00973A86">
      <w:pPr>
        <w:pStyle w:val="EX"/>
      </w:pPr>
      <w:r w:rsidRPr="00F02BE6">
        <w:t>TUNING DCH:</w:t>
      </w:r>
      <w:r w:rsidRPr="00F02BE6">
        <w:tab/>
        <w:t xml:space="preserve">For MS operating in </w:t>
      </w:r>
      <w:r w:rsidRPr="00F02BE6">
        <w:rPr>
          <w:i/>
          <w:iCs/>
        </w:rPr>
        <w:t>A/Gb mode</w:t>
      </w:r>
      <w:r w:rsidRPr="00F02BE6">
        <w:t xml:space="preserve"> the physical layer seizes on a respective dedicated physical channel or packet data physical channel; for MS operating in </w:t>
      </w:r>
      <w:r w:rsidRPr="00F02BE6">
        <w:rPr>
          <w:i/>
          <w:iCs/>
        </w:rPr>
        <w:t>Iu mode</w:t>
      </w:r>
      <w:r w:rsidRPr="00F02BE6">
        <w:t xml:space="preserve"> the physical layer seizes on a basic physical subchannel;</w:t>
      </w:r>
    </w:p>
    <w:p w14:paraId="31CB70F5" w14:textId="77777777" w:rsidR="00973A86" w:rsidRPr="00F02BE6" w:rsidRDefault="00973A86" w:rsidP="00973A86">
      <w:pPr>
        <w:pStyle w:val="EX"/>
      </w:pPr>
      <w:r w:rsidRPr="00F02BE6">
        <w:t>DCH:</w:t>
      </w:r>
      <w:r w:rsidRPr="00F02BE6">
        <w:tab/>
        <w:t xml:space="preserve">For MS operating in </w:t>
      </w:r>
      <w:r w:rsidRPr="00F02BE6">
        <w:rPr>
          <w:i/>
          <w:iCs/>
        </w:rPr>
        <w:t>A/Gb mode</w:t>
      </w:r>
      <w:r w:rsidRPr="00F02BE6">
        <w:t xml:space="preserve"> the physical layer has seized a respective dedicated physical channel or packet data physical channel and may establish and through connect logical channels; For MS operating in </w:t>
      </w:r>
      <w:r w:rsidRPr="00F02BE6">
        <w:rPr>
          <w:i/>
          <w:iCs/>
        </w:rPr>
        <w:t>Iu mode</w:t>
      </w:r>
      <w:r w:rsidRPr="00F02BE6">
        <w:t xml:space="preserve"> the physical layer has seized a basic physical subchannel and may establish and through connect logical channels.</w:t>
      </w:r>
    </w:p>
    <w:p w14:paraId="64B92844" w14:textId="77777777" w:rsidR="00973A86" w:rsidRPr="00F02BE6" w:rsidRDefault="00973A86" w:rsidP="00973A86">
      <w:pPr>
        <w:pStyle w:val="NO"/>
      </w:pPr>
      <w:r w:rsidRPr="00F02BE6">
        <w:t>NOTE:</w:t>
      </w:r>
      <w:r w:rsidRPr="00F02BE6">
        <w:tab/>
        <w:t>BCH = Bcch/ccch physical CHannel, pbcch/pccch or ec-bcch/ec-ccch physical channel;</w:t>
      </w:r>
      <w:r w:rsidRPr="00F02BE6">
        <w:tab/>
      </w:r>
      <w:r w:rsidRPr="00F02BE6">
        <w:br/>
        <w:t xml:space="preserve">DCH = Dedicated physical CHannel or packet data physical channel for MS operating in </w:t>
      </w:r>
      <w:r w:rsidRPr="00F02BE6">
        <w:rPr>
          <w:i/>
          <w:iCs/>
        </w:rPr>
        <w:t>A/Gb mode</w:t>
      </w:r>
      <w:r w:rsidRPr="00F02BE6">
        <w:t xml:space="preserve">; Dedicated basic physical subCHannel or shared basic physical subchannel for MS operating in </w:t>
      </w:r>
      <w:r w:rsidRPr="00F02BE6">
        <w:rPr>
          <w:i/>
          <w:iCs/>
        </w:rPr>
        <w:t>Iu mode</w:t>
      </w:r>
      <w:r w:rsidRPr="00F02BE6">
        <w:t>.</w:t>
      </w:r>
    </w:p>
    <w:p w14:paraId="2E4A9A90" w14:textId="77777777" w:rsidR="00973A86" w:rsidRPr="00F02BE6" w:rsidRDefault="00973A86" w:rsidP="00973A86">
      <w:r w:rsidRPr="00F02BE6">
        <w:t>Figure 5.1 gives a general state diagram of the physical layer. All state transitions of the physical layer are controlled by MPH</w:t>
      </w:r>
      <w:r w:rsidRPr="00F02BE6">
        <w:noBreakHyphen/>
        <w:t xml:space="preserve">INFORMATION primitives. </w:t>
      </w:r>
    </w:p>
    <w:bookmarkStart w:id="105" w:name="_MON_1067351949"/>
    <w:bookmarkStart w:id="106" w:name="_MON_1067406052"/>
    <w:bookmarkStart w:id="107" w:name="_MON_1073129467"/>
    <w:bookmarkStart w:id="108" w:name="_MON_1073129694"/>
    <w:bookmarkStart w:id="109" w:name="_MON_1073712724"/>
    <w:bookmarkStart w:id="110" w:name="_MON_1042960600"/>
    <w:bookmarkStart w:id="111" w:name="_MON_1042960934"/>
    <w:bookmarkStart w:id="112" w:name="_MON_1042960962"/>
    <w:bookmarkStart w:id="113" w:name="_MON_1079328270"/>
    <w:bookmarkStart w:id="114" w:name="_MON_1079328310"/>
    <w:bookmarkStart w:id="115" w:name="_MON_1079508907"/>
    <w:bookmarkStart w:id="116" w:name="_MON_1079509839"/>
    <w:bookmarkEnd w:id="105"/>
    <w:bookmarkEnd w:id="106"/>
    <w:bookmarkEnd w:id="107"/>
    <w:bookmarkEnd w:id="108"/>
    <w:bookmarkEnd w:id="109"/>
    <w:bookmarkEnd w:id="110"/>
    <w:bookmarkEnd w:id="111"/>
    <w:bookmarkEnd w:id="112"/>
    <w:bookmarkEnd w:id="113"/>
    <w:bookmarkEnd w:id="114"/>
    <w:bookmarkEnd w:id="115"/>
    <w:bookmarkEnd w:id="116"/>
    <w:p w14:paraId="7F184254" w14:textId="77777777" w:rsidR="00973A86" w:rsidRPr="00F02BE6" w:rsidRDefault="00973A86" w:rsidP="00973A86">
      <w:pPr>
        <w:pStyle w:val="TH"/>
      </w:pPr>
      <w:r w:rsidRPr="00F02BE6">
        <w:object w:dxaOrig="9134" w:dyaOrig="4591" w14:anchorId="79D475F2">
          <v:shape id="_x0000_i1035" type="#_x0000_t75" style="width:456.6pt;height:229.8pt" o:ole="">
            <v:imagedata r:id="rId27" o:title=""/>
          </v:shape>
          <o:OLEObject Type="Embed" ProgID="Word.Picture.8" ShapeID="_x0000_i1035" DrawAspect="Content" ObjectID="_1821886265" r:id="rId28"/>
        </w:object>
      </w:r>
    </w:p>
    <w:p w14:paraId="60B57D4F" w14:textId="77777777" w:rsidR="00973A86" w:rsidRPr="00F02BE6" w:rsidRDefault="00973A86" w:rsidP="00973A86">
      <w:pPr>
        <w:pStyle w:val="TF"/>
      </w:pPr>
      <w:r w:rsidRPr="00F02BE6">
        <w:t>Figure 5.1: States of the physical layer in the MS</w:t>
      </w:r>
    </w:p>
    <w:p w14:paraId="2D953603" w14:textId="77777777" w:rsidR="00973A86" w:rsidRPr="00F02BE6" w:rsidRDefault="00973A86" w:rsidP="00973A86">
      <w:r w:rsidRPr="00F02BE6">
        <w:t>The states of the physical layer in the network are not specified. The states in the network will reflect the other characteristics of operation on channels.</w:t>
      </w:r>
    </w:p>
    <w:p w14:paraId="5045E3A9" w14:textId="77777777" w:rsidR="00973A86" w:rsidRPr="00F02BE6" w:rsidRDefault="00973A86" w:rsidP="00973A86">
      <w:pPr>
        <w:pStyle w:val="Heading2"/>
      </w:pPr>
      <w:bookmarkStart w:id="117" w:name="_Toc517979111"/>
      <w:r w:rsidRPr="00F02BE6">
        <w:lastRenderedPageBreak/>
        <w:t>5.2</w:t>
      </w:r>
      <w:r w:rsidRPr="00F02BE6">
        <w:tab/>
        <w:t>Control procedures</w:t>
      </w:r>
      <w:bookmarkEnd w:id="117"/>
    </w:p>
    <w:p w14:paraId="243BAAAE" w14:textId="77777777" w:rsidR="00973A86" w:rsidRPr="00F02BE6" w:rsidRDefault="00973A86" w:rsidP="00973A86">
      <w:pPr>
        <w:keepNext/>
        <w:keepLines/>
      </w:pPr>
      <w:r w:rsidRPr="00F02BE6">
        <w:t>Requirements and examples of procedures for idle mode and for packet mode operation of the MS are specified in 3GPP TS 22.011 and 45.008. In the idle mode and packet mode procedures the physical layer tracks the best cell and may tune on their BCCH/PBCCH/EC-BCCH in order to enable layer 3 to read the system information of the BCCH/PBCCH/EC-BCCH. This system information of the BCCH/PBCCH/EC-BCCH is used in the selection process.</w:t>
      </w:r>
    </w:p>
    <w:p w14:paraId="200F9859" w14:textId="77777777" w:rsidR="00973A86" w:rsidRPr="00F02BE6" w:rsidRDefault="00973A86" w:rsidP="00973A86">
      <w:pPr>
        <w:pStyle w:val="Heading2"/>
      </w:pPr>
      <w:bookmarkStart w:id="118" w:name="_Toc517979112"/>
      <w:r w:rsidRPr="00F02BE6">
        <w:t>5.3</w:t>
      </w:r>
      <w:r w:rsidRPr="00F02BE6">
        <w:tab/>
        <w:t>Physical layer interface procedures</w:t>
      </w:r>
      <w:bookmarkEnd w:id="118"/>
    </w:p>
    <w:p w14:paraId="11545E95" w14:textId="77777777" w:rsidR="00973A86" w:rsidRPr="00F02BE6" w:rsidRDefault="00973A86" w:rsidP="00973A86">
      <w:pPr>
        <w:keepNext/>
        <w:keepLines/>
      </w:pPr>
      <w:r w:rsidRPr="00F02BE6">
        <w:t>Three types of primitives are defined for the communication between the physical layer and the data link layer both in the MS and the network. When a control channel, packet data physical channel (</w:t>
      </w:r>
      <w:r w:rsidRPr="00F02BE6">
        <w:rPr>
          <w:i/>
          <w:iCs/>
        </w:rPr>
        <w:t>A/Gb mode</w:t>
      </w:r>
      <w:r w:rsidRPr="00F02BE6">
        <w:t>), or a shared basic physical subchannel (</w:t>
      </w:r>
      <w:r w:rsidRPr="00F02BE6">
        <w:rPr>
          <w:i/>
          <w:iCs/>
        </w:rPr>
        <w:t>Iu mode</w:t>
      </w:r>
      <w:r w:rsidRPr="00F02BE6">
        <w:t>) is being established, a PH</w:t>
      </w:r>
      <w:r w:rsidRPr="00F02BE6">
        <w:noBreakHyphen/>
        <w:t>CONNECT</w:t>
      </w:r>
      <w:r w:rsidRPr="00F02BE6">
        <w:noBreakHyphen/>
        <w:t>INDICATION is offered to the data link layer or the RLC/MAC layer, the one which is applicable, on the corresponding SAP. On an established full duplex control channel (DCCHs) in both MS and network, on an established packet data physical channel (</w:t>
      </w:r>
      <w:r w:rsidRPr="00F02BE6">
        <w:rPr>
          <w:i/>
          <w:iCs/>
        </w:rPr>
        <w:t>A/Gb mode</w:t>
      </w:r>
      <w:r w:rsidRPr="00F02BE6">
        <w:t>), or a shared basic physical subchannel (</w:t>
      </w:r>
      <w:r w:rsidRPr="00F02BE6">
        <w:rPr>
          <w:i/>
          <w:iCs/>
        </w:rPr>
        <w:t>Iu mode</w:t>
      </w:r>
      <w:r w:rsidRPr="00F02BE6">
        <w:t>) or on the established BCCH/CCCH in the MS, physical blocks received correctly are offered on the corresponding SAP in PH</w:t>
      </w:r>
      <w:r w:rsidRPr="00F02BE6">
        <w:noBreakHyphen/>
        <w:t>DATA</w:t>
      </w:r>
      <w:r w:rsidRPr="00F02BE6">
        <w:noBreakHyphen/>
        <w:t>INDICATION primitives. On a full duplex control channel (DCCHs) or on the BCCH/CCCH in the network, the data link layer will offer physical blocks to be transmitted in PH</w:t>
      </w:r>
      <w:r w:rsidRPr="00F02BE6">
        <w:noBreakHyphen/>
        <w:t>DATA</w:t>
      </w:r>
      <w:r w:rsidRPr="00F02BE6">
        <w:noBreakHyphen/>
        <w:t>REQUEST primitives. On a packet data physical channel (</w:t>
      </w:r>
      <w:r w:rsidRPr="00F02BE6">
        <w:rPr>
          <w:i/>
          <w:iCs/>
        </w:rPr>
        <w:t>A/Gb mode</w:t>
      </w:r>
      <w:r w:rsidRPr="00F02BE6">
        <w:t>) or shared basic physical subchannel (</w:t>
      </w:r>
      <w:r w:rsidRPr="00F02BE6">
        <w:rPr>
          <w:i/>
          <w:iCs/>
        </w:rPr>
        <w:t>Iu mode</w:t>
      </w:r>
      <w:r w:rsidRPr="00F02BE6">
        <w:t>), the RLC/MAC layer will offer physical blocks to be transmitted in PH</w:t>
      </w:r>
      <w:r w:rsidRPr="00F02BE6">
        <w:noBreakHyphen/>
        <w:t>DATA</w:t>
      </w:r>
      <w:r w:rsidRPr="00F02BE6">
        <w:noBreakHyphen/>
        <w:t xml:space="preserve">REQUEST primitives. </w:t>
      </w:r>
    </w:p>
    <w:p w14:paraId="6CBD4235" w14:textId="77777777" w:rsidR="00973A86" w:rsidRPr="00F02BE6" w:rsidRDefault="00973A86" w:rsidP="00973A86">
      <w:pPr>
        <w:keepNext/>
        <w:keepLines/>
      </w:pPr>
      <w:r w:rsidRPr="00F02BE6">
        <w:t>In the MS in idle mode or in packet idle mode, random accesses on RACH, on PRACH or on EC-RACH can be offered in PH</w:t>
      </w:r>
      <w:r w:rsidRPr="00F02BE6">
        <w:noBreakHyphen/>
        <w:t>RANDOM ACCESS</w:t>
      </w:r>
      <w:r w:rsidRPr="00F02BE6">
        <w:noBreakHyphen/>
        <w:t>REQUEST primitives. The physical layer of the MS will perform a random access as soon as possible. The physical layer of the MS will confirm the data link layer or the RLC/MAC layer, the one which is applicable, the transmission of the random access attempt in a PH</w:t>
      </w:r>
      <w:r w:rsidRPr="00F02BE6">
        <w:noBreakHyphen/>
        <w:t>RANDOM ACCESS</w:t>
      </w:r>
      <w:r w:rsidRPr="00F02BE6">
        <w:noBreakHyphen/>
        <w:t>CONFIRM. This confirmation contains the absolute frame number in which the random access is transmitted. The physical layer of the BS offers correctly received random accesses to the data link layer or the RLC/MAC layer, the one which is applicable, in a PH</w:t>
      </w:r>
      <w:r w:rsidRPr="00F02BE6">
        <w:noBreakHyphen/>
        <w:t>RANDOM ACCESS</w:t>
      </w:r>
      <w:r w:rsidRPr="00F02BE6">
        <w:noBreakHyphen/>
        <w:t>INDICATION. This indication contains the absolute frame number in which the random access is received.</w:t>
      </w:r>
    </w:p>
    <w:p w14:paraId="33A1E16B" w14:textId="77777777" w:rsidR="00973A86" w:rsidRPr="00F02BE6" w:rsidRDefault="00973A86" w:rsidP="00973A86">
      <w:pPr>
        <w:pStyle w:val="Heading1"/>
      </w:pPr>
      <w:bookmarkStart w:id="119" w:name="_Toc517979113"/>
      <w:r w:rsidRPr="00F02BE6">
        <w:t>6</w:t>
      </w:r>
      <w:r w:rsidRPr="00F02BE6">
        <w:tab/>
        <w:t>Physical layer protocol header</w:t>
      </w:r>
      <w:bookmarkEnd w:id="119"/>
    </w:p>
    <w:p w14:paraId="64518A94" w14:textId="77777777" w:rsidR="00973A86" w:rsidRPr="00F02BE6" w:rsidRDefault="00973A86" w:rsidP="00973A86">
      <w:pPr>
        <w:pStyle w:val="Heading2"/>
      </w:pPr>
      <w:bookmarkStart w:id="120" w:name="_Toc517979114"/>
      <w:r w:rsidRPr="00F02BE6">
        <w:t>6.0</w:t>
      </w:r>
      <w:r w:rsidRPr="00F02BE6">
        <w:tab/>
        <w:t>General</w:t>
      </w:r>
      <w:bookmarkEnd w:id="120"/>
    </w:p>
    <w:p w14:paraId="273E3F43" w14:textId="77777777" w:rsidR="00973A86" w:rsidRPr="00F02BE6" w:rsidRDefault="00973A86" w:rsidP="00973A86">
      <w:pPr>
        <w:keepNext/>
        <w:keepLines/>
      </w:pPr>
      <w:r w:rsidRPr="00F02BE6">
        <w:t>The physical layer implements a peer</w:t>
      </w:r>
      <w:r w:rsidRPr="00F02BE6">
        <w:noBreakHyphen/>
        <w:t>to</w:t>
      </w:r>
      <w:r w:rsidRPr="00F02BE6">
        <w:noBreakHyphen/>
        <w:t>peer protocol for the control of timing advance, power control and Repeated SACCH at the operation on dedicated physical channels (</w:t>
      </w:r>
      <w:r w:rsidRPr="00F02BE6">
        <w:rPr>
          <w:i/>
          <w:iCs/>
        </w:rPr>
        <w:t>A/Gb mode</w:t>
      </w:r>
      <w:r w:rsidRPr="00F02BE6">
        <w:t>) or dedicated basic physical subchannels (</w:t>
      </w:r>
      <w:r w:rsidRPr="00F02BE6">
        <w:rPr>
          <w:i/>
          <w:iCs/>
        </w:rPr>
        <w:t>Iu mode</w:t>
      </w:r>
      <w:r w:rsidRPr="00F02BE6">
        <w:t>), and further, for the control of timing advance at the operation on packet data physical channels (</w:t>
      </w:r>
      <w:r w:rsidRPr="00F02BE6">
        <w:rPr>
          <w:i/>
          <w:iCs/>
        </w:rPr>
        <w:t>A/Gb mode</w:t>
      </w:r>
      <w:r w:rsidRPr="00F02BE6">
        <w:t>) or shared basic physical subchannels (</w:t>
      </w:r>
      <w:r w:rsidRPr="00F02BE6">
        <w:rPr>
          <w:i/>
          <w:iCs/>
        </w:rPr>
        <w:t>Iu mode</w:t>
      </w:r>
      <w:r w:rsidRPr="00F02BE6">
        <w:t>). For this purpose a two octet physical header is defined on all blocks transferred via the SACCH, a logical channel always present on a dedicated physical channel (</w:t>
      </w:r>
      <w:r w:rsidRPr="00F02BE6">
        <w:rPr>
          <w:i/>
          <w:iCs/>
        </w:rPr>
        <w:t>A/Gb mode</w:t>
      </w:r>
      <w:r w:rsidRPr="00F02BE6">
        <w:t>) or dedicated basic physical subchannel (</w:t>
      </w:r>
      <w:r w:rsidRPr="00F02BE6">
        <w:rPr>
          <w:i/>
          <w:iCs/>
        </w:rPr>
        <w:t>Iu mode</w:t>
      </w:r>
      <w:r w:rsidRPr="00F02BE6">
        <w:t>). Further more, a 16 octet information field is defined on downlink blocks transferred via the PTCCH, a logical channel present on a packet data physical channel (</w:t>
      </w:r>
      <w:r w:rsidRPr="00F02BE6">
        <w:rPr>
          <w:i/>
          <w:iCs/>
        </w:rPr>
        <w:t>A/Gb mode</w:t>
      </w:r>
      <w:r w:rsidRPr="00F02BE6">
        <w:t>) or shared basic physical subchannel (</w:t>
      </w:r>
      <w:r w:rsidRPr="00F02BE6">
        <w:rPr>
          <w:i/>
          <w:iCs/>
        </w:rPr>
        <w:t>Iu mode</w:t>
      </w:r>
      <w:r w:rsidRPr="00F02BE6">
        <w:t>).</w:t>
      </w:r>
    </w:p>
    <w:p w14:paraId="1A0DAB9C" w14:textId="77777777" w:rsidR="00973A86" w:rsidRPr="00F02BE6" w:rsidRDefault="00973A86" w:rsidP="00973A86">
      <w:pPr>
        <w:pStyle w:val="Heading2"/>
      </w:pPr>
      <w:bookmarkStart w:id="121" w:name="_Toc517979115"/>
      <w:r w:rsidRPr="00F02BE6">
        <w:t>6.1</w:t>
      </w:r>
      <w:r w:rsidRPr="00F02BE6">
        <w:tab/>
        <w:t>Physical layer protocol fields and procedures</w:t>
      </w:r>
      <w:bookmarkEnd w:id="121"/>
    </w:p>
    <w:p w14:paraId="197D30FA" w14:textId="77777777" w:rsidR="00973A86" w:rsidRPr="00F02BE6" w:rsidRDefault="00973A86" w:rsidP="00973A86">
      <w:r w:rsidRPr="00F02BE6">
        <w:t>Procedures for handling the ordered and actual power level fields are specified in 3GPP TS 45.005 and 45.008. The ordered MS power level field and the actual MS power level field are coded as the binary representation of the "power control level", see 3GPP TS 45.005.</w:t>
      </w:r>
    </w:p>
    <w:p w14:paraId="72CCAE39" w14:textId="77777777" w:rsidR="00973A86" w:rsidRPr="00F02BE6" w:rsidRDefault="00973A86" w:rsidP="00973A86">
      <w:r w:rsidRPr="00F02BE6">
        <w:t>Procedures for handling the ordered and actual timing advance fields are specified in 3GPP TS 45.010. The numbers corresponding to the timing advance steps in 3GPP TS 45.010 are included binary coded in the 7 bit or in case of GSM 400 8 bit ordered and actual timing advance fields of the physical layer header.</w:t>
      </w:r>
    </w:p>
    <w:p w14:paraId="3144C4E2" w14:textId="77777777" w:rsidR="00973A86" w:rsidRPr="00F02BE6" w:rsidRDefault="00973A86" w:rsidP="00973A86">
      <w:r w:rsidRPr="00F02BE6">
        <w:t>For all the bands except GSM 400, the values 0 to 63 are valid TA values.  The bit pattern "1111111" indicates that the field does not contain a timing advance value. All other bit combinations (64 to 126 decimal) are reserved. For all bands except GSM 400 bit 8 is set to spare.</w:t>
      </w:r>
    </w:p>
    <w:p w14:paraId="3641D577" w14:textId="77777777" w:rsidR="00973A86" w:rsidRPr="00F02BE6" w:rsidRDefault="00973A86" w:rsidP="00973A86">
      <w:r w:rsidRPr="00F02BE6">
        <w:lastRenderedPageBreak/>
        <w:t>For GSM 400, the values 0 to 219 decimal are valid TA values. The bit pattern "11111111" indicates that the field does not contain a timing advance value. The remaining values 220 to 254 are reserved.</w:t>
      </w:r>
    </w:p>
    <w:p w14:paraId="16A6F506" w14:textId="77777777" w:rsidR="00973A86" w:rsidRPr="00F02BE6" w:rsidRDefault="00973A86" w:rsidP="00973A86">
      <w:r w:rsidRPr="00F02BE6">
        <w:t>A MS in packet transfer mode (</w:t>
      </w:r>
      <w:r w:rsidRPr="00F02BE6">
        <w:rPr>
          <w:i/>
        </w:rPr>
        <w:t>A/Gb mode</w:t>
      </w:r>
      <w:r w:rsidRPr="00F02BE6">
        <w:t>) or MAC-shared state (</w:t>
      </w:r>
      <w:r w:rsidRPr="00F02BE6">
        <w:rPr>
          <w:i/>
        </w:rPr>
        <w:t>Iu mode</w:t>
      </w:r>
      <w:r w:rsidRPr="00F02BE6">
        <w:t>) which is assigned a TAI shall, when receiving a PTCCH downlink block on the packet data physical channel (</w:t>
      </w:r>
      <w:r w:rsidRPr="00F02BE6">
        <w:rPr>
          <w:i/>
          <w:iCs/>
        </w:rPr>
        <w:t>A/Gb mode</w:t>
      </w:r>
      <w:r w:rsidRPr="00F02BE6">
        <w:t>) or shared basic physical subchannel (</w:t>
      </w:r>
      <w:r w:rsidRPr="00F02BE6">
        <w:rPr>
          <w:i/>
          <w:iCs/>
        </w:rPr>
        <w:t>Iu mode</w:t>
      </w:r>
      <w:r w:rsidRPr="00F02BE6">
        <w:t>) containing PACCH, read the corresponding ordered timing advance field in that PTCCH block. The ordered timing advance fields corresponding to other TAIs than the assigned one shall be ignored.</w:t>
      </w:r>
    </w:p>
    <w:p w14:paraId="1E12A2E6" w14:textId="77777777" w:rsidR="00973A86" w:rsidRPr="00F02BE6" w:rsidRDefault="00973A86" w:rsidP="00973A86">
      <w:r w:rsidRPr="00F02BE6">
        <w:t xml:space="preserve">Procedures for handling the FPC_EPC (Fast Power Control/Enhanced Power Control) field (bit 6 of octet 1 in the SACCH downlink block) are specified in 3GPP TS 45.008 and 3GPP TS 48.058. The FPC_EPC field has different interpretation depending on the channel mode of the channel to which the SACCH is associated, and whether that channel is in EPC mode.. </w:t>
      </w:r>
    </w:p>
    <w:p w14:paraId="4C00227A" w14:textId="77777777" w:rsidR="00973A86" w:rsidRPr="00F02BE6" w:rsidRDefault="00973A86" w:rsidP="00973A86">
      <w:pPr>
        <w:keepNext/>
      </w:pPr>
      <w:r w:rsidRPr="00F02BE6">
        <w:t>If the channel mode is such that FPC may be used, the FPC_EPC field indicates whether Fast Measurement Reporting and Power Control mechanism is used. It is coded as follows:</w:t>
      </w:r>
    </w:p>
    <w:p w14:paraId="3C3782C1" w14:textId="77777777" w:rsidR="00973A86" w:rsidRPr="00F02BE6" w:rsidRDefault="00973A86" w:rsidP="00973A86">
      <w:r w:rsidRPr="00F02BE6">
        <w:t>Value:</w:t>
      </w:r>
    </w:p>
    <w:p w14:paraId="389FF730" w14:textId="77777777" w:rsidR="00973A86" w:rsidRPr="00F02BE6" w:rsidRDefault="00973A86" w:rsidP="00973A86">
      <w:pPr>
        <w:pStyle w:val="B1"/>
      </w:pPr>
      <w:r w:rsidRPr="00F02BE6">
        <w:t>0</w:t>
      </w:r>
      <w:r w:rsidRPr="00F02BE6">
        <w:tab/>
        <w:t>Fast Power Control not in use,</w:t>
      </w:r>
    </w:p>
    <w:p w14:paraId="6BDAB471" w14:textId="77777777" w:rsidR="00973A86" w:rsidRPr="00F02BE6" w:rsidRDefault="00973A86" w:rsidP="00973A86">
      <w:pPr>
        <w:pStyle w:val="B1"/>
      </w:pPr>
      <w:r w:rsidRPr="00F02BE6">
        <w:t>1</w:t>
      </w:r>
      <w:r w:rsidRPr="00F02BE6">
        <w:tab/>
        <w:t>Fast Power Control in use.</w:t>
      </w:r>
    </w:p>
    <w:p w14:paraId="4049423F" w14:textId="77777777" w:rsidR="00973A86" w:rsidRPr="00F02BE6" w:rsidRDefault="00973A86" w:rsidP="00973A86">
      <w:r w:rsidRPr="00F02BE6">
        <w:t>If the channel is in EPC mode, the FPC_EPC field indicates whether EPC procedures are used for MS (uplink) power control. It is coded as follows:</w:t>
      </w:r>
    </w:p>
    <w:p w14:paraId="557F33A4" w14:textId="77777777" w:rsidR="00973A86" w:rsidRPr="00F02BE6" w:rsidRDefault="00973A86" w:rsidP="00973A86">
      <w:r w:rsidRPr="00F02BE6">
        <w:t>Value:</w:t>
      </w:r>
    </w:p>
    <w:p w14:paraId="0BED02BB" w14:textId="77777777" w:rsidR="00973A86" w:rsidRPr="00F02BE6" w:rsidRDefault="00973A86" w:rsidP="00973A86">
      <w:pPr>
        <w:pStyle w:val="B1"/>
      </w:pPr>
      <w:r w:rsidRPr="00F02BE6">
        <w:t>0</w:t>
      </w:r>
      <w:r w:rsidRPr="00F02BE6">
        <w:tab/>
        <w:t>EPC not in use for MS power control,</w:t>
      </w:r>
    </w:p>
    <w:p w14:paraId="1E8E85D8" w14:textId="77777777" w:rsidR="00973A86" w:rsidRPr="00F02BE6" w:rsidRDefault="00973A86" w:rsidP="00973A86">
      <w:pPr>
        <w:pStyle w:val="B1"/>
      </w:pPr>
      <w:r w:rsidRPr="00F02BE6">
        <w:t>1</w:t>
      </w:r>
      <w:r w:rsidRPr="00F02BE6">
        <w:tab/>
        <w:t>EPC in use for MS power control.</w:t>
      </w:r>
    </w:p>
    <w:p w14:paraId="5CB17500" w14:textId="77777777" w:rsidR="00973A86" w:rsidRPr="00F02BE6" w:rsidRDefault="00973A86" w:rsidP="00973A86">
      <w:r w:rsidRPr="00F02BE6">
        <w:t xml:space="preserve">If the channel mode is such that FPC may not be used and the channel is not in EPC mode, the MS shall ignore the value of the FPC_EPC field. </w:t>
      </w:r>
    </w:p>
    <w:p w14:paraId="1EE2706C" w14:textId="77777777" w:rsidR="00973A86" w:rsidRPr="00F02BE6" w:rsidRDefault="00973A86" w:rsidP="00973A86">
      <w:r w:rsidRPr="00F02BE6">
        <w:t>Procedures for handling the SRO (SACCH Repetition Order) and the SRR (SACCH Repetition Request) fields are specified in 3GPP TS 44.006. They are coded as follows:</w:t>
      </w:r>
    </w:p>
    <w:p w14:paraId="6FFF9687" w14:textId="77777777" w:rsidR="00973A86" w:rsidRPr="00F02BE6" w:rsidRDefault="00973A86" w:rsidP="00973A86">
      <w:r w:rsidRPr="00F02BE6">
        <w:t>Value:</w:t>
      </w:r>
    </w:p>
    <w:p w14:paraId="3B3EBB32" w14:textId="77777777" w:rsidR="00973A86" w:rsidRPr="00F02BE6" w:rsidRDefault="00973A86" w:rsidP="00973A86">
      <w:pPr>
        <w:pStyle w:val="B1"/>
      </w:pPr>
      <w:r w:rsidRPr="00F02BE6">
        <w:t>0</w:t>
      </w:r>
      <w:r w:rsidRPr="00F02BE6">
        <w:tab/>
        <w:t>Repeated SACCH not required</w:t>
      </w:r>
    </w:p>
    <w:p w14:paraId="70A03445" w14:textId="77777777" w:rsidR="00973A86" w:rsidRPr="00F02BE6" w:rsidRDefault="00973A86" w:rsidP="00973A86">
      <w:pPr>
        <w:pStyle w:val="B1"/>
      </w:pPr>
      <w:r w:rsidRPr="00F02BE6">
        <w:t>1</w:t>
      </w:r>
      <w:r w:rsidRPr="00F02BE6">
        <w:tab/>
        <w:t>Repeated SACCH required</w:t>
      </w:r>
    </w:p>
    <w:p w14:paraId="4D02235E" w14:textId="77777777" w:rsidR="00973A86" w:rsidRPr="00F02BE6" w:rsidRDefault="00973A86" w:rsidP="00973A86">
      <w:pPr>
        <w:pStyle w:val="Heading1"/>
      </w:pPr>
      <w:bookmarkStart w:id="122" w:name="_Toc517979116"/>
      <w:r w:rsidRPr="00F02BE6">
        <w:t>7</w:t>
      </w:r>
      <w:r w:rsidRPr="00F02BE6">
        <w:tab/>
        <w:t>Block transmission</w:t>
      </w:r>
      <w:bookmarkEnd w:id="122"/>
    </w:p>
    <w:p w14:paraId="6613A0FE" w14:textId="77777777" w:rsidR="00973A86" w:rsidRPr="00F02BE6" w:rsidRDefault="00973A86" w:rsidP="00973A86">
      <w:pPr>
        <w:pStyle w:val="Heading2"/>
      </w:pPr>
      <w:bookmarkStart w:id="123" w:name="_Toc517979117"/>
      <w:r w:rsidRPr="00F02BE6">
        <w:t>7.0</w:t>
      </w:r>
      <w:r w:rsidRPr="00F02BE6">
        <w:tab/>
        <w:t>General</w:t>
      </w:r>
      <w:bookmarkEnd w:id="123"/>
    </w:p>
    <w:p w14:paraId="1A1413EE" w14:textId="77777777" w:rsidR="00973A86" w:rsidRPr="00F02BE6" w:rsidRDefault="00973A86" w:rsidP="00973A86">
      <w:r w:rsidRPr="00F02BE6">
        <w:t>The format of the blocks transmitted on the physical interface depends on the mode (</w:t>
      </w:r>
      <w:r w:rsidRPr="00F02BE6">
        <w:rPr>
          <w:i/>
        </w:rPr>
        <w:t>A/Gb</w:t>
      </w:r>
      <w:r w:rsidRPr="00F02BE6">
        <w:rPr>
          <w:iCs/>
        </w:rPr>
        <w:t xml:space="preserve"> or </w:t>
      </w:r>
      <w:r w:rsidRPr="00F02BE6">
        <w:rPr>
          <w:i/>
          <w:iCs/>
        </w:rPr>
        <w:t>Iu mode</w:t>
      </w:r>
      <w:r w:rsidRPr="00F02BE6">
        <w:t>) in which the MS is connected to the network, as specified in this section.</w:t>
      </w:r>
    </w:p>
    <w:p w14:paraId="0F4D5B45" w14:textId="77777777" w:rsidR="00973A86" w:rsidRPr="00F02BE6" w:rsidRDefault="00973A86" w:rsidP="00973A86">
      <w:pPr>
        <w:pStyle w:val="Heading2"/>
      </w:pPr>
      <w:bookmarkStart w:id="124" w:name="_Toc517979118"/>
      <w:r w:rsidRPr="00F02BE6">
        <w:t>7.1</w:t>
      </w:r>
      <w:r w:rsidRPr="00F02BE6">
        <w:tab/>
        <w:t>SACCH downlink block format</w:t>
      </w:r>
      <w:bookmarkEnd w:id="124"/>
    </w:p>
    <w:p w14:paraId="25B31652" w14:textId="77777777" w:rsidR="00973A86" w:rsidRPr="00F02BE6" w:rsidRDefault="00973A86" w:rsidP="00973A86">
      <w:pPr>
        <w:pStyle w:val="Heading3"/>
      </w:pPr>
      <w:bookmarkStart w:id="125" w:name="_Toc517979119"/>
      <w:r w:rsidRPr="00F02BE6">
        <w:t>7.1.1</w:t>
      </w:r>
      <w:r w:rsidRPr="00F02BE6">
        <w:tab/>
      </w:r>
      <w:r w:rsidRPr="00F02BE6">
        <w:rPr>
          <w:i/>
          <w:iCs/>
        </w:rPr>
        <w:t>A/Gb mode</w:t>
      </w:r>
      <w:bookmarkEnd w:id="125"/>
    </w:p>
    <w:p w14:paraId="626C20BA" w14:textId="77777777" w:rsidR="00973A86" w:rsidRPr="00F02BE6" w:rsidRDefault="00973A86" w:rsidP="00973A86">
      <w:r w:rsidRPr="00F02BE6">
        <w:t>The 23 octets of SACCH blocks are used in the downlink in the following way:</w:t>
      </w:r>
    </w:p>
    <w:tbl>
      <w:tblPr>
        <w:tblW w:w="9897" w:type="dxa"/>
        <w:jc w:val="center"/>
        <w:tblLayout w:type="fixed"/>
        <w:tblCellMar>
          <w:left w:w="28" w:type="dxa"/>
          <w:right w:w="28" w:type="dxa"/>
        </w:tblCellMar>
        <w:tblLook w:val="0000" w:firstRow="0" w:lastRow="0" w:firstColumn="0" w:lastColumn="0" w:noHBand="0" w:noVBand="0"/>
      </w:tblPr>
      <w:tblGrid>
        <w:gridCol w:w="929"/>
        <w:gridCol w:w="1000"/>
        <w:gridCol w:w="942"/>
        <w:gridCol w:w="957"/>
        <w:gridCol w:w="957"/>
        <w:gridCol w:w="957"/>
        <w:gridCol w:w="957"/>
        <w:gridCol w:w="957"/>
        <w:gridCol w:w="957"/>
        <w:gridCol w:w="1284"/>
      </w:tblGrid>
      <w:tr w:rsidR="00973A86" w:rsidRPr="00F02BE6" w14:paraId="493971B7" w14:textId="77777777" w:rsidTr="003E5D96">
        <w:tblPrEx>
          <w:tblCellMar>
            <w:top w:w="0" w:type="dxa"/>
            <w:bottom w:w="0" w:type="dxa"/>
          </w:tblCellMar>
        </w:tblPrEx>
        <w:trPr>
          <w:jc w:val="center"/>
        </w:trPr>
        <w:tc>
          <w:tcPr>
            <w:tcW w:w="7656" w:type="dxa"/>
            <w:gridSpan w:val="8"/>
          </w:tcPr>
          <w:p w14:paraId="693070B6" w14:textId="77777777" w:rsidR="00973A86" w:rsidRPr="00F02BE6" w:rsidRDefault="00973A86" w:rsidP="003E5D96">
            <w:pPr>
              <w:pStyle w:val="TF"/>
              <w:spacing w:after="0"/>
              <w:rPr>
                <w:lang w:eastAsia="en-US"/>
              </w:rPr>
            </w:pPr>
            <w:r w:rsidRPr="00F02BE6">
              <w:rPr>
                <w:lang w:eastAsia="en-US"/>
              </w:rPr>
              <w:t>bit numbering</w:t>
            </w:r>
            <w:r w:rsidRPr="00F02BE6">
              <w:rPr>
                <w:lang w:eastAsia="en-US"/>
              </w:rPr>
              <w:b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260DA9A" w14:textId="77777777" w:rsidR="00973A86" w:rsidRPr="00F02BE6" w:rsidRDefault="00973A86" w:rsidP="003E5D96">
            <w:pPr>
              <w:pStyle w:val="TF"/>
              <w:spacing w:after="0"/>
              <w:rPr>
                <w:lang w:eastAsia="en-US"/>
              </w:rPr>
            </w:pPr>
          </w:p>
        </w:tc>
        <w:tc>
          <w:tcPr>
            <w:tcW w:w="1284" w:type="dxa"/>
          </w:tcPr>
          <w:p w14:paraId="58AEE94F" w14:textId="77777777" w:rsidR="00973A86" w:rsidRPr="00F02BE6" w:rsidRDefault="00973A86" w:rsidP="003E5D96">
            <w:pPr>
              <w:pStyle w:val="TF"/>
              <w:spacing w:after="0"/>
              <w:rPr>
                <w:lang w:eastAsia="en-US"/>
              </w:rPr>
            </w:pPr>
          </w:p>
        </w:tc>
      </w:tr>
      <w:tr w:rsidR="00973A86" w:rsidRPr="00F02BE6" w14:paraId="1EB9FA7A" w14:textId="77777777" w:rsidTr="003E5D96">
        <w:tblPrEx>
          <w:tblCellMar>
            <w:top w:w="0" w:type="dxa"/>
            <w:bottom w:w="0" w:type="dxa"/>
          </w:tblCellMar>
        </w:tblPrEx>
        <w:trPr>
          <w:jc w:val="center"/>
        </w:trPr>
        <w:tc>
          <w:tcPr>
            <w:tcW w:w="929" w:type="dxa"/>
          </w:tcPr>
          <w:p w14:paraId="3BCC472F" w14:textId="77777777" w:rsidR="00973A86" w:rsidRPr="00F02BE6" w:rsidRDefault="00973A86" w:rsidP="003E5D96">
            <w:pPr>
              <w:pStyle w:val="TF"/>
              <w:spacing w:after="0"/>
              <w:rPr>
                <w:lang w:eastAsia="en-US"/>
              </w:rPr>
            </w:pPr>
            <w:r w:rsidRPr="00F02BE6">
              <w:rPr>
                <w:lang w:eastAsia="en-US"/>
              </w:rPr>
              <w:t>8</w:t>
            </w:r>
          </w:p>
        </w:tc>
        <w:tc>
          <w:tcPr>
            <w:tcW w:w="1000" w:type="dxa"/>
          </w:tcPr>
          <w:p w14:paraId="26D3976A" w14:textId="77777777" w:rsidR="00973A86" w:rsidRPr="00F02BE6" w:rsidRDefault="00973A86" w:rsidP="003E5D96">
            <w:pPr>
              <w:pStyle w:val="TF"/>
              <w:spacing w:after="0"/>
              <w:rPr>
                <w:lang w:eastAsia="en-US"/>
              </w:rPr>
            </w:pPr>
            <w:r w:rsidRPr="00F02BE6">
              <w:rPr>
                <w:lang w:eastAsia="en-US"/>
              </w:rPr>
              <w:t>7</w:t>
            </w:r>
          </w:p>
        </w:tc>
        <w:tc>
          <w:tcPr>
            <w:tcW w:w="942" w:type="dxa"/>
          </w:tcPr>
          <w:p w14:paraId="1E647FF9" w14:textId="77777777" w:rsidR="00973A86" w:rsidRPr="00F02BE6" w:rsidRDefault="00973A86" w:rsidP="003E5D96">
            <w:pPr>
              <w:pStyle w:val="TF"/>
              <w:spacing w:after="0"/>
              <w:rPr>
                <w:lang w:eastAsia="en-US"/>
              </w:rPr>
            </w:pPr>
            <w:r w:rsidRPr="00F02BE6">
              <w:rPr>
                <w:lang w:eastAsia="en-US"/>
              </w:rPr>
              <w:t>6</w:t>
            </w:r>
          </w:p>
        </w:tc>
        <w:tc>
          <w:tcPr>
            <w:tcW w:w="957" w:type="dxa"/>
          </w:tcPr>
          <w:p w14:paraId="108E2B5B" w14:textId="77777777" w:rsidR="00973A86" w:rsidRPr="00F02BE6" w:rsidRDefault="00973A86" w:rsidP="003E5D96">
            <w:pPr>
              <w:pStyle w:val="TF"/>
              <w:spacing w:after="0"/>
              <w:rPr>
                <w:lang w:eastAsia="en-US"/>
              </w:rPr>
            </w:pPr>
            <w:r w:rsidRPr="00F02BE6">
              <w:rPr>
                <w:lang w:eastAsia="en-US"/>
              </w:rPr>
              <w:t>5</w:t>
            </w:r>
          </w:p>
        </w:tc>
        <w:tc>
          <w:tcPr>
            <w:tcW w:w="957" w:type="dxa"/>
          </w:tcPr>
          <w:p w14:paraId="392208DE" w14:textId="77777777" w:rsidR="00973A86" w:rsidRPr="00F02BE6" w:rsidRDefault="00973A86" w:rsidP="003E5D96">
            <w:pPr>
              <w:pStyle w:val="TF"/>
              <w:spacing w:after="0"/>
              <w:rPr>
                <w:lang w:eastAsia="en-US"/>
              </w:rPr>
            </w:pPr>
            <w:r w:rsidRPr="00F02BE6">
              <w:rPr>
                <w:lang w:eastAsia="en-US"/>
              </w:rPr>
              <w:t>4</w:t>
            </w:r>
          </w:p>
        </w:tc>
        <w:tc>
          <w:tcPr>
            <w:tcW w:w="957" w:type="dxa"/>
          </w:tcPr>
          <w:p w14:paraId="69BAF913" w14:textId="77777777" w:rsidR="00973A86" w:rsidRPr="00F02BE6" w:rsidRDefault="00973A86" w:rsidP="003E5D96">
            <w:pPr>
              <w:pStyle w:val="TF"/>
              <w:spacing w:after="0"/>
              <w:rPr>
                <w:lang w:eastAsia="en-US"/>
              </w:rPr>
            </w:pPr>
            <w:r w:rsidRPr="00F02BE6">
              <w:rPr>
                <w:lang w:eastAsia="en-US"/>
              </w:rPr>
              <w:t>3</w:t>
            </w:r>
          </w:p>
        </w:tc>
        <w:tc>
          <w:tcPr>
            <w:tcW w:w="957" w:type="dxa"/>
          </w:tcPr>
          <w:p w14:paraId="44F2323B" w14:textId="77777777" w:rsidR="00973A86" w:rsidRPr="00F02BE6" w:rsidRDefault="00973A86" w:rsidP="003E5D96">
            <w:pPr>
              <w:pStyle w:val="TF"/>
              <w:spacing w:after="0"/>
              <w:rPr>
                <w:lang w:eastAsia="en-US"/>
              </w:rPr>
            </w:pPr>
            <w:r w:rsidRPr="00F02BE6">
              <w:rPr>
                <w:lang w:eastAsia="en-US"/>
              </w:rPr>
              <w:t>2</w:t>
            </w:r>
          </w:p>
        </w:tc>
        <w:tc>
          <w:tcPr>
            <w:tcW w:w="957" w:type="dxa"/>
          </w:tcPr>
          <w:p w14:paraId="1A7DE398" w14:textId="77777777" w:rsidR="00973A86" w:rsidRPr="00F02BE6" w:rsidRDefault="00973A86" w:rsidP="003E5D96">
            <w:pPr>
              <w:pStyle w:val="TF"/>
              <w:spacing w:after="0"/>
              <w:rPr>
                <w:lang w:eastAsia="en-US"/>
              </w:rPr>
            </w:pPr>
            <w:r w:rsidRPr="00F02BE6">
              <w:rPr>
                <w:lang w:eastAsia="en-US"/>
              </w:rPr>
              <w:t>1</w:t>
            </w:r>
          </w:p>
        </w:tc>
        <w:tc>
          <w:tcPr>
            <w:tcW w:w="957" w:type="dxa"/>
          </w:tcPr>
          <w:p w14:paraId="6A90EFBE" w14:textId="77777777" w:rsidR="00973A86" w:rsidRPr="00F02BE6" w:rsidRDefault="00973A86" w:rsidP="003E5D96">
            <w:pPr>
              <w:pStyle w:val="TF"/>
              <w:spacing w:after="0"/>
              <w:rPr>
                <w:lang w:eastAsia="en-US"/>
              </w:rPr>
            </w:pPr>
          </w:p>
        </w:tc>
        <w:tc>
          <w:tcPr>
            <w:tcW w:w="1284" w:type="dxa"/>
          </w:tcPr>
          <w:p w14:paraId="554A4EB3" w14:textId="77777777" w:rsidR="00973A86" w:rsidRPr="00F02BE6" w:rsidRDefault="00973A86" w:rsidP="003E5D96">
            <w:pPr>
              <w:pStyle w:val="TF"/>
              <w:spacing w:after="0"/>
              <w:rPr>
                <w:lang w:eastAsia="en-US"/>
              </w:rPr>
            </w:pPr>
          </w:p>
        </w:tc>
      </w:tr>
      <w:tr w:rsidR="00973A86" w:rsidRPr="00F02BE6" w14:paraId="6C39443A" w14:textId="77777777" w:rsidTr="003E5D96">
        <w:tblPrEx>
          <w:tblCellMar>
            <w:top w:w="0" w:type="dxa"/>
            <w:bottom w:w="0" w:type="dxa"/>
          </w:tblCellMar>
        </w:tblPrEx>
        <w:trPr>
          <w:cantSplit/>
          <w:jc w:val="center"/>
        </w:trPr>
        <w:tc>
          <w:tcPr>
            <w:tcW w:w="929" w:type="dxa"/>
            <w:tcBorders>
              <w:top w:val="single" w:sz="6" w:space="0" w:color="auto"/>
              <w:left w:val="single" w:sz="6" w:space="0" w:color="auto"/>
              <w:bottom w:val="single" w:sz="6" w:space="0" w:color="auto"/>
              <w:right w:val="single" w:sz="6" w:space="0" w:color="auto"/>
            </w:tcBorders>
          </w:tcPr>
          <w:p w14:paraId="5FCADECE" w14:textId="77777777" w:rsidR="00973A86" w:rsidRPr="00F02BE6" w:rsidRDefault="00973A86" w:rsidP="003E5D96">
            <w:pPr>
              <w:pStyle w:val="TF"/>
              <w:spacing w:before="120" w:after="120"/>
              <w:rPr>
                <w:lang w:eastAsia="en-US"/>
              </w:rPr>
            </w:pPr>
            <w:r w:rsidRPr="00F02BE6">
              <w:rPr>
                <w:lang w:eastAsia="en-US"/>
              </w:rPr>
              <w:lastRenderedPageBreak/>
              <w:t>Spare</w:t>
            </w:r>
          </w:p>
        </w:tc>
        <w:tc>
          <w:tcPr>
            <w:tcW w:w="1000" w:type="dxa"/>
            <w:tcBorders>
              <w:top w:val="single" w:sz="6" w:space="0" w:color="auto"/>
              <w:left w:val="single" w:sz="6" w:space="0" w:color="auto"/>
              <w:bottom w:val="single" w:sz="6" w:space="0" w:color="auto"/>
              <w:right w:val="single" w:sz="6" w:space="0" w:color="auto"/>
            </w:tcBorders>
          </w:tcPr>
          <w:p w14:paraId="04D25F6E" w14:textId="77777777" w:rsidR="00973A86" w:rsidRPr="00F02BE6" w:rsidRDefault="00973A86" w:rsidP="003E5D96">
            <w:pPr>
              <w:pStyle w:val="TF"/>
              <w:spacing w:before="120" w:after="120"/>
              <w:rPr>
                <w:lang w:eastAsia="en-US"/>
              </w:rPr>
            </w:pPr>
            <w:r w:rsidRPr="00F02BE6">
              <w:rPr>
                <w:lang w:eastAsia="en-US"/>
              </w:rPr>
              <w:t>SRO</w:t>
            </w:r>
          </w:p>
        </w:tc>
        <w:tc>
          <w:tcPr>
            <w:tcW w:w="942" w:type="dxa"/>
            <w:tcBorders>
              <w:top w:val="single" w:sz="6" w:space="0" w:color="auto"/>
              <w:left w:val="single" w:sz="6" w:space="0" w:color="auto"/>
              <w:bottom w:val="single" w:sz="6" w:space="0" w:color="auto"/>
              <w:right w:val="single" w:sz="6" w:space="0" w:color="auto"/>
            </w:tcBorders>
          </w:tcPr>
          <w:p w14:paraId="15A3A33B" w14:textId="77777777" w:rsidR="00973A86" w:rsidRPr="00F02BE6" w:rsidRDefault="00973A86" w:rsidP="003E5D96">
            <w:pPr>
              <w:pStyle w:val="TF"/>
              <w:spacing w:before="120" w:after="120"/>
              <w:rPr>
                <w:lang w:eastAsia="en-US"/>
              </w:rPr>
            </w:pPr>
            <w:r w:rsidRPr="00F02BE6">
              <w:rPr>
                <w:lang w:eastAsia="en-US"/>
              </w:rPr>
              <w:t>FPC EPC</w:t>
            </w:r>
          </w:p>
        </w:tc>
        <w:tc>
          <w:tcPr>
            <w:tcW w:w="4785" w:type="dxa"/>
            <w:gridSpan w:val="5"/>
            <w:tcBorders>
              <w:top w:val="single" w:sz="6" w:space="0" w:color="auto"/>
              <w:left w:val="single" w:sz="6" w:space="0" w:color="auto"/>
              <w:bottom w:val="single" w:sz="6" w:space="0" w:color="auto"/>
              <w:right w:val="single" w:sz="6" w:space="0" w:color="auto"/>
            </w:tcBorders>
          </w:tcPr>
          <w:p w14:paraId="41B9BE9D" w14:textId="77777777" w:rsidR="00973A86" w:rsidRPr="00F02BE6" w:rsidRDefault="00973A86" w:rsidP="003E5D96">
            <w:pPr>
              <w:pStyle w:val="TF"/>
              <w:spacing w:before="120" w:after="120"/>
              <w:rPr>
                <w:lang w:eastAsia="en-US"/>
              </w:rPr>
            </w:pPr>
            <w:r w:rsidRPr="00F02BE6">
              <w:rPr>
                <w:sz w:val="22"/>
                <w:lang w:eastAsia="en-US"/>
              </w:rPr>
              <w:t>Ordered MS power level</w:t>
            </w:r>
          </w:p>
        </w:tc>
        <w:tc>
          <w:tcPr>
            <w:tcW w:w="957" w:type="dxa"/>
            <w:tcBorders>
              <w:left w:val="nil"/>
            </w:tcBorders>
          </w:tcPr>
          <w:p w14:paraId="0DD25F03" w14:textId="77777777" w:rsidR="00973A86" w:rsidRPr="00F02BE6" w:rsidRDefault="00973A86" w:rsidP="003E5D96">
            <w:pPr>
              <w:pStyle w:val="TF"/>
              <w:spacing w:before="120" w:after="120"/>
              <w:rPr>
                <w:lang w:eastAsia="en-US"/>
              </w:rPr>
            </w:pPr>
            <w:r w:rsidRPr="00F02BE6">
              <w:rPr>
                <w:sz w:val="22"/>
                <w:lang w:eastAsia="en-US"/>
              </w:rPr>
              <w:t>octet 1</w:t>
            </w:r>
          </w:p>
        </w:tc>
        <w:tc>
          <w:tcPr>
            <w:tcW w:w="1284" w:type="dxa"/>
            <w:tcBorders>
              <w:left w:val="single" w:sz="6" w:space="0" w:color="auto"/>
            </w:tcBorders>
          </w:tcPr>
          <w:p w14:paraId="5A939EA0" w14:textId="77777777" w:rsidR="00973A86" w:rsidRPr="00F02BE6" w:rsidRDefault="00973A86" w:rsidP="003E5D96">
            <w:pPr>
              <w:pStyle w:val="TF"/>
              <w:spacing w:before="120" w:after="120"/>
              <w:rPr>
                <w:lang w:eastAsia="en-US"/>
              </w:rPr>
            </w:pPr>
          </w:p>
        </w:tc>
      </w:tr>
      <w:tr w:rsidR="00973A86" w:rsidRPr="00F02BE6" w14:paraId="62168AF2" w14:textId="77777777" w:rsidTr="003E5D96">
        <w:tblPrEx>
          <w:tblCellMar>
            <w:top w:w="0" w:type="dxa"/>
            <w:bottom w:w="0" w:type="dxa"/>
          </w:tblCellMar>
        </w:tblPrEx>
        <w:trPr>
          <w:jc w:val="center"/>
        </w:trPr>
        <w:tc>
          <w:tcPr>
            <w:tcW w:w="929" w:type="dxa"/>
            <w:tcBorders>
              <w:top w:val="single" w:sz="6" w:space="0" w:color="auto"/>
              <w:left w:val="single" w:sz="6" w:space="0" w:color="auto"/>
              <w:bottom w:val="single" w:sz="6" w:space="0" w:color="auto"/>
            </w:tcBorders>
          </w:tcPr>
          <w:p w14:paraId="6BFB58AF" w14:textId="77777777" w:rsidR="00973A86" w:rsidRPr="00F02BE6" w:rsidRDefault="00973A86" w:rsidP="003E5D96">
            <w:pPr>
              <w:pStyle w:val="TF"/>
              <w:spacing w:before="120" w:after="120"/>
              <w:rPr>
                <w:lang w:eastAsia="en-US"/>
              </w:rPr>
            </w:pPr>
          </w:p>
        </w:tc>
        <w:tc>
          <w:tcPr>
            <w:tcW w:w="6727" w:type="dxa"/>
            <w:gridSpan w:val="7"/>
            <w:tcBorders>
              <w:top w:val="single" w:sz="6" w:space="0" w:color="auto"/>
              <w:bottom w:val="single" w:sz="6" w:space="0" w:color="auto"/>
              <w:right w:val="single" w:sz="6" w:space="0" w:color="auto"/>
            </w:tcBorders>
          </w:tcPr>
          <w:p w14:paraId="248615E8" w14:textId="77777777" w:rsidR="00973A86" w:rsidRPr="00F02BE6" w:rsidRDefault="00973A86" w:rsidP="003E5D96">
            <w:pPr>
              <w:pStyle w:val="TF"/>
              <w:spacing w:before="120" w:after="120"/>
              <w:rPr>
                <w:lang w:eastAsia="en-US"/>
              </w:rPr>
            </w:pPr>
            <w:r w:rsidRPr="00F02BE6">
              <w:rPr>
                <w:sz w:val="22"/>
                <w:lang w:eastAsia="en-US"/>
              </w:rPr>
              <w:t>Ordered timing advance</w:t>
            </w:r>
          </w:p>
        </w:tc>
        <w:tc>
          <w:tcPr>
            <w:tcW w:w="957" w:type="dxa"/>
            <w:tcBorders>
              <w:left w:val="nil"/>
            </w:tcBorders>
          </w:tcPr>
          <w:p w14:paraId="47032126" w14:textId="77777777" w:rsidR="00973A86" w:rsidRPr="00F02BE6" w:rsidRDefault="00973A86" w:rsidP="003E5D96">
            <w:pPr>
              <w:pStyle w:val="TF"/>
              <w:spacing w:before="120" w:after="120"/>
              <w:rPr>
                <w:lang w:eastAsia="en-US"/>
              </w:rPr>
            </w:pPr>
            <w:r w:rsidRPr="00F02BE6">
              <w:rPr>
                <w:sz w:val="22"/>
                <w:lang w:eastAsia="en-US"/>
              </w:rPr>
              <w:t>octet 2</w:t>
            </w:r>
          </w:p>
        </w:tc>
        <w:tc>
          <w:tcPr>
            <w:tcW w:w="1284" w:type="dxa"/>
            <w:tcBorders>
              <w:left w:val="single" w:sz="6" w:space="0" w:color="auto"/>
            </w:tcBorders>
          </w:tcPr>
          <w:p w14:paraId="5E1B8DAA" w14:textId="77777777" w:rsidR="00973A86" w:rsidRPr="00F02BE6" w:rsidRDefault="00973A86" w:rsidP="003E5D96">
            <w:pPr>
              <w:pStyle w:val="TF"/>
              <w:spacing w:before="120" w:after="120"/>
              <w:rPr>
                <w:lang w:eastAsia="en-US"/>
              </w:rPr>
            </w:pPr>
            <w:r w:rsidRPr="00F02BE6">
              <w:rPr>
                <w:sz w:val="22"/>
                <w:lang w:eastAsia="en-US"/>
              </w:rPr>
              <w:t>octet</w:t>
            </w:r>
          </w:p>
        </w:tc>
      </w:tr>
      <w:tr w:rsidR="00973A86" w:rsidRPr="00F02BE6" w14:paraId="6D1C247D"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15DD5E1A" w14:textId="77777777" w:rsidR="00973A86" w:rsidRPr="00F02BE6" w:rsidRDefault="00973A86" w:rsidP="003E5D96">
            <w:pPr>
              <w:pStyle w:val="TF"/>
              <w:spacing w:after="0"/>
              <w:rPr>
                <w:lang w:eastAsia="en-US"/>
              </w:rPr>
            </w:pPr>
          </w:p>
        </w:tc>
        <w:tc>
          <w:tcPr>
            <w:tcW w:w="957" w:type="dxa"/>
            <w:tcBorders>
              <w:left w:val="nil"/>
            </w:tcBorders>
          </w:tcPr>
          <w:p w14:paraId="686FCC68" w14:textId="77777777" w:rsidR="00973A86" w:rsidRPr="00F02BE6" w:rsidRDefault="00973A86" w:rsidP="003E5D96">
            <w:pPr>
              <w:pStyle w:val="TF"/>
              <w:spacing w:after="0"/>
              <w:rPr>
                <w:lang w:eastAsia="en-US"/>
              </w:rPr>
            </w:pPr>
            <w:r w:rsidRPr="00F02BE6">
              <w:rPr>
                <w:sz w:val="22"/>
                <w:lang w:eastAsia="en-US"/>
              </w:rPr>
              <w:t>octet 3</w:t>
            </w:r>
          </w:p>
        </w:tc>
        <w:tc>
          <w:tcPr>
            <w:tcW w:w="1284" w:type="dxa"/>
            <w:tcBorders>
              <w:left w:val="single" w:sz="6" w:space="0" w:color="auto"/>
            </w:tcBorders>
          </w:tcPr>
          <w:p w14:paraId="24019E21" w14:textId="77777777" w:rsidR="00973A86" w:rsidRPr="00F02BE6" w:rsidRDefault="00973A86" w:rsidP="003E5D96">
            <w:pPr>
              <w:pStyle w:val="TF"/>
              <w:spacing w:after="0"/>
              <w:rPr>
                <w:lang w:eastAsia="en-US"/>
              </w:rPr>
            </w:pPr>
            <w:r w:rsidRPr="00F02BE6">
              <w:rPr>
                <w:sz w:val="22"/>
                <w:lang w:eastAsia="en-US"/>
              </w:rPr>
              <w:t>numbering</w:t>
            </w:r>
          </w:p>
        </w:tc>
      </w:tr>
      <w:tr w:rsidR="00973A86" w:rsidRPr="00F02BE6" w14:paraId="709F034A" w14:textId="77777777" w:rsidTr="003E5D96">
        <w:tblPrEx>
          <w:tblCellMar>
            <w:top w:w="0" w:type="dxa"/>
            <w:bottom w:w="0" w:type="dxa"/>
          </w:tblCellMar>
        </w:tblPrEx>
        <w:trPr>
          <w:jc w:val="center"/>
        </w:trPr>
        <w:tc>
          <w:tcPr>
            <w:tcW w:w="929" w:type="dxa"/>
            <w:tcBorders>
              <w:left w:val="single" w:sz="6" w:space="0" w:color="auto"/>
            </w:tcBorders>
          </w:tcPr>
          <w:p w14:paraId="6BB0BAB5" w14:textId="77777777" w:rsidR="00973A86" w:rsidRPr="00F02BE6" w:rsidRDefault="00973A86" w:rsidP="003E5D96">
            <w:pPr>
              <w:pStyle w:val="TF"/>
              <w:spacing w:after="0"/>
              <w:rPr>
                <w:lang w:eastAsia="en-US"/>
              </w:rPr>
            </w:pPr>
          </w:p>
        </w:tc>
        <w:tc>
          <w:tcPr>
            <w:tcW w:w="1000" w:type="dxa"/>
            <w:tcBorders>
              <w:bottom w:val="single" w:sz="6" w:space="0" w:color="auto"/>
            </w:tcBorders>
          </w:tcPr>
          <w:p w14:paraId="75F78FC9" w14:textId="77777777" w:rsidR="00973A86" w:rsidRPr="00F02BE6" w:rsidRDefault="00973A86" w:rsidP="003E5D96">
            <w:pPr>
              <w:pStyle w:val="TF"/>
              <w:spacing w:after="0"/>
              <w:rPr>
                <w:lang w:eastAsia="en-US"/>
              </w:rPr>
            </w:pPr>
          </w:p>
        </w:tc>
        <w:tc>
          <w:tcPr>
            <w:tcW w:w="942" w:type="dxa"/>
            <w:tcBorders>
              <w:bottom w:val="single" w:sz="6" w:space="0" w:color="auto"/>
            </w:tcBorders>
          </w:tcPr>
          <w:p w14:paraId="355410B9" w14:textId="77777777" w:rsidR="00973A86" w:rsidRPr="00F02BE6" w:rsidRDefault="00973A86" w:rsidP="003E5D96">
            <w:pPr>
              <w:pStyle w:val="TF"/>
              <w:spacing w:after="0"/>
              <w:rPr>
                <w:lang w:eastAsia="en-US"/>
              </w:rPr>
            </w:pPr>
          </w:p>
        </w:tc>
        <w:tc>
          <w:tcPr>
            <w:tcW w:w="1914" w:type="dxa"/>
            <w:gridSpan w:val="2"/>
          </w:tcPr>
          <w:p w14:paraId="7512690A" w14:textId="77777777" w:rsidR="00973A86" w:rsidRPr="00F02BE6" w:rsidRDefault="00973A86" w:rsidP="003E5D96">
            <w:pPr>
              <w:pStyle w:val="TF"/>
              <w:spacing w:after="0"/>
              <w:rPr>
                <w:lang w:eastAsia="en-US"/>
              </w:rPr>
            </w:pPr>
            <w:r w:rsidRPr="00F02BE6">
              <w:rPr>
                <w:sz w:val="22"/>
                <w:lang w:eastAsia="en-US"/>
              </w:rPr>
              <w:t>21</w:t>
            </w:r>
          </w:p>
        </w:tc>
        <w:tc>
          <w:tcPr>
            <w:tcW w:w="957" w:type="dxa"/>
            <w:tcBorders>
              <w:bottom w:val="single" w:sz="6" w:space="0" w:color="auto"/>
            </w:tcBorders>
          </w:tcPr>
          <w:p w14:paraId="5E548AAF"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6C5944B2" w14:textId="77777777" w:rsidR="00973A86" w:rsidRPr="00F02BE6" w:rsidRDefault="00973A86" w:rsidP="003E5D96">
            <w:pPr>
              <w:pStyle w:val="TF"/>
              <w:spacing w:after="0"/>
              <w:rPr>
                <w:lang w:eastAsia="en-US"/>
              </w:rPr>
            </w:pPr>
          </w:p>
        </w:tc>
        <w:tc>
          <w:tcPr>
            <w:tcW w:w="957" w:type="dxa"/>
            <w:tcBorders>
              <w:right w:val="single" w:sz="6" w:space="0" w:color="auto"/>
            </w:tcBorders>
          </w:tcPr>
          <w:p w14:paraId="37AD5ACC" w14:textId="77777777" w:rsidR="00973A86" w:rsidRPr="00F02BE6" w:rsidRDefault="00973A86" w:rsidP="003E5D96">
            <w:pPr>
              <w:pStyle w:val="TF"/>
              <w:spacing w:after="0"/>
              <w:rPr>
                <w:lang w:eastAsia="en-US"/>
              </w:rPr>
            </w:pPr>
          </w:p>
        </w:tc>
        <w:tc>
          <w:tcPr>
            <w:tcW w:w="957" w:type="dxa"/>
            <w:tcBorders>
              <w:left w:val="nil"/>
            </w:tcBorders>
          </w:tcPr>
          <w:p w14:paraId="108120F3" w14:textId="77777777" w:rsidR="00973A86" w:rsidRPr="00F02BE6" w:rsidRDefault="00973A86" w:rsidP="003E5D96">
            <w:pPr>
              <w:pStyle w:val="TF"/>
              <w:spacing w:after="0"/>
              <w:rPr>
                <w:lang w:eastAsia="en-US"/>
              </w:rPr>
            </w:pPr>
          </w:p>
        </w:tc>
        <w:tc>
          <w:tcPr>
            <w:tcW w:w="1284" w:type="dxa"/>
            <w:tcBorders>
              <w:left w:val="single" w:sz="6" w:space="0" w:color="auto"/>
            </w:tcBorders>
          </w:tcPr>
          <w:p w14:paraId="44D9BFC7" w14:textId="77777777" w:rsidR="00973A86" w:rsidRPr="00F02BE6" w:rsidRDefault="00973A86" w:rsidP="003E5D96">
            <w:pPr>
              <w:pStyle w:val="TF"/>
              <w:spacing w:after="0"/>
              <w:rPr>
                <w:lang w:eastAsia="en-US"/>
              </w:rPr>
            </w:pPr>
          </w:p>
        </w:tc>
      </w:tr>
      <w:tr w:rsidR="00973A86" w:rsidRPr="00F02BE6" w14:paraId="0D12B52A" w14:textId="77777777" w:rsidTr="003E5D96">
        <w:tblPrEx>
          <w:tblCellMar>
            <w:top w:w="0" w:type="dxa"/>
            <w:bottom w:w="0" w:type="dxa"/>
          </w:tblCellMar>
        </w:tblPrEx>
        <w:trPr>
          <w:jc w:val="center"/>
        </w:trPr>
        <w:tc>
          <w:tcPr>
            <w:tcW w:w="929" w:type="dxa"/>
            <w:tcBorders>
              <w:top w:val="single" w:sz="6" w:space="0" w:color="auto"/>
              <w:left w:val="single" w:sz="6" w:space="0" w:color="auto"/>
            </w:tcBorders>
          </w:tcPr>
          <w:p w14:paraId="1F4E3176" w14:textId="77777777" w:rsidR="00973A86" w:rsidRPr="00F02BE6" w:rsidRDefault="00973A86" w:rsidP="003E5D96">
            <w:pPr>
              <w:pStyle w:val="TF"/>
              <w:spacing w:after="0"/>
              <w:rPr>
                <w:lang w:eastAsia="en-US"/>
              </w:rPr>
            </w:pPr>
          </w:p>
        </w:tc>
        <w:tc>
          <w:tcPr>
            <w:tcW w:w="1000" w:type="dxa"/>
          </w:tcPr>
          <w:p w14:paraId="15CC2DD9" w14:textId="77777777" w:rsidR="00973A86" w:rsidRPr="00F02BE6" w:rsidRDefault="00973A86" w:rsidP="003E5D96">
            <w:pPr>
              <w:pStyle w:val="TF"/>
              <w:spacing w:after="0"/>
              <w:rPr>
                <w:lang w:eastAsia="en-US"/>
              </w:rPr>
            </w:pPr>
          </w:p>
        </w:tc>
        <w:tc>
          <w:tcPr>
            <w:tcW w:w="942" w:type="dxa"/>
          </w:tcPr>
          <w:p w14:paraId="5507973A" w14:textId="77777777" w:rsidR="00973A86" w:rsidRPr="00F02BE6" w:rsidRDefault="00973A86" w:rsidP="003E5D96">
            <w:pPr>
              <w:pStyle w:val="TF"/>
              <w:spacing w:after="0"/>
              <w:rPr>
                <w:lang w:eastAsia="en-US"/>
              </w:rPr>
            </w:pPr>
          </w:p>
        </w:tc>
        <w:tc>
          <w:tcPr>
            <w:tcW w:w="1914" w:type="dxa"/>
            <w:gridSpan w:val="2"/>
          </w:tcPr>
          <w:p w14:paraId="1F416B28" w14:textId="77777777" w:rsidR="00973A86" w:rsidRPr="00F02BE6" w:rsidRDefault="00973A86" w:rsidP="003E5D96">
            <w:pPr>
              <w:pStyle w:val="TF"/>
              <w:spacing w:after="0"/>
              <w:rPr>
                <w:lang w:eastAsia="en-US"/>
              </w:rPr>
            </w:pPr>
            <w:r w:rsidRPr="00F02BE6">
              <w:rPr>
                <w:sz w:val="22"/>
                <w:lang w:eastAsia="en-US"/>
              </w:rPr>
              <w:t>octets</w:t>
            </w:r>
          </w:p>
        </w:tc>
        <w:tc>
          <w:tcPr>
            <w:tcW w:w="957" w:type="dxa"/>
          </w:tcPr>
          <w:p w14:paraId="2BB8A444" w14:textId="77777777" w:rsidR="00973A86" w:rsidRPr="00F02BE6" w:rsidRDefault="00973A86" w:rsidP="003E5D96">
            <w:pPr>
              <w:pStyle w:val="TF"/>
              <w:spacing w:after="0"/>
              <w:rPr>
                <w:lang w:eastAsia="en-US"/>
              </w:rPr>
            </w:pPr>
          </w:p>
        </w:tc>
        <w:tc>
          <w:tcPr>
            <w:tcW w:w="957" w:type="dxa"/>
          </w:tcPr>
          <w:p w14:paraId="65828A29"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5BFB2F58" w14:textId="77777777" w:rsidR="00973A86" w:rsidRPr="00F02BE6" w:rsidRDefault="00973A86" w:rsidP="003E5D96">
            <w:pPr>
              <w:pStyle w:val="TF"/>
              <w:spacing w:after="0"/>
              <w:rPr>
                <w:lang w:eastAsia="en-US"/>
              </w:rPr>
            </w:pPr>
          </w:p>
        </w:tc>
        <w:tc>
          <w:tcPr>
            <w:tcW w:w="2241" w:type="dxa"/>
            <w:gridSpan w:val="2"/>
            <w:tcBorders>
              <w:left w:val="nil"/>
            </w:tcBorders>
          </w:tcPr>
          <w:p w14:paraId="4E5424C0" w14:textId="77777777" w:rsidR="00973A86" w:rsidRPr="00F02BE6" w:rsidRDefault="00973A86" w:rsidP="003E5D96">
            <w:pPr>
              <w:pStyle w:val="TF"/>
              <w:spacing w:after="0"/>
              <w:rPr>
                <w:lang w:eastAsia="en-US"/>
              </w:rPr>
            </w:pPr>
            <w:r w:rsidRPr="00F02BE6">
              <w:rPr>
                <w:lang w:eastAsia="en-US"/>
              </w:rPr>
              <w:t>V</w:t>
            </w:r>
          </w:p>
        </w:tc>
      </w:tr>
      <w:tr w:rsidR="00973A86" w:rsidRPr="00F02BE6" w14:paraId="427478D6" w14:textId="77777777" w:rsidTr="003E5D96">
        <w:tblPrEx>
          <w:tblCellMar>
            <w:top w:w="0" w:type="dxa"/>
            <w:bottom w:w="0" w:type="dxa"/>
          </w:tblCellMar>
        </w:tblPrEx>
        <w:trPr>
          <w:jc w:val="center"/>
        </w:trPr>
        <w:tc>
          <w:tcPr>
            <w:tcW w:w="929" w:type="dxa"/>
          </w:tcPr>
          <w:p w14:paraId="21BCD6D0" w14:textId="77777777" w:rsidR="00973A86" w:rsidRPr="00F02BE6" w:rsidRDefault="00973A86" w:rsidP="003E5D96">
            <w:pPr>
              <w:pStyle w:val="TAL"/>
            </w:pPr>
            <w:r w:rsidRPr="00F02BE6">
              <w:t>:</w:t>
            </w:r>
          </w:p>
        </w:tc>
        <w:tc>
          <w:tcPr>
            <w:tcW w:w="1000" w:type="dxa"/>
          </w:tcPr>
          <w:p w14:paraId="6489B922" w14:textId="77777777" w:rsidR="00973A86" w:rsidRPr="00F02BE6" w:rsidRDefault="00973A86" w:rsidP="003E5D96">
            <w:pPr>
              <w:pStyle w:val="TF"/>
              <w:spacing w:after="0"/>
              <w:rPr>
                <w:lang w:eastAsia="en-US"/>
              </w:rPr>
            </w:pPr>
          </w:p>
        </w:tc>
        <w:tc>
          <w:tcPr>
            <w:tcW w:w="942" w:type="dxa"/>
          </w:tcPr>
          <w:p w14:paraId="129049D0" w14:textId="77777777" w:rsidR="00973A86" w:rsidRPr="00F02BE6" w:rsidRDefault="00973A86" w:rsidP="003E5D96">
            <w:pPr>
              <w:pStyle w:val="TF"/>
              <w:spacing w:after="0"/>
              <w:rPr>
                <w:lang w:eastAsia="en-US"/>
              </w:rPr>
            </w:pPr>
          </w:p>
        </w:tc>
        <w:tc>
          <w:tcPr>
            <w:tcW w:w="957" w:type="dxa"/>
          </w:tcPr>
          <w:p w14:paraId="446C58B9" w14:textId="77777777" w:rsidR="00973A86" w:rsidRPr="00F02BE6" w:rsidRDefault="00973A86" w:rsidP="003E5D96">
            <w:pPr>
              <w:pStyle w:val="TF"/>
              <w:spacing w:after="0"/>
              <w:rPr>
                <w:lang w:eastAsia="en-US"/>
              </w:rPr>
            </w:pPr>
          </w:p>
        </w:tc>
        <w:tc>
          <w:tcPr>
            <w:tcW w:w="957" w:type="dxa"/>
          </w:tcPr>
          <w:p w14:paraId="0B9498D6" w14:textId="77777777" w:rsidR="00973A86" w:rsidRPr="00F02BE6" w:rsidRDefault="00973A86" w:rsidP="003E5D96">
            <w:pPr>
              <w:pStyle w:val="TF"/>
              <w:spacing w:after="0"/>
              <w:rPr>
                <w:lang w:eastAsia="en-US"/>
              </w:rPr>
            </w:pPr>
          </w:p>
        </w:tc>
        <w:tc>
          <w:tcPr>
            <w:tcW w:w="957" w:type="dxa"/>
          </w:tcPr>
          <w:p w14:paraId="5EB8053C" w14:textId="77777777" w:rsidR="00973A86" w:rsidRPr="00F02BE6" w:rsidRDefault="00973A86" w:rsidP="003E5D96">
            <w:pPr>
              <w:pStyle w:val="TF"/>
              <w:spacing w:after="0"/>
              <w:rPr>
                <w:lang w:eastAsia="en-US"/>
              </w:rPr>
            </w:pPr>
          </w:p>
        </w:tc>
        <w:tc>
          <w:tcPr>
            <w:tcW w:w="957" w:type="dxa"/>
          </w:tcPr>
          <w:p w14:paraId="54ADB12D" w14:textId="77777777" w:rsidR="00973A86" w:rsidRPr="00F02BE6" w:rsidRDefault="00973A86" w:rsidP="003E5D96">
            <w:pPr>
              <w:pStyle w:val="TF"/>
              <w:spacing w:after="0"/>
              <w:rPr>
                <w:lang w:eastAsia="en-US"/>
              </w:rPr>
            </w:pPr>
          </w:p>
        </w:tc>
        <w:tc>
          <w:tcPr>
            <w:tcW w:w="957" w:type="dxa"/>
          </w:tcPr>
          <w:p w14:paraId="2672F825" w14:textId="77777777" w:rsidR="00973A86" w:rsidRPr="00F02BE6" w:rsidRDefault="00973A86" w:rsidP="003E5D96">
            <w:pPr>
              <w:pStyle w:val="TAR"/>
            </w:pPr>
            <w:r w:rsidRPr="00F02BE6">
              <w:t>:</w:t>
            </w:r>
          </w:p>
        </w:tc>
        <w:tc>
          <w:tcPr>
            <w:tcW w:w="957" w:type="dxa"/>
          </w:tcPr>
          <w:p w14:paraId="23A67364" w14:textId="77777777" w:rsidR="00973A86" w:rsidRPr="00F02BE6" w:rsidRDefault="00973A86" w:rsidP="003E5D96">
            <w:pPr>
              <w:pStyle w:val="TF"/>
              <w:spacing w:after="0"/>
              <w:rPr>
                <w:lang w:eastAsia="en-US"/>
              </w:rPr>
            </w:pPr>
          </w:p>
        </w:tc>
        <w:tc>
          <w:tcPr>
            <w:tcW w:w="1284" w:type="dxa"/>
          </w:tcPr>
          <w:p w14:paraId="43A595E6" w14:textId="77777777" w:rsidR="00973A86" w:rsidRPr="00F02BE6" w:rsidRDefault="00973A86" w:rsidP="003E5D96">
            <w:pPr>
              <w:pStyle w:val="TF"/>
              <w:spacing w:after="0"/>
              <w:rPr>
                <w:lang w:eastAsia="en-US"/>
              </w:rPr>
            </w:pPr>
          </w:p>
        </w:tc>
      </w:tr>
      <w:tr w:rsidR="00973A86" w:rsidRPr="00F02BE6" w14:paraId="724F5C3B" w14:textId="77777777" w:rsidTr="003E5D96">
        <w:tblPrEx>
          <w:tblCellMar>
            <w:top w:w="0" w:type="dxa"/>
            <w:bottom w:w="0" w:type="dxa"/>
          </w:tblCellMar>
        </w:tblPrEx>
        <w:trPr>
          <w:jc w:val="center"/>
        </w:trPr>
        <w:tc>
          <w:tcPr>
            <w:tcW w:w="929" w:type="dxa"/>
          </w:tcPr>
          <w:p w14:paraId="094C933F" w14:textId="77777777" w:rsidR="00973A86" w:rsidRPr="00F02BE6" w:rsidRDefault="00973A86" w:rsidP="003E5D96">
            <w:pPr>
              <w:pStyle w:val="TAL"/>
            </w:pPr>
            <w:r w:rsidRPr="00F02BE6">
              <w:t>:</w:t>
            </w:r>
          </w:p>
        </w:tc>
        <w:tc>
          <w:tcPr>
            <w:tcW w:w="1000" w:type="dxa"/>
          </w:tcPr>
          <w:p w14:paraId="59B981C5" w14:textId="77777777" w:rsidR="00973A86" w:rsidRPr="00F02BE6" w:rsidRDefault="00973A86" w:rsidP="003E5D96">
            <w:pPr>
              <w:pStyle w:val="TF"/>
              <w:spacing w:after="0"/>
              <w:rPr>
                <w:lang w:eastAsia="en-US"/>
              </w:rPr>
            </w:pPr>
          </w:p>
        </w:tc>
        <w:tc>
          <w:tcPr>
            <w:tcW w:w="942" w:type="dxa"/>
          </w:tcPr>
          <w:p w14:paraId="3CB45103" w14:textId="77777777" w:rsidR="00973A86" w:rsidRPr="00F02BE6" w:rsidRDefault="00973A86" w:rsidP="003E5D96">
            <w:pPr>
              <w:pStyle w:val="TF"/>
              <w:spacing w:after="0"/>
              <w:rPr>
                <w:lang w:eastAsia="en-US"/>
              </w:rPr>
            </w:pPr>
          </w:p>
        </w:tc>
        <w:tc>
          <w:tcPr>
            <w:tcW w:w="957" w:type="dxa"/>
          </w:tcPr>
          <w:p w14:paraId="6C94AFE3" w14:textId="77777777" w:rsidR="00973A86" w:rsidRPr="00F02BE6" w:rsidRDefault="00973A86" w:rsidP="003E5D96">
            <w:pPr>
              <w:pStyle w:val="TF"/>
              <w:spacing w:after="0"/>
              <w:rPr>
                <w:lang w:eastAsia="en-US"/>
              </w:rPr>
            </w:pPr>
          </w:p>
        </w:tc>
        <w:tc>
          <w:tcPr>
            <w:tcW w:w="957" w:type="dxa"/>
          </w:tcPr>
          <w:p w14:paraId="1F2C8277" w14:textId="77777777" w:rsidR="00973A86" w:rsidRPr="00F02BE6" w:rsidRDefault="00973A86" w:rsidP="003E5D96">
            <w:pPr>
              <w:pStyle w:val="TF"/>
              <w:spacing w:after="0"/>
              <w:rPr>
                <w:lang w:eastAsia="en-US"/>
              </w:rPr>
            </w:pPr>
          </w:p>
        </w:tc>
        <w:tc>
          <w:tcPr>
            <w:tcW w:w="957" w:type="dxa"/>
          </w:tcPr>
          <w:p w14:paraId="0995D165" w14:textId="77777777" w:rsidR="00973A86" w:rsidRPr="00F02BE6" w:rsidRDefault="00973A86" w:rsidP="003E5D96">
            <w:pPr>
              <w:pStyle w:val="TF"/>
              <w:spacing w:after="0"/>
              <w:rPr>
                <w:lang w:eastAsia="en-US"/>
              </w:rPr>
            </w:pPr>
          </w:p>
        </w:tc>
        <w:tc>
          <w:tcPr>
            <w:tcW w:w="957" w:type="dxa"/>
          </w:tcPr>
          <w:p w14:paraId="538ED214" w14:textId="77777777" w:rsidR="00973A86" w:rsidRPr="00F02BE6" w:rsidRDefault="00973A86" w:rsidP="003E5D96">
            <w:pPr>
              <w:pStyle w:val="TF"/>
              <w:spacing w:after="0"/>
              <w:rPr>
                <w:lang w:eastAsia="en-US"/>
              </w:rPr>
            </w:pPr>
          </w:p>
        </w:tc>
        <w:tc>
          <w:tcPr>
            <w:tcW w:w="957" w:type="dxa"/>
          </w:tcPr>
          <w:p w14:paraId="291E208F" w14:textId="77777777" w:rsidR="00973A86" w:rsidRPr="00F02BE6" w:rsidRDefault="00973A86" w:rsidP="003E5D96">
            <w:pPr>
              <w:pStyle w:val="TAR"/>
            </w:pPr>
            <w:r w:rsidRPr="00F02BE6">
              <w:t>:</w:t>
            </w:r>
          </w:p>
        </w:tc>
        <w:tc>
          <w:tcPr>
            <w:tcW w:w="957" w:type="dxa"/>
          </w:tcPr>
          <w:p w14:paraId="03D3D8E2" w14:textId="77777777" w:rsidR="00973A86" w:rsidRPr="00F02BE6" w:rsidRDefault="00973A86" w:rsidP="003E5D96">
            <w:pPr>
              <w:pStyle w:val="TF"/>
              <w:spacing w:after="0"/>
              <w:rPr>
                <w:lang w:eastAsia="en-US"/>
              </w:rPr>
            </w:pPr>
          </w:p>
        </w:tc>
        <w:tc>
          <w:tcPr>
            <w:tcW w:w="1284" w:type="dxa"/>
          </w:tcPr>
          <w:p w14:paraId="7133FBCA" w14:textId="77777777" w:rsidR="00973A86" w:rsidRPr="00F02BE6" w:rsidRDefault="00973A86" w:rsidP="003E5D96">
            <w:pPr>
              <w:pStyle w:val="TF"/>
              <w:spacing w:after="0"/>
              <w:rPr>
                <w:lang w:eastAsia="en-US"/>
              </w:rPr>
            </w:pPr>
          </w:p>
        </w:tc>
      </w:tr>
      <w:tr w:rsidR="00973A86" w:rsidRPr="00F02BE6" w14:paraId="2C3B0558" w14:textId="77777777" w:rsidTr="003E5D96">
        <w:tblPrEx>
          <w:tblCellMar>
            <w:top w:w="0" w:type="dxa"/>
            <w:bottom w:w="0" w:type="dxa"/>
          </w:tblCellMar>
        </w:tblPrEx>
        <w:trPr>
          <w:jc w:val="center"/>
        </w:trPr>
        <w:tc>
          <w:tcPr>
            <w:tcW w:w="929" w:type="dxa"/>
          </w:tcPr>
          <w:p w14:paraId="69923A58" w14:textId="77777777" w:rsidR="00973A86" w:rsidRPr="00F02BE6" w:rsidRDefault="00973A86" w:rsidP="003E5D96">
            <w:pPr>
              <w:pStyle w:val="TAL"/>
            </w:pPr>
            <w:r w:rsidRPr="00F02BE6">
              <w:t>:</w:t>
            </w:r>
          </w:p>
        </w:tc>
        <w:tc>
          <w:tcPr>
            <w:tcW w:w="1000" w:type="dxa"/>
          </w:tcPr>
          <w:p w14:paraId="29D52600" w14:textId="77777777" w:rsidR="00973A86" w:rsidRPr="00F02BE6" w:rsidRDefault="00973A86" w:rsidP="003E5D96">
            <w:pPr>
              <w:pStyle w:val="TF"/>
              <w:spacing w:after="0"/>
              <w:rPr>
                <w:lang w:eastAsia="en-US"/>
              </w:rPr>
            </w:pPr>
          </w:p>
        </w:tc>
        <w:tc>
          <w:tcPr>
            <w:tcW w:w="942" w:type="dxa"/>
          </w:tcPr>
          <w:p w14:paraId="711F9448" w14:textId="77777777" w:rsidR="00973A86" w:rsidRPr="00F02BE6" w:rsidRDefault="00973A86" w:rsidP="003E5D96">
            <w:pPr>
              <w:pStyle w:val="TF"/>
              <w:spacing w:after="0"/>
              <w:rPr>
                <w:lang w:eastAsia="en-US"/>
              </w:rPr>
            </w:pPr>
          </w:p>
        </w:tc>
        <w:tc>
          <w:tcPr>
            <w:tcW w:w="957" w:type="dxa"/>
          </w:tcPr>
          <w:p w14:paraId="63887688" w14:textId="77777777" w:rsidR="00973A86" w:rsidRPr="00F02BE6" w:rsidRDefault="00973A86" w:rsidP="003E5D96">
            <w:pPr>
              <w:pStyle w:val="TF"/>
              <w:spacing w:after="0"/>
              <w:rPr>
                <w:lang w:eastAsia="en-US"/>
              </w:rPr>
            </w:pPr>
          </w:p>
        </w:tc>
        <w:tc>
          <w:tcPr>
            <w:tcW w:w="957" w:type="dxa"/>
          </w:tcPr>
          <w:p w14:paraId="05381A4C" w14:textId="77777777" w:rsidR="00973A86" w:rsidRPr="00F02BE6" w:rsidRDefault="00973A86" w:rsidP="003E5D96">
            <w:pPr>
              <w:pStyle w:val="TF"/>
              <w:spacing w:after="0"/>
              <w:rPr>
                <w:lang w:eastAsia="en-US"/>
              </w:rPr>
            </w:pPr>
          </w:p>
        </w:tc>
        <w:tc>
          <w:tcPr>
            <w:tcW w:w="957" w:type="dxa"/>
          </w:tcPr>
          <w:p w14:paraId="545595BF" w14:textId="77777777" w:rsidR="00973A86" w:rsidRPr="00F02BE6" w:rsidRDefault="00973A86" w:rsidP="003E5D96">
            <w:pPr>
              <w:pStyle w:val="TF"/>
              <w:spacing w:after="0"/>
              <w:rPr>
                <w:lang w:eastAsia="en-US"/>
              </w:rPr>
            </w:pPr>
          </w:p>
        </w:tc>
        <w:tc>
          <w:tcPr>
            <w:tcW w:w="957" w:type="dxa"/>
          </w:tcPr>
          <w:p w14:paraId="725EACCE" w14:textId="77777777" w:rsidR="00973A86" w:rsidRPr="00F02BE6" w:rsidRDefault="00973A86" w:rsidP="003E5D96">
            <w:pPr>
              <w:pStyle w:val="TF"/>
              <w:spacing w:after="0"/>
              <w:rPr>
                <w:lang w:eastAsia="en-US"/>
              </w:rPr>
            </w:pPr>
          </w:p>
        </w:tc>
        <w:tc>
          <w:tcPr>
            <w:tcW w:w="957" w:type="dxa"/>
          </w:tcPr>
          <w:p w14:paraId="351854AC" w14:textId="77777777" w:rsidR="00973A86" w:rsidRPr="00F02BE6" w:rsidRDefault="00973A86" w:rsidP="003E5D96">
            <w:pPr>
              <w:pStyle w:val="TAR"/>
            </w:pPr>
            <w:r w:rsidRPr="00F02BE6">
              <w:t>:</w:t>
            </w:r>
          </w:p>
        </w:tc>
        <w:tc>
          <w:tcPr>
            <w:tcW w:w="957" w:type="dxa"/>
          </w:tcPr>
          <w:p w14:paraId="01750B74" w14:textId="77777777" w:rsidR="00973A86" w:rsidRPr="00F02BE6" w:rsidRDefault="00973A86" w:rsidP="003E5D96">
            <w:pPr>
              <w:pStyle w:val="TF"/>
              <w:spacing w:after="0"/>
              <w:rPr>
                <w:lang w:eastAsia="en-US"/>
              </w:rPr>
            </w:pPr>
          </w:p>
        </w:tc>
        <w:tc>
          <w:tcPr>
            <w:tcW w:w="1284" w:type="dxa"/>
          </w:tcPr>
          <w:p w14:paraId="024500C4" w14:textId="77777777" w:rsidR="00973A86" w:rsidRPr="00F02BE6" w:rsidRDefault="00973A86" w:rsidP="003E5D96">
            <w:pPr>
              <w:pStyle w:val="TF"/>
              <w:spacing w:after="0"/>
              <w:rPr>
                <w:lang w:eastAsia="en-US"/>
              </w:rPr>
            </w:pPr>
          </w:p>
        </w:tc>
      </w:tr>
      <w:tr w:rsidR="00973A86" w:rsidRPr="00F02BE6" w14:paraId="2E7FA2EA" w14:textId="77777777" w:rsidTr="003E5D96">
        <w:tblPrEx>
          <w:tblCellMar>
            <w:top w:w="0" w:type="dxa"/>
            <w:bottom w:w="0" w:type="dxa"/>
          </w:tblCellMar>
        </w:tblPrEx>
        <w:trPr>
          <w:jc w:val="center"/>
        </w:trPr>
        <w:tc>
          <w:tcPr>
            <w:tcW w:w="929" w:type="dxa"/>
            <w:tcBorders>
              <w:left w:val="single" w:sz="6" w:space="0" w:color="auto"/>
              <w:bottom w:val="single" w:sz="6" w:space="0" w:color="auto"/>
            </w:tcBorders>
          </w:tcPr>
          <w:p w14:paraId="6F48D166" w14:textId="77777777" w:rsidR="00973A86" w:rsidRPr="00F02BE6" w:rsidRDefault="00973A86" w:rsidP="003E5D96">
            <w:pPr>
              <w:pStyle w:val="TF"/>
              <w:spacing w:after="0"/>
              <w:rPr>
                <w:lang w:eastAsia="en-US"/>
              </w:rPr>
            </w:pPr>
          </w:p>
        </w:tc>
        <w:tc>
          <w:tcPr>
            <w:tcW w:w="1000" w:type="dxa"/>
          </w:tcPr>
          <w:p w14:paraId="57963219" w14:textId="77777777" w:rsidR="00973A86" w:rsidRPr="00F02BE6" w:rsidRDefault="00973A86" w:rsidP="003E5D96">
            <w:pPr>
              <w:pStyle w:val="TF"/>
              <w:spacing w:after="0"/>
              <w:rPr>
                <w:lang w:eastAsia="en-US"/>
              </w:rPr>
            </w:pPr>
          </w:p>
        </w:tc>
        <w:tc>
          <w:tcPr>
            <w:tcW w:w="942" w:type="dxa"/>
          </w:tcPr>
          <w:p w14:paraId="380CCADD" w14:textId="77777777" w:rsidR="00973A86" w:rsidRPr="00F02BE6" w:rsidRDefault="00973A86" w:rsidP="003E5D96">
            <w:pPr>
              <w:pStyle w:val="TF"/>
              <w:spacing w:after="0"/>
              <w:rPr>
                <w:lang w:eastAsia="en-US"/>
              </w:rPr>
            </w:pPr>
          </w:p>
        </w:tc>
        <w:tc>
          <w:tcPr>
            <w:tcW w:w="1914" w:type="dxa"/>
            <w:gridSpan w:val="2"/>
          </w:tcPr>
          <w:p w14:paraId="5DCF5BB2" w14:textId="77777777" w:rsidR="00973A86" w:rsidRPr="00F02BE6" w:rsidRDefault="00973A86" w:rsidP="003E5D96">
            <w:pPr>
              <w:pStyle w:val="TF"/>
              <w:spacing w:after="0"/>
              <w:rPr>
                <w:lang w:eastAsia="en-US"/>
              </w:rPr>
            </w:pPr>
            <w:r w:rsidRPr="00F02BE6">
              <w:rPr>
                <w:sz w:val="22"/>
                <w:lang w:eastAsia="en-US"/>
              </w:rPr>
              <w:t xml:space="preserve">layer 2 </w:t>
            </w:r>
          </w:p>
        </w:tc>
        <w:tc>
          <w:tcPr>
            <w:tcW w:w="957" w:type="dxa"/>
          </w:tcPr>
          <w:p w14:paraId="76FDAC94" w14:textId="77777777" w:rsidR="00973A86" w:rsidRPr="00F02BE6" w:rsidRDefault="00973A86" w:rsidP="003E5D96">
            <w:pPr>
              <w:pStyle w:val="TF"/>
              <w:spacing w:after="0"/>
              <w:rPr>
                <w:lang w:eastAsia="en-US"/>
              </w:rPr>
            </w:pPr>
          </w:p>
        </w:tc>
        <w:tc>
          <w:tcPr>
            <w:tcW w:w="957" w:type="dxa"/>
          </w:tcPr>
          <w:p w14:paraId="7CD29FB3"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374592A2" w14:textId="77777777" w:rsidR="00973A86" w:rsidRPr="00F02BE6" w:rsidRDefault="00973A86" w:rsidP="003E5D96">
            <w:pPr>
              <w:pStyle w:val="TF"/>
              <w:spacing w:after="0"/>
              <w:rPr>
                <w:lang w:eastAsia="en-US"/>
              </w:rPr>
            </w:pPr>
          </w:p>
        </w:tc>
        <w:tc>
          <w:tcPr>
            <w:tcW w:w="957" w:type="dxa"/>
            <w:tcBorders>
              <w:left w:val="nil"/>
            </w:tcBorders>
          </w:tcPr>
          <w:p w14:paraId="03172D64" w14:textId="77777777" w:rsidR="00973A86" w:rsidRPr="00F02BE6" w:rsidRDefault="00973A86" w:rsidP="003E5D96">
            <w:pPr>
              <w:pStyle w:val="TF"/>
              <w:spacing w:after="0"/>
              <w:rPr>
                <w:lang w:eastAsia="en-US"/>
              </w:rPr>
            </w:pPr>
          </w:p>
        </w:tc>
        <w:tc>
          <w:tcPr>
            <w:tcW w:w="1284" w:type="dxa"/>
          </w:tcPr>
          <w:p w14:paraId="2B351552" w14:textId="77777777" w:rsidR="00973A86" w:rsidRPr="00F02BE6" w:rsidRDefault="00973A86" w:rsidP="003E5D96">
            <w:pPr>
              <w:pStyle w:val="TF"/>
              <w:spacing w:after="0"/>
              <w:rPr>
                <w:lang w:eastAsia="en-US"/>
              </w:rPr>
            </w:pPr>
          </w:p>
        </w:tc>
      </w:tr>
      <w:tr w:rsidR="00973A86" w:rsidRPr="00F02BE6" w14:paraId="2A0148CC" w14:textId="77777777" w:rsidTr="003E5D96">
        <w:tblPrEx>
          <w:tblCellMar>
            <w:top w:w="0" w:type="dxa"/>
            <w:bottom w:w="0" w:type="dxa"/>
          </w:tblCellMar>
        </w:tblPrEx>
        <w:trPr>
          <w:jc w:val="center"/>
        </w:trPr>
        <w:tc>
          <w:tcPr>
            <w:tcW w:w="929" w:type="dxa"/>
            <w:tcBorders>
              <w:left w:val="single" w:sz="6" w:space="0" w:color="auto"/>
              <w:bottom w:val="single" w:sz="6" w:space="0" w:color="auto"/>
            </w:tcBorders>
          </w:tcPr>
          <w:p w14:paraId="7199B75B" w14:textId="77777777" w:rsidR="00973A86" w:rsidRPr="00F02BE6" w:rsidRDefault="00973A86" w:rsidP="003E5D96">
            <w:pPr>
              <w:pStyle w:val="TF"/>
              <w:spacing w:after="0"/>
              <w:rPr>
                <w:lang w:eastAsia="en-US"/>
              </w:rPr>
            </w:pPr>
          </w:p>
        </w:tc>
        <w:tc>
          <w:tcPr>
            <w:tcW w:w="1000" w:type="dxa"/>
            <w:tcBorders>
              <w:top w:val="single" w:sz="6" w:space="0" w:color="auto"/>
              <w:bottom w:val="single" w:sz="6" w:space="0" w:color="auto"/>
            </w:tcBorders>
          </w:tcPr>
          <w:p w14:paraId="311C21C9" w14:textId="77777777" w:rsidR="00973A86" w:rsidRPr="00F02BE6" w:rsidRDefault="00973A86" w:rsidP="003E5D96">
            <w:pPr>
              <w:pStyle w:val="TF"/>
              <w:spacing w:after="0"/>
              <w:rPr>
                <w:lang w:eastAsia="en-US"/>
              </w:rPr>
            </w:pPr>
          </w:p>
        </w:tc>
        <w:tc>
          <w:tcPr>
            <w:tcW w:w="942" w:type="dxa"/>
            <w:tcBorders>
              <w:top w:val="single" w:sz="6" w:space="0" w:color="auto"/>
              <w:bottom w:val="single" w:sz="6" w:space="0" w:color="auto"/>
            </w:tcBorders>
          </w:tcPr>
          <w:p w14:paraId="1F48DC16"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492FF715" w14:textId="77777777" w:rsidR="00973A86" w:rsidRPr="00F02BE6" w:rsidRDefault="00973A86" w:rsidP="003E5D96">
            <w:pPr>
              <w:pStyle w:val="TF"/>
              <w:spacing w:after="0"/>
              <w:rPr>
                <w:lang w:eastAsia="en-US"/>
              </w:rPr>
            </w:pPr>
            <w:r w:rsidRPr="00F02BE6">
              <w:rPr>
                <w:sz w:val="22"/>
                <w:lang w:eastAsia="en-US"/>
              </w:rPr>
              <w:t>frame</w:t>
            </w:r>
          </w:p>
        </w:tc>
        <w:tc>
          <w:tcPr>
            <w:tcW w:w="957" w:type="dxa"/>
            <w:tcBorders>
              <w:top w:val="single" w:sz="6" w:space="0" w:color="auto"/>
              <w:bottom w:val="single" w:sz="6" w:space="0" w:color="auto"/>
            </w:tcBorders>
          </w:tcPr>
          <w:p w14:paraId="5026B838"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78762324"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672F245F" w14:textId="77777777" w:rsidR="00973A86" w:rsidRPr="00F02BE6" w:rsidRDefault="00973A86" w:rsidP="003E5D96">
            <w:pPr>
              <w:pStyle w:val="TF"/>
              <w:spacing w:after="0"/>
              <w:rPr>
                <w:lang w:eastAsia="en-US"/>
              </w:rPr>
            </w:pPr>
          </w:p>
        </w:tc>
        <w:tc>
          <w:tcPr>
            <w:tcW w:w="2241" w:type="dxa"/>
            <w:gridSpan w:val="2"/>
            <w:tcBorders>
              <w:left w:val="nil"/>
            </w:tcBorders>
          </w:tcPr>
          <w:p w14:paraId="169339F0" w14:textId="77777777" w:rsidR="00973A86" w:rsidRPr="00F02BE6" w:rsidRDefault="00973A86" w:rsidP="003E5D96">
            <w:pPr>
              <w:pStyle w:val="TAL"/>
              <w:rPr>
                <w:b/>
              </w:rPr>
            </w:pPr>
            <w:r w:rsidRPr="00F02BE6">
              <w:rPr>
                <w:b/>
              </w:rPr>
              <w:t>octet 23</w:t>
            </w:r>
          </w:p>
          <w:p w14:paraId="29227578" w14:textId="77777777" w:rsidR="00973A86" w:rsidRPr="00F02BE6" w:rsidRDefault="00973A86" w:rsidP="003E5D96">
            <w:pPr>
              <w:pStyle w:val="TAL"/>
            </w:pPr>
          </w:p>
        </w:tc>
      </w:tr>
    </w:tbl>
    <w:p w14:paraId="0E528989" w14:textId="77777777" w:rsidR="00973A86" w:rsidRPr="00F02BE6" w:rsidRDefault="00973A86" w:rsidP="00973A86">
      <w:pPr>
        <w:pStyle w:val="NF"/>
      </w:pPr>
    </w:p>
    <w:p w14:paraId="0F7314EE" w14:textId="77777777" w:rsidR="00973A86" w:rsidRPr="00F02BE6" w:rsidRDefault="00973A86" w:rsidP="00973A86">
      <w:pPr>
        <w:pStyle w:val="NF"/>
      </w:pPr>
      <w:r w:rsidRPr="00F02BE6">
        <w:t>NOTE:</w:t>
      </w:r>
      <w:r w:rsidRPr="00F02BE6">
        <w:tab/>
        <w:t>The numbering convention specified in 3GPP TS 44.006 applies.</w:t>
      </w:r>
    </w:p>
    <w:p w14:paraId="4CF69EDD" w14:textId="77777777" w:rsidR="00973A86" w:rsidRPr="00F02BE6" w:rsidRDefault="00973A86" w:rsidP="00973A86">
      <w:pPr>
        <w:pStyle w:val="NF"/>
      </w:pPr>
    </w:p>
    <w:p w14:paraId="2C396B2A" w14:textId="77777777" w:rsidR="00973A86" w:rsidRPr="00F02BE6" w:rsidRDefault="00973A86" w:rsidP="00973A86">
      <w:pPr>
        <w:pStyle w:val="TF"/>
      </w:pPr>
      <w:r w:rsidRPr="00F02BE6">
        <w:t xml:space="preserve">Figure 7.1.1: SACCH downlink block format for MS operating in </w:t>
      </w:r>
      <w:r w:rsidRPr="00F02BE6">
        <w:rPr>
          <w:i/>
          <w:iCs/>
        </w:rPr>
        <w:t>A/Gb mode</w:t>
      </w:r>
    </w:p>
    <w:p w14:paraId="31D0ECCC" w14:textId="77777777" w:rsidR="00973A86" w:rsidRPr="00F02BE6" w:rsidRDefault="00973A86" w:rsidP="00973A86">
      <w:pPr>
        <w:pStyle w:val="Heading3"/>
      </w:pPr>
      <w:bookmarkStart w:id="126" w:name="_Toc517979120"/>
      <w:r w:rsidRPr="00F02BE6">
        <w:t>7.1.2</w:t>
      </w:r>
      <w:r w:rsidRPr="00F02BE6">
        <w:tab/>
      </w:r>
      <w:r w:rsidRPr="00F02BE6">
        <w:rPr>
          <w:i/>
          <w:iCs/>
        </w:rPr>
        <w:t>Iu mode</w:t>
      </w:r>
      <w:bookmarkEnd w:id="126"/>
    </w:p>
    <w:p w14:paraId="37190CFA" w14:textId="77777777" w:rsidR="00973A86" w:rsidRPr="00F02BE6" w:rsidRDefault="00973A86" w:rsidP="00973A86">
      <w:r w:rsidRPr="00F02BE6">
        <w:t>The 23 octets of SACCH blocks are used in the downlink in the following way:</w:t>
      </w:r>
    </w:p>
    <w:tbl>
      <w:tblPr>
        <w:tblW w:w="9897" w:type="dxa"/>
        <w:jc w:val="center"/>
        <w:tblLayout w:type="fixed"/>
        <w:tblCellMar>
          <w:left w:w="28" w:type="dxa"/>
          <w:right w:w="28" w:type="dxa"/>
        </w:tblCellMar>
        <w:tblLook w:val="0000" w:firstRow="0" w:lastRow="0" w:firstColumn="0" w:lastColumn="0" w:noHBand="0" w:noVBand="0"/>
      </w:tblPr>
      <w:tblGrid>
        <w:gridCol w:w="929"/>
        <w:gridCol w:w="1000"/>
        <w:gridCol w:w="942"/>
        <w:gridCol w:w="957"/>
        <w:gridCol w:w="957"/>
        <w:gridCol w:w="957"/>
        <w:gridCol w:w="957"/>
        <w:gridCol w:w="957"/>
        <w:gridCol w:w="957"/>
        <w:gridCol w:w="1284"/>
      </w:tblGrid>
      <w:tr w:rsidR="00973A86" w:rsidRPr="00F02BE6" w14:paraId="28A1D43F" w14:textId="77777777" w:rsidTr="003E5D96">
        <w:tblPrEx>
          <w:tblCellMar>
            <w:top w:w="0" w:type="dxa"/>
            <w:bottom w:w="0" w:type="dxa"/>
          </w:tblCellMar>
        </w:tblPrEx>
        <w:trPr>
          <w:jc w:val="center"/>
        </w:trPr>
        <w:tc>
          <w:tcPr>
            <w:tcW w:w="7656" w:type="dxa"/>
            <w:gridSpan w:val="8"/>
          </w:tcPr>
          <w:p w14:paraId="57139581" w14:textId="77777777" w:rsidR="00973A86" w:rsidRPr="00F02BE6" w:rsidRDefault="00973A86" w:rsidP="003E5D96">
            <w:pPr>
              <w:pStyle w:val="TF"/>
              <w:spacing w:after="0"/>
              <w:rPr>
                <w:lang w:eastAsia="en-US"/>
              </w:rPr>
            </w:pPr>
            <w:r w:rsidRPr="00F02BE6">
              <w:rPr>
                <w:lang w:eastAsia="en-US"/>
              </w:rPr>
              <w:t>bit numbering</w:t>
            </w:r>
            <w:r w:rsidRPr="00F02BE6">
              <w:rPr>
                <w:lang w:eastAsia="en-US"/>
              </w:rPr>
              <w:b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255B6908" w14:textId="77777777" w:rsidR="00973A86" w:rsidRPr="00F02BE6" w:rsidRDefault="00973A86" w:rsidP="003E5D96">
            <w:pPr>
              <w:pStyle w:val="TF"/>
              <w:spacing w:after="0"/>
              <w:rPr>
                <w:lang w:eastAsia="en-US"/>
              </w:rPr>
            </w:pPr>
          </w:p>
        </w:tc>
        <w:tc>
          <w:tcPr>
            <w:tcW w:w="1284" w:type="dxa"/>
          </w:tcPr>
          <w:p w14:paraId="3ED9125A" w14:textId="77777777" w:rsidR="00973A86" w:rsidRPr="00F02BE6" w:rsidRDefault="00973A86" w:rsidP="003E5D96">
            <w:pPr>
              <w:pStyle w:val="TF"/>
              <w:spacing w:after="0"/>
              <w:rPr>
                <w:lang w:eastAsia="en-US"/>
              </w:rPr>
            </w:pPr>
          </w:p>
        </w:tc>
      </w:tr>
      <w:tr w:rsidR="00973A86" w:rsidRPr="00F02BE6" w14:paraId="76E78A45" w14:textId="77777777" w:rsidTr="003E5D96">
        <w:tblPrEx>
          <w:tblCellMar>
            <w:top w:w="0" w:type="dxa"/>
            <w:bottom w:w="0" w:type="dxa"/>
          </w:tblCellMar>
        </w:tblPrEx>
        <w:trPr>
          <w:jc w:val="center"/>
        </w:trPr>
        <w:tc>
          <w:tcPr>
            <w:tcW w:w="929" w:type="dxa"/>
          </w:tcPr>
          <w:p w14:paraId="63584EA6" w14:textId="77777777" w:rsidR="00973A86" w:rsidRPr="00F02BE6" w:rsidRDefault="00973A86" w:rsidP="003E5D96">
            <w:pPr>
              <w:pStyle w:val="TF"/>
              <w:spacing w:after="0"/>
              <w:rPr>
                <w:lang w:eastAsia="en-US"/>
              </w:rPr>
            </w:pPr>
            <w:r w:rsidRPr="00F02BE6">
              <w:rPr>
                <w:lang w:eastAsia="en-US"/>
              </w:rPr>
              <w:t>8</w:t>
            </w:r>
          </w:p>
        </w:tc>
        <w:tc>
          <w:tcPr>
            <w:tcW w:w="1000" w:type="dxa"/>
          </w:tcPr>
          <w:p w14:paraId="4DCE275F" w14:textId="77777777" w:rsidR="00973A86" w:rsidRPr="00F02BE6" w:rsidRDefault="00973A86" w:rsidP="003E5D96">
            <w:pPr>
              <w:pStyle w:val="TF"/>
              <w:spacing w:after="0"/>
              <w:rPr>
                <w:lang w:eastAsia="en-US"/>
              </w:rPr>
            </w:pPr>
            <w:r w:rsidRPr="00F02BE6">
              <w:rPr>
                <w:lang w:eastAsia="en-US"/>
              </w:rPr>
              <w:t>7</w:t>
            </w:r>
          </w:p>
        </w:tc>
        <w:tc>
          <w:tcPr>
            <w:tcW w:w="942" w:type="dxa"/>
          </w:tcPr>
          <w:p w14:paraId="78C94505" w14:textId="77777777" w:rsidR="00973A86" w:rsidRPr="00F02BE6" w:rsidRDefault="00973A86" w:rsidP="003E5D96">
            <w:pPr>
              <w:pStyle w:val="TF"/>
              <w:spacing w:after="0"/>
              <w:rPr>
                <w:lang w:eastAsia="en-US"/>
              </w:rPr>
            </w:pPr>
            <w:r w:rsidRPr="00F02BE6">
              <w:rPr>
                <w:lang w:eastAsia="en-US"/>
              </w:rPr>
              <w:t>6</w:t>
            </w:r>
          </w:p>
        </w:tc>
        <w:tc>
          <w:tcPr>
            <w:tcW w:w="957" w:type="dxa"/>
          </w:tcPr>
          <w:p w14:paraId="5C69C507" w14:textId="77777777" w:rsidR="00973A86" w:rsidRPr="00F02BE6" w:rsidRDefault="00973A86" w:rsidP="003E5D96">
            <w:pPr>
              <w:pStyle w:val="TF"/>
              <w:spacing w:after="0"/>
              <w:rPr>
                <w:lang w:eastAsia="en-US"/>
              </w:rPr>
            </w:pPr>
            <w:r w:rsidRPr="00F02BE6">
              <w:rPr>
                <w:lang w:eastAsia="en-US"/>
              </w:rPr>
              <w:t>5</w:t>
            </w:r>
          </w:p>
        </w:tc>
        <w:tc>
          <w:tcPr>
            <w:tcW w:w="957" w:type="dxa"/>
          </w:tcPr>
          <w:p w14:paraId="60B89341" w14:textId="77777777" w:rsidR="00973A86" w:rsidRPr="00F02BE6" w:rsidRDefault="00973A86" w:rsidP="003E5D96">
            <w:pPr>
              <w:pStyle w:val="TF"/>
              <w:spacing w:after="0"/>
              <w:rPr>
                <w:lang w:eastAsia="en-US"/>
              </w:rPr>
            </w:pPr>
            <w:r w:rsidRPr="00F02BE6">
              <w:rPr>
                <w:lang w:eastAsia="en-US"/>
              </w:rPr>
              <w:t>4</w:t>
            </w:r>
          </w:p>
        </w:tc>
        <w:tc>
          <w:tcPr>
            <w:tcW w:w="957" w:type="dxa"/>
          </w:tcPr>
          <w:p w14:paraId="23F60C2B" w14:textId="77777777" w:rsidR="00973A86" w:rsidRPr="00F02BE6" w:rsidRDefault="00973A86" w:rsidP="003E5D96">
            <w:pPr>
              <w:pStyle w:val="TF"/>
              <w:spacing w:after="0"/>
              <w:rPr>
                <w:lang w:eastAsia="en-US"/>
              </w:rPr>
            </w:pPr>
            <w:r w:rsidRPr="00F02BE6">
              <w:rPr>
                <w:lang w:eastAsia="en-US"/>
              </w:rPr>
              <w:t>3</w:t>
            </w:r>
          </w:p>
        </w:tc>
        <w:tc>
          <w:tcPr>
            <w:tcW w:w="957" w:type="dxa"/>
          </w:tcPr>
          <w:p w14:paraId="313D8226" w14:textId="77777777" w:rsidR="00973A86" w:rsidRPr="00F02BE6" w:rsidRDefault="00973A86" w:rsidP="003E5D96">
            <w:pPr>
              <w:pStyle w:val="TF"/>
              <w:spacing w:after="0"/>
              <w:rPr>
                <w:lang w:eastAsia="en-US"/>
              </w:rPr>
            </w:pPr>
            <w:r w:rsidRPr="00F02BE6">
              <w:rPr>
                <w:lang w:eastAsia="en-US"/>
              </w:rPr>
              <w:t>2</w:t>
            </w:r>
          </w:p>
        </w:tc>
        <w:tc>
          <w:tcPr>
            <w:tcW w:w="957" w:type="dxa"/>
          </w:tcPr>
          <w:p w14:paraId="1FB6ABF2" w14:textId="77777777" w:rsidR="00973A86" w:rsidRPr="00F02BE6" w:rsidRDefault="00973A86" w:rsidP="003E5D96">
            <w:pPr>
              <w:pStyle w:val="TF"/>
              <w:spacing w:after="0"/>
              <w:rPr>
                <w:lang w:eastAsia="en-US"/>
              </w:rPr>
            </w:pPr>
            <w:r w:rsidRPr="00F02BE6">
              <w:rPr>
                <w:lang w:eastAsia="en-US"/>
              </w:rPr>
              <w:t>1</w:t>
            </w:r>
          </w:p>
        </w:tc>
        <w:tc>
          <w:tcPr>
            <w:tcW w:w="957" w:type="dxa"/>
          </w:tcPr>
          <w:p w14:paraId="3DEF28F9" w14:textId="77777777" w:rsidR="00973A86" w:rsidRPr="00F02BE6" w:rsidRDefault="00973A86" w:rsidP="003E5D96">
            <w:pPr>
              <w:pStyle w:val="TF"/>
              <w:spacing w:after="0"/>
              <w:rPr>
                <w:lang w:eastAsia="en-US"/>
              </w:rPr>
            </w:pPr>
          </w:p>
        </w:tc>
        <w:tc>
          <w:tcPr>
            <w:tcW w:w="1284" w:type="dxa"/>
          </w:tcPr>
          <w:p w14:paraId="1B03ABEE" w14:textId="77777777" w:rsidR="00973A86" w:rsidRPr="00F02BE6" w:rsidRDefault="00973A86" w:rsidP="003E5D96">
            <w:pPr>
              <w:pStyle w:val="TF"/>
              <w:spacing w:after="0"/>
              <w:rPr>
                <w:lang w:eastAsia="en-US"/>
              </w:rPr>
            </w:pPr>
          </w:p>
        </w:tc>
      </w:tr>
      <w:tr w:rsidR="00973A86" w:rsidRPr="00F02BE6" w14:paraId="2361B968" w14:textId="77777777" w:rsidTr="003E5D96">
        <w:tblPrEx>
          <w:tblCellMar>
            <w:top w:w="0" w:type="dxa"/>
            <w:bottom w:w="0" w:type="dxa"/>
          </w:tblCellMar>
        </w:tblPrEx>
        <w:trPr>
          <w:cantSplit/>
          <w:jc w:val="center"/>
        </w:trPr>
        <w:tc>
          <w:tcPr>
            <w:tcW w:w="929" w:type="dxa"/>
            <w:tcBorders>
              <w:top w:val="single" w:sz="6" w:space="0" w:color="auto"/>
              <w:left w:val="single" w:sz="6" w:space="0" w:color="auto"/>
              <w:bottom w:val="single" w:sz="6" w:space="0" w:color="auto"/>
              <w:right w:val="single" w:sz="6" w:space="0" w:color="auto"/>
            </w:tcBorders>
          </w:tcPr>
          <w:p w14:paraId="2BB07DD7" w14:textId="77777777" w:rsidR="00973A86" w:rsidRPr="00F02BE6" w:rsidRDefault="00973A86" w:rsidP="003E5D96">
            <w:pPr>
              <w:pStyle w:val="TF"/>
              <w:spacing w:before="120" w:after="120"/>
              <w:rPr>
                <w:lang w:eastAsia="en-US"/>
              </w:rPr>
            </w:pPr>
            <w:r w:rsidRPr="00F02BE6">
              <w:rPr>
                <w:lang w:eastAsia="en-US"/>
              </w:rPr>
              <w:t>Spare</w:t>
            </w:r>
          </w:p>
        </w:tc>
        <w:tc>
          <w:tcPr>
            <w:tcW w:w="1000" w:type="dxa"/>
            <w:tcBorders>
              <w:top w:val="single" w:sz="6" w:space="0" w:color="auto"/>
              <w:left w:val="single" w:sz="6" w:space="0" w:color="auto"/>
              <w:bottom w:val="single" w:sz="6" w:space="0" w:color="auto"/>
              <w:right w:val="single" w:sz="6" w:space="0" w:color="auto"/>
            </w:tcBorders>
          </w:tcPr>
          <w:p w14:paraId="2CD875DA" w14:textId="77777777" w:rsidR="00973A86" w:rsidRPr="00F02BE6" w:rsidRDefault="00973A86" w:rsidP="003E5D96">
            <w:pPr>
              <w:pStyle w:val="TF"/>
              <w:spacing w:before="120" w:after="120"/>
              <w:rPr>
                <w:lang w:eastAsia="en-US"/>
              </w:rPr>
            </w:pPr>
            <w:r w:rsidRPr="00F02BE6">
              <w:rPr>
                <w:lang w:eastAsia="en-US"/>
              </w:rPr>
              <w:t>SRO</w:t>
            </w:r>
          </w:p>
        </w:tc>
        <w:tc>
          <w:tcPr>
            <w:tcW w:w="942" w:type="dxa"/>
            <w:tcBorders>
              <w:top w:val="single" w:sz="6" w:space="0" w:color="auto"/>
              <w:left w:val="single" w:sz="6" w:space="0" w:color="auto"/>
              <w:bottom w:val="single" w:sz="6" w:space="0" w:color="auto"/>
              <w:right w:val="single" w:sz="6" w:space="0" w:color="auto"/>
            </w:tcBorders>
          </w:tcPr>
          <w:p w14:paraId="072DF062" w14:textId="77777777" w:rsidR="00973A86" w:rsidRPr="00F02BE6" w:rsidRDefault="00973A86" w:rsidP="003E5D96">
            <w:pPr>
              <w:pStyle w:val="TF"/>
              <w:spacing w:before="120" w:after="120"/>
              <w:rPr>
                <w:lang w:eastAsia="en-US"/>
              </w:rPr>
            </w:pPr>
            <w:r w:rsidRPr="00F02BE6">
              <w:rPr>
                <w:lang w:eastAsia="en-US"/>
              </w:rPr>
              <w:t>FPC EPC</w:t>
            </w:r>
          </w:p>
        </w:tc>
        <w:tc>
          <w:tcPr>
            <w:tcW w:w="4785" w:type="dxa"/>
            <w:gridSpan w:val="5"/>
            <w:tcBorders>
              <w:top w:val="single" w:sz="6" w:space="0" w:color="auto"/>
              <w:left w:val="single" w:sz="6" w:space="0" w:color="auto"/>
              <w:bottom w:val="single" w:sz="6" w:space="0" w:color="auto"/>
              <w:right w:val="single" w:sz="6" w:space="0" w:color="auto"/>
            </w:tcBorders>
          </w:tcPr>
          <w:p w14:paraId="086B9E52" w14:textId="77777777" w:rsidR="00973A86" w:rsidRPr="00F02BE6" w:rsidRDefault="00973A86" w:rsidP="003E5D96">
            <w:pPr>
              <w:pStyle w:val="TF"/>
              <w:spacing w:before="120" w:after="120"/>
              <w:rPr>
                <w:lang w:eastAsia="en-US"/>
              </w:rPr>
            </w:pPr>
            <w:r w:rsidRPr="00F02BE6">
              <w:rPr>
                <w:sz w:val="22"/>
                <w:lang w:eastAsia="en-US"/>
              </w:rPr>
              <w:t>Ordered MS power level</w:t>
            </w:r>
          </w:p>
        </w:tc>
        <w:tc>
          <w:tcPr>
            <w:tcW w:w="957" w:type="dxa"/>
            <w:tcBorders>
              <w:left w:val="nil"/>
            </w:tcBorders>
          </w:tcPr>
          <w:p w14:paraId="23A5648A" w14:textId="77777777" w:rsidR="00973A86" w:rsidRPr="00F02BE6" w:rsidRDefault="00973A86" w:rsidP="003E5D96">
            <w:pPr>
              <w:pStyle w:val="TF"/>
              <w:spacing w:before="120" w:after="120"/>
              <w:rPr>
                <w:lang w:eastAsia="en-US"/>
              </w:rPr>
            </w:pPr>
            <w:r w:rsidRPr="00F02BE6">
              <w:rPr>
                <w:sz w:val="22"/>
                <w:lang w:eastAsia="en-US"/>
              </w:rPr>
              <w:t>octet 1</w:t>
            </w:r>
          </w:p>
        </w:tc>
        <w:tc>
          <w:tcPr>
            <w:tcW w:w="1284" w:type="dxa"/>
            <w:tcBorders>
              <w:left w:val="single" w:sz="6" w:space="0" w:color="auto"/>
            </w:tcBorders>
          </w:tcPr>
          <w:p w14:paraId="1B0ED72E" w14:textId="77777777" w:rsidR="00973A86" w:rsidRPr="00F02BE6" w:rsidRDefault="00973A86" w:rsidP="003E5D96">
            <w:pPr>
              <w:pStyle w:val="TF"/>
              <w:spacing w:before="120" w:after="120"/>
              <w:rPr>
                <w:lang w:eastAsia="en-US"/>
              </w:rPr>
            </w:pPr>
          </w:p>
        </w:tc>
      </w:tr>
      <w:tr w:rsidR="00973A86" w:rsidRPr="00F02BE6" w14:paraId="522DC9AD" w14:textId="77777777" w:rsidTr="003E5D96">
        <w:tblPrEx>
          <w:tblCellMar>
            <w:top w:w="0" w:type="dxa"/>
            <w:bottom w:w="0" w:type="dxa"/>
          </w:tblCellMar>
        </w:tblPrEx>
        <w:trPr>
          <w:jc w:val="center"/>
        </w:trPr>
        <w:tc>
          <w:tcPr>
            <w:tcW w:w="929" w:type="dxa"/>
            <w:tcBorders>
              <w:top w:val="single" w:sz="6" w:space="0" w:color="auto"/>
              <w:left w:val="single" w:sz="6" w:space="0" w:color="auto"/>
              <w:bottom w:val="single" w:sz="6" w:space="0" w:color="auto"/>
            </w:tcBorders>
          </w:tcPr>
          <w:p w14:paraId="77129F5F" w14:textId="77777777" w:rsidR="00973A86" w:rsidRPr="00F02BE6" w:rsidRDefault="00973A86" w:rsidP="003E5D96">
            <w:pPr>
              <w:pStyle w:val="TF"/>
              <w:spacing w:before="120" w:after="120"/>
              <w:rPr>
                <w:lang w:eastAsia="en-US"/>
              </w:rPr>
            </w:pPr>
          </w:p>
        </w:tc>
        <w:tc>
          <w:tcPr>
            <w:tcW w:w="6727" w:type="dxa"/>
            <w:gridSpan w:val="7"/>
            <w:tcBorders>
              <w:top w:val="single" w:sz="6" w:space="0" w:color="auto"/>
              <w:bottom w:val="single" w:sz="6" w:space="0" w:color="auto"/>
              <w:right w:val="single" w:sz="6" w:space="0" w:color="auto"/>
            </w:tcBorders>
          </w:tcPr>
          <w:p w14:paraId="2079027D" w14:textId="77777777" w:rsidR="00973A86" w:rsidRPr="00F02BE6" w:rsidRDefault="00973A86" w:rsidP="003E5D96">
            <w:pPr>
              <w:pStyle w:val="TF"/>
              <w:spacing w:before="120" w:after="120"/>
              <w:rPr>
                <w:lang w:eastAsia="en-US"/>
              </w:rPr>
            </w:pPr>
            <w:r w:rsidRPr="00F02BE6">
              <w:rPr>
                <w:sz w:val="22"/>
                <w:lang w:eastAsia="en-US"/>
              </w:rPr>
              <w:t>Ordered timing advance</w:t>
            </w:r>
          </w:p>
        </w:tc>
        <w:tc>
          <w:tcPr>
            <w:tcW w:w="957" w:type="dxa"/>
            <w:tcBorders>
              <w:left w:val="nil"/>
            </w:tcBorders>
          </w:tcPr>
          <w:p w14:paraId="5D613C5E" w14:textId="77777777" w:rsidR="00973A86" w:rsidRPr="00F02BE6" w:rsidRDefault="00973A86" w:rsidP="003E5D96">
            <w:pPr>
              <w:pStyle w:val="TF"/>
              <w:spacing w:before="120" w:after="120"/>
              <w:rPr>
                <w:lang w:eastAsia="en-US"/>
              </w:rPr>
            </w:pPr>
            <w:r w:rsidRPr="00F02BE6">
              <w:rPr>
                <w:sz w:val="22"/>
                <w:lang w:eastAsia="en-US"/>
              </w:rPr>
              <w:t>octet 2</w:t>
            </w:r>
          </w:p>
        </w:tc>
        <w:tc>
          <w:tcPr>
            <w:tcW w:w="1284" w:type="dxa"/>
            <w:tcBorders>
              <w:left w:val="single" w:sz="6" w:space="0" w:color="auto"/>
            </w:tcBorders>
          </w:tcPr>
          <w:p w14:paraId="7655BC82" w14:textId="77777777" w:rsidR="00973A86" w:rsidRPr="00F02BE6" w:rsidRDefault="00973A86" w:rsidP="003E5D96">
            <w:pPr>
              <w:pStyle w:val="TF"/>
              <w:spacing w:before="120" w:after="120"/>
              <w:rPr>
                <w:lang w:eastAsia="en-US"/>
              </w:rPr>
            </w:pPr>
            <w:r w:rsidRPr="00F02BE6">
              <w:rPr>
                <w:sz w:val="22"/>
                <w:lang w:eastAsia="en-US"/>
              </w:rPr>
              <w:t>octet</w:t>
            </w:r>
          </w:p>
        </w:tc>
      </w:tr>
      <w:tr w:rsidR="00973A86" w:rsidRPr="00F02BE6" w14:paraId="61D6EEC6"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419ED4D4" w14:textId="77777777" w:rsidR="00973A86" w:rsidRPr="00F02BE6" w:rsidRDefault="00973A86" w:rsidP="003E5D96">
            <w:pPr>
              <w:pStyle w:val="TF"/>
              <w:spacing w:after="0"/>
              <w:rPr>
                <w:lang w:eastAsia="en-US"/>
              </w:rPr>
            </w:pPr>
          </w:p>
        </w:tc>
        <w:tc>
          <w:tcPr>
            <w:tcW w:w="957" w:type="dxa"/>
            <w:tcBorders>
              <w:left w:val="nil"/>
            </w:tcBorders>
          </w:tcPr>
          <w:p w14:paraId="0557A0D6" w14:textId="77777777" w:rsidR="00973A86" w:rsidRPr="00F02BE6" w:rsidRDefault="00973A86" w:rsidP="003E5D96">
            <w:pPr>
              <w:pStyle w:val="TF"/>
              <w:spacing w:after="0"/>
              <w:rPr>
                <w:lang w:eastAsia="en-US"/>
              </w:rPr>
            </w:pPr>
            <w:r w:rsidRPr="00F02BE6">
              <w:rPr>
                <w:sz w:val="22"/>
                <w:lang w:eastAsia="en-US"/>
              </w:rPr>
              <w:t>octet 3</w:t>
            </w:r>
          </w:p>
        </w:tc>
        <w:tc>
          <w:tcPr>
            <w:tcW w:w="1284" w:type="dxa"/>
            <w:tcBorders>
              <w:left w:val="single" w:sz="6" w:space="0" w:color="auto"/>
            </w:tcBorders>
          </w:tcPr>
          <w:p w14:paraId="0DC1E0BA" w14:textId="77777777" w:rsidR="00973A86" w:rsidRPr="00F02BE6" w:rsidRDefault="00973A86" w:rsidP="003E5D96">
            <w:pPr>
              <w:pStyle w:val="TF"/>
              <w:spacing w:after="0"/>
              <w:rPr>
                <w:lang w:eastAsia="en-US"/>
              </w:rPr>
            </w:pPr>
            <w:r w:rsidRPr="00F02BE6">
              <w:rPr>
                <w:sz w:val="22"/>
                <w:lang w:eastAsia="en-US"/>
              </w:rPr>
              <w:t>numbering</w:t>
            </w:r>
          </w:p>
        </w:tc>
      </w:tr>
      <w:tr w:rsidR="00973A86" w:rsidRPr="00F02BE6" w14:paraId="2F384D27" w14:textId="77777777" w:rsidTr="003E5D96">
        <w:tblPrEx>
          <w:tblCellMar>
            <w:top w:w="0" w:type="dxa"/>
            <w:bottom w:w="0" w:type="dxa"/>
          </w:tblCellMar>
        </w:tblPrEx>
        <w:trPr>
          <w:jc w:val="center"/>
        </w:trPr>
        <w:tc>
          <w:tcPr>
            <w:tcW w:w="929" w:type="dxa"/>
            <w:tcBorders>
              <w:left w:val="single" w:sz="6" w:space="0" w:color="auto"/>
            </w:tcBorders>
          </w:tcPr>
          <w:p w14:paraId="0D930C68" w14:textId="77777777" w:rsidR="00973A86" w:rsidRPr="00F02BE6" w:rsidRDefault="00973A86" w:rsidP="003E5D96">
            <w:pPr>
              <w:pStyle w:val="TF"/>
              <w:spacing w:after="0"/>
              <w:rPr>
                <w:lang w:eastAsia="en-US"/>
              </w:rPr>
            </w:pPr>
          </w:p>
        </w:tc>
        <w:tc>
          <w:tcPr>
            <w:tcW w:w="1000" w:type="dxa"/>
            <w:tcBorders>
              <w:bottom w:val="single" w:sz="6" w:space="0" w:color="auto"/>
            </w:tcBorders>
          </w:tcPr>
          <w:p w14:paraId="5D4FA987" w14:textId="77777777" w:rsidR="00973A86" w:rsidRPr="00F02BE6" w:rsidRDefault="00973A86" w:rsidP="003E5D96">
            <w:pPr>
              <w:pStyle w:val="TF"/>
              <w:spacing w:after="0"/>
              <w:rPr>
                <w:lang w:eastAsia="en-US"/>
              </w:rPr>
            </w:pPr>
          </w:p>
        </w:tc>
        <w:tc>
          <w:tcPr>
            <w:tcW w:w="942" w:type="dxa"/>
            <w:tcBorders>
              <w:bottom w:val="single" w:sz="6" w:space="0" w:color="auto"/>
            </w:tcBorders>
          </w:tcPr>
          <w:p w14:paraId="54277F47" w14:textId="77777777" w:rsidR="00973A86" w:rsidRPr="00F02BE6" w:rsidRDefault="00973A86" w:rsidP="003E5D96">
            <w:pPr>
              <w:pStyle w:val="TF"/>
              <w:spacing w:after="0"/>
              <w:rPr>
                <w:lang w:eastAsia="en-US"/>
              </w:rPr>
            </w:pPr>
          </w:p>
        </w:tc>
        <w:tc>
          <w:tcPr>
            <w:tcW w:w="1914" w:type="dxa"/>
            <w:gridSpan w:val="2"/>
          </w:tcPr>
          <w:p w14:paraId="0A4A9B77" w14:textId="77777777" w:rsidR="00973A86" w:rsidRPr="00F02BE6" w:rsidRDefault="00973A86" w:rsidP="003E5D96">
            <w:pPr>
              <w:pStyle w:val="TF"/>
              <w:spacing w:after="0"/>
              <w:rPr>
                <w:lang w:eastAsia="en-US"/>
              </w:rPr>
            </w:pPr>
            <w:r w:rsidRPr="00F02BE6">
              <w:rPr>
                <w:sz w:val="22"/>
                <w:lang w:eastAsia="en-US"/>
              </w:rPr>
              <w:t>21</w:t>
            </w:r>
          </w:p>
        </w:tc>
        <w:tc>
          <w:tcPr>
            <w:tcW w:w="957" w:type="dxa"/>
            <w:tcBorders>
              <w:bottom w:val="single" w:sz="6" w:space="0" w:color="auto"/>
            </w:tcBorders>
          </w:tcPr>
          <w:p w14:paraId="6B3AE172"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4CE7BB9D" w14:textId="77777777" w:rsidR="00973A86" w:rsidRPr="00F02BE6" w:rsidRDefault="00973A86" w:rsidP="003E5D96">
            <w:pPr>
              <w:pStyle w:val="TF"/>
              <w:spacing w:after="0"/>
              <w:rPr>
                <w:lang w:eastAsia="en-US"/>
              </w:rPr>
            </w:pPr>
          </w:p>
        </w:tc>
        <w:tc>
          <w:tcPr>
            <w:tcW w:w="957" w:type="dxa"/>
            <w:tcBorders>
              <w:right w:val="single" w:sz="6" w:space="0" w:color="auto"/>
            </w:tcBorders>
          </w:tcPr>
          <w:p w14:paraId="711550C5" w14:textId="77777777" w:rsidR="00973A86" w:rsidRPr="00F02BE6" w:rsidRDefault="00973A86" w:rsidP="003E5D96">
            <w:pPr>
              <w:pStyle w:val="TF"/>
              <w:spacing w:after="0"/>
              <w:rPr>
                <w:lang w:eastAsia="en-US"/>
              </w:rPr>
            </w:pPr>
          </w:p>
        </w:tc>
        <w:tc>
          <w:tcPr>
            <w:tcW w:w="957" w:type="dxa"/>
            <w:tcBorders>
              <w:left w:val="nil"/>
            </w:tcBorders>
          </w:tcPr>
          <w:p w14:paraId="59C8947E" w14:textId="77777777" w:rsidR="00973A86" w:rsidRPr="00F02BE6" w:rsidRDefault="00973A86" w:rsidP="003E5D96">
            <w:pPr>
              <w:pStyle w:val="TF"/>
              <w:spacing w:after="0"/>
              <w:rPr>
                <w:lang w:eastAsia="en-US"/>
              </w:rPr>
            </w:pPr>
          </w:p>
        </w:tc>
        <w:tc>
          <w:tcPr>
            <w:tcW w:w="1284" w:type="dxa"/>
            <w:tcBorders>
              <w:left w:val="single" w:sz="6" w:space="0" w:color="auto"/>
            </w:tcBorders>
          </w:tcPr>
          <w:p w14:paraId="7EF59A95" w14:textId="77777777" w:rsidR="00973A86" w:rsidRPr="00F02BE6" w:rsidRDefault="00973A86" w:rsidP="003E5D96">
            <w:pPr>
              <w:pStyle w:val="TF"/>
              <w:spacing w:after="0"/>
              <w:rPr>
                <w:lang w:eastAsia="en-US"/>
              </w:rPr>
            </w:pPr>
          </w:p>
        </w:tc>
      </w:tr>
      <w:tr w:rsidR="00973A86" w:rsidRPr="00F02BE6" w14:paraId="489D9F0A" w14:textId="77777777" w:rsidTr="003E5D96">
        <w:tblPrEx>
          <w:tblCellMar>
            <w:top w:w="0" w:type="dxa"/>
            <w:bottom w:w="0" w:type="dxa"/>
          </w:tblCellMar>
        </w:tblPrEx>
        <w:trPr>
          <w:jc w:val="center"/>
        </w:trPr>
        <w:tc>
          <w:tcPr>
            <w:tcW w:w="929" w:type="dxa"/>
            <w:tcBorders>
              <w:top w:val="single" w:sz="6" w:space="0" w:color="auto"/>
              <w:left w:val="single" w:sz="6" w:space="0" w:color="auto"/>
            </w:tcBorders>
          </w:tcPr>
          <w:p w14:paraId="1DF490EF" w14:textId="77777777" w:rsidR="00973A86" w:rsidRPr="00F02BE6" w:rsidRDefault="00973A86" w:rsidP="003E5D96">
            <w:pPr>
              <w:pStyle w:val="TF"/>
              <w:spacing w:after="0"/>
              <w:rPr>
                <w:lang w:eastAsia="en-US"/>
              </w:rPr>
            </w:pPr>
          </w:p>
        </w:tc>
        <w:tc>
          <w:tcPr>
            <w:tcW w:w="1000" w:type="dxa"/>
          </w:tcPr>
          <w:p w14:paraId="4A68EA67" w14:textId="77777777" w:rsidR="00973A86" w:rsidRPr="00F02BE6" w:rsidRDefault="00973A86" w:rsidP="003E5D96">
            <w:pPr>
              <w:pStyle w:val="TF"/>
              <w:spacing w:after="0"/>
              <w:rPr>
                <w:lang w:eastAsia="en-US"/>
              </w:rPr>
            </w:pPr>
          </w:p>
        </w:tc>
        <w:tc>
          <w:tcPr>
            <w:tcW w:w="942" w:type="dxa"/>
          </w:tcPr>
          <w:p w14:paraId="35F5597F" w14:textId="77777777" w:rsidR="00973A86" w:rsidRPr="00F02BE6" w:rsidRDefault="00973A86" w:rsidP="003E5D96">
            <w:pPr>
              <w:pStyle w:val="TF"/>
              <w:spacing w:after="0"/>
              <w:rPr>
                <w:lang w:eastAsia="en-US"/>
              </w:rPr>
            </w:pPr>
          </w:p>
        </w:tc>
        <w:tc>
          <w:tcPr>
            <w:tcW w:w="1914" w:type="dxa"/>
            <w:gridSpan w:val="2"/>
          </w:tcPr>
          <w:p w14:paraId="20771C14" w14:textId="77777777" w:rsidR="00973A86" w:rsidRPr="00F02BE6" w:rsidRDefault="00973A86" w:rsidP="003E5D96">
            <w:pPr>
              <w:pStyle w:val="TF"/>
              <w:spacing w:after="0"/>
              <w:rPr>
                <w:lang w:eastAsia="en-US"/>
              </w:rPr>
            </w:pPr>
            <w:r w:rsidRPr="00F02BE6">
              <w:rPr>
                <w:sz w:val="22"/>
                <w:lang w:eastAsia="en-US"/>
              </w:rPr>
              <w:t>Octets</w:t>
            </w:r>
          </w:p>
        </w:tc>
        <w:tc>
          <w:tcPr>
            <w:tcW w:w="957" w:type="dxa"/>
          </w:tcPr>
          <w:p w14:paraId="147CF4EC" w14:textId="77777777" w:rsidR="00973A86" w:rsidRPr="00F02BE6" w:rsidRDefault="00973A86" w:rsidP="003E5D96">
            <w:pPr>
              <w:pStyle w:val="TF"/>
              <w:spacing w:after="0"/>
              <w:rPr>
                <w:lang w:eastAsia="en-US"/>
              </w:rPr>
            </w:pPr>
          </w:p>
        </w:tc>
        <w:tc>
          <w:tcPr>
            <w:tcW w:w="957" w:type="dxa"/>
          </w:tcPr>
          <w:p w14:paraId="18CCCA6B"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037E25B2" w14:textId="77777777" w:rsidR="00973A86" w:rsidRPr="00F02BE6" w:rsidRDefault="00973A86" w:rsidP="003E5D96">
            <w:pPr>
              <w:pStyle w:val="TF"/>
              <w:spacing w:after="0"/>
              <w:rPr>
                <w:lang w:eastAsia="en-US"/>
              </w:rPr>
            </w:pPr>
          </w:p>
        </w:tc>
        <w:tc>
          <w:tcPr>
            <w:tcW w:w="2241" w:type="dxa"/>
            <w:gridSpan w:val="2"/>
            <w:tcBorders>
              <w:left w:val="nil"/>
            </w:tcBorders>
          </w:tcPr>
          <w:p w14:paraId="1978C155" w14:textId="77777777" w:rsidR="00973A86" w:rsidRPr="00F02BE6" w:rsidRDefault="00973A86" w:rsidP="003E5D96">
            <w:pPr>
              <w:pStyle w:val="TF"/>
              <w:spacing w:after="0"/>
              <w:rPr>
                <w:lang w:eastAsia="en-US"/>
              </w:rPr>
            </w:pPr>
            <w:r w:rsidRPr="00F02BE6">
              <w:rPr>
                <w:lang w:eastAsia="en-US"/>
              </w:rPr>
              <w:t>V</w:t>
            </w:r>
          </w:p>
        </w:tc>
      </w:tr>
      <w:tr w:rsidR="00973A86" w:rsidRPr="00F02BE6" w14:paraId="7E704960" w14:textId="77777777" w:rsidTr="003E5D96">
        <w:tblPrEx>
          <w:tblCellMar>
            <w:top w:w="0" w:type="dxa"/>
            <w:bottom w:w="0" w:type="dxa"/>
          </w:tblCellMar>
        </w:tblPrEx>
        <w:trPr>
          <w:jc w:val="center"/>
        </w:trPr>
        <w:tc>
          <w:tcPr>
            <w:tcW w:w="929" w:type="dxa"/>
          </w:tcPr>
          <w:p w14:paraId="61EB0F35" w14:textId="77777777" w:rsidR="00973A86" w:rsidRPr="00F02BE6" w:rsidRDefault="00973A86" w:rsidP="003E5D96">
            <w:pPr>
              <w:pStyle w:val="TAL"/>
            </w:pPr>
            <w:r w:rsidRPr="00F02BE6">
              <w:t>:</w:t>
            </w:r>
          </w:p>
        </w:tc>
        <w:tc>
          <w:tcPr>
            <w:tcW w:w="1000" w:type="dxa"/>
          </w:tcPr>
          <w:p w14:paraId="11B35686" w14:textId="77777777" w:rsidR="00973A86" w:rsidRPr="00F02BE6" w:rsidRDefault="00973A86" w:rsidP="003E5D96">
            <w:pPr>
              <w:pStyle w:val="TF"/>
              <w:spacing w:after="0"/>
              <w:rPr>
                <w:lang w:eastAsia="en-US"/>
              </w:rPr>
            </w:pPr>
          </w:p>
        </w:tc>
        <w:tc>
          <w:tcPr>
            <w:tcW w:w="942" w:type="dxa"/>
          </w:tcPr>
          <w:p w14:paraId="280B063B" w14:textId="77777777" w:rsidR="00973A86" w:rsidRPr="00F02BE6" w:rsidRDefault="00973A86" w:rsidP="003E5D96">
            <w:pPr>
              <w:pStyle w:val="TF"/>
              <w:spacing w:after="0"/>
              <w:rPr>
                <w:lang w:eastAsia="en-US"/>
              </w:rPr>
            </w:pPr>
          </w:p>
        </w:tc>
        <w:tc>
          <w:tcPr>
            <w:tcW w:w="957" w:type="dxa"/>
          </w:tcPr>
          <w:p w14:paraId="49FADE13" w14:textId="77777777" w:rsidR="00973A86" w:rsidRPr="00F02BE6" w:rsidRDefault="00973A86" w:rsidP="003E5D96">
            <w:pPr>
              <w:pStyle w:val="TF"/>
              <w:spacing w:after="0"/>
              <w:rPr>
                <w:lang w:eastAsia="en-US"/>
              </w:rPr>
            </w:pPr>
          </w:p>
        </w:tc>
        <w:tc>
          <w:tcPr>
            <w:tcW w:w="957" w:type="dxa"/>
          </w:tcPr>
          <w:p w14:paraId="3826542C" w14:textId="77777777" w:rsidR="00973A86" w:rsidRPr="00F02BE6" w:rsidRDefault="00973A86" w:rsidP="003E5D96">
            <w:pPr>
              <w:pStyle w:val="TF"/>
              <w:spacing w:after="0"/>
              <w:rPr>
                <w:lang w:eastAsia="en-US"/>
              </w:rPr>
            </w:pPr>
          </w:p>
        </w:tc>
        <w:tc>
          <w:tcPr>
            <w:tcW w:w="957" w:type="dxa"/>
          </w:tcPr>
          <w:p w14:paraId="3177EA96" w14:textId="77777777" w:rsidR="00973A86" w:rsidRPr="00F02BE6" w:rsidRDefault="00973A86" w:rsidP="003E5D96">
            <w:pPr>
              <w:pStyle w:val="TF"/>
              <w:spacing w:after="0"/>
              <w:rPr>
                <w:lang w:eastAsia="en-US"/>
              </w:rPr>
            </w:pPr>
          </w:p>
        </w:tc>
        <w:tc>
          <w:tcPr>
            <w:tcW w:w="957" w:type="dxa"/>
          </w:tcPr>
          <w:p w14:paraId="606F44B9" w14:textId="77777777" w:rsidR="00973A86" w:rsidRPr="00F02BE6" w:rsidRDefault="00973A86" w:rsidP="003E5D96">
            <w:pPr>
              <w:pStyle w:val="TF"/>
              <w:spacing w:after="0"/>
              <w:rPr>
                <w:lang w:eastAsia="en-US"/>
              </w:rPr>
            </w:pPr>
          </w:p>
        </w:tc>
        <w:tc>
          <w:tcPr>
            <w:tcW w:w="957" w:type="dxa"/>
          </w:tcPr>
          <w:p w14:paraId="27AC4AF2" w14:textId="77777777" w:rsidR="00973A86" w:rsidRPr="00F02BE6" w:rsidRDefault="00973A86" w:rsidP="003E5D96">
            <w:pPr>
              <w:pStyle w:val="TAR"/>
            </w:pPr>
            <w:r w:rsidRPr="00F02BE6">
              <w:t>:</w:t>
            </w:r>
          </w:p>
        </w:tc>
        <w:tc>
          <w:tcPr>
            <w:tcW w:w="957" w:type="dxa"/>
          </w:tcPr>
          <w:p w14:paraId="17C3E24F" w14:textId="77777777" w:rsidR="00973A86" w:rsidRPr="00F02BE6" w:rsidRDefault="00973A86" w:rsidP="003E5D96">
            <w:pPr>
              <w:pStyle w:val="TF"/>
              <w:spacing w:after="0"/>
              <w:rPr>
                <w:lang w:eastAsia="en-US"/>
              </w:rPr>
            </w:pPr>
          </w:p>
        </w:tc>
        <w:tc>
          <w:tcPr>
            <w:tcW w:w="1284" w:type="dxa"/>
          </w:tcPr>
          <w:p w14:paraId="50CDB39C" w14:textId="77777777" w:rsidR="00973A86" w:rsidRPr="00F02BE6" w:rsidRDefault="00973A86" w:rsidP="003E5D96">
            <w:pPr>
              <w:pStyle w:val="TF"/>
              <w:spacing w:after="0"/>
              <w:rPr>
                <w:lang w:eastAsia="en-US"/>
              </w:rPr>
            </w:pPr>
          </w:p>
        </w:tc>
      </w:tr>
      <w:tr w:rsidR="00973A86" w:rsidRPr="00F02BE6" w14:paraId="0B5FFB3B" w14:textId="77777777" w:rsidTr="003E5D96">
        <w:tblPrEx>
          <w:tblCellMar>
            <w:top w:w="0" w:type="dxa"/>
            <w:bottom w:w="0" w:type="dxa"/>
          </w:tblCellMar>
        </w:tblPrEx>
        <w:trPr>
          <w:jc w:val="center"/>
        </w:trPr>
        <w:tc>
          <w:tcPr>
            <w:tcW w:w="929" w:type="dxa"/>
          </w:tcPr>
          <w:p w14:paraId="34BBE2AF" w14:textId="77777777" w:rsidR="00973A86" w:rsidRPr="00F02BE6" w:rsidRDefault="00973A86" w:rsidP="003E5D96">
            <w:pPr>
              <w:pStyle w:val="TAL"/>
            </w:pPr>
            <w:r w:rsidRPr="00F02BE6">
              <w:t>:</w:t>
            </w:r>
          </w:p>
        </w:tc>
        <w:tc>
          <w:tcPr>
            <w:tcW w:w="1000" w:type="dxa"/>
          </w:tcPr>
          <w:p w14:paraId="26F42253" w14:textId="77777777" w:rsidR="00973A86" w:rsidRPr="00F02BE6" w:rsidRDefault="00973A86" w:rsidP="003E5D96">
            <w:pPr>
              <w:pStyle w:val="TF"/>
              <w:spacing w:after="0"/>
              <w:rPr>
                <w:lang w:eastAsia="en-US"/>
              </w:rPr>
            </w:pPr>
          </w:p>
        </w:tc>
        <w:tc>
          <w:tcPr>
            <w:tcW w:w="942" w:type="dxa"/>
          </w:tcPr>
          <w:p w14:paraId="7ED5A051" w14:textId="77777777" w:rsidR="00973A86" w:rsidRPr="00F02BE6" w:rsidRDefault="00973A86" w:rsidP="003E5D96">
            <w:pPr>
              <w:pStyle w:val="TF"/>
              <w:spacing w:after="0"/>
              <w:rPr>
                <w:lang w:eastAsia="en-US"/>
              </w:rPr>
            </w:pPr>
          </w:p>
        </w:tc>
        <w:tc>
          <w:tcPr>
            <w:tcW w:w="957" w:type="dxa"/>
          </w:tcPr>
          <w:p w14:paraId="64743F48" w14:textId="77777777" w:rsidR="00973A86" w:rsidRPr="00F02BE6" w:rsidRDefault="00973A86" w:rsidP="003E5D96">
            <w:pPr>
              <w:pStyle w:val="TF"/>
              <w:spacing w:after="0"/>
              <w:rPr>
                <w:lang w:eastAsia="en-US"/>
              </w:rPr>
            </w:pPr>
          </w:p>
        </w:tc>
        <w:tc>
          <w:tcPr>
            <w:tcW w:w="957" w:type="dxa"/>
          </w:tcPr>
          <w:p w14:paraId="5AAC90BC" w14:textId="77777777" w:rsidR="00973A86" w:rsidRPr="00F02BE6" w:rsidRDefault="00973A86" w:rsidP="003E5D96">
            <w:pPr>
              <w:pStyle w:val="TF"/>
              <w:spacing w:after="0"/>
              <w:rPr>
                <w:lang w:eastAsia="en-US"/>
              </w:rPr>
            </w:pPr>
          </w:p>
        </w:tc>
        <w:tc>
          <w:tcPr>
            <w:tcW w:w="957" w:type="dxa"/>
          </w:tcPr>
          <w:p w14:paraId="2939657F" w14:textId="77777777" w:rsidR="00973A86" w:rsidRPr="00F02BE6" w:rsidRDefault="00973A86" w:rsidP="003E5D96">
            <w:pPr>
              <w:pStyle w:val="TF"/>
              <w:spacing w:after="0"/>
              <w:rPr>
                <w:lang w:eastAsia="en-US"/>
              </w:rPr>
            </w:pPr>
          </w:p>
        </w:tc>
        <w:tc>
          <w:tcPr>
            <w:tcW w:w="957" w:type="dxa"/>
          </w:tcPr>
          <w:p w14:paraId="19F793E1" w14:textId="77777777" w:rsidR="00973A86" w:rsidRPr="00F02BE6" w:rsidRDefault="00973A86" w:rsidP="003E5D96">
            <w:pPr>
              <w:pStyle w:val="TF"/>
              <w:spacing w:after="0"/>
              <w:rPr>
                <w:lang w:eastAsia="en-US"/>
              </w:rPr>
            </w:pPr>
          </w:p>
        </w:tc>
        <w:tc>
          <w:tcPr>
            <w:tcW w:w="957" w:type="dxa"/>
          </w:tcPr>
          <w:p w14:paraId="49F0D0F1" w14:textId="77777777" w:rsidR="00973A86" w:rsidRPr="00F02BE6" w:rsidRDefault="00973A86" w:rsidP="003E5D96">
            <w:pPr>
              <w:pStyle w:val="TAR"/>
            </w:pPr>
            <w:r w:rsidRPr="00F02BE6">
              <w:t>:</w:t>
            </w:r>
          </w:p>
        </w:tc>
        <w:tc>
          <w:tcPr>
            <w:tcW w:w="957" w:type="dxa"/>
          </w:tcPr>
          <w:p w14:paraId="368C7BDA" w14:textId="77777777" w:rsidR="00973A86" w:rsidRPr="00F02BE6" w:rsidRDefault="00973A86" w:rsidP="003E5D96">
            <w:pPr>
              <w:pStyle w:val="TF"/>
              <w:spacing w:after="0"/>
              <w:rPr>
                <w:lang w:eastAsia="en-US"/>
              </w:rPr>
            </w:pPr>
          </w:p>
        </w:tc>
        <w:tc>
          <w:tcPr>
            <w:tcW w:w="1284" w:type="dxa"/>
          </w:tcPr>
          <w:p w14:paraId="46782CEB" w14:textId="77777777" w:rsidR="00973A86" w:rsidRPr="00F02BE6" w:rsidRDefault="00973A86" w:rsidP="003E5D96">
            <w:pPr>
              <w:pStyle w:val="TF"/>
              <w:spacing w:after="0"/>
              <w:rPr>
                <w:lang w:eastAsia="en-US"/>
              </w:rPr>
            </w:pPr>
          </w:p>
        </w:tc>
      </w:tr>
      <w:tr w:rsidR="00973A86" w:rsidRPr="00F02BE6" w14:paraId="00B507D0" w14:textId="77777777" w:rsidTr="003E5D96">
        <w:tblPrEx>
          <w:tblCellMar>
            <w:top w:w="0" w:type="dxa"/>
            <w:bottom w:w="0" w:type="dxa"/>
          </w:tblCellMar>
        </w:tblPrEx>
        <w:trPr>
          <w:jc w:val="center"/>
        </w:trPr>
        <w:tc>
          <w:tcPr>
            <w:tcW w:w="929" w:type="dxa"/>
          </w:tcPr>
          <w:p w14:paraId="7C35C153" w14:textId="77777777" w:rsidR="00973A86" w:rsidRPr="00F02BE6" w:rsidRDefault="00973A86" w:rsidP="003E5D96">
            <w:pPr>
              <w:pStyle w:val="TAL"/>
            </w:pPr>
            <w:r w:rsidRPr="00F02BE6">
              <w:t>:</w:t>
            </w:r>
          </w:p>
        </w:tc>
        <w:tc>
          <w:tcPr>
            <w:tcW w:w="1000" w:type="dxa"/>
          </w:tcPr>
          <w:p w14:paraId="35468484" w14:textId="77777777" w:rsidR="00973A86" w:rsidRPr="00F02BE6" w:rsidRDefault="00973A86" w:rsidP="003E5D96">
            <w:pPr>
              <w:pStyle w:val="TF"/>
              <w:spacing w:after="0"/>
              <w:rPr>
                <w:lang w:eastAsia="en-US"/>
              </w:rPr>
            </w:pPr>
          </w:p>
        </w:tc>
        <w:tc>
          <w:tcPr>
            <w:tcW w:w="942" w:type="dxa"/>
          </w:tcPr>
          <w:p w14:paraId="6D567D10" w14:textId="77777777" w:rsidR="00973A86" w:rsidRPr="00F02BE6" w:rsidRDefault="00973A86" w:rsidP="003E5D96">
            <w:pPr>
              <w:pStyle w:val="TF"/>
              <w:spacing w:after="0"/>
              <w:rPr>
                <w:lang w:eastAsia="en-US"/>
              </w:rPr>
            </w:pPr>
          </w:p>
        </w:tc>
        <w:tc>
          <w:tcPr>
            <w:tcW w:w="957" w:type="dxa"/>
          </w:tcPr>
          <w:p w14:paraId="2A08C919" w14:textId="77777777" w:rsidR="00973A86" w:rsidRPr="00F02BE6" w:rsidRDefault="00973A86" w:rsidP="003E5D96">
            <w:pPr>
              <w:pStyle w:val="TF"/>
              <w:spacing w:after="0"/>
              <w:rPr>
                <w:lang w:eastAsia="en-US"/>
              </w:rPr>
            </w:pPr>
          </w:p>
        </w:tc>
        <w:tc>
          <w:tcPr>
            <w:tcW w:w="957" w:type="dxa"/>
          </w:tcPr>
          <w:p w14:paraId="2E178858" w14:textId="77777777" w:rsidR="00973A86" w:rsidRPr="00F02BE6" w:rsidRDefault="00973A86" w:rsidP="003E5D96">
            <w:pPr>
              <w:pStyle w:val="TF"/>
              <w:spacing w:after="0"/>
              <w:rPr>
                <w:lang w:eastAsia="en-US"/>
              </w:rPr>
            </w:pPr>
          </w:p>
        </w:tc>
        <w:tc>
          <w:tcPr>
            <w:tcW w:w="957" w:type="dxa"/>
          </w:tcPr>
          <w:p w14:paraId="57D65DA7" w14:textId="77777777" w:rsidR="00973A86" w:rsidRPr="00F02BE6" w:rsidRDefault="00973A86" w:rsidP="003E5D96">
            <w:pPr>
              <w:pStyle w:val="TF"/>
              <w:spacing w:after="0"/>
              <w:rPr>
                <w:lang w:eastAsia="en-US"/>
              </w:rPr>
            </w:pPr>
          </w:p>
        </w:tc>
        <w:tc>
          <w:tcPr>
            <w:tcW w:w="957" w:type="dxa"/>
          </w:tcPr>
          <w:p w14:paraId="55D3A6A9" w14:textId="77777777" w:rsidR="00973A86" w:rsidRPr="00F02BE6" w:rsidRDefault="00973A86" w:rsidP="003E5D96">
            <w:pPr>
              <w:pStyle w:val="TF"/>
              <w:spacing w:after="0"/>
              <w:rPr>
                <w:lang w:eastAsia="en-US"/>
              </w:rPr>
            </w:pPr>
          </w:p>
        </w:tc>
        <w:tc>
          <w:tcPr>
            <w:tcW w:w="957" w:type="dxa"/>
          </w:tcPr>
          <w:p w14:paraId="33AD76D0" w14:textId="77777777" w:rsidR="00973A86" w:rsidRPr="00F02BE6" w:rsidRDefault="00973A86" w:rsidP="003E5D96">
            <w:pPr>
              <w:pStyle w:val="TAR"/>
            </w:pPr>
            <w:r w:rsidRPr="00F02BE6">
              <w:t>:</w:t>
            </w:r>
          </w:p>
        </w:tc>
        <w:tc>
          <w:tcPr>
            <w:tcW w:w="957" w:type="dxa"/>
          </w:tcPr>
          <w:p w14:paraId="20B3E61A" w14:textId="77777777" w:rsidR="00973A86" w:rsidRPr="00F02BE6" w:rsidRDefault="00973A86" w:rsidP="003E5D96">
            <w:pPr>
              <w:pStyle w:val="TF"/>
              <w:spacing w:after="0"/>
              <w:rPr>
                <w:lang w:eastAsia="en-US"/>
              </w:rPr>
            </w:pPr>
          </w:p>
        </w:tc>
        <w:tc>
          <w:tcPr>
            <w:tcW w:w="1284" w:type="dxa"/>
          </w:tcPr>
          <w:p w14:paraId="308F336F" w14:textId="77777777" w:rsidR="00973A86" w:rsidRPr="00F02BE6" w:rsidRDefault="00973A86" w:rsidP="003E5D96">
            <w:pPr>
              <w:pStyle w:val="TF"/>
              <w:spacing w:after="0"/>
              <w:rPr>
                <w:lang w:eastAsia="en-US"/>
              </w:rPr>
            </w:pPr>
          </w:p>
        </w:tc>
      </w:tr>
      <w:tr w:rsidR="00973A86" w:rsidRPr="00F02BE6" w14:paraId="3AA05CC1" w14:textId="77777777" w:rsidTr="003E5D96">
        <w:tblPrEx>
          <w:tblCellMar>
            <w:top w:w="0" w:type="dxa"/>
            <w:bottom w:w="0" w:type="dxa"/>
          </w:tblCellMar>
        </w:tblPrEx>
        <w:trPr>
          <w:jc w:val="center"/>
        </w:trPr>
        <w:tc>
          <w:tcPr>
            <w:tcW w:w="929" w:type="dxa"/>
            <w:tcBorders>
              <w:left w:val="single" w:sz="6" w:space="0" w:color="auto"/>
              <w:bottom w:val="single" w:sz="6" w:space="0" w:color="auto"/>
            </w:tcBorders>
          </w:tcPr>
          <w:p w14:paraId="3BF96BE9" w14:textId="77777777" w:rsidR="00973A86" w:rsidRPr="00F02BE6" w:rsidRDefault="00973A86" w:rsidP="003E5D96">
            <w:pPr>
              <w:pStyle w:val="TF"/>
              <w:spacing w:after="0"/>
              <w:rPr>
                <w:lang w:eastAsia="en-US"/>
              </w:rPr>
            </w:pPr>
          </w:p>
        </w:tc>
        <w:tc>
          <w:tcPr>
            <w:tcW w:w="1000" w:type="dxa"/>
          </w:tcPr>
          <w:p w14:paraId="6AADB012" w14:textId="77777777" w:rsidR="00973A86" w:rsidRPr="00F02BE6" w:rsidRDefault="00973A86" w:rsidP="003E5D96">
            <w:pPr>
              <w:pStyle w:val="TF"/>
              <w:spacing w:after="0"/>
              <w:rPr>
                <w:lang w:eastAsia="en-US"/>
              </w:rPr>
            </w:pPr>
          </w:p>
        </w:tc>
        <w:tc>
          <w:tcPr>
            <w:tcW w:w="942" w:type="dxa"/>
          </w:tcPr>
          <w:p w14:paraId="24489375" w14:textId="77777777" w:rsidR="00973A86" w:rsidRPr="00F02BE6" w:rsidRDefault="00973A86" w:rsidP="003E5D96">
            <w:pPr>
              <w:pStyle w:val="TF"/>
              <w:spacing w:after="0"/>
              <w:rPr>
                <w:lang w:eastAsia="en-US"/>
              </w:rPr>
            </w:pPr>
          </w:p>
        </w:tc>
        <w:tc>
          <w:tcPr>
            <w:tcW w:w="1914" w:type="dxa"/>
            <w:gridSpan w:val="2"/>
          </w:tcPr>
          <w:p w14:paraId="0F4DBF15" w14:textId="77777777" w:rsidR="00973A86" w:rsidRPr="00F02BE6" w:rsidRDefault="00973A86" w:rsidP="003E5D96">
            <w:pPr>
              <w:pStyle w:val="TF"/>
              <w:spacing w:after="0"/>
              <w:rPr>
                <w:lang w:eastAsia="en-US"/>
              </w:rPr>
            </w:pPr>
            <w:r w:rsidRPr="00F02BE6">
              <w:rPr>
                <w:sz w:val="22"/>
                <w:lang w:eastAsia="en-US"/>
              </w:rPr>
              <w:t>RLC/MAC</w:t>
            </w:r>
          </w:p>
        </w:tc>
        <w:tc>
          <w:tcPr>
            <w:tcW w:w="957" w:type="dxa"/>
          </w:tcPr>
          <w:p w14:paraId="34A8385C" w14:textId="77777777" w:rsidR="00973A86" w:rsidRPr="00F02BE6" w:rsidRDefault="00973A86" w:rsidP="003E5D96">
            <w:pPr>
              <w:pStyle w:val="TF"/>
              <w:spacing w:after="0"/>
              <w:rPr>
                <w:lang w:eastAsia="en-US"/>
              </w:rPr>
            </w:pPr>
          </w:p>
        </w:tc>
        <w:tc>
          <w:tcPr>
            <w:tcW w:w="957" w:type="dxa"/>
          </w:tcPr>
          <w:p w14:paraId="3486EFF3"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37AFFE8A" w14:textId="77777777" w:rsidR="00973A86" w:rsidRPr="00F02BE6" w:rsidRDefault="00973A86" w:rsidP="003E5D96">
            <w:pPr>
              <w:pStyle w:val="TF"/>
              <w:spacing w:after="0"/>
              <w:rPr>
                <w:lang w:eastAsia="en-US"/>
              </w:rPr>
            </w:pPr>
          </w:p>
        </w:tc>
        <w:tc>
          <w:tcPr>
            <w:tcW w:w="957" w:type="dxa"/>
            <w:tcBorders>
              <w:left w:val="nil"/>
            </w:tcBorders>
          </w:tcPr>
          <w:p w14:paraId="75C4D5FC" w14:textId="77777777" w:rsidR="00973A86" w:rsidRPr="00F02BE6" w:rsidRDefault="00973A86" w:rsidP="003E5D96">
            <w:pPr>
              <w:pStyle w:val="TF"/>
              <w:spacing w:after="0"/>
              <w:rPr>
                <w:lang w:eastAsia="en-US"/>
              </w:rPr>
            </w:pPr>
          </w:p>
        </w:tc>
        <w:tc>
          <w:tcPr>
            <w:tcW w:w="1284" w:type="dxa"/>
          </w:tcPr>
          <w:p w14:paraId="1B522D4B" w14:textId="77777777" w:rsidR="00973A86" w:rsidRPr="00F02BE6" w:rsidRDefault="00973A86" w:rsidP="003E5D96">
            <w:pPr>
              <w:pStyle w:val="TF"/>
              <w:spacing w:after="0"/>
              <w:rPr>
                <w:lang w:eastAsia="en-US"/>
              </w:rPr>
            </w:pPr>
          </w:p>
        </w:tc>
      </w:tr>
      <w:tr w:rsidR="00973A86" w:rsidRPr="00F02BE6" w14:paraId="54B3460E" w14:textId="77777777" w:rsidTr="003E5D96">
        <w:tblPrEx>
          <w:tblCellMar>
            <w:top w:w="0" w:type="dxa"/>
            <w:bottom w:w="0" w:type="dxa"/>
          </w:tblCellMar>
        </w:tblPrEx>
        <w:trPr>
          <w:jc w:val="center"/>
        </w:trPr>
        <w:tc>
          <w:tcPr>
            <w:tcW w:w="929" w:type="dxa"/>
            <w:tcBorders>
              <w:left w:val="single" w:sz="6" w:space="0" w:color="auto"/>
              <w:bottom w:val="single" w:sz="6" w:space="0" w:color="auto"/>
            </w:tcBorders>
          </w:tcPr>
          <w:p w14:paraId="35132F08" w14:textId="77777777" w:rsidR="00973A86" w:rsidRPr="00F02BE6" w:rsidRDefault="00973A86" w:rsidP="003E5D96">
            <w:pPr>
              <w:pStyle w:val="TF"/>
              <w:spacing w:after="0"/>
              <w:rPr>
                <w:lang w:eastAsia="en-US"/>
              </w:rPr>
            </w:pPr>
          </w:p>
        </w:tc>
        <w:tc>
          <w:tcPr>
            <w:tcW w:w="1000" w:type="dxa"/>
            <w:tcBorders>
              <w:top w:val="single" w:sz="6" w:space="0" w:color="auto"/>
              <w:bottom w:val="single" w:sz="6" w:space="0" w:color="auto"/>
            </w:tcBorders>
          </w:tcPr>
          <w:p w14:paraId="3C00145B" w14:textId="77777777" w:rsidR="00973A86" w:rsidRPr="00F02BE6" w:rsidRDefault="00973A86" w:rsidP="003E5D96">
            <w:pPr>
              <w:pStyle w:val="TF"/>
              <w:spacing w:after="0"/>
              <w:rPr>
                <w:lang w:eastAsia="en-US"/>
              </w:rPr>
            </w:pPr>
          </w:p>
        </w:tc>
        <w:tc>
          <w:tcPr>
            <w:tcW w:w="942" w:type="dxa"/>
            <w:tcBorders>
              <w:top w:val="single" w:sz="6" w:space="0" w:color="auto"/>
              <w:bottom w:val="single" w:sz="6" w:space="0" w:color="auto"/>
            </w:tcBorders>
          </w:tcPr>
          <w:p w14:paraId="6A19C7B7"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7A0F9D74" w14:textId="77777777" w:rsidR="00973A86" w:rsidRPr="00F02BE6" w:rsidRDefault="00973A86" w:rsidP="003E5D96">
            <w:pPr>
              <w:pStyle w:val="TF"/>
              <w:spacing w:after="0"/>
              <w:rPr>
                <w:lang w:eastAsia="en-US"/>
              </w:rPr>
            </w:pPr>
            <w:r w:rsidRPr="00F02BE6">
              <w:rPr>
                <w:lang w:eastAsia="en-US"/>
              </w:rPr>
              <w:t>Block</w:t>
            </w:r>
          </w:p>
        </w:tc>
        <w:tc>
          <w:tcPr>
            <w:tcW w:w="957" w:type="dxa"/>
            <w:tcBorders>
              <w:top w:val="single" w:sz="6" w:space="0" w:color="auto"/>
              <w:bottom w:val="single" w:sz="6" w:space="0" w:color="auto"/>
            </w:tcBorders>
          </w:tcPr>
          <w:p w14:paraId="44187383"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7914328A"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16E3E30D" w14:textId="77777777" w:rsidR="00973A86" w:rsidRPr="00F02BE6" w:rsidRDefault="00973A86" w:rsidP="003E5D96">
            <w:pPr>
              <w:pStyle w:val="TF"/>
              <w:spacing w:after="0"/>
              <w:rPr>
                <w:lang w:eastAsia="en-US"/>
              </w:rPr>
            </w:pPr>
          </w:p>
        </w:tc>
        <w:tc>
          <w:tcPr>
            <w:tcW w:w="2241" w:type="dxa"/>
            <w:gridSpan w:val="2"/>
            <w:tcBorders>
              <w:left w:val="nil"/>
            </w:tcBorders>
          </w:tcPr>
          <w:p w14:paraId="3F8A3A92" w14:textId="77777777" w:rsidR="00973A86" w:rsidRPr="00F02BE6" w:rsidRDefault="00973A86" w:rsidP="003E5D96">
            <w:pPr>
              <w:pStyle w:val="TAL"/>
              <w:rPr>
                <w:b/>
              </w:rPr>
            </w:pPr>
            <w:r w:rsidRPr="00F02BE6">
              <w:rPr>
                <w:b/>
              </w:rPr>
              <w:t>octet 23</w:t>
            </w:r>
          </w:p>
          <w:p w14:paraId="34F5CC81" w14:textId="77777777" w:rsidR="00973A86" w:rsidRPr="00F02BE6" w:rsidRDefault="00973A86" w:rsidP="003E5D96">
            <w:pPr>
              <w:pStyle w:val="TAL"/>
            </w:pPr>
          </w:p>
        </w:tc>
      </w:tr>
    </w:tbl>
    <w:p w14:paraId="7C937514" w14:textId="77777777" w:rsidR="00973A86" w:rsidRPr="00F02BE6" w:rsidRDefault="00973A86" w:rsidP="00973A86">
      <w:pPr>
        <w:pStyle w:val="NF"/>
      </w:pPr>
    </w:p>
    <w:p w14:paraId="3FFF72FB" w14:textId="77777777" w:rsidR="00973A86" w:rsidRPr="00F02BE6" w:rsidRDefault="00973A86" w:rsidP="00973A86">
      <w:pPr>
        <w:pStyle w:val="NF"/>
      </w:pPr>
      <w:r w:rsidRPr="00F02BE6">
        <w:t>NOTE:</w:t>
      </w:r>
      <w:r w:rsidRPr="00F02BE6">
        <w:tab/>
        <w:t>The numbering convention specified in 3GPP TS 44.060 applies.</w:t>
      </w:r>
    </w:p>
    <w:p w14:paraId="45EAE49E" w14:textId="77777777" w:rsidR="00973A86" w:rsidRPr="00F02BE6" w:rsidRDefault="00973A86" w:rsidP="00973A86">
      <w:pPr>
        <w:pStyle w:val="NF"/>
      </w:pPr>
    </w:p>
    <w:p w14:paraId="5F516EA4" w14:textId="77777777" w:rsidR="00973A86" w:rsidRPr="00F02BE6" w:rsidRDefault="00973A86" w:rsidP="00973A86">
      <w:pPr>
        <w:pStyle w:val="TF"/>
      </w:pPr>
      <w:r w:rsidRPr="00F02BE6">
        <w:t xml:space="preserve">Figure 7.1.2: SACCH downlink block format for MS operating in </w:t>
      </w:r>
      <w:r w:rsidRPr="00F02BE6">
        <w:rPr>
          <w:bCs/>
          <w:i/>
          <w:iCs/>
        </w:rPr>
        <w:t>Iu mode</w:t>
      </w:r>
    </w:p>
    <w:p w14:paraId="520E8356" w14:textId="77777777" w:rsidR="00973A86" w:rsidRPr="00F02BE6" w:rsidRDefault="00973A86" w:rsidP="00973A86">
      <w:pPr>
        <w:pStyle w:val="Heading2"/>
      </w:pPr>
      <w:bookmarkStart w:id="127" w:name="_Toc517979121"/>
      <w:r w:rsidRPr="00F02BE6">
        <w:lastRenderedPageBreak/>
        <w:t>7.2</w:t>
      </w:r>
      <w:r w:rsidRPr="00F02BE6">
        <w:tab/>
        <w:t>SACCH uplink block format</w:t>
      </w:r>
      <w:bookmarkEnd w:id="127"/>
    </w:p>
    <w:p w14:paraId="11D15A74" w14:textId="77777777" w:rsidR="00973A86" w:rsidRPr="00F02BE6" w:rsidRDefault="00973A86" w:rsidP="00973A86">
      <w:pPr>
        <w:pStyle w:val="Heading3"/>
        <w:rPr>
          <w:i/>
          <w:iCs/>
        </w:rPr>
      </w:pPr>
      <w:bookmarkStart w:id="128" w:name="_Toc517979122"/>
      <w:r w:rsidRPr="00F02BE6">
        <w:t>7.2.1</w:t>
      </w:r>
      <w:r w:rsidRPr="00F02BE6">
        <w:tab/>
      </w:r>
      <w:r w:rsidRPr="00F02BE6">
        <w:rPr>
          <w:i/>
          <w:iCs/>
        </w:rPr>
        <w:t>A/Gb mode</w:t>
      </w:r>
      <w:bookmarkEnd w:id="128"/>
      <w:r w:rsidRPr="00F02BE6">
        <w:rPr>
          <w:i/>
          <w:iCs/>
        </w:rPr>
        <w:t xml:space="preserve"> </w:t>
      </w:r>
    </w:p>
    <w:p w14:paraId="2787D04F" w14:textId="77777777" w:rsidR="00973A86" w:rsidRPr="00F02BE6" w:rsidRDefault="00973A86" w:rsidP="00973A86">
      <w:pPr>
        <w:keepNext/>
      </w:pPr>
      <w:r w:rsidRPr="00F02BE6">
        <w:t>The 23 octets of SACCH blocks are used in the uplink in the following way:</w:t>
      </w:r>
    </w:p>
    <w:tbl>
      <w:tblPr>
        <w:tblW w:w="9889" w:type="dxa"/>
        <w:jc w:val="center"/>
        <w:tblLayout w:type="fixed"/>
        <w:tblCellMar>
          <w:left w:w="28" w:type="dxa"/>
          <w:right w:w="28" w:type="dxa"/>
        </w:tblCellMar>
        <w:tblLook w:val="0000" w:firstRow="0" w:lastRow="0" w:firstColumn="0" w:lastColumn="0" w:noHBand="0" w:noVBand="0"/>
      </w:tblPr>
      <w:tblGrid>
        <w:gridCol w:w="961"/>
        <w:gridCol w:w="967"/>
        <w:gridCol w:w="945"/>
        <w:gridCol w:w="956"/>
        <w:gridCol w:w="957"/>
        <w:gridCol w:w="957"/>
        <w:gridCol w:w="957"/>
        <w:gridCol w:w="957"/>
        <w:gridCol w:w="957"/>
        <w:gridCol w:w="1275"/>
      </w:tblGrid>
      <w:tr w:rsidR="00973A86" w:rsidRPr="00F02BE6" w14:paraId="1B206F7F" w14:textId="77777777" w:rsidTr="003E5D96">
        <w:tblPrEx>
          <w:tblCellMar>
            <w:top w:w="0" w:type="dxa"/>
            <w:bottom w:w="0" w:type="dxa"/>
          </w:tblCellMar>
        </w:tblPrEx>
        <w:trPr>
          <w:jc w:val="center"/>
        </w:trPr>
        <w:tc>
          <w:tcPr>
            <w:tcW w:w="7657" w:type="dxa"/>
            <w:gridSpan w:val="8"/>
          </w:tcPr>
          <w:p w14:paraId="204F3B12" w14:textId="77777777" w:rsidR="00973A86" w:rsidRPr="00F02BE6" w:rsidRDefault="00973A86" w:rsidP="003E5D96">
            <w:pPr>
              <w:pStyle w:val="TF"/>
              <w:keepNext/>
              <w:spacing w:after="0"/>
              <w:rPr>
                <w:lang w:eastAsia="en-US"/>
              </w:rPr>
            </w:pPr>
            <w:r w:rsidRPr="00F02BE6">
              <w:rPr>
                <w:lang w:eastAsia="en-US"/>
              </w:rPr>
              <w:t>bit numbering</w:t>
            </w:r>
            <w:r w:rsidRPr="00F02BE6">
              <w:rPr>
                <w:lang w:eastAsia="en-US"/>
              </w:rPr>
              <w:b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1A99E940" w14:textId="77777777" w:rsidR="00973A86" w:rsidRPr="00F02BE6" w:rsidRDefault="00973A86" w:rsidP="003E5D96">
            <w:pPr>
              <w:pStyle w:val="TF"/>
              <w:keepNext/>
              <w:spacing w:after="0"/>
              <w:rPr>
                <w:lang w:eastAsia="en-US"/>
              </w:rPr>
            </w:pPr>
          </w:p>
        </w:tc>
        <w:tc>
          <w:tcPr>
            <w:tcW w:w="1275" w:type="dxa"/>
          </w:tcPr>
          <w:p w14:paraId="1D95E936" w14:textId="77777777" w:rsidR="00973A86" w:rsidRPr="00F02BE6" w:rsidRDefault="00973A86" w:rsidP="003E5D96">
            <w:pPr>
              <w:pStyle w:val="TF"/>
              <w:keepNext/>
              <w:spacing w:after="0"/>
              <w:rPr>
                <w:lang w:eastAsia="en-US"/>
              </w:rPr>
            </w:pPr>
          </w:p>
        </w:tc>
      </w:tr>
      <w:tr w:rsidR="00973A86" w:rsidRPr="00F02BE6" w14:paraId="770B4A17" w14:textId="77777777" w:rsidTr="003E5D96">
        <w:tblPrEx>
          <w:tblCellMar>
            <w:top w:w="0" w:type="dxa"/>
            <w:bottom w:w="0" w:type="dxa"/>
          </w:tblCellMar>
        </w:tblPrEx>
        <w:trPr>
          <w:jc w:val="center"/>
        </w:trPr>
        <w:tc>
          <w:tcPr>
            <w:tcW w:w="961" w:type="dxa"/>
          </w:tcPr>
          <w:p w14:paraId="46621B6D" w14:textId="77777777" w:rsidR="00973A86" w:rsidRPr="00F02BE6" w:rsidRDefault="00973A86" w:rsidP="003E5D96">
            <w:pPr>
              <w:pStyle w:val="TF"/>
              <w:keepNext/>
              <w:spacing w:after="0"/>
              <w:rPr>
                <w:lang w:eastAsia="en-US"/>
              </w:rPr>
            </w:pPr>
            <w:r w:rsidRPr="00F02BE6">
              <w:rPr>
                <w:lang w:eastAsia="en-US"/>
              </w:rPr>
              <w:t>8</w:t>
            </w:r>
          </w:p>
        </w:tc>
        <w:tc>
          <w:tcPr>
            <w:tcW w:w="967" w:type="dxa"/>
          </w:tcPr>
          <w:p w14:paraId="3CC2F898" w14:textId="77777777" w:rsidR="00973A86" w:rsidRPr="00F02BE6" w:rsidRDefault="00973A86" w:rsidP="003E5D96">
            <w:pPr>
              <w:pStyle w:val="TF"/>
              <w:keepNext/>
              <w:spacing w:after="0"/>
              <w:rPr>
                <w:lang w:eastAsia="en-US"/>
              </w:rPr>
            </w:pPr>
            <w:r w:rsidRPr="00F02BE6">
              <w:rPr>
                <w:lang w:eastAsia="en-US"/>
              </w:rPr>
              <w:t>7</w:t>
            </w:r>
          </w:p>
        </w:tc>
        <w:tc>
          <w:tcPr>
            <w:tcW w:w="945" w:type="dxa"/>
          </w:tcPr>
          <w:p w14:paraId="1EC7AA73" w14:textId="77777777" w:rsidR="00973A86" w:rsidRPr="00F02BE6" w:rsidRDefault="00973A86" w:rsidP="003E5D96">
            <w:pPr>
              <w:pStyle w:val="TF"/>
              <w:keepNext/>
              <w:spacing w:after="0"/>
              <w:rPr>
                <w:lang w:eastAsia="en-US"/>
              </w:rPr>
            </w:pPr>
            <w:r w:rsidRPr="00F02BE6">
              <w:rPr>
                <w:lang w:eastAsia="en-US"/>
              </w:rPr>
              <w:t>6</w:t>
            </w:r>
          </w:p>
        </w:tc>
        <w:tc>
          <w:tcPr>
            <w:tcW w:w="956" w:type="dxa"/>
          </w:tcPr>
          <w:p w14:paraId="6CE2BF56"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51D343F9"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30E37981"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21B91FBC"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560328EA"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52458CFF" w14:textId="77777777" w:rsidR="00973A86" w:rsidRPr="00F02BE6" w:rsidRDefault="00973A86" w:rsidP="003E5D96">
            <w:pPr>
              <w:pStyle w:val="TF"/>
              <w:keepNext/>
              <w:spacing w:after="0"/>
              <w:rPr>
                <w:lang w:eastAsia="en-US"/>
              </w:rPr>
            </w:pPr>
          </w:p>
        </w:tc>
        <w:tc>
          <w:tcPr>
            <w:tcW w:w="1275" w:type="dxa"/>
          </w:tcPr>
          <w:p w14:paraId="513EF35E" w14:textId="77777777" w:rsidR="00973A86" w:rsidRPr="00F02BE6" w:rsidRDefault="00973A86" w:rsidP="003E5D96">
            <w:pPr>
              <w:pStyle w:val="TF"/>
              <w:keepNext/>
              <w:spacing w:after="0"/>
              <w:rPr>
                <w:lang w:eastAsia="en-US"/>
              </w:rPr>
            </w:pPr>
          </w:p>
        </w:tc>
      </w:tr>
      <w:tr w:rsidR="00973A86" w:rsidRPr="00F02BE6" w14:paraId="245D0533" w14:textId="77777777" w:rsidTr="003E5D96">
        <w:tblPrEx>
          <w:tblCellMar>
            <w:top w:w="0" w:type="dxa"/>
            <w:bottom w:w="0" w:type="dxa"/>
          </w:tblCellMar>
        </w:tblPrEx>
        <w:trPr>
          <w:cantSplit/>
          <w:jc w:val="center"/>
        </w:trPr>
        <w:tc>
          <w:tcPr>
            <w:tcW w:w="961" w:type="dxa"/>
            <w:tcBorders>
              <w:top w:val="single" w:sz="6" w:space="0" w:color="auto"/>
              <w:left w:val="single" w:sz="6" w:space="0" w:color="auto"/>
              <w:bottom w:val="single" w:sz="6" w:space="0" w:color="auto"/>
              <w:right w:val="single" w:sz="6" w:space="0" w:color="auto"/>
            </w:tcBorders>
          </w:tcPr>
          <w:p w14:paraId="0726589C" w14:textId="77777777" w:rsidR="00973A86" w:rsidRPr="00F02BE6" w:rsidRDefault="00973A86" w:rsidP="003E5D96">
            <w:pPr>
              <w:pStyle w:val="TF"/>
              <w:keepNext/>
              <w:spacing w:before="120" w:after="120"/>
              <w:rPr>
                <w:lang w:eastAsia="en-US"/>
              </w:rPr>
            </w:pPr>
            <w:r w:rsidRPr="00F02BE6">
              <w:rPr>
                <w:lang w:eastAsia="en-US"/>
              </w:rPr>
              <w:t>Spare</w:t>
            </w:r>
          </w:p>
        </w:tc>
        <w:tc>
          <w:tcPr>
            <w:tcW w:w="967" w:type="dxa"/>
            <w:tcBorders>
              <w:top w:val="single" w:sz="6" w:space="0" w:color="auto"/>
              <w:left w:val="single" w:sz="6" w:space="0" w:color="auto"/>
              <w:bottom w:val="single" w:sz="6" w:space="0" w:color="auto"/>
              <w:right w:val="single" w:sz="6" w:space="0" w:color="auto"/>
            </w:tcBorders>
          </w:tcPr>
          <w:p w14:paraId="6521FCB6" w14:textId="77777777" w:rsidR="00973A86" w:rsidRPr="00F02BE6" w:rsidRDefault="00973A86" w:rsidP="003E5D96">
            <w:pPr>
              <w:pStyle w:val="TF"/>
              <w:keepNext/>
              <w:spacing w:before="120" w:after="120"/>
              <w:rPr>
                <w:lang w:eastAsia="en-US"/>
              </w:rPr>
            </w:pPr>
            <w:r w:rsidRPr="00F02BE6">
              <w:rPr>
                <w:lang w:eastAsia="en-US"/>
              </w:rPr>
              <w:t>SRR</w:t>
            </w:r>
          </w:p>
        </w:tc>
        <w:tc>
          <w:tcPr>
            <w:tcW w:w="945" w:type="dxa"/>
            <w:tcBorders>
              <w:top w:val="single" w:sz="6" w:space="0" w:color="auto"/>
              <w:left w:val="single" w:sz="6" w:space="0" w:color="auto"/>
              <w:bottom w:val="single" w:sz="6" w:space="0" w:color="auto"/>
              <w:right w:val="single" w:sz="6" w:space="0" w:color="auto"/>
            </w:tcBorders>
          </w:tcPr>
          <w:p w14:paraId="63E8BA1E" w14:textId="77777777" w:rsidR="00973A86" w:rsidRPr="00F02BE6" w:rsidRDefault="00973A86" w:rsidP="003E5D96">
            <w:pPr>
              <w:pStyle w:val="TF"/>
              <w:keepNext/>
              <w:spacing w:before="120" w:after="120"/>
              <w:rPr>
                <w:lang w:eastAsia="en-US"/>
              </w:rPr>
            </w:pPr>
            <w:r w:rsidRPr="00F02BE6">
              <w:rPr>
                <w:lang w:eastAsia="en-US"/>
              </w:rPr>
              <w:t>FPC</w:t>
            </w:r>
          </w:p>
        </w:tc>
        <w:tc>
          <w:tcPr>
            <w:tcW w:w="4784" w:type="dxa"/>
            <w:gridSpan w:val="5"/>
            <w:tcBorders>
              <w:top w:val="single" w:sz="6" w:space="0" w:color="auto"/>
              <w:left w:val="single" w:sz="6" w:space="0" w:color="auto"/>
              <w:bottom w:val="single" w:sz="6" w:space="0" w:color="auto"/>
              <w:right w:val="single" w:sz="6" w:space="0" w:color="auto"/>
            </w:tcBorders>
          </w:tcPr>
          <w:p w14:paraId="7238EF3B" w14:textId="77777777" w:rsidR="00973A86" w:rsidRPr="00F02BE6" w:rsidRDefault="00973A86" w:rsidP="003E5D96">
            <w:pPr>
              <w:pStyle w:val="TF"/>
              <w:keepNext/>
              <w:spacing w:before="120" w:after="120"/>
              <w:rPr>
                <w:lang w:eastAsia="en-US"/>
              </w:rPr>
            </w:pPr>
            <w:r w:rsidRPr="00F02BE6">
              <w:rPr>
                <w:sz w:val="22"/>
                <w:lang w:eastAsia="en-US"/>
              </w:rPr>
              <w:t>Actual MS power level</w:t>
            </w:r>
          </w:p>
        </w:tc>
        <w:tc>
          <w:tcPr>
            <w:tcW w:w="957" w:type="dxa"/>
            <w:tcBorders>
              <w:left w:val="nil"/>
            </w:tcBorders>
          </w:tcPr>
          <w:p w14:paraId="0D3E9E93" w14:textId="77777777" w:rsidR="00973A86" w:rsidRPr="00F02BE6" w:rsidRDefault="00973A86" w:rsidP="003E5D96">
            <w:pPr>
              <w:pStyle w:val="TF"/>
              <w:keepNext/>
              <w:spacing w:before="120" w:after="120"/>
              <w:rPr>
                <w:lang w:eastAsia="en-US"/>
              </w:rPr>
            </w:pPr>
            <w:r w:rsidRPr="00F02BE6">
              <w:rPr>
                <w:sz w:val="22"/>
                <w:lang w:eastAsia="en-US"/>
              </w:rPr>
              <w:t>octet 1</w:t>
            </w:r>
          </w:p>
        </w:tc>
        <w:tc>
          <w:tcPr>
            <w:tcW w:w="1275" w:type="dxa"/>
            <w:tcBorders>
              <w:left w:val="single" w:sz="6" w:space="0" w:color="auto"/>
            </w:tcBorders>
          </w:tcPr>
          <w:p w14:paraId="365635DC" w14:textId="77777777" w:rsidR="00973A86" w:rsidRPr="00F02BE6" w:rsidRDefault="00973A86" w:rsidP="003E5D96">
            <w:pPr>
              <w:pStyle w:val="TF"/>
              <w:keepNext/>
              <w:spacing w:before="120" w:after="120"/>
              <w:rPr>
                <w:lang w:eastAsia="en-US"/>
              </w:rPr>
            </w:pPr>
          </w:p>
        </w:tc>
      </w:tr>
      <w:tr w:rsidR="00973A86" w:rsidRPr="00F02BE6" w14:paraId="748D1956" w14:textId="77777777" w:rsidTr="003E5D96">
        <w:tblPrEx>
          <w:tblCellMar>
            <w:top w:w="0" w:type="dxa"/>
            <w:bottom w:w="0" w:type="dxa"/>
          </w:tblCellMar>
        </w:tblPrEx>
        <w:trPr>
          <w:jc w:val="center"/>
        </w:trPr>
        <w:tc>
          <w:tcPr>
            <w:tcW w:w="961" w:type="dxa"/>
            <w:tcBorders>
              <w:top w:val="single" w:sz="6" w:space="0" w:color="auto"/>
              <w:left w:val="single" w:sz="6" w:space="0" w:color="auto"/>
              <w:bottom w:val="single" w:sz="6" w:space="0" w:color="auto"/>
            </w:tcBorders>
          </w:tcPr>
          <w:p w14:paraId="1F9D4BEC" w14:textId="77777777" w:rsidR="00973A86" w:rsidRPr="00F02BE6" w:rsidRDefault="00973A86" w:rsidP="003E5D96">
            <w:pPr>
              <w:pStyle w:val="TF"/>
              <w:keepNext/>
              <w:spacing w:before="120" w:after="120"/>
              <w:rPr>
                <w:lang w:eastAsia="en-US"/>
              </w:rPr>
            </w:pPr>
          </w:p>
        </w:tc>
        <w:tc>
          <w:tcPr>
            <w:tcW w:w="6696" w:type="dxa"/>
            <w:gridSpan w:val="7"/>
            <w:tcBorders>
              <w:top w:val="single" w:sz="6" w:space="0" w:color="auto"/>
              <w:bottom w:val="single" w:sz="6" w:space="0" w:color="auto"/>
              <w:right w:val="single" w:sz="6" w:space="0" w:color="auto"/>
            </w:tcBorders>
          </w:tcPr>
          <w:p w14:paraId="707660C4" w14:textId="77777777" w:rsidR="00973A86" w:rsidRPr="00F02BE6" w:rsidRDefault="00973A86" w:rsidP="003E5D96">
            <w:pPr>
              <w:pStyle w:val="TF"/>
              <w:keepNext/>
              <w:spacing w:before="120" w:after="120"/>
              <w:rPr>
                <w:lang w:eastAsia="en-US"/>
              </w:rPr>
            </w:pPr>
            <w:r w:rsidRPr="00F02BE6">
              <w:rPr>
                <w:sz w:val="22"/>
                <w:lang w:eastAsia="en-US"/>
              </w:rPr>
              <w:t>Actual timing advance</w:t>
            </w:r>
          </w:p>
        </w:tc>
        <w:tc>
          <w:tcPr>
            <w:tcW w:w="957" w:type="dxa"/>
            <w:tcBorders>
              <w:left w:val="nil"/>
            </w:tcBorders>
          </w:tcPr>
          <w:p w14:paraId="086B3CB6" w14:textId="77777777" w:rsidR="00973A86" w:rsidRPr="00F02BE6" w:rsidRDefault="00973A86" w:rsidP="003E5D96">
            <w:pPr>
              <w:pStyle w:val="TF"/>
              <w:keepNext/>
              <w:spacing w:before="120" w:after="120"/>
              <w:rPr>
                <w:lang w:eastAsia="en-US"/>
              </w:rPr>
            </w:pPr>
            <w:r w:rsidRPr="00F02BE6">
              <w:rPr>
                <w:sz w:val="22"/>
                <w:lang w:eastAsia="en-US"/>
              </w:rPr>
              <w:t>octet 2</w:t>
            </w:r>
          </w:p>
        </w:tc>
        <w:tc>
          <w:tcPr>
            <w:tcW w:w="1275" w:type="dxa"/>
            <w:tcBorders>
              <w:left w:val="single" w:sz="6" w:space="0" w:color="auto"/>
            </w:tcBorders>
          </w:tcPr>
          <w:p w14:paraId="1504CF30" w14:textId="77777777" w:rsidR="00973A86" w:rsidRPr="00F02BE6" w:rsidRDefault="00973A86" w:rsidP="003E5D96">
            <w:pPr>
              <w:pStyle w:val="TF"/>
              <w:keepNext/>
              <w:spacing w:before="120" w:after="120"/>
              <w:rPr>
                <w:lang w:eastAsia="en-US"/>
              </w:rPr>
            </w:pPr>
            <w:r w:rsidRPr="00F02BE6">
              <w:rPr>
                <w:sz w:val="22"/>
                <w:lang w:eastAsia="en-US"/>
              </w:rPr>
              <w:t>octet</w:t>
            </w:r>
          </w:p>
        </w:tc>
      </w:tr>
      <w:tr w:rsidR="00973A86" w:rsidRPr="00F02BE6" w14:paraId="5A9A60A3" w14:textId="77777777" w:rsidTr="003E5D96">
        <w:tblPrEx>
          <w:tblCellMar>
            <w:top w:w="0" w:type="dxa"/>
            <w:bottom w:w="0" w:type="dxa"/>
          </w:tblCellMar>
        </w:tblPrEx>
        <w:trPr>
          <w:jc w:val="center"/>
        </w:trPr>
        <w:tc>
          <w:tcPr>
            <w:tcW w:w="7657" w:type="dxa"/>
            <w:gridSpan w:val="8"/>
            <w:tcBorders>
              <w:left w:val="single" w:sz="6" w:space="0" w:color="auto"/>
              <w:right w:val="single" w:sz="6" w:space="0" w:color="auto"/>
            </w:tcBorders>
          </w:tcPr>
          <w:p w14:paraId="6411DB38" w14:textId="77777777" w:rsidR="00973A86" w:rsidRPr="00F02BE6" w:rsidRDefault="00973A86" w:rsidP="003E5D96">
            <w:pPr>
              <w:pStyle w:val="TF"/>
              <w:keepNext/>
              <w:spacing w:after="0"/>
              <w:rPr>
                <w:lang w:eastAsia="en-US"/>
              </w:rPr>
            </w:pPr>
          </w:p>
        </w:tc>
        <w:tc>
          <w:tcPr>
            <w:tcW w:w="957" w:type="dxa"/>
            <w:tcBorders>
              <w:left w:val="nil"/>
            </w:tcBorders>
          </w:tcPr>
          <w:p w14:paraId="1C13F19A" w14:textId="77777777" w:rsidR="00973A86" w:rsidRPr="00F02BE6" w:rsidRDefault="00973A86" w:rsidP="003E5D96">
            <w:pPr>
              <w:pStyle w:val="TF"/>
              <w:keepNext/>
              <w:spacing w:after="0"/>
              <w:rPr>
                <w:lang w:eastAsia="en-US"/>
              </w:rPr>
            </w:pPr>
            <w:r w:rsidRPr="00F02BE6">
              <w:rPr>
                <w:sz w:val="22"/>
                <w:lang w:eastAsia="en-US"/>
              </w:rPr>
              <w:t>octet 3</w:t>
            </w:r>
          </w:p>
        </w:tc>
        <w:tc>
          <w:tcPr>
            <w:tcW w:w="1275" w:type="dxa"/>
            <w:tcBorders>
              <w:left w:val="single" w:sz="6" w:space="0" w:color="auto"/>
            </w:tcBorders>
          </w:tcPr>
          <w:p w14:paraId="442856E5" w14:textId="77777777" w:rsidR="00973A86" w:rsidRPr="00F02BE6" w:rsidRDefault="00973A86" w:rsidP="003E5D96">
            <w:pPr>
              <w:pStyle w:val="TF"/>
              <w:keepNext/>
              <w:spacing w:after="0"/>
              <w:rPr>
                <w:lang w:eastAsia="en-US"/>
              </w:rPr>
            </w:pPr>
            <w:r w:rsidRPr="00F02BE6">
              <w:rPr>
                <w:sz w:val="22"/>
                <w:lang w:eastAsia="en-US"/>
              </w:rPr>
              <w:t>numbering</w:t>
            </w:r>
          </w:p>
        </w:tc>
      </w:tr>
      <w:tr w:rsidR="00973A86" w:rsidRPr="00F02BE6" w14:paraId="5103B35A" w14:textId="77777777" w:rsidTr="003E5D96">
        <w:tblPrEx>
          <w:tblCellMar>
            <w:top w:w="0" w:type="dxa"/>
            <w:bottom w:w="0" w:type="dxa"/>
          </w:tblCellMar>
        </w:tblPrEx>
        <w:trPr>
          <w:jc w:val="center"/>
        </w:trPr>
        <w:tc>
          <w:tcPr>
            <w:tcW w:w="961" w:type="dxa"/>
            <w:tcBorders>
              <w:left w:val="single" w:sz="6" w:space="0" w:color="auto"/>
            </w:tcBorders>
          </w:tcPr>
          <w:p w14:paraId="6F7A380F" w14:textId="77777777" w:rsidR="00973A86" w:rsidRPr="00F02BE6" w:rsidRDefault="00973A86" w:rsidP="003E5D96">
            <w:pPr>
              <w:pStyle w:val="TF"/>
              <w:keepNext/>
              <w:spacing w:after="0"/>
              <w:rPr>
                <w:lang w:eastAsia="en-US"/>
              </w:rPr>
            </w:pPr>
          </w:p>
        </w:tc>
        <w:tc>
          <w:tcPr>
            <w:tcW w:w="967" w:type="dxa"/>
            <w:tcBorders>
              <w:bottom w:val="single" w:sz="6" w:space="0" w:color="auto"/>
            </w:tcBorders>
          </w:tcPr>
          <w:p w14:paraId="3EC59867" w14:textId="77777777" w:rsidR="00973A86" w:rsidRPr="00F02BE6" w:rsidRDefault="00973A86" w:rsidP="003E5D96">
            <w:pPr>
              <w:pStyle w:val="TF"/>
              <w:keepNext/>
              <w:spacing w:after="0"/>
              <w:rPr>
                <w:lang w:eastAsia="en-US"/>
              </w:rPr>
            </w:pPr>
          </w:p>
        </w:tc>
        <w:tc>
          <w:tcPr>
            <w:tcW w:w="945" w:type="dxa"/>
            <w:tcBorders>
              <w:bottom w:val="single" w:sz="6" w:space="0" w:color="auto"/>
            </w:tcBorders>
          </w:tcPr>
          <w:p w14:paraId="3D74721F" w14:textId="77777777" w:rsidR="00973A86" w:rsidRPr="00F02BE6" w:rsidRDefault="00973A86" w:rsidP="003E5D96">
            <w:pPr>
              <w:pStyle w:val="TF"/>
              <w:keepNext/>
              <w:spacing w:after="0"/>
              <w:rPr>
                <w:lang w:eastAsia="en-US"/>
              </w:rPr>
            </w:pPr>
          </w:p>
        </w:tc>
        <w:tc>
          <w:tcPr>
            <w:tcW w:w="1913" w:type="dxa"/>
            <w:gridSpan w:val="2"/>
          </w:tcPr>
          <w:p w14:paraId="374AECC6" w14:textId="77777777" w:rsidR="00973A86" w:rsidRPr="00F02BE6" w:rsidRDefault="00973A86" w:rsidP="003E5D96">
            <w:pPr>
              <w:pStyle w:val="TF"/>
              <w:keepNext/>
              <w:spacing w:after="0"/>
              <w:rPr>
                <w:lang w:eastAsia="en-US"/>
              </w:rPr>
            </w:pPr>
            <w:r w:rsidRPr="00F02BE6">
              <w:rPr>
                <w:sz w:val="22"/>
                <w:lang w:eastAsia="en-US"/>
              </w:rPr>
              <w:t>21</w:t>
            </w:r>
          </w:p>
        </w:tc>
        <w:tc>
          <w:tcPr>
            <w:tcW w:w="957" w:type="dxa"/>
            <w:tcBorders>
              <w:bottom w:val="single" w:sz="6" w:space="0" w:color="auto"/>
            </w:tcBorders>
          </w:tcPr>
          <w:p w14:paraId="506A35C8"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59E08EF"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AC9730B" w14:textId="77777777" w:rsidR="00973A86" w:rsidRPr="00F02BE6" w:rsidRDefault="00973A86" w:rsidP="003E5D96">
            <w:pPr>
              <w:pStyle w:val="TF"/>
              <w:keepNext/>
              <w:spacing w:after="0"/>
              <w:rPr>
                <w:lang w:eastAsia="en-US"/>
              </w:rPr>
            </w:pPr>
          </w:p>
        </w:tc>
        <w:tc>
          <w:tcPr>
            <w:tcW w:w="957" w:type="dxa"/>
            <w:tcBorders>
              <w:left w:val="nil"/>
            </w:tcBorders>
          </w:tcPr>
          <w:p w14:paraId="4D4F4C01" w14:textId="77777777" w:rsidR="00973A86" w:rsidRPr="00F02BE6" w:rsidRDefault="00973A86" w:rsidP="003E5D96">
            <w:pPr>
              <w:pStyle w:val="TF"/>
              <w:keepNext/>
              <w:spacing w:after="0"/>
              <w:rPr>
                <w:lang w:eastAsia="en-US"/>
              </w:rPr>
            </w:pPr>
          </w:p>
        </w:tc>
        <w:tc>
          <w:tcPr>
            <w:tcW w:w="1275" w:type="dxa"/>
            <w:tcBorders>
              <w:left w:val="single" w:sz="6" w:space="0" w:color="auto"/>
            </w:tcBorders>
          </w:tcPr>
          <w:p w14:paraId="7623A87D" w14:textId="77777777" w:rsidR="00973A86" w:rsidRPr="00F02BE6" w:rsidRDefault="00973A86" w:rsidP="003E5D96">
            <w:pPr>
              <w:pStyle w:val="TF"/>
              <w:keepNext/>
              <w:spacing w:after="0"/>
              <w:rPr>
                <w:lang w:eastAsia="en-US"/>
              </w:rPr>
            </w:pPr>
          </w:p>
        </w:tc>
      </w:tr>
      <w:tr w:rsidR="00973A86" w:rsidRPr="00F02BE6" w14:paraId="570288C4" w14:textId="77777777" w:rsidTr="003E5D96">
        <w:tblPrEx>
          <w:tblCellMar>
            <w:top w:w="0" w:type="dxa"/>
            <w:bottom w:w="0" w:type="dxa"/>
          </w:tblCellMar>
        </w:tblPrEx>
        <w:trPr>
          <w:jc w:val="center"/>
        </w:trPr>
        <w:tc>
          <w:tcPr>
            <w:tcW w:w="961" w:type="dxa"/>
            <w:tcBorders>
              <w:top w:val="single" w:sz="6" w:space="0" w:color="auto"/>
              <w:left w:val="single" w:sz="6" w:space="0" w:color="auto"/>
            </w:tcBorders>
          </w:tcPr>
          <w:p w14:paraId="16046BEC" w14:textId="77777777" w:rsidR="00973A86" w:rsidRPr="00F02BE6" w:rsidRDefault="00973A86" w:rsidP="003E5D96">
            <w:pPr>
              <w:pStyle w:val="TF"/>
              <w:keepNext/>
              <w:spacing w:after="0"/>
              <w:rPr>
                <w:lang w:eastAsia="en-US"/>
              </w:rPr>
            </w:pPr>
          </w:p>
        </w:tc>
        <w:tc>
          <w:tcPr>
            <w:tcW w:w="967" w:type="dxa"/>
          </w:tcPr>
          <w:p w14:paraId="42AD099C" w14:textId="77777777" w:rsidR="00973A86" w:rsidRPr="00F02BE6" w:rsidRDefault="00973A86" w:rsidP="003E5D96">
            <w:pPr>
              <w:pStyle w:val="TF"/>
              <w:keepNext/>
              <w:spacing w:after="0"/>
              <w:rPr>
                <w:lang w:eastAsia="en-US"/>
              </w:rPr>
            </w:pPr>
          </w:p>
        </w:tc>
        <w:tc>
          <w:tcPr>
            <w:tcW w:w="945" w:type="dxa"/>
          </w:tcPr>
          <w:p w14:paraId="03568D74" w14:textId="77777777" w:rsidR="00973A86" w:rsidRPr="00F02BE6" w:rsidRDefault="00973A86" w:rsidP="003E5D96">
            <w:pPr>
              <w:pStyle w:val="TF"/>
              <w:keepNext/>
              <w:spacing w:after="0"/>
              <w:rPr>
                <w:lang w:eastAsia="en-US"/>
              </w:rPr>
            </w:pPr>
          </w:p>
        </w:tc>
        <w:tc>
          <w:tcPr>
            <w:tcW w:w="1913" w:type="dxa"/>
            <w:gridSpan w:val="2"/>
          </w:tcPr>
          <w:p w14:paraId="2A7D3E35" w14:textId="77777777" w:rsidR="00973A86" w:rsidRPr="00F02BE6" w:rsidRDefault="00973A86" w:rsidP="003E5D96">
            <w:pPr>
              <w:pStyle w:val="TF"/>
              <w:keepNext/>
              <w:spacing w:after="0"/>
              <w:rPr>
                <w:lang w:eastAsia="en-US"/>
              </w:rPr>
            </w:pPr>
            <w:r w:rsidRPr="00F02BE6">
              <w:rPr>
                <w:sz w:val="22"/>
                <w:lang w:eastAsia="en-US"/>
              </w:rPr>
              <w:t>octets</w:t>
            </w:r>
          </w:p>
        </w:tc>
        <w:tc>
          <w:tcPr>
            <w:tcW w:w="957" w:type="dxa"/>
          </w:tcPr>
          <w:p w14:paraId="21C85165" w14:textId="77777777" w:rsidR="00973A86" w:rsidRPr="00F02BE6" w:rsidRDefault="00973A86" w:rsidP="003E5D96">
            <w:pPr>
              <w:pStyle w:val="TF"/>
              <w:keepNext/>
              <w:spacing w:after="0"/>
              <w:rPr>
                <w:lang w:eastAsia="en-US"/>
              </w:rPr>
            </w:pPr>
          </w:p>
        </w:tc>
        <w:tc>
          <w:tcPr>
            <w:tcW w:w="957" w:type="dxa"/>
          </w:tcPr>
          <w:p w14:paraId="1CE756E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1FC9847" w14:textId="77777777" w:rsidR="00973A86" w:rsidRPr="00F02BE6" w:rsidRDefault="00973A86" w:rsidP="003E5D96">
            <w:pPr>
              <w:pStyle w:val="TF"/>
              <w:keepNext/>
              <w:spacing w:after="0"/>
              <w:rPr>
                <w:lang w:eastAsia="en-US"/>
              </w:rPr>
            </w:pPr>
          </w:p>
        </w:tc>
        <w:tc>
          <w:tcPr>
            <w:tcW w:w="2232" w:type="dxa"/>
            <w:gridSpan w:val="2"/>
            <w:tcBorders>
              <w:left w:val="nil"/>
            </w:tcBorders>
          </w:tcPr>
          <w:p w14:paraId="026AD1E2" w14:textId="77777777" w:rsidR="00973A86" w:rsidRPr="00F02BE6" w:rsidRDefault="00973A86" w:rsidP="003E5D96">
            <w:pPr>
              <w:pStyle w:val="TF"/>
              <w:keepNext/>
              <w:spacing w:after="0"/>
              <w:rPr>
                <w:lang w:eastAsia="en-US"/>
              </w:rPr>
            </w:pPr>
            <w:r w:rsidRPr="00F02BE6">
              <w:rPr>
                <w:lang w:eastAsia="en-US"/>
              </w:rPr>
              <w:t>V</w:t>
            </w:r>
          </w:p>
        </w:tc>
      </w:tr>
      <w:tr w:rsidR="00973A86" w:rsidRPr="00F02BE6" w14:paraId="4813179F" w14:textId="77777777" w:rsidTr="003E5D96">
        <w:tblPrEx>
          <w:tblCellMar>
            <w:top w:w="0" w:type="dxa"/>
            <w:bottom w:w="0" w:type="dxa"/>
          </w:tblCellMar>
        </w:tblPrEx>
        <w:trPr>
          <w:jc w:val="center"/>
        </w:trPr>
        <w:tc>
          <w:tcPr>
            <w:tcW w:w="961" w:type="dxa"/>
          </w:tcPr>
          <w:p w14:paraId="1745B3DB" w14:textId="77777777" w:rsidR="00973A86" w:rsidRPr="00F02BE6" w:rsidRDefault="00973A86" w:rsidP="003E5D96">
            <w:pPr>
              <w:pStyle w:val="TAL"/>
            </w:pPr>
            <w:r w:rsidRPr="00F02BE6">
              <w:t>:</w:t>
            </w:r>
          </w:p>
        </w:tc>
        <w:tc>
          <w:tcPr>
            <w:tcW w:w="967" w:type="dxa"/>
          </w:tcPr>
          <w:p w14:paraId="68118B35" w14:textId="77777777" w:rsidR="00973A86" w:rsidRPr="00F02BE6" w:rsidRDefault="00973A86" w:rsidP="003E5D96">
            <w:pPr>
              <w:pStyle w:val="TF"/>
              <w:keepNext/>
              <w:spacing w:after="0"/>
              <w:rPr>
                <w:lang w:eastAsia="en-US"/>
              </w:rPr>
            </w:pPr>
          </w:p>
        </w:tc>
        <w:tc>
          <w:tcPr>
            <w:tcW w:w="945" w:type="dxa"/>
          </w:tcPr>
          <w:p w14:paraId="0416685E" w14:textId="77777777" w:rsidR="00973A86" w:rsidRPr="00F02BE6" w:rsidRDefault="00973A86" w:rsidP="003E5D96">
            <w:pPr>
              <w:pStyle w:val="TF"/>
              <w:keepNext/>
              <w:spacing w:after="0"/>
              <w:rPr>
                <w:lang w:eastAsia="en-US"/>
              </w:rPr>
            </w:pPr>
          </w:p>
        </w:tc>
        <w:tc>
          <w:tcPr>
            <w:tcW w:w="956" w:type="dxa"/>
          </w:tcPr>
          <w:p w14:paraId="6AAE9824" w14:textId="77777777" w:rsidR="00973A86" w:rsidRPr="00F02BE6" w:rsidRDefault="00973A86" w:rsidP="003E5D96">
            <w:pPr>
              <w:pStyle w:val="TF"/>
              <w:keepNext/>
              <w:spacing w:after="0"/>
              <w:rPr>
                <w:lang w:eastAsia="en-US"/>
              </w:rPr>
            </w:pPr>
          </w:p>
        </w:tc>
        <w:tc>
          <w:tcPr>
            <w:tcW w:w="957" w:type="dxa"/>
          </w:tcPr>
          <w:p w14:paraId="470F8D8C" w14:textId="77777777" w:rsidR="00973A86" w:rsidRPr="00F02BE6" w:rsidRDefault="00973A86" w:rsidP="003E5D96">
            <w:pPr>
              <w:pStyle w:val="TF"/>
              <w:keepNext/>
              <w:spacing w:after="0"/>
              <w:rPr>
                <w:lang w:eastAsia="en-US"/>
              </w:rPr>
            </w:pPr>
          </w:p>
        </w:tc>
        <w:tc>
          <w:tcPr>
            <w:tcW w:w="957" w:type="dxa"/>
          </w:tcPr>
          <w:p w14:paraId="3AB5FFFD" w14:textId="77777777" w:rsidR="00973A86" w:rsidRPr="00F02BE6" w:rsidRDefault="00973A86" w:rsidP="003E5D96">
            <w:pPr>
              <w:pStyle w:val="TF"/>
              <w:keepNext/>
              <w:spacing w:after="0"/>
              <w:rPr>
                <w:lang w:eastAsia="en-US"/>
              </w:rPr>
            </w:pPr>
          </w:p>
        </w:tc>
        <w:tc>
          <w:tcPr>
            <w:tcW w:w="957" w:type="dxa"/>
          </w:tcPr>
          <w:p w14:paraId="732A555D" w14:textId="77777777" w:rsidR="00973A86" w:rsidRPr="00F02BE6" w:rsidRDefault="00973A86" w:rsidP="003E5D96">
            <w:pPr>
              <w:pStyle w:val="TF"/>
              <w:keepNext/>
              <w:spacing w:after="0"/>
              <w:rPr>
                <w:lang w:eastAsia="en-US"/>
              </w:rPr>
            </w:pPr>
          </w:p>
        </w:tc>
        <w:tc>
          <w:tcPr>
            <w:tcW w:w="957" w:type="dxa"/>
          </w:tcPr>
          <w:p w14:paraId="3A19C36D" w14:textId="77777777" w:rsidR="00973A86" w:rsidRPr="00F02BE6" w:rsidRDefault="00973A86" w:rsidP="003E5D96">
            <w:pPr>
              <w:pStyle w:val="TAR"/>
            </w:pPr>
            <w:r w:rsidRPr="00F02BE6">
              <w:t>:</w:t>
            </w:r>
          </w:p>
        </w:tc>
        <w:tc>
          <w:tcPr>
            <w:tcW w:w="957" w:type="dxa"/>
          </w:tcPr>
          <w:p w14:paraId="096B0325" w14:textId="77777777" w:rsidR="00973A86" w:rsidRPr="00F02BE6" w:rsidRDefault="00973A86" w:rsidP="003E5D96">
            <w:pPr>
              <w:pStyle w:val="TF"/>
              <w:keepNext/>
              <w:spacing w:after="0"/>
              <w:rPr>
                <w:lang w:eastAsia="en-US"/>
              </w:rPr>
            </w:pPr>
          </w:p>
        </w:tc>
        <w:tc>
          <w:tcPr>
            <w:tcW w:w="1275" w:type="dxa"/>
          </w:tcPr>
          <w:p w14:paraId="69644E0C" w14:textId="77777777" w:rsidR="00973A86" w:rsidRPr="00F02BE6" w:rsidRDefault="00973A86" w:rsidP="003E5D96">
            <w:pPr>
              <w:pStyle w:val="TF"/>
              <w:keepNext/>
              <w:spacing w:after="0"/>
              <w:rPr>
                <w:lang w:eastAsia="en-US"/>
              </w:rPr>
            </w:pPr>
          </w:p>
        </w:tc>
      </w:tr>
      <w:tr w:rsidR="00973A86" w:rsidRPr="00F02BE6" w14:paraId="1569A1D8" w14:textId="77777777" w:rsidTr="003E5D96">
        <w:tblPrEx>
          <w:tblCellMar>
            <w:top w:w="0" w:type="dxa"/>
            <w:bottom w:w="0" w:type="dxa"/>
          </w:tblCellMar>
        </w:tblPrEx>
        <w:trPr>
          <w:jc w:val="center"/>
        </w:trPr>
        <w:tc>
          <w:tcPr>
            <w:tcW w:w="961" w:type="dxa"/>
          </w:tcPr>
          <w:p w14:paraId="1F7E12DE" w14:textId="77777777" w:rsidR="00973A86" w:rsidRPr="00F02BE6" w:rsidRDefault="00973A86" w:rsidP="003E5D96">
            <w:pPr>
              <w:pStyle w:val="TAL"/>
            </w:pPr>
            <w:r w:rsidRPr="00F02BE6">
              <w:t>:</w:t>
            </w:r>
          </w:p>
        </w:tc>
        <w:tc>
          <w:tcPr>
            <w:tcW w:w="967" w:type="dxa"/>
          </w:tcPr>
          <w:p w14:paraId="42A69BE6" w14:textId="77777777" w:rsidR="00973A86" w:rsidRPr="00F02BE6" w:rsidRDefault="00973A86" w:rsidP="003E5D96">
            <w:pPr>
              <w:pStyle w:val="TF"/>
              <w:keepNext/>
              <w:spacing w:after="0"/>
              <w:rPr>
                <w:lang w:eastAsia="en-US"/>
              </w:rPr>
            </w:pPr>
          </w:p>
        </w:tc>
        <w:tc>
          <w:tcPr>
            <w:tcW w:w="945" w:type="dxa"/>
          </w:tcPr>
          <w:p w14:paraId="0CB7AAD0" w14:textId="77777777" w:rsidR="00973A86" w:rsidRPr="00F02BE6" w:rsidRDefault="00973A86" w:rsidP="003E5D96">
            <w:pPr>
              <w:pStyle w:val="TF"/>
              <w:keepNext/>
              <w:spacing w:after="0"/>
              <w:rPr>
                <w:lang w:eastAsia="en-US"/>
              </w:rPr>
            </w:pPr>
          </w:p>
        </w:tc>
        <w:tc>
          <w:tcPr>
            <w:tcW w:w="956" w:type="dxa"/>
          </w:tcPr>
          <w:p w14:paraId="7D20A262" w14:textId="77777777" w:rsidR="00973A86" w:rsidRPr="00F02BE6" w:rsidRDefault="00973A86" w:rsidP="003E5D96">
            <w:pPr>
              <w:pStyle w:val="TF"/>
              <w:keepNext/>
              <w:spacing w:after="0"/>
              <w:rPr>
                <w:lang w:eastAsia="en-US"/>
              </w:rPr>
            </w:pPr>
          </w:p>
        </w:tc>
        <w:tc>
          <w:tcPr>
            <w:tcW w:w="957" w:type="dxa"/>
          </w:tcPr>
          <w:p w14:paraId="68028BFA" w14:textId="77777777" w:rsidR="00973A86" w:rsidRPr="00F02BE6" w:rsidRDefault="00973A86" w:rsidP="003E5D96">
            <w:pPr>
              <w:pStyle w:val="TF"/>
              <w:keepNext/>
              <w:spacing w:after="0"/>
              <w:rPr>
                <w:lang w:eastAsia="en-US"/>
              </w:rPr>
            </w:pPr>
          </w:p>
        </w:tc>
        <w:tc>
          <w:tcPr>
            <w:tcW w:w="957" w:type="dxa"/>
          </w:tcPr>
          <w:p w14:paraId="44C0D1C2" w14:textId="77777777" w:rsidR="00973A86" w:rsidRPr="00F02BE6" w:rsidRDefault="00973A86" w:rsidP="003E5D96">
            <w:pPr>
              <w:pStyle w:val="TF"/>
              <w:keepNext/>
              <w:spacing w:after="0"/>
              <w:rPr>
                <w:lang w:eastAsia="en-US"/>
              </w:rPr>
            </w:pPr>
          </w:p>
        </w:tc>
        <w:tc>
          <w:tcPr>
            <w:tcW w:w="957" w:type="dxa"/>
          </w:tcPr>
          <w:p w14:paraId="343BD472" w14:textId="77777777" w:rsidR="00973A86" w:rsidRPr="00F02BE6" w:rsidRDefault="00973A86" w:rsidP="003E5D96">
            <w:pPr>
              <w:pStyle w:val="TF"/>
              <w:keepNext/>
              <w:spacing w:after="0"/>
              <w:rPr>
                <w:lang w:eastAsia="en-US"/>
              </w:rPr>
            </w:pPr>
          </w:p>
        </w:tc>
        <w:tc>
          <w:tcPr>
            <w:tcW w:w="957" w:type="dxa"/>
          </w:tcPr>
          <w:p w14:paraId="7651F280" w14:textId="77777777" w:rsidR="00973A86" w:rsidRPr="00F02BE6" w:rsidRDefault="00973A86" w:rsidP="003E5D96">
            <w:pPr>
              <w:pStyle w:val="TAR"/>
            </w:pPr>
            <w:r w:rsidRPr="00F02BE6">
              <w:t>:</w:t>
            </w:r>
          </w:p>
        </w:tc>
        <w:tc>
          <w:tcPr>
            <w:tcW w:w="957" w:type="dxa"/>
          </w:tcPr>
          <w:p w14:paraId="40D11794" w14:textId="77777777" w:rsidR="00973A86" w:rsidRPr="00F02BE6" w:rsidRDefault="00973A86" w:rsidP="003E5D96">
            <w:pPr>
              <w:pStyle w:val="TF"/>
              <w:keepNext/>
              <w:spacing w:after="0"/>
              <w:rPr>
                <w:lang w:eastAsia="en-US"/>
              </w:rPr>
            </w:pPr>
          </w:p>
        </w:tc>
        <w:tc>
          <w:tcPr>
            <w:tcW w:w="1275" w:type="dxa"/>
          </w:tcPr>
          <w:p w14:paraId="30826501" w14:textId="77777777" w:rsidR="00973A86" w:rsidRPr="00F02BE6" w:rsidRDefault="00973A86" w:rsidP="003E5D96">
            <w:pPr>
              <w:pStyle w:val="TF"/>
              <w:keepNext/>
              <w:spacing w:after="0"/>
              <w:rPr>
                <w:lang w:eastAsia="en-US"/>
              </w:rPr>
            </w:pPr>
          </w:p>
        </w:tc>
      </w:tr>
      <w:tr w:rsidR="00973A86" w:rsidRPr="00F02BE6" w14:paraId="3496C81A" w14:textId="77777777" w:rsidTr="003E5D96">
        <w:tblPrEx>
          <w:tblCellMar>
            <w:top w:w="0" w:type="dxa"/>
            <w:bottom w:w="0" w:type="dxa"/>
          </w:tblCellMar>
        </w:tblPrEx>
        <w:trPr>
          <w:jc w:val="center"/>
        </w:trPr>
        <w:tc>
          <w:tcPr>
            <w:tcW w:w="961" w:type="dxa"/>
          </w:tcPr>
          <w:p w14:paraId="1072A414" w14:textId="77777777" w:rsidR="00973A86" w:rsidRPr="00F02BE6" w:rsidRDefault="00973A86" w:rsidP="003E5D96">
            <w:pPr>
              <w:pStyle w:val="TAL"/>
            </w:pPr>
            <w:r w:rsidRPr="00F02BE6">
              <w:t>:</w:t>
            </w:r>
          </w:p>
        </w:tc>
        <w:tc>
          <w:tcPr>
            <w:tcW w:w="967" w:type="dxa"/>
          </w:tcPr>
          <w:p w14:paraId="190D471E" w14:textId="77777777" w:rsidR="00973A86" w:rsidRPr="00F02BE6" w:rsidRDefault="00973A86" w:rsidP="003E5D96">
            <w:pPr>
              <w:pStyle w:val="TF"/>
              <w:keepNext/>
              <w:spacing w:after="0"/>
              <w:rPr>
                <w:lang w:eastAsia="en-US"/>
              </w:rPr>
            </w:pPr>
          </w:p>
        </w:tc>
        <w:tc>
          <w:tcPr>
            <w:tcW w:w="945" w:type="dxa"/>
          </w:tcPr>
          <w:p w14:paraId="2D6E180D" w14:textId="77777777" w:rsidR="00973A86" w:rsidRPr="00F02BE6" w:rsidRDefault="00973A86" w:rsidP="003E5D96">
            <w:pPr>
              <w:pStyle w:val="TF"/>
              <w:keepNext/>
              <w:spacing w:after="0"/>
              <w:rPr>
                <w:lang w:eastAsia="en-US"/>
              </w:rPr>
            </w:pPr>
          </w:p>
        </w:tc>
        <w:tc>
          <w:tcPr>
            <w:tcW w:w="956" w:type="dxa"/>
          </w:tcPr>
          <w:p w14:paraId="739D6F81" w14:textId="77777777" w:rsidR="00973A86" w:rsidRPr="00F02BE6" w:rsidRDefault="00973A86" w:rsidP="003E5D96">
            <w:pPr>
              <w:pStyle w:val="TF"/>
              <w:keepNext/>
              <w:spacing w:after="0"/>
              <w:rPr>
                <w:lang w:eastAsia="en-US"/>
              </w:rPr>
            </w:pPr>
          </w:p>
        </w:tc>
        <w:tc>
          <w:tcPr>
            <w:tcW w:w="957" w:type="dxa"/>
          </w:tcPr>
          <w:p w14:paraId="79CB9E52" w14:textId="77777777" w:rsidR="00973A86" w:rsidRPr="00F02BE6" w:rsidRDefault="00973A86" w:rsidP="003E5D96">
            <w:pPr>
              <w:pStyle w:val="TF"/>
              <w:keepNext/>
              <w:spacing w:after="0"/>
              <w:rPr>
                <w:lang w:eastAsia="en-US"/>
              </w:rPr>
            </w:pPr>
          </w:p>
        </w:tc>
        <w:tc>
          <w:tcPr>
            <w:tcW w:w="957" w:type="dxa"/>
          </w:tcPr>
          <w:p w14:paraId="1385B6BD" w14:textId="77777777" w:rsidR="00973A86" w:rsidRPr="00F02BE6" w:rsidRDefault="00973A86" w:rsidP="003E5D96">
            <w:pPr>
              <w:pStyle w:val="TF"/>
              <w:keepNext/>
              <w:spacing w:after="0"/>
              <w:rPr>
                <w:lang w:eastAsia="en-US"/>
              </w:rPr>
            </w:pPr>
          </w:p>
        </w:tc>
        <w:tc>
          <w:tcPr>
            <w:tcW w:w="957" w:type="dxa"/>
          </w:tcPr>
          <w:p w14:paraId="0BC02962" w14:textId="77777777" w:rsidR="00973A86" w:rsidRPr="00F02BE6" w:rsidRDefault="00973A86" w:rsidP="003E5D96">
            <w:pPr>
              <w:pStyle w:val="TF"/>
              <w:keepNext/>
              <w:spacing w:after="0"/>
              <w:rPr>
                <w:lang w:eastAsia="en-US"/>
              </w:rPr>
            </w:pPr>
          </w:p>
        </w:tc>
        <w:tc>
          <w:tcPr>
            <w:tcW w:w="957" w:type="dxa"/>
          </w:tcPr>
          <w:p w14:paraId="66005B55" w14:textId="77777777" w:rsidR="00973A86" w:rsidRPr="00F02BE6" w:rsidRDefault="00973A86" w:rsidP="003E5D96">
            <w:pPr>
              <w:pStyle w:val="TAR"/>
            </w:pPr>
            <w:r w:rsidRPr="00F02BE6">
              <w:t>:</w:t>
            </w:r>
          </w:p>
        </w:tc>
        <w:tc>
          <w:tcPr>
            <w:tcW w:w="957" w:type="dxa"/>
          </w:tcPr>
          <w:p w14:paraId="36BCB7B4" w14:textId="77777777" w:rsidR="00973A86" w:rsidRPr="00F02BE6" w:rsidRDefault="00973A86" w:rsidP="003E5D96">
            <w:pPr>
              <w:pStyle w:val="TF"/>
              <w:keepNext/>
              <w:spacing w:after="0"/>
              <w:rPr>
                <w:lang w:eastAsia="en-US"/>
              </w:rPr>
            </w:pPr>
          </w:p>
        </w:tc>
        <w:tc>
          <w:tcPr>
            <w:tcW w:w="1275" w:type="dxa"/>
          </w:tcPr>
          <w:p w14:paraId="00E0367B" w14:textId="77777777" w:rsidR="00973A86" w:rsidRPr="00F02BE6" w:rsidRDefault="00973A86" w:rsidP="003E5D96">
            <w:pPr>
              <w:pStyle w:val="TF"/>
              <w:keepNext/>
              <w:spacing w:after="0"/>
              <w:rPr>
                <w:lang w:eastAsia="en-US"/>
              </w:rPr>
            </w:pPr>
          </w:p>
        </w:tc>
      </w:tr>
      <w:tr w:rsidR="00973A86" w:rsidRPr="00F02BE6" w14:paraId="07A34B32" w14:textId="77777777" w:rsidTr="003E5D96">
        <w:tblPrEx>
          <w:tblCellMar>
            <w:top w:w="0" w:type="dxa"/>
            <w:bottom w:w="0" w:type="dxa"/>
          </w:tblCellMar>
        </w:tblPrEx>
        <w:trPr>
          <w:jc w:val="center"/>
        </w:trPr>
        <w:tc>
          <w:tcPr>
            <w:tcW w:w="961" w:type="dxa"/>
            <w:tcBorders>
              <w:left w:val="single" w:sz="6" w:space="0" w:color="auto"/>
              <w:bottom w:val="single" w:sz="6" w:space="0" w:color="auto"/>
            </w:tcBorders>
          </w:tcPr>
          <w:p w14:paraId="178768DD" w14:textId="77777777" w:rsidR="00973A86" w:rsidRPr="00F02BE6" w:rsidRDefault="00973A86" w:rsidP="003E5D96">
            <w:pPr>
              <w:pStyle w:val="TF"/>
              <w:keepNext/>
              <w:spacing w:after="0"/>
              <w:rPr>
                <w:lang w:eastAsia="en-US"/>
              </w:rPr>
            </w:pPr>
          </w:p>
        </w:tc>
        <w:tc>
          <w:tcPr>
            <w:tcW w:w="967" w:type="dxa"/>
          </w:tcPr>
          <w:p w14:paraId="40CE95FA" w14:textId="77777777" w:rsidR="00973A86" w:rsidRPr="00F02BE6" w:rsidRDefault="00973A86" w:rsidP="003E5D96">
            <w:pPr>
              <w:pStyle w:val="TF"/>
              <w:keepNext/>
              <w:spacing w:after="0"/>
              <w:rPr>
                <w:lang w:eastAsia="en-US"/>
              </w:rPr>
            </w:pPr>
          </w:p>
        </w:tc>
        <w:tc>
          <w:tcPr>
            <w:tcW w:w="945" w:type="dxa"/>
          </w:tcPr>
          <w:p w14:paraId="505C760B" w14:textId="77777777" w:rsidR="00973A86" w:rsidRPr="00F02BE6" w:rsidRDefault="00973A86" w:rsidP="003E5D96">
            <w:pPr>
              <w:pStyle w:val="TF"/>
              <w:keepNext/>
              <w:spacing w:after="0"/>
              <w:rPr>
                <w:lang w:eastAsia="en-US"/>
              </w:rPr>
            </w:pPr>
          </w:p>
        </w:tc>
        <w:tc>
          <w:tcPr>
            <w:tcW w:w="1913" w:type="dxa"/>
            <w:gridSpan w:val="2"/>
          </w:tcPr>
          <w:p w14:paraId="06295A78" w14:textId="77777777" w:rsidR="00973A86" w:rsidRPr="00F02BE6" w:rsidRDefault="00973A86" w:rsidP="003E5D96">
            <w:pPr>
              <w:pStyle w:val="TF"/>
              <w:keepNext/>
              <w:spacing w:after="0"/>
              <w:rPr>
                <w:lang w:eastAsia="en-US"/>
              </w:rPr>
            </w:pPr>
            <w:r w:rsidRPr="00F02BE6">
              <w:rPr>
                <w:sz w:val="22"/>
                <w:lang w:eastAsia="en-US"/>
              </w:rPr>
              <w:t xml:space="preserve">layer 2 </w:t>
            </w:r>
          </w:p>
        </w:tc>
        <w:tc>
          <w:tcPr>
            <w:tcW w:w="957" w:type="dxa"/>
          </w:tcPr>
          <w:p w14:paraId="7B80523B" w14:textId="77777777" w:rsidR="00973A86" w:rsidRPr="00F02BE6" w:rsidRDefault="00973A86" w:rsidP="003E5D96">
            <w:pPr>
              <w:pStyle w:val="TF"/>
              <w:keepNext/>
              <w:spacing w:after="0"/>
              <w:rPr>
                <w:lang w:eastAsia="en-US"/>
              </w:rPr>
            </w:pPr>
          </w:p>
        </w:tc>
        <w:tc>
          <w:tcPr>
            <w:tcW w:w="957" w:type="dxa"/>
          </w:tcPr>
          <w:p w14:paraId="04DF9AD2"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114327A9" w14:textId="77777777" w:rsidR="00973A86" w:rsidRPr="00F02BE6" w:rsidRDefault="00973A86" w:rsidP="003E5D96">
            <w:pPr>
              <w:pStyle w:val="TF"/>
              <w:keepNext/>
              <w:spacing w:after="0"/>
              <w:rPr>
                <w:lang w:eastAsia="en-US"/>
              </w:rPr>
            </w:pPr>
          </w:p>
        </w:tc>
        <w:tc>
          <w:tcPr>
            <w:tcW w:w="957" w:type="dxa"/>
            <w:tcBorders>
              <w:left w:val="nil"/>
            </w:tcBorders>
          </w:tcPr>
          <w:p w14:paraId="585528CE" w14:textId="77777777" w:rsidR="00973A86" w:rsidRPr="00F02BE6" w:rsidRDefault="00973A86" w:rsidP="003E5D96">
            <w:pPr>
              <w:pStyle w:val="TF"/>
              <w:keepNext/>
              <w:spacing w:after="0"/>
              <w:rPr>
                <w:lang w:eastAsia="en-US"/>
              </w:rPr>
            </w:pPr>
          </w:p>
        </w:tc>
        <w:tc>
          <w:tcPr>
            <w:tcW w:w="1275" w:type="dxa"/>
          </w:tcPr>
          <w:p w14:paraId="560B3955" w14:textId="77777777" w:rsidR="00973A86" w:rsidRPr="00F02BE6" w:rsidRDefault="00973A86" w:rsidP="003E5D96">
            <w:pPr>
              <w:pStyle w:val="TF"/>
              <w:keepNext/>
              <w:spacing w:after="0"/>
              <w:rPr>
                <w:lang w:eastAsia="en-US"/>
              </w:rPr>
            </w:pPr>
          </w:p>
        </w:tc>
      </w:tr>
      <w:tr w:rsidR="00973A86" w:rsidRPr="00F02BE6" w14:paraId="622BE13E" w14:textId="77777777" w:rsidTr="003E5D96">
        <w:tblPrEx>
          <w:tblCellMar>
            <w:top w:w="0" w:type="dxa"/>
            <w:bottom w:w="0" w:type="dxa"/>
          </w:tblCellMar>
        </w:tblPrEx>
        <w:trPr>
          <w:jc w:val="center"/>
        </w:trPr>
        <w:tc>
          <w:tcPr>
            <w:tcW w:w="961" w:type="dxa"/>
            <w:tcBorders>
              <w:left w:val="single" w:sz="6" w:space="0" w:color="auto"/>
              <w:bottom w:val="single" w:sz="6" w:space="0" w:color="auto"/>
            </w:tcBorders>
          </w:tcPr>
          <w:p w14:paraId="1E88846C" w14:textId="77777777" w:rsidR="00973A86" w:rsidRPr="00F02BE6" w:rsidRDefault="00973A86" w:rsidP="003E5D96">
            <w:pPr>
              <w:pStyle w:val="TF"/>
              <w:keepNext/>
              <w:spacing w:after="0"/>
              <w:rPr>
                <w:lang w:eastAsia="en-US"/>
              </w:rPr>
            </w:pPr>
          </w:p>
        </w:tc>
        <w:tc>
          <w:tcPr>
            <w:tcW w:w="967" w:type="dxa"/>
            <w:tcBorders>
              <w:top w:val="single" w:sz="6" w:space="0" w:color="auto"/>
              <w:bottom w:val="single" w:sz="6" w:space="0" w:color="auto"/>
            </w:tcBorders>
          </w:tcPr>
          <w:p w14:paraId="764CF31B" w14:textId="77777777" w:rsidR="00973A86" w:rsidRPr="00F02BE6" w:rsidRDefault="00973A86" w:rsidP="003E5D96">
            <w:pPr>
              <w:pStyle w:val="TF"/>
              <w:keepNext/>
              <w:spacing w:after="0"/>
              <w:rPr>
                <w:lang w:eastAsia="en-US"/>
              </w:rPr>
            </w:pPr>
          </w:p>
        </w:tc>
        <w:tc>
          <w:tcPr>
            <w:tcW w:w="945" w:type="dxa"/>
            <w:tcBorders>
              <w:top w:val="single" w:sz="6" w:space="0" w:color="auto"/>
              <w:bottom w:val="single" w:sz="6" w:space="0" w:color="auto"/>
            </w:tcBorders>
          </w:tcPr>
          <w:p w14:paraId="011744C7" w14:textId="77777777" w:rsidR="00973A86" w:rsidRPr="00F02BE6" w:rsidRDefault="00973A86" w:rsidP="003E5D96">
            <w:pPr>
              <w:pStyle w:val="TF"/>
              <w:keepNext/>
              <w:spacing w:after="0"/>
              <w:rPr>
                <w:lang w:eastAsia="en-US"/>
              </w:rPr>
            </w:pPr>
          </w:p>
        </w:tc>
        <w:tc>
          <w:tcPr>
            <w:tcW w:w="1913" w:type="dxa"/>
            <w:gridSpan w:val="2"/>
            <w:tcBorders>
              <w:bottom w:val="single" w:sz="6" w:space="0" w:color="auto"/>
            </w:tcBorders>
          </w:tcPr>
          <w:p w14:paraId="74B64468" w14:textId="77777777" w:rsidR="00973A86" w:rsidRPr="00F02BE6" w:rsidRDefault="00973A86" w:rsidP="003E5D96">
            <w:pPr>
              <w:pStyle w:val="TF"/>
              <w:keepNext/>
              <w:spacing w:after="0"/>
              <w:rPr>
                <w:lang w:eastAsia="en-US"/>
              </w:rPr>
            </w:pPr>
            <w:r w:rsidRPr="00F02BE6">
              <w:rPr>
                <w:sz w:val="22"/>
                <w:lang w:eastAsia="en-US"/>
              </w:rPr>
              <w:t>frame</w:t>
            </w:r>
          </w:p>
        </w:tc>
        <w:tc>
          <w:tcPr>
            <w:tcW w:w="957" w:type="dxa"/>
            <w:tcBorders>
              <w:top w:val="single" w:sz="6" w:space="0" w:color="auto"/>
              <w:bottom w:val="single" w:sz="6" w:space="0" w:color="auto"/>
            </w:tcBorders>
          </w:tcPr>
          <w:p w14:paraId="0F6B39E1"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1F982191"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2A4C6D53" w14:textId="77777777" w:rsidR="00973A86" w:rsidRPr="00F02BE6" w:rsidRDefault="00973A86" w:rsidP="003E5D96">
            <w:pPr>
              <w:pStyle w:val="TF"/>
              <w:keepNext/>
              <w:spacing w:after="0"/>
              <w:rPr>
                <w:lang w:eastAsia="en-US"/>
              </w:rPr>
            </w:pPr>
          </w:p>
        </w:tc>
        <w:tc>
          <w:tcPr>
            <w:tcW w:w="2232" w:type="dxa"/>
            <w:gridSpan w:val="2"/>
            <w:tcBorders>
              <w:left w:val="nil"/>
            </w:tcBorders>
          </w:tcPr>
          <w:p w14:paraId="510AE517" w14:textId="77777777" w:rsidR="00973A86" w:rsidRPr="00F02BE6" w:rsidRDefault="00973A86" w:rsidP="003E5D96">
            <w:pPr>
              <w:pStyle w:val="TAL"/>
            </w:pPr>
            <w:r w:rsidRPr="00F02BE6">
              <w:rPr>
                <w:b/>
              </w:rPr>
              <w:t>octet 23</w:t>
            </w:r>
          </w:p>
          <w:p w14:paraId="2A037853" w14:textId="77777777" w:rsidR="00973A86" w:rsidRPr="00F02BE6" w:rsidRDefault="00973A86" w:rsidP="003E5D96">
            <w:pPr>
              <w:pStyle w:val="TAL"/>
            </w:pPr>
          </w:p>
        </w:tc>
      </w:tr>
    </w:tbl>
    <w:p w14:paraId="486CE03D" w14:textId="77777777" w:rsidR="00973A86" w:rsidRPr="00F02BE6" w:rsidRDefault="00973A86" w:rsidP="00973A86">
      <w:pPr>
        <w:pStyle w:val="NF"/>
      </w:pPr>
    </w:p>
    <w:p w14:paraId="13E36066" w14:textId="77777777" w:rsidR="00973A86" w:rsidRPr="00F02BE6" w:rsidRDefault="00973A86" w:rsidP="00973A86">
      <w:pPr>
        <w:pStyle w:val="NF"/>
      </w:pPr>
      <w:r w:rsidRPr="00F02BE6">
        <w:t>NOTE:</w:t>
      </w:r>
      <w:r w:rsidRPr="00F02BE6">
        <w:tab/>
        <w:t>The numbering convention specified in 3GPP TS 44.006 applies.</w:t>
      </w:r>
    </w:p>
    <w:p w14:paraId="14F5F389" w14:textId="77777777" w:rsidR="00973A86" w:rsidRPr="00F02BE6" w:rsidRDefault="00973A86" w:rsidP="00973A86">
      <w:pPr>
        <w:pStyle w:val="NF"/>
      </w:pPr>
    </w:p>
    <w:p w14:paraId="3A8C9760" w14:textId="77777777" w:rsidR="00973A86" w:rsidRPr="00F02BE6" w:rsidRDefault="00973A86" w:rsidP="00973A86">
      <w:pPr>
        <w:pStyle w:val="TF"/>
        <w:keepNext/>
      </w:pPr>
      <w:r w:rsidRPr="00F02BE6">
        <w:t xml:space="preserve">Figure 7.2.1: SACCH uplink block format for MS operating in </w:t>
      </w:r>
      <w:r w:rsidRPr="00F02BE6">
        <w:rPr>
          <w:i/>
          <w:iCs/>
        </w:rPr>
        <w:t>A/Gb mode</w:t>
      </w:r>
    </w:p>
    <w:p w14:paraId="3E981817" w14:textId="77777777" w:rsidR="00973A86" w:rsidRPr="00F02BE6" w:rsidRDefault="00973A86" w:rsidP="00973A86">
      <w:pPr>
        <w:pStyle w:val="Heading3"/>
      </w:pPr>
      <w:bookmarkStart w:id="129" w:name="_Toc517979123"/>
      <w:r w:rsidRPr="00F02BE6">
        <w:t>7.2.2</w:t>
      </w:r>
      <w:r w:rsidRPr="00F02BE6">
        <w:tab/>
      </w:r>
      <w:r w:rsidRPr="00F02BE6">
        <w:rPr>
          <w:i/>
          <w:iCs/>
        </w:rPr>
        <w:t>Iu mode</w:t>
      </w:r>
      <w:bookmarkEnd w:id="129"/>
    </w:p>
    <w:p w14:paraId="6BE0F881" w14:textId="77777777" w:rsidR="00973A86" w:rsidRPr="00F02BE6" w:rsidRDefault="00973A86" w:rsidP="00973A86">
      <w:pPr>
        <w:keepNext/>
      </w:pPr>
      <w:r w:rsidRPr="00F02BE6">
        <w:t>The 23 octets of SACCH blocks are used in the uplink in the following way:</w:t>
      </w:r>
    </w:p>
    <w:tbl>
      <w:tblPr>
        <w:tblW w:w="9889" w:type="dxa"/>
        <w:jc w:val="center"/>
        <w:tblLayout w:type="fixed"/>
        <w:tblCellMar>
          <w:left w:w="28" w:type="dxa"/>
          <w:right w:w="28" w:type="dxa"/>
        </w:tblCellMar>
        <w:tblLook w:val="0000" w:firstRow="0" w:lastRow="0" w:firstColumn="0" w:lastColumn="0" w:noHBand="0" w:noVBand="0"/>
      </w:tblPr>
      <w:tblGrid>
        <w:gridCol w:w="961"/>
        <w:gridCol w:w="967"/>
        <w:gridCol w:w="945"/>
        <w:gridCol w:w="956"/>
        <w:gridCol w:w="957"/>
        <w:gridCol w:w="957"/>
        <w:gridCol w:w="957"/>
        <w:gridCol w:w="957"/>
        <w:gridCol w:w="957"/>
        <w:gridCol w:w="1275"/>
      </w:tblGrid>
      <w:tr w:rsidR="00973A86" w:rsidRPr="00F02BE6" w14:paraId="5D826FBC" w14:textId="77777777" w:rsidTr="003E5D96">
        <w:tblPrEx>
          <w:tblCellMar>
            <w:top w:w="0" w:type="dxa"/>
            <w:bottom w:w="0" w:type="dxa"/>
          </w:tblCellMar>
        </w:tblPrEx>
        <w:trPr>
          <w:jc w:val="center"/>
        </w:trPr>
        <w:tc>
          <w:tcPr>
            <w:tcW w:w="7657" w:type="dxa"/>
            <w:gridSpan w:val="8"/>
          </w:tcPr>
          <w:p w14:paraId="30AA5803" w14:textId="77777777" w:rsidR="00973A86" w:rsidRPr="00F02BE6" w:rsidRDefault="00973A86" w:rsidP="003E5D96">
            <w:pPr>
              <w:pStyle w:val="TF"/>
              <w:keepNext/>
              <w:spacing w:after="0"/>
              <w:rPr>
                <w:lang w:eastAsia="en-US"/>
              </w:rPr>
            </w:pPr>
            <w:r w:rsidRPr="00F02BE6">
              <w:rPr>
                <w:lang w:eastAsia="en-US"/>
              </w:rPr>
              <w:t>bit numbering</w:t>
            </w:r>
            <w:r w:rsidRPr="00F02BE6">
              <w:rPr>
                <w:lang w:eastAsia="en-US"/>
              </w:rPr>
              <w:b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11FF3B57" w14:textId="77777777" w:rsidR="00973A86" w:rsidRPr="00F02BE6" w:rsidRDefault="00973A86" w:rsidP="003E5D96">
            <w:pPr>
              <w:pStyle w:val="TF"/>
              <w:keepNext/>
              <w:spacing w:after="0"/>
              <w:rPr>
                <w:lang w:eastAsia="en-US"/>
              </w:rPr>
            </w:pPr>
          </w:p>
        </w:tc>
        <w:tc>
          <w:tcPr>
            <w:tcW w:w="1275" w:type="dxa"/>
          </w:tcPr>
          <w:p w14:paraId="079440B1" w14:textId="77777777" w:rsidR="00973A86" w:rsidRPr="00F02BE6" w:rsidRDefault="00973A86" w:rsidP="003E5D96">
            <w:pPr>
              <w:pStyle w:val="TF"/>
              <w:keepNext/>
              <w:spacing w:after="0"/>
              <w:rPr>
                <w:lang w:eastAsia="en-US"/>
              </w:rPr>
            </w:pPr>
          </w:p>
        </w:tc>
      </w:tr>
      <w:tr w:rsidR="00973A86" w:rsidRPr="00F02BE6" w14:paraId="7D849765" w14:textId="77777777" w:rsidTr="003E5D96">
        <w:tblPrEx>
          <w:tblCellMar>
            <w:top w:w="0" w:type="dxa"/>
            <w:bottom w:w="0" w:type="dxa"/>
          </w:tblCellMar>
        </w:tblPrEx>
        <w:trPr>
          <w:jc w:val="center"/>
        </w:trPr>
        <w:tc>
          <w:tcPr>
            <w:tcW w:w="961" w:type="dxa"/>
          </w:tcPr>
          <w:p w14:paraId="70056A4B" w14:textId="77777777" w:rsidR="00973A86" w:rsidRPr="00F02BE6" w:rsidRDefault="00973A86" w:rsidP="003E5D96">
            <w:pPr>
              <w:pStyle w:val="TF"/>
              <w:keepNext/>
              <w:spacing w:after="0"/>
              <w:rPr>
                <w:lang w:eastAsia="en-US"/>
              </w:rPr>
            </w:pPr>
            <w:r w:rsidRPr="00F02BE6">
              <w:rPr>
                <w:lang w:eastAsia="en-US"/>
              </w:rPr>
              <w:t>8</w:t>
            </w:r>
          </w:p>
        </w:tc>
        <w:tc>
          <w:tcPr>
            <w:tcW w:w="967" w:type="dxa"/>
          </w:tcPr>
          <w:p w14:paraId="1ACBA7C6" w14:textId="77777777" w:rsidR="00973A86" w:rsidRPr="00F02BE6" w:rsidRDefault="00973A86" w:rsidP="003E5D96">
            <w:pPr>
              <w:pStyle w:val="TF"/>
              <w:keepNext/>
              <w:spacing w:after="0"/>
              <w:rPr>
                <w:lang w:eastAsia="en-US"/>
              </w:rPr>
            </w:pPr>
            <w:r w:rsidRPr="00F02BE6">
              <w:rPr>
                <w:lang w:eastAsia="en-US"/>
              </w:rPr>
              <w:t>7</w:t>
            </w:r>
          </w:p>
        </w:tc>
        <w:tc>
          <w:tcPr>
            <w:tcW w:w="945" w:type="dxa"/>
          </w:tcPr>
          <w:p w14:paraId="11F01965" w14:textId="77777777" w:rsidR="00973A86" w:rsidRPr="00F02BE6" w:rsidRDefault="00973A86" w:rsidP="003E5D96">
            <w:pPr>
              <w:pStyle w:val="TF"/>
              <w:keepNext/>
              <w:spacing w:after="0"/>
              <w:rPr>
                <w:lang w:eastAsia="en-US"/>
              </w:rPr>
            </w:pPr>
            <w:r w:rsidRPr="00F02BE6">
              <w:rPr>
                <w:lang w:eastAsia="en-US"/>
              </w:rPr>
              <w:t>6</w:t>
            </w:r>
          </w:p>
        </w:tc>
        <w:tc>
          <w:tcPr>
            <w:tcW w:w="956" w:type="dxa"/>
          </w:tcPr>
          <w:p w14:paraId="430AEF97"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15963AAA"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3F55582F"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4824E767"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4ACE3C93"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64F6AB4B" w14:textId="77777777" w:rsidR="00973A86" w:rsidRPr="00F02BE6" w:rsidRDefault="00973A86" w:rsidP="003E5D96">
            <w:pPr>
              <w:pStyle w:val="TF"/>
              <w:keepNext/>
              <w:spacing w:after="0"/>
              <w:rPr>
                <w:lang w:eastAsia="en-US"/>
              </w:rPr>
            </w:pPr>
          </w:p>
        </w:tc>
        <w:tc>
          <w:tcPr>
            <w:tcW w:w="1275" w:type="dxa"/>
          </w:tcPr>
          <w:p w14:paraId="6616388E" w14:textId="77777777" w:rsidR="00973A86" w:rsidRPr="00F02BE6" w:rsidRDefault="00973A86" w:rsidP="003E5D96">
            <w:pPr>
              <w:pStyle w:val="TF"/>
              <w:keepNext/>
              <w:spacing w:after="0"/>
              <w:rPr>
                <w:lang w:eastAsia="en-US"/>
              </w:rPr>
            </w:pPr>
          </w:p>
        </w:tc>
      </w:tr>
      <w:tr w:rsidR="00973A86" w:rsidRPr="00F02BE6" w14:paraId="0C117D68" w14:textId="77777777" w:rsidTr="003E5D96">
        <w:tblPrEx>
          <w:tblCellMar>
            <w:top w:w="0" w:type="dxa"/>
            <w:bottom w:w="0" w:type="dxa"/>
          </w:tblCellMar>
        </w:tblPrEx>
        <w:trPr>
          <w:cantSplit/>
          <w:jc w:val="center"/>
        </w:trPr>
        <w:tc>
          <w:tcPr>
            <w:tcW w:w="961" w:type="dxa"/>
            <w:tcBorders>
              <w:top w:val="single" w:sz="6" w:space="0" w:color="auto"/>
              <w:left w:val="single" w:sz="6" w:space="0" w:color="auto"/>
              <w:bottom w:val="single" w:sz="6" w:space="0" w:color="auto"/>
              <w:right w:val="single" w:sz="6" w:space="0" w:color="auto"/>
            </w:tcBorders>
          </w:tcPr>
          <w:p w14:paraId="62B0E88A" w14:textId="77777777" w:rsidR="00973A86" w:rsidRPr="00F02BE6" w:rsidRDefault="00973A86" w:rsidP="003E5D96">
            <w:pPr>
              <w:pStyle w:val="TF"/>
              <w:keepNext/>
              <w:spacing w:before="120" w:after="120"/>
              <w:rPr>
                <w:lang w:eastAsia="en-US"/>
              </w:rPr>
            </w:pPr>
            <w:r w:rsidRPr="00F02BE6">
              <w:rPr>
                <w:lang w:eastAsia="en-US"/>
              </w:rPr>
              <w:t>Spare</w:t>
            </w:r>
          </w:p>
        </w:tc>
        <w:tc>
          <w:tcPr>
            <w:tcW w:w="967" w:type="dxa"/>
            <w:tcBorders>
              <w:top w:val="single" w:sz="6" w:space="0" w:color="auto"/>
              <w:left w:val="single" w:sz="6" w:space="0" w:color="auto"/>
              <w:bottom w:val="single" w:sz="6" w:space="0" w:color="auto"/>
              <w:right w:val="single" w:sz="6" w:space="0" w:color="auto"/>
            </w:tcBorders>
          </w:tcPr>
          <w:p w14:paraId="37D5D0DF" w14:textId="77777777" w:rsidR="00973A86" w:rsidRPr="00F02BE6" w:rsidRDefault="00973A86" w:rsidP="003E5D96">
            <w:pPr>
              <w:pStyle w:val="TF"/>
              <w:keepNext/>
              <w:spacing w:before="120" w:after="120"/>
              <w:rPr>
                <w:lang w:eastAsia="en-US"/>
              </w:rPr>
            </w:pPr>
            <w:r w:rsidRPr="00F02BE6">
              <w:rPr>
                <w:lang w:eastAsia="en-US"/>
              </w:rPr>
              <w:t>SRR</w:t>
            </w:r>
          </w:p>
        </w:tc>
        <w:tc>
          <w:tcPr>
            <w:tcW w:w="945" w:type="dxa"/>
            <w:tcBorders>
              <w:top w:val="single" w:sz="6" w:space="0" w:color="auto"/>
              <w:left w:val="single" w:sz="6" w:space="0" w:color="auto"/>
              <w:bottom w:val="single" w:sz="6" w:space="0" w:color="auto"/>
              <w:right w:val="single" w:sz="6" w:space="0" w:color="auto"/>
            </w:tcBorders>
          </w:tcPr>
          <w:p w14:paraId="20BAD394" w14:textId="77777777" w:rsidR="00973A86" w:rsidRPr="00F02BE6" w:rsidRDefault="00973A86" w:rsidP="003E5D96">
            <w:pPr>
              <w:pStyle w:val="TF"/>
              <w:keepNext/>
              <w:spacing w:before="120" w:after="120"/>
              <w:rPr>
                <w:lang w:eastAsia="en-US"/>
              </w:rPr>
            </w:pPr>
            <w:r w:rsidRPr="00F02BE6">
              <w:rPr>
                <w:lang w:eastAsia="en-US"/>
              </w:rPr>
              <w:t>FPC</w:t>
            </w:r>
          </w:p>
        </w:tc>
        <w:tc>
          <w:tcPr>
            <w:tcW w:w="4784" w:type="dxa"/>
            <w:gridSpan w:val="5"/>
            <w:tcBorders>
              <w:top w:val="single" w:sz="6" w:space="0" w:color="auto"/>
              <w:left w:val="single" w:sz="6" w:space="0" w:color="auto"/>
              <w:bottom w:val="single" w:sz="6" w:space="0" w:color="auto"/>
              <w:right w:val="single" w:sz="6" w:space="0" w:color="auto"/>
            </w:tcBorders>
          </w:tcPr>
          <w:p w14:paraId="3A53A311" w14:textId="77777777" w:rsidR="00973A86" w:rsidRPr="00F02BE6" w:rsidRDefault="00973A86" w:rsidP="003E5D96">
            <w:pPr>
              <w:pStyle w:val="TF"/>
              <w:keepNext/>
              <w:spacing w:before="120" w:after="120"/>
              <w:rPr>
                <w:lang w:eastAsia="en-US"/>
              </w:rPr>
            </w:pPr>
            <w:r w:rsidRPr="00F02BE6">
              <w:rPr>
                <w:sz w:val="22"/>
                <w:lang w:eastAsia="en-US"/>
              </w:rPr>
              <w:t>Actual MS power level</w:t>
            </w:r>
          </w:p>
        </w:tc>
        <w:tc>
          <w:tcPr>
            <w:tcW w:w="957" w:type="dxa"/>
            <w:tcBorders>
              <w:left w:val="nil"/>
            </w:tcBorders>
          </w:tcPr>
          <w:p w14:paraId="35A395E6" w14:textId="77777777" w:rsidR="00973A86" w:rsidRPr="00F02BE6" w:rsidRDefault="00973A86" w:rsidP="003E5D96">
            <w:pPr>
              <w:pStyle w:val="TF"/>
              <w:keepNext/>
              <w:spacing w:before="120" w:after="120"/>
              <w:rPr>
                <w:lang w:eastAsia="en-US"/>
              </w:rPr>
            </w:pPr>
            <w:r w:rsidRPr="00F02BE6">
              <w:rPr>
                <w:sz w:val="22"/>
                <w:lang w:eastAsia="en-US"/>
              </w:rPr>
              <w:t>octet 1</w:t>
            </w:r>
          </w:p>
        </w:tc>
        <w:tc>
          <w:tcPr>
            <w:tcW w:w="1275" w:type="dxa"/>
            <w:tcBorders>
              <w:left w:val="single" w:sz="6" w:space="0" w:color="auto"/>
            </w:tcBorders>
          </w:tcPr>
          <w:p w14:paraId="5FBA6069" w14:textId="77777777" w:rsidR="00973A86" w:rsidRPr="00F02BE6" w:rsidRDefault="00973A86" w:rsidP="003E5D96">
            <w:pPr>
              <w:pStyle w:val="TF"/>
              <w:keepNext/>
              <w:spacing w:before="120" w:after="120"/>
              <w:rPr>
                <w:lang w:eastAsia="en-US"/>
              </w:rPr>
            </w:pPr>
          </w:p>
        </w:tc>
      </w:tr>
      <w:tr w:rsidR="00973A86" w:rsidRPr="00F02BE6" w14:paraId="08FF1F0B" w14:textId="77777777" w:rsidTr="003E5D96">
        <w:tblPrEx>
          <w:tblCellMar>
            <w:top w:w="0" w:type="dxa"/>
            <w:bottom w:w="0" w:type="dxa"/>
          </w:tblCellMar>
        </w:tblPrEx>
        <w:trPr>
          <w:jc w:val="center"/>
        </w:trPr>
        <w:tc>
          <w:tcPr>
            <w:tcW w:w="961" w:type="dxa"/>
            <w:tcBorders>
              <w:top w:val="single" w:sz="6" w:space="0" w:color="auto"/>
              <w:left w:val="single" w:sz="6" w:space="0" w:color="auto"/>
              <w:bottom w:val="single" w:sz="6" w:space="0" w:color="auto"/>
            </w:tcBorders>
          </w:tcPr>
          <w:p w14:paraId="1604A96B" w14:textId="77777777" w:rsidR="00973A86" w:rsidRPr="00F02BE6" w:rsidRDefault="00973A86" w:rsidP="003E5D96">
            <w:pPr>
              <w:pStyle w:val="TF"/>
              <w:keepNext/>
              <w:spacing w:before="120" w:after="120"/>
              <w:rPr>
                <w:lang w:eastAsia="en-US"/>
              </w:rPr>
            </w:pPr>
          </w:p>
        </w:tc>
        <w:tc>
          <w:tcPr>
            <w:tcW w:w="6696" w:type="dxa"/>
            <w:gridSpan w:val="7"/>
            <w:tcBorders>
              <w:top w:val="single" w:sz="6" w:space="0" w:color="auto"/>
              <w:bottom w:val="single" w:sz="6" w:space="0" w:color="auto"/>
              <w:right w:val="single" w:sz="6" w:space="0" w:color="auto"/>
            </w:tcBorders>
          </w:tcPr>
          <w:p w14:paraId="4BE42EE9" w14:textId="77777777" w:rsidR="00973A86" w:rsidRPr="00F02BE6" w:rsidRDefault="00973A86" w:rsidP="003E5D96">
            <w:pPr>
              <w:pStyle w:val="TF"/>
              <w:keepNext/>
              <w:spacing w:before="120" w:after="120"/>
              <w:rPr>
                <w:lang w:eastAsia="en-US"/>
              </w:rPr>
            </w:pPr>
            <w:r w:rsidRPr="00F02BE6">
              <w:rPr>
                <w:sz w:val="22"/>
                <w:lang w:eastAsia="en-US"/>
              </w:rPr>
              <w:t>Actual timing advance</w:t>
            </w:r>
          </w:p>
        </w:tc>
        <w:tc>
          <w:tcPr>
            <w:tcW w:w="957" w:type="dxa"/>
            <w:tcBorders>
              <w:left w:val="nil"/>
            </w:tcBorders>
          </w:tcPr>
          <w:p w14:paraId="0BE86D99" w14:textId="77777777" w:rsidR="00973A86" w:rsidRPr="00F02BE6" w:rsidRDefault="00973A86" w:rsidP="003E5D96">
            <w:pPr>
              <w:pStyle w:val="TF"/>
              <w:keepNext/>
              <w:spacing w:before="120" w:after="120"/>
              <w:rPr>
                <w:lang w:eastAsia="en-US"/>
              </w:rPr>
            </w:pPr>
            <w:r w:rsidRPr="00F02BE6">
              <w:rPr>
                <w:sz w:val="22"/>
                <w:lang w:eastAsia="en-US"/>
              </w:rPr>
              <w:t>octet 2</w:t>
            </w:r>
          </w:p>
        </w:tc>
        <w:tc>
          <w:tcPr>
            <w:tcW w:w="1275" w:type="dxa"/>
            <w:tcBorders>
              <w:left w:val="single" w:sz="6" w:space="0" w:color="auto"/>
            </w:tcBorders>
          </w:tcPr>
          <w:p w14:paraId="6EC14EF6" w14:textId="77777777" w:rsidR="00973A86" w:rsidRPr="00F02BE6" w:rsidRDefault="00973A86" w:rsidP="003E5D96">
            <w:pPr>
              <w:pStyle w:val="TF"/>
              <w:keepNext/>
              <w:spacing w:before="120" w:after="120"/>
              <w:rPr>
                <w:lang w:eastAsia="en-US"/>
              </w:rPr>
            </w:pPr>
            <w:r w:rsidRPr="00F02BE6">
              <w:rPr>
                <w:sz w:val="22"/>
                <w:lang w:eastAsia="en-US"/>
              </w:rPr>
              <w:t>octet</w:t>
            </w:r>
          </w:p>
        </w:tc>
      </w:tr>
      <w:tr w:rsidR="00973A86" w:rsidRPr="00F02BE6" w14:paraId="7CD2F3FD" w14:textId="77777777" w:rsidTr="003E5D96">
        <w:tblPrEx>
          <w:tblCellMar>
            <w:top w:w="0" w:type="dxa"/>
            <w:bottom w:w="0" w:type="dxa"/>
          </w:tblCellMar>
        </w:tblPrEx>
        <w:trPr>
          <w:jc w:val="center"/>
        </w:trPr>
        <w:tc>
          <w:tcPr>
            <w:tcW w:w="7657" w:type="dxa"/>
            <w:gridSpan w:val="8"/>
            <w:tcBorders>
              <w:left w:val="single" w:sz="6" w:space="0" w:color="auto"/>
              <w:right w:val="single" w:sz="6" w:space="0" w:color="auto"/>
            </w:tcBorders>
          </w:tcPr>
          <w:p w14:paraId="3E569D39" w14:textId="77777777" w:rsidR="00973A86" w:rsidRPr="00F02BE6" w:rsidRDefault="00973A86" w:rsidP="003E5D96">
            <w:pPr>
              <w:pStyle w:val="TF"/>
              <w:keepNext/>
              <w:spacing w:after="0"/>
              <w:rPr>
                <w:lang w:eastAsia="en-US"/>
              </w:rPr>
            </w:pPr>
          </w:p>
        </w:tc>
        <w:tc>
          <w:tcPr>
            <w:tcW w:w="957" w:type="dxa"/>
            <w:tcBorders>
              <w:left w:val="nil"/>
            </w:tcBorders>
          </w:tcPr>
          <w:p w14:paraId="1BDA5E57" w14:textId="77777777" w:rsidR="00973A86" w:rsidRPr="00F02BE6" w:rsidRDefault="00973A86" w:rsidP="003E5D96">
            <w:pPr>
              <w:pStyle w:val="TF"/>
              <w:keepNext/>
              <w:spacing w:after="0"/>
              <w:rPr>
                <w:lang w:eastAsia="en-US"/>
              </w:rPr>
            </w:pPr>
            <w:r w:rsidRPr="00F02BE6">
              <w:rPr>
                <w:sz w:val="22"/>
                <w:lang w:eastAsia="en-US"/>
              </w:rPr>
              <w:t>octet 3</w:t>
            </w:r>
          </w:p>
        </w:tc>
        <w:tc>
          <w:tcPr>
            <w:tcW w:w="1275" w:type="dxa"/>
            <w:tcBorders>
              <w:left w:val="single" w:sz="6" w:space="0" w:color="auto"/>
            </w:tcBorders>
          </w:tcPr>
          <w:p w14:paraId="2361DFC9" w14:textId="77777777" w:rsidR="00973A86" w:rsidRPr="00F02BE6" w:rsidRDefault="00973A86" w:rsidP="003E5D96">
            <w:pPr>
              <w:pStyle w:val="TF"/>
              <w:keepNext/>
              <w:spacing w:after="0"/>
              <w:rPr>
                <w:lang w:eastAsia="en-US"/>
              </w:rPr>
            </w:pPr>
            <w:r w:rsidRPr="00F02BE6">
              <w:rPr>
                <w:sz w:val="22"/>
                <w:lang w:eastAsia="en-US"/>
              </w:rPr>
              <w:t>numbering</w:t>
            </w:r>
          </w:p>
        </w:tc>
      </w:tr>
      <w:tr w:rsidR="00973A86" w:rsidRPr="00F02BE6" w14:paraId="272BD03A" w14:textId="77777777" w:rsidTr="003E5D96">
        <w:tblPrEx>
          <w:tblCellMar>
            <w:top w:w="0" w:type="dxa"/>
            <w:bottom w:w="0" w:type="dxa"/>
          </w:tblCellMar>
        </w:tblPrEx>
        <w:trPr>
          <w:jc w:val="center"/>
        </w:trPr>
        <w:tc>
          <w:tcPr>
            <w:tcW w:w="961" w:type="dxa"/>
            <w:tcBorders>
              <w:left w:val="single" w:sz="6" w:space="0" w:color="auto"/>
            </w:tcBorders>
          </w:tcPr>
          <w:p w14:paraId="43E7262C" w14:textId="77777777" w:rsidR="00973A86" w:rsidRPr="00F02BE6" w:rsidRDefault="00973A86" w:rsidP="003E5D96">
            <w:pPr>
              <w:pStyle w:val="TF"/>
              <w:keepNext/>
              <w:spacing w:after="0"/>
              <w:rPr>
                <w:lang w:eastAsia="en-US"/>
              </w:rPr>
            </w:pPr>
          </w:p>
        </w:tc>
        <w:tc>
          <w:tcPr>
            <w:tcW w:w="967" w:type="dxa"/>
            <w:tcBorders>
              <w:bottom w:val="single" w:sz="6" w:space="0" w:color="auto"/>
            </w:tcBorders>
          </w:tcPr>
          <w:p w14:paraId="15B04A2B" w14:textId="77777777" w:rsidR="00973A86" w:rsidRPr="00F02BE6" w:rsidRDefault="00973A86" w:rsidP="003E5D96">
            <w:pPr>
              <w:pStyle w:val="TF"/>
              <w:keepNext/>
              <w:spacing w:after="0"/>
              <w:rPr>
                <w:lang w:eastAsia="en-US"/>
              </w:rPr>
            </w:pPr>
          </w:p>
        </w:tc>
        <w:tc>
          <w:tcPr>
            <w:tcW w:w="945" w:type="dxa"/>
            <w:tcBorders>
              <w:bottom w:val="single" w:sz="6" w:space="0" w:color="auto"/>
            </w:tcBorders>
          </w:tcPr>
          <w:p w14:paraId="271A017B" w14:textId="77777777" w:rsidR="00973A86" w:rsidRPr="00F02BE6" w:rsidRDefault="00973A86" w:rsidP="003E5D96">
            <w:pPr>
              <w:pStyle w:val="TF"/>
              <w:keepNext/>
              <w:spacing w:after="0"/>
              <w:rPr>
                <w:lang w:eastAsia="en-US"/>
              </w:rPr>
            </w:pPr>
          </w:p>
        </w:tc>
        <w:tc>
          <w:tcPr>
            <w:tcW w:w="1913" w:type="dxa"/>
            <w:gridSpan w:val="2"/>
          </w:tcPr>
          <w:p w14:paraId="2BB78574" w14:textId="77777777" w:rsidR="00973A86" w:rsidRPr="00F02BE6" w:rsidRDefault="00973A86" w:rsidP="003E5D96">
            <w:pPr>
              <w:pStyle w:val="TF"/>
              <w:keepNext/>
              <w:spacing w:after="0"/>
              <w:rPr>
                <w:lang w:eastAsia="en-US"/>
              </w:rPr>
            </w:pPr>
            <w:r w:rsidRPr="00F02BE6">
              <w:rPr>
                <w:sz w:val="22"/>
                <w:lang w:eastAsia="en-US"/>
              </w:rPr>
              <w:t>21</w:t>
            </w:r>
          </w:p>
        </w:tc>
        <w:tc>
          <w:tcPr>
            <w:tcW w:w="957" w:type="dxa"/>
            <w:tcBorders>
              <w:bottom w:val="single" w:sz="6" w:space="0" w:color="auto"/>
            </w:tcBorders>
          </w:tcPr>
          <w:p w14:paraId="3A878EB4"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D7A67E1"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5BF0106F" w14:textId="77777777" w:rsidR="00973A86" w:rsidRPr="00F02BE6" w:rsidRDefault="00973A86" w:rsidP="003E5D96">
            <w:pPr>
              <w:pStyle w:val="TF"/>
              <w:keepNext/>
              <w:spacing w:after="0"/>
              <w:rPr>
                <w:lang w:eastAsia="en-US"/>
              </w:rPr>
            </w:pPr>
          </w:p>
        </w:tc>
        <w:tc>
          <w:tcPr>
            <w:tcW w:w="957" w:type="dxa"/>
            <w:tcBorders>
              <w:left w:val="nil"/>
            </w:tcBorders>
          </w:tcPr>
          <w:p w14:paraId="23B3492B" w14:textId="77777777" w:rsidR="00973A86" w:rsidRPr="00F02BE6" w:rsidRDefault="00973A86" w:rsidP="003E5D96">
            <w:pPr>
              <w:pStyle w:val="TF"/>
              <w:keepNext/>
              <w:spacing w:after="0"/>
              <w:rPr>
                <w:lang w:eastAsia="en-US"/>
              </w:rPr>
            </w:pPr>
          </w:p>
        </w:tc>
        <w:tc>
          <w:tcPr>
            <w:tcW w:w="1275" w:type="dxa"/>
            <w:tcBorders>
              <w:left w:val="single" w:sz="6" w:space="0" w:color="auto"/>
            </w:tcBorders>
          </w:tcPr>
          <w:p w14:paraId="300ABE1B" w14:textId="77777777" w:rsidR="00973A86" w:rsidRPr="00F02BE6" w:rsidRDefault="00973A86" w:rsidP="003E5D96">
            <w:pPr>
              <w:pStyle w:val="TF"/>
              <w:keepNext/>
              <w:spacing w:after="0"/>
              <w:rPr>
                <w:lang w:eastAsia="en-US"/>
              </w:rPr>
            </w:pPr>
          </w:p>
        </w:tc>
      </w:tr>
      <w:tr w:rsidR="00973A86" w:rsidRPr="00F02BE6" w14:paraId="70E45E78" w14:textId="77777777" w:rsidTr="003E5D96">
        <w:tblPrEx>
          <w:tblCellMar>
            <w:top w:w="0" w:type="dxa"/>
            <w:bottom w:w="0" w:type="dxa"/>
          </w:tblCellMar>
        </w:tblPrEx>
        <w:trPr>
          <w:jc w:val="center"/>
        </w:trPr>
        <w:tc>
          <w:tcPr>
            <w:tcW w:w="961" w:type="dxa"/>
            <w:tcBorders>
              <w:top w:val="single" w:sz="6" w:space="0" w:color="auto"/>
              <w:left w:val="single" w:sz="6" w:space="0" w:color="auto"/>
            </w:tcBorders>
          </w:tcPr>
          <w:p w14:paraId="56E0004F" w14:textId="77777777" w:rsidR="00973A86" w:rsidRPr="00F02BE6" w:rsidRDefault="00973A86" w:rsidP="003E5D96">
            <w:pPr>
              <w:pStyle w:val="TF"/>
              <w:keepNext/>
              <w:spacing w:after="0"/>
              <w:rPr>
                <w:lang w:eastAsia="en-US"/>
              </w:rPr>
            </w:pPr>
          </w:p>
        </w:tc>
        <w:tc>
          <w:tcPr>
            <w:tcW w:w="967" w:type="dxa"/>
          </w:tcPr>
          <w:p w14:paraId="6A78BC3A" w14:textId="77777777" w:rsidR="00973A86" w:rsidRPr="00F02BE6" w:rsidRDefault="00973A86" w:rsidP="003E5D96">
            <w:pPr>
              <w:pStyle w:val="TF"/>
              <w:keepNext/>
              <w:spacing w:after="0"/>
              <w:rPr>
                <w:lang w:eastAsia="en-US"/>
              </w:rPr>
            </w:pPr>
          </w:p>
        </w:tc>
        <w:tc>
          <w:tcPr>
            <w:tcW w:w="945" w:type="dxa"/>
          </w:tcPr>
          <w:p w14:paraId="34D9DBA1" w14:textId="77777777" w:rsidR="00973A86" w:rsidRPr="00F02BE6" w:rsidRDefault="00973A86" w:rsidP="003E5D96">
            <w:pPr>
              <w:pStyle w:val="TF"/>
              <w:keepNext/>
              <w:spacing w:after="0"/>
              <w:rPr>
                <w:lang w:eastAsia="en-US"/>
              </w:rPr>
            </w:pPr>
          </w:p>
        </w:tc>
        <w:tc>
          <w:tcPr>
            <w:tcW w:w="1913" w:type="dxa"/>
            <w:gridSpan w:val="2"/>
          </w:tcPr>
          <w:p w14:paraId="24CB922C" w14:textId="77777777" w:rsidR="00973A86" w:rsidRPr="00F02BE6" w:rsidRDefault="00973A86" w:rsidP="003E5D96">
            <w:pPr>
              <w:pStyle w:val="TF"/>
              <w:keepNext/>
              <w:spacing w:after="0"/>
              <w:rPr>
                <w:lang w:eastAsia="en-US"/>
              </w:rPr>
            </w:pPr>
            <w:r w:rsidRPr="00F02BE6">
              <w:rPr>
                <w:sz w:val="22"/>
                <w:lang w:eastAsia="en-US"/>
              </w:rPr>
              <w:t>octets</w:t>
            </w:r>
          </w:p>
        </w:tc>
        <w:tc>
          <w:tcPr>
            <w:tcW w:w="957" w:type="dxa"/>
          </w:tcPr>
          <w:p w14:paraId="30B35DEE" w14:textId="77777777" w:rsidR="00973A86" w:rsidRPr="00F02BE6" w:rsidRDefault="00973A86" w:rsidP="003E5D96">
            <w:pPr>
              <w:pStyle w:val="TF"/>
              <w:keepNext/>
              <w:spacing w:after="0"/>
              <w:rPr>
                <w:lang w:eastAsia="en-US"/>
              </w:rPr>
            </w:pPr>
          </w:p>
        </w:tc>
        <w:tc>
          <w:tcPr>
            <w:tcW w:w="957" w:type="dxa"/>
          </w:tcPr>
          <w:p w14:paraId="6C2732EC"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6D9822B" w14:textId="77777777" w:rsidR="00973A86" w:rsidRPr="00F02BE6" w:rsidRDefault="00973A86" w:rsidP="003E5D96">
            <w:pPr>
              <w:pStyle w:val="TF"/>
              <w:keepNext/>
              <w:spacing w:after="0"/>
              <w:rPr>
                <w:lang w:eastAsia="en-US"/>
              </w:rPr>
            </w:pPr>
          </w:p>
        </w:tc>
        <w:tc>
          <w:tcPr>
            <w:tcW w:w="2232" w:type="dxa"/>
            <w:gridSpan w:val="2"/>
            <w:tcBorders>
              <w:left w:val="nil"/>
            </w:tcBorders>
          </w:tcPr>
          <w:p w14:paraId="51637DF7" w14:textId="77777777" w:rsidR="00973A86" w:rsidRPr="00F02BE6" w:rsidRDefault="00973A86" w:rsidP="003E5D96">
            <w:pPr>
              <w:pStyle w:val="TF"/>
              <w:keepNext/>
              <w:spacing w:after="0"/>
              <w:rPr>
                <w:lang w:eastAsia="en-US"/>
              </w:rPr>
            </w:pPr>
            <w:r w:rsidRPr="00F02BE6">
              <w:rPr>
                <w:lang w:eastAsia="en-US"/>
              </w:rPr>
              <w:t>V</w:t>
            </w:r>
          </w:p>
        </w:tc>
      </w:tr>
      <w:tr w:rsidR="00973A86" w:rsidRPr="00F02BE6" w14:paraId="6376CB2C" w14:textId="77777777" w:rsidTr="003E5D96">
        <w:tblPrEx>
          <w:tblCellMar>
            <w:top w:w="0" w:type="dxa"/>
            <w:bottom w:w="0" w:type="dxa"/>
          </w:tblCellMar>
        </w:tblPrEx>
        <w:trPr>
          <w:jc w:val="center"/>
        </w:trPr>
        <w:tc>
          <w:tcPr>
            <w:tcW w:w="961" w:type="dxa"/>
          </w:tcPr>
          <w:p w14:paraId="04091776" w14:textId="77777777" w:rsidR="00973A86" w:rsidRPr="00F02BE6" w:rsidRDefault="00973A86" w:rsidP="003E5D96">
            <w:pPr>
              <w:pStyle w:val="TAL"/>
            </w:pPr>
            <w:r w:rsidRPr="00F02BE6">
              <w:t>:</w:t>
            </w:r>
          </w:p>
        </w:tc>
        <w:tc>
          <w:tcPr>
            <w:tcW w:w="967" w:type="dxa"/>
          </w:tcPr>
          <w:p w14:paraId="6BD5B2B3" w14:textId="77777777" w:rsidR="00973A86" w:rsidRPr="00F02BE6" w:rsidRDefault="00973A86" w:rsidP="003E5D96">
            <w:pPr>
              <w:pStyle w:val="TF"/>
              <w:keepNext/>
              <w:spacing w:after="0"/>
              <w:rPr>
                <w:lang w:eastAsia="en-US"/>
              </w:rPr>
            </w:pPr>
          </w:p>
        </w:tc>
        <w:tc>
          <w:tcPr>
            <w:tcW w:w="945" w:type="dxa"/>
          </w:tcPr>
          <w:p w14:paraId="00357D02" w14:textId="77777777" w:rsidR="00973A86" w:rsidRPr="00F02BE6" w:rsidRDefault="00973A86" w:rsidP="003E5D96">
            <w:pPr>
              <w:pStyle w:val="TF"/>
              <w:keepNext/>
              <w:spacing w:after="0"/>
              <w:rPr>
                <w:lang w:eastAsia="en-US"/>
              </w:rPr>
            </w:pPr>
          </w:p>
        </w:tc>
        <w:tc>
          <w:tcPr>
            <w:tcW w:w="956" w:type="dxa"/>
          </w:tcPr>
          <w:p w14:paraId="1F09727F" w14:textId="77777777" w:rsidR="00973A86" w:rsidRPr="00F02BE6" w:rsidRDefault="00973A86" w:rsidP="003E5D96">
            <w:pPr>
              <w:pStyle w:val="TF"/>
              <w:keepNext/>
              <w:spacing w:after="0"/>
              <w:rPr>
                <w:lang w:eastAsia="en-US"/>
              </w:rPr>
            </w:pPr>
          </w:p>
        </w:tc>
        <w:tc>
          <w:tcPr>
            <w:tcW w:w="957" w:type="dxa"/>
          </w:tcPr>
          <w:p w14:paraId="487A3187" w14:textId="77777777" w:rsidR="00973A86" w:rsidRPr="00F02BE6" w:rsidRDefault="00973A86" w:rsidP="003E5D96">
            <w:pPr>
              <w:pStyle w:val="TF"/>
              <w:keepNext/>
              <w:spacing w:after="0"/>
              <w:rPr>
                <w:lang w:eastAsia="en-US"/>
              </w:rPr>
            </w:pPr>
          </w:p>
        </w:tc>
        <w:tc>
          <w:tcPr>
            <w:tcW w:w="957" w:type="dxa"/>
          </w:tcPr>
          <w:p w14:paraId="12CAE389" w14:textId="77777777" w:rsidR="00973A86" w:rsidRPr="00F02BE6" w:rsidRDefault="00973A86" w:rsidP="003E5D96">
            <w:pPr>
              <w:pStyle w:val="TF"/>
              <w:keepNext/>
              <w:spacing w:after="0"/>
              <w:rPr>
                <w:lang w:eastAsia="en-US"/>
              </w:rPr>
            </w:pPr>
          </w:p>
        </w:tc>
        <w:tc>
          <w:tcPr>
            <w:tcW w:w="957" w:type="dxa"/>
          </w:tcPr>
          <w:p w14:paraId="0C87A9EF" w14:textId="77777777" w:rsidR="00973A86" w:rsidRPr="00F02BE6" w:rsidRDefault="00973A86" w:rsidP="003E5D96">
            <w:pPr>
              <w:pStyle w:val="TF"/>
              <w:keepNext/>
              <w:spacing w:after="0"/>
              <w:rPr>
                <w:lang w:eastAsia="en-US"/>
              </w:rPr>
            </w:pPr>
          </w:p>
        </w:tc>
        <w:tc>
          <w:tcPr>
            <w:tcW w:w="957" w:type="dxa"/>
          </w:tcPr>
          <w:p w14:paraId="4B8EDAEA" w14:textId="77777777" w:rsidR="00973A86" w:rsidRPr="00F02BE6" w:rsidRDefault="00973A86" w:rsidP="003E5D96">
            <w:pPr>
              <w:pStyle w:val="TAR"/>
            </w:pPr>
            <w:r w:rsidRPr="00F02BE6">
              <w:t>:</w:t>
            </w:r>
          </w:p>
        </w:tc>
        <w:tc>
          <w:tcPr>
            <w:tcW w:w="957" w:type="dxa"/>
          </w:tcPr>
          <w:p w14:paraId="4271197A" w14:textId="77777777" w:rsidR="00973A86" w:rsidRPr="00F02BE6" w:rsidRDefault="00973A86" w:rsidP="003E5D96">
            <w:pPr>
              <w:pStyle w:val="TF"/>
              <w:keepNext/>
              <w:spacing w:after="0"/>
              <w:rPr>
                <w:lang w:eastAsia="en-US"/>
              </w:rPr>
            </w:pPr>
          </w:p>
        </w:tc>
        <w:tc>
          <w:tcPr>
            <w:tcW w:w="1275" w:type="dxa"/>
          </w:tcPr>
          <w:p w14:paraId="07EB2854" w14:textId="77777777" w:rsidR="00973A86" w:rsidRPr="00F02BE6" w:rsidRDefault="00973A86" w:rsidP="003E5D96">
            <w:pPr>
              <w:pStyle w:val="TF"/>
              <w:keepNext/>
              <w:spacing w:after="0"/>
              <w:rPr>
                <w:lang w:eastAsia="en-US"/>
              </w:rPr>
            </w:pPr>
          </w:p>
        </w:tc>
      </w:tr>
      <w:tr w:rsidR="00973A86" w:rsidRPr="00F02BE6" w14:paraId="77F67F30" w14:textId="77777777" w:rsidTr="003E5D96">
        <w:tblPrEx>
          <w:tblCellMar>
            <w:top w:w="0" w:type="dxa"/>
            <w:bottom w:w="0" w:type="dxa"/>
          </w:tblCellMar>
        </w:tblPrEx>
        <w:trPr>
          <w:jc w:val="center"/>
        </w:trPr>
        <w:tc>
          <w:tcPr>
            <w:tcW w:w="961" w:type="dxa"/>
          </w:tcPr>
          <w:p w14:paraId="5F5D3AB6" w14:textId="77777777" w:rsidR="00973A86" w:rsidRPr="00F02BE6" w:rsidRDefault="00973A86" w:rsidP="003E5D96">
            <w:pPr>
              <w:pStyle w:val="TAL"/>
            </w:pPr>
            <w:r w:rsidRPr="00F02BE6">
              <w:t>:</w:t>
            </w:r>
          </w:p>
        </w:tc>
        <w:tc>
          <w:tcPr>
            <w:tcW w:w="967" w:type="dxa"/>
          </w:tcPr>
          <w:p w14:paraId="16A24F42" w14:textId="77777777" w:rsidR="00973A86" w:rsidRPr="00F02BE6" w:rsidRDefault="00973A86" w:rsidP="003E5D96">
            <w:pPr>
              <w:pStyle w:val="TF"/>
              <w:keepNext/>
              <w:spacing w:after="0"/>
              <w:rPr>
                <w:lang w:eastAsia="en-US"/>
              </w:rPr>
            </w:pPr>
          </w:p>
        </w:tc>
        <w:tc>
          <w:tcPr>
            <w:tcW w:w="945" w:type="dxa"/>
          </w:tcPr>
          <w:p w14:paraId="6BC7431B" w14:textId="77777777" w:rsidR="00973A86" w:rsidRPr="00F02BE6" w:rsidRDefault="00973A86" w:rsidP="003E5D96">
            <w:pPr>
              <w:pStyle w:val="TF"/>
              <w:keepNext/>
              <w:spacing w:after="0"/>
              <w:rPr>
                <w:lang w:eastAsia="en-US"/>
              </w:rPr>
            </w:pPr>
          </w:p>
        </w:tc>
        <w:tc>
          <w:tcPr>
            <w:tcW w:w="956" w:type="dxa"/>
          </w:tcPr>
          <w:p w14:paraId="5666627C" w14:textId="77777777" w:rsidR="00973A86" w:rsidRPr="00F02BE6" w:rsidRDefault="00973A86" w:rsidP="003E5D96">
            <w:pPr>
              <w:pStyle w:val="TF"/>
              <w:keepNext/>
              <w:spacing w:after="0"/>
              <w:rPr>
                <w:lang w:eastAsia="en-US"/>
              </w:rPr>
            </w:pPr>
          </w:p>
        </w:tc>
        <w:tc>
          <w:tcPr>
            <w:tcW w:w="957" w:type="dxa"/>
          </w:tcPr>
          <w:p w14:paraId="30DD1CAB" w14:textId="77777777" w:rsidR="00973A86" w:rsidRPr="00F02BE6" w:rsidRDefault="00973A86" w:rsidP="003E5D96">
            <w:pPr>
              <w:pStyle w:val="TF"/>
              <w:keepNext/>
              <w:spacing w:after="0"/>
              <w:rPr>
                <w:lang w:eastAsia="en-US"/>
              </w:rPr>
            </w:pPr>
          </w:p>
        </w:tc>
        <w:tc>
          <w:tcPr>
            <w:tcW w:w="957" w:type="dxa"/>
          </w:tcPr>
          <w:p w14:paraId="2DA19BFF" w14:textId="77777777" w:rsidR="00973A86" w:rsidRPr="00F02BE6" w:rsidRDefault="00973A86" w:rsidP="003E5D96">
            <w:pPr>
              <w:pStyle w:val="TF"/>
              <w:keepNext/>
              <w:spacing w:after="0"/>
              <w:rPr>
                <w:lang w:eastAsia="en-US"/>
              </w:rPr>
            </w:pPr>
          </w:p>
        </w:tc>
        <w:tc>
          <w:tcPr>
            <w:tcW w:w="957" w:type="dxa"/>
          </w:tcPr>
          <w:p w14:paraId="2BEA513E" w14:textId="77777777" w:rsidR="00973A86" w:rsidRPr="00F02BE6" w:rsidRDefault="00973A86" w:rsidP="003E5D96">
            <w:pPr>
              <w:pStyle w:val="TF"/>
              <w:keepNext/>
              <w:spacing w:after="0"/>
              <w:rPr>
                <w:lang w:eastAsia="en-US"/>
              </w:rPr>
            </w:pPr>
          </w:p>
        </w:tc>
        <w:tc>
          <w:tcPr>
            <w:tcW w:w="957" w:type="dxa"/>
          </w:tcPr>
          <w:p w14:paraId="573B7590" w14:textId="77777777" w:rsidR="00973A86" w:rsidRPr="00F02BE6" w:rsidRDefault="00973A86" w:rsidP="003E5D96">
            <w:pPr>
              <w:pStyle w:val="TAR"/>
            </w:pPr>
            <w:r w:rsidRPr="00F02BE6">
              <w:t>:</w:t>
            </w:r>
          </w:p>
        </w:tc>
        <w:tc>
          <w:tcPr>
            <w:tcW w:w="957" w:type="dxa"/>
          </w:tcPr>
          <w:p w14:paraId="1F19FE70" w14:textId="77777777" w:rsidR="00973A86" w:rsidRPr="00F02BE6" w:rsidRDefault="00973A86" w:rsidP="003E5D96">
            <w:pPr>
              <w:pStyle w:val="TF"/>
              <w:keepNext/>
              <w:spacing w:after="0"/>
              <w:rPr>
                <w:lang w:eastAsia="en-US"/>
              </w:rPr>
            </w:pPr>
          </w:p>
        </w:tc>
        <w:tc>
          <w:tcPr>
            <w:tcW w:w="1275" w:type="dxa"/>
          </w:tcPr>
          <w:p w14:paraId="4342E275" w14:textId="77777777" w:rsidR="00973A86" w:rsidRPr="00F02BE6" w:rsidRDefault="00973A86" w:rsidP="003E5D96">
            <w:pPr>
              <w:pStyle w:val="TF"/>
              <w:keepNext/>
              <w:spacing w:after="0"/>
              <w:rPr>
                <w:lang w:eastAsia="en-US"/>
              </w:rPr>
            </w:pPr>
          </w:p>
        </w:tc>
      </w:tr>
      <w:tr w:rsidR="00973A86" w:rsidRPr="00F02BE6" w14:paraId="07A36621" w14:textId="77777777" w:rsidTr="003E5D96">
        <w:tblPrEx>
          <w:tblCellMar>
            <w:top w:w="0" w:type="dxa"/>
            <w:bottom w:w="0" w:type="dxa"/>
          </w:tblCellMar>
        </w:tblPrEx>
        <w:trPr>
          <w:jc w:val="center"/>
        </w:trPr>
        <w:tc>
          <w:tcPr>
            <w:tcW w:w="961" w:type="dxa"/>
          </w:tcPr>
          <w:p w14:paraId="467A48BA" w14:textId="77777777" w:rsidR="00973A86" w:rsidRPr="00F02BE6" w:rsidRDefault="00973A86" w:rsidP="003E5D96">
            <w:pPr>
              <w:pStyle w:val="TAL"/>
            </w:pPr>
            <w:r w:rsidRPr="00F02BE6">
              <w:t>:</w:t>
            </w:r>
          </w:p>
        </w:tc>
        <w:tc>
          <w:tcPr>
            <w:tcW w:w="967" w:type="dxa"/>
          </w:tcPr>
          <w:p w14:paraId="5C44DDD0" w14:textId="77777777" w:rsidR="00973A86" w:rsidRPr="00F02BE6" w:rsidRDefault="00973A86" w:rsidP="003E5D96">
            <w:pPr>
              <w:pStyle w:val="TF"/>
              <w:keepNext/>
              <w:spacing w:after="0"/>
              <w:rPr>
                <w:lang w:eastAsia="en-US"/>
              </w:rPr>
            </w:pPr>
          </w:p>
        </w:tc>
        <w:tc>
          <w:tcPr>
            <w:tcW w:w="945" w:type="dxa"/>
          </w:tcPr>
          <w:p w14:paraId="58FE5106" w14:textId="77777777" w:rsidR="00973A86" w:rsidRPr="00F02BE6" w:rsidRDefault="00973A86" w:rsidP="003E5D96">
            <w:pPr>
              <w:pStyle w:val="TF"/>
              <w:keepNext/>
              <w:spacing w:after="0"/>
              <w:rPr>
                <w:lang w:eastAsia="en-US"/>
              </w:rPr>
            </w:pPr>
          </w:p>
        </w:tc>
        <w:tc>
          <w:tcPr>
            <w:tcW w:w="956" w:type="dxa"/>
          </w:tcPr>
          <w:p w14:paraId="2F773291" w14:textId="77777777" w:rsidR="00973A86" w:rsidRPr="00F02BE6" w:rsidRDefault="00973A86" w:rsidP="003E5D96">
            <w:pPr>
              <w:pStyle w:val="TF"/>
              <w:keepNext/>
              <w:spacing w:after="0"/>
              <w:rPr>
                <w:lang w:eastAsia="en-US"/>
              </w:rPr>
            </w:pPr>
          </w:p>
        </w:tc>
        <w:tc>
          <w:tcPr>
            <w:tcW w:w="957" w:type="dxa"/>
          </w:tcPr>
          <w:p w14:paraId="0ADBA0EC" w14:textId="77777777" w:rsidR="00973A86" w:rsidRPr="00F02BE6" w:rsidRDefault="00973A86" w:rsidP="003E5D96">
            <w:pPr>
              <w:pStyle w:val="TF"/>
              <w:keepNext/>
              <w:spacing w:after="0"/>
              <w:rPr>
                <w:lang w:eastAsia="en-US"/>
              </w:rPr>
            </w:pPr>
          </w:p>
        </w:tc>
        <w:tc>
          <w:tcPr>
            <w:tcW w:w="957" w:type="dxa"/>
          </w:tcPr>
          <w:p w14:paraId="26B932B6" w14:textId="77777777" w:rsidR="00973A86" w:rsidRPr="00F02BE6" w:rsidRDefault="00973A86" w:rsidP="003E5D96">
            <w:pPr>
              <w:pStyle w:val="TF"/>
              <w:keepNext/>
              <w:spacing w:after="0"/>
              <w:rPr>
                <w:lang w:eastAsia="en-US"/>
              </w:rPr>
            </w:pPr>
          </w:p>
        </w:tc>
        <w:tc>
          <w:tcPr>
            <w:tcW w:w="957" w:type="dxa"/>
          </w:tcPr>
          <w:p w14:paraId="29DB33B4" w14:textId="77777777" w:rsidR="00973A86" w:rsidRPr="00F02BE6" w:rsidRDefault="00973A86" w:rsidP="003E5D96">
            <w:pPr>
              <w:pStyle w:val="TF"/>
              <w:keepNext/>
              <w:spacing w:after="0"/>
              <w:rPr>
                <w:lang w:eastAsia="en-US"/>
              </w:rPr>
            </w:pPr>
          </w:p>
        </w:tc>
        <w:tc>
          <w:tcPr>
            <w:tcW w:w="957" w:type="dxa"/>
          </w:tcPr>
          <w:p w14:paraId="595B5416" w14:textId="77777777" w:rsidR="00973A86" w:rsidRPr="00F02BE6" w:rsidRDefault="00973A86" w:rsidP="003E5D96">
            <w:pPr>
              <w:pStyle w:val="TAR"/>
            </w:pPr>
            <w:r w:rsidRPr="00F02BE6">
              <w:t>:</w:t>
            </w:r>
          </w:p>
        </w:tc>
        <w:tc>
          <w:tcPr>
            <w:tcW w:w="957" w:type="dxa"/>
          </w:tcPr>
          <w:p w14:paraId="1FB5A5B6" w14:textId="77777777" w:rsidR="00973A86" w:rsidRPr="00F02BE6" w:rsidRDefault="00973A86" w:rsidP="003E5D96">
            <w:pPr>
              <w:pStyle w:val="TF"/>
              <w:keepNext/>
              <w:spacing w:after="0"/>
              <w:rPr>
                <w:lang w:eastAsia="en-US"/>
              </w:rPr>
            </w:pPr>
          </w:p>
        </w:tc>
        <w:tc>
          <w:tcPr>
            <w:tcW w:w="1275" w:type="dxa"/>
          </w:tcPr>
          <w:p w14:paraId="16A3092B" w14:textId="77777777" w:rsidR="00973A86" w:rsidRPr="00F02BE6" w:rsidRDefault="00973A86" w:rsidP="003E5D96">
            <w:pPr>
              <w:pStyle w:val="TF"/>
              <w:keepNext/>
              <w:spacing w:after="0"/>
              <w:rPr>
                <w:lang w:eastAsia="en-US"/>
              </w:rPr>
            </w:pPr>
          </w:p>
        </w:tc>
      </w:tr>
      <w:tr w:rsidR="00973A86" w:rsidRPr="00F02BE6" w14:paraId="5C9BDC94" w14:textId="77777777" w:rsidTr="003E5D96">
        <w:tblPrEx>
          <w:tblCellMar>
            <w:top w:w="0" w:type="dxa"/>
            <w:bottom w:w="0" w:type="dxa"/>
          </w:tblCellMar>
        </w:tblPrEx>
        <w:trPr>
          <w:jc w:val="center"/>
        </w:trPr>
        <w:tc>
          <w:tcPr>
            <w:tcW w:w="961" w:type="dxa"/>
            <w:tcBorders>
              <w:left w:val="single" w:sz="6" w:space="0" w:color="auto"/>
              <w:bottom w:val="single" w:sz="6" w:space="0" w:color="auto"/>
            </w:tcBorders>
          </w:tcPr>
          <w:p w14:paraId="2291B99C" w14:textId="77777777" w:rsidR="00973A86" w:rsidRPr="00F02BE6" w:rsidRDefault="00973A86" w:rsidP="003E5D96">
            <w:pPr>
              <w:pStyle w:val="TF"/>
              <w:keepNext/>
              <w:spacing w:after="0"/>
              <w:rPr>
                <w:lang w:eastAsia="en-US"/>
              </w:rPr>
            </w:pPr>
          </w:p>
        </w:tc>
        <w:tc>
          <w:tcPr>
            <w:tcW w:w="967" w:type="dxa"/>
          </w:tcPr>
          <w:p w14:paraId="4B8A634C" w14:textId="77777777" w:rsidR="00973A86" w:rsidRPr="00F02BE6" w:rsidRDefault="00973A86" w:rsidP="003E5D96">
            <w:pPr>
              <w:pStyle w:val="TF"/>
              <w:keepNext/>
              <w:spacing w:after="0"/>
              <w:rPr>
                <w:lang w:eastAsia="en-US"/>
              </w:rPr>
            </w:pPr>
          </w:p>
        </w:tc>
        <w:tc>
          <w:tcPr>
            <w:tcW w:w="945" w:type="dxa"/>
          </w:tcPr>
          <w:p w14:paraId="17103B58" w14:textId="77777777" w:rsidR="00973A86" w:rsidRPr="00F02BE6" w:rsidRDefault="00973A86" w:rsidP="003E5D96">
            <w:pPr>
              <w:pStyle w:val="TF"/>
              <w:keepNext/>
              <w:spacing w:after="0"/>
              <w:rPr>
                <w:lang w:eastAsia="en-US"/>
              </w:rPr>
            </w:pPr>
          </w:p>
        </w:tc>
        <w:tc>
          <w:tcPr>
            <w:tcW w:w="1913" w:type="dxa"/>
            <w:gridSpan w:val="2"/>
          </w:tcPr>
          <w:p w14:paraId="64C1658D" w14:textId="77777777" w:rsidR="00973A86" w:rsidRPr="00F02BE6" w:rsidRDefault="00973A86" w:rsidP="003E5D96">
            <w:pPr>
              <w:pStyle w:val="TF"/>
              <w:keepNext/>
              <w:spacing w:after="0"/>
              <w:rPr>
                <w:lang w:eastAsia="en-US"/>
              </w:rPr>
            </w:pPr>
            <w:r w:rsidRPr="00F02BE6">
              <w:rPr>
                <w:sz w:val="22"/>
                <w:lang w:eastAsia="en-US"/>
              </w:rPr>
              <w:t xml:space="preserve">RLC/MAC </w:t>
            </w:r>
          </w:p>
        </w:tc>
        <w:tc>
          <w:tcPr>
            <w:tcW w:w="957" w:type="dxa"/>
          </w:tcPr>
          <w:p w14:paraId="6A61B01B" w14:textId="77777777" w:rsidR="00973A86" w:rsidRPr="00F02BE6" w:rsidRDefault="00973A86" w:rsidP="003E5D96">
            <w:pPr>
              <w:pStyle w:val="TF"/>
              <w:keepNext/>
              <w:spacing w:after="0"/>
              <w:rPr>
                <w:lang w:eastAsia="en-US"/>
              </w:rPr>
            </w:pPr>
          </w:p>
        </w:tc>
        <w:tc>
          <w:tcPr>
            <w:tcW w:w="957" w:type="dxa"/>
          </w:tcPr>
          <w:p w14:paraId="40ADEC80"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6B56CB88" w14:textId="77777777" w:rsidR="00973A86" w:rsidRPr="00F02BE6" w:rsidRDefault="00973A86" w:rsidP="003E5D96">
            <w:pPr>
              <w:pStyle w:val="TF"/>
              <w:keepNext/>
              <w:spacing w:after="0"/>
              <w:rPr>
                <w:lang w:eastAsia="en-US"/>
              </w:rPr>
            </w:pPr>
          </w:p>
        </w:tc>
        <w:tc>
          <w:tcPr>
            <w:tcW w:w="957" w:type="dxa"/>
            <w:tcBorders>
              <w:left w:val="nil"/>
            </w:tcBorders>
          </w:tcPr>
          <w:p w14:paraId="7BCB02DC" w14:textId="77777777" w:rsidR="00973A86" w:rsidRPr="00F02BE6" w:rsidRDefault="00973A86" w:rsidP="003E5D96">
            <w:pPr>
              <w:pStyle w:val="TF"/>
              <w:keepNext/>
              <w:spacing w:after="0"/>
              <w:rPr>
                <w:lang w:eastAsia="en-US"/>
              </w:rPr>
            </w:pPr>
          </w:p>
        </w:tc>
        <w:tc>
          <w:tcPr>
            <w:tcW w:w="1275" w:type="dxa"/>
          </w:tcPr>
          <w:p w14:paraId="3639A5D6" w14:textId="77777777" w:rsidR="00973A86" w:rsidRPr="00F02BE6" w:rsidRDefault="00973A86" w:rsidP="003E5D96">
            <w:pPr>
              <w:pStyle w:val="TF"/>
              <w:keepNext/>
              <w:spacing w:after="0"/>
              <w:rPr>
                <w:lang w:eastAsia="en-US"/>
              </w:rPr>
            </w:pPr>
          </w:p>
        </w:tc>
      </w:tr>
      <w:tr w:rsidR="00973A86" w:rsidRPr="00F02BE6" w14:paraId="466A32F3" w14:textId="77777777" w:rsidTr="003E5D96">
        <w:tblPrEx>
          <w:tblCellMar>
            <w:top w:w="0" w:type="dxa"/>
            <w:bottom w:w="0" w:type="dxa"/>
          </w:tblCellMar>
        </w:tblPrEx>
        <w:trPr>
          <w:jc w:val="center"/>
        </w:trPr>
        <w:tc>
          <w:tcPr>
            <w:tcW w:w="961" w:type="dxa"/>
            <w:tcBorders>
              <w:left w:val="single" w:sz="6" w:space="0" w:color="auto"/>
              <w:bottom w:val="single" w:sz="6" w:space="0" w:color="auto"/>
            </w:tcBorders>
          </w:tcPr>
          <w:p w14:paraId="626A11CD" w14:textId="77777777" w:rsidR="00973A86" w:rsidRPr="00F02BE6" w:rsidRDefault="00973A86" w:rsidP="003E5D96">
            <w:pPr>
              <w:pStyle w:val="TF"/>
              <w:keepNext/>
              <w:spacing w:after="0"/>
              <w:rPr>
                <w:lang w:eastAsia="en-US"/>
              </w:rPr>
            </w:pPr>
          </w:p>
        </w:tc>
        <w:tc>
          <w:tcPr>
            <w:tcW w:w="967" w:type="dxa"/>
            <w:tcBorders>
              <w:top w:val="single" w:sz="6" w:space="0" w:color="auto"/>
              <w:bottom w:val="single" w:sz="6" w:space="0" w:color="auto"/>
            </w:tcBorders>
          </w:tcPr>
          <w:p w14:paraId="1A39BEDD" w14:textId="77777777" w:rsidR="00973A86" w:rsidRPr="00F02BE6" w:rsidRDefault="00973A86" w:rsidP="003E5D96">
            <w:pPr>
              <w:pStyle w:val="TF"/>
              <w:keepNext/>
              <w:spacing w:after="0"/>
              <w:rPr>
                <w:lang w:eastAsia="en-US"/>
              </w:rPr>
            </w:pPr>
          </w:p>
        </w:tc>
        <w:tc>
          <w:tcPr>
            <w:tcW w:w="945" w:type="dxa"/>
            <w:tcBorders>
              <w:top w:val="single" w:sz="6" w:space="0" w:color="auto"/>
              <w:bottom w:val="single" w:sz="6" w:space="0" w:color="auto"/>
            </w:tcBorders>
          </w:tcPr>
          <w:p w14:paraId="345BF283" w14:textId="77777777" w:rsidR="00973A86" w:rsidRPr="00F02BE6" w:rsidRDefault="00973A86" w:rsidP="003E5D96">
            <w:pPr>
              <w:pStyle w:val="TF"/>
              <w:keepNext/>
              <w:spacing w:after="0"/>
              <w:rPr>
                <w:lang w:eastAsia="en-US"/>
              </w:rPr>
            </w:pPr>
          </w:p>
        </w:tc>
        <w:tc>
          <w:tcPr>
            <w:tcW w:w="1913" w:type="dxa"/>
            <w:gridSpan w:val="2"/>
            <w:tcBorders>
              <w:bottom w:val="single" w:sz="6" w:space="0" w:color="auto"/>
            </w:tcBorders>
          </w:tcPr>
          <w:p w14:paraId="46735758" w14:textId="77777777" w:rsidR="00973A86" w:rsidRPr="00F02BE6" w:rsidRDefault="00973A86" w:rsidP="003E5D96">
            <w:pPr>
              <w:pStyle w:val="TF"/>
              <w:keepNext/>
              <w:spacing w:after="0"/>
              <w:rPr>
                <w:lang w:eastAsia="en-US"/>
              </w:rPr>
            </w:pPr>
            <w:r w:rsidRPr="00F02BE6">
              <w:rPr>
                <w:lang w:eastAsia="en-US"/>
              </w:rPr>
              <w:t>Block</w:t>
            </w:r>
          </w:p>
        </w:tc>
        <w:tc>
          <w:tcPr>
            <w:tcW w:w="957" w:type="dxa"/>
            <w:tcBorders>
              <w:top w:val="single" w:sz="6" w:space="0" w:color="auto"/>
              <w:bottom w:val="single" w:sz="6" w:space="0" w:color="auto"/>
            </w:tcBorders>
          </w:tcPr>
          <w:p w14:paraId="51EA96F2"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2FADA2CC"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334B40A1" w14:textId="77777777" w:rsidR="00973A86" w:rsidRPr="00F02BE6" w:rsidRDefault="00973A86" w:rsidP="003E5D96">
            <w:pPr>
              <w:pStyle w:val="TF"/>
              <w:keepNext/>
              <w:spacing w:after="0"/>
              <w:rPr>
                <w:lang w:eastAsia="en-US"/>
              </w:rPr>
            </w:pPr>
          </w:p>
        </w:tc>
        <w:tc>
          <w:tcPr>
            <w:tcW w:w="2232" w:type="dxa"/>
            <w:gridSpan w:val="2"/>
            <w:tcBorders>
              <w:left w:val="nil"/>
            </w:tcBorders>
          </w:tcPr>
          <w:p w14:paraId="68FB3621" w14:textId="77777777" w:rsidR="00973A86" w:rsidRPr="00F02BE6" w:rsidRDefault="00973A86" w:rsidP="003E5D96">
            <w:pPr>
              <w:pStyle w:val="TAL"/>
            </w:pPr>
            <w:r w:rsidRPr="00F02BE6">
              <w:rPr>
                <w:b/>
              </w:rPr>
              <w:t>octet 23</w:t>
            </w:r>
          </w:p>
          <w:p w14:paraId="0858816F" w14:textId="77777777" w:rsidR="00973A86" w:rsidRPr="00F02BE6" w:rsidRDefault="00973A86" w:rsidP="003E5D96">
            <w:pPr>
              <w:pStyle w:val="TAL"/>
            </w:pPr>
          </w:p>
        </w:tc>
      </w:tr>
    </w:tbl>
    <w:p w14:paraId="733173E2" w14:textId="77777777" w:rsidR="00973A86" w:rsidRPr="00F02BE6" w:rsidRDefault="00973A86" w:rsidP="00973A86">
      <w:pPr>
        <w:pStyle w:val="NF"/>
      </w:pPr>
    </w:p>
    <w:p w14:paraId="4B379C9D" w14:textId="77777777" w:rsidR="00973A86" w:rsidRPr="00F02BE6" w:rsidRDefault="00973A86" w:rsidP="00973A86">
      <w:pPr>
        <w:pStyle w:val="NF"/>
      </w:pPr>
      <w:r w:rsidRPr="00F02BE6">
        <w:t>NOTE:</w:t>
      </w:r>
      <w:r w:rsidRPr="00F02BE6">
        <w:tab/>
        <w:t>The numbering convention specified in 3GPP TS 44.060 applies.</w:t>
      </w:r>
    </w:p>
    <w:p w14:paraId="2F800216" w14:textId="77777777" w:rsidR="00973A86" w:rsidRPr="00F02BE6" w:rsidRDefault="00973A86" w:rsidP="00973A86">
      <w:pPr>
        <w:pStyle w:val="NF"/>
      </w:pPr>
    </w:p>
    <w:p w14:paraId="5CDCD1AB" w14:textId="77777777" w:rsidR="00973A86" w:rsidRPr="00F02BE6" w:rsidRDefault="00973A86" w:rsidP="00973A86">
      <w:pPr>
        <w:pStyle w:val="TF"/>
        <w:keepNext/>
      </w:pPr>
      <w:r w:rsidRPr="00F02BE6">
        <w:t xml:space="preserve">Figure 7.2.2: SACCH uplink block format for MS operating in </w:t>
      </w:r>
      <w:r w:rsidRPr="00F02BE6">
        <w:rPr>
          <w:bCs/>
          <w:i/>
          <w:iCs/>
        </w:rPr>
        <w:t>Iu mode</w:t>
      </w:r>
    </w:p>
    <w:p w14:paraId="1E64787F" w14:textId="77777777" w:rsidR="00973A86" w:rsidRPr="00F02BE6" w:rsidRDefault="00973A86" w:rsidP="00973A86">
      <w:pPr>
        <w:pStyle w:val="Heading2"/>
      </w:pPr>
      <w:bookmarkStart w:id="130" w:name="_Toc517979124"/>
      <w:r w:rsidRPr="00F02BE6">
        <w:t>7.3</w:t>
      </w:r>
      <w:r w:rsidRPr="00F02BE6">
        <w:tab/>
        <w:t>FACCH/SDCCH/CCCH/BCCH/CBCH downlink block format</w:t>
      </w:r>
      <w:bookmarkEnd w:id="130"/>
    </w:p>
    <w:p w14:paraId="0F6F5EC8" w14:textId="77777777" w:rsidR="00973A86" w:rsidRPr="00F02BE6" w:rsidRDefault="00973A86" w:rsidP="00973A86">
      <w:pPr>
        <w:pStyle w:val="Heading3"/>
      </w:pPr>
      <w:bookmarkStart w:id="131" w:name="_Toc517979125"/>
      <w:r w:rsidRPr="00F02BE6">
        <w:t>7.3.1</w:t>
      </w:r>
      <w:r w:rsidRPr="00F02BE6">
        <w:tab/>
        <w:t>CCCH/BCCH/CBCH downlink block format</w:t>
      </w:r>
      <w:bookmarkEnd w:id="131"/>
    </w:p>
    <w:p w14:paraId="3E93CC70" w14:textId="77777777" w:rsidR="00973A86" w:rsidRPr="00F02BE6" w:rsidRDefault="00973A86" w:rsidP="00973A86">
      <w:r w:rsidRPr="00F02BE6">
        <w:t>The 23 octets blocks are used in the downlink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E0E9A6A" w14:textId="77777777" w:rsidTr="003E5D96">
        <w:tblPrEx>
          <w:tblCellMar>
            <w:top w:w="0" w:type="dxa"/>
            <w:bottom w:w="0" w:type="dxa"/>
          </w:tblCellMar>
        </w:tblPrEx>
        <w:trPr>
          <w:jc w:val="center"/>
        </w:trPr>
        <w:tc>
          <w:tcPr>
            <w:tcW w:w="7656" w:type="dxa"/>
            <w:gridSpan w:val="8"/>
          </w:tcPr>
          <w:p w14:paraId="4716BDDA" w14:textId="77777777" w:rsidR="00973A86" w:rsidRPr="00F02BE6" w:rsidRDefault="00973A86" w:rsidP="003E5D96">
            <w:pPr>
              <w:pStyle w:val="TF"/>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4E7E33E1" w14:textId="77777777" w:rsidR="00973A86" w:rsidRPr="00F02BE6" w:rsidRDefault="00973A86" w:rsidP="003E5D96">
            <w:pPr>
              <w:pStyle w:val="TF"/>
              <w:spacing w:after="0"/>
              <w:rPr>
                <w:lang w:eastAsia="en-US"/>
              </w:rPr>
            </w:pPr>
          </w:p>
        </w:tc>
        <w:tc>
          <w:tcPr>
            <w:tcW w:w="957" w:type="dxa"/>
          </w:tcPr>
          <w:p w14:paraId="5A9916DA" w14:textId="77777777" w:rsidR="00973A86" w:rsidRPr="00F02BE6" w:rsidRDefault="00973A86" w:rsidP="003E5D96">
            <w:pPr>
              <w:pStyle w:val="TF"/>
              <w:spacing w:after="0"/>
              <w:rPr>
                <w:lang w:eastAsia="en-US"/>
              </w:rPr>
            </w:pPr>
          </w:p>
        </w:tc>
      </w:tr>
      <w:tr w:rsidR="00973A86" w:rsidRPr="00F02BE6" w14:paraId="14347F75" w14:textId="77777777" w:rsidTr="003E5D96">
        <w:tblPrEx>
          <w:tblCellMar>
            <w:top w:w="0" w:type="dxa"/>
            <w:bottom w:w="0" w:type="dxa"/>
          </w:tblCellMar>
        </w:tblPrEx>
        <w:trPr>
          <w:jc w:val="center"/>
        </w:trPr>
        <w:tc>
          <w:tcPr>
            <w:tcW w:w="957" w:type="dxa"/>
          </w:tcPr>
          <w:p w14:paraId="51469997" w14:textId="77777777" w:rsidR="00973A86" w:rsidRPr="00F02BE6" w:rsidRDefault="00973A86" w:rsidP="003E5D96">
            <w:pPr>
              <w:pStyle w:val="TF"/>
              <w:spacing w:after="0"/>
              <w:rPr>
                <w:lang w:eastAsia="en-US"/>
              </w:rPr>
            </w:pPr>
            <w:r w:rsidRPr="00F02BE6">
              <w:rPr>
                <w:lang w:eastAsia="en-US"/>
              </w:rPr>
              <w:t>8</w:t>
            </w:r>
          </w:p>
        </w:tc>
        <w:tc>
          <w:tcPr>
            <w:tcW w:w="957" w:type="dxa"/>
          </w:tcPr>
          <w:p w14:paraId="1C7F21D4" w14:textId="77777777" w:rsidR="00973A86" w:rsidRPr="00F02BE6" w:rsidRDefault="00973A86" w:rsidP="003E5D96">
            <w:pPr>
              <w:pStyle w:val="TF"/>
              <w:spacing w:after="0"/>
              <w:rPr>
                <w:lang w:eastAsia="en-US"/>
              </w:rPr>
            </w:pPr>
            <w:r w:rsidRPr="00F02BE6">
              <w:rPr>
                <w:lang w:eastAsia="en-US"/>
              </w:rPr>
              <w:t>7</w:t>
            </w:r>
          </w:p>
        </w:tc>
        <w:tc>
          <w:tcPr>
            <w:tcW w:w="957" w:type="dxa"/>
          </w:tcPr>
          <w:p w14:paraId="5441920A" w14:textId="77777777" w:rsidR="00973A86" w:rsidRPr="00F02BE6" w:rsidRDefault="00973A86" w:rsidP="003E5D96">
            <w:pPr>
              <w:pStyle w:val="TF"/>
              <w:spacing w:after="0"/>
              <w:rPr>
                <w:lang w:eastAsia="en-US"/>
              </w:rPr>
            </w:pPr>
            <w:r w:rsidRPr="00F02BE6">
              <w:rPr>
                <w:lang w:eastAsia="en-US"/>
              </w:rPr>
              <w:t>6</w:t>
            </w:r>
          </w:p>
        </w:tc>
        <w:tc>
          <w:tcPr>
            <w:tcW w:w="957" w:type="dxa"/>
          </w:tcPr>
          <w:p w14:paraId="728C632B" w14:textId="77777777" w:rsidR="00973A86" w:rsidRPr="00F02BE6" w:rsidRDefault="00973A86" w:rsidP="003E5D96">
            <w:pPr>
              <w:pStyle w:val="TF"/>
              <w:spacing w:after="0"/>
              <w:rPr>
                <w:lang w:eastAsia="en-US"/>
              </w:rPr>
            </w:pPr>
            <w:r w:rsidRPr="00F02BE6">
              <w:rPr>
                <w:lang w:eastAsia="en-US"/>
              </w:rPr>
              <w:t>5</w:t>
            </w:r>
          </w:p>
        </w:tc>
        <w:tc>
          <w:tcPr>
            <w:tcW w:w="957" w:type="dxa"/>
          </w:tcPr>
          <w:p w14:paraId="0EC56B26" w14:textId="77777777" w:rsidR="00973A86" w:rsidRPr="00F02BE6" w:rsidRDefault="00973A86" w:rsidP="003E5D96">
            <w:pPr>
              <w:pStyle w:val="TF"/>
              <w:spacing w:after="0"/>
              <w:rPr>
                <w:lang w:eastAsia="en-US"/>
              </w:rPr>
            </w:pPr>
            <w:r w:rsidRPr="00F02BE6">
              <w:rPr>
                <w:lang w:eastAsia="en-US"/>
              </w:rPr>
              <w:t>4</w:t>
            </w:r>
          </w:p>
        </w:tc>
        <w:tc>
          <w:tcPr>
            <w:tcW w:w="957" w:type="dxa"/>
          </w:tcPr>
          <w:p w14:paraId="46AC5477" w14:textId="77777777" w:rsidR="00973A86" w:rsidRPr="00F02BE6" w:rsidRDefault="00973A86" w:rsidP="003E5D96">
            <w:pPr>
              <w:pStyle w:val="TF"/>
              <w:spacing w:after="0"/>
              <w:rPr>
                <w:lang w:eastAsia="en-US"/>
              </w:rPr>
            </w:pPr>
            <w:r w:rsidRPr="00F02BE6">
              <w:rPr>
                <w:lang w:eastAsia="en-US"/>
              </w:rPr>
              <w:t>3</w:t>
            </w:r>
          </w:p>
        </w:tc>
        <w:tc>
          <w:tcPr>
            <w:tcW w:w="957" w:type="dxa"/>
          </w:tcPr>
          <w:p w14:paraId="5C3133E4" w14:textId="77777777" w:rsidR="00973A86" w:rsidRPr="00F02BE6" w:rsidRDefault="00973A86" w:rsidP="003E5D96">
            <w:pPr>
              <w:pStyle w:val="TF"/>
              <w:spacing w:after="0"/>
              <w:rPr>
                <w:lang w:eastAsia="en-US"/>
              </w:rPr>
            </w:pPr>
            <w:r w:rsidRPr="00F02BE6">
              <w:rPr>
                <w:lang w:eastAsia="en-US"/>
              </w:rPr>
              <w:t>2</w:t>
            </w:r>
          </w:p>
        </w:tc>
        <w:tc>
          <w:tcPr>
            <w:tcW w:w="957" w:type="dxa"/>
          </w:tcPr>
          <w:p w14:paraId="66A0A9C9" w14:textId="77777777" w:rsidR="00973A86" w:rsidRPr="00F02BE6" w:rsidRDefault="00973A86" w:rsidP="003E5D96">
            <w:pPr>
              <w:pStyle w:val="TF"/>
              <w:spacing w:after="0"/>
              <w:rPr>
                <w:lang w:eastAsia="en-US"/>
              </w:rPr>
            </w:pPr>
            <w:r w:rsidRPr="00F02BE6">
              <w:rPr>
                <w:lang w:eastAsia="en-US"/>
              </w:rPr>
              <w:t>1</w:t>
            </w:r>
          </w:p>
        </w:tc>
        <w:tc>
          <w:tcPr>
            <w:tcW w:w="957" w:type="dxa"/>
          </w:tcPr>
          <w:p w14:paraId="3C9E7CCE" w14:textId="77777777" w:rsidR="00973A86" w:rsidRPr="00F02BE6" w:rsidRDefault="00973A86" w:rsidP="003E5D96">
            <w:pPr>
              <w:pStyle w:val="TF"/>
              <w:spacing w:after="0"/>
              <w:rPr>
                <w:lang w:eastAsia="en-US"/>
              </w:rPr>
            </w:pPr>
          </w:p>
        </w:tc>
        <w:tc>
          <w:tcPr>
            <w:tcW w:w="957" w:type="dxa"/>
          </w:tcPr>
          <w:p w14:paraId="2726BD2F" w14:textId="77777777" w:rsidR="00973A86" w:rsidRPr="00F02BE6" w:rsidRDefault="00973A86" w:rsidP="003E5D96">
            <w:pPr>
              <w:pStyle w:val="TF"/>
              <w:spacing w:after="0"/>
              <w:rPr>
                <w:lang w:eastAsia="en-US"/>
              </w:rPr>
            </w:pPr>
          </w:p>
        </w:tc>
      </w:tr>
      <w:tr w:rsidR="00973A86" w:rsidRPr="00F02BE6" w14:paraId="6752F285"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3D0A54A4" w14:textId="77777777" w:rsidR="00973A86" w:rsidRPr="00F02BE6" w:rsidRDefault="00973A86" w:rsidP="003E5D96">
            <w:pPr>
              <w:pStyle w:val="TF"/>
              <w:spacing w:after="0"/>
              <w:rPr>
                <w:lang w:eastAsia="en-US"/>
              </w:rPr>
            </w:pPr>
          </w:p>
        </w:tc>
        <w:tc>
          <w:tcPr>
            <w:tcW w:w="957" w:type="dxa"/>
            <w:tcBorders>
              <w:left w:val="nil"/>
            </w:tcBorders>
          </w:tcPr>
          <w:p w14:paraId="505DE6B4" w14:textId="77777777" w:rsidR="00973A86" w:rsidRPr="00F02BE6" w:rsidRDefault="00973A86" w:rsidP="003E5D96">
            <w:pPr>
              <w:pStyle w:val="TF"/>
              <w:spacing w:after="0"/>
              <w:rPr>
                <w:lang w:eastAsia="en-US"/>
              </w:rPr>
            </w:pPr>
            <w:r w:rsidRPr="00F02BE6">
              <w:rPr>
                <w:sz w:val="22"/>
                <w:lang w:eastAsia="en-US"/>
              </w:rPr>
              <w:t>octet 1</w:t>
            </w:r>
          </w:p>
        </w:tc>
        <w:tc>
          <w:tcPr>
            <w:tcW w:w="957" w:type="dxa"/>
          </w:tcPr>
          <w:p w14:paraId="3D685A09" w14:textId="77777777" w:rsidR="00973A86" w:rsidRPr="00F02BE6" w:rsidRDefault="00973A86" w:rsidP="003E5D96">
            <w:pPr>
              <w:pStyle w:val="TF"/>
              <w:spacing w:after="0"/>
              <w:rPr>
                <w:lang w:eastAsia="en-US"/>
              </w:rPr>
            </w:pPr>
          </w:p>
        </w:tc>
      </w:tr>
      <w:tr w:rsidR="00973A86" w:rsidRPr="00F02BE6" w14:paraId="62A9D33C" w14:textId="77777777" w:rsidTr="003E5D96">
        <w:tblPrEx>
          <w:tblCellMar>
            <w:top w:w="0" w:type="dxa"/>
            <w:bottom w:w="0" w:type="dxa"/>
          </w:tblCellMar>
        </w:tblPrEx>
        <w:trPr>
          <w:jc w:val="center"/>
        </w:trPr>
        <w:tc>
          <w:tcPr>
            <w:tcW w:w="957" w:type="dxa"/>
            <w:tcBorders>
              <w:left w:val="single" w:sz="6" w:space="0" w:color="auto"/>
            </w:tcBorders>
          </w:tcPr>
          <w:p w14:paraId="742EBDB1"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4030264A"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239A972" w14:textId="77777777" w:rsidR="00973A86" w:rsidRPr="00F02BE6" w:rsidRDefault="00973A86" w:rsidP="003E5D96">
            <w:pPr>
              <w:pStyle w:val="TF"/>
              <w:spacing w:after="0"/>
              <w:rPr>
                <w:lang w:eastAsia="en-US"/>
              </w:rPr>
            </w:pPr>
          </w:p>
        </w:tc>
        <w:tc>
          <w:tcPr>
            <w:tcW w:w="1914" w:type="dxa"/>
            <w:gridSpan w:val="2"/>
          </w:tcPr>
          <w:p w14:paraId="4926359B" w14:textId="77777777" w:rsidR="00973A86" w:rsidRPr="00F02BE6" w:rsidRDefault="00973A86" w:rsidP="003E5D96">
            <w:pPr>
              <w:pStyle w:val="TF"/>
              <w:spacing w:after="0"/>
              <w:rPr>
                <w:lang w:eastAsia="en-US"/>
              </w:rPr>
            </w:pPr>
            <w:r w:rsidRPr="00F02BE6">
              <w:rPr>
                <w:sz w:val="22"/>
                <w:lang w:eastAsia="en-US"/>
              </w:rPr>
              <w:t>23</w:t>
            </w:r>
          </w:p>
        </w:tc>
        <w:tc>
          <w:tcPr>
            <w:tcW w:w="957" w:type="dxa"/>
            <w:tcBorders>
              <w:bottom w:val="single" w:sz="6" w:space="0" w:color="auto"/>
            </w:tcBorders>
          </w:tcPr>
          <w:p w14:paraId="59E3682E"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042083A2" w14:textId="77777777" w:rsidR="00973A86" w:rsidRPr="00F02BE6" w:rsidRDefault="00973A86" w:rsidP="003E5D96">
            <w:pPr>
              <w:pStyle w:val="TF"/>
              <w:spacing w:after="0"/>
              <w:rPr>
                <w:lang w:eastAsia="en-US"/>
              </w:rPr>
            </w:pPr>
          </w:p>
        </w:tc>
        <w:tc>
          <w:tcPr>
            <w:tcW w:w="957" w:type="dxa"/>
            <w:tcBorders>
              <w:right w:val="single" w:sz="6" w:space="0" w:color="auto"/>
            </w:tcBorders>
          </w:tcPr>
          <w:p w14:paraId="6E6685F0" w14:textId="77777777" w:rsidR="00973A86" w:rsidRPr="00F02BE6" w:rsidRDefault="00973A86" w:rsidP="003E5D96">
            <w:pPr>
              <w:pStyle w:val="TF"/>
              <w:spacing w:after="0"/>
              <w:rPr>
                <w:lang w:eastAsia="en-US"/>
              </w:rPr>
            </w:pPr>
          </w:p>
        </w:tc>
        <w:tc>
          <w:tcPr>
            <w:tcW w:w="957" w:type="dxa"/>
            <w:tcBorders>
              <w:left w:val="nil"/>
            </w:tcBorders>
          </w:tcPr>
          <w:p w14:paraId="6E2D28D8" w14:textId="77777777" w:rsidR="00973A86" w:rsidRPr="00F02BE6" w:rsidRDefault="00973A86" w:rsidP="003E5D96">
            <w:pPr>
              <w:pStyle w:val="TF"/>
              <w:spacing w:after="0"/>
              <w:rPr>
                <w:lang w:eastAsia="en-US"/>
              </w:rPr>
            </w:pPr>
          </w:p>
        </w:tc>
        <w:tc>
          <w:tcPr>
            <w:tcW w:w="957" w:type="dxa"/>
            <w:tcBorders>
              <w:left w:val="nil"/>
            </w:tcBorders>
          </w:tcPr>
          <w:p w14:paraId="5584CC98" w14:textId="77777777" w:rsidR="00973A86" w:rsidRPr="00F02BE6" w:rsidRDefault="00973A86" w:rsidP="003E5D96">
            <w:pPr>
              <w:pStyle w:val="TF"/>
              <w:spacing w:after="0"/>
              <w:rPr>
                <w:lang w:eastAsia="en-US"/>
              </w:rPr>
            </w:pPr>
          </w:p>
        </w:tc>
      </w:tr>
      <w:tr w:rsidR="00973A86" w:rsidRPr="00F02BE6" w14:paraId="5B49F9B8"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281993D8" w14:textId="77777777" w:rsidR="00973A86" w:rsidRPr="00F02BE6" w:rsidRDefault="00973A86" w:rsidP="003E5D96">
            <w:pPr>
              <w:pStyle w:val="TF"/>
              <w:spacing w:after="0"/>
              <w:rPr>
                <w:lang w:eastAsia="en-US"/>
              </w:rPr>
            </w:pPr>
          </w:p>
        </w:tc>
        <w:tc>
          <w:tcPr>
            <w:tcW w:w="957" w:type="dxa"/>
          </w:tcPr>
          <w:p w14:paraId="78498049" w14:textId="77777777" w:rsidR="00973A86" w:rsidRPr="00F02BE6" w:rsidRDefault="00973A86" w:rsidP="003E5D96">
            <w:pPr>
              <w:pStyle w:val="TF"/>
              <w:spacing w:after="0"/>
              <w:rPr>
                <w:lang w:eastAsia="en-US"/>
              </w:rPr>
            </w:pPr>
          </w:p>
        </w:tc>
        <w:tc>
          <w:tcPr>
            <w:tcW w:w="957" w:type="dxa"/>
          </w:tcPr>
          <w:p w14:paraId="36CB60EA" w14:textId="77777777" w:rsidR="00973A86" w:rsidRPr="00F02BE6" w:rsidRDefault="00973A86" w:rsidP="003E5D96">
            <w:pPr>
              <w:pStyle w:val="TF"/>
              <w:spacing w:after="0"/>
              <w:rPr>
                <w:lang w:eastAsia="en-US"/>
              </w:rPr>
            </w:pPr>
          </w:p>
        </w:tc>
        <w:tc>
          <w:tcPr>
            <w:tcW w:w="1914" w:type="dxa"/>
            <w:gridSpan w:val="2"/>
          </w:tcPr>
          <w:p w14:paraId="3351B62B" w14:textId="77777777" w:rsidR="00973A86" w:rsidRPr="00F02BE6" w:rsidRDefault="00973A86" w:rsidP="003E5D96">
            <w:pPr>
              <w:pStyle w:val="TF"/>
              <w:spacing w:after="0"/>
              <w:rPr>
                <w:lang w:eastAsia="en-US"/>
              </w:rPr>
            </w:pPr>
            <w:r w:rsidRPr="00F02BE6">
              <w:rPr>
                <w:sz w:val="22"/>
                <w:lang w:eastAsia="en-US"/>
              </w:rPr>
              <w:t>octets</w:t>
            </w:r>
          </w:p>
        </w:tc>
        <w:tc>
          <w:tcPr>
            <w:tcW w:w="957" w:type="dxa"/>
          </w:tcPr>
          <w:p w14:paraId="60C65C32" w14:textId="77777777" w:rsidR="00973A86" w:rsidRPr="00F02BE6" w:rsidRDefault="00973A86" w:rsidP="003E5D96">
            <w:pPr>
              <w:pStyle w:val="TF"/>
              <w:spacing w:after="0"/>
              <w:rPr>
                <w:lang w:eastAsia="en-US"/>
              </w:rPr>
            </w:pPr>
          </w:p>
        </w:tc>
        <w:tc>
          <w:tcPr>
            <w:tcW w:w="957" w:type="dxa"/>
          </w:tcPr>
          <w:p w14:paraId="34CBDC6E"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0BD441E1" w14:textId="77777777" w:rsidR="00973A86" w:rsidRPr="00F02BE6" w:rsidRDefault="00973A86" w:rsidP="003E5D96">
            <w:pPr>
              <w:pStyle w:val="TF"/>
              <w:spacing w:after="0"/>
              <w:rPr>
                <w:lang w:eastAsia="en-US"/>
              </w:rPr>
            </w:pPr>
          </w:p>
        </w:tc>
        <w:tc>
          <w:tcPr>
            <w:tcW w:w="1914" w:type="dxa"/>
            <w:gridSpan w:val="2"/>
            <w:tcBorders>
              <w:left w:val="nil"/>
            </w:tcBorders>
          </w:tcPr>
          <w:p w14:paraId="68F00703" w14:textId="77777777" w:rsidR="00973A86" w:rsidRPr="00F02BE6" w:rsidRDefault="00973A86" w:rsidP="003E5D96">
            <w:pPr>
              <w:pStyle w:val="TF"/>
              <w:spacing w:after="0"/>
              <w:rPr>
                <w:lang w:eastAsia="en-US"/>
              </w:rPr>
            </w:pPr>
          </w:p>
        </w:tc>
      </w:tr>
      <w:tr w:rsidR="00973A86" w:rsidRPr="00F02BE6" w14:paraId="7D118890" w14:textId="77777777" w:rsidTr="003E5D96">
        <w:tblPrEx>
          <w:tblCellMar>
            <w:top w:w="0" w:type="dxa"/>
            <w:bottom w:w="0" w:type="dxa"/>
          </w:tblCellMar>
        </w:tblPrEx>
        <w:trPr>
          <w:jc w:val="center"/>
        </w:trPr>
        <w:tc>
          <w:tcPr>
            <w:tcW w:w="957" w:type="dxa"/>
          </w:tcPr>
          <w:p w14:paraId="3FFDFCCF" w14:textId="77777777" w:rsidR="00973A86" w:rsidRPr="00F02BE6" w:rsidRDefault="00973A86" w:rsidP="003E5D96">
            <w:pPr>
              <w:pStyle w:val="TAL"/>
            </w:pPr>
            <w:r w:rsidRPr="00F02BE6">
              <w:t>:</w:t>
            </w:r>
          </w:p>
        </w:tc>
        <w:tc>
          <w:tcPr>
            <w:tcW w:w="957" w:type="dxa"/>
          </w:tcPr>
          <w:p w14:paraId="0DD8596F" w14:textId="77777777" w:rsidR="00973A86" w:rsidRPr="00F02BE6" w:rsidRDefault="00973A86" w:rsidP="003E5D96">
            <w:pPr>
              <w:pStyle w:val="TF"/>
              <w:spacing w:after="0"/>
              <w:rPr>
                <w:lang w:eastAsia="en-US"/>
              </w:rPr>
            </w:pPr>
          </w:p>
        </w:tc>
        <w:tc>
          <w:tcPr>
            <w:tcW w:w="957" w:type="dxa"/>
          </w:tcPr>
          <w:p w14:paraId="3FEBAEB2" w14:textId="77777777" w:rsidR="00973A86" w:rsidRPr="00F02BE6" w:rsidRDefault="00973A86" w:rsidP="003E5D96">
            <w:pPr>
              <w:pStyle w:val="TF"/>
              <w:spacing w:after="0"/>
              <w:rPr>
                <w:lang w:eastAsia="en-US"/>
              </w:rPr>
            </w:pPr>
          </w:p>
        </w:tc>
        <w:tc>
          <w:tcPr>
            <w:tcW w:w="957" w:type="dxa"/>
          </w:tcPr>
          <w:p w14:paraId="4F99C56B" w14:textId="77777777" w:rsidR="00973A86" w:rsidRPr="00F02BE6" w:rsidRDefault="00973A86" w:rsidP="003E5D96">
            <w:pPr>
              <w:pStyle w:val="TF"/>
              <w:spacing w:after="0"/>
              <w:rPr>
                <w:lang w:eastAsia="en-US"/>
              </w:rPr>
            </w:pPr>
          </w:p>
        </w:tc>
        <w:tc>
          <w:tcPr>
            <w:tcW w:w="957" w:type="dxa"/>
          </w:tcPr>
          <w:p w14:paraId="59378325" w14:textId="77777777" w:rsidR="00973A86" w:rsidRPr="00F02BE6" w:rsidRDefault="00973A86" w:rsidP="003E5D96">
            <w:pPr>
              <w:pStyle w:val="TF"/>
              <w:spacing w:after="0"/>
              <w:rPr>
                <w:lang w:eastAsia="en-US"/>
              </w:rPr>
            </w:pPr>
          </w:p>
        </w:tc>
        <w:tc>
          <w:tcPr>
            <w:tcW w:w="957" w:type="dxa"/>
          </w:tcPr>
          <w:p w14:paraId="41AF0426" w14:textId="77777777" w:rsidR="00973A86" w:rsidRPr="00F02BE6" w:rsidRDefault="00973A86" w:rsidP="003E5D96">
            <w:pPr>
              <w:pStyle w:val="TF"/>
              <w:spacing w:after="0"/>
              <w:rPr>
                <w:lang w:eastAsia="en-US"/>
              </w:rPr>
            </w:pPr>
          </w:p>
        </w:tc>
        <w:tc>
          <w:tcPr>
            <w:tcW w:w="957" w:type="dxa"/>
          </w:tcPr>
          <w:p w14:paraId="723EFA3F" w14:textId="77777777" w:rsidR="00973A86" w:rsidRPr="00F02BE6" w:rsidRDefault="00973A86" w:rsidP="003E5D96">
            <w:pPr>
              <w:pStyle w:val="TF"/>
              <w:spacing w:after="0"/>
              <w:rPr>
                <w:lang w:eastAsia="en-US"/>
              </w:rPr>
            </w:pPr>
          </w:p>
        </w:tc>
        <w:tc>
          <w:tcPr>
            <w:tcW w:w="957" w:type="dxa"/>
          </w:tcPr>
          <w:p w14:paraId="751337EC" w14:textId="77777777" w:rsidR="00973A86" w:rsidRPr="00F02BE6" w:rsidRDefault="00973A86" w:rsidP="003E5D96">
            <w:pPr>
              <w:pStyle w:val="TAR"/>
            </w:pPr>
            <w:r w:rsidRPr="00F02BE6">
              <w:t>:</w:t>
            </w:r>
          </w:p>
        </w:tc>
        <w:tc>
          <w:tcPr>
            <w:tcW w:w="957" w:type="dxa"/>
          </w:tcPr>
          <w:p w14:paraId="7D554E71" w14:textId="77777777" w:rsidR="00973A86" w:rsidRPr="00F02BE6" w:rsidRDefault="00973A86" w:rsidP="003E5D96">
            <w:pPr>
              <w:pStyle w:val="TF"/>
              <w:spacing w:after="0"/>
              <w:rPr>
                <w:lang w:eastAsia="en-US"/>
              </w:rPr>
            </w:pPr>
          </w:p>
        </w:tc>
        <w:tc>
          <w:tcPr>
            <w:tcW w:w="957" w:type="dxa"/>
          </w:tcPr>
          <w:p w14:paraId="4CAF530A" w14:textId="77777777" w:rsidR="00973A86" w:rsidRPr="00F02BE6" w:rsidRDefault="00973A86" w:rsidP="003E5D96">
            <w:pPr>
              <w:pStyle w:val="TF"/>
              <w:spacing w:after="0"/>
              <w:rPr>
                <w:lang w:eastAsia="en-US"/>
              </w:rPr>
            </w:pPr>
          </w:p>
        </w:tc>
      </w:tr>
      <w:tr w:rsidR="00973A86" w:rsidRPr="00F02BE6" w14:paraId="46D6B70E" w14:textId="77777777" w:rsidTr="003E5D96">
        <w:tblPrEx>
          <w:tblCellMar>
            <w:top w:w="0" w:type="dxa"/>
            <w:bottom w:w="0" w:type="dxa"/>
          </w:tblCellMar>
        </w:tblPrEx>
        <w:trPr>
          <w:jc w:val="center"/>
        </w:trPr>
        <w:tc>
          <w:tcPr>
            <w:tcW w:w="957" w:type="dxa"/>
          </w:tcPr>
          <w:p w14:paraId="24B0E5AA" w14:textId="77777777" w:rsidR="00973A86" w:rsidRPr="00F02BE6" w:rsidRDefault="00973A86" w:rsidP="003E5D96">
            <w:pPr>
              <w:pStyle w:val="TAL"/>
            </w:pPr>
            <w:r w:rsidRPr="00F02BE6">
              <w:t>:</w:t>
            </w:r>
          </w:p>
        </w:tc>
        <w:tc>
          <w:tcPr>
            <w:tcW w:w="957" w:type="dxa"/>
          </w:tcPr>
          <w:p w14:paraId="31676D38" w14:textId="77777777" w:rsidR="00973A86" w:rsidRPr="00F02BE6" w:rsidRDefault="00973A86" w:rsidP="003E5D96">
            <w:pPr>
              <w:pStyle w:val="TF"/>
              <w:spacing w:after="0"/>
              <w:rPr>
                <w:lang w:eastAsia="en-US"/>
              </w:rPr>
            </w:pPr>
          </w:p>
        </w:tc>
        <w:tc>
          <w:tcPr>
            <w:tcW w:w="957" w:type="dxa"/>
          </w:tcPr>
          <w:p w14:paraId="67D5DB9A" w14:textId="77777777" w:rsidR="00973A86" w:rsidRPr="00F02BE6" w:rsidRDefault="00973A86" w:rsidP="003E5D96">
            <w:pPr>
              <w:pStyle w:val="TF"/>
              <w:spacing w:after="0"/>
              <w:rPr>
                <w:lang w:eastAsia="en-US"/>
              </w:rPr>
            </w:pPr>
          </w:p>
        </w:tc>
        <w:tc>
          <w:tcPr>
            <w:tcW w:w="957" w:type="dxa"/>
          </w:tcPr>
          <w:p w14:paraId="1256901E" w14:textId="77777777" w:rsidR="00973A86" w:rsidRPr="00F02BE6" w:rsidRDefault="00973A86" w:rsidP="003E5D96">
            <w:pPr>
              <w:pStyle w:val="TF"/>
              <w:spacing w:after="0"/>
              <w:rPr>
                <w:lang w:eastAsia="en-US"/>
              </w:rPr>
            </w:pPr>
          </w:p>
        </w:tc>
        <w:tc>
          <w:tcPr>
            <w:tcW w:w="957" w:type="dxa"/>
          </w:tcPr>
          <w:p w14:paraId="1DE39B54" w14:textId="77777777" w:rsidR="00973A86" w:rsidRPr="00F02BE6" w:rsidRDefault="00973A86" w:rsidP="003E5D96">
            <w:pPr>
              <w:pStyle w:val="TF"/>
              <w:spacing w:after="0"/>
              <w:rPr>
                <w:lang w:eastAsia="en-US"/>
              </w:rPr>
            </w:pPr>
          </w:p>
        </w:tc>
        <w:tc>
          <w:tcPr>
            <w:tcW w:w="957" w:type="dxa"/>
          </w:tcPr>
          <w:p w14:paraId="3FCAA37B" w14:textId="77777777" w:rsidR="00973A86" w:rsidRPr="00F02BE6" w:rsidRDefault="00973A86" w:rsidP="003E5D96">
            <w:pPr>
              <w:pStyle w:val="TF"/>
              <w:spacing w:after="0"/>
              <w:rPr>
                <w:lang w:eastAsia="en-US"/>
              </w:rPr>
            </w:pPr>
          </w:p>
        </w:tc>
        <w:tc>
          <w:tcPr>
            <w:tcW w:w="957" w:type="dxa"/>
          </w:tcPr>
          <w:p w14:paraId="5BEE87D7" w14:textId="77777777" w:rsidR="00973A86" w:rsidRPr="00F02BE6" w:rsidRDefault="00973A86" w:rsidP="003E5D96">
            <w:pPr>
              <w:pStyle w:val="TF"/>
              <w:spacing w:after="0"/>
              <w:rPr>
                <w:lang w:eastAsia="en-US"/>
              </w:rPr>
            </w:pPr>
          </w:p>
        </w:tc>
        <w:tc>
          <w:tcPr>
            <w:tcW w:w="957" w:type="dxa"/>
          </w:tcPr>
          <w:p w14:paraId="68DE1AFF" w14:textId="77777777" w:rsidR="00973A86" w:rsidRPr="00F02BE6" w:rsidRDefault="00973A86" w:rsidP="003E5D96">
            <w:pPr>
              <w:pStyle w:val="TAR"/>
            </w:pPr>
            <w:r w:rsidRPr="00F02BE6">
              <w:t>:</w:t>
            </w:r>
          </w:p>
        </w:tc>
        <w:tc>
          <w:tcPr>
            <w:tcW w:w="957" w:type="dxa"/>
          </w:tcPr>
          <w:p w14:paraId="2BBE84F3" w14:textId="77777777" w:rsidR="00973A86" w:rsidRPr="00F02BE6" w:rsidRDefault="00973A86" w:rsidP="003E5D96">
            <w:pPr>
              <w:pStyle w:val="TF"/>
              <w:spacing w:after="0"/>
              <w:rPr>
                <w:lang w:eastAsia="en-US"/>
              </w:rPr>
            </w:pPr>
          </w:p>
        </w:tc>
        <w:tc>
          <w:tcPr>
            <w:tcW w:w="957" w:type="dxa"/>
          </w:tcPr>
          <w:p w14:paraId="46FF2FB9" w14:textId="77777777" w:rsidR="00973A86" w:rsidRPr="00F02BE6" w:rsidRDefault="00973A86" w:rsidP="003E5D96">
            <w:pPr>
              <w:pStyle w:val="TF"/>
              <w:spacing w:after="0"/>
              <w:rPr>
                <w:lang w:eastAsia="en-US"/>
              </w:rPr>
            </w:pPr>
          </w:p>
        </w:tc>
      </w:tr>
      <w:tr w:rsidR="00973A86" w:rsidRPr="00F02BE6" w14:paraId="588F224E" w14:textId="77777777" w:rsidTr="003E5D96">
        <w:tblPrEx>
          <w:tblCellMar>
            <w:top w:w="0" w:type="dxa"/>
            <w:bottom w:w="0" w:type="dxa"/>
          </w:tblCellMar>
        </w:tblPrEx>
        <w:trPr>
          <w:jc w:val="center"/>
        </w:trPr>
        <w:tc>
          <w:tcPr>
            <w:tcW w:w="957" w:type="dxa"/>
          </w:tcPr>
          <w:p w14:paraId="36396EAD" w14:textId="77777777" w:rsidR="00973A86" w:rsidRPr="00F02BE6" w:rsidRDefault="00973A86" w:rsidP="003E5D96">
            <w:pPr>
              <w:pStyle w:val="TAL"/>
            </w:pPr>
            <w:r w:rsidRPr="00F02BE6">
              <w:t>:</w:t>
            </w:r>
          </w:p>
        </w:tc>
        <w:tc>
          <w:tcPr>
            <w:tcW w:w="957" w:type="dxa"/>
          </w:tcPr>
          <w:p w14:paraId="5457AD7A" w14:textId="77777777" w:rsidR="00973A86" w:rsidRPr="00F02BE6" w:rsidRDefault="00973A86" w:rsidP="003E5D96">
            <w:pPr>
              <w:pStyle w:val="TF"/>
              <w:spacing w:after="0"/>
              <w:rPr>
                <w:lang w:eastAsia="en-US"/>
              </w:rPr>
            </w:pPr>
          </w:p>
        </w:tc>
        <w:tc>
          <w:tcPr>
            <w:tcW w:w="957" w:type="dxa"/>
          </w:tcPr>
          <w:p w14:paraId="42A6F7DD" w14:textId="77777777" w:rsidR="00973A86" w:rsidRPr="00F02BE6" w:rsidRDefault="00973A86" w:rsidP="003E5D96">
            <w:pPr>
              <w:pStyle w:val="TF"/>
              <w:spacing w:after="0"/>
              <w:rPr>
                <w:lang w:eastAsia="en-US"/>
              </w:rPr>
            </w:pPr>
          </w:p>
        </w:tc>
        <w:tc>
          <w:tcPr>
            <w:tcW w:w="957" w:type="dxa"/>
          </w:tcPr>
          <w:p w14:paraId="1A7FAB42" w14:textId="77777777" w:rsidR="00973A86" w:rsidRPr="00F02BE6" w:rsidRDefault="00973A86" w:rsidP="003E5D96">
            <w:pPr>
              <w:pStyle w:val="TF"/>
              <w:spacing w:after="0"/>
              <w:rPr>
                <w:lang w:eastAsia="en-US"/>
              </w:rPr>
            </w:pPr>
          </w:p>
        </w:tc>
        <w:tc>
          <w:tcPr>
            <w:tcW w:w="957" w:type="dxa"/>
          </w:tcPr>
          <w:p w14:paraId="2ED9D1E1" w14:textId="77777777" w:rsidR="00973A86" w:rsidRPr="00F02BE6" w:rsidRDefault="00973A86" w:rsidP="003E5D96">
            <w:pPr>
              <w:pStyle w:val="TF"/>
              <w:spacing w:after="0"/>
              <w:rPr>
                <w:lang w:eastAsia="en-US"/>
              </w:rPr>
            </w:pPr>
          </w:p>
        </w:tc>
        <w:tc>
          <w:tcPr>
            <w:tcW w:w="957" w:type="dxa"/>
          </w:tcPr>
          <w:p w14:paraId="7555627A" w14:textId="77777777" w:rsidR="00973A86" w:rsidRPr="00F02BE6" w:rsidRDefault="00973A86" w:rsidP="003E5D96">
            <w:pPr>
              <w:pStyle w:val="TF"/>
              <w:spacing w:after="0"/>
              <w:rPr>
                <w:lang w:eastAsia="en-US"/>
              </w:rPr>
            </w:pPr>
          </w:p>
        </w:tc>
        <w:tc>
          <w:tcPr>
            <w:tcW w:w="957" w:type="dxa"/>
          </w:tcPr>
          <w:p w14:paraId="67AFD5EF" w14:textId="77777777" w:rsidR="00973A86" w:rsidRPr="00F02BE6" w:rsidRDefault="00973A86" w:rsidP="003E5D96">
            <w:pPr>
              <w:pStyle w:val="TF"/>
              <w:spacing w:after="0"/>
              <w:rPr>
                <w:lang w:eastAsia="en-US"/>
              </w:rPr>
            </w:pPr>
          </w:p>
        </w:tc>
        <w:tc>
          <w:tcPr>
            <w:tcW w:w="957" w:type="dxa"/>
          </w:tcPr>
          <w:p w14:paraId="5FAF1627" w14:textId="77777777" w:rsidR="00973A86" w:rsidRPr="00F02BE6" w:rsidRDefault="00973A86" w:rsidP="003E5D96">
            <w:pPr>
              <w:pStyle w:val="TAR"/>
            </w:pPr>
            <w:r w:rsidRPr="00F02BE6">
              <w:t>:</w:t>
            </w:r>
          </w:p>
        </w:tc>
        <w:tc>
          <w:tcPr>
            <w:tcW w:w="957" w:type="dxa"/>
          </w:tcPr>
          <w:p w14:paraId="5AF1B853" w14:textId="77777777" w:rsidR="00973A86" w:rsidRPr="00F02BE6" w:rsidRDefault="00973A86" w:rsidP="003E5D96">
            <w:pPr>
              <w:pStyle w:val="TF"/>
              <w:spacing w:after="0"/>
              <w:rPr>
                <w:lang w:eastAsia="en-US"/>
              </w:rPr>
            </w:pPr>
          </w:p>
        </w:tc>
        <w:tc>
          <w:tcPr>
            <w:tcW w:w="957" w:type="dxa"/>
          </w:tcPr>
          <w:p w14:paraId="0639200C" w14:textId="77777777" w:rsidR="00973A86" w:rsidRPr="00F02BE6" w:rsidRDefault="00973A86" w:rsidP="003E5D96">
            <w:pPr>
              <w:pStyle w:val="TF"/>
              <w:spacing w:after="0"/>
              <w:rPr>
                <w:lang w:eastAsia="en-US"/>
              </w:rPr>
            </w:pPr>
          </w:p>
        </w:tc>
      </w:tr>
      <w:tr w:rsidR="00973A86" w:rsidRPr="00F02BE6" w14:paraId="793DF4D0"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06240226" w14:textId="77777777" w:rsidR="00973A86" w:rsidRPr="00F02BE6" w:rsidRDefault="00973A86" w:rsidP="003E5D96">
            <w:pPr>
              <w:pStyle w:val="TF"/>
              <w:spacing w:after="0"/>
              <w:rPr>
                <w:lang w:eastAsia="en-US"/>
              </w:rPr>
            </w:pPr>
          </w:p>
        </w:tc>
        <w:tc>
          <w:tcPr>
            <w:tcW w:w="957" w:type="dxa"/>
          </w:tcPr>
          <w:p w14:paraId="2E73304A" w14:textId="77777777" w:rsidR="00973A86" w:rsidRPr="00F02BE6" w:rsidRDefault="00973A86" w:rsidP="003E5D96">
            <w:pPr>
              <w:pStyle w:val="TF"/>
              <w:spacing w:after="0"/>
              <w:rPr>
                <w:lang w:eastAsia="en-US"/>
              </w:rPr>
            </w:pPr>
          </w:p>
        </w:tc>
        <w:tc>
          <w:tcPr>
            <w:tcW w:w="957" w:type="dxa"/>
          </w:tcPr>
          <w:p w14:paraId="14106179" w14:textId="77777777" w:rsidR="00973A86" w:rsidRPr="00F02BE6" w:rsidRDefault="00973A86" w:rsidP="003E5D96">
            <w:pPr>
              <w:pStyle w:val="TF"/>
              <w:spacing w:after="0"/>
              <w:rPr>
                <w:lang w:eastAsia="en-US"/>
              </w:rPr>
            </w:pPr>
          </w:p>
        </w:tc>
        <w:tc>
          <w:tcPr>
            <w:tcW w:w="1914" w:type="dxa"/>
            <w:gridSpan w:val="2"/>
          </w:tcPr>
          <w:p w14:paraId="53782996" w14:textId="77777777" w:rsidR="00973A86" w:rsidRPr="00F02BE6" w:rsidRDefault="00973A86" w:rsidP="003E5D96">
            <w:pPr>
              <w:pStyle w:val="TF"/>
              <w:spacing w:after="0"/>
              <w:rPr>
                <w:lang w:eastAsia="en-US"/>
              </w:rPr>
            </w:pPr>
            <w:r w:rsidRPr="00F02BE6">
              <w:rPr>
                <w:sz w:val="22"/>
                <w:lang w:eastAsia="en-US"/>
              </w:rPr>
              <w:t xml:space="preserve">layer 2 </w:t>
            </w:r>
          </w:p>
        </w:tc>
        <w:tc>
          <w:tcPr>
            <w:tcW w:w="957" w:type="dxa"/>
          </w:tcPr>
          <w:p w14:paraId="43E03609" w14:textId="77777777" w:rsidR="00973A86" w:rsidRPr="00F02BE6" w:rsidRDefault="00973A86" w:rsidP="003E5D96">
            <w:pPr>
              <w:pStyle w:val="TF"/>
              <w:spacing w:after="0"/>
              <w:rPr>
                <w:lang w:eastAsia="en-US"/>
              </w:rPr>
            </w:pPr>
          </w:p>
        </w:tc>
        <w:tc>
          <w:tcPr>
            <w:tcW w:w="957" w:type="dxa"/>
          </w:tcPr>
          <w:p w14:paraId="0B85C93F"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26861E6D" w14:textId="77777777" w:rsidR="00973A86" w:rsidRPr="00F02BE6" w:rsidRDefault="00973A86" w:rsidP="003E5D96">
            <w:pPr>
              <w:pStyle w:val="TF"/>
              <w:spacing w:after="0"/>
              <w:rPr>
                <w:lang w:eastAsia="en-US"/>
              </w:rPr>
            </w:pPr>
          </w:p>
        </w:tc>
        <w:tc>
          <w:tcPr>
            <w:tcW w:w="957" w:type="dxa"/>
            <w:tcBorders>
              <w:left w:val="nil"/>
            </w:tcBorders>
          </w:tcPr>
          <w:p w14:paraId="0249F958" w14:textId="77777777" w:rsidR="00973A86" w:rsidRPr="00F02BE6" w:rsidRDefault="00973A86" w:rsidP="003E5D96">
            <w:pPr>
              <w:pStyle w:val="TF"/>
              <w:spacing w:after="0"/>
              <w:rPr>
                <w:lang w:eastAsia="en-US"/>
              </w:rPr>
            </w:pPr>
          </w:p>
        </w:tc>
        <w:tc>
          <w:tcPr>
            <w:tcW w:w="957" w:type="dxa"/>
          </w:tcPr>
          <w:p w14:paraId="6AEF4BDB" w14:textId="77777777" w:rsidR="00973A86" w:rsidRPr="00F02BE6" w:rsidRDefault="00973A86" w:rsidP="003E5D96">
            <w:pPr>
              <w:pStyle w:val="TF"/>
              <w:spacing w:after="0"/>
              <w:rPr>
                <w:lang w:eastAsia="en-US"/>
              </w:rPr>
            </w:pPr>
          </w:p>
        </w:tc>
      </w:tr>
      <w:tr w:rsidR="00973A86" w:rsidRPr="00F02BE6" w14:paraId="598DDEA4"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58E5C1D4"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0149BC02"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04BE51FA"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145B8E9C" w14:textId="77777777" w:rsidR="00973A86" w:rsidRPr="00F02BE6" w:rsidRDefault="00973A86" w:rsidP="003E5D96">
            <w:pPr>
              <w:pStyle w:val="TF"/>
              <w:spacing w:after="0"/>
              <w:rPr>
                <w:lang w:eastAsia="en-US"/>
              </w:rPr>
            </w:pPr>
            <w:r w:rsidRPr="00F02BE6">
              <w:rPr>
                <w:sz w:val="22"/>
                <w:lang w:eastAsia="en-US"/>
              </w:rPr>
              <w:t>frame</w:t>
            </w:r>
          </w:p>
        </w:tc>
        <w:tc>
          <w:tcPr>
            <w:tcW w:w="957" w:type="dxa"/>
            <w:tcBorders>
              <w:top w:val="single" w:sz="6" w:space="0" w:color="auto"/>
              <w:bottom w:val="single" w:sz="6" w:space="0" w:color="auto"/>
            </w:tcBorders>
          </w:tcPr>
          <w:p w14:paraId="177AAAC8"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57F68664"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278E7E28" w14:textId="77777777" w:rsidR="00973A86" w:rsidRPr="00F02BE6" w:rsidRDefault="00973A86" w:rsidP="003E5D96">
            <w:pPr>
              <w:pStyle w:val="TF"/>
              <w:spacing w:after="0"/>
              <w:rPr>
                <w:lang w:eastAsia="en-US"/>
              </w:rPr>
            </w:pPr>
          </w:p>
        </w:tc>
        <w:tc>
          <w:tcPr>
            <w:tcW w:w="1914" w:type="dxa"/>
            <w:gridSpan w:val="2"/>
            <w:tcBorders>
              <w:left w:val="nil"/>
            </w:tcBorders>
          </w:tcPr>
          <w:p w14:paraId="208A89B1" w14:textId="77777777" w:rsidR="00973A86" w:rsidRPr="00F02BE6" w:rsidRDefault="00973A86" w:rsidP="003E5D96">
            <w:pPr>
              <w:pStyle w:val="TAL"/>
            </w:pPr>
            <w:r w:rsidRPr="00F02BE6">
              <w:rPr>
                <w:b/>
              </w:rPr>
              <w:t>octet 23</w:t>
            </w:r>
          </w:p>
          <w:p w14:paraId="7DD117E0" w14:textId="77777777" w:rsidR="00973A86" w:rsidRPr="00F02BE6" w:rsidRDefault="00973A86" w:rsidP="003E5D96">
            <w:pPr>
              <w:pStyle w:val="TAL"/>
            </w:pPr>
          </w:p>
        </w:tc>
      </w:tr>
    </w:tbl>
    <w:p w14:paraId="32A31391" w14:textId="77777777" w:rsidR="00973A86" w:rsidRPr="00F02BE6" w:rsidRDefault="00973A86" w:rsidP="00973A86">
      <w:pPr>
        <w:pStyle w:val="NF"/>
      </w:pPr>
    </w:p>
    <w:p w14:paraId="35328149" w14:textId="77777777" w:rsidR="00973A86" w:rsidRPr="00F02BE6" w:rsidRDefault="00973A86" w:rsidP="00973A86">
      <w:pPr>
        <w:pStyle w:val="NF"/>
      </w:pPr>
      <w:r w:rsidRPr="00F02BE6">
        <w:t>NOTE:</w:t>
      </w:r>
      <w:r w:rsidRPr="00F02BE6">
        <w:tab/>
        <w:t>The numbering convention specified in 3GPP TS 44.006 and 44.012 applies.</w:t>
      </w:r>
    </w:p>
    <w:p w14:paraId="6D969EAA" w14:textId="77777777" w:rsidR="00973A86" w:rsidRPr="00F02BE6" w:rsidRDefault="00973A86" w:rsidP="00973A86">
      <w:pPr>
        <w:pStyle w:val="NF"/>
      </w:pPr>
    </w:p>
    <w:p w14:paraId="4651D518" w14:textId="77777777" w:rsidR="00973A86" w:rsidRPr="00F02BE6" w:rsidRDefault="00973A86" w:rsidP="00973A86">
      <w:pPr>
        <w:pStyle w:val="TF"/>
      </w:pPr>
      <w:r w:rsidRPr="00F02BE6">
        <w:t>Figure 7.3.1: BCCH/CCCH/CBCH downlink block format</w:t>
      </w:r>
    </w:p>
    <w:p w14:paraId="4C68E4F1" w14:textId="77777777" w:rsidR="00973A86" w:rsidRPr="00F02BE6" w:rsidRDefault="00973A86" w:rsidP="00973A86">
      <w:pPr>
        <w:pStyle w:val="Heading3"/>
        <w:ind w:left="0" w:firstLine="0"/>
      </w:pPr>
      <w:bookmarkStart w:id="132" w:name="_Toc517979126"/>
      <w:r w:rsidRPr="00F02BE6">
        <w:t>7.3.2</w:t>
      </w:r>
      <w:r w:rsidRPr="00F02BE6">
        <w:tab/>
        <w:t>FACCH/SDCCH downlink block format</w:t>
      </w:r>
      <w:bookmarkEnd w:id="132"/>
    </w:p>
    <w:p w14:paraId="6F23C89D" w14:textId="77777777" w:rsidR="00973A86" w:rsidRPr="00F02BE6" w:rsidRDefault="00973A86" w:rsidP="00973A86">
      <w:pPr>
        <w:pStyle w:val="Heading4"/>
      </w:pPr>
      <w:bookmarkStart w:id="133" w:name="_Toc517979127"/>
      <w:r w:rsidRPr="00F02BE6">
        <w:t>7.3.2.1</w:t>
      </w:r>
      <w:r w:rsidRPr="00F02BE6">
        <w:tab/>
      </w:r>
      <w:r w:rsidRPr="00F02BE6">
        <w:rPr>
          <w:i/>
          <w:iCs/>
        </w:rPr>
        <w:t>A/Gb mode</w:t>
      </w:r>
      <w:bookmarkEnd w:id="133"/>
      <w:r w:rsidRPr="00F02BE6">
        <w:rPr>
          <w:i/>
          <w:iCs/>
        </w:rPr>
        <w:t xml:space="preserve"> </w:t>
      </w:r>
    </w:p>
    <w:p w14:paraId="4AD431C9" w14:textId="77777777" w:rsidR="00973A86" w:rsidRPr="00F02BE6" w:rsidRDefault="00973A86" w:rsidP="00973A86">
      <w:r w:rsidRPr="00F02BE6">
        <w:t>The 23 octets blocks are used in the downlink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959553F" w14:textId="77777777" w:rsidTr="003E5D96">
        <w:tblPrEx>
          <w:tblCellMar>
            <w:top w:w="0" w:type="dxa"/>
            <w:bottom w:w="0" w:type="dxa"/>
          </w:tblCellMar>
        </w:tblPrEx>
        <w:trPr>
          <w:jc w:val="center"/>
        </w:trPr>
        <w:tc>
          <w:tcPr>
            <w:tcW w:w="7656" w:type="dxa"/>
            <w:gridSpan w:val="8"/>
          </w:tcPr>
          <w:p w14:paraId="4986C482"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22D9CEC" w14:textId="77777777" w:rsidR="00973A86" w:rsidRPr="00F02BE6" w:rsidRDefault="00973A86" w:rsidP="003E5D96">
            <w:pPr>
              <w:pStyle w:val="TF"/>
              <w:spacing w:after="0"/>
              <w:rPr>
                <w:lang w:eastAsia="en-US"/>
              </w:rPr>
            </w:pPr>
          </w:p>
        </w:tc>
        <w:tc>
          <w:tcPr>
            <w:tcW w:w="957" w:type="dxa"/>
          </w:tcPr>
          <w:p w14:paraId="3AE9E094" w14:textId="77777777" w:rsidR="00973A86" w:rsidRPr="00F02BE6" w:rsidRDefault="00973A86" w:rsidP="003E5D96">
            <w:pPr>
              <w:pStyle w:val="TF"/>
              <w:spacing w:after="0"/>
              <w:rPr>
                <w:lang w:eastAsia="en-US"/>
              </w:rPr>
            </w:pPr>
          </w:p>
        </w:tc>
      </w:tr>
      <w:tr w:rsidR="00973A86" w:rsidRPr="00F02BE6" w14:paraId="32EA451E" w14:textId="77777777" w:rsidTr="003E5D96">
        <w:tblPrEx>
          <w:tblCellMar>
            <w:top w:w="0" w:type="dxa"/>
            <w:bottom w:w="0" w:type="dxa"/>
          </w:tblCellMar>
        </w:tblPrEx>
        <w:trPr>
          <w:jc w:val="center"/>
        </w:trPr>
        <w:tc>
          <w:tcPr>
            <w:tcW w:w="957" w:type="dxa"/>
          </w:tcPr>
          <w:p w14:paraId="332836AB" w14:textId="77777777" w:rsidR="00973A86" w:rsidRPr="00F02BE6" w:rsidRDefault="00973A86" w:rsidP="003E5D96">
            <w:pPr>
              <w:pStyle w:val="TF"/>
              <w:spacing w:after="0"/>
              <w:rPr>
                <w:lang w:eastAsia="en-US"/>
              </w:rPr>
            </w:pPr>
            <w:r w:rsidRPr="00F02BE6">
              <w:rPr>
                <w:lang w:eastAsia="en-US"/>
              </w:rPr>
              <w:t>8</w:t>
            </w:r>
          </w:p>
        </w:tc>
        <w:tc>
          <w:tcPr>
            <w:tcW w:w="957" w:type="dxa"/>
          </w:tcPr>
          <w:p w14:paraId="28C5FD5D" w14:textId="77777777" w:rsidR="00973A86" w:rsidRPr="00F02BE6" w:rsidRDefault="00973A86" w:rsidP="003E5D96">
            <w:pPr>
              <w:pStyle w:val="TF"/>
              <w:spacing w:after="0"/>
              <w:rPr>
                <w:lang w:eastAsia="en-US"/>
              </w:rPr>
            </w:pPr>
            <w:r w:rsidRPr="00F02BE6">
              <w:rPr>
                <w:lang w:eastAsia="en-US"/>
              </w:rPr>
              <w:t>7</w:t>
            </w:r>
          </w:p>
        </w:tc>
        <w:tc>
          <w:tcPr>
            <w:tcW w:w="957" w:type="dxa"/>
          </w:tcPr>
          <w:p w14:paraId="4E9597F3" w14:textId="77777777" w:rsidR="00973A86" w:rsidRPr="00F02BE6" w:rsidRDefault="00973A86" w:rsidP="003E5D96">
            <w:pPr>
              <w:pStyle w:val="TF"/>
              <w:spacing w:after="0"/>
              <w:rPr>
                <w:lang w:eastAsia="en-US"/>
              </w:rPr>
            </w:pPr>
            <w:r w:rsidRPr="00F02BE6">
              <w:rPr>
                <w:lang w:eastAsia="en-US"/>
              </w:rPr>
              <w:t>6</w:t>
            </w:r>
          </w:p>
        </w:tc>
        <w:tc>
          <w:tcPr>
            <w:tcW w:w="957" w:type="dxa"/>
          </w:tcPr>
          <w:p w14:paraId="5BF323D6" w14:textId="77777777" w:rsidR="00973A86" w:rsidRPr="00F02BE6" w:rsidRDefault="00973A86" w:rsidP="003E5D96">
            <w:pPr>
              <w:pStyle w:val="TF"/>
              <w:spacing w:after="0"/>
              <w:rPr>
                <w:lang w:eastAsia="en-US"/>
              </w:rPr>
            </w:pPr>
            <w:r w:rsidRPr="00F02BE6">
              <w:rPr>
                <w:lang w:eastAsia="en-US"/>
              </w:rPr>
              <w:t>5</w:t>
            </w:r>
          </w:p>
        </w:tc>
        <w:tc>
          <w:tcPr>
            <w:tcW w:w="957" w:type="dxa"/>
          </w:tcPr>
          <w:p w14:paraId="19B2AB6D" w14:textId="77777777" w:rsidR="00973A86" w:rsidRPr="00F02BE6" w:rsidRDefault="00973A86" w:rsidP="003E5D96">
            <w:pPr>
              <w:pStyle w:val="TF"/>
              <w:spacing w:after="0"/>
              <w:rPr>
                <w:lang w:eastAsia="en-US"/>
              </w:rPr>
            </w:pPr>
            <w:r w:rsidRPr="00F02BE6">
              <w:rPr>
                <w:lang w:eastAsia="en-US"/>
              </w:rPr>
              <w:t>4</w:t>
            </w:r>
          </w:p>
        </w:tc>
        <w:tc>
          <w:tcPr>
            <w:tcW w:w="957" w:type="dxa"/>
          </w:tcPr>
          <w:p w14:paraId="7667308A" w14:textId="77777777" w:rsidR="00973A86" w:rsidRPr="00F02BE6" w:rsidRDefault="00973A86" w:rsidP="003E5D96">
            <w:pPr>
              <w:pStyle w:val="TF"/>
              <w:spacing w:after="0"/>
              <w:rPr>
                <w:lang w:eastAsia="en-US"/>
              </w:rPr>
            </w:pPr>
            <w:r w:rsidRPr="00F02BE6">
              <w:rPr>
                <w:lang w:eastAsia="en-US"/>
              </w:rPr>
              <w:t>3</w:t>
            </w:r>
          </w:p>
        </w:tc>
        <w:tc>
          <w:tcPr>
            <w:tcW w:w="957" w:type="dxa"/>
          </w:tcPr>
          <w:p w14:paraId="6FBE03F5" w14:textId="77777777" w:rsidR="00973A86" w:rsidRPr="00F02BE6" w:rsidRDefault="00973A86" w:rsidP="003E5D96">
            <w:pPr>
              <w:pStyle w:val="TF"/>
              <w:spacing w:after="0"/>
              <w:rPr>
                <w:lang w:eastAsia="en-US"/>
              </w:rPr>
            </w:pPr>
            <w:r w:rsidRPr="00F02BE6">
              <w:rPr>
                <w:lang w:eastAsia="en-US"/>
              </w:rPr>
              <w:t>2</w:t>
            </w:r>
          </w:p>
        </w:tc>
        <w:tc>
          <w:tcPr>
            <w:tcW w:w="957" w:type="dxa"/>
          </w:tcPr>
          <w:p w14:paraId="67AAC882" w14:textId="77777777" w:rsidR="00973A86" w:rsidRPr="00F02BE6" w:rsidRDefault="00973A86" w:rsidP="003E5D96">
            <w:pPr>
              <w:pStyle w:val="TF"/>
              <w:spacing w:after="0"/>
              <w:rPr>
                <w:lang w:eastAsia="en-US"/>
              </w:rPr>
            </w:pPr>
            <w:r w:rsidRPr="00F02BE6">
              <w:rPr>
                <w:lang w:eastAsia="en-US"/>
              </w:rPr>
              <w:t>1</w:t>
            </w:r>
          </w:p>
        </w:tc>
        <w:tc>
          <w:tcPr>
            <w:tcW w:w="957" w:type="dxa"/>
          </w:tcPr>
          <w:p w14:paraId="1DDB22D5" w14:textId="77777777" w:rsidR="00973A86" w:rsidRPr="00F02BE6" w:rsidRDefault="00973A86" w:rsidP="003E5D96">
            <w:pPr>
              <w:pStyle w:val="TF"/>
              <w:spacing w:after="0"/>
              <w:rPr>
                <w:lang w:eastAsia="en-US"/>
              </w:rPr>
            </w:pPr>
          </w:p>
        </w:tc>
        <w:tc>
          <w:tcPr>
            <w:tcW w:w="957" w:type="dxa"/>
          </w:tcPr>
          <w:p w14:paraId="7AD405AA" w14:textId="77777777" w:rsidR="00973A86" w:rsidRPr="00F02BE6" w:rsidRDefault="00973A86" w:rsidP="003E5D96">
            <w:pPr>
              <w:pStyle w:val="TF"/>
              <w:spacing w:after="0"/>
              <w:rPr>
                <w:lang w:eastAsia="en-US"/>
              </w:rPr>
            </w:pPr>
          </w:p>
        </w:tc>
      </w:tr>
      <w:tr w:rsidR="00973A86" w:rsidRPr="00F02BE6" w14:paraId="5DCF2D07"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606A5B33" w14:textId="77777777" w:rsidR="00973A86" w:rsidRPr="00F02BE6" w:rsidRDefault="00973A86" w:rsidP="003E5D96">
            <w:pPr>
              <w:pStyle w:val="TF"/>
              <w:spacing w:after="0"/>
              <w:rPr>
                <w:lang w:eastAsia="en-US"/>
              </w:rPr>
            </w:pPr>
          </w:p>
        </w:tc>
        <w:tc>
          <w:tcPr>
            <w:tcW w:w="957" w:type="dxa"/>
            <w:tcBorders>
              <w:left w:val="nil"/>
            </w:tcBorders>
          </w:tcPr>
          <w:p w14:paraId="6B39A26B" w14:textId="77777777" w:rsidR="00973A86" w:rsidRPr="00F02BE6" w:rsidRDefault="00973A86" w:rsidP="003E5D96">
            <w:pPr>
              <w:pStyle w:val="TF"/>
              <w:spacing w:after="0"/>
              <w:rPr>
                <w:lang w:eastAsia="en-US"/>
              </w:rPr>
            </w:pPr>
            <w:r w:rsidRPr="00F02BE6">
              <w:rPr>
                <w:sz w:val="22"/>
                <w:lang w:eastAsia="en-US"/>
              </w:rPr>
              <w:t>octet 1</w:t>
            </w:r>
          </w:p>
        </w:tc>
        <w:tc>
          <w:tcPr>
            <w:tcW w:w="957" w:type="dxa"/>
          </w:tcPr>
          <w:p w14:paraId="1D18DC7B" w14:textId="77777777" w:rsidR="00973A86" w:rsidRPr="00F02BE6" w:rsidRDefault="00973A86" w:rsidP="003E5D96">
            <w:pPr>
              <w:pStyle w:val="TF"/>
              <w:spacing w:after="0"/>
              <w:rPr>
                <w:lang w:eastAsia="en-US"/>
              </w:rPr>
            </w:pPr>
          </w:p>
        </w:tc>
      </w:tr>
      <w:tr w:rsidR="00973A86" w:rsidRPr="00F02BE6" w14:paraId="7A0BF01B" w14:textId="77777777" w:rsidTr="003E5D96">
        <w:tblPrEx>
          <w:tblCellMar>
            <w:top w:w="0" w:type="dxa"/>
            <w:bottom w:w="0" w:type="dxa"/>
          </w:tblCellMar>
        </w:tblPrEx>
        <w:trPr>
          <w:jc w:val="center"/>
        </w:trPr>
        <w:tc>
          <w:tcPr>
            <w:tcW w:w="957" w:type="dxa"/>
            <w:tcBorders>
              <w:left w:val="single" w:sz="6" w:space="0" w:color="auto"/>
            </w:tcBorders>
          </w:tcPr>
          <w:p w14:paraId="6FFF5748"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31C45B05"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54E49E04" w14:textId="77777777" w:rsidR="00973A86" w:rsidRPr="00F02BE6" w:rsidRDefault="00973A86" w:rsidP="003E5D96">
            <w:pPr>
              <w:pStyle w:val="TF"/>
              <w:spacing w:after="0"/>
              <w:rPr>
                <w:lang w:eastAsia="en-US"/>
              </w:rPr>
            </w:pPr>
          </w:p>
        </w:tc>
        <w:tc>
          <w:tcPr>
            <w:tcW w:w="1914" w:type="dxa"/>
            <w:gridSpan w:val="2"/>
          </w:tcPr>
          <w:p w14:paraId="618ED911" w14:textId="77777777" w:rsidR="00973A86" w:rsidRPr="00F02BE6" w:rsidRDefault="00973A86" w:rsidP="003E5D96">
            <w:pPr>
              <w:pStyle w:val="TF"/>
              <w:spacing w:after="0"/>
              <w:rPr>
                <w:lang w:eastAsia="en-US"/>
              </w:rPr>
            </w:pPr>
            <w:r w:rsidRPr="00F02BE6">
              <w:rPr>
                <w:sz w:val="22"/>
                <w:lang w:eastAsia="en-US"/>
              </w:rPr>
              <w:t>23</w:t>
            </w:r>
          </w:p>
        </w:tc>
        <w:tc>
          <w:tcPr>
            <w:tcW w:w="957" w:type="dxa"/>
            <w:tcBorders>
              <w:bottom w:val="single" w:sz="6" w:space="0" w:color="auto"/>
            </w:tcBorders>
          </w:tcPr>
          <w:p w14:paraId="402A444E"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308B4A17" w14:textId="77777777" w:rsidR="00973A86" w:rsidRPr="00F02BE6" w:rsidRDefault="00973A86" w:rsidP="003E5D96">
            <w:pPr>
              <w:pStyle w:val="TF"/>
              <w:spacing w:after="0"/>
              <w:rPr>
                <w:lang w:eastAsia="en-US"/>
              </w:rPr>
            </w:pPr>
          </w:p>
        </w:tc>
        <w:tc>
          <w:tcPr>
            <w:tcW w:w="957" w:type="dxa"/>
            <w:tcBorders>
              <w:right w:val="single" w:sz="6" w:space="0" w:color="auto"/>
            </w:tcBorders>
          </w:tcPr>
          <w:p w14:paraId="6AA62174" w14:textId="77777777" w:rsidR="00973A86" w:rsidRPr="00F02BE6" w:rsidRDefault="00973A86" w:rsidP="003E5D96">
            <w:pPr>
              <w:pStyle w:val="TF"/>
              <w:spacing w:after="0"/>
              <w:rPr>
                <w:lang w:eastAsia="en-US"/>
              </w:rPr>
            </w:pPr>
          </w:p>
        </w:tc>
        <w:tc>
          <w:tcPr>
            <w:tcW w:w="957" w:type="dxa"/>
            <w:tcBorders>
              <w:left w:val="nil"/>
            </w:tcBorders>
          </w:tcPr>
          <w:p w14:paraId="025E5BD3" w14:textId="77777777" w:rsidR="00973A86" w:rsidRPr="00F02BE6" w:rsidRDefault="00973A86" w:rsidP="003E5D96">
            <w:pPr>
              <w:pStyle w:val="TF"/>
              <w:spacing w:after="0"/>
              <w:rPr>
                <w:lang w:eastAsia="en-US"/>
              </w:rPr>
            </w:pPr>
          </w:p>
        </w:tc>
        <w:tc>
          <w:tcPr>
            <w:tcW w:w="957" w:type="dxa"/>
            <w:tcBorders>
              <w:left w:val="nil"/>
            </w:tcBorders>
          </w:tcPr>
          <w:p w14:paraId="78F56AB7" w14:textId="77777777" w:rsidR="00973A86" w:rsidRPr="00F02BE6" w:rsidRDefault="00973A86" w:rsidP="003E5D96">
            <w:pPr>
              <w:pStyle w:val="TF"/>
              <w:spacing w:after="0"/>
              <w:rPr>
                <w:lang w:eastAsia="en-US"/>
              </w:rPr>
            </w:pPr>
          </w:p>
        </w:tc>
      </w:tr>
      <w:tr w:rsidR="00973A86" w:rsidRPr="00F02BE6" w14:paraId="5B9332D0"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370735DE" w14:textId="77777777" w:rsidR="00973A86" w:rsidRPr="00F02BE6" w:rsidRDefault="00973A86" w:rsidP="003E5D96">
            <w:pPr>
              <w:pStyle w:val="TF"/>
              <w:spacing w:after="0"/>
              <w:rPr>
                <w:lang w:eastAsia="en-US"/>
              </w:rPr>
            </w:pPr>
          </w:p>
        </w:tc>
        <w:tc>
          <w:tcPr>
            <w:tcW w:w="957" w:type="dxa"/>
          </w:tcPr>
          <w:p w14:paraId="2AAA5B71" w14:textId="77777777" w:rsidR="00973A86" w:rsidRPr="00F02BE6" w:rsidRDefault="00973A86" w:rsidP="003E5D96">
            <w:pPr>
              <w:pStyle w:val="TF"/>
              <w:spacing w:after="0"/>
              <w:rPr>
                <w:lang w:eastAsia="en-US"/>
              </w:rPr>
            </w:pPr>
          </w:p>
        </w:tc>
        <w:tc>
          <w:tcPr>
            <w:tcW w:w="957" w:type="dxa"/>
          </w:tcPr>
          <w:p w14:paraId="6482D710" w14:textId="77777777" w:rsidR="00973A86" w:rsidRPr="00F02BE6" w:rsidRDefault="00973A86" w:rsidP="003E5D96">
            <w:pPr>
              <w:pStyle w:val="TF"/>
              <w:spacing w:after="0"/>
              <w:rPr>
                <w:lang w:eastAsia="en-US"/>
              </w:rPr>
            </w:pPr>
          </w:p>
        </w:tc>
        <w:tc>
          <w:tcPr>
            <w:tcW w:w="1914" w:type="dxa"/>
            <w:gridSpan w:val="2"/>
          </w:tcPr>
          <w:p w14:paraId="0A8178ED" w14:textId="77777777" w:rsidR="00973A86" w:rsidRPr="00F02BE6" w:rsidRDefault="00973A86" w:rsidP="003E5D96">
            <w:pPr>
              <w:pStyle w:val="TF"/>
              <w:spacing w:after="0"/>
              <w:rPr>
                <w:lang w:eastAsia="en-US"/>
              </w:rPr>
            </w:pPr>
            <w:r w:rsidRPr="00F02BE6">
              <w:rPr>
                <w:sz w:val="22"/>
                <w:lang w:eastAsia="en-US"/>
              </w:rPr>
              <w:t>Octets</w:t>
            </w:r>
          </w:p>
        </w:tc>
        <w:tc>
          <w:tcPr>
            <w:tcW w:w="957" w:type="dxa"/>
          </w:tcPr>
          <w:p w14:paraId="2408D618" w14:textId="77777777" w:rsidR="00973A86" w:rsidRPr="00F02BE6" w:rsidRDefault="00973A86" w:rsidP="003E5D96">
            <w:pPr>
              <w:pStyle w:val="TF"/>
              <w:spacing w:after="0"/>
              <w:rPr>
                <w:lang w:eastAsia="en-US"/>
              </w:rPr>
            </w:pPr>
          </w:p>
        </w:tc>
        <w:tc>
          <w:tcPr>
            <w:tcW w:w="957" w:type="dxa"/>
          </w:tcPr>
          <w:p w14:paraId="020A20D4"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599A0AC7" w14:textId="77777777" w:rsidR="00973A86" w:rsidRPr="00F02BE6" w:rsidRDefault="00973A86" w:rsidP="003E5D96">
            <w:pPr>
              <w:pStyle w:val="TF"/>
              <w:spacing w:after="0"/>
              <w:rPr>
                <w:lang w:eastAsia="en-US"/>
              </w:rPr>
            </w:pPr>
          </w:p>
        </w:tc>
        <w:tc>
          <w:tcPr>
            <w:tcW w:w="1914" w:type="dxa"/>
            <w:gridSpan w:val="2"/>
            <w:tcBorders>
              <w:left w:val="nil"/>
            </w:tcBorders>
          </w:tcPr>
          <w:p w14:paraId="059C631E" w14:textId="77777777" w:rsidR="00973A86" w:rsidRPr="00F02BE6" w:rsidRDefault="00973A86" w:rsidP="003E5D96">
            <w:pPr>
              <w:pStyle w:val="TF"/>
              <w:spacing w:after="0"/>
              <w:rPr>
                <w:lang w:eastAsia="en-US"/>
              </w:rPr>
            </w:pPr>
          </w:p>
        </w:tc>
      </w:tr>
      <w:tr w:rsidR="00973A86" w:rsidRPr="00F02BE6" w14:paraId="2F097434" w14:textId="77777777" w:rsidTr="003E5D96">
        <w:tblPrEx>
          <w:tblCellMar>
            <w:top w:w="0" w:type="dxa"/>
            <w:bottom w:w="0" w:type="dxa"/>
          </w:tblCellMar>
        </w:tblPrEx>
        <w:trPr>
          <w:jc w:val="center"/>
        </w:trPr>
        <w:tc>
          <w:tcPr>
            <w:tcW w:w="957" w:type="dxa"/>
          </w:tcPr>
          <w:p w14:paraId="39114941" w14:textId="77777777" w:rsidR="00973A86" w:rsidRPr="00F02BE6" w:rsidRDefault="00973A86" w:rsidP="003E5D96">
            <w:pPr>
              <w:pStyle w:val="TAL"/>
            </w:pPr>
            <w:r w:rsidRPr="00F02BE6">
              <w:t>:</w:t>
            </w:r>
          </w:p>
        </w:tc>
        <w:tc>
          <w:tcPr>
            <w:tcW w:w="957" w:type="dxa"/>
          </w:tcPr>
          <w:p w14:paraId="67340778" w14:textId="77777777" w:rsidR="00973A86" w:rsidRPr="00F02BE6" w:rsidRDefault="00973A86" w:rsidP="003E5D96">
            <w:pPr>
              <w:pStyle w:val="TF"/>
              <w:spacing w:after="0"/>
              <w:rPr>
                <w:lang w:eastAsia="en-US"/>
              </w:rPr>
            </w:pPr>
          </w:p>
        </w:tc>
        <w:tc>
          <w:tcPr>
            <w:tcW w:w="957" w:type="dxa"/>
          </w:tcPr>
          <w:p w14:paraId="520F8406" w14:textId="77777777" w:rsidR="00973A86" w:rsidRPr="00F02BE6" w:rsidRDefault="00973A86" w:rsidP="003E5D96">
            <w:pPr>
              <w:pStyle w:val="TF"/>
              <w:spacing w:after="0"/>
              <w:rPr>
                <w:lang w:eastAsia="en-US"/>
              </w:rPr>
            </w:pPr>
          </w:p>
        </w:tc>
        <w:tc>
          <w:tcPr>
            <w:tcW w:w="957" w:type="dxa"/>
          </w:tcPr>
          <w:p w14:paraId="3848B691" w14:textId="77777777" w:rsidR="00973A86" w:rsidRPr="00F02BE6" w:rsidRDefault="00973A86" w:rsidP="003E5D96">
            <w:pPr>
              <w:pStyle w:val="TF"/>
              <w:spacing w:after="0"/>
              <w:rPr>
                <w:lang w:eastAsia="en-US"/>
              </w:rPr>
            </w:pPr>
          </w:p>
        </w:tc>
        <w:tc>
          <w:tcPr>
            <w:tcW w:w="957" w:type="dxa"/>
          </w:tcPr>
          <w:p w14:paraId="5890B117" w14:textId="77777777" w:rsidR="00973A86" w:rsidRPr="00F02BE6" w:rsidRDefault="00973A86" w:rsidP="003E5D96">
            <w:pPr>
              <w:pStyle w:val="TF"/>
              <w:spacing w:after="0"/>
              <w:rPr>
                <w:lang w:eastAsia="en-US"/>
              </w:rPr>
            </w:pPr>
          </w:p>
        </w:tc>
        <w:tc>
          <w:tcPr>
            <w:tcW w:w="957" w:type="dxa"/>
          </w:tcPr>
          <w:p w14:paraId="41E6A615" w14:textId="77777777" w:rsidR="00973A86" w:rsidRPr="00F02BE6" w:rsidRDefault="00973A86" w:rsidP="003E5D96">
            <w:pPr>
              <w:pStyle w:val="TF"/>
              <w:spacing w:after="0"/>
              <w:rPr>
                <w:lang w:eastAsia="en-US"/>
              </w:rPr>
            </w:pPr>
          </w:p>
        </w:tc>
        <w:tc>
          <w:tcPr>
            <w:tcW w:w="957" w:type="dxa"/>
          </w:tcPr>
          <w:p w14:paraId="487E4E97" w14:textId="77777777" w:rsidR="00973A86" w:rsidRPr="00F02BE6" w:rsidRDefault="00973A86" w:rsidP="003E5D96">
            <w:pPr>
              <w:pStyle w:val="TF"/>
              <w:spacing w:after="0"/>
              <w:rPr>
                <w:lang w:eastAsia="en-US"/>
              </w:rPr>
            </w:pPr>
          </w:p>
        </w:tc>
        <w:tc>
          <w:tcPr>
            <w:tcW w:w="957" w:type="dxa"/>
          </w:tcPr>
          <w:p w14:paraId="3099E454" w14:textId="77777777" w:rsidR="00973A86" w:rsidRPr="00F02BE6" w:rsidRDefault="00973A86" w:rsidP="003E5D96">
            <w:pPr>
              <w:pStyle w:val="TAR"/>
            </w:pPr>
            <w:r w:rsidRPr="00F02BE6">
              <w:t>:</w:t>
            </w:r>
          </w:p>
        </w:tc>
        <w:tc>
          <w:tcPr>
            <w:tcW w:w="957" w:type="dxa"/>
          </w:tcPr>
          <w:p w14:paraId="1AD92C75" w14:textId="77777777" w:rsidR="00973A86" w:rsidRPr="00F02BE6" w:rsidRDefault="00973A86" w:rsidP="003E5D96">
            <w:pPr>
              <w:pStyle w:val="TF"/>
              <w:spacing w:after="0"/>
              <w:rPr>
                <w:lang w:eastAsia="en-US"/>
              </w:rPr>
            </w:pPr>
          </w:p>
        </w:tc>
        <w:tc>
          <w:tcPr>
            <w:tcW w:w="957" w:type="dxa"/>
          </w:tcPr>
          <w:p w14:paraId="188B31FD" w14:textId="77777777" w:rsidR="00973A86" w:rsidRPr="00F02BE6" w:rsidRDefault="00973A86" w:rsidP="003E5D96">
            <w:pPr>
              <w:pStyle w:val="TF"/>
              <w:spacing w:after="0"/>
              <w:rPr>
                <w:lang w:eastAsia="en-US"/>
              </w:rPr>
            </w:pPr>
          </w:p>
        </w:tc>
      </w:tr>
      <w:tr w:rsidR="00973A86" w:rsidRPr="00F02BE6" w14:paraId="3AC28C5D" w14:textId="77777777" w:rsidTr="003E5D96">
        <w:tblPrEx>
          <w:tblCellMar>
            <w:top w:w="0" w:type="dxa"/>
            <w:bottom w:w="0" w:type="dxa"/>
          </w:tblCellMar>
        </w:tblPrEx>
        <w:trPr>
          <w:jc w:val="center"/>
        </w:trPr>
        <w:tc>
          <w:tcPr>
            <w:tcW w:w="957" w:type="dxa"/>
          </w:tcPr>
          <w:p w14:paraId="18BBB8B3" w14:textId="77777777" w:rsidR="00973A86" w:rsidRPr="00F02BE6" w:rsidRDefault="00973A86" w:rsidP="003E5D96">
            <w:pPr>
              <w:pStyle w:val="TAL"/>
            </w:pPr>
            <w:r w:rsidRPr="00F02BE6">
              <w:t>:</w:t>
            </w:r>
          </w:p>
        </w:tc>
        <w:tc>
          <w:tcPr>
            <w:tcW w:w="957" w:type="dxa"/>
          </w:tcPr>
          <w:p w14:paraId="74A95B47" w14:textId="77777777" w:rsidR="00973A86" w:rsidRPr="00F02BE6" w:rsidRDefault="00973A86" w:rsidP="003E5D96">
            <w:pPr>
              <w:pStyle w:val="TF"/>
              <w:spacing w:after="0"/>
              <w:rPr>
                <w:lang w:eastAsia="en-US"/>
              </w:rPr>
            </w:pPr>
          </w:p>
        </w:tc>
        <w:tc>
          <w:tcPr>
            <w:tcW w:w="957" w:type="dxa"/>
          </w:tcPr>
          <w:p w14:paraId="201FB219" w14:textId="77777777" w:rsidR="00973A86" w:rsidRPr="00F02BE6" w:rsidRDefault="00973A86" w:rsidP="003E5D96">
            <w:pPr>
              <w:pStyle w:val="TF"/>
              <w:spacing w:after="0"/>
              <w:rPr>
                <w:lang w:eastAsia="en-US"/>
              </w:rPr>
            </w:pPr>
          </w:p>
        </w:tc>
        <w:tc>
          <w:tcPr>
            <w:tcW w:w="957" w:type="dxa"/>
          </w:tcPr>
          <w:p w14:paraId="7B0033EF" w14:textId="77777777" w:rsidR="00973A86" w:rsidRPr="00F02BE6" w:rsidRDefault="00973A86" w:rsidP="003E5D96">
            <w:pPr>
              <w:pStyle w:val="TF"/>
              <w:spacing w:after="0"/>
              <w:rPr>
                <w:lang w:eastAsia="en-US"/>
              </w:rPr>
            </w:pPr>
          </w:p>
        </w:tc>
        <w:tc>
          <w:tcPr>
            <w:tcW w:w="957" w:type="dxa"/>
          </w:tcPr>
          <w:p w14:paraId="51D54345" w14:textId="77777777" w:rsidR="00973A86" w:rsidRPr="00F02BE6" w:rsidRDefault="00973A86" w:rsidP="003E5D96">
            <w:pPr>
              <w:pStyle w:val="TF"/>
              <w:spacing w:after="0"/>
              <w:rPr>
                <w:lang w:eastAsia="en-US"/>
              </w:rPr>
            </w:pPr>
          </w:p>
        </w:tc>
        <w:tc>
          <w:tcPr>
            <w:tcW w:w="957" w:type="dxa"/>
          </w:tcPr>
          <w:p w14:paraId="7D829A2F" w14:textId="77777777" w:rsidR="00973A86" w:rsidRPr="00F02BE6" w:rsidRDefault="00973A86" w:rsidP="003E5D96">
            <w:pPr>
              <w:pStyle w:val="TF"/>
              <w:spacing w:after="0"/>
              <w:rPr>
                <w:lang w:eastAsia="en-US"/>
              </w:rPr>
            </w:pPr>
          </w:p>
        </w:tc>
        <w:tc>
          <w:tcPr>
            <w:tcW w:w="957" w:type="dxa"/>
          </w:tcPr>
          <w:p w14:paraId="16620167" w14:textId="77777777" w:rsidR="00973A86" w:rsidRPr="00F02BE6" w:rsidRDefault="00973A86" w:rsidP="003E5D96">
            <w:pPr>
              <w:pStyle w:val="TF"/>
              <w:spacing w:after="0"/>
              <w:rPr>
                <w:lang w:eastAsia="en-US"/>
              </w:rPr>
            </w:pPr>
          </w:p>
        </w:tc>
        <w:tc>
          <w:tcPr>
            <w:tcW w:w="957" w:type="dxa"/>
          </w:tcPr>
          <w:p w14:paraId="48DC7780" w14:textId="77777777" w:rsidR="00973A86" w:rsidRPr="00F02BE6" w:rsidRDefault="00973A86" w:rsidP="003E5D96">
            <w:pPr>
              <w:pStyle w:val="TAR"/>
            </w:pPr>
            <w:r w:rsidRPr="00F02BE6">
              <w:t>:</w:t>
            </w:r>
          </w:p>
        </w:tc>
        <w:tc>
          <w:tcPr>
            <w:tcW w:w="957" w:type="dxa"/>
          </w:tcPr>
          <w:p w14:paraId="4CE15459" w14:textId="77777777" w:rsidR="00973A86" w:rsidRPr="00F02BE6" w:rsidRDefault="00973A86" w:rsidP="003E5D96">
            <w:pPr>
              <w:pStyle w:val="TF"/>
              <w:spacing w:after="0"/>
              <w:rPr>
                <w:lang w:eastAsia="en-US"/>
              </w:rPr>
            </w:pPr>
          </w:p>
        </w:tc>
        <w:tc>
          <w:tcPr>
            <w:tcW w:w="957" w:type="dxa"/>
          </w:tcPr>
          <w:p w14:paraId="7B6DB4EB" w14:textId="77777777" w:rsidR="00973A86" w:rsidRPr="00F02BE6" w:rsidRDefault="00973A86" w:rsidP="003E5D96">
            <w:pPr>
              <w:pStyle w:val="TF"/>
              <w:spacing w:after="0"/>
              <w:rPr>
                <w:lang w:eastAsia="en-US"/>
              </w:rPr>
            </w:pPr>
          </w:p>
        </w:tc>
      </w:tr>
      <w:tr w:rsidR="00973A86" w:rsidRPr="00F02BE6" w14:paraId="5FF1CD31" w14:textId="77777777" w:rsidTr="003E5D96">
        <w:tblPrEx>
          <w:tblCellMar>
            <w:top w:w="0" w:type="dxa"/>
            <w:bottom w:w="0" w:type="dxa"/>
          </w:tblCellMar>
        </w:tblPrEx>
        <w:trPr>
          <w:jc w:val="center"/>
        </w:trPr>
        <w:tc>
          <w:tcPr>
            <w:tcW w:w="957" w:type="dxa"/>
          </w:tcPr>
          <w:p w14:paraId="548FA254" w14:textId="77777777" w:rsidR="00973A86" w:rsidRPr="00F02BE6" w:rsidRDefault="00973A86" w:rsidP="003E5D96">
            <w:pPr>
              <w:pStyle w:val="TAL"/>
            </w:pPr>
            <w:r w:rsidRPr="00F02BE6">
              <w:t>:</w:t>
            </w:r>
          </w:p>
        </w:tc>
        <w:tc>
          <w:tcPr>
            <w:tcW w:w="957" w:type="dxa"/>
          </w:tcPr>
          <w:p w14:paraId="2553427D" w14:textId="77777777" w:rsidR="00973A86" w:rsidRPr="00F02BE6" w:rsidRDefault="00973A86" w:rsidP="003E5D96">
            <w:pPr>
              <w:pStyle w:val="TF"/>
              <w:spacing w:after="0"/>
              <w:rPr>
                <w:lang w:eastAsia="en-US"/>
              </w:rPr>
            </w:pPr>
          </w:p>
        </w:tc>
        <w:tc>
          <w:tcPr>
            <w:tcW w:w="957" w:type="dxa"/>
          </w:tcPr>
          <w:p w14:paraId="062A8450" w14:textId="77777777" w:rsidR="00973A86" w:rsidRPr="00F02BE6" w:rsidRDefault="00973A86" w:rsidP="003E5D96">
            <w:pPr>
              <w:pStyle w:val="TF"/>
              <w:spacing w:after="0"/>
              <w:rPr>
                <w:lang w:eastAsia="en-US"/>
              </w:rPr>
            </w:pPr>
          </w:p>
        </w:tc>
        <w:tc>
          <w:tcPr>
            <w:tcW w:w="957" w:type="dxa"/>
          </w:tcPr>
          <w:p w14:paraId="2822AECE" w14:textId="77777777" w:rsidR="00973A86" w:rsidRPr="00F02BE6" w:rsidRDefault="00973A86" w:rsidP="003E5D96">
            <w:pPr>
              <w:pStyle w:val="TF"/>
              <w:spacing w:after="0"/>
              <w:rPr>
                <w:lang w:eastAsia="en-US"/>
              </w:rPr>
            </w:pPr>
          </w:p>
        </w:tc>
        <w:tc>
          <w:tcPr>
            <w:tcW w:w="957" w:type="dxa"/>
          </w:tcPr>
          <w:p w14:paraId="5598E216" w14:textId="77777777" w:rsidR="00973A86" w:rsidRPr="00F02BE6" w:rsidRDefault="00973A86" w:rsidP="003E5D96">
            <w:pPr>
              <w:pStyle w:val="TF"/>
              <w:spacing w:after="0"/>
              <w:rPr>
                <w:lang w:eastAsia="en-US"/>
              </w:rPr>
            </w:pPr>
          </w:p>
        </w:tc>
        <w:tc>
          <w:tcPr>
            <w:tcW w:w="957" w:type="dxa"/>
          </w:tcPr>
          <w:p w14:paraId="65264A3F" w14:textId="77777777" w:rsidR="00973A86" w:rsidRPr="00F02BE6" w:rsidRDefault="00973A86" w:rsidP="003E5D96">
            <w:pPr>
              <w:pStyle w:val="TF"/>
              <w:spacing w:after="0"/>
              <w:rPr>
                <w:lang w:eastAsia="en-US"/>
              </w:rPr>
            </w:pPr>
          </w:p>
        </w:tc>
        <w:tc>
          <w:tcPr>
            <w:tcW w:w="957" w:type="dxa"/>
          </w:tcPr>
          <w:p w14:paraId="08FB2E14" w14:textId="77777777" w:rsidR="00973A86" w:rsidRPr="00F02BE6" w:rsidRDefault="00973A86" w:rsidP="003E5D96">
            <w:pPr>
              <w:pStyle w:val="TF"/>
              <w:spacing w:after="0"/>
              <w:rPr>
                <w:lang w:eastAsia="en-US"/>
              </w:rPr>
            </w:pPr>
          </w:p>
        </w:tc>
        <w:tc>
          <w:tcPr>
            <w:tcW w:w="957" w:type="dxa"/>
          </w:tcPr>
          <w:p w14:paraId="27236AEB" w14:textId="77777777" w:rsidR="00973A86" w:rsidRPr="00F02BE6" w:rsidRDefault="00973A86" w:rsidP="003E5D96">
            <w:pPr>
              <w:pStyle w:val="TAR"/>
            </w:pPr>
            <w:r w:rsidRPr="00F02BE6">
              <w:t>:</w:t>
            </w:r>
          </w:p>
        </w:tc>
        <w:tc>
          <w:tcPr>
            <w:tcW w:w="957" w:type="dxa"/>
          </w:tcPr>
          <w:p w14:paraId="14C96EF3" w14:textId="77777777" w:rsidR="00973A86" w:rsidRPr="00F02BE6" w:rsidRDefault="00973A86" w:rsidP="003E5D96">
            <w:pPr>
              <w:pStyle w:val="TF"/>
              <w:spacing w:after="0"/>
              <w:rPr>
                <w:lang w:eastAsia="en-US"/>
              </w:rPr>
            </w:pPr>
          </w:p>
        </w:tc>
        <w:tc>
          <w:tcPr>
            <w:tcW w:w="957" w:type="dxa"/>
          </w:tcPr>
          <w:p w14:paraId="0EB20EE3" w14:textId="77777777" w:rsidR="00973A86" w:rsidRPr="00F02BE6" w:rsidRDefault="00973A86" w:rsidP="003E5D96">
            <w:pPr>
              <w:pStyle w:val="TF"/>
              <w:spacing w:after="0"/>
              <w:rPr>
                <w:lang w:eastAsia="en-US"/>
              </w:rPr>
            </w:pPr>
          </w:p>
        </w:tc>
      </w:tr>
      <w:tr w:rsidR="00973A86" w:rsidRPr="00F02BE6" w14:paraId="4365EB7E"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5A59A984" w14:textId="77777777" w:rsidR="00973A86" w:rsidRPr="00F02BE6" w:rsidRDefault="00973A86" w:rsidP="003E5D96">
            <w:pPr>
              <w:pStyle w:val="TF"/>
              <w:spacing w:after="0"/>
              <w:rPr>
                <w:lang w:eastAsia="en-US"/>
              </w:rPr>
            </w:pPr>
          </w:p>
        </w:tc>
        <w:tc>
          <w:tcPr>
            <w:tcW w:w="957" w:type="dxa"/>
          </w:tcPr>
          <w:p w14:paraId="3CC90931" w14:textId="77777777" w:rsidR="00973A86" w:rsidRPr="00F02BE6" w:rsidRDefault="00973A86" w:rsidP="003E5D96">
            <w:pPr>
              <w:pStyle w:val="TF"/>
              <w:spacing w:after="0"/>
              <w:rPr>
                <w:lang w:eastAsia="en-US"/>
              </w:rPr>
            </w:pPr>
          </w:p>
        </w:tc>
        <w:tc>
          <w:tcPr>
            <w:tcW w:w="957" w:type="dxa"/>
          </w:tcPr>
          <w:p w14:paraId="07726749" w14:textId="77777777" w:rsidR="00973A86" w:rsidRPr="00F02BE6" w:rsidRDefault="00973A86" w:rsidP="003E5D96">
            <w:pPr>
              <w:pStyle w:val="TF"/>
              <w:spacing w:after="0"/>
              <w:rPr>
                <w:lang w:eastAsia="en-US"/>
              </w:rPr>
            </w:pPr>
          </w:p>
        </w:tc>
        <w:tc>
          <w:tcPr>
            <w:tcW w:w="1914" w:type="dxa"/>
            <w:gridSpan w:val="2"/>
          </w:tcPr>
          <w:p w14:paraId="4AF0FDC3" w14:textId="77777777" w:rsidR="00973A86" w:rsidRPr="00F02BE6" w:rsidRDefault="00973A86" w:rsidP="003E5D96">
            <w:pPr>
              <w:pStyle w:val="TF"/>
              <w:spacing w:after="0"/>
              <w:rPr>
                <w:lang w:eastAsia="en-US"/>
              </w:rPr>
            </w:pPr>
            <w:r w:rsidRPr="00F02BE6">
              <w:rPr>
                <w:sz w:val="22"/>
                <w:lang w:eastAsia="en-US"/>
              </w:rPr>
              <w:t xml:space="preserve">layer 2 </w:t>
            </w:r>
          </w:p>
        </w:tc>
        <w:tc>
          <w:tcPr>
            <w:tcW w:w="957" w:type="dxa"/>
          </w:tcPr>
          <w:p w14:paraId="1A43FC0E" w14:textId="77777777" w:rsidR="00973A86" w:rsidRPr="00F02BE6" w:rsidRDefault="00973A86" w:rsidP="003E5D96">
            <w:pPr>
              <w:pStyle w:val="TF"/>
              <w:spacing w:after="0"/>
              <w:rPr>
                <w:lang w:eastAsia="en-US"/>
              </w:rPr>
            </w:pPr>
          </w:p>
        </w:tc>
        <w:tc>
          <w:tcPr>
            <w:tcW w:w="957" w:type="dxa"/>
          </w:tcPr>
          <w:p w14:paraId="3D29733D"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7A36AFF1" w14:textId="77777777" w:rsidR="00973A86" w:rsidRPr="00F02BE6" w:rsidRDefault="00973A86" w:rsidP="003E5D96">
            <w:pPr>
              <w:pStyle w:val="TF"/>
              <w:spacing w:after="0"/>
              <w:rPr>
                <w:lang w:eastAsia="en-US"/>
              </w:rPr>
            </w:pPr>
          </w:p>
        </w:tc>
        <w:tc>
          <w:tcPr>
            <w:tcW w:w="957" w:type="dxa"/>
            <w:tcBorders>
              <w:left w:val="nil"/>
            </w:tcBorders>
          </w:tcPr>
          <w:p w14:paraId="1F08A704" w14:textId="77777777" w:rsidR="00973A86" w:rsidRPr="00F02BE6" w:rsidRDefault="00973A86" w:rsidP="003E5D96">
            <w:pPr>
              <w:pStyle w:val="TF"/>
              <w:spacing w:after="0"/>
              <w:rPr>
                <w:lang w:eastAsia="en-US"/>
              </w:rPr>
            </w:pPr>
          </w:p>
        </w:tc>
        <w:tc>
          <w:tcPr>
            <w:tcW w:w="957" w:type="dxa"/>
          </w:tcPr>
          <w:p w14:paraId="29FBFEAD" w14:textId="77777777" w:rsidR="00973A86" w:rsidRPr="00F02BE6" w:rsidRDefault="00973A86" w:rsidP="003E5D96">
            <w:pPr>
              <w:pStyle w:val="TF"/>
              <w:spacing w:after="0"/>
              <w:rPr>
                <w:lang w:eastAsia="en-US"/>
              </w:rPr>
            </w:pPr>
          </w:p>
        </w:tc>
      </w:tr>
      <w:tr w:rsidR="00973A86" w:rsidRPr="00F02BE6" w14:paraId="622EA04E"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380826E7"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2BC93580"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61163136"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2B6AC9EC" w14:textId="77777777" w:rsidR="00973A86" w:rsidRPr="00F02BE6" w:rsidRDefault="00973A86" w:rsidP="003E5D96">
            <w:pPr>
              <w:pStyle w:val="TF"/>
              <w:spacing w:after="0"/>
              <w:rPr>
                <w:lang w:eastAsia="en-US"/>
              </w:rPr>
            </w:pPr>
            <w:r w:rsidRPr="00F02BE6">
              <w:rPr>
                <w:sz w:val="22"/>
                <w:lang w:eastAsia="en-US"/>
              </w:rPr>
              <w:t>Frame</w:t>
            </w:r>
          </w:p>
        </w:tc>
        <w:tc>
          <w:tcPr>
            <w:tcW w:w="957" w:type="dxa"/>
            <w:tcBorders>
              <w:top w:val="single" w:sz="6" w:space="0" w:color="auto"/>
              <w:bottom w:val="single" w:sz="6" w:space="0" w:color="auto"/>
            </w:tcBorders>
          </w:tcPr>
          <w:p w14:paraId="3AD12C64"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05A0C103"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03194AEA" w14:textId="77777777" w:rsidR="00973A86" w:rsidRPr="00F02BE6" w:rsidRDefault="00973A86" w:rsidP="003E5D96">
            <w:pPr>
              <w:pStyle w:val="TF"/>
              <w:spacing w:after="0"/>
              <w:rPr>
                <w:lang w:eastAsia="en-US"/>
              </w:rPr>
            </w:pPr>
          </w:p>
        </w:tc>
        <w:tc>
          <w:tcPr>
            <w:tcW w:w="1914" w:type="dxa"/>
            <w:gridSpan w:val="2"/>
            <w:tcBorders>
              <w:left w:val="nil"/>
            </w:tcBorders>
          </w:tcPr>
          <w:p w14:paraId="7C5B96AC" w14:textId="77777777" w:rsidR="00973A86" w:rsidRPr="00F02BE6" w:rsidRDefault="00973A86" w:rsidP="003E5D96">
            <w:pPr>
              <w:pStyle w:val="TAL"/>
            </w:pPr>
            <w:r w:rsidRPr="00F02BE6">
              <w:rPr>
                <w:b/>
              </w:rPr>
              <w:t>octet 23</w:t>
            </w:r>
          </w:p>
          <w:p w14:paraId="60B03002" w14:textId="77777777" w:rsidR="00973A86" w:rsidRPr="00F02BE6" w:rsidRDefault="00973A86" w:rsidP="003E5D96">
            <w:pPr>
              <w:pStyle w:val="TAL"/>
            </w:pPr>
          </w:p>
        </w:tc>
      </w:tr>
    </w:tbl>
    <w:p w14:paraId="31C8B989" w14:textId="77777777" w:rsidR="00973A86" w:rsidRPr="00F02BE6" w:rsidRDefault="00973A86" w:rsidP="00973A86">
      <w:pPr>
        <w:pStyle w:val="NF"/>
      </w:pPr>
    </w:p>
    <w:p w14:paraId="7C829781" w14:textId="77777777" w:rsidR="00973A86" w:rsidRPr="00F02BE6" w:rsidRDefault="00973A86" w:rsidP="00973A86">
      <w:pPr>
        <w:pStyle w:val="NF"/>
      </w:pPr>
      <w:r w:rsidRPr="00F02BE6">
        <w:t>NOTE:</w:t>
      </w:r>
      <w:r w:rsidRPr="00F02BE6">
        <w:tab/>
        <w:t>The numbering convention specified in 3GPP TS 44.006 and 3GPP TS 44.012 applies.</w:t>
      </w:r>
    </w:p>
    <w:p w14:paraId="38FB2ECB" w14:textId="77777777" w:rsidR="00973A86" w:rsidRPr="00F02BE6" w:rsidRDefault="00973A86" w:rsidP="00973A86">
      <w:pPr>
        <w:pStyle w:val="NF"/>
      </w:pPr>
    </w:p>
    <w:p w14:paraId="173EF033" w14:textId="77777777" w:rsidR="00973A86" w:rsidRPr="00F02BE6" w:rsidRDefault="00973A86" w:rsidP="00973A86">
      <w:pPr>
        <w:pStyle w:val="TF"/>
      </w:pPr>
      <w:r w:rsidRPr="00F02BE6">
        <w:t xml:space="preserve">Figure 7.3.2.1: FACCH/SDCCH downlink block format for MS operating in </w:t>
      </w:r>
      <w:r w:rsidRPr="00F02BE6">
        <w:rPr>
          <w:i/>
          <w:iCs/>
        </w:rPr>
        <w:t>A/Gb mode</w:t>
      </w:r>
      <w:r w:rsidRPr="00F02BE6">
        <w:rPr>
          <w:b w:val="0"/>
          <w:i/>
          <w:iCs/>
        </w:rPr>
        <w:t xml:space="preserve"> </w:t>
      </w:r>
    </w:p>
    <w:p w14:paraId="64918ED2" w14:textId="77777777" w:rsidR="00973A86" w:rsidRPr="00F02BE6" w:rsidRDefault="00973A86" w:rsidP="00973A86">
      <w:pPr>
        <w:pStyle w:val="Heading4"/>
      </w:pPr>
      <w:bookmarkStart w:id="134" w:name="_Toc517979128"/>
      <w:r w:rsidRPr="00F02BE6">
        <w:t>7.3.2.2</w:t>
      </w:r>
      <w:r w:rsidRPr="00F02BE6">
        <w:tab/>
      </w:r>
      <w:r w:rsidRPr="00F02BE6">
        <w:rPr>
          <w:i/>
          <w:iCs/>
        </w:rPr>
        <w:t>Iu mode</w:t>
      </w:r>
      <w:bookmarkEnd w:id="134"/>
    </w:p>
    <w:p w14:paraId="3F20F444" w14:textId="77777777" w:rsidR="00973A86" w:rsidRPr="00F02BE6" w:rsidRDefault="00973A86" w:rsidP="00973A86">
      <w:r w:rsidRPr="00F02BE6">
        <w:t>The 23 octets blocks are used in the downlink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4602424A" w14:textId="77777777" w:rsidTr="003E5D96">
        <w:tblPrEx>
          <w:tblCellMar>
            <w:top w:w="0" w:type="dxa"/>
            <w:bottom w:w="0" w:type="dxa"/>
          </w:tblCellMar>
        </w:tblPrEx>
        <w:trPr>
          <w:jc w:val="center"/>
        </w:trPr>
        <w:tc>
          <w:tcPr>
            <w:tcW w:w="7656" w:type="dxa"/>
            <w:gridSpan w:val="8"/>
          </w:tcPr>
          <w:p w14:paraId="6E47B6B5"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0392E12" w14:textId="77777777" w:rsidR="00973A86" w:rsidRPr="00F02BE6" w:rsidRDefault="00973A86" w:rsidP="003E5D96">
            <w:pPr>
              <w:pStyle w:val="TF"/>
              <w:spacing w:after="0"/>
              <w:rPr>
                <w:lang w:eastAsia="en-US"/>
              </w:rPr>
            </w:pPr>
          </w:p>
        </w:tc>
        <w:tc>
          <w:tcPr>
            <w:tcW w:w="957" w:type="dxa"/>
          </w:tcPr>
          <w:p w14:paraId="3CA94D2B" w14:textId="77777777" w:rsidR="00973A86" w:rsidRPr="00F02BE6" w:rsidRDefault="00973A86" w:rsidP="003E5D96">
            <w:pPr>
              <w:pStyle w:val="TF"/>
              <w:spacing w:after="0"/>
              <w:rPr>
                <w:lang w:eastAsia="en-US"/>
              </w:rPr>
            </w:pPr>
          </w:p>
        </w:tc>
      </w:tr>
      <w:tr w:rsidR="00973A86" w:rsidRPr="00F02BE6" w14:paraId="13EA575F" w14:textId="77777777" w:rsidTr="003E5D96">
        <w:tblPrEx>
          <w:tblCellMar>
            <w:top w:w="0" w:type="dxa"/>
            <w:bottom w:w="0" w:type="dxa"/>
          </w:tblCellMar>
        </w:tblPrEx>
        <w:trPr>
          <w:jc w:val="center"/>
        </w:trPr>
        <w:tc>
          <w:tcPr>
            <w:tcW w:w="957" w:type="dxa"/>
          </w:tcPr>
          <w:p w14:paraId="5FB5D84A" w14:textId="77777777" w:rsidR="00973A86" w:rsidRPr="00F02BE6" w:rsidRDefault="00973A86" w:rsidP="003E5D96">
            <w:pPr>
              <w:pStyle w:val="TF"/>
              <w:spacing w:after="0"/>
              <w:rPr>
                <w:lang w:eastAsia="en-US"/>
              </w:rPr>
            </w:pPr>
            <w:r w:rsidRPr="00F02BE6">
              <w:rPr>
                <w:lang w:eastAsia="en-US"/>
              </w:rPr>
              <w:t>8</w:t>
            </w:r>
          </w:p>
        </w:tc>
        <w:tc>
          <w:tcPr>
            <w:tcW w:w="957" w:type="dxa"/>
          </w:tcPr>
          <w:p w14:paraId="5E376CB1" w14:textId="77777777" w:rsidR="00973A86" w:rsidRPr="00F02BE6" w:rsidRDefault="00973A86" w:rsidP="003E5D96">
            <w:pPr>
              <w:pStyle w:val="TF"/>
              <w:spacing w:after="0"/>
              <w:rPr>
                <w:lang w:eastAsia="en-US"/>
              </w:rPr>
            </w:pPr>
            <w:r w:rsidRPr="00F02BE6">
              <w:rPr>
                <w:lang w:eastAsia="en-US"/>
              </w:rPr>
              <w:t>7</w:t>
            </w:r>
          </w:p>
        </w:tc>
        <w:tc>
          <w:tcPr>
            <w:tcW w:w="957" w:type="dxa"/>
          </w:tcPr>
          <w:p w14:paraId="0F51AC07" w14:textId="77777777" w:rsidR="00973A86" w:rsidRPr="00F02BE6" w:rsidRDefault="00973A86" w:rsidP="003E5D96">
            <w:pPr>
              <w:pStyle w:val="TF"/>
              <w:spacing w:after="0"/>
              <w:rPr>
                <w:lang w:eastAsia="en-US"/>
              </w:rPr>
            </w:pPr>
            <w:r w:rsidRPr="00F02BE6">
              <w:rPr>
                <w:lang w:eastAsia="en-US"/>
              </w:rPr>
              <w:t>6</w:t>
            </w:r>
          </w:p>
        </w:tc>
        <w:tc>
          <w:tcPr>
            <w:tcW w:w="957" w:type="dxa"/>
          </w:tcPr>
          <w:p w14:paraId="4B414755" w14:textId="77777777" w:rsidR="00973A86" w:rsidRPr="00F02BE6" w:rsidRDefault="00973A86" w:rsidP="003E5D96">
            <w:pPr>
              <w:pStyle w:val="TF"/>
              <w:spacing w:after="0"/>
              <w:rPr>
                <w:lang w:eastAsia="en-US"/>
              </w:rPr>
            </w:pPr>
            <w:r w:rsidRPr="00F02BE6">
              <w:rPr>
                <w:lang w:eastAsia="en-US"/>
              </w:rPr>
              <w:t>5</w:t>
            </w:r>
          </w:p>
        </w:tc>
        <w:tc>
          <w:tcPr>
            <w:tcW w:w="957" w:type="dxa"/>
          </w:tcPr>
          <w:p w14:paraId="225A69F6" w14:textId="77777777" w:rsidR="00973A86" w:rsidRPr="00F02BE6" w:rsidRDefault="00973A86" w:rsidP="003E5D96">
            <w:pPr>
              <w:pStyle w:val="TF"/>
              <w:spacing w:after="0"/>
              <w:rPr>
                <w:lang w:eastAsia="en-US"/>
              </w:rPr>
            </w:pPr>
            <w:r w:rsidRPr="00F02BE6">
              <w:rPr>
                <w:lang w:eastAsia="en-US"/>
              </w:rPr>
              <w:t>4</w:t>
            </w:r>
          </w:p>
        </w:tc>
        <w:tc>
          <w:tcPr>
            <w:tcW w:w="957" w:type="dxa"/>
          </w:tcPr>
          <w:p w14:paraId="019FD34B" w14:textId="77777777" w:rsidR="00973A86" w:rsidRPr="00F02BE6" w:rsidRDefault="00973A86" w:rsidP="003E5D96">
            <w:pPr>
              <w:pStyle w:val="TF"/>
              <w:spacing w:after="0"/>
              <w:rPr>
                <w:lang w:eastAsia="en-US"/>
              </w:rPr>
            </w:pPr>
            <w:r w:rsidRPr="00F02BE6">
              <w:rPr>
                <w:lang w:eastAsia="en-US"/>
              </w:rPr>
              <w:t>3</w:t>
            </w:r>
          </w:p>
        </w:tc>
        <w:tc>
          <w:tcPr>
            <w:tcW w:w="957" w:type="dxa"/>
          </w:tcPr>
          <w:p w14:paraId="6B799E50" w14:textId="77777777" w:rsidR="00973A86" w:rsidRPr="00F02BE6" w:rsidRDefault="00973A86" w:rsidP="003E5D96">
            <w:pPr>
              <w:pStyle w:val="TF"/>
              <w:spacing w:after="0"/>
              <w:rPr>
                <w:lang w:eastAsia="en-US"/>
              </w:rPr>
            </w:pPr>
            <w:r w:rsidRPr="00F02BE6">
              <w:rPr>
                <w:lang w:eastAsia="en-US"/>
              </w:rPr>
              <w:t>2</w:t>
            </w:r>
          </w:p>
        </w:tc>
        <w:tc>
          <w:tcPr>
            <w:tcW w:w="957" w:type="dxa"/>
          </w:tcPr>
          <w:p w14:paraId="33BB5A80" w14:textId="77777777" w:rsidR="00973A86" w:rsidRPr="00F02BE6" w:rsidRDefault="00973A86" w:rsidP="003E5D96">
            <w:pPr>
              <w:pStyle w:val="TF"/>
              <w:spacing w:after="0"/>
              <w:rPr>
                <w:lang w:eastAsia="en-US"/>
              </w:rPr>
            </w:pPr>
            <w:r w:rsidRPr="00F02BE6">
              <w:rPr>
                <w:lang w:eastAsia="en-US"/>
              </w:rPr>
              <w:t>1</w:t>
            </w:r>
          </w:p>
        </w:tc>
        <w:tc>
          <w:tcPr>
            <w:tcW w:w="957" w:type="dxa"/>
          </w:tcPr>
          <w:p w14:paraId="358BB40C" w14:textId="77777777" w:rsidR="00973A86" w:rsidRPr="00F02BE6" w:rsidRDefault="00973A86" w:rsidP="003E5D96">
            <w:pPr>
              <w:pStyle w:val="TF"/>
              <w:spacing w:after="0"/>
              <w:rPr>
                <w:lang w:eastAsia="en-US"/>
              </w:rPr>
            </w:pPr>
          </w:p>
        </w:tc>
        <w:tc>
          <w:tcPr>
            <w:tcW w:w="957" w:type="dxa"/>
          </w:tcPr>
          <w:p w14:paraId="4B86F824" w14:textId="77777777" w:rsidR="00973A86" w:rsidRPr="00F02BE6" w:rsidRDefault="00973A86" w:rsidP="003E5D96">
            <w:pPr>
              <w:pStyle w:val="TF"/>
              <w:spacing w:after="0"/>
              <w:rPr>
                <w:lang w:eastAsia="en-US"/>
              </w:rPr>
            </w:pPr>
          </w:p>
        </w:tc>
      </w:tr>
      <w:tr w:rsidR="00973A86" w:rsidRPr="00F02BE6" w14:paraId="2E42DDC5"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20268645" w14:textId="77777777" w:rsidR="00973A86" w:rsidRPr="00F02BE6" w:rsidRDefault="00973A86" w:rsidP="003E5D96">
            <w:pPr>
              <w:pStyle w:val="TF"/>
              <w:spacing w:after="0"/>
              <w:rPr>
                <w:lang w:eastAsia="en-US"/>
              </w:rPr>
            </w:pPr>
          </w:p>
        </w:tc>
        <w:tc>
          <w:tcPr>
            <w:tcW w:w="957" w:type="dxa"/>
            <w:tcBorders>
              <w:left w:val="nil"/>
            </w:tcBorders>
          </w:tcPr>
          <w:p w14:paraId="00F9C5BC" w14:textId="77777777" w:rsidR="00973A86" w:rsidRPr="00F02BE6" w:rsidRDefault="00973A86" w:rsidP="003E5D96">
            <w:pPr>
              <w:pStyle w:val="TF"/>
              <w:spacing w:after="0"/>
              <w:rPr>
                <w:lang w:eastAsia="en-US"/>
              </w:rPr>
            </w:pPr>
            <w:r w:rsidRPr="00F02BE6">
              <w:rPr>
                <w:sz w:val="22"/>
                <w:lang w:eastAsia="en-US"/>
              </w:rPr>
              <w:t>octet 1</w:t>
            </w:r>
          </w:p>
        </w:tc>
        <w:tc>
          <w:tcPr>
            <w:tcW w:w="957" w:type="dxa"/>
          </w:tcPr>
          <w:p w14:paraId="09236769" w14:textId="77777777" w:rsidR="00973A86" w:rsidRPr="00F02BE6" w:rsidRDefault="00973A86" w:rsidP="003E5D96">
            <w:pPr>
              <w:pStyle w:val="TF"/>
              <w:spacing w:after="0"/>
              <w:rPr>
                <w:lang w:eastAsia="en-US"/>
              </w:rPr>
            </w:pPr>
          </w:p>
        </w:tc>
      </w:tr>
      <w:tr w:rsidR="00973A86" w:rsidRPr="00F02BE6" w14:paraId="573B6EBF" w14:textId="77777777" w:rsidTr="003E5D96">
        <w:tblPrEx>
          <w:tblCellMar>
            <w:top w:w="0" w:type="dxa"/>
            <w:bottom w:w="0" w:type="dxa"/>
          </w:tblCellMar>
        </w:tblPrEx>
        <w:trPr>
          <w:jc w:val="center"/>
        </w:trPr>
        <w:tc>
          <w:tcPr>
            <w:tcW w:w="957" w:type="dxa"/>
            <w:tcBorders>
              <w:left w:val="single" w:sz="6" w:space="0" w:color="auto"/>
            </w:tcBorders>
          </w:tcPr>
          <w:p w14:paraId="56429D81"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54A13245"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47125F7A" w14:textId="77777777" w:rsidR="00973A86" w:rsidRPr="00F02BE6" w:rsidRDefault="00973A86" w:rsidP="003E5D96">
            <w:pPr>
              <w:pStyle w:val="TF"/>
              <w:spacing w:after="0"/>
              <w:rPr>
                <w:lang w:eastAsia="en-US"/>
              </w:rPr>
            </w:pPr>
          </w:p>
        </w:tc>
        <w:tc>
          <w:tcPr>
            <w:tcW w:w="1914" w:type="dxa"/>
            <w:gridSpan w:val="2"/>
          </w:tcPr>
          <w:p w14:paraId="26E5A011" w14:textId="77777777" w:rsidR="00973A86" w:rsidRPr="00F02BE6" w:rsidRDefault="00973A86" w:rsidP="003E5D96">
            <w:pPr>
              <w:pStyle w:val="TF"/>
              <w:spacing w:after="0"/>
              <w:rPr>
                <w:lang w:eastAsia="en-US"/>
              </w:rPr>
            </w:pPr>
            <w:r w:rsidRPr="00F02BE6">
              <w:rPr>
                <w:sz w:val="22"/>
                <w:lang w:eastAsia="en-US"/>
              </w:rPr>
              <w:t>23</w:t>
            </w:r>
          </w:p>
        </w:tc>
        <w:tc>
          <w:tcPr>
            <w:tcW w:w="957" w:type="dxa"/>
            <w:tcBorders>
              <w:bottom w:val="single" w:sz="6" w:space="0" w:color="auto"/>
            </w:tcBorders>
          </w:tcPr>
          <w:p w14:paraId="523A705C"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26F55E81" w14:textId="77777777" w:rsidR="00973A86" w:rsidRPr="00F02BE6" w:rsidRDefault="00973A86" w:rsidP="003E5D96">
            <w:pPr>
              <w:pStyle w:val="TF"/>
              <w:spacing w:after="0"/>
              <w:rPr>
                <w:lang w:eastAsia="en-US"/>
              </w:rPr>
            </w:pPr>
          </w:p>
        </w:tc>
        <w:tc>
          <w:tcPr>
            <w:tcW w:w="957" w:type="dxa"/>
            <w:tcBorders>
              <w:right w:val="single" w:sz="6" w:space="0" w:color="auto"/>
            </w:tcBorders>
          </w:tcPr>
          <w:p w14:paraId="2E372F9D" w14:textId="77777777" w:rsidR="00973A86" w:rsidRPr="00F02BE6" w:rsidRDefault="00973A86" w:rsidP="003E5D96">
            <w:pPr>
              <w:pStyle w:val="TF"/>
              <w:spacing w:after="0"/>
              <w:rPr>
                <w:lang w:eastAsia="en-US"/>
              </w:rPr>
            </w:pPr>
          </w:p>
        </w:tc>
        <w:tc>
          <w:tcPr>
            <w:tcW w:w="957" w:type="dxa"/>
            <w:tcBorders>
              <w:left w:val="nil"/>
            </w:tcBorders>
          </w:tcPr>
          <w:p w14:paraId="162A6F15" w14:textId="77777777" w:rsidR="00973A86" w:rsidRPr="00F02BE6" w:rsidRDefault="00973A86" w:rsidP="003E5D96">
            <w:pPr>
              <w:pStyle w:val="TF"/>
              <w:spacing w:after="0"/>
              <w:rPr>
                <w:lang w:eastAsia="en-US"/>
              </w:rPr>
            </w:pPr>
          </w:p>
        </w:tc>
        <w:tc>
          <w:tcPr>
            <w:tcW w:w="957" w:type="dxa"/>
            <w:tcBorders>
              <w:left w:val="nil"/>
            </w:tcBorders>
          </w:tcPr>
          <w:p w14:paraId="74F43252" w14:textId="77777777" w:rsidR="00973A86" w:rsidRPr="00F02BE6" w:rsidRDefault="00973A86" w:rsidP="003E5D96">
            <w:pPr>
              <w:pStyle w:val="TF"/>
              <w:spacing w:after="0"/>
              <w:rPr>
                <w:lang w:eastAsia="en-US"/>
              </w:rPr>
            </w:pPr>
          </w:p>
        </w:tc>
      </w:tr>
      <w:tr w:rsidR="00973A86" w:rsidRPr="00F02BE6" w14:paraId="65B1C45E"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1E147213" w14:textId="77777777" w:rsidR="00973A86" w:rsidRPr="00F02BE6" w:rsidRDefault="00973A86" w:rsidP="003E5D96">
            <w:pPr>
              <w:pStyle w:val="TF"/>
              <w:spacing w:after="0"/>
              <w:rPr>
                <w:lang w:eastAsia="en-US"/>
              </w:rPr>
            </w:pPr>
          </w:p>
        </w:tc>
        <w:tc>
          <w:tcPr>
            <w:tcW w:w="957" w:type="dxa"/>
          </w:tcPr>
          <w:p w14:paraId="116910D5" w14:textId="77777777" w:rsidR="00973A86" w:rsidRPr="00F02BE6" w:rsidRDefault="00973A86" w:rsidP="003E5D96">
            <w:pPr>
              <w:pStyle w:val="TF"/>
              <w:spacing w:after="0"/>
              <w:rPr>
                <w:lang w:eastAsia="en-US"/>
              </w:rPr>
            </w:pPr>
          </w:p>
        </w:tc>
        <w:tc>
          <w:tcPr>
            <w:tcW w:w="957" w:type="dxa"/>
          </w:tcPr>
          <w:p w14:paraId="06B76B43" w14:textId="77777777" w:rsidR="00973A86" w:rsidRPr="00F02BE6" w:rsidRDefault="00973A86" w:rsidP="003E5D96">
            <w:pPr>
              <w:pStyle w:val="TF"/>
              <w:spacing w:after="0"/>
              <w:rPr>
                <w:lang w:eastAsia="en-US"/>
              </w:rPr>
            </w:pPr>
          </w:p>
        </w:tc>
        <w:tc>
          <w:tcPr>
            <w:tcW w:w="1914" w:type="dxa"/>
            <w:gridSpan w:val="2"/>
          </w:tcPr>
          <w:p w14:paraId="459A9F70" w14:textId="77777777" w:rsidR="00973A86" w:rsidRPr="00F02BE6" w:rsidRDefault="00973A86" w:rsidP="003E5D96">
            <w:pPr>
              <w:pStyle w:val="TF"/>
              <w:spacing w:after="0"/>
              <w:rPr>
                <w:lang w:eastAsia="en-US"/>
              </w:rPr>
            </w:pPr>
            <w:r w:rsidRPr="00F02BE6">
              <w:rPr>
                <w:sz w:val="22"/>
                <w:lang w:eastAsia="en-US"/>
              </w:rPr>
              <w:t>Octets</w:t>
            </w:r>
          </w:p>
        </w:tc>
        <w:tc>
          <w:tcPr>
            <w:tcW w:w="957" w:type="dxa"/>
          </w:tcPr>
          <w:p w14:paraId="57E36B12" w14:textId="77777777" w:rsidR="00973A86" w:rsidRPr="00F02BE6" w:rsidRDefault="00973A86" w:rsidP="003E5D96">
            <w:pPr>
              <w:pStyle w:val="TF"/>
              <w:spacing w:after="0"/>
              <w:rPr>
                <w:lang w:eastAsia="en-US"/>
              </w:rPr>
            </w:pPr>
          </w:p>
        </w:tc>
        <w:tc>
          <w:tcPr>
            <w:tcW w:w="957" w:type="dxa"/>
          </w:tcPr>
          <w:p w14:paraId="4A8F7425"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7C678AC7" w14:textId="77777777" w:rsidR="00973A86" w:rsidRPr="00F02BE6" w:rsidRDefault="00973A86" w:rsidP="003E5D96">
            <w:pPr>
              <w:pStyle w:val="TF"/>
              <w:spacing w:after="0"/>
              <w:rPr>
                <w:lang w:eastAsia="en-US"/>
              </w:rPr>
            </w:pPr>
          </w:p>
        </w:tc>
        <w:tc>
          <w:tcPr>
            <w:tcW w:w="1914" w:type="dxa"/>
            <w:gridSpan w:val="2"/>
            <w:tcBorders>
              <w:left w:val="nil"/>
            </w:tcBorders>
          </w:tcPr>
          <w:p w14:paraId="2B43DE3E" w14:textId="77777777" w:rsidR="00973A86" w:rsidRPr="00F02BE6" w:rsidRDefault="00973A86" w:rsidP="003E5D96">
            <w:pPr>
              <w:pStyle w:val="TF"/>
              <w:spacing w:after="0"/>
              <w:rPr>
                <w:lang w:eastAsia="en-US"/>
              </w:rPr>
            </w:pPr>
          </w:p>
        </w:tc>
      </w:tr>
      <w:tr w:rsidR="00973A86" w:rsidRPr="00F02BE6" w14:paraId="1D55A636" w14:textId="77777777" w:rsidTr="003E5D96">
        <w:tblPrEx>
          <w:tblCellMar>
            <w:top w:w="0" w:type="dxa"/>
            <w:bottom w:w="0" w:type="dxa"/>
          </w:tblCellMar>
        </w:tblPrEx>
        <w:trPr>
          <w:jc w:val="center"/>
        </w:trPr>
        <w:tc>
          <w:tcPr>
            <w:tcW w:w="957" w:type="dxa"/>
          </w:tcPr>
          <w:p w14:paraId="6FC72DCD" w14:textId="77777777" w:rsidR="00973A86" w:rsidRPr="00F02BE6" w:rsidRDefault="00973A86" w:rsidP="003E5D96">
            <w:pPr>
              <w:pStyle w:val="TAL"/>
            </w:pPr>
            <w:r w:rsidRPr="00F02BE6">
              <w:t>:</w:t>
            </w:r>
          </w:p>
        </w:tc>
        <w:tc>
          <w:tcPr>
            <w:tcW w:w="957" w:type="dxa"/>
          </w:tcPr>
          <w:p w14:paraId="473501A4" w14:textId="77777777" w:rsidR="00973A86" w:rsidRPr="00F02BE6" w:rsidRDefault="00973A86" w:rsidP="003E5D96">
            <w:pPr>
              <w:pStyle w:val="TF"/>
              <w:spacing w:after="0"/>
              <w:rPr>
                <w:lang w:eastAsia="en-US"/>
              </w:rPr>
            </w:pPr>
          </w:p>
        </w:tc>
        <w:tc>
          <w:tcPr>
            <w:tcW w:w="957" w:type="dxa"/>
          </w:tcPr>
          <w:p w14:paraId="578CC745" w14:textId="77777777" w:rsidR="00973A86" w:rsidRPr="00F02BE6" w:rsidRDefault="00973A86" w:rsidP="003E5D96">
            <w:pPr>
              <w:pStyle w:val="TF"/>
              <w:spacing w:after="0"/>
              <w:rPr>
                <w:lang w:eastAsia="en-US"/>
              </w:rPr>
            </w:pPr>
          </w:p>
        </w:tc>
        <w:tc>
          <w:tcPr>
            <w:tcW w:w="957" w:type="dxa"/>
          </w:tcPr>
          <w:p w14:paraId="4EC581F9" w14:textId="77777777" w:rsidR="00973A86" w:rsidRPr="00F02BE6" w:rsidRDefault="00973A86" w:rsidP="003E5D96">
            <w:pPr>
              <w:pStyle w:val="TF"/>
              <w:spacing w:after="0"/>
              <w:rPr>
                <w:lang w:eastAsia="en-US"/>
              </w:rPr>
            </w:pPr>
          </w:p>
        </w:tc>
        <w:tc>
          <w:tcPr>
            <w:tcW w:w="957" w:type="dxa"/>
          </w:tcPr>
          <w:p w14:paraId="0A181A7B" w14:textId="77777777" w:rsidR="00973A86" w:rsidRPr="00F02BE6" w:rsidRDefault="00973A86" w:rsidP="003E5D96">
            <w:pPr>
              <w:pStyle w:val="TF"/>
              <w:spacing w:after="0"/>
              <w:rPr>
                <w:lang w:eastAsia="en-US"/>
              </w:rPr>
            </w:pPr>
          </w:p>
        </w:tc>
        <w:tc>
          <w:tcPr>
            <w:tcW w:w="957" w:type="dxa"/>
          </w:tcPr>
          <w:p w14:paraId="59BC9F2C" w14:textId="77777777" w:rsidR="00973A86" w:rsidRPr="00F02BE6" w:rsidRDefault="00973A86" w:rsidP="003E5D96">
            <w:pPr>
              <w:pStyle w:val="TF"/>
              <w:spacing w:after="0"/>
              <w:rPr>
                <w:lang w:eastAsia="en-US"/>
              </w:rPr>
            </w:pPr>
          </w:p>
        </w:tc>
        <w:tc>
          <w:tcPr>
            <w:tcW w:w="957" w:type="dxa"/>
          </w:tcPr>
          <w:p w14:paraId="3433478E" w14:textId="77777777" w:rsidR="00973A86" w:rsidRPr="00F02BE6" w:rsidRDefault="00973A86" w:rsidP="003E5D96">
            <w:pPr>
              <w:pStyle w:val="TF"/>
              <w:spacing w:after="0"/>
              <w:rPr>
                <w:lang w:eastAsia="en-US"/>
              </w:rPr>
            </w:pPr>
          </w:p>
        </w:tc>
        <w:tc>
          <w:tcPr>
            <w:tcW w:w="957" w:type="dxa"/>
          </w:tcPr>
          <w:p w14:paraId="2E4CF3FE" w14:textId="77777777" w:rsidR="00973A86" w:rsidRPr="00F02BE6" w:rsidRDefault="00973A86" w:rsidP="003E5D96">
            <w:pPr>
              <w:pStyle w:val="TAR"/>
            </w:pPr>
            <w:r w:rsidRPr="00F02BE6">
              <w:t>:</w:t>
            </w:r>
          </w:p>
        </w:tc>
        <w:tc>
          <w:tcPr>
            <w:tcW w:w="957" w:type="dxa"/>
          </w:tcPr>
          <w:p w14:paraId="59393635" w14:textId="77777777" w:rsidR="00973A86" w:rsidRPr="00F02BE6" w:rsidRDefault="00973A86" w:rsidP="003E5D96">
            <w:pPr>
              <w:pStyle w:val="TF"/>
              <w:spacing w:after="0"/>
              <w:rPr>
                <w:lang w:eastAsia="en-US"/>
              </w:rPr>
            </w:pPr>
          </w:p>
        </w:tc>
        <w:tc>
          <w:tcPr>
            <w:tcW w:w="957" w:type="dxa"/>
          </w:tcPr>
          <w:p w14:paraId="02E16E6B" w14:textId="77777777" w:rsidR="00973A86" w:rsidRPr="00F02BE6" w:rsidRDefault="00973A86" w:rsidP="003E5D96">
            <w:pPr>
              <w:pStyle w:val="TF"/>
              <w:spacing w:after="0"/>
              <w:rPr>
                <w:lang w:eastAsia="en-US"/>
              </w:rPr>
            </w:pPr>
          </w:p>
        </w:tc>
      </w:tr>
      <w:tr w:rsidR="00973A86" w:rsidRPr="00F02BE6" w14:paraId="191A31D3" w14:textId="77777777" w:rsidTr="003E5D96">
        <w:tblPrEx>
          <w:tblCellMar>
            <w:top w:w="0" w:type="dxa"/>
            <w:bottom w:w="0" w:type="dxa"/>
          </w:tblCellMar>
        </w:tblPrEx>
        <w:trPr>
          <w:jc w:val="center"/>
        </w:trPr>
        <w:tc>
          <w:tcPr>
            <w:tcW w:w="957" w:type="dxa"/>
          </w:tcPr>
          <w:p w14:paraId="79D626F4" w14:textId="77777777" w:rsidR="00973A86" w:rsidRPr="00F02BE6" w:rsidRDefault="00973A86" w:rsidP="003E5D96">
            <w:pPr>
              <w:pStyle w:val="TAL"/>
            </w:pPr>
            <w:r w:rsidRPr="00F02BE6">
              <w:t>:</w:t>
            </w:r>
          </w:p>
        </w:tc>
        <w:tc>
          <w:tcPr>
            <w:tcW w:w="957" w:type="dxa"/>
          </w:tcPr>
          <w:p w14:paraId="27A15E78" w14:textId="77777777" w:rsidR="00973A86" w:rsidRPr="00F02BE6" w:rsidRDefault="00973A86" w:rsidP="003E5D96">
            <w:pPr>
              <w:pStyle w:val="TF"/>
              <w:spacing w:after="0"/>
              <w:rPr>
                <w:lang w:eastAsia="en-US"/>
              </w:rPr>
            </w:pPr>
          </w:p>
        </w:tc>
        <w:tc>
          <w:tcPr>
            <w:tcW w:w="957" w:type="dxa"/>
          </w:tcPr>
          <w:p w14:paraId="74B1F6EF" w14:textId="77777777" w:rsidR="00973A86" w:rsidRPr="00F02BE6" w:rsidRDefault="00973A86" w:rsidP="003E5D96">
            <w:pPr>
              <w:pStyle w:val="TF"/>
              <w:spacing w:after="0"/>
              <w:rPr>
                <w:lang w:eastAsia="en-US"/>
              </w:rPr>
            </w:pPr>
          </w:p>
        </w:tc>
        <w:tc>
          <w:tcPr>
            <w:tcW w:w="957" w:type="dxa"/>
          </w:tcPr>
          <w:p w14:paraId="6A5B2AC1" w14:textId="77777777" w:rsidR="00973A86" w:rsidRPr="00F02BE6" w:rsidRDefault="00973A86" w:rsidP="003E5D96">
            <w:pPr>
              <w:pStyle w:val="TF"/>
              <w:spacing w:after="0"/>
              <w:rPr>
                <w:lang w:eastAsia="en-US"/>
              </w:rPr>
            </w:pPr>
          </w:p>
        </w:tc>
        <w:tc>
          <w:tcPr>
            <w:tcW w:w="957" w:type="dxa"/>
          </w:tcPr>
          <w:p w14:paraId="468418BC" w14:textId="77777777" w:rsidR="00973A86" w:rsidRPr="00F02BE6" w:rsidRDefault="00973A86" w:rsidP="003E5D96">
            <w:pPr>
              <w:pStyle w:val="TF"/>
              <w:spacing w:after="0"/>
              <w:rPr>
                <w:lang w:eastAsia="en-US"/>
              </w:rPr>
            </w:pPr>
          </w:p>
        </w:tc>
        <w:tc>
          <w:tcPr>
            <w:tcW w:w="957" w:type="dxa"/>
          </w:tcPr>
          <w:p w14:paraId="54B5D058" w14:textId="77777777" w:rsidR="00973A86" w:rsidRPr="00F02BE6" w:rsidRDefault="00973A86" w:rsidP="003E5D96">
            <w:pPr>
              <w:pStyle w:val="TF"/>
              <w:spacing w:after="0"/>
              <w:rPr>
                <w:lang w:eastAsia="en-US"/>
              </w:rPr>
            </w:pPr>
          </w:p>
        </w:tc>
        <w:tc>
          <w:tcPr>
            <w:tcW w:w="957" w:type="dxa"/>
          </w:tcPr>
          <w:p w14:paraId="5E0696F6" w14:textId="77777777" w:rsidR="00973A86" w:rsidRPr="00F02BE6" w:rsidRDefault="00973A86" w:rsidP="003E5D96">
            <w:pPr>
              <w:pStyle w:val="TF"/>
              <w:spacing w:after="0"/>
              <w:rPr>
                <w:lang w:eastAsia="en-US"/>
              </w:rPr>
            </w:pPr>
          </w:p>
        </w:tc>
        <w:tc>
          <w:tcPr>
            <w:tcW w:w="957" w:type="dxa"/>
          </w:tcPr>
          <w:p w14:paraId="3DDA30C9" w14:textId="77777777" w:rsidR="00973A86" w:rsidRPr="00F02BE6" w:rsidRDefault="00973A86" w:rsidP="003E5D96">
            <w:pPr>
              <w:pStyle w:val="TAR"/>
            </w:pPr>
            <w:r w:rsidRPr="00F02BE6">
              <w:t>:</w:t>
            </w:r>
          </w:p>
        </w:tc>
        <w:tc>
          <w:tcPr>
            <w:tcW w:w="957" w:type="dxa"/>
          </w:tcPr>
          <w:p w14:paraId="768E6B8E" w14:textId="77777777" w:rsidR="00973A86" w:rsidRPr="00F02BE6" w:rsidRDefault="00973A86" w:rsidP="003E5D96">
            <w:pPr>
              <w:pStyle w:val="TF"/>
              <w:spacing w:after="0"/>
              <w:rPr>
                <w:lang w:eastAsia="en-US"/>
              </w:rPr>
            </w:pPr>
          </w:p>
        </w:tc>
        <w:tc>
          <w:tcPr>
            <w:tcW w:w="957" w:type="dxa"/>
          </w:tcPr>
          <w:p w14:paraId="50C10CF0" w14:textId="77777777" w:rsidR="00973A86" w:rsidRPr="00F02BE6" w:rsidRDefault="00973A86" w:rsidP="003E5D96">
            <w:pPr>
              <w:pStyle w:val="TF"/>
              <w:spacing w:after="0"/>
              <w:rPr>
                <w:lang w:eastAsia="en-US"/>
              </w:rPr>
            </w:pPr>
          </w:p>
        </w:tc>
      </w:tr>
      <w:tr w:rsidR="00973A86" w:rsidRPr="00F02BE6" w14:paraId="3F0CBEAB" w14:textId="77777777" w:rsidTr="003E5D96">
        <w:tblPrEx>
          <w:tblCellMar>
            <w:top w:w="0" w:type="dxa"/>
            <w:bottom w:w="0" w:type="dxa"/>
          </w:tblCellMar>
        </w:tblPrEx>
        <w:trPr>
          <w:jc w:val="center"/>
        </w:trPr>
        <w:tc>
          <w:tcPr>
            <w:tcW w:w="957" w:type="dxa"/>
          </w:tcPr>
          <w:p w14:paraId="1CF62EF1" w14:textId="77777777" w:rsidR="00973A86" w:rsidRPr="00F02BE6" w:rsidRDefault="00973A86" w:rsidP="003E5D96">
            <w:pPr>
              <w:pStyle w:val="TAL"/>
            </w:pPr>
            <w:r w:rsidRPr="00F02BE6">
              <w:t>:</w:t>
            </w:r>
          </w:p>
        </w:tc>
        <w:tc>
          <w:tcPr>
            <w:tcW w:w="957" w:type="dxa"/>
          </w:tcPr>
          <w:p w14:paraId="2B738B60" w14:textId="77777777" w:rsidR="00973A86" w:rsidRPr="00F02BE6" w:rsidRDefault="00973A86" w:rsidP="003E5D96">
            <w:pPr>
              <w:pStyle w:val="TF"/>
              <w:spacing w:after="0"/>
              <w:rPr>
                <w:lang w:eastAsia="en-US"/>
              </w:rPr>
            </w:pPr>
          </w:p>
        </w:tc>
        <w:tc>
          <w:tcPr>
            <w:tcW w:w="957" w:type="dxa"/>
          </w:tcPr>
          <w:p w14:paraId="0AB6A1B8" w14:textId="77777777" w:rsidR="00973A86" w:rsidRPr="00F02BE6" w:rsidRDefault="00973A86" w:rsidP="003E5D96">
            <w:pPr>
              <w:pStyle w:val="TF"/>
              <w:spacing w:after="0"/>
              <w:rPr>
                <w:lang w:eastAsia="en-US"/>
              </w:rPr>
            </w:pPr>
          </w:p>
        </w:tc>
        <w:tc>
          <w:tcPr>
            <w:tcW w:w="957" w:type="dxa"/>
          </w:tcPr>
          <w:p w14:paraId="1B66BA08" w14:textId="77777777" w:rsidR="00973A86" w:rsidRPr="00F02BE6" w:rsidRDefault="00973A86" w:rsidP="003E5D96">
            <w:pPr>
              <w:pStyle w:val="TF"/>
              <w:spacing w:after="0"/>
              <w:rPr>
                <w:lang w:eastAsia="en-US"/>
              </w:rPr>
            </w:pPr>
          </w:p>
        </w:tc>
        <w:tc>
          <w:tcPr>
            <w:tcW w:w="957" w:type="dxa"/>
          </w:tcPr>
          <w:p w14:paraId="4EFB827F" w14:textId="77777777" w:rsidR="00973A86" w:rsidRPr="00F02BE6" w:rsidRDefault="00973A86" w:rsidP="003E5D96">
            <w:pPr>
              <w:pStyle w:val="TF"/>
              <w:spacing w:after="0"/>
              <w:rPr>
                <w:lang w:eastAsia="en-US"/>
              </w:rPr>
            </w:pPr>
          </w:p>
        </w:tc>
        <w:tc>
          <w:tcPr>
            <w:tcW w:w="957" w:type="dxa"/>
          </w:tcPr>
          <w:p w14:paraId="21CA27D1" w14:textId="77777777" w:rsidR="00973A86" w:rsidRPr="00F02BE6" w:rsidRDefault="00973A86" w:rsidP="003E5D96">
            <w:pPr>
              <w:pStyle w:val="TF"/>
              <w:spacing w:after="0"/>
              <w:rPr>
                <w:lang w:eastAsia="en-US"/>
              </w:rPr>
            </w:pPr>
          </w:p>
        </w:tc>
        <w:tc>
          <w:tcPr>
            <w:tcW w:w="957" w:type="dxa"/>
          </w:tcPr>
          <w:p w14:paraId="6366430F" w14:textId="77777777" w:rsidR="00973A86" w:rsidRPr="00F02BE6" w:rsidRDefault="00973A86" w:rsidP="003E5D96">
            <w:pPr>
              <w:pStyle w:val="TF"/>
              <w:spacing w:after="0"/>
              <w:rPr>
                <w:lang w:eastAsia="en-US"/>
              </w:rPr>
            </w:pPr>
          </w:p>
        </w:tc>
        <w:tc>
          <w:tcPr>
            <w:tcW w:w="957" w:type="dxa"/>
          </w:tcPr>
          <w:p w14:paraId="652770E3" w14:textId="77777777" w:rsidR="00973A86" w:rsidRPr="00F02BE6" w:rsidRDefault="00973A86" w:rsidP="003E5D96">
            <w:pPr>
              <w:pStyle w:val="TAR"/>
            </w:pPr>
            <w:r w:rsidRPr="00F02BE6">
              <w:t>:</w:t>
            </w:r>
          </w:p>
        </w:tc>
        <w:tc>
          <w:tcPr>
            <w:tcW w:w="957" w:type="dxa"/>
          </w:tcPr>
          <w:p w14:paraId="35229785" w14:textId="77777777" w:rsidR="00973A86" w:rsidRPr="00F02BE6" w:rsidRDefault="00973A86" w:rsidP="003E5D96">
            <w:pPr>
              <w:pStyle w:val="TF"/>
              <w:spacing w:after="0"/>
              <w:rPr>
                <w:lang w:eastAsia="en-US"/>
              </w:rPr>
            </w:pPr>
          </w:p>
        </w:tc>
        <w:tc>
          <w:tcPr>
            <w:tcW w:w="957" w:type="dxa"/>
          </w:tcPr>
          <w:p w14:paraId="0B1BA81B" w14:textId="77777777" w:rsidR="00973A86" w:rsidRPr="00F02BE6" w:rsidRDefault="00973A86" w:rsidP="003E5D96">
            <w:pPr>
              <w:pStyle w:val="TF"/>
              <w:spacing w:after="0"/>
              <w:rPr>
                <w:lang w:eastAsia="en-US"/>
              </w:rPr>
            </w:pPr>
          </w:p>
        </w:tc>
      </w:tr>
      <w:tr w:rsidR="00973A86" w:rsidRPr="00F02BE6" w14:paraId="40525712"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66FB7C10" w14:textId="77777777" w:rsidR="00973A86" w:rsidRPr="00F02BE6" w:rsidRDefault="00973A86" w:rsidP="003E5D96">
            <w:pPr>
              <w:pStyle w:val="TF"/>
              <w:spacing w:after="0"/>
              <w:rPr>
                <w:lang w:eastAsia="en-US"/>
              </w:rPr>
            </w:pPr>
          </w:p>
        </w:tc>
        <w:tc>
          <w:tcPr>
            <w:tcW w:w="957" w:type="dxa"/>
          </w:tcPr>
          <w:p w14:paraId="58D358C3" w14:textId="77777777" w:rsidR="00973A86" w:rsidRPr="00F02BE6" w:rsidRDefault="00973A86" w:rsidP="003E5D96">
            <w:pPr>
              <w:pStyle w:val="TF"/>
              <w:spacing w:after="0"/>
              <w:rPr>
                <w:lang w:eastAsia="en-US"/>
              </w:rPr>
            </w:pPr>
          </w:p>
        </w:tc>
        <w:tc>
          <w:tcPr>
            <w:tcW w:w="957" w:type="dxa"/>
          </w:tcPr>
          <w:p w14:paraId="3F0120B5" w14:textId="77777777" w:rsidR="00973A86" w:rsidRPr="00F02BE6" w:rsidRDefault="00973A86" w:rsidP="003E5D96">
            <w:pPr>
              <w:pStyle w:val="TF"/>
              <w:spacing w:after="0"/>
              <w:rPr>
                <w:lang w:eastAsia="en-US"/>
              </w:rPr>
            </w:pPr>
          </w:p>
        </w:tc>
        <w:tc>
          <w:tcPr>
            <w:tcW w:w="1914" w:type="dxa"/>
            <w:gridSpan w:val="2"/>
          </w:tcPr>
          <w:p w14:paraId="2950A0DD"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15380159" w14:textId="77777777" w:rsidR="00973A86" w:rsidRPr="00F02BE6" w:rsidRDefault="00973A86" w:rsidP="003E5D96">
            <w:pPr>
              <w:pStyle w:val="TF"/>
              <w:spacing w:after="0"/>
              <w:rPr>
                <w:lang w:eastAsia="en-US"/>
              </w:rPr>
            </w:pPr>
          </w:p>
        </w:tc>
        <w:tc>
          <w:tcPr>
            <w:tcW w:w="957" w:type="dxa"/>
          </w:tcPr>
          <w:p w14:paraId="20987C9D"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14F15F3D" w14:textId="77777777" w:rsidR="00973A86" w:rsidRPr="00F02BE6" w:rsidRDefault="00973A86" w:rsidP="003E5D96">
            <w:pPr>
              <w:pStyle w:val="TF"/>
              <w:spacing w:after="0"/>
              <w:rPr>
                <w:lang w:eastAsia="en-US"/>
              </w:rPr>
            </w:pPr>
          </w:p>
        </w:tc>
        <w:tc>
          <w:tcPr>
            <w:tcW w:w="957" w:type="dxa"/>
            <w:tcBorders>
              <w:left w:val="nil"/>
            </w:tcBorders>
          </w:tcPr>
          <w:p w14:paraId="0ADF7696" w14:textId="77777777" w:rsidR="00973A86" w:rsidRPr="00F02BE6" w:rsidRDefault="00973A86" w:rsidP="003E5D96">
            <w:pPr>
              <w:pStyle w:val="TF"/>
              <w:spacing w:after="0"/>
              <w:rPr>
                <w:lang w:eastAsia="en-US"/>
              </w:rPr>
            </w:pPr>
          </w:p>
        </w:tc>
        <w:tc>
          <w:tcPr>
            <w:tcW w:w="957" w:type="dxa"/>
          </w:tcPr>
          <w:p w14:paraId="39D520A6" w14:textId="77777777" w:rsidR="00973A86" w:rsidRPr="00F02BE6" w:rsidRDefault="00973A86" w:rsidP="003E5D96">
            <w:pPr>
              <w:pStyle w:val="TF"/>
              <w:spacing w:after="0"/>
              <w:rPr>
                <w:lang w:eastAsia="en-US"/>
              </w:rPr>
            </w:pPr>
          </w:p>
        </w:tc>
      </w:tr>
      <w:tr w:rsidR="00973A86" w:rsidRPr="00F02BE6" w14:paraId="65D384F7"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31E3346B"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745EAF68"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6F7C0E02"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05324BDB"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7594BE0A"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664B6949"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761305D6" w14:textId="77777777" w:rsidR="00973A86" w:rsidRPr="00F02BE6" w:rsidRDefault="00973A86" w:rsidP="003E5D96">
            <w:pPr>
              <w:pStyle w:val="TF"/>
              <w:spacing w:after="0"/>
              <w:rPr>
                <w:lang w:eastAsia="en-US"/>
              </w:rPr>
            </w:pPr>
          </w:p>
        </w:tc>
        <w:tc>
          <w:tcPr>
            <w:tcW w:w="1914" w:type="dxa"/>
            <w:gridSpan w:val="2"/>
            <w:tcBorders>
              <w:left w:val="nil"/>
            </w:tcBorders>
          </w:tcPr>
          <w:p w14:paraId="52D3C74C" w14:textId="77777777" w:rsidR="00973A86" w:rsidRPr="00F02BE6" w:rsidRDefault="00973A86" w:rsidP="003E5D96">
            <w:pPr>
              <w:pStyle w:val="TAL"/>
            </w:pPr>
            <w:r w:rsidRPr="00F02BE6">
              <w:rPr>
                <w:b/>
              </w:rPr>
              <w:t>octet 23</w:t>
            </w:r>
          </w:p>
          <w:p w14:paraId="21917F76" w14:textId="77777777" w:rsidR="00973A86" w:rsidRPr="00F02BE6" w:rsidRDefault="00973A86" w:rsidP="003E5D96">
            <w:pPr>
              <w:pStyle w:val="TAL"/>
            </w:pPr>
          </w:p>
        </w:tc>
      </w:tr>
    </w:tbl>
    <w:p w14:paraId="7EA0F349" w14:textId="77777777" w:rsidR="00973A86" w:rsidRPr="00F02BE6" w:rsidRDefault="00973A86" w:rsidP="00973A86">
      <w:pPr>
        <w:pStyle w:val="NF"/>
      </w:pPr>
    </w:p>
    <w:p w14:paraId="7FA22583" w14:textId="77777777" w:rsidR="00973A86" w:rsidRPr="00F02BE6" w:rsidRDefault="00973A86" w:rsidP="00973A86">
      <w:pPr>
        <w:pStyle w:val="NF"/>
      </w:pPr>
      <w:r w:rsidRPr="00F02BE6">
        <w:t>NOTE:</w:t>
      </w:r>
      <w:r w:rsidRPr="00F02BE6">
        <w:tab/>
        <w:t>The numbering convention specified in 3GPP TS 44.060 applies.</w:t>
      </w:r>
    </w:p>
    <w:p w14:paraId="0A86054F" w14:textId="77777777" w:rsidR="00973A86" w:rsidRPr="00F02BE6" w:rsidRDefault="00973A86" w:rsidP="00973A86">
      <w:pPr>
        <w:pStyle w:val="NF"/>
      </w:pPr>
    </w:p>
    <w:p w14:paraId="52865EC5" w14:textId="77777777" w:rsidR="00973A86" w:rsidRPr="00F02BE6" w:rsidRDefault="00973A86" w:rsidP="00973A86">
      <w:pPr>
        <w:pStyle w:val="TF"/>
        <w:rPr>
          <w:bCs/>
          <w:i/>
          <w:iCs/>
        </w:rPr>
      </w:pPr>
      <w:r w:rsidRPr="00F02BE6">
        <w:t xml:space="preserve">Figure 7.3.2.2: FACCH/SDCCH downlink block format for MS operating in </w:t>
      </w:r>
      <w:r w:rsidRPr="00F02BE6">
        <w:rPr>
          <w:bCs/>
          <w:i/>
          <w:iCs/>
        </w:rPr>
        <w:t>Iu mode</w:t>
      </w:r>
    </w:p>
    <w:p w14:paraId="07EE98D1" w14:textId="77777777" w:rsidR="00973A86" w:rsidRPr="00F02BE6" w:rsidRDefault="00973A86" w:rsidP="00973A86">
      <w:pPr>
        <w:pStyle w:val="Heading2"/>
      </w:pPr>
      <w:bookmarkStart w:id="135" w:name="_Toc517979129"/>
      <w:r w:rsidRPr="00F02BE6">
        <w:lastRenderedPageBreak/>
        <w:t>7.4</w:t>
      </w:r>
      <w:r w:rsidRPr="00F02BE6">
        <w:tab/>
        <w:t>FACCH/SDCCH uplink block format</w:t>
      </w:r>
      <w:bookmarkEnd w:id="135"/>
    </w:p>
    <w:p w14:paraId="676936F5" w14:textId="77777777" w:rsidR="00973A86" w:rsidRPr="00F02BE6" w:rsidRDefault="00973A86" w:rsidP="00973A86">
      <w:pPr>
        <w:pStyle w:val="Heading3"/>
      </w:pPr>
      <w:bookmarkStart w:id="136" w:name="_Toc517979130"/>
      <w:r w:rsidRPr="00F02BE6">
        <w:t>7.4.1</w:t>
      </w:r>
      <w:r w:rsidRPr="00F02BE6">
        <w:tab/>
      </w:r>
      <w:r w:rsidRPr="00F02BE6">
        <w:rPr>
          <w:i/>
          <w:iCs/>
        </w:rPr>
        <w:t>A/Gb mode</w:t>
      </w:r>
      <w:bookmarkEnd w:id="136"/>
      <w:r w:rsidRPr="00F02BE6">
        <w:rPr>
          <w:i/>
          <w:iCs/>
        </w:rPr>
        <w:t xml:space="preserve"> </w:t>
      </w:r>
    </w:p>
    <w:p w14:paraId="4A6E3536" w14:textId="77777777" w:rsidR="00973A86" w:rsidRPr="00F02BE6" w:rsidRDefault="00973A86" w:rsidP="00973A86">
      <w:pPr>
        <w:keepNext/>
      </w:pPr>
      <w:r w:rsidRPr="00F02BE6">
        <w:t>The 23 octets blocks are used in the uplink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738902DE" w14:textId="77777777" w:rsidTr="003E5D96">
        <w:tblPrEx>
          <w:tblCellMar>
            <w:top w:w="0" w:type="dxa"/>
            <w:bottom w:w="0" w:type="dxa"/>
          </w:tblCellMar>
        </w:tblPrEx>
        <w:trPr>
          <w:jc w:val="center"/>
        </w:trPr>
        <w:tc>
          <w:tcPr>
            <w:tcW w:w="7656" w:type="dxa"/>
            <w:gridSpan w:val="8"/>
          </w:tcPr>
          <w:p w14:paraId="00FC3B27" w14:textId="77777777" w:rsidR="00973A86" w:rsidRPr="00F02BE6" w:rsidRDefault="00973A86" w:rsidP="003E5D96">
            <w:pPr>
              <w:pStyle w:val="TF"/>
              <w:keepNext/>
              <w:spacing w:after="0"/>
              <w:rPr>
                <w:lang w:eastAsia="en-US"/>
              </w:rPr>
            </w:pPr>
            <w:r w:rsidRPr="00F02BE6">
              <w:rPr>
                <w:lang w:eastAsia="en-US"/>
              </w:rPr>
              <w:t>&lt;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775F52C" w14:textId="77777777" w:rsidR="00973A86" w:rsidRPr="00F02BE6" w:rsidRDefault="00973A86" w:rsidP="003E5D96">
            <w:pPr>
              <w:pStyle w:val="TF"/>
              <w:keepNext/>
              <w:spacing w:after="0"/>
              <w:rPr>
                <w:lang w:eastAsia="en-US"/>
              </w:rPr>
            </w:pPr>
          </w:p>
        </w:tc>
        <w:tc>
          <w:tcPr>
            <w:tcW w:w="957" w:type="dxa"/>
          </w:tcPr>
          <w:p w14:paraId="334B870E" w14:textId="77777777" w:rsidR="00973A86" w:rsidRPr="00F02BE6" w:rsidRDefault="00973A86" w:rsidP="003E5D96">
            <w:pPr>
              <w:pStyle w:val="TF"/>
              <w:keepNext/>
              <w:spacing w:after="0"/>
              <w:rPr>
                <w:lang w:eastAsia="en-US"/>
              </w:rPr>
            </w:pPr>
          </w:p>
        </w:tc>
      </w:tr>
      <w:tr w:rsidR="00973A86" w:rsidRPr="00F02BE6" w14:paraId="3B2AC48C" w14:textId="77777777" w:rsidTr="003E5D96">
        <w:tblPrEx>
          <w:tblCellMar>
            <w:top w:w="0" w:type="dxa"/>
            <w:bottom w:w="0" w:type="dxa"/>
          </w:tblCellMar>
        </w:tblPrEx>
        <w:trPr>
          <w:jc w:val="center"/>
        </w:trPr>
        <w:tc>
          <w:tcPr>
            <w:tcW w:w="957" w:type="dxa"/>
          </w:tcPr>
          <w:p w14:paraId="6A3FF63B"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32D631BE"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5E3F069C"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32ED7E8A"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5C1C553D"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5FEEE96"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6013B9C5"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6FCAAD21"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D60C0C6" w14:textId="77777777" w:rsidR="00973A86" w:rsidRPr="00F02BE6" w:rsidRDefault="00973A86" w:rsidP="003E5D96">
            <w:pPr>
              <w:pStyle w:val="TF"/>
              <w:keepNext/>
              <w:spacing w:after="0"/>
              <w:rPr>
                <w:lang w:eastAsia="en-US"/>
              </w:rPr>
            </w:pPr>
          </w:p>
        </w:tc>
        <w:tc>
          <w:tcPr>
            <w:tcW w:w="957" w:type="dxa"/>
          </w:tcPr>
          <w:p w14:paraId="13D05A74" w14:textId="77777777" w:rsidR="00973A86" w:rsidRPr="00F02BE6" w:rsidRDefault="00973A86" w:rsidP="003E5D96">
            <w:pPr>
              <w:pStyle w:val="TF"/>
              <w:keepNext/>
              <w:spacing w:after="0"/>
              <w:rPr>
                <w:lang w:eastAsia="en-US"/>
              </w:rPr>
            </w:pPr>
          </w:p>
        </w:tc>
      </w:tr>
      <w:tr w:rsidR="00973A86" w:rsidRPr="00F02BE6" w14:paraId="278F5A90"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72C2EF5F" w14:textId="77777777" w:rsidR="00973A86" w:rsidRPr="00F02BE6" w:rsidRDefault="00973A86" w:rsidP="003E5D96">
            <w:pPr>
              <w:pStyle w:val="TF"/>
              <w:keepNext/>
              <w:spacing w:after="0"/>
              <w:rPr>
                <w:lang w:eastAsia="en-US"/>
              </w:rPr>
            </w:pPr>
          </w:p>
        </w:tc>
        <w:tc>
          <w:tcPr>
            <w:tcW w:w="957" w:type="dxa"/>
            <w:tcBorders>
              <w:left w:val="nil"/>
            </w:tcBorders>
          </w:tcPr>
          <w:p w14:paraId="3B65F869" w14:textId="77777777" w:rsidR="00973A86" w:rsidRPr="00F02BE6" w:rsidRDefault="00973A86" w:rsidP="003E5D96">
            <w:pPr>
              <w:pStyle w:val="TF"/>
              <w:keepNext/>
              <w:spacing w:after="0"/>
              <w:rPr>
                <w:lang w:eastAsia="en-US"/>
              </w:rPr>
            </w:pPr>
            <w:r w:rsidRPr="00F02BE6">
              <w:rPr>
                <w:sz w:val="22"/>
                <w:lang w:eastAsia="en-US"/>
              </w:rPr>
              <w:t>octet 1</w:t>
            </w:r>
          </w:p>
        </w:tc>
        <w:tc>
          <w:tcPr>
            <w:tcW w:w="957" w:type="dxa"/>
          </w:tcPr>
          <w:p w14:paraId="51F7B95F" w14:textId="77777777" w:rsidR="00973A86" w:rsidRPr="00F02BE6" w:rsidRDefault="00973A86" w:rsidP="003E5D96">
            <w:pPr>
              <w:pStyle w:val="TF"/>
              <w:keepNext/>
              <w:spacing w:after="0"/>
              <w:rPr>
                <w:lang w:eastAsia="en-US"/>
              </w:rPr>
            </w:pPr>
          </w:p>
        </w:tc>
      </w:tr>
      <w:tr w:rsidR="00973A86" w:rsidRPr="00F02BE6" w14:paraId="432A24B3" w14:textId="77777777" w:rsidTr="003E5D96">
        <w:tblPrEx>
          <w:tblCellMar>
            <w:top w:w="0" w:type="dxa"/>
            <w:bottom w:w="0" w:type="dxa"/>
          </w:tblCellMar>
        </w:tblPrEx>
        <w:trPr>
          <w:jc w:val="center"/>
        </w:trPr>
        <w:tc>
          <w:tcPr>
            <w:tcW w:w="957" w:type="dxa"/>
            <w:tcBorders>
              <w:left w:val="single" w:sz="6" w:space="0" w:color="auto"/>
            </w:tcBorders>
          </w:tcPr>
          <w:p w14:paraId="4192131D"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BF42058"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F899D84" w14:textId="77777777" w:rsidR="00973A86" w:rsidRPr="00F02BE6" w:rsidRDefault="00973A86" w:rsidP="003E5D96">
            <w:pPr>
              <w:pStyle w:val="TF"/>
              <w:keepNext/>
              <w:spacing w:after="0"/>
              <w:rPr>
                <w:lang w:eastAsia="en-US"/>
              </w:rPr>
            </w:pPr>
          </w:p>
        </w:tc>
        <w:tc>
          <w:tcPr>
            <w:tcW w:w="1914" w:type="dxa"/>
            <w:gridSpan w:val="2"/>
          </w:tcPr>
          <w:p w14:paraId="5D6CD114" w14:textId="77777777" w:rsidR="00973A86" w:rsidRPr="00F02BE6" w:rsidRDefault="00973A86" w:rsidP="003E5D96">
            <w:pPr>
              <w:pStyle w:val="TF"/>
              <w:keepNext/>
              <w:spacing w:after="0"/>
              <w:rPr>
                <w:lang w:eastAsia="en-US"/>
              </w:rPr>
            </w:pPr>
            <w:r w:rsidRPr="00F02BE6">
              <w:rPr>
                <w:sz w:val="22"/>
                <w:lang w:eastAsia="en-US"/>
              </w:rPr>
              <w:t>23</w:t>
            </w:r>
          </w:p>
        </w:tc>
        <w:tc>
          <w:tcPr>
            <w:tcW w:w="957" w:type="dxa"/>
            <w:tcBorders>
              <w:bottom w:val="single" w:sz="6" w:space="0" w:color="auto"/>
            </w:tcBorders>
          </w:tcPr>
          <w:p w14:paraId="329DDD7C"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D46A321"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9ED14F6" w14:textId="77777777" w:rsidR="00973A86" w:rsidRPr="00F02BE6" w:rsidRDefault="00973A86" w:rsidP="003E5D96">
            <w:pPr>
              <w:pStyle w:val="TF"/>
              <w:keepNext/>
              <w:spacing w:after="0"/>
              <w:rPr>
                <w:lang w:eastAsia="en-US"/>
              </w:rPr>
            </w:pPr>
          </w:p>
        </w:tc>
        <w:tc>
          <w:tcPr>
            <w:tcW w:w="957" w:type="dxa"/>
            <w:tcBorders>
              <w:left w:val="nil"/>
            </w:tcBorders>
          </w:tcPr>
          <w:p w14:paraId="2749F178" w14:textId="77777777" w:rsidR="00973A86" w:rsidRPr="00F02BE6" w:rsidRDefault="00973A86" w:rsidP="003E5D96">
            <w:pPr>
              <w:pStyle w:val="TF"/>
              <w:keepNext/>
              <w:spacing w:after="0"/>
              <w:rPr>
                <w:lang w:eastAsia="en-US"/>
              </w:rPr>
            </w:pPr>
          </w:p>
        </w:tc>
        <w:tc>
          <w:tcPr>
            <w:tcW w:w="957" w:type="dxa"/>
            <w:tcBorders>
              <w:left w:val="nil"/>
            </w:tcBorders>
          </w:tcPr>
          <w:p w14:paraId="5AC142BD" w14:textId="77777777" w:rsidR="00973A86" w:rsidRPr="00F02BE6" w:rsidRDefault="00973A86" w:rsidP="003E5D96">
            <w:pPr>
              <w:pStyle w:val="TF"/>
              <w:keepNext/>
              <w:spacing w:after="0"/>
              <w:rPr>
                <w:lang w:eastAsia="en-US"/>
              </w:rPr>
            </w:pPr>
          </w:p>
        </w:tc>
      </w:tr>
      <w:tr w:rsidR="00973A86" w:rsidRPr="00F02BE6" w14:paraId="2412C4A9"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42CED147" w14:textId="77777777" w:rsidR="00973A86" w:rsidRPr="00F02BE6" w:rsidRDefault="00973A86" w:rsidP="003E5D96">
            <w:pPr>
              <w:pStyle w:val="TF"/>
              <w:keepNext/>
              <w:spacing w:after="0"/>
              <w:rPr>
                <w:lang w:eastAsia="en-US"/>
              </w:rPr>
            </w:pPr>
          </w:p>
        </w:tc>
        <w:tc>
          <w:tcPr>
            <w:tcW w:w="957" w:type="dxa"/>
          </w:tcPr>
          <w:p w14:paraId="133F5A00" w14:textId="77777777" w:rsidR="00973A86" w:rsidRPr="00F02BE6" w:rsidRDefault="00973A86" w:rsidP="003E5D96">
            <w:pPr>
              <w:pStyle w:val="TF"/>
              <w:keepNext/>
              <w:spacing w:after="0"/>
              <w:rPr>
                <w:lang w:eastAsia="en-US"/>
              </w:rPr>
            </w:pPr>
          </w:p>
        </w:tc>
        <w:tc>
          <w:tcPr>
            <w:tcW w:w="957" w:type="dxa"/>
          </w:tcPr>
          <w:p w14:paraId="006C773D" w14:textId="77777777" w:rsidR="00973A86" w:rsidRPr="00F02BE6" w:rsidRDefault="00973A86" w:rsidP="003E5D96">
            <w:pPr>
              <w:pStyle w:val="TF"/>
              <w:keepNext/>
              <w:spacing w:after="0"/>
              <w:rPr>
                <w:lang w:eastAsia="en-US"/>
              </w:rPr>
            </w:pPr>
          </w:p>
        </w:tc>
        <w:tc>
          <w:tcPr>
            <w:tcW w:w="1914" w:type="dxa"/>
            <w:gridSpan w:val="2"/>
          </w:tcPr>
          <w:p w14:paraId="5C270C57" w14:textId="77777777" w:rsidR="00973A86" w:rsidRPr="00F02BE6" w:rsidRDefault="00973A86" w:rsidP="003E5D96">
            <w:pPr>
              <w:pStyle w:val="TF"/>
              <w:keepNext/>
              <w:spacing w:after="0"/>
              <w:rPr>
                <w:lang w:eastAsia="en-US"/>
              </w:rPr>
            </w:pPr>
            <w:r w:rsidRPr="00F02BE6">
              <w:rPr>
                <w:sz w:val="22"/>
                <w:lang w:eastAsia="en-US"/>
              </w:rPr>
              <w:t>octets</w:t>
            </w:r>
          </w:p>
        </w:tc>
        <w:tc>
          <w:tcPr>
            <w:tcW w:w="957" w:type="dxa"/>
          </w:tcPr>
          <w:p w14:paraId="611153C0" w14:textId="77777777" w:rsidR="00973A86" w:rsidRPr="00F02BE6" w:rsidRDefault="00973A86" w:rsidP="003E5D96">
            <w:pPr>
              <w:pStyle w:val="TF"/>
              <w:keepNext/>
              <w:spacing w:after="0"/>
              <w:rPr>
                <w:lang w:eastAsia="en-US"/>
              </w:rPr>
            </w:pPr>
          </w:p>
        </w:tc>
        <w:tc>
          <w:tcPr>
            <w:tcW w:w="957" w:type="dxa"/>
          </w:tcPr>
          <w:p w14:paraId="70C6D28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16866BF8" w14:textId="77777777" w:rsidR="00973A86" w:rsidRPr="00F02BE6" w:rsidRDefault="00973A86" w:rsidP="003E5D96">
            <w:pPr>
              <w:pStyle w:val="TF"/>
              <w:keepNext/>
              <w:spacing w:after="0"/>
              <w:rPr>
                <w:lang w:eastAsia="en-US"/>
              </w:rPr>
            </w:pPr>
          </w:p>
        </w:tc>
        <w:tc>
          <w:tcPr>
            <w:tcW w:w="1914" w:type="dxa"/>
            <w:gridSpan w:val="2"/>
            <w:tcBorders>
              <w:left w:val="nil"/>
            </w:tcBorders>
          </w:tcPr>
          <w:p w14:paraId="3DE8B920" w14:textId="77777777" w:rsidR="00973A86" w:rsidRPr="00F02BE6" w:rsidRDefault="00973A86" w:rsidP="003E5D96">
            <w:pPr>
              <w:pStyle w:val="TF"/>
              <w:keepNext/>
              <w:spacing w:after="0"/>
              <w:rPr>
                <w:lang w:eastAsia="en-US"/>
              </w:rPr>
            </w:pPr>
          </w:p>
        </w:tc>
      </w:tr>
      <w:tr w:rsidR="00973A86" w:rsidRPr="00F02BE6" w14:paraId="63ABB819" w14:textId="77777777" w:rsidTr="003E5D96">
        <w:tblPrEx>
          <w:tblCellMar>
            <w:top w:w="0" w:type="dxa"/>
            <w:bottom w:w="0" w:type="dxa"/>
          </w:tblCellMar>
        </w:tblPrEx>
        <w:trPr>
          <w:jc w:val="center"/>
        </w:trPr>
        <w:tc>
          <w:tcPr>
            <w:tcW w:w="957" w:type="dxa"/>
          </w:tcPr>
          <w:p w14:paraId="7F0F5E88" w14:textId="77777777" w:rsidR="00973A86" w:rsidRPr="00F02BE6" w:rsidRDefault="00973A86" w:rsidP="003E5D96">
            <w:pPr>
              <w:pStyle w:val="TAL"/>
            </w:pPr>
            <w:r w:rsidRPr="00F02BE6">
              <w:t>:</w:t>
            </w:r>
          </w:p>
        </w:tc>
        <w:tc>
          <w:tcPr>
            <w:tcW w:w="957" w:type="dxa"/>
          </w:tcPr>
          <w:p w14:paraId="0BAA9121" w14:textId="77777777" w:rsidR="00973A86" w:rsidRPr="00F02BE6" w:rsidRDefault="00973A86" w:rsidP="003E5D96">
            <w:pPr>
              <w:pStyle w:val="TF"/>
              <w:keepNext/>
              <w:spacing w:after="0"/>
              <w:rPr>
                <w:lang w:eastAsia="en-US"/>
              </w:rPr>
            </w:pPr>
          </w:p>
        </w:tc>
        <w:tc>
          <w:tcPr>
            <w:tcW w:w="957" w:type="dxa"/>
          </w:tcPr>
          <w:p w14:paraId="298E4D12" w14:textId="77777777" w:rsidR="00973A86" w:rsidRPr="00F02BE6" w:rsidRDefault="00973A86" w:rsidP="003E5D96">
            <w:pPr>
              <w:pStyle w:val="TF"/>
              <w:keepNext/>
              <w:spacing w:after="0"/>
              <w:rPr>
                <w:lang w:eastAsia="en-US"/>
              </w:rPr>
            </w:pPr>
          </w:p>
        </w:tc>
        <w:tc>
          <w:tcPr>
            <w:tcW w:w="957" w:type="dxa"/>
          </w:tcPr>
          <w:p w14:paraId="532F7A37" w14:textId="77777777" w:rsidR="00973A86" w:rsidRPr="00F02BE6" w:rsidRDefault="00973A86" w:rsidP="003E5D96">
            <w:pPr>
              <w:pStyle w:val="TF"/>
              <w:keepNext/>
              <w:spacing w:after="0"/>
              <w:rPr>
                <w:lang w:eastAsia="en-US"/>
              </w:rPr>
            </w:pPr>
          </w:p>
        </w:tc>
        <w:tc>
          <w:tcPr>
            <w:tcW w:w="957" w:type="dxa"/>
          </w:tcPr>
          <w:p w14:paraId="5F705F2E" w14:textId="77777777" w:rsidR="00973A86" w:rsidRPr="00F02BE6" w:rsidRDefault="00973A86" w:rsidP="003E5D96">
            <w:pPr>
              <w:pStyle w:val="TF"/>
              <w:keepNext/>
              <w:spacing w:after="0"/>
              <w:rPr>
                <w:lang w:eastAsia="en-US"/>
              </w:rPr>
            </w:pPr>
          </w:p>
        </w:tc>
        <w:tc>
          <w:tcPr>
            <w:tcW w:w="957" w:type="dxa"/>
          </w:tcPr>
          <w:p w14:paraId="75004152" w14:textId="77777777" w:rsidR="00973A86" w:rsidRPr="00F02BE6" w:rsidRDefault="00973A86" w:rsidP="003E5D96">
            <w:pPr>
              <w:pStyle w:val="TF"/>
              <w:keepNext/>
              <w:spacing w:after="0"/>
              <w:rPr>
                <w:lang w:eastAsia="en-US"/>
              </w:rPr>
            </w:pPr>
          </w:p>
        </w:tc>
        <w:tc>
          <w:tcPr>
            <w:tcW w:w="957" w:type="dxa"/>
          </w:tcPr>
          <w:p w14:paraId="25D6F049" w14:textId="77777777" w:rsidR="00973A86" w:rsidRPr="00F02BE6" w:rsidRDefault="00973A86" w:rsidP="003E5D96">
            <w:pPr>
              <w:pStyle w:val="TF"/>
              <w:keepNext/>
              <w:spacing w:after="0"/>
              <w:rPr>
                <w:lang w:eastAsia="en-US"/>
              </w:rPr>
            </w:pPr>
          </w:p>
        </w:tc>
        <w:tc>
          <w:tcPr>
            <w:tcW w:w="957" w:type="dxa"/>
          </w:tcPr>
          <w:p w14:paraId="41CCDFFC" w14:textId="77777777" w:rsidR="00973A86" w:rsidRPr="00F02BE6" w:rsidRDefault="00973A86" w:rsidP="003E5D96">
            <w:pPr>
              <w:pStyle w:val="TAR"/>
            </w:pPr>
            <w:r w:rsidRPr="00F02BE6">
              <w:t>:</w:t>
            </w:r>
          </w:p>
        </w:tc>
        <w:tc>
          <w:tcPr>
            <w:tcW w:w="957" w:type="dxa"/>
          </w:tcPr>
          <w:p w14:paraId="6BB99A9D" w14:textId="77777777" w:rsidR="00973A86" w:rsidRPr="00F02BE6" w:rsidRDefault="00973A86" w:rsidP="003E5D96">
            <w:pPr>
              <w:pStyle w:val="TF"/>
              <w:keepNext/>
              <w:spacing w:after="0"/>
              <w:rPr>
                <w:lang w:eastAsia="en-US"/>
              </w:rPr>
            </w:pPr>
          </w:p>
        </w:tc>
        <w:tc>
          <w:tcPr>
            <w:tcW w:w="957" w:type="dxa"/>
          </w:tcPr>
          <w:p w14:paraId="4A6D7198" w14:textId="77777777" w:rsidR="00973A86" w:rsidRPr="00F02BE6" w:rsidRDefault="00973A86" w:rsidP="003E5D96">
            <w:pPr>
              <w:pStyle w:val="TF"/>
              <w:keepNext/>
              <w:spacing w:after="0"/>
              <w:rPr>
                <w:lang w:eastAsia="en-US"/>
              </w:rPr>
            </w:pPr>
          </w:p>
        </w:tc>
      </w:tr>
      <w:tr w:rsidR="00973A86" w:rsidRPr="00F02BE6" w14:paraId="06BD3909" w14:textId="77777777" w:rsidTr="003E5D96">
        <w:tblPrEx>
          <w:tblCellMar>
            <w:top w:w="0" w:type="dxa"/>
            <w:bottom w:w="0" w:type="dxa"/>
          </w:tblCellMar>
        </w:tblPrEx>
        <w:trPr>
          <w:jc w:val="center"/>
        </w:trPr>
        <w:tc>
          <w:tcPr>
            <w:tcW w:w="957" w:type="dxa"/>
          </w:tcPr>
          <w:p w14:paraId="4DC275CA" w14:textId="77777777" w:rsidR="00973A86" w:rsidRPr="00F02BE6" w:rsidRDefault="00973A86" w:rsidP="003E5D96">
            <w:pPr>
              <w:pStyle w:val="TAL"/>
            </w:pPr>
            <w:r w:rsidRPr="00F02BE6">
              <w:t>:</w:t>
            </w:r>
          </w:p>
        </w:tc>
        <w:tc>
          <w:tcPr>
            <w:tcW w:w="957" w:type="dxa"/>
          </w:tcPr>
          <w:p w14:paraId="382DB700" w14:textId="77777777" w:rsidR="00973A86" w:rsidRPr="00F02BE6" w:rsidRDefault="00973A86" w:rsidP="003E5D96">
            <w:pPr>
              <w:pStyle w:val="TF"/>
              <w:keepNext/>
              <w:spacing w:after="0"/>
              <w:rPr>
                <w:lang w:eastAsia="en-US"/>
              </w:rPr>
            </w:pPr>
          </w:p>
        </w:tc>
        <w:tc>
          <w:tcPr>
            <w:tcW w:w="957" w:type="dxa"/>
          </w:tcPr>
          <w:p w14:paraId="4CD25510" w14:textId="77777777" w:rsidR="00973A86" w:rsidRPr="00F02BE6" w:rsidRDefault="00973A86" w:rsidP="003E5D96">
            <w:pPr>
              <w:pStyle w:val="TF"/>
              <w:keepNext/>
              <w:spacing w:after="0"/>
              <w:rPr>
                <w:lang w:eastAsia="en-US"/>
              </w:rPr>
            </w:pPr>
          </w:p>
        </w:tc>
        <w:tc>
          <w:tcPr>
            <w:tcW w:w="957" w:type="dxa"/>
          </w:tcPr>
          <w:p w14:paraId="3C162D64" w14:textId="77777777" w:rsidR="00973A86" w:rsidRPr="00F02BE6" w:rsidRDefault="00973A86" w:rsidP="003E5D96">
            <w:pPr>
              <w:pStyle w:val="TF"/>
              <w:keepNext/>
              <w:spacing w:after="0"/>
              <w:rPr>
                <w:lang w:eastAsia="en-US"/>
              </w:rPr>
            </w:pPr>
          </w:p>
        </w:tc>
        <w:tc>
          <w:tcPr>
            <w:tcW w:w="957" w:type="dxa"/>
          </w:tcPr>
          <w:p w14:paraId="39D8225B" w14:textId="77777777" w:rsidR="00973A86" w:rsidRPr="00F02BE6" w:rsidRDefault="00973A86" w:rsidP="003E5D96">
            <w:pPr>
              <w:pStyle w:val="TF"/>
              <w:keepNext/>
              <w:spacing w:after="0"/>
              <w:rPr>
                <w:lang w:eastAsia="en-US"/>
              </w:rPr>
            </w:pPr>
          </w:p>
        </w:tc>
        <w:tc>
          <w:tcPr>
            <w:tcW w:w="957" w:type="dxa"/>
          </w:tcPr>
          <w:p w14:paraId="33AACC69" w14:textId="77777777" w:rsidR="00973A86" w:rsidRPr="00F02BE6" w:rsidRDefault="00973A86" w:rsidP="003E5D96">
            <w:pPr>
              <w:pStyle w:val="TF"/>
              <w:keepNext/>
              <w:spacing w:after="0"/>
              <w:rPr>
                <w:lang w:eastAsia="en-US"/>
              </w:rPr>
            </w:pPr>
          </w:p>
        </w:tc>
        <w:tc>
          <w:tcPr>
            <w:tcW w:w="957" w:type="dxa"/>
          </w:tcPr>
          <w:p w14:paraId="3A709955" w14:textId="77777777" w:rsidR="00973A86" w:rsidRPr="00F02BE6" w:rsidRDefault="00973A86" w:rsidP="003E5D96">
            <w:pPr>
              <w:pStyle w:val="TF"/>
              <w:keepNext/>
              <w:spacing w:after="0"/>
              <w:rPr>
                <w:lang w:eastAsia="en-US"/>
              </w:rPr>
            </w:pPr>
          </w:p>
        </w:tc>
        <w:tc>
          <w:tcPr>
            <w:tcW w:w="957" w:type="dxa"/>
          </w:tcPr>
          <w:p w14:paraId="0CB72CC5" w14:textId="77777777" w:rsidR="00973A86" w:rsidRPr="00F02BE6" w:rsidRDefault="00973A86" w:rsidP="003E5D96">
            <w:pPr>
              <w:pStyle w:val="TAR"/>
            </w:pPr>
            <w:r w:rsidRPr="00F02BE6">
              <w:t>:</w:t>
            </w:r>
          </w:p>
        </w:tc>
        <w:tc>
          <w:tcPr>
            <w:tcW w:w="957" w:type="dxa"/>
          </w:tcPr>
          <w:p w14:paraId="6A3D41B4" w14:textId="77777777" w:rsidR="00973A86" w:rsidRPr="00F02BE6" w:rsidRDefault="00973A86" w:rsidP="003E5D96">
            <w:pPr>
              <w:pStyle w:val="TF"/>
              <w:keepNext/>
              <w:spacing w:after="0"/>
              <w:rPr>
                <w:lang w:eastAsia="en-US"/>
              </w:rPr>
            </w:pPr>
          </w:p>
        </w:tc>
        <w:tc>
          <w:tcPr>
            <w:tcW w:w="957" w:type="dxa"/>
          </w:tcPr>
          <w:p w14:paraId="4B0E82D0" w14:textId="77777777" w:rsidR="00973A86" w:rsidRPr="00F02BE6" w:rsidRDefault="00973A86" w:rsidP="003E5D96">
            <w:pPr>
              <w:pStyle w:val="TF"/>
              <w:keepNext/>
              <w:spacing w:after="0"/>
              <w:rPr>
                <w:lang w:eastAsia="en-US"/>
              </w:rPr>
            </w:pPr>
          </w:p>
        </w:tc>
      </w:tr>
      <w:tr w:rsidR="00973A86" w:rsidRPr="00F02BE6" w14:paraId="7A9FF244" w14:textId="77777777" w:rsidTr="003E5D96">
        <w:tblPrEx>
          <w:tblCellMar>
            <w:top w:w="0" w:type="dxa"/>
            <w:bottom w:w="0" w:type="dxa"/>
          </w:tblCellMar>
        </w:tblPrEx>
        <w:trPr>
          <w:jc w:val="center"/>
        </w:trPr>
        <w:tc>
          <w:tcPr>
            <w:tcW w:w="957" w:type="dxa"/>
          </w:tcPr>
          <w:p w14:paraId="2441CF16" w14:textId="77777777" w:rsidR="00973A86" w:rsidRPr="00F02BE6" w:rsidRDefault="00973A86" w:rsidP="003E5D96">
            <w:pPr>
              <w:pStyle w:val="TAL"/>
            </w:pPr>
            <w:r w:rsidRPr="00F02BE6">
              <w:t>:</w:t>
            </w:r>
          </w:p>
        </w:tc>
        <w:tc>
          <w:tcPr>
            <w:tcW w:w="957" w:type="dxa"/>
          </w:tcPr>
          <w:p w14:paraId="0BB2370B" w14:textId="77777777" w:rsidR="00973A86" w:rsidRPr="00F02BE6" w:rsidRDefault="00973A86" w:rsidP="003E5D96">
            <w:pPr>
              <w:pStyle w:val="TF"/>
              <w:keepNext/>
              <w:spacing w:after="0"/>
              <w:rPr>
                <w:lang w:eastAsia="en-US"/>
              </w:rPr>
            </w:pPr>
          </w:p>
        </w:tc>
        <w:tc>
          <w:tcPr>
            <w:tcW w:w="957" w:type="dxa"/>
          </w:tcPr>
          <w:p w14:paraId="4EF64F60" w14:textId="77777777" w:rsidR="00973A86" w:rsidRPr="00F02BE6" w:rsidRDefault="00973A86" w:rsidP="003E5D96">
            <w:pPr>
              <w:pStyle w:val="TF"/>
              <w:keepNext/>
              <w:spacing w:after="0"/>
              <w:rPr>
                <w:lang w:eastAsia="en-US"/>
              </w:rPr>
            </w:pPr>
          </w:p>
        </w:tc>
        <w:tc>
          <w:tcPr>
            <w:tcW w:w="957" w:type="dxa"/>
          </w:tcPr>
          <w:p w14:paraId="5A50006C" w14:textId="77777777" w:rsidR="00973A86" w:rsidRPr="00F02BE6" w:rsidRDefault="00973A86" w:rsidP="003E5D96">
            <w:pPr>
              <w:pStyle w:val="TF"/>
              <w:keepNext/>
              <w:spacing w:after="0"/>
              <w:rPr>
                <w:lang w:eastAsia="en-US"/>
              </w:rPr>
            </w:pPr>
          </w:p>
        </w:tc>
        <w:tc>
          <w:tcPr>
            <w:tcW w:w="957" w:type="dxa"/>
          </w:tcPr>
          <w:p w14:paraId="4A2D1450" w14:textId="77777777" w:rsidR="00973A86" w:rsidRPr="00F02BE6" w:rsidRDefault="00973A86" w:rsidP="003E5D96">
            <w:pPr>
              <w:pStyle w:val="TF"/>
              <w:keepNext/>
              <w:spacing w:after="0"/>
              <w:rPr>
                <w:lang w:eastAsia="en-US"/>
              </w:rPr>
            </w:pPr>
          </w:p>
        </w:tc>
        <w:tc>
          <w:tcPr>
            <w:tcW w:w="957" w:type="dxa"/>
          </w:tcPr>
          <w:p w14:paraId="3E711C2D" w14:textId="77777777" w:rsidR="00973A86" w:rsidRPr="00F02BE6" w:rsidRDefault="00973A86" w:rsidP="003E5D96">
            <w:pPr>
              <w:pStyle w:val="TF"/>
              <w:keepNext/>
              <w:spacing w:after="0"/>
              <w:rPr>
                <w:lang w:eastAsia="en-US"/>
              </w:rPr>
            </w:pPr>
          </w:p>
        </w:tc>
        <w:tc>
          <w:tcPr>
            <w:tcW w:w="957" w:type="dxa"/>
          </w:tcPr>
          <w:p w14:paraId="1452BF65" w14:textId="77777777" w:rsidR="00973A86" w:rsidRPr="00F02BE6" w:rsidRDefault="00973A86" w:rsidP="003E5D96">
            <w:pPr>
              <w:pStyle w:val="TF"/>
              <w:keepNext/>
              <w:spacing w:after="0"/>
              <w:rPr>
                <w:lang w:eastAsia="en-US"/>
              </w:rPr>
            </w:pPr>
          </w:p>
        </w:tc>
        <w:tc>
          <w:tcPr>
            <w:tcW w:w="957" w:type="dxa"/>
          </w:tcPr>
          <w:p w14:paraId="45853F63" w14:textId="77777777" w:rsidR="00973A86" w:rsidRPr="00F02BE6" w:rsidRDefault="00973A86" w:rsidP="003E5D96">
            <w:pPr>
              <w:pStyle w:val="TAR"/>
            </w:pPr>
            <w:r w:rsidRPr="00F02BE6">
              <w:t>:</w:t>
            </w:r>
          </w:p>
        </w:tc>
        <w:tc>
          <w:tcPr>
            <w:tcW w:w="957" w:type="dxa"/>
          </w:tcPr>
          <w:p w14:paraId="23DD8D90" w14:textId="77777777" w:rsidR="00973A86" w:rsidRPr="00F02BE6" w:rsidRDefault="00973A86" w:rsidP="003E5D96">
            <w:pPr>
              <w:pStyle w:val="TF"/>
              <w:keepNext/>
              <w:spacing w:after="0"/>
              <w:rPr>
                <w:lang w:eastAsia="en-US"/>
              </w:rPr>
            </w:pPr>
          </w:p>
        </w:tc>
        <w:tc>
          <w:tcPr>
            <w:tcW w:w="957" w:type="dxa"/>
          </w:tcPr>
          <w:p w14:paraId="058C8391" w14:textId="77777777" w:rsidR="00973A86" w:rsidRPr="00F02BE6" w:rsidRDefault="00973A86" w:rsidP="003E5D96">
            <w:pPr>
              <w:pStyle w:val="TF"/>
              <w:keepNext/>
              <w:spacing w:after="0"/>
              <w:rPr>
                <w:lang w:eastAsia="en-US"/>
              </w:rPr>
            </w:pPr>
          </w:p>
        </w:tc>
      </w:tr>
      <w:tr w:rsidR="00973A86" w:rsidRPr="00F02BE6" w14:paraId="177F9AE2"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651E1B6E" w14:textId="77777777" w:rsidR="00973A86" w:rsidRPr="00F02BE6" w:rsidRDefault="00973A86" w:rsidP="003E5D96">
            <w:pPr>
              <w:pStyle w:val="TF"/>
              <w:keepNext/>
              <w:spacing w:after="0"/>
              <w:rPr>
                <w:lang w:eastAsia="en-US"/>
              </w:rPr>
            </w:pPr>
          </w:p>
        </w:tc>
        <w:tc>
          <w:tcPr>
            <w:tcW w:w="957" w:type="dxa"/>
          </w:tcPr>
          <w:p w14:paraId="4F0F2732" w14:textId="77777777" w:rsidR="00973A86" w:rsidRPr="00F02BE6" w:rsidRDefault="00973A86" w:rsidP="003E5D96">
            <w:pPr>
              <w:pStyle w:val="TF"/>
              <w:keepNext/>
              <w:spacing w:after="0"/>
              <w:rPr>
                <w:lang w:eastAsia="en-US"/>
              </w:rPr>
            </w:pPr>
          </w:p>
        </w:tc>
        <w:tc>
          <w:tcPr>
            <w:tcW w:w="957" w:type="dxa"/>
          </w:tcPr>
          <w:p w14:paraId="135F9A02" w14:textId="77777777" w:rsidR="00973A86" w:rsidRPr="00F02BE6" w:rsidRDefault="00973A86" w:rsidP="003E5D96">
            <w:pPr>
              <w:pStyle w:val="TF"/>
              <w:keepNext/>
              <w:spacing w:after="0"/>
              <w:rPr>
                <w:lang w:eastAsia="en-US"/>
              </w:rPr>
            </w:pPr>
          </w:p>
        </w:tc>
        <w:tc>
          <w:tcPr>
            <w:tcW w:w="1914" w:type="dxa"/>
            <w:gridSpan w:val="2"/>
          </w:tcPr>
          <w:p w14:paraId="55A40755" w14:textId="77777777" w:rsidR="00973A86" w:rsidRPr="00F02BE6" w:rsidRDefault="00973A86" w:rsidP="003E5D96">
            <w:pPr>
              <w:pStyle w:val="TF"/>
              <w:keepNext/>
              <w:spacing w:after="0"/>
              <w:rPr>
                <w:lang w:eastAsia="en-US"/>
              </w:rPr>
            </w:pPr>
            <w:r w:rsidRPr="00F02BE6">
              <w:rPr>
                <w:sz w:val="22"/>
                <w:lang w:eastAsia="en-US"/>
              </w:rPr>
              <w:t xml:space="preserve">layer 2 </w:t>
            </w:r>
          </w:p>
        </w:tc>
        <w:tc>
          <w:tcPr>
            <w:tcW w:w="957" w:type="dxa"/>
          </w:tcPr>
          <w:p w14:paraId="10BA2219" w14:textId="77777777" w:rsidR="00973A86" w:rsidRPr="00F02BE6" w:rsidRDefault="00973A86" w:rsidP="003E5D96">
            <w:pPr>
              <w:pStyle w:val="TF"/>
              <w:keepNext/>
              <w:spacing w:after="0"/>
              <w:rPr>
                <w:lang w:eastAsia="en-US"/>
              </w:rPr>
            </w:pPr>
          </w:p>
        </w:tc>
        <w:tc>
          <w:tcPr>
            <w:tcW w:w="957" w:type="dxa"/>
          </w:tcPr>
          <w:p w14:paraId="4FBAC0DE"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4A85EFCC" w14:textId="77777777" w:rsidR="00973A86" w:rsidRPr="00F02BE6" w:rsidRDefault="00973A86" w:rsidP="003E5D96">
            <w:pPr>
              <w:pStyle w:val="TF"/>
              <w:keepNext/>
              <w:spacing w:after="0"/>
              <w:rPr>
                <w:lang w:eastAsia="en-US"/>
              </w:rPr>
            </w:pPr>
          </w:p>
        </w:tc>
        <w:tc>
          <w:tcPr>
            <w:tcW w:w="957" w:type="dxa"/>
            <w:tcBorders>
              <w:left w:val="nil"/>
            </w:tcBorders>
          </w:tcPr>
          <w:p w14:paraId="0F4D3536" w14:textId="77777777" w:rsidR="00973A86" w:rsidRPr="00F02BE6" w:rsidRDefault="00973A86" w:rsidP="003E5D96">
            <w:pPr>
              <w:pStyle w:val="TF"/>
              <w:keepNext/>
              <w:spacing w:after="0"/>
              <w:rPr>
                <w:lang w:eastAsia="en-US"/>
              </w:rPr>
            </w:pPr>
          </w:p>
        </w:tc>
        <w:tc>
          <w:tcPr>
            <w:tcW w:w="957" w:type="dxa"/>
          </w:tcPr>
          <w:p w14:paraId="1FFF12C4" w14:textId="77777777" w:rsidR="00973A86" w:rsidRPr="00F02BE6" w:rsidRDefault="00973A86" w:rsidP="003E5D96">
            <w:pPr>
              <w:pStyle w:val="TF"/>
              <w:keepNext/>
              <w:spacing w:after="0"/>
              <w:rPr>
                <w:lang w:eastAsia="en-US"/>
              </w:rPr>
            </w:pPr>
          </w:p>
        </w:tc>
      </w:tr>
      <w:tr w:rsidR="00973A86" w:rsidRPr="00F02BE6" w14:paraId="2699A2F7"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156593FD"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74EB1A1D"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7A55B621" w14:textId="77777777" w:rsidR="00973A86" w:rsidRPr="00F02BE6" w:rsidRDefault="00973A86" w:rsidP="003E5D96">
            <w:pPr>
              <w:pStyle w:val="TF"/>
              <w:keepNext/>
              <w:spacing w:after="0"/>
              <w:rPr>
                <w:lang w:eastAsia="en-US"/>
              </w:rPr>
            </w:pPr>
          </w:p>
        </w:tc>
        <w:tc>
          <w:tcPr>
            <w:tcW w:w="1914" w:type="dxa"/>
            <w:gridSpan w:val="2"/>
            <w:tcBorders>
              <w:bottom w:val="single" w:sz="6" w:space="0" w:color="auto"/>
            </w:tcBorders>
          </w:tcPr>
          <w:p w14:paraId="453909E6" w14:textId="77777777" w:rsidR="00973A86" w:rsidRPr="00F02BE6" w:rsidRDefault="00973A86" w:rsidP="003E5D96">
            <w:pPr>
              <w:pStyle w:val="TF"/>
              <w:keepNext/>
              <w:spacing w:after="0"/>
              <w:rPr>
                <w:lang w:eastAsia="en-US"/>
              </w:rPr>
            </w:pPr>
            <w:r w:rsidRPr="00F02BE6">
              <w:rPr>
                <w:sz w:val="22"/>
                <w:lang w:eastAsia="en-US"/>
              </w:rPr>
              <w:t>frame</w:t>
            </w:r>
          </w:p>
        </w:tc>
        <w:tc>
          <w:tcPr>
            <w:tcW w:w="957" w:type="dxa"/>
            <w:tcBorders>
              <w:top w:val="single" w:sz="6" w:space="0" w:color="auto"/>
              <w:bottom w:val="single" w:sz="6" w:space="0" w:color="auto"/>
            </w:tcBorders>
          </w:tcPr>
          <w:p w14:paraId="383D8469"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2B0D9167"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428FED6A" w14:textId="77777777" w:rsidR="00973A86" w:rsidRPr="00F02BE6" w:rsidRDefault="00973A86" w:rsidP="003E5D96">
            <w:pPr>
              <w:pStyle w:val="TF"/>
              <w:keepNext/>
              <w:spacing w:after="0"/>
              <w:rPr>
                <w:lang w:eastAsia="en-US"/>
              </w:rPr>
            </w:pPr>
          </w:p>
        </w:tc>
        <w:tc>
          <w:tcPr>
            <w:tcW w:w="1914" w:type="dxa"/>
            <w:gridSpan w:val="2"/>
            <w:tcBorders>
              <w:left w:val="nil"/>
            </w:tcBorders>
          </w:tcPr>
          <w:p w14:paraId="2693E2E9" w14:textId="77777777" w:rsidR="00973A86" w:rsidRPr="00F02BE6" w:rsidRDefault="00973A86" w:rsidP="003E5D96">
            <w:pPr>
              <w:pStyle w:val="TAL"/>
            </w:pPr>
            <w:r w:rsidRPr="00F02BE6">
              <w:rPr>
                <w:b/>
              </w:rPr>
              <w:t>octet 23</w:t>
            </w:r>
          </w:p>
          <w:p w14:paraId="1274D199" w14:textId="77777777" w:rsidR="00973A86" w:rsidRPr="00F02BE6" w:rsidRDefault="00973A86" w:rsidP="003E5D96">
            <w:pPr>
              <w:pStyle w:val="TAL"/>
            </w:pPr>
          </w:p>
        </w:tc>
      </w:tr>
    </w:tbl>
    <w:p w14:paraId="6F0DA309" w14:textId="77777777" w:rsidR="00973A86" w:rsidRPr="00F02BE6" w:rsidRDefault="00973A86" w:rsidP="00973A86">
      <w:pPr>
        <w:pStyle w:val="NF"/>
      </w:pPr>
    </w:p>
    <w:p w14:paraId="79349125" w14:textId="77777777" w:rsidR="00973A86" w:rsidRPr="00F02BE6" w:rsidRDefault="00973A86" w:rsidP="00973A86">
      <w:pPr>
        <w:pStyle w:val="NF"/>
      </w:pPr>
      <w:r w:rsidRPr="00F02BE6">
        <w:t>NOTE:</w:t>
      </w:r>
      <w:r w:rsidRPr="00F02BE6">
        <w:tab/>
        <w:t>The numbering convention specified in 3GPP TS 44.006 applies.</w:t>
      </w:r>
    </w:p>
    <w:p w14:paraId="70B12276" w14:textId="77777777" w:rsidR="00973A86" w:rsidRPr="00F02BE6" w:rsidRDefault="00973A86" w:rsidP="00973A86">
      <w:pPr>
        <w:pStyle w:val="NF"/>
      </w:pPr>
    </w:p>
    <w:p w14:paraId="568409F8" w14:textId="77777777" w:rsidR="00973A86" w:rsidRPr="00F02BE6" w:rsidRDefault="00973A86" w:rsidP="00973A86">
      <w:pPr>
        <w:pStyle w:val="TF"/>
        <w:keepNext/>
      </w:pPr>
      <w:r w:rsidRPr="00F02BE6">
        <w:t xml:space="preserve">Figure 7.4.1: FACCH/SDCCH uplink block format for MS operating in </w:t>
      </w:r>
      <w:r w:rsidRPr="00F02BE6">
        <w:rPr>
          <w:i/>
          <w:iCs/>
        </w:rPr>
        <w:t>A/Gb mode</w:t>
      </w:r>
      <w:r w:rsidRPr="00F02BE6">
        <w:rPr>
          <w:b w:val="0"/>
          <w:i/>
          <w:iCs/>
        </w:rPr>
        <w:t xml:space="preserve"> </w:t>
      </w:r>
    </w:p>
    <w:p w14:paraId="227F47BC" w14:textId="77777777" w:rsidR="00973A86" w:rsidRPr="00F02BE6" w:rsidRDefault="00973A86" w:rsidP="00973A86">
      <w:pPr>
        <w:pStyle w:val="Heading3"/>
      </w:pPr>
      <w:bookmarkStart w:id="137" w:name="_Toc517979131"/>
      <w:r w:rsidRPr="00F02BE6">
        <w:t>7.4.2</w:t>
      </w:r>
      <w:r w:rsidRPr="00F02BE6">
        <w:tab/>
      </w:r>
      <w:r w:rsidRPr="00F02BE6">
        <w:rPr>
          <w:i/>
        </w:rPr>
        <w:t>Iu mode</w:t>
      </w:r>
      <w:bookmarkEnd w:id="137"/>
    </w:p>
    <w:p w14:paraId="07EFCC92" w14:textId="77777777" w:rsidR="00973A86" w:rsidRPr="00F02BE6" w:rsidRDefault="00973A86" w:rsidP="00973A86">
      <w:r w:rsidRPr="00F02BE6">
        <w:t>The 23 octets blocks are used in the uplink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01CFCFC4" w14:textId="77777777" w:rsidTr="003E5D96">
        <w:tblPrEx>
          <w:tblCellMar>
            <w:top w:w="0" w:type="dxa"/>
            <w:bottom w:w="0" w:type="dxa"/>
          </w:tblCellMar>
        </w:tblPrEx>
        <w:trPr>
          <w:jc w:val="center"/>
        </w:trPr>
        <w:tc>
          <w:tcPr>
            <w:tcW w:w="7656" w:type="dxa"/>
            <w:gridSpan w:val="8"/>
          </w:tcPr>
          <w:p w14:paraId="1587A547"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FDC5D07" w14:textId="77777777" w:rsidR="00973A86" w:rsidRPr="00F02BE6" w:rsidRDefault="00973A86" w:rsidP="003E5D96">
            <w:pPr>
              <w:pStyle w:val="TF"/>
              <w:spacing w:after="0"/>
              <w:rPr>
                <w:lang w:eastAsia="en-US"/>
              </w:rPr>
            </w:pPr>
          </w:p>
        </w:tc>
        <w:tc>
          <w:tcPr>
            <w:tcW w:w="957" w:type="dxa"/>
          </w:tcPr>
          <w:p w14:paraId="13E98CEB" w14:textId="77777777" w:rsidR="00973A86" w:rsidRPr="00F02BE6" w:rsidRDefault="00973A86" w:rsidP="003E5D96">
            <w:pPr>
              <w:pStyle w:val="TF"/>
              <w:spacing w:after="0"/>
              <w:rPr>
                <w:lang w:eastAsia="en-US"/>
              </w:rPr>
            </w:pPr>
          </w:p>
        </w:tc>
      </w:tr>
      <w:tr w:rsidR="00973A86" w:rsidRPr="00F02BE6" w14:paraId="4D1F3C67" w14:textId="77777777" w:rsidTr="003E5D96">
        <w:tblPrEx>
          <w:tblCellMar>
            <w:top w:w="0" w:type="dxa"/>
            <w:bottom w:w="0" w:type="dxa"/>
          </w:tblCellMar>
        </w:tblPrEx>
        <w:trPr>
          <w:jc w:val="center"/>
        </w:trPr>
        <w:tc>
          <w:tcPr>
            <w:tcW w:w="957" w:type="dxa"/>
          </w:tcPr>
          <w:p w14:paraId="1C62551E" w14:textId="77777777" w:rsidR="00973A86" w:rsidRPr="00F02BE6" w:rsidRDefault="00973A86" w:rsidP="003E5D96">
            <w:pPr>
              <w:pStyle w:val="TF"/>
              <w:spacing w:after="0"/>
              <w:rPr>
                <w:lang w:eastAsia="en-US"/>
              </w:rPr>
            </w:pPr>
            <w:r w:rsidRPr="00F02BE6">
              <w:rPr>
                <w:lang w:eastAsia="en-US"/>
              </w:rPr>
              <w:t>8</w:t>
            </w:r>
          </w:p>
        </w:tc>
        <w:tc>
          <w:tcPr>
            <w:tcW w:w="957" w:type="dxa"/>
          </w:tcPr>
          <w:p w14:paraId="03681B3F" w14:textId="77777777" w:rsidR="00973A86" w:rsidRPr="00F02BE6" w:rsidRDefault="00973A86" w:rsidP="003E5D96">
            <w:pPr>
              <w:pStyle w:val="TF"/>
              <w:spacing w:after="0"/>
              <w:rPr>
                <w:lang w:eastAsia="en-US"/>
              </w:rPr>
            </w:pPr>
            <w:r w:rsidRPr="00F02BE6">
              <w:rPr>
                <w:lang w:eastAsia="en-US"/>
              </w:rPr>
              <w:t>7</w:t>
            </w:r>
          </w:p>
        </w:tc>
        <w:tc>
          <w:tcPr>
            <w:tcW w:w="957" w:type="dxa"/>
          </w:tcPr>
          <w:p w14:paraId="4BEA04F8" w14:textId="77777777" w:rsidR="00973A86" w:rsidRPr="00F02BE6" w:rsidRDefault="00973A86" w:rsidP="003E5D96">
            <w:pPr>
              <w:pStyle w:val="TF"/>
              <w:spacing w:after="0"/>
              <w:rPr>
                <w:lang w:eastAsia="en-US"/>
              </w:rPr>
            </w:pPr>
            <w:r w:rsidRPr="00F02BE6">
              <w:rPr>
                <w:lang w:eastAsia="en-US"/>
              </w:rPr>
              <w:t>6</w:t>
            </w:r>
          </w:p>
        </w:tc>
        <w:tc>
          <w:tcPr>
            <w:tcW w:w="957" w:type="dxa"/>
          </w:tcPr>
          <w:p w14:paraId="6BCD8A10" w14:textId="77777777" w:rsidR="00973A86" w:rsidRPr="00F02BE6" w:rsidRDefault="00973A86" w:rsidP="003E5D96">
            <w:pPr>
              <w:pStyle w:val="TF"/>
              <w:spacing w:after="0"/>
              <w:rPr>
                <w:lang w:eastAsia="en-US"/>
              </w:rPr>
            </w:pPr>
            <w:r w:rsidRPr="00F02BE6">
              <w:rPr>
                <w:lang w:eastAsia="en-US"/>
              </w:rPr>
              <w:t>5</w:t>
            </w:r>
          </w:p>
        </w:tc>
        <w:tc>
          <w:tcPr>
            <w:tcW w:w="957" w:type="dxa"/>
          </w:tcPr>
          <w:p w14:paraId="47367E33" w14:textId="77777777" w:rsidR="00973A86" w:rsidRPr="00F02BE6" w:rsidRDefault="00973A86" w:rsidP="003E5D96">
            <w:pPr>
              <w:pStyle w:val="TF"/>
              <w:spacing w:after="0"/>
              <w:rPr>
                <w:lang w:eastAsia="en-US"/>
              </w:rPr>
            </w:pPr>
            <w:r w:rsidRPr="00F02BE6">
              <w:rPr>
                <w:lang w:eastAsia="en-US"/>
              </w:rPr>
              <w:t>4</w:t>
            </w:r>
          </w:p>
        </w:tc>
        <w:tc>
          <w:tcPr>
            <w:tcW w:w="957" w:type="dxa"/>
          </w:tcPr>
          <w:p w14:paraId="10944412" w14:textId="77777777" w:rsidR="00973A86" w:rsidRPr="00F02BE6" w:rsidRDefault="00973A86" w:rsidP="003E5D96">
            <w:pPr>
              <w:pStyle w:val="TF"/>
              <w:spacing w:after="0"/>
              <w:rPr>
                <w:lang w:eastAsia="en-US"/>
              </w:rPr>
            </w:pPr>
            <w:r w:rsidRPr="00F02BE6">
              <w:rPr>
                <w:lang w:eastAsia="en-US"/>
              </w:rPr>
              <w:t>3</w:t>
            </w:r>
          </w:p>
        </w:tc>
        <w:tc>
          <w:tcPr>
            <w:tcW w:w="957" w:type="dxa"/>
          </w:tcPr>
          <w:p w14:paraId="23041C57" w14:textId="77777777" w:rsidR="00973A86" w:rsidRPr="00F02BE6" w:rsidRDefault="00973A86" w:rsidP="003E5D96">
            <w:pPr>
              <w:pStyle w:val="TF"/>
              <w:spacing w:after="0"/>
              <w:rPr>
                <w:lang w:eastAsia="en-US"/>
              </w:rPr>
            </w:pPr>
            <w:r w:rsidRPr="00F02BE6">
              <w:rPr>
                <w:lang w:eastAsia="en-US"/>
              </w:rPr>
              <w:t>2</w:t>
            </w:r>
          </w:p>
        </w:tc>
        <w:tc>
          <w:tcPr>
            <w:tcW w:w="957" w:type="dxa"/>
          </w:tcPr>
          <w:p w14:paraId="6FBFF91D" w14:textId="77777777" w:rsidR="00973A86" w:rsidRPr="00F02BE6" w:rsidRDefault="00973A86" w:rsidP="003E5D96">
            <w:pPr>
              <w:pStyle w:val="TF"/>
              <w:spacing w:after="0"/>
              <w:rPr>
                <w:lang w:eastAsia="en-US"/>
              </w:rPr>
            </w:pPr>
            <w:r w:rsidRPr="00F02BE6">
              <w:rPr>
                <w:lang w:eastAsia="en-US"/>
              </w:rPr>
              <w:t>1</w:t>
            </w:r>
          </w:p>
        </w:tc>
        <w:tc>
          <w:tcPr>
            <w:tcW w:w="957" w:type="dxa"/>
          </w:tcPr>
          <w:p w14:paraId="32C4C0A0" w14:textId="77777777" w:rsidR="00973A86" w:rsidRPr="00F02BE6" w:rsidRDefault="00973A86" w:rsidP="003E5D96">
            <w:pPr>
              <w:pStyle w:val="TF"/>
              <w:spacing w:after="0"/>
              <w:rPr>
                <w:lang w:eastAsia="en-US"/>
              </w:rPr>
            </w:pPr>
          </w:p>
        </w:tc>
        <w:tc>
          <w:tcPr>
            <w:tcW w:w="957" w:type="dxa"/>
          </w:tcPr>
          <w:p w14:paraId="411E93F7" w14:textId="77777777" w:rsidR="00973A86" w:rsidRPr="00F02BE6" w:rsidRDefault="00973A86" w:rsidP="003E5D96">
            <w:pPr>
              <w:pStyle w:val="TF"/>
              <w:spacing w:after="0"/>
              <w:rPr>
                <w:lang w:eastAsia="en-US"/>
              </w:rPr>
            </w:pPr>
          </w:p>
        </w:tc>
      </w:tr>
      <w:tr w:rsidR="00973A86" w:rsidRPr="00F02BE6" w14:paraId="643654AC"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425D14CF" w14:textId="77777777" w:rsidR="00973A86" w:rsidRPr="00F02BE6" w:rsidRDefault="00973A86" w:rsidP="003E5D96">
            <w:pPr>
              <w:pStyle w:val="TF"/>
              <w:spacing w:after="0"/>
              <w:rPr>
                <w:lang w:eastAsia="en-US"/>
              </w:rPr>
            </w:pPr>
          </w:p>
        </w:tc>
        <w:tc>
          <w:tcPr>
            <w:tcW w:w="957" w:type="dxa"/>
            <w:tcBorders>
              <w:left w:val="nil"/>
            </w:tcBorders>
          </w:tcPr>
          <w:p w14:paraId="07F4176E" w14:textId="77777777" w:rsidR="00973A86" w:rsidRPr="00F02BE6" w:rsidRDefault="00973A86" w:rsidP="003E5D96">
            <w:pPr>
              <w:pStyle w:val="TF"/>
              <w:spacing w:after="0"/>
              <w:rPr>
                <w:lang w:eastAsia="en-US"/>
              </w:rPr>
            </w:pPr>
            <w:r w:rsidRPr="00F02BE6">
              <w:rPr>
                <w:sz w:val="22"/>
                <w:lang w:eastAsia="en-US"/>
              </w:rPr>
              <w:t>octet 1</w:t>
            </w:r>
          </w:p>
        </w:tc>
        <w:tc>
          <w:tcPr>
            <w:tcW w:w="957" w:type="dxa"/>
          </w:tcPr>
          <w:p w14:paraId="3A337C5A" w14:textId="77777777" w:rsidR="00973A86" w:rsidRPr="00F02BE6" w:rsidRDefault="00973A86" w:rsidP="003E5D96">
            <w:pPr>
              <w:pStyle w:val="TF"/>
              <w:spacing w:after="0"/>
              <w:rPr>
                <w:lang w:eastAsia="en-US"/>
              </w:rPr>
            </w:pPr>
          </w:p>
        </w:tc>
      </w:tr>
      <w:tr w:rsidR="00973A86" w:rsidRPr="00F02BE6" w14:paraId="39574544" w14:textId="77777777" w:rsidTr="003E5D96">
        <w:tblPrEx>
          <w:tblCellMar>
            <w:top w:w="0" w:type="dxa"/>
            <w:bottom w:w="0" w:type="dxa"/>
          </w:tblCellMar>
        </w:tblPrEx>
        <w:trPr>
          <w:jc w:val="center"/>
        </w:trPr>
        <w:tc>
          <w:tcPr>
            <w:tcW w:w="957" w:type="dxa"/>
            <w:tcBorders>
              <w:left w:val="single" w:sz="6" w:space="0" w:color="auto"/>
            </w:tcBorders>
          </w:tcPr>
          <w:p w14:paraId="135B2B5F"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2B9B89AB"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08FD3AC5" w14:textId="77777777" w:rsidR="00973A86" w:rsidRPr="00F02BE6" w:rsidRDefault="00973A86" w:rsidP="003E5D96">
            <w:pPr>
              <w:pStyle w:val="TF"/>
              <w:spacing w:after="0"/>
              <w:rPr>
                <w:lang w:eastAsia="en-US"/>
              </w:rPr>
            </w:pPr>
          </w:p>
        </w:tc>
        <w:tc>
          <w:tcPr>
            <w:tcW w:w="1914" w:type="dxa"/>
            <w:gridSpan w:val="2"/>
          </w:tcPr>
          <w:p w14:paraId="75C43C47" w14:textId="77777777" w:rsidR="00973A86" w:rsidRPr="00F02BE6" w:rsidRDefault="00973A86" w:rsidP="003E5D96">
            <w:pPr>
              <w:pStyle w:val="TF"/>
              <w:spacing w:after="0"/>
              <w:rPr>
                <w:lang w:eastAsia="en-US"/>
              </w:rPr>
            </w:pPr>
            <w:r w:rsidRPr="00F02BE6">
              <w:rPr>
                <w:sz w:val="22"/>
                <w:lang w:eastAsia="en-US"/>
              </w:rPr>
              <w:t>23</w:t>
            </w:r>
          </w:p>
        </w:tc>
        <w:tc>
          <w:tcPr>
            <w:tcW w:w="957" w:type="dxa"/>
            <w:tcBorders>
              <w:bottom w:val="single" w:sz="6" w:space="0" w:color="auto"/>
            </w:tcBorders>
          </w:tcPr>
          <w:p w14:paraId="04497026"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0601B21" w14:textId="77777777" w:rsidR="00973A86" w:rsidRPr="00F02BE6" w:rsidRDefault="00973A86" w:rsidP="003E5D96">
            <w:pPr>
              <w:pStyle w:val="TF"/>
              <w:spacing w:after="0"/>
              <w:rPr>
                <w:lang w:eastAsia="en-US"/>
              </w:rPr>
            </w:pPr>
          </w:p>
        </w:tc>
        <w:tc>
          <w:tcPr>
            <w:tcW w:w="957" w:type="dxa"/>
            <w:tcBorders>
              <w:right w:val="single" w:sz="6" w:space="0" w:color="auto"/>
            </w:tcBorders>
          </w:tcPr>
          <w:p w14:paraId="51FD72BD" w14:textId="77777777" w:rsidR="00973A86" w:rsidRPr="00F02BE6" w:rsidRDefault="00973A86" w:rsidP="003E5D96">
            <w:pPr>
              <w:pStyle w:val="TF"/>
              <w:spacing w:after="0"/>
              <w:rPr>
                <w:lang w:eastAsia="en-US"/>
              </w:rPr>
            </w:pPr>
          </w:p>
        </w:tc>
        <w:tc>
          <w:tcPr>
            <w:tcW w:w="957" w:type="dxa"/>
            <w:tcBorders>
              <w:left w:val="nil"/>
            </w:tcBorders>
          </w:tcPr>
          <w:p w14:paraId="0327ADE1" w14:textId="77777777" w:rsidR="00973A86" w:rsidRPr="00F02BE6" w:rsidRDefault="00973A86" w:rsidP="003E5D96">
            <w:pPr>
              <w:pStyle w:val="TF"/>
              <w:spacing w:after="0"/>
              <w:rPr>
                <w:lang w:eastAsia="en-US"/>
              </w:rPr>
            </w:pPr>
          </w:p>
        </w:tc>
        <w:tc>
          <w:tcPr>
            <w:tcW w:w="957" w:type="dxa"/>
            <w:tcBorders>
              <w:left w:val="nil"/>
            </w:tcBorders>
          </w:tcPr>
          <w:p w14:paraId="244655D3" w14:textId="77777777" w:rsidR="00973A86" w:rsidRPr="00F02BE6" w:rsidRDefault="00973A86" w:rsidP="003E5D96">
            <w:pPr>
              <w:pStyle w:val="TF"/>
              <w:spacing w:after="0"/>
              <w:rPr>
                <w:lang w:eastAsia="en-US"/>
              </w:rPr>
            </w:pPr>
          </w:p>
        </w:tc>
      </w:tr>
      <w:tr w:rsidR="00973A86" w:rsidRPr="00F02BE6" w14:paraId="7720FEE1"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6409025D" w14:textId="77777777" w:rsidR="00973A86" w:rsidRPr="00F02BE6" w:rsidRDefault="00973A86" w:rsidP="003E5D96">
            <w:pPr>
              <w:pStyle w:val="TF"/>
              <w:spacing w:after="0"/>
              <w:rPr>
                <w:lang w:eastAsia="en-US"/>
              </w:rPr>
            </w:pPr>
          </w:p>
        </w:tc>
        <w:tc>
          <w:tcPr>
            <w:tcW w:w="957" w:type="dxa"/>
          </w:tcPr>
          <w:p w14:paraId="48ACA09F" w14:textId="77777777" w:rsidR="00973A86" w:rsidRPr="00F02BE6" w:rsidRDefault="00973A86" w:rsidP="003E5D96">
            <w:pPr>
              <w:pStyle w:val="TF"/>
              <w:spacing w:after="0"/>
              <w:rPr>
                <w:lang w:eastAsia="en-US"/>
              </w:rPr>
            </w:pPr>
          </w:p>
        </w:tc>
        <w:tc>
          <w:tcPr>
            <w:tcW w:w="957" w:type="dxa"/>
          </w:tcPr>
          <w:p w14:paraId="219AD0C0" w14:textId="77777777" w:rsidR="00973A86" w:rsidRPr="00F02BE6" w:rsidRDefault="00973A86" w:rsidP="003E5D96">
            <w:pPr>
              <w:pStyle w:val="TF"/>
              <w:spacing w:after="0"/>
              <w:rPr>
                <w:lang w:eastAsia="en-US"/>
              </w:rPr>
            </w:pPr>
          </w:p>
        </w:tc>
        <w:tc>
          <w:tcPr>
            <w:tcW w:w="1914" w:type="dxa"/>
            <w:gridSpan w:val="2"/>
          </w:tcPr>
          <w:p w14:paraId="4B47192F" w14:textId="77777777" w:rsidR="00973A86" w:rsidRPr="00F02BE6" w:rsidRDefault="00973A86" w:rsidP="003E5D96">
            <w:pPr>
              <w:pStyle w:val="TF"/>
              <w:spacing w:after="0"/>
              <w:rPr>
                <w:lang w:eastAsia="en-US"/>
              </w:rPr>
            </w:pPr>
            <w:r w:rsidRPr="00F02BE6">
              <w:rPr>
                <w:sz w:val="22"/>
                <w:lang w:eastAsia="en-US"/>
              </w:rPr>
              <w:t>octets</w:t>
            </w:r>
          </w:p>
        </w:tc>
        <w:tc>
          <w:tcPr>
            <w:tcW w:w="957" w:type="dxa"/>
          </w:tcPr>
          <w:p w14:paraId="019E0C33" w14:textId="77777777" w:rsidR="00973A86" w:rsidRPr="00F02BE6" w:rsidRDefault="00973A86" w:rsidP="003E5D96">
            <w:pPr>
              <w:pStyle w:val="TF"/>
              <w:spacing w:after="0"/>
              <w:rPr>
                <w:lang w:eastAsia="en-US"/>
              </w:rPr>
            </w:pPr>
          </w:p>
        </w:tc>
        <w:tc>
          <w:tcPr>
            <w:tcW w:w="957" w:type="dxa"/>
          </w:tcPr>
          <w:p w14:paraId="2746B820"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5F1274EC" w14:textId="77777777" w:rsidR="00973A86" w:rsidRPr="00F02BE6" w:rsidRDefault="00973A86" w:rsidP="003E5D96">
            <w:pPr>
              <w:pStyle w:val="TF"/>
              <w:spacing w:after="0"/>
              <w:rPr>
                <w:lang w:eastAsia="en-US"/>
              </w:rPr>
            </w:pPr>
          </w:p>
        </w:tc>
        <w:tc>
          <w:tcPr>
            <w:tcW w:w="1914" w:type="dxa"/>
            <w:gridSpan w:val="2"/>
            <w:tcBorders>
              <w:left w:val="nil"/>
            </w:tcBorders>
          </w:tcPr>
          <w:p w14:paraId="621C6A25" w14:textId="77777777" w:rsidR="00973A86" w:rsidRPr="00F02BE6" w:rsidRDefault="00973A86" w:rsidP="003E5D96">
            <w:pPr>
              <w:pStyle w:val="TF"/>
              <w:spacing w:after="0"/>
              <w:rPr>
                <w:lang w:eastAsia="en-US"/>
              </w:rPr>
            </w:pPr>
          </w:p>
        </w:tc>
      </w:tr>
      <w:tr w:rsidR="00973A86" w:rsidRPr="00F02BE6" w14:paraId="7076BA9B" w14:textId="77777777" w:rsidTr="003E5D96">
        <w:tblPrEx>
          <w:tblCellMar>
            <w:top w:w="0" w:type="dxa"/>
            <w:bottom w:w="0" w:type="dxa"/>
          </w:tblCellMar>
        </w:tblPrEx>
        <w:trPr>
          <w:jc w:val="center"/>
        </w:trPr>
        <w:tc>
          <w:tcPr>
            <w:tcW w:w="957" w:type="dxa"/>
          </w:tcPr>
          <w:p w14:paraId="47DEFE17" w14:textId="77777777" w:rsidR="00973A86" w:rsidRPr="00F02BE6" w:rsidRDefault="00973A86" w:rsidP="003E5D96">
            <w:pPr>
              <w:pStyle w:val="TAL"/>
            </w:pPr>
            <w:r w:rsidRPr="00F02BE6">
              <w:t>:</w:t>
            </w:r>
          </w:p>
        </w:tc>
        <w:tc>
          <w:tcPr>
            <w:tcW w:w="957" w:type="dxa"/>
          </w:tcPr>
          <w:p w14:paraId="50C6980A" w14:textId="77777777" w:rsidR="00973A86" w:rsidRPr="00F02BE6" w:rsidRDefault="00973A86" w:rsidP="003E5D96">
            <w:pPr>
              <w:pStyle w:val="TF"/>
              <w:spacing w:after="0"/>
              <w:rPr>
                <w:lang w:eastAsia="en-US"/>
              </w:rPr>
            </w:pPr>
          </w:p>
        </w:tc>
        <w:tc>
          <w:tcPr>
            <w:tcW w:w="957" w:type="dxa"/>
          </w:tcPr>
          <w:p w14:paraId="6DC38FBF" w14:textId="77777777" w:rsidR="00973A86" w:rsidRPr="00F02BE6" w:rsidRDefault="00973A86" w:rsidP="003E5D96">
            <w:pPr>
              <w:pStyle w:val="TF"/>
              <w:spacing w:after="0"/>
              <w:rPr>
                <w:lang w:eastAsia="en-US"/>
              </w:rPr>
            </w:pPr>
          </w:p>
        </w:tc>
        <w:tc>
          <w:tcPr>
            <w:tcW w:w="957" w:type="dxa"/>
          </w:tcPr>
          <w:p w14:paraId="026E839C" w14:textId="77777777" w:rsidR="00973A86" w:rsidRPr="00F02BE6" w:rsidRDefault="00973A86" w:rsidP="003E5D96">
            <w:pPr>
              <w:pStyle w:val="TF"/>
              <w:spacing w:after="0"/>
              <w:rPr>
                <w:lang w:eastAsia="en-US"/>
              </w:rPr>
            </w:pPr>
          </w:p>
        </w:tc>
        <w:tc>
          <w:tcPr>
            <w:tcW w:w="957" w:type="dxa"/>
          </w:tcPr>
          <w:p w14:paraId="64BB9677" w14:textId="77777777" w:rsidR="00973A86" w:rsidRPr="00F02BE6" w:rsidRDefault="00973A86" w:rsidP="003E5D96">
            <w:pPr>
              <w:pStyle w:val="TF"/>
              <w:spacing w:after="0"/>
              <w:rPr>
                <w:lang w:eastAsia="en-US"/>
              </w:rPr>
            </w:pPr>
          </w:p>
        </w:tc>
        <w:tc>
          <w:tcPr>
            <w:tcW w:w="957" w:type="dxa"/>
          </w:tcPr>
          <w:p w14:paraId="0B88462D" w14:textId="77777777" w:rsidR="00973A86" w:rsidRPr="00F02BE6" w:rsidRDefault="00973A86" w:rsidP="003E5D96">
            <w:pPr>
              <w:pStyle w:val="TF"/>
              <w:spacing w:after="0"/>
              <w:rPr>
                <w:lang w:eastAsia="en-US"/>
              </w:rPr>
            </w:pPr>
          </w:p>
        </w:tc>
        <w:tc>
          <w:tcPr>
            <w:tcW w:w="957" w:type="dxa"/>
          </w:tcPr>
          <w:p w14:paraId="05F8E8E5" w14:textId="77777777" w:rsidR="00973A86" w:rsidRPr="00F02BE6" w:rsidRDefault="00973A86" w:rsidP="003E5D96">
            <w:pPr>
              <w:pStyle w:val="TF"/>
              <w:spacing w:after="0"/>
              <w:rPr>
                <w:lang w:eastAsia="en-US"/>
              </w:rPr>
            </w:pPr>
          </w:p>
        </w:tc>
        <w:tc>
          <w:tcPr>
            <w:tcW w:w="957" w:type="dxa"/>
          </w:tcPr>
          <w:p w14:paraId="390B43AD" w14:textId="77777777" w:rsidR="00973A86" w:rsidRPr="00F02BE6" w:rsidRDefault="00973A86" w:rsidP="003E5D96">
            <w:pPr>
              <w:pStyle w:val="TAR"/>
            </w:pPr>
            <w:r w:rsidRPr="00F02BE6">
              <w:t>:</w:t>
            </w:r>
          </w:p>
        </w:tc>
        <w:tc>
          <w:tcPr>
            <w:tcW w:w="957" w:type="dxa"/>
          </w:tcPr>
          <w:p w14:paraId="00301D51" w14:textId="77777777" w:rsidR="00973A86" w:rsidRPr="00F02BE6" w:rsidRDefault="00973A86" w:rsidP="003E5D96">
            <w:pPr>
              <w:pStyle w:val="TF"/>
              <w:spacing w:after="0"/>
              <w:rPr>
                <w:lang w:eastAsia="en-US"/>
              </w:rPr>
            </w:pPr>
          </w:p>
        </w:tc>
        <w:tc>
          <w:tcPr>
            <w:tcW w:w="957" w:type="dxa"/>
          </w:tcPr>
          <w:p w14:paraId="50E15B41" w14:textId="77777777" w:rsidR="00973A86" w:rsidRPr="00F02BE6" w:rsidRDefault="00973A86" w:rsidP="003E5D96">
            <w:pPr>
              <w:pStyle w:val="TF"/>
              <w:spacing w:after="0"/>
              <w:rPr>
                <w:lang w:eastAsia="en-US"/>
              </w:rPr>
            </w:pPr>
          </w:p>
        </w:tc>
      </w:tr>
      <w:tr w:rsidR="00973A86" w:rsidRPr="00F02BE6" w14:paraId="26B2E802" w14:textId="77777777" w:rsidTr="003E5D96">
        <w:tblPrEx>
          <w:tblCellMar>
            <w:top w:w="0" w:type="dxa"/>
            <w:bottom w:w="0" w:type="dxa"/>
          </w:tblCellMar>
        </w:tblPrEx>
        <w:trPr>
          <w:jc w:val="center"/>
        </w:trPr>
        <w:tc>
          <w:tcPr>
            <w:tcW w:w="957" w:type="dxa"/>
          </w:tcPr>
          <w:p w14:paraId="15E1CD6A" w14:textId="77777777" w:rsidR="00973A86" w:rsidRPr="00F02BE6" w:rsidRDefault="00973A86" w:rsidP="003E5D96">
            <w:pPr>
              <w:pStyle w:val="TAL"/>
            </w:pPr>
            <w:r w:rsidRPr="00F02BE6">
              <w:t>:</w:t>
            </w:r>
          </w:p>
        </w:tc>
        <w:tc>
          <w:tcPr>
            <w:tcW w:w="957" w:type="dxa"/>
          </w:tcPr>
          <w:p w14:paraId="12920DCA" w14:textId="77777777" w:rsidR="00973A86" w:rsidRPr="00F02BE6" w:rsidRDefault="00973A86" w:rsidP="003E5D96">
            <w:pPr>
              <w:pStyle w:val="TF"/>
              <w:spacing w:after="0"/>
              <w:rPr>
                <w:lang w:eastAsia="en-US"/>
              </w:rPr>
            </w:pPr>
          </w:p>
        </w:tc>
        <w:tc>
          <w:tcPr>
            <w:tcW w:w="957" w:type="dxa"/>
          </w:tcPr>
          <w:p w14:paraId="0827AD4B" w14:textId="77777777" w:rsidR="00973A86" w:rsidRPr="00F02BE6" w:rsidRDefault="00973A86" w:rsidP="003E5D96">
            <w:pPr>
              <w:pStyle w:val="TF"/>
              <w:spacing w:after="0"/>
              <w:rPr>
                <w:lang w:eastAsia="en-US"/>
              </w:rPr>
            </w:pPr>
          </w:p>
        </w:tc>
        <w:tc>
          <w:tcPr>
            <w:tcW w:w="957" w:type="dxa"/>
          </w:tcPr>
          <w:p w14:paraId="752FBE7B" w14:textId="77777777" w:rsidR="00973A86" w:rsidRPr="00F02BE6" w:rsidRDefault="00973A86" w:rsidP="003E5D96">
            <w:pPr>
              <w:pStyle w:val="TF"/>
              <w:spacing w:after="0"/>
              <w:rPr>
                <w:lang w:eastAsia="en-US"/>
              </w:rPr>
            </w:pPr>
          </w:p>
        </w:tc>
        <w:tc>
          <w:tcPr>
            <w:tcW w:w="957" w:type="dxa"/>
          </w:tcPr>
          <w:p w14:paraId="43AB6347" w14:textId="77777777" w:rsidR="00973A86" w:rsidRPr="00F02BE6" w:rsidRDefault="00973A86" w:rsidP="003E5D96">
            <w:pPr>
              <w:pStyle w:val="TF"/>
              <w:spacing w:after="0"/>
              <w:rPr>
                <w:lang w:eastAsia="en-US"/>
              </w:rPr>
            </w:pPr>
          </w:p>
        </w:tc>
        <w:tc>
          <w:tcPr>
            <w:tcW w:w="957" w:type="dxa"/>
          </w:tcPr>
          <w:p w14:paraId="210C7888" w14:textId="77777777" w:rsidR="00973A86" w:rsidRPr="00F02BE6" w:rsidRDefault="00973A86" w:rsidP="003E5D96">
            <w:pPr>
              <w:pStyle w:val="TF"/>
              <w:spacing w:after="0"/>
              <w:rPr>
                <w:lang w:eastAsia="en-US"/>
              </w:rPr>
            </w:pPr>
          </w:p>
        </w:tc>
        <w:tc>
          <w:tcPr>
            <w:tcW w:w="957" w:type="dxa"/>
          </w:tcPr>
          <w:p w14:paraId="7678B5CC" w14:textId="77777777" w:rsidR="00973A86" w:rsidRPr="00F02BE6" w:rsidRDefault="00973A86" w:rsidP="003E5D96">
            <w:pPr>
              <w:pStyle w:val="TF"/>
              <w:spacing w:after="0"/>
              <w:rPr>
                <w:lang w:eastAsia="en-US"/>
              </w:rPr>
            </w:pPr>
          </w:p>
        </w:tc>
        <w:tc>
          <w:tcPr>
            <w:tcW w:w="957" w:type="dxa"/>
          </w:tcPr>
          <w:p w14:paraId="0FE33C63" w14:textId="77777777" w:rsidR="00973A86" w:rsidRPr="00F02BE6" w:rsidRDefault="00973A86" w:rsidP="003E5D96">
            <w:pPr>
              <w:pStyle w:val="TAR"/>
            </w:pPr>
            <w:r w:rsidRPr="00F02BE6">
              <w:t>:</w:t>
            </w:r>
          </w:p>
        </w:tc>
        <w:tc>
          <w:tcPr>
            <w:tcW w:w="957" w:type="dxa"/>
          </w:tcPr>
          <w:p w14:paraId="1B905D63" w14:textId="77777777" w:rsidR="00973A86" w:rsidRPr="00F02BE6" w:rsidRDefault="00973A86" w:rsidP="003E5D96">
            <w:pPr>
              <w:pStyle w:val="TF"/>
              <w:spacing w:after="0"/>
              <w:rPr>
                <w:lang w:eastAsia="en-US"/>
              </w:rPr>
            </w:pPr>
          </w:p>
        </w:tc>
        <w:tc>
          <w:tcPr>
            <w:tcW w:w="957" w:type="dxa"/>
          </w:tcPr>
          <w:p w14:paraId="0C5B5404" w14:textId="77777777" w:rsidR="00973A86" w:rsidRPr="00F02BE6" w:rsidRDefault="00973A86" w:rsidP="003E5D96">
            <w:pPr>
              <w:pStyle w:val="TF"/>
              <w:spacing w:after="0"/>
              <w:rPr>
                <w:lang w:eastAsia="en-US"/>
              </w:rPr>
            </w:pPr>
          </w:p>
        </w:tc>
      </w:tr>
      <w:tr w:rsidR="00973A86" w:rsidRPr="00F02BE6" w14:paraId="03D4A579" w14:textId="77777777" w:rsidTr="003E5D96">
        <w:tblPrEx>
          <w:tblCellMar>
            <w:top w:w="0" w:type="dxa"/>
            <w:bottom w:w="0" w:type="dxa"/>
          </w:tblCellMar>
        </w:tblPrEx>
        <w:trPr>
          <w:jc w:val="center"/>
        </w:trPr>
        <w:tc>
          <w:tcPr>
            <w:tcW w:w="957" w:type="dxa"/>
          </w:tcPr>
          <w:p w14:paraId="387B644D" w14:textId="77777777" w:rsidR="00973A86" w:rsidRPr="00F02BE6" w:rsidRDefault="00973A86" w:rsidP="003E5D96">
            <w:pPr>
              <w:pStyle w:val="TAL"/>
            </w:pPr>
            <w:r w:rsidRPr="00F02BE6">
              <w:t>:</w:t>
            </w:r>
          </w:p>
        </w:tc>
        <w:tc>
          <w:tcPr>
            <w:tcW w:w="957" w:type="dxa"/>
          </w:tcPr>
          <w:p w14:paraId="70C3B410" w14:textId="77777777" w:rsidR="00973A86" w:rsidRPr="00F02BE6" w:rsidRDefault="00973A86" w:rsidP="003E5D96">
            <w:pPr>
              <w:pStyle w:val="TF"/>
              <w:spacing w:after="0"/>
              <w:rPr>
                <w:lang w:eastAsia="en-US"/>
              </w:rPr>
            </w:pPr>
          </w:p>
        </w:tc>
        <w:tc>
          <w:tcPr>
            <w:tcW w:w="957" w:type="dxa"/>
          </w:tcPr>
          <w:p w14:paraId="1EDFBEB4" w14:textId="77777777" w:rsidR="00973A86" w:rsidRPr="00F02BE6" w:rsidRDefault="00973A86" w:rsidP="003E5D96">
            <w:pPr>
              <w:pStyle w:val="TF"/>
              <w:spacing w:after="0"/>
              <w:rPr>
                <w:lang w:eastAsia="en-US"/>
              </w:rPr>
            </w:pPr>
          </w:p>
        </w:tc>
        <w:tc>
          <w:tcPr>
            <w:tcW w:w="957" w:type="dxa"/>
          </w:tcPr>
          <w:p w14:paraId="08A3C0A8" w14:textId="77777777" w:rsidR="00973A86" w:rsidRPr="00F02BE6" w:rsidRDefault="00973A86" w:rsidP="003E5D96">
            <w:pPr>
              <w:pStyle w:val="TF"/>
              <w:spacing w:after="0"/>
              <w:rPr>
                <w:lang w:eastAsia="en-US"/>
              </w:rPr>
            </w:pPr>
          </w:p>
        </w:tc>
        <w:tc>
          <w:tcPr>
            <w:tcW w:w="957" w:type="dxa"/>
          </w:tcPr>
          <w:p w14:paraId="0D22A887" w14:textId="77777777" w:rsidR="00973A86" w:rsidRPr="00F02BE6" w:rsidRDefault="00973A86" w:rsidP="003E5D96">
            <w:pPr>
              <w:pStyle w:val="TF"/>
              <w:spacing w:after="0"/>
              <w:rPr>
                <w:lang w:eastAsia="en-US"/>
              </w:rPr>
            </w:pPr>
          </w:p>
        </w:tc>
        <w:tc>
          <w:tcPr>
            <w:tcW w:w="957" w:type="dxa"/>
          </w:tcPr>
          <w:p w14:paraId="05A7FF10" w14:textId="77777777" w:rsidR="00973A86" w:rsidRPr="00F02BE6" w:rsidRDefault="00973A86" w:rsidP="003E5D96">
            <w:pPr>
              <w:pStyle w:val="TF"/>
              <w:spacing w:after="0"/>
              <w:rPr>
                <w:lang w:eastAsia="en-US"/>
              </w:rPr>
            </w:pPr>
          </w:p>
        </w:tc>
        <w:tc>
          <w:tcPr>
            <w:tcW w:w="957" w:type="dxa"/>
          </w:tcPr>
          <w:p w14:paraId="18F0CF3F" w14:textId="77777777" w:rsidR="00973A86" w:rsidRPr="00F02BE6" w:rsidRDefault="00973A86" w:rsidP="003E5D96">
            <w:pPr>
              <w:pStyle w:val="TF"/>
              <w:spacing w:after="0"/>
              <w:rPr>
                <w:lang w:eastAsia="en-US"/>
              </w:rPr>
            </w:pPr>
          </w:p>
        </w:tc>
        <w:tc>
          <w:tcPr>
            <w:tcW w:w="957" w:type="dxa"/>
          </w:tcPr>
          <w:p w14:paraId="694B73D5" w14:textId="77777777" w:rsidR="00973A86" w:rsidRPr="00F02BE6" w:rsidRDefault="00973A86" w:rsidP="003E5D96">
            <w:pPr>
              <w:pStyle w:val="TAR"/>
            </w:pPr>
            <w:r w:rsidRPr="00F02BE6">
              <w:t>:</w:t>
            </w:r>
          </w:p>
        </w:tc>
        <w:tc>
          <w:tcPr>
            <w:tcW w:w="957" w:type="dxa"/>
          </w:tcPr>
          <w:p w14:paraId="0EA7AB51" w14:textId="77777777" w:rsidR="00973A86" w:rsidRPr="00F02BE6" w:rsidRDefault="00973A86" w:rsidP="003E5D96">
            <w:pPr>
              <w:pStyle w:val="TF"/>
              <w:spacing w:after="0"/>
              <w:rPr>
                <w:lang w:eastAsia="en-US"/>
              </w:rPr>
            </w:pPr>
          </w:p>
        </w:tc>
        <w:tc>
          <w:tcPr>
            <w:tcW w:w="957" w:type="dxa"/>
          </w:tcPr>
          <w:p w14:paraId="5163FC58" w14:textId="77777777" w:rsidR="00973A86" w:rsidRPr="00F02BE6" w:rsidRDefault="00973A86" w:rsidP="003E5D96">
            <w:pPr>
              <w:pStyle w:val="TF"/>
              <w:spacing w:after="0"/>
              <w:rPr>
                <w:lang w:eastAsia="en-US"/>
              </w:rPr>
            </w:pPr>
          </w:p>
        </w:tc>
      </w:tr>
      <w:tr w:rsidR="00973A86" w:rsidRPr="00F02BE6" w14:paraId="25DBE406"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0FDCBCD8" w14:textId="77777777" w:rsidR="00973A86" w:rsidRPr="00F02BE6" w:rsidRDefault="00973A86" w:rsidP="003E5D96">
            <w:pPr>
              <w:pStyle w:val="TF"/>
              <w:spacing w:after="0"/>
              <w:rPr>
                <w:lang w:eastAsia="en-US"/>
              </w:rPr>
            </w:pPr>
          </w:p>
        </w:tc>
        <w:tc>
          <w:tcPr>
            <w:tcW w:w="957" w:type="dxa"/>
          </w:tcPr>
          <w:p w14:paraId="2245728D" w14:textId="77777777" w:rsidR="00973A86" w:rsidRPr="00F02BE6" w:rsidRDefault="00973A86" w:rsidP="003E5D96">
            <w:pPr>
              <w:pStyle w:val="TF"/>
              <w:spacing w:after="0"/>
              <w:rPr>
                <w:lang w:eastAsia="en-US"/>
              </w:rPr>
            </w:pPr>
          </w:p>
        </w:tc>
        <w:tc>
          <w:tcPr>
            <w:tcW w:w="957" w:type="dxa"/>
          </w:tcPr>
          <w:p w14:paraId="5D485B05" w14:textId="77777777" w:rsidR="00973A86" w:rsidRPr="00F02BE6" w:rsidRDefault="00973A86" w:rsidP="003E5D96">
            <w:pPr>
              <w:pStyle w:val="TF"/>
              <w:spacing w:after="0"/>
              <w:rPr>
                <w:lang w:eastAsia="en-US"/>
              </w:rPr>
            </w:pPr>
          </w:p>
        </w:tc>
        <w:tc>
          <w:tcPr>
            <w:tcW w:w="1914" w:type="dxa"/>
            <w:gridSpan w:val="2"/>
          </w:tcPr>
          <w:p w14:paraId="3BD8B9D1"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045D4917" w14:textId="77777777" w:rsidR="00973A86" w:rsidRPr="00F02BE6" w:rsidRDefault="00973A86" w:rsidP="003E5D96">
            <w:pPr>
              <w:pStyle w:val="TF"/>
              <w:spacing w:after="0"/>
              <w:rPr>
                <w:lang w:eastAsia="en-US"/>
              </w:rPr>
            </w:pPr>
          </w:p>
        </w:tc>
        <w:tc>
          <w:tcPr>
            <w:tcW w:w="957" w:type="dxa"/>
          </w:tcPr>
          <w:p w14:paraId="09C9B9BF"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1AE78551" w14:textId="77777777" w:rsidR="00973A86" w:rsidRPr="00F02BE6" w:rsidRDefault="00973A86" w:rsidP="003E5D96">
            <w:pPr>
              <w:pStyle w:val="TF"/>
              <w:spacing w:after="0"/>
              <w:rPr>
                <w:lang w:eastAsia="en-US"/>
              </w:rPr>
            </w:pPr>
          </w:p>
        </w:tc>
        <w:tc>
          <w:tcPr>
            <w:tcW w:w="957" w:type="dxa"/>
            <w:tcBorders>
              <w:left w:val="nil"/>
            </w:tcBorders>
          </w:tcPr>
          <w:p w14:paraId="3EF23F5B" w14:textId="77777777" w:rsidR="00973A86" w:rsidRPr="00F02BE6" w:rsidRDefault="00973A86" w:rsidP="003E5D96">
            <w:pPr>
              <w:pStyle w:val="TF"/>
              <w:spacing w:after="0"/>
              <w:rPr>
                <w:lang w:eastAsia="en-US"/>
              </w:rPr>
            </w:pPr>
          </w:p>
        </w:tc>
        <w:tc>
          <w:tcPr>
            <w:tcW w:w="957" w:type="dxa"/>
          </w:tcPr>
          <w:p w14:paraId="6E75521C" w14:textId="77777777" w:rsidR="00973A86" w:rsidRPr="00F02BE6" w:rsidRDefault="00973A86" w:rsidP="003E5D96">
            <w:pPr>
              <w:pStyle w:val="TF"/>
              <w:spacing w:after="0"/>
              <w:rPr>
                <w:lang w:eastAsia="en-US"/>
              </w:rPr>
            </w:pPr>
          </w:p>
        </w:tc>
      </w:tr>
      <w:tr w:rsidR="00973A86" w:rsidRPr="00F02BE6" w14:paraId="4713E216"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7FC78AB9"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2521E587"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206F2B82"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63E4EE4B"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6096ABCE"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0F49E1A5"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20622852" w14:textId="77777777" w:rsidR="00973A86" w:rsidRPr="00F02BE6" w:rsidRDefault="00973A86" w:rsidP="003E5D96">
            <w:pPr>
              <w:pStyle w:val="TF"/>
              <w:spacing w:after="0"/>
              <w:rPr>
                <w:lang w:eastAsia="en-US"/>
              </w:rPr>
            </w:pPr>
          </w:p>
        </w:tc>
        <w:tc>
          <w:tcPr>
            <w:tcW w:w="1914" w:type="dxa"/>
            <w:gridSpan w:val="2"/>
            <w:tcBorders>
              <w:left w:val="nil"/>
            </w:tcBorders>
          </w:tcPr>
          <w:p w14:paraId="70B1A029" w14:textId="77777777" w:rsidR="00973A86" w:rsidRPr="00F02BE6" w:rsidRDefault="00973A86" w:rsidP="003E5D96">
            <w:pPr>
              <w:pStyle w:val="TAL"/>
            </w:pPr>
            <w:r w:rsidRPr="00F02BE6">
              <w:rPr>
                <w:b/>
              </w:rPr>
              <w:t>octet 23</w:t>
            </w:r>
          </w:p>
          <w:p w14:paraId="695A44F2" w14:textId="77777777" w:rsidR="00973A86" w:rsidRPr="00F02BE6" w:rsidRDefault="00973A86" w:rsidP="003E5D96">
            <w:pPr>
              <w:pStyle w:val="TAL"/>
            </w:pPr>
          </w:p>
        </w:tc>
      </w:tr>
    </w:tbl>
    <w:p w14:paraId="60D54E97" w14:textId="77777777" w:rsidR="00973A86" w:rsidRPr="00F02BE6" w:rsidRDefault="00973A86" w:rsidP="00973A86">
      <w:pPr>
        <w:pStyle w:val="NF"/>
      </w:pPr>
    </w:p>
    <w:p w14:paraId="7234E692" w14:textId="77777777" w:rsidR="00973A86" w:rsidRPr="00F02BE6" w:rsidRDefault="00973A86" w:rsidP="00973A86">
      <w:pPr>
        <w:pStyle w:val="NF"/>
      </w:pPr>
      <w:r w:rsidRPr="00F02BE6">
        <w:t>NOTE:</w:t>
      </w:r>
      <w:r w:rsidRPr="00F02BE6">
        <w:tab/>
        <w:t>The numbering convention specified in 3GPP TS 44.060 applies.</w:t>
      </w:r>
    </w:p>
    <w:p w14:paraId="727E6892" w14:textId="77777777" w:rsidR="00973A86" w:rsidRPr="00F02BE6" w:rsidRDefault="00973A86" w:rsidP="00973A86">
      <w:pPr>
        <w:pStyle w:val="NF"/>
      </w:pPr>
    </w:p>
    <w:p w14:paraId="767E9ADA" w14:textId="77777777" w:rsidR="00973A86" w:rsidRPr="00F02BE6" w:rsidRDefault="00973A86" w:rsidP="00973A86">
      <w:pPr>
        <w:pStyle w:val="TF"/>
      </w:pPr>
      <w:r w:rsidRPr="00F02BE6">
        <w:t xml:space="preserve">Figure 7.4.2: FACCH/SDCCH uplink block format for MS operating in </w:t>
      </w:r>
      <w:r w:rsidRPr="00F02BE6">
        <w:rPr>
          <w:bCs/>
          <w:i/>
          <w:iCs/>
        </w:rPr>
        <w:t>Iu mode</w:t>
      </w:r>
    </w:p>
    <w:p w14:paraId="72079A19" w14:textId="77777777" w:rsidR="00973A86" w:rsidRPr="00F02BE6" w:rsidRDefault="00973A86" w:rsidP="00973A86">
      <w:pPr>
        <w:pStyle w:val="Heading2"/>
      </w:pPr>
      <w:bookmarkStart w:id="138" w:name="_Toc517979132"/>
      <w:r w:rsidRPr="00F02BE6">
        <w:t>7.4a</w:t>
      </w:r>
      <w:r w:rsidRPr="00F02BE6">
        <w:tab/>
        <w:t>RACH uplink / Uplink access burst block format</w:t>
      </w:r>
      <w:bookmarkEnd w:id="138"/>
    </w:p>
    <w:p w14:paraId="28AFA97E" w14:textId="77777777" w:rsidR="00973A86" w:rsidRPr="00F02BE6" w:rsidRDefault="00973A86" w:rsidP="00973A86">
      <w:r w:rsidRPr="00F02BE6">
        <w:t>Two alternative RACH uplink / Uplink access burst block formats are specified. The 8 bit (1 octet) blocks are used in the uplink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7FB2FBDC" w14:textId="77777777" w:rsidTr="003E5D96">
        <w:tblPrEx>
          <w:tblCellMar>
            <w:top w:w="0" w:type="dxa"/>
            <w:bottom w:w="0" w:type="dxa"/>
          </w:tblCellMar>
        </w:tblPrEx>
        <w:trPr>
          <w:jc w:val="center"/>
        </w:trPr>
        <w:tc>
          <w:tcPr>
            <w:tcW w:w="7656" w:type="dxa"/>
            <w:gridSpan w:val="8"/>
          </w:tcPr>
          <w:p w14:paraId="76061CB7"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3887F6E" w14:textId="77777777" w:rsidR="00973A86" w:rsidRPr="00F02BE6" w:rsidRDefault="00973A86" w:rsidP="003E5D96">
            <w:pPr>
              <w:pStyle w:val="TF"/>
              <w:spacing w:after="0"/>
              <w:rPr>
                <w:lang w:eastAsia="en-US"/>
              </w:rPr>
            </w:pPr>
          </w:p>
        </w:tc>
        <w:tc>
          <w:tcPr>
            <w:tcW w:w="957" w:type="dxa"/>
          </w:tcPr>
          <w:p w14:paraId="068D8EFC" w14:textId="77777777" w:rsidR="00973A86" w:rsidRPr="00F02BE6" w:rsidRDefault="00973A86" w:rsidP="003E5D96">
            <w:pPr>
              <w:pStyle w:val="TF"/>
              <w:spacing w:after="0"/>
              <w:rPr>
                <w:lang w:eastAsia="en-US"/>
              </w:rPr>
            </w:pPr>
          </w:p>
        </w:tc>
      </w:tr>
      <w:tr w:rsidR="00973A86" w:rsidRPr="00F02BE6" w14:paraId="1157960B" w14:textId="77777777" w:rsidTr="003E5D96">
        <w:tblPrEx>
          <w:tblCellMar>
            <w:top w:w="0" w:type="dxa"/>
            <w:bottom w:w="0" w:type="dxa"/>
          </w:tblCellMar>
        </w:tblPrEx>
        <w:trPr>
          <w:jc w:val="center"/>
        </w:trPr>
        <w:tc>
          <w:tcPr>
            <w:tcW w:w="957" w:type="dxa"/>
          </w:tcPr>
          <w:p w14:paraId="10752E78" w14:textId="77777777" w:rsidR="00973A86" w:rsidRPr="00F02BE6" w:rsidRDefault="00973A86" w:rsidP="003E5D96">
            <w:pPr>
              <w:pStyle w:val="TF"/>
              <w:spacing w:after="0"/>
              <w:rPr>
                <w:lang w:eastAsia="en-US"/>
              </w:rPr>
            </w:pPr>
            <w:r w:rsidRPr="00F02BE6">
              <w:rPr>
                <w:lang w:eastAsia="en-US"/>
              </w:rPr>
              <w:t>8</w:t>
            </w:r>
          </w:p>
        </w:tc>
        <w:tc>
          <w:tcPr>
            <w:tcW w:w="957" w:type="dxa"/>
          </w:tcPr>
          <w:p w14:paraId="7A847BB2" w14:textId="77777777" w:rsidR="00973A86" w:rsidRPr="00F02BE6" w:rsidRDefault="00973A86" w:rsidP="003E5D96">
            <w:pPr>
              <w:pStyle w:val="TF"/>
              <w:spacing w:after="0"/>
              <w:rPr>
                <w:lang w:eastAsia="en-US"/>
              </w:rPr>
            </w:pPr>
            <w:r w:rsidRPr="00F02BE6">
              <w:rPr>
                <w:lang w:eastAsia="en-US"/>
              </w:rPr>
              <w:t>7</w:t>
            </w:r>
          </w:p>
        </w:tc>
        <w:tc>
          <w:tcPr>
            <w:tcW w:w="957" w:type="dxa"/>
          </w:tcPr>
          <w:p w14:paraId="478A4E28" w14:textId="77777777" w:rsidR="00973A86" w:rsidRPr="00F02BE6" w:rsidRDefault="00973A86" w:rsidP="003E5D96">
            <w:pPr>
              <w:pStyle w:val="TF"/>
              <w:spacing w:after="0"/>
              <w:rPr>
                <w:lang w:eastAsia="en-US"/>
              </w:rPr>
            </w:pPr>
            <w:r w:rsidRPr="00F02BE6">
              <w:rPr>
                <w:lang w:eastAsia="en-US"/>
              </w:rPr>
              <w:t>6</w:t>
            </w:r>
          </w:p>
        </w:tc>
        <w:tc>
          <w:tcPr>
            <w:tcW w:w="957" w:type="dxa"/>
          </w:tcPr>
          <w:p w14:paraId="1FE51CFD" w14:textId="77777777" w:rsidR="00973A86" w:rsidRPr="00F02BE6" w:rsidRDefault="00973A86" w:rsidP="003E5D96">
            <w:pPr>
              <w:pStyle w:val="TF"/>
              <w:spacing w:after="0"/>
              <w:rPr>
                <w:lang w:eastAsia="en-US"/>
              </w:rPr>
            </w:pPr>
            <w:r w:rsidRPr="00F02BE6">
              <w:rPr>
                <w:lang w:eastAsia="en-US"/>
              </w:rPr>
              <w:t>5</w:t>
            </w:r>
          </w:p>
        </w:tc>
        <w:tc>
          <w:tcPr>
            <w:tcW w:w="957" w:type="dxa"/>
          </w:tcPr>
          <w:p w14:paraId="3395E230" w14:textId="77777777" w:rsidR="00973A86" w:rsidRPr="00F02BE6" w:rsidRDefault="00973A86" w:rsidP="003E5D96">
            <w:pPr>
              <w:pStyle w:val="TF"/>
              <w:spacing w:after="0"/>
              <w:rPr>
                <w:lang w:eastAsia="en-US"/>
              </w:rPr>
            </w:pPr>
            <w:r w:rsidRPr="00F02BE6">
              <w:rPr>
                <w:lang w:eastAsia="en-US"/>
              </w:rPr>
              <w:t>4</w:t>
            </w:r>
          </w:p>
        </w:tc>
        <w:tc>
          <w:tcPr>
            <w:tcW w:w="957" w:type="dxa"/>
          </w:tcPr>
          <w:p w14:paraId="181321D5" w14:textId="77777777" w:rsidR="00973A86" w:rsidRPr="00F02BE6" w:rsidRDefault="00973A86" w:rsidP="003E5D96">
            <w:pPr>
              <w:pStyle w:val="TF"/>
              <w:spacing w:after="0"/>
              <w:rPr>
                <w:lang w:eastAsia="en-US"/>
              </w:rPr>
            </w:pPr>
            <w:r w:rsidRPr="00F02BE6">
              <w:rPr>
                <w:lang w:eastAsia="en-US"/>
              </w:rPr>
              <w:t>3</w:t>
            </w:r>
          </w:p>
        </w:tc>
        <w:tc>
          <w:tcPr>
            <w:tcW w:w="957" w:type="dxa"/>
          </w:tcPr>
          <w:p w14:paraId="3105AC6A" w14:textId="77777777" w:rsidR="00973A86" w:rsidRPr="00F02BE6" w:rsidRDefault="00973A86" w:rsidP="003E5D96">
            <w:pPr>
              <w:pStyle w:val="TF"/>
              <w:spacing w:after="0"/>
              <w:rPr>
                <w:lang w:eastAsia="en-US"/>
              </w:rPr>
            </w:pPr>
            <w:r w:rsidRPr="00F02BE6">
              <w:rPr>
                <w:lang w:eastAsia="en-US"/>
              </w:rPr>
              <w:t>2</w:t>
            </w:r>
          </w:p>
        </w:tc>
        <w:tc>
          <w:tcPr>
            <w:tcW w:w="957" w:type="dxa"/>
          </w:tcPr>
          <w:p w14:paraId="41B435A6" w14:textId="77777777" w:rsidR="00973A86" w:rsidRPr="00F02BE6" w:rsidRDefault="00973A86" w:rsidP="003E5D96">
            <w:pPr>
              <w:pStyle w:val="TF"/>
              <w:spacing w:after="0"/>
              <w:rPr>
                <w:lang w:eastAsia="en-US"/>
              </w:rPr>
            </w:pPr>
            <w:r w:rsidRPr="00F02BE6">
              <w:rPr>
                <w:lang w:eastAsia="en-US"/>
              </w:rPr>
              <w:t>1</w:t>
            </w:r>
          </w:p>
        </w:tc>
        <w:tc>
          <w:tcPr>
            <w:tcW w:w="957" w:type="dxa"/>
          </w:tcPr>
          <w:p w14:paraId="397B04A9" w14:textId="77777777" w:rsidR="00973A86" w:rsidRPr="00F02BE6" w:rsidRDefault="00973A86" w:rsidP="003E5D96">
            <w:pPr>
              <w:pStyle w:val="TF"/>
              <w:spacing w:after="0"/>
              <w:rPr>
                <w:lang w:eastAsia="en-US"/>
              </w:rPr>
            </w:pPr>
          </w:p>
        </w:tc>
        <w:tc>
          <w:tcPr>
            <w:tcW w:w="957" w:type="dxa"/>
          </w:tcPr>
          <w:p w14:paraId="3F6E9BB0" w14:textId="77777777" w:rsidR="00973A86" w:rsidRPr="00F02BE6" w:rsidRDefault="00973A86" w:rsidP="003E5D96">
            <w:pPr>
              <w:pStyle w:val="TF"/>
              <w:spacing w:after="0"/>
              <w:rPr>
                <w:lang w:eastAsia="en-US"/>
              </w:rPr>
            </w:pPr>
          </w:p>
        </w:tc>
      </w:tr>
      <w:tr w:rsidR="00973A86" w:rsidRPr="00F02BE6" w14:paraId="40CDFBAD"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bottom w:val="single" w:sz="6" w:space="0" w:color="auto"/>
              <w:right w:val="single" w:sz="6" w:space="0" w:color="auto"/>
            </w:tcBorders>
          </w:tcPr>
          <w:p w14:paraId="6823D512" w14:textId="77777777" w:rsidR="00973A86" w:rsidRPr="00F02BE6" w:rsidRDefault="00973A86" w:rsidP="003E5D96">
            <w:pPr>
              <w:pStyle w:val="TF"/>
              <w:spacing w:after="0"/>
              <w:rPr>
                <w:sz w:val="22"/>
                <w:lang w:eastAsia="en-US"/>
              </w:rPr>
            </w:pPr>
            <w:r w:rsidRPr="00F02BE6">
              <w:rPr>
                <w:sz w:val="22"/>
                <w:szCs w:val="22"/>
                <w:lang w:eastAsia="en-US"/>
              </w:rPr>
              <w:t xml:space="preserve">8 bit RACH uplink / Uplink access burst </w:t>
            </w:r>
            <w:r w:rsidRPr="00F02BE6">
              <w:rPr>
                <w:sz w:val="22"/>
                <w:lang w:eastAsia="en-US"/>
              </w:rPr>
              <w:t>block</w:t>
            </w:r>
          </w:p>
          <w:p w14:paraId="41B212C4" w14:textId="77777777" w:rsidR="00973A86" w:rsidRPr="00F02BE6" w:rsidRDefault="00973A86" w:rsidP="003E5D96">
            <w:pPr>
              <w:pStyle w:val="TF"/>
              <w:spacing w:after="0"/>
              <w:rPr>
                <w:lang w:eastAsia="en-US"/>
              </w:rPr>
            </w:pPr>
          </w:p>
        </w:tc>
        <w:tc>
          <w:tcPr>
            <w:tcW w:w="957" w:type="dxa"/>
            <w:tcBorders>
              <w:left w:val="nil"/>
            </w:tcBorders>
          </w:tcPr>
          <w:p w14:paraId="6786D360"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3A67F27A" w14:textId="77777777" w:rsidR="00973A86" w:rsidRPr="00F02BE6" w:rsidRDefault="00973A86" w:rsidP="003E5D96">
            <w:pPr>
              <w:pStyle w:val="TF"/>
              <w:spacing w:after="0"/>
              <w:rPr>
                <w:lang w:eastAsia="en-US"/>
              </w:rPr>
            </w:pPr>
          </w:p>
        </w:tc>
      </w:tr>
    </w:tbl>
    <w:p w14:paraId="393CEF05" w14:textId="77777777" w:rsidR="00973A86" w:rsidRPr="00F02BE6" w:rsidRDefault="00973A86" w:rsidP="00973A86">
      <w:pPr>
        <w:pStyle w:val="NF"/>
      </w:pPr>
    </w:p>
    <w:p w14:paraId="71AA5E1E" w14:textId="77777777" w:rsidR="00973A86" w:rsidRPr="00F02BE6" w:rsidRDefault="00973A86" w:rsidP="00973A86">
      <w:pPr>
        <w:pStyle w:val="NF"/>
      </w:pPr>
      <w:r w:rsidRPr="00F02BE6">
        <w:t>NOTE:</w:t>
      </w:r>
      <w:r w:rsidRPr="00F02BE6">
        <w:tab/>
        <w:t>The numbering convention specified in 3GPP TS 44.018 applies.</w:t>
      </w:r>
    </w:p>
    <w:p w14:paraId="2FE993CB" w14:textId="77777777" w:rsidR="00973A86" w:rsidRPr="00F02BE6" w:rsidRDefault="00973A86" w:rsidP="00973A86">
      <w:pPr>
        <w:pStyle w:val="NF"/>
      </w:pPr>
    </w:p>
    <w:p w14:paraId="2ED7A5FE" w14:textId="77777777" w:rsidR="00973A86" w:rsidRPr="00F02BE6" w:rsidRDefault="00973A86" w:rsidP="00973A86">
      <w:pPr>
        <w:pStyle w:val="TF"/>
      </w:pPr>
      <w:r w:rsidRPr="00F02BE6">
        <w:t>Figure 7.4a.a: 8 bit RACH uplink / Uplink access burst block format</w:t>
      </w:r>
    </w:p>
    <w:p w14:paraId="2207D38C" w14:textId="77777777" w:rsidR="00973A86" w:rsidRPr="00F02BE6" w:rsidRDefault="00973A86" w:rsidP="00973A86">
      <w:r w:rsidRPr="00F02BE6">
        <w:t>The 11 bit blocks are used in the uplink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1E91E41B" w14:textId="77777777" w:rsidTr="003E5D96">
        <w:tblPrEx>
          <w:tblCellMar>
            <w:top w:w="0" w:type="dxa"/>
            <w:bottom w:w="0" w:type="dxa"/>
          </w:tblCellMar>
        </w:tblPrEx>
        <w:trPr>
          <w:jc w:val="center"/>
        </w:trPr>
        <w:tc>
          <w:tcPr>
            <w:tcW w:w="7656" w:type="dxa"/>
            <w:gridSpan w:val="8"/>
          </w:tcPr>
          <w:p w14:paraId="214B6645" w14:textId="77777777" w:rsidR="00973A86" w:rsidRPr="00F02BE6" w:rsidRDefault="00973A86" w:rsidP="003E5D96">
            <w:pPr>
              <w:pStyle w:val="TF"/>
              <w:spacing w:after="0"/>
              <w:rPr>
                <w:lang w:eastAsia="en-US"/>
              </w:rPr>
            </w:pPr>
            <w:r w:rsidRPr="00F02BE6">
              <w:rPr>
                <w:lang w:eastAsia="en-US"/>
              </w:rPr>
              <w:t>&lt;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49F38AF" w14:textId="77777777" w:rsidR="00973A86" w:rsidRPr="00F02BE6" w:rsidRDefault="00973A86" w:rsidP="003E5D96">
            <w:pPr>
              <w:pStyle w:val="TF"/>
              <w:spacing w:after="0"/>
              <w:rPr>
                <w:lang w:eastAsia="en-US"/>
              </w:rPr>
            </w:pPr>
          </w:p>
        </w:tc>
        <w:tc>
          <w:tcPr>
            <w:tcW w:w="957" w:type="dxa"/>
          </w:tcPr>
          <w:p w14:paraId="4B4E86B0" w14:textId="77777777" w:rsidR="00973A86" w:rsidRPr="00F02BE6" w:rsidRDefault="00973A86" w:rsidP="003E5D96">
            <w:pPr>
              <w:pStyle w:val="TF"/>
              <w:spacing w:after="0"/>
              <w:rPr>
                <w:lang w:eastAsia="en-US"/>
              </w:rPr>
            </w:pPr>
          </w:p>
        </w:tc>
      </w:tr>
      <w:tr w:rsidR="00973A86" w:rsidRPr="00F02BE6" w14:paraId="4C3DD791" w14:textId="77777777" w:rsidTr="003E5D96">
        <w:tblPrEx>
          <w:tblCellMar>
            <w:top w:w="0" w:type="dxa"/>
            <w:bottom w:w="0" w:type="dxa"/>
          </w:tblCellMar>
        </w:tblPrEx>
        <w:trPr>
          <w:jc w:val="center"/>
        </w:trPr>
        <w:tc>
          <w:tcPr>
            <w:tcW w:w="957" w:type="dxa"/>
          </w:tcPr>
          <w:p w14:paraId="5DE8B54D" w14:textId="77777777" w:rsidR="00973A86" w:rsidRPr="00F02BE6" w:rsidRDefault="00973A86" w:rsidP="003E5D96">
            <w:pPr>
              <w:pStyle w:val="TF"/>
              <w:spacing w:after="0"/>
              <w:rPr>
                <w:lang w:eastAsia="en-US"/>
              </w:rPr>
            </w:pPr>
            <w:r w:rsidRPr="00F02BE6">
              <w:rPr>
                <w:lang w:eastAsia="en-US"/>
              </w:rPr>
              <w:lastRenderedPageBreak/>
              <w:t>8</w:t>
            </w:r>
          </w:p>
        </w:tc>
        <w:tc>
          <w:tcPr>
            <w:tcW w:w="957" w:type="dxa"/>
          </w:tcPr>
          <w:p w14:paraId="43802E7A" w14:textId="77777777" w:rsidR="00973A86" w:rsidRPr="00F02BE6" w:rsidRDefault="00973A86" w:rsidP="003E5D96">
            <w:pPr>
              <w:pStyle w:val="TF"/>
              <w:spacing w:after="0"/>
              <w:rPr>
                <w:lang w:eastAsia="en-US"/>
              </w:rPr>
            </w:pPr>
            <w:r w:rsidRPr="00F02BE6">
              <w:rPr>
                <w:lang w:eastAsia="en-US"/>
              </w:rPr>
              <w:t>7</w:t>
            </w:r>
          </w:p>
        </w:tc>
        <w:tc>
          <w:tcPr>
            <w:tcW w:w="957" w:type="dxa"/>
          </w:tcPr>
          <w:p w14:paraId="2783E08E" w14:textId="77777777" w:rsidR="00973A86" w:rsidRPr="00F02BE6" w:rsidRDefault="00973A86" w:rsidP="003E5D96">
            <w:pPr>
              <w:pStyle w:val="TF"/>
              <w:spacing w:after="0"/>
              <w:rPr>
                <w:lang w:eastAsia="en-US"/>
              </w:rPr>
            </w:pPr>
            <w:r w:rsidRPr="00F02BE6">
              <w:rPr>
                <w:lang w:eastAsia="en-US"/>
              </w:rPr>
              <w:t>6</w:t>
            </w:r>
          </w:p>
        </w:tc>
        <w:tc>
          <w:tcPr>
            <w:tcW w:w="957" w:type="dxa"/>
          </w:tcPr>
          <w:p w14:paraId="094A6016" w14:textId="77777777" w:rsidR="00973A86" w:rsidRPr="00F02BE6" w:rsidRDefault="00973A86" w:rsidP="003E5D96">
            <w:pPr>
              <w:pStyle w:val="TF"/>
              <w:spacing w:after="0"/>
              <w:rPr>
                <w:lang w:eastAsia="en-US"/>
              </w:rPr>
            </w:pPr>
            <w:r w:rsidRPr="00F02BE6">
              <w:rPr>
                <w:lang w:eastAsia="en-US"/>
              </w:rPr>
              <w:t>5</w:t>
            </w:r>
          </w:p>
        </w:tc>
        <w:tc>
          <w:tcPr>
            <w:tcW w:w="957" w:type="dxa"/>
          </w:tcPr>
          <w:p w14:paraId="0554DDD3" w14:textId="77777777" w:rsidR="00973A86" w:rsidRPr="00F02BE6" w:rsidRDefault="00973A86" w:rsidP="003E5D96">
            <w:pPr>
              <w:pStyle w:val="TF"/>
              <w:spacing w:after="0"/>
              <w:rPr>
                <w:lang w:eastAsia="en-US"/>
              </w:rPr>
            </w:pPr>
            <w:r w:rsidRPr="00F02BE6">
              <w:rPr>
                <w:lang w:eastAsia="en-US"/>
              </w:rPr>
              <w:t>4</w:t>
            </w:r>
          </w:p>
        </w:tc>
        <w:tc>
          <w:tcPr>
            <w:tcW w:w="957" w:type="dxa"/>
          </w:tcPr>
          <w:p w14:paraId="23CE931D" w14:textId="77777777" w:rsidR="00973A86" w:rsidRPr="00F02BE6" w:rsidRDefault="00973A86" w:rsidP="003E5D96">
            <w:pPr>
              <w:pStyle w:val="TF"/>
              <w:spacing w:after="0"/>
              <w:rPr>
                <w:lang w:eastAsia="en-US"/>
              </w:rPr>
            </w:pPr>
            <w:r w:rsidRPr="00F02BE6">
              <w:rPr>
                <w:lang w:eastAsia="en-US"/>
              </w:rPr>
              <w:t>3</w:t>
            </w:r>
          </w:p>
        </w:tc>
        <w:tc>
          <w:tcPr>
            <w:tcW w:w="957" w:type="dxa"/>
          </w:tcPr>
          <w:p w14:paraId="46EE807F" w14:textId="77777777" w:rsidR="00973A86" w:rsidRPr="00F02BE6" w:rsidRDefault="00973A86" w:rsidP="003E5D96">
            <w:pPr>
              <w:pStyle w:val="TF"/>
              <w:spacing w:after="0"/>
              <w:rPr>
                <w:lang w:eastAsia="en-US"/>
              </w:rPr>
            </w:pPr>
            <w:r w:rsidRPr="00F02BE6">
              <w:rPr>
                <w:lang w:eastAsia="en-US"/>
              </w:rPr>
              <w:t>2</w:t>
            </w:r>
          </w:p>
        </w:tc>
        <w:tc>
          <w:tcPr>
            <w:tcW w:w="957" w:type="dxa"/>
          </w:tcPr>
          <w:p w14:paraId="46C4747C" w14:textId="77777777" w:rsidR="00973A86" w:rsidRPr="00F02BE6" w:rsidRDefault="00973A86" w:rsidP="003E5D96">
            <w:pPr>
              <w:pStyle w:val="TF"/>
              <w:spacing w:after="0"/>
              <w:rPr>
                <w:lang w:eastAsia="en-US"/>
              </w:rPr>
            </w:pPr>
            <w:r w:rsidRPr="00F02BE6">
              <w:rPr>
                <w:lang w:eastAsia="en-US"/>
              </w:rPr>
              <w:t>1</w:t>
            </w:r>
          </w:p>
        </w:tc>
        <w:tc>
          <w:tcPr>
            <w:tcW w:w="957" w:type="dxa"/>
          </w:tcPr>
          <w:p w14:paraId="79B5858C" w14:textId="77777777" w:rsidR="00973A86" w:rsidRPr="00F02BE6" w:rsidRDefault="00973A86" w:rsidP="003E5D96">
            <w:pPr>
              <w:pStyle w:val="TF"/>
              <w:spacing w:after="0"/>
              <w:rPr>
                <w:lang w:eastAsia="en-US"/>
              </w:rPr>
            </w:pPr>
          </w:p>
        </w:tc>
        <w:tc>
          <w:tcPr>
            <w:tcW w:w="957" w:type="dxa"/>
          </w:tcPr>
          <w:p w14:paraId="43D13728" w14:textId="77777777" w:rsidR="00973A86" w:rsidRPr="00F02BE6" w:rsidRDefault="00973A86" w:rsidP="003E5D96">
            <w:pPr>
              <w:pStyle w:val="TF"/>
              <w:spacing w:after="0"/>
              <w:rPr>
                <w:lang w:eastAsia="en-US"/>
              </w:rPr>
            </w:pPr>
          </w:p>
        </w:tc>
      </w:tr>
      <w:tr w:rsidR="00973A86" w:rsidRPr="00F02BE6" w14:paraId="6809749A"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bottom w:val="single" w:sz="6" w:space="0" w:color="auto"/>
              <w:right w:val="single" w:sz="6" w:space="0" w:color="auto"/>
            </w:tcBorders>
          </w:tcPr>
          <w:p w14:paraId="7B83ADF0" w14:textId="77777777" w:rsidR="00973A86" w:rsidRPr="00F02BE6" w:rsidRDefault="00973A86" w:rsidP="003E5D96">
            <w:pPr>
              <w:pStyle w:val="TF"/>
              <w:spacing w:after="0"/>
              <w:rPr>
                <w:sz w:val="22"/>
                <w:lang w:eastAsia="en-US"/>
              </w:rPr>
            </w:pPr>
            <w:r w:rsidRPr="00F02BE6">
              <w:rPr>
                <w:sz w:val="22"/>
                <w:lang w:eastAsia="en-US"/>
              </w:rPr>
              <w:t xml:space="preserve">11 bit </w:t>
            </w:r>
            <w:r w:rsidRPr="00F02BE6">
              <w:rPr>
                <w:sz w:val="22"/>
                <w:szCs w:val="22"/>
                <w:lang w:eastAsia="en-US"/>
              </w:rPr>
              <w:t xml:space="preserve">RACH uplink / Uplink access burst </w:t>
            </w:r>
            <w:r w:rsidRPr="00F02BE6">
              <w:rPr>
                <w:sz w:val="22"/>
                <w:lang w:eastAsia="en-US"/>
              </w:rPr>
              <w:t>block</w:t>
            </w:r>
          </w:p>
          <w:p w14:paraId="05B4CF58" w14:textId="77777777" w:rsidR="00973A86" w:rsidRPr="00F02BE6" w:rsidRDefault="00973A86" w:rsidP="003E5D96">
            <w:pPr>
              <w:pStyle w:val="TF"/>
              <w:spacing w:after="0"/>
              <w:rPr>
                <w:lang w:eastAsia="en-US"/>
              </w:rPr>
            </w:pPr>
          </w:p>
        </w:tc>
        <w:tc>
          <w:tcPr>
            <w:tcW w:w="957" w:type="dxa"/>
            <w:tcBorders>
              <w:left w:val="nil"/>
            </w:tcBorders>
          </w:tcPr>
          <w:p w14:paraId="04831FE4"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356B14CB" w14:textId="77777777" w:rsidR="00973A86" w:rsidRPr="00F02BE6" w:rsidRDefault="00973A86" w:rsidP="003E5D96">
            <w:pPr>
              <w:pStyle w:val="TF"/>
              <w:spacing w:after="0"/>
              <w:rPr>
                <w:lang w:eastAsia="en-US"/>
              </w:rPr>
            </w:pPr>
          </w:p>
        </w:tc>
      </w:tr>
      <w:tr w:rsidR="00973A86" w:rsidRPr="00F02BE6" w14:paraId="6C01EDCD" w14:textId="77777777" w:rsidTr="003E5D96">
        <w:tblPrEx>
          <w:tblCellMar>
            <w:top w:w="0" w:type="dxa"/>
            <w:bottom w:w="0" w:type="dxa"/>
          </w:tblCellMar>
        </w:tblPrEx>
        <w:trPr>
          <w:jc w:val="center"/>
        </w:trPr>
        <w:tc>
          <w:tcPr>
            <w:tcW w:w="957" w:type="dxa"/>
            <w:tcBorders>
              <w:top w:val="single" w:sz="6" w:space="0" w:color="auto"/>
            </w:tcBorders>
          </w:tcPr>
          <w:p w14:paraId="4DCB3560" w14:textId="77777777" w:rsidR="00973A86" w:rsidRPr="00F02BE6" w:rsidRDefault="00973A86" w:rsidP="003E5D96">
            <w:pPr>
              <w:pStyle w:val="TF"/>
              <w:spacing w:after="0"/>
              <w:rPr>
                <w:lang w:eastAsia="en-US"/>
              </w:rPr>
            </w:pPr>
          </w:p>
        </w:tc>
        <w:tc>
          <w:tcPr>
            <w:tcW w:w="957" w:type="dxa"/>
            <w:tcBorders>
              <w:top w:val="single" w:sz="6" w:space="0" w:color="auto"/>
            </w:tcBorders>
          </w:tcPr>
          <w:p w14:paraId="07CB8044" w14:textId="77777777" w:rsidR="00973A86" w:rsidRPr="00F02BE6" w:rsidRDefault="00973A86" w:rsidP="003E5D96">
            <w:pPr>
              <w:pStyle w:val="TF"/>
              <w:spacing w:after="0"/>
              <w:rPr>
                <w:lang w:eastAsia="en-US"/>
              </w:rPr>
            </w:pPr>
          </w:p>
        </w:tc>
        <w:tc>
          <w:tcPr>
            <w:tcW w:w="957" w:type="dxa"/>
            <w:tcBorders>
              <w:top w:val="single" w:sz="6" w:space="0" w:color="auto"/>
            </w:tcBorders>
          </w:tcPr>
          <w:p w14:paraId="250462C2" w14:textId="77777777" w:rsidR="00973A86" w:rsidRPr="00F02BE6" w:rsidRDefault="00973A86" w:rsidP="003E5D96">
            <w:pPr>
              <w:pStyle w:val="TF"/>
              <w:spacing w:after="0"/>
              <w:rPr>
                <w:lang w:eastAsia="en-US"/>
              </w:rPr>
            </w:pPr>
          </w:p>
        </w:tc>
        <w:tc>
          <w:tcPr>
            <w:tcW w:w="1914" w:type="dxa"/>
            <w:gridSpan w:val="2"/>
            <w:tcBorders>
              <w:top w:val="single" w:sz="6" w:space="0" w:color="auto"/>
              <w:right w:val="single" w:sz="6" w:space="0" w:color="auto"/>
            </w:tcBorders>
          </w:tcPr>
          <w:p w14:paraId="344D6CD7" w14:textId="77777777" w:rsidR="00973A86" w:rsidRPr="00F02BE6" w:rsidRDefault="00973A86" w:rsidP="003E5D96">
            <w:pPr>
              <w:pStyle w:val="TF"/>
              <w:spacing w:after="0"/>
              <w:rPr>
                <w:lang w:eastAsia="en-US"/>
              </w:rPr>
            </w:pPr>
          </w:p>
          <w:p w14:paraId="19554F12" w14:textId="77777777" w:rsidR="00973A86" w:rsidRPr="00F02BE6" w:rsidRDefault="00973A86" w:rsidP="003E5D96">
            <w:pPr>
              <w:pStyle w:val="TF"/>
              <w:spacing w:after="0"/>
              <w:rPr>
                <w:lang w:eastAsia="en-US"/>
              </w:rPr>
            </w:pPr>
          </w:p>
        </w:tc>
        <w:tc>
          <w:tcPr>
            <w:tcW w:w="2871" w:type="dxa"/>
            <w:gridSpan w:val="3"/>
            <w:tcBorders>
              <w:top w:val="single" w:sz="6" w:space="0" w:color="auto"/>
              <w:left w:val="nil"/>
              <w:bottom w:val="single" w:sz="6" w:space="0" w:color="auto"/>
              <w:right w:val="single" w:sz="6" w:space="0" w:color="auto"/>
            </w:tcBorders>
          </w:tcPr>
          <w:p w14:paraId="78C72CA5" w14:textId="77777777" w:rsidR="00973A86" w:rsidRPr="00F02BE6" w:rsidRDefault="00973A86" w:rsidP="003E5D96">
            <w:pPr>
              <w:pStyle w:val="TF"/>
              <w:spacing w:after="0"/>
              <w:rPr>
                <w:lang w:eastAsia="en-US"/>
              </w:rPr>
            </w:pPr>
          </w:p>
        </w:tc>
        <w:tc>
          <w:tcPr>
            <w:tcW w:w="957" w:type="dxa"/>
            <w:tcBorders>
              <w:left w:val="nil"/>
            </w:tcBorders>
          </w:tcPr>
          <w:p w14:paraId="0C089E3F" w14:textId="77777777" w:rsidR="00973A86" w:rsidRPr="00F02BE6" w:rsidRDefault="00973A86" w:rsidP="003E5D96">
            <w:pPr>
              <w:pStyle w:val="TF"/>
              <w:spacing w:after="0"/>
              <w:jc w:val="left"/>
              <w:rPr>
                <w:lang w:eastAsia="en-US"/>
              </w:rPr>
            </w:pPr>
            <w:r w:rsidRPr="00F02BE6">
              <w:rPr>
                <w:lang w:eastAsia="en-US"/>
              </w:rPr>
              <w:t xml:space="preserve">  octet 2</w:t>
            </w:r>
          </w:p>
        </w:tc>
        <w:tc>
          <w:tcPr>
            <w:tcW w:w="957" w:type="dxa"/>
            <w:tcBorders>
              <w:left w:val="nil"/>
            </w:tcBorders>
          </w:tcPr>
          <w:p w14:paraId="41AB845E" w14:textId="77777777" w:rsidR="00973A86" w:rsidRPr="00F02BE6" w:rsidRDefault="00973A86" w:rsidP="003E5D96">
            <w:pPr>
              <w:pStyle w:val="TF"/>
              <w:spacing w:after="0"/>
              <w:rPr>
                <w:lang w:eastAsia="en-US"/>
              </w:rPr>
            </w:pPr>
          </w:p>
        </w:tc>
      </w:tr>
    </w:tbl>
    <w:p w14:paraId="210CC1A4" w14:textId="77777777" w:rsidR="00973A86" w:rsidRPr="00F02BE6" w:rsidRDefault="00973A86" w:rsidP="00973A86">
      <w:pPr>
        <w:pStyle w:val="NF"/>
      </w:pPr>
    </w:p>
    <w:p w14:paraId="016D8746" w14:textId="77777777" w:rsidR="00973A86" w:rsidRPr="00F02BE6" w:rsidRDefault="00973A86" w:rsidP="00973A86">
      <w:pPr>
        <w:pStyle w:val="NF"/>
      </w:pPr>
      <w:r w:rsidRPr="00F02BE6">
        <w:t>NOTE:</w:t>
      </w:r>
      <w:r w:rsidRPr="00F02BE6">
        <w:tab/>
        <w:t>The numbering convention specified in 3GPP TS 44.060 applies.</w:t>
      </w:r>
    </w:p>
    <w:p w14:paraId="61EB41F9" w14:textId="77777777" w:rsidR="00973A86" w:rsidRPr="00F02BE6" w:rsidRDefault="00973A86" w:rsidP="00973A86">
      <w:pPr>
        <w:pStyle w:val="NF"/>
      </w:pPr>
    </w:p>
    <w:p w14:paraId="194EDA7B" w14:textId="77777777" w:rsidR="00973A86" w:rsidRPr="00F02BE6" w:rsidRDefault="00973A86" w:rsidP="00973A86">
      <w:pPr>
        <w:pStyle w:val="TF"/>
      </w:pPr>
      <w:r w:rsidRPr="00F02BE6">
        <w:t>Figure 7.4a.b: 11 bit RACH uplink / Uplink access burst block format</w:t>
      </w:r>
    </w:p>
    <w:p w14:paraId="01206AA4" w14:textId="77777777" w:rsidR="00973A86" w:rsidRPr="00F02BE6" w:rsidRDefault="00973A86" w:rsidP="00973A86">
      <w:pPr>
        <w:pStyle w:val="Heading2"/>
      </w:pPr>
      <w:bookmarkStart w:id="139" w:name="_Toc517979133"/>
      <w:r w:rsidRPr="00F02BE6">
        <w:t>7.5</w:t>
      </w:r>
      <w:r w:rsidRPr="00F02BE6">
        <w:tab/>
        <w:t>PBCCH/PCCCH downlink/PACCH block format</w:t>
      </w:r>
      <w:bookmarkEnd w:id="139"/>
    </w:p>
    <w:p w14:paraId="53A7D3C5" w14:textId="77777777" w:rsidR="00973A86" w:rsidRPr="00F02BE6" w:rsidRDefault="00973A86" w:rsidP="00973A86">
      <w:r w:rsidRPr="00F02BE6">
        <w:t>The 184 bit (23 octets) blocks, or 187 bit blocks in case an eTFI is included in a downlink PACCH block,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02E1AC2B" w14:textId="77777777" w:rsidTr="003E5D96">
        <w:tblPrEx>
          <w:tblCellMar>
            <w:top w:w="0" w:type="dxa"/>
            <w:bottom w:w="0" w:type="dxa"/>
          </w:tblCellMar>
        </w:tblPrEx>
        <w:trPr>
          <w:jc w:val="center"/>
        </w:trPr>
        <w:tc>
          <w:tcPr>
            <w:tcW w:w="7656" w:type="dxa"/>
            <w:gridSpan w:val="8"/>
          </w:tcPr>
          <w:p w14:paraId="6873FD43"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44C7F0B2" w14:textId="77777777" w:rsidR="00973A86" w:rsidRPr="00F02BE6" w:rsidRDefault="00973A86" w:rsidP="003E5D96">
            <w:pPr>
              <w:pStyle w:val="TF"/>
              <w:spacing w:after="0"/>
              <w:rPr>
                <w:lang w:eastAsia="en-US"/>
              </w:rPr>
            </w:pPr>
          </w:p>
        </w:tc>
        <w:tc>
          <w:tcPr>
            <w:tcW w:w="957" w:type="dxa"/>
          </w:tcPr>
          <w:p w14:paraId="4569B215" w14:textId="77777777" w:rsidR="00973A86" w:rsidRPr="00F02BE6" w:rsidRDefault="00973A86" w:rsidP="003E5D96">
            <w:pPr>
              <w:pStyle w:val="TF"/>
              <w:spacing w:after="0"/>
              <w:rPr>
                <w:lang w:eastAsia="en-US"/>
              </w:rPr>
            </w:pPr>
          </w:p>
        </w:tc>
      </w:tr>
      <w:tr w:rsidR="00973A86" w:rsidRPr="00F02BE6" w14:paraId="41392A21" w14:textId="77777777" w:rsidTr="003E5D96">
        <w:tblPrEx>
          <w:tblCellMar>
            <w:top w:w="0" w:type="dxa"/>
            <w:bottom w:w="0" w:type="dxa"/>
          </w:tblCellMar>
        </w:tblPrEx>
        <w:trPr>
          <w:jc w:val="center"/>
        </w:trPr>
        <w:tc>
          <w:tcPr>
            <w:tcW w:w="957" w:type="dxa"/>
          </w:tcPr>
          <w:p w14:paraId="2696AD9D" w14:textId="77777777" w:rsidR="00973A86" w:rsidRPr="00F02BE6" w:rsidRDefault="00973A86" w:rsidP="003E5D96">
            <w:pPr>
              <w:pStyle w:val="TF"/>
              <w:spacing w:after="0"/>
              <w:rPr>
                <w:lang w:eastAsia="en-US"/>
              </w:rPr>
            </w:pPr>
            <w:r w:rsidRPr="00F02BE6">
              <w:rPr>
                <w:lang w:eastAsia="en-US"/>
              </w:rPr>
              <w:t>8</w:t>
            </w:r>
          </w:p>
        </w:tc>
        <w:tc>
          <w:tcPr>
            <w:tcW w:w="957" w:type="dxa"/>
          </w:tcPr>
          <w:p w14:paraId="7D8F1828" w14:textId="77777777" w:rsidR="00973A86" w:rsidRPr="00F02BE6" w:rsidRDefault="00973A86" w:rsidP="003E5D96">
            <w:pPr>
              <w:pStyle w:val="TF"/>
              <w:spacing w:after="0"/>
              <w:rPr>
                <w:lang w:eastAsia="en-US"/>
              </w:rPr>
            </w:pPr>
            <w:r w:rsidRPr="00F02BE6">
              <w:rPr>
                <w:lang w:eastAsia="en-US"/>
              </w:rPr>
              <w:t>7</w:t>
            </w:r>
          </w:p>
        </w:tc>
        <w:tc>
          <w:tcPr>
            <w:tcW w:w="957" w:type="dxa"/>
          </w:tcPr>
          <w:p w14:paraId="759EA93E" w14:textId="77777777" w:rsidR="00973A86" w:rsidRPr="00F02BE6" w:rsidRDefault="00973A86" w:rsidP="003E5D96">
            <w:pPr>
              <w:pStyle w:val="TF"/>
              <w:spacing w:after="0"/>
              <w:rPr>
                <w:lang w:eastAsia="en-US"/>
              </w:rPr>
            </w:pPr>
            <w:r w:rsidRPr="00F02BE6">
              <w:rPr>
                <w:lang w:eastAsia="en-US"/>
              </w:rPr>
              <w:t>6</w:t>
            </w:r>
          </w:p>
        </w:tc>
        <w:tc>
          <w:tcPr>
            <w:tcW w:w="957" w:type="dxa"/>
          </w:tcPr>
          <w:p w14:paraId="62CFB352" w14:textId="77777777" w:rsidR="00973A86" w:rsidRPr="00F02BE6" w:rsidRDefault="00973A86" w:rsidP="003E5D96">
            <w:pPr>
              <w:pStyle w:val="TF"/>
              <w:spacing w:after="0"/>
              <w:rPr>
                <w:lang w:eastAsia="en-US"/>
              </w:rPr>
            </w:pPr>
            <w:r w:rsidRPr="00F02BE6">
              <w:rPr>
                <w:lang w:eastAsia="en-US"/>
              </w:rPr>
              <w:t>5</w:t>
            </w:r>
          </w:p>
        </w:tc>
        <w:tc>
          <w:tcPr>
            <w:tcW w:w="957" w:type="dxa"/>
          </w:tcPr>
          <w:p w14:paraId="551F3E1C" w14:textId="77777777" w:rsidR="00973A86" w:rsidRPr="00F02BE6" w:rsidRDefault="00973A86" w:rsidP="003E5D96">
            <w:pPr>
              <w:pStyle w:val="TF"/>
              <w:spacing w:after="0"/>
              <w:rPr>
                <w:lang w:eastAsia="en-US"/>
              </w:rPr>
            </w:pPr>
            <w:r w:rsidRPr="00F02BE6">
              <w:rPr>
                <w:lang w:eastAsia="en-US"/>
              </w:rPr>
              <w:t>4</w:t>
            </w:r>
          </w:p>
        </w:tc>
        <w:tc>
          <w:tcPr>
            <w:tcW w:w="957" w:type="dxa"/>
          </w:tcPr>
          <w:p w14:paraId="2A9E9289" w14:textId="77777777" w:rsidR="00973A86" w:rsidRPr="00F02BE6" w:rsidRDefault="00973A86" w:rsidP="003E5D96">
            <w:pPr>
              <w:pStyle w:val="TF"/>
              <w:spacing w:after="0"/>
              <w:rPr>
                <w:lang w:eastAsia="en-US"/>
              </w:rPr>
            </w:pPr>
            <w:r w:rsidRPr="00F02BE6">
              <w:rPr>
                <w:lang w:eastAsia="en-US"/>
              </w:rPr>
              <w:t>3</w:t>
            </w:r>
          </w:p>
        </w:tc>
        <w:tc>
          <w:tcPr>
            <w:tcW w:w="957" w:type="dxa"/>
          </w:tcPr>
          <w:p w14:paraId="20686DDC" w14:textId="77777777" w:rsidR="00973A86" w:rsidRPr="00F02BE6" w:rsidRDefault="00973A86" w:rsidP="003E5D96">
            <w:pPr>
              <w:pStyle w:val="TF"/>
              <w:spacing w:after="0"/>
              <w:rPr>
                <w:lang w:eastAsia="en-US"/>
              </w:rPr>
            </w:pPr>
            <w:r w:rsidRPr="00F02BE6">
              <w:rPr>
                <w:lang w:eastAsia="en-US"/>
              </w:rPr>
              <w:t>2</w:t>
            </w:r>
          </w:p>
        </w:tc>
        <w:tc>
          <w:tcPr>
            <w:tcW w:w="957" w:type="dxa"/>
          </w:tcPr>
          <w:p w14:paraId="614B4D76" w14:textId="77777777" w:rsidR="00973A86" w:rsidRPr="00F02BE6" w:rsidRDefault="00973A86" w:rsidP="003E5D96">
            <w:pPr>
              <w:pStyle w:val="TF"/>
              <w:spacing w:after="0"/>
              <w:rPr>
                <w:lang w:eastAsia="en-US"/>
              </w:rPr>
            </w:pPr>
            <w:r w:rsidRPr="00F02BE6">
              <w:rPr>
                <w:lang w:eastAsia="en-US"/>
              </w:rPr>
              <w:t>1</w:t>
            </w:r>
          </w:p>
        </w:tc>
        <w:tc>
          <w:tcPr>
            <w:tcW w:w="957" w:type="dxa"/>
          </w:tcPr>
          <w:p w14:paraId="20E79F15" w14:textId="77777777" w:rsidR="00973A86" w:rsidRPr="00F02BE6" w:rsidRDefault="00973A86" w:rsidP="003E5D96">
            <w:pPr>
              <w:pStyle w:val="TF"/>
              <w:spacing w:after="0"/>
              <w:rPr>
                <w:lang w:eastAsia="en-US"/>
              </w:rPr>
            </w:pPr>
          </w:p>
        </w:tc>
        <w:tc>
          <w:tcPr>
            <w:tcW w:w="957" w:type="dxa"/>
          </w:tcPr>
          <w:p w14:paraId="70CE9BBA" w14:textId="77777777" w:rsidR="00973A86" w:rsidRPr="00F02BE6" w:rsidRDefault="00973A86" w:rsidP="003E5D96">
            <w:pPr>
              <w:pStyle w:val="TF"/>
              <w:spacing w:after="0"/>
              <w:rPr>
                <w:lang w:eastAsia="en-US"/>
              </w:rPr>
            </w:pPr>
          </w:p>
        </w:tc>
      </w:tr>
      <w:tr w:rsidR="00973A86" w:rsidRPr="00F02BE6" w14:paraId="15ED4FAD"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4911FBB2" w14:textId="77777777" w:rsidR="00973A86" w:rsidRPr="00F02BE6" w:rsidRDefault="00973A86" w:rsidP="003E5D96">
            <w:pPr>
              <w:pStyle w:val="TF"/>
              <w:spacing w:after="0"/>
              <w:rPr>
                <w:lang w:eastAsia="en-US"/>
              </w:rPr>
            </w:pPr>
          </w:p>
        </w:tc>
        <w:tc>
          <w:tcPr>
            <w:tcW w:w="957" w:type="dxa"/>
            <w:tcBorders>
              <w:left w:val="nil"/>
            </w:tcBorders>
          </w:tcPr>
          <w:p w14:paraId="51F1AEFC"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3FD2D2C9" w14:textId="77777777" w:rsidR="00973A86" w:rsidRPr="00F02BE6" w:rsidRDefault="00973A86" w:rsidP="003E5D96">
            <w:pPr>
              <w:pStyle w:val="TF"/>
              <w:spacing w:after="0"/>
              <w:rPr>
                <w:lang w:eastAsia="en-US"/>
              </w:rPr>
            </w:pPr>
          </w:p>
        </w:tc>
      </w:tr>
      <w:tr w:rsidR="00973A86" w:rsidRPr="00F02BE6" w14:paraId="3756FF1F" w14:textId="77777777" w:rsidTr="003E5D96">
        <w:tblPrEx>
          <w:tblCellMar>
            <w:top w:w="0" w:type="dxa"/>
            <w:bottom w:w="0" w:type="dxa"/>
          </w:tblCellMar>
        </w:tblPrEx>
        <w:trPr>
          <w:jc w:val="center"/>
        </w:trPr>
        <w:tc>
          <w:tcPr>
            <w:tcW w:w="957" w:type="dxa"/>
            <w:tcBorders>
              <w:left w:val="single" w:sz="6" w:space="0" w:color="auto"/>
            </w:tcBorders>
          </w:tcPr>
          <w:p w14:paraId="4C164D7B"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0EA732EA"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3F58FC92" w14:textId="77777777" w:rsidR="00973A86" w:rsidRPr="00F02BE6" w:rsidRDefault="00973A86" w:rsidP="003E5D96">
            <w:pPr>
              <w:pStyle w:val="TF"/>
              <w:spacing w:after="0"/>
              <w:rPr>
                <w:lang w:eastAsia="en-US"/>
              </w:rPr>
            </w:pPr>
          </w:p>
        </w:tc>
        <w:tc>
          <w:tcPr>
            <w:tcW w:w="1914" w:type="dxa"/>
            <w:gridSpan w:val="2"/>
          </w:tcPr>
          <w:p w14:paraId="53DE4468" w14:textId="77777777" w:rsidR="00973A86" w:rsidRPr="00F02BE6" w:rsidRDefault="00973A86" w:rsidP="003E5D96">
            <w:pPr>
              <w:pStyle w:val="TF"/>
              <w:spacing w:after="0"/>
              <w:rPr>
                <w:lang w:eastAsia="en-US"/>
              </w:rPr>
            </w:pPr>
            <w:r w:rsidRPr="00F02BE6">
              <w:rPr>
                <w:sz w:val="22"/>
                <w:lang w:eastAsia="en-US"/>
              </w:rPr>
              <w:t>184 0r 187</w:t>
            </w:r>
          </w:p>
        </w:tc>
        <w:tc>
          <w:tcPr>
            <w:tcW w:w="957" w:type="dxa"/>
            <w:tcBorders>
              <w:bottom w:val="single" w:sz="6" w:space="0" w:color="auto"/>
            </w:tcBorders>
          </w:tcPr>
          <w:p w14:paraId="10F31BAE"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5979AA24" w14:textId="77777777" w:rsidR="00973A86" w:rsidRPr="00F02BE6" w:rsidRDefault="00973A86" w:rsidP="003E5D96">
            <w:pPr>
              <w:pStyle w:val="TF"/>
              <w:spacing w:after="0"/>
              <w:rPr>
                <w:lang w:eastAsia="en-US"/>
              </w:rPr>
            </w:pPr>
          </w:p>
        </w:tc>
        <w:tc>
          <w:tcPr>
            <w:tcW w:w="957" w:type="dxa"/>
            <w:tcBorders>
              <w:right w:val="single" w:sz="6" w:space="0" w:color="auto"/>
            </w:tcBorders>
          </w:tcPr>
          <w:p w14:paraId="2B810F4E" w14:textId="77777777" w:rsidR="00973A86" w:rsidRPr="00F02BE6" w:rsidRDefault="00973A86" w:rsidP="003E5D96">
            <w:pPr>
              <w:pStyle w:val="TF"/>
              <w:spacing w:after="0"/>
              <w:rPr>
                <w:lang w:eastAsia="en-US"/>
              </w:rPr>
            </w:pPr>
          </w:p>
        </w:tc>
        <w:tc>
          <w:tcPr>
            <w:tcW w:w="957" w:type="dxa"/>
            <w:tcBorders>
              <w:left w:val="nil"/>
            </w:tcBorders>
          </w:tcPr>
          <w:p w14:paraId="1134F037" w14:textId="77777777" w:rsidR="00973A86" w:rsidRPr="00F02BE6" w:rsidRDefault="00973A86" w:rsidP="003E5D96">
            <w:pPr>
              <w:pStyle w:val="TF"/>
              <w:spacing w:after="0"/>
              <w:rPr>
                <w:lang w:eastAsia="en-US"/>
              </w:rPr>
            </w:pPr>
          </w:p>
        </w:tc>
        <w:tc>
          <w:tcPr>
            <w:tcW w:w="957" w:type="dxa"/>
            <w:tcBorders>
              <w:left w:val="nil"/>
            </w:tcBorders>
          </w:tcPr>
          <w:p w14:paraId="36F02F65" w14:textId="77777777" w:rsidR="00973A86" w:rsidRPr="00F02BE6" w:rsidRDefault="00973A86" w:rsidP="003E5D96">
            <w:pPr>
              <w:pStyle w:val="TF"/>
              <w:spacing w:after="0"/>
              <w:rPr>
                <w:lang w:eastAsia="en-US"/>
              </w:rPr>
            </w:pPr>
          </w:p>
        </w:tc>
      </w:tr>
      <w:tr w:rsidR="00973A86" w:rsidRPr="00F02BE6" w14:paraId="191000E0"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1F862267" w14:textId="77777777" w:rsidR="00973A86" w:rsidRPr="00F02BE6" w:rsidRDefault="00973A86" w:rsidP="003E5D96">
            <w:pPr>
              <w:pStyle w:val="TF"/>
              <w:spacing w:after="0"/>
              <w:rPr>
                <w:lang w:eastAsia="en-US"/>
              </w:rPr>
            </w:pPr>
          </w:p>
        </w:tc>
        <w:tc>
          <w:tcPr>
            <w:tcW w:w="957" w:type="dxa"/>
          </w:tcPr>
          <w:p w14:paraId="77E29099" w14:textId="77777777" w:rsidR="00973A86" w:rsidRPr="00F02BE6" w:rsidRDefault="00973A86" w:rsidP="003E5D96">
            <w:pPr>
              <w:pStyle w:val="TF"/>
              <w:spacing w:after="0"/>
              <w:rPr>
                <w:lang w:eastAsia="en-US"/>
              </w:rPr>
            </w:pPr>
          </w:p>
        </w:tc>
        <w:tc>
          <w:tcPr>
            <w:tcW w:w="957" w:type="dxa"/>
          </w:tcPr>
          <w:p w14:paraId="49D22CDA" w14:textId="77777777" w:rsidR="00973A86" w:rsidRPr="00F02BE6" w:rsidRDefault="00973A86" w:rsidP="003E5D96">
            <w:pPr>
              <w:pStyle w:val="TF"/>
              <w:spacing w:after="0"/>
              <w:rPr>
                <w:lang w:eastAsia="en-US"/>
              </w:rPr>
            </w:pPr>
          </w:p>
        </w:tc>
        <w:tc>
          <w:tcPr>
            <w:tcW w:w="1914" w:type="dxa"/>
            <w:gridSpan w:val="2"/>
          </w:tcPr>
          <w:p w14:paraId="1F0F76FF"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2F54D946" w14:textId="77777777" w:rsidR="00973A86" w:rsidRPr="00F02BE6" w:rsidRDefault="00973A86" w:rsidP="003E5D96">
            <w:pPr>
              <w:pStyle w:val="TF"/>
              <w:spacing w:after="0"/>
              <w:rPr>
                <w:lang w:eastAsia="en-US"/>
              </w:rPr>
            </w:pPr>
          </w:p>
        </w:tc>
        <w:tc>
          <w:tcPr>
            <w:tcW w:w="957" w:type="dxa"/>
          </w:tcPr>
          <w:p w14:paraId="65201497"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1AC2CD9C" w14:textId="77777777" w:rsidR="00973A86" w:rsidRPr="00F02BE6" w:rsidRDefault="00973A86" w:rsidP="003E5D96">
            <w:pPr>
              <w:pStyle w:val="TF"/>
              <w:spacing w:after="0"/>
              <w:rPr>
                <w:lang w:eastAsia="en-US"/>
              </w:rPr>
            </w:pPr>
          </w:p>
        </w:tc>
        <w:tc>
          <w:tcPr>
            <w:tcW w:w="1914" w:type="dxa"/>
            <w:gridSpan w:val="2"/>
            <w:tcBorders>
              <w:left w:val="nil"/>
            </w:tcBorders>
          </w:tcPr>
          <w:p w14:paraId="3E568A9A" w14:textId="77777777" w:rsidR="00973A86" w:rsidRPr="00F02BE6" w:rsidRDefault="00973A86" w:rsidP="003E5D96">
            <w:pPr>
              <w:pStyle w:val="TF"/>
              <w:spacing w:after="0"/>
              <w:rPr>
                <w:lang w:eastAsia="en-US"/>
              </w:rPr>
            </w:pPr>
          </w:p>
        </w:tc>
      </w:tr>
      <w:tr w:rsidR="00973A86" w:rsidRPr="00F02BE6" w14:paraId="2E828044" w14:textId="77777777" w:rsidTr="003E5D96">
        <w:tblPrEx>
          <w:tblCellMar>
            <w:top w:w="0" w:type="dxa"/>
            <w:bottom w:w="0" w:type="dxa"/>
          </w:tblCellMar>
        </w:tblPrEx>
        <w:trPr>
          <w:jc w:val="center"/>
        </w:trPr>
        <w:tc>
          <w:tcPr>
            <w:tcW w:w="957" w:type="dxa"/>
          </w:tcPr>
          <w:p w14:paraId="15FE5D6E" w14:textId="77777777" w:rsidR="00973A86" w:rsidRPr="00F02BE6" w:rsidRDefault="00973A86" w:rsidP="003E5D96">
            <w:pPr>
              <w:pStyle w:val="TAL"/>
            </w:pPr>
            <w:r w:rsidRPr="00F02BE6">
              <w:t>:</w:t>
            </w:r>
          </w:p>
        </w:tc>
        <w:tc>
          <w:tcPr>
            <w:tcW w:w="957" w:type="dxa"/>
          </w:tcPr>
          <w:p w14:paraId="5A530672" w14:textId="77777777" w:rsidR="00973A86" w:rsidRPr="00F02BE6" w:rsidRDefault="00973A86" w:rsidP="003E5D96">
            <w:pPr>
              <w:pStyle w:val="TF"/>
              <w:spacing w:after="0"/>
              <w:rPr>
                <w:lang w:eastAsia="en-US"/>
              </w:rPr>
            </w:pPr>
          </w:p>
        </w:tc>
        <w:tc>
          <w:tcPr>
            <w:tcW w:w="957" w:type="dxa"/>
          </w:tcPr>
          <w:p w14:paraId="3E2B3A2D" w14:textId="77777777" w:rsidR="00973A86" w:rsidRPr="00F02BE6" w:rsidRDefault="00973A86" w:rsidP="003E5D96">
            <w:pPr>
              <w:pStyle w:val="TF"/>
              <w:spacing w:after="0"/>
              <w:rPr>
                <w:lang w:eastAsia="en-US"/>
              </w:rPr>
            </w:pPr>
          </w:p>
        </w:tc>
        <w:tc>
          <w:tcPr>
            <w:tcW w:w="957" w:type="dxa"/>
          </w:tcPr>
          <w:p w14:paraId="1B63A65E" w14:textId="77777777" w:rsidR="00973A86" w:rsidRPr="00F02BE6" w:rsidRDefault="00973A86" w:rsidP="003E5D96">
            <w:pPr>
              <w:pStyle w:val="TF"/>
              <w:spacing w:after="0"/>
              <w:rPr>
                <w:lang w:eastAsia="en-US"/>
              </w:rPr>
            </w:pPr>
          </w:p>
        </w:tc>
        <w:tc>
          <w:tcPr>
            <w:tcW w:w="957" w:type="dxa"/>
          </w:tcPr>
          <w:p w14:paraId="58F22BB4" w14:textId="77777777" w:rsidR="00973A86" w:rsidRPr="00F02BE6" w:rsidRDefault="00973A86" w:rsidP="003E5D96">
            <w:pPr>
              <w:pStyle w:val="TF"/>
              <w:spacing w:after="0"/>
              <w:rPr>
                <w:lang w:eastAsia="en-US"/>
              </w:rPr>
            </w:pPr>
          </w:p>
        </w:tc>
        <w:tc>
          <w:tcPr>
            <w:tcW w:w="957" w:type="dxa"/>
          </w:tcPr>
          <w:p w14:paraId="5D838423" w14:textId="77777777" w:rsidR="00973A86" w:rsidRPr="00F02BE6" w:rsidRDefault="00973A86" w:rsidP="003E5D96">
            <w:pPr>
              <w:pStyle w:val="TF"/>
              <w:spacing w:after="0"/>
              <w:rPr>
                <w:lang w:eastAsia="en-US"/>
              </w:rPr>
            </w:pPr>
          </w:p>
        </w:tc>
        <w:tc>
          <w:tcPr>
            <w:tcW w:w="957" w:type="dxa"/>
          </w:tcPr>
          <w:p w14:paraId="19711433" w14:textId="77777777" w:rsidR="00973A86" w:rsidRPr="00F02BE6" w:rsidRDefault="00973A86" w:rsidP="003E5D96">
            <w:pPr>
              <w:pStyle w:val="TF"/>
              <w:spacing w:after="0"/>
              <w:rPr>
                <w:lang w:eastAsia="en-US"/>
              </w:rPr>
            </w:pPr>
          </w:p>
        </w:tc>
        <w:tc>
          <w:tcPr>
            <w:tcW w:w="957" w:type="dxa"/>
          </w:tcPr>
          <w:p w14:paraId="2220A812" w14:textId="77777777" w:rsidR="00973A86" w:rsidRPr="00F02BE6" w:rsidRDefault="00973A86" w:rsidP="003E5D96">
            <w:pPr>
              <w:pStyle w:val="TAR"/>
            </w:pPr>
            <w:r w:rsidRPr="00F02BE6">
              <w:t>:</w:t>
            </w:r>
          </w:p>
        </w:tc>
        <w:tc>
          <w:tcPr>
            <w:tcW w:w="957" w:type="dxa"/>
          </w:tcPr>
          <w:p w14:paraId="59DC6F36" w14:textId="77777777" w:rsidR="00973A86" w:rsidRPr="00F02BE6" w:rsidRDefault="00973A86" w:rsidP="003E5D96">
            <w:pPr>
              <w:pStyle w:val="TF"/>
              <w:spacing w:after="0"/>
              <w:rPr>
                <w:lang w:eastAsia="en-US"/>
              </w:rPr>
            </w:pPr>
          </w:p>
        </w:tc>
        <w:tc>
          <w:tcPr>
            <w:tcW w:w="957" w:type="dxa"/>
          </w:tcPr>
          <w:p w14:paraId="78A35F0D" w14:textId="77777777" w:rsidR="00973A86" w:rsidRPr="00F02BE6" w:rsidRDefault="00973A86" w:rsidP="003E5D96">
            <w:pPr>
              <w:pStyle w:val="TF"/>
              <w:spacing w:after="0"/>
              <w:rPr>
                <w:lang w:eastAsia="en-US"/>
              </w:rPr>
            </w:pPr>
          </w:p>
        </w:tc>
      </w:tr>
      <w:tr w:rsidR="00973A86" w:rsidRPr="00F02BE6" w14:paraId="6671A498" w14:textId="77777777" w:rsidTr="003E5D96">
        <w:tblPrEx>
          <w:tblCellMar>
            <w:top w:w="0" w:type="dxa"/>
            <w:bottom w:w="0" w:type="dxa"/>
          </w:tblCellMar>
        </w:tblPrEx>
        <w:trPr>
          <w:jc w:val="center"/>
        </w:trPr>
        <w:tc>
          <w:tcPr>
            <w:tcW w:w="957" w:type="dxa"/>
          </w:tcPr>
          <w:p w14:paraId="5F7F84FF" w14:textId="77777777" w:rsidR="00973A86" w:rsidRPr="00F02BE6" w:rsidRDefault="00973A86" w:rsidP="003E5D96">
            <w:pPr>
              <w:pStyle w:val="TAL"/>
            </w:pPr>
            <w:r w:rsidRPr="00F02BE6">
              <w:t>:</w:t>
            </w:r>
          </w:p>
        </w:tc>
        <w:tc>
          <w:tcPr>
            <w:tcW w:w="957" w:type="dxa"/>
          </w:tcPr>
          <w:p w14:paraId="3A1E11BD" w14:textId="77777777" w:rsidR="00973A86" w:rsidRPr="00F02BE6" w:rsidRDefault="00973A86" w:rsidP="003E5D96">
            <w:pPr>
              <w:pStyle w:val="TF"/>
              <w:spacing w:after="0"/>
              <w:rPr>
                <w:lang w:eastAsia="en-US"/>
              </w:rPr>
            </w:pPr>
          </w:p>
        </w:tc>
        <w:tc>
          <w:tcPr>
            <w:tcW w:w="957" w:type="dxa"/>
          </w:tcPr>
          <w:p w14:paraId="2E9B571A" w14:textId="77777777" w:rsidR="00973A86" w:rsidRPr="00F02BE6" w:rsidRDefault="00973A86" w:rsidP="003E5D96">
            <w:pPr>
              <w:pStyle w:val="TF"/>
              <w:spacing w:after="0"/>
              <w:rPr>
                <w:lang w:eastAsia="en-US"/>
              </w:rPr>
            </w:pPr>
          </w:p>
        </w:tc>
        <w:tc>
          <w:tcPr>
            <w:tcW w:w="957" w:type="dxa"/>
          </w:tcPr>
          <w:p w14:paraId="18695950" w14:textId="77777777" w:rsidR="00973A86" w:rsidRPr="00F02BE6" w:rsidRDefault="00973A86" w:rsidP="003E5D96">
            <w:pPr>
              <w:pStyle w:val="TF"/>
              <w:spacing w:after="0"/>
              <w:rPr>
                <w:lang w:eastAsia="en-US"/>
              </w:rPr>
            </w:pPr>
          </w:p>
        </w:tc>
        <w:tc>
          <w:tcPr>
            <w:tcW w:w="957" w:type="dxa"/>
          </w:tcPr>
          <w:p w14:paraId="1C9415E0" w14:textId="77777777" w:rsidR="00973A86" w:rsidRPr="00F02BE6" w:rsidRDefault="00973A86" w:rsidP="003E5D96">
            <w:pPr>
              <w:pStyle w:val="TF"/>
              <w:spacing w:after="0"/>
              <w:rPr>
                <w:lang w:eastAsia="en-US"/>
              </w:rPr>
            </w:pPr>
          </w:p>
        </w:tc>
        <w:tc>
          <w:tcPr>
            <w:tcW w:w="957" w:type="dxa"/>
          </w:tcPr>
          <w:p w14:paraId="7817F49C" w14:textId="77777777" w:rsidR="00973A86" w:rsidRPr="00F02BE6" w:rsidRDefault="00973A86" w:rsidP="003E5D96">
            <w:pPr>
              <w:pStyle w:val="TF"/>
              <w:spacing w:after="0"/>
              <w:rPr>
                <w:lang w:eastAsia="en-US"/>
              </w:rPr>
            </w:pPr>
          </w:p>
        </w:tc>
        <w:tc>
          <w:tcPr>
            <w:tcW w:w="957" w:type="dxa"/>
          </w:tcPr>
          <w:p w14:paraId="4A0FF464" w14:textId="77777777" w:rsidR="00973A86" w:rsidRPr="00F02BE6" w:rsidRDefault="00973A86" w:rsidP="003E5D96">
            <w:pPr>
              <w:pStyle w:val="TF"/>
              <w:spacing w:after="0"/>
              <w:rPr>
                <w:lang w:eastAsia="en-US"/>
              </w:rPr>
            </w:pPr>
          </w:p>
        </w:tc>
        <w:tc>
          <w:tcPr>
            <w:tcW w:w="957" w:type="dxa"/>
          </w:tcPr>
          <w:p w14:paraId="611F7392" w14:textId="77777777" w:rsidR="00973A86" w:rsidRPr="00F02BE6" w:rsidRDefault="00973A86" w:rsidP="003E5D96">
            <w:pPr>
              <w:pStyle w:val="TAR"/>
            </w:pPr>
            <w:r w:rsidRPr="00F02BE6">
              <w:t>:</w:t>
            </w:r>
          </w:p>
        </w:tc>
        <w:tc>
          <w:tcPr>
            <w:tcW w:w="957" w:type="dxa"/>
          </w:tcPr>
          <w:p w14:paraId="0EA1A0AD" w14:textId="77777777" w:rsidR="00973A86" w:rsidRPr="00F02BE6" w:rsidRDefault="00973A86" w:rsidP="003E5D96">
            <w:pPr>
              <w:pStyle w:val="TF"/>
              <w:spacing w:after="0"/>
              <w:rPr>
                <w:lang w:eastAsia="en-US"/>
              </w:rPr>
            </w:pPr>
          </w:p>
        </w:tc>
        <w:tc>
          <w:tcPr>
            <w:tcW w:w="957" w:type="dxa"/>
          </w:tcPr>
          <w:p w14:paraId="699DD141" w14:textId="77777777" w:rsidR="00973A86" w:rsidRPr="00F02BE6" w:rsidRDefault="00973A86" w:rsidP="003E5D96">
            <w:pPr>
              <w:pStyle w:val="TF"/>
              <w:spacing w:after="0"/>
              <w:rPr>
                <w:lang w:eastAsia="en-US"/>
              </w:rPr>
            </w:pPr>
          </w:p>
        </w:tc>
      </w:tr>
      <w:tr w:rsidR="00973A86" w:rsidRPr="00F02BE6" w14:paraId="5D748625" w14:textId="77777777" w:rsidTr="003E5D96">
        <w:tblPrEx>
          <w:tblCellMar>
            <w:top w:w="0" w:type="dxa"/>
            <w:bottom w:w="0" w:type="dxa"/>
          </w:tblCellMar>
        </w:tblPrEx>
        <w:trPr>
          <w:jc w:val="center"/>
        </w:trPr>
        <w:tc>
          <w:tcPr>
            <w:tcW w:w="957" w:type="dxa"/>
          </w:tcPr>
          <w:p w14:paraId="30C45055" w14:textId="77777777" w:rsidR="00973A86" w:rsidRPr="00F02BE6" w:rsidRDefault="00973A86" w:rsidP="003E5D96">
            <w:pPr>
              <w:pStyle w:val="TAL"/>
            </w:pPr>
            <w:r w:rsidRPr="00F02BE6">
              <w:t>:</w:t>
            </w:r>
          </w:p>
        </w:tc>
        <w:tc>
          <w:tcPr>
            <w:tcW w:w="957" w:type="dxa"/>
          </w:tcPr>
          <w:p w14:paraId="764AA30B" w14:textId="77777777" w:rsidR="00973A86" w:rsidRPr="00F02BE6" w:rsidRDefault="00973A86" w:rsidP="003E5D96">
            <w:pPr>
              <w:pStyle w:val="TF"/>
              <w:spacing w:after="0"/>
              <w:rPr>
                <w:lang w:eastAsia="en-US"/>
              </w:rPr>
            </w:pPr>
          </w:p>
        </w:tc>
        <w:tc>
          <w:tcPr>
            <w:tcW w:w="957" w:type="dxa"/>
          </w:tcPr>
          <w:p w14:paraId="285DD8DB" w14:textId="77777777" w:rsidR="00973A86" w:rsidRPr="00F02BE6" w:rsidRDefault="00973A86" w:rsidP="003E5D96">
            <w:pPr>
              <w:pStyle w:val="TF"/>
              <w:spacing w:after="0"/>
              <w:rPr>
                <w:lang w:eastAsia="en-US"/>
              </w:rPr>
            </w:pPr>
          </w:p>
        </w:tc>
        <w:tc>
          <w:tcPr>
            <w:tcW w:w="957" w:type="dxa"/>
          </w:tcPr>
          <w:p w14:paraId="335506C7" w14:textId="77777777" w:rsidR="00973A86" w:rsidRPr="00F02BE6" w:rsidRDefault="00973A86" w:rsidP="003E5D96">
            <w:pPr>
              <w:pStyle w:val="TF"/>
              <w:spacing w:after="0"/>
              <w:rPr>
                <w:lang w:eastAsia="en-US"/>
              </w:rPr>
            </w:pPr>
          </w:p>
        </w:tc>
        <w:tc>
          <w:tcPr>
            <w:tcW w:w="957" w:type="dxa"/>
          </w:tcPr>
          <w:p w14:paraId="5FF1C321" w14:textId="77777777" w:rsidR="00973A86" w:rsidRPr="00F02BE6" w:rsidRDefault="00973A86" w:rsidP="003E5D96">
            <w:pPr>
              <w:pStyle w:val="TF"/>
              <w:spacing w:after="0"/>
              <w:rPr>
                <w:lang w:eastAsia="en-US"/>
              </w:rPr>
            </w:pPr>
          </w:p>
        </w:tc>
        <w:tc>
          <w:tcPr>
            <w:tcW w:w="957" w:type="dxa"/>
          </w:tcPr>
          <w:p w14:paraId="58D7A3BA" w14:textId="77777777" w:rsidR="00973A86" w:rsidRPr="00F02BE6" w:rsidRDefault="00973A86" w:rsidP="003E5D96">
            <w:pPr>
              <w:pStyle w:val="TF"/>
              <w:spacing w:after="0"/>
              <w:rPr>
                <w:lang w:eastAsia="en-US"/>
              </w:rPr>
            </w:pPr>
          </w:p>
        </w:tc>
        <w:tc>
          <w:tcPr>
            <w:tcW w:w="957" w:type="dxa"/>
          </w:tcPr>
          <w:p w14:paraId="63B0EF22" w14:textId="77777777" w:rsidR="00973A86" w:rsidRPr="00F02BE6" w:rsidRDefault="00973A86" w:rsidP="003E5D96">
            <w:pPr>
              <w:pStyle w:val="TF"/>
              <w:spacing w:after="0"/>
              <w:rPr>
                <w:lang w:eastAsia="en-US"/>
              </w:rPr>
            </w:pPr>
          </w:p>
        </w:tc>
        <w:tc>
          <w:tcPr>
            <w:tcW w:w="957" w:type="dxa"/>
          </w:tcPr>
          <w:p w14:paraId="15D2E005" w14:textId="77777777" w:rsidR="00973A86" w:rsidRPr="00F02BE6" w:rsidRDefault="00973A86" w:rsidP="003E5D96">
            <w:pPr>
              <w:pStyle w:val="TAR"/>
            </w:pPr>
            <w:r w:rsidRPr="00F02BE6">
              <w:t>:</w:t>
            </w:r>
          </w:p>
        </w:tc>
        <w:tc>
          <w:tcPr>
            <w:tcW w:w="957" w:type="dxa"/>
          </w:tcPr>
          <w:p w14:paraId="55E8CC2C" w14:textId="77777777" w:rsidR="00973A86" w:rsidRPr="00F02BE6" w:rsidRDefault="00973A86" w:rsidP="003E5D96">
            <w:pPr>
              <w:pStyle w:val="TF"/>
              <w:spacing w:after="0"/>
              <w:rPr>
                <w:lang w:eastAsia="en-US"/>
              </w:rPr>
            </w:pPr>
          </w:p>
        </w:tc>
        <w:tc>
          <w:tcPr>
            <w:tcW w:w="957" w:type="dxa"/>
          </w:tcPr>
          <w:p w14:paraId="5EEDA234" w14:textId="77777777" w:rsidR="00973A86" w:rsidRPr="00F02BE6" w:rsidRDefault="00973A86" w:rsidP="003E5D96">
            <w:pPr>
              <w:pStyle w:val="TF"/>
              <w:spacing w:after="0"/>
              <w:rPr>
                <w:lang w:eastAsia="en-US"/>
              </w:rPr>
            </w:pPr>
          </w:p>
        </w:tc>
      </w:tr>
      <w:tr w:rsidR="00973A86" w:rsidRPr="00F02BE6" w14:paraId="5A9A3224"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5A4B30CD" w14:textId="77777777" w:rsidR="00973A86" w:rsidRPr="00F02BE6" w:rsidRDefault="00973A86" w:rsidP="003E5D96">
            <w:pPr>
              <w:pStyle w:val="TF"/>
              <w:spacing w:after="0"/>
              <w:rPr>
                <w:lang w:eastAsia="en-US"/>
              </w:rPr>
            </w:pPr>
          </w:p>
        </w:tc>
        <w:tc>
          <w:tcPr>
            <w:tcW w:w="957" w:type="dxa"/>
          </w:tcPr>
          <w:p w14:paraId="119C0FE0" w14:textId="77777777" w:rsidR="00973A86" w:rsidRPr="00F02BE6" w:rsidRDefault="00973A86" w:rsidP="003E5D96">
            <w:pPr>
              <w:pStyle w:val="TF"/>
              <w:spacing w:after="0"/>
              <w:rPr>
                <w:lang w:eastAsia="en-US"/>
              </w:rPr>
            </w:pPr>
          </w:p>
        </w:tc>
        <w:tc>
          <w:tcPr>
            <w:tcW w:w="957" w:type="dxa"/>
          </w:tcPr>
          <w:p w14:paraId="2B19D154" w14:textId="77777777" w:rsidR="00973A86" w:rsidRPr="00F02BE6" w:rsidRDefault="00973A86" w:rsidP="003E5D96">
            <w:pPr>
              <w:pStyle w:val="TF"/>
              <w:spacing w:after="0"/>
              <w:rPr>
                <w:lang w:eastAsia="en-US"/>
              </w:rPr>
            </w:pPr>
          </w:p>
        </w:tc>
        <w:tc>
          <w:tcPr>
            <w:tcW w:w="1914" w:type="dxa"/>
            <w:gridSpan w:val="2"/>
          </w:tcPr>
          <w:p w14:paraId="18804BE6"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0CEC7BDE" w14:textId="77777777" w:rsidR="00973A86" w:rsidRPr="00F02BE6" w:rsidRDefault="00973A86" w:rsidP="003E5D96">
            <w:pPr>
              <w:pStyle w:val="TF"/>
              <w:spacing w:after="0"/>
              <w:rPr>
                <w:lang w:eastAsia="en-US"/>
              </w:rPr>
            </w:pPr>
          </w:p>
        </w:tc>
        <w:tc>
          <w:tcPr>
            <w:tcW w:w="957" w:type="dxa"/>
          </w:tcPr>
          <w:p w14:paraId="6758A7CC"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4F2A2722" w14:textId="77777777" w:rsidR="00973A86" w:rsidRPr="00F02BE6" w:rsidRDefault="00973A86" w:rsidP="003E5D96">
            <w:pPr>
              <w:pStyle w:val="TF"/>
              <w:spacing w:after="0"/>
              <w:rPr>
                <w:lang w:eastAsia="en-US"/>
              </w:rPr>
            </w:pPr>
          </w:p>
        </w:tc>
        <w:tc>
          <w:tcPr>
            <w:tcW w:w="957" w:type="dxa"/>
            <w:tcBorders>
              <w:left w:val="nil"/>
            </w:tcBorders>
          </w:tcPr>
          <w:p w14:paraId="1F2C1E04" w14:textId="77777777" w:rsidR="00973A86" w:rsidRPr="00F02BE6" w:rsidRDefault="00973A86" w:rsidP="003E5D96">
            <w:pPr>
              <w:pStyle w:val="TF"/>
              <w:spacing w:after="0"/>
              <w:rPr>
                <w:lang w:eastAsia="en-US"/>
              </w:rPr>
            </w:pPr>
          </w:p>
        </w:tc>
        <w:tc>
          <w:tcPr>
            <w:tcW w:w="957" w:type="dxa"/>
          </w:tcPr>
          <w:p w14:paraId="7A88510C" w14:textId="77777777" w:rsidR="00973A86" w:rsidRPr="00F02BE6" w:rsidRDefault="00973A86" w:rsidP="003E5D96">
            <w:pPr>
              <w:pStyle w:val="TF"/>
              <w:spacing w:after="0"/>
              <w:rPr>
                <w:lang w:eastAsia="en-US"/>
              </w:rPr>
            </w:pPr>
          </w:p>
        </w:tc>
      </w:tr>
      <w:tr w:rsidR="00973A86" w:rsidRPr="00F02BE6" w14:paraId="5A41EB72" w14:textId="77777777" w:rsidTr="003E5D96">
        <w:tblPrEx>
          <w:tblCellMar>
            <w:top w:w="0" w:type="dxa"/>
            <w:bottom w:w="0" w:type="dxa"/>
          </w:tblCellMar>
        </w:tblPrEx>
        <w:trPr>
          <w:jc w:val="center"/>
        </w:trPr>
        <w:tc>
          <w:tcPr>
            <w:tcW w:w="957" w:type="dxa"/>
            <w:tcBorders>
              <w:left w:val="single" w:sz="6" w:space="0" w:color="auto"/>
            </w:tcBorders>
          </w:tcPr>
          <w:p w14:paraId="688287C9" w14:textId="77777777" w:rsidR="00973A86" w:rsidRPr="00F02BE6" w:rsidRDefault="00973A86" w:rsidP="003E5D96">
            <w:pPr>
              <w:pStyle w:val="TF"/>
              <w:spacing w:after="0"/>
              <w:rPr>
                <w:lang w:eastAsia="en-US"/>
              </w:rPr>
            </w:pPr>
          </w:p>
        </w:tc>
        <w:tc>
          <w:tcPr>
            <w:tcW w:w="957" w:type="dxa"/>
            <w:tcBorders>
              <w:top w:val="single" w:sz="6" w:space="0" w:color="auto"/>
            </w:tcBorders>
          </w:tcPr>
          <w:p w14:paraId="72A01BC2" w14:textId="77777777" w:rsidR="00973A86" w:rsidRPr="00F02BE6" w:rsidRDefault="00973A86" w:rsidP="003E5D96">
            <w:pPr>
              <w:pStyle w:val="TF"/>
              <w:spacing w:after="0"/>
              <w:rPr>
                <w:lang w:eastAsia="en-US"/>
              </w:rPr>
            </w:pPr>
          </w:p>
        </w:tc>
        <w:tc>
          <w:tcPr>
            <w:tcW w:w="957" w:type="dxa"/>
            <w:tcBorders>
              <w:top w:val="single" w:sz="6" w:space="0" w:color="auto"/>
            </w:tcBorders>
          </w:tcPr>
          <w:p w14:paraId="0355D758" w14:textId="77777777" w:rsidR="00973A86" w:rsidRPr="00F02BE6" w:rsidRDefault="00973A86" w:rsidP="003E5D96">
            <w:pPr>
              <w:pStyle w:val="TF"/>
              <w:spacing w:after="0"/>
              <w:rPr>
                <w:lang w:eastAsia="en-US"/>
              </w:rPr>
            </w:pPr>
          </w:p>
        </w:tc>
        <w:tc>
          <w:tcPr>
            <w:tcW w:w="1914" w:type="dxa"/>
            <w:gridSpan w:val="2"/>
          </w:tcPr>
          <w:p w14:paraId="0F32F3CF"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tcBorders>
          </w:tcPr>
          <w:p w14:paraId="30BFFF74" w14:textId="77777777" w:rsidR="00973A86" w:rsidRPr="00F02BE6" w:rsidRDefault="00973A86" w:rsidP="003E5D96">
            <w:pPr>
              <w:pStyle w:val="TF"/>
              <w:spacing w:after="0"/>
              <w:rPr>
                <w:lang w:eastAsia="en-US"/>
              </w:rPr>
            </w:pPr>
          </w:p>
        </w:tc>
        <w:tc>
          <w:tcPr>
            <w:tcW w:w="957" w:type="dxa"/>
            <w:tcBorders>
              <w:top w:val="single" w:sz="6" w:space="0" w:color="auto"/>
            </w:tcBorders>
          </w:tcPr>
          <w:p w14:paraId="50B7C1E8" w14:textId="77777777" w:rsidR="00973A86" w:rsidRPr="00F02BE6" w:rsidRDefault="00973A86" w:rsidP="003E5D96">
            <w:pPr>
              <w:pStyle w:val="TF"/>
              <w:spacing w:after="0"/>
              <w:rPr>
                <w:lang w:eastAsia="en-US"/>
              </w:rPr>
            </w:pPr>
          </w:p>
        </w:tc>
        <w:tc>
          <w:tcPr>
            <w:tcW w:w="957" w:type="dxa"/>
            <w:tcBorders>
              <w:right w:val="single" w:sz="6" w:space="0" w:color="auto"/>
            </w:tcBorders>
          </w:tcPr>
          <w:p w14:paraId="3496C709" w14:textId="77777777" w:rsidR="00973A86" w:rsidRPr="00F02BE6" w:rsidRDefault="00973A86" w:rsidP="003E5D96">
            <w:pPr>
              <w:pStyle w:val="TF"/>
              <w:spacing w:after="0"/>
              <w:rPr>
                <w:lang w:eastAsia="en-US"/>
              </w:rPr>
            </w:pPr>
          </w:p>
        </w:tc>
        <w:tc>
          <w:tcPr>
            <w:tcW w:w="1914" w:type="dxa"/>
            <w:gridSpan w:val="2"/>
            <w:tcBorders>
              <w:left w:val="nil"/>
            </w:tcBorders>
          </w:tcPr>
          <w:p w14:paraId="175E7160" w14:textId="77777777" w:rsidR="00973A86" w:rsidRPr="00F02BE6" w:rsidRDefault="00973A86" w:rsidP="003E5D96">
            <w:pPr>
              <w:pStyle w:val="TAL"/>
            </w:pPr>
            <w:r w:rsidRPr="00F02BE6">
              <w:rPr>
                <w:b/>
              </w:rPr>
              <w:t xml:space="preserve">  octet 23</w:t>
            </w:r>
          </w:p>
          <w:p w14:paraId="1D301FD5" w14:textId="77777777" w:rsidR="00973A86" w:rsidRPr="00F02BE6" w:rsidRDefault="00973A86" w:rsidP="003E5D96">
            <w:pPr>
              <w:pStyle w:val="TAL"/>
            </w:pPr>
          </w:p>
        </w:tc>
      </w:tr>
      <w:tr w:rsidR="00973A86" w:rsidRPr="00F02BE6" w14:paraId="2BC04F73" w14:textId="77777777" w:rsidTr="003E5D96">
        <w:tblPrEx>
          <w:tblCellMar>
            <w:top w:w="0" w:type="dxa"/>
            <w:bottom w:w="0" w:type="dxa"/>
          </w:tblCellMar>
        </w:tblPrEx>
        <w:trPr>
          <w:jc w:val="center"/>
        </w:trPr>
        <w:tc>
          <w:tcPr>
            <w:tcW w:w="957" w:type="dxa"/>
            <w:tcBorders>
              <w:top w:val="single" w:sz="6" w:space="0" w:color="auto"/>
            </w:tcBorders>
          </w:tcPr>
          <w:p w14:paraId="2DF24FAE" w14:textId="77777777" w:rsidR="00973A86" w:rsidRPr="00F02BE6" w:rsidRDefault="00973A86" w:rsidP="003E5D96">
            <w:pPr>
              <w:pStyle w:val="TF"/>
              <w:spacing w:after="0"/>
              <w:rPr>
                <w:lang w:eastAsia="en-US"/>
              </w:rPr>
            </w:pPr>
          </w:p>
        </w:tc>
        <w:tc>
          <w:tcPr>
            <w:tcW w:w="957" w:type="dxa"/>
            <w:tcBorders>
              <w:top w:val="single" w:sz="6" w:space="0" w:color="auto"/>
            </w:tcBorders>
          </w:tcPr>
          <w:p w14:paraId="43E782D4" w14:textId="77777777" w:rsidR="00973A86" w:rsidRPr="00F02BE6" w:rsidRDefault="00973A86" w:rsidP="003E5D96">
            <w:pPr>
              <w:pStyle w:val="TF"/>
              <w:spacing w:after="0"/>
              <w:rPr>
                <w:lang w:eastAsia="en-US"/>
              </w:rPr>
            </w:pPr>
          </w:p>
        </w:tc>
        <w:tc>
          <w:tcPr>
            <w:tcW w:w="957" w:type="dxa"/>
            <w:tcBorders>
              <w:top w:val="single" w:sz="6" w:space="0" w:color="auto"/>
            </w:tcBorders>
          </w:tcPr>
          <w:p w14:paraId="2392D6D5" w14:textId="77777777" w:rsidR="00973A86" w:rsidRPr="00F02BE6" w:rsidRDefault="00973A86" w:rsidP="003E5D96">
            <w:pPr>
              <w:pStyle w:val="TF"/>
              <w:spacing w:after="0"/>
              <w:rPr>
                <w:lang w:eastAsia="en-US"/>
              </w:rPr>
            </w:pPr>
          </w:p>
        </w:tc>
        <w:tc>
          <w:tcPr>
            <w:tcW w:w="1914" w:type="dxa"/>
            <w:gridSpan w:val="2"/>
            <w:tcBorders>
              <w:top w:val="single" w:sz="6" w:space="0" w:color="auto"/>
              <w:right w:val="dotted" w:sz="4" w:space="0" w:color="auto"/>
            </w:tcBorders>
          </w:tcPr>
          <w:p w14:paraId="53487EB9" w14:textId="77777777" w:rsidR="00973A86" w:rsidRPr="00F02BE6" w:rsidRDefault="00973A86" w:rsidP="003E5D96">
            <w:pPr>
              <w:pStyle w:val="TF"/>
              <w:spacing w:after="0"/>
              <w:rPr>
                <w:sz w:val="22"/>
                <w:lang w:eastAsia="en-US"/>
              </w:rPr>
            </w:pPr>
          </w:p>
        </w:tc>
        <w:tc>
          <w:tcPr>
            <w:tcW w:w="957" w:type="dxa"/>
            <w:tcBorders>
              <w:top w:val="single" w:sz="6" w:space="0" w:color="auto"/>
              <w:left w:val="dotted" w:sz="4" w:space="0" w:color="auto"/>
              <w:bottom w:val="dotted" w:sz="4" w:space="0" w:color="auto"/>
            </w:tcBorders>
          </w:tcPr>
          <w:p w14:paraId="1F3254C7" w14:textId="77777777" w:rsidR="00973A86" w:rsidRPr="00F02BE6" w:rsidRDefault="00973A86" w:rsidP="003E5D96">
            <w:pPr>
              <w:pStyle w:val="TF"/>
              <w:spacing w:after="0"/>
              <w:rPr>
                <w:lang w:eastAsia="en-US"/>
              </w:rPr>
            </w:pPr>
          </w:p>
        </w:tc>
        <w:tc>
          <w:tcPr>
            <w:tcW w:w="957" w:type="dxa"/>
            <w:tcBorders>
              <w:top w:val="single" w:sz="6" w:space="0" w:color="auto"/>
              <w:bottom w:val="dotted" w:sz="4" w:space="0" w:color="auto"/>
            </w:tcBorders>
          </w:tcPr>
          <w:p w14:paraId="68EB1A67" w14:textId="77777777" w:rsidR="00973A86" w:rsidRPr="00F02BE6" w:rsidRDefault="00973A86" w:rsidP="003E5D96">
            <w:pPr>
              <w:pStyle w:val="TF"/>
              <w:spacing w:after="0"/>
              <w:rPr>
                <w:lang w:eastAsia="en-US"/>
              </w:rPr>
            </w:pPr>
          </w:p>
        </w:tc>
        <w:tc>
          <w:tcPr>
            <w:tcW w:w="957" w:type="dxa"/>
            <w:tcBorders>
              <w:top w:val="single" w:sz="6" w:space="0" w:color="auto"/>
              <w:bottom w:val="dotted" w:sz="4" w:space="0" w:color="auto"/>
              <w:right w:val="dotted" w:sz="4" w:space="0" w:color="auto"/>
            </w:tcBorders>
          </w:tcPr>
          <w:p w14:paraId="1E60BF88"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00A07D48" w14:textId="77777777" w:rsidR="00973A86" w:rsidRPr="00F02BE6" w:rsidRDefault="00973A86" w:rsidP="003E5D96">
            <w:pPr>
              <w:pStyle w:val="TAL"/>
              <w:rPr>
                <w:b/>
              </w:rPr>
            </w:pPr>
            <w:r w:rsidRPr="00F02BE6">
              <w:rPr>
                <w:b/>
              </w:rPr>
              <w:t xml:space="preserve">  octet 24</w:t>
            </w:r>
          </w:p>
          <w:p w14:paraId="27F2E177" w14:textId="77777777" w:rsidR="00973A86" w:rsidRPr="00F02BE6" w:rsidRDefault="00973A86" w:rsidP="003E5D96">
            <w:pPr>
              <w:pStyle w:val="TAL"/>
              <w:rPr>
                <w:b/>
              </w:rPr>
            </w:pPr>
          </w:p>
        </w:tc>
      </w:tr>
    </w:tbl>
    <w:p w14:paraId="0BB4BD1E" w14:textId="77777777" w:rsidR="00973A86" w:rsidRPr="00F02BE6" w:rsidRDefault="00973A86" w:rsidP="00973A86">
      <w:pPr>
        <w:pStyle w:val="NF"/>
      </w:pPr>
    </w:p>
    <w:p w14:paraId="2FC7EAEC" w14:textId="77777777" w:rsidR="00973A86" w:rsidRPr="00F02BE6" w:rsidRDefault="00973A86" w:rsidP="00973A86">
      <w:pPr>
        <w:pStyle w:val="NF"/>
      </w:pPr>
      <w:r w:rsidRPr="00F02BE6">
        <w:t>NOTE:</w:t>
      </w:r>
      <w:r w:rsidRPr="00F02BE6">
        <w:tab/>
        <w:t>The numbering convention specified in 3GPP TS 44.060 applies.</w:t>
      </w:r>
    </w:p>
    <w:p w14:paraId="238C38B7" w14:textId="77777777" w:rsidR="00973A86" w:rsidRPr="00F02BE6" w:rsidRDefault="00973A86" w:rsidP="00973A86">
      <w:pPr>
        <w:pStyle w:val="NF"/>
      </w:pPr>
    </w:p>
    <w:p w14:paraId="55687F8F" w14:textId="77777777" w:rsidR="00973A86" w:rsidRPr="00F02BE6" w:rsidRDefault="00973A86" w:rsidP="00973A86">
      <w:pPr>
        <w:pStyle w:val="TF"/>
      </w:pPr>
      <w:r w:rsidRPr="00F02BE6">
        <w:t>Figure 7.5: PBCCH/PCCCH downlink/PACCH blockformat</w:t>
      </w:r>
    </w:p>
    <w:p w14:paraId="24F2868D" w14:textId="77777777" w:rsidR="00973A86" w:rsidRPr="00F02BE6" w:rsidRDefault="00973A86" w:rsidP="00973A86">
      <w:r w:rsidRPr="00F02BE6">
        <w:t>Messages transmitted on the downlink PACCH may use an alternative block format. This format applies to RTTI configuration, for messages encoded using MCS-0 (see 3GPP TS 44.060). In this case, the 207 bit blocks, or 210 bit blocks in case an eTFI is included in a downlink PACCH block, are used in the downlink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57964DB9" w14:textId="77777777" w:rsidTr="003E5D96">
        <w:tblPrEx>
          <w:tblCellMar>
            <w:top w:w="0" w:type="dxa"/>
            <w:bottom w:w="0" w:type="dxa"/>
          </w:tblCellMar>
        </w:tblPrEx>
        <w:trPr>
          <w:jc w:val="center"/>
        </w:trPr>
        <w:tc>
          <w:tcPr>
            <w:tcW w:w="7656" w:type="dxa"/>
            <w:gridSpan w:val="8"/>
          </w:tcPr>
          <w:p w14:paraId="0720991B"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89E5809" w14:textId="77777777" w:rsidR="00973A86" w:rsidRPr="00F02BE6" w:rsidRDefault="00973A86" w:rsidP="003E5D96">
            <w:pPr>
              <w:pStyle w:val="TF"/>
              <w:spacing w:after="0"/>
              <w:rPr>
                <w:lang w:eastAsia="en-US"/>
              </w:rPr>
            </w:pPr>
          </w:p>
        </w:tc>
        <w:tc>
          <w:tcPr>
            <w:tcW w:w="957" w:type="dxa"/>
          </w:tcPr>
          <w:p w14:paraId="3DA3FFBA" w14:textId="77777777" w:rsidR="00973A86" w:rsidRPr="00F02BE6" w:rsidRDefault="00973A86" w:rsidP="003E5D96">
            <w:pPr>
              <w:pStyle w:val="TF"/>
              <w:spacing w:after="0"/>
              <w:rPr>
                <w:lang w:eastAsia="en-US"/>
              </w:rPr>
            </w:pPr>
          </w:p>
        </w:tc>
      </w:tr>
      <w:tr w:rsidR="00973A86" w:rsidRPr="00F02BE6" w14:paraId="56F09162" w14:textId="77777777" w:rsidTr="003E5D96">
        <w:tblPrEx>
          <w:tblCellMar>
            <w:top w:w="0" w:type="dxa"/>
            <w:bottom w:w="0" w:type="dxa"/>
          </w:tblCellMar>
        </w:tblPrEx>
        <w:trPr>
          <w:jc w:val="center"/>
        </w:trPr>
        <w:tc>
          <w:tcPr>
            <w:tcW w:w="957" w:type="dxa"/>
          </w:tcPr>
          <w:p w14:paraId="3C30932A" w14:textId="77777777" w:rsidR="00973A86" w:rsidRPr="00F02BE6" w:rsidRDefault="00973A86" w:rsidP="003E5D96">
            <w:pPr>
              <w:pStyle w:val="TF"/>
              <w:spacing w:after="0"/>
              <w:rPr>
                <w:lang w:eastAsia="en-US"/>
              </w:rPr>
            </w:pPr>
            <w:r w:rsidRPr="00F02BE6">
              <w:rPr>
                <w:lang w:eastAsia="en-US"/>
              </w:rPr>
              <w:t>8</w:t>
            </w:r>
          </w:p>
        </w:tc>
        <w:tc>
          <w:tcPr>
            <w:tcW w:w="957" w:type="dxa"/>
          </w:tcPr>
          <w:p w14:paraId="2E8A8DBF" w14:textId="77777777" w:rsidR="00973A86" w:rsidRPr="00F02BE6" w:rsidRDefault="00973A86" w:rsidP="003E5D96">
            <w:pPr>
              <w:pStyle w:val="TF"/>
              <w:spacing w:after="0"/>
              <w:rPr>
                <w:lang w:eastAsia="en-US"/>
              </w:rPr>
            </w:pPr>
            <w:r w:rsidRPr="00F02BE6">
              <w:rPr>
                <w:lang w:eastAsia="en-US"/>
              </w:rPr>
              <w:t>7</w:t>
            </w:r>
          </w:p>
        </w:tc>
        <w:tc>
          <w:tcPr>
            <w:tcW w:w="957" w:type="dxa"/>
          </w:tcPr>
          <w:p w14:paraId="146CA9E9" w14:textId="77777777" w:rsidR="00973A86" w:rsidRPr="00F02BE6" w:rsidRDefault="00973A86" w:rsidP="003E5D96">
            <w:pPr>
              <w:pStyle w:val="TF"/>
              <w:spacing w:after="0"/>
              <w:rPr>
                <w:lang w:eastAsia="en-US"/>
              </w:rPr>
            </w:pPr>
            <w:r w:rsidRPr="00F02BE6">
              <w:rPr>
                <w:lang w:eastAsia="en-US"/>
              </w:rPr>
              <w:t>6</w:t>
            </w:r>
          </w:p>
        </w:tc>
        <w:tc>
          <w:tcPr>
            <w:tcW w:w="957" w:type="dxa"/>
          </w:tcPr>
          <w:p w14:paraId="27BF1B19" w14:textId="77777777" w:rsidR="00973A86" w:rsidRPr="00F02BE6" w:rsidRDefault="00973A86" w:rsidP="003E5D96">
            <w:pPr>
              <w:pStyle w:val="TF"/>
              <w:spacing w:after="0"/>
              <w:rPr>
                <w:lang w:eastAsia="en-US"/>
              </w:rPr>
            </w:pPr>
            <w:r w:rsidRPr="00F02BE6">
              <w:rPr>
                <w:lang w:eastAsia="en-US"/>
              </w:rPr>
              <w:t>5</w:t>
            </w:r>
          </w:p>
        </w:tc>
        <w:tc>
          <w:tcPr>
            <w:tcW w:w="957" w:type="dxa"/>
          </w:tcPr>
          <w:p w14:paraId="697F648C" w14:textId="77777777" w:rsidR="00973A86" w:rsidRPr="00F02BE6" w:rsidRDefault="00973A86" w:rsidP="003E5D96">
            <w:pPr>
              <w:pStyle w:val="TF"/>
              <w:spacing w:after="0"/>
              <w:rPr>
                <w:lang w:eastAsia="en-US"/>
              </w:rPr>
            </w:pPr>
            <w:r w:rsidRPr="00F02BE6">
              <w:rPr>
                <w:lang w:eastAsia="en-US"/>
              </w:rPr>
              <w:t>4</w:t>
            </w:r>
          </w:p>
        </w:tc>
        <w:tc>
          <w:tcPr>
            <w:tcW w:w="957" w:type="dxa"/>
          </w:tcPr>
          <w:p w14:paraId="5741403A" w14:textId="77777777" w:rsidR="00973A86" w:rsidRPr="00F02BE6" w:rsidRDefault="00973A86" w:rsidP="003E5D96">
            <w:pPr>
              <w:pStyle w:val="TF"/>
              <w:spacing w:after="0"/>
              <w:rPr>
                <w:lang w:eastAsia="en-US"/>
              </w:rPr>
            </w:pPr>
            <w:r w:rsidRPr="00F02BE6">
              <w:rPr>
                <w:lang w:eastAsia="en-US"/>
              </w:rPr>
              <w:t>3</w:t>
            </w:r>
          </w:p>
        </w:tc>
        <w:tc>
          <w:tcPr>
            <w:tcW w:w="957" w:type="dxa"/>
          </w:tcPr>
          <w:p w14:paraId="7D49C416" w14:textId="77777777" w:rsidR="00973A86" w:rsidRPr="00F02BE6" w:rsidRDefault="00973A86" w:rsidP="003E5D96">
            <w:pPr>
              <w:pStyle w:val="TF"/>
              <w:spacing w:after="0"/>
              <w:rPr>
                <w:lang w:eastAsia="en-US"/>
              </w:rPr>
            </w:pPr>
            <w:r w:rsidRPr="00F02BE6">
              <w:rPr>
                <w:lang w:eastAsia="en-US"/>
              </w:rPr>
              <w:t>2</w:t>
            </w:r>
          </w:p>
        </w:tc>
        <w:tc>
          <w:tcPr>
            <w:tcW w:w="957" w:type="dxa"/>
          </w:tcPr>
          <w:p w14:paraId="11F48A17" w14:textId="77777777" w:rsidR="00973A86" w:rsidRPr="00F02BE6" w:rsidRDefault="00973A86" w:rsidP="003E5D96">
            <w:pPr>
              <w:pStyle w:val="TF"/>
              <w:spacing w:after="0"/>
              <w:rPr>
                <w:lang w:eastAsia="en-US"/>
              </w:rPr>
            </w:pPr>
            <w:r w:rsidRPr="00F02BE6">
              <w:rPr>
                <w:lang w:eastAsia="en-US"/>
              </w:rPr>
              <w:t>1</w:t>
            </w:r>
          </w:p>
        </w:tc>
        <w:tc>
          <w:tcPr>
            <w:tcW w:w="957" w:type="dxa"/>
          </w:tcPr>
          <w:p w14:paraId="6D623ED6" w14:textId="77777777" w:rsidR="00973A86" w:rsidRPr="00F02BE6" w:rsidRDefault="00973A86" w:rsidP="003E5D96">
            <w:pPr>
              <w:pStyle w:val="TF"/>
              <w:spacing w:after="0"/>
              <w:rPr>
                <w:lang w:eastAsia="en-US"/>
              </w:rPr>
            </w:pPr>
          </w:p>
        </w:tc>
        <w:tc>
          <w:tcPr>
            <w:tcW w:w="957" w:type="dxa"/>
          </w:tcPr>
          <w:p w14:paraId="6D119791" w14:textId="77777777" w:rsidR="00973A86" w:rsidRPr="00F02BE6" w:rsidRDefault="00973A86" w:rsidP="003E5D96">
            <w:pPr>
              <w:pStyle w:val="TF"/>
              <w:spacing w:after="0"/>
              <w:rPr>
                <w:lang w:eastAsia="en-US"/>
              </w:rPr>
            </w:pPr>
          </w:p>
        </w:tc>
      </w:tr>
      <w:tr w:rsidR="00973A86" w:rsidRPr="00F02BE6" w14:paraId="21460874"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6606323E" w14:textId="77777777" w:rsidR="00973A86" w:rsidRPr="00F02BE6" w:rsidRDefault="00973A86" w:rsidP="003E5D96">
            <w:pPr>
              <w:pStyle w:val="TF"/>
              <w:spacing w:after="0"/>
              <w:rPr>
                <w:lang w:eastAsia="en-US"/>
              </w:rPr>
            </w:pPr>
          </w:p>
        </w:tc>
        <w:tc>
          <w:tcPr>
            <w:tcW w:w="957" w:type="dxa"/>
            <w:tcBorders>
              <w:left w:val="nil"/>
            </w:tcBorders>
          </w:tcPr>
          <w:p w14:paraId="16C265F8"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3ACE8EB8" w14:textId="77777777" w:rsidR="00973A86" w:rsidRPr="00F02BE6" w:rsidRDefault="00973A86" w:rsidP="003E5D96">
            <w:pPr>
              <w:pStyle w:val="TF"/>
              <w:spacing w:after="0"/>
              <w:rPr>
                <w:lang w:eastAsia="en-US"/>
              </w:rPr>
            </w:pPr>
          </w:p>
        </w:tc>
      </w:tr>
      <w:tr w:rsidR="00973A86" w:rsidRPr="00F02BE6" w14:paraId="72404716" w14:textId="77777777" w:rsidTr="003E5D96">
        <w:tblPrEx>
          <w:tblCellMar>
            <w:top w:w="0" w:type="dxa"/>
            <w:bottom w:w="0" w:type="dxa"/>
          </w:tblCellMar>
        </w:tblPrEx>
        <w:trPr>
          <w:jc w:val="center"/>
        </w:trPr>
        <w:tc>
          <w:tcPr>
            <w:tcW w:w="957" w:type="dxa"/>
            <w:tcBorders>
              <w:left w:val="single" w:sz="6" w:space="0" w:color="auto"/>
            </w:tcBorders>
          </w:tcPr>
          <w:p w14:paraId="16BF1B4A"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3C86B4DC"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6D520A2" w14:textId="77777777" w:rsidR="00973A86" w:rsidRPr="00F02BE6" w:rsidRDefault="00973A86" w:rsidP="003E5D96">
            <w:pPr>
              <w:pStyle w:val="TF"/>
              <w:spacing w:after="0"/>
              <w:rPr>
                <w:lang w:eastAsia="en-US"/>
              </w:rPr>
            </w:pPr>
          </w:p>
        </w:tc>
        <w:tc>
          <w:tcPr>
            <w:tcW w:w="1914" w:type="dxa"/>
            <w:gridSpan w:val="2"/>
          </w:tcPr>
          <w:p w14:paraId="0951AFFC" w14:textId="77777777" w:rsidR="00973A86" w:rsidRPr="00F02BE6" w:rsidRDefault="00973A86" w:rsidP="003E5D96">
            <w:pPr>
              <w:pStyle w:val="TF"/>
              <w:spacing w:after="0"/>
              <w:rPr>
                <w:lang w:eastAsia="en-US"/>
              </w:rPr>
            </w:pPr>
            <w:r w:rsidRPr="00F02BE6">
              <w:rPr>
                <w:sz w:val="22"/>
                <w:lang w:eastAsia="en-US"/>
              </w:rPr>
              <w:t>207 or 210</w:t>
            </w:r>
          </w:p>
        </w:tc>
        <w:tc>
          <w:tcPr>
            <w:tcW w:w="957" w:type="dxa"/>
            <w:tcBorders>
              <w:bottom w:val="single" w:sz="6" w:space="0" w:color="auto"/>
            </w:tcBorders>
          </w:tcPr>
          <w:p w14:paraId="1DD914D1"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2C00473B" w14:textId="77777777" w:rsidR="00973A86" w:rsidRPr="00F02BE6" w:rsidRDefault="00973A86" w:rsidP="003E5D96">
            <w:pPr>
              <w:pStyle w:val="TF"/>
              <w:spacing w:after="0"/>
              <w:rPr>
                <w:lang w:eastAsia="en-US"/>
              </w:rPr>
            </w:pPr>
          </w:p>
        </w:tc>
        <w:tc>
          <w:tcPr>
            <w:tcW w:w="957" w:type="dxa"/>
            <w:tcBorders>
              <w:right w:val="single" w:sz="6" w:space="0" w:color="auto"/>
            </w:tcBorders>
          </w:tcPr>
          <w:p w14:paraId="21B969D8" w14:textId="77777777" w:rsidR="00973A86" w:rsidRPr="00F02BE6" w:rsidRDefault="00973A86" w:rsidP="003E5D96">
            <w:pPr>
              <w:pStyle w:val="TF"/>
              <w:spacing w:after="0"/>
              <w:rPr>
                <w:lang w:eastAsia="en-US"/>
              </w:rPr>
            </w:pPr>
          </w:p>
        </w:tc>
        <w:tc>
          <w:tcPr>
            <w:tcW w:w="957" w:type="dxa"/>
            <w:tcBorders>
              <w:left w:val="nil"/>
            </w:tcBorders>
          </w:tcPr>
          <w:p w14:paraId="611E3AEA" w14:textId="77777777" w:rsidR="00973A86" w:rsidRPr="00F02BE6" w:rsidRDefault="00973A86" w:rsidP="003E5D96">
            <w:pPr>
              <w:pStyle w:val="TF"/>
              <w:spacing w:after="0"/>
              <w:rPr>
                <w:lang w:eastAsia="en-US"/>
              </w:rPr>
            </w:pPr>
          </w:p>
        </w:tc>
        <w:tc>
          <w:tcPr>
            <w:tcW w:w="957" w:type="dxa"/>
            <w:tcBorders>
              <w:left w:val="nil"/>
            </w:tcBorders>
          </w:tcPr>
          <w:p w14:paraId="5FC70CBB" w14:textId="77777777" w:rsidR="00973A86" w:rsidRPr="00F02BE6" w:rsidRDefault="00973A86" w:rsidP="003E5D96">
            <w:pPr>
              <w:pStyle w:val="TF"/>
              <w:spacing w:after="0"/>
              <w:rPr>
                <w:lang w:eastAsia="en-US"/>
              </w:rPr>
            </w:pPr>
          </w:p>
        </w:tc>
      </w:tr>
      <w:tr w:rsidR="00973A86" w:rsidRPr="00F02BE6" w14:paraId="4724395F"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26F3F913" w14:textId="77777777" w:rsidR="00973A86" w:rsidRPr="00F02BE6" w:rsidRDefault="00973A86" w:rsidP="003E5D96">
            <w:pPr>
              <w:pStyle w:val="TF"/>
              <w:spacing w:after="0"/>
              <w:rPr>
                <w:lang w:eastAsia="en-US"/>
              </w:rPr>
            </w:pPr>
          </w:p>
        </w:tc>
        <w:tc>
          <w:tcPr>
            <w:tcW w:w="957" w:type="dxa"/>
          </w:tcPr>
          <w:p w14:paraId="78A71EE6" w14:textId="77777777" w:rsidR="00973A86" w:rsidRPr="00F02BE6" w:rsidRDefault="00973A86" w:rsidP="003E5D96">
            <w:pPr>
              <w:pStyle w:val="TF"/>
              <w:spacing w:after="0"/>
              <w:rPr>
                <w:lang w:eastAsia="en-US"/>
              </w:rPr>
            </w:pPr>
          </w:p>
        </w:tc>
        <w:tc>
          <w:tcPr>
            <w:tcW w:w="957" w:type="dxa"/>
          </w:tcPr>
          <w:p w14:paraId="3E5944F5" w14:textId="77777777" w:rsidR="00973A86" w:rsidRPr="00F02BE6" w:rsidRDefault="00973A86" w:rsidP="003E5D96">
            <w:pPr>
              <w:pStyle w:val="TF"/>
              <w:spacing w:after="0"/>
              <w:rPr>
                <w:lang w:eastAsia="en-US"/>
              </w:rPr>
            </w:pPr>
          </w:p>
        </w:tc>
        <w:tc>
          <w:tcPr>
            <w:tcW w:w="1914" w:type="dxa"/>
            <w:gridSpan w:val="2"/>
          </w:tcPr>
          <w:p w14:paraId="01B737F6"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6CEA7A62" w14:textId="77777777" w:rsidR="00973A86" w:rsidRPr="00F02BE6" w:rsidRDefault="00973A86" w:rsidP="003E5D96">
            <w:pPr>
              <w:pStyle w:val="TF"/>
              <w:spacing w:after="0"/>
              <w:rPr>
                <w:lang w:eastAsia="en-US"/>
              </w:rPr>
            </w:pPr>
          </w:p>
        </w:tc>
        <w:tc>
          <w:tcPr>
            <w:tcW w:w="957" w:type="dxa"/>
          </w:tcPr>
          <w:p w14:paraId="7A65ED46"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334C87F2" w14:textId="77777777" w:rsidR="00973A86" w:rsidRPr="00F02BE6" w:rsidRDefault="00973A86" w:rsidP="003E5D96">
            <w:pPr>
              <w:pStyle w:val="TF"/>
              <w:spacing w:after="0"/>
              <w:rPr>
                <w:lang w:eastAsia="en-US"/>
              </w:rPr>
            </w:pPr>
          </w:p>
        </w:tc>
        <w:tc>
          <w:tcPr>
            <w:tcW w:w="1914" w:type="dxa"/>
            <w:gridSpan w:val="2"/>
            <w:tcBorders>
              <w:left w:val="nil"/>
            </w:tcBorders>
          </w:tcPr>
          <w:p w14:paraId="1A082FF3" w14:textId="77777777" w:rsidR="00973A86" w:rsidRPr="00F02BE6" w:rsidRDefault="00973A86" w:rsidP="003E5D96">
            <w:pPr>
              <w:pStyle w:val="TF"/>
              <w:spacing w:after="0"/>
              <w:rPr>
                <w:lang w:eastAsia="en-US"/>
              </w:rPr>
            </w:pPr>
          </w:p>
        </w:tc>
      </w:tr>
      <w:tr w:rsidR="00973A86" w:rsidRPr="00F02BE6" w14:paraId="3B5479AD" w14:textId="77777777" w:rsidTr="003E5D96">
        <w:tblPrEx>
          <w:tblCellMar>
            <w:top w:w="0" w:type="dxa"/>
            <w:bottom w:w="0" w:type="dxa"/>
          </w:tblCellMar>
        </w:tblPrEx>
        <w:trPr>
          <w:jc w:val="center"/>
        </w:trPr>
        <w:tc>
          <w:tcPr>
            <w:tcW w:w="957" w:type="dxa"/>
          </w:tcPr>
          <w:p w14:paraId="53B9BEE9" w14:textId="77777777" w:rsidR="00973A86" w:rsidRPr="00F02BE6" w:rsidRDefault="00973A86" w:rsidP="003E5D96">
            <w:pPr>
              <w:pStyle w:val="TAL"/>
            </w:pPr>
            <w:r w:rsidRPr="00F02BE6">
              <w:t>:</w:t>
            </w:r>
          </w:p>
        </w:tc>
        <w:tc>
          <w:tcPr>
            <w:tcW w:w="957" w:type="dxa"/>
          </w:tcPr>
          <w:p w14:paraId="17DDE2D7" w14:textId="77777777" w:rsidR="00973A86" w:rsidRPr="00F02BE6" w:rsidRDefault="00973A86" w:rsidP="003E5D96">
            <w:pPr>
              <w:pStyle w:val="TF"/>
              <w:spacing w:after="0"/>
              <w:rPr>
                <w:lang w:eastAsia="en-US"/>
              </w:rPr>
            </w:pPr>
          </w:p>
        </w:tc>
        <w:tc>
          <w:tcPr>
            <w:tcW w:w="957" w:type="dxa"/>
          </w:tcPr>
          <w:p w14:paraId="3653FEB0" w14:textId="77777777" w:rsidR="00973A86" w:rsidRPr="00F02BE6" w:rsidRDefault="00973A86" w:rsidP="003E5D96">
            <w:pPr>
              <w:pStyle w:val="TF"/>
              <w:spacing w:after="0"/>
              <w:rPr>
                <w:lang w:eastAsia="en-US"/>
              </w:rPr>
            </w:pPr>
          </w:p>
        </w:tc>
        <w:tc>
          <w:tcPr>
            <w:tcW w:w="957" w:type="dxa"/>
          </w:tcPr>
          <w:p w14:paraId="4F5E82B3" w14:textId="77777777" w:rsidR="00973A86" w:rsidRPr="00F02BE6" w:rsidRDefault="00973A86" w:rsidP="003E5D96">
            <w:pPr>
              <w:pStyle w:val="TF"/>
              <w:spacing w:after="0"/>
              <w:rPr>
                <w:lang w:eastAsia="en-US"/>
              </w:rPr>
            </w:pPr>
          </w:p>
        </w:tc>
        <w:tc>
          <w:tcPr>
            <w:tcW w:w="957" w:type="dxa"/>
          </w:tcPr>
          <w:p w14:paraId="77C8E1EB" w14:textId="77777777" w:rsidR="00973A86" w:rsidRPr="00F02BE6" w:rsidRDefault="00973A86" w:rsidP="003E5D96">
            <w:pPr>
              <w:pStyle w:val="TF"/>
              <w:spacing w:after="0"/>
              <w:rPr>
                <w:lang w:eastAsia="en-US"/>
              </w:rPr>
            </w:pPr>
          </w:p>
        </w:tc>
        <w:tc>
          <w:tcPr>
            <w:tcW w:w="957" w:type="dxa"/>
          </w:tcPr>
          <w:p w14:paraId="708FECDA" w14:textId="77777777" w:rsidR="00973A86" w:rsidRPr="00F02BE6" w:rsidRDefault="00973A86" w:rsidP="003E5D96">
            <w:pPr>
              <w:pStyle w:val="TF"/>
              <w:spacing w:after="0"/>
              <w:rPr>
                <w:lang w:eastAsia="en-US"/>
              </w:rPr>
            </w:pPr>
          </w:p>
        </w:tc>
        <w:tc>
          <w:tcPr>
            <w:tcW w:w="957" w:type="dxa"/>
          </w:tcPr>
          <w:p w14:paraId="5C7E6A65" w14:textId="77777777" w:rsidR="00973A86" w:rsidRPr="00F02BE6" w:rsidRDefault="00973A86" w:rsidP="003E5D96">
            <w:pPr>
              <w:pStyle w:val="TF"/>
              <w:spacing w:after="0"/>
              <w:rPr>
                <w:lang w:eastAsia="en-US"/>
              </w:rPr>
            </w:pPr>
          </w:p>
        </w:tc>
        <w:tc>
          <w:tcPr>
            <w:tcW w:w="957" w:type="dxa"/>
          </w:tcPr>
          <w:p w14:paraId="78C480A0" w14:textId="77777777" w:rsidR="00973A86" w:rsidRPr="00F02BE6" w:rsidRDefault="00973A86" w:rsidP="003E5D96">
            <w:pPr>
              <w:pStyle w:val="TAR"/>
            </w:pPr>
            <w:r w:rsidRPr="00F02BE6">
              <w:t>:</w:t>
            </w:r>
          </w:p>
        </w:tc>
        <w:tc>
          <w:tcPr>
            <w:tcW w:w="957" w:type="dxa"/>
          </w:tcPr>
          <w:p w14:paraId="25877575" w14:textId="77777777" w:rsidR="00973A86" w:rsidRPr="00F02BE6" w:rsidRDefault="00973A86" w:rsidP="003E5D96">
            <w:pPr>
              <w:pStyle w:val="TF"/>
              <w:spacing w:after="0"/>
              <w:rPr>
                <w:lang w:eastAsia="en-US"/>
              </w:rPr>
            </w:pPr>
          </w:p>
        </w:tc>
        <w:tc>
          <w:tcPr>
            <w:tcW w:w="957" w:type="dxa"/>
          </w:tcPr>
          <w:p w14:paraId="58B1E2BE" w14:textId="77777777" w:rsidR="00973A86" w:rsidRPr="00F02BE6" w:rsidRDefault="00973A86" w:rsidP="003E5D96">
            <w:pPr>
              <w:pStyle w:val="TF"/>
              <w:spacing w:after="0"/>
              <w:rPr>
                <w:lang w:eastAsia="en-US"/>
              </w:rPr>
            </w:pPr>
          </w:p>
        </w:tc>
      </w:tr>
      <w:tr w:rsidR="00973A86" w:rsidRPr="00F02BE6" w14:paraId="22AEE478" w14:textId="77777777" w:rsidTr="003E5D96">
        <w:tblPrEx>
          <w:tblCellMar>
            <w:top w:w="0" w:type="dxa"/>
            <w:bottom w:w="0" w:type="dxa"/>
          </w:tblCellMar>
        </w:tblPrEx>
        <w:trPr>
          <w:jc w:val="center"/>
        </w:trPr>
        <w:tc>
          <w:tcPr>
            <w:tcW w:w="957" w:type="dxa"/>
          </w:tcPr>
          <w:p w14:paraId="32CCB5D8" w14:textId="77777777" w:rsidR="00973A86" w:rsidRPr="00F02BE6" w:rsidRDefault="00973A86" w:rsidP="003E5D96">
            <w:pPr>
              <w:pStyle w:val="TAL"/>
            </w:pPr>
            <w:r w:rsidRPr="00F02BE6">
              <w:t>:</w:t>
            </w:r>
          </w:p>
        </w:tc>
        <w:tc>
          <w:tcPr>
            <w:tcW w:w="957" w:type="dxa"/>
          </w:tcPr>
          <w:p w14:paraId="7268EAB2" w14:textId="77777777" w:rsidR="00973A86" w:rsidRPr="00F02BE6" w:rsidRDefault="00973A86" w:rsidP="003E5D96">
            <w:pPr>
              <w:pStyle w:val="TF"/>
              <w:spacing w:after="0"/>
              <w:rPr>
                <w:lang w:eastAsia="en-US"/>
              </w:rPr>
            </w:pPr>
          </w:p>
        </w:tc>
        <w:tc>
          <w:tcPr>
            <w:tcW w:w="957" w:type="dxa"/>
          </w:tcPr>
          <w:p w14:paraId="3E009697" w14:textId="77777777" w:rsidR="00973A86" w:rsidRPr="00F02BE6" w:rsidRDefault="00973A86" w:rsidP="003E5D96">
            <w:pPr>
              <w:pStyle w:val="TF"/>
              <w:spacing w:after="0"/>
              <w:rPr>
                <w:lang w:eastAsia="en-US"/>
              </w:rPr>
            </w:pPr>
          </w:p>
        </w:tc>
        <w:tc>
          <w:tcPr>
            <w:tcW w:w="957" w:type="dxa"/>
          </w:tcPr>
          <w:p w14:paraId="379DF64C" w14:textId="77777777" w:rsidR="00973A86" w:rsidRPr="00F02BE6" w:rsidRDefault="00973A86" w:rsidP="003E5D96">
            <w:pPr>
              <w:pStyle w:val="TF"/>
              <w:spacing w:after="0"/>
              <w:rPr>
                <w:lang w:eastAsia="en-US"/>
              </w:rPr>
            </w:pPr>
          </w:p>
        </w:tc>
        <w:tc>
          <w:tcPr>
            <w:tcW w:w="957" w:type="dxa"/>
          </w:tcPr>
          <w:p w14:paraId="41FE9A79" w14:textId="77777777" w:rsidR="00973A86" w:rsidRPr="00F02BE6" w:rsidRDefault="00973A86" w:rsidP="003E5D96">
            <w:pPr>
              <w:pStyle w:val="TF"/>
              <w:spacing w:after="0"/>
              <w:rPr>
                <w:lang w:eastAsia="en-US"/>
              </w:rPr>
            </w:pPr>
          </w:p>
        </w:tc>
        <w:tc>
          <w:tcPr>
            <w:tcW w:w="957" w:type="dxa"/>
          </w:tcPr>
          <w:p w14:paraId="5F78FE21" w14:textId="77777777" w:rsidR="00973A86" w:rsidRPr="00F02BE6" w:rsidRDefault="00973A86" w:rsidP="003E5D96">
            <w:pPr>
              <w:pStyle w:val="TF"/>
              <w:spacing w:after="0"/>
              <w:rPr>
                <w:lang w:eastAsia="en-US"/>
              </w:rPr>
            </w:pPr>
          </w:p>
        </w:tc>
        <w:tc>
          <w:tcPr>
            <w:tcW w:w="957" w:type="dxa"/>
          </w:tcPr>
          <w:p w14:paraId="3FBA2097" w14:textId="77777777" w:rsidR="00973A86" w:rsidRPr="00F02BE6" w:rsidRDefault="00973A86" w:rsidP="003E5D96">
            <w:pPr>
              <w:pStyle w:val="TF"/>
              <w:spacing w:after="0"/>
              <w:rPr>
                <w:lang w:eastAsia="en-US"/>
              </w:rPr>
            </w:pPr>
          </w:p>
        </w:tc>
        <w:tc>
          <w:tcPr>
            <w:tcW w:w="957" w:type="dxa"/>
          </w:tcPr>
          <w:p w14:paraId="62810A35" w14:textId="77777777" w:rsidR="00973A86" w:rsidRPr="00F02BE6" w:rsidRDefault="00973A86" w:rsidP="003E5D96">
            <w:pPr>
              <w:pStyle w:val="TAR"/>
            </w:pPr>
            <w:r w:rsidRPr="00F02BE6">
              <w:t>:</w:t>
            </w:r>
          </w:p>
        </w:tc>
        <w:tc>
          <w:tcPr>
            <w:tcW w:w="957" w:type="dxa"/>
          </w:tcPr>
          <w:p w14:paraId="0B718CCB" w14:textId="77777777" w:rsidR="00973A86" w:rsidRPr="00F02BE6" w:rsidRDefault="00973A86" w:rsidP="003E5D96">
            <w:pPr>
              <w:pStyle w:val="TF"/>
              <w:spacing w:after="0"/>
              <w:rPr>
                <w:lang w:eastAsia="en-US"/>
              </w:rPr>
            </w:pPr>
          </w:p>
        </w:tc>
        <w:tc>
          <w:tcPr>
            <w:tcW w:w="957" w:type="dxa"/>
          </w:tcPr>
          <w:p w14:paraId="1E32ECB0" w14:textId="77777777" w:rsidR="00973A86" w:rsidRPr="00F02BE6" w:rsidRDefault="00973A86" w:rsidP="003E5D96">
            <w:pPr>
              <w:pStyle w:val="TF"/>
              <w:spacing w:after="0"/>
              <w:rPr>
                <w:lang w:eastAsia="en-US"/>
              </w:rPr>
            </w:pPr>
          </w:p>
        </w:tc>
      </w:tr>
      <w:tr w:rsidR="00973A86" w:rsidRPr="00F02BE6" w14:paraId="3D253ABF" w14:textId="77777777" w:rsidTr="003E5D96">
        <w:tblPrEx>
          <w:tblCellMar>
            <w:top w:w="0" w:type="dxa"/>
            <w:bottom w:w="0" w:type="dxa"/>
          </w:tblCellMar>
        </w:tblPrEx>
        <w:trPr>
          <w:jc w:val="center"/>
        </w:trPr>
        <w:tc>
          <w:tcPr>
            <w:tcW w:w="957" w:type="dxa"/>
          </w:tcPr>
          <w:p w14:paraId="2A7FA2D7" w14:textId="77777777" w:rsidR="00973A86" w:rsidRPr="00F02BE6" w:rsidRDefault="00973A86" w:rsidP="003E5D96">
            <w:pPr>
              <w:pStyle w:val="TAL"/>
            </w:pPr>
            <w:r w:rsidRPr="00F02BE6">
              <w:t>:</w:t>
            </w:r>
          </w:p>
        </w:tc>
        <w:tc>
          <w:tcPr>
            <w:tcW w:w="957" w:type="dxa"/>
          </w:tcPr>
          <w:p w14:paraId="7D96E460" w14:textId="77777777" w:rsidR="00973A86" w:rsidRPr="00F02BE6" w:rsidRDefault="00973A86" w:rsidP="003E5D96">
            <w:pPr>
              <w:pStyle w:val="TF"/>
              <w:spacing w:after="0"/>
              <w:rPr>
                <w:lang w:eastAsia="en-US"/>
              </w:rPr>
            </w:pPr>
          </w:p>
        </w:tc>
        <w:tc>
          <w:tcPr>
            <w:tcW w:w="957" w:type="dxa"/>
          </w:tcPr>
          <w:p w14:paraId="20C421A6" w14:textId="77777777" w:rsidR="00973A86" w:rsidRPr="00F02BE6" w:rsidRDefault="00973A86" w:rsidP="003E5D96">
            <w:pPr>
              <w:pStyle w:val="TF"/>
              <w:spacing w:after="0"/>
              <w:rPr>
                <w:lang w:eastAsia="en-US"/>
              </w:rPr>
            </w:pPr>
          </w:p>
        </w:tc>
        <w:tc>
          <w:tcPr>
            <w:tcW w:w="957" w:type="dxa"/>
          </w:tcPr>
          <w:p w14:paraId="1F4BB100" w14:textId="77777777" w:rsidR="00973A86" w:rsidRPr="00F02BE6" w:rsidRDefault="00973A86" w:rsidP="003E5D96">
            <w:pPr>
              <w:pStyle w:val="TF"/>
              <w:spacing w:after="0"/>
              <w:rPr>
                <w:lang w:eastAsia="en-US"/>
              </w:rPr>
            </w:pPr>
          </w:p>
        </w:tc>
        <w:tc>
          <w:tcPr>
            <w:tcW w:w="957" w:type="dxa"/>
          </w:tcPr>
          <w:p w14:paraId="35D222B8" w14:textId="77777777" w:rsidR="00973A86" w:rsidRPr="00F02BE6" w:rsidRDefault="00973A86" w:rsidP="003E5D96">
            <w:pPr>
              <w:pStyle w:val="TF"/>
              <w:spacing w:after="0"/>
              <w:rPr>
                <w:lang w:eastAsia="en-US"/>
              </w:rPr>
            </w:pPr>
          </w:p>
        </w:tc>
        <w:tc>
          <w:tcPr>
            <w:tcW w:w="957" w:type="dxa"/>
          </w:tcPr>
          <w:p w14:paraId="598ABEE4" w14:textId="77777777" w:rsidR="00973A86" w:rsidRPr="00F02BE6" w:rsidRDefault="00973A86" w:rsidP="003E5D96">
            <w:pPr>
              <w:pStyle w:val="TF"/>
              <w:spacing w:after="0"/>
              <w:rPr>
                <w:lang w:eastAsia="en-US"/>
              </w:rPr>
            </w:pPr>
          </w:p>
        </w:tc>
        <w:tc>
          <w:tcPr>
            <w:tcW w:w="957" w:type="dxa"/>
          </w:tcPr>
          <w:p w14:paraId="3ACA06B2" w14:textId="77777777" w:rsidR="00973A86" w:rsidRPr="00F02BE6" w:rsidRDefault="00973A86" w:rsidP="003E5D96">
            <w:pPr>
              <w:pStyle w:val="TF"/>
              <w:spacing w:after="0"/>
              <w:rPr>
                <w:lang w:eastAsia="en-US"/>
              </w:rPr>
            </w:pPr>
          </w:p>
        </w:tc>
        <w:tc>
          <w:tcPr>
            <w:tcW w:w="957" w:type="dxa"/>
          </w:tcPr>
          <w:p w14:paraId="736FBAA5" w14:textId="77777777" w:rsidR="00973A86" w:rsidRPr="00F02BE6" w:rsidRDefault="00973A86" w:rsidP="003E5D96">
            <w:pPr>
              <w:pStyle w:val="TAR"/>
            </w:pPr>
            <w:r w:rsidRPr="00F02BE6">
              <w:t>:</w:t>
            </w:r>
          </w:p>
        </w:tc>
        <w:tc>
          <w:tcPr>
            <w:tcW w:w="957" w:type="dxa"/>
          </w:tcPr>
          <w:p w14:paraId="20583FEF" w14:textId="77777777" w:rsidR="00973A86" w:rsidRPr="00F02BE6" w:rsidRDefault="00973A86" w:rsidP="003E5D96">
            <w:pPr>
              <w:pStyle w:val="TF"/>
              <w:spacing w:after="0"/>
              <w:rPr>
                <w:lang w:eastAsia="en-US"/>
              </w:rPr>
            </w:pPr>
          </w:p>
        </w:tc>
        <w:tc>
          <w:tcPr>
            <w:tcW w:w="957" w:type="dxa"/>
          </w:tcPr>
          <w:p w14:paraId="74996E31" w14:textId="77777777" w:rsidR="00973A86" w:rsidRPr="00F02BE6" w:rsidRDefault="00973A86" w:rsidP="003E5D96">
            <w:pPr>
              <w:pStyle w:val="TF"/>
              <w:spacing w:after="0"/>
              <w:rPr>
                <w:lang w:eastAsia="en-US"/>
              </w:rPr>
            </w:pPr>
          </w:p>
        </w:tc>
      </w:tr>
      <w:tr w:rsidR="00973A86" w:rsidRPr="00F02BE6" w14:paraId="0D2F770E"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584B8F6C" w14:textId="77777777" w:rsidR="00973A86" w:rsidRPr="00F02BE6" w:rsidRDefault="00973A86" w:rsidP="003E5D96">
            <w:pPr>
              <w:pStyle w:val="TF"/>
              <w:spacing w:after="0"/>
              <w:rPr>
                <w:lang w:eastAsia="en-US"/>
              </w:rPr>
            </w:pPr>
          </w:p>
        </w:tc>
        <w:tc>
          <w:tcPr>
            <w:tcW w:w="957" w:type="dxa"/>
          </w:tcPr>
          <w:p w14:paraId="65C9FA7F" w14:textId="77777777" w:rsidR="00973A86" w:rsidRPr="00F02BE6" w:rsidRDefault="00973A86" w:rsidP="003E5D96">
            <w:pPr>
              <w:pStyle w:val="TF"/>
              <w:spacing w:after="0"/>
              <w:rPr>
                <w:lang w:eastAsia="en-US"/>
              </w:rPr>
            </w:pPr>
          </w:p>
        </w:tc>
        <w:tc>
          <w:tcPr>
            <w:tcW w:w="957" w:type="dxa"/>
          </w:tcPr>
          <w:p w14:paraId="109BD94B" w14:textId="77777777" w:rsidR="00973A86" w:rsidRPr="00F02BE6" w:rsidRDefault="00973A86" w:rsidP="003E5D96">
            <w:pPr>
              <w:pStyle w:val="TF"/>
              <w:spacing w:after="0"/>
              <w:rPr>
                <w:lang w:eastAsia="en-US"/>
              </w:rPr>
            </w:pPr>
          </w:p>
        </w:tc>
        <w:tc>
          <w:tcPr>
            <w:tcW w:w="1914" w:type="dxa"/>
            <w:gridSpan w:val="2"/>
          </w:tcPr>
          <w:p w14:paraId="45EBCF16"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02746BB8" w14:textId="77777777" w:rsidR="00973A86" w:rsidRPr="00F02BE6" w:rsidRDefault="00973A86" w:rsidP="003E5D96">
            <w:pPr>
              <w:pStyle w:val="TF"/>
              <w:spacing w:after="0"/>
              <w:rPr>
                <w:lang w:eastAsia="en-US"/>
              </w:rPr>
            </w:pPr>
          </w:p>
        </w:tc>
        <w:tc>
          <w:tcPr>
            <w:tcW w:w="957" w:type="dxa"/>
          </w:tcPr>
          <w:p w14:paraId="47551476"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25FEC990" w14:textId="77777777" w:rsidR="00973A86" w:rsidRPr="00F02BE6" w:rsidRDefault="00973A86" w:rsidP="003E5D96">
            <w:pPr>
              <w:pStyle w:val="TF"/>
              <w:spacing w:after="0"/>
              <w:rPr>
                <w:lang w:eastAsia="en-US"/>
              </w:rPr>
            </w:pPr>
          </w:p>
        </w:tc>
        <w:tc>
          <w:tcPr>
            <w:tcW w:w="957" w:type="dxa"/>
            <w:tcBorders>
              <w:left w:val="nil"/>
            </w:tcBorders>
          </w:tcPr>
          <w:p w14:paraId="3A8769DC" w14:textId="77777777" w:rsidR="00973A86" w:rsidRPr="00F02BE6" w:rsidRDefault="00973A86" w:rsidP="003E5D96">
            <w:pPr>
              <w:pStyle w:val="TF"/>
              <w:spacing w:after="0"/>
              <w:rPr>
                <w:lang w:eastAsia="en-US"/>
              </w:rPr>
            </w:pPr>
          </w:p>
        </w:tc>
        <w:tc>
          <w:tcPr>
            <w:tcW w:w="957" w:type="dxa"/>
          </w:tcPr>
          <w:p w14:paraId="77F500E0" w14:textId="77777777" w:rsidR="00973A86" w:rsidRPr="00F02BE6" w:rsidRDefault="00973A86" w:rsidP="003E5D96">
            <w:pPr>
              <w:pStyle w:val="TF"/>
              <w:spacing w:after="0"/>
              <w:rPr>
                <w:lang w:eastAsia="en-US"/>
              </w:rPr>
            </w:pPr>
          </w:p>
        </w:tc>
      </w:tr>
      <w:tr w:rsidR="00973A86" w:rsidRPr="00F02BE6" w14:paraId="171034EB" w14:textId="77777777" w:rsidTr="003E5D96">
        <w:tblPrEx>
          <w:tblCellMar>
            <w:top w:w="0" w:type="dxa"/>
            <w:bottom w:w="0" w:type="dxa"/>
          </w:tblCellMar>
        </w:tblPrEx>
        <w:trPr>
          <w:jc w:val="center"/>
        </w:trPr>
        <w:tc>
          <w:tcPr>
            <w:tcW w:w="957" w:type="dxa"/>
            <w:tcBorders>
              <w:top w:val="single" w:sz="6" w:space="0" w:color="auto"/>
              <w:right w:val="single" w:sz="6" w:space="0" w:color="auto"/>
            </w:tcBorders>
          </w:tcPr>
          <w:p w14:paraId="70F71A4B" w14:textId="77777777" w:rsidR="00973A86" w:rsidRPr="00F02BE6" w:rsidRDefault="00973A86" w:rsidP="003E5D96">
            <w:pPr>
              <w:pStyle w:val="TF"/>
              <w:spacing w:after="0"/>
              <w:rPr>
                <w:lang w:eastAsia="en-US"/>
              </w:rPr>
            </w:pPr>
          </w:p>
        </w:tc>
        <w:tc>
          <w:tcPr>
            <w:tcW w:w="957" w:type="dxa"/>
            <w:tcBorders>
              <w:top w:val="single" w:sz="6" w:space="0" w:color="auto"/>
              <w:left w:val="nil"/>
              <w:bottom w:val="single" w:sz="6" w:space="0" w:color="auto"/>
            </w:tcBorders>
          </w:tcPr>
          <w:p w14:paraId="52B890A7"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0D92359B"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3D1F341B"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711EBD82"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43590BED"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4A2B6BEC" w14:textId="77777777" w:rsidR="00973A86" w:rsidRPr="00F02BE6" w:rsidRDefault="00973A86" w:rsidP="003E5D96">
            <w:pPr>
              <w:pStyle w:val="TF"/>
              <w:spacing w:after="0"/>
              <w:rPr>
                <w:lang w:eastAsia="en-US"/>
              </w:rPr>
            </w:pPr>
          </w:p>
        </w:tc>
        <w:tc>
          <w:tcPr>
            <w:tcW w:w="1914" w:type="dxa"/>
            <w:gridSpan w:val="2"/>
            <w:tcBorders>
              <w:left w:val="nil"/>
            </w:tcBorders>
          </w:tcPr>
          <w:p w14:paraId="7ED81AFE" w14:textId="77777777" w:rsidR="00973A86" w:rsidRPr="00F02BE6" w:rsidRDefault="00973A86" w:rsidP="003E5D96">
            <w:pPr>
              <w:pStyle w:val="TAL"/>
            </w:pPr>
            <w:r w:rsidRPr="00F02BE6">
              <w:rPr>
                <w:b/>
              </w:rPr>
              <w:t xml:space="preserve">  octet 26</w:t>
            </w:r>
          </w:p>
          <w:p w14:paraId="43906F72" w14:textId="77777777" w:rsidR="00973A86" w:rsidRPr="00F02BE6" w:rsidRDefault="00973A86" w:rsidP="003E5D96">
            <w:pPr>
              <w:pStyle w:val="TAL"/>
            </w:pPr>
          </w:p>
        </w:tc>
      </w:tr>
      <w:tr w:rsidR="00973A86" w:rsidRPr="00F02BE6" w14:paraId="433FC7B6" w14:textId="77777777" w:rsidTr="003E5D96">
        <w:tblPrEx>
          <w:tblCellMar>
            <w:top w:w="0" w:type="dxa"/>
            <w:bottom w:w="0" w:type="dxa"/>
          </w:tblCellMar>
        </w:tblPrEx>
        <w:trPr>
          <w:jc w:val="center"/>
        </w:trPr>
        <w:tc>
          <w:tcPr>
            <w:tcW w:w="957" w:type="dxa"/>
            <w:tcBorders>
              <w:top w:val="dotted" w:sz="4" w:space="0" w:color="auto"/>
            </w:tcBorders>
          </w:tcPr>
          <w:p w14:paraId="63CAE04E" w14:textId="77777777" w:rsidR="00973A86" w:rsidRPr="00F02BE6" w:rsidRDefault="00973A86" w:rsidP="003E5D96">
            <w:pPr>
              <w:pStyle w:val="TF"/>
              <w:spacing w:after="0"/>
              <w:rPr>
                <w:lang w:eastAsia="en-US"/>
              </w:rPr>
            </w:pPr>
          </w:p>
        </w:tc>
        <w:tc>
          <w:tcPr>
            <w:tcW w:w="957" w:type="dxa"/>
            <w:tcBorders>
              <w:top w:val="single" w:sz="6" w:space="0" w:color="auto"/>
            </w:tcBorders>
          </w:tcPr>
          <w:p w14:paraId="790BEE5E" w14:textId="77777777" w:rsidR="00973A86" w:rsidRPr="00F02BE6" w:rsidRDefault="00973A86" w:rsidP="003E5D96">
            <w:pPr>
              <w:pStyle w:val="TF"/>
              <w:spacing w:after="0"/>
              <w:rPr>
                <w:lang w:eastAsia="en-US"/>
              </w:rPr>
            </w:pPr>
          </w:p>
        </w:tc>
        <w:tc>
          <w:tcPr>
            <w:tcW w:w="957" w:type="dxa"/>
            <w:tcBorders>
              <w:top w:val="single" w:sz="6" w:space="0" w:color="auto"/>
            </w:tcBorders>
          </w:tcPr>
          <w:p w14:paraId="59C48AC7" w14:textId="77777777" w:rsidR="00973A86" w:rsidRPr="00F02BE6" w:rsidRDefault="00973A86" w:rsidP="003E5D96">
            <w:pPr>
              <w:pStyle w:val="TF"/>
              <w:spacing w:after="0"/>
              <w:rPr>
                <w:lang w:eastAsia="en-US"/>
              </w:rPr>
            </w:pPr>
          </w:p>
        </w:tc>
        <w:tc>
          <w:tcPr>
            <w:tcW w:w="1914" w:type="dxa"/>
            <w:gridSpan w:val="2"/>
            <w:tcBorders>
              <w:top w:val="single" w:sz="6" w:space="0" w:color="auto"/>
            </w:tcBorders>
          </w:tcPr>
          <w:p w14:paraId="640CCD3B" w14:textId="77777777" w:rsidR="00973A86" w:rsidRPr="00F02BE6" w:rsidRDefault="00973A86" w:rsidP="003E5D96">
            <w:pPr>
              <w:pStyle w:val="TF"/>
              <w:spacing w:after="0"/>
              <w:rPr>
                <w:sz w:val="22"/>
                <w:lang w:eastAsia="en-US"/>
              </w:rPr>
            </w:pPr>
          </w:p>
        </w:tc>
        <w:tc>
          <w:tcPr>
            <w:tcW w:w="957" w:type="dxa"/>
            <w:tcBorders>
              <w:top w:val="single" w:sz="6" w:space="0" w:color="auto"/>
              <w:right w:val="dotted" w:sz="4" w:space="0" w:color="auto"/>
            </w:tcBorders>
          </w:tcPr>
          <w:p w14:paraId="5A2A4193" w14:textId="77777777" w:rsidR="00973A86" w:rsidRPr="00F02BE6" w:rsidRDefault="00973A86" w:rsidP="003E5D96">
            <w:pPr>
              <w:pStyle w:val="TF"/>
              <w:spacing w:after="0"/>
              <w:rPr>
                <w:lang w:eastAsia="en-US"/>
              </w:rPr>
            </w:pPr>
          </w:p>
        </w:tc>
        <w:tc>
          <w:tcPr>
            <w:tcW w:w="957" w:type="dxa"/>
            <w:tcBorders>
              <w:top w:val="single" w:sz="6" w:space="0" w:color="auto"/>
              <w:left w:val="dotted" w:sz="4" w:space="0" w:color="auto"/>
              <w:bottom w:val="dotted" w:sz="4" w:space="0" w:color="auto"/>
            </w:tcBorders>
          </w:tcPr>
          <w:p w14:paraId="222288E2" w14:textId="77777777" w:rsidR="00973A86" w:rsidRPr="00F02BE6" w:rsidRDefault="00973A86" w:rsidP="003E5D96">
            <w:pPr>
              <w:pStyle w:val="TF"/>
              <w:spacing w:after="0"/>
              <w:rPr>
                <w:lang w:eastAsia="en-US"/>
              </w:rPr>
            </w:pPr>
          </w:p>
        </w:tc>
        <w:tc>
          <w:tcPr>
            <w:tcW w:w="957" w:type="dxa"/>
            <w:tcBorders>
              <w:top w:val="single" w:sz="6" w:space="0" w:color="auto"/>
              <w:bottom w:val="dotted" w:sz="4" w:space="0" w:color="auto"/>
              <w:right w:val="dotted" w:sz="4" w:space="0" w:color="auto"/>
            </w:tcBorders>
          </w:tcPr>
          <w:p w14:paraId="21EA0FD5"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2B6E2E07" w14:textId="77777777" w:rsidR="00973A86" w:rsidRPr="00F02BE6" w:rsidRDefault="00973A86" w:rsidP="003E5D96">
            <w:pPr>
              <w:pStyle w:val="TAL"/>
            </w:pPr>
            <w:r w:rsidRPr="00F02BE6">
              <w:rPr>
                <w:b/>
              </w:rPr>
              <w:t xml:space="preserve">  octet 27</w:t>
            </w:r>
          </w:p>
          <w:p w14:paraId="3CE89F9B" w14:textId="77777777" w:rsidR="00973A86" w:rsidRPr="00F02BE6" w:rsidRDefault="00973A86" w:rsidP="003E5D96">
            <w:pPr>
              <w:pStyle w:val="TAL"/>
              <w:rPr>
                <w:b/>
              </w:rPr>
            </w:pPr>
          </w:p>
        </w:tc>
      </w:tr>
    </w:tbl>
    <w:p w14:paraId="00DD791F" w14:textId="77777777" w:rsidR="00973A86" w:rsidRPr="00F02BE6" w:rsidRDefault="00973A86" w:rsidP="00973A86">
      <w:pPr>
        <w:pStyle w:val="NF"/>
      </w:pPr>
    </w:p>
    <w:p w14:paraId="4B7C523C" w14:textId="77777777" w:rsidR="00973A86" w:rsidRPr="00F02BE6" w:rsidRDefault="00973A86" w:rsidP="00973A86">
      <w:pPr>
        <w:pStyle w:val="NF"/>
      </w:pPr>
      <w:r w:rsidRPr="00F02BE6">
        <w:t>NOTE:</w:t>
      </w:r>
      <w:r w:rsidRPr="00F02BE6">
        <w:tab/>
        <w:t>The numbering convention specified in 3GPP TS 44.060 applies.</w:t>
      </w:r>
    </w:p>
    <w:p w14:paraId="7B6B9592" w14:textId="77777777" w:rsidR="00973A86" w:rsidRPr="00F02BE6" w:rsidRDefault="00973A86" w:rsidP="00973A86">
      <w:pPr>
        <w:pStyle w:val="NF"/>
      </w:pPr>
    </w:p>
    <w:p w14:paraId="6955FC2C" w14:textId="77777777" w:rsidR="00973A86" w:rsidRPr="00F02BE6" w:rsidRDefault="00973A86" w:rsidP="00973A86">
      <w:pPr>
        <w:pStyle w:val="TF"/>
      </w:pPr>
      <w:r w:rsidRPr="00F02BE6">
        <w:t>Figure 7.5a: PACCH downlink block format for MCS-0</w:t>
      </w:r>
    </w:p>
    <w:p w14:paraId="22B800D3" w14:textId="77777777" w:rsidR="00973A86" w:rsidRPr="00F02BE6" w:rsidRDefault="00973A86" w:rsidP="00973A86">
      <w:r w:rsidRPr="00F02BE6">
        <w:br w:type="page"/>
      </w:r>
      <w:r w:rsidRPr="00F02BE6">
        <w:lastRenderedPageBreak/>
        <w:t>EGPRS Packet Downlink Ack/Nack DLMC messages transmitted on the uplink PACCH may use CS-3 as an alternative block format when commanded by the network for a DLMC configuration (see 3GPP TS 44.060). In this case, the 315 bit blocks are used in the uplink in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74AC13B7" w14:textId="77777777" w:rsidTr="003E5D96">
        <w:tblPrEx>
          <w:tblCellMar>
            <w:top w:w="0" w:type="dxa"/>
            <w:bottom w:w="0" w:type="dxa"/>
          </w:tblCellMar>
        </w:tblPrEx>
        <w:trPr>
          <w:jc w:val="center"/>
        </w:trPr>
        <w:tc>
          <w:tcPr>
            <w:tcW w:w="7656" w:type="dxa"/>
            <w:gridSpan w:val="8"/>
          </w:tcPr>
          <w:p w14:paraId="08045428"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291D2A2C" w14:textId="77777777" w:rsidR="00973A86" w:rsidRPr="00F02BE6" w:rsidRDefault="00973A86" w:rsidP="003E5D96">
            <w:pPr>
              <w:pStyle w:val="TF"/>
              <w:spacing w:after="0"/>
              <w:rPr>
                <w:lang w:eastAsia="en-US"/>
              </w:rPr>
            </w:pPr>
          </w:p>
        </w:tc>
        <w:tc>
          <w:tcPr>
            <w:tcW w:w="957" w:type="dxa"/>
          </w:tcPr>
          <w:p w14:paraId="5EE790D5" w14:textId="77777777" w:rsidR="00973A86" w:rsidRPr="00F02BE6" w:rsidRDefault="00973A86" w:rsidP="003E5D96">
            <w:pPr>
              <w:pStyle w:val="TF"/>
              <w:spacing w:after="0"/>
              <w:rPr>
                <w:lang w:eastAsia="en-US"/>
              </w:rPr>
            </w:pPr>
          </w:p>
        </w:tc>
      </w:tr>
      <w:tr w:rsidR="00973A86" w:rsidRPr="00F02BE6" w14:paraId="7E8A6B74" w14:textId="77777777" w:rsidTr="003E5D96">
        <w:tblPrEx>
          <w:tblCellMar>
            <w:top w:w="0" w:type="dxa"/>
            <w:bottom w:w="0" w:type="dxa"/>
          </w:tblCellMar>
        </w:tblPrEx>
        <w:trPr>
          <w:jc w:val="center"/>
        </w:trPr>
        <w:tc>
          <w:tcPr>
            <w:tcW w:w="957" w:type="dxa"/>
          </w:tcPr>
          <w:p w14:paraId="087D599B" w14:textId="77777777" w:rsidR="00973A86" w:rsidRPr="00F02BE6" w:rsidRDefault="00973A86" w:rsidP="003E5D96">
            <w:pPr>
              <w:pStyle w:val="TF"/>
              <w:spacing w:after="0"/>
              <w:rPr>
                <w:lang w:eastAsia="en-US"/>
              </w:rPr>
            </w:pPr>
            <w:r w:rsidRPr="00F02BE6">
              <w:rPr>
                <w:lang w:eastAsia="en-US"/>
              </w:rPr>
              <w:t>8</w:t>
            </w:r>
          </w:p>
        </w:tc>
        <w:tc>
          <w:tcPr>
            <w:tcW w:w="957" w:type="dxa"/>
          </w:tcPr>
          <w:p w14:paraId="4BE3482E" w14:textId="77777777" w:rsidR="00973A86" w:rsidRPr="00F02BE6" w:rsidRDefault="00973A86" w:rsidP="003E5D96">
            <w:pPr>
              <w:pStyle w:val="TF"/>
              <w:spacing w:after="0"/>
              <w:rPr>
                <w:lang w:eastAsia="en-US"/>
              </w:rPr>
            </w:pPr>
            <w:r w:rsidRPr="00F02BE6">
              <w:rPr>
                <w:lang w:eastAsia="en-US"/>
              </w:rPr>
              <w:t>7</w:t>
            </w:r>
          </w:p>
        </w:tc>
        <w:tc>
          <w:tcPr>
            <w:tcW w:w="957" w:type="dxa"/>
          </w:tcPr>
          <w:p w14:paraId="6954E161" w14:textId="77777777" w:rsidR="00973A86" w:rsidRPr="00F02BE6" w:rsidRDefault="00973A86" w:rsidP="003E5D96">
            <w:pPr>
              <w:pStyle w:val="TF"/>
              <w:spacing w:after="0"/>
              <w:rPr>
                <w:lang w:eastAsia="en-US"/>
              </w:rPr>
            </w:pPr>
            <w:r w:rsidRPr="00F02BE6">
              <w:rPr>
                <w:lang w:eastAsia="en-US"/>
              </w:rPr>
              <w:t>6</w:t>
            </w:r>
          </w:p>
        </w:tc>
        <w:tc>
          <w:tcPr>
            <w:tcW w:w="957" w:type="dxa"/>
          </w:tcPr>
          <w:p w14:paraId="785729D1" w14:textId="77777777" w:rsidR="00973A86" w:rsidRPr="00F02BE6" w:rsidRDefault="00973A86" w:rsidP="003E5D96">
            <w:pPr>
              <w:pStyle w:val="TF"/>
              <w:spacing w:after="0"/>
              <w:rPr>
                <w:lang w:eastAsia="en-US"/>
              </w:rPr>
            </w:pPr>
            <w:r w:rsidRPr="00F02BE6">
              <w:rPr>
                <w:lang w:eastAsia="en-US"/>
              </w:rPr>
              <w:t>5</w:t>
            </w:r>
          </w:p>
        </w:tc>
        <w:tc>
          <w:tcPr>
            <w:tcW w:w="957" w:type="dxa"/>
          </w:tcPr>
          <w:p w14:paraId="42EC2020" w14:textId="77777777" w:rsidR="00973A86" w:rsidRPr="00F02BE6" w:rsidRDefault="00973A86" w:rsidP="003E5D96">
            <w:pPr>
              <w:pStyle w:val="TF"/>
              <w:spacing w:after="0"/>
              <w:rPr>
                <w:lang w:eastAsia="en-US"/>
              </w:rPr>
            </w:pPr>
            <w:r w:rsidRPr="00F02BE6">
              <w:rPr>
                <w:lang w:eastAsia="en-US"/>
              </w:rPr>
              <w:t>4</w:t>
            </w:r>
          </w:p>
        </w:tc>
        <w:tc>
          <w:tcPr>
            <w:tcW w:w="957" w:type="dxa"/>
          </w:tcPr>
          <w:p w14:paraId="7799465C" w14:textId="77777777" w:rsidR="00973A86" w:rsidRPr="00F02BE6" w:rsidRDefault="00973A86" w:rsidP="003E5D96">
            <w:pPr>
              <w:pStyle w:val="TF"/>
              <w:spacing w:after="0"/>
              <w:rPr>
                <w:lang w:eastAsia="en-US"/>
              </w:rPr>
            </w:pPr>
            <w:r w:rsidRPr="00F02BE6">
              <w:rPr>
                <w:lang w:eastAsia="en-US"/>
              </w:rPr>
              <w:t>3</w:t>
            </w:r>
          </w:p>
        </w:tc>
        <w:tc>
          <w:tcPr>
            <w:tcW w:w="957" w:type="dxa"/>
          </w:tcPr>
          <w:p w14:paraId="4E2D365A" w14:textId="77777777" w:rsidR="00973A86" w:rsidRPr="00F02BE6" w:rsidRDefault="00973A86" w:rsidP="003E5D96">
            <w:pPr>
              <w:pStyle w:val="TF"/>
              <w:spacing w:after="0"/>
              <w:rPr>
                <w:lang w:eastAsia="en-US"/>
              </w:rPr>
            </w:pPr>
            <w:r w:rsidRPr="00F02BE6">
              <w:rPr>
                <w:lang w:eastAsia="en-US"/>
              </w:rPr>
              <w:t>2</w:t>
            </w:r>
          </w:p>
        </w:tc>
        <w:tc>
          <w:tcPr>
            <w:tcW w:w="957" w:type="dxa"/>
          </w:tcPr>
          <w:p w14:paraId="378AE925" w14:textId="77777777" w:rsidR="00973A86" w:rsidRPr="00F02BE6" w:rsidRDefault="00973A86" w:rsidP="003E5D96">
            <w:pPr>
              <w:pStyle w:val="TF"/>
              <w:spacing w:after="0"/>
              <w:rPr>
                <w:lang w:eastAsia="en-US"/>
              </w:rPr>
            </w:pPr>
            <w:r w:rsidRPr="00F02BE6">
              <w:rPr>
                <w:lang w:eastAsia="en-US"/>
              </w:rPr>
              <w:t>1</w:t>
            </w:r>
          </w:p>
        </w:tc>
        <w:tc>
          <w:tcPr>
            <w:tcW w:w="957" w:type="dxa"/>
          </w:tcPr>
          <w:p w14:paraId="671F1119" w14:textId="77777777" w:rsidR="00973A86" w:rsidRPr="00F02BE6" w:rsidRDefault="00973A86" w:rsidP="003E5D96">
            <w:pPr>
              <w:pStyle w:val="TF"/>
              <w:spacing w:after="0"/>
              <w:rPr>
                <w:lang w:eastAsia="en-US"/>
              </w:rPr>
            </w:pPr>
          </w:p>
        </w:tc>
        <w:tc>
          <w:tcPr>
            <w:tcW w:w="957" w:type="dxa"/>
          </w:tcPr>
          <w:p w14:paraId="2DDFD210" w14:textId="77777777" w:rsidR="00973A86" w:rsidRPr="00F02BE6" w:rsidRDefault="00973A86" w:rsidP="003E5D96">
            <w:pPr>
              <w:pStyle w:val="TF"/>
              <w:spacing w:after="0"/>
              <w:rPr>
                <w:lang w:eastAsia="en-US"/>
              </w:rPr>
            </w:pPr>
          </w:p>
        </w:tc>
      </w:tr>
      <w:tr w:rsidR="00973A86" w:rsidRPr="00F02BE6" w14:paraId="5C444139"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1F493176" w14:textId="77777777" w:rsidR="00973A86" w:rsidRPr="00F02BE6" w:rsidRDefault="00973A86" w:rsidP="003E5D96">
            <w:pPr>
              <w:pStyle w:val="TF"/>
              <w:spacing w:after="0"/>
              <w:rPr>
                <w:lang w:eastAsia="en-US"/>
              </w:rPr>
            </w:pPr>
          </w:p>
        </w:tc>
        <w:tc>
          <w:tcPr>
            <w:tcW w:w="957" w:type="dxa"/>
            <w:tcBorders>
              <w:left w:val="nil"/>
            </w:tcBorders>
          </w:tcPr>
          <w:p w14:paraId="55FB3A22"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21F20205" w14:textId="77777777" w:rsidR="00973A86" w:rsidRPr="00F02BE6" w:rsidRDefault="00973A86" w:rsidP="003E5D96">
            <w:pPr>
              <w:pStyle w:val="TF"/>
              <w:spacing w:after="0"/>
              <w:rPr>
                <w:lang w:eastAsia="en-US"/>
              </w:rPr>
            </w:pPr>
          </w:p>
        </w:tc>
      </w:tr>
      <w:tr w:rsidR="00973A86" w:rsidRPr="00F02BE6" w14:paraId="1EA40B8B" w14:textId="77777777" w:rsidTr="003E5D96">
        <w:tblPrEx>
          <w:tblCellMar>
            <w:top w:w="0" w:type="dxa"/>
            <w:bottom w:w="0" w:type="dxa"/>
          </w:tblCellMar>
        </w:tblPrEx>
        <w:trPr>
          <w:jc w:val="center"/>
        </w:trPr>
        <w:tc>
          <w:tcPr>
            <w:tcW w:w="957" w:type="dxa"/>
            <w:tcBorders>
              <w:left w:val="single" w:sz="6" w:space="0" w:color="auto"/>
            </w:tcBorders>
          </w:tcPr>
          <w:p w14:paraId="41870584"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73EB82AD"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2D010C01" w14:textId="77777777" w:rsidR="00973A86" w:rsidRPr="00F02BE6" w:rsidRDefault="00973A86" w:rsidP="003E5D96">
            <w:pPr>
              <w:pStyle w:val="TF"/>
              <w:spacing w:after="0"/>
              <w:rPr>
                <w:lang w:eastAsia="en-US"/>
              </w:rPr>
            </w:pPr>
          </w:p>
        </w:tc>
        <w:tc>
          <w:tcPr>
            <w:tcW w:w="1914" w:type="dxa"/>
            <w:gridSpan w:val="2"/>
          </w:tcPr>
          <w:p w14:paraId="1C363E3C" w14:textId="77777777" w:rsidR="00973A86" w:rsidRPr="00F02BE6" w:rsidRDefault="00973A86" w:rsidP="003E5D96">
            <w:pPr>
              <w:pStyle w:val="TF"/>
              <w:spacing w:after="0"/>
              <w:rPr>
                <w:lang w:eastAsia="en-US"/>
              </w:rPr>
            </w:pPr>
            <w:r w:rsidRPr="00F02BE6">
              <w:rPr>
                <w:sz w:val="22"/>
                <w:lang w:eastAsia="en-US"/>
              </w:rPr>
              <w:t>315</w:t>
            </w:r>
          </w:p>
        </w:tc>
        <w:tc>
          <w:tcPr>
            <w:tcW w:w="957" w:type="dxa"/>
            <w:tcBorders>
              <w:bottom w:val="single" w:sz="6" w:space="0" w:color="auto"/>
            </w:tcBorders>
          </w:tcPr>
          <w:p w14:paraId="67FE3C4A"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F5BE170" w14:textId="77777777" w:rsidR="00973A86" w:rsidRPr="00F02BE6" w:rsidRDefault="00973A86" w:rsidP="003E5D96">
            <w:pPr>
              <w:pStyle w:val="TF"/>
              <w:spacing w:after="0"/>
              <w:rPr>
                <w:lang w:eastAsia="en-US"/>
              </w:rPr>
            </w:pPr>
          </w:p>
        </w:tc>
        <w:tc>
          <w:tcPr>
            <w:tcW w:w="957" w:type="dxa"/>
            <w:tcBorders>
              <w:right w:val="single" w:sz="6" w:space="0" w:color="auto"/>
            </w:tcBorders>
          </w:tcPr>
          <w:p w14:paraId="22E45783" w14:textId="77777777" w:rsidR="00973A86" w:rsidRPr="00F02BE6" w:rsidRDefault="00973A86" w:rsidP="003E5D96">
            <w:pPr>
              <w:pStyle w:val="TF"/>
              <w:spacing w:after="0"/>
              <w:rPr>
                <w:lang w:eastAsia="en-US"/>
              </w:rPr>
            </w:pPr>
          </w:p>
        </w:tc>
        <w:tc>
          <w:tcPr>
            <w:tcW w:w="957" w:type="dxa"/>
            <w:tcBorders>
              <w:left w:val="nil"/>
            </w:tcBorders>
          </w:tcPr>
          <w:p w14:paraId="2CFDFD8E" w14:textId="77777777" w:rsidR="00973A86" w:rsidRPr="00F02BE6" w:rsidRDefault="00973A86" w:rsidP="003E5D96">
            <w:pPr>
              <w:pStyle w:val="TF"/>
              <w:spacing w:after="0"/>
              <w:rPr>
                <w:lang w:eastAsia="en-US"/>
              </w:rPr>
            </w:pPr>
          </w:p>
        </w:tc>
        <w:tc>
          <w:tcPr>
            <w:tcW w:w="957" w:type="dxa"/>
            <w:tcBorders>
              <w:left w:val="nil"/>
            </w:tcBorders>
          </w:tcPr>
          <w:p w14:paraId="26F4F692" w14:textId="77777777" w:rsidR="00973A86" w:rsidRPr="00F02BE6" w:rsidRDefault="00973A86" w:rsidP="003E5D96">
            <w:pPr>
              <w:pStyle w:val="TF"/>
              <w:spacing w:after="0"/>
              <w:rPr>
                <w:lang w:eastAsia="en-US"/>
              </w:rPr>
            </w:pPr>
          </w:p>
        </w:tc>
      </w:tr>
      <w:tr w:rsidR="00973A86" w:rsidRPr="00F02BE6" w14:paraId="65E14FCE"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165B986F" w14:textId="77777777" w:rsidR="00973A86" w:rsidRPr="00F02BE6" w:rsidRDefault="00973A86" w:rsidP="003E5D96">
            <w:pPr>
              <w:pStyle w:val="TF"/>
              <w:spacing w:after="0"/>
              <w:rPr>
                <w:lang w:eastAsia="en-US"/>
              </w:rPr>
            </w:pPr>
          </w:p>
        </w:tc>
        <w:tc>
          <w:tcPr>
            <w:tcW w:w="957" w:type="dxa"/>
          </w:tcPr>
          <w:p w14:paraId="52F391FF" w14:textId="77777777" w:rsidR="00973A86" w:rsidRPr="00F02BE6" w:rsidRDefault="00973A86" w:rsidP="003E5D96">
            <w:pPr>
              <w:pStyle w:val="TF"/>
              <w:spacing w:after="0"/>
              <w:rPr>
                <w:lang w:eastAsia="en-US"/>
              </w:rPr>
            </w:pPr>
          </w:p>
        </w:tc>
        <w:tc>
          <w:tcPr>
            <w:tcW w:w="957" w:type="dxa"/>
          </w:tcPr>
          <w:p w14:paraId="6534BBE6" w14:textId="77777777" w:rsidR="00973A86" w:rsidRPr="00F02BE6" w:rsidRDefault="00973A86" w:rsidP="003E5D96">
            <w:pPr>
              <w:pStyle w:val="TF"/>
              <w:spacing w:after="0"/>
              <w:rPr>
                <w:lang w:eastAsia="en-US"/>
              </w:rPr>
            </w:pPr>
          </w:p>
        </w:tc>
        <w:tc>
          <w:tcPr>
            <w:tcW w:w="1914" w:type="dxa"/>
            <w:gridSpan w:val="2"/>
          </w:tcPr>
          <w:p w14:paraId="331965B6"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705FB3F5" w14:textId="77777777" w:rsidR="00973A86" w:rsidRPr="00F02BE6" w:rsidRDefault="00973A86" w:rsidP="003E5D96">
            <w:pPr>
              <w:pStyle w:val="TF"/>
              <w:spacing w:after="0"/>
              <w:rPr>
                <w:lang w:eastAsia="en-US"/>
              </w:rPr>
            </w:pPr>
          </w:p>
        </w:tc>
        <w:tc>
          <w:tcPr>
            <w:tcW w:w="957" w:type="dxa"/>
          </w:tcPr>
          <w:p w14:paraId="2287AABA"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49AD6AA0" w14:textId="77777777" w:rsidR="00973A86" w:rsidRPr="00F02BE6" w:rsidRDefault="00973A86" w:rsidP="003E5D96">
            <w:pPr>
              <w:pStyle w:val="TF"/>
              <w:spacing w:after="0"/>
              <w:rPr>
                <w:lang w:eastAsia="en-US"/>
              </w:rPr>
            </w:pPr>
          </w:p>
        </w:tc>
        <w:tc>
          <w:tcPr>
            <w:tcW w:w="1914" w:type="dxa"/>
            <w:gridSpan w:val="2"/>
            <w:tcBorders>
              <w:left w:val="nil"/>
            </w:tcBorders>
          </w:tcPr>
          <w:p w14:paraId="1CE059CA" w14:textId="77777777" w:rsidR="00973A86" w:rsidRPr="00F02BE6" w:rsidRDefault="00973A86" w:rsidP="003E5D96">
            <w:pPr>
              <w:pStyle w:val="TF"/>
              <w:spacing w:after="0"/>
              <w:rPr>
                <w:lang w:eastAsia="en-US"/>
              </w:rPr>
            </w:pPr>
          </w:p>
        </w:tc>
      </w:tr>
      <w:tr w:rsidR="00973A86" w:rsidRPr="00F02BE6" w14:paraId="1D060ACE" w14:textId="77777777" w:rsidTr="003E5D96">
        <w:tblPrEx>
          <w:tblCellMar>
            <w:top w:w="0" w:type="dxa"/>
            <w:bottom w:w="0" w:type="dxa"/>
          </w:tblCellMar>
        </w:tblPrEx>
        <w:trPr>
          <w:jc w:val="center"/>
        </w:trPr>
        <w:tc>
          <w:tcPr>
            <w:tcW w:w="957" w:type="dxa"/>
          </w:tcPr>
          <w:p w14:paraId="0FBF7F3C" w14:textId="77777777" w:rsidR="00973A86" w:rsidRPr="00F02BE6" w:rsidRDefault="00973A86" w:rsidP="003E5D96">
            <w:pPr>
              <w:pStyle w:val="TAL"/>
            </w:pPr>
            <w:r w:rsidRPr="00F02BE6">
              <w:t>:</w:t>
            </w:r>
          </w:p>
        </w:tc>
        <w:tc>
          <w:tcPr>
            <w:tcW w:w="957" w:type="dxa"/>
          </w:tcPr>
          <w:p w14:paraId="4080DBC4" w14:textId="77777777" w:rsidR="00973A86" w:rsidRPr="00F02BE6" w:rsidRDefault="00973A86" w:rsidP="003E5D96">
            <w:pPr>
              <w:pStyle w:val="TF"/>
              <w:spacing w:after="0"/>
              <w:rPr>
                <w:lang w:eastAsia="en-US"/>
              </w:rPr>
            </w:pPr>
          </w:p>
        </w:tc>
        <w:tc>
          <w:tcPr>
            <w:tcW w:w="957" w:type="dxa"/>
          </w:tcPr>
          <w:p w14:paraId="2A7BC62C" w14:textId="77777777" w:rsidR="00973A86" w:rsidRPr="00F02BE6" w:rsidRDefault="00973A86" w:rsidP="003E5D96">
            <w:pPr>
              <w:pStyle w:val="TF"/>
              <w:spacing w:after="0"/>
              <w:rPr>
                <w:lang w:eastAsia="en-US"/>
              </w:rPr>
            </w:pPr>
          </w:p>
        </w:tc>
        <w:tc>
          <w:tcPr>
            <w:tcW w:w="957" w:type="dxa"/>
          </w:tcPr>
          <w:p w14:paraId="696E42E6" w14:textId="77777777" w:rsidR="00973A86" w:rsidRPr="00F02BE6" w:rsidRDefault="00973A86" w:rsidP="003E5D96">
            <w:pPr>
              <w:pStyle w:val="TF"/>
              <w:spacing w:after="0"/>
              <w:rPr>
                <w:lang w:eastAsia="en-US"/>
              </w:rPr>
            </w:pPr>
          </w:p>
        </w:tc>
        <w:tc>
          <w:tcPr>
            <w:tcW w:w="957" w:type="dxa"/>
          </w:tcPr>
          <w:p w14:paraId="4609653E" w14:textId="77777777" w:rsidR="00973A86" w:rsidRPr="00F02BE6" w:rsidRDefault="00973A86" w:rsidP="003E5D96">
            <w:pPr>
              <w:pStyle w:val="TF"/>
              <w:spacing w:after="0"/>
              <w:rPr>
                <w:lang w:eastAsia="en-US"/>
              </w:rPr>
            </w:pPr>
          </w:p>
        </w:tc>
        <w:tc>
          <w:tcPr>
            <w:tcW w:w="957" w:type="dxa"/>
          </w:tcPr>
          <w:p w14:paraId="717DE6BE" w14:textId="77777777" w:rsidR="00973A86" w:rsidRPr="00F02BE6" w:rsidRDefault="00973A86" w:rsidP="003E5D96">
            <w:pPr>
              <w:pStyle w:val="TF"/>
              <w:spacing w:after="0"/>
              <w:rPr>
                <w:lang w:eastAsia="en-US"/>
              </w:rPr>
            </w:pPr>
          </w:p>
        </w:tc>
        <w:tc>
          <w:tcPr>
            <w:tcW w:w="957" w:type="dxa"/>
          </w:tcPr>
          <w:p w14:paraId="060A0475" w14:textId="77777777" w:rsidR="00973A86" w:rsidRPr="00F02BE6" w:rsidRDefault="00973A86" w:rsidP="003E5D96">
            <w:pPr>
              <w:pStyle w:val="TF"/>
              <w:spacing w:after="0"/>
              <w:rPr>
                <w:lang w:eastAsia="en-US"/>
              </w:rPr>
            </w:pPr>
          </w:p>
        </w:tc>
        <w:tc>
          <w:tcPr>
            <w:tcW w:w="957" w:type="dxa"/>
          </w:tcPr>
          <w:p w14:paraId="4959B2AD" w14:textId="77777777" w:rsidR="00973A86" w:rsidRPr="00F02BE6" w:rsidRDefault="00973A86" w:rsidP="003E5D96">
            <w:pPr>
              <w:pStyle w:val="TAR"/>
            </w:pPr>
            <w:r w:rsidRPr="00F02BE6">
              <w:t>:</w:t>
            </w:r>
          </w:p>
        </w:tc>
        <w:tc>
          <w:tcPr>
            <w:tcW w:w="957" w:type="dxa"/>
          </w:tcPr>
          <w:p w14:paraId="11287D34" w14:textId="77777777" w:rsidR="00973A86" w:rsidRPr="00F02BE6" w:rsidRDefault="00973A86" w:rsidP="003E5D96">
            <w:pPr>
              <w:pStyle w:val="TF"/>
              <w:spacing w:after="0"/>
              <w:rPr>
                <w:lang w:eastAsia="en-US"/>
              </w:rPr>
            </w:pPr>
          </w:p>
        </w:tc>
        <w:tc>
          <w:tcPr>
            <w:tcW w:w="957" w:type="dxa"/>
          </w:tcPr>
          <w:p w14:paraId="5957EC03" w14:textId="77777777" w:rsidR="00973A86" w:rsidRPr="00F02BE6" w:rsidRDefault="00973A86" w:rsidP="003E5D96">
            <w:pPr>
              <w:pStyle w:val="TF"/>
              <w:spacing w:after="0"/>
              <w:rPr>
                <w:lang w:eastAsia="en-US"/>
              </w:rPr>
            </w:pPr>
          </w:p>
        </w:tc>
      </w:tr>
      <w:tr w:rsidR="00973A86" w:rsidRPr="00F02BE6" w14:paraId="620690FA" w14:textId="77777777" w:rsidTr="003E5D96">
        <w:tblPrEx>
          <w:tblCellMar>
            <w:top w:w="0" w:type="dxa"/>
            <w:bottom w:w="0" w:type="dxa"/>
          </w:tblCellMar>
        </w:tblPrEx>
        <w:trPr>
          <w:jc w:val="center"/>
        </w:trPr>
        <w:tc>
          <w:tcPr>
            <w:tcW w:w="957" w:type="dxa"/>
          </w:tcPr>
          <w:p w14:paraId="0BD940E7" w14:textId="77777777" w:rsidR="00973A86" w:rsidRPr="00F02BE6" w:rsidRDefault="00973A86" w:rsidP="003E5D96">
            <w:pPr>
              <w:pStyle w:val="TAL"/>
            </w:pPr>
            <w:r w:rsidRPr="00F02BE6">
              <w:t>:</w:t>
            </w:r>
          </w:p>
        </w:tc>
        <w:tc>
          <w:tcPr>
            <w:tcW w:w="957" w:type="dxa"/>
          </w:tcPr>
          <w:p w14:paraId="289B9D02" w14:textId="77777777" w:rsidR="00973A86" w:rsidRPr="00F02BE6" w:rsidRDefault="00973A86" w:rsidP="003E5D96">
            <w:pPr>
              <w:pStyle w:val="TF"/>
              <w:spacing w:after="0"/>
              <w:rPr>
                <w:lang w:eastAsia="en-US"/>
              </w:rPr>
            </w:pPr>
          </w:p>
        </w:tc>
        <w:tc>
          <w:tcPr>
            <w:tcW w:w="957" w:type="dxa"/>
          </w:tcPr>
          <w:p w14:paraId="74E32D51" w14:textId="77777777" w:rsidR="00973A86" w:rsidRPr="00F02BE6" w:rsidRDefault="00973A86" w:rsidP="003E5D96">
            <w:pPr>
              <w:pStyle w:val="TF"/>
              <w:spacing w:after="0"/>
              <w:rPr>
                <w:lang w:eastAsia="en-US"/>
              </w:rPr>
            </w:pPr>
          </w:p>
        </w:tc>
        <w:tc>
          <w:tcPr>
            <w:tcW w:w="957" w:type="dxa"/>
          </w:tcPr>
          <w:p w14:paraId="4A4E633A" w14:textId="77777777" w:rsidR="00973A86" w:rsidRPr="00F02BE6" w:rsidRDefault="00973A86" w:rsidP="003E5D96">
            <w:pPr>
              <w:pStyle w:val="TF"/>
              <w:spacing w:after="0"/>
              <w:rPr>
                <w:lang w:eastAsia="en-US"/>
              </w:rPr>
            </w:pPr>
          </w:p>
        </w:tc>
        <w:tc>
          <w:tcPr>
            <w:tcW w:w="957" w:type="dxa"/>
          </w:tcPr>
          <w:p w14:paraId="3C418A01" w14:textId="77777777" w:rsidR="00973A86" w:rsidRPr="00F02BE6" w:rsidRDefault="00973A86" w:rsidP="003E5D96">
            <w:pPr>
              <w:pStyle w:val="TF"/>
              <w:spacing w:after="0"/>
              <w:rPr>
                <w:lang w:eastAsia="en-US"/>
              </w:rPr>
            </w:pPr>
          </w:p>
        </w:tc>
        <w:tc>
          <w:tcPr>
            <w:tcW w:w="957" w:type="dxa"/>
          </w:tcPr>
          <w:p w14:paraId="39580B5A" w14:textId="77777777" w:rsidR="00973A86" w:rsidRPr="00F02BE6" w:rsidRDefault="00973A86" w:rsidP="003E5D96">
            <w:pPr>
              <w:pStyle w:val="TF"/>
              <w:spacing w:after="0"/>
              <w:rPr>
                <w:lang w:eastAsia="en-US"/>
              </w:rPr>
            </w:pPr>
          </w:p>
        </w:tc>
        <w:tc>
          <w:tcPr>
            <w:tcW w:w="957" w:type="dxa"/>
          </w:tcPr>
          <w:p w14:paraId="01B83E03" w14:textId="77777777" w:rsidR="00973A86" w:rsidRPr="00F02BE6" w:rsidRDefault="00973A86" w:rsidP="003E5D96">
            <w:pPr>
              <w:pStyle w:val="TF"/>
              <w:spacing w:after="0"/>
              <w:rPr>
                <w:lang w:eastAsia="en-US"/>
              </w:rPr>
            </w:pPr>
          </w:p>
        </w:tc>
        <w:tc>
          <w:tcPr>
            <w:tcW w:w="957" w:type="dxa"/>
          </w:tcPr>
          <w:p w14:paraId="142FA30D" w14:textId="77777777" w:rsidR="00973A86" w:rsidRPr="00F02BE6" w:rsidRDefault="00973A86" w:rsidP="003E5D96">
            <w:pPr>
              <w:pStyle w:val="TAR"/>
            </w:pPr>
            <w:r w:rsidRPr="00F02BE6">
              <w:t>:</w:t>
            </w:r>
          </w:p>
        </w:tc>
        <w:tc>
          <w:tcPr>
            <w:tcW w:w="957" w:type="dxa"/>
          </w:tcPr>
          <w:p w14:paraId="028EF8C7" w14:textId="77777777" w:rsidR="00973A86" w:rsidRPr="00F02BE6" w:rsidRDefault="00973A86" w:rsidP="003E5D96">
            <w:pPr>
              <w:pStyle w:val="TF"/>
              <w:spacing w:after="0"/>
              <w:rPr>
                <w:lang w:eastAsia="en-US"/>
              </w:rPr>
            </w:pPr>
          </w:p>
        </w:tc>
        <w:tc>
          <w:tcPr>
            <w:tcW w:w="957" w:type="dxa"/>
          </w:tcPr>
          <w:p w14:paraId="41EAA69C" w14:textId="77777777" w:rsidR="00973A86" w:rsidRPr="00F02BE6" w:rsidRDefault="00973A86" w:rsidP="003E5D96">
            <w:pPr>
              <w:pStyle w:val="TF"/>
              <w:spacing w:after="0"/>
              <w:rPr>
                <w:lang w:eastAsia="en-US"/>
              </w:rPr>
            </w:pPr>
          </w:p>
        </w:tc>
      </w:tr>
      <w:tr w:rsidR="00973A86" w:rsidRPr="00F02BE6" w14:paraId="5B7CF905" w14:textId="77777777" w:rsidTr="003E5D96">
        <w:tblPrEx>
          <w:tblCellMar>
            <w:top w:w="0" w:type="dxa"/>
            <w:bottom w:w="0" w:type="dxa"/>
          </w:tblCellMar>
        </w:tblPrEx>
        <w:trPr>
          <w:jc w:val="center"/>
        </w:trPr>
        <w:tc>
          <w:tcPr>
            <w:tcW w:w="957" w:type="dxa"/>
          </w:tcPr>
          <w:p w14:paraId="30F4C3A7" w14:textId="77777777" w:rsidR="00973A86" w:rsidRPr="00F02BE6" w:rsidRDefault="00973A86" w:rsidP="003E5D96">
            <w:pPr>
              <w:pStyle w:val="TAL"/>
            </w:pPr>
            <w:r w:rsidRPr="00F02BE6">
              <w:t>:</w:t>
            </w:r>
          </w:p>
        </w:tc>
        <w:tc>
          <w:tcPr>
            <w:tcW w:w="957" w:type="dxa"/>
          </w:tcPr>
          <w:p w14:paraId="3902A8AC" w14:textId="77777777" w:rsidR="00973A86" w:rsidRPr="00F02BE6" w:rsidRDefault="00973A86" w:rsidP="003E5D96">
            <w:pPr>
              <w:pStyle w:val="TF"/>
              <w:spacing w:after="0"/>
              <w:rPr>
                <w:lang w:eastAsia="en-US"/>
              </w:rPr>
            </w:pPr>
          </w:p>
        </w:tc>
        <w:tc>
          <w:tcPr>
            <w:tcW w:w="957" w:type="dxa"/>
          </w:tcPr>
          <w:p w14:paraId="360DA181" w14:textId="77777777" w:rsidR="00973A86" w:rsidRPr="00F02BE6" w:rsidRDefault="00973A86" w:rsidP="003E5D96">
            <w:pPr>
              <w:pStyle w:val="TF"/>
              <w:spacing w:after="0"/>
              <w:rPr>
                <w:lang w:eastAsia="en-US"/>
              </w:rPr>
            </w:pPr>
          </w:p>
        </w:tc>
        <w:tc>
          <w:tcPr>
            <w:tcW w:w="957" w:type="dxa"/>
          </w:tcPr>
          <w:p w14:paraId="43F9B598" w14:textId="77777777" w:rsidR="00973A86" w:rsidRPr="00F02BE6" w:rsidRDefault="00973A86" w:rsidP="003E5D96">
            <w:pPr>
              <w:pStyle w:val="TF"/>
              <w:spacing w:after="0"/>
              <w:rPr>
                <w:lang w:eastAsia="en-US"/>
              </w:rPr>
            </w:pPr>
          </w:p>
        </w:tc>
        <w:tc>
          <w:tcPr>
            <w:tcW w:w="957" w:type="dxa"/>
          </w:tcPr>
          <w:p w14:paraId="5DB858FD" w14:textId="77777777" w:rsidR="00973A86" w:rsidRPr="00F02BE6" w:rsidRDefault="00973A86" w:rsidP="003E5D96">
            <w:pPr>
              <w:pStyle w:val="TF"/>
              <w:spacing w:after="0"/>
              <w:rPr>
                <w:lang w:eastAsia="en-US"/>
              </w:rPr>
            </w:pPr>
          </w:p>
        </w:tc>
        <w:tc>
          <w:tcPr>
            <w:tcW w:w="957" w:type="dxa"/>
          </w:tcPr>
          <w:p w14:paraId="043ADAC6" w14:textId="77777777" w:rsidR="00973A86" w:rsidRPr="00F02BE6" w:rsidRDefault="00973A86" w:rsidP="003E5D96">
            <w:pPr>
              <w:pStyle w:val="TF"/>
              <w:spacing w:after="0"/>
              <w:rPr>
                <w:lang w:eastAsia="en-US"/>
              </w:rPr>
            </w:pPr>
          </w:p>
        </w:tc>
        <w:tc>
          <w:tcPr>
            <w:tcW w:w="957" w:type="dxa"/>
          </w:tcPr>
          <w:p w14:paraId="60E790E1" w14:textId="77777777" w:rsidR="00973A86" w:rsidRPr="00F02BE6" w:rsidRDefault="00973A86" w:rsidP="003E5D96">
            <w:pPr>
              <w:pStyle w:val="TF"/>
              <w:spacing w:after="0"/>
              <w:rPr>
                <w:lang w:eastAsia="en-US"/>
              </w:rPr>
            </w:pPr>
          </w:p>
        </w:tc>
        <w:tc>
          <w:tcPr>
            <w:tcW w:w="957" w:type="dxa"/>
          </w:tcPr>
          <w:p w14:paraId="2EADF55C" w14:textId="77777777" w:rsidR="00973A86" w:rsidRPr="00F02BE6" w:rsidRDefault="00973A86" w:rsidP="003E5D96">
            <w:pPr>
              <w:pStyle w:val="TAR"/>
            </w:pPr>
            <w:r w:rsidRPr="00F02BE6">
              <w:t>:</w:t>
            </w:r>
          </w:p>
        </w:tc>
        <w:tc>
          <w:tcPr>
            <w:tcW w:w="957" w:type="dxa"/>
          </w:tcPr>
          <w:p w14:paraId="62AA9A4B" w14:textId="77777777" w:rsidR="00973A86" w:rsidRPr="00F02BE6" w:rsidRDefault="00973A86" w:rsidP="003E5D96">
            <w:pPr>
              <w:pStyle w:val="TF"/>
              <w:spacing w:after="0"/>
              <w:rPr>
                <w:lang w:eastAsia="en-US"/>
              </w:rPr>
            </w:pPr>
          </w:p>
        </w:tc>
        <w:tc>
          <w:tcPr>
            <w:tcW w:w="957" w:type="dxa"/>
          </w:tcPr>
          <w:p w14:paraId="45EE2136" w14:textId="77777777" w:rsidR="00973A86" w:rsidRPr="00F02BE6" w:rsidRDefault="00973A86" w:rsidP="003E5D96">
            <w:pPr>
              <w:pStyle w:val="TF"/>
              <w:spacing w:after="0"/>
              <w:rPr>
                <w:lang w:eastAsia="en-US"/>
              </w:rPr>
            </w:pPr>
          </w:p>
        </w:tc>
      </w:tr>
      <w:tr w:rsidR="00973A86" w:rsidRPr="00F02BE6" w14:paraId="4F92CE18" w14:textId="77777777" w:rsidTr="003E5D96">
        <w:tblPrEx>
          <w:tblCellMar>
            <w:top w:w="0" w:type="dxa"/>
            <w:bottom w:w="0" w:type="dxa"/>
          </w:tblCellMar>
        </w:tblPrEx>
        <w:trPr>
          <w:jc w:val="center"/>
        </w:trPr>
        <w:tc>
          <w:tcPr>
            <w:tcW w:w="957" w:type="dxa"/>
            <w:tcBorders>
              <w:left w:val="single" w:sz="6" w:space="0" w:color="auto"/>
            </w:tcBorders>
          </w:tcPr>
          <w:p w14:paraId="646A1DF0" w14:textId="77777777" w:rsidR="00973A86" w:rsidRPr="00F02BE6" w:rsidRDefault="00973A86" w:rsidP="003E5D96">
            <w:pPr>
              <w:pStyle w:val="TF"/>
              <w:spacing w:after="0"/>
              <w:rPr>
                <w:lang w:eastAsia="en-US"/>
              </w:rPr>
            </w:pPr>
          </w:p>
        </w:tc>
        <w:tc>
          <w:tcPr>
            <w:tcW w:w="957" w:type="dxa"/>
          </w:tcPr>
          <w:p w14:paraId="560B7A52" w14:textId="77777777" w:rsidR="00973A86" w:rsidRPr="00F02BE6" w:rsidRDefault="00973A86" w:rsidP="003E5D96">
            <w:pPr>
              <w:pStyle w:val="TF"/>
              <w:spacing w:after="0"/>
              <w:rPr>
                <w:lang w:eastAsia="en-US"/>
              </w:rPr>
            </w:pPr>
          </w:p>
        </w:tc>
        <w:tc>
          <w:tcPr>
            <w:tcW w:w="957" w:type="dxa"/>
          </w:tcPr>
          <w:p w14:paraId="1160787B" w14:textId="77777777" w:rsidR="00973A86" w:rsidRPr="00F02BE6" w:rsidRDefault="00973A86" w:rsidP="003E5D96">
            <w:pPr>
              <w:pStyle w:val="TF"/>
              <w:spacing w:after="0"/>
              <w:rPr>
                <w:lang w:eastAsia="en-US"/>
              </w:rPr>
            </w:pPr>
          </w:p>
        </w:tc>
        <w:tc>
          <w:tcPr>
            <w:tcW w:w="1914" w:type="dxa"/>
            <w:gridSpan w:val="2"/>
          </w:tcPr>
          <w:p w14:paraId="3CFAAE3F" w14:textId="77777777" w:rsidR="00973A86" w:rsidRPr="00F02BE6" w:rsidRDefault="00973A86" w:rsidP="003E5D96">
            <w:pPr>
              <w:pStyle w:val="TF"/>
              <w:spacing w:after="0"/>
              <w:rPr>
                <w:sz w:val="22"/>
                <w:lang w:eastAsia="en-US"/>
              </w:rPr>
            </w:pPr>
            <w:r w:rsidRPr="00F02BE6">
              <w:rPr>
                <w:sz w:val="22"/>
                <w:lang w:eastAsia="en-US"/>
              </w:rPr>
              <w:t>RLC/MAC</w:t>
            </w:r>
          </w:p>
        </w:tc>
        <w:tc>
          <w:tcPr>
            <w:tcW w:w="957" w:type="dxa"/>
          </w:tcPr>
          <w:p w14:paraId="77FB7D20" w14:textId="77777777" w:rsidR="00973A86" w:rsidRPr="00F02BE6" w:rsidRDefault="00973A86" w:rsidP="003E5D96">
            <w:pPr>
              <w:pStyle w:val="TF"/>
              <w:spacing w:after="0"/>
              <w:rPr>
                <w:lang w:eastAsia="en-US"/>
              </w:rPr>
            </w:pPr>
          </w:p>
        </w:tc>
        <w:tc>
          <w:tcPr>
            <w:tcW w:w="957" w:type="dxa"/>
          </w:tcPr>
          <w:p w14:paraId="05FC3774" w14:textId="77777777" w:rsidR="00973A86" w:rsidRPr="00F02BE6" w:rsidRDefault="00973A86" w:rsidP="003E5D96">
            <w:pPr>
              <w:pStyle w:val="TF"/>
              <w:spacing w:after="0"/>
              <w:rPr>
                <w:lang w:eastAsia="en-US"/>
              </w:rPr>
            </w:pPr>
          </w:p>
        </w:tc>
        <w:tc>
          <w:tcPr>
            <w:tcW w:w="957" w:type="dxa"/>
            <w:tcBorders>
              <w:right w:val="single" w:sz="6" w:space="0" w:color="auto"/>
            </w:tcBorders>
          </w:tcPr>
          <w:p w14:paraId="37E81650" w14:textId="77777777" w:rsidR="00973A86" w:rsidRPr="00F02BE6" w:rsidRDefault="00973A86" w:rsidP="003E5D96">
            <w:pPr>
              <w:pStyle w:val="TF"/>
              <w:spacing w:after="0"/>
              <w:rPr>
                <w:lang w:eastAsia="en-US"/>
              </w:rPr>
            </w:pPr>
          </w:p>
        </w:tc>
        <w:tc>
          <w:tcPr>
            <w:tcW w:w="957" w:type="dxa"/>
            <w:tcBorders>
              <w:left w:val="nil"/>
            </w:tcBorders>
          </w:tcPr>
          <w:p w14:paraId="5DACC53D" w14:textId="77777777" w:rsidR="00973A86" w:rsidRPr="00F02BE6" w:rsidRDefault="00973A86" w:rsidP="003E5D96">
            <w:pPr>
              <w:pStyle w:val="TF"/>
              <w:spacing w:after="0"/>
              <w:rPr>
                <w:lang w:eastAsia="en-US"/>
              </w:rPr>
            </w:pPr>
          </w:p>
        </w:tc>
        <w:tc>
          <w:tcPr>
            <w:tcW w:w="957" w:type="dxa"/>
          </w:tcPr>
          <w:p w14:paraId="4817AE9E" w14:textId="77777777" w:rsidR="00973A86" w:rsidRPr="00F02BE6" w:rsidRDefault="00973A86" w:rsidP="003E5D96">
            <w:pPr>
              <w:pStyle w:val="TF"/>
              <w:spacing w:after="0"/>
              <w:rPr>
                <w:lang w:eastAsia="en-US"/>
              </w:rPr>
            </w:pPr>
          </w:p>
        </w:tc>
      </w:tr>
      <w:tr w:rsidR="00973A86" w:rsidRPr="00F02BE6" w14:paraId="2FE1CA65"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4DF961BC" w14:textId="77777777" w:rsidR="00973A86" w:rsidRPr="00F02BE6" w:rsidRDefault="00973A86" w:rsidP="003E5D96">
            <w:pPr>
              <w:pStyle w:val="TF"/>
              <w:spacing w:after="0"/>
              <w:rPr>
                <w:lang w:eastAsia="en-US"/>
              </w:rPr>
            </w:pPr>
          </w:p>
        </w:tc>
        <w:tc>
          <w:tcPr>
            <w:tcW w:w="957" w:type="dxa"/>
            <w:tcBorders>
              <w:top w:val="single" w:sz="6" w:space="0" w:color="auto"/>
            </w:tcBorders>
          </w:tcPr>
          <w:p w14:paraId="73273C2A" w14:textId="77777777" w:rsidR="00973A86" w:rsidRPr="00F02BE6" w:rsidRDefault="00973A86" w:rsidP="003E5D96">
            <w:pPr>
              <w:pStyle w:val="TF"/>
              <w:spacing w:after="0"/>
              <w:rPr>
                <w:lang w:eastAsia="en-US"/>
              </w:rPr>
            </w:pPr>
          </w:p>
        </w:tc>
        <w:tc>
          <w:tcPr>
            <w:tcW w:w="957" w:type="dxa"/>
            <w:tcBorders>
              <w:top w:val="single" w:sz="6" w:space="0" w:color="auto"/>
            </w:tcBorders>
          </w:tcPr>
          <w:p w14:paraId="433C136A" w14:textId="77777777" w:rsidR="00973A86" w:rsidRPr="00F02BE6" w:rsidRDefault="00973A86" w:rsidP="003E5D96">
            <w:pPr>
              <w:pStyle w:val="TF"/>
              <w:spacing w:after="0"/>
              <w:rPr>
                <w:lang w:eastAsia="en-US"/>
              </w:rPr>
            </w:pPr>
          </w:p>
        </w:tc>
        <w:tc>
          <w:tcPr>
            <w:tcW w:w="1914" w:type="dxa"/>
            <w:gridSpan w:val="2"/>
          </w:tcPr>
          <w:p w14:paraId="72C1A298" w14:textId="77777777" w:rsidR="00973A86" w:rsidRPr="00F02BE6" w:rsidRDefault="00973A86" w:rsidP="003E5D96">
            <w:pPr>
              <w:pStyle w:val="TF"/>
              <w:spacing w:after="0"/>
              <w:rPr>
                <w:sz w:val="22"/>
                <w:lang w:eastAsia="en-US"/>
              </w:rPr>
            </w:pPr>
            <w:r w:rsidRPr="00F02BE6">
              <w:rPr>
                <w:sz w:val="22"/>
                <w:lang w:eastAsia="en-US"/>
              </w:rPr>
              <w:t>block</w:t>
            </w:r>
          </w:p>
        </w:tc>
        <w:tc>
          <w:tcPr>
            <w:tcW w:w="957" w:type="dxa"/>
            <w:tcBorders>
              <w:top w:val="single" w:sz="6" w:space="0" w:color="auto"/>
            </w:tcBorders>
          </w:tcPr>
          <w:p w14:paraId="0987A04D" w14:textId="77777777" w:rsidR="00973A86" w:rsidRPr="00F02BE6" w:rsidRDefault="00973A86" w:rsidP="003E5D96">
            <w:pPr>
              <w:pStyle w:val="TF"/>
              <w:spacing w:after="0"/>
              <w:rPr>
                <w:lang w:eastAsia="en-US"/>
              </w:rPr>
            </w:pPr>
          </w:p>
        </w:tc>
        <w:tc>
          <w:tcPr>
            <w:tcW w:w="957" w:type="dxa"/>
            <w:tcBorders>
              <w:top w:val="single" w:sz="6" w:space="0" w:color="auto"/>
            </w:tcBorders>
          </w:tcPr>
          <w:p w14:paraId="331D5FD9"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08F2D250" w14:textId="77777777" w:rsidR="00973A86" w:rsidRPr="00F02BE6" w:rsidRDefault="00973A86" w:rsidP="003E5D96">
            <w:pPr>
              <w:pStyle w:val="TF"/>
              <w:spacing w:after="0"/>
              <w:rPr>
                <w:lang w:eastAsia="en-US"/>
              </w:rPr>
            </w:pPr>
          </w:p>
        </w:tc>
        <w:tc>
          <w:tcPr>
            <w:tcW w:w="957" w:type="dxa"/>
            <w:tcBorders>
              <w:left w:val="nil"/>
            </w:tcBorders>
          </w:tcPr>
          <w:p w14:paraId="667B0FAA" w14:textId="77777777" w:rsidR="00973A86" w:rsidRPr="00F02BE6" w:rsidRDefault="00973A86" w:rsidP="003E5D96">
            <w:pPr>
              <w:pStyle w:val="TF"/>
              <w:spacing w:after="0"/>
              <w:jc w:val="left"/>
              <w:rPr>
                <w:lang w:eastAsia="en-US"/>
              </w:rPr>
            </w:pPr>
            <w:r w:rsidRPr="00F02BE6">
              <w:rPr>
                <w:lang w:eastAsia="en-US"/>
              </w:rPr>
              <w:t xml:space="preserve">  octet 39</w:t>
            </w:r>
          </w:p>
        </w:tc>
        <w:tc>
          <w:tcPr>
            <w:tcW w:w="957" w:type="dxa"/>
          </w:tcPr>
          <w:p w14:paraId="1A14ED56" w14:textId="77777777" w:rsidR="00973A86" w:rsidRPr="00F02BE6" w:rsidRDefault="00973A86" w:rsidP="003E5D96">
            <w:pPr>
              <w:pStyle w:val="TF"/>
              <w:spacing w:after="0"/>
              <w:rPr>
                <w:lang w:eastAsia="en-US"/>
              </w:rPr>
            </w:pPr>
          </w:p>
        </w:tc>
      </w:tr>
      <w:tr w:rsidR="00973A86" w:rsidRPr="00F02BE6" w14:paraId="1AA7CB7F"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041E497B"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8F59D6C"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21A4F262"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4FF34B47"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439BCD0B"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4B15E833"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2279D820" w14:textId="77777777" w:rsidR="00973A86" w:rsidRPr="00F02BE6" w:rsidRDefault="00973A86" w:rsidP="003E5D96">
            <w:pPr>
              <w:pStyle w:val="TF"/>
              <w:spacing w:after="0"/>
              <w:rPr>
                <w:lang w:eastAsia="en-US"/>
              </w:rPr>
            </w:pPr>
          </w:p>
        </w:tc>
        <w:tc>
          <w:tcPr>
            <w:tcW w:w="957" w:type="dxa"/>
            <w:tcBorders>
              <w:left w:val="nil"/>
            </w:tcBorders>
          </w:tcPr>
          <w:p w14:paraId="3765172C" w14:textId="77777777" w:rsidR="00973A86" w:rsidRPr="00F02BE6" w:rsidRDefault="00973A86" w:rsidP="003E5D96">
            <w:pPr>
              <w:pStyle w:val="TF"/>
              <w:spacing w:after="0"/>
              <w:rPr>
                <w:lang w:eastAsia="en-US"/>
              </w:rPr>
            </w:pPr>
          </w:p>
        </w:tc>
        <w:tc>
          <w:tcPr>
            <w:tcW w:w="957" w:type="dxa"/>
          </w:tcPr>
          <w:p w14:paraId="3C36BAC4" w14:textId="77777777" w:rsidR="00973A86" w:rsidRPr="00F02BE6" w:rsidRDefault="00973A86" w:rsidP="003E5D96">
            <w:pPr>
              <w:pStyle w:val="TF"/>
              <w:spacing w:after="0"/>
              <w:rPr>
                <w:lang w:eastAsia="en-US"/>
              </w:rPr>
            </w:pPr>
          </w:p>
        </w:tc>
      </w:tr>
      <w:tr w:rsidR="00973A86" w:rsidRPr="00F02BE6" w14:paraId="6B58486E" w14:textId="77777777" w:rsidTr="003E5D96">
        <w:tblPrEx>
          <w:tblCellMar>
            <w:top w:w="0" w:type="dxa"/>
            <w:bottom w:w="0" w:type="dxa"/>
          </w:tblCellMar>
        </w:tblPrEx>
        <w:trPr>
          <w:jc w:val="center"/>
        </w:trPr>
        <w:tc>
          <w:tcPr>
            <w:tcW w:w="957" w:type="dxa"/>
            <w:tcBorders>
              <w:top w:val="single" w:sz="6" w:space="0" w:color="auto"/>
            </w:tcBorders>
          </w:tcPr>
          <w:p w14:paraId="323675E5" w14:textId="77777777" w:rsidR="00973A86" w:rsidRPr="00F02BE6" w:rsidRDefault="00973A86" w:rsidP="003E5D96">
            <w:pPr>
              <w:pStyle w:val="TF"/>
              <w:spacing w:after="0"/>
              <w:rPr>
                <w:lang w:eastAsia="en-US"/>
              </w:rPr>
            </w:pPr>
          </w:p>
        </w:tc>
        <w:tc>
          <w:tcPr>
            <w:tcW w:w="957" w:type="dxa"/>
            <w:tcBorders>
              <w:top w:val="single" w:sz="6" w:space="0" w:color="auto"/>
            </w:tcBorders>
          </w:tcPr>
          <w:p w14:paraId="6E5592DA" w14:textId="77777777" w:rsidR="00973A86" w:rsidRPr="00F02BE6" w:rsidRDefault="00973A86" w:rsidP="003E5D96">
            <w:pPr>
              <w:pStyle w:val="TF"/>
              <w:spacing w:after="0"/>
              <w:rPr>
                <w:lang w:eastAsia="en-US"/>
              </w:rPr>
            </w:pPr>
          </w:p>
        </w:tc>
        <w:tc>
          <w:tcPr>
            <w:tcW w:w="957" w:type="dxa"/>
            <w:tcBorders>
              <w:top w:val="single" w:sz="6" w:space="0" w:color="auto"/>
            </w:tcBorders>
          </w:tcPr>
          <w:p w14:paraId="63EFAC08" w14:textId="77777777" w:rsidR="00973A86" w:rsidRPr="00F02BE6" w:rsidRDefault="00973A86" w:rsidP="003E5D96">
            <w:pPr>
              <w:pStyle w:val="TF"/>
              <w:spacing w:after="0"/>
              <w:rPr>
                <w:lang w:eastAsia="en-US"/>
              </w:rPr>
            </w:pPr>
          </w:p>
        </w:tc>
        <w:tc>
          <w:tcPr>
            <w:tcW w:w="1914" w:type="dxa"/>
            <w:gridSpan w:val="2"/>
            <w:tcBorders>
              <w:top w:val="single" w:sz="6" w:space="0" w:color="auto"/>
              <w:right w:val="single" w:sz="6" w:space="0" w:color="auto"/>
            </w:tcBorders>
          </w:tcPr>
          <w:p w14:paraId="7CA78C0A" w14:textId="77777777" w:rsidR="00973A86" w:rsidRPr="00F02BE6" w:rsidRDefault="00973A86" w:rsidP="003E5D96">
            <w:pPr>
              <w:pStyle w:val="TF"/>
              <w:spacing w:after="0"/>
              <w:rPr>
                <w:lang w:eastAsia="en-US"/>
              </w:rPr>
            </w:pPr>
          </w:p>
        </w:tc>
        <w:tc>
          <w:tcPr>
            <w:tcW w:w="957" w:type="dxa"/>
            <w:tcBorders>
              <w:top w:val="single" w:sz="6" w:space="0" w:color="auto"/>
              <w:left w:val="nil"/>
              <w:bottom w:val="single" w:sz="6" w:space="0" w:color="auto"/>
            </w:tcBorders>
          </w:tcPr>
          <w:p w14:paraId="42B4535E"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1AEF212E"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right w:val="single" w:sz="6" w:space="0" w:color="auto"/>
            </w:tcBorders>
          </w:tcPr>
          <w:p w14:paraId="62D8A7FE" w14:textId="77777777" w:rsidR="00973A86" w:rsidRPr="00F02BE6" w:rsidRDefault="00973A86" w:rsidP="003E5D96">
            <w:pPr>
              <w:pStyle w:val="TF"/>
              <w:spacing w:after="0"/>
              <w:rPr>
                <w:lang w:eastAsia="en-US"/>
              </w:rPr>
            </w:pPr>
          </w:p>
        </w:tc>
        <w:tc>
          <w:tcPr>
            <w:tcW w:w="1914" w:type="dxa"/>
            <w:gridSpan w:val="2"/>
            <w:tcBorders>
              <w:left w:val="nil"/>
            </w:tcBorders>
          </w:tcPr>
          <w:p w14:paraId="2CB1A3A6" w14:textId="77777777" w:rsidR="00973A86" w:rsidRPr="00F02BE6" w:rsidRDefault="00973A86" w:rsidP="003E5D96">
            <w:pPr>
              <w:pStyle w:val="TAL"/>
            </w:pPr>
            <w:r w:rsidRPr="00F02BE6">
              <w:rPr>
                <w:b/>
              </w:rPr>
              <w:t xml:space="preserve">  octet 40</w:t>
            </w:r>
          </w:p>
          <w:p w14:paraId="35DFF21E" w14:textId="77777777" w:rsidR="00973A86" w:rsidRPr="00F02BE6" w:rsidRDefault="00973A86" w:rsidP="003E5D96">
            <w:pPr>
              <w:pStyle w:val="TAL"/>
            </w:pPr>
          </w:p>
        </w:tc>
      </w:tr>
    </w:tbl>
    <w:p w14:paraId="34DF9481" w14:textId="77777777" w:rsidR="00973A86" w:rsidRPr="00F02BE6" w:rsidRDefault="00973A86" w:rsidP="00973A86">
      <w:pPr>
        <w:pStyle w:val="NF"/>
      </w:pPr>
    </w:p>
    <w:p w14:paraId="0050EC1D" w14:textId="77777777" w:rsidR="00973A86" w:rsidRPr="00F02BE6" w:rsidRDefault="00973A86" w:rsidP="00973A86">
      <w:pPr>
        <w:pStyle w:val="NF"/>
      </w:pPr>
      <w:r w:rsidRPr="00F02BE6">
        <w:t>NOTE:</w:t>
      </w:r>
      <w:r w:rsidRPr="00F02BE6">
        <w:tab/>
        <w:t>The numbering convention specified in 3GPP TS 44.060 applies.</w:t>
      </w:r>
    </w:p>
    <w:p w14:paraId="3B7EC072" w14:textId="77777777" w:rsidR="00973A86" w:rsidRPr="00F02BE6" w:rsidRDefault="00973A86" w:rsidP="00973A86">
      <w:pPr>
        <w:pStyle w:val="NF"/>
      </w:pPr>
    </w:p>
    <w:p w14:paraId="08A999D4" w14:textId="77777777" w:rsidR="00973A86" w:rsidRPr="00F02BE6" w:rsidRDefault="00973A86" w:rsidP="00973A86">
      <w:pPr>
        <w:pStyle w:val="TF"/>
      </w:pPr>
      <w:r w:rsidRPr="00F02BE6">
        <w:t>Figure 7.5b: PACCH uplink block format for CS-3</w:t>
      </w:r>
    </w:p>
    <w:p w14:paraId="6D7F15A8" w14:textId="77777777" w:rsidR="00973A86" w:rsidRPr="00F02BE6" w:rsidRDefault="00973A86" w:rsidP="00973A86">
      <w:pPr>
        <w:pStyle w:val="Heading2"/>
      </w:pPr>
      <w:bookmarkStart w:id="140" w:name="_Toc517979134"/>
      <w:r w:rsidRPr="00F02BE6">
        <w:t>7.6</w:t>
      </w:r>
      <w:r w:rsidRPr="00F02BE6">
        <w:tab/>
        <w:t>PDTCH block formats</w:t>
      </w:r>
      <w:bookmarkEnd w:id="140"/>
    </w:p>
    <w:p w14:paraId="3F6EBE59" w14:textId="77777777" w:rsidR="00973A86" w:rsidRPr="00F02BE6" w:rsidRDefault="00973A86" w:rsidP="00973A86">
      <w:r w:rsidRPr="00F02BE6">
        <w:t>Unless explicitly stated otherwise, the block formats shown hereafter are valid for both uplink and downlink directions.</w:t>
      </w:r>
    </w:p>
    <w:p w14:paraId="168940F7" w14:textId="77777777" w:rsidR="00973A86" w:rsidRPr="00F02BE6" w:rsidRDefault="00973A86" w:rsidP="00973A86">
      <w:pPr>
        <w:pStyle w:val="Heading3"/>
      </w:pPr>
      <w:bookmarkStart w:id="141" w:name="_Toc517979135"/>
      <w:r w:rsidRPr="00F02BE6">
        <w:t>7.6.1</w:t>
      </w:r>
      <w:r w:rsidRPr="00F02BE6">
        <w:tab/>
        <w:t>PDTCH block type 1 (CS-1) format</w:t>
      </w:r>
      <w:bookmarkEnd w:id="141"/>
    </w:p>
    <w:p w14:paraId="2A8DF509" w14:textId="77777777" w:rsidR="00973A86" w:rsidRPr="00F02BE6" w:rsidRDefault="00973A86" w:rsidP="00973A86">
      <w:pPr>
        <w:keepNext/>
      </w:pPr>
      <w:r w:rsidRPr="00F02BE6">
        <w:t>The 184 bit (23 octets)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5990E44" w14:textId="77777777" w:rsidTr="003E5D96">
        <w:tblPrEx>
          <w:tblCellMar>
            <w:top w:w="0" w:type="dxa"/>
            <w:bottom w:w="0" w:type="dxa"/>
          </w:tblCellMar>
        </w:tblPrEx>
        <w:trPr>
          <w:jc w:val="center"/>
        </w:trPr>
        <w:tc>
          <w:tcPr>
            <w:tcW w:w="7656" w:type="dxa"/>
            <w:gridSpan w:val="8"/>
          </w:tcPr>
          <w:p w14:paraId="22FE21AE"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A5EC7A9" w14:textId="77777777" w:rsidR="00973A86" w:rsidRPr="00F02BE6" w:rsidRDefault="00973A86" w:rsidP="003E5D96">
            <w:pPr>
              <w:pStyle w:val="TF"/>
              <w:keepNext/>
              <w:spacing w:after="0"/>
              <w:rPr>
                <w:lang w:eastAsia="en-US"/>
              </w:rPr>
            </w:pPr>
          </w:p>
        </w:tc>
        <w:tc>
          <w:tcPr>
            <w:tcW w:w="957" w:type="dxa"/>
          </w:tcPr>
          <w:p w14:paraId="711E61C1" w14:textId="77777777" w:rsidR="00973A86" w:rsidRPr="00F02BE6" w:rsidRDefault="00973A86" w:rsidP="003E5D96">
            <w:pPr>
              <w:pStyle w:val="TF"/>
              <w:keepNext/>
              <w:spacing w:after="0"/>
              <w:rPr>
                <w:lang w:eastAsia="en-US"/>
              </w:rPr>
            </w:pPr>
          </w:p>
        </w:tc>
      </w:tr>
      <w:tr w:rsidR="00973A86" w:rsidRPr="00F02BE6" w14:paraId="64608589" w14:textId="77777777" w:rsidTr="003E5D96">
        <w:tblPrEx>
          <w:tblCellMar>
            <w:top w:w="0" w:type="dxa"/>
            <w:bottom w:w="0" w:type="dxa"/>
          </w:tblCellMar>
        </w:tblPrEx>
        <w:trPr>
          <w:jc w:val="center"/>
        </w:trPr>
        <w:tc>
          <w:tcPr>
            <w:tcW w:w="957" w:type="dxa"/>
          </w:tcPr>
          <w:p w14:paraId="4BC528EF"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65C037AE"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1A250CC4"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1A678D07"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119A0682"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5CF86F35"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41CF371F"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45826532"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36710D33" w14:textId="77777777" w:rsidR="00973A86" w:rsidRPr="00F02BE6" w:rsidRDefault="00973A86" w:rsidP="003E5D96">
            <w:pPr>
              <w:pStyle w:val="TF"/>
              <w:keepNext/>
              <w:spacing w:after="0"/>
              <w:rPr>
                <w:lang w:eastAsia="en-US"/>
              </w:rPr>
            </w:pPr>
          </w:p>
        </w:tc>
        <w:tc>
          <w:tcPr>
            <w:tcW w:w="957" w:type="dxa"/>
          </w:tcPr>
          <w:p w14:paraId="2A1435CB" w14:textId="77777777" w:rsidR="00973A86" w:rsidRPr="00F02BE6" w:rsidRDefault="00973A86" w:rsidP="003E5D96">
            <w:pPr>
              <w:pStyle w:val="TF"/>
              <w:keepNext/>
              <w:spacing w:after="0"/>
              <w:rPr>
                <w:lang w:eastAsia="en-US"/>
              </w:rPr>
            </w:pPr>
          </w:p>
        </w:tc>
      </w:tr>
      <w:tr w:rsidR="00973A86" w:rsidRPr="00F02BE6" w14:paraId="3A3CC1FE"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65EFBBF9" w14:textId="77777777" w:rsidR="00973A86" w:rsidRPr="00F02BE6" w:rsidRDefault="00973A86" w:rsidP="003E5D96">
            <w:pPr>
              <w:pStyle w:val="TF"/>
              <w:keepNext/>
              <w:spacing w:after="0"/>
              <w:rPr>
                <w:lang w:eastAsia="en-US"/>
              </w:rPr>
            </w:pPr>
          </w:p>
        </w:tc>
        <w:tc>
          <w:tcPr>
            <w:tcW w:w="957" w:type="dxa"/>
            <w:tcBorders>
              <w:left w:val="nil"/>
            </w:tcBorders>
          </w:tcPr>
          <w:p w14:paraId="390B2C2E"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7CAAA9B0" w14:textId="77777777" w:rsidR="00973A86" w:rsidRPr="00F02BE6" w:rsidRDefault="00973A86" w:rsidP="003E5D96">
            <w:pPr>
              <w:pStyle w:val="TF"/>
              <w:keepNext/>
              <w:spacing w:after="0"/>
              <w:rPr>
                <w:lang w:eastAsia="en-US"/>
              </w:rPr>
            </w:pPr>
          </w:p>
        </w:tc>
      </w:tr>
      <w:tr w:rsidR="00973A86" w:rsidRPr="00F02BE6" w14:paraId="5BC6EEB5" w14:textId="77777777" w:rsidTr="003E5D96">
        <w:tblPrEx>
          <w:tblCellMar>
            <w:top w:w="0" w:type="dxa"/>
            <w:bottom w:w="0" w:type="dxa"/>
          </w:tblCellMar>
        </w:tblPrEx>
        <w:trPr>
          <w:jc w:val="center"/>
        </w:trPr>
        <w:tc>
          <w:tcPr>
            <w:tcW w:w="957" w:type="dxa"/>
            <w:tcBorders>
              <w:left w:val="single" w:sz="6" w:space="0" w:color="auto"/>
            </w:tcBorders>
          </w:tcPr>
          <w:p w14:paraId="47EB0D4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F686A9B"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03CE76AF" w14:textId="77777777" w:rsidR="00973A86" w:rsidRPr="00F02BE6" w:rsidRDefault="00973A86" w:rsidP="003E5D96">
            <w:pPr>
              <w:pStyle w:val="TF"/>
              <w:keepNext/>
              <w:spacing w:after="0"/>
              <w:rPr>
                <w:lang w:eastAsia="en-US"/>
              </w:rPr>
            </w:pPr>
          </w:p>
        </w:tc>
        <w:tc>
          <w:tcPr>
            <w:tcW w:w="1914" w:type="dxa"/>
            <w:gridSpan w:val="2"/>
          </w:tcPr>
          <w:p w14:paraId="22ABB7CC" w14:textId="77777777" w:rsidR="00973A86" w:rsidRPr="00F02BE6" w:rsidRDefault="00973A86" w:rsidP="003E5D96">
            <w:pPr>
              <w:pStyle w:val="TF"/>
              <w:keepNext/>
              <w:spacing w:after="0"/>
              <w:rPr>
                <w:lang w:eastAsia="en-US"/>
              </w:rPr>
            </w:pPr>
            <w:r w:rsidRPr="00F02BE6">
              <w:rPr>
                <w:sz w:val="22"/>
                <w:lang w:eastAsia="en-US"/>
              </w:rPr>
              <w:t>184</w:t>
            </w:r>
          </w:p>
        </w:tc>
        <w:tc>
          <w:tcPr>
            <w:tcW w:w="957" w:type="dxa"/>
            <w:tcBorders>
              <w:bottom w:val="single" w:sz="6" w:space="0" w:color="auto"/>
            </w:tcBorders>
          </w:tcPr>
          <w:p w14:paraId="30B6C4A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EA2452E"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244D6BE" w14:textId="77777777" w:rsidR="00973A86" w:rsidRPr="00F02BE6" w:rsidRDefault="00973A86" w:rsidP="003E5D96">
            <w:pPr>
              <w:pStyle w:val="TF"/>
              <w:keepNext/>
              <w:spacing w:after="0"/>
              <w:rPr>
                <w:lang w:eastAsia="en-US"/>
              </w:rPr>
            </w:pPr>
          </w:p>
        </w:tc>
        <w:tc>
          <w:tcPr>
            <w:tcW w:w="957" w:type="dxa"/>
            <w:tcBorders>
              <w:left w:val="nil"/>
            </w:tcBorders>
          </w:tcPr>
          <w:p w14:paraId="05EF198F" w14:textId="77777777" w:rsidR="00973A86" w:rsidRPr="00F02BE6" w:rsidRDefault="00973A86" w:rsidP="003E5D96">
            <w:pPr>
              <w:pStyle w:val="TF"/>
              <w:keepNext/>
              <w:spacing w:after="0"/>
              <w:rPr>
                <w:lang w:eastAsia="en-US"/>
              </w:rPr>
            </w:pPr>
          </w:p>
        </w:tc>
        <w:tc>
          <w:tcPr>
            <w:tcW w:w="957" w:type="dxa"/>
            <w:tcBorders>
              <w:left w:val="nil"/>
            </w:tcBorders>
          </w:tcPr>
          <w:p w14:paraId="40B430F5" w14:textId="77777777" w:rsidR="00973A86" w:rsidRPr="00F02BE6" w:rsidRDefault="00973A86" w:rsidP="003E5D96">
            <w:pPr>
              <w:pStyle w:val="TF"/>
              <w:keepNext/>
              <w:spacing w:after="0"/>
              <w:rPr>
                <w:lang w:eastAsia="en-US"/>
              </w:rPr>
            </w:pPr>
          </w:p>
        </w:tc>
      </w:tr>
      <w:tr w:rsidR="00973A86" w:rsidRPr="00F02BE6" w14:paraId="47C5B628"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79C08F6F" w14:textId="77777777" w:rsidR="00973A86" w:rsidRPr="00F02BE6" w:rsidRDefault="00973A86" w:rsidP="003E5D96">
            <w:pPr>
              <w:pStyle w:val="TF"/>
              <w:keepNext/>
              <w:spacing w:after="0"/>
              <w:rPr>
                <w:lang w:eastAsia="en-US"/>
              </w:rPr>
            </w:pPr>
          </w:p>
        </w:tc>
        <w:tc>
          <w:tcPr>
            <w:tcW w:w="957" w:type="dxa"/>
          </w:tcPr>
          <w:p w14:paraId="6B4B94ED" w14:textId="77777777" w:rsidR="00973A86" w:rsidRPr="00F02BE6" w:rsidRDefault="00973A86" w:rsidP="003E5D96">
            <w:pPr>
              <w:pStyle w:val="TF"/>
              <w:keepNext/>
              <w:spacing w:after="0"/>
              <w:rPr>
                <w:lang w:eastAsia="en-US"/>
              </w:rPr>
            </w:pPr>
          </w:p>
        </w:tc>
        <w:tc>
          <w:tcPr>
            <w:tcW w:w="957" w:type="dxa"/>
          </w:tcPr>
          <w:p w14:paraId="4D9D2ED3" w14:textId="77777777" w:rsidR="00973A86" w:rsidRPr="00F02BE6" w:rsidRDefault="00973A86" w:rsidP="003E5D96">
            <w:pPr>
              <w:pStyle w:val="TF"/>
              <w:keepNext/>
              <w:spacing w:after="0"/>
              <w:rPr>
                <w:lang w:eastAsia="en-US"/>
              </w:rPr>
            </w:pPr>
          </w:p>
        </w:tc>
        <w:tc>
          <w:tcPr>
            <w:tcW w:w="1914" w:type="dxa"/>
            <w:gridSpan w:val="2"/>
          </w:tcPr>
          <w:p w14:paraId="221A2FB1"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61A46760" w14:textId="77777777" w:rsidR="00973A86" w:rsidRPr="00F02BE6" w:rsidRDefault="00973A86" w:rsidP="003E5D96">
            <w:pPr>
              <w:pStyle w:val="TF"/>
              <w:keepNext/>
              <w:spacing w:after="0"/>
              <w:rPr>
                <w:lang w:eastAsia="en-US"/>
              </w:rPr>
            </w:pPr>
          </w:p>
        </w:tc>
        <w:tc>
          <w:tcPr>
            <w:tcW w:w="957" w:type="dxa"/>
          </w:tcPr>
          <w:p w14:paraId="7B1EB20D"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3A1974E" w14:textId="77777777" w:rsidR="00973A86" w:rsidRPr="00F02BE6" w:rsidRDefault="00973A86" w:rsidP="003E5D96">
            <w:pPr>
              <w:pStyle w:val="TF"/>
              <w:keepNext/>
              <w:spacing w:after="0"/>
              <w:rPr>
                <w:lang w:eastAsia="en-US"/>
              </w:rPr>
            </w:pPr>
          </w:p>
        </w:tc>
        <w:tc>
          <w:tcPr>
            <w:tcW w:w="1914" w:type="dxa"/>
            <w:gridSpan w:val="2"/>
            <w:tcBorders>
              <w:left w:val="nil"/>
            </w:tcBorders>
          </w:tcPr>
          <w:p w14:paraId="49366B78" w14:textId="77777777" w:rsidR="00973A86" w:rsidRPr="00F02BE6" w:rsidRDefault="00973A86" w:rsidP="003E5D96">
            <w:pPr>
              <w:pStyle w:val="TF"/>
              <w:keepNext/>
              <w:spacing w:after="0"/>
              <w:rPr>
                <w:lang w:eastAsia="en-US"/>
              </w:rPr>
            </w:pPr>
          </w:p>
        </w:tc>
      </w:tr>
      <w:tr w:rsidR="00973A86" w:rsidRPr="00F02BE6" w14:paraId="13CE167A" w14:textId="77777777" w:rsidTr="003E5D96">
        <w:tblPrEx>
          <w:tblCellMar>
            <w:top w:w="0" w:type="dxa"/>
            <w:bottom w:w="0" w:type="dxa"/>
          </w:tblCellMar>
        </w:tblPrEx>
        <w:trPr>
          <w:jc w:val="center"/>
        </w:trPr>
        <w:tc>
          <w:tcPr>
            <w:tcW w:w="957" w:type="dxa"/>
          </w:tcPr>
          <w:p w14:paraId="06E9F506" w14:textId="77777777" w:rsidR="00973A86" w:rsidRPr="00F02BE6" w:rsidRDefault="00973A86" w:rsidP="003E5D96">
            <w:pPr>
              <w:pStyle w:val="TAL"/>
            </w:pPr>
            <w:r w:rsidRPr="00F02BE6">
              <w:t>:</w:t>
            </w:r>
          </w:p>
        </w:tc>
        <w:tc>
          <w:tcPr>
            <w:tcW w:w="957" w:type="dxa"/>
          </w:tcPr>
          <w:p w14:paraId="5869AE83" w14:textId="77777777" w:rsidR="00973A86" w:rsidRPr="00F02BE6" w:rsidRDefault="00973A86" w:rsidP="003E5D96">
            <w:pPr>
              <w:pStyle w:val="TF"/>
              <w:keepNext/>
              <w:spacing w:after="0"/>
              <w:rPr>
                <w:lang w:eastAsia="en-US"/>
              </w:rPr>
            </w:pPr>
          </w:p>
        </w:tc>
        <w:tc>
          <w:tcPr>
            <w:tcW w:w="957" w:type="dxa"/>
          </w:tcPr>
          <w:p w14:paraId="6958AE6E" w14:textId="77777777" w:rsidR="00973A86" w:rsidRPr="00F02BE6" w:rsidRDefault="00973A86" w:rsidP="003E5D96">
            <w:pPr>
              <w:pStyle w:val="TF"/>
              <w:keepNext/>
              <w:spacing w:after="0"/>
              <w:rPr>
                <w:lang w:eastAsia="en-US"/>
              </w:rPr>
            </w:pPr>
          </w:p>
        </w:tc>
        <w:tc>
          <w:tcPr>
            <w:tcW w:w="957" w:type="dxa"/>
          </w:tcPr>
          <w:p w14:paraId="0A289FCF" w14:textId="77777777" w:rsidR="00973A86" w:rsidRPr="00F02BE6" w:rsidRDefault="00973A86" w:rsidP="003E5D96">
            <w:pPr>
              <w:pStyle w:val="TF"/>
              <w:keepNext/>
              <w:spacing w:after="0"/>
              <w:rPr>
                <w:lang w:eastAsia="en-US"/>
              </w:rPr>
            </w:pPr>
          </w:p>
        </w:tc>
        <w:tc>
          <w:tcPr>
            <w:tcW w:w="957" w:type="dxa"/>
          </w:tcPr>
          <w:p w14:paraId="5387869D" w14:textId="77777777" w:rsidR="00973A86" w:rsidRPr="00F02BE6" w:rsidRDefault="00973A86" w:rsidP="003E5D96">
            <w:pPr>
              <w:pStyle w:val="TF"/>
              <w:keepNext/>
              <w:spacing w:after="0"/>
              <w:rPr>
                <w:lang w:eastAsia="en-US"/>
              </w:rPr>
            </w:pPr>
          </w:p>
        </w:tc>
        <w:tc>
          <w:tcPr>
            <w:tcW w:w="957" w:type="dxa"/>
          </w:tcPr>
          <w:p w14:paraId="11441AA4" w14:textId="77777777" w:rsidR="00973A86" w:rsidRPr="00F02BE6" w:rsidRDefault="00973A86" w:rsidP="003E5D96">
            <w:pPr>
              <w:pStyle w:val="TF"/>
              <w:keepNext/>
              <w:spacing w:after="0"/>
              <w:rPr>
                <w:lang w:eastAsia="en-US"/>
              </w:rPr>
            </w:pPr>
          </w:p>
        </w:tc>
        <w:tc>
          <w:tcPr>
            <w:tcW w:w="957" w:type="dxa"/>
          </w:tcPr>
          <w:p w14:paraId="7CBEC4BD" w14:textId="77777777" w:rsidR="00973A86" w:rsidRPr="00F02BE6" w:rsidRDefault="00973A86" w:rsidP="003E5D96">
            <w:pPr>
              <w:pStyle w:val="TF"/>
              <w:keepNext/>
              <w:spacing w:after="0"/>
              <w:rPr>
                <w:lang w:eastAsia="en-US"/>
              </w:rPr>
            </w:pPr>
          </w:p>
        </w:tc>
        <w:tc>
          <w:tcPr>
            <w:tcW w:w="957" w:type="dxa"/>
          </w:tcPr>
          <w:p w14:paraId="3D8E8B95" w14:textId="77777777" w:rsidR="00973A86" w:rsidRPr="00F02BE6" w:rsidRDefault="00973A86" w:rsidP="003E5D96">
            <w:pPr>
              <w:pStyle w:val="TAR"/>
            </w:pPr>
            <w:r w:rsidRPr="00F02BE6">
              <w:t>:</w:t>
            </w:r>
          </w:p>
        </w:tc>
        <w:tc>
          <w:tcPr>
            <w:tcW w:w="957" w:type="dxa"/>
          </w:tcPr>
          <w:p w14:paraId="208DB5F6" w14:textId="77777777" w:rsidR="00973A86" w:rsidRPr="00F02BE6" w:rsidRDefault="00973A86" w:rsidP="003E5D96">
            <w:pPr>
              <w:pStyle w:val="TF"/>
              <w:keepNext/>
              <w:spacing w:after="0"/>
              <w:rPr>
                <w:lang w:eastAsia="en-US"/>
              </w:rPr>
            </w:pPr>
          </w:p>
        </w:tc>
        <w:tc>
          <w:tcPr>
            <w:tcW w:w="957" w:type="dxa"/>
          </w:tcPr>
          <w:p w14:paraId="778A683E" w14:textId="77777777" w:rsidR="00973A86" w:rsidRPr="00F02BE6" w:rsidRDefault="00973A86" w:rsidP="003E5D96">
            <w:pPr>
              <w:pStyle w:val="TF"/>
              <w:keepNext/>
              <w:spacing w:after="0"/>
              <w:rPr>
                <w:lang w:eastAsia="en-US"/>
              </w:rPr>
            </w:pPr>
          </w:p>
        </w:tc>
      </w:tr>
      <w:tr w:rsidR="00973A86" w:rsidRPr="00F02BE6" w14:paraId="2872F16A" w14:textId="77777777" w:rsidTr="003E5D96">
        <w:tblPrEx>
          <w:tblCellMar>
            <w:top w:w="0" w:type="dxa"/>
            <w:bottom w:w="0" w:type="dxa"/>
          </w:tblCellMar>
        </w:tblPrEx>
        <w:trPr>
          <w:jc w:val="center"/>
        </w:trPr>
        <w:tc>
          <w:tcPr>
            <w:tcW w:w="957" w:type="dxa"/>
          </w:tcPr>
          <w:p w14:paraId="6440F4D9" w14:textId="77777777" w:rsidR="00973A86" w:rsidRPr="00F02BE6" w:rsidRDefault="00973A86" w:rsidP="003E5D96">
            <w:pPr>
              <w:pStyle w:val="TAL"/>
            </w:pPr>
            <w:r w:rsidRPr="00F02BE6">
              <w:t>:</w:t>
            </w:r>
          </w:p>
        </w:tc>
        <w:tc>
          <w:tcPr>
            <w:tcW w:w="957" w:type="dxa"/>
          </w:tcPr>
          <w:p w14:paraId="2AFE2151" w14:textId="77777777" w:rsidR="00973A86" w:rsidRPr="00F02BE6" w:rsidRDefault="00973A86" w:rsidP="003E5D96">
            <w:pPr>
              <w:pStyle w:val="TF"/>
              <w:keepNext/>
              <w:spacing w:after="0"/>
              <w:rPr>
                <w:lang w:eastAsia="en-US"/>
              </w:rPr>
            </w:pPr>
          </w:p>
        </w:tc>
        <w:tc>
          <w:tcPr>
            <w:tcW w:w="957" w:type="dxa"/>
          </w:tcPr>
          <w:p w14:paraId="7250FD42" w14:textId="77777777" w:rsidR="00973A86" w:rsidRPr="00F02BE6" w:rsidRDefault="00973A86" w:rsidP="003E5D96">
            <w:pPr>
              <w:pStyle w:val="TF"/>
              <w:keepNext/>
              <w:spacing w:after="0"/>
              <w:rPr>
                <w:lang w:eastAsia="en-US"/>
              </w:rPr>
            </w:pPr>
          </w:p>
        </w:tc>
        <w:tc>
          <w:tcPr>
            <w:tcW w:w="957" w:type="dxa"/>
          </w:tcPr>
          <w:p w14:paraId="2810CF34" w14:textId="77777777" w:rsidR="00973A86" w:rsidRPr="00F02BE6" w:rsidRDefault="00973A86" w:rsidP="003E5D96">
            <w:pPr>
              <w:pStyle w:val="TF"/>
              <w:keepNext/>
              <w:spacing w:after="0"/>
              <w:rPr>
                <w:lang w:eastAsia="en-US"/>
              </w:rPr>
            </w:pPr>
          </w:p>
        </w:tc>
        <w:tc>
          <w:tcPr>
            <w:tcW w:w="957" w:type="dxa"/>
          </w:tcPr>
          <w:p w14:paraId="27E9CC0B" w14:textId="77777777" w:rsidR="00973A86" w:rsidRPr="00F02BE6" w:rsidRDefault="00973A86" w:rsidP="003E5D96">
            <w:pPr>
              <w:pStyle w:val="TF"/>
              <w:keepNext/>
              <w:spacing w:after="0"/>
              <w:rPr>
                <w:lang w:eastAsia="en-US"/>
              </w:rPr>
            </w:pPr>
          </w:p>
        </w:tc>
        <w:tc>
          <w:tcPr>
            <w:tcW w:w="957" w:type="dxa"/>
          </w:tcPr>
          <w:p w14:paraId="4F4586C8" w14:textId="77777777" w:rsidR="00973A86" w:rsidRPr="00F02BE6" w:rsidRDefault="00973A86" w:rsidP="003E5D96">
            <w:pPr>
              <w:pStyle w:val="TF"/>
              <w:keepNext/>
              <w:spacing w:after="0"/>
              <w:rPr>
                <w:lang w:eastAsia="en-US"/>
              </w:rPr>
            </w:pPr>
          </w:p>
        </w:tc>
        <w:tc>
          <w:tcPr>
            <w:tcW w:w="957" w:type="dxa"/>
          </w:tcPr>
          <w:p w14:paraId="395076C1" w14:textId="77777777" w:rsidR="00973A86" w:rsidRPr="00F02BE6" w:rsidRDefault="00973A86" w:rsidP="003E5D96">
            <w:pPr>
              <w:pStyle w:val="TF"/>
              <w:keepNext/>
              <w:spacing w:after="0"/>
              <w:rPr>
                <w:lang w:eastAsia="en-US"/>
              </w:rPr>
            </w:pPr>
          </w:p>
        </w:tc>
        <w:tc>
          <w:tcPr>
            <w:tcW w:w="957" w:type="dxa"/>
          </w:tcPr>
          <w:p w14:paraId="5EE8AA9F" w14:textId="77777777" w:rsidR="00973A86" w:rsidRPr="00F02BE6" w:rsidRDefault="00973A86" w:rsidP="003E5D96">
            <w:pPr>
              <w:pStyle w:val="TAR"/>
            </w:pPr>
            <w:r w:rsidRPr="00F02BE6">
              <w:t>:</w:t>
            </w:r>
          </w:p>
        </w:tc>
        <w:tc>
          <w:tcPr>
            <w:tcW w:w="957" w:type="dxa"/>
          </w:tcPr>
          <w:p w14:paraId="1EE66DCE" w14:textId="77777777" w:rsidR="00973A86" w:rsidRPr="00F02BE6" w:rsidRDefault="00973A86" w:rsidP="003E5D96">
            <w:pPr>
              <w:pStyle w:val="TF"/>
              <w:keepNext/>
              <w:spacing w:after="0"/>
              <w:rPr>
                <w:lang w:eastAsia="en-US"/>
              </w:rPr>
            </w:pPr>
          </w:p>
        </w:tc>
        <w:tc>
          <w:tcPr>
            <w:tcW w:w="957" w:type="dxa"/>
          </w:tcPr>
          <w:p w14:paraId="090F3BBA" w14:textId="77777777" w:rsidR="00973A86" w:rsidRPr="00F02BE6" w:rsidRDefault="00973A86" w:rsidP="003E5D96">
            <w:pPr>
              <w:pStyle w:val="TF"/>
              <w:keepNext/>
              <w:spacing w:after="0"/>
              <w:rPr>
                <w:lang w:eastAsia="en-US"/>
              </w:rPr>
            </w:pPr>
          </w:p>
        </w:tc>
      </w:tr>
      <w:tr w:rsidR="00973A86" w:rsidRPr="00F02BE6" w14:paraId="674725F6" w14:textId="77777777" w:rsidTr="003E5D96">
        <w:tblPrEx>
          <w:tblCellMar>
            <w:top w:w="0" w:type="dxa"/>
            <w:bottom w:w="0" w:type="dxa"/>
          </w:tblCellMar>
        </w:tblPrEx>
        <w:trPr>
          <w:jc w:val="center"/>
        </w:trPr>
        <w:tc>
          <w:tcPr>
            <w:tcW w:w="957" w:type="dxa"/>
          </w:tcPr>
          <w:p w14:paraId="5CA434BD" w14:textId="77777777" w:rsidR="00973A86" w:rsidRPr="00F02BE6" w:rsidRDefault="00973A86" w:rsidP="003E5D96">
            <w:pPr>
              <w:pStyle w:val="TAL"/>
            </w:pPr>
            <w:r w:rsidRPr="00F02BE6">
              <w:t>:</w:t>
            </w:r>
          </w:p>
        </w:tc>
        <w:tc>
          <w:tcPr>
            <w:tcW w:w="957" w:type="dxa"/>
          </w:tcPr>
          <w:p w14:paraId="22883092" w14:textId="77777777" w:rsidR="00973A86" w:rsidRPr="00F02BE6" w:rsidRDefault="00973A86" w:rsidP="003E5D96">
            <w:pPr>
              <w:pStyle w:val="TF"/>
              <w:keepNext/>
              <w:spacing w:after="0"/>
              <w:rPr>
                <w:lang w:eastAsia="en-US"/>
              </w:rPr>
            </w:pPr>
          </w:p>
        </w:tc>
        <w:tc>
          <w:tcPr>
            <w:tcW w:w="957" w:type="dxa"/>
          </w:tcPr>
          <w:p w14:paraId="5DBC18D2" w14:textId="77777777" w:rsidR="00973A86" w:rsidRPr="00F02BE6" w:rsidRDefault="00973A86" w:rsidP="003E5D96">
            <w:pPr>
              <w:pStyle w:val="TF"/>
              <w:keepNext/>
              <w:spacing w:after="0"/>
              <w:rPr>
                <w:lang w:eastAsia="en-US"/>
              </w:rPr>
            </w:pPr>
          </w:p>
        </w:tc>
        <w:tc>
          <w:tcPr>
            <w:tcW w:w="957" w:type="dxa"/>
          </w:tcPr>
          <w:p w14:paraId="14110A95" w14:textId="77777777" w:rsidR="00973A86" w:rsidRPr="00F02BE6" w:rsidRDefault="00973A86" w:rsidP="003E5D96">
            <w:pPr>
              <w:pStyle w:val="TF"/>
              <w:keepNext/>
              <w:spacing w:after="0"/>
              <w:rPr>
                <w:lang w:eastAsia="en-US"/>
              </w:rPr>
            </w:pPr>
          </w:p>
        </w:tc>
        <w:tc>
          <w:tcPr>
            <w:tcW w:w="957" w:type="dxa"/>
          </w:tcPr>
          <w:p w14:paraId="6CCFA4E2" w14:textId="77777777" w:rsidR="00973A86" w:rsidRPr="00F02BE6" w:rsidRDefault="00973A86" w:rsidP="003E5D96">
            <w:pPr>
              <w:pStyle w:val="TF"/>
              <w:keepNext/>
              <w:spacing w:after="0"/>
              <w:rPr>
                <w:lang w:eastAsia="en-US"/>
              </w:rPr>
            </w:pPr>
          </w:p>
        </w:tc>
        <w:tc>
          <w:tcPr>
            <w:tcW w:w="957" w:type="dxa"/>
          </w:tcPr>
          <w:p w14:paraId="74F55920" w14:textId="77777777" w:rsidR="00973A86" w:rsidRPr="00F02BE6" w:rsidRDefault="00973A86" w:rsidP="003E5D96">
            <w:pPr>
              <w:pStyle w:val="TF"/>
              <w:keepNext/>
              <w:spacing w:after="0"/>
              <w:rPr>
                <w:lang w:eastAsia="en-US"/>
              </w:rPr>
            </w:pPr>
          </w:p>
        </w:tc>
        <w:tc>
          <w:tcPr>
            <w:tcW w:w="957" w:type="dxa"/>
          </w:tcPr>
          <w:p w14:paraId="0369178A" w14:textId="77777777" w:rsidR="00973A86" w:rsidRPr="00F02BE6" w:rsidRDefault="00973A86" w:rsidP="003E5D96">
            <w:pPr>
              <w:pStyle w:val="TF"/>
              <w:keepNext/>
              <w:spacing w:after="0"/>
              <w:rPr>
                <w:lang w:eastAsia="en-US"/>
              </w:rPr>
            </w:pPr>
          </w:p>
        </w:tc>
        <w:tc>
          <w:tcPr>
            <w:tcW w:w="957" w:type="dxa"/>
          </w:tcPr>
          <w:p w14:paraId="71B8C6CC" w14:textId="77777777" w:rsidR="00973A86" w:rsidRPr="00F02BE6" w:rsidRDefault="00973A86" w:rsidP="003E5D96">
            <w:pPr>
              <w:pStyle w:val="TAR"/>
            </w:pPr>
            <w:r w:rsidRPr="00F02BE6">
              <w:t>:</w:t>
            </w:r>
          </w:p>
        </w:tc>
        <w:tc>
          <w:tcPr>
            <w:tcW w:w="957" w:type="dxa"/>
          </w:tcPr>
          <w:p w14:paraId="58AF6CC1" w14:textId="77777777" w:rsidR="00973A86" w:rsidRPr="00F02BE6" w:rsidRDefault="00973A86" w:rsidP="003E5D96">
            <w:pPr>
              <w:pStyle w:val="TF"/>
              <w:keepNext/>
              <w:spacing w:after="0"/>
              <w:rPr>
                <w:lang w:eastAsia="en-US"/>
              </w:rPr>
            </w:pPr>
          </w:p>
        </w:tc>
        <w:tc>
          <w:tcPr>
            <w:tcW w:w="957" w:type="dxa"/>
          </w:tcPr>
          <w:p w14:paraId="5CEC10A3" w14:textId="77777777" w:rsidR="00973A86" w:rsidRPr="00F02BE6" w:rsidRDefault="00973A86" w:rsidP="003E5D96">
            <w:pPr>
              <w:pStyle w:val="TF"/>
              <w:keepNext/>
              <w:spacing w:after="0"/>
              <w:rPr>
                <w:lang w:eastAsia="en-US"/>
              </w:rPr>
            </w:pPr>
          </w:p>
        </w:tc>
      </w:tr>
      <w:tr w:rsidR="00973A86" w:rsidRPr="00F02BE6" w14:paraId="65891151"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2F884C06" w14:textId="77777777" w:rsidR="00973A86" w:rsidRPr="00F02BE6" w:rsidRDefault="00973A86" w:rsidP="003E5D96">
            <w:pPr>
              <w:pStyle w:val="TF"/>
              <w:keepNext/>
              <w:spacing w:after="0"/>
              <w:rPr>
                <w:lang w:eastAsia="en-US"/>
              </w:rPr>
            </w:pPr>
          </w:p>
        </w:tc>
        <w:tc>
          <w:tcPr>
            <w:tcW w:w="957" w:type="dxa"/>
          </w:tcPr>
          <w:p w14:paraId="1AD94D1C" w14:textId="77777777" w:rsidR="00973A86" w:rsidRPr="00F02BE6" w:rsidRDefault="00973A86" w:rsidP="003E5D96">
            <w:pPr>
              <w:pStyle w:val="TF"/>
              <w:keepNext/>
              <w:spacing w:after="0"/>
              <w:rPr>
                <w:lang w:eastAsia="en-US"/>
              </w:rPr>
            </w:pPr>
          </w:p>
        </w:tc>
        <w:tc>
          <w:tcPr>
            <w:tcW w:w="957" w:type="dxa"/>
          </w:tcPr>
          <w:p w14:paraId="1D6FF73A" w14:textId="77777777" w:rsidR="00973A86" w:rsidRPr="00F02BE6" w:rsidRDefault="00973A86" w:rsidP="003E5D96">
            <w:pPr>
              <w:pStyle w:val="TF"/>
              <w:keepNext/>
              <w:spacing w:after="0"/>
              <w:rPr>
                <w:lang w:eastAsia="en-US"/>
              </w:rPr>
            </w:pPr>
          </w:p>
        </w:tc>
        <w:tc>
          <w:tcPr>
            <w:tcW w:w="1914" w:type="dxa"/>
            <w:gridSpan w:val="2"/>
          </w:tcPr>
          <w:p w14:paraId="6B6C2D8E" w14:textId="77777777" w:rsidR="00973A86" w:rsidRPr="00F02BE6" w:rsidRDefault="00973A86" w:rsidP="003E5D96">
            <w:pPr>
              <w:pStyle w:val="TF"/>
              <w:keepNext/>
              <w:spacing w:after="0"/>
              <w:rPr>
                <w:lang w:eastAsia="en-US"/>
              </w:rPr>
            </w:pPr>
            <w:r w:rsidRPr="00F02BE6">
              <w:rPr>
                <w:sz w:val="22"/>
                <w:lang w:eastAsia="en-US"/>
              </w:rPr>
              <w:t xml:space="preserve">RLC/MAC </w:t>
            </w:r>
          </w:p>
        </w:tc>
        <w:tc>
          <w:tcPr>
            <w:tcW w:w="957" w:type="dxa"/>
          </w:tcPr>
          <w:p w14:paraId="301C9759" w14:textId="77777777" w:rsidR="00973A86" w:rsidRPr="00F02BE6" w:rsidRDefault="00973A86" w:rsidP="003E5D96">
            <w:pPr>
              <w:pStyle w:val="TF"/>
              <w:keepNext/>
              <w:spacing w:after="0"/>
              <w:rPr>
                <w:lang w:eastAsia="en-US"/>
              </w:rPr>
            </w:pPr>
          </w:p>
        </w:tc>
        <w:tc>
          <w:tcPr>
            <w:tcW w:w="957" w:type="dxa"/>
          </w:tcPr>
          <w:p w14:paraId="53E7076C"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6114AF1F" w14:textId="77777777" w:rsidR="00973A86" w:rsidRPr="00F02BE6" w:rsidRDefault="00973A86" w:rsidP="003E5D96">
            <w:pPr>
              <w:pStyle w:val="TF"/>
              <w:keepNext/>
              <w:spacing w:after="0"/>
              <w:rPr>
                <w:lang w:eastAsia="en-US"/>
              </w:rPr>
            </w:pPr>
          </w:p>
        </w:tc>
        <w:tc>
          <w:tcPr>
            <w:tcW w:w="957" w:type="dxa"/>
            <w:tcBorders>
              <w:left w:val="nil"/>
            </w:tcBorders>
          </w:tcPr>
          <w:p w14:paraId="718F1FE3" w14:textId="77777777" w:rsidR="00973A86" w:rsidRPr="00F02BE6" w:rsidRDefault="00973A86" w:rsidP="003E5D96">
            <w:pPr>
              <w:pStyle w:val="TF"/>
              <w:keepNext/>
              <w:spacing w:after="0"/>
              <w:rPr>
                <w:lang w:eastAsia="en-US"/>
              </w:rPr>
            </w:pPr>
          </w:p>
        </w:tc>
        <w:tc>
          <w:tcPr>
            <w:tcW w:w="957" w:type="dxa"/>
          </w:tcPr>
          <w:p w14:paraId="1AC72953" w14:textId="77777777" w:rsidR="00973A86" w:rsidRPr="00F02BE6" w:rsidRDefault="00973A86" w:rsidP="003E5D96">
            <w:pPr>
              <w:pStyle w:val="TF"/>
              <w:keepNext/>
              <w:spacing w:after="0"/>
              <w:rPr>
                <w:lang w:eastAsia="en-US"/>
              </w:rPr>
            </w:pPr>
          </w:p>
        </w:tc>
      </w:tr>
      <w:tr w:rsidR="00973A86" w:rsidRPr="00F02BE6" w14:paraId="0EE4FCBD"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566A4B28"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46D22B9A"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07DF8645" w14:textId="77777777" w:rsidR="00973A86" w:rsidRPr="00F02BE6" w:rsidRDefault="00973A86" w:rsidP="003E5D96">
            <w:pPr>
              <w:pStyle w:val="TF"/>
              <w:keepNext/>
              <w:spacing w:after="0"/>
              <w:rPr>
                <w:lang w:eastAsia="en-US"/>
              </w:rPr>
            </w:pPr>
          </w:p>
        </w:tc>
        <w:tc>
          <w:tcPr>
            <w:tcW w:w="1914" w:type="dxa"/>
            <w:gridSpan w:val="2"/>
            <w:tcBorders>
              <w:bottom w:val="single" w:sz="6" w:space="0" w:color="auto"/>
            </w:tcBorders>
          </w:tcPr>
          <w:p w14:paraId="252EB7F2" w14:textId="77777777" w:rsidR="00973A86" w:rsidRPr="00F02BE6" w:rsidRDefault="00973A86" w:rsidP="003E5D96">
            <w:pPr>
              <w:pStyle w:val="TF"/>
              <w:keepNext/>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0C537F35"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7A43C1E2"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1471ECB2" w14:textId="77777777" w:rsidR="00973A86" w:rsidRPr="00F02BE6" w:rsidRDefault="00973A86" w:rsidP="003E5D96">
            <w:pPr>
              <w:pStyle w:val="TF"/>
              <w:keepNext/>
              <w:spacing w:after="0"/>
              <w:rPr>
                <w:lang w:eastAsia="en-US"/>
              </w:rPr>
            </w:pPr>
          </w:p>
        </w:tc>
        <w:tc>
          <w:tcPr>
            <w:tcW w:w="1914" w:type="dxa"/>
            <w:gridSpan w:val="2"/>
            <w:tcBorders>
              <w:left w:val="nil"/>
            </w:tcBorders>
          </w:tcPr>
          <w:p w14:paraId="71922A39" w14:textId="77777777" w:rsidR="00973A86" w:rsidRPr="00F02BE6" w:rsidRDefault="00973A86" w:rsidP="003E5D96">
            <w:pPr>
              <w:pStyle w:val="TAL"/>
            </w:pPr>
            <w:r w:rsidRPr="00F02BE6">
              <w:rPr>
                <w:b/>
              </w:rPr>
              <w:t xml:space="preserve">  octet 23</w:t>
            </w:r>
          </w:p>
          <w:p w14:paraId="0F6ACA71" w14:textId="77777777" w:rsidR="00973A86" w:rsidRPr="00F02BE6" w:rsidRDefault="00973A86" w:rsidP="003E5D96">
            <w:pPr>
              <w:pStyle w:val="TAL"/>
            </w:pPr>
          </w:p>
        </w:tc>
      </w:tr>
    </w:tbl>
    <w:p w14:paraId="01C08E2B" w14:textId="77777777" w:rsidR="00973A86" w:rsidRPr="00F02BE6" w:rsidRDefault="00973A86" w:rsidP="00973A86">
      <w:pPr>
        <w:pStyle w:val="NF"/>
      </w:pPr>
    </w:p>
    <w:p w14:paraId="531AC13D" w14:textId="77777777" w:rsidR="00973A86" w:rsidRPr="00F02BE6" w:rsidRDefault="00973A86" w:rsidP="00973A86">
      <w:pPr>
        <w:pStyle w:val="NF"/>
      </w:pPr>
      <w:r w:rsidRPr="00F02BE6">
        <w:t>NOTE:</w:t>
      </w:r>
      <w:r w:rsidRPr="00F02BE6">
        <w:tab/>
        <w:t>The numbering convention specified in 3GPP TS 44.060 applies.</w:t>
      </w:r>
    </w:p>
    <w:p w14:paraId="44743527" w14:textId="77777777" w:rsidR="00973A86" w:rsidRPr="00F02BE6" w:rsidRDefault="00973A86" w:rsidP="00973A86">
      <w:pPr>
        <w:pStyle w:val="NF"/>
      </w:pPr>
    </w:p>
    <w:p w14:paraId="3927EA8A" w14:textId="77777777" w:rsidR="00973A86" w:rsidRPr="00F02BE6" w:rsidRDefault="00973A86" w:rsidP="00973A86">
      <w:pPr>
        <w:pStyle w:val="TF"/>
        <w:keepNext/>
      </w:pPr>
      <w:r w:rsidRPr="00F02BE6">
        <w:t>Figure 7.6.1: PDTCH block type 1 (CS-1) format</w:t>
      </w:r>
    </w:p>
    <w:p w14:paraId="4B5D9403" w14:textId="77777777" w:rsidR="00973A86" w:rsidRPr="00F02BE6" w:rsidRDefault="00973A86" w:rsidP="00973A86">
      <w:pPr>
        <w:pStyle w:val="Heading3"/>
      </w:pPr>
      <w:bookmarkStart w:id="142" w:name="_Toc517979136"/>
      <w:r w:rsidRPr="00F02BE6">
        <w:t>7.6.2</w:t>
      </w:r>
      <w:r w:rsidRPr="00F02BE6">
        <w:tab/>
        <w:t>PDTCH block type 2 (CS-2) format</w:t>
      </w:r>
      <w:bookmarkEnd w:id="142"/>
      <w:r w:rsidRPr="00F02BE6">
        <w:t xml:space="preserve"> </w:t>
      </w:r>
    </w:p>
    <w:p w14:paraId="600415CC" w14:textId="77777777" w:rsidR="00973A86" w:rsidRPr="00F02BE6" w:rsidRDefault="00973A86" w:rsidP="00973A86">
      <w:r w:rsidRPr="00F02BE6">
        <w:t>The 271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A0C91FD" w14:textId="77777777" w:rsidTr="003E5D96">
        <w:tblPrEx>
          <w:tblCellMar>
            <w:top w:w="0" w:type="dxa"/>
            <w:bottom w:w="0" w:type="dxa"/>
          </w:tblCellMar>
        </w:tblPrEx>
        <w:trPr>
          <w:jc w:val="center"/>
        </w:trPr>
        <w:tc>
          <w:tcPr>
            <w:tcW w:w="7656" w:type="dxa"/>
            <w:gridSpan w:val="8"/>
          </w:tcPr>
          <w:p w14:paraId="17C523BB"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0F870A3" w14:textId="77777777" w:rsidR="00973A86" w:rsidRPr="00F02BE6" w:rsidRDefault="00973A86" w:rsidP="003E5D96">
            <w:pPr>
              <w:pStyle w:val="TF"/>
              <w:spacing w:after="0"/>
              <w:rPr>
                <w:lang w:eastAsia="en-US"/>
              </w:rPr>
            </w:pPr>
          </w:p>
        </w:tc>
        <w:tc>
          <w:tcPr>
            <w:tcW w:w="957" w:type="dxa"/>
          </w:tcPr>
          <w:p w14:paraId="5605DD6D" w14:textId="77777777" w:rsidR="00973A86" w:rsidRPr="00F02BE6" w:rsidRDefault="00973A86" w:rsidP="003E5D96">
            <w:pPr>
              <w:pStyle w:val="TF"/>
              <w:spacing w:after="0"/>
              <w:rPr>
                <w:lang w:eastAsia="en-US"/>
              </w:rPr>
            </w:pPr>
          </w:p>
        </w:tc>
      </w:tr>
      <w:tr w:rsidR="00973A86" w:rsidRPr="00F02BE6" w14:paraId="4C762278" w14:textId="77777777" w:rsidTr="003E5D96">
        <w:tblPrEx>
          <w:tblCellMar>
            <w:top w:w="0" w:type="dxa"/>
            <w:bottom w:w="0" w:type="dxa"/>
          </w:tblCellMar>
        </w:tblPrEx>
        <w:trPr>
          <w:jc w:val="center"/>
        </w:trPr>
        <w:tc>
          <w:tcPr>
            <w:tcW w:w="957" w:type="dxa"/>
          </w:tcPr>
          <w:p w14:paraId="0F4971BA" w14:textId="77777777" w:rsidR="00973A86" w:rsidRPr="00F02BE6" w:rsidRDefault="00973A86" w:rsidP="003E5D96">
            <w:pPr>
              <w:pStyle w:val="TF"/>
              <w:spacing w:after="0"/>
              <w:rPr>
                <w:lang w:eastAsia="en-US"/>
              </w:rPr>
            </w:pPr>
            <w:r w:rsidRPr="00F02BE6">
              <w:rPr>
                <w:lang w:eastAsia="en-US"/>
              </w:rPr>
              <w:t>8</w:t>
            </w:r>
          </w:p>
        </w:tc>
        <w:tc>
          <w:tcPr>
            <w:tcW w:w="957" w:type="dxa"/>
          </w:tcPr>
          <w:p w14:paraId="0F9CA5BE" w14:textId="77777777" w:rsidR="00973A86" w:rsidRPr="00F02BE6" w:rsidRDefault="00973A86" w:rsidP="003E5D96">
            <w:pPr>
              <w:pStyle w:val="TF"/>
              <w:spacing w:after="0"/>
              <w:rPr>
                <w:lang w:eastAsia="en-US"/>
              </w:rPr>
            </w:pPr>
            <w:r w:rsidRPr="00F02BE6">
              <w:rPr>
                <w:lang w:eastAsia="en-US"/>
              </w:rPr>
              <w:t>7</w:t>
            </w:r>
          </w:p>
        </w:tc>
        <w:tc>
          <w:tcPr>
            <w:tcW w:w="957" w:type="dxa"/>
          </w:tcPr>
          <w:p w14:paraId="078F3435" w14:textId="77777777" w:rsidR="00973A86" w:rsidRPr="00F02BE6" w:rsidRDefault="00973A86" w:rsidP="003E5D96">
            <w:pPr>
              <w:pStyle w:val="TF"/>
              <w:spacing w:after="0"/>
              <w:rPr>
                <w:lang w:eastAsia="en-US"/>
              </w:rPr>
            </w:pPr>
            <w:r w:rsidRPr="00F02BE6">
              <w:rPr>
                <w:lang w:eastAsia="en-US"/>
              </w:rPr>
              <w:t>6</w:t>
            </w:r>
          </w:p>
        </w:tc>
        <w:tc>
          <w:tcPr>
            <w:tcW w:w="957" w:type="dxa"/>
          </w:tcPr>
          <w:p w14:paraId="1BD281FD" w14:textId="77777777" w:rsidR="00973A86" w:rsidRPr="00F02BE6" w:rsidRDefault="00973A86" w:rsidP="003E5D96">
            <w:pPr>
              <w:pStyle w:val="TF"/>
              <w:spacing w:after="0"/>
              <w:rPr>
                <w:lang w:eastAsia="en-US"/>
              </w:rPr>
            </w:pPr>
            <w:r w:rsidRPr="00F02BE6">
              <w:rPr>
                <w:lang w:eastAsia="en-US"/>
              </w:rPr>
              <w:t>5</w:t>
            </w:r>
          </w:p>
        </w:tc>
        <w:tc>
          <w:tcPr>
            <w:tcW w:w="957" w:type="dxa"/>
          </w:tcPr>
          <w:p w14:paraId="75D18B3E" w14:textId="77777777" w:rsidR="00973A86" w:rsidRPr="00F02BE6" w:rsidRDefault="00973A86" w:rsidP="003E5D96">
            <w:pPr>
              <w:pStyle w:val="TF"/>
              <w:spacing w:after="0"/>
              <w:rPr>
                <w:lang w:eastAsia="en-US"/>
              </w:rPr>
            </w:pPr>
            <w:r w:rsidRPr="00F02BE6">
              <w:rPr>
                <w:lang w:eastAsia="en-US"/>
              </w:rPr>
              <w:t>4</w:t>
            </w:r>
          </w:p>
        </w:tc>
        <w:tc>
          <w:tcPr>
            <w:tcW w:w="957" w:type="dxa"/>
          </w:tcPr>
          <w:p w14:paraId="02D7BC8B" w14:textId="77777777" w:rsidR="00973A86" w:rsidRPr="00F02BE6" w:rsidRDefault="00973A86" w:rsidP="003E5D96">
            <w:pPr>
              <w:pStyle w:val="TF"/>
              <w:spacing w:after="0"/>
              <w:rPr>
                <w:lang w:eastAsia="en-US"/>
              </w:rPr>
            </w:pPr>
            <w:r w:rsidRPr="00F02BE6">
              <w:rPr>
                <w:lang w:eastAsia="en-US"/>
              </w:rPr>
              <w:t>3</w:t>
            </w:r>
          </w:p>
        </w:tc>
        <w:tc>
          <w:tcPr>
            <w:tcW w:w="957" w:type="dxa"/>
          </w:tcPr>
          <w:p w14:paraId="2968CD15" w14:textId="77777777" w:rsidR="00973A86" w:rsidRPr="00F02BE6" w:rsidRDefault="00973A86" w:rsidP="003E5D96">
            <w:pPr>
              <w:pStyle w:val="TF"/>
              <w:spacing w:after="0"/>
              <w:rPr>
                <w:lang w:eastAsia="en-US"/>
              </w:rPr>
            </w:pPr>
            <w:r w:rsidRPr="00F02BE6">
              <w:rPr>
                <w:lang w:eastAsia="en-US"/>
              </w:rPr>
              <w:t>2</w:t>
            </w:r>
          </w:p>
        </w:tc>
        <w:tc>
          <w:tcPr>
            <w:tcW w:w="957" w:type="dxa"/>
          </w:tcPr>
          <w:p w14:paraId="34905508" w14:textId="77777777" w:rsidR="00973A86" w:rsidRPr="00F02BE6" w:rsidRDefault="00973A86" w:rsidP="003E5D96">
            <w:pPr>
              <w:pStyle w:val="TF"/>
              <w:spacing w:after="0"/>
              <w:rPr>
                <w:lang w:eastAsia="en-US"/>
              </w:rPr>
            </w:pPr>
            <w:r w:rsidRPr="00F02BE6">
              <w:rPr>
                <w:lang w:eastAsia="en-US"/>
              </w:rPr>
              <w:t>1</w:t>
            </w:r>
          </w:p>
        </w:tc>
        <w:tc>
          <w:tcPr>
            <w:tcW w:w="957" w:type="dxa"/>
          </w:tcPr>
          <w:p w14:paraId="201AD971" w14:textId="77777777" w:rsidR="00973A86" w:rsidRPr="00F02BE6" w:rsidRDefault="00973A86" w:rsidP="003E5D96">
            <w:pPr>
              <w:pStyle w:val="TF"/>
              <w:spacing w:after="0"/>
              <w:rPr>
                <w:lang w:eastAsia="en-US"/>
              </w:rPr>
            </w:pPr>
          </w:p>
        </w:tc>
        <w:tc>
          <w:tcPr>
            <w:tcW w:w="957" w:type="dxa"/>
          </w:tcPr>
          <w:p w14:paraId="41148D1B" w14:textId="77777777" w:rsidR="00973A86" w:rsidRPr="00F02BE6" w:rsidRDefault="00973A86" w:rsidP="003E5D96">
            <w:pPr>
              <w:pStyle w:val="TF"/>
              <w:spacing w:after="0"/>
              <w:rPr>
                <w:lang w:eastAsia="en-US"/>
              </w:rPr>
            </w:pPr>
          </w:p>
        </w:tc>
      </w:tr>
      <w:tr w:rsidR="00973A86" w:rsidRPr="00F02BE6" w14:paraId="1CE3060B"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6B153161" w14:textId="77777777" w:rsidR="00973A86" w:rsidRPr="00F02BE6" w:rsidRDefault="00973A86" w:rsidP="003E5D96">
            <w:pPr>
              <w:pStyle w:val="TF"/>
              <w:spacing w:after="0"/>
              <w:rPr>
                <w:lang w:eastAsia="en-US"/>
              </w:rPr>
            </w:pPr>
          </w:p>
        </w:tc>
        <w:tc>
          <w:tcPr>
            <w:tcW w:w="957" w:type="dxa"/>
            <w:tcBorders>
              <w:left w:val="nil"/>
            </w:tcBorders>
          </w:tcPr>
          <w:p w14:paraId="271443A3"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4F737F2F" w14:textId="77777777" w:rsidR="00973A86" w:rsidRPr="00F02BE6" w:rsidRDefault="00973A86" w:rsidP="003E5D96">
            <w:pPr>
              <w:pStyle w:val="TF"/>
              <w:spacing w:after="0"/>
              <w:rPr>
                <w:lang w:eastAsia="en-US"/>
              </w:rPr>
            </w:pPr>
          </w:p>
        </w:tc>
      </w:tr>
      <w:tr w:rsidR="00973A86" w:rsidRPr="00F02BE6" w14:paraId="6BFD7C78" w14:textId="77777777" w:rsidTr="003E5D96">
        <w:tblPrEx>
          <w:tblCellMar>
            <w:top w:w="0" w:type="dxa"/>
            <w:bottom w:w="0" w:type="dxa"/>
          </w:tblCellMar>
        </w:tblPrEx>
        <w:trPr>
          <w:jc w:val="center"/>
        </w:trPr>
        <w:tc>
          <w:tcPr>
            <w:tcW w:w="957" w:type="dxa"/>
            <w:tcBorders>
              <w:left w:val="single" w:sz="6" w:space="0" w:color="auto"/>
            </w:tcBorders>
          </w:tcPr>
          <w:p w14:paraId="4C6B90EA"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55A32E55"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70355E19" w14:textId="77777777" w:rsidR="00973A86" w:rsidRPr="00F02BE6" w:rsidRDefault="00973A86" w:rsidP="003E5D96">
            <w:pPr>
              <w:pStyle w:val="TF"/>
              <w:spacing w:after="0"/>
              <w:rPr>
                <w:lang w:eastAsia="en-US"/>
              </w:rPr>
            </w:pPr>
          </w:p>
        </w:tc>
        <w:tc>
          <w:tcPr>
            <w:tcW w:w="1914" w:type="dxa"/>
            <w:gridSpan w:val="2"/>
          </w:tcPr>
          <w:p w14:paraId="4A67E283" w14:textId="77777777" w:rsidR="00973A86" w:rsidRPr="00F02BE6" w:rsidRDefault="00973A86" w:rsidP="003E5D96">
            <w:pPr>
              <w:pStyle w:val="TF"/>
              <w:spacing w:after="0"/>
              <w:rPr>
                <w:lang w:eastAsia="en-US"/>
              </w:rPr>
            </w:pPr>
            <w:r w:rsidRPr="00F02BE6">
              <w:rPr>
                <w:sz w:val="22"/>
                <w:lang w:eastAsia="en-US"/>
              </w:rPr>
              <w:t>271</w:t>
            </w:r>
          </w:p>
        </w:tc>
        <w:tc>
          <w:tcPr>
            <w:tcW w:w="957" w:type="dxa"/>
            <w:tcBorders>
              <w:bottom w:val="single" w:sz="6" w:space="0" w:color="auto"/>
            </w:tcBorders>
          </w:tcPr>
          <w:p w14:paraId="0E699821"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03FDE9FB" w14:textId="77777777" w:rsidR="00973A86" w:rsidRPr="00F02BE6" w:rsidRDefault="00973A86" w:rsidP="003E5D96">
            <w:pPr>
              <w:pStyle w:val="TF"/>
              <w:spacing w:after="0"/>
              <w:rPr>
                <w:lang w:eastAsia="en-US"/>
              </w:rPr>
            </w:pPr>
          </w:p>
        </w:tc>
        <w:tc>
          <w:tcPr>
            <w:tcW w:w="957" w:type="dxa"/>
            <w:tcBorders>
              <w:right w:val="single" w:sz="6" w:space="0" w:color="auto"/>
            </w:tcBorders>
          </w:tcPr>
          <w:p w14:paraId="3F05FA4E" w14:textId="77777777" w:rsidR="00973A86" w:rsidRPr="00F02BE6" w:rsidRDefault="00973A86" w:rsidP="003E5D96">
            <w:pPr>
              <w:pStyle w:val="TF"/>
              <w:spacing w:after="0"/>
              <w:rPr>
                <w:lang w:eastAsia="en-US"/>
              </w:rPr>
            </w:pPr>
          </w:p>
        </w:tc>
        <w:tc>
          <w:tcPr>
            <w:tcW w:w="957" w:type="dxa"/>
            <w:tcBorders>
              <w:left w:val="nil"/>
            </w:tcBorders>
          </w:tcPr>
          <w:p w14:paraId="63605E0C" w14:textId="77777777" w:rsidR="00973A86" w:rsidRPr="00F02BE6" w:rsidRDefault="00973A86" w:rsidP="003E5D96">
            <w:pPr>
              <w:pStyle w:val="TF"/>
              <w:spacing w:after="0"/>
              <w:rPr>
                <w:lang w:eastAsia="en-US"/>
              </w:rPr>
            </w:pPr>
          </w:p>
        </w:tc>
        <w:tc>
          <w:tcPr>
            <w:tcW w:w="957" w:type="dxa"/>
            <w:tcBorders>
              <w:left w:val="nil"/>
            </w:tcBorders>
          </w:tcPr>
          <w:p w14:paraId="0304D8CA" w14:textId="77777777" w:rsidR="00973A86" w:rsidRPr="00F02BE6" w:rsidRDefault="00973A86" w:rsidP="003E5D96">
            <w:pPr>
              <w:pStyle w:val="TF"/>
              <w:spacing w:after="0"/>
              <w:rPr>
                <w:lang w:eastAsia="en-US"/>
              </w:rPr>
            </w:pPr>
          </w:p>
        </w:tc>
      </w:tr>
      <w:tr w:rsidR="00973A86" w:rsidRPr="00F02BE6" w14:paraId="096BB4CB"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769D058C" w14:textId="77777777" w:rsidR="00973A86" w:rsidRPr="00F02BE6" w:rsidRDefault="00973A86" w:rsidP="003E5D96">
            <w:pPr>
              <w:pStyle w:val="TF"/>
              <w:spacing w:after="0"/>
              <w:rPr>
                <w:lang w:eastAsia="en-US"/>
              </w:rPr>
            </w:pPr>
          </w:p>
        </w:tc>
        <w:tc>
          <w:tcPr>
            <w:tcW w:w="957" w:type="dxa"/>
          </w:tcPr>
          <w:p w14:paraId="00EAC9AB" w14:textId="77777777" w:rsidR="00973A86" w:rsidRPr="00F02BE6" w:rsidRDefault="00973A86" w:rsidP="003E5D96">
            <w:pPr>
              <w:pStyle w:val="TF"/>
              <w:spacing w:after="0"/>
              <w:rPr>
                <w:lang w:eastAsia="en-US"/>
              </w:rPr>
            </w:pPr>
          </w:p>
        </w:tc>
        <w:tc>
          <w:tcPr>
            <w:tcW w:w="957" w:type="dxa"/>
          </w:tcPr>
          <w:p w14:paraId="4A4757B3" w14:textId="77777777" w:rsidR="00973A86" w:rsidRPr="00F02BE6" w:rsidRDefault="00973A86" w:rsidP="003E5D96">
            <w:pPr>
              <w:pStyle w:val="TF"/>
              <w:spacing w:after="0"/>
              <w:rPr>
                <w:lang w:eastAsia="en-US"/>
              </w:rPr>
            </w:pPr>
          </w:p>
        </w:tc>
        <w:tc>
          <w:tcPr>
            <w:tcW w:w="1914" w:type="dxa"/>
            <w:gridSpan w:val="2"/>
          </w:tcPr>
          <w:p w14:paraId="2DFC38CF"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401C26C7" w14:textId="77777777" w:rsidR="00973A86" w:rsidRPr="00F02BE6" w:rsidRDefault="00973A86" w:rsidP="003E5D96">
            <w:pPr>
              <w:pStyle w:val="TF"/>
              <w:spacing w:after="0"/>
              <w:rPr>
                <w:lang w:eastAsia="en-US"/>
              </w:rPr>
            </w:pPr>
          </w:p>
        </w:tc>
        <w:tc>
          <w:tcPr>
            <w:tcW w:w="957" w:type="dxa"/>
          </w:tcPr>
          <w:p w14:paraId="1308885F"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49646374" w14:textId="77777777" w:rsidR="00973A86" w:rsidRPr="00F02BE6" w:rsidRDefault="00973A86" w:rsidP="003E5D96">
            <w:pPr>
              <w:pStyle w:val="TF"/>
              <w:spacing w:after="0"/>
              <w:rPr>
                <w:lang w:eastAsia="en-US"/>
              </w:rPr>
            </w:pPr>
          </w:p>
        </w:tc>
        <w:tc>
          <w:tcPr>
            <w:tcW w:w="1914" w:type="dxa"/>
            <w:gridSpan w:val="2"/>
            <w:tcBorders>
              <w:left w:val="nil"/>
            </w:tcBorders>
          </w:tcPr>
          <w:p w14:paraId="2B4822CC" w14:textId="77777777" w:rsidR="00973A86" w:rsidRPr="00F02BE6" w:rsidRDefault="00973A86" w:rsidP="003E5D96">
            <w:pPr>
              <w:pStyle w:val="TF"/>
              <w:spacing w:after="0"/>
              <w:rPr>
                <w:lang w:eastAsia="en-US"/>
              </w:rPr>
            </w:pPr>
          </w:p>
        </w:tc>
      </w:tr>
      <w:tr w:rsidR="00973A86" w:rsidRPr="00F02BE6" w14:paraId="02234AD2" w14:textId="77777777" w:rsidTr="003E5D96">
        <w:tblPrEx>
          <w:tblCellMar>
            <w:top w:w="0" w:type="dxa"/>
            <w:bottom w:w="0" w:type="dxa"/>
          </w:tblCellMar>
        </w:tblPrEx>
        <w:trPr>
          <w:jc w:val="center"/>
        </w:trPr>
        <w:tc>
          <w:tcPr>
            <w:tcW w:w="957" w:type="dxa"/>
          </w:tcPr>
          <w:p w14:paraId="04038A92" w14:textId="77777777" w:rsidR="00973A86" w:rsidRPr="00F02BE6" w:rsidRDefault="00973A86" w:rsidP="003E5D96">
            <w:pPr>
              <w:pStyle w:val="TAL"/>
            </w:pPr>
            <w:r w:rsidRPr="00F02BE6">
              <w:t>:</w:t>
            </w:r>
          </w:p>
        </w:tc>
        <w:tc>
          <w:tcPr>
            <w:tcW w:w="957" w:type="dxa"/>
          </w:tcPr>
          <w:p w14:paraId="16E7A6B5" w14:textId="77777777" w:rsidR="00973A86" w:rsidRPr="00F02BE6" w:rsidRDefault="00973A86" w:rsidP="003E5D96">
            <w:pPr>
              <w:pStyle w:val="TF"/>
              <w:spacing w:after="0"/>
              <w:rPr>
                <w:lang w:eastAsia="en-US"/>
              </w:rPr>
            </w:pPr>
          </w:p>
        </w:tc>
        <w:tc>
          <w:tcPr>
            <w:tcW w:w="957" w:type="dxa"/>
          </w:tcPr>
          <w:p w14:paraId="4FF332E9" w14:textId="77777777" w:rsidR="00973A86" w:rsidRPr="00F02BE6" w:rsidRDefault="00973A86" w:rsidP="003E5D96">
            <w:pPr>
              <w:pStyle w:val="TF"/>
              <w:spacing w:after="0"/>
              <w:rPr>
                <w:lang w:eastAsia="en-US"/>
              </w:rPr>
            </w:pPr>
          </w:p>
        </w:tc>
        <w:tc>
          <w:tcPr>
            <w:tcW w:w="957" w:type="dxa"/>
          </w:tcPr>
          <w:p w14:paraId="3FF50796" w14:textId="77777777" w:rsidR="00973A86" w:rsidRPr="00F02BE6" w:rsidRDefault="00973A86" w:rsidP="003E5D96">
            <w:pPr>
              <w:pStyle w:val="TF"/>
              <w:spacing w:after="0"/>
              <w:rPr>
                <w:lang w:eastAsia="en-US"/>
              </w:rPr>
            </w:pPr>
          </w:p>
        </w:tc>
        <w:tc>
          <w:tcPr>
            <w:tcW w:w="957" w:type="dxa"/>
          </w:tcPr>
          <w:p w14:paraId="3630D165" w14:textId="77777777" w:rsidR="00973A86" w:rsidRPr="00F02BE6" w:rsidRDefault="00973A86" w:rsidP="003E5D96">
            <w:pPr>
              <w:pStyle w:val="TF"/>
              <w:spacing w:after="0"/>
              <w:rPr>
                <w:lang w:eastAsia="en-US"/>
              </w:rPr>
            </w:pPr>
          </w:p>
        </w:tc>
        <w:tc>
          <w:tcPr>
            <w:tcW w:w="957" w:type="dxa"/>
          </w:tcPr>
          <w:p w14:paraId="09DDE99C" w14:textId="77777777" w:rsidR="00973A86" w:rsidRPr="00F02BE6" w:rsidRDefault="00973A86" w:rsidP="003E5D96">
            <w:pPr>
              <w:pStyle w:val="TF"/>
              <w:spacing w:after="0"/>
              <w:rPr>
                <w:lang w:eastAsia="en-US"/>
              </w:rPr>
            </w:pPr>
          </w:p>
        </w:tc>
        <w:tc>
          <w:tcPr>
            <w:tcW w:w="957" w:type="dxa"/>
          </w:tcPr>
          <w:p w14:paraId="2157B7F3" w14:textId="77777777" w:rsidR="00973A86" w:rsidRPr="00F02BE6" w:rsidRDefault="00973A86" w:rsidP="003E5D96">
            <w:pPr>
              <w:pStyle w:val="TF"/>
              <w:spacing w:after="0"/>
              <w:rPr>
                <w:lang w:eastAsia="en-US"/>
              </w:rPr>
            </w:pPr>
          </w:p>
        </w:tc>
        <w:tc>
          <w:tcPr>
            <w:tcW w:w="957" w:type="dxa"/>
          </w:tcPr>
          <w:p w14:paraId="3D38BA8C" w14:textId="77777777" w:rsidR="00973A86" w:rsidRPr="00F02BE6" w:rsidRDefault="00973A86" w:rsidP="003E5D96">
            <w:pPr>
              <w:pStyle w:val="TAR"/>
            </w:pPr>
            <w:r w:rsidRPr="00F02BE6">
              <w:t>:</w:t>
            </w:r>
          </w:p>
        </w:tc>
        <w:tc>
          <w:tcPr>
            <w:tcW w:w="957" w:type="dxa"/>
          </w:tcPr>
          <w:p w14:paraId="44595B76" w14:textId="77777777" w:rsidR="00973A86" w:rsidRPr="00F02BE6" w:rsidRDefault="00973A86" w:rsidP="003E5D96">
            <w:pPr>
              <w:pStyle w:val="TF"/>
              <w:spacing w:after="0"/>
              <w:rPr>
                <w:lang w:eastAsia="en-US"/>
              </w:rPr>
            </w:pPr>
          </w:p>
        </w:tc>
        <w:tc>
          <w:tcPr>
            <w:tcW w:w="957" w:type="dxa"/>
          </w:tcPr>
          <w:p w14:paraId="33168619" w14:textId="77777777" w:rsidR="00973A86" w:rsidRPr="00F02BE6" w:rsidRDefault="00973A86" w:rsidP="003E5D96">
            <w:pPr>
              <w:pStyle w:val="TF"/>
              <w:spacing w:after="0"/>
              <w:rPr>
                <w:lang w:eastAsia="en-US"/>
              </w:rPr>
            </w:pPr>
          </w:p>
        </w:tc>
      </w:tr>
      <w:tr w:rsidR="00973A86" w:rsidRPr="00F02BE6" w14:paraId="6FF99CD0" w14:textId="77777777" w:rsidTr="003E5D96">
        <w:tblPrEx>
          <w:tblCellMar>
            <w:top w:w="0" w:type="dxa"/>
            <w:bottom w:w="0" w:type="dxa"/>
          </w:tblCellMar>
        </w:tblPrEx>
        <w:trPr>
          <w:jc w:val="center"/>
        </w:trPr>
        <w:tc>
          <w:tcPr>
            <w:tcW w:w="957" w:type="dxa"/>
          </w:tcPr>
          <w:p w14:paraId="1EFA16AF" w14:textId="77777777" w:rsidR="00973A86" w:rsidRPr="00F02BE6" w:rsidRDefault="00973A86" w:rsidP="003E5D96">
            <w:pPr>
              <w:pStyle w:val="TAL"/>
            </w:pPr>
            <w:r w:rsidRPr="00F02BE6">
              <w:t>:</w:t>
            </w:r>
          </w:p>
        </w:tc>
        <w:tc>
          <w:tcPr>
            <w:tcW w:w="957" w:type="dxa"/>
          </w:tcPr>
          <w:p w14:paraId="7B44FA7C" w14:textId="77777777" w:rsidR="00973A86" w:rsidRPr="00F02BE6" w:rsidRDefault="00973A86" w:rsidP="003E5D96">
            <w:pPr>
              <w:pStyle w:val="TF"/>
              <w:spacing w:after="0"/>
              <w:rPr>
                <w:lang w:eastAsia="en-US"/>
              </w:rPr>
            </w:pPr>
          </w:p>
        </w:tc>
        <w:tc>
          <w:tcPr>
            <w:tcW w:w="957" w:type="dxa"/>
          </w:tcPr>
          <w:p w14:paraId="204A5FC2" w14:textId="77777777" w:rsidR="00973A86" w:rsidRPr="00F02BE6" w:rsidRDefault="00973A86" w:rsidP="003E5D96">
            <w:pPr>
              <w:pStyle w:val="TF"/>
              <w:spacing w:after="0"/>
              <w:rPr>
                <w:lang w:eastAsia="en-US"/>
              </w:rPr>
            </w:pPr>
          </w:p>
        </w:tc>
        <w:tc>
          <w:tcPr>
            <w:tcW w:w="957" w:type="dxa"/>
          </w:tcPr>
          <w:p w14:paraId="604860ED" w14:textId="77777777" w:rsidR="00973A86" w:rsidRPr="00F02BE6" w:rsidRDefault="00973A86" w:rsidP="003E5D96">
            <w:pPr>
              <w:pStyle w:val="TF"/>
              <w:spacing w:after="0"/>
              <w:rPr>
                <w:lang w:eastAsia="en-US"/>
              </w:rPr>
            </w:pPr>
          </w:p>
        </w:tc>
        <w:tc>
          <w:tcPr>
            <w:tcW w:w="957" w:type="dxa"/>
          </w:tcPr>
          <w:p w14:paraId="53BB60ED" w14:textId="77777777" w:rsidR="00973A86" w:rsidRPr="00F02BE6" w:rsidRDefault="00973A86" w:rsidP="003E5D96">
            <w:pPr>
              <w:pStyle w:val="TF"/>
              <w:spacing w:after="0"/>
              <w:rPr>
                <w:lang w:eastAsia="en-US"/>
              </w:rPr>
            </w:pPr>
          </w:p>
        </w:tc>
        <w:tc>
          <w:tcPr>
            <w:tcW w:w="957" w:type="dxa"/>
          </w:tcPr>
          <w:p w14:paraId="56825577" w14:textId="77777777" w:rsidR="00973A86" w:rsidRPr="00F02BE6" w:rsidRDefault="00973A86" w:rsidP="003E5D96">
            <w:pPr>
              <w:pStyle w:val="TF"/>
              <w:spacing w:after="0"/>
              <w:rPr>
                <w:lang w:eastAsia="en-US"/>
              </w:rPr>
            </w:pPr>
          </w:p>
        </w:tc>
        <w:tc>
          <w:tcPr>
            <w:tcW w:w="957" w:type="dxa"/>
          </w:tcPr>
          <w:p w14:paraId="61158940" w14:textId="77777777" w:rsidR="00973A86" w:rsidRPr="00F02BE6" w:rsidRDefault="00973A86" w:rsidP="003E5D96">
            <w:pPr>
              <w:pStyle w:val="TF"/>
              <w:spacing w:after="0"/>
              <w:rPr>
                <w:lang w:eastAsia="en-US"/>
              </w:rPr>
            </w:pPr>
          </w:p>
        </w:tc>
        <w:tc>
          <w:tcPr>
            <w:tcW w:w="957" w:type="dxa"/>
          </w:tcPr>
          <w:p w14:paraId="123F3FFC" w14:textId="77777777" w:rsidR="00973A86" w:rsidRPr="00F02BE6" w:rsidRDefault="00973A86" w:rsidP="003E5D96">
            <w:pPr>
              <w:pStyle w:val="TAR"/>
            </w:pPr>
            <w:r w:rsidRPr="00F02BE6">
              <w:t>:</w:t>
            </w:r>
          </w:p>
        </w:tc>
        <w:tc>
          <w:tcPr>
            <w:tcW w:w="957" w:type="dxa"/>
          </w:tcPr>
          <w:p w14:paraId="1F8650F5" w14:textId="77777777" w:rsidR="00973A86" w:rsidRPr="00F02BE6" w:rsidRDefault="00973A86" w:rsidP="003E5D96">
            <w:pPr>
              <w:pStyle w:val="TF"/>
              <w:spacing w:after="0"/>
              <w:rPr>
                <w:lang w:eastAsia="en-US"/>
              </w:rPr>
            </w:pPr>
          </w:p>
        </w:tc>
        <w:tc>
          <w:tcPr>
            <w:tcW w:w="957" w:type="dxa"/>
          </w:tcPr>
          <w:p w14:paraId="7EDC997F" w14:textId="77777777" w:rsidR="00973A86" w:rsidRPr="00F02BE6" w:rsidRDefault="00973A86" w:rsidP="003E5D96">
            <w:pPr>
              <w:pStyle w:val="TF"/>
              <w:spacing w:after="0"/>
              <w:rPr>
                <w:lang w:eastAsia="en-US"/>
              </w:rPr>
            </w:pPr>
          </w:p>
        </w:tc>
      </w:tr>
      <w:tr w:rsidR="00973A86" w:rsidRPr="00F02BE6" w14:paraId="45B1692E" w14:textId="77777777" w:rsidTr="003E5D96">
        <w:tblPrEx>
          <w:tblCellMar>
            <w:top w:w="0" w:type="dxa"/>
            <w:bottom w:w="0" w:type="dxa"/>
          </w:tblCellMar>
        </w:tblPrEx>
        <w:trPr>
          <w:jc w:val="center"/>
        </w:trPr>
        <w:tc>
          <w:tcPr>
            <w:tcW w:w="957" w:type="dxa"/>
          </w:tcPr>
          <w:p w14:paraId="5601C52E" w14:textId="77777777" w:rsidR="00973A86" w:rsidRPr="00F02BE6" w:rsidRDefault="00973A86" w:rsidP="003E5D96">
            <w:pPr>
              <w:pStyle w:val="TAL"/>
            </w:pPr>
            <w:r w:rsidRPr="00F02BE6">
              <w:t>:</w:t>
            </w:r>
          </w:p>
        </w:tc>
        <w:tc>
          <w:tcPr>
            <w:tcW w:w="957" w:type="dxa"/>
          </w:tcPr>
          <w:p w14:paraId="1CF66C06" w14:textId="77777777" w:rsidR="00973A86" w:rsidRPr="00F02BE6" w:rsidRDefault="00973A86" w:rsidP="003E5D96">
            <w:pPr>
              <w:pStyle w:val="TF"/>
              <w:spacing w:after="0"/>
              <w:rPr>
                <w:lang w:eastAsia="en-US"/>
              </w:rPr>
            </w:pPr>
          </w:p>
        </w:tc>
        <w:tc>
          <w:tcPr>
            <w:tcW w:w="957" w:type="dxa"/>
          </w:tcPr>
          <w:p w14:paraId="349AF4C0" w14:textId="77777777" w:rsidR="00973A86" w:rsidRPr="00F02BE6" w:rsidRDefault="00973A86" w:rsidP="003E5D96">
            <w:pPr>
              <w:pStyle w:val="TF"/>
              <w:spacing w:after="0"/>
              <w:rPr>
                <w:lang w:eastAsia="en-US"/>
              </w:rPr>
            </w:pPr>
          </w:p>
        </w:tc>
        <w:tc>
          <w:tcPr>
            <w:tcW w:w="957" w:type="dxa"/>
          </w:tcPr>
          <w:p w14:paraId="37AC4A09" w14:textId="77777777" w:rsidR="00973A86" w:rsidRPr="00F02BE6" w:rsidRDefault="00973A86" w:rsidP="003E5D96">
            <w:pPr>
              <w:pStyle w:val="TF"/>
              <w:spacing w:after="0"/>
              <w:rPr>
                <w:lang w:eastAsia="en-US"/>
              </w:rPr>
            </w:pPr>
          </w:p>
        </w:tc>
        <w:tc>
          <w:tcPr>
            <w:tcW w:w="957" w:type="dxa"/>
          </w:tcPr>
          <w:p w14:paraId="67A0FE67" w14:textId="77777777" w:rsidR="00973A86" w:rsidRPr="00F02BE6" w:rsidRDefault="00973A86" w:rsidP="003E5D96">
            <w:pPr>
              <w:pStyle w:val="TF"/>
              <w:spacing w:after="0"/>
              <w:rPr>
                <w:lang w:eastAsia="en-US"/>
              </w:rPr>
            </w:pPr>
          </w:p>
        </w:tc>
        <w:tc>
          <w:tcPr>
            <w:tcW w:w="957" w:type="dxa"/>
          </w:tcPr>
          <w:p w14:paraId="264CAC08" w14:textId="77777777" w:rsidR="00973A86" w:rsidRPr="00F02BE6" w:rsidRDefault="00973A86" w:rsidP="003E5D96">
            <w:pPr>
              <w:pStyle w:val="TF"/>
              <w:spacing w:after="0"/>
              <w:rPr>
                <w:lang w:eastAsia="en-US"/>
              </w:rPr>
            </w:pPr>
          </w:p>
        </w:tc>
        <w:tc>
          <w:tcPr>
            <w:tcW w:w="957" w:type="dxa"/>
          </w:tcPr>
          <w:p w14:paraId="667076FC" w14:textId="77777777" w:rsidR="00973A86" w:rsidRPr="00F02BE6" w:rsidRDefault="00973A86" w:rsidP="003E5D96">
            <w:pPr>
              <w:pStyle w:val="TF"/>
              <w:spacing w:after="0"/>
              <w:rPr>
                <w:lang w:eastAsia="en-US"/>
              </w:rPr>
            </w:pPr>
          </w:p>
        </w:tc>
        <w:tc>
          <w:tcPr>
            <w:tcW w:w="957" w:type="dxa"/>
          </w:tcPr>
          <w:p w14:paraId="039197B6" w14:textId="77777777" w:rsidR="00973A86" w:rsidRPr="00F02BE6" w:rsidRDefault="00973A86" w:rsidP="003E5D96">
            <w:pPr>
              <w:pStyle w:val="TAR"/>
            </w:pPr>
            <w:r w:rsidRPr="00F02BE6">
              <w:t>:</w:t>
            </w:r>
          </w:p>
        </w:tc>
        <w:tc>
          <w:tcPr>
            <w:tcW w:w="957" w:type="dxa"/>
          </w:tcPr>
          <w:p w14:paraId="0375E5C1" w14:textId="77777777" w:rsidR="00973A86" w:rsidRPr="00F02BE6" w:rsidRDefault="00973A86" w:rsidP="003E5D96">
            <w:pPr>
              <w:pStyle w:val="TF"/>
              <w:spacing w:after="0"/>
              <w:rPr>
                <w:lang w:eastAsia="en-US"/>
              </w:rPr>
            </w:pPr>
          </w:p>
        </w:tc>
        <w:tc>
          <w:tcPr>
            <w:tcW w:w="957" w:type="dxa"/>
          </w:tcPr>
          <w:p w14:paraId="5CFBDF46" w14:textId="77777777" w:rsidR="00973A86" w:rsidRPr="00F02BE6" w:rsidRDefault="00973A86" w:rsidP="003E5D96">
            <w:pPr>
              <w:pStyle w:val="TF"/>
              <w:spacing w:after="0"/>
              <w:rPr>
                <w:lang w:eastAsia="en-US"/>
              </w:rPr>
            </w:pPr>
          </w:p>
        </w:tc>
      </w:tr>
      <w:tr w:rsidR="00973A86" w:rsidRPr="00F02BE6" w14:paraId="47605D8B"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421CE101" w14:textId="77777777" w:rsidR="00973A86" w:rsidRPr="00F02BE6" w:rsidRDefault="00973A86" w:rsidP="003E5D96">
            <w:pPr>
              <w:pStyle w:val="TF"/>
              <w:spacing w:after="0"/>
              <w:rPr>
                <w:lang w:eastAsia="en-US"/>
              </w:rPr>
            </w:pPr>
          </w:p>
        </w:tc>
        <w:tc>
          <w:tcPr>
            <w:tcW w:w="957" w:type="dxa"/>
          </w:tcPr>
          <w:p w14:paraId="68F0AE4A" w14:textId="77777777" w:rsidR="00973A86" w:rsidRPr="00F02BE6" w:rsidRDefault="00973A86" w:rsidP="003E5D96">
            <w:pPr>
              <w:pStyle w:val="TF"/>
              <w:spacing w:after="0"/>
              <w:rPr>
                <w:lang w:eastAsia="en-US"/>
              </w:rPr>
            </w:pPr>
          </w:p>
        </w:tc>
        <w:tc>
          <w:tcPr>
            <w:tcW w:w="957" w:type="dxa"/>
          </w:tcPr>
          <w:p w14:paraId="745B3F4C" w14:textId="77777777" w:rsidR="00973A86" w:rsidRPr="00F02BE6" w:rsidRDefault="00973A86" w:rsidP="003E5D96">
            <w:pPr>
              <w:pStyle w:val="TF"/>
              <w:spacing w:after="0"/>
              <w:rPr>
                <w:lang w:eastAsia="en-US"/>
              </w:rPr>
            </w:pPr>
          </w:p>
        </w:tc>
        <w:tc>
          <w:tcPr>
            <w:tcW w:w="1914" w:type="dxa"/>
            <w:gridSpan w:val="2"/>
          </w:tcPr>
          <w:p w14:paraId="6B982E75"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483B356A" w14:textId="77777777" w:rsidR="00973A86" w:rsidRPr="00F02BE6" w:rsidRDefault="00973A86" w:rsidP="003E5D96">
            <w:pPr>
              <w:pStyle w:val="TF"/>
              <w:spacing w:after="0"/>
              <w:rPr>
                <w:lang w:eastAsia="en-US"/>
              </w:rPr>
            </w:pPr>
          </w:p>
        </w:tc>
        <w:tc>
          <w:tcPr>
            <w:tcW w:w="957" w:type="dxa"/>
          </w:tcPr>
          <w:p w14:paraId="227D078A"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3196FF6B" w14:textId="77777777" w:rsidR="00973A86" w:rsidRPr="00F02BE6" w:rsidRDefault="00973A86" w:rsidP="003E5D96">
            <w:pPr>
              <w:pStyle w:val="TF"/>
              <w:spacing w:after="0"/>
              <w:rPr>
                <w:lang w:eastAsia="en-US"/>
              </w:rPr>
            </w:pPr>
          </w:p>
        </w:tc>
        <w:tc>
          <w:tcPr>
            <w:tcW w:w="957" w:type="dxa"/>
            <w:tcBorders>
              <w:left w:val="nil"/>
            </w:tcBorders>
          </w:tcPr>
          <w:p w14:paraId="08D16DE3" w14:textId="77777777" w:rsidR="00973A86" w:rsidRPr="00F02BE6" w:rsidRDefault="00973A86" w:rsidP="003E5D96">
            <w:pPr>
              <w:pStyle w:val="TF"/>
              <w:spacing w:after="0"/>
              <w:rPr>
                <w:lang w:eastAsia="en-US"/>
              </w:rPr>
            </w:pPr>
          </w:p>
        </w:tc>
        <w:tc>
          <w:tcPr>
            <w:tcW w:w="957" w:type="dxa"/>
          </w:tcPr>
          <w:p w14:paraId="657151EA" w14:textId="77777777" w:rsidR="00973A86" w:rsidRPr="00F02BE6" w:rsidRDefault="00973A86" w:rsidP="003E5D96">
            <w:pPr>
              <w:pStyle w:val="TF"/>
              <w:spacing w:after="0"/>
              <w:rPr>
                <w:lang w:eastAsia="en-US"/>
              </w:rPr>
            </w:pPr>
          </w:p>
        </w:tc>
      </w:tr>
      <w:tr w:rsidR="00973A86" w:rsidRPr="00F02BE6" w14:paraId="04ED0A84" w14:textId="77777777" w:rsidTr="003E5D96">
        <w:tblPrEx>
          <w:tblCellMar>
            <w:top w:w="0" w:type="dxa"/>
            <w:bottom w:w="0" w:type="dxa"/>
          </w:tblCellMar>
        </w:tblPrEx>
        <w:trPr>
          <w:jc w:val="center"/>
        </w:trPr>
        <w:tc>
          <w:tcPr>
            <w:tcW w:w="957" w:type="dxa"/>
            <w:tcBorders>
              <w:top w:val="single" w:sz="6" w:space="0" w:color="auto"/>
            </w:tcBorders>
          </w:tcPr>
          <w:p w14:paraId="56F167AD"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tcBorders>
          </w:tcPr>
          <w:p w14:paraId="06232AF2" w14:textId="77777777" w:rsidR="00973A86" w:rsidRPr="00F02BE6" w:rsidRDefault="00973A86" w:rsidP="003E5D96">
            <w:pPr>
              <w:pStyle w:val="TF"/>
              <w:spacing w:after="0"/>
              <w:rPr>
                <w:lang w:eastAsia="en-US"/>
              </w:rPr>
            </w:pPr>
          </w:p>
        </w:tc>
        <w:tc>
          <w:tcPr>
            <w:tcW w:w="957" w:type="dxa"/>
            <w:tcBorders>
              <w:top w:val="single" w:sz="6" w:space="0" w:color="auto"/>
              <w:left w:val="nil"/>
              <w:bottom w:val="single" w:sz="6" w:space="0" w:color="auto"/>
            </w:tcBorders>
          </w:tcPr>
          <w:p w14:paraId="0E334A41"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60B445E6"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7EEA81C9"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0581F82E"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661AAF6F" w14:textId="77777777" w:rsidR="00973A86" w:rsidRPr="00F02BE6" w:rsidRDefault="00973A86" w:rsidP="003E5D96">
            <w:pPr>
              <w:pStyle w:val="TF"/>
              <w:spacing w:after="0"/>
              <w:rPr>
                <w:lang w:eastAsia="en-US"/>
              </w:rPr>
            </w:pPr>
          </w:p>
        </w:tc>
        <w:tc>
          <w:tcPr>
            <w:tcW w:w="1914" w:type="dxa"/>
            <w:gridSpan w:val="2"/>
            <w:tcBorders>
              <w:left w:val="nil"/>
            </w:tcBorders>
          </w:tcPr>
          <w:p w14:paraId="28C93468" w14:textId="77777777" w:rsidR="00973A86" w:rsidRPr="00F02BE6" w:rsidRDefault="00973A86" w:rsidP="003E5D96">
            <w:pPr>
              <w:pStyle w:val="TAL"/>
            </w:pPr>
            <w:r w:rsidRPr="00F02BE6">
              <w:rPr>
                <w:b/>
              </w:rPr>
              <w:t xml:space="preserve">  octet 34</w:t>
            </w:r>
          </w:p>
          <w:p w14:paraId="49EC2FA8" w14:textId="77777777" w:rsidR="00973A86" w:rsidRPr="00F02BE6" w:rsidRDefault="00973A86" w:rsidP="003E5D96">
            <w:pPr>
              <w:pStyle w:val="TAL"/>
            </w:pPr>
          </w:p>
        </w:tc>
      </w:tr>
    </w:tbl>
    <w:p w14:paraId="14B90C33" w14:textId="77777777" w:rsidR="00973A86" w:rsidRPr="00F02BE6" w:rsidRDefault="00973A86" w:rsidP="00973A86">
      <w:pPr>
        <w:pStyle w:val="NF"/>
      </w:pPr>
    </w:p>
    <w:p w14:paraId="1A15B461" w14:textId="77777777" w:rsidR="00973A86" w:rsidRPr="00F02BE6" w:rsidRDefault="00973A86" w:rsidP="00973A86">
      <w:pPr>
        <w:pStyle w:val="NF"/>
      </w:pPr>
      <w:r w:rsidRPr="00F02BE6">
        <w:t>NOTE:</w:t>
      </w:r>
      <w:r w:rsidRPr="00F02BE6">
        <w:tab/>
        <w:t>The numbering convention specified in 3GPP TS 44.060 applies.</w:t>
      </w:r>
    </w:p>
    <w:p w14:paraId="4DB5BB63" w14:textId="77777777" w:rsidR="00973A86" w:rsidRPr="00F02BE6" w:rsidRDefault="00973A86" w:rsidP="00973A86">
      <w:pPr>
        <w:pStyle w:val="NF"/>
      </w:pPr>
    </w:p>
    <w:p w14:paraId="4FE2B01D" w14:textId="77777777" w:rsidR="00973A86" w:rsidRPr="00F02BE6" w:rsidRDefault="00973A86" w:rsidP="00973A86">
      <w:pPr>
        <w:pStyle w:val="TF"/>
      </w:pPr>
      <w:r w:rsidRPr="00F02BE6">
        <w:t>Figure 7.6.2: PDTCH block type 2 (CS-2) format</w:t>
      </w:r>
    </w:p>
    <w:p w14:paraId="468B18A2" w14:textId="77777777" w:rsidR="00973A86" w:rsidRPr="00F02BE6" w:rsidRDefault="00973A86" w:rsidP="00973A86">
      <w:pPr>
        <w:pStyle w:val="Heading3"/>
      </w:pPr>
      <w:bookmarkStart w:id="143" w:name="_Toc517979137"/>
      <w:r w:rsidRPr="00F02BE6">
        <w:t>7.6.3</w:t>
      </w:r>
      <w:r w:rsidRPr="00F02BE6">
        <w:tab/>
        <w:t>PDTCH block type 3 (CS-3) format</w:t>
      </w:r>
      <w:bookmarkEnd w:id="143"/>
      <w:r w:rsidRPr="00F02BE6">
        <w:t xml:space="preserve"> </w:t>
      </w:r>
    </w:p>
    <w:p w14:paraId="613CDF5C" w14:textId="77777777" w:rsidR="00973A86" w:rsidRPr="00F02BE6" w:rsidRDefault="00973A86" w:rsidP="00973A86">
      <w:r w:rsidRPr="00F02BE6">
        <w:t>The 315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52C10DC8" w14:textId="77777777" w:rsidTr="003E5D96">
        <w:tblPrEx>
          <w:tblCellMar>
            <w:top w:w="0" w:type="dxa"/>
            <w:bottom w:w="0" w:type="dxa"/>
          </w:tblCellMar>
        </w:tblPrEx>
        <w:trPr>
          <w:jc w:val="center"/>
        </w:trPr>
        <w:tc>
          <w:tcPr>
            <w:tcW w:w="7656" w:type="dxa"/>
            <w:gridSpan w:val="8"/>
          </w:tcPr>
          <w:p w14:paraId="7751A476"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121F2D1E" w14:textId="77777777" w:rsidR="00973A86" w:rsidRPr="00F02BE6" w:rsidRDefault="00973A86" w:rsidP="003E5D96">
            <w:pPr>
              <w:pStyle w:val="TF"/>
              <w:spacing w:after="0"/>
              <w:rPr>
                <w:lang w:eastAsia="en-US"/>
              </w:rPr>
            </w:pPr>
          </w:p>
        </w:tc>
        <w:tc>
          <w:tcPr>
            <w:tcW w:w="957" w:type="dxa"/>
          </w:tcPr>
          <w:p w14:paraId="5112A141" w14:textId="77777777" w:rsidR="00973A86" w:rsidRPr="00F02BE6" w:rsidRDefault="00973A86" w:rsidP="003E5D96">
            <w:pPr>
              <w:pStyle w:val="TF"/>
              <w:spacing w:after="0"/>
              <w:rPr>
                <w:lang w:eastAsia="en-US"/>
              </w:rPr>
            </w:pPr>
          </w:p>
        </w:tc>
      </w:tr>
      <w:tr w:rsidR="00973A86" w:rsidRPr="00F02BE6" w14:paraId="63ABCDED" w14:textId="77777777" w:rsidTr="003E5D96">
        <w:tblPrEx>
          <w:tblCellMar>
            <w:top w:w="0" w:type="dxa"/>
            <w:bottom w:w="0" w:type="dxa"/>
          </w:tblCellMar>
        </w:tblPrEx>
        <w:trPr>
          <w:jc w:val="center"/>
        </w:trPr>
        <w:tc>
          <w:tcPr>
            <w:tcW w:w="957" w:type="dxa"/>
          </w:tcPr>
          <w:p w14:paraId="533AA352" w14:textId="77777777" w:rsidR="00973A86" w:rsidRPr="00F02BE6" w:rsidRDefault="00973A86" w:rsidP="003E5D96">
            <w:pPr>
              <w:pStyle w:val="TF"/>
              <w:spacing w:after="0"/>
              <w:rPr>
                <w:lang w:eastAsia="en-US"/>
              </w:rPr>
            </w:pPr>
            <w:r w:rsidRPr="00F02BE6">
              <w:rPr>
                <w:lang w:eastAsia="en-US"/>
              </w:rPr>
              <w:t>8</w:t>
            </w:r>
          </w:p>
        </w:tc>
        <w:tc>
          <w:tcPr>
            <w:tcW w:w="957" w:type="dxa"/>
          </w:tcPr>
          <w:p w14:paraId="0B986FB0" w14:textId="77777777" w:rsidR="00973A86" w:rsidRPr="00F02BE6" w:rsidRDefault="00973A86" w:rsidP="003E5D96">
            <w:pPr>
              <w:pStyle w:val="TF"/>
              <w:spacing w:after="0"/>
              <w:rPr>
                <w:lang w:eastAsia="en-US"/>
              </w:rPr>
            </w:pPr>
            <w:r w:rsidRPr="00F02BE6">
              <w:rPr>
                <w:lang w:eastAsia="en-US"/>
              </w:rPr>
              <w:t>7</w:t>
            </w:r>
          </w:p>
        </w:tc>
        <w:tc>
          <w:tcPr>
            <w:tcW w:w="957" w:type="dxa"/>
          </w:tcPr>
          <w:p w14:paraId="72015FD1" w14:textId="77777777" w:rsidR="00973A86" w:rsidRPr="00F02BE6" w:rsidRDefault="00973A86" w:rsidP="003E5D96">
            <w:pPr>
              <w:pStyle w:val="TF"/>
              <w:spacing w:after="0"/>
              <w:rPr>
                <w:lang w:eastAsia="en-US"/>
              </w:rPr>
            </w:pPr>
            <w:r w:rsidRPr="00F02BE6">
              <w:rPr>
                <w:lang w:eastAsia="en-US"/>
              </w:rPr>
              <w:t>6</w:t>
            </w:r>
          </w:p>
        </w:tc>
        <w:tc>
          <w:tcPr>
            <w:tcW w:w="957" w:type="dxa"/>
          </w:tcPr>
          <w:p w14:paraId="39C5CD90" w14:textId="77777777" w:rsidR="00973A86" w:rsidRPr="00F02BE6" w:rsidRDefault="00973A86" w:rsidP="003E5D96">
            <w:pPr>
              <w:pStyle w:val="TF"/>
              <w:spacing w:after="0"/>
              <w:rPr>
                <w:lang w:eastAsia="en-US"/>
              </w:rPr>
            </w:pPr>
            <w:r w:rsidRPr="00F02BE6">
              <w:rPr>
                <w:lang w:eastAsia="en-US"/>
              </w:rPr>
              <w:t>5</w:t>
            </w:r>
          </w:p>
        </w:tc>
        <w:tc>
          <w:tcPr>
            <w:tcW w:w="957" w:type="dxa"/>
          </w:tcPr>
          <w:p w14:paraId="746BD1DE" w14:textId="77777777" w:rsidR="00973A86" w:rsidRPr="00F02BE6" w:rsidRDefault="00973A86" w:rsidP="003E5D96">
            <w:pPr>
              <w:pStyle w:val="TF"/>
              <w:spacing w:after="0"/>
              <w:rPr>
                <w:lang w:eastAsia="en-US"/>
              </w:rPr>
            </w:pPr>
            <w:r w:rsidRPr="00F02BE6">
              <w:rPr>
                <w:lang w:eastAsia="en-US"/>
              </w:rPr>
              <w:t>4</w:t>
            </w:r>
          </w:p>
        </w:tc>
        <w:tc>
          <w:tcPr>
            <w:tcW w:w="957" w:type="dxa"/>
          </w:tcPr>
          <w:p w14:paraId="675F3991" w14:textId="77777777" w:rsidR="00973A86" w:rsidRPr="00F02BE6" w:rsidRDefault="00973A86" w:rsidP="003E5D96">
            <w:pPr>
              <w:pStyle w:val="TF"/>
              <w:spacing w:after="0"/>
              <w:rPr>
                <w:lang w:eastAsia="en-US"/>
              </w:rPr>
            </w:pPr>
            <w:r w:rsidRPr="00F02BE6">
              <w:rPr>
                <w:lang w:eastAsia="en-US"/>
              </w:rPr>
              <w:t>3</w:t>
            </w:r>
          </w:p>
        </w:tc>
        <w:tc>
          <w:tcPr>
            <w:tcW w:w="957" w:type="dxa"/>
          </w:tcPr>
          <w:p w14:paraId="4B305CB2" w14:textId="77777777" w:rsidR="00973A86" w:rsidRPr="00F02BE6" w:rsidRDefault="00973A86" w:rsidP="003E5D96">
            <w:pPr>
              <w:pStyle w:val="TF"/>
              <w:spacing w:after="0"/>
              <w:rPr>
                <w:lang w:eastAsia="en-US"/>
              </w:rPr>
            </w:pPr>
            <w:r w:rsidRPr="00F02BE6">
              <w:rPr>
                <w:lang w:eastAsia="en-US"/>
              </w:rPr>
              <w:t>2</w:t>
            </w:r>
          </w:p>
        </w:tc>
        <w:tc>
          <w:tcPr>
            <w:tcW w:w="957" w:type="dxa"/>
          </w:tcPr>
          <w:p w14:paraId="1960FD85" w14:textId="77777777" w:rsidR="00973A86" w:rsidRPr="00F02BE6" w:rsidRDefault="00973A86" w:rsidP="003E5D96">
            <w:pPr>
              <w:pStyle w:val="TF"/>
              <w:spacing w:after="0"/>
              <w:rPr>
                <w:lang w:eastAsia="en-US"/>
              </w:rPr>
            </w:pPr>
            <w:r w:rsidRPr="00F02BE6">
              <w:rPr>
                <w:lang w:eastAsia="en-US"/>
              </w:rPr>
              <w:t>1</w:t>
            </w:r>
          </w:p>
        </w:tc>
        <w:tc>
          <w:tcPr>
            <w:tcW w:w="957" w:type="dxa"/>
          </w:tcPr>
          <w:p w14:paraId="38EA9D86" w14:textId="77777777" w:rsidR="00973A86" w:rsidRPr="00F02BE6" w:rsidRDefault="00973A86" w:rsidP="003E5D96">
            <w:pPr>
              <w:pStyle w:val="TF"/>
              <w:spacing w:after="0"/>
              <w:rPr>
                <w:lang w:eastAsia="en-US"/>
              </w:rPr>
            </w:pPr>
          </w:p>
        </w:tc>
        <w:tc>
          <w:tcPr>
            <w:tcW w:w="957" w:type="dxa"/>
          </w:tcPr>
          <w:p w14:paraId="1BA9FF17" w14:textId="77777777" w:rsidR="00973A86" w:rsidRPr="00F02BE6" w:rsidRDefault="00973A86" w:rsidP="003E5D96">
            <w:pPr>
              <w:pStyle w:val="TF"/>
              <w:spacing w:after="0"/>
              <w:rPr>
                <w:lang w:eastAsia="en-US"/>
              </w:rPr>
            </w:pPr>
          </w:p>
        </w:tc>
      </w:tr>
      <w:tr w:rsidR="00973A86" w:rsidRPr="00F02BE6" w14:paraId="5D3A2CAF"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5107DC42" w14:textId="77777777" w:rsidR="00973A86" w:rsidRPr="00F02BE6" w:rsidRDefault="00973A86" w:rsidP="003E5D96">
            <w:pPr>
              <w:pStyle w:val="TF"/>
              <w:spacing w:after="0"/>
              <w:rPr>
                <w:lang w:eastAsia="en-US"/>
              </w:rPr>
            </w:pPr>
          </w:p>
        </w:tc>
        <w:tc>
          <w:tcPr>
            <w:tcW w:w="957" w:type="dxa"/>
            <w:tcBorders>
              <w:left w:val="nil"/>
            </w:tcBorders>
          </w:tcPr>
          <w:p w14:paraId="35999DAE"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6142DD8C" w14:textId="77777777" w:rsidR="00973A86" w:rsidRPr="00F02BE6" w:rsidRDefault="00973A86" w:rsidP="003E5D96">
            <w:pPr>
              <w:pStyle w:val="TF"/>
              <w:spacing w:after="0"/>
              <w:rPr>
                <w:lang w:eastAsia="en-US"/>
              </w:rPr>
            </w:pPr>
          </w:p>
        </w:tc>
      </w:tr>
      <w:tr w:rsidR="00973A86" w:rsidRPr="00F02BE6" w14:paraId="6DF231C3" w14:textId="77777777" w:rsidTr="003E5D96">
        <w:tblPrEx>
          <w:tblCellMar>
            <w:top w:w="0" w:type="dxa"/>
            <w:bottom w:w="0" w:type="dxa"/>
          </w:tblCellMar>
        </w:tblPrEx>
        <w:trPr>
          <w:jc w:val="center"/>
        </w:trPr>
        <w:tc>
          <w:tcPr>
            <w:tcW w:w="957" w:type="dxa"/>
            <w:tcBorders>
              <w:left w:val="single" w:sz="6" w:space="0" w:color="auto"/>
            </w:tcBorders>
          </w:tcPr>
          <w:p w14:paraId="1BD113D6"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3EF2BF8D"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01AB50A7" w14:textId="77777777" w:rsidR="00973A86" w:rsidRPr="00F02BE6" w:rsidRDefault="00973A86" w:rsidP="003E5D96">
            <w:pPr>
              <w:pStyle w:val="TF"/>
              <w:spacing w:after="0"/>
              <w:rPr>
                <w:lang w:eastAsia="en-US"/>
              </w:rPr>
            </w:pPr>
          </w:p>
        </w:tc>
        <w:tc>
          <w:tcPr>
            <w:tcW w:w="1914" w:type="dxa"/>
            <w:gridSpan w:val="2"/>
          </w:tcPr>
          <w:p w14:paraId="2441D4A3" w14:textId="77777777" w:rsidR="00973A86" w:rsidRPr="00F02BE6" w:rsidRDefault="00973A86" w:rsidP="003E5D96">
            <w:pPr>
              <w:pStyle w:val="TF"/>
              <w:spacing w:after="0"/>
              <w:rPr>
                <w:lang w:eastAsia="en-US"/>
              </w:rPr>
            </w:pPr>
            <w:r w:rsidRPr="00F02BE6">
              <w:rPr>
                <w:sz w:val="22"/>
                <w:lang w:eastAsia="en-US"/>
              </w:rPr>
              <w:t>315</w:t>
            </w:r>
          </w:p>
        </w:tc>
        <w:tc>
          <w:tcPr>
            <w:tcW w:w="957" w:type="dxa"/>
            <w:tcBorders>
              <w:bottom w:val="single" w:sz="6" w:space="0" w:color="auto"/>
            </w:tcBorders>
          </w:tcPr>
          <w:p w14:paraId="0C872D03"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38D6949F" w14:textId="77777777" w:rsidR="00973A86" w:rsidRPr="00F02BE6" w:rsidRDefault="00973A86" w:rsidP="003E5D96">
            <w:pPr>
              <w:pStyle w:val="TF"/>
              <w:spacing w:after="0"/>
              <w:rPr>
                <w:lang w:eastAsia="en-US"/>
              </w:rPr>
            </w:pPr>
          </w:p>
        </w:tc>
        <w:tc>
          <w:tcPr>
            <w:tcW w:w="957" w:type="dxa"/>
            <w:tcBorders>
              <w:right w:val="single" w:sz="6" w:space="0" w:color="auto"/>
            </w:tcBorders>
          </w:tcPr>
          <w:p w14:paraId="1B106B02" w14:textId="77777777" w:rsidR="00973A86" w:rsidRPr="00F02BE6" w:rsidRDefault="00973A86" w:rsidP="003E5D96">
            <w:pPr>
              <w:pStyle w:val="TF"/>
              <w:spacing w:after="0"/>
              <w:rPr>
                <w:lang w:eastAsia="en-US"/>
              </w:rPr>
            </w:pPr>
          </w:p>
        </w:tc>
        <w:tc>
          <w:tcPr>
            <w:tcW w:w="957" w:type="dxa"/>
            <w:tcBorders>
              <w:left w:val="nil"/>
            </w:tcBorders>
          </w:tcPr>
          <w:p w14:paraId="5FE5FDFF" w14:textId="77777777" w:rsidR="00973A86" w:rsidRPr="00F02BE6" w:rsidRDefault="00973A86" w:rsidP="003E5D96">
            <w:pPr>
              <w:pStyle w:val="TF"/>
              <w:spacing w:after="0"/>
              <w:rPr>
                <w:lang w:eastAsia="en-US"/>
              </w:rPr>
            </w:pPr>
          </w:p>
        </w:tc>
        <w:tc>
          <w:tcPr>
            <w:tcW w:w="957" w:type="dxa"/>
            <w:tcBorders>
              <w:left w:val="nil"/>
            </w:tcBorders>
          </w:tcPr>
          <w:p w14:paraId="154E0A6A" w14:textId="77777777" w:rsidR="00973A86" w:rsidRPr="00F02BE6" w:rsidRDefault="00973A86" w:rsidP="003E5D96">
            <w:pPr>
              <w:pStyle w:val="TF"/>
              <w:spacing w:after="0"/>
              <w:rPr>
                <w:lang w:eastAsia="en-US"/>
              </w:rPr>
            </w:pPr>
          </w:p>
        </w:tc>
      </w:tr>
      <w:tr w:rsidR="00973A86" w:rsidRPr="00F02BE6" w14:paraId="1DBCAF53"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7F6BFAF3" w14:textId="77777777" w:rsidR="00973A86" w:rsidRPr="00F02BE6" w:rsidRDefault="00973A86" w:rsidP="003E5D96">
            <w:pPr>
              <w:pStyle w:val="TF"/>
              <w:spacing w:after="0"/>
              <w:rPr>
                <w:lang w:eastAsia="en-US"/>
              </w:rPr>
            </w:pPr>
          </w:p>
        </w:tc>
        <w:tc>
          <w:tcPr>
            <w:tcW w:w="957" w:type="dxa"/>
          </w:tcPr>
          <w:p w14:paraId="6C8738E1" w14:textId="77777777" w:rsidR="00973A86" w:rsidRPr="00F02BE6" w:rsidRDefault="00973A86" w:rsidP="003E5D96">
            <w:pPr>
              <w:pStyle w:val="TF"/>
              <w:spacing w:after="0"/>
              <w:rPr>
                <w:lang w:eastAsia="en-US"/>
              </w:rPr>
            </w:pPr>
          </w:p>
        </w:tc>
        <w:tc>
          <w:tcPr>
            <w:tcW w:w="957" w:type="dxa"/>
          </w:tcPr>
          <w:p w14:paraId="1A9E12A4" w14:textId="77777777" w:rsidR="00973A86" w:rsidRPr="00F02BE6" w:rsidRDefault="00973A86" w:rsidP="003E5D96">
            <w:pPr>
              <w:pStyle w:val="TF"/>
              <w:spacing w:after="0"/>
              <w:rPr>
                <w:lang w:eastAsia="en-US"/>
              </w:rPr>
            </w:pPr>
          </w:p>
        </w:tc>
        <w:tc>
          <w:tcPr>
            <w:tcW w:w="1914" w:type="dxa"/>
            <w:gridSpan w:val="2"/>
          </w:tcPr>
          <w:p w14:paraId="3D3DDDA4"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096CC209" w14:textId="77777777" w:rsidR="00973A86" w:rsidRPr="00F02BE6" w:rsidRDefault="00973A86" w:rsidP="003E5D96">
            <w:pPr>
              <w:pStyle w:val="TF"/>
              <w:spacing w:after="0"/>
              <w:rPr>
                <w:lang w:eastAsia="en-US"/>
              </w:rPr>
            </w:pPr>
          </w:p>
        </w:tc>
        <w:tc>
          <w:tcPr>
            <w:tcW w:w="957" w:type="dxa"/>
          </w:tcPr>
          <w:p w14:paraId="2C5C8480"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7453E2EF" w14:textId="77777777" w:rsidR="00973A86" w:rsidRPr="00F02BE6" w:rsidRDefault="00973A86" w:rsidP="003E5D96">
            <w:pPr>
              <w:pStyle w:val="TF"/>
              <w:spacing w:after="0"/>
              <w:rPr>
                <w:lang w:eastAsia="en-US"/>
              </w:rPr>
            </w:pPr>
          </w:p>
        </w:tc>
        <w:tc>
          <w:tcPr>
            <w:tcW w:w="1914" w:type="dxa"/>
            <w:gridSpan w:val="2"/>
            <w:tcBorders>
              <w:left w:val="nil"/>
            </w:tcBorders>
          </w:tcPr>
          <w:p w14:paraId="5135F31E" w14:textId="77777777" w:rsidR="00973A86" w:rsidRPr="00F02BE6" w:rsidRDefault="00973A86" w:rsidP="003E5D96">
            <w:pPr>
              <w:pStyle w:val="TF"/>
              <w:spacing w:after="0"/>
              <w:rPr>
                <w:lang w:eastAsia="en-US"/>
              </w:rPr>
            </w:pPr>
          </w:p>
        </w:tc>
      </w:tr>
      <w:tr w:rsidR="00973A86" w:rsidRPr="00F02BE6" w14:paraId="536E5A05" w14:textId="77777777" w:rsidTr="003E5D96">
        <w:tblPrEx>
          <w:tblCellMar>
            <w:top w:w="0" w:type="dxa"/>
            <w:bottom w:w="0" w:type="dxa"/>
          </w:tblCellMar>
        </w:tblPrEx>
        <w:trPr>
          <w:jc w:val="center"/>
        </w:trPr>
        <w:tc>
          <w:tcPr>
            <w:tcW w:w="957" w:type="dxa"/>
          </w:tcPr>
          <w:p w14:paraId="6A9ECC6E" w14:textId="77777777" w:rsidR="00973A86" w:rsidRPr="00F02BE6" w:rsidRDefault="00973A86" w:rsidP="003E5D96">
            <w:pPr>
              <w:pStyle w:val="TAL"/>
            </w:pPr>
            <w:r w:rsidRPr="00F02BE6">
              <w:t>:</w:t>
            </w:r>
          </w:p>
        </w:tc>
        <w:tc>
          <w:tcPr>
            <w:tcW w:w="957" w:type="dxa"/>
          </w:tcPr>
          <w:p w14:paraId="69158A86" w14:textId="77777777" w:rsidR="00973A86" w:rsidRPr="00F02BE6" w:rsidRDefault="00973A86" w:rsidP="003E5D96">
            <w:pPr>
              <w:pStyle w:val="TF"/>
              <w:spacing w:after="0"/>
              <w:rPr>
                <w:lang w:eastAsia="en-US"/>
              </w:rPr>
            </w:pPr>
          </w:p>
        </w:tc>
        <w:tc>
          <w:tcPr>
            <w:tcW w:w="957" w:type="dxa"/>
          </w:tcPr>
          <w:p w14:paraId="7A702C77" w14:textId="77777777" w:rsidR="00973A86" w:rsidRPr="00F02BE6" w:rsidRDefault="00973A86" w:rsidP="003E5D96">
            <w:pPr>
              <w:pStyle w:val="TF"/>
              <w:spacing w:after="0"/>
              <w:rPr>
                <w:lang w:eastAsia="en-US"/>
              </w:rPr>
            </w:pPr>
          </w:p>
        </w:tc>
        <w:tc>
          <w:tcPr>
            <w:tcW w:w="957" w:type="dxa"/>
          </w:tcPr>
          <w:p w14:paraId="3C66BFC0" w14:textId="77777777" w:rsidR="00973A86" w:rsidRPr="00F02BE6" w:rsidRDefault="00973A86" w:rsidP="003E5D96">
            <w:pPr>
              <w:pStyle w:val="TF"/>
              <w:spacing w:after="0"/>
              <w:rPr>
                <w:lang w:eastAsia="en-US"/>
              </w:rPr>
            </w:pPr>
          </w:p>
        </w:tc>
        <w:tc>
          <w:tcPr>
            <w:tcW w:w="957" w:type="dxa"/>
          </w:tcPr>
          <w:p w14:paraId="4CD6FF97" w14:textId="77777777" w:rsidR="00973A86" w:rsidRPr="00F02BE6" w:rsidRDefault="00973A86" w:rsidP="003E5D96">
            <w:pPr>
              <w:pStyle w:val="TF"/>
              <w:spacing w:after="0"/>
              <w:rPr>
                <w:lang w:eastAsia="en-US"/>
              </w:rPr>
            </w:pPr>
          </w:p>
        </w:tc>
        <w:tc>
          <w:tcPr>
            <w:tcW w:w="957" w:type="dxa"/>
          </w:tcPr>
          <w:p w14:paraId="6F1831B3" w14:textId="77777777" w:rsidR="00973A86" w:rsidRPr="00F02BE6" w:rsidRDefault="00973A86" w:rsidP="003E5D96">
            <w:pPr>
              <w:pStyle w:val="TF"/>
              <w:spacing w:after="0"/>
              <w:rPr>
                <w:lang w:eastAsia="en-US"/>
              </w:rPr>
            </w:pPr>
          </w:p>
        </w:tc>
        <w:tc>
          <w:tcPr>
            <w:tcW w:w="957" w:type="dxa"/>
          </w:tcPr>
          <w:p w14:paraId="0E3784CF" w14:textId="77777777" w:rsidR="00973A86" w:rsidRPr="00F02BE6" w:rsidRDefault="00973A86" w:rsidP="003E5D96">
            <w:pPr>
              <w:pStyle w:val="TF"/>
              <w:spacing w:after="0"/>
              <w:rPr>
                <w:lang w:eastAsia="en-US"/>
              </w:rPr>
            </w:pPr>
          </w:p>
        </w:tc>
        <w:tc>
          <w:tcPr>
            <w:tcW w:w="957" w:type="dxa"/>
          </w:tcPr>
          <w:p w14:paraId="02EEB885" w14:textId="77777777" w:rsidR="00973A86" w:rsidRPr="00F02BE6" w:rsidRDefault="00973A86" w:rsidP="003E5D96">
            <w:pPr>
              <w:pStyle w:val="TAR"/>
            </w:pPr>
            <w:r w:rsidRPr="00F02BE6">
              <w:t>:</w:t>
            </w:r>
          </w:p>
        </w:tc>
        <w:tc>
          <w:tcPr>
            <w:tcW w:w="957" w:type="dxa"/>
          </w:tcPr>
          <w:p w14:paraId="1B296617" w14:textId="77777777" w:rsidR="00973A86" w:rsidRPr="00F02BE6" w:rsidRDefault="00973A86" w:rsidP="003E5D96">
            <w:pPr>
              <w:pStyle w:val="TF"/>
              <w:spacing w:after="0"/>
              <w:rPr>
                <w:lang w:eastAsia="en-US"/>
              </w:rPr>
            </w:pPr>
          </w:p>
        </w:tc>
        <w:tc>
          <w:tcPr>
            <w:tcW w:w="957" w:type="dxa"/>
          </w:tcPr>
          <w:p w14:paraId="1E3E346F" w14:textId="77777777" w:rsidR="00973A86" w:rsidRPr="00F02BE6" w:rsidRDefault="00973A86" w:rsidP="003E5D96">
            <w:pPr>
              <w:pStyle w:val="TF"/>
              <w:spacing w:after="0"/>
              <w:rPr>
                <w:lang w:eastAsia="en-US"/>
              </w:rPr>
            </w:pPr>
          </w:p>
        </w:tc>
      </w:tr>
      <w:tr w:rsidR="00973A86" w:rsidRPr="00F02BE6" w14:paraId="52C08055" w14:textId="77777777" w:rsidTr="003E5D96">
        <w:tblPrEx>
          <w:tblCellMar>
            <w:top w:w="0" w:type="dxa"/>
            <w:bottom w:w="0" w:type="dxa"/>
          </w:tblCellMar>
        </w:tblPrEx>
        <w:trPr>
          <w:jc w:val="center"/>
        </w:trPr>
        <w:tc>
          <w:tcPr>
            <w:tcW w:w="957" w:type="dxa"/>
          </w:tcPr>
          <w:p w14:paraId="4B804789" w14:textId="77777777" w:rsidR="00973A86" w:rsidRPr="00F02BE6" w:rsidRDefault="00973A86" w:rsidP="003E5D96">
            <w:pPr>
              <w:pStyle w:val="TAL"/>
            </w:pPr>
            <w:r w:rsidRPr="00F02BE6">
              <w:t>:</w:t>
            </w:r>
          </w:p>
        </w:tc>
        <w:tc>
          <w:tcPr>
            <w:tcW w:w="957" w:type="dxa"/>
          </w:tcPr>
          <w:p w14:paraId="134524D2" w14:textId="77777777" w:rsidR="00973A86" w:rsidRPr="00F02BE6" w:rsidRDefault="00973A86" w:rsidP="003E5D96">
            <w:pPr>
              <w:pStyle w:val="TF"/>
              <w:spacing w:after="0"/>
              <w:rPr>
                <w:lang w:eastAsia="en-US"/>
              </w:rPr>
            </w:pPr>
          </w:p>
        </w:tc>
        <w:tc>
          <w:tcPr>
            <w:tcW w:w="957" w:type="dxa"/>
          </w:tcPr>
          <w:p w14:paraId="5EA23BCB" w14:textId="77777777" w:rsidR="00973A86" w:rsidRPr="00F02BE6" w:rsidRDefault="00973A86" w:rsidP="003E5D96">
            <w:pPr>
              <w:pStyle w:val="TF"/>
              <w:spacing w:after="0"/>
              <w:rPr>
                <w:lang w:eastAsia="en-US"/>
              </w:rPr>
            </w:pPr>
          </w:p>
        </w:tc>
        <w:tc>
          <w:tcPr>
            <w:tcW w:w="957" w:type="dxa"/>
          </w:tcPr>
          <w:p w14:paraId="10DCBABC" w14:textId="77777777" w:rsidR="00973A86" w:rsidRPr="00F02BE6" w:rsidRDefault="00973A86" w:rsidP="003E5D96">
            <w:pPr>
              <w:pStyle w:val="TF"/>
              <w:spacing w:after="0"/>
              <w:rPr>
                <w:lang w:eastAsia="en-US"/>
              </w:rPr>
            </w:pPr>
          </w:p>
        </w:tc>
        <w:tc>
          <w:tcPr>
            <w:tcW w:w="957" w:type="dxa"/>
          </w:tcPr>
          <w:p w14:paraId="7EF4658E" w14:textId="77777777" w:rsidR="00973A86" w:rsidRPr="00F02BE6" w:rsidRDefault="00973A86" w:rsidP="003E5D96">
            <w:pPr>
              <w:pStyle w:val="TF"/>
              <w:spacing w:after="0"/>
              <w:rPr>
                <w:lang w:eastAsia="en-US"/>
              </w:rPr>
            </w:pPr>
          </w:p>
        </w:tc>
        <w:tc>
          <w:tcPr>
            <w:tcW w:w="957" w:type="dxa"/>
          </w:tcPr>
          <w:p w14:paraId="00E8FFB0" w14:textId="77777777" w:rsidR="00973A86" w:rsidRPr="00F02BE6" w:rsidRDefault="00973A86" w:rsidP="003E5D96">
            <w:pPr>
              <w:pStyle w:val="TF"/>
              <w:spacing w:after="0"/>
              <w:rPr>
                <w:lang w:eastAsia="en-US"/>
              </w:rPr>
            </w:pPr>
          </w:p>
        </w:tc>
        <w:tc>
          <w:tcPr>
            <w:tcW w:w="957" w:type="dxa"/>
          </w:tcPr>
          <w:p w14:paraId="05A5A33C" w14:textId="77777777" w:rsidR="00973A86" w:rsidRPr="00F02BE6" w:rsidRDefault="00973A86" w:rsidP="003E5D96">
            <w:pPr>
              <w:pStyle w:val="TF"/>
              <w:spacing w:after="0"/>
              <w:rPr>
                <w:lang w:eastAsia="en-US"/>
              </w:rPr>
            </w:pPr>
          </w:p>
        </w:tc>
        <w:tc>
          <w:tcPr>
            <w:tcW w:w="957" w:type="dxa"/>
          </w:tcPr>
          <w:p w14:paraId="3E73F34A" w14:textId="77777777" w:rsidR="00973A86" w:rsidRPr="00F02BE6" w:rsidRDefault="00973A86" w:rsidP="003E5D96">
            <w:pPr>
              <w:pStyle w:val="TAR"/>
            </w:pPr>
            <w:r w:rsidRPr="00F02BE6">
              <w:t>:</w:t>
            </w:r>
          </w:p>
        </w:tc>
        <w:tc>
          <w:tcPr>
            <w:tcW w:w="957" w:type="dxa"/>
          </w:tcPr>
          <w:p w14:paraId="01492F97" w14:textId="77777777" w:rsidR="00973A86" w:rsidRPr="00F02BE6" w:rsidRDefault="00973A86" w:rsidP="003E5D96">
            <w:pPr>
              <w:pStyle w:val="TF"/>
              <w:spacing w:after="0"/>
              <w:rPr>
                <w:lang w:eastAsia="en-US"/>
              </w:rPr>
            </w:pPr>
          </w:p>
        </w:tc>
        <w:tc>
          <w:tcPr>
            <w:tcW w:w="957" w:type="dxa"/>
          </w:tcPr>
          <w:p w14:paraId="6FB375F1" w14:textId="77777777" w:rsidR="00973A86" w:rsidRPr="00F02BE6" w:rsidRDefault="00973A86" w:rsidP="003E5D96">
            <w:pPr>
              <w:pStyle w:val="TF"/>
              <w:spacing w:after="0"/>
              <w:rPr>
                <w:lang w:eastAsia="en-US"/>
              </w:rPr>
            </w:pPr>
          </w:p>
        </w:tc>
      </w:tr>
      <w:tr w:rsidR="00973A86" w:rsidRPr="00F02BE6" w14:paraId="3C78B84B" w14:textId="77777777" w:rsidTr="003E5D96">
        <w:tblPrEx>
          <w:tblCellMar>
            <w:top w:w="0" w:type="dxa"/>
            <w:bottom w:w="0" w:type="dxa"/>
          </w:tblCellMar>
        </w:tblPrEx>
        <w:trPr>
          <w:jc w:val="center"/>
        </w:trPr>
        <w:tc>
          <w:tcPr>
            <w:tcW w:w="957" w:type="dxa"/>
          </w:tcPr>
          <w:p w14:paraId="3E0823E8" w14:textId="77777777" w:rsidR="00973A86" w:rsidRPr="00F02BE6" w:rsidRDefault="00973A86" w:rsidP="003E5D96">
            <w:pPr>
              <w:pStyle w:val="TAL"/>
            </w:pPr>
            <w:r w:rsidRPr="00F02BE6">
              <w:t>:</w:t>
            </w:r>
          </w:p>
        </w:tc>
        <w:tc>
          <w:tcPr>
            <w:tcW w:w="957" w:type="dxa"/>
          </w:tcPr>
          <w:p w14:paraId="59564BC1" w14:textId="77777777" w:rsidR="00973A86" w:rsidRPr="00F02BE6" w:rsidRDefault="00973A86" w:rsidP="003E5D96">
            <w:pPr>
              <w:pStyle w:val="TF"/>
              <w:spacing w:after="0"/>
              <w:rPr>
                <w:lang w:eastAsia="en-US"/>
              </w:rPr>
            </w:pPr>
          </w:p>
        </w:tc>
        <w:tc>
          <w:tcPr>
            <w:tcW w:w="957" w:type="dxa"/>
          </w:tcPr>
          <w:p w14:paraId="5EA50819" w14:textId="77777777" w:rsidR="00973A86" w:rsidRPr="00F02BE6" w:rsidRDefault="00973A86" w:rsidP="003E5D96">
            <w:pPr>
              <w:pStyle w:val="TF"/>
              <w:spacing w:after="0"/>
              <w:rPr>
                <w:lang w:eastAsia="en-US"/>
              </w:rPr>
            </w:pPr>
          </w:p>
        </w:tc>
        <w:tc>
          <w:tcPr>
            <w:tcW w:w="957" w:type="dxa"/>
          </w:tcPr>
          <w:p w14:paraId="7C3490E1" w14:textId="77777777" w:rsidR="00973A86" w:rsidRPr="00F02BE6" w:rsidRDefault="00973A86" w:rsidP="003E5D96">
            <w:pPr>
              <w:pStyle w:val="TF"/>
              <w:spacing w:after="0"/>
              <w:rPr>
                <w:lang w:eastAsia="en-US"/>
              </w:rPr>
            </w:pPr>
          </w:p>
        </w:tc>
        <w:tc>
          <w:tcPr>
            <w:tcW w:w="957" w:type="dxa"/>
          </w:tcPr>
          <w:p w14:paraId="07A6F3DD" w14:textId="77777777" w:rsidR="00973A86" w:rsidRPr="00F02BE6" w:rsidRDefault="00973A86" w:rsidP="003E5D96">
            <w:pPr>
              <w:pStyle w:val="TF"/>
              <w:spacing w:after="0"/>
              <w:rPr>
                <w:lang w:eastAsia="en-US"/>
              </w:rPr>
            </w:pPr>
          </w:p>
        </w:tc>
        <w:tc>
          <w:tcPr>
            <w:tcW w:w="957" w:type="dxa"/>
          </w:tcPr>
          <w:p w14:paraId="2AE61CF5" w14:textId="77777777" w:rsidR="00973A86" w:rsidRPr="00F02BE6" w:rsidRDefault="00973A86" w:rsidP="003E5D96">
            <w:pPr>
              <w:pStyle w:val="TF"/>
              <w:spacing w:after="0"/>
              <w:rPr>
                <w:lang w:eastAsia="en-US"/>
              </w:rPr>
            </w:pPr>
          </w:p>
        </w:tc>
        <w:tc>
          <w:tcPr>
            <w:tcW w:w="957" w:type="dxa"/>
          </w:tcPr>
          <w:p w14:paraId="58F1BB45" w14:textId="77777777" w:rsidR="00973A86" w:rsidRPr="00F02BE6" w:rsidRDefault="00973A86" w:rsidP="003E5D96">
            <w:pPr>
              <w:pStyle w:val="TF"/>
              <w:spacing w:after="0"/>
              <w:rPr>
                <w:lang w:eastAsia="en-US"/>
              </w:rPr>
            </w:pPr>
          </w:p>
        </w:tc>
        <w:tc>
          <w:tcPr>
            <w:tcW w:w="957" w:type="dxa"/>
          </w:tcPr>
          <w:p w14:paraId="4CAA1EDB" w14:textId="77777777" w:rsidR="00973A86" w:rsidRPr="00F02BE6" w:rsidRDefault="00973A86" w:rsidP="003E5D96">
            <w:pPr>
              <w:pStyle w:val="TAR"/>
            </w:pPr>
            <w:r w:rsidRPr="00F02BE6">
              <w:t>:</w:t>
            </w:r>
          </w:p>
        </w:tc>
        <w:tc>
          <w:tcPr>
            <w:tcW w:w="957" w:type="dxa"/>
          </w:tcPr>
          <w:p w14:paraId="356E9AC4" w14:textId="77777777" w:rsidR="00973A86" w:rsidRPr="00F02BE6" w:rsidRDefault="00973A86" w:rsidP="003E5D96">
            <w:pPr>
              <w:pStyle w:val="TF"/>
              <w:spacing w:after="0"/>
              <w:rPr>
                <w:lang w:eastAsia="en-US"/>
              </w:rPr>
            </w:pPr>
          </w:p>
        </w:tc>
        <w:tc>
          <w:tcPr>
            <w:tcW w:w="957" w:type="dxa"/>
          </w:tcPr>
          <w:p w14:paraId="6F34178F" w14:textId="77777777" w:rsidR="00973A86" w:rsidRPr="00F02BE6" w:rsidRDefault="00973A86" w:rsidP="003E5D96">
            <w:pPr>
              <w:pStyle w:val="TF"/>
              <w:spacing w:after="0"/>
              <w:rPr>
                <w:lang w:eastAsia="en-US"/>
              </w:rPr>
            </w:pPr>
          </w:p>
        </w:tc>
      </w:tr>
      <w:tr w:rsidR="00973A86" w:rsidRPr="00F02BE6" w14:paraId="2260AF78" w14:textId="77777777" w:rsidTr="003E5D96">
        <w:tblPrEx>
          <w:tblCellMar>
            <w:top w:w="0" w:type="dxa"/>
            <w:bottom w:w="0" w:type="dxa"/>
          </w:tblCellMar>
        </w:tblPrEx>
        <w:trPr>
          <w:jc w:val="center"/>
        </w:trPr>
        <w:tc>
          <w:tcPr>
            <w:tcW w:w="957" w:type="dxa"/>
            <w:tcBorders>
              <w:left w:val="single" w:sz="6" w:space="0" w:color="auto"/>
            </w:tcBorders>
          </w:tcPr>
          <w:p w14:paraId="7E42EC16" w14:textId="77777777" w:rsidR="00973A86" w:rsidRPr="00F02BE6" w:rsidRDefault="00973A86" w:rsidP="003E5D96">
            <w:pPr>
              <w:pStyle w:val="TF"/>
              <w:spacing w:after="0"/>
              <w:rPr>
                <w:lang w:eastAsia="en-US"/>
              </w:rPr>
            </w:pPr>
          </w:p>
        </w:tc>
        <w:tc>
          <w:tcPr>
            <w:tcW w:w="957" w:type="dxa"/>
          </w:tcPr>
          <w:p w14:paraId="6867F5D6" w14:textId="77777777" w:rsidR="00973A86" w:rsidRPr="00F02BE6" w:rsidRDefault="00973A86" w:rsidP="003E5D96">
            <w:pPr>
              <w:pStyle w:val="TF"/>
              <w:spacing w:after="0"/>
              <w:rPr>
                <w:lang w:eastAsia="en-US"/>
              </w:rPr>
            </w:pPr>
          </w:p>
        </w:tc>
        <w:tc>
          <w:tcPr>
            <w:tcW w:w="957" w:type="dxa"/>
          </w:tcPr>
          <w:p w14:paraId="774EF7AB" w14:textId="77777777" w:rsidR="00973A86" w:rsidRPr="00F02BE6" w:rsidRDefault="00973A86" w:rsidP="003E5D96">
            <w:pPr>
              <w:pStyle w:val="TF"/>
              <w:spacing w:after="0"/>
              <w:rPr>
                <w:lang w:eastAsia="en-US"/>
              </w:rPr>
            </w:pPr>
          </w:p>
        </w:tc>
        <w:tc>
          <w:tcPr>
            <w:tcW w:w="1914" w:type="dxa"/>
            <w:gridSpan w:val="2"/>
          </w:tcPr>
          <w:p w14:paraId="2B804EA9" w14:textId="77777777" w:rsidR="00973A86" w:rsidRPr="00F02BE6" w:rsidRDefault="00973A86" w:rsidP="003E5D96">
            <w:pPr>
              <w:pStyle w:val="TF"/>
              <w:spacing w:after="0"/>
              <w:rPr>
                <w:sz w:val="22"/>
                <w:lang w:eastAsia="en-US"/>
              </w:rPr>
            </w:pPr>
            <w:r w:rsidRPr="00F02BE6">
              <w:rPr>
                <w:sz w:val="22"/>
                <w:lang w:eastAsia="en-US"/>
              </w:rPr>
              <w:t>RLC/MAC</w:t>
            </w:r>
          </w:p>
        </w:tc>
        <w:tc>
          <w:tcPr>
            <w:tcW w:w="957" w:type="dxa"/>
          </w:tcPr>
          <w:p w14:paraId="745686D4" w14:textId="77777777" w:rsidR="00973A86" w:rsidRPr="00F02BE6" w:rsidRDefault="00973A86" w:rsidP="003E5D96">
            <w:pPr>
              <w:pStyle w:val="TF"/>
              <w:spacing w:after="0"/>
              <w:rPr>
                <w:lang w:eastAsia="en-US"/>
              </w:rPr>
            </w:pPr>
          </w:p>
        </w:tc>
        <w:tc>
          <w:tcPr>
            <w:tcW w:w="957" w:type="dxa"/>
          </w:tcPr>
          <w:p w14:paraId="367F6043" w14:textId="77777777" w:rsidR="00973A86" w:rsidRPr="00F02BE6" w:rsidRDefault="00973A86" w:rsidP="003E5D96">
            <w:pPr>
              <w:pStyle w:val="TF"/>
              <w:spacing w:after="0"/>
              <w:rPr>
                <w:lang w:eastAsia="en-US"/>
              </w:rPr>
            </w:pPr>
          </w:p>
        </w:tc>
        <w:tc>
          <w:tcPr>
            <w:tcW w:w="957" w:type="dxa"/>
            <w:tcBorders>
              <w:right w:val="single" w:sz="6" w:space="0" w:color="auto"/>
            </w:tcBorders>
          </w:tcPr>
          <w:p w14:paraId="4F9CBDE2" w14:textId="77777777" w:rsidR="00973A86" w:rsidRPr="00F02BE6" w:rsidRDefault="00973A86" w:rsidP="003E5D96">
            <w:pPr>
              <w:pStyle w:val="TF"/>
              <w:spacing w:after="0"/>
              <w:rPr>
                <w:lang w:eastAsia="en-US"/>
              </w:rPr>
            </w:pPr>
          </w:p>
        </w:tc>
        <w:tc>
          <w:tcPr>
            <w:tcW w:w="957" w:type="dxa"/>
            <w:tcBorders>
              <w:left w:val="nil"/>
            </w:tcBorders>
          </w:tcPr>
          <w:p w14:paraId="4B2D753F" w14:textId="77777777" w:rsidR="00973A86" w:rsidRPr="00F02BE6" w:rsidRDefault="00973A86" w:rsidP="003E5D96">
            <w:pPr>
              <w:pStyle w:val="TF"/>
              <w:spacing w:after="0"/>
              <w:rPr>
                <w:lang w:eastAsia="en-US"/>
              </w:rPr>
            </w:pPr>
          </w:p>
        </w:tc>
        <w:tc>
          <w:tcPr>
            <w:tcW w:w="957" w:type="dxa"/>
          </w:tcPr>
          <w:p w14:paraId="29F7CC2D" w14:textId="77777777" w:rsidR="00973A86" w:rsidRPr="00F02BE6" w:rsidRDefault="00973A86" w:rsidP="003E5D96">
            <w:pPr>
              <w:pStyle w:val="TF"/>
              <w:spacing w:after="0"/>
              <w:rPr>
                <w:lang w:eastAsia="en-US"/>
              </w:rPr>
            </w:pPr>
          </w:p>
        </w:tc>
      </w:tr>
      <w:tr w:rsidR="00973A86" w:rsidRPr="00F02BE6" w14:paraId="6C4A3B7E"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72384F41" w14:textId="77777777" w:rsidR="00973A86" w:rsidRPr="00F02BE6" w:rsidRDefault="00973A86" w:rsidP="003E5D96">
            <w:pPr>
              <w:pStyle w:val="TF"/>
              <w:spacing w:after="0"/>
              <w:rPr>
                <w:lang w:eastAsia="en-US"/>
              </w:rPr>
            </w:pPr>
          </w:p>
        </w:tc>
        <w:tc>
          <w:tcPr>
            <w:tcW w:w="957" w:type="dxa"/>
            <w:tcBorders>
              <w:top w:val="single" w:sz="6" w:space="0" w:color="auto"/>
            </w:tcBorders>
          </w:tcPr>
          <w:p w14:paraId="75456772" w14:textId="77777777" w:rsidR="00973A86" w:rsidRPr="00F02BE6" w:rsidRDefault="00973A86" w:rsidP="003E5D96">
            <w:pPr>
              <w:pStyle w:val="TF"/>
              <w:spacing w:after="0"/>
              <w:rPr>
                <w:lang w:eastAsia="en-US"/>
              </w:rPr>
            </w:pPr>
          </w:p>
        </w:tc>
        <w:tc>
          <w:tcPr>
            <w:tcW w:w="957" w:type="dxa"/>
            <w:tcBorders>
              <w:top w:val="single" w:sz="6" w:space="0" w:color="auto"/>
            </w:tcBorders>
          </w:tcPr>
          <w:p w14:paraId="029E83EB" w14:textId="77777777" w:rsidR="00973A86" w:rsidRPr="00F02BE6" w:rsidRDefault="00973A86" w:rsidP="003E5D96">
            <w:pPr>
              <w:pStyle w:val="TF"/>
              <w:spacing w:after="0"/>
              <w:rPr>
                <w:lang w:eastAsia="en-US"/>
              </w:rPr>
            </w:pPr>
          </w:p>
        </w:tc>
        <w:tc>
          <w:tcPr>
            <w:tcW w:w="1914" w:type="dxa"/>
            <w:gridSpan w:val="2"/>
          </w:tcPr>
          <w:p w14:paraId="16377975" w14:textId="77777777" w:rsidR="00973A86" w:rsidRPr="00F02BE6" w:rsidRDefault="00973A86" w:rsidP="003E5D96">
            <w:pPr>
              <w:pStyle w:val="TF"/>
              <w:spacing w:after="0"/>
              <w:rPr>
                <w:sz w:val="22"/>
                <w:lang w:eastAsia="en-US"/>
              </w:rPr>
            </w:pPr>
            <w:r w:rsidRPr="00F02BE6">
              <w:rPr>
                <w:sz w:val="22"/>
                <w:lang w:eastAsia="en-US"/>
              </w:rPr>
              <w:t>block</w:t>
            </w:r>
          </w:p>
        </w:tc>
        <w:tc>
          <w:tcPr>
            <w:tcW w:w="957" w:type="dxa"/>
            <w:tcBorders>
              <w:top w:val="single" w:sz="6" w:space="0" w:color="auto"/>
            </w:tcBorders>
          </w:tcPr>
          <w:p w14:paraId="693B41FD" w14:textId="77777777" w:rsidR="00973A86" w:rsidRPr="00F02BE6" w:rsidRDefault="00973A86" w:rsidP="003E5D96">
            <w:pPr>
              <w:pStyle w:val="TF"/>
              <w:spacing w:after="0"/>
              <w:rPr>
                <w:lang w:eastAsia="en-US"/>
              </w:rPr>
            </w:pPr>
          </w:p>
        </w:tc>
        <w:tc>
          <w:tcPr>
            <w:tcW w:w="957" w:type="dxa"/>
            <w:tcBorders>
              <w:top w:val="single" w:sz="6" w:space="0" w:color="auto"/>
            </w:tcBorders>
          </w:tcPr>
          <w:p w14:paraId="215F7881"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669EAE6C" w14:textId="77777777" w:rsidR="00973A86" w:rsidRPr="00F02BE6" w:rsidRDefault="00973A86" w:rsidP="003E5D96">
            <w:pPr>
              <w:pStyle w:val="TF"/>
              <w:spacing w:after="0"/>
              <w:rPr>
                <w:lang w:eastAsia="en-US"/>
              </w:rPr>
            </w:pPr>
          </w:p>
        </w:tc>
        <w:tc>
          <w:tcPr>
            <w:tcW w:w="957" w:type="dxa"/>
            <w:tcBorders>
              <w:left w:val="nil"/>
            </w:tcBorders>
          </w:tcPr>
          <w:p w14:paraId="709662F6" w14:textId="77777777" w:rsidR="00973A86" w:rsidRPr="00F02BE6" w:rsidRDefault="00973A86" w:rsidP="003E5D96">
            <w:pPr>
              <w:pStyle w:val="TF"/>
              <w:spacing w:after="0"/>
              <w:jc w:val="left"/>
              <w:rPr>
                <w:lang w:eastAsia="en-US"/>
              </w:rPr>
            </w:pPr>
            <w:r w:rsidRPr="00F02BE6">
              <w:rPr>
                <w:lang w:eastAsia="en-US"/>
              </w:rPr>
              <w:t xml:space="preserve">  octet 39</w:t>
            </w:r>
          </w:p>
        </w:tc>
        <w:tc>
          <w:tcPr>
            <w:tcW w:w="957" w:type="dxa"/>
          </w:tcPr>
          <w:p w14:paraId="545F6FA0" w14:textId="77777777" w:rsidR="00973A86" w:rsidRPr="00F02BE6" w:rsidRDefault="00973A86" w:rsidP="003E5D96">
            <w:pPr>
              <w:pStyle w:val="TF"/>
              <w:spacing w:after="0"/>
              <w:rPr>
                <w:lang w:eastAsia="en-US"/>
              </w:rPr>
            </w:pPr>
          </w:p>
        </w:tc>
      </w:tr>
      <w:tr w:rsidR="00973A86" w:rsidRPr="00F02BE6" w14:paraId="2457831F"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76D93FF7" w14:textId="77777777" w:rsidR="00973A86" w:rsidRPr="00F02BE6" w:rsidRDefault="00973A86" w:rsidP="003E5D96">
            <w:pPr>
              <w:pStyle w:val="TF"/>
              <w:spacing w:after="0"/>
              <w:rPr>
                <w:lang w:eastAsia="en-US"/>
              </w:rPr>
            </w:pPr>
          </w:p>
        </w:tc>
        <w:tc>
          <w:tcPr>
            <w:tcW w:w="957" w:type="dxa"/>
          </w:tcPr>
          <w:p w14:paraId="0777D5DA" w14:textId="77777777" w:rsidR="00973A86" w:rsidRPr="00F02BE6" w:rsidRDefault="00973A86" w:rsidP="003E5D96">
            <w:pPr>
              <w:pStyle w:val="TF"/>
              <w:spacing w:after="0"/>
              <w:rPr>
                <w:lang w:eastAsia="en-US"/>
              </w:rPr>
            </w:pPr>
          </w:p>
        </w:tc>
        <w:tc>
          <w:tcPr>
            <w:tcW w:w="957" w:type="dxa"/>
          </w:tcPr>
          <w:p w14:paraId="1B53CE0F" w14:textId="77777777" w:rsidR="00973A86" w:rsidRPr="00F02BE6" w:rsidRDefault="00973A86" w:rsidP="003E5D96">
            <w:pPr>
              <w:pStyle w:val="TF"/>
              <w:spacing w:after="0"/>
              <w:rPr>
                <w:lang w:eastAsia="en-US"/>
              </w:rPr>
            </w:pPr>
          </w:p>
        </w:tc>
        <w:tc>
          <w:tcPr>
            <w:tcW w:w="1914" w:type="dxa"/>
            <w:gridSpan w:val="2"/>
          </w:tcPr>
          <w:p w14:paraId="7914E253" w14:textId="77777777" w:rsidR="00973A86" w:rsidRPr="00F02BE6" w:rsidRDefault="00973A86" w:rsidP="003E5D96">
            <w:pPr>
              <w:pStyle w:val="TF"/>
              <w:spacing w:after="0"/>
              <w:rPr>
                <w:lang w:eastAsia="en-US"/>
              </w:rPr>
            </w:pPr>
          </w:p>
        </w:tc>
        <w:tc>
          <w:tcPr>
            <w:tcW w:w="957" w:type="dxa"/>
          </w:tcPr>
          <w:p w14:paraId="313B71EE" w14:textId="77777777" w:rsidR="00973A86" w:rsidRPr="00F02BE6" w:rsidRDefault="00973A86" w:rsidP="003E5D96">
            <w:pPr>
              <w:pStyle w:val="TF"/>
              <w:spacing w:after="0"/>
              <w:rPr>
                <w:lang w:eastAsia="en-US"/>
              </w:rPr>
            </w:pPr>
          </w:p>
        </w:tc>
        <w:tc>
          <w:tcPr>
            <w:tcW w:w="957" w:type="dxa"/>
          </w:tcPr>
          <w:p w14:paraId="508E80F7"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05F664D7" w14:textId="77777777" w:rsidR="00973A86" w:rsidRPr="00F02BE6" w:rsidRDefault="00973A86" w:rsidP="003E5D96">
            <w:pPr>
              <w:pStyle w:val="TF"/>
              <w:spacing w:after="0"/>
              <w:rPr>
                <w:lang w:eastAsia="en-US"/>
              </w:rPr>
            </w:pPr>
          </w:p>
        </w:tc>
        <w:tc>
          <w:tcPr>
            <w:tcW w:w="957" w:type="dxa"/>
            <w:tcBorders>
              <w:left w:val="nil"/>
            </w:tcBorders>
          </w:tcPr>
          <w:p w14:paraId="58874F2A" w14:textId="77777777" w:rsidR="00973A86" w:rsidRPr="00F02BE6" w:rsidRDefault="00973A86" w:rsidP="003E5D96">
            <w:pPr>
              <w:pStyle w:val="TF"/>
              <w:spacing w:after="0"/>
              <w:rPr>
                <w:lang w:eastAsia="en-US"/>
              </w:rPr>
            </w:pPr>
          </w:p>
        </w:tc>
        <w:tc>
          <w:tcPr>
            <w:tcW w:w="957" w:type="dxa"/>
          </w:tcPr>
          <w:p w14:paraId="59F4EDE6" w14:textId="77777777" w:rsidR="00973A86" w:rsidRPr="00F02BE6" w:rsidRDefault="00973A86" w:rsidP="003E5D96">
            <w:pPr>
              <w:pStyle w:val="TF"/>
              <w:spacing w:after="0"/>
              <w:rPr>
                <w:lang w:eastAsia="en-US"/>
              </w:rPr>
            </w:pPr>
          </w:p>
        </w:tc>
      </w:tr>
      <w:tr w:rsidR="00973A86" w:rsidRPr="00F02BE6" w14:paraId="28F6993C" w14:textId="77777777" w:rsidTr="003E5D96">
        <w:tblPrEx>
          <w:tblCellMar>
            <w:top w:w="0" w:type="dxa"/>
            <w:bottom w:w="0" w:type="dxa"/>
          </w:tblCellMar>
        </w:tblPrEx>
        <w:trPr>
          <w:jc w:val="center"/>
        </w:trPr>
        <w:tc>
          <w:tcPr>
            <w:tcW w:w="957" w:type="dxa"/>
            <w:tcBorders>
              <w:top w:val="single" w:sz="6" w:space="0" w:color="auto"/>
            </w:tcBorders>
          </w:tcPr>
          <w:p w14:paraId="4C4E0BAF" w14:textId="77777777" w:rsidR="00973A86" w:rsidRPr="00F02BE6" w:rsidRDefault="00973A86" w:rsidP="003E5D96">
            <w:pPr>
              <w:pStyle w:val="TF"/>
              <w:spacing w:after="0"/>
              <w:rPr>
                <w:lang w:eastAsia="en-US"/>
              </w:rPr>
            </w:pPr>
          </w:p>
        </w:tc>
        <w:tc>
          <w:tcPr>
            <w:tcW w:w="957" w:type="dxa"/>
            <w:tcBorders>
              <w:top w:val="single" w:sz="6" w:space="0" w:color="auto"/>
            </w:tcBorders>
          </w:tcPr>
          <w:p w14:paraId="69232717" w14:textId="77777777" w:rsidR="00973A86" w:rsidRPr="00F02BE6" w:rsidRDefault="00973A86" w:rsidP="003E5D96">
            <w:pPr>
              <w:pStyle w:val="TF"/>
              <w:spacing w:after="0"/>
              <w:rPr>
                <w:lang w:eastAsia="en-US"/>
              </w:rPr>
            </w:pPr>
          </w:p>
        </w:tc>
        <w:tc>
          <w:tcPr>
            <w:tcW w:w="957" w:type="dxa"/>
            <w:tcBorders>
              <w:top w:val="single" w:sz="6" w:space="0" w:color="auto"/>
            </w:tcBorders>
          </w:tcPr>
          <w:p w14:paraId="049F9A7D" w14:textId="77777777" w:rsidR="00973A86" w:rsidRPr="00F02BE6" w:rsidRDefault="00973A86" w:rsidP="003E5D96">
            <w:pPr>
              <w:pStyle w:val="TF"/>
              <w:spacing w:after="0"/>
              <w:rPr>
                <w:lang w:eastAsia="en-US"/>
              </w:rPr>
            </w:pPr>
          </w:p>
        </w:tc>
        <w:tc>
          <w:tcPr>
            <w:tcW w:w="1914" w:type="dxa"/>
            <w:gridSpan w:val="2"/>
            <w:tcBorders>
              <w:top w:val="single" w:sz="6" w:space="0" w:color="auto"/>
              <w:right w:val="single" w:sz="6" w:space="0" w:color="auto"/>
            </w:tcBorders>
          </w:tcPr>
          <w:p w14:paraId="79F66DEC" w14:textId="77777777" w:rsidR="00973A86" w:rsidRPr="00F02BE6" w:rsidRDefault="00973A86" w:rsidP="003E5D96">
            <w:pPr>
              <w:pStyle w:val="TF"/>
              <w:spacing w:after="0"/>
              <w:rPr>
                <w:lang w:eastAsia="en-US"/>
              </w:rPr>
            </w:pPr>
          </w:p>
        </w:tc>
        <w:tc>
          <w:tcPr>
            <w:tcW w:w="957" w:type="dxa"/>
            <w:tcBorders>
              <w:top w:val="single" w:sz="6" w:space="0" w:color="auto"/>
              <w:left w:val="nil"/>
              <w:bottom w:val="single" w:sz="6" w:space="0" w:color="auto"/>
            </w:tcBorders>
          </w:tcPr>
          <w:p w14:paraId="7DE3DFA1"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2A072F15"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70A5FB63" w14:textId="77777777" w:rsidR="00973A86" w:rsidRPr="00F02BE6" w:rsidRDefault="00973A86" w:rsidP="003E5D96">
            <w:pPr>
              <w:pStyle w:val="TF"/>
              <w:spacing w:after="0"/>
              <w:rPr>
                <w:lang w:eastAsia="en-US"/>
              </w:rPr>
            </w:pPr>
          </w:p>
        </w:tc>
        <w:tc>
          <w:tcPr>
            <w:tcW w:w="1914" w:type="dxa"/>
            <w:gridSpan w:val="2"/>
            <w:tcBorders>
              <w:left w:val="nil"/>
            </w:tcBorders>
          </w:tcPr>
          <w:p w14:paraId="2AA9FF19" w14:textId="77777777" w:rsidR="00973A86" w:rsidRPr="00F02BE6" w:rsidRDefault="00973A86" w:rsidP="003E5D96">
            <w:pPr>
              <w:pStyle w:val="TAL"/>
            </w:pPr>
            <w:r w:rsidRPr="00F02BE6">
              <w:rPr>
                <w:b/>
              </w:rPr>
              <w:t xml:space="preserve">  octet 40</w:t>
            </w:r>
          </w:p>
          <w:p w14:paraId="56AC3EEB" w14:textId="77777777" w:rsidR="00973A86" w:rsidRPr="00F02BE6" w:rsidRDefault="00973A86" w:rsidP="003E5D96">
            <w:pPr>
              <w:pStyle w:val="TAL"/>
            </w:pPr>
          </w:p>
        </w:tc>
      </w:tr>
    </w:tbl>
    <w:p w14:paraId="176160CD" w14:textId="77777777" w:rsidR="00973A86" w:rsidRPr="00F02BE6" w:rsidRDefault="00973A86" w:rsidP="00973A86">
      <w:pPr>
        <w:pStyle w:val="NF"/>
      </w:pPr>
    </w:p>
    <w:p w14:paraId="0DCB4F53" w14:textId="77777777" w:rsidR="00973A86" w:rsidRPr="00F02BE6" w:rsidRDefault="00973A86" w:rsidP="00973A86">
      <w:pPr>
        <w:pStyle w:val="NF"/>
      </w:pPr>
      <w:r w:rsidRPr="00F02BE6">
        <w:t>NOTE:</w:t>
      </w:r>
      <w:r w:rsidRPr="00F02BE6">
        <w:tab/>
        <w:t>The numbering convention specified in 3GPP TS 44.060 applies.</w:t>
      </w:r>
    </w:p>
    <w:p w14:paraId="4BAED521" w14:textId="77777777" w:rsidR="00973A86" w:rsidRPr="00F02BE6" w:rsidRDefault="00973A86" w:rsidP="00973A86">
      <w:pPr>
        <w:pStyle w:val="NF"/>
      </w:pPr>
    </w:p>
    <w:p w14:paraId="0D3332C0" w14:textId="77777777" w:rsidR="00973A86" w:rsidRPr="00F02BE6" w:rsidRDefault="00973A86" w:rsidP="00973A86">
      <w:pPr>
        <w:pStyle w:val="TF"/>
      </w:pPr>
      <w:r w:rsidRPr="00F02BE6">
        <w:t>Figure 7.6.3: PDTCH block type 3 (CS-3) format</w:t>
      </w:r>
    </w:p>
    <w:p w14:paraId="002EA87A" w14:textId="77777777" w:rsidR="00973A86" w:rsidRPr="00F02BE6" w:rsidRDefault="00973A86" w:rsidP="00973A86">
      <w:pPr>
        <w:pStyle w:val="Heading3"/>
      </w:pPr>
      <w:bookmarkStart w:id="144" w:name="_Toc517979138"/>
      <w:r w:rsidRPr="00F02BE6">
        <w:t>7.6.4</w:t>
      </w:r>
      <w:r w:rsidRPr="00F02BE6">
        <w:tab/>
        <w:t>PDTCH block type 4 (CS-4) format</w:t>
      </w:r>
      <w:bookmarkEnd w:id="144"/>
      <w:r w:rsidRPr="00F02BE6">
        <w:t xml:space="preserve"> </w:t>
      </w:r>
    </w:p>
    <w:p w14:paraId="1901F0B1" w14:textId="77777777" w:rsidR="00973A86" w:rsidRPr="00F02BE6" w:rsidRDefault="00973A86" w:rsidP="00973A86">
      <w:r w:rsidRPr="00F02BE6">
        <w:t>The 431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590B5D99" w14:textId="77777777" w:rsidTr="003E5D96">
        <w:tblPrEx>
          <w:tblCellMar>
            <w:top w:w="0" w:type="dxa"/>
            <w:bottom w:w="0" w:type="dxa"/>
          </w:tblCellMar>
        </w:tblPrEx>
        <w:trPr>
          <w:jc w:val="center"/>
        </w:trPr>
        <w:tc>
          <w:tcPr>
            <w:tcW w:w="7656" w:type="dxa"/>
            <w:gridSpan w:val="8"/>
          </w:tcPr>
          <w:p w14:paraId="7A7B7BC2"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E47B84B" w14:textId="77777777" w:rsidR="00973A86" w:rsidRPr="00F02BE6" w:rsidRDefault="00973A86" w:rsidP="003E5D96">
            <w:pPr>
              <w:pStyle w:val="TF"/>
              <w:spacing w:after="0"/>
              <w:rPr>
                <w:lang w:eastAsia="en-US"/>
              </w:rPr>
            </w:pPr>
          </w:p>
        </w:tc>
        <w:tc>
          <w:tcPr>
            <w:tcW w:w="957" w:type="dxa"/>
          </w:tcPr>
          <w:p w14:paraId="5075FA2D" w14:textId="77777777" w:rsidR="00973A86" w:rsidRPr="00F02BE6" w:rsidRDefault="00973A86" w:rsidP="003E5D96">
            <w:pPr>
              <w:pStyle w:val="TF"/>
              <w:spacing w:after="0"/>
              <w:rPr>
                <w:lang w:eastAsia="en-US"/>
              </w:rPr>
            </w:pPr>
          </w:p>
        </w:tc>
      </w:tr>
      <w:tr w:rsidR="00973A86" w:rsidRPr="00F02BE6" w14:paraId="1524E4CE" w14:textId="77777777" w:rsidTr="003E5D96">
        <w:tblPrEx>
          <w:tblCellMar>
            <w:top w:w="0" w:type="dxa"/>
            <w:bottom w:w="0" w:type="dxa"/>
          </w:tblCellMar>
        </w:tblPrEx>
        <w:trPr>
          <w:jc w:val="center"/>
        </w:trPr>
        <w:tc>
          <w:tcPr>
            <w:tcW w:w="957" w:type="dxa"/>
          </w:tcPr>
          <w:p w14:paraId="24129AD7" w14:textId="77777777" w:rsidR="00973A86" w:rsidRPr="00F02BE6" w:rsidRDefault="00973A86" w:rsidP="003E5D96">
            <w:pPr>
              <w:pStyle w:val="TF"/>
              <w:spacing w:after="0"/>
              <w:rPr>
                <w:lang w:eastAsia="en-US"/>
              </w:rPr>
            </w:pPr>
            <w:r w:rsidRPr="00F02BE6">
              <w:rPr>
                <w:lang w:eastAsia="en-US"/>
              </w:rPr>
              <w:t>8</w:t>
            </w:r>
          </w:p>
        </w:tc>
        <w:tc>
          <w:tcPr>
            <w:tcW w:w="957" w:type="dxa"/>
          </w:tcPr>
          <w:p w14:paraId="78CADEED" w14:textId="77777777" w:rsidR="00973A86" w:rsidRPr="00F02BE6" w:rsidRDefault="00973A86" w:rsidP="003E5D96">
            <w:pPr>
              <w:pStyle w:val="TF"/>
              <w:spacing w:after="0"/>
              <w:rPr>
                <w:lang w:eastAsia="en-US"/>
              </w:rPr>
            </w:pPr>
            <w:r w:rsidRPr="00F02BE6">
              <w:rPr>
                <w:lang w:eastAsia="en-US"/>
              </w:rPr>
              <w:t>7</w:t>
            </w:r>
          </w:p>
        </w:tc>
        <w:tc>
          <w:tcPr>
            <w:tcW w:w="957" w:type="dxa"/>
          </w:tcPr>
          <w:p w14:paraId="19D72C7A" w14:textId="77777777" w:rsidR="00973A86" w:rsidRPr="00F02BE6" w:rsidRDefault="00973A86" w:rsidP="003E5D96">
            <w:pPr>
              <w:pStyle w:val="TF"/>
              <w:spacing w:after="0"/>
              <w:rPr>
                <w:lang w:eastAsia="en-US"/>
              </w:rPr>
            </w:pPr>
            <w:r w:rsidRPr="00F02BE6">
              <w:rPr>
                <w:lang w:eastAsia="en-US"/>
              </w:rPr>
              <w:t>6</w:t>
            </w:r>
          </w:p>
        </w:tc>
        <w:tc>
          <w:tcPr>
            <w:tcW w:w="957" w:type="dxa"/>
          </w:tcPr>
          <w:p w14:paraId="6ED1F9E4" w14:textId="77777777" w:rsidR="00973A86" w:rsidRPr="00F02BE6" w:rsidRDefault="00973A86" w:rsidP="003E5D96">
            <w:pPr>
              <w:pStyle w:val="TF"/>
              <w:spacing w:after="0"/>
              <w:rPr>
                <w:lang w:eastAsia="en-US"/>
              </w:rPr>
            </w:pPr>
            <w:r w:rsidRPr="00F02BE6">
              <w:rPr>
                <w:lang w:eastAsia="en-US"/>
              </w:rPr>
              <w:t>5</w:t>
            </w:r>
          </w:p>
        </w:tc>
        <w:tc>
          <w:tcPr>
            <w:tcW w:w="957" w:type="dxa"/>
          </w:tcPr>
          <w:p w14:paraId="086C9B2A" w14:textId="77777777" w:rsidR="00973A86" w:rsidRPr="00F02BE6" w:rsidRDefault="00973A86" w:rsidP="003E5D96">
            <w:pPr>
              <w:pStyle w:val="TF"/>
              <w:spacing w:after="0"/>
              <w:rPr>
                <w:lang w:eastAsia="en-US"/>
              </w:rPr>
            </w:pPr>
            <w:r w:rsidRPr="00F02BE6">
              <w:rPr>
                <w:lang w:eastAsia="en-US"/>
              </w:rPr>
              <w:t>4</w:t>
            </w:r>
          </w:p>
        </w:tc>
        <w:tc>
          <w:tcPr>
            <w:tcW w:w="957" w:type="dxa"/>
          </w:tcPr>
          <w:p w14:paraId="49894D22" w14:textId="77777777" w:rsidR="00973A86" w:rsidRPr="00F02BE6" w:rsidRDefault="00973A86" w:rsidP="003E5D96">
            <w:pPr>
              <w:pStyle w:val="TF"/>
              <w:spacing w:after="0"/>
              <w:rPr>
                <w:lang w:eastAsia="en-US"/>
              </w:rPr>
            </w:pPr>
            <w:r w:rsidRPr="00F02BE6">
              <w:rPr>
                <w:lang w:eastAsia="en-US"/>
              </w:rPr>
              <w:t>3</w:t>
            </w:r>
          </w:p>
        </w:tc>
        <w:tc>
          <w:tcPr>
            <w:tcW w:w="957" w:type="dxa"/>
          </w:tcPr>
          <w:p w14:paraId="3360F801" w14:textId="77777777" w:rsidR="00973A86" w:rsidRPr="00F02BE6" w:rsidRDefault="00973A86" w:rsidP="003E5D96">
            <w:pPr>
              <w:pStyle w:val="TF"/>
              <w:spacing w:after="0"/>
              <w:rPr>
                <w:lang w:eastAsia="en-US"/>
              </w:rPr>
            </w:pPr>
            <w:r w:rsidRPr="00F02BE6">
              <w:rPr>
                <w:lang w:eastAsia="en-US"/>
              </w:rPr>
              <w:t>2</w:t>
            </w:r>
          </w:p>
        </w:tc>
        <w:tc>
          <w:tcPr>
            <w:tcW w:w="957" w:type="dxa"/>
          </w:tcPr>
          <w:p w14:paraId="2A17125C" w14:textId="77777777" w:rsidR="00973A86" w:rsidRPr="00F02BE6" w:rsidRDefault="00973A86" w:rsidP="003E5D96">
            <w:pPr>
              <w:pStyle w:val="TF"/>
              <w:spacing w:after="0"/>
              <w:rPr>
                <w:lang w:eastAsia="en-US"/>
              </w:rPr>
            </w:pPr>
            <w:r w:rsidRPr="00F02BE6">
              <w:rPr>
                <w:lang w:eastAsia="en-US"/>
              </w:rPr>
              <w:t>1</w:t>
            </w:r>
          </w:p>
        </w:tc>
        <w:tc>
          <w:tcPr>
            <w:tcW w:w="957" w:type="dxa"/>
          </w:tcPr>
          <w:p w14:paraId="52281EA6" w14:textId="77777777" w:rsidR="00973A86" w:rsidRPr="00F02BE6" w:rsidRDefault="00973A86" w:rsidP="003E5D96">
            <w:pPr>
              <w:pStyle w:val="TF"/>
              <w:spacing w:after="0"/>
              <w:rPr>
                <w:lang w:eastAsia="en-US"/>
              </w:rPr>
            </w:pPr>
          </w:p>
        </w:tc>
        <w:tc>
          <w:tcPr>
            <w:tcW w:w="957" w:type="dxa"/>
          </w:tcPr>
          <w:p w14:paraId="682CAE3A" w14:textId="77777777" w:rsidR="00973A86" w:rsidRPr="00F02BE6" w:rsidRDefault="00973A86" w:rsidP="003E5D96">
            <w:pPr>
              <w:pStyle w:val="TF"/>
              <w:spacing w:after="0"/>
              <w:rPr>
                <w:lang w:eastAsia="en-US"/>
              </w:rPr>
            </w:pPr>
          </w:p>
        </w:tc>
      </w:tr>
      <w:tr w:rsidR="00973A86" w:rsidRPr="00F02BE6" w14:paraId="7D8685AA"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436A5E5F" w14:textId="77777777" w:rsidR="00973A86" w:rsidRPr="00F02BE6" w:rsidRDefault="00973A86" w:rsidP="003E5D96">
            <w:pPr>
              <w:pStyle w:val="TF"/>
              <w:spacing w:after="0"/>
              <w:rPr>
                <w:lang w:eastAsia="en-US"/>
              </w:rPr>
            </w:pPr>
          </w:p>
        </w:tc>
        <w:tc>
          <w:tcPr>
            <w:tcW w:w="957" w:type="dxa"/>
            <w:tcBorders>
              <w:left w:val="nil"/>
            </w:tcBorders>
          </w:tcPr>
          <w:p w14:paraId="62B32A71"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0E701948" w14:textId="77777777" w:rsidR="00973A86" w:rsidRPr="00F02BE6" w:rsidRDefault="00973A86" w:rsidP="003E5D96">
            <w:pPr>
              <w:pStyle w:val="TF"/>
              <w:spacing w:after="0"/>
              <w:rPr>
                <w:lang w:eastAsia="en-US"/>
              </w:rPr>
            </w:pPr>
          </w:p>
        </w:tc>
      </w:tr>
      <w:tr w:rsidR="00973A86" w:rsidRPr="00F02BE6" w14:paraId="0EE1D4E4" w14:textId="77777777" w:rsidTr="003E5D96">
        <w:tblPrEx>
          <w:tblCellMar>
            <w:top w:w="0" w:type="dxa"/>
            <w:bottom w:w="0" w:type="dxa"/>
          </w:tblCellMar>
        </w:tblPrEx>
        <w:trPr>
          <w:jc w:val="center"/>
        </w:trPr>
        <w:tc>
          <w:tcPr>
            <w:tcW w:w="957" w:type="dxa"/>
            <w:tcBorders>
              <w:left w:val="single" w:sz="6" w:space="0" w:color="auto"/>
            </w:tcBorders>
          </w:tcPr>
          <w:p w14:paraId="2CC2D8E6"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4A07B90F"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2553558F" w14:textId="77777777" w:rsidR="00973A86" w:rsidRPr="00F02BE6" w:rsidRDefault="00973A86" w:rsidP="003E5D96">
            <w:pPr>
              <w:pStyle w:val="TF"/>
              <w:spacing w:after="0"/>
              <w:rPr>
                <w:lang w:eastAsia="en-US"/>
              </w:rPr>
            </w:pPr>
          </w:p>
        </w:tc>
        <w:tc>
          <w:tcPr>
            <w:tcW w:w="1914" w:type="dxa"/>
            <w:gridSpan w:val="2"/>
          </w:tcPr>
          <w:p w14:paraId="09061204" w14:textId="77777777" w:rsidR="00973A86" w:rsidRPr="00F02BE6" w:rsidRDefault="00973A86" w:rsidP="003E5D96">
            <w:pPr>
              <w:pStyle w:val="TF"/>
              <w:spacing w:after="0"/>
              <w:rPr>
                <w:lang w:eastAsia="en-US"/>
              </w:rPr>
            </w:pPr>
            <w:r w:rsidRPr="00F02BE6">
              <w:rPr>
                <w:sz w:val="22"/>
                <w:lang w:eastAsia="en-US"/>
              </w:rPr>
              <w:t>431</w:t>
            </w:r>
          </w:p>
        </w:tc>
        <w:tc>
          <w:tcPr>
            <w:tcW w:w="957" w:type="dxa"/>
            <w:tcBorders>
              <w:bottom w:val="single" w:sz="6" w:space="0" w:color="auto"/>
            </w:tcBorders>
          </w:tcPr>
          <w:p w14:paraId="48EDC65F"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64DFF6B6" w14:textId="77777777" w:rsidR="00973A86" w:rsidRPr="00F02BE6" w:rsidRDefault="00973A86" w:rsidP="003E5D96">
            <w:pPr>
              <w:pStyle w:val="TF"/>
              <w:spacing w:after="0"/>
              <w:rPr>
                <w:lang w:eastAsia="en-US"/>
              </w:rPr>
            </w:pPr>
          </w:p>
        </w:tc>
        <w:tc>
          <w:tcPr>
            <w:tcW w:w="957" w:type="dxa"/>
            <w:tcBorders>
              <w:right w:val="single" w:sz="6" w:space="0" w:color="auto"/>
            </w:tcBorders>
          </w:tcPr>
          <w:p w14:paraId="7F0899E7" w14:textId="77777777" w:rsidR="00973A86" w:rsidRPr="00F02BE6" w:rsidRDefault="00973A86" w:rsidP="003E5D96">
            <w:pPr>
              <w:pStyle w:val="TF"/>
              <w:spacing w:after="0"/>
              <w:rPr>
                <w:lang w:eastAsia="en-US"/>
              </w:rPr>
            </w:pPr>
          </w:p>
        </w:tc>
        <w:tc>
          <w:tcPr>
            <w:tcW w:w="957" w:type="dxa"/>
            <w:tcBorders>
              <w:left w:val="nil"/>
            </w:tcBorders>
          </w:tcPr>
          <w:p w14:paraId="08052171" w14:textId="77777777" w:rsidR="00973A86" w:rsidRPr="00F02BE6" w:rsidRDefault="00973A86" w:rsidP="003E5D96">
            <w:pPr>
              <w:pStyle w:val="TF"/>
              <w:spacing w:after="0"/>
              <w:rPr>
                <w:lang w:eastAsia="en-US"/>
              </w:rPr>
            </w:pPr>
          </w:p>
        </w:tc>
        <w:tc>
          <w:tcPr>
            <w:tcW w:w="957" w:type="dxa"/>
            <w:tcBorders>
              <w:left w:val="nil"/>
            </w:tcBorders>
          </w:tcPr>
          <w:p w14:paraId="47E09C87" w14:textId="77777777" w:rsidR="00973A86" w:rsidRPr="00F02BE6" w:rsidRDefault="00973A86" w:rsidP="003E5D96">
            <w:pPr>
              <w:pStyle w:val="TF"/>
              <w:spacing w:after="0"/>
              <w:rPr>
                <w:lang w:eastAsia="en-US"/>
              </w:rPr>
            </w:pPr>
          </w:p>
        </w:tc>
      </w:tr>
      <w:tr w:rsidR="00973A86" w:rsidRPr="00F02BE6" w14:paraId="0B1E8E1B"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08B0ED3F" w14:textId="77777777" w:rsidR="00973A86" w:rsidRPr="00F02BE6" w:rsidRDefault="00973A86" w:rsidP="003E5D96">
            <w:pPr>
              <w:pStyle w:val="TF"/>
              <w:spacing w:after="0"/>
              <w:rPr>
                <w:lang w:eastAsia="en-US"/>
              </w:rPr>
            </w:pPr>
          </w:p>
        </w:tc>
        <w:tc>
          <w:tcPr>
            <w:tcW w:w="957" w:type="dxa"/>
          </w:tcPr>
          <w:p w14:paraId="068A4921" w14:textId="77777777" w:rsidR="00973A86" w:rsidRPr="00F02BE6" w:rsidRDefault="00973A86" w:rsidP="003E5D96">
            <w:pPr>
              <w:pStyle w:val="TF"/>
              <w:spacing w:after="0"/>
              <w:rPr>
                <w:lang w:eastAsia="en-US"/>
              </w:rPr>
            </w:pPr>
          </w:p>
        </w:tc>
        <w:tc>
          <w:tcPr>
            <w:tcW w:w="957" w:type="dxa"/>
          </w:tcPr>
          <w:p w14:paraId="02243628" w14:textId="77777777" w:rsidR="00973A86" w:rsidRPr="00F02BE6" w:rsidRDefault="00973A86" w:rsidP="003E5D96">
            <w:pPr>
              <w:pStyle w:val="TF"/>
              <w:spacing w:after="0"/>
              <w:rPr>
                <w:lang w:eastAsia="en-US"/>
              </w:rPr>
            </w:pPr>
          </w:p>
        </w:tc>
        <w:tc>
          <w:tcPr>
            <w:tcW w:w="1914" w:type="dxa"/>
            <w:gridSpan w:val="2"/>
          </w:tcPr>
          <w:p w14:paraId="423E54BA"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6C454640" w14:textId="77777777" w:rsidR="00973A86" w:rsidRPr="00F02BE6" w:rsidRDefault="00973A86" w:rsidP="003E5D96">
            <w:pPr>
              <w:pStyle w:val="TF"/>
              <w:spacing w:after="0"/>
              <w:rPr>
                <w:lang w:eastAsia="en-US"/>
              </w:rPr>
            </w:pPr>
          </w:p>
        </w:tc>
        <w:tc>
          <w:tcPr>
            <w:tcW w:w="957" w:type="dxa"/>
          </w:tcPr>
          <w:p w14:paraId="38A4FE8F"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2CC690C9" w14:textId="77777777" w:rsidR="00973A86" w:rsidRPr="00F02BE6" w:rsidRDefault="00973A86" w:rsidP="003E5D96">
            <w:pPr>
              <w:pStyle w:val="TF"/>
              <w:spacing w:after="0"/>
              <w:rPr>
                <w:lang w:eastAsia="en-US"/>
              </w:rPr>
            </w:pPr>
          </w:p>
        </w:tc>
        <w:tc>
          <w:tcPr>
            <w:tcW w:w="1914" w:type="dxa"/>
            <w:gridSpan w:val="2"/>
            <w:tcBorders>
              <w:left w:val="nil"/>
            </w:tcBorders>
          </w:tcPr>
          <w:p w14:paraId="58AD4AE1" w14:textId="77777777" w:rsidR="00973A86" w:rsidRPr="00F02BE6" w:rsidRDefault="00973A86" w:rsidP="003E5D96">
            <w:pPr>
              <w:pStyle w:val="TF"/>
              <w:spacing w:after="0"/>
              <w:rPr>
                <w:lang w:eastAsia="en-US"/>
              </w:rPr>
            </w:pPr>
          </w:p>
        </w:tc>
      </w:tr>
      <w:tr w:rsidR="00973A86" w:rsidRPr="00F02BE6" w14:paraId="23CD9FF2" w14:textId="77777777" w:rsidTr="003E5D96">
        <w:tblPrEx>
          <w:tblCellMar>
            <w:top w:w="0" w:type="dxa"/>
            <w:bottom w:w="0" w:type="dxa"/>
          </w:tblCellMar>
        </w:tblPrEx>
        <w:trPr>
          <w:jc w:val="center"/>
        </w:trPr>
        <w:tc>
          <w:tcPr>
            <w:tcW w:w="957" w:type="dxa"/>
          </w:tcPr>
          <w:p w14:paraId="2E3E58A8" w14:textId="77777777" w:rsidR="00973A86" w:rsidRPr="00F02BE6" w:rsidRDefault="00973A86" w:rsidP="003E5D96">
            <w:pPr>
              <w:pStyle w:val="TAL"/>
            </w:pPr>
            <w:r w:rsidRPr="00F02BE6">
              <w:t>:</w:t>
            </w:r>
          </w:p>
        </w:tc>
        <w:tc>
          <w:tcPr>
            <w:tcW w:w="957" w:type="dxa"/>
          </w:tcPr>
          <w:p w14:paraId="28DBFD60" w14:textId="77777777" w:rsidR="00973A86" w:rsidRPr="00F02BE6" w:rsidRDefault="00973A86" w:rsidP="003E5D96">
            <w:pPr>
              <w:pStyle w:val="TF"/>
              <w:spacing w:after="0"/>
              <w:rPr>
                <w:lang w:eastAsia="en-US"/>
              </w:rPr>
            </w:pPr>
          </w:p>
        </w:tc>
        <w:tc>
          <w:tcPr>
            <w:tcW w:w="957" w:type="dxa"/>
          </w:tcPr>
          <w:p w14:paraId="1A940546" w14:textId="77777777" w:rsidR="00973A86" w:rsidRPr="00F02BE6" w:rsidRDefault="00973A86" w:rsidP="003E5D96">
            <w:pPr>
              <w:pStyle w:val="TF"/>
              <w:spacing w:after="0"/>
              <w:rPr>
                <w:lang w:eastAsia="en-US"/>
              </w:rPr>
            </w:pPr>
          </w:p>
        </w:tc>
        <w:tc>
          <w:tcPr>
            <w:tcW w:w="957" w:type="dxa"/>
          </w:tcPr>
          <w:p w14:paraId="3B9B0727" w14:textId="77777777" w:rsidR="00973A86" w:rsidRPr="00F02BE6" w:rsidRDefault="00973A86" w:rsidP="003E5D96">
            <w:pPr>
              <w:pStyle w:val="TF"/>
              <w:spacing w:after="0"/>
              <w:rPr>
                <w:lang w:eastAsia="en-US"/>
              </w:rPr>
            </w:pPr>
          </w:p>
        </w:tc>
        <w:tc>
          <w:tcPr>
            <w:tcW w:w="957" w:type="dxa"/>
          </w:tcPr>
          <w:p w14:paraId="456E29E6" w14:textId="77777777" w:rsidR="00973A86" w:rsidRPr="00F02BE6" w:rsidRDefault="00973A86" w:rsidP="003E5D96">
            <w:pPr>
              <w:pStyle w:val="TF"/>
              <w:spacing w:after="0"/>
              <w:rPr>
                <w:lang w:eastAsia="en-US"/>
              </w:rPr>
            </w:pPr>
          </w:p>
        </w:tc>
        <w:tc>
          <w:tcPr>
            <w:tcW w:w="957" w:type="dxa"/>
          </w:tcPr>
          <w:p w14:paraId="2E4A4861" w14:textId="77777777" w:rsidR="00973A86" w:rsidRPr="00F02BE6" w:rsidRDefault="00973A86" w:rsidP="003E5D96">
            <w:pPr>
              <w:pStyle w:val="TF"/>
              <w:spacing w:after="0"/>
              <w:rPr>
                <w:lang w:eastAsia="en-US"/>
              </w:rPr>
            </w:pPr>
          </w:p>
        </w:tc>
        <w:tc>
          <w:tcPr>
            <w:tcW w:w="957" w:type="dxa"/>
          </w:tcPr>
          <w:p w14:paraId="72C77352" w14:textId="77777777" w:rsidR="00973A86" w:rsidRPr="00F02BE6" w:rsidRDefault="00973A86" w:rsidP="003E5D96">
            <w:pPr>
              <w:pStyle w:val="TF"/>
              <w:spacing w:after="0"/>
              <w:rPr>
                <w:lang w:eastAsia="en-US"/>
              </w:rPr>
            </w:pPr>
          </w:p>
        </w:tc>
        <w:tc>
          <w:tcPr>
            <w:tcW w:w="957" w:type="dxa"/>
          </w:tcPr>
          <w:p w14:paraId="68A018EE" w14:textId="77777777" w:rsidR="00973A86" w:rsidRPr="00F02BE6" w:rsidRDefault="00973A86" w:rsidP="003E5D96">
            <w:pPr>
              <w:pStyle w:val="TAR"/>
            </w:pPr>
            <w:r w:rsidRPr="00F02BE6">
              <w:t>:</w:t>
            </w:r>
          </w:p>
        </w:tc>
        <w:tc>
          <w:tcPr>
            <w:tcW w:w="957" w:type="dxa"/>
          </w:tcPr>
          <w:p w14:paraId="60E9644F" w14:textId="77777777" w:rsidR="00973A86" w:rsidRPr="00F02BE6" w:rsidRDefault="00973A86" w:rsidP="003E5D96">
            <w:pPr>
              <w:pStyle w:val="TF"/>
              <w:spacing w:after="0"/>
              <w:rPr>
                <w:lang w:eastAsia="en-US"/>
              </w:rPr>
            </w:pPr>
          </w:p>
        </w:tc>
        <w:tc>
          <w:tcPr>
            <w:tcW w:w="957" w:type="dxa"/>
          </w:tcPr>
          <w:p w14:paraId="74BA2295" w14:textId="77777777" w:rsidR="00973A86" w:rsidRPr="00F02BE6" w:rsidRDefault="00973A86" w:rsidP="003E5D96">
            <w:pPr>
              <w:pStyle w:val="TF"/>
              <w:spacing w:after="0"/>
              <w:rPr>
                <w:lang w:eastAsia="en-US"/>
              </w:rPr>
            </w:pPr>
          </w:p>
        </w:tc>
      </w:tr>
      <w:tr w:rsidR="00973A86" w:rsidRPr="00F02BE6" w14:paraId="2B6060BA" w14:textId="77777777" w:rsidTr="003E5D96">
        <w:tblPrEx>
          <w:tblCellMar>
            <w:top w:w="0" w:type="dxa"/>
            <w:bottom w:w="0" w:type="dxa"/>
          </w:tblCellMar>
        </w:tblPrEx>
        <w:trPr>
          <w:jc w:val="center"/>
        </w:trPr>
        <w:tc>
          <w:tcPr>
            <w:tcW w:w="957" w:type="dxa"/>
          </w:tcPr>
          <w:p w14:paraId="227DDD75" w14:textId="77777777" w:rsidR="00973A86" w:rsidRPr="00F02BE6" w:rsidRDefault="00973A86" w:rsidP="003E5D96">
            <w:pPr>
              <w:pStyle w:val="TAL"/>
            </w:pPr>
            <w:r w:rsidRPr="00F02BE6">
              <w:t>:</w:t>
            </w:r>
          </w:p>
        </w:tc>
        <w:tc>
          <w:tcPr>
            <w:tcW w:w="957" w:type="dxa"/>
          </w:tcPr>
          <w:p w14:paraId="51A5A37A" w14:textId="77777777" w:rsidR="00973A86" w:rsidRPr="00F02BE6" w:rsidRDefault="00973A86" w:rsidP="003E5D96">
            <w:pPr>
              <w:pStyle w:val="TF"/>
              <w:spacing w:after="0"/>
              <w:rPr>
                <w:lang w:eastAsia="en-US"/>
              </w:rPr>
            </w:pPr>
          </w:p>
        </w:tc>
        <w:tc>
          <w:tcPr>
            <w:tcW w:w="957" w:type="dxa"/>
          </w:tcPr>
          <w:p w14:paraId="5A7D4E38" w14:textId="77777777" w:rsidR="00973A86" w:rsidRPr="00F02BE6" w:rsidRDefault="00973A86" w:rsidP="003E5D96">
            <w:pPr>
              <w:pStyle w:val="TF"/>
              <w:spacing w:after="0"/>
              <w:rPr>
                <w:lang w:eastAsia="en-US"/>
              </w:rPr>
            </w:pPr>
          </w:p>
        </w:tc>
        <w:tc>
          <w:tcPr>
            <w:tcW w:w="957" w:type="dxa"/>
          </w:tcPr>
          <w:p w14:paraId="142E9E73" w14:textId="77777777" w:rsidR="00973A86" w:rsidRPr="00F02BE6" w:rsidRDefault="00973A86" w:rsidP="003E5D96">
            <w:pPr>
              <w:pStyle w:val="TF"/>
              <w:spacing w:after="0"/>
              <w:rPr>
                <w:lang w:eastAsia="en-US"/>
              </w:rPr>
            </w:pPr>
          </w:p>
        </w:tc>
        <w:tc>
          <w:tcPr>
            <w:tcW w:w="957" w:type="dxa"/>
          </w:tcPr>
          <w:p w14:paraId="5B816F07" w14:textId="77777777" w:rsidR="00973A86" w:rsidRPr="00F02BE6" w:rsidRDefault="00973A86" w:rsidP="003E5D96">
            <w:pPr>
              <w:pStyle w:val="TF"/>
              <w:spacing w:after="0"/>
              <w:rPr>
                <w:lang w:eastAsia="en-US"/>
              </w:rPr>
            </w:pPr>
          </w:p>
        </w:tc>
        <w:tc>
          <w:tcPr>
            <w:tcW w:w="957" w:type="dxa"/>
          </w:tcPr>
          <w:p w14:paraId="0F8D43CD" w14:textId="77777777" w:rsidR="00973A86" w:rsidRPr="00F02BE6" w:rsidRDefault="00973A86" w:rsidP="003E5D96">
            <w:pPr>
              <w:pStyle w:val="TF"/>
              <w:spacing w:after="0"/>
              <w:rPr>
                <w:lang w:eastAsia="en-US"/>
              </w:rPr>
            </w:pPr>
          </w:p>
        </w:tc>
        <w:tc>
          <w:tcPr>
            <w:tcW w:w="957" w:type="dxa"/>
          </w:tcPr>
          <w:p w14:paraId="396EC44C" w14:textId="77777777" w:rsidR="00973A86" w:rsidRPr="00F02BE6" w:rsidRDefault="00973A86" w:rsidP="003E5D96">
            <w:pPr>
              <w:pStyle w:val="TF"/>
              <w:spacing w:after="0"/>
              <w:rPr>
                <w:lang w:eastAsia="en-US"/>
              </w:rPr>
            </w:pPr>
          </w:p>
        </w:tc>
        <w:tc>
          <w:tcPr>
            <w:tcW w:w="957" w:type="dxa"/>
          </w:tcPr>
          <w:p w14:paraId="696D739E" w14:textId="77777777" w:rsidR="00973A86" w:rsidRPr="00F02BE6" w:rsidRDefault="00973A86" w:rsidP="003E5D96">
            <w:pPr>
              <w:pStyle w:val="TAR"/>
            </w:pPr>
            <w:r w:rsidRPr="00F02BE6">
              <w:t>:</w:t>
            </w:r>
          </w:p>
        </w:tc>
        <w:tc>
          <w:tcPr>
            <w:tcW w:w="957" w:type="dxa"/>
          </w:tcPr>
          <w:p w14:paraId="26F976B3" w14:textId="77777777" w:rsidR="00973A86" w:rsidRPr="00F02BE6" w:rsidRDefault="00973A86" w:rsidP="003E5D96">
            <w:pPr>
              <w:pStyle w:val="TF"/>
              <w:spacing w:after="0"/>
              <w:rPr>
                <w:lang w:eastAsia="en-US"/>
              </w:rPr>
            </w:pPr>
          </w:p>
        </w:tc>
        <w:tc>
          <w:tcPr>
            <w:tcW w:w="957" w:type="dxa"/>
          </w:tcPr>
          <w:p w14:paraId="4B4B85FF" w14:textId="77777777" w:rsidR="00973A86" w:rsidRPr="00F02BE6" w:rsidRDefault="00973A86" w:rsidP="003E5D96">
            <w:pPr>
              <w:pStyle w:val="TF"/>
              <w:spacing w:after="0"/>
              <w:rPr>
                <w:lang w:eastAsia="en-US"/>
              </w:rPr>
            </w:pPr>
          </w:p>
        </w:tc>
      </w:tr>
      <w:tr w:rsidR="00973A86" w:rsidRPr="00F02BE6" w14:paraId="160014B4" w14:textId="77777777" w:rsidTr="003E5D96">
        <w:tblPrEx>
          <w:tblCellMar>
            <w:top w:w="0" w:type="dxa"/>
            <w:bottom w:w="0" w:type="dxa"/>
          </w:tblCellMar>
        </w:tblPrEx>
        <w:trPr>
          <w:jc w:val="center"/>
        </w:trPr>
        <w:tc>
          <w:tcPr>
            <w:tcW w:w="957" w:type="dxa"/>
          </w:tcPr>
          <w:p w14:paraId="2B6B9849" w14:textId="77777777" w:rsidR="00973A86" w:rsidRPr="00F02BE6" w:rsidRDefault="00973A86" w:rsidP="003E5D96">
            <w:pPr>
              <w:pStyle w:val="TAL"/>
            </w:pPr>
            <w:r w:rsidRPr="00F02BE6">
              <w:t>:</w:t>
            </w:r>
          </w:p>
        </w:tc>
        <w:tc>
          <w:tcPr>
            <w:tcW w:w="957" w:type="dxa"/>
          </w:tcPr>
          <w:p w14:paraId="59BE04C1" w14:textId="77777777" w:rsidR="00973A86" w:rsidRPr="00F02BE6" w:rsidRDefault="00973A86" w:rsidP="003E5D96">
            <w:pPr>
              <w:pStyle w:val="TF"/>
              <w:spacing w:after="0"/>
              <w:rPr>
                <w:lang w:eastAsia="en-US"/>
              </w:rPr>
            </w:pPr>
          </w:p>
        </w:tc>
        <w:tc>
          <w:tcPr>
            <w:tcW w:w="957" w:type="dxa"/>
          </w:tcPr>
          <w:p w14:paraId="69C950F4" w14:textId="77777777" w:rsidR="00973A86" w:rsidRPr="00F02BE6" w:rsidRDefault="00973A86" w:rsidP="003E5D96">
            <w:pPr>
              <w:pStyle w:val="TF"/>
              <w:spacing w:after="0"/>
              <w:rPr>
                <w:lang w:eastAsia="en-US"/>
              </w:rPr>
            </w:pPr>
          </w:p>
        </w:tc>
        <w:tc>
          <w:tcPr>
            <w:tcW w:w="957" w:type="dxa"/>
          </w:tcPr>
          <w:p w14:paraId="6B338F9B" w14:textId="77777777" w:rsidR="00973A86" w:rsidRPr="00F02BE6" w:rsidRDefault="00973A86" w:rsidP="003E5D96">
            <w:pPr>
              <w:pStyle w:val="TF"/>
              <w:spacing w:after="0"/>
              <w:rPr>
                <w:lang w:eastAsia="en-US"/>
              </w:rPr>
            </w:pPr>
          </w:p>
        </w:tc>
        <w:tc>
          <w:tcPr>
            <w:tcW w:w="957" w:type="dxa"/>
          </w:tcPr>
          <w:p w14:paraId="34192DE3" w14:textId="77777777" w:rsidR="00973A86" w:rsidRPr="00F02BE6" w:rsidRDefault="00973A86" w:rsidP="003E5D96">
            <w:pPr>
              <w:pStyle w:val="TF"/>
              <w:spacing w:after="0"/>
              <w:rPr>
                <w:lang w:eastAsia="en-US"/>
              </w:rPr>
            </w:pPr>
          </w:p>
        </w:tc>
        <w:tc>
          <w:tcPr>
            <w:tcW w:w="957" w:type="dxa"/>
          </w:tcPr>
          <w:p w14:paraId="45022B9D" w14:textId="77777777" w:rsidR="00973A86" w:rsidRPr="00F02BE6" w:rsidRDefault="00973A86" w:rsidP="003E5D96">
            <w:pPr>
              <w:pStyle w:val="TF"/>
              <w:spacing w:after="0"/>
              <w:rPr>
                <w:lang w:eastAsia="en-US"/>
              </w:rPr>
            </w:pPr>
          </w:p>
        </w:tc>
        <w:tc>
          <w:tcPr>
            <w:tcW w:w="957" w:type="dxa"/>
          </w:tcPr>
          <w:p w14:paraId="7F50112E" w14:textId="77777777" w:rsidR="00973A86" w:rsidRPr="00F02BE6" w:rsidRDefault="00973A86" w:rsidP="003E5D96">
            <w:pPr>
              <w:pStyle w:val="TF"/>
              <w:spacing w:after="0"/>
              <w:rPr>
                <w:lang w:eastAsia="en-US"/>
              </w:rPr>
            </w:pPr>
          </w:p>
        </w:tc>
        <w:tc>
          <w:tcPr>
            <w:tcW w:w="957" w:type="dxa"/>
          </w:tcPr>
          <w:p w14:paraId="3DB0082C" w14:textId="77777777" w:rsidR="00973A86" w:rsidRPr="00F02BE6" w:rsidRDefault="00973A86" w:rsidP="003E5D96">
            <w:pPr>
              <w:pStyle w:val="TAR"/>
            </w:pPr>
            <w:r w:rsidRPr="00F02BE6">
              <w:t>:</w:t>
            </w:r>
          </w:p>
        </w:tc>
        <w:tc>
          <w:tcPr>
            <w:tcW w:w="957" w:type="dxa"/>
          </w:tcPr>
          <w:p w14:paraId="25366092" w14:textId="77777777" w:rsidR="00973A86" w:rsidRPr="00F02BE6" w:rsidRDefault="00973A86" w:rsidP="003E5D96">
            <w:pPr>
              <w:pStyle w:val="TF"/>
              <w:spacing w:after="0"/>
              <w:rPr>
                <w:lang w:eastAsia="en-US"/>
              </w:rPr>
            </w:pPr>
          </w:p>
        </w:tc>
        <w:tc>
          <w:tcPr>
            <w:tcW w:w="957" w:type="dxa"/>
          </w:tcPr>
          <w:p w14:paraId="322379B0" w14:textId="77777777" w:rsidR="00973A86" w:rsidRPr="00F02BE6" w:rsidRDefault="00973A86" w:rsidP="003E5D96">
            <w:pPr>
              <w:pStyle w:val="TF"/>
              <w:spacing w:after="0"/>
              <w:rPr>
                <w:lang w:eastAsia="en-US"/>
              </w:rPr>
            </w:pPr>
          </w:p>
        </w:tc>
      </w:tr>
      <w:tr w:rsidR="00973A86" w:rsidRPr="00F02BE6" w14:paraId="4C7B4131"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1C2706F9" w14:textId="77777777" w:rsidR="00973A86" w:rsidRPr="00F02BE6" w:rsidRDefault="00973A86" w:rsidP="003E5D96">
            <w:pPr>
              <w:pStyle w:val="TF"/>
              <w:spacing w:after="0"/>
              <w:rPr>
                <w:lang w:eastAsia="en-US"/>
              </w:rPr>
            </w:pPr>
          </w:p>
        </w:tc>
        <w:tc>
          <w:tcPr>
            <w:tcW w:w="957" w:type="dxa"/>
          </w:tcPr>
          <w:p w14:paraId="2043402C" w14:textId="77777777" w:rsidR="00973A86" w:rsidRPr="00F02BE6" w:rsidRDefault="00973A86" w:rsidP="003E5D96">
            <w:pPr>
              <w:pStyle w:val="TF"/>
              <w:spacing w:after="0"/>
              <w:rPr>
                <w:lang w:eastAsia="en-US"/>
              </w:rPr>
            </w:pPr>
          </w:p>
        </w:tc>
        <w:tc>
          <w:tcPr>
            <w:tcW w:w="957" w:type="dxa"/>
          </w:tcPr>
          <w:p w14:paraId="4F0196EC" w14:textId="77777777" w:rsidR="00973A86" w:rsidRPr="00F02BE6" w:rsidRDefault="00973A86" w:rsidP="003E5D96">
            <w:pPr>
              <w:pStyle w:val="TF"/>
              <w:spacing w:after="0"/>
              <w:rPr>
                <w:lang w:eastAsia="en-US"/>
              </w:rPr>
            </w:pPr>
          </w:p>
        </w:tc>
        <w:tc>
          <w:tcPr>
            <w:tcW w:w="1914" w:type="dxa"/>
            <w:gridSpan w:val="2"/>
          </w:tcPr>
          <w:p w14:paraId="0B07CBC1"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452073CB" w14:textId="77777777" w:rsidR="00973A86" w:rsidRPr="00F02BE6" w:rsidRDefault="00973A86" w:rsidP="003E5D96">
            <w:pPr>
              <w:pStyle w:val="TF"/>
              <w:spacing w:after="0"/>
              <w:rPr>
                <w:lang w:eastAsia="en-US"/>
              </w:rPr>
            </w:pPr>
          </w:p>
        </w:tc>
        <w:tc>
          <w:tcPr>
            <w:tcW w:w="957" w:type="dxa"/>
          </w:tcPr>
          <w:p w14:paraId="090713EF"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6F945B7D" w14:textId="77777777" w:rsidR="00973A86" w:rsidRPr="00F02BE6" w:rsidRDefault="00973A86" w:rsidP="003E5D96">
            <w:pPr>
              <w:pStyle w:val="TF"/>
              <w:spacing w:after="0"/>
              <w:rPr>
                <w:lang w:eastAsia="en-US"/>
              </w:rPr>
            </w:pPr>
          </w:p>
        </w:tc>
        <w:tc>
          <w:tcPr>
            <w:tcW w:w="957" w:type="dxa"/>
            <w:tcBorders>
              <w:left w:val="nil"/>
            </w:tcBorders>
          </w:tcPr>
          <w:p w14:paraId="2986B5EF" w14:textId="77777777" w:rsidR="00973A86" w:rsidRPr="00F02BE6" w:rsidRDefault="00973A86" w:rsidP="003E5D96">
            <w:pPr>
              <w:pStyle w:val="TF"/>
              <w:spacing w:after="0"/>
              <w:rPr>
                <w:lang w:eastAsia="en-US"/>
              </w:rPr>
            </w:pPr>
          </w:p>
        </w:tc>
        <w:tc>
          <w:tcPr>
            <w:tcW w:w="957" w:type="dxa"/>
          </w:tcPr>
          <w:p w14:paraId="2FFE5E7A" w14:textId="77777777" w:rsidR="00973A86" w:rsidRPr="00F02BE6" w:rsidRDefault="00973A86" w:rsidP="003E5D96">
            <w:pPr>
              <w:pStyle w:val="TF"/>
              <w:spacing w:after="0"/>
              <w:rPr>
                <w:lang w:eastAsia="en-US"/>
              </w:rPr>
            </w:pPr>
          </w:p>
        </w:tc>
      </w:tr>
      <w:tr w:rsidR="00973A86" w:rsidRPr="00F02BE6" w14:paraId="2578393D" w14:textId="77777777" w:rsidTr="003E5D96">
        <w:tblPrEx>
          <w:tblCellMar>
            <w:top w:w="0" w:type="dxa"/>
            <w:bottom w:w="0" w:type="dxa"/>
          </w:tblCellMar>
        </w:tblPrEx>
        <w:trPr>
          <w:jc w:val="center"/>
        </w:trPr>
        <w:tc>
          <w:tcPr>
            <w:tcW w:w="957" w:type="dxa"/>
            <w:tcBorders>
              <w:top w:val="single" w:sz="6" w:space="0" w:color="auto"/>
              <w:right w:val="single" w:sz="6" w:space="0" w:color="auto"/>
            </w:tcBorders>
          </w:tcPr>
          <w:p w14:paraId="2F80CA98" w14:textId="77777777" w:rsidR="00973A86" w:rsidRPr="00F02BE6" w:rsidRDefault="00973A86" w:rsidP="003E5D96">
            <w:pPr>
              <w:pStyle w:val="TF"/>
              <w:spacing w:after="0"/>
              <w:rPr>
                <w:lang w:eastAsia="en-US"/>
              </w:rPr>
            </w:pPr>
          </w:p>
        </w:tc>
        <w:tc>
          <w:tcPr>
            <w:tcW w:w="957" w:type="dxa"/>
            <w:tcBorders>
              <w:top w:val="single" w:sz="6" w:space="0" w:color="auto"/>
              <w:left w:val="nil"/>
              <w:bottom w:val="single" w:sz="6" w:space="0" w:color="auto"/>
            </w:tcBorders>
          </w:tcPr>
          <w:p w14:paraId="7AE9023B"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5807898B"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343479EE"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5C367088"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2F87FFC7"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0F6C3E20" w14:textId="77777777" w:rsidR="00973A86" w:rsidRPr="00F02BE6" w:rsidRDefault="00973A86" w:rsidP="003E5D96">
            <w:pPr>
              <w:pStyle w:val="TF"/>
              <w:spacing w:after="0"/>
              <w:rPr>
                <w:lang w:eastAsia="en-US"/>
              </w:rPr>
            </w:pPr>
          </w:p>
        </w:tc>
        <w:tc>
          <w:tcPr>
            <w:tcW w:w="1914" w:type="dxa"/>
            <w:gridSpan w:val="2"/>
            <w:tcBorders>
              <w:left w:val="nil"/>
            </w:tcBorders>
          </w:tcPr>
          <w:p w14:paraId="46981A61" w14:textId="77777777" w:rsidR="00973A86" w:rsidRPr="00F02BE6" w:rsidRDefault="00973A86" w:rsidP="003E5D96">
            <w:pPr>
              <w:pStyle w:val="TAL"/>
            </w:pPr>
            <w:r w:rsidRPr="00F02BE6">
              <w:rPr>
                <w:b/>
              </w:rPr>
              <w:t xml:space="preserve">  octet 54</w:t>
            </w:r>
          </w:p>
          <w:p w14:paraId="5438E363" w14:textId="77777777" w:rsidR="00973A86" w:rsidRPr="00F02BE6" w:rsidRDefault="00973A86" w:rsidP="003E5D96">
            <w:pPr>
              <w:pStyle w:val="TAL"/>
            </w:pPr>
          </w:p>
        </w:tc>
      </w:tr>
    </w:tbl>
    <w:p w14:paraId="10389EB2" w14:textId="77777777" w:rsidR="00973A86" w:rsidRPr="00F02BE6" w:rsidRDefault="00973A86" w:rsidP="00973A86">
      <w:pPr>
        <w:pStyle w:val="NF"/>
      </w:pPr>
    </w:p>
    <w:p w14:paraId="672CDBB8" w14:textId="77777777" w:rsidR="00973A86" w:rsidRPr="00F02BE6" w:rsidRDefault="00973A86" w:rsidP="00973A86">
      <w:pPr>
        <w:pStyle w:val="NF"/>
      </w:pPr>
      <w:r w:rsidRPr="00F02BE6">
        <w:t>NOTE:</w:t>
      </w:r>
      <w:r w:rsidRPr="00F02BE6">
        <w:tab/>
        <w:t>The numbering convention specified in 3GPP TS 44.060 applies.</w:t>
      </w:r>
    </w:p>
    <w:p w14:paraId="3EF5FF81" w14:textId="77777777" w:rsidR="00973A86" w:rsidRPr="00F02BE6" w:rsidRDefault="00973A86" w:rsidP="00973A86">
      <w:pPr>
        <w:pStyle w:val="NF"/>
      </w:pPr>
    </w:p>
    <w:p w14:paraId="7E57D3A6" w14:textId="77777777" w:rsidR="00973A86" w:rsidRPr="00F02BE6" w:rsidRDefault="00973A86" w:rsidP="00973A86">
      <w:pPr>
        <w:pStyle w:val="TF"/>
      </w:pPr>
      <w:r w:rsidRPr="00F02BE6">
        <w:t>Figure 7.6.4: PDTCH block type 4 (CS-4) format</w:t>
      </w:r>
    </w:p>
    <w:p w14:paraId="0A5F74B4" w14:textId="77777777" w:rsidR="00973A86" w:rsidRPr="00F02BE6" w:rsidRDefault="00973A86" w:rsidP="00973A86">
      <w:pPr>
        <w:pStyle w:val="Heading3"/>
      </w:pPr>
      <w:bookmarkStart w:id="145" w:name="_Toc517979139"/>
      <w:r w:rsidRPr="00F02BE6">
        <w:t>7.6.5</w:t>
      </w:r>
      <w:r w:rsidRPr="00F02BE6">
        <w:tab/>
        <w:t>PDTCH block type 5 (MCS-1) format</w:t>
      </w:r>
      <w:bookmarkEnd w:id="145"/>
    </w:p>
    <w:p w14:paraId="0B0CD85D" w14:textId="77777777" w:rsidR="00973A86" w:rsidRPr="00F02BE6" w:rsidRDefault="00973A86" w:rsidP="00973A86">
      <w:r w:rsidRPr="00F02BE6">
        <w:t>The 209 bit blocks, or in case an eTFI is included in a downlink block, 212 bit blocks, or in case a PAN is included, 234 bit blocks, or in case both a PAN and an eTFI are included, 237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F6846D7" w14:textId="77777777" w:rsidTr="003E5D96">
        <w:tblPrEx>
          <w:tblCellMar>
            <w:top w:w="0" w:type="dxa"/>
            <w:bottom w:w="0" w:type="dxa"/>
          </w:tblCellMar>
        </w:tblPrEx>
        <w:trPr>
          <w:jc w:val="center"/>
        </w:trPr>
        <w:tc>
          <w:tcPr>
            <w:tcW w:w="7656" w:type="dxa"/>
            <w:gridSpan w:val="8"/>
          </w:tcPr>
          <w:p w14:paraId="06D51964"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383BCE3F" w14:textId="77777777" w:rsidR="00973A86" w:rsidRPr="00F02BE6" w:rsidRDefault="00973A86" w:rsidP="003E5D96">
            <w:pPr>
              <w:pStyle w:val="TF"/>
              <w:spacing w:after="0"/>
              <w:rPr>
                <w:lang w:eastAsia="en-US"/>
              </w:rPr>
            </w:pPr>
          </w:p>
        </w:tc>
        <w:tc>
          <w:tcPr>
            <w:tcW w:w="957" w:type="dxa"/>
          </w:tcPr>
          <w:p w14:paraId="69641436" w14:textId="77777777" w:rsidR="00973A86" w:rsidRPr="00F02BE6" w:rsidRDefault="00973A86" w:rsidP="003E5D96">
            <w:pPr>
              <w:pStyle w:val="TF"/>
              <w:spacing w:after="0"/>
              <w:rPr>
                <w:lang w:eastAsia="en-US"/>
              </w:rPr>
            </w:pPr>
          </w:p>
        </w:tc>
      </w:tr>
      <w:tr w:rsidR="00973A86" w:rsidRPr="00F02BE6" w14:paraId="54509DF1" w14:textId="77777777" w:rsidTr="003E5D96">
        <w:tblPrEx>
          <w:tblCellMar>
            <w:top w:w="0" w:type="dxa"/>
            <w:bottom w:w="0" w:type="dxa"/>
          </w:tblCellMar>
        </w:tblPrEx>
        <w:trPr>
          <w:jc w:val="center"/>
        </w:trPr>
        <w:tc>
          <w:tcPr>
            <w:tcW w:w="957" w:type="dxa"/>
          </w:tcPr>
          <w:p w14:paraId="1E727D2D" w14:textId="77777777" w:rsidR="00973A86" w:rsidRPr="00F02BE6" w:rsidRDefault="00973A86" w:rsidP="003E5D96">
            <w:pPr>
              <w:pStyle w:val="TF"/>
              <w:spacing w:after="0"/>
              <w:rPr>
                <w:lang w:eastAsia="en-US"/>
              </w:rPr>
            </w:pPr>
            <w:r w:rsidRPr="00F02BE6">
              <w:rPr>
                <w:lang w:eastAsia="en-US"/>
              </w:rPr>
              <w:t>8</w:t>
            </w:r>
          </w:p>
        </w:tc>
        <w:tc>
          <w:tcPr>
            <w:tcW w:w="957" w:type="dxa"/>
          </w:tcPr>
          <w:p w14:paraId="2938DD5F" w14:textId="77777777" w:rsidR="00973A86" w:rsidRPr="00F02BE6" w:rsidRDefault="00973A86" w:rsidP="003E5D96">
            <w:pPr>
              <w:pStyle w:val="TF"/>
              <w:spacing w:after="0"/>
              <w:rPr>
                <w:lang w:eastAsia="en-US"/>
              </w:rPr>
            </w:pPr>
            <w:r w:rsidRPr="00F02BE6">
              <w:rPr>
                <w:lang w:eastAsia="en-US"/>
              </w:rPr>
              <w:t>7</w:t>
            </w:r>
          </w:p>
        </w:tc>
        <w:tc>
          <w:tcPr>
            <w:tcW w:w="957" w:type="dxa"/>
          </w:tcPr>
          <w:p w14:paraId="05915DEE" w14:textId="77777777" w:rsidR="00973A86" w:rsidRPr="00F02BE6" w:rsidRDefault="00973A86" w:rsidP="003E5D96">
            <w:pPr>
              <w:pStyle w:val="TF"/>
              <w:spacing w:after="0"/>
              <w:rPr>
                <w:lang w:eastAsia="en-US"/>
              </w:rPr>
            </w:pPr>
            <w:r w:rsidRPr="00F02BE6">
              <w:rPr>
                <w:lang w:eastAsia="en-US"/>
              </w:rPr>
              <w:t>6</w:t>
            </w:r>
          </w:p>
        </w:tc>
        <w:tc>
          <w:tcPr>
            <w:tcW w:w="957" w:type="dxa"/>
          </w:tcPr>
          <w:p w14:paraId="34CD33D3" w14:textId="77777777" w:rsidR="00973A86" w:rsidRPr="00F02BE6" w:rsidRDefault="00973A86" w:rsidP="003E5D96">
            <w:pPr>
              <w:pStyle w:val="TF"/>
              <w:spacing w:after="0"/>
              <w:rPr>
                <w:lang w:eastAsia="en-US"/>
              </w:rPr>
            </w:pPr>
            <w:r w:rsidRPr="00F02BE6">
              <w:rPr>
                <w:lang w:eastAsia="en-US"/>
              </w:rPr>
              <w:t>5</w:t>
            </w:r>
          </w:p>
        </w:tc>
        <w:tc>
          <w:tcPr>
            <w:tcW w:w="957" w:type="dxa"/>
          </w:tcPr>
          <w:p w14:paraId="3F4A009E" w14:textId="77777777" w:rsidR="00973A86" w:rsidRPr="00F02BE6" w:rsidRDefault="00973A86" w:rsidP="003E5D96">
            <w:pPr>
              <w:pStyle w:val="TF"/>
              <w:spacing w:after="0"/>
              <w:rPr>
                <w:lang w:eastAsia="en-US"/>
              </w:rPr>
            </w:pPr>
            <w:r w:rsidRPr="00F02BE6">
              <w:rPr>
                <w:lang w:eastAsia="en-US"/>
              </w:rPr>
              <w:t>4</w:t>
            </w:r>
          </w:p>
        </w:tc>
        <w:tc>
          <w:tcPr>
            <w:tcW w:w="957" w:type="dxa"/>
          </w:tcPr>
          <w:p w14:paraId="15067482" w14:textId="77777777" w:rsidR="00973A86" w:rsidRPr="00F02BE6" w:rsidRDefault="00973A86" w:rsidP="003E5D96">
            <w:pPr>
              <w:pStyle w:val="TF"/>
              <w:spacing w:after="0"/>
              <w:rPr>
                <w:lang w:eastAsia="en-US"/>
              </w:rPr>
            </w:pPr>
            <w:r w:rsidRPr="00F02BE6">
              <w:rPr>
                <w:lang w:eastAsia="en-US"/>
              </w:rPr>
              <w:t>3</w:t>
            </w:r>
          </w:p>
        </w:tc>
        <w:tc>
          <w:tcPr>
            <w:tcW w:w="957" w:type="dxa"/>
          </w:tcPr>
          <w:p w14:paraId="33B0612A" w14:textId="77777777" w:rsidR="00973A86" w:rsidRPr="00F02BE6" w:rsidRDefault="00973A86" w:rsidP="003E5D96">
            <w:pPr>
              <w:pStyle w:val="TF"/>
              <w:spacing w:after="0"/>
              <w:rPr>
                <w:lang w:eastAsia="en-US"/>
              </w:rPr>
            </w:pPr>
            <w:r w:rsidRPr="00F02BE6">
              <w:rPr>
                <w:lang w:eastAsia="en-US"/>
              </w:rPr>
              <w:t>2</w:t>
            </w:r>
          </w:p>
        </w:tc>
        <w:tc>
          <w:tcPr>
            <w:tcW w:w="957" w:type="dxa"/>
          </w:tcPr>
          <w:p w14:paraId="108C5C1B" w14:textId="77777777" w:rsidR="00973A86" w:rsidRPr="00F02BE6" w:rsidRDefault="00973A86" w:rsidP="003E5D96">
            <w:pPr>
              <w:pStyle w:val="TF"/>
              <w:spacing w:after="0"/>
              <w:rPr>
                <w:lang w:eastAsia="en-US"/>
              </w:rPr>
            </w:pPr>
            <w:r w:rsidRPr="00F02BE6">
              <w:rPr>
                <w:lang w:eastAsia="en-US"/>
              </w:rPr>
              <w:t>1</w:t>
            </w:r>
          </w:p>
        </w:tc>
        <w:tc>
          <w:tcPr>
            <w:tcW w:w="957" w:type="dxa"/>
          </w:tcPr>
          <w:p w14:paraId="73B63519" w14:textId="77777777" w:rsidR="00973A86" w:rsidRPr="00F02BE6" w:rsidRDefault="00973A86" w:rsidP="003E5D96">
            <w:pPr>
              <w:pStyle w:val="TF"/>
              <w:spacing w:after="0"/>
              <w:rPr>
                <w:lang w:eastAsia="en-US"/>
              </w:rPr>
            </w:pPr>
          </w:p>
        </w:tc>
        <w:tc>
          <w:tcPr>
            <w:tcW w:w="957" w:type="dxa"/>
          </w:tcPr>
          <w:p w14:paraId="301FF040" w14:textId="77777777" w:rsidR="00973A86" w:rsidRPr="00F02BE6" w:rsidRDefault="00973A86" w:rsidP="003E5D96">
            <w:pPr>
              <w:pStyle w:val="TF"/>
              <w:spacing w:after="0"/>
              <w:rPr>
                <w:lang w:eastAsia="en-US"/>
              </w:rPr>
            </w:pPr>
          </w:p>
        </w:tc>
      </w:tr>
      <w:tr w:rsidR="00973A86" w:rsidRPr="00F02BE6" w14:paraId="26F4BDFB"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33C80676" w14:textId="77777777" w:rsidR="00973A86" w:rsidRPr="00F02BE6" w:rsidRDefault="00973A86" w:rsidP="003E5D96">
            <w:pPr>
              <w:pStyle w:val="TF"/>
              <w:spacing w:after="0"/>
              <w:rPr>
                <w:lang w:eastAsia="en-US"/>
              </w:rPr>
            </w:pPr>
          </w:p>
        </w:tc>
        <w:tc>
          <w:tcPr>
            <w:tcW w:w="957" w:type="dxa"/>
            <w:tcBorders>
              <w:left w:val="nil"/>
            </w:tcBorders>
          </w:tcPr>
          <w:p w14:paraId="1BACA387"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490A3088" w14:textId="77777777" w:rsidR="00973A86" w:rsidRPr="00F02BE6" w:rsidRDefault="00973A86" w:rsidP="003E5D96">
            <w:pPr>
              <w:pStyle w:val="TF"/>
              <w:spacing w:after="0"/>
              <w:rPr>
                <w:lang w:eastAsia="en-US"/>
              </w:rPr>
            </w:pPr>
          </w:p>
        </w:tc>
      </w:tr>
      <w:tr w:rsidR="00973A86" w:rsidRPr="00F02BE6" w14:paraId="476CC861"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1629013B" w14:textId="77777777" w:rsidR="00973A86" w:rsidRPr="00F02BE6" w:rsidRDefault="00973A86" w:rsidP="003E5D96">
            <w:pPr>
              <w:pStyle w:val="TF"/>
              <w:spacing w:after="0"/>
              <w:rPr>
                <w:lang w:eastAsia="en-US"/>
              </w:rPr>
            </w:pPr>
            <w:r w:rsidRPr="00F02BE6">
              <w:rPr>
                <w:sz w:val="22"/>
                <w:lang w:eastAsia="en-US"/>
              </w:rPr>
              <w:t>209 or 212 or 234 or 237</w:t>
            </w:r>
          </w:p>
        </w:tc>
        <w:tc>
          <w:tcPr>
            <w:tcW w:w="957" w:type="dxa"/>
            <w:tcBorders>
              <w:left w:val="nil"/>
            </w:tcBorders>
          </w:tcPr>
          <w:p w14:paraId="3E20ED01" w14:textId="77777777" w:rsidR="00973A86" w:rsidRPr="00F02BE6" w:rsidRDefault="00973A86" w:rsidP="003E5D96">
            <w:pPr>
              <w:pStyle w:val="TF"/>
              <w:spacing w:after="0"/>
              <w:rPr>
                <w:lang w:eastAsia="en-US"/>
              </w:rPr>
            </w:pPr>
          </w:p>
        </w:tc>
        <w:tc>
          <w:tcPr>
            <w:tcW w:w="957" w:type="dxa"/>
            <w:tcBorders>
              <w:left w:val="nil"/>
            </w:tcBorders>
          </w:tcPr>
          <w:p w14:paraId="10311E87" w14:textId="77777777" w:rsidR="00973A86" w:rsidRPr="00F02BE6" w:rsidRDefault="00973A86" w:rsidP="003E5D96">
            <w:pPr>
              <w:pStyle w:val="TF"/>
              <w:spacing w:after="0"/>
              <w:rPr>
                <w:lang w:eastAsia="en-US"/>
              </w:rPr>
            </w:pPr>
          </w:p>
        </w:tc>
      </w:tr>
      <w:tr w:rsidR="00973A86" w:rsidRPr="00F02BE6" w14:paraId="1DD0AC9A"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335018F1" w14:textId="77777777" w:rsidR="00973A86" w:rsidRPr="00F02BE6" w:rsidRDefault="00973A86" w:rsidP="003E5D96">
            <w:pPr>
              <w:pStyle w:val="TF"/>
              <w:spacing w:after="0"/>
              <w:rPr>
                <w:lang w:eastAsia="en-US"/>
              </w:rPr>
            </w:pPr>
          </w:p>
        </w:tc>
        <w:tc>
          <w:tcPr>
            <w:tcW w:w="957" w:type="dxa"/>
          </w:tcPr>
          <w:p w14:paraId="22D99804" w14:textId="77777777" w:rsidR="00973A86" w:rsidRPr="00F02BE6" w:rsidRDefault="00973A86" w:rsidP="003E5D96">
            <w:pPr>
              <w:pStyle w:val="TF"/>
              <w:spacing w:after="0"/>
              <w:rPr>
                <w:lang w:eastAsia="en-US"/>
              </w:rPr>
            </w:pPr>
          </w:p>
        </w:tc>
        <w:tc>
          <w:tcPr>
            <w:tcW w:w="957" w:type="dxa"/>
          </w:tcPr>
          <w:p w14:paraId="10A9895A" w14:textId="77777777" w:rsidR="00973A86" w:rsidRPr="00F02BE6" w:rsidRDefault="00973A86" w:rsidP="003E5D96">
            <w:pPr>
              <w:pStyle w:val="TF"/>
              <w:spacing w:after="0"/>
              <w:rPr>
                <w:lang w:eastAsia="en-US"/>
              </w:rPr>
            </w:pPr>
          </w:p>
        </w:tc>
        <w:tc>
          <w:tcPr>
            <w:tcW w:w="1914" w:type="dxa"/>
            <w:gridSpan w:val="2"/>
          </w:tcPr>
          <w:p w14:paraId="53070880"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4FDE094A" w14:textId="77777777" w:rsidR="00973A86" w:rsidRPr="00F02BE6" w:rsidRDefault="00973A86" w:rsidP="003E5D96">
            <w:pPr>
              <w:pStyle w:val="TF"/>
              <w:spacing w:after="0"/>
              <w:rPr>
                <w:lang w:eastAsia="en-US"/>
              </w:rPr>
            </w:pPr>
          </w:p>
        </w:tc>
        <w:tc>
          <w:tcPr>
            <w:tcW w:w="957" w:type="dxa"/>
          </w:tcPr>
          <w:p w14:paraId="14174037"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5B0739C6" w14:textId="77777777" w:rsidR="00973A86" w:rsidRPr="00F02BE6" w:rsidRDefault="00973A86" w:rsidP="003E5D96">
            <w:pPr>
              <w:pStyle w:val="TF"/>
              <w:spacing w:after="0"/>
              <w:rPr>
                <w:lang w:eastAsia="en-US"/>
              </w:rPr>
            </w:pPr>
          </w:p>
        </w:tc>
        <w:tc>
          <w:tcPr>
            <w:tcW w:w="1914" w:type="dxa"/>
            <w:gridSpan w:val="2"/>
            <w:tcBorders>
              <w:left w:val="nil"/>
            </w:tcBorders>
          </w:tcPr>
          <w:p w14:paraId="3F4038D2" w14:textId="77777777" w:rsidR="00973A86" w:rsidRPr="00F02BE6" w:rsidRDefault="00973A86" w:rsidP="003E5D96">
            <w:pPr>
              <w:pStyle w:val="TF"/>
              <w:spacing w:after="0"/>
              <w:rPr>
                <w:lang w:eastAsia="en-US"/>
              </w:rPr>
            </w:pPr>
          </w:p>
        </w:tc>
      </w:tr>
      <w:tr w:rsidR="00973A86" w:rsidRPr="00F02BE6" w14:paraId="2A238898" w14:textId="77777777" w:rsidTr="003E5D96">
        <w:tblPrEx>
          <w:tblCellMar>
            <w:top w:w="0" w:type="dxa"/>
            <w:bottom w:w="0" w:type="dxa"/>
          </w:tblCellMar>
        </w:tblPrEx>
        <w:trPr>
          <w:jc w:val="center"/>
        </w:trPr>
        <w:tc>
          <w:tcPr>
            <w:tcW w:w="957" w:type="dxa"/>
          </w:tcPr>
          <w:p w14:paraId="697A6164" w14:textId="77777777" w:rsidR="00973A86" w:rsidRPr="00F02BE6" w:rsidRDefault="00973A86" w:rsidP="003E5D96">
            <w:pPr>
              <w:pStyle w:val="TAL"/>
            </w:pPr>
            <w:r w:rsidRPr="00F02BE6">
              <w:lastRenderedPageBreak/>
              <w:t>:</w:t>
            </w:r>
          </w:p>
        </w:tc>
        <w:tc>
          <w:tcPr>
            <w:tcW w:w="957" w:type="dxa"/>
          </w:tcPr>
          <w:p w14:paraId="16F7242E" w14:textId="77777777" w:rsidR="00973A86" w:rsidRPr="00F02BE6" w:rsidRDefault="00973A86" w:rsidP="003E5D96">
            <w:pPr>
              <w:pStyle w:val="TF"/>
              <w:spacing w:after="0"/>
              <w:rPr>
                <w:lang w:eastAsia="en-US"/>
              </w:rPr>
            </w:pPr>
          </w:p>
        </w:tc>
        <w:tc>
          <w:tcPr>
            <w:tcW w:w="957" w:type="dxa"/>
          </w:tcPr>
          <w:p w14:paraId="2233ACF0" w14:textId="77777777" w:rsidR="00973A86" w:rsidRPr="00F02BE6" w:rsidRDefault="00973A86" w:rsidP="003E5D96">
            <w:pPr>
              <w:pStyle w:val="TF"/>
              <w:spacing w:after="0"/>
              <w:rPr>
                <w:lang w:eastAsia="en-US"/>
              </w:rPr>
            </w:pPr>
          </w:p>
        </w:tc>
        <w:tc>
          <w:tcPr>
            <w:tcW w:w="957" w:type="dxa"/>
          </w:tcPr>
          <w:p w14:paraId="337E3DD1" w14:textId="77777777" w:rsidR="00973A86" w:rsidRPr="00F02BE6" w:rsidRDefault="00973A86" w:rsidP="003E5D96">
            <w:pPr>
              <w:pStyle w:val="TF"/>
              <w:spacing w:after="0"/>
              <w:rPr>
                <w:lang w:eastAsia="en-US"/>
              </w:rPr>
            </w:pPr>
          </w:p>
        </w:tc>
        <w:tc>
          <w:tcPr>
            <w:tcW w:w="957" w:type="dxa"/>
          </w:tcPr>
          <w:p w14:paraId="0D165179" w14:textId="77777777" w:rsidR="00973A86" w:rsidRPr="00F02BE6" w:rsidRDefault="00973A86" w:rsidP="003E5D96">
            <w:pPr>
              <w:pStyle w:val="TF"/>
              <w:spacing w:after="0"/>
              <w:rPr>
                <w:lang w:eastAsia="en-US"/>
              </w:rPr>
            </w:pPr>
          </w:p>
        </w:tc>
        <w:tc>
          <w:tcPr>
            <w:tcW w:w="957" w:type="dxa"/>
          </w:tcPr>
          <w:p w14:paraId="2C403A91" w14:textId="77777777" w:rsidR="00973A86" w:rsidRPr="00F02BE6" w:rsidRDefault="00973A86" w:rsidP="003E5D96">
            <w:pPr>
              <w:pStyle w:val="TF"/>
              <w:spacing w:after="0"/>
              <w:rPr>
                <w:lang w:eastAsia="en-US"/>
              </w:rPr>
            </w:pPr>
          </w:p>
        </w:tc>
        <w:tc>
          <w:tcPr>
            <w:tcW w:w="957" w:type="dxa"/>
          </w:tcPr>
          <w:p w14:paraId="37139B93" w14:textId="77777777" w:rsidR="00973A86" w:rsidRPr="00F02BE6" w:rsidRDefault="00973A86" w:rsidP="003E5D96">
            <w:pPr>
              <w:pStyle w:val="TF"/>
              <w:spacing w:after="0"/>
              <w:rPr>
                <w:lang w:eastAsia="en-US"/>
              </w:rPr>
            </w:pPr>
          </w:p>
        </w:tc>
        <w:tc>
          <w:tcPr>
            <w:tcW w:w="957" w:type="dxa"/>
          </w:tcPr>
          <w:p w14:paraId="06443A83" w14:textId="77777777" w:rsidR="00973A86" w:rsidRPr="00F02BE6" w:rsidRDefault="00973A86" w:rsidP="003E5D96">
            <w:pPr>
              <w:pStyle w:val="TAR"/>
            </w:pPr>
            <w:r w:rsidRPr="00F02BE6">
              <w:t>:</w:t>
            </w:r>
          </w:p>
        </w:tc>
        <w:tc>
          <w:tcPr>
            <w:tcW w:w="957" w:type="dxa"/>
          </w:tcPr>
          <w:p w14:paraId="02855A7B" w14:textId="77777777" w:rsidR="00973A86" w:rsidRPr="00F02BE6" w:rsidRDefault="00973A86" w:rsidP="003E5D96">
            <w:pPr>
              <w:pStyle w:val="TF"/>
              <w:spacing w:after="0"/>
              <w:rPr>
                <w:lang w:eastAsia="en-US"/>
              </w:rPr>
            </w:pPr>
          </w:p>
        </w:tc>
        <w:tc>
          <w:tcPr>
            <w:tcW w:w="957" w:type="dxa"/>
          </w:tcPr>
          <w:p w14:paraId="50ECDE93" w14:textId="77777777" w:rsidR="00973A86" w:rsidRPr="00F02BE6" w:rsidRDefault="00973A86" w:rsidP="003E5D96">
            <w:pPr>
              <w:pStyle w:val="TF"/>
              <w:spacing w:after="0"/>
              <w:rPr>
                <w:lang w:eastAsia="en-US"/>
              </w:rPr>
            </w:pPr>
          </w:p>
        </w:tc>
      </w:tr>
      <w:tr w:rsidR="00973A86" w:rsidRPr="00F02BE6" w14:paraId="48770DE8" w14:textId="77777777" w:rsidTr="003E5D96">
        <w:tblPrEx>
          <w:tblCellMar>
            <w:top w:w="0" w:type="dxa"/>
            <w:bottom w:w="0" w:type="dxa"/>
          </w:tblCellMar>
        </w:tblPrEx>
        <w:trPr>
          <w:jc w:val="center"/>
        </w:trPr>
        <w:tc>
          <w:tcPr>
            <w:tcW w:w="957" w:type="dxa"/>
          </w:tcPr>
          <w:p w14:paraId="303BFBDF" w14:textId="77777777" w:rsidR="00973A86" w:rsidRPr="00F02BE6" w:rsidRDefault="00973A86" w:rsidP="003E5D96">
            <w:pPr>
              <w:pStyle w:val="TAL"/>
            </w:pPr>
            <w:r w:rsidRPr="00F02BE6">
              <w:t>:</w:t>
            </w:r>
          </w:p>
        </w:tc>
        <w:tc>
          <w:tcPr>
            <w:tcW w:w="957" w:type="dxa"/>
          </w:tcPr>
          <w:p w14:paraId="083A6CE3" w14:textId="77777777" w:rsidR="00973A86" w:rsidRPr="00F02BE6" w:rsidRDefault="00973A86" w:rsidP="003E5D96">
            <w:pPr>
              <w:pStyle w:val="TF"/>
              <w:spacing w:after="0"/>
              <w:rPr>
                <w:lang w:eastAsia="en-US"/>
              </w:rPr>
            </w:pPr>
          </w:p>
        </w:tc>
        <w:tc>
          <w:tcPr>
            <w:tcW w:w="957" w:type="dxa"/>
          </w:tcPr>
          <w:p w14:paraId="446FEFE5" w14:textId="77777777" w:rsidR="00973A86" w:rsidRPr="00F02BE6" w:rsidRDefault="00973A86" w:rsidP="003E5D96">
            <w:pPr>
              <w:pStyle w:val="TF"/>
              <w:spacing w:after="0"/>
              <w:rPr>
                <w:lang w:eastAsia="en-US"/>
              </w:rPr>
            </w:pPr>
          </w:p>
        </w:tc>
        <w:tc>
          <w:tcPr>
            <w:tcW w:w="957" w:type="dxa"/>
          </w:tcPr>
          <w:p w14:paraId="1552FD36" w14:textId="77777777" w:rsidR="00973A86" w:rsidRPr="00F02BE6" w:rsidRDefault="00973A86" w:rsidP="003E5D96">
            <w:pPr>
              <w:pStyle w:val="TF"/>
              <w:spacing w:after="0"/>
              <w:rPr>
                <w:lang w:eastAsia="en-US"/>
              </w:rPr>
            </w:pPr>
          </w:p>
        </w:tc>
        <w:tc>
          <w:tcPr>
            <w:tcW w:w="957" w:type="dxa"/>
          </w:tcPr>
          <w:p w14:paraId="2BC8AC01" w14:textId="77777777" w:rsidR="00973A86" w:rsidRPr="00F02BE6" w:rsidRDefault="00973A86" w:rsidP="003E5D96">
            <w:pPr>
              <w:pStyle w:val="TF"/>
              <w:spacing w:after="0"/>
              <w:rPr>
                <w:lang w:eastAsia="en-US"/>
              </w:rPr>
            </w:pPr>
          </w:p>
        </w:tc>
        <w:tc>
          <w:tcPr>
            <w:tcW w:w="957" w:type="dxa"/>
          </w:tcPr>
          <w:p w14:paraId="4C7B5C5B" w14:textId="77777777" w:rsidR="00973A86" w:rsidRPr="00F02BE6" w:rsidRDefault="00973A86" w:rsidP="003E5D96">
            <w:pPr>
              <w:pStyle w:val="TF"/>
              <w:spacing w:after="0"/>
              <w:rPr>
                <w:lang w:eastAsia="en-US"/>
              </w:rPr>
            </w:pPr>
          </w:p>
        </w:tc>
        <w:tc>
          <w:tcPr>
            <w:tcW w:w="957" w:type="dxa"/>
          </w:tcPr>
          <w:p w14:paraId="3392FF87" w14:textId="77777777" w:rsidR="00973A86" w:rsidRPr="00F02BE6" w:rsidRDefault="00973A86" w:rsidP="003E5D96">
            <w:pPr>
              <w:pStyle w:val="TF"/>
              <w:spacing w:after="0"/>
              <w:rPr>
                <w:lang w:eastAsia="en-US"/>
              </w:rPr>
            </w:pPr>
          </w:p>
        </w:tc>
        <w:tc>
          <w:tcPr>
            <w:tcW w:w="957" w:type="dxa"/>
          </w:tcPr>
          <w:p w14:paraId="2961AA2C" w14:textId="77777777" w:rsidR="00973A86" w:rsidRPr="00F02BE6" w:rsidRDefault="00973A86" w:rsidP="003E5D96">
            <w:pPr>
              <w:pStyle w:val="TAR"/>
            </w:pPr>
            <w:r w:rsidRPr="00F02BE6">
              <w:t>:</w:t>
            </w:r>
          </w:p>
        </w:tc>
        <w:tc>
          <w:tcPr>
            <w:tcW w:w="957" w:type="dxa"/>
          </w:tcPr>
          <w:p w14:paraId="22CA2271" w14:textId="77777777" w:rsidR="00973A86" w:rsidRPr="00F02BE6" w:rsidRDefault="00973A86" w:rsidP="003E5D96">
            <w:pPr>
              <w:pStyle w:val="TF"/>
              <w:spacing w:after="0"/>
              <w:rPr>
                <w:lang w:eastAsia="en-US"/>
              </w:rPr>
            </w:pPr>
          </w:p>
        </w:tc>
        <w:tc>
          <w:tcPr>
            <w:tcW w:w="957" w:type="dxa"/>
          </w:tcPr>
          <w:p w14:paraId="3F981554" w14:textId="77777777" w:rsidR="00973A86" w:rsidRPr="00F02BE6" w:rsidRDefault="00973A86" w:rsidP="003E5D96">
            <w:pPr>
              <w:pStyle w:val="TF"/>
              <w:spacing w:after="0"/>
              <w:rPr>
                <w:lang w:eastAsia="en-US"/>
              </w:rPr>
            </w:pPr>
          </w:p>
        </w:tc>
      </w:tr>
      <w:tr w:rsidR="00973A86" w:rsidRPr="00F02BE6" w14:paraId="6AC0CBE0" w14:textId="77777777" w:rsidTr="003E5D96">
        <w:tblPrEx>
          <w:tblCellMar>
            <w:top w:w="0" w:type="dxa"/>
            <w:bottom w:w="0" w:type="dxa"/>
          </w:tblCellMar>
        </w:tblPrEx>
        <w:trPr>
          <w:cantSplit/>
          <w:jc w:val="center"/>
        </w:trPr>
        <w:tc>
          <w:tcPr>
            <w:tcW w:w="957" w:type="dxa"/>
          </w:tcPr>
          <w:p w14:paraId="1A5D67AF" w14:textId="77777777" w:rsidR="00973A86" w:rsidRPr="00F02BE6" w:rsidRDefault="00973A86" w:rsidP="003E5D96">
            <w:pPr>
              <w:pStyle w:val="TAL"/>
            </w:pPr>
            <w:r w:rsidRPr="00F02BE6">
              <w:t>:</w:t>
            </w:r>
          </w:p>
        </w:tc>
        <w:tc>
          <w:tcPr>
            <w:tcW w:w="957" w:type="dxa"/>
          </w:tcPr>
          <w:p w14:paraId="0C5F555B" w14:textId="77777777" w:rsidR="00973A86" w:rsidRPr="00F02BE6" w:rsidRDefault="00973A86" w:rsidP="003E5D96">
            <w:pPr>
              <w:pStyle w:val="TF"/>
              <w:spacing w:after="0"/>
              <w:rPr>
                <w:lang w:eastAsia="en-US"/>
              </w:rPr>
            </w:pPr>
          </w:p>
        </w:tc>
        <w:tc>
          <w:tcPr>
            <w:tcW w:w="957" w:type="dxa"/>
          </w:tcPr>
          <w:p w14:paraId="405A410D" w14:textId="77777777" w:rsidR="00973A86" w:rsidRPr="00F02BE6" w:rsidRDefault="00973A86" w:rsidP="003E5D96">
            <w:pPr>
              <w:pStyle w:val="TF"/>
              <w:spacing w:after="0"/>
              <w:rPr>
                <w:lang w:eastAsia="en-US"/>
              </w:rPr>
            </w:pPr>
          </w:p>
        </w:tc>
        <w:tc>
          <w:tcPr>
            <w:tcW w:w="1914" w:type="dxa"/>
            <w:gridSpan w:val="2"/>
          </w:tcPr>
          <w:p w14:paraId="617E6404" w14:textId="77777777" w:rsidR="00973A86" w:rsidRPr="00F02BE6" w:rsidRDefault="00973A86" w:rsidP="003E5D96">
            <w:pPr>
              <w:pStyle w:val="TF"/>
              <w:spacing w:after="0"/>
              <w:rPr>
                <w:sz w:val="22"/>
                <w:lang w:eastAsia="en-US"/>
              </w:rPr>
            </w:pPr>
          </w:p>
        </w:tc>
        <w:tc>
          <w:tcPr>
            <w:tcW w:w="957" w:type="dxa"/>
          </w:tcPr>
          <w:p w14:paraId="48CFD48E" w14:textId="77777777" w:rsidR="00973A86" w:rsidRPr="00F02BE6" w:rsidRDefault="00973A86" w:rsidP="003E5D96">
            <w:pPr>
              <w:pStyle w:val="TF"/>
              <w:spacing w:after="0"/>
              <w:rPr>
                <w:lang w:eastAsia="en-US"/>
              </w:rPr>
            </w:pPr>
          </w:p>
        </w:tc>
        <w:tc>
          <w:tcPr>
            <w:tcW w:w="957" w:type="dxa"/>
          </w:tcPr>
          <w:p w14:paraId="681A2306" w14:textId="77777777" w:rsidR="00973A86" w:rsidRPr="00F02BE6" w:rsidRDefault="00973A86" w:rsidP="003E5D96">
            <w:pPr>
              <w:pStyle w:val="TF"/>
              <w:spacing w:after="0"/>
              <w:rPr>
                <w:lang w:eastAsia="en-US"/>
              </w:rPr>
            </w:pPr>
          </w:p>
        </w:tc>
        <w:tc>
          <w:tcPr>
            <w:tcW w:w="957" w:type="dxa"/>
          </w:tcPr>
          <w:p w14:paraId="4DBE9C68" w14:textId="77777777" w:rsidR="00973A86" w:rsidRPr="00F02BE6" w:rsidRDefault="00973A86" w:rsidP="003E5D96">
            <w:pPr>
              <w:pStyle w:val="TAR"/>
            </w:pPr>
            <w:r w:rsidRPr="00F02BE6">
              <w:t>:</w:t>
            </w:r>
          </w:p>
        </w:tc>
        <w:tc>
          <w:tcPr>
            <w:tcW w:w="957" w:type="dxa"/>
          </w:tcPr>
          <w:p w14:paraId="24832BF5" w14:textId="77777777" w:rsidR="00973A86" w:rsidRPr="00F02BE6" w:rsidRDefault="00973A86" w:rsidP="003E5D96">
            <w:pPr>
              <w:pStyle w:val="TF"/>
              <w:spacing w:after="0"/>
              <w:rPr>
                <w:lang w:eastAsia="en-US"/>
              </w:rPr>
            </w:pPr>
          </w:p>
        </w:tc>
        <w:tc>
          <w:tcPr>
            <w:tcW w:w="957" w:type="dxa"/>
          </w:tcPr>
          <w:p w14:paraId="573A183D" w14:textId="77777777" w:rsidR="00973A86" w:rsidRPr="00F02BE6" w:rsidRDefault="00973A86" w:rsidP="003E5D96">
            <w:pPr>
              <w:pStyle w:val="TF"/>
              <w:spacing w:after="0"/>
              <w:rPr>
                <w:lang w:eastAsia="en-US"/>
              </w:rPr>
            </w:pPr>
          </w:p>
        </w:tc>
      </w:tr>
      <w:tr w:rsidR="00973A86" w:rsidRPr="00F02BE6" w14:paraId="103474BE" w14:textId="77777777" w:rsidTr="003E5D96">
        <w:tblPrEx>
          <w:tblCellMar>
            <w:top w:w="0" w:type="dxa"/>
            <w:bottom w:w="0" w:type="dxa"/>
          </w:tblCellMar>
        </w:tblPrEx>
        <w:trPr>
          <w:cantSplit/>
          <w:jc w:val="center"/>
        </w:trPr>
        <w:tc>
          <w:tcPr>
            <w:tcW w:w="957" w:type="dxa"/>
            <w:tcBorders>
              <w:left w:val="single" w:sz="6" w:space="0" w:color="auto"/>
              <w:bottom w:val="single" w:sz="6" w:space="0" w:color="auto"/>
            </w:tcBorders>
          </w:tcPr>
          <w:p w14:paraId="015A49EA" w14:textId="77777777" w:rsidR="00973A86" w:rsidRPr="00F02BE6" w:rsidRDefault="00973A86" w:rsidP="003E5D96">
            <w:pPr>
              <w:pStyle w:val="TAL"/>
            </w:pPr>
          </w:p>
        </w:tc>
        <w:tc>
          <w:tcPr>
            <w:tcW w:w="957" w:type="dxa"/>
          </w:tcPr>
          <w:p w14:paraId="7FD23AF2" w14:textId="77777777" w:rsidR="00973A86" w:rsidRPr="00F02BE6" w:rsidRDefault="00973A86" w:rsidP="003E5D96">
            <w:pPr>
              <w:pStyle w:val="TF"/>
              <w:spacing w:after="0"/>
              <w:rPr>
                <w:lang w:eastAsia="en-US"/>
              </w:rPr>
            </w:pPr>
          </w:p>
        </w:tc>
        <w:tc>
          <w:tcPr>
            <w:tcW w:w="957" w:type="dxa"/>
          </w:tcPr>
          <w:p w14:paraId="3F2C44CF" w14:textId="77777777" w:rsidR="00973A86" w:rsidRPr="00F02BE6" w:rsidRDefault="00973A86" w:rsidP="003E5D96">
            <w:pPr>
              <w:pStyle w:val="TF"/>
              <w:spacing w:after="0"/>
              <w:rPr>
                <w:lang w:eastAsia="en-US"/>
              </w:rPr>
            </w:pPr>
          </w:p>
        </w:tc>
        <w:tc>
          <w:tcPr>
            <w:tcW w:w="1914" w:type="dxa"/>
            <w:gridSpan w:val="2"/>
          </w:tcPr>
          <w:p w14:paraId="205897FC" w14:textId="77777777" w:rsidR="00973A86" w:rsidRPr="00F02BE6" w:rsidRDefault="00973A86" w:rsidP="003E5D96">
            <w:pPr>
              <w:pStyle w:val="TF"/>
              <w:spacing w:after="0"/>
              <w:rPr>
                <w:sz w:val="22"/>
                <w:lang w:eastAsia="en-US"/>
              </w:rPr>
            </w:pPr>
            <w:r w:rsidRPr="00F02BE6">
              <w:rPr>
                <w:sz w:val="22"/>
                <w:lang w:eastAsia="en-US"/>
              </w:rPr>
              <w:t>RLC/MAC</w:t>
            </w:r>
          </w:p>
        </w:tc>
        <w:tc>
          <w:tcPr>
            <w:tcW w:w="957" w:type="dxa"/>
          </w:tcPr>
          <w:p w14:paraId="01CB6FC6" w14:textId="77777777" w:rsidR="00973A86" w:rsidRPr="00F02BE6" w:rsidRDefault="00973A86" w:rsidP="003E5D96">
            <w:pPr>
              <w:pStyle w:val="TF"/>
              <w:spacing w:after="0"/>
              <w:rPr>
                <w:lang w:eastAsia="en-US"/>
              </w:rPr>
            </w:pPr>
          </w:p>
        </w:tc>
        <w:tc>
          <w:tcPr>
            <w:tcW w:w="957" w:type="dxa"/>
          </w:tcPr>
          <w:p w14:paraId="748BAE82"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2DB2982F" w14:textId="77777777" w:rsidR="00973A86" w:rsidRPr="00F02BE6" w:rsidRDefault="00973A86" w:rsidP="003E5D96">
            <w:pPr>
              <w:pStyle w:val="TAR"/>
            </w:pPr>
          </w:p>
        </w:tc>
        <w:tc>
          <w:tcPr>
            <w:tcW w:w="957" w:type="dxa"/>
            <w:tcBorders>
              <w:left w:val="nil"/>
            </w:tcBorders>
          </w:tcPr>
          <w:p w14:paraId="3784FD4B" w14:textId="77777777" w:rsidR="00973A86" w:rsidRPr="00F02BE6" w:rsidRDefault="00973A86" w:rsidP="003E5D96">
            <w:pPr>
              <w:pStyle w:val="TF"/>
              <w:spacing w:after="0"/>
              <w:rPr>
                <w:lang w:eastAsia="en-US"/>
              </w:rPr>
            </w:pPr>
          </w:p>
        </w:tc>
        <w:tc>
          <w:tcPr>
            <w:tcW w:w="957" w:type="dxa"/>
          </w:tcPr>
          <w:p w14:paraId="03F60542" w14:textId="77777777" w:rsidR="00973A86" w:rsidRPr="00F02BE6" w:rsidRDefault="00973A86" w:rsidP="003E5D96">
            <w:pPr>
              <w:pStyle w:val="TF"/>
              <w:spacing w:after="0"/>
              <w:rPr>
                <w:lang w:eastAsia="en-US"/>
              </w:rPr>
            </w:pPr>
          </w:p>
        </w:tc>
      </w:tr>
      <w:tr w:rsidR="00973A86" w:rsidRPr="00F02BE6" w14:paraId="4F0D436C" w14:textId="77777777" w:rsidTr="003E5D96">
        <w:tblPrEx>
          <w:tblCellMar>
            <w:top w:w="0" w:type="dxa"/>
            <w:bottom w:w="0" w:type="dxa"/>
          </w:tblCellMar>
        </w:tblPrEx>
        <w:trPr>
          <w:cantSplit/>
          <w:jc w:val="center"/>
        </w:trPr>
        <w:tc>
          <w:tcPr>
            <w:tcW w:w="957" w:type="dxa"/>
            <w:tcBorders>
              <w:left w:val="single" w:sz="6" w:space="0" w:color="auto"/>
            </w:tcBorders>
          </w:tcPr>
          <w:p w14:paraId="476F669A" w14:textId="77777777" w:rsidR="00973A86" w:rsidRPr="00F02BE6" w:rsidRDefault="00973A86" w:rsidP="003E5D96">
            <w:pPr>
              <w:pStyle w:val="TAL"/>
            </w:pPr>
          </w:p>
        </w:tc>
        <w:tc>
          <w:tcPr>
            <w:tcW w:w="957" w:type="dxa"/>
            <w:tcBorders>
              <w:top w:val="single" w:sz="6" w:space="0" w:color="auto"/>
            </w:tcBorders>
          </w:tcPr>
          <w:p w14:paraId="17C00A06" w14:textId="77777777" w:rsidR="00973A86" w:rsidRPr="00F02BE6" w:rsidRDefault="00973A86" w:rsidP="003E5D96">
            <w:pPr>
              <w:pStyle w:val="TF"/>
              <w:spacing w:after="0"/>
              <w:rPr>
                <w:lang w:eastAsia="en-US"/>
              </w:rPr>
            </w:pPr>
          </w:p>
        </w:tc>
        <w:tc>
          <w:tcPr>
            <w:tcW w:w="957" w:type="dxa"/>
            <w:tcBorders>
              <w:top w:val="single" w:sz="6" w:space="0" w:color="auto"/>
            </w:tcBorders>
          </w:tcPr>
          <w:p w14:paraId="3D4D471F" w14:textId="77777777" w:rsidR="00973A86" w:rsidRPr="00F02BE6" w:rsidRDefault="00973A86" w:rsidP="003E5D96">
            <w:pPr>
              <w:pStyle w:val="TF"/>
              <w:spacing w:after="0"/>
              <w:rPr>
                <w:lang w:eastAsia="en-US"/>
              </w:rPr>
            </w:pPr>
          </w:p>
        </w:tc>
        <w:tc>
          <w:tcPr>
            <w:tcW w:w="1914" w:type="dxa"/>
            <w:gridSpan w:val="2"/>
          </w:tcPr>
          <w:p w14:paraId="58AE39EA" w14:textId="77777777" w:rsidR="00973A86" w:rsidRPr="00F02BE6" w:rsidRDefault="00973A86" w:rsidP="003E5D96">
            <w:pPr>
              <w:pStyle w:val="TF"/>
              <w:spacing w:after="0"/>
              <w:rPr>
                <w:sz w:val="22"/>
                <w:lang w:eastAsia="en-US"/>
              </w:rPr>
            </w:pPr>
            <w:r w:rsidRPr="00F02BE6">
              <w:rPr>
                <w:sz w:val="22"/>
                <w:lang w:eastAsia="en-US"/>
              </w:rPr>
              <w:t>Block</w:t>
            </w:r>
          </w:p>
        </w:tc>
        <w:tc>
          <w:tcPr>
            <w:tcW w:w="957" w:type="dxa"/>
            <w:tcBorders>
              <w:top w:val="single" w:sz="6" w:space="0" w:color="auto"/>
            </w:tcBorders>
          </w:tcPr>
          <w:p w14:paraId="2EF0B50E" w14:textId="77777777" w:rsidR="00973A86" w:rsidRPr="00F02BE6" w:rsidRDefault="00973A86" w:rsidP="003E5D96">
            <w:pPr>
              <w:pStyle w:val="TF"/>
              <w:spacing w:after="0"/>
              <w:rPr>
                <w:lang w:eastAsia="en-US"/>
              </w:rPr>
            </w:pPr>
          </w:p>
        </w:tc>
        <w:tc>
          <w:tcPr>
            <w:tcW w:w="957" w:type="dxa"/>
            <w:tcBorders>
              <w:top w:val="single" w:sz="6" w:space="0" w:color="auto"/>
            </w:tcBorders>
          </w:tcPr>
          <w:p w14:paraId="635E94E7" w14:textId="77777777" w:rsidR="00973A86" w:rsidRPr="00F02BE6" w:rsidRDefault="00973A86" w:rsidP="003E5D96">
            <w:pPr>
              <w:pStyle w:val="TF"/>
              <w:spacing w:after="0"/>
              <w:rPr>
                <w:lang w:eastAsia="en-US"/>
              </w:rPr>
            </w:pPr>
          </w:p>
        </w:tc>
        <w:tc>
          <w:tcPr>
            <w:tcW w:w="957" w:type="dxa"/>
            <w:tcBorders>
              <w:right w:val="single" w:sz="6" w:space="0" w:color="auto"/>
            </w:tcBorders>
          </w:tcPr>
          <w:p w14:paraId="3E835250" w14:textId="77777777" w:rsidR="00973A86" w:rsidRPr="00F02BE6" w:rsidRDefault="00973A86" w:rsidP="003E5D96">
            <w:pPr>
              <w:pStyle w:val="TAR"/>
            </w:pPr>
          </w:p>
        </w:tc>
        <w:tc>
          <w:tcPr>
            <w:tcW w:w="957" w:type="dxa"/>
            <w:tcBorders>
              <w:left w:val="nil"/>
            </w:tcBorders>
          </w:tcPr>
          <w:p w14:paraId="4EF98C39" w14:textId="77777777" w:rsidR="00973A86" w:rsidRPr="00F02BE6" w:rsidRDefault="00973A86" w:rsidP="003E5D96">
            <w:pPr>
              <w:pStyle w:val="TF"/>
              <w:spacing w:after="0"/>
              <w:rPr>
                <w:lang w:eastAsia="en-US"/>
              </w:rPr>
            </w:pPr>
          </w:p>
        </w:tc>
        <w:tc>
          <w:tcPr>
            <w:tcW w:w="957" w:type="dxa"/>
          </w:tcPr>
          <w:p w14:paraId="56853348" w14:textId="77777777" w:rsidR="00973A86" w:rsidRPr="00F02BE6" w:rsidRDefault="00973A86" w:rsidP="003E5D96">
            <w:pPr>
              <w:pStyle w:val="TF"/>
              <w:spacing w:after="0"/>
              <w:rPr>
                <w:lang w:eastAsia="en-US"/>
              </w:rPr>
            </w:pPr>
          </w:p>
        </w:tc>
      </w:tr>
      <w:tr w:rsidR="00973A86" w:rsidRPr="00F02BE6" w14:paraId="04A5526F" w14:textId="77777777" w:rsidTr="003E5D96">
        <w:tblPrEx>
          <w:tblCellMar>
            <w:top w:w="0" w:type="dxa"/>
            <w:bottom w:w="0" w:type="dxa"/>
          </w:tblCellMar>
        </w:tblPrEx>
        <w:trPr>
          <w:jc w:val="center"/>
        </w:trPr>
        <w:tc>
          <w:tcPr>
            <w:tcW w:w="957" w:type="dxa"/>
            <w:tcBorders>
              <w:left w:val="single" w:sz="6" w:space="0" w:color="auto"/>
            </w:tcBorders>
          </w:tcPr>
          <w:p w14:paraId="4AE06026" w14:textId="77777777" w:rsidR="00973A86" w:rsidRPr="00F02BE6" w:rsidRDefault="00973A86" w:rsidP="003E5D96">
            <w:pPr>
              <w:pStyle w:val="TF"/>
              <w:spacing w:after="0"/>
              <w:rPr>
                <w:lang w:eastAsia="en-US"/>
              </w:rPr>
            </w:pPr>
          </w:p>
        </w:tc>
        <w:tc>
          <w:tcPr>
            <w:tcW w:w="957" w:type="dxa"/>
          </w:tcPr>
          <w:p w14:paraId="1CD56A73" w14:textId="77777777" w:rsidR="00973A86" w:rsidRPr="00F02BE6" w:rsidRDefault="00973A86" w:rsidP="003E5D96">
            <w:pPr>
              <w:pStyle w:val="TF"/>
              <w:spacing w:after="0"/>
              <w:rPr>
                <w:lang w:eastAsia="en-US"/>
              </w:rPr>
            </w:pPr>
          </w:p>
        </w:tc>
        <w:tc>
          <w:tcPr>
            <w:tcW w:w="957" w:type="dxa"/>
          </w:tcPr>
          <w:p w14:paraId="42616CAF"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2E93442D" w14:textId="77777777" w:rsidR="00973A86" w:rsidRPr="00F02BE6" w:rsidRDefault="00973A86" w:rsidP="003E5D96">
            <w:pPr>
              <w:pStyle w:val="TF"/>
              <w:spacing w:after="0"/>
              <w:rPr>
                <w:lang w:eastAsia="en-US"/>
              </w:rPr>
            </w:pPr>
          </w:p>
        </w:tc>
        <w:tc>
          <w:tcPr>
            <w:tcW w:w="957" w:type="dxa"/>
          </w:tcPr>
          <w:p w14:paraId="62AB3A94" w14:textId="77777777" w:rsidR="00973A86" w:rsidRPr="00F02BE6" w:rsidRDefault="00973A86" w:rsidP="003E5D96">
            <w:pPr>
              <w:pStyle w:val="TF"/>
              <w:spacing w:after="0"/>
              <w:rPr>
                <w:lang w:eastAsia="en-US"/>
              </w:rPr>
            </w:pPr>
          </w:p>
        </w:tc>
        <w:tc>
          <w:tcPr>
            <w:tcW w:w="957" w:type="dxa"/>
          </w:tcPr>
          <w:p w14:paraId="5DF31D80" w14:textId="77777777" w:rsidR="00973A86" w:rsidRPr="00F02BE6" w:rsidRDefault="00973A86" w:rsidP="003E5D96">
            <w:pPr>
              <w:pStyle w:val="TF"/>
              <w:spacing w:after="0"/>
              <w:rPr>
                <w:lang w:eastAsia="en-US"/>
              </w:rPr>
            </w:pPr>
          </w:p>
        </w:tc>
        <w:tc>
          <w:tcPr>
            <w:tcW w:w="957" w:type="dxa"/>
            <w:tcBorders>
              <w:right w:val="single" w:sz="6" w:space="0" w:color="auto"/>
            </w:tcBorders>
          </w:tcPr>
          <w:p w14:paraId="52BF9A41" w14:textId="77777777" w:rsidR="00973A86" w:rsidRPr="00F02BE6" w:rsidRDefault="00973A86" w:rsidP="003E5D96">
            <w:pPr>
              <w:pStyle w:val="TF"/>
              <w:spacing w:after="0"/>
              <w:rPr>
                <w:lang w:eastAsia="en-US"/>
              </w:rPr>
            </w:pPr>
          </w:p>
        </w:tc>
        <w:tc>
          <w:tcPr>
            <w:tcW w:w="957" w:type="dxa"/>
            <w:tcBorders>
              <w:left w:val="nil"/>
            </w:tcBorders>
          </w:tcPr>
          <w:p w14:paraId="1B8D98E4" w14:textId="77777777" w:rsidR="00973A86" w:rsidRPr="00F02BE6" w:rsidRDefault="00973A86" w:rsidP="003E5D96">
            <w:pPr>
              <w:pStyle w:val="TF"/>
              <w:spacing w:after="0"/>
              <w:rPr>
                <w:lang w:eastAsia="en-US"/>
              </w:rPr>
            </w:pPr>
          </w:p>
        </w:tc>
        <w:tc>
          <w:tcPr>
            <w:tcW w:w="957" w:type="dxa"/>
          </w:tcPr>
          <w:p w14:paraId="222F1E2C" w14:textId="77777777" w:rsidR="00973A86" w:rsidRPr="00F02BE6" w:rsidRDefault="00973A86" w:rsidP="003E5D96">
            <w:pPr>
              <w:pStyle w:val="TF"/>
              <w:spacing w:after="0"/>
              <w:rPr>
                <w:lang w:eastAsia="en-US"/>
              </w:rPr>
            </w:pPr>
          </w:p>
        </w:tc>
      </w:tr>
      <w:tr w:rsidR="00973A86" w:rsidRPr="00F02BE6" w14:paraId="79A7743F" w14:textId="77777777" w:rsidTr="003E5D96">
        <w:tblPrEx>
          <w:tblCellMar>
            <w:top w:w="0" w:type="dxa"/>
            <w:bottom w:w="0" w:type="dxa"/>
          </w:tblCellMar>
        </w:tblPrEx>
        <w:trPr>
          <w:jc w:val="center"/>
        </w:trPr>
        <w:tc>
          <w:tcPr>
            <w:tcW w:w="957" w:type="dxa"/>
            <w:tcBorders>
              <w:top w:val="single" w:sz="6" w:space="0" w:color="auto"/>
            </w:tcBorders>
          </w:tcPr>
          <w:p w14:paraId="555814A2" w14:textId="77777777" w:rsidR="00973A86" w:rsidRPr="00F02BE6" w:rsidRDefault="00973A86" w:rsidP="003E5D96">
            <w:pPr>
              <w:pStyle w:val="TF"/>
              <w:spacing w:after="0"/>
              <w:rPr>
                <w:lang w:eastAsia="en-US"/>
              </w:rPr>
            </w:pPr>
          </w:p>
        </w:tc>
        <w:tc>
          <w:tcPr>
            <w:tcW w:w="957" w:type="dxa"/>
            <w:tcBorders>
              <w:top w:val="single" w:sz="6" w:space="0" w:color="auto"/>
            </w:tcBorders>
          </w:tcPr>
          <w:p w14:paraId="2F1C806A" w14:textId="77777777" w:rsidR="00973A86" w:rsidRPr="00F02BE6" w:rsidRDefault="00973A86" w:rsidP="003E5D96">
            <w:pPr>
              <w:pStyle w:val="TF"/>
              <w:spacing w:after="0"/>
              <w:rPr>
                <w:lang w:eastAsia="en-US"/>
              </w:rPr>
            </w:pPr>
          </w:p>
        </w:tc>
        <w:tc>
          <w:tcPr>
            <w:tcW w:w="957" w:type="dxa"/>
            <w:tcBorders>
              <w:top w:val="single" w:sz="6" w:space="0" w:color="auto"/>
            </w:tcBorders>
          </w:tcPr>
          <w:p w14:paraId="73773C1F" w14:textId="77777777" w:rsidR="00973A86" w:rsidRPr="00F02BE6" w:rsidRDefault="00973A86" w:rsidP="003E5D96">
            <w:pPr>
              <w:pStyle w:val="TF"/>
              <w:spacing w:after="0"/>
              <w:rPr>
                <w:lang w:eastAsia="en-US"/>
              </w:rPr>
            </w:pPr>
          </w:p>
        </w:tc>
        <w:tc>
          <w:tcPr>
            <w:tcW w:w="1914" w:type="dxa"/>
            <w:gridSpan w:val="2"/>
          </w:tcPr>
          <w:p w14:paraId="404A5464" w14:textId="77777777" w:rsidR="00973A86" w:rsidRPr="00F02BE6" w:rsidRDefault="00973A86" w:rsidP="003E5D96">
            <w:pPr>
              <w:pStyle w:val="TF"/>
              <w:spacing w:after="0"/>
              <w:rPr>
                <w:lang w:eastAsia="en-US"/>
              </w:rPr>
            </w:pPr>
          </w:p>
        </w:tc>
        <w:tc>
          <w:tcPr>
            <w:tcW w:w="957" w:type="dxa"/>
            <w:tcBorders>
              <w:top w:val="single" w:sz="6" w:space="0" w:color="auto"/>
            </w:tcBorders>
          </w:tcPr>
          <w:p w14:paraId="7E946627" w14:textId="77777777" w:rsidR="00973A86" w:rsidRPr="00F02BE6" w:rsidRDefault="00973A86" w:rsidP="003E5D96">
            <w:pPr>
              <w:pStyle w:val="TF"/>
              <w:spacing w:after="0"/>
              <w:rPr>
                <w:lang w:eastAsia="en-US"/>
              </w:rPr>
            </w:pPr>
          </w:p>
        </w:tc>
        <w:tc>
          <w:tcPr>
            <w:tcW w:w="957" w:type="dxa"/>
            <w:tcBorders>
              <w:top w:val="single" w:sz="6" w:space="0" w:color="auto"/>
            </w:tcBorders>
          </w:tcPr>
          <w:p w14:paraId="1E1FE09A"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right w:val="single" w:sz="6" w:space="0" w:color="auto"/>
            </w:tcBorders>
          </w:tcPr>
          <w:p w14:paraId="47F8464B" w14:textId="77777777" w:rsidR="00973A86" w:rsidRPr="00F02BE6" w:rsidRDefault="00973A86" w:rsidP="003E5D96">
            <w:pPr>
              <w:pStyle w:val="TF"/>
              <w:spacing w:after="0"/>
              <w:rPr>
                <w:lang w:eastAsia="en-US"/>
              </w:rPr>
            </w:pPr>
          </w:p>
        </w:tc>
        <w:tc>
          <w:tcPr>
            <w:tcW w:w="1914" w:type="dxa"/>
            <w:gridSpan w:val="2"/>
            <w:tcBorders>
              <w:left w:val="nil"/>
            </w:tcBorders>
          </w:tcPr>
          <w:p w14:paraId="1AAD76A0" w14:textId="77777777" w:rsidR="00973A86" w:rsidRPr="00F02BE6" w:rsidRDefault="00973A86" w:rsidP="003E5D96">
            <w:pPr>
              <w:pStyle w:val="TAL"/>
            </w:pPr>
            <w:r w:rsidRPr="00F02BE6">
              <w:rPr>
                <w:b/>
              </w:rPr>
              <w:t xml:space="preserve">  octet 27</w:t>
            </w:r>
          </w:p>
          <w:p w14:paraId="0BACA7A1" w14:textId="77777777" w:rsidR="00973A86" w:rsidRPr="00F02BE6" w:rsidRDefault="00973A86" w:rsidP="003E5D96">
            <w:pPr>
              <w:pStyle w:val="TAL"/>
            </w:pPr>
          </w:p>
        </w:tc>
      </w:tr>
      <w:tr w:rsidR="00973A86" w:rsidRPr="00F02BE6" w14:paraId="0FDCCD68" w14:textId="77777777" w:rsidTr="003E5D96">
        <w:tblPrEx>
          <w:tblCellMar>
            <w:top w:w="0" w:type="dxa"/>
            <w:bottom w:w="0" w:type="dxa"/>
          </w:tblCellMar>
        </w:tblPrEx>
        <w:trPr>
          <w:jc w:val="center"/>
        </w:trPr>
        <w:tc>
          <w:tcPr>
            <w:tcW w:w="957" w:type="dxa"/>
            <w:tcBorders>
              <w:left w:val="dotted" w:sz="4" w:space="0" w:color="auto"/>
            </w:tcBorders>
          </w:tcPr>
          <w:p w14:paraId="28238DE6" w14:textId="77777777" w:rsidR="00973A86" w:rsidRPr="00F02BE6" w:rsidRDefault="00973A86" w:rsidP="003E5D96">
            <w:pPr>
              <w:pStyle w:val="TF"/>
              <w:spacing w:after="0"/>
              <w:rPr>
                <w:lang w:eastAsia="en-US"/>
              </w:rPr>
            </w:pPr>
          </w:p>
        </w:tc>
        <w:tc>
          <w:tcPr>
            <w:tcW w:w="957" w:type="dxa"/>
          </w:tcPr>
          <w:p w14:paraId="77077184" w14:textId="77777777" w:rsidR="00973A86" w:rsidRPr="00F02BE6" w:rsidRDefault="00973A86" w:rsidP="003E5D96">
            <w:pPr>
              <w:pStyle w:val="TF"/>
              <w:spacing w:after="0"/>
              <w:rPr>
                <w:lang w:eastAsia="en-US"/>
              </w:rPr>
            </w:pPr>
          </w:p>
        </w:tc>
        <w:tc>
          <w:tcPr>
            <w:tcW w:w="957" w:type="dxa"/>
          </w:tcPr>
          <w:p w14:paraId="739AC14C" w14:textId="77777777" w:rsidR="00973A86" w:rsidRPr="00F02BE6" w:rsidRDefault="00973A86" w:rsidP="003E5D96">
            <w:pPr>
              <w:pStyle w:val="TF"/>
              <w:spacing w:after="0"/>
              <w:rPr>
                <w:lang w:eastAsia="en-US"/>
              </w:rPr>
            </w:pPr>
          </w:p>
        </w:tc>
        <w:tc>
          <w:tcPr>
            <w:tcW w:w="1914" w:type="dxa"/>
            <w:gridSpan w:val="2"/>
          </w:tcPr>
          <w:p w14:paraId="12F673A1" w14:textId="77777777" w:rsidR="00973A86" w:rsidRPr="00F02BE6" w:rsidRDefault="00973A86" w:rsidP="003E5D96">
            <w:pPr>
              <w:pStyle w:val="TF"/>
              <w:spacing w:after="0"/>
              <w:rPr>
                <w:lang w:eastAsia="en-US"/>
              </w:rPr>
            </w:pPr>
          </w:p>
        </w:tc>
        <w:tc>
          <w:tcPr>
            <w:tcW w:w="957" w:type="dxa"/>
          </w:tcPr>
          <w:p w14:paraId="13BE9413" w14:textId="77777777" w:rsidR="00973A86" w:rsidRPr="00F02BE6" w:rsidRDefault="00973A86" w:rsidP="003E5D96">
            <w:pPr>
              <w:pStyle w:val="TF"/>
              <w:spacing w:after="0"/>
              <w:rPr>
                <w:lang w:eastAsia="en-US"/>
              </w:rPr>
            </w:pPr>
          </w:p>
        </w:tc>
        <w:tc>
          <w:tcPr>
            <w:tcW w:w="957" w:type="dxa"/>
          </w:tcPr>
          <w:p w14:paraId="1143534E"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5EDF85DD"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401F67C5" w14:textId="77777777" w:rsidR="00973A86" w:rsidRPr="00F02BE6" w:rsidRDefault="00973A86" w:rsidP="003E5D96">
            <w:pPr>
              <w:pStyle w:val="TAL"/>
              <w:rPr>
                <w:b/>
              </w:rPr>
            </w:pPr>
          </w:p>
        </w:tc>
      </w:tr>
      <w:tr w:rsidR="00973A86" w:rsidRPr="00F02BE6" w14:paraId="3631465D"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24C0C448"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1236CC29"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5B42F7BE"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33270C5D"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7C122B8A" w14:textId="77777777" w:rsidR="00973A86" w:rsidRPr="00F02BE6" w:rsidRDefault="00973A86" w:rsidP="003E5D96">
            <w:pPr>
              <w:pStyle w:val="TF"/>
              <w:spacing w:after="0"/>
              <w:rPr>
                <w:lang w:eastAsia="en-US"/>
              </w:rPr>
            </w:pPr>
          </w:p>
        </w:tc>
        <w:tc>
          <w:tcPr>
            <w:tcW w:w="957" w:type="dxa"/>
          </w:tcPr>
          <w:p w14:paraId="601D5294" w14:textId="77777777" w:rsidR="00973A86" w:rsidRPr="00F02BE6" w:rsidRDefault="00973A86" w:rsidP="003E5D96">
            <w:pPr>
              <w:pStyle w:val="TF"/>
              <w:spacing w:after="0"/>
              <w:rPr>
                <w:lang w:eastAsia="en-US"/>
              </w:rPr>
            </w:pPr>
          </w:p>
        </w:tc>
        <w:tc>
          <w:tcPr>
            <w:tcW w:w="957" w:type="dxa"/>
            <w:tcBorders>
              <w:right w:val="dotted" w:sz="4" w:space="0" w:color="auto"/>
            </w:tcBorders>
          </w:tcPr>
          <w:p w14:paraId="5FF5E4EF"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75C979C" w14:textId="77777777" w:rsidR="00973A86" w:rsidRPr="00F02BE6" w:rsidRDefault="00973A86" w:rsidP="003E5D96">
            <w:pPr>
              <w:pStyle w:val="TAL"/>
              <w:rPr>
                <w:b/>
              </w:rPr>
            </w:pPr>
          </w:p>
        </w:tc>
      </w:tr>
      <w:tr w:rsidR="00973A86" w:rsidRPr="00F02BE6" w14:paraId="6EE64967" w14:textId="77777777" w:rsidTr="003E5D96">
        <w:tblPrEx>
          <w:tblCellMar>
            <w:top w:w="0" w:type="dxa"/>
            <w:bottom w:w="0" w:type="dxa"/>
          </w:tblCellMar>
        </w:tblPrEx>
        <w:trPr>
          <w:jc w:val="center"/>
        </w:trPr>
        <w:tc>
          <w:tcPr>
            <w:tcW w:w="957" w:type="dxa"/>
            <w:tcBorders>
              <w:top w:val="dotted" w:sz="4" w:space="0" w:color="auto"/>
            </w:tcBorders>
          </w:tcPr>
          <w:p w14:paraId="1B654005" w14:textId="77777777" w:rsidR="00973A86" w:rsidRPr="00F02BE6" w:rsidRDefault="00973A86" w:rsidP="003E5D96">
            <w:pPr>
              <w:pStyle w:val="TF"/>
              <w:spacing w:after="0"/>
              <w:rPr>
                <w:lang w:eastAsia="en-US"/>
              </w:rPr>
            </w:pPr>
          </w:p>
        </w:tc>
        <w:tc>
          <w:tcPr>
            <w:tcW w:w="957" w:type="dxa"/>
            <w:tcBorders>
              <w:top w:val="dotted" w:sz="4" w:space="0" w:color="auto"/>
            </w:tcBorders>
          </w:tcPr>
          <w:p w14:paraId="1655B851" w14:textId="77777777" w:rsidR="00973A86" w:rsidRPr="00F02BE6" w:rsidRDefault="00973A86" w:rsidP="003E5D96">
            <w:pPr>
              <w:pStyle w:val="TF"/>
              <w:spacing w:after="0"/>
              <w:rPr>
                <w:lang w:eastAsia="en-US"/>
              </w:rPr>
            </w:pPr>
          </w:p>
        </w:tc>
        <w:tc>
          <w:tcPr>
            <w:tcW w:w="957" w:type="dxa"/>
            <w:tcBorders>
              <w:top w:val="dotted" w:sz="4" w:space="0" w:color="auto"/>
            </w:tcBorders>
          </w:tcPr>
          <w:p w14:paraId="718CAD40" w14:textId="77777777" w:rsidR="00973A86" w:rsidRPr="00F02BE6" w:rsidRDefault="00973A86" w:rsidP="003E5D96">
            <w:pPr>
              <w:pStyle w:val="TF"/>
              <w:spacing w:after="0"/>
              <w:rPr>
                <w:lang w:eastAsia="en-US"/>
              </w:rPr>
            </w:pPr>
          </w:p>
        </w:tc>
        <w:tc>
          <w:tcPr>
            <w:tcW w:w="1914" w:type="dxa"/>
            <w:gridSpan w:val="2"/>
            <w:tcBorders>
              <w:top w:val="dotted" w:sz="4" w:space="0" w:color="auto"/>
            </w:tcBorders>
          </w:tcPr>
          <w:p w14:paraId="3CDF686F" w14:textId="77777777" w:rsidR="00973A86" w:rsidRPr="00F02BE6" w:rsidRDefault="00973A86" w:rsidP="003E5D96">
            <w:pPr>
              <w:pStyle w:val="TF"/>
              <w:spacing w:after="0"/>
              <w:rPr>
                <w:lang w:eastAsia="en-US"/>
              </w:rPr>
            </w:pPr>
          </w:p>
        </w:tc>
        <w:tc>
          <w:tcPr>
            <w:tcW w:w="957" w:type="dxa"/>
            <w:tcBorders>
              <w:top w:val="dotted" w:sz="4" w:space="0" w:color="auto"/>
              <w:right w:val="dotted" w:sz="4" w:space="0" w:color="auto"/>
            </w:tcBorders>
          </w:tcPr>
          <w:p w14:paraId="61B651A6" w14:textId="77777777" w:rsidR="00973A86" w:rsidRPr="00F02BE6" w:rsidRDefault="00973A86" w:rsidP="003E5D96">
            <w:pPr>
              <w:pStyle w:val="TF"/>
              <w:spacing w:after="0"/>
              <w:rPr>
                <w:lang w:eastAsia="en-US"/>
              </w:rPr>
            </w:pPr>
          </w:p>
        </w:tc>
        <w:tc>
          <w:tcPr>
            <w:tcW w:w="957" w:type="dxa"/>
            <w:tcBorders>
              <w:left w:val="dotted" w:sz="4" w:space="0" w:color="auto"/>
              <w:bottom w:val="dotted" w:sz="4" w:space="0" w:color="auto"/>
            </w:tcBorders>
          </w:tcPr>
          <w:p w14:paraId="2A6739A7"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551B882B"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1C43C4EC" w14:textId="77777777" w:rsidR="00973A86" w:rsidRPr="00F02BE6" w:rsidRDefault="00973A86" w:rsidP="003E5D96">
            <w:pPr>
              <w:pStyle w:val="TAL"/>
              <w:rPr>
                <w:b/>
              </w:rPr>
            </w:pPr>
            <w:r w:rsidRPr="00F02BE6">
              <w:rPr>
                <w:b/>
              </w:rPr>
              <w:t xml:space="preserve">  octet 30</w:t>
            </w:r>
          </w:p>
        </w:tc>
      </w:tr>
    </w:tbl>
    <w:p w14:paraId="139AF30D" w14:textId="77777777" w:rsidR="00973A86" w:rsidRPr="00F02BE6" w:rsidRDefault="00973A86" w:rsidP="00973A86">
      <w:pPr>
        <w:pStyle w:val="NF"/>
      </w:pPr>
    </w:p>
    <w:p w14:paraId="3A6AEC4D" w14:textId="77777777" w:rsidR="00973A86" w:rsidRPr="00F02BE6" w:rsidRDefault="00973A86" w:rsidP="00973A86">
      <w:pPr>
        <w:pStyle w:val="NF"/>
      </w:pPr>
      <w:r w:rsidRPr="00F02BE6">
        <w:t>NOTE:</w:t>
      </w:r>
      <w:r w:rsidRPr="00F02BE6">
        <w:tab/>
        <w:t>The numbering convention specified in 3GPP TS 44.060 applies.</w:t>
      </w:r>
    </w:p>
    <w:p w14:paraId="32F810C1" w14:textId="77777777" w:rsidR="00973A86" w:rsidRPr="00F02BE6" w:rsidRDefault="00973A86" w:rsidP="00973A86">
      <w:pPr>
        <w:pStyle w:val="NF"/>
      </w:pPr>
    </w:p>
    <w:p w14:paraId="71A77A3A" w14:textId="77777777" w:rsidR="00973A86" w:rsidRPr="00F02BE6" w:rsidRDefault="00973A86" w:rsidP="00973A86">
      <w:pPr>
        <w:pStyle w:val="TF"/>
      </w:pPr>
      <w:r w:rsidRPr="00F02BE6">
        <w:t>Figure 7.6.5: PDTCH block type 5 (MCS-1) format</w:t>
      </w:r>
    </w:p>
    <w:p w14:paraId="4108F32A" w14:textId="77777777" w:rsidR="00973A86" w:rsidRPr="00F02BE6" w:rsidRDefault="00973A86" w:rsidP="00973A86">
      <w:pPr>
        <w:pStyle w:val="Heading3"/>
      </w:pPr>
      <w:bookmarkStart w:id="146" w:name="_Toc517979140"/>
      <w:r w:rsidRPr="00F02BE6">
        <w:t>7.6.6</w:t>
      </w:r>
      <w:r w:rsidRPr="00F02BE6">
        <w:tab/>
        <w:t>PDTCH block type 6 (MCS-2) format</w:t>
      </w:r>
      <w:bookmarkEnd w:id="146"/>
    </w:p>
    <w:p w14:paraId="0F6561E9" w14:textId="77777777" w:rsidR="00973A86" w:rsidRPr="00F02BE6" w:rsidRDefault="00973A86" w:rsidP="00973A86">
      <w:pPr>
        <w:keepNext/>
      </w:pPr>
      <w:r w:rsidRPr="00F02BE6">
        <w:t>The 257 bit blocks, or in case an eTFI is included in a downlink block, 260 bit blocks, or in case a PAN is included, 282 bit blocks, or in case both a PAN and an eTFI are included, 285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Change w:id="147">
          <w:tblGrid>
            <w:gridCol w:w="957"/>
            <w:gridCol w:w="957"/>
            <w:gridCol w:w="957"/>
            <w:gridCol w:w="957"/>
            <w:gridCol w:w="957"/>
            <w:gridCol w:w="957"/>
            <w:gridCol w:w="957"/>
            <w:gridCol w:w="957"/>
            <w:gridCol w:w="957"/>
            <w:gridCol w:w="957"/>
          </w:tblGrid>
        </w:tblGridChange>
      </w:tblGrid>
      <w:tr w:rsidR="00973A86" w:rsidRPr="00F02BE6" w14:paraId="62CD33EC" w14:textId="77777777" w:rsidTr="003E5D96">
        <w:tblPrEx>
          <w:tblCellMar>
            <w:top w:w="0" w:type="dxa"/>
            <w:bottom w:w="0" w:type="dxa"/>
          </w:tblCellMar>
        </w:tblPrEx>
        <w:trPr>
          <w:jc w:val="center"/>
        </w:trPr>
        <w:tc>
          <w:tcPr>
            <w:tcW w:w="7656" w:type="dxa"/>
            <w:gridSpan w:val="8"/>
          </w:tcPr>
          <w:p w14:paraId="3F69DE58"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B83A05F" w14:textId="77777777" w:rsidR="00973A86" w:rsidRPr="00F02BE6" w:rsidRDefault="00973A86" w:rsidP="003E5D96">
            <w:pPr>
              <w:pStyle w:val="TF"/>
              <w:keepNext/>
              <w:spacing w:after="0"/>
              <w:rPr>
                <w:lang w:eastAsia="en-US"/>
              </w:rPr>
            </w:pPr>
          </w:p>
        </w:tc>
        <w:tc>
          <w:tcPr>
            <w:tcW w:w="957" w:type="dxa"/>
          </w:tcPr>
          <w:p w14:paraId="63AC4483" w14:textId="77777777" w:rsidR="00973A86" w:rsidRPr="00F02BE6" w:rsidRDefault="00973A86" w:rsidP="003E5D96">
            <w:pPr>
              <w:pStyle w:val="TF"/>
              <w:keepNext/>
              <w:spacing w:after="0"/>
              <w:rPr>
                <w:lang w:eastAsia="en-US"/>
              </w:rPr>
            </w:pPr>
          </w:p>
        </w:tc>
      </w:tr>
      <w:tr w:rsidR="00973A86" w:rsidRPr="00F02BE6" w14:paraId="597ACCF4" w14:textId="77777777" w:rsidTr="003E5D96">
        <w:tblPrEx>
          <w:tblCellMar>
            <w:top w:w="0" w:type="dxa"/>
            <w:bottom w:w="0" w:type="dxa"/>
          </w:tblCellMar>
        </w:tblPrEx>
        <w:trPr>
          <w:jc w:val="center"/>
        </w:trPr>
        <w:tc>
          <w:tcPr>
            <w:tcW w:w="957" w:type="dxa"/>
          </w:tcPr>
          <w:p w14:paraId="754DD8DF"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4685D1AE"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16C9E4FE"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5A62A383"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1527BE1F"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30B56376"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39B5622F"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7E848760"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3D4A7A11" w14:textId="77777777" w:rsidR="00973A86" w:rsidRPr="00F02BE6" w:rsidRDefault="00973A86" w:rsidP="003E5D96">
            <w:pPr>
              <w:pStyle w:val="TF"/>
              <w:keepNext/>
              <w:spacing w:after="0"/>
              <w:rPr>
                <w:lang w:eastAsia="en-US"/>
              </w:rPr>
            </w:pPr>
          </w:p>
        </w:tc>
        <w:tc>
          <w:tcPr>
            <w:tcW w:w="957" w:type="dxa"/>
          </w:tcPr>
          <w:p w14:paraId="6D39B251" w14:textId="77777777" w:rsidR="00973A86" w:rsidRPr="00F02BE6" w:rsidRDefault="00973A86" w:rsidP="003E5D96">
            <w:pPr>
              <w:pStyle w:val="TF"/>
              <w:keepNext/>
              <w:spacing w:after="0"/>
              <w:rPr>
                <w:lang w:eastAsia="en-US"/>
              </w:rPr>
            </w:pPr>
          </w:p>
        </w:tc>
      </w:tr>
      <w:tr w:rsidR="00973A86" w:rsidRPr="00F02BE6" w14:paraId="7DE3044C"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57158C79" w14:textId="77777777" w:rsidR="00973A86" w:rsidRPr="00F02BE6" w:rsidRDefault="00973A86" w:rsidP="003E5D96">
            <w:pPr>
              <w:pStyle w:val="TF"/>
              <w:keepNext/>
              <w:spacing w:after="0"/>
              <w:rPr>
                <w:lang w:eastAsia="en-US"/>
              </w:rPr>
            </w:pPr>
          </w:p>
        </w:tc>
        <w:tc>
          <w:tcPr>
            <w:tcW w:w="957" w:type="dxa"/>
            <w:tcBorders>
              <w:left w:val="nil"/>
            </w:tcBorders>
          </w:tcPr>
          <w:p w14:paraId="70BAE402"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4CCA09B3" w14:textId="77777777" w:rsidR="00973A86" w:rsidRPr="00F02BE6" w:rsidRDefault="00973A86" w:rsidP="003E5D96">
            <w:pPr>
              <w:pStyle w:val="TF"/>
              <w:keepNext/>
              <w:spacing w:after="0"/>
              <w:rPr>
                <w:lang w:eastAsia="en-US"/>
              </w:rPr>
            </w:pPr>
          </w:p>
        </w:tc>
      </w:tr>
      <w:tr w:rsidR="00973A86" w:rsidRPr="00F02BE6" w14:paraId="0F3B0BDE"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0928C383" w14:textId="77777777" w:rsidR="00973A86" w:rsidRPr="00F02BE6" w:rsidRDefault="00973A86" w:rsidP="003E5D96">
            <w:pPr>
              <w:pStyle w:val="TF"/>
              <w:keepNext/>
              <w:spacing w:after="0"/>
              <w:rPr>
                <w:lang w:eastAsia="en-US"/>
              </w:rPr>
            </w:pPr>
            <w:r w:rsidRPr="00F02BE6">
              <w:rPr>
                <w:sz w:val="22"/>
                <w:lang w:eastAsia="en-US"/>
              </w:rPr>
              <w:t>257 or 260 or 282 or 285</w:t>
            </w:r>
          </w:p>
        </w:tc>
        <w:tc>
          <w:tcPr>
            <w:tcW w:w="957" w:type="dxa"/>
            <w:tcBorders>
              <w:left w:val="nil"/>
            </w:tcBorders>
          </w:tcPr>
          <w:p w14:paraId="7BE11B47" w14:textId="77777777" w:rsidR="00973A86" w:rsidRPr="00F02BE6" w:rsidRDefault="00973A86" w:rsidP="003E5D96">
            <w:pPr>
              <w:pStyle w:val="TF"/>
              <w:keepNext/>
              <w:spacing w:after="0"/>
              <w:rPr>
                <w:lang w:eastAsia="en-US"/>
              </w:rPr>
            </w:pPr>
          </w:p>
        </w:tc>
        <w:tc>
          <w:tcPr>
            <w:tcW w:w="957" w:type="dxa"/>
            <w:tcBorders>
              <w:left w:val="nil"/>
            </w:tcBorders>
          </w:tcPr>
          <w:p w14:paraId="05E076D2" w14:textId="77777777" w:rsidR="00973A86" w:rsidRPr="00F02BE6" w:rsidRDefault="00973A86" w:rsidP="003E5D96">
            <w:pPr>
              <w:pStyle w:val="TF"/>
              <w:keepNext/>
              <w:spacing w:after="0"/>
              <w:rPr>
                <w:lang w:eastAsia="en-US"/>
              </w:rPr>
            </w:pPr>
          </w:p>
        </w:tc>
      </w:tr>
      <w:tr w:rsidR="00973A86" w:rsidRPr="00F02BE6" w14:paraId="7A34D6B0"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6742F240" w14:textId="77777777" w:rsidR="00973A86" w:rsidRPr="00F02BE6" w:rsidRDefault="00973A86" w:rsidP="003E5D96">
            <w:pPr>
              <w:pStyle w:val="TF"/>
              <w:keepNext/>
              <w:spacing w:after="0"/>
              <w:rPr>
                <w:lang w:eastAsia="en-US"/>
              </w:rPr>
            </w:pPr>
          </w:p>
        </w:tc>
        <w:tc>
          <w:tcPr>
            <w:tcW w:w="957" w:type="dxa"/>
          </w:tcPr>
          <w:p w14:paraId="0E5480B5" w14:textId="77777777" w:rsidR="00973A86" w:rsidRPr="00F02BE6" w:rsidRDefault="00973A86" w:rsidP="003E5D96">
            <w:pPr>
              <w:pStyle w:val="TF"/>
              <w:keepNext/>
              <w:spacing w:after="0"/>
              <w:rPr>
                <w:lang w:eastAsia="en-US"/>
              </w:rPr>
            </w:pPr>
          </w:p>
        </w:tc>
        <w:tc>
          <w:tcPr>
            <w:tcW w:w="957" w:type="dxa"/>
          </w:tcPr>
          <w:p w14:paraId="5ADA521B" w14:textId="77777777" w:rsidR="00973A86" w:rsidRPr="00F02BE6" w:rsidRDefault="00973A86" w:rsidP="003E5D96">
            <w:pPr>
              <w:pStyle w:val="TF"/>
              <w:keepNext/>
              <w:spacing w:after="0"/>
              <w:rPr>
                <w:lang w:eastAsia="en-US"/>
              </w:rPr>
            </w:pPr>
          </w:p>
        </w:tc>
        <w:tc>
          <w:tcPr>
            <w:tcW w:w="1914" w:type="dxa"/>
            <w:gridSpan w:val="2"/>
          </w:tcPr>
          <w:p w14:paraId="048CB20D"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249740D7" w14:textId="77777777" w:rsidR="00973A86" w:rsidRPr="00F02BE6" w:rsidRDefault="00973A86" w:rsidP="003E5D96">
            <w:pPr>
              <w:pStyle w:val="TF"/>
              <w:keepNext/>
              <w:spacing w:after="0"/>
              <w:rPr>
                <w:lang w:eastAsia="en-US"/>
              </w:rPr>
            </w:pPr>
          </w:p>
        </w:tc>
        <w:tc>
          <w:tcPr>
            <w:tcW w:w="957" w:type="dxa"/>
          </w:tcPr>
          <w:p w14:paraId="599F40B6"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4D826055" w14:textId="77777777" w:rsidR="00973A86" w:rsidRPr="00F02BE6" w:rsidRDefault="00973A86" w:rsidP="003E5D96">
            <w:pPr>
              <w:pStyle w:val="TF"/>
              <w:keepNext/>
              <w:spacing w:after="0"/>
              <w:rPr>
                <w:lang w:eastAsia="en-US"/>
              </w:rPr>
            </w:pPr>
          </w:p>
        </w:tc>
        <w:tc>
          <w:tcPr>
            <w:tcW w:w="1914" w:type="dxa"/>
            <w:gridSpan w:val="2"/>
            <w:tcBorders>
              <w:left w:val="nil"/>
            </w:tcBorders>
          </w:tcPr>
          <w:p w14:paraId="1DB66B08" w14:textId="77777777" w:rsidR="00973A86" w:rsidRPr="00F02BE6" w:rsidRDefault="00973A86" w:rsidP="003E5D96">
            <w:pPr>
              <w:pStyle w:val="TF"/>
              <w:keepNext/>
              <w:spacing w:after="0"/>
              <w:rPr>
                <w:lang w:eastAsia="en-US"/>
              </w:rPr>
            </w:pPr>
          </w:p>
        </w:tc>
      </w:tr>
      <w:tr w:rsidR="00973A86" w:rsidRPr="00F02BE6" w14:paraId="01596D49" w14:textId="77777777" w:rsidTr="003E5D96">
        <w:tblPrEx>
          <w:tblCellMar>
            <w:top w:w="0" w:type="dxa"/>
            <w:bottom w:w="0" w:type="dxa"/>
          </w:tblCellMar>
        </w:tblPrEx>
        <w:trPr>
          <w:jc w:val="center"/>
        </w:trPr>
        <w:tc>
          <w:tcPr>
            <w:tcW w:w="957" w:type="dxa"/>
          </w:tcPr>
          <w:p w14:paraId="581D1466" w14:textId="77777777" w:rsidR="00973A86" w:rsidRPr="00F02BE6" w:rsidRDefault="00973A86" w:rsidP="003E5D96">
            <w:pPr>
              <w:pStyle w:val="TAL"/>
            </w:pPr>
            <w:r w:rsidRPr="00F02BE6">
              <w:t>:</w:t>
            </w:r>
          </w:p>
        </w:tc>
        <w:tc>
          <w:tcPr>
            <w:tcW w:w="957" w:type="dxa"/>
          </w:tcPr>
          <w:p w14:paraId="6EA46DA2" w14:textId="77777777" w:rsidR="00973A86" w:rsidRPr="00F02BE6" w:rsidRDefault="00973A86" w:rsidP="003E5D96">
            <w:pPr>
              <w:pStyle w:val="TF"/>
              <w:keepNext/>
              <w:spacing w:after="0"/>
              <w:rPr>
                <w:lang w:eastAsia="en-US"/>
              </w:rPr>
            </w:pPr>
          </w:p>
        </w:tc>
        <w:tc>
          <w:tcPr>
            <w:tcW w:w="957" w:type="dxa"/>
          </w:tcPr>
          <w:p w14:paraId="350EE53A" w14:textId="77777777" w:rsidR="00973A86" w:rsidRPr="00F02BE6" w:rsidRDefault="00973A86" w:rsidP="003E5D96">
            <w:pPr>
              <w:pStyle w:val="TF"/>
              <w:keepNext/>
              <w:spacing w:after="0"/>
              <w:rPr>
                <w:lang w:eastAsia="en-US"/>
              </w:rPr>
            </w:pPr>
          </w:p>
        </w:tc>
        <w:tc>
          <w:tcPr>
            <w:tcW w:w="957" w:type="dxa"/>
          </w:tcPr>
          <w:p w14:paraId="177CA1D6" w14:textId="77777777" w:rsidR="00973A86" w:rsidRPr="00F02BE6" w:rsidRDefault="00973A86" w:rsidP="003E5D96">
            <w:pPr>
              <w:pStyle w:val="TF"/>
              <w:keepNext/>
              <w:spacing w:after="0"/>
              <w:rPr>
                <w:lang w:eastAsia="en-US"/>
              </w:rPr>
            </w:pPr>
          </w:p>
        </w:tc>
        <w:tc>
          <w:tcPr>
            <w:tcW w:w="957" w:type="dxa"/>
          </w:tcPr>
          <w:p w14:paraId="23595853" w14:textId="77777777" w:rsidR="00973A86" w:rsidRPr="00F02BE6" w:rsidRDefault="00973A86" w:rsidP="003E5D96">
            <w:pPr>
              <w:pStyle w:val="TF"/>
              <w:keepNext/>
              <w:spacing w:after="0"/>
              <w:rPr>
                <w:lang w:eastAsia="en-US"/>
              </w:rPr>
            </w:pPr>
          </w:p>
        </w:tc>
        <w:tc>
          <w:tcPr>
            <w:tcW w:w="957" w:type="dxa"/>
          </w:tcPr>
          <w:p w14:paraId="359E29DE" w14:textId="77777777" w:rsidR="00973A86" w:rsidRPr="00F02BE6" w:rsidRDefault="00973A86" w:rsidP="003E5D96">
            <w:pPr>
              <w:pStyle w:val="TF"/>
              <w:keepNext/>
              <w:spacing w:after="0"/>
              <w:rPr>
                <w:lang w:eastAsia="en-US"/>
              </w:rPr>
            </w:pPr>
          </w:p>
        </w:tc>
        <w:tc>
          <w:tcPr>
            <w:tcW w:w="957" w:type="dxa"/>
          </w:tcPr>
          <w:p w14:paraId="0FB8E897" w14:textId="77777777" w:rsidR="00973A86" w:rsidRPr="00F02BE6" w:rsidRDefault="00973A86" w:rsidP="003E5D96">
            <w:pPr>
              <w:pStyle w:val="TF"/>
              <w:keepNext/>
              <w:spacing w:after="0"/>
              <w:rPr>
                <w:lang w:eastAsia="en-US"/>
              </w:rPr>
            </w:pPr>
          </w:p>
        </w:tc>
        <w:tc>
          <w:tcPr>
            <w:tcW w:w="957" w:type="dxa"/>
          </w:tcPr>
          <w:p w14:paraId="43BFB283" w14:textId="77777777" w:rsidR="00973A86" w:rsidRPr="00F02BE6" w:rsidRDefault="00973A86" w:rsidP="003E5D96">
            <w:pPr>
              <w:pStyle w:val="TAR"/>
            </w:pPr>
            <w:r w:rsidRPr="00F02BE6">
              <w:t>:</w:t>
            </w:r>
          </w:p>
        </w:tc>
        <w:tc>
          <w:tcPr>
            <w:tcW w:w="957" w:type="dxa"/>
          </w:tcPr>
          <w:p w14:paraId="2C301446" w14:textId="77777777" w:rsidR="00973A86" w:rsidRPr="00F02BE6" w:rsidRDefault="00973A86" w:rsidP="003E5D96">
            <w:pPr>
              <w:pStyle w:val="TF"/>
              <w:keepNext/>
              <w:spacing w:after="0"/>
              <w:rPr>
                <w:lang w:eastAsia="en-US"/>
              </w:rPr>
            </w:pPr>
          </w:p>
        </w:tc>
        <w:tc>
          <w:tcPr>
            <w:tcW w:w="957" w:type="dxa"/>
          </w:tcPr>
          <w:p w14:paraId="4B867C3F" w14:textId="77777777" w:rsidR="00973A86" w:rsidRPr="00F02BE6" w:rsidRDefault="00973A86" w:rsidP="003E5D96">
            <w:pPr>
              <w:pStyle w:val="TF"/>
              <w:keepNext/>
              <w:spacing w:after="0"/>
              <w:rPr>
                <w:lang w:eastAsia="en-US"/>
              </w:rPr>
            </w:pPr>
          </w:p>
        </w:tc>
      </w:tr>
      <w:tr w:rsidR="00973A86" w:rsidRPr="00F02BE6" w14:paraId="6D66952A" w14:textId="77777777" w:rsidTr="003E5D96">
        <w:tblPrEx>
          <w:tblCellMar>
            <w:top w:w="0" w:type="dxa"/>
            <w:bottom w:w="0" w:type="dxa"/>
          </w:tblCellMar>
        </w:tblPrEx>
        <w:trPr>
          <w:jc w:val="center"/>
        </w:trPr>
        <w:tc>
          <w:tcPr>
            <w:tcW w:w="957" w:type="dxa"/>
          </w:tcPr>
          <w:p w14:paraId="5EC22850" w14:textId="77777777" w:rsidR="00973A86" w:rsidRPr="00F02BE6" w:rsidRDefault="00973A86" w:rsidP="003E5D96">
            <w:pPr>
              <w:pStyle w:val="TAL"/>
            </w:pPr>
            <w:r w:rsidRPr="00F02BE6">
              <w:t>:</w:t>
            </w:r>
          </w:p>
        </w:tc>
        <w:tc>
          <w:tcPr>
            <w:tcW w:w="957" w:type="dxa"/>
          </w:tcPr>
          <w:p w14:paraId="59917801" w14:textId="77777777" w:rsidR="00973A86" w:rsidRPr="00F02BE6" w:rsidRDefault="00973A86" w:rsidP="003E5D96">
            <w:pPr>
              <w:pStyle w:val="TF"/>
              <w:keepNext/>
              <w:spacing w:after="0"/>
              <w:rPr>
                <w:lang w:eastAsia="en-US"/>
              </w:rPr>
            </w:pPr>
          </w:p>
        </w:tc>
        <w:tc>
          <w:tcPr>
            <w:tcW w:w="957" w:type="dxa"/>
          </w:tcPr>
          <w:p w14:paraId="3CB595BB" w14:textId="77777777" w:rsidR="00973A86" w:rsidRPr="00F02BE6" w:rsidRDefault="00973A86" w:rsidP="003E5D96">
            <w:pPr>
              <w:pStyle w:val="TF"/>
              <w:keepNext/>
              <w:spacing w:after="0"/>
              <w:rPr>
                <w:lang w:eastAsia="en-US"/>
              </w:rPr>
            </w:pPr>
          </w:p>
        </w:tc>
        <w:tc>
          <w:tcPr>
            <w:tcW w:w="957" w:type="dxa"/>
          </w:tcPr>
          <w:p w14:paraId="1D3DF8D5" w14:textId="77777777" w:rsidR="00973A86" w:rsidRPr="00F02BE6" w:rsidRDefault="00973A86" w:rsidP="003E5D96">
            <w:pPr>
              <w:pStyle w:val="TF"/>
              <w:keepNext/>
              <w:spacing w:after="0"/>
              <w:rPr>
                <w:lang w:eastAsia="en-US"/>
              </w:rPr>
            </w:pPr>
          </w:p>
        </w:tc>
        <w:tc>
          <w:tcPr>
            <w:tcW w:w="957" w:type="dxa"/>
          </w:tcPr>
          <w:p w14:paraId="6D7FCB4F" w14:textId="77777777" w:rsidR="00973A86" w:rsidRPr="00F02BE6" w:rsidRDefault="00973A86" w:rsidP="003E5D96">
            <w:pPr>
              <w:pStyle w:val="TF"/>
              <w:keepNext/>
              <w:spacing w:after="0"/>
              <w:rPr>
                <w:lang w:eastAsia="en-US"/>
              </w:rPr>
            </w:pPr>
          </w:p>
        </w:tc>
        <w:tc>
          <w:tcPr>
            <w:tcW w:w="957" w:type="dxa"/>
          </w:tcPr>
          <w:p w14:paraId="5AA77DEC" w14:textId="77777777" w:rsidR="00973A86" w:rsidRPr="00F02BE6" w:rsidRDefault="00973A86" w:rsidP="003E5D96">
            <w:pPr>
              <w:pStyle w:val="TF"/>
              <w:keepNext/>
              <w:spacing w:after="0"/>
              <w:rPr>
                <w:lang w:eastAsia="en-US"/>
              </w:rPr>
            </w:pPr>
          </w:p>
        </w:tc>
        <w:tc>
          <w:tcPr>
            <w:tcW w:w="957" w:type="dxa"/>
          </w:tcPr>
          <w:p w14:paraId="6696BA0C" w14:textId="77777777" w:rsidR="00973A86" w:rsidRPr="00F02BE6" w:rsidRDefault="00973A86" w:rsidP="003E5D96">
            <w:pPr>
              <w:pStyle w:val="TF"/>
              <w:keepNext/>
              <w:spacing w:after="0"/>
              <w:rPr>
                <w:lang w:eastAsia="en-US"/>
              </w:rPr>
            </w:pPr>
          </w:p>
        </w:tc>
        <w:tc>
          <w:tcPr>
            <w:tcW w:w="957" w:type="dxa"/>
          </w:tcPr>
          <w:p w14:paraId="3F6C4D1B" w14:textId="77777777" w:rsidR="00973A86" w:rsidRPr="00F02BE6" w:rsidRDefault="00973A86" w:rsidP="003E5D96">
            <w:pPr>
              <w:pStyle w:val="TAR"/>
            </w:pPr>
            <w:r w:rsidRPr="00F02BE6">
              <w:t>:</w:t>
            </w:r>
          </w:p>
        </w:tc>
        <w:tc>
          <w:tcPr>
            <w:tcW w:w="957" w:type="dxa"/>
          </w:tcPr>
          <w:p w14:paraId="38D6CA1E" w14:textId="77777777" w:rsidR="00973A86" w:rsidRPr="00F02BE6" w:rsidRDefault="00973A86" w:rsidP="003E5D96">
            <w:pPr>
              <w:pStyle w:val="TF"/>
              <w:keepNext/>
              <w:spacing w:after="0"/>
              <w:rPr>
                <w:lang w:eastAsia="en-US"/>
              </w:rPr>
            </w:pPr>
          </w:p>
        </w:tc>
        <w:tc>
          <w:tcPr>
            <w:tcW w:w="957" w:type="dxa"/>
          </w:tcPr>
          <w:p w14:paraId="2314BB6A" w14:textId="77777777" w:rsidR="00973A86" w:rsidRPr="00F02BE6" w:rsidRDefault="00973A86" w:rsidP="003E5D96">
            <w:pPr>
              <w:pStyle w:val="TF"/>
              <w:keepNext/>
              <w:spacing w:after="0"/>
              <w:rPr>
                <w:lang w:eastAsia="en-US"/>
              </w:rPr>
            </w:pPr>
          </w:p>
        </w:tc>
      </w:tr>
      <w:tr w:rsidR="00973A86" w:rsidRPr="00F02BE6" w14:paraId="0EB01C92" w14:textId="77777777" w:rsidTr="003E5D96">
        <w:tblPrEx>
          <w:tblCellMar>
            <w:top w:w="0" w:type="dxa"/>
            <w:bottom w:w="0" w:type="dxa"/>
          </w:tblCellMar>
        </w:tblPrEx>
        <w:trPr>
          <w:jc w:val="center"/>
        </w:trPr>
        <w:tc>
          <w:tcPr>
            <w:tcW w:w="957" w:type="dxa"/>
          </w:tcPr>
          <w:p w14:paraId="13756D4A" w14:textId="77777777" w:rsidR="00973A86" w:rsidRPr="00F02BE6" w:rsidRDefault="00973A86" w:rsidP="003E5D96">
            <w:pPr>
              <w:pStyle w:val="TAL"/>
            </w:pPr>
            <w:r w:rsidRPr="00F02BE6">
              <w:t>:</w:t>
            </w:r>
          </w:p>
        </w:tc>
        <w:tc>
          <w:tcPr>
            <w:tcW w:w="957" w:type="dxa"/>
          </w:tcPr>
          <w:p w14:paraId="1AEE5B45" w14:textId="77777777" w:rsidR="00973A86" w:rsidRPr="00F02BE6" w:rsidRDefault="00973A86" w:rsidP="003E5D96">
            <w:pPr>
              <w:pStyle w:val="TF"/>
              <w:keepNext/>
              <w:spacing w:after="0"/>
              <w:rPr>
                <w:lang w:eastAsia="en-US"/>
              </w:rPr>
            </w:pPr>
          </w:p>
        </w:tc>
        <w:tc>
          <w:tcPr>
            <w:tcW w:w="957" w:type="dxa"/>
          </w:tcPr>
          <w:p w14:paraId="45302010" w14:textId="77777777" w:rsidR="00973A86" w:rsidRPr="00F02BE6" w:rsidRDefault="00973A86" w:rsidP="003E5D96">
            <w:pPr>
              <w:pStyle w:val="TF"/>
              <w:keepNext/>
              <w:spacing w:after="0"/>
              <w:rPr>
                <w:lang w:eastAsia="en-US"/>
              </w:rPr>
            </w:pPr>
          </w:p>
        </w:tc>
        <w:tc>
          <w:tcPr>
            <w:tcW w:w="957" w:type="dxa"/>
          </w:tcPr>
          <w:p w14:paraId="624ACFEA" w14:textId="77777777" w:rsidR="00973A86" w:rsidRPr="00F02BE6" w:rsidRDefault="00973A86" w:rsidP="003E5D96">
            <w:pPr>
              <w:pStyle w:val="TF"/>
              <w:keepNext/>
              <w:spacing w:after="0"/>
              <w:rPr>
                <w:lang w:eastAsia="en-US"/>
              </w:rPr>
            </w:pPr>
          </w:p>
        </w:tc>
        <w:tc>
          <w:tcPr>
            <w:tcW w:w="957" w:type="dxa"/>
          </w:tcPr>
          <w:p w14:paraId="6B17367F" w14:textId="77777777" w:rsidR="00973A86" w:rsidRPr="00F02BE6" w:rsidRDefault="00973A86" w:rsidP="003E5D96">
            <w:pPr>
              <w:pStyle w:val="TF"/>
              <w:keepNext/>
              <w:spacing w:after="0"/>
              <w:rPr>
                <w:lang w:eastAsia="en-US"/>
              </w:rPr>
            </w:pPr>
          </w:p>
        </w:tc>
        <w:tc>
          <w:tcPr>
            <w:tcW w:w="957" w:type="dxa"/>
          </w:tcPr>
          <w:p w14:paraId="749294F4" w14:textId="77777777" w:rsidR="00973A86" w:rsidRPr="00F02BE6" w:rsidRDefault="00973A86" w:rsidP="003E5D96">
            <w:pPr>
              <w:pStyle w:val="TF"/>
              <w:keepNext/>
              <w:spacing w:after="0"/>
              <w:rPr>
                <w:lang w:eastAsia="en-US"/>
              </w:rPr>
            </w:pPr>
          </w:p>
        </w:tc>
        <w:tc>
          <w:tcPr>
            <w:tcW w:w="957" w:type="dxa"/>
          </w:tcPr>
          <w:p w14:paraId="3669475B" w14:textId="77777777" w:rsidR="00973A86" w:rsidRPr="00F02BE6" w:rsidRDefault="00973A86" w:rsidP="003E5D96">
            <w:pPr>
              <w:pStyle w:val="TF"/>
              <w:keepNext/>
              <w:spacing w:after="0"/>
              <w:rPr>
                <w:lang w:eastAsia="en-US"/>
              </w:rPr>
            </w:pPr>
          </w:p>
        </w:tc>
        <w:tc>
          <w:tcPr>
            <w:tcW w:w="957" w:type="dxa"/>
          </w:tcPr>
          <w:p w14:paraId="7FE34B7E" w14:textId="77777777" w:rsidR="00973A86" w:rsidRPr="00F02BE6" w:rsidRDefault="00973A86" w:rsidP="003E5D96">
            <w:pPr>
              <w:pStyle w:val="TAR"/>
            </w:pPr>
            <w:r w:rsidRPr="00F02BE6">
              <w:t>:</w:t>
            </w:r>
          </w:p>
        </w:tc>
        <w:tc>
          <w:tcPr>
            <w:tcW w:w="957" w:type="dxa"/>
          </w:tcPr>
          <w:p w14:paraId="4DD40E05" w14:textId="77777777" w:rsidR="00973A86" w:rsidRPr="00F02BE6" w:rsidRDefault="00973A86" w:rsidP="003E5D96">
            <w:pPr>
              <w:pStyle w:val="TF"/>
              <w:keepNext/>
              <w:spacing w:after="0"/>
              <w:rPr>
                <w:lang w:eastAsia="en-US"/>
              </w:rPr>
            </w:pPr>
          </w:p>
        </w:tc>
        <w:tc>
          <w:tcPr>
            <w:tcW w:w="957" w:type="dxa"/>
          </w:tcPr>
          <w:p w14:paraId="5B2AA95C" w14:textId="77777777" w:rsidR="00973A86" w:rsidRPr="00F02BE6" w:rsidRDefault="00973A86" w:rsidP="003E5D96">
            <w:pPr>
              <w:pStyle w:val="TF"/>
              <w:keepNext/>
              <w:spacing w:after="0"/>
              <w:rPr>
                <w:lang w:eastAsia="en-US"/>
              </w:rPr>
            </w:pPr>
          </w:p>
        </w:tc>
      </w:tr>
      <w:tr w:rsidR="00973A86" w:rsidRPr="00F02BE6" w14:paraId="6609FE4F" w14:textId="77777777" w:rsidTr="003E5D96">
        <w:tblPrEx>
          <w:tblCellMar>
            <w:top w:w="0" w:type="dxa"/>
            <w:bottom w:w="0" w:type="dxa"/>
          </w:tblCellMar>
        </w:tblPrEx>
        <w:trPr>
          <w:cantSplit/>
          <w:jc w:val="center"/>
        </w:trPr>
        <w:tc>
          <w:tcPr>
            <w:tcW w:w="957" w:type="dxa"/>
            <w:tcBorders>
              <w:left w:val="single" w:sz="6" w:space="0" w:color="auto"/>
              <w:bottom w:val="single" w:sz="6" w:space="0" w:color="auto"/>
            </w:tcBorders>
          </w:tcPr>
          <w:p w14:paraId="1544C0F8" w14:textId="77777777" w:rsidR="00973A86" w:rsidRPr="00F02BE6" w:rsidRDefault="00973A86" w:rsidP="003E5D96">
            <w:pPr>
              <w:pStyle w:val="TAL"/>
            </w:pPr>
          </w:p>
        </w:tc>
        <w:tc>
          <w:tcPr>
            <w:tcW w:w="957" w:type="dxa"/>
          </w:tcPr>
          <w:p w14:paraId="09AB98DA" w14:textId="77777777" w:rsidR="00973A86" w:rsidRPr="00F02BE6" w:rsidRDefault="00973A86" w:rsidP="003E5D96">
            <w:pPr>
              <w:pStyle w:val="TF"/>
              <w:keepNext/>
              <w:spacing w:after="0"/>
              <w:rPr>
                <w:lang w:eastAsia="en-US"/>
              </w:rPr>
            </w:pPr>
          </w:p>
        </w:tc>
        <w:tc>
          <w:tcPr>
            <w:tcW w:w="957" w:type="dxa"/>
          </w:tcPr>
          <w:p w14:paraId="1713A3DC" w14:textId="77777777" w:rsidR="00973A86" w:rsidRPr="00F02BE6" w:rsidRDefault="00973A86" w:rsidP="003E5D96">
            <w:pPr>
              <w:pStyle w:val="TF"/>
              <w:keepNext/>
              <w:spacing w:after="0"/>
              <w:rPr>
                <w:lang w:eastAsia="en-US"/>
              </w:rPr>
            </w:pPr>
          </w:p>
        </w:tc>
        <w:tc>
          <w:tcPr>
            <w:tcW w:w="1914" w:type="dxa"/>
            <w:gridSpan w:val="2"/>
          </w:tcPr>
          <w:p w14:paraId="6781FF65"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012FA2AE" w14:textId="77777777" w:rsidR="00973A86" w:rsidRPr="00F02BE6" w:rsidRDefault="00973A86" w:rsidP="003E5D96">
            <w:pPr>
              <w:pStyle w:val="TF"/>
              <w:keepNext/>
              <w:spacing w:after="0"/>
              <w:rPr>
                <w:lang w:eastAsia="en-US"/>
              </w:rPr>
            </w:pPr>
          </w:p>
        </w:tc>
        <w:tc>
          <w:tcPr>
            <w:tcW w:w="957" w:type="dxa"/>
          </w:tcPr>
          <w:p w14:paraId="1B80B0A6"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33059611" w14:textId="77777777" w:rsidR="00973A86" w:rsidRPr="00F02BE6" w:rsidRDefault="00973A86" w:rsidP="003E5D96">
            <w:pPr>
              <w:pStyle w:val="TAR"/>
            </w:pPr>
          </w:p>
        </w:tc>
        <w:tc>
          <w:tcPr>
            <w:tcW w:w="957" w:type="dxa"/>
            <w:tcBorders>
              <w:left w:val="nil"/>
            </w:tcBorders>
          </w:tcPr>
          <w:p w14:paraId="785ACD45" w14:textId="77777777" w:rsidR="00973A86" w:rsidRPr="00F02BE6" w:rsidRDefault="00973A86" w:rsidP="003E5D96">
            <w:pPr>
              <w:pStyle w:val="TF"/>
              <w:keepNext/>
              <w:spacing w:after="0"/>
              <w:rPr>
                <w:lang w:eastAsia="en-US"/>
              </w:rPr>
            </w:pPr>
          </w:p>
        </w:tc>
        <w:tc>
          <w:tcPr>
            <w:tcW w:w="957" w:type="dxa"/>
          </w:tcPr>
          <w:p w14:paraId="4E81D660" w14:textId="77777777" w:rsidR="00973A86" w:rsidRPr="00F02BE6" w:rsidRDefault="00973A86" w:rsidP="003E5D96">
            <w:pPr>
              <w:pStyle w:val="TF"/>
              <w:keepNext/>
              <w:spacing w:after="0"/>
              <w:rPr>
                <w:lang w:eastAsia="en-US"/>
              </w:rPr>
            </w:pPr>
          </w:p>
        </w:tc>
      </w:tr>
      <w:tr w:rsidR="00973A86" w:rsidRPr="00F02BE6" w14:paraId="7F65C82B" w14:textId="77777777" w:rsidTr="003E5D96">
        <w:tblPrEx>
          <w:tblCellMar>
            <w:top w:w="0" w:type="dxa"/>
            <w:bottom w:w="0" w:type="dxa"/>
          </w:tblCellMar>
        </w:tblPrEx>
        <w:trPr>
          <w:cantSplit/>
          <w:jc w:val="center"/>
        </w:trPr>
        <w:tc>
          <w:tcPr>
            <w:tcW w:w="957" w:type="dxa"/>
            <w:tcBorders>
              <w:left w:val="single" w:sz="6" w:space="0" w:color="auto"/>
            </w:tcBorders>
          </w:tcPr>
          <w:p w14:paraId="286E09F2" w14:textId="77777777" w:rsidR="00973A86" w:rsidRPr="00F02BE6" w:rsidRDefault="00973A86" w:rsidP="003E5D96">
            <w:pPr>
              <w:pStyle w:val="TAL"/>
            </w:pPr>
          </w:p>
        </w:tc>
        <w:tc>
          <w:tcPr>
            <w:tcW w:w="957" w:type="dxa"/>
            <w:tcBorders>
              <w:top w:val="single" w:sz="6" w:space="0" w:color="auto"/>
            </w:tcBorders>
          </w:tcPr>
          <w:p w14:paraId="20805C50"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76222E7" w14:textId="77777777" w:rsidR="00973A86" w:rsidRPr="00F02BE6" w:rsidRDefault="00973A86" w:rsidP="003E5D96">
            <w:pPr>
              <w:pStyle w:val="TF"/>
              <w:keepNext/>
              <w:spacing w:after="0"/>
              <w:rPr>
                <w:lang w:eastAsia="en-US"/>
              </w:rPr>
            </w:pPr>
          </w:p>
        </w:tc>
        <w:tc>
          <w:tcPr>
            <w:tcW w:w="1914" w:type="dxa"/>
            <w:gridSpan w:val="2"/>
          </w:tcPr>
          <w:p w14:paraId="0AE200D1"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1B460002"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77B1B66"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8D70D9D" w14:textId="77777777" w:rsidR="00973A86" w:rsidRPr="00F02BE6" w:rsidRDefault="00973A86" w:rsidP="003E5D96">
            <w:pPr>
              <w:pStyle w:val="TAR"/>
            </w:pPr>
          </w:p>
        </w:tc>
        <w:tc>
          <w:tcPr>
            <w:tcW w:w="957" w:type="dxa"/>
            <w:tcBorders>
              <w:left w:val="nil"/>
            </w:tcBorders>
          </w:tcPr>
          <w:p w14:paraId="6D324003" w14:textId="77777777" w:rsidR="00973A86" w:rsidRPr="00F02BE6" w:rsidRDefault="00973A86" w:rsidP="003E5D96">
            <w:pPr>
              <w:pStyle w:val="TF"/>
              <w:keepNext/>
              <w:spacing w:after="0"/>
              <w:rPr>
                <w:lang w:eastAsia="en-US"/>
              </w:rPr>
            </w:pPr>
          </w:p>
        </w:tc>
        <w:tc>
          <w:tcPr>
            <w:tcW w:w="957" w:type="dxa"/>
          </w:tcPr>
          <w:p w14:paraId="3BCE9638" w14:textId="77777777" w:rsidR="00973A86" w:rsidRPr="00F02BE6" w:rsidRDefault="00973A86" w:rsidP="003E5D96">
            <w:pPr>
              <w:pStyle w:val="TF"/>
              <w:keepNext/>
              <w:spacing w:after="0"/>
              <w:rPr>
                <w:lang w:eastAsia="en-US"/>
              </w:rPr>
            </w:pPr>
          </w:p>
        </w:tc>
      </w:tr>
      <w:tr w:rsidR="00973A86" w:rsidRPr="00F02BE6" w14:paraId="6E0D9AA7"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7EBD140D" w14:textId="77777777" w:rsidR="00973A86" w:rsidRPr="00F02BE6" w:rsidRDefault="00973A86" w:rsidP="003E5D96">
            <w:pPr>
              <w:pStyle w:val="TF"/>
              <w:keepNext/>
              <w:spacing w:after="0"/>
              <w:rPr>
                <w:lang w:eastAsia="en-US"/>
              </w:rPr>
            </w:pPr>
          </w:p>
        </w:tc>
        <w:tc>
          <w:tcPr>
            <w:tcW w:w="957" w:type="dxa"/>
          </w:tcPr>
          <w:p w14:paraId="36B72F6F" w14:textId="77777777" w:rsidR="00973A86" w:rsidRPr="00F02BE6" w:rsidRDefault="00973A86" w:rsidP="003E5D96">
            <w:pPr>
              <w:pStyle w:val="TF"/>
              <w:keepNext/>
              <w:spacing w:after="0"/>
              <w:rPr>
                <w:lang w:eastAsia="en-US"/>
              </w:rPr>
            </w:pPr>
          </w:p>
        </w:tc>
        <w:tc>
          <w:tcPr>
            <w:tcW w:w="957" w:type="dxa"/>
          </w:tcPr>
          <w:p w14:paraId="2CA380C7" w14:textId="77777777" w:rsidR="00973A86" w:rsidRPr="00F02BE6" w:rsidRDefault="00973A86" w:rsidP="003E5D96">
            <w:pPr>
              <w:pStyle w:val="TF"/>
              <w:keepNext/>
              <w:spacing w:after="0"/>
              <w:rPr>
                <w:lang w:eastAsia="en-US"/>
              </w:rPr>
            </w:pPr>
          </w:p>
        </w:tc>
        <w:tc>
          <w:tcPr>
            <w:tcW w:w="1914" w:type="dxa"/>
            <w:gridSpan w:val="2"/>
            <w:tcBorders>
              <w:bottom w:val="single" w:sz="6" w:space="0" w:color="auto"/>
            </w:tcBorders>
          </w:tcPr>
          <w:p w14:paraId="179028C3" w14:textId="77777777" w:rsidR="00973A86" w:rsidRPr="00F02BE6" w:rsidRDefault="00973A86" w:rsidP="003E5D96">
            <w:pPr>
              <w:pStyle w:val="TF"/>
              <w:keepNext/>
              <w:spacing w:after="0"/>
              <w:rPr>
                <w:sz w:val="22"/>
                <w:lang w:eastAsia="en-US"/>
              </w:rPr>
            </w:pPr>
          </w:p>
        </w:tc>
        <w:tc>
          <w:tcPr>
            <w:tcW w:w="957" w:type="dxa"/>
          </w:tcPr>
          <w:p w14:paraId="10788BD9" w14:textId="77777777" w:rsidR="00973A86" w:rsidRPr="00F02BE6" w:rsidRDefault="00973A86" w:rsidP="003E5D96">
            <w:pPr>
              <w:pStyle w:val="TF"/>
              <w:keepNext/>
              <w:spacing w:after="0"/>
              <w:rPr>
                <w:lang w:eastAsia="en-US"/>
              </w:rPr>
            </w:pPr>
          </w:p>
        </w:tc>
        <w:tc>
          <w:tcPr>
            <w:tcW w:w="957" w:type="dxa"/>
          </w:tcPr>
          <w:p w14:paraId="7B99B07C"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52148F24" w14:textId="77777777" w:rsidR="00973A86" w:rsidRPr="00F02BE6" w:rsidRDefault="00973A86" w:rsidP="003E5D96">
            <w:pPr>
              <w:pStyle w:val="TF"/>
              <w:keepNext/>
              <w:spacing w:after="0"/>
              <w:rPr>
                <w:lang w:eastAsia="en-US"/>
              </w:rPr>
            </w:pPr>
          </w:p>
        </w:tc>
        <w:tc>
          <w:tcPr>
            <w:tcW w:w="957" w:type="dxa"/>
            <w:tcBorders>
              <w:left w:val="nil"/>
            </w:tcBorders>
          </w:tcPr>
          <w:p w14:paraId="79C428EC" w14:textId="77777777" w:rsidR="00973A86" w:rsidRPr="00F02BE6" w:rsidRDefault="00973A86" w:rsidP="003E5D96">
            <w:pPr>
              <w:pStyle w:val="TF"/>
              <w:keepNext/>
              <w:spacing w:after="0"/>
              <w:rPr>
                <w:lang w:eastAsia="en-US"/>
              </w:rPr>
            </w:pPr>
          </w:p>
        </w:tc>
        <w:tc>
          <w:tcPr>
            <w:tcW w:w="957" w:type="dxa"/>
          </w:tcPr>
          <w:p w14:paraId="7562E58F" w14:textId="77777777" w:rsidR="00973A86" w:rsidRPr="00F02BE6" w:rsidRDefault="00973A86" w:rsidP="003E5D96">
            <w:pPr>
              <w:pStyle w:val="TF"/>
              <w:keepNext/>
              <w:spacing w:after="0"/>
              <w:rPr>
                <w:lang w:eastAsia="en-US"/>
              </w:rPr>
            </w:pPr>
          </w:p>
        </w:tc>
      </w:tr>
      <w:tr w:rsidR="00973A86" w:rsidRPr="00F02BE6" w14:paraId="5E0E9BC8" w14:textId="77777777" w:rsidTr="003E5D96">
        <w:tblPrEx>
          <w:tblCellMar>
            <w:top w:w="0" w:type="dxa"/>
            <w:bottom w:w="0" w:type="dxa"/>
          </w:tblCellMar>
        </w:tblPrEx>
        <w:trPr>
          <w:jc w:val="center"/>
        </w:trPr>
        <w:tc>
          <w:tcPr>
            <w:tcW w:w="957" w:type="dxa"/>
          </w:tcPr>
          <w:p w14:paraId="1AF2F4AD"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5A15BFF"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A534CF5" w14:textId="77777777" w:rsidR="00973A86" w:rsidRPr="00F02BE6" w:rsidRDefault="00973A86" w:rsidP="003E5D96">
            <w:pPr>
              <w:pStyle w:val="TF"/>
              <w:keepNext/>
              <w:spacing w:after="0"/>
              <w:rPr>
                <w:lang w:eastAsia="en-US"/>
              </w:rPr>
            </w:pPr>
          </w:p>
        </w:tc>
        <w:tc>
          <w:tcPr>
            <w:tcW w:w="1914" w:type="dxa"/>
            <w:gridSpan w:val="2"/>
          </w:tcPr>
          <w:p w14:paraId="78BC2EA3"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6562909"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127127FF" w14:textId="77777777" w:rsidR="00973A86" w:rsidRPr="00F02BE6" w:rsidRDefault="00973A86" w:rsidP="003E5D96">
            <w:pPr>
              <w:pStyle w:val="TF"/>
              <w:keepNext/>
              <w:spacing w:after="0"/>
              <w:rPr>
                <w:lang w:eastAsia="en-US"/>
              </w:rPr>
            </w:pPr>
          </w:p>
        </w:tc>
        <w:tc>
          <w:tcPr>
            <w:tcW w:w="957" w:type="dxa"/>
            <w:tcBorders>
              <w:top w:val="single" w:sz="6" w:space="0" w:color="auto"/>
              <w:left w:val="single" w:sz="6" w:space="0" w:color="auto"/>
              <w:bottom w:val="single" w:sz="6" w:space="0" w:color="auto"/>
              <w:right w:val="single" w:sz="6" w:space="0" w:color="auto"/>
            </w:tcBorders>
          </w:tcPr>
          <w:p w14:paraId="1A18206E" w14:textId="77777777" w:rsidR="00973A86" w:rsidRPr="00F02BE6" w:rsidRDefault="00973A86" w:rsidP="003E5D96">
            <w:pPr>
              <w:pStyle w:val="TF"/>
              <w:keepNext/>
              <w:spacing w:after="0"/>
              <w:rPr>
                <w:lang w:eastAsia="en-US"/>
              </w:rPr>
            </w:pPr>
          </w:p>
        </w:tc>
        <w:tc>
          <w:tcPr>
            <w:tcW w:w="1914" w:type="dxa"/>
            <w:gridSpan w:val="2"/>
            <w:tcBorders>
              <w:left w:val="nil"/>
            </w:tcBorders>
          </w:tcPr>
          <w:p w14:paraId="2AA0D7AE" w14:textId="77777777" w:rsidR="00973A86" w:rsidRPr="00F02BE6" w:rsidRDefault="00973A86" w:rsidP="003E5D96">
            <w:pPr>
              <w:pStyle w:val="TAL"/>
            </w:pPr>
            <w:r w:rsidRPr="00F02BE6">
              <w:rPr>
                <w:b/>
              </w:rPr>
              <w:t xml:space="preserve">  octet 33</w:t>
            </w:r>
          </w:p>
          <w:p w14:paraId="777EFF21" w14:textId="77777777" w:rsidR="00973A86" w:rsidRPr="00F02BE6" w:rsidRDefault="00973A86" w:rsidP="003E5D96">
            <w:pPr>
              <w:pStyle w:val="TAL"/>
            </w:pPr>
          </w:p>
        </w:tc>
      </w:tr>
      <w:tr w:rsidR="00973A86" w:rsidRPr="00F02BE6" w14:paraId="5CC1F58B" w14:textId="77777777" w:rsidTr="003E5D96">
        <w:tblPrEx>
          <w:tblCellMar>
            <w:top w:w="0" w:type="dxa"/>
            <w:bottom w:w="0" w:type="dxa"/>
          </w:tblCellMar>
        </w:tblPrEx>
        <w:trPr>
          <w:jc w:val="center"/>
        </w:trPr>
        <w:tc>
          <w:tcPr>
            <w:tcW w:w="957" w:type="dxa"/>
            <w:tcBorders>
              <w:left w:val="dotted" w:sz="4" w:space="0" w:color="auto"/>
            </w:tcBorders>
          </w:tcPr>
          <w:p w14:paraId="717B3F2A" w14:textId="77777777" w:rsidR="00973A86" w:rsidRPr="00F02BE6" w:rsidRDefault="00973A86" w:rsidP="003E5D96">
            <w:pPr>
              <w:pStyle w:val="TF"/>
              <w:spacing w:after="0"/>
              <w:rPr>
                <w:lang w:eastAsia="en-US"/>
              </w:rPr>
            </w:pPr>
          </w:p>
        </w:tc>
        <w:tc>
          <w:tcPr>
            <w:tcW w:w="957" w:type="dxa"/>
          </w:tcPr>
          <w:p w14:paraId="20332399" w14:textId="77777777" w:rsidR="00973A86" w:rsidRPr="00F02BE6" w:rsidRDefault="00973A86" w:rsidP="003E5D96">
            <w:pPr>
              <w:pStyle w:val="TF"/>
              <w:spacing w:after="0"/>
              <w:rPr>
                <w:lang w:eastAsia="en-US"/>
              </w:rPr>
            </w:pPr>
          </w:p>
        </w:tc>
        <w:tc>
          <w:tcPr>
            <w:tcW w:w="957" w:type="dxa"/>
          </w:tcPr>
          <w:p w14:paraId="64E96970" w14:textId="77777777" w:rsidR="00973A86" w:rsidRPr="00F02BE6" w:rsidRDefault="00973A86" w:rsidP="003E5D96">
            <w:pPr>
              <w:pStyle w:val="TF"/>
              <w:spacing w:after="0"/>
              <w:rPr>
                <w:lang w:eastAsia="en-US"/>
              </w:rPr>
            </w:pPr>
          </w:p>
        </w:tc>
        <w:tc>
          <w:tcPr>
            <w:tcW w:w="1914" w:type="dxa"/>
            <w:gridSpan w:val="2"/>
          </w:tcPr>
          <w:p w14:paraId="697EEB1E" w14:textId="77777777" w:rsidR="00973A86" w:rsidRPr="00F02BE6" w:rsidRDefault="00973A86" w:rsidP="003E5D96">
            <w:pPr>
              <w:pStyle w:val="TF"/>
              <w:spacing w:after="0"/>
              <w:rPr>
                <w:lang w:eastAsia="en-US"/>
              </w:rPr>
            </w:pPr>
          </w:p>
        </w:tc>
        <w:tc>
          <w:tcPr>
            <w:tcW w:w="957" w:type="dxa"/>
          </w:tcPr>
          <w:p w14:paraId="450EBA49" w14:textId="77777777" w:rsidR="00973A86" w:rsidRPr="00F02BE6" w:rsidRDefault="00973A86" w:rsidP="003E5D96">
            <w:pPr>
              <w:pStyle w:val="TF"/>
              <w:spacing w:after="0"/>
              <w:rPr>
                <w:lang w:eastAsia="en-US"/>
              </w:rPr>
            </w:pPr>
          </w:p>
        </w:tc>
        <w:tc>
          <w:tcPr>
            <w:tcW w:w="957" w:type="dxa"/>
          </w:tcPr>
          <w:p w14:paraId="610D5AEF"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5866698D"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6BEC212F" w14:textId="77777777" w:rsidR="00973A86" w:rsidRPr="00F02BE6" w:rsidRDefault="00973A86" w:rsidP="003E5D96">
            <w:pPr>
              <w:pStyle w:val="TAL"/>
              <w:rPr>
                <w:b/>
              </w:rPr>
            </w:pPr>
          </w:p>
        </w:tc>
      </w:tr>
      <w:tr w:rsidR="00973A86" w:rsidRPr="00F02BE6" w14:paraId="20CABE4B"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17F5BDE0"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4981EED3"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18B3F430"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4AAB9F9E"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3517437F" w14:textId="77777777" w:rsidR="00973A86" w:rsidRPr="00F02BE6" w:rsidRDefault="00973A86" w:rsidP="003E5D96">
            <w:pPr>
              <w:pStyle w:val="TF"/>
              <w:spacing w:after="0"/>
              <w:rPr>
                <w:lang w:eastAsia="en-US"/>
              </w:rPr>
            </w:pPr>
          </w:p>
        </w:tc>
        <w:tc>
          <w:tcPr>
            <w:tcW w:w="957" w:type="dxa"/>
          </w:tcPr>
          <w:p w14:paraId="58852378" w14:textId="77777777" w:rsidR="00973A86" w:rsidRPr="00F02BE6" w:rsidRDefault="00973A86" w:rsidP="003E5D96">
            <w:pPr>
              <w:pStyle w:val="TF"/>
              <w:spacing w:after="0"/>
              <w:rPr>
                <w:lang w:eastAsia="en-US"/>
              </w:rPr>
            </w:pPr>
          </w:p>
        </w:tc>
        <w:tc>
          <w:tcPr>
            <w:tcW w:w="957" w:type="dxa"/>
            <w:tcBorders>
              <w:right w:val="dotted" w:sz="4" w:space="0" w:color="auto"/>
            </w:tcBorders>
          </w:tcPr>
          <w:p w14:paraId="06AEA59D"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514248A" w14:textId="77777777" w:rsidR="00973A86" w:rsidRPr="00F02BE6" w:rsidRDefault="00973A86" w:rsidP="003E5D96">
            <w:pPr>
              <w:pStyle w:val="TAL"/>
              <w:rPr>
                <w:b/>
              </w:rPr>
            </w:pPr>
          </w:p>
        </w:tc>
      </w:tr>
      <w:tr w:rsidR="00973A86" w:rsidRPr="00F02BE6" w14:paraId="5CB6ECAA" w14:textId="77777777" w:rsidTr="003E5D96">
        <w:tblPrEx>
          <w:tblCellMar>
            <w:top w:w="0" w:type="dxa"/>
            <w:bottom w:w="0" w:type="dxa"/>
          </w:tblCellMar>
        </w:tblPrEx>
        <w:trPr>
          <w:jc w:val="center"/>
        </w:trPr>
        <w:tc>
          <w:tcPr>
            <w:tcW w:w="957" w:type="dxa"/>
            <w:tcBorders>
              <w:top w:val="dotted" w:sz="4" w:space="0" w:color="auto"/>
            </w:tcBorders>
          </w:tcPr>
          <w:p w14:paraId="1CF2F5FA" w14:textId="77777777" w:rsidR="00973A86" w:rsidRPr="00F02BE6" w:rsidRDefault="00973A86" w:rsidP="003E5D96">
            <w:pPr>
              <w:pStyle w:val="TF"/>
              <w:spacing w:after="0"/>
              <w:rPr>
                <w:lang w:eastAsia="en-US"/>
              </w:rPr>
            </w:pPr>
          </w:p>
        </w:tc>
        <w:tc>
          <w:tcPr>
            <w:tcW w:w="957" w:type="dxa"/>
            <w:tcBorders>
              <w:top w:val="dotted" w:sz="4" w:space="0" w:color="auto"/>
            </w:tcBorders>
          </w:tcPr>
          <w:p w14:paraId="2FD32A2C" w14:textId="77777777" w:rsidR="00973A86" w:rsidRPr="00F02BE6" w:rsidRDefault="00973A86" w:rsidP="003E5D96">
            <w:pPr>
              <w:pStyle w:val="TF"/>
              <w:spacing w:after="0"/>
              <w:rPr>
                <w:lang w:eastAsia="en-US"/>
              </w:rPr>
            </w:pPr>
          </w:p>
        </w:tc>
        <w:tc>
          <w:tcPr>
            <w:tcW w:w="957" w:type="dxa"/>
            <w:tcBorders>
              <w:top w:val="dotted" w:sz="4" w:space="0" w:color="auto"/>
            </w:tcBorders>
          </w:tcPr>
          <w:p w14:paraId="5305B638" w14:textId="77777777" w:rsidR="00973A86" w:rsidRPr="00F02BE6" w:rsidRDefault="00973A86" w:rsidP="003E5D96">
            <w:pPr>
              <w:pStyle w:val="TF"/>
              <w:spacing w:after="0"/>
              <w:rPr>
                <w:lang w:eastAsia="en-US"/>
              </w:rPr>
            </w:pPr>
          </w:p>
        </w:tc>
        <w:tc>
          <w:tcPr>
            <w:tcW w:w="1914" w:type="dxa"/>
            <w:gridSpan w:val="2"/>
            <w:tcBorders>
              <w:top w:val="dotted" w:sz="4" w:space="0" w:color="auto"/>
            </w:tcBorders>
          </w:tcPr>
          <w:p w14:paraId="1D2C7330" w14:textId="77777777" w:rsidR="00973A86" w:rsidRPr="00F02BE6" w:rsidRDefault="00973A86" w:rsidP="003E5D96">
            <w:pPr>
              <w:pStyle w:val="TF"/>
              <w:spacing w:after="0"/>
              <w:rPr>
                <w:lang w:eastAsia="en-US"/>
              </w:rPr>
            </w:pPr>
          </w:p>
        </w:tc>
        <w:tc>
          <w:tcPr>
            <w:tcW w:w="957" w:type="dxa"/>
            <w:tcBorders>
              <w:top w:val="dotted" w:sz="4" w:space="0" w:color="auto"/>
              <w:right w:val="dotted" w:sz="4" w:space="0" w:color="auto"/>
            </w:tcBorders>
          </w:tcPr>
          <w:p w14:paraId="4D4BC10B" w14:textId="77777777" w:rsidR="00973A86" w:rsidRPr="00F02BE6" w:rsidRDefault="00973A86" w:rsidP="003E5D96">
            <w:pPr>
              <w:pStyle w:val="TF"/>
              <w:spacing w:after="0"/>
              <w:rPr>
                <w:lang w:eastAsia="en-US"/>
              </w:rPr>
            </w:pPr>
          </w:p>
        </w:tc>
        <w:tc>
          <w:tcPr>
            <w:tcW w:w="957" w:type="dxa"/>
            <w:tcBorders>
              <w:left w:val="dotted" w:sz="4" w:space="0" w:color="auto"/>
              <w:bottom w:val="dotted" w:sz="4" w:space="0" w:color="auto"/>
            </w:tcBorders>
          </w:tcPr>
          <w:p w14:paraId="6E399D35"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3350EEC5"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42E4C06D" w14:textId="77777777" w:rsidR="00973A86" w:rsidRPr="00F02BE6" w:rsidRDefault="00973A86" w:rsidP="003E5D96">
            <w:pPr>
              <w:pStyle w:val="TAL"/>
              <w:rPr>
                <w:b/>
              </w:rPr>
            </w:pPr>
            <w:r w:rsidRPr="00F02BE6">
              <w:rPr>
                <w:b/>
              </w:rPr>
              <w:t xml:space="preserve">  octet 36</w:t>
            </w:r>
          </w:p>
        </w:tc>
      </w:tr>
    </w:tbl>
    <w:p w14:paraId="70A21224" w14:textId="77777777" w:rsidR="00973A86" w:rsidRPr="00F02BE6" w:rsidRDefault="00973A86" w:rsidP="00973A86">
      <w:pPr>
        <w:pStyle w:val="NF"/>
      </w:pPr>
    </w:p>
    <w:p w14:paraId="149EEDDC" w14:textId="77777777" w:rsidR="00973A86" w:rsidRPr="00F02BE6" w:rsidRDefault="00973A86" w:rsidP="00973A86">
      <w:pPr>
        <w:pStyle w:val="NF"/>
      </w:pPr>
      <w:r w:rsidRPr="00F02BE6">
        <w:t>NOTE:</w:t>
      </w:r>
      <w:r w:rsidRPr="00F02BE6">
        <w:tab/>
        <w:t>The numbering convention specified in 3GPP TS 44.060 applies.</w:t>
      </w:r>
    </w:p>
    <w:p w14:paraId="3017D149" w14:textId="77777777" w:rsidR="00973A86" w:rsidRPr="00F02BE6" w:rsidRDefault="00973A86" w:rsidP="00973A86">
      <w:pPr>
        <w:pStyle w:val="NF"/>
      </w:pPr>
    </w:p>
    <w:p w14:paraId="1CC4B87C" w14:textId="77777777" w:rsidR="00973A86" w:rsidRPr="00F02BE6" w:rsidRDefault="00973A86" w:rsidP="00973A86">
      <w:pPr>
        <w:pStyle w:val="TF"/>
        <w:keepNext/>
      </w:pPr>
      <w:r w:rsidRPr="00F02BE6">
        <w:t>Figure 7.6.6: PDTCH block type 6 (MCS-2) format</w:t>
      </w:r>
    </w:p>
    <w:p w14:paraId="41E63427" w14:textId="77777777" w:rsidR="00973A86" w:rsidRPr="00F02BE6" w:rsidRDefault="00973A86" w:rsidP="00973A86">
      <w:pPr>
        <w:pStyle w:val="Heading3"/>
      </w:pPr>
      <w:bookmarkStart w:id="148" w:name="_Toc517979141"/>
      <w:r w:rsidRPr="00F02BE6">
        <w:t>7.6.7</w:t>
      </w:r>
      <w:r w:rsidRPr="00F02BE6">
        <w:tab/>
        <w:t>PDTCH block type 7 (MCS-3) format</w:t>
      </w:r>
      <w:bookmarkEnd w:id="148"/>
    </w:p>
    <w:p w14:paraId="376BA478" w14:textId="77777777" w:rsidR="00973A86" w:rsidRPr="00F02BE6" w:rsidRDefault="00973A86" w:rsidP="00973A86">
      <w:r w:rsidRPr="00F02BE6">
        <w:t>The 329 bit blocks, or in case an eTFI is included in a downlink block, 332 bit blocks or in case a PAN is included, 354 bit blocks, or in case both a PAN and an eTFI are included, 357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Change w:id="149">
          <w:tblGrid>
            <w:gridCol w:w="957"/>
            <w:gridCol w:w="957"/>
            <w:gridCol w:w="957"/>
            <w:gridCol w:w="957"/>
            <w:gridCol w:w="957"/>
            <w:gridCol w:w="957"/>
            <w:gridCol w:w="957"/>
            <w:gridCol w:w="957"/>
            <w:gridCol w:w="957"/>
            <w:gridCol w:w="957"/>
          </w:tblGrid>
        </w:tblGridChange>
      </w:tblGrid>
      <w:tr w:rsidR="00973A86" w:rsidRPr="00F02BE6" w14:paraId="1906F28D" w14:textId="77777777" w:rsidTr="003E5D96">
        <w:tblPrEx>
          <w:tblCellMar>
            <w:top w:w="0" w:type="dxa"/>
            <w:bottom w:w="0" w:type="dxa"/>
          </w:tblCellMar>
        </w:tblPrEx>
        <w:trPr>
          <w:jc w:val="center"/>
        </w:trPr>
        <w:tc>
          <w:tcPr>
            <w:tcW w:w="7656" w:type="dxa"/>
            <w:gridSpan w:val="8"/>
          </w:tcPr>
          <w:p w14:paraId="37916370"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FA0A357" w14:textId="77777777" w:rsidR="00973A86" w:rsidRPr="00F02BE6" w:rsidRDefault="00973A86" w:rsidP="003E5D96">
            <w:pPr>
              <w:pStyle w:val="TF"/>
              <w:spacing w:after="0"/>
              <w:rPr>
                <w:lang w:eastAsia="en-US"/>
              </w:rPr>
            </w:pPr>
          </w:p>
        </w:tc>
        <w:tc>
          <w:tcPr>
            <w:tcW w:w="957" w:type="dxa"/>
          </w:tcPr>
          <w:p w14:paraId="30A730C6" w14:textId="77777777" w:rsidR="00973A86" w:rsidRPr="00F02BE6" w:rsidRDefault="00973A86" w:rsidP="003E5D96">
            <w:pPr>
              <w:pStyle w:val="TF"/>
              <w:spacing w:after="0"/>
              <w:rPr>
                <w:lang w:eastAsia="en-US"/>
              </w:rPr>
            </w:pPr>
          </w:p>
        </w:tc>
      </w:tr>
      <w:tr w:rsidR="00973A86" w:rsidRPr="00F02BE6" w14:paraId="4CC83B33" w14:textId="77777777" w:rsidTr="003E5D96">
        <w:tblPrEx>
          <w:tblCellMar>
            <w:top w:w="0" w:type="dxa"/>
            <w:bottom w:w="0" w:type="dxa"/>
          </w:tblCellMar>
        </w:tblPrEx>
        <w:trPr>
          <w:jc w:val="center"/>
        </w:trPr>
        <w:tc>
          <w:tcPr>
            <w:tcW w:w="957" w:type="dxa"/>
          </w:tcPr>
          <w:p w14:paraId="3A93BDCD" w14:textId="77777777" w:rsidR="00973A86" w:rsidRPr="00F02BE6" w:rsidRDefault="00973A86" w:rsidP="003E5D96">
            <w:pPr>
              <w:pStyle w:val="TF"/>
              <w:spacing w:after="0"/>
              <w:rPr>
                <w:lang w:eastAsia="en-US"/>
              </w:rPr>
            </w:pPr>
            <w:r w:rsidRPr="00F02BE6">
              <w:rPr>
                <w:lang w:eastAsia="en-US"/>
              </w:rPr>
              <w:t>8</w:t>
            </w:r>
          </w:p>
        </w:tc>
        <w:tc>
          <w:tcPr>
            <w:tcW w:w="957" w:type="dxa"/>
          </w:tcPr>
          <w:p w14:paraId="50E52C40" w14:textId="77777777" w:rsidR="00973A86" w:rsidRPr="00F02BE6" w:rsidRDefault="00973A86" w:rsidP="003E5D96">
            <w:pPr>
              <w:pStyle w:val="TF"/>
              <w:spacing w:after="0"/>
              <w:rPr>
                <w:lang w:eastAsia="en-US"/>
              </w:rPr>
            </w:pPr>
            <w:r w:rsidRPr="00F02BE6">
              <w:rPr>
                <w:lang w:eastAsia="en-US"/>
              </w:rPr>
              <w:t>7</w:t>
            </w:r>
          </w:p>
        </w:tc>
        <w:tc>
          <w:tcPr>
            <w:tcW w:w="957" w:type="dxa"/>
          </w:tcPr>
          <w:p w14:paraId="02DF77BC" w14:textId="77777777" w:rsidR="00973A86" w:rsidRPr="00F02BE6" w:rsidRDefault="00973A86" w:rsidP="003E5D96">
            <w:pPr>
              <w:pStyle w:val="TF"/>
              <w:spacing w:after="0"/>
              <w:rPr>
                <w:lang w:eastAsia="en-US"/>
              </w:rPr>
            </w:pPr>
            <w:r w:rsidRPr="00F02BE6">
              <w:rPr>
                <w:lang w:eastAsia="en-US"/>
              </w:rPr>
              <w:t>6</w:t>
            </w:r>
          </w:p>
        </w:tc>
        <w:tc>
          <w:tcPr>
            <w:tcW w:w="957" w:type="dxa"/>
          </w:tcPr>
          <w:p w14:paraId="52010AAA" w14:textId="77777777" w:rsidR="00973A86" w:rsidRPr="00F02BE6" w:rsidRDefault="00973A86" w:rsidP="003E5D96">
            <w:pPr>
              <w:pStyle w:val="TF"/>
              <w:spacing w:after="0"/>
              <w:rPr>
                <w:lang w:eastAsia="en-US"/>
              </w:rPr>
            </w:pPr>
            <w:r w:rsidRPr="00F02BE6">
              <w:rPr>
                <w:lang w:eastAsia="en-US"/>
              </w:rPr>
              <w:t>5</w:t>
            </w:r>
          </w:p>
        </w:tc>
        <w:tc>
          <w:tcPr>
            <w:tcW w:w="957" w:type="dxa"/>
          </w:tcPr>
          <w:p w14:paraId="0D02EB6A" w14:textId="77777777" w:rsidR="00973A86" w:rsidRPr="00F02BE6" w:rsidRDefault="00973A86" w:rsidP="003E5D96">
            <w:pPr>
              <w:pStyle w:val="TF"/>
              <w:spacing w:after="0"/>
              <w:rPr>
                <w:lang w:eastAsia="en-US"/>
              </w:rPr>
            </w:pPr>
            <w:r w:rsidRPr="00F02BE6">
              <w:rPr>
                <w:lang w:eastAsia="en-US"/>
              </w:rPr>
              <w:t>4</w:t>
            </w:r>
          </w:p>
        </w:tc>
        <w:tc>
          <w:tcPr>
            <w:tcW w:w="957" w:type="dxa"/>
          </w:tcPr>
          <w:p w14:paraId="440DE8D8" w14:textId="77777777" w:rsidR="00973A86" w:rsidRPr="00F02BE6" w:rsidRDefault="00973A86" w:rsidP="003E5D96">
            <w:pPr>
              <w:pStyle w:val="TF"/>
              <w:spacing w:after="0"/>
              <w:rPr>
                <w:lang w:eastAsia="en-US"/>
              </w:rPr>
            </w:pPr>
            <w:r w:rsidRPr="00F02BE6">
              <w:rPr>
                <w:lang w:eastAsia="en-US"/>
              </w:rPr>
              <w:t>3</w:t>
            </w:r>
          </w:p>
        </w:tc>
        <w:tc>
          <w:tcPr>
            <w:tcW w:w="957" w:type="dxa"/>
          </w:tcPr>
          <w:p w14:paraId="64AA8E2B" w14:textId="77777777" w:rsidR="00973A86" w:rsidRPr="00F02BE6" w:rsidRDefault="00973A86" w:rsidP="003E5D96">
            <w:pPr>
              <w:pStyle w:val="TF"/>
              <w:spacing w:after="0"/>
              <w:rPr>
                <w:lang w:eastAsia="en-US"/>
              </w:rPr>
            </w:pPr>
            <w:r w:rsidRPr="00F02BE6">
              <w:rPr>
                <w:lang w:eastAsia="en-US"/>
              </w:rPr>
              <w:t>2</w:t>
            </w:r>
          </w:p>
        </w:tc>
        <w:tc>
          <w:tcPr>
            <w:tcW w:w="957" w:type="dxa"/>
          </w:tcPr>
          <w:p w14:paraId="7E1CF071" w14:textId="77777777" w:rsidR="00973A86" w:rsidRPr="00F02BE6" w:rsidRDefault="00973A86" w:rsidP="003E5D96">
            <w:pPr>
              <w:pStyle w:val="TF"/>
              <w:spacing w:after="0"/>
              <w:rPr>
                <w:lang w:eastAsia="en-US"/>
              </w:rPr>
            </w:pPr>
            <w:r w:rsidRPr="00F02BE6">
              <w:rPr>
                <w:lang w:eastAsia="en-US"/>
              </w:rPr>
              <w:t>1</w:t>
            </w:r>
          </w:p>
        </w:tc>
        <w:tc>
          <w:tcPr>
            <w:tcW w:w="957" w:type="dxa"/>
          </w:tcPr>
          <w:p w14:paraId="374123AD" w14:textId="77777777" w:rsidR="00973A86" w:rsidRPr="00F02BE6" w:rsidRDefault="00973A86" w:rsidP="003E5D96">
            <w:pPr>
              <w:pStyle w:val="TF"/>
              <w:spacing w:after="0"/>
              <w:rPr>
                <w:lang w:eastAsia="en-US"/>
              </w:rPr>
            </w:pPr>
          </w:p>
        </w:tc>
        <w:tc>
          <w:tcPr>
            <w:tcW w:w="957" w:type="dxa"/>
          </w:tcPr>
          <w:p w14:paraId="59026ACE" w14:textId="77777777" w:rsidR="00973A86" w:rsidRPr="00F02BE6" w:rsidRDefault="00973A86" w:rsidP="003E5D96">
            <w:pPr>
              <w:pStyle w:val="TF"/>
              <w:spacing w:after="0"/>
              <w:rPr>
                <w:lang w:eastAsia="en-US"/>
              </w:rPr>
            </w:pPr>
          </w:p>
        </w:tc>
      </w:tr>
      <w:tr w:rsidR="00973A86" w:rsidRPr="00F02BE6" w14:paraId="71EDB484"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3893EF9D" w14:textId="77777777" w:rsidR="00973A86" w:rsidRPr="00F02BE6" w:rsidRDefault="00973A86" w:rsidP="003E5D96">
            <w:pPr>
              <w:pStyle w:val="TF"/>
              <w:spacing w:after="0"/>
              <w:rPr>
                <w:lang w:eastAsia="en-US"/>
              </w:rPr>
            </w:pPr>
          </w:p>
        </w:tc>
        <w:tc>
          <w:tcPr>
            <w:tcW w:w="957" w:type="dxa"/>
            <w:tcBorders>
              <w:left w:val="nil"/>
            </w:tcBorders>
          </w:tcPr>
          <w:p w14:paraId="1E5C3CF1"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539ABA66" w14:textId="77777777" w:rsidR="00973A86" w:rsidRPr="00F02BE6" w:rsidRDefault="00973A86" w:rsidP="003E5D96">
            <w:pPr>
              <w:pStyle w:val="TF"/>
              <w:spacing w:after="0"/>
              <w:rPr>
                <w:lang w:eastAsia="en-US"/>
              </w:rPr>
            </w:pPr>
          </w:p>
        </w:tc>
      </w:tr>
      <w:tr w:rsidR="00973A86" w:rsidRPr="00F02BE6" w14:paraId="1B6F55B4"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47332783" w14:textId="77777777" w:rsidR="00973A86" w:rsidRPr="00F02BE6" w:rsidRDefault="00973A86" w:rsidP="003E5D96">
            <w:pPr>
              <w:pStyle w:val="TF"/>
              <w:spacing w:after="0"/>
              <w:rPr>
                <w:lang w:eastAsia="en-US"/>
              </w:rPr>
            </w:pPr>
            <w:r w:rsidRPr="00F02BE6">
              <w:rPr>
                <w:sz w:val="22"/>
                <w:lang w:eastAsia="en-US"/>
              </w:rPr>
              <w:t>329 or 332 or 354 or 357</w:t>
            </w:r>
          </w:p>
        </w:tc>
        <w:tc>
          <w:tcPr>
            <w:tcW w:w="957" w:type="dxa"/>
            <w:tcBorders>
              <w:left w:val="nil"/>
            </w:tcBorders>
          </w:tcPr>
          <w:p w14:paraId="107F944D" w14:textId="77777777" w:rsidR="00973A86" w:rsidRPr="00F02BE6" w:rsidRDefault="00973A86" w:rsidP="003E5D96">
            <w:pPr>
              <w:pStyle w:val="TF"/>
              <w:spacing w:after="0"/>
              <w:rPr>
                <w:lang w:eastAsia="en-US"/>
              </w:rPr>
            </w:pPr>
          </w:p>
        </w:tc>
        <w:tc>
          <w:tcPr>
            <w:tcW w:w="957" w:type="dxa"/>
            <w:tcBorders>
              <w:left w:val="nil"/>
            </w:tcBorders>
          </w:tcPr>
          <w:p w14:paraId="0968FAEF" w14:textId="77777777" w:rsidR="00973A86" w:rsidRPr="00F02BE6" w:rsidRDefault="00973A86" w:rsidP="003E5D96">
            <w:pPr>
              <w:pStyle w:val="TF"/>
              <w:spacing w:after="0"/>
              <w:rPr>
                <w:lang w:eastAsia="en-US"/>
              </w:rPr>
            </w:pPr>
          </w:p>
        </w:tc>
      </w:tr>
      <w:tr w:rsidR="00973A86" w:rsidRPr="00F02BE6" w14:paraId="071777A0"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19379AAF" w14:textId="77777777" w:rsidR="00973A86" w:rsidRPr="00F02BE6" w:rsidRDefault="00973A86" w:rsidP="003E5D96">
            <w:pPr>
              <w:pStyle w:val="TF"/>
              <w:spacing w:after="0"/>
              <w:rPr>
                <w:lang w:eastAsia="en-US"/>
              </w:rPr>
            </w:pPr>
          </w:p>
        </w:tc>
        <w:tc>
          <w:tcPr>
            <w:tcW w:w="957" w:type="dxa"/>
          </w:tcPr>
          <w:p w14:paraId="0535D936" w14:textId="77777777" w:rsidR="00973A86" w:rsidRPr="00F02BE6" w:rsidRDefault="00973A86" w:rsidP="003E5D96">
            <w:pPr>
              <w:pStyle w:val="TF"/>
              <w:spacing w:after="0"/>
              <w:rPr>
                <w:lang w:eastAsia="en-US"/>
              </w:rPr>
            </w:pPr>
          </w:p>
        </w:tc>
        <w:tc>
          <w:tcPr>
            <w:tcW w:w="957" w:type="dxa"/>
          </w:tcPr>
          <w:p w14:paraId="7DDA917A" w14:textId="77777777" w:rsidR="00973A86" w:rsidRPr="00F02BE6" w:rsidRDefault="00973A86" w:rsidP="003E5D96">
            <w:pPr>
              <w:pStyle w:val="TF"/>
              <w:spacing w:after="0"/>
              <w:rPr>
                <w:lang w:eastAsia="en-US"/>
              </w:rPr>
            </w:pPr>
          </w:p>
        </w:tc>
        <w:tc>
          <w:tcPr>
            <w:tcW w:w="1914" w:type="dxa"/>
            <w:gridSpan w:val="2"/>
          </w:tcPr>
          <w:p w14:paraId="450C039C"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78F34F1C" w14:textId="77777777" w:rsidR="00973A86" w:rsidRPr="00F02BE6" w:rsidRDefault="00973A86" w:rsidP="003E5D96">
            <w:pPr>
              <w:pStyle w:val="TF"/>
              <w:spacing w:after="0"/>
              <w:rPr>
                <w:lang w:eastAsia="en-US"/>
              </w:rPr>
            </w:pPr>
          </w:p>
        </w:tc>
        <w:tc>
          <w:tcPr>
            <w:tcW w:w="957" w:type="dxa"/>
          </w:tcPr>
          <w:p w14:paraId="292EE467"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06FD0762" w14:textId="77777777" w:rsidR="00973A86" w:rsidRPr="00F02BE6" w:rsidRDefault="00973A86" w:rsidP="003E5D96">
            <w:pPr>
              <w:pStyle w:val="TF"/>
              <w:spacing w:after="0"/>
              <w:rPr>
                <w:lang w:eastAsia="en-US"/>
              </w:rPr>
            </w:pPr>
          </w:p>
        </w:tc>
        <w:tc>
          <w:tcPr>
            <w:tcW w:w="1914" w:type="dxa"/>
            <w:gridSpan w:val="2"/>
            <w:tcBorders>
              <w:left w:val="nil"/>
            </w:tcBorders>
          </w:tcPr>
          <w:p w14:paraId="3410E46A" w14:textId="77777777" w:rsidR="00973A86" w:rsidRPr="00F02BE6" w:rsidRDefault="00973A86" w:rsidP="003E5D96">
            <w:pPr>
              <w:pStyle w:val="TF"/>
              <w:spacing w:after="0"/>
              <w:rPr>
                <w:lang w:eastAsia="en-US"/>
              </w:rPr>
            </w:pPr>
          </w:p>
        </w:tc>
      </w:tr>
      <w:tr w:rsidR="00973A86" w:rsidRPr="00F02BE6" w14:paraId="6AD86883" w14:textId="77777777" w:rsidTr="003E5D96">
        <w:tblPrEx>
          <w:tblCellMar>
            <w:top w:w="0" w:type="dxa"/>
            <w:bottom w:w="0" w:type="dxa"/>
          </w:tblCellMar>
        </w:tblPrEx>
        <w:trPr>
          <w:jc w:val="center"/>
        </w:trPr>
        <w:tc>
          <w:tcPr>
            <w:tcW w:w="957" w:type="dxa"/>
          </w:tcPr>
          <w:p w14:paraId="2A54E2AF" w14:textId="77777777" w:rsidR="00973A86" w:rsidRPr="00F02BE6" w:rsidRDefault="00973A86" w:rsidP="003E5D96">
            <w:pPr>
              <w:pStyle w:val="TAL"/>
            </w:pPr>
            <w:r w:rsidRPr="00F02BE6">
              <w:t>:</w:t>
            </w:r>
          </w:p>
        </w:tc>
        <w:tc>
          <w:tcPr>
            <w:tcW w:w="957" w:type="dxa"/>
          </w:tcPr>
          <w:p w14:paraId="158917D6" w14:textId="77777777" w:rsidR="00973A86" w:rsidRPr="00F02BE6" w:rsidRDefault="00973A86" w:rsidP="003E5D96">
            <w:pPr>
              <w:pStyle w:val="TF"/>
              <w:spacing w:after="0"/>
              <w:rPr>
                <w:lang w:eastAsia="en-US"/>
              </w:rPr>
            </w:pPr>
          </w:p>
        </w:tc>
        <w:tc>
          <w:tcPr>
            <w:tcW w:w="957" w:type="dxa"/>
          </w:tcPr>
          <w:p w14:paraId="4764326D" w14:textId="77777777" w:rsidR="00973A86" w:rsidRPr="00F02BE6" w:rsidRDefault="00973A86" w:rsidP="003E5D96">
            <w:pPr>
              <w:pStyle w:val="TF"/>
              <w:spacing w:after="0"/>
              <w:rPr>
                <w:lang w:eastAsia="en-US"/>
              </w:rPr>
            </w:pPr>
          </w:p>
        </w:tc>
        <w:tc>
          <w:tcPr>
            <w:tcW w:w="957" w:type="dxa"/>
          </w:tcPr>
          <w:p w14:paraId="69EF5696" w14:textId="77777777" w:rsidR="00973A86" w:rsidRPr="00F02BE6" w:rsidRDefault="00973A86" w:rsidP="003E5D96">
            <w:pPr>
              <w:pStyle w:val="TF"/>
              <w:spacing w:after="0"/>
              <w:rPr>
                <w:lang w:eastAsia="en-US"/>
              </w:rPr>
            </w:pPr>
          </w:p>
        </w:tc>
        <w:tc>
          <w:tcPr>
            <w:tcW w:w="957" w:type="dxa"/>
          </w:tcPr>
          <w:p w14:paraId="1DD9B447" w14:textId="77777777" w:rsidR="00973A86" w:rsidRPr="00F02BE6" w:rsidRDefault="00973A86" w:rsidP="003E5D96">
            <w:pPr>
              <w:pStyle w:val="TF"/>
              <w:spacing w:after="0"/>
              <w:rPr>
                <w:lang w:eastAsia="en-US"/>
              </w:rPr>
            </w:pPr>
          </w:p>
        </w:tc>
        <w:tc>
          <w:tcPr>
            <w:tcW w:w="957" w:type="dxa"/>
          </w:tcPr>
          <w:p w14:paraId="43E5BDF7" w14:textId="77777777" w:rsidR="00973A86" w:rsidRPr="00F02BE6" w:rsidRDefault="00973A86" w:rsidP="003E5D96">
            <w:pPr>
              <w:pStyle w:val="TF"/>
              <w:spacing w:after="0"/>
              <w:rPr>
                <w:lang w:eastAsia="en-US"/>
              </w:rPr>
            </w:pPr>
          </w:p>
        </w:tc>
        <w:tc>
          <w:tcPr>
            <w:tcW w:w="957" w:type="dxa"/>
          </w:tcPr>
          <w:p w14:paraId="5FB59315" w14:textId="77777777" w:rsidR="00973A86" w:rsidRPr="00F02BE6" w:rsidRDefault="00973A86" w:rsidP="003E5D96">
            <w:pPr>
              <w:pStyle w:val="TF"/>
              <w:spacing w:after="0"/>
              <w:rPr>
                <w:lang w:eastAsia="en-US"/>
              </w:rPr>
            </w:pPr>
          </w:p>
        </w:tc>
        <w:tc>
          <w:tcPr>
            <w:tcW w:w="957" w:type="dxa"/>
          </w:tcPr>
          <w:p w14:paraId="53D86B1D" w14:textId="77777777" w:rsidR="00973A86" w:rsidRPr="00F02BE6" w:rsidRDefault="00973A86" w:rsidP="003E5D96">
            <w:pPr>
              <w:pStyle w:val="TAR"/>
            </w:pPr>
            <w:r w:rsidRPr="00F02BE6">
              <w:t>:</w:t>
            </w:r>
          </w:p>
        </w:tc>
        <w:tc>
          <w:tcPr>
            <w:tcW w:w="957" w:type="dxa"/>
          </w:tcPr>
          <w:p w14:paraId="30921340" w14:textId="77777777" w:rsidR="00973A86" w:rsidRPr="00F02BE6" w:rsidRDefault="00973A86" w:rsidP="003E5D96">
            <w:pPr>
              <w:pStyle w:val="TF"/>
              <w:spacing w:after="0"/>
              <w:rPr>
                <w:lang w:eastAsia="en-US"/>
              </w:rPr>
            </w:pPr>
          </w:p>
        </w:tc>
        <w:tc>
          <w:tcPr>
            <w:tcW w:w="957" w:type="dxa"/>
          </w:tcPr>
          <w:p w14:paraId="6EF93E50" w14:textId="77777777" w:rsidR="00973A86" w:rsidRPr="00F02BE6" w:rsidRDefault="00973A86" w:rsidP="003E5D96">
            <w:pPr>
              <w:pStyle w:val="TF"/>
              <w:spacing w:after="0"/>
              <w:rPr>
                <w:lang w:eastAsia="en-US"/>
              </w:rPr>
            </w:pPr>
          </w:p>
        </w:tc>
      </w:tr>
      <w:tr w:rsidR="00973A86" w:rsidRPr="00F02BE6" w14:paraId="48DE7067" w14:textId="77777777" w:rsidTr="003E5D96">
        <w:tblPrEx>
          <w:tblCellMar>
            <w:top w:w="0" w:type="dxa"/>
            <w:bottom w:w="0" w:type="dxa"/>
          </w:tblCellMar>
        </w:tblPrEx>
        <w:trPr>
          <w:jc w:val="center"/>
        </w:trPr>
        <w:tc>
          <w:tcPr>
            <w:tcW w:w="957" w:type="dxa"/>
          </w:tcPr>
          <w:p w14:paraId="0B2E67B3" w14:textId="77777777" w:rsidR="00973A86" w:rsidRPr="00F02BE6" w:rsidRDefault="00973A86" w:rsidP="003E5D96">
            <w:pPr>
              <w:pStyle w:val="TAL"/>
            </w:pPr>
            <w:r w:rsidRPr="00F02BE6">
              <w:t>:</w:t>
            </w:r>
          </w:p>
        </w:tc>
        <w:tc>
          <w:tcPr>
            <w:tcW w:w="957" w:type="dxa"/>
          </w:tcPr>
          <w:p w14:paraId="0E4CE61E" w14:textId="77777777" w:rsidR="00973A86" w:rsidRPr="00F02BE6" w:rsidRDefault="00973A86" w:rsidP="003E5D96">
            <w:pPr>
              <w:pStyle w:val="TF"/>
              <w:spacing w:after="0"/>
              <w:rPr>
                <w:lang w:eastAsia="en-US"/>
              </w:rPr>
            </w:pPr>
          </w:p>
        </w:tc>
        <w:tc>
          <w:tcPr>
            <w:tcW w:w="957" w:type="dxa"/>
          </w:tcPr>
          <w:p w14:paraId="3724C732" w14:textId="77777777" w:rsidR="00973A86" w:rsidRPr="00F02BE6" w:rsidRDefault="00973A86" w:rsidP="003E5D96">
            <w:pPr>
              <w:pStyle w:val="TF"/>
              <w:spacing w:after="0"/>
              <w:rPr>
                <w:lang w:eastAsia="en-US"/>
              </w:rPr>
            </w:pPr>
          </w:p>
        </w:tc>
        <w:tc>
          <w:tcPr>
            <w:tcW w:w="957" w:type="dxa"/>
          </w:tcPr>
          <w:p w14:paraId="18FA88C8" w14:textId="77777777" w:rsidR="00973A86" w:rsidRPr="00F02BE6" w:rsidRDefault="00973A86" w:rsidP="003E5D96">
            <w:pPr>
              <w:pStyle w:val="TF"/>
              <w:spacing w:after="0"/>
              <w:rPr>
                <w:lang w:eastAsia="en-US"/>
              </w:rPr>
            </w:pPr>
          </w:p>
        </w:tc>
        <w:tc>
          <w:tcPr>
            <w:tcW w:w="957" w:type="dxa"/>
          </w:tcPr>
          <w:p w14:paraId="5E5E1C4C" w14:textId="77777777" w:rsidR="00973A86" w:rsidRPr="00F02BE6" w:rsidRDefault="00973A86" w:rsidP="003E5D96">
            <w:pPr>
              <w:pStyle w:val="TF"/>
              <w:spacing w:after="0"/>
              <w:rPr>
                <w:lang w:eastAsia="en-US"/>
              </w:rPr>
            </w:pPr>
          </w:p>
        </w:tc>
        <w:tc>
          <w:tcPr>
            <w:tcW w:w="957" w:type="dxa"/>
          </w:tcPr>
          <w:p w14:paraId="5B707FED" w14:textId="77777777" w:rsidR="00973A86" w:rsidRPr="00F02BE6" w:rsidRDefault="00973A86" w:rsidP="003E5D96">
            <w:pPr>
              <w:pStyle w:val="TF"/>
              <w:spacing w:after="0"/>
              <w:rPr>
                <w:lang w:eastAsia="en-US"/>
              </w:rPr>
            </w:pPr>
          </w:p>
        </w:tc>
        <w:tc>
          <w:tcPr>
            <w:tcW w:w="957" w:type="dxa"/>
          </w:tcPr>
          <w:p w14:paraId="05E88BA8" w14:textId="77777777" w:rsidR="00973A86" w:rsidRPr="00F02BE6" w:rsidRDefault="00973A86" w:rsidP="003E5D96">
            <w:pPr>
              <w:pStyle w:val="TF"/>
              <w:spacing w:after="0"/>
              <w:rPr>
                <w:lang w:eastAsia="en-US"/>
              </w:rPr>
            </w:pPr>
          </w:p>
        </w:tc>
        <w:tc>
          <w:tcPr>
            <w:tcW w:w="957" w:type="dxa"/>
          </w:tcPr>
          <w:p w14:paraId="4542565E" w14:textId="77777777" w:rsidR="00973A86" w:rsidRPr="00F02BE6" w:rsidRDefault="00973A86" w:rsidP="003E5D96">
            <w:pPr>
              <w:pStyle w:val="TAR"/>
            </w:pPr>
            <w:r w:rsidRPr="00F02BE6">
              <w:t>:</w:t>
            </w:r>
          </w:p>
        </w:tc>
        <w:tc>
          <w:tcPr>
            <w:tcW w:w="957" w:type="dxa"/>
          </w:tcPr>
          <w:p w14:paraId="1CF81FAE" w14:textId="77777777" w:rsidR="00973A86" w:rsidRPr="00F02BE6" w:rsidRDefault="00973A86" w:rsidP="003E5D96">
            <w:pPr>
              <w:pStyle w:val="TF"/>
              <w:spacing w:after="0"/>
              <w:rPr>
                <w:lang w:eastAsia="en-US"/>
              </w:rPr>
            </w:pPr>
          </w:p>
        </w:tc>
        <w:tc>
          <w:tcPr>
            <w:tcW w:w="957" w:type="dxa"/>
          </w:tcPr>
          <w:p w14:paraId="75E40D48" w14:textId="77777777" w:rsidR="00973A86" w:rsidRPr="00F02BE6" w:rsidRDefault="00973A86" w:rsidP="003E5D96">
            <w:pPr>
              <w:pStyle w:val="TF"/>
              <w:spacing w:after="0"/>
              <w:rPr>
                <w:lang w:eastAsia="en-US"/>
              </w:rPr>
            </w:pPr>
          </w:p>
        </w:tc>
      </w:tr>
      <w:tr w:rsidR="00973A86" w:rsidRPr="00F02BE6" w14:paraId="433021F8" w14:textId="77777777" w:rsidTr="003E5D96">
        <w:tblPrEx>
          <w:tblCellMar>
            <w:top w:w="0" w:type="dxa"/>
            <w:bottom w:w="0" w:type="dxa"/>
          </w:tblCellMar>
        </w:tblPrEx>
        <w:trPr>
          <w:cantSplit/>
          <w:jc w:val="center"/>
        </w:trPr>
        <w:tc>
          <w:tcPr>
            <w:tcW w:w="957" w:type="dxa"/>
          </w:tcPr>
          <w:p w14:paraId="188AF2F7" w14:textId="77777777" w:rsidR="00973A86" w:rsidRPr="00F02BE6" w:rsidRDefault="00973A86" w:rsidP="003E5D96">
            <w:pPr>
              <w:pStyle w:val="TAL"/>
            </w:pPr>
            <w:r w:rsidRPr="00F02BE6">
              <w:t>:</w:t>
            </w:r>
          </w:p>
        </w:tc>
        <w:tc>
          <w:tcPr>
            <w:tcW w:w="957" w:type="dxa"/>
          </w:tcPr>
          <w:p w14:paraId="2597B584" w14:textId="77777777" w:rsidR="00973A86" w:rsidRPr="00F02BE6" w:rsidRDefault="00973A86" w:rsidP="003E5D96">
            <w:pPr>
              <w:pStyle w:val="TF"/>
              <w:spacing w:after="0"/>
              <w:rPr>
                <w:lang w:eastAsia="en-US"/>
              </w:rPr>
            </w:pPr>
          </w:p>
        </w:tc>
        <w:tc>
          <w:tcPr>
            <w:tcW w:w="957" w:type="dxa"/>
          </w:tcPr>
          <w:p w14:paraId="481B3CE1" w14:textId="77777777" w:rsidR="00973A86" w:rsidRPr="00F02BE6" w:rsidRDefault="00973A86" w:rsidP="003E5D96">
            <w:pPr>
              <w:pStyle w:val="TF"/>
              <w:spacing w:after="0"/>
              <w:rPr>
                <w:lang w:eastAsia="en-US"/>
              </w:rPr>
            </w:pPr>
          </w:p>
        </w:tc>
        <w:tc>
          <w:tcPr>
            <w:tcW w:w="1914" w:type="dxa"/>
            <w:gridSpan w:val="2"/>
          </w:tcPr>
          <w:p w14:paraId="57FB58DB" w14:textId="77777777" w:rsidR="00973A86" w:rsidRPr="00F02BE6" w:rsidRDefault="00973A86" w:rsidP="003E5D96">
            <w:pPr>
              <w:pStyle w:val="TF"/>
              <w:spacing w:after="0"/>
              <w:rPr>
                <w:sz w:val="22"/>
                <w:lang w:eastAsia="en-US"/>
              </w:rPr>
            </w:pPr>
          </w:p>
        </w:tc>
        <w:tc>
          <w:tcPr>
            <w:tcW w:w="957" w:type="dxa"/>
          </w:tcPr>
          <w:p w14:paraId="608CB095" w14:textId="77777777" w:rsidR="00973A86" w:rsidRPr="00F02BE6" w:rsidRDefault="00973A86" w:rsidP="003E5D96">
            <w:pPr>
              <w:pStyle w:val="TF"/>
              <w:spacing w:after="0"/>
              <w:rPr>
                <w:lang w:eastAsia="en-US"/>
              </w:rPr>
            </w:pPr>
          </w:p>
        </w:tc>
        <w:tc>
          <w:tcPr>
            <w:tcW w:w="957" w:type="dxa"/>
          </w:tcPr>
          <w:p w14:paraId="105F3AF8" w14:textId="77777777" w:rsidR="00973A86" w:rsidRPr="00F02BE6" w:rsidRDefault="00973A86" w:rsidP="003E5D96">
            <w:pPr>
              <w:pStyle w:val="TF"/>
              <w:spacing w:after="0"/>
              <w:rPr>
                <w:lang w:eastAsia="en-US"/>
              </w:rPr>
            </w:pPr>
          </w:p>
        </w:tc>
        <w:tc>
          <w:tcPr>
            <w:tcW w:w="957" w:type="dxa"/>
          </w:tcPr>
          <w:p w14:paraId="3065F2B8" w14:textId="77777777" w:rsidR="00973A86" w:rsidRPr="00F02BE6" w:rsidRDefault="00973A86" w:rsidP="003E5D96">
            <w:pPr>
              <w:pStyle w:val="TAR"/>
            </w:pPr>
            <w:r w:rsidRPr="00F02BE6">
              <w:t>:</w:t>
            </w:r>
          </w:p>
        </w:tc>
        <w:tc>
          <w:tcPr>
            <w:tcW w:w="957" w:type="dxa"/>
          </w:tcPr>
          <w:p w14:paraId="521D4047" w14:textId="77777777" w:rsidR="00973A86" w:rsidRPr="00F02BE6" w:rsidRDefault="00973A86" w:rsidP="003E5D96">
            <w:pPr>
              <w:pStyle w:val="TF"/>
              <w:spacing w:after="0"/>
              <w:rPr>
                <w:lang w:eastAsia="en-US"/>
              </w:rPr>
            </w:pPr>
          </w:p>
        </w:tc>
        <w:tc>
          <w:tcPr>
            <w:tcW w:w="957" w:type="dxa"/>
          </w:tcPr>
          <w:p w14:paraId="4737CFEA" w14:textId="77777777" w:rsidR="00973A86" w:rsidRPr="00F02BE6" w:rsidRDefault="00973A86" w:rsidP="003E5D96">
            <w:pPr>
              <w:pStyle w:val="TF"/>
              <w:spacing w:after="0"/>
              <w:rPr>
                <w:lang w:eastAsia="en-US"/>
              </w:rPr>
            </w:pPr>
          </w:p>
        </w:tc>
      </w:tr>
      <w:tr w:rsidR="00973A86" w:rsidRPr="00F02BE6" w14:paraId="5B94A32D" w14:textId="77777777" w:rsidTr="003E5D96">
        <w:tblPrEx>
          <w:tblCellMar>
            <w:top w:w="0" w:type="dxa"/>
            <w:bottom w:w="0" w:type="dxa"/>
          </w:tblCellMar>
        </w:tblPrEx>
        <w:trPr>
          <w:cantSplit/>
          <w:jc w:val="center"/>
        </w:trPr>
        <w:tc>
          <w:tcPr>
            <w:tcW w:w="957" w:type="dxa"/>
            <w:tcBorders>
              <w:left w:val="single" w:sz="6" w:space="0" w:color="auto"/>
            </w:tcBorders>
          </w:tcPr>
          <w:p w14:paraId="2893F865" w14:textId="77777777" w:rsidR="00973A86" w:rsidRPr="00F02BE6" w:rsidRDefault="00973A86" w:rsidP="003E5D96">
            <w:pPr>
              <w:pStyle w:val="TAL"/>
            </w:pPr>
          </w:p>
        </w:tc>
        <w:tc>
          <w:tcPr>
            <w:tcW w:w="957" w:type="dxa"/>
          </w:tcPr>
          <w:p w14:paraId="4FACF13D" w14:textId="77777777" w:rsidR="00973A86" w:rsidRPr="00F02BE6" w:rsidRDefault="00973A86" w:rsidP="003E5D96">
            <w:pPr>
              <w:pStyle w:val="TF"/>
              <w:spacing w:after="0"/>
              <w:rPr>
                <w:lang w:eastAsia="en-US"/>
              </w:rPr>
            </w:pPr>
          </w:p>
        </w:tc>
        <w:tc>
          <w:tcPr>
            <w:tcW w:w="957" w:type="dxa"/>
          </w:tcPr>
          <w:p w14:paraId="38AF93FE" w14:textId="77777777" w:rsidR="00973A86" w:rsidRPr="00F02BE6" w:rsidRDefault="00973A86" w:rsidP="003E5D96">
            <w:pPr>
              <w:pStyle w:val="TF"/>
              <w:spacing w:after="0"/>
              <w:rPr>
                <w:lang w:eastAsia="en-US"/>
              </w:rPr>
            </w:pPr>
          </w:p>
        </w:tc>
        <w:tc>
          <w:tcPr>
            <w:tcW w:w="1914" w:type="dxa"/>
            <w:gridSpan w:val="2"/>
          </w:tcPr>
          <w:p w14:paraId="42CD4127" w14:textId="77777777" w:rsidR="00973A86" w:rsidRPr="00F02BE6" w:rsidRDefault="00973A86" w:rsidP="003E5D96">
            <w:pPr>
              <w:pStyle w:val="TF"/>
              <w:spacing w:after="0"/>
              <w:rPr>
                <w:sz w:val="22"/>
                <w:lang w:eastAsia="en-US"/>
              </w:rPr>
            </w:pPr>
            <w:r w:rsidRPr="00F02BE6">
              <w:rPr>
                <w:sz w:val="22"/>
                <w:lang w:eastAsia="en-US"/>
              </w:rPr>
              <w:t>RLC/MAC</w:t>
            </w:r>
          </w:p>
        </w:tc>
        <w:tc>
          <w:tcPr>
            <w:tcW w:w="957" w:type="dxa"/>
          </w:tcPr>
          <w:p w14:paraId="574952C1" w14:textId="77777777" w:rsidR="00973A86" w:rsidRPr="00F02BE6" w:rsidRDefault="00973A86" w:rsidP="003E5D96">
            <w:pPr>
              <w:pStyle w:val="TF"/>
              <w:spacing w:after="0"/>
              <w:rPr>
                <w:lang w:eastAsia="en-US"/>
              </w:rPr>
            </w:pPr>
          </w:p>
        </w:tc>
        <w:tc>
          <w:tcPr>
            <w:tcW w:w="957" w:type="dxa"/>
          </w:tcPr>
          <w:p w14:paraId="32F88AEF" w14:textId="77777777" w:rsidR="00973A86" w:rsidRPr="00F02BE6" w:rsidRDefault="00973A86" w:rsidP="003E5D96">
            <w:pPr>
              <w:pStyle w:val="TF"/>
              <w:spacing w:after="0"/>
              <w:rPr>
                <w:lang w:eastAsia="en-US"/>
              </w:rPr>
            </w:pPr>
          </w:p>
        </w:tc>
        <w:tc>
          <w:tcPr>
            <w:tcW w:w="957" w:type="dxa"/>
            <w:tcBorders>
              <w:right w:val="single" w:sz="6" w:space="0" w:color="auto"/>
            </w:tcBorders>
          </w:tcPr>
          <w:p w14:paraId="03F6BDFB" w14:textId="77777777" w:rsidR="00973A86" w:rsidRPr="00F02BE6" w:rsidRDefault="00973A86" w:rsidP="003E5D96">
            <w:pPr>
              <w:pStyle w:val="TAR"/>
            </w:pPr>
          </w:p>
        </w:tc>
        <w:tc>
          <w:tcPr>
            <w:tcW w:w="957" w:type="dxa"/>
            <w:tcBorders>
              <w:left w:val="nil"/>
            </w:tcBorders>
          </w:tcPr>
          <w:p w14:paraId="2BE300C7" w14:textId="77777777" w:rsidR="00973A86" w:rsidRPr="00F02BE6" w:rsidRDefault="00973A86" w:rsidP="003E5D96">
            <w:pPr>
              <w:pStyle w:val="TF"/>
              <w:spacing w:after="0"/>
              <w:rPr>
                <w:lang w:eastAsia="en-US"/>
              </w:rPr>
            </w:pPr>
          </w:p>
        </w:tc>
        <w:tc>
          <w:tcPr>
            <w:tcW w:w="957" w:type="dxa"/>
          </w:tcPr>
          <w:p w14:paraId="3EA1ADC8" w14:textId="77777777" w:rsidR="00973A86" w:rsidRPr="00F02BE6" w:rsidRDefault="00973A86" w:rsidP="003E5D96">
            <w:pPr>
              <w:pStyle w:val="TF"/>
              <w:spacing w:after="0"/>
              <w:rPr>
                <w:lang w:eastAsia="en-US"/>
              </w:rPr>
            </w:pPr>
          </w:p>
        </w:tc>
      </w:tr>
      <w:tr w:rsidR="00973A86" w:rsidRPr="00F02BE6" w14:paraId="454BC876"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7044E729" w14:textId="77777777" w:rsidR="00973A86" w:rsidRPr="00F02BE6" w:rsidRDefault="00973A86" w:rsidP="003E5D96">
            <w:pPr>
              <w:pStyle w:val="TAL"/>
            </w:pPr>
          </w:p>
        </w:tc>
        <w:tc>
          <w:tcPr>
            <w:tcW w:w="957" w:type="dxa"/>
            <w:tcBorders>
              <w:top w:val="single" w:sz="6" w:space="0" w:color="auto"/>
            </w:tcBorders>
          </w:tcPr>
          <w:p w14:paraId="1E650CBA" w14:textId="77777777" w:rsidR="00973A86" w:rsidRPr="00F02BE6" w:rsidRDefault="00973A86" w:rsidP="003E5D96">
            <w:pPr>
              <w:pStyle w:val="TF"/>
              <w:spacing w:after="0"/>
              <w:rPr>
                <w:lang w:eastAsia="en-US"/>
              </w:rPr>
            </w:pPr>
          </w:p>
        </w:tc>
        <w:tc>
          <w:tcPr>
            <w:tcW w:w="957" w:type="dxa"/>
            <w:tcBorders>
              <w:top w:val="single" w:sz="6" w:space="0" w:color="auto"/>
            </w:tcBorders>
          </w:tcPr>
          <w:p w14:paraId="25A606BA" w14:textId="77777777" w:rsidR="00973A86" w:rsidRPr="00F02BE6" w:rsidRDefault="00973A86" w:rsidP="003E5D96">
            <w:pPr>
              <w:pStyle w:val="TF"/>
              <w:spacing w:after="0"/>
              <w:rPr>
                <w:lang w:eastAsia="en-US"/>
              </w:rPr>
            </w:pPr>
          </w:p>
        </w:tc>
        <w:tc>
          <w:tcPr>
            <w:tcW w:w="1914" w:type="dxa"/>
            <w:gridSpan w:val="2"/>
          </w:tcPr>
          <w:p w14:paraId="6D5CC829" w14:textId="77777777" w:rsidR="00973A86" w:rsidRPr="00F02BE6" w:rsidRDefault="00973A86" w:rsidP="003E5D96">
            <w:pPr>
              <w:pStyle w:val="TF"/>
              <w:spacing w:after="0"/>
              <w:rPr>
                <w:sz w:val="22"/>
                <w:lang w:eastAsia="en-US"/>
              </w:rPr>
            </w:pPr>
            <w:r w:rsidRPr="00F02BE6">
              <w:rPr>
                <w:sz w:val="22"/>
                <w:lang w:eastAsia="en-US"/>
              </w:rPr>
              <w:t>Block</w:t>
            </w:r>
          </w:p>
        </w:tc>
        <w:tc>
          <w:tcPr>
            <w:tcW w:w="957" w:type="dxa"/>
            <w:tcBorders>
              <w:top w:val="single" w:sz="6" w:space="0" w:color="auto"/>
            </w:tcBorders>
          </w:tcPr>
          <w:p w14:paraId="1B77CEBF" w14:textId="77777777" w:rsidR="00973A86" w:rsidRPr="00F02BE6" w:rsidRDefault="00973A86" w:rsidP="003E5D96">
            <w:pPr>
              <w:pStyle w:val="TF"/>
              <w:spacing w:after="0"/>
              <w:rPr>
                <w:lang w:eastAsia="en-US"/>
              </w:rPr>
            </w:pPr>
          </w:p>
        </w:tc>
        <w:tc>
          <w:tcPr>
            <w:tcW w:w="957" w:type="dxa"/>
            <w:tcBorders>
              <w:top w:val="single" w:sz="6" w:space="0" w:color="auto"/>
            </w:tcBorders>
          </w:tcPr>
          <w:p w14:paraId="5E4346FB"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560703F8" w14:textId="77777777" w:rsidR="00973A86" w:rsidRPr="00F02BE6" w:rsidRDefault="00973A86" w:rsidP="003E5D96">
            <w:pPr>
              <w:pStyle w:val="TAR"/>
            </w:pPr>
          </w:p>
        </w:tc>
        <w:tc>
          <w:tcPr>
            <w:tcW w:w="957" w:type="dxa"/>
            <w:tcBorders>
              <w:left w:val="nil"/>
            </w:tcBorders>
          </w:tcPr>
          <w:p w14:paraId="66301370" w14:textId="77777777" w:rsidR="00973A86" w:rsidRPr="00F02BE6" w:rsidRDefault="00973A86" w:rsidP="003E5D96">
            <w:pPr>
              <w:pStyle w:val="TF"/>
              <w:spacing w:after="0"/>
              <w:rPr>
                <w:lang w:eastAsia="en-US"/>
              </w:rPr>
            </w:pPr>
          </w:p>
        </w:tc>
        <w:tc>
          <w:tcPr>
            <w:tcW w:w="957" w:type="dxa"/>
          </w:tcPr>
          <w:p w14:paraId="5D66A16D" w14:textId="77777777" w:rsidR="00973A86" w:rsidRPr="00F02BE6" w:rsidRDefault="00973A86" w:rsidP="003E5D96">
            <w:pPr>
              <w:pStyle w:val="TF"/>
              <w:spacing w:after="0"/>
              <w:rPr>
                <w:lang w:eastAsia="en-US"/>
              </w:rPr>
            </w:pPr>
          </w:p>
        </w:tc>
      </w:tr>
      <w:tr w:rsidR="00973A86" w:rsidRPr="00F02BE6" w14:paraId="6D88FE6D"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075625FF" w14:textId="77777777" w:rsidR="00973A86" w:rsidRPr="00F02BE6" w:rsidRDefault="00973A86" w:rsidP="003E5D96">
            <w:pPr>
              <w:pStyle w:val="TF"/>
              <w:spacing w:after="0"/>
              <w:rPr>
                <w:lang w:eastAsia="en-US"/>
              </w:rPr>
            </w:pPr>
          </w:p>
        </w:tc>
        <w:tc>
          <w:tcPr>
            <w:tcW w:w="957" w:type="dxa"/>
          </w:tcPr>
          <w:p w14:paraId="0EFC53EC" w14:textId="77777777" w:rsidR="00973A86" w:rsidRPr="00F02BE6" w:rsidRDefault="00973A86" w:rsidP="003E5D96">
            <w:pPr>
              <w:pStyle w:val="TF"/>
              <w:spacing w:after="0"/>
              <w:rPr>
                <w:lang w:eastAsia="en-US"/>
              </w:rPr>
            </w:pPr>
          </w:p>
        </w:tc>
        <w:tc>
          <w:tcPr>
            <w:tcW w:w="957" w:type="dxa"/>
          </w:tcPr>
          <w:p w14:paraId="012C45A0"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1A77CA24" w14:textId="77777777" w:rsidR="00973A86" w:rsidRPr="00F02BE6" w:rsidRDefault="00973A86" w:rsidP="003E5D96">
            <w:pPr>
              <w:pStyle w:val="TF"/>
              <w:spacing w:after="0"/>
              <w:rPr>
                <w:lang w:eastAsia="en-US"/>
              </w:rPr>
            </w:pPr>
          </w:p>
        </w:tc>
        <w:tc>
          <w:tcPr>
            <w:tcW w:w="957" w:type="dxa"/>
          </w:tcPr>
          <w:p w14:paraId="009297B5" w14:textId="77777777" w:rsidR="00973A86" w:rsidRPr="00F02BE6" w:rsidRDefault="00973A86" w:rsidP="003E5D96">
            <w:pPr>
              <w:pStyle w:val="TF"/>
              <w:spacing w:after="0"/>
              <w:rPr>
                <w:lang w:eastAsia="en-US"/>
              </w:rPr>
            </w:pPr>
          </w:p>
        </w:tc>
        <w:tc>
          <w:tcPr>
            <w:tcW w:w="957" w:type="dxa"/>
          </w:tcPr>
          <w:p w14:paraId="12D2A474" w14:textId="77777777" w:rsidR="00973A86" w:rsidRPr="00F02BE6" w:rsidRDefault="00973A86" w:rsidP="003E5D96">
            <w:pPr>
              <w:pStyle w:val="TF"/>
              <w:spacing w:after="0"/>
              <w:rPr>
                <w:lang w:eastAsia="en-US"/>
              </w:rPr>
            </w:pPr>
          </w:p>
        </w:tc>
        <w:tc>
          <w:tcPr>
            <w:tcW w:w="957" w:type="dxa"/>
            <w:tcBorders>
              <w:right w:val="single" w:sz="6" w:space="0" w:color="auto"/>
            </w:tcBorders>
          </w:tcPr>
          <w:p w14:paraId="35FBBFFC" w14:textId="77777777" w:rsidR="00973A86" w:rsidRPr="00F02BE6" w:rsidRDefault="00973A86" w:rsidP="003E5D96">
            <w:pPr>
              <w:pStyle w:val="TF"/>
              <w:spacing w:after="0"/>
              <w:rPr>
                <w:lang w:eastAsia="en-US"/>
              </w:rPr>
            </w:pPr>
          </w:p>
        </w:tc>
        <w:tc>
          <w:tcPr>
            <w:tcW w:w="957" w:type="dxa"/>
            <w:tcBorders>
              <w:left w:val="nil"/>
            </w:tcBorders>
          </w:tcPr>
          <w:p w14:paraId="1600F8F9" w14:textId="77777777" w:rsidR="00973A86" w:rsidRPr="00F02BE6" w:rsidRDefault="00973A86" w:rsidP="003E5D96">
            <w:pPr>
              <w:pStyle w:val="TF"/>
              <w:spacing w:after="0"/>
              <w:rPr>
                <w:lang w:eastAsia="en-US"/>
              </w:rPr>
            </w:pPr>
          </w:p>
        </w:tc>
        <w:tc>
          <w:tcPr>
            <w:tcW w:w="957" w:type="dxa"/>
          </w:tcPr>
          <w:p w14:paraId="3E5C1471" w14:textId="77777777" w:rsidR="00973A86" w:rsidRPr="00F02BE6" w:rsidRDefault="00973A86" w:rsidP="003E5D96">
            <w:pPr>
              <w:pStyle w:val="TF"/>
              <w:spacing w:after="0"/>
              <w:rPr>
                <w:lang w:eastAsia="en-US"/>
              </w:rPr>
            </w:pPr>
          </w:p>
        </w:tc>
      </w:tr>
      <w:tr w:rsidR="00973A86" w:rsidRPr="00F02BE6" w14:paraId="12691C2C" w14:textId="77777777" w:rsidTr="003E5D96">
        <w:tblPrEx>
          <w:tblCellMar>
            <w:top w:w="0" w:type="dxa"/>
            <w:bottom w:w="0" w:type="dxa"/>
          </w:tblCellMar>
        </w:tblPrEx>
        <w:trPr>
          <w:jc w:val="center"/>
        </w:trPr>
        <w:tc>
          <w:tcPr>
            <w:tcW w:w="957" w:type="dxa"/>
          </w:tcPr>
          <w:p w14:paraId="3B959176" w14:textId="77777777" w:rsidR="00973A86" w:rsidRPr="00F02BE6" w:rsidRDefault="00973A86" w:rsidP="003E5D96">
            <w:pPr>
              <w:pStyle w:val="TF"/>
              <w:spacing w:after="0"/>
              <w:rPr>
                <w:lang w:eastAsia="en-US"/>
              </w:rPr>
            </w:pPr>
          </w:p>
        </w:tc>
        <w:tc>
          <w:tcPr>
            <w:tcW w:w="957" w:type="dxa"/>
            <w:tcBorders>
              <w:top w:val="single" w:sz="6" w:space="0" w:color="auto"/>
            </w:tcBorders>
          </w:tcPr>
          <w:p w14:paraId="73FA2B10" w14:textId="77777777" w:rsidR="00973A86" w:rsidRPr="00F02BE6" w:rsidRDefault="00973A86" w:rsidP="003E5D96">
            <w:pPr>
              <w:pStyle w:val="TF"/>
              <w:spacing w:after="0"/>
              <w:rPr>
                <w:lang w:eastAsia="en-US"/>
              </w:rPr>
            </w:pPr>
          </w:p>
        </w:tc>
        <w:tc>
          <w:tcPr>
            <w:tcW w:w="957" w:type="dxa"/>
            <w:tcBorders>
              <w:top w:val="single" w:sz="6" w:space="0" w:color="auto"/>
            </w:tcBorders>
          </w:tcPr>
          <w:p w14:paraId="5F5304CA" w14:textId="77777777" w:rsidR="00973A86" w:rsidRPr="00F02BE6" w:rsidRDefault="00973A86" w:rsidP="003E5D96">
            <w:pPr>
              <w:pStyle w:val="TF"/>
              <w:spacing w:after="0"/>
              <w:rPr>
                <w:lang w:eastAsia="en-US"/>
              </w:rPr>
            </w:pPr>
          </w:p>
        </w:tc>
        <w:tc>
          <w:tcPr>
            <w:tcW w:w="1914" w:type="dxa"/>
            <w:gridSpan w:val="2"/>
          </w:tcPr>
          <w:p w14:paraId="0EEB9C84" w14:textId="77777777" w:rsidR="00973A86" w:rsidRPr="00F02BE6" w:rsidRDefault="00973A86" w:rsidP="003E5D96">
            <w:pPr>
              <w:pStyle w:val="TF"/>
              <w:spacing w:after="0"/>
              <w:rPr>
                <w:lang w:eastAsia="en-US"/>
              </w:rPr>
            </w:pPr>
          </w:p>
        </w:tc>
        <w:tc>
          <w:tcPr>
            <w:tcW w:w="957" w:type="dxa"/>
            <w:tcBorders>
              <w:top w:val="single" w:sz="6" w:space="0" w:color="auto"/>
            </w:tcBorders>
          </w:tcPr>
          <w:p w14:paraId="7FE03357" w14:textId="77777777" w:rsidR="00973A86" w:rsidRPr="00F02BE6" w:rsidRDefault="00973A86" w:rsidP="003E5D96">
            <w:pPr>
              <w:pStyle w:val="TF"/>
              <w:spacing w:after="0"/>
              <w:rPr>
                <w:lang w:eastAsia="en-US"/>
              </w:rPr>
            </w:pPr>
          </w:p>
        </w:tc>
        <w:tc>
          <w:tcPr>
            <w:tcW w:w="957" w:type="dxa"/>
            <w:tcBorders>
              <w:top w:val="single" w:sz="6" w:space="0" w:color="auto"/>
            </w:tcBorders>
          </w:tcPr>
          <w:p w14:paraId="571E8412"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right w:val="single" w:sz="6" w:space="0" w:color="auto"/>
            </w:tcBorders>
          </w:tcPr>
          <w:p w14:paraId="48BD7CEE" w14:textId="77777777" w:rsidR="00973A86" w:rsidRPr="00F02BE6" w:rsidRDefault="00973A86" w:rsidP="003E5D96">
            <w:pPr>
              <w:pStyle w:val="TF"/>
              <w:spacing w:after="0"/>
              <w:rPr>
                <w:lang w:eastAsia="en-US"/>
              </w:rPr>
            </w:pPr>
          </w:p>
        </w:tc>
        <w:tc>
          <w:tcPr>
            <w:tcW w:w="1914" w:type="dxa"/>
            <w:gridSpan w:val="2"/>
            <w:tcBorders>
              <w:left w:val="nil"/>
            </w:tcBorders>
          </w:tcPr>
          <w:p w14:paraId="286EA0DC" w14:textId="77777777" w:rsidR="00973A86" w:rsidRPr="00F02BE6" w:rsidRDefault="00973A86" w:rsidP="003E5D96">
            <w:pPr>
              <w:pStyle w:val="TAL"/>
            </w:pPr>
            <w:r w:rsidRPr="00F02BE6">
              <w:rPr>
                <w:b/>
              </w:rPr>
              <w:t xml:space="preserve">  octet 42</w:t>
            </w:r>
          </w:p>
          <w:p w14:paraId="371DEF10" w14:textId="77777777" w:rsidR="00973A86" w:rsidRPr="00F02BE6" w:rsidRDefault="00973A86" w:rsidP="003E5D96">
            <w:pPr>
              <w:pStyle w:val="TAL"/>
            </w:pPr>
          </w:p>
        </w:tc>
      </w:tr>
      <w:tr w:rsidR="00973A86" w:rsidRPr="00F02BE6" w14:paraId="51F70898" w14:textId="77777777" w:rsidTr="003E5D96">
        <w:tblPrEx>
          <w:tblCellMar>
            <w:top w:w="0" w:type="dxa"/>
            <w:bottom w:w="0" w:type="dxa"/>
          </w:tblCellMar>
        </w:tblPrEx>
        <w:trPr>
          <w:jc w:val="center"/>
        </w:trPr>
        <w:tc>
          <w:tcPr>
            <w:tcW w:w="957" w:type="dxa"/>
            <w:tcBorders>
              <w:left w:val="dotted" w:sz="4" w:space="0" w:color="auto"/>
            </w:tcBorders>
          </w:tcPr>
          <w:p w14:paraId="656A71EA" w14:textId="77777777" w:rsidR="00973A86" w:rsidRPr="00F02BE6" w:rsidRDefault="00973A86" w:rsidP="003E5D96">
            <w:pPr>
              <w:pStyle w:val="TF"/>
              <w:spacing w:after="0"/>
              <w:rPr>
                <w:lang w:eastAsia="en-US"/>
              </w:rPr>
            </w:pPr>
          </w:p>
        </w:tc>
        <w:tc>
          <w:tcPr>
            <w:tcW w:w="957" w:type="dxa"/>
          </w:tcPr>
          <w:p w14:paraId="3FA1051C" w14:textId="77777777" w:rsidR="00973A86" w:rsidRPr="00F02BE6" w:rsidRDefault="00973A86" w:rsidP="003E5D96">
            <w:pPr>
              <w:pStyle w:val="TF"/>
              <w:spacing w:after="0"/>
              <w:rPr>
                <w:lang w:eastAsia="en-US"/>
              </w:rPr>
            </w:pPr>
          </w:p>
        </w:tc>
        <w:tc>
          <w:tcPr>
            <w:tcW w:w="957" w:type="dxa"/>
          </w:tcPr>
          <w:p w14:paraId="1F4DDA9E" w14:textId="77777777" w:rsidR="00973A86" w:rsidRPr="00F02BE6" w:rsidRDefault="00973A86" w:rsidP="003E5D96">
            <w:pPr>
              <w:pStyle w:val="TF"/>
              <w:spacing w:after="0"/>
              <w:rPr>
                <w:lang w:eastAsia="en-US"/>
              </w:rPr>
            </w:pPr>
          </w:p>
        </w:tc>
        <w:tc>
          <w:tcPr>
            <w:tcW w:w="1914" w:type="dxa"/>
            <w:gridSpan w:val="2"/>
          </w:tcPr>
          <w:p w14:paraId="08C891E7" w14:textId="77777777" w:rsidR="00973A86" w:rsidRPr="00F02BE6" w:rsidRDefault="00973A86" w:rsidP="003E5D96">
            <w:pPr>
              <w:pStyle w:val="TF"/>
              <w:spacing w:after="0"/>
              <w:rPr>
                <w:lang w:eastAsia="en-US"/>
              </w:rPr>
            </w:pPr>
          </w:p>
        </w:tc>
        <w:tc>
          <w:tcPr>
            <w:tcW w:w="957" w:type="dxa"/>
          </w:tcPr>
          <w:p w14:paraId="11920EBB" w14:textId="77777777" w:rsidR="00973A86" w:rsidRPr="00F02BE6" w:rsidRDefault="00973A86" w:rsidP="003E5D96">
            <w:pPr>
              <w:pStyle w:val="TF"/>
              <w:spacing w:after="0"/>
              <w:rPr>
                <w:lang w:eastAsia="en-US"/>
              </w:rPr>
            </w:pPr>
          </w:p>
        </w:tc>
        <w:tc>
          <w:tcPr>
            <w:tcW w:w="957" w:type="dxa"/>
          </w:tcPr>
          <w:p w14:paraId="2B4BDE2C"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18970758"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50167C6" w14:textId="77777777" w:rsidR="00973A86" w:rsidRPr="00F02BE6" w:rsidRDefault="00973A86" w:rsidP="003E5D96">
            <w:pPr>
              <w:pStyle w:val="TAL"/>
              <w:rPr>
                <w:b/>
              </w:rPr>
            </w:pPr>
          </w:p>
        </w:tc>
      </w:tr>
      <w:tr w:rsidR="00973A86" w:rsidRPr="00F02BE6" w14:paraId="07A904D5"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0D119E31"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77EE71A6"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118AE1D2"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1805FA27"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385A5ADF" w14:textId="77777777" w:rsidR="00973A86" w:rsidRPr="00F02BE6" w:rsidRDefault="00973A86" w:rsidP="003E5D96">
            <w:pPr>
              <w:pStyle w:val="TF"/>
              <w:spacing w:after="0"/>
              <w:rPr>
                <w:lang w:eastAsia="en-US"/>
              </w:rPr>
            </w:pPr>
          </w:p>
        </w:tc>
        <w:tc>
          <w:tcPr>
            <w:tcW w:w="957" w:type="dxa"/>
          </w:tcPr>
          <w:p w14:paraId="7D5CF965" w14:textId="77777777" w:rsidR="00973A86" w:rsidRPr="00F02BE6" w:rsidRDefault="00973A86" w:rsidP="003E5D96">
            <w:pPr>
              <w:pStyle w:val="TF"/>
              <w:spacing w:after="0"/>
              <w:rPr>
                <w:lang w:eastAsia="en-US"/>
              </w:rPr>
            </w:pPr>
          </w:p>
        </w:tc>
        <w:tc>
          <w:tcPr>
            <w:tcW w:w="957" w:type="dxa"/>
            <w:tcBorders>
              <w:right w:val="dotted" w:sz="4" w:space="0" w:color="auto"/>
            </w:tcBorders>
          </w:tcPr>
          <w:p w14:paraId="72D89678"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A116051" w14:textId="77777777" w:rsidR="00973A86" w:rsidRPr="00F02BE6" w:rsidRDefault="00973A86" w:rsidP="003E5D96">
            <w:pPr>
              <w:pStyle w:val="TAL"/>
              <w:rPr>
                <w:b/>
              </w:rPr>
            </w:pPr>
          </w:p>
        </w:tc>
      </w:tr>
      <w:tr w:rsidR="00973A86" w:rsidRPr="00F02BE6" w14:paraId="4BBDBFF3" w14:textId="77777777" w:rsidTr="003E5D96">
        <w:tblPrEx>
          <w:tblCellMar>
            <w:top w:w="0" w:type="dxa"/>
            <w:bottom w:w="0" w:type="dxa"/>
          </w:tblCellMar>
        </w:tblPrEx>
        <w:trPr>
          <w:jc w:val="center"/>
        </w:trPr>
        <w:tc>
          <w:tcPr>
            <w:tcW w:w="957" w:type="dxa"/>
            <w:tcBorders>
              <w:top w:val="dotted" w:sz="4" w:space="0" w:color="auto"/>
            </w:tcBorders>
          </w:tcPr>
          <w:p w14:paraId="7A2B072A" w14:textId="77777777" w:rsidR="00973A86" w:rsidRPr="00F02BE6" w:rsidRDefault="00973A86" w:rsidP="003E5D96">
            <w:pPr>
              <w:pStyle w:val="TF"/>
              <w:spacing w:after="0"/>
              <w:rPr>
                <w:lang w:eastAsia="en-US"/>
              </w:rPr>
            </w:pPr>
          </w:p>
        </w:tc>
        <w:tc>
          <w:tcPr>
            <w:tcW w:w="957" w:type="dxa"/>
            <w:tcBorders>
              <w:top w:val="dotted" w:sz="4" w:space="0" w:color="auto"/>
            </w:tcBorders>
          </w:tcPr>
          <w:p w14:paraId="5FBEC167" w14:textId="77777777" w:rsidR="00973A86" w:rsidRPr="00F02BE6" w:rsidRDefault="00973A86" w:rsidP="003E5D96">
            <w:pPr>
              <w:pStyle w:val="TF"/>
              <w:spacing w:after="0"/>
              <w:rPr>
                <w:lang w:eastAsia="en-US"/>
              </w:rPr>
            </w:pPr>
          </w:p>
        </w:tc>
        <w:tc>
          <w:tcPr>
            <w:tcW w:w="957" w:type="dxa"/>
            <w:tcBorders>
              <w:top w:val="dotted" w:sz="4" w:space="0" w:color="auto"/>
            </w:tcBorders>
          </w:tcPr>
          <w:p w14:paraId="340E8308" w14:textId="77777777" w:rsidR="00973A86" w:rsidRPr="00F02BE6" w:rsidRDefault="00973A86" w:rsidP="003E5D96">
            <w:pPr>
              <w:pStyle w:val="TF"/>
              <w:spacing w:after="0"/>
              <w:rPr>
                <w:lang w:eastAsia="en-US"/>
              </w:rPr>
            </w:pPr>
          </w:p>
        </w:tc>
        <w:tc>
          <w:tcPr>
            <w:tcW w:w="1914" w:type="dxa"/>
            <w:gridSpan w:val="2"/>
            <w:tcBorders>
              <w:top w:val="dotted" w:sz="4" w:space="0" w:color="auto"/>
            </w:tcBorders>
          </w:tcPr>
          <w:p w14:paraId="2BC591FD" w14:textId="77777777" w:rsidR="00973A86" w:rsidRPr="00F02BE6" w:rsidRDefault="00973A86" w:rsidP="003E5D96">
            <w:pPr>
              <w:pStyle w:val="TF"/>
              <w:spacing w:after="0"/>
              <w:rPr>
                <w:lang w:eastAsia="en-US"/>
              </w:rPr>
            </w:pPr>
          </w:p>
        </w:tc>
        <w:tc>
          <w:tcPr>
            <w:tcW w:w="957" w:type="dxa"/>
            <w:tcBorders>
              <w:top w:val="dotted" w:sz="4" w:space="0" w:color="auto"/>
              <w:right w:val="dotted" w:sz="4" w:space="0" w:color="auto"/>
            </w:tcBorders>
          </w:tcPr>
          <w:p w14:paraId="557E66B5" w14:textId="77777777" w:rsidR="00973A86" w:rsidRPr="00F02BE6" w:rsidRDefault="00973A86" w:rsidP="003E5D96">
            <w:pPr>
              <w:pStyle w:val="TF"/>
              <w:spacing w:after="0"/>
              <w:rPr>
                <w:lang w:eastAsia="en-US"/>
              </w:rPr>
            </w:pPr>
          </w:p>
        </w:tc>
        <w:tc>
          <w:tcPr>
            <w:tcW w:w="957" w:type="dxa"/>
            <w:tcBorders>
              <w:left w:val="dotted" w:sz="4" w:space="0" w:color="auto"/>
              <w:bottom w:val="dotted" w:sz="4" w:space="0" w:color="auto"/>
            </w:tcBorders>
          </w:tcPr>
          <w:p w14:paraId="6D3718C0"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75BD6646"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E097440" w14:textId="77777777" w:rsidR="00973A86" w:rsidRPr="00F02BE6" w:rsidRDefault="00973A86" w:rsidP="003E5D96">
            <w:pPr>
              <w:pStyle w:val="TAL"/>
              <w:rPr>
                <w:b/>
              </w:rPr>
            </w:pPr>
            <w:r w:rsidRPr="00F02BE6">
              <w:rPr>
                <w:b/>
              </w:rPr>
              <w:t xml:space="preserve">  octet 45</w:t>
            </w:r>
          </w:p>
        </w:tc>
      </w:tr>
    </w:tbl>
    <w:p w14:paraId="49799B21" w14:textId="77777777" w:rsidR="00973A86" w:rsidRPr="00F02BE6" w:rsidRDefault="00973A86" w:rsidP="00973A86">
      <w:pPr>
        <w:pStyle w:val="NF"/>
      </w:pPr>
    </w:p>
    <w:p w14:paraId="59411043" w14:textId="77777777" w:rsidR="00973A86" w:rsidRPr="00F02BE6" w:rsidRDefault="00973A86" w:rsidP="00973A86">
      <w:pPr>
        <w:pStyle w:val="NF"/>
      </w:pPr>
      <w:r w:rsidRPr="00F02BE6">
        <w:t>NOTE:</w:t>
      </w:r>
      <w:r w:rsidRPr="00F02BE6">
        <w:tab/>
        <w:t>The numbering convention specified in 3GPP TS 44.060 applies.</w:t>
      </w:r>
    </w:p>
    <w:p w14:paraId="3019BAEC" w14:textId="77777777" w:rsidR="00973A86" w:rsidRPr="00F02BE6" w:rsidRDefault="00973A86" w:rsidP="00973A86">
      <w:pPr>
        <w:pStyle w:val="NF"/>
      </w:pPr>
    </w:p>
    <w:p w14:paraId="6624CEBE" w14:textId="77777777" w:rsidR="00973A86" w:rsidRPr="00F02BE6" w:rsidRDefault="00973A86" w:rsidP="00973A86">
      <w:pPr>
        <w:pStyle w:val="TF"/>
      </w:pPr>
      <w:r w:rsidRPr="00F02BE6">
        <w:t>Figure 7.6.7: PDTCH block type 7 (MCS-3) format</w:t>
      </w:r>
    </w:p>
    <w:p w14:paraId="2D1C3527" w14:textId="77777777" w:rsidR="00973A86" w:rsidRPr="00F02BE6" w:rsidRDefault="00973A86" w:rsidP="00973A86">
      <w:pPr>
        <w:pStyle w:val="Heading3"/>
      </w:pPr>
      <w:bookmarkStart w:id="150" w:name="_Toc517979142"/>
      <w:r w:rsidRPr="00F02BE6">
        <w:t>7.6.8</w:t>
      </w:r>
      <w:r w:rsidRPr="00F02BE6">
        <w:tab/>
        <w:t>PDTCH block type 8 (MCS-4) format</w:t>
      </w:r>
      <w:bookmarkEnd w:id="150"/>
    </w:p>
    <w:p w14:paraId="2E2FE2C0" w14:textId="77777777" w:rsidR="00973A86" w:rsidRPr="00F02BE6" w:rsidRDefault="00973A86" w:rsidP="00973A86">
      <w:pPr>
        <w:keepNext/>
      </w:pPr>
      <w:r w:rsidRPr="00F02BE6">
        <w:t>The 385 bit blocks , or in case an eTFI is included in a downlink block, 388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1328F243" w14:textId="77777777" w:rsidTr="003E5D96">
        <w:tblPrEx>
          <w:tblCellMar>
            <w:top w:w="0" w:type="dxa"/>
            <w:bottom w:w="0" w:type="dxa"/>
          </w:tblCellMar>
        </w:tblPrEx>
        <w:trPr>
          <w:jc w:val="center"/>
        </w:trPr>
        <w:tc>
          <w:tcPr>
            <w:tcW w:w="7656" w:type="dxa"/>
            <w:gridSpan w:val="8"/>
          </w:tcPr>
          <w:p w14:paraId="7E1AA175"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EB1112B" w14:textId="77777777" w:rsidR="00973A86" w:rsidRPr="00F02BE6" w:rsidRDefault="00973A86" w:rsidP="003E5D96">
            <w:pPr>
              <w:pStyle w:val="TF"/>
              <w:keepNext/>
              <w:spacing w:after="0"/>
              <w:rPr>
                <w:lang w:eastAsia="en-US"/>
              </w:rPr>
            </w:pPr>
          </w:p>
        </w:tc>
        <w:tc>
          <w:tcPr>
            <w:tcW w:w="957" w:type="dxa"/>
          </w:tcPr>
          <w:p w14:paraId="49EC8EA3" w14:textId="77777777" w:rsidR="00973A86" w:rsidRPr="00F02BE6" w:rsidRDefault="00973A86" w:rsidP="003E5D96">
            <w:pPr>
              <w:pStyle w:val="TF"/>
              <w:keepNext/>
              <w:spacing w:after="0"/>
              <w:rPr>
                <w:lang w:eastAsia="en-US"/>
              </w:rPr>
            </w:pPr>
          </w:p>
        </w:tc>
      </w:tr>
      <w:tr w:rsidR="00973A86" w:rsidRPr="00F02BE6" w14:paraId="292B92AF" w14:textId="77777777" w:rsidTr="003E5D96">
        <w:tblPrEx>
          <w:tblCellMar>
            <w:top w:w="0" w:type="dxa"/>
            <w:bottom w:w="0" w:type="dxa"/>
          </w:tblCellMar>
        </w:tblPrEx>
        <w:trPr>
          <w:jc w:val="center"/>
        </w:trPr>
        <w:tc>
          <w:tcPr>
            <w:tcW w:w="957" w:type="dxa"/>
          </w:tcPr>
          <w:p w14:paraId="24E2AF29"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276681ED"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2932642"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022F7E8F"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7316D97C"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EA26A53"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47D5E1DF"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7346FB2E"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051F0562" w14:textId="77777777" w:rsidR="00973A86" w:rsidRPr="00F02BE6" w:rsidRDefault="00973A86" w:rsidP="003E5D96">
            <w:pPr>
              <w:pStyle w:val="TF"/>
              <w:keepNext/>
              <w:spacing w:after="0"/>
              <w:rPr>
                <w:lang w:eastAsia="en-US"/>
              </w:rPr>
            </w:pPr>
          </w:p>
        </w:tc>
        <w:tc>
          <w:tcPr>
            <w:tcW w:w="957" w:type="dxa"/>
          </w:tcPr>
          <w:p w14:paraId="121E22D9" w14:textId="77777777" w:rsidR="00973A86" w:rsidRPr="00F02BE6" w:rsidRDefault="00973A86" w:rsidP="003E5D96">
            <w:pPr>
              <w:pStyle w:val="TF"/>
              <w:keepNext/>
              <w:spacing w:after="0"/>
              <w:rPr>
                <w:lang w:eastAsia="en-US"/>
              </w:rPr>
            </w:pPr>
          </w:p>
        </w:tc>
      </w:tr>
      <w:tr w:rsidR="00973A86" w:rsidRPr="00F02BE6" w14:paraId="3F48BF0A"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07A711BA" w14:textId="77777777" w:rsidR="00973A86" w:rsidRPr="00F02BE6" w:rsidRDefault="00973A86" w:rsidP="003E5D96">
            <w:pPr>
              <w:pStyle w:val="TF"/>
              <w:keepNext/>
              <w:spacing w:after="0"/>
              <w:rPr>
                <w:lang w:eastAsia="en-US"/>
              </w:rPr>
            </w:pPr>
          </w:p>
        </w:tc>
        <w:tc>
          <w:tcPr>
            <w:tcW w:w="957" w:type="dxa"/>
            <w:tcBorders>
              <w:left w:val="nil"/>
            </w:tcBorders>
          </w:tcPr>
          <w:p w14:paraId="2F5FD15B"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09EF6029" w14:textId="77777777" w:rsidR="00973A86" w:rsidRPr="00F02BE6" w:rsidRDefault="00973A86" w:rsidP="003E5D96">
            <w:pPr>
              <w:pStyle w:val="TF"/>
              <w:keepNext/>
              <w:spacing w:after="0"/>
              <w:rPr>
                <w:lang w:eastAsia="en-US"/>
              </w:rPr>
            </w:pPr>
          </w:p>
        </w:tc>
      </w:tr>
      <w:tr w:rsidR="00973A86" w:rsidRPr="00F02BE6" w14:paraId="282332FC" w14:textId="77777777" w:rsidTr="003E5D96">
        <w:tblPrEx>
          <w:tblCellMar>
            <w:top w:w="0" w:type="dxa"/>
            <w:bottom w:w="0" w:type="dxa"/>
          </w:tblCellMar>
        </w:tblPrEx>
        <w:trPr>
          <w:jc w:val="center"/>
        </w:trPr>
        <w:tc>
          <w:tcPr>
            <w:tcW w:w="957" w:type="dxa"/>
            <w:tcBorders>
              <w:left w:val="single" w:sz="6" w:space="0" w:color="auto"/>
            </w:tcBorders>
          </w:tcPr>
          <w:p w14:paraId="64D5BAAC"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66742BB"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277EF80" w14:textId="77777777" w:rsidR="00973A86" w:rsidRPr="00F02BE6" w:rsidRDefault="00973A86" w:rsidP="003E5D96">
            <w:pPr>
              <w:pStyle w:val="TF"/>
              <w:keepNext/>
              <w:spacing w:after="0"/>
              <w:rPr>
                <w:lang w:eastAsia="en-US"/>
              </w:rPr>
            </w:pPr>
          </w:p>
        </w:tc>
        <w:tc>
          <w:tcPr>
            <w:tcW w:w="1914" w:type="dxa"/>
            <w:gridSpan w:val="2"/>
          </w:tcPr>
          <w:p w14:paraId="7E2BED2B" w14:textId="77777777" w:rsidR="00973A86" w:rsidRPr="00F02BE6" w:rsidRDefault="00973A86" w:rsidP="003E5D96">
            <w:pPr>
              <w:pStyle w:val="TF"/>
              <w:keepNext/>
              <w:spacing w:after="0"/>
              <w:rPr>
                <w:lang w:eastAsia="en-US"/>
              </w:rPr>
            </w:pPr>
            <w:r w:rsidRPr="00F02BE6">
              <w:rPr>
                <w:sz w:val="22"/>
                <w:lang w:eastAsia="en-US"/>
              </w:rPr>
              <w:t>385 or 388</w:t>
            </w:r>
          </w:p>
        </w:tc>
        <w:tc>
          <w:tcPr>
            <w:tcW w:w="957" w:type="dxa"/>
            <w:tcBorders>
              <w:bottom w:val="single" w:sz="6" w:space="0" w:color="auto"/>
            </w:tcBorders>
          </w:tcPr>
          <w:p w14:paraId="76368B9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2595511C"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C555664" w14:textId="77777777" w:rsidR="00973A86" w:rsidRPr="00F02BE6" w:rsidRDefault="00973A86" w:rsidP="003E5D96">
            <w:pPr>
              <w:pStyle w:val="TF"/>
              <w:keepNext/>
              <w:spacing w:after="0"/>
              <w:rPr>
                <w:lang w:eastAsia="en-US"/>
              </w:rPr>
            </w:pPr>
          </w:p>
        </w:tc>
        <w:tc>
          <w:tcPr>
            <w:tcW w:w="957" w:type="dxa"/>
            <w:tcBorders>
              <w:left w:val="nil"/>
            </w:tcBorders>
          </w:tcPr>
          <w:p w14:paraId="20E03583" w14:textId="77777777" w:rsidR="00973A86" w:rsidRPr="00F02BE6" w:rsidRDefault="00973A86" w:rsidP="003E5D96">
            <w:pPr>
              <w:pStyle w:val="TF"/>
              <w:keepNext/>
              <w:spacing w:after="0"/>
              <w:rPr>
                <w:lang w:eastAsia="en-US"/>
              </w:rPr>
            </w:pPr>
          </w:p>
        </w:tc>
        <w:tc>
          <w:tcPr>
            <w:tcW w:w="957" w:type="dxa"/>
            <w:tcBorders>
              <w:left w:val="nil"/>
            </w:tcBorders>
          </w:tcPr>
          <w:p w14:paraId="5471ADBE" w14:textId="77777777" w:rsidR="00973A86" w:rsidRPr="00F02BE6" w:rsidRDefault="00973A86" w:rsidP="003E5D96">
            <w:pPr>
              <w:pStyle w:val="TF"/>
              <w:keepNext/>
              <w:spacing w:after="0"/>
              <w:rPr>
                <w:lang w:eastAsia="en-US"/>
              </w:rPr>
            </w:pPr>
          </w:p>
        </w:tc>
      </w:tr>
      <w:tr w:rsidR="00973A86" w:rsidRPr="00F02BE6" w14:paraId="7525D8BF"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6967A2AB" w14:textId="77777777" w:rsidR="00973A86" w:rsidRPr="00F02BE6" w:rsidRDefault="00973A86" w:rsidP="003E5D96">
            <w:pPr>
              <w:pStyle w:val="TF"/>
              <w:keepNext/>
              <w:spacing w:after="0"/>
              <w:rPr>
                <w:lang w:eastAsia="en-US"/>
              </w:rPr>
            </w:pPr>
          </w:p>
        </w:tc>
        <w:tc>
          <w:tcPr>
            <w:tcW w:w="957" w:type="dxa"/>
          </w:tcPr>
          <w:p w14:paraId="47D87202" w14:textId="77777777" w:rsidR="00973A86" w:rsidRPr="00F02BE6" w:rsidRDefault="00973A86" w:rsidP="003E5D96">
            <w:pPr>
              <w:pStyle w:val="TF"/>
              <w:keepNext/>
              <w:spacing w:after="0"/>
              <w:rPr>
                <w:lang w:eastAsia="en-US"/>
              </w:rPr>
            </w:pPr>
          </w:p>
        </w:tc>
        <w:tc>
          <w:tcPr>
            <w:tcW w:w="957" w:type="dxa"/>
          </w:tcPr>
          <w:p w14:paraId="559A822E" w14:textId="77777777" w:rsidR="00973A86" w:rsidRPr="00F02BE6" w:rsidRDefault="00973A86" w:rsidP="003E5D96">
            <w:pPr>
              <w:pStyle w:val="TF"/>
              <w:keepNext/>
              <w:spacing w:after="0"/>
              <w:rPr>
                <w:lang w:eastAsia="en-US"/>
              </w:rPr>
            </w:pPr>
          </w:p>
        </w:tc>
        <w:tc>
          <w:tcPr>
            <w:tcW w:w="1914" w:type="dxa"/>
            <w:gridSpan w:val="2"/>
          </w:tcPr>
          <w:p w14:paraId="2380F52E"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254AB0B7" w14:textId="77777777" w:rsidR="00973A86" w:rsidRPr="00F02BE6" w:rsidRDefault="00973A86" w:rsidP="003E5D96">
            <w:pPr>
              <w:pStyle w:val="TF"/>
              <w:keepNext/>
              <w:spacing w:after="0"/>
              <w:rPr>
                <w:lang w:eastAsia="en-US"/>
              </w:rPr>
            </w:pPr>
          </w:p>
        </w:tc>
        <w:tc>
          <w:tcPr>
            <w:tcW w:w="957" w:type="dxa"/>
          </w:tcPr>
          <w:p w14:paraId="3D6A2F8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2DAD253B" w14:textId="77777777" w:rsidR="00973A86" w:rsidRPr="00F02BE6" w:rsidRDefault="00973A86" w:rsidP="003E5D96">
            <w:pPr>
              <w:pStyle w:val="TF"/>
              <w:keepNext/>
              <w:spacing w:after="0"/>
              <w:rPr>
                <w:lang w:eastAsia="en-US"/>
              </w:rPr>
            </w:pPr>
          </w:p>
        </w:tc>
        <w:tc>
          <w:tcPr>
            <w:tcW w:w="1914" w:type="dxa"/>
            <w:gridSpan w:val="2"/>
            <w:tcBorders>
              <w:left w:val="nil"/>
            </w:tcBorders>
          </w:tcPr>
          <w:p w14:paraId="667A1934" w14:textId="77777777" w:rsidR="00973A86" w:rsidRPr="00F02BE6" w:rsidRDefault="00973A86" w:rsidP="003E5D96">
            <w:pPr>
              <w:pStyle w:val="TF"/>
              <w:keepNext/>
              <w:spacing w:after="0"/>
              <w:rPr>
                <w:lang w:eastAsia="en-US"/>
              </w:rPr>
            </w:pPr>
          </w:p>
        </w:tc>
      </w:tr>
      <w:tr w:rsidR="00973A86" w:rsidRPr="00F02BE6" w14:paraId="3372DDBA" w14:textId="77777777" w:rsidTr="003E5D96">
        <w:tblPrEx>
          <w:tblCellMar>
            <w:top w:w="0" w:type="dxa"/>
            <w:bottom w:w="0" w:type="dxa"/>
          </w:tblCellMar>
        </w:tblPrEx>
        <w:trPr>
          <w:jc w:val="center"/>
        </w:trPr>
        <w:tc>
          <w:tcPr>
            <w:tcW w:w="957" w:type="dxa"/>
          </w:tcPr>
          <w:p w14:paraId="47F91710" w14:textId="77777777" w:rsidR="00973A86" w:rsidRPr="00F02BE6" w:rsidRDefault="00973A86" w:rsidP="003E5D96">
            <w:pPr>
              <w:pStyle w:val="TAL"/>
            </w:pPr>
            <w:r w:rsidRPr="00F02BE6">
              <w:t>:</w:t>
            </w:r>
          </w:p>
        </w:tc>
        <w:tc>
          <w:tcPr>
            <w:tcW w:w="957" w:type="dxa"/>
          </w:tcPr>
          <w:p w14:paraId="39F6AE6F" w14:textId="77777777" w:rsidR="00973A86" w:rsidRPr="00F02BE6" w:rsidRDefault="00973A86" w:rsidP="003E5D96">
            <w:pPr>
              <w:pStyle w:val="TF"/>
              <w:keepNext/>
              <w:spacing w:after="0"/>
              <w:rPr>
                <w:lang w:eastAsia="en-US"/>
              </w:rPr>
            </w:pPr>
          </w:p>
        </w:tc>
        <w:tc>
          <w:tcPr>
            <w:tcW w:w="957" w:type="dxa"/>
          </w:tcPr>
          <w:p w14:paraId="478EA833" w14:textId="77777777" w:rsidR="00973A86" w:rsidRPr="00F02BE6" w:rsidRDefault="00973A86" w:rsidP="003E5D96">
            <w:pPr>
              <w:pStyle w:val="TF"/>
              <w:keepNext/>
              <w:spacing w:after="0"/>
              <w:rPr>
                <w:lang w:eastAsia="en-US"/>
              </w:rPr>
            </w:pPr>
          </w:p>
        </w:tc>
        <w:tc>
          <w:tcPr>
            <w:tcW w:w="957" w:type="dxa"/>
          </w:tcPr>
          <w:p w14:paraId="46D77821" w14:textId="77777777" w:rsidR="00973A86" w:rsidRPr="00F02BE6" w:rsidRDefault="00973A86" w:rsidP="003E5D96">
            <w:pPr>
              <w:pStyle w:val="TF"/>
              <w:keepNext/>
              <w:spacing w:after="0"/>
              <w:rPr>
                <w:lang w:eastAsia="en-US"/>
              </w:rPr>
            </w:pPr>
          </w:p>
        </w:tc>
        <w:tc>
          <w:tcPr>
            <w:tcW w:w="957" w:type="dxa"/>
          </w:tcPr>
          <w:p w14:paraId="53286E64" w14:textId="77777777" w:rsidR="00973A86" w:rsidRPr="00F02BE6" w:rsidRDefault="00973A86" w:rsidP="003E5D96">
            <w:pPr>
              <w:pStyle w:val="TF"/>
              <w:keepNext/>
              <w:spacing w:after="0"/>
              <w:rPr>
                <w:lang w:eastAsia="en-US"/>
              </w:rPr>
            </w:pPr>
          </w:p>
        </w:tc>
        <w:tc>
          <w:tcPr>
            <w:tcW w:w="957" w:type="dxa"/>
          </w:tcPr>
          <w:p w14:paraId="511FDB74" w14:textId="77777777" w:rsidR="00973A86" w:rsidRPr="00F02BE6" w:rsidRDefault="00973A86" w:rsidP="003E5D96">
            <w:pPr>
              <w:pStyle w:val="TF"/>
              <w:keepNext/>
              <w:spacing w:after="0"/>
              <w:rPr>
                <w:lang w:eastAsia="en-US"/>
              </w:rPr>
            </w:pPr>
          </w:p>
        </w:tc>
        <w:tc>
          <w:tcPr>
            <w:tcW w:w="957" w:type="dxa"/>
          </w:tcPr>
          <w:p w14:paraId="4E32C4E9" w14:textId="77777777" w:rsidR="00973A86" w:rsidRPr="00F02BE6" w:rsidRDefault="00973A86" w:rsidP="003E5D96">
            <w:pPr>
              <w:pStyle w:val="TF"/>
              <w:keepNext/>
              <w:spacing w:after="0"/>
              <w:rPr>
                <w:lang w:eastAsia="en-US"/>
              </w:rPr>
            </w:pPr>
          </w:p>
        </w:tc>
        <w:tc>
          <w:tcPr>
            <w:tcW w:w="957" w:type="dxa"/>
          </w:tcPr>
          <w:p w14:paraId="0CB8FB56" w14:textId="77777777" w:rsidR="00973A86" w:rsidRPr="00F02BE6" w:rsidRDefault="00973A86" w:rsidP="003E5D96">
            <w:pPr>
              <w:pStyle w:val="TAR"/>
            </w:pPr>
            <w:r w:rsidRPr="00F02BE6">
              <w:t>:</w:t>
            </w:r>
          </w:p>
        </w:tc>
        <w:tc>
          <w:tcPr>
            <w:tcW w:w="957" w:type="dxa"/>
          </w:tcPr>
          <w:p w14:paraId="2F8EB9CE" w14:textId="77777777" w:rsidR="00973A86" w:rsidRPr="00F02BE6" w:rsidRDefault="00973A86" w:rsidP="003E5D96">
            <w:pPr>
              <w:pStyle w:val="TF"/>
              <w:keepNext/>
              <w:spacing w:after="0"/>
              <w:rPr>
                <w:lang w:eastAsia="en-US"/>
              </w:rPr>
            </w:pPr>
          </w:p>
        </w:tc>
        <w:tc>
          <w:tcPr>
            <w:tcW w:w="957" w:type="dxa"/>
          </w:tcPr>
          <w:p w14:paraId="117AEA15" w14:textId="77777777" w:rsidR="00973A86" w:rsidRPr="00F02BE6" w:rsidRDefault="00973A86" w:rsidP="003E5D96">
            <w:pPr>
              <w:pStyle w:val="TF"/>
              <w:keepNext/>
              <w:spacing w:after="0"/>
              <w:rPr>
                <w:lang w:eastAsia="en-US"/>
              </w:rPr>
            </w:pPr>
          </w:p>
        </w:tc>
      </w:tr>
      <w:tr w:rsidR="00973A86" w:rsidRPr="00F02BE6" w14:paraId="14B98D3B" w14:textId="77777777" w:rsidTr="003E5D96">
        <w:tblPrEx>
          <w:tblCellMar>
            <w:top w:w="0" w:type="dxa"/>
            <w:bottom w:w="0" w:type="dxa"/>
          </w:tblCellMar>
        </w:tblPrEx>
        <w:trPr>
          <w:jc w:val="center"/>
        </w:trPr>
        <w:tc>
          <w:tcPr>
            <w:tcW w:w="957" w:type="dxa"/>
          </w:tcPr>
          <w:p w14:paraId="58B107F4" w14:textId="77777777" w:rsidR="00973A86" w:rsidRPr="00F02BE6" w:rsidRDefault="00973A86" w:rsidP="003E5D96">
            <w:pPr>
              <w:pStyle w:val="TAL"/>
            </w:pPr>
            <w:r w:rsidRPr="00F02BE6">
              <w:t>:</w:t>
            </w:r>
          </w:p>
        </w:tc>
        <w:tc>
          <w:tcPr>
            <w:tcW w:w="957" w:type="dxa"/>
          </w:tcPr>
          <w:p w14:paraId="1A8AFE40" w14:textId="77777777" w:rsidR="00973A86" w:rsidRPr="00F02BE6" w:rsidRDefault="00973A86" w:rsidP="003E5D96">
            <w:pPr>
              <w:pStyle w:val="TF"/>
              <w:keepNext/>
              <w:spacing w:after="0"/>
              <w:rPr>
                <w:lang w:eastAsia="en-US"/>
              </w:rPr>
            </w:pPr>
          </w:p>
        </w:tc>
        <w:tc>
          <w:tcPr>
            <w:tcW w:w="957" w:type="dxa"/>
          </w:tcPr>
          <w:p w14:paraId="61489239" w14:textId="77777777" w:rsidR="00973A86" w:rsidRPr="00F02BE6" w:rsidRDefault="00973A86" w:rsidP="003E5D96">
            <w:pPr>
              <w:pStyle w:val="TF"/>
              <w:keepNext/>
              <w:spacing w:after="0"/>
              <w:rPr>
                <w:lang w:eastAsia="en-US"/>
              </w:rPr>
            </w:pPr>
          </w:p>
        </w:tc>
        <w:tc>
          <w:tcPr>
            <w:tcW w:w="957" w:type="dxa"/>
          </w:tcPr>
          <w:p w14:paraId="381E7EA8" w14:textId="77777777" w:rsidR="00973A86" w:rsidRPr="00F02BE6" w:rsidRDefault="00973A86" w:rsidP="003E5D96">
            <w:pPr>
              <w:pStyle w:val="TF"/>
              <w:keepNext/>
              <w:spacing w:after="0"/>
              <w:rPr>
                <w:lang w:eastAsia="en-US"/>
              </w:rPr>
            </w:pPr>
          </w:p>
        </w:tc>
        <w:tc>
          <w:tcPr>
            <w:tcW w:w="957" w:type="dxa"/>
          </w:tcPr>
          <w:p w14:paraId="04EDC6BB" w14:textId="77777777" w:rsidR="00973A86" w:rsidRPr="00F02BE6" w:rsidRDefault="00973A86" w:rsidP="003E5D96">
            <w:pPr>
              <w:pStyle w:val="TF"/>
              <w:keepNext/>
              <w:spacing w:after="0"/>
              <w:rPr>
                <w:lang w:eastAsia="en-US"/>
              </w:rPr>
            </w:pPr>
          </w:p>
        </w:tc>
        <w:tc>
          <w:tcPr>
            <w:tcW w:w="957" w:type="dxa"/>
          </w:tcPr>
          <w:p w14:paraId="30EDA34A" w14:textId="77777777" w:rsidR="00973A86" w:rsidRPr="00F02BE6" w:rsidRDefault="00973A86" w:rsidP="003E5D96">
            <w:pPr>
              <w:pStyle w:val="TF"/>
              <w:keepNext/>
              <w:spacing w:after="0"/>
              <w:rPr>
                <w:lang w:eastAsia="en-US"/>
              </w:rPr>
            </w:pPr>
          </w:p>
        </w:tc>
        <w:tc>
          <w:tcPr>
            <w:tcW w:w="957" w:type="dxa"/>
          </w:tcPr>
          <w:p w14:paraId="279E1FEE" w14:textId="77777777" w:rsidR="00973A86" w:rsidRPr="00F02BE6" w:rsidRDefault="00973A86" w:rsidP="003E5D96">
            <w:pPr>
              <w:pStyle w:val="TF"/>
              <w:keepNext/>
              <w:spacing w:after="0"/>
              <w:rPr>
                <w:lang w:eastAsia="en-US"/>
              </w:rPr>
            </w:pPr>
          </w:p>
        </w:tc>
        <w:tc>
          <w:tcPr>
            <w:tcW w:w="957" w:type="dxa"/>
          </w:tcPr>
          <w:p w14:paraId="783BC353" w14:textId="77777777" w:rsidR="00973A86" w:rsidRPr="00F02BE6" w:rsidRDefault="00973A86" w:rsidP="003E5D96">
            <w:pPr>
              <w:pStyle w:val="TAR"/>
            </w:pPr>
            <w:r w:rsidRPr="00F02BE6">
              <w:t>:</w:t>
            </w:r>
          </w:p>
        </w:tc>
        <w:tc>
          <w:tcPr>
            <w:tcW w:w="957" w:type="dxa"/>
          </w:tcPr>
          <w:p w14:paraId="27C14D80" w14:textId="77777777" w:rsidR="00973A86" w:rsidRPr="00F02BE6" w:rsidRDefault="00973A86" w:rsidP="003E5D96">
            <w:pPr>
              <w:pStyle w:val="TF"/>
              <w:keepNext/>
              <w:spacing w:after="0"/>
              <w:rPr>
                <w:lang w:eastAsia="en-US"/>
              </w:rPr>
            </w:pPr>
          </w:p>
        </w:tc>
        <w:tc>
          <w:tcPr>
            <w:tcW w:w="957" w:type="dxa"/>
          </w:tcPr>
          <w:p w14:paraId="3DC6F533" w14:textId="77777777" w:rsidR="00973A86" w:rsidRPr="00F02BE6" w:rsidRDefault="00973A86" w:rsidP="003E5D96">
            <w:pPr>
              <w:pStyle w:val="TF"/>
              <w:keepNext/>
              <w:spacing w:after="0"/>
              <w:rPr>
                <w:lang w:eastAsia="en-US"/>
              </w:rPr>
            </w:pPr>
          </w:p>
        </w:tc>
      </w:tr>
      <w:tr w:rsidR="00973A86" w:rsidRPr="00F02BE6" w14:paraId="4D8EA9D5" w14:textId="77777777" w:rsidTr="003E5D96">
        <w:tblPrEx>
          <w:tblCellMar>
            <w:top w:w="0" w:type="dxa"/>
            <w:bottom w:w="0" w:type="dxa"/>
          </w:tblCellMar>
        </w:tblPrEx>
        <w:trPr>
          <w:jc w:val="center"/>
        </w:trPr>
        <w:tc>
          <w:tcPr>
            <w:tcW w:w="957" w:type="dxa"/>
          </w:tcPr>
          <w:p w14:paraId="2D6BD2E5" w14:textId="77777777" w:rsidR="00973A86" w:rsidRPr="00F02BE6" w:rsidRDefault="00973A86" w:rsidP="003E5D96">
            <w:pPr>
              <w:pStyle w:val="TAL"/>
            </w:pPr>
            <w:r w:rsidRPr="00F02BE6">
              <w:t>:</w:t>
            </w:r>
          </w:p>
        </w:tc>
        <w:tc>
          <w:tcPr>
            <w:tcW w:w="957" w:type="dxa"/>
          </w:tcPr>
          <w:p w14:paraId="1C867974" w14:textId="77777777" w:rsidR="00973A86" w:rsidRPr="00F02BE6" w:rsidRDefault="00973A86" w:rsidP="003E5D96">
            <w:pPr>
              <w:pStyle w:val="TF"/>
              <w:keepNext/>
              <w:spacing w:after="0"/>
              <w:rPr>
                <w:lang w:eastAsia="en-US"/>
              </w:rPr>
            </w:pPr>
          </w:p>
        </w:tc>
        <w:tc>
          <w:tcPr>
            <w:tcW w:w="957" w:type="dxa"/>
          </w:tcPr>
          <w:p w14:paraId="6DEE1DF2" w14:textId="77777777" w:rsidR="00973A86" w:rsidRPr="00F02BE6" w:rsidRDefault="00973A86" w:rsidP="003E5D96">
            <w:pPr>
              <w:pStyle w:val="TF"/>
              <w:keepNext/>
              <w:spacing w:after="0"/>
              <w:rPr>
                <w:lang w:eastAsia="en-US"/>
              </w:rPr>
            </w:pPr>
          </w:p>
        </w:tc>
        <w:tc>
          <w:tcPr>
            <w:tcW w:w="957" w:type="dxa"/>
          </w:tcPr>
          <w:p w14:paraId="62FFBFB4" w14:textId="77777777" w:rsidR="00973A86" w:rsidRPr="00F02BE6" w:rsidRDefault="00973A86" w:rsidP="003E5D96">
            <w:pPr>
              <w:pStyle w:val="TF"/>
              <w:keepNext/>
              <w:spacing w:after="0"/>
              <w:rPr>
                <w:lang w:eastAsia="en-US"/>
              </w:rPr>
            </w:pPr>
          </w:p>
        </w:tc>
        <w:tc>
          <w:tcPr>
            <w:tcW w:w="957" w:type="dxa"/>
          </w:tcPr>
          <w:p w14:paraId="086A40B9" w14:textId="77777777" w:rsidR="00973A86" w:rsidRPr="00F02BE6" w:rsidRDefault="00973A86" w:rsidP="003E5D96">
            <w:pPr>
              <w:pStyle w:val="TF"/>
              <w:keepNext/>
              <w:spacing w:after="0"/>
              <w:rPr>
                <w:lang w:eastAsia="en-US"/>
              </w:rPr>
            </w:pPr>
          </w:p>
        </w:tc>
        <w:tc>
          <w:tcPr>
            <w:tcW w:w="957" w:type="dxa"/>
          </w:tcPr>
          <w:p w14:paraId="6F41B4FF" w14:textId="77777777" w:rsidR="00973A86" w:rsidRPr="00F02BE6" w:rsidRDefault="00973A86" w:rsidP="003E5D96">
            <w:pPr>
              <w:pStyle w:val="TF"/>
              <w:keepNext/>
              <w:spacing w:after="0"/>
              <w:rPr>
                <w:lang w:eastAsia="en-US"/>
              </w:rPr>
            </w:pPr>
          </w:p>
        </w:tc>
        <w:tc>
          <w:tcPr>
            <w:tcW w:w="957" w:type="dxa"/>
          </w:tcPr>
          <w:p w14:paraId="46C998E4" w14:textId="77777777" w:rsidR="00973A86" w:rsidRPr="00F02BE6" w:rsidRDefault="00973A86" w:rsidP="003E5D96">
            <w:pPr>
              <w:pStyle w:val="TF"/>
              <w:keepNext/>
              <w:spacing w:after="0"/>
              <w:rPr>
                <w:lang w:eastAsia="en-US"/>
              </w:rPr>
            </w:pPr>
          </w:p>
        </w:tc>
        <w:tc>
          <w:tcPr>
            <w:tcW w:w="957" w:type="dxa"/>
          </w:tcPr>
          <w:p w14:paraId="3EFB3F37" w14:textId="77777777" w:rsidR="00973A86" w:rsidRPr="00F02BE6" w:rsidRDefault="00973A86" w:rsidP="003E5D96">
            <w:pPr>
              <w:pStyle w:val="TAR"/>
            </w:pPr>
            <w:r w:rsidRPr="00F02BE6">
              <w:t>:</w:t>
            </w:r>
          </w:p>
        </w:tc>
        <w:tc>
          <w:tcPr>
            <w:tcW w:w="957" w:type="dxa"/>
          </w:tcPr>
          <w:p w14:paraId="47B4F965" w14:textId="77777777" w:rsidR="00973A86" w:rsidRPr="00F02BE6" w:rsidRDefault="00973A86" w:rsidP="003E5D96">
            <w:pPr>
              <w:pStyle w:val="TF"/>
              <w:keepNext/>
              <w:spacing w:after="0"/>
              <w:rPr>
                <w:lang w:eastAsia="en-US"/>
              </w:rPr>
            </w:pPr>
          </w:p>
        </w:tc>
        <w:tc>
          <w:tcPr>
            <w:tcW w:w="957" w:type="dxa"/>
          </w:tcPr>
          <w:p w14:paraId="04D07E6C" w14:textId="77777777" w:rsidR="00973A86" w:rsidRPr="00F02BE6" w:rsidRDefault="00973A86" w:rsidP="003E5D96">
            <w:pPr>
              <w:pStyle w:val="TF"/>
              <w:keepNext/>
              <w:spacing w:after="0"/>
              <w:rPr>
                <w:lang w:eastAsia="en-US"/>
              </w:rPr>
            </w:pPr>
          </w:p>
        </w:tc>
      </w:tr>
      <w:tr w:rsidR="00973A86" w:rsidRPr="00F02BE6" w14:paraId="237236BC" w14:textId="77777777" w:rsidTr="003E5D96">
        <w:tblPrEx>
          <w:tblCellMar>
            <w:top w:w="0" w:type="dxa"/>
            <w:bottom w:w="0" w:type="dxa"/>
          </w:tblCellMar>
        </w:tblPrEx>
        <w:trPr>
          <w:cantSplit/>
          <w:jc w:val="center"/>
        </w:trPr>
        <w:tc>
          <w:tcPr>
            <w:tcW w:w="957" w:type="dxa"/>
            <w:tcBorders>
              <w:left w:val="single" w:sz="6" w:space="0" w:color="auto"/>
            </w:tcBorders>
          </w:tcPr>
          <w:p w14:paraId="75163DD9" w14:textId="77777777" w:rsidR="00973A86" w:rsidRPr="00F02BE6" w:rsidRDefault="00973A86" w:rsidP="003E5D96">
            <w:pPr>
              <w:pStyle w:val="TAL"/>
            </w:pPr>
          </w:p>
        </w:tc>
        <w:tc>
          <w:tcPr>
            <w:tcW w:w="957" w:type="dxa"/>
          </w:tcPr>
          <w:p w14:paraId="714F9621" w14:textId="77777777" w:rsidR="00973A86" w:rsidRPr="00F02BE6" w:rsidRDefault="00973A86" w:rsidP="003E5D96">
            <w:pPr>
              <w:pStyle w:val="TF"/>
              <w:keepNext/>
              <w:spacing w:after="0"/>
              <w:rPr>
                <w:lang w:eastAsia="en-US"/>
              </w:rPr>
            </w:pPr>
          </w:p>
        </w:tc>
        <w:tc>
          <w:tcPr>
            <w:tcW w:w="957" w:type="dxa"/>
          </w:tcPr>
          <w:p w14:paraId="153F6A33" w14:textId="77777777" w:rsidR="00973A86" w:rsidRPr="00F02BE6" w:rsidRDefault="00973A86" w:rsidP="003E5D96">
            <w:pPr>
              <w:pStyle w:val="TF"/>
              <w:keepNext/>
              <w:spacing w:after="0"/>
              <w:rPr>
                <w:lang w:eastAsia="en-US"/>
              </w:rPr>
            </w:pPr>
          </w:p>
        </w:tc>
        <w:tc>
          <w:tcPr>
            <w:tcW w:w="1914" w:type="dxa"/>
            <w:gridSpan w:val="2"/>
          </w:tcPr>
          <w:p w14:paraId="3CD9E3E5"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0E0898F8" w14:textId="77777777" w:rsidR="00973A86" w:rsidRPr="00F02BE6" w:rsidRDefault="00973A86" w:rsidP="003E5D96">
            <w:pPr>
              <w:pStyle w:val="TF"/>
              <w:keepNext/>
              <w:spacing w:after="0"/>
              <w:rPr>
                <w:lang w:eastAsia="en-US"/>
              </w:rPr>
            </w:pPr>
          </w:p>
        </w:tc>
        <w:tc>
          <w:tcPr>
            <w:tcW w:w="957" w:type="dxa"/>
          </w:tcPr>
          <w:p w14:paraId="7AE10E39"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26EBA063" w14:textId="77777777" w:rsidR="00973A86" w:rsidRPr="00F02BE6" w:rsidRDefault="00973A86" w:rsidP="003E5D96">
            <w:pPr>
              <w:pStyle w:val="TAR"/>
            </w:pPr>
          </w:p>
        </w:tc>
        <w:tc>
          <w:tcPr>
            <w:tcW w:w="957" w:type="dxa"/>
            <w:tcBorders>
              <w:left w:val="nil"/>
            </w:tcBorders>
          </w:tcPr>
          <w:p w14:paraId="3874BD39" w14:textId="77777777" w:rsidR="00973A86" w:rsidRPr="00F02BE6" w:rsidRDefault="00973A86" w:rsidP="003E5D96">
            <w:pPr>
              <w:pStyle w:val="TF"/>
              <w:keepNext/>
              <w:spacing w:after="0"/>
              <w:rPr>
                <w:lang w:eastAsia="en-US"/>
              </w:rPr>
            </w:pPr>
          </w:p>
        </w:tc>
        <w:tc>
          <w:tcPr>
            <w:tcW w:w="957" w:type="dxa"/>
          </w:tcPr>
          <w:p w14:paraId="718C0394" w14:textId="77777777" w:rsidR="00973A86" w:rsidRPr="00F02BE6" w:rsidRDefault="00973A86" w:rsidP="003E5D96">
            <w:pPr>
              <w:pStyle w:val="TF"/>
              <w:keepNext/>
              <w:spacing w:after="0"/>
              <w:rPr>
                <w:lang w:eastAsia="en-US"/>
              </w:rPr>
            </w:pPr>
          </w:p>
        </w:tc>
      </w:tr>
      <w:tr w:rsidR="00973A86" w:rsidRPr="00F02BE6" w14:paraId="2D4F3FC3"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FAA8869" w14:textId="77777777" w:rsidR="00973A86" w:rsidRPr="00F02BE6" w:rsidRDefault="00973A86" w:rsidP="003E5D96">
            <w:pPr>
              <w:pStyle w:val="TAL"/>
            </w:pPr>
          </w:p>
        </w:tc>
        <w:tc>
          <w:tcPr>
            <w:tcW w:w="957" w:type="dxa"/>
            <w:tcBorders>
              <w:top w:val="single" w:sz="6" w:space="0" w:color="auto"/>
            </w:tcBorders>
          </w:tcPr>
          <w:p w14:paraId="7C40143C"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15537CF" w14:textId="77777777" w:rsidR="00973A86" w:rsidRPr="00F02BE6" w:rsidRDefault="00973A86" w:rsidP="003E5D96">
            <w:pPr>
              <w:pStyle w:val="TF"/>
              <w:keepNext/>
              <w:spacing w:after="0"/>
              <w:rPr>
                <w:lang w:eastAsia="en-US"/>
              </w:rPr>
            </w:pPr>
          </w:p>
        </w:tc>
        <w:tc>
          <w:tcPr>
            <w:tcW w:w="1914" w:type="dxa"/>
            <w:gridSpan w:val="2"/>
          </w:tcPr>
          <w:p w14:paraId="7D4ADD55"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3C19FD9D"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C23541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25CD676" w14:textId="77777777" w:rsidR="00973A86" w:rsidRPr="00F02BE6" w:rsidRDefault="00973A86" w:rsidP="003E5D96">
            <w:pPr>
              <w:pStyle w:val="TAR"/>
            </w:pPr>
          </w:p>
        </w:tc>
        <w:tc>
          <w:tcPr>
            <w:tcW w:w="957" w:type="dxa"/>
            <w:tcBorders>
              <w:left w:val="nil"/>
            </w:tcBorders>
          </w:tcPr>
          <w:p w14:paraId="3E9C2EE1" w14:textId="77777777" w:rsidR="00973A86" w:rsidRPr="00F02BE6" w:rsidRDefault="00973A86" w:rsidP="003E5D96">
            <w:pPr>
              <w:pStyle w:val="TF"/>
              <w:keepNext/>
              <w:spacing w:after="0"/>
              <w:rPr>
                <w:lang w:eastAsia="en-US"/>
              </w:rPr>
            </w:pPr>
          </w:p>
        </w:tc>
        <w:tc>
          <w:tcPr>
            <w:tcW w:w="957" w:type="dxa"/>
          </w:tcPr>
          <w:p w14:paraId="08BF488F" w14:textId="77777777" w:rsidR="00973A86" w:rsidRPr="00F02BE6" w:rsidRDefault="00973A86" w:rsidP="003E5D96">
            <w:pPr>
              <w:pStyle w:val="TF"/>
              <w:keepNext/>
              <w:spacing w:after="0"/>
              <w:rPr>
                <w:lang w:eastAsia="en-US"/>
              </w:rPr>
            </w:pPr>
          </w:p>
        </w:tc>
      </w:tr>
      <w:tr w:rsidR="00973A86" w:rsidRPr="00F02BE6" w14:paraId="79DAECEB"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544DDCF4" w14:textId="77777777" w:rsidR="00973A86" w:rsidRPr="00F02BE6" w:rsidRDefault="00973A86" w:rsidP="003E5D96">
            <w:pPr>
              <w:pStyle w:val="TF"/>
              <w:keepNext/>
              <w:spacing w:after="0"/>
              <w:rPr>
                <w:lang w:eastAsia="en-US"/>
              </w:rPr>
            </w:pPr>
          </w:p>
        </w:tc>
        <w:tc>
          <w:tcPr>
            <w:tcW w:w="957" w:type="dxa"/>
          </w:tcPr>
          <w:p w14:paraId="4A22508F" w14:textId="77777777" w:rsidR="00973A86" w:rsidRPr="00F02BE6" w:rsidRDefault="00973A86" w:rsidP="003E5D96">
            <w:pPr>
              <w:pStyle w:val="TF"/>
              <w:keepNext/>
              <w:spacing w:after="0"/>
              <w:rPr>
                <w:lang w:eastAsia="en-US"/>
              </w:rPr>
            </w:pPr>
          </w:p>
        </w:tc>
        <w:tc>
          <w:tcPr>
            <w:tcW w:w="957" w:type="dxa"/>
          </w:tcPr>
          <w:p w14:paraId="21796893" w14:textId="77777777" w:rsidR="00973A86" w:rsidRPr="00F02BE6" w:rsidRDefault="00973A86" w:rsidP="003E5D96">
            <w:pPr>
              <w:pStyle w:val="TF"/>
              <w:keepNext/>
              <w:spacing w:after="0"/>
              <w:rPr>
                <w:lang w:eastAsia="en-US"/>
              </w:rPr>
            </w:pPr>
          </w:p>
        </w:tc>
        <w:tc>
          <w:tcPr>
            <w:tcW w:w="1914" w:type="dxa"/>
            <w:gridSpan w:val="2"/>
            <w:tcBorders>
              <w:bottom w:val="single" w:sz="6" w:space="0" w:color="auto"/>
            </w:tcBorders>
          </w:tcPr>
          <w:p w14:paraId="49AD9516" w14:textId="77777777" w:rsidR="00973A86" w:rsidRPr="00F02BE6" w:rsidRDefault="00973A86" w:rsidP="003E5D96">
            <w:pPr>
              <w:pStyle w:val="TF"/>
              <w:keepNext/>
              <w:spacing w:after="0"/>
              <w:rPr>
                <w:lang w:eastAsia="en-US"/>
              </w:rPr>
            </w:pPr>
          </w:p>
        </w:tc>
        <w:tc>
          <w:tcPr>
            <w:tcW w:w="957" w:type="dxa"/>
          </w:tcPr>
          <w:p w14:paraId="233D43FC" w14:textId="77777777" w:rsidR="00973A86" w:rsidRPr="00F02BE6" w:rsidRDefault="00973A86" w:rsidP="003E5D96">
            <w:pPr>
              <w:pStyle w:val="TF"/>
              <w:keepNext/>
              <w:spacing w:after="0"/>
              <w:rPr>
                <w:lang w:eastAsia="en-US"/>
              </w:rPr>
            </w:pPr>
          </w:p>
        </w:tc>
        <w:tc>
          <w:tcPr>
            <w:tcW w:w="957" w:type="dxa"/>
          </w:tcPr>
          <w:p w14:paraId="0065EFF8"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1B3B344" w14:textId="77777777" w:rsidR="00973A86" w:rsidRPr="00F02BE6" w:rsidRDefault="00973A86" w:rsidP="003E5D96">
            <w:pPr>
              <w:pStyle w:val="TF"/>
              <w:keepNext/>
              <w:spacing w:after="0"/>
              <w:rPr>
                <w:lang w:eastAsia="en-US"/>
              </w:rPr>
            </w:pPr>
          </w:p>
        </w:tc>
        <w:tc>
          <w:tcPr>
            <w:tcW w:w="957" w:type="dxa"/>
            <w:tcBorders>
              <w:left w:val="nil"/>
            </w:tcBorders>
          </w:tcPr>
          <w:p w14:paraId="45F11E0E" w14:textId="77777777" w:rsidR="00973A86" w:rsidRPr="00F02BE6" w:rsidRDefault="00973A86" w:rsidP="003E5D96">
            <w:pPr>
              <w:pStyle w:val="TF"/>
              <w:keepNext/>
              <w:spacing w:after="0"/>
              <w:rPr>
                <w:lang w:eastAsia="en-US"/>
              </w:rPr>
            </w:pPr>
          </w:p>
        </w:tc>
        <w:tc>
          <w:tcPr>
            <w:tcW w:w="957" w:type="dxa"/>
          </w:tcPr>
          <w:p w14:paraId="4E1AEBF5" w14:textId="77777777" w:rsidR="00973A86" w:rsidRPr="00F02BE6" w:rsidRDefault="00973A86" w:rsidP="003E5D96">
            <w:pPr>
              <w:pStyle w:val="TF"/>
              <w:keepNext/>
              <w:spacing w:after="0"/>
              <w:rPr>
                <w:lang w:eastAsia="en-US"/>
              </w:rPr>
            </w:pPr>
          </w:p>
        </w:tc>
      </w:tr>
      <w:tr w:rsidR="00973A86" w:rsidRPr="00F02BE6" w14:paraId="59CCAF28" w14:textId="77777777" w:rsidTr="003E5D96">
        <w:tblPrEx>
          <w:tblCellMar>
            <w:top w:w="0" w:type="dxa"/>
            <w:bottom w:w="0" w:type="dxa"/>
          </w:tblCellMar>
        </w:tblPrEx>
        <w:trPr>
          <w:jc w:val="center"/>
        </w:trPr>
        <w:tc>
          <w:tcPr>
            <w:tcW w:w="957" w:type="dxa"/>
          </w:tcPr>
          <w:p w14:paraId="5EBFE82F"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33B33D0"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113F52C9" w14:textId="77777777" w:rsidR="00973A86" w:rsidRPr="00F02BE6" w:rsidRDefault="00973A86" w:rsidP="003E5D96">
            <w:pPr>
              <w:pStyle w:val="TF"/>
              <w:keepNext/>
              <w:spacing w:after="0"/>
              <w:rPr>
                <w:lang w:eastAsia="en-US"/>
              </w:rPr>
            </w:pPr>
          </w:p>
        </w:tc>
        <w:tc>
          <w:tcPr>
            <w:tcW w:w="1914" w:type="dxa"/>
            <w:gridSpan w:val="2"/>
          </w:tcPr>
          <w:p w14:paraId="4557A08B"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DB6D5D4"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A35FDFA" w14:textId="77777777" w:rsidR="00973A86" w:rsidRPr="00F02BE6" w:rsidRDefault="00973A86" w:rsidP="003E5D96">
            <w:pPr>
              <w:pStyle w:val="TF"/>
              <w:keepNext/>
              <w:spacing w:after="0"/>
              <w:rPr>
                <w:lang w:eastAsia="en-US"/>
              </w:rPr>
            </w:pPr>
          </w:p>
        </w:tc>
        <w:tc>
          <w:tcPr>
            <w:tcW w:w="957" w:type="dxa"/>
            <w:tcBorders>
              <w:top w:val="single" w:sz="6" w:space="0" w:color="auto"/>
              <w:left w:val="single" w:sz="6" w:space="0" w:color="auto"/>
              <w:bottom w:val="single" w:sz="6" w:space="0" w:color="auto"/>
              <w:right w:val="single" w:sz="6" w:space="0" w:color="auto"/>
            </w:tcBorders>
          </w:tcPr>
          <w:p w14:paraId="045D6978" w14:textId="77777777" w:rsidR="00973A86" w:rsidRPr="00F02BE6" w:rsidRDefault="00973A86" w:rsidP="003E5D96">
            <w:pPr>
              <w:pStyle w:val="TF"/>
              <w:keepNext/>
              <w:spacing w:after="0"/>
              <w:rPr>
                <w:lang w:eastAsia="en-US"/>
              </w:rPr>
            </w:pPr>
          </w:p>
        </w:tc>
        <w:tc>
          <w:tcPr>
            <w:tcW w:w="1914" w:type="dxa"/>
            <w:gridSpan w:val="2"/>
            <w:tcBorders>
              <w:left w:val="nil"/>
            </w:tcBorders>
          </w:tcPr>
          <w:p w14:paraId="0EA3C7A2" w14:textId="77777777" w:rsidR="00973A86" w:rsidRPr="00F02BE6" w:rsidRDefault="00973A86" w:rsidP="003E5D96">
            <w:pPr>
              <w:pStyle w:val="TAL"/>
            </w:pPr>
            <w:r w:rsidRPr="00F02BE6">
              <w:rPr>
                <w:b/>
              </w:rPr>
              <w:t xml:space="preserve">  octet 49</w:t>
            </w:r>
          </w:p>
          <w:p w14:paraId="3C2E5DAE" w14:textId="77777777" w:rsidR="00973A86" w:rsidRPr="00F02BE6" w:rsidRDefault="00973A86" w:rsidP="003E5D96">
            <w:pPr>
              <w:pStyle w:val="TAL"/>
            </w:pPr>
          </w:p>
        </w:tc>
      </w:tr>
    </w:tbl>
    <w:p w14:paraId="1C686E4C" w14:textId="77777777" w:rsidR="00973A86" w:rsidRPr="00F02BE6" w:rsidRDefault="00973A86" w:rsidP="00973A86">
      <w:pPr>
        <w:pStyle w:val="NF"/>
      </w:pPr>
    </w:p>
    <w:p w14:paraId="6D5C0823" w14:textId="77777777" w:rsidR="00973A86" w:rsidRPr="00F02BE6" w:rsidRDefault="00973A86" w:rsidP="00973A86">
      <w:pPr>
        <w:pStyle w:val="NF"/>
      </w:pPr>
      <w:r w:rsidRPr="00F02BE6">
        <w:t>NOTE:</w:t>
      </w:r>
      <w:r w:rsidRPr="00F02BE6">
        <w:tab/>
        <w:t>The numbering convention specified in 3GPP TS 44.060 applies.</w:t>
      </w:r>
    </w:p>
    <w:p w14:paraId="7EB11F32" w14:textId="77777777" w:rsidR="00973A86" w:rsidRPr="00F02BE6" w:rsidRDefault="00973A86" w:rsidP="00973A86">
      <w:pPr>
        <w:pStyle w:val="NF"/>
      </w:pPr>
    </w:p>
    <w:p w14:paraId="6C06C45C" w14:textId="77777777" w:rsidR="00973A86" w:rsidRPr="00F02BE6" w:rsidRDefault="00973A86" w:rsidP="00973A86">
      <w:pPr>
        <w:pStyle w:val="TF"/>
        <w:keepNext/>
      </w:pPr>
      <w:r w:rsidRPr="00F02BE6">
        <w:t>Figure 7.6.8: PDTCH block type 8 (MCS-4) format</w:t>
      </w:r>
    </w:p>
    <w:p w14:paraId="5AA7FFB9" w14:textId="77777777" w:rsidR="00973A86" w:rsidRPr="00F02BE6" w:rsidRDefault="00973A86" w:rsidP="00973A86">
      <w:pPr>
        <w:pStyle w:val="Heading3"/>
      </w:pPr>
      <w:bookmarkStart w:id="151" w:name="_Toc517979143"/>
      <w:r w:rsidRPr="00F02BE6">
        <w:t>7.6.9</w:t>
      </w:r>
      <w:r w:rsidRPr="00F02BE6">
        <w:tab/>
        <w:t>PDTCH block type 9 (MCS-5) format</w:t>
      </w:r>
      <w:bookmarkEnd w:id="151"/>
    </w:p>
    <w:p w14:paraId="7A0A313F" w14:textId="77777777" w:rsidR="00973A86" w:rsidRPr="00F02BE6" w:rsidRDefault="00973A86" w:rsidP="00973A86">
      <w:pPr>
        <w:pStyle w:val="Heading4"/>
      </w:pPr>
      <w:bookmarkStart w:id="152" w:name="_Toc517979144"/>
      <w:r w:rsidRPr="00F02BE6">
        <w:t>7.6.9.1</w:t>
      </w:r>
      <w:r w:rsidRPr="00F02BE6">
        <w:tab/>
        <w:t>Uplink</w:t>
      </w:r>
      <w:bookmarkEnd w:id="152"/>
    </w:p>
    <w:p w14:paraId="7410444E" w14:textId="77777777" w:rsidR="00973A86" w:rsidRPr="00F02BE6" w:rsidRDefault="00973A86" w:rsidP="00973A86">
      <w:r w:rsidRPr="00F02BE6">
        <w:t>The 487 bit blocks, or in case a PAN is included, 512 bit blocks, or in case both a PAN and an eTFI are included, 515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7BF71E8B" w14:textId="77777777" w:rsidTr="003E5D96">
        <w:tblPrEx>
          <w:tblCellMar>
            <w:top w:w="0" w:type="dxa"/>
            <w:bottom w:w="0" w:type="dxa"/>
          </w:tblCellMar>
        </w:tblPrEx>
        <w:trPr>
          <w:jc w:val="center"/>
        </w:trPr>
        <w:tc>
          <w:tcPr>
            <w:tcW w:w="7656" w:type="dxa"/>
            <w:gridSpan w:val="8"/>
          </w:tcPr>
          <w:p w14:paraId="2F195F72"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B6F5CAC" w14:textId="77777777" w:rsidR="00973A86" w:rsidRPr="00F02BE6" w:rsidRDefault="00973A86" w:rsidP="003E5D96">
            <w:pPr>
              <w:pStyle w:val="TF"/>
              <w:spacing w:after="0"/>
              <w:rPr>
                <w:lang w:eastAsia="en-US"/>
              </w:rPr>
            </w:pPr>
          </w:p>
        </w:tc>
        <w:tc>
          <w:tcPr>
            <w:tcW w:w="957" w:type="dxa"/>
          </w:tcPr>
          <w:p w14:paraId="7A431E87" w14:textId="77777777" w:rsidR="00973A86" w:rsidRPr="00F02BE6" w:rsidRDefault="00973A86" w:rsidP="003E5D96">
            <w:pPr>
              <w:pStyle w:val="TF"/>
              <w:spacing w:after="0"/>
              <w:rPr>
                <w:lang w:eastAsia="en-US"/>
              </w:rPr>
            </w:pPr>
          </w:p>
        </w:tc>
      </w:tr>
      <w:tr w:rsidR="00973A86" w:rsidRPr="00F02BE6" w14:paraId="434B1484" w14:textId="77777777" w:rsidTr="003E5D96">
        <w:tblPrEx>
          <w:tblCellMar>
            <w:top w:w="0" w:type="dxa"/>
            <w:bottom w:w="0" w:type="dxa"/>
          </w:tblCellMar>
        </w:tblPrEx>
        <w:trPr>
          <w:jc w:val="center"/>
        </w:trPr>
        <w:tc>
          <w:tcPr>
            <w:tcW w:w="957" w:type="dxa"/>
          </w:tcPr>
          <w:p w14:paraId="525BC44A" w14:textId="77777777" w:rsidR="00973A86" w:rsidRPr="00F02BE6" w:rsidRDefault="00973A86" w:rsidP="003E5D96">
            <w:pPr>
              <w:pStyle w:val="TF"/>
              <w:spacing w:after="0"/>
              <w:rPr>
                <w:lang w:eastAsia="en-US"/>
              </w:rPr>
            </w:pPr>
            <w:r w:rsidRPr="00F02BE6">
              <w:rPr>
                <w:lang w:eastAsia="en-US"/>
              </w:rPr>
              <w:t>8</w:t>
            </w:r>
          </w:p>
        </w:tc>
        <w:tc>
          <w:tcPr>
            <w:tcW w:w="957" w:type="dxa"/>
          </w:tcPr>
          <w:p w14:paraId="25862639" w14:textId="77777777" w:rsidR="00973A86" w:rsidRPr="00F02BE6" w:rsidRDefault="00973A86" w:rsidP="003E5D96">
            <w:pPr>
              <w:pStyle w:val="TF"/>
              <w:spacing w:after="0"/>
              <w:rPr>
                <w:lang w:eastAsia="en-US"/>
              </w:rPr>
            </w:pPr>
            <w:r w:rsidRPr="00F02BE6">
              <w:rPr>
                <w:lang w:eastAsia="en-US"/>
              </w:rPr>
              <w:t>7</w:t>
            </w:r>
          </w:p>
        </w:tc>
        <w:tc>
          <w:tcPr>
            <w:tcW w:w="957" w:type="dxa"/>
          </w:tcPr>
          <w:p w14:paraId="26751C4B" w14:textId="77777777" w:rsidR="00973A86" w:rsidRPr="00F02BE6" w:rsidRDefault="00973A86" w:rsidP="003E5D96">
            <w:pPr>
              <w:pStyle w:val="TF"/>
              <w:spacing w:after="0"/>
              <w:rPr>
                <w:lang w:eastAsia="en-US"/>
              </w:rPr>
            </w:pPr>
            <w:r w:rsidRPr="00F02BE6">
              <w:rPr>
                <w:lang w:eastAsia="en-US"/>
              </w:rPr>
              <w:t>6</w:t>
            </w:r>
          </w:p>
        </w:tc>
        <w:tc>
          <w:tcPr>
            <w:tcW w:w="957" w:type="dxa"/>
          </w:tcPr>
          <w:p w14:paraId="75CB3CF0" w14:textId="77777777" w:rsidR="00973A86" w:rsidRPr="00F02BE6" w:rsidRDefault="00973A86" w:rsidP="003E5D96">
            <w:pPr>
              <w:pStyle w:val="TF"/>
              <w:spacing w:after="0"/>
              <w:rPr>
                <w:lang w:eastAsia="en-US"/>
              </w:rPr>
            </w:pPr>
            <w:r w:rsidRPr="00F02BE6">
              <w:rPr>
                <w:lang w:eastAsia="en-US"/>
              </w:rPr>
              <w:t>5</w:t>
            </w:r>
          </w:p>
        </w:tc>
        <w:tc>
          <w:tcPr>
            <w:tcW w:w="957" w:type="dxa"/>
          </w:tcPr>
          <w:p w14:paraId="10EDBF46" w14:textId="77777777" w:rsidR="00973A86" w:rsidRPr="00F02BE6" w:rsidRDefault="00973A86" w:rsidP="003E5D96">
            <w:pPr>
              <w:pStyle w:val="TF"/>
              <w:spacing w:after="0"/>
              <w:rPr>
                <w:lang w:eastAsia="en-US"/>
              </w:rPr>
            </w:pPr>
            <w:r w:rsidRPr="00F02BE6">
              <w:rPr>
                <w:lang w:eastAsia="en-US"/>
              </w:rPr>
              <w:t>4</w:t>
            </w:r>
          </w:p>
        </w:tc>
        <w:tc>
          <w:tcPr>
            <w:tcW w:w="957" w:type="dxa"/>
          </w:tcPr>
          <w:p w14:paraId="0BCF8C1E" w14:textId="77777777" w:rsidR="00973A86" w:rsidRPr="00F02BE6" w:rsidRDefault="00973A86" w:rsidP="003E5D96">
            <w:pPr>
              <w:pStyle w:val="TF"/>
              <w:spacing w:after="0"/>
              <w:rPr>
                <w:lang w:eastAsia="en-US"/>
              </w:rPr>
            </w:pPr>
            <w:r w:rsidRPr="00F02BE6">
              <w:rPr>
                <w:lang w:eastAsia="en-US"/>
              </w:rPr>
              <w:t>3</w:t>
            </w:r>
          </w:p>
        </w:tc>
        <w:tc>
          <w:tcPr>
            <w:tcW w:w="957" w:type="dxa"/>
          </w:tcPr>
          <w:p w14:paraId="343F0A67" w14:textId="77777777" w:rsidR="00973A86" w:rsidRPr="00F02BE6" w:rsidRDefault="00973A86" w:rsidP="003E5D96">
            <w:pPr>
              <w:pStyle w:val="TF"/>
              <w:spacing w:after="0"/>
              <w:rPr>
                <w:lang w:eastAsia="en-US"/>
              </w:rPr>
            </w:pPr>
            <w:r w:rsidRPr="00F02BE6">
              <w:rPr>
                <w:lang w:eastAsia="en-US"/>
              </w:rPr>
              <w:t>2</w:t>
            </w:r>
          </w:p>
        </w:tc>
        <w:tc>
          <w:tcPr>
            <w:tcW w:w="957" w:type="dxa"/>
          </w:tcPr>
          <w:p w14:paraId="717EF166" w14:textId="77777777" w:rsidR="00973A86" w:rsidRPr="00F02BE6" w:rsidRDefault="00973A86" w:rsidP="003E5D96">
            <w:pPr>
              <w:pStyle w:val="TF"/>
              <w:spacing w:after="0"/>
              <w:rPr>
                <w:lang w:eastAsia="en-US"/>
              </w:rPr>
            </w:pPr>
            <w:r w:rsidRPr="00F02BE6">
              <w:rPr>
                <w:lang w:eastAsia="en-US"/>
              </w:rPr>
              <w:t>1</w:t>
            </w:r>
          </w:p>
        </w:tc>
        <w:tc>
          <w:tcPr>
            <w:tcW w:w="957" w:type="dxa"/>
          </w:tcPr>
          <w:p w14:paraId="2DFFCA0C" w14:textId="77777777" w:rsidR="00973A86" w:rsidRPr="00F02BE6" w:rsidRDefault="00973A86" w:rsidP="003E5D96">
            <w:pPr>
              <w:pStyle w:val="TF"/>
              <w:spacing w:after="0"/>
              <w:rPr>
                <w:lang w:eastAsia="en-US"/>
              </w:rPr>
            </w:pPr>
          </w:p>
        </w:tc>
        <w:tc>
          <w:tcPr>
            <w:tcW w:w="957" w:type="dxa"/>
          </w:tcPr>
          <w:p w14:paraId="48F6E8BA" w14:textId="77777777" w:rsidR="00973A86" w:rsidRPr="00F02BE6" w:rsidRDefault="00973A86" w:rsidP="003E5D96">
            <w:pPr>
              <w:pStyle w:val="TF"/>
              <w:spacing w:after="0"/>
              <w:rPr>
                <w:lang w:eastAsia="en-US"/>
              </w:rPr>
            </w:pPr>
          </w:p>
        </w:tc>
      </w:tr>
      <w:tr w:rsidR="00973A86" w:rsidRPr="00F02BE6" w14:paraId="11F83B98"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325EE9D7" w14:textId="77777777" w:rsidR="00973A86" w:rsidRPr="00F02BE6" w:rsidRDefault="00973A86" w:rsidP="003E5D96">
            <w:pPr>
              <w:pStyle w:val="TF"/>
              <w:spacing w:after="0"/>
              <w:rPr>
                <w:lang w:eastAsia="en-US"/>
              </w:rPr>
            </w:pPr>
          </w:p>
        </w:tc>
        <w:tc>
          <w:tcPr>
            <w:tcW w:w="957" w:type="dxa"/>
            <w:tcBorders>
              <w:left w:val="nil"/>
            </w:tcBorders>
          </w:tcPr>
          <w:p w14:paraId="7E3DA76E"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1E4D2E5C" w14:textId="77777777" w:rsidR="00973A86" w:rsidRPr="00F02BE6" w:rsidRDefault="00973A86" w:rsidP="003E5D96">
            <w:pPr>
              <w:pStyle w:val="TF"/>
              <w:spacing w:after="0"/>
              <w:rPr>
                <w:lang w:eastAsia="en-US"/>
              </w:rPr>
            </w:pPr>
          </w:p>
        </w:tc>
      </w:tr>
      <w:tr w:rsidR="00973A86" w:rsidRPr="00F02BE6" w14:paraId="23DB8D17" w14:textId="77777777" w:rsidTr="003E5D96">
        <w:tblPrEx>
          <w:tblCellMar>
            <w:top w:w="0" w:type="dxa"/>
            <w:bottom w:w="0" w:type="dxa"/>
          </w:tblCellMar>
        </w:tblPrEx>
        <w:trPr>
          <w:jc w:val="center"/>
        </w:trPr>
        <w:tc>
          <w:tcPr>
            <w:tcW w:w="957" w:type="dxa"/>
            <w:tcBorders>
              <w:left w:val="single" w:sz="6" w:space="0" w:color="auto"/>
            </w:tcBorders>
          </w:tcPr>
          <w:p w14:paraId="7B12E439"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ECA4CC7"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51F041B0" w14:textId="77777777" w:rsidR="00973A86" w:rsidRPr="00F02BE6" w:rsidRDefault="00973A86" w:rsidP="003E5D96">
            <w:pPr>
              <w:pStyle w:val="TF"/>
              <w:spacing w:after="0"/>
              <w:rPr>
                <w:lang w:eastAsia="en-US"/>
              </w:rPr>
            </w:pPr>
          </w:p>
        </w:tc>
        <w:tc>
          <w:tcPr>
            <w:tcW w:w="1914" w:type="dxa"/>
            <w:gridSpan w:val="2"/>
          </w:tcPr>
          <w:p w14:paraId="0914DD26" w14:textId="77777777" w:rsidR="00973A86" w:rsidRPr="00F02BE6" w:rsidRDefault="00973A86" w:rsidP="003E5D96">
            <w:pPr>
              <w:pStyle w:val="TF"/>
              <w:spacing w:after="0"/>
              <w:rPr>
                <w:lang w:eastAsia="en-US"/>
              </w:rPr>
            </w:pPr>
            <w:r w:rsidRPr="00F02BE6">
              <w:rPr>
                <w:sz w:val="22"/>
                <w:lang w:eastAsia="en-US"/>
              </w:rPr>
              <w:t>487 or 512 or 515</w:t>
            </w:r>
          </w:p>
        </w:tc>
        <w:tc>
          <w:tcPr>
            <w:tcW w:w="957" w:type="dxa"/>
            <w:tcBorders>
              <w:bottom w:val="single" w:sz="6" w:space="0" w:color="auto"/>
            </w:tcBorders>
          </w:tcPr>
          <w:p w14:paraId="0074B6FA"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89C42D4" w14:textId="77777777" w:rsidR="00973A86" w:rsidRPr="00F02BE6" w:rsidRDefault="00973A86" w:rsidP="003E5D96">
            <w:pPr>
              <w:pStyle w:val="TF"/>
              <w:spacing w:after="0"/>
              <w:rPr>
                <w:lang w:eastAsia="en-US"/>
              </w:rPr>
            </w:pPr>
          </w:p>
        </w:tc>
        <w:tc>
          <w:tcPr>
            <w:tcW w:w="957" w:type="dxa"/>
            <w:tcBorders>
              <w:right w:val="single" w:sz="6" w:space="0" w:color="auto"/>
            </w:tcBorders>
          </w:tcPr>
          <w:p w14:paraId="3DBC86B9" w14:textId="77777777" w:rsidR="00973A86" w:rsidRPr="00F02BE6" w:rsidRDefault="00973A86" w:rsidP="003E5D96">
            <w:pPr>
              <w:pStyle w:val="TF"/>
              <w:spacing w:after="0"/>
              <w:rPr>
                <w:lang w:eastAsia="en-US"/>
              </w:rPr>
            </w:pPr>
          </w:p>
        </w:tc>
        <w:tc>
          <w:tcPr>
            <w:tcW w:w="957" w:type="dxa"/>
            <w:tcBorders>
              <w:left w:val="nil"/>
            </w:tcBorders>
          </w:tcPr>
          <w:p w14:paraId="04894608" w14:textId="77777777" w:rsidR="00973A86" w:rsidRPr="00F02BE6" w:rsidRDefault="00973A86" w:rsidP="003E5D96">
            <w:pPr>
              <w:pStyle w:val="TF"/>
              <w:spacing w:after="0"/>
              <w:rPr>
                <w:lang w:eastAsia="en-US"/>
              </w:rPr>
            </w:pPr>
          </w:p>
        </w:tc>
        <w:tc>
          <w:tcPr>
            <w:tcW w:w="957" w:type="dxa"/>
            <w:tcBorders>
              <w:left w:val="nil"/>
            </w:tcBorders>
          </w:tcPr>
          <w:p w14:paraId="21506265" w14:textId="77777777" w:rsidR="00973A86" w:rsidRPr="00F02BE6" w:rsidRDefault="00973A86" w:rsidP="003E5D96">
            <w:pPr>
              <w:pStyle w:val="TF"/>
              <w:spacing w:after="0"/>
              <w:rPr>
                <w:lang w:eastAsia="en-US"/>
              </w:rPr>
            </w:pPr>
          </w:p>
        </w:tc>
      </w:tr>
      <w:tr w:rsidR="00973A86" w:rsidRPr="00F02BE6" w14:paraId="1160F12F"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38C08160" w14:textId="77777777" w:rsidR="00973A86" w:rsidRPr="00F02BE6" w:rsidRDefault="00973A86" w:rsidP="003E5D96">
            <w:pPr>
              <w:pStyle w:val="TF"/>
              <w:spacing w:after="0"/>
              <w:rPr>
                <w:lang w:eastAsia="en-US"/>
              </w:rPr>
            </w:pPr>
          </w:p>
        </w:tc>
        <w:tc>
          <w:tcPr>
            <w:tcW w:w="957" w:type="dxa"/>
          </w:tcPr>
          <w:p w14:paraId="4C30076E" w14:textId="77777777" w:rsidR="00973A86" w:rsidRPr="00F02BE6" w:rsidRDefault="00973A86" w:rsidP="003E5D96">
            <w:pPr>
              <w:pStyle w:val="TF"/>
              <w:spacing w:after="0"/>
              <w:rPr>
                <w:lang w:eastAsia="en-US"/>
              </w:rPr>
            </w:pPr>
          </w:p>
        </w:tc>
        <w:tc>
          <w:tcPr>
            <w:tcW w:w="957" w:type="dxa"/>
          </w:tcPr>
          <w:p w14:paraId="6999F2B5" w14:textId="77777777" w:rsidR="00973A86" w:rsidRPr="00F02BE6" w:rsidRDefault="00973A86" w:rsidP="003E5D96">
            <w:pPr>
              <w:pStyle w:val="TF"/>
              <w:spacing w:after="0"/>
              <w:rPr>
                <w:lang w:eastAsia="en-US"/>
              </w:rPr>
            </w:pPr>
          </w:p>
        </w:tc>
        <w:tc>
          <w:tcPr>
            <w:tcW w:w="1914" w:type="dxa"/>
            <w:gridSpan w:val="2"/>
          </w:tcPr>
          <w:p w14:paraId="5200EB3C"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084D42B4" w14:textId="77777777" w:rsidR="00973A86" w:rsidRPr="00F02BE6" w:rsidRDefault="00973A86" w:rsidP="003E5D96">
            <w:pPr>
              <w:pStyle w:val="TF"/>
              <w:spacing w:after="0"/>
              <w:rPr>
                <w:lang w:eastAsia="en-US"/>
              </w:rPr>
            </w:pPr>
          </w:p>
        </w:tc>
        <w:tc>
          <w:tcPr>
            <w:tcW w:w="957" w:type="dxa"/>
          </w:tcPr>
          <w:p w14:paraId="1704A811"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28B06241" w14:textId="77777777" w:rsidR="00973A86" w:rsidRPr="00F02BE6" w:rsidRDefault="00973A86" w:rsidP="003E5D96">
            <w:pPr>
              <w:pStyle w:val="TF"/>
              <w:spacing w:after="0"/>
              <w:rPr>
                <w:lang w:eastAsia="en-US"/>
              </w:rPr>
            </w:pPr>
          </w:p>
        </w:tc>
        <w:tc>
          <w:tcPr>
            <w:tcW w:w="1914" w:type="dxa"/>
            <w:gridSpan w:val="2"/>
            <w:tcBorders>
              <w:left w:val="nil"/>
            </w:tcBorders>
          </w:tcPr>
          <w:p w14:paraId="11B6156F" w14:textId="77777777" w:rsidR="00973A86" w:rsidRPr="00F02BE6" w:rsidRDefault="00973A86" w:rsidP="003E5D96">
            <w:pPr>
              <w:pStyle w:val="TF"/>
              <w:spacing w:after="0"/>
              <w:rPr>
                <w:lang w:eastAsia="en-US"/>
              </w:rPr>
            </w:pPr>
          </w:p>
        </w:tc>
      </w:tr>
      <w:tr w:rsidR="00973A86" w:rsidRPr="00F02BE6" w14:paraId="3903532F" w14:textId="77777777" w:rsidTr="003E5D96">
        <w:tblPrEx>
          <w:tblCellMar>
            <w:top w:w="0" w:type="dxa"/>
            <w:bottom w:w="0" w:type="dxa"/>
          </w:tblCellMar>
        </w:tblPrEx>
        <w:trPr>
          <w:jc w:val="center"/>
        </w:trPr>
        <w:tc>
          <w:tcPr>
            <w:tcW w:w="957" w:type="dxa"/>
          </w:tcPr>
          <w:p w14:paraId="4F1151D8" w14:textId="77777777" w:rsidR="00973A86" w:rsidRPr="00F02BE6" w:rsidRDefault="00973A86" w:rsidP="003E5D96">
            <w:pPr>
              <w:pStyle w:val="TAL"/>
            </w:pPr>
            <w:r w:rsidRPr="00F02BE6">
              <w:t>:</w:t>
            </w:r>
          </w:p>
        </w:tc>
        <w:tc>
          <w:tcPr>
            <w:tcW w:w="957" w:type="dxa"/>
          </w:tcPr>
          <w:p w14:paraId="667DA707" w14:textId="77777777" w:rsidR="00973A86" w:rsidRPr="00F02BE6" w:rsidRDefault="00973A86" w:rsidP="003E5D96">
            <w:pPr>
              <w:pStyle w:val="TF"/>
              <w:spacing w:after="0"/>
              <w:rPr>
                <w:lang w:eastAsia="en-US"/>
              </w:rPr>
            </w:pPr>
          </w:p>
        </w:tc>
        <w:tc>
          <w:tcPr>
            <w:tcW w:w="957" w:type="dxa"/>
          </w:tcPr>
          <w:p w14:paraId="7D7DB665" w14:textId="77777777" w:rsidR="00973A86" w:rsidRPr="00F02BE6" w:rsidRDefault="00973A86" w:rsidP="003E5D96">
            <w:pPr>
              <w:pStyle w:val="TF"/>
              <w:spacing w:after="0"/>
              <w:rPr>
                <w:lang w:eastAsia="en-US"/>
              </w:rPr>
            </w:pPr>
          </w:p>
        </w:tc>
        <w:tc>
          <w:tcPr>
            <w:tcW w:w="957" w:type="dxa"/>
          </w:tcPr>
          <w:p w14:paraId="5ACB2E63" w14:textId="77777777" w:rsidR="00973A86" w:rsidRPr="00F02BE6" w:rsidRDefault="00973A86" w:rsidP="003E5D96">
            <w:pPr>
              <w:pStyle w:val="TF"/>
              <w:spacing w:after="0"/>
              <w:rPr>
                <w:lang w:eastAsia="en-US"/>
              </w:rPr>
            </w:pPr>
          </w:p>
        </w:tc>
        <w:tc>
          <w:tcPr>
            <w:tcW w:w="957" w:type="dxa"/>
          </w:tcPr>
          <w:p w14:paraId="3FBF62CF" w14:textId="77777777" w:rsidR="00973A86" w:rsidRPr="00F02BE6" w:rsidRDefault="00973A86" w:rsidP="003E5D96">
            <w:pPr>
              <w:pStyle w:val="TF"/>
              <w:spacing w:after="0"/>
              <w:rPr>
                <w:lang w:eastAsia="en-US"/>
              </w:rPr>
            </w:pPr>
          </w:p>
        </w:tc>
        <w:tc>
          <w:tcPr>
            <w:tcW w:w="957" w:type="dxa"/>
          </w:tcPr>
          <w:p w14:paraId="2C3E66AF" w14:textId="77777777" w:rsidR="00973A86" w:rsidRPr="00F02BE6" w:rsidRDefault="00973A86" w:rsidP="003E5D96">
            <w:pPr>
              <w:pStyle w:val="TF"/>
              <w:spacing w:after="0"/>
              <w:rPr>
                <w:lang w:eastAsia="en-US"/>
              </w:rPr>
            </w:pPr>
          </w:p>
        </w:tc>
        <w:tc>
          <w:tcPr>
            <w:tcW w:w="957" w:type="dxa"/>
          </w:tcPr>
          <w:p w14:paraId="70F605FD" w14:textId="77777777" w:rsidR="00973A86" w:rsidRPr="00F02BE6" w:rsidRDefault="00973A86" w:rsidP="003E5D96">
            <w:pPr>
              <w:pStyle w:val="TF"/>
              <w:spacing w:after="0"/>
              <w:rPr>
                <w:lang w:eastAsia="en-US"/>
              </w:rPr>
            </w:pPr>
          </w:p>
        </w:tc>
        <w:tc>
          <w:tcPr>
            <w:tcW w:w="957" w:type="dxa"/>
          </w:tcPr>
          <w:p w14:paraId="2950A084" w14:textId="77777777" w:rsidR="00973A86" w:rsidRPr="00F02BE6" w:rsidRDefault="00973A86" w:rsidP="003E5D96">
            <w:pPr>
              <w:pStyle w:val="TAR"/>
            </w:pPr>
            <w:r w:rsidRPr="00F02BE6">
              <w:t>:</w:t>
            </w:r>
          </w:p>
        </w:tc>
        <w:tc>
          <w:tcPr>
            <w:tcW w:w="957" w:type="dxa"/>
          </w:tcPr>
          <w:p w14:paraId="152AA71F" w14:textId="77777777" w:rsidR="00973A86" w:rsidRPr="00F02BE6" w:rsidRDefault="00973A86" w:rsidP="003E5D96">
            <w:pPr>
              <w:pStyle w:val="TF"/>
              <w:spacing w:after="0"/>
              <w:rPr>
                <w:lang w:eastAsia="en-US"/>
              </w:rPr>
            </w:pPr>
          </w:p>
        </w:tc>
        <w:tc>
          <w:tcPr>
            <w:tcW w:w="957" w:type="dxa"/>
          </w:tcPr>
          <w:p w14:paraId="205A0876" w14:textId="77777777" w:rsidR="00973A86" w:rsidRPr="00F02BE6" w:rsidRDefault="00973A86" w:rsidP="003E5D96">
            <w:pPr>
              <w:pStyle w:val="TF"/>
              <w:spacing w:after="0"/>
              <w:rPr>
                <w:lang w:eastAsia="en-US"/>
              </w:rPr>
            </w:pPr>
          </w:p>
        </w:tc>
      </w:tr>
      <w:tr w:rsidR="00973A86" w:rsidRPr="00F02BE6" w14:paraId="513955A9" w14:textId="77777777" w:rsidTr="003E5D96">
        <w:tblPrEx>
          <w:tblCellMar>
            <w:top w:w="0" w:type="dxa"/>
            <w:bottom w:w="0" w:type="dxa"/>
          </w:tblCellMar>
        </w:tblPrEx>
        <w:trPr>
          <w:jc w:val="center"/>
        </w:trPr>
        <w:tc>
          <w:tcPr>
            <w:tcW w:w="957" w:type="dxa"/>
          </w:tcPr>
          <w:p w14:paraId="4F9B1461" w14:textId="77777777" w:rsidR="00973A86" w:rsidRPr="00F02BE6" w:rsidRDefault="00973A86" w:rsidP="003E5D96">
            <w:pPr>
              <w:pStyle w:val="TAL"/>
            </w:pPr>
            <w:r w:rsidRPr="00F02BE6">
              <w:t>:</w:t>
            </w:r>
          </w:p>
        </w:tc>
        <w:tc>
          <w:tcPr>
            <w:tcW w:w="957" w:type="dxa"/>
          </w:tcPr>
          <w:p w14:paraId="0B69B312" w14:textId="77777777" w:rsidR="00973A86" w:rsidRPr="00F02BE6" w:rsidRDefault="00973A86" w:rsidP="003E5D96">
            <w:pPr>
              <w:pStyle w:val="TF"/>
              <w:spacing w:after="0"/>
              <w:rPr>
                <w:lang w:eastAsia="en-US"/>
              </w:rPr>
            </w:pPr>
          </w:p>
        </w:tc>
        <w:tc>
          <w:tcPr>
            <w:tcW w:w="957" w:type="dxa"/>
          </w:tcPr>
          <w:p w14:paraId="7107673E" w14:textId="77777777" w:rsidR="00973A86" w:rsidRPr="00F02BE6" w:rsidRDefault="00973A86" w:rsidP="003E5D96">
            <w:pPr>
              <w:pStyle w:val="TF"/>
              <w:spacing w:after="0"/>
              <w:rPr>
                <w:lang w:eastAsia="en-US"/>
              </w:rPr>
            </w:pPr>
          </w:p>
        </w:tc>
        <w:tc>
          <w:tcPr>
            <w:tcW w:w="957" w:type="dxa"/>
          </w:tcPr>
          <w:p w14:paraId="4410AE15" w14:textId="77777777" w:rsidR="00973A86" w:rsidRPr="00F02BE6" w:rsidRDefault="00973A86" w:rsidP="003E5D96">
            <w:pPr>
              <w:pStyle w:val="TF"/>
              <w:spacing w:after="0"/>
              <w:rPr>
                <w:lang w:eastAsia="en-US"/>
              </w:rPr>
            </w:pPr>
          </w:p>
        </w:tc>
        <w:tc>
          <w:tcPr>
            <w:tcW w:w="957" w:type="dxa"/>
          </w:tcPr>
          <w:p w14:paraId="4EF33F82" w14:textId="77777777" w:rsidR="00973A86" w:rsidRPr="00F02BE6" w:rsidRDefault="00973A86" w:rsidP="003E5D96">
            <w:pPr>
              <w:pStyle w:val="TF"/>
              <w:spacing w:after="0"/>
              <w:rPr>
                <w:lang w:eastAsia="en-US"/>
              </w:rPr>
            </w:pPr>
          </w:p>
        </w:tc>
        <w:tc>
          <w:tcPr>
            <w:tcW w:w="957" w:type="dxa"/>
          </w:tcPr>
          <w:p w14:paraId="64D83CEF" w14:textId="77777777" w:rsidR="00973A86" w:rsidRPr="00F02BE6" w:rsidRDefault="00973A86" w:rsidP="003E5D96">
            <w:pPr>
              <w:pStyle w:val="TF"/>
              <w:spacing w:after="0"/>
              <w:rPr>
                <w:lang w:eastAsia="en-US"/>
              </w:rPr>
            </w:pPr>
          </w:p>
        </w:tc>
        <w:tc>
          <w:tcPr>
            <w:tcW w:w="957" w:type="dxa"/>
          </w:tcPr>
          <w:p w14:paraId="56A68D71" w14:textId="77777777" w:rsidR="00973A86" w:rsidRPr="00F02BE6" w:rsidRDefault="00973A86" w:rsidP="003E5D96">
            <w:pPr>
              <w:pStyle w:val="TF"/>
              <w:spacing w:after="0"/>
              <w:rPr>
                <w:lang w:eastAsia="en-US"/>
              </w:rPr>
            </w:pPr>
          </w:p>
        </w:tc>
        <w:tc>
          <w:tcPr>
            <w:tcW w:w="957" w:type="dxa"/>
          </w:tcPr>
          <w:p w14:paraId="4E8D021D" w14:textId="77777777" w:rsidR="00973A86" w:rsidRPr="00F02BE6" w:rsidRDefault="00973A86" w:rsidP="003E5D96">
            <w:pPr>
              <w:pStyle w:val="TAR"/>
            </w:pPr>
            <w:r w:rsidRPr="00F02BE6">
              <w:t>:</w:t>
            </w:r>
          </w:p>
        </w:tc>
        <w:tc>
          <w:tcPr>
            <w:tcW w:w="957" w:type="dxa"/>
          </w:tcPr>
          <w:p w14:paraId="1296F91D" w14:textId="77777777" w:rsidR="00973A86" w:rsidRPr="00F02BE6" w:rsidRDefault="00973A86" w:rsidP="003E5D96">
            <w:pPr>
              <w:pStyle w:val="TF"/>
              <w:spacing w:after="0"/>
              <w:rPr>
                <w:lang w:eastAsia="en-US"/>
              </w:rPr>
            </w:pPr>
          </w:p>
        </w:tc>
        <w:tc>
          <w:tcPr>
            <w:tcW w:w="957" w:type="dxa"/>
          </w:tcPr>
          <w:p w14:paraId="44DF9A90" w14:textId="77777777" w:rsidR="00973A86" w:rsidRPr="00F02BE6" w:rsidRDefault="00973A86" w:rsidP="003E5D96">
            <w:pPr>
              <w:pStyle w:val="TF"/>
              <w:spacing w:after="0"/>
              <w:rPr>
                <w:lang w:eastAsia="en-US"/>
              </w:rPr>
            </w:pPr>
          </w:p>
        </w:tc>
      </w:tr>
      <w:tr w:rsidR="00973A86" w:rsidRPr="00F02BE6" w14:paraId="731F1F75" w14:textId="77777777" w:rsidTr="003E5D96">
        <w:tblPrEx>
          <w:tblCellMar>
            <w:top w:w="0" w:type="dxa"/>
            <w:bottom w:w="0" w:type="dxa"/>
          </w:tblCellMar>
        </w:tblPrEx>
        <w:trPr>
          <w:jc w:val="center"/>
        </w:trPr>
        <w:tc>
          <w:tcPr>
            <w:tcW w:w="957" w:type="dxa"/>
          </w:tcPr>
          <w:p w14:paraId="1F981BF3" w14:textId="77777777" w:rsidR="00973A86" w:rsidRPr="00F02BE6" w:rsidRDefault="00973A86" w:rsidP="003E5D96">
            <w:pPr>
              <w:pStyle w:val="TAL"/>
            </w:pPr>
            <w:r w:rsidRPr="00F02BE6">
              <w:t>:</w:t>
            </w:r>
          </w:p>
        </w:tc>
        <w:tc>
          <w:tcPr>
            <w:tcW w:w="957" w:type="dxa"/>
          </w:tcPr>
          <w:p w14:paraId="2974EDCE" w14:textId="77777777" w:rsidR="00973A86" w:rsidRPr="00F02BE6" w:rsidRDefault="00973A86" w:rsidP="003E5D96">
            <w:pPr>
              <w:pStyle w:val="TF"/>
              <w:spacing w:after="0"/>
              <w:rPr>
                <w:lang w:eastAsia="en-US"/>
              </w:rPr>
            </w:pPr>
          </w:p>
        </w:tc>
        <w:tc>
          <w:tcPr>
            <w:tcW w:w="957" w:type="dxa"/>
          </w:tcPr>
          <w:p w14:paraId="05D3B7FA" w14:textId="77777777" w:rsidR="00973A86" w:rsidRPr="00F02BE6" w:rsidRDefault="00973A86" w:rsidP="003E5D96">
            <w:pPr>
              <w:pStyle w:val="TF"/>
              <w:spacing w:after="0"/>
              <w:rPr>
                <w:lang w:eastAsia="en-US"/>
              </w:rPr>
            </w:pPr>
          </w:p>
        </w:tc>
        <w:tc>
          <w:tcPr>
            <w:tcW w:w="957" w:type="dxa"/>
          </w:tcPr>
          <w:p w14:paraId="2645B7E1" w14:textId="77777777" w:rsidR="00973A86" w:rsidRPr="00F02BE6" w:rsidRDefault="00973A86" w:rsidP="003E5D96">
            <w:pPr>
              <w:pStyle w:val="TF"/>
              <w:spacing w:after="0"/>
              <w:rPr>
                <w:lang w:eastAsia="en-US"/>
              </w:rPr>
            </w:pPr>
          </w:p>
        </w:tc>
        <w:tc>
          <w:tcPr>
            <w:tcW w:w="957" w:type="dxa"/>
          </w:tcPr>
          <w:p w14:paraId="5BAC0635" w14:textId="77777777" w:rsidR="00973A86" w:rsidRPr="00F02BE6" w:rsidRDefault="00973A86" w:rsidP="003E5D96">
            <w:pPr>
              <w:pStyle w:val="TF"/>
              <w:spacing w:after="0"/>
              <w:rPr>
                <w:lang w:eastAsia="en-US"/>
              </w:rPr>
            </w:pPr>
          </w:p>
        </w:tc>
        <w:tc>
          <w:tcPr>
            <w:tcW w:w="957" w:type="dxa"/>
          </w:tcPr>
          <w:p w14:paraId="7177066D" w14:textId="77777777" w:rsidR="00973A86" w:rsidRPr="00F02BE6" w:rsidRDefault="00973A86" w:rsidP="003E5D96">
            <w:pPr>
              <w:pStyle w:val="TF"/>
              <w:spacing w:after="0"/>
              <w:rPr>
                <w:lang w:eastAsia="en-US"/>
              </w:rPr>
            </w:pPr>
          </w:p>
        </w:tc>
        <w:tc>
          <w:tcPr>
            <w:tcW w:w="957" w:type="dxa"/>
          </w:tcPr>
          <w:p w14:paraId="7E3E885E" w14:textId="77777777" w:rsidR="00973A86" w:rsidRPr="00F02BE6" w:rsidRDefault="00973A86" w:rsidP="003E5D96">
            <w:pPr>
              <w:pStyle w:val="TF"/>
              <w:spacing w:after="0"/>
              <w:rPr>
                <w:lang w:eastAsia="en-US"/>
              </w:rPr>
            </w:pPr>
          </w:p>
        </w:tc>
        <w:tc>
          <w:tcPr>
            <w:tcW w:w="957" w:type="dxa"/>
          </w:tcPr>
          <w:p w14:paraId="40027942" w14:textId="77777777" w:rsidR="00973A86" w:rsidRPr="00F02BE6" w:rsidRDefault="00973A86" w:rsidP="003E5D96">
            <w:pPr>
              <w:pStyle w:val="TAR"/>
            </w:pPr>
            <w:r w:rsidRPr="00F02BE6">
              <w:t>:</w:t>
            </w:r>
          </w:p>
        </w:tc>
        <w:tc>
          <w:tcPr>
            <w:tcW w:w="957" w:type="dxa"/>
          </w:tcPr>
          <w:p w14:paraId="39F29D3D" w14:textId="77777777" w:rsidR="00973A86" w:rsidRPr="00F02BE6" w:rsidRDefault="00973A86" w:rsidP="003E5D96">
            <w:pPr>
              <w:pStyle w:val="TF"/>
              <w:spacing w:after="0"/>
              <w:rPr>
                <w:lang w:eastAsia="en-US"/>
              </w:rPr>
            </w:pPr>
          </w:p>
        </w:tc>
        <w:tc>
          <w:tcPr>
            <w:tcW w:w="957" w:type="dxa"/>
          </w:tcPr>
          <w:p w14:paraId="2B86F2D8" w14:textId="77777777" w:rsidR="00973A86" w:rsidRPr="00F02BE6" w:rsidRDefault="00973A86" w:rsidP="003E5D96">
            <w:pPr>
              <w:pStyle w:val="TF"/>
              <w:spacing w:after="0"/>
              <w:rPr>
                <w:lang w:eastAsia="en-US"/>
              </w:rPr>
            </w:pPr>
          </w:p>
        </w:tc>
      </w:tr>
      <w:tr w:rsidR="00973A86" w:rsidRPr="00F02BE6" w14:paraId="1DA033BF" w14:textId="77777777" w:rsidTr="003E5D96">
        <w:tblPrEx>
          <w:tblCellMar>
            <w:top w:w="0" w:type="dxa"/>
            <w:bottom w:w="0" w:type="dxa"/>
          </w:tblCellMar>
        </w:tblPrEx>
        <w:trPr>
          <w:jc w:val="center"/>
        </w:trPr>
        <w:tc>
          <w:tcPr>
            <w:tcW w:w="957" w:type="dxa"/>
            <w:tcBorders>
              <w:left w:val="single" w:sz="6" w:space="0" w:color="auto"/>
            </w:tcBorders>
          </w:tcPr>
          <w:p w14:paraId="0C06C74A" w14:textId="77777777" w:rsidR="00973A86" w:rsidRPr="00F02BE6" w:rsidRDefault="00973A86" w:rsidP="003E5D96">
            <w:pPr>
              <w:pStyle w:val="TF"/>
              <w:spacing w:after="0"/>
              <w:rPr>
                <w:lang w:eastAsia="en-US"/>
              </w:rPr>
            </w:pPr>
          </w:p>
        </w:tc>
        <w:tc>
          <w:tcPr>
            <w:tcW w:w="957" w:type="dxa"/>
          </w:tcPr>
          <w:p w14:paraId="7B18180D" w14:textId="77777777" w:rsidR="00973A86" w:rsidRPr="00F02BE6" w:rsidRDefault="00973A86" w:rsidP="003E5D96">
            <w:pPr>
              <w:pStyle w:val="TF"/>
              <w:spacing w:after="0"/>
              <w:rPr>
                <w:lang w:eastAsia="en-US"/>
              </w:rPr>
            </w:pPr>
          </w:p>
        </w:tc>
        <w:tc>
          <w:tcPr>
            <w:tcW w:w="957" w:type="dxa"/>
          </w:tcPr>
          <w:p w14:paraId="665FB770" w14:textId="77777777" w:rsidR="00973A86" w:rsidRPr="00F02BE6" w:rsidRDefault="00973A86" w:rsidP="003E5D96">
            <w:pPr>
              <w:pStyle w:val="TF"/>
              <w:spacing w:after="0"/>
              <w:rPr>
                <w:lang w:eastAsia="en-US"/>
              </w:rPr>
            </w:pPr>
          </w:p>
        </w:tc>
        <w:tc>
          <w:tcPr>
            <w:tcW w:w="1914" w:type="dxa"/>
            <w:gridSpan w:val="2"/>
          </w:tcPr>
          <w:p w14:paraId="010D2253"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6FEA8D6F" w14:textId="77777777" w:rsidR="00973A86" w:rsidRPr="00F02BE6" w:rsidRDefault="00973A86" w:rsidP="003E5D96">
            <w:pPr>
              <w:pStyle w:val="TF"/>
              <w:spacing w:after="0"/>
              <w:rPr>
                <w:lang w:eastAsia="en-US"/>
              </w:rPr>
            </w:pPr>
          </w:p>
        </w:tc>
        <w:tc>
          <w:tcPr>
            <w:tcW w:w="957" w:type="dxa"/>
          </w:tcPr>
          <w:p w14:paraId="1440DFE0"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17D95FD5" w14:textId="77777777" w:rsidR="00973A86" w:rsidRPr="00F02BE6" w:rsidRDefault="00973A86" w:rsidP="003E5D96">
            <w:pPr>
              <w:pStyle w:val="TF"/>
              <w:spacing w:after="0"/>
              <w:rPr>
                <w:lang w:eastAsia="en-US"/>
              </w:rPr>
            </w:pPr>
          </w:p>
        </w:tc>
        <w:tc>
          <w:tcPr>
            <w:tcW w:w="957" w:type="dxa"/>
            <w:tcBorders>
              <w:left w:val="nil"/>
            </w:tcBorders>
          </w:tcPr>
          <w:p w14:paraId="093E1E7D" w14:textId="77777777" w:rsidR="00973A86" w:rsidRPr="00F02BE6" w:rsidRDefault="00973A86" w:rsidP="003E5D96">
            <w:pPr>
              <w:pStyle w:val="TF"/>
              <w:spacing w:after="0"/>
              <w:rPr>
                <w:lang w:eastAsia="en-US"/>
              </w:rPr>
            </w:pPr>
          </w:p>
        </w:tc>
        <w:tc>
          <w:tcPr>
            <w:tcW w:w="957" w:type="dxa"/>
          </w:tcPr>
          <w:p w14:paraId="2F24460D" w14:textId="77777777" w:rsidR="00973A86" w:rsidRPr="00F02BE6" w:rsidRDefault="00973A86" w:rsidP="003E5D96">
            <w:pPr>
              <w:pStyle w:val="TF"/>
              <w:spacing w:after="0"/>
              <w:rPr>
                <w:lang w:eastAsia="en-US"/>
              </w:rPr>
            </w:pPr>
          </w:p>
        </w:tc>
      </w:tr>
      <w:tr w:rsidR="00973A86" w:rsidRPr="00F02BE6" w14:paraId="61315C57" w14:textId="77777777" w:rsidTr="003E5D96">
        <w:tblPrEx>
          <w:tblCellMar>
            <w:top w:w="0" w:type="dxa"/>
            <w:bottom w:w="0" w:type="dxa"/>
          </w:tblCellMar>
        </w:tblPrEx>
        <w:trPr>
          <w:jc w:val="center"/>
        </w:trPr>
        <w:tc>
          <w:tcPr>
            <w:tcW w:w="957" w:type="dxa"/>
            <w:tcBorders>
              <w:top w:val="single" w:sz="6" w:space="0" w:color="auto"/>
            </w:tcBorders>
          </w:tcPr>
          <w:p w14:paraId="25EDE3C1"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tcBorders>
          </w:tcPr>
          <w:p w14:paraId="324733E3"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709E5DF5"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06877FAF"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173A23D5"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2C7D7241"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6394F337" w14:textId="77777777" w:rsidR="00973A86" w:rsidRPr="00F02BE6" w:rsidRDefault="00973A86" w:rsidP="003E5D96">
            <w:pPr>
              <w:pStyle w:val="TF"/>
              <w:spacing w:after="0"/>
              <w:rPr>
                <w:lang w:eastAsia="en-US"/>
              </w:rPr>
            </w:pPr>
          </w:p>
        </w:tc>
        <w:tc>
          <w:tcPr>
            <w:tcW w:w="1914" w:type="dxa"/>
            <w:gridSpan w:val="2"/>
            <w:tcBorders>
              <w:left w:val="nil"/>
            </w:tcBorders>
          </w:tcPr>
          <w:p w14:paraId="64436962" w14:textId="77777777" w:rsidR="00973A86" w:rsidRPr="00F02BE6" w:rsidRDefault="00973A86" w:rsidP="003E5D96">
            <w:pPr>
              <w:pStyle w:val="TAL"/>
            </w:pPr>
            <w:r w:rsidRPr="00F02BE6">
              <w:rPr>
                <w:b/>
              </w:rPr>
              <w:t xml:space="preserve">  octet 61</w:t>
            </w:r>
          </w:p>
          <w:p w14:paraId="092EBDBB" w14:textId="77777777" w:rsidR="00973A86" w:rsidRPr="00F02BE6" w:rsidRDefault="00973A86" w:rsidP="003E5D96">
            <w:pPr>
              <w:pStyle w:val="TAL"/>
            </w:pPr>
          </w:p>
        </w:tc>
      </w:tr>
      <w:tr w:rsidR="00973A86" w:rsidRPr="00F02BE6" w14:paraId="07610771" w14:textId="77777777" w:rsidTr="003E5D96">
        <w:tblPrEx>
          <w:tblCellMar>
            <w:top w:w="0" w:type="dxa"/>
            <w:bottom w:w="0" w:type="dxa"/>
          </w:tblCellMar>
        </w:tblPrEx>
        <w:trPr>
          <w:jc w:val="center"/>
        </w:trPr>
        <w:tc>
          <w:tcPr>
            <w:tcW w:w="957" w:type="dxa"/>
            <w:tcBorders>
              <w:left w:val="dotted" w:sz="4" w:space="0" w:color="auto"/>
            </w:tcBorders>
          </w:tcPr>
          <w:p w14:paraId="3DB0524B" w14:textId="77777777" w:rsidR="00973A86" w:rsidRPr="00F02BE6" w:rsidRDefault="00973A86" w:rsidP="003E5D96">
            <w:pPr>
              <w:pStyle w:val="TF"/>
              <w:spacing w:after="0"/>
              <w:rPr>
                <w:lang w:eastAsia="en-US"/>
              </w:rPr>
            </w:pPr>
          </w:p>
        </w:tc>
        <w:tc>
          <w:tcPr>
            <w:tcW w:w="957" w:type="dxa"/>
          </w:tcPr>
          <w:p w14:paraId="3051D52C" w14:textId="77777777" w:rsidR="00973A86" w:rsidRPr="00F02BE6" w:rsidRDefault="00973A86" w:rsidP="003E5D96">
            <w:pPr>
              <w:pStyle w:val="TF"/>
              <w:spacing w:after="0"/>
              <w:rPr>
                <w:lang w:eastAsia="en-US"/>
              </w:rPr>
            </w:pPr>
          </w:p>
        </w:tc>
        <w:tc>
          <w:tcPr>
            <w:tcW w:w="957" w:type="dxa"/>
          </w:tcPr>
          <w:p w14:paraId="4E6BCF3A" w14:textId="77777777" w:rsidR="00973A86" w:rsidRPr="00F02BE6" w:rsidRDefault="00973A86" w:rsidP="003E5D96">
            <w:pPr>
              <w:pStyle w:val="TF"/>
              <w:spacing w:after="0"/>
              <w:rPr>
                <w:lang w:eastAsia="en-US"/>
              </w:rPr>
            </w:pPr>
          </w:p>
        </w:tc>
        <w:tc>
          <w:tcPr>
            <w:tcW w:w="1914" w:type="dxa"/>
            <w:gridSpan w:val="2"/>
          </w:tcPr>
          <w:p w14:paraId="18F9C089" w14:textId="77777777" w:rsidR="00973A86" w:rsidRPr="00F02BE6" w:rsidRDefault="00973A86" w:rsidP="003E5D96">
            <w:pPr>
              <w:pStyle w:val="TF"/>
              <w:spacing w:after="0"/>
              <w:rPr>
                <w:lang w:eastAsia="en-US"/>
              </w:rPr>
            </w:pPr>
          </w:p>
        </w:tc>
        <w:tc>
          <w:tcPr>
            <w:tcW w:w="957" w:type="dxa"/>
          </w:tcPr>
          <w:p w14:paraId="405C00CA" w14:textId="77777777" w:rsidR="00973A86" w:rsidRPr="00F02BE6" w:rsidRDefault="00973A86" w:rsidP="003E5D96">
            <w:pPr>
              <w:pStyle w:val="TF"/>
              <w:spacing w:after="0"/>
              <w:rPr>
                <w:lang w:eastAsia="en-US"/>
              </w:rPr>
            </w:pPr>
          </w:p>
        </w:tc>
        <w:tc>
          <w:tcPr>
            <w:tcW w:w="957" w:type="dxa"/>
          </w:tcPr>
          <w:p w14:paraId="249727FE"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55E5F03F"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13E8AD5" w14:textId="77777777" w:rsidR="00973A86" w:rsidRPr="00F02BE6" w:rsidRDefault="00973A86" w:rsidP="003E5D96">
            <w:pPr>
              <w:pStyle w:val="TAL"/>
              <w:rPr>
                <w:b/>
              </w:rPr>
            </w:pPr>
          </w:p>
        </w:tc>
      </w:tr>
      <w:tr w:rsidR="00973A86" w:rsidRPr="00F02BE6" w14:paraId="6CCF8CB3" w14:textId="77777777" w:rsidTr="003E5D96">
        <w:tblPrEx>
          <w:tblCellMar>
            <w:top w:w="0" w:type="dxa"/>
            <w:bottom w:w="0" w:type="dxa"/>
          </w:tblCellMar>
        </w:tblPrEx>
        <w:trPr>
          <w:jc w:val="center"/>
        </w:trPr>
        <w:tc>
          <w:tcPr>
            <w:tcW w:w="957" w:type="dxa"/>
            <w:tcBorders>
              <w:left w:val="dotted" w:sz="4" w:space="0" w:color="auto"/>
            </w:tcBorders>
          </w:tcPr>
          <w:p w14:paraId="3067297B" w14:textId="77777777" w:rsidR="00973A86" w:rsidRPr="00F02BE6" w:rsidRDefault="00973A86" w:rsidP="003E5D96">
            <w:pPr>
              <w:pStyle w:val="TF"/>
              <w:spacing w:after="0"/>
              <w:rPr>
                <w:lang w:eastAsia="en-US"/>
              </w:rPr>
            </w:pPr>
          </w:p>
        </w:tc>
        <w:tc>
          <w:tcPr>
            <w:tcW w:w="957" w:type="dxa"/>
          </w:tcPr>
          <w:p w14:paraId="00AF2CB4" w14:textId="77777777" w:rsidR="00973A86" w:rsidRPr="00F02BE6" w:rsidRDefault="00973A86" w:rsidP="003E5D96">
            <w:pPr>
              <w:pStyle w:val="TF"/>
              <w:spacing w:after="0"/>
              <w:rPr>
                <w:lang w:eastAsia="en-US"/>
              </w:rPr>
            </w:pPr>
          </w:p>
        </w:tc>
        <w:tc>
          <w:tcPr>
            <w:tcW w:w="957" w:type="dxa"/>
          </w:tcPr>
          <w:p w14:paraId="5B52A0C6" w14:textId="77777777" w:rsidR="00973A86" w:rsidRPr="00F02BE6" w:rsidRDefault="00973A86" w:rsidP="003E5D96">
            <w:pPr>
              <w:pStyle w:val="TF"/>
              <w:spacing w:after="0"/>
              <w:rPr>
                <w:lang w:eastAsia="en-US"/>
              </w:rPr>
            </w:pPr>
          </w:p>
        </w:tc>
        <w:tc>
          <w:tcPr>
            <w:tcW w:w="1914" w:type="dxa"/>
            <w:gridSpan w:val="2"/>
          </w:tcPr>
          <w:p w14:paraId="0BEEAC4B" w14:textId="77777777" w:rsidR="00973A86" w:rsidRPr="00F02BE6" w:rsidRDefault="00973A86" w:rsidP="003E5D96">
            <w:pPr>
              <w:pStyle w:val="TF"/>
              <w:spacing w:after="0"/>
              <w:rPr>
                <w:lang w:eastAsia="en-US"/>
              </w:rPr>
            </w:pPr>
          </w:p>
        </w:tc>
        <w:tc>
          <w:tcPr>
            <w:tcW w:w="957" w:type="dxa"/>
          </w:tcPr>
          <w:p w14:paraId="5E546873" w14:textId="77777777" w:rsidR="00973A86" w:rsidRPr="00F02BE6" w:rsidRDefault="00973A86" w:rsidP="003E5D96">
            <w:pPr>
              <w:pStyle w:val="TF"/>
              <w:spacing w:after="0"/>
              <w:rPr>
                <w:lang w:eastAsia="en-US"/>
              </w:rPr>
            </w:pPr>
          </w:p>
        </w:tc>
        <w:tc>
          <w:tcPr>
            <w:tcW w:w="957" w:type="dxa"/>
          </w:tcPr>
          <w:p w14:paraId="6737EE40" w14:textId="77777777" w:rsidR="00973A86" w:rsidRPr="00F02BE6" w:rsidRDefault="00973A86" w:rsidP="003E5D96">
            <w:pPr>
              <w:pStyle w:val="TF"/>
              <w:spacing w:after="0"/>
              <w:rPr>
                <w:lang w:eastAsia="en-US"/>
              </w:rPr>
            </w:pPr>
          </w:p>
        </w:tc>
        <w:tc>
          <w:tcPr>
            <w:tcW w:w="957" w:type="dxa"/>
            <w:tcBorders>
              <w:right w:val="dotted" w:sz="4" w:space="0" w:color="auto"/>
            </w:tcBorders>
          </w:tcPr>
          <w:p w14:paraId="67BBEB5C"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2F4107A8" w14:textId="77777777" w:rsidR="00973A86" w:rsidRPr="00F02BE6" w:rsidRDefault="00973A86" w:rsidP="003E5D96">
            <w:pPr>
              <w:pStyle w:val="TAL"/>
              <w:rPr>
                <w:b/>
              </w:rPr>
            </w:pPr>
          </w:p>
        </w:tc>
      </w:tr>
      <w:tr w:rsidR="00973A86" w:rsidRPr="00F02BE6" w14:paraId="4BD7611D"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7155929B"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7AE62D94"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6B6F8EE8"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31CA5C22"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3B3D55F3"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3B171DB3"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00DB2E61"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38EE440" w14:textId="77777777" w:rsidR="00973A86" w:rsidRPr="00F02BE6" w:rsidRDefault="00973A86" w:rsidP="003E5D96">
            <w:pPr>
              <w:pStyle w:val="TAL"/>
              <w:rPr>
                <w:b/>
              </w:rPr>
            </w:pPr>
            <w:r w:rsidRPr="00F02BE6">
              <w:rPr>
                <w:b/>
              </w:rPr>
              <w:t xml:space="preserve">  octet 64</w:t>
            </w:r>
          </w:p>
        </w:tc>
      </w:tr>
      <w:tr w:rsidR="00973A86" w:rsidRPr="00F02BE6" w14:paraId="3B5BEC48" w14:textId="77777777" w:rsidTr="003E5D96">
        <w:tblPrEx>
          <w:tblCellMar>
            <w:top w:w="0" w:type="dxa"/>
            <w:bottom w:w="0" w:type="dxa"/>
          </w:tblCellMar>
        </w:tblPrEx>
        <w:trPr>
          <w:jc w:val="center"/>
        </w:trPr>
        <w:tc>
          <w:tcPr>
            <w:tcW w:w="957" w:type="dxa"/>
            <w:tcBorders>
              <w:top w:val="dotted" w:sz="4" w:space="0" w:color="auto"/>
            </w:tcBorders>
          </w:tcPr>
          <w:p w14:paraId="20B57047" w14:textId="77777777" w:rsidR="00973A86" w:rsidRPr="00F02BE6" w:rsidRDefault="00973A86" w:rsidP="003E5D96">
            <w:pPr>
              <w:pStyle w:val="TF"/>
              <w:spacing w:after="0"/>
              <w:rPr>
                <w:lang w:eastAsia="en-US"/>
              </w:rPr>
            </w:pPr>
          </w:p>
        </w:tc>
        <w:tc>
          <w:tcPr>
            <w:tcW w:w="957" w:type="dxa"/>
            <w:tcBorders>
              <w:top w:val="dotted" w:sz="4" w:space="0" w:color="auto"/>
            </w:tcBorders>
          </w:tcPr>
          <w:p w14:paraId="6BA105FE" w14:textId="77777777" w:rsidR="00973A86" w:rsidRPr="00F02BE6" w:rsidRDefault="00973A86" w:rsidP="003E5D96">
            <w:pPr>
              <w:pStyle w:val="TF"/>
              <w:spacing w:after="0"/>
              <w:rPr>
                <w:lang w:eastAsia="en-US"/>
              </w:rPr>
            </w:pPr>
          </w:p>
        </w:tc>
        <w:tc>
          <w:tcPr>
            <w:tcW w:w="957" w:type="dxa"/>
            <w:tcBorders>
              <w:top w:val="dotted" w:sz="4" w:space="0" w:color="auto"/>
            </w:tcBorders>
          </w:tcPr>
          <w:p w14:paraId="1B6FD5F0" w14:textId="77777777" w:rsidR="00973A86" w:rsidRPr="00F02BE6" w:rsidRDefault="00973A86" w:rsidP="003E5D96">
            <w:pPr>
              <w:pStyle w:val="TF"/>
              <w:spacing w:after="0"/>
              <w:rPr>
                <w:lang w:eastAsia="en-US"/>
              </w:rPr>
            </w:pPr>
          </w:p>
        </w:tc>
        <w:tc>
          <w:tcPr>
            <w:tcW w:w="1914" w:type="dxa"/>
            <w:gridSpan w:val="2"/>
            <w:tcBorders>
              <w:top w:val="dotted" w:sz="4" w:space="0" w:color="auto"/>
              <w:right w:val="dotted" w:sz="4" w:space="0" w:color="auto"/>
            </w:tcBorders>
          </w:tcPr>
          <w:p w14:paraId="2C6F2AFC" w14:textId="77777777" w:rsidR="00973A86" w:rsidRPr="00F02BE6" w:rsidRDefault="00973A86" w:rsidP="003E5D96">
            <w:pPr>
              <w:pStyle w:val="TF"/>
              <w:spacing w:after="0"/>
              <w:rPr>
                <w:lang w:eastAsia="en-US"/>
              </w:rPr>
            </w:pPr>
          </w:p>
        </w:tc>
        <w:tc>
          <w:tcPr>
            <w:tcW w:w="957" w:type="dxa"/>
            <w:tcBorders>
              <w:top w:val="dotted" w:sz="4" w:space="0" w:color="auto"/>
              <w:left w:val="dotted" w:sz="4" w:space="0" w:color="auto"/>
              <w:bottom w:val="dotted" w:sz="4" w:space="0" w:color="auto"/>
            </w:tcBorders>
          </w:tcPr>
          <w:p w14:paraId="3FD0D45F" w14:textId="77777777" w:rsidR="00973A86" w:rsidRPr="00F02BE6" w:rsidRDefault="00973A86" w:rsidP="003E5D96">
            <w:pPr>
              <w:pStyle w:val="TF"/>
              <w:spacing w:after="0"/>
              <w:rPr>
                <w:lang w:eastAsia="en-US"/>
              </w:rPr>
            </w:pPr>
          </w:p>
        </w:tc>
        <w:tc>
          <w:tcPr>
            <w:tcW w:w="957" w:type="dxa"/>
            <w:tcBorders>
              <w:top w:val="dotted" w:sz="4" w:space="0" w:color="auto"/>
              <w:bottom w:val="dotted" w:sz="4" w:space="0" w:color="auto"/>
            </w:tcBorders>
          </w:tcPr>
          <w:p w14:paraId="49701DA6" w14:textId="77777777" w:rsidR="00973A86" w:rsidRPr="00F02BE6" w:rsidRDefault="00973A86" w:rsidP="003E5D96">
            <w:pPr>
              <w:pStyle w:val="TF"/>
              <w:spacing w:after="0"/>
              <w:rPr>
                <w:lang w:eastAsia="en-US"/>
              </w:rPr>
            </w:pPr>
          </w:p>
        </w:tc>
        <w:tc>
          <w:tcPr>
            <w:tcW w:w="957" w:type="dxa"/>
            <w:tcBorders>
              <w:top w:val="dotted" w:sz="4" w:space="0" w:color="auto"/>
              <w:bottom w:val="dotted" w:sz="4" w:space="0" w:color="auto"/>
              <w:right w:val="dotted" w:sz="4" w:space="0" w:color="auto"/>
            </w:tcBorders>
          </w:tcPr>
          <w:p w14:paraId="6D2E3AAD" w14:textId="77777777" w:rsidR="00973A86" w:rsidRPr="00F02BE6" w:rsidRDefault="00973A86" w:rsidP="003E5D96">
            <w:pPr>
              <w:pStyle w:val="TF"/>
              <w:spacing w:after="0"/>
              <w:rPr>
                <w:lang w:eastAsia="en-US"/>
              </w:rPr>
            </w:pPr>
          </w:p>
          <w:p w14:paraId="218DE2BB"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5B3FD85A" w14:textId="77777777" w:rsidR="00973A86" w:rsidRPr="00F02BE6" w:rsidRDefault="00973A86" w:rsidP="003E5D96">
            <w:pPr>
              <w:pStyle w:val="TAL"/>
              <w:rPr>
                <w:b/>
              </w:rPr>
            </w:pPr>
            <w:r w:rsidRPr="00F02BE6">
              <w:rPr>
                <w:b/>
              </w:rPr>
              <w:t xml:space="preserve">  octet 65</w:t>
            </w:r>
          </w:p>
        </w:tc>
      </w:tr>
    </w:tbl>
    <w:p w14:paraId="50845C19" w14:textId="77777777" w:rsidR="00973A86" w:rsidRPr="00F02BE6" w:rsidRDefault="00973A86" w:rsidP="00973A86">
      <w:pPr>
        <w:pStyle w:val="NF"/>
      </w:pPr>
    </w:p>
    <w:p w14:paraId="00CE120A" w14:textId="77777777" w:rsidR="00973A86" w:rsidRPr="00F02BE6" w:rsidRDefault="00973A86" w:rsidP="00973A86">
      <w:pPr>
        <w:pStyle w:val="NF"/>
      </w:pPr>
      <w:r w:rsidRPr="00F02BE6">
        <w:t>NOTE:</w:t>
      </w:r>
      <w:r w:rsidRPr="00F02BE6">
        <w:tab/>
        <w:t>The numbering convention specified in 3GPP TS 44.060 applies.</w:t>
      </w:r>
    </w:p>
    <w:p w14:paraId="7C96ACC5" w14:textId="77777777" w:rsidR="00973A86" w:rsidRPr="00F02BE6" w:rsidRDefault="00973A86" w:rsidP="00973A86">
      <w:pPr>
        <w:pStyle w:val="NF"/>
      </w:pPr>
    </w:p>
    <w:p w14:paraId="3B6F090A" w14:textId="77777777" w:rsidR="00973A86" w:rsidRPr="00F02BE6" w:rsidRDefault="00973A86" w:rsidP="00973A86">
      <w:pPr>
        <w:pStyle w:val="TF"/>
      </w:pPr>
      <w:r w:rsidRPr="00F02BE6">
        <w:t>Figure 7.6.9.1: PDTCH block type 9 (MCS-5) uplink format</w:t>
      </w:r>
    </w:p>
    <w:p w14:paraId="2DBA933C" w14:textId="77777777" w:rsidR="00973A86" w:rsidRPr="00F02BE6" w:rsidRDefault="00973A86" w:rsidP="00973A86">
      <w:pPr>
        <w:pStyle w:val="Heading4"/>
      </w:pPr>
      <w:bookmarkStart w:id="153" w:name="_Toc517979145"/>
      <w:r w:rsidRPr="00F02BE6">
        <w:lastRenderedPageBreak/>
        <w:t>7.6.9.2</w:t>
      </w:r>
      <w:r w:rsidRPr="00F02BE6">
        <w:tab/>
        <w:t>Downlink</w:t>
      </w:r>
      <w:bookmarkEnd w:id="153"/>
    </w:p>
    <w:p w14:paraId="69AF2D07" w14:textId="77777777" w:rsidR="00973A86" w:rsidRPr="00F02BE6" w:rsidRDefault="00973A86" w:rsidP="00973A86">
      <w:pPr>
        <w:keepNext/>
      </w:pPr>
      <w:r w:rsidRPr="00F02BE6">
        <w:t>The 478 bit blocks, or in case an eTFI is included, 481 bit blocks, or in case a PAN is included, 503 bit blocks, or in case both a PAN and an eTFI are included, 506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42D46172" w14:textId="77777777" w:rsidTr="003E5D96">
        <w:tblPrEx>
          <w:tblCellMar>
            <w:top w:w="0" w:type="dxa"/>
            <w:bottom w:w="0" w:type="dxa"/>
          </w:tblCellMar>
        </w:tblPrEx>
        <w:trPr>
          <w:jc w:val="center"/>
        </w:trPr>
        <w:tc>
          <w:tcPr>
            <w:tcW w:w="7656" w:type="dxa"/>
            <w:gridSpan w:val="8"/>
          </w:tcPr>
          <w:p w14:paraId="005F4348"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1A4DD8C" w14:textId="77777777" w:rsidR="00973A86" w:rsidRPr="00F02BE6" w:rsidRDefault="00973A86" w:rsidP="003E5D96">
            <w:pPr>
              <w:pStyle w:val="TF"/>
              <w:keepNext/>
              <w:spacing w:after="0"/>
              <w:rPr>
                <w:lang w:eastAsia="en-US"/>
              </w:rPr>
            </w:pPr>
          </w:p>
        </w:tc>
        <w:tc>
          <w:tcPr>
            <w:tcW w:w="957" w:type="dxa"/>
          </w:tcPr>
          <w:p w14:paraId="0CD42D23" w14:textId="77777777" w:rsidR="00973A86" w:rsidRPr="00F02BE6" w:rsidRDefault="00973A86" w:rsidP="003E5D96">
            <w:pPr>
              <w:pStyle w:val="TF"/>
              <w:keepNext/>
              <w:spacing w:after="0"/>
              <w:rPr>
                <w:lang w:eastAsia="en-US"/>
              </w:rPr>
            </w:pPr>
          </w:p>
        </w:tc>
      </w:tr>
      <w:tr w:rsidR="00973A86" w:rsidRPr="00F02BE6" w14:paraId="302DBB9C" w14:textId="77777777" w:rsidTr="003E5D96">
        <w:tblPrEx>
          <w:tblCellMar>
            <w:top w:w="0" w:type="dxa"/>
            <w:bottom w:w="0" w:type="dxa"/>
          </w:tblCellMar>
        </w:tblPrEx>
        <w:trPr>
          <w:jc w:val="center"/>
        </w:trPr>
        <w:tc>
          <w:tcPr>
            <w:tcW w:w="957" w:type="dxa"/>
          </w:tcPr>
          <w:p w14:paraId="68AB2210"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08469CE1"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17FD07C8"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6120454B"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2E0F2C95"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172E1DE8"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5F3E1596"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6BCF0032"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7F475CCC" w14:textId="77777777" w:rsidR="00973A86" w:rsidRPr="00F02BE6" w:rsidRDefault="00973A86" w:rsidP="003E5D96">
            <w:pPr>
              <w:pStyle w:val="TF"/>
              <w:keepNext/>
              <w:spacing w:after="0"/>
              <w:rPr>
                <w:lang w:eastAsia="en-US"/>
              </w:rPr>
            </w:pPr>
          </w:p>
        </w:tc>
        <w:tc>
          <w:tcPr>
            <w:tcW w:w="957" w:type="dxa"/>
          </w:tcPr>
          <w:p w14:paraId="6FBFE7D5" w14:textId="77777777" w:rsidR="00973A86" w:rsidRPr="00F02BE6" w:rsidRDefault="00973A86" w:rsidP="003E5D96">
            <w:pPr>
              <w:pStyle w:val="TF"/>
              <w:keepNext/>
              <w:spacing w:after="0"/>
              <w:rPr>
                <w:lang w:eastAsia="en-US"/>
              </w:rPr>
            </w:pPr>
          </w:p>
        </w:tc>
      </w:tr>
      <w:tr w:rsidR="00973A86" w:rsidRPr="00F02BE6" w14:paraId="2D53E4C8"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6583126E" w14:textId="77777777" w:rsidR="00973A86" w:rsidRPr="00F02BE6" w:rsidRDefault="00973A86" w:rsidP="003E5D96">
            <w:pPr>
              <w:pStyle w:val="TF"/>
              <w:keepNext/>
              <w:spacing w:after="0"/>
              <w:rPr>
                <w:lang w:eastAsia="en-US"/>
              </w:rPr>
            </w:pPr>
          </w:p>
        </w:tc>
        <w:tc>
          <w:tcPr>
            <w:tcW w:w="957" w:type="dxa"/>
            <w:tcBorders>
              <w:left w:val="nil"/>
            </w:tcBorders>
          </w:tcPr>
          <w:p w14:paraId="70670017"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3A7B7568" w14:textId="77777777" w:rsidR="00973A86" w:rsidRPr="00F02BE6" w:rsidRDefault="00973A86" w:rsidP="003E5D96">
            <w:pPr>
              <w:pStyle w:val="TF"/>
              <w:keepNext/>
              <w:spacing w:after="0"/>
              <w:rPr>
                <w:lang w:eastAsia="en-US"/>
              </w:rPr>
            </w:pPr>
          </w:p>
        </w:tc>
      </w:tr>
      <w:tr w:rsidR="00973A86" w:rsidRPr="00F02BE6" w14:paraId="1BC6CD5C"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067CA9DF" w14:textId="77777777" w:rsidR="00973A86" w:rsidRPr="00F02BE6" w:rsidRDefault="00973A86" w:rsidP="003E5D96">
            <w:pPr>
              <w:pStyle w:val="TF"/>
              <w:keepNext/>
              <w:spacing w:after="0"/>
              <w:rPr>
                <w:lang w:eastAsia="en-US"/>
              </w:rPr>
            </w:pPr>
            <w:r w:rsidRPr="00F02BE6">
              <w:rPr>
                <w:sz w:val="22"/>
                <w:lang w:eastAsia="en-US"/>
              </w:rPr>
              <w:t>478 or 481 or 503 or 506</w:t>
            </w:r>
          </w:p>
        </w:tc>
        <w:tc>
          <w:tcPr>
            <w:tcW w:w="957" w:type="dxa"/>
            <w:tcBorders>
              <w:left w:val="nil"/>
            </w:tcBorders>
          </w:tcPr>
          <w:p w14:paraId="778D81FC" w14:textId="77777777" w:rsidR="00973A86" w:rsidRPr="00F02BE6" w:rsidRDefault="00973A86" w:rsidP="003E5D96">
            <w:pPr>
              <w:pStyle w:val="TF"/>
              <w:keepNext/>
              <w:spacing w:after="0"/>
              <w:rPr>
                <w:lang w:eastAsia="en-US"/>
              </w:rPr>
            </w:pPr>
          </w:p>
        </w:tc>
        <w:tc>
          <w:tcPr>
            <w:tcW w:w="957" w:type="dxa"/>
            <w:tcBorders>
              <w:left w:val="nil"/>
            </w:tcBorders>
          </w:tcPr>
          <w:p w14:paraId="0AC0A6AC" w14:textId="77777777" w:rsidR="00973A86" w:rsidRPr="00F02BE6" w:rsidRDefault="00973A86" w:rsidP="003E5D96">
            <w:pPr>
              <w:pStyle w:val="TF"/>
              <w:keepNext/>
              <w:spacing w:after="0"/>
              <w:rPr>
                <w:lang w:eastAsia="en-US"/>
              </w:rPr>
            </w:pPr>
          </w:p>
        </w:tc>
      </w:tr>
      <w:tr w:rsidR="00973A86" w:rsidRPr="00F02BE6" w14:paraId="376F4143"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34C0F0BB" w14:textId="77777777" w:rsidR="00973A86" w:rsidRPr="00F02BE6" w:rsidRDefault="00973A86" w:rsidP="003E5D96">
            <w:pPr>
              <w:pStyle w:val="TF"/>
              <w:keepNext/>
              <w:spacing w:after="0"/>
              <w:rPr>
                <w:lang w:eastAsia="en-US"/>
              </w:rPr>
            </w:pPr>
          </w:p>
        </w:tc>
        <w:tc>
          <w:tcPr>
            <w:tcW w:w="957" w:type="dxa"/>
          </w:tcPr>
          <w:p w14:paraId="68DFF326" w14:textId="77777777" w:rsidR="00973A86" w:rsidRPr="00F02BE6" w:rsidRDefault="00973A86" w:rsidP="003E5D96">
            <w:pPr>
              <w:pStyle w:val="TF"/>
              <w:keepNext/>
              <w:spacing w:after="0"/>
              <w:rPr>
                <w:lang w:eastAsia="en-US"/>
              </w:rPr>
            </w:pPr>
          </w:p>
        </w:tc>
        <w:tc>
          <w:tcPr>
            <w:tcW w:w="957" w:type="dxa"/>
          </w:tcPr>
          <w:p w14:paraId="727FE200" w14:textId="77777777" w:rsidR="00973A86" w:rsidRPr="00F02BE6" w:rsidRDefault="00973A86" w:rsidP="003E5D96">
            <w:pPr>
              <w:pStyle w:val="TF"/>
              <w:keepNext/>
              <w:spacing w:after="0"/>
              <w:rPr>
                <w:lang w:eastAsia="en-US"/>
              </w:rPr>
            </w:pPr>
          </w:p>
        </w:tc>
        <w:tc>
          <w:tcPr>
            <w:tcW w:w="1914" w:type="dxa"/>
            <w:gridSpan w:val="2"/>
          </w:tcPr>
          <w:p w14:paraId="2F0E1B1A"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4B328D16" w14:textId="77777777" w:rsidR="00973A86" w:rsidRPr="00F02BE6" w:rsidRDefault="00973A86" w:rsidP="003E5D96">
            <w:pPr>
              <w:pStyle w:val="TF"/>
              <w:keepNext/>
              <w:spacing w:after="0"/>
              <w:rPr>
                <w:lang w:eastAsia="en-US"/>
              </w:rPr>
            </w:pPr>
          </w:p>
        </w:tc>
        <w:tc>
          <w:tcPr>
            <w:tcW w:w="957" w:type="dxa"/>
          </w:tcPr>
          <w:p w14:paraId="6D5B5A42"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4A28AF0" w14:textId="77777777" w:rsidR="00973A86" w:rsidRPr="00F02BE6" w:rsidRDefault="00973A86" w:rsidP="003E5D96">
            <w:pPr>
              <w:pStyle w:val="TF"/>
              <w:keepNext/>
              <w:spacing w:after="0"/>
              <w:rPr>
                <w:lang w:eastAsia="en-US"/>
              </w:rPr>
            </w:pPr>
          </w:p>
        </w:tc>
        <w:tc>
          <w:tcPr>
            <w:tcW w:w="1914" w:type="dxa"/>
            <w:gridSpan w:val="2"/>
            <w:tcBorders>
              <w:left w:val="nil"/>
            </w:tcBorders>
          </w:tcPr>
          <w:p w14:paraId="4AB907DB" w14:textId="77777777" w:rsidR="00973A86" w:rsidRPr="00F02BE6" w:rsidRDefault="00973A86" w:rsidP="003E5D96">
            <w:pPr>
              <w:pStyle w:val="TF"/>
              <w:keepNext/>
              <w:spacing w:after="0"/>
              <w:rPr>
                <w:lang w:eastAsia="en-US"/>
              </w:rPr>
            </w:pPr>
          </w:p>
        </w:tc>
      </w:tr>
      <w:tr w:rsidR="00973A86" w:rsidRPr="00F02BE6" w14:paraId="700308BA" w14:textId="77777777" w:rsidTr="003E5D96">
        <w:tblPrEx>
          <w:tblCellMar>
            <w:top w:w="0" w:type="dxa"/>
            <w:bottom w:w="0" w:type="dxa"/>
          </w:tblCellMar>
        </w:tblPrEx>
        <w:trPr>
          <w:jc w:val="center"/>
        </w:trPr>
        <w:tc>
          <w:tcPr>
            <w:tcW w:w="957" w:type="dxa"/>
          </w:tcPr>
          <w:p w14:paraId="422785F9" w14:textId="77777777" w:rsidR="00973A86" w:rsidRPr="00F02BE6" w:rsidRDefault="00973A86" w:rsidP="003E5D96">
            <w:pPr>
              <w:pStyle w:val="TAL"/>
            </w:pPr>
            <w:r w:rsidRPr="00F02BE6">
              <w:t>:</w:t>
            </w:r>
          </w:p>
        </w:tc>
        <w:tc>
          <w:tcPr>
            <w:tcW w:w="957" w:type="dxa"/>
          </w:tcPr>
          <w:p w14:paraId="014B8B1C" w14:textId="77777777" w:rsidR="00973A86" w:rsidRPr="00F02BE6" w:rsidRDefault="00973A86" w:rsidP="003E5D96">
            <w:pPr>
              <w:pStyle w:val="TF"/>
              <w:keepNext/>
              <w:spacing w:after="0"/>
              <w:rPr>
                <w:lang w:eastAsia="en-US"/>
              </w:rPr>
            </w:pPr>
          </w:p>
        </w:tc>
        <w:tc>
          <w:tcPr>
            <w:tcW w:w="957" w:type="dxa"/>
          </w:tcPr>
          <w:p w14:paraId="4A2468FE" w14:textId="77777777" w:rsidR="00973A86" w:rsidRPr="00F02BE6" w:rsidRDefault="00973A86" w:rsidP="003E5D96">
            <w:pPr>
              <w:pStyle w:val="TF"/>
              <w:keepNext/>
              <w:spacing w:after="0"/>
              <w:rPr>
                <w:lang w:eastAsia="en-US"/>
              </w:rPr>
            </w:pPr>
          </w:p>
        </w:tc>
        <w:tc>
          <w:tcPr>
            <w:tcW w:w="957" w:type="dxa"/>
          </w:tcPr>
          <w:p w14:paraId="71DCBE79" w14:textId="77777777" w:rsidR="00973A86" w:rsidRPr="00F02BE6" w:rsidRDefault="00973A86" w:rsidP="003E5D96">
            <w:pPr>
              <w:pStyle w:val="TF"/>
              <w:keepNext/>
              <w:spacing w:after="0"/>
              <w:rPr>
                <w:lang w:eastAsia="en-US"/>
              </w:rPr>
            </w:pPr>
          </w:p>
        </w:tc>
        <w:tc>
          <w:tcPr>
            <w:tcW w:w="957" w:type="dxa"/>
          </w:tcPr>
          <w:p w14:paraId="3C842A55" w14:textId="77777777" w:rsidR="00973A86" w:rsidRPr="00F02BE6" w:rsidRDefault="00973A86" w:rsidP="003E5D96">
            <w:pPr>
              <w:pStyle w:val="TF"/>
              <w:keepNext/>
              <w:spacing w:after="0"/>
              <w:rPr>
                <w:lang w:eastAsia="en-US"/>
              </w:rPr>
            </w:pPr>
          </w:p>
        </w:tc>
        <w:tc>
          <w:tcPr>
            <w:tcW w:w="957" w:type="dxa"/>
          </w:tcPr>
          <w:p w14:paraId="3558DAD1" w14:textId="77777777" w:rsidR="00973A86" w:rsidRPr="00F02BE6" w:rsidRDefault="00973A86" w:rsidP="003E5D96">
            <w:pPr>
              <w:pStyle w:val="TF"/>
              <w:keepNext/>
              <w:spacing w:after="0"/>
              <w:rPr>
                <w:lang w:eastAsia="en-US"/>
              </w:rPr>
            </w:pPr>
          </w:p>
        </w:tc>
        <w:tc>
          <w:tcPr>
            <w:tcW w:w="957" w:type="dxa"/>
          </w:tcPr>
          <w:p w14:paraId="2CCF58E5" w14:textId="77777777" w:rsidR="00973A86" w:rsidRPr="00F02BE6" w:rsidRDefault="00973A86" w:rsidP="003E5D96">
            <w:pPr>
              <w:pStyle w:val="TF"/>
              <w:keepNext/>
              <w:spacing w:after="0"/>
              <w:rPr>
                <w:lang w:eastAsia="en-US"/>
              </w:rPr>
            </w:pPr>
          </w:p>
        </w:tc>
        <w:tc>
          <w:tcPr>
            <w:tcW w:w="957" w:type="dxa"/>
          </w:tcPr>
          <w:p w14:paraId="29922248" w14:textId="77777777" w:rsidR="00973A86" w:rsidRPr="00F02BE6" w:rsidRDefault="00973A86" w:rsidP="003E5D96">
            <w:pPr>
              <w:pStyle w:val="TAR"/>
            </w:pPr>
            <w:r w:rsidRPr="00F02BE6">
              <w:t>:</w:t>
            </w:r>
          </w:p>
        </w:tc>
        <w:tc>
          <w:tcPr>
            <w:tcW w:w="957" w:type="dxa"/>
          </w:tcPr>
          <w:p w14:paraId="6639FCDF" w14:textId="77777777" w:rsidR="00973A86" w:rsidRPr="00F02BE6" w:rsidRDefault="00973A86" w:rsidP="003E5D96">
            <w:pPr>
              <w:pStyle w:val="TF"/>
              <w:keepNext/>
              <w:spacing w:after="0"/>
              <w:rPr>
                <w:lang w:eastAsia="en-US"/>
              </w:rPr>
            </w:pPr>
          </w:p>
        </w:tc>
        <w:tc>
          <w:tcPr>
            <w:tcW w:w="957" w:type="dxa"/>
          </w:tcPr>
          <w:p w14:paraId="59A6D33F" w14:textId="77777777" w:rsidR="00973A86" w:rsidRPr="00F02BE6" w:rsidRDefault="00973A86" w:rsidP="003E5D96">
            <w:pPr>
              <w:pStyle w:val="TF"/>
              <w:keepNext/>
              <w:spacing w:after="0"/>
              <w:rPr>
                <w:lang w:eastAsia="en-US"/>
              </w:rPr>
            </w:pPr>
          </w:p>
        </w:tc>
      </w:tr>
      <w:tr w:rsidR="00973A86" w:rsidRPr="00F02BE6" w14:paraId="69A2021C" w14:textId="77777777" w:rsidTr="003E5D96">
        <w:tblPrEx>
          <w:tblCellMar>
            <w:top w:w="0" w:type="dxa"/>
            <w:bottom w:w="0" w:type="dxa"/>
          </w:tblCellMar>
        </w:tblPrEx>
        <w:trPr>
          <w:jc w:val="center"/>
        </w:trPr>
        <w:tc>
          <w:tcPr>
            <w:tcW w:w="957" w:type="dxa"/>
          </w:tcPr>
          <w:p w14:paraId="3F72B68A" w14:textId="77777777" w:rsidR="00973A86" w:rsidRPr="00F02BE6" w:rsidRDefault="00973A86" w:rsidP="003E5D96">
            <w:pPr>
              <w:pStyle w:val="TAL"/>
            </w:pPr>
            <w:r w:rsidRPr="00F02BE6">
              <w:t>:</w:t>
            </w:r>
          </w:p>
        </w:tc>
        <w:tc>
          <w:tcPr>
            <w:tcW w:w="957" w:type="dxa"/>
          </w:tcPr>
          <w:p w14:paraId="2ED1A66C" w14:textId="77777777" w:rsidR="00973A86" w:rsidRPr="00F02BE6" w:rsidRDefault="00973A86" w:rsidP="003E5D96">
            <w:pPr>
              <w:pStyle w:val="TF"/>
              <w:keepNext/>
              <w:spacing w:after="0"/>
              <w:rPr>
                <w:lang w:eastAsia="en-US"/>
              </w:rPr>
            </w:pPr>
          </w:p>
        </w:tc>
        <w:tc>
          <w:tcPr>
            <w:tcW w:w="957" w:type="dxa"/>
          </w:tcPr>
          <w:p w14:paraId="3BEA525A" w14:textId="77777777" w:rsidR="00973A86" w:rsidRPr="00F02BE6" w:rsidRDefault="00973A86" w:rsidP="003E5D96">
            <w:pPr>
              <w:pStyle w:val="TF"/>
              <w:keepNext/>
              <w:spacing w:after="0"/>
              <w:rPr>
                <w:lang w:eastAsia="en-US"/>
              </w:rPr>
            </w:pPr>
          </w:p>
        </w:tc>
        <w:tc>
          <w:tcPr>
            <w:tcW w:w="957" w:type="dxa"/>
          </w:tcPr>
          <w:p w14:paraId="27662DB9" w14:textId="77777777" w:rsidR="00973A86" w:rsidRPr="00F02BE6" w:rsidRDefault="00973A86" w:rsidP="003E5D96">
            <w:pPr>
              <w:pStyle w:val="TF"/>
              <w:keepNext/>
              <w:spacing w:after="0"/>
              <w:rPr>
                <w:lang w:eastAsia="en-US"/>
              </w:rPr>
            </w:pPr>
          </w:p>
        </w:tc>
        <w:tc>
          <w:tcPr>
            <w:tcW w:w="957" w:type="dxa"/>
          </w:tcPr>
          <w:p w14:paraId="15F4E2AF" w14:textId="77777777" w:rsidR="00973A86" w:rsidRPr="00F02BE6" w:rsidRDefault="00973A86" w:rsidP="003E5D96">
            <w:pPr>
              <w:pStyle w:val="TF"/>
              <w:keepNext/>
              <w:spacing w:after="0"/>
              <w:rPr>
                <w:lang w:eastAsia="en-US"/>
              </w:rPr>
            </w:pPr>
          </w:p>
        </w:tc>
        <w:tc>
          <w:tcPr>
            <w:tcW w:w="957" w:type="dxa"/>
          </w:tcPr>
          <w:p w14:paraId="6EA90A32" w14:textId="77777777" w:rsidR="00973A86" w:rsidRPr="00F02BE6" w:rsidRDefault="00973A86" w:rsidP="003E5D96">
            <w:pPr>
              <w:pStyle w:val="TF"/>
              <w:keepNext/>
              <w:spacing w:after="0"/>
              <w:rPr>
                <w:lang w:eastAsia="en-US"/>
              </w:rPr>
            </w:pPr>
          </w:p>
        </w:tc>
        <w:tc>
          <w:tcPr>
            <w:tcW w:w="957" w:type="dxa"/>
          </w:tcPr>
          <w:p w14:paraId="65F909F6" w14:textId="77777777" w:rsidR="00973A86" w:rsidRPr="00F02BE6" w:rsidRDefault="00973A86" w:rsidP="003E5D96">
            <w:pPr>
              <w:pStyle w:val="TF"/>
              <w:keepNext/>
              <w:spacing w:after="0"/>
              <w:rPr>
                <w:lang w:eastAsia="en-US"/>
              </w:rPr>
            </w:pPr>
          </w:p>
        </w:tc>
        <w:tc>
          <w:tcPr>
            <w:tcW w:w="957" w:type="dxa"/>
          </w:tcPr>
          <w:p w14:paraId="1E000E7E" w14:textId="77777777" w:rsidR="00973A86" w:rsidRPr="00F02BE6" w:rsidRDefault="00973A86" w:rsidP="003E5D96">
            <w:pPr>
              <w:pStyle w:val="TAR"/>
            </w:pPr>
            <w:r w:rsidRPr="00F02BE6">
              <w:t>:</w:t>
            </w:r>
          </w:p>
        </w:tc>
        <w:tc>
          <w:tcPr>
            <w:tcW w:w="957" w:type="dxa"/>
          </w:tcPr>
          <w:p w14:paraId="0338AF60" w14:textId="77777777" w:rsidR="00973A86" w:rsidRPr="00F02BE6" w:rsidRDefault="00973A86" w:rsidP="003E5D96">
            <w:pPr>
              <w:pStyle w:val="TF"/>
              <w:keepNext/>
              <w:spacing w:after="0"/>
              <w:rPr>
                <w:lang w:eastAsia="en-US"/>
              </w:rPr>
            </w:pPr>
          </w:p>
        </w:tc>
        <w:tc>
          <w:tcPr>
            <w:tcW w:w="957" w:type="dxa"/>
          </w:tcPr>
          <w:p w14:paraId="30ACA0CF" w14:textId="77777777" w:rsidR="00973A86" w:rsidRPr="00F02BE6" w:rsidRDefault="00973A86" w:rsidP="003E5D96">
            <w:pPr>
              <w:pStyle w:val="TF"/>
              <w:keepNext/>
              <w:spacing w:after="0"/>
              <w:rPr>
                <w:lang w:eastAsia="en-US"/>
              </w:rPr>
            </w:pPr>
          </w:p>
        </w:tc>
      </w:tr>
      <w:tr w:rsidR="00973A86" w:rsidRPr="00F02BE6" w14:paraId="5CE5D0B0" w14:textId="77777777" w:rsidTr="003E5D96">
        <w:tblPrEx>
          <w:tblCellMar>
            <w:top w:w="0" w:type="dxa"/>
            <w:bottom w:w="0" w:type="dxa"/>
          </w:tblCellMar>
        </w:tblPrEx>
        <w:trPr>
          <w:jc w:val="center"/>
        </w:trPr>
        <w:tc>
          <w:tcPr>
            <w:tcW w:w="957" w:type="dxa"/>
          </w:tcPr>
          <w:p w14:paraId="0737E602" w14:textId="77777777" w:rsidR="00973A86" w:rsidRPr="00F02BE6" w:rsidRDefault="00973A86" w:rsidP="003E5D96">
            <w:pPr>
              <w:pStyle w:val="TAL"/>
            </w:pPr>
            <w:r w:rsidRPr="00F02BE6">
              <w:t>:</w:t>
            </w:r>
          </w:p>
        </w:tc>
        <w:tc>
          <w:tcPr>
            <w:tcW w:w="957" w:type="dxa"/>
          </w:tcPr>
          <w:p w14:paraId="067F9B8B" w14:textId="77777777" w:rsidR="00973A86" w:rsidRPr="00F02BE6" w:rsidRDefault="00973A86" w:rsidP="003E5D96">
            <w:pPr>
              <w:pStyle w:val="TF"/>
              <w:keepNext/>
              <w:spacing w:after="0"/>
              <w:rPr>
                <w:lang w:eastAsia="en-US"/>
              </w:rPr>
            </w:pPr>
          </w:p>
        </w:tc>
        <w:tc>
          <w:tcPr>
            <w:tcW w:w="957" w:type="dxa"/>
          </w:tcPr>
          <w:p w14:paraId="687EDB8A" w14:textId="77777777" w:rsidR="00973A86" w:rsidRPr="00F02BE6" w:rsidRDefault="00973A86" w:rsidP="003E5D96">
            <w:pPr>
              <w:pStyle w:val="TF"/>
              <w:keepNext/>
              <w:spacing w:after="0"/>
              <w:rPr>
                <w:lang w:eastAsia="en-US"/>
              </w:rPr>
            </w:pPr>
          </w:p>
        </w:tc>
        <w:tc>
          <w:tcPr>
            <w:tcW w:w="957" w:type="dxa"/>
          </w:tcPr>
          <w:p w14:paraId="65B9383D" w14:textId="77777777" w:rsidR="00973A86" w:rsidRPr="00F02BE6" w:rsidRDefault="00973A86" w:rsidP="003E5D96">
            <w:pPr>
              <w:pStyle w:val="TF"/>
              <w:keepNext/>
              <w:spacing w:after="0"/>
              <w:rPr>
                <w:lang w:eastAsia="en-US"/>
              </w:rPr>
            </w:pPr>
          </w:p>
        </w:tc>
        <w:tc>
          <w:tcPr>
            <w:tcW w:w="957" w:type="dxa"/>
          </w:tcPr>
          <w:p w14:paraId="0DAF66B6" w14:textId="77777777" w:rsidR="00973A86" w:rsidRPr="00F02BE6" w:rsidRDefault="00973A86" w:rsidP="003E5D96">
            <w:pPr>
              <w:pStyle w:val="TF"/>
              <w:keepNext/>
              <w:spacing w:after="0"/>
              <w:rPr>
                <w:lang w:eastAsia="en-US"/>
              </w:rPr>
            </w:pPr>
          </w:p>
        </w:tc>
        <w:tc>
          <w:tcPr>
            <w:tcW w:w="957" w:type="dxa"/>
          </w:tcPr>
          <w:p w14:paraId="1D0412D6" w14:textId="77777777" w:rsidR="00973A86" w:rsidRPr="00F02BE6" w:rsidRDefault="00973A86" w:rsidP="003E5D96">
            <w:pPr>
              <w:pStyle w:val="TF"/>
              <w:keepNext/>
              <w:spacing w:after="0"/>
              <w:rPr>
                <w:lang w:eastAsia="en-US"/>
              </w:rPr>
            </w:pPr>
          </w:p>
        </w:tc>
        <w:tc>
          <w:tcPr>
            <w:tcW w:w="957" w:type="dxa"/>
          </w:tcPr>
          <w:p w14:paraId="4053507E" w14:textId="77777777" w:rsidR="00973A86" w:rsidRPr="00F02BE6" w:rsidRDefault="00973A86" w:rsidP="003E5D96">
            <w:pPr>
              <w:pStyle w:val="TF"/>
              <w:keepNext/>
              <w:spacing w:after="0"/>
              <w:rPr>
                <w:lang w:eastAsia="en-US"/>
              </w:rPr>
            </w:pPr>
          </w:p>
        </w:tc>
        <w:tc>
          <w:tcPr>
            <w:tcW w:w="957" w:type="dxa"/>
          </w:tcPr>
          <w:p w14:paraId="5743C6D1" w14:textId="77777777" w:rsidR="00973A86" w:rsidRPr="00F02BE6" w:rsidRDefault="00973A86" w:rsidP="003E5D96">
            <w:pPr>
              <w:pStyle w:val="TAR"/>
            </w:pPr>
            <w:r w:rsidRPr="00F02BE6">
              <w:t>:</w:t>
            </w:r>
          </w:p>
        </w:tc>
        <w:tc>
          <w:tcPr>
            <w:tcW w:w="957" w:type="dxa"/>
          </w:tcPr>
          <w:p w14:paraId="5E2F1FFB" w14:textId="77777777" w:rsidR="00973A86" w:rsidRPr="00F02BE6" w:rsidRDefault="00973A86" w:rsidP="003E5D96">
            <w:pPr>
              <w:pStyle w:val="TF"/>
              <w:keepNext/>
              <w:spacing w:after="0"/>
              <w:rPr>
                <w:lang w:eastAsia="en-US"/>
              </w:rPr>
            </w:pPr>
          </w:p>
        </w:tc>
        <w:tc>
          <w:tcPr>
            <w:tcW w:w="957" w:type="dxa"/>
          </w:tcPr>
          <w:p w14:paraId="50EADB24" w14:textId="77777777" w:rsidR="00973A86" w:rsidRPr="00F02BE6" w:rsidRDefault="00973A86" w:rsidP="003E5D96">
            <w:pPr>
              <w:pStyle w:val="TF"/>
              <w:keepNext/>
              <w:spacing w:after="0"/>
              <w:rPr>
                <w:lang w:eastAsia="en-US"/>
              </w:rPr>
            </w:pPr>
          </w:p>
        </w:tc>
      </w:tr>
      <w:tr w:rsidR="00973A86" w:rsidRPr="00F02BE6" w14:paraId="1A6E084D" w14:textId="77777777" w:rsidTr="003E5D96">
        <w:tblPrEx>
          <w:tblCellMar>
            <w:top w:w="0" w:type="dxa"/>
            <w:bottom w:w="0" w:type="dxa"/>
          </w:tblCellMar>
        </w:tblPrEx>
        <w:trPr>
          <w:jc w:val="center"/>
        </w:trPr>
        <w:tc>
          <w:tcPr>
            <w:tcW w:w="957" w:type="dxa"/>
            <w:tcBorders>
              <w:left w:val="single" w:sz="6" w:space="0" w:color="auto"/>
            </w:tcBorders>
          </w:tcPr>
          <w:p w14:paraId="7783DD41" w14:textId="77777777" w:rsidR="00973A86" w:rsidRPr="00F02BE6" w:rsidRDefault="00973A86" w:rsidP="003E5D96">
            <w:pPr>
              <w:pStyle w:val="TF"/>
              <w:keepNext/>
              <w:spacing w:after="0"/>
              <w:rPr>
                <w:lang w:eastAsia="en-US"/>
              </w:rPr>
            </w:pPr>
          </w:p>
        </w:tc>
        <w:tc>
          <w:tcPr>
            <w:tcW w:w="957" w:type="dxa"/>
          </w:tcPr>
          <w:p w14:paraId="18CC0758" w14:textId="77777777" w:rsidR="00973A86" w:rsidRPr="00F02BE6" w:rsidRDefault="00973A86" w:rsidP="003E5D96">
            <w:pPr>
              <w:pStyle w:val="TF"/>
              <w:keepNext/>
              <w:spacing w:after="0"/>
              <w:rPr>
                <w:lang w:eastAsia="en-US"/>
              </w:rPr>
            </w:pPr>
          </w:p>
        </w:tc>
        <w:tc>
          <w:tcPr>
            <w:tcW w:w="957" w:type="dxa"/>
          </w:tcPr>
          <w:p w14:paraId="664270D7" w14:textId="77777777" w:rsidR="00973A86" w:rsidRPr="00F02BE6" w:rsidRDefault="00973A86" w:rsidP="003E5D96">
            <w:pPr>
              <w:pStyle w:val="TF"/>
              <w:keepNext/>
              <w:spacing w:after="0"/>
              <w:rPr>
                <w:lang w:eastAsia="en-US"/>
              </w:rPr>
            </w:pPr>
          </w:p>
        </w:tc>
        <w:tc>
          <w:tcPr>
            <w:tcW w:w="1914" w:type="dxa"/>
            <w:gridSpan w:val="2"/>
          </w:tcPr>
          <w:p w14:paraId="1DEFD8F3" w14:textId="77777777" w:rsidR="00973A86" w:rsidRPr="00F02BE6" w:rsidRDefault="00973A86" w:rsidP="003E5D96">
            <w:pPr>
              <w:pStyle w:val="TF"/>
              <w:keepNext/>
              <w:spacing w:after="0"/>
              <w:rPr>
                <w:lang w:eastAsia="en-US"/>
              </w:rPr>
            </w:pPr>
            <w:r w:rsidRPr="00F02BE6">
              <w:rPr>
                <w:sz w:val="22"/>
                <w:lang w:eastAsia="en-US"/>
              </w:rPr>
              <w:t xml:space="preserve">RLC/MAC </w:t>
            </w:r>
          </w:p>
        </w:tc>
        <w:tc>
          <w:tcPr>
            <w:tcW w:w="957" w:type="dxa"/>
          </w:tcPr>
          <w:p w14:paraId="1562AAE3" w14:textId="77777777" w:rsidR="00973A86" w:rsidRPr="00F02BE6" w:rsidRDefault="00973A86" w:rsidP="003E5D96">
            <w:pPr>
              <w:pStyle w:val="TF"/>
              <w:keepNext/>
              <w:spacing w:after="0"/>
              <w:rPr>
                <w:lang w:eastAsia="en-US"/>
              </w:rPr>
            </w:pPr>
          </w:p>
        </w:tc>
        <w:tc>
          <w:tcPr>
            <w:tcW w:w="957" w:type="dxa"/>
          </w:tcPr>
          <w:p w14:paraId="05427A52"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625B4393" w14:textId="77777777" w:rsidR="00973A86" w:rsidRPr="00F02BE6" w:rsidRDefault="00973A86" w:rsidP="003E5D96">
            <w:pPr>
              <w:pStyle w:val="TF"/>
              <w:keepNext/>
              <w:spacing w:after="0"/>
              <w:rPr>
                <w:lang w:eastAsia="en-US"/>
              </w:rPr>
            </w:pPr>
          </w:p>
        </w:tc>
        <w:tc>
          <w:tcPr>
            <w:tcW w:w="957" w:type="dxa"/>
            <w:tcBorders>
              <w:left w:val="nil"/>
            </w:tcBorders>
          </w:tcPr>
          <w:p w14:paraId="623C498C" w14:textId="77777777" w:rsidR="00973A86" w:rsidRPr="00F02BE6" w:rsidRDefault="00973A86" w:rsidP="003E5D96">
            <w:pPr>
              <w:pStyle w:val="TF"/>
              <w:keepNext/>
              <w:spacing w:after="0"/>
              <w:rPr>
                <w:lang w:eastAsia="en-US"/>
              </w:rPr>
            </w:pPr>
          </w:p>
        </w:tc>
        <w:tc>
          <w:tcPr>
            <w:tcW w:w="957" w:type="dxa"/>
          </w:tcPr>
          <w:p w14:paraId="3DDE7652" w14:textId="77777777" w:rsidR="00973A86" w:rsidRPr="00F02BE6" w:rsidRDefault="00973A86" w:rsidP="003E5D96">
            <w:pPr>
              <w:pStyle w:val="TF"/>
              <w:keepNext/>
              <w:spacing w:after="0"/>
              <w:rPr>
                <w:lang w:eastAsia="en-US"/>
              </w:rPr>
            </w:pPr>
          </w:p>
        </w:tc>
      </w:tr>
      <w:tr w:rsidR="00973A86" w:rsidRPr="00F02BE6" w14:paraId="20A6141D" w14:textId="77777777" w:rsidTr="003E5D96">
        <w:tblPrEx>
          <w:tblCellMar>
            <w:top w:w="0" w:type="dxa"/>
            <w:bottom w:w="0" w:type="dxa"/>
          </w:tblCellMar>
        </w:tblPrEx>
        <w:trPr>
          <w:jc w:val="center"/>
        </w:trPr>
        <w:tc>
          <w:tcPr>
            <w:tcW w:w="957" w:type="dxa"/>
            <w:tcBorders>
              <w:top w:val="single" w:sz="6" w:space="0" w:color="auto"/>
            </w:tcBorders>
          </w:tcPr>
          <w:p w14:paraId="0A4123A7"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001818F" w14:textId="77777777" w:rsidR="00973A86" w:rsidRPr="00F02BE6" w:rsidRDefault="00973A86" w:rsidP="003E5D96">
            <w:pPr>
              <w:pStyle w:val="TF"/>
              <w:keepNext/>
              <w:spacing w:after="0"/>
              <w:rPr>
                <w:lang w:eastAsia="en-US"/>
              </w:rPr>
            </w:pPr>
          </w:p>
        </w:tc>
        <w:tc>
          <w:tcPr>
            <w:tcW w:w="957" w:type="dxa"/>
            <w:tcBorders>
              <w:top w:val="single" w:sz="6" w:space="0" w:color="auto"/>
              <w:left w:val="single" w:sz="6" w:space="0" w:color="auto"/>
              <w:bottom w:val="single" w:sz="6" w:space="0" w:color="auto"/>
            </w:tcBorders>
          </w:tcPr>
          <w:p w14:paraId="54D3EDCA" w14:textId="77777777" w:rsidR="00973A86" w:rsidRPr="00F02BE6" w:rsidRDefault="00973A86" w:rsidP="003E5D96">
            <w:pPr>
              <w:pStyle w:val="TF"/>
              <w:keepNext/>
              <w:spacing w:after="0"/>
              <w:rPr>
                <w:lang w:eastAsia="en-US"/>
              </w:rPr>
            </w:pPr>
          </w:p>
        </w:tc>
        <w:tc>
          <w:tcPr>
            <w:tcW w:w="1914" w:type="dxa"/>
            <w:gridSpan w:val="2"/>
            <w:tcBorders>
              <w:bottom w:val="single" w:sz="6" w:space="0" w:color="auto"/>
            </w:tcBorders>
          </w:tcPr>
          <w:p w14:paraId="615649FB" w14:textId="77777777" w:rsidR="00973A86" w:rsidRPr="00F02BE6" w:rsidRDefault="00973A86" w:rsidP="003E5D96">
            <w:pPr>
              <w:pStyle w:val="TF"/>
              <w:keepNext/>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46610397"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6" w:space="0" w:color="auto"/>
            </w:tcBorders>
          </w:tcPr>
          <w:p w14:paraId="12D396CB"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5A4CA28A" w14:textId="77777777" w:rsidR="00973A86" w:rsidRPr="00F02BE6" w:rsidRDefault="00973A86" w:rsidP="003E5D96">
            <w:pPr>
              <w:pStyle w:val="TF"/>
              <w:keepNext/>
              <w:spacing w:after="0"/>
              <w:rPr>
                <w:lang w:eastAsia="en-US"/>
              </w:rPr>
            </w:pPr>
          </w:p>
        </w:tc>
        <w:tc>
          <w:tcPr>
            <w:tcW w:w="1914" w:type="dxa"/>
            <w:gridSpan w:val="2"/>
            <w:tcBorders>
              <w:left w:val="nil"/>
            </w:tcBorders>
          </w:tcPr>
          <w:p w14:paraId="49047C32" w14:textId="77777777" w:rsidR="00973A86" w:rsidRPr="00F02BE6" w:rsidRDefault="00973A86" w:rsidP="003E5D96">
            <w:pPr>
              <w:pStyle w:val="TAL"/>
            </w:pPr>
            <w:r w:rsidRPr="00F02BE6">
              <w:rPr>
                <w:b/>
              </w:rPr>
              <w:t xml:space="preserve">  octet 60</w:t>
            </w:r>
          </w:p>
          <w:p w14:paraId="4C1D71DD" w14:textId="77777777" w:rsidR="00973A86" w:rsidRPr="00F02BE6" w:rsidRDefault="00973A86" w:rsidP="003E5D96">
            <w:pPr>
              <w:pStyle w:val="TAL"/>
            </w:pPr>
          </w:p>
        </w:tc>
      </w:tr>
      <w:tr w:rsidR="00973A86" w:rsidRPr="00F02BE6" w14:paraId="703EBBF4" w14:textId="77777777" w:rsidTr="003E5D96">
        <w:tblPrEx>
          <w:tblCellMar>
            <w:top w:w="0" w:type="dxa"/>
            <w:bottom w:w="0" w:type="dxa"/>
          </w:tblCellMar>
        </w:tblPrEx>
        <w:trPr>
          <w:jc w:val="center"/>
        </w:trPr>
        <w:tc>
          <w:tcPr>
            <w:tcW w:w="957" w:type="dxa"/>
            <w:tcBorders>
              <w:left w:val="dotted" w:sz="4" w:space="0" w:color="auto"/>
            </w:tcBorders>
          </w:tcPr>
          <w:p w14:paraId="1E5E546F" w14:textId="77777777" w:rsidR="00973A86" w:rsidRPr="00F02BE6" w:rsidRDefault="00973A86" w:rsidP="003E5D96">
            <w:pPr>
              <w:pStyle w:val="TF"/>
              <w:spacing w:after="0"/>
              <w:rPr>
                <w:lang w:eastAsia="en-US"/>
              </w:rPr>
            </w:pPr>
          </w:p>
        </w:tc>
        <w:tc>
          <w:tcPr>
            <w:tcW w:w="957" w:type="dxa"/>
          </w:tcPr>
          <w:p w14:paraId="23D9ED22" w14:textId="77777777" w:rsidR="00973A86" w:rsidRPr="00F02BE6" w:rsidRDefault="00973A86" w:rsidP="003E5D96">
            <w:pPr>
              <w:pStyle w:val="TF"/>
              <w:spacing w:after="0"/>
              <w:rPr>
                <w:lang w:eastAsia="en-US"/>
              </w:rPr>
            </w:pPr>
          </w:p>
        </w:tc>
        <w:tc>
          <w:tcPr>
            <w:tcW w:w="957" w:type="dxa"/>
          </w:tcPr>
          <w:p w14:paraId="7A6AFDC6" w14:textId="77777777" w:rsidR="00973A86" w:rsidRPr="00F02BE6" w:rsidRDefault="00973A86" w:rsidP="003E5D96">
            <w:pPr>
              <w:pStyle w:val="TF"/>
              <w:spacing w:after="0"/>
              <w:rPr>
                <w:lang w:eastAsia="en-US"/>
              </w:rPr>
            </w:pPr>
          </w:p>
        </w:tc>
        <w:tc>
          <w:tcPr>
            <w:tcW w:w="1914" w:type="dxa"/>
            <w:gridSpan w:val="2"/>
          </w:tcPr>
          <w:p w14:paraId="75969F9E" w14:textId="77777777" w:rsidR="00973A86" w:rsidRPr="00F02BE6" w:rsidRDefault="00973A86" w:rsidP="003E5D96">
            <w:pPr>
              <w:pStyle w:val="TF"/>
              <w:spacing w:after="0"/>
              <w:rPr>
                <w:lang w:eastAsia="en-US"/>
              </w:rPr>
            </w:pPr>
          </w:p>
        </w:tc>
        <w:tc>
          <w:tcPr>
            <w:tcW w:w="957" w:type="dxa"/>
          </w:tcPr>
          <w:p w14:paraId="2E7678FE" w14:textId="77777777" w:rsidR="00973A86" w:rsidRPr="00F02BE6" w:rsidRDefault="00973A86" w:rsidP="003E5D96">
            <w:pPr>
              <w:pStyle w:val="TF"/>
              <w:spacing w:after="0"/>
              <w:rPr>
                <w:lang w:eastAsia="en-US"/>
              </w:rPr>
            </w:pPr>
          </w:p>
        </w:tc>
        <w:tc>
          <w:tcPr>
            <w:tcW w:w="957" w:type="dxa"/>
          </w:tcPr>
          <w:p w14:paraId="120C8736"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05ABDB6B"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2D0D3F36" w14:textId="77777777" w:rsidR="00973A86" w:rsidRPr="00F02BE6" w:rsidRDefault="00973A86" w:rsidP="003E5D96">
            <w:pPr>
              <w:pStyle w:val="TAL"/>
              <w:rPr>
                <w:b/>
              </w:rPr>
            </w:pPr>
          </w:p>
        </w:tc>
      </w:tr>
      <w:tr w:rsidR="00973A86" w:rsidRPr="00F02BE6" w14:paraId="54A6DEA3"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31BD6877" w14:textId="77777777" w:rsidR="00973A86" w:rsidRPr="00F02BE6" w:rsidRDefault="00973A86" w:rsidP="003E5D96">
            <w:pPr>
              <w:pStyle w:val="TF"/>
              <w:spacing w:after="0"/>
              <w:rPr>
                <w:lang w:eastAsia="en-US"/>
              </w:rPr>
            </w:pPr>
          </w:p>
        </w:tc>
        <w:tc>
          <w:tcPr>
            <w:tcW w:w="957" w:type="dxa"/>
          </w:tcPr>
          <w:p w14:paraId="4A5D7B91" w14:textId="77777777" w:rsidR="00973A86" w:rsidRPr="00F02BE6" w:rsidRDefault="00973A86" w:rsidP="003E5D96">
            <w:pPr>
              <w:pStyle w:val="TF"/>
              <w:spacing w:after="0"/>
              <w:rPr>
                <w:lang w:eastAsia="en-US"/>
              </w:rPr>
            </w:pPr>
          </w:p>
        </w:tc>
        <w:tc>
          <w:tcPr>
            <w:tcW w:w="957" w:type="dxa"/>
          </w:tcPr>
          <w:p w14:paraId="7F5A3773" w14:textId="77777777" w:rsidR="00973A86" w:rsidRPr="00F02BE6" w:rsidRDefault="00973A86" w:rsidP="003E5D96">
            <w:pPr>
              <w:pStyle w:val="TF"/>
              <w:spacing w:after="0"/>
              <w:rPr>
                <w:lang w:eastAsia="en-US"/>
              </w:rPr>
            </w:pPr>
          </w:p>
        </w:tc>
        <w:tc>
          <w:tcPr>
            <w:tcW w:w="1914" w:type="dxa"/>
            <w:gridSpan w:val="2"/>
          </w:tcPr>
          <w:p w14:paraId="430E2572" w14:textId="77777777" w:rsidR="00973A86" w:rsidRPr="00F02BE6" w:rsidRDefault="00973A86" w:rsidP="003E5D96">
            <w:pPr>
              <w:pStyle w:val="TF"/>
              <w:spacing w:after="0"/>
              <w:rPr>
                <w:lang w:eastAsia="en-US"/>
              </w:rPr>
            </w:pPr>
          </w:p>
        </w:tc>
        <w:tc>
          <w:tcPr>
            <w:tcW w:w="957" w:type="dxa"/>
          </w:tcPr>
          <w:p w14:paraId="10BF6B32" w14:textId="77777777" w:rsidR="00973A86" w:rsidRPr="00F02BE6" w:rsidRDefault="00973A86" w:rsidP="003E5D96">
            <w:pPr>
              <w:pStyle w:val="TF"/>
              <w:spacing w:after="0"/>
              <w:rPr>
                <w:lang w:eastAsia="en-US"/>
              </w:rPr>
            </w:pPr>
          </w:p>
        </w:tc>
        <w:tc>
          <w:tcPr>
            <w:tcW w:w="957" w:type="dxa"/>
          </w:tcPr>
          <w:p w14:paraId="1A801C68" w14:textId="77777777" w:rsidR="00973A86" w:rsidRPr="00F02BE6" w:rsidRDefault="00973A86" w:rsidP="003E5D96">
            <w:pPr>
              <w:pStyle w:val="TF"/>
              <w:spacing w:after="0"/>
              <w:rPr>
                <w:lang w:eastAsia="en-US"/>
              </w:rPr>
            </w:pPr>
          </w:p>
        </w:tc>
        <w:tc>
          <w:tcPr>
            <w:tcW w:w="957" w:type="dxa"/>
            <w:tcBorders>
              <w:right w:val="dotted" w:sz="4" w:space="0" w:color="auto"/>
            </w:tcBorders>
          </w:tcPr>
          <w:p w14:paraId="3FCE80F2"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035A279" w14:textId="77777777" w:rsidR="00973A86" w:rsidRPr="00F02BE6" w:rsidRDefault="00973A86" w:rsidP="003E5D96">
            <w:pPr>
              <w:pStyle w:val="TAL"/>
              <w:rPr>
                <w:b/>
              </w:rPr>
            </w:pPr>
          </w:p>
        </w:tc>
      </w:tr>
      <w:tr w:rsidR="00973A86" w:rsidRPr="00F02BE6" w14:paraId="26F6FF55" w14:textId="77777777" w:rsidTr="003E5D96">
        <w:tblPrEx>
          <w:tblCellMar>
            <w:top w:w="0" w:type="dxa"/>
            <w:bottom w:w="0" w:type="dxa"/>
          </w:tblCellMar>
        </w:tblPrEx>
        <w:trPr>
          <w:jc w:val="center"/>
        </w:trPr>
        <w:tc>
          <w:tcPr>
            <w:tcW w:w="957" w:type="dxa"/>
            <w:tcBorders>
              <w:top w:val="dotted" w:sz="4" w:space="0" w:color="auto"/>
              <w:right w:val="dotted" w:sz="4" w:space="0" w:color="auto"/>
            </w:tcBorders>
          </w:tcPr>
          <w:p w14:paraId="20B7F599" w14:textId="77777777" w:rsidR="00973A86" w:rsidRPr="00F02BE6" w:rsidRDefault="00973A86" w:rsidP="003E5D96">
            <w:pPr>
              <w:pStyle w:val="TF"/>
              <w:spacing w:after="0"/>
              <w:rPr>
                <w:lang w:eastAsia="en-US"/>
              </w:rPr>
            </w:pPr>
          </w:p>
        </w:tc>
        <w:tc>
          <w:tcPr>
            <w:tcW w:w="957" w:type="dxa"/>
            <w:tcBorders>
              <w:left w:val="dotted" w:sz="4" w:space="0" w:color="auto"/>
              <w:bottom w:val="dotted" w:sz="4" w:space="0" w:color="auto"/>
            </w:tcBorders>
          </w:tcPr>
          <w:p w14:paraId="4C55B504"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0F0E2A68"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2D7D83FE"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433D6131"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24C67E4D"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6DE82038"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D28F2C9" w14:textId="77777777" w:rsidR="00973A86" w:rsidRPr="00F02BE6" w:rsidRDefault="00973A86" w:rsidP="003E5D96">
            <w:pPr>
              <w:pStyle w:val="TAL"/>
              <w:rPr>
                <w:b/>
              </w:rPr>
            </w:pPr>
            <w:r w:rsidRPr="00F02BE6">
              <w:rPr>
                <w:b/>
              </w:rPr>
              <w:t xml:space="preserve">  octet 63</w:t>
            </w:r>
          </w:p>
        </w:tc>
      </w:tr>
      <w:tr w:rsidR="00973A86" w:rsidRPr="00F02BE6" w14:paraId="0D252FE2" w14:textId="77777777" w:rsidTr="003E5D96">
        <w:tblPrEx>
          <w:tblCellMar>
            <w:top w:w="0" w:type="dxa"/>
            <w:bottom w:w="0" w:type="dxa"/>
          </w:tblCellMar>
        </w:tblPrEx>
        <w:trPr>
          <w:jc w:val="center"/>
        </w:trPr>
        <w:tc>
          <w:tcPr>
            <w:tcW w:w="957" w:type="dxa"/>
            <w:tcBorders>
              <w:top w:val="dotted" w:sz="4" w:space="0" w:color="auto"/>
            </w:tcBorders>
          </w:tcPr>
          <w:p w14:paraId="6CAE3286" w14:textId="77777777" w:rsidR="00973A86" w:rsidRPr="00F02BE6" w:rsidRDefault="00973A86" w:rsidP="003E5D96">
            <w:pPr>
              <w:pStyle w:val="TF"/>
              <w:spacing w:after="0"/>
              <w:rPr>
                <w:lang w:eastAsia="en-US"/>
              </w:rPr>
            </w:pPr>
          </w:p>
        </w:tc>
        <w:tc>
          <w:tcPr>
            <w:tcW w:w="957" w:type="dxa"/>
            <w:tcBorders>
              <w:top w:val="dotted" w:sz="4" w:space="0" w:color="auto"/>
            </w:tcBorders>
          </w:tcPr>
          <w:p w14:paraId="71D525EE" w14:textId="77777777" w:rsidR="00973A86" w:rsidRPr="00F02BE6" w:rsidRDefault="00973A86" w:rsidP="003E5D96">
            <w:pPr>
              <w:pStyle w:val="TF"/>
              <w:spacing w:after="0"/>
              <w:rPr>
                <w:lang w:eastAsia="en-US"/>
              </w:rPr>
            </w:pPr>
          </w:p>
        </w:tc>
        <w:tc>
          <w:tcPr>
            <w:tcW w:w="957" w:type="dxa"/>
            <w:tcBorders>
              <w:top w:val="dotted" w:sz="4" w:space="0" w:color="auto"/>
            </w:tcBorders>
          </w:tcPr>
          <w:p w14:paraId="191D00FE" w14:textId="77777777" w:rsidR="00973A86" w:rsidRPr="00F02BE6" w:rsidRDefault="00973A86" w:rsidP="003E5D96">
            <w:pPr>
              <w:pStyle w:val="TF"/>
              <w:spacing w:after="0"/>
              <w:rPr>
                <w:lang w:eastAsia="en-US"/>
              </w:rPr>
            </w:pPr>
          </w:p>
        </w:tc>
        <w:tc>
          <w:tcPr>
            <w:tcW w:w="1914" w:type="dxa"/>
            <w:gridSpan w:val="2"/>
            <w:tcBorders>
              <w:top w:val="dotted" w:sz="4" w:space="0" w:color="auto"/>
            </w:tcBorders>
          </w:tcPr>
          <w:p w14:paraId="08BBC88C" w14:textId="77777777" w:rsidR="00973A86" w:rsidRPr="00F02BE6" w:rsidRDefault="00973A86" w:rsidP="003E5D96">
            <w:pPr>
              <w:pStyle w:val="TF"/>
              <w:spacing w:after="0"/>
              <w:rPr>
                <w:lang w:eastAsia="en-US"/>
              </w:rPr>
            </w:pPr>
          </w:p>
        </w:tc>
        <w:tc>
          <w:tcPr>
            <w:tcW w:w="957" w:type="dxa"/>
            <w:tcBorders>
              <w:top w:val="dotted" w:sz="4" w:space="0" w:color="auto"/>
              <w:right w:val="dotted" w:sz="4" w:space="0" w:color="auto"/>
            </w:tcBorders>
          </w:tcPr>
          <w:p w14:paraId="27096626" w14:textId="77777777" w:rsidR="00973A86" w:rsidRPr="00F02BE6" w:rsidRDefault="00973A86" w:rsidP="003E5D96">
            <w:pPr>
              <w:pStyle w:val="TF"/>
              <w:spacing w:after="0"/>
              <w:rPr>
                <w:lang w:eastAsia="en-US"/>
              </w:rPr>
            </w:pPr>
          </w:p>
        </w:tc>
        <w:tc>
          <w:tcPr>
            <w:tcW w:w="957" w:type="dxa"/>
            <w:tcBorders>
              <w:top w:val="dotted" w:sz="4" w:space="0" w:color="auto"/>
              <w:left w:val="dotted" w:sz="4" w:space="0" w:color="auto"/>
              <w:bottom w:val="dotted" w:sz="4" w:space="0" w:color="auto"/>
            </w:tcBorders>
          </w:tcPr>
          <w:p w14:paraId="2EA077A1" w14:textId="77777777" w:rsidR="00973A86" w:rsidRPr="00F02BE6" w:rsidRDefault="00973A86" w:rsidP="003E5D96">
            <w:pPr>
              <w:pStyle w:val="TF"/>
              <w:spacing w:after="0"/>
              <w:rPr>
                <w:lang w:eastAsia="en-US"/>
              </w:rPr>
            </w:pPr>
          </w:p>
        </w:tc>
        <w:tc>
          <w:tcPr>
            <w:tcW w:w="957" w:type="dxa"/>
            <w:tcBorders>
              <w:top w:val="dotted" w:sz="4" w:space="0" w:color="auto"/>
              <w:bottom w:val="dotted" w:sz="4" w:space="0" w:color="auto"/>
              <w:right w:val="dotted" w:sz="4" w:space="0" w:color="auto"/>
            </w:tcBorders>
          </w:tcPr>
          <w:p w14:paraId="5D1A1B53"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4D973610" w14:textId="77777777" w:rsidR="00973A86" w:rsidRPr="00F02BE6" w:rsidRDefault="00973A86" w:rsidP="003E5D96">
            <w:pPr>
              <w:pStyle w:val="TAL"/>
              <w:rPr>
                <w:b/>
              </w:rPr>
            </w:pPr>
            <w:r w:rsidRPr="00F02BE6">
              <w:rPr>
                <w:b/>
              </w:rPr>
              <w:t xml:space="preserve">  octet 64</w:t>
            </w:r>
          </w:p>
          <w:p w14:paraId="3D01E7C4" w14:textId="77777777" w:rsidR="00973A86" w:rsidRPr="00F02BE6" w:rsidRDefault="00973A86" w:rsidP="003E5D96">
            <w:pPr>
              <w:pStyle w:val="TAL"/>
              <w:rPr>
                <w:b/>
              </w:rPr>
            </w:pPr>
          </w:p>
        </w:tc>
      </w:tr>
    </w:tbl>
    <w:p w14:paraId="66AAB73B" w14:textId="77777777" w:rsidR="00973A86" w:rsidRPr="00F02BE6" w:rsidRDefault="00973A86" w:rsidP="00973A86">
      <w:pPr>
        <w:pStyle w:val="NF"/>
      </w:pPr>
    </w:p>
    <w:p w14:paraId="3E44533C" w14:textId="77777777" w:rsidR="00973A86" w:rsidRPr="00F02BE6" w:rsidRDefault="00973A86" w:rsidP="00973A86">
      <w:pPr>
        <w:pStyle w:val="NF"/>
      </w:pPr>
      <w:r w:rsidRPr="00F02BE6">
        <w:t>NOTE:</w:t>
      </w:r>
      <w:r w:rsidRPr="00F02BE6">
        <w:tab/>
        <w:t>The numbering convention specified in 3GPP TS 44.060 applies.</w:t>
      </w:r>
    </w:p>
    <w:p w14:paraId="5E3A07DA" w14:textId="77777777" w:rsidR="00973A86" w:rsidRPr="00F02BE6" w:rsidRDefault="00973A86" w:rsidP="00973A86">
      <w:pPr>
        <w:pStyle w:val="NF"/>
      </w:pPr>
    </w:p>
    <w:p w14:paraId="734C14FA" w14:textId="77777777" w:rsidR="00973A86" w:rsidRPr="00F02BE6" w:rsidRDefault="00973A86" w:rsidP="00973A86">
      <w:pPr>
        <w:pStyle w:val="TF"/>
        <w:keepNext/>
      </w:pPr>
      <w:r w:rsidRPr="00F02BE6">
        <w:t>Figure 7.6.9.2: PDTCH block type 9 (MCS-5) downlink format</w:t>
      </w:r>
    </w:p>
    <w:p w14:paraId="48CDB268" w14:textId="77777777" w:rsidR="00973A86" w:rsidRPr="00F02BE6" w:rsidRDefault="00973A86" w:rsidP="00973A86">
      <w:pPr>
        <w:pStyle w:val="Heading3"/>
      </w:pPr>
      <w:bookmarkStart w:id="154" w:name="_Toc517979146"/>
      <w:r w:rsidRPr="00F02BE6">
        <w:t>7.6.10</w:t>
      </w:r>
      <w:r w:rsidRPr="00F02BE6">
        <w:tab/>
        <w:t>PDTCH block type 10 (MCS-6) format</w:t>
      </w:r>
      <w:bookmarkEnd w:id="154"/>
    </w:p>
    <w:p w14:paraId="164215BA" w14:textId="77777777" w:rsidR="00973A86" w:rsidRPr="00F02BE6" w:rsidRDefault="00973A86" w:rsidP="00973A86">
      <w:pPr>
        <w:pStyle w:val="Heading4"/>
      </w:pPr>
      <w:bookmarkStart w:id="155" w:name="_Toc517979147"/>
      <w:r w:rsidRPr="00F02BE6">
        <w:t>7.6.10.1</w:t>
      </w:r>
      <w:r w:rsidRPr="00F02BE6">
        <w:tab/>
        <w:t>Uplink</w:t>
      </w:r>
      <w:bookmarkEnd w:id="155"/>
    </w:p>
    <w:p w14:paraId="0048412A" w14:textId="77777777" w:rsidR="00973A86" w:rsidRPr="00F02BE6" w:rsidRDefault="00973A86" w:rsidP="00973A86">
      <w:r w:rsidRPr="00F02BE6">
        <w:t>The 631 bit blocks, or in case a PAN is included, 656 bit blocks, or in case both a PAN and an eTFI are included, 659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Change w:id="156">
          <w:tblGrid>
            <w:gridCol w:w="957"/>
            <w:gridCol w:w="957"/>
            <w:gridCol w:w="957"/>
            <w:gridCol w:w="957"/>
            <w:gridCol w:w="957"/>
            <w:gridCol w:w="957"/>
            <w:gridCol w:w="957"/>
            <w:gridCol w:w="957"/>
            <w:gridCol w:w="957"/>
            <w:gridCol w:w="957"/>
          </w:tblGrid>
        </w:tblGridChange>
      </w:tblGrid>
      <w:tr w:rsidR="00973A86" w:rsidRPr="00F02BE6" w14:paraId="19D2C13E" w14:textId="77777777" w:rsidTr="003E5D96">
        <w:tblPrEx>
          <w:tblCellMar>
            <w:top w:w="0" w:type="dxa"/>
            <w:bottom w:w="0" w:type="dxa"/>
          </w:tblCellMar>
        </w:tblPrEx>
        <w:trPr>
          <w:jc w:val="center"/>
        </w:trPr>
        <w:tc>
          <w:tcPr>
            <w:tcW w:w="7656" w:type="dxa"/>
            <w:gridSpan w:val="8"/>
          </w:tcPr>
          <w:p w14:paraId="6EF88B66"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008A92A" w14:textId="77777777" w:rsidR="00973A86" w:rsidRPr="00F02BE6" w:rsidRDefault="00973A86" w:rsidP="003E5D96">
            <w:pPr>
              <w:pStyle w:val="TF"/>
              <w:spacing w:after="0"/>
              <w:rPr>
                <w:lang w:eastAsia="en-US"/>
              </w:rPr>
            </w:pPr>
          </w:p>
        </w:tc>
        <w:tc>
          <w:tcPr>
            <w:tcW w:w="957" w:type="dxa"/>
          </w:tcPr>
          <w:p w14:paraId="774E81B4" w14:textId="77777777" w:rsidR="00973A86" w:rsidRPr="00F02BE6" w:rsidRDefault="00973A86" w:rsidP="003E5D96">
            <w:pPr>
              <w:pStyle w:val="TF"/>
              <w:spacing w:after="0"/>
              <w:rPr>
                <w:lang w:eastAsia="en-US"/>
              </w:rPr>
            </w:pPr>
          </w:p>
        </w:tc>
      </w:tr>
      <w:tr w:rsidR="00973A86" w:rsidRPr="00F02BE6" w14:paraId="5967B829" w14:textId="77777777" w:rsidTr="003E5D96">
        <w:tblPrEx>
          <w:tblCellMar>
            <w:top w:w="0" w:type="dxa"/>
            <w:bottom w:w="0" w:type="dxa"/>
          </w:tblCellMar>
        </w:tblPrEx>
        <w:trPr>
          <w:jc w:val="center"/>
        </w:trPr>
        <w:tc>
          <w:tcPr>
            <w:tcW w:w="957" w:type="dxa"/>
          </w:tcPr>
          <w:p w14:paraId="454C1BE6" w14:textId="77777777" w:rsidR="00973A86" w:rsidRPr="00F02BE6" w:rsidRDefault="00973A86" w:rsidP="003E5D96">
            <w:pPr>
              <w:pStyle w:val="TF"/>
              <w:spacing w:after="0"/>
              <w:rPr>
                <w:lang w:eastAsia="en-US"/>
              </w:rPr>
            </w:pPr>
            <w:r w:rsidRPr="00F02BE6">
              <w:rPr>
                <w:lang w:eastAsia="en-US"/>
              </w:rPr>
              <w:t>8</w:t>
            </w:r>
          </w:p>
        </w:tc>
        <w:tc>
          <w:tcPr>
            <w:tcW w:w="957" w:type="dxa"/>
          </w:tcPr>
          <w:p w14:paraId="13D71F1F" w14:textId="77777777" w:rsidR="00973A86" w:rsidRPr="00F02BE6" w:rsidRDefault="00973A86" w:rsidP="003E5D96">
            <w:pPr>
              <w:pStyle w:val="TF"/>
              <w:spacing w:after="0"/>
              <w:rPr>
                <w:lang w:eastAsia="en-US"/>
              </w:rPr>
            </w:pPr>
            <w:r w:rsidRPr="00F02BE6">
              <w:rPr>
                <w:lang w:eastAsia="en-US"/>
              </w:rPr>
              <w:t>7</w:t>
            </w:r>
          </w:p>
        </w:tc>
        <w:tc>
          <w:tcPr>
            <w:tcW w:w="957" w:type="dxa"/>
          </w:tcPr>
          <w:p w14:paraId="3ED1B690" w14:textId="77777777" w:rsidR="00973A86" w:rsidRPr="00F02BE6" w:rsidRDefault="00973A86" w:rsidP="003E5D96">
            <w:pPr>
              <w:pStyle w:val="TF"/>
              <w:spacing w:after="0"/>
              <w:rPr>
                <w:lang w:eastAsia="en-US"/>
              </w:rPr>
            </w:pPr>
            <w:r w:rsidRPr="00F02BE6">
              <w:rPr>
                <w:lang w:eastAsia="en-US"/>
              </w:rPr>
              <w:t>6</w:t>
            </w:r>
          </w:p>
        </w:tc>
        <w:tc>
          <w:tcPr>
            <w:tcW w:w="957" w:type="dxa"/>
          </w:tcPr>
          <w:p w14:paraId="0E558509" w14:textId="77777777" w:rsidR="00973A86" w:rsidRPr="00F02BE6" w:rsidRDefault="00973A86" w:rsidP="003E5D96">
            <w:pPr>
              <w:pStyle w:val="TF"/>
              <w:spacing w:after="0"/>
              <w:rPr>
                <w:lang w:eastAsia="en-US"/>
              </w:rPr>
            </w:pPr>
            <w:r w:rsidRPr="00F02BE6">
              <w:rPr>
                <w:lang w:eastAsia="en-US"/>
              </w:rPr>
              <w:t>5</w:t>
            </w:r>
          </w:p>
        </w:tc>
        <w:tc>
          <w:tcPr>
            <w:tcW w:w="957" w:type="dxa"/>
          </w:tcPr>
          <w:p w14:paraId="01DD7221" w14:textId="77777777" w:rsidR="00973A86" w:rsidRPr="00F02BE6" w:rsidRDefault="00973A86" w:rsidP="003E5D96">
            <w:pPr>
              <w:pStyle w:val="TF"/>
              <w:spacing w:after="0"/>
              <w:rPr>
                <w:lang w:eastAsia="en-US"/>
              </w:rPr>
            </w:pPr>
            <w:r w:rsidRPr="00F02BE6">
              <w:rPr>
                <w:lang w:eastAsia="en-US"/>
              </w:rPr>
              <w:t>4</w:t>
            </w:r>
          </w:p>
        </w:tc>
        <w:tc>
          <w:tcPr>
            <w:tcW w:w="957" w:type="dxa"/>
          </w:tcPr>
          <w:p w14:paraId="277016E2" w14:textId="77777777" w:rsidR="00973A86" w:rsidRPr="00F02BE6" w:rsidRDefault="00973A86" w:rsidP="003E5D96">
            <w:pPr>
              <w:pStyle w:val="TF"/>
              <w:spacing w:after="0"/>
              <w:rPr>
                <w:lang w:eastAsia="en-US"/>
              </w:rPr>
            </w:pPr>
            <w:r w:rsidRPr="00F02BE6">
              <w:rPr>
                <w:lang w:eastAsia="en-US"/>
              </w:rPr>
              <w:t>3</w:t>
            </w:r>
          </w:p>
        </w:tc>
        <w:tc>
          <w:tcPr>
            <w:tcW w:w="957" w:type="dxa"/>
          </w:tcPr>
          <w:p w14:paraId="122AAD1B" w14:textId="77777777" w:rsidR="00973A86" w:rsidRPr="00F02BE6" w:rsidRDefault="00973A86" w:rsidP="003E5D96">
            <w:pPr>
              <w:pStyle w:val="TF"/>
              <w:spacing w:after="0"/>
              <w:rPr>
                <w:lang w:eastAsia="en-US"/>
              </w:rPr>
            </w:pPr>
            <w:r w:rsidRPr="00F02BE6">
              <w:rPr>
                <w:lang w:eastAsia="en-US"/>
              </w:rPr>
              <w:t>2</w:t>
            </w:r>
          </w:p>
        </w:tc>
        <w:tc>
          <w:tcPr>
            <w:tcW w:w="957" w:type="dxa"/>
          </w:tcPr>
          <w:p w14:paraId="0A3F967D" w14:textId="77777777" w:rsidR="00973A86" w:rsidRPr="00F02BE6" w:rsidRDefault="00973A86" w:rsidP="003E5D96">
            <w:pPr>
              <w:pStyle w:val="TF"/>
              <w:spacing w:after="0"/>
              <w:rPr>
                <w:lang w:eastAsia="en-US"/>
              </w:rPr>
            </w:pPr>
            <w:r w:rsidRPr="00F02BE6">
              <w:rPr>
                <w:lang w:eastAsia="en-US"/>
              </w:rPr>
              <w:t>1</w:t>
            </w:r>
          </w:p>
        </w:tc>
        <w:tc>
          <w:tcPr>
            <w:tcW w:w="957" w:type="dxa"/>
          </w:tcPr>
          <w:p w14:paraId="447CFD4C" w14:textId="77777777" w:rsidR="00973A86" w:rsidRPr="00F02BE6" w:rsidRDefault="00973A86" w:rsidP="003E5D96">
            <w:pPr>
              <w:pStyle w:val="TF"/>
              <w:spacing w:after="0"/>
              <w:rPr>
                <w:lang w:eastAsia="en-US"/>
              </w:rPr>
            </w:pPr>
          </w:p>
        </w:tc>
        <w:tc>
          <w:tcPr>
            <w:tcW w:w="957" w:type="dxa"/>
          </w:tcPr>
          <w:p w14:paraId="0A0E15D1" w14:textId="77777777" w:rsidR="00973A86" w:rsidRPr="00F02BE6" w:rsidRDefault="00973A86" w:rsidP="003E5D96">
            <w:pPr>
              <w:pStyle w:val="TF"/>
              <w:spacing w:after="0"/>
              <w:rPr>
                <w:lang w:eastAsia="en-US"/>
              </w:rPr>
            </w:pPr>
          </w:p>
        </w:tc>
      </w:tr>
      <w:tr w:rsidR="00973A86" w:rsidRPr="00F02BE6" w14:paraId="1D33BBFC"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7B10D070" w14:textId="77777777" w:rsidR="00973A86" w:rsidRPr="00F02BE6" w:rsidRDefault="00973A86" w:rsidP="003E5D96">
            <w:pPr>
              <w:pStyle w:val="TF"/>
              <w:spacing w:after="0"/>
              <w:rPr>
                <w:lang w:eastAsia="en-US"/>
              </w:rPr>
            </w:pPr>
          </w:p>
        </w:tc>
        <w:tc>
          <w:tcPr>
            <w:tcW w:w="957" w:type="dxa"/>
            <w:tcBorders>
              <w:left w:val="nil"/>
            </w:tcBorders>
          </w:tcPr>
          <w:p w14:paraId="4F1946D5"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17BF33D2" w14:textId="77777777" w:rsidR="00973A86" w:rsidRPr="00F02BE6" w:rsidRDefault="00973A86" w:rsidP="003E5D96">
            <w:pPr>
              <w:pStyle w:val="TF"/>
              <w:spacing w:after="0"/>
              <w:rPr>
                <w:lang w:eastAsia="en-US"/>
              </w:rPr>
            </w:pPr>
          </w:p>
        </w:tc>
      </w:tr>
      <w:tr w:rsidR="00973A86" w:rsidRPr="00F02BE6" w14:paraId="7F936CFB" w14:textId="77777777" w:rsidTr="003E5D96">
        <w:tblPrEx>
          <w:tblCellMar>
            <w:top w:w="0" w:type="dxa"/>
            <w:bottom w:w="0" w:type="dxa"/>
          </w:tblCellMar>
        </w:tblPrEx>
        <w:trPr>
          <w:jc w:val="center"/>
        </w:trPr>
        <w:tc>
          <w:tcPr>
            <w:tcW w:w="957" w:type="dxa"/>
            <w:tcBorders>
              <w:left w:val="single" w:sz="6" w:space="0" w:color="auto"/>
            </w:tcBorders>
          </w:tcPr>
          <w:p w14:paraId="64BF6AF7"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E777D52"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690F625E" w14:textId="77777777" w:rsidR="00973A86" w:rsidRPr="00F02BE6" w:rsidRDefault="00973A86" w:rsidP="003E5D96">
            <w:pPr>
              <w:pStyle w:val="TF"/>
              <w:spacing w:after="0"/>
              <w:rPr>
                <w:lang w:eastAsia="en-US"/>
              </w:rPr>
            </w:pPr>
          </w:p>
        </w:tc>
        <w:tc>
          <w:tcPr>
            <w:tcW w:w="1914" w:type="dxa"/>
            <w:gridSpan w:val="2"/>
          </w:tcPr>
          <w:p w14:paraId="0E3D971A" w14:textId="77777777" w:rsidR="00973A86" w:rsidRPr="00F02BE6" w:rsidRDefault="00973A86" w:rsidP="003E5D96">
            <w:pPr>
              <w:pStyle w:val="TF"/>
              <w:spacing w:after="0"/>
              <w:rPr>
                <w:lang w:eastAsia="en-US"/>
              </w:rPr>
            </w:pPr>
            <w:r w:rsidRPr="00F02BE6">
              <w:rPr>
                <w:sz w:val="22"/>
                <w:lang w:eastAsia="en-US"/>
              </w:rPr>
              <w:t>631 or 656 or 659</w:t>
            </w:r>
          </w:p>
        </w:tc>
        <w:tc>
          <w:tcPr>
            <w:tcW w:w="957" w:type="dxa"/>
            <w:tcBorders>
              <w:bottom w:val="single" w:sz="6" w:space="0" w:color="auto"/>
            </w:tcBorders>
          </w:tcPr>
          <w:p w14:paraId="6BDA89F3"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39EB1063" w14:textId="77777777" w:rsidR="00973A86" w:rsidRPr="00F02BE6" w:rsidRDefault="00973A86" w:rsidP="003E5D96">
            <w:pPr>
              <w:pStyle w:val="TF"/>
              <w:spacing w:after="0"/>
              <w:rPr>
                <w:lang w:eastAsia="en-US"/>
              </w:rPr>
            </w:pPr>
          </w:p>
        </w:tc>
        <w:tc>
          <w:tcPr>
            <w:tcW w:w="957" w:type="dxa"/>
            <w:tcBorders>
              <w:right w:val="single" w:sz="6" w:space="0" w:color="auto"/>
            </w:tcBorders>
          </w:tcPr>
          <w:p w14:paraId="09E06907" w14:textId="77777777" w:rsidR="00973A86" w:rsidRPr="00F02BE6" w:rsidRDefault="00973A86" w:rsidP="003E5D96">
            <w:pPr>
              <w:pStyle w:val="TF"/>
              <w:spacing w:after="0"/>
              <w:rPr>
                <w:lang w:eastAsia="en-US"/>
              </w:rPr>
            </w:pPr>
          </w:p>
        </w:tc>
        <w:tc>
          <w:tcPr>
            <w:tcW w:w="957" w:type="dxa"/>
            <w:tcBorders>
              <w:left w:val="nil"/>
            </w:tcBorders>
          </w:tcPr>
          <w:p w14:paraId="0129FAD4" w14:textId="77777777" w:rsidR="00973A86" w:rsidRPr="00F02BE6" w:rsidRDefault="00973A86" w:rsidP="003E5D96">
            <w:pPr>
              <w:pStyle w:val="TF"/>
              <w:spacing w:after="0"/>
              <w:rPr>
                <w:lang w:eastAsia="en-US"/>
              </w:rPr>
            </w:pPr>
          </w:p>
        </w:tc>
        <w:tc>
          <w:tcPr>
            <w:tcW w:w="957" w:type="dxa"/>
            <w:tcBorders>
              <w:left w:val="nil"/>
            </w:tcBorders>
          </w:tcPr>
          <w:p w14:paraId="42883CDB" w14:textId="77777777" w:rsidR="00973A86" w:rsidRPr="00F02BE6" w:rsidRDefault="00973A86" w:rsidP="003E5D96">
            <w:pPr>
              <w:pStyle w:val="TF"/>
              <w:spacing w:after="0"/>
              <w:rPr>
                <w:lang w:eastAsia="en-US"/>
              </w:rPr>
            </w:pPr>
          </w:p>
        </w:tc>
      </w:tr>
      <w:tr w:rsidR="00973A86" w:rsidRPr="00F02BE6" w14:paraId="7159EC5B"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55C8D32A" w14:textId="77777777" w:rsidR="00973A86" w:rsidRPr="00F02BE6" w:rsidRDefault="00973A86" w:rsidP="003E5D96">
            <w:pPr>
              <w:pStyle w:val="TF"/>
              <w:spacing w:after="0"/>
              <w:rPr>
                <w:lang w:eastAsia="en-US"/>
              </w:rPr>
            </w:pPr>
          </w:p>
        </w:tc>
        <w:tc>
          <w:tcPr>
            <w:tcW w:w="957" w:type="dxa"/>
          </w:tcPr>
          <w:p w14:paraId="1459E760" w14:textId="77777777" w:rsidR="00973A86" w:rsidRPr="00F02BE6" w:rsidRDefault="00973A86" w:rsidP="003E5D96">
            <w:pPr>
              <w:pStyle w:val="TF"/>
              <w:spacing w:after="0"/>
              <w:rPr>
                <w:lang w:eastAsia="en-US"/>
              </w:rPr>
            </w:pPr>
          </w:p>
        </w:tc>
        <w:tc>
          <w:tcPr>
            <w:tcW w:w="957" w:type="dxa"/>
          </w:tcPr>
          <w:p w14:paraId="580DFDAE" w14:textId="77777777" w:rsidR="00973A86" w:rsidRPr="00F02BE6" w:rsidRDefault="00973A86" w:rsidP="003E5D96">
            <w:pPr>
              <w:pStyle w:val="TF"/>
              <w:spacing w:after="0"/>
              <w:rPr>
                <w:lang w:eastAsia="en-US"/>
              </w:rPr>
            </w:pPr>
          </w:p>
        </w:tc>
        <w:tc>
          <w:tcPr>
            <w:tcW w:w="1914" w:type="dxa"/>
            <w:gridSpan w:val="2"/>
          </w:tcPr>
          <w:p w14:paraId="2BC9D1B5"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787EC9E4" w14:textId="77777777" w:rsidR="00973A86" w:rsidRPr="00F02BE6" w:rsidRDefault="00973A86" w:rsidP="003E5D96">
            <w:pPr>
              <w:pStyle w:val="TF"/>
              <w:spacing w:after="0"/>
              <w:rPr>
                <w:lang w:eastAsia="en-US"/>
              </w:rPr>
            </w:pPr>
          </w:p>
        </w:tc>
        <w:tc>
          <w:tcPr>
            <w:tcW w:w="957" w:type="dxa"/>
          </w:tcPr>
          <w:p w14:paraId="3314386C"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29C5662C" w14:textId="77777777" w:rsidR="00973A86" w:rsidRPr="00F02BE6" w:rsidRDefault="00973A86" w:rsidP="003E5D96">
            <w:pPr>
              <w:pStyle w:val="TF"/>
              <w:spacing w:after="0"/>
              <w:rPr>
                <w:lang w:eastAsia="en-US"/>
              </w:rPr>
            </w:pPr>
          </w:p>
        </w:tc>
        <w:tc>
          <w:tcPr>
            <w:tcW w:w="1914" w:type="dxa"/>
            <w:gridSpan w:val="2"/>
            <w:tcBorders>
              <w:left w:val="nil"/>
            </w:tcBorders>
          </w:tcPr>
          <w:p w14:paraId="14ED5EC8" w14:textId="77777777" w:rsidR="00973A86" w:rsidRPr="00F02BE6" w:rsidRDefault="00973A86" w:rsidP="003E5D96">
            <w:pPr>
              <w:pStyle w:val="TF"/>
              <w:spacing w:after="0"/>
              <w:rPr>
                <w:lang w:eastAsia="en-US"/>
              </w:rPr>
            </w:pPr>
          </w:p>
        </w:tc>
      </w:tr>
      <w:tr w:rsidR="00973A86" w:rsidRPr="00F02BE6" w14:paraId="0F37F165" w14:textId="77777777" w:rsidTr="003E5D96">
        <w:tblPrEx>
          <w:tblCellMar>
            <w:top w:w="0" w:type="dxa"/>
            <w:bottom w:w="0" w:type="dxa"/>
          </w:tblCellMar>
        </w:tblPrEx>
        <w:trPr>
          <w:jc w:val="center"/>
        </w:trPr>
        <w:tc>
          <w:tcPr>
            <w:tcW w:w="957" w:type="dxa"/>
          </w:tcPr>
          <w:p w14:paraId="21CD46C3" w14:textId="77777777" w:rsidR="00973A86" w:rsidRPr="00F02BE6" w:rsidRDefault="00973A86" w:rsidP="003E5D96">
            <w:pPr>
              <w:pStyle w:val="TAL"/>
            </w:pPr>
            <w:r w:rsidRPr="00F02BE6">
              <w:t>:</w:t>
            </w:r>
          </w:p>
        </w:tc>
        <w:tc>
          <w:tcPr>
            <w:tcW w:w="957" w:type="dxa"/>
          </w:tcPr>
          <w:p w14:paraId="5B20694D" w14:textId="77777777" w:rsidR="00973A86" w:rsidRPr="00F02BE6" w:rsidRDefault="00973A86" w:rsidP="003E5D96">
            <w:pPr>
              <w:pStyle w:val="TF"/>
              <w:spacing w:after="0"/>
              <w:rPr>
                <w:lang w:eastAsia="en-US"/>
              </w:rPr>
            </w:pPr>
          </w:p>
        </w:tc>
        <w:tc>
          <w:tcPr>
            <w:tcW w:w="957" w:type="dxa"/>
          </w:tcPr>
          <w:p w14:paraId="05748D3D" w14:textId="77777777" w:rsidR="00973A86" w:rsidRPr="00F02BE6" w:rsidRDefault="00973A86" w:rsidP="003E5D96">
            <w:pPr>
              <w:pStyle w:val="TF"/>
              <w:spacing w:after="0"/>
              <w:rPr>
                <w:lang w:eastAsia="en-US"/>
              </w:rPr>
            </w:pPr>
          </w:p>
        </w:tc>
        <w:tc>
          <w:tcPr>
            <w:tcW w:w="957" w:type="dxa"/>
          </w:tcPr>
          <w:p w14:paraId="635AFD9A" w14:textId="77777777" w:rsidR="00973A86" w:rsidRPr="00F02BE6" w:rsidRDefault="00973A86" w:rsidP="003E5D96">
            <w:pPr>
              <w:pStyle w:val="TF"/>
              <w:spacing w:after="0"/>
              <w:rPr>
                <w:lang w:eastAsia="en-US"/>
              </w:rPr>
            </w:pPr>
          </w:p>
        </w:tc>
        <w:tc>
          <w:tcPr>
            <w:tcW w:w="957" w:type="dxa"/>
          </w:tcPr>
          <w:p w14:paraId="34BFEFBD" w14:textId="77777777" w:rsidR="00973A86" w:rsidRPr="00F02BE6" w:rsidRDefault="00973A86" w:rsidP="003E5D96">
            <w:pPr>
              <w:pStyle w:val="TF"/>
              <w:spacing w:after="0"/>
              <w:rPr>
                <w:lang w:eastAsia="en-US"/>
              </w:rPr>
            </w:pPr>
          </w:p>
        </w:tc>
        <w:tc>
          <w:tcPr>
            <w:tcW w:w="957" w:type="dxa"/>
          </w:tcPr>
          <w:p w14:paraId="425CE3A0" w14:textId="77777777" w:rsidR="00973A86" w:rsidRPr="00F02BE6" w:rsidRDefault="00973A86" w:rsidP="003E5D96">
            <w:pPr>
              <w:pStyle w:val="TF"/>
              <w:spacing w:after="0"/>
              <w:rPr>
                <w:lang w:eastAsia="en-US"/>
              </w:rPr>
            </w:pPr>
          </w:p>
        </w:tc>
        <w:tc>
          <w:tcPr>
            <w:tcW w:w="957" w:type="dxa"/>
          </w:tcPr>
          <w:p w14:paraId="00955349" w14:textId="77777777" w:rsidR="00973A86" w:rsidRPr="00F02BE6" w:rsidRDefault="00973A86" w:rsidP="003E5D96">
            <w:pPr>
              <w:pStyle w:val="TF"/>
              <w:spacing w:after="0"/>
              <w:rPr>
                <w:lang w:eastAsia="en-US"/>
              </w:rPr>
            </w:pPr>
          </w:p>
        </w:tc>
        <w:tc>
          <w:tcPr>
            <w:tcW w:w="957" w:type="dxa"/>
          </w:tcPr>
          <w:p w14:paraId="7BA8C90B" w14:textId="77777777" w:rsidR="00973A86" w:rsidRPr="00F02BE6" w:rsidRDefault="00973A86" w:rsidP="003E5D96">
            <w:pPr>
              <w:pStyle w:val="TAR"/>
            </w:pPr>
            <w:r w:rsidRPr="00F02BE6">
              <w:t>:</w:t>
            </w:r>
          </w:p>
        </w:tc>
        <w:tc>
          <w:tcPr>
            <w:tcW w:w="957" w:type="dxa"/>
          </w:tcPr>
          <w:p w14:paraId="1535ADAD" w14:textId="77777777" w:rsidR="00973A86" w:rsidRPr="00F02BE6" w:rsidRDefault="00973A86" w:rsidP="003E5D96">
            <w:pPr>
              <w:pStyle w:val="TF"/>
              <w:spacing w:after="0"/>
              <w:rPr>
                <w:lang w:eastAsia="en-US"/>
              </w:rPr>
            </w:pPr>
          </w:p>
        </w:tc>
        <w:tc>
          <w:tcPr>
            <w:tcW w:w="957" w:type="dxa"/>
          </w:tcPr>
          <w:p w14:paraId="47547C78" w14:textId="77777777" w:rsidR="00973A86" w:rsidRPr="00F02BE6" w:rsidRDefault="00973A86" w:rsidP="003E5D96">
            <w:pPr>
              <w:pStyle w:val="TF"/>
              <w:spacing w:after="0"/>
              <w:rPr>
                <w:lang w:eastAsia="en-US"/>
              </w:rPr>
            </w:pPr>
          </w:p>
        </w:tc>
      </w:tr>
      <w:tr w:rsidR="00973A86" w:rsidRPr="00F02BE6" w14:paraId="48746991" w14:textId="77777777" w:rsidTr="003E5D96">
        <w:tblPrEx>
          <w:tblCellMar>
            <w:top w:w="0" w:type="dxa"/>
            <w:bottom w:w="0" w:type="dxa"/>
          </w:tblCellMar>
        </w:tblPrEx>
        <w:trPr>
          <w:jc w:val="center"/>
        </w:trPr>
        <w:tc>
          <w:tcPr>
            <w:tcW w:w="957" w:type="dxa"/>
          </w:tcPr>
          <w:p w14:paraId="70347572" w14:textId="77777777" w:rsidR="00973A86" w:rsidRPr="00F02BE6" w:rsidRDefault="00973A86" w:rsidP="003E5D96">
            <w:pPr>
              <w:pStyle w:val="TAL"/>
            </w:pPr>
            <w:r w:rsidRPr="00F02BE6">
              <w:t>:</w:t>
            </w:r>
          </w:p>
        </w:tc>
        <w:tc>
          <w:tcPr>
            <w:tcW w:w="957" w:type="dxa"/>
          </w:tcPr>
          <w:p w14:paraId="278A9ABD" w14:textId="77777777" w:rsidR="00973A86" w:rsidRPr="00F02BE6" w:rsidRDefault="00973A86" w:rsidP="003E5D96">
            <w:pPr>
              <w:pStyle w:val="TF"/>
              <w:spacing w:after="0"/>
              <w:rPr>
                <w:lang w:eastAsia="en-US"/>
              </w:rPr>
            </w:pPr>
          </w:p>
        </w:tc>
        <w:tc>
          <w:tcPr>
            <w:tcW w:w="957" w:type="dxa"/>
          </w:tcPr>
          <w:p w14:paraId="0B5F161C" w14:textId="77777777" w:rsidR="00973A86" w:rsidRPr="00F02BE6" w:rsidRDefault="00973A86" w:rsidP="003E5D96">
            <w:pPr>
              <w:pStyle w:val="TF"/>
              <w:spacing w:after="0"/>
              <w:rPr>
                <w:lang w:eastAsia="en-US"/>
              </w:rPr>
            </w:pPr>
          </w:p>
        </w:tc>
        <w:tc>
          <w:tcPr>
            <w:tcW w:w="957" w:type="dxa"/>
          </w:tcPr>
          <w:p w14:paraId="59DFF4A8" w14:textId="77777777" w:rsidR="00973A86" w:rsidRPr="00F02BE6" w:rsidRDefault="00973A86" w:rsidP="003E5D96">
            <w:pPr>
              <w:pStyle w:val="TF"/>
              <w:spacing w:after="0"/>
              <w:rPr>
                <w:lang w:eastAsia="en-US"/>
              </w:rPr>
            </w:pPr>
          </w:p>
        </w:tc>
        <w:tc>
          <w:tcPr>
            <w:tcW w:w="957" w:type="dxa"/>
          </w:tcPr>
          <w:p w14:paraId="7FB9AB9E" w14:textId="77777777" w:rsidR="00973A86" w:rsidRPr="00F02BE6" w:rsidRDefault="00973A86" w:rsidP="003E5D96">
            <w:pPr>
              <w:pStyle w:val="TF"/>
              <w:spacing w:after="0"/>
              <w:rPr>
                <w:lang w:eastAsia="en-US"/>
              </w:rPr>
            </w:pPr>
          </w:p>
        </w:tc>
        <w:tc>
          <w:tcPr>
            <w:tcW w:w="957" w:type="dxa"/>
          </w:tcPr>
          <w:p w14:paraId="10F9BD65" w14:textId="77777777" w:rsidR="00973A86" w:rsidRPr="00F02BE6" w:rsidRDefault="00973A86" w:rsidP="003E5D96">
            <w:pPr>
              <w:pStyle w:val="TF"/>
              <w:spacing w:after="0"/>
              <w:rPr>
                <w:lang w:eastAsia="en-US"/>
              </w:rPr>
            </w:pPr>
          </w:p>
        </w:tc>
        <w:tc>
          <w:tcPr>
            <w:tcW w:w="957" w:type="dxa"/>
          </w:tcPr>
          <w:p w14:paraId="57E37BDF" w14:textId="77777777" w:rsidR="00973A86" w:rsidRPr="00F02BE6" w:rsidRDefault="00973A86" w:rsidP="003E5D96">
            <w:pPr>
              <w:pStyle w:val="TF"/>
              <w:spacing w:after="0"/>
              <w:rPr>
                <w:lang w:eastAsia="en-US"/>
              </w:rPr>
            </w:pPr>
          </w:p>
        </w:tc>
        <w:tc>
          <w:tcPr>
            <w:tcW w:w="957" w:type="dxa"/>
          </w:tcPr>
          <w:p w14:paraId="4D13EBFC" w14:textId="77777777" w:rsidR="00973A86" w:rsidRPr="00F02BE6" w:rsidRDefault="00973A86" w:rsidP="003E5D96">
            <w:pPr>
              <w:pStyle w:val="TAR"/>
            </w:pPr>
            <w:r w:rsidRPr="00F02BE6">
              <w:t>:</w:t>
            </w:r>
          </w:p>
        </w:tc>
        <w:tc>
          <w:tcPr>
            <w:tcW w:w="957" w:type="dxa"/>
          </w:tcPr>
          <w:p w14:paraId="1050F173" w14:textId="77777777" w:rsidR="00973A86" w:rsidRPr="00F02BE6" w:rsidRDefault="00973A86" w:rsidP="003E5D96">
            <w:pPr>
              <w:pStyle w:val="TF"/>
              <w:spacing w:after="0"/>
              <w:rPr>
                <w:lang w:eastAsia="en-US"/>
              </w:rPr>
            </w:pPr>
          </w:p>
        </w:tc>
        <w:tc>
          <w:tcPr>
            <w:tcW w:w="957" w:type="dxa"/>
          </w:tcPr>
          <w:p w14:paraId="0C4B8686" w14:textId="77777777" w:rsidR="00973A86" w:rsidRPr="00F02BE6" w:rsidRDefault="00973A86" w:rsidP="003E5D96">
            <w:pPr>
              <w:pStyle w:val="TF"/>
              <w:spacing w:after="0"/>
              <w:rPr>
                <w:lang w:eastAsia="en-US"/>
              </w:rPr>
            </w:pPr>
          </w:p>
        </w:tc>
      </w:tr>
      <w:tr w:rsidR="00973A86" w:rsidRPr="00F02BE6" w14:paraId="02BBD934" w14:textId="77777777" w:rsidTr="003E5D96">
        <w:tblPrEx>
          <w:tblCellMar>
            <w:top w:w="0" w:type="dxa"/>
            <w:bottom w:w="0" w:type="dxa"/>
          </w:tblCellMar>
        </w:tblPrEx>
        <w:trPr>
          <w:jc w:val="center"/>
        </w:trPr>
        <w:tc>
          <w:tcPr>
            <w:tcW w:w="957" w:type="dxa"/>
          </w:tcPr>
          <w:p w14:paraId="3502C3EE" w14:textId="77777777" w:rsidR="00973A86" w:rsidRPr="00F02BE6" w:rsidRDefault="00973A86" w:rsidP="003E5D96">
            <w:pPr>
              <w:pStyle w:val="TAL"/>
            </w:pPr>
            <w:r w:rsidRPr="00F02BE6">
              <w:t>:</w:t>
            </w:r>
          </w:p>
        </w:tc>
        <w:tc>
          <w:tcPr>
            <w:tcW w:w="957" w:type="dxa"/>
          </w:tcPr>
          <w:p w14:paraId="46235CA6" w14:textId="77777777" w:rsidR="00973A86" w:rsidRPr="00F02BE6" w:rsidRDefault="00973A86" w:rsidP="003E5D96">
            <w:pPr>
              <w:pStyle w:val="TF"/>
              <w:spacing w:after="0"/>
              <w:rPr>
                <w:lang w:eastAsia="en-US"/>
              </w:rPr>
            </w:pPr>
          </w:p>
        </w:tc>
        <w:tc>
          <w:tcPr>
            <w:tcW w:w="957" w:type="dxa"/>
          </w:tcPr>
          <w:p w14:paraId="55A62851" w14:textId="77777777" w:rsidR="00973A86" w:rsidRPr="00F02BE6" w:rsidRDefault="00973A86" w:rsidP="003E5D96">
            <w:pPr>
              <w:pStyle w:val="TF"/>
              <w:spacing w:after="0"/>
              <w:rPr>
                <w:lang w:eastAsia="en-US"/>
              </w:rPr>
            </w:pPr>
          </w:p>
        </w:tc>
        <w:tc>
          <w:tcPr>
            <w:tcW w:w="957" w:type="dxa"/>
          </w:tcPr>
          <w:p w14:paraId="6265875C" w14:textId="77777777" w:rsidR="00973A86" w:rsidRPr="00F02BE6" w:rsidRDefault="00973A86" w:rsidP="003E5D96">
            <w:pPr>
              <w:pStyle w:val="TF"/>
              <w:spacing w:after="0"/>
              <w:rPr>
                <w:lang w:eastAsia="en-US"/>
              </w:rPr>
            </w:pPr>
          </w:p>
        </w:tc>
        <w:tc>
          <w:tcPr>
            <w:tcW w:w="957" w:type="dxa"/>
          </w:tcPr>
          <w:p w14:paraId="6C06CFC0" w14:textId="77777777" w:rsidR="00973A86" w:rsidRPr="00F02BE6" w:rsidRDefault="00973A86" w:rsidP="003E5D96">
            <w:pPr>
              <w:pStyle w:val="TF"/>
              <w:spacing w:after="0"/>
              <w:rPr>
                <w:lang w:eastAsia="en-US"/>
              </w:rPr>
            </w:pPr>
          </w:p>
        </w:tc>
        <w:tc>
          <w:tcPr>
            <w:tcW w:w="957" w:type="dxa"/>
          </w:tcPr>
          <w:p w14:paraId="5C5CF834" w14:textId="77777777" w:rsidR="00973A86" w:rsidRPr="00F02BE6" w:rsidRDefault="00973A86" w:rsidP="003E5D96">
            <w:pPr>
              <w:pStyle w:val="TF"/>
              <w:spacing w:after="0"/>
              <w:rPr>
                <w:lang w:eastAsia="en-US"/>
              </w:rPr>
            </w:pPr>
          </w:p>
        </w:tc>
        <w:tc>
          <w:tcPr>
            <w:tcW w:w="957" w:type="dxa"/>
          </w:tcPr>
          <w:p w14:paraId="75AABBAD" w14:textId="77777777" w:rsidR="00973A86" w:rsidRPr="00F02BE6" w:rsidRDefault="00973A86" w:rsidP="003E5D96">
            <w:pPr>
              <w:pStyle w:val="TF"/>
              <w:spacing w:after="0"/>
              <w:rPr>
                <w:lang w:eastAsia="en-US"/>
              </w:rPr>
            </w:pPr>
          </w:p>
        </w:tc>
        <w:tc>
          <w:tcPr>
            <w:tcW w:w="957" w:type="dxa"/>
          </w:tcPr>
          <w:p w14:paraId="31EEE56B" w14:textId="77777777" w:rsidR="00973A86" w:rsidRPr="00F02BE6" w:rsidRDefault="00973A86" w:rsidP="003E5D96">
            <w:pPr>
              <w:pStyle w:val="TAR"/>
            </w:pPr>
            <w:r w:rsidRPr="00F02BE6">
              <w:t>:</w:t>
            </w:r>
          </w:p>
        </w:tc>
        <w:tc>
          <w:tcPr>
            <w:tcW w:w="957" w:type="dxa"/>
          </w:tcPr>
          <w:p w14:paraId="34E4003B" w14:textId="77777777" w:rsidR="00973A86" w:rsidRPr="00F02BE6" w:rsidRDefault="00973A86" w:rsidP="003E5D96">
            <w:pPr>
              <w:pStyle w:val="TF"/>
              <w:spacing w:after="0"/>
              <w:rPr>
                <w:lang w:eastAsia="en-US"/>
              </w:rPr>
            </w:pPr>
          </w:p>
        </w:tc>
        <w:tc>
          <w:tcPr>
            <w:tcW w:w="957" w:type="dxa"/>
          </w:tcPr>
          <w:p w14:paraId="29E9A06A" w14:textId="77777777" w:rsidR="00973A86" w:rsidRPr="00F02BE6" w:rsidRDefault="00973A86" w:rsidP="003E5D96">
            <w:pPr>
              <w:pStyle w:val="TF"/>
              <w:spacing w:after="0"/>
              <w:rPr>
                <w:lang w:eastAsia="en-US"/>
              </w:rPr>
            </w:pPr>
          </w:p>
        </w:tc>
      </w:tr>
      <w:tr w:rsidR="00973A86" w:rsidRPr="00F02BE6" w14:paraId="5DB1C2D8" w14:textId="77777777" w:rsidTr="003E5D96">
        <w:tblPrEx>
          <w:tblCellMar>
            <w:top w:w="0" w:type="dxa"/>
            <w:bottom w:w="0" w:type="dxa"/>
          </w:tblCellMar>
        </w:tblPrEx>
        <w:trPr>
          <w:jc w:val="center"/>
        </w:trPr>
        <w:tc>
          <w:tcPr>
            <w:tcW w:w="957" w:type="dxa"/>
            <w:tcBorders>
              <w:left w:val="single" w:sz="6" w:space="0" w:color="auto"/>
            </w:tcBorders>
          </w:tcPr>
          <w:p w14:paraId="7B88596F" w14:textId="77777777" w:rsidR="00973A86" w:rsidRPr="00F02BE6" w:rsidRDefault="00973A86" w:rsidP="003E5D96">
            <w:pPr>
              <w:pStyle w:val="TF"/>
              <w:spacing w:after="0"/>
              <w:rPr>
                <w:lang w:eastAsia="en-US"/>
              </w:rPr>
            </w:pPr>
          </w:p>
        </w:tc>
        <w:tc>
          <w:tcPr>
            <w:tcW w:w="957" w:type="dxa"/>
          </w:tcPr>
          <w:p w14:paraId="38DBE459" w14:textId="77777777" w:rsidR="00973A86" w:rsidRPr="00F02BE6" w:rsidRDefault="00973A86" w:rsidP="003E5D96">
            <w:pPr>
              <w:pStyle w:val="TF"/>
              <w:spacing w:after="0"/>
              <w:rPr>
                <w:lang w:eastAsia="en-US"/>
              </w:rPr>
            </w:pPr>
          </w:p>
        </w:tc>
        <w:tc>
          <w:tcPr>
            <w:tcW w:w="957" w:type="dxa"/>
          </w:tcPr>
          <w:p w14:paraId="66D3FFD3" w14:textId="77777777" w:rsidR="00973A86" w:rsidRPr="00F02BE6" w:rsidRDefault="00973A86" w:rsidP="003E5D96">
            <w:pPr>
              <w:pStyle w:val="TF"/>
              <w:spacing w:after="0"/>
              <w:rPr>
                <w:lang w:eastAsia="en-US"/>
              </w:rPr>
            </w:pPr>
          </w:p>
        </w:tc>
        <w:tc>
          <w:tcPr>
            <w:tcW w:w="1914" w:type="dxa"/>
            <w:gridSpan w:val="2"/>
          </w:tcPr>
          <w:p w14:paraId="6E0A2528"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164051C4" w14:textId="77777777" w:rsidR="00973A86" w:rsidRPr="00F02BE6" w:rsidRDefault="00973A86" w:rsidP="003E5D96">
            <w:pPr>
              <w:pStyle w:val="TF"/>
              <w:spacing w:after="0"/>
              <w:rPr>
                <w:lang w:eastAsia="en-US"/>
              </w:rPr>
            </w:pPr>
          </w:p>
        </w:tc>
        <w:tc>
          <w:tcPr>
            <w:tcW w:w="957" w:type="dxa"/>
          </w:tcPr>
          <w:p w14:paraId="3C8D84C6"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1C2B7F17" w14:textId="77777777" w:rsidR="00973A86" w:rsidRPr="00F02BE6" w:rsidRDefault="00973A86" w:rsidP="003E5D96">
            <w:pPr>
              <w:pStyle w:val="TF"/>
              <w:spacing w:after="0"/>
              <w:rPr>
                <w:lang w:eastAsia="en-US"/>
              </w:rPr>
            </w:pPr>
          </w:p>
        </w:tc>
        <w:tc>
          <w:tcPr>
            <w:tcW w:w="957" w:type="dxa"/>
            <w:tcBorders>
              <w:left w:val="nil"/>
            </w:tcBorders>
          </w:tcPr>
          <w:p w14:paraId="4BB7630E" w14:textId="77777777" w:rsidR="00973A86" w:rsidRPr="00F02BE6" w:rsidRDefault="00973A86" w:rsidP="003E5D96">
            <w:pPr>
              <w:pStyle w:val="TF"/>
              <w:spacing w:after="0"/>
              <w:rPr>
                <w:lang w:eastAsia="en-US"/>
              </w:rPr>
            </w:pPr>
          </w:p>
        </w:tc>
        <w:tc>
          <w:tcPr>
            <w:tcW w:w="957" w:type="dxa"/>
          </w:tcPr>
          <w:p w14:paraId="555FF7C9" w14:textId="77777777" w:rsidR="00973A86" w:rsidRPr="00F02BE6" w:rsidRDefault="00973A86" w:rsidP="003E5D96">
            <w:pPr>
              <w:pStyle w:val="TF"/>
              <w:spacing w:after="0"/>
              <w:rPr>
                <w:lang w:eastAsia="en-US"/>
              </w:rPr>
            </w:pPr>
          </w:p>
        </w:tc>
      </w:tr>
      <w:tr w:rsidR="00973A86" w:rsidRPr="00F02BE6" w14:paraId="26FD6D73" w14:textId="77777777" w:rsidTr="003E5D96">
        <w:tblPrEx>
          <w:tblCellMar>
            <w:top w:w="0" w:type="dxa"/>
            <w:bottom w:w="0" w:type="dxa"/>
          </w:tblCellMar>
        </w:tblPrEx>
        <w:trPr>
          <w:jc w:val="center"/>
        </w:trPr>
        <w:tc>
          <w:tcPr>
            <w:tcW w:w="957" w:type="dxa"/>
            <w:tcBorders>
              <w:top w:val="single" w:sz="6" w:space="0" w:color="auto"/>
            </w:tcBorders>
          </w:tcPr>
          <w:p w14:paraId="078CB6BB"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tcBorders>
          </w:tcPr>
          <w:p w14:paraId="3C4AEABE"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211C4774"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54EDEB1B"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46614CF7"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1DD277A0"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2E43EB13" w14:textId="77777777" w:rsidR="00973A86" w:rsidRPr="00F02BE6" w:rsidRDefault="00973A86" w:rsidP="003E5D96">
            <w:pPr>
              <w:pStyle w:val="TF"/>
              <w:spacing w:after="0"/>
              <w:rPr>
                <w:lang w:eastAsia="en-US"/>
              </w:rPr>
            </w:pPr>
          </w:p>
        </w:tc>
        <w:tc>
          <w:tcPr>
            <w:tcW w:w="1914" w:type="dxa"/>
            <w:gridSpan w:val="2"/>
            <w:tcBorders>
              <w:left w:val="nil"/>
            </w:tcBorders>
          </w:tcPr>
          <w:p w14:paraId="7E9E0959" w14:textId="77777777" w:rsidR="00973A86" w:rsidRPr="00F02BE6" w:rsidRDefault="00973A86" w:rsidP="003E5D96">
            <w:pPr>
              <w:pStyle w:val="TAL"/>
            </w:pPr>
            <w:r w:rsidRPr="00F02BE6">
              <w:rPr>
                <w:b/>
              </w:rPr>
              <w:t xml:space="preserve">  octet 79</w:t>
            </w:r>
          </w:p>
          <w:p w14:paraId="0FD9862F" w14:textId="77777777" w:rsidR="00973A86" w:rsidRPr="00F02BE6" w:rsidRDefault="00973A86" w:rsidP="003E5D96">
            <w:pPr>
              <w:pStyle w:val="TAL"/>
            </w:pPr>
          </w:p>
        </w:tc>
      </w:tr>
      <w:tr w:rsidR="00973A86" w:rsidRPr="00F02BE6" w14:paraId="576CA33A" w14:textId="77777777" w:rsidTr="003E5D96">
        <w:tblPrEx>
          <w:tblCellMar>
            <w:top w:w="0" w:type="dxa"/>
            <w:bottom w:w="0" w:type="dxa"/>
          </w:tblCellMar>
        </w:tblPrEx>
        <w:trPr>
          <w:jc w:val="center"/>
        </w:trPr>
        <w:tc>
          <w:tcPr>
            <w:tcW w:w="957" w:type="dxa"/>
            <w:tcBorders>
              <w:left w:val="dotted" w:sz="4" w:space="0" w:color="auto"/>
            </w:tcBorders>
          </w:tcPr>
          <w:p w14:paraId="635CAD57" w14:textId="77777777" w:rsidR="00973A86" w:rsidRPr="00F02BE6" w:rsidRDefault="00973A86" w:rsidP="003E5D96">
            <w:pPr>
              <w:pStyle w:val="TF"/>
              <w:spacing w:after="0"/>
              <w:rPr>
                <w:lang w:eastAsia="en-US"/>
              </w:rPr>
            </w:pPr>
          </w:p>
        </w:tc>
        <w:tc>
          <w:tcPr>
            <w:tcW w:w="957" w:type="dxa"/>
          </w:tcPr>
          <w:p w14:paraId="7572D744" w14:textId="77777777" w:rsidR="00973A86" w:rsidRPr="00F02BE6" w:rsidRDefault="00973A86" w:rsidP="003E5D96">
            <w:pPr>
              <w:pStyle w:val="TF"/>
              <w:spacing w:after="0"/>
              <w:rPr>
                <w:lang w:eastAsia="en-US"/>
              </w:rPr>
            </w:pPr>
          </w:p>
        </w:tc>
        <w:tc>
          <w:tcPr>
            <w:tcW w:w="957" w:type="dxa"/>
          </w:tcPr>
          <w:p w14:paraId="51B944C9" w14:textId="77777777" w:rsidR="00973A86" w:rsidRPr="00F02BE6" w:rsidRDefault="00973A86" w:rsidP="003E5D96">
            <w:pPr>
              <w:pStyle w:val="TF"/>
              <w:spacing w:after="0"/>
              <w:rPr>
                <w:lang w:eastAsia="en-US"/>
              </w:rPr>
            </w:pPr>
          </w:p>
        </w:tc>
        <w:tc>
          <w:tcPr>
            <w:tcW w:w="1914" w:type="dxa"/>
            <w:gridSpan w:val="2"/>
          </w:tcPr>
          <w:p w14:paraId="4B90C13D" w14:textId="77777777" w:rsidR="00973A86" w:rsidRPr="00F02BE6" w:rsidRDefault="00973A86" w:rsidP="003E5D96">
            <w:pPr>
              <w:pStyle w:val="TF"/>
              <w:spacing w:after="0"/>
              <w:rPr>
                <w:lang w:eastAsia="en-US"/>
              </w:rPr>
            </w:pPr>
          </w:p>
        </w:tc>
        <w:tc>
          <w:tcPr>
            <w:tcW w:w="957" w:type="dxa"/>
          </w:tcPr>
          <w:p w14:paraId="0B52226C" w14:textId="77777777" w:rsidR="00973A86" w:rsidRPr="00F02BE6" w:rsidRDefault="00973A86" w:rsidP="003E5D96">
            <w:pPr>
              <w:pStyle w:val="TF"/>
              <w:spacing w:after="0"/>
              <w:rPr>
                <w:lang w:eastAsia="en-US"/>
              </w:rPr>
            </w:pPr>
          </w:p>
        </w:tc>
        <w:tc>
          <w:tcPr>
            <w:tcW w:w="957" w:type="dxa"/>
          </w:tcPr>
          <w:p w14:paraId="68FF33DE"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2175B30D"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3B62C6AD" w14:textId="77777777" w:rsidR="00973A86" w:rsidRPr="00F02BE6" w:rsidRDefault="00973A86" w:rsidP="003E5D96">
            <w:pPr>
              <w:pStyle w:val="TAL"/>
              <w:rPr>
                <w:b/>
              </w:rPr>
            </w:pPr>
          </w:p>
        </w:tc>
      </w:tr>
      <w:tr w:rsidR="00973A86" w:rsidRPr="00F02BE6" w14:paraId="3DFDF3D8" w14:textId="77777777" w:rsidTr="003E5D96">
        <w:tblPrEx>
          <w:tblCellMar>
            <w:top w:w="0" w:type="dxa"/>
            <w:bottom w:w="0" w:type="dxa"/>
          </w:tblCellMar>
        </w:tblPrEx>
        <w:trPr>
          <w:jc w:val="center"/>
        </w:trPr>
        <w:tc>
          <w:tcPr>
            <w:tcW w:w="957" w:type="dxa"/>
            <w:tcBorders>
              <w:left w:val="dotted" w:sz="4" w:space="0" w:color="auto"/>
            </w:tcBorders>
          </w:tcPr>
          <w:p w14:paraId="7DBED3BD" w14:textId="77777777" w:rsidR="00973A86" w:rsidRPr="00F02BE6" w:rsidRDefault="00973A86" w:rsidP="003E5D96">
            <w:pPr>
              <w:pStyle w:val="TF"/>
              <w:spacing w:after="0"/>
              <w:rPr>
                <w:lang w:eastAsia="en-US"/>
              </w:rPr>
            </w:pPr>
          </w:p>
        </w:tc>
        <w:tc>
          <w:tcPr>
            <w:tcW w:w="957" w:type="dxa"/>
          </w:tcPr>
          <w:p w14:paraId="1CCDFA8A" w14:textId="77777777" w:rsidR="00973A86" w:rsidRPr="00F02BE6" w:rsidRDefault="00973A86" w:rsidP="003E5D96">
            <w:pPr>
              <w:pStyle w:val="TF"/>
              <w:spacing w:after="0"/>
              <w:rPr>
                <w:lang w:eastAsia="en-US"/>
              </w:rPr>
            </w:pPr>
          </w:p>
        </w:tc>
        <w:tc>
          <w:tcPr>
            <w:tcW w:w="957" w:type="dxa"/>
          </w:tcPr>
          <w:p w14:paraId="251143CC" w14:textId="77777777" w:rsidR="00973A86" w:rsidRPr="00F02BE6" w:rsidRDefault="00973A86" w:rsidP="003E5D96">
            <w:pPr>
              <w:pStyle w:val="TF"/>
              <w:spacing w:after="0"/>
              <w:rPr>
                <w:lang w:eastAsia="en-US"/>
              </w:rPr>
            </w:pPr>
          </w:p>
        </w:tc>
        <w:tc>
          <w:tcPr>
            <w:tcW w:w="1914" w:type="dxa"/>
            <w:gridSpan w:val="2"/>
          </w:tcPr>
          <w:p w14:paraId="22629D69" w14:textId="77777777" w:rsidR="00973A86" w:rsidRPr="00F02BE6" w:rsidRDefault="00973A86" w:rsidP="003E5D96">
            <w:pPr>
              <w:pStyle w:val="TF"/>
              <w:spacing w:after="0"/>
              <w:rPr>
                <w:lang w:eastAsia="en-US"/>
              </w:rPr>
            </w:pPr>
          </w:p>
        </w:tc>
        <w:tc>
          <w:tcPr>
            <w:tcW w:w="957" w:type="dxa"/>
          </w:tcPr>
          <w:p w14:paraId="3C3D96BE" w14:textId="77777777" w:rsidR="00973A86" w:rsidRPr="00F02BE6" w:rsidRDefault="00973A86" w:rsidP="003E5D96">
            <w:pPr>
              <w:pStyle w:val="TF"/>
              <w:spacing w:after="0"/>
              <w:rPr>
                <w:lang w:eastAsia="en-US"/>
              </w:rPr>
            </w:pPr>
          </w:p>
        </w:tc>
        <w:tc>
          <w:tcPr>
            <w:tcW w:w="957" w:type="dxa"/>
          </w:tcPr>
          <w:p w14:paraId="21CCC972" w14:textId="77777777" w:rsidR="00973A86" w:rsidRPr="00F02BE6" w:rsidRDefault="00973A86" w:rsidP="003E5D96">
            <w:pPr>
              <w:pStyle w:val="TF"/>
              <w:spacing w:after="0"/>
              <w:rPr>
                <w:lang w:eastAsia="en-US"/>
              </w:rPr>
            </w:pPr>
          </w:p>
        </w:tc>
        <w:tc>
          <w:tcPr>
            <w:tcW w:w="957" w:type="dxa"/>
            <w:tcBorders>
              <w:right w:val="dotted" w:sz="4" w:space="0" w:color="auto"/>
            </w:tcBorders>
          </w:tcPr>
          <w:p w14:paraId="4858ECC3"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167FC038" w14:textId="77777777" w:rsidR="00973A86" w:rsidRPr="00F02BE6" w:rsidRDefault="00973A86" w:rsidP="003E5D96">
            <w:pPr>
              <w:pStyle w:val="TAL"/>
              <w:rPr>
                <w:b/>
              </w:rPr>
            </w:pPr>
          </w:p>
        </w:tc>
      </w:tr>
      <w:tr w:rsidR="00973A86" w:rsidRPr="00F02BE6" w14:paraId="621E8A0F"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52807498"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2505BDDE"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6851AE89"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20A1A326"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73FCB96D"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41627585"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794350F2"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268547C1" w14:textId="77777777" w:rsidR="00973A86" w:rsidRPr="00F02BE6" w:rsidRDefault="00973A86" w:rsidP="003E5D96">
            <w:pPr>
              <w:pStyle w:val="TAL"/>
              <w:rPr>
                <w:b/>
              </w:rPr>
            </w:pPr>
            <w:r w:rsidRPr="00F02BE6">
              <w:rPr>
                <w:b/>
              </w:rPr>
              <w:t xml:space="preserve">  octet 82</w:t>
            </w:r>
          </w:p>
        </w:tc>
      </w:tr>
      <w:tr w:rsidR="00973A86" w:rsidRPr="00F02BE6" w14:paraId="05305E5B" w14:textId="77777777" w:rsidTr="003E5D96">
        <w:tblPrEx>
          <w:tblCellMar>
            <w:top w:w="0" w:type="dxa"/>
            <w:bottom w:w="0" w:type="dxa"/>
          </w:tblCellMar>
        </w:tblPrEx>
        <w:trPr>
          <w:jc w:val="center"/>
        </w:trPr>
        <w:tc>
          <w:tcPr>
            <w:tcW w:w="957" w:type="dxa"/>
            <w:tcBorders>
              <w:top w:val="dotted" w:sz="4" w:space="0" w:color="auto"/>
            </w:tcBorders>
          </w:tcPr>
          <w:p w14:paraId="48A33E36" w14:textId="77777777" w:rsidR="00973A86" w:rsidRPr="00F02BE6" w:rsidRDefault="00973A86" w:rsidP="003E5D96">
            <w:pPr>
              <w:pStyle w:val="TF"/>
              <w:spacing w:after="0"/>
              <w:rPr>
                <w:lang w:eastAsia="en-US"/>
              </w:rPr>
            </w:pPr>
          </w:p>
        </w:tc>
        <w:tc>
          <w:tcPr>
            <w:tcW w:w="957" w:type="dxa"/>
            <w:tcBorders>
              <w:top w:val="dotted" w:sz="4" w:space="0" w:color="auto"/>
            </w:tcBorders>
          </w:tcPr>
          <w:p w14:paraId="39967283" w14:textId="77777777" w:rsidR="00973A86" w:rsidRPr="00F02BE6" w:rsidRDefault="00973A86" w:rsidP="003E5D96">
            <w:pPr>
              <w:pStyle w:val="TF"/>
              <w:spacing w:after="0"/>
              <w:rPr>
                <w:lang w:eastAsia="en-US"/>
              </w:rPr>
            </w:pPr>
          </w:p>
        </w:tc>
        <w:tc>
          <w:tcPr>
            <w:tcW w:w="957" w:type="dxa"/>
            <w:tcBorders>
              <w:top w:val="dotted" w:sz="4" w:space="0" w:color="auto"/>
            </w:tcBorders>
          </w:tcPr>
          <w:p w14:paraId="5BB3DDB6" w14:textId="77777777" w:rsidR="00973A86" w:rsidRPr="00F02BE6" w:rsidRDefault="00973A86" w:rsidP="003E5D96">
            <w:pPr>
              <w:pStyle w:val="TF"/>
              <w:spacing w:after="0"/>
              <w:rPr>
                <w:lang w:eastAsia="en-US"/>
              </w:rPr>
            </w:pPr>
          </w:p>
        </w:tc>
        <w:tc>
          <w:tcPr>
            <w:tcW w:w="1914" w:type="dxa"/>
            <w:gridSpan w:val="2"/>
            <w:tcBorders>
              <w:top w:val="dotted" w:sz="4" w:space="0" w:color="auto"/>
              <w:right w:val="dotted" w:sz="4" w:space="0" w:color="auto"/>
            </w:tcBorders>
          </w:tcPr>
          <w:p w14:paraId="1E4D6BF5" w14:textId="77777777" w:rsidR="00973A86" w:rsidRPr="00F02BE6" w:rsidRDefault="00973A86" w:rsidP="003E5D96">
            <w:pPr>
              <w:pStyle w:val="TF"/>
              <w:spacing w:after="0"/>
              <w:rPr>
                <w:lang w:eastAsia="en-US"/>
              </w:rPr>
            </w:pPr>
          </w:p>
          <w:p w14:paraId="1B334B81" w14:textId="77777777" w:rsidR="00973A86" w:rsidRPr="00F02BE6" w:rsidRDefault="00973A86" w:rsidP="003E5D96">
            <w:pPr>
              <w:pStyle w:val="TF"/>
              <w:spacing w:after="0"/>
              <w:rPr>
                <w:lang w:eastAsia="en-US"/>
              </w:rPr>
            </w:pPr>
          </w:p>
        </w:tc>
        <w:tc>
          <w:tcPr>
            <w:tcW w:w="957" w:type="dxa"/>
            <w:tcBorders>
              <w:top w:val="dotted" w:sz="4" w:space="0" w:color="auto"/>
              <w:left w:val="dotted" w:sz="4" w:space="0" w:color="auto"/>
              <w:bottom w:val="dotted" w:sz="4" w:space="0" w:color="auto"/>
            </w:tcBorders>
          </w:tcPr>
          <w:p w14:paraId="19E461DE" w14:textId="77777777" w:rsidR="00973A86" w:rsidRPr="00F02BE6" w:rsidRDefault="00973A86" w:rsidP="003E5D96">
            <w:pPr>
              <w:pStyle w:val="TF"/>
              <w:spacing w:after="0"/>
              <w:rPr>
                <w:lang w:eastAsia="en-US"/>
              </w:rPr>
            </w:pPr>
          </w:p>
        </w:tc>
        <w:tc>
          <w:tcPr>
            <w:tcW w:w="957" w:type="dxa"/>
            <w:tcBorders>
              <w:top w:val="dotted" w:sz="4" w:space="0" w:color="auto"/>
              <w:bottom w:val="dotted" w:sz="4" w:space="0" w:color="auto"/>
            </w:tcBorders>
          </w:tcPr>
          <w:p w14:paraId="698B387E" w14:textId="77777777" w:rsidR="00973A86" w:rsidRPr="00F02BE6" w:rsidRDefault="00973A86" w:rsidP="003E5D96">
            <w:pPr>
              <w:pStyle w:val="TF"/>
              <w:spacing w:after="0"/>
              <w:rPr>
                <w:lang w:eastAsia="en-US"/>
              </w:rPr>
            </w:pPr>
          </w:p>
        </w:tc>
        <w:tc>
          <w:tcPr>
            <w:tcW w:w="957" w:type="dxa"/>
            <w:tcBorders>
              <w:top w:val="dotted" w:sz="4" w:space="0" w:color="auto"/>
              <w:bottom w:val="dotted" w:sz="4" w:space="0" w:color="auto"/>
              <w:right w:val="dotted" w:sz="4" w:space="0" w:color="auto"/>
            </w:tcBorders>
          </w:tcPr>
          <w:p w14:paraId="1D03387B" w14:textId="77777777" w:rsidR="00973A86" w:rsidRPr="00F02BE6" w:rsidRDefault="00973A86" w:rsidP="003E5D96">
            <w:pPr>
              <w:pStyle w:val="TF"/>
              <w:spacing w:after="0"/>
              <w:rPr>
                <w:lang w:eastAsia="en-US"/>
              </w:rPr>
            </w:pPr>
          </w:p>
        </w:tc>
        <w:tc>
          <w:tcPr>
            <w:tcW w:w="1914" w:type="dxa"/>
            <w:gridSpan w:val="2"/>
            <w:tcBorders>
              <w:top w:val="dotted" w:sz="4" w:space="0" w:color="auto"/>
              <w:left w:val="dotted" w:sz="4" w:space="0" w:color="auto"/>
            </w:tcBorders>
          </w:tcPr>
          <w:p w14:paraId="1F9A8015" w14:textId="77777777" w:rsidR="00973A86" w:rsidRPr="00F02BE6" w:rsidRDefault="00973A86" w:rsidP="003E5D96">
            <w:pPr>
              <w:pStyle w:val="TAL"/>
              <w:rPr>
                <w:b/>
              </w:rPr>
            </w:pPr>
            <w:r w:rsidRPr="00F02BE6">
              <w:rPr>
                <w:b/>
              </w:rPr>
              <w:t xml:space="preserve">  octet 83</w:t>
            </w:r>
          </w:p>
        </w:tc>
      </w:tr>
    </w:tbl>
    <w:p w14:paraId="2BA0696E" w14:textId="77777777" w:rsidR="00973A86" w:rsidRPr="00F02BE6" w:rsidRDefault="00973A86" w:rsidP="00973A86">
      <w:pPr>
        <w:pStyle w:val="NF"/>
      </w:pPr>
    </w:p>
    <w:p w14:paraId="43F9666B" w14:textId="77777777" w:rsidR="00973A86" w:rsidRPr="00F02BE6" w:rsidRDefault="00973A86" w:rsidP="00973A86">
      <w:pPr>
        <w:pStyle w:val="NF"/>
      </w:pPr>
      <w:r w:rsidRPr="00F02BE6">
        <w:t>NOTE:</w:t>
      </w:r>
      <w:r w:rsidRPr="00F02BE6">
        <w:tab/>
        <w:t>The numbering convention specified in 3GPP TS 44.060 applies.</w:t>
      </w:r>
    </w:p>
    <w:p w14:paraId="51DAFF52" w14:textId="77777777" w:rsidR="00973A86" w:rsidRPr="00F02BE6" w:rsidRDefault="00973A86" w:rsidP="00973A86">
      <w:pPr>
        <w:pStyle w:val="NF"/>
      </w:pPr>
    </w:p>
    <w:p w14:paraId="5981CE92" w14:textId="77777777" w:rsidR="00973A86" w:rsidRPr="00F02BE6" w:rsidRDefault="00973A86" w:rsidP="00973A86">
      <w:pPr>
        <w:pStyle w:val="TF"/>
      </w:pPr>
      <w:r w:rsidRPr="00F02BE6">
        <w:t>Figure 7.6.10.1: PDTCH block type 10 (MCS-6) uplink format</w:t>
      </w:r>
    </w:p>
    <w:p w14:paraId="63DE9273" w14:textId="77777777" w:rsidR="00973A86" w:rsidRPr="00F02BE6" w:rsidRDefault="00973A86" w:rsidP="00973A86">
      <w:pPr>
        <w:pStyle w:val="Heading4"/>
      </w:pPr>
      <w:bookmarkStart w:id="157" w:name="_Toc517979148"/>
      <w:r w:rsidRPr="00F02BE6">
        <w:t>7.6.10.2</w:t>
      </w:r>
      <w:r w:rsidRPr="00F02BE6">
        <w:tab/>
        <w:t>Downlink</w:t>
      </w:r>
      <w:bookmarkEnd w:id="157"/>
    </w:p>
    <w:p w14:paraId="6CA536B1" w14:textId="77777777" w:rsidR="00973A86" w:rsidRPr="00F02BE6" w:rsidRDefault="00973A86" w:rsidP="00973A86">
      <w:r w:rsidRPr="00F02BE6">
        <w:t>The 622 bit blocks, or in case an eTFI is included, 625 bit blocks, or in case a PAN is included, 647 bit blocks, or in case both a PAN and an eTFI are included, 650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Change w:id="158">
          <w:tblGrid>
            <w:gridCol w:w="957"/>
            <w:gridCol w:w="957"/>
            <w:gridCol w:w="957"/>
            <w:gridCol w:w="957"/>
            <w:gridCol w:w="957"/>
            <w:gridCol w:w="957"/>
            <w:gridCol w:w="957"/>
            <w:gridCol w:w="957"/>
            <w:gridCol w:w="957"/>
            <w:gridCol w:w="957"/>
          </w:tblGrid>
        </w:tblGridChange>
      </w:tblGrid>
      <w:tr w:rsidR="00973A86" w:rsidRPr="00F02BE6" w14:paraId="2BABA220" w14:textId="77777777" w:rsidTr="003E5D96">
        <w:tblPrEx>
          <w:tblCellMar>
            <w:top w:w="0" w:type="dxa"/>
            <w:bottom w:w="0" w:type="dxa"/>
          </w:tblCellMar>
        </w:tblPrEx>
        <w:trPr>
          <w:jc w:val="center"/>
        </w:trPr>
        <w:tc>
          <w:tcPr>
            <w:tcW w:w="7656" w:type="dxa"/>
            <w:gridSpan w:val="8"/>
          </w:tcPr>
          <w:p w14:paraId="19301A3E"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56B6C67" w14:textId="77777777" w:rsidR="00973A86" w:rsidRPr="00F02BE6" w:rsidRDefault="00973A86" w:rsidP="003E5D96">
            <w:pPr>
              <w:pStyle w:val="TF"/>
              <w:spacing w:after="0"/>
              <w:rPr>
                <w:lang w:eastAsia="en-US"/>
              </w:rPr>
            </w:pPr>
          </w:p>
        </w:tc>
        <w:tc>
          <w:tcPr>
            <w:tcW w:w="957" w:type="dxa"/>
          </w:tcPr>
          <w:p w14:paraId="652A87E1" w14:textId="77777777" w:rsidR="00973A86" w:rsidRPr="00F02BE6" w:rsidRDefault="00973A86" w:rsidP="003E5D96">
            <w:pPr>
              <w:pStyle w:val="TF"/>
              <w:spacing w:after="0"/>
              <w:rPr>
                <w:lang w:eastAsia="en-US"/>
              </w:rPr>
            </w:pPr>
          </w:p>
        </w:tc>
      </w:tr>
      <w:tr w:rsidR="00973A86" w:rsidRPr="00F02BE6" w14:paraId="61D55AEC" w14:textId="77777777" w:rsidTr="003E5D96">
        <w:tblPrEx>
          <w:tblCellMar>
            <w:top w:w="0" w:type="dxa"/>
            <w:bottom w:w="0" w:type="dxa"/>
          </w:tblCellMar>
        </w:tblPrEx>
        <w:trPr>
          <w:jc w:val="center"/>
        </w:trPr>
        <w:tc>
          <w:tcPr>
            <w:tcW w:w="957" w:type="dxa"/>
          </w:tcPr>
          <w:p w14:paraId="727761DD" w14:textId="77777777" w:rsidR="00973A86" w:rsidRPr="00F02BE6" w:rsidRDefault="00973A86" w:rsidP="003E5D96">
            <w:pPr>
              <w:pStyle w:val="TF"/>
              <w:spacing w:after="0"/>
              <w:rPr>
                <w:lang w:eastAsia="en-US"/>
              </w:rPr>
            </w:pPr>
            <w:r w:rsidRPr="00F02BE6">
              <w:rPr>
                <w:lang w:eastAsia="en-US"/>
              </w:rPr>
              <w:lastRenderedPageBreak/>
              <w:t>8</w:t>
            </w:r>
          </w:p>
        </w:tc>
        <w:tc>
          <w:tcPr>
            <w:tcW w:w="957" w:type="dxa"/>
          </w:tcPr>
          <w:p w14:paraId="68F25CFC" w14:textId="77777777" w:rsidR="00973A86" w:rsidRPr="00F02BE6" w:rsidRDefault="00973A86" w:rsidP="003E5D96">
            <w:pPr>
              <w:pStyle w:val="TF"/>
              <w:spacing w:after="0"/>
              <w:rPr>
                <w:lang w:eastAsia="en-US"/>
              </w:rPr>
            </w:pPr>
            <w:r w:rsidRPr="00F02BE6">
              <w:rPr>
                <w:lang w:eastAsia="en-US"/>
              </w:rPr>
              <w:t>7</w:t>
            </w:r>
          </w:p>
        </w:tc>
        <w:tc>
          <w:tcPr>
            <w:tcW w:w="957" w:type="dxa"/>
          </w:tcPr>
          <w:p w14:paraId="34E61992" w14:textId="77777777" w:rsidR="00973A86" w:rsidRPr="00F02BE6" w:rsidRDefault="00973A86" w:rsidP="003E5D96">
            <w:pPr>
              <w:pStyle w:val="TF"/>
              <w:spacing w:after="0"/>
              <w:rPr>
                <w:lang w:eastAsia="en-US"/>
              </w:rPr>
            </w:pPr>
            <w:r w:rsidRPr="00F02BE6">
              <w:rPr>
                <w:lang w:eastAsia="en-US"/>
              </w:rPr>
              <w:t>6</w:t>
            </w:r>
          </w:p>
        </w:tc>
        <w:tc>
          <w:tcPr>
            <w:tcW w:w="957" w:type="dxa"/>
          </w:tcPr>
          <w:p w14:paraId="7A6FD0B3" w14:textId="77777777" w:rsidR="00973A86" w:rsidRPr="00F02BE6" w:rsidRDefault="00973A86" w:rsidP="003E5D96">
            <w:pPr>
              <w:pStyle w:val="TF"/>
              <w:spacing w:after="0"/>
              <w:rPr>
                <w:lang w:eastAsia="en-US"/>
              </w:rPr>
            </w:pPr>
            <w:r w:rsidRPr="00F02BE6">
              <w:rPr>
                <w:lang w:eastAsia="en-US"/>
              </w:rPr>
              <w:t>5</w:t>
            </w:r>
          </w:p>
        </w:tc>
        <w:tc>
          <w:tcPr>
            <w:tcW w:w="957" w:type="dxa"/>
          </w:tcPr>
          <w:p w14:paraId="2EA65AFD" w14:textId="77777777" w:rsidR="00973A86" w:rsidRPr="00F02BE6" w:rsidRDefault="00973A86" w:rsidP="003E5D96">
            <w:pPr>
              <w:pStyle w:val="TF"/>
              <w:spacing w:after="0"/>
              <w:rPr>
                <w:lang w:eastAsia="en-US"/>
              </w:rPr>
            </w:pPr>
            <w:r w:rsidRPr="00F02BE6">
              <w:rPr>
                <w:lang w:eastAsia="en-US"/>
              </w:rPr>
              <w:t>4</w:t>
            </w:r>
          </w:p>
        </w:tc>
        <w:tc>
          <w:tcPr>
            <w:tcW w:w="957" w:type="dxa"/>
          </w:tcPr>
          <w:p w14:paraId="3EFD6E68" w14:textId="77777777" w:rsidR="00973A86" w:rsidRPr="00F02BE6" w:rsidRDefault="00973A86" w:rsidP="003E5D96">
            <w:pPr>
              <w:pStyle w:val="TF"/>
              <w:spacing w:after="0"/>
              <w:rPr>
                <w:lang w:eastAsia="en-US"/>
              </w:rPr>
            </w:pPr>
            <w:r w:rsidRPr="00F02BE6">
              <w:rPr>
                <w:lang w:eastAsia="en-US"/>
              </w:rPr>
              <w:t>3</w:t>
            </w:r>
          </w:p>
        </w:tc>
        <w:tc>
          <w:tcPr>
            <w:tcW w:w="957" w:type="dxa"/>
          </w:tcPr>
          <w:p w14:paraId="1B816519" w14:textId="77777777" w:rsidR="00973A86" w:rsidRPr="00F02BE6" w:rsidRDefault="00973A86" w:rsidP="003E5D96">
            <w:pPr>
              <w:pStyle w:val="TF"/>
              <w:spacing w:after="0"/>
              <w:rPr>
                <w:lang w:eastAsia="en-US"/>
              </w:rPr>
            </w:pPr>
            <w:r w:rsidRPr="00F02BE6">
              <w:rPr>
                <w:lang w:eastAsia="en-US"/>
              </w:rPr>
              <w:t>2</w:t>
            </w:r>
          </w:p>
        </w:tc>
        <w:tc>
          <w:tcPr>
            <w:tcW w:w="957" w:type="dxa"/>
          </w:tcPr>
          <w:p w14:paraId="4E103757" w14:textId="77777777" w:rsidR="00973A86" w:rsidRPr="00F02BE6" w:rsidRDefault="00973A86" w:rsidP="003E5D96">
            <w:pPr>
              <w:pStyle w:val="TF"/>
              <w:spacing w:after="0"/>
              <w:rPr>
                <w:lang w:eastAsia="en-US"/>
              </w:rPr>
            </w:pPr>
            <w:r w:rsidRPr="00F02BE6">
              <w:rPr>
                <w:lang w:eastAsia="en-US"/>
              </w:rPr>
              <w:t>1</w:t>
            </w:r>
          </w:p>
        </w:tc>
        <w:tc>
          <w:tcPr>
            <w:tcW w:w="957" w:type="dxa"/>
          </w:tcPr>
          <w:p w14:paraId="5F27D47A" w14:textId="77777777" w:rsidR="00973A86" w:rsidRPr="00F02BE6" w:rsidRDefault="00973A86" w:rsidP="003E5D96">
            <w:pPr>
              <w:pStyle w:val="TF"/>
              <w:spacing w:after="0"/>
              <w:rPr>
                <w:lang w:eastAsia="en-US"/>
              </w:rPr>
            </w:pPr>
          </w:p>
        </w:tc>
        <w:tc>
          <w:tcPr>
            <w:tcW w:w="957" w:type="dxa"/>
          </w:tcPr>
          <w:p w14:paraId="160F3E4A" w14:textId="77777777" w:rsidR="00973A86" w:rsidRPr="00F02BE6" w:rsidRDefault="00973A86" w:rsidP="003E5D96">
            <w:pPr>
              <w:pStyle w:val="TF"/>
              <w:spacing w:after="0"/>
              <w:rPr>
                <w:lang w:eastAsia="en-US"/>
              </w:rPr>
            </w:pPr>
          </w:p>
        </w:tc>
      </w:tr>
      <w:tr w:rsidR="00973A86" w:rsidRPr="00F02BE6" w14:paraId="52E68CD6"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510DF8DC" w14:textId="77777777" w:rsidR="00973A86" w:rsidRPr="00F02BE6" w:rsidRDefault="00973A86" w:rsidP="003E5D96">
            <w:pPr>
              <w:pStyle w:val="TF"/>
              <w:spacing w:after="0"/>
              <w:rPr>
                <w:lang w:eastAsia="en-US"/>
              </w:rPr>
            </w:pPr>
          </w:p>
        </w:tc>
        <w:tc>
          <w:tcPr>
            <w:tcW w:w="957" w:type="dxa"/>
            <w:tcBorders>
              <w:left w:val="nil"/>
            </w:tcBorders>
          </w:tcPr>
          <w:p w14:paraId="2010E3B2"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42FBD9FD" w14:textId="77777777" w:rsidR="00973A86" w:rsidRPr="00F02BE6" w:rsidRDefault="00973A86" w:rsidP="003E5D96">
            <w:pPr>
              <w:pStyle w:val="TF"/>
              <w:spacing w:after="0"/>
              <w:rPr>
                <w:lang w:eastAsia="en-US"/>
              </w:rPr>
            </w:pPr>
          </w:p>
        </w:tc>
      </w:tr>
      <w:tr w:rsidR="00973A86" w:rsidRPr="00F02BE6" w14:paraId="652C7702" w14:textId="77777777" w:rsidTr="003E5D96">
        <w:tblPrEx>
          <w:tblCellMar>
            <w:top w:w="0" w:type="dxa"/>
            <w:bottom w:w="0" w:type="dxa"/>
          </w:tblCellMar>
        </w:tblPrEx>
        <w:trPr>
          <w:jc w:val="center"/>
        </w:trPr>
        <w:tc>
          <w:tcPr>
            <w:tcW w:w="9570" w:type="dxa"/>
            <w:gridSpan w:val="10"/>
            <w:tcBorders>
              <w:left w:val="single" w:sz="6" w:space="0" w:color="auto"/>
            </w:tcBorders>
          </w:tcPr>
          <w:p w14:paraId="71B5C3FB" w14:textId="77777777" w:rsidR="00973A86" w:rsidRPr="00F02BE6" w:rsidRDefault="00973A86" w:rsidP="003E5D96">
            <w:pPr>
              <w:pStyle w:val="TF"/>
              <w:spacing w:after="0"/>
              <w:rPr>
                <w:lang w:eastAsia="en-US"/>
              </w:rPr>
            </w:pPr>
            <w:r w:rsidRPr="00F02BE6">
              <w:rPr>
                <w:sz w:val="22"/>
                <w:lang w:eastAsia="en-US"/>
              </w:rPr>
              <w:t>622 or 625 or 647 or 650</w:t>
            </w:r>
          </w:p>
        </w:tc>
      </w:tr>
      <w:tr w:rsidR="00973A86" w:rsidRPr="00F02BE6" w14:paraId="2C664BD6"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75DE6742" w14:textId="77777777" w:rsidR="00973A86" w:rsidRPr="00F02BE6" w:rsidRDefault="00973A86" w:rsidP="003E5D96">
            <w:pPr>
              <w:pStyle w:val="TF"/>
              <w:spacing w:after="0"/>
              <w:rPr>
                <w:lang w:eastAsia="en-US"/>
              </w:rPr>
            </w:pPr>
          </w:p>
        </w:tc>
        <w:tc>
          <w:tcPr>
            <w:tcW w:w="957" w:type="dxa"/>
          </w:tcPr>
          <w:p w14:paraId="702C3F84" w14:textId="77777777" w:rsidR="00973A86" w:rsidRPr="00F02BE6" w:rsidRDefault="00973A86" w:rsidP="003E5D96">
            <w:pPr>
              <w:pStyle w:val="TF"/>
              <w:spacing w:after="0"/>
              <w:rPr>
                <w:lang w:eastAsia="en-US"/>
              </w:rPr>
            </w:pPr>
          </w:p>
        </w:tc>
        <w:tc>
          <w:tcPr>
            <w:tcW w:w="957" w:type="dxa"/>
          </w:tcPr>
          <w:p w14:paraId="6C8DA48F" w14:textId="77777777" w:rsidR="00973A86" w:rsidRPr="00F02BE6" w:rsidRDefault="00973A86" w:rsidP="003E5D96">
            <w:pPr>
              <w:pStyle w:val="TF"/>
              <w:spacing w:after="0"/>
              <w:rPr>
                <w:lang w:eastAsia="en-US"/>
              </w:rPr>
            </w:pPr>
          </w:p>
        </w:tc>
        <w:tc>
          <w:tcPr>
            <w:tcW w:w="1914" w:type="dxa"/>
            <w:gridSpan w:val="2"/>
          </w:tcPr>
          <w:p w14:paraId="10EEFAA9"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3B12F0D9" w14:textId="77777777" w:rsidR="00973A86" w:rsidRPr="00F02BE6" w:rsidRDefault="00973A86" w:rsidP="003E5D96">
            <w:pPr>
              <w:pStyle w:val="TF"/>
              <w:spacing w:after="0"/>
              <w:rPr>
                <w:lang w:eastAsia="en-US"/>
              </w:rPr>
            </w:pPr>
          </w:p>
        </w:tc>
        <w:tc>
          <w:tcPr>
            <w:tcW w:w="957" w:type="dxa"/>
          </w:tcPr>
          <w:p w14:paraId="60AE8B4C"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2322D3FA" w14:textId="77777777" w:rsidR="00973A86" w:rsidRPr="00F02BE6" w:rsidRDefault="00973A86" w:rsidP="003E5D96">
            <w:pPr>
              <w:pStyle w:val="TF"/>
              <w:spacing w:after="0"/>
              <w:rPr>
                <w:lang w:eastAsia="en-US"/>
              </w:rPr>
            </w:pPr>
          </w:p>
        </w:tc>
        <w:tc>
          <w:tcPr>
            <w:tcW w:w="1914" w:type="dxa"/>
            <w:gridSpan w:val="2"/>
            <w:tcBorders>
              <w:left w:val="nil"/>
            </w:tcBorders>
          </w:tcPr>
          <w:p w14:paraId="0A2AF0D8" w14:textId="77777777" w:rsidR="00973A86" w:rsidRPr="00F02BE6" w:rsidRDefault="00973A86" w:rsidP="003E5D96">
            <w:pPr>
              <w:pStyle w:val="TF"/>
              <w:spacing w:after="0"/>
              <w:rPr>
                <w:lang w:eastAsia="en-US"/>
              </w:rPr>
            </w:pPr>
          </w:p>
        </w:tc>
      </w:tr>
      <w:tr w:rsidR="00973A86" w:rsidRPr="00F02BE6" w14:paraId="009945DE" w14:textId="77777777" w:rsidTr="003E5D96">
        <w:tblPrEx>
          <w:tblCellMar>
            <w:top w:w="0" w:type="dxa"/>
            <w:bottom w:w="0" w:type="dxa"/>
          </w:tblCellMar>
        </w:tblPrEx>
        <w:trPr>
          <w:jc w:val="center"/>
        </w:trPr>
        <w:tc>
          <w:tcPr>
            <w:tcW w:w="957" w:type="dxa"/>
          </w:tcPr>
          <w:p w14:paraId="6B782183" w14:textId="77777777" w:rsidR="00973A86" w:rsidRPr="00F02BE6" w:rsidRDefault="00973A86" w:rsidP="003E5D96">
            <w:pPr>
              <w:pStyle w:val="TAL"/>
            </w:pPr>
            <w:r w:rsidRPr="00F02BE6">
              <w:t>:</w:t>
            </w:r>
          </w:p>
        </w:tc>
        <w:tc>
          <w:tcPr>
            <w:tcW w:w="957" w:type="dxa"/>
          </w:tcPr>
          <w:p w14:paraId="7AAA9772" w14:textId="77777777" w:rsidR="00973A86" w:rsidRPr="00F02BE6" w:rsidRDefault="00973A86" w:rsidP="003E5D96">
            <w:pPr>
              <w:pStyle w:val="TF"/>
              <w:spacing w:after="0"/>
              <w:rPr>
                <w:lang w:eastAsia="en-US"/>
              </w:rPr>
            </w:pPr>
          </w:p>
        </w:tc>
        <w:tc>
          <w:tcPr>
            <w:tcW w:w="957" w:type="dxa"/>
          </w:tcPr>
          <w:p w14:paraId="7D80F02A" w14:textId="77777777" w:rsidR="00973A86" w:rsidRPr="00F02BE6" w:rsidRDefault="00973A86" w:rsidP="003E5D96">
            <w:pPr>
              <w:pStyle w:val="TF"/>
              <w:spacing w:after="0"/>
              <w:rPr>
                <w:lang w:eastAsia="en-US"/>
              </w:rPr>
            </w:pPr>
          </w:p>
        </w:tc>
        <w:tc>
          <w:tcPr>
            <w:tcW w:w="957" w:type="dxa"/>
          </w:tcPr>
          <w:p w14:paraId="568A6FEC" w14:textId="77777777" w:rsidR="00973A86" w:rsidRPr="00F02BE6" w:rsidRDefault="00973A86" w:rsidP="003E5D96">
            <w:pPr>
              <w:pStyle w:val="TF"/>
              <w:spacing w:after="0"/>
              <w:rPr>
                <w:lang w:eastAsia="en-US"/>
              </w:rPr>
            </w:pPr>
          </w:p>
        </w:tc>
        <w:tc>
          <w:tcPr>
            <w:tcW w:w="957" w:type="dxa"/>
          </w:tcPr>
          <w:p w14:paraId="17F48388" w14:textId="77777777" w:rsidR="00973A86" w:rsidRPr="00F02BE6" w:rsidRDefault="00973A86" w:rsidP="003E5D96">
            <w:pPr>
              <w:pStyle w:val="TF"/>
              <w:spacing w:after="0"/>
              <w:rPr>
                <w:lang w:eastAsia="en-US"/>
              </w:rPr>
            </w:pPr>
          </w:p>
        </w:tc>
        <w:tc>
          <w:tcPr>
            <w:tcW w:w="957" w:type="dxa"/>
          </w:tcPr>
          <w:p w14:paraId="1A66C73C" w14:textId="77777777" w:rsidR="00973A86" w:rsidRPr="00F02BE6" w:rsidRDefault="00973A86" w:rsidP="003E5D96">
            <w:pPr>
              <w:pStyle w:val="TF"/>
              <w:spacing w:after="0"/>
              <w:rPr>
                <w:lang w:eastAsia="en-US"/>
              </w:rPr>
            </w:pPr>
          </w:p>
        </w:tc>
        <w:tc>
          <w:tcPr>
            <w:tcW w:w="957" w:type="dxa"/>
          </w:tcPr>
          <w:p w14:paraId="73F5FF91" w14:textId="77777777" w:rsidR="00973A86" w:rsidRPr="00F02BE6" w:rsidRDefault="00973A86" w:rsidP="003E5D96">
            <w:pPr>
              <w:pStyle w:val="TF"/>
              <w:spacing w:after="0"/>
              <w:rPr>
                <w:lang w:eastAsia="en-US"/>
              </w:rPr>
            </w:pPr>
          </w:p>
        </w:tc>
        <w:tc>
          <w:tcPr>
            <w:tcW w:w="957" w:type="dxa"/>
          </w:tcPr>
          <w:p w14:paraId="3F5A5569" w14:textId="77777777" w:rsidR="00973A86" w:rsidRPr="00F02BE6" w:rsidRDefault="00973A86" w:rsidP="003E5D96">
            <w:pPr>
              <w:pStyle w:val="TAR"/>
            </w:pPr>
            <w:r w:rsidRPr="00F02BE6">
              <w:t>:</w:t>
            </w:r>
          </w:p>
        </w:tc>
        <w:tc>
          <w:tcPr>
            <w:tcW w:w="957" w:type="dxa"/>
          </w:tcPr>
          <w:p w14:paraId="078B812D" w14:textId="77777777" w:rsidR="00973A86" w:rsidRPr="00F02BE6" w:rsidRDefault="00973A86" w:rsidP="003E5D96">
            <w:pPr>
              <w:pStyle w:val="TF"/>
              <w:spacing w:after="0"/>
              <w:rPr>
                <w:lang w:eastAsia="en-US"/>
              </w:rPr>
            </w:pPr>
          </w:p>
        </w:tc>
        <w:tc>
          <w:tcPr>
            <w:tcW w:w="957" w:type="dxa"/>
          </w:tcPr>
          <w:p w14:paraId="0DE761A2" w14:textId="77777777" w:rsidR="00973A86" w:rsidRPr="00F02BE6" w:rsidRDefault="00973A86" w:rsidP="003E5D96">
            <w:pPr>
              <w:pStyle w:val="TF"/>
              <w:spacing w:after="0"/>
              <w:rPr>
                <w:lang w:eastAsia="en-US"/>
              </w:rPr>
            </w:pPr>
          </w:p>
        </w:tc>
      </w:tr>
      <w:tr w:rsidR="00973A86" w:rsidRPr="00F02BE6" w14:paraId="67C1E18B" w14:textId="77777777" w:rsidTr="003E5D96">
        <w:tblPrEx>
          <w:tblCellMar>
            <w:top w:w="0" w:type="dxa"/>
            <w:bottom w:w="0" w:type="dxa"/>
          </w:tblCellMar>
        </w:tblPrEx>
        <w:trPr>
          <w:jc w:val="center"/>
        </w:trPr>
        <w:tc>
          <w:tcPr>
            <w:tcW w:w="957" w:type="dxa"/>
          </w:tcPr>
          <w:p w14:paraId="131A0A1A" w14:textId="77777777" w:rsidR="00973A86" w:rsidRPr="00F02BE6" w:rsidRDefault="00973A86" w:rsidP="003E5D96">
            <w:pPr>
              <w:pStyle w:val="TAL"/>
            </w:pPr>
            <w:r w:rsidRPr="00F02BE6">
              <w:t>:</w:t>
            </w:r>
          </w:p>
        </w:tc>
        <w:tc>
          <w:tcPr>
            <w:tcW w:w="957" w:type="dxa"/>
          </w:tcPr>
          <w:p w14:paraId="6902409D" w14:textId="77777777" w:rsidR="00973A86" w:rsidRPr="00F02BE6" w:rsidRDefault="00973A86" w:rsidP="003E5D96">
            <w:pPr>
              <w:pStyle w:val="TF"/>
              <w:spacing w:after="0"/>
              <w:rPr>
                <w:lang w:eastAsia="en-US"/>
              </w:rPr>
            </w:pPr>
          </w:p>
        </w:tc>
        <w:tc>
          <w:tcPr>
            <w:tcW w:w="957" w:type="dxa"/>
          </w:tcPr>
          <w:p w14:paraId="1675C315" w14:textId="77777777" w:rsidR="00973A86" w:rsidRPr="00F02BE6" w:rsidRDefault="00973A86" w:rsidP="003E5D96">
            <w:pPr>
              <w:pStyle w:val="TF"/>
              <w:spacing w:after="0"/>
              <w:rPr>
                <w:lang w:eastAsia="en-US"/>
              </w:rPr>
            </w:pPr>
          </w:p>
        </w:tc>
        <w:tc>
          <w:tcPr>
            <w:tcW w:w="957" w:type="dxa"/>
          </w:tcPr>
          <w:p w14:paraId="3EC9B7F9" w14:textId="77777777" w:rsidR="00973A86" w:rsidRPr="00F02BE6" w:rsidRDefault="00973A86" w:rsidP="003E5D96">
            <w:pPr>
              <w:pStyle w:val="TF"/>
              <w:spacing w:after="0"/>
              <w:rPr>
                <w:lang w:eastAsia="en-US"/>
              </w:rPr>
            </w:pPr>
          </w:p>
        </w:tc>
        <w:tc>
          <w:tcPr>
            <w:tcW w:w="957" w:type="dxa"/>
          </w:tcPr>
          <w:p w14:paraId="5BA39FE6" w14:textId="77777777" w:rsidR="00973A86" w:rsidRPr="00F02BE6" w:rsidRDefault="00973A86" w:rsidP="003E5D96">
            <w:pPr>
              <w:pStyle w:val="TF"/>
              <w:spacing w:after="0"/>
              <w:rPr>
                <w:lang w:eastAsia="en-US"/>
              </w:rPr>
            </w:pPr>
          </w:p>
        </w:tc>
        <w:tc>
          <w:tcPr>
            <w:tcW w:w="957" w:type="dxa"/>
          </w:tcPr>
          <w:p w14:paraId="2F3A2F98" w14:textId="77777777" w:rsidR="00973A86" w:rsidRPr="00F02BE6" w:rsidRDefault="00973A86" w:rsidP="003E5D96">
            <w:pPr>
              <w:pStyle w:val="TF"/>
              <w:spacing w:after="0"/>
              <w:rPr>
                <w:lang w:eastAsia="en-US"/>
              </w:rPr>
            </w:pPr>
          </w:p>
        </w:tc>
        <w:tc>
          <w:tcPr>
            <w:tcW w:w="957" w:type="dxa"/>
          </w:tcPr>
          <w:p w14:paraId="6640A96A" w14:textId="77777777" w:rsidR="00973A86" w:rsidRPr="00F02BE6" w:rsidRDefault="00973A86" w:rsidP="003E5D96">
            <w:pPr>
              <w:pStyle w:val="TF"/>
              <w:spacing w:after="0"/>
              <w:rPr>
                <w:lang w:eastAsia="en-US"/>
              </w:rPr>
            </w:pPr>
          </w:p>
        </w:tc>
        <w:tc>
          <w:tcPr>
            <w:tcW w:w="957" w:type="dxa"/>
          </w:tcPr>
          <w:p w14:paraId="59B0477C" w14:textId="77777777" w:rsidR="00973A86" w:rsidRPr="00F02BE6" w:rsidRDefault="00973A86" w:rsidP="003E5D96">
            <w:pPr>
              <w:pStyle w:val="TAR"/>
            </w:pPr>
            <w:r w:rsidRPr="00F02BE6">
              <w:t>:</w:t>
            </w:r>
          </w:p>
        </w:tc>
        <w:tc>
          <w:tcPr>
            <w:tcW w:w="957" w:type="dxa"/>
          </w:tcPr>
          <w:p w14:paraId="5AB3432D" w14:textId="77777777" w:rsidR="00973A86" w:rsidRPr="00F02BE6" w:rsidRDefault="00973A86" w:rsidP="003E5D96">
            <w:pPr>
              <w:pStyle w:val="TF"/>
              <w:spacing w:after="0"/>
              <w:rPr>
                <w:lang w:eastAsia="en-US"/>
              </w:rPr>
            </w:pPr>
          </w:p>
        </w:tc>
        <w:tc>
          <w:tcPr>
            <w:tcW w:w="957" w:type="dxa"/>
          </w:tcPr>
          <w:p w14:paraId="2A24FB1A" w14:textId="77777777" w:rsidR="00973A86" w:rsidRPr="00F02BE6" w:rsidRDefault="00973A86" w:rsidP="003E5D96">
            <w:pPr>
              <w:pStyle w:val="TF"/>
              <w:spacing w:after="0"/>
              <w:rPr>
                <w:lang w:eastAsia="en-US"/>
              </w:rPr>
            </w:pPr>
          </w:p>
        </w:tc>
      </w:tr>
      <w:tr w:rsidR="00973A86" w:rsidRPr="00F02BE6" w14:paraId="3C7645C7" w14:textId="77777777" w:rsidTr="003E5D96">
        <w:tblPrEx>
          <w:tblCellMar>
            <w:top w:w="0" w:type="dxa"/>
            <w:bottom w:w="0" w:type="dxa"/>
          </w:tblCellMar>
        </w:tblPrEx>
        <w:trPr>
          <w:jc w:val="center"/>
        </w:trPr>
        <w:tc>
          <w:tcPr>
            <w:tcW w:w="957" w:type="dxa"/>
          </w:tcPr>
          <w:p w14:paraId="13F68E2E" w14:textId="77777777" w:rsidR="00973A86" w:rsidRPr="00F02BE6" w:rsidRDefault="00973A86" w:rsidP="003E5D96">
            <w:pPr>
              <w:pStyle w:val="TAL"/>
            </w:pPr>
            <w:r w:rsidRPr="00F02BE6">
              <w:t>:</w:t>
            </w:r>
          </w:p>
        </w:tc>
        <w:tc>
          <w:tcPr>
            <w:tcW w:w="957" w:type="dxa"/>
          </w:tcPr>
          <w:p w14:paraId="74B937C6" w14:textId="77777777" w:rsidR="00973A86" w:rsidRPr="00F02BE6" w:rsidRDefault="00973A86" w:rsidP="003E5D96">
            <w:pPr>
              <w:pStyle w:val="TF"/>
              <w:spacing w:after="0"/>
              <w:rPr>
                <w:lang w:eastAsia="en-US"/>
              </w:rPr>
            </w:pPr>
          </w:p>
        </w:tc>
        <w:tc>
          <w:tcPr>
            <w:tcW w:w="957" w:type="dxa"/>
          </w:tcPr>
          <w:p w14:paraId="009DA88F" w14:textId="77777777" w:rsidR="00973A86" w:rsidRPr="00F02BE6" w:rsidRDefault="00973A86" w:rsidP="003E5D96">
            <w:pPr>
              <w:pStyle w:val="TF"/>
              <w:spacing w:after="0"/>
              <w:rPr>
                <w:lang w:eastAsia="en-US"/>
              </w:rPr>
            </w:pPr>
          </w:p>
        </w:tc>
        <w:tc>
          <w:tcPr>
            <w:tcW w:w="957" w:type="dxa"/>
          </w:tcPr>
          <w:p w14:paraId="3B5832B7" w14:textId="77777777" w:rsidR="00973A86" w:rsidRPr="00F02BE6" w:rsidRDefault="00973A86" w:rsidP="003E5D96">
            <w:pPr>
              <w:pStyle w:val="TF"/>
              <w:spacing w:after="0"/>
              <w:rPr>
                <w:lang w:eastAsia="en-US"/>
              </w:rPr>
            </w:pPr>
          </w:p>
        </w:tc>
        <w:tc>
          <w:tcPr>
            <w:tcW w:w="957" w:type="dxa"/>
          </w:tcPr>
          <w:p w14:paraId="419E7C3C" w14:textId="77777777" w:rsidR="00973A86" w:rsidRPr="00F02BE6" w:rsidRDefault="00973A86" w:rsidP="003E5D96">
            <w:pPr>
              <w:pStyle w:val="TF"/>
              <w:spacing w:after="0"/>
              <w:rPr>
                <w:lang w:eastAsia="en-US"/>
              </w:rPr>
            </w:pPr>
          </w:p>
        </w:tc>
        <w:tc>
          <w:tcPr>
            <w:tcW w:w="957" w:type="dxa"/>
          </w:tcPr>
          <w:p w14:paraId="7810E25C" w14:textId="77777777" w:rsidR="00973A86" w:rsidRPr="00F02BE6" w:rsidRDefault="00973A86" w:rsidP="003E5D96">
            <w:pPr>
              <w:pStyle w:val="TF"/>
              <w:spacing w:after="0"/>
              <w:rPr>
                <w:lang w:eastAsia="en-US"/>
              </w:rPr>
            </w:pPr>
          </w:p>
        </w:tc>
        <w:tc>
          <w:tcPr>
            <w:tcW w:w="957" w:type="dxa"/>
          </w:tcPr>
          <w:p w14:paraId="3AC8D816" w14:textId="77777777" w:rsidR="00973A86" w:rsidRPr="00F02BE6" w:rsidRDefault="00973A86" w:rsidP="003E5D96">
            <w:pPr>
              <w:pStyle w:val="TF"/>
              <w:spacing w:after="0"/>
              <w:rPr>
                <w:lang w:eastAsia="en-US"/>
              </w:rPr>
            </w:pPr>
          </w:p>
        </w:tc>
        <w:tc>
          <w:tcPr>
            <w:tcW w:w="957" w:type="dxa"/>
          </w:tcPr>
          <w:p w14:paraId="461696CA" w14:textId="77777777" w:rsidR="00973A86" w:rsidRPr="00F02BE6" w:rsidRDefault="00973A86" w:rsidP="003E5D96">
            <w:pPr>
              <w:pStyle w:val="TAR"/>
            </w:pPr>
            <w:r w:rsidRPr="00F02BE6">
              <w:t>:</w:t>
            </w:r>
          </w:p>
        </w:tc>
        <w:tc>
          <w:tcPr>
            <w:tcW w:w="957" w:type="dxa"/>
          </w:tcPr>
          <w:p w14:paraId="6BA39234" w14:textId="77777777" w:rsidR="00973A86" w:rsidRPr="00F02BE6" w:rsidRDefault="00973A86" w:rsidP="003E5D96">
            <w:pPr>
              <w:pStyle w:val="TF"/>
              <w:spacing w:after="0"/>
              <w:rPr>
                <w:lang w:eastAsia="en-US"/>
              </w:rPr>
            </w:pPr>
          </w:p>
        </w:tc>
        <w:tc>
          <w:tcPr>
            <w:tcW w:w="957" w:type="dxa"/>
          </w:tcPr>
          <w:p w14:paraId="7D2CD863" w14:textId="77777777" w:rsidR="00973A86" w:rsidRPr="00F02BE6" w:rsidRDefault="00973A86" w:rsidP="003E5D96">
            <w:pPr>
              <w:pStyle w:val="TF"/>
              <w:spacing w:after="0"/>
              <w:rPr>
                <w:lang w:eastAsia="en-US"/>
              </w:rPr>
            </w:pPr>
          </w:p>
        </w:tc>
      </w:tr>
      <w:tr w:rsidR="00973A86" w:rsidRPr="00F02BE6" w14:paraId="1CBE5F6E" w14:textId="77777777" w:rsidTr="003E5D96">
        <w:tblPrEx>
          <w:tblCellMar>
            <w:top w:w="0" w:type="dxa"/>
            <w:bottom w:w="0" w:type="dxa"/>
          </w:tblCellMar>
        </w:tblPrEx>
        <w:trPr>
          <w:jc w:val="center"/>
        </w:trPr>
        <w:tc>
          <w:tcPr>
            <w:tcW w:w="957" w:type="dxa"/>
            <w:tcBorders>
              <w:left w:val="single" w:sz="6" w:space="0" w:color="auto"/>
            </w:tcBorders>
          </w:tcPr>
          <w:p w14:paraId="205FA7DB" w14:textId="77777777" w:rsidR="00973A86" w:rsidRPr="00F02BE6" w:rsidRDefault="00973A86" w:rsidP="003E5D96">
            <w:pPr>
              <w:pStyle w:val="TF"/>
              <w:spacing w:after="0"/>
              <w:rPr>
                <w:lang w:eastAsia="en-US"/>
              </w:rPr>
            </w:pPr>
          </w:p>
        </w:tc>
        <w:tc>
          <w:tcPr>
            <w:tcW w:w="957" w:type="dxa"/>
          </w:tcPr>
          <w:p w14:paraId="10B737C1" w14:textId="77777777" w:rsidR="00973A86" w:rsidRPr="00F02BE6" w:rsidRDefault="00973A86" w:rsidP="003E5D96">
            <w:pPr>
              <w:pStyle w:val="TF"/>
              <w:spacing w:after="0"/>
              <w:rPr>
                <w:lang w:eastAsia="en-US"/>
              </w:rPr>
            </w:pPr>
          </w:p>
        </w:tc>
        <w:tc>
          <w:tcPr>
            <w:tcW w:w="957" w:type="dxa"/>
          </w:tcPr>
          <w:p w14:paraId="5FE2AD9F" w14:textId="77777777" w:rsidR="00973A86" w:rsidRPr="00F02BE6" w:rsidRDefault="00973A86" w:rsidP="003E5D96">
            <w:pPr>
              <w:pStyle w:val="TF"/>
              <w:spacing w:after="0"/>
              <w:rPr>
                <w:lang w:eastAsia="en-US"/>
              </w:rPr>
            </w:pPr>
          </w:p>
        </w:tc>
        <w:tc>
          <w:tcPr>
            <w:tcW w:w="1914" w:type="dxa"/>
            <w:gridSpan w:val="2"/>
          </w:tcPr>
          <w:p w14:paraId="162B83AE" w14:textId="77777777" w:rsidR="00973A86" w:rsidRPr="00F02BE6" w:rsidRDefault="00973A86" w:rsidP="003E5D96">
            <w:pPr>
              <w:pStyle w:val="TF"/>
              <w:spacing w:after="0"/>
              <w:rPr>
                <w:lang w:eastAsia="en-US"/>
              </w:rPr>
            </w:pPr>
            <w:r w:rsidRPr="00F02BE6">
              <w:rPr>
                <w:sz w:val="22"/>
                <w:lang w:eastAsia="en-US"/>
              </w:rPr>
              <w:t xml:space="preserve">RLC/MAC </w:t>
            </w:r>
          </w:p>
        </w:tc>
        <w:tc>
          <w:tcPr>
            <w:tcW w:w="957" w:type="dxa"/>
          </w:tcPr>
          <w:p w14:paraId="1E6778AA" w14:textId="77777777" w:rsidR="00973A86" w:rsidRPr="00F02BE6" w:rsidRDefault="00973A86" w:rsidP="003E5D96">
            <w:pPr>
              <w:pStyle w:val="TF"/>
              <w:spacing w:after="0"/>
              <w:rPr>
                <w:lang w:eastAsia="en-US"/>
              </w:rPr>
            </w:pPr>
          </w:p>
        </w:tc>
        <w:tc>
          <w:tcPr>
            <w:tcW w:w="957" w:type="dxa"/>
          </w:tcPr>
          <w:p w14:paraId="028CCC0E"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6E7CF4B3" w14:textId="77777777" w:rsidR="00973A86" w:rsidRPr="00F02BE6" w:rsidRDefault="00973A86" w:rsidP="003E5D96">
            <w:pPr>
              <w:pStyle w:val="TF"/>
              <w:spacing w:after="0"/>
              <w:rPr>
                <w:lang w:eastAsia="en-US"/>
              </w:rPr>
            </w:pPr>
          </w:p>
        </w:tc>
        <w:tc>
          <w:tcPr>
            <w:tcW w:w="957" w:type="dxa"/>
            <w:tcBorders>
              <w:left w:val="nil"/>
            </w:tcBorders>
          </w:tcPr>
          <w:p w14:paraId="4AC45909" w14:textId="77777777" w:rsidR="00973A86" w:rsidRPr="00F02BE6" w:rsidRDefault="00973A86" w:rsidP="003E5D96">
            <w:pPr>
              <w:pStyle w:val="TF"/>
              <w:spacing w:after="0"/>
              <w:rPr>
                <w:lang w:eastAsia="en-US"/>
              </w:rPr>
            </w:pPr>
          </w:p>
        </w:tc>
        <w:tc>
          <w:tcPr>
            <w:tcW w:w="957" w:type="dxa"/>
          </w:tcPr>
          <w:p w14:paraId="69988F4D" w14:textId="77777777" w:rsidR="00973A86" w:rsidRPr="00F02BE6" w:rsidRDefault="00973A86" w:rsidP="003E5D96">
            <w:pPr>
              <w:pStyle w:val="TF"/>
              <w:spacing w:after="0"/>
              <w:rPr>
                <w:lang w:eastAsia="en-US"/>
              </w:rPr>
            </w:pPr>
          </w:p>
        </w:tc>
      </w:tr>
      <w:tr w:rsidR="00973A86" w:rsidRPr="00F02BE6" w14:paraId="2AAD51EF" w14:textId="77777777" w:rsidTr="003E5D96">
        <w:tblPrEx>
          <w:tblCellMar>
            <w:top w:w="0" w:type="dxa"/>
            <w:bottom w:w="0" w:type="dxa"/>
          </w:tblCellMar>
        </w:tblPrEx>
        <w:trPr>
          <w:jc w:val="center"/>
        </w:trPr>
        <w:tc>
          <w:tcPr>
            <w:tcW w:w="957" w:type="dxa"/>
            <w:tcBorders>
              <w:top w:val="single" w:sz="6" w:space="0" w:color="auto"/>
            </w:tcBorders>
          </w:tcPr>
          <w:p w14:paraId="4E5FCC5C" w14:textId="77777777" w:rsidR="00973A86" w:rsidRPr="00F02BE6" w:rsidRDefault="00973A86" w:rsidP="003E5D96">
            <w:pPr>
              <w:pStyle w:val="TF"/>
              <w:spacing w:after="0"/>
              <w:rPr>
                <w:lang w:eastAsia="en-US"/>
              </w:rPr>
            </w:pPr>
          </w:p>
        </w:tc>
        <w:tc>
          <w:tcPr>
            <w:tcW w:w="957" w:type="dxa"/>
            <w:tcBorders>
              <w:top w:val="single" w:sz="6" w:space="0" w:color="auto"/>
            </w:tcBorders>
          </w:tcPr>
          <w:p w14:paraId="4C2FD79D"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tcBorders>
          </w:tcPr>
          <w:p w14:paraId="626F74FB"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68E79DF1"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bottom w:val="single" w:sz="6" w:space="0" w:color="auto"/>
            </w:tcBorders>
          </w:tcPr>
          <w:p w14:paraId="18A321CF"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4554D452"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62622AA0" w14:textId="77777777" w:rsidR="00973A86" w:rsidRPr="00F02BE6" w:rsidRDefault="00973A86" w:rsidP="003E5D96">
            <w:pPr>
              <w:pStyle w:val="TF"/>
              <w:spacing w:after="0"/>
              <w:rPr>
                <w:lang w:eastAsia="en-US"/>
              </w:rPr>
            </w:pPr>
          </w:p>
        </w:tc>
        <w:tc>
          <w:tcPr>
            <w:tcW w:w="1914" w:type="dxa"/>
            <w:gridSpan w:val="2"/>
            <w:tcBorders>
              <w:left w:val="nil"/>
            </w:tcBorders>
          </w:tcPr>
          <w:p w14:paraId="6B0A17FC" w14:textId="77777777" w:rsidR="00973A86" w:rsidRPr="00F02BE6" w:rsidRDefault="00973A86" w:rsidP="003E5D96">
            <w:pPr>
              <w:pStyle w:val="TAL"/>
            </w:pPr>
            <w:r w:rsidRPr="00F02BE6">
              <w:rPr>
                <w:b/>
              </w:rPr>
              <w:t xml:space="preserve">  octet 78</w:t>
            </w:r>
          </w:p>
          <w:p w14:paraId="7D4712E8" w14:textId="77777777" w:rsidR="00973A86" w:rsidRPr="00F02BE6" w:rsidRDefault="00973A86" w:rsidP="003E5D96">
            <w:pPr>
              <w:pStyle w:val="TAL"/>
            </w:pPr>
          </w:p>
        </w:tc>
      </w:tr>
      <w:tr w:rsidR="00973A86" w:rsidRPr="00F02BE6" w14:paraId="50F96330" w14:textId="77777777" w:rsidTr="003E5D96">
        <w:tblPrEx>
          <w:tblCellMar>
            <w:top w:w="0" w:type="dxa"/>
            <w:bottom w:w="0" w:type="dxa"/>
          </w:tblCellMar>
        </w:tblPrEx>
        <w:trPr>
          <w:jc w:val="center"/>
        </w:trPr>
        <w:tc>
          <w:tcPr>
            <w:tcW w:w="957" w:type="dxa"/>
            <w:tcBorders>
              <w:left w:val="dotted" w:sz="4" w:space="0" w:color="auto"/>
            </w:tcBorders>
          </w:tcPr>
          <w:p w14:paraId="562CF6D8" w14:textId="77777777" w:rsidR="00973A86" w:rsidRPr="00F02BE6" w:rsidRDefault="00973A86" w:rsidP="003E5D96">
            <w:pPr>
              <w:pStyle w:val="TF"/>
              <w:spacing w:after="0"/>
              <w:rPr>
                <w:lang w:eastAsia="en-US"/>
              </w:rPr>
            </w:pPr>
          </w:p>
        </w:tc>
        <w:tc>
          <w:tcPr>
            <w:tcW w:w="957" w:type="dxa"/>
          </w:tcPr>
          <w:p w14:paraId="16069F14" w14:textId="77777777" w:rsidR="00973A86" w:rsidRPr="00F02BE6" w:rsidRDefault="00973A86" w:rsidP="003E5D96">
            <w:pPr>
              <w:pStyle w:val="TF"/>
              <w:spacing w:after="0"/>
              <w:rPr>
                <w:lang w:eastAsia="en-US"/>
              </w:rPr>
            </w:pPr>
          </w:p>
        </w:tc>
        <w:tc>
          <w:tcPr>
            <w:tcW w:w="957" w:type="dxa"/>
          </w:tcPr>
          <w:p w14:paraId="1711773E" w14:textId="77777777" w:rsidR="00973A86" w:rsidRPr="00F02BE6" w:rsidRDefault="00973A86" w:rsidP="003E5D96">
            <w:pPr>
              <w:pStyle w:val="TF"/>
              <w:spacing w:after="0"/>
              <w:rPr>
                <w:lang w:eastAsia="en-US"/>
              </w:rPr>
            </w:pPr>
          </w:p>
        </w:tc>
        <w:tc>
          <w:tcPr>
            <w:tcW w:w="1914" w:type="dxa"/>
            <w:gridSpan w:val="2"/>
          </w:tcPr>
          <w:p w14:paraId="1418491D" w14:textId="77777777" w:rsidR="00973A86" w:rsidRPr="00F02BE6" w:rsidRDefault="00973A86" w:rsidP="003E5D96">
            <w:pPr>
              <w:pStyle w:val="TF"/>
              <w:spacing w:after="0"/>
              <w:rPr>
                <w:lang w:eastAsia="en-US"/>
              </w:rPr>
            </w:pPr>
          </w:p>
        </w:tc>
        <w:tc>
          <w:tcPr>
            <w:tcW w:w="957" w:type="dxa"/>
          </w:tcPr>
          <w:p w14:paraId="02B98ADF" w14:textId="77777777" w:rsidR="00973A86" w:rsidRPr="00F02BE6" w:rsidRDefault="00973A86" w:rsidP="003E5D96">
            <w:pPr>
              <w:pStyle w:val="TF"/>
              <w:spacing w:after="0"/>
              <w:rPr>
                <w:lang w:eastAsia="en-US"/>
              </w:rPr>
            </w:pPr>
          </w:p>
        </w:tc>
        <w:tc>
          <w:tcPr>
            <w:tcW w:w="957" w:type="dxa"/>
          </w:tcPr>
          <w:p w14:paraId="23113C5E"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6745B432"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81ECF08" w14:textId="77777777" w:rsidR="00973A86" w:rsidRPr="00F02BE6" w:rsidRDefault="00973A86" w:rsidP="003E5D96">
            <w:pPr>
              <w:pStyle w:val="TAL"/>
              <w:rPr>
                <w:b/>
              </w:rPr>
            </w:pPr>
          </w:p>
        </w:tc>
      </w:tr>
      <w:tr w:rsidR="00973A86" w:rsidRPr="00F02BE6" w14:paraId="1114E926"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0A5EF6E4" w14:textId="77777777" w:rsidR="00973A86" w:rsidRPr="00F02BE6" w:rsidRDefault="00973A86" w:rsidP="003E5D96">
            <w:pPr>
              <w:pStyle w:val="TF"/>
              <w:spacing w:after="0"/>
              <w:rPr>
                <w:lang w:eastAsia="en-US"/>
              </w:rPr>
            </w:pPr>
          </w:p>
        </w:tc>
        <w:tc>
          <w:tcPr>
            <w:tcW w:w="957" w:type="dxa"/>
          </w:tcPr>
          <w:p w14:paraId="7832431F" w14:textId="77777777" w:rsidR="00973A86" w:rsidRPr="00F02BE6" w:rsidRDefault="00973A86" w:rsidP="003E5D96">
            <w:pPr>
              <w:pStyle w:val="TF"/>
              <w:spacing w:after="0"/>
              <w:rPr>
                <w:lang w:eastAsia="en-US"/>
              </w:rPr>
            </w:pPr>
          </w:p>
        </w:tc>
        <w:tc>
          <w:tcPr>
            <w:tcW w:w="957" w:type="dxa"/>
          </w:tcPr>
          <w:p w14:paraId="3B45E23D" w14:textId="77777777" w:rsidR="00973A86" w:rsidRPr="00F02BE6" w:rsidRDefault="00973A86" w:rsidP="003E5D96">
            <w:pPr>
              <w:pStyle w:val="TF"/>
              <w:spacing w:after="0"/>
              <w:rPr>
                <w:lang w:eastAsia="en-US"/>
              </w:rPr>
            </w:pPr>
          </w:p>
        </w:tc>
        <w:tc>
          <w:tcPr>
            <w:tcW w:w="1914" w:type="dxa"/>
            <w:gridSpan w:val="2"/>
          </w:tcPr>
          <w:p w14:paraId="0305203F" w14:textId="77777777" w:rsidR="00973A86" w:rsidRPr="00F02BE6" w:rsidRDefault="00973A86" w:rsidP="003E5D96">
            <w:pPr>
              <w:pStyle w:val="TF"/>
              <w:spacing w:after="0"/>
              <w:rPr>
                <w:lang w:eastAsia="en-US"/>
              </w:rPr>
            </w:pPr>
          </w:p>
        </w:tc>
        <w:tc>
          <w:tcPr>
            <w:tcW w:w="957" w:type="dxa"/>
          </w:tcPr>
          <w:p w14:paraId="76B2BB71" w14:textId="77777777" w:rsidR="00973A86" w:rsidRPr="00F02BE6" w:rsidRDefault="00973A86" w:rsidP="003E5D96">
            <w:pPr>
              <w:pStyle w:val="TF"/>
              <w:spacing w:after="0"/>
              <w:rPr>
                <w:lang w:eastAsia="en-US"/>
              </w:rPr>
            </w:pPr>
          </w:p>
        </w:tc>
        <w:tc>
          <w:tcPr>
            <w:tcW w:w="957" w:type="dxa"/>
          </w:tcPr>
          <w:p w14:paraId="41CDE4D9" w14:textId="77777777" w:rsidR="00973A86" w:rsidRPr="00F02BE6" w:rsidRDefault="00973A86" w:rsidP="003E5D96">
            <w:pPr>
              <w:pStyle w:val="TF"/>
              <w:spacing w:after="0"/>
              <w:rPr>
                <w:lang w:eastAsia="en-US"/>
              </w:rPr>
            </w:pPr>
          </w:p>
        </w:tc>
        <w:tc>
          <w:tcPr>
            <w:tcW w:w="957" w:type="dxa"/>
            <w:tcBorders>
              <w:right w:val="dotted" w:sz="4" w:space="0" w:color="auto"/>
            </w:tcBorders>
          </w:tcPr>
          <w:p w14:paraId="12D140E9"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00B3E997" w14:textId="77777777" w:rsidR="00973A86" w:rsidRPr="00F02BE6" w:rsidRDefault="00973A86" w:rsidP="003E5D96">
            <w:pPr>
              <w:pStyle w:val="TAL"/>
              <w:rPr>
                <w:b/>
              </w:rPr>
            </w:pPr>
          </w:p>
        </w:tc>
      </w:tr>
      <w:tr w:rsidR="00973A86" w:rsidRPr="00F02BE6" w14:paraId="490FFE28" w14:textId="77777777" w:rsidTr="003E5D96">
        <w:tblPrEx>
          <w:tblCellMar>
            <w:top w:w="0" w:type="dxa"/>
            <w:bottom w:w="0" w:type="dxa"/>
          </w:tblCellMar>
        </w:tblPrEx>
        <w:trPr>
          <w:jc w:val="center"/>
        </w:trPr>
        <w:tc>
          <w:tcPr>
            <w:tcW w:w="957" w:type="dxa"/>
            <w:tcBorders>
              <w:top w:val="dotted" w:sz="4" w:space="0" w:color="auto"/>
              <w:right w:val="dotted" w:sz="4" w:space="0" w:color="auto"/>
            </w:tcBorders>
          </w:tcPr>
          <w:p w14:paraId="6A411F7C" w14:textId="77777777" w:rsidR="00973A86" w:rsidRPr="00F02BE6" w:rsidRDefault="00973A86" w:rsidP="003E5D96">
            <w:pPr>
              <w:pStyle w:val="TF"/>
              <w:spacing w:after="0"/>
              <w:rPr>
                <w:lang w:eastAsia="en-US"/>
              </w:rPr>
            </w:pPr>
          </w:p>
        </w:tc>
        <w:tc>
          <w:tcPr>
            <w:tcW w:w="957" w:type="dxa"/>
            <w:tcBorders>
              <w:left w:val="dotted" w:sz="4" w:space="0" w:color="auto"/>
              <w:bottom w:val="dotted" w:sz="4" w:space="0" w:color="auto"/>
            </w:tcBorders>
          </w:tcPr>
          <w:p w14:paraId="5F61C4BB"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44C512A6"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5769468A"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7CC40CF9"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08329B6E"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18817EE4"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3AED9F96" w14:textId="77777777" w:rsidR="00973A86" w:rsidRPr="00F02BE6" w:rsidRDefault="00973A86" w:rsidP="003E5D96">
            <w:pPr>
              <w:pStyle w:val="TAL"/>
              <w:rPr>
                <w:b/>
              </w:rPr>
            </w:pPr>
            <w:r w:rsidRPr="00F02BE6">
              <w:rPr>
                <w:b/>
              </w:rPr>
              <w:t xml:space="preserve">  octet 81</w:t>
            </w:r>
          </w:p>
        </w:tc>
      </w:tr>
      <w:tr w:rsidR="00973A86" w:rsidRPr="00F02BE6" w14:paraId="4475B9A3" w14:textId="77777777" w:rsidTr="003E5D96">
        <w:tblPrEx>
          <w:tblCellMar>
            <w:top w:w="0" w:type="dxa"/>
            <w:bottom w:w="0" w:type="dxa"/>
          </w:tblCellMar>
        </w:tblPrEx>
        <w:trPr>
          <w:jc w:val="center"/>
        </w:trPr>
        <w:tc>
          <w:tcPr>
            <w:tcW w:w="957" w:type="dxa"/>
            <w:tcBorders>
              <w:top w:val="dotted" w:sz="4" w:space="0" w:color="auto"/>
            </w:tcBorders>
          </w:tcPr>
          <w:p w14:paraId="05961502" w14:textId="77777777" w:rsidR="00973A86" w:rsidRPr="00F02BE6" w:rsidRDefault="00973A86" w:rsidP="003E5D96">
            <w:pPr>
              <w:pStyle w:val="TF"/>
              <w:spacing w:after="0"/>
              <w:rPr>
                <w:lang w:eastAsia="en-US"/>
              </w:rPr>
            </w:pPr>
          </w:p>
        </w:tc>
        <w:tc>
          <w:tcPr>
            <w:tcW w:w="957" w:type="dxa"/>
            <w:tcBorders>
              <w:top w:val="dotted" w:sz="4" w:space="0" w:color="auto"/>
            </w:tcBorders>
          </w:tcPr>
          <w:p w14:paraId="69B0A459" w14:textId="77777777" w:rsidR="00973A86" w:rsidRPr="00F02BE6" w:rsidRDefault="00973A86" w:rsidP="003E5D96">
            <w:pPr>
              <w:pStyle w:val="TF"/>
              <w:spacing w:after="0"/>
              <w:rPr>
                <w:lang w:eastAsia="en-US"/>
              </w:rPr>
            </w:pPr>
          </w:p>
        </w:tc>
        <w:tc>
          <w:tcPr>
            <w:tcW w:w="957" w:type="dxa"/>
            <w:tcBorders>
              <w:top w:val="dotted" w:sz="4" w:space="0" w:color="auto"/>
            </w:tcBorders>
          </w:tcPr>
          <w:p w14:paraId="389DD422" w14:textId="77777777" w:rsidR="00973A86" w:rsidRPr="00F02BE6" w:rsidRDefault="00973A86" w:rsidP="003E5D96">
            <w:pPr>
              <w:pStyle w:val="TF"/>
              <w:spacing w:after="0"/>
              <w:rPr>
                <w:lang w:eastAsia="en-US"/>
              </w:rPr>
            </w:pPr>
          </w:p>
        </w:tc>
        <w:tc>
          <w:tcPr>
            <w:tcW w:w="1914" w:type="dxa"/>
            <w:gridSpan w:val="2"/>
            <w:tcBorders>
              <w:top w:val="dotted" w:sz="4" w:space="0" w:color="auto"/>
            </w:tcBorders>
          </w:tcPr>
          <w:p w14:paraId="19DFE21D" w14:textId="77777777" w:rsidR="00973A86" w:rsidRPr="00F02BE6" w:rsidRDefault="00973A86" w:rsidP="003E5D96">
            <w:pPr>
              <w:pStyle w:val="TF"/>
              <w:spacing w:after="0"/>
              <w:rPr>
                <w:lang w:eastAsia="en-US"/>
              </w:rPr>
            </w:pPr>
          </w:p>
        </w:tc>
        <w:tc>
          <w:tcPr>
            <w:tcW w:w="957" w:type="dxa"/>
            <w:tcBorders>
              <w:top w:val="dotted" w:sz="4" w:space="0" w:color="auto"/>
              <w:right w:val="dotted" w:sz="4" w:space="0" w:color="auto"/>
            </w:tcBorders>
          </w:tcPr>
          <w:p w14:paraId="3CF22A22" w14:textId="77777777" w:rsidR="00973A86" w:rsidRPr="00F02BE6" w:rsidRDefault="00973A86" w:rsidP="003E5D96">
            <w:pPr>
              <w:pStyle w:val="TF"/>
              <w:spacing w:after="0"/>
              <w:rPr>
                <w:lang w:eastAsia="en-US"/>
              </w:rPr>
            </w:pPr>
          </w:p>
        </w:tc>
        <w:tc>
          <w:tcPr>
            <w:tcW w:w="957" w:type="dxa"/>
            <w:tcBorders>
              <w:top w:val="dotted" w:sz="4" w:space="0" w:color="auto"/>
              <w:left w:val="dotted" w:sz="4" w:space="0" w:color="auto"/>
              <w:bottom w:val="dotted" w:sz="4" w:space="0" w:color="auto"/>
            </w:tcBorders>
          </w:tcPr>
          <w:p w14:paraId="31472BA6" w14:textId="77777777" w:rsidR="00973A86" w:rsidRPr="00F02BE6" w:rsidRDefault="00973A86" w:rsidP="003E5D96">
            <w:pPr>
              <w:pStyle w:val="TF"/>
              <w:spacing w:after="0"/>
              <w:rPr>
                <w:lang w:eastAsia="en-US"/>
              </w:rPr>
            </w:pPr>
          </w:p>
        </w:tc>
        <w:tc>
          <w:tcPr>
            <w:tcW w:w="957" w:type="dxa"/>
            <w:tcBorders>
              <w:top w:val="dotted" w:sz="4" w:space="0" w:color="auto"/>
              <w:bottom w:val="dotted" w:sz="4" w:space="0" w:color="auto"/>
              <w:right w:val="dotted" w:sz="4" w:space="0" w:color="auto"/>
            </w:tcBorders>
          </w:tcPr>
          <w:p w14:paraId="12625C38"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62788CCF" w14:textId="77777777" w:rsidR="00973A86" w:rsidRPr="00F02BE6" w:rsidRDefault="00973A86" w:rsidP="003E5D96">
            <w:pPr>
              <w:pStyle w:val="TAL"/>
              <w:rPr>
                <w:b/>
              </w:rPr>
            </w:pPr>
            <w:r w:rsidRPr="00F02BE6">
              <w:rPr>
                <w:b/>
              </w:rPr>
              <w:t xml:space="preserve">  octet 82</w:t>
            </w:r>
          </w:p>
          <w:p w14:paraId="45BED171" w14:textId="77777777" w:rsidR="00973A86" w:rsidRPr="00F02BE6" w:rsidRDefault="00973A86" w:rsidP="003E5D96">
            <w:pPr>
              <w:pStyle w:val="TAL"/>
              <w:rPr>
                <w:b/>
              </w:rPr>
            </w:pPr>
          </w:p>
        </w:tc>
      </w:tr>
    </w:tbl>
    <w:p w14:paraId="735F7708" w14:textId="77777777" w:rsidR="00973A86" w:rsidRPr="00F02BE6" w:rsidRDefault="00973A86" w:rsidP="00973A86">
      <w:pPr>
        <w:pStyle w:val="NF"/>
      </w:pPr>
    </w:p>
    <w:p w14:paraId="30665F6D" w14:textId="77777777" w:rsidR="00973A86" w:rsidRPr="00F02BE6" w:rsidRDefault="00973A86" w:rsidP="00973A86">
      <w:pPr>
        <w:pStyle w:val="NF"/>
      </w:pPr>
      <w:r w:rsidRPr="00F02BE6">
        <w:t>NOTE:</w:t>
      </w:r>
      <w:r w:rsidRPr="00F02BE6">
        <w:tab/>
        <w:t>The numbering convention specified in 3GPP TS 44.060 applies.</w:t>
      </w:r>
    </w:p>
    <w:p w14:paraId="62679344" w14:textId="77777777" w:rsidR="00973A86" w:rsidRPr="00F02BE6" w:rsidRDefault="00973A86" w:rsidP="00973A86">
      <w:pPr>
        <w:pStyle w:val="NF"/>
      </w:pPr>
    </w:p>
    <w:p w14:paraId="3A897A29" w14:textId="77777777" w:rsidR="00973A86" w:rsidRPr="00F02BE6" w:rsidRDefault="00973A86" w:rsidP="00973A86">
      <w:pPr>
        <w:pStyle w:val="TF"/>
      </w:pPr>
      <w:r w:rsidRPr="00F02BE6">
        <w:t>Figure 7.6.10.2: PDTCH block type 10 (MCS-6) downlink format</w:t>
      </w:r>
    </w:p>
    <w:p w14:paraId="4720444C" w14:textId="77777777" w:rsidR="00973A86" w:rsidRPr="00F02BE6" w:rsidRDefault="00973A86" w:rsidP="00973A86">
      <w:pPr>
        <w:pStyle w:val="Heading3"/>
      </w:pPr>
      <w:bookmarkStart w:id="159" w:name="_Toc517979149"/>
      <w:r w:rsidRPr="00F02BE6">
        <w:t>7.6.11</w:t>
      </w:r>
      <w:r w:rsidRPr="00F02BE6">
        <w:tab/>
        <w:t>PDTCH block type 11 (MCS-7) format</w:t>
      </w:r>
      <w:bookmarkEnd w:id="159"/>
    </w:p>
    <w:p w14:paraId="3BE8E370" w14:textId="77777777" w:rsidR="00973A86" w:rsidRPr="00F02BE6" w:rsidRDefault="00973A86" w:rsidP="00973A86">
      <w:pPr>
        <w:pStyle w:val="Heading4"/>
      </w:pPr>
      <w:bookmarkStart w:id="160" w:name="_Toc517979150"/>
      <w:r w:rsidRPr="00F02BE6">
        <w:t>7.6.11.1</w:t>
      </w:r>
      <w:r w:rsidRPr="00F02BE6">
        <w:tab/>
        <w:t>Uplink</w:t>
      </w:r>
      <w:bookmarkEnd w:id="160"/>
    </w:p>
    <w:p w14:paraId="706A12A1" w14:textId="77777777" w:rsidR="00973A86" w:rsidRPr="00F02BE6" w:rsidRDefault="00973A86" w:rsidP="00973A86">
      <w:r w:rsidRPr="00F02BE6">
        <w:t>The 946 bit blocks, or in case both a PAN and an eTFI are included, 974 bit blocks,  or in case a PAN is included, 971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2E57E4E6" w14:textId="77777777" w:rsidTr="003E5D96">
        <w:tblPrEx>
          <w:tblCellMar>
            <w:top w:w="0" w:type="dxa"/>
            <w:bottom w:w="0" w:type="dxa"/>
          </w:tblCellMar>
        </w:tblPrEx>
        <w:trPr>
          <w:jc w:val="center"/>
        </w:trPr>
        <w:tc>
          <w:tcPr>
            <w:tcW w:w="7656" w:type="dxa"/>
            <w:gridSpan w:val="8"/>
          </w:tcPr>
          <w:p w14:paraId="3059AD9D"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B663513" w14:textId="77777777" w:rsidR="00973A86" w:rsidRPr="00F02BE6" w:rsidRDefault="00973A86" w:rsidP="003E5D96">
            <w:pPr>
              <w:pStyle w:val="TF"/>
              <w:spacing w:after="0"/>
              <w:rPr>
                <w:lang w:eastAsia="en-US"/>
              </w:rPr>
            </w:pPr>
          </w:p>
        </w:tc>
        <w:tc>
          <w:tcPr>
            <w:tcW w:w="957" w:type="dxa"/>
          </w:tcPr>
          <w:p w14:paraId="1B0F2054" w14:textId="77777777" w:rsidR="00973A86" w:rsidRPr="00F02BE6" w:rsidRDefault="00973A86" w:rsidP="003E5D96">
            <w:pPr>
              <w:pStyle w:val="TF"/>
              <w:spacing w:after="0"/>
              <w:rPr>
                <w:lang w:eastAsia="en-US"/>
              </w:rPr>
            </w:pPr>
          </w:p>
        </w:tc>
      </w:tr>
      <w:tr w:rsidR="00973A86" w:rsidRPr="00F02BE6" w14:paraId="11583B7E" w14:textId="77777777" w:rsidTr="003E5D96">
        <w:tblPrEx>
          <w:tblCellMar>
            <w:top w:w="0" w:type="dxa"/>
            <w:bottom w:w="0" w:type="dxa"/>
          </w:tblCellMar>
        </w:tblPrEx>
        <w:trPr>
          <w:jc w:val="center"/>
        </w:trPr>
        <w:tc>
          <w:tcPr>
            <w:tcW w:w="957" w:type="dxa"/>
          </w:tcPr>
          <w:p w14:paraId="7CF50FBC" w14:textId="77777777" w:rsidR="00973A86" w:rsidRPr="00F02BE6" w:rsidRDefault="00973A86" w:rsidP="003E5D96">
            <w:pPr>
              <w:pStyle w:val="TF"/>
              <w:spacing w:after="0"/>
              <w:rPr>
                <w:lang w:eastAsia="en-US"/>
              </w:rPr>
            </w:pPr>
            <w:r w:rsidRPr="00F02BE6">
              <w:rPr>
                <w:lang w:eastAsia="en-US"/>
              </w:rPr>
              <w:t>8</w:t>
            </w:r>
          </w:p>
        </w:tc>
        <w:tc>
          <w:tcPr>
            <w:tcW w:w="957" w:type="dxa"/>
          </w:tcPr>
          <w:p w14:paraId="6069AABD" w14:textId="77777777" w:rsidR="00973A86" w:rsidRPr="00F02BE6" w:rsidRDefault="00973A86" w:rsidP="003E5D96">
            <w:pPr>
              <w:pStyle w:val="TF"/>
              <w:spacing w:after="0"/>
              <w:rPr>
                <w:lang w:eastAsia="en-US"/>
              </w:rPr>
            </w:pPr>
            <w:r w:rsidRPr="00F02BE6">
              <w:rPr>
                <w:lang w:eastAsia="en-US"/>
              </w:rPr>
              <w:t>7</w:t>
            </w:r>
          </w:p>
        </w:tc>
        <w:tc>
          <w:tcPr>
            <w:tcW w:w="957" w:type="dxa"/>
          </w:tcPr>
          <w:p w14:paraId="50C7EFD9" w14:textId="77777777" w:rsidR="00973A86" w:rsidRPr="00F02BE6" w:rsidRDefault="00973A86" w:rsidP="003E5D96">
            <w:pPr>
              <w:pStyle w:val="TF"/>
              <w:spacing w:after="0"/>
              <w:rPr>
                <w:lang w:eastAsia="en-US"/>
              </w:rPr>
            </w:pPr>
            <w:r w:rsidRPr="00F02BE6">
              <w:rPr>
                <w:lang w:eastAsia="en-US"/>
              </w:rPr>
              <w:t>6</w:t>
            </w:r>
          </w:p>
        </w:tc>
        <w:tc>
          <w:tcPr>
            <w:tcW w:w="957" w:type="dxa"/>
          </w:tcPr>
          <w:p w14:paraId="214933D9" w14:textId="77777777" w:rsidR="00973A86" w:rsidRPr="00F02BE6" w:rsidRDefault="00973A86" w:rsidP="003E5D96">
            <w:pPr>
              <w:pStyle w:val="TF"/>
              <w:spacing w:after="0"/>
              <w:rPr>
                <w:lang w:eastAsia="en-US"/>
              </w:rPr>
            </w:pPr>
            <w:r w:rsidRPr="00F02BE6">
              <w:rPr>
                <w:lang w:eastAsia="en-US"/>
              </w:rPr>
              <w:t>5</w:t>
            </w:r>
          </w:p>
        </w:tc>
        <w:tc>
          <w:tcPr>
            <w:tcW w:w="957" w:type="dxa"/>
          </w:tcPr>
          <w:p w14:paraId="1056C169" w14:textId="77777777" w:rsidR="00973A86" w:rsidRPr="00F02BE6" w:rsidRDefault="00973A86" w:rsidP="003E5D96">
            <w:pPr>
              <w:pStyle w:val="TF"/>
              <w:spacing w:after="0"/>
              <w:rPr>
                <w:lang w:eastAsia="en-US"/>
              </w:rPr>
            </w:pPr>
            <w:r w:rsidRPr="00F02BE6">
              <w:rPr>
                <w:lang w:eastAsia="en-US"/>
              </w:rPr>
              <w:t>4</w:t>
            </w:r>
          </w:p>
        </w:tc>
        <w:tc>
          <w:tcPr>
            <w:tcW w:w="957" w:type="dxa"/>
          </w:tcPr>
          <w:p w14:paraId="6B4687BF" w14:textId="77777777" w:rsidR="00973A86" w:rsidRPr="00F02BE6" w:rsidRDefault="00973A86" w:rsidP="003E5D96">
            <w:pPr>
              <w:pStyle w:val="TF"/>
              <w:spacing w:after="0"/>
              <w:rPr>
                <w:lang w:eastAsia="en-US"/>
              </w:rPr>
            </w:pPr>
            <w:r w:rsidRPr="00F02BE6">
              <w:rPr>
                <w:lang w:eastAsia="en-US"/>
              </w:rPr>
              <w:t>3</w:t>
            </w:r>
          </w:p>
        </w:tc>
        <w:tc>
          <w:tcPr>
            <w:tcW w:w="957" w:type="dxa"/>
          </w:tcPr>
          <w:p w14:paraId="0BD2A9D8" w14:textId="77777777" w:rsidR="00973A86" w:rsidRPr="00F02BE6" w:rsidRDefault="00973A86" w:rsidP="003E5D96">
            <w:pPr>
              <w:pStyle w:val="TF"/>
              <w:spacing w:after="0"/>
              <w:rPr>
                <w:lang w:eastAsia="en-US"/>
              </w:rPr>
            </w:pPr>
            <w:r w:rsidRPr="00F02BE6">
              <w:rPr>
                <w:lang w:eastAsia="en-US"/>
              </w:rPr>
              <w:t>2</w:t>
            </w:r>
          </w:p>
        </w:tc>
        <w:tc>
          <w:tcPr>
            <w:tcW w:w="957" w:type="dxa"/>
          </w:tcPr>
          <w:p w14:paraId="2BCA75E6" w14:textId="77777777" w:rsidR="00973A86" w:rsidRPr="00F02BE6" w:rsidRDefault="00973A86" w:rsidP="003E5D96">
            <w:pPr>
              <w:pStyle w:val="TF"/>
              <w:spacing w:after="0"/>
              <w:rPr>
                <w:lang w:eastAsia="en-US"/>
              </w:rPr>
            </w:pPr>
            <w:r w:rsidRPr="00F02BE6">
              <w:rPr>
                <w:lang w:eastAsia="en-US"/>
              </w:rPr>
              <w:t>1</w:t>
            </w:r>
          </w:p>
        </w:tc>
        <w:tc>
          <w:tcPr>
            <w:tcW w:w="957" w:type="dxa"/>
          </w:tcPr>
          <w:p w14:paraId="1119B566" w14:textId="77777777" w:rsidR="00973A86" w:rsidRPr="00F02BE6" w:rsidRDefault="00973A86" w:rsidP="003E5D96">
            <w:pPr>
              <w:pStyle w:val="TF"/>
              <w:spacing w:after="0"/>
              <w:rPr>
                <w:lang w:eastAsia="en-US"/>
              </w:rPr>
            </w:pPr>
          </w:p>
        </w:tc>
        <w:tc>
          <w:tcPr>
            <w:tcW w:w="957" w:type="dxa"/>
          </w:tcPr>
          <w:p w14:paraId="2250D06A" w14:textId="77777777" w:rsidR="00973A86" w:rsidRPr="00F02BE6" w:rsidRDefault="00973A86" w:rsidP="003E5D96">
            <w:pPr>
              <w:pStyle w:val="TF"/>
              <w:spacing w:after="0"/>
              <w:rPr>
                <w:lang w:eastAsia="en-US"/>
              </w:rPr>
            </w:pPr>
          </w:p>
        </w:tc>
      </w:tr>
      <w:tr w:rsidR="00973A86" w:rsidRPr="00F02BE6" w14:paraId="0C6533F4"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00EF011B" w14:textId="77777777" w:rsidR="00973A86" w:rsidRPr="00F02BE6" w:rsidRDefault="00973A86" w:rsidP="003E5D96">
            <w:pPr>
              <w:pStyle w:val="TF"/>
              <w:spacing w:after="0"/>
              <w:rPr>
                <w:lang w:eastAsia="en-US"/>
              </w:rPr>
            </w:pPr>
          </w:p>
        </w:tc>
        <w:tc>
          <w:tcPr>
            <w:tcW w:w="957" w:type="dxa"/>
            <w:tcBorders>
              <w:left w:val="nil"/>
            </w:tcBorders>
          </w:tcPr>
          <w:p w14:paraId="6C0A225A"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5BD4C3B7" w14:textId="77777777" w:rsidR="00973A86" w:rsidRPr="00F02BE6" w:rsidRDefault="00973A86" w:rsidP="003E5D96">
            <w:pPr>
              <w:pStyle w:val="TF"/>
              <w:spacing w:after="0"/>
              <w:rPr>
                <w:lang w:eastAsia="en-US"/>
              </w:rPr>
            </w:pPr>
          </w:p>
        </w:tc>
      </w:tr>
      <w:tr w:rsidR="00973A86" w:rsidRPr="00F02BE6" w14:paraId="7A9A6A4D" w14:textId="77777777" w:rsidTr="003E5D96">
        <w:tblPrEx>
          <w:tblCellMar>
            <w:top w:w="0" w:type="dxa"/>
            <w:bottom w:w="0" w:type="dxa"/>
          </w:tblCellMar>
        </w:tblPrEx>
        <w:trPr>
          <w:jc w:val="center"/>
        </w:trPr>
        <w:tc>
          <w:tcPr>
            <w:tcW w:w="957" w:type="dxa"/>
            <w:tcBorders>
              <w:left w:val="single" w:sz="6" w:space="0" w:color="auto"/>
            </w:tcBorders>
          </w:tcPr>
          <w:p w14:paraId="2186BD68"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491D073D"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79AB7B6F" w14:textId="77777777" w:rsidR="00973A86" w:rsidRPr="00F02BE6" w:rsidRDefault="00973A86" w:rsidP="003E5D96">
            <w:pPr>
              <w:pStyle w:val="TF"/>
              <w:spacing w:after="0"/>
              <w:rPr>
                <w:lang w:eastAsia="en-US"/>
              </w:rPr>
            </w:pPr>
          </w:p>
        </w:tc>
        <w:tc>
          <w:tcPr>
            <w:tcW w:w="1914" w:type="dxa"/>
            <w:gridSpan w:val="2"/>
          </w:tcPr>
          <w:p w14:paraId="42AB4E14" w14:textId="77777777" w:rsidR="00973A86" w:rsidRPr="00F02BE6" w:rsidRDefault="00973A86" w:rsidP="003E5D96">
            <w:pPr>
              <w:pStyle w:val="TF"/>
              <w:spacing w:after="0"/>
              <w:rPr>
                <w:lang w:eastAsia="en-US"/>
              </w:rPr>
            </w:pPr>
            <w:r w:rsidRPr="00F02BE6">
              <w:rPr>
                <w:sz w:val="22"/>
                <w:lang w:eastAsia="en-US"/>
              </w:rPr>
              <w:t>946 or 971 or 974</w:t>
            </w:r>
          </w:p>
        </w:tc>
        <w:tc>
          <w:tcPr>
            <w:tcW w:w="957" w:type="dxa"/>
            <w:tcBorders>
              <w:bottom w:val="single" w:sz="6" w:space="0" w:color="auto"/>
            </w:tcBorders>
          </w:tcPr>
          <w:p w14:paraId="40DF3FBD"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4F9D13C5" w14:textId="77777777" w:rsidR="00973A86" w:rsidRPr="00F02BE6" w:rsidRDefault="00973A86" w:rsidP="003E5D96">
            <w:pPr>
              <w:pStyle w:val="TF"/>
              <w:spacing w:after="0"/>
              <w:rPr>
                <w:lang w:eastAsia="en-US"/>
              </w:rPr>
            </w:pPr>
          </w:p>
        </w:tc>
        <w:tc>
          <w:tcPr>
            <w:tcW w:w="957" w:type="dxa"/>
            <w:tcBorders>
              <w:right w:val="single" w:sz="6" w:space="0" w:color="auto"/>
            </w:tcBorders>
          </w:tcPr>
          <w:p w14:paraId="580C4BCD" w14:textId="77777777" w:rsidR="00973A86" w:rsidRPr="00F02BE6" w:rsidRDefault="00973A86" w:rsidP="003E5D96">
            <w:pPr>
              <w:pStyle w:val="TF"/>
              <w:spacing w:after="0"/>
              <w:rPr>
                <w:lang w:eastAsia="en-US"/>
              </w:rPr>
            </w:pPr>
          </w:p>
        </w:tc>
        <w:tc>
          <w:tcPr>
            <w:tcW w:w="957" w:type="dxa"/>
            <w:tcBorders>
              <w:left w:val="nil"/>
            </w:tcBorders>
          </w:tcPr>
          <w:p w14:paraId="6AC4CC24" w14:textId="77777777" w:rsidR="00973A86" w:rsidRPr="00F02BE6" w:rsidRDefault="00973A86" w:rsidP="003E5D96">
            <w:pPr>
              <w:pStyle w:val="TF"/>
              <w:spacing w:after="0"/>
              <w:rPr>
                <w:lang w:eastAsia="en-US"/>
              </w:rPr>
            </w:pPr>
          </w:p>
        </w:tc>
        <w:tc>
          <w:tcPr>
            <w:tcW w:w="957" w:type="dxa"/>
            <w:tcBorders>
              <w:left w:val="nil"/>
            </w:tcBorders>
          </w:tcPr>
          <w:p w14:paraId="1AD864A9" w14:textId="77777777" w:rsidR="00973A86" w:rsidRPr="00F02BE6" w:rsidRDefault="00973A86" w:rsidP="003E5D96">
            <w:pPr>
              <w:pStyle w:val="TF"/>
              <w:spacing w:after="0"/>
              <w:rPr>
                <w:lang w:eastAsia="en-US"/>
              </w:rPr>
            </w:pPr>
          </w:p>
        </w:tc>
      </w:tr>
      <w:tr w:rsidR="00973A86" w:rsidRPr="00F02BE6" w14:paraId="52F12B4F"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10ED140C" w14:textId="77777777" w:rsidR="00973A86" w:rsidRPr="00F02BE6" w:rsidRDefault="00973A86" w:rsidP="003E5D96">
            <w:pPr>
              <w:pStyle w:val="TF"/>
              <w:spacing w:after="0"/>
              <w:rPr>
                <w:lang w:eastAsia="en-US"/>
              </w:rPr>
            </w:pPr>
          </w:p>
        </w:tc>
        <w:tc>
          <w:tcPr>
            <w:tcW w:w="957" w:type="dxa"/>
          </w:tcPr>
          <w:p w14:paraId="7226BE70" w14:textId="77777777" w:rsidR="00973A86" w:rsidRPr="00F02BE6" w:rsidRDefault="00973A86" w:rsidP="003E5D96">
            <w:pPr>
              <w:pStyle w:val="TF"/>
              <w:spacing w:after="0"/>
              <w:rPr>
                <w:lang w:eastAsia="en-US"/>
              </w:rPr>
            </w:pPr>
          </w:p>
        </w:tc>
        <w:tc>
          <w:tcPr>
            <w:tcW w:w="957" w:type="dxa"/>
          </w:tcPr>
          <w:p w14:paraId="5364C3BA" w14:textId="77777777" w:rsidR="00973A86" w:rsidRPr="00F02BE6" w:rsidRDefault="00973A86" w:rsidP="003E5D96">
            <w:pPr>
              <w:pStyle w:val="TF"/>
              <w:spacing w:after="0"/>
              <w:rPr>
                <w:lang w:eastAsia="en-US"/>
              </w:rPr>
            </w:pPr>
          </w:p>
        </w:tc>
        <w:tc>
          <w:tcPr>
            <w:tcW w:w="1914" w:type="dxa"/>
            <w:gridSpan w:val="2"/>
          </w:tcPr>
          <w:p w14:paraId="5BB585EB"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5DDF6FEC" w14:textId="77777777" w:rsidR="00973A86" w:rsidRPr="00F02BE6" w:rsidRDefault="00973A86" w:rsidP="003E5D96">
            <w:pPr>
              <w:pStyle w:val="TF"/>
              <w:spacing w:after="0"/>
              <w:rPr>
                <w:lang w:eastAsia="en-US"/>
              </w:rPr>
            </w:pPr>
          </w:p>
        </w:tc>
        <w:tc>
          <w:tcPr>
            <w:tcW w:w="957" w:type="dxa"/>
          </w:tcPr>
          <w:p w14:paraId="5FD58B9F"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1E5A3944" w14:textId="77777777" w:rsidR="00973A86" w:rsidRPr="00F02BE6" w:rsidRDefault="00973A86" w:rsidP="003E5D96">
            <w:pPr>
              <w:pStyle w:val="TF"/>
              <w:spacing w:after="0"/>
              <w:rPr>
                <w:lang w:eastAsia="en-US"/>
              </w:rPr>
            </w:pPr>
          </w:p>
        </w:tc>
        <w:tc>
          <w:tcPr>
            <w:tcW w:w="1914" w:type="dxa"/>
            <w:gridSpan w:val="2"/>
            <w:tcBorders>
              <w:left w:val="nil"/>
            </w:tcBorders>
          </w:tcPr>
          <w:p w14:paraId="0653ABC4" w14:textId="77777777" w:rsidR="00973A86" w:rsidRPr="00F02BE6" w:rsidRDefault="00973A86" w:rsidP="003E5D96">
            <w:pPr>
              <w:pStyle w:val="TF"/>
              <w:spacing w:after="0"/>
              <w:rPr>
                <w:lang w:eastAsia="en-US"/>
              </w:rPr>
            </w:pPr>
          </w:p>
        </w:tc>
      </w:tr>
      <w:tr w:rsidR="00973A86" w:rsidRPr="00F02BE6" w14:paraId="5956CB88" w14:textId="77777777" w:rsidTr="003E5D96">
        <w:tblPrEx>
          <w:tblCellMar>
            <w:top w:w="0" w:type="dxa"/>
            <w:bottom w:w="0" w:type="dxa"/>
          </w:tblCellMar>
        </w:tblPrEx>
        <w:trPr>
          <w:jc w:val="center"/>
        </w:trPr>
        <w:tc>
          <w:tcPr>
            <w:tcW w:w="957" w:type="dxa"/>
          </w:tcPr>
          <w:p w14:paraId="09175CE1" w14:textId="77777777" w:rsidR="00973A86" w:rsidRPr="00F02BE6" w:rsidRDefault="00973A86" w:rsidP="003E5D96">
            <w:pPr>
              <w:pStyle w:val="TAL"/>
            </w:pPr>
            <w:r w:rsidRPr="00F02BE6">
              <w:t>:</w:t>
            </w:r>
          </w:p>
        </w:tc>
        <w:tc>
          <w:tcPr>
            <w:tcW w:w="957" w:type="dxa"/>
          </w:tcPr>
          <w:p w14:paraId="6052DBC8" w14:textId="77777777" w:rsidR="00973A86" w:rsidRPr="00F02BE6" w:rsidRDefault="00973A86" w:rsidP="003E5D96">
            <w:pPr>
              <w:pStyle w:val="TF"/>
              <w:spacing w:after="0"/>
              <w:rPr>
                <w:lang w:eastAsia="en-US"/>
              </w:rPr>
            </w:pPr>
          </w:p>
        </w:tc>
        <w:tc>
          <w:tcPr>
            <w:tcW w:w="957" w:type="dxa"/>
          </w:tcPr>
          <w:p w14:paraId="65C682C3" w14:textId="77777777" w:rsidR="00973A86" w:rsidRPr="00F02BE6" w:rsidRDefault="00973A86" w:rsidP="003E5D96">
            <w:pPr>
              <w:pStyle w:val="TF"/>
              <w:spacing w:after="0"/>
              <w:rPr>
                <w:lang w:eastAsia="en-US"/>
              </w:rPr>
            </w:pPr>
          </w:p>
        </w:tc>
        <w:tc>
          <w:tcPr>
            <w:tcW w:w="957" w:type="dxa"/>
          </w:tcPr>
          <w:p w14:paraId="0B935D64" w14:textId="77777777" w:rsidR="00973A86" w:rsidRPr="00F02BE6" w:rsidRDefault="00973A86" w:rsidP="003E5D96">
            <w:pPr>
              <w:pStyle w:val="TF"/>
              <w:spacing w:after="0"/>
              <w:rPr>
                <w:lang w:eastAsia="en-US"/>
              </w:rPr>
            </w:pPr>
          </w:p>
        </w:tc>
        <w:tc>
          <w:tcPr>
            <w:tcW w:w="957" w:type="dxa"/>
          </w:tcPr>
          <w:p w14:paraId="2F72840B" w14:textId="77777777" w:rsidR="00973A86" w:rsidRPr="00F02BE6" w:rsidRDefault="00973A86" w:rsidP="003E5D96">
            <w:pPr>
              <w:pStyle w:val="TF"/>
              <w:spacing w:after="0"/>
              <w:rPr>
                <w:lang w:eastAsia="en-US"/>
              </w:rPr>
            </w:pPr>
          </w:p>
        </w:tc>
        <w:tc>
          <w:tcPr>
            <w:tcW w:w="957" w:type="dxa"/>
          </w:tcPr>
          <w:p w14:paraId="5740751C" w14:textId="77777777" w:rsidR="00973A86" w:rsidRPr="00F02BE6" w:rsidRDefault="00973A86" w:rsidP="003E5D96">
            <w:pPr>
              <w:pStyle w:val="TF"/>
              <w:spacing w:after="0"/>
              <w:rPr>
                <w:lang w:eastAsia="en-US"/>
              </w:rPr>
            </w:pPr>
          </w:p>
        </w:tc>
        <w:tc>
          <w:tcPr>
            <w:tcW w:w="957" w:type="dxa"/>
          </w:tcPr>
          <w:p w14:paraId="5ED98837" w14:textId="77777777" w:rsidR="00973A86" w:rsidRPr="00F02BE6" w:rsidRDefault="00973A86" w:rsidP="003E5D96">
            <w:pPr>
              <w:pStyle w:val="TF"/>
              <w:spacing w:after="0"/>
              <w:rPr>
                <w:lang w:eastAsia="en-US"/>
              </w:rPr>
            </w:pPr>
          </w:p>
        </w:tc>
        <w:tc>
          <w:tcPr>
            <w:tcW w:w="957" w:type="dxa"/>
          </w:tcPr>
          <w:p w14:paraId="5A4B860A" w14:textId="77777777" w:rsidR="00973A86" w:rsidRPr="00F02BE6" w:rsidRDefault="00973A86" w:rsidP="003E5D96">
            <w:pPr>
              <w:pStyle w:val="TAR"/>
            </w:pPr>
            <w:r w:rsidRPr="00F02BE6">
              <w:t>:</w:t>
            </w:r>
          </w:p>
        </w:tc>
        <w:tc>
          <w:tcPr>
            <w:tcW w:w="957" w:type="dxa"/>
          </w:tcPr>
          <w:p w14:paraId="1E62023B" w14:textId="77777777" w:rsidR="00973A86" w:rsidRPr="00F02BE6" w:rsidRDefault="00973A86" w:rsidP="003E5D96">
            <w:pPr>
              <w:pStyle w:val="TF"/>
              <w:spacing w:after="0"/>
              <w:rPr>
                <w:lang w:eastAsia="en-US"/>
              </w:rPr>
            </w:pPr>
          </w:p>
        </w:tc>
        <w:tc>
          <w:tcPr>
            <w:tcW w:w="957" w:type="dxa"/>
          </w:tcPr>
          <w:p w14:paraId="30FC47AF" w14:textId="77777777" w:rsidR="00973A86" w:rsidRPr="00F02BE6" w:rsidRDefault="00973A86" w:rsidP="003E5D96">
            <w:pPr>
              <w:pStyle w:val="TF"/>
              <w:spacing w:after="0"/>
              <w:rPr>
                <w:lang w:eastAsia="en-US"/>
              </w:rPr>
            </w:pPr>
          </w:p>
        </w:tc>
      </w:tr>
      <w:tr w:rsidR="00973A86" w:rsidRPr="00F02BE6" w14:paraId="4600536C" w14:textId="77777777" w:rsidTr="003E5D96">
        <w:tblPrEx>
          <w:tblCellMar>
            <w:top w:w="0" w:type="dxa"/>
            <w:bottom w:w="0" w:type="dxa"/>
          </w:tblCellMar>
        </w:tblPrEx>
        <w:trPr>
          <w:jc w:val="center"/>
        </w:trPr>
        <w:tc>
          <w:tcPr>
            <w:tcW w:w="957" w:type="dxa"/>
          </w:tcPr>
          <w:p w14:paraId="71CAFAC4" w14:textId="77777777" w:rsidR="00973A86" w:rsidRPr="00F02BE6" w:rsidRDefault="00973A86" w:rsidP="003E5D96">
            <w:pPr>
              <w:pStyle w:val="TAL"/>
            </w:pPr>
            <w:r w:rsidRPr="00F02BE6">
              <w:t>:</w:t>
            </w:r>
          </w:p>
        </w:tc>
        <w:tc>
          <w:tcPr>
            <w:tcW w:w="957" w:type="dxa"/>
          </w:tcPr>
          <w:p w14:paraId="130333A8" w14:textId="77777777" w:rsidR="00973A86" w:rsidRPr="00F02BE6" w:rsidRDefault="00973A86" w:rsidP="003E5D96">
            <w:pPr>
              <w:pStyle w:val="TF"/>
              <w:spacing w:after="0"/>
              <w:rPr>
                <w:lang w:eastAsia="en-US"/>
              </w:rPr>
            </w:pPr>
          </w:p>
        </w:tc>
        <w:tc>
          <w:tcPr>
            <w:tcW w:w="957" w:type="dxa"/>
          </w:tcPr>
          <w:p w14:paraId="7CE170A5" w14:textId="77777777" w:rsidR="00973A86" w:rsidRPr="00F02BE6" w:rsidRDefault="00973A86" w:rsidP="003E5D96">
            <w:pPr>
              <w:pStyle w:val="TF"/>
              <w:spacing w:after="0"/>
              <w:rPr>
                <w:lang w:eastAsia="en-US"/>
              </w:rPr>
            </w:pPr>
          </w:p>
        </w:tc>
        <w:tc>
          <w:tcPr>
            <w:tcW w:w="957" w:type="dxa"/>
          </w:tcPr>
          <w:p w14:paraId="6FAB681E" w14:textId="77777777" w:rsidR="00973A86" w:rsidRPr="00F02BE6" w:rsidRDefault="00973A86" w:rsidP="003E5D96">
            <w:pPr>
              <w:pStyle w:val="TF"/>
              <w:spacing w:after="0"/>
              <w:rPr>
                <w:lang w:eastAsia="en-US"/>
              </w:rPr>
            </w:pPr>
          </w:p>
        </w:tc>
        <w:tc>
          <w:tcPr>
            <w:tcW w:w="957" w:type="dxa"/>
          </w:tcPr>
          <w:p w14:paraId="1DC6429C" w14:textId="77777777" w:rsidR="00973A86" w:rsidRPr="00F02BE6" w:rsidRDefault="00973A86" w:rsidP="003E5D96">
            <w:pPr>
              <w:pStyle w:val="TF"/>
              <w:spacing w:after="0"/>
              <w:rPr>
                <w:lang w:eastAsia="en-US"/>
              </w:rPr>
            </w:pPr>
          </w:p>
        </w:tc>
        <w:tc>
          <w:tcPr>
            <w:tcW w:w="957" w:type="dxa"/>
          </w:tcPr>
          <w:p w14:paraId="59F609F3" w14:textId="77777777" w:rsidR="00973A86" w:rsidRPr="00F02BE6" w:rsidRDefault="00973A86" w:rsidP="003E5D96">
            <w:pPr>
              <w:pStyle w:val="TF"/>
              <w:spacing w:after="0"/>
              <w:rPr>
                <w:lang w:eastAsia="en-US"/>
              </w:rPr>
            </w:pPr>
          </w:p>
        </w:tc>
        <w:tc>
          <w:tcPr>
            <w:tcW w:w="957" w:type="dxa"/>
          </w:tcPr>
          <w:p w14:paraId="4EE8A0B8" w14:textId="77777777" w:rsidR="00973A86" w:rsidRPr="00F02BE6" w:rsidRDefault="00973A86" w:rsidP="003E5D96">
            <w:pPr>
              <w:pStyle w:val="TF"/>
              <w:spacing w:after="0"/>
              <w:rPr>
                <w:lang w:eastAsia="en-US"/>
              </w:rPr>
            </w:pPr>
          </w:p>
        </w:tc>
        <w:tc>
          <w:tcPr>
            <w:tcW w:w="957" w:type="dxa"/>
          </w:tcPr>
          <w:p w14:paraId="4D6A8CD5" w14:textId="77777777" w:rsidR="00973A86" w:rsidRPr="00F02BE6" w:rsidRDefault="00973A86" w:rsidP="003E5D96">
            <w:pPr>
              <w:pStyle w:val="TAR"/>
            </w:pPr>
            <w:r w:rsidRPr="00F02BE6">
              <w:t>:</w:t>
            </w:r>
          </w:p>
        </w:tc>
        <w:tc>
          <w:tcPr>
            <w:tcW w:w="957" w:type="dxa"/>
          </w:tcPr>
          <w:p w14:paraId="0BA9A6FE" w14:textId="77777777" w:rsidR="00973A86" w:rsidRPr="00F02BE6" w:rsidRDefault="00973A86" w:rsidP="003E5D96">
            <w:pPr>
              <w:pStyle w:val="TF"/>
              <w:spacing w:after="0"/>
              <w:rPr>
                <w:lang w:eastAsia="en-US"/>
              </w:rPr>
            </w:pPr>
          </w:p>
        </w:tc>
        <w:tc>
          <w:tcPr>
            <w:tcW w:w="957" w:type="dxa"/>
          </w:tcPr>
          <w:p w14:paraId="06780910" w14:textId="77777777" w:rsidR="00973A86" w:rsidRPr="00F02BE6" w:rsidRDefault="00973A86" w:rsidP="003E5D96">
            <w:pPr>
              <w:pStyle w:val="TF"/>
              <w:spacing w:after="0"/>
              <w:rPr>
                <w:lang w:eastAsia="en-US"/>
              </w:rPr>
            </w:pPr>
          </w:p>
        </w:tc>
      </w:tr>
      <w:tr w:rsidR="00973A86" w:rsidRPr="00F02BE6" w14:paraId="1098030C" w14:textId="77777777" w:rsidTr="003E5D96">
        <w:tblPrEx>
          <w:tblCellMar>
            <w:top w:w="0" w:type="dxa"/>
            <w:bottom w:w="0" w:type="dxa"/>
          </w:tblCellMar>
        </w:tblPrEx>
        <w:trPr>
          <w:jc w:val="center"/>
        </w:trPr>
        <w:tc>
          <w:tcPr>
            <w:tcW w:w="957" w:type="dxa"/>
          </w:tcPr>
          <w:p w14:paraId="158D414F" w14:textId="77777777" w:rsidR="00973A86" w:rsidRPr="00F02BE6" w:rsidRDefault="00973A86" w:rsidP="003E5D96">
            <w:pPr>
              <w:pStyle w:val="TAL"/>
            </w:pPr>
            <w:r w:rsidRPr="00F02BE6">
              <w:t>:</w:t>
            </w:r>
          </w:p>
        </w:tc>
        <w:tc>
          <w:tcPr>
            <w:tcW w:w="957" w:type="dxa"/>
          </w:tcPr>
          <w:p w14:paraId="670F3CD4" w14:textId="77777777" w:rsidR="00973A86" w:rsidRPr="00F02BE6" w:rsidRDefault="00973A86" w:rsidP="003E5D96">
            <w:pPr>
              <w:pStyle w:val="TF"/>
              <w:spacing w:after="0"/>
              <w:rPr>
                <w:lang w:eastAsia="en-US"/>
              </w:rPr>
            </w:pPr>
          </w:p>
        </w:tc>
        <w:tc>
          <w:tcPr>
            <w:tcW w:w="957" w:type="dxa"/>
          </w:tcPr>
          <w:p w14:paraId="4E9D75A5" w14:textId="77777777" w:rsidR="00973A86" w:rsidRPr="00F02BE6" w:rsidRDefault="00973A86" w:rsidP="003E5D96">
            <w:pPr>
              <w:pStyle w:val="TF"/>
              <w:spacing w:after="0"/>
              <w:rPr>
                <w:lang w:eastAsia="en-US"/>
              </w:rPr>
            </w:pPr>
          </w:p>
        </w:tc>
        <w:tc>
          <w:tcPr>
            <w:tcW w:w="957" w:type="dxa"/>
          </w:tcPr>
          <w:p w14:paraId="09B7129C" w14:textId="77777777" w:rsidR="00973A86" w:rsidRPr="00F02BE6" w:rsidRDefault="00973A86" w:rsidP="003E5D96">
            <w:pPr>
              <w:pStyle w:val="TF"/>
              <w:spacing w:after="0"/>
              <w:rPr>
                <w:lang w:eastAsia="en-US"/>
              </w:rPr>
            </w:pPr>
          </w:p>
        </w:tc>
        <w:tc>
          <w:tcPr>
            <w:tcW w:w="957" w:type="dxa"/>
          </w:tcPr>
          <w:p w14:paraId="4F51B214" w14:textId="77777777" w:rsidR="00973A86" w:rsidRPr="00F02BE6" w:rsidRDefault="00973A86" w:rsidP="003E5D96">
            <w:pPr>
              <w:pStyle w:val="TF"/>
              <w:spacing w:after="0"/>
              <w:rPr>
                <w:lang w:eastAsia="en-US"/>
              </w:rPr>
            </w:pPr>
          </w:p>
        </w:tc>
        <w:tc>
          <w:tcPr>
            <w:tcW w:w="957" w:type="dxa"/>
          </w:tcPr>
          <w:p w14:paraId="0C298714" w14:textId="77777777" w:rsidR="00973A86" w:rsidRPr="00F02BE6" w:rsidRDefault="00973A86" w:rsidP="003E5D96">
            <w:pPr>
              <w:pStyle w:val="TF"/>
              <w:spacing w:after="0"/>
              <w:rPr>
                <w:lang w:eastAsia="en-US"/>
              </w:rPr>
            </w:pPr>
          </w:p>
        </w:tc>
        <w:tc>
          <w:tcPr>
            <w:tcW w:w="957" w:type="dxa"/>
          </w:tcPr>
          <w:p w14:paraId="302FCDA1" w14:textId="77777777" w:rsidR="00973A86" w:rsidRPr="00F02BE6" w:rsidRDefault="00973A86" w:rsidP="003E5D96">
            <w:pPr>
              <w:pStyle w:val="TF"/>
              <w:spacing w:after="0"/>
              <w:rPr>
                <w:lang w:eastAsia="en-US"/>
              </w:rPr>
            </w:pPr>
          </w:p>
        </w:tc>
        <w:tc>
          <w:tcPr>
            <w:tcW w:w="957" w:type="dxa"/>
          </w:tcPr>
          <w:p w14:paraId="34F05847" w14:textId="77777777" w:rsidR="00973A86" w:rsidRPr="00F02BE6" w:rsidRDefault="00973A86" w:rsidP="003E5D96">
            <w:pPr>
              <w:pStyle w:val="TAR"/>
            </w:pPr>
            <w:r w:rsidRPr="00F02BE6">
              <w:t>:</w:t>
            </w:r>
          </w:p>
        </w:tc>
        <w:tc>
          <w:tcPr>
            <w:tcW w:w="957" w:type="dxa"/>
          </w:tcPr>
          <w:p w14:paraId="03777DE1" w14:textId="77777777" w:rsidR="00973A86" w:rsidRPr="00F02BE6" w:rsidRDefault="00973A86" w:rsidP="003E5D96">
            <w:pPr>
              <w:pStyle w:val="TF"/>
              <w:spacing w:after="0"/>
              <w:rPr>
                <w:lang w:eastAsia="en-US"/>
              </w:rPr>
            </w:pPr>
          </w:p>
        </w:tc>
        <w:tc>
          <w:tcPr>
            <w:tcW w:w="957" w:type="dxa"/>
          </w:tcPr>
          <w:p w14:paraId="1A24CB4D" w14:textId="77777777" w:rsidR="00973A86" w:rsidRPr="00F02BE6" w:rsidRDefault="00973A86" w:rsidP="003E5D96">
            <w:pPr>
              <w:pStyle w:val="TF"/>
              <w:spacing w:after="0"/>
              <w:rPr>
                <w:lang w:eastAsia="en-US"/>
              </w:rPr>
            </w:pPr>
          </w:p>
        </w:tc>
      </w:tr>
      <w:tr w:rsidR="00973A86" w:rsidRPr="00F02BE6" w14:paraId="4AEFDA73" w14:textId="77777777" w:rsidTr="003E5D96">
        <w:tblPrEx>
          <w:tblCellMar>
            <w:top w:w="0" w:type="dxa"/>
            <w:bottom w:w="0" w:type="dxa"/>
          </w:tblCellMar>
        </w:tblPrEx>
        <w:trPr>
          <w:cantSplit/>
          <w:jc w:val="center"/>
        </w:trPr>
        <w:tc>
          <w:tcPr>
            <w:tcW w:w="957" w:type="dxa"/>
            <w:tcBorders>
              <w:left w:val="single" w:sz="6" w:space="0" w:color="auto"/>
            </w:tcBorders>
          </w:tcPr>
          <w:p w14:paraId="32B98E12" w14:textId="77777777" w:rsidR="00973A86" w:rsidRPr="00F02BE6" w:rsidRDefault="00973A86" w:rsidP="003E5D96">
            <w:pPr>
              <w:pStyle w:val="TAL"/>
            </w:pPr>
          </w:p>
        </w:tc>
        <w:tc>
          <w:tcPr>
            <w:tcW w:w="957" w:type="dxa"/>
          </w:tcPr>
          <w:p w14:paraId="138C108C" w14:textId="77777777" w:rsidR="00973A86" w:rsidRPr="00F02BE6" w:rsidRDefault="00973A86" w:rsidP="003E5D96">
            <w:pPr>
              <w:pStyle w:val="TF"/>
              <w:spacing w:after="0"/>
              <w:rPr>
                <w:lang w:eastAsia="en-US"/>
              </w:rPr>
            </w:pPr>
          </w:p>
        </w:tc>
        <w:tc>
          <w:tcPr>
            <w:tcW w:w="957" w:type="dxa"/>
          </w:tcPr>
          <w:p w14:paraId="7F6393B0" w14:textId="77777777" w:rsidR="00973A86" w:rsidRPr="00F02BE6" w:rsidRDefault="00973A86" w:rsidP="003E5D96">
            <w:pPr>
              <w:pStyle w:val="TF"/>
              <w:spacing w:after="0"/>
              <w:rPr>
                <w:lang w:eastAsia="en-US"/>
              </w:rPr>
            </w:pPr>
          </w:p>
        </w:tc>
        <w:tc>
          <w:tcPr>
            <w:tcW w:w="1914" w:type="dxa"/>
            <w:gridSpan w:val="2"/>
          </w:tcPr>
          <w:p w14:paraId="2A25B60F" w14:textId="77777777" w:rsidR="00973A86" w:rsidRPr="00F02BE6" w:rsidRDefault="00973A86" w:rsidP="003E5D96">
            <w:pPr>
              <w:pStyle w:val="TF"/>
              <w:spacing w:after="0"/>
              <w:rPr>
                <w:sz w:val="22"/>
                <w:lang w:eastAsia="en-US"/>
              </w:rPr>
            </w:pPr>
            <w:r w:rsidRPr="00F02BE6">
              <w:rPr>
                <w:sz w:val="22"/>
                <w:lang w:eastAsia="en-US"/>
              </w:rPr>
              <w:t>RLC/MAC</w:t>
            </w:r>
          </w:p>
        </w:tc>
        <w:tc>
          <w:tcPr>
            <w:tcW w:w="957" w:type="dxa"/>
          </w:tcPr>
          <w:p w14:paraId="03C61F51" w14:textId="77777777" w:rsidR="00973A86" w:rsidRPr="00F02BE6" w:rsidRDefault="00973A86" w:rsidP="003E5D96">
            <w:pPr>
              <w:pStyle w:val="TF"/>
              <w:spacing w:after="0"/>
              <w:rPr>
                <w:lang w:eastAsia="en-US"/>
              </w:rPr>
            </w:pPr>
          </w:p>
        </w:tc>
        <w:tc>
          <w:tcPr>
            <w:tcW w:w="957" w:type="dxa"/>
          </w:tcPr>
          <w:p w14:paraId="62AC0CF0" w14:textId="77777777" w:rsidR="00973A86" w:rsidRPr="00F02BE6" w:rsidRDefault="00973A86" w:rsidP="003E5D96">
            <w:pPr>
              <w:pStyle w:val="TF"/>
              <w:spacing w:after="0"/>
              <w:rPr>
                <w:lang w:eastAsia="en-US"/>
              </w:rPr>
            </w:pPr>
          </w:p>
        </w:tc>
        <w:tc>
          <w:tcPr>
            <w:tcW w:w="957" w:type="dxa"/>
            <w:tcBorders>
              <w:right w:val="single" w:sz="6" w:space="0" w:color="auto"/>
            </w:tcBorders>
          </w:tcPr>
          <w:p w14:paraId="7D793AF6" w14:textId="77777777" w:rsidR="00973A86" w:rsidRPr="00F02BE6" w:rsidRDefault="00973A86" w:rsidP="003E5D96">
            <w:pPr>
              <w:pStyle w:val="TAR"/>
            </w:pPr>
          </w:p>
        </w:tc>
        <w:tc>
          <w:tcPr>
            <w:tcW w:w="957" w:type="dxa"/>
            <w:tcBorders>
              <w:left w:val="nil"/>
            </w:tcBorders>
          </w:tcPr>
          <w:p w14:paraId="2ED7DF29" w14:textId="77777777" w:rsidR="00973A86" w:rsidRPr="00F02BE6" w:rsidRDefault="00973A86" w:rsidP="003E5D96">
            <w:pPr>
              <w:pStyle w:val="TF"/>
              <w:spacing w:after="0"/>
              <w:rPr>
                <w:lang w:eastAsia="en-US"/>
              </w:rPr>
            </w:pPr>
          </w:p>
        </w:tc>
        <w:tc>
          <w:tcPr>
            <w:tcW w:w="957" w:type="dxa"/>
          </w:tcPr>
          <w:p w14:paraId="2A990209" w14:textId="77777777" w:rsidR="00973A86" w:rsidRPr="00F02BE6" w:rsidRDefault="00973A86" w:rsidP="003E5D96">
            <w:pPr>
              <w:pStyle w:val="TF"/>
              <w:spacing w:after="0"/>
              <w:rPr>
                <w:lang w:eastAsia="en-US"/>
              </w:rPr>
            </w:pPr>
          </w:p>
        </w:tc>
      </w:tr>
      <w:tr w:rsidR="00973A86" w:rsidRPr="00F02BE6" w14:paraId="7DE04CF1"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E9C5D0B" w14:textId="77777777" w:rsidR="00973A86" w:rsidRPr="00F02BE6" w:rsidRDefault="00973A86" w:rsidP="003E5D96">
            <w:pPr>
              <w:pStyle w:val="TAL"/>
            </w:pPr>
          </w:p>
        </w:tc>
        <w:tc>
          <w:tcPr>
            <w:tcW w:w="957" w:type="dxa"/>
            <w:tcBorders>
              <w:top w:val="single" w:sz="6" w:space="0" w:color="auto"/>
            </w:tcBorders>
          </w:tcPr>
          <w:p w14:paraId="7FAA6514" w14:textId="77777777" w:rsidR="00973A86" w:rsidRPr="00F02BE6" w:rsidRDefault="00973A86" w:rsidP="003E5D96">
            <w:pPr>
              <w:pStyle w:val="TF"/>
              <w:spacing w:after="0"/>
              <w:rPr>
                <w:lang w:eastAsia="en-US"/>
              </w:rPr>
            </w:pPr>
          </w:p>
        </w:tc>
        <w:tc>
          <w:tcPr>
            <w:tcW w:w="957" w:type="dxa"/>
            <w:tcBorders>
              <w:top w:val="single" w:sz="6" w:space="0" w:color="auto"/>
            </w:tcBorders>
          </w:tcPr>
          <w:p w14:paraId="46F4BAA8" w14:textId="77777777" w:rsidR="00973A86" w:rsidRPr="00F02BE6" w:rsidRDefault="00973A86" w:rsidP="003E5D96">
            <w:pPr>
              <w:pStyle w:val="TF"/>
              <w:spacing w:after="0"/>
              <w:rPr>
                <w:lang w:eastAsia="en-US"/>
              </w:rPr>
            </w:pPr>
          </w:p>
        </w:tc>
        <w:tc>
          <w:tcPr>
            <w:tcW w:w="1914" w:type="dxa"/>
            <w:gridSpan w:val="2"/>
          </w:tcPr>
          <w:p w14:paraId="35A9ABC1" w14:textId="77777777" w:rsidR="00973A86" w:rsidRPr="00F02BE6" w:rsidRDefault="00973A86" w:rsidP="003E5D96">
            <w:pPr>
              <w:pStyle w:val="TF"/>
              <w:spacing w:after="0"/>
              <w:rPr>
                <w:sz w:val="22"/>
                <w:lang w:eastAsia="en-US"/>
              </w:rPr>
            </w:pPr>
            <w:r w:rsidRPr="00F02BE6">
              <w:rPr>
                <w:sz w:val="22"/>
                <w:lang w:eastAsia="en-US"/>
              </w:rPr>
              <w:t>Block</w:t>
            </w:r>
          </w:p>
        </w:tc>
        <w:tc>
          <w:tcPr>
            <w:tcW w:w="957" w:type="dxa"/>
            <w:tcBorders>
              <w:top w:val="single" w:sz="6" w:space="0" w:color="auto"/>
            </w:tcBorders>
          </w:tcPr>
          <w:p w14:paraId="492ED418" w14:textId="77777777" w:rsidR="00973A86" w:rsidRPr="00F02BE6" w:rsidRDefault="00973A86" w:rsidP="003E5D96">
            <w:pPr>
              <w:pStyle w:val="TF"/>
              <w:spacing w:after="0"/>
              <w:rPr>
                <w:lang w:eastAsia="en-US"/>
              </w:rPr>
            </w:pPr>
          </w:p>
        </w:tc>
        <w:tc>
          <w:tcPr>
            <w:tcW w:w="957" w:type="dxa"/>
            <w:tcBorders>
              <w:top w:val="single" w:sz="6" w:space="0" w:color="auto"/>
            </w:tcBorders>
          </w:tcPr>
          <w:p w14:paraId="248B736A"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14D7630E" w14:textId="77777777" w:rsidR="00973A86" w:rsidRPr="00F02BE6" w:rsidRDefault="00973A86" w:rsidP="003E5D96">
            <w:pPr>
              <w:pStyle w:val="TAR"/>
            </w:pPr>
          </w:p>
        </w:tc>
        <w:tc>
          <w:tcPr>
            <w:tcW w:w="957" w:type="dxa"/>
            <w:tcBorders>
              <w:left w:val="nil"/>
            </w:tcBorders>
          </w:tcPr>
          <w:p w14:paraId="25FFD6BF" w14:textId="77777777" w:rsidR="00973A86" w:rsidRPr="00F02BE6" w:rsidRDefault="00973A86" w:rsidP="003E5D96">
            <w:pPr>
              <w:pStyle w:val="TF"/>
              <w:spacing w:after="0"/>
              <w:rPr>
                <w:lang w:eastAsia="en-US"/>
              </w:rPr>
            </w:pPr>
          </w:p>
        </w:tc>
        <w:tc>
          <w:tcPr>
            <w:tcW w:w="957" w:type="dxa"/>
          </w:tcPr>
          <w:p w14:paraId="62DE1BE0" w14:textId="77777777" w:rsidR="00973A86" w:rsidRPr="00F02BE6" w:rsidRDefault="00973A86" w:rsidP="003E5D96">
            <w:pPr>
              <w:pStyle w:val="TF"/>
              <w:spacing w:after="0"/>
              <w:rPr>
                <w:lang w:eastAsia="en-US"/>
              </w:rPr>
            </w:pPr>
          </w:p>
        </w:tc>
      </w:tr>
      <w:tr w:rsidR="00973A86" w:rsidRPr="00F02BE6" w14:paraId="5B371FDC"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20F4C153" w14:textId="77777777" w:rsidR="00973A86" w:rsidRPr="00F02BE6" w:rsidRDefault="00973A86" w:rsidP="003E5D96">
            <w:pPr>
              <w:pStyle w:val="TF"/>
              <w:spacing w:after="0"/>
              <w:rPr>
                <w:lang w:eastAsia="en-US"/>
              </w:rPr>
            </w:pPr>
          </w:p>
        </w:tc>
        <w:tc>
          <w:tcPr>
            <w:tcW w:w="957" w:type="dxa"/>
          </w:tcPr>
          <w:p w14:paraId="68A945B9" w14:textId="77777777" w:rsidR="00973A86" w:rsidRPr="00F02BE6" w:rsidRDefault="00973A86" w:rsidP="003E5D96">
            <w:pPr>
              <w:pStyle w:val="TF"/>
              <w:spacing w:after="0"/>
              <w:rPr>
                <w:lang w:eastAsia="en-US"/>
              </w:rPr>
            </w:pPr>
          </w:p>
        </w:tc>
        <w:tc>
          <w:tcPr>
            <w:tcW w:w="957" w:type="dxa"/>
          </w:tcPr>
          <w:p w14:paraId="40E4A95E" w14:textId="77777777" w:rsidR="00973A86" w:rsidRPr="00F02BE6" w:rsidRDefault="00973A86" w:rsidP="003E5D96">
            <w:pPr>
              <w:pStyle w:val="TF"/>
              <w:spacing w:after="0"/>
              <w:rPr>
                <w:lang w:eastAsia="en-US"/>
              </w:rPr>
            </w:pPr>
          </w:p>
        </w:tc>
        <w:tc>
          <w:tcPr>
            <w:tcW w:w="1914" w:type="dxa"/>
            <w:gridSpan w:val="2"/>
            <w:tcBorders>
              <w:bottom w:val="single" w:sz="6" w:space="0" w:color="auto"/>
            </w:tcBorders>
          </w:tcPr>
          <w:p w14:paraId="1F4248DA" w14:textId="77777777" w:rsidR="00973A86" w:rsidRPr="00F02BE6" w:rsidRDefault="00973A86" w:rsidP="003E5D96">
            <w:pPr>
              <w:pStyle w:val="TF"/>
              <w:spacing w:after="0"/>
              <w:rPr>
                <w:lang w:eastAsia="en-US"/>
              </w:rPr>
            </w:pPr>
            <w:r w:rsidRPr="00F02BE6">
              <w:rPr>
                <w:sz w:val="22"/>
                <w:lang w:eastAsia="en-US"/>
              </w:rPr>
              <w:t xml:space="preserve"> </w:t>
            </w:r>
          </w:p>
        </w:tc>
        <w:tc>
          <w:tcPr>
            <w:tcW w:w="957" w:type="dxa"/>
          </w:tcPr>
          <w:p w14:paraId="4CF19488" w14:textId="77777777" w:rsidR="00973A86" w:rsidRPr="00F02BE6" w:rsidRDefault="00973A86" w:rsidP="003E5D96">
            <w:pPr>
              <w:pStyle w:val="TF"/>
              <w:spacing w:after="0"/>
              <w:rPr>
                <w:lang w:eastAsia="en-US"/>
              </w:rPr>
            </w:pPr>
          </w:p>
        </w:tc>
        <w:tc>
          <w:tcPr>
            <w:tcW w:w="957" w:type="dxa"/>
          </w:tcPr>
          <w:p w14:paraId="6ADC0E3B"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171ACBB2" w14:textId="77777777" w:rsidR="00973A86" w:rsidRPr="00F02BE6" w:rsidRDefault="00973A86" w:rsidP="003E5D96">
            <w:pPr>
              <w:pStyle w:val="TF"/>
              <w:spacing w:after="0"/>
              <w:rPr>
                <w:lang w:eastAsia="en-US"/>
              </w:rPr>
            </w:pPr>
          </w:p>
        </w:tc>
        <w:tc>
          <w:tcPr>
            <w:tcW w:w="957" w:type="dxa"/>
            <w:tcBorders>
              <w:left w:val="nil"/>
            </w:tcBorders>
          </w:tcPr>
          <w:p w14:paraId="7A05329E" w14:textId="77777777" w:rsidR="00973A86" w:rsidRPr="00F02BE6" w:rsidRDefault="00973A86" w:rsidP="003E5D96">
            <w:pPr>
              <w:pStyle w:val="TF"/>
              <w:spacing w:after="0"/>
              <w:rPr>
                <w:lang w:eastAsia="en-US"/>
              </w:rPr>
            </w:pPr>
          </w:p>
        </w:tc>
        <w:tc>
          <w:tcPr>
            <w:tcW w:w="957" w:type="dxa"/>
          </w:tcPr>
          <w:p w14:paraId="3473D820" w14:textId="77777777" w:rsidR="00973A86" w:rsidRPr="00F02BE6" w:rsidRDefault="00973A86" w:rsidP="003E5D96">
            <w:pPr>
              <w:pStyle w:val="TF"/>
              <w:spacing w:after="0"/>
              <w:rPr>
                <w:lang w:eastAsia="en-US"/>
              </w:rPr>
            </w:pPr>
          </w:p>
        </w:tc>
      </w:tr>
      <w:tr w:rsidR="00973A86" w:rsidRPr="00F02BE6" w14:paraId="16CA1F34" w14:textId="77777777" w:rsidTr="003E5D96">
        <w:tblPrEx>
          <w:tblCellMar>
            <w:top w:w="0" w:type="dxa"/>
            <w:bottom w:w="0" w:type="dxa"/>
          </w:tblCellMar>
        </w:tblPrEx>
        <w:trPr>
          <w:jc w:val="center"/>
        </w:trPr>
        <w:tc>
          <w:tcPr>
            <w:tcW w:w="957" w:type="dxa"/>
          </w:tcPr>
          <w:p w14:paraId="6CCE2BC3" w14:textId="77777777" w:rsidR="00973A86" w:rsidRPr="00F02BE6" w:rsidRDefault="00973A86" w:rsidP="003E5D96">
            <w:pPr>
              <w:pStyle w:val="TF"/>
              <w:spacing w:after="0"/>
              <w:rPr>
                <w:lang w:eastAsia="en-US"/>
              </w:rPr>
            </w:pPr>
          </w:p>
        </w:tc>
        <w:tc>
          <w:tcPr>
            <w:tcW w:w="957" w:type="dxa"/>
            <w:tcBorders>
              <w:top w:val="single" w:sz="6" w:space="0" w:color="auto"/>
            </w:tcBorders>
          </w:tcPr>
          <w:p w14:paraId="3C71C6CF" w14:textId="77777777" w:rsidR="00973A86" w:rsidRPr="00F02BE6" w:rsidRDefault="00973A86" w:rsidP="003E5D96">
            <w:pPr>
              <w:pStyle w:val="TF"/>
              <w:spacing w:after="0"/>
              <w:rPr>
                <w:lang w:eastAsia="en-US"/>
              </w:rPr>
            </w:pPr>
          </w:p>
        </w:tc>
        <w:tc>
          <w:tcPr>
            <w:tcW w:w="957" w:type="dxa"/>
            <w:tcBorders>
              <w:top w:val="single" w:sz="6" w:space="0" w:color="auto"/>
            </w:tcBorders>
          </w:tcPr>
          <w:p w14:paraId="73E4CD7C" w14:textId="77777777" w:rsidR="00973A86" w:rsidRPr="00F02BE6" w:rsidRDefault="00973A86" w:rsidP="003E5D96">
            <w:pPr>
              <w:pStyle w:val="TF"/>
              <w:spacing w:after="0"/>
              <w:rPr>
                <w:lang w:eastAsia="en-US"/>
              </w:rPr>
            </w:pPr>
          </w:p>
        </w:tc>
        <w:tc>
          <w:tcPr>
            <w:tcW w:w="1914" w:type="dxa"/>
            <w:gridSpan w:val="2"/>
          </w:tcPr>
          <w:p w14:paraId="2BAC0988" w14:textId="77777777" w:rsidR="00973A86" w:rsidRPr="00F02BE6" w:rsidRDefault="00973A86" w:rsidP="003E5D96">
            <w:pPr>
              <w:pStyle w:val="TF"/>
              <w:spacing w:after="0"/>
              <w:jc w:val="left"/>
              <w:rPr>
                <w:lang w:eastAsia="en-US"/>
              </w:rPr>
            </w:pPr>
          </w:p>
        </w:tc>
        <w:tc>
          <w:tcPr>
            <w:tcW w:w="957" w:type="dxa"/>
            <w:tcBorders>
              <w:top w:val="single" w:sz="6" w:space="0" w:color="auto"/>
            </w:tcBorders>
          </w:tcPr>
          <w:p w14:paraId="01F66713"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tcBorders>
          </w:tcPr>
          <w:p w14:paraId="64DCEE03"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0AA3C615" w14:textId="77777777" w:rsidR="00973A86" w:rsidRPr="00F02BE6" w:rsidRDefault="00973A86" w:rsidP="003E5D96">
            <w:pPr>
              <w:pStyle w:val="TF"/>
              <w:spacing w:after="0"/>
              <w:rPr>
                <w:lang w:eastAsia="en-US"/>
              </w:rPr>
            </w:pPr>
          </w:p>
        </w:tc>
        <w:tc>
          <w:tcPr>
            <w:tcW w:w="1914" w:type="dxa"/>
            <w:gridSpan w:val="2"/>
            <w:tcBorders>
              <w:left w:val="nil"/>
            </w:tcBorders>
          </w:tcPr>
          <w:p w14:paraId="47F2C7B4" w14:textId="77777777" w:rsidR="00973A86" w:rsidRPr="00F02BE6" w:rsidRDefault="00973A86" w:rsidP="003E5D96">
            <w:pPr>
              <w:pStyle w:val="TAL"/>
            </w:pPr>
            <w:r w:rsidRPr="00F02BE6">
              <w:rPr>
                <w:b/>
              </w:rPr>
              <w:t xml:space="preserve">  octet 119</w:t>
            </w:r>
          </w:p>
          <w:p w14:paraId="47E42772" w14:textId="77777777" w:rsidR="00973A86" w:rsidRPr="00F02BE6" w:rsidRDefault="00973A86" w:rsidP="003E5D96">
            <w:pPr>
              <w:pStyle w:val="TAL"/>
            </w:pPr>
          </w:p>
        </w:tc>
      </w:tr>
      <w:tr w:rsidR="00973A86" w:rsidRPr="00F02BE6" w14:paraId="579975DD" w14:textId="77777777" w:rsidTr="003E5D96">
        <w:tblPrEx>
          <w:tblCellMar>
            <w:top w:w="0" w:type="dxa"/>
            <w:bottom w:w="0" w:type="dxa"/>
          </w:tblCellMar>
        </w:tblPrEx>
        <w:trPr>
          <w:jc w:val="center"/>
        </w:trPr>
        <w:tc>
          <w:tcPr>
            <w:tcW w:w="957" w:type="dxa"/>
            <w:tcBorders>
              <w:left w:val="dotted" w:sz="4" w:space="0" w:color="auto"/>
            </w:tcBorders>
          </w:tcPr>
          <w:p w14:paraId="631BB8BF" w14:textId="77777777" w:rsidR="00973A86" w:rsidRPr="00F02BE6" w:rsidRDefault="00973A86" w:rsidP="003E5D96">
            <w:pPr>
              <w:pStyle w:val="TF"/>
              <w:spacing w:after="0"/>
              <w:rPr>
                <w:lang w:eastAsia="en-US"/>
              </w:rPr>
            </w:pPr>
          </w:p>
        </w:tc>
        <w:tc>
          <w:tcPr>
            <w:tcW w:w="957" w:type="dxa"/>
          </w:tcPr>
          <w:p w14:paraId="398B73B2" w14:textId="77777777" w:rsidR="00973A86" w:rsidRPr="00F02BE6" w:rsidRDefault="00973A86" w:rsidP="003E5D96">
            <w:pPr>
              <w:pStyle w:val="TF"/>
              <w:spacing w:after="0"/>
              <w:rPr>
                <w:lang w:eastAsia="en-US"/>
              </w:rPr>
            </w:pPr>
          </w:p>
        </w:tc>
        <w:tc>
          <w:tcPr>
            <w:tcW w:w="957" w:type="dxa"/>
          </w:tcPr>
          <w:p w14:paraId="35E23441" w14:textId="77777777" w:rsidR="00973A86" w:rsidRPr="00F02BE6" w:rsidRDefault="00973A86" w:rsidP="003E5D96">
            <w:pPr>
              <w:pStyle w:val="TF"/>
              <w:spacing w:after="0"/>
              <w:rPr>
                <w:lang w:eastAsia="en-US"/>
              </w:rPr>
            </w:pPr>
          </w:p>
        </w:tc>
        <w:tc>
          <w:tcPr>
            <w:tcW w:w="1914" w:type="dxa"/>
            <w:gridSpan w:val="2"/>
          </w:tcPr>
          <w:p w14:paraId="41FB6B1E" w14:textId="77777777" w:rsidR="00973A86" w:rsidRPr="00F02BE6" w:rsidRDefault="00973A86" w:rsidP="003E5D96">
            <w:pPr>
              <w:pStyle w:val="TF"/>
              <w:spacing w:after="0"/>
              <w:rPr>
                <w:lang w:eastAsia="en-US"/>
              </w:rPr>
            </w:pPr>
          </w:p>
        </w:tc>
        <w:tc>
          <w:tcPr>
            <w:tcW w:w="957" w:type="dxa"/>
          </w:tcPr>
          <w:p w14:paraId="65493F01" w14:textId="77777777" w:rsidR="00973A86" w:rsidRPr="00F02BE6" w:rsidRDefault="00973A86" w:rsidP="003E5D96">
            <w:pPr>
              <w:pStyle w:val="TF"/>
              <w:spacing w:after="0"/>
              <w:rPr>
                <w:lang w:eastAsia="en-US"/>
              </w:rPr>
            </w:pPr>
          </w:p>
        </w:tc>
        <w:tc>
          <w:tcPr>
            <w:tcW w:w="957" w:type="dxa"/>
          </w:tcPr>
          <w:p w14:paraId="4602F2CA"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7A28F8A9"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10D85DF7" w14:textId="77777777" w:rsidR="00973A86" w:rsidRPr="00F02BE6" w:rsidRDefault="00973A86" w:rsidP="003E5D96">
            <w:pPr>
              <w:pStyle w:val="TAL"/>
              <w:rPr>
                <w:b/>
              </w:rPr>
            </w:pPr>
          </w:p>
        </w:tc>
      </w:tr>
      <w:tr w:rsidR="00973A86" w:rsidRPr="00F02BE6" w14:paraId="3AC1ECB1"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354B94C6"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2F974294"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58E1E8A7"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6DA7340B" w14:textId="77777777" w:rsidR="00973A86" w:rsidRPr="00F02BE6" w:rsidRDefault="00973A86" w:rsidP="003E5D96">
            <w:pPr>
              <w:pStyle w:val="TF"/>
              <w:spacing w:after="0"/>
              <w:rPr>
                <w:lang w:eastAsia="en-US"/>
              </w:rPr>
            </w:pPr>
          </w:p>
        </w:tc>
        <w:tc>
          <w:tcPr>
            <w:tcW w:w="957" w:type="dxa"/>
          </w:tcPr>
          <w:p w14:paraId="428480FB" w14:textId="77777777" w:rsidR="00973A86" w:rsidRPr="00F02BE6" w:rsidRDefault="00973A86" w:rsidP="003E5D96">
            <w:pPr>
              <w:pStyle w:val="TF"/>
              <w:spacing w:after="0"/>
              <w:rPr>
                <w:lang w:eastAsia="en-US"/>
              </w:rPr>
            </w:pPr>
          </w:p>
        </w:tc>
        <w:tc>
          <w:tcPr>
            <w:tcW w:w="957" w:type="dxa"/>
          </w:tcPr>
          <w:p w14:paraId="7055081B" w14:textId="77777777" w:rsidR="00973A86" w:rsidRPr="00F02BE6" w:rsidRDefault="00973A86" w:rsidP="003E5D96">
            <w:pPr>
              <w:pStyle w:val="TF"/>
              <w:spacing w:after="0"/>
              <w:rPr>
                <w:lang w:eastAsia="en-US"/>
              </w:rPr>
            </w:pPr>
          </w:p>
        </w:tc>
        <w:tc>
          <w:tcPr>
            <w:tcW w:w="957" w:type="dxa"/>
            <w:tcBorders>
              <w:right w:val="dotted" w:sz="4" w:space="0" w:color="auto"/>
            </w:tcBorders>
          </w:tcPr>
          <w:p w14:paraId="0924D55E"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651A3DCE" w14:textId="77777777" w:rsidR="00973A86" w:rsidRPr="00F02BE6" w:rsidRDefault="00973A86" w:rsidP="003E5D96">
            <w:pPr>
              <w:pStyle w:val="TAL"/>
              <w:rPr>
                <w:b/>
              </w:rPr>
            </w:pPr>
          </w:p>
        </w:tc>
      </w:tr>
      <w:tr w:rsidR="00973A86" w:rsidRPr="00F02BE6" w14:paraId="1A6F56C7" w14:textId="77777777" w:rsidTr="003E5D96">
        <w:tblPrEx>
          <w:tblCellMar>
            <w:top w:w="0" w:type="dxa"/>
            <w:bottom w:w="0" w:type="dxa"/>
          </w:tblCellMar>
        </w:tblPrEx>
        <w:trPr>
          <w:jc w:val="center"/>
        </w:trPr>
        <w:tc>
          <w:tcPr>
            <w:tcW w:w="957" w:type="dxa"/>
            <w:tcBorders>
              <w:top w:val="dotted" w:sz="4" w:space="0" w:color="auto"/>
            </w:tcBorders>
          </w:tcPr>
          <w:p w14:paraId="3CA20882" w14:textId="77777777" w:rsidR="00973A86" w:rsidRPr="00F02BE6" w:rsidRDefault="00973A86" w:rsidP="003E5D96">
            <w:pPr>
              <w:pStyle w:val="TF"/>
              <w:spacing w:after="0"/>
              <w:rPr>
                <w:lang w:eastAsia="en-US"/>
              </w:rPr>
            </w:pPr>
          </w:p>
        </w:tc>
        <w:tc>
          <w:tcPr>
            <w:tcW w:w="957" w:type="dxa"/>
            <w:tcBorders>
              <w:top w:val="dotted" w:sz="4" w:space="0" w:color="auto"/>
            </w:tcBorders>
          </w:tcPr>
          <w:p w14:paraId="2F2D44A2" w14:textId="77777777" w:rsidR="00973A86" w:rsidRPr="00F02BE6" w:rsidRDefault="00973A86" w:rsidP="003E5D96">
            <w:pPr>
              <w:pStyle w:val="TF"/>
              <w:spacing w:after="0"/>
              <w:rPr>
                <w:lang w:eastAsia="en-US"/>
              </w:rPr>
            </w:pPr>
          </w:p>
        </w:tc>
        <w:tc>
          <w:tcPr>
            <w:tcW w:w="957" w:type="dxa"/>
            <w:tcBorders>
              <w:top w:val="dotted" w:sz="4" w:space="0" w:color="auto"/>
            </w:tcBorders>
          </w:tcPr>
          <w:p w14:paraId="76AED9C8" w14:textId="77777777" w:rsidR="00973A86" w:rsidRPr="00F02BE6" w:rsidRDefault="00973A86" w:rsidP="003E5D96">
            <w:pPr>
              <w:pStyle w:val="TF"/>
              <w:spacing w:after="0"/>
              <w:rPr>
                <w:lang w:eastAsia="en-US"/>
              </w:rPr>
            </w:pPr>
          </w:p>
        </w:tc>
        <w:tc>
          <w:tcPr>
            <w:tcW w:w="1914" w:type="dxa"/>
            <w:gridSpan w:val="2"/>
            <w:tcBorders>
              <w:top w:val="dotted" w:sz="4" w:space="0" w:color="auto"/>
              <w:right w:val="dotted" w:sz="4" w:space="0" w:color="auto"/>
            </w:tcBorders>
          </w:tcPr>
          <w:p w14:paraId="2CE5D32E" w14:textId="77777777" w:rsidR="00973A86" w:rsidRPr="00F02BE6" w:rsidRDefault="00973A86" w:rsidP="003E5D96">
            <w:pPr>
              <w:pStyle w:val="TF"/>
              <w:spacing w:after="0"/>
              <w:rPr>
                <w:lang w:eastAsia="en-US"/>
              </w:rPr>
            </w:pPr>
          </w:p>
        </w:tc>
        <w:tc>
          <w:tcPr>
            <w:tcW w:w="957" w:type="dxa"/>
            <w:tcBorders>
              <w:left w:val="dotted" w:sz="4" w:space="0" w:color="auto"/>
              <w:bottom w:val="dotted" w:sz="4" w:space="0" w:color="auto"/>
            </w:tcBorders>
          </w:tcPr>
          <w:p w14:paraId="07E35991"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37EFB896"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02893314"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64793EE9" w14:textId="77777777" w:rsidR="00973A86" w:rsidRPr="00F02BE6" w:rsidRDefault="00973A86" w:rsidP="003E5D96">
            <w:pPr>
              <w:pStyle w:val="TAL"/>
              <w:rPr>
                <w:b/>
              </w:rPr>
            </w:pPr>
            <w:r w:rsidRPr="00F02BE6">
              <w:rPr>
                <w:b/>
              </w:rPr>
              <w:t xml:space="preserve">  octet 122</w:t>
            </w:r>
          </w:p>
        </w:tc>
      </w:tr>
    </w:tbl>
    <w:p w14:paraId="3C60CA83" w14:textId="77777777" w:rsidR="00973A86" w:rsidRPr="00F02BE6" w:rsidRDefault="00973A86" w:rsidP="00973A86">
      <w:pPr>
        <w:pStyle w:val="NF"/>
      </w:pPr>
    </w:p>
    <w:p w14:paraId="6845E299" w14:textId="77777777" w:rsidR="00973A86" w:rsidRPr="00F02BE6" w:rsidRDefault="00973A86" w:rsidP="00973A86">
      <w:pPr>
        <w:pStyle w:val="NF"/>
      </w:pPr>
      <w:r w:rsidRPr="00F02BE6">
        <w:t>NOTE:</w:t>
      </w:r>
      <w:r w:rsidRPr="00F02BE6">
        <w:tab/>
        <w:t>The numbering convention specified in 3GPP TS 44.060 applies.</w:t>
      </w:r>
    </w:p>
    <w:p w14:paraId="5C12EDB5" w14:textId="77777777" w:rsidR="00973A86" w:rsidRPr="00F02BE6" w:rsidRDefault="00973A86" w:rsidP="00973A86">
      <w:pPr>
        <w:pStyle w:val="NF"/>
      </w:pPr>
    </w:p>
    <w:p w14:paraId="5D3628B2" w14:textId="77777777" w:rsidR="00973A86" w:rsidRPr="00F02BE6" w:rsidRDefault="00973A86" w:rsidP="00973A86">
      <w:pPr>
        <w:pStyle w:val="TF"/>
      </w:pPr>
      <w:r w:rsidRPr="00F02BE6">
        <w:t>Figure 7.6.11.1: PDTCH block type 11(MCS-7) uplink format</w:t>
      </w:r>
    </w:p>
    <w:p w14:paraId="01C41CBE" w14:textId="77777777" w:rsidR="00973A86" w:rsidRPr="00F02BE6" w:rsidRDefault="00973A86" w:rsidP="00973A86">
      <w:pPr>
        <w:pStyle w:val="Heading4"/>
      </w:pPr>
      <w:bookmarkStart w:id="161" w:name="_Toc517979151"/>
      <w:r w:rsidRPr="00F02BE6">
        <w:t>7.6.11.2</w:t>
      </w:r>
      <w:r w:rsidRPr="00F02BE6">
        <w:tab/>
        <w:t>Downlink</w:t>
      </w:r>
      <w:bookmarkEnd w:id="161"/>
    </w:p>
    <w:p w14:paraId="5B8F63F6" w14:textId="77777777" w:rsidR="00973A86" w:rsidRPr="00F02BE6" w:rsidRDefault="00973A86" w:rsidP="00973A86">
      <w:r w:rsidRPr="00F02BE6">
        <w:t>The 940 bit blocks, or in case an eTFI is included, 943 bit blocks, or in case a PAN is included, 965 bit blocks, or in case both a PAN and an eTFI are included, 968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Change w:id="162">
          <w:tblGrid>
            <w:gridCol w:w="957"/>
            <w:gridCol w:w="957"/>
            <w:gridCol w:w="957"/>
            <w:gridCol w:w="957"/>
            <w:gridCol w:w="957"/>
            <w:gridCol w:w="957"/>
            <w:gridCol w:w="957"/>
            <w:gridCol w:w="957"/>
            <w:gridCol w:w="957"/>
            <w:gridCol w:w="957"/>
          </w:tblGrid>
        </w:tblGridChange>
      </w:tblGrid>
      <w:tr w:rsidR="00973A86" w:rsidRPr="00F02BE6" w14:paraId="1188C317" w14:textId="77777777" w:rsidTr="003E5D96">
        <w:tblPrEx>
          <w:tblCellMar>
            <w:top w:w="0" w:type="dxa"/>
            <w:bottom w:w="0" w:type="dxa"/>
          </w:tblCellMar>
        </w:tblPrEx>
        <w:trPr>
          <w:jc w:val="center"/>
        </w:trPr>
        <w:tc>
          <w:tcPr>
            <w:tcW w:w="7656" w:type="dxa"/>
            <w:gridSpan w:val="8"/>
          </w:tcPr>
          <w:p w14:paraId="26FAC464"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D4CE9A5" w14:textId="77777777" w:rsidR="00973A86" w:rsidRPr="00F02BE6" w:rsidRDefault="00973A86" w:rsidP="003E5D96">
            <w:pPr>
              <w:pStyle w:val="TF"/>
              <w:spacing w:after="0"/>
              <w:rPr>
                <w:lang w:eastAsia="en-US"/>
              </w:rPr>
            </w:pPr>
          </w:p>
        </w:tc>
        <w:tc>
          <w:tcPr>
            <w:tcW w:w="957" w:type="dxa"/>
          </w:tcPr>
          <w:p w14:paraId="0AAC5D6D" w14:textId="77777777" w:rsidR="00973A86" w:rsidRPr="00F02BE6" w:rsidRDefault="00973A86" w:rsidP="003E5D96">
            <w:pPr>
              <w:pStyle w:val="TF"/>
              <w:spacing w:after="0"/>
              <w:rPr>
                <w:lang w:eastAsia="en-US"/>
              </w:rPr>
            </w:pPr>
          </w:p>
        </w:tc>
      </w:tr>
      <w:tr w:rsidR="00973A86" w:rsidRPr="00F02BE6" w14:paraId="271A4B89" w14:textId="77777777" w:rsidTr="003E5D96">
        <w:tblPrEx>
          <w:tblCellMar>
            <w:top w:w="0" w:type="dxa"/>
            <w:bottom w:w="0" w:type="dxa"/>
          </w:tblCellMar>
        </w:tblPrEx>
        <w:trPr>
          <w:jc w:val="center"/>
        </w:trPr>
        <w:tc>
          <w:tcPr>
            <w:tcW w:w="957" w:type="dxa"/>
          </w:tcPr>
          <w:p w14:paraId="46B10E70" w14:textId="77777777" w:rsidR="00973A86" w:rsidRPr="00F02BE6" w:rsidRDefault="00973A86" w:rsidP="003E5D96">
            <w:pPr>
              <w:pStyle w:val="TF"/>
              <w:spacing w:after="0"/>
              <w:rPr>
                <w:lang w:eastAsia="en-US"/>
              </w:rPr>
            </w:pPr>
            <w:r w:rsidRPr="00F02BE6">
              <w:rPr>
                <w:lang w:eastAsia="en-US"/>
              </w:rPr>
              <w:t>8</w:t>
            </w:r>
          </w:p>
        </w:tc>
        <w:tc>
          <w:tcPr>
            <w:tcW w:w="957" w:type="dxa"/>
          </w:tcPr>
          <w:p w14:paraId="1183CAAA" w14:textId="77777777" w:rsidR="00973A86" w:rsidRPr="00F02BE6" w:rsidRDefault="00973A86" w:rsidP="003E5D96">
            <w:pPr>
              <w:pStyle w:val="TF"/>
              <w:spacing w:after="0"/>
              <w:rPr>
                <w:lang w:eastAsia="en-US"/>
              </w:rPr>
            </w:pPr>
            <w:r w:rsidRPr="00F02BE6">
              <w:rPr>
                <w:lang w:eastAsia="en-US"/>
              </w:rPr>
              <w:t>7</w:t>
            </w:r>
          </w:p>
        </w:tc>
        <w:tc>
          <w:tcPr>
            <w:tcW w:w="957" w:type="dxa"/>
          </w:tcPr>
          <w:p w14:paraId="0802856C" w14:textId="77777777" w:rsidR="00973A86" w:rsidRPr="00F02BE6" w:rsidRDefault="00973A86" w:rsidP="003E5D96">
            <w:pPr>
              <w:pStyle w:val="TF"/>
              <w:spacing w:after="0"/>
              <w:rPr>
                <w:lang w:eastAsia="en-US"/>
              </w:rPr>
            </w:pPr>
            <w:r w:rsidRPr="00F02BE6">
              <w:rPr>
                <w:lang w:eastAsia="en-US"/>
              </w:rPr>
              <w:t>6</w:t>
            </w:r>
          </w:p>
        </w:tc>
        <w:tc>
          <w:tcPr>
            <w:tcW w:w="957" w:type="dxa"/>
          </w:tcPr>
          <w:p w14:paraId="63C53369" w14:textId="77777777" w:rsidR="00973A86" w:rsidRPr="00F02BE6" w:rsidRDefault="00973A86" w:rsidP="003E5D96">
            <w:pPr>
              <w:pStyle w:val="TF"/>
              <w:spacing w:after="0"/>
              <w:rPr>
                <w:lang w:eastAsia="en-US"/>
              </w:rPr>
            </w:pPr>
            <w:r w:rsidRPr="00F02BE6">
              <w:rPr>
                <w:lang w:eastAsia="en-US"/>
              </w:rPr>
              <w:t>5</w:t>
            </w:r>
          </w:p>
        </w:tc>
        <w:tc>
          <w:tcPr>
            <w:tcW w:w="957" w:type="dxa"/>
          </w:tcPr>
          <w:p w14:paraId="1F521F4F" w14:textId="77777777" w:rsidR="00973A86" w:rsidRPr="00F02BE6" w:rsidRDefault="00973A86" w:rsidP="003E5D96">
            <w:pPr>
              <w:pStyle w:val="TF"/>
              <w:spacing w:after="0"/>
              <w:rPr>
                <w:lang w:eastAsia="en-US"/>
              </w:rPr>
            </w:pPr>
            <w:r w:rsidRPr="00F02BE6">
              <w:rPr>
                <w:lang w:eastAsia="en-US"/>
              </w:rPr>
              <w:t>4</w:t>
            </w:r>
          </w:p>
        </w:tc>
        <w:tc>
          <w:tcPr>
            <w:tcW w:w="957" w:type="dxa"/>
          </w:tcPr>
          <w:p w14:paraId="2C87DD36" w14:textId="77777777" w:rsidR="00973A86" w:rsidRPr="00F02BE6" w:rsidRDefault="00973A86" w:rsidP="003E5D96">
            <w:pPr>
              <w:pStyle w:val="TF"/>
              <w:spacing w:after="0"/>
              <w:rPr>
                <w:lang w:eastAsia="en-US"/>
              </w:rPr>
            </w:pPr>
            <w:r w:rsidRPr="00F02BE6">
              <w:rPr>
                <w:lang w:eastAsia="en-US"/>
              </w:rPr>
              <w:t>3</w:t>
            </w:r>
          </w:p>
        </w:tc>
        <w:tc>
          <w:tcPr>
            <w:tcW w:w="957" w:type="dxa"/>
          </w:tcPr>
          <w:p w14:paraId="733E2D57" w14:textId="77777777" w:rsidR="00973A86" w:rsidRPr="00F02BE6" w:rsidRDefault="00973A86" w:rsidP="003E5D96">
            <w:pPr>
              <w:pStyle w:val="TF"/>
              <w:spacing w:after="0"/>
              <w:rPr>
                <w:lang w:eastAsia="en-US"/>
              </w:rPr>
            </w:pPr>
            <w:r w:rsidRPr="00F02BE6">
              <w:rPr>
                <w:lang w:eastAsia="en-US"/>
              </w:rPr>
              <w:t>2</w:t>
            </w:r>
          </w:p>
        </w:tc>
        <w:tc>
          <w:tcPr>
            <w:tcW w:w="957" w:type="dxa"/>
          </w:tcPr>
          <w:p w14:paraId="335E62CF" w14:textId="77777777" w:rsidR="00973A86" w:rsidRPr="00F02BE6" w:rsidRDefault="00973A86" w:rsidP="003E5D96">
            <w:pPr>
              <w:pStyle w:val="TF"/>
              <w:spacing w:after="0"/>
              <w:rPr>
                <w:lang w:eastAsia="en-US"/>
              </w:rPr>
            </w:pPr>
            <w:r w:rsidRPr="00F02BE6">
              <w:rPr>
                <w:lang w:eastAsia="en-US"/>
              </w:rPr>
              <w:t>1</w:t>
            </w:r>
          </w:p>
        </w:tc>
        <w:tc>
          <w:tcPr>
            <w:tcW w:w="957" w:type="dxa"/>
          </w:tcPr>
          <w:p w14:paraId="470170F2" w14:textId="77777777" w:rsidR="00973A86" w:rsidRPr="00F02BE6" w:rsidRDefault="00973A86" w:rsidP="003E5D96">
            <w:pPr>
              <w:pStyle w:val="TF"/>
              <w:spacing w:after="0"/>
              <w:rPr>
                <w:lang w:eastAsia="en-US"/>
              </w:rPr>
            </w:pPr>
          </w:p>
        </w:tc>
        <w:tc>
          <w:tcPr>
            <w:tcW w:w="957" w:type="dxa"/>
          </w:tcPr>
          <w:p w14:paraId="1D56D446" w14:textId="77777777" w:rsidR="00973A86" w:rsidRPr="00F02BE6" w:rsidRDefault="00973A86" w:rsidP="003E5D96">
            <w:pPr>
              <w:pStyle w:val="TF"/>
              <w:spacing w:after="0"/>
              <w:rPr>
                <w:lang w:eastAsia="en-US"/>
              </w:rPr>
            </w:pPr>
          </w:p>
        </w:tc>
      </w:tr>
      <w:tr w:rsidR="00973A86" w:rsidRPr="00F02BE6" w14:paraId="3AC0E9B1"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36D092E6" w14:textId="77777777" w:rsidR="00973A86" w:rsidRPr="00F02BE6" w:rsidRDefault="00973A86" w:rsidP="003E5D96">
            <w:pPr>
              <w:pStyle w:val="TF"/>
              <w:spacing w:after="0"/>
              <w:rPr>
                <w:lang w:eastAsia="en-US"/>
              </w:rPr>
            </w:pPr>
          </w:p>
        </w:tc>
        <w:tc>
          <w:tcPr>
            <w:tcW w:w="957" w:type="dxa"/>
            <w:tcBorders>
              <w:left w:val="nil"/>
            </w:tcBorders>
          </w:tcPr>
          <w:p w14:paraId="7AA04A02"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7244215D" w14:textId="77777777" w:rsidR="00973A86" w:rsidRPr="00F02BE6" w:rsidRDefault="00973A86" w:rsidP="003E5D96">
            <w:pPr>
              <w:pStyle w:val="TF"/>
              <w:spacing w:after="0"/>
              <w:rPr>
                <w:lang w:eastAsia="en-US"/>
              </w:rPr>
            </w:pPr>
          </w:p>
        </w:tc>
      </w:tr>
      <w:tr w:rsidR="00973A86" w:rsidRPr="00F02BE6" w14:paraId="33F11533" w14:textId="77777777" w:rsidTr="003E5D96">
        <w:tblPrEx>
          <w:tblCellMar>
            <w:top w:w="0" w:type="dxa"/>
            <w:bottom w:w="0" w:type="dxa"/>
          </w:tblCellMar>
        </w:tblPrEx>
        <w:trPr>
          <w:jc w:val="center"/>
        </w:trPr>
        <w:tc>
          <w:tcPr>
            <w:tcW w:w="9570" w:type="dxa"/>
            <w:gridSpan w:val="10"/>
            <w:tcBorders>
              <w:left w:val="single" w:sz="6" w:space="0" w:color="auto"/>
            </w:tcBorders>
          </w:tcPr>
          <w:p w14:paraId="15D1FD5A" w14:textId="77777777" w:rsidR="00973A86" w:rsidRPr="00F02BE6" w:rsidRDefault="00973A86" w:rsidP="003E5D96">
            <w:pPr>
              <w:pStyle w:val="TF"/>
              <w:spacing w:after="0"/>
              <w:rPr>
                <w:lang w:eastAsia="en-US"/>
              </w:rPr>
            </w:pPr>
            <w:r w:rsidRPr="00F02BE6">
              <w:rPr>
                <w:sz w:val="22"/>
                <w:lang w:eastAsia="en-US"/>
              </w:rPr>
              <w:t>940 or 943 or 965 or 968</w:t>
            </w:r>
          </w:p>
        </w:tc>
      </w:tr>
      <w:tr w:rsidR="00973A86" w:rsidRPr="00F02BE6" w14:paraId="4F92ACDF"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42C72583" w14:textId="77777777" w:rsidR="00973A86" w:rsidRPr="00F02BE6" w:rsidRDefault="00973A86" w:rsidP="003E5D96">
            <w:pPr>
              <w:pStyle w:val="TF"/>
              <w:spacing w:after="0"/>
              <w:rPr>
                <w:lang w:eastAsia="en-US"/>
              </w:rPr>
            </w:pPr>
          </w:p>
        </w:tc>
        <w:tc>
          <w:tcPr>
            <w:tcW w:w="957" w:type="dxa"/>
          </w:tcPr>
          <w:p w14:paraId="6CF6E037" w14:textId="77777777" w:rsidR="00973A86" w:rsidRPr="00F02BE6" w:rsidRDefault="00973A86" w:rsidP="003E5D96">
            <w:pPr>
              <w:pStyle w:val="TF"/>
              <w:spacing w:after="0"/>
              <w:rPr>
                <w:lang w:eastAsia="en-US"/>
              </w:rPr>
            </w:pPr>
          </w:p>
        </w:tc>
        <w:tc>
          <w:tcPr>
            <w:tcW w:w="957" w:type="dxa"/>
          </w:tcPr>
          <w:p w14:paraId="56047EB6" w14:textId="77777777" w:rsidR="00973A86" w:rsidRPr="00F02BE6" w:rsidRDefault="00973A86" w:rsidP="003E5D96">
            <w:pPr>
              <w:pStyle w:val="TF"/>
              <w:spacing w:after="0"/>
              <w:rPr>
                <w:lang w:eastAsia="en-US"/>
              </w:rPr>
            </w:pPr>
          </w:p>
        </w:tc>
        <w:tc>
          <w:tcPr>
            <w:tcW w:w="1914" w:type="dxa"/>
            <w:gridSpan w:val="2"/>
          </w:tcPr>
          <w:p w14:paraId="057DF924"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4CCB9891" w14:textId="77777777" w:rsidR="00973A86" w:rsidRPr="00F02BE6" w:rsidRDefault="00973A86" w:rsidP="003E5D96">
            <w:pPr>
              <w:pStyle w:val="TF"/>
              <w:spacing w:after="0"/>
              <w:rPr>
                <w:lang w:eastAsia="en-US"/>
              </w:rPr>
            </w:pPr>
          </w:p>
        </w:tc>
        <w:tc>
          <w:tcPr>
            <w:tcW w:w="957" w:type="dxa"/>
          </w:tcPr>
          <w:p w14:paraId="39A8DF3F"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1E89554C" w14:textId="77777777" w:rsidR="00973A86" w:rsidRPr="00F02BE6" w:rsidRDefault="00973A86" w:rsidP="003E5D96">
            <w:pPr>
              <w:pStyle w:val="TF"/>
              <w:spacing w:after="0"/>
              <w:rPr>
                <w:lang w:eastAsia="en-US"/>
              </w:rPr>
            </w:pPr>
          </w:p>
        </w:tc>
        <w:tc>
          <w:tcPr>
            <w:tcW w:w="1914" w:type="dxa"/>
            <w:gridSpan w:val="2"/>
            <w:tcBorders>
              <w:left w:val="nil"/>
            </w:tcBorders>
          </w:tcPr>
          <w:p w14:paraId="1599FD2F" w14:textId="77777777" w:rsidR="00973A86" w:rsidRPr="00F02BE6" w:rsidRDefault="00973A86" w:rsidP="003E5D96">
            <w:pPr>
              <w:pStyle w:val="TF"/>
              <w:spacing w:after="0"/>
              <w:rPr>
                <w:lang w:eastAsia="en-US"/>
              </w:rPr>
            </w:pPr>
          </w:p>
        </w:tc>
      </w:tr>
      <w:tr w:rsidR="00973A86" w:rsidRPr="00F02BE6" w14:paraId="78D1838B" w14:textId="77777777" w:rsidTr="003E5D96">
        <w:tblPrEx>
          <w:tblCellMar>
            <w:top w:w="0" w:type="dxa"/>
            <w:bottom w:w="0" w:type="dxa"/>
          </w:tblCellMar>
        </w:tblPrEx>
        <w:trPr>
          <w:jc w:val="center"/>
        </w:trPr>
        <w:tc>
          <w:tcPr>
            <w:tcW w:w="957" w:type="dxa"/>
          </w:tcPr>
          <w:p w14:paraId="48FEB4B6" w14:textId="77777777" w:rsidR="00973A86" w:rsidRPr="00F02BE6" w:rsidRDefault="00973A86" w:rsidP="003E5D96">
            <w:pPr>
              <w:pStyle w:val="TAL"/>
            </w:pPr>
            <w:r w:rsidRPr="00F02BE6">
              <w:lastRenderedPageBreak/>
              <w:t>:</w:t>
            </w:r>
          </w:p>
        </w:tc>
        <w:tc>
          <w:tcPr>
            <w:tcW w:w="957" w:type="dxa"/>
          </w:tcPr>
          <w:p w14:paraId="6E6791D1" w14:textId="77777777" w:rsidR="00973A86" w:rsidRPr="00F02BE6" w:rsidRDefault="00973A86" w:rsidP="003E5D96">
            <w:pPr>
              <w:pStyle w:val="TF"/>
              <w:spacing w:after="0"/>
              <w:rPr>
                <w:lang w:eastAsia="en-US"/>
              </w:rPr>
            </w:pPr>
          </w:p>
        </w:tc>
        <w:tc>
          <w:tcPr>
            <w:tcW w:w="957" w:type="dxa"/>
          </w:tcPr>
          <w:p w14:paraId="1651E7C1" w14:textId="77777777" w:rsidR="00973A86" w:rsidRPr="00F02BE6" w:rsidRDefault="00973A86" w:rsidP="003E5D96">
            <w:pPr>
              <w:pStyle w:val="TF"/>
              <w:spacing w:after="0"/>
              <w:rPr>
                <w:lang w:eastAsia="en-US"/>
              </w:rPr>
            </w:pPr>
          </w:p>
        </w:tc>
        <w:tc>
          <w:tcPr>
            <w:tcW w:w="957" w:type="dxa"/>
          </w:tcPr>
          <w:p w14:paraId="5F348F15" w14:textId="77777777" w:rsidR="00973A86" w:rsidRPr="00F02BE6" w:rsidRDefault="00973A86" w:rsidP="003E5D96">
            <w:pPr>
              <w:pStyle w:val="TF"/>
              <w:spacing w:after="0"/>
              <w:rPr>
                <w:lang w:eastAsia="en-US"/>
              </w:rPr>
            </w:pPr>
          </w:p>
        </w:tc>
        <w:tc>
          <w:tcPr>
            <w:tcW w:w="957" w:type="dxa"/>
          </w:tcPr>
          <w:p w14:paraId="7E620CC4" w14:textId="77777777" w:rsidR="00973A86" w:rsidRPr="00F02BE6" w:rsidRDefault="00973A86" w:rsidP="003E5D96">
            <w:pPr>
              <w:pStyle w:val="TF"/>
              <w:spacing w:after="0"/>
              <w:rPr>
                <w:lang w:eastAsia="en-US"/>
              </w:rPr>
            </w:pPr>
          </w:p>
        </w:tc>
        <w:tc>
          <w:tcPr>
            <w:tcW w:w="957" w:type="dxa"/>
          </w:tcPr>
          <w:p w14:paraId="1290A9E0" w14:textId="77777777" w:rsidR="00973A86" w:rsidRPr="00F02BE6" w:rsidRDefault="00973A86" w:rsidP="003E5D96">
            <w:pPr>
              <w:pStyle w:val="TF"/>
              <w:spacing w:after="0"/>
              <w:rPr>
                <w:lang w:eastAsia="en-US"/>
              </w:rPr>
            </w:pPr>
          </w:p>
        </w:tc>
        <w:tc>
          <w:tcPr>
            <w:tcW w:w="957" w:type="dxa"/>
          </w:tcPr>
          <w:p w14:paraId="52D1B4CA" w14:textId="77777777" w:rsidR="00973A86" w:rsidRPr="00F02BE6" w:rsidRDefault="00973A86" w:rsidP="003E5D96">
            <w:pPr>
              <w:pStyle w:val="TF"/>
              <w:spacing w:after="0"/>
              <w:rPr>
                <w:lang w:eastAsia="en-US"/>
              </w:rPr>
            </w:pPr>
          </w:p>
        </w:tc>
        <w:tc>
          <w:tcPr>
            <w:tcW w:w="957" w:type="dxa"/>
          </w:tcPr>
          <w:p w14:paraId="52118EFC" w14:textId="77777777" w:rsidR="00973A86" w:rsidRPr="00F02BE6" w:rsidRDefault="00973A86" w:rsidP="003E5D96">
            <w:pPr>
              <w:pStyle w:val="TAR"/>
            </w:pPr>
            <w:r w:rsidRPr="00F02BE6">
              <w:t>:</w:t>
            </w:r>
          </w:p>
        </w:tc>
        <w:tc>
          <w:tcPr>
            <w:tcW w:w="957" w:type="dxa"/>
          </w:tcPr>
          <w:p w14:paraId="06A73F14" w14:textId="77777777" w:rsidR="00973A86" w:rsidRPr="00F02BE6" w:rsidRDefault="00973A86" w:rsidP="003E5D96">
            <w:pPr>
              <w:pStyle w:val="TF"/>
              <w:spacing w:after="0"/>
              <w:rPr>
                <w:lang w:eastAsia="en-US"/>
              </w:rPr>
            </w:pPr>
          </w:p>
        </w:tc>
        <w:tc>
          <w:tcPr>
            <w:tcW w:w="957" w:type="dxa"/>
          </w:tcPr>
          <w:p w14:paraId="592B9A76" w14:textId="77777777" w:rsidR="00973A86" w:rsidRPr="00F02BE6" w:rsidRDefault="00973A86" w:rsidP="003E5D96">
            <w:pPr>
              <w:pStyle w:val="TF"/>
              <w:spacing w:after="0"/>
              <w:rPr>
                <w:lang w:eastAsia="en-US"/>
              </w:rPr>
            </w:pPr>
          </w:p>
        </w:tc>
      </w:tr>
      <w:tr w:rsidR="00973A86" w:rsidRPr="00F02BE6" w14:paraId="234449FA" w14:textId="77777777" w:rsidTr="003E5D96">
        <w:tblPrEx>
          <w:tblCellMar>
            <w:top w:w="0" w:type="dxa"/>
            <w:bottom w:w="0" w:type="dxa"/>
          </w:tblCellMar>
        </w:tblPrEx>
        <w:trPr>
          <w:jc w:val="center"/>
        </w:trPr>
        <w:tc>
          <w:tcPr>
            <w:tcW w:w="957" w:type="dxa"/>
          </w:tcPr>
          <w:p w14:paraId="18B0742B" w14:textId="77777777" w:rsidR="00973A86" w:rsidRPr="00F02BE6" w:rsidRDefault="00973A86" w:rsidP="003E5D96">
            <w:pPr>
              <w:pStyle w:val="TAL"/>
            </w:pPr>
            <w:r w:rsidRPr="00F02BE6">
              <w:t>:</w:t>
            </w:r>
          </w:p>
        </w:tc>
        <w:tc>
          <w:tcPr>
            <w:tcW w:w="957" w:type="dxa"/>
          </w:tcPr>
          <w:p w14:paraId="44655516" w14:textId="77777777" w:rsidR="00973A86" w:rsidRPr="00F02BE6" w:rsidRDefault="00973A86" w:rsidP="003E5D96">
            <w:pPr>
              <w:pStyle w:val="TF"/>
              <w:spacing w:after="0"/>
              <w:rPr>
                <w:lang w:eastAsia="en-US"/>
              </w:rPr>
            </w:pPr>
          </w:p>
        </w:tc>
        <w:tc>
          <w:tcPr>
            <w:tcW w:w="957" w:type="dxa"/>
          </w:tcPr>
          <w:p w14:paraId="7E7E010F" w14:textId="77777777" w:rsidR="00973A86" w:rsidRPr="00F02BE6" w:rsidRDefault="00973A86" w:rsidP="003E5D96">
            <w:pPr>
              <w:pStyle w:val="TF"/>
              <w:spacing w:after="0"/>
              <w:rPr>
                <w:lang w:eastAsia="en-US"/>
              </w:rPr>
            </w:pPr>
          </w:p>
        </w:tc>
        <w:tc>
          <w:tcPr>
            <w:tcW w:w="957" w:type="dxa"/>
          </w:tcPr>
          <w:p w14:paraId="42FB9502" w14:textId="77777777" w:rsidR="00973A86" w:rsidRPr="00F02BE6" w:rsidRDefault="00973A86" w:rsidP="003E5D96">
            <w:pPr>
              <w:pStyle w:val="TF"/>
              <w:spacing w:after="0"/>
              <w:rPr>
                <w:lang w:eastAsia="en-US"/>
              </w:rPr>
            </w:pPr>
          </w:p>
        </w:tc>
        <w:tc>
          <w:tcPr>
            <w:tcW w:w="957" w:type="dxa"/>
          </w:tcPr>
          <w:p w14:paraId="4890519B" w14:textId="77777777" w:rsidR="00973A86" w:rsidRPr="00F02BE6" w:rsidRDefault="00973A86" w:rsidP="003E5D96">
            <w:pPr>
              <w:pStyle w:val="TF"/>
              <w:spacing w:after="0"/>
              <w:rPr>
                <w:lang w:eastAsia="en-US"/>
              </w:rPr>
            </w:pPr>
          </w:p>
        </w:tc>
        <w:tc>
          <w:tcPr>
            <w:tcW w:w="957" w:type="dxa"/>
          </w:tcPr>
          <w:p w14:paraId="63978604" w14:textId="77777777" w:rsidR="00973A86" w:rsidRPr="00F02BE6" w:rsidRDefault="00973A86" w:rsidP="003E5D96">
            <w:pPr>
              <w:pStyle w:val="TF"/>
              <w:spacing w:after="0"/>
              <w:rPr>
                <w:lang w:eastAsia="en-US"/>
              </w:rPr>
            </w:pPr>
          </w:p>
        </w:tc>
        <w:tc>
          <w:tcPr>
            <w:tcW w:w="957" w:type="dxa"/>
          </w:tcPr>
          <w:p w14:paraId="46FD3812" w14:textId="77777777" w:rsidR="00973A86" w:rsidRPr="00F02BE6" w:rsidRDefault="00973A86" w:rsidP="003E5D96">
            <w:pPr>
              <w:pStyle w:val="TF"/>
              <w:spacing w:after="0"/>
              <w:rPr>
                <w:lang w:eastAsia="en-US"/>
              </w:rPr>
            </w:pPr>
          </w:p>
        </w:tc>
        <w:tc>
          <w:tcPr>
            <w:tcW w:w="957" w:type="dxa"/>
          </w:tcPr>
          <w:p w14:paraId="7B5CE499" w14:textId="77777777" w:rsidR="00973A86" w:rsidRPr="00F02BE6" w:rsidRDefault="00973A86" w:rsidP="003E5D96">
            <w:pPr>
              <w:pStyle w:val="TAR"/>
            </w:pPr>
            <w:r w:rsidRPr="00F02BE6">
              <w:t>:</w:t>
            </w:r>
          </w:p>
        </w:tc>
        <w:tc>
          <w:tcPr>
            <w:tcW w:w="957" w:type="dxa"/>
          </w:tcPr>
          <w:p w14:paraId="35BACE86" w14:textId="77777777" w:rsidR="00973A86" w:rsidRPr="00F02BE6" w:rsidRDefault="00973A86" w:rsidP="003E5D96">
            <w:pPr>
              <w:pStyle w:val="TF"/>
              <w:spacing w:after="0"/>
              <w:rPr>
                <w:lang w:eastAsia="en-US"/>
              </w:rPr>
            </w:pPr>
          </w:p>
        </w:tc>
        <w:tc>
          <w:tcPr>
            <w:tcW w:w="957" w:type="dxa"/>
          </w:tcPr>
          <w:p w14:paraId="5A91B7C8" w14:textId="77777777" w:rsidR="00973A86" w:rsidRPr="00F02BE6" w:rsidRDefault="00973A86" w:rsidP="003E5D96">
            <w:pPr>
              <w:pStyle w:val="TF"/>
              <w:spacing w:after="0"/>
              <w:rPr>
                <w:lang w:eastAsia="en-US"/>
              </w:rPr>
            </w:pPr>
          </w:p>
        </w:tc>
      </w:tr>
      <w:tr w:rsidR="00973A86" w:rsidRPr="00F02BE6" w14:paraId="251C423A" w14:textId="77777777" w:rsidTr="003E5D96">
        <w:tblPrEx>
          <w:tblCellMar>
            <w:top w:w="0" w:type="dxa"/>
            <w:bottom w:w="0" w:type="dxa"/>
          </w:tblCellMar>
        </w:tblPrEx>
        <w:trPr>
          <w:jc w:val="center"/>
        </w:trPr>
        <w:tc>
          <w:tcPr>
            <w:tcW w:w="957" w:type="dxa"/>
          </w:tcPr>
          <w:p w14:paraId="0DD6B8E4" w14:textId="77777777" w:rsidR="00973A86" w:rsidRPr="00F02BE6" w:rsidRDefault="00973A86" w:rsidP="003E5D96">
            <w:pPr>
              <w:pStyle w:val="TAL"/>
            </w:pPr>
            <w:r w:rsidRPr="00F02BE6">
              <w:t>:</w:t>
            </w:r>
          </w:p>
        </w:tc>
        <w:tc>
          <w:tcPr>
            <w:tcW w:w="957" w:type="dxa"/>
          </w:tcPr>
          <w:p w14:paraId="017FB7BB" w14:textId="77777777" w:rsidR="00973A86" w:rsidRPr="00F02BE6" w:rsidRDefault="00973A86" w:rsidP="003E5D96">
            <w:pPr>
              <w:pStyle w:val="TF"/>
              <w:spacing w:after="0"/>
              <w:rPr>
                <w:lang w:eastAsia="en-US"/>
              </w:rPr>
            </w:pPr>
          </w:p>
        </w:tc>
        <w:tc>
          <w:tcPr>
            <w:tcW w:w="957" w:type="dxa"/>
          </w:tcPr>
          <w:p w14:paraId="1BB83D8E" w14:textId="77777777" w:rsidR="00973A86" w:rsidRPr="00F02BE6" w:rsidRDefault="00973A86" w:rsidP="003E5D96">
            <w:pPr>
              <w:pStyle w:val="TF"/>
              <w:spacing w:after="0"/>
              <w:rPr>
                <w:lang w:eastAsia="en-US"/>
              </w:rPr>
            </w:pPr>
          </w:p>
        </w:tc>
        <w:tc>
          <w:tcPr>
            <w:tcW w:w="957" w:type="dxa"/>
          </w:tcPr>
          <w:p w14:paraId="061E220B" w14:textId="77777777" w:rsidR="00973A86" w:rsidRPr="00F02BE6" w:rsidRDefault="00973A86" w:rsidP="003E5D96">
            <w:pPr>
              <w:pStyle w:val="TF"/>
              <w:spacing w:after="0"/>
              <w:rPr>
                <w:lang w:eastAsia="en-US"/>
              </w:rPr>
            </w:pPr>
          </w:p>
        </w:tc>
        <w:tc>
          <w:tcPr>
            <w:tcW w:w="957" w:type="dxa"/>
          </w:tcPr>
          <w:p w14:paraId="4D0CBA7A" w14:textId="77777777" w:rsidR="00973A86" w:rsidRPr="00F02BE6" w:rsidRDefault="00973A86" w:rsidP="003E5D96">
            <w:pPr>
              <w:pStyle w:val="TF"/>
              <w:spacing w:after="0"/>
              <w:rPr>
                <w:lang w:eastAsia="en-US"/>
              </w:rPr>
            </w:pPr>
          </w:p>
        </w:tc>
        <w:tc>
          <w:tcPr>
            <w:tcW w:w="957" w:type="dxa"/>
          </w:tcPr>
          <w:p w14:paraId="7C5ABE89" w14:textId="77777777" w:rsidR="00973A86" w:rsidRPr="00F02BE6" w:rsidRDefault="00973A86" w:rsidP="003E5D96">
            <w:pPr>
              <w:pStyle w:val="TF"/>
              <w:spacing w:after="0"/>
              <w:rPr>
                <w:lang w:eastAsia="en-US"/>
              </w:rPr>
            </w:pPr>
          </w:p>
        </w:tc>
        <w:tc>
          <w:tcPr>
            <w:tcW w:w="957" w:type="dxa"/>
          </w:tcPr>
          <w:p w14:paraId="404C789E" w14:textId="77777777" w:rsidR="00973A86" w:rsidRPr="00F02BE6" w:rsidRDefault="00973A86" w:rsidP="003E5D96">
            <w:pPr>
              <w:pStyle w:val="TF"/>
              <w:spacing w:after="0"/>
              <w:rPr>
                <w:lang w:eastAsia="en-US"/>
              </w:rPr>
            </w:pPr>
          </w:p>
        </w:tc>
        <w:tc>
          <w:tcPr>
            <w:tcW w:w="957" w:type="dxa"/>
          </w:tcPr>
          <w:p w14:paraId="50BC2023" w14:textId="77777777" w:rsidR="00973A86" w:rsidRPr="00F02BE6" w:rsidRDefault="00973A86" w:rsidP="003E5D96">
            <w:pPr>
              <w:pStyle w:val="TAR"/>
            </w:pPr>
            <w:r w:rsidRPr="00F02BE6">
              <w:t>:</w:t>
            </w:r>
          </w:p>
        </w:tc>
        <w:tc>
          <w:tcPr>
            <w:tcW w:w="957" w:type="dxa"/>
          </w:tcPr>
          <w:p w14:paraId="5C29B747" w14:textId="77777777" w:rsidR="00973A86" w:rsidRPr="00F02BE6" w:rsidRDefault="00973A86" w:rsidP="003E5D96">
            <w:pPr>
              <w:pStyle w:val="TF"/>
              <w:spacing w:after="0"/>
              <w:rPr>
                <w:lang w:eastAsia="en-US"/>
              </w:rPr>
            </w:pPr>
          </w:p>
        </w:tc>
        <w:tc>
          <w:tcPr>
            <w:tcW w:w="957" w:type="dxa"/>
          </w:tcPr>
          <w:p w14:paraId="47691375" w14:textId="77777777" w:rsidR="00973A86" w:rsidRPr="00F02BE6" w:rsidRDefault="00973A86" w:rsidP="003E5D96">
            <w:pPr>
              <w:pStyle w:val="TF"/>
              <w:spacing w:after="0"/>
              <w:rPr>
                <w:lang w:eastAsia="en-US"/>
              </w:rPr>
            </w:pPr>
          </w:p>
        </w:tc>
      </w:tr>
      <w:tr w:rsidR="00973A86" w:rsidRPr="00F02BE6" w14:paraId="49F026C7" w14:textId="77777777" w:rsidTr="003E5D96">
        <w:tblPrEx>
          <w:tblCellMar>
            <w:top w:w="0" w:type="dxa"/>
            <w:bottom w:w="0" w:type="dxa"/>
          </w:tblCellMar>
        </w:tblPrEx>
        <w:trPr>
          <w:cantSplit/>
          <w:jc w:val="center"/>
        </w:trPr>
        <w:tc>
          <w:tcPr>
            <w:tcW w:w="957" w:type="dxa"/>
            <w:tcBorders>
              <w:left w:val="single" w:sz="6" w:space="0" w:color="auto"/>
              <w:bottom w:val="single" w:sz="6" w:space="0" w:color="auto"/>
            </w:tcBorders>
          </w:tcPr>
          <w:p w14:paraId="482572ED" w14:textId="77777777" w:rsidR="00973A86" w:rsidRPr="00F02BE6" w:rsidRDefault="00973A86" w:rsidP="003E5D96">
            <w:pPr>
              <w:pStyle w:val="TAL"/>
            </w:pPr>
          </w:p>
        </w:tc>
        <w:tc>
          <w:tcPr>
            <w:tcW w:w="957" w:type="dxa"/>
            <w:tcBorders>
              <w:bottom w:val="single" w:sz="6" w:space="0" w:color="auto"/>
            </w:tcBorders>
          </w:tcPr>
          <w:p w14:paraId="5FB6CF5A"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033DA70F" w14:textId="77777777" w:rsidR="00973A86" w:rsidRPr="00F02BE6" w:rsidRDefault="00973A86" w:rsidP="003E5D96">
            <w:pPr>
              <w:pStyle w:val="TF"/>
              <w:spacing w:after="0"/>
              <w:rPr>
                <w:lang w:eastAsia="en-US"/>
              </w:rPr>
            </w:pPr>
          </w:p>
        </w:tc>
        <w:tc>
          <w:tcPr>
            <w:tcW w:w="1914" w:type="dxa"/>
            <w:gridSpan w:val="2"/>
          </w:tcPr>
          <w:p w14:paraId="6F3EAB7C" w14:textId="77777777" w:rsidR="00973A86" w:rsidRPr="00F02BE6" w:rsidRDefault="00973A86" w:rsidP="003E5D96">
            <w:pPr>
              <w:pStyle w:val="TF"/>
              <w:spacing w:after="0"/>
              <w:rPr>
                <w:sz w:val="22"/>
                <w:lang w:eastAsia="en-US"/>
              </w:rPr>
            </w:pPr>
            <w:r w:rsidRPr="00F02BE6">
              <w:rPr>
                <w:sz w:val="22"/>
                <w:lang w:eastAsia="en-US"/>
              </w:rPr>
              <w:t>RLC/MAC</w:t>
            </w:r>
          </w:p>
        </w:tc>
        <w:tc>
          <w:tcPr>
            <w:tcW w:w="957" w:type="dxa"/>
            <w:tcBorders>
              <w:bottom w:val="single" w:sz="6" w:space="0" w:color="auto"/>
            </w:tcBorders>
          </w:tcPr>
          <w:p w14:paraId="5245A75D"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55327A2B"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0C85A63B" w14:textId="77777777" w:rsidR="00973A86" w:rsidRPr="00F02BE6" w:rsidRDefault="00973A86" w:rsidP="003E5D96">
            <w:pPr>
              <w:pStyle w:val="TAR"/>
            </w:pPr>
          </w:p>
        </w:tc>
        <w:tc>
          <w:tcPr>
            <w:tcW w:w="957" w:type="dxa"/>
            <w:tcBorders>
              <w:left w:val="nil"/>
            </w:tcBorders>
          </w:tcPr>
          <w:p w14:paraId="7E46DA68" w14:textId="77777777" w:rsidR="00973A86" w:rsidRPr="00F02BE6" w:rsidRDefault="00973A86" w:rsidP="003E5D96">
            <w:pPr>
              <w:pStyle w:val="TF"/>
              <w:spacing w:after="0"/>
              <w:rPr>
                <w:lang w:eastAsia="en-US"/>
              </w:rPr>
            </w:pPr>
          </w:p>
        </w:tc>
        <w:tc>
          <w:tcPr>
            <w:tcW w:w="957" w:type="dxa"/>
          </w:tcPr>
          <w:p w14:paraId="7F35B1BA" w14:textId="77777777" w:rsidR="00973A86" w:rsidRPr="00F02BE6" w:rsidRDefault="00973A86" w:rsidP="003E5D96">
            <w:pPr>
              <w:pStyle w:val="TF"/>
              <w:spacing w:after="0"/>
              <w:rPr>
                <w:lang w:eastAsia="en-US"/>
              </w:rPr>
            </w:pPr>
          </w:p>
        </w:tc>
      </w:tr>
      <w:tr w:rsidR="00973A86" w:rsidRPr="00F02BE6" w14:paraId="65D09138" w14:textId="77777777" w:rsidTr="003E5D96">
        <w:tblPrEx>
          <w:tblCellMar>
            <w:top w:w="0" w:type="dxa"/>
            <w:bottom w:w="0" w:type="dxa"/>
          </w:tblCellMar>
        </w:tblPrEx>
        <w:trPr>
          <w:cantSplit/>
          <w:jc w:val="center"/>
        </w:trPr>
        <w:tc>
          <w:tcPr>
            <w:tcW w:w="957" w:type="dxa"/>
            <w:tcBorders>
              <w:left w:val="single" w:sz="6" w:space="0" w:color="auto"/>
            </w:tcBorders>
          </w:tcPr>
          <w:p w14:paraId="1D0C8406" w14:textId="77777777" w:rsidR="00973A86" w:rsidRPr="00F02BE6" w:rsidRDefault="00973A86" w:rsidP="003E5D96">
            <w:pPr>
              <w:pStyle w:val="TAL"/>
            </w:pPr>
          </w:p>
        </w:tc>
        <w:tc>
          <w:tcPr>
            <w:tcW w:w="957" w:type="dxa"/>
          </w:tcPr>
          <w:p w14:paraId="0431AAF5" w14:textId="77777777" w:rsidR="00973A86" w:rsidRPr="00F02BE6" w:rsidRDefault="00973A86" w:rsidP="003E5D96">
            <w:pPr>
              <w:pStyle w:val="TF"/>
              <w:spacing w:after="0"/>
              <w:rPr>
                <w:lang w:eastAsia="en-US"/>
              </w:rPr>
            </w:pPr>
          </w:p>
        </w:tc>
        <w:tc>
          <w:tcPr>
            <w:tcW w:w="957" w:type="dxa"/>
          </w:tcPr>
          <w:p w14:paraId="00782524" w14:textId="77777777" w:rsidR="00973A86" w:rsidRPr="00F02BE6" w:rsidRDefault="00973A86" w:rsidP="003E5D96">
            <w:pPr>
              <w:pStyle w:val="TF"/>
              <w:spacing w:after="0"/>
              <w:rPr>
                <w:lang w:eastAsia="en-US"/>
              </w:rPr>
            </w:pPr>
          </w:p>
        </w:tc>
        <w:tc>
          <w:tcPr>
            <w:tcW w:w="1914" w:type="dxa"/>
            <w:gridSpan w:val="2"/>
          </w:tcPr>
          <w:p w14:paraId="1C358908" w14:textId="77777777" w:rsidR="00973A86" w:rsidRPr="00F02BE6" w:rsidRDefault="00973A86" w:rsidP="003E5D96">
            <w:pPr>
              <w:pStyle w:val="TF"/>
              <w:spacing w:after="0"/>
              <w:rPr>
                <w:sz w:val="22"/>
                <w:lang w:eastAsia="en-US"/>
              </w:rPr>
            </w:pPr>
            <w:r w:rsidRPr="00F02BE6">
              <w:rPr>
                <w:sz w:val="22"/>
                <w:lang w:eastAsia="en-US"/>
              </w:rPr>
              <w:t>Block</w:t>
            </w:r>
          </w:p>
        </w:tc>
        <w:tc>
          <w:tcPr>
            <w:tcW w:w="957" w:type="dxa"/>
          </w:tcPr>
          <w:p w14:paraId="4CD6BF2A" w14:textId="77777777" w:rsidR="00973A86" w:rsidRPr="00F02BE6" w:rsidRDefault="00973A86" w:rsidP="003E5D96">
            <w:pPr>
              <w:pStyle w:val="TF"/>
              <w:spacing w:after="0"/>
              <w:rPr>
                <w:lang w:eastAsia="en-US"/>
              </w:rPr>
            </w:pPr>
          </w:p>
        </w:tc>
        <w:tc>
          <w:tcPr>
            <w:tcW w:w="957" w:type="dxa"/>
          </w:tcPr>
          <w:p w14:paraId="657089A2" w14:textId="77777777" w:rsidR="00973A86" w:rsidRPr="00F02BE6" w:rsidRDefault="00973A86" w:rsidP="003E5D96">
            <w:pPr>
              <w:pStyle w:val="TF"/>
              <w:spacing w:after="0"/>
              <w:rPr>
                <w:lang w:eastAsia="en-US"/>
              </w:rPr>
            </w:pPr>
          </w:p>
        </w:tc>
        <w:tc>
          <w:tcPr>
            <w:tcW w:w="957" w:type="dxa"/>
            <w:tcBorders>
              <w:right w:val="single" w:sz="6" w:space="0" w:color="auto"/>
            </w:tcBorders>
          </w:tcPr>
          <w:p w14:paraId="295CE611" w14:textId="77777777" w:rsidR="00973A86" w:rsidRPr="00F02BE6" w:rsidRDefault="00973A86" w:rsidP="003E5D96">
            <w:pPr>
              <w:pStyle w:val="TAR"/>
            </w:pPr>
          </w:p>
        </w:tc>
        <w:tc>
          <w:tcPr>
            <w:tcW w:w="957" w:type="dxa"/>
            <w:tcBorders>
              <w:left w:val="nil"/>
            </w:tcBorders>
          </w:tcPr>
          <w:p w14:paraId="6BF2E853" w14:textId="77777777" w:rsidR="00973A86" w:rsidRPr="00F02BE6" w:rsidRDefault="00973A86" w:rsidP="003E5D96">
            <w:pPr>
              <w:pStyle w:val="TF"/>
              <w:spacing w:after="0"/>
              <w:rPr>
                <w:lang w:eastAsia="en-US"/>
              </w:rPr>
            </w:pPr>
          </w:p>
        </w:tc>
        <w:tc>
          <w:tcPr>
            <w:tcW w:w="957" w:type="dxa"/>
          </w:tcPr>
          <w:p w14:paraId="60C7A34C" w14:textId="77777777" w:rsidR="00973A86" w:rsidRPr="00F02BE6" w:rsidRDefault="00973A86" w:rsidP="003E5D96">
            <w:pPr>
              <w:pStyle w:val="TF"/>
              <w:spacing w:after="0"/>
              <w:rPr>
                <w:lang w:eastAsia="en-US"/>
              </w:rPr>
            </w:pPr>
          </w:p>
        </w:tc>
      </w:tr>
      <w:tr w:rsidR="00973A86" w:rsidRPr="00F02BE6" w14:paraId="6C5FFC44" w14:textId="77777777" w:rsidTr="003E5D96">
        <w:tblPrEx>
          <w:tblCellMar>
            <w:top w:w="0" w:type="dxa"/>
            <w:bottom w:w="0" w:type="dxa"/>
          </w:tblCellMar>
        </w:tblPrEx>
        <w:trPr>
          <w:jc w:val="center"/>
        </w:trPr>
        <w:tc>
          <w:tcPr>
            <w:tcW w:w="957" w:type="dxa"/>
            <w:tcBorders>
              <w:left w:val="single" w:sz="6" w:space="0" w:color="auto"/>
            </w:tcBorders>
          </w:tcPr>
          <w:p w14:paraId="0D5FFFCB" w14:textId="77777777" w:rsidR="00973A86" w:rsidRPr="00F02BE6" w:rsidRDefault="00973A86" w:rsidP="003E5D96">
            <w:pPr>
              <w:pStyle w:val="TF"/>
              <w:spacing w:after="0"/>
              <w:rPr>
                <w:lang w:eastAsia="en-US"/>
              </w:rPr>
            </w:pPr>
          </w:p>
        </w:tc>
        <w:tc>
          <w:tcPr>
            <w:tcW w:w="957" w:type="dxa"/>
          </w:tcPr>
          <w:p w14:paraId="36E4B82F" w14:textId="77777777" w:rsidR="00973A86" w:rsidRPr="00F02BE6" w:rsidRDefault="00973A86" w:rsidP="003E5D96">
            <w:pPr>
              <w:pStyle w:val="TF"/>
              <w:spacing w:after="0"/>
              <w:rPr>
                <w:lang w:eastAsia="en-US"/>
              </w:rPr>
            </w:pPr>
          </w:p>
        </w:tc>
        <w:tc>
          <w:tcPr>
            <w:tcW w:w="957" w:type="dxa"/>
          </w:tcPr>
          <w:p w14:paraId="7F7AA7B4" w14:textId="77777777" w:rsidR="00973A86" w:rsidRPr="00F02BE6" w:rsidRDefault="00973A86" w:rsidP="003E5D96">
            <w:pPr>
              <w:pStyle w:val="TF"/>
              <w:spacing w:after="0"/>
              <w:rPr>
                <w:lang w:eastAsia="en-US"/>
              </w:rPr>
            </w:pPr>
          </w:p>
        </w:tc>
        <w:tc>
          <w:tcPr>
            <w:tcW w:w="1914" w:type="dxa"/>
            <w:gridSpan w:val="2"/>
          </w:tcPr>
          <w:p w14:paraId="1F80B348" w14:textId="77777777" w:rsidR="00973A86" w:rsidRPr="00F02BE6" w:rsidRDefault="00973A86" w:rsidP="003E5D96">
            <w:pPr>
              <w:pStyle w:val="TF"/>
              <w:spacing w:after="0"/>
              <w:rPr>
                <w:sz w:val="22"/>
                <w:lang w:eastAsia="en-US"/>
              </w:rPr>
            </w:pPr>
          </w:p>
        </w:tc>
        <w:tc>
          <w:tcPr>
            <w:tcW w:w="957" w:type="dxa"/>
          </w:tcPr>
          <w:p w14:paraId="276A939F" w14:textId="77777777" w:rsidR="00973A86" w:rsidRPr="00F02BE6" w:rsidRDefault="00973A86" w:rsidP="003E5D96">
            <w:pPr>
              <w:pStyle w:val="TF"/>
              <w:spacing w:after="0"/>
              <w:rPr>
                <w:lang w:eastAsia="en-US"/>
              </w:rPr>
            </w:pPr>
          </w:p>
        </w:tc>
        <w:tc>
          <w:tcPr>
            <w:tcW w:w="957" w:type="dxa"/>
          </w:tcPr>
          <w:p w14:paraId="3EADF2A9"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32430434" w14:textId="77777777" w:rsidR="00973A86" w:rsidRPr="00F02BE6" w:rsidRDefault="00973A86" w:rsidP="003E5D96">
            <w:pPr>
              <w:pStyle w:val="TF"/>
              <w:spacing w:after="0"/>
              <w:rPr>
                <w:lang w:eastAsia="en-US"/>
              </w:rPr>
            </w:pPr>
          </w:p>
        </w:tc>
        <w:tc>
          <w:tcPr>
            <w:tcW w:w="957" w:type="dxa"/>
            <w:tcBorders>
              <w:left w:val="nil"/>
            </w:tcBorders>
          </w:tcPr>
          <w:p w14:paraId="50050B51" w14:textId="77777777" w:rsidR="00973A86" w:rsidRPr="00F02BE6" w:rsidRDefault="00973A86" w:rsidP="003E5D96">
            <w:pPr>
              <w:pStyle w:val="TF"/>
              <w:spacing w:after="0"/>
              <w:rPr>
                <w:lang w:eastAsia="en-US"/>
              </w:rPr>
            </w:pPr>
          </w:p>
        </w:tc>
        <w:tc>
          <w:tcPr>
            <w:tcW w:w="957" w:type="dxa"/>
          </w:tcPr>
          <w:p w14:paraId="6C9006C1" w14:textId="77777777" w:rsidR="00973A86" w:rsidRPr="00F02BE6" w:rsidRDefault="00973A86" w:rsidP="003E5D96">
            <w:pPr>
              <w:pStyle w:val="TF"/>
              <w:spacing w:after="0"/>
              <w:rPr>
                <w:lang w:eastAsia="en-US"/>
              </w:rPr>
            </w:pPr>
          </w:p>
        </w:tc>
      </w:tr>
      <w:tr w:rsidR="00973A86" w:rsidRPr="00F02BE6" w14:paraId="57317252" w14:textId="77777777" w:rsidTr="003E5D96">
        <w:tblPrEx>
          <w:tblCellMar>
            <w:top w:w="0" w:type="dxa"/>
            <w:bottom w:w="0" w:type="dxa"/>
          </w:tblCellMar>
        </w:tblPrEx>
        <w:trPr>
          <w:cantSplit/>
          <w:jc w:val="center"/>
        </w:trPr>
        <w:tc>
          <w:tcPr>
            <w:tcW w:w="957" w:type="dxa"/>
            <w:tcBorders>
              <w:top w:val="single" w:sz="6" w:space="0" w:color="auto"/>
            </w:tcBorders>
          </w:tcPr>
          <w:p w14:paraId="395DBB1C" w14:textId="77777777" w:rsidR="00973A86" w:rsidRPr="00F02BE6" w:rsidRDefault="00973A86" w:rsidP="003E5D96">
            <w:pPr>
              <w:pStyle w:val="TF"/>
              <w:spacing w:after="0"/>
              <w:rPr>
                <w:lang w:eastAsia="en-US"/>
              </w:rPr>
            </w:pPr>
          </w:p>
        </w:tc>
        <w:tc>
          <w:tcPr>
            <w:tcW w:w="957" w:type="dxa"/>
            <w:tcBorders>
              <w:top w:val="single" w:sz="6" w:space="0" w:color="auto"/>
            </w:tcBorders>
          </w:tcPr>
          <w:p w14:paraId="5BDFE521" w14:textId="77777777" w:rsidR="00973A86" w:rsidRPr="00F02BE6" w:rsidRDefault="00973A86" w:rsidP="003E5D96">
            <w:pPr>
              <w:pStyle w:val="TF"/>
              <w:spacing w:after="0"/>
              <w:rPr>
                <w:lang w:eastAsia="en-US"/>
              </w:rPr>
            </w:pPr>
          </w:p>
        </w:tc>
        <w:tc>
          <w:tcPr>
            <w:tcW w:w="957" w:type="dxa"/>
            <w:tcBorders>
              <w:top w:val="single" w:sz="6" w:space="0" w:color="auto"/>
            </w:tcBorders>
          </w:tcPr>
          <w:p w14:paraId="37661987" w14:textId="77777777" w:rsidR="00973A86" w:rsidRPr="00F02BE6" w:rsidRDefault="00973A86" w:rsidP="003E5D96">
            <w:pPr>
              <w:pStyle w:val="TF"/>
              <w:spacing w:after="0"/>
              <w:rPr>
                <w:lang w:eastAsia="en-US"/>
              </w:rPr>
            </w:pPr>
          </w:p>
        </w:tc>
        <w:tc>
          <w:tcPr>
            <w:tcW w:w="957" w:type="dxa"/>
            <w:tcBorders>
              <w:top w:val="single" w:sz="6" w:space="0" w:color="auto"/>
            </w:tcBorders>
          </w:tcPr>
          <w:p w14:paraId="62EE1127"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tcBorders>
          </w:tcPr>
          <w:p w14:paraId="6214FF73"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5A98C966"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32733A1A"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0988CE71" w14:textId="77777777" w:rsidR="00973A86" w:rsidRPr="00F02BE6" w:rsidRDefault="00973A86" w:rsidP="003E5D96">
            <w:pPr>
              <w:pStyle w:val="TF"/>
              <w:spacing w:after="0"/>
              <w:rPr>
                <w:lang w:eastAsia="en-US"/>
              </w:rPr>
            </w:pPr>
          </w:p>
        </w:tc>
        <w:tc>
          <w:tcPr>
            <w:tcW w:w="1914" w:type="dxa"/>
            <w:gridSpan w:val="2"/>
            <w:tcBorders>
              <w:left w:val="nil"/>
            </w:tcBorders>
          </w:tcPr>
          <w:p w14:paraId="6064741B" w14:textId="77777777" w:rsidR="00973A86" w:rsidRPr="00F02BE6" w:rsidRDefault="00973A86" w:rsidP="003E5D96">
            <w:pPr>
              <w:pStyle w:val="TAL"/>
            </w:pPr>
            <w:r w:rsidRPr="00F02BE6">
              <w:rPr>
                <w:b/>
              </w:rPr>
              <w:t xml:space="preserve">  octet 118</w:t>
            </w:r>
          </w:p>
          <w:p w14:paraId="08C70C59" w14:textId="77777777" w:rsidR="00973A86" w:rsidRPr="00F02BE6" w:rsidRDefault="00973A86" w:rsidP="003E5D96">
            <w:pPr>
              <w:pStyle w:val="TAL"/>
            </w:pPr>
          </w:p>
        </w:tc>
      </w:tr>
      <w:tr w:rsidR="00973A86" w:rsidRPr="00F02BE6" w14:paraId="4C3A3604" w14:textId="77777777" w:rsidTr="003E5D96">
        <w:tblPrEx>
          <w:tblCellMar>
            <w:top w:w="0" w:type="dxa"/>
            <w:bottom w:w="0" w:type="dxa"/>
          </w:tblCellMar>
        </w:tblPrEx>
        <w:trPr>
          <w:jc w:val="center"/>
        </w:trPr>
        <w:tc>
          <w:tcPr>
            <w:tcW w:w="957" w:type="dxa"/>
            <w:tcBorders>
              <w:left w:val="dotted" w:sz="4" w:space="0" w:color="auto"/>
            </w:tcBorders>
          </w:tcPr>
          <w:p w14:paraId="1EFB9247" w14:textId="77777777" w:rsidR="00973A86" w:rsidRPr="00F02BE6" w:rsidRDefault="00973A86" w:rsidP="003E5D96">
            <w:pPr>
              <w:pStyle w:val="TF"/>
              <w:spacing w:after="0"/>
              <w:rPr>
                <w:lang w:eastAsia="en-US"/>
              </w:rPr>
            </w:pPr>
          </w:p>
        </w:tc>
        <w:tc>
          <w:tcPr>
            <w:tcW w:w="957" w:type="dxa"/>
          </w:tcPr>
          <w:p w14:paraId="34276325" w14:textId="77777777" w:rsidR="00973A86" w:rsidRPr="00F02BE6" w:rsidRDefault="00973A86" w:rsidP="003E5D96">
            <w:pPr>
              <w:pStyle w:val="TF"/>
              <w:spacing w:after="0"/>
              <w:rPr>
                <w:lang w:eastAsia="en-US"/>
              </w:rPr>
            </w:pPr>
          </w:p>
        </w:tc>
        <w:tc>
          <w:tcPr>
            <w:tcW w:w="957" w:type="dxa"/>
          </w:tcPr>
          <w:p w14:paraId="66134281" w14:textId="77777777" w:rsidR="00973A86" w:rsidRPr="00F02BE6" w:rsidRDefault="00973A86" w:rsidP="003E5D96">
            <w:pPr>
              <w:pStyle w:val="TF"/>
              <w:spacing w:after="0"/>
              <w:rPr>
                <w:lang w:eastAsia="en-US"/>
              </w:rPr>
            </w:pPr>
          </w:p>
        </w:tc>
        <w:tc>
          <w:tcPr>
            <w:tcW w:w="1914" w:type="dxa"/>
            <w:gridSpan w:val="2"/>
          </w:tcPr>
          <w:p w14:paraId="0BEB3452" w14:textId="77777777" w:rsidR="00973A86" w:rsidRPr="00F02BE6" w:rsidRDefault="00973A86" w:rsidP="003E5D96">
            <w:pPr>
              <w:pStyle w:val="TF"/>
              <w:spacing w:after="0"/>
              <w:rPr>
                <w:lang w:eastAsia="en-US"/>
              </w:rPr>
            </w:pPr>
          </w:p>
        </w:tc>
        <w:tc>
          <w:tcPr>
            <w:tcW w:w="957" w:type="dxa"/>
          </w:tcPr>
          <w:p w14:paraId="5942DF04" w14:textId="77777777" w:rsidR="00973A86" w:rsidRPr="00F02BE6" w:rsidRDefault="00973A86" w:rsidP="003E5D96">
            <w:pPr>
              <w:pStyle w:val="TF"/>
              <w:spacing w:after="0"/>
              <w:rPr>
                <w:lang w:eastAsia="en-US"/>
              </w:rPr>
            </w:pPr>
          </w:p>
        </w:tc>
        <w:tc>
          <w:tcPr>
            <w:tcW w:w="957" w:type="dxa"/>
          </w:tcPr>
          <w:p w14:paraId="75728340"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4522368B"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4C935BEB" w14:textId="77777777" w:rsidR="00973A86" w:rsidRPr="00F02BE6" w:rsidRDefault="00973A86" w:rsidP="003E5D96">
            <w:pPr>
              <w:pStyle w:val="TAL"/>
              <w:rPr>
                <w:b/>
              </w:rPr>
            </w:pPr>
          </w:p>
        </w:tc>
      </w:tr>
      <w:tr w:rsidR="00973A86" w:rsidRPr="00F02BE6" w14:paraId="4097DD97"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703703A7"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09941375"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10BB37AA" w14:textId="77777777" w:rsidR="00973A86" w:rsidRPr="00F02BE6" w:rsidRDefault="00973A86" w:rsidP="003E5D96">
            <w:pPr>
              <w:pStyle w:val="TF"/>
              <w:spacing w:after="0"/>
              <w:rPr>
                <w:lang w:eastAsia="en-US"/>
              </w:rPr>
            </w:pPr>
          </w:p>
        </w:tc>
        <w:tc>
          <w:tcPr>
            <w:tcW w:w="1914" w:type="dxa"/>
            <w:gridSpan w:val="2"/>
          </w:tcPr>
          <w:p w14:paraId="79532529" w14:textId="77777777" w:rsidR="00973A86" w:rsidRPr="00F02BE6" w:rsidRDefault="00973A86" w:rsidP="003E5D96">
            <w:pPr>
              <w:pStyle w:val="TF"/>
              <w:spacing w:after="0"/>
              <w:rPr>
                <w:lang w:eastAsia="en-US"/>
              </w:rPr>
            </w:pPr>
          </w:p>
        </w:tc>
        <w:tc>
          <w:tcPr>
            <w:tcW w:w="957" w:type="dxa"/>
          </w:tcPr>
          <w:p w14:paraId="05C57CC6" w14:textId="77777777" w:rsidR="00973A86" w:rsidRPr="00F02BE6" w:rsidRDefault="00973A86" w:rsidP="003E5D96">
            <w:pPr>
              <w:pStyle w:val="TF"/>
              <w:spacing w:after="0"/>
              <w:rPr>
                <w:lang w:eastAsia="en-US"/>
              </w:rPr>
            </w:pPr>
          </w:p>
        </w:tc>
        <w:tc>
          <w:tcPr>
            <w:tcW w:w="957" w:type="dxa"/>
          </w:tcPr>
          <w:p w14:paraId="04507A8B" w14:textId="77777777" w:rsidR="00973A86" w:rsidRPr="00F02BE6" w:rsidRDefault="00973A86" w:rsidP="003E5D96">
            <w:pPr>
              <w:pStyle w:val="TF"/>
              <w:spacing w:after="0"/>
              <w:rPr>
                <w:lang w:eastAsia="en-US"/>
              </w:rPr>
            </w:pPr>
          </w:p>
        </w:tc>
        <w:tc>
          <w:tcPr>
            <w:tcW w:w="957" w:type="dxa"/>
            <w:tcBorders>
              <w:right w:val="dotted" w:sz="4" w:space="0" w:color="auto"/>
            </w:tcBorders>
          </w:tcPr>
          <w:p w14:paraId="1E79EC55"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466C3772" w14:textId="77777777" w:rsidR="00973A86" w:rsidRPr="00F02BE6" w:rsidRDefault="00973A86" w:rsidP="003E5D96">
            <w:pPr>
              <w:pStyle w:val="TAL"/>
              <w:rPr>
                <w:b/>
              </w:rPr>
            </w:pPr>
          </w:p>
        </w:tc>
      </w:tr>
      <w:tr w:rsidR="00973A86" w:rsidRPr="00F02BE6" w14:paraId="423994FA" w14:textId="77777777" w:rsidTr="003E5D96">
        <w:tblPrEx>
          <w:tblCellMar>
            <w:top w:w="0" w:type="dxa"/>
            <w:bottom w:w="0" w:type="dxa"/>
          </w:tblCellMar>
        </w:tblPrEx>
        <w:trPr>
          <w:jc w:val="center"/>
        </w:trPr>
        <w:tc>
          <w:tcPr>
            <w:tcW w:w="957" w:type="dxa"/>
            <w:tcBorders>
              <w:top w:val="dotted" w:sz="4" w:space="0" w:color="auto"/>
            </w:tcBorders>
          </w:tcPr>
          <w:p w14:paraId="1D1CC725" w14:textId="77777777" w:rsidR="00973A86" w:rsidRPr="00F02BE6" w:rsidRDefault="00973A86" w:rsidP="003E5D96">
            <w:pPr>
              <w:pStyle w:val="TF"/>
              <w:spacing w:after="0"/>
              <w:rPr>
                <w:lang w:eastAsia="en-US"/>
              </w:rPr>
            </w:pPr>
          </w:p>
        </w:tc>
        <w:tc>
          <w:tcPr>
            <w:tcW w:w="957" w:type="dxa"/>
            <w:tcBorders>
              <w:top w:val="dotted" w:sz="4" w:space="0" w:color="auto"/>
            </w:tcBorders>
          </w:tcPr>
          <w:p w14:paraId="74108F62" w14:textId="77777777" w:rsidR="00973A86" w:rsidRPr="00F02BE6" w:rsidRDefault="00973A86" w:rsidP="003E5D96">
            <w:pPr>
              <w:pStyle w:val="TF"/>
              <w:spacing w:after="0"/>
              <w:rPr>
                <w:lang w:eastAsia="en-US"/>
              </w:rPr>
            </w:pPr>
          </w:p>
        </w:tc>
        <w:tc>
          <w:tcPr>
            <w:tcW w:w="957" w:type="dxa"/>
            <w:tcBorders>
              <w:top w:val="dotted" w:sz="4" w:space="0" w:color="auto"/>
              <w:right w:val="dotted" w:sz="4" w:space="0" w:color="auto"/>
            </w:tcBorders>
          </w:tcPr>
          <w:p w14:paraId="3A59A49A" w14:textId="77777777" w:rsidR="00973A86" w:rsidRPr="00F02BE6" w:rsidRDefault="00973A86" w:rsidP="003E5D96">
            <w:pPr>
              <w:pStyle w:val="TF"/>
              <w:spacing w:after="0"/>
              <w:rPr>
                <w:lang w:eastAsia="en-US"/>
              </w:rPr>
            </w:pPr>
          </w:p>
        </w:tc>
        <w:tc>
          <w:tcPr>
            <w:tcW w:w="1914" w:type="dxa"/>
            <w:gridSpan w:val="2"/>
            <w:tcBorders>
              <w:left w:val="dotted" w:sz="4" w:space="0" w:color="auto"/>
              <w:bottom w:val="dotted" w:sz="4" w:space="0" w:color="auto"/>
            </w:tcBorders>
          </w:tcPr>
          <w:p w14:paraId="1C0C877B"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27B643DD"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16564862"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07239BF1"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C2212D6" w14:textId="77777777" w:rsidR="00973A86" w:rsidRPr="00F02BE6" w:rsidRDefault="00973A86" w:rsidP="003E5D96">
            <w:pPr>
              <w:pStyle w:val="TAL"/>
              <w:rPr>
                <w:b/>
              </w:rPr>
            </w:pPr>
            <w:r w:rsidRPr="00F02BE6">
              <w:rPr>
                <w:b/>
              </w:rPr>
              <w:t xml:space="preserve">  octet 121</w:t>
            </w:r>
          </w:p>
        </w:tc>
      </w:tr>
    </w:tbl>
    <w:p w14:paraId="361510C4" w14:textId="77777777" w:rsidR="00973A86" w:rsidRPr="00F02BE6" w:rsidRDefault="00973A86" w:rsidP="00973A86">
      <w:pPr>
        <w:pStyle w:val="NF"/>
      </w:pPr>
    </w:p>
    <w:p w14:paraId="6130EFCA" w14:textId="77777777" w:rsidR="00973A86" w:rsidRPr="00F02BE6" w:rsidRDefault="00973A86" w:rsidP="00973A86">
      <w:pPr>
        <w:pStyle w:val="NF"/>
      </w:pPr>
      <w:r w:rsidRPr="00F02BE6">
        <w:t>NOTE:</w:t>
      </w:r>
      <w:r w:rsidRPr="00F02BE6">
        <w:tab/>
        <w:t>The numbering convention specified in 3GPP TS 44.060 applies.</w:t>
      </w:r>
    </w:p>
    <w:p w14:paraId="2D6C0841" w14:textId="77777777" w:rsidR="00973A86" w:rsidRPr="00F02BE6" w:rsidRDefault="00973A86" w:rsidP="00973A86">
      <w:pPr>
        <w:pStyle w:val="NF"/>
      </w:pPr>
    </w:p>
    <w:p w14:paraId="2485605C" w14:textId="77777777" w:rsidR="00973A86" w:rsidRPr="00F02BE6" w:rsidRDefault="00973A86" w:rsidP="00973A86">
      <w:pPr>
        <w:pStyle w:val="TF"/>
      </w:pPr>
      <w:r w:rsidRPr="00F02BE6">
        <w:t>Figure 7.6.11.2: PDTCH block type 11 (MCS-7) downlink format</w:t>
      </w:r>
    </w:p>
    <w:p w14:paraId="2BCE6C7C" w14:textId="77777777" w:rsidR="00973A86" w:rsidRPr="00F02BE6" w:rsidRDefault="00973A86" w:rsidP="00973A86">
      <w:pPr>
        <w:pStyle w:val="Heading3"/>
      </w:pPr>
      <w:bookmarkStart w:id="163" w:name="_Toc517979152"/>
      <w:r w:rsidRPr="00F02BE6">
        <w:t>7.6.12</w:t>
      </w:r>
      <w:r w:rsidRPr="00F02BE6">
        <w:tab/>
        <w:t>PDTCH block type 12 (MCS-8) format</w:t>
      </w:r>
      <w:bookmarkEnd w:id="163"/>
    </w:p>
    <w:p w14:paraId="29249A54" w14:textId="77777777" w:rsidR="00973A86" w:rsidRPr="00F02BE6" w:rsidRDefault="00973A86" w:rsidP="00973A86">
      <w:pPr>
        <w:pStyle w:val="Heading4"/>
      </w:pPr>
      <w:bookmarkStart w:id="164" w:name="_Toc517979153"/>
      <w:r w:rsidRPr="00F02BE6">
        <w:t>7.6.12.1</w:t>
      </w:r>
      <w:r w:rsidRPr="00F02BE6">
        <w:tab/>
        <w:t>Uplink</w:t>
      </w:r>
      <w:bookmarkEnd w:id="164"/>
    </w:p>
    <w:p w14:paraId="7C4154B7" w14:textId="77777777" w:rsidR="00973A86" w:rsidRPr="00F02BE6" w:rsidRDefault="00973A86" w:rsidP="00973A86">
      <w:pPr>
        <w:keepNext/>
      </w:pPr>
      <w:r w:rsidRPr="00F02BE6">
        <w:t>The 1138 bit blocks, or in case both a PAN and an eTFI are included, 1166 bit blocks, or in case a PAN is included, 1163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Change w:id="165">
          <w:tblGrid>
            <w:gridCol w:w="957"/>
            <w:gridCol w:w="957"/>
            <w:gridCol w:w="957"/>
            <w:gridCol w:w="957"/>
            <w:gridCol w:w="957"/>
            <w:gridCol w:w="957"/>
            <w:gridCol w:w="957"/>
            <w:gridCol w:w="957"/>
            <w:gridCol w:w="957"/>
            <w:gridCol w:w="957"/>
          </w:tblGrid>
        </w:tblGridChange>
      </w:tblGrid>
      <w:tr w:rsidR="00973A86" w:rsidRPr="00F02BE6" w14:paraId="2AD1FAC8" w14:textId="77777777" w:rsidTr="003E5D96">
        <w:tblPrEx>
          <w:tblCellMar>
            <w:top w:w="0" w:type="dxa"/>
            <w:bottom w:w="0" w:type="dxa"/>
          </w:tblCellMar>
        </w:tblPrEx>
        <w:trPr>
          <w:jc w:val="center"/>
        </w:trPr>
        <w:tc>
          <w:tcPr>
            <w:tcW w:w="7656" w:type="dxa"/>
            <w:gridSpan w:val="8"/>
          </w:tcPr>
          <w:p w14:paraId="715BE644"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D9DAD38" w14:textId="77777777" w:rsidR="00973A86" w:rsidRPr="00F02BE6" w:rsidRDefault="00973A86" w:rsidP="003E5D96">
            <w:pPr>
              <w:pStyle w:val="TF"/>
              <w:keepNext/>
              <w:spacing w:after="0"/>
              <w:rPr>
                <w:lang w:eastAsia="en-US"/>
              </w:rPr>
            </w:pPr>
          </w:p>
        </w:tc>
        <w:tc>
          <w:tcPr>
            <w:tcW w:w="957" w:type="dxa"/>
          </w:tcPr>
          <w:p w14:paraId="550B3A8C" w14:textId="77777777" w:rsidR="00973A86" w:rsidRPr="00F02BE6" w:rsidRDefault="00973A86" w:rsidP="003E5D96">
            <w:pPr>
              <w:pStyle w:val="TF"/>
              <w:keepNext/>
              <w:spacing w:after="0"/>
              <w:rPr>
                <w:lang w:eastAsia="en-US"/>
              </w:rPr>
            </w:pPr>
          </w:p>
        </w:tc>
      </w:tr>
      <w:tr w:rsidR="00973A86" w:rsidRPr="00F02BE6" w14:paraId="28BBEB10" w14:textId="77777777" w:rsidTr="003E5D96">
        <w:tblPrEx>
          <w:tblCellMar>
            <w:top w:w="0" w:type="dxa"/>
            <w:bottom w:w="0" w:type="dxa"/>
          </w:tblCellMar>
        </w:tblPrEx>
        <w:trPr>
          <w:jc w:val="center"/>
        </w:trPr>
        <w:tc>
          <w:tcPr>
            <w:tcW w:w="957" w:type="dxa"/>
          </w:tcPr>
          <w:p w14:paraId="548E900A"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7C38B11C"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5EF8B71"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71C522B9"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32D207A6"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3E7C2945"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3C481E39"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35BC4899"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1339F1E6" w14:textId="77777777" w:rsidR="00973A86" w:rsidRPr="00F02BE6" w:rsidRDefault="00973A86" w:rsidP="003E5D96">
            <w:pPr>
              <w:pStyle w:val="TF"/>
              <w:keepNext/>
              <w:spacing w:after="0"/>
              <w:rPr>
                <w:lang w:eastAsia="en-US"/>
              </w:rPr>
            </w:pPr>
          </w:p>
        </w:tc>
        <w:tc>
          <w:tcPr>
            <w:tcW w:w="957" w:type="dxa"/>
          </w:tcPr>
          <w:p w14:paraId="3101AFA4" w14:textId="77777777" w:rsidR="00973A86" w:rsidRPr="00F02BE6" w:rsidRDefault="00973A86" w:rsidP="003E5D96">
            <w:pPr>
              <w:pStyle w:val="TF"/>
              <w:keepNext/>
              <w:spacing w:after="0"/>
              <w:rPr>
                <w:lang w:eastAsia="en-US"/>
              </w:rPr>
            </w:pPr>
          </w:p>
        </w:tc>
      </w:tr>
      <w:tr w:rsidR="00973A86" w:rsidRPr="00F02BE6" w14:paraId="6FCBEEE3"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4C359F66" w14:textId="77777777" w:rsidR="00973A86" w:rsidRPr="00F02BE6" w:rsidRDefault="00973A86" w:rsidP="003E5D96">
            <w:pPr>
              <w:pStyle w:val="TF"/>
              <w:keepNext/>
              <w:spacing w:after="0"/>
              <w:rPr>
                <w:lang w:eastAsia="en-US"/>
              </w:rPr>
            </w:pPr>
          </w:p>
        </w:tc>
        <w:tc>
          <w:tcPr>
            <w:tcW w:w="957" w:type="dxa"/>
            <w:tcBorders>
              <w:left w:val="nil"/>
            </w:tcBorders>
          </w:tcPr>
          <w:p w14:paraId="4030FD0C"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32688BE7" w14:textId="77777777" w:rsidR="00973A86" w:rsidRPr="00F02BE6" w:rsidRDefault="00973A86" w:rsidP="003E5D96">
            <w:pPr>
              <w:pStyle w:val="TF"/>
              <w:keepNext/>
              <w:spacing w:after="0"/>
              <w:rPr>
                <w:lang w:eastAsia="en-US"/>
              </w:rPr>
            </w:pPr>
          </w:p>
        </w:tc>
      </w:tr>
      <w:tr w:rsidR="00973A86" w:rsidRPr="00F02BE6" w14:paraId="15B1C51A"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7D986FB9" w14:textId="77777777" w:rsidR="00973A86" w:rsidRPr="00F02BE6" w:rsidRDefault="00973A86" w:rsidP="003E5D96">
            <w:pPr>
              <w:pStyle w:val="TF"/>
              <w:keepNext/>
              <w:spacing w:after="0"/>
              <w:rPr>
                <w:lang w:eastAsia="en-US"/>
              </w:rPr>
            </w:pPr>
            <w:r w:rsidRPr="00F02BE6">
              <w:rPr>
                <w:sz w:val="22"/>
                <w:lang w:eastAsia="en-US"/>
              </w:rPr>
              <w:t>1138 or 1163 or 1166</w:t>
            </w:r>
          </w:p>
        </w:tc>
        <w:tc>
          <w:tcPr>
            <w:tcW w:w="957" w:type="dxa"/>
            <w:tcBorders>
              <w:left w:val="nil"/>
            </w:tcBorders>
          </w:tcPr>
          <w:p w14:paraId="5C0316C0" w14:textId="77777777" w:rsidR="00973A86" w:rsidRPr="00F02BE6" w:rsidRDefault="00973A86" w:rsidP="003E5D96">
            <w:pPr>
              <w:pStyle w:val="TF"/>
              <w:keepNext/>
              <w:spacing w:after="0"/>
              <w:rPr>
                <w:lang w:eastAsia="en-US"/>
              </w:rPr>
            </w:pPr>
          </w:p>
        </w:tc>
        <w:tc>
          <w:tcPr>
            <w:tcW w:w="957" w:type="dxa"/>
            <w:tcBorders>
              <w:left w:val="nil"/>
            </w:tcBorders>
          </w:tcPr>
          <w:p w14:paraId="7D8C980A" w14:textId="77777777" w:rsidR="00973A86" w:rsidRPr="00F02BE6" w:rsidRDefault="00973A86" w:rsidP="003E5D96">
            <w:pPr>
              <w:pStyle w:val="TF"/>
              <w:keepNext/>
              <w:spacing w:after="0"/>
              <w:rPr>
                <w:lang w:eastAsia="en-US"/>
              </w:rPr>
            </w:pPr>
          </w:p>
        </w:tc>
      </w:tr>
      <w:tr w:rsidR="00973A86" w:rsidRPr="00F02BE6" w14:paraId="02B68852"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5FE32786" w14:textId="77777777" w:rsidR="00973A86" w:rsidRPr="00F02BE6" w:rsidRDefault="00973A86" w:rsidP="003E5D96">
            <w:pPr>
              <w:pStyle w:val="TF"/>
              <w:keepNext/>
              <w:spacing w:after="0"/>
              <w:rPr>
                <w:lang w:eastAsia="en-US"/>
              </w:rPr>
            </w:pPr>
          </w:p>
        </w:tc>
        <w:tc>
          <w:tcPr>
            <w:tcW w:w="957" w:type="dxa"/>
          </w:tcPr>
          <w:p w14:paraId="2870188C" w14:textId="77777777" w:rsidR="00973A86" w:rsidRPr="00F02BE6" w:rsidRDefault="00973A86" w:rsidP="003E5D96">
            <w:pPr>
              <w:pStyle w:val="TF"/>
              <w:keepNext/>
              <w:spacing w:after="0"/>
              <w:rPr>
                <w:lang w:eastAsia="en-US"/>
              </w:rPr>
            </w:pPr>
          </w:p>
        </w:tc>
        <w:tc>
          <w:tcPr>
            <w:tcW w:w="957" w:type="dxa"/>
          </w:tcPr>
          <w:p w14:paraId="6F6A76AB" w14:textId="77777777" w:rsidR="00973A86" w:rsidRPr="00F02BE6" w:rsidRDefault="00973A86" w:rsidP="003E5D96">
            <w:pPr>
              <w:pStyle w:val="TF"/>
              <w:keepNext/>
              <w:spacing w:after="0"/>
              <w:rPr>
                <w:lang w:eastAsia="en-US"/>
              </w:rPr>
            </w:pPr>
          </w:p>
        </w:tc>
        <w:tc>
          <w:tcPr>
            <w:tcW w:w="1914" w:type="dxa"/>
            <w:gridSpan w:val="2"/>
          </w:tcPr>
          <w:p w14:paraId="625766B8"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4E0C9090" w14:textId="77777777" w:rsidR="00973A86" w:rsidRPr="00F02BE6" w:rsidRDefault="00973A86" w:rsidP="003E5D96">
            <w:pPr>
              <w:pStyle w:val="TF"/>
              <w:keepNext/>
              <w:spacing w:after="0"/>
              <w:rPr>
                <w:lang w:eastAsia="en-US"/>
              </w:rPr>
            </w:pPr>
          </w:p>
        </w:tc>
        <w:tc>
          <w:tcPr>
            <w:tcW w:w="957" w:type="dxa"/>
          </w:tcPr>
          <w:p w14:paraId="5312B77B"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1015DB5A" w14:textId="77777777" w:rsidR="00973A86" w:rsidRPr="00F02BE6" w:rsidRDefault="00973A86" w:rsidP="003E5D96">
            <w:pPr>
              <w:pStyle w:val="TF"/>
              <w:keepNext/>
              <w:spacing w:after="0"/>
              <w:rPr>
                <w:lang w:eastAsia="en-US"/>
              </w:rPr>
            </w:pPr>
          </w:p>
        </w:tc>
        <w:tc>
          <w:tcPr>
            <w:tcW w:w="1914" w:type="dxa"/>
            <w:gridSpan w:val="2"/>
            <w:tcBorders>
              <w:left w:val="nil"/>
            </w:tcBorders>
          </w:tcPr>
          <w:p w14:paraId="318CD43A" w14:textId="77777777" w:rsidR="00973A86" w:rsidRPr="00F02BE6" w:rsidRDefault="00973A86" w:rsidP="003E5D96">
            <w:pPr>
              <w:pStyle w:val="TF"/>
              <w:keepNext/>
              <w:spacing w:after="0"/>
              <w:rPr>
                <w:lang w:eastAsia="en-US"/>
              </w:rPr>
            </w:pPr>
          </w:p>
        </w:tc>
      </w:tr>
      <w:tr w:rsidR="00973A86" w:rsidRPr="00F02BE6" w14:paraId="20AC4576" w14:textId="77777777" w:rsidTr="003E5D96">
        <w:tblPrEx>
          <w:tblCellMar>
            <w:top w:w="0" w:type="dxa"/>
            <w:bottom w:w="0" w:type="dxa"/>
          </w:tblCellMar>
        </w:tblPrEx>
        <w:trPr>
          <w:jc w:val="center"/>
        </w:trPr>
        <w:tc>
          <w:tcPr>
            <w:tcW w:w="957" w:type="dxa"/>
          </w:tcPr>
          <w:p w14:paraId="2F985DB3" w14:textId="77777777" w:rsidR="00973A86" w:rsidRPr="00F02BE6" w:rsidRDefault="00973A86" w:rsidP="003E5D96">
            <w:pPr>
              <w:pStyle w:val="TAL"/>
            </w:pPr>
            <w:r w:rsidRPr="00F02BE6">
              <w:t>:</w:t>
            </w:r>
          </w:p>
        </w:tc>
        <w:tc>
          <w:tcPr>
            <w:tcW w:w="957" w:type="dxa"/>
          </w:tcPr>
          <w:p w14:paraId="034F6071" w14:textId="77777777" w:rsidR="00973A86" w:rsidRPr="00F02BE6" w:rsidRDefault="00973A86" w:rsidP="003E5D96">
            <w:pPr>
              <w:pStyle w:val="TF"/>
              <w:keepNext/>
              <w:spacing w:after="0"/>
              <w:rPr>
                <w:lang w:eastAsia="en-US"/>
              </w:rPr>
            </w:pPr>
          </w:p>
        </w:tc>
        <w:tc>
          <w:tcPr>
            <w:tcW w:w="957" w:type="dxa"/>
          </w:tcPr>
          <w:p w14:paraId="17339350" w14:textId="77777777" w:rsidR="00973A86" w:rsidRPr="00F02BE6" w:rsidRDefault="00973A86" w:rsidP="003E5D96">
            <w:pPr>
              <w:pStyle w:val="TF"/>
              <w:keepNext/>
              <w:spacing w:after="0"/>
              <w:rPr>
                <w:lang w:eastAsia="en-US"/>
              </w:rPr>
            </w:pPr>
          </w:p>
        </w:tc>
        <w:tc>
          <w:tcPr>
            <w:tcW w:w="957" w:type="dxa"/>
          </w:tcPr>
          <w:p w14:paraId="30A729C0" w14:textId="77777777" w:rsidR="00973A86" w:rsidRPr="00F02BE6" w:rsidRDefault="00973A86" w:rsidP="003E5D96">
            <w:pPr>
              <w:pStyle w:val="TF"/>
              <w:keepNext/>
              <w:spacing w:after="0"/>
              <w:rPr>
                <w:lang w:eastAsia="en-US"/>
              </w:rPr>
            </w:pPr>
          </w:p>
        </w:tc>
        <w:tc>
          <w:tcPr>
            <w:tcW w:w="957" w:type="dxa"/>
          </w:tcPr>
          <w:p w14:paraId="17F97262" w14:textId="77777777" w:rsidR="00973A86" w:rsidRPr="00F02BE6" w:rsidRDefault="00973A86" w:rsidP="003E5D96">
            <w:pPr>
              <w:pStyle w:val="TF"/>
              <w:keepNext/>
              <w:spacing w:after="0"/>
              <w:rPr>
                <w:lang w:eastAsia="en-US"/>
              </w:rPr>
            </w:pPr>
          </w:p>
        </w:tc>
        <w:tc>
          <w:tcPr>
            <w:tcW w:w="957" w:type="dxa"/>
          </w:tcPr>
          <w:p w14:paraId="57A5E5F4" w14:textId="77777777" w:rsidR="00973A86" w:rsidRPr="00F02BE6" w:rsidRDefault="00973A86" w:rsidP="003E5D96">
            <w:pPr>
              <w:pStyle w:val="TF"/>
              <w:keepNext/>
              <w:spacing w:after="0"/>
              <w:rPr>
                <w:lang w:eastAsia="en-US"/>
              </w:rPr>
            </w:pPr>
          </w:p>
        </w:tc>
        <w:tc>
          <w:tcPr>
            <w:tcW w:w="957" w:type="dxa"/>
          </w:tcPr>
          <w:p w14:paraId="12739F01" w14:textId="77777777" w:rsidR="00973A86" w:rsidRPr="00F02BE6" w:rsidRDefault="00973A86" w:rsidP="003E5D96">
            <w:pPr>
              <w:pStyle w:val="TF"/>
              <w:keepNext/>
              <w:spacing w:after="0"/>
              <w:rPr>
                <w:lang w:eastAsia="en-US"/>
              </w:rPr>
            </w:pPr>
          </w:p>
        </w:tc>
        <w:tc>
          <w:tcPr>
            <w:tcW w:w="957" w:type="dxa"/>
          </w:tcPr>
          <w:p w14:paraId="78A7A946" w14:textId="77777777" w:rsidR="00973A86" w:rsidRPr="00F02BE6" w:rsidRDefault="00973A86" w:rsidP="003E5D96">
            <w:pPr>
              <w:pStyle w:val="TAR"/>
            </w:pPr>
            <w:r w:rsidRPr="00F02BE6">
              <w:t>:</w:t>
            </w:r>
          </w:p>
        </w:tc>
        <w:tc>
          <w:tcPr>
            <w:tcW w:w="957" w:type="dxa"/>
          </w:tcPr>
          <w:p w14:paraId="5315E04F"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094B1689" w14:textId="77777777" w:rsidR="00973A86" w:rsidRPr="00F02BE6" w:rsidRDefault="00973A86" w:rsidP="003E5D96">
            <w:pPr>
              <w:pStyle w:val="TF"/>
              <w:keepNext/>
              <w:spacing w:after="0"/>
              <w:rPr>
                <w:lang w:eastAsia="en-US"/>
              </w:rPr>
            </w:pPr>
          </w:p>
        </w:tc>
      </w:tr>
      <w:tr w:rsidR="00973A86" w:rsidRPr="00F02BE6" w14:paraId="0E52A015" w14:textId="77777777" w:rsidTr="003E5D96">
        <w:tblPrEx>
          <w:tblCellMar>
            <w:top w:w="0" w:type="dxa"/>
            <w:bottom w:w="0" w:type="dxa"/>
          </w:tblCellMar>
        </w:tblPrEx>
        <w:trPr>
          <w:jc w:val="center"/>
        </w:trPr>
        <w:tc>
          <w:tcPr>
            <w:tcW w:w="957" w:type="dxa"/>
          </w:tcPr>
          <w:p w14:paraId="0BF1827B" w14:textId="77777777" w:rsidR="00973A86" w:rsidRPr="00F02BE6" w:rsidRDefault="00973A86" w:rsidP="003E5D96">
            <w:pPr>
              <w:pStyle w:val="TAL"/>
            </w:pPr>
            <w:r w:rsidRPr="00F02BE6">
              <w:t>:</w:t>
            </w:r>
          </w:p>
        </w:tc>
        <w:tc>
          <w:tcPr>
            <w:tcW w:w="957" w:type="dxa"/>
          </w:tcPr>
          <w:p w14:paraId="4B276E84" w14:textId="77777777" w:rsidR="00973A86" w:rsidRPr="00F02BE6" w:rsidRDefault="00973A86" w:rsidP="003E5D96">
            <w:pPr>
              <w:pStyle w:val="TF"/>
              <w:keepNext/>
              <w:spacing w:after="0"/>
              <w:rPr>
                <w:lang w:eastAsia="en-US"/>
              </w:rPr>
            </w:pPr>
          </w:p>
        </w:tc>
        <w:tc>
          <w:tcPr>
            <w:tcW w:w="957" w:type="dxa"/>
          </w:tcPr>
          <w:p w14:paraId="42C7A2E2" w14:textId="77777777" w:rsidR="00973A86" w:rsidRPr="00F02BE6" w:rsidRDefault="00973A86" w:rsidP="003E5D96">
            <w:pPr>
              <w:pStyle w:val="TF"/>
              <w:keepNext/>
              <w:spacing w:after="0"/>
              <w:rPr>
                <w:lang w:eastAsia="en-US"/>
              </w:rPr>
            </w:pPr>
          </w:p>
        </w:tc>
        <w:tc>
          <w:tcPr>
            <w:tcW w:w="957" w:type="dxa"/>
          </w:tcPr>
          <w:p w14:paraId="7FC08546" w14:textId="77777777" w:rsidR="00973A86" w:rsidRPr="00F02BE6" w:rsidRDefault="00973A86" w:rsidP="003E5D96">
            <w:pPr>
              <w:pStyle w:val="TF"/>
              <w:keepNext/>
              <w:spacing w:after="0"/>
              <w:rPr>
                <w:lang w:eastAsia="en-US"/>
              </w:rPr>
            </w:pPr>
          </w:p>
        </w:tc>
        <w:tc>
          <w:tcPr>
            <w:tcW w:w="957" w:type="dxa"/>
          </w:tcPr>
          <w:p w14:paraId="17C5D215" w14:textId="77777777" w:rsidR="00973A86" w:rsidRPr="00F02BE6" w:rsidRDefault="00973A86" w:rsidP="003E5D96">
            <w:pPr>
              <w:pStyle w:val="TF"/>
              <w:keepNext/>
              <w:spacing w:after="0"/>
              <w:rPr>
                <w:lang w:eastAsia="en-US"/>
              </w:rPr>
            </w:pPr>
          </w:p>
        </w:tc>
        <w:tc>
          <w:tcPr>
            <w:tcW w:w="957" w:type="dxa"/>
          </w:tcPr>
          <w:p w14:paraId="1B1928A7" w14:textId="77777777" w:rsidR="00973A86" w:rsidRPr="00F02BE6" w:rsidRDefault="00973A86" w:rsidP="003E5D96">
            <w:pPr>
              <w:pStyle w:val="TF"/>
              <w:keepNext/>
              <w:spacing w:after="0"/>
              <w:rPr>
                <w:lang w:eastAsia="en-US"/>
              </w:rPr>
            </w:pPr>
          </w:p>
        </w:tc>
        <w:tc>
          <w:tcPr>
            <w:tcW w:w="957" w:type="dxa"/>
          </w:tcPr>
          <w:p w14:paraId="2F394AE9" w14:textId="77777777" w:rsidR="00973A86" w:rsidRPr="00F02BE6" w:rsidRDefault="00973A86" w:rsidP="003E5D96">
            <w:pPr>
              <w:pStyle w:val="TF"/>
              <w:keepNext/>
              <w:spacing w:after="0"/>
              <w:rPr>
                <w:lang w:eastAsia="en-US"/>
              </w:rPr>
            </w:pPr>
          </w:p>
        </w:tc>
        <w:tc>
          <w:tcPr>
            <w:tcW w:w="957" w:type="dxa"/>
          </w:tcPr>
          <w:p w14:paraId="43FBA7FB" w14:textId="77777777" w:rsidR="00973A86" w:rsidRPr="00F02BE6" w:rsidRDefault="00973A86" w:rsidP="003E5D96">
            <w:pPr>
              <w:pStyle w:val="TAR"/>
            </w:pPr>
            <w:r w:rsidRPr="00F02BE6">
              <w:t>:</w:t>
            </w:r>
          </w:p>
        </w:tc>
        <w:tc>
          <w:tcPr>
            <w:tcW w:w="957" w:type="dxa"/>
          </w:tcPr>
          <w:p w14:paraId="28683222" w14:textId="77777777" w:rsidR="00973A86" w:rsidRPr="00F02BE6" w:rsidRDefault="00973A86" w:rsidP="003E5D96">
            <w:pPr>
              <w:pStyle w:val="TF"/>
              <w:keepNext/>
              <w:spacing w:after="0"/>
              <w:rPr>
                <w:lang w:eastAsia="en-US"/>
              </w:rPr>
            </w:pPr>
          </w:p>
        </w:tc>
        <w:tc>
          <w:tcPr>
            <w:tcW w:w="957" w:type="dxa"/>
          </w:tcPr>
          <w:p w14:paraId="4058160C" w14:textId="77777777" w:rsidR="00973A86" w:rsidRPr="00F02BE6" w:rsidRDefault="00973A86" w:rsidP="003E5D96">
            <w:pPr>
              <w:pStyle w:val="TF"/>
              <w:keepNext/>
              <w:spacing w:after="0"/>
              <w:rPr>
                <w:lang w:eastAsia="en-US"/>
              </w:rPr>
            </w:pPr>
          </w:p>
        </w:tc>
      </w:tr>
      <w:tr w:rsidR="00973A86" w:rsidRPr="00F02BE6" w14:paraId="1334EF46" w14:textId="77777777" w:rsidTr="003E5D96">
        <w:tblPrEx>
          <w:tblCellMar>
            <w:top w:w="0" w:type="dxa"/>
            <w:bottom w:w="0" w:type="dxa"/>
          </w:tblCellMar>
        </w:tblPrEx>
        <w:trPr>
          <w:jc w:val="center"/>
        </w:trPr>
        <w:tc>
          <w:tcPr>
            <w:tcW w:w="957" w:type="dxa"/>
          </w:tcPr>
          <w:p w14:paraId="12D3F151" w14:textId="77777777" w:rsidR="00973A86" w:rsidRPr="00F02BE6" w:rsidRDefault="00973A86" w:rsidP="003E5D96">
            <w:pPr>
              <w:pStyle w:val="TAL"/>
            </w:pPr>
            <w:r w:rsidRPr="00F02BE6">
              <w:t>:</w:t>
            </w:r>
          </w:p>
        </w:tc>
        <w:tc>
          <w:tcPr>
            <w:tcW w:w="957" w:type="dxa"/>
          </w:tcPr>
          <w:p w14:paraId="67DD5FEE" w14:textId="77777777" w:rsidR="00973A86" w:rsidRPr="00F02BE6" w:rsidRDefault="00973A86" w:rsidP="003E5D96">
            <w:pPr>
              <w:pStyle w:val="TF"/>
              <w:keepNext/>
              <w:spacing w:after="0"/>
              <w:rPr>
                <w:lang w:eastAsia="en-US"/>
              </w:rPr>
            </w:pPr>
          </w:p>
        </w:tc>
        <w:tc>
          <w:tcPr>
            <w:tcW w:w="957" w:type="dxa"/>
          </w:tcPr>
          <w:p w14:paraId="32B60D72" w14:textId="77777777" w:rsidR="00973A86" w:rsidRPr="00F02BE6" w:rsidRDefault="00973A86" w:rsidP="003E5D96">
            <w:pPr>
              <w:pStyle w:val="TF"/>
              <w:keepNext/>
              <w:spacing w:after="0"/>
              <w:rPr>
                <w:lang w:eastAsia="en-US"/>
              </w:rPr>
            </w:pPr>
          </w:p>
        </w:tc>
        <w:tc>
          <w:tcPr>
            <w:tcW w:w="957" w:type="dxa"/>
          </w:tcPr>
          <w:p w14:paraId="0D2E9C0B" w14:textId="77777777" w:rsidR="00973A86" w:rsidRPr="00F02BE6" w:rsidRDefault="00973A86" w:rsidP="003E5D96">
            <w:pPr>
              <w:pStyle w:val="TF"/>
              <w:keepNext/>
              <w:spacing w:after="0"/>
              <w:rPr>
                <w:lang w:eastAsia="en-US"/>
              </w:rPr>
            </w:pPr>
          </w:p>
        </w:tc>
        <w:tc>
          <w:tcPr>
            <w:tcW w:w="957" w:type="dxa"/>
          </w:tcPr>
          <w:p w14:paraId="50250C5D" w14:textId="77777777" w:rsidR="00973A86" w:rsidRPr="00F02BE6" w:rsidRDefault="00973A86" w:rsidP="003E5D96">
            <w:pPr>
              <w:pStyle w:val="TF"/>
              <w:keepNext/>
              <w:spacing w:after="0"/>
              <w:rPr>
                <w:lang w:eastAsia="en-US"/>
              </w:rPr>
            </w:pPr>
          </w:p>
        </w:tc>
        <w:tc>
          <w:tcPr>
            <w:tcW w:w="957" w:type="dxa"/>
          </w:tcPr>
          <w:p w14:paraId="385838BB" w14:textId="77777777" w:rsidR="00973A86" w:rsidRPr="00F02BE6" w:rsidRDefault="00973A86" w:rsidP="003E5D96">
            <w:pPr>
              <w:pStyle w:val="TF"/>
              <w:keepNext/>
              <w:spacing w:after="0"/>
              <w:rPr>
                <w:lang w:eastAsia="en-US"/>
              </w:rPr>
            </w:pPr>
          </w:p>
        </w:tc>
        <w:tc>
          <w:tcPr>
            <w:tcW w:w="957" w:type="dxa"/>
          </w:tcPr>
          <w:p w14:paraId="2B853BD2" w14:textId="77777777" w:rsidR="00973A86" w:rsidRPr="00F02BE6" w:rsidRDefault="00973A86" w:rsidP="003E5D96">
            <w:pPr>
              <w:pStyle w:val="TF"/>
              <w:keepNext/>
              <w:spacing w:after="0"/>
              <w:rPr>
                <w:lang w:eastAsia="en-US"/>
              </w:rPr>
            </w:pPr>
          </w:p>
        </w:tc>
        <w:tc>
          <w:tcPr>
            <w:tcW w:w="957" w:type="dxa"/>
          </w:tcPr>
          <w:p w14:paraId="3154B19F" w14:textId="77777777" w:rsidR="00973A86" w:rsidRPr="00F02BE6" w:rsidRDefault="00973A86" w:rsidP="003E5D96">
            <w:pPr>
              <w:pStyle w:val="TAR"/>
            </w:pPr>
            <w:r w:rsidRPr="00F02BE6">
              <w:t>:</w:t>
            </w:r>
          </w:p>
        </w:tc>
        <w:tc>
          <w:tcPr>
            <w:tcW w:w="957" w:type="dxa"/>
          </w:tcPr>
          <w:p w14:paraId="192EDB6F" w14:textId="77777777" w:rsidR="00973A86" w:rsidRPr="00F02BE6" w:rsidRDefault="00973A86" w:rsidP="003E5D96">
            <w:pPr>
              <w:pStyle w:val="TF"/>
              <w:keepNext/>
              <w:spacing w:after="0"/>
              <w:rPr>
                <w:lang w:eastAsia="en-US"/>
              </w:rPr>
            </w:pPr>
          </w:p>
        </w:tc>
        <w:tc>
          <w:tcPr>
            <w:tcW w:w="957" w:type="dxa"/>
          </w:tcPr>
          <w:p w14:paraId="35A4ED6B" w14:textId="77777777" w:rsidR="00973A86" w:rsidRPr="00F02BE6" w:rsidRDefault="00973A86" w:rsidP="003E5D96">
            <w:pPr>
              <w:pStyle w:val="TF"/>
              <w:keepNext/>
              <w:spacing w:after="0"/>
              <w:rPr>
                <w:lang w:eastAsia="en-US"/>
              </w:rPr>
            </w:pPr>
          </w:p>
        </w:tc>
      </w:tr>
      <w:tr w:rsidR="00973A86" w:rsidRPr="00F02BE6" w14:paraId="06ECC635" w14:textId="77777777" w:rsidTr="003E5D96">
        <w:tblPrEx>
          <w:tblCellMar>
            <w:top w:w="0" w:type="dxa"/>
            <w:bottom w:w="0" w:type="dxa"/>
          </w:tblCellMar>
        </w:tblPrEx>
        <w:trPr>
          <w:cantSplit/>
          <w:jc w:val="center"/>
        </w:trPr>
        <w:tc>
          <w:tcPr>
            <w:tcW w:w="957" w:type="dxa"/>
            <w:tcBorders>
              <w:left w:val="single" w:sz="6" w:space="0" w:color="auto"/>
            </w:tcBorders>
          </w:tcPr>
          <w:p w14:paraId="70CC1C41" w14:textId="77777777" w:rsidR="00973A86" w:rsidRPr="00F02BE6" w:rsidRDefault="00973A86" w:rsidP="003E5D96">
            <w:pPr>
              <w:pStyle w:val="TAL"/>
            </w:pPr>
          </w:p>
        </w:tc>
        <w:tc>
          <w:tcPr>
            <w:tcW w:w="957" w:type="dxa"/>
          </w:tcPr>
          <w:p w14:paraId="6164E2EC" w14:textId="77777777" w:rsidR="00973A86" w:rsidRPr="00F02BE6" w:rsidRDefault="00973A86" w:rsidP="003E5D96">
            <w:pPr>
              <w:pStyle w:val="TF"/>
              <w:keepNext/>
              <w:spacing w:after="0"/>
              <w:rPr>
                <w:lang w:eastAsia="en-US"/>
              </w:rPr>
            </w:pPr>
          </w:p>
        </w:tc>
        <w:tc>
          <w:tcPr>
            <w:tcW w:w="957" w:type="dxa"/>
          </w:tcPr>
          <w:p w14:paraId="76625491" w14:textId="77777777" w:rsidR="00973A86" w:rsidRPr="00F02BE6" w:rsidRDefault="00973A86" w:rsidP="003E5D96">
            <w:pPr>
              <w:pStyle w:val="TF"/>
              <w:keepNext/>
              <w:spacing w:after="0"/>
              <w:rPr>
                <w:lang w:eastAsia="en-US"/>
              </w:rPr>
            </w:pPr>
          </w:p>
        </w:tc>
        <w:tc>
          <w:tcPr>
            <w:tcW w:w="1914" w:type="dxa"/>
            <w:gridSpan w:val="2"/>
          </w:tcPr>
          <w:p w14:paraId="355340E7"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55EDAC11" w14:textId="77777777" w:rsidR="00973A86" w:rsidRPr="00F02BE6" w:rsidRDefault="00973A86" w:rsidP="003E5D96">
            <w:pPr>
              <w:pStyle w:val="TF"/>
              <w:keepNext/>
              <w:spacing w:after="0"/>
              <w:rPr>
                <w:lang w:eastAsia="en-US"/>
              </w:rPr>
            </w:pPr>
          </w:p>
        </w:tc>
        <w:tc>
          <w:tcPr>
            <w:tcW w:w="957" w:type="dxa"/>
          </w:tcPr>
          <w:p w14:paraId="19EEF353"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7EF9873F" w14:textId="77777777" w:rsidR="00973A86" w:rsidRPr="00F02BE6" w:rsidRDefault="00973A86" w:rsidP="003E5D96">
            <w:pPr>
              <w:pStyle w:val="TAR"/>
            </w:pPr>
          </w:p>
        </w:tc>
        <w:tc>
          <w:tcPr>
            <w:tcW w:w="957" w:type="dxa"/>
            <w:tcBorders>
              <w:left w:val="nil"/>
            </w:tcBorders>
          </w:tcPr>
          <w:p w14:paraId="45C682C2" w14:textId="77777777" w:rsidR="00973A86" w:rsidRPr="00F02BE6" w:rsidRDefault="00973A86" w:rsidP="003E5D96">
            <w:pPr>
              <w:pStyle w:val="TF"/>
              <w:keepNext/>
              <w:spacing w:after="0"/>
              <w:rPr>
                <w:lang w:eastAsia="en-US"/>
              </w:rPr>
            </w:pPr>
          </w:p>
        </w:tc>
        <w:tc>
          <w:tcPr>
            <w:tcW w:w="957" w:type="dxa"/>
          </w:tcPr>
          <w:p w14:paraId="6B932484" w14:textId="77777777" w:rsidR="00973A86" w:rsidRPr="00F02BE6" w:rsidRDefault="00973A86" w:rsidP="003E5D96">
            <w:pPr>
              <w:pStyle w:val="TF"/>
              <w:keepNext/>
              <w:spacing w:after="0"/>
              <w:rPr>
                <w:lang w:eastAsia="en-US"/>
              </w:rPr>
            </w:pPr>
          </w:p>
        </w:tc>
      </w:tr>
      <w:tr w:rsidR="00973A86" w:rsidRPr="00F02BE6" w14:paraId="05F70C33"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447C823F" w14:textId="77777777" w:rsidR="00973A86" w:rsidRPr="00F02BE6" w:rsidRDefault="00973A86" w:rsidP="003E5D96">
            <w:pPr>
              <w:pStyle w:val="TAL"/>
            </w:pPr>
          </w:p>
        </w:tc>
        <w:tc>
          <w:tcPr>
            <w:tcW w:w="957" w:type="dxa"/>
            <w:tcBorders>
              <w:top w:val="single" w:sz="6" w:space="0" w:color="auto"/>
            </w:tcBorders>
          </w:tcPr>
          <w:p w14:paraId="779D7E0E"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FF9D0C0" w14:textId="77777777" w:rsidR="00973A86" w:rsidRPr="00F02BE6" w:rsidRDefault="00973A86" w:rsidP="003E5D96">
            <w:pPr>
              <w:pStyle w:val="TF"/>
              <w:keepNext/>
              <w:spacing w:after="0"/>
              <w:rPr>
                <w:lang w:eastAsia="en-US"/>
              </w:rPr>
            </w:pPr>
          </w:p>
        </w:tc>
        <w:tc>
          <w:tcPr>
            <w:tcW w:w="1914" w:type="dxa"/>
            <w:gridSpan w:val="2"/>
          </w:tcPr>
          <w:p w14:paraId="5DCA44B8"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33BB2122"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CF2EA79"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E19E49E" w14:textId="77777777" w:rsidR="00973A86" w:rsidRPr="00F02BE6" w:rsidRDefault="00973A86" w:rsidP="003E5D96">
            <w:pPr>
              <w:pStyle w:val="TAR"/>
            </w:pPr>
          </w:p>
        </w:tc>
        <w:tc>
          <w:tcPr>
            <w:tcW w:w="957" w:type="dxa"/>
            <w:tcBorders>
              <w:left w:val="nil"/>
            </w:tcBorders>
          </w:tcPr>
          <w:p w14:paraId="4264783C" w14:textId="77777777" w:rsidR="00973A86" w:rsidRPr="00F02BE6" w:rsidRDefault="00973A86" w:rsidP="003E5D96">
            <w:pPr>
              <w:pStyle w:val="TF"/>
              <w:keepNext/>
              <w:spacing w:after="0"/>
              <w:rPr>
                <w:lang w:eastAsia="en-US"/>
              </w:rPr>
            </w:pPr>
          </w:p>
        </w:tc>
        <w:tc>
          <w:tcPr>
            <w:tcW w:w="957" w:type="dxa"/>
          </w:tcPr>
          <w:p w14:paraId="236572EF" w14:textId="77777777" w:rsidR="00973A86" w:rsidRPr="00F02BE6" w:rsidRDefault="00973A86" w:rsidP="003E5D96">
            <w:pPr>
              <w:pStyle w:val="TF"/>
              <w:keepNext/>
              <w:spacing w:after="0"/>
              <w:rPr>
                <w:lang w:eastAsia="en-US"/>
              </w:rPr>
            </w:pPr>
          </w:p>
        </w:tc>
      </w:tr>
      <w:tr w:rsidR="00973A86" w:rsidRPr="00F02BE6" w14:paraId="4FF29906"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719BBE0A" w14:textId="77777777" w:rsidR="00973A86" w:rsidRPr="00F02BE6" w:rsidRDefault="00973A86" w:rsidP="003E5D96">
            <w:pPr>
              <w:pStyle w:val="TF"/>
              <w:keepNext/>
              <w:spacing w:after="0"/>
              <w:rPr>
                <w:lang w:eastAsia="en-US"/>
              </w:rPr>
            </w:pPr>
          </w:p>
        </w:tc>
        <w:tc>
          <w:tcPr>
            <w:tcW w:w="957" w:type="dxa"/>
          </w:tcPr>
          <w:p w14:paraId="7ED68AB4" w14:textId="77777777" w:rsidR="00973A86" w:rsidRPr="00F02BE6" w:rsidRDefault="00973A86" w:rsidP="003E5D96">
            <w:pPr>
              <w:pStyle w:val="TF"/>
              <w:keepNext/>
              <w:spacing w:after="0"/>
              <w:rPr>
                <w:lang w:eastAsia="en-US"/>
              </w:rPr>
            </w:pPr>
          </w:p>
        </w:tc>
        <w:tc>
          <w:tcPr>
            <w:tcW w:w="957" w:type="dxa"/>
          </w:tcPr>
          <w:p w14:paraId="07940C03" w14:textId="77777777" w:rsidR="00973A86" w:rsidRPr="00F02BE6" w:rsidRDefault="00973A86" w:rsidP="003E5D96">
            <w:pPr>
              <w:pStyle w:val="TF"/>
              <w:keepNext/>
              <w:spacing w:after="0"/>
              <w:rPr>
                <w:lang w:eastAsia="en-US"/>
              </w:rPr>
            </w:pPr>
          </w:p>
        </w:tc>
        <w:tc>
          <w:tcPr>
            <w:tcW w:w="1914" w:type="dxa"/>
            <w:gridSpan w:val="2"/>
            <w:tcBorders>
              <w:bottom w:val="single" w:sz="6" w:space="0" w:color="auto"/>
            </w:tcBorders>
          </w:tcPr>
          <w:p w14:paraId="559D82DD" w14:textId="77777777" w:rsidR="00973A86" w:rsidRPr="00F02BE6" w:rsidRDefault="00973A86" w:rsidP="003E5D96">
            <w:pPr>
              <w:pStyle w:val="TF"/>
              <w:keepNext/>
              <w:spacing w:after="0"/>
              <w:rPr>
                <w:lang w:eastAsia="en-US"/>
              </w:rPr>
            </w:pPr>
          </w:p>
        </w:tc>
        <w:tc>
          <w:tcPr>
            <w:tcW w:w="957" w:type="dxa"/>
          </w:tcPr>
          <w:p w14:paraId="16B245D5" w14:textId="77777777" w:rsidR="00973A86" w:rsidRPr="00F02BE6" w:rsidRDefault="00973A86" w:rsidP="003E5D96">
            <w:pPr>
              <w:pStyle w:val="TF"/>
              <w:keepNext/>
              <w:spacing w:after="0"/>
              <w:rPr>
                <w:lang w:eastAsia="en-US"/>
              </w:rPr>
            </w:pPr>
          </w:p>
        </w:tc>
        <w:tc>
          <w:tcPr>
            <w:tcW w:w="957" w:type="dxa"/>
          </w:tcPr>
          <w:p w14:paraId="502DC549"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06F6513F" w14:textId="77777777" w:rsidR="00973A86" w:rsidRPr="00F02BE6" w:rsidRDefault="00973A86" w:rsidP="003E5D96">
            <w:pPr>
              <w:pStyle w:val="TF"/>
              <w:keepNext/>
              <w:spacing w:after="0"/>
              <w:rPr>
                <w:lang w:eastAsia="en-US"/>
              </w:rPr>
            </w:pPr>
          </w:p>
        </w:tc>
        <w:tc>
          <w:tcPr>
            <w:tcW w:w="957" w:type="dxa"/>
            <w:tcBorders>
              <w:left w:val="nil"/>
            </w:tcBorders>
          </w:tcPr>
          <w:p w14:paraId="32979B8E" w14:textId="77777777" w:rsidR="00973A86" w:rsidRPr="00F02BE6" w:rsidRDefault="00973A86" w:rsidP="003E5D96">
            <w:pPr>
              <w:pStyle w:val="TF"/>
              <w:keepNext/>
              <w:spacing w:after="0"/>
              <w:rPr>
                <w:lang w:eastAsia="en-US"/>
              </w:rPr>
            </w:pPr>
          </w:p>
        </w:tc>
        <w:tc>
          <w:tcPr>
            <w:tcW w:w="957" w:type="dxa"/>
          </w:tcPr>
          <w:p w14:paraId="7D375CDE" w14:textId="77777777" w:rsidR="00973A86" w:rsidRPr="00F02BE6" w:rsidRDefault="00973A86" w:rsidP="003E5D96">
            <w:pPr>
              <w:pStyle w:val="TF"/>
              <w:keepNext/>
              <w:spacing w:after="0"/>
              <w:rPr>
                <w:lang w:eastAsia="en-US"/>
              </w:rPr>
            </w:pPr>
          </w:p>
        </w:tc>
      </w:tr>
      <w:tr w:rsidR="00973A86" w:rsidRPr="00F02BE6" w14:paraId="13ADFB76" w14:textId="77777777" w:rsidTr="003E5D96">
        <w:tblPrEx>
          <w:tblCellMar>
            <w:top w:w="0" w:type="dxa"/>
            <w:bottom w:w="0" w:type="dxa"/>
          </w:tblCellMar>
        </w:tblPrEx>
        <w:trPr>
          <w:jc w:val="center"/>
        </w:trPr>
        <w:tc>
          <w:tcPr>
            <w:tcW w:w="957" w:type="dxa"/>
          </w:tcPr>
          <w:p w14:paraId="28E55612"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123B0AF"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513DC945" w14:textId="77777777" w:rsidR="00973A86" w:rsidRPr="00F02BE6" w:rsidRDefault="00973A86" w:rsidP="003E5D96">
            <w:pPr>
              <w:pStyle w:val="TF"/>
              <w:keepNext/>
              <w:spacing w:after="0"/>
              <w:rPr>
                <w:lang w:eastAsia="en-US"/>
              </w:rPr>
            </w:pPr>
          </w:p>
        </w:tc>
        <w:tc>
          <w:tcPr>
            <w:tcW w:w="1914" w:type="dxa"/>
            <w:gridSpan w:val="2"/>
          </w:tcPr>
          <w:p w14:paraId="4A5F2F8A"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0AF8D69" w14:textId="77777777" w:rsidR="00973A86" w:rsidRPr="00F02BE6" w:rsidRDefault="00973A86" w:rsidP="003E5D96">
            <w:pPr>
              <w:pStyle w:val="TF"/>
              <w:keepNext/>
              <w:spacing w:after="0"/>
              <w:rPr>
                <w:lang w:eastAsia="en-US"/>
              </w:rPr>
            </w:pPr>
          </w:p>
        </w:tc>
        <w:tc>
          <w:tcPr>
            <w:tcW w:w="957" w:type="dxa"/>
            <w:tcBorders>
              <w:top w:val="single" w:sz="6" w:space="0" w:color="auto"/>
              <w:left w:val="single" w:sz="6" w:space="0" w:color="auto"/>
              <w:bottom w:val="single" w:sz="6" w:space="0" w:color="auto"/>
            </w:tcBorders>
          </w:tcPr>
          <w:p w14:paraId="29D0CB8A"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4A1D312B" w14:textId="77777777" w:rsidR="00973A86" w:rsidRPr="00F02BE6" w:rsidRDefault="00973A86" w:rsidP="003E5D96">
            <w:pPr>
              <w:pStyle w:val="TF"/>
              <w:keepNext/>
              <w:spacing w:after="0"/>
              <w:rPr>
                <w:lang w:eastAsia="en-US"/>
              </w:rPr>
            </w:pPr>
          </w:p>
        </w:tc>
        <w:tc>
          <w:tcPr>
            <w:tcW w:w="1914" w:type="dxa"/>
            <w:gridSpan w:val="2"/>
            <w:tcBorders>
              <w:left w:val="nil"/>
            </w:tcBorders>
          </w:tcPr>
          <w:p w14:paraId="5CF415C3" w14:textId="77777777" w:rsidR="00973A86" w:rsidRPr="00F02BE6" w:rsidRDefault="00973A86" w:rsidP="003E5D96">
            <w:pPr>
              <w:pStyle w:val="TAL"/>
            </w:pPr>
            <w:r w:rsidRPr="00F02BE6">
              <w:rPr>
                <w:b/>
              </w:rPr>
              <w:t xml:space="preserve">  octet 143</w:t>
            </w:r>
          </w:p>
          <w:p w14:paraId="1AF3BD33" w14:textId="77777777" w:rsidR="00973A86" w:rsidRPr="00F02BE6" w:rsidRDefault="00973A86" w:rsidP="003E5D96">
            <w:pPr>
              <w:pStyle w:val="TAL"/>
            </w:pPr>
          </w:p>
        </w:tc>
      </w:tr>
      <w:tr w:rsidR="00973A86" w:rsidRPr="00F02BE6" w14:paraId="00604B6C" w14:textId="77777777" w:rsidTr="003E5D96">
        <w:tblPrEx>
          <w:tblCellMar>
            <w:top w:w="0" w:type="dxa"/>
            <w:bottom w:w="0" w:type="dxa"/>
          </w:tblCellMar>
        </w:tblPrEx>
        <w:trPr>
          <w:jc w:val="center"/>
        </w:trPr>
        <w:tc>
          <w:tcPr>
            <w:tcW w:w="957" w:type="dxa"/>
            <w:tcBorders>
              <w:left w:val="dotted" w:sz="4" w:space="0" w:color="auto"/>
            </w:tcBorders>
          </w:tcPr>
          <w:p w14:paraId="14949E9C" w14:textId="77777777" w:rsidR="00973A86" w:rsidRPr="00F02BE6" w:rsidRDefault="00973A86" w:rsidP="003E5D96">
            <w:pPr>
              <w:pStyle w:val="TF"/>
              <w:spacing w:after="0"/>
              <w:rPr>
                <w:lang w:eastAsia="en-US"/>
              </w:rPr>
            </w:pPr>
          </w:p>
        </w:tc>
        <w:tc>
          <w:tcPr>
            <w:tcW w:w="957" w:type="dxa"/>
          </w:tcPr>
          <w:p w14:paraId="249577C0" w14:textId="77777777" w:rsidR="00973A86" w:rsidRPr="00F02BE6" w:rsidRDefault="00973A86" w:rsidP="003E5D96">
            <w:pPr>
              <w:pStyle w:val="TF"/>
              <w:spacing w:after="0"/>
              <w:rPr>
                <w:lang w:eastAsia="en-US"/>
              </w:rPr>
            </w:pPr>
          </w:p>
        </w:tc>
        <w:tc>
          <w:tcPr>
            <w:tcW w:w="957" w:type="dxa"/>
          </w:tcPr>
          <w:p w14:paraId="151FD99E" w14:textId="77777777" w:rsidR="00973A86" w:rsidRPr="00F02BE6" w:rsidRDefault="00973A86" w:rsidP="003E5D96">
            <w:pPr>
              <w:pStyle w:val="TF"/>
              <w:spacing w:after="0"/>
              <w:rPr>
                <w:lang w:eastAsia="en-US"/>
              </w:rPr>
            </w:pPr>
          </w:p>
        </w:tc>
        <w:tc>
          <w:tcPr>
            <w:tcW w:w="1914" w:type="dxa"/>
            <w:gridSpan w:val="2"/>
          </w:tcPr>
          <w:p w14:paraId="01EC4636" w14:textId="77777777" w:rsidR="00973A86" w:rsidRPr="00F02BE6" w:rsidRDefault="00973A86" w:rsidP="003E5D96">
            <w:pPr>
              <w:pStyle w:val="TF"/>
              <w:spacing w:after="0"/>
              <w:rPr>
                <w:lang w:eastAsia="en-US"/>
              </w:rPr>
            </w:pPr>
          </w:p>
        </w:tc>
        <w:tc>
          <w:tcPr>
            <w:tcW w:w="957" w:type="dxa"/>
          </w:tcPr>
          <w:p w14:paraId="604E47DA" w14:textId="77777777" w:rsidR="00973A86" w:rsidRPr="00F02BE6" w:rsidRDefault="00973A86" w:rsidP="003E5D96">
            <w:pPr>
              <w:pStyle w:val="TF"/>
              <w:spacing w:after="0"/>
              <w:rPr>
                <w:lang w:eastAsia="en-US"/>
              </w:rPr>
            </w:pPr>
          </w:p>
        </w:tc>
        <w:tc>
          <w:tcPr>
            <w:tcW w:w="957" w:type="dxa"/>
          </w:tcPr>
          <w:p w14:paraId="362765EB"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207DAC2F"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10434950" w14:textId="77777777" w:rsidR="00973A86" w:rsidRPr="00F02BE6" w:rsidRDefault="00973A86" w:rsidP="003E5D96">
            <w:pPr>
              <w:pStyle w:val="TAL"/>
              <w:rPr>
                <w:b/>
              </w:rPr>
            </w:pPr>
          </w:p>
        </w:tc>
      </w:tr>
      <w:tr w:rsidR="00973A86" w:rsidRPr="00F02BE6" w14:paraId="37EF8632"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093A1B0C"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152C404E"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5DABA0E1" w14:textId="77777777" w:rsidR="00973A86" w:rsidRPr="00F02BE6" w:rsidRDefault="00973A86" w:rsidP="003E5D96">
            <w:pPr>
              <w:pStyle w:val="TF"/>
              <w:spacing w:after="0"/>
              <w:rPr>
                <w:lang w:eastAsia="en-US"/>
              </w:rPr>
            </w:pPr>
          </w:p>
        </w:tc>
        <w:tc>
          <w:tcPr>
            <w:tcW w:w="1914" w:type="dxa"/>
            <w:gridSpan w:val="2"/>
            <w:tcBorders>
              <w:bottom w:val="dotted" w:sz="4" w:space="0" w:color="auto"/>
            </w:tcBorders>
          </w:tcPr>
          <w:p w14:paraId="1C47BD4E" w14:textId="77777777" w:rsidR="00973A86" w:rsidRPr="00F02BE6" w:rsidRDefault="00973A86" w:rsidP="003E5D96">
            <w:pPr>
              <w:pStyle w:val="TF"/>
              <w:spacing w:after="0"/>
              <w:rPr>
                <w:lang w:eastAsia="en-US"/>
              </w:rPr>
            </w:pPr>
          </w:p>
        </w:tc>
        <w:tc>
          <w:tcPr>
            <w:tcW w:w="957" w:type="dxa"/>
          </w:tcPr>
          <w:p w14:paraId="0736282A" w14:textId="77777777" w:rsidR="00973A86" w:rsidRPr="00F02BE6" w:rsidRDefault="00973A86" w:rsidP="003E5D96">
            <w:pPr>
              <w:pStyle w:val="TF"/>
              <w:spacing w:after="0"/>
              <w:rPr>
                <w:lang w:eastAsia="en-US"/>
              </w:rPr>
            </w:pPr>
          </w:p>
        </w:tc>
        <w:tc>
          <w:tcPr>
            <w:tcW w:w="957" w:type="dxa"/>
          </w:tcPr>
          <w:p w14:paraId="43AF8A08" w14:textId="77777777" w:rsidR="00973A86" w:rsidRPr="00F02BE6" w:rsidRDefault="00973A86" w:rsidP="003E5D96">
            <w:pPr>
              <w:pStyle w:val="TF"/>
              <w:spacing w:after="0"/>
              <w:rPr>
                <w:lang w:eastAsia="en-US"/>
              </w:rPr>
            </w:pPr>
          </w:p>
        </w:tc>
        <w:tc>
          <w:tcPr>
            <w:tcW w:w="957" w:type="dxa"/>
            <w:tcBorders>
              <w:right w:val="dotted" w:sz="4" w:space="0" w:color="auto"/>
            </w:tcBorders>
          </w:tcPr>
          <w:p w14:paraId="404F2647"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377C55AC" w14:textId="77777777" w:rsidR="00973A86" w:rsidRPr="00F02BE6" w:rsidRDefault="00973A86" w:rsidP="003E5D96">
            <w:pPr>
              <w:pStyle w:val="TAL"/>
              <w:rPr>
                <w:b/>
              </w:rPr>
            </w:pPr>
          </w:p>
        </w:tc>
      </w:tr>
      <w:tr w:rsidR="00973A86" w:rsidRPr="00F02BE6" w14:paraId="4EEF7D9E" w14:textId="77777777" w:rsidTr="003E5D96">
        <w:tblPrEx>
          <w:tblCellMar>
            <w:top w:w="0" w:type="dxa"/>
            <w:bottom w:w="0" w:type="dxa"/>
          </w:tblCellMar>
        </w:tblPrEx>
        <w:trPr>
          <w:jc w:val="center"/>
        </w:trPr>
        <w:tc>
          <w:tcPr>
            <w:tcW w:w="957" w:type="dxa"/>
            <w:tcBorders>
              <w:top w:val="dotted" w:sz="4" w:space="0" w:color="auto"/>
            </w:tcBorders>
          </w:tcPr>
          <w:p w14:paraId="7AFBF66A" w14:textId="77777777" w:rsidR="00973A86" w:rsidRPr="00F02BE6" w:rsidRDefault="00973A86" w:rsidP="003E5D96">
            <w:pPr>
              <w:pStyle w:val="TF"/>
              <w:spacing w:after="0"/>
              <w:rPr>
                <w:lang w:eastAsia="en-US"/>
              </w:rPr>
            </w:pPr>
          </w:p>
        </w:tc>
        <w:tc>
          <w:tcPr>
            <w:tcW w:w="957" w:type="dxa"/>
            <w:tcBorders>
              <w:top w:val="dotted" w:sz="4" w:space="0" w:color="auto"/>
            </w:tcBorders>
          </w:tcPr>
          <w:p w14:paraId="2F2940F0" w14:textId="77777777" w:rsidR="00973A86" w:rsidRPr="00F02BE6" w:rsidRDefault="00973A86" w:rsidP="003E5D96">
            <w:pPr>
              <w:pStyle w:val="TF"/>
              <w:spacing w:after="0"/>
              <w:rPr>
                <w:lang w:eastAsia="en-US"/>
              </w:rPr>
            </w:pPr>
          </w:p>
        </w:tc>
        <w:tc>
          <w:tcPr>
            <w:tcW w:w="957" w:type="dxa"/>
            <w:tcBorders>
              <w:top w:val="dotted" w:sz="4" w:space="0" w:color="auto"/>
            </w:tcBorders>
          </w:tcPr>
          <w:p w14:paraId="5CACF78D" w14:textId="77777777" w:rsidR="00973A86" w:rsidRPr="00F02BE6" w:rsidRDefault="00973A86" w:rsidP="003E5D96">
            <w:pPr>
              <w:pStyle w:val="TF"/>
              <w:spacing w:after="0"/>
              <w:rPr>
                <w:lang w:eastAsia="en-US"/>
              </w:rPr>
            </w:pPr>
          </w:p>
        </w:tc>
        <w:tc>
          <w:tcPr>
            <w:tcW w:w="1914" w:type="dxa"/>
            <w:gridSpan w:val="2"/>
            <w:tcBorders>
              <w:top w:val="dotted" w:sz="4" w:space="0" w:color="auto"/>
              <w:right w:val="dotted" w:sz="4" w:space="0" w:color="auto"/>
            </w:tcBorders>
          </w:tcPr>
          <w:p w14:paraId="72A1B72F" w14:textId="77777777" w:rsidR="00973A86" w:rsidRPr="00F02BE6" w:rsidRDefault="00973A86" w:rsidP="003E5D96">
            <w:pPr>
              <w:pStyle w:val="TF"/>
              <w:spacing w:after="0"/>
              <w:rPr>
                <w:lang w:eastAsia="en-US"/>
              </w:rPr>
            </w:pPr>
          </w:p>
        </w:tc>
        <w:tc>
          <w:tcPr>
            <w:tcW w:w="957" w:type="dxa"/>
            <w:tcBorders>
              <w:left w:val="dotted" w:sz="4" w:space="0" w:color="auto"/>
              <w:bottom w:val="dotted" w:sz="4" w:space="0" w:color="auto"/>
            </w:tcBorders>
          </w:tcPr>
          <w:p w14:paraId="40FD738B"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564683DF"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6A3DDCD3"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624D6A2F" w14:textId="77777777" w:rsidR="00973A86" w:rsidRPr="00F02BE6" w:rsidRDefault="00973A86" w:rsidP="003E5D96">
            <w:pPr>
              <w:pStyle w:val="TAL"/>
              <w:rPr>
                <w:b/>
              </w:rPr>
            </w:pPr>
            <w:r w:rsidRPr="00F02BE6">
              <w:rPr>
                <w:b/>
              </w:rPr>
              <w:t xml:space="preserve">  octet 146</w:t>
            </w:r>
          </w:p>
        </w:tc>
      </w:tr>
    </w:tbl>
    <w:p w14:paraId="54B2E97E" w14:textId="77777777" w:rsidR="00973A86" w:rsidRPr="00F02BE6" w:rsidRDefault="00973A86" w:rsidP="00973A86">
      <w:pPr>
        <w:pStyle w:val="NF"/>
      </w:pPr>
    </w:p>
    <w:p w14:paraId="6EB47178" w14:textId="77777777" w:rsidR="00973A86" w:rsidRPr="00F02BE6" w:rsidRDefault="00973A86" w:rsidP="00973A86">
      <w:pPr>
        <w:pStyle w:val="NF"/>
      </w:pPr>
      <w:r w:rsidRPr="00F02BE6">
        <w:t>NOTE:</w:t>
      </w:r>
      <w:r w:rsidRPr="00F02BE6">
        <w:tab/>
        <w:t>The numbering convention specified in 3GPP TS 44.060 applies.</w:t>
      </w:r>
    </w:p>
    <w:p w14:paraId="1B71FB9C" w14:textId="77777777" w:rsidR="00973A86" w:rsidRPr="00F02BE6" w:rsidRDefault="00973A86" w:rsidP="00973A86">
      <w:pPr>
        <w:pStyle w:val="NF"/>
      </w:pPr>
    </w:p>
    <w:p w14:paraId="7ECE629D" w14:textId="77777777" w:rsidR="00973A86" w:rsidRPr="00F02BE6" w:rsidRDefault="00973A86" w:rsidP="00973A86">
      <w:pPr>
        <w:pStyle w:val="TF"/>
        <w:keepNext/>
      </w:pPr>
      <w:r w:rsidRPr="00F02BE6">
        <w:t>Figure 7.6.12.1: PDTCH block type 12 (MCS-8) uplink format</w:t>
      </w:r>
    </w:p>
    <w:p w14:paraId="4EAA2429" w14:textId="77777777" w:rsidR="00973A86" w:rsidRPr="00F02BE6" w:rsidRDefault="00973A86" w:rsidP="00973A86">
      <w:pPr>
        <w:pStyle w:val="Heading4"/>
      </w:pPr>
      <w:bookmarkStart w:id="166" w:name="_Toc517979154"/>
      <w:r w:rsidRPr="00F02BE6">
        <w:t>7.6.12.2</w:t>
      </w:r>
      <w:r w:rsidRPr="00F02BE6">
        <w:tab/>
        <w:t>Downlink</w:t>
      </w:r>
      <w:bookmarkEnd w:id="166"/>
    </w:p>
    <w:p w14:paraId="703A0DEF" w14:textId="77777777" w:rsidR="00973A86" w:rsidRPr="00F02BE6" w:rsidRDefault="00973A86" w:rsidP="00973A86">
      <w:r w:rsidRPr="00F02BE6">
        <w:t>The 1132 bit blocks, or in case an eTFI is included, 1135 bit blocks,  or in case a PAN is included, 1157 bit blocks, or in case both a PAN and an eTFI are included, 1160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27211A38" w14:textId="77777777" w:rsidTr="003E5D96">
        <w:tblPrEx>
          <w:tblCellMar>
            <w:top w:w="0" w:type="dxa"/>
            <w:bottom w:w="0" w:type="dxa"/>
          </w:tblCellMar>
        </w:tblPrEx>
        <w:trPr>
          <w:jc w:val="center"/>
        </w:trPr>
        <w:tc>
          <w:tcPr>
            <w:tcW w:w="7656" w:type="dxa"/>
            <w:gridSpan w:val="8"/>
          </w:tcPr>
          <w:p w14:paraId="7E35903E"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7EB95A1" w14:textId="77777777" w:rsidR="00973A86" w:rsidRPr="00F02BE6" w:rsidRDefault="00973A86" w:rsidP="003E5D96">
            <w:pPr>
              <w:pStyle w:val="TF"/>
              <w:spacing w:after="0"/>
              <w:rPr>
                <w:lang w:eastAsia="en-US"/>
              </w:rPr>
            </w:pPr>
          </w:p>
        </w:tc>
        <w:tc>
          <w:tcPr>
            <w:tcW w:w="957" w:type="dxa"/>
          </w:tcPr>
          <w:p w14:paraId="53D82C1C" w14:textId="77777777" w:rsidR="00973A86" w:rsidRPr="00F02BE6" w:rsidRDefault="00973A86" w:rsidP="003E5D96">
            <w:pPr>
              <w:pStyle w:val="TF"/>
              <w:spacing w:after="0"/>
              <w:rPr>
                <w:lang w:eastAsia="en-US"/>
              </w:rPr>
            </w:pPr>
          </w:p>
        </w:tc>
      </w:tr>
      <w:tr w:rsidR="00973A86" w:rsidRPr="00F02BE6" w14:paraId="2B6CA1D4" w14:textId="77777777" w:rsidTr="003E5D96">
        <w:tblPrEx>
          <w:tblCellMar>
            <w:top w:w="0" w:type="dxa"/>
            <w:bottom w:w="0" w:type="dxa"/>
          </w:tblCellMar>
        </w:tblPrEx>
        <w:trPr>
          <w:jc w:val="center"/>
        </w:trPr>
        <w:tc>
          <w:tcPr>
            <w:tcW w:w="957" w:type="dxa"/>
          </w:tcPr>
          <w:p w14:paraId="3BF7AD56" w14:textId="77777777" w:rsidR="00973A86" w:rsidRPr="00F02BE6" w:rsidRDefault="00973A86" w:rsidP="003E5D96">
            <w:pPr>
              <w:pStyle w:val="TF"/>
              <w:spacing w:after="0"/>
              <w:rPr>
                <w:lang w:eastAsia="en-US"/>
              </w:rPr>
            </w:pPr>
            <w:r w:rsidRPr="00F02BE6">
              <w:rPr>
                <w:lang w:eastAsia="en-US"/>
              </w:rPr>
              <w:t>8</w:t>
            </w:r>
          </w:p>
        </w:tc>
        <w:tc>
          <w:tcPr>
            <w:tcW w:w="957" w:type="dxa"/>
          </w:tcPr>
          <w:p w14:paraId="27C191AA" w14:textId="77777777" w:rsidR="00973A86" w:rsidRPr="00F02BE6" w:rsidRDefault="00973A86" w:rsidP="003E5D96">
            <w:pPr>
              <w:pStyle w:val="TF"/>
              <w:spacing w:after="0"/>
              <w:rPr>
                <w:lang w:eastAsia="en-US"/>
              </w:rPr>
            </w:pPr>
            <w:r w:rsidRPr="00F02BE6">
              <w:rPr>
                <w:lang w:eastAsia="en-US"/>
              </w:rPr>
              <w:t>7</w:t>
            </w:r>
          </w:p>
        </w:tc>
        <w:tc>
          <w:tcPr>
            <w:tcW w:w="957" w:type="dxa"/>
          </w:tcPr>
          <w:p w14:paraId="47FDDCEE" w14:textId="77777777" w:rsidR="00973A86" w:rsidRPr="00F02BE6" w:rsidRDefault="00973A86" w:rsidP="003E5D96">
            <w:pPr>
              <w:pStyle w:val="TF"/>
              <w:spacing w:after="0"/>
              <w:rPr>
                <w:lang w:eastAsia="en-US"/>
              </w:rPr>
            </w:pPr>
            <w:r w:rsidRPr="00F02BE6">
              <w:rPr>
                <w:lang w:eastAsia="en-US"/>
              </w:rPr>
              <w:t>6</w:t>
            </w:r>
          </w:p>
        </w:tc>
        <w:tc>
          <w:tcPr>
            <w:tcW w:w="957" w:type="dxa"/>
          </w:tcPr>
          <w:p w14:paraId="71117CCF" w14:textId="77777777" w:rsidR="00973A86" w:rsidRPr="00F02BE6" w:rsidRDefault="00973A86" w:rsidP="003E5D96">
            <w:pPr>
              <w:pStyle w:val="TF"/>
              <w:spacing w:after="0"/>
              <w:rPr>
                <w:lang w:eastAsia="en-US"/>
              </w:rPr>
            </w:pPr>
            <w:r w:rsidRPr="00F02BE6">
              <w:rPr>
                <w:lang w:eastAsia="en-US"/>
              </w:rPr>
              <w:t>5</w:t>
            </w:r>
          </w:p>
        </w:tc>
        <w:tc>
          <w:tcPr>
            <w:tcW w:w="957" w:type="dxa"/>
          </w:tcPr>
          <w:p w14:paraId="46EE160C" w14:textId="77777777" w:rsidR="00973A86" w:rsidRPr="00F02BE6" w:rsidRDefault="00973A86" w:rsidP="003E5D96">
            <w:pPr>
              <w:pStyle w:val="TF"/>
              <w:spacing w:after="0"/>
              <w:rPr>
                <w:lang w:eastAsia="en-US"/>
              </w:rPr>
            </w:pPr>
            <w:r w:rsidRPr="00F02BE6">
              <w:rPr>
                <w:lang w:eastAsia="en-US"/>
              </w:rPr>
              <w:t>4</w:t>
            </w:r>
          </w:p>
        </w:tc>
        <w:tc>
          <w:tcPr>
            <w:tcW w:w="957" w:type="dxa"/>
          </w:tcPr>
          <w:p w14:paraId="36D0A626" w14:textId="77777777" w:rsidR="00973A86" w:rsidRPr="00F02BE6" w:rsidRDefault="00973A86" w:rsidP="003E5D96">
            <w:pPr>
              <w:pStyle w:val="TF"/>
              <w:spacing w:after="0"/>
              <w:rPr>
                <w:lang w:eastAsia="en-US"/>
              </w:rPr>
            </w:pPr>
            <w:r w:rsidRPr="00F02BE6">
              <w:rPr>
                <w:lang w:eastAsia="en-US"/>
              </w:rPr>
              <w:t>3</w:t>
            </w:r>
          </w:p>
        </w:tc>
        <w:tc>
          <w:tcPr>
            <w:tcW w:w="957" w:type="dxa"/>
          </w:tcPr>
          <w:p w14:paraId="7D82C6D5" w14:textId="77777777" w:rsidR="00973A86" w:rsidRPr="00F02BE6" w:rsidRDefault="00973A86" w:rsidP="003E5D96">
            <w:pPr>
              <w:pStyle w:val="TF"/>
              <w:spacing w:after="0"/>
              <w:rPr>
                <w:lang w:eastAsia="en-US"/>
              </w:rPr>
            </w:pPr>
            <w:r w:rsidRPr="00F02BE6">
              <w:rPr>
                <w:lang w:eastAsia="en-US"/>
              </w:rPr>
              <w:t>2</w:t>
            </w:r>
          </w:p>
        </w:tc>
        <w:tc>
          <w:tcPr>
            <w:tcW w:w="957" w:type="dxa"/>
          </w:tcPr>
          <w:p w14:paraId="1D12E114" w14:textId="77777777" w:rsidR="00973A86" w:rsidRPr="00F02BE6" w:rsidRDefault="00973A86" w:rsidP="003E5D96">
            <w:pPr>
              <w:pStyle w:val="TF"/>
              <w:spacing w:after="0"/>
              <w:rPr>
                <w:lang w:eastAsia="en-US"/>
              </w:rPr>
            </w:pPr>
            <w:r w:rsidRPr="00F02BE6">
              <w:rPr>
                <w:lang w:eastAsia="en-US"/>
              </w:rPr>
              <w:t>1</w:t>
            </w:r>
          </w:p>
        </w:tc>
        <w:tc>
          <w:tcPr>
            <w:tcW w:w="957" w:type="dxa"/>
          </w:tcPr>
          <w:p w14:paraId="78516DF1" w14:textId="77777777" w:rsidR="00973A86" w:rsidRPr="00F02BE6" w:rsidRDefault="00973A86" w:rsidP="003E5D96">
            <w:pPr>
              <w:pStyle w:val="TF"/>
              <w:spacing w:after="0"/>
              <w:rPr>
                <w:lang w:eastAsia="en-US"/>
              </w:rPr>
            </w:pPr>
          </w:p>
        </w:tc>
        <w:tc>
          <w:tcPr>
            <w:tcW w:w="957" w:type="dxa"/>
          </w:tcPr>
          <w:p w14:paraId="66F3A0CC" w14:textId="77777777" w:rsidR="00973A86" w:rsidRPr="00F02BE6" w:rsidRDefault="00973A86" w:rsidP="003E5D96">
            <w:pPr>
              <w:pStyle w:val="TF"/>
              <w:spacing w:after="0"/>
              <w:rPr>
                <w:lang w:eastAsia="en-US"/>
              </w:rPr>
            </w:pPr>
          </w:p>
        </w:tc>
      </w:tr>
      <w:tr w:rsidR="00973A86" w:rsidRPr="00F02BE6" w14:paraId="0F970855"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01891531" w14:textId="77777777" w:rsidR="00973A86" w:rsidRPr="00F02BE6" w:rsidRDefault="00973A86" w:rsidP="003E5D96">
            <w:pPr>
              <w:pStyle w:val="TF"/>
              <w:spacing w:after="0"/>
              <w:rPr>
                <w:lang w:eastAsia="en-US"/>
              </w:rPr>
            </w:pPr>
          </w:p>
        </w:tc>
        <w:tc>
          <w:tcPr>
            <w:tcW w:w="957" w:type="dxa"/>
            <w:tcBorders>
              <w:left w:val="nil"/>
            </w:tcBorders>
          </w:tcPr>
          <w:p w14:paraId="02FE9DBF"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7CF64A8D" w14:textId="77777777" w:rsidR="00973A86" w:rsidRPr="00F02BE6" w:rsidRDefault="00973A86" w:rsidP="003E5D96">
            <w:pPr>
              <w:pStyle w:val="TF"/>
              <w:spacing w:after="0"/>
              <w:rPr>
                <w:lang w:eastAsia="en-US"/>
              </w:rPr>
            </w:pPr>
          </w:p>
        </w:tc>
      </w:tr>
      <w:tr w:rsidR="00973A86" w:rsidRPr="00F02BE6" w14:paraId="78680A47"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30276ED6" w14:textId="77777777" w:rsidR="00973A86" w:rsidRPr="00F02BE6" w:rsidRDefault="00973A86" w:rsidP="003E5D96">
            <w:pPr>
              <w:pStyle w:val="TF"/>
              <w:spacing w:after="0"/>
              <w:rPr>
                <w:lang w:eastAsia="en-US"/>
              </w:rPr>
            </w:pPr>
            <w:r w:rsidRPr="00F02BE6">
              <w:rPr>
                <w:sz w:val="22"/>
                <w:lang w:eastAsia="en-US"/>
              </w:rPr>
              <w:t>1132 or 1135 or 1157 or 1160</w:t>
            </w:r>
          </w:p>
        </w:tc>
        <w:tc>
          <w:tcPr>
            <w:tcW w:w="957" w:type="dxa"/>
            <w:tcBorders>
              <w:left w:val="nil"/>
            </w:tcBorders>
          </w:tcPr>
          <w:p w14:paraId="73D3C5EE" w14:textId="77777777" w:rsidR="00973A86" w:rsidRPr="00F02BE6" w:rsidRDefault="00973A86" w:rsidP="003E5D96">
            <w:pPr>
              <w:pStyle w:val="TF"/>
              <w:spacing w:after="0"/>
              <w:rPr>
                <w:lang w:eastAsia="en-US"/>
              </w:rPr>
            </w:pPr>
          </w:p>
        </w:tc>
        <w:tc>
          <w:tcPr>
            <w:tcW w:w="957" w:type="dxa"/>
            <w:tcBorders>
              <w:left w:val="nil"/>
            </w:tcBorders>
          </w:tcPr>
          <w:p w14:paraId="1E5D3286" w14:textId="77777777" w:rsidR="00973A86" w:rsidRPr="00F02BE6" w:rsidRDefault="00973A86" w:rsidP="003E5D96">
            <w:pPr>
              <w:pStyle w:val="TF"/>
              <w:spacing w:after="0"/>
              <w:rPr>
                <w:lang w:eastAsia="en-US"/>
              </w:rPr>
            </w:pPr>
          </w:p>
        </w:tc>
      </w:tr>
      <w:tr w:rsidR="00973A86" w:rsidRPr="00F02BE6" w14:paraId="09E78553"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4A5F508F" w14:textId="77777777" w:rsidR="00973A86" w:rsidRPr="00F02BE6" w:rsidRDefault="00973A86" w:rsidP="003E5D96">
            <w:pPr>
              <w:pStyle w:val="TF"/>
              <w:spacing w:after="0"/>
              <w:rPr>
                <w:lang w:eastAsia="en-US"/>
              </w:rPr>
            </w:pPr>
          </w:p>
        </w:tc>
        <w:tc>
          <w:tcPr>
            <w:tcW w:w="957" w:type="dxa"/>
          </w:tcPr>
          <w:p w14:paraId="45A26713" w14:textId="77777777" w:rsidR="00973A86" w:rsidRPr="00F02BE6" w:rsidRDefault="00973A86" w:rsidP="003E5D96">
            <w:pPr>
              <w:pStyle w:val="TF"/>
              <w:spacing w:after="0"/>
              <w:rPr>
                <w:lang w:eastAsia="en-US"/>
              </w:rPr>
            </w:pPr>
          </w:p>
        </w:tc>
        <w:tc>
          <w:tcPr>
            <w:tcW w:w="957" w:type="dxa"/>
          </w:tcPr>
          <w:p w14:paraId="025917AD" w14:textId="77777777" w:rsidR="00973A86" w:rsidRPr="00F02BE6" w:rsidRDefault="00973A86" w:rsidP="003E5D96">
            <w:pPr>
              <w:pStyle w:val="TF"/>
              <w:spacing w:after="0"/>
              <w:rPr>
                <w:lang w:eastAsia="en-US"/>
              </w:rPr>
            </w:pPr>
          </w:p>
        </w:tc>
        <w:tc>
          <w:tcPr>
            <w:tcW w:w="1914" w:type="dxa"/>
            <w:gridSpan w:val="2"/>
          </w:tcPr>
          <w:p w14:paraId="2EEDFE2C"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7B3CABE9" w14:textId="77777777" w:rsidR="00973A86" w:rsidRPr="00F02BE6" w:rsidRDefault="00973A86" w:rsidP="003E5D96">
            <w:pPr>
              <w:pStyle w:val="TF"/>
              <w:spacing w:after="0"/>
              <w:rPr>
                <w:lang w:eastAsia="en-US"/>
              </w:rPr>
            </w:pPr>
          </w:p>
        </w:tc>
        <w:tc>
          <w:tcPr>
            <w:tcW w:w="957" w:type="dxa"/>
          </w:tcPr>
          <w:p w14:paraId="619BF6E3"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375B5C60" w14:textId="77777777" w:rsidR="00973A86" w:rsidRPr="00F02BE6" w:rsidRDefault="00973A86" w:rsidP="003E5D96">
            <w:pPr>
              <w:pStyle w:val="TF"/>
              <w:spacing w:after="0"/>
              <w:rPr>
                <w:lang w:eastAsia="en-US"/>
              </w:rPr>
            </w:pPr>
          </w:p>
        </w:tc>
        <w:tc>
          <w:tcPr>
            <w:tcW w:w="1914" w:type="dxa"/>
            <w:gridSpan w:val="2"/>
            <w:tcBorders>
              <w:left w:val="nil"/>
            </w:tcBorders>
          </w:tcPr>
          <w:p w14:paraId="46F396A8" w14:textId="77777777" w:rsidR="00973A86" w:rsidRPr="00F02BE6" w:rsidRDefault="00973A86" w:rsidP="003E5D96">
            <w:pPr>
              <w:pStyle w:val="TF"/>
              <w:spacing w:after="0"/>
              <w:rPr>
                <w:lang w:eastAsia="en-US"/>
              </w:rPr>
            </w:pPr>
          </w:p>
        </w:tc>
      </w:tr>
      <w:tr w:rsidR="00973A86" w:rsidRPr="00F02BE6" w14:paraId="40807970" w14:textId="77777777" w:rsidTr="003E5D96">
        <w:tblPrEx>
          <w:tblCellMar>
            <w:top w:w="0" w:type="dxa"/>
            <w:bottom w:w="0" w:type="dxa"/>
          </w:tblCellMar>
        </w:tblPrEx>
        <w:trPr>
          <w:jc w:val="center"/>
        </w:trPr>
        <w:tc>
          <w:tcPr>
            <w:tcW w:w="957" w:type="dxa"/>
          </w:tcPr>
          <w:p w14:paraId="11F26FE9" w14:textId="77777777" w:rsidR="00973A86" w:rsidRPr="00F02BE6" w:rsidRDefault="00973A86" w:rsidP="003E5D96">
            <w:pPr>
              <w:pStyle w:val="TAL"/>
            </w:pPr>
            <w:r w:rsidRPr="00F02BE6">
              <w:t>:</w:t>
            </w:r>
          </w:p>
        </w:tc>
        <w:tc>
          <w:tcPr>
            <w:tcW w:w="957" w:type="dxa"/>
          </w:tcPr>
          <w:p w14:paraId="1CBBFE4F" w14:textId="77777777" w:rsidR="00973A86" w:rsidRPr="00F02BE6" w:rsidRDefault="00973A86" w:rsidP="003E5D96">
            <w:pPr>
              <w:pStyle w:val="TF"/>
              <w:spacing w:after="0"/>
              <w:rPr>
                <w:lang w:eastAsia="en-US"/>
              </w:rPr>
            </w:pPr>
          </w:p>
        </w:tc>
        <w:tc>
          <w:tcPr>
            <w:tcW w:w="957" w:type="dxa"/>
          </w:tcPr>
          <w:p w14:paraId="7317ED2B" w14:textId="77777777" w:rsidR="00973A86" w:rsidRPr="00F02BE6" w:rsidRDefault="00973A86" w:rsidP="003E5D96">
            <w:pPr>
              <w:pStyle w:val="TF"/>
              <w:spacing w:after="0"/>
              <w:rPr>
                <w:lang w:eastAsia="en-US"/>
              </w:rPr>
            </w:pPr>
          </w:p>
        </w:tc>
        <w:tc>
          <w:tcPr>
            <w:tcW w:w="957" w:type="dxa"/>
          </w:tcPr>
          <w:p w14:paraId="77F28DF8" w14:textId="77777777" w:rsidR="00973A86" w:rsidRPr="00F02BE6" w:rsidRDefault="00973A86" w:rsidP="003E5D96">
            <w:pPr>
              <w:pStyle w:val="TF"/>
              <w:spacing w:after="0"/>
              <w:rPr>
                <w:lang w:eastAsia="en-US"/>
              </w:rPr>
            </w:pPr>
          </w:p>
        </w:tc>
        <w:tc>
          <w:tcPr>
            <w:tcW w:w="957" w:type="dxa"/>
          </w:tcPr>
          <w:p w14:paraId="2F3D4CF8" w14:textId="77777777" w:rsidR="00973A86" w:rsidRPr="00F02BE6" w:rsidRDefault="00973A86" w:rsidP="003E5D96">
            <w:pPr>
              <w:pStyle w:val="TF"/>
              <w:spacing w:after="0"/>
              <w:rPr>
                <w:lang w:eastAsia="en-US"/>
              </w:rPr>
            </w:pPr>
          </w:p>
        </w:tc>
        <w:tc>
          <w:tcPr>
            <w:tcW w:w="957" w:type="dxa"/>
          </w:tcPr>
          <w:p w14:paraId="5DBE92E5" w14:textId="77777777" w:rsidR="00973A86" w:rsidRPr="00F02BE6" w:rsidRDefault="00973A86" w:rsidP="003E5D96">
            <w:pPr>
              <w:pStyle w:val="TF"/>
              <w:spacing w:after="0"/>
              <w:rPr>
                <w:lang w:eastAsia="en-US"/>
              </w:rPr>
            </w:pPr>
          </w:p>
        </w:tc>
        <w:tc>
          <w:tcPr>
            <w:tcW w:w="957" w:type="dxa"/>
          </w:tcPr>
          <w:p w14:paraId="73163BFF" w14:textId="77777777" w:rsidR="00973A86" w:rsidRPr="00F02BE6" w:rsidRDefault="00973A86" w:rsidP="003E5D96">
            <w:pPr>
              <w:pStyle w:val="TF"/>
              <w:spacing w:after="0"/>
              <w:rPr>
                <w:lang w:eastAsia="en-US"/>
              </w:rPr>
            </w:pPr>
          </w:p>
        </w:tc>
        <w:tc>
          <w:tcPr>
            <w:tcW w:w="957" w:type="dxa"/>
          </w:tcPr>
          <w:p w14:paraId="3708998D" w14:textId="77777777" w:rsidR="00973A86" w:rsidRPr="00F02BE6" w:rsidRDefault="00973A86" w:rsidP="003E5D96">
            <w:pPr>
              <w:pStyle w:val="TAR"/>
            </w:pPr>
            <w:r w:rsidRPr="00F02BE6">
              <w:t>:</w:t>
            </w:r>
          </w:p>
        </w:tc>
        <w:tc>
          <w:tcPr>
            <w:tcW w:w="957" w:type="dxa"/>
          </w:tcPr>
          <w:p w14:paraId="5FF7900F" w14:textId="77777777" w:rsidR="00973A86" w:rsidRPr="00F02BE6" w:rsidRDefault="00973A86" w:rsidP="003E5D96">
            <w:pPr>
              <w:pStyle w:val="TF"/>
              <w:spacing w:after="0"/>
              <w:rPr>
                <w:lang w:eastAsia="en-US"/>
              </w:rPr>
            </w:pPr>
          </w:p>
        </w:tc>
        <w:tc>
          <w:tcPr>
            <w:tcW w:w="957" w:type="dxa"/>
          </w:tcPr>
          <w:p w14:paraId="375E877C" w14:textId="77777777" w:rsidR="00973A86" w:rsidRPr="00F02BE6" w:rsidRDefault="00973A86" w:rsidP="003E5D96">
            <w:pPr>
              <w:pStyle w:val="TF"/>
              <w:spacing w:after="0"/>
              <w:rPr>
                <w:lang w:eastAsia="en-US"/>
              </w:rPr>
            </w:pPr>
          </w:p>
        </w:tc>
      </w:tr>
      <w:tr w:rsidR="00973A86" w:rsidRPr="00F02BE6" w14:paraId="53337269" w14:textId="77777777" w:rsidTr="003E5D96">
        <w:tblPrEx>
          <w:tblCellMar>
            <w:top w:w="0" w:type="dxa"/>
            <w:bottom w:w="0" w:type="dxa"/>
          </w:tblCellMar>
        </w:tblPrEx>
        <w:trPr>
          <w:jc w:val="center"/>
        </w:trPr>
        <w:tc>
          <w:tcPr>
            <w:tcW w:w="957" w:type="dxa"/>
          </w:tcPr>
          <w:p w14:paraId="1BBF8BEA" w14:textId="77777777" w:rsidR="00973A86" w:rsidRPr="00F02BE6" w:rsidRDefault="00973A86" w:rsidP="003E5D96">
            <w:pPr>
              <w:pStyle w:val="TAL"/>
            </w:pPr>
            <w:r w:rsidRPr="00F02BE6">
              <w:t>:</w:t>
            </w:r>
          </w:p>
        </w:tc>
        <w:tc>
          <w:tcPr>
            <w:tcW w:w="957" w:type="dxa"/>
          </w:tcPr>
          <w:p w14:paraId="1E675BC3" w14:textId="77777777" w:rsidR="00973A86" w:rsidRPr="00F02BE6" w:rsidRDefault="00973A86" w:rsidP="003E5D96">
            <w:pPr>
              <w:pStyle w:val="TF"/>
              <w:spacing w:after="0"/>
              <w:rPr>
                <w:lang w:eastAsia="en-US"/>
              </w:rPr>
            </w:pPr>
          </w:p>
        </w:tc>
        <w:tc>
          <w:tcPr>
            <w:tcW w:w="957" w:type="dxa"/>
          </w:tcPr>
          <w:p w14:paraId="7E3813D0" w14:textId="77777777" w:rsidR="00973A86" w:rsidRPr="00F02BE6" w:rsidRDefault="00973A86" w:rsidP="003E5D96">
            <w:pPr>
              <w:pStyle w:val="TF"/>
              <w:spacing w:after="0"/>
              <w:rPr>
                <w:lang w:eastAsia="en-US"/>
              </w:rPr>
            </w:pPr>
          </w:p>
        </w:tc>
        <w:tc>
          <w:tcPr>
            <w:tcW w:w="957" w:type="dxa"/>
          </w:tcPr>
          <w:p w14:paraId="485D19CF" w14:textId="77777777" w:rsidR="00973A86" w:rsidRPr="00F02BE6" w:rsidRDefault="00973A86" w:rsidP="003E5D96">
            <w:pPr>
              <w:pStyle w:val="TF"/>
              <w:spacing w:after="0"/>
              <w:rPr>
                <w:lang w:eastAsia="en-US"/>
              </w:rPr>
            </w:pPr>
          </w:p>
        </w:tc>
        <w:tc>
          <w:tcPr>
            <w:tcW w:w="957" w:type="dxa"/>
          </w:tcPr>
          <w:p w14:paraId="36B3EECB" w14:textId="77777777" w:rsidR="00973A86" w:rsidRPr="00F02BE6" w:rsidRDefault="00973A86" w:rsidP="003E5D96">
            <w:pPr>
              <w:pStyle w:val="TF"/>
              <w:spacing w:after="0"/>
              <w:rPr>
                <w:lang w:eastAsia="en-US"/>
              </w:rPr>
            </w:pPr>
          </w:p>
        </w:tc>
        <w:tc>
          <w:tcPr>
            <w:tcW w:w="957" w:type="dxa"/>
          </w:tcPr>
          <w:p w14:paraId="2FDCBE5C" w14:textId="77777777" w:rsidR="00973A86" w:rsidRPr="00F02BE6" w:rsidRDefault="00973A86" w:rsidP="003E5D96">
            <w:pPr>
              <w:pStyle w:val="TF"/>
              <w:spacing w:after="0"/>
              <w:rPr>
                <w:lang w:eastAsia="en-US"/>
              </w:rPr>
            </w:pPr>
          </w:p>
        </w:tc>
        <w:tc>
          <w:tcPr>
            <w:tcW w:w="957" w:type="dxa"/>
          </w:tcPr>
          <w:p w14:paraId="427F9661" w14:textId="77777777" w:rsidR="00973A86" w:rsidRPr="00F02BE6" w:rsidRDefault="00973A86" w:rsidP="003E5D96">
            <w:pPr>
              <w:pStyle w:val="TF"/>
              <w:spacing w:after="0"/>
              <w:rPr>
                <w:lang w:eastAsia="en-US"/>
              </w:rPr>
            </w:pPr>
          </w:p>
        </w:tc>
        <w:tc>
          <w:tcPr>
            <w:tcW w:w="957" w:type="dxa"/>
          </w:tcPr>
          <w:p w14:paraId="33B8E19A" w14:textId="77777777" w:rsidR="00973A86" w:rsidRPr="00F02BE6" w:rsidRDefault="00973A86" w:rsidP="003E5D96">
            <w:pPr>
              <w:pStyle w:val="TAR"/>
            </w:pPr>
            <w:r w:rsidRPr="00F02BE6">
              <w:t>:</w:t>
            </w:r>
          </w:p>
        </w:tc>
        <w:tc>
          <w:tcPr>
            <w:tcW w:w="957" w:type="dxa"/>
          </w:tcPr>
          <w:p w14:paraId="56B3AD08" w14:textId="77777777" w:rsidR="00973A86" w:rsidRPr="00F02BE6" w:rsidRDefault="00973A86" w:rsidP="003E5D96">
            <w:pPr>
              <w:pStyle w:val="TF"/>
              <w:spacing w:after="0"/>
              <w:rPr>
                <w:lang w:eastAsia="en-US"/>
              </w:rPr>
            </w:pPr>
          </w:p>
        </w:tc>
        <w:tc>
          <w:tcPr>
            <w:tcW w:w="957" w:type="dxa"/>
          </w:tcPr>
          <w:p w14:paraId="4601EED0" w14:textId="77777777" w:rsidR="00973A86" w:rsidRPr="00F02BE6" w:rsidRDefault="00973A86" w:rsidP="003E5D96">
            <w:pPr>
              <w:pStyle w:val="TF"/>
              <w:spacing w:after="0"/>
              <w:rPr>
                <w:lang w:eastAsia="en-US"/>
              </w:rPr>
            </w:pPr>
          </w:p>
        </w:tc>
      </w:tr>
      <w:tr w:rsidR="00973A86" w:rsidRPr="00F02BE6" w14:paraId="50E2E8DE" w14:textId="77777777" w:rsidTr="003E5D96">
        <w:tblPrEx>
          <w:tblCellMar>
            <w:top w:w="0" w:type="dxa"/>
            <w:bottom w:w="0" w:type="dxa"/>
          </w:tblCellMar>
        </w:tblPrEx>
        <w:trPr>
          <w:jc w:val="center"/>
        </w:trPr>
        <w:tc>
          <w:tcPr>
            <w:tcW w:w="957" w:type="dxa"/>
          </w:tcPr>
          <w:p w14:paraId="77B8FF9B" w14:textId="77777777" w:rsidR="00973A86" w:rsidRPr="00F02BE6" w:rsidRDefault="00973A86" w:rsidP="003E5D96">
            <w:pPr>
              <w:pStyle w:val="TAL"/>
            </w:pPr>
            <w:r w:rsidRPr="00F02BE6">
              <w:t>:</w:t>
            </w:r>
          </w:p>
        </w:tc>
        <w:tc>
          <w:tcPr>
            <w:tcW w:w="957" w:type="dxa"/>
          </w:tcPr>
          <w:p w14:paraId="0F32D8DE" w14:textId="77777777" w:rsidR="00973A86" w:rsidRPr="00F02BE6" w:rsidRDefault="00973A86" w:rsidP="003E5D96">
            <w:pPr>
              <w:pStyle w:val="TF"/>
              <w:spacing w:after="0"/>
              <w:rPr>
                <w:lang w:eastAsia="en-US"/>
              </w:rPr>
            </w:pPr>
          </w:p>
        </w:tc>
        <w:tc>
          <w:tcPr>
            <w:tcW w:w="957" w:type="dxa"/>
          </w:tcPr>
          <w:p w14:paraId="2CB6845B" w14:textId="77777777" w:rsidR="00973A86" w:rsidRPr="00F02BE6" w:rsidRDefault="00973A86" w:rsidP="003E5D96">
            <w:pPr>
              <w:pStyle w:val="TF"/>
              <w:spacing w:after="0"/>
              <w:rPr>
                <w:lang w:eastAsia="en-US"/>
              </w:rPr>
            </w:pPr>
          </w:p>
        </w:tc>
        <w:tc>
          <w:tcPr>
            <w:tcW w:w="957" w:type="dxa"/>
          </w:tcPr>
          <w:p w14:paraId="71006A60" w14:textId="77777777" w:rsidR="00973A86" w:rsidRPr="00F02BE6" w:rsidRDefault="00973A86" w:rsidP="003E5D96">
            <w:pPr>
              <w:pStyle w:val="TF"/>
              <w:spacing w:after="0"/>
              <w:rPr>
                <w:lang w:eastAsia="en-US"/>
              </w:rPr>
            </w:pPr>
          </w:p>
        </w:tc>
        <w:tc>
          <w:tcPr>
            <w:tcW w:w="957" w:type="dxa"/>
          </w:tcPr>
          <w:p w14:paraId="37FDE47B" w14:textId="77777777" w:rsidR="00973A86" w:rsidRPr="00F02BE6" w:rsidRDefault="00973A86" w:rsidP="003E5D96">
            <w:pPr>
              <w:pStyle w:val="TF"/>
              <w:spacing w:after="0"/>
              <w:rPr>
                <w:lang w:eastAsia="en-US"/>
              </w:rPr>
            </w:pPr>
          </w:p>
        </w:tc>
        <w:tc>
          <w:tcPr>
            <w:tcW w:w="957" w:type="dxa"/>
          </w:tcPr>
          <w:p w14:paraId="2233030D" w14:textId="77777777" w:rsidR="00973A86" w:rsidRPr="00F02BE6" w:rsidRDefault="00973A86" w:rsidP="003E5D96">
            <w:pPr>
              <w:pStyle w:val="TF"/>
              <w:spacing w:after="0"/>
              <w:rPr>
                <w:lang w:eastAsia="en-US"/>
              </w:rPr>
            </w:pPr>
          </w:p>
        </w:tc>
        <w:tc>
          <w:tcPr>
            <w:tcW w:w="957" w:type="dxa"/>
          </w:tcPr>
          <w:p w14:paraId="1A08BE53" w14:textId="77777777" w:rsidR="00973A86" w:rsidRPr="00F02BE6" w:rsidRDefault="00973A86" w:rsidP="003E5D96">
            <w:pPr>
              <w:pStyle w:val="TF"/>
              <w:spacing w:after="0"/>
              <w:rPr>
                <w:lang w:eastAsia="en-US"/>
              </w:rPr>
            </w:pPr>
          </w:p>
        </w:tc>
        <w:tc>
          <w:tcPr>
            <w:tcW w:w="957" w:type="dxa"/>
          </w:tcPr>
          <w:p w14:paraId="5C7A3D42" w14:textId="77777777" w:rsidR="00973A86" w:rsidRPr="00F02BE6" w:rsidRDefault="00973A86" w:rsidP="003E5D96">
            <w:pPr>
              <w:pStyle w:val="TAR"/>
            </w:pPr>
            <w:r w:rsidRPr="00F02BE6">
              <w:t>:</w:t>
            </w:r>
          </w:p>
        </w:tc>
        <w:tc>
          <w:tcPr>
            <w:tcW w:w="957" w:type="dxa"/>
          </w:tcPr>
          <w:p w14:paraId="588CF547" w14:textId="77777777" w:rsidR="00973A86" w:rsidRPr="00F02BE6" w:rsidRDefault="00973A86" w:rsidP="003E5D96">
            <w:pPr>
              <w:pStyle w:val="TF"/>
              <w:spacing w:after="0"/>
              <w:rPr>
                <w:lang w:eastAsia="en-US"/>
              </w:rPr>
            </w:pPr>
          </w:p>
        </w:tc>
        <w:tc>
          <w:tcPr>
            <w:tcW w:w="957" w:type="dxa"/>
          </w:tcPr>
          <w:p w14:paraId="32AA78A4" w14:textId="77777777" w:rsidR="00973A86" w:rsidRPr="00F02BE6" w:rsidRDefault="00973A86" w:rsidP="003E5D96">
            <w:pPr>
              <w:pStyle w:val="TF"/>
              <w:spacing w:after="0"/>
              <w:rPr>
                <w:lang w:eastAsia="en-US"/>
              </w:rPr>
            </w:pPr>
          </w:p>
        </w:tc>
      </w:tr>
      <w:tr w:rsidR="00973A86" w:rsidRPr="00F02BE6" w14:paraId="60165DB0" w14:textId="77777777" w:rsidTr="003E5D96">
        <w:tblPrEx>
          <w:tblCellMar>
            <w:top w:w="0" w:type="dxa"/>
            <w:bottom w:w="0" w:type="dxa"/>
          </w:tblCellMar>
        </w:tblPrEx>
        <w:trPr>
          <w:cantSplit/>
          <w:jc w:val="center"/>
        </w:trPr>
        <w:tc>
          <w:tcPr>
            <w:tcW w:w="957" w:type="dxa"/>
            <w:tcBorders>
              <w:left w:val="single" w:sz="6" w:space="0" w:color="auto"/>
              <w:bottom w:val="single" w:sz="6" w:space="0" w:color="auto"/>
            </w:tcBorders>
          </w:tcPr>
          <w:p w14:paraId="2C0C7CD1" w14:textId="77777777" w:rsidR="00973A86" w:rsidRPr="00F02BE6" w:rsidRDefault="00973A86" w:rsidP="003E5D96">
            <w:pPr>
              <w:pStyle w:val="TAL"/>
            </w:pPr>
          </w:p>
        </w:tc>
        <w:tc>
          <w:tcPr>
            <w:tcW w:w="957" w:type="dxa"/>
          </w:tcPr>
          <w:p w14:paraId="761D348A" w14:textId="77777777" w:rsidR="00973A86" w:rsidRPr="00F02BE6" w:rsidRDefault="00973A86" w:rsidP="003E5D96">
            <w:pPr>
              <w:pStyle w:val="TF"/>
              <w:spacing w:after="0"/>
              <w:rPr>
                <w:lang w:eastAsia="en-US"/>
              </w:rPr>
            </w:pPr>
          </w:p>
        </w:tc>
        <w:tc>
          <w:tcPr>
            <w:tcW w:w="957" w:type="dxa"/>
          </w:tcPr>
          <w:p w14:paraId="5975916F" w14:textId="77777777" w:rsidR="00973A86" w:rsidRPr="00F02BE6" w:rsidRDefault="00973A86" w:rsidP="003E5D96">
            <w:pPr>
              <w:pStyle w:val="TF"/>
              <w:spacing w:after="0"/>
              <w:rPr>
                <w:lang w:eastAsia="en-US"/>
              </w:rPr>
            </w:pPr>
          </w:p>
        </w:tc>
        <w:tc>
          <w:tcPr>
            <w:tcW w:w="1914" w:type="dxa"/>
            <w:gridSpan w:val="2"/>
          </w:tcPr>
          <w:p w14:paraId="0E59408B" w14:textId="77777777" w:rsidR="00973A86" w:rsidRPr="00F02BE6" w:rsidRDefault="00973A86" w:rsidP="003E5D96">
            <w:pPr>
              <w:pStyle w:val="TF"/>
              <w:spacing w:after="0"/>
              <w:rPr>
                <w:sz w:val="22"/>
                <w:lang w:eastAsia="en-US"/>
              </w:rPr>
            </w:pPr>
            <w:r w:rsidRPr="00F02BE6">
              <w:rPr>
                <w:sz w:val="22"/>
                <w:lang w:eastAsia="en-US"/>
              </w:rPr>
              <w:t>RLC/MAC</w:t>
            </w:r>
          </w:p>
        </w:tc>
        <w:tc>
          <w:tcPr>
            <w:tcW w:w="957" w:type="dxa"/>
          </w:tcPr>
          <w:p w14:paraId="110DD995" w14:textId="77777777" w:rsidR="00973A86" w:rsidRPr="00F02BE6" w:rsidRDefault="00973A86" w:rsidP="003E5D96">
            <w:pPr>
              <w:pStyle w:val="TF"/>
              <w:spacing w:after="0"/>
              <w:rPr>
                <w:lang w:eastAsia="en-US"/>
              </w:rPr>
            </w:pPr>
          </w:p>
        </w:tc>
        <w:tc>
          <w:tcPr>
            <w:tcW w:w="957" w:type="dxa"/>
          </w:tcPr>
          <w:p w14:paraId="5B60EEBC"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30B398AF" w14:textId="77777777" w:rsidR="00973A86" w:rsidRPr="00F02BE6" w:rsidRDefault="00973A86" w:rsidP="003E5D96">
            <w:pPr>
              <w:pStyle w:val="TAR"/>
            </w:pPr>
          </w:p>
        </w:tc>
        <w:tc>
          <w:tcPr>
            <w:tcW w:w="957" w:type="dxa"/>
            <w:tcBorders>
              <w:left w:val="nil"/>
            </w:tcBorders>
          </w:tcPr>
          <w:p w14:paraId="74F54B1C" w14:textId="77777777" w:rsidR="00973A86" w:rsidRPr="00F02BE6" w:rsidRDefault="00973A86" w:rsidP="003E5D96">
            <w:pPr>
              <w:pStyle w:val="TF"/>
              <w:spacing w:after="0"/>
              <w:rPr>
                <w:lang w:eastAsia="en-US"/>
              </w:rPr>
            </w:pPr>
          </w:p>
        </w:tc>
        <w:tc>
          <w:tcPr>
            <w:tcW w:w="957" w:type="dxa"/>
          </w:tcPr>
          <w:p w14:paraId="014F73B3" w14:textId="77777777" w:rsidR="00973A86" w:rsidRPr="00F02BE6" w:rsidRDefault="00973A86" w:rsidP="003E5D96">
            <w:pPr>
              <w:pStyle w:val="TF"/>
              <w:spacing w:after="0"/>
              <w:rPr>
                <w:lang w:eastAsia="en-US"/>
              </w:rPr>
            </w:pPr>
          </w:p>
        </w:tc>
      </w:tr>
      <w:tr w:rsidR="00973A86" w:rsidRPr="00F02BE6" w14:paraId="4FCAF824" w14:textId="77777777" w:rsidTr="003E5D96">
        <w:tblPrEx>
          <w:tblCellMar>
            <w:top w:w="0" w:type="dxa"/>
            <w:bottom w:w="0" w:type="dxa"/>
          </w:tblCellMar>
        </w:tblPrEx>
        <w:trPr>
          <w:jc w:val="center"/>
        </w:trPr>
        <w:tc>
          <w:tcPr>
            <w:tcW w:w="957" w:type="dxa"/>
            <w:tcBorders>
              <w:left w:val="single" w:sz="6" w:space="0" w:color="auto"/>
            </w:tcBorders>
          </w:tcPr>
          <w:p w14:paraId="5515039A" w14:textId="77777777" w:rsidR="00973A86" w:rsidRPr="00F02BE6" w:rsidRDefault="00973A86" w:rsidP="003E5D96">
            <w:pPr>
              <w:pStyle w:val="TF"/>
              <w:spacing w:after="0"/>
              <w:rPr>
                <w:lang w:eastAsia="en-US"/>
              </w:rPr>
            </w:pPr>
          </w:p>
        </w:tc>
        <w:tc>
          <w:tcPr>
            <w:tcW w:w="957" w:type="dxa"/>
            <w:tcBorders>
              <w:top w:val="single" w:sz="6" w:space="0" w:color="auto"/>
            </w:tcBorders>
          </w:tcPr>
          <w:p w14:paraId="22380802" w14:textId="77777777" w:rsidR="00973A86" w:rsidRPr="00F02BE6" w:rsidRDefault="00973A86" w:rsidP="003E5D96">
            <w:pPr>
              <w:pStyle w:val="TF"/>
              <w:spacing w:after="0"/>
              <w:rPr>
                <w:lang w:eastAsia="en-US"/>
              </w:rPr>
            </w:pPr>
          </w:p>
        </w:tc>
        <w:tc>
          <w:tcPr>
            <w:tcW w:w="957" w:type="dxa"/>
            <w:tcBorders>
              <w:top w:val="single" w:sz="6" w:space="0" w:color="auto"/>
            </w:tcBorders>
          </w:tcPr>
          <w:p w14:paraId="5A97FF21" w14:textId="77777777" w:rsidR="00973A86" w:rsidRPr="00F02BE6" w:rsidRDefault="00973A86" w:rsidP="003E5D96">
            <w:pPr>
              <w:pStyle w:val="TF"/>
              <w:spacing w:after="0"/>
              <w:rPr>
                <w:lang w:eastAsia="en-US"/>
              </w:rPr>
            </w:pPr>
          </w:p>
        </w:tc>
        <w:tc>
          <w:tcPr>
            <w:tcW w:w="1914" w:type="dxa"/>
            <w:gridSpan w:val="2"/>
          </w:tcPr>
          <w:p w14:paraId="14237CFE" w14:textId="77777777" w:rsidR="00973A86" w:rsidRPr="00F02BE6" w:rsidRDefault="00973A86" w:rsidP="003E5D96">
            <w:pPr>
              <w:pStyle w:val="TF"/>
              <w:spacing w:after="0"/>
              <w:rPr>
                <w:lang w:eastAsia="en-US"/>
              </w:rPr>
            </w:pPr>
            <w:r w:rsidRPr="00F02BE6">
              <w:rPr>
                <w:sz w:val="22"/>
                <w:lang w:eastAsia="en-US"/>
              </w:rPr>
              <w:t>Block</w:t>
            </w:r>
          </w:p>
        </w:tc>
        <w:tc>
          <w:tcPr>
            <w:tcW w:w="957" w:type="dxa"/>
            <w:tcBorders>
              <w:top w:val="single" w:sz="6" w:space="0" w:color="auto"/>
            </w:tcBorders>
          </w:tcPr>
          <w:p w14:paraId="307ED43F" w14:textId="77777777" w:rsidR="00973A86" w:rsidRPr="00F02BE6" w:rsidRDefault="00973A86" w:rsidP="003E5D96">
            <w:pPr>
              <w:pStyle w:val="TF"/>
              <w:spacing w:after="0"/>
              <w:rPr>
                <w:lang w:eastAsia="en-US"/>
              </w:rPr>
            </w:pPr>
          </w:p>
        </w:tc>
        <w:tc>
          <w:tcPr>
            <w:tcW w:w="957" w:type="dxa"/>
            <w:tcBorders>
              <w:top w:val="single" w:sz="6" w:space="0" w:color="auto"/>
            </w:tcBorders>
          </w:tcPr>
          <w:p w14:paraId="0CA142AA"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21873C11" w14:textId="77777777" w:rsidR="00973A86" w:rsidRPr="00F02BE6" w:rsidRDefault="00973A86" w:rsidP="003E5D96">
            <w:pPr>
              <w:pStyle w:val="TF"/>
              <w:spacing w:after="0"/>
              <w:rPr>
                <w:lang w:eastAsia="en-US"/>
              </w:rPr>
            </w:pPr>
          </w:p>
        </w:tc>
        <w:tc>
          <w:tcPr>
            <w:tcW w:w="957" w:type="dxa"/>
            <w:tcBorders>
              <w:left w:val="nil"/>
            </w:tcBorders>
          </w:tcPr>
          <w:p w14:paraId="5C181684" w14:textId="77777777" w:rsidR="00973A86" w:rsidRPr="00F02BE6" w:rsidRDefault="00973A86" w:rsidP="003E5D96">
            <w:pPr>
              <w:pStyle w:val="TF"/>
              <w:spacing w:after="0"/>
              <w:rPr>
                <w:lang w:eastAsia="en-US"/>
              </w:rPr>
            </w:pPr>
          </w:p>
        </w:tc>
        <w:tc>
          <w:tcPr>
            <w:tcW w:w="957" w:type="dxa"/>
          </w:tcPr>
          <w:p w14:paraId="2324A497" w14:textId="77777777" w:rsidR="00973A86" w:rsidRPr="00F02BE6" w:rsidRDefault="00973A86" w:rsidP="003E5D96">
            <w:pPr>
              <w:pStyle w:val="TF"/>
              <w:spacing w:after="0"/>
              <w:rPr>
                <w:lang w:eastAsia="en-US"/>
              </w:rPr>
            </w:pPr>
          </w:p>
        </w:tc>
      </w:tr>
      <w:tr w:rsidR="00973A86" w:rsidRPr="00F02BE6" w14:paraId="362FA112"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389E5B44" w14:textId="77777777" w:rsidR="00973A86" w:rsidRPr="00F02BE6" w:rsidRDefault="00973A86" w:rsidP="003E5D96">
            <w:pPr>
              <w:pStyle w:val="TF"/>
              <w:spacing w:after="0"/>
              <w:rPr>
                <w:lang w:eastAsia="en-US"/>
              </w:rPr>
            </w:pPr>
          </w:p>
        </w:tc>
        <w:tc>
          <w:tcPr>
            <w:tcW w:w="957" w:type="dxa"/>
          </w:tcPr>
          <w:p w14:paraId="2E1FFF8B" w14:textId="77777777" w:rsidR="00973A86" w:rsidRPr="00F02BE6" w:rsidRDefault="00973A86" w:rsidP="003E5D96">
            <w:pPr>
              <w:pStyle w:val="TF"/>
              <w:spacing w:after="0"/>
              <w:rPr>
                <w:lang w:eastAsia="en-US"/>
              </w:rPr>
            </w:pPr>
          </w:p>
        </w:tc>
        <w:tc>
          <w:tcPr>
            <w:tcW w:w="957" w:type="dxa"/>
          </w:tcPr>
          <w:p w14:paraId="1C9B480C" w14:textId="77777777" w:rsidR="00973A86" w:rsidRPr="00F02BE6" w:rsidRDefault="00973A86" w:rsidP="003E5D96">
            <w:pPr>
              <w:pStyle w:val="TF"/>
              <w:spacing w:after="0"/>
              <w:rPr>
                <w:lang w:eastAsia="en-US"/>
              </w:rPr>
            </w:pPr>
          </w:p>
        </w:tc>
        <w:tc>
          <w:tcPr>
            <w:tcW w:w="1914" w:type="dxa"/>
            <w:gridSpan w:val="2"/>
          </w:tcPr>
          <w:p w14:paraId="0C27B1F4" w14:textId="77777777" w:rsidR="00973A86" w:rsidRPr="00F02BE6" w:rsidRDefault="00973A86" w:rsidP="003E5D96">
            <w:pPr>
              <w:pStyle w:val="TF"/>
              <w:spacing w:after="0"/>
              <w:rPr>
                <w:sz w:val="22"/>
                <w:lang w:eastAsia="en-US"/>
              </w:rPr>
            </w:pPr>
          </w:p>
        </w:tc>
        <w:tc>
          <w:tcPr>
            <w:tcW w:w="957" w:type="dxa"/>
          </w:tcPr>
          <w:p w14:paraId="69E29CF4" w14:textId="77777777" w:rsidR="00973A86" w:rsidRPr="00F02BE6" w:rsidRDefault="00973A86" w:rsidP="003E5D96">
            <w:pPr>
              <w:pStyle w:val="TF"/>
              <w:spacing w:after="0"/>
              <w:rPr>
                <w:lang w:eastAsia="en-US"/>
              </w:rPr>
            </w:pPr>
          </w:p>
        </w:tc>
        <w:tc>
          <w:tcPr>
            <w:tcW w:w="957" w:type="dxa"/>
          </w:tcPr>
          <w:p w14:paraId="35AC2923" w14:textId="77777777" w:rsidR="00973A86" w:rsidRPr="00F02BE6" w:rsidRDefault="00973A86" w:rsidP="003E5D96">
            <w:pPr>
              <w:pStyle w:val="TF"/>
              <w:spacing w:after="0"/>
              <w:rPr>
                <w:lang w:eastAsia="en-US"/>
              </w:rPr>
            </w:pPr>
          </w:p>
        </w:tc>
        <w:tc>
          <w:tcPr>
            <w:tcW w:w="957" w:type="dxa"/>
            <w:tcBorders>
              <w:right w:val="single" w:sz="6" w:space="0" w:color="auto"/>
            </w:tcBorders>
          </w:tcPr>
          <w:p w14:paraId="28B2FE28" w14:textId="77777777" w:rsidR="00973A86" w:rsidRPr="00F02BE6" w:rsidRDefault="00973A86" w:rsidP="003E5D96">
            <w:pPr>
              <w:pStyle w:val="TF"/>
              <w:spacing w:after="0"/>
              <w:rPr>
                <w:lang w:eastAsia="en-US"/>
              </w:rPr>
            </w:pPr>
          </w:p>
        </w:tc>
        <w:tc>
          <w:tcPr>
            <w:tcW w:w="957" w:type="dxa"/>
            <w:tcBorders>
              <w:left w:val="nil"/>
            </w:tcBorders>
          </w:tcPr>
          <w:p w14:paraId="75CD0138" w14:textId="77777777" w:rsidR="00973A86" w:rsidRPr="00F02BE6" w:rsidRDefault="00973A86" w:rsidP="003E5D96">
            <w:pPr>
              <w:pStyle w:val="TF"/>
              <w:spacing w:after="0"/>
              <w:rPr>
                <w:lang w:eastAsia="en-US"/>
              </w:rPr>
            </w:pPr>
          </w:p>
        </w:tc>
        <w:tc>
          <w:tcPr>
            <w:tcW w:w="957" w:type="dxa"/>
          </w:tcPr>
          <w:p w14:paraId="54B4C67E" w14:textId="77777777" w:rsidR="00973A86" w:rsidRPr="00F02BE6" w:rsidRDefault="00973A86" w:rsidP="003E5D96">
            <w:pPr>
              <w:pStyle w:val="TF"/>
              <w:spacing w:after="0"/>
              <w:rPr>
                <w:lang w:eastAsia="en-US"/>
              </w:rPr>
            </w:pPr>
          </w:p>
        </w:tc>
      </w:tr>
      <w:tr w:rsidR="00973A86" w:rsidRPr="00F02BE6" w14:paraId="0C7B4F3F" w14:textId="77777777" w:rsidTr="003E5D96">
        <w:tblPrEx>
          <w:tblCellMar>
            <w:top w:w="0" w:type="dxa"/>
            <w:bottom w:w="0" w:type="dxa"/>
          </w:tblCellMar>
        </w:tblPrEx>
        <w:trPr>
          <w:cantSplit/>
          <w:jc w:val="center"/>
        </w:trPr>
        <w:tc>
          <w:tcPr>
            <w:tcW w:w="957" w:type="dxa"/>
          </w:tcPr>
          <w:p w14:paraId="5C430C73" w14:textId="77777777" w:rsidR="00973A86" w:rsidRPr="00F02BE6" w:rsidRDefault="00973A86" w:rsidP="003E5D96">
            <w:pPr>
              <w:pStyle w:val="TF"/>
              <w:spacing w:after="0"/>
              <w:rPr>
                <w:lang w:eastAsia="en-US"/>
              </w:rPr>
            </w:pPr>
          </w:p>
        </w:tc>
        <w:tc>
          <w:tcPr>
            <w:tcW w:w="957" w:type="dxa"/>
            <w:tcBorders>
              <w:top w:val="single" w:sz="6" w:space="0" w:color="auto"/>
            </w:tcBorders>
          </w:tcPr>
          <w:p w14:paraId="13417A9C" w14:textId="77777777" w:rsidR="00973A86" w:rsidRPr="00F02BE6" w:rsidRDefault="00973A86" w:rsidP="003E5D96">
            <w:pPr>
              <w:pStyle w:val="TF"/>
              <w:spacing w:after="0"/>
              <w:rPr>
                <w:lang w:eastAsia="en-US"/>
              </w:rPr>
            </w:pPr>
          </w:p>
        </w:tc>
        <w:tc>
          <w:tcPr>
            <w:tcW w:w="957" w:type="dxa"/>
            <w:tcBorders>
              <w:top w:val="single" w:sz="6" w:space="0" w:color="auto"/>
            </w:tcBorders>
          </w:tcPr>
          <w:p w14:paraId="52097C8D" w14:textId="77777777" w:rsidR="00973A86" w:rsidRPr="00F02BE6" w:rsidRDefault="00973A86" w:rsidP="003E5D96">
            <w:pPr>
              <w:pStyle w:val="TF"/>
              <w:spacing w:after="0"/>
              <w:rPr>
                <w:lang w:eastAsia="en-US"/>
              </w:rPr>
            </w:pPr>
          </w:p>
        </w:tc>
        <w:tc>
          <w:tcPr>
            <w:tcW w:w="957" w:type="dxa"/>
            <w:tcBorders>
              <w:top w:val="single" w:sz="6" w:space="0" w:color="auto"/>
            </w:tcBorders>
          </w:tcPr>
          <w:p w14:paraId="50FC0ACF"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tcBorders>
          </w:tcPr>
          <w:p w14:paraId="70377C04"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1B9D96F9"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07B58921"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right w:val="single" w:sz="6" w:space="0" w:color="auto"/>
            </w:tcBorders>
          </w:tcPr>
          <w:p w14:paraId="5A5A7314" w14:textId="77777777" w:rsidR="00973A86" w:rsidRPr="00F02BE6" w:rsidRDefault="00973A86" w:rsidP="003E5D96">
            <w:pPr>
              <w:pStyle w:val="TF"/>
              <w:spacing w:after="0"/>
              <w:rPr>
                <w:lang w:eastAsia="en-US"/>
              </w:rPr>
            </w:pPr>
          </w:p>
        </w:tc>
        <w:tc>
          <w:tcPr>
            <w:tcW w:w="1914" w:type="dxa"/>
            <w:gridSpan w:val="2"/>
            <w:tcBorders>
              <w:left w:val="nil"/>
            </w:tcBorders>
          </w:tcPr>
          <w:p w14:paraId="5AFDBA07" w14:textId="77777777" w:rsidR="00973A86" w:rsidRPr="00F02BE6" w:rsidRDefault="00973A86" w:rsidP="003E5D96">
            <w:pPr>
              <w:pStyle w:val="TAL"/>
            </w:pPr>
            <w:r w:rsidRPr="00F02BE6">
              <w:rPr>
                <w:b/>
              </w:rPr>
              <w:t xml:space="preserve">  octet 142</w:t>
            </w:r>
          </w:p>
          <w:p w14:paraId="52D690BC" w14:textId="77777777" w:rsidR="00973A86" w:rsidRPr="00F02BE6" w:rsidRDefault="00973A86" w:rsidP="003E5D96">
            <w:pPr>
              <w:pStyle w:val="TAL"/>
            </w:pPr>
          </w:p>
        </w:tc>
      </w:tr>
      <w:tr w:rsidR="00973A86" w:rsidRPr="00F02BE6" w14:paraId="2536B677" w14:textId="77777777" w:rsidTr="003E5D96">
        <w:tblPrEx>
          <w:tblCellMar>
            <w:top w:w="0" w:type="dxa"/>
            <w:bottom w:w="0" w:type="dxa"/>
          </w:tblCellMar>
        </w:tblPrEx>
        <w:trPr>
          <w:jc w:val="center"/>
        </w:trPr>
        <w:tc>
          <w:tcPr>
            <w:tcW w:w="957" w:type="dxa"/>
            <w:tcBorders>
              <w:left w:val="dotted" w:sz="4" w:space="0" w:color="auto"/>
            </w:tcBorders>
          </w:tcPr>
          <w:p w14:paraId="719BDA48" w14:textId="77777777" w:rsidR="00973A86" w:rsidRPr="00F02BE6" w:rsidRDefault="00973A86" w:rsidP="003E5D96">
            <w:pPr>
              <w:pStyle w:val="TF"/>
              <w:spacing w:after="0"/>
              <w:rPr>
                <w:lang w:eastAsia="en-US"/>
              </w:rPr>
            </w:pPr>
          </w:p>
        </w:tc>
        <w:tc>
          <w:tcPr>
            <w:tcW w:w="957" w:type="dxa"/>
          </w:tcPr>
          <w:p w14:paraId="0311F76B" w14:textId="77777777" w:rsidR="00973A86" w:rsidRPr="00F02BE6" w:rsidRDefault="00973A86" w:rsidP="003E5D96">
            <w:pPr>
              <w:pStyle w:val="TF"/>
              <w:spacing w:after="0"/>
              <w:rPr>
                <w:lang w:eastAsia="en-US"/>
              </w:rPr>
            </w:pPr>
          </w:p>
        </w:tc>
        <w:tc>
          <w:tcPr>
            <w:tcW w:w="957" w:type="dxa"/>
          </w:tcPr>
          <w:p w14:paraId="634D6FB4" w14:textId="77777777" w:rsidR="00973A86" w:rsidRPr="00F02BE6" w:rsidRDefault="00973A86" w:rsidP="003E5D96">
            <w:pPr>
              <w:pStyle w:val="TF"/>
              <w:spacing w:after="0"/>
              <w:rPr>
                <w:lang w:eastAsia="en-US"/>
              </w:rPr>
            </w:pPr>
          </w:p>
        </w:tc>
        <w:tc>
          <w:tcPr>
            <w:tcW w:w="1914" w:type="dxa"/>
            <w:gridSpan w:val="2"/>
          </w:tcPr>
          <w:p w14:paraId="2CC33033" w14:textId="77777777" w:rsidR="00973A86" w:rsidRPr="00F02BE6" w:rsidRDefault="00973A86" w:rsidP="003E5D96">
            <w:pPr>
              <w:pStyle w:val="TF"/>
              <w:spacing w:after="0"/>
              <w:rPr>
                <w:lang w:eastAsia="en-US"/>
              </w:rPr>
            </w:pPr>
          </w:p>
        </w:tc>
        <w:tc>
          <w:tcPr>
            <w:tcW w:w="957" w:type="dxa"/>
          </w:tcPr>
          <w:p w14:paraId="571CDCE8" w14:textId="77777777" w:rsidR="00973A86" w:rsidRPr="00F02BE6" w:rsidRDefault="00973A86" w:rsidP="003E5D96">
            <w:pPr>
              <w:pStyle w:val="TF"/>
              <w:spacing w:after="0"/>
              <w:rPr>
                <w:lang w:eastAsia="en-US"/>
              </w:rPr>
            </w:pPr>
          </w:p>
        </w:tc>
        <w:tc>
          <w:tcPr>
            <w:tcW w:w="957" w:type="dxa"/>
          </w:tcPr>
          <w:p w14:paraId="09539BF5" w14:textId="77777777" w:rsidR="00973A86" w:rsidRPr="00F02BE6" w:rsidRDefault="00973A86" w:rsidP="003E5D96">
            <w:pPr>
              <w:pStyle w:val="TF"/>
              <w:spacing w:after="0"/>
              <w:rPr>
                <w:lang w:eastAsia="en-US"/>
              </w:rPr>
            </w:pPr>
          </w:p>
        </w:tc>
        <w:tc>
          <w:tcPr>
            <w:tcW w:w="957" w:type="dxa"/>
            <w:tcBorders>
              <w:top w:val="single" w:sz="4" w:space="0" w:color="auto"/>
              <w:right w:val="dotted" w:sz="4" w:space="0" w:color="auto"/>
            </w:tcBorders>
          </w:tcPr>
          <w:p w14:paraId="6792BA27"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02FC5432" w14:textId="77777777" w:rsidR="00973A86" w:rsidRPr="00F02BE6" w:rsidRDefault="00973A86" w:rsidP="003E5D96">
            <w:pPr>
              <w:pStyle w:val="TAL"/>
              <w:rPr>
                <w:b/>
              </w:rPr>
            </w:pPr>
          </w:p>
        </w:tc>
      </w:tr>
      <w:tr w:rsidR="00973A86" w:rsidRPr="00F02BE6" w14:paraId="70F88E73" w14:textId="77777777" w:rsidTr="003E5D96">
        <w:tblPrEx>
          <w:tblCellMar>
            <w:top w:w="0" w:type="dxa"/>
            <w:bottom w:w="0" w:type="dxa"/>
          </w:tblCellMar>
        </w:tblPrEx>
        <w:trPr>
          <w:jc w:val="center"/>
        </w:trPr>
        <w:tc>
          <w:tcPr>
            <w:tcW w:w="957" w:type="dxa"/>
            <w:tcBorders>
              <w:left w:val="dotted" w:sz="4" w:space="0" w:color="auto"/>
              <w:bottom w:val="dotted" w:sz="4" w:space="0" w:color="auto"/>
            </w:tcBorders>
          </w:tcPr>
          <w:p w14:paraId="3F02C4D5"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6845E270"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5C0CD254" w14:textId="77777777" w:rsidR="00973A86" w:rsidRPr="00F02BE6" w:rsidRDefault="00973A86" w:rsidP="003E5D96">
            <w:pPr>
              <w:pStyle w:val="TF"/>
              <w:spacing w:after="0"/>
              <w:rPr>
                <w:lang w:eastAsia="en-US"/>
              </w:rPr>
            </w:pPr>
          </w:p>
        </w:tc>
        <w:tc>
          <w:tcPr>
            <w:tcW w:w="1914" w:type="dxa"/>
            <w:gridSpan w:val="2"/>
          </w:tcPr>
          <w:p w14:paraId="72EDD314" w14:textId="77777777" w:rsidR="00973A86" w:rsidRPr="00F02BE6" w:rsidRDefault="00973A86" w:rsidP="003E5D96">
            <w:pPr>
              <w:pStyle w:val="TF"/>
              <w:spacing w:after="0"/>
              <w:rPr>
                <w:lang w:eastAsia="en-US"/>
              </w:rPr>
            </w:pPr>
          </w:p>
        </w:tc>
        <w:tc>
          <w:tcPr>
            <w:tcW w:w="957" w:type="dxa"/>
          </w:tcPr>
          <w:p w14:paraId="28C79C0E" w14:textId="77777777" w:rsidR="00973A86" w:rsidRPr="00F02BE6" w:rsidRDefault="00973A86" w:rsidP="003E5D96">
            <w:pPr>
              <w:pStyle w:val="TF"/>
              <w:spacing w:after="0"/>
              <w:rPr>
                <w:lang w:eastAsia="en-US"/>
              </w:rPr>
            </w:pPr>
          </w:p>
        </w:tc>
        <w:tc>
          <w:tcPr>
            <w:tcW w:w="957" w:type="dxa"/>
          </w:tcPr>
          <w:p w14:paraId="0CBA8D3F" w14:textId="77777777" w:rsidR="00973A86" w:rsidRPr="00F02BE6" w:rsidRDefault="00973A86" w:rsidP="003E5D96">
            <w:pPr>
              <w:pStyle w:val="TF"/>
              <w:spacing w:after="0"/>
              <w:rPr>
                <w:lang w:eastAsia="en-US"/>
              </w:rPr>
            </w:pPr>
          </w:p>
        </w:tc>
        <w:tc>
          <w:tcPr>
            <w:tcW w:w="957" w:type="dxa"/>
            <w:tcBorders>
              <w:right w:val="dotted" w:sz="4" w:space="0" w:color="auto"/>
            </w:tcBorders>
          </w:tcPr>
          <w:p w14:paraId="6BC95A4A"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2699AFC3" w14:textId="77777777" w:rsidR="00973A86" w:rsidRPr="00F02BE6" w:rsidRDefault="00973A86" w:rsidP="003E5D96">
            <w:pPr>
              <w:pStyle w:val="TAL"/>
              <w:rPr>
                <w:b/>
              </w:rPr>
            </w:pPr>
          </w:p>
        </w:tc>
      </w:tr>
      <w:tr w:rsidR="00973A86" w:rsidRPr="00F02BE6" w14:paraId="2CBCAF01" w14:textId="77777777" w:rsidTr="003E5D96">
        <w:tblPrEx>
          <w:tblCellMar>
            <w:top w:w="0" w:type="dxa"/>
            <w:bottom w:w="0" w:type="dxa"/>
          </w:tblCellMar>
        </w:tblPrEx>
        <w:trPr>
          <w:jc w:val="center"/>
        </w:trPr>
        <w:tc>
          <w:tcPr>
            <w:tcW w:w="957" w:type="dxa"/>
            <w:tcBorders>
              <w:top w:val="dotted" w:sz="4" w:space="0" w:color="auto"/>
            </w:tcBorders>
          </w:tcPr>
          <w:p w14:paraId="0A7DBDFA" w14:textId="77777777" w:rsidR="00973A86" w:rsidRPr="00F02BE6" w:rsidRDefault="00973A86" w:rsidP="003E5D96">
            <w:pPr>
              <w:pStyle w:val="TF"/>
              <w:spacing w:after="0"/>
              <w:rPr>
                <w:lang w:eastAsia="en-US"/>
              </w:rPr>
            </w:pPr>
          </w:p>
        </w:tc>
        <w:tc>
          <w:tcPr>
            <w:tcW w:w="957" w:type="dxa"/>
            <w:tcBorders>
              <w:top w:val="dotted" w:sz="4" w:space="0" w:color="auto"/>
            </w:tcBorders>
          </w:tcPr>
          <w:p w14:paraId="14EDDE63" w14:textId="77777777" w:rsidR="00973A86" w:rsidRPr="00F02BE6" w:rsidRDefault="00973A86" w:rsidP="003E5D96">
            <w:pPr>
              <w:pStyle w:val="TF"/>
              <w:spacing w:after="0"/>
              <w:rPr>
                <w:lang w:eastAsia="en-US"/>
              </w:rPr>
            </w:pPr>
          </w:p>
        </w:tc>
        <w:tc>
          <w:tcPr>
            <w:tcW w:w="957" w:type="dxa"/>
            <w:tcBorders>
              <w:top w:val="dotted" w:sz="4" w:space="0" w:color="auto"/>
              <w:right w:val="dotted" w:sz="4" w:space="0" w:color="auto"/>
            </w:tcBorders>
          </w:tcPr>
          <w:p w14:paraId="04794925" w14:textId="77777777" w:rsidR="00973A86" w:rsidRPr="00F02BE6" w:rsidRDefault="00973A86" w:rsidP="003E5D96">
            <w:pPr>
              <w:pStyle w:val="TF"/>
              <w:spacing w:after="0"/>
              <w:rPr>
                <w:lang w:eastAsia="en-US"/>
              </w:rPr>
            </w:pPr>
          </w:p>
        </w:tc>
        <w:tc>
          <w:tcPr>
            <w:tcW w:w="1914" w:type="dxa"/>
            <w:gridSpan w:val="2"/>
            <w:tcBorders>
              <w:left w:val="dotted" w:sz="4" w:space="0" w:color="auto"/>
              <w:bottom w:val="dotted" w:sz="4" w:space="0" w:color="auto"/>
            </w:tcBorders>
          </w:tcPr>
          <w:p w14:paraId="3BF7C75D"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2BA81A18" w14:textId="77777777" w:rsidR="00973A86" w:rsidRPr="00F02BE6" w:rsidRDefault="00973A86" w:rsidP="003E5D96">
            <w:pPr>
              <w:pStyle w:val="TF"/>
              <w:spacing w:after="0"/>
              <w:rPr>
                <w:lang w:eastAsia="en-US"/>
              </w:rPr>
            </w:pPr>
          </w:p>
        </w:tc>
        <w:tc>
          <w:tcPr>
            <w:tcW w:w="957" w:type="dxa"/>
            <w:tcBorders>
              <w:bottom w:val="dotted" w:sz="4" w:space="0" w:color="auto"/>
            </w:tcBorders>
          </w:tcPr>
          <w:p w14:paraId="6AFDE65B" w14:textId="77777777" w:rsidR="00973A86" w:rsidRPr="00F02BE6" w:rsidRDefault="00973A86" w:rsidP="003E5D96">
            <w:pPr>
              <w:pStyle w:val="TF"/>
              <w:spacing w:after="0"/>
              <w:rPr>
                <w:lang w:eastAsia="en-US"/>
              </w:rPr>
            </w:pPr>
          </w:p>
        </w:tc>
        <w:tc>
          <w:tcPr>
            <w:tcW w:w="957" w:type="dxa"/>
            <w:tcBorders>
              <w:bottom w:val="dotted" w:sz="4" w:space="0" w:color="auto"/>
              <w:right w:val="dotted" w:sz="4" w:space="0" w:color="auto"/>
            </w:tcBorders>
          </w:tcPr>
          <w:p w14:paraId="297B1085" w14:textId="77777777" w:rsidR="00973A86" w:rsidRPr="00F02BE6" w:rsidRDefault="00973A86" w:rsidP="003E5D96">
            <w:pPr>
              <w:pStyle w:val="TF"/>
              <w:spacing w:after="0"/>
              <w:rPr>
                <w:lang w:eastAsia="en-US"/>
              </w:rPr>
            </w:pPr>
          </w:p>
        </w:tc>
        <w:tc>
          <w:tcPr>
            <w:tcW w:w="1914" w:type="dxa"/>
            <w:gridSpan w:val="2"/>
            <w:tcBorders>
              <w:left w:val="dotted" w:sz="4" w:space="0" w:color="auto"/>
            </w:tcBorders>
          </w:tcPr>
          <w:p w14:paraId="713581AD" w14:textId="77777777" w:rsidR="00973A86" w:rsidRPr="00F02BE6" w:rsidRDefault="00973A86" w:rsidP="003E5D96">
            <w:pPr>
              <w:pStyle w:val="TAL"/>
              <w:rPr>
                <w:b/>
              </w:rPr>
            </w:pPr>
            <w:r w:rsidRPr="00F02BE6">
              <w:rPr>
                <w:b/>
              </w:rPr>
              <w:t xml:space="preserve">  octet 145</w:t>
            </w:r>
          </w:p>
        </w:tc>
      </w:tr>
    </w:tbl>
    <w:p w14:paraId="5D92753B" w14:textId="77777777" w:rsidR="00973A86" w:rsidRPr="00F02BE6" w:rsidRDefault="00973A86" w:rsidP="00973A86">
      <w:pPr>
        <w:pStyle w:val="NF"/>
      </w:pPr>
    </w:p>
    <w:p w14:paraId="56A8374B" w14:textId="77777777" w:rsidR="00973A86" w:rsidRPr="00F02BE6" w:rsidRDefault="00973A86" w:rsidP="00973A86">
      <w:pPr>
        <w:pStyle w:val="NF"/>
      </w:pPr>
      <w:r w:rsidRPr="00F02BE6">
        <w:t>NOTE:</w:t>
      </w:r>
      <w:r w:rsidRPr="00F02BE6">
        <w:tab/>
        <w:t>The numbering convention specified in 3GPP TS 44.060 applies.</w:t>
      </w:r>
    </w:p>
    <w:p w14:paraId="0E5E1071" w14:textId="77777777" w:rsidR="00973A86" w:rsidRPr="00F02BE6" w:rsidRDefault="00973A86" w:rsidP="00973A86">
      <w:pPr>
        <w:pStyle w:val="NF"/>
      </w:pPr>
    </w:p>
    <w:p w14:paraId="49A96A82" w14:textId="77777777" w:rsidR="00973A86" w:rsidRPr="00F02BE6" w:rsidRDefault="00973A86" w:rsidP="00973A86">
      <w:pPr>
        <w:pStyle w:val="TF"/>
      </w:pPr>
      <w:r w:rsidRPr="00F02BE6">
        <w:t>Figure 7.6.12.2: PDTCH block type 12 (MCS-8) downlink format</w:t>
      </w:r>
    </w:p>
    <w:p w14:paraId="0367E48F" w14:textId="77777777" w:rsidR="00973A86" w:rsidRPr="00F02BE6" w:rsidRDefault="00973A86" w:rsidP="00973A86">
      <w:pPr>
        <w:pStyle w:val="Heading3"/>
      </w:pPr>
      <w:bookmarkStart w:id="167" w:name="_Toc517979155"/>
      <w:r w:rsidRPr="00F02BE6">
        <w:t>7.6.13</w:t>
      </w:r>
      <w:r w:rsidRPr="00F02BE6">
        <w:tab/>
        <w:t>PDTCH block type 13 (MCS-9) format</w:t>
      </w:r>
      <w:bookmarkEnd w:id="167"/>
    </w:p>
    <w:p w14:paraId="43B7E192" w14:textId="77777777" w:rsidR="00973A86" w:rsidRPr="00F02BE6" w:rsidRDefault="00973A86" w:rsidP="00973A86">
      <w:pPr>
        <w:pStyle w:val="Heading4"/>
      </w:pPr>
      <w:bookmarkStart w:id="168" w:name="_Toc517979156"/>
      <w:r w:rsidRPr="00F02BE6">
        <w:t>7.6.13.1</w:t>
      </w:r>
      <w:r w:rsidRPr="00F02BE6">
        <w:tab/>
        <w:t>Uplink</w:t>
      </w:r>
      <w:bookmarkEnd w:id="168"/>
    </w:p>
    <w:p w14:paraId="00556A8C" w14:textId="77777777" w:rsidR="00973A86" w:rsidRPr="00F02BE6" w:rsidRDefault="00973A86" w:rsidP="00973A86">
      <w:pPr>
        <w:keepNext/>
      </w:pPr>
      <w:r w:rsidRPr="00F02BE6">
        <w:t>The 1234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448DBE1" w14:textId="77777777" w:rsidTr="003E5D96">
        <w:tblPrEx>
          <w:tblCellMar>
            <w:top w:w="0" w:type="dxa"/>
            <w:bottom w:w="0" w:type="dxa"/>
          </w:tblCellMar>
        </w:tblPrEx>
        <w:trPr>
          <w:jc w:val="center"/>
        </w:trPr>
        <w:tc>
          <w:tcPr>
            <w:tcW w:w="7656" w:type="dxa"/>
            <w:gridSpan w:val="8"/>
          </w:tcPr>
          <w:p w14:paraId="67E51B6E"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B5A28FF" w14:textId="77777777" w:rsidR="00973A86" w:rsidRPr="00F02BE6" w:rsidRDefault="00973A86" w:rsidP="003E5D96">
            <w:pPr>
              <w:pStyle w:val="TF"/>
              <w:keepNext/>
              <w:spacing w:after="0"/>
              <w:rPr>
                <w:lang w:eastAsia="en-US"/>
              </w:rPr>
            </w:pPr>
          </w:p>
        </w:tc>
        <w:tc>
          <w:tcPr>
            <w:tcW w:w="957" w:type="dxa"/>
          </w:tcPr>
          <w:p w14:paraId="2CE3A54A" w14:textId="77777777" w:rsidR="00973A86" w:rsidRPr="00F02BE6" w:rsidRDefault="00973A86" w:rsidP="003E5D96">
            <w:pPr>
              <w:pStyle w:val="TF"/>
              <w:keepNext/>
              <w:spacing w:after="0"/>
              <w:rPr>
                <w:lang w:eastAsia="en-US"/>
              </w:rPr>
            </w:pPr>
          </w:p>
        </w:tc>
      </w:tr>
      <w:tr w:rsidR="00973A86" w:rsidRPr="00F02BE6" w14:paraId="07551B34" w14:textId="77777777" w:rsidTr="003E5D96">
        <w:tblPrEx>
          <w:tblCellMar>
            <w:top w:w="0" w:type="dxa"/>
            <w:bottom w:w="0" w:type="dxa"/>
          </w:tblCellMar>
        </w:tblPrEx>
        <w:trPr>
          <w:jc w:val="center"/>
        </w:trPr>
        <w:tc>
          <w:tcPr>
            <w:tcW w:w="957" w:type="dxa"/>
          </w:tcPr>
          <w:p w14:paraId="6A2811F7"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1E4618A9"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022CBC67"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094466F4"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202E6694"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2F21EE42"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43BE34E7"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730058B8"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6F58886C" w14:textId="77777777" w:rsidR="00973A86" w:rsidRPr="00F02BE6" w:rsidRDefault="00973A86" w:rsidP="003E5D96">
            <w:pPr>
              <w:pStyle w:val="TF"/>
              <w:keepNext/>
              <w:spacing w:after="0"/>
              <w:rPr>
                <w:lang w:eastAsia="en-US"/>
              </w:rPr>
            </w:pPr>
          </w:p>
        </w:tc>
        <w:tc>
          <w:tcPr>
            <w:tcW w:w="957" w:type="dxa"/>
          </w:tcPr>
          <w:p w14:paraId="3276818F" w14:textId="77777777" w:rsidR="00973A86" w:rsidRPr="00F02BE6" w:rsidRDefault="00973A86" w:rsidP="003E5D96">
            <w:pPr>
              <w:pStyle w:val="TF"/>
              <w:keepNext/>
              <w:spacing w:after="0"/>
              <w:rPr>
                <w:lang w:eastAsia="en-US"/>
              </w:rPr>
            </w:pPr>
          </w:p>
        </w:tc>
      </w:tr>
      <w:tr w:rsidR="00973A86" w:rsidRPr="00F02BE6" w14:paraId="7C78EE61"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67013B9B" w14:textId="77777777" w:rsidR="00973A86" w:rsidRPr="00F02BE6" w:rsidRDefault="00973A86" w:rsidP="003E5D96">
            <w:pPr>
              <w:pStyle w:val="TF"/>
              <w:keepNext/>
              <w:spacing w:after="0"/>
              <w:rPr>
                <w:lang w:eastAsia="en-US"/>
              </w:rPr>
            </w:pPr>
          </w:p>
        </w:tc>
        <w:tc>
          <w:tcPr>
            <w:tcW w:w="957" w:type="dxa"/>
            <w:tcBorders>
              <w:left w:val="nil"/>
            </w:tcBorders>
          </w:tcPr>
          <w:p w14:paraId="35589F79"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23EAA998" w14:textId="77777777" w:rsidR="00973A86" w:rsidRPr="00F02BE6" w:rsidRDefault="00973A86" w:rsidP="003E5D96">
            <w:pPr>
              <w:pStyle w:val="TF"/>
              <w:keepNext/>
              <w:spacing w:after="0"/>
              <w:rPr>
                <w:lang w:eastAsia="en-US"/>
              </w:rPr>
            </w:pPr>
          </w:p>
        </w:tc>
      </w:tr>
      <w:tr w:rsidR="00973A86" w:rsidRPr="00F02BE6" w14:paraId="32AD348D" w14:textId="77777777" w:rsidTr="003E5D96">
        <w:tblPrEx>
          <w:tblCellMar>
            <w:top w:w="0" w:type="dxa"/>
            <w:bottom w:w="0" w:type="dxa"/>
          </w:tblCellMar>
        </w:tblPrEx>
        <w:trPr>
          <w:jc w:val="center"/>
        </w:trPr>
        <w:tc>
          <w:tcPr>
            <w:tcW w:w="957" w:type="dxa"/>
            <w:tcBorders>
              <w:left w:val="single" w:sz="6" w:space="0" w:color="auto"/>
            </w:tcBorders>
          </w:tcPr>
          <w:p w14:paraId="465DE7FD"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B99AC5B"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175D18F" w14:textId="77777777" w:rsidR="00973A86" w:rsidRPr="00F02BE6" w:rsidRDefault="00973A86" w:rsidP="003E5D96">
            <w:pPr>
              <w:pStyle w:val="TF"/>
              <w:keepNext/>
              <w:spacing w:after="0"/>
              <w:rPr>
                <w:lang w:eastAsia="en-US"/>
              </w:rPr>
            </w:pPr>
          </w:p>
        </w:tc>
        <w:tc>
          <w:tcPr>
            <w:tcW w:w="1914" w:type="dxa"/>
            <w:gridSpan w:val="2"/>
          </w:tcPr>
          <w:p w14:paraId="4FF5451F" w14:textId="77777777" w:rsidR="00973A86" w:rsidRPr="00F02BE6" w:rsidRDefault="00973A86" w:rsidP="003E5D96">
            <w:pPr>
              <w:pStyle w:val="TF"/>
              <w:keepNext/>
              <w:spacing w:after="0"/>
              <w:rPr>
                <w:lang w:eastAsia="en-US"/>
              </w:rPr>
            </w:pPr>
            <w:r w:rsidRPr="00F02BE6">
              <w:rPr>
                <w:sz w:val="22"/>
                <w:lang w:eastAsia="en-US"/>
              </w:rPr>
              <w:t>1234</w:t>
            </w:r>
          </w:p>
        </w:tc>
        <w:tc>
          <w:tcPr>
            <w:tcW w:w="957" w:type="dxa"/>
            <w:tcBorders>
              <w:bottom w:val="single" w:sz="6" w:space="0" w:color="auto"/>
            </w:tcBorders>
          </w:tcPr>
          <w:p w14:paraId="0F699EF1"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2032D82"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2EF5C9A4" w14:textId="77777777" w:rsidR="00973A86" w:rsidRPr="00F02BE6" w:rsidRDefault="00973A86" w:rsidP="003E5D96">
            <w:pPr>
              <w:pStyle w:val="TF"/>
              <w:keepNext/>
              <w:spacing w:after="0"/>
              <w:rPr>
                <w:lang w:eastAsia="en-US"/>
              </w:rPr>
            </w:pPr>
          </w:p>
        </w:tc>
        <w:tc>
          <w:tcPr>
            <w:tcW w:w="957" w:type="dxa"/>
            <w:tcBorders>
              <w:left w:val="nil"/>
            </w:tcBorders>
          </w:tcPr>
          <w:p w14:paraId="26456442" w14:textId="77777777" w:rsidR="00973A86" w:rsidRPr="00F02BE6" w:rsidRDefault="00973A86" w:rsidP="003E5D96">
            <w:pPr>
              <w:pStyle w:val="TF"/>
              <w:keepNext/>
              <w:spacing w:after="0"/>
              <w:rPr>
                <w:lang w:eastAsia="en-US"/>
              </w:rPr>
            </w:pPr>
          </w:p>
        </w:tc>
        <w:tc>
          <w:tcPr>
            <w:tcW w:w="957" w:type="dxa"/>
            <w:tcBorders>
              <w:left w:val="nil"/>
            </w:tcBorders>
          </w:tcPr>
          <w:p w14:paraId="4F23FCFC" w14:textId="77777777" w:rsidR="00973A86" w:rsidRPr="00F02BE6" w:rsidRDefault="00973A86" w:rsidP="003E5D96">
            <w:pPr>
              <w:pStyle w:val="TF"/>
              <w:keepNext/>
              <w:spacing w:after="0"/>
              <w:rPr>
                <w:lang w:eastAsia="en-US"/>
              </w:rPr>
            </w:pPr>
          </w:p>
        </w:tc>
      </w:tr>
      <w:tr w:rsidR="00973A86" w:rsidRPr="00F02BE6" w14:paraId="411397C2"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39C5D95E" w14:textId="77777777" w:rsidR="00973A86" w:rsidRPr="00F02BE6" w:rsidRDefault="00973A86" w:rsidP="003E5D96">
            <w:pPr>
              <w:pStyle w:val="TF"/>
              <w:keepNext/>
              <w:spacing w:after="0"/>
              <w:rPr>
                <w:lang w:eastAsia="en-US"/>
              </w:rPr>
            </w:pPr>
          </w:p>
        </w:tc>
        <w:tc>
          <w:tcPr>
            <w:tcW w:w="957" w:type="dxa"/>
          </w:tcPr>
          <w:p w14:paraId="7630C44F" w14:textId="77777777" w:rsidR="00973A86" w:rsidRPr="00F02BE6" w:rsidRDefault="00973A86" w:rsidP="003E5D96">
            <w:pPr>
              <w:pStyle w:val="TF"/>
              <w:keepNext/>
              <w:spacing w:after="0"/>
              <w:rPr>
                <w:lang w:eastAsia="en-US"/>
              </w:rPr>
            </w:pPr>
          </w:p>
        </w:tc>
        <w:tc>
          <w:tcPr>
            <w:tcW w:w="957" w:type="dxa"/>
          </w:tcPr>
          <w:p w14:paraId="47E810BF" w14:textId="77777777" w:rsidR="00973A86" w:rsidRPr="00F02BE6" w:rsidRDefault="00973A86" w:rsidP="003E5D96">
            <w:pPr>
              <w:pStyle w:val="TF"/>
              <w:keepNext/>
              <w:spacing w:after="0"/>
              <w:rPr>
                <w:lang w:eastAsia="en-US"/>
              </w:rPr>
            </w:pPr>
          </w:p>
        </w:tc>
        <w:tc>
          <w:tcPr>
            <w:tcW w:w="1914" w:type="dxa"/>
            <w:gridSpan w:val="2"/>
          </w:tcPr>
          <w:p w14:paraId="2CD74794"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59E1CA96" w14:textId="77777777" w:rsidR="00973A86" w:rsidRPr="00F02BE6" w:rsidRDefault="00973A86" w:rsidP="003E5D96">
            <w:pPr>
              <w:pStyle w:val="TF"/>
              <w:keepNext/>
              <w:spacing w:after="0"/>
              <w:rPr>
                <w:lang w:eastAsia="en-US"/>
              </w:rPr>
            </w:pPr>
          </w:p>
        </w:tc>
        <w:tc>
          <w:tcPr>
            <w:tcW w:w="957" w:type="dxa"/>
          </w:tcPr>
          <w:p w14:paraId="4625C3D1"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1D61546" w14:textId="77777777" w:rsidR="00973A86" w:rsidRPr="00F02BE6" w:rsidRDefault="00973A86" w:rsidP="003E5D96">
            <w:pPr>
              <w:pStyle w:val="TF"/>
              <w:keepNext/>
              <w:spacing w:after="0"/>
              <w:rPr>
                <w:lang w:eastAsia="en-US"/>
              </w:rPr>
            </w:pPr>
          </w:p>
        </w:tc>
        <w:tc>
          <w:tcPr>
            <w:tcW w:w="1914" w:type="dxa"/>
            <w:gridSpan w:val="2"/>
            <w:tcBorders>
              <w:left w:val="nil"/>
            </w:tcBorders>
          </w:tcPr>
          <w:p w14:paraId="7CFAEAEE" w14:textId="77777777" w:rsidR="00973A86" w:rsidRPr="00F02BE6" w:rsidRDefault="00973A86" w:rsidP="003E5D96">
            <w:pPr>
              <w:pStyle w:val="TF"/>
              <w:keepNext/>
              <w:spacing w:after="0"/>
              <w:rPr>
                <w:lang w:eastAsia="en-US"/>
              </w:rPr>
            </w:pPr>
          </w:p>
        </w:tc>
      </w:tr>
      <w:tr w:rsidR="00973A86" w:rsidRPr="00F02BE6" w14:paraId="08BBB3BC" w14:textId="77777777" w:rsidTr="003E5D96">
        <w:tblPrEx>
          <w:tblCellMar>
            <w:top w:w="0" w:type="dxa"/>
            <w:bottom w:w="0" w:type="dxa"/>
          </w:tblCellMar>
        </w:tblPrEx>
        <w:trPr>
          <w:jc w:val="center"/>
        </w:trPr>
        <w:tc>
          <w:tcPr>
            <w:tcW w:w="957" w:type="dxa"/>
          </w:tcPr>
          <w:p w14:paraId="27B1CB83" w14:textId="77777777" w:rsidR="00973A86" w:rsidRPr="00F02BE6" w:rsidRDefault="00973A86" w:rsidP="003E5D96">
            <w:pPr>
              <w:pStyle w:val="TAL"/>
            </w:pPr>
            <w:r w:rsidRPr="00F02BE6">
              <w:t>:</w:t>
            </w:r>
          </w:p>
        </w:tc>
        <w:tc>
          <w:tcPr>
            <w:tcW w:w="957" w:type="dxa"/>
          </w:tcPr>
          <w:p w14:paraId="6AD938DA" w14:textId="77777777" w:rsidR="00973A86" w:rsidRPr="00F02BE6" w:rsidRDefault="00973A86" w:rsidP="003E5D96">
            <w:pPr>
              <w:pStyle w:val="TF"/>
              <w:keepNext/>
              <w:spacing w:after="0"/>
              <w:rPr>
                <w:lang w:eastAsia="en-US"/>
              </w:rPr>
            </w:pPr>
          </w:p>
        </w:tc>
        <w:tc>
          <w:tcPr>
            <w:tcW w:w="957" w:type="dxa"/>
          </w:tcPr>
          <w:p w14:paraId="2A67025A" w14:textId="77777777" w:rsidR="00973A86" w:rsidRPr="00F02BE6" w:rsidRDefault="00973A86" w:rsidP="003E5D96">
            <w:pPr>
              <w:pStyle w:val="TF"/>
              <w:keepNext/>
              <w:spacing w:after="0"/>
              <w:rPr>
                <w:lang w:eastAsia="en-US"/>
              </w:rPr>
            </w:pPr>
          </w:p>
        </w:tc>
        <w:tc>
          <w:tcPr>
            <w:tcW w:w="957" w:type="dxa"/>
          </w:tcPr>
          <w:p w14:paraId="4CD1F39D" w14:textId="77777777" w:rsidR="00973A86" w:rsidRPr="00F02BE6" w:rsidRDefault="00973A86" w:rsidP="003E5D96">
            <w:pPr>
              <w:pStyle w:val="TF"/>
              <w:keepNext/>
              <w:spacing w:after="0"/>
              <w:rPr>
                <w:lang w:eastAsia="en-US"/>
              </w:rPr>
            </w:pPr>
          </w:p>
        </w:tc>
        <w:tc>
          <w:tcPr>
            <w:tcW w:w="957" w:type="dxa"/>
          </w:tcPr>
          <w:p w14:paraId="2D7B9B5D" w14:textId="77777777" w:rsidR="00973A86" w:rsidRPr="00F02BE6" w:rsidRDefault="00973A86" w:rsidP="003E5D96">
            <w:pPr>
              <w:pStyle w:val="TF"/>
              <w:keepNext/>
              <w:spacing w:after="0"/>
              <w:rPr>
                <w:lang w:eastAsia="en-US"/>
              </w:rPr>
            </w:pPr>
          </w:p>
        </w:tc>
        <w:tc>
          <w:tcPr>
            <w:tcW w:w="957" w:type="dxa"/>
          </w:tcPr>
          <w:p w14:paraId="7A0403A4" w14:textId="77777777" w:rsidR="00973A86" w:rsidRPr="00F02BE6" w:rsidRDefault="00973A86" w:rsidP="003E5D96">
            <w:pPr>
              <w:pStyle w:val="TF"/>
              <w:keepNext/>
              <w:spacing w:after="0"/>
              <w:rPr>
                <w:lang w:eastAsia="en-US"/>
              </w:rPr>
            </w:pPr>
          </w:p>
        </w:tc>
        <w:tc>
          <w:tcPr>
            <w:tcW w:w="957" w:type="dxa"/>
          </w:tcPr>
          <w:p w14:paraId="070CA803" w14:textId="77777777" w:rsidR="00973A86" w:rsidRPr="00F02BE6" w:rsidRDefault="00973A86" w:rsidP="003E5D96">
            <w:pPr>
              <w:pStyle w:val="TF"/>
              <w:keepNext/>
              <w:spacing w:after="0"/>
              <w:rPr>
                <w:lang w:eastAsia="en-US"/>
              </w:rPr>
            </w:pPr>
          </w:p>
        </w:tc>
        <w:tc>
          <w:tcPr>
            <w:tcW w:w="957" w:type="dxa"/>
          </w:tcPr>
          <w:p w14:paraId="0B963144" w14:textId="77777777" w:rsidR="00973A86" w:rsidRPr="00F02BE6" w:rsidRDefault="00973A86" w:rsidP="003E5D96">
            <w:pPr>
              <w:pStyle w:val="TAR"/>
            </w:pPr>
            <w:r w:rsidRPr="00F02BE6">
              <w:t>:</w:t>
            </w:r>
          </w:p>
        </w:tc>
        <w:tc>
          <w:tcPr>
            <w:tcW w:w="957" w:type="dxa"/>
          </w:tcPr>
          <w:p w14:paraId="1BECBDB2" w14:textId="77777777" w:rsidR="00973A86" w:rsidRPr="00F02BE6" w:rsidRDefault="00973A86" w:rsidP="003E5D96">
            <w:pPr>
              <w:pStyle w:val="TF"/>
              <w:keepNext/>
              <w:spacing w:after="0"/>
              <w:rPr>
                <w:lang w:eastAsia="en-US"/>
              </w:rPr>
            </w:pPr>
          </w:p>
        </w:tc>
        <w:tc>
          <w:tcPr>
            <w:tcW w:w="957" w:type="dxa"/>
          </w:tcPr>
          <w:p w14:paraId="64360DC9" w14:textId="77777777" w:rsidR="00973A86" w:rsidRPr="00F02BE6" w:rsidRDefault="00973A86" w:rsidP="003E5D96">
            <w:pPr>
              <w:pStyle w:val="TF"/>
              <w:keepNext/>
              <w:spacing w:after="0"/>
              <w:rPr>
                <w:lang w:eastAsia="en-US"/>
              </w:rPr>
            </w:pPr>
          </w:p>
        </w:tc>
      </w:tr>
      <w:tr w:rsidR="00973A86" w:rsidRPr="00F02BE6" w14:paraId="5A4C4D14" w14:textId="77777777" w:rsidTr="003E5D96">
        <w:tblPrEx>
          <w:tblCellMar>
            <w:top w:w="0" w:type="dxa"/>
            <w:bottom w:w="0" w:type="dxa"/>
          </w:tblCellMar>
        </w:tblPrEx>
        <w:trPr>
          <w:jc w:val="center"/>
        </w:trPr>
        <w:tc>
          <w:tcPr>
            <w:tcW w:w="957" w:type="dxa"/>
          </w:tcPr>
          <w:p w14:paraId="23EAF35D" w14:textId="77777777" w:rsidR="00973A86" w:rsidRPr="00F02BE6" w:rsidRDefault="00973A86" w:rsidP="003E5D96">
            <w:pPr>
              <w:pStyle w:val="TAL"/>
            </w:pPr>
            <w:r w:rsidRPr="00F02BE6">
              <w:t>:</w:t>
            </w:r>
          </w:p>
        </w:tc>
        <w:tc>
          <w:tcPr>
            <w:tcW w:w="957" w:type="dxa"/>
          </w:tcPr>
          <w:p w14:paraId="0786F5E1" w14:textId="77777777" w:rsidR="00973A86" w:rsidRPr="00F02BE6" w:rsidRDefault="00973A86" w:rsidP="003E5D96">
            <w:pPr>
              <w:pStyle w:val="TF"/>
              <w:keepNext/>
              <w:spacing w:after="0"/>
              <w:rPr>
                <w:lang w:eastAsia="en-US"/>
              </w:rPr>
            </w:pPr>
          </w:p>
        </w:tc>
        <w:tc>
          <w:tcPr>
            <w:tcW w:w="957" w:type="dxa"/>
          </w:tcPr>
          <w:p w14:paraId="5F9369F7" w14:textId="77777777" w:rsidR="00973A86" w:rsidRPr="00F02BE6" w:rsidRDefault="00973A86" w:rsidP="003E5D96">
            <w:pPr>
              <w:pStyle w:val="TF"/>
              <w:keepNext/>
              <w:spacing w:after="0"/>
              <w:rPr>
                <w:lang w:eastAsia="en-US"/>
              </w:rPr>
            </w:pPr>
          </w:p>
        </w:tc>
        <w:tc>
          <w:tcPr>
            <w:tcW w:w="957" w:type="dxa"/>
          </w:tcPr>
          <w:p w14:paraId="35550F88" w14:textId="77777777" w:rsidR="00973A86" w:rsidRPr="00F02BE6" w:rsidRDefault="00973A86" w:rsidP="003E5D96">
            <w:pPr>
              <w:pStyle w:val="TF"/>
              <w:keepNext/>
              <w:spacing w:after="0"/>
              <w:rPr>
                <w:lang w:eastAsia="en-US"/>
              </w:rPr>
            </w:pPr>
          </w:p>
        </w:tc>
        <w:tc>
          <w:tcPr>
            <w:tcW w:w="957" w:type="dxa"/>
          </w:tcPr>
          <w:p w14:paraId="1B41B657" w14:textId="77777777" w:rsidR="00973A86" w:rsidRPr="00F02BE6" w:rsidRDefault="00973A86" w:rsidP="003E5D96">
            <w:pPr>
              <w:pStyle w:val="TF"/>
              <w:keepNext/>
              <w:spacing w:after="0"/>
              <w:rPr>
                <w:lang w:eastAsia="en-US"/>
              </w:rPr>
            </w:pPr>
          </w:p>
        </w:tc>
        <w:tc>
          <w:tcPr>
            <w:tcW w:w="957" w:type="dxa"/>
          </w:tcPr>
          <w:p w14:paraId="42FCEA97" w14:textId="77777777" w:rsidR="00973A86" w:rsidRPr="00F02BE6" w:rsidRDefault="00973A86" w:rsidP="003E5D96">
            <w:pPr>
              <w:pStyle w:val="TF"/>
              <w:keepNext/>
              <w:spacing w:after="0"/>
              <w:rPr>
                <w:lang w:eastAsia="en-US"/>
              </w:rPr>
            </w:pPr>
          </w:p>
        </w:tc>
        <w:tc>
          <w:tcPr>
            <w:tcW w:w="957" w:type="dxa"/>
          </w:tcPr>
          <w:p w14:paraId="7BC08B87" w14:textId="77777777" w:rsidR="00973A86" w:rsidRPr="00F02BE6" w:rsidRDefault="00973A86" w:rsidP="003E5D96">
            <w:pPr>
              <w:pStyle w:val="TF"/>
              <w:keepNext/>
              <w:spacing w:after="0"/>
              <w:rPr>
                <w:lang w:eastAsia="en-US"/>
              </w:rPr>
            </w:pPr>
          </w:p>
        </w:tc>
        <w:tc>
          <w:tcPr>
            <w:tcW w:w="957" w:type="dxa"/>
          </w:tcPr>
          <w:p w14:paraId="24B5B0BB" w14:textId="77777777" w:rsidR="00973A86" w:rsidRPr="00F02BE6" w:rsidRDefault="00973A86" w:rsidP="003E5D96">
            <w:pPr>
              <w:pStyle w:val="TAR"/>
            </w:pPr>
            <w:r w:rsidRPr="00F02BE6">
              <w:t>:</w:t>
            </w:r>
          </w:p>
        </w:tc>
        <w:tc>
          <w:tcPr>
            <w:tcW w:w="957" w:type="dxa"/>
          </w:tcPr>
          <w:p w14:paraId="6949C4FB" w14:textId="77777777" w:rsidR="00973A86" w:rsidRPr="00F02BE6" w:rsidRDefault="00973A86" w:rsidP="003E5D96">
            <w:pPr>
              <w:pStyle w:val="TF"/>
              <w:keepNext/>
              <w:spacing w:after="0"/>
              <w:rPr>
                <w:lang w:eastAsia="en-US"/>
              </w:rPr>
            </w:pPr>
          </w:p>
        </w:tc>
        <w:tc>
          <w:tcPr>
            <w:tcW w:w="957" w:type="dxa"/>
          </w:tcPr>
          <w:p w14:paraId="4E16C339" w14:textId="77777777" w:rsidR="00973A86" w:rsidRPr="00F02BE6" w:rsidRDefault="00973A86" w:rsidP="003E5D96">
            <w:pPr>
              <w:pStyle w:val="TF"/>
              <w:keepNext/>
              <w:spacing w:after="0"/>
              <w:rPr>
                <w:lang w:eastAsia="en-US"/>
              </w:rPr>
            </w:pPr>
          </w:p>
        </w:tc>
      </w:tr>
      <w:tr w:rsidR="00973A86" w:rsidRPr="00F02BE6" w14:paraId="29FCC67D" w14:textId="77777777" w:rsidTr="003E5D96">
        <w:tblPrEx>
          <w:tblCellMar>
            <w:top w:w="0" w:type="dxa"/>
            <w:bottom w:w="0" w:type="dxa"/>
          </w:tblCellMar>
        </w:tblPrEx>
        <w:trPr>
          <w:jc w:val="center"/>
        </w:trPr>
        <w:tc>
          <w:tcPr>
            <w:tcW w:w="957" w:type="dxa"/>
          </w:tcPr>
          <w:p w14:paraId="3C35DD45" w14:textId="77777777" w:rsidR="00973A86" w:rsidRPr="00F02BE6" w:rsidRDefault="00973A86" w:rsidP="003E5D96">
            <w:pPr>
              <w:pStyle w:val="TAL"/>
            </w:pPr>
            <w:r w:rsidRPr="00F02BE6">
              <w:t>:</w:t>
            </w:r>
          </w:p>
        </w:tc>
        <w:tc>
          <w:tcPr>
            <w:tcW w:w="957" w:type="dxa"/>
          </w:tcPr>
          <w:p w14:paraId="79767435" w14:textId="77777777" w:rsidR="00973A86" w:rsidRPr="00F02BE6" w:rsidRDefault="00973A86" w:rsidP="003E5D96">
            <w:pPr>
              <w:pStyle w:val="TF"/>
              <w:keepNext/>
              <w:spacing w:after="0"/>
              <w:rPr>
                <w:lang w:eastAsia="en-US"/>
              </w:rPr>
            </w:pPr>
          </w:p>
        </w:tc>
        <w:tc>
          <w:tcPr>
            <w:tcW w:w="957" w:type="dxa"/>
          </w:tcPr>
          <w:p w14:paraId="505514C8" w14:textId="77777777" w:rsidR="00973A86" w:rsidRPr="00F02BE6" w:rsidRDefault="00973A86" w:rsidP="003E5D96">
            <w:pPr>
              <w:pStyle w:val="TF"/>
              <w:keepNext/>
              <w:spacing w:after="0"/>
              <w:rPr>
                <w:lang w:eastAsia="en-US"/>
              </w:rPr>
            </w:pPr>
          </w:p>
        </w:tc>
        <w:tc>
          <w:tcPr>
            <w:tcW w:w="957" w:type="dxa"/>
          </w:tcPr>
          <w:p w14:paraId="6B0B1C7D" w14:textId="77777777" w:rsidR="00973A86" w:rsidRPr="00F02BE6" w:rsidRDefault="00973A86" w:rsidP="003E5D96">
            <w:pPr>
              <w:pStyle w:val="TF"/>
              <w:keepNext/>
              <w:spacing w:after="0"/>
              <w:rPr>
                <w:lang w:eastAsia="en-US"/>
              </w:rPr>
            </w:pPr>
          </w:p>
        </w:tc>
        <w:tc>
          <w:tcPr>
            <w:tcW w:w="957" w:type="dxa"/>
          </w:tcPr>
          <w:p w14:paraId="2450CD77" w14:textId="77777777" w:rsidR="00973A86" w:rsidRPr="00F02BE6" w:rsidRDefault="00973A86" w:rsidP="003E5D96">
            <w:pPr>
              <w:pStyle w:val="TF"/>
              <w:keepNext/>
              <w:spacing w:after="0"/>
              <w:rPr>
                <w:lang w:eastAsia="en-US"/>
              </w:rPr>
            </w:pPr>
          </w:p>
        </w:tc>
        <w:tc>
          <w:tcPr>
            <w:tcW w:w="957" w:type="dxa"/>
          </w:tcPr>
          <w:p w14:paraId="4AE710FE" w14:textId="77777777" w:rsidR="00973A86" w:rsidRPr="00F02BE6" w:rsidRDefault="00973A86" w:rsidP="003E5D96">
            <w:pPr>
              <w:pStyle w:val="TF"/>
              <w:keepNext/>
              <w:spacing w:after="0"/>
              <w:rPr>
                <w:lang w:eastAsia="en-US"/>
              </w:rPr>
            </w:pPr>
          </w:p>
        </w:tc>
        <w:tc>
          <w:tcPr>
            <w:tcW w:w="957" w:type="dxa"/>
          </w:tcPr>
          <w:p w14:paraId="1D83B40C" w14:textId="77777777" w:rsidR="00973A86" w:rsidRPr="00F02BE6" w:rsidRDefault="00973A86" w:rsidP="003E5D96">
            <w:pPr>
              <w:pStyle w:val="TF"/>
              <w:keepNext/>
              <w:spacing w:after="0"/>
              <w:rPr>
                <w:lang w:eastAsia="en-US"/>
              </w:rPr>
            </w:pPr>
          </w:p>
        </w:tc>
        <w:tc>
          <w:tcPr>
            <w:tcW w:w="957" w:type="dxa"/>
          </w:tcPr>
          <w:p w14:paraId="609EE6AE" w14:textId="77777777" w:rsidR="00973A86" w:rsidRPr="00F02BE6" w:rsidRDefault="00973A86" w:rsidP="003E5D96">
            <w:pPr>
              <w:pStyle w:val="TAR"/>
            </w:pPr>
            <w:r w:rsidRPr="00F02BE6">
              <w:t>:</w:t>
            </w:r>
          </w:p>
        </w:tc>
        <w:tc>
          <w:tcPr>
            <w:tcW w:w="957" w:type="dxa"/>
          </w:tcPr>
          <w:p w14:paraId="4B049580" w14:textId="77777777" w:rsidR="00973A86" w:rsidRPr="00F02BE6" w:rsidRDefault="00973A86" w:rsidP="003E5D96">
            <w:pPr>
              <w:pStyle w:val="TF"/>
              <w:keepNext/>
              <w:spacing w:after="0"/>
              <w:rPr>
                <w:lang w:eastAsia="en-US"/>
              </w:rPr>
            </w:pPr>
          </w:p>
        </w:tc>
        <w:tc>
          <w:tcPr>
            <w:tcW w:w="957" w:type="dxa"/>
          </w:tcPr>
          <w:p w14:paraId="09E825BF" w14:textId="77777777" w:rsidR="00973A86" w:rsidRPr="00F02BE6" w:rsidRDefault="00973A86" w:rsidP="003E5D96">
            <w:pPr>
              <w:pStyle w:val="TF"/>
              <w:keepNext/>
              <w:spacing w:after="0"/>
              <w:rPr>
                <w:lang w:eastAsia="en-US"/>
              </w:rPr>
            </w:pPr>
          </w:p>
        </w:tc>
      </w:tr>
      <w:tr w:rsidR="00973A86" w:rsidRPr="00F02BE6" w14:paraId="23D8A30E" w14:textId="77777777" w:rsidTr="003E5D96">
        <w:tblPrEx>
          <w:tblCellMar>
            <w:top w:w="0" w:type="dxa"/>
            <w:bottom w:w="0" w:type="dxa"/>
          </w:tblCellMar>
        </w:tblPrEx>
        <w:trPr>
          <w:cantSplit/>
          <w:jc w:val="center"/>
        </w:trPr>
        <w:tc>
          <w:tcPr>
            <w:tcW w:w="957" w:type="dxa"/>
            <w:tcBorders>
              <w:left w:val="single" w:sz="6" w:space="0" w:color="auto"/>
            </w:tcBorders>
          </w:tcPr>
          <w:p w14:paraId="6157626E" w14:textId="77777777" w:rsidR="00973A86" w:rsidRPr="00F02BE6" w:rsidRDefault="00973A86" w:rsidP="003E5D96">
            <w:pPr>
              <w:pStyle w:val="TAL"/>
            </w:pPr>
          </w:p>
        </w:tc>
        <w:tc>
          <w:tcPr>
            <w:tcW w:w="957" w:type="dxa"/>
          </w:tcPr>
          <w:p w14:paraId="7067F890" w14:textId="77777777" w:rsidR="00973A86" w:rsidRPr="00F02BE6" w:rsidRDefault="00973A86" w:rsidP="003E5D96">
            <w:pPr>
              <w:pStyle w:val="TF"/>
              <w:keepNext/>
              <w:spacing w:after="0"/>
              <w:rPr>
                <w:lang w:eastAsia="en-US"/>
              </w:rPr>
            </w:pPr>
          </w:p>
        </w:tc>
        <w:tc>
          <w:tcPr>
            <w:tcW w:w="957" w:type="dxa"/>
          </w:tcPr>
          <w:p w14:paraId="5FB7AE03" w14:textId="77777777" w:rsidR="00973A86" w:rsidRPr="00F02BE6" w:rsidRDefault="00973A86" w:rsidP="003E5D96">
            <w:pPr>
              <w:pStyle w:val="TF"/>
              <w:keepNext/>
              <w:spacing w:after="0"/>
              <w:rPr>
                <w:lang w:eastAsia="en-US"/>
              </w:rPr>
            </w:pPr>
          </w:p>
        </w:tc>
        <w:tc>
          <w:tcPr>
            <w:tcW w:w="1914" w:type="dxa"/>
            <w:gridSpan w:val="2"/>
          </w:tcPr>
          <w:p w14:paraId="249B931E"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7F679A32" w14:textId="77777777" w:rsidR="00973A86" w:rsidRPr="00F02BE6" w:rsidRDefault="00973A86" w:rsidP="003E5D96">
            <w:pPr>
              <w:pStyle w:val="TF"/>
              <w:keepNext/>
              <w:spacing w:after="0"/>
              <w:rPr>
                <w:lang w:eastAsia="en-US"/>
              </w:rPr>
            </w:pPr>
          </w:p>
        </w:tc>
        <w:tc>
          <w:tcPr>
            <w:tcW w:w="957" w:type="dxa"/>
          </w:tcPr>
          <w:p w14:paraId="44936820"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60E661E" w14:textId="77777777" w:rsidR="00973A86" w:rsidRPr="00F02BE6" w:rsidRDefault="00973A86" w:rsidP="003E5D96">
            <w:pPr>
              <w:pStyle w:val="TAR"/>
            </w:pPr>
          </w:p>
        </w:tc>
        <w:tc>
          <w:tcPr>
            <w:tcW w:w="957" w:type="dxa"/>
            <w:tcBorders>
              <w:left w:val="nil"/>
            </w:tcBorders>
          </w:tcPr>
          <w:p w14:paraId="51708C93" w14:textId="77777777" w:rsidR="00973A86" w:rsidRPr="00F02BE6" w:rsidRDefault="00973A86" w:rsidP="003E5D96">
            <w:pPr>
              <w:pStyle w:val="TF"/>
              <w:keepNext/>
              <w:spacing w:after="0"/>
              <w:rPr>
                <w:lang w:eastAsia="en-US"/>
              </w:rPr>
            </w:pPr>
          </w:p>
        </w:tc>
        <w:tc>
          <w:tcPr>
            <w:tcW w:w="957" w:type="dxa"/>
          </w:tcPr>
          <w:p w14:paraId="65CDD105" w14:textId="77777777" w:rsidR="00973A86" w:rsidRPr="00F02BE6" w:rsidRDefault="00973A86" w:rsidP="003E5D96">
            <w:pPr>
              <w:pStyle w:val="TF"/>
              <w:keepNext/>
              <w:spacing w:after="0"/>
              <w:rPr>
                <w:lang w:eastAsia="en-US"/>
              </w:rPr>
            </w:pPr>
          </w:p>
        </w:tc>
      </w:tr>
      <w:tr w:rsidR="00973A86" w:rsidRPr="00F02BE6" w14:paraId="446DE95D"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48F41BB0" w14:textId="77777777" w:rsidR="00973A86" w:rsidRPr="00F02BE6" w:rsidRDefault="00973A86" w:rsidP="003E5D96">
            <w:pPr>
              <w:pStyle w:val="TAL"/>
            </w:pPr>
          </w:p>
        </w:tc>
        <w:tc>
          <w:tcPr>
            <w:tcW w:w="957" w:type="dxa"/>
            <w:tcBorders>
              <w:top w:val="single" w:sz="6" w:space="0" w:color="auto"/>
            </w:tcBorders>
          </w:tcPr>
          <w:p w14:paraId="57D71357"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10DD9BA" w14:textId="77777777" w:rsidR="00973A86" w:rsidRPr="00F02BE6" w:rsidRDefault="00973A86" w:rsidP="003E5D96">
            <w:pPr>
              <w:pStyle w:val="TF"/>
              <w:keepNext/>
              <w:spacing w:after="0"/>
              <w:rPr>
                <w:lang w:eastAsia="en-US"/>
              </w:rPr>
            </w:pPr>
          </w:p>
        </w:tc>
        <w:tc>
          <w:tcPr>
            <w:tcW w:w="1914" w:type="dxa"/>
            <w:gridSpan w:val="2"/>
          </w:tcPr>
          <w:p w14:paraId="3B66AEB4"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6D490C39"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666E8EF"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502E6F9" w14:textId="77777777" w:rsidR="00973A86" w:rsidRPr="00F02BE6" w:rsidRDefault="00973A86" w:rsidP="003E5D96">
            <w:pPr>
              <w:pStyle w:val="TAR"/>
            </w:pPr>
          </w:p>
        </w:tc>
        <w:tc>
          <w:tcPr>
            <w:tcW w:w="957" w:type="dxa"/>
            <w:tcBorders>
              <w:left w:val="nil"/>
            </w:tcBorders>
          </w:tcPr>
          <w:p w14:paraId="6B63C99A" w14:textId="77777777" w:rsidR="00973A86" w:rsidRPr="00F02BE6" w:rsidRDefault="00973A86" w:rsidP="003E5D96">
            <w:pPr>
              <w:pStyle w:val="TF"/>
              <w:keepNext/>
              <w:spacing w:after="0"/>
              <w:rPr>
                <w:lang w:eastAsia="en-US"/>
              </w:rPr>
            </w:pPr>
          </w:p>
        </w:tc>
        <w:tc>
          <w:tcPr>
            <w:tcW w:w="957" w:type="dxa"/>
          </w:tcPr>
          <w:p w14:paraId="6E3A0F68" w14:textId="77777777" w:rsidR="00973A86" w:rsidRPr="00F02BE6" w:rsidRDefault="00973A86" w:rsidP="003E5D96">
            <w:pPr>
              <w:pStyle w:val="TF"/>
              <w:keepNext/>
              <w:spacing w:after="0"/>
              <w:rPr>
                <w:lang w:eastAsia="en-US"/>
              </w:rPr>
            </w:pPr>
          </w:p>
        </w:tc>
      </w:tr>
      <w:tr w:rsidR="00973A86" w:rsidRPr="00F02BE6" w14:paraId="5F234214" w14:textId="77777777" w:rsidTr="003E5D96">
        <w:tblPrEx>
          <w:tblCellMar>
            <w:top w:w="0" w:type="dxa"/>
            <w:bottom w:w="0" w:type="dxa"/>
          </w:tblCellMar>
        </w:tblPrEx>
        <w:trPr>
          <w:jc w:val="center"/>
        </w:trPr>
        <w:tc>
          <w:tcPr>
            <w:tcW w:w="957" w:type="dxa"/>
            <w:tcBorders>
              <w:left w:val="single" w:sz="6" w:space="0" w:color="auto"/>
            </w:tcBorders>
          </w:tcPr>
          <w:p w14:paraId="479E73DE" w14:textId="77777777" w:rsidR="00973A86" w:rsidRPr="00F02BE6" w:rsidRDefault="00973A86" w:rsidP="003E5D96">
            <w:pPr>
              <w:pStyle w:val="TF"/>
              <w:keepNext/>
              <w:spacing w:after="0"/>
              <w:rPr>
                <w:lang w:eastAsia="en-US"/>
              </w:rPr>
            </w:pPr>
          </w:p>
        </w:tc>
        <w:tc>
          <w:tcPr>
            <w:tcW w:w="957" w:type="dxa"/>
          </w:tcPr>
          <w:p w14:paraId="24CFF8BF" w14:textId="77777777" w:rsidR="00973A86" w:rsidRPr="00F02BE6" w:rsidRDefault="00973A86" w:rsidP="003E5D96">
            <w:pPr>
              <w:pStyle w:val="TF"/>
              <w:keepNext/>
              <w:spacing w:after="0"/>
              <w:rPr>
                <w:lang w:eastAsia="en-US"/>
              </w:rPr>
            </w:pPr>
          </w:p>
        </w:tc>
        <w:tc>
          <w:tcPr>
            <w:tcW w:w="957" w:type="dxa"/>
          </w:tcPr>
          <w:p w14:paraId="59867CD8" w14:textId="77777777" w:rsidR="00973A86" w:rsidRPr="00F02BE6" w:rsidRDefault="00973A86" w:rsidP="003E5D96">
            <w:pPr>
              <w:pStyle w:val="TF"/>
              <w:keepNext/>
              <w:spacing w:after="0"/>
              <w:rPr>
                <w:lang w:eastAsia="en-US"/>
              </w:rPr>
            </w:pPr>
          </w:p>
        </w:tc>
        <w:tc>
          <w:tcPr>
            <w:tcW w:w="1914" w:type="dxa"/>
            <w:gridSpan w:val="2"/>
          </w:tcPr>
          <w:p w14:paraId="177052EC" w14:textId="77777777" w:rsidR="00973A86" w:rsidRPr="00F02BE6" w:rsidRDefault="00973A86" w:rsidP="003E5D96">
            <w:pPr>
              <w:pStyle w:val="TF"/>
              <w:keepNext/>
              <w:spacing w:after="0"/>
              <w:rPr>
                <w:lang w:eastAsia="en-US"/>
              </w:rPr>
            </w:pPr>
            <w:r w:rsidRPr="00F02BE6">
              <w:rPr>
                <w:sz w:val="22"/>
                <w:lang w:eastAsia="en-US"/>
              </w:rPr>
              <w:t xml:space="preserve"> </w:t>
            </w:r>
          </w:p>
        </w:tc>
        <w:tc>
          <w:tcPr>
            <w:tcW w:w="957" w:type="dxa"/>
          </w:tcPr>
          <w:p w14:paraId="4B29E327" w14:textId="77777777" w:rsidR="00973A86" w:rsidRPr="00F02BE6" w:rsidRDefault="00973A86" w:rsidP="003E5D96">
            <w:pPr>
              <w:pStyle w:val="TF"/>
              <w:keepNext/>
              <w:spacing w:after="0"/>
              <w:rPr>
                <w:lang w:eastAsia="en-US"/>
              </w:rPr>
            </w:pPr>
          </w:p>
        </w:tc>
        <w:tc>
          <w:tcPr>
            <w:tcW w:w="957" w:type="dxa"/>
          </w:tcPr>
          <w:p w14:paraId="20FC2A95"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04FA60B0" w14:textId="77777777" w:rsidR="00973A86" w:rsidRPr="00F02BE6" w:rsidRDefault="00973A86" w:rsidP="003E5D96">
            <w:pPr>
              <w:pStyle w:val="TF"/>
              <w:keepNext/>
              <w:spacing w:after="0"/>
              <w:rPr>
                <w:lang w:eastAsia="en-US"/>
              </w:rPr>
            </w:pPr>
          </w:p>
        </w:tc>
        <w:tc>
          <w:tcPr>
            <w:tcW w:w="957" w:type="dxa"/>
            <w:tcBorders>
              <w:left w:val="nil"/>
            </w:tcBorders>
          </w:tcPr>
          <w:p w14:paraId="145BE927" w14:textId="77777777" w:rsidR="00973A86" w:rsidRPr="00F02BE6" w:rsidRDefault="00973A86" w:rsidP="003E5D96">
            <w:pPr>
              <w:pStyle w:val="TF"/>
              <w:keepNext/>
              <w:spacing w:after="0"/>
              <w:rPr>
                <w:lang w:eastAsia="en-US"/>
              </w:rPr>
            </w:pPr>
          </w:p>
        </w:tc>
        <w:tc>
          <w:tcPr>
            <w:tcW w:w="957" w:type="dxa"/>
          </w:tcPr>
          <w:p w14:paraId="250C2CE6" w14:textId="77777777" w:rsidR="00973A86" w:rsidRPr="00F02BE6" w:rsidRDefault="00973A86" w:rsidP="003E5D96">
            <w:pPr>
              <w:pStyle w:val="TF"/>
              <w:keepNext/>
              <w:spacing w:after="0"/>
              <w:rPr>
                <w:lang w:eastAsia="en-US"/>
              </w:rPr>
            </w:pPr>
          </w:p>
        </w:tc>
      </w:tr>
      <w:tr w:rsidR="00973A86" w:rsidRPr="00F02BE6" w14:paraId="72E43FB3" w14:textId="77777777" w:rsidTr="003E5D96">
        <w:tblPrEx>
          <w:tblCellMar>
            <w:top w:w="0" w:type="dxa"/>
            <w:bottom w:w="0" w:type="dxa"/>
          </w:tblCellMar>
        </w:tblPrEx>
        <w:trPr>
          <w:jc w:val="center"/>
        </w:trPr>
        <w:tc>
          <w:tcPr>
            <w:tcW w:w="957" w:type="dxa"/>
            <w:tcBorders>
              <w:top w:val="single" w:sz="6" w:space="0" w:color="auto"/>
            </w:tcBorders>
          </w:tcPr>
          <w:p w14:paraId="66AAE0E4"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4826CAF"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5A9057F4" w14:textId="77777777" w:rsidR="00973A86" w:rsidRPr="00F02BE6" w:rsidRDefault="00973A86" w:rsidP="003E5D96">
            <w:pPr>
              <w:pStyle w:val="TF"/>
              <w:keepNext/>
              <w:spacing w:after="0"/>
              <w:rPr>
                <w:lang w:eastAsia="en-US"/>
              </w:rPr>
            </w:pPr>
          </w:p>
        </w:tc>
        <w:tc>
          <w:tcPr>
            <w:tcW w:w="1914" w:type="dxa"/>
            <w:gridSpan w:val="2"/>
            <w:tcBorders>
              <w:top w:val="single" w:sz="6" w:space="0" w:color="auto"/>
            </w:tcBorders>
          </w:tcPr>
          <w:p w14:paraId="6E8B186F"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93550A2" w14:textId="77777777" w:rsidR="00973A86" w:rsidRPr="00F02BE6" w:rsidRDefault="00973A86" w:rsidP="003E5D96">
            <w:pPr>
              <w:pStyle w:val="TF"/>
              <w:keepNext/>
              <w:spacing w:after="0"/>
              <w:rPr>
                <w:lang w:eastAsia="en-US"/>
              </w:rPr>
            </w:pPr>
          </w:p>
        </w:tc>
        <w:tc>
          <w:tcPr>
            <w:tcW w:w="957" w:type="dxa"/>
            <w:tcBorders>
              <w:top w:val="single" w:sz="6" w:space="0" w:color="auto"/>
              <w:left w:val="single" w:sz="6" w:space="0" w:color="auto"/>
              <w:bottom w:val="single" w:sz="6" w:space="0" w:color="auto"/>
            </w:tcBorders>
          </w:tcPr>
          <w:p w14:paraId="3D634FDC"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25FB922D" w14:textId="77777777" w:rsidR="00973A86" w:rsidRPr="00F02BE6" w:rsidRDefault="00973A86" w:rsidP="003E5D96">
            <w:pPr>
              <w:pStyle w:val="TF"/>
              <w:keepNext/>
              <w:spacing w:after="0"/>
              <w:rPr>
                <w:lang w:eastAsia="en-US"/>
              </w:rPr>
            </w:pPr>
          </w:p>
        </w:tc>
        <w:tc>
          <w:tcPr>
            <w:tcW w:w="1914" w:type="dxa"/>
            <w:gridSpan w:val="2"/>
            <w:tcBorders>
              <w:left w:val="nil"/>
            </w:tcBorders>
          </w:tcPr>
          <w:p w14:paraId="3F23875D" w14:textId="77777777" w:rsidR="00973A86" w:rsidRPr="00F02BE6" w:rsidRDefault="00973A86" w:rsidP="003E5D96">
            <w:pPr>
              <w:pStyle w:val="TAL"/>
            </w:pPr>
            <w:r w:rsidRPr="00F02BE6">
              <w:rPr>
                <w:b/>
              </w:rPr>
              <w:t xml:space="preserve">  octet 155</w:t>
            </w:r>
          </w:p>
          <w:p w14:paraId="510CCB68" w14:textId="77777777" w:rsidR="00973A86" w:rsidRPr="00F02BE6" w:rsidRDefault="00973A86" w:rsidP="003E5D96">
            <w:pPr>
              <w:pStyle w:val="TAL"/>
            </w:pPr>
          </w:p>
        </w:tc>
      </w:tr>
    </w:tbl>
    <w:p w14:paraId="396CBDF3" w14:textId="77777777" w:rsidR="00973A86" w:rsidRPr="00F02BE6" w:rsidRDefault="00973A86" w:rsidP="00973A86">
      <w:pPr>
        <w:pStyle w:val="NF"/>
      </w:pPr>
    </w:p>
    <w:p w14:paraId="1BBFD9F0" w14:textId="77777777" w:rsidR="00973A86" w:rsidRPr="00F02BE6" w:rsidRDefault="00973A86" w:rsidP="00973A86">
      <w:pPr>
        <w:pStyle w:val="NF"/>
      </w:pPr>
      <w:r w:rsidRPr="00F02BE6">
        <w:t>NOTE:</w:t>
      </w:r>
      <w:r w:rsidRPr="00F02BE6">
        <w:tab/>
        <w:t>The numbering convention specified in 3GPP TS 44.060 applies.</w:t>
      </w:r>
    </w:p>
    <w:p w14:paraId="2A188AAE" w14:textId="77777777" w:rsidR="00973A86" w:rsidRPr="00F02BE6" w:rsidRDefault="00973A86" w:rsidP="00973A86">
      <w:pPr>
        <w:pStyle w:val="NF"/>
      </w:pPr>
    </w:p>
    <w:p w14:paraId="0A8CFB6C" w14:textId="77777777" w:rsidR="00973A86" w:rsidRPr="00F02BE6" w:rsidRDefault="00973A86" w:rsidP="00973A86">
      <w:pPr>
        <w:pStyle w:val="TF"/>
      </w:pPr>
      <w:r w:rsidRPr="00F02BE6">
        <w:t>Figure 7.6.13.1: PDTCH block type 13 (MCS-9) uplink format</w:t>
      </w:r>
    </w:p>
    <w:p w14:paraId="5D961947" w14:textId="77777777" w:rsidR="00973A86" w:rsidRPr="00F02BE6" w:rsidRDefault="00973A86" w:rsidP="00973A86">
      <w:pPr>
        <w:pStyle w:val="Heading4"/>
      </w:pPr>
      <w:bookmarkStart w:id="169" w:name="_Toc517979157"/>
      <w:r w:rsidRPr="00F02BE6">
        <w:t>7.6.13.2</w:t>
      </w:r>
      <w:r w:rsidRPr="00F02BE6">
        <w:tab/>
        <w:t>Downlink</w:t>
      </w:r>
      <w:bookmarkEnd w:id="169"/>
    </w:p>
    <w:p w14:paraId="625497BA" w14:textId="77777777" w:rsidR="00973A86" w:rsidRPr="00F02BE6" w:rsidRDefault="00973A86" w:rsidP="00973A86">
      <w:r w:rsidRPr="00F02BE6">
        <w:t>The 1228 bit blocks, or in case an eTFI is included, 1231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0658680D" w14:textId="77777777" w:rsidTr="003E5D96">
        <w:tblPrEx>
          <w:tblCellMar>
            <w:top w:w="0" w:type="dxa"/>
            <w:bottom w:w="0" w:type="dxa"/>
          </w:tblCellMar>
        </w:tblPrEx>
        <w:trPr>
          <w:jc w:val="center"/>
        </w:trPr>
        <w:tc>
          <w:tcPr>
            <w:tcW w:w="7656" w:type="dxa"/>
            <w:gridSpan w:val="8"/>
          </w:tcPr>
          <w:p w14:paraId="624D99BA"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60F68A2" w14:textId="77777777" w:rsidR="00973A86" w:rsidRPr="00F02BE6" w:rsidRDefault="00973A86" w:rsidP="003E5D96">
            <w:pPr>
              <w:pStyle w:val="TF"/>
              <w:spacing w:after="0"/>
              <w:rPr>
                <w:lang w:eastAsia="en-US"/>
              </w:rPr>
            </w:pPr>
          </w:p>
        </w:tc>
        <w:tc>
          <w:tcPr>
            <w:tcW w:w="957" w:type="dxa"/>
          </w:tcPr>
          <w:p w14:paraId="282DF68E" w14:textId="77777777" w:rsidR="00973A86" w:rsidRPr="00F02BE6" w:rsidRDefault="00973A86" w:rsidP="003E5D96">
            <w:pPr>
              <w:pStyle w:val="TF"/>
              <w:spacing w:after="0"/>
              <w:rPr>
                <w:lang w:eastAsia="en-US"/>
              </w:rPr>
            </w:pPr>
          </w:p>
        </w:tc>
      </w:tr>
      <w:tr w:rsidR="00973A86" w:rsidRPr="00F02BE6" w14:paraId="4D846A31" w14:textId="77777777" w:rsidTr="003E5D96">
        <w:tblPrEx>
          <w:tblCellMar>
            <w:top w:w="0" w:type="dxa"/>
            <w:bottom w:w="0" w:type="dxa"/>
          </w:tblCellMar>
        </w:tblPrEx>
        <w:trPr>
          <w:jc w:val="center"/>
        </w:trPr>
        <w:tc>
          <w:tcPr>
            <w:tcW w:w="957" w:type="dxa"/>
          </w:tcPr>
          <w:p w14:paraId="089C729F" w14:textId="77777777" w:rsidR="00973A86" w:rsidRPr="00F02BE6" w:rsidRDefault="00973A86" w:rsidP="003E5D96">
            <w:pPr>
              <w:pStyle w:val="TF"/>
              <w:spacing w:after="0"/>
              <w:rPr>
                <w:lang w:eastAsia="en-US"/>
              </w:rPr>
            </w:pPr>
            <w:r w:rsidRPr="00F02BE6">
              <w:rPr>
                <w:lang w:eastAsia="en-US"/>
              </w:rPr>
              <w:t>8</w:t>
            </w:r>
          </w:p>
        </w:tc>
        <w:tc>
          <w:tcPr>
            <w:tcW w:w="957" w:type="dxa"/>
          </w:tcPr>
          <w:p w14:paraId="74E60491" w14:textId="77777777" w:rsidR="00973A86" w:rsidRPr="00F02BE6" w:rsidRDefault="00973A86" w:rsidP="003E5D96">
            <w:pPr>
              <w:pStyle w:val="TF"/>
              <w:spacing w:after="0"/>
              <w:rPr>
                <w:lang w:eastAsia="en-US"/>
              </w:rPr>
            </w:pPr>
            <w:r w:rsidRPr="00F02BE6">
              <w:rPr>
                <w:lang w:eastAsia="en-US"/>
              </w:rPr>
              <w:t>7</w:t>
            </w:r>
          </w:p>
        </w:tc>
        <w:tc>
          <w:tcPr>
            <w:tcW w:w="957" w:type="dxa"/>
          </w:tcPr>
          <w:p w14:paraId="374A2177" w14:textId="77777777" w:rsidR="00973A86" w:rsidRPr="00F02BE6" w:rsidRDefault="00973A86" w:rsidP="003E5D96">
            <w:pPr>
              <w:pStyle w:val="TF"/>
              <w:spacing w:after="0"/>
              <w:rPr>
                <w:lang w:eastAsia="en-US"/>
              </w:rPr>
            </w:pPr>
            <w:r w:rsidRPr="00F02BE6">
              <w:rPr>
                <w:lang w:eastAsia="en-US"/>
              </w:rPr>
              <w:t>6</w:t>
            </w:r>
          </w:p>
        </w:tc>
        <w:tc>
          <w:tcPr>
            <w:tcW w:w="957" w:type="dxa"/>
          </w:tcPr>
          <w:p w14:paraId="31F2B690" w14:textId="77777777" w:rsidR="00973A86" w:rsidRPr="00F02BE6" w:rsidRDefault="00973A86" w:rsidP="003E5D96">
            <w:pPr>
              <w:pStyle w:val="TF"/>
              <w:spacing w:after="0"/>
              <w:rPr>
                <w:lang w:eastAsia="en-US"/>
              </w:rPr>
            </w:pPr>
            <w:r w:rsidRPr="00F02BE6">
              <w:rPr>
                <w:lang w:eastAsia="en-US"/>
              </w:rPr>
              <w:t>5</w:t>
            </w:r>
          </w:p>
        </w:tc>
        <w:tc>
          <w:tcPr>
            <w:tcW w:w="957" w:type="dxa"/>
          </w:tcPr>
          <w:p w14:paraId="47526E1B" w14:textId="77777777" w:rsidR="00973A86" w:rsidRPr="00F02BE6" w:rsidRDefault="00973A86" w:rsidP="003E5D96">
            <w:pPr>
              <w:pStyle w:val="TF"/>
              <w:spacing w:after="0"/>
              <w:rPr>
                <w:lang w:eastAsia="en-US"/>
              </w:rPr>
            </w:pPr>
            <w:r w:rsidRPr="00F02BE6">
              <w:rPr>
                <w:lang w:eastAsia="en-US"/>
              </w:rPr>
              <w:t>4</w:t>
            </w:r>
          </w:p>
        </w:tc>
        <w:tc>
          <w:tcPr>
            <w:tcW w:w="957" w:type="dxa"/>
          </w:tcPr>
          <w:p w14:paraId="4056D9B3" w14:textId="77777777" w:rsidR="00973A86" w:rsidRPr="00F02BE6" w:rsidRDefault="00973A86" w:rsidP="003E5D96">
            <w:pPr>
              <w:pStyle w:val="TF"/>
              <w:spacing w:after="0"/>
              <w:rPr>
                <w:lang w:eastAsia="en-US"/>
              </w:rPr>
            </w:pPr>
            <w:r w:rsidRPr="00F02BE6">
              <w:rPr>
                <w:lang w:eastAsia="en-US"/>
              </w:rPr>
              <w:t>3</w:t>
            </w:r>
          </w:p>
        </w:tc>
        <w:tc>
          <w:tcPr>
            <w:tcW w:w="957" w:type="dxa"/>
          </w:tcPr>
          <w:p w14:paraId="5EEA8456" w14:textId="77777777" w:rsidR="00973A86" w:rsidRPr="00F02BE6" w:rsidRDefault="00973A86" w:rsidP="003E5D96">
            <w:pPr>
              <w:pStyle w:val="TF"/>
              <w:spacing w:after="0"/>
              <w:rPr>
                <w:lang w:eastAsia="en-US"/>
              </w:rPr>
            </w:pPr>
            <w:r w:rsidRPr="00F02BE6">
              <w:rPr>
                <w:lang w:eastAsia="en-US"/>
              </w:rPr>
              <w:t>2</w:t>
            </w:r>
          </w:p>
        </w:tc>
        <w:tc>
          <w:tcPr>
            <w:tcW w:w="957" w:type="dxa"/>
          </w:tcPr>
          <w:p w14:paraId="65E3CF0D" w14:textId="77777777" w:rsidR="00973A86" w:rsidRPr="00F02BE6" w:rsidRDefault="00973A86" w:rsidP="003E5D96">
            <w:pPr>
              <w:pStyle w:val="TF"/>
              <w:spacing w:after="0"/>
              <w:rPr>
                <w:lang w:eastAsia="en-US"/>
              </w:rPr>
            </w:pPr>
            <w:r w:rsidRPr="00F02BE6">
              <w:rPr>
                <w:lang w:eastAsia="en-US"/>
              </w:rPr>
              <w:t>1</w:t>
            </w:r>
          </w:p>
        </w:tc>
        <w:tc>
          <w:tcPr>
            <w:tcW w:w="957" w:type="dxa"/>
          </w:tcPr>
          <w:p w14:paraId="6F8B1091" w14:textId="77777777" w:rsidR="00973A86" w:rsidRPr="00F02BE6" w:rsidRDefault="00973A86" w:rsidP="003E5D96">
            <w:pPr>
              <w:pStyle w:val="TF"/>
              <w:spacing w:after="0"/>
              <w:rPr>
                <w:lang w:eastAsia="en-US"/>
              </w:rPr>
            </w:pPr>
          </w:p>
        </w:tc>
        <w:tc>
          <w:tcPr>
            <w:tcW w:w="957" w:type="dxa"/>
          </w:tcPr>
          <w:p w14:paraId="45078BA1" w14:textId="77777777" w:rsidR="00973A86" w:rsidRPr="00F02BE6" w:rsidRDefault="00973A86" w:rsidP="003E5D96">
            <w:pPr>
              <w:pStyle w:val="TF"/>
              <w:spacing w:after="0"/>
              <w:rPr>
                <w:lang w:eastAsia="en-US"/>
              </w:rPr>
            </w:pPr>
          </w:p>
        </w:tc>
      </w:tr>
      <w:tr w:rsidR="00973A86" w:rsidRPr="00F02BE6" w14:paraId="2FE5179C"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6BEAB74F" w14:textId="77777777" w:rsidR="00973A86" w:rsidRPr="00F02BE6" w:rsidRDefault="00973A86" w:rsidP="003E5D96">
            <w:pPr>
              <w:pStyle w:val="TF"/>
              <w:spacing w:after="0"/>
              <w:rPr>
                <w:lang w:eastAsia="en-US"/>
              </w:rPr>
            </w:pPr>
          </w:p>
        </w:tc>
        <w:tc>
          <w:tcPr>
            <w:tcW w:w="957" w:type="dxa"/>
            <w:tcBorders>
              <w:left w:val="nil"/>
            </w:tcBorders>
          </w:tcPr>
          <w:p w14:paraId="268745EA"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2E91F15C" w14:textId="77777777" w:rsidR="00973A86" w:rsidRPr="00F02BE6" w:rsidRDefault="00973A86" w:rsidP="003E5D96">
            <w:pPr>
              <w:pStyle w:val="TF"/>
              <w:spacing w:after="0"/>
              <w:rPr>
                <w:lang w:eastAsia="en-US"/>
              </w:rPr>
            </w:pPr>
          </w:p>
        </w:tc>
      </w:tr>
      <w:tr w:rsidR="00973A86" w:rsidRPr="00F02BE6" w14:paraId="4A41732C" w14:textId="77777777" w:rsidTr="003E5D96">
        <w:tblPrEx>
          <w:tblCellMar>
            <w:top w:w="0" w:type="dxa"/>
            <w:bottom w:w="0" w:type="dxa"/>
          </w:tblCellMar>
        </w:tblPrEx>
        <w:trPr>
          <w:jc w:val="center"/>
        </w:trPr>
        <w:tc>
          <w:tcPr>
            <w:tcW w:w="957" w:type="dxa"/>
            <w:tcBorders>
              <w:left w:val="single" w:sz="6" w:space="0" w:color="auto"/>
            </w:tcBorders>
          </w:tcPr>
          <w:p w14:paraId="02C79690"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3DE7D274"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01817234" w14:textId="77777777" w:rsidR="00973A86" w:rsidRPr="00F02BE6" w:rsidRDefault="00973A86" w:rsidP="003E5D96">
            <w:pPr>
              <w:pStyle w:val="TF"/>
              <w:spacing w:after="0"/>
              <w:rPr>
                <w:lang w:eastAsia="en-US"/>
              </w:rPr>
            </w:pPr>
          </w:p>
        </w:tc>
        <w:tc>
          <w:tcPr>
            <w:tcW w:w="1914" w:type="dxa"/>
            <w:gridSpan w:val="2"/>
          </w:tcPr>
          <w:p w14:paraId="5E06F900" w14:textId="77777777" w:rsidR="00973A86" w:rsidRPr="00F02BE6" w:rsidRDefault="00973A86" w:rsidP="003E5D96">
            <w:pPr>
              <w:pStyle w:val="TF"/>
              <w:spacing w:after="0"/>
              <w:rPr>
                <w:lang w:eastAsia="en-US"/>
              </w:rPr>
            </w:pPr>
            <w:r w:rsidRPr="00F02BE6">
              <w:rPr>
                <w:sz w:val="22"/>
                <w:lang w:eastAsia="en-US"/>
              </w:rPr>
              <w:t>1228 or 1231</w:t>
            </w:r>
          </w:p>
        </w:tc>
        <w:tc>
          <w:tcPr>
            <w:tcW w:w="957" w:type="dxa"/>
            <w:tcBorders>
              <w:bottom w:val="single" w:sz="6" w:space="0" w:color="auto"/>
            </w:tcBorders>
          </w:tcPr>
          <w:p w14:paraId="4C8B531C" w14:textId="77777777" w:rsidR="00973A86" w:rsidRPr="00F02BE6" w:rsidRDefault="00973A86" w:rsidP="003E5D96">
            <w:pPr>
              <w:pStyle w:val="TF"/>
              <w:spacing w:after="0"/>
              <w:rPr>
                <w:lang w:eastAsia="en-US"/>
              </w:rPr>
            </w:pPr>
          </w:p>
        </w:tc>
        <w:tc>
          <w:tcPr>
            <w:tcW w:w="957" w:type="dxa"/>
            <w:tcBorders>
              <w:bottom w:val="single" w:sz="6" w:space="0" w:color="auto"/>
            </w:tcBorders>
          </w:tcPr>
          <w:p w14:paraId="180043DF" w14:textId="77777777" w:rsidR="00973A86" w:rsidRPr="00F02BE6" w:rsidRDefault="00973A86" w:rsidP="003E5D96">
            <w:pPr>
              <w:pStyle w:val="TF"/>
              <w:spacing w:after="0"/>
              <w:rPr>
                <w:lang w:eastAsia="en-US"/>
              </w:rPr>
            </w:pPr>
          </w:p>
        </w:tc>
        <w:tc>
          <w:tcPr>
            <w:tcW w:w="957" w:type="dxa"/>
            <w:tcBorders>
              <w:right w:val="single" w:sz="6" w:space="0" w:color="auto"/>
            </w:tcBorders>
          </w:tcPr>
          <w:p w14:paraId="5D388EA9" w14:textId="77777777" w:rsidR="00973A86" w:rsidRPr="00F02BE6" w:rsidRDefault="00973A86" w:rsidP="003E5D96">
            <w:pPr>
              <w:pStyle w:val="TF"/>
              <w:spacing w:after="0"/>
              <w:rPr>
                <w:lang w:eastAsia="en-US"/>
              </w:rPr>
            </w:pPr>
          </w:p>
        </w:tc>
        <w:tc>
          <w:tcPr>
            <w:tcW w:w="957" w:type="dxa"/>
            <w:tcBorders>
              <w:left w:val="nil"/>
            </w:tcBorders>
          </w:tcPr>
          <w:p w14:paraId="5DC5E2A1" w14:textId="77777777" w:rsidR="00973A86" w:rsidRPr="00F02BE6" w:rsidRDefault="00973A86" w:rsidP="003E5D96">
            <w:pPr>
              <w:pStyle w:val="TF"/>
              <w:spacing w:after="0"/>
              <w:rPr>
                <w:lang w:eastAsia="en-US"/>
              </w:rPr>
            </w:pPr>
          </w:p>
        </w:tc>
        <w:tc>
          <w:tcPr>
            <w:tcW w:w="957" w:type="dxa"/>
            <w:tcBorders>
              <w:left w:val="nil"/>
            </w:tcBorders>
          </w:tcPr>
          <w:p w14:paraId="0B941049" w14:textId="77777777" w:rsidR="00973A86" w:rsidRPr="00F02BE6" w:rsidRDefault="00973A86" w:rsidP="003E5D96">
            <w:pPr>
              <w:pStyle w:val="TF"/>
              <w:spacing w:after="0"/>
              <w:rPr>
                <w:lang w:eastAsia="en-US"/>
              </w:rPr>
            </w:pPr>
          </w:p>
        </w:tc>
      </w:tr>
      <w:tr w:rsidR="00973A86" w:rsidRPr="00F02BE6" w14:paraId="04B696F6"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4BEC30BB" w14:textId="77777777" w:rsidR="00973A86" w:rsidRPr="00F02BE6" w:rsidRDefault="00973A86" w:rsidP="003E5D96">
            <w:pPr>
              <w:pStyle w:val="TF"/>
              <w:spacing w:after="0"/>
              <w:rPr>
                <w:lang w:eastAsia="en-US"/>
              </w:rPr>
            </w:pPr>
          </w:p>
        </w:tc>
        <w:tc>
          <w:tcPr>
            <w:tcW w:w="957" w:type="dxa"/>
          </w:tcPr>
          <w:p w14:paraId="3F16564B" w14:textId="77777777" w:rsidR="00973A86" w:rsidRPr="00F02BE6" w:rsidRDefault="00973A86" w:rsidP="003E5D96">
            <w:pPr>
              <w:pStyle w:val="TF"/>
              <w:spacing w:after="0"/>
              <w:rPr>
                <w:lang w:eastAsia="en-US"/>
              </w:rPr>
            </w:pPr>
          </w:p>
        </w:tc>
        <w:tc>
          <w:tcPr>
            <w:tcW w:w="957" w:type="dxa"/>
          </w:tcPr>
          <w:p w14:paraId="56F94559" w14:textId="77777777" w:rsidR="00973A86" w:rsidRPr="00F02BE6" w:rsidRDefault="00973A86" w:rsidP="003E5D96">
            <w:pPr>
              <w:pStyle w:val="TF"/>
              <w:spacing w:after="0"/>
              <w:rPr>
                <w:lang w:eastAsia="en-US"/>
              </w:rPr>
            </w:pPr>
          </w:p>
        </w:tc>
        <w:tc>
          <w:tcPr>
            <w:tcW w:w="1914" w:type="dxa"/>
            <w:gridSpan w:val="2"/>
          </w:tcPr>
          <w:p w14:paraId="33E659D3" w14:textId="77777777" w:rsidR="00973A86" w:rsidRPr="00F02BE6" w:rsidRDefault="00973A86" w:rsidP="003E5D96">
            <w:pPr>
              <w:pStyle w:val="TF"/>
              <w:spacing w:after="0"/>
              <w:rPr>
                <w:lang w:eastAsia="en-US"/>
              </w:rPr>
            </w:pPr>
            <w:r w:rsidRPr="00F02BE6">
              <w:rPr>
                <w:sz w:val="22"/>
                <w:lang w:eastAsia="en-US"/>
              </w:rPr>
              <w:t>Bit</w:t>
            </w:r>
          </w:p>
        </w:tc>
        <w:tc>
          <w:tcPr>
            <w:tcW w:w="957" w:type="dxa"/>
          </w:tcPr>
          <w:p w14:paraId="2710BC1C" w14:textId="77777777" w:rsidR="00973A86" w:rsidRPr="00F02BE6" w:rsidRDefault="00973A86" w:rsidP="003E5D96">
            <w:pPr>
              <w:pStyle w:val="TF"/>
              <w:spacing w:after="0"/>
              <w:rPr>
                <w:lang w:eastAsia="en-US"/>
              </w:rPr>
            </w:pPr>
          </w:p>
        </w:tc>
        <w:tc>
          <w:tcPr>
            <w:tcW w:w="957" w:type="dxa"/>
          </w:tcPr>
          <w:p w14:paraId="480D4A73" w14:textId="77777777" w:rsidR="00973A86" w:rsidRPr="00F02BE6" w:rsidRDefault="00973A86" w:rsidP="003E5D96">
            <w:pPr>
              <w:pStyle w:val="TF"/>
              <w:spacing w:after="0"/>
              <w:rPr>
                <w:lang w:eastAsia="en-US"/>
              </w:rPr>
            </w:pPr>
          </w:p>
        </w:tc>
        <w:tc>
          <w:tcPr>
            <w:tcW w:w="957" w:type="dxa"/>
            <w:tcBorders>
              <w:top w:val="single" w:sz="6" w:space="0" w:color="auto"/>
              <w:right w:val="single" w:sz="6" w:space="0" w:color="auto"/>
            </w:tcBorders>
          </w:tcPr>
          <w:p w14:paraId="40EDF42C" w14:textId="77777777" w:rsidR="00973A86" w:rsidRPr="00F02BE6" w:rsidRDefault="00973A86" w:rsidP="003E5D96">
            <w:pPr>
              <w:pStyle w:val="TF"/>
              <w:spacing w:after="0"/>
              <w:rPr>
                <w:lang w:eastAsia="en-US"/>
              </w:rPr>
            </w:pPr>
          </w:p>
        </w:tc>
        <w:tc>
          <w:tcPr>
            <w:tcW w:w="1914" w:type="dxa"/>
            <w:gridSpan w:val="2"/>
            <w:tcBorders>
              <w:left w:val="nil"/>
            </w:tcBorders>
          </w:tcPr>
          <w:p w14:paraId="03BD0006" w14:textId="77777777" w:rsidR="00973A86" w:rsidRPr="00F02BE6" w:rsidRDefault="00973A86" w:rsidP="003E5D96">
            <w:pPr>
              <w:pStyle w:val="TF"/>
              <w:spacing w:after="0"/>
              <w:rPr>
                <w:lang w:eastAsia="en-US"/>
              </w:rPr>
            </w:pPr>
          </w:p>
        </w:tc>
      </w:tr>
      <w:tr w:rsidR="00973A86" w:rsidRPr="00F02BE6" w14:paraId="21B07703" w14:textId="77777777" w:rsidTr="003E5D96">
        <w:tblPrEx>
          <w:tblCellMar>
            <w:top w:w="0" w:type="dxa"/>
            <w:bottom w:w="0" w:type="dxa"/>
          </w:tblCellMar>
        </w:tblPrEx>
        <w:trPr>
          <w:jc w:val="center"/>
        </w:trPr>
        <w:tc>
          <w:tcPr>
            <w:tcW w:w="957" w:type="dxa"/>
          </w:tcPr>
          <w:p w14:paraId="6BCA185B" w14:textId="77777777" w:rsidR="00973A86" w:rsidRPr="00F02BE6" w:rsidRDefault="00973A86" w:rsidP="003E5D96">
            <w:pPr>
              <w:pStyle w:val="TAL"/>
            </w:pPr>
            <w:r w:rsidRPr="00F02BE6">
              <w:t>:</w:t>
            </w:r>
          </w:p>
        </w:tc>
        <w:tc>
          <w:tcPr>
            <w:tcW w:w="957" w:type="dxa"/>
          </w:tcPr>
          <w:p w14:paraId="431555B7" w14:textId="77777777" w:rsidR="00973A86" w:rsidRPr="00F02BE6" w:rsidRDefault="00973A86" w:rsidP="003E5D96">
            <w:pPr>
              <w:pStyle w:val="TF"/>
              <w:spacing w:after="0"/>
              <w:rPr>
                <w:lang w:eastAsia="en-US"/>
              </w:rPr>
            </w:pPr>
          </w:p>
        </w:tc>
        <w:tc>
          <w:tcPr>
            <w:tcW w:w="957" w:type="dxa"/>
          </w:tcPr>
          <w:p w14:paraId="248634A9" w14:textId="77777777" w:rsidR="00973A86" w:rsidRPr="00F02BE6" w:rsidRDefault="00973A86" w:rsidP="003E5D96">
            <w:pPr>
              <w:pStyle w:val="TF"/>
              <w:spacing w:after="0"/>
              <w:rPr>
                <w:lang w:eastAsia="en-US"/>
              </w:rPr>
            </w:pPr>
          </w:p>
        </w:tc>
        <w:tc>
          <w:tcPr>
            <w:tcW w:w="957" w:type="dxa"/>
          </w:tcPr>
          <w:p w14:paraId="4B9EEF71" w14:textId="77777777" w:rsidR="00973A86" w:rsidRPr="00F02BE6" w:rsidRDefault="00973A86" w:rsidP="003E5D96">
            <w:pPr>
              <w:pStyle w:val="TF"/>
              <w:spacing w:after="0"/>
              <w:rPr>
                <w:lang w:eastAsia="en-US"/>
              </w:rPr>
            </w:pPr>
          </w:p>
        </w:tc>
        <w:tc>
          <w:tcPr>
            <w:tcW w:w="957" w:type="dxa"/>
          </w:tcPr>
          <w:p w14:paraId="2B5496CC" w14:textId="77777777" w:rsidR="00973A86" w:rsidRPr="00F02BE6" w:rsidRDefault="00973A86" w:rsidP="003E5D96">
            <w:pPr>
              <w:pStyle w:val="TF"/>
              <w:spacing w:after="0"/>
              <w:rPr>
                <w:lang w:eastAsia="en-US"/>
              </w:rPr>
            </w:pPr>
          </w:p>
        </w:tc>
        <w:tc>
          <w:tcPr>
            <w:tcW w:w="957" w:type="dxa"/>
          </w:tcPr>
          <w:p w14:paraId="6729D44B" w14:textId="77777777" w:rsidR="00973A86" w:rsidRPr="00F02BE6" w:rsidRDefault="00973A86" w:rsidP="003E5D96">
            <w:pPr>
              <w:pStyle w:val="TF"/>
              <w:spacing w:after="0"/>
              <w:rPr>
                <w:lang w:eastAsia="en-US"/>
              </w:rPr>
            </w:pPr>
          </w:p>
        </w:tc>
        <w:tc>
          <w:tcPr>
            <w:tcW w:w="957" w:type="dxa"/>
          </w:tcPr>
          <w:p w14:paraId="4AC22653" w14:textId="77777777" w:rsidR="00973A86" w:rsidRPr="00F02BE6" w:rsidRDefault="00973A86" w:rsidP="003E5D96">
            <w:pPr>
              <w:pStyle w:val="TF"/>
              <w:spacing w:after="0"/>
              <w:rPr>
                <w:lang w:eastAsia="en-US"/>
              </w:rPr>
            </w:pPr>
          </w:p>
        </w:tc>
        <w:tc>
          <w:tcPr>
            <w:tcW w:w="957" w:type="dxa"/>
          </w:tcPr>
          <w:p w14:paraId="15451945" w14:textId="77777777" w:rsidR="00973A86" w:rsidRPr="00F02BE6" w:rsidRDefault="00973A86" w:rsidP="003E5D96">
            <w:pPr>
              <w:pStyle w:val="TAR"/>
            </w:pPr>
            <w:r w:rsidRPr="00F02BE6">
              <w:t>:</w:t>
            </w:r>
          </w:p>
        </w:tc>
        <w:tc>
          <w:tcPr>
            <w:tcW w:w="957" w:type="dxa"/>
          </w:tcPr>
          <w:p w14:paraId="16E71AC0" w14:textId="77777777" w:rsidR="00973A86" w:rsidRPr="00F02BE6" w:rsidRDefault="00973A86" w:rsidP="003E5D96">
            <w:pPr>
              <w:pStyle w:val="TF"/>
              <w:spacing w:after="0"/>
              <w:rPr>
                <w:lang w:eastAsia="en-US"/>
              </w:rPr>
            </w:pPr>
          </w:p>
        </w:tc>
        <w:tc>
          <w:tcPr>
            <w:tcW w:w="957" w:type="dxa"/>
          </w:tcPr>
          <w:p w14:paraId="3AF9F172" w14:textId="77777777" w:rsidR="00973A86" w:rsidRPr="00F02BE6" w:rsidRDefault="00973A86" w:rsidP="003E5D96">
            <w:pPr>
              <w:pStyle w:val="TF"/>
              <w:spacing w:after="0"/>
              <w:rPr>
                <w:lang w:eastAsia="en-US"/>
              </w:rPr>
            </w:pPr>
          </w:p>
        </w:tc>
      </w:tr>
      <w:tr w:rsidR="00973A86" w:rsidRPr="00F02BE6" w14:paraId="51256F90" w14:textId="77777777" w:rsidTr="003E5D96">
        <w:tblPrEx>
          <w:tblCellMar>
            <w:top w:w="0" w:type="dxa"/>
            <w:bottom w:w="0" w:type="dxa"/>
          </w:tblCellMar>
        </w:tblPrEx>
        <w:trPr>
          <w:jc w:val="center"/>
        </w:trPr>
        <w:tc>
          <w:tcPr>
            <w:tcW w:w="957" w:type="dxa"/>
          </w:tcPr>
          <w:p w14:paraId="09D26457" w14:textId="77777777" w:rsidR="00973A86" w:rsidRPr="00F02BE6" w:rsidRDefault="00973A86" w:rsidP="003E5D96">
            <w:pPr>
              <w:pStyle w:val="TAL"/>
            </w:pPr>
            <w:r w:rsidRPr="00F02BE6">
              <w:t>:</w:t>
            </w:r>
          </w:p>
        </w:tc>
        <w:tc>
          <w:tcPr>
            <w:tcW w:w="957" w:type="dxa"/>
          </w:tcPr>
          <w:p w14:paraId="6760248F" w14:textId="77777777" w:rsidR="00973A86" w:rsidRPr="00F02BE6" w:rsidRDefault="00973A86" w:rsidP="003E5D96">
            <w:pPr>
              <w:pStyle w:val="TF"/>
              <w:spacing w:after="0"/>
              <w:rPr>
                <w:lang w:eastAsia="en-US"/>
              </w:rPr>
            </w:pPr>
          </w:p>
        </w:tc>
        <w:tc>
          <w:tcPr>
            <w:tcW w:w="957" w:type="dxa"/>
          </w:tcPr>
          <w:p w14:paraId="6E6782AC" w14:textId="77777777" w:rsidR="00973A86" w:rsidRPr="00F02BE6" w:rsidRDefault="00973A86" w:rsidP="003E5D96">
            <w:pPr>
              <w:pStyle w:val="TF"/>
              <w:spacing w:after="0"/>
              <w:rPr>
                <w:lang w:eastAsia="en-US"/>
              </w:rPr>
            </w:pPr>
          </w:p>
        </w:tc>
        <w:tc>
          <w:tcPr>
            <w:tcW w:w="957" w:type="dxa"/>
          </w:tcPr>
          <w:p w14:paraId="140D02F0" w14:textId="77777777" w:rsidR="00973A86" w:rsidRPr="00F02BE6" w:rsidRDefault="00973A86" w:rsidP="003E5D96">
            <w:pPr>
              <w:pStyle w:val="TF"/>
              <w:spacing w:after="0"/>
              <w:rPr>
                <w:lang w:eastAsia="en-US"/>
              </w:rPr>
            </w:pPr>
          </w:p>
        </w:tc>
        <w:tc>
          <w:tcPr>
            <w:tcW w:w="957" w:type="dxa"/>
          </w:tcPr>
          <w:p w14:paraId="52366DCE" w14:textId="77777777" w:rsidR="00973A86" w:rsidRPr="00F02BE6" w:rsidRDefault="00973A86" w:rsidP="003E5D96">
            <w:pPr>
              <w:pStyle w:val="TF"/>
              <w:spacing w:after="0"/>
              <w:rPr>
                <w:lang w:eastAsia="en-US"/>
              </w:rPr>
            </w:pPr>
          </w:p>
        </w:tc>
        <w:tc>
          <w:tcPr>
            <w:tcW w:w="957" w:type="dxa"/>
          </w:tcPr>
          <w:p w14:paraId="0D1F4FA8" w14:textId="77777777" w:rsidR="00973A86" w:rsidRPr="00F02BE6" w:rsidRDefault="00973A86" w:rsidP="003E5D96">
            <w:pPr>
              <w:pStyle w:val="TF"/>
              <w:spacing w:after="0"/>
              <w:rPr>
                <w:lang w:eastAsia="en-US"/>
              </w:rPr>
            </w:pPr>
          </w:p>
        </w:tc>
        <w:tc>
          <w:tcPr>
            <w:tcW w:w="957" w:type="dxa"/>
          </w:tcPr>
          <w:p w14:paraId="053F8F04" w14:textId="77777777" w:rsidR="00973A86" w:rsidRPr="00F02BE6" w:rsidRDefault="00973A86" w:rsidP="003E5D96">
            <w:pPr>
              <w:pStyle w:val="TF"/>
              <w:spacing w:after="0"/>
              <w:rPr>
                <w:lang w:eastAsia="en-US"/>
              </w:rPr>
            </w:pPr>
          </w:p>
        </w:tc>
        <w:tc>
          <w:tcPr>
            <w:tcW w:w="957" w:type="dxa"/>
          </w:tcPr>
          <w:p w14:paraId="725E3BA8" w14:textId="77777777" w:rsidR="00973A86" w:rsidRPr="00F02BE6" w:rsidRDefault="00973A86" w:rsidP="003E5D96">
            <w:pPr>
              <w:pStyle w:val="TAR"/>
            </w:pPr>
            <w:r w:rsidRPr="00F02BE6">
              <w:t>:</w:t>
            </w:r>
          </w:p>
        </w:tc>
        <w:tc>
          <w:tcPr>
            <w:tcW w:w="957" w:type="dxa"/>
          </w:tcPr>
          <w:p w14:paraId="24238682" w14:textId="77777777" w:rsidR="00973A86" w:rsidRPr="00F02BE6" w:rsidRDefault="00973A86" w:rsidP="003E5D96">
            <w:pPr>
              <w:pStyle w:val="TF"/>
              <w:spacing w:after="0"/>
              <w:rPr>
                <w:lang w:eastAsia="en-US"/>
              </w:rPr>
            </w:pPr>
          </w:p>
        </w:tc>
        <w:tc>
          <w:tcPr>
            <w:tcW w:w="957" w:type="dxa"/>
          </w:tcPr>
          <w:p w14:paraId="01EBE10D" w14:textId="77777777" w:rsidR="00973A86" w:rsidRPr="00F02BE6" w:rsidRDefault="00973A86" w:rsidP="003E5D96">
            <w:pPr>
              <w:pStyle w:val="TF"/>
              <w:spacing w:after="0"/>
              <w:rPr>
                <w:lang w:eastAsia="en-US"/>
              </w:rPr>
            </w:pPr>
          </w:p>
        </w:tc>
      </w:tr>
      <w:tr w:rsidR="00973A86" w:rsidRPr="00F02BE6" w14:paraId="4AD2AAE1" w14:textId="77777777" w:rsidTr="003E5D96">
        <w:tblPrEx>
          <w:tblCellMar>
            <w:top w:w="0" w:type="dxa"/>
            <w:bottom w:w="0" w:type="dxa"/>
          </w:tblCellMar>
        </w:tblPrEx>
        <w:trPr>
          <w:jc w:val="center"/>
        </w:trPr>
        <w:tc>
          <w:tcPr>
            <w:tcW w:w="957" w:type="dxa"/>
          </w:tcPr>
          <w:p w14:paraId="2435B7DD" w14:textId="77777777" w:rsidR="00973A86" w:rsidRPr="00F02BE6" w:rsidRDefault="00973A86" w:rsidP="003E5D96">
            <w:pPr>
              <w:pStyle w:val="TAL"/>
            </w:pPr>
            <w:r w:rsidRPr="00F02BE6">
              <w:t>:</w:t>
            </w:r>
          </w:p>
        </w:tc>
        <w:tc>
          <w:tcPr>
            <w:tcW w:w="957" w:type="dxa"/>
          </w:tcPr>
          <w:p w14:paraId="3BDB6DE1" w14:textId="77777777" w:rsidR="00973A86" w:rsidRPr="00F02BE6" w:rsidRDefault="00973A86" w:rsidP="003E5D96">
            <w:pPr>
              <w:pStyle w:val="TF"/>
              <w:spacing w:after="0"/>
              <w:rPr>
                <w:lang w:eastAsia="en-US"/>
              </w:rPr>
            </w:pPr>
          </w:p>
        </w:tc>
        <w:tc>
          <w:tcPr>
            <w:tcW w:w="957" w:type="dxa"/>
          </w:tcPr>
          <w:p w14:paraId="6C132D59" w14:textId="77777777" w:rsidR="00973A86" w:rsidRPr="00F02BE6" w:rsidRDefault="00973A86" w:rsidP="003E5D96">
            <w:pPr>
              <w:pStyle w:val="TF"/>
              <w:spacing w:after="0"/>
              <w:rPr>
                <w:lang w:eastAsia="en-US"/>
              </w:rPr>
            </w:pPr>
          </w:p>
        </w:tc>
        <w:tc>
          <w:tcPr>
            <w:tcW w:w="957" w:type="dxa"/>
          </w:tcPr>
          <w:p w14:paraId="36BF9CA7" w14:textId="77777777" w:rsidR="00973A86" w:rsidRPr="00F02BE6" w:rsidRDefault="00973A86" w:rsidP="003E5D96">
            <w:pPr>
              <w:pStyle w:val="TF"/>
              <w:spacing w:after="0"/>
              <w:rPr>
                <w:lang w:eastAsia="en-US"/>
              </w:rPr>
            </w:pPr>
          </w:p>
        </w:tc>
        <w:tc>
          <w:tcPr>
            <w:tcW w:w="957" w:type="dxa"/>
          </w:tcPr>
          <w:p w14:paraId="6FE98D1B" w14:textId="77777777" w:rsidR="00973A86" w:rsidRPr="00F02BE6" w:rsidRDefault="00973A86" w:rsidP="003E5D96">
            <w:pPr>
              <w:pStyle w:val="TF"/>
              <w:spacing w:after="0"/>
              <w:rPr>
                <w:lang w:eastAsia="en-US"/>
              </w:rPr>
            </w:pPr>
          </w:p>
        </w:tc>
        <w:tc>
          <w:tcPr>
            <w:tcW w:w="957" w:type="dxa"/>
          </w:tcPr>
          <w:p w14:paraId="6DD727DD" w14:textId="77777777" w:rsidR="00973A86" w:rsidRPr="00F02BE6" w:rsidRDefault="00973A86" w:rsidP="003E5D96">
            <w:pPr>
              <w:pStyle w:val="TF"/>
              <w:spacing w:after="0"/>
              <w:rPr>
                <w:lang w:eastAsia="en-US"/>
              </w:rPr>
            </w:pPr>
          </w:p>
        </w:tc>
        <w:tc>
          <w:tcPr>
            <w:tcW w:w="957" w:type="dxa"/>
          </w:tcPr>
          <w:p w14:paraId="72212837" w14:textId="77777777" w:rsidR="00973A86" w:rsidRPr="00F02BE6" w:rsidRDefault="00973A86" w:rsidP="003E5D96">
            <w:pPr>
              <w:pStyle w:val="TF"/>
              <w:spacing w:after="0"/>
              <w:rPr>
                <w:lang w:eastAsia="en-US"/>
              </w:rPr>
            </w:pPr>
          </w:p>
        </w:tc>
        <w:tc>
          <w:tcPr>
            <w:tcW w:w="957" w:type="dxa"/>
          </w:tcPr>
          <w:p w14:paraId="7D10CB93" w14:textId="77777777" w:rsidR="00973A86" w:rsidRPr="00F02BE6" w:rsidRDefault="00973A86" w:rsidP="003E5D96">
            <w:pPr>
              <w:pStyle w:val="TAR"/>
            </w:pPr>
            <w:r w:rsidRPr="00F02BE6">
              <w:t>:</w:t>
            </w:r>
          </w:p>
        </w:tc>
        <w:tc>
          <w:tcPr>
            <w:tcW w:w="957" w:type="dxa"/>
          </w:tcPr>
          <w:p w14:paraId="085EC183" w14:textId="77777777" w:rsidR="00973A86" w:rsidRPr="00F02BE6" w:rsidRDefault="00973A86" w:rsidP="003E5D96">
            <w:pPr>
              <w:pStyle w:val="TF"/>
              <w:spacing w:after="0"/>
              <w:rPr>
                <w:lang w:eastAsia="en-US"/>
              </w:rPr>
            </w:pPr>
          </w:p>
        </w:tc>
        <w:tc>
          <w:tcPr>
            <w:tcW w:w="957" w:type="dxa"/>
          </w:tcPr>
          <w:p w14:paraId="363282DA" w14:textId="77777777" w:rsidR="00973A86" w:rsidRPr="00F02BE6" w:rsidRDefault="00973A86" w:rsidP="003E5D96">
            <w:pPr>
              <w:pStyle w:val="TF"/>
              <w:spacing w:after="0"/>
              <w:rPr>
                <w:lang w:eastAsia="en-US"/>
              </w:rPr>
            </w:pPr>
          </w:p>
        </w:tc>
      </w:tr>
      <w:tr w:rsidR="00973A86" w:rsidRPr="00F02BE6" w14:paraId="0C36F6C4" w14:textId="77777777" w:rsidTr="003E5D96">
        <w:tblPrEx>
          <w:tblCellMar>
            <w:top w:w="0" w:type="dxa"/>
            <w:bottom w:w="0" w:type="dxa"/>
          </w:tblCellMar>
        </w:tblPrEx>
        <w:trPr>
          <w:cantSplit/>
          <w:jc w:val="center"/>
        </w:trPr>
        <w:tc>
          <w:tcPr>
            <w:tcW w:w="957" w:type="dxa"/>
            <w:tcBorders>
              <w:left w:val="single" w:sz="6" w:space="0" w:color="auto"/>
            </w:tcBorders>
          </w:tcPr>
          <w:p w14:paraId="0EF250BC" w14:textId="77777777" w:rsidR="00973A86" w:rsidRPr="00F02BE6" w:rsidRDefault="00973A86" w:rsidP="003E5D96">
            <w:pPr>
              <w:pStyle w:val="TAL"/>
            </w:pPr>
          </w:p>
        </w:tc>
        <w:tc>
          <w:tcPr>
            <w:tcW w:w="957" w:type="dxa"/>
          </w:tcPr>
          <w:p w14:paraId="010FEB5B" w14:textId="77777777" w:rsidR="00973A86" w:rsidRPr="00F02BE6" w:rsidRDefault="00973A86" w:rsidP="003E5D96">
            <w:pPr>
              <w:pStyle w:val="TF"/>
              <w:spacing w:after="0"/>
              <w:rPr>
                <w:lang w:eastAsia="en-US"/>
              </w:rPr>
            </w:pPr>
          </w:p>
        </w:tc>
        <w:tc>
          <w:tcPr>
            <w:tcW w:w="957" w:type="dxa"/>
          </w:tcPr>
          <w:p w14:paraId="5AC4B83B" w14:textId="77777777" w:rsidR="00973A86" w:rsidRPr="00F02BE6" w:rsidRDefault="00973A86" w:rsidP="003E5D96">
            <w:pPr>
              <w:pStyle w:val="TF"/>
              <w:spacing w:after="0"/>
              <w:rPr>
                <w:lang w:eastAsia="en-US"/>
              </w:rPr>
            </w:pPr>
          </w:p>
        </w:tc>
        <w:tc>
          <w:tcPr>
            <w:tcW w:w="1914" w:type="dxa"/>
            <w:gridSpan w:val="2"/>
          </w:tcPr>
          <w:p w14:paraId="47DC95C9" w14:textId="77777777" w:rsidR="00973A86" w:rsidRPr="00F02BE6" w:rsidRDefault="00973A86" w:rsidP="003E5D96">
            <w:pPr>
              <w:pStyle w:val="TF"/>
              <w:spacing w:after="0"/>
              <w:rPr>
                <w:sz w:val="22"/>
                <w:lang w:eastAsia="en-US"/>
              </w:rPr>
            </w:pPr>
            <w:r w:rsidRPr="00F02BE6">
              <w:rPr>
                <w:sz w:val="22"/>
                <w:lang w:eastAsia="en-US"/>
              </w:rPr>
              <w:t>RLC/MAC</w:t>
            </w:r>
          </w:p>
        </w:tc>
        <w:tc>
          <w:tcPr>
            <w:tcW w:w="957" w:type="dxa"/>
          </w:tcPr>
          <w:p w14:paraId="746B29F7" w14:textId="77777777" w:rsidR="00973A86" w:rsidRPr="00F02BE6" w:rsidRDefault="00973A86" w:rsidP="003E5D96">
            <w:pPr>
              <w:pStyle w:val="TF"/>
              <w:spacing w:after="0"/>
              <w:rPr>
                <w:lang w:eastAsia="en-US"/>
              </w:rPr>
            </w:pPr>
          </w:p>
        </w:tc>
        <w:tc>
          <w:tcPr>
            <w:tcW w:w="957" w:type="dxa"/>
          </w:tcPr>
          <w:p w14:paraId="4E35E2CA" w14:textId="77777777" w:rsidR="00973A86" w:rsidRPr="00F02BE6" w:rsidRDefault="00973A86" w:rsidP="003E5D96">
            <w:pPr>
              <w:pStyle w:val="TF"/>
              <w:spacing w:after="0"/>
              <w:rPr>
                <w:lang w:eastAsia="en-US"/>
              </w:rPr>
            </w:pPr>
          </w:p>
        </w:tc>
        <w:tc>
          <w:tcPr>
            <w:tcW w:w="957" w:type="dxa"/>
            <w:tcBorders>
              <w:right w:val="single" w:sz="6" w:space="0" w:color="auto"/>
            </w:tcBorders>
          </w:tcPr>
          <w:p w14:paraId="044A352E" w14:textId="77777777" w:rsidR="00973A86" w:rsidRPr="00F02BE6" w:rsidRDefault="00973A86" w:rsidP="003E5D96">
            <w:pPr>
              <w:pStyle w:val="TAR"/>
            </w:pPr>
          </w:p>
        </w:tc>
        <w:tc>
          <w:tcPr>
            <w:tcW w:w="957" w:type="dxa"/>
            <w:tcBorders>
              <w:left w:val="nil"/>
            </w:tcBorders>
          </w:tcPr>
          <w:p w14:paraId="2DE6D85D" w14:textId="77777777" w:rsidR="00973A86" w:rsidRPr="00F02BE6" w:rsidRDefault="00973A86" w:rsidP="003E5D96">
            <w:pPr>
              <w:pStyle w:val="TF"/>
              <w:spacing w:after="0"/>
              <w:rPr>
                <w:lang w:eastAsia="en-US"/>
              </w:rPr>
            </w:pPr>
          </w:p>
        </w:tc>
        <w:tc>
          <w:tcPr>
            <w:tcW w:w="957" w:type="dxa"/>
          </w:tcPr>
          <w:p w14:paraId="0C073989" w14:textId="77777777" w:rsidR="00973A86" w:rsidRPr="00F02BE6" w:rsidRDefault="00973A86" w:rsidP="003E5D96">
            <w:pPr>
              <w:pStyle w:val="TF"/>
              <w:spacing w:after="0"/>
              <w:rPr>
                <w:lang w:eastAsia="en-US"/>
              </w:rPr>
            </w:pPr>
          </w:p>
        </w:tc>
      </w:tr>
      <w:tr w:rsidR="00973A86" w:rsidRPr="00F02BE6" w14:paraId="0127A185"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33A5874F" w14:textId="77777777" w:rsidR="00973A86" w:rsidRPr="00F02BE6" w:rsidRDefault="00973A86" w:rsidP="003E5D96">
            <w:pPr>
              <w:pStyle w:val="TAL"/>
            </w:pPr>
          </w:p>
        </w:tc>
        <w:tc>
          <w:tcPr>
            <w:tcW w:w="957" w:type="dxa"/>
            <w:tcBorders>
              <w:top w:val="single" w:sz="6" w:space="0" w:color="auto"/>
            </w:tcBorders>
          </w:tcPr>
          <w:p w14:paraId="7044ADD3" w14:textId="77777777" w:rsidR="00973A86" w:rsidRPr="00F02BE6" w:rsidRDefault="00973A86" w:rsidP="003E5D96">
            <w:pPr>
              <w:pStyle w:val="TF"/>
              <w:spacing w:after="0"/>
              <w:rPr>
                <w:lang w:eastAsia="en-US"/>
              </w:rPr>
            </w:pPr>
          </w:p>
        </w:tc>
        <w:tc>
          <w:tcPr>
            <w:tcW w:w="957" w:type="dxa"/>
            <w:tcBorders>
              <w:top w:val="single" w:sz="6" w:space="0" w:color="auto"/>
            </w:tcBorders>
          </w:tcPr>
          <w:p w14:paraId="15CD6679" w14:textId="77777777" w:rsidR="00973A86" w:rsidRPr="00F02BE6" w:rsidRDefault="00973A86" w:rsidP="003E5D96">
            <w:pPr>
              <w:pStyle w:val="TF"/>
              <w:spacing w:after="0"/>
              <w:rPr>
                <w:lang w:eastAsia="en-US"/>
              </w:rPr>
            </w:pPr>
          </w:p>
        </w:tc>
        <w:tc>
          <w:tcPr>
            <w:tcW w:w="1914" w:type="dxa"/>
            <w:gridSpan w:val="2"/>
          </w:tcPr>
          <w:p w14:paraId="03E0FC50" w14:textId="77777777" w:rsidR="00973A86" w:rsidRPr="00F02BE6" w:rsidRDefault="00973A86" w:rsidP="003E5D96">
            <w:pPr>
              <w:pStyle w:val="TF"/>
              <w:spacing w:after="0"/>
              <w:rPr>
                <w:sz w:val="22"/>
                <w:lang w:eastAsia="en-US"/>
              </w:rPr>
            </w:pPr>
            <w:r w:rsidRPr="00F02BE6">
              <w:rPr>
                <w:sz w:val="22"/>
                <w:lang w:eastAsia="en-US"/>
              </w:rPr>
              <w:t>Block</w:t>
            </w:r>
          </w:p>
        </w:tc>
        <w:tc>
          <w:tcPr>
            <w:tcW w:w="957" w:type="dxa"/>
            <w:tcBorders>
              <w:top w:val="single" w:sz="6" w:space="0" w:color="auto"/>
            </w:tcBorders>
          </w:tcPr>
          <w:p w14:paraId="693C400F" w14:textId="77777777" w:rsidR="00973A86" w:rsidRPr="00F02BE6" w:rsidRDefault="00973A86" w:rsidP="003E5D96">
            <w:pPr>
              <w:pStyle w:val="TF"/>
              <w:spacing w:after="0"/>
              <w:rPr>
                <w:sz w:val="22"/>
                <w:lang w:eastAsia="en-US"/>
              </w:rPr>
            </w:pPr>
          </w:p>
        </w:tc>
        <w:tc>
          <w:tcPr>
            <w:tcW w:w="957" w:type="dxa"/>
            <w:tcBorders>
              <w:top w:val="single" w:sz="6" w:space="0" w:color="auto"/>
            </w:tcBorders>
          </w:tcPr>
          <w:p w14:paraId="477265BA" w14:textId="77777777" w:rsidR="00973A86" w:rsidRPr="00F02BE6" w:rsidRDefault="00973A86" w:rsidP="003E5D96">
            <w:pPr>
              <w:pStyle w:val="TF"/>
              <w:spacing w:after="0"/>
              <w:rPr>
                <w:sz w:val="22"/>
                <w:lang w:eastAsia="en-US"/>
              </w:rPr>
            </w:pPr>
          </w:p>
        </w:tc>
        <w:tc>
          <w:tcPr>
            <w:tcW w:w="957" w:type="dxa"/>
            <w:tcBorders>
              <w:top w:val="single" w:sz="6" w:space="0" w:color="auto"/>
              <w:right w:val="single" w:sz="6" w:space="0" w:color="auto"/>
            </w:tcBorders>
          </w:tcPr>
          <w:p w14:paraId="0AB56817" w14:textId="77777777" w:rsidR="00973A86" w:rsidRPr="00F02BE6" w:rsidRDefault="00973A86" w:rsidP="003E5D96">
            <w:pPr>
              <w:pStyle w:val="TAR"/>
              <w:rPr>
                <w:sz w:val="22"/>
              </w:rPr>
            </w:pPr>
          </w:p>
        </w:tc>
        <w:tc>
          <w:tcPr>
            <w:tcW w:w="957" w:type="dxa"/>
            <w:tcBorders>
              <w:left w:val="nil"/>
            </w:tcBorders>
          </w:tcPr>
          <w:p w14:paraId="6C66F3D3" w14:textId="77777777" w:rsidR="00973A86" w:rsidRPr="00F02BE6" w:rsidRDefault="00973A86" w:rsidP="003E5D96">
            <w:pPr>
              <w:pStyle w:val="TF"/>
              <w:spacing w:after="0"/>
              <w:rPr>
                <w:lang w:eastAsia="en-US"/>
              </w:rPr>
            </w:pPr>
          </w:p>
        </w:tc>
        <w:tc>
          <w:tcPr>
            <w:tcW w:w="957" w:type="dxa"/>
          </w:tcPr>
          <w:p w14:paraId="44A4CBB4" w14:textId="77777777" w:rsidR="00973A86" w:rsidRPr="00F02BE6" w:rsidRDefault="00973A86" w:rsidP="003E5D96">
            <w:pPr>
              <w:pStyle w:val="TF"/>
              <w:spacing w:after="0"/>
              <w:rPr>
                <w:lang w:eastAsia="en-US"/>
              </w:rPr>
            </w:pPr>
          </w:p>
        </w:tc>
      </w:tr>
      <w:tr w:rsidR="00973A86" w:rsidRPr="00F02BE6" w14:paraId="73DF76B0" w14:textId="77777777" w:rsidTr="003E5D96">
        <w:tblPrEx>
          <w:tblCellMar>
            <w:top w:w="0" w:type="dxa"/>
            <w:bottom w:w="0" w:type="dxa"/>
          </w:tblCellMar>
        </w:tblPrEx>
        <w:trPr>
          <w:jc w:val="center"/>
        </w:trPr>
        <w:tc>
          <w:tcPr>
            <w:tcW w:w="957" w:type="dxa"/>
            <w:tcBorders>
              <w:left w:val="single" w:sz="6" w:space="0" w:color="auto"/>
            </w:tcBorders>
          </w:tcPr>
          <w:p w14:paraId="686C18B9" w14:textId="77777777" w:rsidR="00973A86" w:rsidRPr="00F02BE6" w:rsidRDefault="00973A86" w:rsidP="003E5D96">
            <w:pPr>
              <w:pStyle w:val="TF"/>
              <w:spacing w:after="0"/>
              <w:rPr>
                <w:lang w:eastAsia="en-US"/>
              </w:rPr>
            </w:pPr>
          </w:p>
        </w:tc>
        <w:tc>
          <w:tcPr>
            <w:tcW w:w="957" w:type="dxa"/>
          </w:tcPr>
          <w:p w14:paraId="15FD4DE6" w14:textId="77777777" w:rsidR="00973A86" w:rsidRPr="00F02BE6" w:rsidRDefault="00973A86" w:rsidP="003E5D96">
            <w:pPr>
              <w:pStyle w:val="TF"/>
              <w:spacing w:after="0"/>
              <w:rPr>
                <w:lang w:eastAsia="en-US"/>
              </w:rPr>
            </w:pPr>
          </w:p>
        </w:tc>
        <w:tc>
          <w:tcPr>
            <w:tcW w:w="957" w:type="dxa"/>
          </w:tcPr>
          <w:p w14:paraId="31A22395" w14:textId="77777777" w:rsidR="00973A86" w:rsidRPr="00F02BE6" w:rsidRDefault="00973A86" w:rsidP="003E5D96">
            <w:pPr>
              <w:pStyle w:val="TF"/>
              <w:spacing w:after="0"/>
              <w:rPr>
                <w:lang w:eastAsia="en-US"/>
              </w:rPr>
            </w:pPr>
          </w:p>
        </w:tc>
        <w:tc>
          <w:tcPr>
            <w:tcW w:w="1914" w:type="dxa"/>
            <w:gridSpan w:val="2"/>
          </w:tcPr>
          <w:p w14:paraId="343BD95B" w14:textId="77777777" w:rsidR="00973A86" w:rsidRPr="00F02BE6" w:rsidRDefault="00973A86" w:rsidP="003E5D96">
            <w:pPr>
              <w:pStyle w:val="TF"/>
              <w:spacing w:after="0"/>
              <w:rPr>
                <w:lang w:eastAsia="en-US"/>
              </w:rPr>
            </w:pPr>
          </w:p>
        </w:tc>
        <w:tc>
          <w:tcPr>
            <w:tcW w:w="957" w:type="dxa"/>
          </w:tcPr>
          <w:p w14:paraId="770E43CF" w14:textId="77777777" w:rsidR="00973A86" w:rsidRPr="00F02BE6" w:rsidRDefault="00973A86" w:rsidP="003E5D96">
            <w:pPr>
              <w:pStyle w:val="TF"/>
              <w:spacing w:after="0"/>
              <w:rPr>
                <w:lang w:eastAsia="en-US"/>
              </w:rPr>
            </w:pPr>
          </w:p>
        </w:tc>
        <w:tc>
          <w:tcPr>
            <w:tcW w:w="957" w:type="dxa"/>
          </w:tcPr>
          <w:p w14:paraId="794C4E89" w14:textId="77777777" w:rsidR="00973A86" w:rsidRPr="00F02BE6" w:rsidRDefault="00973A86" w:rsidP="003E5D96">
            <w:pPr>
              <w:pStyle w:val="TF"/>
              <w:spacing w:after="0"/>
              <w:rPr>
                <w:lang w:eastAsia="en-US"/>
              </w:rPr>
            </w:pPr>
          </w:p>
        </w:tc>
        <w:tc>
          <w:tcPr>
            <w:tcW w:w="957" w:type="dxa"/>
            <w:tcBorders>
              <w:bottom w:val="single" w:sz="6" w:space="0" w:color="auto"/>
              <w:right w:val="single" w:sz="6" w:space="0" w:color="auto"/>
            </w:tcBorders>
          </w:tcPr>
          <w:p w14:paraId="7F6DE529" w14:textId="77777777" w:rsidR="00973A86" w:rsidRPr="00F02BE6" w:rsidRDefault="00973A86" w:rsidP="003E5D96">
            <w:pPr>
              <w:pStyle w:val="TF"/>
              <w:spacing w:after="0"/>
              <w:rPr>
                <w:lang w:eastAsia="en-US"/>
              </w:rPr>
            </w:pPr>
          </w:p>
        </w:tc>
        <w:tc>
          <w:tcPr>
            <w:tcW w:w="957" w:type="dxa"/>
            <w:tcBorders>
              <w:left w:val="nil"/>
            </w:tcBorders>
          </w:tcPr>
          <w:p w14:paraId="35FD5ECA" w14:textId="77777777" w:rsidR="00973A86" w:rsidRPr="00F02BE6" w:rsidRDefault="00973A86" w:rsidP="003E5D96">
            <w:pPr>
              <w:pStyle w:val="TF"/>
              <w:spacing w:after="0"/>
              <w:rPr>
                <w:lang w:eastAsia="en-US"/>
              </w:rPr>
            </w:pPr>
          </w:p>
        </w:tc>
        <w:tc>
          <w:tcPr>
            <w:tcW w:w="957" w:type="dxa"/>
          </w:tcPr>
          <w:p w14:paraId="542A3FD3" w14:textId="77777777" w:rsidR="00973A86" w:rsidRPr="00F02BE6" w:rsidRDefault="00973A86" w:rsidP="003E5D96">
            <w:pPr>
              <w:pStyle w:val="TF"/>
              <w:spacing w:after="0"/>
              <w:rPr>
                <w:lang w:eastAsia="en-US"/>
              </w:rPr>
            </w:pPr>
          </w:p>
        </w:tc>
      </w:tr>
      <w:tr w:rsidR="00973A86" w:rsidRPr="00F02BE6" w14:paraId="6EC0CB18" w14:textId="77777777" w:rsidTr="003E5D96">
        <w:tblPrEx>
          <w:tblCellMar>
            <w:top w:w="0" w:type="dxa"/>
            <w:bottom w:w="0" w:type="dxa"/>
          </w:tblCellMar>
        </w:tblPrEx>
        <w:trPr>
          <w:cantSplit/>
          <w:jc w:val="center"/>
        </w:trPr>
        <w:tc>
          <w:tcPr>
            <w:tcW w:w="957" w:type="dxa"/>
            <w:tcBorders>
              <w:top w:val="single" w:sz="6" w:space="0" w:color="auto"/>
              <w:right w:val="dotted" w:sz="4" w:space="0" w:color="auto"/>
            </w:tcBorders>
          </w:tcPr>
          <w:p w14:paraId="5ED93380" w14:textId="77777777" w:rsidR="00973A86" w:rsidRPr="00F02BE6" w:rsidRDefault="00973A86" w:rsidP="003E5D96">
            <w:pPr>
              <w:pStyle w:val="TF"/>
              <w:spacing w:after="0"/>
              <w:rPr>
                <w:lang w:eastAsia="en-US"/>
              </w:rPr>
            </w:pPr>
          </w:p>
        </w:tc>
        <w:tc>
          <w:tcPr>
            <w:tcW w:w="957" w:type="dxa"/>
            <w:tcBorders>
              <w:top w:val="single" w:sz="6" w:space="0" w:color="auto"/>
              <w:left w:val="dotted" w:sz="4" w:space="0" w:color="auto"/>
              <w:bottom w:val="dotted" w:sz="4" w:space="0" w:color="auto"/>
            </w:tcBorders>
          </w:tcPr>
          <w:p w14:paraId="4D998F30" w14:textId="77777777" w:rsidR="00973A86" w:rsidRPr="00F02BE6" w:rsidRDefault="00973A86" w:rsidP="003E5D96">
            <w:pPr>
              <w:pStyle w:val="TF"/>
              <w:spacing w:after="0"/>
              <w:rPr>
                <w:lang w:eastAsia="en-US"/>
              </w:rPr>
            </w:pPr>
          </w:p>
        </w:tc>
        <w:tc>
          <w:tcPr>
            <w:tcW w:w="957" w:type="dxa"/>
            <w:tcBorders>
              <w:top w:val="single" w:sz="6" w:space="0" w:color="auto"/>
              <w:bottom w:val="dotted" w:sz="4" w:space="0" w:color="auto"/>
            </w:tcBorders>
          </w:tcPr>
          <w:p w14:paraId="17170E8A" w14:textId="77777777" w:rsidR="00973A86" w:rsidRPr="00F02BE6" w:rsidRDefault="00973A86" w:rsidP="003E5D96">
            <w:pPr>
              <w:pStyle w:val="TF"/>
              <w:spacing w:after="0"/>
              <w:rPr>
                <w:lang w:eastAsia="en-US"/>
              </w:rPr>
            </w:pPr>
          </w:p>
        </w:tc>
        <w:tc>
          <w:tcPr>
            <w:tcW w:w="957" w:type="dxa"/>
            <w:tcBorders>
              <w:top w:val="single" w:sz="6" w:space="0" w:color="auto"/>
              <w:bottom w:val="dotted" w:sz="4" w:space="0" w:color="auto"/>
            </w:tcBorders>
          </w:tcPr>
          <w:p w14:paraId="6A957F66" w14:textId="77777777" w:rsidR="00973A86" w:rsidRPr="00F02BE6" w:rsidRDefault="00973A86" w:rsidP="003E5D96">
            <w:pPr>
              <w:pStyle w:val="TF"/>
              <w:spacing w:after="0"/>
              <w:rPr>
                <w:lang w:eastAsia="en-US"/>
              </w:rPr>
            </w:pPr>
          </w:p>
        </w:tc>
        <w:tc>
          <w:tcPr>
            <w:tcW w:w="957" w:type="dxa"/>
            <w:tcBorders>
              <w:top w:val="single" w:sz="6" w:space="0" w:color="auto"/>
              <w:left w:val="single" w:sz="6" w:space="0" w:color="auto"/>
              <w:bottom w:val="single" w:sz="6" w:space="0" w:color="auto"/>
            </w:tcBorders>
          </w:tcPr>
          <w:p w14:paraId="04455FE6"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747CA6FC"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6D1F06BB"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right w:val="single" w:sz="6" w:space="0" w:color="auto"/>
            </w:tcBorders>
          </w:tcPr>
          <w:p w14:paraId="5A52376E" w14:textId="77777777" w:rsidR="00973A86" w:rsidRPr="00F02BE6" w:rsidRDefault="00973A86" w:rsidP="003E5D96">
            <w:pPr>
              <w:pStyle w:val="TF"/>
              <w:spacing w:after="0"/>
              <w:rPr>
                <w:lang w:eastAsia="en-US"/>
              </w:rPr>
            </w:pPr>
          </w:p>
        </w:tc>
        <w:tc>
          <w:tcPr>
            <w:tcW w:w="1914" w:type="dxa"/>
            <w:gridSpan w:val="2"/>
            <w:tcBorders>
              <w:left w:val="nil"/>
            </w:tcBorders>
          </w:tcPr>
          <w:p w14:paraId="1F256EC6" w14:textId="77777777" w:rsidR="00973A86" w:rsidRPr="00F02BE6" w:rsidRDefault="00973A86" w:rsidP="003E5D96">
            <w:pPr>
              <w:pStyle w:val="TAL"/>
            </w:pPr>
            <w:r w:rsidRPr="00F02BE6">
              <w:rPr>
                <w:b/>
              </w:rPr>
              <w:t xml:space="preserve">  octet 154</w:t>
            </w:r>
          </w:p>
          <w:p w14:paraId="7A176669" w14:textId="77777777" w:rsidR="00973A86" w:rsidRPr="00F02BE6" w:rsidRDefault="00973A86" w:rsidP="003E5D96">
            <w:pPr>
              <w:pStyle w:val="TAL"/>
            </w:pPr>
          </w:p>
        </w:tc>
      </w:tr>
    </w:tbl>
    <w:p w14:paraId="753C48C8" w14:textId="77777777" w:rsidR="00973A86" w:rsidRPr="00F02BE6" w:rsidRDefault="00973A86" w:rsidP="00973A86">
      <w:pPr>
        <w:pStyle w:val="NF"/>
      </w:pPr>
    </w:p>
    <w:p w14:paraId="24C1249B" w14:textId="77777777" w:rsidR="00973A86" w:rsidRPr="00F02BE6" w:rsidRDefault="00973A86" w:rsidP="00973A86">
      <w:pPr>
        <w:pStyle w:val="NF"/>
      </w:pPr>
      <w:r w:rsidRPr="00F02BE6">
        <w:t>NOTE:</w:t>
      </w:r>
      <w:r w:rsidRPr="00F02BE6">
        <w:tab/>
        <w:t>The numbering convention specified in 3GPP TS 44.060 applies.</w:t>
      </w:r>
    </w:p>
    <w:p w14:paraId="20A62334" w14:textId="77777777" w:rsidR="00973A86" w:rsidRPr="00F02BE6" w:rsidRDefault="00973A86" w:rsidP="00973A86">
      <w:pPr>
        <w:pStyle w:val="NF"/>
      </w:pPr>
    </w:p>
    <w:p w14:paraId="20A15404" w14:textId="77777777" w:rsidR="00973A86" w:rsidRPr="00F02BE6" w:rsidRDefault="00973A86" w:rsidP="00973A86">
      <w:pPr>
        <w:pStyle w:val="TF"/>
      </w:pPr>
      <w:r w:rsidRPr="00F02BE6">
        <w:t>Figure 7.6.13.2: PDTCH block type 13 (MCS-9) downlink format</w:t>
      </w:r>
    </w:p>
    <w:p w14:paraId="6820D3ED" w14:textId="77777777" w:rsidR="00973A86" w:rsidRPr="00F02BE6" w:rsidRDefault="00973A86" w:rsidP="00973A86">
      <w:pPr>
        <w:pStyle w:val="Heading3"/>
        <w:rPr>
          <w:lang w:val="en-US"/>
        </w:rPr>
      </w:pPr>
      <w:bookmarkStart w:id="170" w:name="_Toc517979158"/>
      <w:r w:rsidRPr="00F02BE6">
        <w:rPr>
          <w:lang w:val="en-US"/>
        </w:rPr>
        <w:lastRenderedPageBreak/>
        <w:t>7.6.14</w:t>
      </w:r>
      <w:r w:rsidRPr="00F02BE6">
        <w:rPr>
          <w:lang w:val="en-US"/>
        </w:rPr>
        <w:tab/>
        <w:t>PDTCH block type 14 (UAS-7) format (uplink only)</w:t>
      </w:r>
      <w:bookmarkEnd w:id="170"/>
    </w:p>
    <w:p w14:paraId="4E6F06F6" w14:textId="77777777" w:rsidR="00973A86" w:rsidRPr="00F02BE6" w:rsidRDefault="00973A86" w:rsidP="00973A86">
      <w:r w:rsidRPr="00F02BE6">
        <w:t>The blocks of 941 bits, or in case a PAN is included, 966 bits, or in case both a PAN and an eTFI are included, 969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1CEA9D9A" w14:textId="77777777" w:rsidTr="003E5D96">
        <w:tblPrEx>
          <w:tblCellMar>
            <w:top w:w="0" w:type="dxa"/>
            <w:bottom w:w="0" w:type="dxa"/>
          </w:tblCellMar>
        </w:tblPrEx>
        <w:trPr>
          <w:jc w:val="center"/>
        </w:trPr>
        <w:tc>
          <w:tcPr>
            <w:tcW w:w="7656" w:type="dxa"/>
            <w:gridSpan w:val="8"/>
          </w:tcPr>
          <w:p w14:paraId="146AD95F"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221C85C" w14:textId="77777777" w:rsidR="00973A86" w:rsidRPr="00F02BE6" w:rsidRDefault="00973A86" w:rsidP="003E5D96">
            <w:pPr>
              <w:pStyle w:val="TF"/>
              <w:keepNext/>
              <w:spacing w:after="0"/>
              <w:rPr>
                <w:lang w:eastAsia="en-US"/>
              </w:rPr>
            </w:pPr>
          </w:p>
        </w:tc>
        <w:tc>
          <w:tcPr>
            <w:tcW w:w="957" w:type="dxa"/>
          </w:tcPr>
          <w:p w14:paraId="451049C3" w14:textId="77777777" w:rsidR="00973A86" w:rsidRPr="00F02BE6" w:rsidRDefault="00973A86" w:rsidP="003E5D96">
            <w:pPr>
              <w:pStyle w:val="TF"/>
              <w:keepNext/>
              <w:spacing w:after="0"/>
              <w:rPr>
                <w:lang w:eastAsia="en-US"/>
              </w:rPr>
            </w:pPr>
          </w:p>
        </w:tc>
      </w:tr>
      <w:tr w:rsidR="00973A86" w:rsidRPr="00F02BE6" w14:paraId="3D127558" w14:textId="77777777" w:rsidTr="003E5D96">
        <w:tblPrEx>
          <w:tblCellMar>
            <w:top w:w="0" w:type="dxa"/>
            <w:bottom w:w="0" w:type="dxa"/>
          </w:tblCellMar>
        </w:tblPrEx>
        <w:trPr>
          <w:jc w:val="center"/>
        </w:trPr>
        <w:tc>
          <w:tcPr>
            <w:tcW w:w="957" w:type="dxa"/>
          </w:tcPr>
          <w:p w14:paraId="6FACD5AA"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548DC7DA"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5E38E204"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47439BE7"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07C0CEB4"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0AC68472"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7CD3AD9A"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5FB7E2E1"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2C87CE58" w14:textId="77777777" w:rsidR="00973A86" w:rsidRPr="00F02BE6" w:rsidRDefault="00973A86" w:rsidP="003E5D96">
            <w:pPr>
              <w:pStyle w:val="TF"/>
              <w:keepNext/>
              <w:spacing w:after="0"/>
              <w:rPr>
                <w:lang w:eastAsia="en-US"/>
              </w:rPr>
            </w:pPr>
          </w:p>
        </w:tc>
        <w:tc>
          <w:tcPr>
            <w:tcW w:w="957" w:type="dxa"/>
          </w:tcPr>
          <w:p w14:paraId="7103E26D" w14:textId="77777777" w:rsidR="00973A86" w:rsidRPr="00F02BE6" w:rsidRDefault="00973A86" w:rsidP="003E5D96">
            <w:pPr>
              <w:pStyle w:val="TF"/>
              <w:keepNext/>
              <w:spacing w:after="0"/>
              <w:rPr>
                <w:lang w:eastAsia="en-US"/>
              </w:rPr>
            </w:pPr>
          </w:p>
        </w:tc>
      </w:tr>
      <w:tr w:rsidR="00973A86" w:rsidRPr="00F02BE6" w14:paraId="6D47A191"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082C93A7" w14:textId="77777777" w:rsidR="00973A86" w:rsidRPr="00F02BE6" w:rsidRDefault="00973A86" w:rsidP="003E5D96">
            <w:pPr>
              <w:pStyle w:val="TF"/>
              <w:keepNext/>
              <w:spacing w:after="0"/>
              <w:rPr>
                <w:lang w:eastAsia="en-US"/>
              </w:rPr>
            </w:pPr>
          </w:p>
        </w:tc>
        <w:tc>
          <w:tcPr>
            <w:tcW w:w="957" w:type="dxa"/>
            <w:tcBorders>
              <w:left w:val="nil"/>
            </w:tcBorders>
          </w:tcPr>
          <w:p w14:paraId="3129299D"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132E2B81" w14:textId="77777777" w:rsidR="00973A86" w:rsidRPr="00F02BE6" w:rsidRDefault="00973A86" w:rsidP="003E5D96">
            <w:pPr>
              <w:pStyle w:val="TF"/>
              <w:keepNext/>
              <w:spacing w:after="0"/>
              <w:rPr>
                <w:lang w:eastAsia="en-US"/>
              </w:rPr>
            </w:pPr>
          </w:p>
        </w:tc>
      </w:tr>
      <w:tr w:rsidR="00973A86" w:rsidRPr="00F02BE6" w14:paraId="1BFC52D5" w14:textId="77777777" w:rsidTr="003E5D96">
        <w:tblPrEx>
          <w:tblCellMar>
            <w:top w:w="0" w:type="dxa"/>
            <w:bottom w:w="0" w:type="dxa"/>
          </w:tblCellMar>
        </w:tblPrEx>
        <w:trPr>
          <w:jc w:val="center"/>
        </w:trPr>
        <w:tc>
          <w:tcPr>
            <w:tcW w:w="957" w:type="dxa"/>
            <w:tcBorders>
              <w:left w:val="single" w:sz="6" w:space="0" w:color="auto"/>
            </w:tcBorders>
          </w:tcPr>
          <w:p w14:paraId="700E303C"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B5D51AD"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61338A1" w14:textId="77777777" w:rsidR="00973A86" w:rsidRPr="00F02BE6" w:rsidRDefault="00973A86" w:rsidP="003E5D96">
            <w:pPr>
              <w:pStyle w:val="TF"/>
              <w:keepNext/>
              <w:spacing w:after="0"/>
              <w:rPr>
                <w:lang w:eastAsia="en-US"/>
              </w:rPr>
            </w:pPr>
          </w:p>
        </w:tc>
        <w:tc>
          <w:tcPr>
            <w:tcW w:w="1914" w:type="dxa"/>
            <w:gridSpan w:val="2"/>
          </w:tcPr>
          <w:p w14:paraId="5A707026" w14:textId="77777777" w:rsidR="00973A86" w:rsidRPr="00F02BE6" w:rsidRDefault="00973A86" w:rsidP="003E5D96">
            <w:pPr>
              <w:pStyle w:val="TF"/>
              <w:keepNext/>
              <w:spacing w:after="0"/>
              <w:rPr>
                <w:lang w:eastAsia="en-US"/>
              </w:rPr>
            </w:pPr>
            <w:r w:rsidRPr="00F02BE6">
              <w:rPr>
                <w:sz w:val="22"/>
                <w:lang w:eastAsia="en-US"/>
              </w:rPr>
              <w:t>941 or 966 or 969</w:t>
            </w:r>
          </w:p>
        </w:tc>
        <w:tc>
          <w:tcPr>
            <w:tcW w:w="957" w:type="dxa"/>
            <w:tcBorders>
              <w:bottom w:val="single" w:sz="6" w:space="0" w:color="auto"/>
            </w:tcBorders>
          </w:tcPr>
          <w:p w14:paraId="268B3ECB"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6F4B52E"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4D791D5" w14:textId="77777777" w:rsidR="00973A86" w:rsidRPr="00F02BE6" w:rsidRDefault="00973A86" w:rsidP="003E5D96">
            <w:pPr>
              <w:pStyle w:val="TF"/>
              <w:keepNext/>
              <w:spacing w:after="0"/>
              <w:rPr>
                <w:lang w:eastAsia="en-US"/>
              </w:rPr>
            </w:pPr>
          </w:p>
        </w:tc>
        <w:tc>
          <w:tcPr>
            <w:tcW w:w="957" w:type="dxa"/>
            <w:tcBorders>
              <w:left w:val="nil"/>
            </w:tcBorders>
          </w:tcPr>
          <w:p w14:paraId="4D027657" w14:textId="77777777" w:rsidR="00973A86" w:rsidRPr="00F02BE6" w:rsidRDefault="00973A86" w:rsidP="003E5D96">
            <w:pPr>
              <w:pStyle w:val="TF"/>
              <w:keepNext/>
              <w:spacing w:after="0"/>
              <w:rPr>
                <w:lang w:eastAsia="en-US"/>
              </w:rPr>
            </w:pPr>
          </w:p>
        </w:tc>
        <w:tc>
          <w:tcPr>
            <w:tcW w:w="957" w:type="dxa"/>
            <w:tcBorders>
              <w:left w:val="nil"/>
            </w:tcBorders>
          </w:tcPr>
          <w:p w14:paraId="7282B8E6" w14:textId="77777777" w:rsidR="00973A86" w:rsidRPr="00F02BE6" w:rsidRDefault="00973A86" w:rsidP="003E5D96">
            <w:pPr>
              <w:pStyle w:val="TF"/>
              <w:keepNext/>
              <w:spacing w:after="0"/>
              <w:rPr>
                <w:lang w:eastAsia="en-US"/>
              </w:rPr>
            </w:pPr>
          </w:p>
        </w:tc>
      </w:tr>
      <w:tr w:rsidR="00973A86" w:rsidRPr="00F02BE6" w14:paraId="56B635E5"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3A0271D9" w14:textId="77777777" w:rsidR="00973A86" w:rsidRPr="00F02BE6" w:rsidRDefault="00973A86" w:rsidP="003E5D96">
            <w:pPr>
              <w:pStyle w:val="TF"/>
              <w:keepNext/>
              <w:spacing w:after="0"/>
              <w:rPr>
                <w:lang w:eastAsia="en-US"/>
              </w:rPr>
            </w:pPr>
          </w:p>
        </w:tc>
        <w:tc>
          <w:tcPr>
            <w:tcW w:w="957" w:type="dxa"/>
          </w:tcPr>
          <w:p w14:paraId="0AD65BB7" w14:textId="77777777" w:rsidR="00973A86" w:rsidRPr="00F02BE6" w:rsidRDefault="00973A86" w:rsidP="003E5D96">
            <w:pPr>
              <w:pStyle w:val="TF"/>
              <w:keepNext/>
              <w:spacing w:after="0"/>
              <w:rPr>
                <w:lang w:eastAsia="en-US"/>
              </w:rPr>
            </w:pPr>
          </w:p>
        </w:tc>
        <w:tc>
          <w:tcPr>
            <w:tcW w:w="957" w:type="dxa"/>
          </w:tcPr>
          <w:p w14:paraId="5C8932B4" w14:textId="77777777" w:rsidR="00973A86" w:rsidRPr="00F02BE6" w:rsidRDefault="00973A86" w:rsidP="003E5D96">
            <w:pPr>
              <w:pStyle w:val="TF"/>
              <w:keepNext/>
              <w:spacing w:after="0"/>
              <w:rPr>
                <w:lang w:eastAsia="en-US"/>
              </w:rPr>
            </w:pPr>
          </w:p>
        </w:tc>
        <w:tc>
          <w:tcPr>
            <w:tcW w:w="1914" w:type="dxa"/>
            <w:gridSpan w:val="2"/>
          </w:tcPr>
          <w:p w14:paraId="166AF836"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20C0FAC6" w14:textId="77777777" w:rsidR="00973A86" w:rsidRPr="00F02BE6" w:rsidRDefault="00973A86" w:rsidP="003E5D96">
            <w:pPr>
              <w:pStyle w:val="TF"/>
              <w:keepNext/>
              <w:spacing w:after="0"/>
              <w:rPr>
                <w:lang w:eastAsia="en-US"/>
              </w:rPr>
            </w:pPr>
          </w:p>
        </w:tc>
        <w:tc>
          <w:tcPr>
            <w:tcW w:w="957" w:type="dxa"/>
          </w:tcPr>
          <w:p w14:paraId="26613887"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AC2482A" w14:textId="77777777" w:rsidR="00973A86" w:rsidRPr="00F02BE6" w:rsidRDefault="00973A86" w:rsidP="003E5D96">
            <w:pPr>
              <w:pStyle w:val="TF"/>
              <w:keepNext/>
              <w:spacing w:after="0"/>
              <w:rPr>
                <w:lang w:eastAsia="en-US"/>
              </w:rPr>
            </w:pPr>
          </w:p>
        </w:tc>
        <w:tc>
          <w:tcPr>
            <w:tcW w:w="1914" w:type="dxa"/>
            <w:gridSpan w:val="2"/>
            <w:tcBorders>
              <w:left w:val="nil"/>
            </w:tcBorders>
          </w:tcPr>
          <w:p w14:paraId="0A576B26" w14:textId="77777777" w:rsidR="00973A86" w:rsidRPr="00F02BE6" w:rsidRDefault="00973A86" w:rsidP="003E5D96">
            <w:pPr>
              <w:pStyle w:val="TF"/>
              <w:keepNext/>
              <w:spacing w:after="0"/>
              <w:rPr>
                <w:lang w:eastAsia="en-US"/>
              </w:rPr>
            </w:pPr>
          </w:p>
        </w:tc>
      </w:tr>
      <w:tr w:rsidR="00973A86" w:rsidRPr="00F02BE6" w14:paraId="2E884C96" w14:textId="77777777" w:rsidTr="003E5D96">
        <w:tblPrEx>
          <w:tblCellMar>
            <w:top w:w="0" w:type="dxa"/>
            <w:bottom w:w="0" w:type="dxa"/>
          </w:tblCellMar>
        </w:tblPrEx>
        <w:trPr>
          <w:jc w:val="center"/>
        </w:trPr>
        <w:tc>
          <w:tcPr>
            <w:tcW w:w="957" w:type="dxa"/>
          </w:tcPr>
          <w:p w14:paraId="273E68A9" w14:textId="77777777" w:rsidR="00973A86" w:rsidRPr="00F02BE6" w:rsidRDefault="00973A86" w:rsidP="003E5D96">
            <w:pPr>
              <w:pStyle w:val="TAL"/>
            </w:pPr>
            <w:r w:rsidRPr="00F02BE6">
              <w:t>:</w:t>
            </w:r>
          </w:p>
        </w:tc>
        <w:tc>
          <w:tcPr>
            <w:tcW w:w="957" w:type="dxa"/>
          </w:tcPr>
          <w:p w14:paraId="2041E666" w14:textId="77777777" w:rsidR="00973A86" w:rsidRPr="00F02BE6" w:rsidRDefault="00973A86" w:rsidP="003E5D96">
            <w:pPr>
              <w:pStyle w:val="TF"/>
              <w:keepNext/>
              <w:spacing w:after="0"/>
              <w:rPr>
                <w:lang w:eastAsia="en-US"/>
              </w:rPr>
            </w:pPr>
          </w:p>
        </w:tc>
        <w:tc>
          <w:tcPr>
            <w:tcW w:w="957" w:type="dxa"/>
          </w:tcPr>
          <w:p w14:paraId="1B30AA14" w14:textId="77777777" w:rsidR="00973A86" w:rsidRPr="00F02BE6" w:rsidRDefault="00973A86" w:rsidP="003E5D96">
            <w:pPr>
              <w:pStyle w:val="TF"/>
              <w:keepNext/>
              <w:spacing w:after="0"/>
              <w:rPr>
                <w:lang w:eastAsia="en-US"/>
              </w:rPr>
            </w:pPr>
          </w:p>
        </w:tc>
        <w:tc>
          <w:tcPr>
            <w:tcW w:w="957" w:type="dxa"/>
          </w:tcPr>
          <w:p w14:paraId="34F97EA2" w14:textId="77777777" w:rsidR="00973A86" w:rsidRPr="00F02BE6" w:rsidRDefault="00973A86" w:rsidP="003E5D96">
            <w:pPr>
              <w:pStyle w:val="TF"/>
              <w:keepNext/>
              <w:spacing w:after="0"/>
              <w:rPr>
                <w:lang w:eastAsia="en-US"/>
              </w:rPr>
            </w:pPr>
          </w:p>
        </w:tc>
        <w:tc>
          <w:tcPr>
            <w:tcW w:w="957" w:type="dxa"/>
          </w:tcPr>
          <w:p w14:paraId="627BDD9F" w14:textId="77777777" w:rsidR="00973A86" w:rsidRPr="00F02BE6" w:rsidRDefault="00973A86" w:rsidP="003E5D96">
            <w:pPr>
              <w:pStyle w:val="TF"/>
              <w:keepNext/>
              <w:spacing w:after="0"/>
              <w:rPr>
                <w:lang w:eastAsia="en-US"/>
              </w:rPr>
            </w:pPr>
          </w:p>
        </w:tc>
        <w:tc>
          <w:tcPr>
            <w:tcW w:w="957" w:type="dxa"/>
          </w:tcPr>
          <w:p w14:paraId="44F2159F" w14:textId="77777777" w:rsidR="00973A86" w:rsidRPr="00F02BE6" w:rsidRDefault="00973A86" w:rsidP="003E5D96">
            <w:pPr>
              <w:pStyle w:val="TF"/>
              <w:keepNext/>
              <w:spacing w:after="0"/>
              <w:rPr>
                <w:lang w:eastAsia="en-US"/>
              </w:rPr>
            </w:pPr>
          </w:p>
        </w:tc>
        <w:tc>
          <w:tcPr>
            <w:tcW w:w="957" w:type="dxa"/>
          </w:tcPr>
          <w:p w14:paraId="16344E14" w14:textId="77777777" w:rsidR="00973A86" w:rsidRPr="00F02BE6" w:rsidRDefault="00973A86" w:rsidP="003E5D96">
            <w:pPr>
              <w:pStyle w:val="TF"/>
              <w:keepNext/>
              <w:spacing w:after="0"/>
              <w:rPr>
                <w:lang w:eastAsia="en-US"/>
              </w:rPr>
            </w:pPr>
          </w:p>
        </w:tc>
        <w:tc>
          <w:tcPr>
            <w:tcW w:w="957" w:type="dxa"/>
          </w:tcPr>
          <w:p w14:paraId="6FA41C85" w14:textId="77777777" w:rsidR="00973A86" w:rsidRPr="00F02BE6" w:rsidRDefault="00973A86" w:rsidP="003E5D96">
            <w:pPr>
              <w:pStyle w:val="TAR"/>
            </w:pPr>
            <w:r w:rsidRPr="00F02BE6">
              <w:t>:</w:t>
            </w:r>
          </w:p>
        </w:tc>
        <w:tc>
          <w:tcPr>
            <w:tcW w:w="957" w:type="dxa"/>
          </w:tcPr>
          <w:p w14:paraId="05E7108F"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0C72E358" w14:textId="77777777" w:rsidR="00973A86" w:rsidRPr="00F02BE6" w:rsidRDefault="00973A86" w:rsidP="003E5D96">
            <w:pPr>
              <w:pStyle w:val="TF"/>
              <w:keepNext/>
              <w:spacing w:after="0"/>
              <w:rPr>
                <w:lang w:eastAsia="en-US"/>
              </w:rPr>
            </w:pPr>
          </w:p>
        </w:tc>
      </w:tr>
      <w:tr w:rsidR="00973A86" w:rsidRPr="00F02BE6" w14:paraId="61F20BEA" w14:textId="77777777" w:rsidTr="003E5D96">
        <w:tblPrEx>
          <w:tblCellMar>
            <w:top w:w="0" w:type="dxa"/>
            <w:bottom w:w="0" w:type="dxa"/>
          </w:tblCellMar>
        </w:tblPrEx>
        <w:trPr>
          <w:jc w:val="center"/>
        </w:trPr>
        <w:tc>
          <w:tcPr>
            <w:tcW w:w="957" w:type="dxa"/>
          </w:tcPr>
          <w:p w14:paraId="3DEED103" w14:textId="77777777" w:rsidR="00973A86" w:rsidRPr="00F02BE6" w:rsidRDefault="00973A86" w:rsidP="003E5D96">
            <w:pPr>
              <w:pStyle w:val="TAL"/>
            </w:pPr>
            <w:r w:rsidRPr="00F02BE6">
              <w:t>:</w:t>
            </w:r>
          </w:p>
        </w:tc>
        <w:tc>
          <w:tcPr>
            <w:tcW w:w="957" w:type="dxa"/>
          </w:tcPr>
          <w:p w14:paraId="0DD5349D" w14:textId="77777777" w:rsidR="00973A86" w:rsidRPr="00F02BE6" w:rsidRDefault="00973A86" w:rsidP="003E5D96">
            <w:pPr>
              <w:pStyle w:val="TF"/>
              <w:keepNext/>
              <w:spacing w:after="0"/>
              <w:rPr>
                <w:lang w:eastAsia="en-US"/>
              </w:rPr>
            </w:pPr>
          </w:p>
        </w:tc>
        <w:tc>
          <w:tcPr>
            <w:tcW w:w="957" w:type="dxa"/>
          </w:tcPr>
          <w:p w14:paraId="47501A51" w14:textId="77777777" w:rsidR="00973A86" w:rsidRPr="00F02BE6" w:rsidRDefault="00973A86" w:rsidP="003E5D96">
            <w:pPr>
              <w:pStyle w:val="TF"/>
              <w:keepNext/>
              <w:spacing w:after="0"/>
              <w:rPr>
                <w:lang w:eastAsia="en-US"/>
              </w:rPr>
            </w:pPr>
          </w:p>
        </w:tc>
        <w:tc>
          <w:tcPr>
            <w:tcW w:w="957" w:type="dxa"/>
          </w:tcPr>
          <w:p w14:paraId="670E6080" w14:textId="77777777" w:rsidR="00973A86" w:rsidRPr="00F02BE6" w:rsidRDefault="00973A86" w:rsidP="003E5D96">
            <w:pPr>
              <w:pStyle w:val="TF"/>
              <w:keepNext/>
              <w:spacing w:after="0"/>
              <w:rPr>
                <w:lang w:eastAsia="en-US"/>
              </w:rPr>
            </w:pPr>
          </w:p>
        </w:tc>
        <w:tc>
          <w:tcPr>
            <w:tcW w:w="957" w:type="dxa"/>
          </w:tcPr>
          <w:p w14:paraId="2D990EDB" w14:textId="77777777" w:rsidR="00973A86" w:rsidRPr="00F02BE6" w:rsidRDefault="00973A86" w:rsidP="003E5D96">
            <w:pPr>
              <w:pStyle w:val="TF"/>
              <w:keepNext/>
              <w:spacing w:after="0"/>
              <w:rPr>
                <w:lang w:eastAsia="en-US"/>
              </w:rPr>
            </w:pPr>
          </w:p>
        </w:tc>
        <w:tc>
          <w:tcPr>
            <w:tcW w:w="957" w:type="dxa"/>
          </w:tcPr>
          <w:p w14:paraId="63DBA0CD" w14:textId="77777777" w:rsidR="00973A86" w:rsidRPr="00F02BE6" w:rsidRDefault="00973A86" w:rsidP="003E5D96">
            <w:pPr>
              <w:pStyle w:val="TF"/>
              <w:keepNext/>
              <w:spacing w:after="0"/>
              <w:rPr>
                <w:lang w:eastAsia="en-US"/>
              </w:rPr>
            </w:pPr>
          </w:p>
        </w:tc>
        <w:tc>
          <w:tcPr>
            <w:tcW w:w="957" w:type="dxa"/>
          </w:tcPr>
          <w:p w14:paraId="7BB4CFFB" w14:textId="77777777" w:rsidR="00973A86" w:rsidRPr="00F02BE6" w:rsidRDefault="00973A86" w:rsidP="003E5D96">
            <w:pPr>
              <w:pStyle w:val="TF"/>
              <w:keepNext/>
              <w:spacing w:after="0"/>
              <w:rPr>
                <w:lang w:eastAsia="en-US"/>
              </w:rPr>
            </w:pPr>
          </w:p>
        </w:tc>
        <w:tc>
          <w:tcPr>
            <w:tcW w:w="957" w:type="dxa"/>
          </w:tcPr>
          <w:p w14:paraId="629BC585" w14:textId="77777777" w:rsidR="00973A86" w:rsidRPr="00F02BE6" w:rsidRDefault="00973A86" w:rsidP="003E5D96">
            <w:pPr>
              <w:pStyle w:val="TAR"/>
            </w:pPr>
            <w:r w:rsidRPr="00F02BE6">
              <w:t>:</w:t>
            </w:r>
          </w:p>
        </w:tc>
        <w:tc>
          <w:tcPr>
            <w:tcW w:w="957" w:type="dxa"/>
          </w:tcPr>
          <w:p w14:paraId="0CF56A8B" w14:textId="77777777" w:rsidR="00973A86" w:rsidRPr="00F02BE6" w:rsidRDefault="00973A86" w:rsidP="003E5D96">
            <w:pPr>
              <w:pStyle w:val="TF"/>
              <w:keepNext/>
              <w:spacing w:after="0"/>
              <w:rPr>
                <w:lang w:eastAsia="en-US"/>
              </w:rPr>
            </w:pPr>
          </w:p>
        </w:tc>
        <w:tc>
          <w:tcPr>
            <w:tcW w:w="957" w:type="dxa"/>
          </w:tcPr>
          <w:p w14:paraId="3E050733" w14:textId="77777777" w:rsidR="00973A86" w:rsidRPr="00F02BE6" w:rsidRDefault="00973A86" w:rsidP="003E5D96">
            <w:pPr>
              <w:pStyle w:val="TF"/>
              <w:keepNext/>
              <w:spacing w:after="0"/>
              <w:rPr>
                <w:lang w:eastAsia="en-US"/>
              </w:rPr>
            </w:pPr>
          </w:p>
        </w:tc>
      </w:tr>
      <w:tr w:rsidR="00973A86" w:rsidRPr="00F02BE6" w14:paraId="08CC9129" w14:textId="77777777" w:rsidTr="003E5D96">
        <w:tblPrEx>
          <w:tblCellMar>
            <w:top w:w="0" w:type="dxa"/>
            <w:bottom w:w="0" w:type="dxa"/>
          </w:tblCellMar>
        </w:tblPrEx>
        <w:trPr>
          <w:jc w:val="center"/>
        </w:trPr>
        <w:tc>
          <w:tcPr>
            <w:tcW w:w="957" w:type="dxa"/>
          </w:tcPr>
          <w:p w14:paraId="1DBFE86D" w14:textId="77777777" w:rsidR="00973A86" w:rsidRPr="00F02BE6" w:rsidRDefault="00973A86" w:rsidP="003E5D96">
            <w:pPr>
              <w:pStyle w:val="TAL"/>
            </w:pPr>
            <w:r w:rsidRPr="00F02BE6">
              <w:t>:</w:t>
            </w:r>
          </w:p>
        </w:tc>
        <w:tc>
          <w:tcPr>
            <w:tcW w:w="957" w:type="dxa"/>
          </w:tcPr>
          <w:p w14:paraId="66445DF6" w14:textId="77777777" w:rsidR="00973A86" w:rsidRPr="00F02BE6" w:rsidRDefault="00973A86" w:rsidP="003E5D96">
            <w:pPr>
              <w:pStyle w:val="TF"/>
              <w:keepNext/>
              <w:spacing w:after="0"/>
              <w:rPr>
                <w:lang w:eastAsia="en-US"/>
              </w:rPr>
            </w:pPr>
          </w:p>
        </w:tc>
        <w:tc>
          <w:tcPr>
            <w:tcW w:w="957" w:type="dxa"/>
          </w:tcPr>
          <w:p w14:paraId="67D58154" w14:textId="77777777" w:rsidR="00973A86" w:rsidRPr="00F02BE6" w:rsidRDefault="00973A86" w:rsidP="003E5D96">
            <w:pPr>
              <w:pStyle w:val="TF"/>
              <w:keepNext/>
              <w:spacing w:after="0"/>
              <w:rPr>
                <w:lang w:eastAsia="en-US"/>
              </w:rPr>
            </w:pPr>
          </w:p>
        </w:tc>
        <w:tc>
          <w:tcPr>
            <w:tcW w:w="957" w:type="dxa"/>
          </w:tcPr>
          <w:p w14:paraId="04CF60FD" w14:textId="77777777" w:rsidR="00973A86" w:rsidRPr="00F02BE6" w:rsidRDefault="00973A86" w:rsidP="003E5D96">
            <w:pPr>
              <w:pStyle w:val="TF"/>
              <w:keepNext/>
              <w:spacing w:after="0"/>
              <w:rPr>
                <w:lang w:eastAsia="en-US"/>
              </w:rPr>
            </w:pPr>
          </w:p>
        </w:tc>
        <w:tc>
          <w:tcPr>
            <w:tcW w:w="957" w:type="dxa"/>
          </w:tcPr>
          <w:p w14:paraId="22C88BD9" w14:textId="77777777" w:rsidR="00973A86" w:rsidRPr="00F02BE6" w:rsidRDefault="00973A86" w:rsidP="003E5D96">
            <w:pPr>
              <w:pStyle w:val="TF"/>
              <w:keepNext/>
              <w:spacing w:after="0"/>
              <w:rPr>
                <w:lang w:eastAsia="en-US"/>
              </w:rPr>
            </w:pPr>
          </w:p>
        </w:tc>
        <w:tc>
          <w:tcPr>
            <w:tcW w:w="957" w:type="dxa"/>
          </w:tcPr>
          <w:p w14:paraId="02A9D7AE" w14:textId="77777777" w:rsidR="00973A86" w:rsidRPr="00F02BE6" w:rsidRDefault="00973A86" w:rsidP="003E5D96">
            <w:pPr>
              <w:pStyle w:val="TF"/>
              <w:keepNext/>
              <w:spacing w:after="0"/>
              <w:rPr>
                <w:lang w:eastAsia="en-US"/>
              </w:rPr>
            </w:pPr>
          </w:p>
        </w:tc>
        <w:tc>
          <w:tcPr>
            <w:tcW w:w="957" w:type="dxa"/>
          </w:tcPr>
          <w:p w14:paraId="48C3EB81" w14:textId="77777777" w:rsidR="00973A86" w:rsidRPr="00F02BE6" w:rsidRDefault="00973A86" w:rsidP="003E5D96">
            <w:pPr>
              <w:pStyle w:val="TF"/>
              <w:keepNext/>
              <w:spacing w:after="0"/>
              <w:rPr>
                <w:lang w:eastAsia="en-US"/>
              </w:rPr>
            </w:pPr>
          </w:p>
        </w:tc>
        <w:tc>
          <w:tcPr>
            <w:tcW w:w="957" w:type="dxa"/>
          </w:tcPr>
          <w:p w14:paraId="1F2E7DAC" w14:textId="77777777" w:rsidR="00973A86" w:rsidRPr="00F02BE6" w:rsidRDefault="00973A86" w:rsidP="003E5D96">
            <w:pPr>
              <w:pStyle w:val="TAR"/>
            </w:pPr>
            <w:r w:rsidRPr="00F02BE6">
              <w:t>:</w:t>
            </w:r>
          </w:p>
        </w:tc>
        <w:tc>
          <w:tcPr>
            <w:tcW w:w="957" w:type="dxa"/>
          </w:tcPr>
          <w:p w14:paraId="5597F6BD" w14:textId="77777777" w:rsidR="00973A86" w:rsidRPr="00F02BE6" w:rsidRDefault="00973A86" w:rsidP="003E5D96">
            <w:pPr>
              <w:pStyle w:val="TF"/>
              <w:keepNext/>
              <w:spacing w:after="0"/>
              <w:rPr>
                <w:lang w:eastAsia="en-US"/>
              </w:rPr>
            </w:pPr>
          </w:p>
        </w:tc>
        <w:tc>
          <w:tcPr>
            <w:tcW w:w="957" w:type="dxa"/>
          </w:tcPr>
          <w:p w14:paraId="41E1A6E6" w14:textId="77777777" w:rsidR="00973A86" w:rsidRPr="00F02BE6" w:rsidRDefault="00973A86" w:rsidP="003E5D96">
            <w:pPr>
              <w:pStyle w:val="TF"/>
              <w:keepNext/>
              <w:spacing w:after="0"/>
              <w:rPr>
                <w:lang w:eastAsia="en-US"/>
              </w:rPr>
            </w:pPr>
          </w:p>
        </w:tc>
      </w:tr>
      <w:tr w:rsidR="00973A86" w:rsidRPr="00F02BE6" w14:paraId="72B97B18" w14:textId="77777777" w:rsidTr="003E5D96">
        <w:tblPrEx>
          <w:tblCellMar>
            <w:top w:w="0" w:type="dxa"/>
            <w:bottom w:w="0" w:type="dxa"/>
          </w:tblCellMar>
        </w:tblPrEx>
        <w:trPr>
          <w:cantSplit/>
          <w:jc w:val="center"/>
        </w:trPr>
        <w:tc>
          <w:tcPr>
            <w:tcW w:w="957" w:type="dxa"/>
            <w:tcBorders>
              <w:left w:val="single" w:sz="6" w:space="0" w:color="auto"/>
            </w:tcBorders>
          </w:tcPr>
          <w:p w14:paraId="2AE98FF0" w14:textId="77777777" w:rsidR="00973A86" w:rsidRPr="00F02BE6" w:rsidRDefault="00973A86" w:rsidP="003E5D96">
            <w:pPr>
              <w:pStyle w:val="TAL"/>
            </w:pPr>
          </w:p>
        </w:tc>
        <w:tc>
          <w:tcPr>
            <w:tcW w:w="957" w:type="dxa"/>
          </w:tcPr>
          <w:p w14:paraId="5D43ACF2" w14:textId="77777777" w:rsidR="00973A86" w:rsidRPr="00F02BE6" w:rsidRDefault="00973A86" w:rsidP="003E5D96">
            <w:pPr>
              <w:pStyle w:val="TF"/>
              <w:keepNext/>
              <w:spacing w:after="0"/>
              <w:rPr>
                <w:lang w:eastAsia="en-US"/>
              </w:rPr>
            </w:pPr>
          </w:p>
        </w:tc>
        <w:tc>
          <w:tcPr>
            <w:tcW w:w="957" w:type="dxa"/>
          </w:tcPr>
          <w:p w14:paraId="084EBA0D" w14:textId="77777777" w:rsidR="00973A86" w:rsidRPr="00F02BE6" w:rsidRDefault="00973A86" w:rsidP="003E5D96">
            <w:pPr>
              <w:pStyle w:val="TF"/>
              <w:keepNext/>
              <w:spacing w:after="0"/>
              <w:rPr>
                <w:lang w:eastAsia="en-US"/>
              </w:rPr>
            </w:pPr>
          </w:p>
        </w:tc>
        <w:tc>
          <w:tcPr>
            <w:tcW w:w="1914" w:type="dxa"/>
            <w:gridSpan w:val="2"/>
          </w:tcPr>
          <w:p w14:paraId="4F443B0C"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079A094A" w14:textId="77777777" w:rsidR="00973A86" w:rsidRPr="00F02BE6" w:rsidRDefault="00973A86" w:rsidP="003E5D96">
            <w:pPr>
              <w:pStyle w:val="TF"/>
              <w:keepNext/>
              <w:spacing w:after="0"/>
              <w:rPr>
                <w:lang w:eastAsia="en-US"/>
              </w:rPr>
            </w:pPr>
          </w:p>
        </w:tc>
        <w:tc>
          <w:tcPr>
            <w:tcW w:w="957" w:type="dxa"/>
          </w:tcPr>
          <w:p w14:paraId="3B630BC3"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1C7144D" w14:textId="77777777" w:rsidR="00973A86" w:rsidRPr="00F02BE6" w:rsidRDefault="00973A86" w:rsidP="003E5D96">
            <w:pPr>
              <w:pStyle w:val="TAR"/>
            </w:pPr>
          </w:p>
        </w:tc>
        <w:tc>
          <w:tcPr>
            <w:tcW w:w="957" w:type="dxa"/>
            <w:tcBorders>
              <w:left w:val="nil"/>
            </w:tcBorders>
          </w:tcPr>
          <w:p w14:paraId="2D62AD5C" w14:textId="77777777" w:rsidR="00973A86" w:rsidRPr="00F02BE6" w:rsidRDefault="00973A86" w:rsidP="003E5D96">
            <w:pPr>
              <w:pStyle w:val="TF"/>
              <w:keepNext/>
              <w:spacing w:after="0"/>
              <w:rPr>
                <w:lang w:eastAsia="en-US"/>
              </w:rPr>
            </w:pPr>
          </w:p>
        </w:tc>
        <w:tc>
          <w:tcPr>
            <w:tcW w:w="957" w:type="dxa"/>
          </w:tcPr>
          <w:p w14:paraId="3DA15EAA" w14:textId="77777777" w:rsidR="00973A86" w:rsidRPr="00F02BE6" w:rsidRDefault="00973A86" w:rsidP="003E5D96">
            <w:pPr>
              <w:pStyle w:val="TF"/>
              <w:keepNext/>
              <w:spacing w:after="0"/>
              <w:rPr>
                <w:lang w:eastAsia="en-US"/>
              </w:rPr>
            </w:pPr>
          </w:p>
        </w:tc>
      </w:tr>
      <w:tr w:rsidR="00973A86" w:rsidRPr="00F02BE6" w14:paraId="4F037583"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50B431AB" w14:textId="77777777" w:rsidR="00973A86" w:rsidRPr="00F02BE6" w:rsidRDefault="00973A86" w:rsidP="003E5D96">
            <w:pPr>
              <w:pStyle w:val="TAL"/>
            </w:pPr>
          </w:p>
        </w:tc>
        <w:tc>
          <w:tcPr>
            <w:tcW w:w="957" w:type="dxa"/>
            <w:tcBorders>
              <w:top w:val="single" w:sz="6" w:space="0" w:color="auto"/>
            </w:tcBorders>
          </w:tcPr>
          <w:p w14:paraId="2BE240F8"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1E32763" w14:textId="77777777" w:rsidR="00973A86" w:rsidRPr="00F02BE6" w:rsidRDefault="00973A86" w:rsidP="003E5D96">
            <w:pPr>
              <w:pStyle w:val="TF"/>
              <w:keepNext/>
              <w:spacing w:after="0"/>
              <w:rPr>
                <w:lang w:eastAsia="en-US"/>
              </w:rPr>
            </w:pPr>
          </w:p>
        </w:tc>
        <w:tc>
          <w:tcPr>
            <w:tcW w:w="1914" w:type="dxa"/>
            <w:gridSpan w:val="2"/>
          </w:tcPr>
          <w:p w14:paraId="226ACAC5"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5F1BE2E"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5619EA03"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B33664F" w14:textId="77777777" w:rsidR="00973A86" w:rsidRPr="00F02BE6" w:rsidRDefault="00973A86" w:rsidP="003E5D96">
            <w:pPr>
              <w:pStyle w:val="TAR"/>
            </w:pPr>
          </w:p>
        </w:tc>
        <w:tc>
          <w:tcPr>
            <w:tcW w:w="957" w:type="dxa"/>
            <w:tcBorders>
              <w:left w:val="nil"/>
            </w:tcBorders>
          </w:tcPr>
          <w:p w14:paraId="3DE8A9C9" w14:textId="77777777" w:rsidR="00973A86" w:rsidRPr="00F02BE6" w:rsidRDefault="00973A86" w:rsidP="003E5D96">
            <w:pPr>
              <w:pStyle w:val="TF"/>
              <w:keepNext/>
              <w:spacing w:after="0"/>
              <w:rPr>
                <w:lang w:eastAsia="en-US"/>
              </w:rPr>
            </w:pPr>
          </w:p>
        </w:tc>
        <w:tc>
          <w:tcPr>
            <w:tcW w:w="957" w:type="dxa"/>
          </w:tcPr>
          <w:p w14:paraId="21C649A1" w14:textId="77777777" w:rsidR="00973A86" w:rsidRPr="00F02BE6" w:rsidRDefault="00973A86" w:rsidP="003E5D96">
            <w:pPr>
              <w:pStyle w:val="TF"/>
              <w:keepNext/>
              <w:spacing w:after="0"/>
              <w:rPr>
                <w:lang w:eastAsia="en-US"/>
              </w:rPr>
            </w:pPr>
          </w:p>
        </w:tc>
      </w:tr>
      <w:tr w:rsidR="00973A86" w:rsidRPr="00F02BE6" w14:paraId="2D88B47D"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52BFFC21"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2A385A27"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4EE74DAE"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1A9BD8F1"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67DE4906" w14:textId="77777777" w:rsidR="00973A86" w:rsidRPr="00F02BE6" w:rsidRDefault="00973A86" w:rsidP="003E5D96">
            <w:pPr>
              <w:pStyle w:val="TF"/>
              <w:keepNext/>
              <w:spacing w:after="0"/>
              <w:rPr>
                <w:lang w:eastAsia="en-US"/>
              </w:rPr>
            </w:pPr>
          </w:p>
        </w:tc>
        <w:tc>
          <w:tcPr>
            <w:tcW w:w="957" w:type="dxa"/>
          </w:tcPr>
          <w:p w14:paraId="55A46337"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1E7F0E5F" w14:textId="77777777" w:rsidR="00973A86" w:rsidRPr="00F02BE6" w:rsidRDefault="00973A86" w:rsidP="003E5D96">
            <w:pPr>
              <w:pStyle w:val="TF"/>
              <w:keepNext/>
              <w:spacing w:after="0"/>
              <w:rPr>
                <w:lang w:eastAsia="en-US"/>
              </w:rPr>
            </w:pPr>
          </w:p>
        </w:tc>
        <w:tc>
          <w:tcPr>
            <w:tcW w:w="957" w:type="dxa"/>
            <w:tcBorders>
              <w:left w:val="nil"/>
            </w:tcBorders>
          </w:tcPr>
          <w:p w14:paraId="0B5720BE" w14:textId="77777777" w:rsidR="00973A86" w:rsidRPr="00F02BE6" w:rsidRDefault="00973A86" w:rsidP="003E5D96">
            <w:pPr>
              <w:pStyle w:val="TF"/>
              <w:keepNext/>
              <w:spacing w:after="0"/>
              <w:rPr>
                <w:lang w:eastAsia="en-US"/>
              </w:rPr>
            </w:pPr>
          </w:p>
        </w:tc>
        <w:tc>
          <w:tcPr>
            <w:tcW w:w="957" w:type="dxa"/>
          </w:tcPr>
          <w:p w14:paraId="288FBE6A" w14:textId="77777777" w:rsidR="00973A86" w:rsidRPr="00F02BE6" w:rsidRDefault="00973A86" w:rsidP="003E5D96">
            <w:pPr>
              <w:pStyle w:val="TF"/>
              <w:keepNext/>
              <w:spacing w:after="0"/>
              <w:rPr>
                <w:lang w:eastAsia="en-US"/>
              </w:rPr>
            </w:pPr>
          </w:p>
        </w:tc>
      </w:tr>
      <w:tr w:rsidR="00973A86" w:rsidRPr="00F02BE6" w14:paraId="09F7E9F3"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7080D9E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A3553F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0AE399D5" w14:textId="77777777" w:rsidR="00973A86" w:rsidRPr="00F02BE6" w:rsidRDefault="00973A86" w:rsidP="003E5D96">
            <w:pPr>
              <w:pStyle w:val="TF"/>
              <w:keepNext/>
              <w:spacing w:after="0"/>
              <w:rPr>
                <w:lang w:eastAsia="en-US"/>
              </w:rPr>
            </w:pPr>
          </w:p>
        </w:tc>
        <w:tc>
          <w:tcPr>
            <w:tcW w:w="1914" w:type="dxa"/>
            <w:gridSpan w:val="2"/>
            <w:tcBorders>
              <w:top w:val="single" w:sz="4" w:space="0" w:color="auto"/>
              <w:left w:val="single" w:sz="4" w:space="0" w:color="auto"/>
              <w:bottom w:val="single" w:sz="4" w:space="0" w:color="auto"/>
            </w:tcBorders>
          </w:tcPr>
          <w:p w14:paraId="58912518"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5348E3B5"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single" w:sz="6" w:space="0" w:color="auto"/>
            </w:tcBorders>
          </w:tcPr>
          <w:p w14:paraId="2E54765D"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794D9EEE" w14:textId="77777777" w:rsidR="00973A86" w:rsidRPr="00F02BE6" w:rsidRDefault="00973A86" w:rsidP="003E5D96">
            <w:pPr>
              <w:pStyle w:val="TF"/>
              <w:keepNext/>
              <w:spacing w:after="0"/>
              <w:rPr>
                <w:lang w:eastAsia="en-US"/>
              </w:rPr>
            </w:pPr>
          </w:p>
        </w:tc>
        <w:tc>
          <w:tcPr>
            <w:tcW w:w="1914" w:type="dxa"/>
            <w:gridSpan w:val="2"/>
            <w:tcBorders>
              <w:left w:val="nil"/>
            </w:tcBorders>
          </w:tcPr>
          <w:p w14:paraId="31D705CD" w14:textId="77777777" w:rsidR="00973A86" w:rsidRPr="00F02BE6" w:rsidRDefault="00973A86" w:rsidP="003E5D96">
            <w:pPr>
              <w:pStyle w:val="TAL"/>
            </w:pPr>
            <w:r w:rsidRPr="00F02BE6">
              <w:rPr>
                <w:b/>
              </w:rPr>
              <w:t xml:space="preserve">  octet 118</w:t>
            </w:r>
          </w:p>
          <w:p w14:paraId="21064E55" w14:textId="77777777" w:rsidR="00973A86" w:rsidRPr="00F02BE6" w:rsidRDefault="00973A86" w:rsidP="003E5D96">
            <w:pPr>
              <w:pStyle w:val="TAL"/>
            </w:pPr>
          </w:p>
        </w:tc>
      </w:tr>
      <w:tr w:rsidR="00973A86" w:rsidRPr="00F02BE6" w14:paraId="77553036"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06D6C54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85BF36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A9503B0" w14:textId="77777777" w:rsidR="00973A86" w:rsidRPr="00F02BE6" w:rsidRDefault="00973A86" w:rsidP="003E5D96">
            <w:pPr>
              <w:pStyle w:val="TF"/>
              <w:keepNext/>
              <w:spacing w:after="0"/>
              <w:rPr>
                <w:lang w:eastAsia="en-US"/>
              </w:rPr>
            </w:pPr>
          </w:p>
          <w:p w14:paraId="41BB7857"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dotted" w:sz="4" w:space="0" w:color="auto"/>
            </w:tcBorders>
          </w:tcPr>
          <w:p w14:paraId="50046FC1"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5402A42"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19A21C71"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7B29D53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EE4B735" w14:textId="77777777" w:rsidR="00973A86" w:rsidRPr="00F02BE6" w:rsidRDefault="00973A86" w:rsidP="003E5D96">
            <w:pPr>
              <w:pStyle w:val="TAL"/>
              <w:rPr>
                <w:b/>
              </w:rPr>
            </w:pPr>
          </w:p>
        </w:tc>
      </w:tr>
      <w:tr w:rsidR="00973A86" w:rsidRPr="00F02BE6" w14:paraId="3F1DDBC6"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1A277E28" w14:textId="77777777" w:rsidR="00973A86" w:rsidRPr="00F02BE6" w:rsidRDefault="00973A86" w:rsidP="003E5D96">
            <w:pPr>
              <w:pStyle w:val="TF"/>
              <w:keepNext/>
              <w:spacing w:after="0"/>
              <w:rPr>
                <w:lang w:eastAsia="en-US"/>
              </w:rPr>
            </w:pPr>
          </w:p>
          <w:p w14:paraId="781F85C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C5C9E9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83D5C7A"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251188C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CB895E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05AA7F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70E97BCD"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483F4A9A" w14:textId="77777777" w:rsidR="00973A86" w:rsidRPr="00F02BE6" w:rsidRDefault="00973A86" w:rsidP="003E5D96">
            <w:pPr>
              <w:pStyle w:val="TAL"/>
              <w:rPr>
                <w:b/>
              </w:rPr>
            </w:pPr>
          </w:p>
        </w:tc>
      </w:tr>
      <w:tr w:rsidR="00973A86" w:rsidRPr="00F02BE6" w14:paraId="1FD94460" w14:textId="77777777" w:rsidTr="003E5D96">
        <w:tblPrEx>
          <w:tblCellMar>
            <w:top w:w="0" w:type="dxa"/>
            <w:bottom w:w="0" w:type="dxa"/>
          </w:tblCellMar>
        </w:tblPrEx>
        <w:trPr>
          <w:jc w:val="center"/>
        </w:trPr>
        <w:tc>
          <w:tcPr>
            <w:tcW w:w="957" w:type="dxa"/>
            <w:tcBorders>
              <w:top w:val="dotted" w:sz="4" w:space="0" w:color="auto"/>
            </w:tcBorders>
          </w:tcPr>
          <w:p w14:paraId="77850EFF"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469D4532"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1A74730C"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bottom w:val="dotted" w:sz="4" w:space="0" w:color="auto"/>
            </w:tcBorders>
          </w:tcPr>
          <w:p w14:paraId="006E4BB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25B2903" w14:textId="77777777" w:rsidR="00973A86" w:rsidRPr="00F02BE6" w:rsidRDefault="00973A86" w:rsidP="003E5D96">
            <w:pPr>
              <w:pStyle w:val="TF"/>
              <w:keepNext/>
              <w:spacing w:after="0"/>
              <w:rPr>
                <w:lang w:eastAsia="en-US"/>
              </w:rPr>
            </w:pPr>
          </w:p>
          <w:p w14:paraId="1E410BCB"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06E367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5F2C288A"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C1C2C38" w14:textId="77777777" w:rsidR="00973A86" w:rsidRPr="00F02BE6" w:rsidRDefault="00973A86" w:rsidP="003E5D96">
            <w:pPr>
              <w:pStyle w:val="TAL"/>
              <w:rPr>
                <w:b/>
              </w:rPr>
            </w:pPr>
            <w:r w:rsidRPr="00F02BE6">
              <w:rPr>
                <w:b/>
              </w:rPr>
              <w:t xml:space="preserve">  octet 121</w:t>
            </w:r>
          </w:p>
        </w:tc>
      </w:tr>
      <w:tr w:rsidR="00973A86" w:rsidRPr="00F02BE6" w14:paraId="6235BADF" w14:textId="77777777" w:rsidTr="003E5D96">
        <w:tblPrEx>
          <w:tblCellMar>
            <w:top w:w="0" w:type="dxa"/>
            <w:bottom w:w="0" w:type="dxa"/>
          </w:tblCellMar>
        </w:tblPrEx>
        <w:trPr>
          <w:jc w:val="center"/>
        </w:trPr>
        <w:tc>
          <w:tcPr>
            <w:tcW w:w="957" w:type="dxa"/>
            <w:tcBorders>
              <w:top w:val="dotted" w:sz="4" w:space="0" w:color="auto"/>
            </w:tcBorders>
          </w:tcPr>
          <w:p w14:paraId="6D20DD28"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20D12FE9"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427B22C" w14:textId="77777777" w:rsidR="00973A86" w:rsidRPr="00F02BE6" w:rsidRDefault="00973A86" w:rsidP="003E5D96">
            <w:pPr>
              <w:pStyle w:val="TF"/>
              <w:keepNext/>
              <w:spacing w:after="0"/>
              <w:rPr>
                <w:lang w:eastAsia="en-US"/>
              </w:rPr>
            </w:pPr>
          </w:p>
          <w:p w14:paraId="51EB021F"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tcBorders>
          </w:tcPr>
          <w:p w14:paraId="3FBD4BAF"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C0D4C0B"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052B292D"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63D75B64"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7DA066F" w14:textId="77777777" w:rsidR="00973A86" w:rsidRPr="00F02BE6" w:rsidRDefault="00973A86" w:rsidP="003E5D96">
            <w:pPr>
              <w:pStyle w:val="TAL"/>
              <w:rPr>
                <w:b/>
              </w:rPr>
            </w:pPr>
            <w:r w:rsidRPr="00F02BE6">
              <w:rPr>
                <w:b/>
              </w:rPr>
              <w:t xml:space="preserve">  octet 122</w:t>
            </w:r>
          </w:p>
        </w:tc>
      </w:tr>
    </w:tbl>
    <w:p w14:paraId="424EE217" w14:textId="77777777" w:rsidR="00973A86" w:rsidRPr="00F02BE6" w:rsidRDefault="00973A86" w:rsidP="00973A86">
      <w:pPr>
        <w:pStyle w:val="NF"/>
      </w:pPr>
    </w:p>
    <w:p w14:paraId="67446777" w14:textId="77777777" w:rsidR="00973A86" w:rsidRPr="00F02BE6" w:rsidRDefault="00973A86" w:rsidP="00973A86">
      <w:pPr>
        <w:pStyle w:val="NF"/>
      </w:pPr>
      <w:r w:rsidRPr="00F02BE6">
        <w:t>NOTE:</w:t>
      </w:r>
      <w:r w:rsidRPr="00F02BE6">
        <w:tab/>
        <w:t>The numbering convention specified in 3GPP TS 44.060 applies.</w:t>
      </w:r>
    </w:p>
    <w:p w14:paraId="46423BA3" w14:textId="77777777" w:rsidR="00973A86" w:rsidRPr="00F02BE6" w:rsidRDefault="00973A86" w:rsidP="00973A86">
      <w:pPr>
        <w:pStyle w:val="NF"/>
      </w:pPr>
    </w:p>
    <w:p w14:paraId="75F6BC45" w14:textId="77777777" w:rsidR="00973A86" w:rsidRPr="00F02BE6" w:rsidRDefault="00973A86" w:rsidP="00973A86">
      <w:pPr>
        <w:pStyle w:val="TF"/>
      </w:pPr>
      <w:r w:rsidRPr="00F02BE6">
        <w:t>Figure 7.6.14.1: PDTCH block type 14 (UAS-7) format</w:t>
      </w:r>
    </w:p>
    <w:p w14:paraId="15A19E07" w14:textId="77777777" w:rsidR="00973A86" w:rsidRPr="00F02BE6" w:rsidRDefault="00973A86" w:rsidP="00973A86">
      <w:pPr>
        <w:pStyle w:val="Heading3"/>
        <w:rPr>
          <w:lang w:val="en-US"/>
        </w:rPr>
      </w:pPr>
      <w:bookmarkStart w:id="171" w:name="_Toc517979159"/>
      <w:r w:rsidRPr="00F02BE6">
        <w:rPr>
          <w:lang w:val="en-US"/>
        </w:rPr>
        <w:t>7.6.15</w:t>
      </w:r>
      <w:r w:rsidRPr="00F02BE6">
        <w:rPr>
          <w:lang w:val="en-US"/>
        </w:rPr>
        <w:tab/>
        <w:t>PDTCH block type 15 (UAS-8) format (uplink only)</w:t>
      </w:r>
      <w:bookmarkEnd w:id="171"/>
    </w:p>
    <w:p w14:paraId="743828DD" w14:textId="77777777" w:rsidR="00973A86" w:rsidRPr="00F02BE6" w:rsidRDefault="00973A86" w:rsidP="00973A86">
      <w:r w:rsidRPr="00F02BE6">
        <w:t>The blocks of 1069 bits, or in case a PAN is included, 1094 bits, or in case both a PAN and an eTFI are included, 1097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507753CD" w14:textId="77777777" w:rsidTr="003E5D96">
        <w:tblPrEx>
          <w:tblCellMar>
            <w:top w:w="0" w:type="dxa"/>
            <w:bottom w:w="0" w:type="dxa"/>
          </w:tblCellMar>
        </w:tblPrEx>
        <w:trPr>
          <w:jc w:val="center"/>
        </w:trPr>
        <w:tc>
          <w:tcPr>
            <w:tcW w:w="7656" w:type="dxa"/>
            <w:gridSpan w:val="8"/>
          </w:tcPr>
          <w:p w14:paraId="29849A93" w14:textId="77777777" w:rsidR="00973A86" w:rsidRPr="00F02BE6" w:rsidRDefault="00973A86" w:rsidP="003E5D96">
            <w:pPr>
              <w:pStyle w:val="TF"/>
              <w:keepNext/>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F2ACFA5" w14:textId="77777777" w:rsidR="00973A86" w:rsidRPr="00F02BE6" w:rsidRDefault="00973A86" w:rsidP="003E5D96">
            <w:pPr>
              <w:pStyle w:val="TF"/>
              <w:keepNext/>
              <w:spacing w:after="0"/>
              <w:rPr>
                <w:lang w:eastAsia="en-US"/>
              </w:rPr>
            </w:pPr>
          </w:p>
        </w:tc>
        <w:tc>
          <w:tcPr>
            <w:tcW w:w="957" w:type="dxa"/>
          </w:tcPr>
          <w:p w14:paraId="086CC968" w14:textId="77777777" w:rsidR="00973A86" w:rsidRPr="00F02BE6" w:rsidRDefault="00973A86" w:rsidP="003E5D96">
            <w:pPr>
              <w:pStyle w:val="TF"/>
              <w:keepNext/>
              <w:spacing w:after="0"/>
              <w:rPr>
                <w:lang w:eastAsia="en-US"/>
              </w:rPr>
            </w:pPr>
          </w:p>
        </w:tc>
      </w:tr>
      <w:tr w:rsidR="00973A86" w:rsidRPr="00F02BE6" w14:paraId="1493EA72" w14:textId="77777777" w:rsidTr="003E5D96">
        <w:tblPrEx>
          <w:tblCellMar>
            <w:top w:w="0" w:type="dxa"/>
            <w:bottom w:w="0" w:type="dxa"/>
          </w:tblCellMar>
        </w:tblPrEx>
        <w:trPr>
          <w:jc w:val="center"/>
        </w:trPr>
        <w:tc>
          <w:tcPr>
            <w:tcW w:w="957" w:type="dxa"/>
          </w:tcPr>
          <w:p w14:paraId="0CD6C215"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25E0549B"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A1A81E5"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55F601E3"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59B3372E"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B58D81F"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2A67F322"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70E718F8"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6CB5D615" w14:textId="77777777" w:rsidR="00973A86" w:rsidRPr="00F02BE6" w:rsidRDefault="00973A86" w:rsidP="003E5D96">
            <w:pPr>
              <w:pStyle w:val="TF"/>
              <w:keepNext/>
              <w:spacing w:after="0"/>
              <w:rPr>
                <w:lang w:eastAsia="en-US"/>
              </w:rPr>
            </w:pPr>
          </w:p>
        </w:tc>
        <w:tc>
          <w:tcPr>
            <w:tcW w:w="957" w:type="dxa"/>
          </w:tcPr>
          <w:p w14:paraId="16E2C45D" w14:textId="77777777" w:rsidR="00973A86" w:rsidRPr="00F02BE6" w:rsidRDefault="00973A86" w:rsidP="003E5D96">
            <w:pPr>
              <w:pStyle w:val="TF"/>
              <w:keepNext/>
              <w:spacing w:after="0"/>
              <w:rPr>
                <w:lang w:eastAsia="en-US"/>
              </w:rPr>
            </w:pPr>
          </w:p>
        </w:tc>
      </w:tr>
      <w:tr w:rsidR="00973A86" w:rsidRPr="00F02BE6" w14:paraId="5B5A5FDC"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0995D5E8" w14:textId="77777777" w:rsidR="00973A86" w:rsidRPr="00F02BE6" w:rsidRDefault="00973A86" w:rsidP="003E5D96">
            <w:pPr>
              <w:pStyle w:val="TF"/>
              <w:keepNext/>
              <w:spacing w:after="0"/>
              <w:rPr>
                <w:lang w:eastAsia="en-US"/>
              </w:rPr>
            </w:pPr>
          </w:p>
        </w:tc>
        <w:tc>
          <w:tcPr>
            <w:tcW w:w="957" w:type="dxa"/>
            <w:tcBorders>
              <w:left w:val="nil"/>
            </w:tcBorders>
          </w:tcPr>
          <w:p w14:paraId="543BEB7D"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19C5FBD2" w14:textId="77777777" w:rsidR="00973A86" w:rsidRPr="00F02BE6" w:rsidRDefault="00973A86" w:rsidP="003E5D96">
            <w:pPr>
              <w:pStyle w:val="TF"/>
              <w:keepNext/>
              <w:spacing w:after="0"/>
              <w:rPr>
                <w:lang w:eastAsia="en-US"/>
              </w:rPr>
            </w:pPr>
          </w:p>
        </w:tc>
      </w:tr>
      <w:tr w:rsidR="00973A86" w:rsidRPr="00F02BE6" w14:paraId="6CD679CE"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351C5A15" w14:textId="77777777" w:rsidR="00973A86" w:rsidRPr="00F02BE6" w:rsidRDefault="00973A86" w:rsidP="003E5D96">
            <w:pPr>
              <w:pStyle w:val="TF"/>
              <w:keepNext/>
              <w:spacing w:after="0"/>
              <w:rPr>
                <w:lang w:eastAsia="en-US"/>
              </w:rPr>
            </w:pPr>
            <w:r w:rsidRPr="00F02BE6">
              <w:rPr>
                <w:sz w:val="22"/>
                <w:lang w:eastAsia="en-US"/>
              </w:rPr>
              <w:t>1069 or 1094 or 1097</w:t>
            </w:r>
          </w:p>
        </w:tc>
        <w:tc>
          <w:tcPr>
            <w:tcW w:w="957" w:type="dxa"/>
            <w:tcBorders>
              <w:left w:val="nil"/>
            </w:tcBorders>
          </w:tcPr>
          <w:p w14:paraId="1BB8A555" w14:textId="77777777" w:rsidR="00973A86" w:rsidRPr="00F02BE6" w:rsidRDefault="00973A86" w:rsidP="003E5D96">
            <w:pPr>
              <w:pStyle w:val="TF"/>
              <w:keepNext/>
              <w:spacing w:after="0"/>
              <w:rPr>
                <w:lang w:eastAsia="en-US"/>
              </w:rPr>
            </w:pPr>
          </w:p>
        </w:tc>
        <w:tc>
          <w:tcPr>
            <w:tcW w:w="957" w:type="dxa"/>
            <w:tcBorders>
              <w:left w:val="nil"/>
            </w:tcBorders>
          </w:tcPr>
          <w:p w14:paraId="15AB6F38" w14:textId="77777777" w:rsidR="00973A86" w:rsidRPr="00F02BE6" w:rsidRDefault="00973A86" w:rsidP="003E5D96">
            <w:pPr>
              <w:pStyle w:val="TF"/>
              <w:keepNext/>
              <w:spacing w:after="0"/>
              <w:rPr>
                <w:lang w:eastAsia="en-US"/>
              </w:rPr>
            </w:pPr>
          </w:p>
        </w:tc>
      </w:tr>
      <w:tr w:rsidR="00973A86" w:rsidRPr="00F02BE6" w14:paraId="3AF0B509"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7B0BB218" w14:textId="77777777" w:rsidR="00973A86" w:rsidRPr="00F02BE6" w:rsidRDefault="00973A86" w:rsidP="003E5D96">
            <w:pPr>
              <w:pStyle w:val="TF"/>
              <w:keepNext/>
              <w:spacing w:after="0"/>
              <w:rPr>
                <w:lang w:eastAsia="en-US"/>
              </w:rPr>
            </w:pPr>
          </w:p>
        </w:tc>
        <w:tc>
          <w:tcPr>
            <w:tcW w:w="957" w:type="dxa"/>
          </w:tcPr>
          <w:p w14:paraId="0ABC300B" w14:textId="77777777" w:rsidR="00973A86" w:rsidRPr="00F02BE6" w:rsidRDefault="00973A86" w:rsidP="003E5D96">
            <w:pPr>
              <w:pStyle w:val="TF"/>
              <w:keepNext/>
              <w:spacing w:after="0"/>
              <w:rPr>
                <w:lang w:eastAsia="en-US"/>
              </w:rPr>
            </w:pPr>
          </w:p>
        </w:tc>
        <w:tc>
          <w:tcPr>
            <w:tcW w:w="957" w:type="dxa"/>
          </w:tcPr>
          <w:p w14:paraId="708BCA12" w14:textId="77777777" w:rsidR="00973A86" w:rsidRPr="00F02BE6" w:rsidRDefault="00973A86" w:rsidP="003E5D96">
            <w:pPr>
              <w:pStyle w:val="TF"/>
              <w:keepNext/>
              <w:spacing w:after="0"/>
              <w:rPr>
                <w:lang w:eastAsia="en-US"/>
              </w:rPr>
            </w:pPr>
          </w:p>
        </w:tc>
        <w:tc>
          <w:tcPr>
            <w:tcW w:w="1914" w:type="dxa"/>
            <w:gridSpan w:val="2"/>
          </w:tcPr>
          <w:p w14:paraId="3DD3F798"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07CE6128" w14:textId="77777777" w:rsidR="00973A86" w:rsidRPr="00F02BE6" w:rsidRDefault="00973A86" w:rsidP="003E5D96">
            <w:pPr>
              <w:pStyle w:val="TF"/>
              <w:keepNext/>
              <w:spacing w:after="0"/>
              <w:rPr>
                <w:lang w:eastAsia="en-US"/>
              </w:rPr>
            </w:pPr>
          </w:p>
        </w:tc>
        <w:tc>
          <w:tcPr>
            <w:tcW w:w="957" w:type="dxa"/>
          </w:tcPr>
          <w:p w14:paraId="1371F454"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15B70838" w14:textId="77777777" w:rsidR="00973A86" w:rsidRPr="00F02BE6" w:rsidRDefault="00973A86" w:rsidP="003E5D96">
            <w:pPr>
              <w:pStyle w:val="TF"/>
              <w:keepNext/>
              <w:spacing w:after="0"/>
              <w:rPr>
                <w:lang w:eastAsia="en-US"/>
              </w:rPr>
            </w:pPr>
          </w:p>
        </w:tc>
        <w:tc>
          <w:tcPr>
            <w:tcW w:w="1914" w:type="dxa"/>
            <w:gridSpan w:val="2"/>
            <w:tcBorders>
              <w:left w:val="nil"/>
            </w:tcBorders>
          </w:tcPr>
          <w:p w14:paraId="29C30DAF" w14:textId="77777777" w:rsidR="00973A86" w:rsidRPr="00F02BE6" w:rsidRDefault="00973A86" w:rsidP="003E5D96">
            <w:pPr>
              <w:pStyle w:val="TF"/>
              <w:keepNext/>
              <w:spacing w:after="0"/>
              <w:rPr>
                <w:lang w:eastAsia="en-US"/>
              </w:rPr>
            </w:pPr>
          </w:p>
        </w:tc>
      </w:tr>
      <w:tr w:rsidR="00973A86" w:rsidRPr="00F02BE6" w14:paraId="065881C3" w14:textId="77777777" w:rsidTr="003E5D96">
        <w:tblPrEx>
          <w:tblCellMar>
            <w:top w:w="0" w:type="dxa"/>
            <w:bottom w:w="0" w:type="dxa"/>
          </w:tblCellMar>
        </w:tblPrEx>
        <w:trPr>
          <w:jc w:val="center"/>
        </w:trPr>
        <w:tc>
          <w:tcPr>
            <w:tcW w:w="957" w:type="dxa"/>
          </w:tcPr>
          <w:p w14:paraId="3F5DF888" w14:textId="77777777" w:rsidR="00973A86" w:rsidRPr="00F02BE6" w:rsidRDefault="00973A86" w:rsidP="003E5D96">
            <w:pPr>
              <w:pStyle w:val="TAL"/>
            </w:pPr>
            <w:r w:rsidRPr="00F02BE6">
              <w:t>:</w:t>
            </w:r>
          </w:p>
        </w:tc>
        <w:tc>
          <w:tcPr>
            <w:tcW w:w="957" w:type="dxa"/>
          </w:tcPr>
          <w:p w14:paraId="13144037" w14:textId="77777777" w:rsidR="00973A86" w:rsidRPr="00F02BE6" w:rsidRDefault="00973A86" w:rsidP="003E5D96">
            <w:pPr>
              <w:pStyle w:val="TF"/>
              <w:keepNext/>
              <w:spacing w:after="0"/>
              <w:rPr>
                <w:lang w:eastAsia="en-US"/>
              </w:rPr>
            </w:pPr>
          </w:p>
        </w:tc>
        <w:tc>
          <w:tcPr>
            <w:tcW w:w="957" w:type="dxa"/>
          </w:tcPr>
          <w:p w14:paraId="0AF04A69" w14:textId="77777777" w:rsidR="00973A86" w:rsidRPr="00F02BE6" w:rsidRDefault="00973A86" w:rsidP="003E5D96">
            <w:pPr>
              <w:pStyle w:val="TF"/>
              <w:keepNext/>
              <w:spacing w:after="0"/>
              <w:rPr>
                <w:lang w:eastAsia="en-US"/>
              </w:rPr>
            </w:pPr>
          </w:p>
        </w:tc>
        <w:tc>
          <w:tcPr>
            <w:tcW w:w="957" w:type="dxa"/>
          </w:tcPr>
          <w:p w14:paraId="3F635C1C" w14:textId="77777777" w:rsidR="00973A86" w:rsidRPr="00F02BE6" w:rsidRDefault="00973A86" w:rsidP="003E5D96">
            <w:pPr>
              <w:pStyle w:val="TF"/>
              <w:keepNext/>
              <w:spacing w:after="0"/>
              <w:rPr>
                <w:lang w:eastAsia="en-US"/>
              </w:rPr>
            </w:pPr>
          </w:p>
        </w:tc>
        <w:tc>
          <w:tcPr>
            <w:tcW w:w="957" w:type="dxa"/>
          </w:tcPr>
          <w:p w14:paraId="61D18054" w14:textId="77777777" w:rsidR="00973A86" w:rsidRPr="00F02BE6" w:rsidRDefault="00973A86" w:rsidP="003E5D96">
            <w:pPr>
              <w:pStyle w:val="TF"/>
              <w:keepNext/>
              <w:spacing w:after="0"/>
              <w:rPr>
                <w:lang w:eastAsia="en-US"/>
              </w:rPr>
            </w:pPr>
          </w:p>
        </w:tc>
        <w:tc>
          <w:tcPr>
            <w:tcW w:w="957" w:type="dxa"/>
          </w:tcPr>
          <w:p w14:paraId="3D34EE68" w14:textId="77777777" w:rsidR="00973A86" w:rsidRPr="00F02BE6" w:rsidRDefault="00973A86" w:rsidP="003E5D96">
            <w:pPr>
              <w:pStyle w:val="TF"/>
              <w:keepNext/>
              <w:spacing w:after="0"/>
              <w:rPr>
                <w:lang w:eastAsia="en-US"/>
              </w:rPr>
            </w:pPr>
          </w:p>
        </w:tc>
        <w:tc>
          <w:tcPr>
            <w:tcW w:w="957" w:type="dxa"/>
          </w:tcPr>
          <w:p w14:paraId="32AAE818" w14:textId="77777777" w:rsidR="00973A86" w:rsidRPr="00F02BE6" w:rsidRDefault="00973A86" w:rsidP="003E5D96">
            <w:pPr>
              <w:pStyle w:val="TF"/>
              <w:keepNext/>
              <w:spacing w:after="0"/>
              <w:rPr>
                <w:lang w:eastAsia="en-US"/>
              </w:rPr>
            </w:pPr>
          </w:p>
        </w:tc>
        <w:tc>
          <w:tcPr>
            <w:tcW w:w="957" w:type="dxa"/>
          </w:tcPr>
          <w:p w14:paraId="6196B22A" w14:textId="77777777" w:rsidR="00973A86" w:rsidRPr="00F02BE6" w:rsidRDefault="00973A86" w:rsidP="003E5D96">
            <w:pPr>
              <w:pStyle w:val="TAR"/>
            </w:pPr>
            <w:r w:rsidRPr="00F02BE6">
              <w:t>:</w:t>
            </w:r>
          </w:p>
        </w:tc>
        <w:tc>
          <w:tcPr>
            <w:tcW w:w="957" w:type="dxa"/>
          </w:tcPr>
          <w:p w14:paraId="6D3DE01A"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79CB4665" w14:textId="77777777" w:rsidR="00973A86" w:rsidRPr="00F02BE6" w:rsidRDefault="00973A86" w:rsidP="003E5D96">
            <w:pPr>
              <w:pStyle w:val="TF"/>
              <w:keepNext/>
              <w:spacing w:after="0"/>
              <w:rPr>
                <w:lang w:eastAsia="en-US"/>
              </w:rPr>
            </w:pPr>
          </w:p>
        </w:tc>
      </w:tr>
      <w:tr w:rsidR="00973A86" w:rsidRPr="00F02BE6" w14:paraId="5193225E" w14:textId="77777777" w:rsidTr="003E5D96">
        <w:tblPrEx>
          <w:tblCellMar>
            <w:top w:w="0" w:type="dxa"/>
            <w:bottom w:w="0" w:type="dxa"/>
          </w:tblCellMar>
        </w:tblPrEx>
        <w:trPr>
          <w:jc w:val="center"/>
        </w:trPr>
        <w:tc>
          <w:tcPr>
            <w:tcW w:w="957" w:type="dxa"/>
          </w:tcPr>
          <w:p w14:paraId="0C76CD11" w14:textId="77777777" w:rsidR="00973A86" w:rsidRPr="00F02BE6" w:rsidRDefault="00973A86" w:rsidP="003E5D96">
            <w:pPr>
              <w:pStyle w:val="TAL"/>
            </w:pPr>
            <w:r w:rsidRPr="00F02BE6">
              <w:t>:</w:t>
            </w:r>
          </w:p>
        </w:tc>
        <w:tc>
          <w:tcPr>
            <w:tcW w:w="957" w:type="dxa"/>
          </w:tcPr>
          <w:p w14:paraId="44A5B3A2" w14:textId="77777777" w:rsidR="00973A86" w:rsidRPr="00F02BE6" w:rsidRDefault="00973A86" w:rsidP="003E5D96">
            <w:pPr>
              <w:pStyle w:val="TF"/>
              <w:keepNext/>
              <w:spacing w:after="0"/>
              <w:rPr>
                <w:lang w:eastAsia="en-US"/>
              </w:rPr>
            </w:pPr>
          </w:p>
        </w:tc>
        <w:tc>
          <w:tcPr>
            <w:tcW w:w="957" w:type="dxa"/>
          </w:tcPr>
          <w:p w14:paraId="23E91902" w14:textId="77777777" w:rsidR="00973A86" w:rsidRPr="00F02BE6" w:rsidRDefault="00973A86" w:rsidP="003E5D96">
            <w:pPr>
              <w:pStyle w:val="TF"/>
              <w:keepNext/>
              <w:spacing w:after="0"/>
              <w:rPr>
                <w:lang w:eastAsia="en-US"/>
              </w:rPr>
            </w:pPr>
          </w:p>
        </w:tc>
        <w:tc>
          <w:tcPr>
            <w:tcW w:w="957" w:type="dxa"/>
          </w:tcPr>
          <w:p w14:paraId="40711C52" w14:textId="77777777" w:rsidR="00973A86" w:rsidRPr="00F02BE6" w:rsidRDefault="00973A86" w:rsidP="003E5D96">
            <w:pPr>
              <w:pStyle w:val="TF"/>
              <w:keepNext/>
              <w:spacing w:after="0"/>
              <w:rPr>
                <w:lang w:eastAsia="en-US"/>
              </w:rPr>
            </w:pPr>
          </w:p>
        </w:tc>
        <w:tc>
          <w:tcPr>
            <w:tcW w:w="957" w:type="dxa"/>
          </w:tcPr>
          <w:p w14:paraId="4E585147" w14:textId="77777777" w:rsidR="00973A86" w:rsidRPr="00F02BE6" w:rsidRDefault="00973A86" w:rsidP="003E5D96">
            <w:pPr>
              <w:pStyle w:val="TF"/>
              <w:keepNext/>
              <w:spacing w:after="0"/>
              <w:rPr>
                <w:lang w:eastAsia="en-US"/>
              </w:rPr>
            </w:pPr>
          </w:p>
        </w:tc>
        <w:tc>
          <w:tcPr>
            <w:tcW w:w="957" w:type="dxa"/>
          </w:tcPr>
          <w:p w14:paraId="2D32E251" w14:textId="77777777" w:rsidR="00973A86" w:rsidRPr="00F02BE6" w:rsidRDefault="00973A86" w:rsidP="003E5D96">
            <w:pPr>
              <w:pStyle w:val="TF"/>
              <w:keepNext/>
              <w:spacing w:after="0"/>
              <w:rPr>
                <w:lang w:eastAsia="en-US"/>
              </w:rPr>
            </w:pPr>
          </w:p>
        </w:tc>
        <w:tc>
          <w:tcPr>
            <w:tcW w:w="957" w:type="dxa"/>
          </w:tcPr>
          <w:p w14:paraId="142108E2" w14:textId="77777777" w:rsidR="00973A86" w:rsidRPr="00F02BE6" w:rsidRDefault="00973A86" w:rsidP="003E5D96">
            <w:pPr>
              <w:pStyle w:val="TF"/>
              <w:keepNext/>
              <w:spacing w:after="0"/>
              <w:rPr>
                <w:lang w:eastAsia="en-US"/>
              </w:rPr>
            </w:pPr>
          </w:p>
        </w:tc>
        <w:tc>
          <w:tcPr>
            <w:tcW w:w="957" w:type="dxa"/>
          </w:tcPr>
          <w:p w14:paraId="525E7634" w14:textId="77777777" w:rsidR="00973A86" w:rsidRPr="00F02BE6" w:rsidRDefault="00973A86" w:rsidP="003E5D96">
            <w:pPr>
              <w:pStyle w:val="TAR"/>
            </w:pPr>
            <w:r w:rsidRPr="00F02BE6">
              <w:t>:</w:t>
            </w:r>
          </w:p>
        </w:tc>
        <w:tc>
          <w:tcPr>
            <w:tcW w:w="957" w:type="dxa"/>
          </w:tcPr>
          <w:p w14:paraId="0CE99A43" w14:textId="77777777" w:rsidR="00973A86" w:rsidRPr="00F02BE6" w:rsidRDefault="00973A86" w:rsidP="003E5D96">
            <w:pPr>
              <w:pStyle w:val="TF"/>
              <w:keepNext/>
              <w:spacing w:after="0"/>
              <w:rPr>
                <w:lang w:eastAsia="en-US"/>
              </w:rPr>
            </w:pPr>
          </w:p>
        </w:tc>
        <w:tc>
          <w:tcPr>
            <w:tcW w:w="957" w:type="dxa"/>
          </w:tcPr>
          <w:p w14:paraId="78CFA8FE" w14:textId="77777777" w:rsidR="00973A86" w:rsidRPr="00F02BE6" w:rsidRDefault="00973A86" w:rsidP="003E5D96">
            <w:pPr>
              <w:pStyle w:val="TF"/>
              <w:keepNext/>
              <w:spacing w:after="0"/>
              <w:rPr>
                <w:lang w:eastAsia="en-US"/>
              </w:rPr>
            </w:pPr>
          </w:p>
        </w:tc>
      </w:tr>
      <w:tr w:rsidR="00973A86" w:rsidRPr="00F02BE6" w14:paraId="785CD5CB" w14:textId="77777777" w:rsidTr="003E5D96">
        <w:tblPrEx>
          <w:tblCellMar>
            <w:top w:w="0" w:type="dxa"/>
            <w:bottom w:w="0" w:type="dxa"/>
          </w:tblCellMar>
        </w:tblPrEx>
        <w:trPr>
          <w:jc w:val="center"/>
        </w:trPr>
        <w:tc>
          <w:tcPr>
            <w:tcW w:w="957" w:type="dxa"/>
          </w:tcPr>
          <w:p w14:paraId="149A4100" w14:textId="77777777" w:rsidR="00973A86" w:rsidRPr="00F02BE6" w:rsidRDefault="00973A86" w:rsidP="003E5D96">
            <w:pPr>
              <w:pStyle w:val="TAL"/>
            </w:pPr>
            <w:r w:rsidRPr="00F02BE6">
              <w:t>:</w:t>
            </w:r>
          </w:p>
        </w:tc>
        <w:tc>
          <w:tcPr>
            <w:tcW w:w="957" w:type="dxa"/>
          </w:tcPr>
          <w:p w14:paraId="7CBC5019" w14:textId="77777777" w:rsidR="00973A86" w:rsidRPr="00F02BE6" w:rsidRDefault="00973A86" w:rsidP="003E5D96">
            <w:pPr>
              <w:pStyle w:val="TF"/>
              <w:keepNext/>
              <w:spacing w:after="0"/>
              <w:rPr>
                <w:lang w:eastAsia="en-US"/>
              </w:rPr>
            </w:pPr>
          </w:p>
        </w:tc>
        <w:tc>
          <w:tcPr>
            <w:tcW w:w="957" w:type="dxa"/>
          </w:tcPr>
          <w:p w14:paraId="5F59CAA3" w14:textId="77777777" w:rsidR="00973A86" w:rsidRPr="00F02BE6" w:rsidRDefault="00973A86" w:rsidP="003E5D96">
            <w:pPr>
              <w:pStyle w:val="TF"/>
              <w:keepNext/>
              <w:spacing w:after="0"/>
              <w:rPr>
                <w:lang w:eastAsia="en-US"/>
              </w:rPr>
            </w:pPr>
          </w:p>
        </w:tc>
        <w:tc>
          <w:tcPr>
            <w:tcW w:w="957" w:type="dxa"/>
          </w:tcPr>
          <w:p w14:paraId="12BFBD4A" w14:textId="77777777" w:rsidR="00973A86" w:rsidRPr="00F02BE6" w:rsidRDefault="00973A86" w:rsidP="003E5D96">
            <w:pPr>
              <w:pStyle w:val="TF"/>
              <w:keepNext/>
              <w:spacing w:after="0"/>
              <w:rPr>
                <w:lang w:eastAsia="en-US"/>
              </w:rPr>
            </w:pPr>
          </w:p>
        </w:tc>
        <w:tc>
          <w:tcPr>
            <w:tcW w:w="957" w:type="dxa"/>
          </w:tcPr>
          <w:p w14:paraId="60CD6CD7" w14:textId="77777777" w:rsidR="00973A86" w:rsidRPr="00F02BE6" w:rsidRDefault="00973A86" w:rsidP="003E5D96">
            <w:pPr>
              <w:pStyle w:val="TF"/>
              <w:keepNext/>
              <w:spacing w:after="0"/>
              <w:rPr>
                <w:lang w:eastAsia="en-US"/>
              </w:rPr>
            </w:pPr>
          </w:p>
        </w:tc>
        <w:tc>
          <w:tcPr>
            <w:tcW w:w="957" w:type="dxa"/>
          </w:tcPr>
          <w:p w14:paraId="43D54D58" w14:textId="77777777" w:rsidR="00973A86" w:rsidRPr="00F02BE6" w:rsidRDefault="00973A86" w:rsidP="003E5D96">
            <w:pPr>
              <w:pStyle w:val="TF"/>
              <w:keepNext/>
              <w:spacing w:after="0"/>
              <w:rPr>
                <w:lang w:eastAsia="en-US"/>
              </w:rPr>
            </w:pPr>
          </w:p>
        </w:tc>
        <w:tc>
          <w:tcPr>
            <w:tcW w:w="957" w:type="dxa"/>
          </w:tcPr>
          <w:p w14:paraId="69050F9E" w14:textId="77777777" w:rsidR="00973A86" w:rsidRPr="00F02BE6" w:rsidRDefault="00973A86" w:rsidP="003E5D96">
            <w:pPr>
              <w:pStyle w:val="TF"/>
              <w:keepNext/>
              <w:spacing w:after="0"/>
              <w:rPr>
                <w:lang w:eastAsia="en-US"/>
              </w:rPr>
            </w:pPr>
          </w:p>
        </w:tc>
        <w:tc>
          <w:tcPr>
            <w:tcW w:w="957" w:type="dxa"/>
          </w:tcPr>
          <w:p w14:paraId="02351AC3" w14:textId="77777777" w:rsidR="00973A86" w:rsidRPr="00F02BE6" w:rsidRDefault="00973A86" w:rsidP="003E5D96">
            <w:pPr>
              <w:pStyle w:val="TAR"/>
            </w:pPr>
            <w:r w:rsidRPr="00F02BE6">
              <w:t>:</w:t>
            </w:r>
          </w:p>
        </w:tc>
        <w:tc>
          <w:tcPr>
            <w:tcW w:w="957" w:type="dxa"/>
          </w:tcPr>
          <w:p w14:paraId="4A504FB4" w14:textId="77777777" w:rsidR="00973A86" w:rsidRPr="00F02BE6" w:rsidRDefault="00973A86" w:rsidP="003E5D96">
            <w:pPr>
              <w:pStyle w:val="TF"/>
              <w:keepNext/>
              <w:spacing w:after="0"/>
              <w:rPr>
                <w:lang w:eastAsia="en-US"/>
              </w:rPr>
            </w:pPr>
          </w:p>
        </w:tc>
        <w:tc>
          <w:tcPr>
            <w:tcW w:w="957" w:type="dxa"/>
          </w:tcPr>
          <w:p w14:paraId="060E9453" w14:textId="77777777" w:rsidR="00973A86" w:rsidRPr="00F02BE6" w:rsidRDefault="00973A86" w:rsidP="003E5D96">
            <w:pPr>
              <w:pStyle w:val="TF"/>
              <w:keepNext/>
              <w:spacing w:after="0"/>
              <w:rPr>
                <w:lang w:eastAsia="en-US"/>
              </w:rPr>
            </w:pPr>
          </w:p>
        </w:tc>
      </w:tr>
      <w:tr w:rsidR="00973A86" w:rsidRPr="00F02BE6" w14:paraId="17775F6A" w14:textId="77777777" w:rsidTr="003E5D96">
        <w:tblPrEx>
          <w:tblCellMar>
            <w:top w:w="0" w:type="dxa"/>
            <w:bottom w:w="0" w:type="dxa"/>
          </w:tblCellMar>
        </w:tblPrEx>
        <w:trPr>
          <w:cantSplit/>
          <w:jc w:val="center"/>
        </w:trPr>
        <w:tc>
          <w:tcPr>
            <w:tcW w:w="957" w:type="dxa"/>
            <w:tcBorders>
              <w:left w:val="single" w:sz="6" w:space="0" w:color="auto"/>
            </w:tcBorders>
          </w:tcPr>
          <w:p w14:paraId="1C82BBF1" w14:textId="77777777" w:rsidR="00973A86" w:rsidRPr="00F02BE6" w:rsidRDefault="00973A86" w:rsidP="003E5D96">
            <w:pPr>
              <w:pStyle w:val="TAL"/>
            </w:pPr>
          </w:p>
        </w:tc>
        <w:tc>
          <w:tcPr>
            <w:tcW w:w="957" w:type="dxa"/>
          </w:tcPr>
          <w:p w14:paraId="5E70D54E" w14:textId="77777777" w:rsidR="00973A86" w:rsidRPr="00F02BE6" w:rsidRDefault="00973A86" w:rsidP="003E5D96">
            <w:pPr>
              <w:pStyle w:val="TF"/>
              <w:keepNext/>
              <w:spacing w:after="0"/>
              <w:rPr>
                <w:lang w:eastAsia="en-US"/>
              </w:rPr>
            </w:pPr>
          </w:p>
        </w:tc>
        <w:tc>
          <w:tcPr>
            <w:tcW w:w="957" w:type="dxa"/>
          </w:tcPr>
          <w:p w14:paraId="29B3F97D" w14:textId="77777777" w:rsidR="00973A86" w:rsidRPr="00F02BE6" w:rsidRDefault="00973A86" w:rsidP="003E5D96">
            <w:pPr>
              <w:pStyle w:val="TF"/>
              <w:keepNext/>
              <w:spacing w:after="0"/>
              <w:rPr>
                <w:lang w:eastAsia="en-US"/>
              </w:rPr>
            </w:pPr>
          </w:p>
        </w:tc>
        <w:tc>
          <w:tcPr>
            <w:tcW w:w="1914" w:type="dxa"/>
            <w:gridSpan w:val="2"/>
          </w:tcPr>
          <w:p w14:paraId="7876F651"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06D46D54" w14:textId="77777777" w:rsidR="00973A86" w:rsidRPr="00F02BE6" w:rsidRDefault="00973A86" w:rsidP="003E5D96">
            <w:pPr>
              <w:pStyle w:val="TF"/>
              <w:keepNext/>
              <w:spacing w:after="0"/>
              <w:rPr>
                <w:lang w:eastAsia="en-US"/>
              </w:rPr>
            </w:pPr>
          </w:p>
        </w:tc>
        <w:tc>
          <w:tcPr>
            <w:tcW w:w="957" w:type="dxa"/>
          </w:tcPr>
          <w:p w14:paraId="1E72D236"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5F718EA" w14:textId="77777777" w:rsidR="00973A86" w:rsidRPr="00F02BE6" w:rsidRDefault="00973A86" w:rsidP="003E5D96">
            <w:pPr>
              <w:pStyle w:val="TAR"/>
            </w:pPr>
          </w:p>
        </w:tc>
        <w:tc>
          <w:tcPr>
            <w:tcW w:w="957" w:type="dxa"/>
            <w:tcBorders>
              <w:left w:val="nil"/>
            </w:tcBorders>
          </w:tcPr>
          <w:p w14:paraId="6383A4CB" w14:textId="77777777" w:rsidR="00973A86" w:rsidRPr="00F02BE6" w:rsidRDefault="00973A86" w:rsidP="003E5D96">
            <w:pPr>
              <w:pStyle w:val="TF"/>
              <w:keepNext/>
              <w:spacing w:after="0"/>
              <w:rPr>
                <w:lang w:eastAsia="en-US"/>
              </w:rPr>
            </w:pPr>
          </w:p>
        </w:tc>
        <w:tc>
          <w:tcPr>
            <w:tcW w:w="957" w:type="dxa"/>
          </w:tcPr>
          <w:p w14:paraId="4C55ED24" w14:textId="77777777" w:rsidR="00973A86" w:rsidRPr="00F02BE6" w:rsidRDefault="00973A86" w:rsidP="003E5D96">
            <w:pPr>
              <w:pStyle w:val="TF"/>
              <w:keepNext/>
              <w:spacing w:after="0"/>
              <w:rPr>
                <w:lang w:eastAsia="en-US"/>
              </w:rPr>
            </w:pPr>
          </w:p>
        </w:tc>
      </w:tr>
      <w:tr w:rsidR="00973A86" w:rsidRPr="00F02BE6" w14:paraId="3733E9EF"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5994171C" w14:textId="77777777" w:rsidR="00973A86" w:rsidRPr="00F02BE6" w:rsidRDefault="00973A86" w:rsidP="003E5D96">
            <w:pPr>
              <w:pStyle w:val="TAL"/>
            </w:pPr>
          </w:p>
        </w:tc>
        <w:tc>
          <w:tcPr>
            <w:tcW w:w="957" w:type="dxa"/>
            <w:tcBorders>
              <w:top w:val="single" w:sz="6" w:space="0" w:color="auto"/>
            </w:tcBorders>
          </w:tcPr>
          <w:p w14:paraId="21477074"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CB1DF77" w14:textId="77777777" w:rsidR="00973A86" w:rsidRPr="00F02BE6" w:rsidRDefault="00973A86" w:rsidP="003E5D96">
            <w:pPr>
              <w:pStyle w:val="TF"/>
              <w:keepNext/>
              <w:spacing w:after="0"/>
              <w:rPr>
                <w:lang w:eastAsia="en-US"/>
              </w:rPr>
            </w:pPr>
          </w:p>
        </w:tc>
        <w:tc>
          <w:tcPr>
            <w:tcW w:w="1914" w:type="dxa"/>
            <w:gridSpan w:val="2"/>
          </w:tcPr>
          <w:p w14:paraId="5ED6C374"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0151034"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31B9DA3"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57B7513" w14:textId="77777777" w:rsidR="00973A86" w:rsidRPr="00F02BE6" w:rsidRDefault="00973A86" w:rsidP="003E5D96">
            <w:pPr>
              <w:pStyle w:val="TAR"/>
            </w:pPr>
          </w:p>
        </w:tc>
        <w:tc>
          <w:tcPr>
            <w:tcW w:w="957" w:type="dxa"/>
            <w:tcBorders>
              <w:left w:val="nil"/>
            </w:tcBorders>
          </w:tcPr>
          <w:p w14:paraId="6C46FAF1" w14:textId="77777777" w:rsidR="00973A86" w:rsidRPr="00F02BE6" w:rsidRDefault="00973A86" w:rsidP="003E5D96">
            <w:pPr>
              <w:pStyle w:val="TF"/>
              <w:keepNext/>
              <w:spacing w:after="0"/>
              <w:rPr>
                <w:lang w:eastAsia="en-US"/>
              </w:rPr>
            </w:pPr>
          </w:p>
        </w:tc>
        <w:tc>
          <w:tcPr>
            <w:tcW w:w="957" w:type="dxa"/>
          </w:tcPr>
          <w:p w14:paraId="7A15F3B9" w14:textId="77777777" w:rsidR="00973A86" w:rsidRPr="00F02BE6" w:rsidRDefault="00973A86" w:rsidP="003E5D96">
            <w:pPr>
              <w:pStyle w:val="TF"/>
              <w:keepNext/>
              <w:spacing w:after="0"/>
              <w:rPr>
                <w:lang w:eastAsia="en-US"/>
              </w:rPr>
            </w:pPr>
          </w:p>
        </w:tc>
      </w:tr>
      <w:tr w:rsidR="00973A86" w:rsidRPr="00F02BE6" w14:paraId="650656C6"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5DA234B0"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32CC2CFD"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5DE6B2B6"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7662D0EC"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47F5E1A6" w14:textId="77777777" w:rsidR="00973A86" w:rsidRPr="00F02BE6" w:rsidRDefault="00973A86" w:rsidP="003E5D96">
            <w:pPr>
              <w:pStyle w:val="TF"/>
              <w:keepNext/>
              <w:spacing w:after="0"/>
              <w:rPr>
                <w:lang w:eastAsia="en-US"/>
              </w:rPr>
            </w:pPr>
          </w:p>
        </w:tc>
        <w:tc>
          <w:tcPr>
            <w:tcW w:w="957" w:type="dxa"/>
          </w:tcPr>
          <w:p w14:paraId="3EDE7725"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778D981C" w14:textId="77777777" w:rsidR="00973A86" w:rsidRPr="00F02BE6" w:rsidRDefault="00973A86" w:rsidP="003E5D96">
            <w:pPr>
              <w:pStyle w:val="TF"/>
              <w:keepNext/>
              <w:spacing w:after="0"/>
              <w:rPr>
                <w:lang w:eastAsia="en-US"/>
              </w:rPr>
            </w:pPr>
          </w:p>
        </w:tc>
        <w:tc>
          <w:tcPr>
            <w:tcW w:w="957" w:type="dxa"/>
            <w:tcBorders>
              <w:left w:val="nil"/>
            </w:tcBorders>
          </w:tcPr>
          <w:p w14:paraId="0E1169EE" w14:textId="77777777" w:rsidR="00973A86" w:rsidRPr="00F02BE6" w:rsidRDefault="00973A86" w:rsidP="003E5D96">
            <w:pPr>
              <w:pStyle w:val="TF"/>
              <w:keepNext/>
              <w:spacing w:after="0"/>
              <w:rPr>
                <w:lang w:eastAsia="en-US"/>
              </w:rPr>
            </w:pPr>
          </w:p>
        </w:tc>
        <w:tc>
          <w:tcPr>
            <w:tcW w:w="957" w:type="dxa"/>
          </w:tcPr>
          <w:p w14:paraId="4D197766" w14:textId="77777777" w:rsidR="00973A86" w:rsidRPr="00F02BE6" w:rsidRDefault="00973A86" w:rsidP="003E5D96">
            <w:pPr>
              <w:pStyle w:val="TF"/>
              <w:keepNext/>
              <w:spacing w:after="0"/>
              <w:rPr>
                <w:lang w:eastAsia="en-US"/>
              </w:rPr>
            </w:pPr>
          </w:p>
        </w:tc>
      </w:tr>
      <w:tr w:rsidR="00973A86" w:rsidRPr="00F02BE6" w14:paraId="395EE556"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3F3BD82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5E00B0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2F1535D0" w14:textId="77777777" w:rsidR="00973A86" w:rsidRPr="00F02BE6" w:rsidRDefault="00973A86" w:rsidP="003E5D96">
            <w:pPr>
              <w:pStyle w:val="TF"/>
              <w:keepNext/>
              <w:spacing w:after="0"/>
              <w:rPr>
                <w:lang w:eastAsia="en-US"/>
              </w:rPr>
            </w:pPr>
          </w:p>
        </w:tc>
        <w:tc>
          <w:tcPr>
            <w:tcW w:w="1914" w:type="dxa"/>
            <w:gridSpan w:val="2"/>
            <w:tcBorders>
              <w:top w:val="single" w:sz="4" w:space="0" w:color="auto"/>
              <w:left w:val="single" w:sz="4" w:space="0" w:color="auto"/>
              <w:bottom w:val="single" w:sz="4" w:space="0" w:color="auto"/>
            </w:tcBorders>
          </w:tcPr>
          <w:p w14:paraId="5BBE2DAC"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29EB19C5"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single" w:sz="6" w:space="0" w:color="auto"/>
            </w:tcBorders>
          </w:tcPr>
          <w:p w14:paraId="3B485ED4"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626AB0B2" w14:textId="77777777" w:rsidR="00973A86" w:rsidRPr="00F02BE6" w:rsidRDefault="00973A86" w:rsidP="003E5D96">
            <w:pPr>
              <w:pStyle w:val="TF"/>
              <w:keepNext/>
              <w:spacing w:after="0"/>
              <w:rPr>
                <w:lang w:eastAsia="en-US"/>
              </w:rPr>
            </w:pPr>
          </w:p>
        </w:tc>
        <w:tc>
          <w:tcPr>
            <w:tcW w:w="1914" w:type="dxa"/>
            <w:gridSpan w:val="2"/>
            <w:tcBorders>
              <w:left w:val="nil"/>
            </w:tcBorders>
          </w:tcPr>
          <w:p w14:paraId="32099A05" w14:textId="77777777" w:rsidR="00973A86" w:rsidRPr="00F02BE6" w:rsidRDefault="00973A86" w:rsidP="003E5D96">
            <w:pPr>
              <w:pStyle w:val="TAL"/>
            </w:pPr>
            <w:r w:rsidRPr="00F02BE6">
              <w:rPr>
                <w:b/>
              </w:rPr>
              <w:t xml:space="preserve">  octet 134</w:t>
            </w:r>
          </w:p>
          <w:p w14:paraId="3566873C" w14:textId="77777777" w:rsidR="00973A86" w:rsidRPr="00F02BE6" w:rsidRDefault="00973A86" w:rsidP="003E5D96">
            <w:pPr>
              <w:pStyle w:val="TAL"/>
            </w:pPr>
          </w:p>
        </w:tc>
      </w:tr>
      <w:tr w:rsidR="00973A86" w:rsidRPr="00F02BE6" w14:paraId="4FB1AED8"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0890D43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72AB9E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D2B4814" w14:textId="77777777" w:rsidR="00973A86" w:rsidRPr="00F02BE6" w:rsidRDefault="00973A86" w:rsidP="003E5D96">
            <w:pPr>
              <w:pStyle w:val="TF"/>
              <w:keepNext/>
              <w:spacing w:after="0"/>
              <w:rPr>
                <w:lang w:eastAsia="en-US"/>
              </w:rPr>
            </w:pPr>
          </w:p>
          <w:p w14:paraId="0079340F"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dotted" w:sz="4" w:space="0" w:color="auto"/>
            </w:tcBorders>
          </w:tcPr>
          <w:p w14:paraId="44CEE29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FD87F98"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3FA3D85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BB04214"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3E3A806" w14:textId="77777777" w:rsidR="00973A86" w:rsidRPr="00F02BE6" w:rsidRDefault="00973A86" w:rsidP="003E5D96">
            <w:pPr>
              <w:pStyle w:val="TAL"/>
              <w:rPr>
                <w:b/>
              </w:rPr>
            </w:pPr>
          </w:p>
        </w:tc>
      </w:tr>
      <w:tr w:rsidR="00973A86" w:rsidRPr="00F02BE6" w14:paraId="01AEC61F"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6E8D64F0" w14:textId="77777777" w:rsidR="00973A86" w:rsidRPr="00F02BE6" w:rsidRDefault="00973A86" w:rsidP="003E5D96">
            <w:pPr>
              <w:pStyle w:val="TF"/>
              <w:keepNext/>
              <w:spacing w:after="0"/>
              <w:rPr>
                <w:lang w:eastAsia="en-US"/>
              </w:rPr>
            </w:pPr>
          </w:p>
          <w:p w14:paraId="41664E8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CDFC7A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FFAD1AA"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544A66F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55CBD1D"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1CFE1E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6F19D84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4D8BA7BC" w14:textId="77777777" w:rsidR="00973A86" w:rsidRPr="00F02BE6" w:rsidRDefault="00973A86" w:rsidP="003E5D96">
            <w:pPr>
              <w:pStyle w:val="TAL"/>
              <w:rPr>
                <w:b/>
              </w:rPr>
            </w:pPr>
          </w:p>
        </w:tc>
      </w:tr>
      <w:tr w:rsidR="00973A86" w:rsidRPr="00F02BE6" w14:paraId="752BE44D" w14:textId="77777777" w:rsidTr="003E5D96">
        <w:tblPrEx>
          <w:tblCellMar>
            <w:top w:w="0" w:type="dxa"/>
            <w:bottom w:w="0" w:type="dxa"/>
          </w:tblCellMar>
        </w:tblPrEx>
        <w:trPr>
          <w:jc w:val="center"/>
        </w:trPr>
        <w:tc>
          <w:tcPr>
            <w:tcW w:w="957" w:type="dxa"/>
            <w:tcBorders>
              <w:top w:val="dotted" w:sz="4" w:space="0" w:color="auto"/>
            </w:tcBorders>
          </w:tcPr>
          <w:p w14:paraId="28F3392D"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15E549BF"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184AD910"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bottom w:val="dotted" w:sz="4" w:space="0" w:color="auto"/>
            </w:tcBorders>
          </w:tcPr>
          <w:p w14:paraId="0A7608E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D3FD0A4" w14:textId="77777777" w:rsidR="00973A86" w:rsidRPr="00F02BE6" w:rsidRDefault="00973A86" w:rsidP="003E5D96">
            <w:pPr>
              <w:pStyle w:val="TF"/>
              <w:keepNext/>
              <w:spacing w:after="0"/>
              <w:rPr>
                <w:lang w:eastAsia="en-US"/>
              </w:rPr>
            </w:pPr>
          </w:p>
          <w:p w14:paraId="44341E29"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E75EB0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2CC6471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4DA2AF4C" w14:textId="77777777" w:rsidR="00973A86" w:rsidRPr="00F02BE6" w:rsidRDefault="00973A86" w:rsidP="003E5D96">
            <w:pPr>
              <w:pStyle w:val="TAL"/>
              <w:rPr>
                <w:b/>
              </w:rPr>
            </w:pPr>
            <w:r w:rsidRPr="00F02BE6">
              <w:rPr>
                <w:b/>
              </w:rPr>
              <w:t xml:space="preserve">  octet 137</w:t>
            </w:r>
          </w:p>
        </w:tc>
      </w:tr>
      <w:tr w:rsidR="00973A86" w:rsidRPr="00F02BE6" w14:paraId="70AB3E55" w14:textId="77777777" w:rsidTr="003E5D96">
        <w:tblPrEx>
          <w:tblCellMar>
            <w:top w:w="0" w:type="dxa"/>
            <w:bottom w:w="0" w:type="dxa"/>
          </w:tblCellMar>
        </w:tblPrEx>
        <w:trPr>
          <w:jc w:val="center"/>
        </w:trPr>
        <w:tc>
          <w:tcPr>
            <w:tcW w:w="957" w:type="dxa"/>
            <w:tcBorders>
              <w:top w:val="dotted" w:sz="4" w:space="0" w:color="auto"/>
            </w:tcBorders>
          </w:tcPr>
          <w:p w14:paraId="2FE25B2E"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9D0BB45"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77AD0B72" w14:textId="77777777" w:rsidR="00973A86" w:rsidRPr="00F02BE6" w:rsidRDefault="00973A86" w:rsidP="003E5D96">
            <w:pPr>
              <w:pStyle w:val="TF"/>
              <w:keepNext/>
              <w:spacing w:after="0"/>
              <w:rPr>
                <w:lang w:eastAsia="en-US"/>
              </w:rPr>
            </w:pPr>
          </w:p>
          <w:p w14:paraId="449D1C42"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tcBorders>
          </w:tcPr>
          <w:p w14:paraId="5A51F5F4"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55573A6"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0A427143"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31FFD588"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EAF931B" w14:textId="77777777" w:rsidR="00973A86" w:rsidRPr="00F02BE6" w:rsidRDefault="00973A86" w:rsidP="003E5D96">
            <w:pPr>
              <w:pStyle w:val="TAL"/>
              <w:rPr>
                <w:b/>
              </w:rPr>
            </w:pPr>
            <w:r w:rsidRPr="00F02BE6">
              <w:rPr>
                <w:b/>
              </w:rPr>
              <w:t xml:space="preserve">  octet 138</w:t>
            </w:r>
          </w:p>
        </w:tc>
      </w:tr>
    </w:tbl>
    <w:p w14:paraId="748346AD" w14:textId="77777777" w:rsidR="00973A86" w:rsidRPr="00F02BE6" w:rsidRDefault="00973A86" w:rsidP="00973A86">
      <w:pPr>
        <w:pStyle w:val="NF"/>
      </w:pPr>
    </w:p>
    <w:p w14:paraId="6B3B482A" w14:textId="77777777" w:rsidR="00973A86" w:rsidRPr="00F02BE6" w:rsidRDefault="00973A86" w:rsidP="00973A86">
      <w:pPr>
        <w:pStyle w:val="NF"/>
      </w:pPr>
      <w:r w:rsidRPr="00F02BE6">
        <w:t>NOTE:</w:t>
      </w:r>
      <w:r w:rsidRPr="00F02BE6">
        <w:tab/>
        <w:t>The numbering convention specified in 3GPP TS 44.060 applies.</w:t>
      </w:r>
    </w:p>
    <w:p w14:paraId="5C4C740F" w14:textId="77777777" w:rsidR="00973A86" w:rsidRPr="00F02BE6" w:rsidRDefault="00973A86" w:rsidP="00973A86">
      <w:pPr>
        <w:pStyle w:val="NF"/>
      </w:pPr>
    </w:p>
    <w:p w14:paraId="7C0D4693" w14:textId="77777777" w:rsidR="00973A86" w:rsidRPr="00F02BE6" w:rsidRDefault="00973A86" w:rsidP="00973A86">
      <w:pPr>
        <w:pStyle w:val="TF"/>
      </w:pPr>
      <w:r w:rsidRPr="00F02BE6">
        <w:t>Figure 7.6.15.1: PDTCH block type 15 (UAS-8) format</w:t>
      </w:r>
    </w:p>
    <w:p w14:paraId="24598185" w14:textId="77777777" w:rsidR="00973A86" w:rsidRPr="00F02BE6" w:rsidRDefault="00973A86" w:rsidP="00973A86">
      <w:pPr>
        <w:pStyle w:val="Heading3"/>
        <w:rPr>
          <w:lang w:val="en-US"/>
        </w:rPr>
      </w:pPr>
      <w:bookmarkStart w:id="172" w:name="_Toc517979160"/>
      <w:r w:rsidRPr="00F02BE6">
        <w:rPr>
          <w:lang w:val="en-US"/>
        </w:rPr>
        <w:t>7.6.16</w:t>
      </w:r>
      <w:r w:rsidRPr="00F02BE6">
        <w:rPr>
          <w:lang w:val="en-US"/>
        </w:rPr>
        <w:tab/>
        <w:t>PDTCH block type 16 (UAS-9) format (uplink only)</w:t>
      </w:r>
      <w:bookmarkEnd w:id="172"/>
    </w:p>
    <w:p w14:paraId="18CA9892" w14:textId="77777777" w:rsidR="00973A86" w:rsidRPr="00F02BE6" w:rsidRDefault="00973A86" w:rsidP="00973A86">
      <w:r w:rsidRPr="00F02BE6">
        <w:t>The blocks of 1229 bits, or in case a PAN is included, 1254 bits, or in case both a PAN and an eTFI are included, 1257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05AAE65E" w14:textId="77777777" w:rsidTr="003E5D96">
        <w:tblPrEx>
          <w:tblCellMar>
            <w:top w:w="0" w:type="dxa"/>
            <w:bottom w:w="0" w:type="dxa"/>
          </w:tblCellMar>
        </w:tblPrEx>
        <w:trPr>
          <w:jc w:val="center"/>
        </w:trPr>
        <w:tc>
          <w:tcPr>
            <w:tcW w:w="7656" w:type="dxa"/>
            <w:gridSpan w:val="8"/>
          </w:tcPr>
          <w:p w14:paraId="2F4BD6EE"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B8143A7" w14:textId="77777777" w:rsidR="00973A86" w:rsidRPr="00F02BE6" w:rsidRDefault="00973A86" w:rsidP="003E5D96">
            <w:pPr>
              <w:pStyle w:val="TF"/>
              <w:keepNext/>
              <w:spacing w:after="0"/>
              <w:rPr>
                <w:lang w:eastAsia="en-US"/>
              </w:rPr>
            </w:pPr>
          </w:p>
        </w:tc>
        <w:tc>
          <w:tcPr>
            <w:tcW w:w="957" w:type="dxa"/>
          </w:tcPr>
          <w:p w14:paraId="790D1350" w14:textId="77777777" w:rsidR="00973A86" w:rsidRPr="00F02BE6" w:rsidRDefault="00973A86" w:rsidP="003E5D96">
            <w:pPr>
              <w:pStyle w:val="TF"/>
              <w:keepNext/>
              <w:spacing w:after="0"/>
              <w:rPr>
                <w:lang w:eastAsia="en-US"/>
              </w:rPr>
            </w:pPr>
          </w:p>
        </w:tc>
      </w:tr>
      <w:tr w:rsidR="00973A86" w:rsidRPr="00F02BE6" w14:paraId="7DD389CE" w14:textId="77777777" w:rsidTr="003E5D96">
        <w:tblPrEx>
          <w:tblCellMar>
            <w:top w:w="0" w:type="dxa"/>
            <w:bottom w:w="0" w:type="dxa"/>
          </w:tblCellMar>
        </w:tblPrEx>
        <w:trPr>
          <w:jc w:val="center"/>
        </w:trPr>
        <w:tc>
          <w:tcPr>
            <w:tcW w:w="957" w:type="dxa"/>
          </w:tcPr>
          <w:p w14:paraId="085452D5"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25FA6F13"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13840080"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4A13E4BF"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783B60B4"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18F9DA1F"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44318D23"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3C004232"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70F840C4" w14:textId="77777777" w:rsidR="00973A86" w:rsidRPr="00F02BE6" w:rsidRDefault="00973A86" w:rsidP="003E5D96">
            <w:pPr>
              <w:pStyle w:val="TF"/>
              <w:keepNext/>
              <w:spacing w:after="0"/>
              <w:rPr>
                <w:lang w:eastAsia="en-US"/>
              </w:rPr>
            </w:pPr>
          </w:p>
        </w:tc>
        <w:tc>
          <w:tcPr>
            <w:tcW w:w="957" w:type="dxa"/>
          </w:tcPr>
          <w:p w14:paraId="7ED99FC7" w14:textId="77777777" w:rsidR="00973A86" w:rsidRPr="00F02BE6" w:rsidRDefault="00973A86" w:rsidP="003E5D96">
            <w:pPr>
              <w:pStyle w:val="TF"/>
              <w:keepNext/>
              <w:spacing w:after="0"/>
              <w:rPr>
                <w:lang w:eastAsia="en-US"/>
              </w:rPr>
            </w:pPr>
          </w:p>
        </w:tc>
      </w:tr>
      <w:tr w:rsidR="00973A86" w:rsidRPr="00F02BE6" w14:paraId="3A26F0EA"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375A8F0F" w14:textId="77777777" w:rsidR="00973A86" w:rsidRPr="00F02BE6" w:rsidRDefault="00973A86" w:rsidP="003E5D96">
            <w:pPr>
              <w:pStyle w:val="TF"/>
              <w:keepNext/>
              <w:spacing w:after="0"/>
              <w:rPr>
                <w:lang w:eastAsia="en-US"/>
              </w:rPr>
            </w:pPr>
          </w:p>
        </w:tc>
        <w:tc>
          <w:tcPr>
            <w:tcW w:w="957" w:type="dxa"/>
            <w:tcBorders>
              <w:left w:val="nil"/>
            </w:tcBorders>
          </w:tcPr>
          <w:p w14:paraId="282F0998"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2F8FC936" w14:textId="77777777" w:rsidR="00973A86" w:rsidRPr="00F02BE6" w:rsidRDefault="00973A86" w:rsidP="003E5D96">
            <w:pPr>
              <w:pStyle w:val="TF"/>
              <w:keepNext/>
              <w:spacing w:after="0"/>
              <w:rPr>
                <w:lang w:eastAsia="en-US"/>
              </w:rPr>
            </w:pPr>
          </w:p>
        </w:tc>
      </w:tr>
      <w:tr w:rsidR="00973A86" w:rsidRPr="00F02BE6" w14:paraId="5DEE6CE7"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02F501C0" w14:textId="77777777" w:rsidR="00973A86" w:rsidRPr="00F02BE6" w:rsidRDefault="00973A86" w:rsidP="003E5D96">
            <w:pPr>
              <w:pStyle w:val="TF"/>
              <w:keepNext/>
              <w:spacing w:after="0"/>
              <w:rPr>
                <w:lang w:eastAsia="en-US"/>
              </w:rPr>
            </w:pPr>
            <w:r w:rsidRPr="00F02BE6">
              <w:rPr>
                <w:sz w:val="22"/>
                <w:lang w:eastAsia="en-US"/>
              </w:rPr>
              <w:t>1229 or 1254 or 1257</w:t>
            </w:r>
          </w:p>
        </w:tc>
        <w:tc>
          <w:tcPr>
            <w:tcW w:w="957" w:type="dxa"/>
            <w:tcBorders>
              <w:left w:val="nil"/>
            </w:tcBorders>
          </w:tcPr>
          <w:p w14:paraId="0C50D3D5" w14:textId="77777777" w:rsidR="00973A86" w:rsidRPr="00F02BE6" w:rsidRDefault="00973A86" w:rsidP="003E5D96">
            <w:pPr>
              <w:pStyle w:val="TF"/>
              <w:keepNext/>
              <w:spacing w:after="0"/>
              <w:rPr>
                <w:lang w:eastAsia="en-US"/>
              </w:rPr>
            </w:pPr>
          </w:p>
        </w:tc>
        <w:tc>
          <w:tcPr>
            <w:tcW w:w="957" w:type="dxa"/>
            <w:tcBorders>
              <w:left w:val="nil"/>
            </w:tcBorders>
          </w:tcPr>
          <w:p w14:paraId="13DB44E3" w14:textId="77777777" w:rsidR="00973A86" w:rsidRPr="00F02BE6" w:rsidRDefault="00973A86" w:rsidP="003E5D96">
            <w:pPr>
              <w:pStyle w:val="TF"/>
              <w:keepNext/>
              <w:spacing w:after="0"/>
              <w:rPr>
                <w:lang w:eastAsia="en-US"/>
              </w:rPr>
            </w:pPr>
          </w:p>
        </w:tc>
      </w:tr>
      <w:tr w:rsidR="00973A86" w:rsidRPr="00F02BE6" w14:paraId="77ECD03C"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1ED4D092" w14:textId="77777777" w:rsidR="00973A86" w:rsidRPr="00F02BE6" w:rsidRDefault="00973A86" w:rsidP="003E5D96">
            <w:pPr>
              <w:pStyle w:val="TF"/>
              <w:keepNext/>
              <w:spacing w:after="0"/>
              <w:rPr>
                <w:lang w:eastAsia="en-US"/>
              </w:rPr>
            </w:pPr>
          </w:p>
        </w:tc>
        <w:tc>
          <w:tcPr>
            <w:tcW w:w="957" w:type="dxa"/>
          </w:tcPr>
          <w:p w14:paraId="65522962" w14:textId="77777777" w:rsidR="00973A86" w:rsidRPr="00F02BE6" w:rsidRDefault="00973A86" w:rsidP="003E5D96">
            <w:pPr>
              <w:pStyle w:val="TF"/>
              <w:keepNext/>
              <w:spacing w:after="0"/>
              <w:rPr>
                <w:lang w:eastAsia="en-US"/>
              </w:rPr>
            </w:pPr>
          </w:p>
        </w:tc>
        <w:tc>
          <w:tcPr>
            <w:tcW w:w="957" w:type="dxa"/>
          </w:tcPr>
          <w:p w14:paraId="1C0A8539" w14:textId="77777777" w:rsidR="00973A86" w:rsidRPr="00F02BE6" w:rsidRDefault="00973A86" w:rsidP="003E5D96">
            <w:pPr>
              <w:pStyle w:val="TF"/>
              <w:keepNext/>
              <w:spacing w:after="0"/>
              <w:rPr>
                <w:lang w:eastAsia="en-US"/>
              </w:rPr>
            </w:pPr>
          </w:p>
        </w:tc>
        <w:tc>
          <w:tcPr>
            <w:tcW w:w="1914" w:type="dxa"/>
            <w:gridSpan w:val="2"/>
          </w:tcPr>
          <w:p w14:paraId="5AA58F68"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1C7B6F5C" w14:textId="77777777" w:rsidR="00973A86" w:rsidRPr="00F02BE6" w:rsidRDefault="00973A86" w:rsidP="003E5D96">
            <w:pPr>
              <w:pStyle w:val="TF"/>
              <w:keepNext/>
              <w:spacing w:after="0"/>
              <w:rPr>
                <w:lang w:eastAsia="en-US"/>
              </w:rPr>
            </w:pPr>
          </w:p>
        </w:tc>
        <w:tc>
          <w:tcPr>
            <w:tcW w:w="957" w:type="dxa"/>
          </w:tcPr>
          <w:p w14:paraId="466BE973"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4E7B021" w14:textId="77777777" w:rsidR="00973A86" w:rsidRPr="00F02BE6" w:rsidRDefault="00973A86" w:rsidP="003E5D96">
            <w:pPr>
              <w:pStyle w:val="TF"/>
              <w:keepNext/>
              <w:spacing w:after="0"/>
              <w:rPr>
                <w:lang w:eastAsia="en-US"/>
              </w:rPr>
            </w:pPr>
          </w:p>
        </w:tc>
        <w:tc>
          <w:tcPr>
            <w:tcW w:w="1914" w:type="dxa"/>
            <w:gridSpan w:val="2"/>
            <w:tcBorders>
              <w:left w:val="nil"/>
            </w:tcBorders>
          </w:tcPr>
          <w:p w14:paraId="375CA32D" w14:textId="77777777" w:rsidR="00973A86" w:rsidRPr="00F02BE6" w:rsidRDefault="00973A86" w:rsidP="003E5D96">
            <w:pPr>
              <w:pStyle w:val="TF"/>
              <w:keepNext/>
              <w:spacing w:after="0"/>
              <w:rPr>
                <w:lang w:eastAsia="en-US"/>
              </w:rPr>
            </w:pPr>
          </w:p>
        </w:tc>
      </w:tr>
      <w:tr w:rsidR="00973A86" w:rsidRPr="00F02BE6" w14:paraId="5EA047BA" w14:textId="77777777" w:rsidTr="003E5D96">
        <w:tblPrEx>
          <w:tblCellMar>
            <w:top w:w="0" w:type="dxa"/>
            <w:bottom w:w="0" w:type="dxa"/>
          </w:tblCellMar>
        </w:tblPrEx>
        <w:trPr>
          <w:jc w:val="center"/>
        </w:trPr>
        <w:tc>
          <w:tcPr>
            <w:tcW w:w="957" w:type="dxa"/>
          </w:tcPr>
          <w:p w14:paraId="52FD744C" w14:textId="77777777" w:rsidR="00973A86" w:rsidRPr="00F02BE6" w:rsidRDefault="00973A86" w:rsidP="003E5D96">
            <w:pPr>
              <w:pStyle w:val="TAL"/>
            </w:pPr>
            <w:r w:rsidRPr="00F02BE6">
              <w:t>:</w:t>
            </w:r>
          </w:p>
        </w:tc>
        <w:tc>
          <w:tcPr>
            <w:tcW w:w="957" w:type="dxa"/>
          </w:tcPr>
          <w:p w14:paraId="60637407" w14:textId="77777777" w:rsidR="00973A86" w:rsidRPr="00F02BE6" w:rsidRDefault="00973A86" w:rsidP="003E5D96">
            <w:pPr>
              <w:pStyle w:val="TF"/>
              <w:keepNext/>
              <w:spacing w:after="0"/>
              <w:rPr>
                <w:lang w:eastAsia="en-US"/>
              </w:rPr>
            </w:pPr>
          </w:p>
        </w:tc>
        <w:tc>
          <w:tcPr>
            <w:tcW w:w="957" w:type="dxa"/>
          </w:tcPr>
          <w:p w14:paraId="62672A60" w14:textId="77777777" w:rsidR="00973A86" w:rsidRPr="00F02BE6" w:rsidRDefault="00973A86" w:rsidP="003E5D96">
            <w:pPr>
              <w:pStyle w:val="TF"/>
              <w:keepNext/>
              <w:spacing w:after="0"/>
              <w:rPr>
                <w:lang w:eastAsia="en-US"/>
              </w:rPr>
            </w:pPr>
          </w:p>
        </w:tc>
        <w:tc>
          <w:tcPr>
            <w:tcW w:w="957" w:type="dxa"/>
          </w:tcPr>
          <w:p w14:paraId="2AD18C0E" w14:textId="77777777" w:rsidR="00973A86" w:rsidRPr="00F02BE6" w:rsidRDefault="00973A86" w:rsidP="003E5D96">
            <w:pPr>
              <w:pStyle w:val="TF"/>
              <w:keepNext/>
              <w:spacing w:after="0"/>
              <w:rPr>
                <w:lang w:eastAsia="en-US"/>
              </w:rPr>
            </w:pPr>
          </w:p>
        </w:tc>
        <w:tc>
          <w:tcPr>
            <w:tcW w:w="957" w:type="dxa"/>
          </w:tcPr>
          <w:p w14:paraId="43F6AD22" w14:textId="77777777" w:rsidR="00973A86" w:rsidRPr="00F02BE6" w:rsidRDefault="00973A86" w:rsidP="003E5D96">
            <w:pPr>
              <w:pStyle w:val="TF"/>
              <w:keepNext/>
              <w:spacing w:after="0"/>
              <w:rPr>
                <w:lang w:eastAsia="en-US"/>
              </w:rPr>
            </w:pPr>
          </w:p>
        </w:tc>
        <w:tc>
          <w:tcPr>
            <w:tcW w:w="957" w:type="dxa"/>
          </w:tcPr>
          <w:p w14:paraId="695CC618" w14:textId="77777777" w:rsidR="00973A86" w:rsidRPr="00F02BE6" w:rsidRDefault="00973A86" w:rsidP="003E5D96">
            <w:pPr>
              <w:pStyle w:val="TF"/>
              <w:keepNext/>
              <w:spacing w:after="0"/>
              <w:rPr>
                <w:lang w:eastAsia="en-US"/>
              </w:rPr>
            </w:pPr>
          </w:p>
        </w:tc>
        <w:tc>
          <w:tcPr>
            <w:tcW w:w="957" w:type="dxa"/>
          </w:tcPr>
          <w:p w14:paraId="27287145" w14:textId="77777777" w:rsidR="00973A86" w:rsidRPr="00F02BE6" w:rsidRDefault="00973A86" w:rsidP="003E5D96">
            <w:pPr>
              <w:pStyle w:val="TF"/>
              <w:keepNext/>
              <w:spacing w:after="0"/>
              <w:rPr>
                <w:lang w:eastAsia="en-US"/>
              </w:rPr>
            </w:pPr>
          </w:p>
        </w:tc>
        <w:tc>
          <w:tcPr>
            <w:tcW w:w="957" w:type="dxa"/>
          </w:tcPr>
          <w:p w14:paraId="558E22C8" w14:textId="77777777" w:rsidR="00973A86" w:rsidRPr="00F02BE6" w:rsidRDefault="00973A86" w:rsidP="003E5D96">
            <w:pPr>
              <w:pStyle w:val="TAR"/>
            </w:pPr>
            <w:r w:rsidRPr="00F02BE6">
              <w:t>:</w:t>
            </w:r>
          </w:p>
        </w:tc>
        <w:tc>
          <w:tcPr>
            <w:tcW w:w="957" w:type="dxa"/>
          </w:tcPr>
          <w:p w14:paraId="48D92DC5"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4EBDB39C" w14:textId="77777777" w:rsidR="00973A86" w:rsidRPr="00F02BE6" w:rsidRDefault="00973A86" w:rsidP="003E5D96">
            <w:pPr>
              <w:pStyle w:val="TF"/>
              <w:keepNext/>
              <w:spacing w:after="0"/>
              <w:rPr>
                <w:lang w:eastAsia="en-US"/>
              </w:rPr>
            </w:pPr>
          </w:p>
        </w:tc>
      </w:tr>
      <w:tr w:rsidR="00973A86" w:rsidRPr="00F02BE6" w14:paraId="6BA141D1" w14:textId="77777777" w:rsidTr="003E5D96">
        <w:tblPrEx>
          <w:tblCellMar>
            <w:top w:w="0" w:type="dxa"/>
            <w:bottom w:w="0" w:type="dxa"/>
          </w:tblCellMar>
        </w:tblPrEx>
        <w:trPr>
          <w:jc w:val="center"/>
        </w:trPr>
        <w:tc>
          <w:tcPr>
            <w:tcW w:w="957" w:type="dxa"/>
          </w:tcPr>
          <w:p w14:paraId="45ECA587" w14:textId="77777777" w:rsidR="00973A86" w:rsidRPr="00F02BE6" w:rsidRDefault="00973A86" w:rsidP="003E5D96">
            <w:pPr>
              <w:pStyle w:val="TAL"/>
            </w:pPr>
            <w:r w:rsidRPr="00F02BE6">
              <w:t>:</w:t>
            </w:r>
          </w:p>
        </w:tc>
        <w:tc>
          <w:tcPr>
            <w:tcW w:w="957" w:type="dxa"/>
          </w:tcPr>
          <w:p w14:paraId="229708A8" w14:textId="77777777" w:rsidR="00973A86" w:rsidRPr="00F02BE6" w:rsidRDefault="00973A86" w:rsidP="003E5D96">
            <w:pPr>
              <w:pStyle w:val="TF"/>
              <w:keepNext/>
              <w:spacing w:after="0"/>
              <w:rPr>
                <w:lang w:eastAsia="en-US"/>
              </w:rPr>
            </w:pPr>
          </w:p>
        </w:tc>
        <w:tc>
          <w:tcPr>
            <w:tcW w:w="957" w:type="dxa"/>
          </w:tcPr>
          <w:p w14:paraId="1733DBFE" w14:textId="77777777" w:rsidR="00973A86" w:rsidRPr="00F02BE6" w:rsidRDefault="00973A86" w:rsidP="003E5D96">
            <w:pPr>
              <w:pStyle w:val="TF"/>
              <w:keepNext/>
              <w:spacing w:after="0"/>
              <w:rPr>
                <w:lang w:eastAsia="en-US"/>
              </w:rPr>
            </w:pPr>
          </w:p>
        </w:tc>
        <w:tc>
          <w:tcPr>
            <w:tcW w:w="957" w:type="dxa"/>
          </w:tcPr>
          <w:p w14:paraId="3B8B5346" w14:textId="77777777" w:rsidR="00973A86" w:rsidRPr="00F02BE6" w:rsidRDefault="00973A86" w:rsidP="003E5D96">
            <w:pPr>
              <w:pStyle w:val="TF"/>
              <w:keepNext/>
              <w:spacing w:after="0"/>
              <w:rPr>
                <w:lang w:eastAsia="en-US"/>
              </w:rPr>
            </w:pPr>
          </w:p>
        </w:tc>
        <w:tc>
          <w:tcPr>
            <w:tcW w:w="957" w:type="dxa"/>
          </w:tcPr>
          <w:p w14:paraId="6B068084" w14:textId="77777777" w:rsidR="00973A86" w:rsidRPr="00F02BE6" w:rsidRDefault="00973A86" w:rsidP="003E5D96">
            <w:pPr>
              <w:pStyle w:val="TF"/>
              <w:keepNext/>
              <w:spacing w:after="0"/>
              <w:rPr>
                <w:lang w:eastAsia="en-US"/>
              </w:rPr>
            </w:pPr>
          </w:p>
        </w:tc>
        <w:tc>
          <w:tcPr>
            <w:tcW w:w="957" w:type="dxa"/>
          </w:tcPr>
          <w:p w14:paraId="737D2ADB" w14:textId="77777777" w:rsidR="00973A86" w:rsidRPr="00F02BE6" w:rsidRDefault="00973A86" w:rsidP="003E5D96">
            <w:pPr>
              <w:pStyle w:val="TF"/>
              <w:keepNext/>
              <w:spacing w:after="0"/>
              <w:rPr>
                <w:lang w:eastAsia="en-US"/>
              </w:rPr>
            </w:pPr>
          </w:p>
        </w:tc>
        <w:tc>
          <w:tcPr>
            <w:tcW w:w="957" w:type="dxa"/>
          </w:tcPr>
          <w:p w14:paraId="23E20AC6" w14:textId="77777777" w:rsidR="00973A86" w:rsidRPr="00F02BE6" w:rsidRDefault="00973A86" w:rsidP="003E5D96">
            <w:pPr>
              <w:pStyle w:val="TF"/>
              <w:keepNext/>
              <w:spacing w:after="0"/>
              <w:rPr>
                <w:lang w:eastAsia="en-US"/>
              </w:rPr>
            </w:pPr>
          </w:p>
        </w:tc>
        <w:tc>
          <w:tcPr>
            <w:tcW w:w="957" w:type="dxa"/>
          </w:tcPr>
          <w:p w14:paraId="31C4011B" w14:textId="77777777" w:rsidR="00973A86" w:rsidRPr="00F02BE6" w:rsidRDefault="00973A86" w:rsidP="003E5D96">
            <w:pPr>
              <w:pStyle w:val="TAR"/>
            </w:pPr>
            <w:r w:rsidRPr="00F02BE6">
              <w:t>:</w:t>
            </w:r>
          </w:p>
        </w:tc>
        <w:tc>
          <w:tcPr>
            <w:tcW w:w="957" w:type="dxa"/>
          </w:tcPr>
          <w:p w14:paraId="476B44F8" w14:textId="77777777" w:rsidR="00973A86" w:rsidRPr="00F02BE6" w:rsidRDefault="00973A86" w:rsidP="003E5D96">
            <w:pPr>
              <w:pStyle w:val="TF"/>
              <w:keepNext/>
              <w:spacing w:after="0"/>
              <w:rPr>
                <w:lang w:eastAsia="en-US"/>
              </w:rPr>
            </w:pPr>
          </w:p>
        </w:tc>
        <w:tc>
          <w:tcPr>
            <w:tcW w:w="957" w:type="dxa"/>
          </w:tcPr>
          <w:p w14:paraId="7941C7F7" w14:textId="77777777" w:rsidR="00973A86" w:rsidRPr="00F02BE6" w:rsidRDefault="00973A86" w:rsidP="003E5D96">
            <w:pPr>
              <w:pStyle w:val="TF"/>
              <w:keepNext/>
              <w:spacing w:after="0"/>
              <w:rPr>
                <w:lang w:eastAsia="en-US"/>
              </w:rPr>
            </w:pPr>
          </w:p>
        </w:tc>
      </w:tr>
      <w:tr w:rsidR="00973A86" w:rsidRPr="00F02BE6" w14:paraId="31631EE0" w14:textId="77777777" w:rsidTr="003E5D96">
        <w:tblPrEx>
          <w:tblCellMar>
            <w:top w:w="0" w:type="dxa"/>
            <w:bottom w:w="0" w:type="dxa"/>
          </w:tblCellMar>
        </w:tblPrEx>
        <w:trPr>
          <w:jc w:val="center"/>
        </w:trPr>
        <w:tc>
          <w:tcPr>
            <w:tcW w:w="957" w:type="dxa"/>
          </w:tcPr>
          <w:p w14:paraId="2466EF21" w14:textId="77777777" w:rsidR="00973A86" w:rsidRPr="00F02BE6" w:rsidRDefault="00973A86" w:rsidP="003E5D96">
            <w:pPr>
              <w:pStyle w:val="TAL"/>
            </w:pPr>
            <w:r w:rsidRPr="00F02BE6">
              <w:t>:</w:t>
            </w:r>
          </w:p>
        </w:tc>
        <w:tc>
          <w:tcPr>
            <w:tcW w:w="957" w:type="dxa"/>
          </w:tcPr>
          <w:p w14:paraId="1BF096BD" w14:textId="77777777" w:rsidR="00973A86" w:rsidRPr="00F02BE6" w:rsidRDefault="00973A86" w:rsidP="003E5D96">
            <w:pPr>
              <w:pStyle w:val="TF"/>
              <w:keepNext/>
              <w:spacing w:after="0"/>
              <w:rPr>
                <w:lang w:eastAsia="en-US"/>
              </w:rPr>
            </w:pPr>
          </w:p>
        </w:tc>
        <w:tc>
          <w:tcPr>
            <w:tcW w:w="957" w:type="dxa"/>
          </w:tcPr>
          <w:p w14:paraId="77D38AA7" w14:textId="77777777" w:rsidR="00973A86" w:rsidRPr="00F02BE6" w:rsidRDefault="00973A86" w:rsidP="003E5D96">
            <w:pPr>
              <w:pStyle w:val="TF"/>
              <w:keepNext/>
              <w:spacing w:after="0"/>
              <w:rPr>
                <w:lang w:eastAsia="en-US"/>
              </w:rPr>
            </w:pPr>
          </w:p>
        </w:tc>
        <w:tc>
          <w:tcPr>
            <w:tcW w:w="957" w:type="dxa"/>
          </w:tcPr>
          <w:p w14:paraId="097B1924" w14:textId="77777777" w:rsidR="00973A86" w:rsidRPr="00F02BE6" w:rsidRDefault="00973A86" w:rsidP="003E5D96">
            <w:pPr>
              <w:pStyle w:val="TF"/>
              <w:keepNext/>
              <w:spacing w:after="0"/>
              <w:rPr>
                <w:lang w:eastAsia="en-US"/>
              </w:rPr>
            </w:pPr>
          </w:p>
        </w:tc>
        <w:tc>
          <w:tcPr>
            <w:tcW w:w="957" w:type="dxa"/>
          </w:tcPr>
          <w:p w14:paraId="52801FEB" w14:textId="77777777" w:rsidR="00973A86" w:rsidRPr="00F02BE6" w:rsidRDefault="00973A86" w:rsidP="003E5D96">
            <w:pPr>
              <w:pStyle w:val="TF"/>
              <w:keepNext/>
              <w:spacing w:after="0"/>
              <w:rPr>
                <w:lang w:eastAsia="en-US"/>
              </w:rPr>
            </w:pPr>
          </w:p>
        </w:tc>
        <w:tc>
          <w:tcPr>
            <w:tcW w:w="957" w:type="dxa"/>
          </w:tcPr>
          <w:p w14:paraId="185549CC" w14:textId="77777777" w:rsidR="00973A86" w:rsidRPr="00F02BE6" w:rsidRDefault="00973A86" w:rsidP="003E5D96">
            <w:pPr>
              <w:pStyle w:val="TF"/>
              <w:keepNext/>
              <w:spacing w:after="0"/>
              <w:rPr>
                <w:lang w:eastAsia="en-US"/>
              </w:rPr>
            </w:pPr>
          </w:p>
        </w:tc>
        <w:tc>
          <w:tcPr>
            <w:tcW w:w="957" w:type="dxa"/>
          </w:tcPr>
          <w:p w14:paraId="1AFCDF45" w14:textId="77777777" w:rsidR="00973A86" w:rsidRPr="00F02BE6" w:rsidRDefault="00973A86" w:rsidP="003E5D96">
            <w:pPr>
              <w:pStyle w:val="TF"/>
              <w:keepNext/>
              <w:spacing w:after="0"/>
              <w:rPr>
                <w:lang w:eastAsia="en-US"/>
              </w:rPr>
            </w:pPr>
          </w:p>
        </w:tc>
        <w:tc>
          <w:tcPr>
            <w:tcW w:w="957" w:type="dxa"/>
          </w:tcPr>
          <w:p w14:paraId="720E0A78" w14:textId="77777777" w:rsidR="00973A86" w:rsidRPr="00F02BE6" w:rsidRDefault="00973A86" w:rsidP="003E5D96">
            <w:pPr>
              <w:pStyle w:val="TAR"/>
            </w:pPr>
            <w:r w:rsidRPr="00F02BE6">
              <w:t>:</w:t>
            </w:r>
          </w:p>
        </w:tc>
        <w:tc>
          <w:tcPr>
            <w:tcW w:w="957" w:type="dxa"/>
          </w:tcPr>
          <w:p w14:paraId="1FB48479" w14:textId="77777777" w:rsidR="00973A86" w:rsidRPr="00F02BE6" w:rsidRDefault="00973A86" w:rsidP="003E5D96">
            <w:pPr>
              <w:pStyle w:val="TF"/>
              <w:keepNext/>
              <w:spacing w:after="0"/>
              <w:rPr>
                <w:lang w:eastAsia="en-US"/>
              </w:rPr>
            </w:pPr>
          </w:p>
        </w:tc>
        <w:tc>
          <w:tcPr>
            <w:tcW w:w="957" w:type="dxa"/>
          </w:tcPr>
          <w:p w14:paraId="6B4AD891" w14:textId="77777777" w:rsidR="00973A86" w:rsidRPr="00F02BE6" w:rsidRDefault="00973A86" w:rsidP="003E5D96">
            <w:pPr>
              <w:pStyle w:val="TF"/>
              <w:keepNext/>
              <w:spacing w:after="0"/>
              <w:rPr>
                <w:lang w:eastAsia="en-US"/>
              </w:rPr>
            </w:pPr>
          </w:p>
        </w:tc>
      </w:tr>
      <w:tr w:rsidR="00973A86" w:rsidRPr="00F02BE6" w14:paraId="5FEF515F" w14:textId="77777777" w:rsidTr="003E5D96">
        <w:tblPrEx>
          <w:tblCellMar>
            <w:top w:w="0" w:type="dxa"/>
            <w:bottom w:w="0" w:type="dxa"/>
          </w:tblCellMar>
        </w:tblPrEx>
        <w:trPr>
          <w:cantSplit/>
          <w:jc w:val="center"/>
        </w:trPr>
        <w:tc>
          <w:tcPr>
            <w:tcW w:w="957" w:type="dxa"/>
            <w:tcBorders>
              <w:left w:val="single" w:sz="6" w:space="0" w:color="auto"/>
            </w:tcBorders>
          </w:tcPr>
          <w:p w14:paraId="42A435F1" w14:textId="77777777" w:rsidR="00973A86" w:rsidRPr="00F02BE6" w:rsidRDefault="00973A86" w:rsidP="003E5D96">
            <w:pPr>
              <w:pStyle w:val="TAL"/>
            </w:pPr>
          </w:p>
        </w:tc>
        <w:tc>
          <w:tcPr>
            <w:tcW w:w="957" w:type="dxa"/>
          </w:tcPr>
          <w:p w14:paraId="30B62BBA" w14:textId="77777777" w:rsidR="00973A86" w:rsidRPr="00F02BE6" w:rsidRDefault="00973A86" w:rsidP="003E5D96">
            <w:pPr>
              <w:pStyle w:val="TF"/>
              <w:keepNext/>
              <w:spacing w:after="0"/>
              <w:rPr>
                <w:lang w:eastAsia="en-US"/>
              </w:rPr>
            </w:pPr>
          </w:p>
        </w:tc>
        <w:tc>
          <w:tcPr>
            <w:tcW w:w="957" w:type="dxa"/>
          </w:tcPr>
          <w:p w14:paraId="57B85BDB" w14:textId="77777777" w:rsidR="00973A86" w:rsidRPr="00F02BE6" w:rsidRDefault="00973A86" w:rsidP="003E5D96">
            <w:pPr>
              <w:pStyle w:val="TF"/>
              <w:keepNext/>
              <w:spacing w:after="0"/>
              <w:rPr>
                <w:lang w:eastAsia="en-US"/>
              </w:rPr>
            </w:pPr>
          </w:p>
        </w:tc>
        <w:tc>
          <w:tcPr>
            <w:tcW w:w="1914" w:type="dxa"/>
            <w:gridSpan w:val="2"/>
          </w:tcPr>
          <w:p w14:paraId="56A8BFDE"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22D5834A" w14:textId="77777777" w:rsidR="00973A86" w:rsidRPr="00F02BE6" w:rsidRDefault="00973A86" w:rsidP="003E5D96">
            <w:pPr>
              <w:pStyle w:val="TF"/>
              <w:keepNext/>
              <w:spacing w:after="0"/>
              <w:rPr>
                <w:lang w:eastAsia="en-US"/>
              </w:rPr>
            </w:pPr>
          </w:p>
        </w:tc>
        <w:tc>
          <w:tcPr>
            <w:tcW w:w="957" w:type="dxa"/>
          </w:tcPr>
          <w:p w14:paraId="741A66FA"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3ED6E65" w14:textId="77777777" w:rsidR="00973A86" w:rsidRPr="00F02BE6" w:rsidRDefault="00973A86" w:rsidP="003E5D96">
            <w:pPr>
              <w:pStyle w:val="TAR"/>
            </w:pPr>
          </w:p>
        </w:tc>
        <w:tc>
          <w:tcPr>
            <w:tcW w:w="957" w:type="dxa"/>
            <w:tcBorders>
              <w:left w:val="nil"/>
            </w:tcBorders>
          </w:tcPr>
          <w:p w14:paraId="36B0EFFC" w14:textId="77777777" w:rsidR="00973A86" w:rsidRPr="00F02BE6" w:rsidRDefault="00973A86" w:rsidP="003E5D96">
            <w:pPr>
              <w:pStyle w:val="TF"/>
              <w:keepNext/>
              <w:spacing w:after="0"/>
              <w:rPr>
                <w:lang w:eastAsia="en-US"/>
              </w:rPr>
            </w:pPr>
          </w:p>
        </w:tc>
        <w:tc>
          <w:tcPr>
            <w:tcW w:w="957" w:type="dxa"/>
          </w:tcPr>
          <w:p w14:paraId="3CF3617A" w14:textId="77777777" w:rsidR="00973A86" w:rsidRPr="00F02BE6" w:rsidRDefault="00973A86" w:rsidP="003E5D96">
            <w:pPr>
              <w:pStyle w:val="TF"/>
              <w:keepNext/>
              <w:spacing w:after="0"/>
              <w:rPr>
                <w:lang w:eastAsia="en-US"/>
              </w:rPr>
            </w:pPr>
          </w:p>
        </w:tc>
      </w:tr>
      <w:tr w:rsidR="00973A86" w:rsidRPr="00F02BE6" w14:paraId="590601CD"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7B11915C" w14:textId="77777777" w:rsidR="00973A86" w:rsidRPr="00F02BE6" w:rsidRDefault="00973A86" w:rsidP="003E5D96">
            <w:pPr>
              <w:pStyle w:val="TAL"/>
            </w:pPr>
          </w:p>
        </w:tc>
        <w:tc>
          <w:tcPr>
            <w:tcW w:w="957" w:type="dxa"/>
            <w:tcBorders>
              <w:top w:val="single" w:sz="6" w:space="0" w:color="auto"/>
            </w:tcBorders>
          </w:tcPr>
          <w:p w14:paraId="6C026D2E"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4237A2B" w14:textId="77777777" w:rsidR="00973A86" w:rsidRPr="00F02BE6" w:rsidRDefault="00973A86" w:rsidP="003E5D96">
            <w:pPr>
              <w:pStyle w:val="TF"/>
              <w:keepNext/>
              <w:spacing w:after="0"/>
              <w:rPr>
                <w:lang w:eastAsia="en-US"/>
              </w:rPr>
            </w:pPr>
          </w:p>
        </w:tc>
        <w:tc>
          <w:tcPr>
            <w:tcW w:w="1914" w:type="dxa"/>
            <w:gridSpan w:val="2"/>
          </w:tcPr>
          <w:p w14:paraId="50129238"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3805CEF"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1E7A40ED"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3198090" w14:textId="77777777" w:rsidR="00973A86" w:rsidRPr="00F02BE6" w:rsidRDefault="00973A86" w:rsidP="003E5D96">
            <w:pPr>
              <w:pStyle w:val="TAR"/>
            </w:pPr>
          </w:p>
        </w:tc>
        <w:tc>
          <w:tcPr>
            <w:tcW w:w="957" w:type="dxa"/>
            <w:tcBorders>
              <w:left w:val="nil"/>
            </w:tcBorders>
          </w:tcPr>
          <w:p w14:paraId="1466048F" w14:textId="77777777" w:rsidR="00973A86" w:rsidRPr="00F02BE6" w:rsidRDefault="00973A86" w:rsidP="003E5D96">
            <w:pPr>
              <w:pStyle w:val="TF"/>
              <w:keepNext/>
              <w:spacing w:after="0"/>
              <w:rPr>
                <w:lang w:eastAsia="en-US"/>
              </w:rPr>
            </w:pPr>
          </w:p>
        </w:tc>
        <w:tc>
          <w:tcPr>
            <w:tcW w:w="957" w:type="dxa"/>
          </w:tcPr>
          <w:p w14:paraId="28C9992C" w14:textId="77777777" w:rsidR="00973A86" w:rsidRPr="00F02BE6" w:rsidRDefault="00973A86" w:rsidP="003E5D96">
            <w:pPr>
              <w:pStyle w:val="TF"/>
              <w:keepNext/>
              <w:spacing w:after="0"/>
              <w:rPr>
                <w:lang w:eastAsia="en-US"/>
              </w:rPr>
            </w:pPr>
          </w:p>
        </w:tc>
      </w:tr>
      <w:tr w:rsidR="00973A86" w:rsidRPr="00F02BE6" w14:paraId="3F06B560"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568006FD"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0898F8DF"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6F903822"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0AC6683E"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7899B79C" w14:textId="77777777" w:rsidR="00973A86" w:rsidRPr="00F02BE6" w:rsidRDefault="00973A86" w:rsidP="003E5D96">
            <w:pPr>
              <w:pStyle w:val="TF"/>
              <w:keepNext/>
              <w:spacing w:after="0"/>
              <w:rPr>
                <w:lang w:eastAsia="en-US"/>
              </w:rPr>
            </w:pPr>
          </w:p>
        </w:tc>
        <w:tc>
          <w:tcPr>
            <w:tcW w:w="957" w:type="dxa"/>
          </w:tcPr>
          <w:p w14:paraId="3C25D881"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12EF9805" w14:textId="77777777" w:rsidR="00973A86" w:rsidRPr="00F02BE6" w:rsidRDefault="00973A86" w:rsidP="003E5D96">
            <w:pPr>
              <w:pStyle w:val="TF"/>
              <w:keepNext/>
              <w:spacing w:after="0"/>
              <w:rPr>
                <w:lang w:eastAsia="en-US"/>
              </w:rPr>
            </w:pPr>
          </w:p>
        </w:tc>
        <w:tc>
          <w:tcPr>
            <w:tcW w:w="957" w:type="dxa"/>
            <w:tcBorders>
              <w:left w:val="nil"/>
            </w:tcBorders>
          </w:tcPr>
          <w:p w14:paraId="0CA7B26A" w14:textId="77777777" w:rsidR="00973A86" w:rsidRPr="00F02BE6" w:rsidRDefault="00973A86" w:rsidP="003E5D96">
            <w:pPr>
              <w:pStyle w:val="TF"/>
              <w:keepNext/>
              <w:spacing w:after="0"/>
              <w:rPr>
                <w:lang w:eastAsia="en-US"/>
              </w:rPr>
            </w:pPr>
          </w:p>
        </w:tc>
        <w:tc>
          <w:tcPr>
            <w:tcW w:w="957" w:type="dxa"/>
          </w:tcPr>
          <w:p w14:paraId="187441A2" w14:textId="77777777" w:rsidR="00973A86" w:rsidRPr="00F02BE6" w:rsidRDefault="00973A86" w:rsidP="003E5D96">
            <w:pPr>
              <w:pStyle w:val="TF"/>
              <w:keepNext/>
              <w:spacing w:after="0"/>
              <w:rPr>
                <w:lang w:eastAsia="en-US"/>
              </w:rPr>
            </w:pPr>
          </w:p>
        </w:tc>
      </w:tr>
      <w:tr w:rsidR="00973A86" w:rsidRPr="00F02BE6" w14:paraId="2CDA50EB"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7F68EF5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7B23FF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0C4D71B4" w14:textId="77777777" w:rsidR="00973A86" w:rsidRPr="00F02BE6" w:rsidRDefault="00973A86" w:rsidP="003E5D96">
            <w:pPr>
              <w:pStyle w:val="TF"/>
              <w:keepNext/>
              <w:spacing w:after="0"/>
              <w:rPr>
                <w:lang w:eastAsia="en-US"/>
              </w:rPr>
            </w:pPr>
          </w:p>
        </w:tc>
        <w:tc>
          <w:tcPr>
            <w:tcW w:w="1914" w:type="dxa"/>
            <w:gridSpan w:val="2"/>
            <w:tcBorders>
              <w:top w:val="single" w:sz="4" w:space="0" w:color="auto"/>
              <w:left w:val="single" w:sz="4" w:space="0" w:color="auto"/>
              <w:bottom w:val="single" w:sz="4" w:space="0" w:color="auto"/>
            </w:tcBorders>
          </w:tcPr>
          <w:p w14:paraId="120FC110"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016E3EE9"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single" w:sz="6" w:space="0" w:color="auto"/>
            </w:tcBorders>
          </w:tcPr>
          <w:p w14:paraId="7D7017AE"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50496067" w14:textId="77777777" w:rsidR="00973A86" w:rsidRPr="00F02BE6" w:rsidRDefault="00973A86" w:rsidP="003E5D96">
            <w:pPr>
              <w:pStyle w:val="TF"/>
              <w:keepNext/>
              <w:spacing w:after="0"/>
              <w:rPr>
                <w:lang w:eastAsia="en-US"/>
              </w:rPr>
            </w:pPr>
          </w:p>
        </w:tc>
        <w:tc>
          <w:tcPr>
            <w:tcW w:w="1914" w:type="dxa"/>
            <w:gridSpan w:val="2"/>
            <w:tcBorders>
              <w:left w:val="nil"/>
            </w:tcBorders>
          </w:tcPr>
          <w:p w14:paraId="2A042DE7" w14:textId="77777777" w:rsidR="00973A86" w:rsidRPr="00F02BE6" w:rsidRDefault="00973A86" w:rsidP="003E5D96">
            <w:pPr>
              <w:pStyle w:val="TAL"/>
            </w:pPr>
            <w:r w:rsidRPr="00F02BE6">
              <w:rPr>
                <w:b/>
              </w:rPr>
              <w:t xml:space="preserve">  octet 154</w:t>
            </w:r>
          </w:p>
          <w:p w14:paraId="7D61D2A0" w14:textId="77777777" w:rsidR="00973A86" w:rsidRPr="00F02BE6" w:rsidRDefault="00973A86" w:rsidP="003E5D96">
            <w:pPr>
              <w:pStyle w:val="TAL"/>
            </w:pPr>
          </w:p>
        </w:tc>
      </w:tr>
      <w:tr w:rsidR="00973A86" w:rsidRPr="00F02BE6" w14:paraId="685B8205"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4E5F068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E8A945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5693D33" w14:textId="77777777" w:rsidR="00973A86" w:rsidRPr="00F02BE6" w:rsidRDefault="00973A86" w:rsidP="003E5D96">
            <w:pPr>
              <w:pStyle w:val="TF"/>
              <w:keepNext/>
              <w:spacing w:after="0"/>
              <w:rPr>
                <w:lang w:eastAsia="en-US"/>
              </w:rPr>
            </w:pPr>
          </w:p>
          <w:p w14:paraId="015D8979"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dotted" w:sz="4" w:space="0" w:color="auto"/>
            </w:tcBorders>
          </w:tcPr>
          <w:p w14:paraId="7C6FA66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6250514E"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3E4BFB1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3EBC44C"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6D65A86" w14:textId="77777777" w:rsidR="00973A86" w:rsidRPr="00F02BE6" w:rsidRDefault="00973A86" w:rsidP="003E5D96">
            <w:pPr>
              <w:pStyle w:val="TAL"/>
              <w:rPr>
                <w:b/>
              </w:rPr>
            </w:pPr>
          </w:p>
        </w:tc>
      </w:tr>
      <w:tr w:rsidR="00973A86" w:rsidRPr="00F02BE6" w14:paraId="0A9052B3"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1997F4A0" w14:textId="77777777" w:rsidR="00973A86" w:rsidRPr="00F02BE6" w:rsidRDefault="00973A86" w:rsidP="003E5D96">
            <w:pPr>
              <w:pStyle w:val="TF"/>
              <w:keepNext/>
              <w:spacing w:after="0"/>
              <w:rPr>
                <w:lang w:eastAsia="en-US"/>
              </w:rPr>
            </w:pPr>
          </w:p>
          <w:p w14:paraId="75906CC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0AAC3A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221772C"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08E5BD1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093B04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6CDDC7D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13476FE0"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69B9AD9" w14:textId="77777777" w:rsidR="00973A86" w:rsidRPr="00F02BE6" w:rsidRDefault="00973A86" w:rsidP="003E5D96">
            <w:pPr>
              <w:pStyle w:val="TAL"/>
              <w:rPr>
                <w:b/>
              </w:rPr>
            </w:pPr>
          </w:p>
        </w:tc>
      </w:tr>
      <w:tr w:rsidR="00973A86" w:rsidRPr="00F02BE6" w14:paraId="2AF2088D" w14:textId="77777777" w:rsidTr="003E5D96">
        <w:tblPrEx>
          <w:tblCellMar>
            <w:top w:w="0" w:type="dxa"/>
            <w:bottom w:w="0" w:type="dxa"/>
          </w:tblCellMar>
        </w:tblPrEx>
        <w:trPr>
          <w:jc w:val="center"/>
        </w:trPr>
        <w:tc>
          <w:tcPr>
            <w:tcW w:w="957" w:type="dxa"/>
            <w:tcBorders>
              <w:top w:val="dotted" w:sz="4" w:space="0" w:color="auto"/>
            </w:tcBorders>
          </w:tcPr>
          <w:p w14:paraId="5DC144AA"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5A740AF8"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30D5A46F"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bottom w:val="dotted" w:sz="4" w:space="0" w:color="auto"/>
            </w:tcBorders>
          </w:tcPr>
          <w:p w14:paraId="0F12161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3E602B7" w14:textId="77777777" w:rsidR="00973A86" w:rsidRPr="00F02BE6" w:rsidRDefault="00973A86" w:rsidP="003E5D96">
            <w:pPr>
              <w:pStyle w:val="TF"/>
              <w:keepNext/>
              <w:spacing w:after="0"/>
              <w:rPr>
                <w:lang w:eastAsia="en-US"/>
              </w:rPr>
            </w:pPr>
          </w:p>
          <w:p w14:paraId="6A02ED36"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D531C7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4876DD23"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30E6980" w14:textId="77777777" w:rsidR="00973A86" w:rsidRPr="00F02BE6" w:rsidRDefault="00973A86" w:rsidP="003E5D96">
            <w:pPr>
              <w:pStyle w:val="TAL"/>
              <w:rPr>
                <w:b/>
              </w:rPr>
            </w:pPr>
            <w:r w:rsidRPr="00F02BE6">
              <w:rPr>
                <w:b/>
              </w:rPr>
              <w:t xml:space="preserve">  octet 157</w:t>
            </w:r>
          </w:p>
        </w:tc>
      </w:tr>
      <w:tr w:rsidR="00973A86" w:rsidRPr="00F02BE6" w14:paraId="36742C65" w14:textId="77777777" w:rsidTr="003E5D96">
        <w:tblPrEx>
          <w:tblCellMar>
            <w:top w:w="0" w:type="dxa"/>
            <w:bottom w:w="0" w:type="dxa"/>
          </w:tblCellMar>
        </w:tblPrEx>
        <w:trPr>
          <w:jc w:val="center"/>
        </w:trPr>
        <w:tc>
          <w:tcPr>
            <w:tcW w:w="957" w:type="dxa"/>
            <w:tcBorders>
              <w:top w:val="dotted" w:sz="4" w:space="0" w:color="auto"/>
            </w:tcBorders>
          </w:tcPr>
          <w:p w14:paraId="223ED3C7"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F4F48D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7FAB42BD" w14:textId="77777777" w:rsidR="00973A86" w:rsidRPr="00F02BE6" w:rsidRDefault="00973A86" w:rsidP="003E5D96">
            <w:pPr>
              <w:pStyle w:val="TF"/>
              <w:keepNext/>
              <w:spacing w:after="0"/>
              <w:rPr>
                <w:lang w:eastAsia="en-US"/>
              </w:rPr>
            </w:pPr>
          </w:p>
          <w:p w14:paraId="682C418C"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tcBorders>
          </w:tcPr>
          <w:p w14:paraId="04DB7F7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73B699E7"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3F3B154D"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58ACF17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DB8D299" w14:textId="77777777" w:rsidR="00973A86" w:rsidRPr="00F02BE6" w:rsidRDefault="00973A86" w:rsidP="003E5D96">
            <w:pPr>
              <w:pStyle w:val="TAL"/>
              <w:rPr>
                <w:b/>
              </w:rPr>
            </w:pPr>
            <w:r w:rsidRPr="00F02BE6">
              <w:rPr>
                <w:b/>
              </w:rPr>
              <w:t xml:space="preserve">  octet 158</w:t>
            </w:r>
          </w:p>
        </w:tc>
      </w:tr>
    </w:tbl>
    <w:p w14:paraId="21D7FF6D" w14:textId="77777777" w:rsidR="00973A86" w:rsidRPr="00F02BE6" w:rsidRDefault="00973A86" w:rsidP="00973A86">
      <w:pPr>
        <w:pStyle w:val="NF"/>
      </w:pPr>
    </w:p>
    <w:p w14:paraId="766EBF2D" w14:textId="77777777" w:rsidR="00973A86" w:rsidRPr="00F02BE6" w:rsidRDefault="00973A86" w:rsidP="00973A86">
      <w:pPr>
        <w:pStyle w:val="NF"/>
      </w:pPr>
      <w:r w:rsidRPr="00F02BE6">
        <w:t>NOTE:</w:t>
      </w:r>
      <w:r w:rsidRPr="00F02BE6">
        <w:tab/>
        <w:t>The numbering convention specified in 3GPP TS 44.060 applies.</w:t>
      </w:r>
    </w:p>
    <w:p w14:paraId="11A92599" w14:textId="77777777" w:rsidR="00973A86" w:rsidRPr="00F02BE6" w:rsidRDefault="00973A86" w:rsidP="00973A86">
      <w:pPr>
        <w:pStyle w:val="NF"/>
      </w:pPr>
    </w:p>
    <w:p w14:paraId="211428FD" w14:textId="77777777" w:rsidR="00973A86" w:rsidRPr="00F02BE6" w:rsidRDefault="00973A86" w:rsidP="00973A86">
      <w:pPr>
        <w:pStyle w:val="TF"/>
      </w:pPr>
      <w:r w:rsidRPr="00F02BE6">
        <w:t>Figure 7.6.16.1: PDTCH block type 16 (UAS-9) format</w:t>
      </w:r>
    </w:p>
    <w:p w14:paraId="1D75338D" w14:textId="77777777" w:rsidR="00973A86" w:rsidRPr="00F02BE6" w:rsidRDefault="00973A86" w:rsidP="00973A86">
      <w:pPr>
        <w:pStyle w:val="Heading3"/>
        <w:rPr>
          <w:lang w:val="en-US"/>
        </w:rPr>
      </w:pPr>
      <w:bookmarkStart w:id="173" w:name="_Toc517979161"/>
      <w:r w:rsidRPr="00F02BE6">
        <w:rPr>
          <w:lang w:val="en-US"/>
        </w:rPr>
        <w:lastRenderedPageBreak/>
        <w:t>7.6.17</w:t>
      </w:r>
      <w:r w:rsidRPr="00F02BE6">
        <w:rPr>
          <w:lang w:val="en-US"/>
        </w:rPr>
        <w:tab/>
        <w:t>PDTCH block type 17 (UAS-10) format (uplink only)</w:t>
      </w:r>
      <w:bookmarkEnd w:id="173"/>
    </w:p>
    <w:p w14:paraId="34476032" w14:textId="77777777" w:rsidR="00973A86" w:rsidRPr="00F02BE6" w:rsidRDefault="00973A86" w:rsidP="00973A86">
      <w:r w:rsidRPr="00F02BE6">
        <w:t>The blocks of 1402 bits, or in case a PAN is included, 1427 bits, or in case both a PAN and an eTFI are included, 1430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2A0DAAFA" w14:textId="77777777" w:rsidTr="003E5D96">
        <w:tblPrEx>
          <w:tblCellMar>
            <w:top w:w="0" w:type="dxa"/>
            <w:bottom w:w="0" w:type="dxa"/>
          </w:tblCellMar>
        </w:tblPrEx>
        <w:trPr>
          <w:jc w:val="center"/>
        </w:trPr>
        <w:tc>
          <w:tcPr>
            <w:tcW w:w="7656" w:type="dxa"/>
            <w:gridSpan w:val="8"/>
          </w:tcPr>
          <w:p w14:paraId="31422BF1"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29C84DB" w14:textId="77777777" w:rsidR="00973A86" w:rsidRPr="00F02BE6" w:rsidRDefault="00973A86" w:rsidP="003E5D96">
            <w:pPr>
              <w:pStyle w:val="TF"/>
              <w:keepNext/>
              <w:spacing w:after="0"/>
              <w:rPr>
                <w:lang w:eastAsia="en-US"/>
              </w:rPr>
            </w:pPr>
          </w:p>
        </w:tc>
        <w:tc>
          <w:tcPr>
            <w:tcW w:w="957" w:type="dxa"/>
          </w:tcPr>
          <w:p w14:paraId="59A1AA43" w14:textId="77777777" w:rsidR="00973A86" w:rsidRPr="00F02BE6" w:rsidRDefault="00973A86" w:rsidP="003E5D96">
            <w:pPr>
              <w:pStyle w:val="TF"/>
              <w:keepNext/>
              <w:spacing w:after="0"/>
              <w:rPr>
                <w:lang w:eastAsia="en-US"/>
              </w:rPr>
            </w:pPr>
          </w:p>
        </w:tc>
      </w:tr>
      <w:tr w:rsidR="00973A86" w:rsidRPr="00F02BE6" w14:paraId="53C6B64E" w14:textId="77777777" w:rsidTr="003E5D96">
        <w:tblPrEx>
          <w:tblCellMar>
            <w:top w:w="0" w:type="dxa"/>
            <w:bottom w:w="0" w:type="dxa"/>
          </w:tblCellMar>
        </w:tblPrEx>
        <w:trPr>
          <w:jc w:val="center"/>
        </w:trPr>
        <w:tc>
          <w:tcPr>
            <w:tcW w:w="957" w:type="dxa"/>
          </w:tcPr>
          <w:p w14:paraId="6964FC1B"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622875FE"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4543777A"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484B53DE"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0CDD4F9B"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2143ACA0"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3C423C42"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540E8A6A"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CE0E790" w14:textId="77777777" w:rsidR="00973A86" w:rsidRPr="00F02BE6" w:rsidRDefault="00973A86" w:rsidP="003E5D96">
            <w:pPr>
              <w:pStyle w:val="TF"/>
              <w:keepNext/>
              <w:spacing w:after="0"/>
              <w:rPr>
                <w:lang w:eastAsia="en-US"/>
              </w:rPr>
            </w:pPr>
          </w:p>
        </w:tc>
        <w:tc>
          <w:tcPr>
            <w:tcW w:w="957" w:type="dxa"/>
          </w:tcPr>
          <w:p w14:paraId="6B205E18" w14:textId="77777777" w:rsidR="00973A86" w:rsidRPr="00F02BE6" w:rsidRDefault="00973A86" w:rsidP="003E5D96">
            <w:pPr>
              <w:pStyle w:val="TF"/>
              <w:keepNext/>
              <w:spacing w:after="0"/>
              <w:rPr>
                <w:lang w:eastAsia="en-US"/>
              </w:rPr>
            </w:pPr>
          </w:p>
        </w:tc>
      </w:tr>
      <w:tr w:rsidR="00973A86" w:rsidRPr="00F02BE6" w14:paraId="75A661EF"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094CA448" w14:textId="77777777" w:rsidR="00973A86" w:rsidRPr="00F02BE6" w:rsidRDefault="00973A86" w:rsidP="003E5D96">
            <w:pPr>
              <w:pStyle w:val="TF"/>
              <w:keepNext/>
              <w:spacing w:after="0"/>
              <w:rPr>
                <w:lang w:eastAsia="en-US"/>
              </w:rPr>
            </w:pPr>
          </w:p>
        </w:tc>
        <w:tc>
          <w:tcPr>
            <w:tcW w:w="957" w:type="dxa"/>
            <w:tcBorders>
              <w:left w:val="nil"/>
            </w:tcBorders>
          </w:tcPr>
          <w:p w14:paraId="5C471EBE"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2F734EE5" w14:textId="77777777" w:rsidR="00973A86" w:rsidRPr="00F02BE6" w:rsidRDefault="00973A86" w:rsidP="003E5D96">
            <w:pPr>
              <w:pStyle w:val="TF"/>
              <w:keepNext/>
              <w:spacing w:after="0"/>
              <w:rPr>
                <w:lang w:eastAsia="en-US"/>
              </w:rPr>
            </w:pPr>
          </w:p>
        </w:tc>
      </w:tr>
      <w:tr w:rsidR="00973A86" w:rsidRPr="00F02BE6" w14:paraId="3FB725FD"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0B07F740" w14:textId="77777777" w:rsidR="00973A86" w:rsidRPr="00F02BE6" w:rsidRDefault="00973A86" w:rsidP="003E5D96">
            <w:pPr>
              <w:pStyle w:val="TF"/>
              <w:keepNext/>
              <w:spacing w:after="0"/>
              <w:rPr>
                <w:lang w:eastAsia="en-US"/>
              </w:rPr>
            </w:pPr>
            <w:r w:rsidRPr="00F02BE6">
              <w:rPr>
                <w:sz w:val="22"/>
                <w:lang w:eastAsia="en-US"/>
              </w:rPr>
              <w:t>1402 or 1427 or 1430</w:t>
            </w:r>
          </w:p>
        </w:tc>
        <w:tc>
          <w:tcPr>
            <w:tcW w:w="957" w:type="dxa"/>
            <w:tcBorders>
              <w:left w:val="nil"/>
            </w:tcBorders>
          </w:tcPr>
          <w:p w14:paraId="4BA51B9B" w14:textId="77777777" w:rsidR="00973A86" w:rsidRPr="00F02BE6" w:rsidRDefault="00973A86" w:rsidP="003E5D96">
            <w:pPr>
              <w:pStyle w:val="TF"/>
              <w:keepNext/>
              <w:spacing w:after="0"/>
              <w:rPr>
                <w:lang w:eastAsia="en-US"/>
              </w:rPr>
            </w:pPr>
          </w:p>
        </w:tc>
        <w:tc>
          <w:tcPr>
            <w:tcW w:w="957" w:type="dxa"/>
            <w:tcBorders>
              <w:left w:val="nil"/>
            </w:tcBorders>
          </w:tcPr>
          <w:p w14:paraId="1820DC7B" w14:textId="77777777" w:rsidR="00973A86" w:rsidRPr="00F02BE6" w:rsidRDefault="00973A86" w:rsidP="003E5D96">
            <w:pPr>
              <w:pStyle w:val="TF"/>
              <w:keepNext/>
              <w:spacing w:after="0"/>
              <w:rPr>
                <w:lang w:eastAsia="en-US"/>
              </w:rPr>
            </w:pPr>
          </w:p>
        </w:tc>
      </w:tr>
      <w:tr w:rsidR="00973A86" w:rsidRPr="00F02BE6" w14:paraId="5C88562E"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70392370" w14:textId="77777777" w:rsidR="00973A86" w:rsidRPr="00F02BE6" w:rsidRDefault="00973A86" w:rsidP="003E5D96">
            <w:pPr>
              <w:pStyle w:val="TF"/>
              <w:keepNext/>
              <w:spacing w:after="0"/>
              <w:rPr>
                <w:lang w:eastAsia="en-US"/>
              </w:rPr>
            </w:pPr>
          </w:p>
        </w:tc>
        <w:tc>
          <w:tcPr>
            <w:tcW w:w="957" w:type="dxa"/>
          </w:tcPr>
          <w:p w14:paraId="5B11794B" w14:textId="77777777" w:rsidR="00973A86" w:rsidRPr="00F02BE6" w:rsidRDefault="00973A86" w:rsidP="003E5D96">
            <w:pPr>
              <w:pStyle w:val="TF"/>
              <w:keepNext/>
              <w:spacing w:after="0"/>
              <w:rPr>
                <w:lang w:eastAsia="en-US"/>
              </w:rPr>
            </w:pPr>
          </w:p>
        </w:tc>
        <w:tc>
          <w:tcPr>
            <w:tcW w:w="957" w:type="dxa"/>
          </w:tcPr>
          <w:p w14:paraId="48672AF5" w14:textId="77777777" w:rsidR="00973A86" w:rsidRPr="00F02BE6" w:rsidRDefault="00973A86" w:rsidP="003E5D96">
            <w:pPr>
              <w:pStyle w:val="TF"/>
              <w:keepNext/>
              <w:spacing w:after="0"/>
              <w:rPr>
                <w:lang w:eastAsia="en-US"/>
              </w:rPr>
            </w:pPr>
          </w:p>
        </w:tc>
        <w:tc>
          <w:tcPr>
            <w:tcW w:w="1914" w:type="dxa"/>
            <w:gridSpan w:val="2"/>
          </w:tcPr>
          <w:p w14:paraId="38E7C462"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2E65B31A" w14:textId="77777777" w:rsidR="00973A86" w:rsidRPr="00F02BE6" w:rsidRDefault="00973A86" w:rsidP="003E5D96">
            <w:pPr>
              <w:pStyle w:val="TF"/>
              <w:keepNext/>
              <w:spacing w:after="0"/>
              <w:rPr>
                <w:lang w:eastAsia="en-US"/>
              </w:rPr>
            </w:pPr>
          </w:p>
        </w:tc>
        <w:tc>
          <w:tcPr>
            <w:tcW w:w="957" w:type="dxa"/>
          </w:tcPr>
          <w:p w14:paraId="0E94BB93"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AECA2AF" w14:textId="77777777" w:rsidR="00973A86" w:rsidRPr="00F02BE6" w:rsidRDefault="00973A86" w:rsidP="003E5D96">
            <w:pPr>
              <w:pStyle w:val="TF"/>
              <w:keepNext/>
              <w:spacing w:after="0"/>
              <w:rPr>
                <w:lang w:eastAsia="en-US"/>
              </w:rPr>
            </w:pPr>
          </w:p>
        </w:tc>
        <w:tc>
          <w:tcPr>
            <w:tcW w:w="1914" w:type="dxa"/>
            <w:gridSpan w:val="2"/>
            <w:tcBorders>
              <w:left w:val="nil"/>
            </w:tcBorders>
          </w:tcPr>
          <w:p w14:paraId="6329FAD3" w14:textId="77777777" w:rsidR="00973A86" w:rsidRPr="00F02BE6" w:rsidRDefault="00973A86" w:rsidP="003E5D96">
            <w:pPr>
              <w:pStyle w:val="TF"/>
              <w:keepNext/>
              <w:spacing w:after="0"/>
              <w:rPr>
                <w:lang w:eastAsia="en-US"/>
              </w:rPr>
            </w:pPr>
          </w:p>
        </w:tc>
      </w:tr>
      <w:tr w:rsidR="00973A86" w:rsidRPr="00F02BE6" w14:paraId="270A84DB" w14:textId="77777777" w:rsidTr="003E5D96">
        <w:tblPrEx>
          <w:tblCellMar>
            <w:top w:w="0" w:type="dxa"/>
            <w:bottom w:w="0" w:type="dxa"/>
          </w:tblCellMar>
        </w:tblPrEx>
        <w:trPr>
          <w:jc w:val="center"/>
        </w:trPr>
        <w:tc>
          <w:tcPr>
            <w:tcW w:w="957" w:type="dxa"/>
          </w:tcPr>
          <w:p w14:paraId="755F0144" w14:textId="77777777" w:rsidR="00973A86" w:rsidRPr="00F02BE6" w:rsidRDefault="00973A86" w:rsidP="003E5D96">
            <w:pPr>
              <w:pStyle w:val="TAL"/>
            </w:pPr>
            <w:r w:rsidRPr="00F02BE6">
              <w:t>:</w:t>
            </w:r>
          </w:p>
        </w:tc>
        <w:tc>
          <w:tcPr>
            <w:tcW w:w="957" w:type="dxa"/>
          </w:tcPr>
          <w:p w14:paraId="58C096BF" w14:textId="77777777" w:rsidR="00973A86" w:rsidRPr="00F02BE6" w:rsidRDefault="00973A86" w:rsidP="003E5D96">
            <w:pPr>
              <w:pStyle w:val="TF"/>
              <w:keepNext/>
              <w:spacing w:after="0"/>
              <w:rPr>
                <w:lang w:eastAsia="en-US"/>
              </w:rPr>
            </w:pPr>
          </w:p>
        </w:tc>
        <w:tc>
          <w:tcPr>
            <w:tcW w:w="957" w:type="dxa"/>
          </w:tcPr>
          <w:p w14:paraId="6F63FFC4" w14:textId="77777777" w:rsidR="00973A86" w:rsidRPr="00F02BE6" w:rsidRDefault="00973A86" w:rsidP="003E5D96">
            <w:pPr>
              <w:pStyle w:val="TF"/>
              <w:keepNext/>
              <w:spacing w:after="0"/>
              <w:rPr>
                <w:lang w:eastAsia="en-US"/>
              </w:rPr>
            </w:pPr>
          </w:p>
        </w:tc>
        <w:tc>
          <w:tcPr>
            <w:tcW w:w="957" w:type="dxa"/>
          </w:tcPr>
          <w:p w14:paraId="6A57EEFF" w14:textId="77777777" w:rsidR="00973A86" w:rsidRPr="00F02BE6" w:rsidRDefault="00973A86" w:rsidP="003E5D96">
            <w:pPr>
              <w:pStyle w:val="TF"/>
              <w:keepNext/>
              <w:spacing w:after="0"/>
              <w:rPr>
                <w:lang w:eastAsia="en-US"/>
              </w:rPr>
            </w:pPr>
          </w:p>
        </w:tc>
        <w:tc>
          <w:tcPr>
            <w:tcW w:w="957" w:type="dxa"/>
          </w:tcPr>
          <w:p w14:paraId="4A78A2F3" w14:textId="77777777" w:rsidR="00973A86" w:rsidRPr="00F02BE6" w:rsidRDefault="00973A86" w:rsidP="003E5D96">
            <w:pPr>
              <w:pStyle w:val="TF"/>
              <w:keepNext/>
              <w:spacing w:after="0"/>
              <w:rPr>
                <w:lang w:eastAsia="en-US"/>
              </w:rPr>
            </w:pPr>
          </w:p>
        </w:tc>
        <w:tc>
          <w:tcPr>
            <w:tcW w:w="957" w:type="dxa"/>
          </w:tcPr>
          <w:p w14:paraId="111016DA" w14:textId="77777777" w:rsidR="00973A86" w:rsidRPr="00F02BE6" w:rsidRDefault="00973A86" w:rsidP="003E5D96">
            <w:pPr>
              <w:pStyle w:val="TF"/>
              <w:keepNext/>
              <w:spacing w:after="0"/>
              <w:rPr>
                <w:lang w:eastAsia="en-US"/>
              </w:rPr>
            </w:pPr>
          </w:p>
        </w:tc>
        <w:tc>
          <w:tcPr>
            <w:tcW w:w="957" w:type="dxa"/>
          </w:tcPr>
          <w:p w14:paraId="3149631E" w14:textId="77777777" w:rsidR="00973A86" w:rsidRPr="00F02BE6" w:rsidRDefault="00973A86" w:rsidP="003E5D96">
            <w:pPr>
              <w:pStyle w:val="TF"/>
              <w:keepNext/>
              <w:spacing w:after="0"/>
              <w:rPr>
                <w:lang w:eastAsia="en-US"/>
              </w:rPr>
            </w:pPr>
          </w:p>
        </w:tc>
        <w:tc>
          <w:tcPr>
            <w:tcW w:w="957" w:type="dxa"/>
          </w:tcPr>
          <w:p w14:paraId="676C3908" w14:textId="77777777" w:rsidR="00973A86" w:rsidRPr="00F02BE6" w:rsidRDefault="00973A86" w:rsidP="003E5D96">
            <w:pPr>
              <w:pStyle w:val="TAR"/>
            </w:pPr>
            <w:r w:rsidRPr="00F02BE6">
              <w:t>:</w:t>
            </w:r>
          </w:p>
        </w:tc>
        <w:tc>
          <w:tcPr>
            <w:tcW w:w="957" w:type="dxa"/>
          </w:tcPr>
          <w:p w14:paraId="3DD4DE85"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2A695C66" w14:textId="77777777" w:rsidR="00973A86" w:rsidRPr="00F02BE6" w:rsidRDefault="00973A86" w:rsidP="003E5D96">
            <w:pPr>
              <w:pStyle w:val="TF"/>
              <w:keepNext/>
              <w:spacing w:after="0"/>
              <w:rPr>
                <w:lang w:eastAsia="en-US"/>
              </w:rPr>
            </w:pPr>
          </w:p>
        </w:tc>
      </w:tr>
      <w:tr w:rsidR="00973A86" w:rsidRPr="00F02BE6" w14:paraId="40EE18EF" w14:textId="77777777" w:rsidTr="003E5D96">
        <w:tblPrEx>
          <w:tblCellMar>
            <w:top w:w="0" w:type="dxa"/>
            <w:bottom w:w="0" w:type="dxa"/>
          </w:tblCellMar>
        </w:tblPrEx>
        <w:trPr>
          <w:jc w:val="center"/>
        </w:trPr>
        <w:tc>
          <w:tcPr>
            <w:tcW w:w="957" w:type="dxa"/>
          </w:tcPr>
          <w:p w14:paraId="59978A31" w14:textId="77777777" w:rsidR="00973A86" w:rsidRPr="00F02BE6" w:rsidRDefault="00973A86" w:rsidP="003E5D96">
            <w:pPr>
              <w:pStyle w:val="TAL"/>
            </w:pPr>
            <w:r w:rsidRPr="00F02BE6">
              <w:t>:</w:t>
            </w:r>
          </w:p>
        </w:tc>
        <w:tc>
          <w:tcPr>
            <w:tcW w:w="957" w:type="dxa"/>
          </w:tcPr>
          <w:p w14:paraId="259D6254" w14:textId="77777777" w:rsidR="00973A86" w:rsidRPr="00F02BE6" w:rsidRDefault="00973A86" w:rsidP="003E5D96">
            <w:pPr>
              <w:pStyle w:val="TF"/>
              <w:keepNext/>
              <w:spacing w:after="0"/>
              <w:rPr>
                <w:lang w:eastAsia="en-US"/>
              </w:rPr>
            </w:pPr>
          </w:p>
        </w:tc>
        <w:tc>
          <w:tcPr>
            <w:tcW w:w="957" w:type="dxa"/>
          </w:tcPr>
          <w:p w14:paraId="21D1F2E7" w14:textId="77777777" w:rsidR="00973A86" w:rsidRPr="00F02BE6" w:rsidRDefault="00973A86" w:rsidP="003E5D96">
            <w:pPr>
              <w:pStyle w:val="TF"/>
              <w:keepNext/>
              <w:spacing w:after="0"/>
              <w:rPr>
                <w:lang w:eastAsia="en-US"/>
              </w:rPr>
            </w:pPr>
          </w:p>
        </w:tc>
        <w:tc>
          <w:tcPr>
            <w:tcW w:w="957" w:type="dxa"/>
          </w:tcPr>
          <w:p w14:paraId="0E605F36" w14:textId="77777777" w:rsidR="00973A86" w:rsidRPr="00F02BE6" w:rsidRDefault="00973A86" w:rsidP="003E5D96">
            <w:pPr>
              <w:pStyle w:val="TF"/>
              <w:keepNext/>
              <w:spacing w:after="0"/>
              <w:rPr>
                <w:lang w:eastAsia="en-US"/>
              </w:rPr>
            </w:pPr>
          </w:p>
        </w:tc>
        <w:tc>
          <w:tcPr>
            <w:tcW w:w="957" w:type="dxa"/>
          </w:tcPr>
          <w:p w14:paraId="2231658C" w14:textId="77777777" w:rsidR="00973A86" w:rsidRPr="00F02BE6" w:rsidRDefault="00973A86" w:rsidP="003E5D96">
            <w:pPr>
              <w:pStyle w:val="TF"/>
              <w:keepNext/>
              <w:spacing w:after="0"/>
              <w:rPr>
                <w:lang w:eastAsia="en-US"/>
              </w:rPr>
            </w:pPr>
          </w:p>
        </w:tc>
        <w:tc>
          <w:tcPr>
            <w:tcW w:w="957" w:type="dxa"/>
          </w:tcPr>
          <w:p w14:paraId="5C1177E9" w14:textId="77777777" w:rsidR="00973A86" w:rsidRPr="00F02BE6" w:rsidRDefault="00973A86" w:rsidP="003E5D96">
            <w:pPr>
              <w:pStyle w:val="TF"/>
              <w:keepNext/>
              <w:spacing w:after="0"/>
              <w:rPr>
                <w:lang w:eastAsia="en-US"/>
              </w:rPr>
            </w:pPr>
          </w:p>
        </w:tc>
        <w:tc>
          <w:tcPr>
            <w:tcW w:w="957" w:type="dxa"/>
          </w:tcPr>
          <w:p w14:paraId="25320D7F" w14:textId="77777777" w:rsidR="00973A86" w:rsidRPr="00F02BE6" w:rsidRDefault="00973A86" w:rsidP="003E5D96">
            <w:pPr>
              <w:pStyle w:val="TF"/>
              <w:keepNext/>
              <w:spacing w:after="0"/>
              <w:rPr>
                <w:lang w:eastAsia="en-US"/>
              </w:rPr>
            </w:pPr>
          </w:p>
        </w:tc>
        <w:tc>
          <w:tcPr>
            <w:tcW w:w="957" w:type="dxa"/>
          </w:tcPr>
          <w:p w14:paraId="0C3C918A" w14:textId="77777777" w:rsidR="00973A86" w:rsidRPr="00F02BE6" w:rsidRDefault="00973A86" w:rsidP="003E5D96">
            <w:pPr>
              <w:pStyle w:val="TAR"/>
            </w:pPr>
            <w:r w:rsidRPr="00F02BE6">
              <w:t>:</w:t>
            </w:r>
          </w:p>
        </w:tc>
        <w:tc>
          <w:tcPr>
            <w:tcW w:w="957" w:type="dxa"/>
          </w:tcPr>
          <w:p w14:paraId="0AA80ACA" w14:textId="77777777" w:rsidR="00973A86" w:rsidRPr="00F02BE6" w:rsidRDefault="00973A86" w:rsidP="003E5D96">
            <w:pPr>
              <w:pStyle w:val="TF"/>
              <w:keepNext/>
              <w:spacing w:after="0"/>
              <w:rPr>
                <w:lang w:eastAsia="en-US"/>
              </w:rPr>
            </w:pPr>
          </w:p>
        </w:tc>
        <w:tc>
          <w:tcPr>
            <w:tcW w:w="957" w:type="dxa"/>
          </w:tcPr>
          <w:p w14:paraId="6BB2AEF0" w14:textId="77777777" w:rsidR="00973A86" w:rsidRPr="00F02BE6" w:rsidRDefault="00973A86" w:rsidP="003E5D96">
            <w:pPr>
              <w:pStyle w:val="TF"/>
              <w:keepNext/>
              <w:spacing w:after="0"/>
              <w:rPr>
                <w:lang w:eastAsia="en-US"/>
              </w:rPr>
            </w:pPr>
          </w:p>
        </w:tc>
      </w:tr>
      <w:tr w:rsidR="00973A86" w:rsidRPr="00F02BE6" w14:paraId="6757F7F0" w14:textId="77777777" w:rsidTr="003E5D96">
        <w:tblPrEx>
          <w:tblCellMar>
            <w:top w:w="0" w:type="dxa"/>
            <w:bottom w:w="0" w:type="dxa"/>
          </w:tblCellMar>
        </w:tblPrEx>
        <w:trPr>
          <w:jc w:val="center"/>
        </w:trPr>
        <w:tc>
          <w:tcPr>
            <w:tcW w:w="957" w:type="dxa"/>
          </w:tcPr>
          <w:p w14:paraId="093F6A76" w14:textId="77777777" w:rsidR="00973A86" w:rsidRPr="00F02BE6" w:rsidRDefault="00973A86" w:rsidP="003E5D96">
            <w:pPr>
              <w:pStyle w:val="TAL"/>
            </w:pPr>
            <w:r w:rsidRPr="00F02BE6">
              <w:t>:</w:t>
            </w:r>
          </w:p>
        </w:tc>
        <w:tc>
          <w:tcPr>
            <w:tcW w:w="957" w:type="dxa"/>
          </w:tcPr>
          <w:p w14:paraId="60E3D7FA" w14:textId="77777777" w:rsidR="00973A86" w:rsidRPr="00F02BE6" w:rsidRDefault="00973A86" w:rsidP="003E5D96">
            <w:pPr>
              <w:pStyle w:val="TF"/>
              <w:keepNext/>
              <w:spacing w:after="0"/>
              <w:rPr>
                <w:lang w:eastAsia="en-US"/>
              </w:rPr>
            </w:pPr>
          </w:p>
        </w:tc>
        <w:tc>
          <w:tcPr>
            <w:tcW w:w="957" w:type="dxa"/>
          </w:tcPr>
          <w:p w14:paraId="1FE18AFB" w14:textId="77777777" w:rsidR="00973A86" w:rsidRPr="00F02BE6" w:rsidRDefault="00973A86" w:rsidP="003E5D96">
            <w:pPr>
              <w:pStyle w:val="TF"/>
              <w:keepNext/>
              <w:spacing w:after="0"/>
              <w:rPr>
                <w:lang w:eastAsia="en-US"/>
              </w:rPr>
            </w:pPr>
          </w:p>
        </w:tc>
        <w:tc>
          <w:tcPr>
            <w:tcW w:w="957" w:type="dxa"/>
          </w:tcPr>
          <w:p w14:paraId="2A9D8E03" w14:textId="77777777" w:rsidR="00973A86" w:rsidRPr="00F02BE6" w:rsidRDefault="00973A86" w:rsidP="003E5D96">
            <w:pPr>
              <w:pStyle w:val="TF"/>
              <w:keepNext/>
              <w:spacing w:after="0"/>
              <w:rPr>
                <w:lang w:eastAsia="en-US"/>
              </w:rPr>
            </w:pPr>
          </w:p>
        </w:tc>
        <w:tc>
          <w:tcPr>
            <w:tcW w:w="957" w:type="dxa"/>
          </w:tcPr>
          <w:p w14:paraId="795DBFDC" w14:textId="77777777" w:rsidR="00973A86" w:rsidRPr="00F02BE6" w:rsidRDefault="00973A86" w:rsidP="003E5D96">
            <w:pPr>
              <w:pStyle w:val="TF"/>
              <w:keepNext/>
              <w:spacing w:after="0"/>
              <w:rPr>
                <w:lang w:eastAsia="en-US"/>
              </w:rPr>
            </w:pPr>
          </w:p>
        </w:tc>
        <w:tc>
          <w:tcPr>
            <w:tcW w:w="957" w:type="dxa"/>
          </w:tcPr>
          <w:p w14:paraId="1C9652A9" w14:textId="77777777" w:rsidR="00973A86" w:rsidRPr="00F02BE6" w:rsidRDefault="00973A86" w:rsidP="003E5D96">
            <w:pPr>
              <w:pStyle w:val="TF"/>
              <w:keepNext/>
              <w:spacing w:after="0"/>
              <w:rPr>
                <w:lang w:eastAsia="en-US"/>
              </w:rPr>
            </w:pPr>
          </w:p>
        </w:tc>
        <w:tc>
          <w:tcPr>
            <w:tcW w:w="957" w:type="dxa"/>
          </w:tcPr>
          <w:p w14:paraId="4DEDDB0F" w14:textId="77777777" w:rsidR="00973A86" w:rsidRPr="00F02BE6" w:rsidRDefault="00973A86" w:rsidP="003E5D96">
            <w:pPr>
              <w:pStyle w:val="TF"/>
              <w:keepNext/>
              <w:spacing w:after="0"/>
              <w:rPr>
                <w:lang w:eastAsia="en-US"/>
              </w:rPr>
            </w:pPr>
          </w:p>
        </w:tc>
        <w:tc>
          <w:tcPr>
            <w:tcW w:w="957" w:type="dxa"/>
          </w:tcPr>
          <w:p w14:paraId="38F9BB19" w14:textId="77777777" w:rsidR="00973A86" w:rsidRPr="00F02BE6" w:rsidRDefault="00973A86" w:rsidP="003E5D96">
            <w:pPr>
              <w:pStyle w:val="TAR"/>
            </w:pPr>
            <w:r w:rsidRPr="00F02BE6">
              <w:t>:</w:t>
            </w:r>
          </w:p>
        </w:tc>
        <w:tc>
          <w:tcPr>
            <w:tcW w:w="957" w:type="dxa"/>
          </w:tcPr>
          <w:p w14:paraId="5F8B7018" w14:textId="77777777" w:rsidR="00973A86" w:rsidRPr="00F02BE6" w:rsidRDefault="00973A86" w:rsidP="003E5D96">
            <w:pPr>
              <w:pStyle w:val="TF"/>
              <w:keepNext/>
              <w:spacing w:after="0"/>
              <w:rPr>
                <w:lang w:eastAsia="en-US"/>
              </w:rPr>
            </w:pPr>
          </w:p>
        </w:tc>
        <w:tc>
          <w:tcPr>
            <w:tcW w:w="957" w:type="dxa"/>
          </w:tcPr>
          <w:p w14:paraId="03582389" w14:textId="77777777" w:rsidR="00973A86" w:rsidRPr="00F02BE6" w:rsidRDefault="00973A86" w:rsidP="003E5D96">
            <w:pPr>
              <w:pStyle w:val="TF"/>
              <w:keepNext/>
              <w:spacing w:after="0"/>
              <w:rPr>
                <w:lang w:eastAsia="en-US"/>
              </w:rPr>
            </w:pPr>
          </w:p>
        </w:tc>
      </w:tr>
      <w:tr w:rsidR="00973A86" w:rsidRPr="00F02BE6" w14:paraId="3C50C004" w14:textId="77777777" w:rsidTr="003E5D96">
        <w:tblPrEx>
          <w:tblCellMar>
            <w:top w:w="0" w:type="dxa"/>
            <w:bottom w:w="0" w:type="dxa"/>
          </w:tblCellMar>
        </w:tblPrEx>
        <w:trPr>
          <w:cantSplit/>
          <w:jc w:val="center"/>
        </w:trPr>
        <w:tc>
          <w:tcPr>
            <w:tcW w:w="957" w:type="dxa"/>
            <w:tcBorders>
              <w:left w:val="single" w:sz="6" w:space="0" w:color="auto"/>
            </w:tcBorders>
          </w:tcPr>
          <w:p w14:paraId="34CFA2BB" w14:textId="77777777" w:rsidR="00973A86" w:rsidRPr="00F02BE6" w:rsidRDefault="00973A86" w:rsidP="003E5D96">
            <w:pPr>
              <w:pStyle w:val="TAL"/>
            </w:pPr>
          </w:p>
        </w:tc>
        <w:tc>
          <w:tcPr>
            <w:tcW w:w="957" w:type="dxa"/>
          </w:tcPr>
          <w:p w14:paraId="1CA2B308" w14:textId="77777777" w:rsidR="00973A86" w:rsidRPr="00F02BE6" w:rsidRDefault="00973A86" w:rsidP="003E5D96">
            <w:pPr>
              <w:pStyle w:val="TF"/>
              <w:keepNext/>
              <w:spacing w:after="0"/>
              <w:rPr>
                <w:lang w:eastAsia="en-US"/>
              </w:rPr>
            </w:pPr>
          </w:p>
        </w:tc>
        <w:tc>
          <w:tcPr>
            <w:tcW w:w="957" w:type="dxa"/>
          </w:tcPr>
          <w:p w14:paraId="28BAFE3E" w14:textId="77777777" w:rsidR="00973A86" w:rsidRPr="00F02BE6" w:rsidRDefault="00973A86" w:rsidP="003E5D96">
            <w:pPr>
              <w:pStyle w:val="TF"/>
              <w:keepNext/>
              <w:spacing w:after="0"/>
              <w:rPr>
                <w:lang w:eastAsia="en-US"/>
              </w:rPr>
            </w:pPr>
          </w:p>
        </w:tc>
        <w:tc>
          <w:tcPr>
            <w:tcW w:w="1914" w:type="dxa"/>
            <w:gridSpan w:val="2"/>
          </w:tcPr>
          <w:p w14:paraId="28B85D2D"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43DB5A38" w14:textId="77777777" w:rsidR="00973A86" w:rsidRPr="00F02BE6" w:rsidRDefault="00973A86" w:rsidP="003E5D96">
            <w:pPr>
              <w:pStyle w:val="TF"/>
              <w:keepNext/>
              <w:spacing w:after="0"/>
              <w:rPr>
                <w:lang w:eastAsia="en-US"/>
              </w:rPr>
            </w:pPr>
          </w:p>
        </w:tc>
        <w:tc>
          <w:tcPr>
            <w:tcW w:w="957" w:type="dxa"/>
          </w:tcPr>
          <w:p w14:paraId="5120EC23"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770FD3BA" w14:textId="77777777" w:rsidR="00973A86" w:rsidRPr="00F02BE6" w:rsidRDefault="00973A86" w:rsidP="003E5D96">
            <w:pPr>
              <w:pStyle w:val="TAR"/>
            </w:pPr>
          </w:p>
        </w:tc>
        <w:tc>
          <w:tcPr>
            <w:tcW w:w="957" w:type="dxa"/>
            <w:tcBorders>
              <w:left w:val="nil"/>
            </w:tcBorders>
          </w:tcPr>
          <w:p w14:paraId="353A7EAE" w14:textId="77777777" w:rsidR="00973A86" w:rsidRPr="00F02BE6" w:rsidRDefault="00973A86" w:rsidP="003E5D96">
            <w:pPr>
              <w:pStyle w:val="TF"/>
              <w:keepNext/>
              <w:spacing w:after="0"/>
              <w:rPr>
                <w:lang w:eastAsia="en-US"/>
              </w:rPr>
            </w:pPr>
          </w:p>
        </w:tc>
        <w:tc>
          <w:tcPr>
            <w:tcW w:w="957" w:type="dxa"/>
          </w:tcPr>
          <w:p w14:paraId="201AB9A5" w14:textId="77777777" w:rsidR="00973A86" w:rsidRPr="00F02BE6" w:rsidRDefault="00973A86" w:rsidP="003E5D96">
            <w:pPr>
              <w:pStyle w:val="TF"/>
              <w:keepNext/>
              <w:spacing w:after="0"/>
              <w:rPr>
                <w:lang w:eastAsia="en-US"/>
              </w:rPr>
            </w:pPr>
          </w:p>
        </w:tc>
      </w:tr>
      <w:tr w:rsidR="00973A86" w:rsidRPr="00F02BE6" w14:paraId="7DC8284F"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00E32177" w14:textId="77777777" w:rsidR="00973A86" w:rsidRPr="00F02BE6" w:rsidRDefault="00973A86" w:rsidP="003E5D96">
            <w:pPr>
              <w:pStyle w:val="TAL"/>
            </w:pPr>
          </w:p>
        </w:tc>
        <w:tc>
          <w:tcPr>
            <w:tcW w:w="957" w:type="dxa"/>
            <w:tcBorders>
              <w:top w:val="single" w:sz="6" w:space="0" w:color="auto"/>
            </w:tcBorders>
          </w:tcPr>
          <w:p w14:paraId="248774B3"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B94BFC8" w14:textId="77777777" w:rsidR="00973A86" w:rsidRPr="00F02BE6" w:rsidRDefault="00973A86" w:rsidP="003E5D96">
            <w:pPr>
              <w:pStyle w:val="TF"/>
              <w:keepNext/>
              <w:spacing w:after="0"/>
              <w:rPr>
                <w:lang w:eastAsia="en-US"/>
              </w:rPr>
            </w:pPr>
          </w:p>
        </w:tc>
        <w:tc>
          <w:tcPr>
            <w:tcW w:w="1914" w:type="dxa"/>
            <w:gridSpan w:val="2"/>
          </w:tcPr>
          <w:p w14:paraId="148E4F50"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32855E4B"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17F3FDC"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49C1A1E1" w14:textId="77777777" w:rsidR="00973A86" w:rsidRPr="00F02BE6" w:rsidRDefault="00973A86" w:rsidP="003E5D96">
            <w:pPr>
              <w:pStyle w:val="TAR"/>
            </w:pPr>
          </w:p>
        </w:tc>
        <w:tc>
          <w:tcPr>
            <w:tcW w:w="957" w:type="dxa"/>
            <w:tcBorders>
              <w:left w:val="nil"/>
            </w:tcBorders>
          </w:tcPr>
          <w:p w14:paraId="246C0F1B" w14:textId="77777777" w:rsidR="00973A86" w:rsidRPr="00F02BE6" w:rsidRDefault="00973A86" w:rsidP="003E5D96">
            <w:pPr>
              <w:pStyle w:val="TF"/>
              <w:keepNext/>
              <w:spacing w:after="0"/>
              <w:rPr>
                <w:lang w:eastAsia="en-US"/>
              </w:rPr>
            </w:pPr>
          </w:p>
        </w:tc>
        <w:tc>
          <w:tcPr>
            <w:tcW w:w="957" w:type="dxa"/>
          </w:tcPr>
          <w:p w14:paraId="608C3488" w14:textId="77777777" w:rsidR="00973A86" w:rsidRPr="00F02BE6" w:rsidRDefault="00973A86" w:rsidP="003E5D96">
            <w:pPr>
              <w:pStyle w:val="TF"/>
              <w:keepNext/>
              <w:spacing w:after="0"/>
              <w:rPr>
                <w:lang w:eastAsia="en-US"/>
              </w:rPr>
            </w:pPr>
          </w:p>
        </w:tc>
      </w:tr>
      <w:tr w:rsidR="00973A86" w:rsidRPr="00F02BE6" w14:paraId="4EEDBA57"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02BF55EA"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014FA530"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6780D83C"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54F476AB"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4179550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6C02F15"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75DB1949" w14:textId="77777777" w:rsidR="00973A86" w:rsidRPr="00F02BE6" w:rsidRDefault="00973A86" w:rsidP="003E5D96">
            <w:pPr>
              <w:pStyle w:val="TF"/>
              <w:keepNext/>
              <w:spacing w:after="0"/>
              <w:rPr>
                <w:lang w:eastAsia="en-US"/>
              </w:rPr>
            </w:pPr>
          </w:p>
        </w:tc>
        <w:tc>
          <w:tcPr>
            <w:tcW w:w="957" w:type="dxa"/>
            <w:tcBorders>
              <w:left w:val="nil"/>
            </w:tcBorders>
          </w:tcPr>
          <w:p w14:paraId="7165EB7F" w14:textId="77777777" w:rsidR="00973A86" w:rsidRPr="00F02BE6" w:rsidRDefault="00973A86" w:rsidP="003E5D96">
            <w:pPr>
              <w:pStyle w:val="TF"/>
              <w:keepNext/>
              <w:spacing w:after="0"/>
              <w:rPr>
                <w:lang w:eastAsia="en-US"/>
              </w:rPr>
            </w:pPr>
          </w:p>
        </w:tc>
        <w:tc>
          <w:tcPr>
            <w:tcW w:w="957" w:type="dxa"/>
          </w:tcPr>
          <w:p w14:paraId="6E084937" w14:textId="77777777" w:rsidR="00973A86" w:rsidRPr="00F02BE6" w:rsidRDefault="00973A86" w:rsidP="003E5D96">
            <w:pPr>
              <w:pStyle w:val="TF"/>
              <w:keepNext/>
              <w:spacing w:after="0"/>
              <w:rPr>
                <w:lang w:eastAsia="en-US"/>
              </w:rPr>
            </w:pPr>
          </w:p>
        </w:tc>
      </w:tr>
      <w:tr w:rsidR="00973A86" w:rsidRPr="00F02BE6" w14:paraId="69CD25C1"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1112831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E3B908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E25357C"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dotted" w:sz="4" w:space="0" w:color="auto"/>
            </w:tcBorders>
          </w:tcPr>
          <w:p w14:paraId="14819BB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4B402BED" w14:textId="77777777" w:rsidR="00973A86" w:rsidRPr="00F02BE6" w:rsidRDefault="00973A86" w:rsidP="003E5D96">
            <w:pPr>
              <w:pStyle w:val="TF"/>
              <w:keepNext/>
              <w:spacing w:after="0"/>
              <w:rPr>
                <w:lang w:eastAsia="en-US"/>
              </w:rPr>
            </w:pPr>
          </w:p>
        </w:tc>
        <w:tc>
          <w:tcPr>
            <w:tcW w:w="957" w:type="dxa"/>
            <w:tcBorders>
              <w:top w:val="single" w:sz="6" w:space="0" w:color="auto"/>
              <w:left w:val="single" w:sz="4" w:space="0" w:color="auto"/>
              <w:bottom w:val="single" w:sz="6" w:space="0" w:color="auto"/>
            </w:tcBorders>
          </w:tcPr>
          <w:p w14:paraId="77E1F883"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3307BC7E" w14:textId="77777777" w:rsidR="00973A86" w:rsidRPr="00F02BE6" w:rsidRDefault="00973A86" w:rsidP="003E5D96">
            <w:pPr>
              <w:pStyle w:val="TF"/>
              <w:keepNext/>
              <w:spacing w:after="0"/>
              <w:rPr>
                <w:lang w:eastAsia="en-US"/>
              </w:rPr>
            </w:pPr>
          </w:p>
        </w:tc>
        <w:tc>
          <w:tcPr>
            <w:tcW w:w="1914" w:type="dxa"/>
            <w:gridSpan w:val="2"/>
            <w:tcBorders>
              <w:left w:val="nil"/>
            </w:tcBorders>
          </w:tcPr>
          <w:p w14:paraId="4AD6EDD6" w14:textId="77777777" w:rsidR="00973A86" w:rsidRPr="00F02BE6" w:rsidRDefault="00973A86" w:rsidP="003E5D96">
            <w:pPr>
              <w:pStyle w:val="TAL"/>
            </w:pPr>
            <w:r w:rsidRPr="00F02BE6">
              <w:rPr>
                <w:b/>
              </w:rPr>
              <w:t xml:space="preserve">  octet 176</w:t>
            </w:r>
          </w:p>
          <w:p w14:paraId="326F1032" w14:textId="77777777" w:rsidR="00973A86" w:rsidRPr="00F02BE6" w:rsidRDefault="00973A86" w:rsidP="003E5D96">
            <w:pPr>
              <w:pStyle w:val="TAL"/>
            </w:pPr>
          </w:p>
        </w:tc>
      </w:tr>
      <w:tr w:rsidR="00973A86" w:rsidRPr="00F02BE6" w14:paraId="2964E4FD"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7E2E43E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FF049F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051659C" w14:textId="77777777" w:rsidR="00973A86" w:rsidRPr="00F02BE6" w:rsidRDefault="00973A86" w:rsidP="003E5D96">
            <w:pPr>
              <w:pStyle w:val="TF"/>
              <w:keepNext/>
              <w:spacing w:after="0"/>
              <w:rPr>
                <w:lang w:eastAsia="en-US"/>
              </w:rPr>
            </w:pPr>
          </w:p>
          <w:p w14:paraId="5DB40150"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5DA34CA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CBF8BE9"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3B67582A"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6AE1A07"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0293F0E" w14:textId="77777777" w:rsidR="00973A86" w:rsidRPr="00F02BE6" w:rsidRDefault="00973A86" w:rsidP="003E5D96">
            <w:pPr>
              <w:pStyle w:val="TAL"/>
              <w:rPr>
                <w:b/>
              </w:rPr>
            </w:pPr>
          </w:p>
        </w:tc>
      </w:tr>
      <w:tr w:rsidR="00973A86" w:rsidRPr="00F02BE6" w14:paraId="4517E247"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1EB17CC7" w14:textId="77777777" w:rsidR="00973A86" w:rsidRPr="00F02BE6" w:rsidRDefault="00973A86" w:rsidP="003E5D96">
            <w:pPr>
              <w:pStyle w:val="TF"/>
              <w:keepNext/>
              <w:spacing w:after="0"/>
              <w:rPr>
                <w:lang w:eastAsia="en-US"/>
              </w:rPr>
            </w:pPr>
          </w:p>
          <w:p w14:paraId="1A0CA0F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18889F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E22695B"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2930959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7E85B70"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3808A26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3E4AB3D7"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2E20CF5" w14:textId="77777777" w:rsidR="00973A86" w:rsidRPr="00F02BE6" w:rsidRDefault="00973A86" w:rsidP="003E5D96">
            <w:pPr>
              <w:pStyle w:val="TAL"/>
              <w:rPr>
                <w:b/>
              </w:rPr>
            </w:pPr>
          </w:p>
        </w:tc>
      </w:tr>
      <w:tr w:rsidR="00973A86" w:rsidRPr="00F02BE6" w14:paraId="555131B8" w14:textId="77777777" w:rsidTr="003E5D96">
        <w:tblPrEx>
          <w:tblCellMar>
            <w:top w:w="0" w:type="dxa"/>
            <w:bottom w:w="0" w:type="dxa"/>
          </w:tblCellMar>
        </w:tblPrEx>
        <w:trPr>
          <w:jc w:val="center"/>
        </w:trPr>
        <w:tc>
          <w:tcPr>
            <w:tcW w:w="957" w:type="dxa"/>
            <w:tcBorders>
              <w:top w:val="dotted" w:sz="4" w:space="0" w:color="auto"/>
            </w:tcBorders>
          </w:tcPr>
          <w:p w14:paraId="40509E60"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6FD8A7E2"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65AD6F3A"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bottom w:val="dotted" w:sz="4" w:space="0" w:color="auto"/>
              <w:right w:val="dotted" w:sz="4" w:space="0" w:color="auto"/>
            </w:tcBorders>
          </w:tcPr>
          <w:p w14:paraId="4990F416"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58F0DF09" w14:textId="77777777" w:rsidR="00973A86" w:rsidRPr="00F02BE6" w:rsidRDefault="00973A86" w:rsidP="003E5D96">
            <w:pPr>
              <w:pStyle w:val="TF"/>
              <w:keepNext/>
              <w:spacing w:after="0"/>
              <w:rPr>
                <w:lang w:eastAsia="en-US"/>
              </w:rPr>
            </w:pPr>
          </w:p>
          <w:p w14:paraId="2BA93D7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6A7552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2C7B3E25"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F0BDE05" w14:textId="77777777" w:rsidR="00973A86" w:rsidRPr="00F02BE6" w:rsidRDefault="00973A86" w:rsidP="003E5D96">
            <w:pPr>
              <w:pStyle w:val="TAL"/>
              <w:rPr>
                <w:b/>
              </w:rPr>
            </w:pPr>
            <w:r w:rsidRPr="00F02BE6">
              <w:rPr>
                <w:b/>
              </w:rPr>
              <w:t xml:space="preserve">  octet 179</w:t>
            </w:r>
          </w:p>
        </w:tc>
      </w:tr>
    </w:tbl>
    <w:p w14:paraId="26ED39C2" w14:textId="77777777" w:rsidR="00973A86" w:rsidRPr="00F02BE6" w:rsidRDefault="00973A86" w:rsidP="00973A86">
      <w:pPr>
        <w:pStyle w:val="NF"/>
      </w:pPr>
    </w:p>
    <w:p w14:paraId="75CDA01D" w14:textId="77777777" w:rsidR="00973A86" w:rsidRPr="00F02BE6" w:rsidRDefault="00973A86" w:rsidP="00973A86">
      <w:pPr>
        <w:pStyle w:val="NF"/>
      </w:pPr>
      <w:r w:rsidRPr="00F02BE6">
        <w:t>NOTE:</w:t>
      </w:r>
      <w:r w:rsidRPr="00F02BE6">
        <w:tab/>
        <w:t>The numbering convention specified in 3GPP TS 44.060 applies.</w:t>
      </w:r>
    </w:p>
    <w:p w14:paraId="6C84742A" w14:textId="77777777" w:rsidR="00973A86" w:rsidRPr="00F02BE6" w:rsidRDefault="00973A86" w:rsidP="00973A86">
      <w:pPr>
        <w:pStyle w:val="NF"/>
      </w:pPr>
    </w:p>
    <w:p w14:paraId="3069645F" w14:textId="77777777" w:rsidR="00973A86" w:rsidRPr="00F02BE6" w:rsidRDefault="00973A86" w:rsidP="00973A86">
      <w:pPr>
        <w:pStyle w:val="TF"/>
      </w:pPr>
      <w:r w:rsidRPr="00F02BE6">
        <w:t>Figure 7.6.17.1: PDTCH block type 17 (UAS-10) format</w:t>
      </w:r>
    </w:p>
    <w:p w14:paraId="563C66C1" w14:textId="77777777" w:rsidR="00973A86" w:rsidRPr="00F02BE6" w:rsidRDefault="00973A86" w:rsidP="00973A86">
      <w:pPr>
        <w:pStyle w:val="Heading3"/>
        <w:rPr>
          <w:lang w:val="en-US"/>
        </w:rPr>
      </w:pPr>
      <w:bookmarkStart w:id="174" w:name="_Toc517979162"/>
      <w:r w:rsidRPr="00F02BE6">
        <w:rPr>
          <w:lang w:val="en-US"/>
        </w:rPr>
        <w:t>7.6.18</w:t>
      </w:r>
      <w:r w:rsidRPr="00F02BE6">
        <w:rPr>
          <w:lang w:val="en-US"/>
        </w:rPr>
        <w:tab/>
        <w:t>PDTCH block type 18 (UAS-11) format (uplink only)</w:t>
      </w:r>
      <w:bookmarkEnd w:id="174"/>
    </w:p>
    <w:p w14:paraId="663ED693" w14:textId="77777777" w:rsidR="00973A86" w:rsidRPr="00F02BE6" w:rsidRDefault="00973A86" w:rsidP="00973A86">
      <w:r w:rsidRPr="00F02BE6">
        <w:t>The blocks of 1594 bits, or in case a PAN is included, 1619 bits, or in case both a PAN and an eTFI are included, 1622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2163F6E5" w14:textId="77777777" w:rsidTr="003E5D96">
        <w:tblPrEx>
          <w:tblCellMar>
            <w:top w:w="0" w:type="dxa"/>
            <w:bottom w:w="0" w:type="dxa"/>
          </w:tblCellMar>
        </w:tblPrEx>
        <w:trPr>
          <w:cantSplit/>
          <w:jc w:val="center"/>
        </w:trPr>
        <w:tc>
          <w:tcPr>
            <w:tcW w:w="7656" w:type="dxa"/>
            <w:gridSpan w:val="8"/>
          </w:tcPr>
          <w:p w14:paraId="13BAA4CA"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A50959F" w14:textId="77777777" w:rsidR="00973A86" w:rsidRPr="00F02BE6" w:rsidRDefault="00973A86" w:rsidP="003E5D96">
            <w:pPr>
              <w:pStyle w:val="TF"/>
              <w:keepNext/>
              <w:spacing w:after="0"/>
              <w:rPr>
                <w:lang w:eastAsia="en-US"/>
              </w:rPr>
            </w:pPr>
          </w:p>
        </w:tc>
        <w:tc>
          <w:tcPr>
            <w:tcW w:w="957" w:type="dxa"/>
          </w:tcPr>
          <w:p w14:paraId="0088F677" w14:textId="77777777" w:rsidR="00973A86" w:rsidRPr="00F02BE6" w:rsidRDefault="00973A86" w:rsidP="003E5D96">
            <w:pPr>
              <w:pStyle w:val="TF"/>
              <w:keepNext/>
              <w:spacing w:after="0"/>
              <w:rPr>
                <w:lang w:eastAsia="en-US"/>
              </w:rPr>
            </w:pPr>
          </w:p>
        </w:tc>
      </w:tr>
      <w:tr w:rsidR="00973A86" w:rsidRPr="00F02BE6" w14:paraId="22BC6528" w14:textId="77777777" w:rsidTr="003E5D96">
        <w:tblPrEx>
          <w:tblCellMar>
            <w:top w:w="0" w:type="dxa"/>
            <w:bottom w:w="0" w:type="dxa"/>
          </w:tblCellMar>
        </w:tblPrEx>
        <w:trPr>
          <w:cantSplit/>
          <w:jc w:val="center"/>
        </w:trPr>
        <w:tc>
          <w:tcPr>
            <w:tcW w:w="957" w:type="dxa"/>
          </w:tcPr>
          <w:p w14:paraId="1303637F"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040CB5E0"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76AA0D14"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74C4B162"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38D6019A"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0508344F"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26CB797E"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6700927D"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1C00BCB3" w14:textId="77777777" w:rsidR="00973A86" w:rsidRPr="00F02BE6" w:rsidRDefault="00973A86" w:rsidP="003E5D96">
            <w:pPr>
              <w:pStyle w:val="TF"/>
              <w:keepNext/>
              <w:spacing w:after="0"/>
              <w:rPr>
                <w:lang w:eastAsia="en-US"/>
              </w:rPr>
            </w:pPr>
          </w:p>
        </w:tc>
        <w:tc>
          <w:tcPr>
            <w:tcW w:w="957" w:type="dxa"/>
          </w:tcPr>
          <w:p w14:paraId="6353D918" w14:textId="77777777" w:rsidR="00973A86" w:rsidRPr="00F02BE6" w:rsidRDefault="00973A86" w:rsidP="003E5D96">
            <w:pPr>
              <w:pStyle w:val="TF"/>
              <w:keepNext/>
              <w:spacing w:after="0"/>
              <w:rPr>
                <w:lang w:eastAsia="en-US"/>
              </w:rPr>
            </w:pPr>
          </w:p>
        </w:tc>
      </w:tr>
      <w:tr w:rsidR="00973A86" w:rsidRPr="00F02BE6" w14:paraId="18619246"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3081778A" w14:textId="77777777" w:rsidR="00973A86" w:rsidRPr="00F02BE6" w:rsidRDefault="00973A86" w:rsidP="003E5D96">
            <w:pPr>
              <w:pStyle w:val="TF"/>
              <w:keepNext/>
              <w:spacing w:after="0"/>
              <w:rPr>
                <w:lang w:eastAsia="en-US"/>
              </w:rPr>
            </w:pPr>
          </w:p>
        </w:tc>
        <w:tc>
          <w:tcPr>
            <w:tcW w:w="957" w:type="dxa"/>
            <w:tcBorders>
              <w:left w:val="nil"/>
            </w:tcBorders>
          </w:tcPr>
          <w:p w14:paraId="71D3B1F6"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615F197C" w14:textId="77777777" w:rsidR="00973A86" w:rsidRPr="00F02BE6" w:rsidRDefault="00973A86" w:rsidP="003E5D96">
            <w:pPr>
              <w:pStyle w:val="TF"/>
              <w:keepNext/>
              <w:spacing w:after="0"/>
              <w:rPr>
                <w:lang w:eastAsia="en-US"/>
              </w:rPr>
            </w:pPr>
          </w:p>
        </w:tc>
      </w:tr>
      <w:tr w:rsidR="00973A86" w:rsidRPr="00F02BE6" w14:paraId="7285B6BD" w14:textId="77777777" w:rsidTr="003E5D96">
        <w:tblPrEx>
          <w:tblCellMar>
            <w:top w:w="0" w:type="dxa"/>
            <w:bottom w:w="0" w:type="dxa"/>
          </w:tblCellMar>
        </w:tblPrEx>
        <w:trPr>
          <w:cantSplit/>
          <w:jc w:val="center"/>
        </w:trPr>
        <w:tc>
          <w:tcPr>
            <w:tcW w:w="7656" w:type="dxa"/>
            <w:gridSpan w:val="8"/>
            <w:tcBorders>
              <w:left w:val="single" w:sz="6" w:space="0" w:color="auto"/>
              <w:right w:val="single" w:sz="6" w:space="0" w:color="auto"/>
            </w:tcBorders>
          </w:tcPr>
          <w:p w14:paraId="7235544E" w14:textId="77777777" w:rsidR="00973A86" w:rsidRPr="00F02BE6" w:rsidRDefault="00973A86" w:rsidP="003E5D96">
            <w:pPr>
              <w:pStyle w:val="TF"/>
              <w:keepNext/>
              <w:spacing w:after="0"/>
              <w:rPr>
                <w:lang w:eastAsia="en-US"/>
              </w:rPr>
            </w:pPr>
            <w:r w:rsidRPr="00F02BE6">
              <w:rPr>
                <w:sz w:val="22"/>
                <w:lang w:eastAsia="en-US"/>
              </w:rPr>
              <w:t>1594 or 1619 or 1622</w:t>
            </w:r>
          </w:p>
        </w:tc>
        <w:tc>
          <w:tcPr>
            <w:tcW w:w="957" w:type="dxa"/>
            <w:tcBorders>
              <w:left w:val="nil"/>
            </w:tcBorders>
          </w:tcPr>
          <w:p w14:paraId="02F01C1E" w14:textId="77777777" w:rsidR="00973A86" w:rsidRPr="00F02BE6" w:rsidRDefault="00973A86" w:rsidP="003E5D96">
            <w:pPr>
              <w:pStyle w:val="TF"/>
              <w:keepNext/>
              <w:spacing w:after="0"/>
              <w:rPr>
                <w:lang w:eastAsia="en-US"/>
              </w:rPr>
            </w:pPr>
          </w:p>
        </w:tc>
        <w:tc>
          <w:tcPr>
            <w:tcW w:w="957" w:type="dxa"/>
            <w:tcBorders>
              <w:left w:val="nil"/>
            </w:tcBorders>
          </w:tcPr>
          <w:p w14:paraId="50734E0A" w14:textId="77777777" w:rsidR="00973A86" w:rsidRPr="00F02BE6" w:rsidRDefault="00973A86" w:rsidP="003E5D96">
            <w:pPr>
              <w:pStyle w:val="TF"/>
              <w:keepNext/>
              <w:spacing w:after="0"/>
              <w:rPr>
                <w:lang w:eastAsia="en-US"/>
              </w:rPr>
            </w:pPr>
          </w:p>
        </w:tc>
      </w:tr>
      <w:tr w:rsidR="00973A86" w:rsidRPr="00F02BE6" w14:paraId="619DAC8B"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0EC07117" w14:textId="77777777" w:rsidR="00973A86" w:rsidRPr="00F02BE6" w:rsidRDefault="00973A86" w:rsidP="003E5D96">
            <w:pPr>
              <w:pStyle w:val="TF"/>
              <w:keepNext/>
              <w:spacing w:after="0"/>
              <w:rPr>
                <w:lang w:eastAsia="en-US"/>
              </w:rPr>
            </w:pPr>
          </w:p>
        </w:tc>
        <w:tc>
          <w:tcPr>
            <w:tcW w:w="957" w:type="dxa"/>
          </w:tcPr>
          <w:p w14:paraId="07BF3FB9" w14:textId="77777777" w:rsidR="00973A86" w:rsidRPr="00F02BE6" w:rsidRDefault="00973A86" w:rsidP="003E5D96">
            <w:pPr>
              <w:pStyle w:val="TF"/>
              <w:keepNext/>
              <w:spacing w:after="0"/>
              <w:rPr>
                <w:lang w:eastAsia="en-US"/>
              </w:rPr>
            </w:pPr>
          </w:p>
        </w:tc>
        <w:tc>
          <w:tcPr>
            <w:tcW w:w="957" w:type="dxa"/>
          </w:tcPr>
          <w:p w14:paraId="4EFC50CE" w14:textId="77777777" w:rsidR="00973A86" w:rsidRPr="00F02BE6" w:rsidRDefault="00973A86" w:rsidP="003E5D96">
            <w:pPr>
              <w:pStyle w:val="TF"/>
              <w:keepNext/>
              <w:spacing w:after="0"/>
              <w:rPr>
                <w:lang w:eastAsia="en-US"/>
              </w:rPr>
            </w:pPr>
          </w:p>
        </w:tc>
        <w:tc>
          <w:tcPr>
            <w:tcW w:w="1914" w:type="dxa"/>
            <w:gridSpan w:val="2"/>
          </w:tcPr>
          <w:p w14:paraId="40B4DC4E"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757484A2" w14:textId="77777777" w:rsidR="00973A86" w:rsidRPr="00F02BE6" w:rsidRDefault="00973A86" w:rsidP="003E5D96">
            <w:pPr>
              <w:pStyle w:val="TF"/>
              <w:keepNext/>
              <w:spacing w:after="0"/>
              <w:rPr>
                <w:lang w:eastAsia="en-US"/>
              </w:rPr>
            </w:pPr>
          </w:p>
        </w:tc>
        <w:tc>
          <w:tcPr>
            <w:tcW w:w="957" w:type="dxa"/>
          </w:tcPr>
          <w:p w14:paraId="1211351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92D642E" w14:textId="77777777" w:rsidR="00973A86" w:rsidRPr="00F02BE6" w:rsidRDefault="00973A86" w:rsidP="003E5D96">
            <w:pPr>
              <w:pStyle w:val="TF"/>
              <w:keepNext/>
              <w:spacing w:after="0"/>
              <w:rPr>
                <w:lang w:eastAsia="en-US"/>
              </w:rPr>
            </w:pPr>
          </w:p>
        </w:tc>
        <w:tc>
          <w:tcPr>
            <w:tcW w:w="1914" w:type="dxa"/>
            <w:gridSpan w:val="2"/>
            <w:tcBorders>
              <w:left w:val="nil"/>
            </w:tcBorders>
          </w:tcPr>
          <w:p w14:paraId="1D69097C" w14:textId="77777777" w:rsidR="00973A86" w:rsidRPr="00F02BE6" w:rsidRDefault="00973A86" w:rsidP="003E5D96">
            <w:pPr>
              <w:pStyle w:val="TF"/>
              <w:keepNext/>
              <w:spacing w:after="0"/>
              <w:rPr>
                <w:lang w:eastAsia="en-US"/>
              </w:rPr>
            </w:pPr>
          </w:p>
        </w:tc>
      </w:tr>
      <w:tr w:rsidR="00973A86" w:rsidRPr="00F02BE6" w14:paraId="4E2903D8" w14:textId="77777777" w:rsidTr="003E5D96">
        <w:tblPrEx>
          <w:tblCellMar>
            <w:top w:w="0" w:type="dxa"/>
            <w:bottom w:w="0" w:type="dxa"/>
          </w:tblCellMar>
        </w:tblPrEx>
        <w:trPr>
          <w:cantSplit/>
          <w:jc w:val="center"/>
        </w:trPr>
        <w:tc>
          <w:tcPr>
            <w:tcW w:w="957" w:type="dxa"/>
          </w:tcPr>
          <w:p w14:paraId="78F129CF" w14:textId="77777777" w:rsidR="00973A86" w:rsidRPr="00F02BE6" w:rsidRDefault="00973A86" w:rsidP="003E5D96">
            <w:pPr>
              <w:pStyle w:val="TAL"/>
            </w:pPr>
            <w:r w:rsidRPr="00F02BE6">
              <w:t>:</w:t>
            </w:r>
          </w:p>
        </w:tc>
        <w:tc>
          <w:tcPr>
            <w:tcW w:w="957" w:type="dxa"/>
          </w:tcPr>
          <w:p w14:paraId="56DDD7D1" w14:textId="77777777" w:rsidR="00973A86" w:rsidRPr="00F02BE6" w:rsidRDefault="00973A86" w:rsidP="003E5D96">
            <w:pPr>
              <w:pStyle w:val="TF"/>
              <w:keepNext/>
              <w:spacing w:after="0"/>
              <w:rPr>
                <w:lang w:eastAsia="en-US"/>
              </w:rPr>
            </w:pPr>
          </w:p>
        </w:tc>
        <w:tc>
          <w:tcPr>
            <w:tcW w:w="957" w:type="dxa"/>
          </w:tcPr>
          <w:p w14:paraId="17AD633E" w14:textId="77777777" w:rsidR="00973A86" w:rsidRPr="00F02BE6" w:rsidRDefault="00973A86" w:rsidP="003E5D96">
            <w:pPr>
              <w:pStyle w:val="TF"/>
              <w:keepNext/>
              <w:spacing w:after="0"/>
              <w:rPr>
                <w:lang w:eastAsia="en-US"/>
              </w:rPr>
            </w:pPr>
          </w:p>
        </w:tc>
        <w:tc>
          <w:tcPr>
            <w:tcW w:w="957" w:type="dxa"/>
          </w:tcPr>
          <w:p w14:paraId="71C4EDBA" w14:textId="77777777" w:rsidR="00973A86" w:rsidRPr="00F02BE6" w:rsidRDefault="00973A86" w:rsidP="003E5D96">
            <w:pPr>
              <w:pStyle w:val="TF"/>
              <w:keepNext/>
              <w:spacing w:after="0"/>
              <w:rPr>
                <w:lang w:eastAsia="en-US"/>
              </w:rPr>
            </w:pPr>
          </w:p>
        </w:tc>
        <w:tc>
          <w:tcPr>
            <w:tcW w:w="957" w:type="dxa"/>
          </w:tcPr>
          <w:p w14:paraId="2AE0FF38" w14:textId="77777777" w:rsidR="00973A86" w:rsidRPr="00F02BE6" w:rsidRDefault="00973A86" w:rsidP="003E5D96">
            <w:pPr>
              <w:pStyle w:val="TF"/>
              <w:keepNext/>
              <w:spacing w:after="0"/>
              <w:rPr>
                <w:lang w:eastAsia="en-US"/>
              </w:rPr>
            </w:pPr>
          </w:p>
        </w:tc>
        <w:tc>
          <w:tcPr>
            <w:tcW w:w="957" w:type="dxa"/>
          </w:tcPr>
          <w:p w14:paraId="14ABCA8F" w14:textId="77777777" w:rsidR="00973A86" w:rsidRPr="00F02BE6" w:rsidRDefault="00973A86" w:rsidP="003E5D96">
            <w:pPr>
              <w:pStyle w:val="TF"/>
              <w:keepNext/>
              <w:spacing w:after="0"/>
              <w:rPr>
                <w:lang w:eastAsia="en-US"/>
              </w:rPr>
            </w:pPr>
          </w:p>
        </w:tc>
        <w:tc>
          <w:tcPr>
            <w:tcW w:w="957" w:type="dxa"/>
          </w:tcPr>
          <w:p w14:paraId="1D8680CE" w14:textId="77777777" w:rsidR="00973A86" w:rsidRPr="00F02BE6" w:rsidRDefault="00973A86" w:rsidP="003E5D96">
            <w:pPr>
              <w:pStyle w:val="TF"/>
              <w:keepNext/>
              <w:spacing w:after="0"/>
              <w:rPr>
                <w:lang w:eastAsia="en-US"/>
              </w:rPr>
            </w:pPr>
          </w:p>
        </w:tc>
        <w:tc>
          <w:tcPr>
            <w:tcW w:w="957" w:type="dxa"/>
          </w:tcPr>
          <w:p w14:paraId="4C0822CC" w14:textId="77777777" w:rsidR="00973A86" w:rsidRPr="00F02BE6" w:rsidRDefault="00973A86" w:rsidP="003E5D96">
            <w:pPr>
              <w:pStyle w:val="TAR"/>
            </w:pPr>
            <w:r w:rsidRPr="00F02BE6">
              <w:t>:</w:t>
            </w:r>
          </w:p>
        </w:tc>
        <w:tc>
          <w:tcPr>
            <w:tcW w:w="957" w:type="dxa"/>
          </w:tcPr>
          <w:p w14:paraId="6F2BBC48"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7BE2FDA1" w14:textId="77777777" w:rsidR="00973A86" w:rsidRPr="00F02BE6" w:rsidRDefault="00973A86" w:rsidP="003E5D96">
            <w:pPr>
              <w:pStyle w:val="TF"/>
              <w:keepNext/>
              <w:spacing w:after="0"/>
              <w:rPr>
                <w:lang w:eastAsia="en-US"/>
              </w:rPr>
            </w:pPr>
          </w:p>
        </w:tc>
      </w:tr>
      <w:tr w:rsidR="00973A86" w:rsidRPr="00F02BE6" w14:paraId="23BA5BB4" w14:textId="77777777" w:rsidTr="003E5D96">
        <w:tblPrEx>
          <w:tblCellMar>
            <w:top w:w="0" w:type="dxa"/>
            <w:bottom w:w="0" w:type="dxa"/>
          </w:tblCellMar>
        </w:tblPrEx>
        <w:trPr>
          <w:cantSplit/>
          <w:jc w:val="center"/>
        </w:trPr>
        <w:tc>
          <w:tcPr>
            <w:tcW w:w="957" w:type="dxa"/>
          </w:tcPr>
          <w:p w14:paraId="16856723" w14:textId="77777777" w:rsidR="00973A86" w:rsidRPr="00F02BE6" w:rsidRDefault="00973A86" w:rsidP="003E5D96">
            <w:pPr>
              <w:pStyle w:val="TAL"/>
            </w:pPr>
            <w:r w:rsidRPr="00F02BE6">
              <w:t>:</w:t>
            </w:r>
          </w:p>
        </w:tc>
        <w:tc>
          <w:tcPr>
            <w:tcW w:w="957" w:type="dxa"/>
          </w:tcPr>
          <w:p w14:paraId="16D27240" w14:textId="77777777" w:rsidR="00973A86" w:rsidRPr="00F02BE6" w:rsidRDefault="00973A86" w:rsidP="003E5D96">
            <w:pPr>
              <w:pStyle w:val="TF"/>
              <w:keepNext/>
              <w:spacing w:after="0"/>
              <w:rPr>
                <w:lang w:eastAsia="en-US"/>
              </w:rPr>
            </w:pPr>
          </w:p>
        </w:tc>
        <w:tc>
          <w:tcPr>
            <w:tcW w:w="957" w:type="dxa"/>
          </w:tcPr>
          <w:p w14:paraId="2275AE22" w14:textId="77777777" w:rsidR="00973A86" w:rsidRPr="00F02BE6" w:rsidRDefault="00973A86" w:rsidP="003E5D96">
            <w:pPr>
              <w:pStyle w:val="TF"/>
              <w:keepNext/>
              <w:spacing w:after="0"/>
              <w:rPr>
                <w:lang w:eastAsia="en-US"/>
              </w:rPr>
            </w:pPr>
          </w:p>
        </w:tc>
        <w:tc>
          <w:tcPr>
            <w:tcW w:w="957" w:type="dxa"/>
          </w:tcPr>
          <w:p w14:paraId="17A620A0" w14:textId="77777777" w:rsidR="00973A86" w:rsidRPr="00F02BE6" w:rsidRDefault="00973A86" w:rsidP="003E5D96">
            <w:pPr>
              <w:pStyle w:val="TF"/>
              <w:keepNext/>
              <w:spacing w:after="0"/>
              <w:rPr>
                <w:lang w:eastAsia="en-US"/>
              </w:rPr>
            </w:pPr>
          </w:p>
        </w:tc>
        <w:tc>
          <w:tcPr>
            <w:tcW w:w="957" w:type="dxa"/>
          </w:tcPr>
          <w:p w14:paraId="5B3E5E88" w14:textId="77777777" w:rsidR="00973A86" w:rsidRPr="00F02BE6" w:rsidRDefault="00973A86" w:rsidP="003E5D96">
            <w:pPr>
              <w:pStyle w:val="TF"/>
              <w:keepNext/>
              <w:spacing w:after="0"/>
              <w:rPr>
                <w:lang w:eastAsia="en-US"/>
              </w:rPr>
            </w:pPr>
          </w:p>
        </w:tc>
        <w:tc>
          <w:tcPr>
            <w:tcW w:w="957" w:type="dxa"/>
          </w:tcPr>
          <w:p w14:paraId="02BD8165" w14:textId="77777777" w:rsidR="00973A86" w:rsidRPr="00F02BE6" w:rsidRDefault="00973A86" w:rsidP="003E5D96">
            <w:pPr>
              <w:pStyle w:val="TF"/>
              <w:keepNext/>
              <w:spacing w:after="0"/>
              <w:rPr>
                <w:lang w:eastAsia="en-US"/>
              </w:rPr>
            </w:pPr>
          </w:p>
        </w:tc>
        <w:tc>
          <w:tcPr>
            <w:tcW w:w="957" w:type="dxa"/>
          </w:tcPr>
          <w:p w14:paraId="3B19A814" w14:textId="77777777" w:rsidR="00973A86" w:rsidRPr="00F02BE6" w:rsidRDefault="00973A86" w:rsidP="003E5D96">
            <w:pPr>
              <w:pStyle w:val="TF"/>
              <w:keepNext/>
              <w:spacing w:after="0"/>
              <w:rPr>
                <w:lang w:eastAsia="en-US"/>
              </w:rPr>
            </w:pPr>
          </w:p>
        </w:tc>
        <w:tc>
          <w:tcPr>
            <w:tcW w:w="957" w:type="dxa"/>
          </w:tcPr>
          <w:p w14:paraId="6251DD6F" w14:textId="77777777" w:rsidR="00973A86" w:rsidRPr="00F02BE6" w:rsidRDefault="00973A86" w:rsidP="003E5D96">
            <w:pPr>
              <w:pStyle w:val="TAR"/>
            </w:pPr>
            <w:r w:rsidRPr="00F02BE6">
              <w:t>:</w:t>
            </w:r>
          </w:p>
        </w:tc>
        <w:tc>
          <w:tcPr>
            <w:tcW w:w="957" w:type="dxa"/>
          </w:tcPr>
          <w:p w14:paraId="79A8D7D1" w14:textId="77777777" w:rsidR="00973A86" w:rsidRPr="00F02BE6" w:rsidRDefault="00973A86" w:rsidP="003E5D96">
            <w:pPr>
              <w:pStyle w:val="TF"/>
              <w:keepNext/>
              <w:spacing w:after="0"/>
              <w:rPr>
                <w:lang w:eastAsia="en-US"/>
              </w:rPr>
            </w:pPr>
          </w:p>
        </w:tc>
        <w:tc>
          <w:tcPr>
            <w:tcW w:w="957" w:type="dxa"/>
          </w:tcPr>
          <w:p w14:paraId="5D6C6DBA" w14:textId="77777777" w:rsidR="00973A86" w:rsidRPr="00F02BE6" w:rsidRDefault="00973A86" w:rsidP="003E5D96">
            <w:pPr>
              <w:pStyle w:val="TF"/>
              <w:keepNext/>
              <w:spacing w:after="0"/>
              <w:rPr>
                <w:lang w:eastAsia="en-US"/>
              </w:rPr>
            </w:pPr>
          </w:p>
        </w:tc>
      </w:tr>
      <w:tr w:rsidR="00973A86" w:rsidRPr="00F02BE6" w14:paraId="6B38891D" w14:textId="77777777" w:rsidTr="003E5D96">
        <w:tblPrEx>
          <w:tblCellMar>
            <w:top w:w="0" w:type="dxa"/>
            <w:bottom w:w="0" w:type="dxa"/>
          </w:tblCellMar>
        </w:tblPrEx>
        <w:trPr>
          <w:cantSplit/>
          <w:jc w:val="center"/>
        </w:trPr>
        <w:tc>
          <w:tcPr>
            <w:tcW w:w="957" w:type="dxa"/>
          </w:tcPr>
          <w:p w14:paraId="3F5CC7C8" w14:textId="77777777" w:rsidR="00973A86" w:rsidRPr="00F02BE6" w:rsidRDefault="00973A86" w:rsidP="003E5D96">
            <w:pPr>
              <w:pStyle w:val="TAL"/>
            </w:pPr>
            <w:r w:rsidRPr="00F02BE6">
              <w:t>:</w:t>
            </w:r>
          </w:p>
        </w:tc>
        <w:tc>
          <w:tcPr>
            <w:tcW w:w="957" w:type="dxa"/>
          </w:tcPr>
          <w:p w14:paraId="656910C1" w14:textId="77777777" w:rsidR="00973A86" w:rsidRPr="00F02BE6" w:rsidRDefault="00973A86" w:rsidP="003E5D96">
            <w:pPr>
              <w:pStyle w:val="TF"/>
              <w:keepNext/>
              <w:spacing w:after="0"/>
              <w:rPr>
                <w:lang w:eastAsia="en-US"/>
              </w:rPr>
            </w:pPr>
          </w:p>
        </w:tc>
        <w:tc>
          <w:tcPr>
            <w:tcW w:w="957" w:type="dxa"/>
          </w:tcPr>
          <w:p w14:paraId="0AB4B8CC" w14:textId="77777777" w:rsidR="00973A86" w:rsidRPr="00F02BE6" w:rsidRDefault="00973A86" w:rsidP="003E5D96">
            <w:pPr>
              <w:pStyle w:val="TF"/>
              <w:keepNext/>
              <w:spacing w:after="0"/>
              <w:rPr>
                <w:lang w:eastAsia="en-US"/>
              </w:rPr>
            </w:pPr>
          </w:p>
        </w:tc>
        <w:tc>
          <w:tcPr>
            <w:tcW w:w="957" w:type="dxa"/>
          </w:tcPr>
          <w:p w14:paraId="5222272D" w14:textId="77777777" w:rsidR="00973A86" w:rsidRPr="00F02BE6" w:rsidRDefault="00973A86" w:rsidP="003E5D96">
            <w:pPr>
              <w:pStyle w:val="TF"/>
              <w:keepNext/>
              <w:spacing w:after="0"/>
              <w:rPr>
                <w:lang w:eastAsia="en-US"/>
              </w:rPr>
            </w:pPr>
          </w:p>
        </w:tc>
        <w:tc>
          <w:tcPr>
            <w:tcW w:w="957" w:type="dxa"/>
          </w:tcPr>
          <w:p w14:paraId="0345C49D" w14:textId="77777777" w:rsidR="00973A86" w:rsidRPr="00F02BE6" w:rsidRDefault="00973A86" w:rsidP="003E5D96">
            <w:pPr>
              <w:pStyle w:val="TF"/>
              <w:keepNext/>
              <w:spacing w:after="0"/>
              <w:rPr>
                <w:lang w:eastAsia="en-US"/>
              </w:rPr>
            </w:pPr>
          </w:p>
        </w:tc>
        <w:tc>
          <w:tcPr>
            <w:tcW w:w="957" w:type="dxa"/>
          </w:tcPr>
          <w:p w14:paraId="269477A7" w14:textId="77777777" w:rsidR="00973A86" w:rsidRPr="00F02BE6" w:rsidRDefault="00973A86" w:rsidP="003E5D96">
            <w:pPr>
              <w:pStyle w:val="TF"/>
              <w:keepNext/>
              <w:spacing w:after="0"/>
              <w:rPr>
                <w:lang w:eastAsia="en-US"/>
              </w:rPr>
            </w:pPr>
          </w:p>
        </w:tc>
        <w:tc>
          <w:tcPr>
            <w:tcW w:w="957" w:type="dxa"/>
          </w:tcPr>
          <w:p w14:paraId="28BF197D" w14:textId="77777777" w:rsidR="00973A86" w:rsidRPr="00F02BE6" w:rsidRDefault="00973A86" w:rsidP="003E5D96">
            <w:pPr>
              <w:pStyle w:val="TF"/>
              <w:keepNext/>
              <w:spacing w:after="0"/>
              <w:rPr>
                <w:lang w:eastAsia="en-US"/>
              </w:rPr>
            </w:pPr>
          </w:p>
        </w:tc>
        <w:tc>
          <w:tcPr>
            <w:tcW w:w="957" w:type="dxa"/>
          </w:tcPr>
          <w:p w14:paraId="46419665" w14:textId="77777777" w:rsidR="00973A86" w:rsidRPr="00F02BE6" w:rsidRDefault="00973A86" w:rsidP="003E5D96">
            <w:pPr>
              <w:pStyle w:val="TAR"/>
            </w:pPr>
            <w:r w:rsidRPr="00F02BE6">
              <w:t>:</w:t>
            </w:r>
          </w:p>
        </w:tc>
        <w:tc>
          <w:tcPr>
            <w:tcW w:w="957" w:type="dxa"/>
          </w:tcPr>
          <w:p w14:paraId="5D336D31" w14:textId="77777777" w:rsidR="00973A86" w:rsidRPr="00F02BE6" w:rsidRDefault="00973A86" w:rsidP="003E5D96">
            <w:pPr>
              <w:pStyle w:val="TF"/>
              <w:keepNext/>
              <w:spacing w:after="0"/>
              <w:rPr>
                <w:lang w:eastAsia="en-US"/>
              </w:rPr>
            </w:pPr>
          </w:p>
        </w:tc>
        <w:tc>
          <w:tcPr>
            <w:tcW w:w="957" w:type="dxa"/>
          </w:tcPr>
          <w:p w14:paraId="18F0DC1A" w14:textId="77777777" w:rsidR="00973A86" w:rsidRPr="00F02BE6" w:rsidRDefault="00973A86" w:rsidP="003E5D96">
            <w:pPr>
              <w:pStyle w:val="TF"/>
              <w:keepNext/>
              <w:spacing w:after="0"/>
              <w:rPr>
                <w:lang w:eastAsia="en-US"/>
              </w:rPr>
            </w:pPr>
          </w:p>
        </w:tc>
      </w:tr>
      <w:tr w:rsidR="00973A86" w:rsidRPr="00F02BE6" w14:paraId="3CEF4A62" w14:textId="77777777" w:rsidTr="003E5D96">
        <w:tblPrEx>
          <w:tblCellMar>
            <w:top w:w="0" w:type="dxa"/>
            <w:bottom w:w="0" w:type="dxa"/>
          </w:tblCellMar>
        </w:tblPrEx>
        <w:trPr>
          <w:cantSplit/>
          <w:jc w:val="center"/>
        </w:trPr>
        <w:tc>
          <w:tcPr>
            <w:tcW w:w="957" w:type="dxa"/>
            <w:tcBorders>
              <w:left w:val="single" w:sz="6" w:space="0" w:color="auto"/>
            </w:tcBorders>
          </w:tcPr>
          <w:p w14:paraId="72F11C29" w14:textId="77777777" w:rsidR="00973A86" w:rsidRPr="00F02BE6" w:rsidRDefault="00973A86" w:rsidP="003E5D96">
            <w:pPr>
              <w:pStyle w:val="TAL"/>
            </w:pPr>
          </w:p>
        </w:tc>
        <w:tc>
          <w:tcPr>
            <w:tcW w:w="957" w:type="dxa"/>
          </w:tcPr>
          <w:p w14:paraId="26D25033" w14:textId="77777777" w:rsidR="00973A86" w:rsidRPr="00F02BE6" w:rsidRDefault="00973A86" w:rsidP="003E5D96">
            <w:pPr>
              <w:pStyle w:val="TF"/>
              <w:keepNext/>
              <w:spacing w:after="0"/>
              <w:rPr>
                <w:lang w:eastAsia="en-US"/>
              </w:rPr>
            </w:pPr>
          </w:p>
        </w:tc>
        <w:tc>
          <w:tcPr>
            <w:tcW w:w="957" w:type="dxa"/>
          </w:tcPr>
          <w:p w14:paraId="6D5B7F61" w14:textId="77777777" w:rsidR="00973A86" w:rsidRPr="00F02BE6" w:rsidRDefault="00973A86" w:rsidP="003E5D96">
            <w:pPr>
              <w:pStyle w:val="TF"/>
              <w:keepNext/>
              <w:spacing w:after="0"/>
              <w:rPr>
                <w:lang w:eastAsia="en-US"/>
              </w:rPr>
            </w:pPr>
          </w:p>
        </w:tc>
        <w:tc>
          <w:tcPr>
            <w:tcW w:w="1914" w:type="dxa"/>
            <w:gridSpan w:val="2"/>
          </w:tcPr>
          <w:p w14:paraId="6A3297AF"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31F200B2" w14:textId="77777777" w:rsidR="00973A86" w:rsidRPr="00F02BE6" w:rsidRDefault="00973A86" w:rsidP="003E5D96">
            <w:pPr>
              <w:pStyle w:val="TF"/>
              <w:keepNext/>
              <w:spacing w:after="0"/>
              <w:rPr>
                <w:lang w:eastAsia="en-US"/>
              </w:rPr>
            </w:pPr>
          </w:p>
        </w:tc>
        <w:tc>
          <w:tcPr>
            <w:tcW w:w="957" w:type="dxa"/>
          </w:tcPr>
          <w:p w14:paraId="2C118AA0"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7FFED6C" w14:textId="77777777" w:rsidR="00973A86" w:rsidRPr="00F02BE6" w:rsidRDefault="00973A86" w:rsidP="003E5D96">
            <w:pPr>
              <w:pStyle w:val="TAR"/>
            </w:pPr>
          </w:p>
        </w:tc>
        <w:tc>
          <w:tcPr>
            <w:tcW w:w="957" w:type="dxa"/>
            <w:tcBorders>
              <w:left w:val="nil"/>
            </w:tcBorders>
          </w:tcPr>
          <w:p w14:paraId="70442525" w14:textId="77777777" w:rsidR="00973A86" w:rsidRPr="00F02BE6" w:rsidRDefault="00973A86" w:rsidP="003E5D96">
            <w:pPr>
              <w:pStyle w:val="TF"/>
              <w:keepNext/>
              <w:spacing w:after="0"/>
              <w:rPr>
                <w:lang w:eastAsia="en-US"/>
              </w:rPr>
            </w:pPr>
          </w:p>
        </w:tc>
        <w:tc>
          <w:tcPr>
            <w:tcW w:w="957" w:type="dxa"/>
          </w:tcPr>
          <w:p w14:paraId="0151DF47" w14:textId="77777777" w:rsidR="00973A86" w:rsidRPr="00F02BE6" w:rsidRDefault="00973A86" w:rsidP="003E5D96">
            <w:pPr>
              <w:pStyle w:val="TF"/>
              <w:keepNext/>
              <w:spacing w:after="0"/>
              <w:rPr>
                <w:lang w:eastAsia="en-US"/>
              </w:rPr>
            </w:pPr>
          </w:p>
        </w:tc>
      </w:tr>
      <w:tr w:rsidR="00973A86" w:rsidRPr="00F02BE6" w14:paraId="1C63B07B"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43057628" w14:textId="77777777" w:rsidR="00973A86" w:rsidRPr="00F02BE6" w:rsidRDefault="00973A86" w:rsidP="003E5D96">
            <w:pPr>
              <w:pStyle w:val="TAL"/>
            </w:pPr>
          </w:p>
        </w:tc>
        <w:tc>
          <w:tcPr>
            <w:tcW w:w="957" w:type="dxa"/>
            <w:tcBorders>
              <w:top w:val="single" w:sz="6" w:space="0" w:color="auto"/>
            </w:tcBorders>
          </w:tcPr>
          <w:p w14:paraId="4392B8B1"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EC4482C" w14:textId="77777777" w:rsidR="00973A86" w:rsidRPr="00F02BE6" w:rsidRDefault="00973A86" w:rsidP="003E5D96">
            <w:pPr>
              <w:pStyle w:val="TF"/>
              <w:keepNext/>
              <w:spacing w:after="0"/>
              <w:rPr>
                <w:lang w:eastAsia="en-US"/>
              </w:rPr>
            </w:pPr>
          </w:p>
        </w:tc>
        <w:tc>
          <w:tcPr>
            <w:tcW w:w="1914" w:type="dxa"/>
            <w:gridSpan w:val="2"/>
          </w:tcPr>
          <w:p w14:paraId="7B11B312"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10FB9BD"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3557FC6"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2138901" w14:textId="77777777" w:rsidR="00973A86" w:rsidRPr="00F02BE6" w:rsidRDefault="00973A86" w:rsidP="003E5D96">
            <w:pPr>
              <w:pStyle w:val="TAR"/>
            </w:pPr>
          </w:p>
        </w:tc>
        <w:tc>
          <w:tcPr>
            <w:tcW w:w="957" w:type="dxa"/>
            <w:tcBorders>
              <w:left w:val="nil"/>
            </w:tcBorders>
          </w:tcPr>
          <w:p w14:paraId="427B9613" w14:textId="77777777" w:rsidR="00973A86" w:rsidRPr="00F02BE6" w:rsidRDefault="00973A86" w:rsidP="003E5D96">
            <w:pPr>
              <w:pStyle w:val="TF"/>
              <w:keepNext/>
              <w:spacing w:after="0"/>
              <w:rPr>
                <w:lang w:eastAsia="en-US"/>
              </w:rPr>
            </w:pPr>
          </w:p>
        </w:tc>
        <w:tc>
          <w:tcPr>
            <w:tcW w:w="957" w:type="dxa"/>
          </w:tcPr>
          <w:p w14:paraId="1A391EEA" w14:textId="77777777" w:rsidR="00973A86" w:rsidRPr="00F02BE6" w:rsidRDefault="00973A86" w:rsidP="003E5D96">
            <w:pPr>
              <w:pStyle w:val="TF"/>
              <w:keepNext/>
              <w:spacing w:after="0"/>
              <w:rPr>
                <w:lang w:eastAsia="en-US"/>
              </w:rPr>
            </w:pPr>
          </w:p>
        </w:tc>
      </w:tr>
      <w:tr w:rsidR="00973A86" w:rsidRPr="00F02BE6" w14:paraId="3A069C0F"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37761E60"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49780B7C"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1D5D803F"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270DAF74"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5310C251"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4FB7AB6"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7E9F776C" w14:textId="77777777" w:rsidR="00973A86" w:rsidRPr="00F02BE6" w:rsidRDefault="00973A86" w:rsidP="003E5D96">
            <w:pPr>
              <w:pStyle w:val="TF"/>
              <w:keepNext/>
              <w:spacing w:after="0"/>
              <w:rPr>
                <w:lang w:eastAsia="en-US"/>
              </w:rPr>
            </w:pPr>
          </w:p>
        </w:tc>
        <w:tc>
          <w:tcPr>
            <w:tcW w:w="957" w:type="dxa"/>
            <w:tcBorders>
              <w:left w:val="nil"/>
            </w:tcBorders>
          </w:tcPr>
          <w:p w14:paraId="46B56C3C" w14:textId="77777777" w:rsidR="00973A86" w:rsidRPr="00F02BE6" w:rsidRDefault="00973A86" w:rsidP="003E5D96">
            <w:pPr>
              <w:pStyle w:val="TF"/>
              <w:keepNext/>
              <w:spacing w:after="0"/>
              <w:rPr>
                <w:lang w:eastAsia="en-US"/>
              </w:rPr>
            </w:pPr>
          </w:p>
        </w:tc>
        <w:tc>
          <w:tcPr>
            <w:tcW w:w="957" w:type="dxa"/>
          </w:tcPr>
          <w:p w14:paraId="39061955" w14:textId="77777777" w:rsidR="00973A86" w:rsidRPr="00F02BE6" w:rsidRDefault="00973A86" w:rsidP="003E5D96">
            <w:pPr>
              <w:pStyle w:val="TF"/>
              <w:keepNext/>
              <w:spacing w:after="0"/>
              <w:rPr>
                <w:lang w:eastAsia="en-US"/>
              </w:rPr>
            </w:pPr>
          </w:p>
        </w:tc>
      </w:tr>
      <w:tr w:rsidR="00973A86" w:rsidRPr="00F02BE6" w14:paraId="675540D8"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2A9DBE8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0A3C53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5D0DBD1"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dotted" w:sz="4" w:space="0" w:color="auto"/>
            </w:tcBorders>
          </w:tcPr>
          <w:p w14:paraId="588DB3C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4F377A67" w14:textId="77777777" w:rsidR="00973A86" w:rsidRPr="00F02BE6" w:rsidRDefault="00973A86" w:rsidP="003E5D96">
            <w:pPr>
              <w:pStyle w:val="TF"/>
              <w:keepNext/>
              <w:spacing w:after="0"/>
              <w:rPr>
                <w:lang w:eastAsia="en-US"/>
              </w:rPr>
            </w:pPr>
          </w:p>
        </w:tc>
        <w:tc>
          <w:tcPr>
            <w:tcW w:w="957" w:type="dxa"/>
            <w:tcBorders>
              <w:top w:val="single" w:sz="6" w:space="0" w:color="auto"/>
              <w:left w:val="single" w:sz="4" w:space="0" w:color="auto"/>
              <w:bottom w:val="single" w:sz="6" w:space="0" w:color="auto"/>
            </w:tcBorders>
          </w:tcPr>
          <w:p w14:paraId="1E5FA91F"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56E7CCB9" w14:textId="77777777" w:rsidR="00973A86" w:rsidRPr="00F02BE6" w:rsidRDefault="00973A86" w:rsidP="003E5D96">
            <w:pPr>
              <w:pStyle w:val="TF"/>
              <w:keepNext/>
              <w:spacing w:after="0"/>
              <w:rPr>
                <w:lang w:eastAsia="en-US"/>
              </w:rPr>
            </w:pPr>
          </w:p>
        </w:tc>
        <w:tc>
          <w:tcPr>
            <w:tcW w:w="1914" w:type="dxa"/>
            <w:gridSpan w:val="2"/>
            <w:tcBorders>
              <w:left w:val="nil"/>
            </w:tcBorders>
          </w:tcPr>
          <w:p w14:paraId="15A5B378" w14:textId="77777777" w:rsidR="00973A86" w:rsidRPr="00F02BE6" w:rsidRDefault="00973A86" w:rsidP="003E5D96">
            <w:pPr>
              <w:pStyle w:val="TAL"/>
            </w:pPr>
            <w:r w:rsidRPr="00F02BE6">
              <w:rPr>
                <w:b/>
              </w:rPr>
              <w:t xml:space="preserve">  octet 200</w:t>
            </w:r>
          </w:p>
          <w:p w14:paraId="10E2C967" w14:textId="77777777" w:rsidR="00973A86" w:rsidRPr="00F02BE6" w:rsidRDefault="00973A86" w:rsidP="003E5D96">
            <w:pPr>
              <w:pStyle w:val="TAL"/>
            </w:pPr>
          </w:p>
        </w:tc>
      </w:tr>
      <w:tr w:rsidR="00973A86" w:rsidRPr="00F02BE6" w14:paraId="290138D1"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4CA582C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497AE4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A053E98" w14:textId="77777777" w:rsidR="00973A86" w:rsidRPr="00F02BE6" w:rsidRDefault="00973A86" w:rsidP="003E5D96">
            <w:pPr>
              <w:pStyle w:val="TF"/>
              <w:keepNext/>
              <w:spacing w:after="0"/>
              <w:rPr>
                <w:lang w:eastAsia="en-US"/>
              </w:rPr>
            </w:pPr>
          </w:p>
          <w:p w14:paraId="463F2988"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002917D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384F10B"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5E200D9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EB60C83"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90AA8F8" w14:textId="77777777" w:rsidR="00973A86" w:rsidRPr="00F02BE6" w:rsidRDefault="00973A86" w:rsidP="003E5D96">
            <w:pPr>
              <w:pStyle w:val="TAL"/>
              <w:rPr>
                <w:b/>
              </w:rPr>
            </w:pPr>
          </w:p>
        </w:tc>
      </w:tr>
      <w:tr w:rsidR="00973A86" w:rsidRPr="00F02BE6" w14:paraId="22CABFDD"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2EED742E" w14:textId="77777777" w:rsidR="00973A86" w:rsidRPr="00F02BE6" w:rsidRDefault="00973A86" w:rsidP="003E5D96">
            <w:pPr>
              <w:pStyle w:val="TF"/>
              <w:keepNext/>
              <w:spacing w:after="0"/>
              <w:rPr>
                <w:lang w:eastAsia="en-US"/>
              </w:rPr>
            </w:pPr>
          </w:p>
          <w:p w14:paraId="668EE2C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29EAC8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C4CC440"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5811C0F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C2484FE"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600EE62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369F625F"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B8D9CF2" w14:textId="77777777" w:rsidR="00973A86" w:rsidRPr="00F02BE6" w:rsidRDefault="00973A86" w:rsidP="003E5D96">
            <w:pPr>
              <w:pStyle w:val="TAL"/>
              <w:rPr>
                <w:b/>
              </w:rPr>
            </w:pPr>
          </w:p>
        </w:tc>
      </w:tr>
      <w:tr w:rsidR="00973A86" w:rsidRPr="00F02BE6" w14:paraId="2A705930" w14:textId="77777777" w:rsidTr="003E5D96">
        <w:tblPrEx>
          <w:tblCellMar>
            <w:top w:w="0" w:type="dxa"/>
            <w:bottom w:w="0" w:type="dxa"/>
          </w:tblCellMar>
        </w:tblPrEx>
        <w:trPr>
          <w:cantSplit/>
          <w:jc w:val="center"/>
        </w:trPr>
        <w:tc>
          <w:tcPr>
            <w:tcW w:w="957" w:type="dxa"/>
            <w:tcBorders>
              <w:top w:val="dotted" w:sz="4" w:space="0" w:color="auto"/>
            </w:tcBorders>
          </w:tcPr>
          <w:p w14:paraId="572F53DB"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4DB0D8D7"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147B999C"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bottom w:val="dotted" w:sz="4" w:space="0" w:color="auto"/>
              <w:right w:val="dotted" w:sz="4" w:space="0" w:color="auto"/>
            </w:tcBorders>
          </w:tcPr>
          <w:p w14:paraId="64C09F8E"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4CB5F908" w14:textId="77777777" w:rsidR="00973A86" w:rsidRPr="00F02BE6" w:rsidRDefault="00973A86" w:rsidP="003E5D96">
            <w:pPr>
              <w:pStyle w:val="TF"/>
              <w:keepNext/>
              <w:spacing w:after="0"/>
              <w:rPr>
                <w:lang w:eastAsia="en-US"/>
              </w:rPr>
            </w:pPr>
          </w:p>
          <w:p w14:paraId="7C1F77B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5E401F6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5D01017D"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AA3012A" w14:textId="77777777" w:rsidR="00973A86" w:rsidRPr="00F02BE6" w:rsidRDefault="00973A86" w:rsidP="003E5D96">
            <w:pPr>
              <w:pStyle w:val="TAL"/>
              <w:rPr>
                <w:b/>
              </w:rPr>
            </w:pPr>
            <w:r w:rsidRPr="00F02BE6">
              <w:rPr>
                <w:b/>
              </w:rPr>
              <w:t xml:space="preserve">  octet 203</w:t>
            </w:r>
          </w:p>
        </w:tc>
      </w:tr>
    </w:tbl>
    <w:p w14:paraId="331A515E" w14:textId="77777777" w:rsidR="00973A86" w:rsidRPr="00F02BE6" w:rsidRDefault="00973A86" w:rsidP="00973A86">
      <w:pPr>
        <w:pStyle w:val="NF"/>
      </w:pPr>
    </w:p>
    <w:p w14:paraId="13B04F34" w14:textId="77777777" w:rsidR="00973A86" w:rsidRPr="00F02BE6" w:rsidRDefault="00973A86" w:rsidP="00973A86">
      <w:pPr>
        <w:pStyle w:val="NF"/>
      </w:pPr>
      <w:r w:rsidRPr="00F02BE6">
        <w:t>NOTE:</w:t>
      </w:r>
      <w:r w:rsidRPr="00F02BE6">
        <w:tab/>
        <w:t>The numbering convention specified in 3GPP TS 44.060 applies.</w:t>
      </w:r>
    </w:p>
    <w:p w14:paraId="6DDB3F60" w14:textId="77777777" w:rsidR="00973A86" w:rsidRPr="00F02BE6" w:rsidRDefault="00973A86" w:rsidP="00973A86">
      <w:pPr>
        <w:pStyle w:val="NF"/>
      </w:pPr>
    </w:p>
    <w:p w14:paraId="0F1B3CA4" w14:textId="77777777" w:rsidR="00973A86" w:rsidRPr="00F02BE6" w:rsidRDefault="00973A86" w:rsidP="00973A86">
      <w:pPr>
        <w:pStyle w:val="TF"/>
      </w:pPr>
      <w:r w:rsidRPr="00F02BE6">
        <w:t>Figure 7.6.18.1: PDTCH block type 18 (UAS-11) format</w:t>
      </w:r>
    </w:p>
    <w:p w14:paraId="22F20F4F" w14:textId="77777777" w:rsidR="00973A86" w:rsidRPr="00F02BE6" w:rsidRDefault="00973A86" w:rsidP="00973A86">
      <w:pPr>
        <w:pStyle w:val="Heading3"/>
        <w:rPr>
          <w:lang w:val="en-US"/>
        </w:rPr>
      </w:pPr>
      <w:bookmarkStart w:id="175" w:name="_Toc517979163"/>
      <w:r w:rsidRPr="00F02BE6">
        <w:rPr>
          <w:lang w:val="en-US"/>
        </w:rPr>
        <w:lastRenderedPageBreak/>
        <w:t>7.6.19</w:t>
      </w:r>
      <w:r w:rsidRPr="00F02BE6">
        <w:rPr>
          <w:lang w:val="en-US"/>
        </w:rPr>
        <w:tab/>
        <w:t>PDTCH block type 19 (UBS-5) format (uplink only)</w:t>
      </w:r>
      <w:bookmarkEnd w:id="175"/>
    </w:p>
    <w:p w14:paraId="3B42183A" w14:textId="77777777" w:rsidR="00973A86" w:rsidRPr="00F02BE6" w:rsidRDefault="00973A86" w:rsidP="00973A86">
      <w:r w:rsidRPr="00F02BE6">
        <w:t>The blocks of 479 bits, or in case a PAN is included, 504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5B068F62" w14:textId="77777777" w:rsidTr="003E5D96">
        <w:tblPrEx>
          <w:tblCellMar>
            <w:top w:w="0" w:type="dxa"/>
            <w:bottom w:w="0" w:type="dxa"/>
          </w:tblCellMar>
        </w:tblPrEx>
        <w:trPr>
          <w:jc w:val="center"/>
        </w:trPr>
        <w:tc>
          <w:tcPr>
            <w:tcW w:w="7656" w:type="dxa"/>
            <w:gridSpan w:val="8"/>
          </w:tcPr>
          <w:p w14:paraId="71A82A55"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B6CE0BC" w14:textId="77777777" w:rsidR="00973A86" w:rsidRPr="00F02BE6" w:rsidRDefault="00973A86" w:rsidP="003E5D96">
            <w:pPr>
              <w:pStyle w:val="TF"/>
              <w:keepNext/>
              <w:spacing w:after="0"/>
              <w:rPr>
                <w:lang w:eastAsia="en-US"/>
              </w:rPr>
            </w:pPr>
          </w:p>
        </w:tc>
        <w:tc>
          <w:tcPr>
            <w:tcW w:w="957" w:type="dxa"/>
          </w:tcPr>
          <w:p w14:paraId="7AF66ED3" w14:textId="77777777" w:rsidR="00973A86" w:rsidRPr="00F02BE6" w:rsidRDefault="00973A86" w:rsidP="003E5D96">
            <w:pPr>
              <w:pStyle w:val="TF"/>
              <w:keepNext/>
              <w:spacing w:after="0"/>
              <w:rPr>
                <w:lang w:eastAsia="en-US"/>
              </w:rPr>
            </w:pPr>
          </w:p>
        </w:tc>
      </w:tr>
      <w:tr w:rsidR="00973A86" w:rsidRPr="00F02BE6" w14:paraId="50AB29DB" w14:textId="77777777" w:rsidTr="003E5D96">
        <w:tblPrEx>
          <w:tblCellMar>
            <w:top w:w="0" w:type="dxa"/>
            <w:bottom w:w="0" w:type="dxa"/>
          </w:tblCellMar>
        </w:tblPrEx>
        <w:trPr>
          <w:jc w:val="center"/>
        </w:trPr>
        <w:tc>
          <w:tcPr>
            <w:tcW w:w="957" w:type="dxa"/>
          </w:tcPr>
          <w:p w14:paraId="25B790D3"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0E3BA98D"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1E430DC"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4A3328F6"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27B73252"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3A123C2C"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689B294A"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238BFCC3"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C6C8880" w14:textId="77777777" w:rsidR="00973A86" w:rsidRPr="00F02BE6" w:rsidRDefault="00973A86" w:rsidP="003E5D96">
            <w:pPr>
              <w:pStyle w:val="TF"/>
              <w:keepNext/>
              <w:spacing w:after="0"/>
              <w:rPr>
                <w:lang w:eastAsia="en-US"/>
              </w:rPr>
            </w:pPr>
          </w:p>
        </w:tc>
        <w:tc>
          <w:tcPr>
            <w:tcW w:w="957" w:type="dxa"/>
          </w:tcPr>
          <w:p w14:paraId="7ABD7129" w14:textId="77777777" w:rsidR="00973A86" w:rsidRPr="00F02BE6" w:rsidRDefault="00973A86" w:rsidP="003E5D96">
            <w:pPr>
              <w:pStyle w:val="TF"/>
              <w:keepNext/>
              <w:spacing w:after="0"/>
              <w:rPr>
                <w:lang w:eastAsia="en-US"/>
              </w:rPr>
            </w:pPr>
          </w:p>
        </w:tc>
      </w:tr>
      <w:tr w:rsidR="00973A86" w:rsidRPr="00F02BE6" w14:paraId="2F1009B9"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5171890E" w14:textId="77777777" w:rsidR="00973A86" w:rsidRPr="00F02BE6" w:rsidRDefault="00973A86" w:rsidP="003E5D96">
            <w:pPr>
              <w:pStyle w:val="TF"/>
              <w:keepNext/>
              <w:spacing w:after="0"/>
              <w:rPr>
                <w:lang w:eastAsia="en-US"/>
              </w:rPr>
            </w:pPr>
          </w:p>
        </w:tc>
        <w:tc>
          <w:tcPr>
            <w:tcW w:w="957" w:type="dxa"/>
            <w:tcBorders>
              <w:left w:val="nil"/>
            </w:tcBorders>
          </w:tcPr>
          <w:p w14:paraId="0BA3B767"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22BFB1AD" w14:textId="77777777" w:rsidR="00973A86" w:rsidRPr="00F02BE6" w:rsidRDefault="00973A86" w:rsidP="003E5D96">
            <w:pPr>
              <w:pStyle w:val="TF"/>
              <w:keepNext/>
              <w:spacing w:after="0"/>
              <w:rPr>
                <w:lang w:eastAsia="en-US"/>
              </w:rPr>
            </w:pPr>
          </w:p>
        </w:tc>
      </w:tr>
      <w:tr w:rsidR="00973A86" w:rsidRPr="00F02BE6" w14:paraId="0AD2F05D" w14:textId="77777777" w:rsidTr="003E5D96">
        <w:tblPrEx>
          <w:tblCellMar>
            <w:top w:w="0" w:type="dxa"/>
            <w:bottom w:w="0" w:type="dxa"/>
          </w:tblCellMar>
        </w:tblPrEx>
        <w:trPr>
          <w:jc w:val="center"/>
        </w:trPr>
        <w:tc>
          <w:tcPr>
            <w:tcW w:w="957" w:type="dxa"/>
            <w:tcBorders>
              <w:left w:val="single" w:sz="6" w:space="0" w:color="auto"/>
            </w:tcBorders>
          </w:tcPr>
          <w:p w14:paraId="1551C9D0"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DB7EE9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4497313" w14:textId="77777777" w:rsidR="00973A86" w:rsidRPr="00F02BE6" w:rsidRDefault="00973A86" w:rsidP="003E5D96">
            <w:pPr>
              <w:pStyle w:val="TF"/>
              <w:keepNext/>
              <w:spacing w:after="0"/>
              <w:rPr>
                <w:lang w:eastAsia="en-US"/>
              </w:rPr>
            </w:pPr>
          </w:p>
        </w:tc>
        <w:tc>
          <w:tcPr>
            <w:tcW w:w="1914" w:type="dxa"/>
            <w:gridSpan w:val="2"/>
          </w:tcPr>
          <w:p w14:paraId="60D04D62" w14:textId="77777777" w:rsidR="00973A86" w:rsidRPr="00F02BE6" w:rsidRDefault="00973A86" w:rsidP="003E5D96">
            <w:pPr>
              <w:pStyle w:val="TF"/>
              <w:keepNext/>
              <w:spacing w:after="0"/>
              <w:rPr>
                <w:lang w:eastAsia="en-US"/>
              </w:rPr>
            </w:pPr>
            <w:r w:rsidRPr="00F02BE6">
              <w:rPr>
                <w:sz w:val="22"/>
                <w:lang w:eastAsia="en-US"/>
              </w:rPr>
              <w:t>479 or 504</w:t>
            </w:r>
          </w:p>
        </w:tc>
        <w:tc>
          <w:tcPr>
            <w:tcW w:w="957" w:type="dxa"/>
            <w:tcBorders>
              <w:bottom w:val="single" w:sz="6" w:space="0" w:color="auto"/>
            </w:tcBorders>
          </w:tcPr>
          <w:p w14:paraId="32358C4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B5289C8"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87C9446" w14:textId="77777777" w:rsidR="00973A86" w:rsidRPr="00F02BE6" w:rsidRDefault="00973A86" w:rsidP="003E5D96">
            <w:pPr>
              <w:pStyle w:val="TF"/>
              <w:keepNext/>
              <w:spacing w:after="0"/>
              <w:rPr>
                <w:lang w:eastAsia="en-US"/>
              </w:rPr>
            </w:pPr>
          </w:p>
        </w:tc>
        <w:tc>
          <w:tcPr>
            <w:tcW w:w="957" w:type="dxa"/>
            <w:tcBorders>
              <w:left w:val="nil"/>
            </w:tcBorders>
          </w:tcPr>
          <w:p w14:paraId="1E511A5F" w14:textId="77777777" w:rsidR="00973A86" w:rsidRPr="00F02BE6" w:rsidRDefault="00973A86" w:rsidP="003E5D96">
            <w:pPr>
              <w:pStyle w:val="TF"/>
              <w:keepNext/>
              <w:spacing w:after="0"/>
              <w:rPr>
                <w:lang w:eastAsia="en-US"/>
              </w:rPr>
            </w:pPr>
          </w:p>
        </w:tc>
        <w:tc>
          <w:tcPr>
            <w:tcW w:w="957" w:type="dxa"/>
            <w:tcBorders>
              <w:left w:val="nil"/>
            </w:tcBorders>
          </w:tcPr>
          <w:p w14:paraId="286D794B" w14:textId="77777777" w:rsidR="00973A86" w:rsidRPr="00F02BE6" w:rsidRDefault="00973A86" w:rsidP="003E5D96">
            <w:pPr>
              <w:pStyle w:val="TF"/>
              <w:keepNext/>
              <w:spacing w:after="0"/>
              <w:rPr>
                <w:lang w:eastAsia="en-US"/>
              </w:rPr>
            </w:pPr>
          </w:p>
        </w:tc>
      </w:tr>
      <w:tr w:rsidR="00973A86" w:rsidRPr="00F02BE6" w14:paraId="6E1CC397"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595BE983" w14:textId="77777777" w:rsidR="00973A86" w:rsidRPr="00F02BE6" w:rsidRDefault="00973A86" w:rsidP="003E5D96">
            <w:pPr>
              <w:pStyle w:val="TF"/>
              <w:keepNext/>
              <w:spacing w:after="0"/>
              <w:rPr>
                <w:lang w:eastAsia="en-US"/>
              </w:rPr>
            </w:pPr>
          </w:p>
        </w:tc>
        <w:tc>
          <w:tcPr>
            <w:tcW w:w="957" w:type="dxa"/>
          </w:tcPr>
          <w:p w14:paraId="361A3C9A" w14:textId="77777777" w:rsidR="00973A86" w:rsidRPr="00F02BE6" w:rsidRDefault="00973A86" w:rsidP="003E5D96">
            <w:pPr>
              <w:pStyle w:val="TF"/>
              <w:keepNext/>
              <w:spacing w:after="0"/>
              <w:rPr>
                <w:lang w:eastAsia="en-US"/>
              </w:rPr>
            </w:pPr>
          </w:p>
        </w:tc>
        <w:tc>
          <w:tcPr>
            <w:tcW w:w="957" w:type="dxa"/>
          </w:tcPr>
          <w:p w14:paraId="2793BD02" w14:textId="77777777" w:rsidR="00973A86" w:rsidRPr="00F02BE6" w:rsidRDefault="00973A86" w:rsidP="003E5D96">
            <w:pPr>
              <w:pStyle w:val="TF"/>
              <w:keepNext/>
              <w:spacing w:after="0"/>
              <w:rPr>
                <w:lang w:eastAsia="en-US"/>
              </w:rPr>
            </w:pPr>
          </w:p>
        </w:tc>
        <w:tc>
          <w:tcPr>
            <w:tcW w:w="1914" w:type="dxa"/>
            <w:gridSpan w:val="2"/>
          </w:tcPr>
          <w:p w14:paraId="69C6C021"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08C599FE" w14:textId="77777777" w:rsidR="00973A86" w:rsidRPr="00F02BE6" w:rsidRDefault="00973A86" w:rsidP="003E5D96">
            <w:pPr>
              <w:pStyle w:val="TF"/>
              <w:keepNext/>
              <w:spacing w:after="0"/>
              <w:rPr>
                <w:lang w:eastAsia="en-US"/>
              </w:rPr>
            </w:pPr>
          </w:p>
        </w:tc>
        <w:tc>
          <w:tcPr>
            <w:tcW w:w="957" w:type="dxa"/>
          </w:tcPr>
          <w:p w14:paraId="1FB15D3F"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25307A9" w14:textId="77777777" w:rsidR="00973A86" w:rsidRPr="00F02BE6" w:rsidRDefault="00973A86" w:rsidP="003E5D96">
            <w:pPr>
              <w:pStyle w:val="TF"/>
              <w:keepNext/>
              <w:spacing w:after="0"/>
              <w:rPr>
                <w:lang w:eastAsia="en-US"/>
              </w:rPr>
            </w:pPr>
          </w:p>
        </w:tc>
        <w:tc>
          <w:tcPr>
            <w:tcW w:w="1914" w:type="dxa"/>
            <w:gridSpan w:val="2"/>
            <w:tcBorders>
              <w:left w:val="nil"/>
            </w:tcBorders>
          </w:tcPr>
          <w:p w14:paraId="7659CD10" w14:textId="77777777" w:rsidR="00973A86" w:rsidRPr="00F02BE6" w:rsidRDefault="00973A86" w:rsidP="003E5D96">
            <w:pPr>
              <w:pStyle w:val="TF"/>
              <w:keepNext/>
              <w:spacing w:after="0"/>
              <w:rPr>
                <w:lang w:eastAsia="en-US"/>
              </w:rPr>
            </w:pPr>
          </w:p>
        </w:tc>
      </w:tr>
      <w:tr w:rsidR="00973A86" w:rsidRPr="00F02BE6" w14:paraId="6F558C00" w14:textId="77777777" w:rsidTr="003E5D96">
        <w:tblPrEx>
          <w:tblCellMar>
            <w:top w:w="0" w:type="dxa"/>
            <w:bottom w:w="0" w:type="dxa"/>
          </w:tblCellMar>
        </w:tblPrEx>
        <w:trPr>
          <w:jc w:val="center"/>
        </w:trPr>
        <w:tc>
          <w:tcPr>
            <w:tcW w:w="957" w:type="dxa"/>
          </w:tcPr>
          <w:p w14:paraId="60885D88" w14:textId="77777777" w:rsidR="00973A86" w:rsidRPr="00F02BE6" w:rsidRDefault="00973A86" w:rsidP="003E5D96">
            <w:pPr>
              <w:pStyle w:val="TAL"/>
            </w:pPr>
            <w:r w:rsidRPr="00F02BE6">
              <w:t>:</w:t>
            </w:r>
          </w:p>
        </w:tc>
        <w:tc>
          <w:tcPr>
            <w:tcW w:w="957" w:type="dxa"/>
          </w:tcPr>
          <w:p w14:paraId="6A7916FA" w14:textId="77777777" w:rsidR="00973A86" w:rsidRPr="00F02BE6" w:rsidRDefault="00973A86" w:rsidP="003E5D96">
            <w:pPr>
              <w:pStyle w:val="TF"/>
              <w:keepNext/>
              <w:spacing w:after="0"/>
              <w:rPr>
                <w:lang w:eastAsia="en-US"/>
              </w:rPr>
            </w:pPr>
          </w:p>
        </w:tc>
        <w:tc>
          <w:tcPr>
            <w:tcW w:w="957" w:type="dxa"/>
          </w:tcPr>
          <w:p w14:paraId="4273563A" w14:textId="77777777" w:rsidR="00973A86" w:rsidRPr="00F02BE6" w:rsidRDefault="00973A86" w:rsidP="003E5D96">
            <w:pPr>
              <w:pStyle w:val="TF"/>
              <w:keepNext/>
              <w:spacing w:after="0"/>
              <w:rPr>
                <w:lang w:eastAsia="en-US"/>
              </w:rPr>
            </w:pPr>
          </w:p>
        </w:tc>
        <w:tc>
          <w:tcPr>
            <w:tcW w:w="957" w:type="dxa"/>
          </w:tcPr>
          <w:p w14:paraId="5DBFCE01" w14:textId="77777777" w:rsidR="00973A86" w:rsidRPr="00F02BE6" w:rsidRDefault="00973A86" w:rsidP="003E5D96">
            <w:pPr>
              <w:pStyle w:val="TF"/>
              <w:keepNext/>
              <w:spacing w:after="0"/>
              <w:rPr>
                <w:lang w:eastAsia="en-US"/>
              </w:rPr>
            </w:pPr>
          </w:p>
        </w:tc>
        <w:tc>
          <w:tcPr>
            <w:tcW w:w="957" w:type="dxa"/>
          </w:tcPr>
          <w:p w14:paraId="224EDB86" w14:textId="77777777" w:rsidR="00973A86" w:rsidRPr="00F02BE6" w:rsidRDefault="00973A86" w:rsidP="003E5D96">
            <w:pPr>
              <w:pStyle w:val="TF"/>
              <w:keepNext/>
              <w:spacing w:after="0"/>
              <w:rPr>
                <w:lang w:eastAsia="en-US"/>
              </w:rPr>
            </w:pPr>
          </w:p>
        </w:tc>
        <w:tc>
          <w:tcPr>
            <w:tcW w:w="957" w:type="dxa"/>
          </w:tcPr>
          <w:p w14:paraId="46487161" w14:textId="77777777" w:rsidR="00973A86" w:rsidRPr="00F02BE6" w:rsidRDefault="00973A86" w:rsidP="003E5D96">
            <w:pPr>
              <w:pStyle w:val="TF"/>
              <w:keepNext/>
              <w:spacing w:after="0"/>
              <w:rPr>
                <w:lang w:eastAsia="en-US"/>
              </w:rPr>
            </w:pPr>
          </w:p>
        </w:tc>
        <w:tc>
          <w:tcPr>
            <w:tcW w:w="957" w:type="dxa"/>
          </w:tcPr>
          <w:p w14:paraId="64327DF0" w14:textId="77777777" w:rsidR="00973A86" w:rsidRPr="00F02BE6" w:rsidRDefault="00973A86" w:rsidP="003E5D96">
            <w:pPr>
              <w:pStyle w:val="TF"/>
              <w:keepNext/>
              <w:spacing w:after="0"/>
              <w:rPr>
                <w:lang w:eastAsia="en-US"/>
              </w:rPr>
            </w:pPr>
          </w:p>
        </w:tc>
        <w:tc>
          <w:tcPr>
            <w:tcW w:w="957" w:type="dxa"/>
          </w:tcPr>
          <w:p w14:paraId="00164904" w14:textId="77777777" w:rsidR="00973A86" w:rsidRPr="00F02BE6" w:rsidRDefault="00973A86" w:rsidP="003E5D96">
            <w:pPr>
              <w:pStyle w:val="TAR"/>
            </w:pPr>
            <w:r w:rsidRPr="00F02BE6">
              <w:t>:</w:t>
            </w:r>
          </w:p>
        </w:tc>
        <w:tc>
          <w:tcPr>
            <w:tcW w:w="957" w:type="dxa"/>
          </w:tcPr>
          <w:p w14:paraId="71FBD659"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655B0181" w14:textId="77777777" w:rsidR="00973A86" w:rsidRPr="00F02BE6" w:rsidRDefault="00973A86" w:rsidP="003E5D96">
            <w:pPr>
              <w:pStyle w:val="TF"/>
              <w:keepNext/>
              <w:spacing w:after="0"/>
              <w:rPr>
                <w:lang w:eastAsia="en-US"/>
              </w:rPr>
            </w:pPr>
          </w:p>
        </w:tc>
      </w:tr>
      <w:tr w:rsidR="00973A86" w:rsidRPr="00F02BE6" w14:paraId="28E5BEBE" w14:textId="77777777" w:rsidTr="003E5D96">
        <w:tblPrEx>
          <w:tblCellMar>
            <w:top w:w="0" w:type="dxa"/>
            <w:bottom w:w="0" w:type="dxa"/>
          </w:tblCellMar>
        </w:tblPrEx>
        <w:trPr>
          <w:jc w:val="center"/>
        </w:trPr>
        <w:tc>
          <w:tcPr>
            <w:tcW w:w="957" w:type="dxa"/>
          </w:tcPr>
          <w:p w14:paraId="3FE8C98C" w14:textId="77777777" w:rsidR="00973A86" w:rsidRPr="00F02BE6" w:rsidRDefault="00973A86" w:rsidP="003E5D96">
            <w:pPr>
              <w:pStyle w:val="TAL"/>
            </w:pPr>
            <w:r w:rsidRPr="00F02BE6">
              <w:t>:</w:t>
            </w:r>
          </w:p>
        </w:tc>
        <w:tc>
          <w:tcPr>
            <w:tcW w:w="957" w:type="dxa"/>
          </w:tcPr>
          <w:p w14:paraId="6088C8EA" w14:textId="77777777" w:rsidR="00973A86" w:rsidRPr="00F02BE6" w:rsidRDefault="00973A86" w:rsidP="003E5D96">
            <w:pPr>
              <w:pStyle w:val="TF"/>
              <w:keepNext/>
              <w:spacing w:after="0"/>
              <w:rPr>
                <w:lang w:eastAsia="en-US"/>
              </w:rPr>
            </w:pPr>
          </w:p>
        </w:tc>
        <w:tc>
          <w:tcPr>
            <w:tcW w:w="957" w:type="dxa"/>
          </w:tcPr>
          <w:p w14:paraId="7A9096AA" w14:textId="77777777" w:rsidR="00973A86" w:rsidRPr="00F02BE6" w:rsidRDefault="00973A86" w:rsidP="003E5D96">
            <w:pPr>
              <w:pStyle w:val="TF"/>
              <w:keepNext/>
              <w:spacing w:after="0"/>
              <w:rPr>
                <w:lang w:eastAsia="en-US"/>
              </w:rPr>
            </w:pPr>
          </w:p>
        </w:tc>
        <w:tc>
          <w:tcPr>
            <w:tcW w:w="957" w:type="dxa"/>
          </w:tcPr>
          <w:p w14:paraId="17F0F9E9" w14:textId="77777777" w:rsidR="00973A86" w:rsidRPr="00F02BE6" w:rsidRDefault="00973A86" w:rsidP="003E5D96">
            <w:pPr>
              <w:pStyle w:val="TF"/>
              <w:keepNext/>
              <w:spacing w:after="0"/>
              <w:rPr>
                <w:lang w:eastAsia="en-US"/>
              </w:rPr>
            </w:pPr>
          </w:p>
        </w:tc>
        <w:tc>
          <w:tcPr>
            <w:tcW w:w="957" w:type="dxa"/>
          </w:tcPr>
          <w:p w14:paraId="12B026C1" w14:textId="77777777" w:rsidR="00973A86" w:rsidRPr="00F02BE6" w:rsidRDefault="00973A86" w:rsidP="003E5D96">
            <w:pPr>
              <w:pStyle w:val="TF"/>
              <w:keepNext/>
              <w:spacing w:after="0"/>
              <w:rPr>
                <w:lang w:eastAsia="en-US"/>
              </w:rPr>
            </w:pPr>
          </w:p>
        </w:tc>
        <w:tc>
          <w:tcPr>
            <w:tcW w:w="957" w:type="dxa"/>
          </w:tcPr>
          <w:p w14:paraId="0ACB7C0E" w14:textId="77777777" w:rsidR="00973A86" w:rsidRPr="00F02BE6" w:rsidRDefault="00973A86" w:rsidP="003E5D96">
            <w:pPr>
              <w:pStyle w:val="TF"/>
              <w:keepNext/>
              <w:spacing w:after="0"/>
              <w:rPr>
                <w:lang w:eastAsia="en-US"/>
              </w:rPr>
            </w:pPr>
          </w:p>
        </w:tc>
        <w:tc>
          <w:tcPr>
            <w:tcW w:w="957" w:type="dxa"/>
          </w:tcPr>
          <w:p w14:paraId="3B62D291" w14:textId="77777777" w:rsidR="00973A86" w:rsidRPr="00F02BE6" w:rsidRDefault="00973A86" w:rsidP="003E5D96">
            <w:pPr>
              <w:pStyle w:val="TF"/>
              <w:keepNext/>
              <w:spacing w:after="0"/>
              <w:rPr>
                <w:lang w:eastAsia="en-US"/>
              </w:rPr>
            </w:pPr>
          </w:p>
        </w:tc>
        <w:tc>
          <w:tcPr>
            <w:tcW w:w="957" w:type="dxa"/>
          </w:tcPr>
          <w:p w14:paraId="5934E854" w14:textId="77777777" w:rsidR="00973A86" w:rsidRPr="00F02BE6" w:rsidRDefault="00973A86" w:rsidP="003E5D96">
            <w:pPr>
              <w:pStyle w:val="TAR"/>
            </w:pPr>
            <w:r w:rsidRPr="00F02BE6">
              <w:t>:</w:t>
            </w:r>
          </w:p>
        </w:tc>
        <w:tc>
          <w:tcPr>
            <w:tcW w:w="957" w:type="dxa"/>
          </w:tcPr>
          <w:p w14:paraId="5DC1CEAF" w14:textId="77777777" w:rsidR="00973A86" w:rsidRPr="00F02BE6" w:rsidRDefault="00973A86" w:rsidP="003E5D96">
            <w:pPr>
              <w:pStyle w:val="TF"/>
              <w:keepNext/>
              <w:spacing w:after="0"/>
              <w:rPr>
                <w:lang w:eastAsia="en-US"/>
              </w:rPr>
            </w:pPr>
          </w:p>
        </w:tc>
        <w:tc>
          <w:tcPr>
            <w:tcW w:w="957" w:type="dxa"/>
          </w:tcPr>
          <w:p w14:paraId="6F22E630" w14:textId="77777777" w:rsidR="00973A86" w:rsidRPr="00F02BE6" w:rsidRDefault="00973A86" w:rsidP="003E5D96">
            <w:pPr>
              <w:pStyle w:val="TF"/>
              <w:keepNext/>
              <w:spacing w:after="0"/>
              <w:rPr>
                <w:lang w:eastAsia="en-US"/>
              </w:rPr>
            </w:pPr>
          </w:p>
        </w:tc>
      </w:tr>
      <w:tr w:rsidR="00973A86" w:rsidRPr="00F02BE6" w14:paraId="0C08A9FF" w14:textId="77777777" w:rsidTr="003E5D96">
        <w:tblPrEx>
          <w:tblCellMar>
            <w:top w:w="0" w:type="dxa"/>
            <w:bottom w:w="0" w:type="dxa"/>
          </w:tblCellMar>
        </w:tblPrEx>
        <w:trPr>
          <w:jc w:val="center"/>
        </w:trPr>
        <w:tc>
          <w:tcPr>
            <w:tcW w:w="957" w:type="dxa"/>
          </w:tcPr>
          <w:p w14:paraId="10D349E1" w14:textId="77777777" w:rsidR="00973A86" w:rsidRPr="00F02BE6" w:rsidRDefault="00973A86" w:rsidP="003E5D96">
            <w:pPr>
              <w:pStyle w:val="TAL"/>
            </w:pPr>
            <w:r w:rsidRPr="00F02BE6">
              <w:t>:</w:t>
            </w:r>
          </w:p>
        </w:tc>
        <w:tc>
          <w:tcPr>
            <w:tcW w:w="957" w:type="dxa"/>
          </w:tcPr>
          <w:p w14:paraId="14C601D3" w14:textId="77777777" w:rsidR="00973A86" w:rsidRPr="00F02BE6" w:rsidRDefault="00973A86" w:rsidP="003E5D96">
            <w:pPr>
              <w:pStyle w:val="TF"/>
              <w:keepNext/>
              <w:spacing w:after="0"/>
              <w:rPr>
                <w:lang w:eastAsia="en-US"/>
              </w:rPr>
            </w:pPr>
          </w:p>
        </w:tc>
        <w:tc>
          <w:tcPr>
            <w:tcW w:w="957" w:type="dxa"/>
          </w:tcPr>
          <w:p w14:paraId="0B40C144" w14:textId="77777777" w:rsidR="00973A86" w:rsidRPr="00F02BE6" w:rsidRDefault="00973A86" w:rsidP="003E5D96">
            <w:pPr>
              <w:pStyle w:val="TF"/>
              <w:keepNext/>
              <w:spacing w:after="0"/>
              <w:rPr>
                <w:lang w:eastAsia="en-US"/>
              </w:rPr>
            </w:pPr>
          </w:p>
        </w:tc>
        <w:tc>
          <w:tcPr>
            <w:tcW w:w="957" w:type="dxa"/>
          </w:tcPr>
          <w:p w14:paraId="4E42F75D" w14:textId="77777777" w:rsidR="00973A86" w:rsidRPr="00F02BE6" w:rsidRDefault="00973A86" w:rsidP="003E5D96">
            <w:pPr>
              <w:pStyle w:val="TF"/>
              <w:keepNext/>
              <w:spacing w:after="0"/>
              <w:rPr>
                <w:lang w:eastAsia="en-US"/>
              </w:rPr>
            </w:pPr>
          </w:p>
        </w:tc>
        <w:tc>
          <w:tcPr>
            <w:tcW w:w="957" w:type="dxa"/>
          </w:tcPr>
          <w:p w14:paraId="7A188452" w14:textId="77777777" w:rsidR="00973A86" w:rsidRPr="00F02BE6" w:rsidRDefault="00973A86" w:rsidP="003E5D96">
            <w:pPr>
              <w:pStyle w:val="TF"/>
              <w:keepNext/>
              <w:spacing w:after="0"/>
              <w:rPr>
                <w:lang w:eastAsia="en-US"/>
              </w:rPr>
            </w:pPr>
          </w:p>
        </w:tc>
        <w:tc>
          <w:tcPr>
            <w:tcW w:w="957" w:type="dxa"/>
          </w:tcPr>
          <w:p w14:paraId="19994051" w14:textId="77777777" w:rsidR="00973A86" w:rsidRPr="00F02BE6" w:rsidRDefault="00973A86" w:rsidP="003E5D96">
            <w:pPr>
              <w:pStyle w:val="TF"/>
              <w:keepNext/>
              <w:spacing w:after="0"/>
              <w:rPr>
                <w:lang w:eastAsia="en-US"/>
              </w:rPr>
            </w:pPr>
          </w:p>
        </w:tc>
        <w:tc>
          <w:tcPr>
            <w:tcW w:w="957" w:type="dxa"/>
          </w:tcPr>
          <w:p w14:paraId="27452716" w14:textId="77777777" w:rsidR="00973A86" w:rsidRPr="00F02BE6" w:rsidRDefault="00973A86" w:rsidP="003E5D96">
            <w:pPr>
              <w:pStyle w:val="TF"/>
              <w:keepNext/>
              <w:spacing w:after="0"/>
              <w:rPr>
                <w:lang w:eastAsia="en-US"/>
              </w:rPr>
            </w:pPr>
          </w:p>
        </w:tc>
        <w:tc>
          <w:tcPr>
            <w:tcW w:w="957" w:type="dxa"/>
          </w:tcPr>
          <w:p w14:paraId="22F951A8" w14:textId="77777777" w:rsidR="00973A86" w:rsidRPr="00F02BE6" w:rsidRDefault="00973A86" w:rsidP="003E5D96">
            <w:pPr>
              <w:pStyle w:val="TAR"/>
            </w:pPr>
            <w:r w:rsidRPr="00F02BE6">
              <w:t>:</w:t>
            </w:r>
          </w:p>
        </w:tc>
        <w:tc>
          <w:tcPr>
            <w:tcW w:w="957" w:type="dxa"/>
          </w:tcPr>
          <w:p w14:paraId="51BE6BA1" w14:textId="77777777" w:rsidR="00973A86" w:rsidRPr="00F02BE6" w:rsidRDefault="00973A86" w:rsidP="003E5D96">
            <w:pPr>
              <w:pStyle w:val="TF"/>
              <w:keepNext/>
              <w:spacing w:after="0"/>
              <w:rPr>
                <w:lang w:eastAsia="en-US"/>
              </w:rPr>
            </w:pPr>
          </w:p>
        </w:tc>
        <w:tc>
          <w:tcPr>
            <w:tcW w:w="957" w:type="dxa"/>
          </w:tcPr>
          <w:p w14:paraId="1133D1EA" w14:textId="77777777" w:rsidR="00973A86" w:rsidRPr="00F02BE6" w:rsidRDefault="00973A86" w:rsidP="003E5D96">
            <w:pPr>
              <w:pStyle w:val="TF"/>
              <w:keepNext/>
              <w:spacing w:after="0"/>
              <w:rPr>
                <w:lang w:eastAsia="en-US"/>
              </w:rPr>
            </w:pPr>
          </w:p>
        </w:tc>
      </w:tr>
      <w:tr w:rsidR="00973A86" w:rsidRPr="00F02BE6" w14:paraId="423E0615" w14:textId="77777777" w:rsidTr="003E5D96">
        <w:tblPrEx>
          <w:tblCellMar>
            <w:top w:w="0" w:type="dxa"/>
            <w:bottom w:w="0" w:type="dxa"/>
          </w:tblCellMar>
        </w:tblPrEx>
        <w:trPr>
          <w:cantSplit/>
          <w:jc w:val="center"/>
        </w:trPr>
        <w:tc>
          <w:tcPr>
            <w:tcW w:w="957" w:type="dxa"/>
            <w:tcBorders>
              <w:left w:val="single" w:sz="6" w:space="0" w:color="auto"/>
            </w:tcBorders>
          </w:tcPr>
          <w:p w14:paraId="436E40A7" w14:textId="77777777" w:rsidR="00973A86" w:rsidRPr="00F02BE6" w:rsidRDefault="00973A86" w:rsidP="003E5D96">
            <w:pPr>
              <w:pStyle w:val="TAL"/>
            </w:pPr>
          </w:p>
        </w:tc>
        <w:tc>
          <w:tcPr>
            <w:tcW w:w="957" w:type="dxa"/>
          </w:tcPr>
          <w:p w14:paraId="77B3162A" w14:textId="77777777" w:rsidR="00973A86" w:rsidRPr="00F02BE6" w:rsidRDefault="00973A86" w:rsidP="003E5D96">
            <w:pPr>
              <w:pStyle w:val="TF"/>
              <w:keepNext/>
              <w:spacing w:after="0"/>
              <w:rPr>
                <w:lang w:eastAsia="en-US"/>
              </w:rPr>
            </w:pPr>
          </w:p>
        </w:tc>
        <w:tc>
          <w:tcPr>
            <w:tcW w:w="957" w:type="dxa"/>
          </w:tcPr>
          <w:p w14:paraId="2C663EBF" w14:textId="77777777" w:rsidR="00973A86" w:rsidRPr="00F02BE6" w:rsidRDefault="00973A86" w:rsidP="003E5D96">
            <w:pPr>
              <w:pStyle w:val="TF"/>
              <w:keepNext/>
              <w:spacing w:after="0"/>
              <w:rPr>
                <w:lang w:eastAsia="en-US"/>
              </w:rPr>
            </w:pPr>
          </w:p>
        </w:tc>
        <w:tc>
          <w:tcPr>
            <w:tcW w:w="1914" w:type="dxa"/>
            <w:gridSpan w:val="2"/>
          </w:tcPr>
          <w:p w14:paraId="6981F808"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3A153228" w14:textId="77777777" w:rsidR="00973A86" w:rsidRPr="00F02BE6" w:rsidRDefault="00973A86" w:rsidP="003E5D96">
            <w:pPr>
              <w:pStyle w:val="TF"/>
              <w:keepNext/>
              <w:spacing w:after="0"/>
              <w:rPr>
                <w:lang w:eastAsia="en-US"/>
              </w:rPr>
            </w:pPr>
          </w:p>
        </w:tc>
        <w:tc>
          <w:tcPr>
            <w:tcW w:w="957" w:type="dxa"/>
          </w:tcPr>
          <w:p w14:paraId="5A320DE8"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D4C7444" w14:textId="77777777" w:rsidR="00973A86" w:rsidRPr="00F02BE6" w:rsidRDefault="00973A86" w:rsidP="003E5D96">
            <w:pPr>
              <w:pStyle w:val="TAR"/>
            </w:pPr>
          </w:p>
        </w:tc>
        <w:tc>
          <w:tcPr>
            <w:tcW w:w="957" w:type="dxa"/>
            <w:tcBorders>
              <w:left w:val="nil"/>
            </w:tcBorders>
          </w:tcPr>
          <w:p w14:paraId="09153FA1" w14:textId="77777777" w:rsidR="00973A86" w:rsidRPr="00F02BE6" w:rsidRDefault="00973A86" w:rsidP="003E5D96">
            <w:pPr>
              <w:pStyle w:val="TF"/>
              <w:keepNext/>
              <w:spacing w:after="0"/>
              <w:rPr>
                <w:lang w:eastAsia="en-US"/>
              </w:rPr>
            </w:pPr>
          </w:p>
        </w:tc>
        <w:tc>
          <w:tcPr>
            <w:tcW w:w="957" w:type="dxa"/>
          </w:tcPr>
          <w:p w14:paraId="0F36BEAF" w14:textId="77777777" w:rsidR="00973A86" w:rsidRPr="00F02BE6" w:rsidRDefault="00973A86" w:rsidP="003E5D96">
            <w:pPr>
              <w:pStyle w:val="TF"/>
              <w:keepNext/>
              <w:spacing w:after="0"/>
              <w:rPr>
                <w:lang w:eastAsia="en-US"/>
              </w:rPr>
            </w:pPr>
          </w:p>
        </w:tc>
      </w:tr>
      <w:tr w:rsidR="00973A86" w:rsidRPr="00F02BE6" w14:paraId="556E8199"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07C2A8B" w14:textId="77777777" w:rsidR="00973A86" w:rsidRPr="00F02BE6" w:rsidRDefault="00973A86" w:rsidP="003E5D96">
            <w:pPr>
              <w:pStyle w:val="TAL"/>
            </w:pPr>
          </w:p>
        </w:tc>
        <w:tc>
          <w:tcPr>
            <w:tcW w:w="957" w:type="dxa"/>
            <w:tcBorders>
              <w:top w:val="single" w:sz="6" w:space="0" w:color="auto"/>
            </w:tcBorders>
          </w:tcPr>
          <w:p w14:paraId="16790B50"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CB3B65B" w14:textId="77777777" w:rsidR="00973A86" w:rsidRPr="00F02BE6" w:rsidRDefault="00973A86" w:rsidP="003E5D96">
            <w:pPr>
              <w:pStyle w:val="TF"/>
              <w:keepNext/>
              <w:spacing w:after="0"/>
              <w:rPr>
                <w:lang w:eastAsia="en-US"/>
              </w:rPr>
            </w:pPr>
          </w:p>
        </w:tc>
        <w:tc>
          <w:tcPr>
            <w:tcW w:w="1914" w:type="dxa"/>
            <w:gridSpan w:val="2"/>
          </w:tcPr>
          <w:p w14:paraId="5567A709"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047FE648"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9B1FBBF"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C13B2F0" w14:textId="77777777" w:rsidR="00973A86" w:rsidRPr="00F02BE6" w:rsidRDefault="00973A86" w:rsidP="003E5D96">
            <w:pPr>
              <w:pStyle w:val="TAR"/>
            </w:pPr>
          </w:p>
        </w:tc>
        <w:tc>
          <w:tcPr>
            <w:tcW w:w="957" w:type="dxa"/>
            <w:tcBorders>
              <w:left w:val="nil"/>
            </w:tcBorders>
          </w:tcPr>
          <w:p w14:paraId="1AC49840" w14:textId="77777777" w:rsidR="00973A86" w:rsidRPr="00F02BE6" w:rsidRDefault="00973A86" w:rsidP="003E5D96">
            <w:pPr>
              <w:pStyle w:val="TF"/>
              <w:keepNext/>
              <w:spacing w:after="0"/>
              <w:rPr>
                <w:lang w:eastAsia="en-US"/>
              </w:rPr>
            </w:pPr>
          </w:p>
        </w:tc>
        <w:tc>
          <w:tcPr>
            <w:tcW w:w="957" w:type="dxa"/>
          </w:tcPr>
          <w:p w14:paraId="03119ADB" w14:textId="77777777" w:rsidR="00973A86" w:rsidRPr="00F02BE6" w:rsidRDefault="00973A86" w:rsidP="003E5D96">
            <w:pPr>
              <w:pStyle w:val="TF"/>
              <w:keepNext/>
              <w:spacing w:after="0"/>
              <w:rPr>
                <w:lang w:eastAsia="en-US"/>
              </w:rPr>
            </w:pPr>
          </w:p>
        </w:tc>
      </w:tr>
      <w:tr w:rsidR="00973A86" w:rsidRPr="00F02BE6" w14:paraId="3A38F111"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0B6EB3B6"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30F11187"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2B3A3BAA"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740FB781"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19FFCC66"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05511457"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1285F253" w14:textId="77777777" w:rsidR="00973A86" w:rsidRPr="00F02BE6" w:rsidRDefault="00973A86" w:rsidP="003E5D96">
            <w:pPr>
              <w:pStyle w:val="TF"/>
              <w:keepNext/>
              <w:spacing w:after="0"/>
              <w:rPr>
                <w:lang w:eastAsia="en-US"/>
              </w:rPr>
            </w:pPr>
          </w:p>
        </w:tc>
        <w:tc>
          <w:tcPr>
            <w:tcW w:w="957" w:type="dxa"/>
            <w:tcBorders>
              <w:left w:val="nil"/>
            </w:tcBorders>
          </w:tcPr>
          <w:p w14:paraId="37AE0DC7" w14:textId="77777777" w:rsidR="00973A86" w:rsidRPr="00F02BE6" w:rsidRDefault="00973A86" w:rsidP="003E5D96">
            <w:pPr>
              <w:pStyle w:val="TF"/>
              <w:keepNext/>
              <w:spacing w:after="0"/>
              <w:rPr>
                <w:lang w:eastAsia="en-US"/>
              </w:rPr>
            </w:pPr>
          </w:p>
        </w:tc>
        <w:tc>
          <w:tcPr>
            <w:tcW w:w="957" w:type="dxa"/>
          </w:tcPr>
          <w:p w14:paraId="2B536AE7" w14:textId="77777777" w:rsidR="00973A86" w:rsidRPr="00F02BE6" w:rsidRDefault="00973A86" w:rsidP="003E5D96">
            <w:pPr>
              <w:pStyle w:val="TF"/>
              <w:keepNext/>
              <w:spacing w:after="0"/>
              <w:rPr>
                <w:lang w:eastAsia="en-US"/>
              </w:rPr>
            </w:pPr>
          </w:p>
        </w:tc>
      </w:tr>
      <w:tr w:rsidR="00973A86" w:rsidRPr="00F02BE6" w14:paraId="5166CF9A"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right w:val="single" w:sz="4" w:space="0" w:color="auto"/>
            </w:tcBorders>
          </w:tcPr>
          <w:p w14:paraId="3584E827"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46CAE4E1"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70BB54DE"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single" w:sz="4" w:space="0" w:color="auto"/>
            </w:tcBorders>
          </w:tcPr>
          <w:p w14:paraId="5DB3AD47"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510B5489"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single" w:sz="6" w:space="0" w:color="auto"/>
            </w:tcBorders>
          </w:tcPr>
          <w:p w14:paraId="3AB6DA25"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13DB9722" w14:textId="77777777" w:rsidR="00973A86" w:rsidRPr="00F02BE6" w:rsidRDefault="00973A86" w:rsidP="003E5D96">
            <w:pPr>
              <w:pStyle w:val="TF"/>
              <w:keepNext/>
              <w:spacing w:after="0"/>
              <w:rPr>
                <w:lang w:eastAsia="en-US"/>
              </w:rPr>
            </w:pPr>
          </w:p>
        </w:tc>
        <w:tc>
          <w:tcPr>
            <w:tcW w:w="1914" w:type="dxa"/>
            <w:gridSpan w:val="2"/>
            <w:tcBorders>
              <w:left w:val="nil"/>
            </w:tcBorders>
          </w:tcPr>
          <w:p w14:paraId="6A41B716" w14:textId="77777777" w:rsidR="00973A86" w:rsidRPr="00F02BE6" w:rsidRDefault="00973A86" w:rsidP="003E5D96">
            <w:pPr>
              <w:pStyle w:val="TAL"/>
            </w:pPr>
            <w:r w:rsidRPr="00F02BE6">
              <w:rPr>
                <w:b/>
              </w:rPr>
              <w:t xml:space="preserve">  octet 60</w:t>
            </w:r>
          </w:p>
          <w:p w14:paraId="7619A89F" w14:textId="77777777" w:rsidR="00973A86" w:rsidRPr="00F02BE6" w:rsidRDefault="00973A86" w:rsidP="003E5D96">
            <w:pPr>
              <w:pStyle w:val="TAL"/>
            </w:pPr>
          </w:p>
        </w:tc>
      </w:tr>
      <w:tr w:rsidR="00973A86" w:rsidRPr="00F02BE6" w14:paraId="280B4CAC"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703719E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CE91C9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65FAA1E6" w14:textId="77777777" w:rsidR="00973A86" w:rsidRPr="00F02BE6" w:rsidRDefault="00973A86" w:rsidP="003E5D96">
            <w:pPr>
              <w:pStyle w:val="TF"/>
              <w:keepNext/>
              <w:spacing w:after="0"/>
              <w:rPr>
                <w:lang w:eastAsia="en-US"/>
              </w:rPr>
            </w:pPr>
          </w:p>
          <w:p w14:paraId="5B21D49D"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dotted" w:sz="4" w:space="0" w:color="auto"/>
            </w:tcBorders>
          </w:tcPr>
          <w:p w14:paraId="3BE65FA1"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FEF801A"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72122C6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3E3E45C8"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607E5E4" w14:textId="77777777" w:rsidR="00973A86" w:rsidRPr="00F02BE6" w:rsidRDefault="00973A86" w:rsidP="003E5D96">
            <w:pPr>
              <w:pStyle w:val="TAL"/>
              <w:rPr>
                <w:b/>
              </w:rPr>
            </w:pPr>
          </w:p>
        </w:tc>
      </w:tr>
      <w:tr w:rsidR="00973A86" w:rsidRPr="00F02BE6" w14:paraId="5A51616D"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54892B3D" w14:textId="77777777" w:rsidR="00973A86" w:rsidRPr="00F02BE6" w:rsidRDefault="00973A86" w:rsidP="003E5D96">
            <w:pPr>
              <w:pStyle w:val="TF"/>
              <w:keepNext/>
              <w:spacing w:after="0"/>
              <w:rPr>
                <w:lang w:eastAsia="en-US"/>
              </w:rPr>
            </w:pPr>
          </w:p>
          <w:p w14:paraId="2D4CAB5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154E1F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06DD2FD"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7044235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10C2B2E"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AE1394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3D5F7A7D"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2EAF1F8" w14:textId="77777777" w:rsidR="00973A86" w:rsidRPr="00F02BE6" w:rsidRDefault="00973A86" w:rsidP="003E5D96">
            <w:pPr>
              <w:pStyle w:val="TAL"/>
              <w:rPr>
                <w:b/>
              </w:rPr>
            </w:pPr>
          </w:p>
        </w:tc>
      </w:tr>
      <w:tr w:rsidR="00973A86" w:rsidRPr="00F02BE6" w14:paraId="7177D8E4"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7F13847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ACE8CD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0FE27CA"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bottom w:val="dotted" w:sz="4" w:space="0" w:color="auto"/>
            </w:tcBorders>
          </w:tcPr>
          <w:p w14:paraId="41494ABF"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33C55D7A" w14:textId="77777777" w:rsidR="00973A86" w:rsidRPr="00F02BE6" w:rsidRDefault="00973A86" w:rsidP="003E5D96">
            <w:pPr>
              <w:pStyle w:val="TF"/>
              <w:keepNext/>
              <w:spacing w:after="0"/>
              <w:rPr>
                <w:lang w:eastAsia="en-US"/>
              </w:rPr>
            </w:pPr>
          </w:p>
          <w:p w14:paraId="359FCDDD"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EA9682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540CB9D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7415C1F" w14:textId="77777777" w:rsidR="00973A86" w:rsidRPr="00F02BE6" w:rsidRDefault="00973A86" w:rsidP="003E5D96">
            <w:pPr>
              <w:pStyle w:val="TAL"/>
              <w:rPr>
                <w:b/>
              </w:rPr>
            </w:pPr>
            <w:r w:rsidRPr="00F02BE6">
              <w:rPr>
                <w:b/>
              </w:rPr>
              <w:t xml:space="preserve">  octet 63</w:t>
            </w:r>
          </w:p>
        </w:tc>
      </w:tr>
    </w:tbl>
    <w:p w14:paraId="1DC8958C" w14:textId="77777777" w:rsidR="00973A86" w:rsidRPr="00F02BE6" w:rsidRDefault="00973A86" w:rsidP="00973A86">
      <w:pPr>
        <w:pStyle w:val="NF"/>
      </w:pPr>
    </w:p>
    <w:p w14:paraId="331DD2EF" w14:textId="77777777" w:rsidR="00973A86" w:rsidRPr="00F02BE6" w:rsidRDefault="00973A86" w:rsidP="00973A86">
      <w:pPr>
        <w:pStyle w:val="NF"/>
      </w:pPr>
      <w:r w:rsidRPr="00F02BE6">
        <w:t>NOTE:</w:t>
      </w:r>
      <w:r w:rsidRPr="00F02BE6">
        <w:tab/>
        <w:t>The numbering convention specified in 3GPP TS 44.060 applies.</w:t>
      </w:r>
    </w:p>
    <w:p w14:paraId="1A31E1B6" w14:textId="77777777" w:rsidR="00973A86" w:rsidRPr="00F02BE6" w:rsidRDefault="00973A86" w:rsidP="00973A86">
      <w:pPr>
        <w:pStyle w:val="NF"/>
      </w:pPr>
    </w:p>
    <w:p w14:paraId="06ACB027" w14:textId="77777777" w:rsidR="00973A86" w:rsidRPr="00F02BE6" w:rsidRDefault="00973A86" w:rsidP="00973A86">
      <w:pPr>
        <w:pStyle w:val="TF"/>
      </w:pPr>
      <w:r w:rsidRPr="00F02BE6">
        <w:t>Figure 7.6.19.1: PDTCH block type 19 (UBS-5) format</w:t>
      </w:r>
    </w:p>
    <w:p w14:paraId="29EE8204" w14:textId="77777777" w:rsidR="00973A86" w:rsidRPr="00F02BE6" w:rsidRDefault="00973A86" w:rsidP="00973A86">
      <w:pPr>
        <w:pStyle w:val="Heading3"/>
        <w:rPr>
          <w:lang w:val="en-US"/>
        </w:rPr>
      </w:pPr>
      <w:bookmarkStart w:id="176" w:name="_Toc517979164"/>
      <w:r w:rsidRPr="00F02BE6">
        <w:rPr>
          <w:lang w:val="en-US"/>
        </w:rPr>
        <w:t>7.6.20</w:t>
      </w:r>
      <w:r w:rsidRPr="00F02BE6">
        <w:rPr>
          <w:lang w:val="en-US"/>
        </w:rPr>
        <w:tab/>
        <w:t>PDTCH block type 20 (UBS-6) format (uplink only)</w:t>
      </w:r>
      <w:bookmarkEnd w:id="176"/>
    </w:p>
    <w:p w14:paraId="3DFE8F9F" w14:textId="77777777" w:rsidR="00973A86" w:rsidRPr="00F02BE6" w:rsidRDefault="00973A86" w:rsidP="00973A86">
      <w:r w:rsidRPr="00F02BE6">
        <w:t>The blocks of 623 bits, or in case a PAN is included, 648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4B0BCFCE" w14:textId="77777777" w:rsidTr="003E5D96">
        <w:tblPrEx>
          <w:tblCellMar>
            <w:top w:w="0" w:type="dxa"/>
            <w:bottom w:w="0" w:type="dxa"/>
          </w:tblCellMar>
        </w:tblPrEx>
        <w:trPr>
          <w:jc w:val="center"/>
        </w:trPr>
        <w:tc>
          <w:tcPr>
            <w:tcW w:w="7656" w:type="dxa"/>
            <w:gridSpan w:val="8"/>
          </w:tcPr>
          <w:p w14:paraId="69D89B21"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35C42F0F" w14:textId="77777777" w:rsidR="00973A86" w:rsidRPr="00F02BE6" w:rsidRDefault="00973A86" w:rsidP="003E5D96">
            <w:pPr>
              <w:pStyle w:val="TF"/>
              <w:keepNext/>
              <w:spacing w:after="0"/>
              <w:rPr>
                <w:lang w:eastAsia="en-US"/>
              </w:rPr>
            </w:pPr>
          </w:p>
        </w:tc>
        <w:tc>
          <w:tcPr>
            <w:tcW w:w="957" w:type="dxa"/>
          </w:tcPr>
          <w:p w14:paraId="424E25C5" w14:textId="77777777" w:rsidR="00973A86" w:rsidRPr="00F02BE6" w:rsidRDefault="00973A86" w:rsidP="003E5D96">
            <w:pPr>
              <w:pStyle w:val="TF"/>
              <w:keepNext/>
              <w:spacing w:after="0"/>
              <w:rPr>
                <w:lang w:eastAsia="en-US"/>
              </w:rPr>
            </w:pPr>
          </w:p>
        </w:tc>
      </w:tr>
      <w:tr w:rsidR="00973A86" w:rsidRPr="00F02BE6" w14:paraId="7DD125A7" w14:textId="77777777" w:rsidTr="003E5D96">
        <w:tblPrEx>
          <w:tblCellMar>
            <w:top w:w="0" w:type="dxa"/>
            <w:bottom w:w="0" w:type="dxa"/>
          </w:tblCellMar>
        </w:tblPrEx>
        <w:trPr>
          <w:jc w:val="center"/>
        </w:trPr>
        <w:tc>
          <w:tcPr>
            <w:tcW w:w="957" w:type="dxa"/>
          </w:tcPr>
          <w:p w14:paraId="1F2FF87D"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0E5CA768"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138F0C03"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71CC90A6"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4FD62E09"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66B0E150"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2AC0B64C"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3E1E3B3B"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28D31410" w14:textId="77777777" w:rsidR="00973A86" w:rsidRPr="00F02BE6" w:rsidRDefault="00973A86" w:rsidP="003E5D96">
            <w:pPr>
              <w:pStyle w:val="TF"/>
              <w:keepNext/>
              <w:spacing w:after="0"/>
              <w:rPr>
                <w:lang w:eastAsia="en-US"/>
              </w:rPr>
            </w:pPr>
          </w:p>
        </w:tc>
        <w:tc>
          <w:tcPr>
            <w:tcW w:w="957" w:type="dxa"/>
          </w:tcPr>
          <w:p w14:paraId="44B5642F" w14:textId="77777777" w:rsidR="00973A86" w:rsidRPr="00F02BE6" w:rsidRDefault="00973A86" w:rsidP="003E5D96">
            <w:pPr>
              <w:pStyle w:val="TF"/>
              <w:keepNext/>
              <w:spacing w:after="0"/>
              <w:rPr>
                <w:lang w:eastAsia="en-US"/>
              </w:rPr>
            </w:pPr>
          </w:p>
        </w:tc>
      </w:tr>
      <w:tr w:rsidR="00973A86" w:rsidRPr="00F02BE6" w14:paraId="4F181FCC"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5B9E7BEA" w14:textId="77777777" w:rsidR="00973A86" w:rsidRPr="00F02BE6" w:rsidRDefault="00973A86" w:rsidP="003E5D96">
            <w:pPr>
              <w:pStyle w:val="TF"/>
              <w:keepNext/>
              <w:spacing w:after="0"/>
              <w:rPr>
                <w:lang w:eastAsia="en-US"/>
              </w:rPr>
            </w:pPr>
          </w:p>
        </w:tc>
        <w:tc>
          <w:tcPr>
            <w:tcW w:w="957" w:type="dxa"/>
            <w:tcBorders>
              <w:left w:val="nil"/>
            </w:tcBorders>
          </w:tcPr>
          <w:p w14:paraId="6A04B0C6"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50FE83EE" w14:textId="77777777" w:rsidR="00973A86" w:rsidRPr="00F02BE6" w:rsidRDefault="00973A86" w:rsidP="003E5D96">
            <w:pPr>
              <w:pStyle w:val="TF"/>
              <w:keepNext/>
              <w:spacing w:after="0"/>
              <w:rPr>
                <w:lang w:eastAsia="en-US"/>
              </w:rPr>
            </w:pPr>
          </w:p>
        </w:tc>
      </w:tr>
      <w:tr w:rsidR="00973A86" w:rsidRPr="00F02BE6" w14:paraId="6655DDDD" w14:textId="77777777" w:rsidTr="003E5D96">
        <w:tblPrEx>
          <w:tblCellMar>
            <w:top w:w="0" w:type="dxa"/>
            <w:bottom w:w="0" w:type="dxa"/>
          </w:tblCellMar>
        </w:tblPrEx>
        <w:trPr>
          <w:jc w:val="center"/>
        </w:trPr>
        <w:tc>
          <w:tcPr>
            <w:tcW w:w="957" w:type="dxa"/>
            <w:tcBorders>
              <w:left w:val="single" w:sz="6" w:space="0" w:color="auto"/>
            </w:tcBorders>
          </w:tcPr>
          <w:p w14:paraId="6B88A2E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3DDA6C5"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953B859" w14:textId="77777777" w:rsidR="00973A86" w:rsidRPr="00F02BE6" w:rsidRDefault="00973A86" w:rsidP="003E5D96">
            <w:pPr>
              <w:pStyle w:val="TF"/>
              <w:keepNext/>
              <w:spacing w:after="0"/>
              <w:rPr>
                <w:lang w:eastAsia="en-US"/>
              </w:rPr>
            </w:pPr>
          </w:p>
        </w:tc>
        <w:tc>
          <w:tcPr>
            <w:tcW w:w="1914" w:type="dxa"/>
            <w:gridSpan w:val="2"/>
          </w:tcPr>
          <w:p w14:paraId="3BD3EDA6" w14:textId="77777777" w:rsidR="00973A86" w:rsidRPr="00F02BE6" w:rsidRDefault="00973A86" w:rsidP="003E5D96">
            <w:pPr>
              <w:pStyle w:val="TF"/>
              <w:keepNext/>
              <w:spacing w:after="0"/>
              <w:rPr>
                <w:lang w:eastAsia="en-US"/>
              </w:rPr>
            </w:pPr>
            <w:r w:rsidRPr="00F02BE6">
              <w:rPr>
                <w:sz w:val="22"/>
                <w:lang w:eastAsia="en-US"/>
              </w:rPr>
              <w:t>623 or 648</w:t>
            </w:r>
          </w:p>
        </w:tc>
        <w:tc>
          <w:tcPr>
            <w:tcW w:w="957" w:type="dxa"/>
            <w:tcBorders>
              <w:bottom w:val="single" w:sz="6" w:space="0" w:color="auto"/>
            </w:tcBorders>
          </w:tcPr>
          <w:p w14:paraId="4C50BF70"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0CD0620"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470DCAE" w14:textId="77777777" w:rsidR="00973A86" w:rsidRPr="00F02BE6" w:rsidRDefault="00973A86" w:rsidP="003E5D96">
            <w:pPr>
              <w:pStyle w:val="TF"/>
              <w:keepNext/>
              <w:spacing w:after="0"/>
              <w:rPr>
                <w:lang w:eastAsia="en-US"/>
              </w:rPr>
            </w:pPr>
          </w:p>
        </w:tc>
        <w:tc>
          <w:tcPr>
            <w:tcW w:w="957" w:type="dxa"/>
            <w:tcBorders>
              <w:left w:val="nil"/>
            </w:tcBorders>
          </w:tcPr>
          <w:p w14:paraId="58CEDDFE" w14:textId="77777777" w:rsidR="00973A86" w:rsidRPr="00F02BE6" w:rsidRDefault="00973A86" w:rsidP="003E5D96">
            <w:pPr>
              <w:pStyle w:val="TF"/>
              <w:keepNext/>
              <w:spacing w:after="0"/>
              <w:rPr>
                <w:lang w:eastAsia="en-US"/>
              </w:rPr>
            </w:pPr>
          </w:p>
        </w:tc>
        <w:tc>
          <w:tcPr>
            <w:tcW w:w="957" w:type="dxa"/>
            <w:tcBorders>
              <w:left w:val="nil"/>
            </w:tcBorders>
          </w:tcPr>
          <w:p w14:paraId="132750DD" w14:textId="77777777" w:rsidR="00973A86" w:rsidRPr="00F02BE6" w:rsidRDefault="00973A86" w:rsidP="003E5D96">
            <w:pPr>
              <w:pStyle w:val="TF"/>
              <w:keepNext/>
              <w:spacing w:after="0"/>
              <w:rPr>
                <w:lang w:eastAsia="en-US"/>
              </w:rPr>
            </w:pPr>
          </w:p>
        </w:tc>
      </w:tr>
      <w:tr w:rsidR="00973A86" w:rsidRPr="00F02BE6" w14:paraId="2F427B52"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072D4E3E" w14:textId="77777777" w:rsidR="00973A86" w:rsidRPr="00F02BE6" w:rsidRDefault="00973A86" w:rsidP="003E5D96">
            <w:pPr>
              <w:pStyle w:val="TF"/>
              <w:keepNext/>
              <w:spacing w:after="0"/>
              <w:rPr>
                <w:lang w:eastAsia="en-US"/>
              </w:rPr>
            </w:pPr>
          </w:p>
        </w:tc>
        <w:tc>
          <w:tcPr>
            <w:tcW w:w="957" w:type="dxa"/>
          </w:tcPr>
          <w:p w14:paraId="701F43AA" w14:textId="77777777" w:rsidR="00973A86" w:rsidRPr="00F02BE6" w:rsidRDefault="00973A86" w:rsidP="003E5D96">
            <w:pPr>
              <w:pStyle w:val="TF"/>
              <w:keepNext/>
              <w:spacing w:after="0"/>
              <w:rPr>
                <w:lang w:eastAsia="en-US"/>
              </w:rPr>
            </w:pPr>
          </w:p>
        </w:tc>
        <w:tc>
          <w:tcPr>
            <w:tcW w:w="957" w:type="dxa"/>
          </w:tcPr>
          <w:p w14:paraId="7A73B1DD" w14:textId="77777777" w:rsidR="00973A86" w:rsidRPr="00F02BE6" w:rsidRDefault="00973A86" w:rsidP="003E5D96">
            <w:pPr>
              <w:pStyle w:val="TF"/>
              <w:keepNext/>
              <w:spacing w:after="0"/>
              <w:rPr>
                <w:lang w:eastAsia="en-US"/>
              </w:rPr>
            </w:pPr>
          </w:p>
        </w:tc>
        <w:tc>
          <w:tcPr>
            <w:tcW w:w="1914" w:type="dxa"/>
            <w:gridSpan w:val="2"/>
          </w:tcPr>
          <w:p w14:paraId="437B54B6"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6D6D9378" w14:textId="77777777" w:rsidR="00973A86" w:rsidRPr="00F02BE6" w:rsidRDefault="00973A86" w:rsidP="003E5D96">
            <w:pPr>
              <w:pStyle w:val="TF"/>
              <w:keepNext/>
              <w:spacing w:after="0"/>
              <w:rPr>
                <w:lang w:eastAsia="en-US"/>
              </w:rPr>
            </w:pPr>
          </w:p>
        </w:tc>
        <w:tc>
          <w:tcPr>
            <w:tcW w:w="957" w:type="dxa"/>
          </w:tcPr>
          <w:p w14:paraId="1FBF5C21"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B3E2972" w14:textId="77777777" w:rsidR="00973A86" w:rsidRPr="00F02BE6" w:rsidRDefault="00973A86" w:rsidP="003E5D96">
            <w:pPr>
              <w:pStyle w:val="TF"/>
              <w:keepNext/>
              <w:spacing w:after="0"/>
              <w:rPr>
                <w:lang w:eastAsia="en-US"/>
              </w:rPr>
            </w:pPr>
          </w:p>
        </w:tc>
        <w:tc>
          <w:tcPr>
            <w:tcW w:w="1914" w:type="dxa"/>
            <w:gridSpan w:val="2"/>
            <w:tcBorders>
              <w:left w:val="nil"/>
            </w:tcBorders>
          </w:tcPr>
          <w:p w14:paraId="6AC8AA84" w14:textId="77777777" w:rsidR="00973A86" w:rsidRPr="00F02BE6" w:rsidRDefault="00973A86" w:rsidP="003E5D96">
            <w:pPr>
              <w:pStyle w:val="TF"/>
              <w:keepNext/>
              <w:spacing w:after="0"/>
              <w:rPr>
                <w:lang w:eastAsia="en-US"/>
              </w:rPr>
            </w:pPr>
          </w:p>
        </w:tc>
      </w:tr>
      <w:tr w:rsidR="00973A86" w:rsidRPr="00F02BE6" w14:paraId="37C27A3A" w14:textId="77777777" w:rsidTr="003E5D96">
        <w:tblPrEx>
          <w:tblCellMar>
            <w:top w:w="0" w:type="dxa"/>
            <w:bottom w:w="0" w:type="dxa"/>
          </w:tblCellMar>
        </w:tblPrEx>
        <w:trPr>
          <w:jc w:val="center"/>
        </w:trPr>
        <w:tc>
          <w:tcPr>
            <w:tcW w:w="957" w:type="dxa"/>
          </w:tcPr>
          <w:p w14:paraId="2481CBE3" w14:textId="77777777" w:rsidR="00973A86" w:rsidRPr="00F02BE6" w:rsidRDefault="00973A86" w:rsidP="003E5D96">
            <w:pPr>
              <w:pStyle w:val="TAL"/>
            </w:pPr>
            <w:r w:rsidRPr="00F02BE6">
              <w:t>:</w:t>
            </w:r>
          </w:p>
        </w:tc>
        <w:tc>
          <w:tcPr>
            <w:tcW w:w="957" w:type="dxa"/>
          </w:tcPr>
          <w:p w14:paraId="227787CD" w14:textId="77777777" w:rsidR="00973A86" w:rsidRPr="00F02BE6" w:rsidRDefault="00973A86" w:rsidP="003E5D96">
            <w:pPr>
              <w:pStyle w:val="TF"/>
              <w:keepNext/>
              <w:spacing w:after="0"/>
              <w:rPr>
                <w:lang w:eastAsia="en-US"/>
              </w:rPr>
            </w:pPr>
          </w:p>
        </w:tc>
        <w:tc>
          <w:tcPr>
            <w:tcW w:w="957" w:type="dxa"/>
          </w:tcPr>
          <w:p w14:paraId="5EA1901F" w14:textId="77777777" w:rsidR="00973A86" w:rsidRPr="00F02BE6" w:rsidRDefault="00973A86" w:rsidP="003E5D96">
            <w:pPr>
              <w:pStyle w:val="TF"/>
              <w:keepNext/>
              <w:spacing w:after="0"/>
              <w:rPr>
                <w:lang w:eastAsia="en-US"/>
              </w:rPr>
            </w:pPr>
          </w:p>
        </w:tc>
        <w:tc>
          <w:tcPr>
            <w:tcW w:w="957" w:type="dxa"/>
          </w:tcPr>
          <w:p w14:paraId="7722EE7E" w14:textId="77777777" w:rsidR="00973A86" w:rsidRPr="00F02BE6" w:rsidRDefault="00973A86" w:rsidP="003E5D96">
            <w:pPr>
              <w:pStyle w:val="TF"/>
              <w:keepNext/>
              <w:spacing w:after="0"/>
              <w:rPr>
                <w:lang w:eastAsia="en-US"/>
              </w:rPr>
            </w:pPr>
          </w:p>
        </w:tc>
        <w:tc>
          <w:tcPr>
            <w:tcW w:w="957" w:type="dxa"/>
          </w:tcPr>
          <w:p w14:paraId="122453EF" w14:textId="77777777" w:rsidR="00973A86" w:rsidRPr="00F02BE6" w:rsidRDefault="00973A86" w:rsidP="003E5D96">
            <w:pPr>
              <w:pStyle w:val="TF"/>
              <w:keepNext/>
              <w:spacing w:after="0"/>
              <w:rPr>
                <w:lang w:eastAsia="en-US"/>
              </w:rPr>
            </w:pPr>
          </w:p>
        </w:tc>
        <w:tc>
          <w:tcPr>
            <w:tcW w:w="957" w:type="dxa"/>
          </w:tcPr>
          <w:p w14:paraId="16B4AA8E" w14:textId="77777777" w:rsidR="00973A86" w:rsidRPr="00F02BE6" w:rsidRDefault="00973A86" w:rsidP="003E5D96">
            <w:pPr>
              <w:pStyle w:val="TF"/>
              <w:keepNext/>
              <w:spacing w:after="0"/>
              <w:rPr>
                <w:lang w:eastAsia="en-US"/>
              </w:rPr>
            </w:pPr>
          </w:p>
        </w:tc>
        <w:tc>
          <w:tcPr>
            <w:tcW w:w="957" w:type="dxa"/>
          </w:tcPr>
          <w:p w14:paraId="2BFFBBF0" w14:textId="77777777" w:rsidR="00973A86" w:rsidRPr="00F02BE6" w:rsidRDefault="00973A86" w:rsidP="003E5D96">
            <w:pPr>
              <w:pStyle w:val="TF"/>
              <w:keepNext/>
              <w:spacing w:after="0"/>
              <w:rPr>
                <w:lang w:eastAsia="en-US"/>
              </w:rPr>
            </w:pPr>
          </w:p>
        </w:tc>
        <w:tc>
          <w:tcPr>
            <w:tcW w:w="957" w:type="dxa"/>
          </w:tcPr>
          <w:p w14:paraId="0CD9C26D" w14:textId="77777777" w:rsidR="00973A86" w:rsidRPr="00F02BE6" w:rsidRDefault="00973A86" w:rsidP="003E5D96">
            <w:pPr>
              <w:pStyle w:val="TAR"/>
            </w:pPr>
            <w:r w:rsidRPr="00F02BE6">
              <w:t>:</w:t>
            </w:r>
          </w:p>
        </w:tc>
        <w:tc>
          <w:tcPr>
            <w:tcW w:w="957" w:type="dxa"/>
          </w:tcPr>
          <w:p w14:paraId="19049A14"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6097B9DF" w14:textId="77777777" w:rsidR="00973A86" w:rsidRPr="00F02BE6" w:rsidRDefault="00973A86" w:rsidP="003E5D96">
            <w:pPr>
              <w:pStyle w:val="TF"/>
              <w:keepNext/>
              <w:spacing w:after="0"/>
              <w:rPr>
                <w:lang w:eastAsia="en-US"/>
              </w:rPr>
            </w:pPr>
          </w:p>
        </w:tc>
      </w:tr>
      <w:tr w:rsidR="00973A86" w:rsidRPr="00F02BE6" w14:paraId="3BEBD472" w14:textId="77777777" w:rsidTr="003E5D96">
        <w:tblPrEx>
          <w:tblCellMar>
            <w:top w:w="0" w:type="dxa"/>
            <w:bottom w:w="0" w:type="dxa"/>
          </w:tblCellMar>
        </w:tblPrEx>
        <w:trPr>
          <w:jc w:val="center"/>
        </w:trPr>
        <w:tc>
          <w:tcPr>
            <w:tcW w:w="957" w:type="dxa"/>
          </w:tcPr>
          <w:p w14:paraId="3AD7D139" w14:textId="77777777" w:rsidR="00973A86" w:rsidRPr="00F02BE6" w:rsidRDefault="00973A86" w:rsidP="003E5D96">
            <w:pPr>
              <w:pStyle w:val="TAL"/>
            </w:pPr>
            <w:r w:rsidRPr="00F02BE6">
              <w:t>:</w:t>
            </w:r>
          </w:p>
        </w:tc>
        <w:tc>
          <w:tcPr>
            <w:tcW w:w="957" w:type="dxa"/>
          </w:tcPr>
          <w:p w14:paraId="04823C7F" w14:textId="77777777" w:rsidR="00973A86" w:rsidRPr="00F02BE6" w:rsidRDefault="00973A86" w:rsidP="003E5D96">
            <w:pPr>
              <w:pStyle w:val="TF"/>
              <w:keepNext/>
              <w:spacing w:after="0"/>
              <w:rPr>
                <w:lang w:eastAsia="en-US"/>
              </w:rPr>
            </w:pPr>
          </w:p>
        </w:tc>
        <w:tc>
          <w:tcPr>
            <w:tcW w:w="957" w:type="dxa"/>
          </w:tcPr>
          <w:p w14:paraId="13577DE0" w14:textId="77777777" w:rsidR="00973A86" w:rsidRPr="00F02BE6" w:rsidRDefault="00973A86" w:rsidP="003E5D96">
            <w:pPr>
              <w:pStyle w:val="TF"/>
              <w:keepNext/>
              <w:spacing w:after="0"/>
              <w:rPr>
                <w:lang w:eastAsia="en-US"/>
              </w:rPr>
            </w:pPr>
          </w:p>
        </w:tc>
        <w:tc>
          <w:tcPr>
            <w:tcW w:w="957" w:type="dxa"/>
          </w:tcPr>
          <w:p w14:paraId="1E84B486" w14:textId="77777777" w:rsidR="00973A86" w:rsidRPr="00F02BE6" w:rsidRDefault="00973A86" w:rsidP="003E5D96">
            <w:pPr>
              <w:pStyle w:val="TF"/>
              <w:keepNext/>
              <w:spacing w:after="0"/>
              <w:rPr>
                <w:lang w:eastAsia="en-US"/>
              </w:rPr>
            </w:pPr>
          </w:p>
        </w:tc>
        <w:tc>
          <w:tcPr>
            <w:tcW w:w="957" w:type="dxa"/>
          </w:tcPr>
          <w:p w14:paraId="640E2A5B" w14:textId="77777777" w:rsidR="00973A86" w:rsidRPr="00F02BE6" w:rsidRDefault="00973A86" w:rsidP="003E5D96">
            <w:pPr>
              <w:pStyle w:val="TF"/>
              <w:keepNext/>
              <w:spacing w:after="0"/>
              <w:rPr>
                <w:lang w:eastAsia="en-US"/>
              </w:rPr>
            </w:pPr>
          </w:p>
        </w:tc>
        <w:tc>
          <w:tcPr>
            <w:tcW w:w="957" w:type="dxa"/>
          </w:tcPr>
          <w:p w14:paraId="0E7BCF4F" w14:textId="77777777" w:rsidR="00973A86" w:rsidRPr="00F02BE6" w:rsidRDefault="00973A86" w:rsidP="003E5D96">
            <w:pPr>
              <w:pStyle w:val="TF"/>
              <w:keepNext/>
              <w:spacing w:after="0"/>
              <w:rPr>
                <w:lang w:eastAsia="en-US"/>
              </w:rPr>
            </w:pPr>
          </w:p>
        </w:tc>
        <w:tc>
          <w:tcPr>
            <w:tcW w:w="957" w:type="dxa"/>
          </w:tcPr>
          <w:p w14:paraId="3ECCD2E8" w14:textId="77777777" w:rsidR="00973A86" w:rsidRPr="00F02BE6" w:rsidRDefault="00973A86" w:rsidP="003E5D96">
            <w:pPr>
              <w:pStyle w:val="TF"/>
              <w:keepNext/>
              <w:spacing w:after="0"/>
              <w:rPr>
                <w:lang w:eastAsia="en-US"/>
              </w:rPr>
            </w:pPr>
          </w:p>
        </w:tc>
        <w:tc>
          <w:tcPr>
            <w:tcW w:w="957" w:type="dxa"/>
          </w:tcPr>
          <w:p w14:paraId="52C3D384" w14:textId="77777777" w:rsidR="00973A86" w:rsidRPr="00F02BE6" w:rsidRDefault="00973A86" w:rsidP="003E5D96">
            <w:pPr>
              <w:pStyle w:val="TAR"/>
            </w:pPr>
            <w:r w:rsidRPr="00F02BE6">
              <w:t>:</w:t>
            </w:r>
          </w:p>
        </w:tc>
        <w:tc>
          <w:tcPr>
            <w:tcW w:w="957" w:type="dxa"/>
          </w:tcPr>
          <w:p w14:paraId="3D964280" w14:textId="77777777" w:rsidR="00973A86" w:rsidRPr="00F02BE6" w:rsidRDefault="00973A86" w:rsidP="003E5D96">
            <w:pPr>
              <w:pStyle w:val="TF"/>
              <w:keepNext/>
              <w:spacing w:after="0"/>
              <w:rPr>
                <w:lang w:eastAsia="en-US"/>
              </w:rPr>
            </w:pPr>
          </w:p>
        </w:tc>
        <w:tc>
          <w:tcPr>
            <w:tcW w:w="957" w:type="dxa"/>
          </w:tcPr>
          <w:p w14:paraId="4881F048" w14:textId="77777777" w:rsidR="00973A86" w:rsidRPr="00F02BE6" w:rsidRDefault="00973A86" w:rsidP="003E5D96">
            <w:pPr>
              <w:pStyle w:val="TF"/>
              <w:keepNext/>
              <w:spacing w:after="0"/>
              <w:rPr>
                <w:lang w:eastAsia="en-US"/>
              </w:rPr>
            </w:pPr>
          </w:p>
        </w:tc>
      </w:tr>
      <w:tr w:rsidR="00973A86" w:rsidRPr="00F02BE6" w14:paraId="35945B4B" w14:textId="77777777" w:rsidTr="003E5D96">
        <w:tblPrEx>
          <w:tblCellMar>
            <w:top w:w="0" w:type="dxa"/>
            <w:bottom w:w="0" w:type="dxa"/>
          </w:tblCellMar>
        </w:tblPrEx>
        <w:trPr>
          <w:jc w:val="center"/>
        </w:trPr>
        <w:tc>
          <w:tcPr>
            <w:tcW w:w="957" w:type="dxa"/>
          </w:tcPr>
          <w:p w14:paraId="6141EE88" w14:textId="77777777" w:rsidR="00973A86" w:rsidRPr="00F02BE6" w:rsidRDefault="00973A86" w:rsidP="003E5D96">
            <w:pPr>
              <w:pStyle w:val="TAL"/>
            </w:pPr>
            <w:r w:rsidRPr="00F02BE6">
              <w:t>:</w:t>
            </w:r>
          </w:p>
        </w:tc>
        <w:tc>
          <w:tcPr>
            <w:tcW w:w="957" w:type="dxa"/>
          </w:tcPr>
          <w:p w14:paraId="3968BE6F" w14:textId="77777777" w:rsidR="00973A86" w:rsidRPr="00F02BE6" w:rsidRDefault="00973A86" w:rsidP="003E5D96">
            <w:pPr>
              <w:pStyle w:val="TF"/>
              <w:keepNext/>
              <w:spacing w:after="0"/>
              <w:rPr>
                <w:lang w:eastAsia="en-US"/>
              </w:rPr>
            </w:pPr>
          </w:p>
        </w:tc>
        <w:tc>
          <w:tcPr>
            <w:tcW w:w="957" w:type="dxa"/>
          </w:tcPr>
          <w:p w14:paraId="025E78CD" w14:textId="77777777" w:rsidR="00973A86" w:rsidRPr="00F02BE6" w:rsidRDefault="00973A86" w:rsidP="003E5D96">
            <w:pPr>
              <w:pStyle w:val="TF"/>
              <w:keepNext/>
              <w:spacing w:after="0"/>
              <w:rPr>
                <w:lang w:eastAsia="en-US"/>
              </w:rPr>
            </w:pPr>
          </w:p>
        </w:tc>
        <w:tc>
          <w:tcPr>
            <w:tcW w:w="957" w:type="dxa"/>
          </w:tcPr>
          <w:p w14:paraId="7D4D0718" w14:textId="77777777" w:rsidR="00973A86" w:rsidRPr="00F02BE6" w:rsidRDefault="00973A86" w:rsidP="003E5D96">
            <w:pPr>
              <w:pStyle w:val="TF"/>
              <w:keepNext/>
              <w:spacing w:after="0"/>
              <w:rPr>
                <w:lang w:eastAsia="en-US"/>
              </w:rPr>
            </w:pPr>
          </w:p>
        </w:tc>
        <w:tc>
          <w:tcPr>
            <w:tcW w:w="957" w:type="dxa"/>
          </w:tcPr>
          <w:p w14:paraId="0F160D86" w14:textId="77777777" w:rsidR="00973A86" w:rsidRPr="00F02BE6" w:rsidRDefault="00973A86" w:rsidP="003E5D96">
            <w:pPr>
              <w:pStyle w:val="TF"/>
              <w:keepNext/>
              <w:spacing w:after="0"/>
              <w:rPr>
                <w:lang w:eastAsia="en-US"/>
              </w:rPr>
            </w:pPr>
          </w:p>
        </w:tc>
        <w:tc>
          <w:tcPr>
            <w:tcW w:w="957" w:type="dxa"/>
          </w:tcPr>
          <w:p w14:paraId="5C118427" w14:textId="77777777" w:rsidR="00973A86" w:rsidRPr="00F02BE6" w:rsidRDefault="00973A86" w:rsidP="003E5D96">
            <w:pPr>
              <w:pStyle w:val="TF"/>
              <w:keepNext/>
              <w:spacing w:after="0"/>
              <w:rPr>
                <w:lang w:eastAsia="en-US"/>
              </w:rPr>
            </w:pPr>
          </w:p>
        </w:tc>
        <w:tc>
          <w:tcPr>
            <w:tcW w:w="957" w:type="dxa"/>
          </w:tcPr>
          <w:p w14:paraId="2707A808" w14:textId="77777777" w:rsidR="00973A86" w:rsidRPr="00F02BE6" w:rsidRDefault="00973A86" w:rsidP="003E5D96">
            <w:pPr>
              <w:pStyle w:val="TF"/>
              <w:keepNext/>
              <w:spacing w:after="0"/>
              <w:rPr>
                <w:lang w:eastAsia="en-US"/>
              </w:rPr>
            </w:pPr>
          </w:p>
        </w:tc>
        <w:tc>
          <w:tcPr>
            <w:tcW w:w="957" w:type="dxa"/>
          </w:tcPr>
          <w:p w14:paraId="6BC608E7" w14:textId="77777777" w:rsidR="00973A86" w:rsidRPr="00F02BE6" w:rsidRDefault="00973A86" w:rsidP="003E5D96">
            <w:pPr>
              <w:pStyle w:val="TAR"/>
            </w:pPr>
            <w:r w:rsidRPr="00F02BE6">
              <w:t>:</w:t>
            </w:r>
          </w:p>
        </w:tc>
        <w:tc>
          <w:tcPr>
            <w:tcW w:w="957" w:type="dxa"/>
          </w:tcPr>
          <w:p w14:paraId="2750897E" w14:textId="77777777" w:rsidR="00973A86" w:rsidRPr="00F02BE6" w:rsidRDefault="00973A86" w:rsidP="003E5D96">
            <w:pPr>
              <w:pStyle w:val="TF"/>
              <w:keepNext/>
              <w:spacing w:after="0"/>
              <w:rPr>
                <w:lang w:eastAsia="en-US"/>
              </w:rPr>
            </w:pPr>
          </w:p>
        </w:tc>
        <w:tc>
          <w:tcPr>
            <w:tcW w:w="957" w:type="dxa"/>
          </w:tcPr>
          <w:p w14:paraId="57B77F1D" w14:textId="77777777" w:rsidR="00973A86" w:rsidRPr="00F02BE6" w:rsidRDefault="00973A86" w:rsidP="003E5D96">
            <w:pPr>
              <w:pStyle w:val="TF"/>
              <w:keepNext/>
              <w:spacing w:after="0"/>
              <w:rPr>
                <w:lang w:eastAsia="en-US"/>
              </w:rPr>
            </w:pPr>
          </w:p>
        </w:tc>
      </w:tr>
      <w:tr w:rsidR="00973A86" w:rsidRPr="00F02BE6" w14:paraId="13FDBE12" w14:textId="77777777" w:rsidTr="003E5D96">
        <w:tblPrEx>
          <w:tblCellMar>
            <w:top w:w="0" w:type="dxa"/>
            <w:bottom w:w="0" w:type="dxa"/>
          </w:tblCellMar>
        </w:tblPrEx>
        <w:trPr>
          <w:cantSplit/>
          <w:jc w:val="center"/>
        </w:trPr>
        <w:tc>
          <w:tcPr>
            <w:tcW w:w="957" w:type="dxa"/>
            <w:tcBorders>
              <w:left w:val="single" w:sz="6" w:space="0" w:color="auto"/>
            </w:tcBorders>
          </w:tcPr>
          <w:p w14:paraId="177F2B55" w14:textId="77777777" w:rsidR="00973A86" w:rsidRPr="00F02BE6" w:rsidRDefault="00973A86" w:rsidP="003E5D96">
            <w:pPr>
              <w:pStyle w:val="TAL"/>
            </w:pPr>
          </w:p>
        </w:tc>
        <w:tc>
          <w:tcPr>
            <w:tcW w:w="957" w:type="dxa"/>
          </w:tcPr>
          <w:p w14:paraId="04AE229D" w14:textId="77777777" w:rsidR="00973A86" w:rsidRPr="00F02BE6" w:rsidRDefault="00973A86" w:rsidP="003E5D96">
            <w:pPr>
              <w:pStyle w:val="TF"/>
              <w:keepNext/>
              <w:spacing w:after="0"/>
              <w:rPr>
                <w:lang w:eastAsia="en-US"/>
              </w:rPr>
            </w:pPr>
          </w:p>
        </w:tc>
        <w:tc>
          <w:tcPr>
            <w:tcW w:w="957" w:type="dxa"/>
          </w:tcPr>
          <w:p w14:paraId="2772A67F" w14:textId="77777777" w:rsidR="00973A86" w:rsidRPr="00F02BE6" w:rsidRDefault="00973A86" w:rsidP="003E5D96">
            <w:pPr>
              <w:pStyle w:val="TF"/>
              <w:keepNext/>
              <w:spacing w:after="0"/>
              <w:rPr>
                <w:lang w:eastAsia="en-US"/>
              </w:rPr>
            </w:pPr>
          </w:p>
        </w:tc>
        <w:tc>
          <w:tcPr>
            <w:tcW w:w="1914" w:type="dxa"/>
            <w:gridSpan w:val="2"/>
          </w:tcPr>
          <w:p w14:paraId="746A1838"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2530247E" w14:textId="77777777" w:rsidR="00973A86" w:rsidRPr="00F02BE6" w:rsidRDefault="00973A86" w:rsidP="003E5D96">
            <w:pPr>
              <w:pStyle w:val="TF"/>
              <w:keepNext/>
              <w:spacing w:after="0"/>
              <w:rPr>
                <w:lang w:eastAsia="en-US"/>
              </w:rPr>
            </w:pPr>
          </w:p>
        </w:tc>
        <w:tc>
          <w:tcPr>
            <w:tcW w:w="957" w:type="dxa"/>
          </w:tcPr>
          <w:p w14:paraId="42F4AAE6"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F4D0B14" w14:textId="77777777" w:rsidR="00973A86" w:rsidRPr="00F02BE6" w:rsidRDefault="00973A86" w:rsidP="003E5D96">
            <w:pPr>
              <w:pStyle w:val="TAR"/>
            </w:pPr>
          </w:p>
        </w:tc>
        <w:tc>
          <w:tcPr>
            <w:tcW w:w="957" w:type="dxa"/>
            <w:tcBorders>
              <w:left w:val="nil"/>
            </w:tcBorders>
          </w:tcPr>
          <w:p w14:paraId="09AEC9B9" w14:textId="77777777" w:rsidR="00973A86" w:rsidRPr="00F02BE6" w:rsidRDefault="00973A86" w:rsidP="003E5D96">
            <w:pPr>
              <w:pStyle w:val="TF"/>
              <w:keepNext/>
              <w:spacing w:after="0"/>
              <w:rPr>
                <w:lang w:eastAsia="en-US"/>
              </w:rPr>
            </w:pPr>
          </w:p>
        </w:tc>
        <w:tc>
          <w:tcPr>
            <w:tcW w:w="957" w:type="dxa"/>
          </w:tcPr>
          <w:p w14:paraId="117D6E50" w14:textId="77777777" w:rsidR="00973A86" w:rsidRPr="00F02BE6" w:rsidRDefault="00973A86" w:rsidP="003E5D96">
            <w:pPr>
              <w:pStyle w:val="TF"/>
              <w:keepNext/>
              <w:spacing w:after="0"/>
              <w:rPr>
                <w:lang w:eastAsia="en-US"/>
              </w:rPr>
            </w:pPr>
          </w:p>
        </w:tc>
      </w:tr>
      <w:tr w:rsidR="00973A86" w:rsidRPr="00F02BE6" w14:paraId="5AFF5170"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08716533" w14:textId="77777777" w:rsidR="00973A86" w:rsidRPr="00F02BE6" w:rsidRDefault="00973A86" w:rsidP="003E5D96">
            <w:pPr>
              <w:pStyle w:val="TAL"/>
            </w:pPr>
          </w:p>
        </w:tc>
        <w:tc>
          <w:tcPr>
            <w:tcW w:w="957" w:type="dxa"/>
            <w:tcBorders>
              <w:top w:val="single" w:sz="6" w:space="0" w:color="auto"/>
            </w:tcBorders>
          </w:tcPr>
          <w:p w14:paraId="014412E6"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B95ABF7" w14:textId="77777777" w:rsidR="00973A86" w:rsidRPr="00F02BE6" w:rsidRDefault="00973A86" w:rsidP="003E5D96">
            <w:pPr>
              <w:pStyle w:val="TF"/>
              <w:keepNext/>
              <w:spacing w:after="0"/>
              <w:rPr>
                <w:lang w:eastAsia="en-US"/>
              </w:rPr>
            </w:pPr>
          </w:p>
        </w:tc>
        <w:tc>
          <w:tcPr>
            <w:tcW w:w="1914" w:type="dxa"/>
            <w:gridSpan w:val="2"/>
          </w:tcPr>
          <w:p w14:paraId="27F2F53B"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2EB696E3"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DC7585F"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39604CC" w14:textId="77777777" w:rsidR="00973A86" w:rsidRPr="00F02BE6" w:rsidRDefault="00973A86" w:rsidP="003E5D96">
            <w:pPr>
              <w:pStyle w:val="TAR"/>
            </w:pPr>
          </w:p>
        </w:tc>
        <w:tc>
          <w:tcPr>
            <w:tcW w:w="957" w:type="dxa"/>
            <w:tcBorders>
              <w:left w:val="nil"/>
            </w:tcBorders>
          </w:tcPr>
          <w:p w14:paraId="3D42E4DB" w14:textId="77777777" w:rsidR="00973A86" w:rsidRPr="00F02BE6" w:rsidRDefault="00973A86" w:rsidP="003E5D96">
            <w:pPr>
              <w:pStyle w:val="TF"/>
              <w:keepNext/>
              <w:spacing w:after="0"/>
              <w:rPr>
                <w:lang w:eastAsia="en-US"/>
              </w:rPr>
            </w:pPr>
          </w:p>
        </w:tc>
        <w:tc>
          <w:tcPr>
            <w:tcW w:w="957" w:type="dxa"/>
          </w:tcPr>
          <w:p w14:paraId="4A528684" w14:textId="77777777" w:rsidR="00973A86" w:rsidRPr="00F02BE6" w:rsidRDefault="00973A86" w:rsidP="003E5D96">
            <w:pPr>
              <w:pStyle w:val="TF"/>
              <w:keepNext/>
              <w:spacing w:after="0"/>
              <w:rPr>
                <w:lang w:eastAsia="en-US"/>
              </w:rPr>
            </w:pPr>
          </w:p>
        </w:tc>
      </w:tr>
      <w:tr w:rsidR="00973A86" w:rsidRPr="00F02BE6" w14:paraId="640D3C2D"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0FE42D93"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3FB52BDB"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24604707"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1C91A28C"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1A15A7E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BD64678"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765A3A5D" w14:textId="77777777" w:rsidR="00973A86" w:rsidRPr="00F02BE6" w:rsidRDefault="00973A86" w:rsidP="003E5D96">
            <w:pPr>
              <w:pStyle w:val="TF"/>
              <w:keepNext/>
              <w:spacing w:after="0"/>
              <w:rPr>
                <w:lang w:eastAsia="en-US"/>
              </w:rPr>
            </w:pPr>
          </w:p>
        </w:tc>
        <w:tc>
          <w:tcPr>
            <w:tcW w:w="957" w:type="dxa"/>
            <w:tcBorders>
              <w:left w:val="nil"/>
            </w:tcBorders>
          </w:tcPr>
          <w:p w14:paraId="7E7DFAA4" w14:textId="77777777" w:rsidR="00973A86" w:rsidRPr="00F02BE6" w:rsidRDefault="00973A86" w:rsidP="003E5D96">
            <w:pPr>
              <w:pStyle w:val="TF"/>
              <w:keepNext/>
              <w:spacing w:after="0"/>
              <w:rPr>
                <w:lang w:eastAsia="en-US"/>
              </w:rPr>
            </w:pPr>
          </w:p>
        </w:tc>
        <w:tc>
          <w:tcPr>
            <w:tcW w:w="957" w:type="dxa"/>
          </w:tcPr>
          <w:p w14:paraId="42056555" w14:textId="77777777" w:rsidR="00973A86" w:rsidRPr="00F02BE6" w:rsidRDefault="00973A86" w:rsidP="003E5D96">
            <w:pPr>
              <w:pStyle w:val="TF"/>
              <w:keepNext/>
              <w:spacing w:after="0"/>
              <w:rPr>
                <w:lang w:eastAsia="en-US"/>
              </w:rPr>
            </w:pPr>
          </w:p>
        </w:tc>
      </w:tr>
      <w:tr w:rsidR="00973A86" w:rsidRPr="00F02BE6" w14:paraId="1810826C"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right w:val="single" w:sz="4" w:space="0" w:color="auto"/>
            </w:tcBorders>
          </w:tcPr>
          <w:p w14:paraId="6ACA836E"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7621012D"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6B37230A"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single" w:sz="4" w:space="0" w:color="auto"/>
            </w:tcBorders>
          </w:tcPr>
          <w:p w14:paraId="3D48350A"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16278498"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single" w:sz="6" w:space="0" w:color="auto"/>
            </w:tcBorders>
          </w:tcPr>
          <w:p w14:paraId="05168B65"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4CEE62CE" w14:textId="77777777" w:rsidR="00973A86" w:rsidRPr="00F02BE6" w:rsidRDefault="00973A86" w:rsidP="003E5D96">
            <w:pPr>
              <w:pStyle w:val="TF"/>
              <w:keepNext/>
              <w:spacing w:after="0"/>
              <w:rPr>
                <w:lang w:eastAsia="en-US"/>
              </w:rPr>
            </w:pPr>
          </w:p>
        </w:tc>
        <w:tc>
          <w:tcPr>
            <w:tcW w:w="1914" w:type="dxa"/>
            <w:gridSpan w:val="2"/>
            <w:tcBorders>
              <w:left w:val="nil"/>
            </w:tcBorders>
          </w:tcPr>
          <w:p w14:paraId="70514CC1" w14:textId="77777777" w:rsidR="00973A86" w:rsidRPr="00F02BE6" w:rsidRDefault="00973A86" w:rsidP="003E5D96">
            <w:pPr>
              <w:pStyle w:val="TAL"/>
            </w:pPr>
            <w:r w:rsidRPr="00F02BE6">
              <w:rPr>
                <w:b/>
              </w:rPr>
              <w:t xml:space="preserve">  octet 78</w:t>
            </w:r>
          </w:p>
          <w:p w14:paraId="79FA72BC" w14:textId="77777777" w:rsidR="00973A86" w:rsidRPr="00F02BE6" w:rsidRDefault="00973A86" w:rsidP="003E5D96">
            <w:pPr>
              <w:pStyle w:val="TAL"/>
            </w:pPr>
          </w:p>
        </w:tc>
      </w:tr>
      <w:tr w:rsidR="00973A86" w:rsidRPr="00F02BE6" w14:paraId="7067242A"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4C6820E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1C33C8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9F69FA6" w14:textId="77777777" w:rsidR="00973A86" w:rsidRPr="00F02BE6" w:rsidRDefault="00973A86" w:rsidP="003E5D96">
            <w:pPr>
              <w:pStyle w:val="TF"/>
              <w:keepNext/>
              <w:spacing w:after="0"/>
              <w:rPr>
                <w:lang w:eastAsia="en-US"/>
              </w:rPr>
            </w:pPr>
          </w:p>
          <w:p w14:paraId="15578683" w14:textId="77777777" w:rsidR="00973A86" w:rsidRPr="00F02BE6" w:rsidRDefault="00973A86" w:rsidP="003E5D96">
            <w:pPr>
              <w:pStyle w:val="TF"/>
              <w:keepNext/>
              <w:spacing w:after="0"/>
              <w:rPr>
                <w:lang w:eastAsia="en-US"/>
              </w:rPr>
            </w:pPr>
          </w:p>
        </w:tc>
        <w:tc>
          <w:tcPr>
            <w:tcW w:w="1914" w:type="dxa"/>
            <w:gridSpan w:val="2"/>
            <w:tcBorders>
              <w:top w:val="single" w:sz="4" w:space="0" w:color="auto"/>
              <w:bottom w:val="dotted" w:sz="4" w:space="0" w:color="auto"/>
            </w:tcBorders>
          </w:tcPr>
          <w:p w14:paraId="59D015F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EE6D443"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1869BEA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2BC48608"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D56A791" w14:textId="77777777" w:rsidR="00973A86" w:rsidRPr="00F02BE6" w:rsidRDefault="00973A86" w:rsidP="003E5D96">
            <w:pPr>
              <w:pStyle w:val="TAL"/>
              <w:rPr>
                <w:b/>
              </w:rPr>
            </w:pPr>
          </w:p>
        </w:tc>
      </w:tr>
      <w:tr w:rsidR="00973A86" w:rsidRPr="00F02BE6" w14:paraId="4C0F5145"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3FE34BD4" w14:textId="77777777" w:rsidR="00973A86" w:rsidRPr="00F02BE6" w:rsidRDefault="00973A86" w:rsidP="003E5D96">
            <w:pPr>
              <w:pStyle w:val="TF"/>
              <w:keepNext/>
              <w:spacing w:after="0"/>
              <w:rPr>
                <w:lang w:eastAsia="en-US"/>
              </w:rPr>
            </w:pPr>
          </w:p>
          <w:p w14:paraId="0DE0E58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7D11F0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CA09DAB"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38CD9D8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3225B47"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81494F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68A3062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1307BEF" w14:textId="77777777" w:rsidR="00973A86" w:rsidRPr="00F02BE6" w:rsidRDefault="00973A86" w:rsidP="003E5D96">
            <w:pPr>
              <w:pStyle w:val="TAL"/>
              <w:rPr>
                <w:b/>
              </w:rPr>
            </w:pPr>
          </w:p>
        </w:tc>
      </w:tr>
      <w:tr w:rsidR="00973A86" w:rsidRPr="00F02BE6" w14:paraId="6154215D"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02ADAEE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C1C219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E41B537" w14:textId="77777777" w:rsidR="00973A86" w:rsidRPr="00F02BE6" w:rsidRDefault="00973A86" w:rsidP="003E5D96">
            <w:pPr>
              <w:pStyle w:val="TF"/>
              <w:keepNext/>
              <w:spacing w:after="0"/>
              <w:rPr>
                <w:lang w:eastAsia="en-US"/>
              </w:rPr>
            </w:pPr>
          </w:p>
        </w:tc>
        <w:tc>
          <w:tcPr>
            <w:tcW w:w="1914" w:type="dxa"/>
            <w:gridSpan w:val="2"/>
            <w:tcBorders>
              <w:top w:val="dotted" w:sz="4" w:space="0" w:color="auto"/>
              <w:left w:val="nil"/>
              <w:bottom w:val="dotted" w:sz="4" w:space="0" w:color="auto"/>
            </w:tcBorders>
          </w:tcPr>
          <w:p w14:paraId="79D1C629"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7FAC0229" w14:textId="77777777" w:rsidR="00973A86" w:rsidRPr="00F02BE6" w:rsidRDefault="00973A86" w:rsidP="003E5D96">
            <w:pPr>
              <w:pStyle w:val="TF"/>
              <w:keepNext/>
              <w:spacing w:after="0"/>
              <w:rPr>
                <w:lang w:eastAsia="en-US"/>
              </w:rPr>
            </w:pPr>
          </w:p>
          <w:p w14:paraId="04DBD50F"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089652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31FA9F07"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6B38DCE" w14:textId="77777777" w:rsidR="00973A86" w:rsidRPr="00F02BE6" w:rsidRDefault="00973A86" w:rsidP="003E5D96">
            <w:pPr>
              <w:pStyle w:val="TAL"/>
              <w:rPr>
                <w:b/>
              </w:rPr>
            </w:pPr>
            <w:r w:rsidRPr="00F02BE6">
              <w:rPr>
                <w:b/>
              </w:rPr>
              <w:t xml:space="preserve">  octet 81</w:t>
            </w:r>
          </w:p>
        </w:tc>
      </w:tr>
    </w:tbl>
    <w:p w14:paraId="7390E93D" w14:textId="77777777" w:rsidR="00973A86" w:rsidRPr="00F02BE6" w:rsidRDefault="00973A86" w:rsidP="00973A86">
      <w:pPr>
        <w:pStyle w:val="NF"/>
      </w:pPr>
    </w:p>
    <w:p w14:paraId="1950BE0D" w14:textId="77777777" w:rsidR="00973A86" w:rsidRPr="00F02BE6" w:rsidRDefault="00973A86" w:rsidP="00973A86">
      <w:pPr>
        <w:pStyle w:val="NF"/>
      </w:pPr>
      <w:r w:rsidRPr="00F02BE6">
        <w:t>NOTE:</w:t>
      </w:r>
      <w:r w:rsidRPr="00F02BE6">
        <w:tab/>
        <w:t>The numbering convention specified in 3GPP TS 44.060 applies.</w:t>
      </w:r>
    </w:p>
    <w:p w14:paraId="4997B9FC" w14:textId="77777777" w:rsidR="00973A86" w:rsidRPr="00F02BE6" w:rsidRDefault="00973A86" w:rsidP="00973A86">
      <w:pPr>
        <w:pStyle w:val="NF"/>
      </w:pPr>
    </w:p>
    <w:p w14:paraId="5CC6DA67" w14:textId="77777777" w:rsidR="00973A86" w:rsidRPr="00F02BE6" w:rsidRDefault="00973A86" w:rsidP="00973A86">
      <w:pPr>
        <w:pStyle w:val="TF"/>
      </w:pPr>
      <w:r w:rsidRPr="00F02BE6">
        <w:t>Figure 7.6.20.1: PDTCH block type 20 (UBS-6) format</w:t>
      </w:r>
    </w:p>
    <w:p w14:paraId="53B583CC" w14:textId="77777777" w:rsidR="00973A86" w:rsidRPr="00F02BE6" w:rsidRDefault="00973A86" w:rsidP="00973A86">
      <w:pPr>
        <w:pStyle w:val="Heading3"/>
        <w:rPr>
          <w:lang w:val="en-US"/>
        </w:rPr>
      </w:pPr>
      <w:bookmarkStart w:id="177" w:name="_Toc517979165"/>
      <w:r w:rsidRPr="00F02BE6">
        <w:rPr>
          <w:lang w:val="en-US"/>
        </w:rPr>
        <w:t>7.6.21</w:t>
      </w:r>
      <w:r w:rsidRPr="00F02BE6">
        <w:rPr>
          <w:lang w:val="en-US"/>
        </w:rPr>
        <w:tab/>
        <w:t>PDTCH block type 21 (UBS-7) format (uplink only)</w:t>
      </w:r>
      <w:bookmarkEnd w:id="177"/>
    </w:p>
    <w:p w14:paraId="758E15E7" w14:textId="77777777" w:rsidR="00973A86" w:rsidRPr="00F02BE6" w:rsidRDefault="00973A86" w:rsidP="00973A86">
      <w:r w:rsidRPr="00F02BE6">
        <w:t>The blocks of 940 bits, or in case a PAN is included, 965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578FBE54" w14:textId="77777777" w:rsidTr="003E5D96">
        <w:tblPrEx>
          <w:tblCellMar>
            <w:top w:w="0" w:type="dxa"/>
            <w:bottom w:w="0" w:type="dxa"/>
          </w:tblCellMar>
        </w:tblPrEx>
        <w:trPr>
          <w:jc w:val="center"/>
        </w:trPr>
        <w:tc>
          <w:tcPr>
            <w:tcW w:w="7656" w:type="dxa"/>
            <w:gridSpan w:val="8"/>
          </w:tcPr>
          <w:p w14:paraId="66EB353A" w14:textId="77777777" w:rsidR="00973A86" w:rsidRPr="00F02BE6" w:rsidRDefault="00973A86" w:rsidP="003E5D96">
            <w:pPr>
              <w:pStyle w:val="TF"/>
              <w:keepNext/>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865EB14" w14:textId="77777777" w:rsidR="00973A86" w:rsidRPr="00F02BE6" w:rsidRDefault="00973A86" w:rsidP="003E5D96">
            <w:pPr>
              <w:pStyle w:val="TF"/>
              <w:keepNext/>
              <w:spacing w:after="0"/>
              <w:rPr>
                <w:lang w:eastAsia="en-US"/>
              </w:rPr>
            </w:pPr>
          </w:p>
        </w:tc>
        <w:tc>
          <w:tcPr>
            <w:tcW w:w="957" w:type="dxa"/>
          </w:tcPr>
          <w:p w14:paraId="28F84585" w14:textId="77777777" w:rsidR="00973A86" w:rsidRPr="00F02BE6" w:rsidRDefault="00973A86" w:rsidP="003E5D96">
            <w:pPr>
              <w:pStyle w:val="TF"/>
              <w:keepNext/>
              <w:spacing w:after="0"/>
              <w:rPr>
                <w:lang w:eastAsia="en-US"/>
              </w:rPr>
            </w:pPr>
          </w:p>
        </w:tc>
      </w:tr>
      <w:tr w:rsidR="00973A86" w:rsidRPr="00F02BE6" w14:paraId="550DE071" w14:textId="77777777" w:rsidTr="003E5D96">
        <w:tblPrEx>
          <w:tblCellMar>
            <w:top w:w="0" w:type="dxa"/>
            <w:bottom w:w="0" w:type="dxa"/>
          </w:tblCellMar>
        </w:tblPrEx>
        <w:trPr>
          <w:jc w:val="center"/>
        </w:trPr>
        <w:tc>
          <w:tcPr>
            <w:tcW w:w="957" w:type="dxa"/>
          </w:tcPr>
          <w:p w14:paraId="40859381"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5F78806C"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CE390CB"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31368241"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132FCE88"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2C1305DC"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70D48337"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23BABAF6"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DA32B16" w14:textId="77777777" w:rsidR="00973A86" w:rsidRPr="00F02BE6" w:rsidRDefault="00973A86" w:rsidP="003E5D96">
            <w:pPr>
              <w:pStyle w:val="TF"/>
              <w:keepNext/>
              <w:spacing w:after="0"/>
              <w:rPr>
                <w:lang w:eastAsia="en-US"/>
              </w:rPr>
            </w:pPr>
          </w:p>
        </w:tc>
        <w:tc>
          <w:tcPr>
            <w:tcW w:w="957" w:type="dxa"/>
          </w:tcPr>
          <w:p w14:paraId="07B8BBEB" w14:textId="77777777" w:rsidR="00973A86" w:rsidRPr="00F02BE6" w:rsidRDefault="00973A86" w:rsidP="003E5D96">
            <w:pPr>
              <w:pStyle w:val="TF"/>
              <w:keepNext/>
              <w:spacing w:after="0"/>
              <w:rPr>
                <w:lang w:eastAsia="en-US"/>
              </w:rPr>
            </w:pPr>
          </w:p>
        </w:tc>
      </w:tr>
      <w:tr w:rsidR="00973A86" w:rsidRPr="00F02BE6" w14:paraId="6A338054"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10682020" w14:textId="77777777" w:rsidR="00973A86" w:rsidRPr="00F02BE6" w:rsidRDefault="00973A86" w:rsidP="003E5D96">
            <w:pPr>
              <w:pStyle w:val="TF"/>
              <w:keepNext/>
              <w:spacing w:after="0"/>
              <w:rPr>
                <w:lang w:eastAsia="en-US"/>
              </w:rPr>
            </w:pPr>
          </w:p>
        </w:tc>
        <w:tc>
          <w:tcPr>
            <w:tcW w:w="957" w:type="dxa"/>
            <w:tcBorders>
              <w:left w:val="nil"/>
            </w:tcBorders>
          </w:tcPr>
          <w:p w14:paraId="05A533A3"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2DBA96AF" w14:textId="77777777" w:rsidR="00973A86" w:rsidRPr="00F02BE6" w:rsidRDefault="00973A86" w:rsidP="003E5D96">
            <w:pPr>
              <w:pStyle w:val="TF"/>
              <w:keepNext/>
              <w:spacing w:after="0"/>
              <w:rPr>
                <w:lang w:eastAsia="en-US"/>
              </w:rPr>
            </w:pPr>
          </w:p>
        </w:tc>
      </w:tr>
      <w:tr w:rsidR="00973A86" w:rsidRPr="00F02BE6" w14:paraId="1F47F6A7" w14:textId="77777777" w:rsidTr="003E5D96">
        <w:tblPrEx>
          <w:tblCellMar>
            <w:top w:w="0" w:type="dxa"/>
            <w:bottom w:w="0" w:type="dxa"/>
          </w:tblCellMar>
        </w:tblPrEx>
        <w:trPr>
          <w:jc w:val="center"/>
        </w:trPr>
        <w:tc>
          <w:tcPr>
            <w:tcW w:w="957" w:type="dxa"/>
            <w:tcBorders>
              <w:left w:val="single" w:sz="6" w:space="0" w:color="auto"/>
            </w:tcBorders>
          </w:tcPr>
          <w:p w14:paraId="54CEFEA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240CAC08"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5307471" w14:textId="77777777" w:rsidR="00973A86" w:rsidRPr="00F02BE6" w:rsidRDefault="00973A86" w:rsidP="003E5D96">
            <w:pPr>
              <w:pStyle w:val="TF"/>
              <w:keepNext/>
              <w:spacing w:after="0"/>
              <w:rPr>
                <w:lang w:eastAsia="en-US"/>
              </w:rPr>
            </w:pPr>
          </w:p>
        </w:tc>
        <w:tc>
          <w:tcPr>
            <w:tcW w:w="1914" w:type="dxa"/>
            <w:gridSpan w:val="2"/>
          </w:tcPr>
          <w:p w14:paraId="7EEFDC1A" w14:textId="77777777" w:rsidR="00973A86" w:rsidRPr="00F02BE6" w:rsidRDefault="00973A86" w:rsidP="003E5D96">
            <w:pPr>
              <w:pStyle w:val="TF"/>
              <w:keepNext/>
              <w:spacing w:after="0"/>
              <w:rPr>
                <w:lang w:eastAsia="en-US"/>
              </w:rPr>
            </w:pPr>
            <w:r w:rsidRPr="00F02BE6">
              <w:rPr>
                <w:sz w:val="22"/>
                <w:lang w:eastAsia="en-US"/>
              </w:rPr>
              <w:t>940 or 965</w:t>
            </w:r>
          </w:p>
        </w:tc>
        <w:tc>
          <w:tcPr>
            <w:tcW w:w="957" w:type="dxa"/>
            <w:tcBorders>
              <w:bottom w:val="single" w:sz="6" w:space="0" w:color="auto"/>
            </w:tcBorders>
          </w:tcPr>
          <w:p w14:paraId="52DBD578"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6993888"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F1A8E60" w14:textId="77777777" w:rsidR="00973A86" w:rsidRPr="00F02BE6" w:rsidRDefault="00973A86" w:rsidP="003E5D96">
            <w:pPr>
              <w:pStyle w:val="TF"/>
              <w:keepNext/>
              <w:spacing w:after="0"/>
              <w:rPr>
                <w:lang w:eastAsia="en-US"/>
              </w:rPr>
            </w:pPr>
          </w:p>
        </w:tc>
        <w:tc>
          <w:tcPr>
            <w:tcW w:w="957" w:type="dxa"/>
            <w:tcBorders>
              <w:left w:val="nil"/>
            </w:tcBorders>
          </w:tcPr>
          <w:p w14:paraId="48D4D1F7" w14:textId="77777777" w:rsidR="00973A86" w:rsidRPr="00F02BE6" w:rsidRDefault="00973A86" w:rsidP="003E5D96">
            <w:pPr>
              <w:pStyle w:val="TF"/>
              <w:keepNext/>
              <w:spacing w:after="0"/>
              <w:rPr>
                <w:lang w:eastAsia="en-US"/>
              </w:rPr>
            </w:pPr>
          </w:p>
        </w:tc>
        <w:tc>
          <w:tcPr>
            <w:tcW w:w="957" w:type="dxa"/>
            <w:tcBorders>
              <w:left w:val="nil"/>
            </w:tcBorders>
          </w:tcPr>
          <w:p w14:paraId="2787C973" w14:textId="77777777" w:rsidR="00973A86" w:rsidRPr="00F02BE6" w:rsidRDefault="00973A86" w:rsidP="003E5D96">
            <w:pPr>
              <w:pStyle w:val="TF"/>
              <w:keepNext/>
              <w:spacing w:after="0"/>
              <w:rPr>
                <w:lang w:eastAsia="en-US"/>
              </w:rPr>
            </w:pPr>
          </w:p>
        </w:tc>
      </w:tr>
      <w:tr w:rsidR="00973A86" w:rsidRPr="00F02BE6" w14:paraId="57EC96FF"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26CE2F26" w14:textId="77777777" w:rsidR="00973A86" w:rsidRPr="00F02BE6" w:rsidRDefault="00973A86" w:rsidP="003E5D96">
            <w:pPr>
              <w:pStyle w:val="TF"/>
              <w:keepNext/>
              <w:spacing w:after="0"/>
              <w:rPr>
                <w:lang w:eastAsia="en-US"/>
              </w:rPr>
            </w:pPr>
          </w:p>
        </w:tc>
        <w:tc>
          <w:tcPr>
            <w:tcW w:w="957" w:type="dxa"/>
          </w:tcPr>
          <w:p w14:paraId="4EF38D69" w14:textId="77777777" w:rsidR="00973A86" w:rsidRPr="00F02BE6" w:rsidRDefault="00973A86" w:rsidP="003E5D96">
            <w:pPr>
              <w:pStyle w:val="TF"/>
              <w:keepNext/>
              <w:spacing w:after="0"/>
              <w:rPr>
                <w:lang w:eastAsia="en-US"/>
              </w:rPr>
            </w:pPr>
          </w:p>
        </w:tc>
        <w:tc>
          <w:tcPr>
            <w:tcW w:w="957" w:type="dxa"/>
          </w:tcPr>
          <w:p w14:paraId="7084CF5B" w14:textId="77777777" w:rsidR="00973A86" w:rsidRPr="00F02BE6" w:rsidRDefault="00973A86" w:rsidP="003E5D96">
            <w:pPr>
              <w:pStyle w:val="TF"/>
              <w:keepNext/>
              <w:spacing w:after="0"/>
              <w:rPr>
                <w:lang w:eastAsia="en-US"/>
              </w:rPr>
            </w:pPr>
          </w:p>
        </w:tc>
        <w:tc>
          <w:tcPr>
            <w:tcW w:w="1914" w:type="dxa"/>
            <w:gridSpan w:val="2"/>
          </w:tcPr>
          <w:p w14:paraId="3213CA93"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3C4F2E43" w14:textId="77777777" w:rsidR="00973A86" w:rsidRPr="00F02BE6" w:rsidRDefault="00973A86" w:rsidP="003E5D96">
            <w:pPr>
              <w:pStyle w:val="TF"/>
              <w:keepNext/>
              <w:spacing w:after="0"/>
              <w:rPr>
                <w:lang w:eastAsia="en-US"/>
              </w:rPr>
            </w:pPr>
          </w:p>
        </w:tc>
        <w:tc>
          <w:tcPr>
            <w:tcW w:w="957" w:type="dxa"/>
          </w:tcPr>
          <w:p w14:paraId="44AE9768"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8F34D2A" w14:textId="77777777" w:rsidR="00973A86" w:rsidRPr="00F02BE6" w:rsidRDefault="00973A86" w:rsidP="003E5D96">
            <w:pPr>
              <w:pStyle w:val="TF"/>
              <w:keepNext/>
              <w:spacing w:after="0"/>
              <w:rPr>
                <w:lang w:eastAsia="en-US"/>
              </w:rPr>
            </w:pPr>
          </w:p>
        </w:tc>
        <w:tc>
          <w:tcPr>
            <w:tcW w:w="1914" w:type="dxa"/>
            <w:gridSpan w:val="2"/>
            <w:tcBorders>
              <w:left w:val="nil"/>
            </w:tcBorders>
          </w:tcPr>
          <w:p w14:paraId="28E4430A" w14:textId="77777777" w:rsidR="00973A86" w:rsidRPr="00F02BE6" w:rsidRDefault="00973A86" w:rsidP="003E5D96">
            <w:pPr>
              <w:pStyle w:val="TF"/>
              <w:keepNext/>
              <w:spacing w:after="0"/>
              <w:rPr>
                <w:lang w:eastAsia="en-US"/>
              </w:rPr>
            </w:pPr>
          </w:p>
        </w:tc>
      </w:tr>
      <w:tr w:rsidR="00973A86" w:rsidRPr="00F02BE6" w14:paraId="1F6B45DC" w14:textId="77777777" w:rsidTr="003E5D96">
        <w:tblPrEx>
          <w:tblCellMar>
            <w:top w:w="0" w:type="dxa"/>
            <w:bottom w:w="0" w:type="dxa"/>
          </w:tblCellMar>
        </w:tblPrEx>
        <w:trPr>
          <w:jc w:val="center"/>
        </w:trPr>
        <w:tc>
          <w:tcPr>
            <w:tcW w:w="957" w:type="dxa"/>
          </w:tcPr>
          <w:p w14:paraId="2A698F9A" w14:textId="77777777" w:rsidR="00973A86" w:rsidRPr="00F02BE6" w:rsidRDefault="00973A86" w:rsidP="003E5D96">
            <w:pPr>
              <w:pStyle w:val="TAL"/>
            </w:pPr>
            <w:r w:rsidRPr="00F02BE6">
              <w:t>:</w:t>
            </w:r>
          </w:p>
        </w:tc>
        <w:tc>
          <w:tcPr>
            <w:tcW w:w="957" w:type="dxa"/>
          </w:tcPr>
          <w:p w14:paraId="2EB6CE0E" w14:textId="77777777" w:rsidR="00973A86" w:rsidRPr="00F02BE6" w:rsidRDefault="00973A86" w:rsidP="003E5D96">
            <w:pPr>
              <w:pStyle w:val="TF"/>
              <w:keepNext/>
              <w:spacing w:after="0"/>
              <w:rPr>
                <w:lang w:eastAsia="en-US"/>
              </w:rPr>
            </w:pPr>
          </w:p>
        </w:tc>
        <w:tc>
          <w:tcPr>
            <w:tcW w:w="957" w:type="dxa"/>
          </w:tcPr>
          <w:p w14:paraId="360BB106" w14:textId="77777777" w:rsidR="00973A86" w:rsidRPr="00F02BE6" w:rsidRDefault="00973A86" w:rsidP="003E5D96">
            <w:pPr>
              <w:pStyle w:val="TF"/>
              <w:keepNext/>
              <w:spacing w:after="0"/>
              <w:rPr>
                <w:lang w:eastAsia="en-US"/>
              </w:rPr>
            </w:pPr>
          </w:p>
        </w:tc>
        <w:tc>
          <w:tcPr>
            <w:tcW w:w="957" w:type="dxa"/>
          </w:tcPr>
          <w:p w14:paraId="79930705" w14:textId="77777777" w:rsidR="00973A86" w:rsidRPr="00F02BE6" w:rsidRDefault="00973A86" w:rsidP="003E5D96">
            <w:pPr>
              <w:pStyle w:val="TF"/>
              <w:keepNext/>
              <w:spacing w:after="0"/>
              <w:rPr>
                <w:lang w:eastAsia="en-US"/>
              </w:rPr>
            </w:pPr>
          </w:p>
        </w:tc>
        <w:tc>
          <w:tcPr>
            <w:tcW w:w="957" w:type="dxa"/>
          </w:tcPr>
          <w:p w14:paraId="188154D6" w14:textId="77777777" w:rsidR="00973A86" w:rsidRPr="00F02BE6" w:rsidRDefault="00973A86" w:rsidP="003E5D96">
            <w:pPr>
              <w:pStyle w:val="TF"/>
              <w:keepNext/>
              <w:spacing w:after="0"/>
              <w:rPr>
                <w:lang w:eastAsia="en-US"/>
              </w:rPr>
            </w:pPr>
          </w:p>
        </w:tc>
        <w:tc>
          <w:tcPr>
            <w:tcW w:w="957" w:type="dxa"/>
          </w:tcPr>
          <w:p w14:paraId="34A05FB3" w14:textId="77777777" w:rsidR="00973A86" w:rsidRPr="00F02BE6" w:rsidRDefault="00973A86" w:rsidP="003E5D96">
            <w:pPr>
              <w:pStyle w:val="TF"/>
              <w:keepNext/>
              <w:spacing w:after="0"/>
              <w:rPr>
                <w:lang w:eastAsia="en-US"/>
              </w:rPr>
            </w:pPr>
          </w:p>
        </w:tc>
        <w:tc>
          <w:tcPr>
            <w:tcW w:w="957" w:type="dxa"/>
          </w:tcPr>
          <w:p w14:paraId="07841439" w14:textId="77777777" w:rsidR="00973A86" w:rsidRPr="00F02BE6" w:rsidRDefault="00973A86" w:rsidP="003E5D96">
            <w:pPr>
              <w:pStyle w:val="TF"/>
              <w:keepNext/>
              <w:spacing w:after="0"/>
              <w:rPr>
                <w:lang w:eastAsia="en-US"/>
              </w:rPr>
            </w:pPr>
          </w:p>
        </w:tc>
        <w:tc>
          <w:tcPr>
            <w:tcW w:w="957" w:type="dxa"/>
          </w:tcPr>
          <w:p w14:paraId="7108790A" w14:textId="77777777" w:rsidR="00973A86" w:rsidRPr="00F02BE6" w:rsidRDefault="00973A86" w:rsidP="003E5D96">
            <w:pPr>
              <w:pStyle w:val="TAR"/>
            </w:pPr>
            <w:r w:rsidRPr="00F02BE6">
              <w:t>:</w:t>
            </w:r>
          </w:p>
        </w:tc>
        <w:tc>
          <w:tcPr>
            <w:tcW w:w="957" w:type="dxa"/>
          </w:tcPr>
          <w:p w14:paraId="6D186685"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5C22001D" w14:textId="77777777" w:rsidR="00973A86" w:rsidRPr="00F02BE6" w:rsidRDefault="00973A86" w:rsidP="003E5D96">
            <w:pPr>
              <w:pStyle w:val="TF"/>
              <w:keepNext/>
              <w:spacing w:after="0"/>
              <w:rPr>
                <w:lang w:eastAsia="en-US"/>
              </w:rPr>
            </w:pPr>
          </w:p>
        </w:tc>
      </w:tr>
      <w:tr w:rsidR="00973A86" w:rsidRPr="00F02BE6" w14:paraId="7BB4B783" w14:textId="77777777" w:rsidTr="003E5D96">
        <w:tblPrEx>
          <w:tblCellMar>
            <w:top w:w="0" w:type="dxa"/>
            <w:bottom w:w="0" w:type="dxa"/>
          </w:tblCellMar>
        </w:tblPrEx>
        <w:trPr>
          <w:jc w:val="center"/>
        </w:trPr>
        <w:tc>
          <w:tcPr>
            <w:tcW w:w="957" w:type="dxa"/>
          </w:tcPr>
          <w:p w14:paraId="7163BCEB" w14:textId="77777777" w:rsidR="00973A86" w:rsidRPr="00F02BE6" w:rsidRDefault="00973A86" w:rsidP="003E5D96">
            <w:pPr>
              <w:pStyle w:val="TAL"/>
            </w:pPr>
            <w:r w:rsidRPr="00F02BE6">
              <w:t>:</w:t>
            </w:r>
          </w:p>
        </w:tc>
        <w:tc>
          <w:tcPr>
            <w:tcW w:w="957" w:type="dxa"/>
          </w:tcPr>
          <w:p w14:paraId="1A5385D3" w14:textId="77777777" w:rsidR="00973A86" w:rsidRPr="00F02BE6" w:rsidRDefault="00973A86" w:rsidP="003E5D96">
            <w:pPr>
              <w:pStyle w:val="TF"/>
              <w:keepNext/>
              <w:spacing w:after="0"/>
              <w:rPr>
                <w:lang w:eastAsia="en-US"/>
              </w:rPr>
            </w:pPr>
          </w:p>
        </w:tc>
        <w:tc>
          <w:tcPr>
            <w:tcW w:w="957" w:type="dxa"/>
          </w:tcPr>
          <w:p w14:paraId="1141AC46" w14:textId="77777777" w:rsidR="00973A86" w:rsidRPr="00F02BE6" w:rsidRDefault="00973A86" w:rsidP="003E5D96">
            <w:pPr>
              <w:pStyle w:val="TF"/>
              <w:keepNext/>
              <w:spacing w:after="0"/>
              <w:rPr>
                <w:lang w:eastAsia="en-US"/>
              </w:rPr>
            </w:pPr>
          </w:p>
        </w:tc>
        <w:tc>
          <w:tcPr>
            <w:tcW w:w="957" w:type="dxa"/>
          </w:tcPr>
          <w:p w14:paraId="1F7AAAE2" w14:textId="77777777" w:rsidR="00973A86" w:rsidRPr="00F02BE6" w:rsidRDefault="00973A86" w:rsidP="003E5D96">
            <w:pPr>
              <w:pStyle w:val="TF"/>
              <w:keepNext/>
              <w:spacing w:after="0"/>
              <w:rPr>
                <w:lang w:eastAsia="en-US"/>
              </w:rPr>
            </w:pPr>
          </w:p>
        </w:tc>
        <w:tc>
          <w:tcPr>
            <w:tcW w:w="957" w:type="dxa"/>
          </w:tcPr>
          <w:p w14:paraId="3FFA7572" w14:textId="77777777" w:rsidR="00973A86" w:rsidRPr="00F02BE6" w:rsidRDefault="00973A86" w:rsidP="003E5D96">
            <w:pPr>
              <w:pStyle w:val="TF"/>
              <w:keepNext/>
              <w:spacing w:after="0"/>
              <w:rPr>
                <w:lang w:eastAsia="en-US"/>
              </w:rPr>
            </w:pPr>
          </w:p>
        </w:tc>
        <w:tc>
          <w:tcPr>
            <w:tcW w:w="957" w:type="dxa"/>
          </w:tcPr>
          <w:p w14:paraId="06786BFC" w14:textId="77777777" w:rsidR="00973A86" w:rsidRPr="00F02BE6" w:rsidRDefault="00973A86" w:rsidP="003E5D96">
            <w:pPr>
              <w:pStyle w:val="TF"/>
              <w:keepNext/>
              <w:spacing w:after="0"/>
              <w:rPr>
                <w:lang w:eastAsia="en-US"/>
              </w:rPr>
            </w:pPr>
          </w:p>
        </w:tc>
        <w:tc>
          <w:tcPr>
            <w:tcW w:w="957" w:type="dxa"/>
          </w:tcPr>
          <w:p w14:paraId="54D366A8" w14:textId="77777777" w:rsidR="00973A86" w:rsidRPr="00F02BE6" w:rsidRDefault="00973A86" w:rsidP="003E5D96">
            <w:pPr>
              <w:pStyle w:val="TF"/>
              <w:keepNext/>
              <w:spacing w:after="0"/>
              <w:rPr>
                <w:lang w:eastAsia="en-US"/>
              </w:rPr>
            </w:pPr>
          </w:p>
        </w:tc>
        <w:tc>
          <w:tcPr>
            <w:tcW w:w="957" w:type="dxa"/>
          </w:tcPr>
          <w:p w14:paraId="4D161924" w14:textId="77777777" w:rsidR="00973A86" w:rsidRPr="00F02BE6" w:rsidRDefault="00973A86" w:rsidP="003E5D96">
            <w:pPr>
              <w:pStyle w:val="TAR"/>
            </w:pPr>
            <w:r w:rsidRPr="00F02BE6">
              <w:t>:</w:t>
            </w:r>
          </w:p>
        </w:tc>
        <w:tc>
          <w:tcPr>
            <w:tcW w:w="957" w:type="dxa"/>
          </w:tcPr>
          <w:p w14:paraId="63CF594F" w14:textId="77777777" w:rsidR="00973A86" w:rsidRPr="00F02BE6" w:rsidRDefault="00973A86" w:rsidP="003E5D96">
            <w:pPr>
              <w:pStyle w:val="TF"/>
              <w:keepNext/>
              <w:spacing w:after="0"/>
              <w:rPr>
                <w:lang w:eastAsia="en-US"/>
              </w:rPr>
            </w:pPr>
          </w:p>
        </w:tc>
        <w:tc>
          <w:tcPr>
            <w:tcW w:w="957" w:type="dxa"/>
          </w:tcPr>
          <w:p w14:paraId="24A226BC" w14:textId="77777777" w:rsidR="00973A86" w:rsidRPr="00F02BE6" w:rsidRDefault="00973A86" w:rsidP="003E5D96">
            <w:pPr>
              <w:pStyle w:val="TF"/>
              <w:keepNext/>
              <w:spacing w:after="0"/>
              <w:rPr>
                <w:lang w:eastAsia="en-US"/>
              </w:rPr>
            </w:pPr>
          </w:p>
        </w:tc>
      </w:tr>
      <w:tr w:rsidR="00973A86" w:rsidRPr="00F02BE6" w14:paraId="4D1A580C" w14:textId="77777777" w:rsidTr="003E5D96">
        <w:tblPrEx>
          <w:tblCellMar>
            <w:top w:w="0" w:type="dxa"/>
            <w:bottom w:w="0" w:type="dxa"/>
          </w:tblCellMar>
        </w:tblPrEx>
        <w:trPr>
          <w:jc w:val="center"/>
        </w:trPr>
        <w:tc>
          <w:tcPr>
            <w:tcW w:w="957" w:type="dxa"/>
          </w:tcPr>
          <w:p w14:paraId="5EF105CA" w14:textId="77777777" w:rsidR="00973A86" w:rsidRPr="00F02BE6" w:rsidRDefault="00973A86" w:rsidP="003E5D96">
            <w:pPr>
              <w:pStyle w:val="TAL"/>
            </w:pPr>
            <w:r w:rsidRPr="00F02BE6">
              <w:t>:</w:t>
            </w:r>
          </w:p>
        </w:tc>
        <w:tc>
          <w:tcPr>
            <w:tcW w:w="957" w:type="dxa"/>
          </w:tcPr>
          <w:p w14:paraId="5F77F11F" w14:textId="77777777" w:rsidR="00973A86" w:rsidRPr="00F02BE6" w:rsidRDefault="00973A86" w:rsidP="003E5D96">
            <w:pPr>
              <w:pStyle w:val="TF"/>
              <w:keepNext/>
              <w:spacing w:after="0"/>
              <w:rPr>
                <w:lang w:eastAsia="en-US"/>
              </w:rPr>
            </w:pPr>
          </w:p>
        </w:tc>
        <w:tc>
          <w:tcPr>
            <w:tcW w:w="957" w:type="dxa"/>
          </w:tcPr>
          <w:p w14:paraId="176A0AD4" w14:textId="77777777" w:rsidR="00973A86" w:rsidRPr="00F02BE6" w:rsidRDefault="00973A86" w:rsidP="003E5D96">
            <w:pPr>
              <w:pStyle w:val="TF"/>
              <w:keepNext/>
              <w:spacing w:after="0"/>
              <w:rPr>
                <w:lang w:eastAsia="en-US"/>
              </w:rPr>
            </w:pPr>
          </w:p>
        </w:tc>
        <w:tc>
          <w:tcPr>
            <w:tcW w:w="957" w:type="dxa"/>
          </w:tcPr>
          <w:p w14:paraId="5A2E3550" w14:textId="77777777" w:rsidR="00973A86" w:rsidRPr="00F02BE6" w:rsidRDefault="00973A86" w:rsidP="003E5D96">
            <w:pPr>
              <w:pStyle w:val="TF"/>
              <w:keepNext/>
              <w:spacing w:after="0"/>
              <w:rPr>
                <w:lang w:eastAsia="en-US"/>
              </w:rPr>
            </w:pPr>
          </w:p>
        </w:tc>
        <w:tc>
          <w:tcPr>
            <w:tcW w:w="957" w:type="dxa"/>
          </w:tcPr>
          <w:p w14:paraId="39C03726" w14:textId="77777777" w:rsidR="00973A86" w:rsidRPr="00F02BE6" w:rsidRDefault="00973A86" w:rsidP="003E5D96">
            <w:pPr>
              <w:pStyle w:val="TF"/>
              <w:keepNext/>
              <w:spacing w:after="0"/>
              <w:rPr>
                <w:lang w:eastAsia="en-US"/>
              </w:rPr>
            </w:pPr>
          </w:p>
        </w:tc>
        <w:tc>
          <w:tcPr>
            <w:tcW w:w="957" w:type="dxa"/>
          </w:tcPr>
          <w:p w14:paraId="1E1074AA" w14:textId="77777777" w:rsidR="00973A86" w:rsidRPr="00F02BE6" w:rsidRDefault="00973A86" w:rsidP="003E5D96">
            <w:pPr>
              <w:pStyle w:val="TF"/>
              <w:keepNext/>
              <w:spacing w:after="0"/>
              <w:rPr>
                <w:lang w:eastAsia="en-US"/>
              </w:rPr>
            </w:pPr>
          </w:p>
        </w:tc>
        <w:tc>
          <w:tcPr>
            <w:tcW w:w="957" w:type="dxa"/>
          </w:tcPr>
          <w:p w14:paraId="785858A6" w14:textId="77777777" w:rsidR="00973A86" w:rsidRPr="00F02BE6" w:rsidRDefault="00973A86" w:rsidP="003E5D96">
            <w:pPr>
              <w:pStyle w:val="TF"/>
              <w:keepNext/>
              <w:spacing w:after="0"/>
              <w:rPr>
                <w:lang w:eastAsia="en-US"/>
              </w:rPr>
            </w:pPr>
          </w:p>
        </w:tc>
        <w:tc>
          <w:tcPr>
            <w:tcW w:w="957" w:type="dxa"/>
          </w:tcPr>
          <w:p w14:paraId="704DCFAA" w14:textId="77777777" w:rsidR="00973A86" w:rsidRPr="00F02BE6" w:rsidRDefault="00973A86" w:rsidP="003E5D96">
            <w:pPr>
              <w:pStyle w:val="TAR"/>
            </w:pPr>
            <w:r w:rsidRPr="00F02BE6">
              <w:t>:</w:t>
            </w:r>
          </w:p>
        </w:tc>
        <w:tc>
          <w:tcPr>
            <w:tcW w:w="957" w:type="dxa"/>
          </w:tcPr>
          <w:p w14:paraId="7424943B" w14:textId="77777777" w:rsidR="00973A86" w:rsidRPr="00F02BE6" w:rsidRDefault="00973A86" w:rsidP="003E5D96">
            <w:pPr>
              <w:pStyle w:val="TF"/>
              <w:keepNext/>
              <w:spacing w:after="0"/>
              <w:rPr>
                <w:lang w:eastAsia="en-US"/>
              </w:rPr>
            </w:pPr>
          </w:p>
        </w:tc>
        <w:tc>
          <w:tcPr>
            <w:tcW w:w="957" w:type="dxa"/>
          </w:tcPr>
          <w:p w14:paraId="3A5795CB" w14:textId="77777777" w:rsidR="00973A86" w:rsidRPr="00F02BE6" w:rsidRDefault="00973A86" w:rsidP="003E5D96">
            <w:pPr>
              <w:pStyle w:val="TF"/>
              <w:keepNext/>
              <w:spacing w:after="0"/>
              <w:rPr>
                <w:lang w:eastAsia="en-US"/>
              </w:rPr>
            </w:pPr>
          </w:p>
        </w:tc>
      </w:tr>
      <w:tr w:rsidR="00973A86" w:rsidRPr="00F02BE6" w14:paraId="79FE4D2A" w14:textId="77777777" w:rsidTr="003E5D96">
        <w:tblPrEx>
          <w:tblCellMar>
            <w:top w:w="0" w:type="dxa"/>
            <w:bottom w:w="0" w:type="dxa"/>
          </w:tblCellMar>
        </w:tblPrEx>
        <w:trPr>
          <w:cantSplit/>
          <w:jc w:val="center"/>
        </w:trPr>
        <w:tc>
          <w:tcPr>
            <w:tcW w:w="957" w:type="dxa"/>
            <w:tcBorders>
              <w:left w:val="single" w:sz="6" w:space="0" w:color="auto"/>
            </w:tcBorders>
          </w:tcPr>
          <w:p w14:paraId="06B0B342" w14:textId="77777777" w:rsidR="00973A86" w:rsidRPr="00F02BE6" w:rsidRDefault="00973A86" w:rsidP="003E5D96">
            <w:pPr>
              <w:pStyle w:val="TAL"/>
            </w:pPr>
          </w:p>
        </w:tc>
        <w:tc>
          <w:tcPr>
            <w:tcW w:w="957" w:type="dxa"/>
          </w:tcPr>
          <w:p w14:paraId="43D997DC" w14:textId="77777777" w:rsidR="00973A86" w:rsidRPr="00F02BE6" w:rsidRDefault="00973A86" w:rsidP="003E5D96">
            <w:pPr>
              <w:pStyle w:val="TF"/>
              <w:keepNext/>
              <w:spacing w:after="0"/>
              <w:rPr>
                <w:lang w:eastAsia="en-US"/>
              </w:rPr>
            </w:pPr>
          </w:p>
        </w:tc>
        <w:tc>
          <w:tcPr>
            <w:tcW w:w="957" w:type="dxa"/>
          </w:tcPr>
          <w:p w14:paraId="0DA3A532" w14:textId="77777777" w:rsidR="00973A86" w:rsidRPr="00F02BE6" w:rsidRDefault="00973A86" w:rsidP="003E5D96">
            <w:pPr>
              <w:pStyle w:val="TF"/>
              <w:keepNext/>
              <w:spacing w:after="0"/>
              <w:rPr>
                <w:lang w:eastAsia="en-US"/>
              </w:rPr>
            </w:pPr>
          </w:p>
        </w:tc>
        <w:tc>
          <w:tcPr>
            <w:tcW w:w="1914" w:type="dxa"/>
            <w:gridSpan w:val="2"/>
          </w:tcPr>
          <w:p w14:paraId="5A053393"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14986206" w14:textId="77777777" w:rsidR="00973A86" w:rsidRPr="00F02BE6" w:rsidRDefault="00973A86" w:rsidP="003E5D96">
            <w:pPr>
              <w:pStyle w:val="TF"/>
              <w:keepNext/>
              <w:spacing w:after="0"/>
              <w:rPr>
                <w:lang w:eastAsia="en-US"/>
              </w:rPr>
            </w:pPr>
          </w:p>
        </w:tc>
        <w:tc>
          <w:tcPr>
            <w:tcW w:w="957" w:type="dxa"/>
          </w:tcPr>
          <w:p w14:paraId="34F54EEE"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1E1D6A1" w14:textId="77777777" w:rsidR="00973A86" w:rsidRPr="00F02BE6" w:rsidRDefault="00973A86" w:rsidP="003E5D96">
            <w:pPr>
              <w:pStyle w:val="TAR"/>
            </w:pPr>
          </w:p>
        </w:tc>
        <w:tc>
          <w:tcPr>
            <w:tcW w:w="957" w:type="dxa"/>
            <w:tcBorders>
              <w:left w:val="nil"/>
            </w:tcBorders>
          </w:tcPr>
          <w:p w14:paraId="0FF3B3FC" w14:textId="77777777" w:rsidR="00973A86" w:rsidRPr="00F02BE6" w:rsidRDefault="00973A86" w:rsidP="003E5D96">
            <w:pPr>
              <w:pStyle w:val="TF"/>
              <w:keepNext/>
              <w:spacing w:after="0"/>
              <w:rPr>
                <w:lang w:eastAsia="en-US"/>
              </w:rPr>
            </w:pPr>
          </w:p>
        </w:tc>
        <w:tc>
          <w:tcPr>
            <w:tcW w:w="957" w:type="dxa"/>
          </w:tcPr>
          <w:p w14:paraId="134C87B1" w14:textId="77777777" w:rsidR="00973A86" w:rsidRPr="00F02BE6" w:rsidRDefault="00973A86" w:rsidP="003E5D96">
            <w:pPr>
              <w:pStyle w:val="TF"/>
              <w:keepNext/>
              <w:spacing w:after="0"/>
              <w:rPr>
                <w:lang w:eastAsia="en-US"/>
              </w:rPr>
            </w:pPr>
          </w:p>
        </w:tc>
      </w:tr>
      <w:tr w:rsidR="00973A86" w:rsidRPr="00F02BE6" w14:paraId="6E001E2C"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2BE3497B" w14:textId="77777777" w:rsidR="00973A86" w:rsidRPr="00F02BE6" w:rsidRDefault="00973A86" w:rsidP="003E5D96">
            <w:pPr>
              <w:pStyle w:val="TAL"/>
            </w:pPr>
          </w:p>
        </w:tc>
        <w:tc>
          <w:tcPr>
            <w:tcW w:w="957" w:type="dxa"/>
            <w:tcBorders>
              <w:top w:val="single" w:sz="6" w:space="0" w:color="auto"/>
            </w:tcBorders>
          </w:tcPr>
          <w:p w14:paraId="4986CC06"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534DE1F0" w14:textId="77777777" w:rsidR="00973A86" w:rsidRPr="00F02BE6" w:rsidRDefault="00973A86" w:rsidP="003E5D96">
            <w:pPr>
              <w:pStyle w:val="TF"/>
              <w:keepNext/>
              <w:spacing w:after="0"/>
              <w:rPr>
                <w:lang w:eastAsia="en-US"/>
              </w:rPr>
            </w:pPr>
          </w:p>
        </w:tc>
        <w:tc>
          <w:tcPr>
            <w:tcW w:w="1914" w:type="dxa"/>
            <w:gridSpan w:val="2"/>
          </w:tcPr>
          <w:p w14:paraId="6DE19345"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01DBAB2B"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3422FB7"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D2D67EE" w14:textId="77777777" w:rsidR="00973A86" w:rsidRPr="00F02BE6" w:rsidRDefault="00973A86" w:rsidP="003E5D96">
            <w:pPr>
              <w:pStyle w:val="TAR"/>
            </w:pPr>
          </w:p>
        </w:tc>
        <w:tc>
          <w:tcPr>
            <w:tcW w:w="957" w:type="dxa"/>
            <w:tcBorders>
              <w:left w:val="nil"/>
            </w:tcBorders>
          </w:tcPr>
          <w:p w14:paraId="51F90E3F" w14:textId="77777777" w:rsidR="00973A86" w:rsidRPr="00F02BE6" w:rsidRDefault="00973A86" w:rsidP="003E5D96">
            <w:pPr>
              <w:pStyle w:val="TF"/>
              <w:keepNext/>
              <w:spacing w:after="0"/>
              <w:rPr>
                <w:lang w:eastAsia="en-US"/>
              </w:rPr>
            </w:pPr>
          </w:p>
        </w:tc>
        <w:tc>
          <w:tcPr>
            <w:tcW w:w="957" w:type="dxa"/>
          </w:tcPr>
          <w:p w14:paraId="5AA4593B" w14:textId="77777777" w:rsidR="00973A86" w:rsidRPr="00F02BE6" w:rsidRDefault="00973A86" w:rsidP="003E5D96">
            <w:pPr>
              <w:pStyle w:val="TF"/>
              <w:keepNext/>
              <w:spacing w:after="0"/>
              <w:rPr>
                <w:lang w:eastAsia="en-US"/>
              </w:rPr>
            </w:pPr>
          </w:p>
        </w:tc>
      </w:tr>
      <w:tr w:rsidR="00973A86" w:rsidRPr="00F02BE6" w14:paraId="38CF6E82"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159273D9"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2E731B08"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10E0DB86"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1D526073"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7C4ADB2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EC6CDB9"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0BCF089A" w14:textId="77777777" w:rsidR="00973A86" w:rsidRPr="00F02BE6" w:rsidRDefault="00973A86" w:rsidP="003E5D96">
            <w:pPr>
              <w:pStyle w:val="TF"/>
              <w:keepNext/>
              <w:spacing w:after="0"/>
              <w:rPr>
                <w:lang w:eastAsia="en-US"/>
              </w:rPr>
            </w:pPr>
          </w:p>
        </w:tc>
        <w:tc>
          <w:tcPr>
            <w:tcW w:w="957" w:type="dxa"/>
            <w:tcBorders>
              <w:left w:val="nil"/>
            </w:tcBorders>
          </w:tcPr>
          <w:p w14:paraId="2089BFFC" w14:textId="77777777" w:rsidR="00973A86" w:rsidRPr="00F02BE6" w:rsidRDefault="00973A86" w:rsidP="003E5D96">
            <w:pPr>
              <w:pStyle w:val="TF"/>
              <w:keepNext/>
              <w:spacing w:after="0"/>
              <w:rPr>
                <w:lang w:eastAsia="en-US"/>
              </w:rPr>
            </w:pPr>
          </w:p>
        </w:tc>
        <w:tc>
          <w:tcPr>
            <w:tcW w:w="957" w:type="dxa"/>
          </w:tcPr>
          <w:p w14:paraId="5F96D753" w14:textId="77777777" w:rsidR="00973A86" w:rsidRPr="00F02BE6" w:rsidRDefault="00973A86" w:rsidP="003E5D96">
            <w:pPr>
              <w:pStyle w:val="TF"/>
              <w:keepNext/>
              <w:spacing w:after="0"/>
              <w:rPr>
                <w:lang w:eastAsia="en-US"/>
              </w:rPr>
            </w:pPr>
          </w:p>
        </w:tc>
      </w:tr>
      <w:tr w:rsidR="00973A86" w:rsidRPr="00F02BE6" w14:paraId="7EB75148"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08CF458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2AAE66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1566E5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2BD2CBEE"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50E62D45"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296398AB"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single" w:sz="6" w:space="0" w:color="auto"/>
            </w:tcBorders>
          </w:tcPr>
          <w:p w14:paraId="6CE4A179"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1A13987E" w14:textId="77777777" w:rsidR="00973A86" w:rsidRPr="00F02BE6" w:rsidRDefault="00973A86" w:rsidP="003E5D96">
            <w:pPr>
              <w:pStyle w:val="TF"/>
              <w:keepNext/>
              <w:spacing w:after="0"/>
              <w:rPr>
                <w:lang w:eastAsia="en-US"/>
              </w:rPr>
            </w:pPr>
          </w:p>
        </w:tc>
        <w:tc>
          <w:tcPr>
            <w:tcW w:w="1914" w:type="dxa"/>
            <w:gridSpan w:val="2"/>
            <w:tcBorders>
              <w:left w:val="nil"/>
            </w:tcBorders>
          </w:tcPr>
          <w:p w14:paraId="7CCDE539" w14:textId="77777777" w:rsidR="00973A86" w:rsidRPr="00F02BE6" w:rsidRDefault="00973A86" w:rsidP="003E5D96">
            <w:pPr>
              <w:pStyle w:val="TAL"/>
            </w:pPr>
            <w:r w:rsidRPr="00F02BE6">
              <w:rPr>
                <w:b/>
              </w:rPr>
              <w:t xml:space="preserve">  octet 118</w:t>
            </w:r>
          </w:p>
          <w:p w14:paraId="01DFB88B" w14:textId="77777777" w:rsidR="00973A86" w:rsidRPr="00F02BE6" w:rsidRDefault="00973A86" w:rsidP="003E5D96">
            <w:pPr>
              <w:pStyle w:val="TAL"/>
            </w:pPr>
          </w:p>
        </w:tc>
      </w:tr>
      <w:tr w:rsidR="00973A86" w:rsidRPr="00F02BE6" w14:paraId="720C5D94"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59B63E7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F87C0E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5FF93E3" w14:textId="77777777" w:rsidR="00973A86" w:rsidRPr="00F02BE6" w:rsidRDefault="00973A86" w:rsidP="003E5D96">
            <w:pPr>
              <w:pStyle w:val="TF"/>
              <w:keepNext/>
              <w:spacing w:after="0"/>
              <w:rPr>
                <w:lang w:eastAsia="en-US"/>
              </w:rPr>
            </w:pPr>
          </w:p>
          <w:p w14:paraId="48D959F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55DEF5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FB2B6F1"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620FE16"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4AC0773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54AA8864"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D3F577F" w14:textId="77777777" w:rsidR="00973A86" w:rsidRPr="00F02BE6" w:rsidRDefault="00973A86" w:rsidP="003E5D96">
            <w:pPr>
              <w:pStyle w:val="TAL"/>
              <w:rPr>
                <w:b/>
              </w:rPr>
            </w:pPr>
          </w:p>
        </w:tc>
      </w:tr>
      <w:tr w:rsidR="00973A86" w:rsidRPr="00F02BE6" w14:paraId="58261399"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5F6EEAAE" w14:textId="77777777" w:rsidR="00973A86" w:rsidRPr="00F02BE6" w:rsidRDefault="00973A86" w:rsidP="003E5D96">
            <w:pPr>
              <w:pStyle w:val="TF"/>
              <w:keepNext/>
              <w:spacing w:after="0"/>
              <w:rPr>
                <w:lang w:eastAsia="en-US"/>
              </w:rPr>
            </w:pPr>
          </w:p>
          <w:p w14:paraId="3D2DEF0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638976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414D714"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0E8C0ED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E22B350"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445D00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054AF085"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6F9CC79" w14:textId="77777777" w:rsidR="00973A86" w:rsidRPr="00F02BE6" w:rsidRDefault="00973A86" w:rsidP="003E5D96">
            <w:pPr>
              <w:pStyle w:val="TAL"/>
              <w:rPr>
                <w:b/>
              </w:rPr>
            </w:pPr>
          </w:p>
        </w:tc>
      </w:tr>
      <w:tr w:rsidR="00973A86" w:rsidRPr="00F02BE6" w14:paraId="31B6CDC6" w14:textId="77777777" w:rsidTr="003E5D96">
        <w:tblPrEx>
          <w:tblCellMar>
            <w:top w:w="0" w:type="dxa"/>
            <w:bottom w:w="0" w:type="dxa"/>
          </w:tblCellMar>
        </w:tblPrEx>
        <w:trPr>
          <w:jc w:val="center"/>
        </w:trPr>
        <w:tc>
          <w:tcPr>
            <w:tcW w:w="957" w:type="dxa"/>
            <w:tcBorders>
              <w:top w:val="dotted" w:sz="4" w:space="0" w:color="auto"/>
            </w:tcBorders>
          </w:tcPr>
          <w:p w14:paraId="47CAC606"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91BAE2B"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45F5873B"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7751B39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4632A1B"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3B5312AB" w14:textId="77777777" w:rsidR="00973A86" w:rsidRPr="00F02BE6" w:rsidRDefault="00973A86" w:rsidP="003E5D96">
            <w:pPr>
              <w:pStyle w:val="TF"/>
              <w:keepNext/>
              <w:spacing w:after="0"/>
              <w:rPr>
                <w:lang w:eastAsia="en-US"/>
              </w:rPr>
            </w:pPr>
          </w:p>
          <w:p w14:paraId="7D00012F"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43A6AD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5020F924"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C02C7C7" w14:textId="77777777" w:rsidR="00973A86" w:rsidRPr="00F02BE6" w:rsidRDefault="00973A86" w:rsidP="003E5D96">
            <w:pPr>
              <w:pStyle w:val="TAL"/>
              <w:rPr>
                <w:b/>
              </w:rPr>
            </w:pPr>
            <w:r w:rsidRPr="00F02BE6">
              <w:rPr>
                <w:b/>
              </w:rPr>
              <w:t xml:space="preserve">  octet 121</w:t>
            </w:r>
          </w:p>
        </w:tc>
      </w:tr>
    </w:tbl>
    <w:p w14:paraId="4D00EC69" w14:textId="77777777" w:rsidR="00973A86" w:rsidRPr="00F02BE6" w:rsidRDefault="00973A86" w:rsidP="00973A86">
      <w:pPr>
        <w:pStyle w:val="NF"/>
      </w:pPr>
    </w:p>
    <w:p w14:paraId="377A5CED" w14:textId="77777777" w:rsidR="00973A86" w:rsidRPr="00F02BE6" w:rsidRDefault="00973A86" w:rsidP="00973A86">
      <w:pPr>
        <w:pStyle w:val="NF"/>
      </w:pPr>
      <w:r w:rsidRPr="00F02BE6">
        <w:t>NOTE:</w:t>
      </w:r>
      <w:r w:rsidRPr="00F02BE6">
        <w:tab/>
        <w:t>The numbering convention specified in 3GPP TS 44.060 applies.</w:t>
      </w:r>
    </w:p>
    <w:p w14:paraId="6C4BAF56" w14:textId="77777777" w:rsidR="00973A86" w:rsidRPr="00F02BE6" w:rsidRDefault="00973A86" w:rsidP="00973A86">
      <w:pPr>
        <w:pStyle w:val="NF"/>
      </w:pPr>
    </w:p>
    <w:p w14:paraId="2E925BC5" w14:textId="77777777" w:rsidR="00973A86" w:rsidRPr="00F02BE6" w:rsidRDefault="00973A86" w:rsidP="00973A86">
      <w:pPr>
        <w:pStyle w:val="TF"/>
      </w:pPr>
      <w:r w:rsidRPr="00F02BE6">
        <w:t>Figure 7.6.21.1: PDTCH block type 21 (UBS-7) format</w:t>
      </w:r>
    </w:p>
    <w:p w14:paraId="3FD77334" w14:textId="77777777" w:rsidR="00973A86" w:rsidRPr="00F02BE6" w:rsidRDefault="00973A86" w:rsidP="00973A86">
      <w:pPr>
        <w:pStyle w:val="Heading3"/>
        <w:rPr>
          <w:lang w:val="en-US"/>
        </w:rPr>
      </w:pPr>
      <w:bookmarkStart w:id="178" w:name="_Toc517979166"/>
      <w:r w:rsidRPr="00F02BE6">
        <w:rPr>
          <w:lang w:val="en-US"/>
        </w:rPr>
        <w:t>7.6.22</w:t>
      </w:r>
      <w:r w:rsidRPr="00F02BE6">
        <w:rPr>
          <w:lang w:val="en-US"/>
        </w:rPr>
        <w:tab/>
        <w:t>PDTCH block type 22 (UBS-8) format (uplink only)</w:t>
      </w:r>
      <w:bookmarkEnd w:id="178"/>
    </w:p>
    <w:p w14:paraId="476B552D" w14:textId="77777777" w:rsidR="00973A86" w:rsidRPr="00F02BE6" w:rsidRDefault="00973A86" w:rsidP="00973A86">
      <w:r w:rsidRPr="00F02BE6">
        <w:t>The blocks of 1228 bits, or in case a PAN is included, 1253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922454D" w14:textId="77777777" w:rsidTr="003E5D96">
        <w:tblPrEx>
          <w:tblCellMar>
            <w:top w:w="0" w:type="dxa"/>
            <w:bottom w:w="0" w:type="dxa"/>
          </w:tblCellMar>
        </w:tblPrEx>
        <w:trPr>
          <w:jc w:val="center"/>
        </w:trPr>
        <w:tc>
          <w:tcPr>
            <w:tcW w:w="7656" w:type="dxa"/>
            <w:gridSpan w:val="8"/>
          </w:tcPr>
          <w:p w14:paraId="7BAF7D87"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166FB09C" w14:textId="77777777" w:rsidR="00973A86" w:rsidRPr="00F02BE6" w:rsidRDefault="00973A86" w:rsidP="003E5D96">
            <w:pPr>
              <w:pStyle w:val="TF"/>
              <w:keepNext/>
              <w:spacing w:after="0"/>
              <w:rPr>
                <w:lang w:eastAsia="en-US"/>
              </w:rPr>
            </w:pPr>
          </w:p>
        </w:tc>
        <w:tc>
          <w:tcPr>
            <w:tcW w:w="957" w:type="dxa"/>
          </w:tcPr>
          <w:p w14:paraId="55D72138" w14:textId="77777777" w:rsidR="00973A86" w:rsidRPr="00F02BE6" w:rsidRDefault="00973A86" w:rsidP="003E5D96">
            <w:pPr>
              <w:pStyle w:val="TF"/>
              <w:keepNext/>
              <w:spacing w:after="0"/>
              <w:rPr>
                <w:lang w:eastAsia="en-US"/>
              </w:rPr>
            </w:pPr>
          </w:p>
        </w:tc>
      </w:tr>
      <w:tr w:rsidR="00973A86" w:rsidRPr="00F02BE6" w14:paraId="40345331" w14:textId="77777777" w:rsidTr="003E5D96">
        <w:tblPrEx>
          <w:tblCellMar>
            <w:top w:w="0" w:type="dxa"/>
            <w:bottom w:w="0" w:type="dxa"/>
          </w:tblCellMar>
        </w:tblPrEx>
        <w:trPr>
          <w:jc w:val="center"/>
        </w:trPr>
        <w:tc>
          <w:tcPr>
            <w:tcW w:w="957" w:type="dxa"/>
          </w:tcPr>
          <w:p w14:paraId="72C95A49"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31998F04"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6B1066E4"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6F481BE1"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3C628C09"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2BA31481"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2A566D89"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50B4DDFC"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5B4F5BF" w14:textId="77777777" w:rsidR="00973A86" w:rsidRPr="00F02BE6" w:rsidRDefault="00973A86" w:rsidP="003E5D96">
            <w:pPr>
              <w:pStyle w:val="TF"/>
              <w:keepNext/>
              <w:spacing w:after="0"/>
              <w:rPr>
                <w:lang w:eastAsia="en-US"/>
              </w:rPr>
            </w:pPr>
          </w:p>
        </w:tc>
        <w:tc>
          <w:tcPr>
            <w:tcW w:w="957" w:type="dxa"/>
          </w:tcPr>
          <w:p w14:paraId="4A447B20" w14:textId="77777777" w:rsidR="00973A86" w:rsidRPr="00F02BE6" w:rsidRDefault="00973A86" w:rsidP="003E5D96">
            <w:pPr>
              <w:pStyle w:val="TF"/>
              <w:keepNext/>
              <w:spacing w:after="0"/>
              <w:rPr>
                <w:lang w:eastAsia="en-US"/>
              </w:rPr>
            </w:pPr>
          </w:p>
        </w:tc>
      </w:tr>
      <w:tr w:rsidR="00973A86" w:rsidRPr="00F02BE6" w14:paraId="1ABAD794"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32684D1A" w14:textId="77777777" w:rsidR="00973A86" w:rsidRPr="00F02BE6" w:rsidRDefault="00973A86" w:rsidP="003E5D96">
            <w:pPr>
              <w:pStyle w:val="TF"/>
              <w:keepNext/>
              <w:spacing w:after="0"/>
              <w:rPr>
                <w:lang w:eastAsia="en-US"/>
              </w:rPr>
            </w:pPr>
          </w:p>
        </w:tc>
        <w:tc>
          <w:tcPr>
            <w:tcW w:w="957" w:type="dxa"/>
            <w:tcBorders>
              <w:left w:val="nil"/>
            </w:tcBorders>
          </w:tcPr>
          <w:p w14:paraId="6662B12A"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73338679" w14:textId="77777777" w:rsidR="00973A86" w:rsidRPr="00F02BE6" w:rsidRDefault="00973A86" w:rsidP="003E5D96">
            <w:pPr>
              <w:pStyle w:val="TF"/>
              <w:keepNext/>
              <w:spacing w:after="0"/>
              <w:rPr>
                <w:lang w:eastAsia="en-US"/>
              </w:rPr>
            </w:pPr>
          </w:p>
        </w:tc>
      </w:tr>
      <w:tr w:rsidR="00973A86" w:rsidRPr="00F02BE6" w14:paraId="3086082A" w14:textId="77777777" w:rsidTr="003E5D96">
        <w:tblPrEx>
          <w:tblCellMar>
            <w:top w:w="0" w:type="dxa"/>
            <w:bottom w:w="0" w:type="dxa"/>
          </w:tblCellMar>
        </w:tblPrEx>
        <w:trPr>
          <w:jc w:val="center"/>
        </w:trPr>
        <w:tc>
          <w:tcPr>
            <w:tcW w:w="957" w:type="dxa"/>
            <w:tcBorders>
              <w:left w:val="single" w:sz="6" w:space="0" w:color="auto"/>
            </w:tcBorders>
          </w:tcPr>
          <w:p w14:paraId="0CED19EB"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F07F4FB"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F4E2C41" w14:textId="77777777" w:rsidR="00973A86" w:rsidRPr="00F02BE6" w:rsidRDefault="00973A86" w:rsidP="003E5D96">
            <w:pPr>
              <w:pStyle w:val="TF"/>
              <w:keepNext/>
              <w:spacing w:after="0"/>
              <w:rPr>
                <w:lang w:eastAsia="en-US"/>
              </w:rPr>
            </w:pPr>
          </w:p>
        </w:tc>
        <w:tc>
          <w:tcPr>
            <w:tcW w:w="1914" w:type="dxa"/>
            <w:gridSpan w:val="2"/>
          </w:tcPr>
          <w:p w14:paraId="2504A92F" w14:textId="77777777" w:rsidR="00973A86" w:rsidRPr="00F02BE6" w:rsidRDefault="00973A86" w:rsidP="003E5D96">
            <w:pPr>
              <w:pStyle w:val="TF"/>
              <w:keepNext/>
              <w:spacing w:after="0"/>
              <w:rPr>
                <w:lang w:eastAsia="en-US"/>
              </w:rPr>
            </w:pPr>
            <w:r w:rsidRPr="00F02BE6">
              <w:rPr>
                <w:sz w:val="22"/>
                <w:lang w:eastAsia="en-US"/>
              </w:rPr>
              <w:t>1228 or 1253</w:t>
            </w:r>
          </w:p>
        </w:tc>
        <w:tc>
          <w:tcPr>
            <w:tcW w:w="957" w:type="dxa"/>
            <w:tcBorders>
              <w:bottom w:val="single" w:sz="6" w:space="0" w:color="auto"/>
            </w:tcBorders>
          </w:tcPr>
          <w:p w14:paraId="3EDB356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A9BCB1D"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5CC018F" w14:textId="77777777" w:rsidR="00973A86" w:rsidRPr="00F02BE6" w:rsidRDefault="00973A86" w:rsidP="003E5D96">
            <w:pPr>
              <w:pStyle w:val="TF"/>
              <w:keepNext/>
              <w:spacing w:after="0"/>
              <w:rPr>
                <w:lang w:eastAsia="en-US"/>
              </w:rPr>
            </w:pPr>
          </w:p>
        </w:tc>
        <w:tc>
          <w:tcPr>
            <w:tcW w:w="957" w:type="dxa"/>
            <w:tcBorders>
              <w:left w:val="nil"/>
            </w:tcBorders>
          </w:tcPr>
          <w:p w14:paraId="3E64A5B0" w14:textId="77777777" w:rsidR="00973A86" w:rsidRPr="00F02BE6" w:rsidRDefault="00973A86" w:rsidP="003E5D96">
            <w:pPr>
              <w:pStyle w:val="TF"/>
              <w:keepNext/>
              <w:spacing w:after="0"/>
              <w:rPr>
                <w:lang w:eastAsia="en-US"/>
              </w:rPr>
            </w:pPr>
          </w:p>
        </w:tc>
        <w:tc>
          <w:tcPr>
            <w:tcW w:w="957" w:type="dxa"/>
            <w:tcBorders>
              <w:left w:val="nil"/>
            </w:tcBorders>
          </w:tcPr>
          <w:p w14:paraId="36352981" w14:textId="77777777" w:rsidR="00973A86" w:rsidRPr="00F02BE6" w:rsidRDefault="00973A86" w:rsidP="003E5D96">
            <w:pPr>
              <w:pStyle w:val="TF"/>
              <w:keepNext/>
              <w:spacing w:after="0"/>
              <w:rPr>
                <w:lang w:eastAsia="en-US"/>
              </w:rPr>
            </w:pPr>
          </w:p>
        </w:tc>
      </w:tr>
      <w:tr w:rsidR="00973A86" w:rsidRPr="00F02BE6" w14:paraId="1CD19219"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20F405FB" w14:textId="77777777" w:rsidR="00973A86" w:rsidRPr="00F02BE6" w:rsidRDefault="00973A86" w:rsidP="003E5D96">
            <w:pPr>
              <w:pStyle w:val="TF"/>
              <w:keepNext/>
              <w:spacing w:after="0"/>
              <w:rPr>
                <w:lang w:eastAsia="en-US"/>
              </w:rPr>
            </w:pPr>
          </w:p>
        </w:tc>
        <w:tc>
          <w:tcPr>
            <w:tcW w:w="957" w:type="dxa"/>
          </w:tcPr>
          <w:p w14:paraId="4C96360A" w14:textId="77777777" w:rsidR="00973A86" w:rsidRPr="00F02BE6" w:rsidRDefault="00973A86" w:rsidP="003E5D96">
            <w:pPr>
              <w:pStyle w:val="TF"/>
              <w:keepNext/>
              <w:spacing w:after="0"/>
              <w:rPr>
                <w:lang w:eastAsia="en-US"/>
              </w:rPr>
            </w:pPr>
          </w:p>
        </w:tc>
        <w:tc>
          <w:tcPr>
            <w:tcW w:w="957" w:type="dxa"/>
          </w:tcPr>
          <w:p w14:paraId="39A3FEE4" w14:textId="77777777" w:rsidR="00973A86" w:rsidRPr="00F02BE6" w:rsidRDefault="00973A86" w:rsidP="003E5D96">
            <w:pPr>
              <w:pStyle w:val="TF"/>
              <w:keepNext/>
              <w:spacing w:after="0"/>
              <w:rPr>
                <w:lang w:eastAsia="en-US"/>
              </w:rPr>
            </w:pPr>
          </w:p>
        </w:tc>
        <w:tc>
          <w:tcPr>
            <w:tcW w:w="1914" w:type="dxa"/>
            <w:gridSpan w:val="2"/>
          </w:tcPr>
          <w:p w14:paraId="637641D3"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4AC8230E" w14:textId="77777777" w:rsidR="00973A86" w:rsidRPr="00F02BE6" w:rsidRDefault="00973A86" w:rsidP="003E5D96">
            <w:pPr>
              <w:pStyle w:val="TF"/>
              <w:keepNext/>
              <w:spacing w:after="0"/>
              <w:rPr>
                <w:lang w:eastAsia="en-US"/>
              </w:rPr>
            </w:pPr>
          </w:p>
        </w:tc>
        <w:tc>
          <w:tcPr>
            <w:tcW w:w="957" w:type="dxa"/>
          </w:tcPr>
          <w:p w14:paraId="7AF59D09"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B965104" w14:textId="77777777" w:rsidR="00973A86" w:rsidRPr="00F02BE6" w:rsidRDefault="00973A86" w:rsidP="003E5D96">
            <w:pPr>
              <w:pStyle w:val="TF"/>
              <w:keepNext/>
              <w:spacing w:after="0"/>
              <w:rPr>
                <w:lang w:eastAsia="en-US"/>
              </w:rPr>
            </w:pPr>
          </w:p>
        </w:tc>
        <w:tc>
          <w:tcPr>
            <w:tcW w:w="1914" w:type="dxa"/>
            <w:gridSpan w:val="2"/>
            <w:tcBorders>
              <w:left w:val="nil"/>
            </w:tcBorders>
          </w:tcPr>
          <w:p w14:paraId="10AECBEA" w14:textId="77777777" w:rsidR="00973A86" w:rsidRPr="00F02BE6" w:rsidRDefault="00973A86" w:rsidP="003E5D96">
            <w:pPr>
              <w:pStyle w:val="TF"/>
              <w:keepNext/>
              <w:spacing w:after="0"/>
              <w:rPr>
                <w:lang w:eastAsia="en-US"/>
              </w:rPr>
            </w:pPr>
          </w:p>
        </w:tc>
      </w:tr>
      <w:tr w:rsidR="00973A86" w:rsidRPr="00F02BE6" w14:paraId="2F4AF924" w14:textId="77777777" w:rsidTr="003E5D96">
        <w:tblPrEx>
          <w:tblCellMar>
            <w:top w:w="0" w:type="dxa"/>
            <w:bottom w:w="0" w:type="dxa"/>
          </w:tblCellMar>
        </w:tblPrEx>
        <w:trPr>
          <w:jc w:val="center"/>
        </w:trPr>
        <w:tc>
          <w:tcPr>
            <w:tcW w:w="957" w:type="dxa"/>
          </w:tcPr>
          <w:p w14:paraId="2EDE8480" w14:textId="77777777" w:rsidR="00973A86" w:rsidRPr="00F02BE6" w:rsidRDefault="00973A86" w:rsidP="003E5D96">
            <w:pPr>
              <w:pStyle w:val="TAL"/>
            </w:pPr>
            <w:r w:rsidRPr="00F02BE6">
              <w:t>:</w:t>
            </w:r>
          </w:p>
        </w:tc>
        <w:tc>
          <w:tcPr>
            <w:tcW w:w="957" w:type="dxa"/>
          </w:tcPr>
          <w:p w14:paraId="298DFDEA" w14:textId="77777777" w:rsidR="00973A86" w:rsidRPr="00F02BE6" w:rsidRDefault="00973A86" w:rsidP="003E5D96">
            <w:pPr>
              <w:pStyle w:val="TF"/>
              <w:keepNext/>
              <w:spacing w:after="0"/>
              <w:rPr>
                <w:lang w:eastAsia="en-US"/>
              </w:rPr>
            </w:pPr>
          </w:p>
        </w:tc>
        <w:tc>
          <w:tcPr>
            <w:tcW w:w="957" w:type="dxa"/>
          </w:tcPr>
          <w:p w14:paraId="4752C490" w14:textId="77777777" w:rsidR="00973A86" w:rsidRPr="00F02BE6" w:rsidRDefault="00973A86" w:rsidP="003E5D96">
            <w:pPr>
              <w:pStyle w:val="TF"/>
              <w:keepNext/>
              <w:spacing w:after="0"/>
              <w:rPr>
                <w:lang w:eastAsia="en-US"/>
              </w:rPr>
            </w:pPr>
          </w:p>
        </w:tc>
        <w:tc>
          <w:tcPr>
            <w:tcW w:w="957" w:type="dxa"/>
          </w:tcPr>
          <w:p w14:paraId="4D4B97E3" w14:textId="77777777" w:rsidR="00973A86" w:rsidRPr="00F02BE6" w:rsidRDefault="00973A86" w:rsidP="003E5D96">
            <w:pPr>
              <w:pStyle w:val="TF"/>
              <w:keepNext/>
              <w:spacing w:after="0"/>
              <w:rPr>
                <w:lang w:eastAsia="en-US"/>
              </w:rPr>
            </w:pPr>
          </w:p>
        </w:tc>
        <w:tc>
          <w:tcPr>
            <w:tcW w:w="957" w:type="dxa"/>
          </w:tcPr>
          <w:p w14:paraId="680EB58E" w14:textId="77777777" w:rsidR="00973A86" w:rsidRPr="00F02BE6" w:rsidRDefault="00973A86" w:rsidP="003E5D96">
            <w:pPr>
              <w:pStyle w:val="TF"/>
              <w:keepNext/>
              <w:spacing w:after="0"/>
              <w:rPr>
                <w:lang w:eastAsia="en-US"/>
              </w:rPr>
            </w:pPr>
          </w:p>
        </w:tc>
        <w:tc>
          <w:tcPr>
            <w:tcW w:w="957" w:type="dxa"/>
          </w:tcPr>
          <w:p w14:paraId="1757FD7A" w14:textId="77777777" w:rsidR="00973A86" w:rsidRPr="00F02BE6" w:rsidRDefault="00973A86" w:rsidP="003E5D96">
            <w:pPr>
              <w:pStyle w:val="TF"/>
              <w:keepNext/>
              <w:spacing w:after="0"/>
              <w:rPr>
                <w:lang w:eastAsia="en-US"/>
              </w:rPr>
            </w:pPr>
          </w:p>
        </w:tc>
        <w:tc>
          <w:tcPr>
            <w:tcW w:w="957" w:type="dxa"/>
          </w:tcPr>
          <w:p w14:paraId="25A3F296" w14:textId="77777777" w:rsidR="00973A86" w:rsidRPr="00F02BE6" w:rsidRDefault="00973A86" w:rsidP="003E5D96">
            <w:pPr>
              <w:pStyle w:val="TF"/>
              <w:keepNext/>
              <w:spacing w:after="0"/>
              <w:rPr>
                <w:lang w:eastAsia="en-US"/>
              </w:rPr>
            </w:pPr>
          </w:p>
        </w:tc>
        <w:tc>
          <w:tcPr>
            <w:tcW w:w="957" w:type="dxa"/>
          </w:tcPr>
          <w:p w14:paraId="1D9E1FFD" w14:textId="77777777" w:rsidR="00973A86" w:rsidRPr="00F02BE6" w:rsidRDefault="00973A86" w:rsidP="003E5D96">
            <w:pPr>
              <w:pStyle w:val="TAR"/>
            </w:pPr>
            <w:r w:rsidRPr="00F02BE6">
              <w:t>:</w:t>
            </w:r>
          </w:p>
        </w:tc>
        <w:tc>
          <w:tcPr>
            <w:tcW w:w="957" w:type="dxa"/>
          </w:tcPr>
          <w:p w14:paraId="563DE8ED"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201DB8E5" w14:textId="77777777" w:rsidR="00973A86" w:rsidRPr="00F02BE6" w:rsidRDefault="00973A86" w:rsidP="003E5D96">
            <w:pPr>
              <w:pStyle w:val="TF"/>
              <w:keepNext/>
              <w:spacing w:after="0"/>
              <w:rPr>
                <w:lang w:eastAsia="en-US"/>
              </w:rPr>
            </w:pPr>
          </w:p>
        </w:tc>
      </w:tr>
      <w:tr w:rsidR="00973A86" w:rsidRPr="00F02BE6" w14:paraId="265024F2" w14:textId="77777777" w:rsidTr="003E5D96">
        <w:tblPrEx>
          <w:tblCellMar>
            <w:top w:w="0" w:type="dxa"/>
            <w:bottom w:w="0" w:type="dxa"/>
          </w:tblCellMar>
        </w:tblPrEx>
        <w:trPr>
          <w:jc w:val="center"/>
        </w:trPr>
        <w:tc>
          <w:tcPr>
            <w:tcW w:w="957" w:type="dxa"/>
          </w:tcPr>
          <w:p w14:paraId="6A44ACA6" w14:textId="77777777" w:rsidR="00973A86" w:rsidRPr="00F02BE6" w:rsidRDefault="00973A86" w:rsidP="003E5D96">
            <w:pPr>
              <w:pStyle w:val="TAL"/>
            </w:pPr>
            <w:r w:rsidRPr="00F02BE6">
              <w:t>:</w:t>
            </w:r>
          </w:p>
        </w:tc>
        <w:tc>
          <w:tcPr>
            <w:tcW w:w="957" w:type="dxa"/>
          </w:tcPr>
          <w:p w14:paraId="67A03C96" w14:textId="77777777" w:rsidR="00973A86" w:rsidRPr="00F02BE6" w:rsidRDefault="00973A86" w:rsidP="003E5D96">
            <w:pPr>
              <w:pStyle w:val="TF"/>
              <w:keepNext/>
              <w:spacing w:after="0"/>
              <w:rPr>
                <w:lang w:eastAsia="en-US"/>
              </w:rPr>
            </w:pPr>
          </w:p>
        </w:tc>
        <w:tc>
          <w:tcPr>
            <w:tcW w:w="957" w:type="dxa"/>
          </w:tcPr>
          <w:p w14:paraId="09412FFF" w14:textId="77777777" w:rsidR="00973A86" w:rsidRPr="00F02BE6" w:rsidRDefault="00973A86" w:rsidP="003E5D96">
            <w:pPr>
              <w:pStyle w:val="TF"/>
              <w:keepNext/>
              <w:spacing w:after="0"/>
              <w:rPr>
                <w:lang w:eastAsia="en-US"/>
              </w:rPr>
            </w:pPr>
          </w:p>
        </w:tc>
        <w:tc>
          <w:tcPr>
            <w:tcW w:w="957" w:type="dxa"/>
          </w:tcPr>
          <w:p w14:paraId="24DAF386" w14:textId="77777777" w:rsidR="00973A86" w:rsidRPr="00F02BE6" w:rsidRDefault="00973A86" w:rsidP="003E5D96">
            <w:pPr>
              <w:pStyle w:val="TF"/>
              <w:keepNext/>
              <w:spacing w:after="0"/>
              <w:rPr>
                <w:lang w:eastAsia="en-US"/>
              </w:rPr>
            </w:pPr>
          </w:p>
        </w:tc>
        <w:tc>
          <w:tcPr>
            <w:tcW w:w="957" w:type="dxa"/>
          </w:tcPr>
          <w:p w14:paraId="7EBD23C2" w14:textId="77777777" w:rsidR="00973A86" w:rsidRPr="00F02BE6" w:rsidRDefault="00973A86" w:rsidP="003E5D96">
            <w:pPr>
              <w:pStyle w:val="TF"/>
              <w:keepNext/>
              <w:spacing w:after="0"/>
              <w:rPr>
                <w:lang w:eastAsia="en-US"/>
              </w:rPr>
            </w:pPr>
          </w:p>
        </w:tc>
        <w:tc>
          <w:tcPr>
            <w:tcW w:w="957" w:type="dxa"/>
          </w:tcPr>
          <w:p w14:paraId="3911BFA4" w14:textId="77777777" w:rsidR="00973A86" w:rsidRPr="00F02BE6" w:rsidRDefault="00973A86" w:rsidP="003E5D96">
            <w:pPr>
              <w:pStyle w:val="TF"/>
              <w:keepNext/>
              <w:spacing w:after="0"/>
              <w:rPr>
                <w:lang w:eastAsia="en-US"/>
              </w:rPr>
            </w:pPr>
          </w:p>
        </w:tc>
        <w:tc>
          <w:tcPr>
            <w:tcW w:w="957" w:type="dxa"/>
          </w:tcPr>
          <w:p w14:paraId="78F1BB49" w14:textId="77777777" w:rsidR="00973A86" w:rsidRPr="00F02BE6" w:rsidRDefault="00973A86" w:rsidP="003E5D96">
            <w:pPr>
              <w:pStyle w:val="TF"/>
              <w:keepNext/>
              <w:spacing w:after="0"/>
              <w:rPr>
                <w:lang w:eastAsia="en-US"/>
              </w:rPr>
            </w:pPr>
          </w:p>
        </w:tc>
        <w:tc>
          <w:tcPr>
            <w:tcW w:w="957" w:type="dxa"/>
          </w:tcPr>
          <w:p w14:paraId="6CAACF03" w14:textId="77777777" w:rsidR="00973A86" w:rsidRPr="00F02BE6" w:rsidRDefault="00973A86" w:rsidP="003E5D96">
            <w:pPr>
              <w:pStyle w:val="TAR"/>
            </w:pPr>
            <w:r w:rsidRPr="00F02BE6">
              <w:t>:</w:t>
            </w:r>
          </w:p>
        </w:tc>
        <w:tc>
          <w:tcPr>
            <w:tcW w:w="957" w:type="dxa"/>
          </w:tcPr>
          <w:p w14:paraId="6FD48AB7" w14:textId="77777777" w:rsidR="00973A86" w:rsidRPr="00F02BE6" w:rsidRDefault="00973A86" w:rsidP="003E5D96">
            <w:pPr>
              <w:pStyle w:val="TF"/>
              <w:keepNext/>
              <w:spacing w:after="0"/>
              <w:rPr>
                <w:lang w:eastAsia="en-US"/>
              </w:rPr>
            </w:pPr>
          </w:p>
        </w:tc>
        <w:tc>
          <w:tcPr>
            <w:tcW w:w="957" w:type="dxa"/>
          </w:tcPr>
          <w:p w14:paraId="47DA8C96" w14:textId="77777777" w:rsidR="00973A86" w:rsidRPr="00F02BE6" w:rsidRDefault="00973A86" w:rsidP="003E5D96">
            <w:pPr>
              <w:pStyle w:val="TF"/>
              <w:keepNext/>
              <w:spacing w:after="0"/>
              <w:rPr>
                <w:lang w:eastAsia="en-US"/>
              </w:rPr>
            </w:pPr>
          </w:p>
        </w:tc>
      </w:tr>
      <w:tr w:rsidR="00973A86" w:rsidRPr="00F02BE6" w14:paraId="678B6C5B" w14:textId="77777777" w:rsidTr="003E5D96">
        <w:tblPrEx>
          <w:tblCellMar>
            <w:top w:w="0" w:type="dxa"/>
            <w:bottom w:w="0" w:type="dxa"/>
          </w:tblCellMar>
        </w:tblPrEx>
        <w:trPr>
          <w:jc w:val="center"/>
        </w:trPr>
        <w:tc>
          <w:tcPr>
            <w:tcW w:w="957" w:type="dxa"/>
          </w:tcPr>
          <w:p w14:paraId="6BA61235" w14:textId="77777777" w:rsidR="00973A86" w:rsidRPr="00F02BE6" w:rsidRDefault="00973A86" w:rsidP="003E5D96">
            <w:pPr>
              <w:pStyle w:val="TAL"/>
            </w:pPr>
            <w:r w:rsidRPr="00F02BE6">
              <w:t>:</w:t>
            </w:r>
          </w:p>
        </w:tc>
        <w:tc>
          <w:tcPr>
            <w:tcW w:w="957" w:type="dxa"/>
          </w:tcPr>
          <w:p w14:paraId="5D15613B" w14:textId="77777777" w:rsidR="00973A86" w:rsidRPr="00F02BE6" w:rsidRDefault="00973A86" w:rsidP="003E5D96">
            <w:pPr>
              <w:pStyle w:val="TF"/>
              <w:keepNext/>
              <w:spacing w:after="0"/>
              <w:rPr>
                <w:lang w:eastAsia="en-US"/>
              </w:rPr>
            </w:pPr>
          </w:p>
        </w:tc>
        <w:tc>
          <w:tcPr>
            <w:tcW w:w="957" w:type="dxa"/>
          </w:tcPr>
          <w:p w14:paraId="183FF684" w14:textId="77777777" w:rsidR="00973A86" w:rsidRPr="00F02BE6" w:rsidRDefault="00973A86" w:rsidP="003E5D96">
            <w:pPr>
              <w:pStyle w:val="TF"/>
              <w:keepNext/>
              <w:spacing w:after="0"/>
              <w:rPr>
                <w:lang w:eastAsia="en-US"/>
              </w:rPr>
            </w:pPr>
          </w:p>
        </w:tc>
        <w:tc>
          <w:tcPr>
            <w:tcW w:w="957" w:type="dxa"/>
          </w:tcPr>
          <w:p w14:paraId="68E0F6E0" w14:textId="77777777" w:rsidR="00973A86" w:rsidRPr="00F02BE6" w:rsidRDefault="00973A86" w:rsidP="003E5D96">
            <w:pPr>
              <w:pStyle w:val="TF"/>
              <w:keepNext/>
              <w:spacing w:after="0"/>
              <w:rPr>
                <w:lang w:eastAsia="en-US"/>
              </w:rPr>
            </w:pPr>
          </w:p>
        </w:tc>
        <w:tc>
          <w:tcPr>
            <w:tcW w:w="957" w:type="dxa"/>
          </w:tcPr>
          <w:p w14:paraId="196BCFCF" w14:textId="77777777" w:rsidR="00973A86" w:rsidRPr="00F02BE6" w:rsidRDefault="00973A86" w:rsidP="003E5D96">
            <w:pPr>
              <w:pStyle w:val="TF"/>
              <w:keepNext/>
              <w:spacing w:after="0"/>
              <w:rPr>
                <w:lang w:eastAsia="en-US"/>
              </w:rPr>
            </w:pPr>
          </w:p>
        </w:tc>
        <w:tc>
          <w:tcPr>
            <w:tcW w:w="957" w:type="dxa"/>
          </w:tcPr>
          <w:p w14:paraId="58100945" w14:textId="77777777" w:rsidR="00973A86" w:rsidRPr="00F02BE6" w:rsidRDefault="00973A86" w:rsidP="003E5D96">
            <w:pPr>
              <w:pStyle w:val="TF"/>
              <w:keepNext/>
              <w:spacing w:after="0"/>
              <w:rPr>
                <w:lang w:eastAsia="en-US"/>
              </w:rPr>
            </w:pPr>
          </w:p>
        </w:tc>
        <w:tc>
          <w:tcPr>
            <w:tcW w:w="957" w:type="dxa"/>
          </w:tcPr>
          <w:p w14:paraId="7A408A6F" w14:textId="77777777" w:rsidR="00973A86" w:rsidRPr="00F02BE6" w:rsidRDefault="00973A86" w:rsidP="003E5D96">
            <w:pPr>
              <w:pStyle w:val="TF"/>
              <w:keepNext/>
              <w:spacing w:after="0"/>
              <w:rPr>
                <w:lang w:eastAsia="en-US"/>
              </w:rPr>
            </w:pPr>
          </w:p>
        </w:tc>
        <w:tc>
          <w:tcPr>
            <w:tcW w:w="957" w:type="dxa"/>
          </w:tcPr>
          <w:p w14:paraId="190BB385" w14:textId="77777777" w:rsidR="00973A86" w:rsidRPr="00F02BE6" w:rsidRDefault="00973A86" w:rsidP="003E5D96">
            <w:pPr>
              <w:pStyle w:val="TAR"/>
            </w:pPr>
            <w:r w:rsidRPr="00F02BE6">
              <w:t>:</w:t>
            </w:r>
          </w:p>
        </w:tc>
        <w:tc>
          <w:tcPr>
            <w:tcW w:w="957" w:type="dxa"/>
          </w:tcPr>
          <w:p w14:paraId="70F2BE12" w14:textId="77777777" w:rsidR="00973A86" w:rsidRPr="00F02BE6" w:rsidRDefault="00973A86" w:rsidP="003E5D96">
            <w:pPr>
              <w:pStyle w:val="TF"/>
              <w:keepNext/>
              <w:spacing w:after="0"/>
              <w:rPr>
                <w:lang w:eastAsia="en-US"/>
              </w:rPr>
            </w:pPr>
          </w:p>
        </w:tc>
        <w:tc>
          <w:tcPr>
            <w:tcW w:w="957" w:type="dxa"/>
          </w:tcPr>
          <w:p w14:paraId="2B72A0B1" w14:textId="77777777" w:rsidR="00973A86" w:rsidRPr="00F02BE6" w:rsidRDefault="00973A86" w:rsidP="003E5D96">
            <w:pPr>
              <w:pStyle w:val="TF"/>
              <w:keepNext/>
              <w:spacing w:after="0"/>
              <w:rPr>
                <w:lang w:eastAsia="en-US"/>
              </w:rPr>
            </w:pPr>
          </w:p>
        </w:tc>
      </w:tr>
      <w:tr w:rsidR="00973A86" w:rsidRPr="00F02BE6" w14:paraId="5D3F52CB" w14:textId="77777777" w:rsidTr="003E5D96">
        <w:tblPrEx>
          <w:tblCellMar>
            <w:top w:w="0" w:type="dxa"/>
            <w:bottom w:w="0" w:type="dxa"/>
          </w:tblCellMar>
        </w:tblPrEx>
        <w:trPr>
          <w:cantSplit/>
          <w:jc w:val="center"/>
        </w:trPr>
        <w:tc>
          <w:tcPr>
            <w:tcW w:w="957" w:type="dxa"/>
            <w:tcBorders>
              <w:left w:val="single" w:sz="6" w:space="0" w:color="auto"/>
            </w:tcBorders>
          </w:tcPr>
          <w:p w14:paraId="6AC8D8E4" w14:textId="77777777" w:rsidR="00973A86" w:rsidRPr="00F02BE6" w:rsidRDefault="00973A86" w:rsidP="003E5D96">
            <w:pPr>
              <w:pStyle w:val="TAL"/>
            </w:pPr>
          </w:p>
        </w:tc>
        <w:tc>
          <w:tcPr>
            <w:tcW w:w="957" w:type="dxa"/>
          </w:tcPr>
          <w:p w14:paraId="36358A01" w14:textId="77777777" w:rsidR="00973A86" w:rsidRPr="00F02BE6" w:rsidRDefault="00973A86" w:rsidP="003E5D96">
            <w:pPr>
              <w:pStyle w:val="TF"/>
              <w:keepNext/>
              <w:spacing w:after="0"/>
              <w:rPr>
                <w:lang w:eastAsia="en-US"/>
              </w:rPr>
            </w:pPr>
          </w:p>
        </w:tc>
        <w:tc>
          <w:tcPr>
            <w:tcW w:w="957" w:type="dxa"/>
          </w:tcPr>
          <w:p w14:paraId="3EFC26D9" w14:textId="77777777" w:rsidR="00973A86" w:rsidRPr="00F02BE6" w:rsidRDefault="00973A86" w:rsidP="003E5D96">
            <w:pPr>
              <w:pStyle w:val="TF"/>
              <w:keepNext/>
              <w:spacing w:after="0"/>
              <w:rPr>
                <w:lang w:eastAsia="en-US"/>
              </w:rPr>
            </w:pPr>
          </w:p>
        </w:tc>
        <w:tc>
          <w:tcPr>
            <w:tcW w:w="1914" w:type="dxa"/>
            <w:gridSpan w:val="2"/>
          </w:tcPr>
          <w:p w14:paraId="6A6B2E8B"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2CE570ED" w14:textId="77777777" w:rsidR="00973A86" w:rsidRPr="00F02BE6" w:rsidRDefault="00973A86" w:rsidP="003E5D96">
            <w:pPr>
              <w:pStyle w:val="TF"/>
              <w:keepNext/>
              <w:spacing w:after="0"/>
              <w:rPr>
                <w:lang w:eastAsia="en-US"/>
              </w:rPr>
            </w:pPr>
          </w:p>
        </w:tc>
        <w:tc>
          <w:tcPr>
            <w:tcW w:w="957" w:type="dxa"/>
          </w:tcPr>
          <w:p w14:paraId="7929F32F"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59635007" w14:textId="77777777" w:rsidR="00973A86" w:rsidRPr="00F02BE6" w:rsidRDefault="00973A86" w:rsidP="003E5D96">
            <w:pPr>
              <w:pStyle w:val="TAR"/>
            </w:pPr>
          </w:p>
        </w:tc>
        <w:tc>
          <w:tcPr>
            <w:tcW w:w="957" w:type="dxa"/>
            <w:tcBorders>
              <w:left w:val="nil"/>
            </w:tcBorders>
          </w:tcPr>
          <w:p w14:paraId="5202036B" w14:textId="77777777" w:rsidR="00973A86" w:rsidRPr="00F02BE6" w:rsidRDefault="00973A86" w:rsidP="003E5D96">
            <w:pPr>
              <w:pStyle w:val="TF"/>
              <w:keepNext/>
              <w:spacing w:after="0"/>
              <w:rPr>
                <w:lang w:eastAsia="en-US"/>
              </w:rPr>
            </w:pPr>
          </w:p>
        </w:tc>
        <w:tc>
          <w:tcPr>
            <w:tcW w:w="957" w:type="dxa"/>
          </w:tcPr>
          <w:p w14:paraId="324A08C6" w14:textId="77777777" w:rsidR="00973A86" w:rsidRPr="00F02BE6" w:rsidRDefault="00973A86" w:rsidP="003E5D96">
            <w:pPr>
              <w:pStyle w:val="TF"/>
              <w:keepNext/>
              <w:spacing w:after="0"/>
              <w:rPr>
                <w:lang w:eastAsia="en-US"/>
              </w:rPr>
            </w:pPr>
          </w:p>
        </w:tc>
      </w:tr>
      <w:tr w:rsidR="00973A86" w:rsidRPr="00F02BE6" w14:paraId="309F054C"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1581ECB" w14:textId="77777777" w:rsidR="00973A86" w:rsidRPr="00F02BE6" w:rsidRDefault="00973A86" w:rsidP="003E5D96">
            <w:pPr>
              <w:pStyle w:val="TAL"/>
            </w:pPr>
          </w:p>
        </w:tc>
        <w:tc>
          <w:tcPr>
            <w:tcW w:w="957" w:type="dxa"/>
            <w:tcBorders>
              <w:top w:val="single" w:sz="6" w:space="0" w:color="auto"/>
            </w:tcBorders>
          </w:tcPr>
          <w:p w14:paraId="0CA244EA"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83A7F74" w14:textId="77777777" w:rsidR="00973A86" w:rsidRPr="00F02BE6" w:rsidRDefault="00973A86" w:rsidP="003E5D96">
            <w:pPr>
              <w:pStyle w:val="TF"/>
              <w:keepNext/>
              <w:spacing w:after="0"/>
              <w:rPr>
                <w:lang w:eastAsia="en-US"/>
              </w:rPr>
            </w:pPr>
          </w:p>
        </w:tc>
        <w:tc>
          <w:tcPr>
            <w:tcW w:w="1914" w:type="dxa"/>
            <w:gridSpan w:val="2"/>
          </w:tcPr>
          <w:p w14:paraId="073852B2"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16C92A11"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E5F98E1"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478CD3F" w14:textId="77777777" w:rsidR="00973A86" w:rsidRPr="00F02BE6" w:rsidRDefault="00973A86" w:rsidP="003E5D96">
            <w:pPr>
              <w:pStyle w:val="TAR"/>
            </w:pPr>
          </w:p>
        </w:tc>
        <w:tc>
          <w:tcPr>
            <w:tcW w:w="957" w:type="dxa"/>
            <w:tcBorders>
              <w:left w:val="nil"/>
            </w:tcBorders>
          </w:tcPr>
          <w:p w14:paraId="5966DE19" w14:textId="77777777" w:rsidR="00973A86" w:rsidRPr="00F02BE6" w:rsidRDefault="00973A86" w:rsidP="003E5D96">
            <w:pPr>
              <w:pStyle w:val="TF"/>
              <w:keepNext/>
              <w:spacing w:after="0"/>
              <w:rPr>
                <w:lang w:eastAsia="en-US"/>
              </w:rPr>
            </w:pPr>
          </w:p>
        </w:tc>
        <w:tc>
          <w:tcPr>
            <w:tcW w:w="957" w:type="dxa"/>
          </w:tcPr>
          <w:p w14:paraId="5A635ACB" w14:textId="77777777" w:rsidR="00973A86" w:rsidRPr="00F02BE6" w:rsidRDefault="00973A86" w:rsidP="003E5D96">
            <w:pPr>
              <w:pStyle w:val="TF"/>
              <w:keepNext/>
              <w:spacing w:after="0"/>
              <w:rPr>
                <w:lang w:eastAsia="en-US"/>
              </w:rPr>
            </w:pPr>
          </w:p>
        </w:tc>
      </w:tr>
      <w:tr w:rsidR="00973A86" w:rsidRPr="00F02BE6" w14:paraId="046B5F4D"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5F9B0F7F"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5AAE61A3"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6EE496A2"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5273BEAF"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3D6726E7"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94C31E7"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3B23376C" w14:textId="77777777" w:rsidR="00973A86" w:rsidRPr="00F02BE6" w:rsidRDefault="00973A86" w:rsidP="003E5D96">
            <w:pPr>
              <w:pStyle w:val="TF"/>
              <w:keepNext/>
              <w:spacing w:after="0"/>
              <w:rPr>
                <w:lang w:eastAsia="en-US"/>
              </w:rPr>
            </w:pPr>
          </w:p>
        </w:tc>
        <w:tc>
          <w:tcPr>
            <w:tcW w:w="957" w:type="dxa"/>
            <w:tcBorders>
              <w:left w:val="nil"/>
            </w:tcBorders>
          </w:tcPr>
          <w:p w14:paraId="5111EF2B" w14:textId="77777777" w:rsidR="00973A86" w:rsidRPr="00F02BE6" w:rsidRDefault="00973A86" w:rsidP="003E5D96">
            <w:pPr>
              <w:pStyle w:val="TF"/>
              <w:keepNext/>
              <w:spacing w:after="0"/>
              <w:rPr>
                <w:lang w:eastAsia="en-US"/>
              </w:rPr>
            </w:pPr>
          </w:p>
        </w:tc>
        <w:tc>
          <w:tcPr>
            <w:tcW w:w="957" w:type="dxa"/>
          </w:tcPr>
          <w:p w14:paraId="381122A8" w14:textId="77777777" w:rsidR="00973A86" w:rsidRPr="00F02BE6" w:rsidRDefault="00973A86" w:rsidP="003E5D96">
            <w:pPr>
              <w:pStyle w:val="TF"/>
              <w:keepNext/>
              <w:spacing w:after="0"/>
              <w:rPr>
                <w:lang w:eastAsia="en-US"/>
              </w:rPr>
            </w:pPr>
          </w:p>
        </w:tc>
      </w:tr>
      <w:tr w:rsidR="00973A86" w:rsidRPr="00F02BE6" w14:paraId="7C0664C9"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2633BF67"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A428F4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67EC3B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58267302"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5616EA6B"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482BEAC7"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single" w:sz="6" w:space="0" w:color="auto"/>
            </w:tcBorders>
          </w:tcPr>
          <w:p w14:paraId="57DAC150"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7E36FEEA" w14:textId="77777777" w:rsidR="00973A86" w:rsidRPr="00F02BE6" w:rsidRDefault="00973A86" w:rsidP="003E5D96">
            <w:pPr>
              <w:pStyle w:val="TF"/>
              <w:keepNext/>
              <w:spacing w:after="0"/>
              <w:rPr>
                <w:lang w:eastAsia="en-US"/>
              </w:rPr>
            </w:pPr>
          </w:p>
        </w:tc>
        <w:tc>
          <w:tcPr>
            <w:tcW w:w="1914" w:type="dxa"/>
            <w:gridSpan w:val="2"/>
            <w:tcBorders>
              <w:left w:val="nil"/>
            </w:tcBorders>
          </w:tcPr>
          <w:p w14:paraId="1EDE4395" w14:textId="77777777" w:rsidR="00973A86" w:rsidRPr="00F02BE6" w:rsidRDefault="00973A86" w:rsidP="003E5D96">
            <w:pPr>
              <w:pStyle w:val="TAL"/>
            </w:pPr>
            <w:r w:rsidRPr="00F02BE6">
              <w:rPr>
                <w:b/>
              </w:rPr>
              <w:t xml:space="preserve">  octet 154</w:t>
            </w:r>
          </w:p>
          <w:p w14:paraId="4FD3663F" w14:textId="77777777" w:rsidR="00973A86" w:rsidRPr="00F02BE6" w:rsidRDefault="00973A86" w:rsidP="003E5D96">
            <w:pPr>
              <w:pStyle w:val="TAL"/>
            </w:pPr>
          </w:p>
        </w:tc>
      </w:tr>
      <w:tr w:rsidR="00973A86" w:rsidRPr="00F02BE6" w14:paraId="5E9BBC07"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1C55746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560216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3ED97C0" w14:textId="77777777" w:rsidR="00973A86" w:rsidRPr="00F02BE6" w:rsidRDefault="00973A86" w:rsidP="003E5D96">
            <w:pPr>
              <w:pStyle w:val="TF"/>
              <w:keepNext/>
              <w:spacing w:after="0"/>
              <w:rPr>
                <w:lang w:eastAsia="en-US"/>
              </w:rPr>
            </w:pPr>
          </w:p>
          <w:p w14:paraId="6CE370D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C6D155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FD882A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018DE44"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7513A6E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DF5C6D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8DA6D31" w14:textId="77777777" w:rsidR="00973A86" w:rsidRPr="00F02BE6" w:rsidRDefault="00973A86" w:rsidP="003E5D96">
            <w:pPr>
              <w:pStyle w:val="TAL"/>
              <w:rPr>
                <w:b/>
              </w:rPr>
            </w:pPr>
          </w:p>
        </w:tc>
      </w:tr>
      <w:tr w:rsidR="00973A86" w:rsidRPr="00F02BE6" w14:paraId="3D2647E8"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17894079" w14:textId="77777777" w:rsidR="00973A86" w:rsidRPr="00F02BE6" w:rsidRDefault="00973A86" w:rsidP="003E5D96">
            <w:pPr>
              <w:pStyle w:val="TF"/>
              <w:keepNext/>
              <w:spacing w:after="0"/>
              <w:rPr>
                <w:lang w:eastAsia="en-US"/>
              </w:rPr>
            </w:pPr>
          </w:p>
          <w:p w14:paraId="077B12F7"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793394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608ADA3"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15FA081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414B425"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94FB0D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21408AFE"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4420E60D" w14:textId="77777777" w:rsidR="00973A86" w:rsidRPr="00F02BE6" w:rsidRDefault="00973A86" w:rsidP="003E5D96">
            <w:pPr>
              <w:pStyle w:val="TAL"/>
              <w:rPr>
                <w:b/>
              </w:rPr>
            </w:pPr>
          </w:p>
        </w:tc>
      </w:tr>
      <w:tr w:rsidR="00973A86" w:rsidRPr="00F02BE6" w14:paraId="2D86F391" w14:textId="77777777" w:rsidTr="003E5D96">
        <w:tblPrEx>
          <w:tblCellMar>
            <w:top w:w="0" w:type="dxa"/>
            <w:bottom w:w="0" w:type="dxa"/>
          </w:tblCellMar>
        </w:tblPrEx>
        <w:trPr>
          <w:jc w:val="center"/>
        </w:trPr>
        <w:tc>
          <w:tcPr>
            <w:tcW w:w="957" w:type="dxa"/>
            <w:tcBorders>
              <w:top w:val="dotted" w:sz="4" w:space="0" w:color="auto"/>
            </w:tcBorders>
          </w:tcPr>
          <w:p w14:paraId="00A15831"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8C0F929"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2E237DED"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22A2BED9"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588044D3"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BDD431F" w14:textId="77777777" w:rsidR="00973A86" w:rsidRPr="00F02BE6" w:rsidRDefault="00973A86" w:rsidP="003E5D96">
            <w:pPr>
              <w:pStyle w:val="TF"/>
              <w:keepNext/>
              <w:spacing w:after="0"/>
              <w:rPr>
                <w:lang w:eastAsia="en-US"/>
              </w:rPr>
            </w:pPr>
          </w:p>
          <w:p w14:paraId="0264C865"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6F686CC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1422274D"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D4A7C14" w14:textId="77777777" w:rsidR="00973A86" w:rsidRPr="00F02BE6" w:rsidRDefault="00973A86" w:rsidP="003E5D96">
            <w:pPr>
              <w:pStyle w:val="TAL"/>
              <w:rPr>
                <w:b/>
              </w:rPr>
            </w:pPr>
            <w:r w:rsidRPr="00F02BE6">
              <w:rPr>
                <w:b/>
              </w:rPr>
              <w:t xml:space="preserve">  octet 157</w:t>
            </w:r>
          </w:p>
        </w:tc>
      </w:tr>
    </w:tbl>
    <w:p w14:paraId="2D3AD586" w14:textId="77777777" w:rsidR="00973A86" w:rsidRPr="00F02BE6" w:rsidRDefault="00973A86" w:rsidP="00973A86">
      <w:pPr>
        <w:pStyle w:val="NF"/>
      </w:pPr>
    </w:p>
    <w:p w14:paraId="451E32F9" w14:textId="77777777" w:rsidR="00973A86" w:rsidRPr="00F02BE6" w:rsidRDefault="00973A86" w:rsidP="00973A86">
      <w:pPr>
        <w:pStyle w:val="NF"/>
      </w:pPr>
      <w:r w:rsidRPr="00F02BE6">
        <w:t>NOTE:</w:t>
      </w:r>
      <w:r w:rsidRPr="00F02BE6">
        <w:tab/>
        <w:t>The numbering convention specified in 3GPP TS 44.060 applies.</w:t>
      </w:r>
    </w:p>
    <w:p w14:paraId="32964443" w14:textId="77777777" w:rsidR="00973A86" w:rsidRPr="00F02BE6" w:rsidRDefault="00973A86" w:rsidP="00973A86">
      <w:pPr>
        <w:pStyle w:val="NF"/>
      </w:pPr>
    </w:p>
    <w:p w14:paraId="49C594F5" w14:textId="77777777" w:rsidR="00973A86" w:rsidRPr="00F02BE6" w:rsidRDefault="00973A86" w:rsidP="00973A86">
      <w:pPr>
        <w:pStyle w:val="TF"/>
      </w:pPr>
      <w:r w:rsidRPr="00F02BE6">
        <w:t>Figure 7.6.22.1: PDTCH block type 22 (UBS-8) format</w:t>
      </w:r>
    </w:p>
    <w:p w14:paraId="3BF053F2" w14:textId="77777777" w:rsidR="00973A86" w:rsidRPr="00F02BE6" w:rsidRDefault="00973A86" w:rsidP="00973A86">
      <w:pPr>
        <w:pStyle w:val="Heading3"/>
        <w:rPr>
          <w:lang w:val="en-US"/>
        </w:rPr>
      </w:pPr>
      <w:bookmarkStart w:id="179" w:name="_Toc517979167"/>
      <w:r w:rsidRPr="00F02BE6">
        <w:rPr>
          <w:lang w:val="en-US"/>
        </w:rPr>
        <w:t>7.6.23</w:t>
      </w:r>
      <w:r w:rsidRPr="00F02BE6">
        <w:rPr>
          <w:lang w:val="en-US"/>
        </w:rPr>
        <w:tab/>
        <w:t>PDTCH block type 23 (UBS-9) format (uplink only)</w:t>
      </w:r>
      <w:bookmarkEnd w:id="179"/>
    </w:p>
    <w:p w14:paraId="0DD135B2" w14:textId="77777777" w:rsidR="00973A86" w:rsidRPr="00F02BE6" w:rsidRDefault="00973A86" w:rsidP="00973A86">
      <w:r w:rsidRPr="00F02BE6">
        <w:t>The blocks of 1402 bits, or in case a PAN is included, 1427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772DFE18" w14:textId="77777777" w:rsidTr="003E5D96">
        <w:tblPrEx>
          <w:tblCellMar>
            <w:top w:w="0" w:type="dxa"/>
            <w:bottom w:w="0" w:type="dxa"/>
          </w:tblCellMar>
        </w:tblPrEx>
        <w:trPr>
          <w:jc w:val="center"/>
        </w:trPr>
        <w:tc>
          <w:tcPr>
            <w:tcW w:w="7656" w:type="dxa"/>
            <w:gridSpan w:val="8"/>
          </w:tcPr>
          <w:p w14:paraId="2E05ABC8" w14:textId="77777777" w:rsidR="00973A86" w:rsidRPr="00F02BE6" w:rsidRDefault="00973A86" w:rsidP="003E5D96">
            <w:pPr>
              <w:pStyle w:val="TF"/>
              <w:keepNext/>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2A9BE163" w14:textId="77777777" w:rsidR="00973A86" w:rsidRPr="00F02BE6" w:rsidRDefault="00973A86" w:rsidP="003E5D96">
            <w:pPr>
              <w:pStyle w:val="TF"/>
              <w:keepNext/>
              <w:spacing w:after="0"/>
              <w:rPr>
                <w:lang w:eastAsia="en-US"/>
              </w:rPr>
            </w:pPr>
          </w:p>
        </w:tc>
        <w:tc>
          <w:tcPr>
            <w:tcW w:w="957" w:type="dxa"/>
          </w:tcPr>
          <w:p w14:paraId="3922629D" w14:textId="77777777" w:rsidR="00973A86" w:rsidRPr="00F02BE6" w:rsidRDefault="00973A86" w:rsidP="003E5D96">
            <w:pPr>
              <w:pStyle w:val="TF"/>
              <w:keepNext/>
              <w:spacing w:after="0"/>
              <w:rPr>
                <w:lang w:eastAsia="en-US"/>
              </w:rPr>
            </w:pPr>
          </w:p>
        </w:tc>
      </w:tr>
      <w:tr w:rsidR="00973A86" w:rsidRPr="00F02BE6" w14:paraId="2FE3EAD8" w14:textId="77777777" w:rsidTr="003E5D96">
        <w:tblPrEx>
          <w:tblCellMar>
            <w:top w:w="0" w:type="dxa"/>
            <w:bottom w:w="0" w:type="dxa"/>
          </w:tblCellMar>
        </w:tblPrEx>
        <w:trPr>
          <w:jc w:val="center"/>
        </w:trPr>
        <w:tc>
          <w:tcPr>
            <w:tcW w:w="957" w:type="dxa"/>
          </w:tcPr>
          <w:p w14:paraId="3A79CF7D"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6E19B01F"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6A867A90"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4418D655"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07E34390"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34A3A622"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05293062"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1831E4C3"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D21D96B" w14:textId="77777777" w:rsidR="00973A86" w:rsidRPr="00F02BE6" w:rsidRDefault="00973A86" w:rsidP="003E5D96">
            <w:pPr>
              <w:pStyle w:val="TF"/>
              <w:keepNext/>
              <w:spacing w:after="0"/>
              <w:rPr>
                <w:lang w:eastAsia="en-US"/>
              </w:rPr>
            </w:pPr>
          </w:p>
        </w:tc>
        <w:tc>
          <w:tcPr>
            <w:tcW w:w="957" w:type="dxa"/>
          </w:tcPr>
          <w:p w14:paraId="269EA9C6" w14:textId="77777777" w:rsidR="00973A86" w:rsidRPr="00F02BE6" w:rsidRDefault="00973A86" w:rsidP="003E5D96">
            <w:pPr>
              <w:pStyle w:val="TF"/>
              <w:keepNext/>
              <w:spacing w:after="0"/>
              <w:rPr>
                <w:lang w:eastAsia="en-US"/>
              </w:rPr>
            </w:pPr>
          </w:p>
        </w:tc>
      </w:tr>
      <w:tr w:rsidR="00973A86" w:rsidRPr="00F02BE6" w14:paraId="269D13E7"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55B5391C" w14:textId="77777777" w:rsidR="00973A86" w:rsidRPr="00F02BE6" w:rsidRDefault="00973A86" w:rsidP="003E5D96">
            <w:pPr>
              <w:pStyle w:val="TF"/>
              <w:keepNext/>
              <w:spacing w:after="0"/>
              <w:rPr>
                <w:lang w:eastAsia="en-US"/>
              </w:rPr>
            </w:pPr>
          </w:p>
        </w:tc>
        <w:tc>
          <w:tcPr>
            <w:tcW w:w="957" w:type="dxa"/>
            <w:tcBorders>
              <w:left w:val="nil"/>
            </w:tcBorders>
          </w:tcPr>
          <w:p w14:paraId="245CBC71"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14B609A7" w14:textId="77777777" w:rsidR="00973A86" w:rsidRPr="00F02BE6" w:rsidRDefault="00973A86" w:rsidP="003E5D96">
            <w:pPr>
              <w:pStyle w:val="TF"/>
              <w:keepNext/>
              <w:spacing w:after="0"/>
              <w:rPr>
                <w:lang w:eastAsia="en-US"/>
              </w:rPr>
            </w:pPr>
          </w:p>
        </w:tc>
      </w:tr>
      <w:tr w:rsidR="00973A86" w:rsidRPr="00F02BE6" w14:paraId="368177A8" w14:textId="77777777" w:rsidTr="003E5D96">
        <w:tblPrEx>
          <w:tblCellMar>
            <w:top w:w="0" w:type="dxa"/>
            <w:bottom w:w="0" w:type="dxa"/>
          </w:tblCellMar>
        </w:tblPrEx>
        <w:trPr>
          <w:jc w:val="center"/>
        </w:trPr>
        <w:tc>
          <w:tcPr>
            <w:tcW w:w="957" w:type="dxa"/>
            <w:tcBorders>
              <w:left w:val="single" w:sz="6" w:space="0" w:color="auto"/>
            </w:tcBorders>
          </w:tcPr>
          <w:p w14:paraId="73113C4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742C5A3"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7A4E7A3" w14:textId="77777777" w:rsidR="00973A86" w:rsidRPr="00F02BE6" w:rsidRDefault="00973A86" w:rsidP="003E5D96">
            <w:pPr>
              <w:pStyle w:val="TF"/>
              <w:keepNext/>
              <w:spacing w:after="0"/>
              <w:rPr>
                <w:lang w:eastAsia="en-US"/>
              </w:rPr>
            </w:pPr>
          </w:p>
        </w:tc>
        <w:tc>
          <w:tcPr>
            <w:tcW w:w="1914" w:type="dxa"/>
            <w:gridSpan w:val="2"/>
          </w:tcPr>
          <w:p w14:paraId="6C5747EE" w14:textId="77777777" w:rsidR="00973A86" w:rsidRPr="00F02BE6" w:rsidRDefault="00973A86" w:rsidP="003E5D96">
            <w:pPr>
              <w:pStyle w:val="TF"/>
              <w:keepNext/>
              <w:spacing w:after="0"/>
              <w:rPr>
                <w:lang w:eastAsia="en-US"/>
              </w:rPr>
            </w:pPr>
            <w:r w:rsidRPr="00F02BE6">
              <w:rPr>
                <w:sz w:val="22"/>
                <w:lang w:eastAsia="en-US"/>
              </w:rPr>
              <w:t>1402 or 1427</w:t>
            </w:r>
          </w:p>
        </w:tc>
        <w:tc>
          <w:tcPr>
            <w:tcW w:w="957" w:type="dxa"/>
            <w:tcBorders>
              <w:bottom w:val="single" w:sz="6" w:space="0" w:color="auto"/>
            </w:tcBorders>
          </w:tcPr>
          <w:p w14:paraId="6B6F6EFE"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2D01F817"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F9760E6" w14:textId="77777777" w:rsidR="00973A86" w:rsidRPr="00F02BE6" w:rsidRDefault="00973A86" w:rsidP="003E5D96">
            <w:pPr>
              <w:pStyle w:val="TF"/>
              <w:keepNext/>
              <w:spacing w:after="0"/>
              <w:rPr>
                <w:lang w:eastAsia="en-US"/>
              </w:rPr>
            </w:pPr>
          </w:p>
        </w:tc>
        <w:tc>
          <w:tcPr>
            <w:tcW w:w="957" w:type="dxa"/>
            <w:tcBorders>
              <w:left w:val="nil"/>
            </w:tcBorders>
          </w:tcPr>
          <w:p w14:paraId="2D6D2987" w14:textId="77777777" w:rsidR="00973A86" w:rsidRPr="00F02BE6" w:rsidRDefault="00973A86" w:rsidP="003E5D96">
            <w:pPr>
              <w:pStyle w:val="TF"/>
              <w:keepNext/>
              <w:spacing w:after="0"/>
              <w:rPr>
                <w:lang w:eastAsia="en-US"/>
              </w:rPr>
            </w:pPr>
          </w:p>
        </w:tc>
        <w:tc>
          <w:tcPr>
            <w:tcW w:w="957" w:type="dxa"/>
            <w:tcBorders>
              <w:left w:val="nil"/>
            </w:tcBorders>
          </w:tcPr>
          <w:p w14:paraId="4FDEEEF1" w14:textId="77777777" w:rsidR="00973A86" w:rsidRPr="00F02BE6" w:rsidRDefault="00973A86" w:rsidP="003E5D96">
            <w:pPr>
              <w:pStyle w:val="TF"/>
              <w:keepNext/>
              <w:spacing w:after="0"/>
              <w:rPr>
                <w:lang w:eastAsia="en-US"/>
              </w:rPr>
            </w:pPr>
          </w:p>
        </w:tc>
      </w:tr>
      <w:tr w:rsidR="00973A86" w:rsidRPr="00F02BE6" w14:paraId="5A7CDBD6"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1FD83549" w14:textId="77777777" w:rsidR="00973A86" w:rsidRPr="00F02BE6" w:rsidRDefault="00973A86" w:rsidP="003E5D96">
            <w:pPr>
              <w:pStyle w:val="TF"/>
              <w:keepNext/>
              <w:spacing w:after="0"/>
              <w:rPr>
                <w:lang w:eastAsia="en-US"/>
              </w:rPr>
            </w:pPr>
          </w:p>
        </w:tc>
        <w:tc>
          <w:tcPr>
            <w:tcW w:w="957" w:type="dxa"/>
          </w:tcPr>
          <w:p w14:paraId="4480EF69" w14:textId="77777777" w:rsidR="00973A86" w:rsidRPr="00F02BE6" w:rsidRDefault="00973A86" w:rsidP="003E5D96">
            <w:pPr>
              <w:pStyle w:val="TF"/>
              <w:keepNext/>
              <w:spacing w:after="0"/>
              <w:rPr>
                <w:lang w:eastAsia="en-US"/>
              </w:rPr>
            </w:pPr>
          </w:p>
        </w:tc>
        <w:tc>
          <w:tcPr>
            <w:tcW w:w="957" w:type="dxa"/>
          </w:tcPr>
          <w:p w14:paraId="216D6A56" w14:textId="77777777" w:rsidR="00973A86" w:rsidRPr="00F02BE6" w:rsidRDefault="00973A86" w:rsidP="003E5D96">
            <w:pPr>
              <w:pStyle w:val="TF"/>
              <w:keepNext/>
              <w:spacing w:after="0"/>
              <w:rPr>
                <w:lang w:eastAsia="en-US"/>
              </w:rPr>
            </w:pPr>
          </w:p>
        </w:tc>
        <w:tc>
          <w:tcPr>
            <w:tcW w:w="1914" w:type="dxa"/>
            <w:gridSpan w:val="2"/>
          </w:tcPr>
          <w:p w14:paraId="7D951AE3"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5C3578C4" w14:textId="77777777" w:rsidR="00973A86" w:rsidRPr="00F02BE6" w:rsidRDefault="00973A86" w:rsidP="003E5D96">
            <w:pPr>
              <w:pStyle w:val="TF"/>
              <w:keepNext/>
              <w:spacing w:after="0"/>
              <w:rPr>
                <w:lang w:eastAsia="en-US"/>
              </w:rPr>
            </w:pPr>
          </w:p>
        </w:tc>
        <w:tc>
          <w:tcPr>
            <w:tcW w:w="957" w:type="dxa"/>
          </w:tcPr>
          <w:p w14:paraId="0A66CC4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24B66CF2" w14:textId="77777777" w:rsidR="00973A86" w:rsidRPr="00F02BE6" w:rsidRDefault="00973A86" w:rsidP="003E5D96">
            <w:pPr>
              <w:pStyle w:val="TF"/>
              <w:keepNext/>
              <w:spacing w:after="0"/>
              <w:rPr>
                <w:lang w:eastAsia="en-US"/>
              </w:rPr>
            </w:pPr>
          </w:p>
        </w:tc>
        <w:tc>
          <w:tcPr>
            <w:tcW w:w="1914" w:type="dxa"/>
            <w:gridSpan w:val="2"/>
            <w:tcBorders>
              <w:left w:val="nil"/>
            </w:tcBorders>
          </w:tcPr>
          <w:p w14:paraId="057E5483" w14:textId="77777777" w:rsidR="00973A86" w:rsidRPr="00F02BE6" w:rsidRDefault="00973A86" w:rsidP="003E5D96">
            <w:pPr>
              <w:pStyle w:val="TF"/>
              <w:keepNext/>
              <w:spacing w:after="0"/>
              <w:rPr>
                <w:lang w:eastAsia="en-US"/>
              </w:rPr>
            </w:pPr>
          </w:p>
        </w:tc>
      </w:tr>
      <w:tr w:rsidR="00973A86" w:rsidRPr="00F02BE6" w14:paraId="3E824BD4" w14:textId="77777777" w:rsidTr="003E5D96">
        <w:tblPrEx>
          <w:tblCellMar>
            <w:top w:w="0" w:type="dxa"/>
            <w:bottom w:w="0" w:type="dxa"/>
          </w:tblCellMar>
        </w:tblPrEx>
        <w:trPr>
          <w:jc w:val="center"/>
        </w:trPr>
        <w:tc>
          <w:tcPr>
            <w:tcW w:w="957" w:type="dxa"/>
          </w:tcPr>
          <w:p w14:paraId="030A8E11" w14:textId="77777777" w:rsidR="00973A86" w:rsidRPr="00F02BE6" w:rsidRDefault="00973A86" w:rsidP="003E5D96">
            <w:pPr>
              <w:pStyle w:val="TAL"/>
            </w:pPr>
            <w:r w:rsidRPr="00F02BE6">
              <w:t>:</w:t>
            </w:r>
          </w:p>
        </w:tc>
        <w:tc>
          <w:tcPr>
            <w:tcW w:w="957" w:type="dxa"/>
          </w:tcPr>
          <w:p w14:paraId="46F8D62D" w14:textId="77777777" w:rsidR="00973A86" w:rsidRPr="00F02BE6" w:rsidRDefault="00973A86" w:rsidP="003E5D96">
            <w:pPr>
              <w:pStyle w:val="TF"/>
              <w:keepNext/>
              <w:spacing w:after="0"/>
              <w:rPr>
                <w:lang w:eastAsia="en-US"/>
              </w:rPr>
            </w:pPr>
          </w:p>
        </w:tc>
        <w:tc>
          <w:tcPr>
            <w:tcW w:w="957" w:type="dxa"/>
          </w:tcPr>
          <w:p w14:paraId="533D5870" w14:textId="77777777" w:rsidR="00973A86" w:rsidRPr="00F02BE6" w:rsidRDefault="00973A86" w:rsidP="003E5D96">
            <w:pPr>
              <w:pStyle w:val="TF"/>
              <w:keepNext/>
              <w:spacing w:after="0"/>
              <w:rPr>
                <w:lang w:eastAsia="en-US"/>
              </w:rPr>
            </w:pPr>
          </w:p>
        </w:tc>
        <w:tc>
          <w:tcPr>
            <w:tcW w:w="957" w:type="dxa"/>
          </w:tcPr>
          <w:p w14:paraId="7376943B" w14:textId="77777777" w:rsidR="00973A86" w:rsidRPr="00F02BE6" w:rsidRDefault="00973A86" w:rsidP="003E5D96">
            <w:pPr>
              <w:pStyle w:val="TF"/>
              <w:keepNext/>
              <w:spacing w:after="0"/>
              <w:rPr>
                <w:lang w:eastAsia="en-US"/>
              </w:rPr>
            </w:pPr>
          </w:p>
        </w:tc>
        <w:tc>
          <w:tcPr>
            <w:tcW w:w="957" w:type="dxa"/>
          </w:tcPr>
          <w:p w14:paraId="27218994" w14:textId="77777777" w:rsidR="00973A86" w:rsidRPr="00F02BE6" w:rsidRDefault="00973A86" w:rsidP="003E5D96">
            <w:pPr>
              <w:pStyle w:val="TF"/>
              <w:keepNext/>
              <w:spacing w:after="0"/>
              <w:rPr>
                <w:lang w:eastAsia="en-US"/>
              </w:rPr>
            </w:pPr>
          </w:p>
        </w:tc>
        <w:tc>
          <w:tcPr>
            <w:tcW w:w="957" w:type="dxa"/>
          </w:tcPr>
          <w:p w14:paraId="4CA7CD34" w14:textId="77777777" w:rsidR="00973A86" w:rsidRPr="00F02BE6" w:rsidRDefault="00973A86" w:rsidP="003E5D96">
            <w:pPr>
              <w:pStyle w:val="TF"/>
              <w:keepNext/>
              <w:spacing w:after="0"/>
              <w:rPr>
                <w:lang w:eastAsia="en-US"/>
              </w:rPr>
            </w:pPr>
          </w:p>
        </w:tc>
        <w:tc>
          <w:tcPr>
            <w:tcW w:w="957" w:type="dxa"/>
          </w:tcPr>
          <w:p w14:paraId="5C7826F2" w14:textId="77777777" w:rsidR="00973A86" w:rsidRPr="00F02BE6" w:rsidRDefault="00973A86" w:rsidP="003E5D96">
            <w:pPr>
              <w:pStyle w:val="TF"/>
              <w:keepNext/>
              <w:spacing w:after="0"/>
              <w:rPr>
                <w:lang w:eastAsia="en-US"/>
              </w:rPr>
            </w:pPr>
          </w:p>
        </w:tc>
        <w:tc>
          <w:tcPr>
            <w:tcW w:w="957" w:type="dxa"/>
          </w:tcPr>
          <w:p w14:paraId="087AF0B4" w14:textId="77777777" w:rsidR="00973A86" w:rsidRPr="00F02BE6" w:rsidRDefault="00973A86" w:rsidP="003E5D96">
            <w:pPr>
              <w:pStyle w:val="TAR"/>
            </w:pPr>
            <w:r w:rsidRPr="00F02BE6">
              <w:t>:</w:t>
            </w:r>
          </w:p>
        </w:tc>
        <w:tc>
          <w:tcPr>
            <w:tcW w:w="957" w:type="dxa"/>
          </w:tcPr>
          <w:p w14:paraId="6F70D43F"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568B7131" w14:textId="77777777" w:rsidR="00973A86" w:rsidRPr="00F02BE6" w:rsidRDefault="00973A86" w:rsidP="003E5D96">
            <w:pPr>
              <w:pStyle w:val="TF"/>
              <w:keepNext/>
              <w:spacing w:after="0"/>
              <w:rPr>
                <w:lang w:eastAsia="en-US"/>
              </w:rPr>
            </w:pPr>
          </w:p>
        </w:tc>
      </w:tr>
      <w:tr w:rsidR="00973A86" w:rsidRPr="00F02BE6" w14:paraId="4D65B4E4" w14:textId="77777777" w:rsidTr="003E5D96">
        <w:tblPrEx>
          <w:tblCellMar>
            <w:top w:w="0" w:type="dxa"/>
            <w:bottom w:w="0" w:type="dxa"/>
          </w:tblCellMar>
        </w:tblPrEx>
        <w:trPr>
          <w:jc w:val="center"/>
        </w:trPr>
        <w:tc>
          <w:tcPr>
            <w:tcW w:w="957" w:type="dxa"/>
          </w:tcPr>
          <w:p w14:paraId="27A3D47E" w14:textId="77777777" w:rsidR="00973A86" w:rsidRPr="00F02BE6" w:rsidRDefault="00973A86" w:rsidP="003E5D96">
            <w:pPr>
              <w:pStyle w:val="TAL"/>
            </w:pPr>
            <w:r w:rsidRPr="00F02BE6">
              <w:t>:</w:t>
            </w:r>
          </w:p>
        </w:tc>
        <w:tc>
          <w:tcPr>
            <w:tcW w:w="957" w:type="dxa"/>
          </w:tcPr>
          <w:p w14:paraId="531B9C65" w14:textId="77777777" w:rsidR="00973A86" w:rsidRPr="00F02BE6" w:rsidRDefault="00973A86" w:rsidP="003E5D96">
            <w:pPr>
              <w:pStyle w:val="TF"/>
              <w:keepNext/>
              <w:spacing w:after="0"/>
              <w:rPr>
                <w:lang w:eastAsia="en-US"/>
              </w:rPr>
            </w:pPr>
          </w:p>
        </w:tc>
        <w:tc>
          <w:tcPr>
            <w:tcW w:w="957" w:type="dxa"/>
          </w:tcPr>
          <w:p w14:paraId="654BB87D" w14:textId="77777777" w:rsidR="00973A86" w:rsidRPr="00F02BE6" w:rsidRDefault="00973A86" w:rsidP="003E5D96">
            <w:pPr>
              <w:pStyle w:val="TF"/>
              <w:keepNext/>
              <w:spacing w:after="0"/>
              <w:rPr>
                <w:lang w:eastAsia="en-US"/>
              </w:rPr>
            </w:pPr>
          </w:p>
        </w:tc>
        <w:tc>
          <w:tcPr>
            <w:tcW w:w="957" w:type="dxa"/>
          </w:tcPr>
          <w:p w14:paraId="24F17F89" w14:textId="77777777" w:rsidR="00973A86" w:rsidRPr="00F02BE6" w:rsidRDefault="00973A86" w:rsidP="003E5D96">
            <w:pPr>
              <w:pStyle w:val="TF"/>
              <w:keepNext/>
              <w:spacing w:after="0"/>
              <w:rPr>
                <w:lang w:eastAsia="en-US"/>
              </w:rPr>
            </w:pPr>
          </w:p>
        </w:tc>
        <w:tc>
          <w:tcPr>
            <w:tcW w:w="957" w:type="dxa"/>
          </w:tcPr>
          <w:p w14:paraId="5FB6625D" w14:textId="77777777" w:rsidR="00973A86" w:rsidRPr="00F02BE6" w:rsidRDefault="00973A86" w:rsidP="003E5D96">
            <w:pPr>
              <w:pStyle w:val="TF"/>
              <w:keepNext/>
              <w:spacing w:after="0"/>
              <w:rPr>
                <w:lang w:eastAsia="en-US"/>
              </w:rPr>
            </w:pPr>
          </w:p>
        </w:tc>
        <w:tc>
          <w:tcPr>
            <w:tcW w:w="957" w:type="dxa"/>
          </w:tcPr>
          <w:p w14:paraId="72E88171" w14:textId="77777777" w:rsidR="00973A86" w:rsidRPr="00F02BE6" w:rsidRDefault="00973A86" w:rsidP="003E5D96">
            <w:pPr>
              <w:pStyle w:val="TF"/>
              <w:keepNext/>
              <w:spacing w:after="0"/>
              <w:rPr>
                <w:lang w:eastAsia="en-US"/>
              </w:rPr>
            </w:pPr>
          </w:p>
        </w:tc>
        <w:tc>
          <w:tcPr>
            <w:tcW w:w="957" w:type="dxa"/>
          </w:tcPr>
          <w:p w14:paraId="5CBACF53" w14:textId="77777777" w:rsidR="00973A86" w:rsidRPr="00F02BE6" w:rsidRDefault="00973A86" w:rsidP="003E5D96">
            <w:pPr>
              <w:pStyle w:val="TF"/>
              <w:keepNext/>
              <w:spacing w:after="0"/>
              <w:rPr>
                <w:lang w:eastAsia="en-US"/>
              </w:rPr>
            </w:pPr>
          </w:p>
        </w:tc>
        <w:tc>
          <w:tcPr>
            <w:tcW w:w="957" w:type="dxa"/>
          </w:tcPr>
          <w:p w14:paraId="05B085FD" w14:textId="77777777" w:rsidR="00973A86" w:rsidRPr="00F02BE6" w:rsidRDefault="00973A86" w:rsidP="003E5D96">
            <w:pPr>
              <w:pStyle w:val="TAR"/>
            </w:pPr>
            <w:r w:rsidRPr="00F02BE6">
              <w:t>:</w:t>
            </w:r>
          </w:p>
        </w:tc>
        <w:tc>
          <w:tcPr>
            <w:tcW w:w="957" w:type="dxa"/>
          </w:tcPr>
          <w:p w14:paraId="6010DE6D" w14:textId="77777777" w:rsidR="00973A86" w:rsidRPr="00F02BE6" w:rsidRDefault="00973A86" w:rsidP="003E5D96">
            <w:pPr>
              <w:pStyle w:val="TF"/>
              <w:keepNext/>
              <w:spacing w:after="0"/>
              <w:rPr>
                <w:lang w:eastAsia="en-US"/>
              </w:rPr>
            </w:pPr>
          </w:p>
        </w:tc>
        <w:tc>
          <w:tcPr>
            <w:tcW w:w="957" w:type="dxa"/>
          </w:tcPr>
          <w:p w14:paraId="0231D930" w14:textId="77777777" w:rsidR="00973A86" w:rsidRPr="00F02BE6" w:rsidRDefault="00973A86" w:rsidP="003E5D96">
            <w:pPr>
              <w:pStyle w:val="TF"/>
              <w:keepNext/>
              <w:spacing w:after="0"/>
              <w:rPr>
                <w:lang w:eastAsia="en-US"/>
              </w:rPr>
            </w:pPr>
          </w:p>
        </w:tc>
      </w:tr>
      <w:tr w:rsidR="00973A86" w:rsidRPr="00F02BE6" w14:paraId="082DCC1E" w14:textId="77777777" w:rsidTr="003E5D96">
        <w:tblPrEx>
          <w:tblCellMar>
            <w:top w:w="0" w:type="dxa"/>
            <w:bottom w:w="0" w:type="dxa"/>
          </w:tblCellMar>
        </w:tblPrEx>
        <w:trPr>
          <w:jc w:val="center"/>
        </w:trPr>
        <w:tc>
          <w:tcPr>
            <w:tcW w:w="957" w:type="dxa"/>
          </w:tcPr>
          <w:p w14:paraId="51D98059" w14:textId="77777777" w:rsidR="00973A86" w:rsidRPr="00F02BE6" w:rsidRDefault="00973A86" w:rsidP="003E5D96">
            <w:pPr>
              <w:pStyle w:val="TAL"/>
            </w:pPr>
            <w:r w:rsidRPr="00F02BE6">
              <w:t>:</w:t>
            </w:r>
          </w:p>
        </w:tc>
        <w:tc>
          <w:tcPr>
            <w:tcW w:w="957" w:type="dxa"/>
          </w:tcPr>
          <w:p w14:paraId="201DA7EE" w14:textId="77777777" w:rsidR="00973A86" w:rsidRPr="00F02BE6" w:rsidRDefault="00973A86" w:rsidP="003E5D96">
            <w:pPr>
              <w:pStyle w:val="TF"/>
              <w:keepNext/>
              <w:spacing w:after="0"/>
              <w:rPr>
                <w:lang w:eastAsia="en-US"/>
              </w:rPr>
            </w:pPr>
          </w:p>
        </w:tc>
        <w:tc>
          <w:tcPr>
            <w:tcW w:w="957" w:type="dxa"/>
          </w:tcPr>
          <w:p w14:paraId="2CC027E2" w14:textId="77777777" w:rsidR="00973A86" w:rsidRPr="00F02BE6" w:rsidRDefault="00973A86" w:rsidP="003E5D96">
            <w:pPr>
              <w:pStyle w:val="TF"/>
              <w:keepNext/>
              <w:spacing w:after="0"/>
              <w:rPr>
                <w:lang w:eastAsia="en-US"/>
              </w:rPr>
            </w:pPr>
          </w:p>
        </w:tc>
        <w:tc>
          <w:tcPr>
            <w:tcW w:w="957" w:type="dxa"/>
          </w:tcPr>
          <w:p w14:paraId="62C6DB72" w14:textId="77777777" w:rsidR="00973A86" w:rsidRPr="00F02BE6" w:rsidRDefault="00973A86" w:rsidP="003E5D96">
            <w:pPr>
              <w:pStyle w:val="TF"/>
              <w:keepNext/>
              <w:spacing w:after="0"/>
              <w:rPr>
                <w:lang w:eastAsia="en-US"/>
              </w:rPr>
            </w:pPr>
          </w:p>
        </w:tc>
        <w:tc>
          <w:tcPr>
            <w:tcW w:w="957" w:type="dxa"/>
          </w:tcPr>
          <w:p w14:paraId="01DD9629" w14:textId="77777777" w:rsidR="00973A86" w:rsidRPr="00F02BE6" w:rsidRDefault="00973A86" w:rsidP="003E5D96">
            <w:pPr>
              <w:pStyle w:val="TF"/>
              <w:keepNext/>
              <w:spacing w:after="0"/>
              <w:rPr>
                <w:lang w:eastAsia="en-US"/>
              </w:rPr>
            </w:pPr>
          </w:p>
        </w:tc>
        <w:tc>
          <w:tcPr>
            <w:tcW w:w="957" w:type="dxa"/>
          </w:tcPr>
          <w:p w14:paraId="2CD64C08" w14:textId="77777777" w:rsidR="00973A86" w:rsidRPr="00F02BE6" w:rsidRDefault="00973A86" w:rsidP="003E5D96">
            <w:pPr>
              <w:pStyle w:val="TF"/>
              <w:keepNext/>
              <w:spacing w:after="0"/>
              <w:rPr>
                <w:lang w:eastAsia="en-US"/>
              </w:rPr>
            </w:pPr>
          </w:p>
        </w:tc>
        <w:tc>
          <w:tcPr>
            <w:tcW w:w="957" w:type="dxa"/>
          </w:tcPr>
          <w:p w14:paraId="342F9E09" w14:textId="77777777" w:rsidR="00973A86" w:rsidRPr="00F02BE6" w:rsidRDefault="00973A86" w:rsidP="003E5D96">
            <w:pPr>
              <w:pStyle w:val="TF"/>
              <w:keepNext/>
              <w:spacing w:after="0"/>
              <w:rPr>
                <w:lang w:eastAsia="en-US"/>
              </w:rPr>
            </w:pPr>
          </w:p>
        </w:tc>
        <w:tc>
          <w:tcPr>
            <w:tcW w:w="957" w:type="dxa"/>
          </w:tcPr>
          <w:p w14:paraId="21CE828F" w14:textId="77777777" w:rsidR="00973A86" w:rsidRPr="00F02BE6" w:rsidRDefault="00973A86" w:rsidP="003E5D96">
            <w:pPr>
              <w:pStyle w:val="TAR"/>
            </w:pPr>
            <w:r w:rsidRPr="00F02BE6">
              <w:t>:</w:t>
            </w:r>
          </w:p>
        </w:tc>
        <w:tc>
          <w:tcPr>
            <w:tcW w:w="957" w:type="dxa"/>
          </w:tcPr>
          <w:p w14:paraId="0A735FC6" w14:textId="77777777" w:rsidR="00973A86" w:rsidRPr="00F02BE6" w:rsidRDefault="00973A86" w:rsidP="003E5D96">
            <w:pPr>
              <w:pStyle w:val="TF"/>
              <w:keepNext/>
              <w:spacing w:after="0"/>
              <w:rPr>
                <w:lang w:eastAsia="en-US"/>
              </w:rPr>
            </w:pPr>
          </w:p>
        </w:tc>
        <w:tc>
          <w:tcPr>
            <w:tcW w:w="957" w:type="dxa"/>
          </w:tcPr>
          <w:p w14:paraId="072DEEC6" w14:textId="77777777" w:rsidR="00973A86" w:rsidRPr="00F02BE6" w:rsidRDefault="00973A86" w:rsidP="003E5D96">
            <w:pPr>
              <w:pStyle w:val="TF"/>
              <w:keepNext/>
              <w:spacing w:after="0"/>
              <w:rPr>
                <w:lang w:eastAsia="en-US"/>
              </w:rPr>
            </w:pPr>
          </w:p>
        </w:tc>
      </w:tr>
      <w:tr w:rsidR="00973A86" w:rsidRPr="00F02BE6" w14:paraId="18E1510C" w14:textId="77777777" w:rsidTr="003E5D96">
        <w:tblPrEx>
          <w:tblCellMar>
            <w:top w:w="0" w:type="dxa"/>
            <w:bottom w:w="0" w:type="dxa"/>
          </w:tblCellMar>
        </w:tblPrEx>
        <w:trPr>
          <w:cantSplit/>
          <w:jc w:val="center"/>
        </w:trPr>
        <w:tc>
          <w:tcPr>
            <w:tcW w:w="957" w:type="dxa"/>
            <w:tcBorders>
              <w:left w:val="single" w:sz="6" w:space="0" w:color="auto"/>
            </w:tcBorders>
          </w:tcPr>
          <w:p w14:paraId="5FFC587D" w14:textId="77777777" w:rsidR="00973A86" w:rsidRPr="00F02BE6" w:rsidRDefault="00973A86" w:rsidP="003E5D96">
            <w:pPr>
              <w:pStyle w:val="TAL"/>
            </w:pPr>
          </w:p>
        </w:tc>
        <w:tc>
          <w:tcPr>
            <w:tcW w:w="957" w:type="dxa"/>
          </w:tcPr>
          <w:p w14:paraId="6EDB9916" w14:textId="77777777" w:rsidR="00973A86" w:rsidRPr="00F02BE6" w:rsidRDefault="00973A86" w:rsidP="003E5D96">
            <w:pPr>
              <w:pStyle w:val="TF"/>
              <w:keepNext/>
              <w:spacing w:after="0"/>
              <w:rPr>
                <w:lang w:eastAsia="en-US"/>
              </w:rPr>
            </w:pPr>
          </w:p>
        </w:tc>
        <w:tc>
          <w:tcPr>
            <w:tcW w:w="957" w:type="dxa"/>
          </w:tcPr>
          <w:p w14:paraId="798CCD7C" w14:textId="77777777" w:rsidR="00973A86" w:rsidRPr="00F02BE6" w:rsidRDefault="00973A86" w:rsidP="003E5D96">
            <w:pPr>
              <w:pStyle w:val="TF"/>
              <w:keepNext/>
              <w:spacing w:after="0"/>
              <w:rPr>
                <w:lang w:eastAsia="en-US"/>
              </w:rPr>
            </w:pPr>
          </w:p>
        </w:tc>
        <w:tc>
          <w:tcPr>
            <w:tcW w:w="1914" w:type="dxa"/>
            <w:gridSpan w:val="2"/>
          </w:tcPr>
          <w:p w14:paraId="29B40EDA"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7BAA7DF5" w14:textId="77777777" w:rsidR="00973A86" w:rsidRPr="00F02BE6" w:rsidRDefault="00973A86" w:rsidP="003E5D96">
            <w:pPr>
              <w:pStyle w:val="TF"/>
              <w:keepNext/>
              <w:spacing w:after="0"/>
              <w:rPr>
                <w:lang w:eastAsia="en-US"/>
              </w:rPr>
            </w:pPr>
          </w:p>
        </w:tc>
        <w:tc>
          <w:tcPr>
            <w:tcW w:w="957" w:type="dxa"/>
          </w:tcPr>
          <w:p w14:paraId="56AF2C1E"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193C6E84" w14:textId="77777777" w:rsidR="00973A86" w:rsidRPr="00F02BE6" w:rsidRDefault="00973A86" w:rsidP="003E5D96">
            <w:pPr>
              <w:pStyle w:val="TAR"/>
            </w:pPr>
          </w:p>
        </w:tc>
        <w:tc>
          <w:tcPr>
            <w:tcW w:w="957" w:type="dxa"/>
            <w:tcBorders>
              <w:left w:val="nil"/>
            </w:tcBorders>
          </w:tcPr>
          <w:p w14:paraId="3E687BD8" w14:textId="77777777" w:rsidR="00973A86" w:rsidRPr="00F02BE6" w:rsidRDefault="00973A86" w:rsidP="003E5D96">
            <w:pPr>
              <w:pStyle w:val="TF"/>
              <w:keepNext/>
              <w:spacing w:after="0"/>
              <w:rPr>
                <w:lang w:eastAsia="en-US"/>
              </w:rPr>
            </w:pPr>
          </w:p>
        </w:tc>
        <w:tc>
          <w:tcPr>
            <w:tcW w:w="957" w:type="dxa"/>
          </w:tcPr>
          <w:p w14:paraId="4963E8A8" w14:textId="77777777" w:rsidR="00973A86" w:rsidRPr="00F02BE6" w:rsidRDefault="00973A86" w:rsidP="003E5D96">
            <w:pPr>
              <w:pStyle w:val="TF"/>
              <w:keepNext/>
              <w:spacing w:after="0"/>
              <w:rPr>
                <w:lang w:eastAsia="en-US"/>
              </w:rPr>
            </w:pPr>
          </w:p>
        </w:tc>
      </w:tr>
      <w:tr w:rsidR="00973A86" w:rsidRPr="00F02BE6" w14:paraId="1D23667B"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16EEEEF0" w14:textId="77777777" w:rsidR="00973A86" w:rsidRPr="00F02BE6" w:rsidRDefault="00973A86" w:rsidP="003E5D96">
            <w:pPr>
              <w:pStyle w:val="TAL"/>
            </w:pPr>
          </w:p>
        </w:tc>
        <w:tc>
          <w:tcPr>
            <w:tcW w:w="957" w:type="dxa"/>
            <w:tcBorders>
              <w:top w:val="single" w:sz="6" w:space="0" w:color="auto"/>
            </w:tcBorders>
          </w:tcPr>
          <w:p w14:paraId="67511BCA"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DA413D6" w14:textId="77777777" w:rsidR="00973A86" w:rsidRPr="00F02BE6" w:rsidRDefault="00973A86" w:rsidP="003E5D96">
            <w:pPr>
              <w:pStyle w:val="TF"/>
              <w:keepNext/>
              <w:spacing w:after="0"/>
              <w:rPr>
                <w:lang w:eastAsia="en-US"/>
              </w:rPr>
            </w:pPr>
          </w:p>
        </w:tc>
        <w:tc>
          <w:tcPr>
            <w:tcW w:w="1914" w:type="dxa"/>
            <w:gridSpan w:val="2"/>
          </w:tcPr>
          <w:p w14:paraId="0A99D176"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4A0551BE"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91DB08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13090D79" w14:textId="77777777" w:rsidR="00973A86" w:rsidRPr="00F02BE6" w:rsidRDefault="00973A86" w:rsidP="003E5D96">
            <w:pPr>
              <w:pStyle w:val="TAR"/>
            </w:pPr>
          </w:p>
        </w:tc>
        <w:tc>
          <w:tcPr>
            <w:tcW w:w="957" w:type="dxa"/>
            <w:tcBorders>
              <w:left w:val="nil"/>
            </w:tcBorders>
          </w:tcPr>
          <w:p w14:paraId="5D568ECE" w14:textId="77777777" w:rsidR="00973A86" w:rsidRPr="00F02BE6" w:rsidRDefault="00973A86" w:rsidP="003E5D96">
            <w:pPr>
              <w:pStyle w:val="TF"/>
              <w:keepNext/>
              <w:spacing w:after="0"/>
              <w:rPr>
                <w:lang w:eastAsia="en-US"/>
              </w:rPr>
            </w:pPr>
          </w:p>
        </w:tc>
        <w:tc>
          <w:tcPr>
            <w:tcW w:w="957" w:type="dxa"/>
          </w:tcPr>
          <w:p w14:paraId="5CB16959" w14:textId="77777777" w:rsidR="00973A86" w:rsidRPr="00F02BE6" w:rsidRDefault="00973A86" w:rsidP="003E5D96">
            <w:pPr>
              <w:pStyle w:val="TF"/>
              <w:keepNext/>
              <w:spacing w:after="0"/>
              <w:rPr>
                <w:lang w:eastAsia="en-US"/>
              </w:rPr>
            </w:pPr>
          </w:p>
        </w:tc>
      </w:tr>
      <w:tr w:rsidR="00973A86" w:rsidRPr="00F02BE6" w14:paraId="46103CC0"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721F4CC7"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35D1752A"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3F88A44D"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7813E1DB"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2DCC7E21"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90F7D4D"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0246A720" w14:textId="77777777" w:rsidR="00973A86" w:rsidRPr="00F02BE6" w:rsidRDefault="00973A86" w:rsidP="003E5D96">
            <w:pPr>
              <w:pStyle w:val="TF"/>
              <w:keepNext/>
              <w:spacing w:after="0"/>
              <w:rPr>
                <w:lang w:eastAsia="en-US"/>
              </w:rPr>
            </w:pPr>
          </w:p>
        </w:tc>
        <w:tc>
          <w:tcPr>
            <w:tcW w:w="957" w:type="dxa"/>
            <w:tcBorders>
              <w:left w:val="nil"/>
            </w:tcBorders>
          </w:tcPr>
          <w:p w14:paraId="6B863A48" w14:textId="77777777" w:rsidR="00973A86" w:rsidRPr="00F02BE6" w:rsidRDefault="00973A86" w:rsidP="003E5D96">
            <w:pPr>
              <w:pStyle w:val="TF"/>
              <w:keepNext/>
              <w:spacing w:after="0"/>
              <w:rPr>
                <w:lang w:eastAsia="en-US"/>
              </w:rPr>
            </w:pPr>
          </w:p>
        </w:tc>
        <w:tc>
          <w:tcPr>
            <w:tcW w:w="957" w:type="dxa"/>
          </w:tcPr>
          <w:p w14:paraId="1776DD30" w14:textId="77777777" w:rsidR="00973A86" w:rsidRPr="00F02BE6" w:rsidRDefault="00973A86" w:rsidP="003E5D96">
            <w:pPr>
              <w:pStyle w:val="TF"/>
              <w:keepNext/>
              <w:spacing w:after="0"/>
              <w:rPr>
                <w:lang w:eastAsia="en-US"/>
              </w:rPr>
            </w:pPr>
          </w:p>
        </w:tc>
      </w:tr>
      <w:tr w:rsidR="00973A86" w:rsidRPr="00F02BE6" w14:paraId="64CA7EC9"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77F7621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687A41F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540F96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8AC63A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8787801"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30A092E2" w14:textId="77777777" w:rsidR="00973A86" w:rsidRPr="00F02BE6" w:rsidRDefault="00973A86" w:rsidP="003E5D96">
            <w:pPr>
              <w:pStyle w:val="TF"/>
              <w:keepNext/>
              <w:spacing w:after="0"/>
              <w:rPr>
                <w:lang w:eastAsia="en-US"/>
              </w:rPr>
            </w:pPr>
          </w:p>
        </w:tc>
        <w:tc>
          <w:tcPr>
            <w:tcW w:w="957" w:type="dxa"/>
            <w:tcBorders>
              <w:top w:val="single" w:sz="6" w:space="0" w:color="auto"/>
              <w:left w:val="single" w:sz="4" w:space="0" w:color="auto"/>
              <w:bottom w:val="single" w:sz="6" w:space="0" w:color="auto"/>
            </w:tcBorders>
          </w:tcPr>
          <w:p w14:paraId="1B2FBDBF"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118F1378" w14:textId="77777777" w:rsidR="00973A86" w:rsidRPr="00F02BE6" w:rsidRDefault="00973A86" w:rsidP="003E5D96">
            <w:pPr>
              <w:pStyle w:val="TF"/>
              <w:keepNext/>
              <w:spacing w:after="0"/>
              <w:rPr>
                <w:lang w:eastAsia="en-US"/>
              </w:rPr>
            </w:pPr>
          </w:p>
        </w:tc>
        <w:tc>
          <w:tcPr>
            <w:tcW w:w="1914" w:type="dxa"/>
            <w:gridSpan w:val="2"/>
            <w:tcBorders>
              <w:left w:val="nil"/>
            </w:tcBorders>
          </w:tcPr>
          <w:p w14:paraId="38EA9638" w14:textId="77777777" w:rsidR="00973A86" w:rsidRPr="00F02BE6" w:rsidRDefault="00973A86" w:rsidP="003E5D96">
            <w:pPr>
              <w:pStyle w:val="TAL"/>
            </w:pPr>
            <w:r w:rsidRPr="00F02BE6">
              <w:rPr>
                <w:b/>
              </w:rPr>
              <w:t xml:space="preserve">  octet 176</w:t>
            </w:r>
          </w:p>
          <w:p w14:paraId="1A91C1F4" w14:textId="77777777" w:rsidR="00973A86" w:rsidRPr="00F02BE6" w:rsidRDefault="00973A86" w:rsidP="003E5D96">
            <w:pPr>
              <w:pStyle w:val="TAL"/>
            </w:pPr>
          </w:p>
        </w:tc>
      </w:tr>
      <w:tr w:rsidR="00973A86" w:rsidRPr="00F02BE6" w14:paraId="2B596FBF"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476EDA5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2BBC02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7C6A17A" w14:textId="77777777" w:rsidR="00973A86" w:rsidRPr="00F02BE6" w:rsidRDefault="00973A86" w:rsidP="003E5D96">
            <w:pPr>
              <w:pStyle w:val="TF"/>
              <w:keepNext/>
              <w:spacing w:after="0"/>
              <w:rPr>
                <w:lang w:eastAsia="en-US"/>
              </w:rPr>
            </w:pPr>
          </w:p>
          <w:p w14:paraId="1A2DD05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A9D7BB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6A099A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A32E0D9"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1CE8CE7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2A4622DF"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FB484D9" w14:textId="77777777" w:rsidR="00973A86" w:rsidRPr="00F02BE6" w:rsidRDefault="00973A86" w:rsidP="003E5D96">
            <w:pPr>
              <w:pStyle w:val="TAL"/>
              <w:rPr>
                <w:b/>
              </w:rPr>
            </w:pPr>
          </w:p>
        </w:tc>
      </w:tr>
      <w:tr w:rsidR="00973A86" w:rsidRPr="00F02BE6" w14:paraId="61B25DC4"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2120AFFB" w14:textId="77777777" w:rsidR="00973A86" w:rsidRPr="00F02BE6" w:rsidRDefault="00973A86" w:rsidP="003E5D96">
            <w:pPr>
              <w:pStyle w:val="TF"/>
              <w:keepNext/>
              <w:spacing w:after="0"/>
              <w:rPr>
                <w:lang w:eastAsia="en-US"/>
              </w:rPr>
            </w:pPr>
          </w:p>
          <w:p w14:paraId="7E0BEF7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AEFC7A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BCA6C4A"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2FA935F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98716FA"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E891FA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0D912C28"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557BB1F" w14:textId="77777777" w:rsidR="00973A86" w:rsidRPr="00F02BE6" w:rsidRDefault="00973A86" w:rsidP="003E5D96">
            <w:pPr>
              <w:pStyle w:val="TAL"/>
              <w:rPr>
                <w:b/>
              </w:rPr>
            </w:pPr>
          </w:p>
        </w:tc>
      </w:tr>
      <w:tr w:rsidR="00973A86" w:rsidRPr="00F02BE6" w14:paraId="0AF54BF3" w14:textId="77777777" w:rsidTr="003E5D96">
        <w:tblPrEx>
          <w:tblCellMar>
            <w:top w:w="0" w:type="dxa"/>
            <w:bottom w:w="0" w:type="dxa"/>
          </w:tblCellMar>
        </w:tblPrEx>
        <w:trPr>
          <w:jc w:val="center"/>
        </w:trPr>
        <w:tc>
          <w:tcPr>
            <w:tcW w:w="957" w:type="dxa"/>
            <w:tcBorders>
              <w:top w:val="dotted" w:sz="4" w:space="0" w:color="auto"/>
            </w:tcBorders>
          </w:tcPr>
          <w:p w14:paraId="12C40950"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05A60521"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D1F65E8"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895417C"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20FE0179"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4B8B471D" w14:textId="77777777" w:rsidR="00973A86" w:rsidRPr="00F02BE6" w:rsidRDefault="00973A86" w:rsidP="003E5D96">
            <w:pPr>
              <w:pStyle w:val="TF"/>
              <w:keepNext/>
              <w:spacing w:after="0"/>
              <w:rPr>
                <w:lang w:eastAsia="en-US"/>
              </w:rPr>
            </w:pPr>
          </w:p>
          <w:p w14:paraId="3933FA4E"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A1642D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630F67B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10B5629" w14:textId="77777777" w:rsidR="00973A86" w:rsidRPr="00F02BE6" w:rsidRDefault="00973A86" w:rsidP="003E5D96">
            <w:pPr>
              <w:pStyle w:val="TAL"/>
              <w:rPr>
                <w:b/>
              </w:rPr>
            </w:pPr>
            <w:r w:rsidRPr="00F02BE6">
              <w:rPr>
                <w:b/>
              </w:rPr>
              <w:t xml:space="preserve">  octet 179</w:t>
            </w:r>
          </w:p>
        </w:tc>
      </w:tr>
    </w:tbl>
    <w:p w14:paraId="7F6F4FB6" w14:textId="77777777" w:rsidR="00973A86" w:rsidRPr="00F02BE6" w:rsidRDefault="00973A86" w:rsidP="00973A86">
      <w:pPr>
        <w:pStyle w:val="NF"/>
      </w:pPr>
    </w:p>
    <w:p w14:paraId="6C520049" w14:textId="77777777" w:rsidR="00973A86" w:rsidRPr="00F02BE6" w:rsidRDefault="00973A86" w:rsidP="00973A86">
      <w:pPr>
        <w:pStyle w:val="NF"/>
      </w:pPr>
      <w:r w:rsidRPr="00F02BE6">
        <w:t>NOTE:</w:t>
      </w:r>
      <w:r w:rsidRPr="00F02BE6">
        <w:tab/>
        <w:t>The numbering convention specified in 3GPP TS 44.060 applies.</w:t>
      </w:r>
    </w:p>
    <w:p w14:paraId="20E1E470" w14:textId="77777777" w:rsidR="00973A86" w:rsidRPr="00F02BE6" w:rsidRDefault="00973A86" w:rsidP="00973A86">
      <w:pPr>
        <w:pStyle w:val="NF"/>
      </w:pPr>
    </w:p>
    <w:p w14:paraId="1505502B" w14:textId="77777777" w:rsidR="00973A86" w:rsidRPr="00F02BE6" w:rsidRDefault="00973A86" w:rsidP="00973A86">
      <w:pPr>
        <w:pStyle w:val="TF"/>
      </w:pPr>
      <w:r w:rsidRPr="00F02BE6">
        <w:t>Figure 7.6.23.1: PDTCH block type 23 (UBS-9) format</w:t>
      </w:r>
    </w:p>
    <w:p w14:paraId="07E12CEF" w14:textId="77777777" w:rsidR="00973A86" w:rsidRPr="00F02BE6" w:rsidRDefault="00973A86" w:rsidP="00973A86">
      <w:pPr>
        <w:pStyle w:val="Heading3"/>
        <w:rPr>
          <w:lang w:val="en-US"/>
        </w:rPr>
      </w:pPr>
      <w:bookmarkStart w:id="180" w:name="_Toc517979168"/>
      <w:r w:rsidRPr="00F02BE6">
        <w:rPr>
          <w:lang w:val="en-US"/>
        </w:rPr>
        <w:t>7.6.24</w:t>
      </w:r>
      <w:r w:rsidRPr="00F02BE6">
        <w:rPr>
          <w:lang w:val="en-US"/>
        </w:rPr>
        <w:tab/>
        <w:t>PDTCH block type 24 (UBS-10) format (uplink only)</w:t>
      </w:r>
      <w:bookmarkEnd w:id="180"/>
    </w:p>
    <w:p w14:paraId="64857FD9" w14:textId="77777777" w:rsidR="00973A86" w:rsidRPr="00F02BE6" w:rsidRDefault="00973A86" w:rsidP="00973A86">
      <w:r w:rsidRPr="00F02BE6">
        <w:t>The blocks of 1834 bits, or in case a PAN is included, 1859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284EDC4B" w14:textId="77777777" w:rsidTr="003E5D96">
        <w:tblPrEx>
          <w:tblCellMar>
            <w:top w:w="0" w:type="dxa"/>
            <w:bottom w:w="0" w:type="dxa"/>
          </w:tblCellMar>
        </w:tblPrEx>
        <w:trPr>
          <w:jc w:val="center"/>
        </w:trPr>
        <w:tc>
          <w:tcPr>
            <w:tcW w:w="7656" w:type="dxa"/>
            <w:gridSpan w:val="8"/>
          </w:tcPr>
          <w:p w14:paraId="70869C6B"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72BA6FC" w14:textId="77777777" w:rsidR="00973A86" w:rsidRPr="00F02BE6" w:rsidRDefault="00973A86" w:rsidP="003E5D96">
            <w:pPr>
              <w:pStyle w:val="TF"/>
              <w:keepNext/>
              <w:spacing w:after="0"/>
              <w:rPr>
                <w:lang w:eastAsia="en-US"/>
              </w:rPr>
            </w:pPr>
          </w:p>
        </w:tc>
        <w:tc>
          <w:tcPr>
            <w:tcW w:w="957" w:type="dxa"/>
          </w:tcPr>
          <w:p w14:paraId="60B203F6" w14:textId="77777777" w:rsidR="00973A86" w:rsidRPr="00F02BE6" w:rsidRDefault="00973A86" w:rsidP="003E5D96">
            <w:pPr>
              <w:pStyle w:val="TF"/>
              <w:keepNext/>
              <w:spacing w:after="0"/>
              <w:rPr>
                <w:lang w:eastAsia="en-US"/>
              </w:rPr>
            </w:pPr>
          </w:p>
        </w:tc>
      </w:tr>
      <w:tr w:rsidR="00973A86" w:rsidRPr="00F02BE6" w14:paraId="519D205C" w14:textId="77777777" w:rsidTr="003E5D96">
        <w:tblPrEx>
          <w:tblCellMar>
            <w:top w:w="0" w:type="dxa"/>
            <w:bottom w:w="0" w:type="dxa"/>
          </w:tblCellMar>
        </w:tblPrEx>
        <w:trPr>
          <w:jc w:val="center"/>
        </w:trPr>
        <w:tc>
          <w:tcPr>
            <w:tcW w:w="957" w:type="dxa"/>
          </w:tcPr>
          <w:p w14:paraId="7466009C"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083258EF"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0E8A90D5"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74E30435"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4425545F"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6722A8BC"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37B0278A"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7BE99A8B"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BDAB64A" w14:textId="77777777" w:rsidR="00973A86" w:rsidRPr="00F02BE6" w:rsidRDefault="00973A86" w:rsidP="003E5D96">
            <w:pPr>
              <w:pStyle w:val="TF"/>
              <w:keepNext/>
              <w:spacing w:after="0"/>
              <w:rPr>
                <w:lang w:eastAsia="en-US"/>
              </w:rPr>
            </w:pPr>
          </w:p>
        </w:tc>
        <w:tc>
          <w:tcPr>
            <w:tcW w:w="957" w:type="dxa"/>
          </w:tcPr>
          <w:p w14:paraId="20900F06" w14:textId="77777777" w:rsidR="00973A86" w:rsidRPr="00F02BE6" w:rsidRDefault="00973A86" w:rsidP="003E5D96">
            <w:pPr>
              <w:pStyle w:val="TF"/>
              <w:keepNext/>
              <w:spacing w:after="0"/>
              <w:rPr>
                <w:lang w:eastAsia="en-US"/>
              </w:rPr>
            </w:pPr>
          </w:p>
        </w:tc>
      </w:tr>
      <w:tr w:rsidR="00973A86" w:rsidRPr="00F02BE6" w14:paraId="69E07DE6"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13EF58B2" w14:textId="77777777" w:rsidR="00973A86" w:rsidRPr="00F02BE6" w:rsidRDefault="00973A86" w:rsidP="003E5D96">
            <w:pPr>
              <w:pStyle w:val="TF"/>
              <w:keepNext/>
              <w:spacing w:after="0"/>
              <w:rPr>
                <w:lang w:eastAsia="en-US"/>
              </w:rPr>
            </w:pPr>
          </w:p>
        </w:tc>
        <w:tc>
          <w:tcPr>
            <w:tcW w:w="957" w:type="dxa"/>
            <w:tcBorders>
              <w:left w:val="nil"/>
            </w:tcBorders>
          </w:tcPr>
          <w:p w14:paraId="602A4E06"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52002035" w14:textId="77777777" w:rsidR="00973A86" w:rsidRPr="00F02BE6" w:rsidRDefault="00973A86" w:rsidP="003E5D96">
            <w:pPr>
              <w:pStyle w:val="TF"/>
              <w:keepNext/>
              <w:spacing w:after="0"/>
              <w:rPr>
                <w:lang w:eastAsia="en-US"/>
              </w:rPr>
            </w:pPr>
          </w:p>
        </w:tc>
      </w:tr>
      <w:tr w:rsidR="00973A86" w:rsidRPr="00F02BE6" w14:paraId="7CEF4438" w14:textId="77777777" w:rsidTr="003E5D96">
        <w:tblPrEx>
          <w:tblCellMar>
            <w:top w:w="0" w:type="dxa"/>
            <w:bottom w:w="0" w:type="dxa"/>
          </w:tblCellMar>
        </w:tblPrEx>
        <w:trPr>
          <w:jc w:val="center"/>
        </w:trPr>
        <w:tc>
          <w:tcPr>
            <w:tcW w:w="957" w:type="dxa"/>
            <w:tcBorders>
              <w:left w:val="single" w:sz="6" w:space="0" w:color="auto"/>
            </w:tcBorders>
          </w:tcPr>
          <w:p w14:paraId="644AC8EE"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240B2D47"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BD4B5F6" w14:textId="77777777" w:rsidR="00973A86" w:rsidRPr="00F02BE6" w:rsidRDefault="00973A86" w:rsidP="003E5D96">
            <w:pPr>
              <w:pStyle w:val="TF"/>
              <w:keepNext/>
              <w:spacing w:after="0"/>
              <w:rPr>
                <w:lang w:eastAsia="en-US"/>
              </w:rPr>
            </w:pPr>
          </w:p>
        </w:tc>
        <w:tc>
          <w:tcPr>
            <w:tcW w:w="1914" w:type="dxa"/>
            <w:gridSpan w:val="2"/>
          </w:tcPr>
          <w:p w14:paraId="0A558EEA" w14:textId="77777777" w:rsidR="00973A86" w:rsidRPr="00F02BE6" w:rsidRDefault="00973A86" w:rsidP="003E5D96">
            <w:pPr>
              <w:pStyle w:val="TF"/>
              <w:keepNext/>
              <w:spacing w:after="0"/>
              <w:rPr>
                <w:lang w:eastAsia="en-US"/>
              </w:rPr>
            </w:pPr>
            <w:r w:rsidRPr="00F02BE6">
              <w:rPr>
                <w:sz w:val="22"/>
                <w:lang w:eastAsia="en-US"/>
              </w:rPr>
              <w:t>1834 or 1859</w:t>
            </w:r>
          </w:p>
        </w:tc>
        <w:tc>
          <w:tcPr>
            <w:tcW w:w="957" w:type="dxa"/>
            <w:tcBorders>
              <w:bottom w:val="single" w:sz="6" w:space="0" w:color="auto"/>
            </w:tcBorders>
          </w:tcPr>
          <w:p w14:paraId="0F5853BE"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A91645C"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6C3EA13" w14:textId="77777777" w:rsidR="00973A86" w:rsidRPr="00F02BE6" w:rsidRDefault="00973A86" w:rsidP="003E5D96">
            <w:pPr>
              <w:pStyle w:val="TF"/>
              <w:keepNext/>
              <w:spacing w:after="0"/>
              <w:rPr>
                <w:lang w:eastAsia="en-US"/>
              </w:rPr>
            </w:pPr>
          </w:p>
        </w:tc>
        <w:tc>
          <w:tcPr>
            <w:tcW w:w="957" w:type="dxa"/>
            <w:tcBorders>
              <w:left w:val="nil"/>
            </w:tcBorders>
          </w:tcPr>
          <w:p w14:paraId="64F7ADC5" w14:textId="77777777" w:rsidR="00973A86" w:rsidRPr="00F02BE6" w:rsidRDefault="00973A86" w:rsidP="003E5D96">
            <w:pPr>
              <w:pStyle w:val="TF"/>
              <w:keepNext/>
              <w:spacing w:after="0"/>
              <w:rPr>
                <w:lang w:eastAsia="en-US"/>
              </w:rPr>
            </w:pPr>
          </w:p>
        </w:tc>
        <w:tc>
          <w:tcPr>
            <w:tcW w:w="957" w:type="dxa"/>
            <w:tcBorders>
              <w:left w:val="nil"/>
            </w:tcBorders>
          </w:tcPr>
          <w:p w14:paraId="0CD25ABA" w14:textId="77777777" w:rsidR="00973A86" w:rsidRPr="00F02BE6" w:rsidRDefault="00973A86" w:rsidP="003E5D96">
            <w:pPr>
              <w:pStyle w:val="TF"/>
              <w:keepNext/>
              <w:spacing w:after="0"/>
              <w:rPr>
                <w:lang w:eastAsia="en-US"/>
              </w:rPr>
            </w:pPr>
          </w:p>
        </w:tc>
      </w:tr>
      <w:tr w:rsidR="00973A86" w:rsidRPr="00F02BE6" w14:paraId="3FB64B82"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02191075" w14:textId="77777777" w:rsidR="00973A86" w:rsidRPr="00F02BE6" w:rsidRDefault="00973A86" w:rsidP="003E5D96">
            <w:pPr>
              <w:pStyle w:val="TF"/>
              <w:keepNext/>
              <w:spacing w:after="0"/>
              <w:rPr>
                <w:lang w:eastAsia="en-US"/>
              </w:rPr>
            </w:pPr>
          </w:p>
        </w:tc>
        <w:tc>
          <w:tcPr>
            <w:tcW w:w="957" w:type="dxa"/>
          </w:tcPr>
          <w:p w14:paraId="16991294" w14:textId="77777777" w:rsidR="00973A86" w:rsidRPr="00F02BE6" w:rsidRDefault="00973A86" w:rsidP="003E5D96">
            <w:pPr>
              <w:pStyle w:val="TF"/>
              <w:keepNext/>
              <w:spacing w:after="0"/>
              <w:rPr>
                <w:lang w:eastAsia="en-US"/>
              </w:rPr>
            </w:pPr>
          </w:p>
        </w:tc>
        <w:tc>
          <w:tcPr>
            <w:tcW w:w="957" w:type="dxa"/>
          </w:tcPr>
          <w:p w14:paraId="096A627B" w14:textId="77777777" w:rsidR="00973A86" w:rsidRPr="00F02BE6" w:rsidRDefault="00973A86" w:rsidP="003E5D96">
            <w:pPr>
              <w:pStyle w:val="TF"/>
              <w:keepNext/>
              <w:spacing w:after="0"/>
              <w:rPr>
                <w:lang w:eastAsia="en-US"/>
              </w:rPr>
            </w:pPr>
          </w:p>
        </w:tc>
        <w:tc>
          <w:tcPr>
            <w:tcW w:w="1914" w:type="dxa"/>
            <w:gridSpan w:val="2"/>
          </w:tcPr>
          <w:p w14:paraId="5150C154"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221599A5" w14:textId="77777777" w:rsidR="00973A86" w:rsidRPr="00F02BE6" w:rsidRDefault="00973A86" w:rsidP="003E5D96">
            <w:pPr>
              <w:pStyle w:val="TF"/>
              <w:keepNext/>
              <w:spacing w:after="0"/>
              <w:rPr>
                <w:lang w:eastAsia="en-US"/>
              </w:rPr>
            </w:pPr>
          </w:p>
        </w:tc>
        <w:tc>
          <w:tcPr>
            <w:tcW w:w="957" w:type="dxa"/>
          </w:tcPr>
          <w:p w14:paraId="31B41886"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51D8E64" w14:textId="77777777" w:rsidR="00973A86" w:rsidRPr="00F02BE6" w:rsidRDefault="00973A86" w:rsidP="003E5D96">
            <w:pPr>
              <w:pStyle w:val="TF"/>
              <w:keepNext/>
              <w:spacing w:after="0"/>
              <w:rPr>
                <w:lang w:eastAsia="en-US"/>
              </w:rPr>
            </w:pPr>
          </w:p>
        </w:tc>
        <w:tc>
          <w:tcPr>
            <w:tcW w:w="1914" w:type="dxa"/>
            <w:gridSpan w:val="2"/>
            <w:tcBorders>
              <w:left w:val="nil"/>
            </w:tcBorders>
          </w:tcPr>
          <w:p w14:paraId="39EC77A2" w14:textId="77777777" w:rsidR="00973A86" w:rsidRPr="00F02BE6" w:rsidRDefault="00973A86" w:rsidP="003E5D96">
            <w:pPr>
              <w:pStyle w:val="TF"/>
              <w:keepNext/>
              <w:spacing w:after="0"/>
              <w:rPr>
                <w:lang w:eastAsia="en-US"/>
              </w:rPr>
            </w:pPr>
          </w:p>
        </w:tc>
      </w:tr>
      <w:tr w:rsidR="00973A86" w:rsidRPr="00F02BE6" w14:paraId="4AA961C5" w14:textId="77777777" w:rsidTr="003E5D96">
        <w:tblPrEx>
          <w:tblCellMar>
            <w:top w:w="0" w:type="dxa"/>
            <w:bottom w:w="0" w:type="dxa"/>
          </w:tblCellMar>
        </w:tblPrEx>
        <w:trPr>
          <w:jc w:val="center"/>
        </w:trPr>
        <w:tc>
          <w:tcPr>
            <w:tcW w:w="957" w:type="dxa"/>
          </w:tcPr>
          <w:p w14:paraId="4F7B82E8" w14:textId="77777777" w:rsidR="00973A86" w:rsidRPr="00F02BE6" w:rsidRDefault="00973A86" w:rsidP="003E5D96">
            <w:pPr>
              <w:pStyle w:val="TAL"/>
            </w:pPr>
            <w:r w:rsidRPr="00F02BE6">
              <w:t>:</w:t>
            </w:r>
          </w:p>
        </w:tc>
        <w:tc>
          <w:tcPr>
            <w:tcW w:w="957" w:type="dxa"/>
          </w:tcPr>
          <w:p w14:paraId="5059DF76" w14:textId="77777777" w:rsidR="00973A86" w:rsidRPr="00F02BE6" w:rsidRDefault="00973A86" w:rsidP="003E5D96">
            <w:pPr>
              <w:pStyle w:val="TF"/>
              <w:keepNext/>
              <w:spacing w:after="0"/>
              <w:rPr>
                <w:lang w:eastAsia="en-US"/>
              </w:rPr>
            </w:pPr>
          </w:p>
        </w:tc>
        <w:tc>
          <w:tcPr>
            <w:tcW w:w="957" w:type="dxa"/>
          </w:tcPr>
          <w:p w14:paraId="22DEA243" w14:textId="77777777" w:rsidR="00973A86" w:rsidRPr="00F02BE6" w:rsidRDefault="00973A86" w:rsidP="003E5D96">
            <w:pPr>
              <w:pStyle w:val="TF"/>
              <w:keepNext/>
              <w:spacing w:after="0"/>
              <w:rPr>
                <w:lang w:eastAsia="en-US"/>
              </w:rPr>
            </w:pPr>
          </w:p>
        </w:tc>
        <w:tc>
          <w:tcPr>
            <w:tcW w:w="957" w:type="dxa"/>
          </w:tcPr>
          <w:p w14:paraId="5203A97F" w14:textId="77777777" w:rsidR="00973A86" w:rsidRPr="00F02BE6" w:rsidRDefault="00973A86" w:rsidP="003E5D96">
            <w:pPr>
              <w:pStyle w:val="TF"/>
              <w:keepNext/>
              <w:spacing w:after="0"/>
              <w:rPr>
                <w:lang w:eastAsia="en-US"/>
              </w:rPr>
            </w:pPr>
          </w:p>
        </w:tc>
        <w:tc>
          <w:tcPr>
            <w:tcW w:w="957" w:type="dxa"/>
          </w:tcPr>
          <w:p w14:paraId="718A6013" w14:textId="77777777" w:rsidR="00973A86" w:rsidRPr="00F02BE6" w:rsidRDefault="00973A86" w:rsidP="003E5D96">
            <w:pPr>
              <w:pStyle w:val="TF"/>
              <w:keepNext/>
              <w:spacing w:after="0"/>
              <w:rPr>
                <w:lang w:eastAsia="en-US"/>
              </w:rPr>
            </w:pPr>
          </w:p>
        </w:tc>
        <w:tc>
          <w:tcPr>
            <w:tcW w:w="957" w:type="dxa"/>
          </w:tcPr>
          <w:p w14:paraId="6494AB2B" w14:textId="77777777" w:rsidR="00973A86" w:rsidRPr="00F02BE6" w:rsidRDefault="00973A86" w:rsidP="003E5D96">
            <w:pPr>
              <w:pStyle w:val="TF"/>
              <w:keepNext/>
              <w:spacing w:after="0"/>
              <w:rPr>
                <w:lang w:eastAsia="en-US"/>
              </w:rPr>
            </w:pPr>
          </w:p>
        </w:tc>
        <w:tc>
          <w:tcPr>
            <w:tcW w:w="957" w:type="dxa"/>
          </w:tcPr>
          <w:p w14:paraId="36776A9C" w14:textId="77777777" w:rsidR="00973A86" w:rsidRPr="00F02BE6" w:rsidRDefault="00973A86" w:rsidP="003E5D96">
            <w:pPr>
              <w:pStyle w:val="TF"/>
              <w:keepNext/>
              <w:spacing w:after="0"/>
              <w:rPr>
                <w:lang w:eastAsia="en-US"/>
              </w:rPr>
            </w:pPr>
          </w:p>
        </w:tc>
        <w:tc>
          <w:tcPr>
            <w:tcW w:w="957" w:type="dxa"/>
          </w:tcPr>
          <w:p w14:paraId="1E41C248" w14:textId="77777777" w:rsidR="00973A86" w:rsidRPr="00F02BE6" w:rsidRDefault="00973A86" w:rsidP="003E5D96">
            <w:pPr>
              <w:pStyle w:val="TAR"/>
            </w:pPr>
            <w:r w:rsidRPr="00F02BE6">
              <w:t>:</w:t>
            </w:r>
          </w:p>
        </w:tc>
        <w:tc>
          <w:tcPr>
            <w:tcW w:w="957" w:type="dxa"/>
          </w:tcPr>
          <w:p w14:paraId="5BC7154D"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7F89204F" w14:textId="77777777" w:rsidR="00973A86" w:rsidRPr="00F02BE6" w:rsidRDefault="00973A86" w:rsidP="003E5D96">
            <w:pPr>
              <w:pStyle w:val="TF"/>
              <w:keepNext/>
              <w:spacing w:after="0"/>
              <w:rPr>
                <w:lang w:eastAsia="en-US"/>
              </w:rPr>
            </w:pPr>
          </w:p>
        </w:tc>
      </w:tr>
      <w:tr w:rsidR="00973A86" w:rsidRPr="00F02BE6" w14:paraId="2083402F" w14:textId="77777777" w:rsidTr="003E5D96">
        <w:tblPrEx>
          <w:tblCellMar>
            <w:top w:w="0" w:type="dxa"/>
            <w:bottom w:w="0" w:type="dxa"/>
          </w:tblCellMar>
        </w:tblPrEx>
        <w:trPr>
          <w:jc w:val="center"/>
        </w:trPr>
        <w:tc>
          <w:tcPr>
            <w:tcW w:w="957" w:type="dxa"/>
          </w:tcPr>
          <w:p w14:paraId="5F18B222" w14:textId="77777777" w:rsidR="00973A86" w:rsidRPr="00F02BE6" w:rsidRDefault="00973A86" w:rsidP="003E5D96">
            <w:pPr>
              <w:pStyle w:val="TAL"/>
            </w:pPr>
            <w:r w:rsidRPr="00F02BE6">
              <w:t>:</w:t>
            </w:r>
          </w:p>
        </w:tc>
        <w:tc>
          <w:tcPr>
            <w:tcW w:w="957" w:type="dxa"/>
          </w:tcPr>
          <w:p w14:paraId="5176ADF3" w14:textId="77777777" w:rsidR="00973A86" w:rsidRPr="00F02BE6" w:rsidRDefault="00973A86" w:rsidP="003E5D96">
            <w:pPr>
              <w:pStyle w:val="TF"/>
              <w:keepNext/>
              <w:spacing w:after="0"/>
              <w:rPr>
                <w:lang w:eastAsia="en-US"/>
              </w:rPr>
            </w:pPr>
          </w:p>
        </w:tc>
        <w:tc>
          <w:tcPr>
            <w:tcW w:w="957" w:type="dxa"/>
          </w:tcPr>
          <w:p w14:paraId="50FC16D2" w14:textId="77777777" w:rsidR="00973A86" w:rsidRPr="00F02BE6" w:rsidRDefault="00973A86" w:rsidP="003E5D96">
            <w:pPr>
              <w:pStyle w:val="TF"/>
              <w:keepNext/>
              <w:spacing w:after="0"/>
              <w:rPr>
                <w:lang w:eastAsia="en-US"/>
              </w:rPr>
            </w:pPr>
          </w:p>
        </w:tc>
        <w:tc>
          <w:tcPr>
            <w:tcW w:w="957" w:type="dxa"/>
          </w:tcPr>
          <w:p w14:paraId="7204646E" w14:textId="77777777" w:rsidR="00973A86" w:rsidRPr="00F02BE6" w:rsidRDefault="00973A86" w:rsidP="003E5D96">
            <w:pPr>
              <w:pStyle w:val="TF"/>
              <w:keepNext/>
              <w:spacing w:after="0"/>
              <w:rPr>
                <w:lang w:eastAsia="en-US"/>
              </w:rPr>
            </w:pPr>
          </w:p>
        </w:tc>
        <w:tc>
          <w:tcPr>
            <w:tcW w:w="957" w:type="dxa"/>
          </w:tcPr>
          <w:p w14:paraId="2D8DD09D" w14:textId="77777777" w:rsidR="00973A86" w:rsidRPr="00F02BE6" w:rsidRDefault="00973A86" w:rsidP="003E5D96">
            <w:pPr>
              <w:pStyle w:val="TF"/>
              <w:keepNext/>
              <w:spacing w:after="0"/>
              <w:rPr>
                <w:lang w:eastAsia="en-US"/>
              </w:rPr>
            </w:pPr>
          </w:p>
        </w:tc>
        <w:tc>
          <w:tcPr>
            <w:tcW w:w="957" w:type="dxa"/>
          </w:tcPr>
          <w:p w14:paraId="3488EC3B" w14:textId="77777777" w:rsidR="00973A86" w:rsidRPr="00F02BE6" w:rsidRDefault="00973A86" w:rsidP="003E5D96">
            <w:pPr>
              <w:pStyle w:val="TF"/>
              <w:keepNext/>
              <w:spacing w:after="0"/>
              <w:rPr>
                <w:lang w:eastAsia="en-US"/>
              </w:rPr>
            </w:pPr>
          </w:p>
        </w:tc>
        <w:tc>
          <w:tcPr>
            <w:tcW w:w="957" w:type="dxa"/>
          </w:tcPr>
          <w:p w14:paraId="03DB5B12" w14:textId="77777777" w:rsidR="00973A86" w:rsidRPr="00F02BE6" w:rsidRDefault="00973A86" w:rsidP="003E5D96">
            <w:pPr>
              <w:pStyle w:val="TF"/>
              <w:keepNext/>
              <w:spacing w:after="0"/>
              <w:rPr>
                <w:lang w:eastAsia="en-US"/>
              </w:rPr>
            </w:pPr>
          </w:p>
        </w:tc>
        <w:tc>
          <w:tcPr>
            <w:tcW w:w="957" w:type="dxa"/>
          </w:tcPr>
          <w:p w14:paraId="11416788" w14:textId="77777777" w:rsidR="00973A86" w:rsidRPr="00F02BE6" w:rsidRDefault="00973A86" w:rsidP="003E5D96">
            <w:pPr>
              <w:pStyle w:val="TAR"/>
            </w:pPr>
            <w:r w:rsidRPr="00F02BE6">
              <w:t>:</w:t>
            </w:r>
          </w:p>
        </w:tc>
        <w:tc>
          <w:tcPr>
            <w:tcW w:w="957" w:type="dxa"/>
          </w:tcPr>
          <w:p w14:paraId="152D8368" w14:textId="77777777" w:rsidR="00973A86" w:rsidRPr="00F02BE6" w:rsidRDefault="00973A86" w:rsidP="003E5D96">
            <w:pPr>
              <w:pStyle w:val="TF"/>
              <w:keepNext/>
              <w:spacing w:after="0"/>
              <w:rPr>
                <w:lang w:eastAsia="en-US"/>
              </w:rPr>
            </w:pPr>
          </w:p>
        </w:tc>
        <w:tc>
          <w:tcPr>
            <w:tcW w:w="957" w:type="dxa"/>
          </w:tcPr>
          <w:p w14:paraId="0E16ECB3" w14:textId="77777777" w:rsidR="00973A86" w:rsidRPr="00F02BE6" w:rsidRDefault="00973A86" w:rsidP="003E5D96">
            <w:pPr>
              <w:pStyle w:val="TF"/>
              <w:keepNext/>
              <w:spacing w:after="0"/>
              <w:rPr>
                <w:lang w:eastAsia="en-US"/>
              </w:rPr>
            </w:pPr>
          </w:p>
        </w:tc>
      </w:tr>
      <w:tr w:rsidR="00973A86" w:rsidRPr="00F02BE6" w14:paraId="2464AA5D" w14:textId="77777777" w:rsidTr="003E5D96">
        <w:tblPrEx>
          <w:tblCellMar>
            <w:top w:w="0" w:type="dxa"/>
            <w:bottom w:w="0" w:type="dxa"/>
          </w:tblCellMar>
        </w:tblPrEx>
        <w:trPr>
          <w:jc w:val="center"/>
        </w:trPr>
        <w:tc>
          <w:tcPr>
            <w:tcW w:w="957" w:type="dxa"/>
          </w:tcPr>
          <w:p w14:paraId="6642048B" w14:textId="77777777" w:rsidR="00973A86" w:rsidRPr="00F02BE6" w:rsidRDefault="00973A86" w:rsidP="003E5D96">
            <w:pPr>
              <w:pStyle w:val="TAL"/>
            </w:pPr>
            <w:r w:rsidRPr="00F02BE6">
              <w:t>:</w:t>
            </w:r>
          </w:p>
        </w:tc>
        <w:tc>
          <w:tcPr>
            <w:tcW w:w="957" w:type="dxa"/>
          </w:tcPr>
          <w:p w14:paraId="0DB52E8D" w14:textId="77777777" w:rsidR="00973A86" w:rsidRPr="00F02BE6" w:rsidRDefault="00973A86" w:rsidP="003E5D96">
            <w:pPr>
              <w:pStyle w:val="TF"/>
              <w:keepNext/>
              <w:spacing w:after="0"/>
              <w:rPr>
                <w:lang w:eastAsia="en-US"/>
              </w:rPr>
            </w:pPr>
          </w:p>
        </w:tc>
        <w:tc>
          <w:tcPr>
            <w:tcW w:w="957" w:type="dxa"/>
          </w:tcPr>
          <w:p w14:paraId="7AC799D5" w14:textId="77777777" w:rsidR="00973A86" w:rsidRPr="00F02BE6" w:rsidRDefault="00973A86" w:rsidP="003E5D96">
            <w:pPr>
              <w:pStyle w:val="TF"/>
              <w:keepNext/>
              <w:spacing w:after="0"/>
              <w:rPr>
                <w:lang w:eastAsia="en-US"/>
              </w:rPr>
            </w:pPr>
          </w:p>
        </w:tc>
        <w:tc>
          <w:tcPr>
            <w:tcW w:w="957" w:type="dxa"/>
          </w:tcPr>
          <w:p w14:paraId="56656C93" w14:textId="77777777" w:rsidR="00973A86" w:rsidRPr="00F02BE6" w:rsidRDefault="00973A86" w:rsidP="003E5D96">
            <w:pPr>
              <w:pStyle w:val="TF"/>
              <w:keepNext/>
              <w:spacing w:after="0"/>
              <w:rPr>
                <w:lang w:eastAsia="en-US"/>
              </w:rPr>
            </w:pPr>
          </w:p>
        </w:tc>
        <w:tc>
          <w:tcPr>
            <w:tcW w:w="957" w:type="dxa"/>
          </w:tcPr>
          <w:p w14:paraId="0C032856" w14:textId="77777777" w:rsidR="00973A86" w:rsidRPr="00F02BE6" w:rsidRDefault="00973A86" w:rsidP="003E5D96">
            <w:pPr>
              <w:pStyle w:val="TF"/>
              <w:keepNext/>
              <w:spacing w:after="0"/>
              <w:rPr>
                <w:lang w:eastAsia="en-US"/>
              </w:rPr>
            </w:pPr>
          </w:p>
        </w:tc>
        <w:tc>
          <w:tcPr>
            <w:tcW w:w="957" w:type="dxa"/>
          </w:tcPr>
          <w:p w14:paraId="702F120D" w14:textId="77777777" w:rsidR="00973A86" w:rsidRPr="00F02BE6" w:rsidRDefault="00973A86" w:rsidP="003E5D96">
            <w:pPr>
              <w:pStyle w:val="TF"/>
              <w:keepNext/>
              <w:spacing w:after="0"/>
              <w:rPr>
                <w:lang w:eastAsia="en-US"/>
              </w:rPr>
            </w:pPr>
          </w:p>
        </w:tc>
        <w:tc>
          <w:tcPr>
            <w:tcW w:w="957" w:type="dxa"/>
          </w:tcPr>
          <w:p w14:paraId="58D4805F" w14:textId="77777777" w:rsidR="00973A86" w:rsidRPr="00F02BE6" w:rsidRDefault="00973A86" w:rsidP="003E5D96">
            <w:pPr>
              <w:pStyle w:val="TF"/>
              <w:keepNext/>
              <w:spacing w:after="0"/>
              <w:rPr>
                <w:lang w:eastAsia="en-US"/>
              </w:rPr>
            </w:pPr>
          </w:p>
        </w:tc>
        <w:tc>
          <w:tcPr>
            <w:tcW w:w="957" w:type="dxa"/>
          </w:tcPr>
          <w:p w14:paraId="6B4D9BE5" w14:textId="77777777" w:rsidR="00973A86" w:rsidRPr="00F02BE6" w:rsidRDefault="00973A86" w:rsidP="003E5D96">
            <w:pPr>
              <w:pStyle w:val="TAR"/>
            </w:pPr>
            <w:r w:rsidRPr="00F02BE6">
              <w:t>:</w:t>
            </w:r>
          </w:p>
        </w:tc>
        <w:tc>
          <w:tcPr>
            <w:tcW w:w="957" w:type="dxa"/>
          </w:tcPr>
          <w:p w14:paraId="1B6282CD" w14:textId="77777777" w:rsidR="00973A86" w:rsidRPr="00F02BE6" w:rsidRDefault="00973A86" w:rsidP="003E5D96">
            <w:pPr>
              <w:pStyle w:val="TF"/>
              <w:keepNext/>
              <w:spacing w:after="0"/>
              <w:rPr>
                <w:lang w:eastAsia="en-US"/>
              </w:rPr>
            </w:pPr>
          </w:p>
        </w:tc>
        <w:tc>
          <w:tcPr>
            <w:tcW w:w="957" w:type="dxa"/>
          </w:tcPr>
          <w:p w14:paraId="2D40A773" w14:textId="77777777" w:rsidR="00973A86" w:rsidRPr="00F02BE6" w:rsidRDefault="00973A86" w:rsidP="003E5D96">
            <w:pPr>
              <w:pStyle w:val="TF"/>
              <w:keepNext/>
              <w:spacing w:after="0"/>
              <w:rPr>
                <w:lang w:eastAsia="en-US"/>
              </w:rPr>
            </w:pPr>
          </w:p>
        </w:tc>
      </w:tr>
      <w:tr w:rsidR="00973A86" w:rsidRPr="00F02BE6" w14:paraId="420FC28F" w14:textId="77777777" w:rsidTr="003E5D96">
        <w:tblPrEx>
          <w:tblCellMar>
            <w:top w:w="0" w:type="dxa"/>
            <w:bottom w:w="0" w:type="dxa"/>
          </w:tblCellMar>
        </w:tblPrEx>
        <w:trPr>
          <w:cantSplit/>
          <w:jc w:val="center"/>
        </w:trPr>
        <w:tc>
          <w:tcPr>
            <w:tcW w:w="957" w:type="dxa"/>
            <w:tcBorders>
              <w:left w:val="single" w:sz="6" w:space="0" w:color="auto"/>
            </w:tcBorders>
          </w:tcPr>
          <w:p w14:paraId="44E8857B" w14:textId="77777777" w:rsidR="00973A86" w:rsidRPr="00F02BE6" w:rsidRDefault="00973A86" w:rsidP="003E5D96">
            <w:pPr>
              <w:pStyle w:val="TAL"/>
            </w:pPr>
          </w:p>
        </w:tc>
        <w:tc>
          <w:tcPr>
            <w:tcW w:w="957" w:type="dxa"/>
          </w:tcPr>
          <w:p w14:paraId="27559567" w14:textId="77777777" w:rsidR="00973A86" w:rsidRPr="00F02BE6" w:rsidRDefault="00973A86" w:rsidP="003E5D96">
            <w:pPr>
              <w:pStyle w:val="TF"/>
              <w:keepNext/>
              <w:spacing w:after="0"/>
              <w:rPr>
                <w:lang w:eastAsia="en-US"/>
              </w:rPr>
            </w:pPr>
          </w:p>
        </w:tc>
        <w:tc>
          <w:tcPr>
            <w:tcW w:w="957" w:type="dxa"/>
          </w:tcPr>
          <w:p w14:paraId="19516278" w14:textId="77777777" w:rsidR="00973A86" w:rsidRPr="00F02BE6" w:rsidRDefault="00973A86" w:rsidP="003E5D96">
            <w:pPr>
              <w:pStyle w:val="TF"/>
              <w:keepNext/>
              <w:spacing w:after="0"/>
              <w:rPr>
                <w:lang w:eastAsia="en-US"/>
              </w:rPr>
            </w:pPr>
          </w:p>
        </w:tc>
        <w:tc>
          <w:tcPr>
            <w:tcW w:w="1914" w:type="dxa"/>
            <w:gridSpan w:val="2"/>
          </w:tcPr>
          <w:p w14:paraId="623B4519"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16D6B011" w14:textId="77777777" w:rsidR="00973A86" w:rsidRPr="00F02BE6" w:rsidRDefault="00973A86" w:rsidP="003E5D96">
            <w:pPr>
              <w:pStyle w:val="TF"/>
              <w:keepNext/>
              <w:spacing w:after="0"/>
              <w:rPr>
                <w:lang w:eastAsia="en-US"/>
              </w:rPr>
            </w:pPr>
          </w:p>
        </w:tc>
        <w:tc>
          <w:tcPr>
            <w:tcW w:w="957" w:type="dxa"/>
          </w:tcPr>
          <w:p w14:paraId="452D49CD"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75751E34" w14:textId="77777777" w:rsidR="00973A86" w:rsidRPr="00F02BE6" w:rsidRDefault="00973A86" w:rsidP="003E5D96">
            <w:pPr>
              <w:pStyle w:val="TAR"/>
            </w:pPr>
          </w:p>
        </w:tc>
        <w:tc>
          <w:tcPr>
            <w:tcW w:w="957" w:type="dxa"/>
            <w:tcBorders>
              <w:left w:val="nil"/>
            </w:tcBorders>
          </w:tcPr>
          <w:p w14:paraId="29149DD7" w14:textId="77777777" w:rsidR="00973A86" w:rsidRPr="00F02BE6" w:rsidRDefault="00973A86" w:rsidP="003E5D96">
            <w:pPr>
              <w:pStyle w:val="TF"/>
              <w:keepNext/>
              <w:spacing w:after="0"/>
              <w:rPr>
                <w:lang w:eastAsia="en-US"/>
              </w:rPr>
            </w:pPr>
          </w:p>
        </w:tc>
        <w:tc>
          <w:tcPr>
            <w:tcW w:w="957" w:type="dxa"/>
          </w:tcPr>
          <w:p w14:paraId="16F7F8C8" w14:textId="77777777" w:rsidR="00973A86" w:rsidRPr="00F02BE6" w:rsidRDefault="00973A86" w:rsidP="003E5D96">
            <w:pPr>
              <w:pStyle w:val="TF"/>
              <w:keepNext/>
              <w:spacing w:after="0"/>
              <w:rPr>
                <w:lang w:eastAsia="en-US"/>
              </w:rPr>
            </w:pPr>
          </w:p>
        </w:tc>
      </w:tr>
      <w:tr w:rsidR="00973A86" w:rsidRPr="00F02BE6" w14:paraId="080D3B78"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71A7C0BD" w14:textId="77777777" w:rsidR="00973A86" w:rsidRPr="00F02BE6" w:rsidRDefault="00973A86" w:rsidP="003E5D96">
            <w:pPr>
              <w:pStyle w:val="TAL"/>
            </w:pPr>
          </w:p>
        </w:tc>
        <w:tc>
          <w:tcPr>
            <w:tcW w:w="957" w:type="dxa"/>
            <w:tcBorders>
              <w:top w:val="single" w:sz="6" w:space="0" w:color="auto"/>
            </w:tcBorders>
          </w:tcPr>
          <w:p w14:paraId="4B99F5DD"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C7A0C01" w14:textId="77777777" w:rsidR="00973A86" w:rsidRPr="00F02BE6" w:rsidRDefault="00973A86" w:rsidP="003E5D96">
            <w:pPr>
              <w:pStyle w:val="TF"/>
              <w:keepNext/>
              <w:spacing w:after="0"/>
              <w:rPr>
                <w:lang w:eastAsia="en-US"/>
              </w:rPr>
            </w:pPr>
          </w:p>
        </w:tc>
        <w:tc>
          <w:tcPr>
            <w:tcW w:w="1914" w:type="dxa"/>
            <w:gridSpan w:val="2"/>
          </w:tcPr>
          <w:p w14:paraId="212B71B5"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1AB60399"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53B4CC1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A056697" w14:textId="77777777" w:rsidR="00973A86" w:rsidRPr="00F02BE6" w:rsidRDefault="00973A86" w:rsidP="003E5D96">
            <w:pPr>
              <w:pStyle w:val="TAR"/>
            </w:pPr>
          </w:p>
        </w:tc>
        <w:tc>
          <w:tcPr>
            <w:tcW w:w="957" w:type="dxa"/>
            <w:tcBorders>
              <w:left w:val="nil"/>
            </w:tcBorders>
          </w:tcPr>
          <w:p w14:paraId="1C3D9476" w14:textId="77777777" w:rsidR="00973A86" w:rsidRPr="00F02BE6" w:rsidRDefault="00973A86" w:rsidP="003E5D96">
            <w:pPr>
              <w:pStyle w:val="TF"/>
              <w:keepNext/>
              <w:spacing w:after="0"/>
              <w:rPr>
                <w:lang w:eastAsia="en-US"/>
              </w:rPr>
            </w:pPr>
          </w:p>
        </w:tc>
        <w:tc>
          <w:tcPr>
            <w:tcW w:w="957" w:type="dxa"/>
          </w:tcPr>
          <w:p w14:paraId="01753209" w14:textId="77777777" w:rsidR="00973A86" w:rsidRPr="00F02BE6" w:rsidRDefault="00973A86" w:rsidP="003E5D96">
            <w:pPr>
              <w:pStyle w:val="TF"/>
              <w:keepNext/>
              <w:spacing w:after="0"/>
              <w:rPr>
                <w:lang w:eastAsia="en-US"/>
              </w:rPr>
            </w:pPr>
          </w:p>
        </w:tc>
      </w:tr>
      <w:tr w:rsidR="00973A86" w:rsidRPr="00F02BE6" w14:paraId="665253BB"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7EAF26E9"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2074A674"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36227E4B" w14:textId="77777777" w:rsidR="00973A86" w:rsidRPr="00F02BE6" w:rsidRDefault="00973A86" w:rsidP="003E5D96">
            <w:pPr>
              <w:pStyle w:val="TF"/>
              <w:keepNext/>
              <w:spacing w:after="0"/>
              <w:rPr>
                <w:lang w:eastAsia="en-US"/>
              </w:rPr>
            </w:pPr>
          </w:p>
        </w:tc>
        <w:tc>
          <w:tcPr>
            <w:tcW w:w="1914" w:type="dxa"/>
            <w:gridSpan w:val="2"/>
            <w:tcBorders>
              <w:bottom w:val="single" w:sz="4" w:space="0" w:color="auto"/>
            </w:tcBorders>
          </w:tcPr>
          <w:p w14:paraId="6453C807" w14:textId="77777777" w:rsidR="00973A86" w:rsidRPr="00F02BE6" w:rsidRDefault="00973A86" w:rsidP="003E5D96">
            <w:pPr>
              <w:pStyle w:val="TF"/>
              <w:keepNext/>
              <w:spacing w:after="0"/>
              <w:rPr>
                <w:lang w:eastAsia="en-US"/>
              </w:rPr>
            </w:pPr>
          </w:p>
        </w:tc>
        <w:tc>
          <w:tcPr>
            <w:tcW w:w="957" w:type="dxa"/>
            <w:tcBorders>
              <w:bottom w:val="single" w:sz="4" w:space="0" w:color="auto"/>
            </w:tcBorders>
          </w:tcPr>
          <w:p w14:paraId="7D2DAB00"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C0625DF"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72E7B40D" w14:textId="77777777" w:rsidR="00973A86" w:rsidRPr="00F02BE6" w:rsidRDefault="00973A86" w:rsidP="003E5D96">
            <w:pPr>
              <w:pStyle w:val="TF"/>
              <w:keepNext/>
              <w:spacing w:after="0"/>
              <w:rPr>
                <w:lang w:eastAsia="en-US"/>
              </w:rPr>
            </w:pPr>
          </w:p>
        </w:tc>
        <w:tc>
          <w:tcPr>
            <w:tcW w:w="957" w:type="dxa"/>
            <w:tcBorders>
              <w:left w:val="nil"/>
            </w:tcBorders>
          </w:tcPr>
          <w:p w14:paraId="3DF340F9" w14:textId="77777777" w:rsidR="00973A86" w:rsidRPr="00F02BE6" w:rsidRDefault="00973A86" w:rsidP="003E5D96">
            <w:pPr>
              <w:pStyle w:val="TF"/>
              <w:keepNext/>
              <w:spacing w:after="0"/>
              <w:rPr>
                <w:lang w:eastAsia="en-US"/>
              </w:rPr>
            </w:pPr>
          </w:p>
        </w:tc>
        <w:tc>
          <w:tcPr>
            <w:tcW w:w="957" w:type="dxa"/>
          </w:tcPr>
          <w:p w14:paraId="381059D0" w14:textId="77777777" w:rsidR="00973A86" w:rsidRPr="00F02BE6" w:rsidRDefault="00973A86" w:rsidP="003E5D96">
            <w:pPr>
              <w:pStyle w:val="TF"/>
              <w:keepNext/>
              <w:spacing w:after="0"/>
              <w:rPr>
                <w:lang w:eastAsia="en-US"/>
              </w:rPr>
            </w:pPr>
          </w:p>
        </w:tc>
      </w:tr>
      <w:tr w:rsidR="00973A86" w:rsidRPr="00F02BE6" w14:paraId="5D079400"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7F631E9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899C27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DC6959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664ADF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F7207A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549DBE8E" w14:textId="77777777" w:rsidR="00973A86" w:rsidRPr="00F02BE6" w:rsidRDefault="00973A86" w:rsidP="003E5D96">
            <w:pPr>
              <w:pStyle w:val="TF"/>
              <w:keepNext/>
              <w:spacing w:after="0"/>
              <w:rPr>
                <w:lang w:eastAsia="en-US"/>
              </w:rPr>
            </w:pPr>
          </w:p>
        </w:tc>
        <w:tc>
          <w:tcPr>
            <w:tcW w:w="957" w:type="dxa"/>
            <w:tcBorders>
              <w:top w:val="single" w:sz="6" w:space="0" w:color="auto"/>
              <w:left w:val="single" w:sz="4" w:space="0" w:color="auto"/>
              <w:bottom w:val="single" w:sz="6" w:space="0" w:color="auto"/>
            </w:tcBorders>
          </w:tcPr>
          <w:p w14:paraId="42A442B3" w14:textId="77777777" w:rsidR="00973A86" w:rsidRPr="00F02BE6" w:rsidRDefault="00973A86" w:rsidP="003E5D96">
            <w:pPr>
              <w:pStyle w:val="TF"/>
              <w:keepNext/>
              <w:spacing w:after="0"/>
              <w:rPr>
                <w:lang w:eastAsia="en-US"/>
              </w:rPr>
            </w:pPr>
          </w:p>
        </w:tc>
        <w:tc>
          <w:tcPr>
            <w:tcW w:w="957" w:type="dxa"/>
            <w:tcBorders>
              <w:bottom w:val="single" w:sz="4" w:space="0" w:color="auto"/>
              <w:right w:val="single" w:sz="6" w:space="0" w:color="auto"/>
            </w:tcBorders>
          </w:tcPr>
          <w:p w14:paraId="329FA332" w14:textId="77777777" w:rsidR="00973A86" w:rsidRPr="00F02BE6" w:rsidRDefault="00973A86" w:rsidP="003E5D96">
            <w:pPr>
              <w:pStyle w:val="TF"/>
              <w:keepNext/>
              <w:spacing w:after="0"/>
              <w:rPr>
                <w:lang w:eastAsia="en-US"/>
              </w:rPr>
            </w:pPr>
          </w:p>
        </w:tc>
        <w:tc>
          <w:tcPr>
            <w:tcW w:w="1914" w:type="dxa"/>
            <w:gridSpan w:val="2"/>
            <w:tcBorders>
              <w:left w:val="nil"/>
            </w:tcBorders>
          </w:tcPr>
          <w:p w14:paraId="31448AA9" w14:textId="77777777" w:rsidR="00973A86" w:rsidRPr="00F02BE6" w:rsidRDefault="00973A86" w:rsidP="003E5D96">
            <w:pPr>
              <w:pStyle w:val="TAL"/>
            </w:pPr>
            <w:r w:rsidRPr="00F02BE6">
              <w:rPr>
                <w:b/>
              </w:rPr>
              <w:t xml:space="preserve">  octet 230</w:t>
            </w:r>
          </w:p>
          <w:p w14:paraId="2D88328A" w14:textId="77777777" w:rsidR="00973A86" w:rsidRPr="00F02BE6" w:rsidRDefault="00973A86" w:rsidP="003E5D96">
            <w:pPr>
              <w:pStyle w:val="TAL"/>
            </w:pPr>
          </w:p>
        </w:tc>
      </w:tr>
      <w:tr w:rsidR="00973A86" w:rsidRPr="00F02BE6" w14:paraId="51E2D252"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06C5A2D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705AA1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F5BEC5B" w14:textId="77777777" w:rsidR="00973A86" w:rsidRPr="00F02BE6" w:rsidRDefault="00973A86" w:rsidP="003E5D96">
            <w:pPr>
              <w:pStyle w:val="TF"/>
              <w:keepNext/>
              <w:spacing w:after="0"/>
              <w:rPr>
                <w:lang w:eastAsia="en-US"/>
              </w:rPr>
            </w:pPr>
          </w:p>
          <w:p w14:paraId="6487466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4A409F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41E7BC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07F6C96" w14:textId="77777777" w:rsidR="00973A86" w:rsidRPr="00F02BE6" w:rsidRDefault="00973A86" w:rsidP="003E5D96">
            <w:pPr>
              <w:pStyle w:val="TF"/>
              <w:keepNext/>
              <w:spacing w:after="0"/>
              <w:rPr>
                <w:lang w:eastAsia="en-US"/>
              </w:rPr>
            </w:pPr>
          </w:p>
        </w:tc>
        <w:tc>
          <w:tcPr>
            <w:tcW w:w="957" w:type="dxa"/>
            <w:tcBorders>
              <w:top w:val="single" w:sz="6" w:space="0" w:color="auto"/>
              <w:left w:val="nil"/>
              <w:bottom w:val="dotted" w:sz="4" w:space="0" w:color="auto"/>
            </w:tcBorders>
          </w:tcPr>
          <w:p w14:paraId="6375BAE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368F952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D5A7261" w14:textId="77777777" w:rsidR="00973A86" w:rsidRPr="00F02BE6" w:rsidRDefault="00973A86" w:rsidP="003E5D96">
            <w:pPr>
              <w:pStyle w:val="TAL"/>
              <w:rPr>
                <w:b/>
              </w:rPr>
            </w:pPr>
          </w:p>
        </w:tc>
      </w:tr>
      <w:tr w:rsidR="00973A86" w:rsidRPr="00F02BE6" w14:paraId="4BA3FD60"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05AB80E3" w14:textId="77777777" w:rsidR="00973A86" w:rsidRPr="00F02BE6" w:rsidRDefault="00973A86" w:rsidP="003E5D96">
            <w:pPr>
              <w:pStyle w:val="TF"/>
              <w:keepNext/>
              <w:spacing w:after="0"/>
              <w:rPr>
                <w:lang w:eastAsia="en-US"/>
              </w:rPr>
            </w:pPr>
          </w:p>
          <w:p w14:paraId="1F7C49E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E2CCB2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77BABDC"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7E7CCC0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4ACB9E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163DE8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2F5DC40E"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B371817" w14:textId="77777777" w:rsidR="00973A86" w:rsidRPr="00F02BE6" w:rsidRDefault="00973A86" w:rsidP="003E5D96">
            <w:pPr>
              <w:pStyle w:val="TAL"/>
              <w:rPr>
                <w:b/>
              </w:rPr>
            </w:pPr>
          </w:p>
        </w:tc>
      </w:tr>
      <w:tr w:rsidR="00973A86" w:rsidRPr="00F02BE6" w14:paraId="5EF7284D" w14:textId="77777777" w:rsidTr="003E5D96">
        <w:tblPrEx>
          <w:tblCellMar>
            <w:top w:w="0" w:type="dxa"/>
            <w:bottom w:w="0" w:type="dxa"/>
          </w:tblCellMar>
        </w:tblPrEx>
        <w:trPr>
          <w:jc w:val="center"/>
        </w:trPr>
        <w:tc>
          <w:tcPr>
            <w:tcW w:w="957" w:type="dxa"/>
            <w:tcBorders>
              <w:top w:val="dotted" w:sz="4" w:space="0" w:color="auto"/>
            </w:tcBorders>
          </w:tcPr>
          <w:p w14:paraId="6D3C2F9A"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38FB1E15"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4BDDE47"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3050AAE"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03779A98"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1E72637B" w14:textId="77777777" w:rsidR="00973A86" w:rsidRPr="00F02BE6" w:rsidRDefault="00973A86" w:rsidP="003E5D96">
            <w:pPr>
              <w:pStyle w:val="TF"/>
              <w:keepNext/>
              <w:spacing w:after="0"/>
              <w:rPr>
                <w:lang w:eastAsia="en-US"/>
              </w:rPr>
            </w:pPr>
          </w:p>
          <w:p w14:paraId="255F2A3F"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EE46E1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2C5FE223"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5732FA1" w14:textId="77777777" w:rsidR="00973A86" w:rsidRPr="00F02BE6" w:rsidRDefault="00973A86" w:rsidP="003E5D96">
            <w:pPr>
              <w:pStyle w:val="TAL"/>
              <w:rPr>
                <w:b/>
              </w:rPr>
            </w:pPr>
            <w:r w:rsidRPr="00F02BE6">
              <w:rPr>
                <w:b/>
              </w:rPr>
              <w:t xml:space="preserve">  octet 233</w:t>
            </w:r>
          </w:p>
        </w:tc>
      </w:tr>
    </w:tbl>
    <w:p w14:paraId="4AD1F2B4" w14:textId="77777777" w:rsidR="00973A86" w:rsidRPr="00F02BE6" w:rsidRDefault="00973A86" w:rsidP="00973A86">
      <w:pPr>
        <w:pStyle w:val="NF"/>
      </w:pPr>
    </w:p>
    <w:p w14:paraId="7358D055" w14:textId="77777777" w:rsidR="00973A86" w:rsidRPr="00F02BE6" w:rsidRDefault="00973A86" w:rsidP="00973A86">
      <w:pPr>
        <w:pStyle w:val="NF"/>
      </w:pPr>
      <w:r w:rsidRPr="00F02BE6">
        <w:t>NOTE:</w:t>
      </w:r>
      <w:r w:rsidRPr="00F02BE6">
        <w:tab/>
        <w:t>The numbering convention specified in 3GPP TS 44.060 applies.</w:t>
      </w:r>
    </w:p>
    <w:p w14:paraId="313D5121" w14:textId="77777777" w:rsidR="00973A86" w:rsidRPr="00F02BE6" w:rsidRDefault="00973A86" w:rsidP="00973A86">
      <w:pPr>
        <w:pStyle w:val="NF"/>
      </w:pPr>
    </w:p>
    <w:p w14:paraId="185E2965" w14:textId="77777777" w:rsidR="00973A86" w:rsidRPr="00F02BE6" w:rsidRDefault="00973A86" w:rsidP="00973A86">
      <w:pPr>
        <w:pStyle w:val="TF"/>
      </w:pPr>
      <w:r w:rsidRPr="00F02BE6">
        <w:t>Figure 7.6.24.1: PDTCH block type 24 (UBS-10) format</w:t>
      </w:r>
    </w:p>
    <w:p w14:paraId="6F66C953" w14:textId="77777777" w:rsidR="00973A86" w:rsidRPr="00F02BE6" w:rsidRDefault="00973A86" w:rsidP="00973A86">
      <w:pPr>
        <w:pStyle w:val="Heading3"/>
        <w:rPr>
          <w:lang w:val="en-US"/>
        </w:rPr>
      </w:pPr>
      <w:bookmarkStart w:id="181" w:name="_Toc517979169"/>
      <w:r w:rsidRPr="00F02BE6">
        <w:rPr>
          <w:lang w:val="en-US"/>
        </w:rPr>
        <w:t>7.6.25</w:t>
      </w:r>
      <w:r w:rsidRPr="00F02BE6">
        <w:rPr>
          <w:lang w:val="en-US"/>
        </w:rPr>
        <w:tab/>
        <w:t>PDTCH block type 25 (UBS-11) format (uplink only)</w:t>
      </w:r>
      <w:bookmarkEnd w:id="181"/>
    </w:p>
    <w:p w14:paraId="554679D9" w14:textId="77777777" w:rsidR="00973A86" w:rsidRPr="00F02BE6" w:rsidRDefault="00973A86" w:rsidP="00973A86">
      <w:r w:rsidRPr="00F02BE6">
        <w:t>The blocks of 2248 bits, or in case a PAN is included, 2273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09F08569" w14:textId="77777777" w:rsidTr="003E5D96">
        <w:tblPrEx>
          <w:tblCellMar>
            <w:top w:w="0" w:type="dxa"/>
            <w:bottom w:w="0" w:type="dxa"/>
          </w:tblCellMar>
        </w:tblPrEx>
        <w:trPr>
          <w:jc w:val="center"/>
        </w:trPr>
        <w:tc>
          <w:tcPr>
            <w:tcW w:w="7656" w:type="dxa"/>
            <w:gridSpan w:val="8"/>
          </w:tcPr>
          <w:p w14:paraId="0BBD6E0D" w14:textId="77777777" w:rsidR="00973A86" w:rsidRPr="00F02BE6" w:rsidRDefault="00973A86" w:rsidP="003E5D96">
            <w:pPr>
              <w:pStyle w:val="TF"/>
              <w:keepNext/>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D3391A1" w14:textId="77777777" w:rsidR="00973A86" w:rsidRPr="00F02BE6" w:rsidRDefault="00973A86" w:rsidP="003E5D96">
            <w:pPr>
              <w:pStyle w:val="TF"/>
              <w:keepNext/>
              <w:spacing w:after="0"/>
              <w:rPr>
                <w:lang w:eastAsia="en-US"/>
              </w:rPr>
            </w:pPr>
          </w:p>
        </w:tc>
        <w:tc>
          <w:tcPr>
            <w:tcW w:w="957" w:type="dxa"/>
          </w:tcPr>
          <w:p w14:paraId="3E66D46F" w14:textId="77777777" w:rsidR="00973A86" w:rsidRPr="00F02BE6" w:rsidRDefault="00973A86" w:rsidP="003E5D96">
            <w:pPr>
              <w:pStyle w:val="TF"/>
              <w:keepNext/>
              <w:spacing w:after="0"/>
              <w:rPr>
                <w:lang w:eastAsia="en-US"/>
              </w:rPr>
            </w:pPr>
          </w:p>
        </w:tc>
      </w:tr>
      <w:tr w:rsidR="00973A86" w:rsidRPr="00F02BE6" w14:paraId="0D0DF9BD" w14:textId="77777777" w:rsidTr="003E5D96">
        <w:tblPrEx>
          <w:tblCellMar>
            <w:top w:w="0" w:type="dxa"/>
            <w:bottom w:w="0" w:type="dxa"/>
          </w:tblCellMar>
        </w:tblPrEx>
        <w:trPr>
          <w:jc w:val="center"/>
        </w:trPr>
        <w:tc>
          <w:tcPr>
            <w:tcW w:w="957" w:type="dxa"/>
          </w:tcPr>
          <w:p w14:paraId="6B3AD3E0"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4ADF2432"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6D7C7AB0"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5B7B9AB0"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2FEA2961"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542471A"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1AAE9A9F"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376E8800"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2664315B" w14:textId="77777777" w:rsidR="00973A86" w:rsidRPr="00F02BE6" w:rsidRDefault="00973A86" w:rsidP="003E5D96">
            <w:pPr>
              <w:pStyle w:val="TF"/>
              <w:keepNext/>
              <w:spacing w:after="0"/>
              <w:rPr>
                <w:lang w:eastAsia="en-US"/>
              </w:rPr>
            </w:pPr>
          </w:p>
        </w:tc>
        <w:tc>
          <w:tcPr>
            <w:tcW w:w="957" w:type="dxa"/>
          </w:tcPr>
          <w:p w14:paraId="6CC6433A" w14:textId="77777777" w:rsidR="00973A86" w:rsidRPr="00F02BE6" w:rsidRDefault="00973A86" w:rsidP="003E5D96">
            <w:pPr>
              <w:pStyle w:val="TF"/>
              <w:keepNext/>
              <w:spacing w:after="0"/>
              <w:rPr>
                <w:lang w:eastAsia="en-US"/>
              </w:rPr>
            </w:pPr>
          </w:p>
        </w:tc>
      </w:tr>
      <w:tr w:rsidR="00973A86" w:rsidRPr="00F02BE6" w14:paraId="2746548A"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6C329043" w14:textId="77777777" w:rsidR="00973A86" w:rsidRPr="00F02BE6" w:rsidRDefault="00973A86" w:rsidP="003E5D96">
            <w:pPr>
              <w:pStyle w:val="TF"/>
              <w:keepNext/>
              <w:spacing w:after="0"/>
              <w:rPr>
                <w:lang w:eastAsia="en-US"/>
              </w:rPr>
            </w:pPr>
          </w:p>
        </w:tc>
        <w:tc>
          <w:tcPr>
            <w:tcW w:w="957" w:type="dxa"/>
            <w:tcBorders>
              <w:left w:val="nil"/>
            </w:tcBorders>
          </w:tcPr>
          <w:p w14:paraId="6AD55AEA"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160DB786" w14:textId="77777777" w:rsidR="00973A86" w:rsidRPr="00F02BE6" w:rsidRDefault="00973A86" w:rsidP="003E5D96">
            <w:pPr>
              <w:pStyle w:val="TF"/>
              <w:keepNext/>
              <w:spacing w:after="0"/>
              <w:rPr>
                <w:lang w:eastAsia="en-US"/>
              </w:rPr>
            </w:pPr>
          </w:p>
        </w:tc>
      </w:tr>
      <w:tr w:rsidR="00973A86" w:rsidRPr="00F02BE6" w14:paraId="287C77AB" w14:textId="77777777" w:rsidTr="003E5D96">
        <w:tblPrEx>
          <w:tblCellMar>
            <w:top w:w="0" w:type="dxa"/>
            <w:bottom w:w="0" w:type="dxa"/>
          </w:tblCellMar>
        </w:tblPrEx>
        <w:trPr>
          <w:jc w:val="center"/>
        </w:trPr>
        <w:tc>
          <w:tcPr>
            <w:tcW w:w="957" w:type="dxa"/>
            <w:tcBorders>
              <w:left w:val="single" w:sz="6" w:space="0" w:color="auto"/>
            </w:tcBorders>
          </w:tcPr>
          <w:p w14:paraId="50260933"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E3BC5E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6247A6D" w14:textId="77777777" w:rsidR="00973A86" w:rsidRPr="00F02BE6" w:rsidRDefault="00973A86" w:rsidP="003E5D96">
            <w:pPr>
              <w:pStyle w:val="TF"/>
              <w:keepNext/>
              <w:spacing w:after="0"/>
              <w:rPr>
                <w:lang w:eastAsia="en-US"/>
              </w:rPr>
            </w:pPr>
          </w:p>
        </w:tc>
        <w:tc>
          <w:tcPr>
            <w:tcW w:w="1914" w:type="dxa"/>
            <w:gridSpan w:val="2"/>
          </w:tcPr>
          <w:p w14:paraId="307967F6" w14:textId="77777777" w:rsidR="00973A86" w:rsidRPr="00F02BE6" w:rsidRDefault="00973A86" w:rsidP="003E5D96">
            <w:pPr>
              <w:pStyle w:val="TF"/>
              <w:keepNext/>
              <w:spacing w:after="0"/>
              <w:rPr>
                <w:lang w:eastAsia="en-US"/>
              </w:rPr>
            </w:pPr>
            <w:r w:rsidRPr="00F02BE6">
              <w:rPr>
                <w:sz w:val="22"/>
                <w:lang w:eastAsia="en-US"/>
              </w:rPr>
              <w:t>2248 or 2273</w:t>
            </w:r>
          </w:p>
        </w:tc>
        <w:tc>
          <w:tcPr>
            <w:tcW w:w="957" w:type="dxa"/>
            <w:tcBorders>
              <w:bottom w:val="single" w:sz="6" w:space="0" w:color="auto"/>
            </w:tcBorders>
          </w:tcPr>
          <w:p w14:paraId="3C962355"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6D63AFC"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3A1BDD9" w14:textId="77777777" w:rsidR="00973A86" w:rsidRPr="00F02BE6" w:rsidRDefault="00973A86" w:rsidP="003E5D96">
            <w:pPr>
              <w:pStyle w:val="TF"/>
              <w:keepNext/>
              <w:spacing w:after="0"/>
              <w:rPr>
                <w:lang w:eastAsia="en-US"/>
              </w:rPr>
            </w:pPr>
          </w:p>
        </w:tc>
        <w:tc>
          <w:tcPr>
            <w:tcW w:w="957" w:type="dxa"/>
            <w:tcBorders>
              <w:left w:val="nil"/>
            </w:tcBorders>
          </w:tcPr>
          <w:p w14:paraId="2EFD01AE" w14:textId="77777777" w:rsidR="00973A86" w:rsidRPr="00F02BE6" w:rsidRDefault="00973A86" w:rsidP="003E5D96">
            <w:pPr>
              <w:pStyle w:val="TF"/>
              <w:keepNext/>
              <w:spacing w:after="0"/>
              <w:rPr>
                <w:lang w:eastAsia="en-US"/>
              </w:rPr>
            </w:pPr>
          </w:p>
        </w:tc>
        <w:tc>
          <w:tcPr>
            <w:tcW w:w="957" w:type="dxa"/>
            <w:tcBorders>
              <w:left w:val="nil"/>
            </w:tcBorders>
          </w:tcPr>
          <w:p w14:paraId="3B362D81" w14:textId="77777777" w:rsidR="00973A86" w:rsidRPr="00F02BE6" w:rsidRDefault="00973A86" w:rsidP="003E5D96">
            <w:pPr>
              <w:pStyle w:val="TF"/>
              <w:keepNext/>
              <w:spacing w:after="0"/>
              <w:rPr>
                <w:lang w:eastAsia="en-US"/>
              </w:rPr>
            </w:pPr>
          </w:p>
        </w:tc>
      </w:tr>
      <w:tr w:rsidR="00973A86" w:rsidRPr="00F02BE6" w14:paraId="236BB17A"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4A07B1BD" w14:textId="77777777" w:rsidR="00973A86" w:rsidRPr="00F02BE6" w:rsidRDefault="00973A86" w:rsidP="003E5D96">
            <w:pPr>
              <w:pStyle w:val="TF"/>
              <w:keepNext/>
              <w:spacing w:after="0"/>
              <w:rPr>
                <w:lang w:eastAsia="en-US"/>
              </w:rPr>
            </w:pPr>
          </w:p>
        </w:tc>
        <w:tc>
          <w:tcPr>
            <w:tcW w:w="957" w:type="dxa"/>
          </w:tcPr>
          <w:p w14:paraId="243A789A" w14:textId="77777777" w:rsidR="00973A86" w:rsidRPr="00F02BE6" w:rsidRDefault="00973A86" w:rsidP="003E5D96">
            <w:pPr>
              <w:pStyle w:val="TF"/>
              <w:keepNext/>
              <w:spacing w:after="0"/>
              <w:rPr>
                <w:lang w:eastAsia="en-US"/>
              </w:rPr>
            </w:pPr>
          </w:p>
        </w:tc>
        <w:tc>
          <w:tcPr>
            <w:tcW w:w="957" w:type="dxa"/>
          </w:tcPr>
          <w:p w14:paraId="723176B9" w14:textId="77777777" w:rsidR="00973A86" w:rsidRPr="00F02BE6" w:rsidRDefault="00973A86" w:rsidP="003E5D96">
            <w:pPr>
              <w:pStyle w:val="TF"/>
              <w:keepNext/>
              <w:spacing w:after="0"/>
              <w:rPr>
                <w:lang w:eastAsia="en-US"/>
              </w:rPr>
            </w:pPr>
          </w:p>
        </w:tc>
        <w:tc>
          <w:tcPr>
            <w:tcW w:w="1914" w:type="dxa"/>
            <w:gridSpan w:val="2"/>
          </w:tcPr>
          <w:p w14:paraId="6EA47BAF"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3729D8BE" w14:textId="77777777" w:rsidR="00973A86" w:rsidRPr="00F02BE6" w:rsidRDefault="00973A86" w:rsidP="003E5D96">
            <w:pPr>
              <w:pStyle w:val="TF"/>
              <w:keepNext/>
              <w:spacing w:after="0"/>
              <w:rPr>
                <w:lang w:eastAsia="en-US"/>
              </w:rPr>
            </w:pPr>
          </w:p>
        </w:tc>
        <w:tc>
          <w:tcPr>
            <w:tcW w:w="957" w:type="dxa"/>
          </w:tcPr>
          <w:p w14:paraId="5B6CC7B7"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7369763" w14:textId="77777777" w:rsidR="00973A86" w:rsidRPr="00F02BE6" w:rsidRDefault="00973A86" w:rsidP="003E5D96">
            <w:pPr>
              <w:pStyle w:val="TF"/>
              <w:keepNext/>
              <w:spacing w:after="0"/>
              <w:rPr>
                <w:lang w:eastAsia="en-US"/>
              </w:rPr>
            </w:pPr>
          </w:p>
        </w:tc>
        <w:tc>
          <w:tcPr>
            <w:tcW w:w="1914" w:type="dxa"/>
            <w:gridSpan w:val="2"/>
            <w:tcBorders>
              <w:left w:val="nil"/>
            </w:tcBorders>
          </w:tcPr>
          <w:p w14:paraId="045A9DFD" w14:textId="77777777" w:rsidR="00973A86" w:rsidRPr="00F02BE6" w:rsidRDefault="00973A86" w:rsidP="003E5D96">
            <w:pPr>
              <w:pStyle w:val="TF"/>
              <w:keepNext/>
              <w:spacing w:after="0"/>
              <w:rPr>
                <w:lang w:eastAsia="en-US"/>
              </w:rPr>
            </w:pPr>
          </w:p>
        </w:tc>
      </w:tr>
      <w:tr w:rsidR="00973A86" w:rsidRPr="00F02BE6" w14:paraId="059E083B" w14:textId="77777777" w:rsidTr="003E5D96">
        <w:tblPrEx>
          <w:tblCellMar>
            <w:top w:w="0" w:type="dxa"/>
            <w:bottom w:w="0" w:type="dxa"/>
          </w:tblCellMar>
        </w:tblPrEx>
        <w:trPr>
          <w:jc w:val="center"/>
        </w:trPr>
        <w:tc>
          <w:tcPr>
            <w:tcW w:w="957" w:type="dxa"/>
          </w:tcPr>
          <w:p w14:paraId="7584627E" w14:textId="77777777" w:rsidR="00973A86" w:rsidRPr="00F02BE6" w:rsidRDefault="00973A86" w:rsidP="003E5D96">
            <w:pPr>
              <w:pStyle w:val="TAL"/>
            </w:pPr>
            <w:r w:rsidRPr="00F02BE6">
              <w:t>:</w:t>
            </w:r>
          </w:p>
        </w:tc>
        <w:tc>
          <w:tcPr>
            <w:tcW w:w="957" w:type="dxa"/>
          </w:tcPr>
          <w:p w14:paraId="72C37F6B" w14:textId="77777777" w:rsidR="00973A86" w:rsidRPr="00F02BE6" w:rsidRDefault="00973A86" w:rsidP="003E5D96">
            <w:pPr>
              <w:pStyle w:val="TF"/>
              <w:keepNext/>
              <w:spacing w:after="0"/>
              <w:rPr>
                <w:lang w:eastAsia="en-US"/>
              </w:rPr>
            </w:pPr>
          </w:p>
        </w:tc>
        <w:tc>
          <w:tcPr>
            <w:tcW w:w="957" w:type="dxa"/>
          </w:tcPr>
          <w:p w14:paraId="50FC319E" w14:textId="77777777" w:rsidR="00973A86" w:rsidRPr="00F02BE6" w:rsidRDefault="00973A86" w:rsidP="003E5D96">
            <w:pPr>
              <w:pStyle w:val="TF"/>
              <w:keepNext/>
              <w:spacing w:after="0"/>
              <w:rPr>
                <w:lang w:eastAsia="en-US"/>
              </w:rPr>
            </w:pPr>
          </w:p>
        </w:tc>
        <w:tc>
          <w:tcPr>
            <w:tcW w:w="957" w:type="dxa"/>
          </w:tcPr>
          <w:p w14:paraId="76085D13" w14:textId="77777777" w:rsidR="00973A86" w:rsidRPr="00F02BE6" w:rsidRDefault="00973A86" w:rsidP="003E5D96">
            <w:pPr>
              <w:pStyle w:val="TF"/>
              <w:keepNext/>
              <w:spacing w:after="0"/>
              <w:rPr>
                <w:lang w:eastAsia="en-US"/>
              </w:rPr>
            </w:pPr>
          </w:p>
        </w:tc>
        <w:tc>
          <w:tcPr>
            <w:tcW w:w="957" w:type="dxa"/>
          </w:tcPr>
          <w:p w14:paraId="39E7AA92" w14:textId="77777777" w:rsidR="00973A86" w:rsidRPr="00F02BE6" w:rsidRDefault="00973A86" w:rsidP="003E5D96">
            <w:pPr>
              <w:pStyle w:val="TF"/>
              <w:keepNext/>
              <w:spacing w:after="0"/>
              <w:rPr>
                <w:lang w:eastAsia="en-US"/>
              </w:rPr>
            </w:pPr>
          </w:p>
        </w:tc>
        <w:tc>
          <w:tcPr>
            <w:tcW w:w="957" w:type="dxa"/>
          </w:tcPr>
          <w:p w14:paraId="078788DF" w14:textId="77777777" w:rsidR="00973A86" w:rsidRPr="00F02BE6" w:rsidRDefault="00973A86" w:rsidP="003E5D96">
            <w:pPr>
              <w:pStyle w:val="TF"/>
              <w:keepNext/>
              <w:spacing w:after="0"/>
              <w:rPr>
                <w:lang w:eastAsia="en-US"/>
              </w:rPr>
            </w:pPr>
          </w:p>
        </w:tc>
        <w:tc>
          <w:tcPr>
            <w:tcW w:w="957" w:type="dxa"/>
          </w:tcPr>
          <w:p w14:paraId="759A80B7" w14:textId="77777777" w:rsidR="00973A86" w:rsidRPr="00F02BE6" w:rsidRDefault="00973A86" w:rsidP="003E5D96">
            <w:pPr>
              <w:pStyle w:val="TF"/>
              <w:keepNext/>
              <w:spacing w:after="0"/>
              <w:rPr>
                <w:lang w:eastAsia="en-US"/>
              </w:rPr>
            </w:pPr>
          </w:p>
        </w:tc>
        <w:tc>
          <w:tcPr>
            <w:tcW w:w="957" w:type="dxa"/>
          </w:tcPr>
          <w:p w14:paraId="4348E50A" w14:textId="77777777" w:rsidR="00973A86" w:rsidRPr="00F02BE6" w:rsidRDefault="00973A86" w:rsidP="003E5D96">
            <w:pPr>
              <w:pStyle w:val="TAR"/>
            </w:pPr>
            <w:r w:rsidRPr="00F02BE6">
              <w:t>:</w:t>
            </w:r>
          </w:p>
        </w:tc>
        <w:tc>
          <w:tcPr>
            <w:tcW w:w="957" w:type="dxa"/>
          </w:tcPr>
          <w:p w14:paraId="5E879483"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1259444D" w14:textId="77777777" w:rsidR="00973A86" w:rsidRPr="00F02BE6" w:rsidRDefault="00973A86" w:rsidP="003E5D96">
            <w:pPr>
              <w:pStyle w:val="TF"/>
              <w:keepNext/>
              <w:spacing w:after="0"/>
              <w:rPr>
                <w:lang w:eastAsia="en-US"/>
              </w:rPr>
            </w:pPr>
          </w:p>
        </w:tc>
      </w:tr>
      <w:tr w:rsidR="00973A86" w:rsidRPr="00F02BE6" w14:paraId="2435A26C" w14:textId="77777777" w:rsidTr="003E5D96">
        <w:tblPrEx>
          <w:tblCellMar>
            <w:top w:w="0" w:type="dxa"/>
            <w:bottom w:w="0" w:type="dxa"/>
          </w:tblCellMar>
        </w:tblPrEx>
        <w:trPr>
          <w:jc w:val="center"/>
        </w:trPr>
        <w:tc>
          <w:tcPr>
            <w:tcW w:w="957" w:type="dxa"/>
          </w:tcPr>
          <w:p w14:paraId="1AAE7323" w14:textId="77777777" w:rsidR="00973A86" w:rsidRPr="00F02BE6" w:rsidRDefault="00973A86" w:rsidP="003E5D96">
            <w:pPr>
              <w:pStyle w:val="TAL"/>
            </w:pPr>
            <w:r w:rsidRPr="00F02BE6">
              <w:t>:</w:t>
            </w:r>
          </w:p>
        </w:tc>
        <w:tc>
          <w:tcPr>
            <w:tcW w:w="957" w:type="dxa"/>
          </w:tcPr>
          <w:p w14:paraId="3183C5EE" w14:textId="77777777" w:rsidR="00973A86" w:rsidRPr="00F02BE6" w:rsidRDefault="00973A86" w:rsidP="003E5D96">
            <w:pPr>
              <w:pStyle w:val="TF"/>
              <w:keepNext/>
              <w:spacing w:after="0"/>
              <w:rPr>
                <w:lang w:eastAsia="en-US"/>
              </w:rPr>
            </w:pPr>
          </w:p>
        </w:tc>
        <w:tc>
          <w:tcPr>
            <w:tcW w:w="957" w:type="dxa"/>
          </w:tcPr>
          <w:p w14:paraId="274D087D" w14:textId="77777777" w:rsidR="00973A86" w:rsidRPr="00F02BE6" w:rsidRDefault="00973A86" w:rsidP="003E5D96">
            <w:pPr>
              <w:pStyle w:val="TF"/>
              <w:keepNext/>
              <w:spacing w:after="0"/>
              <w:rPr>
                <w:lang w:eastAsia="en-US"/>
              </w:rPr>
            </w:pPr>
          </w:p>
        </w:tc>
        <w:tc>
          <w:tcPr>
            <w:tcW w:w="957" w:type="dxa"/>
          </w:tcPr>
          <w:p w14:paraId="514B72C2" w14:textId="77777777" w:rsidR="00973A86" w:rsidRPr="00F02BE6" w:rsidRDefault="00973A86" w:rsidP="003E5D96">
            <w:pPr>
              <w:pStyle w:val="TF"/>
              <w:keepNext/>
              <w:spacing w:after="0"/>
              <w:rPr>
                <w:lang w:eastAsia="en-US"/>
              </w:rPr>
            </w:pPr>
          </w:p>
        </w:tc>
        <w:tc>
          <w:tcPr>
            <w:tcW w:w="957" w:type="dxa"/>
          </w:tcPr>
          <w:p w14:paraId="567E6407" w14:textId="77777777" w:rsidR="00973A86" w:rsidRPr="00F02BE6" w:rsidRDefault="00973A86" w:rsidP="003E5D96">
            <w:pPr>
              <w:pStyle w:val="TF"/>
              <w:keepNext/>
              <w:spacing w:after="0"/>
              <w:rPr>
                <w:lang w:eastAsia="en-US"/>
              </w:rPr>
            </w:pPr>
          </w:p>
        </w:tc>
        <w:tc>
          <w:tcPr>
            <w:tcW w:w="957" w:type="dxa"/>
          </w:tcPr>
          <w:p w14:paraId="49D03B6E" w14:textId="77777777" w:rsidR="00973A86" w:rsidRPr="00F02BE6" w:rsidRDefault="00973A86" w:rsidP="003E5D96">
            <w:pPr>
              <w:pStyle w:val="TF"/>
              <w:keepNext/>
              <w:spacing w:after="0"/>
              <w:rPr>
                <w:lang w:eastAsia="en-US"/>
              </w:rPr>
            </w:pPr>
          </w:p>
        </w:tc>
        <w:tc>
          <w:tcPr>
            <w:tcW w:w="957" w:type="dxa"/>
          </w:tcPr>
          <w:p w14:paraId="5484D176" w14:textId="77777777" w:rsidR="00973A86" w:rsidRPr="00F02BE6" w:rsidRDefault="00973A86" w:rsidP="003E5D96">
            <w:pPr>
              <w:pStyle w:val="TF"/>
              <w:keepNext/>
              <w:spacing w:after="0"/>
              <w:rPr>
                <w:lang w:eastAsia="en-US"/>
              </w:rPr>
            </w:pPr>
          </w:p>
        </w:tc>
        <w:tc>
          <w:tcPr>
            <w:tcW w:w="957" w:type="dxa"/>
          </w:tcPr>
          <w:p w14:paraId="0664884B" w14:textId="77777777" w:rsidR="00973A86" w:rsidRPr="00F02BE6" w:rsidRDefault="00973A86" w:rsidP="003E5D96">
            <w:pPr>
              <w:pStyle w:val="TAR"/>
            </w:pPr>
            <w:r w:rsidRPr="00F02BE6">
              <w:t>:</w:t>
            </w:r>
          </w:p>
        </w:tc>
        <w:tc>
          <w:tcPr>
            <w:tcW w:w="957" w:type="dxa"/>
          </w:tcPr>
          <w:p w14:paraId="59CD525A" w14:textId="77777777" w:rsidR="00973A86" w:rsidRPr="00F02BE6" w:rsidRDefault="00973A86" w:rsidP="003E5D96">
            <w:pPr>
              <w:pStyle w:val="TF"/>
              <w:keepNext/>
              <w:spacing w:after="0"/>
              <w:rPr>
                <w:lang w:eastAsia="en-US"/>
              </w:rPr>
            </w:pPr>
          </w:p>
        </w:tc>
        <w:tc>
          <w:tcPr>
            <w:tcW w:w="957" w:type="dxa"/>
          </w:tcPr>
          <w:p w14:paraId="34DD2DDF" w14:textId="77777777" w:rsidR="00973A86" w:rsidRPr="00F02BE6" w:rsidRDefault="00973A86" w:rsidP="003E5D96">
            <w:pPr>
              <w:pStyle w:val="TF"/>
              <w:keepNext/>
              <w:spacing w:after="0"/>
              <w:rPr>
                <w:lang w:eastAsia="en-US"/>
              </w:rPr>
            </w:pPr>
          </w:p>
        </w:tc>
      </w:tr>
      <w:tr w:rsidR="00973A86" w:rsidRPr="00F02BE6" w14:paraId="62DA1531" w14:textId="77777777" w:rsidTr="003E5D96">
        <w:tblPrEx>
          <w:tblCellMar>
            <w:top w:w="0" w:type="dxa"/>
            <w:bottom w:w="0" w:type="dxa"/>
          </w:tblCellMar>
        </w:tblPrEx>
        <w:trPr>
          <w:jc w:val="center"/>
        </w:trPr>
        <w:tc>
          <w:tcPr>
            <w:tcW w:w="957" w:type="dxa"/>
          </w:tcPr>
          <w:p w14:paraId="38A4DDFB" w14:textId="77777777" w:rsidR="00973A86" w:rsidRPr="00F02BE6" w:rsidRDefault="00973A86" w:rsidP="003E5D96">
            <w:pPr>
              <w:pStyle w:val="TAL"/>
            </w:pPr>
            <w:r w:rsidRPr="00F02BE6">
              <w:t>:</w:t>
            </w:r>
          </w:p>
        </w:tc>
        <w:tc>
          <w:tcPr>
            <w:tcW w:w="957" w:type="dxa"/>
          </w:tcPr>
          <w:p w14:paraId="27E4AA5F" w14:textId="77777777" w:rsidR="00973A86" w:rsidRPr="00F02BE6" w:rsidRDefault="00973A86" w:rsidP="003E5D96">
            <w:pPr>
              <w:pStyle w:val="TF"/>
              <w:keepNext/>
              <w:spacing w:after="0"/>
              <w:rPr>
                <w:lang w:eastAsia="en-US"/>
              </w:rPr>
            </w:pPr>
          </w:p>
        </w:tc>
        <w:tc>
          <w:tcPr>
            <w:tcW w:w="957" w:type="dxa"/>
          </w:tcPr>
          <w:p w14:paraId="0A68BD3B" w14:textId="77777777" w:rsidR="00973A86" w:rsidRPr="00F02BE6" w:rsidRDefault="00973A86" w:rsidP="003E5D96">
            <w:pPr>
              <w:pStyle w:val="TF"/>
              <w:keepNext/>
              <w:spacing w:after="0"/>
              <w:rPr>
                <w:lang w:eastAsia="en-US"/>
              </w:rPr>
            </w:pPr>
          </w:p>
        </w:tc>
        <w:tc>
          <w:tcPr>
            <w:tcW w:w="957" w:type="dxa"/>
          </w:tcPr>
          <w:p w14:paraId="6F30352E" w14:textId="77777777" w:rsidR="00973A86" w:rsidRPr="00F02BE6" w:rsidRDefault="00973A86" w:rsidP="003E5D96">
            <w:pPr>
              <w:pStyle w:val="TF"/>
              <w:keepNext/>
              <w:spacing w:after="0"/>
              <w:rPr>
                <w:lang w:eastAsia="en-US"/>
              </w:rPr>
            </w:pPr>
          </w:p>
        </w:tc>
        <w:tc>
          <w:tcPr>
            <w:tcW w:w="957" w:type="dxa"/>
          </w:tcPr>
          <w:p w14:paraId="2775211F" w14:textId="77777777" w:rsidR="00973A86" w:rsidRPr="00F02BE6" w:rsidRDefault="00973A86" w:rsidP="003E5D96">
            <w:pPr>
              <w:pStyle w:val="TF"/>
              <w:keepNext/>
              <w:spacing w:after="0"/>
              <w:rPr>
                <w:lang w:eastAsia="en-US"/>
              </w:rPr>
            </w:pPr>
          </w:p>
        </w:tc>
        <w:tc>
          <w:tcPr>
            <w:tcW w:w="957" w:type="dxa"/>
          </w:tcPr>
          <w:p w14:paraId="53845C08" w14:textId="77777777" w:rsidR="00973A86" w:rsidRPr="00F02BE6" w:rsidRDefault="00973A86" w:rsidP="003E5D96">
            <w:pPr>
              <w:pStyle w:val="TF"/>
              <w:keepNext/>
              <w:spacing w:after="0"/>
              <w:rPr>
                <w:lang w:eastAsia="en-US"/>
              </w:rPr>
            </w:pPr>
          </w:p>
        </w:tc>
        <w:tc>
          <w:tcPr>
            <w:tcW w:w="957" w:type="dxa"/>
          </w:tcPr>
          <w:p w14:paraId="17CB7A79" w14:textId="77777777" w:rsidR="00973A86" w:rsidRPr="00F02BE6" w:rsidRDefault="00973A86" w:rsidP="003E5D96">
            <w:pPr>
              <w:pStyle w:val="TF"/>
              <w:keepNext/>
              <w:spacing w:after="0"/>
              <w:rPr>
                <w:lang w:eastAsia="en-US"/>
              </w:rPr>
            </w:pPr>
          </w:p>
        </w:tc>
        <w:tc>
          <w:tcPr>
            <w:tcW w:w="957" w:type="dxa"/>
          </w:tcPr>
          <w:p w14:paraId="74262615" w14:textId="77777777" w:rsidR="00973A86" w:rsidRPr="00F02BE6" w:rsidRDefault="00973A86" w:rsidP="003E5D96">
            <w:pPr>
              <w:pStyle w:val="TAR"/>
            </w:pPr>
            <w:r w:rsidRPr="00F02BE6">
              <w:t>:</w:t>
            </w:r>
          </w:p>
        </w:tc>
        <w:tc>
          <w:tcPr>
            <w:tcW w:w="957" w:type="dxa"/>
          </w:tcPr>
          <w:p w14:paraId="768FE152" w14:textId="77777777" w:rsidR="00973A86" w:rsidRPr="00F02BE6" w:rsidRDefault="00973A86" w:rsidP="003E5D96">
            <w:pPr>
              <w:pStyle w:val="TF"/>
              <w:keepNext/>
              <w:spacing w:after="0"/>
              <w:rPr>
                <w:lang w:eastAsia="en-US"/>
              </w:rPr>
            </w:pPr>
          </w:p>
        </w:tc>
        <w:tc>
          <w:tcPr>
            <w:tcW w:w="957" w:type="dxa"/>
          </w:tcPr>
          <w:p w14:paraId="08C403FF" w14:textId="77777777" w:rsidR="00973A86" w:rsidRPr="00F02BE6" w:rsidRDefault="00973A86" w:rsidP="003E5D96">
            <w:pPr>
              <w:pStyle w:val="TF"/>
              <w:keepNext/>
              <w:spacing w:after="0"/>
              <w:rPr>
                <w:lang w:eastAsia="en-US"/>
              </w:rPr>
            </w:pPr>
          </w:p>
        </w:tc>
      </w:tr>
      <w:tr w:rsidR="00973A86" w:rsidRPr="00F02BE6" w14:paraId="45157487" w14:textId="77777777" w:rsidTr="003E5D96">
        <w:tblPrEx>
          <w:tblCellMar>
            <w:top w:w="0" w:type="dxa"/>
            <w:bottom w:w="0" w:type="dxa"/>
          </w:tblCellMar>
        </w:tblPrEx>
        <w:trPr>
          <w:cantSplit/>
          <w:jc w:val="center"/>
        </w:trPr>
        <w:tc>
          <w:tcPr>
            <w:tcW w:w="957" w:type="dxa"/>
            <w:tcBorders>
              <w:left w:val="single" w:sz="6" w:space="0" w:color="auto"/>
            </w:tcBorders>
          </w:tcPr>
          <w:p w14:paraId="636BE48C" w14:textId="77777777" w:rsidR="00973A86" w:rsidRPr="00F02BE6" w:rsidRDefault="00973A86" w:rsidP="003E5D96">
            <w:pPr>
              <w:pStyle w:val="TAL"/>
            </w:pPr>
          </w:p>
        </w:tc>
        <w:tc>
          <w:tcPr>
            <w:tcW w:w="957" w:type="dxa"/>
          </w:tcPr>
          <w:p w14:paraId="3D2BB057" w14:textId="77777777" w:rsidR="00973A86" w:rsidRPr="00F02BE6" w:rsidRDefault="00973A86" w:rsidP="003E5D96">
            <w:pPr>
              <w:pStyle w:val="TF"/>
              <w:keepNext/>
              <w:spacing w:after="0"/>
              <w:rPr>
                <w:lang w:eastAsia="en-US"/>
              </w:rPr>
            </w:pPr>
          </w:p>
        </w:tc>
        <w:tc>
          <w:tcPr>
            <w:tcW w:w="957" w:type="dxa"/>
          </w:tcPr>
          <w:p w14:paraId="5018DF82" w14:textId="77777777" w:rsidR="00973A86" w:rsidRPr="00F02BE6" w:rsidRDefault="00973A86" w:rsidP="003E5D96">
            <w:pPr>
              <w:pStyle w:val="TF"/>
              <w:keepNext/>
              <w:spacing w:after="0"/>
              <w:rPr>
                <w:lang w:eastAsia="en-US"/>
              </w:rPr>
            </w:pPr>
          </w:p>
        </w:tc>
        <w:tc>
          <w:tcPr>
            <w:tcW w:w="1914" w:type="dxa"/>
            <w:gridSpan w:val="2"/>
          </w:tcPr>
          <w:p w14:paraId="65435943"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63C453C7" w14:textId="77777777" w:rsidR="00973A86" w:rsidRPr="00F02BE6" w:rsidRDefault="00973A86" w:rsidP="003E5D96">
            <w:pPr>
              <w:pStyle w:val="TF"/>
              <w:keepNext/>
              <w:spacing w:after="0"/>
              <w:rPr>
                <w:lang w:eastAsia="en-US"/>
              </w:rPr>
            </w:pPr>
          </w:p>
        </w:tc>
        <w:tc>
          <w:tcPr>
            <w:tcW w:w="957" w:type="dxa"/>
          </w:tcPr>
          <w:p w14:paraId="7DCEDD78"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04133F2E" w14:textId="77777777" w:rsidR="00973A86" w:rsidRPr="00F02BE6" w:rsidRDefault="00973A86" w:rsidP="003E5D96">
            <w:pPr>
              <w:pStyle w:val="TAR"/>
            </w:pPr>
          </w:p>
        </w:tc>
        <w:tc>
          <w:tcPr>
            <w:tcW w:w="957" w:type="dxa"/>
            <w:tcBorders>
              <w:left w:val="nil"/>
            </w:tcBorders>
          </w:tcPr>
          <w:p w14:paraId="716B817A" w14:textId="77777777" w:rsidR="00973A86" w:rsidRPr="00F02BE6" w:rsidRDefault="00973A86" w:rsidP="003E5D96">
            <w:pPr>
              <w:pStyle w:val="TF"/>
              <w:keepNext/>
              <w:spacing w:after="0"/>
              <w:rPr>
                <w:lang w:eastAsia="en-US"/>
              </w:rPr>
            </w:pPr>
          </w:p>
        </w:tc>
        <w:tc>
          <w:tcPr>
            <w:tcW w:w="957" w:type="dxa"/>
          </w:tcPr>
          <w:p w14:paraId="4453273F" w14:textId="77777777" w:rsidR="00973A86" w:rsidRPr="00F02BE6" w:rsidRDefault="00973A86" w:rsidP="003E5D96">
            <w:pPr>
              <w:pStyle w:val="TF"/>
              <w:keepNext/>
              <w:spacing w:after="0"/>
              <w:rPr>
                <w:lang w:eastAsia="en-US"/>
              </w:rPr>
            </w:pPr>
          </w:p>
        </w:tc>
      </w:tr>
      <w:tr w:rsidR="00973A86" w:rsidRPr="00F02BE6" w14:paraId="42D0D502"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324344F" w14:textId="77777777" w:rsidR="00973A86" w:rsidRPr="00F02BE6" w:rsidRDefault="00973A86" w:rsidP="003E5D96">
            <w:pPr>
              <w:pStyle w:val="TAL"/>
            </w:pPr>
          </w:p>
        </w:tc>
        <w:tc>
          <w:tcPr>
            <w:tcW w:w="957" w:type="dxa"/>
            <w:tcBorders>
              <w:top w:val="single" w:sz="6" w:space="0" w:color="auto"/>
            </w:tcBorders>
          </w:tcPr>
          <w:p w14:paraId="7EF7AFA9"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F1AD4FC" w14:textId="77777777" w:rsidR="00973A86" w:rsidRPr="00F02BE6" w:rsidRDefault="00973A86" w:rsidP="003E5D96">
            <w:pPr>
              <w:pStyle w:val="TF"/>
              <w:keepNext/>
              <w:spacing w:after="0"/>
              <w:rPr>
                <w:lang w:eastAsia="en-US"/>
              </w:rPr>
            </w:pPr>
          </w:p>
        </w:tc>
        <w:tc>
          <w:tcPr>
            <w:tcW w:w="1914" w:type="dxa"/>
            <w:gridSpan w:val="2"/>
          </w:tcPr>
          <w:p w14:paraId="4369CBA5"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4CB65BC5"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AEB84D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852D6CA" w14:textId="77777777" w:rsidR="00973A86" w:rsidRPr="00F02BE6" w:rsidRDefault="00973A86" w:rsidP="003E5D96">
            <w:pPr>
              <w:pStyle w:val="TAR"/>
            </w:pPr>
          </w:p>
        </w:tc>
        <w:tc>
          <w:tcPr>
            <w:tcW w:w="957" w:type="dxa"/>
            <w:tcBorders>
              <w:left w:val="nil"/>
            </w:tcBorders>
          </w:tcPr>
          <w:p w14:paraId="6D06B1D6" w14:textId="77777777" w:rsidR="00973A86" w:rsidRPr="00F02BE6" w:rsidRDefault="00973A86" w:rsidP="003E5D96">
            <w:pPr>
              <w:pStyle w:val="TAL"/>
              <w:rPr>
                <w:b/>
                <w:bCs/>
              </w:rPr>
            </w:pPr>
            <w:r w:rsidRPr="00F02BE6">
              <w:rPr>
                <w:b/>
                <w:bCs/>
              </w:rPr>
              <w:t xml:space="preserve">  octet 281</w:t>
            </w:r>
          </w:p>
        </w:tc>
        <w:tc>
          <w:tcPr>
            <w:tcW w:w="957" w:type="dxa"/>
          </w:tcPr>
          <w:p w14:paraId="34E15042" w14:textId="77777777" w:rsidR="00973A86" w:rsidRPr="00F02BE6" w:rsidRDefault="00973A86" w:rsidP="003E5D96">
            <w:pPr>
              <w:pStyle w:val="TF"/>
              <w:keepNext/>
              <w:spacing w:after="0"/>
              <w:rPr>
                <w:lang w:eastAsia="en-US"/>
              </w:rPr>
            </w:pPr>
          </w:p>
        </w:tc>
      </w:tr>
      <w:tr w:rsidR="00973A86" w:rsidRPr="00F02BE6" w14:paraId="7CAB25F1"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6088902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2102879"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0ED9C25"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668C30C0"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B371296"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7AD0E05A"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3A3BD10F" w14:textId="77777777" w:rsidR="00973A86" w:rsidRPr="00F02BE6" w:rsidRDefault="00973A86" w:rsidP="003E5D96">
            <w:pPr>
              <w:pStyle w:val="TF"/>
              <w:keepNext/>
              <w:spacing w:after="0"/>
              <w:jc w:val="left"/>
              <w:rPr>
                <w:lang w:eastAsia="en-US"/>
              </w:rPr>
            </w:pPr>
          </w:p>
        </w:tc>
        <w:tc>
          <w:tcPr>
            <w:tcW w:w="957" w:type="dxa"/>
            <w:tcBorders>
              <w:left w:val="nil"/>
            </w:tcBorders>
          </w:tcPr>
          <w:p w14:paraId="23D009BD" w14:textId="77777777" w:rsidR="00973A86" w:rsidRPr="00F02BE6" w:rsidRDefault="00973A86" w:rsidP="003E5D96">
            <w:pPr>
              <w:pStyle w:val="TF"/>
              <w:keepNext/>
              <w:spacing w:after="0"/>
              <w:rPr>
                <w:lang w:eastAsia="en-US"/>
              </w:rPr>
            </w:pPr>
          </w:p>
        </w:tc>
        <w:tc>
          <w:tcPr>
            <w:tcW w:w="957" w:type="dxa"/>
          </w:tcPr>
          <w:p w14:paraId="7F12509A" w14:textId="77777777" w:rsidR="00973A86" w:rsidRPr="00F02BE6" w:rsidRDefault="00973A86" w:rsidP="003E5D96">
            <w:pPr>
              <w:pStyle w:val="TF"/>
              <w:keepNext/>
              <w:spacing w:after="0"/>
              <w:rPr>
                <w:lang w:eastAsia="en-US"/>
              </w:rPr>
            </w:pPr>
          </w:p>
        </w:tc>
      </w:tr>
      <w:tr w:rsidR="00973A86" w:rsidRPr="00F02BE6" w14:paraId="406B520F"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4CDB947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EDACA0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A856EF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BFF06A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1AFC184"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E9F8DF0" w14:textId="77777777" w:rsidR="00973A86" w:rsidRPr="00F02BE6" w:rsidRDefault="00973A86" w:rsidP="003E5D96">
            <w:pPr>
              <w:pStyle w:val="TF"/>
              <w:keepNext/>
              <w:spacing w:after="0"/>
              <w:rPr>
                <w:lang w:eastAsia="en-US"/>
              </w:rPr>
            </w:pPr>
          </w:p>
        </w:tc>
        <w:tc>
          <w:tcPr>
            <w:tcW w:w="957" w:type="dxa"/>
            <w:tcBorders>
              <w:top w:val="single" w:sz="6" w:space="0" w:color="auto"/>
              <w:bottom w:val="dotted" w:sz="4" w:space="0" w:color="auto"/>
            </w:tcBorders>
          </w:tcPr>
          <w:p w14:paraId="5A1517B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763C9F8C"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EC1C1A9" w14:textId="77777777" w:rsidR="00973A86" w:rsidRPr="00F02BE6" w:rsidRDefault="00973A86" w:rsidP="003E5D96">
            <w:pPr>
              <w:pStyle w:val="TAL"/>
            </w:pPr>
          </w:p>
          <w:p w14:paraId="3A2F375A" w14:textId="77777777" w:rsidR="00973A86" w:rsidRPr="00F02BE6" w:rsidRDefault="00973A86" w:rsidP="003E5D96">
            <w:pPr>
              <w:pStyle w:val="TAL"/>
            </w:pPr>
          </w:p>
        </w:tc>
      </w:tr>
      <w:tr w:rsidR="00973A86" w:rsidRPr="00F02BE6" w14:paraId="6243305F"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7037E58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B6D9BA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6FA0CB2" w14:textId="77777777" w:rsidR="00973A86" w:rsidRPr="00F02BE6" w:rsidRDefault="00973A86" w:rsidP="003E5D96">
            <w:pPr>
              <w:pStyle w:val="TF"/>
              <w:keepNext/>
              <w:spacing w:after="0"/>
              <w:rPr>
                <w:lang w:eastAsia="en-US"/>
              </w:rPr>
            </w:pPr>
          </w:p>
          <w:p w14:paraId="61C5E22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F80E12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E4B8FB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3D4DF1C"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87FEC2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7E9413E5"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1CC3613" w14:textId="77777777" w:rsidR="00973A86" w:rsidRPr="00F02BE6" w:rsidRDefault="00973A86" w:rsidP="003E5D96">
            <w:pPr>
              <w:pStyle w:val="TAL"/>
              <w:rPr>
                <w:b/>
              </w:rPr>
            </w:pPr>
          </w:p>
        </w:tc>
      </w:tr>
      <w:tr w:rsidR="00973A86" w:rsidRPr="00F02BE6" w14:paraId="2C0D9044"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46A39290" w14:textId="77777777" w:rsidR="00973A86" w:rsidRPr="00F02BE6" w:rsidRDefault="00973A86" w:rsidP="003E5D96">
            <w:pPr>
              <w:pStyle w:val="TF"/>
              <w:keepNext/>
              <w:spacing w:after="0"/>
              <w:rPr>
                <w:lang w:eastAsia="en-US"/>
              </w:rPr>
            </w:pPr>
          </w:p>
          <w:p w14:paraId="0C3A874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C64E7B7"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61A3C6A"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378C555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DB2081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51ECA03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7DCB1340"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2AE8412" w14:textId="77777777" w:rsidR="00973A86" w:rsidRPr="00F02BE6" w:rsidRDefault="00973A86" w:rsidP="003E5D96">
            <w:pPr>
              <w:pStyle w:val="TAL"/>
              <w:rPr>
                <w:b/>
              </w:rPr>
            </w:pPr>
          </w:p>
        </w:tc>
      </w:tr>
      <w:tr w:rsidR="00973A86" w:rsidRPr="00F02BE6" w14:paraId="67DFB728" w14:textId="77777777" w:rsidTr="003E5D96">
        <w:tblPrEx>
          <w:tblCellMar>
            <w:top w:w="0" w:type="dxa"/>
            <w:bottom w:w="0" w:type="dxa"/>
          </w:tblCellMar>
        </w:tblPrEx>
        <w:trPr>
          <w:jc w:val="center"/>
        </w:trPr>
        <w:tc>
          <w:tcPr>
            <w:tcW w:w="957" w:type="dxa"/>
            <w:tcBorders>
              <w:top w:val="dotted" w:sz="4" w:space="0" w:color="auto"/>
            </w:tcBorders>
          </w:tcPr>
          <w:p w14:paraId="1F643F92"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63E786B9"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4285A5F"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B1FCF51" w14:textId="77777777" w:rsidR="00973A86" w:rsidRPr="00F02BE6" w:rsidRDefault="00973A86" w:rsidP="003E5D96">
            <w:pPr>
              <w:pStyle w:val="TF"/>
              <w:keepNext/>
              <w:spacing w:after="0"/>
              <w:rPr>
                <w:lang w:eastAsia="en-US"/>
              </w:rPr>
            </w:pPr>
          </w:p>
        </w:tc>
        <w:tc>
          <w:tcPr>
            <w:tcW w:w="957" w:type="dxa"/>
            <w:tcBorders>
              <w:top w:val="dotted" w:sz="4" w:space="0" w:color="auto"/>
              <w:left w:val="nil"/>
            </w:tcBorders>
          </w:tcPr>
          <w:p w14:paraId="6E614A56"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256DC55F" w14:textId="77777777" w:rsidR="00973A86" w:rsidRPr="00F02BE6" w:rsidRDefault="00973A86" w:rsidP="003E5D96">
            <w:pPr>
              <w:pStyle w:val="TF"/>
              <w:keepNext/>
              <w:spacing w:after="0"/>
              <w:rPr>
                <w:lang w:eastAsia="en-US"/>
              </w:rPr>
            </w:pPr>
          </w:p>
          <w:p w14:paraId="7F39985D"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5F97133B"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41C9AA8E"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0A0E78B" w14:textId="77777777" w:rsidR="00973A86" w:rsidRPr="00F02BE6" w:rsidRDefault="00973A86" w:rsidP="003E5D96">
            <w:pPr>
              <w:pStyle w:val="TAL"/>
              <w:rPr>
                <w:b/>
              </w:rPr>
            </w:pPr>
            <w:r w:rsidRPr="00F02BE6">
              <w:rPr>
                <w:b/>
              </w:rPr>
              <w:t xml:space="preserve">  octet 285</w:t>
            </w:r>
          </w:p>
        </w:tc>
      </w:tr>
    </w:tbl>
    <w:p w14:paraId="0C825685" w14:textId="77777777" w:rsidR="00973A86" w:rsidRPr="00F02BE6" w:rsidRDefault="00973A86" w:rsidP="00973A86">
      <w:pPr>
        <w:pStyle w:val="NF"/>
      </w:pPr>
    </w:p>
    <w:p w14:paraId="7F3DEFC0" w14:textId="77777777" w:rsidR="00973A86" w:rsidRPr="00F02BE6" w:rsidRDefault="00973A86" w:rsidP="00973A86">
      <w:pPr>
        <w:pStyle w:val="NF"/>
      </w:pPr>
      <w:r w:rsidRPr="00F02BE6">
        <w:t>NOTE:</w:t>
      </w:r>
      <w:r w:rsidRPr="00F02BE6">
        <w:tab/>
        <w:t>The numbering convention specified in 3GPP TS 44.060 applies.</w:t>
      </w:r>
    </w:p>
    <w:p w14:paraId="062384E0" w14:textId="77777777" w:rsidR="00973A86" w:rsidRPr="00F02BE6" w:rsidRDefault="00973A86" w:rsidP="00973A86">
      <w:pPr>
        <w:pStyle w:val="NF"/>
      </w:pPr>
    </w:p>
    <w:p w14:paraId="1BAD3D0D" w14:textId="77777777" w:rsidR="00973A86" w:rsidRPr="00F02BE6" w:rsidRDefault="00973A86" w:rsidP="00973A86">
      <w:pPr>
        <w:pStyle w:val="TF"/>
      </w:pPr>
      <w:r w:rsidRPr="00F02BE6">
        <w:t>Figure 7.6.25.1: PDTCH block type 25 (UBS-11) format</w:t>
      </w:r>
    </w:p>
    <w:p w14:paraId="600BCDA0" w14:textId="77777777" w:rsidR="00973A86" w:rsidRPr="00F02BE6" w:rsidRDefault="00973A86" w:rsidP="00973A86">
      <w:pPr>
        <w:pStyle w:val="Heading3"/>
        <w:rPr>
          <w:lang w:val="en-US"/>
        </w:rPr>
      </w:pPr>
      <w:bookmarkStart w:id="182" w:name="_Toc517979170"/>
      <w:r w:rsidRPr="00F02BE6">
        <w:rPr>
          <w:lang w:val="en-US"/>
        </w:rPr>
        <w:t>7.6.26</w:t>
      </w:r>
      <w:r w:rsidRPr="00F02BE6">
        <w:rPr>
          <w:lang w:val="en-US"/>
        </w:rPr>
        <w:tab/>
        <w:t>PDTCH block type 26 (UBS-12) format (uplink only)</w:t>
      </w:r>
      <w:bookmarkEnd w:id="182"/>
    </w:p>
    <w:p w14:paraId="3FDC4BEA" w14:textId="77777777" w:rsidR="00973A86" w:rsidRPr="00F02BE6" w:rsidRDefault="00973A86" w:rsidP="00973A86">
      <w:r w:rsidRPr="00F02BE6">
        <w:t>The blocks of 2440 bits, or in case a PAN is included, 2465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4BBAC9A6" w14:textId="77777777" w:rsidTr="003E5D96">
        <w:tblPrEx>
          <w:tblCellMar>
            <w:top w:w="0" w:type="dxa"/>
            <w:bottom w:w="0" w:type="dxa"/>
          </w:tblCellMar>
        </w:tblPrEx>
        <w:trPr>
          <w:jc w:val="center"/>
        </w:trPr>
        <w:tc>
          <w:tcPr>
            <w:tcW w:w="7656" w:type="dxa"/>
            <w:gridSpan w:val="8"/>
          </w:tcPr>
          <w:p w14:paraId="01593338"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60E8B56" w14:textId="77777777" w:rsidR="00973A86" w:rsidRPr="00F02BE6" w:rsidRDefault="00973A86" w:rsidP="003E5D96">
            <w:pPr>
              <w:pStyle w:val="TF"/>
              <w:keepNext/>
              <w:spacing w:after="0"/>
              <w:rPr>
                <w:lang w:eastAsia="en-US"/>
              </w:rPr>
            </w:pPr>
          </w:p>
        </w:tc>
        <w:tc>
          <w:tcPr>
            <w:tcW w:w="957" w:type="dxa"/>
          </w:tcPr>
          <w:p w14:paraId="07045197" w14:textId="77777777" w:rsidR="00973A86" w:rsidRPr="00F02BE6" w:rsidRDefault="00973A86" w:rsidP="003E5D96">
            <w:pPr>
              <w:pStyle w:val="TF"/>
              <w:keepNext/>
              <w:spacing w:after="0"/>
              <w:rPr>
                <w:lang w:eastAsia="en-US"/>
              </w:rPr>
            </w:pPr>
          </w:p>
        </w:tc>
      </w:tr>
      <w:tr w:rsidR="00973A86" w:rsidRPr="00F02BE6" w14:paraId="204E6D18" w14:textId="77777777" w:rsidTr="003E5D96">
        <w:tblPrEx>
          <w:tblCellMar>
            <w:top w:w="0" w:type="dxa"/>
            <w:bottom w:w="0" w:type="dxa"/>
          </w:tblCellMar>
        </w:tblPrEx>
        <w:trPr>
          <w:jc w:val="center"/>
        </w:trPr>
        <w:tc>
          <w:tcPr>
            <w:tcW w:w="957" w:type="dxa"/>
          </w:tcPr>
          <w:p w14:paraId="57D6BD32"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64250379"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7B0330C4"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4472BA0D"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00585F77"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59530A6E"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61C412A0"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3A0B653C"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623771DB" w14:textId="77777777" w:rsidR="00973A86" w:rsidRPr="00F02BE6" w:rsidRDefault="00973A86" w:rsidP="003E5D96">
            <w:pPr>
              <w:pStyle w:val="TF"/>
              <w:keepNext/>
              <w:spacing w:after="0"/>
              <w:rPr>
                <w:lang w:eastAsia="en-US"/>
              </w:rPr>
            </w:pPr>
          </w:p>
        </w:tc>
        <w:tc>
          <w:tcPr>
            <w:tcW w:w="957" w:type="dxa"/>
          </w:tcPr>
          <w:p w14:paraId="0417CE35" w14:textId="77777777" w:rsidR="00973A86" w:rsidRPr="00F02BE6" w:rsidRDefault="00973A86" w:rsidP="003E5D96">
            <w:pPr>
              <w:pStyle w:val="TF"/>
              <w:keepNext/>
              <w:spacing w:after="0"/>
              <w:rPr>
                <w:lang w:eastAsia="en-US"/>
              </w:rPr>
            </w:pPr>
          </w:p>
        </w:tc>
      </w:tr>
      <w:tr w:rsidR="00973A86" w:rsidRPr="00F02BE6" w14:paraId="1A518128"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7BBC0124" w14:textId="77777777" w:rsidR="00973A86" w:rsidRPr="00F02BE6" w:rsidRDefault="00973A86" w:rsidP="003E5D96">
            <w:pPr>
              <w:pStyle w:val="TF"/>
              <w:keepNext/>
              <w:spacing w:after="0"/>
              <w:rPr>
                <w:lang w:eastAsia="en-US"/>
              </w:rPr>
            </w:pPr>
          </w:p>
        </w:tc>
        <w:tc>
          <w:tcPr>
            <w:tcW w:w="957" w:type="dxa"/>
            <w:tcBorders>
              <w:left w:val="nil"/>
            </w:tcBorders>
          </w:tcPr>
          <w:p w14:paraId="7684B098"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5B77B46C" w14:textId="77777777" w:rsidR="00973A86" w:rsidRPr="00F02BE6" w:rsidRDefault="00973A86" w:rsidP="003E5D96">
            <w:pPr>
              <w:pStyle w:val="TF"/>
              <w:keepNext/>
              <w:spacing w:after="0"/>
              <w:rPr>
                <w:lang w:eastAsia="en-US"/>
              </w:rPr>
            </w:pPr>
          </w:p>
        </w:tc>
      </w:tr>
      <w:tr w:rsidR="00973A86" w:rsidRPr="00F02BE6" w14:paraId="549B3E46" w14:textId="77777777" w:rsidTr="003E5D96">
        <w:tblPrEx>
          <w:tblCellMar>
            <w:top w:w="0" w:type="dxa"/>
            <w:bottom w:w="0" w:type="dxa"/>
          </w:tblCellMar>
        </w:tblPrEx>
        <w:trPr>
          <w:jc w:val="center"/>
        </w:trPr>
        <w:tc>
          <w:tcPr>
            <w:tcW w:w="957" w:type="dxa"/>
            <w:tcBorders>
              <w:left w:val="single" w:sz="6" w:space="0" w:color="auto"/>
            </w:tcBorders>
          </w:tcPr>
          <w:p w14:paraId="43D4A0E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F2E127D"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5882B50" w14:textId="77777777" w:rsidR="00973A86" w:rsidRPr="00F02BE6" w:rsidRDefault="00973A86" w:rsidP="003E5D96">
            <w:pPr>
              <w:pStyle w:val="TF"/>
              <w:keepNext/>
              <w:spacing w:after="0"/>
              <w:rPr>
                <w:lang w:eastAsia="en-US"/>
              </w:rPr>
            </w:pPr>
          </w:p>
        </w:tc>
        <w:tc>
          <w:tcPr>
            <w:tcW w:w="1914" w:type="dxa"/>
            <w:gridSpan w:val="2"/>
          </w:tcPr>
          <w:p w14:paraId="43F2771A" w14:textId="77777777" w:rsidR="00973A86" w:rsidRPr="00F02BE6" w:rsidRDefault="00973A86" w:rsidP="003E5D96">
            <w:pPr>
              <w:pStyle w:val="TF"/>
              <w:keepNext/>
              <w:spacing w:after="0"/>
              <w:rPr>
                <w:lang w:eastAsia="en-US"/>
              </w:rPr>
            </w:pPr>
            <w:r w:rsidRPr="00F02BE6">
              <w:rPr>
                <w:sz w:val="22"/>
                <w:lang w:eastAsia="en-US"/>
              </w:rPr>
              <w:t>2440 or 2465</w:t>
            </w:r>
          </w:p>
        </w:tc>
        <w:tc>
          <w:tcPr>
            <w:tcW w:w="957" w:type="dxa"/>
            <w:tcBorders>
              <w:bottom w:val="single" w:sz="6" w:space="0" w:color="auto"/>
            </w:tcBorders>
          </w:tcPr>
          <w:p w14:paraId="47CFEE85"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0EFE4880"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C30045B" w14:textId="77777777" w:rsidR="00973A86" w:rsidRPr="00F02BE6" w:rsidRDefault="00973A86" w:rsidP="003E5D96">
            <w:pPr>
              <w:pStyle w:val="TF"/>
              <w:keepNext/>
              <w:spacing w:after="0"/>
              <w:rPr>
                <w:lang w:eastAsia="en-US"/>
              </w:rPr>
            </w:pPr>
          </w:p>
        </w:tc>
        <w:tc>
          <w:tcPr>
            <w:tcW w:w="957" w:type="dxa"/>
            <w:tcBorders>
              <w:left w:val="nil"/>
            </w:tcBorders>
          </w:tcPr>
          <w:p w14:paraId="6923F730" w14:textId="77777777" w:rsidR="00973A86" w:rsidRPr="00F02BE6" w:rsidRDefault="00973A86" w:rsidP="003E5D96">
            <w:pPr>
              <w:pStyle w:val="TF"/>
              <w:keepNext/>
              <w:spacing w:after="0"/>
              <w:rPr>
                <w:lang w:eastAsia="en-US"/>
              </w:rPr>
            </w:pPr>
          </w:p>
        </w:tc>
        <w:tc>
          <w:tcPr>
            <w:tcW w:w="957" w:type="dxa"/>
            <w:tcBorders>
              <w:left w:val="nil"/>
            </w:tcBorders>
          </w:tcPr>
          <w:p w14:paraId="23CEEE5D" w14:textId="77777777" w:rsidR="00973A86" w:rsidRPr="00F02BE6" w:rsidRDefault="00973A86" w:rsidP="003E5D96">
            <w:pPr>
              <w:pStyle w:val="TF"/>
              <w:keepNext/>
              <w:spacing w:after="0"/>
              <w:rPr>
                <w:lang w:eastAsia="en-US"/>
              </w:rPr>
            </w:pPr>
          </w:p>
        </w:tc>
      </w:tr>
      <w:tr w:rsidR="00973A86" w:rsidRPr="00F02BE6" w14:paraId="32557694"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62B0F11F" w14:textId="77777777" w:rsidR="00973A86" w:rsidRPr="00F02BE6" w:rsidRDefault="00973A86" w:rsidP="003E5D96">
            <w:pPr>
              <w:pStyle w:val="TF"/>
              <w:keepNext/>
              <w:spacing w:after="0"/>
              <w:rPr>
                <w:lang w:eastAsia="en-US"/>
              </w:rPr>
            </w:pPr>
          </w:p>
        </w:tc>
        <w:tc>
          <w:tcPr>
            <w:tcW w:w="957" w:type="dxa"/>
          </w:tcPr>
          <w:p w14:paraId="391F2F78" w14:textId="77777777" w:rsidR="00973A86" w:rsidRPr="00F02BE6" w:rsidRDefault="00973A86" w:rsidP="003E5D96">
            <w:pPr>
              <w:pStyle w:val="TF"/>
              <w:keepNext/>
              <w:spacing w:after="0"/>
              <w:rPr>
                <w:lang w:eastAsia="en-US"/>
              </w:rPr>
            </w:pPr>
          </w:p>
        </w:tc>
        <w:tc>
          <w:tcPr>
            <w:tcW w:w="957" w:type="dxa"/>
          </w:tcPr>
          <w:p w14:paraId="7C6CD612" w14:textId="77777777" w:rsidR="00973A86" w:rsidRPr="00F02BE6" w:rsidRDefault="00973A86" w:rsidP="003E5D96">
            <w:pPr>
              <w:pStyle w:val="TF"/>
              <w:keepNext/>
              <w:spacing w:after="0"/>
              <w:rPr>
                <w:lang w:eastAsia="en-US"/>
              </w:rPr>
            </w:pPr>
          </w:p>
        </w:tc>
        <w:tc>
          <w:tcPr>
            <w:tcW w:w="1914" w:type="dxa"/>
            <w:gridSpan w:val="2"/>
          </w:tcPr>
          <w:p w14:paraId="765D7BAE"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7B5EA7E3" w14:textId="77777777" w:rsidR="00973A86" w:rsidRPr="00F02BE6" w:rsidRDefault="00973A86" w:rsidP="003E5D96">
            <w:pPr>
              <w:pStyle w:val="TF"/>
              <w:keepNext/>
              <w:spacing w:after="0"/>
              <w:rPr>
                <w:lang w:eastAsia="en-US"/>
              </w:rPr>
            </w:pPr>
          </w:p>
        </w:tc>
        <w:tc>
          <w:tcPr>
            <w:tcW w:w="957" w:type="dxa"/>
          </w:tcPr>
          <w:p w14:paraId="795B9C08"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4A7DE6C0" w14:textId="77777777" w:rsidR="00973A86" w:rsidRPr="00F02BE6" w:rsidRDefault="00973A86" w:rsidP="003E5D96">
            <w:pPr>
              <w:pStyle w:val="TF"/>
              <w:keepNext/>
              <w:spacing w:after="0"/>
              <w:rPr>
                <w:lang w:eastAsia="en-US"/>
              </w:rPr>
            </w:pPr>
          </w:p>
        </w:tc>
        <w:tc>
          <w:tcPr>
            <w:tcW w:w="1914" w:type="dxa"/>
            <w:gridSpan w:val="2"/>
            <w:tcBorders>
              <w:left w:val="nil"/>
            </w:tcBorders>
          </w:tcPr>
          <w:p w14:paraId="5B0A39BA" w14:textId="77777777" w:rsidR="00973A86" w:rsidRPr="00F02BE6" w:rsidRDefault="00973A86" w:rsidP="003E5D96">
            <w:pPr>
              <w:pStyle w:val="TF"/>
              <w:keepNext/>
              <w:spacing w:after="0"/>
              <w:rPr>
                <w:lang w:eastAsia="en-US"/>
              </w:rPr>
            </w:pPr>
          </w:p>
        </w:tc>
      </w:tr>
      <w:tr w:rsidR="00973A86" w:rsidRPr="00F02BE6" w14:paraId="6EC4334F" w14:textId="77777777" w:rsidTr="003E5D96">
        <w:tblPrEx>
          <w:tblCellMar>
            <w:top w:w="0" w:type="dxa"/>
            <w:bottom w:w="0" w:type="dxa"/>
          </w:tblCellMar>
        </w:tblPrEx>
        <w:trPr>
          <w:jc w:val="center"/>
        </w:trPr>
        <w:tc>
          <w:tcPr>
            <w:tcW w:w="957" w:type="dxa"/>
          </w:tcPr>
          <w:p w14:paraId="13B2D5B9" w14:textId="77777777" w:rsidR="00973A86" w:rsidRPr="00F02BE6" w:rsidRDefault="00973A86" w:rsidP="003E5D96">
            <w:pPr>
              <w:pStyle w:val="TAL"/>
            </w:pPr>
            <w:r w:rsidRPr="00F02BE6">
              <w:t>:</w:t>
            </w:r>
          </w:p>
        </w:tc>
        <w:tc>
          <w:tcPr>
            <w:tcW w:w="957" w:type="dxa"/>
          </w:tcPr>
          <w:p w14:paraId="4EBDD866" w14:textId="77777777" w:rsidR="00973A86" w:rsidRPr="00F02BE6" w:rsidRDefault="00973A86" w:rsidP="003E5D96">
            <w:pPr>
              <w:pStyle w:val="TF"/>
              <w:keepNext/>
              <w:spacing w:after="0"/>
              <w:rPr>
                <w:lang w:eastAsia="en-US"/>
              </w:rPr>
            </w:pPr>
          </w:p>
        </w:tc>
        <w:tc>
          <w:tcPr>
            <w:tcW w:w="957" w:type="dxa"/>
          </w:tcPr>
          <w:p w14:paraId="642391C0" w14:textId="77777777" w:rsidR="00973A86" w:rsidRPr="00F02BE6" w:rsidRDefault="00973A86" w:rsidP="003E5D96">
            <w:pPr>
              <w:pStyle w:val="TF"/>
              <w:keepNext/>
              <w:spacing w:after="0"/>
              <w:rPr>
                <w:lang w:eastAsia="en-US"/>
              </w:rPr>
            </w:pPr>
          </w:p>
        </w:tc>
        <w:tc>
          <w:tcPr>
            <w:tcW w:w="957" w:type="dxa"/>
          </w:tcPr>
          <w:p w14:paraId="439B64A4" w14:textId="77777777" w:rsidR="00973A86" w:rsidRPr="00F02BE6" w:rsidRDefault="00973A86" w:rsidP="003E5D96">
            <w:pPr>
              <w:pStyle w:val="TF"/>
              <w:keepNext/>
              <w:spacing w:after="0"/>
              <w:rPr>
                <w:lang w:eastAsia="en-US"/>
              </w:rPr>
            </w:pPr>
          </w:p>
        </w:tc>
        <w:tc>
          <w:tcPr>
            <w:tcW w:w="957" w:type="dxa"/>
          </w:tcPr>
          <w:p w14:paraId="3B70C504" w14:textId="77777777" w:rsidR="00973A86" w:rsidRPr="00F02BE6" w:rsidRDefault="00973A86" w:rsidP="003E5D96">
            <w:pPr>
              <w:pStyle w:val="TF"/>
              <w:keepNext/>
              <w:spacing w:after="0"/>
              <w:rPr>
                <w:lang w:eastAsia="en-US"/>
              </w:rPr>
            </w:pPr>
          </w:p>
        </w:tc>
        <w:tc>
          <w:tcPr>
            <w:tcW w:w="957" w:type="dxa"/>
          </w:tcPr>
          <w:p w14:paraId="7042F155" w14:textId="77777777" w:rsidR="00973A86" w:rsidRPr="00F02BE6" w:rsidRDefault="00973A86" w:rsidP="003E5D96">
            <w:pPr>
              <w:pStyle w:val="TF"/>
              <w:keepNext/>
              <w:spacing w:after="0"/>
              <w:rPr>
                <w:lang w:eastAsia="en-US"/>
              </w:rPr>
            </w:pPr>
          </w:p>
        </w:tc>
        <w:tc>
          <w:tcPr>
            <w:tcW w:w="957" w:type="dxa"/>
          </w:tcPr>
          <w:p w14:paraId="533143A3" w14:textId="77777777" w:rsidR="00973A86" w:rsidRPr="00F02BE6" w:rsidRDefault="00973A86" w:rsidP="003E5D96">
            <w:pPr>
              <w:pStyle w:val="TF"/>
              <w:keepNext/>
              <w:spacing w:after="0"/>
              <w:rPr>
                <w:lang w:eastAsia="en-US"/>
              </w:rPr>
            </w:pPr>
          </w:p>
        </w:tc>
        <w:tc>
          <w:tcPr>
            <w:tcW w:w="957" w:type="dxa"/>
          </w:tcPr>
          <w:p w14:paraId="23FCA480" w14:textId="77777777" w:rsidR="00973A86" w:rsidRPr="00F02BE6" w:rsidRDefault="00973A86" w:rsidP="003E5D96">
            <w:pPr>
              <w:pStyle w:val="TAR"/>
            </w:pPr>
            <w:r w:rsidRPr="00F02BE6">
              <w:t>:</w:t>
            </w:r>
          </w:p>
        </w:tc>
        <w:tc>
          <w:tcPr>
            <w:tcW w:w="957" w:type="dxa"/>
          </w:tcPr>
          <w:p w14:paraId="2E3F85A3"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55F68E76" w14:textId="77777777" w:rsidR="00973A86" w:rsidRPr="00F02BE6" w:rsidRDefault="00973A86" w:rsidP="003E5D96">
            <w:pPr>
              <w:pStyle w:val="TF"/>
              <w:keepNext/>
              <w:spacing w:after="0"/>
              <w:rPr>
                <w:lang w:eastAsia="en-US"/>
              </w:rPr>
            </w:pPr>
          </w:p>
        </w:tc>
      </w:tr>
      <w:tr w:rsidR="00973A86" w:rsidRPr="00F02BE6" w14:paraId="4DCA84BF" w14:textId="77777777" w:rsidTr="003E5D96">
        <w:tblPrEx>
          <w:tblCellMar>
            <w:top w:w="0" w:type="dxa"/>
            <w:bottom w:w="0" w:type="dxa"/>
          </w:tblCellMar>
        </w:tblPrEx>
        <w:trPr>
          <w:jc w:val="center"/>
        </w:trPr>
        <w:tc>
          <w:tcPr>
            <w:tcW w:w="957" w:type="dxa"/>
          </w:tcPr>
          <w:p w14:paraId="77F153DC" w14:textId="77777777" w:rsidR="00973A86" w:rsidRPr="00F02BE6" w:rsidRDefault="00973A86" w:rsidP="003E5D96">
            <w:pPr>
              <w:pStyle w:val="TAL"/>
            </w:pPr>
            <w:r w:rsidRPr="00F02BE6">
              <w:t>:</w:t>
            </w:r>
          </w:p>
        </w:tc>
        <w:tc>
          <w:tcPr>
            <w:tcW w:w="957" w:type="dxa"/>
          </w:tcPr>
          <w:p w14:paraId="002B0A00" w14:textId="77777777" w:rsidR="00973A86" w:rsidRPr="00F02BE6" w:rsidRDefault="00973A86" w:rsidP="003E5D96">
            <w:pPr>
              <w:pStyle w:val="TF"/>
              <w:keepNext/>
              <w:spacing w:after="0"/>
              <w:rPr>
                <w:lang w:eastAsia="en-US"/>
              </w:rPr>
            </w:pPr>
          </w:p>
        </w:tc>
        <w:tc>
          <w:tcPr>
            <w:tcW w:w="957" w:type="dxa"/>
          </w:tcPr>
          <w:p w14:paraId="0E2B44D8" w14:textId="77777777" w:rsidR="00973A86" w:rsidRPr="00F02BE6" w:rsidRDefault="00973A86" w:rsidP="003E5D96">
            <w:pPr>
              <w:pStyle w:val="TF"/>
              <w:keepNext/>
              <w:spacing w:after="0"/>
              <w:rPr>
                <w:lang w:eastAsia="en-US"/>
              </w:rPr>
            </w:pPr>
          </w:p>
        </w:tc>
        <w:tc>
          <w:tcPr>
            <w:tcW w:w="957" w:type="dxa"/>
          </w:tcPr>
          <w:p w14:paraId="2CFCD7B5" w14:textId="77777777" w:rsidR="00973A86" w:rsidRPr="00F02BE6" w:rsidRDefault="00973A86" w:rsidP="003E5D96">
            <w:pPr>
              <w:pStyle w:val="TF"/>
              <w:keepNext/>
              <w:spacing w:after="0"/>
              <w:rPr>
                <w:lang w:eastAsia="en-US"/>
              </w:rPr>
            </w:pPr>
          </w:p>
        </w:tc>
        <w:tc>
          <w:tcPr>
            <w:tcW w:w="957" w:type="dxa"/>
          </w:tcPr>
          <w:p w14:paraId="7AEBF64D" w14:textId="77777777" w:rsidR="00973A86" w:rsidRPr="00F02BE6" w:rsidRDefault="00973A86" w:rsidP="003E5D96">
            <w:pPr>
              <w:pStyle w:val="TF"/>
              <w:keepNext/>
              <w:spacing w:after="0"/>
              <w:rPr>
                <w:lang w:eastAsia="en-US"/>
              </w:rPr>
            </w:pPr>
          </w:p>
        </w:tc>
        <w:tc>
          <w:tcPr>
            <w:tcW w:w="957" w:type="dxa"/>
          </w:tcPr>
          <w:p w14:paraId="4954D930" w14:textId="77777777" w:rsidR="00973A86" w:rsidRPr="00F02BE6" w:rsidRDefault="00973A86" w:rsidP="003E5D96">
            <w:pPr>
              <w:pStyle w:val="TF"/>
              <w:keepNext/>
              <w:spacing w:after="0"/>
              <w:rPr>
                <w:lang w:eastAsia="en-US"/>
              </w:rPr>
            </w:pPr>
          </w:p>
        </w:tc>
        <w:tc>
          <w:tcPr>
            <w:tcW w:w="957" w:type="dxa"/>
          </w:tcPr>
          <w:p w14:paraId="571CF1F5" w14:textId="77777777" w:rsidR="00973A86" w:rsidRPr="00F02BE6" w:rsidRDefault="00973A86" w:rsidP="003E5D96">
            <w:pPr>
              <w:pStyle w:val="TF"/>
              <w:keepNext/>
              <w:spacing w:after="0"/>
              <w:rPr>
                <w:lang w:eastAsia="en-US"/>
              </w:rPr>
            </w:pPr>
          </w:p>
        </w:tc>
        <w:tc>
          <w:tcPr>
            <w:tcW w:w="957" w:type="dxa"/>
          </w:tcPr>
          <w:p w14:paraId="0C7B36F3" w14:textId="77777777" w:rsidR="00973A86" w:rsidRPr="00F02BE6" w:rsidRDefault="00973A86" w:rsidP="003E5D96">
            <w:pPr>
              <w:pStyle w:val="TAR"/>
            </w:pPr>
            <w:r w:rsidRPr="00F02BE6">
              <w:t>:</w:t>
            </w:r>
          </w:p>
        </w:tc>
        <w:tc>
          <w:tcPr>
            <w:tcW w:w="957" w:type="dxa"/>
          </w:tcPr>
          <w:p w14:paraId="6DF7ADD0" w14:textId="77777777" w:rsidR="00973A86" w:rsidRPr="00F02BE6" w:rsidRDefault="00973A86" w:rsidP="003E5D96">
            <w:pPr>
              <w:pStyle w:val="TF"/>
              <w:keepNext/>
              <w:spacing w:after="0"/>
              <w:rPr>
                <w:lang w:eastAsia="en-US"/>
              </w:rPr>
            </w:pPr>
          </w:p>
        </w:tc>
        <w:tc>
          <w:tcPr>
            <w:tcW w:w="957" w:type="dxa"/>
          </w:tcPr>
          <w:p w14:paraId="51D404D7" w14:textId="77777777" w:rsidR="00973A86" w:rsidRPr="00F02BE6" w:rsidRDefault="00973A86" w:rsidP="003E5D96">
            <w:pPr>
              <w:pStyle w:val="TF"/>
              <w:keepNext/>
              <w:spacing w:after="0"/>
              <w:rPr>
                <w:lang w:eastAsia="en-US"/>
              </w:rPr>
            </w:pPr>
          </w:p>
        </w:tc>
      </w:tr>
      <w:tr w:rsidR="00973A86" w:rsidRPr="00F02BE6" w14:paraId="7938B83A" w14:textId="77777777" w:rsidTr="003E5D96">
        <w:tblPrEx>
          <w:tblCellMar>
            <w:top w:w="0" w:type="dxa"/>
            <w:bottom w:w="0" w:type="dxa"/>
          </w:tblCellMar>
        </w:tblPrEx>
        <w:trPr>
          <w:jc w:val="center"/>
        </w:trPr>
        <w:tc>
          <w:tcPr>
            <w:tcW w:w="957" w:type="dxa"/>
          </w:tcPr>
          <w:p w14:paraId="6D5368A7" w14:textId="77777777" w:rsidR="00973A86" w:rsidRPr="00F02BE6" w:rsidRDefault="00973A86" w:rsidP="003E5D96">
            <w:pPr>
              <w:pStyle w:val="TAL"/>
            </w:pPr>
            <w:r w:rsidRPr="00F02BE6">
              <w:t>:</w:t>
            </w:r>
          </w:p>
        </w:tc>
        <w:tc>
          <w:tcPr>
            <w:tcW w:w="957" w:type="dxa"/>
          </w:tcPr>
          <w:p w14:paraId="33E2C3A2" w14:textId="77777777" w:rsidR="00973A86" w:rsidRPr="00F02BE6" w:rsidRDefault="00973A86" w:rsidP="003E5D96">
            <w:pPr>
              <w:pStyle w:val="TF"/>
              <w:keepNext/>
              <w:spacing w:after="0"/>
              <w:rPr>
                <w:lang w:eastAsia="en-US"/>
              </w:rPr>
            </w:pPr>
          </w:p>
        </w:tc>
        <w:tc>
          <w:tcPr>
            <w:tcW w:w="957" w:type="dxa"/>
          </w:tcPr>
          <w:p w14:paraId="1D77E629" w14:textId="77777777" w:rsidR="00973A86" w:rsidRPr="00F02BE6" w:rsidRDefault="00973A86" w:rsidP="003E5D96">
            <w:pPr>
              <w:pStyle w:val="TF"/>
              <w:keepNext/>
              <w:spacing w:after="0"/>
              <w:rPr>
                <w:lang w:eastAsia="en-US"/>
              </w:rPr>
            </w:pPr>
          </w:p>
        </w:tc>
        <w:tc>
          <w:tcPr>
            <w:tcW w:w="957" w:type="dxa"/>
          </w:tcPr>
          <w:p w14:paraId="1BC5713D" w14:textId="77777777" w:rsidR="00973A86" w:rsidRPr="00F02BE6" w:rsidRDefault="00973A86" w:rsidP="003E5D96">
            <w:pPr>
              <w:pStyle w:val="TF"/>
              <w:keepNext/>
              <w:spacing w:after="0"/>
              <w:rPr>
                <w:lang w:eastAsia="en-US"/>
              </w:rPr>
            </w:pPr>
          </w:p>
        </w:tc>
        <w:tc>
          <w:tcPr>
            <w:tcW w:w="957" w:type="dxa"/>
          </w:tcPr>
          <w:p w14:paraId="0095E96F" w14:textId="77777777" w:rsidR="00973A86" w:rsidRPr="00F02BE6" w:rsidRDefault="00973A86" w:rsidP="003E5D96">
            <w:pPr>
              <w:pStyle w:val="TF"/>
              <w:keepNext/>
              <w:spacing w:after="0"/>
              <w:rPr>
                <w:lang w:eastAsia="en-US"/>
              </w:rPr>
            </w:pPr>
          </w:p>
        </w:tc>
        <w:tc>
          <w:tcPr>
            <w:tcW w:w="957" w:type="dxa"/>
          </w:tcPr>
          <w:p w14:paraId="12290A9D" w14:textId="77777777" w:rsidR="00973A86" w:rsidRPr="00F02BE6" w:rsidRDefault="00973A86" w:rsidP="003E5D96">
            <w:pPr>
              <w:pStyle w:val="TF"/>
              <w:keepNext/>
              <w:spacing w:after="0"/>
              <w:rPr>
                <w:lang w:eastAsia="en-US"/>
              </w:rPr>
            </w:pPr>
          </w:p>
        </w:tc>
        <w:tc>
          <w:tcPr>
            <w:tcW w:w="957" w:type="dxa"/>
          </w:tcPr>
          <w:p w14:paraId="4B88E0DC" w14:textId="77777777" w:rsidR="00973A86" w:rsidRPr="00F02BE6" w:rsidRDefault="00973A86" w:rsidP="003E5D96">
            <w:pPr>
              <w:pStyle w:val="TF"/>
              <w:keepNext/>
              <w:spacing w:after="0"/>
              <w:rPr>
                <w:lang w:eastAsia="en-US"/>
              </w:rPr>
            </w:pPr>
          </w:p>
        </w:tc>
        <w:tc>
          <w:tcPr>
            <w:tcW w:w="957" w:type="dxa"/>
          </w:tcPr>
          <w:p w14:paraId="5D272343" w14:textId="77777777" w:rsidR="00973A86" w:rsidRPr="00F02BE6" w:rsidRDefault="00973A86" w:rsidP="003E5D96">
            <w:pPr>
              <w:pStyle w:val="TAR"/>
            </w:pPr>
            <w:r w:rsidRPr="00F02BE6">
              <w:t>:</w:t>
            </w:r>
          </w:p>
        </w:tc>
        <w:tc>
          <w:tcPr>
            <w:tcW w:w="957" w:type="dxa"/>
          </w:tcPr>
          <w:p w14:paraId="4180A080" w14:textId="77777777" w:rsidR="00973A86" w:rsidRPr="00F02BE6" w:rsidRDefault="00973A86" w:rsidP="003E5D96">
            <w:pPr>
              <w:pStyle w:val="TF"/>
              <w:keepNext/>
              <w:spacing w:after="0"/>
              <w:rPr>
                <w:lang w:eastAsia="en-US"/>
              </w:rPr>
            </w:pPr>
          </w:p>
        </w:tc>
        <w:tc>
          <w:tcPr>
            <w:tcW w:w="957" w:type="dxa"/>
          </w:tcPr>
          <w:p w14:paraId="7E9A1C32" w14:textId="77777777" w:rsidR="00973A86" w:rsidRPr="00F02BE6" w:rsidRDefault="00973A86" w:rsidP="003E5D96">
            <w:pPr>
              <w:pStyle w:val="TF"/>
              <w:keepNext/>
              <w:spacing w:after="0"/>
              <w:rPr>
                <w:lang w:eastAsia="en-US"/>
              </w:rPr>
            </w:pPr>
          </w:p>
        </w:tc>
      </w:tr>
      <w:tr w:rsidR="00973A86" w:rsidRPr="00F02BE6" w14:paraId="1B0A1DA3" w14:textId="77777777" w:rsidTr="003E5D96">
        <w:tblPrEx>
          <w:tblCellMar>
            <w:top w:w="0" w:type="dxa"/>
            <w:bottom w:w="0" w:type="dxa"/>
          </w:tblCellMar>
        </w:tblPrEx>
        <w:trPr>
          <w:cantSplit/>
          <w:jc w:val="center"/>
        </w:trPr>
        <w:tc>
          <w:tcPr>
            <w:tcW w:w="957" w:type="dxa"/>
            <w:tcBorders>
              <w:left w:val="single" w:sz="6" w:space="0" w:color="auto"/>
            </w:tcBorders>
          </w:tcPr>
          <w:p w14:paraId="100071E6" w14:textId="77777777" w:rsidR="00973A86" w:rsidRPr="00F02BE6" w:rsidRDefault="00973A86" w:rsidP="003E5D96">
            <w:pPr>
              <w:pStyle w:val="TAL"/>
            </w:pPr>
          </w:p>
        </w:tc>
        <w:tc>
          <w:tcPr>
            <w:tcW w:w="957" w:type="dxa"/>
          </w:tcPr>
          <w:p w14:paraId="7C1E3C86" w14:textId="77777777" w:rsidR="00973A86" w:rsidRPr="00F02BE6" w:rsidRDefault="00973A86" w:rsidP="003E5D96">
            <w:pPr>
              <w:pStyle w:val="TF"/>
              <w:keepNext/>
              <w:spacing w:after="0"/>
              <w:rPr>
                <w:lang w:eastAsia="en-US"/>
              </w:rPr>
            </w:pPr>
          </w:p>
        </w:tc>
        <w:tc>
          <w:tcPr>
            <w:tcW w:w="957" w:type="dxa"/>
          </w:tcPr>
          <w:p w14:paraId="2F04D4D2" w14:textId="77777777" w:rsidR="00973A86" w:rsidRPr="00F02BE6" w:rsidRDefault="00973A86" w:rsidP="003E5D96">
            <w:pPr>
              <w:pStyle w:val="TF"/>
              <w:keepNext/>
              <w:spacing w:after="0"/>
              <w:rPr>
                <w:lang w:eastAsia="en-US"/>
              </w:rPr>
            </w:pPr>
          </w:p>
        </w:tc>
        <w:tc>
          <w:tcPr>
            <w:tcW w:w="1914" w:type="dxa"/>
            <w:gridSpan w:val="2"/>
          </w:tcPr>
          <w:p w14:paraId="676544BE"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330B1FAA" w14:textId="77777777" w:rsidR="00973A86" w:rsidRPr="00F02BE6" w:rsidRDefault="00973A86" w:rsidP="003E5D96">
            <w:pPr>
              <w:pStyle w:val="TF"/>
              <w:keepNext/>
              <w:spacing w:after="0"/>
              <w:rPr>
                <w:lang w:eastAsia="en-US"/>
              </w:rPr>
            </w:pPr>
          </w:p>
        </w:tc>
        <w:tc>
          <w:tcPr>
            <w:tcW w:w="957" w:type="dxa"/>
          </w:tcPr>
          <w:p w14:paraId="4CCA9326"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127C0335" w14:textId="77777777" w:rsidR="00973A86" w:rsidRPr="00F02BE6" w:rsidRDefault="00973A86" w:rsidP="003E5D96">
            <w:pPr>
              <w:pStyle w:val="TAR"/>
            </w:pPr>
          </w:p>
        </w:tc>
        <w:tc>
          <w:tcPr>
            <w:tcW w:w="957" w:type="dxa"/>
            <w:tcBorders>
              <w:left w:val="nil"/>
            </w:tcBorders>
          </w:tcPr>
          <w:p w14:paraId="3A93B908" w14:textId="77777777" w:rsidR="00973A86" w:rsidRPr="00F02BE6" w:rsidRDefault="00973A86" w:rsidP="003E5D96">
            <w:pPr>
              <w:pStyle w:val="TF"/>
              <w:keepNext/>
              <w:spacing w:after="0"/>
              <w:rPr>
                <w:lang w:eastAsia="en-US"/>
              </w:rPr>
            </w:pPr>
          </w:p>
        </w:tc>
        <w:tc>
          <w:tcPr>
            <w:tcW w:w="957" w:type="dxa"/>
          </w:tcPr>
          <w:p w14:paraId="502E4B43" w14:textId="77777777" w:rsidR="00973A86" w:rsidRPr="00F02BE6" w:rsidRDefault="00973A86" w:rsidP="003E5D96">
            <w:pPr>
              <w:pStyle w:val="TF"/>
              <w:keepNext/>
              <w:spacing w:after="0"/>
              <w:rPr>
                <w:lang w:eastAsia="en-US"/>
              </w:rPr>
            </w:pPr>
          </w:p>
        </w:tc>
      </w:tr>
      <w:tr w:rsidR="00973A86" w:rsidRPr="00F02BE6" w14:paraId="661D7B64"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E1FB6F3" w14:textId="77777777" w:rsidR="00973A86" w:rsidRPr="00F02BE6" w:rsidRDefault="00973A86" w:rsidP="003E5D96">
            <w:pPr>
              <w:pStyle w:val="TAL"/>
            </w:pPr>
          </w:p>
        </w:tc>
        <w:tc>
          <w:tcPr>
            <w:tcW w:w="957" w:type="dxa"/>
            <w:tcBorders>
              <w:top w:val="single" w:sz="6" w:space="0" w:color="auto"/>
            </w:tcBorders>
          </w:tcPr>
          <w:p w14:paraId="51BA8615"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BB6AC91" w14:textId="77777777" w:rsidR="00973A86" w:rsidRPr="00F02BE6" w:rsidRDefault="00973A86" w:rsidP="003E5D96">
            <w:pPr>
              <w:pStyle w:val="TF"/>
              <w:keepNext/>
              <w:spacing w:after="0"/>
              <w:rPr>
                <w:lang w:eastAsia="en-US"/>
              </w:rPr>
            </w:pPr>
          </w:p>
        </w:tc>
        <w:tc>
          <w:tcPr>
            <w:tcW w:w="1914" w:type="dxa"/>
            <w:gridSpan w:val="2"/>
          </w:tcPr>
          <w:p w14:paraId="2A0727D2"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6F8F618D"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A9E5C4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845F12B" w14:textId="77777777" w:rsidR="00973A86" w:rsidRPr="00F02BE6" w:rsidRDefault="00973A86" w:rsidP="003E5D96">
            <w:pPr>
              <w:pStyle w:val="TAR"/>
            </w:pPr>
          </w:p>
        </w:tc>
        <w:tc>
          <w:tcPr>
            <w:tcW w:w="957" w:type="dxa"/>
            <w:tcBorders>
              <w:left w:val="nil"/>
            </w:tcBorders>
          </w:tcPr>
          <w:p w14:paraId="0E41EA5F" w14:textId="77777777" w:rsidR="00973A86" w:rsidRPr="00F02BE6" w:rsidRDefault="00973A86" w:rsidP="003E5D96">
            <w:pPr>
              <w:pStyle w:val="TAL"/>
              <w:rPr>
                <w:b/>
                <w:bCs/>
              </w:rPr>
            </w:pPr>
            <w:r w:rsidRPr="00F02BE6">
              <w:rPr>
                <w:b/>
                <w:bCs/>
              </w:rPr>
              <w:t xml:space="preserve">  octet 305</w:t>
            </w:r>
          </w:p>
        </w:tc>
        <w:tc>
          <w:tcPr>
            <w:tcW w:w="957" w:type="dxa"/>
          </w:tcPr>
          <w:p w14:paraId="11C8F9A2" w14:textId="77777777" w:rsidR="00973A86" w:rsidRPr="00F02BE6" w:rsidRDefault="00973A86" w:rsidP="003E5D96">
            <w:pPr>
              <w:pStyle w:val="TF"/>
              <w:keepNext/>
              <w:spacing w:after="0"/>
              <w:rPr>
                <w:lang w:eastAsia="en-US"/>
              </w:rPr>
            </w:pPr>
          </w:p>
        </w:tc>
      </w:tr>
      <w:tr w:rsidR="00973A86" w:rsidRPr="00F02BE6" w14:paraId="032E81A7"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1413865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4C169239"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18F478E4"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75CE70A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0BC5C9B6"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3DD80064"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2293DBCA" w14:textId="77777777" w:rsidR="00973A86" w:rsidRPr="00F02BE6" w:rsidRDefault="00973A86" w:rsidP="003E5D96">
            <w:pPr>
              <w:pStyle w:val="TF"/>
              <w:keepNext/>
              <w:spacing w:after="0"/>
              <w:jc w:val="left"/>
              <w:rPr>
                <w:lang w:eastAsia="en-US"/>
              </w:rPr>
            </w:pPr>
          </w:p>
        </w:tc>
        <w:tc>
          <w:tcPr>
            <w:tcW w:w="957" w:type="dxa"/>
            <w:tcBorders>
              <w:left w:val="nil"/>
            </w:tcBorders>
          </w:tcPr>
          <w:p w14:paraId="1D639799" w14:textId="77777777" w:rsidR="00973A86" w:rsidRPr="00F02BE6" w:rsidRDefault="00973A86" w:rsidP="003E5D96">
            <w:pPr>
              <w:pStyle w:val="TF"/>
              <w:keepNext/>
              <w:spacing w:after="0"/>
              <w:rPr>
                <w:lang w:eastAsia="en-US"/>
              </w:rPr>
            </w:pPr>
          </w:p>
        </w:tc>
        <w:tc>
          <w:tcPr>
            <w:tcW w:w="957" w:type="dxa"/>
          </w:tcPr>
          <w:p w14:paraId="10BB7970" w14:textId="77777777" w:rsidR="00973A86" w:rsidRPr="00F02BE6" w:rsidRDefault="00973A86" w:rsidP="003E5D96">
            <w:pPr>
              <w:pStyle w:val="TF"/>
              <w:keepNext/>
              <w:spacing w:after="0"/>
              <w:rPr>
                <w:lang w:eastAsia="en-US"/>
              </w:rPr>
            </w:pPr>
          </w:p>
        </w:tc>
      </w:tr>
      <w:tr w:rsidR="00973A86" w:rsidRPr="00F02BE6" w14:paraId="71892227"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2A308D7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3B068C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1B1450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8B2257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5540CB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4798594" w14:textId="77777777" w:rsidR="00973A86" w:rsidRPr="00F02BE6" w:rsidRDefault="00973A86" w:rsidP="003E5D96">
            <w:pPr>
              <w:pStyle w:val="TF"/>
              <w:keepNext/>
              <w:spacing w:after="0"/>
              <w:rPr>
                <w:lang w:eastAsia="en-US"/>
              </w:rPr>
            </w:pPr>
          </w:p>
        </w:tc>
        <w:tc>
          <w:tcPr>
            <w:tcW w:w="957" w:type="dxa"/>
            <w:tcBorders>
              <w:top w:val="single" w:sz="6" w:space="0" w:color="auto"/>
              <w:bottom w:val="dotted" w:sz="4" w:space="0" w:color="auto"/>
            </w:tcBorders>
          </w:tcPr>
          <w:p w14:paraId="35064D37"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4DCD17A3"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010AE31" w14:textId="77777777" w:rsidR="00973A86" w:rsidRPr="00F02BE6" w:rsidRDefault="00973A86" w:rsidP="003E5D96">
            <w:pPr>
              <w:pStyle w:val="TAL"/>
            </w:pPr>
          </w:p>
          <w:p w14:paraId="2AF76FCF" w14:textId="77777777" w:rsidR="00973A86" w:rsidRPr="00F02BE6" w:rsidRDefault="00973A86" w:rsidP="003E5D96">
            <w:pPr>
              <w:pStyle w:val="TAL"/>
            </w:pPr>
          </w:p>
        </w:tc>
      </w:tr>
      <w:tr w:rsidR="00973A86" w:rsidRPr="00F02BE6" w14:paraId="4133C868"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34F016B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9A4880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8045A8D" w14:textId="77777777" w:rsidR="00973A86" w:rsidRPr="00F02BE6" w:rsidRDefault="00973A86" w:rsidP="003E5D96">
            <w:pPr>
              <w:pStyle w:val="TF"/>
              <w:keepNext/>
              <w:spacing w:after="0"/>
              <w:rPr>
                <w:lang w:eastAsia="en-US"/>
              </w:rPr>
            </w:pPr>
          </w:p>
          <w:p w14:paraId="1A12A89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8D9983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EB26CF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E0C50C0"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9828EA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70A63E6E"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4B5E58B" w14:textId="77777777" w:rsidR="00973A86" w:rsidRPr="00F02BE6" w:rsidRDefault="00973A86" w:rsidP="003E5D96">
            <w:pPr>
              <w:pStyle w:val="TAL"/>
              <w:rPr>
                <w:b/>
              </w:rPr>
            </w:pPr>
          </w:p>
        </w:tc>
      </w:tr>
      <w:tr w:rsidR="00973A86" w:rsidRPr="00F02BE6" w14:paraId="634B8764"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7A9C1F7C" w14:textId="77777777" w:rsidR="00973A86" w:rsidRPr="00F02BE6" w:rsidRDefault="00973A86" w:rsidP="003E5D96">
            <w:pPr>
              <w:pStyle w:val="TF"/>
              <w:keepNext/>
              <w:spacing w:after="0"/>
              <w:rPr>
                <w:lang w:eastAsia="en-US"/>
              </w:rPr>
            </w:pPr>
          </w:p>
          <w:p w14:paraId="5270D2D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D55EA4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40AAEDD"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58E3502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38658A9"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74040E3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5AA2C82C"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1E618A0" w14:textId="77777777" w:rsidR="00973A86" w:rsidRPr="00F02BE6" w:rsidRDefault="00973A86" w:rsidP="003E5D96">
            <w:pPr>
              <w:pStyle w:val="TAL"/>
              <w:rPr>
                <w:b/>
              </w:rPr>
            </w:pPr>
          </w:p>
        </w:tc>
      </w:tr>
      <w:tr w:rsidR="00973A86" w:rsidRPr="00F02BE6" w14:paraId="50722336" w14:textId="77777777" w:rsidTr="003E5D96">
        <w:tblPrEx>
          <w:tblCellMar>
            <w:top w:w="0" w:type="dxa"/>
            <w:bottom w:w="0" w:type="dxa"/>
          </w:tblCellMar>
        </w:tblPrEx>
        <w:trPr>
          <w:jc w:val="center"/>
        </w:trPr>
        <w:tc>
          <w:tcPr>
            <w:tcW w:w="957" w:type="dxa"/>
            <w:tcBorders>
              <w:top w:val="dotted" w:sz="4" w:space="0" w:color="auto"/>
            </w:tcBorders>
          </w:tcPr>
          <w:p w14:paraId="6395FC4A"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0BFC917B"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7365D30E"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245EA2D8" w14:textId="77777777" w:rsidR="00973A86" w:rsidRPr="00F02BE6" w:rsidRDefault="00973A86" w:rsidP="003E5D96">
            <w:pPr>
              <w:pStyle w:val="TF"/>
              <w:keepNext/>
              <w:spacing w:after="0"/>
              <w:rPr>
                <w:lang w:eastAsia="en-US"/>
              </w:rPr>
            </w:pPr>
          </w:p>
        </w:tc>
        <w:tc>
          <w:tcPr>
            <w:tcW w:w="957" w:type="dxa"/>
            <w:tcBorders>
              <w:top w:val="dotted" w:sz="4" w:space="0" w:color="auto"/>
              <w:left w:val="nil"/>
            </w:tcBorders>
          </w:tcPr>
          <w:p w14:paraId="5D99FB87"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775359AF" w14:textId="77777777" w:rsidR="00973A86" w:rsidRPr="00F02BE6" w:rsidRDefault="00973A86" w:rsidP="003E5D96">
            <w:pPr>
              <w:pStyle w:val="TF"/>
              <w:keepNext/>
              <w:spacing w:after="0"/>
              <w:rPr>
                <w:lang w:eastAsia="en-US"/>
              </w:rPr>
            </w:pPr>
          </w:p>
          <w:p w14:paraId="53A48124"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68FB1193"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02DE29E5"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FF9E27A" w14:textId="77777777" w:rsidR="00973A86" w:rsidRPr="00F02BE6" w:rsidRDefault="00973A86" w:rsidP="003E5D96">
            <w:pPr>
              <w:pStyle w:val="TAL"/>
              <w:rPr>
                <w:b/>
              </w:rPr>
            </w:pPr>
            <w:r w:rsidRPr="00F02BE6">
              <w:rPr>
                <w:b/>
              </w:rPr>
              <w:t xml:space="preserve">  octet 309</w:t>
            </w:r>
          </w:p>
        </w:tc>
      </w:tr>
    </w:tbl>
    <w:p w14:paraId="45BDA4A3" w14:textId="77777777" w:rsidR="00973A86" w:rsidRPr="00F02BE6" w:rsidRDefault="00973A86" w:rsidP="00973A86">
      <w:pPr>
        <w:pStyle w:val="NF"/>
      </w:pPr>
    </w:p>
    <w:p w14:paraId="1761C8C6" w14:textId="77777777" w:rsidR="00973A86" w:rsidRPr="00F02BE6" w:rsidRDefault="00973A86" w:rsidP="00973A86">
      <w:pPr>
        <w:pStyle w:val="NF"/>
      </w:pPr>
      <w:r w:rsidRPr="00F02BE6">
        <w:t>NOTE:</w:t>
      </w:r>
      <w:r w:rsidRPr="00F02BE6">
        <w:tab/>
        <w:t>The numbering convention specified in 3GPP TS 44.060 applies.</w:t>
      </w:r>
    </w:p>
    <w:p w14:paraId="1D601951" w14:textId="77777777" w:rsidR="00973A86" w:rsidRPr="00F02BE6" w:rsidRDefault="00973A86" w:rsidP="00973A86">
      <w:pPr>
        <w:pStyle w:val="NF"/>
      </w:pPr>
    </w:p>
    <w:p w14:paraId="0AB7F38C" w14:textId="77777777" w:rsidR="00973A86" w:rsidRPr="00F02BE6" w:rsidRDefault="00973A86" w:rsidP="00973A86">
      <w:pPr>
        <w:pStyle w:val="TF"/>
      </w:pPr>
      <w:r w:rsidRPr="00F02BE6">
        <w:t>Figure 7.6.26.1: PDTCH block type 26 (UBS-12) format</w:t>
      </w:r>
    </w:p>
    <w:p w14:paraId="4E070166" w14:textId="77777777" w:rsidR="00973A86" w:rsidRPr="00F02BE6" w:rsidRDefault="00973A86" w:rsidP="00973A86">
      <w:pPr>
        <w:pStyle w:val="Heading3"/>
        <w:rPr>
          <w:lang w:val="en-US"/>
        </w:rPr>
      </w:pPr>
      <w:bookmarkStart w:id="183" w:name="_Toc517979171"/>
      <w:r w:rsidRPr="00F02BE6">
        <w:rPr>
          <w:lang w:val="en-US"/>
        </w:rPr>
        <w:t>7.6.27</w:t>
      </w:r>
      <w:r w:rsidRPr="00F02BE6">
        <w:rPr>
          <w:lang w:val="en-US"/>
        </w:rPr>
        <w:tab/>
        <w:t>PDTCH block type 27 (DAS-5) format (downlink only)</w:t>
      </w:r>
      <w:bookmarkEnd w:id="183"/>
    </w:p>
    <w:p w14:paraId="7DCD8117" w14:textId="77777777" w:rsidR="00973A86" w:rsidRPr="00F02BE6" w:rsidRDefault="00973A86" w:rsidP="00973A86">
      <w:r w:rsidRPr="00F02BE6">
        <w:t>The blocks of 478 bits, or in case an eTFI is included, 481 bit blocks, or in case a PAN is included, 503 bits, or in case both a PAN and an eTFI are included, 506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1492557" w14:textId="77777777" w:rsidTr="003E5D96">
        <w:tblPrEx>
          <w:tblCellMar>
            <w:top w:w="0" w:type="dxa"/>
            <w:bottom w:w="0" w:type="dxa"/>
          </w:tblCellMar>
        </w:tblPrEx>
        <w:trPr>
          <w:jc w:val="center"/>
        </w:trPr>
        <w:tc>
          <w:tcPr>
            <w:tcW w:w="7656" w:type="dxa"/>
            <w:gridSpan w:val="8"/>
          </w:tcPr>
          <w:p w14:paraId="4FDE43CB" w14:textId="77777777" w:rsidR="00973A86" w:rsidRPr="00F02BE6" w:rsidRDefault="00973A86" w:rsidP="003E5D96">
            <w:pPr>
              <w:pStyle w:val="TF"/>
              <w:keepNext/>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1CDBA714" w14:textId="77777777" w:rsidR="00973A86" w:rsidRPr="00F02BE6" w:rsidRDefault="00973A86" w:rsidP="003E5D96">
            <w:pPr>
              <w:pStyle w:val="TF"/>
              <w:keepNext/>
              <w:spacing w:after="0"/>
              <w:rPr>
                <w:lang w:eastAsia="en-US"/>
              </w:rPr>
            </w:pPr>
          </w:p>
        </w:tc>
        <w:tc>
          <w:tcPr>
            <w:tcW w:w="957" w:type="dxa"/>
          </w:tcPr>
          <w:p w14:paraId="31A5660F" w14:textId="77777777" w:rsidR="00973A86" w:rsidRPr="00F02BE6" w:rsidRDefault="00973A86" w:rsidP="003E5D96">
            <w:pPr>
              <w:pStyle w:val="TF"/>
              <w:keepNext/>
              <w:spacing w:after="0"/>
              <w:rPr>
                <w:lang w:eastAsia="en-US"/>
              </w:rPr>
            </w:pPr>
          </w:p>
        </w:tc>
      </w:tr>
      <w:tr w:rsidR="00973A86" w:rsidRPr="00F02BE6" w14:paraId="548B5CF3" w14:textId="77777777" w:rsidTr="003E5D96">
        <w:tblPrEx>
          <w:tblCellMar>
            <w:top w:w="0" w:type="dxa"/>
            <w:bottom w:w="0" w:type="dxa"/>
          </w:tblCellMar>
        </w:tblPrEx>
        <w:trPr>
          <w:jc w:val="center"/>
        </w:trPr>
        <w:tc>
          <w:tcPr>
            <w:tcW w:w="957" w:type="dxa"/>
          </w:tcPr>
          <w:p w14:paraId="5E2A56EA"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195546D2"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778AAAC5"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1DC64885"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5AD8E105"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D3D5A54"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45BF165E"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4EC9E36C"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322686D1" w14:textId="77777777" w:rsidR="00973A86" w:rsidRPr="00F02BE6" w:rsidRDefault="00973A86" w:rsidP="003E5D96">
            <w:pPr>
              <w:pStyle w:val="TF"/>
              <w:keepNext/>
              <w:spacing w:after="0"/>
              <w:rPr>
                <w:lang w:eastAsia="en-US"/>
              </w:rPr>
            </w:pPr>
          </w:p>
        </w:tc>
        <w:tc>
          <w:tcPr>
            <w:tcW w:w="957" w:type="dxa"/>
          </w:tcPr>
          <w:p w14:paraId="0B0EDEF0" w14:textId="77777777" w:rsidR="00973A86" w:rsidRPr="00F02BE6" w:rsidRDefault="00973A86" w:rsidP="003E5D96">
            <w:pPr>
              <w:pStyle w:val="TF"/>
              <w:keepNext/>
              <w:spacing w:after="0"/>
              <w:rPr>
                <w:lang w:eastAsia="en-US"/>
              </w:rPr>
            </w:pPr>
          </w:p>
        </w:tc>
      </w:tr>
      <w:tr w:rsidR="00973A86" w:rsidRPr="00F02BE6" w14:paraId="4CCF9377"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0179C639" w14:textId="77777777" w:rsidR="00973A86" w:rsidRPr="00F02BE6" w:rsidRDefault="00973A86" w:rsidP="003E5D96">
            <w:pPr>
              <w:pStyle w:val="TF"/>
              <w:keepNext/>
              <w:spacing w:after="0"/>
              <w:rPr>
                <w:lang w:eastAsia="en-US"/>
              </w:rPr>
            </w:pPr>
          </w:p>
        </w:tc>
        <w:tc>
          <w:tcPr>
            <w:tcW w:w="957" w:type="dxa"/>
            <w:tcBorders>
              <w:left w:val="nil"/>
            </w:tcBorders>
          </w:tcPr>
          <w:p w14:paraId="37B63A6C"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64EC002C" w14:textId="77777777" w:rsidR="00973A86" w:rsidRPr="00F02BE6" w:rsidRDefault="00973A86" w:rsidP="003E5D96">
            <w:pPr>
              <w:pStyle w:val="TF"/>
              <w:keepNext/>
              <w:spacing w:after="0"/>
              <w:rPr>
                <w:lang w:eastAsia="en-US"/>
              </w:rPr>
            </w:pPr>
          </w:p>
        </w:tc>
      </w:tr>
      <w:tr w:rsidR="00973A86" w:rsidRPr="00F02BE6" w14:paraId="5875DDA3"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52592342" w14:textId="77777777" w:rsidR="00973A86" w:rsidRPr="00F02BE6" w:rsidRDefault="00973A86" w:rsidP="003E5D96">
            <w:pPr>
              <w:pStyle w:val="TF"/>
              <w:keepNext/>
              <w:spacing w:after="0"/>
              <w:rPr>
                <w:lang w:eastAsia="en-US"/>
              </w:rPr>
            </w:pPr>
            <w:r w:rsidRPr="00F02BE6">
              <w:rPr>
                <w:sz w:val="22"/>
                <w:lang w:eastAsia="en-US"/>
              </w:rPr>
              <w:t>478 or 481 or 503 or 506</w:t>
            </w:r>
          </w:p>
        </w:tc>
        <w:tc>
          <w:tcPr>
            <w:tcW w:w="957" w:type="dxa"/>
            <w:tcBorders>
              <w:left w:val="nil"/>
            </w:tcBorders>
          </w:tcPr>
          <w:p w14:paraId="40AA6B73" w14:textId="77777777" w:rsidR="00973A86" w:rsidRPr="00F02BE6" w:rsidRDefault="00973A86" w:rsidP="003E5D96">
            <w:pPr>
              <w:pStyle w:val="TF"/>
              <w:keepNext/>
              <w:spacing w:after="0"/>
              <w:rPr>
                <w:lang w:eastAsia="en-US"/>
              </w:rPr>
            </w:pPr>
          </w:p>
        </w:tc>
        <w:tc>
          <w:tcPr>
            <w:tcW w:w="957" w:type="dxa"/>
            <w:tcBorders>
              <w:left w:val="nil"/>
            </w:tcBorders>
          </w:tcPr>
          <w:p w14:paraId="64E8F7C3" w14:textId="77777777" w:rsidR="00973A86" w:rsidRPr="00F02BE6" w:rsidRDefault="00973A86" w:rsidP="003E5D96">
            <w:pPr>
              <w:pStyle w:val="TF"/>
              <w:keepNext/>
              <w:spacing w:after="0"/>
              <w:rPr>
                <w:lang w:eastAsia="en-US"/>
              </w:rPr>
            </w:pPr>
          </w:p>
        </w:tc>
      </w:tr>
      <w:tr w:rsidR="00973A86" w:rsidRPr="00F02BE6" w14:paraId="5B2DE78D"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3CC4A256" w14:textId="77777777" w:rsidR="00973A86" w:rsidRPr="00F02BE6" w:rsidRDefault="00973A86" w:rsidP="003E5D96">
            <w:pPr>
              <w:pStyle w:val="TF"/>
              <w:keepNext/>
              <w:spacing w:after="0"/>
              <w:rPr>
                <w:lang w:eastAsia="en-US"/>
              </w:rPr>
            </w:pPr>
          </w:p>
        </w:tc>
        <w:tc>
          <w:tcPr>
            <w:tcW w:w="957" w:type="dxa"/>
          </w:tcPr>
          <w:p w14:paraId="5E949B33" w14:textId="77777777" w:rsidR="00973A86" w:rsidRPr="00F02BE6" w:rsidRDefault="00973A86" w:rsidP="003E5D96">
            <w:pPr>
              <w:pStyle w:val="TF"/>
              <w:keepNext/>
              <w:spacing w:after="0"/>
              <w:rPr>
                <w:lang w:eastAsia="en-US"/>
              </w:rPr>
            </w:pPr>
          </w:p>
        </w:tc>
        <w:tc>
          <w:tcPr>
            <w:tcW w:w="957" w:type="dxa"/>
          </w:tcPr>
          <w:p w14:paraId="0612EB31" w14:textId="77777777" w:rsidR="00973A86" w:rsidRPr="00F02BE6" w:rsidRDefault="00973A86" w:rsidP="003E5D96">
            <w:pPr>
              <w:pStyle w:val="TF"/>
              <w:keepNext/>
              <w:spacing w:after="0"/>
              <w:rPr>
                <w:lang w:eastAsia="en-US"/>
              </w:rPr>
            </w:pPr>
          </w:p>
        </w:tc>
        <w:tc>
          <w:tcPr>
            <w:tcW w:w="1914" w:type="dxa"/>
            <w:gridSpan w:val="2"/>
          </w:tcPr>
          <w:p w14:paraId="1ED56D5A"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7CD0D229" w14:textId="77777777" w:rsidR="00973A86" w:rsidRPr="00F02BE6" w:rsidRDefault="00973A86" w:rsidP="003E5D96">
            <w:pPr>
              <w:pStyle w:val="TF"/>
              <w:keepNext/>
              <w:spacing w:after="0"/>
              <w:rPr>
                <w:lang w:eastAsia="en-US"/>
              </w:rPr>
            </w:pPr>
          </w:p>
        </w:tc>
        <w:tc>
          <w:tcPr>
            <w:tcW w:w="957" w:type="dxa"/>
          </w:tcPr>
          <w:p w14:paraId="721B5F22"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1F1D9F74" w14:textId="77777777" w:rsidR="00973A86" w:rsidRPr="00F02BE6" w:rsidRDefault="00973A86" w:rsidP="003E5D96">
            <w:pPr>
              <w:pStyle w:val="TF"/>
              <w:keepNext/>
              <w:spacing w:after="0"/>
              <w:rPr>
                <w:lang w:eastAsia="en-US"/>
              </w:rPr>
            </w:pPr>
          </w:p>
        </w:tc>
        <w:tc>
          <w:tcPr>
            <w:tcW w:w="1914" w:type="dxa"/>
            <w:gridSpan w:val="2"/>
            <w:tcBorders>
              <w:left w:val="nil"/>
            </w:tcBorders>
          </w:tcPr>
          <w:p w14:paraId="4E7AE19B" w14:textId="77777777" w:rsidR="00973A86" w:rsidRPr="00F02BE6" w:rsidRDefault="00973A86" w:rsidP="003E5D96">
            <w:pPr>
              <w:pStyle w:val="TF"/>
              <w:keepNext/>
              <w:spacing w:after="0"/>
              <w:rPr>
                <w:lang w:eastAsia="en-US"/>
              </w:rPr>
            </w:pPr>
          </w:p>
        </w:tc>
      </w:tr>
      <w:tr w:rsidR="00973A86" w:rsidRPr="00F02BE6" w14:paraId="37380A38" w14:textId="77777777" w:rsidTr="003E5D96">
        <w:tblPrEx>
          <w:tblCellMar>
            <w:top w:w="0" w:type="dxa"/>
            <w:bottom w:w="0" w:type="dxa"/>
          </w:tblCellMar>
        </w:tblPrEx>
        <w:trPr>
          <w:jc w:val="center"/>
        </w:trPr>
        <w:tc>
          <w:tcPr>
            <w:tcW w:w="957" w:type="dxa"/>
          </w:tcPr>
          <w:p w14:paraId="0B18E9D0" w14:textId="77777777" w:rsidR="00973A86" w:rsidRPr="00F02BE6" w:rsidRDefault="00973A86" w:rsidP="003E5D96">
            <w:pPr>
              <w:pStyle w:val="TAL"/>
            </w:pPr>
            <w:r w:rsidRPr="00F02BE6">
              <w:t>:</w:t>
            </w:r>
          </w:p>
        </w:tc>
        <w:tc>
          <w:tcPr>
            <w:tcW w:w="957" w:type="dxa"/>
          </w:tcPr>
          <w:p w14:paraId="55CE7F04" w14:textId="77777777" w:rsidR="00973A86" w:rsidRPr="00F02BE6" w:rsidRDefault="00973A86" w:rsidP="003E5D96">
            <w:pPr>
              <w:pStyle w:val="TF"/>
              <w:keepNext/>
              <w:spacing w:after="0"/>
              <w:rPr>
                <w:lang w:eastAsia="en-US"/>
              </w:rPr>
            </w:pPr>
          </w:p>
        </w:tc>
        <w:tc>
          <w:tcPr>
            <w:tcW w:w="957" w:type="dxa"/>
          </w:tcPr>
          <w:p w14:paraId="6DEBADF8" w14:textId="77777777" w:rsidR="00973A86" w:rsidRPr="00F02BE6" w:rsidRDefault="00973A86" w:rsidP="003E5D96">
            <w:pPr>
              <w:pStyle w:val="TF"/>
              <w:keepNext/>
              <w:spacing w:after="0"/>
              <w:rPr>
                <w:lang w:eastAsia="en-US"/>
              </w:rPr>
            </w:pPr>
          </w:p>
        </w:tc>
        <w:tc>
          <w:tcPr>
            <w:tcW w:w="957" w:type="dxa"/>
          </w:tcPr>
          <w:p w14:paraId="057DE40E" w14:textId="77777777" w:rsidR="00973A86" w:rsidRPr="00F02BE6" w:rsidRDefault="00973A86" w:rsidP="003E5D96">
            <w:pPr>
              <w:pStyle w:val="TF"/>
              <w:keepNext/>
              <w:spacing w:after="0"/>
              <w:rPr>
                <w:lang w:eastAsia="en-US"/>
              </w:rPr>
            </w:pPr>
          </w:p>
        </w:tc>
        <w:tc>
          <w:tcPr>
            <w:tcW w:w="957" w:type="dxa"/>
          </w:tcPr>
          <w:p w14:paraId="49A2A25C" w14:textId="77777777" w:rsidR="00973A86" w:rsidRPr="00F02BE6" w:rsidRDefault="00973A86" w:rsidP="003E5D96">
            <w:pPr>
              <w:pStyle w:val="TF"/>
              <w:keepNext/>
              <w:spacing w:after="0"/>
              <w:rPr>
                <w:lang w:eastAsia="en-US"/>
              </w:rPr>
            </w:pPr>
          </w:p>
        </w:tc>
        <w:tc>
          <w:tcPr>
            <w:tcW w:w="957" w:type="dxa"/>
          </w:tcPr>
          <w:p w14:paraId="7F3B82E1" w14:textId="77777777" w:rsidR="00973A86" w:rsidRPr="00F02BE6" w:rsidRDefault="00973A86" w:rsidP="003E5D96">
            <w:pPr>
              <w:pStyle w:val="TF"/>
              <w:keepNext/>
              <w:spacing w:after="0"/>
              <w:rPr>
                <w:lang w:eastAsia="en-US"/>
              </w:rPr>
            </w:pPr>
          </w:p>
        </w:tc>
        <w:tc>
          <w:tcPr>
            <w:tcW w:w="957" w:type="dxa"/>
          </w:tcPr>
          <w:p w14:paraId="2918DB50" w14:textId="77777777" w:rsidR="00973A86" w:rsidRPr="00F02BE6" w:rsidRDefault="00973A86" w:rsidP="003E5D96">
            <w:pPr>
              <w:pStyle w:val="TF"/>
              <w:keepNext/>
              <w:spacing w:after="0"/>
              <w:rPr>
                <w:lang w:eastAsia="en-US"/>
              </w:rPr>
            </w:pPr>
          </w:p>
        </w:tc>
        <w:tc>
          <w:tcPr>
            <w:tcW w:w="957" w:type="dxa"/>
          </w:tcPr>
          <w:p w14:paraId="39A2635B" w14:textId="77777777" w:rsidR="00973A86" w:rsidRPr="00F02BE6" w:rsidRDefault="00973A86" w:rsidP="003E5D96">
            <w:pPr>
              <w:pStyle w:val="TAR"/>
            </w:pPr>
            <w:r w:rsidRPr="00F02BE6">
              <w:t>:</w:t>
            </w:r>
          </w:p>
        </w:tc>
        <w:tc>
          <w:tcPr>
            <w:tcW w:w="957" w:type="dxa"/>
          </w:tcPr>
          <w:p w14:paraId="25CA64FD"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609109F6" w14:textId="77777777" w:rsidR="00973A86" w:rsidRPr="00F02BE6" w:rsidRDefault="00973A86" w:rsidP="003E5D96">
            <w:pPr>
              <w:pStyle w:val="TF"/>
              <w:keepNext/>
              <w:spacing w:after="0"/>
              <w:rPr>
                <w:lang w:eastAsia="en-US"/>
              </w:rPr>
            </w:pPr>
          </w:p>
        </w:tc>
      </w:tr>
      <w:tr w:rsidR="00973A86" w:rsidRPr="00F02BE6" w14:paraId="69638CCC" w14:textId="77777777" w:rsidTr="003E5D96">
        <w:tblPrEx>
          <w:tblCellMar>
            <w:top w:w="0" w:type="dxa"/>
            <w:bottom w:w="0" w:type="dxa"/>
          </w:tblCellMar>
        </w:tblPrEx>
        <w:trPr>
          <w:jc w:val="center"/>
        </w:trPr>
        <w:tc>
          <w:tcPr>
            <w:tcW w:w="957" w:type="dxa"/>
          </w:tcPr>
          <w:p w14:paraId="7BECD6BD" w14:textId="77777777" w:rsidR="00973A86" w:rsidRPr="00F02BE6" w:rsidRDefault="00973A86" w:rsidP="003E5D96">
            <w:pPr>
              <w:pStyle w:val="TAL"/>
            </w:pPr>
            <w:r w:rsidRPr="00F02BE6">
              <w:t>:</w:t>
            </w:r>
          </w:p>
        </w:tc>
        <w:tc>
          <w:tcPr>
            <w:tcW w:w="957" w:type="dxa"/>
          </w:tcPr>
          <w:p w14:paraId="47F70D0A" w14:textId="77777777" w:rsidR="00973A86" w:rsidRPr="00F02BE6" w:rsidRDefault="00973A86" w:rsidP="003E5D96">
            <w:pPr>
              <w:pStyle w:val="TF"/>
              <w:keepNext/>
              <w:spacing w:after="0"/>
              <w:rPr>
                <w:lang w:eastAsia="en-US"/>
              </w:rPr>
            </w:pPr>
          </w:p>
        </w:tc>
        <w:tc>
          <w:tcPr>
            <w:tcW w:w="957" w:type="dxa"/>
          </w:tcPr>
          <w:p w14:paraId="6BBC268D" w14:textId="77777777" w:rsidR="00973A86" w:rsidRPr="00F02BE6" w:rsidRDefault="00973A86" w:rsidP="003E5D96">
            <w:pPr>
              <w:pStyle w:val="TF"/>
              <w:keepNext/>
              <w:spacing w:after="0"/>
              <w:rPr>
                <w:lang w:eastAsia="en-US"/>
              </w:rPr>
            </w:pPr>
          </w:p>
        </w:tc>
        <w:tc>
          <w:tcPr>
            <w:tcW w:w="957" w:type="dxa"/>
          </w:tcPr>
          <w:p w14:paraId="2C1FDAF9" w14:textId="77777777" w:rsidR="00973A86" w:rsidRPr="00F02BE6" w:rsidRDefault="00973A86" w:rsidP="003E5D96">
            <w:pPr>
              <w:pStyle w:val="TF"/>
              <w:keepNext/>
              <w:spacing w:after="0"/>
              <w:rPr>
                <w:lang w:eastAsia="en-US"/>
              </w:rPr>
            </w:pPr>
          </w:p>
        </w:tc>
        <w:tc>
          <w:tcPr>
            <w:tcW w:w="957" w:type="dxa"/>
          </w:tcPr>
          <w:p w14:paraId="5D203DB9" w14:textId="77777777" w:rsidR="00973A86" w:rsidRPr="00F02BE6" w:rsidRDefault="00973A86" w:rsidP="003E5D96">
            <w:pPr>
              <w:pStyle w:val="TF"/>
              <w:keepNext/>
              <w:spacing w:after="0"/>
              <w:rPr>
                <w:lang w:eastAsia="en-US"/>
              </w:rPr>
            </w:pPr>
          </w:p>
        </w:tc>
        <w:tc>
          <w:tcPr>
            <w:tcW w:w="957" w:type="dxa"/>
          </w:tcPr>
          <w:p w14:paraId="38ECD60C" w14:textId="77777777" w:rsidR="00973A86" w:rsidRPr="00F02BE6" w:rsidRDefault="00973A86" w:rsidP="003E5D96">
            <w:pPr>
              <w:pStyle w:val="TF"/>
              <w:keepNext/>
              <w:spacing w:after="0"/>
              <w:rPr>
                <w:lang w:eastAsia="en-US"/>
              </w:rPr>
            </w:pPr>
          </w:p>
        </w:tc>
        <w:tc>
          <w:tcPr>
            <w:tcW w:w="957" w:type="dxa"/>
          </w:tcPr>
          <w:p w14:paraId="70DC5D27" w14:textId="77777777" w:rsidR="00973A86" w:rsidRPr="00F02BE6" w:rsidRDefault="00973A86" w:rsidP="003E5D96">
            <w:pPr>
              <w:pStyle w:val="TF"/>
              <w:keepNext/>
              <w:spacing w:after="0"/>
              <w:rPr>
                <w:lang w:eastAsia="en-US"/>
              </w:rPr>
            </w:pPr>
          </w:p>
        </w:tc>
        <w:tc>
          <w:tcPr>
            <w:tcW w:w="957" w:type="dxa"/>
          </w:tcPr>
          <w:p w14:paraId="50EE965B" w14:textId="77777777" w:rsidR="00973A86" w:rsidRPr="00F02BE6" w:rsidRDefault="00973A86" w:rsidP="003E5D96">
            <w:pPr>
              <w:pStyle w:val="TAR"/>
            </w:pPr>
            <w:r w:rsidRPr="00F02BE6">
              <w:t>:</w:t>
            </w:r>
          </w:p>
        </w:tc>
        <w:tc>
          <w:tcPr>
            <w:tcW w:w="957" w:type="dxa"/>
          </w:tcPr>
          <w:p w14:paraId="6C0AFE31" w14:textId="77777777" w:rsidR="00973A86" w:rsidRPr="00F02BE6" w:rsidRDefault="00973A86" w:rsidP="003E5D96">
            <w:pPr>
              <w:pStyle w:val="TF"/>
              <w:keepNext/>
              <w:spacing w:after="0"/>
              <w:rPr>
                <w:lang w:eastAsia="en-US"/>
              </w:rPr>
            </w:pPr>
          </w:p>
        </w:tc>
        <w:tc>
          <w:tcPr>
            <w:tcW w:w="957" w:type="dxa"/>
          </w:tcPr>
          <w:p w14:paraId="7CC69588" w14:textId="77777777" w:rsidR="00973A86" w:rsidRPr="00F02BE6" w:rsidRDefault="00973A86" w:rsidP="003E5D96">
            <w:pPr>
              <w:pStyle w:val="TF"/>
              <w:keepNext/>
              <w:spacing w:after="0"/>
              <w:rPr>
                <w:lang w:eastAsia="en-US"/>
              </w:rPr>
            </w:pPr>
          </w:p>
        </w:tc>
      </w:tr>
      <w:tr w:rsidR="00973A86" w:rsidRPr="00F02BE6" w14:paraId="232B56F6" w14:textId="77777777" w:rsidTr="003E5D96">
        <w:tblPrEx>
          <w:tblCellMar>
            <w:top w:w="0" w:type="dxa"/>
            <w:bottom w:w="0" w:type="dxa"/>
          </w:tblCellMar>
        </w:tblPrEx>
        <w:trPr>
          <w:jc w:val="center"/>
        </w:trPr>
        <w:tc>
          <w:tcPr>
            <w:tcW w:w="957" w:type="dxa"/>
          </w:tcPr>
          <w:p w14:paraId="2B1D5AD5" w14:textId="77777777" w:rsidR="00973A86" w:rsidRPr="00F02BE6" w:rsidRDefault="00973A86" w:rsidP="003E5D96">
            <w:pPr>
              <w:pStyle w:val="TAL"/>
            </w:pPr>
            <w:r w:rsidRPr="00F02BE6">
              <w:t>:</w:t>
            </w:r>
          </w:p>
        </w:tc>
        <w:tc>
          <w:tcPr>
            <w:tcW w:w="957" w:type="dxa"/>
          </w:tcPr>
          <w:p w14:paraId="2032665D" w14:textId="77777777" w:rsidR="00973A86" w:rsidRPr="00F02BE6" w:rsidRDefault="00973A86" w:rsidP="003E5D96">
            <w:pPr>
              <w:pStyle w:val="TF"/>
              <w:keepNext/>
              <w:spacing w:after="0"/>
              <w:rPr>
                <w:lang w:eastAsia="en-US"/>
              </w:rPr>
            </w:pPr>
          </w:p>
        </w:tc>
        <w:tc>
          <w:tcPr>
            <w:tcW w:w="957" w:type="dxa"/>
          </w:tcPr>
          <w:p w14:paraId="488DAE1D" w14:textId="77777777" w:rsidR="00973A86" w:rsidRPr="00F02BE6" w:rsidRDefault="00973A86" w:rsidP="003E5D96">
            <w:pPr>
              <w:pStyle w:val="TF"/>
              <w:keepNext/>
              <w:spacing w:after="0"/>
              <w:rPr>
                <w:lang w:eastAsia="en-US"/>
              </w:rPr>
            </w:pPr>
          </w:p>
        </w:tc>
        <w:tc>
          <w:tcPr>
            <w:tcW w:w="957" w:type="dxa"/>
          </w:tcPr>
          <w:p w14:paraId="7E5D6E71" w14:textId="77777777" w:rsidR="00973A86" w:rsidRPr="00F02BE6" w:rsidRDefault="00973A86" w:rsidP="003E5D96">
            <w:pPr>
              <w:pStyle w:val="TF"/>
              <w:keepNext/>
              <w:spacing w:after="0"/>
              <w:rPr>
                <w:lang w:eastAsia="en-US"/>
              </w:rPr>
            </w:pPr>
          </w:p>
        </w:tc>
        <w:tc>
          <w:tcPr>
            <w:tcW w:w="957" w:type="dxa"/>
          </w:tcPr>
          <w:p w14:paraId="6162D212" w14:textId="77777777" w:rsidR="00973A86" w:rsidRPr="00F02BE6" w:rsidRDefault="00973A86" w:rsidP="003E5D96">
            <w:pPr>
              <w:pStyle w:val="TF"/>
              <w:keepNext/>
              <w:spacing w:after="0"/>
              <w:rPr>
                <w:lang w:eastAsia="en-US"/>
              </w:rPr>
            </w:pPr>
          </w:p>
        </w:tc>
        <w:tc>
          <w:tcPr>
            <w:tcW w:w="957" w:type="dxa"/>
          </w:tcPr>
          <w:p w14:paraId="2721E178" w14:textId="77777777" w:rsidR="00973A86" w:rsidRPr="00F02BE6" w:rsidRDefault="00973A86" w:rsidP="003E5D96">
            <w:pPr>
              <w:pStyle w:val="TF"/>
              <w:keepNext/>
              <w:spacing w:after="0"/>
              <w:rPr>
                <w:lang w:eastAsia="en-US"/>
              </w:rPr>
            </w:pPr>
          </w:p>
        </w:tc>
        <w:tc>
          <w:tcPr>
            <w:tcW w:w="957" w:type="dxa"/>
          </w:tcPr>
          <w:p w14:paraId="59D385C5" w14:textId="77777777" w:rsidR="00973A86" w:rsidRPr="00F02BE6" w:rsidRDefault="00973A86" w:rsidP="003E5D96">
            <w:pPr>
              <w:pStyle w:val="TF"/>
              <w:keepNext/>
              <w:spacing w:after="0"/>
              <w:rPr>
                <w:lang w:eastAsia="en-US"/>
              </w:rPr>
            </w:pPr>
          </w:p>
        </w:tc>
        <w:tc>
          <w:tcPr>
            <w:tcW w:w="957" w:type="dxa"/>
          </w:tcPr>
          <w:p w14:paraId="22BFB3DB" w14:textId="77777777" w:rsidR="00973A86" w:rsidRPr="00F02BE6" w:rsidRDefault="00973A86" w:rsidP="003E5D96">
            <w:pPr>
              <w:pStyle w:val="TAR"/>
            </w:pPr>
            <w:r w:rsidRPr="00F02BE6">
              <w:t>:</w:t>
            </w:r>
          </w:p>
        </w:tc>
        <w:tc>
          <w:tcPr>
            <w:tcW w:w="957" w:type="dxa"/>
          </w:tcPr>
          <w:p w14:paraId="2F639181" w14:textId="77777777" w:rsidR="00973A86" w:rsidRPr="00F02BE6" w:rsidRDefault="00973A86" w:rsidP="003E5D96">
            <w:pPr>
              <w:pStyle w:val="TF"/>
              <w:keepNext/>
              <w:spacing w:after="0"/>
              <w:rPr>
                <w:lang w:eastAsia="en-US"/>
              </w:rPr>
            </w:pPr>
          </w:p>
        </w:tc>
        <w:tc>
          <w:tcPr>
            <w:tcW w:w="957" w:type="dxa"/>
          </w:tcPr>
          <w:p w14:paraId="19D1DD81" w14:textId="77777777" w:rsidR="00973A86" w:rsidRPr="00F02BE6" w:rsidRDefault="00973A86" w:rsidP="003E5D96">
            <w:pPr>
              <w:pStyle w:val="TF"/>
              <w:keepNext/>
              <w:spacing w:after="0"/>
              <w:rPr>
                <w:lang w:eastAsia="en-US"/>
              </w:rPr>
            </w:pPr>
          </w:p>
        </w:tc>
      </w:tr>
      <w:tr w:rsidR="00973A86" w:rsidRPr="00F02BE6" w14:paraId="5F633FAF" w14:textId="77777777" w:rsidTr="003E5D96">
        <w:tblPrEx>
          <w:tblCellMar>
            <w:top w:w="0" w:type="dxa"/>
            <w:bottom w:w="0" w:type="dxa"/>
          </w:tblCellMar>
        </w:tblPrEx>
        <w:trPr>
          <w:cantSplit/>
          <w:jc w:val="center"/>
        </w:trPr>
        <w:tc>
          <w:tcPr>
            <w:tcW w:w="957" w:type="dxa"/>
            <w:tcBorders>
              <w:left w:val="single" w:sz="6" w:space="0" w:color="auto"/>
            </w:tcBorders>
          </w:tcPr>
          <w:p w14:paraId="50B3DE94" w14:textId="77777777" w:rsidR="00973A86" w:rsidRPr="00F02BE6" w:rsidRDefault="00973A86" w:rsidP="003E5D96">
            <w:pPr>
              <w:pStyle w:val="TAL"/>
            </w:pPr>
          </w:p>
        </w:tc>
        <w:tc>
          <w:tcPr>
            <w:tcW w:w="957" w:type="dxa"/>
          </w:tcPr>
          <w:p w14:paraId="1F6EAAFC" w14:textId="77777777" w:rsidR="00973A86" w:rsidRPr="00F02BE6" w:rsidRDefault="00973A86" w:rsidP="003E5D96">
            <w:pPr>
              <w:pStyle w:val="TF"/>
              <w:keepNext/>
              <w:spacing w:after="0"/>
              <w:rPr>
                <w:lang w:eastAsia="en-US"/>
              </w:rPr>
            </w:pPr>
          </w:p>
        </w:tc>
        <w:tc>
          <w:tcPr>
            <w:tcW w:w="957" w:type="dxa"/>
          </w:tcPr>
          <w:p w14:paraId="73A24981" w14:textId="77777777" w:rsidR="00973A86" w:rsidRPr="00F02BE6" w:rsidRDefault="00973A86" w:rsidP="003E5D96">
            <w:pPr>
              <w:pStyle w:val="TF"/>
              <w:keepNext/>
              <w:spacing w:after="0"/>
              <w:rPr>
                <w:lang w:eastAsia="en-US"/>
              </w:rPr>
            </w:pPr>
          </w:p>
        </w:tc>
        <w:tc>
          <w:tcPr>
            <w:tcW w:w="1914" w:type="dxa"/>
            <w:gridSpan w:val="2"/>
          </w:tcPr>
          <w:p w14:paraId="33EAD067"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5249C0AE" w14:textId="77777777" w:rsidR="00973A86" w:rsidRPr="00F02BE6" w:rsidRDefault="00973A86" w:rsidP="003E5D96">
            <w:pPr>
              <w:pStyle w:val="TF"/>
              <w:keepNext/>
              <w:spacing w:after="0"/>
              <w:rPr>
                <w:lang w:eastAsia="en-US"/>
              </w:rPr>
            </w:pPr>
          </w:p>
        </w:tc>
        <w:tc>
          <w:tcPr>
            <w:tcW w:w="957" w:type="dxa"/>
          </w:tcPr>
          <w:p w14:paraId="7271B511"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0F3C2F8F" w14:textId="77777777" w:rsidR="00973A86" w:rsidRPr="00F02BE6" w:rsidRDefault="00973A86" w:rsidP="003E5D96">
            <w:pPr>
              <w:pStyle w:val="TAR"/>
            </w:pPr>
          </w:p>
        </w:tc>
        <w:tc>
          <w:tcPr>
            <w:tcW w:w="957" w:type="dxa"/>
            <w:tcBorders>
              <w:left w:val="nil"/>
            </w:tcBorders>
          </w:tcPr>
          <w:p w14:paraId="12F94776" w14:textId="77777777" w:rsidR="00973A86" w:rsidRPr="00F02BE6" w:rsidRDefault="00973A86" w:rsidP="003E5D96">
            <w:pPr>
              <w:pStyle w:val="TF"/>
              <w:keepNext/>
              <w:spacing w:after="0"/>
              <w:rPr>
                <w:lang w:eastAsia="en-US"/>
              </w:rPr>
            </w:pPr>
          </w:p>
        </w:tc>
        <w:tc>
          <w:tcPr>
            <w:tcW w:w="957" w:type="dxa"/>
          </w:tcPr>
          <w:p w14:paraId="00372A6D" w14:textId="77777777" w:rsidR="00973A86" w:rsidRPr="00F02BE6" w:rsidRDefault="00973A86" w:rsidP="003E5D96">
            <w:pPr>
              <w:pStyle w:val="TF"/>
              <w:keepNext/>
              <w:spacing w:after="0"/>
              <w:rPr>
                <w:lang w:eastAsia="en-US"/>
              </w:rPr>
            </w:pPr>
          </w:p>
        </w:tc>
      </w:tr>
      <w:tr w:rsidR="00973A86" w:rsidRPr="00F02BE6" w14:paraId="2A3C0BF5"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7D8EFD3B" w14:textId="77777777" w:rsidR="00973A86" w:rsidRPr="00F02BE6" w:rsidRDefault="00973A86" w:rsidP="003E5D96">
            <w:pPr>
              <w:pStyle w:val="TAL"/>
            </w:pPr>
          </w:p>
        </w:tc>
        <w:tc>
          <w:tcPr>
            <w:tcW w:w="957" w:type="dxa"/>
            <w:tcBorders>
              <w:top w:val="single" w:sz="6" w:space="0" w:color="auto"/>
            </w:tcBorders>
          </w:tcPr>
          <w:p w14:paraId="7195B4CB"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1745D366" w14:textId="77777777" w:rsidR="00973A86" w:rsidRPr="00F02BE6" w:rsidRDefault="00973A86" w:rsidP="003E5D96">
            <w:pPr>
              <w:pStyle w:val="TF"/>
              <w:keepNext/>
              <w:spacing w:after="0"/>
              <w:rPr>
                <w:lang w:eastAsia="en-US"/>
              </w:rPr>
            </w:pPr>
          </w:p>
        </w:tc>
        <w:tc>
          <w:tcPr>
            <w:tcW w:w="1914" w:type="dxa"/>
            <w:gridSpan w:val="2"/>
          </w:tcPr>
          <w:p w14:paraId="6CCBA913"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5C222082"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445F691"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2B10DC43" w14:textId="77777777" w:rsidR="00973A86" w:rsidRPr="00F02BE6" w:rsidRDefault="00973A86" w:rsidP="003E5D96">
            <w:pPr>
              <w:pStyle w:val="TAR"/>
            </w:pPr>
          </w:p>
        </w:tc>
        <w:tc>
          <w:tcPr>
            <w:tcW w:w="957" w:type="dxa"/>
            <w:tcBorders>
              <w:left w:val="nil"/>
            </w:tcBorders>
          </w:tcPr>
          <w:p w14:paraId="40DECA09" w14:textId="77777777" w:rsidR="00973A86" w:rsidRPr="00F02BE6" w:rsidRDefault="00973A86" w:rsidP="003E5D96">
            <w:pPr>
              <w:pStyle w:val="TAL"/>
              <w:rPr>
                <w:b/>
                <w:bCs/>
              </w:rPr>
            </w:pPr>
            <w:r w:rsidRPr="00F02BE6">
              <w:rPr>
                <w:b/>
                <w:bCs/>
              </w:rPr>
              <w:t xml:space="preserve">  </w:t>
            </w:r>
          </w:p>
        </w:tc>
        <w:tc>
          <w:tcPr>
            <w:tcW w:w="957" w:type="dxa"/>
          </w:tcPr>
          <w:p w14:paraId="3DF990FD" w14:textId="77777777" w:rsidR="00973A86" w:rsidRPr="00F02BE6" w:rsidRDefault="00973A86" w:rsidP="003E5D96">
            <w:pPr>
              <w:pStyle w:val="TF"/>
              <w:keepNext/>
              <w:spacing w:after="0"/>
              <w:rPr>
                <w:lang w:eastAsia="en-US"/>
              </w:rPr>
            </w:pPr>
          </w:p>
        </w:tc>
      </w:tr>
      <w:tr w:rsidR="00973A86" w:rsidRPr="00F02BE6" w14:paraId="506F0A8E"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5CA38BDF"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0939CA00"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09070944"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6DFB3012"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58700F7C"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5E0EE615"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7C9D8BE4" w14:textId="77777777" w:rsidR="00973A86" w:rsidRPr="00F02BE6" w:rsidRDefault="00973A86" w:rsidP="003E5D96">
            <w:pPr>
              <w:pStyle w:val="TF"/>
              <w:keepNext/>
              <w:spacing w:after="0"/>
              <w:jc w:val="left"/>
              <w:rPr>
                <w:lang w:eastAsia="en-US"/>
              </w:rPr>
            </w:pPr>
          </w:p>
        </w:tc>
        <w:tc>
          <w:tcPr>
            <w:tcW w:w="957" w:type="dxa"/>
            <w:tcBorders>
              <w:left w:val="nil"/>
            </w:tcBorders>
          </w:tcPr>
          <w:p w14:paraId="430CA8FB" w14:textId="77777777" w:rsidR="00973A86" w:rsidRPr="00F02BE6" w:rsidRDefault="00973A86" w:rsidP="003E5D96">
            <w:pPr>
              <w:pStyle w:val="TF"/>
              <w:keepNext/>
              <w:spacing w:after="0"/>
              <w:rPr>
                <w:lang w:eastAsia="en-US"/>
              </w:rPr>
            </w:pPr>
          </w:p>
        </w:tc>
        <w:tc>
          <w:tcPr>
            <w:tcW w:w="957" w:type="dxa"/>
          </w:tcPr>
          <w:p w14:paraId="57BB8876" w14:textId="77777777" w:rsidR="00973A86" w:rsidRPr="00F02BE6" w:rsidRDefault="00973A86" w:rsidP="003E5D96">
            <w:pPr>
              <w:pStyle w:val="TF"/>
              <w:keepNext/>
              <w:spacing w:after="0"/>
              <w:rPr>
                <w:lang w:eastAsia="en-US"/>
              </w:rPr>
            </w:pPr>
          </w:p>
        </w:tc>
      </w:tr>
      <w:tr w:rsidR="00973A86" w:rsidRPr="00F02BE6" w14:paraId="1C0A41B5"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4EF4D4C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2194E045"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676C6D16"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45A1E3C5"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6EABE34A"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533B8F35"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2EF1D1E0"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0E0D4E40"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2F7FB8DB" w14:textId="77777777" w:rsidR="00973A86" w:rsidRPr="00F02BE6" w:rsidRDefault="00973A86" w:rsidP="003E5D96">
            <w:pPr>
              <w:pStyle w:val="TAL"/>
            </w:pPr>
            <w:r w:rsidRPr="00F02BE6">
              <w:rPr>
                <w:b/>
                <w:bCs/>
              </w:rPr>
              <w:t xml:space="preserve">  octet 60</w:t>
            </w:r>
          </w:p>
          <w:p w14:paraId="51E36799" w14:textId="77777777" w:rsidR="00973A86" w:rsidRPr="00F02BE6" w:rsidRDefault="00973A86" w:rsidP="003E5D96">
            <w:pPr>
              <w:pStyle w:val="TAL"/>
            </w:pPr>
          </w:p>
        </w:tc>
      </w:tr>
      <w:tr w:rsidR="00973A86" w:rsidRPr="00F02BE6" w14:paraId="43332DAF"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5087908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BC0415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9988114" w14:textId="77777777" w:rsidR="00973A86" w:rsidRPr="00F02BE6" w:rsidRDefault="00973A86" w:rsidP="003E5D96">
            <w:pPr>
              <w:pStyle w:val="TF"/>
              <w:keepNext/>
              <w:spacing w:after="0"/>
              <w:rPr>
                <w:lang w:eastAsia="en-US"/>
              </w:rPr>
            </w:pPr>
          </w:p>
          <w:p w14:paraId="0A9C8C2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2B943E7"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86ED44E"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ED37095"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3092B91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7D40466"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BB96A62" w14:textId="77777777" w:rsidR="00973A86" w:rsidRPr="00F02BE6" w:rsidRDefault="00973A86" w:rsidP="003E5D96">
            <w:pPr>
              <w:pStyle w:val="TAL"/>
              <w:rPr>
                <w:b/>
              </w:rPr>
            </w:pPr>
          </w:p>
        </w:tc>
      </w:tr>
      <w:tr w:rsidR="00973A86" w:rsidRPr="00F02BE6" w14:paraId="5B7A6CC0"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1D6C64A0" w14:textId="77777777" w:rsidR="00973A86" w:rsidRPr="00F02BE6" w:rsidRDefault="00973A86" w:rsidP="003E5D96">
            <w:pPr>
              <w:pStyle w:val="TF"/>
              <w:keepNext/>
              <w:spacing w:after="0"/>
              <w:rPr>
                <w:lang w:eastAsia="en-US"/>
              </w:rPr>
            </w:pPr>
          </w:p>
          <w:p w14:paraId="625CFDA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47AE97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A5B9496"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465FF8D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ADAFCDE"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6E23AE8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69EB882C"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BD3E810" w14:textId="77777777" w:rsidR="00973A86" w:rsidRPr="00F02BE6" w:rsidRDefault="00973A86" w:rsidP="003E5D96">
            <w:pPr>
              <w:pStyle w:val="TAL"/>
              <w:rPr>
                <w:b/>
              </w:rPr>
            </w:pPr>
          </w:p>
        </w:tc>
      </w:tr>
      <w:tr w:rsidR="00973A86" w:rsidRPr="00F02BE6" w14:paraId="3B417AE0" w14:textId="77777777" w:rsidTr="003E5D96">
        <w:tblPrEx>
          <w:tblCellMar>
            <w:top w:w="0" w:type="dxa"/>
            <w:bottom w:w="0" w:type="dxa"/>
          </w:tblCellMar>
        </w:tblPrEx>
        <w:trPr>
          <w:jc w:val="center"/>
        </w:trPr>
        <w:tc>
          <w:tcPr>
            <w:tcW w:w="957" w:type="dxa"/>
            <w:tcBorders>
              <w:top w:val="dotted" w:sz="4" w:space="0" w:color="auto"/>
              <w:right w:val="dotted" w:sz="4" w:space="0" w:color="auto"/>
            </w:tcBorders>
          </w:tcPr>
          <w:p w14:paraId="02AAF1C6"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7309DB3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C2CE11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0C3509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FF6D37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B1C7C89" w14:textId="77777777" w:rsidR="00973A86" w:rsidRPr="00F02BE6" w:rsidRDefault="00973A86" w:rsidP="003E5D96">
            <w:pPr>
              <w:pStyle w:val="TF"/>
              <w:keepNext/>
              <w:spacing w:after="0"/>
              <w:rPr>
                <w:lang w:eastAsia="en-US"/>
              </w:rPr>
            </w:pPr>
          </w:p>
          <w:p w14:paraId="6EE285F5"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33A015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635136E6"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DB3F16B" w14:textId="77777777" w:rsidR="00973A86" w:rsidRPr="00F02BE6" w:rsidRDefault="00973A86" w:rsidP="003E5D96">
            <w:pPr>
              <w:pStyle w:val="TAL"/>
              <w:rPr>
                <w:b/>
              </w:rPr>
            </w:pPr>
            <w:r w:rsidRPr="00F02BE6">
              <w:rPr>
                <w:b/>
              </w:rPr>
              <w:t xml:space="preserve">  octet 63</w:t>
            </w:r>
          </w:p>
        </w:tc>
      </w:tr>
      <w:tr w:rsidR="00973A86" w:rsidRPr="00F02BE6" w14:paraId="11C38EE1" w14:textId="77777777" w:rsidTr="003E5D96">
        <w:tblPrEx>
          <w:tblCellMar>
            <w:top w:w="0" w:type="dxa"/>
            <w:bottom w:w="0" w:type="dxa"/>
          </w:tblCellMar>
        </w:tblPrEx>
        <w:trPr>
          <w:jc w:val="center"/>
        </w:trPr>
        <w:tc>
          <w:tcPr>
            <w:tcW w:w="957" w:type="dxa"/>
            <w:tcBorders>
              <w:top w:val="dotted" w:sz="4" w:space="0" w:color="auto"/>
            </w:tcBorders>
          </w:tcPr>
          <w:p w14:paraId="5A13B785"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174427B"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2427485E"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2101644" w14:textId="77777777" w:rsidR="00973A86" w:rsidRPr="00F02BE6" w:rsidRDefault="00973A86" w:rsidP="003E5D96">
            <w:pPr>
              <w:pStyle w:val="TF"/>
              <w:keepNext/>
              <w:spacing w:after="0"/>
              <w:rPr>
                <w:lang w:eastAsia="en-US"/>
              </w:rPr>
            </w:pPr>
          </w:p>
        </w:tc>
        <w:tc>
          <w:tcPr>
            <w:tcW w:w="957" w:type="dxa"/>
            <w:tcBorders>
              <w:top w:val="dotted" w:sz="4" w:space="0" w:color="auto"/>
              <w:left w:val="nil"/>
            </w:tcBorders>
          </w:tcPr>
          <w:p w14:paraId="0E32F98F"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549CA808"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18E726E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76CB55C2"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1A5F360" w14:textId="77777777" w:rsidR="00973A86" w:rsidRPr="00F02BE6" w:rsidRDefault="00973A86" w:rsidP="003E5D96">
            <w:pPr>
              <w:pStyle w:val="TAL"/>
              <w:rPr>
                <w:b/>
              </w:rPr>
            </w:pPr>
            <w:r w:rsidRPr="00F02BE6">
              <w:rPr>
                <w:b/>
              </w:rPr>
              <w:t xml:space="preserve">  octet 64</w:t>
            </w:r>
          </w:p>
          <w:p w14:paraId="0676AC7B" w14:textId="77777777" w:rsidR="00973A86" w:rsidRPr="00F02BE6" w:rsidRDefault="00973A86" w:rsidP="003E5D96">
            <w:pPr>
              <w:pStyle w:val="TAL"/>
              <w:rPr>
                <w:b/>
              </w:rPr>
            </w:pPr>
          </w:p>
        </w:tc>
      </w:tr>
    </w:tbl>
    <w:p w14:paraId="164CF6F4" w14:textId="77777777" w:rsidR="00973A86" w:rsidRPr="00F02BE6" w:rsidRDefault="00973A86" w:rsidP="00973A86">
      <w:pPr>
        <w:pStyle w:val="NF"/>
      </w:pPr>
    </w:p>
    <w:p w14:paraId="21AA9E5F" w14:textId="77777777" w:rsidR="00973A86" w:rsidRPr="00F02BE6" w:rsidRDefault="00973A86" w:rsidP="00973A86">
      <w:pPr>
        <w:pStyle w:val="NF"/>
      </w:pPr>
      <w:r w:rsidRPr="00F02BE6">
        <w:t>NOTE:</w:t>
      </w:r>
      <w:r w:rsidRPr="00F02BE6">
        <w:tab/>
        <w:t>The numbering convention specified in 3GPP TS 44.060 applies.</w:t>
      </w:r>
    </w:p>
    <w:p w14:paraId="298A710A" w14:textId="77777777" w:rsidR="00973A86" w:rsidRPr="00F02BE6" w:rsidRDefault="00973A86" w:rsidP="00973A86">
      <w:pPr>
        <w:pStyle w:val="NF"/>
      </w:pPr>
    </w:p>
    <w:p w14:paraId="3F1F4DE5" w14:textId="77777777" w:rsidR="00973A86" w:rsidRPr="00F02BE6" w:rsidRDefault="00973A86" w:rsidP="00973A86">
      <w:pPr>
        <w:pStyle w:val="TF"/>
      </w:pPr>
      <w:r w:rsidRPr="00F02BE6">
        <w:t>Figure 7.6.27.1: PDTCH block type 27 (DAS-5) format</w:t>
      </w:r>
    </w:p>
    <w:p w14:paraId="2EFC2C0D" w14:textId="77777777" w:rsidR="00973A86" w:rsidRPr="00F02BE6" w:rsidRDefault="00973A86" w:rsidP="00973A86">
      <w:pPr>
        <w:pStyle w:val="Heading3"/>
        <w:rPr>
          <w:lang w:val="en-US"/>
        </w:rPr>
      </w:pPr>
      <w:bookmarkStart w:id="184" w:name="_Toc517979172"/>
      <w:r w:rsidRPr="00F02BE6">
        <w:rPr>
          <w:lang w:val="en-US"/>
        </w:rPr>
        <w:t>7.6.28</w:t>
      </w:r>
      <w:r w:rsidRPr="00F02BE6">
        <w:rPr>
          <w:lang w:val="en-US"/>
        </w:rPr>
        <w:tab/>
        <w:t>PDTCH block type 28 (DAS-6) format (downlink only)</w:t>
      </w:r>
      <w:bookmarkEnd w:id="184"/>
    </w:p>
    <w:p w14:paraId="1B32AABE" w14:textId="77777777" w:rsidR="00973A86" w:rsidRPr="00F02BE6" w:rsidRDefault="00973A86" w:rsidP="00973A86">
      <w:r w:rsidRPr="00F02BE6">
        <w:t>The blocks of 574 bits, or in case an eTFI is included, 577 bit blocks, or in case a PAN is included, 599 bits, or in case both a PAN and an eTFI are included, 602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4F6D3E67" w14:textId="77777777" w:rsidTr="003E5D96">
        <w:tblPrEx>
          <w:tblCellMar>
            <w:top w:w="0" w:type="dxa"/>
            <w:bottom w:w="0" w:type="dxa"/>
          </w:tblCellMar>
        </w:tblPrEx>
        <w:trPr>
          <w:jc w:val="center"/>
        </w:trPr>
        <w:tc>
          <w:tcPr>
            <w:tcW w:w="7656" w:type="dxa"/>
            <w:gridSpan w:val="8"/>
          </w:tcPr>
          <w:p w14:paraId="01CD0176"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30BDB574" w14:textId="77777777" w:rsidR="00973A86" w:rsidRPr="00F02BE6" w:rsidRDefault="00973A86" w:rsidP="003E5D96">
            <w:pPr>
              <w:pStyle w:val="TF"/>
              <w:keepNext/>
              <w:spacing w:after="0"/>
              <w:rPr>
                <w:lang w:eastAsia="en-US"/>
              </w:rPr>
            </w:pPr>
          </w:p>
        </w:tc>
        <w:tc>
          <w:tcPr>
            <w:tcW w:w="957" w:type="dxa"/>
          </w:tcPr>
          <w:p w14:paraId="78E6F5B6" w14:textId="77777777" w:rsidR="00973A86" w:rsidRPr="00F02BE6" w:rsidRDefault="00973A86" w:rsidP="003E5D96">
            <w:pPr>
              <w:pStyle w:val="TF"/>
              <w:keepNext/>
              <w:spacing w:after="0"/>
              <w:rPr>
                <w:lang w:eastAsia="en-US"/>
              </w:rPr>
            </w:pPr>
          </w:p>
        </w:tc>
      </w:tr>
      <w:tr w:rsidR="00973A86" w:rsidRPr="00F02BE6" w14:paraId="26EA5D8E" w14:textId="77777777" w:rsidTr="003E5D96">
        <w:tblPrEx>
          <w:tblCellMar>
            <w:top w:w="0" w:type="dxa"/>
            <w:bottom w:w="0" w:type="dxa"/>
          </w:tblCellMar>
        </w:tblPrEx>
        <w:trPr>
          <w:jc w:val="center"/>
        </w:trPr>
        <w:tc>
          <w:tcPr>
            <w:tcW w:w="957" w:type="dxa"/>
          </w:tcPr>
          <w:p w14:paraId="2CFFD5DA"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6DBBDD44"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5B246812"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1EB969CF"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4A1CF9EC"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54ACB6C3"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00EC437D"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02E5D46D"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6130E0C" w14:textId="77777777" w:rsidR="00973A86" w:rsidRPr="00F02BE6" w:rsidRDefault="00973A86" w:rsidP="003E5D96">
            <w:pPr>
              <w:pStyle w:val="TF"/>
              <w:keepNext/>
              <w:spacing w:after="0"/>
              <w:rPr>
                <w:lang w:eastAsia="en-US"/>
              </w:rPr>
            </w:pPr>
          </w:p>
        </w:tc>
        <w:tc>
          <w:tcPr>
            <w:tcW w:w="957" w:type="dxa"/>
          </w:tcPr>
          <w:p w14:paraId="640ECD64" w14:textId="77777777" w:rsidR="00973A86" w:rsidRPr="00F02BE6" w:rsidRDefault="00973A86" w:rsidP="003E5D96">
            <w:pPr>
              <w:pStyle w:val="TF"/>
              <w:keepNext/>
              <w:spacing w:after="0"/>
              <w:rPr>
                <w:lang w:eastAsia="en-US"/>
              </w:rPr>
            </w:pPr>
          </w:p>
        </w:tc>
      </w:tr>
      <w:tr w:rsidR="00973A86" w:rsidRPr="00F02BE6" w14:paraId="26FAC4A7"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0813DD77" w14:textId="77777777" w:rsidR="00973A86" w:rsidRPr="00F02BE6" w:rsidRDefault="00973A86" w:rsidP="003E5D96">
            <w:pPr>
              <w:pStyle w:val="TF"/>
              <w:keepNext/>
              <w:spacing w:after="0"/>
              <w:rPr>
                <w:lang w:eastAsia="en-US"/>
              </w:rPr>
            </w:pPr>
          </w:p>
        </w:tc>
        <w:tc>
          <w:tcPr>
            <w:tcW w:w="957" w:type="dxa"/>
            <w:tcBorders>
              <w:left w:val="nil"/>
            </w:tcBorders>
          </w:tcPr>
          <w:p w14:paraId="7D23DFA4"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6447865F" w14:textId="77777777" w:rsidR="00973A86" w:rsidRPr="00F02BE6" w:rsidRDefault="00973A86" w:rsidP="003E5D96">
            <w:pPr>
              <w:pStyle w:val="TF"/>
              <w:keepNext/>
              <w:spacing w:after="0"/>
              <w:rPr>
                <w:lang w:eastAsia="en-US"/>
              </w:rPr>
            </w:pPr>
          </w:p>
        </w:tc>
      </w:tr>
      <w:tr w:rsidR="00973A86" w:rsidRPr="00F02BE6" w14:paraId="1AD50F86"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7D5701D9" w14:textId="77777777" w:rsidR="00973A86" w:rsidRPr="00F02BE6" w:rsidRDefault="00973A86" w:rsidP="003E5D96">
            <w:pPr>
              <w:pStyle w:val="TF"/>
              <w:keepNext/>
              <w:spacing w:after="0"/>
              <w:rPr>
                <w:lang w:eastAsia="en-US"/>
              </w:rPr>
            </w:pPr>
            <w:r w:rsidRPr="00F02BE6">
              <w:rPr>
                <w:sz w:val="22"/>
                <w:lang w:eastAsia="en-US"/>
              </w:rPr>
              <w:t>574 or 577 or 599 or 602</w:t>
            </w:r>
          </w:p>
        </w:tc>
        <w:tc>
          <w:tcPr>
            <w:tcW w:w="957" w:type="dxa"/>
            <w:tcBorders>
              <w:left w:val="nil"/>
            </w:tcBorders>
          </w:tcPr>
          <w:p w14:paraId="0DEED11B" w14:textId="77777777" w:rsidR="00973A86" w:rsidRPr="00F02BE6" w:rsidRDefault="00973A86" w:rsidP="003E5D96">
            <w:pPr>
              <w:pStyle w:val="TF"/>
              <w:keepNext/>
              <w:spacing w:after="0"/>
              <w:rPr>
                <w:lang w:eastAsia="en-US"/>
              </w:rPr>
            </w:pPr>
          </w:p>
        </w:tc>
        <w:tc>
          <w:tcPr>
            <w:tcW w:w="957" w:type="dxa"/>
            <w:tcBorders>
              <w:left w:val="nil"/>
            </w:tcBorders>
          </w:tcPr>
          <w:p w14:paraId="1DD8A23F" w14:textId="77777777" w:rsidR="00973A86" w:rsidRPr="00F02BE6" w:rsidRDefault="00973A86" w:rsidP="003E5D96">
            <w:pPr>
              <w:pStyle w:val="TF"/>
              <w:keepNext/>
              <w:spacing w:after="0"/>
              <w:rPr>
                <w:lang w:eastAsia="en-US"/>
              </w:rPr>
            </w:pPr>
          </w:p>
        </w:tc>
      </w:tr>
      <w:tr w:rsidR="00973A86" w:rsidRPr="00F02BE6" w14:paraId="31AC2944"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7AC149D7" w14:textId="77777777" w:rsidR="00973A86" w:rsidRPr="00F02BE6" w:rsidRDefault="00973A86" w:rsidP="003E5D96">
            <w:pPr>
              <w:pStyle w:val="TF"/>
              <w:keepNext/>
              <w:spacing w:after="0"/>
              <w:rPr>
                <w:lang w:eastAsia="en-US"/>
              </w:rPr>
            </w:pPr>
          </w:p>
        </w:tc>
        <w:tc>
          <w:tcPr>
            <w:tcW w:w="957" w:type="dxa"/>
          </w:tcPr>
          <w:p w14:paraId="643AA5DA" w14:textId="77777777" w:rsidR="00973A86" w:rsidRPr="00F02BE6" w:rsidRDefault="00973A86" w:rsidP="003E5D96">
            <w:pPr>
              <w:pStyle w:val="TF"/>
              <w:keepNext/>
              <w:spacing w:after="0"/>
              <w:rPr>
                <w:lang w:eastAsia="en-US"/>
              </w:rPr>
            </w:pPr>
          </w:p>
        </w:tc>
        <w:tc>
          <w:tcPr>
            <w:tcW w:w="957" w:type="dxa"/>
          </w:tcPr>
          <w:p w14:paraId="38F99A00" w14:textId="77777777" w:rsidR="00973A86" w:rsidRPr="00F02BE6" w:rsidRDefault="00973A86" w:rsidP="003E5D96">
            <w:pPr>
              <w:pStyle w:val="TF"/>
              <w:keepNext/>
              <w:spacing w:after="0"/>
              <w:rPr>
                <w:lang w:eastAsia="en-US"/>
              </w:rPr>
            </w:pPr>
          </w:p>
        </w:tc>
        <w:tc>
          <w:tcPr>
            <w:tcW w:w="1914" w:type="dxa"/>
            <w:gridSpan w:val="2"/>
          </w:tcPr>
          <w:p w14:paraId="5A95CADD"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3F946A75" w14:textId="77777777" w:rsidR="00973A86" w:rsidRPr="00F02BE6" w:rsidRDefault="00973A86" w:rsidP="003E5D96">
            <w:pPr>
              <w:pStyle w:val="TF"/>
              <w:keepNext/>
              <w:spacing w:after="0"/>
              <w:rPr>
                <w:lang w:eastAsia="en-US"/>
              </w:rPr>
            </w:pPr>
          </w:p>
        </w:tc>
        <w:tc>
          <w:tcPr>
            <w:tcW w:w="957" w:type="dxa"/>
          </w:tcPr>
          <w:p w14:paraId="3BC4F31B"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DAF1C2B" w14:textId="77777777" w:rsidR="00973A86" w:rsidRPr="00F02BE6" w:rsidRDefault="00973A86" w:rsidP="003E5D96">
            <w:pPr>
              <w:pStyle w:val="TF"/>
              <w:keepNext/>
              <w:spacing w:after="0"/>
              <w:rPr>
                <w:lang w:eastAsia="en-US"/>
              </w:rPr>
            </w:pPr>
          </w:p>
        </w:tc>
        <w:tc>
          <w:tcPr>
            <w:tcW w:w="1914" w:type="dxa"/>
            <w:gridSpan w:val="2"/>
            <w:tcBorders>
              <w:left w:val="nil"/>
            </w:tcBorders>
          </w:tcPr>
          <w:p w14:paraId="11D84A6E" w14:textId="77777777" w:rsidR="00973A86" w:rsidRPr="00F02BE6" w:rsidRDefault="00973A86" w:rsidP="003E5D96">
            <w:pPr>
              <w:pStyle w:val="TF"/>
              <w:keepNext/>
              <w:spacing w:after="0"/>
              <w:rPr>
                <w:lang w:eastAsia="en-US"/>
              </w:rPr>
            </w:pPr>
          </w:p>
        </w:tc>
      </w:tr>
      <w:tr w:rsidR="00973A86" w:rsidRPr="00F02BE6" w14:paraId="47BCEB95" w14:textId="77777777" w:rsidTr="003E5D96">
        <w:tblPrEx>
          <w:tblCellMar>
            <w:top w:w="0" w:type="dxa"/>
            <w:bottom w:w="0" w:type="dxa"/>
          </w:tblCellMar>
        </w:tblPrEx>
        <w:trPr>
          <w:jc w:val="center"/>
        </w:trPr>
        <w:tc>
          <w:tcPr>
            <w:tcW w:w="957" w:type="dxa"/>
          </w:tcPr>
          <w:p w14:paraId="34B7DE3C" w14:textId="77777777" w:rsidR="00973A86" w:rsidRPr="00F02BE6" w:rsidRDefault="00973A86" w:rsidP="003E5D96">
            <w:pPr>
              <w:pStyle w:val="TAL"/>
            </w:pPr>
            <w:r w:rsidRPr="00F02BE6">
              <w:t>:</w:t>
            </w:r>
          </w:p>
        </w:tc>
        <w:tc>
          <w:tcPr>
            <w:tcW w:w="957" w:type="dxa"/>
          </w:tcPr>
          <w:p w14:paraId="0CD5770C" w14:textId="77777777" w:rsidR="00973A86" w:rsidRPr="00F02BE6" w:rsidRDefault="00973A86" w:rsidP="003E5D96">
            <w:pPr>
              <w:pStyle w:val="TF"/>
              <w:keepNext/>
              <w:spacing w:after="0"/>
              <w:rPr>
                <w:lang w:eastAsia="en-US"/>
              </w:rPr>
            </w:pPr>
          </w:p>
        </w:tc>
        <w:tc>
          <w:tcPr>
            <w:tcW w:w="957" w:type="dxa"/>
          </w:tcPr>
          <w:p w14:paraId="7444B344" w14:textId="77777777" w:rsidR="00973A86" w:rsidRPr="00F02BE6" w:rsidRDefault="00973A86" w:rsidP="003E5D96">
            <w:pPr>
              <w:pStyle w:val="TF"/>
              <w:keepNext/>
              <w:spacing w:after="0"/>
              <w:rPr>
                <w:lang w:eastAsia="en-US"/>
              </w:rPr>
            </w:pPr>
          </w:p>
        </w:tc>
        <w:tc>
          <w:tcPr>
            <w:tcW w:w="957" w:type="dxa"/>
          </w:tcPr>
          <w:p w14:paraId="0A9E227B" w14:textId="77777777" w:rsidR="00973A86" w:rsidRPr="00F02BE6" w:rsidRDefault="00973A86" w:rsidP="003E5D96">
            <w:pPr>
              <w:pStyle w:val="TF"/>
              <w:keepNext/>
              <w:spacing w:after="0"/>
              <w:rPr>
                <w:lang w:eastAsia="en-US"/>
              </w:rPr>
            </w:pPr>
          </w:p>
        </w:tc>
        <w:tc>
          <w:tcPr>
            <w:tcW w:w="957" w:type="dxa"/>
          </w:tcPr>
          <w:p w14:paraId="6F9D7603" w14:textId="77777777" w:rsidR="00973A86" w:rsidRPr="00F02BE6" w:rsidRDefault="00973A86" w:rsidP="003E5D96">
            <w:pPr>
              <w:pStyle w:val="TF"/>
              <w:keepNext/>
              <w:spacing w:after="0"/>
              <w:rPr>
                <w:lang w:eastAsia="en-US"/>
              </w:rPr>
            </w:pPr>
          </w:p>
        </w:tc>
        <w:tc>
          <w:tcPr>
            <w:tcW w:w="957" w:type="dxa"/>
          </w:tcPr>
          <w:p w14:paraId="06C54D2D" w14:textId="77777777" w:rsidR="00973A86" w:rsidRPr="00F02BE6" w:rsidRDefault="00973A86" w:rsidP="003E5D96">
            <w:pPr>
              <w:pStyle w:val="TF"/>
              <w:keepNext/>
              <w:spacing w:after="0"/>
              <w:rPr>
                <w:lang w:eastAsia="en-US"/>
              </w:rPr>
            </w:pPr>
          </w:p>
        </w:tc>
        <w:tc>
          <w:tcPr>
            <w:tcW w:w="957" w:type="dxa"/>
          </w:tcPr>
          <w:p w14:paraId="5A2E6308" w14:textId="77777777" w:rsidR="00973A86" w:rsidRPr="00F02BE6" w:rsidRDefault="00973A86" w:rsidP="003E5D96">
            <w:pPr>
              <w:pStyle w:val="TF"/>
              <w:keepNext/>
              <w:spacing w:after="0"/>
              <w:rPr>
                <w:lang w:eastAsia="en-US"/>
              </w:rPr>
            </w:pPr>
          </w:p>
        </w:tc>
        <w:tc>
          <w:tcPr>
            <w:tcW w:w="957" w:type="dxa"/>
          </w:tcPr>
          <w:p w14:paraId="4099FFC6" w14:textId="77777777" w:rsidR="00973A86" w:rsidRPr="00F02BE6" w:rsidRDefault="00973A86" w:rsidP="003E5D96">
            <w:pPr>
              <w:pStyle w:val="TAR"/>
            </w:pPr>
            <w:r w:rsidRPr="00F02BE6">
              <w:t>:</w:t>
            </w:r>
          </w:p>
        </w:tc>
        <w:tc>
          <w:tcPr>
            <w:tcW w:w="957" w:type="dxa"/>
          </w:tcPr>
          <w:p w14:paraId="6EF62EE9"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757294A1" w14:textId="77777777" w:rsidR="00973A86" w:rsidRPr="00F02BE6" w:rsidRDefault="00973A86" w:rsidP="003E5D96">
            <w:pPr>
              <w:pStyle w:val="TF"/>
              <w:keepNext/>
              <w:spacing w:after="0"/>
              <w:rPr>
                <w:lang w:eastAsia="en-US"/>
              </w:rPr>
            </w:pPr>
          </w:p>
        </w:tc>
      </w:tr>
      <w:tr w:rsidR="00973A86" w:rsidRPr="00F02BE6" w14:paraId="319D34DE" w14:textId="77777777" w:rsidTr="003E5D96">
        <w:tblPrEx>
          <w:tblCellMar>
            <w:top w:w="0" w:type="dxa"/>
            <w:bottom w:w="0" w:type="dxa"/>
          </w:tblCellMar>
        </w:tblPrEx>
        <w:trPr>
          <w:jc w:val="center"/>
        </w:trPr>
        <w:tc>
          <w:tcPr>
            <w:tcW w:w="957" w:type="dxa"/>
          </w:tcPr>
          <w:p w14:paraId="35A6A027" w14:textId="77777777" w:rsidR="00973A86" w:rsidRPr="00F02BE6" w:rsidRDefault="00973A86" w:rsidP="003E5D96">
            <w:pPr>
              <w:pStyle w:val="TAL"/>
            </w:pPr>
            <w:r w:rsidRPr="00F02BE6">
              <w:t>:</w:t>
            </w:r>
          </w:p>
        </w:tc>
        <w:tc>
          <w:tcPr>
            <w:tcW w:w="957" w:type="dxa"/>
          </w:tcPr>
          <w:p w14:paraId="545AB6A8" w14:textId="77777777" w:rsidR="00973A86" w:rsidRPr="00F02BE6" w:rsidRDefault="00973A86" w:rsidP="003E5D96">
            <w:pPr>
              <w:pStyle w:val="TF"/>
              <w:keepNext/>
              <w:spacing w:after="0"/>
              <w:rPr>
                <w:lang w:eastAsia="en-US"/>
              </w:rPr>
            </w:pPr>
          </w:p>
        </w:tc>
        <w:tc>
          <w:tcPr>
            <w:tcW w:w="957" w:type="dxa"/>
          </w:tcPr>
          <w:p w14:paraId="371E379A" w14:textId="77777777" w:rsidR="00973A86" w:rsidRPr="00F02BE6" w:rsidRDefault="00973A86" w:rsidP="003E5D96">
            <w:pPr>
              <w:pStyle w:val="TF"/>
              <w:keepNext/>
              <w:spacing w:after="0"/>
              <w:rPr>
                <w:lang w:eastAsia="en-US"/>
              </w:rPr>
            </w:pPr>
          </w:p>
        </w:tc>
        <w:tc>
          <w:tcPr>
            <w:tcW w:w="957" w:type="dxa"/>
          </w:tcPr>
          <w:p w14:paraId="1D47F05B" w14:textId="77777777" w:rsidR="00973A86" w:rsidRPr="00F02BE6" w:rsidRDefault="00973A86" w:rsidP="003E5D96">
            <w:pPr>
              <w:pStyle w:val="TF"/>
              <w:keepNext/>
              <w:spacing w:after="0"/>
              <w:rPr>
                <w:lang w:eastAsia="en-US"/>
              </w:rPr>
            </w:pPr>
          </w:p>
        </w:tc>
        <w:tc>
          <w:tcPr>
            <w:tcW w:w="957" w:type="dxa"/>
          </w:tcPr>
          <w:p w14:paraId="6BDC8BA1" w14:textId="77777777" w:rsidR="00973A86" w:rsidRPr="00F02BE6" w:rsidRDefault="00973A86" w:rsidP="003E5D96">
            <w:pPr>
              <w:pStyle w:val="TF"/>
              <w:keepNext/>
              <w:spacing w:after="0"/>
              <w:rPr>
                <w:lang w:eastAsia="en-US"/>
              </w:rPr>
            </w:pPr>
          </w:p>
        </w:tc>
        <w:tc>
          <w:tcPr>
            <w:tcW w:w="957" w:type="dxa"/>
          </w:tcPr>
          <w:p w14:paraId="06E57EA7" w14:textId="77777777" w:rsidR="00973A86" w:rsidRPr="00F02BE6" w:rsidRDefault="00973A86" w:rsidP="003E5D96">
            <w:pPr>
              <w:pStyle w:val="TF"/>
              <w:keepNext/>
              <w:spacing w:after="0"/>
              <w:rPr>
                <w:lang w:eastAsia="en-US"/>
              </w:rPr>
            </w:pPr>
          </w:p>
        </w:tc>
        <w:tc>
          <w:tcPr>
            <w:tcW w:w="957" w:type="dxa"/>
          </w:tcPr>
          <w:p w14:paraId="2D387428" w14:textId="77777777" w:rsidR="00973A86" w:rsidRPr="00F02BE6" w:rsidRDefault="00973A86" w:rsidP="003E5D96">
            <w:pPr>
              <w:pStyle w:val="TF"/>
              <w:keepNext/>
              <w:spacing w:after="0"/>
              <w:rPr>
                <w:lang w:eastAsia="en-US"/>
              </w:rPr>
            </w:pPr>
          </w:p>
        </w:tc>
        <w:tc>
          <w:tcPr>
            <w:tcW w:w="957" w:type="dxa"/>
          </w:tcPr>
          <w:p w14:paraId="69CCF1CE" w14:textId="77777777" w:rsidR="00973A86" w:rsidRPr="00F02BE6" w:rsidRDefault="00973A86" w:rsidP="003E5D96">
            <w:pPr>
              <w:pStyle w:val="TAR"/>
            </w:pPr>
            <w:r w:rsidRPr="00F02BE6">
              <w:t>:</w:t>
            </w:r>
          </w:p>
        </w:tc>
        <w:tc>
          <w:tcPr>
            <w:tcW w:w="957" w:type="dxa"/>
          </w:tcPr>
          <w:p w14:paraId="76654C6A" w14:textId="77777777" w:rsidR="00973A86" w:rsidRPr="00F02BE6" w:rsidRDefault="00973A86" w:rsidP="003E5D96">
            <w:pPr>
              <w:pStyle w:val="TF"/>
              <w:keepNext/>
              <w:spacing w:after="0"/>
              <w:rPr>
                <w:lang w:eastAsia="en-US"/>
              </w:rPr>
            </w:pPr>
          </w:p>
        </w:tc>
        <w:tc>
          <w:tcPr>
            <w:tcW w:w="957" w:type="dxa"/>
          </w:tcPr>
          <w:p w14:paraId="273183E2" w14:textId="77777777" w:rsidR="00973A86" w:rsidRPr="00F02BE6" w:rsidRDefault="00973A86" w:rsidP="003E5D96">
            <w:pPr>
              <w:pStyle w:val="TF"/>
              <w:keepNext/>
              <w:spacing w:after="0"/>
              <w:rPr>
                <w:lang w:eastAsia="en-US"/>
              </w:rPr>
            </w:pPr>
          </w:p>
        </w:tc>
      </w:tr>
      <w:tr w:rsidR="00973A86" w:rsidRPr="00F02BE6" w14:paraId="47E16A92" w14:textId="77777777" w:rsidTr="003E5D96">
        <w:tblPrEx>
          <w:tblCellMar>
            <w:top w:w="0" w:type="dxa"/>
            <w:bottom w:w="0" w:type="dxa"/>
          </w:tblCellMar>
        </w:tblPrEx>
        <w:trPr>
          <w:jc w:val="center"/>
        </w:trPr>
        <w:tc>
          <w:tcPr>
            <w:tcW w:w="957" w:type="dxa"/>
          </w:tcPr>
          <w:p w14:paraId="7701F23A" w14:textId="77777777" w:rsidR="00973A86" w:rsidRPr="00F02BE6" w:rsidRDefault="00973A86" w:rsidP="003E5D96">
            <w:pPr>
              <w:pStyle w:val="TAL"/>
            </w:pPr>
            <w:r w:rsidRPr="00F02BE6">
              <w:t>:</w:t>
            </w:r>
          </w:p>
        </w:tc>
        <w:tc>
          <w:tcPr>
            <w:tcW w:w="957" w:type="dxa"/>
          </w:tcPr>
          <w:p w14:paraId="20B68326" w14:textId="77777777" w:rsidR="00973A86" w:rsidRPr="00F02BE6" w:rsidRDefault="00973A86" w:rsidP="003E5D96">
            <w:pPr>
              <w:pStyle w:val="TF"/>
              <w:keepNext/>
              <w:spacing w:after="0"/>
              <w:rPr>
                <w:lang w:eastAsia="en-US"/>
              </w:rPr>
            </w:pPr>
          </w:p>
        </w:tc>
        <w:tc>
          <w:tcPr>
            <w:tcW w:w="957" w:type="dxa"/>
          </w:tcPr>
          <w:p w14:paraId="14D207D3" w14:textId="77777777" w:rsidR="00973A86" w:rsidRPr="00F02BE6" w:rsidRDefault="00973A86" w:rsidP="003E5D96">
            <w:pPr>
              <w:pStyle w:val="TF"/>
              <w:keepNext/>
              <w:spacing w:after="0"/>
              <w:rPr>
                <w:lang w:eastAsia="en-US"/>
              </w:rPr>
            </w:pPr>
          </w:p>
        </w:tc>
        <w:tc>
          <w:tcPr>
            <w:tcW w:w="957" w:type="dxa"/>
          </w:tcPr>
          <w:p w14:paraId="5882D3E9" w14:textId="77777777" w:rsidR="00973A86" w:rsidRPr="00F02BE6" w:rsidRDefault="00973A86" w:rsidP="003E5D96">
            <w:pPr>
              <w:pStyle w:val="TF"/>
              <w:keepNext/>
              <w:spacing w:after="0"/>
              <w:rPr>
                <w:lang w:eastAsia="en-US"/>
              </w:rPr>
            </w:pPr>
          </w:p>
        </w:tc>
        <w:tc>
          <w:tcPr>
            <w:tcW w:w="957" w:type="dxa"/>
          </w:tcPr>
          <w:p w14:paraId="2E087C92" w14:textId="77777777" w:rsidR="00973A86" w:rsidRPr="00F02BE6" w:rsidRDefault="00973A86" w:rsidP="003E5D96">
            <w:pPr>
              <w:pStyle w:val="TF"/>
              <w:keepNext/>
              <w:spacing w:after="0"/>
              <w:rPr>
                <w:lang w:eastAsia="en-US"/>
              </w:rPr>
            </w:pPr>
          </w:p>
        </w:tc>
        <w:tc>
          <w:tcPr>
            <w:tcW w:w="957" w:type="dxa"/>
          </w:tcPr>
          <w:p w14:paraId="169FA83C" w14:textId="77777777" w:rsidR="00973A86" w:rsidRPr="00F02BE6" w:rsidRDefault="00973A86" w:rsidP="003E5D96">
            <w:pPr>
              <w:pStyle w:val="TF"/>
              <w:keepNext/>
              <w:spacing w:after="0"/>
              <w:rPr>
                <w:lang w:eastAsia="en-US"/>
              </w:rPr>
            </w:pPr>
          </w:p>
        </w:tc>
        <w:tc>
          <w:tcPr>
            <w:tcW w:w="957" w:type="dxa"/>
          </w:tcPr>
          <w:p w14:paraId="0605CC4F" w14:textId="77777777" w:rsidR="00973A86" w:rsidRPr="00F02BE6" w:rsidRDefault="00973A86" w:rsidP="003E5D96">
            <w:pPr>
              <w:pStyle w:val="TF"/>
              <w:keepNext/>
              <w:spacing w:after="0"/>
              <w:rPr>
                <w:lang w:eastAsia="en-US"/>
              </w:rPr>
            </w:pPr>
          </w:p>
        </w:tc>
        <w:tc>
          <w:tcPr>
            <w:tcW w:w="957" w:type="dxa"/>
          </w:tcPr>
          <w:p w14:paraId="277BA341" w14:textId="77777777" w:rsidR="00973A86" w:rsidRPr="00F02BE6" w:rsidRDefault="00973A86" w:rsidP="003E5D96">
            <w:pPr>
              <w:pStyle w:val="TAR"/>
            </w:pPr>
            <w:r w:rsidRPr="00F02BE6">
              <w:t>:</w:t>
            </w:r>
          </w:p>
        </w:tc>
        <w:tc>
          <w:tcPr>
            <w:tcW w:w="957" w:type="dxa"/>
          </w:tcPr>
          <w:p w14:paraId="4D32C310" w14:textId="77777777" w:rsidR="00973A86" w:rsidRPr="00F02BE6" w:rsidRDefault="00973A86" w:rsidP="003E5D96">
            <w:pPr>
              <w:pStyle w:val="TF"/>
              <w:keepNext/>
              <w:spacing w:after="0"/>
              <w:rPr>
                <w:lang w:eastAsia="en-US"/>
              </w:rPr>
            </w:pPr>
          </w:p>
        </w:tc>
        <w:tc>
          <w:tcPr>
            <w:tcW w:w="957" w:type="dxa"/>
          </w:tcPr>
          <w:p w14:paraId="2F721D79" w14:textId="77777777" w:rsidR="00973A86" w:rsidRPr="00F02BE6" w:rsidRDefault="00973A86" w:rsidP="003E5D96">
            <w:pPr>
              <w:pStyle w:val="TF"/>
              <w:keepNext/>
              <w:spacing w:after="0"/>
              <w:rPr>
                <w:lang w:eastAsia="en-US"/>
              </w:rPr>
            </w:pPr>
          </w:p>
        </w:tc>
      </w:tr>
      <w:tr w:rsidR="00973A86" w:rsidRPr="00F02BE6" w14:paraId="4682F957" w14:textId="77777777" w:rsidTr="003E5D96">
        <w:tblPrEx>
          <w:tblCellMar>
            <w:top w:w="0" w:type="dxa"/>
            <w:bottom w:w="0" w:type="dxa"/>
          </w:tblCellMar>
        </w:tblPrEx>
        <w:trPr>
          <w:cantSplit/>
          <w:jc w:val="center"/>
        </w:trPr>
        <w:tc>
          <w:tcPr>
            <w:tcW w:w="957" w:type="dxa"/>
            <w:tcBorders>
              <w:left w:val="single" w:sz="6" w:space="0" w:color="auto"/>
            </w:tcBorders>
          </w:tcPr>
          <w:p w14:paraId="2DC2450C" w14:textId="77777777" w:rsidR="00973A86" w:rsidRPr="00F02BE6" w:rsidRDefault="00973A86" w:rsidP="003E5D96">
            <w:pPr>
              <w:pStyle w:val="TAL"/>
            </w:pPr>
          </w:p>
        </w:tc>
        <w:tc>
          <w:tcPr>
            <w:tcW w:w="957" w:type="dxa"/>
          </w:tcPr>
          <w:p w14:paraId="10DFA751" w14:textId="77777777" w:rsidR="00973A86" w:rsidRPr="00F02BE6" w:rsidRDefault="00973A86" w:rsidP="003E5D96">
            <w:pPr>
              <w:pStyle w:val="TF"/>
              <w:keepNext/>
              <w:spacing w:after="0"/>
              <w:rPr>
                <w:lang w:eastAsia="en-US"/>
              </w:rPr>
            </w:pPr>
          </w:p>
        </w:tc>
        <w:tc>
          <w:tcPr>
            <w:tcW w:w="957" w:type="dxa"/>
          </w:tcPr>
          <w:p w14:paraId="6F228C9D" w14:textId="77777777" w:rsidR="00973A86" w:rsidRPr="00F02BE6" w:rsidRDefault="00973A86" w:rsidP="003E5D96">
            <w:pPr>
              <w:pStyle w:val="TF"/>
              <w:keepNext/>
              <w:spacing w:after="0"/>
              <w:rPr>
                <w:lang w:eastAsia="en-US"/>
              </w:rPr>
            </w:pPr>
          </w:p>
        </w:tc>
        <w:tc>
          <w:tcPr>
            <w:tcW w:w="1914" w:type="dxa"/>
            <w:gridSpan w:val="2"/>
          </w:tcPr>
          <w:p w14:paraId="1B795A19"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19823CB0" w14:textId="77777777" w:rsidR="00973A86" w:rsidRPr="00F02BE6" w:rsidRDefault="00973A86" w:rsidP="003E5D96">
            <w:pPr>
              <w:pStyle w:val="TF"/>
              <w:keepNext/>
              <w:spacing w:after="0"/>
              <w:rPr>
                <w:lang w:eastAsia="en-US"/>
              </w:rPr>
            </w:pPr>
          </w:p>
        </w:tc>
        <w:tc>
          <w:tcPr>
            <w:tcW w:w="957" w:type="dxa"/>
          </w:tcPr>
          <w:p w14:paraId="345EE9FB"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84304F2" w14:textId="77777777" w:rsidR="00973A86" w:rsidRPr="00F02BE6" w:rsidRDefault="00973A86" w:rsidP="003E5D96">
            <w:pPr>
              <w:pStyle w:val="TAR"/>
            </w:pPr>
          </w:p>
        </w:tc>
        <w:tc>
          <w:tcPr>
            <w:tcW w:w="957" w:type="dxa"/>
            <w:tcBorders>
              <w:left w:val="nil"/>
            </w:tcBorders>
          </w:tcPr>
          <w:p w14:paraId="7E218BAE" w14:textId="77777777" w:rsidR="00973A86" w:rsidRPr="00F02BE6" w:rsidRDefault="00973A86" w:rsidP="003E5D96">
            <w:pPr>
              <w:pStyle w:val="TF"/>
              <w:keepNext/>
              <w:spacing w:after="0"/>
              <w:rPr>
                <w:lang w:eastAsia="en-US"/>
              </w:rPr>
            </w:pPr>
          </w:p>
        </w:tc>
        <w:tc>
          <w:tcPr>
            <w:tcW w:w="957" w:type="dxa"/>
          </w:tcPr>
          <w:p w14:paraId="67F89542" w14:textId="77777777" w:rsidR="00973A86" w:rsidRPr="00F02BE6" w:rsidRDefault="00973A86" w:rsidP="003E5D96">
            <w:pPr>
              <w:pStyle w:val="TF"/>
              <w:keepNext/>
              <w:spacing w:after="0"/>
              <w:rPr>
                <w:lang w:eastAsia="en-US"/>
              </w:rPr>
            </w:pPr>
          </w:p>
        </w:tc>
      </w:tr>
      <w:tr w:rsidR="00973A86" w:rsidRPr="00F02BE6" w14:paraId="325068A4"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29A45BD1" w14:textId="77777777" w:rsidR="00973A86" w:rsidRPr="00F02BE6" w:rsidRDefault="00973A86" w:rsidP="003E5D96">
            <w:pPr>
              <w:pStyle w:val="TAL"/>
            </w:pPr>
          </w:p>
        </w:tc>
        <w:tc>
          <w:tcPr>
            <w:tcW w:w="957" w:type="dxa"/>
            <w:tcBorders>
              <w:top w:val="single" w:sz="6" w:space="0" w:color="auto"/>
            </w:tcBorders>
          </w:tcPr>
          <w:p w14:paraId="21633945"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698C575" w14:textId="77777777" w:rsidR="00973A86" w:rsidRPr="00F02BE6" w:rsidRDefault="00973A86" w:rsidP="003E5D96">
            <w:pPr>
              <w:pStyle w:val="TF"/>
              <w:keepNext/>
              <w:spacing w:after="0"/>
              <w:rPr>
                <w:lang w:eastAsia="en-US"/>
              </w:rPr>
            </w:pPr>
          </w:p>
        </w:tc>
        <w:tc>
          <w:tcPr>
            <w:tcW w:w="1914" w:type="dxa"/>
            <w:gridSpan w:val="2"/>
          </w:tcPr>
          <w:p w14:paraId="5DDC1EF3"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609C3D72"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4EE3134"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20E27C39" w14:textId="77777777" w:rsidR="00973A86" w:rsidRPr="00F02BE6" w:rsidRDefault="00973A86" w:rsidP="003E5D96">
            <w:pPr>
              <w:pStyle w:val="TAR"/>
            </w:pPr>
          </w:p>
        </w:tc>
        <w:tc>
          <w:tcPr>
            <w:tcW w:w="957" w:type="dxa"/>
            <w:tcBorders>
              <w:left w:val="nil"/>
            </w:tcBorders>
          </w:tcPr>
          <w:p w14:paraId="2BC45280" w14:textId="77777777" w:rsidR="00973A86" w:rsidRPr="00F02BE6" w:rsidRDefault="00973A86" w:rsidP="003E5D96">
            <w:pPr>
              <w:pStyle w:val="TAL"/>
              <w:rPr>
                <w:b/>
                <w:bCs/>
              </w:rPr>
            </w:pPr>
            <w:r w:rsidRPr="00F02BE6">
              <w:rPr>
                <w:b/>
                <w:bCs/>
              </w:rPr>
              <w:t xml:space="preserve">  </w:t>
            </w:r>
          </w:p>
        </w:tc>
        <w:tc>
          <w:tcPr>
            <w:tcW w:w="957" w:type="dxa"/>
          </w:tcPr>
          <w:p w14:paraId="259DD065" w14:textId="77777777" w:rsidR="00973A86" w:rsidRPr="00F02BE6" w:rsidRDefault="00973A86" w:rsidP="003E5D96">
            <w:pPr>
              <w:pStyle w:val="TF"/>
              <w:keepNext/>
              <w:spacing w:after="0"/>
              <w:rPr>
                <w:lang w:eastAsia="en-US"/>
              </w:rPr>
            </w:pPr>
          </w:p>
        </w:tc>
      </w:tr>
      <w:tr w:rsidR="00973A86" w:rsidRPr="00F02BE6" w14:paraId="3FD61CB4"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51CB2D06"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A8B2A06"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47D82922"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4AAEC80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E3D9E99"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0CFA2170"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72E16E98" w14:textId="77777777" w:rsidR="00973A86" w:rsidRPr="00F02BE6" w:rsidRDefault="00973A86" w:rsidP="003E5D96">
            <w:pPr>
              <w:pStyle w:val="TF"/>
              <w:keepNext/>
              <w:spacing w:after="0"/>
              <w:jc w:val="left"/>
              <w:rPr>
                <w:lang w:eastAsia="en-US"/>
              </w:rPr>
            </w:pPr>
          </w:p>
        </w:tc>
        <w:tc>
          <w:tcPr>
            <w:tcW w:w="957" w:type="dxa"/>
            <w:tcBorders>
              <w:left w:val="nil"/>
            </w:tcBorders>
          </w:tcPr>
          <w:p w14:paraId="4D5CC42A" w14:textId="77777777" w:rsidR="00973A86" w:rsidRPr="00F02BE6" w:rsidRDefault="00973A86" w:rsidP="003E5D96">
            <w:pPr>
              <w:pStyle w:val="TF"/>
              <w:keepNext/>
              <w:spacing w:after="0"/>
              <w:rPr>
                <w:lang w:eastAsia="en-US"/>
              </w:rPr>
            </w:pPr>
          </w:p>
        </w:tc>
        <w:tc>
          <w:tcPr>
            <w:tcW w:w="957" w:type="dxa"/>
          </w:tcPr>
          <w:p w14:paraId="7ADE5E57" w14:textId="77777777" w:rsidR="00973A86" w:rsidRPr="00F02BE6" w:rsidRDefault="00973A86" w:rsidP="003E5D96">
            <w:pPr>
              <w:pStyle w:val="TF"/>
              <w:keepNext/>
              <w:spacing w:after="0"/>
              <w:rPr>
                <w:lang w:eastAsia="en-US"/>
              </w:rPr>
            </w:pPr>
          </w:p>
        </w:tc>
      </w:tr>
      <w:tr w:rsidR="00973A86" w:rsidRPr="00F02BE6" w14:paraId="2C8F802E"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1417EADA"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74996F47"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3D4EFEF0"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1A9718AD"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319A765F"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0DBBE5F8"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7C720B32"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3E246E88"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16B12A81" w14:textId="77777777" w:rsidR="00973A86" w:rsidRPr="00F02BE6" w:rsidRDefault="00973A86" w:rsidP="003E5D96">
            <w:pPr>
              <w:pStyle w:val="TAL"/>
            </w:pPr>
            <w:r w:rsidRPr="00F02BE6">
              <w:rPr>
                <w:b/>
                <w:bCs/>
              </w:rPr>
              <w:t xml:space="preserve">  octet 72</w:t>
            </w:r>
          </w:p>
          <w:p w14:paraId="25B85B33" w14:textId="77777777" w:rsidR="00973A86" w:rsidRPr="00F02BE6" w:rsidRDefault="00973A86" w:rsidP="003E5D96">
            <w:pPr>
              <w:pStyle w:val="TAL"/>
            </w:pPr>
          </w:p>
        </w:tc>
      </w:tr>
      <w:tr w:rsidR="00973A86" w:rsidRPr="00F02BE6" w14:paraId="7430DDFC"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1835379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CA224E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36F4AC1" w14:textId="77777777" w:rsidR="00973A86" w:rsidRPr="00F02BE6" w:rsidRDefault="00973A86" w:rsidP="003E5D96">
            <w:pPr>
              <w:pStyle w:val="TF"/>
              <w:keepNext/>
              <w:spacing w:after="0"/>
              <w:rPr>
                <w:lang w:eastAsia="en-US"/>
              </w:rPr>
            </w:pPr>
          </w:p>
          <w:p w14:paraId="5F93797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7A8DD7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64461B3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08FE5A6"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5B6A001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C9397F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53A2F2F" w14:textId="77777777" w:rsidR="00973A86" w:rsidRPr="00F02BE6" w:rsidRDefault="00973A86" w:rsidP="003E5D96">
            <w:pPr>
              <w:pStyle w:val="TAL"/>
              <w:rPr>
                <w:b/>
              </w:rPr>
            </w:pPr>
          </w:p>
        </w:tc>
      </w:tr>
      <w:tr w:rsidR="00973A86" w:rsidRPr="00F02BE6" w14:paraId="00E7DBB6"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11C10A6E" w14:textId="77777777" w:rsidR="00973A86" w:rsidRPr="00F02BE6" w:rsidRDefault="00973A86" w:rsidP="003E5D96">
            <w:pPr>
              <w:pStyle w:val="TF"/>
              <w:keepNext/>
              <w:spacing w:after="0"/>
              <w:rPr>
                <w:lang w:eastAsia="en-US"/>
              </w:rPr>
            </w:pPr>
          </w:p>
          <w:p w14:paraId="35B9D76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58A7D0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CEAC511"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7596E30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88FA8A8"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7A460247"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6AD26868"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4FC5F7C" w14:textId="77777777" w:rsidR="00973A86" w:rsidRPr="00F02BE6" w:rsidRDefault="00973A86" w:rsidP="003E5D96">
            <w:pPr>
              <w:pStyle w:val="TAL"/>
              <w:rPr>
                <w:b/>
              </w:rPr>
            </w:pPr>
          </w:p>
        </w:tc>
      </w:tr>
      <w:tr w:rsidR="00973A86" w:rsidRPr="00F02BE6" w14:paraId="67471084" w14:textId="77777777" w:rsidTr="003E5D96">
        <w:tblPrEx>
          <w:tblCellMar>
            <w:top w:w="0" w:type="dxa"/>
            <w:bottom w:w="0" w:type="dxa"/>
          </w:tblCellMar>
        </w:tblPrEx>
        <w:trPr>
          <w:jc w:val="center"/>
        </w:trPr>
        <w:tc>
          <w:tcPr>
            <w:tcW w:w="957" w:type="dxa"/>
            <w:tcBorders>
              <w:top w:val="dotted" w:sz="4" w:space="0" w:color="auto"/>
              <w:right w:val="dotted" w:sz="4" w:space="0" w:color="auto"/>
            </w:tcBorders>
          </w:tcPr>
          <w:p w14:paraId="59E4896A"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2F789F7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18A9C7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DA1E50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6DB851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E8ED8CA" w14:textId="77777777" w:rsidR="00973A86" w:rsidRPr="00F02BE6" w:rsidRDefault="00973A86" w:rsidP="003E5D96">
            <w:pPr>
              <w:pStyle w:val="TF"/>
              <w:keepNext/>
              <w:spacing w:after="0"/>
              <w:rPr>
                <w:lang w:eastAsia="en-US"/>
              </w:rPr>
            </w:pPr>
          </w:p>
          <w:p w14:paraId="791FB81D"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50E71EC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4D93B372"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657F461" w14:textId="77777777" w:rsidR="00973A86" w:rsidRPr="00F02BE6" w:rsidRDefault="00973A86" w:rsidP="003E5D96">
            <w:pPr>
              <w:pStyle w:val="TAL"/>
              <w:rPr>
                <w:b/>
              </w:rPr>
            </w:pPr>
            <w:r w:rsidRPr="00F02BE6">
              <w:rPr>
                <w:b/>
              </w:rPr>
              <w:t xml:space="preserve">  octet 75</w:t>
            </w:r>
          </w:p>
        </w:tc>
      </w:tr>
      <w:tr w:rsidR="00973A86" w:rsidRPr="00F02BE6" w14:paraId="4910051C" w14:textId="77777777" w:rsidTr="003E5D96">
        <w:tblPrEx>
          <w:tblCellMar>
            <w:top w:w="0" w:type="dxa"/>
            <w:bottom w:w="0" w:type="dxa"/>
          </w:tblCellMar>
        </w:tblPrEx>
        <w:trPr>
          <w:jc w:val="center"/>
        </w:trPr>
        <w:tc>
          <w:tcPr>
            <w:tcW w:w="957" w:type="dxa"/>
            <w:tcBorders>
              <w:top w:val="dotted" w:sz="4" w:space="0" w:color="auto"/>
            </w:tcBorders>
          </w:tcPr>
          <w:p w14:paraId="2C518BA5"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F66FDC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3D23788A"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4D42286" w14:textId="77777777" w:rsidR="00973A86" w:rsidRPr="00F02BE6" w:rsidRDefault="00973A86" w:rsidP="003E5D96">
            <w:pPr>
              <w:pStyle w:val="TF"/>
              <w:keepNext/>
              <w:spacing w:after="0"/>
              <w:rPr>
                <w:lang w:eastAsia="en-US"/>
              </w:rPr>
            </w:pPr>
          </w:p>
        </w:tc>
        <w:tc>
          <w:tcPr>
            <w:tcW w:w="957" w:type="dxa"/>
            <w:tcBorders>
              <w:top w:val="dotted" w:sz="4" w:space="0" w:color="auto"/>
              <w:left w:val="nil"/>
            </w:tcBorders>
          </w:tcPr>
          <w:p w14:paraId="293D20BC"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291D8CA9"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6DAA0A5B"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2F5C3288"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F0B4D6A" w14:textId="77777777" w:rsidR="00973A86" w:rsidRPr="00F02BE6" w:rsidRDefault="00973A86" w:rsidP="003E5D96">
            <w:pPr>
              <w:pStyle w:val="TAL"/>
              <w:rPr>
                <w:b/>
              </w:rPr>
            </w:pPr>
            <w:r w:rsidRPr="00F02BE6">
              <w:rPr>
                <w:b/>
              </w:rPr>
              <w:t xml:space="preserve">  octet 76</w:t>
            </w:r>
          </w:p>
          <w:p w14:paraId="6FA5DCAE" w14:textId="77777777" w:rsidR="00973A86" w:rsidRPr="00F02BE6" w:rsidRDefault="00973A86" w:rsidP="003E5D96">
            <w:pPr>
              <w:pStyle w:val="TAL"/>
              <w:rPr>
                <w:b/>
              </w:rPr>
            </w:pPr>
          </w:p>
        </w:tc>
      </w:tr>
    </w:tbl>
    <w:p w14:paraId="06A0CD6E" w14:textId="77777777" w:rsidR="00973A86" w:rsidRPr="00F02BE6" w:rsidRDefault="00973A86" w:rsidP="00973A86">
      <w:pPr>
        <w:pStyle w:val="NF"/>
      </w:pPr>
    </w:p>
    <w:p w14:paraId="61F5A8A9" w14:textId="77777777" w:rsidR="00973A86" w:rsidRPr="00F02BE6" w:rsidRDefault="00973A86" w:rsidP="00973A86">
      <w:pPr>
        <w:pStyle w:val="NF"/>
      </w:pPr>
      <w:r w:rsidRPr="00F02BE6">
        <w:t>NOTE:</w:t>
      </w:r>
      <w:r w:rsidRPr="00F02BE6">
        <w:tab/>
        <w:t>The numbering convention specified in 3GPP TS 44.060 applies.</w:t>
      </w:r>
    </w:p>
    <w:p w14:paraId="285441F9" w14:textId="77777777" w:rsidR="00973A86" w:rsidRPr="00F02BE6" w:rsidRDefault="00973A86" w:rsidP="00973A86">
      <w:pPr>
        <w:pStyle w:val="NF"/>
      </w:pPr>
    </w:p>
    <w:p w14:paraId="4373BA7C" w14:textId="77777777" w:rsidR="00973A86" w:rsidRPr="00F02BE6" w:rsidRDefault="00973A86" w:rsidP="00973A86">
      <w:pPr>
        <w:pStyle w:val="TF"/>
      </w:pPr>
      <w:r w:rsidRPr="00F02BE6">
        <w:t>Figure 7.6.28.1: PDTCH block type 28 (DAS-6) format</w:t>
      </w:r>
    </w:p>
    <w:p w14:paraId="49C5F665" w14:textId="77777777" w:rsidR="00973A86" w:rsidRPr="00F02BE6" w:rsidRDefault="00973A86" w:rsidP="00973A86">
      <w:pPr>
        <w:pStyle w:val="Heading3"/>
        <w:rPr>
          <w:lang w:val="en-US"/>
        </w:rPr>
      </w:pPr>
      <w:bookmarkStart w:id="185" w:name="_Toc517979173"/>
      <w:r w:rsidRPr="00F02BE6">
        <w:rPr>
          <w:lang w:val="en-US"/>
        </w:rPr>
        <w:lastRenderedPageBreak/>
        <w:t>7.6.29</w:t>
      </w:r>
      <w:r w:rsidRPr="00F02BE6">
        <w:rPr>
          <w:lang w:val="en-US"/>
        </w:rPr>
        <w:tab/>
        <w:t>PDTCH block type 29 (DAS-7) format (downlink only)</w:t>
      </w:r>
      <w:bookmarkEnd w:id="185"/>
    </w:p>
    <w:p w14:paraId="4A8A683E" w14:textId="77777777" w:rsidR="00973A86" w:rsidRPr="00F02BE6" w:rsidRDefault="00973A86" w:rsidP="00973A86">
      <w:r w:rsidRPr="00F02BE6">
        <w:t>The blocks of 686 bits, or in case an eTFI is included, 689 bit blocks, or in case a PAN is included, 711 bits, or in case both a PAN and an eTFI are included, 714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7AEE442" w14:textId="77777777" w:rsidTr="003E5D96">
        <w:tblPrEx>
          <w:tblCellMar>
            <w:top w:w="0" w:type="dxa"/>
            <w:bottom w:w="0" w:type="dxa"/>
          </w:tblCellMar>
        </w:tblPrEx>
        <w:trPr>
          <w:jc w:val="center"/>
        </w:trPr>
        <w:tc>
          <w:tcPr>
            <w:tcW w:w="7656" w:type="dxa"/>
            <w:gridSpan w:val="8"/>
          </w:tcPr>
          <w:p w14:paraId="3ACDED69"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919BBA6" w14:textId="77777777" w:rsidR="00973A86" w:rsidRPr="00F02BE6" w:rsidRDefault="00973A86" w:rsidP="003E5D96">
            <w:pPr>
              <w:pStyle w:val="TF"/>
              <w:keepNext/>
              <w:spacing w:after="0"/>
              <w:rPr>
                <w:lang w:eastAsia="en-US"/>
              </w:rPr>
            </w:pPr>
          </w:p>
        </w:tc>
        <w:tc>
          <w:tcPr>
            <w:tcW w:w="957" w:type="dxa"/>
          </w:tcPr>
          <w:p w14:paraId="3B40955D" w14:textId="77777777" w:rsidR="00973A86" w:rsidRPr="00F02BE6" w:rsidRDefault="00973A86" w:rsidP="003E5D96">
            <w:pPr>
              <w:pStyle w:val="TF"/>
              <w:keepNext/>
              <w:spacing w:after="0"/>
              <w:rPr>
                <w:lang w:eastAsia="en-US"/>
              </w:rPr>
            </w:pPr>
          </w:p>
        </w:tc>
      </w:tr>
      <w:tr w:rsidR="00973A86" w:rsidRPr="00F02BE6" w14:paraId="26315C83" w14:textId="77777777" w:rsidTr="003E5D96">
        <w:tblPrEx>
          <w:tblCellMar>
            <w:top w:w="0" w:type="dxa"/>
            <w:bottom w:w="0" w:type="dxa"/>
          </w:tblCellMar>
        </w:tblPrEx>
        <w:trPr>
          <w:jc w:val="center"/>
        </w:trPr>
        <w:tc>
          <w:tcPr>
            <w:tcW w:w="957" w:type="dxa"/>
          </w:tcPr>
          <w:p w14:paraId="4B7778CA"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4161BBCB"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5D6E2F7D"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6720B8F5"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6D647414"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1C624BE"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697C6211"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63CB063B"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7EBB0063" w14:textId="77777777" w:rsidR="00973A86" w:rsidRPr="00F02BE6" w:rsidRDefault="00973A86" w:rsidP="003E5D96">
            <w:pPr>
              <w:pStyle w:val="TF"/>
              <w:keepNext/>
              <w:spacing w:after="0"/>
              <w:rPr>
                <w:lang w:eastAsia="en-US"/>
              </w:rPr>
            </w:pPr>
          </w:p>
        </w:tc>
        <w:tc>
          <w:tcPr>
            <w:tcW w:w="957" w:type="dxa"/>
          </w:tcPr>
          <w:p w14:paraId="670AD8F0" w14:textId="77777777" w:rsidR="00973A86" w:rsidRPr="00F02BE6" w:rsidRDefault="00973A86" w:rsidP="003E5D96">
            <w:pPr>
              <w:pStyle w:val="TF"/>
              <w:keepNext/>
              <w:spacing w:after="0"/>
              <w:rPr>
                <w:lang w:eastAsia="en-US"/>
              </w:rPr>
            </w:pPr>
          </w:p>
        </w:tc>
      </w:tr>
      <w:tr w:rsidR="00973A86" w:rsidRPr="00F02BE6" w14:paraId="2AAD7A5A"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4EB6C197" w14:textId="77777777" w:rsidR="00973A86" w:rsidRPr="00F02BE6" w:rsidRDefault="00973A86" w:rsidP="003E5D96">
            <w:pPr>
              <w:pStyle w:val="TF"/>
              <w:keepNext/>
              <w:spacing w:after="0"/>
              <w:rPr>
                <w:lang w:eastAsia="en-US"/>
              </w:rPr>
            </w:pPr>
          </w:p>
        </w:tc>
        <w:tc>
          <w:tcPr>
            <w:tcW w:w="957" w:type="dxa"/>
            <w:tcBorders>
              <w:left w:val="nil"/>
            </w:tcBorders>
          </w:tcPr>
          <w:p w14:paraId="542D99F1"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74779574" w14:textId="77777777" w:rsidR="00973A86" w:rsidRPr="00F02BE6" w:rsidRDefault="00973A86" w:rsidP="003E5D96">
            <w:pPr>
              <w:pStyle w:val="TF"/>
              <w:keepNext/>
              <w:spacing w:after="0"/>
              <w:rPr>
                <w:lang w:eastAsia="en-US"/>
              </w:rPr>
            </w:pPr>
          </w:p>
        </w:tc>
      </w:tr>
      <w:tr w:rsidR="00973A86" w:rsidRPr="00F02BE6" w14:paraId="06BC4D8B" w14:textId="77777777" w:rsidTr="003E5D96">
        <w:tblPrEx>
          <w:tblCellMar>
            <w:top w:w="0" w:type="dxa"/>
            <w:bottom w:w="0" w:type="dxa"/>
          </w:tblCellMar>
        </w:tblPrEx>
        <w:trPr>
          <w:jc w:val="center"/>
        </w:trPr>
        <w:tc>
          <w:tcPr>
            <w:tcW w:w="7656" w:type="dxa"/>
            <w:gridSpan w:val="8"/>
            <w:tcBorders>
              <w:left w:val="single" w:sz="6" w:space="0" w:color="auto"/>
              <w:right w:val="single" w:sz="6" w:space="0" w:color="auto"/>
            </w:tcBorders>
          </w:tcPr>
          <w:p w14:paraId="5C3BA83C" w14:textId="77777777" w:rsidR="00973A86" w:rsidRPr="00F02BE6" w:rsidRDefault="00973A86" w:rsidP="003E5D96">
            <w:pPr>
              <w:pStyle w:val="TF"/>
              <w:keepNext/>
              <w:spacing w:after="0"/>
              <w:rPr>
                <w:lang w:eastAsia="en-US"/>
              </w:rPr>
            </w:pPr>
            <w:r w:rsidRPr="00F02BE6">
              <w:rPr>
                <w:sz w:val="22"/>
                <w:lang w:eastAsia="en-US"/>
              </w:rPr>
              <w:t>686 or 689 or 711 or 714</w:t>
            </w:r>
          </w:p>
        </w:tc>
        <w:tc>
          <w:tcPr>
            <w:tcW w:w="957" w:type="dxa"/>
            <w:tcBorders>
              <w:left w:val="nil"/>
            </w:tcBorders>
          </w:tcPr>
          <w:p w14:paraId="77B1E1F5" w14:textId="77777777" w:rsidR="00973A86" w:rsidRPr="00F02BE6" w:rsidRDefault="00973A86" w:rsidP="003E5D96">
            <w:pPr>
              <w:pStyle w:val="TF"/>
              <w:keepNext/>
              <w:spacing w:after="0"/>
              <w:rPr>
                <w:lang w:eastAsia="en-US"/>
              </w:rPr>
            </w:pPr>
          </w:p>
        </w:tc>
        <w:tc>
          <w:tcPr>
            <w:tcW w:w="957" w:type="dxa"/>
            <w:tcBorders>
              <w:left w:val="nil"/>
            </w:tcBorders>
          </w:tcPr>
          <w:p w14:paraId="7E365DE0" w14:textId="77777777" w:rsidR="00973A86" w:rsidRPr="00F02BE6" w:rsidRDefault="00973A86" w:rsidP="003E5D96">
            <w:pPr>
              <w:pStyle w:val="TF"/>
              <w:keepNext/>
              <w:spacing w:after="0"/>
              <w:rPr>
                <w:lang w:eastAsia="en-US"/>
              </w:rPr>
            </w:pPr>
          </w:p>
        </w:tc>
      </w:tr>
      <w:tr w:rsidR="00973A86" w:rsidRPr="00F02BE6" w14:paraId="34330C8C"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00F78805" w14:textId="77777777" w:rsidR="00973A86" w:rsidRPr="00F02BE6" w:rsidRDefault="00973A86" w:rsidP="003E5D96">
            <w:pPr>
              <w:pStyle w:val="TF"/>
              <w:keepNext/>
              <w:spacing w:after="0"/>
              <w:rPr>
                <w:lang w:eastAsia="en-US"/>
              </w:rPr>
            </w:pPr>
          </w:p>
        </w:tc>
        <w:tc>
          <w:tcPr>
            <w:tcW w:w="957" w:type="dxa"/>
          </w:tcPr>
          <w:p w14:paraId="3329D5F9" w14:textId="77777777" w:rsidR="00973A86" w:rsidRPr="00F02BE6" w:rsidRDefault="00973A86" w:rsidP="003E5D96">
            <w:pPr>
              <w:pStyle w:val="TF"/>
              <w:keepNext/>
              <w:spacing w:after="0"/>
              <w:rPr>
                <w:lang w:eastAsia="en-US"/>
              </w:rPr>
            </w:pPr>
          </w:p>
        </w:tc>
        <w:tc>
          <w:tcPr>
            <w:tcW w:w="957" w:type="dxa"/>
          </w:tcPr>
          <w:p w14:paraId="67028719" w14:textId="77777777" w:rsidR="00973A86" w:rsidRPr="00F02BE6" w:rsidRDefault="00973A86" w:rsidP="003E5D96">
            <w:pPr>
              <w:pStyle w:val="TF"/>
              <w:keepNext/>
              <w:spacing w:after="0"/>
              <w:rPr>
                <w:lang w:eastAsia="en-US"/>
              </w:rPr>
            </w:pPr>
          </w:p>
        </w:tc>
        <w:tc>
          <w:tcPr>
            <w:tcW w:w="1914" w:type="dxa"/>
            <w:gridSpan w:val="2"/>
          </w:tcPr>
          <w:p w14:paraId="6705C706"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63B119C7" w14:textId="77777777" w:rsidR="00973A86" w:rsidRPr="00F02BE6" w:rsidRDefault="00973A86" w:rsidP="003E5D96">
            <w:pPr>
              <w:pStyle w:val="TF"/>
              <w:keepNext/>
              <w:spacing w:after="0"/>
              <w:rPr>
                <w:lang w:eastAsia="en-US"/>
              </w:rPr>
            </w:pPr>
          </w:p>
        </w:tc>
        <w:tc>
          <w:tcPr>
            <w:tcW w:w="957" w:type="dxa"/>
          </w:tcPr>
          <w:p w14:paraId="1C36D703"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EE36142" w14:textId="77777777" w:rsidR="00973A86" w:rsidRPr="00F02BE6" w:rsidRDefault="00973A86" w:rsidP="003E5D96">
            <w:pPr>
              <w:pStyle w:val="TF"/>
              <w:keepNext/>
              <w:spacing w:after="0"/>
              <w:rPr>
                <w:lang w:eastAsia="en-US"/>
              </w:rPr>
            </w:pPr>
          </w:p>
        </w:tc>
        <w:tc>
          <w:tcPr>
            <w:tcW w:w="1914" w:type="dxa"/>
            <w:gridSpan w:val="2"/>
            <w:tcBorders>
              <w:left w:val="nil"/>
            </w:tcBorders>
          </w:tcPr>
          <w:p w14:paraId="741712A4" w14:textId="77777777" w:rsidR="00973A86" w:rsidRPr="00F02BE6" w:rsidRDefault="00973A86" w:rsidP="003E5D96">
            <w:pPr>
              <w:pStyle w:val="TF"/>
              <w:keepNext/>
              <w:spacing w:after="0"/>
              <w:rPr>
                <w:lang w:eastAsia="en-US"/>
              </w:rPr>
            </w:pPr>
          </w:p>
        </w:tc>
      </w:tr>
      <w:tr w:rsidR="00973A86" w:rsidRPr="00F02BE6" w14:paraId="416A434B" w14:textId="77777777" w:rsidTr="003E5D96">
        <w:tblPrEx>
          <w:tblCellMar>
            <w:top w:w="0" w:type="dxa"/>
            <w:bottom w:w="0" w:type="dxa"/>
          </w:tblCellMar>
        </w:tblPrEx>
        <w:trPr>
          <w:jc w:val="center"/>
        </w:trPr>
        <w:tc>
          <w:tcPr>
            <w:tcW w:w="957" w:type="dxa"/>
          </w:tcPr>
          <w:p w14:paraId="25753126" w14:textId="77777777" w:rsidR="00973A86" w:rsidRPr="00F02BE6" w:rsidRDefault="00973A86" w:rsidP="003E5D96">
            <w:pPr>
              <w:pStyle w:val="TAL"/>
            </w:pPr>
            <w:r w:rsidRPr="00F02BE6">
              <w:t>:</w:t>
            </w:r>
          </w:p>
        </w:tc>
        <w:tc>
          <w:tcPr>
            <w:tcW w:w="957" w:type="dxa"/>
          </w:tcPr>
          <w:p w14:paraId="1BEB53ED" w14:textId="77777777" w:rsidR="00973A86" w:rsidRPr="00F02BE6" w:rsidRDefault="00973A86" w:rsidP="003E5D96">
            <w:pPr>
              <w:pStyle w:val="TF"/>
              <w:keepNext/>
              <w:spacing w:after="0"/>
              <w:rPr>
                <w:lang w:eastAsia="en-US"/>
              </w:rPr>
            </w:pPr>
          </w:p>
        </w:tc>
        <w:tc>
          <w:tcPr>
            <w:tcW w:w="957" w:type="dxa"/>
          </w:tcPr>
          <w:p w14:paraId="2DFF6BC3" w14:textId="77777777" w:rsidR="00973A86" w:rsidRPr="00F02BE6" w:rsidRDefault="00973A86" w:rsidP="003E5D96">
            <w:pPr>
              <w:pStyle w:val="TF"/>
              <w:keepNext/>
              <w:spacing w:after="0"/>
              <w:rPr>
                <w:lang w:eastAsia="en-US"/>
              </w:rPr>
            </w:pPr>
          </w:p>
        </w:tc>
        <w:tc>
          <w:tcPr>
            <w:tcW w:w="957" w:type="dxa"/>
          </w:tcPr>
          <w:p w14:paraId="3AD5E850" w14:textId="77777777" w:rsidR="00973A86" w:rsidRPr="00F02BE6" w:rsidRDefault="00973A86" w:rsidP="003E5D96">
            <w:pPr>
              <w:pStyle w:val="TF"/>
              <w:keepNext/>
              <w:spacing w:after="0"/>
              <w:rPr>
                <w:lang w:eastAsia="en-US"/>
              </w:rPr>
            </w:pPr>
          </w:p>
        </w:tc>
        <w:tc>
          <w:tcPr>
            <w:tcW w:w="957" w:type="dxa"/>
          </w:tcPr>
          <w:p w14:paraId="3B3E220D" w14:textId="77777777" w:rsidR="00973A86" w:rsidRPr="00F02BE6" w:rsidRDefault="00973A86" w:rsidP="003E5D96">
            <w:pPr>
              <w:pStyle w:val="TF"/>
              <w:keepNext/>
              <w:spacing w:after="0"/>
              <w:rPr>
                <w:lang w:eastAsia="en-US"/>
              </w:rPr>
            </w:pPr>
          </w:p>
        </w:tc>
        <w:tc>
          <w:tcPr>
            <w:tcW w:w="957" w:type="dxa"/>
          </w:tcPr>
          <w:p w14:paraId="59AD1028" w14:textId="77777777" w:rsidR="00973A86" w:rsidRPr="00F02BE6" w:rsidRDefault="00973A86" w:rsidP="003E5D96">
            <w:pPr>
              <w:pStyle w:val="TF"/>
              <w:keepNext/>
              <w:spacing w:after="0"/>
              <w:rPr>
                <w:lang w:eastAsia="en-US"/>
              </w:rPr>
            </w:pPr>
          </w:p>
        </w:tc>
        <w:tc>
          <w:tcPr>
            <w:tcW w:w="957" w:type="dxa"/>
          </w:tcPr>
          <w:p w14:paraId="5F51BAA7" w14:textId="77777777" w:rsidR="00973A86" w:rsidRPr="00F02BE6" w:rsidRDefault="00973A86" w:rsidP="003E5D96">
            <w:pPr>
              <w:pStyle w:val="TF"/>
              <w:keepNext/>
              <w:spacing w:after="0"/>
              <w:rPr>
                <w:lang w:eastAsia="en-US"/>
              </w:rPr>
            </w:pPr>
          </w:p>
        </w:tc>
        <w:tc>
          <w:tcPr>
            <w:tcW w:w="957" w:type="dxa"/>
          </w:tcPr>
          <w:p w14:paraId="5D7276A0" w14:textId="77777777" w:rsidR="00973A86" w:rsidRPr="00F02BE6" w:rsidRDefault="00973A86" w:rsidP="003E5D96">
            <w:pPr>
              <w:pStyle w:val="TAR"/>
            </w:pPr>
            <w:r w:rsidRPr="00F02BE6">
              <w:t>:</w:t>
            </w:r>
          </w:p>
        </w:tc>
        <w:tc>
          <w:tcPr>
            <w:tcW w:w="957" w:type="dxa"/>
          </w:tcPr>
          <w:p w14:paraId="0B3DCFCA"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5D592EEE" w14:textId="77777777" w:rsidR="00973A86" w:rsidRPr="00F02BE6" w:rsidRDefault="00973A86" w:rsidP="003E5D96">
            <w:pPr>
              <w:pStyle w:val="TF"/>
              <w:keepNext/>
              <w:spacing w:after="0"/>
              <w:rPr>
                <w:lang w:eastAsia="en-US"/>
              </w:rPr>
            </w:pPr>
          </w:p>
        </w:tc>
      </w:tr>
      <w:tr w:rsidR="00973A86" w:rsidRPr="00F02BE6" w14:paraId="71EA458D" w14:textId="77777777" w:rsidTr="003E5D96">
        <w:tblPrEx>
          <w:tblCellMar>
            <w:top w:w="0" w:type="dxa"/>
            <w:bottom w:w="0" w:type="dxa"/>
          </w:tblCellMar>
        </w:tblPrEx>
        <w:trPr>
          <w:jc w:val="center"/>
        </w:trPr>
        <w:tc>
          <w:tcPr>
            <w:tcW w:w="957" w:type="dxa"/>
          </w:tcPr>
          <w:p w14:paraId="24A45E21" w14:textId="77777777" w:rsidR="00973A86" w:rsidRPr="00F02BE6" w:rsidRDefault="00973A86" w:rsidP="003E5D96">
            <w:pPr>
              <w:pStyle w:val="TAL"/>
            </w:pPr>
            <w:r w:rsidRPr="00F02BE6">
              <w:t>:</w:t>
            </w:r>
          </w:p>
        </w:tc>
        <w:tc>
          <w:tcPr>
            <w:tcW w:w="957" w:type="dxa"/>
          </w:tcPr>
          <w:p w14:paraId="50BBCF36" w14:textId="77777777" w:rsidR="00973A86" w:rsidRPr="00F02BE6" w:rsidRDefault="00973A86" w:rsidP="003E5D96">
            <w:pPr>
              <w:pStyle w:val="TF"/>
              <w:keepNext/>
              <w:spacing w:after="0"/>
              <w:rPr>
                <w:lang w:eastAsia="en-US"/>
              </w:rPr>
            </w:pPr>
          </w:p>
        </w:tc>
        <w:tc>
          <w:tcPr>
            <w:tcW w:w="957" w:type="dxa"/>
          </w:tcPr>
          <w:p w14:paraId="50091F6F" w14:textId="77777777" w:rsidR="00973A86" w:rsidRPr="00F02BE6" w:rsidRDefault="00973A86" w:rsidP="003E5D96">
            <w:pPr>
              <w:pStyle w:val="TF"/>
              <w:keepNext/>
              <w:spacing w:after="0"/>
              <w:rPr>
                <w:lang w:eastAsia="en-US"/>
              </w:rPr>
            </w:pPr>
          </w:p>
        </w:tc>
        <w:tc>
          <w:tcPr>
            <w:tcW w:w="957" w:type="dxa"/>
          </w:tcPr>
          <w:p w14:paraId="0907D6D8" w14:textId="77777777" w:rsidR="00973A86" w:rsidRPr="00F02BE6" w:rsidRDefault="00973A86" w:rsidP="003E5D96">
            <w:pPr>
              <w:pStyle w:val="TF"/>
              <w:keepNext/>
              <w:spacing w:after="0"/>
              <w:rPr>
                <w:lang w:eastAsia="en-US"/>
              </w:rPr>
            </w:pPr>
          </w:p>
        </w:tc>
        <w:tc>
          <w:tcPr>
            <w:tcW w:w="957" w:type="dxa"/>
          </w:tcPr>
          <w:p w14:paraId="0CC9D711" w14:textId="77777777" w:rsidR="00973A86" w:rsidRPr="00F02BE6" w:rsidRDefault="00973A86" w:rsidP="003E5D96">
            <w:pPr>
              <w:pStyle w:val="TF"/>
              <w:keepNext/>
              <w:spacing w:after="0"/>
              <w:rPr>
                <w:lang w:eastAsia="en-US"/>
              </w:rPr>
            </w:pPr>
          </w:p>
        </w:tc>
        <w:tc>
          <w:tcPr>
            <w:tcW w:w="957" w:type="dxa"/>
          </w:tcPr>
          <w:p w14:paraId="364C5C4D" w14:textId="77777777" w:rsidR="00973A86" w:rsidRPr="00F02BE6" w:rsidRDefault="00973A86" w:rsidP="003E5D96">
            <w:pPr>
              <w:pStyle w:val="TF"/>
              <w:keepNext/>
              <w:spacing w:after="0"/>
              <w:rPr>
                <w:lang w:eastAsia="en-US"/>
              </w:rPr>
            </w:pPr>
          </w:p>
        </w:tc>
        <w:tc>
          <w:tcPr>
            <w:tcW w:w="957" w:type="dxa"/>
          </w:tcPr>
          <w:p w14:paraId="2A7DC77F" w14:textId="77777777" w:rsidR="00973A86" w:rsidRPr="00F02BE6" w:rsidRDefault="00973A86" w:rsidP="003E5D96">
            <w:pPr>
              <w:pStyle w:val="TF"/>
              <w:keepNext/>
              <w:spacing w:after="0"/>
              <w:rPr>
                <w:lang w:eastAsia="en-US"/>
              </w:rPr>
            </w:pPr>
          </w:p>
        </w:tc>
        <w:tc>
          <w:tcPr>
            <w:tcW w:w="957" w:type="dxa"/>
          </w:tcPr>
          <w:p w14:paraId="365B1E97" w14:textId="77777777" w:rsidR="00973A86" w:rsidRPr="00F02BE6" w:rsidRDefault="00973A86" w:rsidP="003E5D96">
            <w:pPr>
              <w:pStyle w:val="TAR"/>
            </w:pPr>
            <w:r w:rsidRPr="00F02BE6">
              <w:t>:</w:t>
            </w:r>
          </w:p>
        </w:tc>
        <w:tc>
          <w:tcPr>
            <w:tcW w:w="957" w:type="dxa"/>
          </w:tcPr>
          <w:p w14:paraId="60B15D52" w14:textId="77777777" w:rsidR="00973A86" w:rsidRPr="00F02BE6" w:rsidRDefault="00973A86" w:rsidP="003E5D96">
            <w:pPr>
              <w:pStyle w:val="TF"/>
              <w:keepNext/>
              <w:spacing w:after="0"/>
              <w:rPr>
                <w:lang w:eastAsia="en-US"/>
              </w:rPr>
            </w:pPr>
          </w:p>
        </w:tc>
        <w:tc>
          <w:tcPr>
            <w:tcW w:w="957" w:type="dxa"/>
          </w:tcPr>
          <w:p w14:paraId="0F560429" w14:textId="77777777" w:rsidR="00973A86" w:rsidRPr="00F02BE6" w:rsidRDefault="00973A86" w:rsidP="003E5D96">
            <w:pPr>
              <w:pStyle w:val="TF"/>
              <w:keepNext/>
              <w:spacing w:after="0"/>
              <w:rPr>
                <w:lang w:eastAsia="en-US"/>
              </w:rPr>
            </w:pPr>
          </w:p>
        </w:tc>
      </w:tr>
      <w:tr w:rsidR="00973A86" w:rsidRPr="00F02BE6" w14:paraId="4C6F4726" w14:textId="77777777" w:rsidTr="003E5D96">
        <w:tblPrEx>
          <w:tblCellMar>
            <w:top w:w="0" w:type="dxa"/>
            <w:bottom w:w="0" w:type="dxa"/>
          </w:tblCellMar>
        </w:tblPrEx>
        <w:trPr>
          <w:jc w:val="center"/>
        </w:trPr>
        <w:tc>
          <w:tcPr>
            <w:tcW w:w="957" w:type="dxa"/>
          </w:tcPr>
          <w:p w14:paraId="437B15F4" w14:textId="77777777" w:rsidR="00973A86" w:rsidRPr="00F02BE6" w:rsidRDefault="00973A86" w:rsidP="003E5D96">
            <w:pPr>
              <w:pStyle w:val="TAL"/>
            </w:pPr>
            <w:r w:rsidRPr="00F02BE6">
              <w:t>:</w:t>
            </w:r>
          </w:p>
        </w:tc>
        <w:tc>
          <w:tcPr>
            <w:tcW w:w="957" w:type="dxa"/>
          </w:tcPr>
          <w:p w14:paraId="6406027D" w14:textId="77777777" w:rsidR="00973A86" w:rsidRPr="00F02BE6" w:rsidRDefault="00973A86" w:rsidP="003E5D96">
            <w:pPr>
              <w:pStyle w:val="TF"/>
              <w:keepNext/>
              <w:spacing w:after="0"/>
              <w:rPr>
                <w:lang w:eastAsia="en-US"/>
              </w:rPr>
            </w:pPr>
          </w:p>
        </w:tc>
        <w:tc>
          <w:tcPr>
            <w:tcW w:w="957" w:type="dxa"/>
          </w:tcPr>
          <w:p w14:paraId="559A4EE0" w14:textId="77777777" w:rsidR="00973A86" w:rsidRPr="00F02BE6" w:rsidRDefault="00973A86" w:rsidP="003E5D96">
            <w:pPr>
              <w:pStyle w:val="TF"/>
              <w:keepNext/>
              <w:spacing w:after="0"/>
              <w:rPr>
                <w:lang w:eastAsia="en-US"/>
              </w:rPr>
            </w:pPr>
          </w:p>
        </w:tc>
        <w:tc>
          <w:tcPr>
            <w:tcW w:w="957" w:type="dxa"/>
          </w:tcPr>
          <w:p w14:paraId="1BD0BC92" w14:textId="77777777" w:rsidR="00973A86" w:rsidRPr="00F02BE6" w:rsidRDefault="00973A86" w:rsidP="003E5D96">
            <w:pPr>
              <w:pStyle w:val="TF"/>
              <w:keepNext/>
              <w:spacing w:after="0"/>
              <w:rPr>
                <w:lang w:eastAsia="en-US"/>
              </w:rPr>
            </w:pPr>
          </w:p>
        </w:tc>
        <w:tc>
          <w:tcPr>
            <w:tcW w:w="957" w:type="dxa"/>
          </w:tcPr>
          <w:p w14:paraId="31DEF4AC" w14:textId="77777777" w:rsidR="00973A86" w:rsidRPr="00F02BE6" w:rsidRDefault="00973A86" w:rsidP="003E5D96">
            <w:pPr>
              <w:pStyle w:val="TF"/>
              <w:keepNext/>
              <w:spacing w:after="0"/>
              <w:rPr>
                <w:lang w:eastAsia="en-US"/>
              </w:rPr>
            </w:pPr>
          </w:p>
        </w:tc>
        <w:tc>
          <w:tcPr>
            <w:tcW w:w="957" w:type="dxa"/>
          </w:tcPr>
          <w:p w14:paraId="515D36D6" w14:textId="77777777" w:rsidR="00973A86" w:rsidRPr="00F02BE6" w:rsidRDefault="00973A86" w:rsidP="003E5D96">
            <w:pPr>
              <w:pStyle w:val="TF"/>
              <w:keepNext/>
              <w:spacing w:after="0"/>
              <w:rPr>
                <w:lang w:eastAsia="en-US"/>
              </w:rPr>
            </w:pPr>
          </w:p>
        </w:tc>
        <w:tc>
          <w:tcPr>
            <w:tcW w:w="957" w:type="dxa"/>
          </w:tcPr>
          <w:p w14:paraId="000D8D1B" w14:textId="77777777" w:rsidR="00973A86" w:rsidRPr="00F02BE6" w:rsidRDefault="00973A86" w:rsidP="003E5D96">
            <w:pPr>
              <w:pStyle w:val="TF"/>
              <w:keepNext/>
              <w:spacing w:after="0"/>
              <w:rPr>
                <w:lang w:eastAsia="en-US"/>
              </w:rPr>
            </w:pPr>
          </w:p>
        </w:tc>
        <w:tc>
          <w:tcPr>
            <w:tcW w:w="957" w:type="dxa"/>
          </w:tcPr>
          <w:p w14:paraId="22EB04B9" w14:textId="77777777" w:rsidR="00973A86" w:rsidRPr="00F02BE6" w:rsidRDefault="00973A86" w:rsidP="003E5D96">
            <w:pPr>
              <w:pStyle w:val="TAR"/>
            </w:pPr>
            <w:r w:rsidRPr="00F02BE6">
              <w:t>:</w:t>
            </w:r>
          </w:p>
        </w:tc>
        <w:tc>
          <w:tcPr>
            <w:tcW w:w="957" w:type="dxa"/>
          </w:tcPr>
          <w:p w14:paraId="2D2104BA" w14:textId="77777777" w:rsidR="00973A86" w:rsidRPr="00F02BE6" w:rsidRDefault="00973A86" w:rsidP="003E5D96">
            <w:pPr>
              <w:pStyle w:val="TF"/>
              <w:keepNext/>
              <w:spacing w:after="0"/>
              <w:rPr>
                <w:lang w:eastAsia="en-US"/>
              </w:rPr>
            </w:pPr>
          </w:p>
        </w:tc>
        <w:tc>
          <w:tcPr>
            <w:tcW w:w="957" w:type="dxa"/>
          </w:tcPr>
          <w:p w14:paraId="66BF1AAD" w14:textId="77777777" w:rsidR="00973A86" w:rsidRPr="00F02BE6" w:rsidRDefault="00973A86" w:rsidP="003E5D96">
            <w:pPr>
              <w:pStyle w:val="TF"/>
              <w:keepNext/>
              <w:spacing w:after="0"/>
              <w:rPr>
                <w:lang w:eastAsia="en-US"/>
              </w:rPr>
            </w:pPr>
          </w:p>
        </w:tc>
      </w:tr>
      <w:tr w:rsidR="00973A86" w:rsidRPr="00F02BE6" w14:paraId="3D8D1F1A" w14:textId="77777777" w:rsidTr="003E5D96">
        <w:tblPrEx>
          <w:tblCellMar>
            <w:top w:w="0" w:type="dxa"/>
            <w:bottom w:w="0" w:type="dxa"/>
          </w:tblCellMar>
        </w:tblPrEx>
        <w:trPr>
          <w:cantSplit/>
          <w:jc w:val="center"/>
        </w:trPr>
        <w:tc>
          <w:tcPr>
            <w:tcW w:w="957" w:type="dxa"/>
            <w:tcBorders>
              <w:left w:val="single" w:sz="6" w:space="0" w:color="auto"/>
            </w:tcBorders>
          </w:tcPr>
          <w:p w14:paraId="640950A6" w14:textId="77777777" w:rsidR="00973A86" w:rsidRPr="00F02BE6" w:rsidRDefault="00973A86" w:rsidP="003E5D96">
            <w:pPr>
              <w:pStyle w:val="TAL"/>
            </w:pPr>
          </w:p>
        </w:tc>
        <w:tc>
          <w:tcPr>
            <w:tcW w:w="957" w:type="dxa"/>
          </w:tcPr>
          <w:p w14:paraId="5467D3F5" w14:textId="77777777" w:rsidR="00973A86" w:rsidRPr="00F02BE6" w:rsidRDefault="00973A86" w:rsidP="003E5D96">
            <w:pPr>
              <w:pStyle w:val="TF"/>
              <w:keepNext/>
              <w:spacing w:after="0"/>
              <w:rPr>
                <w:lang w:eastAsia="en-US"/>
              </w:rPr>
            </w:pPr>
          </w:p>
        </w:tc>
        <w:tc>
          <w:tcPr>
            <w:tcW w:w="957" w:type="dxa"/>
          </w:tcPr>
          <w:p w14:paraId="2E3B4E2C" w14:textId="77777777" w:rsidR="00973A86" w:rsidRPr="00F02BE6" w:rsidRDefault="00973A86" w:rsidP="003E5D96">
            <w:pPr>
              <w:pStyle w:val="TF"/>
              <w:keepNext/>
              <w:spacing w:after="0"/>
              <w:rPr>
                <w:lang w:eastAsia="en-US"/>
              </w:rPr>
            </w:pPr>
          </w:p>
        </w:tc>
        <w:tc>
          <w:tcPr>
            <w:tcW w:w="1914" w:type="dxa"/>
            <w:gridSpan w:val="2"/>
          </w:tcPr>
          <w:p w14:paraId="3432C49A"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1AAD20E3" w14:textId="77777777" w:rsidR="00973A86" w:rsidRPr="00F02BE6" w:rsidRDefault="00973A86" w:rsidP="003E5D96">
            <w:pPr>
              <w:pStyle w:val="TF"/>
              <w:keepNext/>
              <w:spacing w:after="0"/>
              <w:rPr>
                <w:lang w:eastAsia="en-US"/>
              </w:rPr>
            </w:pPr>
          </w:p>
        </w:tc>
        <w:tc>
          <w:tcPr>
            <w:tcW w:w="957" w:type="dxa"/>
          </w:tcPr>
          <w:p w14:paraId="7ED36F3D"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105F8201" w14:textId="77777777" w:rsidR="00973A86" w:rsidRPr="00F02BE6" w:rsidRDefault="00973A86" w:rsidP="003E5D96">
            <w:pPr>
              <w:pStyle w:val="TAR"/>
            </w:pPr>
          </w:p>
        </w:tc>
        <w:tc>
          <w:tcPr>
            <w:tcW w:w="957" w:type="dxa"/>
            <w:tcBorders>
              <w:left w:val="nil"/>
            </w:tcBorders>
          </w:tcPr>
          <w:p w14:paraId="3B0B2A2B" w14:textId="77777777" w:rsidR="00973A86" w:rsidRPr="00F02BE6" w:rsidRDefault="00973A86" w:rsidP="003E5D96">
            <w:pPr>
              <w:pStyle w:val="TF"/>
              <w:keepNext/>
              <w:spacing w:after="0"/>
              <w:rPr>
                <w:lang w:eastAsia="en-US"/>
              </w:rPr>
            </w:pPr>
          </w:p>
        </w:tc>
        <w:tc>
          <w:tcPr>
            <w:tcW w:w="957" w:type="dxa"/>
          </w:tcPr>
          <w:p w14:paraId="365D8A3D" w14:textId="77777777" w:rsidR="00973A86" w:rsidRPr="00F02BE6" w:rsidRDefault="00973A86" w:rsidP="003E5D96">
            <w:pPr>
              <w:pStyle w:val="TF"/>
              <w:keepNext/>
              <w:spacing w:after="0"/>
              <w:rPr>
                <w:lang w:eastAsia="en-US"/>
              </w:rPr>
            </w:pPr>
          </w:p>
        </w:tc>
      </w:tr>
      <w:tr w:rsidR="00973A86" w:rsidRPr="00F02BE6" w14:paraId="3A801EA2"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9EEF339" w14:textId="77777777" w:rsidR="00973A86" w:rsidRPr="00F02BE6" w:rsidRDefault="00973A86" w:rsidP="003E5D96">
            <w:pPr>
              <w:pStyle w:val="TAL"/>
            </w:pPr>
          </w:p>
        </w:tc>
        <w:tc>
          <w:tcPr>
            <w:tcW w:w="957" w:type="dxa"/>
            <w:tcBorders>
              <w:top w:val="single" w:sz="6" w:space="0" w:color="auto"/>
            </w:tcBorders>
          </w:tcPr>
          <w:p w14:paraId="0EF5B630"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35B192C" w14:textId="77777777" w:rsidR="00973A86" w:rsidRPr="00F02BE6" w:rsidRDefault="00973A86" w:rsidP="003E5D96">
            <w:pPr>
              <w:pStyle w:val="TF"/>
              <w:keepNext/>
              <w:spacing w:after="0"/>
              <w:rPr>
                <w:lang w:eastAsia="en-US"/>
              </w:rPr>
            </w:pPr>
          </w:p>
        </w:tc>
        <w:tc>
          <w:tcPr>
            <w:tcW w:w="1914" w:type="dxa"/>
            <w:gridSpan w:val="2"/>
          </w:tcPr>
          <w:p w14:paraId="58E15645"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57B77220"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3A22665"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EA7B253" w14:textId="77777777" w:rsidR="00973A86" w:rsidRPr="00F02BE6" w:rsidRDefault="00973A86" w:rsidP="003E5D96">
            <w:pPr>
              <w:pStyle w:val="TAR"/>
            </w:pPr>
          </w:p>
        </w:tc>
        <w:tc>
          <w:tcPr>
            <w:tcW w:w="957" w:type="dxa"/>
            <w:tcBorders>
              <w:left w:val="nil"/>
            </w:tcBorders>
          </w:tcPr>
          <w:p w14:paraId="32711EDA" w14:textId="77777777" w:rsidR="00973A86" w:rsidRPr="00F02BE6" w:rsidRDefault="00973A86" w:rsidP="003E5D96">
            <w:pPr>
              <w:pStyle w:val="TAL"/>
              <w:rPr>
                <w:b/>
                <w:bCs/>
              </w:rPr>
            </w:pPr>
            <w:r w:rsidRPr="00F02BE6">
              <w:rPr>
                <w:b/>
                <w:bCs/>
              </w:rPr>
              <w:t xml:space="preserve">  </w:t>
            </w:r>
          </w:p>
        </w:tc>
        <w:tc>
          <w:tcPr>
            <w:tcW w:w="957" w:type="dxa"/>
          </w:tcPr>
          <w:p w14:paraId="38B95F0C" w14:textId="77777777" w:rsidR="00973A86" w:rsidRPr="00F02BE6" w:rsidRDefault="00973A86" w:rsidP="003E5D96">
            <w:pPr>
              <w:pStyle w:val="TF"/>
              <w:keepNext/>
              <w:spacing w:after="0"/>
              <w:rPr>
                <w:lang w:eastAsia="en-US"/>
              </w:rPr>
            </w:pPr>
          </w:p>
        </w:tc>
      </w:tr>
      <w:tr w:rsidR="00973A86" w:rsidRPr="00F02BE6" w14:paraId="564F93F6" w14:textId="77777777" w:rsidTr="003E5D96">
        <w:tblPrEx>
          <w:tblCellMar>
            <w:top w:w="0" w:type="dxa"/>
            <w:bottom w:w="0" w:type="dxa"/>
          </w:tblCellMar>
        </w:tblPrEx>
        <w:trPr>
          <w:jc w:val="center"/>
        </w:trPr>
        <w:tc>
          <w:tcPr>
            <w:tcW w:w="957" w:type="dxa"/>
            <w:tcBorders>
              <w:left w:val="single" w:sz="6" w:space="0" w:color="auto"/>
              <w:bottom w:val="single" w:sz="4" w:space="0" w:color="auto"/>
            </w:tcBorders>
          </w:tcPr>
          <w:p w14:paraId="60240D6F"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62243A55"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2DEB502"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54D2D74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379AB36A"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44E1A873"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20080D6F" w14:textId="77777777" w:rsidR="00973A86" w:rsidRPr="00F02BE6" w:rsidRDefault="00973A86" w:rsidP="003E5D96">
            <w:pPr>
              <w:pStyle w:val="TF"/>
              <w:keepNext/>
              <w:spacing w:after="0"/>
              <w:jc w:val="left"/>
              <w:rPr>
                <w:lang w:eastAsia="en-US"/>
              </w:rPr>
            </w:pPr>
          </w:p>
        </w:tc>
        <w:tc>
          <w:tcPr>
            <w:tcW w:w="957" w:type="dxa"/>
            <w:tcBorders>
              <w:left w:val="nil"/>
            </w:tcBorders>
          </w:tcPr>
          <w:p w14:paraId="6FF82401" w14:textId="77777777" w:rsidR="00973A86" w:rsidRPr="00F02BE6" w:rsidRDefault="00973A86" w:rsidP="003E5D96">
            <w:pPr>
              <w:pStyle w:val="TF"/>
              <w:keepNext/>
              <w:spacing w:after="0"/>
              <w:rPr>
                <w:lang w:eastAsia="en-US"/>
              </w:rPr>
            </w:pPr>
          </w:p>
        </w:tc>
        <w:tc>
          <w:tcPr>
            <w:tcW w:w="957" w:type="dxa"/>
          </w:tcPr>
          <w:p w14:paraId="1D8A1B8C" w14:textId="77777777" w:rsidR="00973A86" w:rsidRPr="00F02BE6" w:rsidRDefault="00973A86" w:rsidP="003E5D96">
            <w:pPr>
              <w:pStyle w:val="TF"/>
              <w:keepNext/>
              <w:spacing w:after="0"/>
              <w:rPr>
                <w:lang w:eastAsia="en-US"/>
              </w:rPr>
            </w:pPr>
          </w:p>
        </w:tc>
      </w:tr>
      <w:tr w:rsidR="00973A86" w:rsidRPr="00F02BE6" w14:paraId="4CE3E17D" w14:textId="77777777" w:rsidTr="003E5D96">
        <w:tblPrEx>
          <w:tblCellMar>
            <w:top w:w="0" w:type="dxa"/>
            <w:bottom w:w="0" w:type="dxa"/>
          </w:tblCellMar>
        </w:tblPrEx>
        <w:trPr>
          <w:jc w:val="center"/>
        </w:trPr>
        <w:tc>
          <w:tcPr>
            <w:tcW w:w="957" w:type="dxa"/>
            <w:tcBorders>
              <w:top w:val="single" w:sz="4" w:space="0" w:color="auto"/>
              <w:left w:val="dotted" w:sz="4" w:space="0" w:color="auto"/>
              <w:bottom w:val="dotted" w:sz="4" w:space="0" w:color="auto"/>
            </w:tcBorders>
          </w:tcPr>
          <w:p w14:paraId="45EC36D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12015E61"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598E7B84"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4A254D58"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1415135F"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0794D44B"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73A0FE3C"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02463E75"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5BD6CF51" w14:textId="77777777" w:rsidR="00973A86" w:rsidRPr="00F02BE6" w:rsidRDefault="00973A86" w:rsidP="003E5D96">
            <w:pPr>
              <w:pStyle w:val="TAL"/>
            </w:pPr>
            <w:r w:rsidRPr="00F02BE6">
              <w:rPr>
                <w:b/>
                <w:bCs/>
              </w:rPr>
              <w:t xml:space="preserve">  octet 86</w:t>
            </w:r>
          </w:p>
          <w:p w14:paraId="5ADC34D6" w14:textId="77777777" w:rsidR="00973A86" w:rsidRPr="00F02BE6" w:rsidRDefault="00973A86" w:rsidP="003E5D96">
            <w:pPr>
              <w:pStyle w:val="TAL"/>
            </w:pPr>
          </w:p>
        </w:tc>
      </w:tr>
      <w:tr w:rsidR="00973A86" w:rsidRPr="00F02BE6" w14:paraId="6CDB00ED"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5D4E59E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1DB65B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8DA91F8" w14:textId="77777777" w:rsidR="00973A86" w:rsidRPr="00F02BE6" w:rsidRDefault="00973A86" w:rsidP="003E5D96">
            <w:pPr>
              <w:pStyle w:val="TF"/>
              <w:keepNext/>
              <w:spacing w:after="0"/>
              <w:rPr>
                <w:lang w:eastAsia="en-US"/>
              </w:rPr>
            </w:pPr>
          </w:p>
          <w:p w14:paraId="741ECB8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C7304B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3898287"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D6153E8"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69DC9D1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4F840CFE"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7F3539A" w14:textId="77777777" w:rsidR="00973A86" w:rsidRPr="00F02BE6" w:rsidRDefault="00973A86" w:rsidP="003E5D96">
            <w:pPr>
              <w:pStyle w:val="TAL"/>
              <w:rPr>
                <w:b/>
              </w:rPr>
            </w:pPr>
          </w:p>
        </w:tc>
      </w:tr>
      <w:tr w:rsidR="00973A86" w:rsidRPr="00F02BE6" w14:paraId="01C75F74" w14:textId="77777777" w:rsidTr="003E5D96">
        <w:tblPrEx>
          <w:tblCellMar>
            <w:top w:w="0" w:type="dxa"/>
            <w:bottom w:w="0" w:type="dxa"/>
          </w:tblCellMar>
        </w:tblPrEx>
        <w:trPr>
          <w:jc w:val="center"/>
        </w:trPr>
        <w:tc>
          <w:tcPr>
            <w:tcW w:w="957" w:type="dxa"/>
            <w:tcBorders>
              <w:top w:val="dotted" w:sz="4" w:space="0" w:color="auto"/>
              <w:left w:val="dotted" w:sz="4" w:space="0" w:color="auto"/>
              <w:bottom w:val="dotted" w:sz="4" w:space="0" w:color="auto"/>
            </w:tcBorders>
          </w:tcPr>
          <w:p w14:paraId="28BF76F7" w14:textId="77777777" w:rsidR="00973A86" w:rsidRPr="00F02BE6" w:rsidRDefault="00973A86" w:rsidP="003E5D96">
            <w:pPr>
              <w:pStyle w:val="TF"/>
              <w:keepNext/>
              <w:spacing w:after="0"/>
              <w:rPr>
                <w:lang w:eastAsia="en-US"/>
              </w:rPr>
            </w:pPr>
          </w:p>
          <w:p w14:paraId="5443A6B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26085A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BF49EE8"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4280DD1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4AE4E4F"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DFF2B2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11284E9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25AD5C2" w14:textId="77777777" w:rsidR="00973A86" w:rsidRPr="00F02BE6" w:rsidRDefault="00973A86" w:rsidP="003E5D96">
            <w:pPr>
              <w:pStyle w:val="TAL"/>
              <w:rPr>
                <w:b/>
              </w:rPr>
            </w:pPr>
          </w:p>
        </w:tc>
      </w:tr>
      <w:tr w:rsidR="00973A86" w:rsidRPr="00F02BE6" w14:paraId="68C428AD" w14:textId="77777777" w:rsidTr="003E5D96">
        <w:tblPrEx>
          <w:tblCellMar>
            <w:top w:w="0" w:type="dxa"/>
            <w:bottom w:w="0" w:type="dxa"/>
          </w:tblCellMar>
        </w:tblPrEx>
        <w:trPr>
          <w:jc w:val="center"/>
        </w:trPr>
        <w:tc>
          <w:tcPr>
            <w:tcW w:w="957" w:type="dxa"/>
            <w:tcBorders>
              <w:top w:val="dotted" w:sz="4" w:space="0" w:color="auto"/>
              <w:right w:val="dotted" w:sz="4" w:space="0" w:color="auto"/>
            </w:tcBorders>
          </w:tcPr>
          <w:p w14:paraId="58A58ECD"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6264280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75FEE4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644146B"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2CD040C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C5238DC" w14:textId="77777777" w:rsidR="00973A86" w:rsidRPr="00F02BE6" w:rsidRDefault="00973A86" w:rsidP="003E5D96">
            <w:pPr>
              <w:pStyle w:val="TF"/>
              <w:keepNext/>
              <w:spacing w:after="0"/>
              <w:rPr>
                <w:lang w:eastAsia="en-US"/>
              </w:rPr>
            </w:pPr>
          </w:p>
          <w:p w14:paraId="095C2199"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2E819D9C"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3D8837E6"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DD53E4F" w14:textId="77777777" w:rsidR="00973A86" w:rsidRPr="00F02BE6" w:rsidRDefault="00973A86" w:rsidP="003E5D96">
            <w:pPr>
              <w:pStyle w:val="TAL"/>
              <w:rPr>
                <w:b/>
              </w:rPr>
            </w:pPr>
            <w:r w:rsidRPr="00F02BE6">
              <w:rPr>
                <w:b/>
              </w:rPr>
              <w:t xml:space="preserve">  octet 89</w:t>
            </w:r>
          </w:p>
        </w:tc>
      </w:tr>
      <w:tr w:rsidR="00973A86" w:rsidRPr="00F02BE6" w14:paraId="3C532F79" w14:textId="77777777" w:rsidTr="003E5D96">
        <w:tblPrEx>
          <w:tblCellMar>
            <w:top w:w="0" w:type="dxa"/>
            <w:bottom w:w="0" w:type="dxa"/>
          </w:tblCellMar>
        </w:tblPrEx>
        <w:trPr>
          <w:jc w:val="center"/>
        </w:trPr>
        <w:tc>
          <w:tcPr>
            <w:tcW w:w="957" w:type="dxa"/>
            <w:tcBorders>
              <w:top w:val="dotted" w:sz="4" w:space="0" w:color="auto"/>
            </w:tcBorders>
          </w:tcPr>
          <w:p w14:paraId="485955BB"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263ABB74"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363626C9"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67AB819" w14:textId="77777777" w:rsidR="00973A86" w:rsidRPr="00F02BE6" w:rsidRDefault="00973A86" w:rsidP="003E5D96">
            <w:pPr>
              <w:pStyle w:val="TF"/>
              <w:keepNext/>
              <w:spacing w:after="0"/>
              <w:rPr>
                <w:lang w:eastAsia="en-US"/>
              </w:rPr>
            </w:pPr>
          </w:p>
        </w:tc>
        <w:tc>
          <w:tcPr>
            <w:tcW w:w="957" w:type="dxa"/>
            <w:tcBorders>
              <w:top w:val="dotted" w:sz="4" w:space="0" w:color="auto"/>
              <w:left w:val="nil"/>
            </w:tcBorders>
          </w:tcPr>
          <w:p w14:paraId="3CF57112"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2EFF9F26"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1F8945F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704D709D"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5E6221B" w14:textId="77777777" w:rsidR="00973A86" w:rsidRPr="00F02BE6" w:rsidRDefault="00973A86" w:rsidP="003E5D96">
            <w:pPr>
              <w:pStyle w:val="TAL"/>
              <w:rPr>
                <w:b/>
              </w:rPr>
            </w:pPr>
            <w:r w:rsidRPr="00F02BE6">
              <w:rPr>
                <w:b/>
              </w:rPr>
              <w:t xml:space="preserve">  octet 90</w:t>
            </w:r>
          </w:p>
          <w:p w14:paraId="48B75560" w14:textId="77777777" w:rsidR="00973A86" w:rsidRPr="00F02BE6" w:rsidRDefault="00973A86" w:rsidP="003E5D96">
            <w:pPr>
              <w:pStyle w:val="TAL"/>
              <w:rPr>
                <w:b/>
              </w:rPr>
            </w:pPr>
          </w:p>
        </w:tc>
      </w:tr>
    </w:tbl>
    <w:p w14:paraId="5E510880" w14:textId="77777777" w:rsidR="00973A86" w:rsidRPr="00F02BE6" w:rsidRDefault="00973A86" w:rsidP="00973A86">
      <w:pPr>
        <w:pStyle w:val="NF"/>
      </w:pPr>
    </w:p>
    <w:p w14:paraId="65C004A5" w14:textId="77777777" w:rsidR="00973A86" w:rsidRPr="00F02BE6" w:rsidRDefault="00973A86" w:rsidP="00973A86">
      <w:pPr>
        <w:pStyle w:val="NF"/>
      </w:pPr>
      <w:r w:rsidRPr="00F02BE6">
        <w:t>NOTE:</w:t>
      </w:r>
      <w:r w:rsidRPr="00F02BE6">
        <w:tab/>
        <w:t>The numbering convention specified in 3GPP TS 44.060 applies.</w:t>
      </w:r>
    </w:p>
    <w:p w14:paraId="127F083C" w14:textId="77777777" w:rsidR="00973A86" w:rsidRPr="00F02BE6" w:rsidRDefault="00973A86" w:rsidP="00973A86">
      <w:pPr>
        <w:pStyle w:val="NF"/>
      </w:pPr>
    </w:p>
    <w:p w14:paraId="2E6B948E" w14:textId="77777777" w:rsidR="00973A86" w:rsidRPr="00F02BE6" w:rsidRDefault="00973A86" w:rsidP="00973A86">
      <w:pPr>
        <w:pStyle w:val="TF"/>
      </w:pPr>
      <w:r w:rsidRPr="00F02BE6">
        <w:t>Figure 7.6.29.1: PDTCH block type 29 (DAS-7) format</w:t>
      </w:r>
    </w:p>
    <w:p w14:paraId="702ECC3F" w14:textId="77777777" w:rsidR="00973A86" w:rsidRPr="00F02BE6" w:rsidRDefault="00973A86" w:rsidP="00973A86">
      <w:pPr>
        <w:pStyle w:val="Heading3"/>
        <w:rPr>
          <w:lang w:val="en-US"/>
        </w:rPr>
      </w:pPr>
      <w:bookmarkStart w:id="186" w:name="_Toc517979174"/>
      <w:r w:rsidRPr="00F02BE6">
        <w:rPr>
          <w:lang w:val="en-US"/>
        </w:rPr>
        <w:t>7.6.30</w:t>
      </w:r>
      <w:r w:rsidRPr="00F02BE6">
        <w:rPr>
          <w:lang w:val="en-US"/>
        </w:rPr>
        <w:tab/>
        <w:t>PDTCH block type 30 (DAS-8) format (downlink only)</w:t>
      </w:r>
      <w:bookmarkEnd w:id="186"/>
    </w:p>
    <w:p w14:paraId="4E5E83B9" w14:textId="77777777" w:rsidR="00973A86" w:rsidRPr="00F02BE6" w:rsidRDefault="00973A86" w:rsidP="00973A86">
      <w:r w:rsidRPr="00F02BE6">
        <w:t>The blocks of 941 bits, or in case an eTFI is included, 944 bit blocks, or in case a PAN is included, 966 bits, or in case both a PAN and an eTFI are included, 969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46B936C2" w14:textId="77777777" w:rsidTr="003E5D96">
        <w:tblPrEx>
          <w:tblCellMar>
            <w:top w:w="0" w:type="dxa"/>
            <w:bottom w:w="0" w:type="dxa"/>
          </w:tblCellMar>
        </w:tblPrEx>
        <w:trPr>
          <w:cantSplit/>
          <w:jc w:val="center"/>
        </w:trPr>
        <w:tc>
          <w:tcPr>
            <w:tcW w:w="7656" w:type="dxa"/>
            <w:gridSpan w:val="8"/>
          </w:tcPr>
          <w:p w14:paraId="1AF02D58"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B085A58" w14:textId="77777777" w:rsidR="00973A86" w:rsidRPr="00F02BE6" w:rsidRDefault="00973A86" w:rsidP="003E5D96">
            <w:pPr>
              <w:pStyle w:val="TF"/>
              <w:keepNext/>
              <w:spacing w:after="0"/>
              <w:rPr>
                <w:lang w:eastAsia="en-US"/>
              </w:rPr>
            </w:pPr>
          </w:p>
        </w:tc>
        <w:tc>
          <w:tcPr>
            <w:tcW w:w="957" w:type="dxa"/>
          </w:tcPr>
          <w:p w14:paraId="5A7E9F7C" w14:textId="77777777" w:rsidR="00973A86" w:rsidRPr="00F02BE6" w:rsidRDefault="00973A86" w:rsidP="003E5D96">
            <w:pPr>
              <w:pStyle w:val="TF"/>
              <w:keepNext/>
              <w:spacing w:after="0"/>
              <w:rPr>
                <w:lang w:eastAsia="en-US"/>
              </w:rPr>
            </w:pPr>
          </w:p>
        </w:tc>
      </w:tr>
      <w:tr w:rsidR="00973A86" w:rsidRPr="00F02BE6" w14:paraId="19EC97C9" w14:textId="77777777" w:rsidTr="003E5D96">
        <w:tblPrEx>
          <w:tblCellMar>
            <w:top w:w="0" w:type="dxa"/>
            <w:bottom w:w="0" w:type="dxa"/>
          </w:tblCellMar>
        </w:tblPrEx>
        <w:trPr>
          <w:cantSplit/>
          <w:jc w:val="center"/>
        </w:trPr>
        <w:tc>
          <w:tcPr>
            <w:tcW w:w="957" w:type="dxa"/>
          </w:tcPr>
          <w:p w14:paraId="4A767ABB"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3E4F31FF"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7F3DEA36"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054F0D03"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44B2D513"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1BA52175"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29013A08"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2F1C050C"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60FA636A" w14:textId="77777777" w:rsidR="00973A86" w:rsidRPr="00F02BE6" w:rsidRDefault="00973A86" w:rsidP="003E5D96">
            <w:pPr>
              <w:pStyle w:val="TF"/>
              <w:keepNext/>
              <w:spacing w:after="0"/>
              <w:rPr>
                <w:lang w:eastAsia="en-US"/>
              </w:rPr>
            </w:pPr>
          </w:p>
        </w:tc>
        <w:tc>
          <w:tcPr>
            <w:tcW w:w="957" w:type="dxa"/>
          </w:tcPr>
          <w:p w14:paraId="00C4D358" w14:textId="77777777" w:rsidR="00973A86" w:rsidRPr="00F02BE6" w:rsidRDefault="00973A86" w:rsidP="003E5D96">
            <w:pPr>
              <w:pStyle w:val="TF"/>
              <w:keepNext/>
              <w:spacing w:after="0"/>
              <w:rPr>
                <w:lang w:eastAsia="en-US"/>
              </w:rPr>
            </w:pPr>
          </w:p>
        </w:tc>
      </w:tr>
      <w:tr w:rsidR="00973A86" w:rsidRPr="00F02BE6" w14:paraId="687371AA"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2487B212" w14:textId="77777777" w:rsidR="00973A86" w:rsidRPr="00F02BE6" w:rsidRDefault="00973A86" w:rsidP="003E5D96">
            <w:pPr>
              <w:pStyle w:val="TF"/>
              <w:keepNext/>
              <w:spacing w:after="0"/>
              <w:rPr>
                <w:lang w:eastAsia="en-US"/>
              </w:rPr>
            </w:pPr>
          </w:p>
        </w:tc>
        <w:tc>
          <w:tcPr>
            <w:tcW w:w="957" w:type="dxa"/>
            <w:tcBorders>
              <w:left w:val="nil"/>
            </w:tcBorders>
          </w:tcPr>
          <w:p w14:paraId="04C7166D"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64B40011" w14:textId="77777777" w:rsidR="00973A86" w:rsidRPr="00F02BE6" w:rsidRDefault="00973A86" w:rsidP="003E5D96">
            <w:pPr>
              <w:pStyle w:val="TF"/>
              <w:keepNext/>
              <w:spacing w:after="0"/>
              <w:rPr>
                <w:lang w:eastAsia="en-US"/>
              </w:rPr>
            </w:pPr>
          </w:p>
        </w:tc>
      </w:tr>
      <w:tr w:rsidR="00973A86" w:rsidRPr="00F02BE6" w14:paraId="3F6F2DF2" w14:textId="77777777" w:rsidTr="003E5D96">
        <w:tblPrEx>
          <w:tblCellMar>
            <w:top w:w="0" w:type="dxa"/>
            <w:bottom w:w="0" w:type="dxa"/>
          </w:tblCellMar>
        </w:tblPrEx>
        <w:trPr>
          <w:cantSplit/>
          <w:jc w:val="center"/>
        </w:trPr>
        <w:tc>
          <w:tcPr>
            <w:tcW w:w="7656" w:type="dxa"/>
            <w:gridSpan w:val="8"/>
            <w:tcBorders>
              <w:left w:val="single" w:sz="6" w:space="0" w:color="auto"/>
              <w:right w:val="single" w:sz="6" w:space="0" w:color="auto"/>
            </w:tcBorders>
          </w:tcPr>
          <w:p w14:paraId="2FDC750E" w14:textId="77777777" w:rsidR="00973A86" w:rsidRPr="00F02BE6" w:rsidRDefault="00973A86" w:rsidP="003E5D96">
            <w:pPr>
              <w:pStyle w:val="TF"/>
              <w:keepNext/>
              <w:spacing w:after="0"/>
              <w:rPr>
                <w:lang w:eastAsia="en-US"/>
              </w:rPr>
            </w:pPr>
            <w:r w:rsidRPr="00F02BE6">
              <w:rPr>
                <w:sz w:val="22"/>
                <w:lang w:eastAsia="en-US"/>
              </w:rPr>
              <w:t>941 or 944 or 966 or 969</w:t>
            </w:r>
          </w:p>
        </w:tc>
        <w:tc>
          <w:tcPr>
            <w:tcW w:w="957" w:type="dxa"/>
            <w:tcBorders>
              <w:left w:val="nil"/>
            </w:tcBorders>
          </w:tcPr>
          <w:p w14:paraId="37835BF3" w14:textId="77777777" w:rsidR="00973A86" w:rsidRPr="00F02BE6" w:rsidRDefault="00973A86" w:rsidP="003E5D96">
            <w:pPr>
              <w:pStyle w:val="TF"/>
              <w:keepNext/>
              <w:spacing w:after="0"/>
              <w:rPr>
                <w:lang w:eastAsia="en-US"/>
              </w:rPr>
            </w:pPr>
          </w:p>
        </w:tc>
        <w:tc>
          <w:tcPr>
            <w:tcW w:w="957" w:type="dxa"/>
            <w:tcBorders>
              <w:left w:val="nil"/>
            </w:tcBorders>
          </w:tcPr>
          <w:p w14:paraId="456B4627" w14:textId="77777777" w:rsidR="00973A86" w:rsidRPr="00F02BE6" w:rsidRDefault="00973A86" w:rsidP="003E5D96">
            <w:pPr>
              <w:pStyle w:val="TF"/>
              <w:keepNext/>
              <w:spacing w:after="0"/>
              <w:rPr>
                <w:lang w:eastAsia="en-US"/>
              </w:rPr>
            </w:pPr>
          </w:p>
        </w:tc>
      </w:tr>
      <w:tr w:rsidR="00973A86" w:rsidRPr="00F02BE6" w14:paraId="03AAB615"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27426658" w14:textId="77777777" w:rsidR="00973A86" w:rsidRPr="00F02BE6" w:rsidRDefault="00973A86" w:rsidP="003E5D96">
            <w:pPr>
              <w:pStyle w:val="TF"/>
              <w:keepNext/>
              <w:spacing w:after="0"/>
              <w:rPr>
                <w:lang w:eastAsia="en-US"/>
              </w:rPr>
            </w:pPr>
          </w:p>
        </w:tc>
        <w:tc>
          <w:tcPr>
            <w:tcW w:w="957" w:type="dxa"/>
          </w:tcPr>
          <w:p w14:paraId="395D181C" w14:textId="77777777" w:rsidR="00973A86" w:rsidRPr="00F02BE6" w:rsidRDefault="00973A86" w:rsidP="003E5D96">
            <w:pPr>
              <w:pStyle w:val="TF"/>
              <w:keepNext/>
              <w:spacing w:after="0"/>
              <w:rPr>
                <w:lang w:eastAsia="en-US"/>
              </w:rPr>
            </w:pPr>
          </w:p>
        </w:tc>
        <w:tc>
          <w:tcPr>
            <w:tcW w:w="957" w:type="dxa"/>
          </w:tcPr>
          <w:p w14:paraId="4372B15B" w14:textId="77777777" w:rsidR="00973A86" w:rsidRPr="00F02BE6" w:rsidRDefault="00973A86" w:rsidP="003E5D96">
            <w:pPr>
              <w:pStyle w:val="TF"/>
              <w:keepNext/>
              <w:spacing w:after="0"/>
              <w:rPr>
                <w:lang w:eastAsia="en-US"/>
              </w:rPr>
            </w:pPr>
          </w:p>
        </w:tc>
        <w:tc>
          <w:tcPr>
            <w:tcW w:w="1914" w:type="dxa"/>
            <w:gridSpan w:val="2"/>
          </w:tcPr>
          <w:p w14:paraId="220AB8F7"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1066AB75" w14:textId="77777777" w:rsidR="00973A86" w:rsidRPr="00F02BE6" w:rsidRDefault="00973A86" w:rsidP="003E5D96">
            <w:pPr>
              <w:pStyle w:val="TF"/>
              <w:keepNext/>
              <w:spacing w:after="0"/>
              <w:rPr>
                <w:lang w:eastAsia="en-US"/>
              </w:rPr>
            </w:pPr>
          </w:p>
        </w:tc>
        <w:tc>
          <w:tcPr>
            <w:tcW w:w="957" w:type="dxa"/>
          </w:tcPr>
          <w:p w14:paraId="4DCC652B"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5520F45" w14:textId="77777777" w:rsidR="00973A86" w:rsidRPr="00F02BE6" w:rsidRDefault="00973A86" w:rsidP="003E5D96">
            <w:pPr>
              <w:pStyle w:val="TF"/>
              <w:keepNext/>
              <w:spacing w:after="0"/>
              <w:rPr>
                <w:lang w:eastAsia="en-US"/>
              </w:rPr>
            </w:pPr>
          </w:p>
        </w:tc>
        <w:tc>
          <w:tcPr>
            <w:tcW w:w="1914" w:type="dxa"/>
            <w:gridSpan w:val="2"/>
            <w:tcBorders>
              <w:left w:val="nil"/>
            </w:tcBorders>
          </w:tcPr>
          <w:p w14:paraId="28208C14" w14:textId="77777777" w:rsidR="00973A86" w:rsidRPr="00F02BE6" w:rsidRDefault="00973A86" w:rsidP="003E5D96">
            <w:pPr>
              <w:pStyle w:val="TF"/>
              <w:keepNext/>
              <w:spacing w:after="0"/>
              <w:rPr>
                <w:lang w:eastAsia="en-US"/>
              </w:rPr>
            </w:pPr>
          </w:p>
        </w:tc>
      </w:tr>
      <w:tr w:rsidR="00973A86" w:rsidRPr="00F02BE6" w14:paraId="0FFDF33D" w14:textId="77777777" w:rsidTr="003E5D96">
        <w:tblPrEx>
          <w:tblCellMar>
            <w:top w:w="0" w:type="dxa"/>
            <w:bottom w:w="0" w:type="dxa"/>
          </w:tblCellMar>
        </w:tblPrEx>
        <w:trPr>
          <w:cantSplit/>
          <w:jc w:val="center"/>
        </w:trPr>
        <w:tc>
          <w:tcPr>
            <w:tcW w:w="957" w:type="dxa"/>
          </w:tcPr>
          <w:p w14:paraId="4717FCCD" w14:textId="77777777" w:rsidR="00973A86" w:rsidRPr="00F02BE6" w:rsidRDefault="00973A86" w:rsidP="003E5D96">
            <w:pPr>
              <w:pStyle w:val="TAL"/>
            </w:pPr>
            <w:r w:rsidRPr="00F02BE6">
              <w:t>:</w:t>
            </w:r>
          </w:p>
        </w:tc>
        <w:tc>
          <w:tcPr>
            <w:tcW w:w="957" w:type="dxa"/>
          </w:tcPr>
          <w:p w14:paraId="7E4A0EA6" w14:textId="77777777" w:rsidR="00973A86" w:rsidRPr="00F02BE6" w:rsidRDefault="00973A86" w:rsidP="003E5D96">
            <w:pPr>
              <w:pStyle w:val="TF"/>
              <w:keepNext/>
              <w:spacing w:after="0"/>
              <w:rPr>
                <w:lang w:eastAsia="en-US"/>
              </w:rPr>
            </w:pPr>
          </w:p>
        </w:tc>
        <w:tc>
          <w:tcPr>
            <w:tcW w:w="957" w:type="dxa"/>
          </w:tcPr>
          <w:p w14:paraId="7A20EFC3" w14:textId="77777777" w:rsidR="00973A86" w:rsidRPr="00F02BE6" w:rsidRDefault="00973A86" w:rsidP="003E5D96">
            <w:pPr>
              <w:pStyle w:val="TF"/>
              <w:keepNext/>
              <w:spacing w:after="0"/>
              <w:rPr>
                <w:lang w:eastAsia="en-US"/>
              </w:rPr>
            </w:pPr>
          </w:p>
        </w:tc>
        <w:tc>
          <w:tcPr>
            <w:tcW w:w="957" w:type="dxa"/>
          </w:tcPr>
          <w:p w14:paraId="5C9AF69C" w14:textId="77777777" w:rsidR="00973A86" w:rsidRPr="00F02BE6" w:rsidRDefault="00973A86" w:rsidP="003E5D96">
            <w:pPr>
              <w:pStyle w:val="TF"/>
              <w:keepNext/>
              <w:spacing w:after="0"/>
              <w:rPr>
                <w:lang w:eastAsia="en-US"/>
              </w:rPr>
            </w:pPr>
          </w:p>
        </w:tc>
        <w:tc>
          <w:tcPr>
            <w:tcW w:w="957" w:type="dxa"/>
          </w:tcPr>
          <w:p w14:paraId="3FF3B8BB" w14:textId="77777777" w:rsidR="00973A86" w:rsidRPr="00F02BE6" w:rsidRDefault="00973A86" w:rsidP="003E5D96">
            <w:pPr>
              <w:pStyle w:val="TF"/>
              <w:keepNext/>
              <w:spacing w:after="0"/>
              <w:rPr>
                <w:lang w:eastAsia="en-US"/>
              </w:rPr>
            </w:pPr>
          </w:p>
        </w:tc>
        <w:tc>
          <w:tcPr>
            <w:tcW w:w="957" w:type="dxa"/>
          </w:tcPr>
          <w:p w14:paraId="0402B3A8" w14:textId="77777777" w:rsidR="00973A86" w:rsidRPr="00F02BE6" w:rsidRDefault="00973A86" w:rsidP="003E5D96">
            <w:pPr>
              <w:pStyle w:val="TF"/>
              <w:keepNext/>
              <w:spacing w:after="0"/>
              <w:rPr>
                <w:lang w:eastAsia="en-US"/>
              </w:rPr>
            </w:pPr>
          </w:p>
        </w:tc>
        <w:tc>
          <w:tcPr>
            <w:tcW w:w="957" w:type="dxa"/>
          </w:tcPr>
          <w:p w14:paraId="76B2DFB6" w14:textId="77777777" w:rsidR="00973A86" w:rsidRPr="00F02BE6" w:rsidRDefault="00973A86" w:rsidP="003E5D96">
            <w:pPr>
              <w:pStyle w:val="TF"/>
              <w:keepNext/>
              <w:spacing w:after="0"/>
              <w:rPr>
                <w:lang w:eastAsia="en-US"/>
              </w:rPr>
            </w:pPr>
          </w:p>
        </w:tc>
        <w:tc>
          <w:tcPr>
            <w:tcW w:w="957" w:type="dxa"/>
          </w:tcPr>
          <w:p w14:paraId="473D4559" w14:textId="77777777" w:rsidR="00973A86" w:rsidRPr="00F02BE6" w:rsidRDefault="00973A86" w:rsidP="003E5D96">
            <w:pPr>
              <w:pStyle w:val="TAR"/>
            </w:pPr>
            <w:r w:rsidRPr="00F02BE6">
              <w:t>:</w:t>
            </w:r>
          </w:p>
        </w:tc>
        <w:tc>
          <w:tcPr>
            <w:tcW w:w="957" w:type="dxa"/>
          </w:tcPr>
          <w:p w14:paraId="149A4778"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7DB47BCA" w14:textId="77777777" w:rsidR="00973A86" w:rsidRPr="00F02BE6" w:rsidRDefault="00973A86" w:rsidP="003E5D96">
            <w:pPr>
              <w:pStyle w:val="TF"/>
              <w:keepNext/>
              <w:spacing w:after="0"/>
              <w:rPr>
                <w:lang w:eastAsia="en-US"/>
              </w:rPr>
            </w:pPr>
          </w:p>
        </w:tc>
      </w:tr>
      <w:tr w:rsidR="00973A86" w:rsidRPr="00F02BE6" w14:paraId="3CF81054" w14:textId="77777777" w:rsidTr="003E5D96">
        <w:tblPrEx>
          <w:tblCellMar>
            <w:top w:w="0" w:type="dxa"/>
            <w:bottom w:w="0" w:type="dxa"/>
          </w:tblCellMar>
        </w:tblPrEx>
        <w:trPr>
          <w:cantSplit/>
          <w:jc w:val="center"/>
        </w:trPr>
        <w:tc>
          <w:tcPr>
            <w:tcW w:w="957" w:type="dxa"/>
          </w:tcPr>
          <w:p w14:paraId="1C693292" w14:textId="77777777" w:rsidR="00973A86" w:rsidRPr="00F02BE6" w:rsidRDefault="00973A86" w:rsidP="003E5D96">
            <w:pPr>
              <w:pStyle w:val="TAL"/>
            </w:pPr>
            <w:r w:rsidRPr="00F02BE6">
              <w:t>:</w:t>
            </w:r>
          </w:p>
        </w:tc>
        <w:tc>
          <w:tcPr>
            <w:tcW w:w="957" w:type="dxa"/>
          </w:tcPr>
          <w:p w14:paraId="0AC5C27D" w14:textId="77777777" w:rsidR="00973A86" w:rsidRPr="00F02BE6" w:rsidRDefault="00973A86" w:rsidP="003E5D96">
            <w:pPr>
              <w:pStyle w:val="TF"/>
              <w:keepNext/>
              <w:spacing w:after="0"/>
              <w:rPr>
                <w:lang w:eastAsia="en-US"/>
              </w:rPr>
            </w:pPr>
          </w:p>
        </w:tc>
        <w:tc>
          <w:tcPr>
            <w:tcW w:w="957" w:type="dxa"/>
          </w:tcPr>
          <w:p w14:paraId="5FC2F8C5" w14:textId="77777777" w:rsidR="00973A86" w:rsidRPr="00F02BE6" w:rsidRDefault="00973A86" w:rsidP="003E5D96">
            <w:pPr>
              <w:pStyle w:val="TF"/>
              <w:keepNext/>
              <w:spacing w:after="0"/>
              <w:rPr>
                <w:lang w:eastAsia="en-US"/>
              </w:rPr>
            </w:pPr>
          </w:p>
        </w:tc>
        <w:tc>
          <w:tcPr>
            <w:tcW w:w="957" w:type="dxa"/>
          </w:tcPr>
          <w:p w14:paraId="55CE82B8" w14:textId="77777777" w:rsidR="00973A86" w:rsidRPr="00F02BE6" w:rsidRDefault="00973A86" w:rsidP="003E5D96">
            <w:pPr>
              <w:pStyle w:val="TF"/>
              <w:keepNext/>
              <w:spacing w:after="0"/>
              <w:rPr>
                <w:lang w:eastAsia="en-US"/>
              </w:rPr>
            </w:pPr>
          </w:p>
        </w:tc>
        <w:tc>
          <w:tcPr>
            <w:tcW w:w="957" w:type="dxa"/>
          </w:tcPr>
          <w:p w14:paraId="6E79AEEC" w14:textId="77777777" w:rsidR="00973A86" w:rsidRPr="00F02BE6" w:rsidRDefault="00973A86" w:rsidP="003E5D96">
            <w:pPr>
              <w:pStyle w:val="TF"/>
              <w:keepNext/>
              <w:spacing w:after="0"/>
              <w:rPr>
                <w:lang w:eastAsia="en-US"/>
              </w:rPr>
            </w:pPr>
          </w:p>
        </w:tc>
        <w:tc>
          <w:tcPr>
            <w:tcW w:w="957" w:type="dxa"/>
          </w:tcPr>
          <w:p w14:paraId="4D388B05" w14:textId="77777777" w:rsidR="00973A86" w:rsidRPr="00F02BE6" w:rsidRDefault="00973A86" w:rsidP="003E5D96">
            <w:pPr>
              <w:pStyle w:val="TF"/>
              <w:keepNext/>
              <w:spacing w:after="0"/>
              <w:rPr>
                <w:lang w:eastAsia="en-US"/>
              </w:rPr>
            </w:pPr>
          </w:p>
        </w:tc>
        <w:tc>
          <w:tcPr>
            <w:tcW w:w="957" w:type="dxa"/>
          </w:tcPr>
          <w:p w14:paraId="0D3A1F41" w14:textId="77777777" w:rsidR="00973A86" w:rsidRPr="00F02BE6" w:rsidRDefault="00973A86" w:rsidP="003E5D96">
            <w:pPr>
              <w:pStyle w:val="TF"/>
              <w:keepNext/>
              <w:spacing w:after="0"/>
              <w:rPr>
                <w:lang w:eastAsia="en-US"/>
              </w:rPr>
            </w:pPr>
          </w:p>
        </w:tc>
        <w:tc>
          <w:tcPr>
            <w:tcW w:w="957" w:type="dxa"/>
          </w:tcPr>
          <w:p w14:paraId="09CDAB53" w14:textId="77777777" w:rsidR="00973A86" w:rsidRPr="00F02BE6" w:rsidRDefault="00973A86" w:rsidP="003E5D96">
            <w:pPr>
              <w:pStyle w:val="TAR"/>
            </w:pPr>
            <w:r w:rsidRPr="00F02BE6">
              <w:t>:</w:t>
            </w:r>
          </w:p>
        </w:tc>
        <w:tc>
          <w:tcPr>
            <w:tcW w:w="957" w:type="dxa"/>
          </w:tcPr>
          <w:p w14:paraId="32325729" w14:textId="77777777" w:rsidR="00973A86" w:rsidRPr="00F02BE6" w:rsidRDefault="00973A86" w:rsidP="003E5D96">
            <w:pPr>
              <w:pStyle w:val="TF"/>
              <w:keepNext/>
              <w:spacing w:after="0"/>
              <w:rPr>
                <w:lang w:eastAsia="en-US"/>
              </w:rPr>
            </w:pPr>
          </w:p>
        </w:tc>
        <w:tc>
          <w:tcPr>
            <w:tcW w:w="957" w:type="dxa"/>
          </w:tcPr>
          <w:p w14:paraId="504688B9" w14:textId="77777777" w:rsidR="00973A86" w:rsidRPr="00F02BE6" w:rsidRDefault="00973A86" w:rsidP="003E5D96">
            <w:pPr>
              <w:pStyle w:val="TF"/>
              <w:keepNext/>
              <w:spacing w:after="0"/>
              <w:rPr>
                <w:lang w:eastAsia="en-US"/>
              </w:rPr>
            </w:pPr>
          </w:p>
        </w:tc>
      </w:tr>
      <w:tr w:rsidR="00973A86" w:rsidRPr="00F02BE6" w14:paraId="1A094D90" w14:textId="77777777" w:rsidTr="003E5D96">
        <w:tblPrEx>
          <w:tblCellMar>
            <w:top w:w="0" w:type="dxa"/>
            <w:bottom w:w="0" w:type="dxa"/>
          </w:tblCellMar>
        </w:tblPrEx>
        <w:trPr>
          <w:cantSplit/>
          <w:jc w:val="center"/>
        </w:trPr>
        <w:tc>
          <w:tcPr>
            <w:tcW w:w="957" w:type="dxa"/>
          </w:tcPr>
          <w:p w14:paraId="1397284E" w14:textId="77777777" w:rsidR="00973A86" w:rsidRPr="00F02BE6" w:rsidRDefault="00973A86" w:rsidP="003E5D96">
            <w:pPr>
              <w:pStyle w:val="TAL"/>
            </w:pPr>
            <w:r w:rsidRPr="00F02BE6">
              <w:t>:</w:t>
            </w:r>
          </w:p>
        </w:tc>
        <w:tc>
          <w:tcPr>
            <w:tcW w:w="957" w:type="dxa"/>
          </w:tcPr>
          <w:p w14:paraId="28F1FE3F" w14:textId="77777777" w:rsidR="00973A86" w:rsidRPr="00F02BE6" w:rsidRDefault="00973A86" w:rsidP="003E5D96">
            <w:pPr>
              <w:pStyle w:val="TF"/>
              <w:keepNext/>
              <w:spacing w:after="0"/>
              <w:rPr>
                <w:lang w:eastAsia="en-US"/>
              </w:rPr>
            </w:pPr>
          </w:p>
        </w:tc>
        <w:tc>
          <w:tcPr>
            <w:tcW w:w="957" w:type="dxa"/>
          </w:tcPr>
          <w:p w14:paraId="66B37C6B" w14:textId="77777777" w:rsidR="00973A86" w:rsidRPr="00F02BE6" w:rsidRDefault="00973A86" w:rsidP="003E5D96">
            <w:pPr>
              <w:pStyle w:val="TF"/>
              <w:keepNext/>
              <w:spacing w:after="0"/>
              <w:rPr>
                <w:lang w:eastAsia="en-US"/>
              </w:rPr>
            </w:pPr>
          </w:p>
        </w:tc>
        <w:tc>
          <w:tcPr>
            <w:tcW w:w="957" w:type="dxa"/>
          </w:tcPr>
          <w:p w14:paraId="0EB9044B" w14:textId="77777777" w:rsidR="00973A86" w:rsidRPr="00F02BE6" w:rsidRDefault="00973A86" w:rsidP="003E5D96">
            <w:pPr>
              <w:pStyle w:val="TF"/>
              <w:keepNext/>
              <w:spacing w:after="0"/>
              <w:rPr>
                <w:lang w:eastAsia="en-US"/>
              </w:rPr>
            </w:pPr>
          </w:p>
        </w:tc>
        <w:tc>
          <w:tcPr>
            <w:tcW w:w="957" w:type="dxa"/>
          </w:tcPr>
          <w:p w14:paraId="6AE6688A" w14:textId="77777777" w:rsidR="00973A86" w:rsidRPr="00F02BE6" w:rsidRDefault="00973A86" w:rsidP="003E5D96">
            <w:pPr>
              <w:pStyle w:val="TF"/>
              <w:keepNext/>
              <w:spacing w:after="0"/>
              <w:rPr>
                <w:lang w:eastAsia="en-US"/>
              </w:rPr>
            </w:pPr>
          </w:p>
        </w:tc>
        <w:tc>
          <w:tcPr>
            <w:tcW w:w="957" w:type="dxa"/>
          </w:tcPr>
          <w:p w14:paraId="24457849" w14:textId="77777777" w:rsidR="00973A86" w:rsidRPr="00F02BE6" w:rsidRDefault="00973A86" w:rsidP="003E5D96">
            <w:pPr>
              <w:pStyle w:val="TF"/>
              <w:keepNext/>
              <w:spacing w:after="0"/>
              <w:rPr>
                <w:lang w:eastAsia="en-US"/>
              </w:rPr>
            </w:pPr>
          </w:p>
        </w:tc>
        <w:tc>
          <w:tcPr>
            <w:tcW w:w="957" w:type="dxa"/>
          </w:tcPr>
          <w:p w14:paraId="18244FA1" w14:textId="77777777" w:rsidR="00973A86" w:rsidRPr="00F02BE6" w:rsidRDefault="00973A86" w:rsidP="003E5D96">
            <w:pPr>
              <w:pStyle w:val="TF"/>
              <w:keepNext/>
              <w:spacing w:after="0"/>
              <w:rPr>
                <w:lang w:eastAsia="en-US"/>
              </w:rPr>
            </w:pPr>
          </w:p>
        </w:tc>
        <w:tc>
          <w:tcPr>
            <w:tcW w:w="957" w:type="dxa"/>
          </w:tcPr>
          <w:p w14:paraId="440F956D" w14:textId="77777777" w:rsidR="00973A86" w:rsidRPr="00F02BE6" w:rsidRDefault="00973A86" w:rsidP="003E5D96">
            <w:pPr>
              <w:pStyle w:val="TAR"/>
            </w:pPr>
            <w:r w:rsidRPr="00F02BE6">
              <w:t>:</w:t>
            </w:r>
          </w:p>
        </w:tc>
        <w:tc>
          <w:tcPr>
            <w:tcW w:w="957" w:type="dxa"/>
          </w:tcPr>
          <w:p w14:paraId="24E44A72" w14:textId="77777777" w:rsidR="00973A86" w:rsidRPr="00F02BE6" w:rsidRDefault="00973A86" w:rsidP="003E5D96">
            <w:pPr>
              <w:pStyle w:val="TF"/>
              <w:keepNext/>
              <w:spacing w:after="0"/>
              <w:rPr>
                <w:lang w:eastAsia="en-US"/>
              </w:rPr>
            </w:pPr>
          </w:p>
        </w:tc>
        <w:tc>
          <w:tcPr>
            <w:tcW w:w="957" w:type="dxa"/>
          </w:tcPr>
          <w:p w14:paraId="6508B4B4" w14:textId="77777777" w:rsidR="00973A86" w:rsidRPr="00F02BE6" w:rsidRDefault="00973A86" w:rsidP="003E5D96">
            <w:pPr>
              <w:pStyle w:val="TF"/>
              <w:keepNext/>
              <w:spacing w:after="0"/>
              <w:rPr>
                <w:lang w:eastAsia="en-US"/>
              </w:rPr>
            </w:pPr>
          </w:p>
        </w:tc>
      </w:tr>
      <w:tr w:rsidR="00973A86" w:rsidRPr="00F02BE6" w14:paraId="2EB53BCA" w14:textId="77777777" w:rsidTr="003E5D96">
        <w:tblPrEx>
          <w:tblCellMar>
            <w:top w:w="0" w:type="dxa"/>
            <w:bottom w:w="0" w:type="dxa"/>
          </w:tblCellMar>
        </w:tblPrEx>
        <w:trPr>
          <w:cantSplit/>
          <w:jc w:val="center"/>
        </w:trPr>
        <w:tc>
          <w:tcPr>
            <w:tcW w:w="957" w:type="dxa"/>
            <w:tcBorders>
              <w:left w:val="single" w:sz="6" w:space="0" w:color="auto"/>
            </w:tcBorders>
          </w:tcPr>
          <w:p w14:paraId="71F13D90" w14:textId="77777777" w:rsidR="00973A86" w:rsidRPr="00F02BE6" w:rsidRDefault="00973A86" w:rsidP="003E5D96">
            <w:pPr>
              <w:pStyle w:val="TAL"/>
            </w:pPr>
          </w:p>
        </w:tc>
        <w:tc>
          <w:tcPr>
            <w:tcW w:w="957" w:type="dxa"/>
          </w:tcPr>
          <w:p w14:paraId="4ED3BC9D" w14:textId="77777777" w:rsidR="00973A86" w:rsidRPr="00F02BE6" w:rsidRDefault="00973A86" w:rsidP="003E5D96">
            <w:pPr>
              <w:pStyle w:val="TF"/>
              <w:keepNext/>
              <w:spacing w:after="0"/>
              <w:rPr>
                <w:lang w:eastAsia="en-US"/>
              </w:rPr>
            </w:pPr>
          </w:p>
        </w:tc>
        <w:tc>
          <w:tcPr>
            <w:tcW w:w="957" w:type="dxa"/>
          </w:tcPr>
          <w:p w14:paraId="2BF7C441" w14:textId="77777777" w:rsidR="00973A86" w:rsidRPr="00F02BE6" w:rsidRDefault="00973A86" w:rsidP="003E5D96">
            <w:pPr>
              <w:pStyle w:val="TF"/>
              <w:keepNext/>
              <w:spacing w:after="0"/>
              <w:rPr>
                <w:lang w:eastAsia="en-US"/>
              </w:rPr>
            </w:pPr>
          </w:p>
        </w:tc>
        <w:tc>
          <w:tcPr>
            <w:tcW w:w="1914" w:type="dxa"/>
            <w:gridSpan w:val="2"/>
          </w:tcPr>
          <w:p w14:paraId="5B30B6B2"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76DDB6A2" w14:textId="77777777" w:rsidR="00973A86" w:rsidRPr="00F02BE6" w:rsidRDefault="00973A86" w:rsidP="003E5D96">
            <w:pPr>
              <w:pStyle w:val="TF"/>
              <w:keepNext/>
              <w:spacing w:after="0"/>
              <w:rPr>
                <w:lang w:eastAsia="en-US"/>
              </w:rPr>
            </w:pPr>
          </w:p>
        </w:tc>
        <w:tc>
          <w:tcPr>
            <w:tcW w:w="957" w:type="dxa"/>
          </w:tcPr>
          <w:p w14:paraId="32B45B3D"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C1D0CB3" w14:textId="77777777" w:rsidR="00973A86" w:rsidRPr="00F02BE6" w:rsidRDefault="00973A86" w:rsidP="003E5D96">
            <w:pPr>
              <w:pStyle w:val="TAR"/>
            </w:pPr>
          </w:p>
        </w:tc>
        <w:tc>
          <w:tcPr>
            <w:tcW w:w="957" w:type="dxa"/>
            <w:tcBorders>
              <w:left w:val="nil"/>
            </w:tcBorders>
          </w:tcPr>
          <w:p w14:paraId="117D0B31" w14:textId="77777777" w:rsidR="00973A86" w:rsidRPr="00F02BE6" w:rsidRDefault="00973A86" w:rsidP="003E5D96">
            <w:pPr>
              <w:pStyle w:val="TF"/>
              <w:keepNext/>
              <w:spacing w:after="0"/>
              <w:rPr>
                <w:lang w:eastAsia="en-US"/>
              </w:rPr>
            </w:pPr>
          </w:p>
        </w:tc>
        <w:tc>
          <w:tcPr>
            <w:tcW w:w="957" w:type="dxa"/>
          </w:tcPr>
          <w:p w14:paraId="05231A51" w14:textId="77777777" w:rsidR="00973A86" w:rsidRPr="00F02BE6" w:rsidRDefault="00973A86" w:rsidP="003E5D96">
            <w:pPr>
              <w:pStyle w:val="TF"/>
              <w:keepNext/>
              <w:spacing w:after="0"/>
              <w:rPr>
                <w:lang w:eastAsia="en-US"/>
              </w:rPr>
            </w:pPr>
          </w:p>
        </w:tc>
      </w:tr>
      <w:tr w:rsidR="00973A86" w:rsidRPr="00F02BE6" w14:paraId="4D5EF86E"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79C38E38" w14:textId="77777777" w:rsidR="00973A86" w:rsidRPr="00F02BE6" w:rsidRDefault="00973A86" w:rsidP="003E5D96">
            <w:pPr>
              <w:pStyle w:val="TAL"/>
            </w:pPr>
          </w:p>
        </w:tc>
        <w:tc>
          <w:tcPr>
            <w:tcW w:w="957" w:type="dxa"/>
            <w:tcBorders>
              <w:top w:val="single" w:sz="6" w:space="0" w:color="auto"/>
            </w:tcBorders>
          </w:tcPr>
          <w:p w14:paraId="5E33F261"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9E64CC8" w14:textId="77777777" w:rsidR="00973A86" w:rsidRPr="00F02BE6" w:rsidRDefault="00973A86" w:rsidP="003E5D96">
            <w:pPr>
              <w:pStyle w:val="TF"/>
              <w:keepNext/>
              <w:spacing w:after="0"/>
              <w:rPr>
                <w:lang w:eastAsia="en-US"/>
              </w:rPr>
            </w:pPr>
          </w:p>
        </w:tc>
        <w:tc>
          <w:tcPr>
            <w:tcW w:w="1914" w:type="dxa"/>
            <w:gridSpan w:val="2"/>
          </w:tcPr>
          <w:p w14:paraId="631C4A74"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4F612E04"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5E2F1C2E"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058EA8D" w14:textId="77777777" w:rsidR="00973A86" w:rsidRPr="00F02BE6" w:rsidRDefault="00973A86" w:rsidP="003E5D96">
            <w:pPr>
              <w:pStyle w:val="TAR"/>
            </w:pPr>
          </w:p>
        </w:tc>
        <w:tc>
          <w:tcPr>
            <w:tcW w:w="957" w:type="dxa"/>
            <w:tcBorders>
              <w:left w:val="nil"/>
            </w:tcBorders>
          </w:tcPr>
          <w:p w14:paraId="7E2AF4E4" w14:textId="77777777" w:rsidR="00973A86" w:rsidRPr="00F02BE6" w:rsidRDefault="00973A86" w:rsidP="003E5D96">
            <w:pPr>
              <w:pStyle w:val="TAL"/>
              <w:rPr>
                <w:b/>
                <w:bCs/>
              </w:rPr>
            </w:pPr>
            <w:r w:rsidRPr="00F02BE6">
              <w:rPr>
                <w:b/>
                <w:bCs/>
              </w:rPr>
              <w:t xml:space="preserve">  </w:t>
            </w:r>
          </w:p>
        </w:tc>
        <w:tc>
          <w:tcPr>
            <w:tcW w:w="957" w:type="dxa"/>
          </w:tcPr>
          <w:p w14:paraId="5101CE95" w14:textId="77777777" w:rsidR="00973A86" w:rsidRPr="00F02BE6" w:rsidRDefault="00973A86" w:rsidP="003E5D96">
            <w:pPr>
              <w:pStyle w:val="TF"/>
              <w:keepNext/>
              <w:spacing w:after="0"/>
              <w:rPr>
                <w:lang w:eastAsia="en-US"/>
              </w:rPr>
            </w:pPr>
          </w:p>
        </w:tc>
      </w:tr>
      <w:tr w:rsidR="00973A86" w:rsidRPr="00F02BE6" w14:paraId="2028CB42"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4F6D66A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33090F6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DA1D037"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43BDC557"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62488214"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12B3338D"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7FCD6C7B" w14:textId="77777777" w:rsidR="00973A86" w:rsidRPr="00F02BE6" w:rsidRDefault="00973A86" w:rsidP="003E5D96">
            <w:pPr>
              <w:pStyle w:val="TF"/>
              <w:keepNext/>
              <w:spacing w:after="0"/>
              <w:jc w:val="left"/>
              <w:rPr>
                <w:lang w:eastAsia="en-US"/>
              </w:rPr>
            </w:pPr>
          </w:p>
        </w:tc>
        <w:tc>
          <w:tcPr>
            <w:tcW w:w="957" w:type="dxa"/>
            <w:tcBorders>
              <w:left w:val="nil"/>
            </w:tcBorders>
          </w:tcPr>
          <w:p w14:paraId="06C796BC" w14:textId="77777777" w:rsidR="00973A86" w:rsidRPr="00F02BE6" w:rsidRDefault="00973A86" w:rsidP="003E5D96">
            <w:pPr>
              <w:pStyle w:val="TF"/>
              <w:keepNext/>
              <w:spacing w:after="0"/>
              <w:rPr>
                <w:lang w:eastAsia="en-US"/>
              </w:rPr>
            </w:pPr>
          </w:p>
        </w:tc>
        <w:tc>
          <w:tcPr>
            <w:tcW w:w="957" w:type="dxa"/>
          </w:tcPr>
          <w:p w14:paraId="31EE5B14" w14:textId="77777777" w:rsidR="00973A86" w:rsidRPr="00F02BE6" w:rsidRDefault="00973A86" w:rsidP="003E5D96">
            <w:pPr>
              <w:pStyle w:val="TF"/>
              <w:keepNext/>
              <w:spacing w:after="0"/>
              <w:rPr>
                <w:lang w:eastAsia="en-US"/>
              </w:rPr>
            </w:pPr>
          </w:p>
        </w:tc>
      </w:tr>
      <w:tr w:rsidR="00973A86" w:rsidRPr="00F02BE6" w14:paraId="641727C0"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580A774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48E792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08CB3E11"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7818C4AD"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693E0B05"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0C39A77F"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1ADB5D19"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6C8F5721"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520E7F07" w14:textId="77777777" w:rsidR="00973A86" w:rsidRPr="00F02BE6" w:rsidRDefault="00973A86" w:rsidP="003E5D96">
            <w:pPr>
              <w:pStyle w:val="TAL"/>
            </w:pPr>
            <w:r w:rsidRPr="00F02BE6">
              <w:rPr>
                <w:b/>
                <w:bCs/>
              </w:rPr>
              <w:t xml:space="preserve">  octet 118</w:t>
            </w:r>
          </w:p>
          <w:p w14:paraId="112C1B11" w14:textId="77777777" w:rsidR="00973A86" w:rsidRPr="00F02BE6" w:rsidRDefault="00973A86" w:rsidP="003E5D96">
            <w:pPr>
              <w:pStyle w:val="TAL"/>
            </w:pPr>
          </w:p>
        </w:tc>
      </w:tr>
      <w:tr w:rsidR="00973A86" w:rsidRPr="00F02BE6" w14:paraId="35612696"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675CE30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17DEA5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694F0CB" w14:textId="77777777" w:rsidR="00973A86" w:rsidRPr="00F02BE6" w:rsidRDefault="00973A86" w:rsidP="003E5D96">
            <w:pPr>
              <w:pStyle w:val="TF"/>
              <w:keepNext/>
              <w:spacing w:after="0"/>
              <w:rPr>
                <w:lang w:eastAsia="en-US"/>
              </w:rPr>
            </w:pPr>
          </w:p>
          <w:p w14:paraId="1AE64AB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FCD9724"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D2C043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CA9838B"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0E28711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40877A77"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871EB6B" w14:textId="77777777" w:rsidR="00973A86" w:rsidRPr="00F02BE6" w:rsidRDefault="00973A86" w:rsidP="003E5D96">
            <w:pPr>
              <w:pStyle w:val="TAL"/>
              <w:rPr>
                <w:b/>
              </w:rPr>
            </w:pPr>
          </w:p>
        </w:tc>
      </w:tr>
      <w:tr w:rsidR="00973A86" w:rsidRPr="00F02BE6" w14:paraId="0D6AD130"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6B12239A" w14:textId="77777777" w:rsidR="00973A86" w:rsidRPr="00F02BE6" w:rsidRDefault="00973A86" w:rsidP="003E5D96">
            <w:pPr>
              <w:pStyle w:val="TF"/>
              <w:keepNext/>
              <w:spacing w:after="0"/>
              <w:rPr>
                <w:lang w:eastAsia="en-US"/>
              </w:rPr>
            </w:pPr>
          </w:p>
          <w:p w14:paraId="31ECC65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3824AD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87D8295"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2207404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B38EB50"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21A80C8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46F5F7FA"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5371699" w14:textId="77777777" w:rsidR="00973A86" w:rsidRPr="00F02BE6" w:rsidRDefault="00973A86" w:rsidP="003E5D96">
            <w:pPr>
              <w:pStyle w:val="TAL"/>
              <w:rPr>
                <w:b/>
              </w:rPr>
            </w:pPr>
          </w:p>
        </w:tc>
      </w:tr>
      <w:tr w:rsidR="00973A86" w:rsidRPr="00F02BE6" w14:paraId="7133BEC5" w14:textId="77777777" w:rsidTr="003E5D96">
        <w:tblPrEx>
          <w:tblCellMar>
            <w:top w:w="0" w:type="dxa"/>
            <w:bottom w:w="0" w:type="dxa"/>
          </w:tblCellMar>
        </w:tblPrEx>
        <w:trPr>
          <w:cantSplit/>
          <w:jc w:val="center"/>
        </w:trPr>
        <w:tc>
          <w:tcPr>
            <w:tcW w:w="957" w:type="dxa"/>
            <w:tcBorders>
              <w:top w:val="dotted" w:sz="4" w:space="0" w:color="auto"/>
            </w:tcBorders>
          </w:tcPr>
          <w:p w14:paraId="55E7DD9A"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3B2D3B81"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5150A68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E1204CE"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344F124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87DE80B" w14:textId="77777777" w:rsidR="00973A86" w:rsidRPr="00F02BE6" w:rsidRDefault="00973A86" w:rsidP="003E5D96">
            <w:pPr>
              <w:pStyle w:val="TF"/>
              <w:keepNext/>
              <w:spacing w:after="0"/>
              <w:rPr>
                <w:lang w:eastAsia="en-US"/>
              </w:rPr>
            </w:pPr>
          </w:p>
          <w:p w14:paraId="713BC03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C48FB9C"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36E9410D"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D715E19" w14:textId="77777777" w:rsidR="00973A86" w:rsidRPr="00F02BE6" w:rsidRDefault="00973A86" w:rsidP="003E5D96">
            <w:pPr>
              <w:pStyle w:val="TAL"/>
              <w:rPr>
                <w:b/>
              </w:rPr>
            </w:pPr>
            <w:r w:rsidRPr="00F02BE6">
              <w:rPr>
                <w:b/>
              </w:rPr>
              <w:t xml:space="preserve">  octet 121</w:t>
            </w:r>
          </w:p>
        </w:tc>
      </w:tr>
      <w:tr w:rsidR="00973A86" w:rsidRPr="00F02BE6" w14:paraId="058F0CD4" w14:textId="77777777" w:rsidTr="003E5D96">
        <w:tblPrEx>
          <w:tblCellMar>
            <w:top w:w="0" w:type="dxa"/>
            <w:bottom w:w="0" w:type="dxa"/>
          </w:tblCellMar>
        </w:tblPrEx>
        <w:trPr>
          <w:cantSplit/>
          <w:jc w:val="center"/>
        </w:trPr>
        <w:tc>
          <w:tcPr>
            <w:tcW w:w="957" w:type="dxa"/>
            <w:tcBorders>
              <w:top w:val="dotted" w:sz="4" w:space="0" w:color="auto"/>
            </w:tcBorders>
          </w:tcPr>
          <w:p w14:paraId="692A75AA"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CF0DC64"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F43B5C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3A272A2" w14:textId="77777777" w:rsidR="00973A86" w:rsidRPr="00F02BE6" w:rsidRDefault="00973A86" w:rsidP="003E5D96">
            <w:pPr>
              <w:pStyle w:val="TF"/>
              <w:keepNext/>
              <w:spacing w:after="0"/>
              <w:rPr>
                <w:lang w:eastAsia="en-US"/>
              </w:rPr>
            </w:pPr>
          </w:p>
        </w:tc>
        <w:tc>
          <w:tcPr>
            <w:tcW w:w="957" w:type="dxa"/>
            <w:tcBorders>
              <w:top w:val="dotted" w:sz="4" w:space="0" w:color="auto"/>
              <w:left w:val="nil"/>
            </w:tcBorders>
          </w:tcPr>
          <w:p w14:paraId="4A147FA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0F72ECFD"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46FA50EB"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0BFF2B4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72B14F5" w14:textId="77777777" w:rsidR="00973A86" w:rsidRPr="00F02BE6" w:rsidRDefault="00973A86" w:rsidP="003E5D96">
            <w:pPr>
              <w:pStyle w:val="TAL"/>
              <w:rPr>
                <w:b/>
              </w:rPr>
            </w:pPr>
            <w:r w:rsidRPr="00F02BE6">
              <w:rPr>
                <w:b/>
              </w:rPr>
              <w:t xml:space="preserve">  octet 122</w:t>
            </w:r>
          </w:p>
          <w:p w14:paraId="2ACFEB9F" w14:textId="77777777" w:rsidR="00973A86" w:rsidRPr="00F02BE6" w:rsidRDefault="00973A86" w:rsidP="003E5D96">
            <w:pPr>
              <w:pStyle w:val="TAL"/>
              <w:rPr>
                <w:b/>
              </w:rPr>
            </w:pPr>
          </w:p>
        </w:tc>
      </w:tr>
    </w:tbl>
    <w:p w14:paraId="5BEBE13A" w14:textId="77777777" w:rsidR="00973A86" w:rsidRPr="00F02BE6" w:rsidRDefault="00973A86" w:rsidP="00973A86">
      <w:pPr>
        <w:pStyle w:val="NF"/>
      </w:pPr>
    </w:p>
    <w:p w14:paraId="032C6177" w14:textId="77777777" w:rsidR="00973A86" w:rsidRPr="00F02BE6" w:rsidRDefault="00973A86" w:rsidP="00973A86">
      <w:pPr>
        <w:pStyle w:val="NF"/>
      </w:pPr>
      <w:r w:rsidRPr="00F02BE6">
        <w:t>NOTE:</w:t>
      </w:r>
      <w:r w:rsidRPr="00F02BE6">
        <w:tab/>
        <w:t>The numbering convention specified in 3GPP TS 44.060 applies.</w:t>
      </w:r>
    </w:p>
    <w:p w14:paraId="58A3BB37" w14:textId="77777777" w:rsidR="00973A86" w:rsidRPr="00F02BE6" w:rsidRDefault="00973A86" w:rsidP="00973A86">
      <w:pPr>
        <w:pStyle w:val="NF"/>
      </w:pPr>
    </w:p>
    <w:p w14:paraId="1C521489" w14:textId="77777777" w:rsidR="00973A86" w:rsidRPr="00F02BE6" w:rsidRDefault="00973A86" w:rsidP="00973A86">
      <w:pPr>
        <w:pStyle w:val="TF"/>
      </w:pPr>
      <w:r w:rsidRPr="00F02BE6">
        <w:t>Figure 7.6.30.1: PDTCH block type 30 (DAS-8) format</w:t>
      </w:r>
    </w:p>
    <w:p w14:paraId="13EA974D" w14:textId="77777777" w:rsidR="00973A86" w:rsidRPr="00F02BE6" w:rsidRDefault="00973A86" w:rsidP="00973A86">
      <w:pPr>
        <w:pStyle w:val="Heading3"/>
        <w:rPr>
          <w:lang w:val="en-US"/>
        </w:rPr>
      </w:pPr>
      <w:bookmarkStart w:id="187" w:name="_Toc517979175"/>
      <w:r w:rsidRPr="00F02BE6">
        <w:rPr>
          <w:lang w:val="en-US"/>
        </w:rPr>
        <w:lastRenderedPageBreak/>
        <w:t>7.6.31</w:t>
      </w:r>
      <w:r w:rsidRPr="00F02BE6">
        <w:rPr>
          <w:lang w:val="en-US"/>
        </w:rPr>
        <w:tab/>
        <w:t>PDTCH block type 31 (DAS-9) format (downlink only)</w:t>
      </w:r>
      <w:bookmarkEnd w:id="187"/>
    </w:p>
    <w:p w14:paraId="29BB1C0C" w14:textId="77777777" w:rsidR="00973A86" w:rsidRPr="00F02BE6" w:rsidRDefault="00973A86" w:rsidP="00973A86">
      <w:r w:rsidRPr="00F02BE6">
        <w:t>The blocks of 1133 bits, or in case an eTFI is included, 1136 bit blocks, or in case a PAN is included, 1158 bits, or in case both a PAN and an eTFI are included, 1161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46F1EB4C" w14:textId="77777777" w:rsidTr="003E5D96">
        <w:tblPrEx>
          <w:tblCellMar>
            <w:top w:w="0" w:type="dxa"/>
            <w:bottom w:w="0" w:type="dxa"/>
          </w:tblCellMar>
        </w:tblPrEx>
        <w:trPr>
          <w:cantSplit/>
          <w:jc w:val="center"/>
        </w:trPr>
        <w:tc>
          <w:tcPr>
            <w:tcW w:w="7656" w:type="dxa"/>
            <w:gridSpan w:val="8"/>
          </w:tcPr>
          <w:p w14:paraId="0A2FBF3F"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4C880EB" w14:textId="77777777" w:rsidR="00973A86" w:rsidRPr="00F02BE6" w:rsidRDefault="00973A86" w:rsidP="003E5D96">
            <w:pPr>
              <w:pStyle w:val="TF"/>
              <w:keepNext/>
              <w:spacing w:after="0"/>
              <w:rPr>
                <w:lang w:eastAsia="en-US"/>
              </w:rPr>
            </w:pPr>
          </w:p>
        </w:tc>
        <w:tc>
          <w:tcPr>
            <w:tcW w:w="957" w:type="dxa"/>
          </w:tcPr>
          <w:p w14:paraId="7B069793" w14:textId="77777777" w:rsidR="00973A86" w:rsidRPr="00F02BE6" w:rsidRDefault="00973A86" w:rsidP="003E5D96">
            <w:pPr>
              <w:pStyle w:val="TF"/>
              <w:keepNext/>
              <w:spacing w:after="0"/>
              <w:rPr>
                <w:lang w:eastAsia="en-US"/>
              </w:rPr>
            </w:pPr>
          </w:p>
        </w:tc>
      </w:tr>
      <w:tr w:rsidR="00973A86" w:rsidRPr="00F02BE6" w14:paraId="150A50A9" w14:textId="77777777" w:rsidTr="003E5D96">
        <w:tblPrEx>
          <w:tblCellMar>
            <w:top w:w="0" w:type="dxa"/>
            <w:bottom w:w="0" w:type="dxa"/>
          </w:tblCellMar>
        </w:tblPrEx>
        <w:trPr>
          <w:cantSplit/>
          <w:jc w:val="center"/>
        </w:trPr>
        <w:tc>
          <w:tcPr>
            <w:tcW w:w="957" w:type="dxa"/>
          </w:tcPr>
          <w:p w14:paraId="49DC970E"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2E9BC2C3"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88B820A"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0B089340"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6305BB04"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6DE46E34"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6F64B45A"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0567DD74"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7CA76F3F" w14:textId="77777777" w:rsidR="00973A86" w:rsidRPr="00F02BE6" w:rsidRDefault="00973A86" w:rsidP="003E5D96">
            <w:pPr>
              <w:pStyle w:val="TF"/>
              <w:keepNext/>
              <w:spacing w:after="0"/>
              <w:rPr>
                <w:lang w:eastAsia="en-US"/>
              </w:rPr>
            </w:pPr>
          </w:p>
        </w:tc>
        <w:tc>
          <w:tcPr>
            <w:tcW w:w="957" w:type="dxa"/>
          </w:tcPr>
          <w:p w14:paraId="3E63C85C" w14:textId="77777777" w:rsidR="00973A86" w:rsidRPr="00F02BE6" w:rsidRDefault="00973A86" w:rsidP="003E5D96">
            <w:pPr>
              <w:pStyle w:val="TF"/>
              <w:keepNext/>
              <w:spacing w:after="0"/>
              <w:rPr>
                <w:lang w:eastAsia="en-US"/>
              </w:rPr>
            </w:pPr>
          </w:p>
        </w:tc>
      </w:tr>
      <w:tr w:rsidR="00973A86" w:rsidRPr="00F02BE6" w14:paraId="212047F8"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47C511B3" w14:textId="77777777" w:rsidR="00973A86" w:rsidRPr="00F02BE6" w:rsidRDefault="00973A86" w:rsidP="003E5D96">
            <w:pPr>
              <w:pStyle w:val="TF"/>
              <w:keepNext/>
              <w:spacing w:after="0"/>
              <w:rPr>
                <w:lang w:eastAsia="en-US"/>
              </w:rPr>
            </w:pPr>
          </w:p>
        </w:tc>
        <w:tc>
          <w:tcPr>
            <w:tcW w:w="957" w:type="dxa"/>
            <w:tcBorders>
              <w:left w:val="nil"/>
            </w:tcBorders>
          </w:tcPr>
          <w:p w14:paraId="6E44E39B"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63DC9A82" w14:textId="77777777" w:rsidR="00973A86" w:rsidRPr="00F02BE6" w:rsidRDefault="00973A86" w:rsidP="003E5D96">
            <w:pPr>
              <w:pStyle w:val="TF"/>
              <w:keepNext/>
              <w:spacing w:after="0"/>
              <w:rPr>
                <w:lang w:eastAsia="en-US"/>
              </w:rPr>
            </w:pPr>
          </w:p>
        </w:tc>
      </w:tr>
      <w:tr w:rsidR="00973A86" w:rsidRPr="00F02BE6" w14:paraId="7A7322DF" w14:textId="77777777" w:rsidTr="003E5D96">
        <w:tblPrEx>
          <w:tblCellMar>
            <w:top w:w="0" w:type="dxa"/>
            <w:bottom w:w="0" w:type="dxa"/>
          </w:tblCellMar>
        </w:tblPrEx>
        <w:trPr>
          <w:cantSplit/>
          <w:jc w:val="center"/>
        </w:trPr>
        <w:tc>
          <w:tcPr>
            <w:tcW w:w="7656" w:type="dxa"/>
            <w:gridSpan w:val="8"/>
            <w:tcBorders>
              <w:left w:val="single" w:sz="6" w:space="0" w:color="auto"/>
              <w:right w:val="single" w:sz="6" w:space="0" w:color="auto"/>
            </w:tcBorders>
          </w:tcPr>
          <w:p w14:paraId="6E75A74B" w14:textId="77777777" w:rsidR="00973A86" w:rsidRPr="00F02BE6" w:rsidRDefault="00973A86" w:rsidP="003E5D96">
            <w:pPr>
              <w:pStyle w:val="TF"/>
              <w:keepNext/>
              <w:spacing w:after="0"/>
              <w:rPr>
                <w:lang w:eastAsia="en-US"/>
              </w:rPr>
            </w:pPr>
            <w:r w:rsidRPr="00F02BE6">
              <w:rPr>
                <w:sz w:val="22"/>
                <w:lang w:eastAsia="en-US"/>
              </w:rPr>
              <w:t>1133 or 1136 or 1158 or 1161</w:t>
            </w:r>
          </w:p>
        </w:tc>
        <w:tc>
          <w:tcPr>
            <w:tcW w:w="957" w:type="dxa"/>
            <w:tcBorders>
              <w:left w:val="nil"/>
            </w:tcBorders>
          </w:tcPr>
          <w:p w14:paraId="329FDCE9" w14:textId="77777777" w:rsidR="00973A86" w:rsidRPr="00F02BE6" w:rsidRDefault="00973A86" w:rsidP="003E5D96">
            <w:pPr>
              <w:pStyle w:val="TF"/>
              <w:keepNext/>
              <w:spacing w:after="0"/>
              <w:rPr>
                <w:lang w:eastAsia="en-US"/>
              </w:rPr>
            </w:pPr>
          </w:p>
        </w:tc>
        <w:tc>
          <w:tcPr>
            <w:tcW w:w="957" w:type="dxa"/>
            <w:tcBorders>
              <w:left w:val="nil"/>
            </w:tcBorders>
          </w:tcPr>
          <w:p w14:paraId="39EAA971" w14:textId="77777777" w:rsidR="00973A86" w:rsidRPr="00F02BE6" w:rsidRDefault="00973A86" w:rsidP="003E5D96">
            <w:pPr>
              <w:pStyle w:val="TF"/>
              <w:keepNext/>
              <w:spacing w:after="0"/>
              <w:rPr>
                <w:lang w:eastAsia="en-US"/>
              </w:rPr>
            </w:pPr>
          </w:p>
        </w:tc>
      </w:tr>
      <w:tr w:rsidR="00973A86" w:rsidRPr="00F02BE6" w14:paraId="3740600B"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2E0DC883" w14:textId="77777777" w:rsidR="00973A86" w:rsidRPr="00F02BE6" w:rsidRDefault="00973A86" w:rsidP="003E5D96">
            <w:pPr>
              <w:pStyle w:val="TF"/>
              <w:keepNext/>
              <w:spacing w:after="0"/>
              <w:rPr>
                <w:lang w:eastAsia="en-US"/>
              </w:rPr>
            </w:pPr>
          </w:p>
        </w:tc>
        <w:tc>
          <w:tcPr>
            <w:tcW w:w="957" w:type="dxa"/>
          </w:tcPr>
          <w:p w14:paraId="61D21B09" w14:textId="77777777" w:rsidR="00973A86" w:rsidRPr="00F02BE6" w:rsidRDefault="00973A86" w:rsidP="003E5D96">
            <w:pPr>
              <w:pStyle w:val="TF"/>
              <w:keepNext/>
              <w:spacing w:after="0"/>
              <w:rPr>
                <w:lang w:eastAsia="en-US"/>
              </w:rPr>
            </w:pPr>
          </w:p>
        </w:tc>
        <w:tc>
          <w:tcPr>
            <w:tcW w:w="957" w:type="dxa"/>
          </w:tcPr>
          <w:p w14:paraId="5464131E" w14:textId="77777777" w:rsidR="00973A86" w:rsidRPr="00F02BE6" w:rsidRDefault="00973A86" w:rsidP="003E5D96">
            <w:pPr>
              <w:pStyle w:val="TF"/>
              <w:keepNext/>
              <w:spacing w:after="0"/>
              <w:rPr>
                <w:lang w:eastAsia="en-US"/>
              </w:rPr>
            </w:pPr>
          </w:p>
        </w:tc>
        <w:tc>
          <w:tcPr>
            <w:tcW w:w="1914" w:type="dxa"/>
            <w:gridSpan w:val="2"/>
          </w:tcPr>
          <w:p w14:paraId="1E3E407D"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553CC60A" w14:textId="77777777" w:rsidR="00973A86" w:rsidRPr="00F02BE6" w:rsidRDefault="00973A86" w:rsidP="003E5D96">
            <w:pPr>
              <w:pStyle w:val="TF"/>
              <w:keepNext/>
              <w:spacing w:after="0"/>
              <w:rPr>
                <w:lang w:eastAsia="en-US"/>
              </w:rPr>
            </w:pPr>
          </w:p>
        </w:tc>
        <w:tc>
          <w:tcPr>
            <w:tcW w:w="957" w:type="dxa"/>
          </w:tcPr>
          <w:p w14:paraId="1786442E"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14F24452" w14:textId="77777777" w:rsidR="00973A86" w:rsidRPr="00F02BE6" w:rsidRDefault="00973A86" w:rsidP="003E5D96">
            <w:pPr>
              <w:pStyle w:val="TF"/>
              <w:keepNext/>
              <w:spacing w:after="0"/>
              <w:rPr>
                <w:lang w:eastAsia="en-US"/>
              </w:rPr>
            </w:pPr>
          </w:p>
        </w:tc>
        <w:tc>
          <w:tcPr>
            <w:tcW w:w="1914" w:type="dxa"/>
            <w:gridSpan w:val="2"/>
            <w:tcBorders>
              <w:left w:val="nil"/>
            </w:tcBorders>
          </w:tcPr>
          <w:p w14:paraId="2D33CCB1" w14:textId="77777777" w:rsidR="00973A86" w:rsidRPr="00F02BE6" w:rsidRDefault="00973A86" w:rsidP="003E5D96">
            <w:pPr>
              <w:pStyle w:val="TF"/>
              <w:keepNext/>
              <w:spacing w:after="0"/>
              <w:rPr>
                <w:lang w:eastAsia="en-US"/>
              </w:rPr>
            </w:pPr>
          </w:p>
        </w:tc>
      </w:tr>
      <w:tr w:rsidR="00973A86" w:rsidRPr="00F02BE6" w14:paraId="261F957D" w14:textId="77777777" w:rsidTr="003E5D96">
        <w:tblPrEx>
          <w:tblCellMar>
            <w:top w:w="0" w:type="dxa"/>
            <w:bottom w:w="0" w:type="dxa"/>
          </w:tblCellMar>
        </w:tblPrEx>
        <w:trPr>
          <w:cantSplit/>
          <w:jc w:val="center"/>
        </w:trPr>
        <w:tc>
          <w:tcPr>
            <w:tcW w:w="957" w:type="dxa"/>
          </w:tcPr>
          <w:p w14:paraId="3BB1533F" w14:textId="77777777" w:rsidR="00973A86" w:rsidRPr="00F02BE6" w:rsidRDefault="00973A86" w:rsidP="003E5D96">
            <w:pPr>
              <w:pStyle w:val="TAL"/>
            </w:pPr>
            <w:r w:rsidRPr="00F02BE6">
              <w:t>:</w:t>
            </w:r>
          </w:p>
        </w:tc>
        <w:tc>
          <w:tcPr>
            <w:tcW w:w="957" w:type="dxa"/>
          </w:tcPr>
          <w:p w14:paraId="1CD37C25" w14:textId="77777777" w:rsidR="00973A86" w:rsidRPr="00F02BE6" w:rsidRDefault="00973A86" w:rsidP="003E5D96">
            <w:pPr>
              <w:pStyle w:val="TF"/>
              <w:keepNext/>
              <w:spacing w:after="0"/>
              <w:rPr>
                <w:lang w:eastAsia="en-US"/>
              </w:rPr>
            </w:pPr>
          </w:p>
        </w:tc>
        <w:tc>
          <w:tcPr>
            <w:tcW w:w="957" w:type="dxa"/>
          </w:tcPr>
          <w:p w14:paraId="784E4C43" w14:textId="77777777" w:rsidR="00973A86" w:rsidRPr="00F02BE6" w:rsidRDefault="00973A86" w:rsidP="003E5D96">
            <w:pPr>
              <w:pStyle w:val="TF"/>
              <w:keepNext/>
              <w:spacing w:after="0"/>
              <w:rPr>
                <w:lang w:eastAsia="en-US"/>
              </w:rPr>
            </w:pPr>
          </w:p>
        </w:tc>
        <w:tc>
          <w:tcPr>
            <w:tcW w:w="957" w:type="dxa"/>
          </w:tcPr>
          <w:p w14:paraId="6ED0A8B6" w14:textId="77777777" w:rsidR="00973A86" w:rsidRPr="00F02BE6" w:rsidRDefault="00973A86" w:rsidP="003E5D96">
            <w:pPr>
              <w:pStyle w:val="TF"/>
              <w:keepNext/>
              <w:spacing w:after="0"/>
              <w:rPr>
                <w:lang w:eastAsia="en-US"/>
              </w:rPr>
            </w:pPr>
          </w:p>
        </w:tc>
        <w:tc>
          <w:tcPr>
            <w:tcW w:w="957" w:type="dxa"/>
          </w:tcPr>
          <w:p w14:paraId="55E5506B" w14:textId="77777777" w:rsidR="00973A86" w:rsidRPr="00F02BE6" w:rsidRDefault="00973A86" w:rsidP="003E5D96">
            <w:pPr>
              <w:pStyle w:val="TF"/>
              <w:keepNext/>
              <w:spacing w:after="0"/>
              <w:rPr>
                <w:lang w:eastAsia="en-US"/>
              </w:rPr>
            </w:pPr>
          </w:p>
        </w:tc>
        <w:tc>
          <w:tcPr>
            <w:tcW w:w="957" w:type="dxa"/>
          </w:tcPr>
          <w:p w14:paraId="594AEDEA" w14:textId="77777777" w:rsidR="00973A86" w:rsidRPr="00F02BE6" w:rsidRDefault="00973A86" w:rsidP="003E5D96">
            <w:pPr>
              <w:pStyle w:val="TF"/>
              <w:keepNext/>
              <w:spacing w:after="0"/>
              <w:rPr>
                <w:lang w:eastAsia="en-US"/>
              </w:rPr>
            </w:pPr>
          </w:p>
        </w:tc>
        <w:tc>
          <w:tcPr>
            <w:tcW w:w="957" w:type="dxa"/>
          </w:tcPr>
          <w:p w14:paraId="2A960A11" w14:textId="77777777" w:rsidR="00973A86" w:rsidRPr="00F02BE6" w:rsidRDefault="00973A86" w:rsidP="003E5D96">
            <w:pPr>
              <w:pStyle w:val="TF"/>
              <w:keepNext/>
              <w:spacing w:after="0"/>
              <w:rPr>
                <w:lang w:eastAsia="en-US"/>
              </w:rPr>
            </w:pPr>
          </w:p>
        </w:tc>
        <w:tc>
          <w:tcPr>
            <w:tcW w:w="957" w:type="dxa"/>
          </w:tcPr>
          <w:p w14:paraId="590D02C5" w14:textId="77777777" w:rsidR="00973A86" w:rsidRPr="00F02BE6" w:rsidRDefault="00973A86" w:rsidP="003E5D96">
            <w:pPr>
              <w:pStyle w:val="TAR"/>
            </w:pPr>
            <w:r w:rsidRPr="00F02BE6">
              <w:t>:</w:t>
            </w:r>
          </w:p>
        </w:tc>
        <w:tc>
          <w:tcPr>
            <w:tcW w:w="957" w:type="dxa"/>
          </w:tcPr>
          <w:p w14:paraId="63301C2D"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47B5D7AB" w14:textId="77777777" w:rsidR="00973A86" w:rsidRPr="00F02BE6" w:rsidRDefault="00973A86" w:rsidP="003E5D96">
            <w:pPr>
              <w:pStyle w:val="TF"/>
              <w:keepNext/>
              <w:spacing w:after="0"/>
              <w:rPr>
                <w:lang w:eastAsia="en-US"/>
              </w:rPr>
            </w:pPr>
          </w:p>
        </w:tc>
      </w:tr>
      <w:tr w:rsidR="00973A86" w:rsidRPr="00F02BE6" w14:paraId="01E53621" w14:textId="77777777" w:rsidTr="003E5D96">
        <w:tblPrEx>
          <w:tblCellMar>
            <w:top w:w="0" w:type="dxa"/>
            <w:bottom w:w="0" w:type="dxa"/>
          </w:tblCellMar>
        </w:tblPrEx>
        <w:trPr>
          <w:cantSplit/>
          <w:jc w:val="center"/>
        </w:trPr>
        <w:tc>
          <w:tcPr>
            <w:tcW w:w="957" w:type="dxa"/>
          </w:tcPr>
          <w:p w14:paraId="24B69223" w14:textId="77777777" w:rsidR="00973A86" w:rsidRPr="00F02BE6" w:rsidRDefault="00973A86" w:rsidP="003E5D96">
            <w:pPr>
              <w:pStyle w:val="TAL"/>
            </w:pPr>
            <w:r w:rsidRPr="00F02BE6">
              <w:t>:</w:t>
            </w:r>
          </w:p>
        </w:tc>
        <w:tc>
          <w:tcPr>
            <w:tcW w:w="957" w:type="dxa"/>
          </w:tcPr>
          <w:p w14:paraId="0B110543" w14:textId="77777777" w:rsidR="00973A86" w:rsidRPr="00F02BE6" w:rsidRDefault="00973A86" w:rsidP="003E5D96">
            <w:pPr>
              <w:pStyle w:val="TF"/>
              <w:keepNext/>
              <w:spacing w:after="0"/>
              <w:rPr>
                <w:lang w:eastAsia="en-US"/>
              </w:rPr>
            </w:pPr>
          </w:p>
        </w:tc>
        <w:tc>
          <w:tcPr>
            <w:tcW w:w="957" w:type="dxa"/>
          </w:tcPr>
          <w:p w14:paraId="270385D3" w14:textId="77777777" w:rsidR="00973A86" w:rsidRPr="00F02BE6" w:rsidRDefault="00973A86" w:rsidP="003E5D96">
            <w:pPr>
              <w:pStyle w:val="TF"/>
              <w:keepNext/>
              <w:spacing w:after="0"/>
              <w:rPr>
                <w:lang w:eastAsia="en-US"/>
              </w:rPr>
            </w:pPr>
          </w:p>
        </w:tc>
        <w:tc>
          <w:tcPr>
            <w:tcW w:w="957" w:type="dxa"/>
          </w:tcPr>
          <w:p w14:paraId="4D31C91E" w14:textId="77777777" w:rsidR="00973A86" w:rsidRPr="00F02BE6" w:rsidRDefault="00973A86" w:rsidP="003E5D96">
            <w:pPr>
              <w:pStyle w:val="TF"/>
              <w:keepNext/>
              <w:spacing w:after="0"/>
              <w:rPr>
                <w:lang w:eastAsia="en-US"/>
              </w:rPr>
            </w:pPr>
          </w:p>
        </w:tc>
        <w:tc>
          <w:tcPr>
            <w:tcW w:w="957" w:type="dxa"/>
          </w:tcPr>
          <w:p w14:paraId="09FD5918" w14:textId="77777777" w:rsidR="00973A86" w:rsidRPr="00F02BE6" w:rsidRDefault="00973A86" w:rsidP="003E5D96">
            <w:pPr>
              <w:pStyle w:val="TF"/>
              <w:keepNext/>
              <w:spacing w:after="0"/>
              <w:rPr>
                <w:lang w:eastAsia="en-US"/>
              </w:rPr>
            </w:pPr>
          </w:p>
        </w:tc>
        <w:tc>
          <w:tcPr>
            <w:tcW w:w="957" w:type="dxa"/>
          </w:tcPr>
          <w:p w14:paraId="574FB559" w14:textId="77777777" w:rsidR="00973A86" w:rsidRPr="00F02BE6" w:rsidRDefault="00973A86" w:rsidP="003E5D96">
            <w:pPr>
              <w:pStyle w:val="TF"/>
              <w:keepNext/>
              <w:spacing w:after="0"/>
              <w:rPr>
                <w:lang w:eastAsia="en-US"/>
              </w:rPr>
            </w:pPr>
          </w:p>
        </w:tc>
        <w:tc>
          <w:tcPr>
            <w:tcW w:w="957" w:type="dxa"/>
          </w:tcPr>
          <w:p w14:paraId="27ED0A0D" w14:textId="77777777" w:rsidR="00973A86" w:rsidRPr="00F02BE6" w:rsidRDefault="00973A86" w:rsidP="003E5D96">
            <w:pPr>
              <w:pStyle w:val="TF"/>
              <w:keepNext/>
              <w:spacing w:after="0"/>
              <w:rPr>
                <w:lang w:eastAsia="en-US"/>
              </w:rPr>
            </w:pPr>
          </w:p>
        </w:tc>
        <w:tc>
          <w:tcPr>
            <w:tcW w:w="957" w:type="dxa"/>
          </w:tcPr>
          <w:p w14:paraId="4BA74BB8" w14:textId="77777777" w:rsidR="00973A86" w:rsidRPr="00F02BE6" w:rsidRDefault="00973A86" w:rsidP="003E5D96">
            <w:pPr>
              <w:pStyle w:val="TAR"/>
            </w:pPr>
            <w:r w:rsidRPr="00F02BE6">
              <w:t>:</w:t>
            </w:r>
          </w:p>
        </w:tc>
        <w:tc>
          <w:tcPr>
            <w:tcW w:w="957" w:type="dxa"/>
          </w:tcPr>
          <w:p w14:paraId="6C10B81E" w14:textId="77777777" w:rsidR="00973A86" w:rsidRPr="00F02BE6" w:rsidRDefault="00973A86" w:rsidP="003E5D96">
            <w:pPr>
              <w:pStyle w:val="TF"/>
              <w:keepNext/>
              <w:spacing w:after="0"/>
              <w:rPr>
                <w:lang w:eastAsia="en-US"/>
              </w:rPr>
            </w:pPr>
          </w:p>
        </w:tc>
        <w:tc>
          <w:tcPr>
            <w:tcW w:w="957" w:type="dxa"/>
          </w:tcPr>
          <w:p w14:paraId="587454C7" w14:textId="77777777" w:rsidR="00973A86" w:rsidRPr="00F02BE6" w:rsidRDefault="00973A86" w:rsidP="003E5D96">
            <w:pPr>
              <w:pStyle w:val="TF"/>
              <w:keepNext/>
              <w:spacing w:after="0"/>
              <w:rPr>
                <w:lang w:eastAsia="en-US"/>
              </w:rPr>
            </w:pPr>
          </w:p>
        </w:tc>
      </w:tr>
      <w:tr w:rsidR="00973A86" w:rsidRPr="00F02BE6" w14:paraId="35742B95" w14:textId="77777777" w:rsidTr="003E5D96">
        <w:tblPrEx>
          <w:tblCellMar>
            <w:top w:w="0" w:type="dxa"/>
            <w:bottom w:w="0" w:type="dxa"/>
          </w:tblCellMar>
        </w:tblPrEx>
        <w:trPr>
          <w:cantSplit/>
          <w:jc w:val="center"/>
        </w:trPr>
        <w:tc>
          <w:tcPr>
            <w:tcW w:w="957" w:type="dxa"/>
          </w:tcPr>
          <w:p w14:paraId="515A4FAD" w14:textId="77777777" w:rsidR="00973A86" w:rsidRPr="00F02BE6" w:rsidRDefault="00973A86" w:rsidP="003E5D96">
            <w:pPr>
              <w:pStyle w:val="TAL"/>
            </w:pPr>
            <w:r w:rsidRPr="00F02BE6">
              <w:t>:</w:t>
            </w:r>
          </w:p>
        </w:tc>
        <w:tc>
          <w:tcPr>
            <w:tcW w:w="957" w:type="dxa"/>
          </w:tcPr>
          <w:p w14:paraId="10AF88D4" w14:textId="77777777" w:rsidR="00973A86" w:rsidRPr="00F02BE6" w:rsidRDefault="00973A86" w:rsidP="003E5D96">
            <w:pPr>
              <w:pStyle w:val="TF"/>
              <w:keepNext/>
              <w:spacing w:after="0"/>
              <w:rPr>
                <w:lang w:eastAsia="en-US"/>
              </w:rPr>
            </w:pPr>
          </w:p>
        </w:tc>
        <w:tc>
          <w:tcPr>
            <w:tcW w:w="957" w:type="dxa"/>
          </w:tcPr>
          <w:p w14:paraId="3920E37D" w14:textId="77777777" w:rsidR="00973A86" w:rsidRPr="00F02BE6" w:rsidRDefault="00973A86" w:rsidP="003E5D96">
            <w:pPr>
              <w:pStyle w:val="TF"/>
              <w:keepNext/>
              <w:spacing w:after="0"/>
              <w:rPr>
                <w:lang w:eastAsia="en-US"/>
              </w:rPr>
            </w:pPr>
          </w:p>
        </w:tc>
        <w:tc>
          <w:tcPr>
            <w:tcW w:w="957" w:type="dxa"/>
          </w:tcPr>
          <w:p w14:paraId="3DC40E46" w14:textId="77777777" w:rsidR="00973A86" w:rsidRPr="00F02BE6" w:rsidRDefault="00973A86" w:rsidP="003E5D96">
            <w:pPr>
              <w:pStyle w:val="TF"/>
              <w:keepNext/>
              <w:spacing w:after="0"/>
              <w:rPr>
                <w:lang w:eastAsia="en-US"/>
              </w:rPr>
            </w:pPr>
          </w:p>
        </w:tc>
        <w:tc>
          <w:tcPr>
            <w:tcW w:w="957" w:type="dxa"/>
          </w:tcPr>
          <w:p w14:paraId="2564616F" w14:textId="77777777" w:rsidR="00973A86" w:rsidRPr="00F02BE6" w:rsidRDefault="00973A86" w:rsidP="003E5D96">
            <w:pPr>
              <w:pStyle w:val="TF"/>
              <w:keepNext/>
              <w:spacing w:after="0"/>
              <w:rPr>
                <w:lang w:eastAsia="en-US"/>
              </w:rPr>
            </w:pPr>
          </w:p>
        </w:tc>
        <w:tc>
          <w:tcPr>
            <w:tcW w:w="957" w:type="dxa"/>
          </w:tcPr>
          <w:p w14:paraId="16FA962D" w14:textId="77777777" w:rsidR="00973A86" w:rsidRPr="00F02BE6" w:rsidRDefault="00973A86" w:rsidP="003E5D96">
            <w:pPr>
              <w:pStyle w:val="TF"/>
              <w:keepNext/>
              <w:spacing w:after="0"/>
              <w:rPr>
                <w:lang w:eastAsia="en-US"/>
              </w:rPr>
            </w:pPr>
          </w:p>
        </w:tc>
        <w:tc>
          <w:tcPr>
            <w:tcW w:w="957" w:type="dxa"/>
          </w:tcPr>
          <w:p w14:paraId="265FEE54" w14:textId="77777777" w:rsidR="00973A86" w:rsidRPr="00F02BE6" w:rsidRDefault="00973A86" w:rsidP="003E5D96">
            <w:pPr>
              <w:pStyle w:val="TF"/>
              <w:keepNext/>
              <w:spacing w:after="0"/>
              <w:rPr>
                <w:lang w:eastAsia="en-US"/>
              </w:rPr>
            </w:pPr>
          </w:p>
        </w:tc>
        <w:tc>
          <w:tcPr>
            <w:tcW w:w="957" w:type="dxa"/>
          </w:tcPr>
          <w:p w14:paraId="4946C5E9" w14:textId="77777777" w:rsidR="00973A86" w:rsidRPr="00F02BE6" w:rsidRDefault="00973A86" w:rsidP="003E5D96">
            <w:pPr>
              <w:pStyle w:val="TAR"/>
            </w:pPr>
            <w:r w:rsidRPr="00F02BE6">
              <w:t>:</w:t>
            </w:r>
          </w:p>
        </w:tc>
        <w:tc>
          <w:tcPr>
            <w:tcW w:w="957" w:type="dxa"/>
          </w:tcPr>
          <w:p w14:paraId="3B235ABB" w14:textId="77777777" w:rsidR="00973A86" w:rsidRPr="00F02BE6" w:rsidRDefault="00973A86" w:rsidP="003E5D96">
            <w:pPr>
              <w:pStyle w:val="TF"/>
              <w:keepNext/>
              <w:spacing w:after="0"/>
              <w:rPr>
                <w:lang w:eastAsia="en-US"/>
              </w:rPr>
            </w:pPr>
          </w:p>
        </w:tc>
        <w:tc>
          <w:tcPr>
            <w:tcW w:w="957" w:type="dxa"/>
          </w:tcPr>
          <w:p w14:paraId="565C7EAA" w14:textId="77777777" w:rsidR="00973A86" w:rsidRPr="00F02BE6" w:rsidRDefault="00973A86" w:rsidP="003E5D96">
            <w:pPr>
              <w:pStyle w:val="TF"/>
              <w:keepNext/>
              <w:spacing w:after="0"/>
              <w:rPr>
                <w:lang w:eastAsia="en-US"/>
              </w:rPr>
            </w:pPr>
          </w:p>
        </w:tc>
      </w:tr>
      <w:tr w:rsidR="00973A86" w:rsidRPr="00F02BE6" w14:paraId="17EFB9F9" w14:textId="77777777" w:rsidTr="003E5D96">
        <w:tblPrEx>
          <w:tblCellMar>
            <w:top w:w="0" w:type="dxa"/>
            <w:bottom w:w="0" w:type="dxa"/>
          </w:tblCellMar>
        </w:tblPrEx>
        <w:trPr>
          <w:cantSplit/>
          <w:jc w:val="center"/>
        </w:trPr>
        <w:tc>
          <w:tcPr>
            <w:tcW w:w="957" w:type="dxa"/>
            <w:tcBorders>
              <w:left w:val="single" w:sz="6" w:space="0" w:color="auto"/>
            </w:tcBorders>
          </w:tcPr>
          <w:p w14:paraId="44B8B537" w14:textId="77777777" w:rsidR="00973A86" w:rsidRPr="00F02BE6" w:rsidRDefault="00973A86" w:rsidP="003E5D96">
            <w:pPr>
              <w:pStyle w:val="TAL"/>
            </w:pPr>
          </w:p>
        </w:tc>
        <w:tc>
          <w:tcPr>
            <w:tcW w:w="957" w:type="dxa"/>
          </w:tcPr>
          <w:p w14:paraId="7D0CE0C2" w14:textId="77777777" w:rsidR="00973A86" w:rsidRPr="00F02BE6" w:rsidRDefault="00973A86" w:rsidP="003E5D96">
            <w:pPr>
              <w:pStyle w:val="TF"/>
              <w:keepNext/>
              <w:spacing w:after="0"/>
              <w:rPr>
                <w:lang w:eastAsia="en-US"/>
              </w:rPr>
            </w:pPr>
          </w:p>
        </w:tc>
        <w:tc>
          <w:tcPr>
            <w:tcW w:w="957" w:type="dxa"/>
          </w:tcPr>
          <w:p w14:paraId="72177440" w14:textId="77777777" w:rsidR="00973A86" w:rsidRPr="00F02BE6" w:rsidRDefault="00973A86" w:rsidP="003E5D96">
            <w:pPr>
              <w:pStyle w:val="TF"/>
              <w:keepNext/>
              <w:spacing w:after="0"/>
              <w:rPr>
                <w:lang w:eastAsia="en-US"/>
              </w:rPr>
            </w:pPr>
          </w:p>
        </w:tc>
        <w:tc>
          <w:tcPr>
            <w:tcW w:w="1914" w:type="dxa"/>
            <w:gridSpan w:val="2"/>
          </w:tcPr>
          <w:p w14:paraId="08D3AC2C"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3B80BD45" w14:textId="77777777" w:rsidR="00973A86" w:rsidRPr="00F02BE6" w:rsidRDefault="00973A86" w:rsidP="003E5D96">
            <w:pPr>
              <w:pStyle w:val="TF"/>
              <w:keepNext/>
              <w:spacing w:after="0"/>
              <w:rPr>
                <w:lang w:eastAsia="en-US"/>
              </w:rPr>
            </w:pPr>
          </w:p>
        </w:tc>
        <w:tc>
          <w:tcPr>
            <w:tcW w:w="957" w:type="dxa"/>
          </w:tcPr>
          <w:p w14:paraId="54E9DD20"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2AD50565" w14:textId="77777777" w:rsidR="00973A86" w:rsidRPr="00F02BE6" w:rsidRDefault="00973A86" w:rsidP="003E5D96">
            <w:pPr>
              <w:pStyle w:val="TAR"/>
            </w:pPr>
          </w:p>
        </w:tc>
        <w:tc>
          <w:tcPr>
            <w:tcW w:w="957" w:type="dxa"/>
            <w:tcBorders>
              <w:left w:val="nil"/>
            </w:tcBorders>
          </w:tcPr>
          <w:p w14:paraId="493CB554" w14:textId="77777777" w:rsidR="00973A86" w:rsidRPr="00F02BE6" w:rsidRDefault="00973A86" w:rsidP="003E5D96">
            <w:pPr>
              <w:pStyle w:val="TF"/>
              <w:keepNext/>
              <w:spacing w:after="0"/>
              <w:rPr>
                <w:lang w:eastAsia="en-US"/>
              </w:rPr>
            </w:pPr>
          </w:p>
        </w:tc>
        <w:tc>
          <w:tcPr>
            <w:tcW w:w="957" w:type="dxa"/>
          </w:tcPr>
          <w:p w14:paraId="390535DA" w14:textId="77777777" w:rsidR="00973A86" w:rsidRPr="00F02BE6" w:rsidRDefault="00973A86" w:rsidP="003E5D96">
            <w:pPr>
              <w:pStyle w:val="TF"/>
              <w:keepNext/>
              <w:spacing w:after="0"/>
              <w:rPr>
                <w:lang w:eastAsia="en-US"/>
              </w:rPr>
            </w:pPr>
          </w:p>
        </w:tc>
      </w:tr>
      <w:tr w:rsidR="00973A86" w:rsidRPr="00F02BE6" w14:paraId="12497F6F"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2BE4DC3" w14:textId="77777777" w:rsidR="00973A86" w:rsidRPr="00F02BE6" w:rsidRDefault="00973A86" w:rsidP="003E5D96">
            <w:pPr>
              <w:pStyle w:val="TAL"/>
            </w:pPr>
          </w:p>
        </w:tc>
        <w:tc>
          <w:tcPr>
            <w:tcW w:w="957" w:type="dxa"/>
            <w:tcBorders>
              <w:top w:val="single" w:sz="6" w:space="0" w:color="auto"/>
            </w:tcBorders>
          </w:tcPr>
          <w:p w14:paraId="39BA168B"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2FFB122" w14:textId="77777777" w:rsidR="00973A86" w:rsidRPr="00F02BE6" w:rsidRDefault="00973A86" w:rsidP="003E5D96">
            <w:pPr>
              <w:pStyle w:val="TF"/>
              <w:keepNext/>
              <w:spacing w:after="0"/>
              <w:rPr>
                <w:lang w:eastAsia="en-US"/>
              </w:rPr>
            </w:pPr>
          </w:p>
        </w:tc>
        <w:tc>
          <w:tcPr>
            <w:tcW w:w="1914" w:type="dxa"/>
            <w:gridSpan w:val="2"/>
          </w:tcPr>
          <w:p w14:paraId="163B28A4"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692D366"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9C4D641"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F5C7287" w14:textId="77777777" w:rsidR="00973A86" w:rsidRPr="00F02BE6" w:rsidRDefault="00973A86" w:rsidP="003E5D96">
            <w:pPr>
              <w:pStyle w:val="TAR"/>
            </w:pPr>
          </w:p>
        </w:tc>
        <w:tc>
          <w:tcPr>
            <w:tcW w:w="957" w:type="dxa"/>
            <w:tcBorders>
              <w:left w:val="nil"/>
            </w:tcBorders>
          </w:tcPr>
          <w:p w14:paraId="68A262B5" w14:textId="77777777" w:rsidR="00973A86" w:rsidRPr="00F02BE6" w:rsidRDefault="00973A86" w:rsidP="003E5D96">
            <w:pPr>
              <w:pStyle w:val="TAL"/>
              <w:rPr>
                <w:b/>
                <w:bCs/>
              </w:rPr>
            </w:pPr>
            <w:r w:rsidRPr="00F02BE6">
              <w:rPr>
                <w:b/>
                <w:bCs/>
              </w:rPr>
              <w:t xml:space="preserve">  </w:t>
            </w:r>
          </w:p>
        </w:tc>
        <w:tc>
          <w:tcPr>
            <w:tcW w:w="957" w:type="dxa"/>
          </w:tcPr>
          <w:p w14:paraId="38B1A667" w14:textId="77777777" w:rsidR="00973A86" w:rsidRPr="00F02BE6" w:rsidRDefault="00973A86" w:rsidP="003E5D96">
            <w:pPr>
              <w:pStyle w:val="TF"/>
              <w:keepNext/>
              <w:spacing w:after="0"/>
              <w:rPr>
                <w:lang w:eastAsia="en-US"/>
              </w:rPr>
            </w:pPr>
          </w:p>
        </w:tc>
      </w:tr>
      <w:tr w:rsidR="00973A86" w:rsidRPr="00F02BE6" w14:paraId="0619BB29"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28AA79C7"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F0E8077"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5A631F68"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27B8D23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86658DB"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096BBC94"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052E265A" w14:textId="77777777" w:rsidR="00973A86" w:rsidRPr="00F02BE6" w:rsidRDefault="00973A86" w:rsidP="003E5D96">
            <w:pPr>
              <w:pStyle w:val="TF"/>
              <w:keepNext/>
              <w:spacing w:after="0"/>
              <w:jc w:val="left"/>
              <w:rPr>
                <w:lang w:eastAsia="en-US"/>
              </w:rPr>
            </w:pPr>
          </w:p>
        </w:tc>
        <w:tc>
          <w:tcPr>
            <w:tcW w:w="957" w:type="dxa"/>
            <w:tcBorders>
              <w:left w:val="nil"/>
            </w:tcBorders>
          </w:tcPr>
          <w:p w14:paraId="56820118" w14:textId="77777777" w:rsidR="00973A86" w:rsidRPr="00F02BE6" w:rsidRDefault="00973A86" w:rsidP="003E5D96">
            <w:pPr>
              <w:pStyle w:val="TF"/>
              <w:keepNext/>
              <w:spacing w:after="0"/>
              <w:rPr>
                <w:lang w:eastAsia="en-US"/>
              </w:rPr>
            </w:pPr>
          </w:p>
        </w:tc>
        <w:tc>
          <w:tcPr>
            <w:tcW w:w="957" w:type="dxa"/>
          </w:tcPr>
          <w:p w14:paraId="5470CA9D" w14:textId="77777777" w:rsidR="00973A86" w:rsidRPr="00F02BE6" w:rsidRDefault="00973A86" w:rsidP="003E5D96">
            <w:pPr>
              <w:pStyle w:val="TF"/>
              <w:keepNext/>
              <w:spacing w:after="0"/>
              <w:rPr>
                <w:lang w:eastAsia="en-US"/>
              </w:rPr>
            </w:pPr>
          </w:p>
        </w:tc>
      </w:tr>
      <w:tr w:rsidR="00973A86" w:rsidRPr="00F02BE6" w14:paraId="14637654"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242DCA5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BB95404"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5FD8C517"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1A0DE092"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216CF305"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6BB3C036"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69E1B6B3"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132ADE33"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6E9B16F4" w14:textId="77777777" w:rsidR="00973A86" w:rsidRPr="00F02BE6" w:rsidRDefault="00973A86" w:rsidP="003E5D96">
            <w:pPr>
              <w:pStyle w:val="TAL"/>
            </w:pPr>
            <w:r w:rsidRPr="00F02BE6">
              <w:rPr>
                <w:b/>
                <w:bCs/>
              </w:rPr>
              <w:t xml:space="preserve">  octet 142</w:t>
            </w:r>
          </w:p>
          <w:p w14:paraId="4ECC72F8" w14:textId="77777777" w:rsidR="00973A86" w:rsidRPr="00F02BE6" w:rsidRDefault="00973A86" w:rsidP="003E5D96">
            <w:pPr>
              <w:pStyle w:val="TAL"/>
            </w:pPr>
          </w:p>
        </w:tc>
      </w:tr>
      <w:tr w:rsidR="00973A86" w:rsidRPr="00F02BE6" w14:paraId="6746D72B"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46BF2D0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F2EA44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B612FFB" w14:textId="77777777" w:rsidR="00973A86" w:rsidRPr="00F02BE6" w:rsidRDefault="00973A86" w:rsidP="003E5D96">
            <w:pPr>
              <w:pStyle w:val="TF"/>
              <w:keepNext/>
              <w:spacing w:after="0"/>
              <w:rPr>
                <w:lang w:eastAsia="en-US"/>
              </w:rPr>
            </w:pPr>
          </w:p>
          <w:p w14:paraId="4A7A712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65384C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D1A05E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A609A66"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7710191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3F9F5F9F"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0242FB3" w14:textId="77777777" w:rsidR="00973A86" w:rsidRPr="00F02BE6" w:rsidRDefault="00973A86" w:rsidP="003E5D96">
            <w:pPr>
              <w:pStyle w:val="TAL"/>
              <w:rPr>
                <w:b/>
              </w:rPr>
            </w:pPr>
          </w:p>
        </w:tc>
      </w:tr>
      <w:tr w:rsidR="00973A86" w:rsidRPr="00F02BE6" w14:paraId="1DF8D7CE"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23B9711A" w14:textId="77777777" w:rsidR="00973A86" w:rsidRPr="00F02BE6" w:rsidRDefault="00973A86" w:rsidP="003E5D96">
            <w:pPr>
              <w:pStyle w:val="TF"/>
              <w:keepNext/>
              <w:spacing w:after="0"/>
              <w:rPr>
                <w:lang w:eastAsia="en-US"/>
              </w:rPr>
            </w:pPr>
          </w:p>
          <w:p w14:paraId="1C34BC2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E23D9F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06EE8B3"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29E1E56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A2B94F6"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54FE7FB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4275EA2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40A53BED" w14:textId="77777777" w:rsidR="00973A86" w:rsidRPr="00F02BE6" w:rsidRDefault="00973A86" w:rsidP="003E5D96">
            <w:pPr>
              <w:pStyle w:val="TAL"/>
              <w:rPr>
                <w:b/>
              </w:rPr>
            </w:pPr>
          </w:p>
        </w:tc>
      </w:tr>
      <w:tr w:rsidR="00973A86" w:rsidRPr="00F02BE6" w14:paraId="27F05CA4" w14:textId="77777777" w:rsidTr="003E5D96">
        <w:tblPrEx>
          <w:tblCellMar>
            <w:top w:w="0" w:type="dxa"/>
            <w:bottom w:w="0" w:type="dxa"/>
          </w:tblCellMar>
        </w:tblPrEx>
        <w:trPr>
          <w:cantSplit/>
          <w:jc w:val="center"/>
        </w:trPr>
        <w:tc>
          <w:tcPr>
            <w:tcW w:w="957" w:type="dxa"/>
            <w:tcBorders>
              <w:top w:val="dotted" w:sz="4" w:space="0" w:color="auto"/>
            </w:tcBorders>
          </w:tcPr>
          <w:p w14:paraId="6E7BB21B"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1A6C9F76"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542E29D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A07EAE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6CCAA86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5AB827C" w14:textId="77777777" w:rsidR="00973A86" w:rsidRPr="00F02BE6" w:rsidRDefault="00973A86" w:rsidP="003E5D96">
            <w:pPr>
              <w:pStyle w:val="TF"/>
              <w:keepNext/>
              <w:spacing w:after="0"/>
              <w:rPr>
                <w:lang w:eastAsia="en-US"/>
              </w:rPr>
            </w:pPr>
          </w:p>
          <w:p w14:paraId="0FB9ADAF"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6148D5DC"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4241371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AEBED02" w14:textId="77777777" w:rsidR="00973A86" w:rsidRPr="00F02BE6" w:rsidRDefault="00973A86" w:rsidP="003E5D96">
            <w:pPr>
              <w:pStyle w:val="TAL"/>
              <w:rPr>
                <w:b/>
              </w:rPr>
            </w:pPr>
            <w:r w:rsidRPr="00F02BE6">
              <w:rPr>
                <w:b/>
              </w:rPr>
              <w:t xml:space="preserve">  octet 145</w:t>
            </w:r>
          </w:p>
        </w:tc>
      </w:tr>
      <w:tr w:rsidR="00973A86" w:rsidRPr="00F02BE6" w14:paraId="49A9B590" w14:textId="77777777" w:rsidTr="003E5D96">
        <w:tblPrEx>
          <w:tblCellMar>
            <w:top w:w="0" w:type="dxa"/>
            <w:bottom w:w="0" w:type="dxa"/>
          </w:tblCellMar>
        </w:tblPrEx>
        <w:trPr>
          <w:cantSplit/>
          <w:jc w:val="center"/>
        </w:trPr>
        <w:tc>
          <w:tcPr>
            <w:tcW w:w="957" w:type="dxa"/>
            <w:tcBorders>
              <w:top w:val="dotted" w:sz="4" w:space="0" w:color="auto"/>
            </w:tcBorders>
          </w:tcPr>
          <w:p w14:paraId="4B1EBD2B"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754C004C"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7FB4501A"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371F63F" w14:textId="77777777" w:rsidR="00973A86" w:rsidRPr="00F02BE6" w:rsidRDefault="00973A86" w:rsidP="003E5D96">
            <w:pPr>
              <w:pStyle w:val="TF"/>
              <w:keepNext/>
              <w:spacing w:after="0"/>
              <w:rPr>
                <w:lang w:eastAsia="en-US"/>
              </w:rPr>
            </w:pPr>
          </w:p>
        </w:tc>
        <w:tc>
          <w:tcPr>
            <w:tcW w:w="957" w:type="dxa"/>
            <w:tcBorders>
              <w:top w:val="dotted" w:sz="4" w:space="0" w:color="auto"/>
              <w:left w:val="nil"/>
            </w:tcBorders>
          </w:tcPr>
          <w:p w14:paraId="0600B205"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63BA2934"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77CBA35A"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5A46B060"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4E9364E" w14:textId="77777777" w:rsidR="00973A86" w:rsidRPr="00F02BE6" w:rsidRDefault="00973A86" w:rsidP="003E5D96">
            <w:pPr>
              <w:pStyle w:val="TAL"/>
              <w:rPr>
                <w:b/>
              </w:rPr>
            </w:pPr>
            <w:r w:rsidRPr="00F02BE6">
              <w:rPr>
                <w:b/>
              </w:rPr>
              <w:t xml:space="preserve">  octet 146</w:t>
            </w:r>
          </w:p>
          <w:p w14:paraId="61D52999" w14:textId="77777777" w:rsidR="00973A86" w:rsidRPr="00F02BE6" w:rsidRDefault="00973A86" w:rsidP="003E5D96">
            <w:pPr>
              <w:pStyle w:val="TAL"/>
              <w:rPr>
                <w:b/>
              </w:rPr>
            </w:pPr>
          </w:p>
        </w:tc>
      </w:tr>
    </w:tbl>
    <w:p w14:paraId="0EA72D22" w14:textId="77777777" w:rsidR="00973A86" w:rsidRPr="00F02BE6" w:rsidRDefault="00973A86" w:rsidP="00973A86">
      <w:pPr>
        <w:pStyle w:val="NF"/>
      </w:pPr>
    </w:p>
    <w:p w14:paraId="3E7B2055" w14:textId="77777777" w:rsidR="00973A86" w:rsidRPr="00F02BE6" w:rsidRDefault="00973A86" w:rsidP="00973A86">
      <w:pPr>
        <w:pStyle w:val="NF"/>
      </w:pPr>
      <w:r w:rsidRPr="00F02BE6">
        <w:t>NOTE:</w:t>
      </w:r>
      <w:r w:rsidRPr="00F02BE6">
        <w:tab/>
        <w:t>The numbering convention specified in 3GPP TS 44.060 applies.</w:t>
      </w:r>
    </w:p>
    <w:p w14:paraId="14943273" w14:textId="77777777" w:rsidR="00973A86" w:rsidRPr="00F02BE6" w:rsidRDefault="00973A86" w:rsidP="00973A86">
      <w:pPr>
        <w:pStyle w:val="NF"/>
      </w:pPr>
    </w:p>
    <w:p w14:paraId="146029E4" w14:textId="77777777" w:rsidR="00973A86" w:rsidRPr="00F02BE6" w:rsidRDefault="00973A86" w:rsidP="00973A86">
      <w:pPr>
        <w:pStyle w:val="TF"/>
      </w:pPr>
      <w:r w:rsidRPr="00F02BE6">
        <w:t>Figure 7.6.31.1: PDTCH block type 31 (DAS-9) format</w:t>
      </w:r>
    </w:p>
    <w:p w14:paraId="4833C793" w14:textId="77777777" w:rsidR="00973A86" w:rsidRPr="00F02BE6" w:rsidRDefault="00973A86" w:rsidP="00973A86">
      <w:pPr>
        <w:pStyle w:val="Heading3"/>
        <w:rPr>
          <w:lang w:val="en-US"/>
        </w:rPr>
      </w:pPr>
      <w:bookmarkStart w:id="188" w:name="_Toc517979176"/>
      <w:r w:rsidRPr="00F02BE6">
        <w:rPr>
          <w:lang w:val="en-US"/>
        </w:rPr>
        <w:t>7.6.32</w:t>
      </w:r>
      <w:r w:rsidRPr="00F02BE6">
        <w:rPr>
          <w:lang w:val="en-US"/>
        </w:rPr>
        <w:tab/>
        <w:t>PDTCH block type 32 (DAS-10) format (downlink only)</w:t>
      </w:r>
      <w:bookmarkEnd w:id="188"/>
    </w:p>
    <w:p w14:paraId="057C31A4" w14:textId="77777777" w:rsidR="00973A86" w:rsidRPr="00F02BE6" w:rsidRDefault="00973A86" w:rsidP="00973A86">
      <w:r w:rsidRPr="00F02BE6">
        <w:t>The blocks of 1355 bits, or in case an eTFI is included, 1358 bit blocks, or in case a PAN is included, 1380 bits, or in case both a PAN and an eTFI are included, 1383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647DF1E1" w14:textId="77777777" w:rsidTr="003E5D96">
        <w:tblPrEx>
          <w:tblCellMar>
            <w:top w:w="0" w:type="dxa"/>
            <w:bottom w:w="0" w:type="dxa"/>
          </w:tblCellMar>
        </w:tblPrEx>
        <w:trPr>
          <w:cantSplit/>
          <w:jc w:val="center"/>
        </w:trPr>
        <w:tc>
          <w:tcPr>
            <w:tcW w:w="7656" w:type="dxa"/>
            <w:gridSpan w:val="8"/>
          </w:tcPr>
          <w:p w14:paraId="08890EE3"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D0CD7AF" w14:textId="77777777" w:rsidR="00973A86" w:rsidRPr="00F02BE6" w:rsidRDefault="00973A86" w:rsidP="003E5D96">
            <w:pPr>
              <w:pStyle w:val="TF"/>
              <w:keepNext/>
              <w:spacing w:after="0"/>
              <w:rPr>
                <w:lang w:eastAsia="en-US"/>
              </w:rPr>
            </w:pPr>
          </w:p>
        </w:tc>
        <w:tc>
          <w:tcPr>
            <w:tcW w:w="957" w:type="dxa"/>
          </w:tcPr>
          <w:p w14:paraId="40BB1769" w14:textId="77777777" w:rsidR="00973A86" w:rsidRPr="00F02BE6" w:rsidRDefault="00973A86" w:rsidP="003E5D96">
            <w:pPr>
              <w:pStyle w:val="TF"/>
              <w:keepNext/>
              <w:spacing w:after="0"/>
              <w:rPr>
                <w:lang w:eastAsia="en-US"/>
              </w:rPr>
            </w:pPr>
          </w:p>
        </w:tc>
      </w:tr>
      <w:tr w:rsidR="00973A86" w:rsidRPr="00F02BE6" w14:paraId="511C6B94" w14:textId="77777777" w:rsidTr="003E5D96">
        <w:tblPrEx>
          <w:tblCellMar>
            <w:top w:w="0" w:type="dxa"/>
            <w:bottom w:w="0" w:type="dxa"/>
          </w:tblCellMar>
        </w:tblPrEx>
        <w:trPr>
          <w:cantSplit/>
          <w:jc w:val="center"/>
        </w:trPr>
        <w:tc>
          <w:tcPr>
            <w:tcW w:w="957" w:type="dxa"/>
          </w:tcPr>
          <w:p w14:paraId="4EB543AB"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1AF1C56C"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482F92F4"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642588DC"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0F00412F"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17D152B6"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545ED127"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548AB87B"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68D4356D" w14:textId="77777777" w:rsidR="00973A86" w:rsidRPr="00F02BE6" w:rsidRDefault="00973A86" w:rsidP="003E5D96">
            <w:pPr>
              <w:pStyle w:val="TF"/>
              <w:keepNext/>
              <w:spacing w:after="0"/>
              <w:rPr>
                <w:lang w:eastAsia="en-US"/>
              </w:rPr>
            </w:pPr>
          </w:p>
        </w:tc>
        <w:tc>
          <w:tcPr>
            <w:tcW w:w="957" w:type="dxa"/>
          </w:tcPr>
          <w:p w14:paraId="30128245" w14:textId="77777777" w:rsidR="00973A86" w:rsidRPr="00F02BE6" w:rsidRDefault="00973A86" w:rsidP="003E5D96">
            <w:pPr>
              <w:pStyle w:val="TF"/>
              <w:keepNext/>
              <w:spacing w:after="0"/>
              <w:rPr>
                <w:lang w:eastAsia="en-US"/>
              </w:rPr>
            </w:pPr>
          </w:p>
        </w:tc>
      </w:tr>
      <w:tr w:rsidR="00973A86" w:rsidRPr="00F02BE6" w14:paraId="1432806E"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4A57F6CA" w14:textId="77777777" w:rsidR="00973A86" w:rsidRPr="00F02BE6" w:rsidRDefault="00973A86" w:rsidP="003E5D96">
            <w:pPr>
              <w:pStyle w:val="TF"/>
              <w:keepNext/>
              <w:spacing w:after="0"/>
              <w:rPr>
                <w:lang w:eastAsia="en-US"/>
              </w:rPr>
            </w:pPr>
          </w:p>
        </w:tc>
        <w:tc>
          <w:tcPr>
            <w:tcW w:w="957" w:type="dxa"/>
            <w:tcBorders>
              <w:left w:val="nil"/>
            </w:tcBorders>
          </w:tcPr>
          <w:p w14:paraId="2BA37E0C"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3A2763F5" w14:textId="77777777" w:rsidR="00973A86" w:rsidRPr="00F02BE6" w:rsidRDefault="00973A86" w:rsidP="003E5D96">
            <w:pPr>
              <w:pStyle w:val="TF"/>
              <w:keepNext/>
              <w:spacing w:after="0"/>
              <w:rPr>
                <w:lang w:eastAsia="en-US"/>
              </w:rPr>
            </w:pPr>
          </w:p>
        </w:tc>
      </w:tr>
      <w:tr w:rsidR="00973A86" w:rsidRPr="00F02BE6" w14:paraId="090F9455" w14:textId="77777777" w:rsidTr="003E5D96">
        <w:tblPrEx>
          <w:tblCellMar>
            <w:top w:w="0" w:type="dxa"/>
            <w:bottom w:w="0" w:type="dxa"/>
          </w:tblCellMar>
        </w:tblPrEx>
        <w:trPr>
          <w:cantSplit/>
          <w:jc w:val="center"/>
        </w:trPr>
        <w:tc>
          <w:tcPr>
            <w:tcW w:w="7656" w:type="dxa"/>
            <w:gridSpan w:val="8"/>
            <w:tcBorders>
              <w:left w:val="single" w:sz="6" w:space="0" w:color="auto"/>
              <w:right w:val="single" w:sz="6" w:space="0" w:color="auto"/>
            </w:tcBorders>
          </w:tcPr>
          <w:p w14:paraId="7075A7F1" w14:textId="77777777" w:rsidR="00973A86" w:rsidRPr="00F02BE6" w:rsidRDefault="00973A86" w:rsidP="003E5D96">
            <w:pPr>
              <w:pStyle w:val="TF"/>
              <w:keepNext/>
              <w:spacing w:after="0"/>
              <w:rPr>
                <w:lang w:eastAsia="en-US"/>
              </w:rPr>
            </w:pPr>
            <w:r w:rsidRPr="00F02BE6">
              <w:rPr>
                <w:sz w:val="22"/>
                <w:lang w:eastAsia="en-US"/>
              </w:rPr>
              <w:t>1355 or 1358 or 1380 or 1383</w:t>
            </w:r>
          </w:p>
        </w:tc>
        <w:tc>
          <w:tcPr>
            <w:tcW w:w="957" w:type="dxa"/>
            <w:tcBorders>
              <w:left w:val="nil"/>
            </w:tcBorders>
          </w:tcPr>
          <w:p w14:paraId="6CB8BA4A" w14:textId="77777777" w:rsidR="00973A86" w:rsidRPr="00F02BE6" w:rsidRDefault="00973A86" w:rsidP="003E5D96">
            <w:pPr>
              <w:pStyle w:val="TF"/>
              <w:keepNext/>
              <w:spacing w:after="0"/>
              <w:rPr>
                <w:lang w:eastAsia="en-US"/>
              </w:rPr>
            </w:pPr>
          </w:p>
        </w:tc>
        <w:tc>
          <w:tcPr>
            <w:tcW w:w="957" w:type="dxa"/>
            <w:tcBorders>
              <w:left w:val="nil"/>
            </w:tcBorders>
          </w:tcPr>
          <w:p w14:paraId="05CF9EE6" w14:textId="77777777" w:rsidR="00973A86" w:rsidRPr="00F02BE6" w:rsidRDefault="00973A86" w:rsidP="003E5D96">
            <w:pPr>
              <w:pStyle w:val="TF"/>
              <w:keepNext/>
              <w:spacing w:after="0"/>
              <w:rPr>
                <w:lang w:eastAsia="en-US"/>
              </w:rPr>
            </w:pPr>
          </w:p>
        </w:tc>
      </w:tr>
      <w:tr w:rsidR="00973A86" w:rsidRPr="00F02BE6" w14:paraId="4BF40A80"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35BA2BE4" w14:textId="77777777" w:rsidR="00973A86" w:rsidRPr="00F02BE6" w:rsidRDefault="00973A86" w:rsidP="003E5D96">
            <w:pPr>
              <w:pStyle w:val="TF"/>
              <w:keepNext/>
              <w:spacing w:after="0"/>
              <w:rPr>
                <w:lang w:eastAsia="en-US"/>
              </w:rPr>
            </w:pPr>
          </w:p>
        </w:tc>
        <w:tc>
          <w:tcPr>
            <w:tcW w:w="957" w:type="dxa"/>
          </w:tcPr>
          <w:p w14:paraId="42328758" w14:textId="77777777" w:rsidR="00973A86" w:rsidRPr="00F02BE6" w:rsidRDefault="00973A86" w:rsidP="003E5D96">
            <w:pPr>
              <w:pStyle w:val="TF"/>
              <w:keepNext/>
              <w:spacing w:after="0"/>
              <w:rPr>
                <w:lang w:eastAsia="en-US"/>
              </w:rPr>
            </w:pPr>
          </w:p>
        </w:tc>
        <w:tc>
          <w:tcPr>
            <w:tcW w:w="957" w:type="dxa"/>
          </w:tcPr>
          <w:p w14:paraId="277F19AE" w14:textId="77777777" w:rsidR="00973A86" w:rsidRPr="00F02BE6" w:rsidRDefault="00973A86" w:rsidP="003E5D96">
            <w:pPr>
              <w:pStyle w:val="TF"/>
              <w:keepNext/>
              <w:spacing w:after="0"/>
              <w:rPr>
                <w:lang w:eastAsia="en-US"/>
              </w:rPr>
            </w:pPr>
          </w:p>
        </w:tc>
        <w:tc>
          <w:tcPr>
            <w:tcW w:w="1914" w:type="dxa"/>
            <w:gridSpan w:val="2"/>
          </w:tcPr>
          <w:p w14:paraId="5208F277"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3C4A994B" w14:textId="77777777" w:rsidR="00973A86" w:rsidRPr="00F02BE6" w:rsidRDefault="00973A86" w:rsidP="003E5D96">
            <w:pPr>
              <w:pStyle w:val="TF"/>
              <w:keepNext/>
              <w:spacing w:after="0"/>
              <w:rPr>
                <w:lang w:eastAsia="en-US"/>
              </w:rPr>
            </w:pPr>
          </w:p>
        </w:tc>
        <w:tc>
          <w:tcPr>
            <w:tcW w:w="957" w:type="dxa"/>
          </w:tcPr>
          <w:p w14:paraId="14E7B8D3"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18AA43AE" w14:textId="77777777" w:rsidR="00973A86" w:rsidRPr="00F02BE6" w:rsidRDefault="00973A86" w:rsidP="003E5D96">
            <w:pPr>
              <w:pStyle w:val="TF"/>
              <w:keepNext/>
              <w:spacing w:after="0"/>
              <w:rPr>
                <w:lang w:eastAsia="en-US"/>
              </w:rPr>
            </w:pPr>
          </w:p>
        </w:tc>
        <w:tc>
          <w:tcPr>
            <w:tcW w:w="1914" w:type="dxa"/>
            <w:gridSpan w:val="2"/>
            <w:tcBorders>
              <w:left w:val="nil"/>
            </w:tcBorders>
          </w:tcPr>
          <w:p w14:paraId="56F3398F" w14:textId="77777777" w:rsidR="00973A86" w:rsidRPr="00F02BE6" w:rsidRDefault="00973A86" w:rsidP="003E5D96">
            <w:pPr>
              <w:pStyle w:val="TF"/>
              <w:keepNext/>
              <w:spacing w:after="0"/>
              <w:rPr>
                <w:lang w:eastAsia="en-US"/>
              </w:rPr>
            </w:pPr>
          </w:p>
        </w:tc>
      </w:tr>
      <w:tr w:rsidR="00973A86" w:rsidRPr="00F02BE6" w14:paraId="5467CE58" w14:textId="77777777" w:rsidTr="003E5D96">
        <w:tblPrEx>
          <w:tblCellMar>
            <w:top w:w="0" w:type="dxa"/>
            <w:bottom w:w="0" w:type="dxa"/>
          </w:tblCellMar>
        </w:tblPrEx>
        <w:trPr>
          <w:cantSplit/>
          <w:jc w:val="center"/>
        </w:trPr>
        <w:tc>
          <w:tcPr>
            <w:tcW w:w="957" w:type="dxa"/>
          </w:tcPr>
          <w:p w14:paraId="6C43AB63" w14:textId="77777777" w:rsidR="00973A86" w:rsidRPr="00F02BE6" w:rsidRDefault="00973A86" w:rsidP="003E5D96">
            <w:pPr>
              <w:pStyle w:val="TAL"/>
            </w:pPr>
            <w:r w:rsidRPr="00F02BE6">
              <w:t>:</w:t>
            </w:r>
          </w:p>
        </w:tc>
        <w:tc>
          <w:tcPr>
            <w:tcW w:w="957" w:type="dxa"/>
          </w:tcPr>
          <w:p w14:paraId="7B12DB77" w14:textId="77777777" w:rsidR="00973A86" w:rsidRPr="00F02BE6" w:rsidRDefault="00973A86" w:rsidP="003E5D96">
            <w:pPr>
              <w:pStyle w:val="TF"/>
              <w:keepNext/>
              <w:spacing w:after="0"/>
              <w:rPr>
                <w:lang w:eastAsia="en-US"/>
              </w:rPr>
            </w:pPr>
          </w:p>
        </w:tc>
        <w:tc>
          <w:tcPr>
            <w:tcW w:w="957" w:type="dxa"/>
          </w:tcPr>
          <w:p w14:paraId="1D7A50A7" w14:textId="77777777" w:rsidR="00973A86" w:rsidRPr="00F02BE6" w:rsidRDefault="00973A86" w:rsidP="003E5D96">
            <w:pPr>
              <w:pStyle w:val="TF"/>
              <w:keepNext/>
              <w:spacing w:after="0"/>
              <w:rPr>
                <w:lang w:eastAsia="en-US"/>
              </w:rPr>
            </w:pPr>
          </w:p>
        </w:tc>
        <w:tc>
          <w:tcPr>
            <w:tcW w:w="957" w:type="dxa"/>
          </w:tcPr>
          <w:p w14:paraId="7874EA36" w14:textId="77777777" w:rsidR="00973A86" w:rsidRPr="00F02BE6" w:rsidRDefault="00973A86" w:rsidP="003E5D96">
            <w:pPr>
              <w:pStyle w:val="TF"/>
              <w:keepNext/>
              <w:spacing w:after="0"/>
              <w:rPr>
                <w:lang w:eastAsia="en-US"/>
              </w:rPr>
            </w:pPr>
          </w:p>
        </w:tc>
        <w:tc>
          <w:tcPr>
            <w:tcW w:w="957" w:type="dxa"/>
          </w:tcPr>
          <w:p w14:paraId="384A07C3" w14:textId="77777777" w:rsidR="00973A86" w:rsidRPr="00F02BE6" w:rsidRDefault="00973A86" w:rsidP="003E5D96">
            <w:pPr>
              <w:pStyle w:val="TF"/>
              <w:keepNext/>
              <w:spacing w:after="0"/>
              <w:rPr>
                <w:lang w:eastAsia="en-US"/>
              </w:rPr>
            </w:pPr>
          </w:p>
        </w:tc>
        <w:tc>
          <w:tcPr>
            <w:tcW w:w="957" w:type="dxa"/>
          </w:tcPr>
          <w:p w14:paraId="0B189E48" w14:textId="77777777" w:rsidR="00973A86" w:rsidRPr="00F02BE6" w:rsidRDefault="00973A86" w:rsidP="003E5D96">
            <w:pPr>
              <w:pStyle w:val="TF"/>
              <w:keepNext/>
              <w:spacing w:after="0"/>
              <w:rPr>
                <w:lang w:eastAsia="en-US"/>
              </w:rPr>
            </w:pPr>
          </w:p>
        </w:tc>
        <w:tc>
          <w:tcPr>
            <w:tcW w:w="957" w:type="dxa"/>
          </w:tcPr>
          <w:p w14:paraId="4A7CECD9" w14:textId="77777777" w:rsidR="00973A86" w:rsidRPr="00F02BE6" w:rsidRDefault="00973A86" w:rsidP="003E5D96">
            <w:pPr>
              <w:pStyle w:val="TF"/>
              <w:keepNext/>
              <w:spacing w:after="0"/>
              <w:rPr>
                <w:lang w:eastAsia="en-US"/>
              </w:rPr>
            </w:pPr>
          </w:p>
        </w:tc>
        <w:tc>
          <w:tcPr>
            <w:tcW w:w="957" w:type="dxa"/>
          </w:tcPr>
          <w:p w14:paraId="35971F9E" w14:textId="77777777" w:rsidR="00973A86" w:rsidRPr="00F02BE6" w:rsidRDefault="00973A86" w:rsidP="003E5D96">
            <w:pPr>
              <w:pStyle w:val="TAR"/>
            </w:pPr>
            <w:r w:rsidRPr="00F02BE6">
              <w:t>:</w:t>
            </w:r>
          </w:p>
        </w:tc>
        <w:tc>
          <w:tcPr>
            <w:tcW w:w="957" w:type="dxa"/>
          </w:tcPr>
          <w:p w14:paraId="01A4C1A0"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28A4C6B5" w14:textId="77777777" w:rsidR="00973A86" w:rsidRPr="00F02BE6" w:rsidRDefault="00973A86" w:rsidP="003E5D96">
            <w:pPr>
              <w:pStyle w:val="TF"/>
              <w:keepNext/>
              <w:spacing w:after="0"/>
              <w:rPr>
                <w:lang w:eastAsia="en-US"/>
              </w:rPr>
            </w:pPr>
          </w:p>
        </w:tc>
      </w:tr>
      <w:tr w:rsidR="00973A86" w:rsidRPr="00F02BE6" w14:paraId="5B95FA28" w14:textId="77777777" w:rsidTr="003E5D96">
        <w:tblPrEx>
          <w:tblCellMar>
            <w:top w:w="0" w:type="dxa"/>
            <w:bottom w:w="0" w:type="dxa"/>
          </w:tblCellMar>
        </w:tblPrEx>
        <w:trPr>
          <w:cantSplit/>
          <w:jc w:val="center"/>
        </w:trPr>
        <w:tc>
          <w:tcPr>
            <w:tcW w:w="957" w:type="dxa"/>
          </w:tcPr>
          <w:p w14:paraId="2D63DAFA" w14:textId="77777777" w:rsidR="00973A86" w:rsidRPr="00F02BE6" w:rsidRDefault="00973A86" w:rsidP="003E5D96">
            <w:pPr>
              <w:pStyle w:val="TAL"/>
            </w:pPr>
            <w:r w:rsidRPr="00F02BE6">
              <w:t>:</w:t>
            </w:r>
          </w:p>
        </w:tc>
        <w:tc>
          <w:tcPr>
            <w:tcW w:w="957" w:type="dxa"/>
          </w:tcPr>
          <w:p w14:paraId="6AD4723F" w14:textId="77777777" w:rsidR="00973A86" w:rsidRPr="00F02BE6" w:rsidRDefault="00973A86" w:rsidP="003E5D96">
            <w:pPr>
              <w:pStyle w:val="TF"/>
              <w:keepNext/>
              <w:spacing w:after="0"/>
              <w:rPr>
                <w:lang w:eastAsia="en-US"/>
              </w:rPr>
            </w:pPr>
          </w:p>
        </w:tc>
        <w:tc>
          <w:tcPr>
            <w:tcW w:w="957" w:type="dxa"/>
          </w:tcPr>
          <w:p w14:paraId="732FDB63" w14:textId="77777777" w:rsidR="00973A86" w:rsidRPr="00F02BE6" w:rsidRDefault="00973A86" w:rsidP="003E5D96">
            <w:pPr>
              <w:pStyle w:val="TF"/>
              <w:keepNext/>
              <w:spacing w:after="0"/>
              <w:rPr>
                <w:lang w:eastAsia="en-US"/>
              </w:rPr>
            </w:pPr>
          </w:p>
        </w:tc>
        <w:tc>
          <w:tcPr>
            <w:tcW w:w="957" w:type="dxa"/>
          </w:tcPr>
          <w:p w14:paraId="0E005297" w14:textId="77777777" w:rsidR="00973A86" w:rsidRPr="00F02BE6" w:rsidRDefault="00973A86" w:rsidP="003E5D96">
            <w:pPr>
              <w:pStyle w:val="TF"/>
              <w:keepNext/>
              <w:spacing w:after="0"/>
              <w:rPr>
                <w:lang w:eastAsia="en-US"/>
              </w:rPr>
            </w:pPr>
          </w:p>
        </w:tc>
        <w:tc>
          <w:tcPr>
            <w:tcW w:w="957" w:type="dxa"/>
          </w:tcPr>
          <w:p w14:paraId="3D6D1471" w14:textId="77777777" w:rsidR="00973A86" w:rsidRPr="00F02BE6" w:rsidRDefault="00973A86" w:rsidP="003E5D96">
            <w:pPr>
              <w:pStyle w:val="TF"/>
              <w:keepNext/>
              <w:spacing w:after="0"/>
              <w:rPr>
                <w:lang w:eastAsia="en-US"/>
              </w:rPr>
            </w:pPr>
          </w:p>
        </w:tc>
        <w:tc>
          <w:tcPr>
            <w:tcW w:w="957" w:type="dxa"/>
          </w:tcPr>
          <w:p w14:paraId="1CB605A0" w14:textId="77777777" w:rsidR="00973A86" w:rsidRPr="00F02BE6" w:rsidRDefault="00973A86" w:rsidP="003E5D96">
            <w:pPr>
              <w:pStyle w:val="TF"/>
              <w:keepNext/>
              <w:spacing w:after="0"/>
              <w:rPr>
                <w:lang w:eastAsia="en-US"/>
              </w:rPr>
            </w:pPr>
          </w:p>
        </w:tc>
        <w:tc>
          <w:tcPr>
            <w:tcW w:w="957" w:type="dxa"/>
          </w:tcPr>
          <w:p w14:paraId="0E02850C" w14:textId="77777777" w:rsidR="00973A86" w:rsidRPr="00F02BE6" w:rsidRDefault="00973A86" w:rsidP="003E5D96">
            <w:pPr>
              <w:pStyle w:val="TF"/>
              <w:keepNext/>
              <w:spacing w:after="0"/>
              <w:rPr>
                <w:lang w:eastAsia="en-US"/>
              </w:rPr>
            </w:pPr>
          </w:p>
        </w:tc>
        <w:tc>
          <w:tcPr>
            <w:tcW w:w="957" w:type="dxa"/>
          </w:tcPr>
          <w:p w14:paraId="11B6E080" w14:textId="77777777" w:rsidR="00973A86" w:rsidRPr="00F02BE6" w:rsidRDefault="00973A86" w:rsidP="003E5D96">
            <w:pPr>
              <w:pStyle w:val="TAR"/>
            </w:pPr>
            <w:r w:rsidRPr="00F02BE6">
              <w:t>:</w:t>
            </w:r>
          </w:p>
        </w:tc>
        <w:tc>
          <w:tcPr>
            <w:tcW w:w="957" w:type="dxa"/>
          </w:tcPr>
          <w:p w14:paraId="2FCF3863" w14:textId="77777777" w:rsidR="00973A86" w:rsidRPr="00F02BE6" w:rsidRDefault="00973A86" w:rsidP="003E5D96">
            <w:pPr>
              <w:pStyle w:val="TF"/>
              <w:keepNext/>
              <w:spacing w:after="0"/>
              <w:rPr>
                <w:lang w:eastAsia="en-US"/>
              </w:rPr>
            </w:pPr>
          </w:p>
        </w:tc>
        <w:tc>
          <w:tcPr>
            <w:tcW w:w="957" w:type="dxa"/>
          </w:tcPr>
          <w:p w14:paraId="3BB2F60C" w14:textId="77777777" w:rsidR="00973A86" w:rsidRPr="00F02BE6" w:rsidRDefault="00973A86" w:rsidP="003E5D96">
            <w:pPr>
              <w:pStyle w:val="TF"/>
              <w:keepNext/>
              <w:spacing w:after="0"/>
              <w:rPr>
                <w:lang w:eastAsia="en-US"/>
              </w:rPr>
            </w:pPr>
          </w:p>
        </w:tc>
      </w:tr>
      <w:tr w:rsidR="00973A86" w:rsidRPr="00F02BE6" w14:paraId="1AC6C5C0" w14:textId="77777777" w:rsidTr="003E5D96">
        <w:tblPrEx>
          <w:tblCellMar>
            <w:top w:w="0" w:type="dxa"/>
            <w:bottom w:w="0" w:type="dxa"/>
          </w:tblCellMar>
        </w:tblPrEx>
        <w:trPr>
          <w:cantSplit/>
          <w:jc w:val="center"/>
        </w:trPr>
        <w:tc>
          <w:tcPr>
            <w:tcW w:w="957" w:type="dxa"/>
          </w:tcPr>
          <w:p w14:paraId="23AABB88" w14:textId="77777777" w:rsidR="00973A86" w:rsidRPr="00F02BE6" w:rsidRDefault="00973A86" w:rsidP="003E5D96">
            <w:pPr>
              <w:pStyle w:val="TAL"/>
            </w:pPr>
            <w:r w:rsidRPr="00F02BE6">
              <w:t>:</w:t>
            </w:r>
          </w:p>
        </w:tc>
        <w:tc>
          <w:tcPr>
            <w:tcW w:w="957" w:type="dxa"/>
          </w:tcPr>
          <w:p w14:paraId="67E91291" w14:textId="77777777" w:rsidR="00973A86" w:rsidRPr="00F02BE6" w:rsidRDefault="00973A86" w:rsidP="003E5D96">
            <w:pPr>
              <w:pStyle w:val="TF"/>
              <w:keepNext/>
              <w:spacing w:after="0"/>
              <w:rPr>
                <w:lang w:eastAsia="en-US"/>
              </w:rPr>
            </w:pPr>
          </w:p>
        </w:tc>
        <w:tc>
          <w:tcPr>
            <w:tcW w:w="957" w:type="dxa"/>
          </w:tcPr>
          <w:p w14:paraId="737A2D6C" w14:textId="77777777" w:rsidR="00973A86" w:rsidRPr="00F02BE6" w:rsidRDefault="00973A86" w:rsidP="003E5D96">
            <w:pPr>
              <w:pStyle w:val="TF"/>
              <w:keepNext/>
              <w:spacing w:after="0"/>
              <w:rPr>
                <w:lang w:eastAsia="en-US"/>
              </w:rPr>
            </w:pPr>
          </w:p>
        </w:tc>
        <w:tc>
          <w:tcPr>
            <w:tcW w:w="957" w:type="dxa"/>
          </w:tcPr>
          <w:p w14:paraId="312D85E4" w14:textId="77777777" w:rsidR="00973A86" w:rsidRPr="00F02BE6" w:rsidRDefault="00973A86" w:rsidP="003E5D96">
            <w:pPr>
              <w:pStyle w:val="TF"/>
              <w:keepNext/>
              <w:spacing w:after="0"/>
              <w:rPr>
                <w:lang w:eastAsia="en-US"/>
              </w:rPr>
            </w:pPr>
          </w:p>
        </w:tc>
        <w:tc>
          <w:tcPr>
            <w:tcW w:w="957" w:type="dxa"/>
          </w:tcPr>
          <w:p w14:paraId="3A7646D5" w14:textId="77777777" w:rsidR="00973A86" w:rsidRPr="00F02BE6" w:rsidRDefault="00973A86" w:rsidP="003E5D96">
            <w:pPr>
              <w:pStyle w:val="TF"/>
              <w:keepNext/>
              <w:spacing w:after="0"/>
              <w:rPr>
                <w:lang w:eastAsia="en-US"/>
              </w:rPr>
            </w:pPr>
          </w:p>
        </w:tc>
        <w:tc>
          <w:tcPr>
            <w:tcW w:w="957" w:type="dxa"/>
          </w:tcPr>
          <w:p w14:paraId="66882C66" w14:textId="77777777" w:rsidR="00973A86" w:rsidRPr="00F02BE6" w:rsidRDefault="00973A86" w:rsidP="003E5D96">
            <w:pPr>
              <w:pStyle w:val="TF"/>
              <w:keepNext/>
              <w:spacing w:after="0"/>
              <w:rPr>
                <w:lang w:eastAsia="en-US"/>
              </w:rPr>
            </w:pPr>
          </w:p>
        </w:tc>
        <w:tc>
          <w:tcPr>
            <w:tcW w:w="957" w:type="dxa"/>
          </w:tcPr>
          <w:p w14:paraId="111C28CA" w14:textId="77777777" w:rsidR="00973A86" w:rsidRPr="00F02BE6" w:rsidRDefault="00973A86" w:rsidP="003E5D96">
            <w:pPr>
              <w:pStyle w:val="TF"/>
              <w:keepNext/>
              <w:spacing w:after="0"/>
              <w:rPr>
                <w:lang w:eastAsia="en-US"/>
              </w:rPr>
            </w:pPr>
          </w:p>
        </w:tc>
        <w:tc>
          <w:tcPr>
            <w:tcW w:w="957" w:type="dxa"/>
          </w:tcPr>
          <w:p w14:paraId="005577CC" w14:textId="77777777" w:rsidR="00973A86" w:rsidRPr="00F02BE6" w:rsidRDefault="00973A86" w:rsidP="003E5D96">
            <w:pPr>
              <w:pStyle w:val="TAR"/>
            </w:pPr>
            <w:r w:rsidRPr="00F02BE6">
              <w:t>:</w:t>
            </w:r>
          </w:p>
        </w:tc>
        <w:tc>
          <w:tcPr>
            <w:tcW w:w="957" w:type="dxa"/>
          </w:tcPr>
          <w:p w14:paraId="69E1793D" w14:textId="77777777" w:rsidR="00973A86" w:rsidRPr="00F02BE6" w:rsidRDefault="00973A86" w:rsidP="003E5D96">
            <w:pPr>
              <w:pStyle w:val="TF"/>
              <w:keepNext/>
              <w:spacing w:after="0"/>
              <w:rPr>
                <w:lang w:eastAsia="en-US"/>
              </w:rPr>
            </w:pPr>
          </w:p>
        </w:tc>
        <w:tc>
          <w:tcPr>
            <w:tcW w:w="957" w:type="dxa"/>
          </w:tcPr>
          <w:p w14:paraId="09F518D8" w14:textId="77777777" w:rsidR="00973A86" w:rsidRPr="00F02BE6" w:rsidRDefault="00973A86" w:rsidP="003E5D96">
            <w:pPr>
              <w:pStyle w:val="TF"/>
              <w:keepNext/>
              <w:spacing w:after="0"/>
              <w:rPr>
                <w:lang w:eastAsia="en-US"/>
              </w:rPr>
            </w:pPr>
          </w:p>
        </w:tc>
      </w:tr>
      <w:tr w:rsidR="00973A86" w:rsidRPr="00F02BE6" w14:paraId="280407EC" w14:textId="77777777" w:rsidTr="003E5D96">
        <w:tblPrEx>
          <w:tblCellMar>
            <w:top w:w="0" w:type="dxa"/>
            <w:bottom w:w="0" w:type="dxa"/>
          </w:tblCellMar>
        </w:tblPrEx>
        <w:trPr>
          <w:cantSplit/>
          <w:jc w:val="center"/>
        </w:trPr>
        <w:tc>
          <w:tcPr>
            <w:tcW w:w="957" w:type="dxa"/>
            <w:tcBorders>
              <w:left w:val="single" w:sz="6" w:space="0" w:color="auto"/>
            </w:tcBorders>
          </w:tcPr>
          <w:p w14:paraId="569D21D4" w14:textId="77777777" w:rsidR="00973A86" w:rsidRPr="00F02BE6" w:rsidRDefault="00973A86" w:rsidP="003E5D96">
            <w:pPr>
              <w:pStyle w:val="TAL"/>
            </w:pPr>
          </w:p>
        </w:tc>
        <w:tc>
          <w:tcPr>
            <w:tcW w:w="957" w:type="dxa"/>
          </w:tcPr>
          <w:p w14:paraId="65279C01" w14:textId="77777777" w:rsidR="00973A86" w:rsidRPr="00F02BE6" w:rsidRDefault="00973A86" w:rsidP="003E5D96">
            <w:pPr>
              <w:pStyle w:val="TF"/>
              <w:keepNext/>
              <w:spacing w:after="0"/>
              <w:rPr>
                <w:lang w:eastAsia="en-US"/>
              </w:rPr>
            </w:pPr>
          </w:p>
        </w:tc>
        <w:tc>
          <w:tcPr>
            <w:tcW w:w="957" w:type="dxa"/>
          </w:tcPr>
          <w:p w14:paraId="3B98B1F9" w14:textId="77777777" w:rsidR="00973A86" w:rsidRPr="00F02BE6" w:rsidRDefault="00973A86" w:rsidP="003E5D96">
            <w:pPr>
              <w:pStyle w:val="TF"/>
              <w:keepNext/>
              <w:spacing w:after="0"/>
              <w:rPr>
                <w:lang w:eastAsia="en-US"/>
              </w:rPr>
            </w:pPr>
          </w:p>
        </w:tc>
        <w:tc>
          <w:tcPr>
            <w:tcW w:w="1914" w:type="dxa"/>
            <w:gridSpan w:val="2"/>
          </w:tcPr>
          <w:p w14:paraId="6BF06E9A"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01CFFF4A" w14:textId="77777777" w:rsidR="00973A86" w:rsidRPr="00F02BE6" w:rsidRDefault="00973A86" w:rsidP="003E5D96">
            <w:pPr>
              <w:pStyle w:val="TF"/>
              <w:keepNext/>
              <w:spacing w:after="0"/>
              <w:rPr>
                <w:lang w:eastAsia="en-US"/>
              </w:rPr>
            </w:pPr>
          </w:p>
        </w:tc>
        <w:tc>
          <w:tcPr>
            <w:tcW w:w="957" w:type="dxa"/>
          </w:tcPr>
          <w:p w14:paraId="23815861"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428584F" w14:textId="77777777" w:rsidR="00973A86" w:rsidRPr="00F02BE6" w:rsidRDefault="00973A86" w:rsidP="003E5D96">
            <w:pPr>
              <w:pStyle w:val="TAR"/>
            </w:pPr>
          </w:p>
        </w:tc>
        <w:tc>
          <w:tcPr>
            <w:tcW w:w="957" w:type="dxa"/>
            <w:tcBorders>
              <w:left w:val="nil"/>
            </w:tcBorders>
          </w:tcPr>
          <w:p w14:paraId="0AD09BBB" w14:textId="77777777" w:rsidR="00973A86" w:rsidRPr="00F02BE6" w:rsidRDefault="00973A86" w:rsidP="003E5D96">
            <w:pPr>
              <w:pStyle w:val="TF"/>
              <w:keepNext/>
              <w:spacing w:after="0"/>
              <w:rPr>
                <w:lang w:eastAsia="en-US"/>
              </w:rPr>
            </w:pPr>
          </w:p>
        </w:tc>
        <w:tc>
          <w:tcPr>
            <w:tcW w:w="957" w:type="dxa"/>
          </w:tcPr>
          <w:p w14:paraId="7FF2FDEA" w14:textId="77777777" w:rsidR="00973A86" w:rsidRPr="00F02BE6" w:rsidRDefault="00973A86" w:rsidP="003E5D96">
            <w:pPr>
              <w:pStyle w:val="TF"/>
              <w:keepNext/>
              <w:spacing w:after="0"/>
              <w:rPr>
                <w:lang w:eastAsia="en-US"/>
              </w:rPr>
            </w:pPr>
          </w:p>
        </w:tc>
      </w:tr>
      <w:tr w:rsidR="00973A86" w:rsidRPr="00F02BE6" w14:paraId="04426623"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3DB0C3C6" w14:textId="77777777" w:rsidR="00973A86" w:rsidRPr="00F02BE6" w:rsidRDefault="00973A86" w:rsidP="003E5D96">
            <w:pPr>
              <w:pStyle w:val="TAL"/>
            </w:pPr>
          </w:p>
        </w:tc>
        <w:tc>
          <w:tcPr>
            <w:tcW w:w="957" w:type="dxa"/>
            <w:tcBorders>
              <w:top w:val="single" w:sz="6" w:space="0" w:color="auto"/>
            </w:tcBorders>
          </w:tcPr>
          <w:p w14:paraId="41535101"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457778B" w14:textId="77777777" w:rsidR="00973A86" w:rsidRPr="00F02BE6" w:rsidRDefault="00973A86" w:rsidP="003E5D96">
            <w:pPr>
              <w:pStyle w:val="TF"/>
              <w:keepNext/>
              <w:spacing w:after="0"/>
              <w:rPr>
                <w:lang w:eastAsia="en-US"/>
              </w:rPr>
            </w:pPr>
          </w:p>
        </w:tc>
        <w:tc>
          <w:tcPr>
            <w:tcW w:w="1914" w:type="dxa"/>
            <w:gridSpan w:val="2"/>
          </w:tcPr>
          <w:p w14:paraId="1A91E3B8"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69D9C39C"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2323999"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BD87B13" w14:textId="77777777" w:rsidR="00973A86" w:rsidRPr="00F02BE6" w:rsidRDefault="00973A86" w:rsidP="003E5D96">
            <w:pPr>
              <w:pStyle w:val="TAR"/>
            </w:pPr>
          </w:p>
        </w:tc>
        <w:tc>
          <w:tcPr>
            <w:tcW w:w="957" w:type="dxa"/>
            <w:tcBorders>
              <w:left w:val="nil"/>
            </w:tcBorders>
          </w:tcPr>
          <w:p w14:paraId="7AF64F3B" w14:textId="77777777" w:rsidR="00973A86" w:rsidRPr="00F02BE6" w:rsidRDefault="00973A86" w:rsidP="003E5D96">
            <w:pPr>
              <w:pStyle w:val="TAL"/>
              <w:rPr>
                <w:b/>
                <w:bCs/>
              </w:rPr>
            </w:pPr>
            <w:r w:rsidRPr="00F02BE6">
              <w:rPr>
                <w:b/>
                <w:bCs/>
              </w:rPr>
              <w:t xml:space="preserve">  </w:t>
            </w:r>
          </w:p>
        </w:tc>
        <w:tc>
          <w:tcPr>
            <w:tcW w:w="957" w:type="dxa"/>
          </w:tcPr>
          <w:p w14:paraId="564A87A3" w14:textId="77777777" w:rsidR="00973A86" w:rsidRPr="00F02BE6" w:rsidRDefault="00973A86" w:rsidP="003E5D96">
            <w:pPr>
              <w:pStyle w:val="TF"/>
              <w:keepNext/>
              <w:spacing w:after="0"/>
              <w:rPr>
                <w:lang w:eastAsia="en-US"/>
              </w:rPr>
            </w:pPr>
          </w:p>
        </w:tc>
      </w:tr>
      <w:tr w:rsidR="00973A86" w:rsidRPr="00F02BE6" w14:paraId="7E7A5F74"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0255121A"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14A42A91"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901BC37"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529E7C05"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508B757"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5A6E512E"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552D43FA" w14:textId="77777777" w:rsidR="00973A86" w:rsidRPr="00F02BE6" w:rsidRDefault="00973A86" w:rsidP="003E5D96">
            <w:pPr>
              <w:pStyle w:val="TF"/>
              <w:keepNext/>
              <w:spacing w:after="0"/>
              <w:jc w:val="left"/>
              <w:rPr>
                <w:lang w:eastAsia="en-US"/>
              </w:rPr>
            </w:pPr>
          </w:p>
        </w:tc>
        <w:tc>
          <w:tcPr>
            <w:tcW w:w="957" w:type="dxa"/>
            <w:tcBorders>
              <w:left w:val="nil"/>
            </w:tcBorders>
          </w:tcPr>
          <w:p w14:paraId="4495A7BC" w14:textId="77777777" w:rsidR="00973A86" w:rsidRPr="00F02BE6" w:rsidRDefault="00973A86" w:rsidP="003E5D96">
            <w:pPr>
              <w:pStyle w:val="TF"/>
              <w:keepNext/>
              <w:spacing w:after="0"/>
              <w:rPr>
                <w:lang w:eastAsia="en-US"/>
              </w:rPr>
            </w:pPr>
          </w:p>
        </w:tc>
        <w:tc>
          <w:tcPr>
            <w:tcW w:w="957" w:type="dxa"/>
          </w:tcPr>
          <w:p w14:paraId="3C50AFF0" w14:textId="77777777" w:rsidR="00973A86" w:rsidRPr="00F02BE6" w:rsidRDefault="00973A86" w:rsidP="003E5D96">
            <w:pPr>
              <w:pStyle w:val="TF"/>
              <w:keepNext/>
              <w:spacing w:after="0"/>
              <w:rPr>
                <w:lang w:eastAsia="en-US"/>
              </w:rPr>
            </w:pPr>
          </w:p>
        </w:tc>
      </w:tr>
      <w:tr w:rsidR="00973A86" w:rsidRPr="00F02BE6" w14:paraId="1045897D"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37ACDA1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D38061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694F6B3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6D1E1C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5CD01265"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355E8AE1"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07029995"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09CA9351"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3B824804" w14:textId="77777777" w:rsidR="00973A86" w:rsidRPr="00F02BE6" w:rsidRDefault="00973A86" w:rsidP="003E5D96">
            <w:pPr>
              <w:pStyle w:val="TAL"/>
            </w:pPr>
            <w:r w:rsidRPr="00F02BE6">
              <w:rPr>
                <w:b/>
                <w:bCs/>
              </w:rPr>
              <w:t xml:space="preserve">  octet 170</w:t>
            </w:r>
          </w:p>
          <w:p w14:paraId="1011A722" w14:textId="77777777" w:rsidR="00973A86" w:rsidRPr="00F02BE6" w:rsidRDefault="00973A86" w:rsidP="003E5D96">
            <w:pPr>
              <w:pStyle w:val="TAL"/>
            </w:pPr>
          </w:p>
        </w:tc>
      </w:tr>
      <w:tr w:rsidR="00973A86" w:rsidRPr="00F02BE6" w14:paraId="018CD779"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56B8347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3C25C1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254303C" w14:textId="77777777" w:rsidR="00973A86" w:rsidRPr="00F02BE6" w:rsidRDefault="00973A86" w:rsidP="003E5D96">
            <w:pPr>
              <w:pStyle w:val="TF"/>
              <w:keepNext/>
              <w:spacing w:after="0"/>
              <w:rPr>
                <w:lang w:eastAsia="en-US"/>
              </w:rPr>
            </w:pPr>
          </w:p>
          <w:p w14:paraId="72CB18B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4809AD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4C14A6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64F3319"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276800FA"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5BFA47D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BA20454" w14:textId="77777777" w:rsidR="00973A86" w:rsidRPr="00F02BE6" w:rsidRDefault="00973A86" w:rsidP="003E5D96">
            <w:pPr>
              <w:pStyle w:val="TAL"/>
              <w:rPr>
                <w:b/>
              </w:rPr>
            </w:pPr>
          </w:p>
        </w:tc>
      </w:tr>
      <w:tr w:rsidR="00973A86" w:rsidRPr="00F02BE6" w14:paraId="3593B602"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1332DEFA" w14:textId="77777777" w:rsidR="00973A86" w:rsidRPr="00F02BE6" w:rsidRDefault="00973A86" w:rsidP="003E5D96">
            <w:pPr>
              <w:pStyle w:val="TF"/>
              <w:keepNext/>
              <w:spacing w:after="0"/>
              <w:rPr>
                <w:lang w:eastAsia="en-US"/>
              </w:rPr>
            </w:pPr>
          </w:p>
          <w:p w14:paraId="21A0E22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40FF20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2C3E2AC"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0FDBBB9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BB741A6"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05E824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04B9ADB3"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2496AD1" w14:textId="77777777" w:rsidR="00973A86" w:rsidRPr="00F02BE6" w:rsidRDefault="00973A86" w:rsidP="003E5D96">
            <w:pPr>
              <w:pStyle w:val="TAL"/>
              <w:rPr>
                <w:b/>
              </w:rPr>
            </w:pPr>
          </w:p>
        </w:tc>
      </w:tr>
      <w:tr w:rsidR="00973A86" w:rsidRPr="00F02BE6" w14:paraId="62B59360" w14:textId="77777777" w:rsidTr="003E5D96">
        <w:tblPrEx>
          <w:tblCellMar>
            <w:top w:w="0" w:type="dxa"/>
            <w:bottom w:w="0" w:type="dxa"/>
          </w:tblCellMar>
        </w:tblPrEx>
        <w:trPr>
          <w:cantSplit/>
          <w:jc w:val="center"/>
        </w:trPr>
        <w:tc>
          <w:tcPr>
            <w:tcW w:w="957" w:type="dxa"/>
            <w:tcBorders>
              <w:top w:val="dotted" w:sz="4" w:space="0" w:color="auto"/>
            </w:tcBorders>
          </w:tcPr>
          <w:p w14:paraId="7EBA3BA5"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98F2FB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52736CF"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1C6E722D"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541EED0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1792194" w14:textId="77777777" w:rsidR="00973A86" w:rsidRPr="00F02BE6" w:rsidRDefault="00973A86" w:rsidP="003E5D96">
            <w:pPr>
              <w:pStyle w:val="TF"/>
              <w:keepNext/>
              <w:spacing w:after="0"/>
              <w:rPr>
                <w:lang w:eastAsia="en-US"/>
              </w:rPr>
            </w:pPr>
          </w:p>
          <w:p w14:paraId="5F0A0F65"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FFD6D5C"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585929D4"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FA687D3" w14:textId="77777777" w:rsidR="00973A86" w:rsidRPr="00F02BE6" w:rsidRDefault="00973A86" w:rsidP="003E5D96">
            <w:pPr>
              <w:pStyle w:val="TAL"/>
              <w:rPr>
                <w:b/>
              </w:rPr>
            </w:pPr>
            <w:r w:rsidRPr="00F02BE6">
              <w:rPr>
                <w:b/>
              </w:rPr>
              <w:t xml:space="preserve">  octet 173</w:t>
            </w:r>
          </w:p>
        </w:tc>
      </w:tr>
    </w:tbl>
    <w:p w14:paraId="6AE3AF1A" w14:textId="77777777" w:rsidR="00973A86" w:rsidRPr="00F02BE6" w:rsidRDefault="00973A86" w:rsidP="00973A86">
      <w:pPr>
        <w:pStyle w:val="NF"/>
      </w:pPr>
    </w:p>
    <w:p w14:paraId="3BC1617F" w14:textId="77777777" w:rsidR="00973A86" w:rsidRPr="00F02BE6" w:rsidRDefault="00973A86" w:rsidP="00973A86">
      <w:pPr>
        <w:pStyle w:val="NF"/>
      </w:pPr>
      <w:r w:rsidRPr="00F02BE6">
        <w:t>NOTE:</w:t>
      </w:r>
      <w:r w:rsidRPr="00F02BE6">
        <w:tab/>
        <w:t>The numbering convention specified in 3GPP TS 44.060 applies.</w:t>
      </w:r>
    </w:p>
    <w:p w14:paraId="04C61218" w14:textId="77777777" w:rsidR="00973A86" w:rsidRPr="00F02BE6" w:rsidRDefault="00973A86" w:rsidP="00973A86">
      <w:pPr>
        <w:pStyle w:val="NF"/>
      </w:pPr>
    </w:p>
    <w:p w14:paraId="3DB0C4BD" w14:textId="77777777" w:rsidR="00973A86" w:rsidRPr="00F02BE6" w:rsidRDefault="00973A86" w:rsidP="00973A86">
      <w:pPr>
        <w:pStyle w:val="TF"/>
      </w:pPr>
      <w:r w:rsidRPr="00F02BE6">
        <w:t>Figure 7.6.32.1: PDTCH block type 32 (DAS-10) format</w:t>
      </w:r>
    </w:p>
    <w:p w14:paraId="41784BF8" w14:textId="77777777" w:rsidR="00973A86" w:rsidRPr="00F02BE6" w:rsidRDefault="00973A86" w:rsidP="00973A86">
      <w:pPr>
        <w:pStyle w:val="Heading3"/>
        <w:rPr>
          <w:lang w:val="en-US"/>
        </w:rPr>
      </w:pPr>
      <w:bookmarkStart w:id="189" w:name="_Toc517979177"/>
      <w:r w:rsidRPr="00F02BE6">
        <w:rPr>
          <w:lang w:val="en-US"/>
        </w:rPr>
        <w:lastRenderedPageBreak/>
        <w:t>7.6.33</w:t>
      </w:r>
      <w:r w:rsidRPr="00F02BE6">
        <w:rPr>
          <w:lang w:val="en-US"/>
        </w:rPr>
        <w:tab/>
        <w:t>PDTCH block type 33 (DAS-11) format (downlink only)</w:t>
      </w:r>
      <w:bookmarkEnd w:id="189"/>
    </w:p>
    <w:p w14:paraId="3F07439C" w14:textId="77777777" w:rsidR="00973A86" w:rsidRPr="00F02BE6" w:rsidRDefault="00973A86" w:rsidP="00973A86">
      <w:r w:rsidRPr="00F02BE6">
        <w:t>The blocks of 1691 bits, or in case an eTFI is included, 1694 bit blocks, or in case a PAN is included, 1716 bits, or in case both a PAN and an eTFI are included, 1719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7A37AF23" w14:textId="77777777" w:rsidTr="003E5D96">
        <w:tblPrEx>
          <w:tblCellMar>
            <w:top w:w="0" w:type="dxa"/>
            <w:bottom w:w="0" w:type="dxa"/>
          </w:tblCellMar>
        </w:tblPrEx>
        <w:trPr>
          <w:cantSplit/>
          <w:jc w:val="center"/>
        </w:trPr>
        <w:tc>
          <w:tcPr>
            <w:tcW w:w="7656" w:type="dxa"/>
            <w:gridSpan w:val="8"/>
          </w:tcPr>
          <w:p w14:paraId="14B97B56"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2ABD468B" w14:textId="77777777" w:rsidR="00973A86" w:rsidRPr="00F02BE6" w:rsidRDefault="00973A86" w:rsidP="003E5D96">
            <w:pPr>
              <w:pStyle w:val="TF"/>
              <w:keepNext/>
              <w:spacing w:after="0"/>
              <w:rPr>
                <w:lang w:eastAsia="en-US"/>
              </w:rPr>
            </w:pPr>
          </w:p>
        </w:tc>
        <w:tc>
          <w:tcPr>
            <w:tcW w:w="957" w:type="dxa"/>
          </w:tcPr>
          <w:p w14:paraId="3A481418" w14:textId="77777777" w:rsidR="00973A86" w:rsidRPr="00F02BE6" w:rsidRDefault="00973A86" w:rsidP="003E5D96">
            <w:pPr>
              <w:pStyle w:val="TF"/>
              <w:keepNext/>
              <w:spacing w:after="0"/>
              <w:rPr>
                <w:lang w:eastAsia="en-US"/>
              </w:rPr>
            </w:pPr>
          </w:p>
        </w:tc>
      </w:tr>
      <w:tr w:rsidR="00973A86" w:rsidRPr="00F02BE6" w14:paraId="77B8F587" w14:textId="77777777" w:rsidTr="003E5D96">
        <w:tblPrEx>
          <w:tblCellMar>
            <w:top w:w="0" w:type="dxa"/>
            <w:bottom w:w="0" w:type="dxa"/>
          </w:tblCellMar>
        </w:tblPrEx>
        <w:trPr>
          <w:cantSplit/>
          <w:jc w:val="center"/>
        </w:trPr>
        <w:tc>
          <w:tcPr>
            <w:tcW w:w="957" w:type="dxa"/>
          </w:tcPr>
          <w:p w14:paraId="4546CA6D"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47D0830D"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5406031"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31B702CE"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54F36BDB"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197D944A"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01AEABA9"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24FC1E87"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772BFA5B" w14:textId="77777777" w:rsidR="00973A86" w:rsidRPr="00F02BE6" w:rsidRDefault="00973A86" w:rsidP="003E5D96">
            <w:pPr>
              <w:pStyle w:val="TF"/>
              <w:keepNext/>
              <w:spacing w:after="0"/>
              <w:rPr>
                <w:lang w:eastAsia="en-US"/>
              </w:rPr>
            </w:pPr>
          </w:p>
        </w:tc>
        <w:tc>
          <w:tcPr>
            <w:tcW w:w="957" w:type="dxa"/>
          </w:tcPr>
          <w:p w14:paraId="6D3079AE" w14:textId="77777777" w:rsidR="00973A86" w:rsidRPr="00F02BE6" w:rsidRDefault="00973A86" w:rsidP="003E5D96">
            <w:pPr>
              <w:pStyle w:val="TF"/>
              <w:keepNext/>
              <w:spacing w:after="0"/>
              <w:rPr>
                <w:lang w:eastAsia="en-US"/>
              </w:rPr>
            </w:pPr>
          </w:p>
        </w:tc>
      </w:tr>
      <w:tr w:rsidR="00973A86" w:rsidRPr="00F02BE6" w14:paraId="6E458C57"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0DB03CD9" w14:textId="77777777" w:rsidR="00973A86" w:rsidRPr="00F02BE6" w:rsidRDefault="00973A86" w:rsidP="003E5D96">
            <w:pPr>
              <w:pStyle w:val="TF"/>
              <w:keepNext/>
              <w:spacing w:after="0"/>
              <w:rPr>
                <w:lang w:eastAsia="en-US"/>
              </w:rPr>
            </w:pPr>
          </w:p>
        </w:tc>
        <w:tc>
          <w:tcPr>
            <w:tcW w:w="957" w:type="dxa"/>
            <w:tcBorders>
              <w:left w:val="nil"/>
            </w:tcBorders>
          </w:tcPr>
          <w:p w14:paraId="3D1B0D99"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51E58C55" w14:textId="77777777" w:rsidR="00973A86" w:rsidRPr="00F02BE6" w:rsidRDefault="00973A86" w:rsidP="003E5D96">
            <w:pPr>
              <w:pStyle w:val="TF"/>
              <w:keepNext/>
              <w:spacing w:after="0"/>
              <w:rPr>
                <w:lang w:eastAsia="en-US"/>
              </w:rPr>
            </w:pPr>
          </w:p>
        </w:tc>
      </w:tr>
      <w:tr w:rsidR="00973A86" w:rsidRPr="00F02BE6" w14:paraId="661196FB" w14:textId="77777777" w:rsidTr="003E5D96">
        <w:tblPrEx>
          <w:tblCellMar>
            <w:top w:w="0" w:type="dxa"/>
            <w:bottom w:w="0" w:type="dxa"/>
          </w:tblCellMar>
        </w:tblPrEx>
        <w:trPr>
          <w:cantSplit/>
          <w:jc w:val="center"/>
        </w:trPr>
        <w:tc>
          <w:tcPr>
            <w:tcW w:w="7656" w:type="dxa"/>
            <w:gridSpan w:val="8"/>
            <w:tcBorders>
              <w:left w:val="single" w:sz="6" w:space="0" w:color="auto"/>
              <w:right w:val="single" w:sz="6" w:space="0" w:color="auto"/>
            </w:tcBorders>
          </w:tcPr>
          <w:p w14:paraId="7D25E248" w14:textId="77777777" w:rsidR="00973A86" w:rsidRPr="00F02BE6" w:rsidRDefault="00973A86" w:rsidP="003E5D96">
            <w:pPr>
              <w:pStyle w:val="TF"/>
              <w:keepNext/>
              <w:spacing w:after="0"/>
              <w:rPr>
                <w:lang w:eastAsia="en-US"/>
              </w:rPr>
            </w:pPr>
            <w:r w:rsidRPr="00F02BE6">
              <w:rPr>
                <w:sz w:val="22"/>
                <w:lang w:eastAsia="en-US"/>
              </w:rPr>
              <w:t>1691 or 1694 or 1716 or 1719</w:t>
            </w:r>
          </w:p>
        </w:tc>
        <w:tc>
          <w:tcPr>
            <w:tcW w:w="957" w:type="dxa"/>
            <w:tcBorders>
              <w:left w:val="nil"/>
            </w:tcBorders>
          </w:tcPr>
          <w:p w14:paraId="3166EDF3" w14:textId="77777777" w:rsidR="00973A86" w:rsidRPr="00F02BE6" w:rsidRDefault="00973A86" w:rsidP="003E5D96">
            <w:pPr>
              <w:pStyle w:val="TF"/>
              <w:keepNext/>
              <w:spacing w:after="0"/>
              <w:rPr>
                <w:lang w:eastAsia="en-US"/>
              </w:rPr>
            </w:pPr>
          </w:p>
        </w:tc>
        <w:tc>
          <w:tcPr>
            <w:tcW w:w="957" w:type="dxa"/>
            <w:tcBorders>
              <w:left w:val="nil"/>
            </w:tcBorders>
          </w:tcPr>
          <w:p w14:paraId="54C35E9D" w14:textId="77777777" w:rsidR="00973A86" w:rsidRPr="00F02BE6" w:rsidRDefault="00973A86" w:rsidP="003E5D96">
            <w:pPr>
              <w:pStyle w:val="TF"/>
              <w:keepNext/>
              <w:spacing w:after="0"/>
              <w:rPr>
                <w:lang w:eastAsia="en-US"/>
              </w:rPr>
            </w:pPr>
          </w:p>
        </w:tc>
      </w:tr>
      <w:tr w:rsidR="00973A86" w:rsidRPr="00F02BE6" w14:paraId="6B3C9900"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4BDA153E" w14:textId="77777777" w:rsidR="00973A86" w:rsidRPr="00F02BE6" w:rsidRDefault="00973A86" w:rsidP="003E5D96">
            <w:pPr>
              <w:pStyle w:val="TF"/>
              <w:keepNext/>
              <w:spacing w:after="0"/>
              <w:rPr>
                <w:lang w:eastAsia="en-US"/>
              </w:rPr>
            </w:pPr>
          </w:p>
        </w:tc>
        <w:tc>
          <w:tcPr>
            <w:tcW w:w="957" w:type="dxa"/>
          </w:tcPr>
          <w:p w14:paraId="086DC13F" w14:textId="77777777" w:rsidR="00973A86" w:rsidRPr="00F02BE6" w:rsidRDefault="00973A86" w:rsidP="003E5D96">
            <w:pPr>
              <w:pStyle w:val="TF"/>
              <w:keepNext/>
              <w:spacing w:after="0"/>
              <w:rPr>
                <w:lang w:eastAsia="en-US"/>
              </w:rPr>
            </w:pPr>
          </w:p>
        </w:tc>
        <w:tc>
          <w:tcPr>
            <w:tcW w:w="957" w:type="dxa"/>
          </w:tcPr>
          <w:p w14:paraId="759B3991" w14:textId="77777777" w:rsidR="00973A86" w:rsidRPr="00F02BE6" w:rsidRDefault="00973A86" w:rsidP="003E5D96">
            <w:pPr>
              <w:pStyle w:val="TF"/>
              <w:keepNext/>
              <w:spacing w:after="0"/>
              <w:rPr>
                <w:lang w:eastAsia="en-US"/>
              </w:rPr>
            </w:pPr>
          </w:p>
        </w:tc>
        <w:tc>
          <w:tcPr>
            <w:tcW w:w="1914" w:type="dxa"/>
            <w:gridSpan w:val="2"/>
          </w:tcPr>
          <w:p w14:paraId="5EFC6BE8"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14C4836B" w14:textId="77777777" w:rsidR="00973A86" w:rsidRPr="00F02BE6" w:rsidRDefault="00973A86" w:rsidP="003E5D96">
            <w:pPr>
              <w:pStyle w:val="TF"/>
              <w:keepNext/>
              <w:spacing w:after="0"/>
              <w:rPr>
                <w:lang w:eastAsia="en-US"/>
              </w:rPr>
            </w:pPr>
          </w:p>
        </w:tc>
        <w:tc>
          <w:tcPr>
            <w:tcW w:w="957" w:type="dxa"/>
          </w:tcPr>
          <w:p w14:paraId="51F25512"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8B66C07" w14:textId="77777777" w:rsidR="00973A86" w:rsidRPr="00F02BE6" w:rsidRDefault="00973A86" w:rsidP="003E5D96">
            <w:pPr>
              <w:pStyle w:val="TF"/>
              <w:keepNext/>
              <w:spacing w:after="0"/>
              <w:rPr>
                <w:lang w:eastAsia="en-US"/>
              </w:rPr>
            </w:pPr>
          </w:p>
        </w:tc>
        <w:tc>
          <w:tcPr>
            <w:tcW w:w="1914" w:type="dxa"/>
            <w:gridSpan w:val="2"/>
            <w:tcBorders>
              <w:left w:val="nil"/>
            </w:tcBorders>
          </w:tcPr>
          <w:p w14:paraId="695B363C" w14:textId="77777777" w:rsidR="00973A86" w:rsidRPr="00F02BE6" w:rsidRDefault="00973A86" w:rsidP="003E5D96">
            <w:pPr>
              <w:pStyle w:val="TF"/>
              <w:keepNext/>
              <w:spacing w:after="0"/>
              <w:rPr>
                <w:lang w:eastAsia="en-US"/>
              </w:rPr>
            </w:pPr>
          </w:p>
        </w:tc>
      </w:tr>
      <w:tr w:rsidR="00973A86" w:rsidRPr="00F02BE6" w14:paraId="084F5D34" w14:textId="77777777" w:rsidTr="003E5D96">
        <w:tblPrEx>
          <w:tblCellMar>
            <w:top w:w="0" w:type="dxa"/>
            <w:bottom w:w="0" w:type="dxa"/>
          </w:tblCellMar>
        </w:tblPrEx>
        <w:trPr>
          <w:cantSplit/>
          <w:jc w:val="center"/>
        </w:trPr>
        <w:tc>
          <w:tcPr>
            <w:tcW w:w="957" w:type="dxa"/>
          </w:tcPr>
          <w:p w14:paraId="0EC682D9" w14:textId="77777777" w:rsidR="00973A86" w:rsidRPr="00F02BE6" w:rsidRDefault="00973A86" w:rsidP="003E5D96">
            <w:pPr>
              <w:pStyle w:val="TAL"/>
            </w:pPr>
            <w:r w:rsidRPr="00F02BE6">
              <w:t>:</w:t>
            </w:r>
          </w:p>
        </w:tc>
        <w:tc>
          <w:tcPr>
            <w:tcW w:w="957" w:type="dxa"/>
          </w:tcPr>
          <w:p w14:paraId="70967D65" w14:textId="77777777" w:rsidR="00973A86" w:rsidRPr="00F02BE6" w:rsidRDefault="00973A86" w:rsidP="003E5D96">
            <w:pPr>
              <w:pStyle w:val="TF"/>
              <w:keepNext/>
              <w:spacing w:after="0"/>
              <w:rPr>
                <w:lang w:eastAsia="en-US"/>
              </w:rPr>
            </w:pPr>
          </w:p>
        </w:tc>
        <w:tc>
          <w:tcPr>
            <w:tcW w:w="957" w:type="dxa"/>
          </w:tcPr>
          <w:p w14:paraId="58557F3B" w14:textId="77777777" w:rsidR="00973A86" w:rsidRPr="00F02BE6" w:rsidRDefault="00973A86" w:rsidP="003E5D96">
            <w:pPr>
              <w:pStyle w:val="TF"/>
              <w:keepNext/>
              <w:spacing w:after="0"/>
              <w:rPr>
                <w:lang w:eastAsia="en-US"/>
              </w:rPr>
            </w:pPr>
          </w:p>
        </w:tc>
        <w:tc>
          <w:tcPr>
            <w:tcW w:w="957" w:type="dxa"/>
          </w:tcPr>
          <w:p w14:paraId="62FED7DE" w14:textId="77777777" w:rsidR="00973A86" w:rsidRPr="00F02BE6" w:rsidRDefault="00973A86" w:rsidP="003E5D96">
            <w:pPr>
              <w:pStyle w:val="TF"/>
              <w:keepNext/>
              <w:spacing w:after="0"/>
              <w:rPr>
                <w:lang w:eastAsia="en-US"/>
              </w:rPr>
            </w:pPr>
          </w:p>
        </w:tc>
        <w:tc>
          <w:tcPr>
            <w:tcW w:w="957" w:type="dxa"/>
          </w:tcPr>
          <w:p w14:paraId="65AC4CE4" w14:textId="77777777" w:rsidR="00973A86" w:rsidRPr="00F02BE6" w:rsidRDefault="00973A86" w:rsidP="003E5D96">
            <w:pPr>
              <w:pStyle w:val="TF"/>
              <w:keepNext/>
              <w:spacing w:after="0"/>
              <w:rPr>
                <w:lang w:eastAsia="en-US"/>
              </w:rPr>
            </w:pPr>
          </w:p>
        </w:tc>
        <w:tc>
          <w:tcPr>
            <w:tcW w:w="957" w:type="dxa"/>
          </w:tcPr>
          <w:p w14:paraId="1E0EC097" w14:textId="77777777" w:rsidR="00973A86" w:rsidRPr="00F02BE6" w:rsidRDefault="00973A86" w:rsidP="003E5D96">
            <w:pPr>
              <w:pStyle w:val="TF"/>
              <w:keepNext/>
              <w:spacing w:after="0"/>
              <w:rPr>
                <w:lang w:eastAsia="en-US"/>
              </w:rPr>
            </w:pPr>
          </w:p>
        </w:tc>
        <w:tc>
          <w:tcPr>
            <w:tcW w:w="957" w:type="dxa"/>
          </w:tcPr>
          <w:p w14:paraId="36FF1AB3" w14:textId="77777777" w:rsidR="00973A86" w:rsidRPr="00F02BE6" w:rsidRDefault="00973A86" w:rsidP="003E5D96">
            <w:pPr>
              <w:pStyle w:val="TF"/>
              <w:keepNext/>
              <w:spacing w:after="0"/>
              <w:rPr>
                <w:lang w:eastAsia="en-US"/>
              </w:rPr>
            </w:pPr>
          </w:p>
        </w:tc>
        <w:tc>
          <w:tcPr>
            <w:tcW w:w="957" w:type="dxa"/>
          </w:tcPr>
          <w:p w14:paraId="73B0278E" w14:textId="77777777" w:rsidR="00973A86" w:rsidRPr="00F02BE6" w:rsidRDefault="00973A86" w:rsidP="003E5D96">
            <w:pPr>
              <w:pStyle w:val="TAR"/>
            </w:pPr>
            <w:r w:rsidRPr="00F02BE6">
              <w:t>:</w:t>
            </w:r>
          </w:p>
        </w:tc>
        <w:tc>
          <w:tcPr>
            <w:tcW w:w="957" w:type="dxa"/>
          </w:tcPr>
          <w:p w14:paraId="47EA6D51"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0770AAA6" w14:textId="77777777" w:rsidR="00973A86" w:rsidRPr="00F02BE6" w:rsidRDefault="00973A86" w:rsidP="003E5D96">
            <w:pPr>
              <w:pStyle w:val="TF"/>
              <w:keepNext/>
              <w:spacing w:after="0"/>
              <w:rPr>
                <w:lang w:eastAsia="en-US"/>
              </w:rPr>
            </w:pPr>
          </w:p>
        </w:tc>
      </w:tr>
      <w:tr w:rsidR="00973A86" w:rsidRPr="00F02BE6" w14:paraId="1908DA7C" w14:textId="77777777" w:rsidTr="003E5D96">
        <w:tblPrEx>
          <w:tblCellMar>
            <w:top w:w="0" w:type="dxa"/>
            <w:bottom w:w="0" w:type="dxa"/>
          </w:tblCellMar>
        </w:tblPrEx>
        <w:trPr>
          <w:cantSplit/>
          <w:jc w:val="center"/>
        </w:trPr>
        <w:tc>
          <w:tcPr>
            <w:tcW w:w="957" w:type="dxa"/>
          </w:tcPr>
          <w:p w14:paraId="67B73E86" w14:textId="77777777" w:rsidR="00973A86" w:rsidRPr="00F02BE6" w:rsidRDefault="00973A86" w:rsidP="003E5D96">
            <w:pPr>
              <w:pStyle w:val="TAL"/>
            </w:pPr>
            <w:r w:rsidRPr="00F02BE6">
              <w:t>:</w:t>
            </w:r>
          </w:p>
        </w:tc>
        <w:tc>
          <w:tcPr>
            <w:tcW w:w="957" w:type="dxa"/>
          </w:tcPr>
          <w:p w14:paraId="7BE68214" w14:textId="77777777" w:rsidR="00973A86" w:rsidRPr="00F02BE6" w:rsidRDefault="00973A86" w:rsidP="003E5D96">
            <w:pPr>
              <w:pStyle w:val="TF"/>
              <w:keepNext/>
              <w:spacing w:after="0"/>
              <w:rPr>
                <w:lang w:eastAsia="en-US"/>
              </w:rPr>
            </w:pPr>
          </w:p>
        </w:tc>
        <w:tc>
          <w:tcPr>
            <w:tcW w:w="957" w:type="dxa"/>
          </w:tcPr>
          <w:p w14:paraId="55192C94" w14:textId="77777777" w:rsidR="00973A86" w:rsidRPr="00F02BE6" w:rsidRDefault="00973A86" w:rsidP="003E5D96">
            <w:pPr>
              <w:pStyle w:val="TF"/>
              <w:keepNext/>
              <w:spacing w:after="0"/>
              <w:rPr>
                <w:lang w:eastAsia="en-US"/>
              </w:rPr>
            </w:pPr>
          </w:p>
        </w:tc>
        <w:tc>
          <w:tcPr>
            <w:tcW w:w="957" w:type="dxa"/>
          </w:tcPr>
          <w:p w14:paraId="41D01896" w14:textId="77777777" w:rsidR="00973A86" w:rsidRPr="00F02BE6" w:rsidRDefault="00973A86" w:rsidP="003E5D96">
            <w:pPr>
              <w:pStyle w:val="TF"/>
              <w:keepNext/>
              <w:spacing w:after="0"/>
              <w:rPr>
                <w:lang w:eastAsia="en-US"/>
              </w:rPr>
            </w:pPr>
          </w:p>
        </w:tc>
        <w:tc>
          <w:tcPr>
            <w:tcW w:w="957" w:type="dxa"/>
          </w:tcPr>
          <w:p w14:paraId="674BFEC4" w14:textId="77777777" w:rsidR="00973A86" w:rsidRPr="00F02BE6" w:rsidRDefault="00973A86" w:rsidP="003E5D96">
            <w:pPr>
              <w:pStyle w:val="TF"/>
              <w:keepNext/>
              <w:spacing w:after="0"/>
              <w:rPr>
                <w:lang w:eastAsia="en-US"/>
              </w:rPr>
            </w:pPr>
          </w:p>
        </w:tc>
        <w:tc>
          <w:tcPr>
            <w:tcW w:w="957" w:type="dxa"/>
          </w:tcPr>
          <w:p w14:paraId="6979A1F5" w14:textId="77777777" w:rsidR="00973A86" w:rsidRPr="00F02BE6" w:rsidRDefault="00973A86" w:rsidP="003E5D96">
            <w:pPr>
              <w:pStyle w:val="TF"/>
              <w:keepNext/>
              <w:spacing w:after="0"/>
              <w:rPr>
                <w:lang w:eastAsia="en-US"/>
              </w:rPr>
            </w:pPr>
          </w:p>
        </w:tc>
        <w:tc>
          <w:tcPr>
            <w:tcW w:w="957" w:type="dxa"/>
          </w:tcPr>
          <w:p w14:paraId="7A471E66" w14:textId="77777777" w:rsidR="00973A86" w:rsidRPr="00F02BE6" w:rsidRDefault="00973A86" w:rsidP="003E5D96">
            <w:pPr>
              <w:pStyle w:val="TF"/>
              <w:keepNext/>
              <w:spacing w:after="0"/>
              <w:rPr>
                <w:lang w:eastAsia="en-US"/>
              </w:rPr>
            </w:pPr>
          </w:p>
        </w:tc>
        <w:tc>
          <w:tcPr>
            <w:tcW w:w="957" w:type="dxa"/>
          </w:tcPr>
          <w:p w14:paraId="15662C90" w14:textId="77777777" w:rsidR="00973A86" w:rsidRPr="00F02BE6" w:rsidRDefault="00973A86" w:rsidP="003E5D96">
            <w:pPr>
              <w:pStyle w:val="TAR"/>
            </w:pPr>
            <w:r w:rsidRPr="00F02BE6">
              <w:t>:</w:t>
            </w:r>
          </w:p>
        </w:tc>
        <w:tc>
          <w:tcPr>
            <w:tcW w:w="957" w:type="dxa"/>
          </w:tcPr>
          <w:p w14:paraId="0BC84D62" w14:textId="77777777" w:rsidR="00973A86" w:rsidRPr="00F02BE6" w:rsidRDefault="00973A86" w:rsidP="003E5D96">
            <w:pPr>
              <w:pStyle w:val="TF"/>
              <w:keepNext/>
              <w:spacing w:after="0"/>
              <w:rPr>
                <w:lang w:eastAsia="en-US"/>
              </w:rPr>
            </w:pPr>
          </w:p>
        </w:tc>
        <w:tc>
          <w:tcPr>
            <w:tcW w:w="957" w:type="dxa"/>
          </w:tcPr>
          <w:p w14:paraId="1E4D5D81" w14:textId="77777777" w:rsidR="00973A86" w:rsidRPr="00F02BE6" w:rsidRDefault="00973A86" w:rsidP="003E5D96">
            <w:pPr>
              <w:pStyle w:val="TF"/>
              <w:keepNext/>
              <w:spacing w:after="0"/>
              <w:rPr>
                <w:lang w:eastAsia="en-US"/>
              </w:rPr>
            </w:pPr>
          </w:p>
        </w:tc>
      </w:tr>
      <w:tr w:rsidR="00973A86" w:rsidRPr="00F02BE6" w14:paraId="4869B47A" w14:textId="77777777" w:rsidTr="003E5D96">
        <w:tblPrEx>
          <w:tblCellMar>
            <w:top w:w="0" w:type="dxa"/>
            <w:bottom w:w="0" w:type="dxa"/>
          </w:tblCellMar>
        </w:tblPrEx>
        <w:trPr>
          <w:cantSplit/>
          <w:jc w:val="center"/>
        </w:trPr>
        <w:tc>
          <w:tcPr>
            <w:tcW w:w="957" w:type="dxa"/>
          </w:tcPr>
          <w:p w14:paraId="03B27881" w14:textId="77777777" w:rsidR="00973A86" w:rsidRPr="00F02BE6" w:rsidRDefault="00973A86" w:rsidP="003E5D96">
            <w:pPr>
              <w:pStyle w:val="TAL"/>
            </w:pPr>
            <w:r w:rsidRPr="00F02BE6">
              <w:t>:</w:t>
            </w:r>
          </w:p>
        </w:tc>
        <w:tc>
          <w:tcPr>
            <w:tcW w:w="957" w:type="dxa"/>
          </w:tcPr>
          <w:p w14:paraId="70C59BD7" w14:textId="77777777" w:rsidR="00973A86" w:rsidRPr="00F02BE6" w:rsidRDefault="00973A86" w:rsidP="003E5D96">
            <w:pPr>
              <w:pStyle w:val="TF"/>
              <w:keepNext/>
              <w:spacing w:after="0"/>
              <w:rPr>
                <w:lang w:eastAsia="en-US"/>
              </w:rPr>
            </w:pPr>
          </w:p>
        </w:tc>
        <w:tc>
          <w:tcPr>
            <w:tcW w:w="957" w:type="dxa"/>
          </w:tcPr>
          <w:p w14:paraId="67F88309" w14:textId="77777777" w:rsidR="00973A86" w:rsidRPr="00F02BE6" w:rsidRDefault="00973A86" w:rsidP="003E5D96">
            <w:pPr>
              <w:pStyle w:val="TF"/>
              <w:keepNext/>
              <w:spacing w:after="0"/>
              <w:rPr>
                <w:lang w:eastAsia="en-US"/>
              </w:rPr>
            </w:pPr>
          </w:p>
        </w:tc>
        <w:tc>
          <w:tcPr>
            <w:tcW w:w="957" w:type="dxa"/>
          </w:tcPr>
          <w:p w14:paraId="43C7DAE5" w14:textId="77777777" w:rsidR="00973A86" w:rsidRPr="00F02BE6" w:rsidRDefault="00973A86" w:rsidP="003E5D96">
            <w:pPr>
              <w:pStyle w:val="TF"/>
              <w:keepNext/>
              <w:spacing w:after="0"/>
              <w:rPr>
                <w:lang w:eastAsia="en-US"/>
              </w:rPr>
            </w:pPr>
          </w:p>
        </w:tc>
        <w:tc>
          <w:tcPr>
            <w:tcW w:w="957" w:type="dxa"/>
          </w:tcPr>
          <w:p w14:paraId="652548DF" w14:textId="77777777" w:rsidR="00973A86" w:rsidRPr="00F02BE6" w:rsidRDefault="00973A86" w:rsidP="003E5D96">
            <w:pPr>
              <w:pStyle w:val="TF"/>
              <w:keepNext/>
              <w:spacing w:after="0"/>
              <w:rPr>
                <w:lang w:eastAsia="en-US"/>
              </w:rPr>
            </w:pPr>
          </w:p>
        </w:tc>
        <w:tc>
          <w:tcPr>
            <w:tcW w:w="957" w:type="dxa"/>
          </w:tcPr>
          <w:p w14:paraId="6269905D" w14:textId="77777777" w:rsidR="00973A86" w:rsidRPr="00F02BE6" w:rsidRDefault="00973A86" w:rsidP="003E5D96">
            <w:pPr>
              <w:pStyle w:val="TF"/>
              <w:keepNext/>
              <w:spacing w:after="0"/>
              <w:rPr>
                <w:lang w:eastAsia="en-US"/>
              </w:rPr>
            </w:pPr>
          </w:p>
        </w:tc>
        <w:tc>
          <w:tcPr>
            <w:tcW w:w="957" w:type="dxa"/>
          </w:tcPr>
          <w:p w14:paraId="06D43B92" w14:textId="77777777" w:rsidR="00973A86" w:rsidRPr="00F02BE6" w:rsidRDefault="00973A86" w:rsidP="003E5D96">
            <w:pPr>
              <w:pStyle w:val="TF"/>
              <w:keepNext/>
              <w:spacing w:after="0"/>
              <w:rPr>
                <w:lang w:eastAsia="en-US"/>
              </w:rPr>
            </w:pPr>
          </w:p>
        </w:tc>
        <w:tc>
          <w:tcPr>
            <w:tcW w:w="957" w:type="dxa"/>
          </w:tcPr>
          <w:p w14:paraId="16FE0637" w14:textId="77777777" w:rsidR="00973A86" w:rsidRPr="00F02BE6" w:rsidRDefault="00973A86" w:rsidP="003E5D96">
            <w:pPr>
              <w:pStyle w:val="TAR"/>
            </w:pPr>
            <w:r w:rsidRPr="00F02BE6">
              <w:t>:</w:t>
            </w:r>
          </w:p>
        </w:tc>
        <w:tc>
          <w:tcPr>
            <w:tcW w:w="957" w:type="dxa"/>
          </w:tcPr>
          <w:p w14:paraId="2A412BF9" w14:textId="77777777" w:rsidR="00973A86" w:rsidRPr="00F02BE6" w:rsidRDefault="00973A86" w:rsidP="003E5D96">
            <w:pPr>
              <w:pStyle w:val="TF"/>
              <w:keepNext/>
              <w:spacing w:after="0"/>
              <w:rPr>
                <w:lang w:eastAsia="en-US"/>
              </w:rPr>
            </w:pPr>
          </w:p>
        </w:tc>
        <w:tc>
          <w:tcPr>
            <w:tcW w:w="957" w:type="dxa"/>
          </w:tcPr>
          <w:p w14:paraId="2140A795" w14:textId="77777777" w:rsidR="00973A86" w:rsidRPr="00F02BE6" w:rsidRDefault="00973A86" w:rsidP="003E5D96">
            <w:pPr>
              <w:pStyle w:val="TF"/>
              <w:keepNext/>
              <w:spacing w:after="0"/>
              <w:rPr>
                <w:lang w:eastAsia="en-US"/>
              </w:rPr>
            </w:pPr>
          </w:p>
        </w:tc>
      </w:tr>
      <w:tr w:rsidR="00973A86" w:rsidRPr="00F02BE6" w14:paraId="7FD8C874" w14:textId="77777777" w:rsidTr="003E5D96">
        <w:tblPrEx>
          <w:tblCellMar>
            <w:top w:w="0" w:type="dxa"/>
            <w:bottom w:w="0" w:type="dxa"/>
          </w:tblCellMar>
        </w:tblPrEx>
        <w:trPr>
          <w:cantSplit/>
          <w:jc w:val="center"/>
        </w:trPr>
        <w:tc>
          <w:tcPr>
            <w:tcW w:w="957" w:type="dxa"/>
            <w:tcBorders>
              <w:left w:val="single" w:sz="6" w:space="0" w:color="auto"/>
            </w:tcBorders>
          </w:tcPr>
          <w:p w14:paraId="1A3D92C0" w14:textId="77777777" w:rsidR="00973A86" w:rsidRPr="00F02BE6" w:rsidRDefault="00973A86" w:rsidP="003E5D96">
            <w:pPr>
              <w:pStyle w:val="TAL"/>
            </w:pPr>
          </w:p>
        </w:tc>
        <w:tc>
          <w:tcPr>
            <w:tcW w:w="957" w:type="dxa"/>
          </w:tcPr>
          <w:p w14:paraId="47338ED7" w14:textId="77777777" w:rsidR="00973A86" w:rsidRPr="00F02BE6" w:rsidRDefault="00973A86" w:rsidP="003E5D96">
            <w:pPr>
              <w:pStyle w:val="TF"/>
              <w:keepNext/>
              <w:spacing w:after="0"/>
              <w:rPr>
                <w:lang w:eastAsia="en-US"/>
              </w:rPr>
            </w:pPr>
          </w:p>
        </w:tc>
        <w:tc>
          <w:tcPr>
            <w:tcW w:w="957" w:type="dxa"/>
          </w:tcPr>
          <w:p w14:paraId="1FFBA5B3" w14:textId="77777777" w:rsidR="00973A86" w:rsidRPr="00F02BE6" w:rsidRDefault="00973A86" w:rsidP="003E5D96">
            <w:pPr>
              <w:pStyle w:val="TF"/>
              <w:keepNext/>
              <w:spacing w:after="0"/>
              <w:rPr>
                <w:lang w:eastAsia="en-US"/>
              </w:rPr>
            </w:pPr>
          </w:p>
        </w:tc>
        <w:tc>
          <w:tcPr>
            <w:tcW w:w="1914" w:type="dxa"/>
            <w:gridSpan w:val="2"/>
          </w:tcPr>
          <w:p w14:paraId="14108478"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58B6AB29" w14:textId="77777777" w:rsidR="00973A86" w:rsidRPr="00F02BE6" w:rsidRDefault="00973A86" w:rsidP="003E5D96">
            <w:pPr>
              <w:pStyle w:val="TF"/>
              <w:keepNext/>
              <w:spacing w:after="0"/>
              <w:rPr>
                <w:lang w:eastAsia="en-US"/>
              </w:rPr>
            </w:pPr>
          </w:p>
        </w:tc>
        <w:tc>
          <w:tcPr>
            <w:tcW w:w="957" w:type="dxa"/>
          </w:tcPr>
          <w:p w14:paraId="72D12D3E"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5DC18C32" w14:textId="77777777" w:rsidR="00973A86" w:rsidRPr="00F02BE6" w:rsidRDefault="00973A86" w:rsidP="003E5D96">
            <w:pPr>
              <w:pStyle w:val="TAR"/>
            </w:pPr>
          </w:p>
        </w:tc>
        <w:tc>
          <w:tcPr>
            <w:tcW w:w="957" w:type="dxa"/>
            <w:tcBorders>
              <w:left w:val="nil"/>
            </w:tcBorders>
          </w:tcPr>
          <w:p w14:paraId="652C50EC" w14:textId="77777777" w:rsidR="00973A86" w:rsidRPr="00F02BE6" w:rsidRDefault="00973A86" w:rsidP="003E5D96">
            <w:pPr>
              <w:pStyle w:val="TF"/>
              <w:keepNext/>
              <w:spacing w:after="0"/>
              <w:rPr>
                <w:lang w:eastAsia="en-US"/>
              </w:rPr>
            </w:pPr>
          </w:p>
        </w:tc>
        <w:tc>
          <w:tcPr>
            <w:tcW w:w="957" w:type="dxa"/>
          </w:tcPr>
          <w:p w14:paraId="70296A1D" w14:textId="77777777" w:rsidR="00973A86" w:rsidRPr="00F02BE6" w:rsidRDefault="00973A86" w:rsidP="003E5D96">
            <w:pPr>
              <w:pStyle w:val="TF"/>
              <w:keepNext/>
              <w:spacing w:after="0"/>
              <w:rPr>
                <w:lang w:eastAsia="en-US"/>
              </w:rPr>
            </w:pPr>
          </w:p>
        </w:tc>
      </w:tr>
      <w:tr w:rsidR="00973A86" w:rsidRPr="00F02BE6" w14:paraId="7EB64621"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3A8EF5F7" w14:textId="77777777" w:rsidR="00973A86" w:rsidRPr="00F02BE6" w:rsidRDefault="00973A86" w:rsidP="003E5D96">
            <w:pPr>
              <w:pStyle w:val="TAL"/>
            </w:pPr>
          </w:p>
        </w:tc>
        <w:tc>
          <w:tcPr>
            <w:tcW w:w="957" w:type="dxa"/>
            <w:tcBorders>
              <w:top w:val="single" w:sz="6" w:space="0" w:color="auto"/>
            </w:tcBorders>
          </w:tcPr>
          <w:p w14:paraId="197EC6E5"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FA10194" w14:textId="77777777" w:rsidR="00973A86" w:rsidRPr="00F02BE6" w:rsidRDefault="00973A86" w:rsidP="003E5D96">
            <w:pPr>
              <w:pStyle w:val="TF"/>
              <w:keepNext/>
              <w:spacing w:after="0"/>
              <w:rPr>
                <w:lang w:eastAsia="en-US"/>
              </w:rPr>
            </w:pPr>
          </w:p>
        </w:tc>
        <w:tc>
          <w:tcPr>
            <w:tcW w:w="1914" w:type="dxa"/>
            <w:gridSpan w:val="2"/>
          </w:tcPr>
          <w:p w14:paraId="4EC6620E"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2BACA461"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192AE94B"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1E44A3BC" w14:textId="77777777" w:rsidR="00973A86" w:rsidRPr="00F02BE6" w:rsidRDefault="00973A86" w:rsidP="003E5D96">
            <w:pPr>
              <w:pStyle w:val="TAR"/>
            </w:pPr>
          </w:p>
        </w:tc>
        <w:tc>
          <w:tcPr>
            <w:tcW w:w="957" w:type="dxa"/>
            <w:tcBorders>
              <w:left w:val="nil"/>
            </w:tcBorders>
          </w:tcPr>
          <w:p w14:paraId="4A4A33B2" w14:textId="77777777" w:rsidR="00973A86" w:rsidRPr="00F02BE6" w:rsidRDefault="00973A86" w:rsidP="003E5D96">
            <w:pPr>
              <w:pStyle w:val="TAL"/>
              <w:rPr>
                <w:b/>
                <w:bCs/>
              </w:rPr>
            </w:pPr>
            <w:r w:rsidRPr="00F02BE6">
              <w:rPr>
                <w:b/>
                <w:bCs/>
              </w:rPr>
              <w:t xml:space="preserve">  </w:t>
            </w:r>
          </w:p>
        </w:tc>
        <w:tc>
          <w:tcPr>
            <w:tcW w:w="957" w:type="dxa"/>
          </w:tcPr>
          <w:p w14:paraId="1BAE09AF" w14:textId="77777777" w:rsidR="00973A86" w:rsidRPr="00F02BE6" w:rsidRDefault="00973A86" w:rsidP="003E5D96">
            <w:pPr>
              <w:pStyle w:val="TF"/>
              <w:keepNext/>
              <w:spacing w:after="0"/>
              <w:rPr>
                <w:lang w:eastAsia="en-US"/>
              </w:rPr>
            </w:pPr>
          </w:p>
        </w:tc>
      </w:tr>
      <w:tr w:rsidR="00973A86" w:rsidRPr="00F02BE6" w14:paraId="4C796551"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31AD4BBD"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603F4CED"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77713EF"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2E44B0FC"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1C468273"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58073384"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27504292" w14:textId="77777777" w:rsidR="00973A86" w:rsidRPr="00F02BE6" w:rsidRDefault="00973A86" w:rsidP="003E5D96">
            <w:pPr>
              <w:pStyle w:val="TF"/>
              <w:keepNext/>
              <w:spacing w:after="0"/>
              <w:jc w:val="left"/>
              <w:rPr>
                <w:lang w:eastAsia="en-US"/>
              </w:rPr>
            </w:pPr>
          </w:p>
        </w:tc>
        <w:tc>
          <w:tcPr>
            <w:tcW w:w="957" w:type="dxa"/>
            <w:tcBorders>
              <w:left w:val="nil"/>
            </w:tcBorders>
          </w:tcPr>
          <w:p w14:paraId="4D1698EE" w14:textId="77777777" w:rsidR="00973A86" w:rsidRPr="00F02BE6" w:rsidRDefault="00973A86" w:rsidP="003E5D96">
            <w:pPr>
              <w:pStyle w:val="TF"/>
              <w:keepNext/>
              <w:spacing w:after="0"/>
              <w:rPr>
                <w:lang w:eastAsia="en-US"/>
              </w:rPr>
            </w:pPr>
          </w:p>
        </w:tc>
        <w:tc>
          <w:tcPr>
            <w:tcW w:w="957" w:type="dxa"/>
          </w:tcPr>
          <w:p w14:paraId="76F5BDA5" w14:textId="77777777" w:rsidR="00973A86" w:rsidRPr="00F02BE6" w:rsidRDefault="00973A86" w:rsidP="003E5D96">
            <w:pPr>
              <w:pStyle w:val="TF"/>
              <w:keepNext/>
              <w:spacing w:after="0"/>
              <w:rPr>
                <w:lang w:eastAsia="en-US"/>
              </w:rPr>
            </w:pPr>
          </w:p>
        </w:tc>
      </w:tr>
      <w:tr w:rsidR="00973A86" w:rsidRPr="00F02BE6" w14:paraId="2C030CE7"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6830B05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EEAB4C1"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D25293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5AA889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4A477E8C"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33CE8B57"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15C45137"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276C5ED5"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037EDF88" w14:textId="77777777" w:rsidR="00973A86" w:rsidRPr="00F02BE6" w:rsidRDefault="00973A86" w:rsidP="003E5D96">
            <w:pPr>
              <w:pStyle w:val="TAL"/>
            </w:pPr>
            <w:r w:rsidRPr="00F02BE6">
              <w:rPr>
                <w:b/>
                <w:bCs/>
              </w:rPr>
              <w:t xml:space="preserve">  octet 212</w:t>
            </w:r>
          </w:p>
          <w:p w14:paraId="35522931" w14:textId="77777777" w:rsidR="00973A86" w:rsidRPr="00F02BE6" w:rsidRDefault="00973A86" w:rsidP="003E5D96">
            <w:pPr>
              <w:pStyle w:val="TAL"/>
            </w:pPr>
          </w:p>
        </w:tc>
      </w:tr>
      <w:tr w:rsidR="00973A86" w:rsidRPr="00F02BE6" w14:paraId="594DDA37"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0C12B41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492A1D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8581272" w14:textId="77777777" w:rsidR="00973A86" w:rsidRPr="00F02BE6" w:rsidRDefault="00973A86" w:rsidP="003E5D96">
            <w:pPr>
              <w:pStyle w:val="TF"/>
              <w:keepNext/>
              <w:spacing w:after="0"/>
              <w:rPr>
                <w:lang w:eastAsia="en-US"/>
              </w:rPr>
            </w:pPr>
          </w:p>
          <w:p w14:paraId="75C8689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46260F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D2FEA2E"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6237D4DB"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12EDB00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4385ACB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A3EE115" w14:textId="77777777" w:rsidR="00973A86" w:rsidRPr="00F02BE6" w:rsidRDefault="00973A86" w:rsidP="003E5D96">
            <w:pPr>
              <w:pStyle w:val="TAL"/>
              <w:rPr>
                <w:b/>
              </w:rPr>
            </w:pPr>
          </w:p>
        </w:tc>
      </w:tr>
      <w:tr w:rsidR="00973A86" w:rsidRPr="00F02BE6" w14:paraId="362B91CA"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1AB945ED" w14:textId="77777777" w:rsidR="00973A86" w:rsidRPr="00F02BE6" w:rsidRDefault="00973A86" w:rsidP="003E5D96">
            <w:pPr>
              <w:pStyle w:val="TF"/>
              <w:keepNext/>
              <w:spacing w:after="0"/>
              <w:rPr>
                <w:lang w:eastAsia="en-US"/>
              </w:rPr>
            </w:pPr>
          </w:p>
          <w:p w14:paraId="50BC55A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4300A7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20D7229"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78E151F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711ED48"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5C8D5E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04C1A974"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48E67AA" w14:textId="77777777" w:rsidR="00973A86" w:rsidRPr="00F02BE6" w:rsidRDefault="00973A86" w:rsidP="003E5D96">
            <w:pPr>
              <w:pStyle w:val="TAL"/>
              <w:rPr>
                <w:b/>
              </w:rPr>
            </w:pPr>
          </w:p>
        </w:tc>
      </w:tr>
      <w:tr w:rsidR="00973A86" w:rsidRPr="00F02BE6" w14:paraId="6C725724" w14:textId="77777777" w:rsidTr="003E5D96">
        <w:tblPrEx>
          <w:tblCellMar>
            <w:top w:w="0" w:type="dxa"/>
            <w:bottom w:w="0" w:type="dxa"/>
          </w:tblCellMar>
        </w:tblPrEx>
        <w:trPr>
          <w:cantSplit/>
          <w:jc w:val="center"/>
        </w:trPr>
        <w:tc>
          <w:tcPr>
            <w:tcW w:w="957" w:type="dxa"/>
            <w:tcBorders>
              <w:top w:val="dotted" w:sz="4" w:space="0" w:color="auto"/>
            </w:tcBorders>
          </w:tcPr>
          <w:p w14:paraId="4084D297"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28FCD63"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21C72356"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6FA361F2"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69F17A9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FF918D2" w14:textId="77777777" w:rsidR="00973A86" w:rsidRPr="00F02BE6" w:rsidRDefault="00973A86" w:rsidP="003E5D96">
            <w:pPr>
              <w:pStyle w:val="TF"/>
              <w:keepNext/>
              <w:spacing w:after="0"/>
              <w:rPr>
                <w:lang w:eastAsia="en-US"/>
              </w:rPr>
            </w:pPr>
          </w:p>
          <w:p w14:paraId="423A16F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498EEFB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0B8E58D5"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EF29CB2" w14:textId="77777777" w:rsidR="00973A86" w:rsidRPr="00F02BE6" w:rsidRDefault="00973A86" w:rsidP="003E5D96">
            <w:pPr>
              <w:pStyle w:val="TAL"/>
              <w:rPr>
                <w:b/>
              </w:rPr>
            </w:pPr>
            <w:r w:rsidRPr="00F02BE6">
              <w:rPr>
                <w:b/>
              </w:rPr>
              <w:t xml:space="preserve">  octet 215</w:t>
            </w:r>
          </w:p>
        </w:tc>
      </w:tr>
    </w:tbl>
    <w:p w14:paraId="7985F14B" w14:textId="77777777" w:rsidR="00973A86" w:rsidRPr="00F02BE6" w:rsidRDefault="00973A86" w:rsidP="00973A86">
      <w:pPr>
        <w:pStyle w:val="NF"/>
      </w:pPr>
    </w:p>
    <w:p w14:paraId="2286B5C5" w14:textId="77777777" w:rsidR="00973A86" w:rsidRPr="00F02BE6" w:rsidRDefault="00973A86" w:rsidP="00973A86">
      <w:pPr>
        <w:pStyle w:val="NF"/>
      </w:pPr>
      <w:r w:rsidRPr="00F02BE6">
        <w:t>NOTE:</w:t>
      </w:r>
      <w:r w:rsidRPr="00F02BE6">
        <w:tab/>
        <w:t>The numbering convention specified in 3GPP TS 44.060 applies.</w:t>
      </w:r>
    </w:p>
    <w:p w14:paraId="24F81338" w14:textId="77777777" w:rsidR="00973A86" w:rsidRPr="00F02BE6" w:rsidRDefault="00973A86" w:rsidP="00973A86">
      <w:pPr>
        <w:pStyle w:val="NF"/>
      </w:pPr>
    </w:p>
    <w:p w14:paraId="5C061E37" w14:textId="77777777" w:rsidR="00973A86" w:rsidRPr="00F02BE6" w:rsidRDefault="00973A86" w:rsidP="00973A86">
      <w:pPr>
        <w:pStyle w:val="TF"/>
      </w:pPr>
      <w:r w:rsidRPr="00F02BE6">
        <w:t>Figure 7.6.33.1: PDTCH block type 33 (DAS-11) format</w:t>
      </w:r>
    </w:p>
    <w:p w14:paraId="71C1F9C5" w14:textId="77777777" w:rsidR="00973A86" w:rsidRPr="00F02BE6" w:rsidRDefault="00973A86" w:rsidP="00973A86">
      <w:pPr>
        <w:pStyle w:val="Heading3"/>
        <w:rPr>
          <w:lang w:val="en-US"/>
        </w:rPr>
      </w:pPr>
      <w:bookmarkStart w:id="190" w:name="_Toc517979178"/>
      <w:r w:rsidRPr="00F02BE6">
        <w:rPr>
          <w:lang w:val="en-US"/>
        </w:rPr>
        <w:t>7.6.34</w:t>
      </w:r>
      <w:r w:rsidRPr="00F02BE6">
        <w:rPr>
          <w:lang w:val="en-US"/>
        </w:rPr>
        <w:tab/>
        <w:t>PDTCH block type 34 (DAS-12) format (downlink only)</w:t>
      </w:r>
      <w:bookmarkEnd w:id="190"/>
    </w:p>
    <w:p w14:paraId="3997F9F2" w14:textId="77777777" w:rsidR="00973A86" w:rsidRPr="00F02BE6" w:rsidRDefault="00973A86" w:rsidP="00973A86">
      <w:r w:rsidRPr="00F02BE6">
        <w:t>The blocks of 2027 bits, or in case an eTFI is included, 2030 bit blocks, or in case a PAN is included, 2052 bits, or in case both a PAN and an eTFI are included, 2055 bit blocks,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5840B8C" w14:textId="77777777" w:rsidTr="003E5D96">
        <w:tblPrEx>
          <w:tblCellMar>
            <w:top w:w="0" w:type="dxa"/>
            <w:bottom w:w="0" w:type="dxa"/>
          </w:tblCellMar>
        </w:tblPrEx>
        <w:trPr>
          <w:cantSplit/>
          <w:jc w:val="center"/>
        </w:trPr>
        <w:tc>
          <w:tcPr>
            <w:tcW w:w="7656" w:type="dxa"/>
            <w:gridSpan w:val="8"/>
          </w:tcPr>
          <w:p w14:paraId="165C8AAA"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74055C0" w14:textId="77777777" w:rsidR="00973A86" w:rsidRPr="00F02BE6" w:rsidRDefault="00973A86" w:rsidP="003E5D96">
            <w:pPr>
              <w:pStyle w:val="TF"/>
              <w:keepNext/>
              <w:spacing w:after="0"/>
              <w:rPr>
                <w:lang w:eastAsia="en-US"/>
              </w:rPr>
            </w:pPr>
          </w:p>
        </w:tc>
        <w:tc>
          <w:tcPr>
            <w:tcW w:w="957" w:type="dxa"/>
          </w:tcPr>
          <w:p w14:paraId="7A269737" w14:textId="77777777" w:rsidR="00973A86" w:rsidRPr="00F02BE6" w:rsidRDefault="00973A86" w:rsidP="003E5D96">
            <w:pPr>
              <w:pStyle w:val="TF"/>
              <w:keepNext/>
              <w:spacing w:after="0"/>
              <w:rPr>
                <w:lang w:eastAsia="en-US"/>
              </w:rPr>
            </w:pPr>
          </w:p>
        </w:tc>
      </w:tr>
      <w:tr w:rsidR="00973A86" w:rsidRPr="00F02BE6" w14:paraId="263CED48" w14:textId="77777777" w:rsidTr="003E5D96">
        <w:tblPrEx>
          <w:tblCellMar>
            <w:top w:w="0" w:type="dxa"/>
            <w:bottom w:w="0" w:type="dxa"/>
          </w:tblCellMar>
        </w:tblPrEx>
        <w:trPr>
          <w:cantSplit/>
          <w:jc w:val="center"/>
        </w:trPr>
        <w:tc>
          <w:tcPr>
            <w:tcW w:w="957" w:type="dxa"/>
          </w:tcPr>
          <w:p w14:paraId="25BBC95C"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30289D8C"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130D682"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69A1FA1D"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06050FEB"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0B4054A2"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3DFB8F69"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76B990B3"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7F10FE6" w14:textId="77777777" w:rsidR="00973A86" w:rsidRPr="00F02BE6" w:rsidRDefault="00973A86" w:rsidP="003E5D96">
            <w:pPr>
              <w:pStyle w:val="TF"/>
              <w:keepNext/>
              <w:spacing w:after="0"/>
              <w:rPr>
                <w:lang w:eastAsia="en-US"/>
              </w:rPr>
            </w:pPr>
          </w:p>
        </w:tc>
        <w:tc>
          <w:tcPr>
            <w:tcW w:w="957" w:type="dxa"/>
          </w:tcPr>
          <w:p w14:paraId="05FBC18D" w14:textId="77777777" w:rsidR="00973A86" w:rsidRPr="00F02BE6" w:rsidRDefault="00973A86" w:rsidP="003E5D96">
            <w:pPr>
              <w:pStyle w:val="TF"/>
              <w:keepNext/>
              <w:spacing w:after="0"/>
              <w:rPr>
                <w:lang w:eastAsia="en-US"/>
              </w:rPr>
            </w:pPr>
          </w:p>
        </w:tc>
      </w:tr>
      <w:tr w:rsidR="00973A86" w:rsidRPr="00F02BE6" w14:paraId="2E230411"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0A679955" w14:textId="77777777" w:rsidR="00973A86" w:rsidRPr="00F02BE6" w:rsidRDefault="00973A86" w:rsidP="003E5D96">
            <w:pPr>
              <w:pStyle w:val="TF"/>
              <w:keepNext/>
              <w:spacing w:after="0"/>
              <w:rPr>
                <w:lang w:eastAsia="en-US"/>
              </w:rPr>
            </w:pPr>
          </w:p>
        </w:tc>
        <w:tc>
          <w:tcPr>
            <w:tcW w:w="957" w:type="dxa"/>
            <w:tcBorders>
              <w:left w:val="nil"/>
            </w:tcBorders>
          </w:tcPr>
          <w:p w14:paraId="437211DE"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0A245023" w14:textId="77777777" w:rsidR="00973A86" w:rsidRPr="00F02BE6" w:rsidRDefault="00973A86" w:rsidP="003E5D96">
            <w:pPr>
              <w:pStyle w:val="TF"/>
              <w:keepNext/>
              <w:spacing w:after="0"/>
              <w:rPr>
                <w:lang w:eastAsia="en-US"/>
              </w:rPr>
            </w:pPr>
          </w:p>
        </w:tc>
      </w:tr>
      <w:tr w:rsidR="00973A86" w:rsidRPr="00F02BE6" w14:paraId="7D1FD7EC" w14:textId="77777777" w:rsidTr="003E5D96">
        <w:tblPrEx>
          <w:tblCellMar>
            <w:top w:w="0" w:type="dxa"/>
            <w:bottom w:w="0" w:type="dxa"/>
          </w:tblCellMar>
        </w:tblPrEx>
        <w:trPr>
          <w:cantSplit/>
          <w:jc w:val="center"/>
        </w:trPr>
        <w:tc>
          <w:tcPr>
            <w:tcW w:w="7656" w:type="dxa"/>
            <w:gridSpan w:val="8"/>
            <w:tcBorders>
              <w:left w:val="single" w:sz="6" w:space="0" w:color="auto"/>
              <w:right w:val="single" w:sz="6" w:space="0" w:color="auto"/>
            </w:tcBorders>
          </w:tcPr>
          <w:p w14:paraId="105FC03E" w14:textId="77777777" w:rsidR="00973A86" w:rsidRPr="00F02BE6" w:rsidRDefault="00973A86" w:rsidP="003E5D96">
            <w:pPr>
              <w:pStyle w:val="TF"/>
              <w:keepNext/>
              <w:spacing w:after="0"/>
              <w:rPr>
                <w:lang w:eastAsia="en-US"/>
              </w:rPr>
            </w:pPr>
            <w:r w:rsidRPr="00F02BE6">
              <w:rPr>
                <w:sz w:val="22"/>
                <w:lang w:eastAsia="en-US"/>
              </w:rPr>
              <w:t>2027 or 2030 or 2052 or 2055</w:t>
            </w:r>
          </w:p>
        </w:tc>
        <w:tc>
          <w:tcPr>
            <w:tcW w:w="957" w:type="dxa"/>
            <w:tcBorders>
              <w:left w:val="nil"/>
            </w:tcBorders>
          </w:tcPr>
          <w:p w14:paraId="445EC99D" w14:textId="77777777" w:rsidR="00973A86" w:rsidRPr="00F02BE6" w:rsidRDefault="00973A86" w:rsidP="003E5D96">
            <w:pPr>
              <w:pStyle w:val="TF"/>
              <w:keepNext/>
              <w:spacing w:after="0"/>
              <w:rPr>
                <w:lang w:eastAsia="en-US"/>
              </w:rPr>
            </w:pPr>
          </w:p>
        </w:tc>
        <w:tc>
          <w:tcPr>
            <w:tcW w:w="957" w:type="dxa"/>
            <w:tcBorders>
              <w:left w:val="nil"/>
            </w:tcBorders>
          </w:tcPr>
          <w:p w14:paraId="036963A1" w14:textId="77777777" w:rsidR="00973A86" w:rsidRPr="00F02BE6" w:rsidRDefault="00973A86" w:rsidP="003E5D96">
            <w:pPr>
              <w:pStyle w:val="TF"/>
              <w:keepNext/>
              <w:spacing w:after="0"/>
              <w:rPr>
                <w:lang w:eastAsia="en-US"/>
              </w:rPr>
            </w:pPr>
          </w:p>
        </w:tc>
      </w:tr>
      <w:tr w:rsidR="00973A86" w:rsidRPr="00F02BE6" w14:paraId="1E9CF287"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49AB8107" w14:textId="77777777" w:rsidR="00973A86" w:rsidRPr="00F02BE6" w:rsidRDefault="00973A86" w:rsidP="003E5D96">
            <w:pPr>
              <w:pStyle w:val="TF"/>
              <w:keepNext/>
              <w:spacing w:after="0"/>
              <w:rPr>
                <w:lang w:eastAsia="en-US"/>
              </w:rPr>
            </w:pPr>
          </w:p>
        </w:tc>
        <w:tc>
          <w:tcPr>
            <w:tcW w:w="957" w:type="dxa"/>
          </w:tcPr>
          <w:p w14:paraId="5381D2F7" w14:textId="77777777" w:rsidR="00973A86" w:rsidRPr="00F02BE6" w:rsidRDefault="00973A86" w:rsidP="003E5D96">
            <w:pPr>
              <w:pStyle w:val="TF"/>
              <w:keepNext/>
              <w:spacing w:after="0"/>
              <w:rPr>
                <w:lang w:eastAsia="en-US"/>
              </w:rPr>
            </w:pPr>
          </w:p>
        </w:tc>
        <w:tc>
          <w:tcPr>
            <w:tcW w:w="957" w:type="dxa"/>
          </w:tcPr>
          <w:p w14:paraId="36873D60" w14:textId="77777777" w:rsidR="00973A86" w:rsidRPr="00F02BE6" w:rsidRDefault="00973A86" w:rsidP="003E5D96">
            <w:pPr>
              <w:pStyle w:val="TF"/>
              <w:keepNext/>
              <w:spacing w:after="0"/>
              <w:rPr>
                <w:lang w:eastAsia="en-US"/>
              </w:rPr>
            </w:pPr>
          </w:p>
        </w:tc>
        <w:tc>
          <w:tcPr>
            <w:tcW w:w="1914" w:type="dxa"/>
            <w:gridSpan w:val="2"/>
          </w:tcPr>
          <w:p w14:paraId="7D4A5813"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2821C6B1" w14:textId="77777777" w:rsidR="00973A86" w:rsidRPr="00F02BE6" w:rsidRDefault="00973A86" w:rsidP="003E5D96">
            <w:pPr>
              <w:pStyle w:val="TF"/>
              <w:keepNext/>
              <w:spacing w:after="0"/>
              <w:rPr>
                <w:lang w:eastAsia="en-US"/>
              </w:rPr>
            </w:pPr>
          </w:p>
        </w:tc>
        <w:tc>
          <w:tcPr>
            <w:tcW w:w="957" w:type="dxa"/>
          </w:tcPr>
          <w:p w14:paraId="32D03C75"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79AC2B45" w14:textId="77777777" w:rsidR="00973A86" w:rsidRPr="00F02BE6" w:rsidRDefault="00973A86" w:rsidP="003E5D96">
            <w:pPr>
              <w:pStyle w:val="TF"/>
              <w:keepNext/>
              <w:spacing w:after="0"/>
              <w:rPr>
                <w:lang w:eastAsia="en-US"/>
              </w:rPr>
            </w:pPr>
          </w:p>
        </w:tc>
        <w:tc>
          <w:tcPr>
            <w:tcW w:w="1914" w:type="dxa"/>
            <w:gridSpan w:val="2"/>
            <w:tcBorders>
              <w:left w:val="nil"/>
            </w:tcBorders>
          </w:tcPr>
          <w:p w14:paraId="5D04DCF1" w14:textId="77777777" w:rsidR="00973A86" w:rsidRPr="00F02BE6" w:rsidRDefault="00973A86" w:rsidP="003E5D96">
            <w:pPr>
              <w:pStyle w:val="TF"/>
              <w:keepNext/>
              <w:spacing w:after="0"/>
              <w:rPr>
                <w:lang w:eastAsia="en-US"/>
              </w:rPr>
            </w:pPr>
          </w:p>
        </w:tc>
      </w:tr>
      <w:tr w:rsidR="00973A86" w:rsidRPr="00F02BE6" w14:paraId="03D23E23" w14:textId="77777777" w:rsidTr="003E5D96">
        <w:tblPrEx>
          <w:tblCellMar>
            <w:top w:w="0" w:type="dxa"/>
            <w:bottom w:w="0" w:type="dxa"/>
          </w:tblCellMar>
        </w:tblPrEx>
        <w:trPr>
          <w:cantSplit/>
          <w:jc w:val="center"/>
        </w:trPr>
        <w:tc>
          <w:tcPr>
            <w:tcW w:w="957" w:type="dxa"/>
          </w:tcPr>
          <w:p w14:paraId="0610EAE1" w14:textId="77777777" w:rsidR="00973A86" w:rsidRPr="00F02BE6" w:rsidRDefault="00973A86" w:rsidP="003E5D96">
            <w:pPr>
              <w:pStyle w:val="TAL"/>
            </w:pPr>
            <w:r w:rsidRPr="00F02BE6">
              <w:t>:</w:t>
            </w:r>
          </w:p>
        </w:tc>
        <w:tc>
          <w:tcPr>
            <w:tcW w:w="957" w:type="dxa"/>
          </w:tcPr>
          <w:p w14:paraId="520F784D" w14:textId="77777777" w:rsidR="00973A86" w:rsidRPr="00F02BE6" w:rsidRDefault="00973A86" w:rsidP="003E5D96">
            <w:pPr>
              <w:pStyle w:val="TF"/>
              <w:keepNext/>
              <w:spacing w:after="0"/>
              <w:rPr>
                <w:lang w:eastAsia="en-US"/>
              </w:rPr>
            </w:pPr>
          </w:p>
        </w:tc>
        <w:tc>
          <w:tcPr>
            <w:tcW w:w="957" w:type="dxa"/>
          </w:tcPr>
          <w:p w14:paraId="36871583" w14:textId="77777777" w:rsidR="00973A86" w:rsidRPr="00F02BE6" w:rsidRDefault="00973A86" w:rsidP="003E5D96">
            <w:pPr>
              <w:pStyle w:val="TF"/>
              <w:keepNext/>
              <w:spacing w:after="0"/>
              <w:rPr>
                <w:lang w:eastAsia="en-US"/>
              </w:rPr>
            </w:pPr>
          </w:p>
        </w:tc>
        <w:tc>
          <w:tcPr>
            <w:tcW w:w="957" w:type="dxa"/>
          </w:tcPr>
          <w:p w14:paraId="77511FDF" w14:textId="77777777" w:rsidR="00973A86" w:rsidRPr="00F02BE6" w:rsidRDefault="00973A86" w:rsidP="003E5D96">
            <w:pPr>
              <w:pStyle w:val="TF"/>
              <w:keepNext/>
              <w:spacing w:after="0"/>
              <w:rPr>
                <w:lang w:eastAsia="en-US"/>
              </w:rPr>
            </w:pPr>
          </w:p>
        </w:tc>
        <w:tc>
          <w:tcPr>
            <w:tcW w:w="957" w:type="dxa"/>
          </w:tcPr>
          <w:p w14:paraId="7E40B3AE" w14:textId="77777777" w:rsidR="00973A86" w:rsidRPr="00F02BE6" w:rsidRDefault="00973A86" w:rsidP="003E5D96">
            <w:pPr>
              <w:pStyle w:val="TF"/>
              <w:keepNext/>
              <w:spacing w:after="0"/>
              <w:rPr>
                <w:lang w:eastAsia="en-US"/>
              </w:rPr>
            </w:pPr>
          </w:p>
        </w:tc>
        <w:tc>
          <w:tcPr>
            <w:tcW w:w="957" w:type="dxa"/>
          </w:tcPr>
          <w:p w14:paraId="133A1C37" w14:textId="77777777" w:rsidR="00973A86" w:rsidRPr="00F02BE6" w:rsidRDefault="00973A86" w:rsidP="003E5D96">
            <w:pPr>
              <w:pStyle w:val="TF"/>
              <w:keepNext/>
              <w:spacing w:after="0"/>
              <w:rPr>
                <w:lang w:eastAsia="en-US"/>
              </w:rPr>
            </w:pPr>
          </w:p>
        </w:tc>
        <w:tc>
          <w:tcPr>
            <w:tcW w:w="957" w:type="dxa"/>
          </w:tcPr>
          <w:p w14:paraId="37592327" w14:textId="77777777" w:rsidR="00973A86" w:rsidRPr="00F02BE6" w:rsidRDefault="00973A86" w:rsidP="003E5D96">
            <w:pPr>
              <w:pStyle w:val="TF"/>
              <w:keepNext/>
              <w:spacing w:after="0"/>
              <w:rPr>
                <w:lang w:eastAsia="en-US"/>
              </w:rPr>
            </w:pPr>
          </w:p>
        </w:tc>
        <w:tc>
          <w:tcPr>
            <w:tcW w:w="957" w:type="dxa"/>
          </w:tcPr>
          <w:p w14:paraId="71A65958" w14:textId="77777777" w:rsidR="00973A86" w:rsidRPr="00F02BE6" w:rsidRDefault="00973A86" w:rsidP="003E5D96">
            <w:pPr>
              <w:pStyle w:val="TAR"/>
            </w:pPr>
            <w:r w:rsidRPr="00F02BE6">
              <w:t>:</w:t>
            </w:r>
          </w:p>
        </w:tc>
        <w:tc>
          <w:tcPr>
            <w:tcW w:w="957" w:type="dxa"/>
          </w:tcPr>
          <w:p w14:paraId="15BE7E6E"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4805065F" w14:textId="77777777" w:rsidR="00973A86" w:rsidRPr="00F02BE6" w:rsidRDefault="00973A86" w:rsidP="003E5D96">
            <w:pPr>
              <w:pStyle w:val="TF"/>
              <w:keepNext/>
              <w:spacing w:after="0"/>
              <w:rPr>
                <w:lang w:eastAsia="en-US"/>
              </w:rPr>
            </w:pPr>
          </w:p>
        </w:tc>
      </w:tr>
      <w:tr w:rsidR="00973A86" w:rsidRPr="00F02BE6" w14:paraId="4A69BC06" w14:textId="77777777" w:rsidTr="003E5D96">
        <w:tblPrEx>
          <w:tblCellMar>
            <w:top w:w="0" w:type="dxa"/>
            <w:bottom w:w="0" w:type="dxa"/>
          </w:tblCellMar>
        </w:tblPrEx>
        <w:trPr>
          <w:cantSplit/>
          <w:jc w:val="center"/>
        </w:trPr>
        <w:tc>
          <w:tcPr>
            <w:tcW w:w="957" w:type="dxa"/>
          </w:tcPr>
          <w:p w14:paraId="33A66D1A" w14:textId="77777777" w:rsidR="00973A86" w:rsidRPr="00F02BE6" w:rsidRDefault="00973A86" w:rsidP="003E5D96">
            <w:pPr>
              <w:pStyle w:val="TAL"/>
            </w:pPr>
            <w:r w:rsidRPr="00F02BE6">
              <w:t>:</w:t>
            </w:r>
          </w:p>
        </w:tc>
        <w:tc>
          <w:tcPr>
            <w:tcW w:w="957" w:type="dxa"/>
          </w:tcPr>
          <w:p w14:paraId="12B4549E" w14:textId="77777777" w:rsidR="00973A86" w:rsidRPr="00F02BE6" w:rsidRDefault="00973A86" w:rsidP="003E5D96">
            <w:pPr>
              <w:pStyle w:val="TF"/>
              <w:keepNext/>
              <w:spacing w:after="0"/>
              <w:rPr>
                <w:lang w:eastAsia="en-US"/>
              </w:rPr>
            </w:pPr>
          </w:p>
        </w:tc>
        <w:tc>
          <w:tcPr>
            <w:tcW w:w="957" w:type="dxa"/>
          </w:tcPr>
          <w:p w14:paraId="2B1EE088" w14:textId="77777777" w:rsidR="00973A86" w:rsidRPr="00F02BE6" w:rsidRDefault="00973A86" w:rsidP="003E5D96">
            <w:pPr>
              <w:pStyle w:val="TF"/>
              <w:keepNext/>
              <w:spacing w:after="0"/>
              <w:rPr>
                <w:lang w:eastAsia="en-US"/>
              </w:rPr>
            </w:pPr>
          </w:p>
        </w:tc>
        <w:tc>
          <w:tcPr>
            <w:tcW w:w="957" w:type="dxa"/>
          </w:tcPr>
          <w:p w14:paraId="5A987E8C" w14:textId="77777777" w:rsidR="00973A86" w:rsidRPr="00F02BE6" w:rsidRDefault="00973A86" w:rsidP="003E5D96">
            <w:pPr>
              <w:pStyle w:val="TF"/>
              <w:keepNext/>
              <w:spacing w:after="0"/>
              <w:rPr>
                <w:lang w:eastAsia="en-US"/>
              </w:rPr>
            </w:pPr>
          </w:p>
        </w:tc>
        <w:tc>
          <w:tcPr>
            <w:tcW w:w="957" w:type="dxa"/>
          </w:tcPr>
          <w:p w14:paraId="273BA318" w14:textId="77777777" w:rsidR="00973A86" w:rsidRPr="00F02BE6" w:rsidRDefault="00973A86" w:rsidP="003E5D96">
            <w:pPr>
              <w:pStyle w:val="TF"/>
              <w:keepNext/>
              <w:spacing w:after="0"/>
              <w:rPr>
                <w:lang w:eastAsia="en-US"/>
              </w:rPr>
            </w:pPr>
          </w:p>
        </w:tc>
        <w:tc>
          <w:tcPr>
            <w:tcW w:w="957" w:type="dxa"/>
          </w:tcPr>
          <w:p w14:paraId="35EC8837" w14:textId="77777777" w:rsidR="00973A86" w:rsidRPr="00F02BE6" w:rsidRDefault="00973A86" w:rsidP="003E5D96">
            <w:pPr>
              <w:pStyle w:val="TF"/>
              <w:keepNext/>
              <w:spacing w:after="0"/>
              <w:rPr>
                <w:lang w:eastAsia="en-US"/>
              </w:rPr>
            </w:pPr>
          </w:p>
        </w:tc>
        <w:tc>
          <w:tcPr>
            <w:tcW w:w="957" w:type="dxa"/>
          </w:tcPr>
          <w:p w14:paraId="4E327E2C" w14:textId="77777777" w:rsidR="00973A86" w:rsidRPr="00F02BE6" w:rsidRDefault="00973A86" w:rsidP="003E5D96">
            <w:pPr>
              <w:pStyle w:val="TF"/>
              <w:keepNext/>
              <w:spacing w:after="0"/>
              <w:rPr>
                <w:lang w:eastAsia="en-US"/>
              </w:rPr>
            </w:pPr>
          </w:p>
        </w:tc>
        <w:tc>
          <w:tcPr>
            <w:tcW w:w="957" w:type="dxa"/>
          </w:tcPr>
          <w:p w14:paraId="021F2FCF" w14:textId="77777777" w:rsidR="00973A86" w:rsidRPr="00F02BE6" w:rsidRDefault="00973A86" w:rsidP="003E5D96">
            <w:pPr>
              <w:pStyle w:val="TAR"/>
            </w:pPr>
            <w:r w:rsidRPr="00F02BE6">
              <w:t>:</w:t>
            </w:r>
          </w:p>
        </w:tc>
        <w:tc>
          <w:tcPr>
            <w:tcW w:w="957" w:type="dxa"/>
          </w:tcPr>
          <w:p w14:paraId="0179D92B" w14:textId="77777777" w:rsidR="00973A86" w:rsidRPr="00F02BE6" w:rsidRDefault="00973A86" w:rsidP="003E5D96">
            <w:pPr>
              <w:pStyle w:val="TF"/>
              <w:keepNext/>
              <w:spacing w:after="0"/>
              <w:rPr>
                <w:lang w:eastAsia="en-US"/>
              </w:rPr>
            </w:pPr>
          </w:p>
        </w:tc>
        <w:tc>
          <w:tcPr>
            <w:tcW w:w="957" w:type="dxa"/>
          </w:tcPr>
          <w:p w14:paraId="3A8CE63E" w14:textId="77777777" w:rsidR="00973A86" w:rsidRPr="00F02BE6" w:rsidRDefault="00973A86" w:rsidP="003E5D96">
            <w:pPr>
              <w:pStyle w:val="TF"/>
              <w:keepNext/>
              <w:spacing w:after="0"/>
              <w:rPr>
                <w:lang w:eastAsia="en-US"/>
              </w:rPr>
            </w:pPr>
          </w:p>
        </w:tc>
      </w:tr>
      <w:tr w:rsidR="00973A86" w:rsidRPr="00F02BE6" w14:paraId="55F2C9E8" w14:textId="77777777" w:rsidTr="003E5D96">
        <w:tblPrEx>
          <w:tblCellMar>
            <w:top w:w="0" w:type="dxa"/>
            <w:bottom w:w="0" w:type="dxa"/>
          </w:tblCellMar>
        </w:tblPrEx>
        <w:trPr>
          <w:cantSplit/>
          <w:jc w:val="center"/>
        </w:trPr>
        <w:tc>
          <w:tcPr>
            <w:tcW w:w="957" w:type="dxa"/>
          </w:tcPr>
          <w:p w14:paraId="555F014E" w14:textId="77777777" w:rsidR="00973A86" w:rsidRPr="00F02BE6" w:rsidRDefault="00973A86" w:rsidP="003E5D96">
            <w:pPr>
              <w:pStyle w:val="TAL"/>
            </w:pPr>
            <w:r w:rsidRPr="00F02BE6">
              <w:t>:</w:t>
            </w:r>
          </w:p>
        </w:tc>
        <w:tc>
          <w:tcPr>
            <w:tcW w:w="957" w:type="dxa"/>
          </w:tcPr>
          <w:p w14:paraId="38C1DFFC" w14:textId="77777777" w:rsidR="00973A86" w:rsidRPr="00F02BE6" w:rsidRDefault="00973A86" w:rsidP="003E5D96">
            <w:pPr>
              <w:pStyle w:val="TF"/>
              <w:keepNext/>
              <w:spacing w:after="0"/>
              <w:rPr>
                <w:lang w:eastAsia="en-US"/>
              </w:rPr>
            </w:pPr>
          </w:p>
        </w:tc>
        <w:tc>
          <w:tcPr>
            <w:tcW w:w="957" w:type="dxa"/>
          </w:tcPr>
          <w:p w14:paraId="00BA8770" w14:textId="77777777" w:rsidR="00973A86" w:rsidRPr="00F02BE6" w:rsidRDefault="00973A86" w:rsidP="003E5D96">
            <w:pPr>
              <w:pStyle w:val="TF"/>
              <w:keepNext/>
              <w:spacing w:after="0"/>
              <w:rPr>
                <w:lang w:eastAsia="en-US"/>
              </w:rPr>
            </w:pPr>
          </w:p>
        </w:tc>
        <w:tc>
          <w:tcPr>
            <w:tcW w:w="957" w:type="dxa"/>
          </w:tcPr>
          <w:p w14:paraId="0EEA92B5" w14:textId="77777777" w:rsidR="00973A86" w:rsidRPr="00F02BE6" w:rsidRDefault="00973A86" w:rsidP="003E5D96">
            <w:pPr>
              <w:pStyle w:val="TF"/>
              <w:keepNext/>
              <w:spacing w:after="0"/>
              <w:rPr>
                <w:lang w:eastAsia="en-US"/>
              </w:rPr>
            </w:pPr>
          </w:p>
        </w:tc>
        <w:tc>
          <w:tcPr>
            <w:tcW w:w="957" w:type="dxa"/>
          </w:tcPr>
          <w:p w14:paraId="580AD403" w14:textId="77777777" w:rsidR="00973A86" w:rsidRPr="00F02BE6" w:rsidRDefault="00973A86" w:rsidP="003E5D96">
            <w:pPr>
              <w:pStyle w:val="TF"/>
              <w:keepNext/>
              <w:spacing w:after="0"/>
              <w:rPr>
                <w:lang w:eastAsia="en-US"/>
              </w:rPr>
            </w:pPr>
          </w:p>
        </w:tc>
        <w:tc>
          <w:tcPr>
            <w:tcW w:w="957" w:type="dxa"/>
          </w:tcPr>
          <w:p w14:paraId="32746D84" w14:textId="77777777" w:rsidR="00973A86" w:rsidRPr="00F02BE6" w:rsidRDefault="00973A86" w:rsidP="003E5D96">
            <w:pPr>
              <w:pStyle w:val="TF"/>
              <w:keepNext/>
              <w:spacing w:after="0"/>
              <w:rPr>
                <w:lang w:eastAsia="en-US"/>
              </w:rPr>
            </w:pPr>
          </w:p>
        </w:tc>
        <w:tc>
          <w:tcPr>
            <w:tcW w:w="957" w:type="dxa"/>
          </w:tcPr>
          <w:p w14:paraId="379A2AD5" w14:textId="77777777" w:rsidR="00973A86" w:rsidRPr="00F02BE6" w:rsidRDefault="00973A86" w:rsidP="003E5D96">
            <w:pPr>
              <w:pStyle w:val="TF"/>
              <w:keepNext/>
              <w:spacing w:after="0"/>
              <w:rPr>
                <w:lang w:eastAsia="en-US"/>
              </w:rPr>
            </w:pPr>
          </w:p>
        </w:tc>
        <w:tc>
          <w:tcPr>
            <w:tcW w:w="957" w:type="dxa"/>
          </w:tcPr>
          <w:p w14:paraId="306A0AF7" w14:textId="77777777" w:rsidR="00973A86" w:rsidRPr="00F02BE6" w:rsidRDefault="00973A86" w:rsidP="003E5D96">
            <w:pPr>
              <w:pStyle w:val="TAR"/>
            </w:pPr>
            <w:r w:rsidRPr="00F02BE6">
              <w:t>:</w:t>
            </w:r>
          </w:p>
        </w:tc>
        <w:tc>
          <w:tcPr>
            <w:tcW w:w="957" w:type="dxa"/>
          </w:tcPr>
          <w:p w14:paraId="6F337A8C" w14:textId="77777777" w:rsidR="00973A86" w:rsidRPr="00F02BE6" w:rsidRDefault="00973A86" w:rsidP="003E5D96">
            <w:pPr>
              <w:pStyle w:val="TF"/>
              <w:keepNext/>
              <w:spacing w:after="0"/>
              <w:rPr>
                <w:lang w:eastAsia="en-US"/>
              </w:rPr>
            </w:pPr>
          </w:p>
        </w:tc>
        <w:tc>
          <w:tcPr>
            <w:tcW w:w="957" w:type="dxa"/>
          </w:tcPr>
          <w:p w14:paraId="24F13E61" w14:textId="77777777" w:rsidR="00973A86" w:rsidRPr="00F02BE6" w:rsidRDefault="00973A86" w:rsidP="003E5D96">
            <w:pPr>
              <w:pStyle w:val="TF"/>
              <w:keepNext/>
              <w:spacing w:after="0"/>
              <w:rPr>
                <w:lang w:eastAsia="en-US"/>
              </w:rPr>
            </w:pPr>
          </w:p>
        </w:tc>
      </w:tr>
      <w:tr w:rsidR="00973A86" w:rsidRPr="00F02BE6" w14:paraId="639EEA48" w14:textId="77777777" w:rsidTr="003E5D96">
        <w:tblPrEx>
          <w:tblCellMar>
            <w:top w:w="0" w:type="dxa"/>
            <w:bottom w:w="0" w:type="dxa"/>
          </w:tblCellMar>
        </w:tblPrEx>
        <w:trPr>
          <w:cantSplit/>
          <w:jc w:val="center"/>
        </w:trPr>
        <w:tc>
          <w:tcPr>
            <w:tcW w:w="957" w:type="dxa"/>
            <w:tcBorders>
              <w:left w:val="single" w:sz="6" w:space="0" w:color="auto"/>
            </w:tcBorders>
          </w:tcPr>
          <w:p w14:paraId="5E38ABBC" w14:textId="77777777" w:rsidR="00973A86" w:rsidRPr="00F02BE6" w:rsidRDefault="00973A86" w:rsidP="003E5D96">
            <w:pPr>
              <w:pStyle w:val="TAL"/>
            </w:pPr>
          </w:p>
        </w:tc>
        <w:tc>
          <w:tcPr>
            <w:tcW w:w="957" w:type="dxa"/>
          </w:tcPr>
          <w:p w14:paraId="3F213F10" w14:textId="77777777" w:rsidR="00973A86" w:rsidRPr="00F02BE6" w:rsidRDefault="00973A86" w:rsidP="003E5D96">
            <w:pPr>
              <w:pStyle w:val="TF"/>
              <w:keepNext/>
              <w:spacing w:after="0"/>
              <w:rPr>
                <w:lang w:eastAsia="en-US"/>
              </w:rPr>
            </w:pPr>
          </w:p>
        </w:tc>
        <w:tc>
          <w:tcPr>
            <w:tcW w:w="957" w:type="dxa"/>
          </w:tcPr>
          <w:p w14:paraId="797D14A3" w14:textId="77777777" w:rsidR="00973A86" w:rsidRPr="00F02BE6" w:rsidRDefault="00973A86" w:rsidP="003E5D96">
            <w:pPr>
              <w:pStyle w:val="TF"/>
              <w:keepNext/>
              <w:spacing w:after="0"/>
              <w:rPr>
                <w:lang w:eastAsia="en-US"/>
              </w:rPr>
            </w:pPr>
          </w:p>
        </w:tc>
        <w:tc>
          <w:tcPr>
            <w:tcW w:w="1914" w:type="dxa"/>
            <w:gridSpan w:val="2"/>
          </w:tcPr>
          <w:p w14:paraId="4E8DAA86"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2BD3B384" w14:textId="77777777" w:rsidR="00973A86" w:rsidRPr="00F02BE6" w:rsidRDefault="00973A86" w:rsidP="003E5D96">
            <w:pPr>
              <w:pStyle w:val="TF"/>
              <w:keepNext/>
              <w:spacing w:after="0"/>
              <w:rPr>
                <w:lang w:eastAsia="en-US"/>
              </w:rPr>
            </w:pPr>
          </w:p>
        </w:tc>
        <w:tc>
          <w:tcPr>
            <w:tcW w:w="957" w:type="dxa"/>
          </w:tcPr>
          <w:p w14:paraId="739AAAD0"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0F97E1EE" w14:textId="77777777" w:rsidR="00973A86" w:rsidRPr="00F02BE6" w:rsidRDefault="00973A86" w:rsidP="003E5D96">
            <w:pPr>
              <w:pStyle w:val="TAR"/>
            </w:pPr>
          </w:p>
        </w:tc>
        <w:tc>
          <w:tcPr>
            <w:tcW w:w="957" w:type="dxa"/>
            <w:tcBorders>
              <w:left w:val="nil"/>
            </w:tcBorders>
          </w:tcPr>
          <w:p w14:paraId="50C31E62" w14:textId="77777777" w:rsidR="00973A86" w:rsidRPr="00F02BE6" w:rsidRDefault="00973A86" w:rsidP="003E5D96">
            <w:pPr>
              <w:pStyle w:val="TF"/>
              <w:keepNext/>
              <w:spacing w:after="0"/>
              <w:rPr>
                <w:lang w:eastAsia="en-US"/>
              </w:rPr>
            </w:pPr>
          </w:p>
        </w:tc>
        <w:tc>
          <w:tcPr>
            <w:tcW w:w="957" w:type="dxa"/>
          </w:tcPr>
          <w:p w14:paraId="687174E9" w14:textId="77777777" w:rsidR="00973A86" w:rsidRPr="00F02BE6" w:rsidRDefault="00973A86" w:rsidP="003E5D96">
            <w:pPr>
              <w:pStyle w:val="TF"/>
              <w:keepNext/>
              <w:spacing w:after="0"/>
              <w:rPr>
                <w:lang w:eastAsia="en-US"/>
              </w:rPr>
            </w:pPr>
          </w:p>
        </w:tc>
      </w:tr>
      <w:tr w:rsidR="00973A86" w:rsidRPr="00F02BE6" w14:paraId="77306094"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28EAB9D" w14:textId="77777777" w:rsidR="00973A86" w:rsidRPr="00F02BE6" w:rsidRDefault="00973A86" w:rsidP="003E5D96">
            <w:pPr>
              <w:pStyle w:val="TAL"/>
            </w:pPr>
          </w:p>
        </w:tc>
        <w:tc>
          <w:tcPr>
            <w:tcW w:w="957" w:type="dxa"/>
            <w:tcBorders>
              <w:top w:val="single" w:sz="6" w:space="0" w:color="auto"/>
            </w:tcBorders>
          </w:tcPr>
          <w:p w14:paraId="165A8F9D"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B442AE4" w14:textId="77777777" w:rsidR="00973A86" w:rsidRPr="00F02BE6" w:rsidRDefault="00973A86" w:rsidP="003E5D96">
            <w:pPr>
              <w:pStyle w:val="TF"/>
              <w:keepNext/>
              <w:spacing w:after="0"/>
              <w:rPr>
                <w:lang w:eastAsia="en-US"/>
              </w:rPr>
            </w:pPr>
          </w:p>
        </w:tc>
        <w:tc>
          <w:tcPr>
            <w:tcW w:w="1914" w:type="dxa"/>
            <w:gridSpan w:val="2"/>
          </w:tcPr>
          <w:p w14:paraId="712E30C9"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1412858F"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59A8037"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335797A" w14:textId="77777777" w:rsidR="00973A86" w:rsidRPr="00F02BE6" w:rsidRDefault="00973A86" w:rsidP="003E5D96">
            <w:pPr>
              <w:pStyle w:val="TAR"/>
            </w:pPr>
          </w:p>
        </w:tc>
        <w:tc>
          <w:tcPr>
            <w:tcW w:w="957" w:type="dxa"/>
            <w:tcBorders>
              <w:left w:val="nil"/>
            </w:tcBorders>
          </w:tcPr>
          <w:p w14:paraId="2581F957" w14:textId="77777777" w:rsidR="00973A86" w:rsidRPr="00F02BE6" w:rsidRDefault="00973A86" w:rsidP="003E5D96">
            <w:pPr>
              <w:pStyle w:val="TAL"/>
              <w:rPr>
                <w:b/>
                <w:bCs/>
              </w:rPr>
            </w:pPr>
            <w:r w:rsidRPr="00F02BE6">
              <w:rPr>
                <w:b/>
                <w:bCs/>
              </w:rPr>
              <w:t xml:space="preserve">  </w:t>
            </w:r>
          </w:p>
        </w:tc>
        <w:tc>
          <w:tcPr>
            <w:tcW w:w="957" w:type="dxa"/>
          </w:tcPr>
          <w:p w14:paraId="0647450B" w14:textId="77777777" w:rsidR="00973A86" w:rsidRPr="00F02BE6" w:rsidRDefault="00973A86" w:rsidP="003E5D96">
            <w:pPr>
              <w:pStyle w:val="TF"/>
              <w:keepNext/>
              <w:spacing w:after="0"/>
              <w:rPr>
                <w:lang w:eastAsia="en-US"/>
              </w:rPr>
            </w:pPr>
          </w:p>
        </w:tc>
      </w:tr>
      <w:tr w:rsidR="00973A86" w:rsidRPr="00F02BE6" w14:paraId="42348C08"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15F606B4"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1A6BE176"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37B53CF1"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3EEFB18F"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0C7B83C8"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797B5869"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0BFB9C4C" w14:textId="77777777" w:rsidR="00973A86" w:rsidRPr="00F02BE6" w:rsidRDefault="00973A86" w:rsidP="003E5D96">
            <w:pPr>
              <w:pStyle w:val="TF"/>
              <w:keepNext/>
              <w:spacing w:after="0"/>
              <w:jc w:val="left"/>
              <w:rPr>
                <w:lang w:eastAsia="en-US"/>
              </w:rPr>
            </w:pPr>
          </w:p>
        </w:tc>
        <w:tc>
          <w:tcPr>
            <w:tcW w:w="957" w:type="dxa"/>
            <w:tcBorders>
              <w:left w:val="nil"/>
            </w:tcBorders>
          </w:tcPr>
          <w:p w14:paraId="4EA7D5AB" w14:textId="77777777" w:rsidR="00973A86" w:rsidRPr="00F02BE6" w:rsidRDefault="00973A86" w:rsidP="003E5D96">
            <w:pPr>
              <w:pStyle w:val="TF"/>
              <w:keepNext/>
              <w:spacing w:after="0"/>
              <w:rPr>
                <w:lang w:eastAsia="en-US"/>
              </w:rPr>
            </w:pPr>
          </w:p>
        </w:tc>
        <w:tc>
          <w:tcPr>
            <w:tcW w:w="957" w:type="dxa"/>
          </w:tcPr>
          <w:p w14:paraId="17BCD498" w14:textId="77777777" w:rsidR="00973A86" w:rsidRPr="00F02BE6" w:rsidRDefault="00973A86" w:rsidP="003E5D96">
            <w:pPr>
              <w:pStyle w:val="TF"/>
              <w:keepNext/>
              <w:spacing w:after="0"/>
              <w:rPr>
                <w:lang w:eastAsia="en-US"/>
              </w:rPr>
            </w:pPr>
          </w:p>
        </w:tc>
      </w:tr>
      <w:tr w:rsidR="00973A86" w:rsidRPr="00F02BE6" w14:paraId="5CBD2959"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74ECED5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059112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3F4893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741FB9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495CE708"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0C17F354"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0DDE93B1"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2ED4AD4A"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3008CE5E" w14:textId="77777777" w:rsidR="00973A86" w:rsidRPr="00F02BE6" w:rsidRDefault="00973A86" w:rsidP="003E5D96">
            <w:pPr>
              <w:pStyle w:val="TAL"/>
            </w:pPr>
            <w:r w:rsidRPr="00F02BE6">
              <w:rPr>
                <w:b/>
                <w:bCs/>
              </w:rPr>
              <w:t xml:space="preserve">  octet 254</w:t>
            </w:r>
          </w:p>
          <w:p w14:paraId="5CE1C7DC" w14:textId="77777777" w:rsidR="00973A86" w:rsidRPr="00F02BE6" w:rsidRDefault="00973A86" w:rsidP="003E5D96">
            <w:pPr>
              <w:pStyle w:val="TAL"/>
            </w:pPr>
          </w:p>
        </w:tc>
      </w:tr>
      <w:tr w:rsidR="00973A86" w:rsidRPr="00F02BE6" w14:paraId="41296194"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5FE820C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73E969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724C579" w14:textId="77777777" w:rsidR="00973A86" w:rsidRPr="00F02BE6" w:rsidRDefault="00973A86" w:rsidP="003E5D96">
            <w:pPr>
              <w:pStyle w:val="TF"/>
              <w:keepNext/>
              <w:spacing w:after="0"/>
              <w:rPr>
                <w:lang w:eastAsia="en-US"/>
              </w:rPr>
            </w:pPr>
          </w:p>
          <w:p w14:paraId="08B894E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C34B1D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C96613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01D317C"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6B00311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16857C4"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AFB9900" w14:textId="77777777" w:rsidR="00973A86" w:rsidRPr="00F02BE6" w:rsidRDefault="00973A86" w:rsidP="003E5D96">
            <w:pPr>
              <w:pStyle w:val="TAL"/>
              <w:rPr>
                <w:b/>
              </w:rPr>
            </w:pPr>
          </w:p>
        </w:tc>
      </w:tr>
      <w:tr w:rsidR="00973A86" w:rsidRPr="00F02BE6" w14:paraId="0BBF43B4"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6B91422B" w14:textId="77777777" w:rsidR="00973A86" w:rsidRPr="00F02BE6" w:rsidRDefault="00973A86" w:rsidP="003E5D96">
            <w:pPr>
              <w:pStyle w:val="TF"/>
              <w:keepNext/>
              <w:spacing w:after="0"/>
              <w:rPr>
                <w:lang w:eastAsia="en-US"/>
              </w:rPr>
            </w:pPr>
          </w:p>
          <w:p w14:paraId="3EA4543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13FD81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950B0FC"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37A27ED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FE939B9"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615867D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17938F46"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2EC3BD0" w14:textId="77777777" w:rsidR="00973A86" w:rsidRPr="00F02BE6" w:rsidRDefault="00973A86" w:rsidP="003E5D96">
            <w:pPr>
              <w:pStyle w:val="TAL"/>
              <w:rPr>
                <w:b/>
              </w:rPr>
            </w:pPr>
          </w:p>
        </w:tc>
      </w:tr>
      <w:tr w:rsidR="00973A86" w:rsidRPr="00F02BE6" w14:paraId="299CDB96" w14:textId="77777777" w:rsidTr="003E5D96">
        <w:tblPrEx>
          <w:tblCellMar>
            <w:top w:w="0" w:type="dxa"/>
            <w:bottom w:w="0" w:type="dxa"/>
          </w:tblCellMar>
        </w:tblPrEx>
        <w:trPr>
          <w:cantSplit/>
          <w:jc w:val="center"/>
        </w:trPr>
        <w:tc>
          <w:tcPr>
            <w:tcW w:w="957" w:type="dxa"/>
            <w:tcBorders>
              <w:top w:val="dotted" w:sz="4" w:space="0" w:color="auto"/>
              <w:right w:val="dotted" w:sz="4" w:space="0" w:color="auto"/>
            </w:tcBorders>
          </w:tcPr>
          <w:p w14:paraId="4394F927"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45271FD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8FC55D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5374F1F1"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48727B2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AEC31E8" w14:textId="77777777" w:rsidR="00973A86" w:rsidRPr="00F02BE6" w:rsidRDefault="00973A86" w:rsidP="003E5D96">
            <w:pPr>
              <w:pStyle w:val="TF"/>
              <w:keepNext/>
              <w:spacing w:after="0"/>
              <w:rPr>
                <w:lang w:eastAsia="en-US"/>
              </w:rPr>
            </w:pPr>
          </w:p>
          <w:p w14:paraId="024372D8"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709968C3"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4854E5B2"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BFCBAF2" w14:textId="77777777" w:rsidR="00973A86" w:rsidRPr="00F02BE6" w:rsidRDefault="00973A86" w:rsidP="003E5D96">
            <w:pPr>
              <w:pStyle w:val="TAL"/>
              <w:rPr>
                <w:b/>
              </w:rPr>
            </w:pPr>
            <w:r w:rsidRPr="00F02BE6">
              <w:rPr>
                <w:b/>
              </w:rPr>
              <w:t xml:space="preserve">  octet 257</w:t>
            </w:r>
          </w:p>
        </w:tc>
      </w:tr>
    </w:tbl>
    <w:p w14:paraId="01A0E522" w14:textId="77777777" w:rsidR="00973A86" w:rsidRPr="00F02BE6" w:rsidRDefault="00973A86" w:rsidP="00973A86">
      <w:pPr>
        <w:pStyle w:val="NF"/>
      </w:pPr>
    </w:p>
    <w:p w14:paraId="14830273" w14:textId="77777777" w:rsidR="00973A86" w:rsidRPr="00F02BE6" w:rsidRDefault="00973A86" w:rsidP="00973A86">
      <w:pPr>
        <w:pStyle w:val="NF"/>
      </w:pPr>
      <w:r w:rsidRPr="00F02BE6">
        <w:t>NOTE:</w:t>
      </w:r>
      <w:r w:rsidRPr="00F02BE6">
        <w:tab/>
        <w:t>The numbering convention specified in 3GPP TS 44.060 applies.</w:t>
      </w:r>
    </w:p>
    <w:p w14:paraId="0101B8FE" w14:textId="77777777" w:rsidR="00973A86" w:rsidRPr="00F02BE6" w:rsidRDefault="00973A86" w:rsidP="00973A86">
      <w:pPr>
        <w:pStyle w:val="NF"/>
      </w:pPr>
    </w:p>
    <w:p w14:paraId="3A22A4A1" w14:textId="77777777" w:rsidR="00973A86" w:rsidRPr="00F02BE6" w:rsidRDefault="00973A86" w:rsidP="00973A86">
      <w:pPr>
        <w:pStyle w:val="TF"/>
      </w:pPr>
      <w:r w:rsidRPr="00F02BE6">
        <w:t>Figure 7.6.34.1: PDTCH block type 34 (DAS-12) format</w:t>
      </w:r>
    </w:p>
    <w:p w14:paraId="5E128719" w14:textId="77777777" w:rsidR="00973A86" w:rsidRPr="00F02BE6" w:rsidRDefault="00973A86" w:rsidP="00973A86">
      <w:pPr>
        <w:pStyle w:val="Heading3"/>
        <w:rPr>
          <w:lang w:val="en-US"/>
        </w:rPr>
      </w:pPr>
      <w:bookmarkStart w:id="191" w:name="_Toc517979179"/>
      <w:r w:rsidRPr="00F02BE6">
        <w:rPr>
          <w:lang w:val="en-US"/>
        </w:rPr>
        <w:lastRenderedPageBreak/>
        <w:t>7.6.35</w:t>
      </w:r>
      <w:r w:rsidRPr="00F02BE6">
        <w:rPr>
          <w:lang w:val="en-US"/>
        </w:rPr>
        <w:tab/>
        <w:t>PDTCH block type 35 (DBS-5) format (downlink only)</w:t>
      </w:r>
      <w:bookmarkEnd w:id="191"/>
    </w:p>
    <w:p w14:paraId="07D5A62C" w14:textId="77777777" w:rsidR="00973A86" w:rsidRPr="00F02BE6" w:rsidRDefault="00973A86" w:rsidP="00973A86">
      <w:r w:rsidRPr="00F02BE6">
        <w:t>The blocks of 480 bits, or in case a PAN is included, 505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550C5370" w14:textId="77777777" w:rsidTr="003E5D96">
        <w:tblPrEx>
          <w:tblCellMar>
            <w:top w:w="0" w:type="dxa"/>
            <w:bottom w:w="0" w:type="dxa"/>
          </w:tblCellMar>
        </w:tblPrEx>
        <w:trPr>
          <w:cantSplit/>
          <w:jc w:val="center"/>
        </w:trPr>
        <w:tc>
          <w:tcPr>
            <w:tcW w:w="7656" w:type="dxa"/>
            <w:gridSpan w:val="8"/>
          </w:tcPr>
          <w:p w14:paraId="2A54A287"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BEBE5E5" w14:textId="77777777" w:rsidR="00973A86" w:rsidRPr="00F02BE6" w:rsidRDefault="00973A86" w:rsidP="003E5D96">
            <w:pPr>
              <w:pStyle w:val="TF"/>
              <w:keepNext/>
              <w:spacing w:after="0"/>
              <w:rPr>
                <w:lang w:eastAsia="en-US"/>
              </w:rPr>
            </w:pPr>
          </w:p>
        </w:tc>
        <w:tc>
          <w:tcPr>
            <w:tcW w:w="957" w:type="dxa"/>
          </w:tcPr>
          <w:p w14:paraId="73DF354A" w14:textId="77777777" w:rsidR="00973A86" w:rsidRPr="00F02BE6" w:rsidRDefault="00973A86" w:rsidP="003E5D96">
            <w:pPr>
              <w:pStyle w:val="TF"/>
              <w:keepNext/>
              <w:spacing w:after="0"/>
              <w:rPr>
                <w:lang w:eastAsia="en-US"/>
              </w:rPr>
            </w:pPr>
          </w:p>
        </w:tc>
      </w:tr>
      <w:tr w:rsidR="00973A86" w:rsidRPr="00F02BE6" w14:paraId="1DDB0603" w14:textId="77777777" w:rsidTr="003E5D96">
        <w:tblPrEx>
          <w:tblCellMar>
            <w:top w:w="0" w:type="dxa"/>
            <w:bottom w:w="0" w:type="dxa"/>
          </w:tblCellMar>
        </w:tblPrEx>
        <w:trPr>
          <w:cantSplit/>
          <w:jc w:val="center"/>
        </w:trPr>
        <w:tc>
          <w:tcPr>
            <w:tcW w:w="957" w:type="dxa"/>
          </w:tcPr>
          <w:p w14:paraId="54E9DDC2"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2AED2ECC"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68292159"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0CF139FD"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1D4A4C8B"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6673BB9"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016B1023"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0356BFB9"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3205C7BE" w14:textId="77777777" w:rsidR="00973A86" w:rsidRPr="00F02BE6" w:rsidRDefault="00973A86" w:rsidP="003E5D96">
            <w:pPr>
              <w:pStyle w:val="TF"/>
              <w:keepNext/>
              <w:spacing w:after="0"/>
              <w:rPr>
                <w:lang w:eastAsia="en-US"/>
              </w:rPr>
            </w:pPr>
          </w:p>
        </w:tc>
        <w:tc>
          <w:tcPr>
            <w:tcW w:w="957" w:type="dxa"/>
          </w:tcPr>
          <w:p w14:paraId="22CC9774" w14:textId="77777777" w:rsidR="00973A86" w:rsidRPr="00F02BE6" w:rsidRDefault="00973A86" w:rsidP="003E5D96">
            <w:pPr>
              <w:pStyle w:val="TF"/>
              <w:keepNext/>
              <w:spacing w:after="0"/>
              <w:rPr>
                <w:lang w:eastAsia="en-US"/>
              </w:rPr>
            </w:pPr>
          </w:p>
        </w:tc>
      </w:tr>
      <w:tr w:rsidR="00973A86" w:rsidRPr="00F02BE6" w14:paraId="2E06D159"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76825A25" w14:textId="77777777" w:rsidR="00973A86" w:rsidRPr="00F02BE6" w:rsidRDefault="00973A86" w:rsidP="003E5D96">
            <w:pPr>
              <w:pStyle w:val="TF"/>
              <w:keepNext/>
              <w:spacing w:after="0"/>
              <w:rPr>
                <w:lang w:eastAsia="en-US"/>
              </w:rPr>
            </w:pPr>
          </w:p>
        </w:tc>
        <w:tc>
          <w:tcPr>
            <w:tcW w:w="957" w:type="dxa"/>
            <w:tcBorders>
              <w:left w:val="nil"/>
            </w:tcBorders>
          </w:tcPr>
          <w:p w14:paraId="01C936B8"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1F44D0B1" w14:textId="77777777" w:rsidR="00973A86" w:rsidRPr="00F02BE6" w:rsidRDefault="00973A86" w:rsidP="003E5D96">
            <w:pPr>
              <w:pStyle w:val="TF"/>
              <w:keepNext/>
              <w:spacing w:after="0"/>
              <w:rPr>
                <w:lang w:eastAsia="en-US"/>
              </w:rPr>
            </w:pPr>
          </w:p>
        </w:tc>
      </w:tr>
      <w:tr w:rsidR="00973A86" w:rsidRPr="00F02BE6" w14:paraId="35F4462E" w14:textId="77777777" w:rsidTr="003E5D96">
        <w:tblPrEx>
          <w:tblCellMar>
            <w:top w:w="0" w:type="dxa"/>
            <w:bottom w:w="0" w:type="dxa"/>
          </w:tblCellMar>
        </w:tblPrEx>
        <w:trPr>
          <w:cantSplit/>
          <w:jc w:val="center"/>
        </w:trPr>
        <w:tc>
          <w:tcPr>
            <w:tcW w:w="957" w:type="dxa"/>
            <w:tcBorders>
              <w:left w:val="single" w:sz="6" w:space="0" w:color="auto"/>
            </w:tcBorders>
          </w:tcPr>
          <w:p w14:paraId="569A12E8"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FD4245F"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8844567" w14:textId="77777777" w:rsidR="00973A86" w:rsidRPr="00F02BE6" w:rsidRDefault="00973A86" w:rsidP="003E5D96">
            <w:pPr>
              <w:pStyle w:val="TF"/>
              <w:keepNext/>
              <w:spacing w:after="0"/>
              <w:rPr>
                <w:lang w:eastAsia="en-US"/>
              </w:rPr>
            </w:pPr>
          </w:p>
        </w:tc>
        <w:tc>
          <w:tcPr>
            <w:tcW w:w="1914" w:type="dxa"/>
            <w:gridSpan w:val="2"/>
          </w:tcPr>
          <w:p w14:paraId="456741AE" w14:textId="77777777" w:rsidR="00973A86" w:rsidRPr="00F02BE6" w:rsidRDefault="00973A86" w:rsidP="003E5D96">
            <w:pPr>
              <w:pStyle w:val="TF"/>
              <w:keepNext/>
              <w:spacing w:after="0"/>
              <w:rPr>
                <w:lang w:eastAsia="en-US"/>
              </w:rPr>
            </w:pPr>
            <w:r w:rsidRPr="00F02BE6">
              <w:rPr>
                <w:sz w:val="22"/>
                <w:lang w:eastAsia="en-US"/>
              </w:rPr>
              <w:t>480 or 505</w:t>
            </w:r>
          </w:p>
        </w:tc>
        <w:tc>
          <w:tcPr>
            <w:tcW w:w="957" w:type="dxa"/>
            <w:tcBorders>
              <w:bottom w:val="single" w:sz="6" w:space="0" w:color="auto"/>
            </w:tcBorders>
          </w:tcPr>
          <w:p w14:paraId="254F921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8A3788E"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254CC62" w14:textId="77777777" w:rsidR="00973A86" w:rsidRPr="00F02BE6" w:rsidRDefault="00973A86" w:rsidP="003E5D96">
            <w:pPr>
              <w:pStyle w:val="TF"/>
              <w:keepNext/>
              <w:spacing w:after="0"/>
              <w:rPr>
                <w:lang w:eastAsia="en-US"/>
              </w:rPr>
            </w:pPr>
          </w:p>
        </w:tc>
        <w:tc>
          <w:tcPr>
            <w:tcW w:w="957" w:type="dxa"/>
            <w:tcBorders>
              <w:left w:val="nil"/>
            </w:tcBorders>
          </w:tcPr>
          <w:p w14:paraId="7A319B8C" w14:textId="77777777" w:rsidR="00973A86" w:rsidRPr="00F02BE6" w:rsidRDefault="00973A86" w:rsidP="003E5D96">
            <w:pPr>
              <w:pStyle w:val="TF"/>
              <w:keepNext/>
              <w:spacing w:after="0"/>
              <w:rPr>
                <w:lang w:eastAsia="en-US"/>
              </w:rPr>
            </w:pPr>
          </w:p>
        </w:tc>
        <w:tc>
          <w:tcPr>
            <w:tcW w:w="957" w:type="dxa"/>
            <w:tcBorders>
              <w:left w:val="nil"/>
            </w:tcBorders>
          </w:tcPr>
          <w:p w14:paraId="5C2942CB" w14:textId="77777777" w:rsidR="00973A86" w:rsidRPr="00F02BE6" w:rsidRDefault="00973A86" w:rsidP="003E5D96">
            <w:pPr>
              <w:pStyle w:val="TF"/>
              <w:keepNext/>
              <w:spacing w:after="0"/>
              <w:rPr>
                <w:lang w:eastAsia="en-US"/>
              </w:rPr>
            </w:pPr>
          </w:p>
        </w:tc>
      </w:tr>
      <w:tr w:rsidR="00973A86" w:rsidRPr="00F02BE6" w14:paraId="2CB77AE9"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773523C8" w14:textId="77777777" w:rsidR="00973A86" w:rsidRPr="00F02BE6" w:rsidRDefault="00973A86" w:rsidP="003E5D96">
            <w:pPr>
              <w:pStyle w:val="TF"/>
              <w:keepNext/>
              <w:spacing w:after="0"/>
              <w:rPr>
                <w:lang w:eastAsia="en-US"/>
              </w:rPr>
            </w:pPr>
          </w:p>
        </w:tc>
        <w:tc>
          <w:tcPr>
            <w:tcW w:w="957" w:type="dxa"/>
          </w:tcPr>
          <w:p w14:paraId="4CAA9E06" w14:textId="77777777" w:rsidR="00973A86" w:rsidRPr="00F02BE6" w:rsidRDefault="00973A86" w:rsidP="003E5D96">
            <w:pPr>
              <w:pStyle w:val="TF"/>
              <w:keepNext/>
              <w:spacing w:after="0"/>
              <w:rPr>
                <w:lang w:eastAsia="en-US"/>
              </w:rPr>
            </w:pPr>
          </w:p>
        </w:tc>
        <w:tc>
          <w:tcPr>
            <w:tcW w:w="957" w:type="dxa"/>
          </w:tcPr>
          <w:p w14:paraId="487D3B73" w14:textId="77777777" w:rsidR="00973A86" w:rsidRPr="00F02BE6" w:rsidRDefault="00973A86" w:rsidP="003E5D96">
            <w:pPr>
              <w:pStyle w:val="TF"/>
              <w:keepNext/>
              <w:spacing w:after="0"/>
              <w:rPr>
                <w:lang w:eastAsia="en-US"/>
              </w:rPr>
            </w:pPr>
          </w:p>
        </w:tc>
        <w:tc>
          <w:tcPr>
            <w:tcW w:w="1914" w:type="dxa"/>
            <w:gridSpan w:val="2"/>
          </w:tcPr>
          <w:p w14:paraId="075E7A81"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4E8E6487" w14:textId="77777777" w:rsidR="00973A86" w:rsidRPr="00F02BE6" w:rsidRDefault="00973A86" w:rsidP="003E5D96">
            <w:pPr>
              <w:pStyle w:val="TF"/>
              <w:keepNext/>
              <w:spacing w:after="0"/>
              <w:rPr>
                <w:lang w:eastAsia="en-US"/>
              </w:rPr>
            </w:pPr>
          </w:p>
        </w:tc>
        <w:tc>
          <w:tcPr>
            <w:tcW w:w="957" w:type="dxa"/>
          </w:tcPr>
          <w:p w14:paraId="47B37BB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4B9CF750" w14:textId="77777777" w:rsidR="00973A86" w:rsidRPr="00F02BE6" w:rsidRDefault="00973A86" w:rsidP="003E5D96">
            <w:pPr>
              <w:pStyle w:val="TF"/>
              <w:keepNext/>
              <w:spacing w:after="0"/>
              <w:rPr>
                <w:lang w:eastAsia="en-US"/>
              </w:rPr>
            </w:pPr>
          </w:p>
        </w:tc>
        <w:tc>
          <w:tcPr>
            <w:tcW w:w="1914" w:type="dxa"/>
            <w:gridSpan w:val="2"/>
            <w:tcBorders>
              <w:left w:val="nil"/>
            </w:tcBorders>
          </w:tcPr>
          <w:p w14:paraId="5FC892E0" w14:textId="77777777" w:rsidR="00973A86" w:rsidRPr="00F02BE6" w:rsidRDefault="00973A86" w:rsidP="003E5D96">
            <w:pPr>
              <w:pStyle w:val="TF"/>
              <w:keepNext/>
              <w:spacing w:after="0"/>
              <w:rPr>
                <w:lang w:eastAsia="en-US"/>
              </w:rPr>
            </w:pPr>
          </w:p>
        </w:tc>
      </w:tr>
      <w:tr w:rsidR="00973A86" w:rsidRPr="00F02BE6" w14:paraId="18694D28" w14:textId="77777777" w:rsidTr="003E5D96">
        <w:tblPrEx>
          <w:tblCellMar>
            <w:top w:w="0" w:type="dxa"/>
            <w:bottom w:w="0" w:type="dxa"/>
          </w:tblCellMar>
        </w:tblPrEx>
        <w:trPr>
          <w:cantSplit/>
          <w:jc w:val="center"/>
        </w:trPr>
        <w:tc>
          <w:tcPr>
            <w:tcW w:w="957" w:type="dxa"/>
          </w:tcPr>
          <w:p w14:paraId="15F306D4" w14:textId="77777777" w:rsidR="00973A86" w:rsidRPr="00F02BE6" w:rsidRDefault="00973A86" w:rsidP="003E5D96">
            <w:pPr>
              <w:pStyle w:val="TAL"/>
            </w:pPr>
            <w:r w:rsidRPr="00F02BE6">
              <w:t>:</w:t>
            </w:r>
          </w:p>
        </w:tc>
        <w:tc>
          <w:tcPr>
            <w:tcW w:w="957" w:type="dxa"/>
          </w:tcPr>
          <w:p w14:paraId="27599FC0" w14:textId="77777777" w:rsidR="00973A86" w:rsidRPr="00F02BE6" w:rsidRDefault="00973A86" w:rsidP="003E5D96">
            <w:pPr>
              <w:pStyle w:val="TF"/>
              <w:keepNext/>
              <w:spacing w:after="0"/>
              <w:rPr>
                <w:lang w:eastAsia="en-US"/>
              </w:rPr>
            </w:pPr>
          </w:p>
        </w:tc>
        <w:tc>
          <w:tcPr>
            <w:tcW w:w="957" w:type="dxa"/>
          </w:tcPr>
          <w:p w14:paraId="34524D16" w14:textId="77777777" w:rsidR="00973A86" w:rsidRPr="00F02BE6" w:rsidRDefault="00973A86" w:rsidP="003E5D96">
            <w:pPr>
              <w:pStyle w:val="TF"/>
              <w:keepNext/>
              <w:spacing w:after="0"/>
              <w:rPr>
                <w:lang w:eastAsia="en-US"/>
              </w:rPr>
            </w:pPr>
          </w:p>
        </w:tc>
        <w:tc>
          <w:tcPr>
            <w:tcW w:w="957" w:type="dxa"/>
          </w:tcPr>
          <w:p w14:paraId="546411A5" w14:textId="77777777" w:rsidR="00973A86" w:rsidRPr="00F02BE6" w:rsidRDefault="00973A86" w:rsidP="003E5D96">
            <w:pPr>
              <w:pStyle w:val="TF"/>
              <w:keepNext/>
              <w:spacing w:after="0"/>
              <w:rPr>
                <w:lang w:eastAsia="en-US"/>
              </w:rPr>
            </w:pPr>
          </w:p>
        </w:tc>
        <w:tc>
          <w:tcPr>
            <w:tcW w:w="957" w:type="dxa"/>
          </w:tcPr>
          <w:p w14:paraId="1E05B9D1" w14:textId="77777777" w:rsidR="00973A86" w:rsidRPr="00F02BE6" w:rsidRDefault="00973A86" w:rsidP="003E5D96">
            <w:pPr>
              <w:pStyle w:val="TF"/>
              <w:keepNext/>
              <w:spacing w:after="0"/>
              <w:rPr>
                <w:lang w:eastAsia="en-US"/>
              </w:rPr>
            </w:pPr>
          </w:p>
        </w:tc>
        <w:tc>
          <w:tcPr>
            <w:tcW w:w="957" w:type="dxa"/>
          </w:tcPr>
          <w:p w14:paraId="5CB6365B" w14:textId="77777777" w:rsidR="00973A86" w:rsidRPr="00F02BE6" w:rsidRDefault="00973A86" w:rsidP="003E5D96">
            <w:pPr>
              <w:pStyle w:val="TF"/>
              <w:keepNext/>
              <w:spacing w:after="0"/>
              <w:rPr>
                <w:lang w:eastAsia="en-US"/>
              </w:rPr>
            </w:pPr>
          </w:p>
        </w:tc>
        <w:tc>
          <w:tcPr>
            <w:tcW w:w="957" w:type="dxa"/>
          </w:tcPr>
          <w:p w14:paraId="55501A13" w14:textId="77777777" w:rsidR="00973A86" w:rsidRPr="00F02BE6" w:rsidRDefault="00973A86" w:rsidP="003E5D96">
            <w:pPr>
              <w:pStyle w:val="TF"/>
              <w:keepNext/>
              <w:spacing w:after="0"/>
              <w:rPr>
                <w:lang w:eastAsia="en-US"/>
              </w:rPr>
            </w:pPr>
          </w:p>
        </w:tc>
        <w:tc>
          <w:tcPr>
            <w:tcW w:w="957" w:type="dxa"/>
          </w:tcPr>
          <w:p w14:paraId="7D051CA5" w14:textId="77777777" w:rsidR="00973A86" w:rsidRPr="00F02BE6" w:rsidRDefault="00973A86" w:rsidP="003E5D96">
            <w:pPr>
              <w:pStyle w:val="TAR"/>
            </w:pPr>
            <w:r w:rsidRPr="00F02BE6">
              <w:t>:</w:t>
            </w:r>
          </w:p>
        </w:tc>
        <w:tc>
          <w:tcPr>
            <w:tcW w:w="957" w:type="dxa"/>
          </w:tcPr>
          <w:p w14:paraId="4828ECAA"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650C0003" w14:textId="77777777" w:rsidR="00973A86" w:rsidRPr="00F02BE6" w:rsidRDefault="00973A86" w:rsidP="003E5D96">
            <w:pPr>
              <w:pStyle w:val="TF"/>
              <w:keepNext/>
              <w:spacing w:after="0"/>
              <w:rPr>
                <w:lang w:eastAsia="en-US"/>
              </w:rPr>
            </w:pPr>
          </w:p>
        </w:tc>
      </w:tr>
      <w:tr w:rsidR="00973A86" w:rsidRPr="00F02BE6" w14:paraId="2AB14F93" w14:textId="77777777" w:rsidTr="003E5D96">
        <w:tblPrEx>
          <w:tblCellMar>
            <w:top w:w="0" w:type="dxa"/>
            <w:bottom w:w="0" w:type="dxa"/>
          </w:tblCellMar>
        </w:tblPrEx>
        <w:trPr>
          <w:cantSplit/>
          <w:jc w:val="center"/>
        </w:trPr>
        <w:tc>
          <w:tcPr>
            <w:tcW w:w="957" w:type="dxa"/>
          </w:tcPr>
          <w:p w14:paraId="1AC1B7BF" w14:textId="77777777" w:rsidR="00973A86" w:rsidRPr="00F02BE6" w:rsidRDefault="00973A86" w:rsidP="003E5D96">
            <w:pPr>
              <w:pStyle w:val="TAL"/>
            </w:pPr>
            <w:r w:rsidRPr="00F02BE6">
              <w:t>:</w:t>
            </w:r>
          </w:p>
        </w:tc>
        <w:tc>
          <w:tcPr>
            <w:tcW w:w="957" w:type="dxa"/>
          </w:tcPr>
          <w:p w14:paraId="14B2E76A" w14:textId="77777777" w:rsidR="00973A86" w:rsidRPr="00F02BE6" w:rsidRDefault="00973A86" w:rsidP="003E5D96">
            <w:pPr>
              <w:pStyle w:val="TF"/>
              <w:keepNext/>
              <w:spacing w:after="0"/>
              <w:rPr>
                <w:lang w:eastAsia="en-US"/>
              </w:rPr>
            </w:pPr>
          </w:p>
        </w:tc>
        <w:tc>
          <w:tcPr>
            <w:tcW w:w="957" w:type="dxa"/>
          </w:tcPr>
          <w:p w14:paraId="2E649CDC" w14:textId="77777777" w:rsidR="00973A86" w:rsidRPr="00F02BE6" w:rsidRDefault="00973A86" w:rsidP="003E5D96">
            <w:pPr>
              <w:pStyle w:val="TF"/>
              <w:keepNext/>
              <w:spacing w:after="0"/>
              <w:rPr>
                <w:lang w:eastAsia="en-US"/>
              </w:rPr>
            </w:pPr>
          </w:p>
        </w:tc>
        <w:tc>
          <w:tcPr>
            <w:tcW w:w="957" w:type="dxa"/>
          </w:tcPr>
          <w:p w14:paraId="64E2651C" w14:textId="77777777" w:rsidR="00973A86" w:rsidRPr="00F02BE6" w:rsidRDefault="00973A86" w:rsidP="003E5D96">
            <w:pPr>
              <w:pStyle w:val="TF"/>
              <w:keepNext/>
              <w:spacing w:after="0"/>
              <w:rPr>
                <w:lang w:eastAsia="en-US"/>
              </w:rPr>
            </w:pPr>
          </w:p>
        </w:tc>
        <w:tc>
          <w:tcPr>
            <w:tcW w:w="957" w:type="dxa"/>
          </w:tcPr>
          <w:p w14:paraId="5C4DBE0F" w14:textId="77777777" w:rsidR="00973A86" w:rsidRPr="00F02BE6" w:rsidRDefault="00973A86" w:rsidP="003E5D96">
            <w:pPr>
              <w:pStyle w:val="TF"/>
              <w:keepNext/>
              <w:spacing w:after="0"/>
              <w:rPr>
                <w:lang w:eastAsia="en-US"/>
              </w:rPr>
            </w:pPr>
          </w:p>
        </w:tc>
        <w:tc>
          <w:tcPr>
            <w:tcW w:w="957" w:type="dxa"/>
          </w:tcPr>
          <w:p w14:paraId="2D812BF4" w14:textId="77777777" w:rsidR="00973A86" w:rsidRPr="00F02BE6" w:rsidRDefault="00973A86" w:rsidP="003E5D96">
            <w:pPr>
              <w:pStyle w:val="TF"/>
              <w:keepNext/>
              <w:spacing w:after="0"/>
              <w:rPr>
                <w:lang w:eastAsia="en-US"/>
              </w:rPr>
            </w:pPr>
          </w:p>
        </w:tc>
        <w:tc>
          <w:tcPr>
            <w:tcW w:w="957" w:type="dxa"/>
          </w:tcPr>
          <w:p w14:paraId="4F7FF5B3" w14:textId="77777777" w:rsidR="00973A86" w:rsidRPr="00F02BE6" w:rsidRDefault="00973A86" w:rsidP="003E5D96">
            <w:pPr>
              <w:pStyle w:val="TF"/>
              <w:keepNext/>
              <w:spacing w:after="0"/>
              <w:rPr>
                <w:lang w:eastAsia="en-US"/>
              </w:rPr>
            </w:pPr>
          </w:p>
        </w:tc>
        <w:tc>
          <w:tcPr>
            <w:tcW w:w="957" w:type="dxa"/>
          </w:tcPr>
          <w:p w14:paraId="7B01A77F" w14:textId="77777777" w:rsidR="00973A86" w:rsidRPr="00F02BE6" w:rsidRDefault="00973A86" w:rsidP="003E5D96">
            <w:pPr>
              <w:pStyle w:val="TAR"/>
            </w:pPr>
            <w:r w:rsidRPr="00F02BE6">
              <w:t>:</w:t>
            </w:r>
          </w:p>
        </w:tc>
        <w:tc>
          <w:tcPr>
            <w:tcW w:w="957" w:type="dxa"/>
          </w:tcPr>
          <w:p w14:paraId="09839A51" w14:textId="77777777" w:rsidR="00973A86" w:rsidRPr="00F02BE6" w:rsidRDefault="00973A86" w:rsidP="003E5D96">
            <w:pPr>
              <w:pStyle w:val="TF"/>
              <w:keepNext/>
              <w:spacing w:after="0"/>
              <w:rPr>
                <w:lang w:eastAsia="en-US"/>
              </w:rPr>
            </w:pPr>
          </w:p>
        </w:tc>
        <w:tc>
          <w:tcPr>
            <w:tcW w:w="957" w:type="dxa"/>
          </w:tcPr>
          <w:p w14:paraId="18C3CD8D" w14:textId="77777777" w:rsidR="00973A86" w:rsidRPr="00F02BE6" w:rsidRDefault="00973A86" w:rsidP="003E5D96">
            <w:pPr>
              <w:pStyle w:val="TF"/>
              <w:keepNext/>
              <w:spacing w:after="0"/>
              <w:rPr>
                <w:lang w:eastAsia="en-US"/>
              </w:rPr>
            </w:pPr>
          </w:p>
        </w:tc>
      </w:tr>
      <w:tr w:rsidR="00973A86" w:rsidRPr="00F02BE6" w14:paraId="1FFB90D4" w14:textId="77777777" w:rsidTr="003E5D96">
        <w:tblPrEx>
          <w:tblCellMar>
            <w:top w:w="0" w:type="dxa"/>
            <w:bottom w:w="0" w:type="dxa"/>
          </w:tblCellMar>
        </w:tblPrEx>
        <w:trPr>
          <w:cantSplit/>
          <w:jc w:val="center"/>
        </w:trPr>
        <w:tc>
          <w:tcPr>
            <w:tcW w:w="957" w:type="dxa"/>
          </w:tcPr>
          <w:p w14:paraId="6F467A77" w14:textId="77777777" w:rsidR="00973A86" w:rsidRPr="00F02BE6" w:rsidRDefault="00973A86" w:rsidP="003E5D96">
            <w:pPr>
              <w:pStyle w:val="TAL"/>
            </w:pPr>
            <w:r w:rsidRPr="00F02BE6">
              <w:t>:</w:t>
            </w:r>
          </w:p>
        </w:tc>
        <w:tc>
          <w:tcPr>
            <w:tcW w:w="957" w:type="dxa"/>
          </w:tcPr>
          <w:p w14:paraId="7DD50CAE" w14:textId="77777777" w:rsidR="00973A86" w:rsidRPr="00F02BE6" w:rsidRDefault="00973A86" w:rsidP="003E5D96">
            <w:pPr>
              <w:pStyle w:val="TF"/>
              <w:keepNext/>
              <w:spacing w:after="0"/>
              <w:rPr>
                <w:lang w:eastAsia="en-US"/>
              </w:rPr>
            </w:pPr>
          </w:p>
        </w:tc>
        <w:tc>
          <w:tcPr>
            <w:tcW w:w="957" w:type="dxa"/>
          </w:tcPr>
          <w:p w14:paraId="71546D50" w14:textId="77777777" w:rsidR="00973A86" w:rsidRPr="00F02BE6" w:rsidRDefault="00973A86" w:rsidP="003E5D96">
            <w:pPr>
              <w:pStyle w:val="TF"/>
              <w:keepNext/>
              <w:spacing w:after="0"/>
              <w:rPr>
                <w:lang w:eastAsia="en-US"/>
              </w:rPr>
            </w:pPr>
          </w:p>
        </w:tc>
        <w:tc>
          <w:tcPr>
            <w:tcW w:w="957" w:type="dxa"/>
          </w:tcPr>
          <w:p w14:paraId="4EF28AE0" w14:textId="77777777" w:rsidR="00973A86" w:rsidRPr="00F02BE6" w:rsidRDefault="00973A86" w:rsidP="003E5D96">
            <w:pPr>
              <w:pStyle w:val="TF"/>
              <w:keepNext/>
              <w:spacing w:after="0"/>
              <w:rPr>
                <w:lang w:eastAsia="en-US"/>
              </w:rPr>
            </w:pPr>
          </w:p>
        </w:tc>
        <w:tc>
          <w:tcPr>
            <w:tcW w:w="957" w:type="dxa"/>
          </w:tcPr>
          <w:p w14:paraId="49C6941B" w14:textId="77777777" w:rsidR="00973A86" w:rsidRPr="00F02BE6" w:rsidRDefault="00973A86" w:rsidP="003E5D96">
            <w:pPr>
              <w:pStyle w:val="TF"/>
              <w:keepNext/>
              <w:spacing w:after="0"/>
              <w:rPr>
                <w:lang w:eastAsia="en-US"/>
              </w:rPr>
            </w:pPr>
          </w:p>
        </w:tc>
        <w:tc>
          <w:tcPr>
            <w:tcW w:w="957" w:type="dxa"/>
          </w:tcPr>
          <w:p w14:paraId="622CBCC1" w14:textId="77777777" w:rsidR="00973A86" w:rsidRPr="00F02BE6" w:rsidRDefault="00973A86" w:rsidP="003E5D96">
            <w:pPr>
              <w:pStyle w:val="TF"/>
              <w:keepNext/>
              <w:spacing w:after="0"/>
              <w:rPr>
                <w:lang w:eastAsia="en-US"/>
              </w:rPr>
            </w:pPr>
          </w:p>
        </w:tc>
        <w:tc>
          <w:tcPr>
            <w:tcW w:w="957" w:type="dxa"/>
          </w:tcPr>
          <w:p w14:paraId="695215FF" w14:textId="77777777" w:rsidR="00973A86" w:rsidRPr="00F02BE6" w:rsidRDefault="00973A86" w:rsidP="003E5D96">
            <w:pPr>
              <w:pStyle w:val="TF"/>
              <w:keepNext/>
              <w:spacing w:after="0"/>
              <w:rPr>
                <w:lang w:eastAsia="en-US"/>
              </w:rPr>
            </w:pPr>
          </w:p>
        </w:tc>
        <w:tc>
          <w:tcPr>
            <w:tcW w:w="957" w:type="dxa"/>
          </w:tcPr>
          <w:p w14:paraId="0D22C855" w14:textId="77777777" w:rsidR="00973A86" w:rsidRPr="00F02BE6" w:rsidRDefault="00973A86" w:rsidP="003E5D96">
            <w:pPr>
              <w:pStyle w:val="TAR"/>
            </w:pPr>
            <w:r w:rsidRPr="00F02BE6">
              <w:t>:</w:t>
            </w:r>
          </w:p>
        </w:tc>
        <w:tc>
          <w:tcPr>
            <w:tcW w:w="957" w:type="dxa"/>
          </w:tcPr>
          <w:p w14:paraId="0A6C1F8D" w14:textId="77777777" w:rsidR="00973A86" w:rsidRPr="00F02BE6" w:rsidRDefault="00973A86" w:rsidP="003E5D96">
            <w:pPr>
              <w:pStyle w:val="TF"/>
              <w:keepNext/>
              <w:spacing w:after="0"/>
              <w:rPr>
                <w:lang w:eastAsia="en-US"/>
              </w:rPr>
            </w:pPr>
          </w:p>
        </w:tc>
        <w:tc>
          <w:tcPr>
            <w:tcW w:w="957" w:type="dxa"/>
          </w:tcPr>
          <w:p w14:paraId="71032050" w14:textId="77777777" w:rsidR="00973A86" w:rsidRPr="00F02BE6" w:rsidRDefault="00973A86" w:rsidP="003E5D96">
            <w:pPr>
              <w:pStyle w:val="TF"/>
              <w:keepNext/>
              <w:spacing w:after="0"/>
              <w:rPr>
                <w:lang w:eastAsia="en-US"/>
              </w:rPr>
            </w:pPr>
          </w:p>
        </w:tc>
      </w:tr>
      <w:tr w:rsidR="00973A86" w:rsidRPr="00F02BE6" w14:paraId="06142CEE" w14:textId="77777777" w:rsidTr="003E5D96">
        <w:tblPrEx>
          <w:tblCellMar>
            <w:top w:w="0" w:type="dxa"/>
            <w:bottom w:w="0" w:type="dxa"/>
          </w:tblCellMar>
        </w:tblPrEx>
        <w:trPr>
          <w:cantSplit/>
          <w:jc w:val="center"/>
        </w:trPr>
        <w:tc>
          <w:tcPr>
            <w:tcW w:w="957" w:type="dxa"/>
            <w:tcBorders>
              <w:left w:val="single" w:sz="6" w:space="0" w:color="auto"/>
            </w:tcBorders>
          </w:tcPr>
          <w:p w14:paraId="10EFE0EC" w14:textId="77777777" w:rsidR="00973A86" w:rsidRPr="00F02BE6" w:rsidRDefault="00973A86" w:rsidP="003E5D96">
            <w:pPr>
              <w:pStyle w:val="TAL"/>
            </w:pPr>
          </w:p>
        </w:tc>
        <w:tc>
          <w:tcPr>
            <w:tcW w:w="957" w:type="dxa"/>
          </w:tcPr>
          <w:p w14:paraId="5D947149" w14:textId="77777777" w:rsidR="00973A86" w:rsidRPr="00F02BE6" w:rsidRDefault="00973A86" w:rsidP="003E5D96">
            <w:pPr>
              <w:pStyle w:val="TF"/>
              <w:keepNext/>
              <w:spacing w:after="0"/>
              <w:rPr>
                <w:lang w:eastAsia="en-US"/>
              </w:rPr>
            </w:pPr>
          </w:p>
        </w:tc>
        <w:tc>
          <w:tcPr>
            <w:tcW w:w="957" w:type="dxa"/>
          </w:tcPr>
          <w:p w14:paraId="22CAD629" w14:textId="77777777" w:rsidR="00973A86" w:rsidRPr="00F02BE6" w:rsidRDefault="00973A86" w:rsidP="003E5D96">
            <w:pPr>
              <w:pStyle w:val="TF"/>
              <w:keepNext/>
              <w:spacing w:after="0"/>
              <w:rPr>
                <w:lang w:eastAsia="en-US"/>
              </w:rPr>
            </w:pPr>
          </w:p>
        </w:tc>
        <w:tc>
          <w:tcPr>
            <w:tcW w:w="1914" w:type="dxa"/>
            <w:gridSpan w:val="2"/>
          </w:tcPr>
          <w:p w14:paraId="5A86B829"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7D53F1DB" w14:textId="77777777" w:rsidR="00973A86" w:rsidRPr="00F02BE6" w:rsidRDefault="00973A86" w:rsidP="003E5D96">
            <w:pPr>
              <w:pStyle w:val="TF"/>
              <w:keepNext/>
              <w:spacing w:after="0"/>
              <w:rPr>
                <w:lang w:eastAsia="en-US"/>
              </w:rPr>
            </w:pPr>
          </w:p>
        </w:tc>
        <w:tc>
          <w:tcPr>
            <w:tcW w:w="957" w:type="dxa"/>
          </w:tcPr>
          <w:p w14:paraId="18724D28"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7406AEE7" w14:textId="77777777" w:rsidR="00973A86" w:rsidRPr="00F02BE6" w:rsidRDefault="00973A86" w:rsidP="003E5D96">
            <w:pPr>
              <w:pStyle w:val="TAR"/>
            </w:pPr>
          </w:p>
        </w:tc>
        <w:tc>
          <w:tcPr>
            <w:tcW w:w="957" w:type="dxa"/>
            <w:tcBorders>
              <w:left w:val="nil"/>
            </w:tcBorders>
          </w:tcPr>
          <w:p w14:paraId="3F70B6AD" w14:textId="77777777" w:rsidR="00973A86" w:rsidRPr="00F02BE6" w:rsidRDefault="00973A86" w:rsidP="003E5D96">
            <w:pPr>
              <w:pStyle w:val="TF"/>
              <w:keepNext/>
              <w:spacing w:after="0"/>
              <w:rPr>
                <w:lang w:eastAsia="en-US"/>
              </w:rPr>
            </w:pPr>
          </w:p>
        </w:tc>
        <w:tc>
          <w:tcPr>
            <w:tcW w:w="957" w:type="dxa"/>
          </w:tcPr>
          <w:p w14:paraId="621CCDE8" w14:textId="77777777" w:rsidR="00973A86" w:rsidRPr="00F02BE6" w:rsidRDefault="00973A86" w:rsidP="003E5D96">
            <w:pPr>
              <w:pStyle w:val="TF"/>
              <w:keepNext/>
              <w:spacing w:after="0"/>
              <w:rPr>
                <w:lang w:eastAsia="en-US"/>
              </w:rPr>
            </w:pPr>
          </w:p>
        </w:tc>
      </w:tr>
      <w:tr w:rsidR="00973A86" w:rsidRPr="00F02BE6" w14:paraId="5F996056"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4F0C4C4D" w14:textId="77777777" w:rsidR="00973A86" w:rsidRPr="00F02BE6" w:rsidRDefault="00973A86" w:rsidP="003E5D96">
            <w:pPr>
              <w:pStyle w:val="TAL"/>
            </w:pPr>
          </w:p>
        </w:tc>
        <w:tc>
          <w:tcPr>
            <w:tcW w:w="957" w:type="dxa"/>
            <w:tcBorders>
              <w:top w:val="single" w:sz="6" w:space="0" w:color="auto"/>
            </w:tcBorders>
          </w:tcPr>
          <w:p w14:paraId="25D7F566"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8EE1235" w14:textId="77777777" w:rsidR="00973A86" w:rsidRPr="00F02BE6" w:rsidRDefault="00973A86" w:rsidP="003E5D96">
            <w:pPr>
              <w:pStyle w:val="TF"/>
              <w:keepNext/>
              <w:spacing w:after="0"/>
              <w:rPr>
                <w:lang w:eastAsia="en-US"/>
              </w:rPr>
            </w:pPr>
          </w:p>
        </w:tc>
        <w:tc>
          <w:tcPr>
            <w:tcW w:w="1914" w:type="dxa"/>
            <w:gridSpan w:val="2"/>
          </w:tcPr>
          <w:p w14:paraId="103D7863"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21402E7B"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643E739"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60A3492" w14:textId="77777777" w:rsidR="00973A86" w:rsidRPr="00F02BE6" w:rsidRDefault="00973A86" w:rsidP="003E5D96">
            <w:pPr>
              <w:pStyle w:val="TAR"/>
            </w:pPr>
          </w:p>
        </w:tc>
        <w:tc>
          <w:tcPr>
            <w:tcW w:w="957" w:type="dxa"/>
            <w:tcBorders>
              <w:left w:val="nil"/>
            </w:tcBorders>
          </w:tcPr>
          <w:p w14:paraId="308FAE17" w14:textId="77777777" w:rsidR="00973A86" w:rsidRPr="00F02BE6" w:rsidRDefault="00973A86" w:rsidP="003E5D96">
            <w:pPr>
              <w:pStyle w:val="TAL"/>
            </w:pPr>
            <w:r w:rsidRPr="00F02BE6">
              <w:rPr>
                <w:b/>
                <w:bCs/>
              </w:rPr>
              <w:t xml:space="preserve">  octet 60  </w:t>
            </w:r>
          </w:p>
        </w:tc>
        <w:tc>
          <w:tcPr>
            <w:tcW w:w="957" w:type="dxa"/>
          </w:tcPr>
          <w:p w14:paraId="13167529" w14:textId="77777777" w:rsidR="00973A86" w:rsidRPr="00F02BE6" w:rsidRDefault="00973A86" w:rsidP="003E5D96">
            <w:pPr>
              <w:pStyle w:val="TF"/>
              <w:keepNext/>
              <w:spacing w:after="0"/>
              <w:rPr>
                <w:lang w:eastAsia="en-US"/>
              </w:rPr>
            </w:pPr>
          </w:p>
        </w:tc>
      </w:tr>
      <w:tr w:rsidR="00973A86" w:rsidRPr="00F02BE6" w14:paraId="47B3DF43"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1A11B729"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34AC534C"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52045550"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0B49BB94"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6ADC441"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734EC0E2"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2F4AA50C" w14:textId="77777777" w:rsidR="00973A86" w:rsidRPr="00F02BE6" w:rsidRDefault="00973A86" w:rsidP="003E5D96">
            <w:pPr>
              <w:pStyle w:val="TF"/>
              <w:keepNext/>
              <w:spacing w:after="0"/>
              <w:jc w:val="left"/>
              <w:rPr>
                <w:lang w:eastAsia="en-US"/>
              </w:rPr>
            </w:pPr>
          </w:p>
        </w:tc>
        <w:tc>
          <w:tcPr>
            <w:tcW w:w="957" w:type="dxa"/>
            <w:tcBorders>
              <w:left w:val="nil"/>
            </w:tcBorders>
          </w:tcPr>
          <w:p w14:paraId="5DAA9C71" w14:textId="77777777" w:rsidR="00973A86" w:rsidRPr="00F02BE6" w:rsidRDefault="00973A86" w:rsidP="003E5D96">
            <w:pPr>
              <w:pStyle w:val="TF"/>
              <w:keepNext/>
              <w:spacing w:after="0"/>
              <w:rPr>
                <w:lang w:eastAsia="en-US"/>
              </w:rPr>
            </w:pPr>
          </w:p>
        </w:tc>
        <w:tc>
          <w:tcPr>
            <w:tcW w:w="957" w:type="dxa"/>
          </w:tcPr>
          <w:p w14:paraId="75408825" w14:textId="77777777" w:rsidR="00973A86" w:rsidRPr="00F02BE6" w:rsidRDefault="00973A86" w:rsidP="003E5D96">
            <w:pPr>
              <w:pStyle w:val="TF"/>
              <w:keepNext/>
              <w:spacing w:after="0"/>
              <w:rPr>
                <w:lang w:eastAsia="en-US"/>
              </w:rPr>
            </w:pPr>
          </w:p>
        </w:tc>
      </w:tr>
      <w:tr w:rsidR="00973A86" w:rsidRPr="00F02BE6" w14:paraId="2B6EAA97"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5A88F5D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34D080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D3A188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8CD173E"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F01719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56EFC40" w14:textId="77777777" w:rsidR="00973A86" w:rsidRPr="00F02BE6" w:rsidRDefault="00973A86" w:rsidP="003E5D96">
            <w:pPr>
              <w:pStyle w:val="TF"/>
              <w:keepNext/>
              <w:spacing w:after="0"/>
              <w:rPr>
                <w:lang w:eastAsia="en-US"/>
              </w:rPr>
            </w:pPr>
          </w:p>
        </w:tc>
        <w:tc>
          <w:tcPr>
            <w:tcW w:w="957" w:type="dxa"/>
            <w:tcBorders>
              <w:top w:val="single" w:sz="6" w:space="0" w:color="auto"/>
              <w:bottom w:val="dotted" w:sz="4" w:space="0" w:color="auto"/>
            </w:tcBorders>
          </w:tcPr>
          <w:p w14:paraId="3DD01A2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73887AEC"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5E09C61" w14:textId="77777777" w:rsidR="00973A86" w:rsidRPr="00F02BE6" w:rsidRDefault="00973A86" w:rsidP="003E5D96">
            <w:pPr>
              <w:pStyle w:val="TAL"/>
            </w:pPr>
          </w:p>
          <w:p w14:paraId="24DC1DC4" w14:textId="77777777" w:rsidR="00973A86" w:rsidRPr="00F02BE6" w:rsidRDefault="00973A86" w:rsidP="003E5D96">
            <w:pPr>
              <w:pStyle w:val="TAL"/>
            </w:pPr>
          </w:p>
        </w:tc>
      </w:tr>
      <w:tr w:rsidR="00973A86" w:rsidRPr="00F02BE6" w14:paraId="58CEA3D6"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4F933A2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E2A8EB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1B28E5A" w14:textId="77777777" w:rsidR="00973A86" w:rsidRPr="00F02BE6" w:rsidRDefault="00973A86" w:rsidP="003E5D96">
            <w:pPr>
              <w:pStyle w:val="TF"/>
              <w:keepNext/>
              <w:spacing w:after="0"/>
              <w:rPr>
                <w:lang w:eastAsia="en-US"/>
              </w:rPr>
            </w:pPr>
          </w:p>
          <w:p w14:paraId="5A0BD42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2D7DF7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EA4FAF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A3D106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33AA1EB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20687B1E"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347E951" w14:textId="77777777" w:rsidR="00973A86" w:rsidRPr="00F02BE6" w:rsidRDefault="00973A86" w:rsidP="003E5D96">
            <w:pPr>
              <w:pStyle w:val="TAL"/>
              <w:rPr>
                <w:b/>
              </w:rPr>
            </w:pPr>
          </w:p>
        </w:tc>
      </w:tr>
      <w:tr w:rsidR="00973A86" w:rsidRPr="00F02BE6" w14:paraId="1900B1DC"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0A7039AA" w14:textId="77777777" w:rsidR="00973A86" w:rsidRPr="00F02BE6" w:rsidRDefault="00973A86" w:rsidP="003E5D96">
            <w:pPr>
              <w:pStyle w:val="TF"/>
              <w:keepNext/>
              <w:spacing w:after="0"/>
              <w:rPr>
                <w:lang w:eastAsia="en-US"/>
              </w:rPr>
            </w:pPr>
          </w:p>
          <w:p w14:paraId="0E60D7F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44A1B3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A01CEF7"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526D9AF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1DFE42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53FA85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462B0AF2"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C4FB5DC" w14:textId="77777777" w:rsidR="00973A86" w:rsidRPr="00F02BE6" w:rsidRDefault="00973A86" w:rsidP="003E5D96">
            <w:pPr>
              <w:pStyle w:val="TAL"/>
              <w:rPr>
                <w:b/>
              </w:rPr>
            </w:pPr>
          </w:p>
        </w:tc>
      </w:tr>
      <w:tr w:rsidR="00973A86" w:rsidRPr="00F02BE6" w14:paraId="00834424" w14:textId="77777777" w:rsidTr="003E5D96">
        <w:tblPrEx>
          <w:tblCellMar>
            <w:top w:w="0" w:type="dxa"/>
            <w:bottom w:w="0" w:type="dxa"/>
          </w:tblCellMar>
        </w:tblPrEx>
        <w:trPr>
          <w:cantSplit/>
          <w:jc w:val="center"/>
        </w:trPr>
        <w:tc>
          <w:tcPr>
            <w:tcW w:w="957" w:type="dxa"/>
            <w:tcBorders>
              <w:top w:val="dotted" w:sz="4" w:space="0" w:color="auto"/>
            </w:tcBorders>
          </w:tcPr>
          <w:p w14:paraId="4AB3FEFE"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764A2758"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5D44957"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0C0E5784"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D400C51"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3D253D18" w14:textId="77777777" w:rsidR="00973A86" w:rsidRPr="00F02BE6" w:rsidRDefault="00973A86" w:rsidP="003E5D96">
            <w:pPr>
              <w:pStyle w:val="TF"/>
              <w:keepNext/>
              <w:spacing w:after="0"/>
              <w:rPr>
                <w:lang w:eastAsia="en-US"/>
              </w:rPr>
            </w:pPr>
          </w:p>
          <w:p w14:paraId="58A58800"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615F5060"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209B4DB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100387A" w14:textId="77777777" w:rsidR="00973A86" w:rsidRPr="00F02BE6" w:rsidRDefault="00973A86" w:rsidP="003E5D96">
            <w:pPr>
              <w:pStyle w:val="TAL"/>
              <w:rPr>
                <w:b/>
              </w:rPr>
            </w:pPr>
            <w:r w:rsidRPr="00F02BE6">
              <w:rPr>
                <w:b/>
              </w:rPr>
              <w:t xml:space="preserve">  octet 64</w:t>
            </w:r>
          </w:p>
        </w:tc>
      </w:tr>
    </w:tbl>
    <w:p w14:paraId="46D9C5D0" w14:textId="77777777" w:rsidR="00973A86" w:rsidRPr="00F02BE6" w:rsidRDefault="00973A86" w:rsidP="00973A86">
      <w:pPr>
        <w:pStyle w:val="NF"/>
      </w:pPr>
    </w:p>
    <w:p w14:paraId="2B868C66" w14:textId="77777777" w:rsidR="00973A86" w:rsidRPr="00F02BE6" w:rsidRDefault="00973A86" w:rsidP="00973A86">
      <w:pPr>
        <w:pStyle w:val="NF"/>
      </w:pPr>
      <w:r w:rsidRPr="00F02BE6">
        <w:t>NOTE:</w:t>
      </w:r>
      <w:r w:rsidRPr="00F02BE6">
        <w:tab/>
        <w:t>The numbering convention specified in 3GPP TS 44.060 applies.</w:t>
      </w:r>
    </w:p>
    <w:p w14:paraId="63C4E963" w14:textId="77777777" w:rsidR="00973A86" w:rsidRPr="00F02BE6" w:rsidRDefault="00973A86" w:rsidP="00973A86">
      <w:pPr>
        <w:pStyle w:val="NF"/>
      </w:pPr>
    </w:p>
    <w:p w14:paraId="143A6DFC" w14:textId="77777777" w:rsidR="00973A86" w:rsidRPr="00F02BE6" w:rsidRDefault="00973A86" w:rsidP="00973A86">
      <w:pPr>
        <w:pStyle w:val="TF"/>
      </w:pPr>
      <w:r w:rsidRPr="00F02BE6">
        <w:t>Figure 7.6.35.1: PDTCH block type 35 (DBS-5) format</w:t>
      </w:r>
    </w:p>
    <w:p w14:paraId="209A090E" w14:textId="77777777" w:rsidR="00973A86" w:rsidRPr="00F02BE6" w:rsidRDefault="00973A86" w:rsidP="00973A86">
      <w:pPr>
        <w:pStyle w:val="Heading3"/>
        <w:rPr>
          <w:lang w:val="en-US"/>
        </w:rPr>
      </w:pPr>
      <w:bookmarkStart w:id="192" w:name="_Toc517979180"/>
      <w:r w:rsidRPr="00F02BE6">
        <w:rPr>
          <w:lang w:val="en-US"/>
        </w:rPr>
        <w:t>7.6.36</w:t>
      </w:r>
      <w:r w:rsidRPr="00F02BE6">
        <w:rPr>
          <w:lang w:val="en-US"/>
        </w:rPr>
        <w:tab/>
        <w:t>PDTCH block type 36 (DBS-6) format (downlink only)</w:t>
      </w:r>
      <w:bookmarkEnd w:id="192"/>
    </w:p>
    <w:p w14:paraId="505A33E1" w14:textId="77777777" w:rsidR="00973A86" w:rsidRPr="00F02BE6" w:rsidRDefault="00973A86" w:rsidP="00973A86">
      <w:r w:rsidRPr="00F02BE6">
        <w:t>The blocks of 624 bits, or in case a PAN is included, 649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4CAEE443" w14:textId="77777777" w:rsidTr="003E5D96">
        <w:tblPrEx>
          <w:tblCellMar>
            <w:top w:w="0" w:type="dxa"/>
            <w:bottom w:w="0" w:type="dxa"/>
          </w:tblCellMar>
        </w:tblPrEx>
        <w:trPr>
          <w:cantSplit/>
          <w:jc w:val="center"/>
        </w:trPr>
        <w:tc>
          <w:tcPr>
            <w:tcW w:w="7656" w:type="dxa"/>
            <w:gridSpan w:val="8"/>
          </w:tcPr>
          <w:p w14:paraId="2F8517C1"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1FED18DD" w14:textId="77777777" w:rsidR="00973A86" w:rsidRPr="00F02BE6" w:rsidRDefault="00973A86" w:rsidP="003E5D96">
            <w:pPr>
              <w:pStyle w:val="TF"/>
              <w:keepNext/>
              <w:spacing w:after="0"/>
              <w:rPr>
                <w:lang w:eastAsia="en-US"/>
              </w:rPr>
            </w:pPr>
          </w:p>
        </w:tc>
        <w:tc>
          <w:tcPr>
            <w:tcW w:w="957" w:type="dxa"/>
          </w:tcPr>
          <w:p w14:paraId="65DF9047" w14:textId="77777777" w:rsidR="00973A86" w:rsidRPr="00F02BE6" w:rsidRDefault="00973A86" w:rsidP="003E5D96">
            <w:pPr>
              <w:pStyle w:val="TF"/>
              <w:keepNext/>
              <w:spacing w:after="0"/>
              <w:rPr>
                <w:lang w:eastAsia="en-US"/>
              </w:rPr>
            </w:pPr>
          </w:p>
        </w:tc>
      </w:tr>
      <w:tr w:rsidR="00973A86" w:rsidRPr="00F02BE6" w14:paraId="2A169929" w14:textId="77777777" w:rsidTr="003E5D96">
        <w:tblPrEx>
          <w:tblCellMar>
            <w:top w:w="0" w:type="dxa"/>
            <w:bottom w:w="0" w:type="dxa"/>
          </w:tblCellMar>
        </w:tblPrEx>
        <w:trPr>
          <w:cantSplit/>
          <w:jc w:val="center"/>
        </w:trPr>
        <w:tc>
          <w:tcPr>
            <w:tcW w:w="957" w:type="dxa"/>
          </w:tcPr>
          <w:p w14:paraId="6C77AA77"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45D3860D"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5ECA6D13"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16C74F44"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7738A39D"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52E9BBEA"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6BDADFD7"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46CA2128"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5366E4A8" w14:textId="77777777" w:rsidR="00973A86" w:rsidRPr="00F02BE6" w:rsidRDefault="00973A86" w:rsidP="003E5D96">
            <w:pPr>
              <w:pStyle w:val="TF"/>
              <w:keepNext/>
              <w:spacing w:after="0"/>
              <w:rPr>
                <w:lang w:eastAsia="en-US"/>
              </w:rPr>
            </w:pPr>
          </w:p>
        </w:tc>
        <w:tc>
          <w:tcPr>
            <w:tcW w:w="957" w:type="dxa"/>
          </w:tcPr>
          <w:p w14:paraId="2D5ED4CD" w14:textId="77777777" w:rsidR="00973A86" w:rsidRPr="00F02BE6" w:rsidRDefault="00973A86" w:rsidP="003E5D96">
            <w:pPr>
              <w:pStyle w:val="TF"/>
              <w:keepNext/>
              <w:spacing w:after="0"/>
              <w:rPr>
                <w:lang w:eastAsia="en-US"/>
              </w:rPr>
            </w:pPr>
          </w:p>
        </w:tc>
      </w:tr>
      <w:tr w:rsidR="00973A86" w:rsidRPr="00F02BE6" w14:paraId="011F2E09"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3FFE87D2" w14:textId="77777777" w:rsidR="00973A86" w:rsidRPr="00F02BE6" w:rsidRDefault="00973A86" w:rsidP="003E5D96">
            <w:pPr>
              <w:pStyle w:val="TF"/>
              <w:keepNext/>
              <w:spacing w:after="0"/>
              <w:rPr>
                <w:lang w:eastAsia="en-US"/>
              </w:rPr>
            </w:pPr>
          </w:p>
        </w:tc>
        <w:tc>
          <w:tcPr>
            <w:tcW w:w="957" w:type="dxa"/>
            <w:tcBorders>
              <w:left w:val="nil"/>
            </w:tcBorders>
          </w:tcPr>
          <w:p w14:paraId="22AD5989"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6F5092DD" w14:textId="77777777" w:rsidR="00973A86" w:rsidRPr="00F02BE6" w:rsidRDefault="00973A86" w:rsidP="003E5D96">
            <w:pPr>
              <w:pStyle w:val="TF"/>
              <w:keepNext/>
              <w:spacing w:after="0"/>
              <w:rPr>
                <w:lang w:eastAsia="en-US"/>
              </w:rPr>
            </w:pPr>
          </w:p>
        </w:tc>
      </w:tr>
      <w:tr w:rsidR="00973A86" w:rsidRPr="00F02BE6" w14:paraId="4335A3CF" w14:textId="77777777" w:rsidTr="003E5D96">
        <w:tblPrEx>
          <w:tblCellMar>
            <w:top w:w="0" w:type="dxa"/>
            <w:bottom w:w="0" w:type="dxa"/>
          </w:tblCellMar>
        </w:tblPrEx>
        <w:trPr>
          <w:cantSplit/>
          <w:jc w:val="center"/>
        </w:trPr>
        <w:tc>
          <w:tcPr>
            <w:tcW w:w="957" w:type="dxa"/>
            <w:tcBorders>
              <w:left w:val="single" w:sz="6" w:space="0" w:color="auto"/>
            </w:tcBorders>
          </w:tcPr>
          <w:p w14:paraId="2435CB97"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ED01BCD"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0C75270" w14:textId="77777777" w:rsidR="00973A86" w:rsidRPr="00F02BE6" w:rsidRDefault="00973A86" w:rsidP="003E5D96">
            <w:pPr>
              <w:pStyle w:val="TF"/>
              <w:keepNext/>
              <w:spacing w:after="0"/>
              <w:rPr>
                <w:lang w:eastAsia="en-US"/>
              </w:rPr>
            </w:pPr>
          </w:p>
        </w:tc>
        <w:tc>
          <w:tcPr>
            <w:tcW w:w="1914" w:type="dxa"/>
            <w:gridSpan w:val="2"/>
          </w:tcPr>
          <w:p w14:paraId="09B27572" w14:textId="77777777" w:rsidR="00973A86" w:rsidRPr="00F02BE6" w:rsidRDefault="00973A86" w:rsidP="003E5D96">
            <w:pPr>
              <w:pStyle w:val="TF"/>
              <w:keepNext/>
              <w:spacing w:after="0"/>
              <w:rPr>
                <w:lang w:eastAsia="en-US"/>
              </w:rPr>
            </w:pPr>
            <w:r w:rsidRPr="00F02BE6">
              <w:rPr>
                <w:sz w:val="22"/>
                <w:lang w:eastAsia="en-US"/>
              </w:rPr>
              <w:t>624 or 649</w:t>
            </w:r>
          </w:p>
        </w:tc>
        <w:tc>
          <w:tcPr>
            <w:tcW w:w="957" w:type="dxa"/>
            <w:tcBorders>
              <w:bottom w:val="single" w:sz="6" w:space="0" w:color="auto"/>
            </w:tcBorders>
          </w:tcPr>
          <w:p w14:paraId="1E505954"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0B7FA6DD"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B311A5E" w14:textId="77777777" w:rsidR="00973A86" w:rsidRPr="00F02BE6" w:rsidRDefault="00973A86" w:rsidP="003E5D96">
            <w:pPr>
              <w:pStyle w:val="TF"/>
              <w:keepNext/>
              <w:spacing w:after="0"/>
              <w:rPr>
                <w:lang w:eastAsia="en-US"/>
              </w:rPr>
            </w:pPr>
          </w:p>
        </w:tc>
        <w:tc>
          <w:tcPr>
            <w:tcW w:w="957" w:type="dxa"/>
            <w:tcBorders>
              <w:left w:val="nil"/>
            </w:tcBorders>
          </w:tcPr>
          <w:p w14:paraId="65CD56D2" w14:textId="77777777" w:rsidR="00973A86" w:rsidRPr="00F02BE6" w:rsidRDefault="00973A86" w:rsidP="003E5D96">
            <w:pPr>
              <w:pStyle w:val="TF"/>
              <w:keepNext/>
              <w:spacing w:after="0"/>
              <w:rPr>
                <w:lang w:eastAsia="en-US"/>
              </w:rPr>
            </w:pPr>
          </w:p>
        </w:tc>
        <w:tc>
          <w:tcPr>
            <w:tcW w:w="957" w:type="dxa"/>
            <w:tcBorders>
              <w:left w:val="nil"/>
            </w:tcBorders>
          </w:tcPr>
          <w:p w14:paraId="1188ABDB" w14:textId="77777777" w:rsidR="00973A86" w:rsidRPr="00F02BE6" w:rsidRDefault="00973A86" w:rsidP="003E5D96">
            <w:pPr>
              <w:pStyle w:val="TF"/>
              <w:keepNext/>
              <w:spacing w:after="0"/>
              <w:rPr>
                <w:lang w:eastAsia="en-US"/>
              </w:rPr>
            </w:pPr>
          </w:p>
        </w:tc>
      </w:tr>
      <w:tr w:rsidR="00973A86" w:rsidRPr="00F02BE6" w14:paraId="3FD422DC"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7BDA1F53" w14:textId="77777777" w:rsidR="00973A86" w:rsidRPr="00F02BE6" w:rsidRDefault="00973A86" w:rsidP="003E5D96">
            <w:pPr>
              <w:pStyle w:val="TF"/>
              <w:keepNext/>
              <w:spacing w:after="0"/>
              <w:rPr>
                <w:lang w:eastAsia="en-US"/>
              </w:rPr>
            </w:pPr>
          </w:p>
        </w:tc>
        <w:tc>
          <w:tcPr>
            <w:tcW w:w="957" w:type="dxa"/>
          </w:tcPr>
          <w:p w14:paraId="79F0BF44" w14:textId="77777777" w:rsidR="00973A86" w:rsidRPr="00F02BE6" w:rsidRDefault="00973A86" w:rsidP="003E5D96">
            <w:pPr>
              <w:pStyle w:val="TF"/>
              <w:keepNext/>
              <w:spacing w:after="0"/>
              <w:rPr>
                <w:lang w:eastAsia="en-US"/>
              </w:rPr>
            </w:pPr>
          </w:p>
        </w:tc>
        <w:tc>
          <w:tcPr>
            <w:tcW w:w="957" w:type="dxa"/>
          </w:tcPr>
          <w:p w14:paraId="23E68752" w14:textId="77777777" w:rsidR="00973A86" w:rsidRPr="00F02BE6" w:rsidRDefault="00973A86" w:rsidP="003E5D96">
            <w:pPr>
              <w:pStyle w:val="TF"/>
              <w:keepNext/>
              <w:spacing w:after="0"/>
              <w:rPr>
                <w:lang w:eastAsia="en-US"/>
              </w:rPr>
            </w:pPr>
          </w:p>
        </w:tc>
        <w:tc>
          <w:tcPr>
            <w:tcW w:w="1914" w:type="dxa"/>
            <w:gridSpan w:val="2"/>
          </w:tcPr>
          <w:p w14:paraId="5DE212C1"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44F65845" w14:textId="77777777" w:rsidR="00973A86" w:rsidRPr="00F02BE6" w:rsidRDefault="00973A86" w:rsidP="003E5D96">
            <w:pPr>
              <w:pStyle w:val="TF"/>
              <w:keepNext/>
              <w:spacing w:after="0"/>
              <w:rPr>
                <w:lang w:eastAsia="en-US"/>
              </w:rPr>
            </w:pPr>
          </w:p>
        </w:tc>
        <w:tc>
          <w:tcPr>
            <w:tcW w:w="957" w:type="dxa"/>
          </w:tcPr>
          <w:p w14:paraId="39A526F5"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FD46152" w14:textId="77777777" w:rsidR="00973A86" w:rsidRPr="00F02BE6" w:rsidRDefault="00973A86" w:rsidP="003E5D96">
            <w:pPr>
              <w:pStyle w:val="TF"/>
              <w:keepNext/>
              <w:spacing w:after="0"/>
              <w:rPr>
                <w:lang w:eastAsia="en-US"/>
              </w:rPr>
            </w:pPr>
          </w:p>
        </w:tc>
        <w:tc>
          <w:tcPr>
            <w:tcW w:w="1914" w:type="dxa"/>
            <w:gridSpan w:val="2"/>
            <w:tcBorders>
              <w:left w:val="nil"/>
            </w:tcBorders>
          </w:tcPr>
          <w:p w14:paraId="61A631DF" w14:textId="77777777" w:rsidR="00973A86" w:rsidRPr="00F02BE6" w:rsidRDefault="00973A86" w:rsidP="003E5D96">
            <w:pPr>
              <w:pStyle w:val="TF"/>
              <w:keepNext/>
              <w:spacing w:after="0"/>
              <w:rPr>
                <w:lang w:eastAsia="en-US"/>
              </w:rPr>
            </w:pPr>
          </w:p>
        </w:tc>
      </w:tr>
      <w:tr w:rsidR="00973A86" w:rsidRPr="00F02BE6" w14:paraId="2FEFA4A9" w14:textId="77777777" w:rsidTr="003E5D96">
        <w:tblPrEx>
          <w:tblCellMar>
            <w:top w:w="0" w:type="dxa"/>
            <w:bottom w:w="0" w:type="dxa"/>
          </w:tblCellMar>
        </w:tblPrEx>
        <w:trPr>
          <w:cantSplit/>
          <w:jc w:val="center"/>
        </w:trPr>
        <w:tc>
          <w:tcPr>
            <w:tcW w:w="957" w:type="dxa"/>
          </w:tcPr>
          <w:p w14:paraId="484A2C83" w14:textId="77777777" w:rsidR="00973A86" w:rsidRPr="00F02BE6" w:rsidRDefault="00973A86" w:rsidP="003E5D96">
            <w:pPr>
              <w:pStyle w:val="TAL"/>
            </w:pPr>
            <w:r w:rsidRPr="00F02BE6">
              <w:t>:</w:t>
            </w:r>
          </w:p>
        </w:tc>
        <w:tc>
          <w:tcPr>
            <w:tcW w:w="957" w:type="dxa"/>
          </w:tcPr>
          <w:p w14:paraId="609A6837" w14:textId="77777777" w:rsidR="00973A86" w:rsidRPr="00F02BE6" w:rsidRDefault="00973A86" w:rsidP="003E5D96">
            <w:pPr>
              <w:pStyle w:val="TF"/>
              <w:keepNext/>
              <w:spacing w:after="0"/>
              <w:rPr>
                <w:lang w:eastAsia="en-US"/>
              </w:rPr>
            </w:pPr>
          </w:p>
        </w:tc>
        <w:tc>
          <w:tcPr>
            <w:tcW w:w="957" w:type="dxa"/>
          </w:tcPr>
          <w:p w14:paraId="1E9D02E3" w14:textId="77777777" w:rsidR="00973A86" w:rsidRPr="00F02BE6" w:rsidRDefault="00973A86" w:rsidP="003E5D96">
            <w:pPr>
              <w:pStyle w:val="TF"/>
              <w:keepNext/>
              <w:spacing w:after="0"/>
              <w:rPr>
                <w:lang w:eastAsia="en-US"/>
              </w:rPr>
            </w:pPr>
          </w:p>
        </w:tc>
        <w:tc>
          <w:tcPr>
            <w:tcW w:w="957" w:type="dxa"/>
          </w:tcPr>
          <w:p w14:paraId="08849071" w14:textId="77777777" w:rsidR="00973A86" w:rsidRPr="00F02BE6" w:rsidRDefault="00973A86" w:rsidP="003E5D96">
            <w:pPr>
              <w:pStyle w:val="TF"/>
              <w:keepNext/>
              <w:spacing w:after="0"/>
              <w:rPr>
                <w:lang w:eastAsia="en-US"/>
              </w:rPr>
            </w:pPr>
          </w:p>
        </w:tc>
        <w:tc>
          <w:tcPr>
            <w:tcW w:w="957" w:type="dxa"/>
          </w:tcPr>
          <w:p w14:paraId="60A5E796" w14:textId="77777777" w:rsidR="00973A86" w:rsidRPr="00F02BE6" w:rsidRDefault="00973A86" w:rsidP="003E5D96">
            <w:pPr>
              <w:pStyle w:val="TF"/>
              <w:keepNext/>
              <w:spacing w:after="0"/>
              <w:rPr>
                <w:lang w:eastAsia="en-US"/>
              </w:rPr>
            </w:pPr>
          </w:p>
        </w:tc>
        <w:tc>
          <w:tcPr>
            <w:tcW w:w="957" w:type="dxa"/>
          </w:tcPr>
          <w:p w14:paraId="57B24998" w14:textId="77777777" w:rsidR="00973A86" w:rsidRPr="00F02BE6" w:rsidRDefault="00973A86" w:rsidP="003E5D96">
            <w:pPr>
              <w:pStyle w:val="TF"/>
              <w:keepNext/>
              <w:spacing w:after="0"/>
              <w:rPr>
                <w:lang w:eastAsia="en-US"/>
              </w:rPr>
            </w:pPr>
          </w:p>
        </w:tc>
        <w:tc>
          <w:tcPr>
            <w:tcW w:w="957" w:type="dxa"/>
          </w:tcPr>
          <w:p w14:paraId="6DBE3FD5" w14:textId="77777777" w:rsidR="00973A86" w:rsidRPr="00F02BE6" w:rsidRDefault="00973A86" w:rsidP="003E5D96">
            <w:pPr>
              <w:pStyle w:val="TF"/>
              <w:keepNext/>
              <w:spacing w:after="0"/>
              <w:rPr>
                <w:lang w:eastAsia="en-US"/>
              </w:rPr>
            </w:pPr>
          </w:p>
        </w:tc>
        <w:tc>
          <w:tcPr>
            <w:tcW w:w="957" w:type="dxa"/>
          </w:tcPr>
          <w:p w14:paraId="36A3B2A2" w14:textId="77777777" w:rsidR="00973A86" w:rsidRPr="00F02BE6" w:rsidRDefault="00973A86" w:rsidP="003E5D96">
            <w:pPr>
              <w:pStyle w:val="TAR"/>
            </w:pPr>
            <w:r w:rsidRPr="00F02BE6">
              <w:t>:</w:t>
            </w:r>
          </w:p>
        </w:tc>
        <w:tc>
          <w:tcPr>
            <w:tcW w:w="957" w:type="dxa"/>
          </w:tcPr>
          <w:p w14:paraId="4108CC30"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098E3764" w14:textId="77777777" w:rsidR="00973A86" w:rsidRPr="00F02BE6" w:rsidRDefault="00973A86" w:rsidP="003E5D96">
            <w:pPr>
              <w:pStyle w:val="TF"/>
              <w:keepNext/>
              <w:spacing w:after="0"/>
              <w:rPr>
                <w:lang w:eastAsia="en-US"/>
              </w:rPr>
            </w:pPr>
          </w:p>
        </w:tc>
      </w:tr>
      <w:tr w:rsidR="00973A86" w:rsidRPr="00F02BE6" w14:paraId="5B03387A" w14:textId="77777777" w:rsidTr="003E5D96">
        <w:tblPrEx>
          <w:tblCellMar>
            <w:top w:w="0" w:type="dxa"/>
            <w:bottom w:w="0" w:type="dxa"/>
          </w:tblCellMar>
        </w:tblPrEx>
        <w:trPr>
          <w:cantSplit/>
          <w:jc w:val="center"/>
        </w:trPr>
        <w:tc>
          <w:tcPr>
            <w:tcW w:w="957" w:type="dxa"/>
          </w:tcPr>
          <w:p w14:paraId="178CBD1E" w14:textId="77777777" w:rsidR="00973A86" w:rsidRPr="00F02BE6" w:rsidRDefault="00973A86" w:rsidP="003E5D96">
            <w:pPr>
              <w:pStyle w:val="TAL"/>
            </w:pPr>
            <w:r w:rsidRPr="00F02BE6">
              <w:t>:</w:t>
            </w:r>
          </w:p>
        </w:tc>
        <w:tc>
          <w:tcPr>
            <w:tcW w:w="957" w:type="dxa"/>
          </w:tcPr>
          <w:p w14:paraId="0D3FD396" w14:textId="77777777" w:rsidR="00973A86" w:rsidRPr="00F02BE6" w:rsidRDefault="00973A86" w:rsidP="003E5D96">
            <w:pPr>
              <w:pStyle w:val="TF"/>
              <w:keepNext/>
              <w:spacing w:after="0"/>
              <w:rPr>
                <w:lang w:eastAsia="en-US"/>
              </w:rPr>
            </w:pPr>
          </w:p>
        </w:tc>
        <w:tc>
          <w:tcPr>
            <w:tcW w:w="957" w:type="dxa"/>
          </w:tcPr>
          <w:p w14:paraId="64A4D0FF" w14:textId="77777777" w:rsidR="00973A86" w:rsidRPr="00F02BE6" w:rsidRDefault="00973A86" w:rsidP="003E5D96">
            <w:pPr>
              <w:pStyle w:val="TF"/>
              <w:keepNext/>
              <w:spacing w:after="0"/>
              <w:rPr>
                <w:lang w:eastAsia="en-US"/>
              </w:rPr>
            </w:pPr>
          </w:p>
        </w:tc>
        <w:tc>
          <w:tcPr>
            <w:tcW w:w="957" w:type="dxa"/>
          </w:tcPr>
          <w:p w14:paraId="21F2A69F" w14:textId="77777777" w:rsidR="00973A86" w:rsidRPr="00F02BE6" w:rsidRDefault="00973A86" w:rsidP="003E5D96">
            <w:pPr>
              <w:pStyle w:val="TF"/>
              <w:keepNext/>
              <w:spacing w:after="0"/>
              <w:rPr>
                <w:lang w:eastAsia="en-US"/>
              </w:rPr>
            </w:pPr>
          </w:p>
        </w:tc>
        <w:tc>
          <w:tcPr>
            <w:tcW w:w="957" w:type="dxa"/>
          </w:tcPr>
          <w:p w14:paraId="74EEEF62" w14:textId="77777777" w:rsidR="00973A86" w:rsidRPr="00F02BE6" w:rsidRDefault="00973A86" w:rsidP="003E5D96">
            <w:pPr>
              <w:pStyle w:val="TF"/>
              <w:keepNext/>
              <w:spacing w:after="0"/>
              <w:rPr>
                <w:lang w:eastAsia="en-US"/>
              </w:rPr>
            </w:pPr>
          </w:p>
        </w:tc>
        <w:tc>
          <w:tcPr>
            <w:tcW w:w="957" w:type="dxa"/>
          </w:tcPr>
          <w:p w14:paraId="0D6289B3" w14:textId="77777777" w:rsidR="00973A86" w:rsidRPr="00F02BE6" w:rsidRDefault="00973A86" w:rsidP="003E5D96">
            <w:pPr>
              <w:pStyle w:val="TF"/>
              <w:keepNext/>
              <w:spacing w:after="0"/>
              <w:rPr>
                <w:lang w:eastAsia="en-US"/>
              </w:rPr>
            </w:pPr>
          </w:p>
        </w:tc>
        <w:tc>
          <w:tcPr>
            <w:tcW w:w="957" w:type="dxa"/>
          </w:tcPr>
          <w:p w14:paraId="18495EB0" w14:textId="77777777" w:rsidR="00973A86" w:rsidRPr="00F02BE6" w:rsidRDefault="00973A86" w:rsidP="003E5D96">
            <w:pPr>
              <w:pStyle w:val="TF"/>
              <w:keepNext/>
              <w:spacing w:after="0"/>
              <w:rPr>
                <w:lang w:eastAsia="en-US"/>
              </w:rPr>
            </w:pPr>
          </w:p>
        </w:tc>
        <w:tc>
          <w:tcPr>
            <w:tcW w:w="957" w:type="dxa"/>
          </w:tcPr>
          <w:p w14:paraId="51C2446D" w14:textId="77777777" w:rsidR="00973A86" w:rsidRPr="00F02BE6" w:rsidRDefault="00973A86" w:rsidP="003E5D96">
            <w:pPr>
              <w:pStyle w:val="TAR"/>
            </w:pPr>
            <w:r w:rsidRPr="00F02BE6">
              <w:t>:</w:t>
            </w:r>
          </w:p>
        </w:tc>
        <w:tc>
          <w:tcPr>
            <w:tcW w:w="957" w:type="dxa"/>
          </w:tcPr>
          <w:p w14:paraId="24C7F62C" w14:textId="77777777" w:rsidR="00973A86" w:rsidRPr="00F02BE6" w:rsidRDefault="00973A86" w:rsidP="003E5D96">
            <w:pPr>
              <w:pStyle w:val="TF"/>
              <w:keepNext/>
              <w:spacing w:after="0"/>
              <w:rPr>
                <w:lang w:eastAsia="en-US"/>
              </w:rPr>
            </w:pPr>
          </w:p>
        </w:tc>
        <w:tc>
          <w:tcPr>
            <w:tcW w:w="957" w:type="dxa"/>
          </w:tcPr>
          <w:p w14:paraId="263BB108" w14:textId="77777777" w:rsidR="00973A86" w:rsidRPr="00F02BE6" w:rsidRDefault="00973A86" w:rsidP="003E5D96">
            <w:pPr>
              <w:pStyle w:val="TF"/>
              <w:keepNext/>
              <w:spacing w:after="0"/>
              <w:rPr>
                <w:lang w:eastAsia="en-US"/>
              </w:rPr>
            </w:pPr>
          </w:p>
        </w:tc>
      </w:tr>
      <w:tr w:rsidR="00973A86" w:rsidRPr="00F02BE6" w14:paraId="1122EE7F" w14:textId="77777777" w:rsidTr="003E5D96">
        <w:tblPrEx>
          <w:tblCellMar>
            <w:top w:w="0" w:type="dxa"/>
            <w:bottom w:w="0" w:type="dxa"/>
          </w:tblCellMar>
        </w:tblPrEx>
        <w:trPr>
          <w:cantSplit/>
          <w:jc w:val="center"/>
        </w:trPr>
        <w:tc>
          <w:tcPr>
            <w:tcW w:w="957" w:type="dxa"/>
          </w:tcPr>
          <w:p w14:paraId="259A7F7B" w14:textId="77777777" w:rsidR="00973A86" w:rsidRPr="00F02BE6" w:rsidRDefault="00973A86" w:rsidP="003E5D96">
            <w:pPr>
              <w:pStyle w:val="TAL"/>
            </w:pPr>
            <w:r w:rsidRPr="00F02BE6">
              <w:t>:</w:t>
            </w:r>
          </w:p>
        </w:tc>
        <w:tc>
          <w:tcPr>
            <w:tcW w:w="957" w:type="dxa"/>
          </w:tcPr>
          <w:p w14:paraId="33195F63" w14:textId="77777777" w:rsidR="00973A86" w:rsidRPr="00F02BE6" w:rsidRDefault="00973A86" w:rsidP="003E5D96">
            <w:pPr>
              <w:pStyle w:val="TF"/>
              <w:keepNext/>
              <w:spacing w:after="0"/>
              <w:rPr>
                <w:lang w:eastAsia="en-US"/>
              </w:rPr>
            </w:pPr>
          </w:p>
        </w:tc>
        <w:tc>
          <w:tcPr>
            <w:tcW w:w="957" w:type="dxa"/>
          </w:tcPr>
          <w:p w14:paraId="6F6D1A4D" w14:textId="77777777" w:rsidR="00973A86" w:rsidRPr="00F02BE6" w:rsidRDefault="00973A86" w:rsidP="003E5D96">
            <w:pPr>
              <w:pStyle w:val="TF"/>
              <w:keepNext/>
              <w:spacing w:after="0"/>
              <w:rPr>
                <w:lang w:eastAsia="en-US"/>
              </w:rPr>
            </w:pPr>
          </w:p>
        </w:tc>
        <w:tc>
          <w:tcPr>
            <w:tcW w:w="957" w:type="dxa"/>
          </w:tcPr>
          <w:p w14:paraId="4796E4CC" w14:textId="77777777" w:rsidR="00973A86" w:rsidRPr="00F02BE6" w:rsidRDefault="00973A86" w:rsidP="003E5D96">
            <w:pPr>
              <w:pStyle w:val="TF"/>
              <w:keepNext/>
              <w:spacing w:after="0"/>
              <w:rPr>
                <w:lang w:eastAsia="en-US"/>
              </w:rPr>
            </w:pPr>
          </w:p>
        </w:tc>
        <w:tc>
          <w:tcPr>
            <w:tcW w:w="957" w:type="dxa"/>
          </w:tcPr>
          <w:p w14:paraId="02D44473" w14:textId="77777777" w:rsidR="00973A86" w:rsidRPr="00F02BE6" w:rsidRDefault="00973A86" w:rsidP="003E5D96">
            <w:pPr>
              <w:pStyle w:val="TF"/>
              <w:keepNext/>
              <w:spacing w:after="0"/>
              <w:rPr>
                <w:lang w:eastAsia="en-US"/>
              </w:rPr>
            </w:pPr>
          </w:p>
        </w:tc>
        <w:tc>
          <w:tcPr>
            <w:tcW w:w="957" w:type="dxa"/>
          </w:tcPr>
          <w:p w14:paraId="24529731" w14:textId="77777777" w:rsidR="00973A86" w:rsidRPr="00F02BE6" w:rsidRDefault="00973A86" w:rsidP="003E5D96">
            <w:pPr>
              <w:pStyle w:val="TF"/>
              <w:keepNext/>
              <w:spacing w:after="0"/>
              <w:rPr>
                <w:lang w:eastAsia="en-US"/>
              </w:rPr>
            </w:pPr>
          </w:p>
        </w:tc>
        <w:tc>
          <w:tcPr>
            <w:tcW w:w="957" w:type="dxa"/>
          </w:tcPr>
          <w:p w14:paraId="0F7EFB1D" w14:textId="77777777" w:rsidR="00973A86" w:rsidRPr="00F02BE6" w:rsidRDefault="00973A86" w:rsidP="003E5D96">
            <w:pPr>
              <w:pStyle w:val="TF"/>
              <w:keepNext/>
              <w:spacing w:after="0"/>
              <w:rPr>
                <w:lang w:eastAsia="en-US"/>
              </w:rPr>
            </w:pPr>
          </w:p>
        </w:tc>
        <w:tc>
          <w:tcPr>
            <w:tcW w:w="957" w:type="dxa"/>
          </w:tcPr>
          <w:p w14:paraId="15743685" w14:textId="77777777" w:rsidR="00973A86" w:rsidRPr="00F02BE6" w:rsidRDefault="00973A86" w:rsidP="003E5D96">
            <w:pPr>
              <w:pStyle w:val="TAR"/>
            </w:pPr>
            <w:r w:rsidRPr="00F02BE6">
              <w:t>:</w:t>
            </w:r>
          </w:p>
        </w:tc>
        <w:tc>
          <w:tcPr>
            <w:tcW w:w="957" w:type="dxa"/>
          </w:tcPr>
          <w:p w14:paraId="265C3B86" w14:textId="77777777" w:rsidR="00973A86" w:rsidRPr="00F02BE6" w:rsidRDefault="00973A86" w:rsidP="003E5D96">
            <w:pPr>
              <w:pStyle w:val="TF"/>
              <w:keepNext/>
              <w:spacing w:after="0"/>
              <w:rPr>
                <w:lang w:eastAsia="en-US"/>
              </w:rPr>
            </w:pPr>
          </w:p>
        </w:tc>
        <w:tc>
          <w:tcPr>
            <w:tcW w:w="957" w:type="dxa"/>
          </w:tcPr>
          <w:p w14:paraId="3B6447CA" w14:textId="77777777" w:rsidR="00973A86" w:rsidRPr="00F02BE6" w:rsidRDefault="00973A86" w:rsidP="003E5D96">
            <w:pPr>
              <w:pStyle w:val="TF"/>
              <w:keepNext/>
              <w:spacing w:after="0"/>
              <w:rPr>
                <w:lang w:eastAsia="en-US"/>
              </w:rPr>
            </w:pPr>
          </w:p>
        </w:tc>
      </w:tr>
      <w:tr w:rsidR="00973A86" w:rsidRPr="00F02BE6" w14:paraId="0EA7E8AB" w14:textId="77777777" w:rsidTr="003E5D96">
        <w:tblPrEx>
          <w:tblCellMar>
            <w:top w:w="0" w:type="dxa"/>
            <w:bottom w:w="0" w:type="dxa"/>
          </w:tblCellMar>
        </w:tblPrEx>
        <w:trPr>
          <w:cantSplit/>
          <w:jc w:val="center"/>
        </w:trPr>
        <w:tc>
          <w:tcPr>
            <w:tcW w:w="957" w:type="dxa"/>
            <w:tcBorders>
              <w:left w:val="single" w:sz="6" w:space="0" w:color="auto"/>
            </w:tcBorders>
          </w:tcPr>
          <w:p w14:paraId="04243703" w14:textId="77777777" w:rsidR="00973A86" w:rsidRPr="00F02BE6" w:rsidRDefault="00973A86" w:rsidP="003E5D96">
            <w:pPr>
              <w:pStyle w:val="TAL"/>
            </w:pPr>
          </w:p>
        </w:tc>
        <w:tc>
          <w:tcPr>
            <w:tcW w:w="957" w:type="dxa"/>
          </w:tcPr>
          <w:p w14:paraId="7C5F1C64" w14:textId="77777777" w:rsidR="00973A86" w:rsidRPr="00F02BE6" w:rsidRDefault="00973A86" w:rsidP="003E5D96">
            <w:pPr>
              <w:pStyle w:val="TF"/>
              <w:keepNext/>
              <w:spacing w:after="0"/>
              <w:rPr>
                <w:lang w:eastAsia="en-US"/>
              </w:rPr>
            </w:pPr>
          </w:p>
        </w:tc>
        <w:tc>
          <w:tcPr>
            <w:tcW w:w="957" w:type="dxa"/>
          </w:tcPr>
          <w:p w14:paraId="67D13245" w14:textId="77777777" w:rsidR="00973A86" w:rsidRPr="00F02BE6" w:rsidRDefault="00973A86" w:rsidP="003E5D96">
            <w:pPr>
              <w:pStyle w:val="TF"/>
              <w:keepNext/>
              <w:spacing w:after="0"/>
              <w:rPr>
                <w:lang w:eastAsia="en-US"/>
              </w:rPr>
            </w:pPr>
          </w:p>
        </w:tc>
        <w:tc>
          <w:tcPr>
            <w:tcW w:w="1914" w:type="dxa"/>
            <w:gridSpan w:val="2"/>
          </w:tcPr>
          <w:p w14:paraId="5F826A57"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29366D50" w14:textId="77777777" w:rsidR="00973A86" w:rsidRPr="00F02BE6" w:rsidRDefault="00973A86" w:rsidP="003E5D96">
            <w:pPr>
              <w:pStyle w:val="TF"/>
              <w:keepNext/>
              <w:spacing w:after="0"/>
              <w:rPr>
                <w:lang w:eastAsia="en-US"/>
              </w:rPr>
            </w:pPr>
          </w:p>
        </w:tc>
        <w:tc>
          <w:tcPr>
            <w:tcW w:w="957" w:type="dxa"/>
          </w:tcPr>
          <w:p w14:paraId="280C6A82"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7F5ECBE6" w14:textId="77777777" w:rsidR="00973A86" w:rsidRPr="00F02BE6" w:rsidRDefault="00973A86" w:rsidP="003E5D96">
            <w:pPr>
              <w:pStyle w:val="TAR"/>
            </w:pPr>
          </w:p>
        </w:tc>
        <w:tc>
          <w:tcPr>
            <w:tcW w:w="957" w:type="dxa"/>
            <w:tcBorders>
              <w:left w:val="nil"/>
            </w:tcBorders>
          </w:tcPr>
          <w:p w14:paraId="72C12C1D" w14:textId="77777777" w:rsidR="00973A86" w:rsidRPr="00F02BE6" w:rsidRDefault="00973A86" w:rsidP="003E5D96">
            <w:pPr>
              <w:pStyle w:val="TF"/>
              <w:keepNext/>
              <w:spacing w:after="0"/>
              <w:rPr>
                <w:lang w:eastAsia="en-US"/>
              </w:rPr>
            </w:pPr>
          </w:p>
        </w:tc>
        <w:tc>
          <w:tcPr>
            <w:tcW w:w="957" w:type="dxa"/>
          </w:tcPr>
          <w:p w14:paraId="77C65496" w14:textId="77777777" w:rsidR="00973A86" w:rsidRPr="00F02BE6" w:rsidRDefault="00973A86" w:rsidP="003E5D96">
            <w:pPr>
              <w:pStyle w:val="TF"/>
              <w:keepNext/>
              <w:spacing w:after="0"/>
              <w:rPr>
                <w:lang w:eastAsia="en-US"/>
              </w:rPr>
            </w:pPr>
          </w:p>
        </w:tc>
      </w:tr>
      <w:tr w:rsidR="00973A86" w:rsidRPr="00F02BE6" w14:paraId="76CE7415"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5A95AA6E" w14:textId="77777777" w:rsidR="00973A86" w:rsidRPr="00F02BE6" w:rsidRDefault="00973A86" w:rsidP="003E5D96">
            <w:pPr>
              <w:pStyle w:val="TAL"/>
            </w:pPr>
          </w:p>
        </w:tc>
        <w:tc>
          <w:tcPr>
            <w:tcW w:w="957" w:type="dxa"/>
            <w:tcBorders>
              <w:top w:val="single" w:sz="6" w:space="0" w:color="auto"/>
            </w:tcBorders>
          </w:tcPr>
          <w:p w14:paraId="3AB834A6"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7C8935B" w14:textId="77777777" w:rsidR="00973A86" w:rsidRPr="00F02BE6" w:rsidRDefault="00973A86" w:rsidP="003E5D96">
            <w:pPr>
              <w:pStyle w:val="TF"/>
              <w:keepNext/>
              <w:spacing w:after="0"/>
              <w:rPr>
                <w:lang w:eastAsia="en-US"/>
              </w:rPr>
            </w:pPr>
          </w:p>
        </w:tc>
        <w:tc>
          <w:tcPr>
            <w:tcW w:w="1914" w:type="dxa"/>
            <w:gridSpan w:val="2"/>
          </w:tcPr>
          <w:p w14:paraId="74C9D5BC"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E1978AA"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2371D33"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76808B8" w14:textId="77777777" w:rsidR="00973A86" w:rsidRPr="00F02BE6" w:rsidRDefault="00973A86" w:rsidP="003E5D96">
            <w:pPr>
              <w:pStyle w:val="TAR"/>
            </w:pPr>
          </w:p>
        </w:tc>
        <w:tc>
          <w:tcPr>
            <w:tcW w:w="957" w:type="dxa"/>
            <w:tcBorders>
              <w:left w:val="nil"/>
            </w:tcBorders>
          </w:tcPr>
          <w:p w14:paraId="3D23307E" w14:textId="77777777" w:rsidR="00973A86" w:rsidRPr="00F02BE6" w:rsidRDefault="00973A86" w:rsidP="003E5D96">
            <w:pPr>
              <w:pStyle w:val="TAL"/>
            </w:pPr>
            <w:r w:rsidRPr="00F02BE6">
              <w:rPr>
                <w:b/>
                <w:bCs/>
              </w:rPr>
              <w:t xml:space="preserve">  octet 78</w:t>
            </w:r>
          </w:p>
        </w:tc>
        <w:tc>
          <w:tcPr>
            <w:tcW w:w="957" w:type="dxa"/>
          </w:tcPr>
          <w:p w14:paraId="0A082DB7" w14:textId="77777777" w:rsidR="00973A86" w:rsidRPr="00F02BE6" w:rsidRDefault="00973A86" w:rsidP="003E5D96">
            <w:pPr>
              <w:pStyle w:val="TF"/>
              <w:keepNext/>
              <w:spacing w:after="0"/>
              <w:jc w:val="left"/>
              <w:rPr>
                <w:lang w:eastAsia="en-US"/>
              </w:rPr>
            </w:pPr>
          </w:p>
        </w:tc>
      </w:tr>
      <w:tr w:rsidR="00973A86" w:rsidRPr="00F02BE6" w14:paraId="27AEFF3D"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69484914"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1528836C"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4E468313"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021F5CA1"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08312F1C"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61E8F580"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411F2667" w14:textId="77777777" w:rsidR="00973A86" w:rsidRPr="00F02BE6" w:rsidRDefault="00973A86" w:rsidP="003E5D96">
            <w:pPr>
              <w:pStyle w:val="TF"/>
              <w:keepNext/>
              <w:spacing w:after="0"/>
              <w:jc w:val="left"/>
              <w:rPr>
                <w:lang w:eastAsia="en-US"/>
              </w:rPr>
            </w:pPr>
          </w:p>
        </w:tc>
        <w:tc>
          <w:tcPr>
            <w:tcW w:w="957" w:type="dxa"/>
            <w:tcBorders>
              <w:left w:val="nil"/>
            </w:tcBorders>
          </w:tcPr>
          <w:p w14:paraId="63111216" w14:textId="77777777" w:rsidR="00973A86" w:rsidRPr="00F02BE6" w:rsidRDefault="00973A86" w:rsidP="003E5D96">
            <w:pPr>
              <w:pStyle w:val="TF"/>
              <w:keepNext/>
              <w:spacing w:after="0"/>
              <w:rPr>
                <w:lang w:eastAsia="en-US"/>
              </w:rPr>
            </w:pPr>
          </w:p>
        </w:tc>
        <w:tc>
          <w:tcPr>
            <w:tcW w:w="957" w:type="dxa"/>
          </w:tcPr>
          <w:p w14:paraId="20EFB993" w14:textId="77777777" w:rsidR="00973A86" w:rsidRPr="00F02BE6" w:rsidRDefault="00973A86" w:rsidP="003E5D96">
            <w:pPr>
              <w:pStyle w:val="TF"/>
              <w:keepNext/>
              <w:spacing w:after="0"/>
              <w:rPr>
                <w:lang w:eastAsia="en-US"/>
              </w:rPr>
            </w:pPr>
          </w:p>
        </w:tc>
      </w:tr>
      <w:tr w:rsidR="00973A86" w:rsidRPr="00F02BE6" w14:paraId="472C4B81"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7F82A1E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189CD1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E8EECB7"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C1BE2C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4D7ABE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0EAC54A" w14:textId="77777777" w:rsidR="00973A86" w:rsidRPr="00F02BE6" w:rsidRDefault="00973A86" w:rsidP="003E5D96">
            <w:pPr>
              <w:pStyle w:val="TF"/>
              <w:keepNext/>
              <w:spacing w:after="0"/>
              <w:rPr>
                <w:lang w:eastAsia="en-US"/>
              </w:rPr>
            </w:pPr>
          </w:p>
        </w:tc>
        <w:tc>
          <w:tcPr>
            <w:tcW w:w="957" w:type="dxa"/>
            <w:tcBorders>
              <w:top w:val="single" w:sz="6" w:space="0" w:color="auto"/>
              <w:bottom w:val="dotted" w:sz="4" w:space="0" w:color="auto"/>
            </w:tcBorders>
          </w:tcPr>
          <w:p w14:paraId="399F71D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34DF034C"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A8E4B4E" w14:textId="77777777" w:rsidR="00973A86" w:rsidRPr="00F02BE6" w:rsidRDefault="00973A86" w:rsidP="003E5D96">
            <w:pPr>
              <w:pStyle w:val="TAL"/>
            </w:pPr>
          </w:p>
          <w:p w14:paraId="6FEBE139" w14:textId="77777777" w:rsidR="00973A86" w:rsidRPr="00F02BE6" w:rsidRDefault="00973A86" w:rsidP="003E5D96">
            <w:pPr>
              <w:pStyle w:val="TAL"/>
            </w:pPr>
          </w:p>
        </w:tc>
      </w:tr>
      <w:tr w:rsidR="00973A86" w:rsidRPr="00F02BE6" w14:paraId="37C5DB8A"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0959813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9BDC27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FD91EC7" w14:textId="77777777" w:rsidR="00973A86" w:rsidRPr="00F02BE6" w:rsidRDefault="00973A86" w:rsidP="003E5D96">
            <w:pPr>
              <w:pStyle w:val="TF"/>
              <w:keepNext/>
              <w:spacing w:after="0"/>
              <w:rPr>
                <w:lang w:eastAsia="en-US"/>
              </w:rPr>
            </w:pPr>
          </w:p>
          <w:p w14:paraId="177E74D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955069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DEAA85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E4826FC"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210C594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71C8E5EE"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4329DB10" w14:textId="77777777" w:rsidR="00973A86" w:rsidRPr="00F02BE6" w:rsidRDefault="00973A86" w:rsidP="003E5D96">
            <w:pPr>
              <w:pStyle w:val="TAL"/>
              <w:rPr>
                <w:b/>
              </w:rPr>
            </w:pPr>
          </w:p>
        </w:tc>
      </w:tr>
      <w:tr w:rsidR="00973A86" w:rsidRPr="00F02BE6" w14:paraId="6A983F42"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3C841819" w14:textId="77777777" w:rsidR="00973A86" w:rsidRPr="00F02BE6" w:rsidRDefault="00973A86" w:rsidP="003E5D96">
            <w:pPr>
              <w:pStyle w:val="TF"/>
              <w:keepNext/>
              <w:spacing w:after="0"/>
              <w:rPr>
                <w:lang w:eastAsia="en-US"/>
              </w:rPr>
            </w:pPr>
          </w:p>
          <w:p w14:paraId="329D3E3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5679FB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367E982"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4475DD8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8C0011E"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78F7D8E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574808AD"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181C612" w14:textId="77777777" w:rsidR="00973A86" w:rsidRPr="00F02BE6" w:rsidRDefault="00973A86" w:rsidP="003E5D96">
            <w:pPr>
              <w:pStyle w:val="TAL"/>
              <w:rPr>
                <w:b/>
              </w:rPr>
            </w:pPr>
          </w:p>
        </w:tc>
      </w:tr>
      <w:tr w:rsidR="00973A86" w:rsidRPr="00F02BE6" w14:paraId="094E8E83" w14:textId="77777777" w:rsidTr="003E5D96">
        <w:tblPrEx>
          <w:tblCellMar>
            <w:top w:w="0" w:type="dxa"/>
            <w:bottom w:w="0" w:type="dxa"/>
          </w:tblCellMar>
        </w:tblPrEx>
        <w:trPr>
          <w:cantSplit/>
          <w:jc w:val="center"/>
        </w:trPr>
        <w:tc>
          <w:tcPr>
            <w:tcW w:w="957" w:type="dxa"/>
            <w:tcBorders>
              <w:top w:val="dotted" w:sz="4" w:space="0" w:color="auto"/>
            </w:tcBorders>
          </w:tcPr>
          <w:p w14:paraId="6DBFB2F2"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6E40EFC3"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C3B03C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0F0DA1F9"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90B8069"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694A0366" w14:textId="77777777" w:rsidR="00973A86" w:rsidRPr="00F02BE6" w:rsidRDefault="00973A86" w:rsidP="003E5D96">
            <w:pPr>
              <w:pStyle w:val="TF"/>
              <w:keepNext/>
              <w:spacing w:after="0"/>
              <w:rPr>
                <w:lang w:eastAsia="en-US"/>
              </w:rPr>
            </w:pPr>
          </w:p>
          <w:p w14:paraId="5771564A" w14:textId="77777777" w:rsidR="00973A86" w:rsidRPr="00F02BE6" w:rsidRDefault="00973A86" w:rsidP="003E5D96">
            <w:pPr>
              <w:pStyle w:val="TF"/>
              <w:keepNext/>
              <w:spacing w:after="0"/>
              <w:rPr>
                <w:lang w:eastAsia="en-US"/>
              </w:rPr>
            </w:pPr>
          </w:p>
        </w:tc>
        <w:tc>
          <w:tcPr>
            <w:tcW w:w="957" w:type="dxa"/>
            <w:tcBorders>
              <w:top w:val="dotted" w:sz="4" w:space="0" w:color="auto"/>
              <w:left w:val="nil"/>
              <w:right w:val="dotted" w:sz="4" w:space="0" w:color="auto"/>
            </w:tcBorders>
          </w:tcPr>
          <w:p w14:paraId="320846DA"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right w:val="dotted" w:sz="4" w:space="0" w:color="auto"/>
            </w:tcBorders>
          </w:tcPr>
          <w:p w14:paraId="0292D73D"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65801EC" w14:textId="77777777" w:rsidR="00973A86" w:rsidRPr="00F02BE6" w:rsidRDefault="00973A86" w:rsidP="003E5D96">
            <w:pPr>
              <w:pStyle w:val="TAL"/>
              <w:rPr>
                <w:b/>
              </w:rPr>
            </w:pPr>
            <w:r w:rsidRPr="00F02BE6">
              <w:rPr>
                <w:b/>
              </w:rPr>
              <w:t xml:space="preserve">  octet 82</w:t>
            </w:r>
          </w:p>
        </w:tc>
      </w:tr>
    </w:tbl>
    <w:p w14:paraId="25BDDE8E" w14:textId="77777777" w:rsidR="00973A86" w:rsidRPr="00F02BE6" w:rsidRDefault="00973A86" w:rsidP="00973A86">
      <w:pPr>
        <w:pStyle w:val="NF"/>
      </w:pPr>
    </w:p>
    <w:p w14:paraId="000FB273" w14:textId="77777777" w:rsidR="00973A86" w:rsidRPr="00F02BE6" w:rsidRDefault="00973A86" w:rsidP="00973A86">
      <w:pPr>
        <w:pStyle w:val="NF"/>
      </w:pPr>
      <w:r w:rsidRPr="00F02BE6">
        <w:t>NOTE:</w:t>
      </w:r>
      <w:r w:rsidRPr="00F02BE6">
        <w:tab/>
        <w:t>The numbering convention specified in 3GPP TS 44.060 applies.</w:t>
      </w:r>
    </w:p>
    <w:p w14:paraId="753D967A" w14:textId="77777777" w:rsidR="00973A86" w:rsidRPr="00F02BE6" w:rsidRDefault="00973A86" w:rsidP="00973A86">
      <w:pPr>
        <w:pStyle w:val="NF"/>
      </w:pPr>
    </w:p>
    <w:p w14:paraId="56C2C912" w14:textId="77777777" w:rsidR="00973A86" w:rsidRPr="00F02BE6" w:rsidRDefault="00973A86" w:rsidP="00973A86">
      <w:pPr>
        <w:pStyle w:val="TF"/>
      </w:pPr>
      <w:r w:rsidRPr="00F02BE6">
        <w:t>Figure 7.6.36.1: PDTCH block type 36 (DBS-6) format</w:t>
      </w:r>
    </w:p>
    <w:p w14:paraId="09A89DAC" w14:textId="77777777" w:rsidR="00973A86" w:rsidRPr="00F02BE6" w:rsidRDefault="00973A86" w:rsidP="00973A86">
      <w:pPr>
        <w:pStyle w:val="Heading3"/>
        <w:rPr>
          <w:lang w:val="en-US"/>
        </w:rPr>
      </w:pPr>
      <w:bookmarkStart w:id="193" w:name="_Toc517979181"/>
      <w:r w:rsidRPr="00F02BE6">
        <w:rPr>
          <w:lang w:val="en-US"/>
        </w:rPr>
        <w:t>7.6.37</w:t>
      </w:r>
      <w:r w:rsidRPr="00F02BE6">
        <w:rPr>
          <w:lang w:val="en-US"/>
        </w:rPr>
        <w:tab/>
        <w:t>PDTCH block type 37 (DBS-7) format (downlink only)</w:t>
      </w:r>
      <w:bookmarkEnd w:id="193"/>
    </w:p>
    <w:p w14:paraId="24B572B4" w14:textId="77777777" w:rsidR="00973A86" w:rsidRPr="00F02BE6" w:rsidRDefault="00973A86" w:rsidP="00973A86">
      <w:r w:rsidRPr="00F02BE6">
        <w:t>The blocks of 941 bits, or in case a PAN is included, 966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6B9EA476" w14:textId="77777777" w:rsidTr="003E5D96">
        <w:tblPrEx>
          <w:tblCellMar>
            <w:top w:w="0" w:type="dxa"/>
            <w:bottom w:w="0" w:type="dxa"/>
          </w:tblCellMar>
        </w:tblPrEx>
        <w:trPr>
          <w:cantSplit/>
          <w:jc w:val="center"/>
        </w:trPr>
        <w:tc>
          <w:tcPr>
            <w:tcW w:w="7656" w:type="dxa"/>
            <w:gridSpan w:val="8"/>
          </w:tcPr>
          <w:p w14:paraId="5FFE251A" w14:textId="77777777" w:rsidR="00973A86" w:rsidRPr="00F02BE6" w:rsidRDefault="00973A86" w:rsidP="003E5D96">
            <w:pPr>
              <w:pStyle w:val="TF"/>
              <w:keepNext/>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33E23BC0" w14:textId="77777777" w:rsidR="00973A86" w:rsidRPr="00F02BE6" w:rsidRDefault="00973A86" w:rsidP="003E5D96">
            <w:pPr>
              <w:pStyle w:val="TF"/>
              <w:keepNext/>
              <w:spacing w:after="0"/>
              <w:rPr>
                <w:lang w:eastAsia="en-US"/>
              </w:rPr>
            </w:pPr>
          </w:p>
        </w:tc>
        <w:tc>
          <w:tcPr>
            <w:tcW w:w="957" w:type="dxa"/>
          </w:tcPr>
          <w:p w14:paraId="091AFE68" w14:textId="77777777" w:rsidR="00973A86" w:rsidRPr="00F02BE6" w:rsidRDefault="00973A86" w:rsidP="003E5D96">
            <w:pPr>
              <w:pStyle w:val="TF"/>
              <w:keepNext/>
              <w:spacing w:after="0"/>
              <w:rPr>
                <w:lang w:eastAsia="en-US"/>
              </w:rPr>
            </w:pPr>
          </w:p>
        </w:tc>
      </w:tr>
      <w:tr w:rsidR="00973A86" w:rsidRPr="00F02BE6" w14:paraId="1DC2BF28" w14:textId="77777777" w:rsidTr="003E5D96">
        <w:tblPrEx>
          <w:tblCellMar>
            <w:top w:w="0" w:type="dxa"/>
            <w:bottom w:w="0" w:type="dxa"/>
          </w:tblCellMar>
        </w:tblPrEx>
        <w:trPr>
          <w:cantSplit/>
          <w:jc w:val="center"/>
        </w:trPr>
        <w:tc>
          <w:tcPr>
            <w:tcW w:w="957" w:type="dxa"/>
          </w:tcPr>
          <w:p w14:paraId="4018240D"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792BD0D3"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0F72125"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43BF50E6"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1D8F53D6"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1E8FE8C6"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11E1B7F8"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1B5B55E0"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19FA2F5F" w14:textId="77777777" w:rsidR="00973A86" w:rsidRPr="00F02BE6" w:rsidRDefault="00973A86" w:rsidP="003E5D96">
            <w:pPr>
              <w:pStyle w:val="TF"/>
              <w:keepNext/>
              <w:spacing w:after="0"/>
              <w:rPr>
                <w:lang w:eastAsia="en-US"/>
              </w:rPr>
            </w:pPr>
          </w:p>
        </w:tc>
        <w:tc>
          <w:tcPr>
            <w:tcW w:w="957" w:type="dxa"/>
          </w:tcPr>
          <w:p w14:paraId="2DF7FD72" w14:textId="77777777" w:rsidR="00973A86" w:rsidRPr="00F02BE6" w:rsidRDefault="00973A86" w:rsidP="003E5D96">
            <w:pPr>
              <w:pStyle w:val="TF"/>
              <w:keepNext/>
              <w:spacing w:after="0"/>
              <w:rPr>
                <w:lang w:eastAsia="en-US"/>
              </w:rPr>
            </w:pPr>
          </w:p>
        </w:tc>
      </w:tr>
      <w:tr w:rsidR="00973A86" w:rsidRPr="00F02BE6" w14:paraId="658F2E26"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532C129C" w14:textId="77777777" w:rsidR="00973A86" w:rsidRPr="00F02BE6" w:rsidRDefault="00973A86" w:rsidP="003E5D96">
            <w:pPr>
              <w:pStyle w:val="TF"/>
              <w:keepNext/>
              <w:spacing w:after="0"/>
              <w:rPr>
                <w:lang w:eastAsia="en-US"/>
              </w:rPr>
            </w:pPr>
          </w:p>
        </w:tc>
        <w:tc>
          <w:tcPr>
            <w:tcW w:w="957" w:type="dxa"/>
            <w:tcBorders>
              <w:left w:val="nil"/>
            </w:tcBorders>
          </w:tcPr>
          <w:p w14:paraId="5CD2C389"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1CA448F2" w14:textId="77777777" w:rsidR="00973A86" w:rsidRPr="00F02BE6" w:rsidRDefault="00973A86" w:rsidP="003E5D96">
            <w:pPr>
              <w:pStyle w:val="TF"/>
              <w:keepNext/>
              <w:spacing w:after="0"/>
              <w:rPr>
                <w:lang w:eastAsia="en-US"/>
              </w:rPr>
            </w:pPr>
          </w:p>
        </w:tc>
      </w:tr>
      <w:tr w:rsidR="00973A86" w:rsidRPr="00F02BE6" w14:paraId="2767A56C" w14:textId="77777777" w:rsidTr="003E5D96">
        <w:tblPrEx>
          <w:tblCellMar>
            <w:top w:w="0" w:type="dxa"/>
            <w:bottom w:w="0" w:type="dxa"/>
          </w:tblCellMar>
        </w:tblPrEx>
        <w:trPr>
          <w:cantSplit/>
          <w:jc w:val="center"/>
        </w:trPr>
        <w:tc>
          <w:tcPr>
            <w:tcW w:w="957" w:type="dxa"/>
            <w:tcBorders>
              <w:left w:val="single" w:sz="6" w:space="0" w:color="auto"/>
            </w:tcBorders>
          </w:tcPr>
          <w:p w14:paraId="40EA5786"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92C82D9"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BA4B080" w14:textId="77777777" w:rsidR="00973A86" w:rsidRPr="00F02BE6" w:rsidRDefault="00973A86" w:rsidP="003E5D96">
            <w:pPr>
              <w:pStyle w:val="TF"/>
              <w:keepNext/>
              <w:spacing w:after="0"/>
              <w:rPr>
                <w:lang w:eastAsia="en-US"/>
              </w:rPr>
            </w:pPr>
          </w:p>
        </w:tc>
        <w:tc>
          <w:tcPr>
            <w:tcW w:w="1914" w:type="dxa"/>
            <w:gridSpan w:val="2"/>
          </w:tcPr>
          <w:p w14:paraId="3813E71B" w14:textId="77777777" w:rsidR="00973A86" w:rsidRPr="00F02BE6" w:rsidRDefault="00973A86" w:rsidP="003E5D96">
            <w:pPr>
              <w:pStyle w:val="TF"/>
              <w:keepNext/>
              <w:spacing w:after="0"/>
              <w:rPr>
                <w:lang w:eastAsia="en-US"/>
              </w:rPr>
            </w:pPr>
            <w:r w:rsidRPr="00F02BE6">
              <w:rPr>
                <w:sz w:val="22"/>
                <w:lang w:eastAsia="en-US"/>
              </w:rPr>
              <w:t>941 or 966</w:t>
            </w:r>
          </w:p>
        </w:tc>
        <w:tc>
          <w:tcPr>
            <w:tcW w:w="957" w:type="dxa"/>
            <w:tcBorders>
              <w:bottom w:val="single" w:sz="6" w:space="0" w:color="auto"/>
            </w:tcBorders>
          </w:tcPr>
          <w:p w14:paraId="6E95D105"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0480A155"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55B9FEBD" w14:textId="77777777" w:rsidR="00973A86" w:rsidRPr="00F02BE6" w:rsidRDefault="00973A86" w:rsidP="003E5D96">
            <w:pPr>
              <w:pStyle w:val="TF"/>
              <w:keepNext/>
              <w:spacing w:after="0"/>
              <w:rPr>
                <w:lang w:eastAsia="en-US"/>
              </w:rPr>
            </w:pPr>
          </w:p>
        </w:tc>
        <w:tc>
          <w:tcPr>
            <w:tcW w:w="957" w:type="dxa"/>
            <w:tcBorders>
              <w:left w:val="nil"/>
            </w:tcBorders>
          </w:tcPr>
          <w:p w14:paraId="5B6E6FBA" w14:textId="77777777" w:rsidR="00973A86" w:rsidRPr="00F02BE6" w:rsidRDefault="00973A86" w:rsidP="003E5D96">
            <w:pPr>
              <w:pStyle w:val="TF"/>
              <w:keepNext/>
              <w:spacing w:after="0"/>
              <w:rPr>
                <w:lang w:eastAsia="en-US"/>
              </w:rPr>
            </w:pPr>
          </w:p>
        </w:tc>
        <w:tc>
          <w:tcPr>
            <w:tcW w:w="957" w:type="dxa"/>
            <w:tcBorders>
              <w:left w:val="nil"/>
            </w:tcBorders>
          </w:tcPr>
          <w:p w14:paraId="36C10EF5" w14:textId="77777777" w:rsidR="00973A86" w:rsidRPr="00F02BE6" w:rsidRDefault="00973A86" w:rsidP="003E5D96">
            <w:pPr>
              <w:pStyle w:val="TF"/>
              <w:keepNext/>
              <w:spacing w:after="0"/>
              <w:rPr>
                <w:lang w:eastAsia="en-US"/>
              </w:rPr>
            </w:pPr>
          </w:p>
        </w:tc>
      </w:tr>
      <w:tr w:rsidR="00973A86" w:rsidRPr="00F02BE6" w14:paraId="32C2DF1D"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4E41E099" w14:textId="77777777" w:rsidR="00973A86" w:rsidRPr="00F02BE6" w:rsidRDefault="00973A86" w:rsidP="003E5D96">
            <w:pPr>
              <w:pStyle w:val="TF"/>
              <w:keepNext/>
              <w:spacing w:after="0"/>
              <w:rPr>
                <w:lang w:eastAsia="en-US"/>
              </w:rPr>
            </w:pPr>
          </w:p>
        </w:tc>
        <w:tc>
          <w:tcPr>
            <w:tcW w:w="957" w:type="dxa"/>
          </w:tcPr>
          <w:p w14:paraId="5052288B" w14:textId="77777777" w:rsidR="00973A86" w:rsidRPr="00F02BE6" w:rsidRDefault="00973A86" w:rsidP="003E5D96">
            <w:pPr>
              <w:pStyle w:val="TF"/>
              <w:keepNext/>
              <w:spacing w:after="0"/>
              <w:rPr>
                <w:lang w:eastAsia="en-US"/>
              </w:rPr>
            </w:pPr>
          </w:p>
        </w:tc>
        <w:tc>
          <w:tcPr>
            <w:tcW w:w="957" w:type="dxa"/>
          </w:tcPr>
          <w:p w14:paraId="7AEA49F7" w14:textId="77777777" w:rsidR="00973A86" w:rsidRPr="00F02BE6" w:rsidRDefault="00973A86" w:rsidP="003E5D96">
            <w:pPr>
              <w:pStyle w:val="TF"/>
              <w:keepNext/>
              <w:spacing w:after="0"/>
              <w:rPr>
                <w:lang w:eastAsia="en-US"/>
              </w:rPr>
            </w:pPr>
          </w:p>
        </w:tc>
        <w:tc>
          <w:tcPr>
            <w:tcW w:w="1914" w:type="dxa"/>
            <w:gridSpan w:val="2"/>
          </w:tcPr>
          <w:p w14:paraId="09247109"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561113C0" w14:textId="77777777" w:rsidR="00973A86" w:rsidRPr="00F02BE6" w:rsidRDefault="00973A86" w:rsidP="003E5D96">
            <w:pPr>
              <w:pStyle w:val="TF"/>
              <w:keepNext/>
              <w:spacing w:after="0"/>
              <w:rPr>
                <w:lang w:eastAsia="en-US"/>
              </w:rPr>
            </w:pPr>
          </w:p>
        </w:tc>
        <w:tc>
          <w:tcPr>
            <w:tcW w:w="957" w:type="dxa"/>
          </w:tcPr>
          <w:p w14:paraId="682F9067"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3C3AF97" w14:textId="77777777" w:rsidR="00973A86" w:rsidRPr="00F02BE6" w:rsidRDefault="00973A86" w:rsidP="003E5D96">
            <w:pPr>
              <w:pStyle w:val="TF"/>
              <w:keepNext/>
              <w:spacing w:after="0"/>
              <w:rPr>
                <w:lang w:eastAsia="en-US"/>
              </w:rPr>
            </w:pPr>
          </w:p>
        </w:tc>
        <w:tc>
          <w:tcPr>
            <w:tcW w:w="1914" w:type="dxa"/>
            <w:gridSpan w:val="2"/>
            <w:tcBorders>
              <w:left w:val="nil"/>
            </w:tcBorders>
          </w:tcPr>
          <w:p w14:paraId="0533E41D" w14:textId="77777777" w:rsidR="00973A86" w:rsidRPr="00F02BE6" w:rsidRDefault="00973A86" w:rsidP="003E5D96">
            <w:pPr>
              <w:pStyle w:val="TF"/>
              <w:keepNext/>
              <w:spacing w:after="0"/>
              <w:rPr>
                <w:lang w:eastAsia="en-US"/>
              </w:rPr>
            </w:pPr>
          </w:p>
        </w:tc>
      </w:tr>
      <w:tr w:rsidR="00973A86" w:rsidRPr="00F02BE6" w14:paraId="1F543617" w14:textId="77777777" w:rsidTr="003E5D96">
        <w:tblPrEx>
          <w:tblCellMar>
            <w:top w:w="0" w:type="dxa"/>
            <w:bottom w:w="0" w:type="dxa"/>
          </w:tblCellMar>
        </w:tblPrEx>
        <w:trPr>
          <w:cantSplit/>
          <w:jc w:val="center"/>
        </w:trPr>
        <w:tc>
          <w:tcPr>
            <w:tcW w:w="957" w:type="dxa"/>
          </w:tcPr>
          <w:p w14:paraId="78F6264F" w14:textId="77777777" w:rsidR="00973A86" w:rsidRPr="00F02BE6" w:rsidRDefault="00973A86" w:rsidP="003E5D96">
            <w:pPr>
              <w:pStyle w:val="TAL"/>
            </w:pPr>
            <w:r w:rsidRPr="00F02BE6">
              <w:t>:</w:t>
            </w:r>
          </w:p>
        </w:tc>
        <w:tc>
          <w:tcPr>
            <w:tcW w:w="957" w:type="dxa"/>
          </w:tcPr>
          <w:p w14:paraId="1628AF8B" w14:textId="77777777" w:rsidR="00973A86" w:rsidRPr="00F02BE6" w:rsidRDefault="00973A86" w:rsidP="003E5D96">
            <w:pPr>
              <w:pStyle w:val="TF"/>
              <w:keepNext/>
              <w:spacing w:after="0"/>
              <w:rPr>
                <w:lang w:eastAsia="en-US"/>
              </w:rPr>
            </w:pPr>
          </w:p>
        </w:tc>
        <w:tc>
          <w:tcPr>
            <w:tcW w:w="957" w:type="dxa"/>
          </w:tcPr>
          <w:p w14:paraId="31E3314D" w14:textId="77777777" w:rsidR="00973A86" w:rsidRPr="00F02BE6" w:rsidRDefault="00973A86" w:rsidP="003E5D96">
            <w:pPr>
              <w:pStyle w:val="TF"/>
              <w:keepNext/>
              <w:spacing w:after="0"/>
              <w:rPr>
                <w:lang w:eastAsia="en-US"/>
              </w:rPr>
            </w:pPr>
          </w:p>
        </w:tc>
        <w:tc>
          <w:tcPr>
            <w:tcW w:w="957" w:type="dxa"/>
          </w:tcPr>
          <w:p w14:paraId="73E72D96" w14:textId="77777777" w:rsidR="00973A86" w:rsidRPr="00F02BE6" w:rsidRDefault="00973A86" w:rsidP="003E5D96">
            <w:pPr>
              <w:pStyle w:val="TF"/>
              <w:keepNext/>
              <w:spacing w:after="0"/>
              <w:rPr>
                <w:lang w:eastAsia="en-US"/>
              </w:rPr>
            </w:pPr>
          </w:p>
        </w:tc>
        <w:tc>
          <w:tcPr>
            <w:tcW w:w="957" w:type="dxa"/>
          </w:tcPr>
          <w:p w14:paraId="06CCD2CD" w14:textId="77777777" w:rsidR="00973A86" w:rsidRPr="00F02BE6" w:rsidRDefault="00973A86" w:rsidP="003E5D96">
            <w:pPr>
              <w:pStyle w:val="TF"/>
              <w:keepNext/>
              <w:spacing w:after="0"/>
              <w:rPr>
                <w:lang w:eastAsia="en-US"/>
              </w:rPr>
            </w:pPr>
          </w:p>
        </w:tc>
        <w:tc>
          <w:tcPr>
            <w:tcW w:w="957" w:type="dxa"/>
          </w:tcPr>
          <w:p w14:paraId="7ABFA6F6" w14:textId="77777777" w:rsidR="00973A86" w:rsidRPr="00F02BE6" w:rsidRDefault="00973A86" w:rsidP="003E5D96">
            <w:pPr>
              <w:pStyle w:val="TF"/>
              <w:keepNext/>
              <w:spacing w:after="0"/>
              <w:rPr>
                <w:lang w:eastAsia="en-US"/>
              </w:rPr>
            </w:pPr>
          </w:p>
        </w:tc>
        <w:tc>
          <w:tcPr>
            <w:tcW w:w="957" w:type="dxa"/>
          </w:tcPr>
          <w:p w14:paraId="257516D1" w14:textId="77777777" w:rsidR="00973A86" w:rsidRPr="00F02BE6" w:rsidRDefault="00973A86" w:rsidP="003E5D96">
            <w:pPr>
              <w:pStyle w:val="TF"/>
              <w:keepNext/>
              <w:spacing w:after="0"/>
              <w:rPr>
                <w:lang w:eastAsia="en-US"/>
              </w:rPr>
            </w:pPr>
          </w:p>
        </w:tc>
        <w:tc>
          <w:tcPr>
            <w:tcW w:w="957" w:type="dxa"/>
          </w:tcPr>
          <w:p w14:paraId="17F915B0" w14:textId="77777777" w:rsidR="00973A86" w:rsidRPr="00F02BE6" w:rsidRDefault="00973A86" w:rsidP="003E5D96">
            <w:pPr>
              <w:pStyle w:val="TAR"/>
            </w:pPr>
            <w:r w:rsidRPr="00F02BE6">
              <w:t>:</w:t>
            </w:r>
          </w:p>
        </w:tc>
        <w:tc>
          <w:tcPr>
            <w:tcW w:w="957" w:type="dxa"/>
          </w:tcPr>
          <w:p w14:paraId="49C1B889"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27D13112" w14:textId="77777777" w:rsidR="00973A86" w:rsidRPr="00F02BE6" w:rsidRDefault="00973A86" w:rsidP="003E5D96">
            <w:pPr>
              <w:pStyle w:val="TF"/>
              <w:keepNext/>
              <w:spacing w:after="0"/>
              <w:rPr>
                <w:lang w:eastAsia="en-US"/>
              </w:rPr>
            </w:pPr>
          </w:p>
        </w:tc>
      </w:tr>
      <w:tr w:rsidR="00973A86" w:rsidRPr="00F02BE6" w14:paraId="1A66D0D8" w14:textId="77777777" w:rsidTr="003E5D96">
        <w:tblPrEx>
          <w:tblCellMar>
            <w:top w:w="0" w:type="dxa"/>
            <w:bottom w:w="0" w:type="dxa"/>
          </w:tblCellMar>
        </w:tblPrEx>
        <w:trPr>
          <w:cantSplit/>
          <w:jc w:val="center"/>
        </w:trPr>
        <w:tc>
          <w:tcPr>
            <w:tcW w:w="957" w:type="dxa"/>
          </w:tcPr>
          <w:p w14:paraId="7CABCCD2" w14:textId="77777777" w:rsidR="00973A86" w:rsidRPr="00F02BE6" w:rsidRDefault="00973A86" w:rsidP="003E5D96">
            <w:pPr>
              <w:pStyle w:val="TAL"/>
            </w:pPr>
            <w:r w:rsidRPr="00F02BE6">
              <w:t>:</w:t>
            </w:r>
          </w:p>
        </w:tc>
        <w:tc>
          <w:tcPr>
            <w:tcW w:w="957" w:type="dxa"/>
          </w:tcPr>
          <w:p w14:paraId="65DD8488" w14:textId="77777777" w:rsidR="00973A86" w:rsidRPr="00F02BE6" w:rsidRDefault="00973A86" w:rsidP="003E5D96">
            <w:pPr>
              <w:pStyle w:val="TF"/>
              <w:keepNext/>
              <w:spacing w:after="0"/>
              <w:rPr>
                <w:lang w:eastAsia="en-US"/>
              </w:rPr>
            </w:pPr>
          </w:p>
        </w:tc>
        <w:tc>
          <w:tcPr>
            <w:tcW w:w="957" w:type="dxa"/>
          </w:tcPr>
          <w:p w14:paraId="7E323323" w14:textId="77777777" w:rsidR="00973A86" w:rsidRPr="00F02BE6" w:rsidRDefault="00973A86" w:rsidP="003E5D96">
            <w:pPr>
              <w:pStyle w:val="TF"/>
              <w:keepNext/>
              <w:spacing w:after="0"/>
              <w:rPr>
                <w:lang w:eastAsia="en-US"/>
              </w:rPr>
            </w:pPr>
          </w:p>
        </w:tc>
        <w:tc>
          <w:tcPr>
            <w:tcW w:w="957" w:type="dxa"/>
          </w:tcPr>
          <w:p w14:paraId="66E0CED5" w14:textId="77777777" w:rsidR="00973A86" w:rsidRPr="00F02BE6" w:rsidRDefault="00973A86" w:rsidP="003E5D96">
            <w:pPr>
              <w:pStyle w:val="TF"/>
              <w:keepNext/>
              <w:spacing w:after="0"/>
              <w:rPr>
                <w:lang w:eastAsia="en-US"/>
              </w:rPr>
            </w:pPr>
          </w:p>
        </w:tc>
        <w:tc>
          <w:tcPr>
            <w:tcW w:w="957" w:type="dxa"/>
          </w:tcPr>
          <w:p w14:paraId="596BAACD" w14:textId="77777777" w:rsidR="00973A86" w:rsidRPr="00F02BE6" w:rsidRDefault="00973A86" w:rsidP="003E5D96">
            <w:pPr>
              <w:pStyle w:val="TF"/>
              <w:keepNext/>
              <w:spacing w:after="0"/>
              <w:rPr>
                <w:lang w:eastAsia="en-US"/>
              </w:rPr>
            </w:pPr>
          </w:p>
        </w:tc>
        <w:tc>
          <w:tcPr>
            <w:tcW w:w="957" w:type="dxa"/>
          </w:tcPr>
          <w:p w14:paraId="12846A1E" w14:textId="77777777" w:rsidR="00973A86" w:rsidRPr="00F02BE6" w:rsidRDefault="00973A86" w:rsidP="003E5D96">
            <w:pPr>
              <w:pStyle w:val="TF"/>
              <w:keepNext/>
              <w:spacing w:after="0"/>
              <w:rPr>
                <w:lang w:eastAsia="en-US"/>
              </w:rPr>
            </w:pPr>
          </w:p>
        </w:tc>
        <w:tc>
          <w:tcPr>
            <w:tcW w:w="957" w:type="dxa"/>
          </w:tcPr>
          <w:p w14:paraId="7CE7CD19" w14:textId="77777777" w:rsidR="00973A86" w:rsidRPr="00F02BE6" w:rsidRDefault="00973A86" w:rsidP="003E5D96">
            <w:pPr>
              <w:pStyle w:val="TF"/>
              <w:keepNext/>
              <w:spacing w:after="0"/>
              <w:rPr>
                <w:lang w:eastAsia="en-US"/>
              </w:rPr>
            </w:pPr>
          </w:p>
        </w:tc>
        <w:tc>
          <w:tcPr>
            <w:tcW w:w="957" w:type="dxa"/>
          </w:tcPr>
          <w:p w14:paraId="63B42DDE" w14:textId="77777777" w:rsidR="00973A86" w:rsidRPr="00F02BE6" w:rsidRDefault="00973A86" w:rsidP="003E5D96">
            <w:pPr>
              <w:pStyle w:val="TAR"/>
            </w:pPr>
            <w:r w:rsidRPr="00F02BE6">
              <w:t>:</w:t>
            </w:r>
          </w:p>
        </w:tc>
        <w:tc>
          <w:tcPr>
            <w:tcW w:w="957" w:type="dxa"/>
          </w:tcPr>
          <w:p w14:paraId="12508C2C" w14:textId="77777777" w:rsidR="00973A86" w:rsidRPr="00F02BE6" w:rsidRDefault="00973A86" w:rsidP="003E5D96">
            <w:pPr>
              <w:pStyle w:val="TF"/>
              <w:keepNext/>
              <w:spacing w:after="0"/>
              <w:rPr>
                <w:lang w:eastAsia="en-US"/>
              </w:rPr>
            </w:pPr>
          </w:p>
        </w:tc>
        <w:tc>
          <w:tcPr>
            <w:tcW w:w="957" w:type="dxa"/>
          </w:tcPr>
          <w:p w14:paraId="371E2464" w14:textId="77777777" w:rsidR="00973A86" w:rsidRPr="00F02BE6" w:rsidRDefault="00973A86" w:rsidP="003E5D96">
            <w:pPr>
              <w:pStyle w:val="TF"/>
              <w:keepNext/>
              <w:spacing w:after="0"/>
              <w:rPr>
                <w:lang w:eastAsia="en-US"/>
              </w:rPr>
            </w:pPr>
          </w:p>
        </w:tc>
      </w:tr>
      <w:tr w:rsidR="00973A86" w:rsidRPr="00F02BE6" w14:paraId="3AF6A234" w14:textId="77777777" w:rsidTr="003E5D96">
        <w:tblPrEx>
          <w:tblCellMar>
            <w:top w:w="0" w:type="dxa"/>
            <w:bottom w:w="0" w:type="dxa"/>
          </w:tblCellMar>
        </w:tblPrEx>
        <w:trPr>
          <w:cantSplit/>
          <w:jc w:val="center"/>
        </w:trPr>
        <w:tc>
          <w:tcPr>
            <w:tcW w:w="957" w:type="dxa"/>
          </w:tcPr>
          <w:p w14:paraId="7566B101" w14:textId="77777777" w:rsidR="00973A86" w:rsidRPr="00F02BE6" w:rsidRDefault="00973A86" w:rsidP="003E5D96">
            <w:pPr>
              <w:pStyle w:val="TAL"/>
            </w:pPr>
            <w:r w:rsidRPr="00F02BE6">
              <w:t>:</w:t>
            </w:r>
          </w:p>
        </w:tc>
        <w:tc>
          <w:tcPr>
            <w:tcW w:w="957" w:type="dxa"/>
          </w:tcPr>
          <w:p w14:paraId="7FA15896" w14:textId="77777777" w:rsidR="00973A86" w:rsidRPr="00F02BE6" w:rsidRDefault="00973A86" w:rsidP="003E5D96">
            <w:pPr>
              <w:pStyle w:val="TF"/>
              <w:keepNext/>
              <w:spacing w:after="0"/>
              <w:rPr>
                <w:lang w:eastAsia="en-US"/>
              </w:rPr>
            </w:pPr>
          </w:p>
        </w:tc>
        <w:tc>
          <w:tcPr>
            <w:tcW w:w="957" w:type="dxa"/>
          </w:tcPr>
          <w:p w14:paraId="6BD081FA" w14:textId="77777777" w:rsidR="00973A86" w:rsidRPr="00F02BE6" w:rsidRDefault="00973A86" w:rsidP="003E5D96">
            <w:pPr>
              <w:pStyle w:val="TF"/>
              <w:keepNext/>
              <w:spacing w:after="0"/>
              <w:rPr>
                <w:lang w:eastAsia="en-US"/>
              </w:rPr>
            </w:pPr>
          </w:p>
        </w:tc>
        <w:tc>
          <w:tcPr>
            <w:tcW w:w="957" w:type="dxa"/>
          </w:tcPr>
          <w:p w14:paraId="39174E07" w14:textId="77777777" w:rsidR="00973A86" w:rsidRPr="00F02BE6" w:rsidRDefault="00973A86" w:rsidP="003E5D96">
            <w:pPr>
              <w:pStyle w:val="TF"/>
              <w:keepNext/>
              <w:spacing w:after="0"/>
              <w:rPr>
                <w:lang w:eastAsia="en-US"/>
              </w:rPr>
            </w:pPr>
          </w:p>
        </w:tc>
        <w:tc>
          <w:tcPr>
            <w:tcW w:w="957" w:type="dxa"/>
          </w:tcPr>
          <w:p w14:paraId="4E194646" w14:textId="77777777" w:rsidR="00973A86" w:rsidRPr="00F02BE6" w:rsidRDefault="00973A86" w:rsidP="003E5D96">
            <w:pPr>
              <w:pStyle w:val="TF"/>
              <w:keepNext/>
              <w:spacing w:after="0"/>
              <w:rPr>
                <w:lang w:eastAsia="en-US"/>
              </w:rPr>
            </w:pPr>
          </w:p>
        </w:tc>
        <w:tc>
          <w:tcPr>
            <w:tcW w:w="957" w:type="dxa"/>
          </w:tcPr>
          <w:p w14:paraId="3AA9BC34" w14:textId="77777777" w:rsidR="00973A86" w:rsidRPr="00F02BE6" w:rsidRDefault="00973A86" w:rsidP="003E5D96">
            <w:pPr>
              <w:pStyle w:val="TF"/>
              <w:keepNext/>
              <w:spacing w:after="0"/>
              <w:rPr>
                <w:lang w:eastAsia="en-US"/>
              </w:rPr>
            </w:pPr>
          </w:p>
        </w:tc>
        <w:tc>
          <w:tcPr>
            <w:tcW w:w="957" w:type="dxa"/>
          </w:tcPr>
          <w:p w14:paraId="1CA5E964" w14:textId="77777777" w:rsidR="00973A86" w:rsidRPr="00F02BE6" w:rsidRDefault="00973A86" w:rsidP="003E5D96">
            <w:pPr>
              <w:pStyle w:val="TF"/>
              <w:keepNext/>
              <w:spacing w:after="0"/>
              <w:rPr>
                <w:lang w:eastAsia="en-US"/>
              </w:rPr>
            </w:pPr>
          </w:p>
        </w:tc>
        <w:tc>
          <w:tcPr>
            <w:tcW w:w="957" w:type="dxa"/>
          </w:tcPr>
          <w:p w14:paraId="23F75448" w14:textId="77777777" w:rsidR="00973A86" w:rsidRPr="00F02BE6" w:rsidRDefault="00973A86" w:rsidP="003E5D96">
            <w:pPr>
              <w:pStyle w:val="TAR"/>
            </w:pPr>
            <w:r w:rsidRPr="00F02BE6">
              <w:t>:</w:t>
            </w:r>
          </w:p>
        </w:tc>
        <w:tc>
          <w:tcPr>
            <w:tcW w:w="957" w:type="dxa"/>
          </w:tcPr>
          <w:p w14:paraId="62691569" w14:textId="77777777" w:rsidR="00973A86" w:rsidRPr="00F02BE6" w:rsidRDefault="00973A86" w:rsidP="003E5D96">
            <w:pPr>
              <w:pStyle w:val="TF"/>
              <w:keepNext/>
              <w:spacing w:after="0"/>
              <w:rPr>
                <w:lang w:eastAsia="en-US"/>
              </w:rPr>
            </w:pPr>
          </w:p>
        </w:tc>
        <w:tc>
          <w:tcPr>
            <w:tcW w:w="957" w:type="dxa"/>
          </w:tcPr>
          <w:p w14:paraId="74675361" w14:textId="77777777" w:rsidR="00973A86" w:rsidRPr="00F02BE6" w:rsidRDefault="00973A86" w:rsidP="003E5D96">
            <w:pPr>
              <w:pStyle w:val="TF"/>
              <w:keepNext/>
              <w:spacing w:after="0"/>
              <w:rPr>
                <w:lang w:eastAsia="en-US"/>
              </w:rPr>
            </w:pPr>
          </w:p>
        </w:tc>
      </w:tr>
      <w:tr w:rsidR="00973A86" w:rsidRPr="00F02BE6" w14:paraId="66047EF8" w14:textId="77777777" w:rsidTr="003E5D96">
        <w:tblPrEx>
          <w:tblCellMar>
            <w:top w:w="0" w:type="dxa"/>
            <w:bottom w:w="0" w:type="dxa"/>
          </w:tblCellMar>
        </w:tblPrEx>
        <w:trPr>
          <w:cantSplit/>
          <w:jc w:val="center"/>
        </w:trPr>
        <w:tc>
          <w:tcPr>
            <w:tcW w:w="957" w:type="dxa"/>
            <w:tcBorders>
              <w:left w:val="single" w:sz="6" w:space="0" w:color="auto"/>
            </w:tcBorders>
          </w:tcPr>
          <w:p w14:paraId="22B9895F" w14:textId="77777777" w:rsidR="00973A86" w:rsidRPr="00F02BE6" w:rsidRDefault="00973A86" w:rsidP="003E5D96">
            <w:pPr>
              <w:pStyle w:val="TAL"/>
            </w:pPr>
          </w:p>
        </w:tc>
        <w:tc>
          <w:tcPr>
            <w:tcW w:w="957" w:type="dxa"/>
          </w:tcPr>
          <w:p w14:paraId="42D7CB3E" w14:textId="77777777" w:rsidR="00973A86" w:rsidRPr="00F02BE6" w:rsidRDefault="00973A86" w:rsidP="003E5D96">
            <w:pPr>
              <w:pStyle w:val="TF"/>
              <w:keepNext/>
              <w:spacing w:after="0"/>
              <w:rPr>
                <w:lang w:eastAsia="en-US"/>
              </w:rPr>
            </w:pPr>
          </w:p>
        </w:tc>
        <w:tc>
          <w:tcPr>
            <w:tcW w:w="957" w:type="dxa"/>
          </w:tcPr>
          <w:p w14:paraId="6B9CD92B" w14:textId="77777777" w:rsidR="00973A86" w:rsidRPr="00F02BE6" w:rsidRDefault="00973A86" w:rsidP="003E5D96">
            <w:pPr>
              <w:pStyle w:val="TF"/>
              <w:keepNext/>
              <w:spacing w:after="0"/>
              <w:rPr>
                <w:lang w:eastAsia="en-US"/>
              </w:rPr>
            </w:pPr>
          </w:p>
        </w:tc>
        <w:tc>
          <w:tcPr>
            <w:tcW w:w="1914" w:type="dxa"/>
            <w:gridSpan w:val="2"/>
          </w:tcPr>
          <w:p w14:paraId="7B444A0B"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05D978EB" w14:textId="77777777" w:rsidR="00973A86" w:rsidRPr="00F02BE6" w:rsidRDefault="00973A86" w:rsidP="003E5D96">
            <w:pPr>
              <w:pStyle w:val="TF"/>
              <w:keepNext/>
              <w:spacing w:after="0"/>
              <w:rPr>
                <w:lang w:eastAsia="en-US"/>
              </w:rPr>
            </w:pPr>
          </w:p>
        </w:tc>
        <w:tc>
          <w:tcPr>
            <w:tcW w:w="957" w:type="dxa"/>
          </w:tcPr>
          <w:p w14:paraId="030078A9"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421A218" w14:textId="77777777" w:rsidR="00973A86" w:rsidRPr="00F02BE6" w:rsidRDefault="00973A86" w:rsidP="003E5D96">
            <w:pPr>
              <w:pStyle w:val="TAR"/>
            </w:pPr>
          </w:p>
        </w:tc>
        <w:tc>
          <w:tcPr>
            <w:tcW w:w="957" w:type="dxa"/>
            <w:tcBorders>
              <w:left w:val="nil"/>
            </w:tcBorders>
          </w:tcPr>
          <w:p w14:paraId="59543D20" w14:textId="77777777" w:rsidR="00973A86" w:rsidRPr="00F02BE6" w:rsidRDefault="00973A86" w:rsidP="003E5D96">
            <w:pPr>
              <w:pStyle w:val="TF"/>
              <w:keepNext/>
              <w:spacing w:after="0"/>
              <w:rPr>
                <w:lang w:eastAsia="en-US"/>
              </w:rPr>
            </w:pPr>
          </w:p>
        </w:tc>
        <w:tc>
          <w:tcPr>
            <w:tcW w:w="957" w:type="dxa"/>
          </w:tcPr>
          <w:p w14:paraId="0FB9CD45" w14:textId="77777777" w:rsidR="00973A86" w:rsidRPr="00F02BE6" w:rsidRDefault="00973A86" w:rsidP="003E5D96">
            <w:pPr>
              <w:pStyle w:val="TF"/>
              <w:keepNext/>
              <w:spacing w:after="0"/>
              <w:rPr>
                <w:lang w:eastAsia="en-US"/>
              </w:rPr>
            </w:pPr>
          </w:p>
        </w:tc>
      </w:tr>
      <w:tr w:rsidR="00973A86" w:rsidRPr="00F02BE6" w14:paraId="13C6B1EF"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5587E50E" w14:textId="77777777" w:rsidR="00973A86" w:rsidRPr="00F02BE6" w:rsidRDefault="00973A86" w:rsidP="003E5D96">
            <w:pPr>
              <w:pStyle w:val="TAL"/>
            </w:pPr>
          </w:p>
        </w:tc>
        <w:tc>
          <w:tcPr>
            <w:tcW w:w="957" w:type="dxa"/>
            <w:tcBorders>
              <w:top w:val="single" w:sz="6" w:space="0" w:color="auto"/>
            </w:tcBorders>
          </w:tcPr>
          <w:p w14:paraId="596B38AE"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16A48F3" w14:textId="77777777" w:rsidR="00973A86" w:rsidRPr="00F02BE6" w:rsidRDefault="00973A86" w:rsidP="003E5D96">
            <w:pPr>
              <w:pStyle w:val="TF"/>
              <w:keepNext/>
              <w:spacing w:after="0"/>
              <w:rPr>
                <w:lang w:eastAsia="en-US"/>
              </w:rPr>
            </w:pPr>
          </w:p>
        </w:tc>
        <w:tc>
          <w:tcPr>
            <w:tcW w:w="1914" w:type="dxa"/>
            <w:gridSpan w:val="2"/>
          </w:tcPr>
          <w:p w14:paraId="657D4EAB"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133FDF66"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146A12DD"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446274B6" w14:textId="77777777" w:rsidR="00973A86" w:rsidRPr="00F02BE6" w:rsidRDefault="00973A86" w:rsidP="003E5D96">
            <w:pPr>
              <w:pStyle w:val="TAR"/>
            </w:pPr>
          </w:p>
        </w:tc>
        <w:tc>
          <w:tcPr>
            <w:tcW w:w="957" w:type="dxa"/>
            <w:tcBorders>
              <w:left w:val="nil"/>
            </w:tcBorders>
          </w:tcPr>
          <w:p w14:paraId="10244E73" w14:textId="77777777" w:rsidR="00973A86" w:rsidRPr="00F02BE6" w:rsidRDefault="00973A86" w:rsidP="003E5D96">
            <w:pPr>
              <w:pStyle w:val="TAL"/>
            </w:pPr>
          </w:p>
        </w:tc>
        <w:tc>
          <w:tcPr>
            <w:tcW w:w="957" w:type="dxa"/>
          </w:tcPr>
          <w:p w14:paraId="5BE24D92" w14:textId="77777777" w:rsidR="00973A86" w:rsidRPr="00F02BE6" w:rsidRDefault="00973A86" w:rsidP="003E5D96">
            <w:pPr>
              <w:pStyle w:val="TF"/>
              <w:keepNext/>
              <w:spacing w:after="0"/>
              <w:jc w:val="left"/>
              <w:rPr>
                <w:lang w:eastAsia="en-US"/>
              </w:rPr>
            </w:pPr>
          </w:p>
        </w:tc>
      </w:tr>
      <w:tr w:rsidR="00973A86" w:rsidRPr="00F02BE6" w14:paraId="7DD25E2D"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48A4D3C6"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65D2460"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6E4961B8"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1036D0F3"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1FAAC8E"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28BA98DB"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1986D829" w14:textId="77777777" w:rsidR="00973A86" w:rsidRPr="00F02BE6" w:rsidRDefault="00973A86" w:rsidP="003E5D96">
            <w:pPr>
              <w:pStyle w:val="TF"/>
              <w:keepNext/>
              <w:spacing w:after="0"/>
              <w:jc w:val="left"/>
              <w:rPr>
                <w:lang w:eastAsia="en-US"/>
              </w:rPr>
            </w:pPr>
          </w:p>
        </w:tc>
        <w:tc>
          <w:tcPr>
            <w:tcW w:w="957" w:type="dxa"/>
            <w:tcBorders>
              <w:left w:val="nil"/>
            </w:tcBorders>
          </w:tcPr>
          <w:p w14:paraId="651F6520" w14:textId="77777777" w:rsidR="00973A86" w:rsidRPr="00F02BE6" w:rsidRDefault="00973A86" w:rsidP="003E5D96">
            <w:pPr>
              <w:pStyle w:val="TF"/>
              <w:keepNext/>
              <w:spacing w:after="0"/>
              <w:rPr>
                <w:lang w:eastAsia="en-US"/>
              </w:rPr>
            </w:pPr>
          </w:p>
        </w:tc>
        <w:tc>
          <w:tcPr>
            <w:tcW w:w="957" w:type="dxa"/>
          </w:tcPr>
          <w:p w14:paraId="00775A5D" w14:textId="77777777" w:rsidR="00973A86" w:rsidRPr="00F02BE6" w:rsidRDefault="00973A86" w:rsidP="003E5D96">
            <w:pPr>
              <w:pStyle w:val="TF"/>
              <w:keepNext/>
              <w:spacing w:after="0"/>
              <w:rPr>
                <w:lang w:eastAsia="en-US"/>
              </w:rPr>
            </w:pPr>
          </w:p>
        </w:tc>
      </w:tr>
      <w:tr w:rsidR="00973A86" w:rsidRPr="00F02BE6" w14:paraId="082B20DA"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0A73CDA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7A43A1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125511FF"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64A0195C"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6CF9C153"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447A845D"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2B34BD53"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214FF551"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1382E7F0" w14:textId="77777777" w:rsidR="00973A86" w:rsidRPr="00F02BE6" w:rsidRDefault="00973A86" w:rsidP="003E5D96">
            <w:pPr>
              <w:pStyle w:val="TAL"/>
            </w:pPr>
            <w:r w:rsidRPr="00F02BE6">
              <w:rPr>
                <w:b/>
                <w:bCs/>
              </w:rPr>
              <w:t xml:space="preserve">  octet 118</w:t>
            </w:r>
          </w:p>
          <w:p w14:paraId="2008AEEB" w14:textId="77777777" w:rsidR="00973A86" w:rsidRPr="00F02BE6" w:rsidRDefault="00973A86" w:rsidP="003E5D96">
            <w:pPr>
              <w:pStyle w:val="TAL"/>
            </w:pPr>
          </w:p>
        </w:tc>
      </w:tr>
      <w:tr w:rsidR="00973A86" w:rsidRPr="00F02BE6" w14:paraId="52468D50"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7997F68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5D88C4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F8967E9" w14:textId="77777777" w:rsidR="00973A86" w:rsidRPr="00F02BE6" w:rsidRDefault="00973A86" w:rsidP="003E5D96">
            <w:pPr>
              <w:pStyle w:val="TF"/>
              <w:keepNext/>
              <w:spacing w:after="0"/>
              <w:rPr>
                <w:lang w:eastAsia="en-US"/>
              </w:rPr>
            </w:pPr>
          </w:p>
          <w:p w14:paraId="05644EB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42D23C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2C2DDA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8BDADBB"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6FBE878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7B62E18F"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B74289B" w14:textId="77777777" w:rsidR="00973A86" w:rsidRPr="00F02BE6" w:rsidRDefault="00973A86" w:rsidP="003E5D96">
            <w:pPr>
              <w:pStyle w:val="TAL"/>
              <w:rPr>
                <w:b/>
              </w:rPr>
            </w:pPr>
          </w:p>
        </w:tc>
      </w:tr>
      <w:tr w:rsidR="00973A86" w:rsidRPr="00F02BE6" w14:paraId="7BBA3E20"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77A80914" w14:textId="77777777" w:rsidR="00973A86" w:rsidRPr="00F02BE6" w:rsidRDefault="00973A86" w:rsidP="003E5D96">
            <w:pPr>
              <w:pStyle w:val="TF"/>
              <w:keepNext/>
              <w:spacing w:after="0"/>
              <w:rPr>
                <w:lang w:eastAsia="en-US"/>
              </w:rPr>
            </w:pPr>
          </w:p>
          <w:p w14:paraId="04714E5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9D7F04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C296088"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1A69169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C94D99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56BCF1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13F58F43"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4E85BD41" w14:textId="77777777" w:rsidR="00973A86" w:rsidRPr="00F02BE6" w:rsidRDefault="00973A86" w:rsidP="003E5D96">
            <w:pPr>
              <w:pStyle w:val="TAL"/>
              <w:rPr>
                <w:b/>
              </w:rPr>
            </w:pPr>
          </w:p>
        </w:tc>
      </w:tr>
      <w:tr w:rsidR="00973A86" w:rsidRPr="00F02BE6" w14:paraId="00A067BA" w14:textId="77777777" w:rsidTr="003E5D96">
        <w:tblPrEx>
          <w:tblCellMar>
            <w:top w:w="0" w:type="dxa"/>
            <w:bottom w:w="0" w:type="dxa"/>
          </w:tblCellMar>
        </w:tblPrEx>
        <w:trPr>
          <w:cantSplit/>
          <w:jc w:val="center"/>
        </w:trPr>
        <w:tc>
          <w:tcPr>
            <w:tcW w:w="957" w:type="dxa"/>
            <w:tcBorders>
              <w:top w:val="dotted" w:sz="4" w:space="0" w:color="auto"/>
            </w:tcBorders>
          </w:tcPr>
          <w:p w14:paraId="32EE57D3"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7CABF96A"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6C8C477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C9DEF0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1E6C65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D52D9CE" w14:textId="77777777" w:rsidR="00973A86" w:rsidRPr="00F02BE6" w:rsidRDefault="00973A86" w:rsidP="003E5D96">
            <w:pPr>
              <w:pStyle w:val="TF"/>
              <w:keepNext/>
              <w:spacing w:after="0"/>
              <w:rPr>
                <w:lang w:eastAsia="en-US"/>
              </w:rPr>
            </w:pPr>
          </w:p>
          <w:p w14:paraId="6E7A9F81"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714618D0"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2932D4A2"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1E140213" w14:textId="77777777" w:rsidR="00973A86" w:rsidRPr="00F02BE6" w:rsidRDefault="00973A86" w:rsidP="003E5D96">
            <w:pPr>
              <w:pStyle w:val="TAL"/>
              <w:rPr>
                <w:b/>
              </w:rPr>
            </w:pPr>
            <w:r w:rsidRPr="00F02BE6">
              <w:rPr>
                <w:b/>
              </w:rPr>
              <w:t xml:space="preserve">  octet 121</w:t>
            </w:r>
          </w:p>
        </w:tc>
      </w:tr>
    </w:tbl>
    <w:p w14:paraId="24B7EF5D" w14:textId="77777777" w:rsidR="00973A86" w:rsidRPr="00F02BE6" w:rsidRDefault="00973A86" w:rsidP="00973A86">
      <w:pPr>
        <w:pStyle w:val="NF"/>
      </w:pPr>
    </w:p>
    <w:p w14:paraId="3F667D61" w14:textId="77777777" w:rsidR="00973A86" w:rsidRPr="00F02BE6" w:rsidRDefault="00973A86" w:rsidP="00973A86">
      <w:pPr>
        <w:pStyle w:val="NF"/>
      </w:pPr>
      <w:r w:rsidRPr="00F02BE6">
        <w:t>NOTE:</w:t>
      </w:r>
      <w:r w:rsidRPr="00F02BE6">
        <w:tab/>
        <w:t>The numbering convention specified in 3GPP TS 44.060 applies.</w:t>
      </w:r>
    </w:p>
    <w:p w14:paraId="59E4D93A" w14:textId="77777777" w:rsidR="00973A86" w:rsidRPr="00F02BE6" w:rsidRDefault="00973A86" w:rsidP="00973A86">
      <w:pPr>
        <w:pStyle w:val="NF"/>
      </w:pPr>
    </w:p>
    <w:p w14:paraId="3B6E6647" w14:textId="77777777" w:rsidR="00973A86" w:rsidRPr="00F02BE6" w:rsidRDefault="00973A86" w:rsidP="00973A86">
      <w:pPr>
        <w:pStyle w:val="TF"/>
      </w:pPr>
      <w:r w:rsidRPr="00F02BE6">
        <w:t>Figure 7.6.37.1: PDTCH block type 37 (DBS-7) format</w:t>
      </w:r>
    </w:p>
    <w:p w14:paraId="15569454" w14:textId="77777777" w:rsidR="00973A86" w:rsidRPr="00F02BE6" w:rsidRDefault="00973A86" w:rsidP="00973A86">
      <w:pPr>
        <w:pStyle w:val="Heading3"/>
        <w:rPr>
          <w:lang w:val="en-US"/>
        </w:rPr>
      </w:pPr>
      <w:bookmarkStart w:id="194" w:name="_Toc517979182"/>
      <w:r w:rsidRPr="00F02BE6">
        <w:rPr>
          <w:lang w:val="en-US"/>
        </w:rPr>
        <w:t>7.6.38</w:t>
      </w:r>
      <w:r w:rsidRPr="00F02BE6">
        <w:rPr>
          <w:lang w:val="en-US"/>
        </w:rPr>
        <w:tab/>
        <w:t>PDTCH block type 38 (DBS-8) format (downlink only)</w:t>
      </w:r>
      <w:bookmarkEnd w:id="194"/>
    </w:p>
    <w:p w14:paraId="35850886" w14:textId="77777777" w:rsidR="00973A86" w:rsidRPr="00F02BE6" w:rsidRDefault="00973A86" w:rsidP="00973A86">
      <w:r w:rsidRPr="00F02BE6">
        <w:t>The blocks of 1229 bits, or in case a PAN is included, 1254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05788322" w14:textId="77777777" w:rsidTr="003E5D96">
        <w:tblPrEx>
          <w:tblCellMar>
            <w:top w:w="0" w:type="dxa"/>
            <w:bottom w:w="0" w:type="dxa"/>
          </w:tblCellMar>
        </w:tblPrEx>
        <w:trPr>
          <w:cantSplit/>
          <w:jc w:val="center"/>
        </w:trPr>
        <w:tc>
          <w:tcPr>
            <w:tcW w:w="7656" w:type="dxa"/>
            <w:gridSpan w:val="8"/>
          </w:tcPr>
          <w:p w14:paraId="4BA4C463"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B0EDD4A" w14:textId="77777777" w:rsidR="00973A86" w:rsidRPr="00F02BE6" w:rsidRDefault="00973A86" w:rsidP="003E5D96">
            <w:pPr>
              <w:pStyle w:val="TF"/>
              <w:keepNext/>
              <w:spacing w:after="0"/>
              <w:rPr>
                <w:lang w:eastAsia="en-US"/>
              </w:rPr>
            </w:pPr>
          </w:p>
        </w:tc>
        <w:tc>
          <w:tcPr>
            <w:tcW w:w="957" w:type="dxa"/>
          </w:tcPr>
          <w:p w14:paraId="544C12C2" w14:textId="77777777" w:rsidR="00973A86" w:rsidRPr="00F02BE6" w:rsidRDefault="00973A86" w:rsidP="003E5D96">
            <w:pPr>
              <w:pStyle w:val="TF"/>
              <w:keepNext/>
              <w:spacing w:after="0"/>
              <w:rPr>
                <w:lang w:eastAsia="en-US"/>
              </w:rPr>
            </w:pPr>
          </w:p>
        </w:tc>
      </w:tr>
      <w:tr w:rsidR="00973A86" w:rsidRPr="00F02BE6" w14:paraId="4598F150" w14:textId="77777777" w:rsidTr="003E5D96">
        <w:tblPrEx>
          <w:tblCellMar>
            <w:top w:w="0" w:type="dxa"/>
            <w:bottom w:w="0" w:type="dxa"/>
          </w:tblCellMar>
        </w:tblPrEx>
        <w:trPr>
          <w:cantSplit/>
          <w:jc w:val="center"/>
        </w:trPr>
        <w:tc>
          <w:tcPr>
            <w:tcW w:w="957" w:type="dxa"/>
          </w:tcPr>
          <w:p w14:paraId="7B4B5CFB"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153AFAC7"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12B365DC"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075759EE"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3D21AAFF"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FA9C091"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3E4D62E7"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39D804CC"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2F3CC786" w14:textId="77777777" w:rsidR="00973A86" w:rsidRPr="00F02BE6" w:rsidRDefault="00973A86" w:rsidP="003E5D96">
            <w:pPr>
              <w:pStyle w:val="TF"/>
              <w:keepNext/>
              <w:spacing w:after="0"/>
              <w:rPr>
                <w:lang w:eastAsia="en-US"/>
              </w:rPr>
            </w:pPr>
          </w:p>
        </w:tc>
        <w:tc>
          <w:tcPr>
            <w:tcW w:w="957" w:type="dxa"/>
          </w:tcPr>
          <w:p w14:paraId="49BF291C" w14:textId="77777777" w:rsidR="00973A86" w:rsidRPr="00F02BE6" w:rsidRDefault="00973A86" w:rsidP="003E5D96">
            <w:pPr>
              <w:pStyle w:val="TF"/>
              <w:keepNext/>
              <w:spacing w:after="0"/>
              <w:rPr>
                <w:lang w:eastAsia="en-US"/>
              </w:rPr>
            </w:pPr>
          </w:p>
        </w:tc>
      </w:tr>
      <w:tr w:rsidR="00973A86" w:rsidRPr="00F02BE6" w14:paraId="7F8CA49F"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176E513F" w14:textId="77777777" w:rsidR="00973A86" w:rsidRPr="00F02BE6" w:rsidRDefault="00973A86" w:rsidP="003E5D96">
            <w:pPr>
              <w:pStyle w:val="TF"/>
              <w:keepNext/>
              <w:spacing w:after="0"/>
              <w:rPr>
                <w:lang w:eastAsia="en-US"/>
              </w:rPr>
            </w:pPr>
          </w:p>
        </w:tc>
        <w:tc>
          <w:tcPr>
            <w:tcW w:w="957" w:type="dxa"/>
            <w:tcBorders>
              <w:left w:val="nil"/>
            </w:tcBorders>
          </w:tcPr>
          <w:p w14:paraId="7E2FA6CA"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051E8979" w14:textId="77777777" w:rsidR="00973A86" w:rsidRPr="00F02BE6" w:rsidRDefault="00973A86" w:rsidP="003E5D96">
            <w:pPr>
              <w:pStyle w:val="TF"/>
              <w:keepNext/>
              <w:spacing w:after="0"/>
              <w:rPr>
                <w:lang w:eastAsia="en-US"/>
              </w:rPr>
            </w:pPr>
          </w:p>
        </w:tc>
      </w:tr>
      <w:tr w:rsidR="00973A86" w:rsidRPr="00F02BE6" w14:paraId="0F5BE794" w14:textId="77777777" w:rsidTr="003E5D96">
        <w:tblPrEx>
          <w:tblCellMar>
            <w:top w:w="0" w:type="dxa"/>
            <w:bottom w:w="0" w:type="dxa"/>
          </w:tblCellMar>
        </w:tblPrEx>
        <w:trPr>
          <w:cantSplit/>
          <w:jc w:val="center"/>
        </w:trPr>
        <w:tc>
          <w:tcPr>
            <w:tcW w:w="957" w:type="dxa"/>
            <w:tcBorders>
              <w:left w:val="single" w:sz="6" w:space="0" w:color="auto"/>
            </w:tcBorders>
          </w:tcPr>
          <w:p w14:paraId="51945468"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277024E"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AA05315" w14:textId="77777777" w:rsidR="00973A86" w:rsidRPr="00F02BE6" w:rsidRDefault="00973A86" w:rsidP="003E5D96">
            <w:pPr>
              <w:pStyle w:val="TF"/>
              <w:keepNext/>
              <w:spacing w:after="0"/>
              <w:rPr>
                <w:lang w:eastAsia="en-US"/>
              </w:rPr>
            </w:pPr>
          </w:p>
        </w:tc>
        <w:tc>
          <w:tcPr>
            <w:tcW w:w="1914" w:type="dxa"/>
            <w:gridSpan w:val="2"/>
          </w:tcPr>
          <w:p w14:paraId="23A04A49" w14:textId="77777777" w:rsidR="00973A86" w:rsidRPr="00F02BE6" w:rsidRDefault="00973A86" w:rsidP="003E5D96">
            <w:pPr>
              <w:pStyle w:val="TF"/>
              <w:keepNext/>
              <w:spacing w:after="0"/>
              <w:rPr>
                <w:lang w:eastAsia="en-US"/>
              </w:rPr>
            </w:pPr>
            <w:r w:rsidRPr="00F02BE6">
              <w:rPr>
                <w:sz w:val="22"/>
                <w:lang w:eastAsia="en-US"/>
              </w:rPr>
              <w:t>1229 or 1254</w:t>
            </w:r>
          </w:p>
        </w:tc>
        <w:tc>
          <w:tcPr>
            <w:tcW w:w="957" w:type="dxa"/>
            <w:tcBorders>
              <w:bottom w:val="single" w:sz="6" w:space="0" w:color="auto"/>
            </w:tcBorders>
          </w:tcPr>
          <w:p w14:paraId="574E9D7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DFB10D3"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23C17CDE" w14:textId="77777777" w:rsidR="00973A86" w:rsidRPr="00F02BE6" w:rsidRDefault="00973A86" w:rsidP="003E5D96">
            <w:pPr>
              <w:pStyle w:val="TF"/>
              <w:keepNext/>
              <w:spacing w:after="0"/>
              <w:rPr>
                <w:lang w:eastAsia="en-US"/>
              </w:rPr>
            </w:pPr>
          </w:p>
        </w:tc>
        <w:tc>
          <w:tcPr>
            <w:tcW w:w="957" w:type="dxa"/>
            <w:tcBorders>
              <w:left w:val="nil"/>
            </w:tcBorders>
          </w:tcPr>
          <w:p w14:paraId="50E02132" w14:textId="77777777" w:rsidR="00973A86" w:rsidRPr="00F02BE6" w:rsidRDefault="00973A86" w:rsidP="003E5D96">
            <w:pPr>
              <w:pStyle w:val="TF"/>
              <w:keepNext/>
              <w:spacing w:after="0"/>
              <w:rPr>
                <w:lang w:eastAsia="en-US"/>
              </w:rPr>
            </w:pPr>
          </w:p>
        </w:tc>
        <w:tc>
          <w:tcPr>
            <w:tcW w:w="957" w:type="dxa"/>
            <w:tcBorders>
              <w:left w:val="nil"/>
            </w:tcBorders>
          </w:tcPr>
          <w:p w14:paraId="41665F1E" w14:textId="77777777" w:rsidR="00973A86" w:rsidRPr="00F02BE6" w:rsidRDefault="00973A86" w:rsidP="003E5D96">
            <w:pPr>
              <w:pStyle w:val="TF"/>
              <w:keepNext/>
              <w:spacing w:after="0"/>
              <w:rPr>
                <w:lang w:eastAsia="en-US"/>
              </w:rPr>
            </w:pPr>
          </w:p>
        </w:tc>
      </w:tr>
      <w:tr w:rsidR="00973A86" w:rsidRPr="00F02BE6" w14:paraId="2DF80B27"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53CFDEE6" w14:textId="77777777" w:rsidR="00973A86" w:rsidRPr="00F02BE6" w:rsidRDefault="00973A86" w:rsidP="003E5D96">
            <w:pPr>
              <w:pStyle w:val="TF"/>
              <w:keepNext/>
              <w:spacing w:after="0"/>
              <w:rPr>
                <w:lang w:eastAsia="en-US"/>
              </w:rPr>
            </w:pPr>
          </w:p>
        </w:tc>
        <w:tc>
          <w:tcPr>
            <w:tcW w:w="957" w:type="dxa"/>
          </w:tcPr>
          <w:p w14:paraId="68A6F7FE" w14:textId="77777777" w:rsidR="00973A86" w:rsidRPr="00F02BE6" w:rsidRDefault="00973A86" w:rsidP="003E5D96">
            <w:pPr>
              <w:pStyle w:val="TF"/>
              <w:keepNext/>
              <w:spacing w:after="0"/>
              <w:rPr>
                <w:lang w:eastAsia="en-US"/>
              </w:rPr>
            </w:pPr>
          </w:p>
        </w:tc>
        <w:tc>
          <w:tcPr>
            <w:tcW w:w="957" w:type="dxa"/>
          </w:tcPr>
          <w:p w14:paraId="6884AE54" w14:textId="77777777" w:rsidR="00973A86" w:rsidRPr="00F02BE6" w:rsidRDefault="00973A86" w:rsidP="003E5D96">
            <w:pPr>
              <w:pStyle w:val="TF"/>
              <w:keepNext/>
              <w:spacing w:after="0"/>
              <w:rPr>
                <w:lang w:eastAsia="en-US"/>
              </w:rPr>
            </w:pPr>
          </w:p>
        </w:tc>
        <w:tc>
          <w:tcPr>
            <w:tcW w:w="1914" w:type="dxa"/>
            <w:gridSpan w:val="2"/>
          </w:tcPr>
          <w:p w14:paraId="4520AB4D"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11587A33" w14:textId="77777777" w:rsidR="00973A86" w:rsidRPr="00F02BE6" w:rsidRDefault="00973A86" w:rsidP="003E5D96">
            <w:pPr>
              <w:pStyle w:val="TF"/>
              <w:keepNext/>
              <w:spacing w:after="0"/>
              <w:rPr>
                <w:lang w:eastAsia="en-US"/>
              </w:rPr>
            </w:pPr>
          </w:p>
        </w:tc>
        <w:tc>
          <w:tcPr>
            <w:tcW w:w="957" w:type="dxa"/>
          </w:tcPr>
          <w:p w14:paraId="0A54A61C"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C7540C2" w14:textId="77777777" w:rsidR="00973A86" w:rsidRPr="00F02BE6" w:rsidRDefault="00973A86" w:rsidP="003E5D96">
            <w:pPr>
              <w:pStyle w:val="TF"/>
              <w:keepNext/>
              <w:spacing w:after="0"/>
              <w:rPr>
                <w:lang w:eastAsia="en-US"/>
              </w:rPr>
            </w:pPr>
          </w:p>
        </w:tc>
        <w:tc>
          <w:tcPr>
            <w:tcW w:w="1914" w:type="dxa"/>
            <w:gridSpan w:val="2"/>
            <w:tcBorders>
              <w:left w:val="nil"/>
            </w:tcBorders>
          </w:tcPr>
          <w:p w14:paraId="69424258" w14:textId="77777777" w:rsidR="00973A86" w:rsidRPr="00F02BE6" w:rsidRDefault="00973A86" w:rsidP="003E5D96">
            <w:pPr>
              <w:pStyle w:val="TF"/>
              <w:keepNext/>
              <w:spacing w:after="0"/>
              <w:rPr>
                <w:lang w:eastAsia="en-US"/>
              </w:rPr>
            </w:pPr>
          </w:p>
        </w:tc>
      </w:tr>
      <w:tr w:rsidR="00973A86" w:rsidRPr="00F02BE6" w14:paraId="1C4C1984" w14:textId="77777777" w:rsidTr="003E5D96">
        <w:tblPrEx>
          <w:tblCellMar>
            <w:top w:w="0" w:type="dxa"/>
            <w:bottom w:w="0" w:type="dxa"/>
          </w:tblCellMar>
        </w:tblPrEx>
        <w:trPr>
          <w:cantSplit/>
          <w:jc w:val="center"/>
        </w:trPr>
        <w:tc>
          <w:tcPr>
            <w:tcW w:w="957" w:type="dxa"/>
          </w:tcPr>
          <w:p w14:paraId="1FD0A133" w14:textId="77777777" w:rsidR="00973A86" w:rsidRPr="00F02BE6" w:rsidRDefault="00973A86" w:rsidP="003E5D96">
            <w:pPr>
              <w:pStyle w:val="TAL"/>
            </w:pPr>
            <w:r w:rsidRPr="00F02BE6">
              <w:t>:</w:t>
            </w:r>
          </w:p>
        </w:tc>
        <w:tc>
          <w:tcPr>
            <w:tcW w:w="957" w:type="dxa"/>
          </w:tcPr>
          <w:p w14:paraId="21C4E6B0" w14:textId="77777777" w:rsidR="00973A86" w:rsidRPr="00F02BE6" w:rsidRDefault="00973A86" w:rsidP="003E5D96">
            <w:pPr>
              <w:pStyle w:val="TF"/>
              <w:keepNext/>
              <w:spacing w:after="0"/>
              <w:rPr>
                <w:lang w:eastAsia="en-US"/>
              </w:rPr>
            </w:pPr>
          </w:p>
        </w:tc>
        <w:tc>
          <w:tcPr>
            <w:tcW w:w="957" w:type="dxa"/>
          </w:tcPr>
          <w:p w14:paraId="19D2BA84" w14:textId="77777777" w:rsidR="00973A86" w:rsidRPr="00F02BE6" w:rsidRDefault="00973A86" w:rsidP="003E5D96">
            <w:pPr>
              <w:pStyle w:val="TF"/>
              <w:keepNext/>
              <w:spacing w:after="0"/>
              <w:rPr>
                <w:lang w:eastAsia="en-US"/>
              </w:rPr>
            </w:pPr>
          </w:p>
        </w:tc>
        <w:tc>
          <w:tcPr>
            <w:tcW w:w="957" w:type="dxa"/>
          </w:tcPr>
          <w:p w14:paraId="444A25DB" w14:textId="77777777" w:rsidR="00973A86" w:rsidRPr="00F02BE6" w:rsidRDefault="00973A86" w:rsidP="003E5D96">
            <w:pPr>
              <w:pStyle w:val="TF"/>
              <w:keepNext/>
              <w:spacing w:after="0"/>
              <w:rPr>
                <w:lang w:eastAsia="en-US"/>
              </w:rPr>
            </w:pPr>
          </w:p>
        </w:tc>
        <w:tc>
          <w:tcPr>
            <w:tcW w:w="957" w:type="dxa"/>
          </w:tcPr>
          <w:p w14:paraId="6B9B1C78" w14:textId="77777777" w:rsidR="00973A86" w:rsidRPr="00F02BE6" w:rsidRDefault="00973A86" w:rsidP="003E5D96">
            <w:pPr>
              <w:pStyle w:val="TF"/>
              <w:keepNext/>
              <w:spacing w:after="0"/>
              <w:rPr>
                <w:lang w:eastAsia="en-US"/>
              </w:rPr>
            </w:pPr>
          </w:p>
        </w:tc>
        <w:tc>
          <w:tcPr>
            <w:tcW w:w="957" w:type="dxa"/>
          </w:tcPr>
          <w:p w14:paraId="38A02699" w14:textId="77777777" w:rsidR="00973A86" w:rsidRPr="00F02BE6" w:rsidRDefault="00973A86" w:rsidP="003E5D96">
            <w:pPr>
              <w:pStyle w:val="TF"/>
              <w:keepNext/>
              <w:spacing w:after="0"/>
              <w:rPr>
                <w:lang w:eastAsia="en-US"/>
              </w:rPr>
            </w:pPr>
          </w:p>
        </w:tc>
        <w:tc>
          <w:tcPr>
            <w:tcW w:w="957" w:type="dxa"/>
          </w:tcPr>
          <w:p w14:paraId="72F590EC" w14:textId="77777777" w:rsidR="00973A86" w:rsidRPr="00F02BE6" w:rsidRDefault="00973A86" w:rsidP="003E5D96">
            <w:pPr>
              <w:pStyle w:val="TF"/>
              <w:keepNext/>
              <w:spacing w:after="0"/>
              <w:rPr>
                <w:lang w:eastAsia="en-US"/>
              </w:rPr>
            </w:pPr>
          </w:p>
        </w:tc>
        <w:tc>
          <w:tcPr>
            <w:tcW w:w="957" w:type="dxa"/>
          </w:tcPr>
          <w:p w14:paraId="51C5A9AA" w14:textId="77777777" w:rsidR="00973A86" w:rsidRPr="00F02BE6" w:rsidRDefault="00973A86" w:rsidP="003E5D96">
            <w:pPr>
              <w:pStyle w:val="TAR"/>
            </w:pPr>
            <w:r w:rsidRPr="00F02BE6">
              <w:t>:</w:t>
            </w:r>
          </w:p>
        </w:tc>
        <w:tc>
          <w:tcPr>
            <w:tcW w:w="957" w:type="dxa"/>
          </w:tcPr>
          <w:p w14:paraId="270AC962"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63DC7A48" w14:textId="77777777" w:rsidR="00973A86" w:rsidRPr="00F02BE6" w:rsidRDefault="00973A86" w:rsidP="003E5D96">
            <w:pPr>
              <w:pStyle w:val="TF"/>
              <w:keepNext/>
              <w:spacing w:after="0"/>
              <w:rPr>
                <w:lang w:eastAsia="en-US"/>
              </w:rPr>
            </w:pPr>
          </w:p>
        </w:tc>
      </w:tr>
      <w:tr w:rsidR="00973A86" w:rsidRPr="00F02BE6" w14:paraId="002AD87C" w14:textId="77777777" w:rsidTr="003E5D96">
        <w:tblPrEx>
          <w:tblCellMar>
            <w:top w:w="0" w:type="dxa"/>
            <w:bottom w:w="0" w:type="dxa"/>
          </w:tblCellMar>
        </w:tblPrEx>
        <w:trPr>
          <w:cantSplit/>
          <w:jc w:val="center"/>
        </w:trPr>
        <w:tc>
          <w:tcPr>
            <w:tcW w:w="957" w:type="dxa"/>
          </w:tcPr>
          <w:p w14:paraId="2E7B8C02" w14:textId="77777777" w:rsidR="00973A86" w:rsidRPr="00F02BE6" w:rsidRDefault="00973A86" w:rsidP="003E5D96">
            <w:pPr>
              <w:pStyle w:val="TAL"/>
            </w:pPr>
            <w:r w:rsidRPr="00F02BE6">
              <w:t>:</w:t>
            </w:r>
          </w:p>
        </w:tc>
        <w:tc>
          <w:tcPr>
            <w:tcW w:w="957" w:type="dxa"/>
          </w:tcPr>
          <w:p w14:paraId="54B70543" w14:textId="77777777" w:rsidR="00973A86" w:rsidRPr="00F02BE6" w:rsidRDefault="00973A86" w:rsidP="003E5D96">
            <w:pPr>
              <w:pStyle w:val="TF"/>
              <w:keepNext/>
              <w:spacing w:after="0"/>
              <w:rPr>
                <w:lang w:eastAsia="en-US"/>
              </w:rPr>
            </w:pPr>
          </w:p>
        </w:tc>
        <w:tc>
          <w:tcPr>
            <w:tcW w:w="957" w:type="dxa"/>
          </w:tcPr>
          <w:p w14:paraId="0C51C1B2" w14:textId="77777777" w:rsidR="00973A86" w:rsidRPr="00F02BE6" w:rsidRDefault="00973A86" w:rsidP="003E5D96">
            <w:pPr>
              <w:pStyle w:val="TF"/>
              <w:keepNext/>
              <w:spacing w:after="0"/>
              <w:rPr>
                <w:lang w:eastAsia="en-US"/>
              </w:rPr>
            </w:pPr>
          </w:p>
        </w:tc>
        <w:tc>
          <w:tcPr>
            <w:tcW w:w="957" w:type="dxa"/>
          </w:tcPr>
          <w:p w14:paraId="378081C9" w14:textId="77777777" w:rsidR="00973A86" w:rsidRPr="00F02BE6" w:rsidRDefault="00973A86" w:rsidP="003E5D96">
            <w:pPr>
              <w:pStyle w:val="TF"/>
              <w:keepNext/>
              <w:spacing w:after="0"/>
              <w:rPr>
                <w:lang w:eastAsia="en-US"/>
              </w:rPr>
            </w:pPr>
          </w:p>
        </w:tc>
        <w:tc>
          <w:tcPr>
            <w:tcW w:w="957" w:type="dxa"/>
          </w:tcPr>
          <w:p w14:paraId="57FFD7BB" w14:textId="77777777" w:rsidR="00973A86" w:rsidRPr="00F02BE6" w:rsidRDefault="00973A86" w:rsidP="003E5D96">
            <w:pPr>
              <w:pStyle w:val="TF"/>
              <w:keepNext/>
              <w:spacing w:after="0"/>
              <w:rPr>
                <w:lang w:eastAsia="en-US"/>
              </w:rPr>
            </w:pPr>
          </w:p>
        </w:tc>
        <w:tc>
          <w:tcPr>
            <w:tcW w:w="957" w:type="dxa"/>
          </w:tcPr>
          <w:p w14:paraId="0D04075D" w14:textId="77777777" w:rsidR="00973A86" w:rsidRPr="00F02BE6" w:rsidRDefault="00973A86" w:rsidP="003E5D96">
            <w:pPr>
              <w:pStyle w:val="TF"/>
              <w:keepNext/>
              <w:spacing w:after="0"/>
              <w:rPr>
                <w:lang w:eastAsia="en-US"/>
              </w:rPr>
            </w:pPr>
          </w:p>
        </w:tc>
        <w:tc>
          <w:tcPr>
            <w:tcW w:w="957" w:type="dxa"/>
          </w:tcPr>
          <w:p w14:paraId="6E9B39DF" w14:textId="77777777" w:rsidR="00973A86" w:rsidRPr="00F02BE6" w:rsidRDefault="00973A86" w:rsidP="003E5D96">
            <w:pPr>
              <w:pStyle w:val="TF"/>
              <w:keepNext/>
              <w:spacing w:after="0"/>
              <w:rPr>
                <w:lang w:eastAsia="en-US"/>
              </w:rPr>
            </w:pPr>
          </w:p>
        </w:tc>
        <w:tc>
          <w:tcPr>
            <w:tcW w:w="957" w:type="dxa"/>
          </w:tcPr>
          <w:p w14:paraId="54081DF7" w14:textId="77777777" w:rsidR="00973A86" w:rsidRPr="00F02BE6" w:rsidRDefault="00973A86" w:rsidP="003E5D96">
            <w:pPr>
              <w:pStyle w:val="TAR"/>
            </w:pPr>
            <w:r w:rsidRPr="00F02BE6">
              <w:t>:</w:t>
            </w:r>
          </w:p>
        </w:tc>
        <w:tc>
          <w:tcPr>
            <w:tcW w:w="957" w:type="dxa"/>
          </w:tcPr>
          <w:p w14:paraId="5672739B" w14:textId="77777777" w:rsidR="00973A86" w:rsidRPr="00F02BE6" w:rsidRDefault="00973A86" w:rsidP="003E5D96">
            <w:pPr>
              <w:pStyle w:val="TF"/>
              <w:keepNext/>
              <w:spacing w:after="0"/>
              <w:rPr>
                <w:lang w:eastAsia="en-US"/>
              </w:rPr>
            </w:pPr>
          </w:p>
        </w:tc>
        <w:tc>
          <w:tcPr>
            <w:tcW w:w="957" w:type="dxa"/>
          </w:tcPr>
          <w:p w14:paraId="7FC9EA34" w14:textId="77777777" w:rsidR="00973A86" w:rsidRPr="00F02BE6" w:rsidRDefault="00973A86" w:rsidP="003E5D96">
            <w:pPr>
              <w:pStyle w:val="TF"/>
              <w:keepNext/>
              <w:spacing w:after="0"/>
              <w:rPr>
                <w:lang w:eastAsia="en-US"/>
              </w:rPr>
            </w:pPr>
          </w:p>
        </w:tc>
      </w:tr>
      <w:tr w:rsidR="00973A86" w:rsidRPr="00F02BE6" w14:paraId="6D86B587" w14:textId="77777777" w:rsidTr="003E5D96">
        <w:tblPrEx>
          <w:tblCellMar>
            <w:top w:w="0" w:type="dxa"/>
            <w:bottom w:w="0" w:type="dxa"/>
          </w:tblCellMar>
        </w:tblPrEx>
        <w:trPr>
          <w:cantSplit/>
          <w:jc w:val="center"/>
        </w:trPr>
        <w:tc>
          <w:tcPr>
            <w:tcW w:w="957" w:type="dxa"/>
          </w:tcPr>
          <w:p w14:paraId="06BFCFD0" w14:textId="77777777" w:rsidR="00973A86" w:rsidRPr="00F02BE6" w:rsidRDefault="00973A86" w:rsidP="003E5D96">
            <w:pPr>
              <w:pStyle w:val="TAL"/>
            </w:pPr>
            <w:r w:rsidRPr="00F02BE6">
              <w:t>:</w:t>
            </w:r>
          </w:p>
        </w:tc>
        <w:tc>
          <w:tcPr>
            <w:tcW w:w="957" w:type="dxa"/>
          </w:tcPr>
          <w:p w14:paraId="07940BF9" w14:textId="77777777" w:rsidR="00973A86" w:rsidRPr="00F02BE6" w:rsidRDefault="00973A86" w:rsidP="003E5D96">
            <w:pPr>
              <w:pStyle w:val="TF"/>
              <w:keepNext/>
              <w:spacing w:after="0"/>
              <w:rPr>
                <w:lang w:eastAsia="en-US"/>
              </w:rPr>
            </w:pPr>
          </w:p>
        </w:tc>
        <w:tc>
          <w:tcPr>
            <w:tcW w:w="957" w:type="dxa"/>
          </w:tcPr>
          <w:p w14:paraId="559C1428" w14:textId="77777777" w:rsidR="00973A86" w:rsidRPr="00F02BE6" w:rsidRDefault="00973A86" w:rsidP="003E5D96">
            <w:pPr>
              <w:pStyle w:val="TF"/>
              <w:keepNext/>
              <w:spacing w:after="0"/>
              <w:rPr>
                <w:lang w:eastAsia="en-US"/>
              </w:rPr>
            </w:pPr>
          </w:p>
        </w:tc>
        <w:tc>
          <w:tcPr>
            <w:tcW w:w="957" w:type="dxa"/>
          </w:tcPr>
          <w:p w14:paraId="5FBE22C4" w14:textId="77777777" w:rsidR="00973A86" w:rsidRPr="00F02BE6" w:rsidRDefault="00973A86" w:rsidP="003E5D96">
            <w:pPr>
              <w:pStyle w:val="TF"/>
              <w:keepNext/>
              <w:spacing w:after="0"/>
              <w:rPr>
                <w:lang w:eastAsia="en-US"/>
              </w:rPr>
            </w:pPr>
          </w:p>
        </w:tc>
        <w:tc>
          <w:tcPr>
            <w:tcW w:w="957" w:type="dxa"/>
          </w:tcPr>
          <w:p w14:paraId="1C48A327" w14:textId="77777777" w:rsidR="00973A86" w:rsidRPr="00F02BE6" w:rsidRDefault="00973A86" w:rsidP="003E5D96">
            <w:pPr>
              <w:pStyle w:val="TF"/>
              <w:keepNext/>
              <w:spacing w:after="0"/>
              <w:rPr>
                <w:lang w:eastAsia="en-US"/>
              </w:rPr>
            </w:pPr>
          </w:p>
        </w:tc>
        <w:tc>
          <w:tcPr>
            <w:tcW w:w="957" w:type="dxa"/>
          </w:tcPr>
          <w:p w14:paraId="29A7E2DD" w14:textId="77777777" w:rsidR="00973A86" w:rsidRPr="00F02BE6" w:rsidRDefault="00973A86" w:rsidP="003E5D96">
            <w:pPr>
              <w:pStyle w:val="TF"/>
              <w:keepNext/>
              <w:spacing w:after="0"/>
              <w:rPr>
                <w:lang w:eastAsia="en-US"/>
              </w:rPr>
            </w:pPr>
          </w:p>
        </w:tc>
        <w:tc>
          <w:tcPr>
            <w:tcW w:w="957" w:type="dxa"/>
          </w:tcPr>
          <w:p w14:paraId="28B70E01" w14:textId="77777777" w:rsidR="00973A86" w:rsidRPr="00F02BE6" w:rsidRDefault="00973A86" w:rsidP="003E5D96">
            <w:pPr>
              <w:pStyle w:val="TF"/>
              <w:keepNext/>
              <w:spacing w:after="0"/>
              <w:rPr>
                <w:lang w:eastAsia="en-US"/>
              </w:rPr>
            </w:pPr>
          </w:p>
        </w:tc>
        <w:tc>
          <w:tcPr>
            <w:tcW w:w="957" w:type="dxa"/>
          </w:tcPr>
          <w:p w14:paraId="11A10E6A" w14:textId="77777777" w:rsidR="00973A86" w:rsidRPr="00F02BE6" w:rsidRDefault="00973A86" w:rsidP="003E5D96">
            <w:pPr>
              <w:pStyle w:val="TAR"/>
            </w:pPr>
            <w:r w:rsidRPr="00F02BE6">
              <w:t>:</w:t>
            </w:r>
          </w:p>
        </w:tc>
        <w:tc>
          <w:tcPr>
            <w:tcW w:w="957" w:type="dxa"/>
          </w:tcPr>
          <w:p w14:paraId="6AB2A803" w14:textId="77777777" w:rsidR="00973A86" w:rsidRPr="00F02BE6" w:rsidRDefault="00973A86" w:rsidP="003E5D96">
            <w:pPr>
              <w:pStyle w:val="TF"/>
              <w:keepNext/>
              <w:spacing w:after="0"/>
              <w:rPr>
                <w:lang w:eastAsia="en-US"/>
              </w:rPr>
            </w:pPr>
          </w:p>
        </w:tc>
        <w:tc>
          <w:tcPr>
            <w:tcW w:w="957" w:type="dxa"/>
          </w:tcPr>
          <w:p w14:paraId="62E45B12" w14:textId="77777777" w:rsidR="00973A86" w:rsidRPr="00F02BE6" w:rsidRDefault="00973A86" w:rsidP="003E5D96">
            <w:pPr>
              <w:pStyle w:val="TF"/>
              <w:keepNext/>
              <w:spacing w:after="0"/>
              <w:rPr>
                <w:lang w:eastAsia="en-US"/>
              </w:rPr>
            </w:pPr>
          </w:p>
        </w:tc>
      </w:tr>
      <w:tr w:rsidR="00973A86" w:rsidRPr="00F02BE6" w14:paraId="304B5590" w14:textId="77777777" w:rsidTr="003E5D96">
        <w:tblPrEx>
          <w:tblCellMar>
            <w:top w:w="0" w:type="dxa"/>
            <w:bottom w:w="0" w:type="dxa"/>
          </w:tblCellMar>
        </w:tblPrEx>
        <w:trPr>
          <w:cantSplit/>
          <w:jc w:val="center"/>
        </w:trPr>
        <w:tc>
          <w:tcPr>
            <w:tcW w:w="957" w:type="dxa"/>
            <w:tcBorders>
              <w:left w:val="single" w:sz="6" w:space="0" w:color="auto"/>
            </w:tcBorders>
          </w:tcPr>
          <w:p w14:paraId="63EEDCC6" w14:textId="77777777" w:rsidR="00973A86" w:rsidRPr="00F02BE6" w:rsidRDefault="00973A86" w:rsidP="003E5D96">
            <w:pPr>
              <w:pStyle w:val="TAL"/>
            </w:pPr>
          </w:p>
        </w:tc>
        <w:tc>
          <w:tcPr>
            <w:tcW w:w="957" w:type="dxa"/>
          </w:tcPr>
          <w:p w14:paraId="5D9884F3" w14:textId="77777777" w:rsidR="00973A86" w:rsidRPr="00F02BE6" w:rsidRDefault="00973A86" w:rsidP="003E5D96">
            <w:pPr>
              <w:pStyle w:val="TF"/>
              <w:keepNext/>
              <w:spacing w:after="0"/>
              <w:rPr>
                <w:lang w:eastAsia="en-US"/>
              </w:rPr>
            </w:pPr>
          </w:p>
        </w:tc>
        <w:tc>
          <w:tcPr>
            <w:tcW w:w="957" w:type="dxa"/>
          </w:tcPr>
          <w:p w14:paraId="3F314322" w14:textId="77777777" w:rsidR="00973A86" w:rsidRPr="00F02BE6" w:rsidRDefault="00973A86" w:rsidP="003E5D96">
            <w:pPr>
              <w:pStyle w:val="TF"/>
              <w:keepNext/>
              <w:spacing w:after="0"/>
              <w:rPr>
                <w:lang w:eastAsia="en-US"/>
              </w:rPr>
            </w:pPr>
          </w:p>
        </w:tc>
        <w:tc>
          <w:tcPr>
            <w:tcW w:w="1914" w:type="dxa"/>
            <w:gridSpan w:val="2"/>
          </w:tcPr>
          <w:p w14:paraId="5FE9358F"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10B8905C" w14:textId="77777777" w:rsidR="00973A86" w:rsidRPr="00F02BE6" w:rsidRDefault="00973A86" w:rsidP="003E5D96">
            <w:pPr>
              <w:pStyle w:val="TF"/>
              <w:keepNext/>
              <w:spacing w:after="0"/>
              <w:rPr>
                <w:lang w:eastAsia="en-US"/>
              </w:rPr>
            </w:pPr>
          </w:p>
        </w:tc>
        <w:tc>
          <w:tcPr>
            <w:tcW w:w="957" w:type="dxa"/>
          </w:tcPr>
          <w:p w14:paraId="1386D1FF"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632DC6F" w14:textId="77777777" w:rsidR="00973A86" w:rsidRPr="00F02BE6" w:rsidRDefault="00973A86" w:rsidP="003E5D96">
            <w:pPr>
              <w:pStyle w:val="TAR"/>
            </w:pPr>
          </w:p>
        </w:tc>
        <w:tc>
          <w:tcPr>
            <w:tcW w:w="957" w:type="dxa"/>
            <w:tcBorders>
              <w:left w:val="nil"/>
            </w:tcBorders>
          </w:tcPr>
          <w:p w14:paraId="583F5C06" w14:textId="77777777" w:rsidR="00973A86" w:rsidRPr="00F02BE6" w:rsidRDefault="00973A86" w:rsidP="003E5D96">
            <w:pPr>
              <w:pStyle w:val="TF"/>
              <w:keepNext/>
              <w:spacing w:after="0"/>
              <w:rPr>
                <w:lang w:eastAsia="en-US"/>
              </w:rPr>
            </w:pPr>
          </w:p>
        </w:tc>
        <w:tc>
          <w:tcPr>
            <w:tcW w:w="957" w:type="dxa"/>
          </w:tcPr>
          <w:p w14:paraId="11BA39E2" w14:textId="77777777" w:rsidR="00973A86" w:rsidRPr="00F02BE6" w:rsidRDefault="00973A86" w:rsidP="003E5D96">
            <w:pPr>
              <w:pStyle w:val="TF"/>
              <w:keepNext/>
              <w:spacing w:after="0"/>
              <w:rPr>
                <w:lang w:eastAsia="en-US"/>
              </w:rPr>
            </w:pPr>
          </w:p>
        </w:tc>
      </w:tr>
      <w:tr w:rsidR="00973A86" w:rsidRPr="00F02BE6" w14:paraId="72B3D232"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551E5392" w14:textId="77777777" w:rsidR="00973A86" w:rsidRPr="00F02BE6" w:rsidRDefault="00973A86" w:rsidP="003E5D96">
            <w:pPr>
              <w:pStyle w:val="TAL"/>
            </w:pPr>
          </w:p>
        </w:tc>
        <w:tc>
          <w:tcPr>
            <w:tcW w:w="957" w:type="dxa"/>
            <w:tcBorders>
              <w:top w:val="single" w:sz="6" w:space="0" w:color="auto"/>
            </w:tcBorders>
          </w:tcPr>
          <w:p w14:paraId="0778F537"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663E50B" w14:textId="77777777" w:rsidR="00973A86" w:rsidRPr="00F02BE6" w:rsidRDefault="00973A86" w:rsidP="003E5D96">
            <w:pPr>
              <w:pStyle w:val="TF"/>
              <w:keepNext/>
              <w:spacing w:after="0"/>
              <w:rPr>
                <w:lang w:eastAsia="en-US"/>
              </w:rPr>
            </w:pPr>
          </w:p>
        </w:tc>
        <w:tc>
          <w:tcPr>
            <w:tcW w:w="1914" w:type="dxa"/>
            <w:gridSpan w:val="2"/>
          </w:tcPr>
          <w:p w14:paraId="0156BB54"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75D414E"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4F9F4B97"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2D23C7C8" w14:textId="77777777" w:rsidR="00973A86" w:rsidRPr="00F02BE6" w:rsidRDefault="00973A86" w:rsidP="003E5D96">
            <w:pPr>
              <w:pStyle w:val="TAR"/>
            </w:pPr>
          </w:p>
        </w:tc>
        <w:tc>
          <w:tcPr>
            <w:tcW w:w="957" w:type="dxa"/>
            <w:tcBorders>
              <w:left w:val="nil"/>
            </w:tcBorders>
          </w:tcPr>
          <w:p w14:paraId="50B41B06" w14:textId="77777777" w:rsidR="00973A86" w:rsidRPr="00F02BE6" w:rsidRDefault="00973A86" w:rsidP="003E5D96">
            <w:pPr>
              <w:pStyle w:val="TAL"/>
            </w:pPr>
          </w:p>
        </w:tc>
        <w:tc>
          <w:tcPr>
            <w:tcW w:w="957" w:type="dxa"/>
          </w:tcPr>
          <w:p w14:paraId="287D8714" w14:textId="77777777" w:rsidR="00973A86" w:rsidRPr="00F02BE6" w:rsidRDefault="00973A86" w:rsidP="003E5D96">
            <w:pPr>
              <w:pStyle w:val="TF"/>
              <w:keepNext/>
              <w:spacing w:after="0"/>
              <w:jc w:val="left"/>
              <w:rPr>
                <w:lang w:eastAsia="en-US"/>
              </w:rPr>
            </w:pPr>
          </w:p>
        </w:tc>
      </w:tr>
      <w:tr w:rsidR="00973A86" w:rsidRPr="00F02BE6" w14:paraId="39CC640F"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7793B063"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7E2B947"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4FEAC79C"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7CF89E62"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68E11953"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1E956B95"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654CF237" w14:textId="77777777" w:rsidR="00973A86" w:rsidRPr="00F02BE6" w:rsidRDefault="00973A86" w:rsidP="003E5D96">
            <w:pPr>
              <w:pStyle w:val="TF"/>
              <w:keepNext/>
              <w:spacing w:after="0"/>
              <w:jc w:val="left"/>
              <w:rPr>
                <w:lang w:eastAsia="en-US"/>
              </w:rPr>
            </w:pPr>
          </w:p>
        </w:tc>
        <w:tc>
          <w:tcPr>
            <w:tcW w:w="957" w:type="dxa"/>
            <w:tcBorders>
              <w:left w:val="nil"/>
            </w:tcBorders>
          </w:tcPr>
          <w:p w14:paraId="53F525EF" w14:textId="77777777" w:rsidR="00973A86" w:rsidRPr="00F02BE6" w:rsidRDefault="00973A86" w:rsidP="003E5D96">
            <w:pPr>
              <w:pStyle w:val="TF"/>
              <w:keepNext/>
              <w:spacing w:after="0"/>
              <w:rPr>
                <w:lang w:eastAsia="en-US"/>
              </w:rPr>
            </w:pPr>
          </w:p>
        </w:tc>
        <w:tc>
          <w:tcPr>
            <w:tcW w:w="957" w:type="dxa"/>
          </w:tcPr>
          <w:p w14:paraId="7EBD289F" w14:textId="77777777" w:rsidR="00973A86" w:rsidRPr="00F02BE6" w:rsidRDefault="00973A86" w:rsidP="003E5D96">
            <w:pPr>
              <w:pStyle w:val="TF"/>
              <w:keepNext/>
              <w:spacing w:after="0"/>
              <w:rPr>
                <w:lang w:eastAsia="en-US"/>
              </w:rPr>
            </w:pPr>
          </w:p>
        </w:tc>
      </w:tr>
      <w:tr w:rsidR="00973A86" w:rsidRPr="00F02BE6" w14:paraId="68A2B8D2"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7127568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D2EA8E0"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52113F5D"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7AB8B024"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1A4A61B9"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tcBorders>
          </w:tcPr>
          <w:p w14:paraId="3293A770"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658B3420"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285B918F"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5BEBDDEF" w14:textId="77777777" w:rsidR="00973A86" w:rsidRPr="00F02BE6" w:rsidRDefault="00973A86" w:rsidP="003E5D96">
            <w:pPr>
              <w:pStyle w:val="TAL"/>
            </w:pPr>
            <w:r w:rsidRPr="00F02BE6">
              <w:rPr>
                <w:b/>
                <w:bCs/>
              </w:rPr>
              <w:t xml:space="preserve">  octet 154</w:t>
            </w:r>
          </w:p>
          <w:p w14:paraId="02AE0281" w14:textId="77777777" w:rsidR="00973A86" w:rsidRPr="00F02BE6" w:rsidRDefault="00973A86" w:rsidP="003E5D96">
            <w:pPr>
              <w:pStyle w:val="TAL"/>
            </w:pPr>
          </w:p>
        </w:tc>
      </w:tr>
      <w:tr w:rsidR="00973A86" w:rsidRPr="00F02BE6" w14:paraId="4711E4F4"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459945B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413ED1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B7AADD9" w14:textId="77777777" w:rsidR="00973A86" w:rsidRPr="00F02BE6" w:rsidRDefault="00973A86" w:rsidP="003E5D96">
            <w:pPr>
              <w:pStyle w:val="TF"/>
              <w:keepNext/>
              <w:spacing w:after="0"/>
              <w:rPr>
                <w:lang w:eastAsia="en-US"/>
              </w:rPr>
            </w:pPr>
          </w:p>
          <w:p w14:paraId="1C6C1D4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AACC0A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068A56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99E6AA9"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2D6EB41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0B003A1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2C051E1" w14:textId="77777777" w:rsidR="00973A86" w:rsidRPr="00F02BE6" w:rsidRDefault="00973A86" w:rsidP="003E5D96">
            <w:pPr>
              <w:pStyle w:val="TAL"/>
              <w:rPr>
                <w:b/>
              </w:rPr>
            </w:pPr>
          </w:p>
        </w:tc>
      </w:tr>
      <w:tr w:rsidR="00973A86" w:rsidRPr="00F02BE6" w14:paraId="231EA99F"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148931AB" w14:textId="77777777" w:rsidR="00973A86" w:rsidRPr="00F02BE6" w:rsidRDefault="00973A86" w:rsidP="003E5D96">
            <w:pPr>
              <w:pStyle w:val="TF"/>
              <w:keepNext/>
              <w:spacing w:after="0"/>
              <w:rPr>
                <w:lang w:eastAsia="en-US"/>
              </w:rPr>
            </w:pPr>
          </w:p>
          <w:p w14:paraId="6E433C7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473AF2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512F97C"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43F9B1C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D2543A7"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79A1583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3DC36F62"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D94DE3E" w14:textId="77777777" w:rsidR="00973A86" w:rsidRPr="00F02BE6" w:rsidRDefault="00973A86" w:rsidP="003E5D96">
            <w:pPr>
              <w:pStyle w:val="TAL"/>
              <w:rPr>
                <w:b/>
              </w:rPr>
            </w:pPr>
          </w:p>
        </w:tc>
      </w:tr>
      <w:tr w:rsidR="00973A86" w:rsidRPr="00F02BE6" w14:paraId="2BBE1A26" w14:textId="77777777" w:rsidTr="003E5D96">
        <w:tblPrEx>
          <w:tblCellMar>
            <w:top w:w="0" w:type="dxa"/>
            <w:bottom w:w="0" w:type="dxa"/>
          </w:tblCellMar>
        </w:tblPrEx>
        <w:trPr>
          <w:cantSplit/>
          <w:jc w:val="center"/>
        </w:trPr>
        <w:tc>
          <w:tcPr>
            <w:tcW w:w="957" w:type="dxa"/>
            <w:tcBorders>
              <w:top w:val="dotted" w:sz="4" w:space="0" w:color="auto"/>
            </w:tcBorders>
          </w:tcPr>
          <w:p w14:paraId="6A5DFBF8"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329856AD"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1941EEC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1734B6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F1F62F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22557D4" w14:textId="77777777" w:rsidR="00973A86" w:rsidRPr="00F02BE6" w:rsidRDefault="00973A86" w:rsidP="003E5D96">
            <w:pPr>
              <w:pStyle w:val="TF"/>
              <w:keepNext/>
              <w:spacing w:after="0"/>
              <w:rPr>
                <w:lang w:eastAsia="en-US"/>
              </w:rPr>
            </w:pPr>
          </w:p>
          <w:p w14:paraId="2DA74AA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5E73B4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12D95056"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5EBA24C" w14:textId="77777777" w:rsidR="00973A86" w:rsidRPr="00F02BE6" w:rsidRDefault="00973A86" w:rsidP="003E5D96">
            <w:pPr>
              <w:pStyle w:val="TAL"/>
              <w:rPr>
                <w:b/>
              </w:rPr>
            </w:pPr>
            <w:r w:rsidRPr="00F02BE6">
              <w:rPr>
                <w:b/>
              </w:rPr>
              <w:t xml:space="preserve">  octet 157</w:t>
            </w:r>
          </w:p>
        </w:tc>
      </w:tr>
    </w:tbl>
    <w:p w14:paraId="36FDE3CB" w14:textId="77777777" w:rsidR="00973A86" w:rsidRPr="00F02BE6" w:rsidRDefault="00973A86" w:rsidP="00973A86">
      <w:pPr>
        <w:pStyle w:val="NF"/>
      </w:pPr>
    </w:p>
    <w:p w14:paraId="4518C13B" w14:textId="77777777" w:rsidR="00973A86" w:rsidRPr="00F02BE6" w:rsidRDefault="00973A86" w:rsidP="00973A86">
      <w:pPr>
        <w:pStyle w:val="NF"/>
      </w:pPr>
      <w:r w:rsidRPr="00F02BE6">
        <w:t>NOTE:</w:t>
      </w:r>
      <w:r w:rsidRPr="00F02BE6">
        <w:tab/>
        <w:t>The numbering convention specified in 3GPP TS 44.060 applies.</w:t>
      </w:r>
    </w:p>
    <w:p w14:paraId="61B9D025" w14:textId="77777777" w:rsidR="00973A86" w:rsidRPr="00F02BE6" w:rsidRDefault="00973A86" w:rsidP="00973A86">
      <w:pPr>
        <w:pStyle w:val="NF"/>
      </w:pPr>
    </w:p>
    <w:p w14:paraId="307301DF" w14:textId="77777777" w:rsidR="00973A86" w:rsidRPr="00F02BE6" w:rsidRDefault="00973A86" w:rsidP="00973A86">
      <w:pPr>
        <w:pStyle w:val="TF"/>
      </w:pPr>
      <w:r w:rsidRPr="00F02BE6">
        <w:t>Figure 7.6.38.1: PDTCH block type 38 (DBS-8) format</w:t>
      </w:r>
    </w:p>
    <w:p w14:paraId="471B871A" w14:textId="77777777" w:rsidR="00973A86" w:rsidRPr="00F02BE6" w:rsidRDefault="00973A86" w:rsidP="00973A86">
      <w:pPr>
        <w:pStyle w:val="Heading3"/>
        <w:rPr>
          <w:lang w:val="en-US"/>
        </w:rPr>
      </w:pPr>
      <w:bookmarkStart w:id="195" w:name="_Toc517979183"/>
      <w:r w:rsidRPr="00F02BE6">
        <w:rPr>
          <w:lang w:val="en-US"/>
        </w:rPr>
        <w:t>7.6.39</w:t>
      </w:r>
      <w:r w:rsidRPr="00F02BE6">
        <w:rPr>
          <w:lang w:val="en-US"/>
        </w:rPr>
        <w:tab/>
        <w:t>PDTCH block type 39 (DBS-9) format (downlink only)</w:t>
      </w:r>
      <w:bookmarkEnd w:id="195"/>
    </w:p>
    <w:p w14:paraId="061AC80A" w14:textId="77777777" w:rsidR="00973A86" w:rsidRPr="00F02BE6" w:rsidRDefault="00973A86" w:rsidP="00973A86">
      <w:r w:rsidRPr="00F02BE6">
        <w:t>The blocks of 1403 bits, or in case a PAN is included, 1428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625D9639" w14:textId="77777777" w:rsidTr="003E5D96">
        <w:tblPrEx>
          <w:tblCellMar>
            <w:top w:w="0" w:type="dxa"/>
            <w:bottom w:w="0" w:type="dxa"/>
          </w:tblCellMar>
        </w:tblPrEx>
        <w:trPr>
          <w:cantSplit/>
          <w:jc w:val="center"/>
        </w:trPr>
        <w:tc>
          <w:tcPr>
            <w:tcW w:w="7656" w:type="dxa"/>
            <w:gridSpan w:val="8"/>
          </w:tcPr>
          <w:p w14:paraId="4C78E812" w14:textId="77777777" w:rsidR="00973A86" w:rsidRPr="00F02BE6" w:rsidRDefault="00973A86" w:rsidP="003E5D96">
            <w:pPr>
              <w:pStyle w:val="TF"/>
              <w:keepNext/>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556BDC78" w14:textId="77777777" w:rsidR="00973A86" w:rsidRPr="00F02BE6" w:rsidRDefault="00973A86" w:rsidP="003E5D96">
            <w:pPr>
              <w:pStyle w:val="TF"/>
              <w:keepNext/>
              <w:spacing w:after="0"/>
              <w:rPr>
                <w:lang w:eastAsia="en-US"/>
              </w:rPr>
            </w:pPr>
          </w:p>
        </w:tc>
        <w:tc>
          <w:tcPr>
            <w:tcW w:w="957" w:type="dxa"/>
          </w:tcPr>
          <w:p w14:paraId="25F5D0F2" w14:textId="77777777" w:rsidR="00973A86" w:rsidRPr="00F02BE6" w:rsidRDefault="00973A86" w:rsidP="003E5D96">
            <w:pPr>
              <w:pStyle w:val="TF"/>
              <w:keepNext/>
              <w:spacing w:after="0"/>
              <w:rPr>
                <w:lang w:eastAsia="en-US"/>
              </w:rPr>
            </w:pPr>
          </w:p>
        </w:tc>
      </w:tr>
      <w:tr w:rsidR="00973A86" w:rsidRPr="00F02BE6" w14:paraId="25149608" w14:textId="77777777" w:rsidTr="003E5D96">
        <w:tblPrEx>
          <w:tblCellMar>
            <w:top w:w="0" w:type="dxa"/>
            <w:bottom w:w="0" w:type="dxa"/>
          </w:tblCellMar>
        </w:tblPrEx>
        <w:trPr>
          <w:cantSplit/>
          <w:jc w:val="center"/>
        </w:trPr>
        <w:tc>
          <w:tcPr>
            <w:tcW w:w="957" w:type="dxa"/>
          </w:tcPr>
          <w:p w14:paraId="3B58FF65"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604A94BD"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283908B4"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2F0FA667"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066F7C10"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7DF71F97"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0C83E363"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3AB7066F"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1A7EB661" w14:textId="77777777" w:rsidR="00973A86" w:rsidRPr="00F02BE6" w:rsidRDefault="00973A86" w:rsidP="003E5D96">
            <w:pPr>
              <w:pStyle w:val="TF"/>
              <w:keepNext/>
              <w:spacing w:after="0"/>
              <w:rPr>
                <w:lang w:eastAsia="en-US"/>
              </w:rPr>
            </w:pPr>
          </w:p>
        </w:tc>
        <w:tc>
          <w:tcPr>
            <w:tcW w:w="957" w:type="dxa"/>
          </w:tcPr>
          <w:p w14:paraId="0A2769DA" w14:textId="77777777" w:rsidR="00973A86" w:rsidRPr="00F02BE6" w:rsidRDefault="00973A86" w:rsidP="003E5D96">
            <w:pPr>
              <w:pStyle w:val="TF"/>
              <w:keepNext/>
              <w:spacing w:after="0"/>
              <w:rPr>
                <w:lang w:eastAsia="en-US"/>
              </w:rPr>
            </w:pPr>
          </w:p>
        </w:tc>
      </w:tr>
      <w:tr w:rsidR="00973A86" w:rsidRPr="00F02BE6" w14:paraId="6A7C1F85"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21CC6F79" w14:textId="77777777" w:rsidR="00973A86" w:rsidRPr="00F02BE6" w:rsidRDefault="00973A86" w:rsidP="003E5D96">
            <w:pPr>
              <w:pStyle w:val="TF"/>
              <w:keepNext/>
              <w:spacing w:after="0"/>
              <w:rPr>
                <w:lang w:eastAsia="en-US"/>
              </w:rPr>
            </w:pPr>
          </w:p>
        </w:tc>
        <w:tc>
          <w:tcPr>
            <w:tcW w:w="957" w:type="dxa"/>
            <w:tcBorders>
              <w:left w:val="nil"/>
            </w:tcBorders>
          </w:tcPr>
          <w:p w14:paraId="3ADD4222"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553EEFA3" w14:textId="77777777" w:rsidR="00973A86" w:rsidRPr="00F02BE6" w:rsidRDefault="00973A86" w:rsidP="003E5D96">
            <w:pPr>
              <w:pStyle w:val="TF"/>
              <w:keepNext/>
              <w:spacing w:after="0"/>
              <w:rPr>
                <w:lang w:eastAsia="en-US"/>
              </w:rPr>
            </w:pPr>
          </w:p>
        </w:tc>
      </w:tr>
      <w:tr w:rsidR="00973A86" w:rsidRPr="00F02BE6" w14:paraId="0826CD9A" w14:textId="77777777" w:rsidTr="003E5D96">
        <w:tblPrEx>
          <w:tblCellMar>
            <w:top w:w="0" w:type="dxa"/>
            <w:bottom w:w="0" w:type="dxa"/>
          </w:tblCellMar>
        </w:tblPrEx>
        <w:trPr>
          <w:cantSplit/>
          <w:jc w:val="center"/>
        </w:trPr>
        <w:tc>
          <w:tcPr>
            <w:tcW w:w="957" w:type="dxa"/>
            <w:tcBorders>
              <w:left w:val="single" w:sz="6" w:space="0" w:color="auto"/>
            </w:tcBorders>
          </w:tcPr>
          <w:p w14:paraId="36D23351"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90789E3"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1418CAC" w14:textId="77777777" w:rsidR="00973A86" w:rsidRPr="00F02BE6" w:rsidRDefault="00973A86" w:rsidP="003E5D96">
            <w:pPr>
              <w:pStyle w:val="TF"/>
              <w:keepNext/>
              <w:spacing w:after="0"/>
              <w:rPr>
                <w:lang w:eastAsia="en-US"/>
              </w:rPr>
            </w:pPr>
          </w:p>
        </w:tc>
        <w:tc>
          <w:tcPr>
            <w:tcW w:w="1914" w:type="dxa"/>
            <w:gridSpan w:val="2"/>
          </w:tcPr>
          <w:p w14:paraId="7ABEA010" w14:textId="77777777" w:rsidR="00973A86" w:rsidRPr="00F02BE6" w:rsidRDefault="00973A86" w:rsidP="003E5D96">
            <w:pPr>
              <w:pStyle w:val="TF"/>
              <w:keepNext/>
              <w:spacing w:after="0"/>
              <w:rPr>
                <w:lang w:eastAsia="en-US"/>
              </w:rPr>
            </w:pPr>
            <w:r w:rsidRPr="00F02BE6">
              <w:rPr>
                <w:sz w:val="22"/>
                <w:lang w:eastAsia="en-US"/>
              </w:rPr>
              <w:t>1403 or 1428</w:t>
            </w:r>
          </w:p>
        </w:tc>
        <w:tc>
          <w:tcPr>
            <w:tcW w:w="957" w:type="dxa"/>
            <w:tcBorders>
              <w:bottom w:val="single" w:sz="6" w:space="0" w:color="auto"/>
            </w:tcBorders>
          </w:tcPr>
          <w:p w14:paraId="7E0F702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14DBEF7"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0EA3D1E4" w14:textId="77777777" w:rsidR="00973A86" w:rsidRPr="00F02BE6" w:rsidRDefault="00973A86" w:rsidP="003E5D96">
            <w:pPr>
              <w:pStyle w:val="TF"/>
              <w:keepNext/>
              <w:spacing w:after="0"/>
              <w:rPr>
                <w:lang w:eastAsia="en-US"/>
              </w:rPr>
            </w:pPr>
          </w:p>
        </w:tc>
        <w:tc>
          <w:tcPr>
            <w:tcW w:w="957" w:type="dxa"/>
            <w:tcBorders>
              <w:left w:val="nil"/>
            </w:tcBorders>
          </w:tcPr>
          <w:p w14:paraId="3DB7C83B" w14:textId="77777777" w:rsidR="00973A86" w:rsidRPr="00F02BE6" w:rsidRDefault="00973A86" w:rsidP="003E5D96">
            <w:pPr>
              <w:pStyle w:val="TF"/>
              <w:keepNext/>
              <w:spacing w:after="0"/>
              <w:rPr>
                <w:lang w:eastAsia="en-US"/>
              </w:rPr>
            </w:pPr>
          </w:p>
        </w:tc>
        <w:tc>
          <w:tcPr>
            <w:tcW w:w="957" w:type="dxa"/>
            <w:tcBorders>
              <w:left w:val="nil"/>
            </w:tcBorders>
          </w:tcPr>
          <w:p w14:paraId="4E89664F" w14:textId="77777777" w:rsidR="00973A86" w:rsidRPr="00F02BE6" w:rsidRDefault="00973A86" w:rsidP="003E5D96">
            <w:pPr>
              <w:pStyle w:val="TF"/>
              <w:keepNext/>
              <w:spacing w:after="0"/>
              <w:rPr>
                <w:lang w:eastAsia="en-US"/>
              </w:rPr>
            </w:pPr>
          </w:p>
        </w:tc>
      </w:tr>
      <w:tr w:rsidR="00973A86" w:rsidRPr="00F02BE6" w14:paraId="232CD99E"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53AA4BCF" w14:textId="77777777" w:rsidR="00973A86" w:rsidRPr="00F02BE6" w:rsidRDefault="00973A86" w:rsidP="003E5D96">
            <w:pPr>
              <w:pStyle w:val="TF"/>
              <w:keepNext/>
              <w:spacing w:after="0"/>
              <w:rPr>
                <w:lang w:eastAsia="en-US"/>
              </w:rPr>
            </w:pPr>
          </w:p>
        </w:tc>
        <w:tc>
          <w:tcPr>
            <w:tcW w:w="957" w:type="dxa"/>
          </w:tcPr>
          <w:p w14:paraId="472B2D40" w14:textId="77777777" w:rsidR="00973A86" w:rsidRPr="00F02BE6" w:rsidRDefault="00973A86" w:rsidP="003E5D96">
            <w:pPr>
              <w:pStyle w:val="TF"/>
              <w:keepNext/>
              <w:spacing w:after="0"/>
              <w:rPr>
                <w:lang w:eastAsia="en-US"/>
              </w:rPr>
            </w:pPr>
          </w:p>
        </w:tc>
        <w:tc>
          <w:tcPr>
            <w:tcW w:w="957" w:type="dxa"/>
          </w:tcPr>
          <w:p w14:paraId="5E73BD0D" w14:textId="77777777" w:rsidR="00973A86" w:rsidRPr="00F02BE6" w:rsidRDefault="00973A86" w:rsidP="003E5D96">
            <w:pPr>
              <w:pStyle w:val="TF"/>
              <w:keepNext/>
              <w:spacing w:after="0"/>
              <w:rPr>
                <w:lang w:eastAsia="en-US"/>
              </w:rPr>
            </w:pPr>
          </w:p>
        </w:tc>
        <w:tc>
          <w:tcPr>
            <w:tcW w:w="1914" w:type="dxa"/>
            <w:gridSpan w:val="2"/>
          </w:tcPr>
          <w:p w14:paraId="19287C88"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413E3AF5" w14:textId="77777777" w:rsidR="00973A86" w:rsidRPr="00F02BE6" w:rsidRDefault="00973A86" w:rsidP="003E5D96">
            <w:pPr>
              <w:pStyle w:val="TF"/>
              <w:keepNext/>
              <w:spacing w:after="0"/>
              <w:rPr>
                <w:lang w:eastAsia="en-US"/>
              </w:rPr>
            </w:pPr>
          </w:p>
        </w:tc>
        <w:tc>
          <w:tcPr>
            <w:tcW w:w="957" w:type="dxa"/>
          </w:tcPr>
          <w:p w14:paraId="0B68A2C6"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48392A45" w14:textId="77777777" w:rsidR="00973A86" w:rsidRPr="00F02BE6" w:rsidRDefault="00973A86" w:rsidP="003E5D96">
            <w:pPr>
              <w:pStyle w:val="TF"/>
              <w:keepNext/>
              <w:spacing w:after="0"/>
              <w:rPr>
                <w:lang w:eastAsia="en-US"/>
              </w:rPr>
            </w:pPr>
          </w:p>
        </w:tc>
        <w:tc>
          <w:tcPr>
            <w:tcW w:w="1914" w:type="dxa"/>
            <w:gridSpan w:val="2"/>
            <w:tcBorders>
              <w:left w:val="nil"/>
            </w:tcBorders>
          </w:tcPr>
          <w:p w14:paraId="54177693" w14:textId="77777777" w:rsidR="00973A86" w:rsidRPr="00F02BE6" w:rsidRDefault="00973A86" w:rsidP="003E5D96">
            <w:pPr>
              <w:pStyle w:val="TF"/>
              <w:keepNext/>
              <w:spacing w:after="0"/>
              <w:rPr>
                <w:lang w:eastAsia="en-US"/>
              </w:rPr>
            </w:pPr>
          </w:p>
        </w:tc>
      </w:tr>
      <w:tr w:rsidR="00973A86" w:rsidRPr="00F02BE6" w14:paraId="39E03965" w14:textId="77777777" w:rsidTr="003E5D96">
        <w:tblPrEx>
          <w:tblCellMar>
            <w:top w:w="0" w:type="dxa"/>
            <w:bottom w:w="0" w:type="dxa"/>
          </w:tblCellMar>
        </w:tblPrEx>
        <w:trPr>
          <w:cantSplit/>
          <w:jc w:val="center"/>
        </w:trPr>
        <w:tc>
          <w:tcPr>
            <w:tcW w:w="957" w:type="dxa"/>
          </w:tcPr>
          <w:p w14:paraId="0AA551AD" w14:textId="77777777" w:rsidR="00973A86" w:rsidRPr="00F02BE6" w:rsidRDefault="00973A86" w:rsidP="003E5D96">
            <w:pPr>
              <w:pStyle w:val="TAL"/>
            </w:pPr>
            <w:r w:rsidRPr="00F02BE6">
              <w:t>:</w:t>
            </w:r>
          </w:p>
        </w:tc>
        <w:tc>
          <w:tcPr>
            <w:tcW w:w="957" w:type="dxa"/>
          </w:tcPr>
          <w:p w14:paraId="033B1412" w14:textId="77777777" w:rsidR="00973A86" w:rsidRPr="00F02BE6" w:rsidRDefault="00973A86" w:rsidP="003E5D96">
            <w:pPr>
              <w:pStyle w:val="TF"/>
              <w:keepNext/>
              <w:spacing w:after="0"/>
              <w:rPr>
                <w:lang w:eastAsia="en-US"/>
              </w:rPr>
            </w:pPr>
          </w:p>
        </w:tc>
        <w:tc>
          <w:tcPr>
            <w:tcW w:w="957" w:type="dxa"/>
          </w:tcPr>
          <w:p w14:paraId="0C7DAF30" w14:textId="77777777" w:rsidR="00973A86" w:rsidRPr="00F02BE6" w:rsidRDefault="00973A86" w:rsidP="003E5D96">
            <w:pPr>
              <w:pStyle w:val="TF"/>
              <w:keepNext/>
              <w:spacing w:after="0"/>
              <w:rPr>
                <w:lang w:eastAsia="en-US"/>
              </w:rPr>
            </w:pPr>
          </w:p>
        </w:tc>
        <w:tc>
          <w:tcPr>
            <w:tcW w:w="957" w:type="dxa"/>
          </w:tcPr>
          <w:p w14:paraId="4CB68434" w14:textId="77777777" w:rsidR="00973A86" w:rsidRPr="00F02BE6" w:rsidRDefault="00973A86" w:rsidP="003E5D96">
            <w:pPr>
              <w:pStyle w:val="TF"/>
              <w:keepNext/>
              <w:spacing w:after="0"/>
              <w:rPr>
                <w:lang w:eastAsia="en-US"/>
              </w:rPr>
            </w:pPr>
          </w:p>
        </w:tc>
        <w:tc>
          <w:tcPr>
            <w:tcW w:w="957" w:type="dxa"/>
          </w:tcPr>
          <w:p w14:paraId="10FA9F78" w14:textId="77777777" w:rsidR="00973A86" w:rsidRPr="00F02BE6" w:rsidRDefault="00973A86" w:rsidP="003E5D96">
            <w:pPr>
              <w:pStyle w:val="TF"/>
              <w:keepNext/>
              <w:spacing w:after="0"/>
              <w:rPr>
                <w:lang w:eastAsia="en-US"/>
              </w:rPr>
            </w:pPr>
          </w:p>
        </w:tc>
        <w:tc>
          <w:tcPr>
            <w:tcW w:w="957" w:type="dxa"/>
          </w:tcPr>
          <w:p w14:paraId="79C467F3" w14:textId="77777777" w:rsidR="00973A86" w:rsidRPr="00F02BE6" w:rsidRDefault="00973A86" w:rsidP="003E5D96">
            <w:pPr>
              <w:pStyle w:val="TF"/>
              <w:keepNext/>
              <w:spacing w:after="0"/>
              <w:rPr>
                <w:lang w:eastAsia="en-US"/>
              </w:rPr>
            </w:pPr>
          </w:p>
        </w:tc>
        <w:tc>
          <w:tcPr>
            <w:tcW w:w="957" w:type="dxa"/>
          </w:tcPr>
          <w:p w14:paraId="7ED4DFAB" w14:textId="77777777" w:rsidR="00973A86" w:rsidRPr="00F02BE6" w:rsidRDefault="00973A86" w:rsidP="003E5D96">
            <w:pPr>
              <w:pStyle w:val="TF"/>
              <w:keepNext/>
              <w:spacing w:after="0"/>
              <w:rPr>
                <w:lang w:eastAsia="en-US"/>
              </w:rPr>
            </w:pPr>
          </w:p>
        </w:tc>
        <w:tc>
          <w:tcPr>
            <w:tcW w:w="957" w:type="dxa"/>
          </w:tcPr>
          <w:p w14:paraId="47958FD8" w14:textId="77777777" w:rsidR="00973A86" w:rsidRPr="00F02BE6" w:rsidRDefault="00973A86" w:rsidP="003E5D96">
            <w:pPr>
              <w:pStyle w:val="TAR"/>
            </w:pPr>
            <w:r w:rsidRPr="00F02BE6">
              <w:t>:</w:t>
            </w:r>
          </w:p>
        </w:tc>
        <w:tc>
          <w:tcPr>
            <w:tcW w:w="957" w:type="dxa"/>
          </w:tcPr>
          <w:p w14:paraId="4FBC1A86"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7E526456" w14:textId="77777777" w:rsidR="00973A86" w:rsidRPr="00F02BE6" w:rsidRDefault="00973A86" w:rsidP="003E5D96">
            <w:pPr>
              <w:pStyle w:val="TF"/>
              <w:keepNext/>
              <w:spacing w:after="0"/>
              <w:rPr>
                <w:lang w:eastAsia="en-US"/>
              </w:rPr>
            </w:pPr>
          </w:p>
        </w:tc>
      </w:tr>
      <w:tr w:rsidR="00973A86" w:rsidRPr="00F02BE6" w14:paraId="05F71899" w14:textId="77777777" w:rsidTr="003E5D96">
        <w:tblPrEx>
          <w:tblCellMar>
            <w:top w:w="0" w:type="dxa"/>
            <w:bottom w:w="0" w:type="dxa"/>
          </w:tblCellMar>
        </w:tblPrEx>
        <w:trPr>
          <w:cantSplit/>
          <w:jc w:val="center"/>
        </w:trPr>
        <w:tc>
          <w:tcPr>
            <w:tcW w:w="957" w:type="dxa"/>
          </w:tcPr>
          <w:p w14:paraId="6A069ECC" w14:textId="77777777" w:rsidR="00973A86" w:rsidRPr="00F02BE6" w:rsidRDefault="00973A86" w:rsidP="003E5D96">
            <w:pPr>
              <w:pStyle w:val="TAL"/>
            </w:pPr>
            <w:r w:rsidRPr="00F02BE6">
              <w:t>:</w:t>
            </w:r>
          </w:p>
        </w:tc>
        <w:tc>
          <w:tcPr>
            <w:tcW w:w="957" w:type="dxa"/>
          </w:tcPr>
          <w:p w14:paraId="1B06E06A" w14:textId="77777777" w:rsidR="00973A86" w:rsidRPr="00F02BE6" w:rsidRDefault="00973A86" w:rsidP="003E5D96">
            <w:pPr>
              <w:pStyle w:val="TF"/>
              <w:keepNext/>
              <w:spacing w:after="0"/>
              <w:rPr>
                <w:lang w:eastAsia="en-US"/>
              </w:rPr>
            </w:pPr>
          </w:p>
        </w:tc>
        <w:tc>
          <w:tcPr>
            <w:tcW w:w="957" w:type="dxa"/>
          </w:tcPr>
          <w:p w14:paraId="71DBEFFD" w14:textId="77777777" w:rsidR="00973A86" w:rsidRPr="00F02BE6" w:rsidRDefault="00973A86" w:rsidP="003E5D96">
            <w:pPr>
              <w:pStyle w:val="TF"/>
              <w:keepNext/>
              <w:spacing w:after="0"/>
              <w:rPr>
                <w:lang w:eastAsia="en-US"/>
              </w:rPr>
            </w:pPr>
          </w:p>
        </w:tc>
        <w:tc>
          <w:tcPr>
            <w:tcW w:w="957" w:type="dxa"/>
          </w:tcPr>
          <w:p w14:paraId="1D92A091" w14:textId="77777777" w:rsidR="00973A86" w:rsidRPr="00F02BE6" w:rsidRDefault="00973A86" w:rsidP="003E5D96">
            <w:pPr>
              <w:pStyle w:val="TF"/>
              <w:keepNext/>
              <w:spacing w:after="0"/>
              <w:rPr>
                <w:lang w:eastAsia="en-US"/>
              </w:rPr>
            </w:pPr>
          </w:p>
        </w:tc>
        <w:tc>
          <w:tcPr>
            <w:tcW w:w="957" w:type="dxa"/>
          </w:tcPr>
          <w:p w14:paraId="1D26A4A2" w14:textId="77777777" w:rsidR="00973A86" w:rsidRPr="00F02BE6" w:rsidRDefault="00973A86" w:rsidP="003E5D96">
            <w:pPr>
              <w:pStyle w:val="TF"/>
              <w:keepNext/>
              <w:spacing w:after="0"/>
              <w:rPr>
                <w:lang w:eastAsia="en-US"/>
              </w:rPr>
            </w:pPr>
          </w:p>
        </w:tc>
        <w:tc>
          <w:tcPr>
            <w:tcW w:w="957" w:type="dxa"/>
          </w:tcPr>
          <w:p w14:paraId="6E86990A" w14:textId="77777777" w:rsidR="00973A86" w:rsidRPr="00F02BE6" w:rsidRDefault="00973A86" w:rsidP="003E5D96">
            <w:pPr>
              <w:pStyle w:val="TF"/>
              <w:keepNext/>
              <w:spacing w:after="0"/>
              <w:rPr>
                <w:lang w:eastAsia="en-US"/>
              </w:rPr>
            </w:pPr>
          </w:p>
        </w:tc>
        <w:tc>
          <w:tcPr>
            <w:tcW w:w="957" w:type="dxa"/>
          </w:tcPr>
          <w:p w14:paraId="3CAA0BB2" w14:textId="77777777" w:rsidR="00973A86" w:rsidRPr="00F02BE6" w:rsidRDefault="00973A86" w:rsidP="003E5D96">
            <w:pPr>
              <w:pStyle w:val="TF"/>
              <w:keepNext/>
              <w:spacing w:after="0"/>
              <w:rPr>
                <w:lang w:eastAsia="en-US"/>
              </w:rPr>
            </w:pPr>
          </w:p>
        </w:tc>
        <w:tc>
          <w:tcPr>
            <w:tcW w:w="957" w:type="dxa"/>
          </w:tcPr>
          <w:p w14:paraId="628F7744" w14:textId="77777777" w:rsidR="00973A86" w:rsidRPr="00F02BE6" w:rsidRDefault="00973A86" w:rsidP="003E5D96">
            <w:pPr>
              <w:pStyle w:val="TAR"/>
            </w:pPr>
            <w:r w:rsidRPr="00F02BE6">
              <w:t>:</w:t>
            </w:r>
          </w:p>
        </w:tc>
        <w:tc>
          <w:tcPr>
            <w:tcW w:w="957" w:type="dxa"/>
          </w:tcPr>
          <w:p w14:paraId="34DF501C" w14:textId="77777777" w:rsidR="00973A86" w:rsidRPr="00F02BE6" w:rsidRDefault="00973A86" w:rsidP="003E5D96">
            <w:pPr>
              <w:pStyle w:val="TF"/>
              <w:keepNext/>
              <w:spacing w:after="0"/>
              <w:rPr>
                <w:lang w:eastAsia="en-US"/>
              </w:rPr>
            </w:pPr>
          </w:p>
        </w:tc>
        <w:tc>
          <w:tcPr>
            <w:tcW w:w="957" w:type="dxa"/>
          </w:tcPr>
          <w:p w14:paraId="761104EE" w14:textId="77777777" w:rsidR="00973A86" w:rsidRPr="00F02BE6" w:rsidRDefault="00973A86" w:rsidP="003E5D96">
            <w:pPr>
              <w:pStyle w:val="TF"/>
              <w:keepNext/>
              <w:spacing w:after="0"/>
              <w:rPr>
                <w:lang w:eastAsia="en-US"/>
              </w:rPr>
            </w:pPr>
          </w:p>
        </w:tc>
      </w:tr>
      <w:tr w:rsidR="00973A86" w:rsidRPr="00F02BE6" w14:paraId="23746FA1" w14:textId="77777777" w:rsidTr="003E5D96">
        <w:tblPrEx>
          <w:tblCellMar>
            <w:top w:w="0" w:type="dxa"/>
            <w:bottom w:w="0" w:type="dxa"/>
          </w:tblCellMar>
        </w:tblPrEx>
        <w:trPr>
          <w:cantSplit/>
          <w:jc w:val="center"/>
        </w:trPr>
        <w:tc>
          <w:tcPr>
            <w:tcW w:w="957" w:type="dxa"/>
          </w:tcPr>
          <w:p w14:paraId="73775C0D" w14:textId="77777777" w:rsidR="00973A86" w:rsidRPr="00F02BE6" w:rsidRDefault="00973A86" w:rsidP="003E5D96">
            <w:pPr>
              <w:pStyle w:val="TAL"/>
            </w:pPr>
            <w:r w:rsidRPr="00F02BE6">
              <w:t>:</w:t>
            </w:r>
          </w:p>
        </w:tc>
        <w:tc>
          <w:tcPr>
            <w:tcW w:w="957" w:type="dxa"/>
          </w:tcPr>
          <w:p w14:paraId="451360F3" w14:textId="77777777" w:rsidR="00973A86" w:rsidRPr="00F02BE6" w:rsidRDefault="00973A86" w:rsidP="003E5D96">
            <w:pPr>
              <w:pStyle w:val="TF"/>
              <w:keepNext/>
              <w:spacing w:after="0"/>
              <w:rPr>
                <w:lang w:eastAsia="en-US"/>
              </w:rPr>
            </w:pPr>
          </w:p>
        </w:tc>
        <w:tc>
          <w:tcPr>
            <w:tcW w:w="957" w:type="dxa"/>
          </w:tcPr>
          <w:p w14:paraId="137B186E" w14:textId="77777777" w:rsidR="00973A86" w:rsidRPr="00F02BE6" w:rsidRDefault="00973A86" w:rsidP="003E5D96">
            <w:pPr>
              <w:pStyle w:val="TF"/>
              <w:keepNext/>
              <w:spacing w:after="0"/>
              <w:rPr>
                <w:lang w:eastAsia="en-US"/>
              </w:rPr>
            </w:pPr>
          </w:p>
        </w:tc>
        <w:tc>
          <w:tcPr>
            <w:tcW w:w="957" w:type="dxa"/>
          </w:tcPr>
          <w:p w14:paraId="7464F8BE" w14:textId="77777777" w:rsidR="00973A86" w:rsidRPr="00F02BE6" w:rsidRDefault="00973A86" w:rsidP="003E5D96">
            <w:pPr>
              <w:pStyle w:val="TF"/>
              <w:keepNext/>
              <w:spacing w:after="0"/>
              <w:rPr>
                <w:lang w:eastAsia="en-US"/>
              </w:rPr>
            </w:pPr>
          </w:p>
        </w:tc>
        <w:tc>
          <w:tcPr>
            <w:tcW w:w="957" w:type="dxa"/>
          </w:tcPr>
          <w:p w14:paraId="60A7877C" w14:textId="77777777" w:rsidR="00973A86" w:rsidRPr="00F02BE6" w:rsidRDefault="00973A86" w:rsidP="003E5D96">
            <w:pPr>
              <w:pStyle w:val="TF"/>
              <w:keepNext/>
              <w:spacing w:after="0"/>
              <w:rPr>
                <w:lang w:eastAsia="en-US"/>
              </w:rPr>
            </w:pPr>
          </w:p>
        </w:tc>
        <w:tc>
          <w:tcPr>
            <w:tcW w:w="957" w:type="dxa"/>
          </w:tcPr>
          <w:p w14:paraId="160580A2" w14:textId="77777777" w:rsidR="00973A86" w:rsidRPr="00F02BE6" w:rsidRDefault="00973A86" w:rsidP="003E5D96">
            <w:pPr>
              <w:pStyle w:val="TF"/>
              <w:keepNext/>
              <w:spacing w:after="0"/>
              <w:rPr>
                <w:lang w:eastAsia="en-US"/>
              </w:rPr>
            </w:pPr>
          </w:p>
        </w:tc>
        <w:tc>
          <w:tcPr>
            <w:tcW w:w="957" w:type="dxa"/>
          </w:tcPr>
          <w:p w14:paraId="6C247F7F" w14:textId="77777777" w:rsidR="00973A86" w:rsidRPr="00F02BE6" w:rsidRDefault="00973A86" w:rsidP="003E5D96">
            <w:pPr>
              <w:pStyle w:val="TF"/>
              <w:keepNext/>
              <w:spacing w:after="0"/>
              <w:rPr>
                <w:lang w:eastAsia="en-US"/>
              </w:rPr>
            </w:pPr>
          </w:p>
        </w:tc>
        <w:tc>
          <w:tcPr>
            <w:tcW w:w="957" w:type="dxa"/>
          </w:tcPr>
          <w:p w14:paraId="4F3C1143" w14:textId="77777777" w:rsidR="00973A86" w:rsidRPr="00F02BE6" w:rsidRDefault="00973A86" w:rsidP="003E5D96">
            <w:pPr>
              <w:pStyle w:val="TAR"/>
            </w:pPr>
            <w:r w:rsidRPr="00F02BE6">
              <w:t>:</w:t>
            </w:r>
          </w:p>
        </w:tc>
        <w:tc>
          <w:tcPr>
            <w:tcW w:w="957" w:type="dxa"/>
          </w:tcPr>
          <w:p w14:paraId="4E6F275B" w14:textId="77777777" w:rsidR="00973A86" w:rsidRPr="00F02BE6" w:rsidRDefault="00973A86" w:rsidP="003E5D96">
            <w:pPr>
              <w:pStyle w:val="TF"/>
              <w:keepNext/>
              <w:spacing w:after="0"/>
              <w:rPr>
                <w:lang w:eastAsia="en-US"/>
              </w:rPr>
            </w:pPr>
          </w:p>
        </w:tc>
        <w:tc>
          <w:tcPr>
            <w:tcW w:w="957" w:type="dxa"/>
          </w:tcPr>
          <w:p w14:paraId="1945BD1B" w14:textId="77777777" w:rsidR="00973A86" w:rsidRPr="00F02BE6" w:rsidRDefault="00973A86" w:rsidP="003E5D96">
            <w:pPr>
              <w:pStyle w:val="TF"/>
              <w:keepNext/>
              <w:spacing w:after="0"/>
              <w:rPr>
                <w:lang w:eastAsia="en-US"/>
              </w:rPr>
            </w:pPr>
          </w:p>
        </w:tc>
      </w:tr>
      <w:tr w:rsidR="00973A86" w:rsidRPr="00F02BE6" w14:paraId="025F6E62" w14:textId="77777777" w:rsidTr="003E5D96">
        <w:tblPrEx>
          <w:tblCellMar>
            <w:top w:w="0" w:type="dxa"/>
            <w:bottom w:w="0" w:type="dxa"/>
          </w:tblCellMar>
        </w:tblPrEx>
        <w:trPr>
          <w:cantSplit/>
          <w:jc w:val="center"/>
        </w:trPr>
        <w:tc>
          <w:tcPr>
            <w:tcW w:w="957" w:type="dxa"/>
            <w:tcBorders>
              <w:left w:val="single" w:sz="6" w:space="0" w:color="auto"/>
            </w:tcBorders>
          </w:tcPr>
          <w:p w14:paraId="44EB3D84" w14:textId="77777777" w:rsidR="00973A86" w:rsidRPr="00F02BE6" w:rsidRDefault="00973A86" w:rsidP="003E5D96">
            <w:pPr>
              <w:pStyle w:val="TAL"/>
            </w:pPr>
          </w:p>
        </w:tc>
        <w:tc>
          <w:tcPr>
            <w:tcW w:w="957" w:type="dxa"/>
          </w:tcPr>
          <w:p w14:paraId="0FA3DC7A" w14:textId="77777777" w:rsidR="00973A86" w:rsidRPr="00F02BE6" w:rsidRDefault="00973A86" w:rsidP="003E5D96">
            <w:pPr>
              <w:pStyle w:val="TF"/>
              <w:keepNext/>
              <w:spacing w:after="0"/>
              <w:rPr>
                <w:lang w:eastAsia="en-US"/>
              </w:rPr>
            </w:pPr>
          </w:p>
        </w:tc>
        <w:tc>
          <w:tcPr>
            <w:tcW w:w="957" w:type="dxa"/>
          </w:tcPr>
          <w:p w14:paraId="1C4E00E6" w14:textId="77777777" w:rsidR="00973A86" w:rsidRPr="00F02BE6" w:rsidRDefault="00973A86" w:rsidP="003E5D96">
            <w:pPr>
              <w:pStyle w:val="TF"/>
              <w:keepNext/>
              <w:spacing w:after="0"/>
              <w:rPr>
                <w:lang w:eastAsia="en-US"/>
              </w:rPr>
            </w:pPr>
          </w:p>
        </w:tc>
        <w:tc>
          <w:tcPr>
            <w:tcW w:w="1914" w:type="dxa"/>
            <w:gridSpan w:val="2"/>
          </w:tcPr>
          <w:p w14:paraId="77854374"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4E79B96B" w14:textId="77777777" w:rsidR="00973A86" w:rsidRPr="00F02BE6" w:rsidRDefault="00973A86" w:rsidP="003E5D96">
            <w:pPr>
              <w:pStyle w:val="TF"/>
              <w:keepNext/>
              <w:spacing w:after="0"/>
              <w:rPr>
                <w:lang w:eastAsia="en-US"/>
              </w:rPr>
            </w:pPr>
          </w:p>
        </w:tc>
        <w:tc>
          <w:tcPr>
            <w:tcW w:w="957" w:type="dxa"/>
          </w:tcPr>
          <w:p w14:paraId="2ECB1683"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402B74DC" w14:textId="77777777" w:rsidR="00973A86" w:rsidRPr="00F02BE6" w:rsidRDefault="00973A86" w:rsidP="003E5D96">
            <w:pPr>
              <w:pStyle w:val="TAR"/>
            </w:pPr>
          </w:p>
        </w:tc>
        <w:tc>
          <w:tcPr>
            <w:tcW w:w="957" w:type="dxa"/>
            <w:tcBorders>
              <w:left w:val="nil"/>
            </w:tcBorders>
          </w:tcPr>
          <w:p w14:paraId="5E2EEA85" w14:textId="77777777" w:rsidR="00973A86" w:rsidRPr="00F02BE6" w:rsidRDefault="00973A86" w:rsidP="003E5D96">
            <w:pPr>
              <w:pStyle w:val="TF"/>
              <w:keepNext/>
              <w:spacing w:after="0"/>
              <w:rPr>
                <w:lang w:eastAsia="en-US"/>
              </w:rPr>
            </w:pPr>
          </w:p>
        </w:tc>
        <w:tc>
          <w:tcPr>
            <w:tcW w:w="957" w:type="dxa"/>
          </w:tcPr>
          <w:p w14:paraId="48E7DEE9" w14:textId="77777777" w:rsidR="00973A86" w:rsidRPr="00F02BE6" w:rsidRDefault="00973A86" w:rsidP="003E5D96">
            <w:pPr>
              <w:pStyle w:val="TF"/>
              <w:keepNext/>
              <w:spacing w:after="0"/>
              <w:rPr>
                <w:lang w:eastAsia="en-US"/>
              </w:rPr>
            </w:pPr>
          </w:p>
        </w:tc>
      </w:tr>
      <w:tr w:rsidR="00973A86" w:rsidRPr="00F02BE6" w14:paraId="49A146FB"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221A61FF" w14:textId="77777777" w:rsidR="00973A86" w:rsidRPr="00F02BE6" w:rsidRDefault="00973A86" w:rsidP="003E5D96">
            <w:pPr>
              <w:pStyle w:val="TAL"/>
            </w:pPr>
          </w:p>
        </w:tc>
        <w:tc>
          <w:tcPr>
            <w:tcW w:w="957" w:type="dxa"/>
            <w:tcBorders>
              <w:top w:val="single" w:sz="6" w:space="0" w:color="auto"/>
            </w:tcBorders>
          </w:tcPr>
          <w:p w14:paraId="692E368C"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CEF9192" w14:textId="77777777" w:rsidR="00973A86" w:rsidRPr="00F02BE6" w:rsidRDefault="00973A86" w:rsidP="003E5D96">
            <w:pPr>
              <w:pStyle w:val="TF"/>
              <w:keepNext/>
              <w:spacing w:after="0"/>
              <w:rPr>
                <w:lang w:eastAsia="en-US"/>
              </w:rPr>
            </w:pPr>
          </w:p>
        </w:tc>
        <w:tc>
          <w:tcPr>
            <w:tcW w:w="1914" w:type="dxa"/>
            <w:gridSpan w:val="2"/>
          </w:tcPr>
          <w:p w14:paraId="7DB0596A"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1632D5E"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4D064B7"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49B473CE" w14:textId="77777777" w:rsidR="00973A86" w:rsidRPr="00F02BE6" w:rsidRDefault="00973A86" w:rsidP="003E5D96">
            <w:pPr>
              <w:pStyle w:val="TAR"/>
            </w:pPr>
          </w:p>
        </w:tc>
        <w:tc>
          <w:tcPr>
            <w:tcW w:w="957" w:type="dxa"/>
            <w:tcBorders>
              <w:left w:val="nil"/>
            </w:tcBorders>
          </w:tcPr>
          <w:p w14:paraId="2ACB8FF0" w14:textId="77777777" w:rsidR="00973A86" w:rsidRPr="00F02BE6" w:rsidRDefault="00973A86" w:rsidP="003E5D96">
            <w:pPr>
              <w:pStyle w:val="TAL"/>
            </w:pPr>
          </w:p>
        </w:tc>
        <w:tc>
          <w:tcPr>
            <w:tcW w:w="957" w:type="dxa"/>
          </w:tcPr>
          <w:p w14:paraId="5E5DA574" w14:textId="77777777" w:rsidR="00973A86" w:rsidRPr="00F02BE6" w:rsidRDefault="00973A86" w:rsidP="003E5D96">
            <w:pPr>
              <w:pStyle w:val="TF"/>
              <w:keepNext/>
              <w:spacing w:after="0"/>
              <w:jc w:val="left"/>
              <w:rPr>
                <w:lang w:eastAsia="en-US"/>
              </w:rPr>
            </w:pPr>
          </w:p>
        </w:tc>
      </w:tr>
      <w:tr w:rsidR="00973A86" w:rsidRPr="00F02BE6" w14:paraId="48335B60"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4B2CDDFB"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134CB503"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00C8EADE"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36E6F1A8"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54D19DE9"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08A3DDD2"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11818387" w14:textId="77777777" w:rsidR="00973A86" w:rsidRPr="00F02BE6" w:rsidRDefault="00973A86" w:rsidP="003E5D96">
            <w:pPr>
              <w:pStyle w:val="TF"/>
              <w:keepNext/>
              <w:spacing w:after="0"/>
              <w:jc w:val="left"/>
              <w:rPr>
                <w:lang w:eastAsia="en-US"/>
              </w:rPr>
            </w:pPr>
          </w:p>
        </w:tc>
        <w:tc>
          <w:tcPr>
            <w:tcW w:w="957" w:type="dxa"/>
            <w:tcBorders>
              <w:left w:val="nil"/>
            </w:tcBorders>
          </w:tcPr>
          <w:p w14:paraId="309F9B66" w14:textId="77777777" w:rsidR="00973A86" w:rsidRPr="00F02BE6" w:rsidRDefault="00973A86" w:rsidP="003E5D96">
            <w:pPr>
              <w:pStyle w:val="TF"/>
              <w:keepNext/>
              <w:spacing w:after="0"/>
              <w:rPr>
                <w:lang w:eastAsia="en-US"/>
              </w:rPr>
            </w:pPr>
          </w:p>
        </w:tc>
        <w:tc>
          <w:tcPr>
            <w:tcW w:w="957" w:type="dxa"/>
          </w:tcPr>
          <w:p w14:paraId="76196B39" w14:textId="77777777" w:rsidR="00973A86" w:rsidRPr="00F02BE6" w:rsidRDefault="00973A86" w:rsidP="003E5D96">
            <w:pPr>
              <w:pStyle w:val="TF"/>
              <w:keepNext/>
              <w:spacing w:after="0"/>
              <w:rPr>
                <w:lang w:eastAsia="en-US"/>
              </w:rPr>
            </w:pPr>
          </w:p>
        </w:tc>
      </w:tr>
      <w:tr w:rsidR="00973A86" w:rsidRPr="00F02BE6" w14:paraId="1583C369"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75453A7A"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BE15AE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F68F7B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8F39F9D"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453F211A"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21E5BED6"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05D6C9CC"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1C08577A"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071097EC" w14:textId="77777777" w:rsidR="00973A86" w:rsidRPr="00F02BE6" w:rsidRDefault="00973A86" w:rsidP="003E5D96">
            <w:pPr>
              <w:pStyle w:val="TAL"/>
            </w:pPr>
            <w:r w:rsidRPr="00F02BE6">
              <w:rPr>
                <w:b/>
                <w:bCs/>
              </w:rPr>
              <w:t xml:space="preserve">  octet 176</w:t>
            </w:r>
          </w:p>
          <w:p w14:paraId="22A0FFD8" w14:textId="77777777" w:rsidR="00973A86" w:rsidRPr="00F02BE6" w:rsidRDefault="00973A86" w:rsidP="003E5D96">
            <w:pPr>
              <w:pStyle w:val="TAL"/>
            </w:pPr>
          </w:p>
        </w:tc>
      </w:tr>
      <w:tr w:rsidR="00973A86" w:rsidRPr="00F02BE6" w14:paraId="5F116D10"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7AEC409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4781DC7"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F1B4B9D" w14:textId="77777777" w:rsidR="00973A86" w:rsidRPr="00F02BE6" w:rsidRDefault="00973A86" w:rsidP="003E5D96">
            <w:pPr>
              <w:pStyle w:val="TF"/>
              <w:keepNext/>
              <w:spacing w:after="0"/>
              <w:rPr>
                <w:lang w:eastAsia="en-US"/>
              </w:rPr>
            </w:pPr>
          </w:p>
          <w:p w14:paraId="7530843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14D75C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3ABD22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1AAA007"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29C9EF4E"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42EE571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4C90837F" w14:textId="77777777" w:rsidR="00973A86" w:rsidRPr="00F02BE6" w:rsidRDefault="00973A86" w:rsidP="003E5D96">
            <w:pPr>
              <w:pStyle w:val="TAL"/>
              <w:rPr>
                <w:b/>
              </w:rPr>
            </w:pPr>
          </w:p>
        </w:tc>
      </w:tr>
      <w:tr w:rsidR="00973A86" w:rsidRPr="00F02BE6" w14:paraId="28CD4F8C"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3A91D50E" w14:textId="77777777" w:rsidR="00973A86" w:rsidRPr="00F02BE6" w:rsidRDefault="00973A86" w:rsidP="003E5D96">
            <w:pPr>
              <w:pStyle w:val="TF"/>
              <w:keepNext/>
              <w:spacing w:after="0"/>
              <w:rPr>
                <w:lang w:eastAsia="en-US"/>
              </w:rPr>
            </w:pPr>
          </w:p>
          <w:p w14:paraId="07A7568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9B0183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39EE521"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71C8FE5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6D1A01A"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72F7D94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2957CF8A"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8C1AB17" w14:textId="77777777" w:rsidR="00973A86" w:rsidRPr="00F02BE6" w:rsidRDefault="00973A86" w:rsidP="003E5D96">
            <w:pPr>
              <w:pStyle w:val="TAL"/>
              <w:rPr>
                <w:b/>
              </w:rPr>
            </w:pPr>
          </w:p>
        </w:tc>
      </w:tr>
      <w:tr w:rsidR="00973A86" w:rsidRPr="00F02BE6" w14:paraId="68FA58AC" w14:textId="77777777" w:rsidTr="003E5D96">
        <w:tblPrEx>
          <w:tblCellMar>
            <w:top w:w="0" w:type="dxa"/>
            <w:bottom w:w="0" w:type="dxa"/>
          </w:tblCellMar>
        </w:tblPrEx>
        <w:trPr>
          <w:cantSplit/>
          <w:jc w:val="center"/>
        </w:trPr>
        <w:tc>
          <w:tcPr>
            <w:tcW w:w="957" w:type="dxa"/>
            <w:tcBorders>
              <w:top w:val="dotted" w:sz="4" w:space="0" w:color="auto"/>
            </w:tcBorders>
          </w:tcPr>
          <w:p w14:paraId="67717E8E"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0810FF7B"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0F25C8C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793815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0D679D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F0C2723" w14:textId="77777777" w:rsidR="00973A86" w:rsidRPr="00F02BE6" w:rsidRDefault="00973A86" w:rsidP="003E5D96">
            <w:pPr>
              <w:pStyle w:val="TF"/>
              <w:keepNext/>
              <w:spacing w:after="0"/>
              <w:rPr>
                <w:lang w:eastAsia="en-US"/>
              </w:rPr>
            </w:pPr>
          </w:p>
          <w:p w14:paraId="004625E3"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1E282379"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04E5A0AB"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78517B76" w14:textId="77777777" w:rsidR="00973A86" w:rsidRPr="00F02BE6" w:rsidRDefault="00973A86" w:rsidP="003E5D96">
            <w:pPr>
              <w:pStyle w:val="TAL"/>
              <w:rPr>
                <w:b/>
              </w:rPr>
            </w:pPr>
            <w:r w:rsidRPr="00F02BE6">
              <w:rPr>
                <w:b/>
              </w:rPr>
              <w:t xml:space="preserve">  octet 179</w:t>
            </w:r>
          </w:p>
        </w:tc>
      </w:tr>
    </w:tbl>
    <w:p w14:paraId="6728B398" w14:textId="77777777" w:rsidR="00973A86" w:rsidRPr="00F02BE6" w:rsidRDefault="00973A86" w:rsidP="00973A86">
      <w:pPr>
        <w:pStyle w:val="NF"/>
      </w:pPr>
    </w:p>
    <w:p w14:paraId="1F7ECAC0" w14:textId="77777777" w:rsidR="00973A86" w:rsidRPr="00F02BE6" w:rsidRDefault="00973A86" w:rsidP="00973A86">
      <w:pPr>
        <w:pStyle w:val="NF"/>
      </w:pPr>
      <w:r w:rsidRPr="00F02BE6">
        <w:t>NOTE:</w:t>
      </w:r>
      <w:r w:rsidRPr="00F02BE6">
        <w:tab/>
        <w:t>The numbering convention specified in 3GPP TS 44.060 applies.</w:t>
      </w:r>
    </w:p>
    <w:p w14:paraId="5E34FD3E" w14:textId="77777777" w:rsidR="00973A86" w:rsidRPr="00F02BE6" w:rsidRDefault="00973A86" w:rsidP="00973A86">
      <w:pPr>
        <w:pStyle w:val="NF"/>
      </w:pPr>
    </w:p>
    <w:p w14:paraId="31E41708" w14:textId="77777777" w:rsidR="00973A86" w:rsidRPr="00F02BE6" w:rsidRDefault="00973A86" w:rsidP="00973A86">
      <w:pPr>
        <w:pStyle w:val="TF"/>
      </w:pPr>
      <w:r w:rsidRPr="00F02BE6">
        <w:t>Figure 7.6.39.1: PDTCH block type 39 (DBS-9) format</w:t>
      </w:r>
    </w:p>
    <w:p w14:paraId="165449C7" w14:textId="77777777" w:rsidR="00973A86" w:rsidRPr="00F02BE6" w:rsidRDefault="00973A86" w:rsidP="00973A86">
      <w:pPr>
        <w:pStyle w:val="Heading3"/>
        <w:rPr>
          <w:lang w:val="en-US"/>
        </w:rPr>
      </w:pPr>
      <w:bookmarkStart w:id="196" w:name="_Toc517979184"/>
      <w:r w:rsidRPr="00F02BE6">
        <w:rPr>
          <w:lang w:val="en-US"/>
        </w:rPr>
        <w:t>7.6.40</w:t>
      </w:r>
      <w:r w:rsidRPr="00F02BE6">
        <w:rPr>
          <w:lang w:val="en-US"/>
        </w:rPr>
        <w:tab/>
        <w:t>PDTCH block type 40 (DBS-10) format (downlink only)</w:t>
      </w:r>
      <w:bookmarkEnd w:id="196"/>
    </w:p>
    <w:p w14:paraId="3A9F0FCA" w14:textId="77777777" w:rsidR="00973A86" w:rsidRPr="00F02BE6" w:rsidRDefault="00973A86" w:rsidP="00973A86">
      <w:r w:rsidRPr="00F02BE6">
        <w:t>The blocks of 1835 bits, or in case a PAN is included, 1860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68B9D13E" w14:textId="77777777" w:rsidTr="003E5D96">
        <w:tblPrEx>
          <w:tblCellMar>
            <w:top w:w="0" w:type="dxa"/>
            <w:bottom w:w="0" w:type="dxa"/>
          </w:tblCellMar>
        </w:tblPrEx>
        <w:trPr>
          <w:cantSplit/>
          <w:jc w:val="center"/>
        </w:trPr>
        <w:tc>
          <w:tcPr>
            <w:tcW w:w="7656" w:type="dxa"/>
            <w:gridSpan w:val="8"/>
          </w:tcPr>
          <w:p w14:paraId="032D9094"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610293A" w14:textId="77777777" w:rsidR="00973A86" w:rsidRPr="00F02BE6" w:rsidRDefault="00973A86" w:rsidP="003E5D96">
            <w:pPr>
              <w:pStyle w:val="TF"/>
              <w:keepNext/>
              <w:spacing w:after="0"/>
              <w:rPr>
                <w:lang w:eastAsia="en-US"/>
              </w:rPr>
            </w:pPr>
          </w:p>
        </w:tc>
        <w:tc>
          <w:tcPr>
            <w:tcW w:w="957" w:type="dxa"/>
          </w:tcPr>
          <w:p w14:paraId="350A5709" w14:textId="77777777" w:rsidR="00973A86" w:rsidRPr="00F02BE6" w:rsidRDefault="00973A86" w:rsidP="003E5D96">
            <w:pPr>
              <w:pStyle w:val="TF"/>
              <w:keepNext/>
              <w:spacing w:after="0"/>
              <w:rPr>
                <w:lang w:eastAsia="en-US"/>
              </w:rPr>
            </w:pPr>
          </w:p>
        </w:tc>
      </w:tr>
      <w:tr w:rsidR="00973A86" w:rsidRPr="00F02BE6" w14:paraId="5ECA67EC" w14:textId="77777777" w:rsidTr="003E5D96">
        <w:tblPrEx>
          <w:tblCellMar>
            <w:top w:w="0" w:type="dxa"/>
            <w:bottom w:w="0" w:type="dxa"/>
          </w:tblCellMar>
        </w:tblPrEx>
        <w:trPr>
          <w:cantSplit/>
          <w:jc w:val="center"/>
        </w:trPr>
        <w:tc>
          <w:tcPr>
            <w:tcW w:w="957" w:type="dxa"/>
          </w:tcPr>
          <w:p w14:paraId="3B9D3870"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198AFB0E"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03CDFDD0"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108ED11C"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51F8C9A8"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505D0B7F"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1C8EDC55"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2FA77083"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45941DF1" w14:textId="77777777" w:rsidR="00973A86" w:rsidRPr="00F02BE6" w:rsidRDefault="00973A86" w:rsidP="003E5D96">
            <w:pPr>
              <w:pStyle w:val="TF"/>
              <w:keepNext/>
              <w:spacing w:after="0"/>
              <w:rPr>
                <w:lang w:eastAsia="en-US"/>
              </w:rPr>
            </w:pPr>
          </w:p>
        </w:tc>
        <w:tc>
          <w:tcPr>
            <w:tcW w:w="957" w:type="dxa"/>
          </w:tcPr>
          <w:p w14:paraId="5E4D83E9" w14:textId="77777777" w:rsidR="00973A86" w:rsidRPr="00F02BE6" w:rsidRDefault="00973A86" w:rsidP="003E5D96">
            <w:pPr>
              <w:pStyle w:val="TF"/>
              <w:keepNext/>
              <w:spacing w:after="0"/>
              <w:rPr>
                <w:lang w:eastAsia="en-US"/>
              </w:rPr>
            </w:pPr>
          </w:p>
        </w:tc>
      </w:tr>
      <w:tr w:rsidR="00973A86" w:rsidRPr="00F02BE6" w14:paraId="08238A30"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1601A041" w14:textId="77777777" w:rsidR="00973A86" w:rsidRPr="00F02BE6" w:rsidRDefault="00973A86" w:rsidP="003E5D96">
            <w:pPr>
              <w:pStyle w:val="TF"/>
              <w:keepNext/>
              <w:spacing w:after="0"/>
              <w:rPr>
                <w:lang w:eastAsia="en-US"/>
              </w:rPr>
            </w:pPr>
          </w:p>
        </w:tc>
        <w:tc>
          <w:tcPr>
            <w:tcW w:w="957" w:type="dxa"/>
            <w:tcBorders>
              <w:left w:val="nil"/>
            </w:tcBorders>
          </w:tcPr>
          <w:p w14:paraId="576D9715"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2249E6AF" w14:textId="77777777" w:rsidR="00973A86" w:rsidRPr="00F02BE6" w:rsidRDefault="00973A86" w:rsidP="003E5D96">
            <w:pPr>
              <w:pStyle w:val="TF"/>
              <w:keepNext/>
              <w:spacing w:after="0"/>
              <w:rPr>
                <w:lang w:eastAsia="en-US"/>
              </w:rPr>
            </w:pPr>
          </w:p>
        </w:tc>
      </w:tr>
      <w:tr w:rsidR="00973A86" w:rsidRPr="00F02BE6" w14:paraId="2063D5B8" w14:textId="77777777" w:rsidTr="003E5D96">
        <w:tblPrEx>
          <w:tblCellMar>
            <w:top w:w="0" w:type="dxa"/>
            <w:bottom w:w="0" w:type="dxa"/>
          </w:tblCellMar>
        </w:tblPrEx>
        <w:trPr>
          <w:cantSplit/>
          <w:jc w:val="center"/>
        </w:trPr>
        <w:tc>
          <w:tcPr>
            <w:tcW w:w="957" w:type="dxa"/>
            <w:tcBorders>
              <w:left w:val="single" w:sz="6" w:space="0" w:color="auto"/>
            </w:tcBorders>
          </w:tcPr>
          <w:p w14:paraId="56791945"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ECB50FE"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8EF13D0" w14:textId="77777777" w:rsidR="00973A86" w:rsidRPr="00F02BE6" w:rsidRDefault="00973A86" w:rsidP="003E5D96">
            <w:pPr>
              <w:pStyle w:val="TF"/>
              <w:keepNext/>
              <w:spacing w:after="0"/>
              <w:rPr>
                <w:lang w:eastAsia="en-US"/>
              </w:rPr>
            </w:pPr>
          </w:p>
        </w:tc>
        <w:tc>
          <w:tcPr>
            <w:tcW w:w="1914" w:type="dxa"/>
            <w:gridSpan w:val="2"/>
          </w:tcPr>
          <w:p w14:paraId="66D7EFFF" w14:textId="77777777" w:rsidR="00973A86" w:rsidRPr="00F02BE6" w:rsidRDefault="00973A86" w:rsidP="003E5D96">
            <w:pPr>
              <w:pStyle w:val="TF"/>
              <w:keepNext/>
              <w:spacing w:after="0"/>
              <w:rPr>
                <w:lang w:eastAsia="en-US"/>
              </w:rPr>
            </w:pPr>
            <w:r w:rsidRPr="00F02BE6">
              <w:rPr>
                <w:sz w:val="22"/>
                <w:lang w:eastAsia="en-US"/>
              </w:rPr>
              <w:t>1835 or 1860</w:t>
            </w:r>
          </w:p>
        </w:tc>
        <w:tc>
          <w:tcPr>
            <w:tcW w:w="957" w:type="dxa"/>
            <w:tcBorders>
              <w:bottom w:val="single" w:sz="6" w:space="0" w:color="auto"/>
            </w:tcBorders>
          </w:tcPr>
          <w:p w14:paraId="051EF6E3"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0FF20F80"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54495B58" w14:textId="77777777" w:rsidR="00973A86" w:rsidRPr="00F02BE6" w:rsidRDefault="00973A86" w:rsidP="003E5D96">
            <w:pPr>
              <w:pStyle w:val="TF"/>
              <w:keepNext/>
              <w:spacing w:after="0"/>
              <w:rPr>
                <w:lang w:eastAsia="en-US"/>
              </w:rPr>
            </w:pPr>
          </w:p>
        </w:tc>
        <w:tc>
          <w:tcPr>
            <w:tcW w:w="957" w:type="dxa"/>
            <w:tcBorders>
              <w:left w:val="nil"/>
            </w:tcBorders>
          </w:tcPr>
          <w:p w14:paraId="1D422180" w14:textId="77777777" w:rsidR="00973A86" w:rsidRPr="00F02BE6" w:rsidRDefault="00973A86" w:rsidP="003E5D96">
            <w:pPr>
              <w:pStyle w:val="TF"/>
              <w:keepNext/>
              <w:spacing w:after="0"/>
              <w:rPr>
                <w:lang w:eastAsia="en-US"/>
              </w:rPr>
            </w:pPr>
          </w:p>
        </w:tc>
        <w:tc>
          <w:tcPr>
            <w:tcW w:w="957" w:type="dxa"/>
            <w:tcBorders>
              <w:left w:val="nil"/>
            </w:tcBorders>
          </w:tcPr>
          <w:p w14:paraId="0D0BFFDF" w14:textId="77777777" w:rsidR="00973A86" w:rsidRPr="00F02BE6" w:rsidRDefault="00973A86" w:rsidP="003E5D96">
            <w:pPr>
              <w:pStyle w:val="TF"/>
              <w:keepNext/>
              <w:spacing w:after="0"/>
              <w:rPr>
                <w:lang w:eastAsia="en-US"/>
              </w:rPr>
            </w:pPr>
          </w:p>
        </w:tc>
      </w:tr>
      <w:tr w:rsidR="00973A86" w:rsidRPr="00F02BE6" w14:paraId="4EA6AF12"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310AC72A" w14:textId="77777777" w:rsidR="00973A86" w:rsidRPr="00F02BE6" w:rsidRDefault="00973A86" w:rsidP="003E5D96">
            <w:pPr>
              <w:pStyle w:val="TF"/>
              <w:keepNext/>
              <w:spacing w:after="0"/>
              <w:rPr>
                <w:lang w:eastAsia="en-US"/>
              </w:rPr>
            </w:pPr>
          </w:p>
        </w:tc>
        <w:tc>
          <w:tcPr>
            <w:tcW w:w="957" w:type="dxa"/>
          </w:tcPr>
          <w:p w14:paraId="05876F80" w14:textId="77777777" w:rsidR="00973A86" w:rsidRPr="00F02BE6" w:rsidRDefault="00973A86" w:rsidP="003E5D96">
            <w:pPr>
              <w:pStyle w:val="TF"/>
              <w:keepNext/>
              <w:spacing w:after="0"/>
              <w:rPr>
                <w:lang w:eastAsia="en-US"/>
              </w:rPr>
            </w:pPr>
          </w:p>
        </w:tc>
        <w:tc>
          <w:tcPr>
            <w:tcW w:w="957" w:type="dxa"/>
          </w:tcPr>
          <w:p w14:paraId="37CD41CA" w14:textId="77777777" w:rsidR="00973A86" w:rsidRPr="00F02BE6" w:rsidRDefault="00973A86" w:rsidP="003E5D96">
            <w:pPr>
              <w:pStyle w:val="TF"/>
              <w:keepNext/>
              <w:spacing w:after="0"/>
              <w:rPr>
                <w:lang w:eastAsia="en-US"/>
              </w:rPr>
            </w:pPr>
          </w:p>
        </w:tc>
        <w:tc>
          <w:tcPr>
            <w:tcW w:w="1914" w:type="dxa"/>
            <w:gridSpan w:val="2"/>
          </w:tcPr>
          <w:p w14:paraId="5861B660"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379E7278" w14:textId="77777777" w:rsidR="00973A86" w:rsidRPr="00F02BE6" w:rsidRDefault="00973A86" w:rsidP="003E5D96">
            <w:pPr>
              <w:pStyle w:val="TF"/>
              <w:keepNext/>
              <w:spacing w:after="0"/>
              <w:rPr>
                <w:lang w:eastAsia="en-US"/>
              </w:rPr>
            </w:pPr>
          </w:p>
        </w:tc>
        <w:tc>
          <w:tcPr>
            <w:tcW w:w="957" w:type="dxa"/>
          </w:tcPr>
          <w:p w14:paraId="549A2728"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8DD00E6" w14:textId="77777777" w:rsidR="00973A86" w:rsidRPr="00F02BE6" w:rsidRDefault="00973A86" w:rsidP="003E5D96">
            <w:pPr>
              <w:pStyle w:val="TF"/>
              <w:keepNext/>
              <w:spacing w:after="0"/>
              <w:rPr>
                <w:lang w:eastAsia="en-US"/>
              </w:rPr>
            </w:pPr>
          </w:p>
        </w:tc>
        <w:tc>
          <w:tcPr>
            <w:tcW w:w="1914" w:type="dxa"/>
            <w:gridSpan w:val="2"/>
            <w:tcBorders>
              <w:left w:val="nil"/>
            </w:tcBorders>
          </w:tcPr>
          <w:p w14:paraId="11784974" w14:textId="77777777" w:rsidR="00973A86" w:rsidRPr="00F02BE6" w:rsidRDefault="00973A86" w:rsidP="003E5D96">
            <w:pPr>
              <w:pStyle w:val="TF"/>
              <w:keepNext/>
              <w:spacing w:after="0"/>
              <w:rPr>
                <w:lang w:eastAsia="en-US"/>
              </w:rPr>
            </w:pPr>
          </w:p>
        </w:tc>
      </w:tr>
      <w:tr w:rsidR="00973A86" w:rsidRPr="00F02BE6" w14:paraId="5CC99D54" w14:textId="77777777" w:rsidTr="003E5D96">
        <w:tblPrEx>
          <w:tblCellMar>
            <w:top w:w="0" w:type="dxa"/>
            <w:bottom w:w="0" w:type="dxa"/>
          </w:tblCellMar>
        </w:tblPrEx>
        <w:trPr>
          <w:cantSplit/>
          <w:jc w:val="center"/>
        </w:trPr>
        <w:tc>
          <w:tcPr>
            <w:tcW w:w="957" w:type="dxa"/>
          </w:tcPr>
          <w:p w14:paraId="6B972DC3" w14:textId="77777777" w:rsidR="00973A86" w:rsidRPr="00F02BE6" w:rsidRDefault="00973A86" w:rsidP="003E5D96">
            <w:pPr>
              <w:pStyle w:val="TAL"/>
            </w:pPr>
            <w:r w:rsidRPr="00F02BE6">
              <w:t>:</w:t>
            </w:r>
          </w:p>
        </w:tc>
        <w:tc>
          <w:tcPr>
            <w:tcW w:w="957" w:type="dxa"/>
          </w:tcPr>
          <w:p w14:paraId="21C38515" w14:textId="77777777" w:rsidR="00973A86" w:rsidRPr="00F02BE6" w:rsidRDefault="00973A86" w:rsidP="003E5D96">
            <w:pPr>
              <w:pStyle w:val="TF"/>
              <w:keepNext/>
              <w:spacing w:after="0"/>
              <w:rPr>
                <w:lang w:eastAsia="en-US"/>
              </w:rPr>
            </w:pPr>
          </w:p>
        </w:tc>
        <w:tc>
          <w:tcPr>
            <w:tcW w:w="957" w:type="dxa"/>
          </w:tcPr>
          <w:p w14:paraId="64D53830" w14:textId="77777777" w:rsidR="00973A86" w:rsidRPr="00F02BE6" w:rsidRDefault="00973A86" w:rsidP="003E5D96">
            <w:pPr>
              <w:pStyle w:val="TF"/>
              <w:keepNext/>
              <w:spacing w:after="0"/>
              <w:rPr>
                <w:lang w:eastAsia="en-US"/>
              </w:rPr>
            </w:pPr>
          </w:p>
        </w:tc>
        <w:tc>
          <w:tcPr>
            <w:tcW w:w="957" w:type="dxa"/>
          </w:tcPr>
          <w:p w14:paraId="62D9872A" w14:textId="77777777" w:rsidR="00973A86" w:rsidRPr="00F02BE6" w:rsidRDefault="00973A86" w:rsidP="003E5D96">
            <w:pPr>
              <w:pStyle w:val="TF"/>
              <w:keepNext/>
              <w:spacing w:after="0"/>
              <w:rPr>
                <w:lang w:eastAsia="en-US"/>
              </w:rPr>
            </w:pPr>
          </w:p>
        </w:tc>
        <w:tc>
          <w:tcPr>
            <w:tcW w:w="957" w:type="dxa"/>
          </w:tcPr>
          <w:p w14:paraId="4E234E84" w14:textId="77777777" w:rsidR="00973A86" w:rsidRPr="00F02BE6" w:rsidRDefault="00973A86" w:rsidP="003E5D96">
            <w:pPr>
              <w:pStyle w:val="TF"/>
              <w:keepNext/>
              <w:spacing w:after="0"/>
              <w:rPr>
                <w:lang w:eastAsia="en-US"/>
              </w:rPr>
            </w:pPr>
          </w:p>
        </w:tc>
        <w:tc>
          <w:tcPr>
            <w:tcW w:w="957" w:type="dxa"/>
          </w:tcPr>
          <w:p w14:paraId="3B880C40" w14:textId="77777777" w:rsidR="00973A86" w:rsidRPr="00F02BE6" w:rsidRDefault="00973A86" w:rsidP="003E5D96">
            <w:pPr>
              <w:pStyle w:val="TF"/>
              <w:keepNext/>
              <w:spacing w:after="0"/>
              <w:rPr>
                <w:lang w:eastAsia="en-US"/>
              </w:rPr>
            </w:pPr>
          </w:p>
        </w:tc>
        <w:tc>
          <w:tcPr>
            <w:tcW w:w="957" w:type="dxa"/>
          </w:tcPr>
          <w:p w14:paraId="6D4AB51C" w14:textId="77777777" w:rsidR="00973A86" w:rsidRPr="00F02BE6" w:rsidRDefault="00973A86" w:rsidP="003E5D96">
            <w:pPr>
              <w:pStyle w:val="TF"/>
              <w:keepNext/>
              <w:spacing w:after="0"/>
              <w:rPr>
                <w:lang w:eastAsia="en-US"/>
              </w:rPr>
            </w:pPr>
          </w:p>
        </w:tc>
        <w:tc>
          <w:tcPr>
            <w:tcW w:w="957" w:type="dxa"/>
          </w:tcPr>
          <w:p w14:paraId="6612E669" w14:textId="77777777" w:rsidR="00973A86" w:rsidRPr="00F02BE6" w:rsidRDefault="00973A86" w:rsidP="003E5D96">
            <w:pPr>
              <w:pStyle w:val="TAR"/>
            </w:pPr>
            <w:r w:rsidRPr="00F02BE6">
              <w:t>:</w:t>
            </w:r>
          </w:p>
        </w:tc>
        <w:tc>
          <w:tcPr>
            <w:tcW w:w="957" w:type="dxa"/>
          </w:tcPr>
          <w:p w14:paraId="7E1E3211"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6773B3E7" w14:textId="77777777" w:rsidR="00973A86" w:rsidRPr="00F02BE6" w:rsidRDefault="00973A86" w:rsidP="003E5D96">
            <w:pPr>
              <w:pStyle w:val="TF"/>
              <w:keepNext/>
              <w:spacing w:after="0"/>
              <w:rPr>
                <w:lang w:eastAsia="en-US"/>
              </w:rPr>
            </w:pPr>
          </w:p>
        </w:tc>
      </w:tr>
      <w:tr w:rsidR="00973A86" w:rsidRPr="00F02BE6" w14:paraId="45E68AA7" w14:textId="77777777" w:rsidTr="003E5D96">
        <w:tblPrEx>
          <w:tblCellMar>
            <w:top w:w="0" w:type="dxa"/>
            <w:bottom w:w="0" w:type="dxa"/>
          </w:tblCellMar>
        </w:tblPrEx>
        <w:trPr>
          <w:cantSplit/>
          <w:jc w:val="center"/>
        </w:trPr>
        <w:tc>
          <w:tcPr>
            <w:tcW w:w="957" w:type="dxa"/>
          </w:tcPr>
          <w:p w14:paraId="3DA57562" w14:textId="77777777" w:rsidR="00973A86" w:rsidRPr="00F02BE6" w:rsidRDefault="00973A86" w:rsidP="003E5D96">
            <w:pPr>
              <w:pStyle w:val="TAL"/>
            </w:pPr>
            <w:r w:rsidRPr="00F02BE6">
              <w:t>:</w:t>
            </w:r>
          </w:p>
        </w:tc>
        <w:tc>
          <w:tcPr>
            <w:tcW w:w="957" w:type="dxa"/>
          </w:tcPr>
          <w:p w14:paraId="0F951097" w14:textId="77777777" w:rsidR="00973A86" w:rsidRPr="00F02BE6" w:rsidRDefault="00973A86" w:rsidP="003E5D96">
            <w:pPr>
              <w:pStyle w:val="TF"/>
              <w:keepNext/>
              <w:spacing w:after="0"/>
              <w:rPr>
                <w:lang w:eastAsia="en-US"/>
              </w:rPr>
            </w:pPr>
          </w:p>
        </w:tc>
        <w:tc>
          <w:tcPr>
            <w:tcW w:w="957" w:type="dxa"/>
          </w:tcPr>
          <w:p w14:paraId="64AA181E" w14:textId="77777777" w:rsidR="00973A86" w:rsidRPr="00F02BE6" w:rsidRDefault="00973A86" w:rsidP="003E5D96">
            <w:pPr>
              <w:pStyle w:val="TF"/>
              <w:keepNext/>
              <w:spacing w:after="0"/>
              <w:rPr>
                <w:lang w:eastAsia="en-US"/>
              </w:rPr>
            </w:pPr>
          </w:p>
        </w:tc>
        <w:tc>
          <w:tcPr>
            <w:tcW w:w="957" w:type="dxa"/>
          </w:tcPr>
          <w:p w14:paraId="6C6C17A1" w14:textId="77777777" w:rsidR="00973A86" w:rsidRPr="00F02BE6" w:rsidRDefault="00973A86" w:rsidP="003E5D96">
            <w:pPr>
              <w:pStyle w:val="TF"/>
              <w:keepNext/>
              <w:spacing w:after="0"/>
              <w:rPr>
                <w:lang w:eastAsia="en-US"/>
              </w:rPr>
            </w:pPr>
          </w:p>
        </w:tc>
        <w:tc>
          <w:tcPr>
            <w:tcW w:w="957" w:type="dxa"/>
          </w:tcPr>
          <w:p w14:paraId="09D36870" w14:textId="77777777" w:rsidR="00973A86" w:rsidRPr="00F02BE6" w:rsidRDefault="00973A86" w:rsidP="003E5D96">
            <w:pPr>
              <w:pStyle w:val="TF"/>
              <w:keepNext/>
              <w:spacing w:after="0"/>
              <w:rPr>
                <w:lang w:eastAsia="en-US"/>
              </w:rPr>
            </w:pPr>
          </w:p>
        </w:tc>
        <w:tc>
          <w:tcPr>
            <w:tcW w:w="957" w:type="dxa"/>
          </w:tcPr>
          <w:p w14:paraId="0E5A485D" w14:textId="77777777" w:rsidR="00973A86" w:rsidRPr="00F02BE6" w:rsidRDefault="00973A86" w:rsidP="003E5D96">
            <w:pPr>
              <w:pStyle w:val="TF"/>
              <w:keepNext/>
              <w:spacing w:after="0"/>
              <w:rPr>
                <w:lang w:eastAsia="en-US"/>
              </w:rPr>
            </w:pPr>
          </w:p>
        </w:tc>
        <w:tc>
          <w:tcPr>
            <w:tcW w:w="957" w:type="dxa"/>
          </w:tcPr>
          <w:p w14:paraId="3896C9B0" w14:textId="77777777" w:rsidR="00973A86" w:rsidRPr="00F02BE6" w:rsidRDefault="00973A86" w:rsidP="003E5D96">
            <w:pPr>
              <w:pStyle w:val="TF"/>
              <w:keepNext/>
              <w:spacing w:after="0"/>
              <w:rPr>
                <w:lang w:eastAsia="en-US"/>
              </w:rPr>
            </w:pPr>
          </w:p>
        </w:tc>
        <w:tc>
          <w:tcPr>
            <w:tcW w:w="957" w:type="dxa"/>
          </w:tcPr>
          <w:p w14:paraId="0BC43DBB" w14:textId="77777777" w:rsidR="00973A86" w:rsidRPr="00F02BE6" w:rsidRDefault="00973A86" w:rsidP="003E5D96">
            <w:pPr>
              <w:pStyle w:val="TAR"/>
            </w:pPr>
            <w:r w:rsidRPr="00F02BE6">
              <w:t>:</w:t>
            </w:r>
          </w:p>
        </w:tc>
        <w:tc>
          <w:tcPr>
            <w:tcW w:w="957" w:type="dxa"/>
          </w:tcPr>
          <w:p w14:paraId="0280EBC8" w14:textId="77777777" w:rsidR="00973A86" w:rsidRPr="00F02BE6" w:rsidRDefault="00973A86" w:rsidP="003E5D96">
            <w:pPr>
              <w:pStyle w:val="TF"/>
              <w:keepNext/>
              <w:spacing w:after="0"/>
              <w:rPr>
                <w:lang w:eastAsia="en-US"/>
              </w:rPr>
            </w:pPr>
          </w:p>
        </w:tc>
        <w:tc>
          <w:tcPr>
            <w:tcW w:w="957" w:type="dxa"/>
          </w:tcPr>
          <w:p w14:paraId="26E1F7A7" w14:textId="77777777" w:rsidR="00973A86" w:rsidRPr="00F02BE6" w:rsidRDefault="00973A86" w:rsidP="003E5D96">
            <w:pPr>
              <w:pStyle w:val="TF"/>
              <w:keepNext/>
              <w:spacing w:after="0"/>
              <w:rPr>
                <w:lang w:eastAsia="en-US"/>
              </w:rPr>
            </w:pPr>
          </w:p>
        </w:tc>
      </w:tr>
      <w:tr w:rsidR="00973A86" w:rsidRPr="00F02BE6" w14:paraId="67F8B211" w14:textId="77777777" w:rsidTr="003E5D96">
        <w:tblPrEx>
          <w:tblCellMar>
            <w:top w:w="0" w:type="dxa"/>
            <w:bottom w:w="0" w:type="dxa"/>
          </w:tblCellMar>
        </w:tblPrEx>
        <w:trPr>
          <w:cantSplit/>
          <w:jc w:val="center"/>
        </w:trPr>
        <w:tc>
          <w:tcPr>
            <w:tcW w:w="957" w:type="dxa"/>
          </w:tcPr>
          <w:p w14:paraId="3861F000" w14:textId="77777777" w:rsidR="00973A86" w:rsidRPr="00F02BE6" w:rsidRDefault="00973A86" w:rsidP="003E5D96">
            <w:pPr>
              <w:pStyle w:val="TAL"/>
            </w:pPr>
            <w:r w:rsidRPr="00F02BE6">
              <w:t>:</w:t>
            </w:r>
          </w:p>
        </w:tc>
        <w:tc>
          <w:tcPr>
            <w:tcW w:w="957" w:type="dxa"/>
          </w:tcPr>
          <w:p w14:paraId="204106D8" w14:textId="77777777" w:rsidR="00973A86" w:rsidRPr="00F02BE6" w:rsidRDefault="00973A86" w:rsidP="003E5D96">
            <w:pPr>
              <w:pStyle w:val="TF"/>
              <w:keepNext/>
              <w:spacing w:after="0"/>
              <w:rPr>
                <w:lang w:eastAsia="en-US"/>
              </w:rPr>
            </w:pPr>
          </w:p>
        </w:tc>
        <w:tc>
          <w:tcPr>
            <w:tcW w:w="957" w:type="dxa"/>
          </w:tcPr>
          <w:p w14:paraId="79B053F2" w14:textId="77777777" w:rsidR="00973A86" w:rsidRPr="00F02BE6" w:rsidRDefault="00973A86" w:rsidP="003E5D96">
            <w:pPr>
              <w:pStyle w:val="TF"/>
              <w:keepNext/>
              <w:spacing w:after="0"/>
              <w:rPr>
                <w:lang w:eastAsia="en-US"/>
              </w:rPr>
            </w:pPr>
          </w:p>
        </w:tc>
        <w:tc>
          <w:tcPr>
            <w:tcW w:w="957" w:type="dxa"/>
          </w:tcPr>
          <w:p w14:paraId="7C91760D" w14:textId="77777777" w:rsidR="00973A86" w:rsidRPr="00F02BE6" w:rsidRDefault="00973A86" w:rsidP="003E5D96">
            <w:pPr>
              <w:pStyle w:val="TF"/>
              <w:keepNext/>
              <w:spacing w:after="0"/>
              <w:rPr>
                <w:lang w:eastAsia="en-US"/>
              </w:rPr>
            </w:pPr>
          </w:p>
        </w:tc>
        <w:tc>
          <w:tcPr>
            <w:tcW w:w="957" w:type="dxa"/>
          </w:tcPr>
          <w:p w14:paraId="736ADCC3" w14:textId="77777777" w:rsidR="00973A86" w:rsidRPr="00F02BE6" w:rsidRDefault="00973A86" w:rsidP="003E5D96">
            <w:pPr>
              <w:pStyle w:val="TF"/>
              <w:keepNext/>
              <w:spacing w:after="0"/>
              <w:rPr>
                <w:lang w:eastAsia="en-US"/>
              </w:rPr>
            </w:pPr>
          </w:p>
        </w:tc>
        <w:tc>
          <w:tcPr>
            <w:tcW w:w="957" w:type="dxa"/>
          </w:tcPr>
          <w:p w14:paraId="65A41169" w14:textId="77777777" w:rsidR="00973A86" w:rsidRPr="00F02BE6" w:rsidRDefault="00973A86" w:rsidP="003E5D96">
            <w:pPr>
              <w:pStyle w:val="TF"/>
              <w:keepNext/>
              <w:spacing w:after="0"/>
              <w:rPr>
                <w:lang w:eastAsia="en-US"/>
              </w:rPr>
            </w:pPr>
          </w:p>
        </w:tc>
        <w:tc>
          <w:tcPr>
            <w:tcW w:w="957" w:type="dxa"/>
          </w:tcPr>
          <w:p w14:paraId="623CCAA0" w14:textId="77777777" w:rsidR="00973A86" w:rsidRPr="00F02BE6" w:rsidRDefault="00973A86" w:rsidP="003E5D96">
            <w:pPr>
              <w:pStyle w:val="TF"/>
              <w:keepNext/>
              <w:spacing w:after="0"/>
              <w:rPr>
                <w:lang w:eastAsia="en-US"/>
              </w:rPr>
            </w:pPr>
          </w:p>
        </w:tc>
        <w:tc>
          <w:tcPr>
            <w:tcW w:w="957" w:type="dxa"/>
          </w:tcPr>
          <w:p w14:paraId="51364207" w14:textId="77777777" w:rsidR="00973A86" w:rsidRPr="00F02BE6" w:rsidRDefault="00973A86" w:rsidP="003E5D96">
            <w:pPr>
              <w:pStyle w:val="TAR"/>
            </w:pPr>
            <w:r w:rsidRPr="00F02BE6">
              <w:t>:</w:t>
            </w:r>
          </w:p>
        </w:tc>
        <w:tc>
          <w:tcPr>
            <w:tcW w:w="957" w:type="dxa"/>
          </w:tcPr>
          <w:p w14:paraId="298FE195" w14:textId="77777777" w:rsidR="00973A86" w:rsidRPr="00F02BE6" w:rsidRDefault="00973A86" w:rsidP="003E5D96">
            <w:pPr>
              <w:pStyle w:val="TF"/>
              <w:keepNext/>
              <w:spacing w:after="0"/>
              <w:rPr>
                <w:lang w:eastAsia="en-US"/>
              </w:rPr>
            </w:pPr>
          </w:p>
        </w:tc>
        <w:tc>
          <w:tcPr>
            <w:tcW w:w="957" w:type="dxa"/>
          </w:tcPr>
          <w:p w14:paraId="0FCDDF35" w14:textId="77777777" w:rsidR="00973A86" w:rsidRPr="00F02BE6" w:rsidRDefault="00973A86" w:rsidP="003E5D96">
            <w:pPr>
              <w:pStyle w:val="TF"/>
              <w:keepNext/>
              <w:spacing w:after="0"/>
              <w:rPr>
                <w:lang w:eastAsia="en-US"/>
              </w:rPr>
            </w:pPr>
          </w:p>
        </w:tc>
      </w:tr>
      <w:tr w:rsidR="00973A86" w:rsidRPr="00F02BE6" w14:paraId="3D93ACA9" w14:textId="77777777" w:rsidTr="003E5D96">
        <w:tblPrEx>
          <w:tblCellMar>
            <w:top w:w="0" w:type="dxa"/>
            <w:bottom w:w="0" w:type="dxa"/>
          </w:tblCellMar>
        </w:tblPrEx>
        <w:trPr>
          <w:cantSplit/>
          <w:jc w:val="center"/>
        </w:trPr>
        <w:tc>
          <w:tcPr>
            <w:tcW w:w="957" w:type="dxa"/>
            <w:tcBorders>
              <w:left w:val="single" w:sz="6" w:space="0" w:color="auto"/>
            </w:tcBorders>
          </w:tcPr>
          <w:p w14:paraId="4AD430C2" w14:textId="77777777" w:rsidR="00973A86" w:rsidRPr="00F02BE6" w:rsidRDefault="00973A86" w:rsidP="003E5D96">
            <w:pPr>
              <w:pStyle w:val="TAL"/>
            </w:pPr>
          </w:p>
        </w:tc>
        <w:tc>
          <w:tcPr>
            <w:tcW w:w="957" w:type="dxa"/>
          </w:tcPr>
          <w:p w14:paraId="495F629C" w14:textId="77777777" w:rsidR="00973A86" w:rsidRPr="00F02BE6" w:rsidRDefault="00973A86" w:rsidP="003E5D96">
            <w:pPr>
              <w:pStyle w:val="TF"/>
              <w:keepNext/>
              <w:spacing w:after="0"/>
              <w:rPr>
                <w:lang w:eastAsia="en-US"/>
              </w:rPr>
            </w:pPr>
          </w:p>
        </w:tc>
        <w:tc>
          <w:tcPr>
            <w:tcW w:w="957" w:type="dxa"/>
          </w:tcPr>
          <w:p w14:paraId="6B56D63B" w14:textId="77777777" w:rsidR="00973A86" w:rsidRPr="00F02BE6" w:rsidRDefault="00973A86" w:rsidP="003E5D96">
            <w:pPr>
              <w:pStyle w:val="TF"/>
              <w:keepNext/>
              <w:spacing w:after="0"/>
              <w:rPr>
                <w:lang w:eastAsia="en-US"/>
              </w:rPr>
            </w:pPr>
          </w:p>
        </w:tc>
        <w:tc>
          <w:tcPr>
            <w:tcW w:w="1914" w:type="dxa"/>
            <w:gridSpan w:val="2"/>
          </w:tcPr>
          <w:p w14:paraId="7D659449"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3CF6A24A" w14:textId="77777777" w:rsidR="00973A86" w:rsidRPr="00F02BE6" w:rsidRDefault="00973A86" w:rsidP="003E5D96">
            <w:pPr>
              <w:pStyle w:val="TF"/>
              <w:keepNext/>
              <w:spacing w:after="0"/>
              <w:rPr>
                <w:lang w:eastAsia="en-US"/>
              </w:rPr>
            </w:pPr>
          </w:p>
        </w:tc>
        <w:tc>
          <w:tcPr>
            <w:tcW w:w="957" w:type="dxa"/>
          </w:tcPr>
          <w:p w14:paraId="5CBCCEC4"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525525E5" w14:textId="77777777" w:rsidR="00973A86" w:rsidRPr="00F02BE6" w:rsidRDefault="00973A86" w:rsidP="003E5D96">
            <w:pPr>
              <w:pStyle w:val="TAR"/>
            </w:pPr>
          </w:p>
        </w:tc>
        <w:tc>
          <w:tcPr>
            <w:tcW w:w="957" w:type="dxa"/>
            <w:tcBorders>
              <w:left w:val="nil"/>
            </w:tcBorders>
          </w:tcPr>
          <w:p w14:paraId="279BA33A" w14:textId="77777777" w:rsidR="00973A86" w:rsidRPr="00F02BE6" w:rsidRDefault="00973A86" w:rsidP="003E5D96">
            <w:pPr>
              <w:pStyle w:val="TF"/>
              <w:keepNext/>
              <w:spacing w:after="0"/>
              <w:rPr>
                <w:lang w:eastAsia="en-US"/>
              </w:rPr>
            </w:pPr>
          </w:p>
        </w:tc>
        <w:tc>
          <w:tcPr>
            <w:tcW w:w="957" w:type="dxa"/>
          </w:tcPr>
          <w:p w14:paraId="18D1A42A" w14:textId="77777777" w:rsidR="00973A86" w:rsidRPr="00F02BE6" w:rsidRDefault="00973A86" w:rsidP="003E5D96">
            <w:pPr>
              <w:pStyle w:val="TF"/>
              <w:keepNext/>
              <w:spacing w:after="0"/>
              <w:rPr>
                <w:lang w:eastAsia="en-US"/>
              </w:rPr>
            </w:pPr>
          </w:p>
        </w:tc>
      </w:tr>
      <w:tr w:rsidR="00973A86" w:rsidRPr="00F02BE6" w14:paraId="0E060DDB"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65539B38" w14:textId="77777777" w:rsidR="00973A86" w:rsidRPr="00F02BE6" w:rsidRDefault="00973A86" w:rsidP="003E5D96">
            <w:pPr>
              <w:pStyle w:val="TAL"/>
            </w:pPr>
          </w:p>
        </w:tc>
        <w:tc>
          <w:tcPr>
            <w:tcW w:w="957" w:type="dxa"/>
            <w:tcBorders>
              <w:top w:val="single" w:sz="6" w:space="0" w:color="auto"/>
            </w:tcBorders>
          </w:tcPr>
          <w:p w14:paraId="5376ACA7"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ACA5F6F" w14:textId="77777777" w:rsidR="00973A86" w:rsidRPr="00F02BE6" w:rsidRDefault="00973A86" w:rsidP="003E5D96">
            <w:pPr>
              <w:pStyle w:val="TF"/>
              <w:keepNext/>
              <w:spacing w:after="0"/>
              <w:rPr>
                <w:lang w:eastAsia="en-US"/>
              </w:rPr>
            </w:pPr>
          </w:p>
        </w:tc>
        <w:tc>
          <w:tcPr>
            <w:tcW w:w="1914" w:type="dxa"/>
            <w:gridSpan w:val="2"/>
          </w:tcPr>
          <w:p w14:paraId="10BBD3DC"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10BB4AAF"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7C2CD20B"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E82F238" w14:textId="77777777" w:rsidR="00973A86" w:rsidRPr="00F02BE6" w:rsidRDefault="00973A86" w:rsidP="003E5D96">
            <w:pPr>
              <w:pStyle w:val="TAR"/>
            </w:pPr>
          </w:p>
        </w:tc>
        <w:tc>
          <w:tcPr>
            <w:tcW w:w="957" w:type="dxa"/>
            <w:tcBorders>
              <w:left w:val="nil"/>
            </w:tcBorders>
          </w:tcPr>
          <w:p w14:paraId="609342DB" w14:textId="77777777" w:rsidR="00973A86" w:rsidRPr="00F02BE6" w:rsidRDefault="00973A86" w:rsidP="003E5D96">
            <w:pPr>
              <w:pStyle w:val="TAL"/>
            </w:pPr>
          </w:p>
        </w:tc>
        <w:tc>
          <w:tcPr>
            <w:tcW w:w="957" w:type="dxa"/>
          </w:tcPr>
          <w:p w14:paraId="0C78B6B6" w14:textId="77777777" w:rsidR="00973A86" w:rsidRPr="00F02BE6" w:rsidRDefault="00973A86" w:rsidP="003E5D96">
            <w:pPr>
              <w:pStyle w:val="TF"/>
              <w:keepNext/>
              <w:spacing w:after="0"/>
              <w:jc w:val="left"/>
              <w:rPr>
                <w:lang w:eastAsia="en-US"/>
              </w:rPr>
            </w:pPr>
          </w:p>
        </w:tc>
      </w:tr>
      <w:tr w:rsidR="00973A86" w:rsidRPr="00F02BE6" w14:paraId="27B50D62"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194E44B5"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6AAE856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4441B736"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281E5BD3"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FB572E3"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5F054202"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67C234DE" w14:textId="77777777" w:rsidR="00973A86" w:rsidRPr="00F02BE6" w:rsidRDefault="00973A86" w:rsidP="003E5D96">
            <w:pPr>
              <w:pStyle w:val="TF"/>
              <w:keepNext/>
              <w:spacing w:after="0"/>
              <w:jc w:val="left"/>
              <w:rPr>
                <w:lang w:eastAsia="en-US"/>
              </w:rPr>
            </w:pPr>
          </w:p>
        </w:tc>
        <w:tc>
          <w:tcPr>
            <w:tcW w:w="957" w:type="dxa"/>
            <w:tcBorders>
              <w:left w:val="nil"/>
            </w:tcBorders>
          </w:tcPr>
          <w:p w14:paraId="2073294D" w14:textId="77777777" w:rsidR="00973A86" w:rsidRPr="00F02BE6" w:rsidRDefault="00973A86" w:rsidP="003E5D96">
            <w:pPr>
              <w:pStyle w:val="TF"/>
              <w:keepNext/>
              <w:spacing w:after="0"/>
              <w:rPr>
                <w:lang w:eastAsia="en-US"/>
              </w:rPr>
            </w:pPr>
          </w:p>
        </w:tc>
        <w:tc>
          <w:tcPr>
            <w:tcW w:w="957" w:type="dxa"/>
          </w:tcPr>
          <w:p w14:paraId="7D044416" w14:textId="77777777" w:rsidR="00973A86" w:rsidRPr="00F02BE6" w:rsidRDefault="00973A86" w:rsidP="003E5D96">
            <w:pPr>
              <w:pStyle w:val="TF"/>
              <w:keepNext/>
              <w:spacing w:after="0"/>
              <w:rPr>
                <w:lang w:eastAsia="en-US"/>
              </w:rPr>
            </w:pPr>
          </w:p>
        </w:tc>
      </w:tr>
      <w:tr w:rsidR="00973A86" w:rsidRPr="00F02BE6" w14:paraId="6D3C019F"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67CF3926"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3D04AC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8D0DA28"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F4DF6AA"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single" w:sz="4" w:space="0" w:color="auto"/>
            </w:tcBorders>
          </w:tcPr>
          <w:p w14:paraId="2CFCB233"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tcBorders>
          </w:tcPr>
          <w:p w14:paraId="754D0B37" w14:textId="77777777" w:rsidR="00973A86" w:rsidRPr="00F02BE6" w:rsidRDefault="00973A86" w:rsidP="003E5D96">
            <w:pPr>
              <w:pStyle w:val="TF"/>
              <w:keepNext/>
              <w:spacing w:after="0"/>
              <w:rPr>
                <w:lang w:eastAsia="en-US"/>
              </w:rPr>
            </w:pPr>
          </w:p>
        </w:tc>
        <w:tc>
          <w:tcPr>
            <w:tcW w:w="957" w:type="dxa"/>
            <w:tcBorders>
              <w:top w:val="single" w:sz="6" w:space="0" w:color="auto"/>
              <w:bottom w:val="single" w:sz="4" w:space="0" w:color="auto"/>
            </w:tcBorders>
          </w:tcPr>
          <w:p w14:paraId="27B44221" w14:textId="77777777" w:rsidR="00973A86" w:rsidRPr="00F02BE6" w:rsidRDefault="00973A86" w:rsidP="003E5D96">
            <w:pPr>
              <w:pStyle w:val="TF"/>
              <w:keepNext/>
              <w:spacing w:after="0"/>
              <w:rPr>
                <w:lang w:eastAsia="en-US"/>
              </w:rPr>
            </w:pPr>
          </w:p>
        </w:tc>
        <w:tc>
          <w:tcPr>
            <w:tcW w:w="957" w:type="dxa"/>
            <w:tcBorders>
              <w:top w:val="single" w:sz="4" w:space="0" w:color="auto"/>
              <w:bottom w:val="single" w:sz="4" w:space="0" w:color="auto"/>
              <w:right w:val="single" w:sz="4" w:space="0" w:color="auto"/>
            </w:tcBorders>
          </w:tcPr>
          <w:p w14:paraId="4959BD49"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12BF766F" w14:textId="77777777" w:rsidR="00973A86" w:rsidRPr="00F02BE6" w:rsidRDefault="00973A86" w:rsidP="003E5D96">
            <w:pPr>
              <w:pStyle w:val="TAL"/>
            </w:pPr>
            <w:r w:rsidRPr="00F02BE6">
              <w:rPr>
                <w:b/>
                <w:bCs/>
              </w:rPr>
              <w:t xml:space="preserve">  octet 230</w:t>
            </w:r>
          </w:p>
          <w:p w14:paraId="562F3CCA" w14:textId="77777777" w:rsidR="00973A86" w:rsidRPr="00F02BE6" w:rsidRDefault="00973A86" w:rsidP="003E5D96">
            <w:pPr>
              <w:pStyle w:val="TAL"/>
            </w:pPr>
          </w:p>
        </w:tc>
      </w:tr>
      <w:tr w:rsidR="00973A86" w:rsidRPr="00F02BE6" w14:paraId="642C1B5A"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321734B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F4DFF0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E3CE836" w14:textId="77777777" w:rsidR="00973A86" w:rsidRPr="00F02BE6" w:rsidRDefault="00973A86" w:rsidP="003E5D96">
            <w:pPr>
              <w:pStyle w:val="TF"/>
              <w:keepNext/>
              <w:spacing w:after="0"/>
              <w:rPr>
                <w:lang w:eastAsia="en-US"/>
              </w:rPr>
            </w:pPr>
          </w:p>
          <w:p w14:paraId="71A53C7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B0D0A0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E45968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7EAC0ACF" w14:textId="77777777" w:rsidR="00973A86" w:rsidRPr="00F02BE6" w:rsidRDefault="00973A86" w:rsidP="003E5D96">
            <w:pPr>
              <w:pStyle w:val="TF"/>
              <w:keepNext/>
              <w:spacing w:after="0"/>
              <w:rPr>
                <w:lang w:eastAsia="en-US"/>
              </w:rPr>
            </w:pPr>
          </w:p>
        </w:tc>
        <w:tc>
          <w:tcPr>
            <w:tcW w:w="957" w:type="dxa"/>
            <w:tcBorders>
              <w:top w:val="single" w:sz="4" w:space="0" w:color="auto"/>
              <w:left w:val="nil"/>
              <w:bottom w:val="dotted" w:sz="4" w:space="0" w:color="auto"/>
            </w:tcBorders>
          </w:tcPr>
          <w:p w14:paraId="2927A4B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70E670D1"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383038D" w14:textId="77777777" w:rsidR="00973A86" w:rsidRPr="00F02BE6" w:rsidRDefault="00973A86" w:rsidP="003E5D96">
            <w:pPr>
              <w:pStyle w:val="TAL"/>
              <w:rPr>
                <w:b/>
              </w:rPr>
            </w:pPr>
          </w:p>
        </w:tc>
      </w:tr>
      <w:tr w:rsidR="00973A86" w:rsidRPr="00F02BE6" w14:paraId="3A135F64"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0B223174" w14:textId="77777777" w:rsidR="00973A86" w:rsidRPr="00F02BE6" w:rsidRDefault="00973A86" w:rsidP="003E5D96">
            <w:pPr>
              <w:pStyle w:val="TF"/>
              <w:keepNext/>
              <w:spacing w:after="0"/>
              <w:rPr>
                <w:lang w:eastAsia="en-US"/>
              </w:rPr>
            </w:pPr>
          </w:p>
          <w:p w14:paraId="39CFD5E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54CEF0E"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37BCF85"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5FD4D64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032DBED6"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CFEC514"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24DB3FA0"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A249FCE" w14:textId="77777777" w:rsidR="00973A86" w:rsidRPr="00F02BE6" w:rsidRDefault="00973A86" w:rsidP="003E5D96">
            <w:pPr>
              <w:pStyle w:val="TAL"/>
              <w:rPr>
                <w:b/>
              </w:rPr>
            </w:pPr>
          </w:p>
        </w:tc>
      </w:tr>
      <w:tr w:rsidR="00973A86" w:rsidRPr="00F02BE6" w14:paraId="2C3CD753" w14:textId="77777777" w:rsidTr="003E5D96">
        <w:tblPrEx>
          <w:tblCellMar>
            <w:top w:w="0" w:type="dxa"/>
            <w:bottom w:w="0" w:type="dxa"/>
          </w:tblCellMar>
        </w:tblPrEx>
        <w:trPr>
          <w:cantSplit/>
          <w:jc w:val="center"/>
        </w:trPr>
        <w:tc>
          <w:tcPr>
            <w:tcW w:w="957" w:type="dxa"/>
            <w:tcBorders>
              <w:top w:val="dotted" w:sz="4" w:space="0" w:color="auto"/>
            </w:tcBorders>
          </w:tcPr>
          <w:p w14:paraId="143F4E58"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5BAD3B04"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1FBDF95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614811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BA8FF1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D4EBD84" w14:textId="77777777" w:rsidR="00973A86" w:rsidRPr="00F02BE6" w:rsidRDefault="00973A86" w:rsidP="003E5D96">
            <w:pPr>
              <w:pStyle w:val="TF"/>
              <w:keepNext/>
              <w:spacing w:after="0"/>
              <w:rPr>
                <w:lang w:eastAsia="en-US"/>
              </w:rPr>
            </w:pPr>
          </w:p>
          <w:p w14:paraId="60C95894"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275807A0"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77294124"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04B4EEE1" w14:textId="77777777" w:rsidR="00973A86" w:rsidRPr="00F02BE6" w:rsidRDefault="00973A86" w:rsidP="003E5D96">
            <w:pPr>
              <w:pStyle w:val="TAL"/>
              <w:rPr>
                <w:b/>
              </w:rPr>
            </w:pPr>
            <w:r w:rsidRPr="00F02BE6">
              <w:rPr>
                <w:b/>
              </w:rPr>
              <w:t xml:space="preserve">  octet 233</w:t>
            </w:r>
          </w:p>
        </w:tc>
      </w:tr>
    </w:tbl>
    <w:p w14:paraId="351D5DB9" w14:textId="77777777" w:rsidR="00973A86" w:rsidRPr="00F02BE6" w:rsidRDefault="00973A86" w:rsidP="00973A86">
      <w:pPr>
        <w:pStyle w:val="NF"/>
      </w:pPr>
    </w:p>
    <w:p w14:paraId="42A1627D" w14:textId="77777777" w:rsidR="00973A86" w:rsidRPr="00F02BE6" w:rsidRDefault="00973A86" w:rsidP="00973A86">
      <w:pPr>
        <w:pStyle w:val="NF"/>
      </w:pPr>
      <w:r w:rsidRPr="00F02BE6">
        <w:t>NOTE:</w:t>
      </w:r>
      <w:r w:rsidRPr="00F02BE6">
        <w:tab/>
        <w:t>The numbering convention specified in 3GPP TS 44.060 applies.</w:t>
      </w:r>
    </w:p>
    <w:p w14:paraId="444C3EE9" w14:textId="77777777" w:rsidR="00973A86" w:rsidRPr="00F02BE6" w:rsidRDefault="00973A86" w:rsidP="00973A86">
      <w:pPr>
        <w:pStyle w:val="NF"/>
      </w:pPr>
    </w:p>
    <w:p w14:paraId="3C1640E5" w14:textId="77777777" w:rsidR="00973A86" w:rsidRPr="00F02BE6" w:rsidRDefault="00973A86" w:rsidP="00973A86">
      <w:pPr>
        <w:pStyle w:val="TF"/>
      </w:pPr>
      <w:r w:rsidRPr="00F02BE6">
        <w:t>Figure 7.6.40.1: PDTCH block type 40 (DBS-10) format</w:t>
      </w:r>
    </w:p>
    <w:p w14:paraId="3CC45946" w14:textId="77777777" w:rsidR="00973A86" w:rsidRPr="00F02BE6" w:rsidRDefault="00973A86" w:rsidP="00973A86">
      <w:pPr>
        <w:pStyle w:val="Heading3"/>
        <w:rPr>
          <w:lang w:val="en-US"/>
        </w:rPr>
      </w:pPr>
      <w:bookmarkStart w:id="197" w:name="_Toc517979185"/>
      <w:r w:rsidRPr="00F02BE6">
        <w:rPr>
          <w:lang w:val="en-US"/>
        </w:rPr>
        <w:t>7.6.41</w:t>
      </w:r>
      <w:r w:rsidRPr="00F02BE6">
        <w:rPr>
          <w:lang w:val="en-US"/>
        </w:rPr>
        <w:tab/>
        <w:t>PDTCH block type 41 (DBS-11) format (downlink only)</w:t>
      </w:r>
      <w:bookmarkEnd w:id="197"/>
    </w:p>
    <w:p w14:paraId="53A1A23A" w14:textId="77777777" w:rsidR="00973A86" w:rsidRPr="00F02BE6" w:rsidRDefault="00973A86" w:rsidP="00973A86">
      <w:r w:rsidRPr="00F02BE6">
        <w:t>The blocks of 2249 bits, or in case a PAN is included, 2274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1E93DA75" w14:textId="77777777" w:rsidTr="003E5D96">
        <w:tblPrEx>
          <w:tblCellMar>
            <w:top w:w="0" w:type="dxa"/>
            <w:bottom w:w="0" w:type="dxa"/>
          </w:tblCellMar>
        </w:tblPrEx>
        <w:trPr>
          <w:cantSplit/>
          <w:jc w:val="center"/>
        </w:trPr>
        <w:tc>
          <w:tcPr>
            <w:tcW w:w="7656" w:type="dxa"/>
            <w:gridSpan w:val="8"/>
          </w:tcPr>
          <w:p w14:paraId="7AD97611" w14:textId="77777777" w:rsidR="00973A86" w:rsidRPr="00F02BE6" w:rsidRDefault="00973A86" w:rsidP="003E5D96">
            <w:pPr>
              <w:pStyle w:val="TF"/>
              <w:keepNext/>
              <w:spacing w:after="0"/>
              <w:rPr>
                <w:lang w:eastAsia="en-US"/>
              </w:rPr>
            </w:pPr>
            <w:r w:rsidRPr="00F02BE6">
              <w:rPr>
                <w:lang w:eastAsia="en-US"/>
              </w:rPr>
              <w:lastRenderedPageBreak/>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39352B4" w14:textId="77777777" w:rsidR="00973A86" w:rsidRPr="00F02BE6" w:rsidRDefault="00973A86" w:rsidP="003E5D96">
            <w:pPr>
              <w:pStyle w:val="TF"/>
              <w:keepNext/>
              <w:spacing w:after="0"/>
              <w:rPr>
                <w:lang w:eastAsia="en-US"/>
              </w:rPr>
            </w:pPr>
          </w:p>
        </w:tc>
        <w:tc>
          <w:tcPr>
            <w:tcW w:w="957" w:type="dxa"/>
          </w:tcPr>
          <w:p w14:paraId="45D885DA" w14:textId="77777777" w:rsidR="00973A86" w:rsidRPr="00F02BE6" w:rsidRDefault="00973A86" w:rsidP="003E5D96">
            <w:pPr>
              <w:pStyle w:val="TF"/>
              <w:keepNext/>
              <w:spacing w:after="0"/>
              <w:rPr>
                <w:lang w:eastAsia="en-US"/>
              </w:rPr>
            </w:pPr>
          </w:p>
        </w:tc>
      </w:tr>
      <w:tr w:rsidR="00973A86" w:rsidRPr="00F02BE6" w14:paraId="341E6ECF" w14:textId="77777777" w:rsidTr="003E5D96">
        <w:tblPrEx>
          <w:tblCellMar>
            <w:top w:w="0" w:type="dxa"/>
            <w:bottom w:w="0" w:type="dxa"/>
          </w:tblCellMar>
        </w:tblPrEx>
        <w:trPr>
          <w:cantSplit/>
          <w:jc w:val="center"/>
        </w:trPr>
        <w:tc>
          <w:tcPr>
            <w:tcW w:w="957" w:type="dxa"/>
          </w:tcPr>
          <w:p w14:paraId="29308150"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44DDA67D"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0648EDBE"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36D54DD1"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301722D1"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029F883E"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3D3A5D9C"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0325EE2A"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612E661F" w14:textId="77777777" w:rsidR="00973A86" w:rsidRPr="00F02BE6" w:rsidRDefault="00973A86" w:rsidP="003E5D96">
            <w:pPr>
              <w:pStyle w:val="TF"/>
              <w:keepNext/>
              <w:spacing w:after="0"/>
              <w:rPr>
                <w:lang w:eastAsia="en-US"/>
              </w:rPr>
            </w:pPr>
          </w:p>
        </w:tc>
        <w:tc>
          <w:tcPr>
            <w:tcW w:w="957" w:type="dxa"/>
          </w:tcPr>
          <w:p w14:paraId="4C109B30" w14:textId="77777777" w:rsidR="00973A86" w:rsidRPr="00F02BE6" w:rsidRDefault="00973A86" w:rsidP="003E5D96">
            <w:pPr>
              <w:pStyle w:val="TF"/>
              <w:keepNext/>
              <w:spacing w:after="0"/>
              <w:rPr>
                <w:lang w:eastAsia="en-US"/>
              </w:rPr>
            </w:pPr>
          </w:p>
        </w:tc>
      </w:tr>
      <w:tr w:rsidR="00973A86" w:rsidRPr="00F02BE6" w14:paraId="0FF516EC"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0E8DC408" w14:textId="77777777" w:rsidR="00973A86" w:rsidRPr="00F02BE6" w:rsidRDefault="00973A86" w:rsidP="003E5D96">
            <w:pPr>
              <w:pStyle w:val="TF"/>
              <w:keepNext/>
              <w:spacing w:after="0"/>
              <w:rPr>
                <w:lang w:eastAsia="en-US"/>
              </w:rPr>
            </w:pPr>
          </w:p>
        </w:tc>
        <w:tc>
          <w:tcPr>
            <w:tcW w:w="957" w:type="dxa"/>
            <w:tcBorders>
              <w:left w:val="nil"/>
            </w:tcBorders>
          </w:tcPr>
          <w:p w14:paraId="6FA62FA9"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557F4E8B" w14:textId="77777777" w:rsidR="00973A86" w:rsidRPr="00F02BE6" w:rsidRDefault="00973A86" w:rsidP="003E5D96">
            <w:pPr>
              <w:pStyle w:val="TF"/>
              <w:keepNext/>
              <w:spacing w:after="0"/>
              <w:rPr>
                <w:lang w:eastAsia="en-US"/>
              </w:rPr>
            </w:pPr>
          </w:p>
        </w:tc>
      </w:tr>
      <w:tr w:rsidR="00973A86" w:rsidRPr="00F02BE6" w14:paraId="12A1AC51" w14:textId="77777777" w:rsidTr="003E5D96">
        <w:tblPrEx>
          <w:tblCellMar>
            <w:top w:w="0" w:type="dxa"/>
            <w:bottom w:w="0" w:type="dxa"/>
          </w:tblCellMar>
        </w:tblPrEx>
        <w:trPr>
          <w:cantSplit/>
          <w:jc w:val="center"/>
        </w:trPr>
        <w:tc>
          <w:tcPr>
            <w:tcW w:w="957" w:type="dxa"/>
            <w:tcBorders>
              <w:left w:val="single" w:sz="6" w:space="0" w:color="auto"/>
            </w:tcBorders>
          </w:tcPr>
          <w:p w14:paraId="487D08D7"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FC90747"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E293390" w14:textId="77777777" w:rsidR="00973A86" w:rsidRPr="00F02BE6" w:rsidRDefault="00973A86" w:rsidP="003E5D96">
            <w:pPr>
              <w:pStyle w:val="TF"/>
              <w:keepNext/>
              <w:spacing w:after="0"/>
              <w:rPr>
                <w:lang w:eastAsia="en-US"/>
              </w:rPr>
            </w:pPr>
          </w:p>
        </w:tc>
        <w:tc>
          <w:tcPr>
            <w:tcW w:w="1914" w:type="dxa"/>
            <w:gridSpan w:val="2"/>
          </w:tcPr>
          <w:p w14:paraId="6DAC166B" w14:textId="77777777" w:rsidR="00973A86" w:rsidRPr="00F02BE6" w:rsidRDefault="00973A86" w:rsidP="003E5D96">
            <w:pPr>
              <w:pStyle w:val="TF"/>
              <w:keepNext/>
              <w:spacing w:after="0"/>
              <w:rPr>
                <w:lang w:eastAsia="en-US"/>
              </w:rPr>
            </w:pPr>
            <w:r w:rsidRPr="00F02BE6">
              <w:rPr>
                <w:sz w:val="22"/>
                <w:lang w:eastAsia="en-US"/>
              </w:rPr>
              <w:t>2249 or 2274</w:t>
            </w:r>
          </w:p>
        </w:tc>
        <w:tc>
          <w:tcPr>
            <w:tcW w:w="957" w:type="dxa"/>
            <w:tcBorders>
              <w:bottom w:val="single" w:sz="6" w:space="0" w:color="auto"/>
            </w:tcBorders>
          </w:tcPr>
          <w:p w14:paraId="7DE4F16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530E7B19"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D955734" w14:textId="77777777" w:rsidR="00973A86" w:rsidRPr="00F02BE6" w:rsidRDefault="00973A86" w:rsidP="003E5D96">
            <w:pPr>
              <w:pStyle w:val="TF"/>
              <w:keepNext/>
              <w:spacing w:after="0"/>
              <w:rPr>
                <w:lang w:eastAsia="en-US"/>
              </w:rPr>
            </w:pPr>
          </w:p>
        </w:tc>
        <w:tc>
          <w:tcPr>
            <w:tcW w:w="957" w:type="dxa"/>
            <w:tcBorders>
              <w:left w:val="nil"/>
            </w:tcBorders>
          </w:tcPr>
          <w:p w14:paraId="153F6007" w14:textId="77777777" w:rsidR="00973A86" w:rsidRPr="00F02BE6" w:rsidRDefault="00973A86" w:rsidP="003E5D96">
            <w:pPr>
              <w:pStyle w:val="TF"/>
              <w:keepNext/>
              <w:spacing w:after="0"/>
              <w:rPr>
                <w:lang w:eastAsia="en-US"/>
              </w:rPr>
            </w:pPr>
          </w:p>
        </w:tc>
        <w:tc>
          <w:tcPr>
            <w:tcW w:w="957" w:type="dxa"/>
            <w:tcBorders>
              <w:left w:val="nil"/>
            </w:tcBorders>
          </w:tcPr>
          <w:p w14:paraId="3B53A304" w14:textId="77777777" w:rsidR="00973A86" w:rsidRPr="00F02BE6" w:rsidRDefault="00973A86" w:rsidP="003E5D96">
            <w:pPr>
              <w:pStyle w:val="TF"/>
              <w:keepNext/>
              <w:spacing w:after="0"/>
              <w:rPr>
                <w:lang w:eastAsia="en-US"/>
              </w:rPr>
            </w:pPr>
          </w:p>
        </w:tc>
      </w:tr>
      <w:tr w:rsidR="00973A86" w:rsidRPr="00F02BE6" w14:paraId="1138D70B"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5F5C6D6D" w14:textId="77777777" w:rsidR="00973A86" w:rsidRPr="00F02BE6" w:rsidRDefault="00973A86" w:rsidP="003E5D96">
            <w:pPr>
              <w:pStyle w:val="TF"/>
              <w:keepNext/>
              <w:spacing w:after="0"/>
              <w:rPr>
                <w:lang w:eastAsia="en-US"/>
              </w:rPr>
            </w:pPr>
          </w:p>
        </w:tc>
        <w:tc>
          <w:tcPr>
            <w:tcW w:w="957" w:type="dxa"/>
          </w:tcPr>
          <w:p w14:paraId="77DECBCE" w14:textId="77777777" w:rsidR="00973A86" w:rsidRPr="00F02BE6" w:rsidRDefault="00973A86" w:rsidP="003E5D96">
            <w:pPr>
              <w:pStyle w:val="TF"/>
              <w:keepNext/>
              <w:spacing w:after="0"/>
              <w:rPr>
                <w:lang w:eastAsia="en-US"/>
              </w:rPr>
            </w:pPr>
          </w:p>
        </w:tc>
        <w:tc>
          <w:tcPr>
            <w:tcW w:w="957" w:type="dxa"/>
          </w:tcPr>
          <w:p w14:paraId="393D9C8A" w14:textId="77777777" w:rsidR="00973A86" w:rsidRPr="00F02BE6" w:rsidRDefault="00973A86" w:rsidP="003E5D96">
            <w:pPr>
              <w:pStyle w:val="TF"/>
              <w:keepNext/>
              <w:spacing w:after="0"/>
              <w:rPr>
                <w:lang w:eastAsia="en-US"/>
              </w:rPr>
            </w:pPr>
          </w:p>
        </w:tc>
        <w:tc>
          <w:tcPr>
            <w:tcW w:w="1914" w:type="dxa"/>
            <w:gridSpan w:val="2"/>
          </w:tcPr>
          <w:p w14:paraId="0BAB39F8"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42DB9EC8" w14:textId="77777777" w:rsidR="00973A86" w:rsidRPr="00F02BE6" w:rsidRDefault="00973A86" w:rsidP="003E5D96">
            <w:pPr>
              <w:pStyle w:val="TF"/>
              <w:keepNext/>
              <w:spacing w:after="0"/>
              <w:rPr>
                <w:lang w:eastAsia="en-US"/>
              </w:rPr>
            </w:pPr>
          </w:p>
        </w:tc>
        <w:tc>
          <w:tcPr>
            <w:tcW w:w="957" w:type="dxa"/>
          </w:tcPr>
          <w:p w14:paraId="7E6747A1"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5B33D7AF" w14:textId="77777777" w:rsidR="00973A86" w:rsidRPr="00F02BE6" w:rsidRDefault="00973A86" w:rsidP="003E5D96">
            <w:pPr>
              <w:pStyle w:val="TF"/>
              <w:keepNext/>
              <w:spacing w:after="0"/>
              <w:rPr>
                <w:lang w:eastAsia="en-US"/>
              </w:rPr>
            </w:pPr>
          </w:p>
        </w:tc>
        <w:tc>
          <w:tcPr>
            <w:tcW w:w="1914" w:type="dxa"/>
            <w:gridSpan w:val="2"/>
            <w:tcBorders>
              <w:left w:val="nil"/>
            </w:tcBorders>
          </w:tcPr>
          <w:p w14:paraId="6EE63980" w14:textId="77777777" w:rsidR="00973A86" w:rsidRPr="00F02BE6" w:rsidRDefault="00973A86" w:rsidP="003E5D96">
            <w:pPr>
              <w:pStyle w:val="TF"/>
              <w:keepNext/>
              <w:spacing w:after="0"/>
              <w:rPr>
                <w:lang w:eastAsia="en-US"/>
              </w:rPr>
            </w:pPr>
          </w:p>
        </w:tc>
      </w:tr>
      <w:tr w:rsidR="00973A86" w:rsidRPr="00F02BE6" w14:paraId="6BFEB292" w14:textId="77777777" w:rsidTr="003E5D96">
        <w:tblPrEx>
          <w:tblCellMar>
            <w:top w:w="0" w:type="dxa"/>
            <w:bottom w:w="0" w:type="dxa"/>
          </w:tblCellMar>
        </w:tblPrEx>
        <w:trPr>
          <w:cantSplit/>
          <w:jc w:val="center"/>
        </w:trPr>
        <w:tc>
          <w:tcPr>
            <w:tcW w:w="957" w:type="dxa"/>
          </w:tcPr>
          <w:p w14:paraId="4C9E7811" w14:textId="77777777" w:rsidR="00973A86" w:rsidRPr="00F02BE6" w:rsidRDefault="00973A86" w:rsidP="003E5D96">
            <w:pPr>
              <w:pStyle w:val="TAL"/>
            </w:pPr>
            <w:r w:rsidRPr="00F02BE6">
              <w:t>:</w:t>
            </w:r>
          </w:p>
        </w:tc>
        <w:tc>
          <w:tcPr>
            <w:tcW w:w="957" w:type="dxa"/>
          </w:tcPr>
          <w:p w14:paraId="7671116B" w14:textId="77777777" w:rsidR="00973A86" w:rsidRPr="00F02BE6" w:rsidRDefault="00973A86" w:rsidP="003E5D96">
            <w:pPr>
              <w:pStyle w:val="TF"/>
              <w:keepNext/>
              <w:spacing w:after="0"/>
              <w:rPr>
                <w:lang w:eastAsia="en-US"/>
              </w:rPr>
            </w:pPr>
          </w:p>
        </w:tc>
        <w:tc>
          <w:tcPr>
            <w:tcW w:w="957" w:type="dxa"/>
          </w:tcPr>
          <w:p w14:paraId="6AB62FA1" w14:textId="77777777" w:rsidR="00973A86" w:rsidRPr="00F02BE6" w:rsidRDefault="00973A86" w:rsidP="003E5D96">
            <w:pPr>
              <w:pStyle w:val="TF"/>
              <w:keepNext/>
              <w:spacing w:after="0"/>
              <w:rPr>
                <w:lang w:eastAsia="en-US"/>
              </w:rPr>
            </w:pPr>
          </w:p>
        </w:tc>
        <w:tc>
          <w:tcPr>
            <w:tcW w:w="957" w:type="dxa"/>
          </w:tcPr>
          <w:p w14:paraId="6A4E13C5" w14:textId="77777777" w:rsidR="00973A86" w:rsidRPr="00F02BE6" w:rsidRDefault="00973A86" w:rsidP="003E5D96">
            <w:pPr>
              <w:pStyle w:val="TF"/>
              <w:keepNext/>
              <w:spacing w:after="0"/>
              <w:rPr>
                <w:lang w:eastAsia="en-US"/>
              </w:rPr>
            </w:pPr>
          </w:p>
        </w:tc>
        <w:tc>
          <w:tcPr>
            <w:tcW w:w="957" w:type="dxa"/>
          </w:tcPr>
          <w:p w14:paraId="50595611" w14:textId="77777777" w:rsidR="00973A86" w:rsidRPr="00F02BE6" w:rsidRDefault="00973A86" w:rsidP="003E5D96">
            <w:pPr>
              <w:pStyle w:val="TF"/>
              <w:keepNext/>
              <w:spacing w:after="0"/>
              <w:rPr>
                <w:lang w:eastAsia="en-US"/>
              </w:rPr>
            </w:pPr>
          </w:p>
        </w:tc>
        <w:tc>
          <w:tcPr>
            <w:tcW w:w="957" w:type="dxa"/>
          </w:tcPr>
          <w:p w14:paraId="0E479A6D" w14:textId="77777777" w:rsidR="00973A86" w:rsidRPr="00F02BE6" w:rsidRDefault="00973A86" w:rsidP="003E5D96">
            <w:pPr>
              <w:pStyle w:val="TF"/>
              <w:keepNext/>
              <w:spacing w:after="0"/>
              <w:rPr>
                <w:lang w:eastAsia="en-US"/>
              </w:rPr>
            </w:pPr>
          </w:p>
        </w:tc>
        <w:tc>
          <w:tcPr>
            <w:tcW w:w="957" w:type="dxa"/>
          </w:tcPr>
          <w:p w14:paraId="6BFC0FAD" w14:textId="77777777" w:rsidR="00973A86" w:rsidRPr="00F02BE6" w:rsidRDefault="00973A86" w:rsidP="003E5D96">
            <w:pPr>
              <w:pStyle w:val="TF"/>
              <w:keepNext/>
              <w:spacing w:after="0"/>
              <w:rPr>
                <w:lang w:eastAsia="en-US"/>
              </w:rPr>
            </w:pPr>
          </w:p>
        </w:tc>
        <w:tc>
          <w:tcPr>
            <w:tcW w:w="957" w:type="dxa"/>
          </w:tcPr>
          <w:p w14:paraId="3FF25603" w14:textId="77777777" w:rsidR="00973A86" w:rsidRPr="00F02BE6" w:rsidRDefault="00973A86" w:rsidP="003E5D96">
            <w:pPr>
              <w:pStyle w:val="TAR"/>
            </w:pPr>
            <w:r w:rsidRPr="00F02BE6">
              <w:t>:</w:t>
            </w:r>
          </w:p>
        </w:tc>
        <w:tc>
          <w:tcPr>
            <w:tcW w:w="957" w:type="dxa"/>
          </w:tcPr>
          <w:p w14:paraId="4EDA75CC"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2DE6029B" w14:textId="77777777" w:rsidR="00973A86" w:rsidRPr="00F02BE6" w:rsidRDefault="00973A86" w:rsidP="003E5D96">
            <w:pPr>
              <w:pStyle w:val="TF"/>
              <w:keepNext/>
              <w:spacing w:after="0"/>
              <w:rPr>
                <w:lang w:eastAsia="en-US"/>
              </w:rPr>
            </w:pPr>
          </w:p>
        </w:tc>
      </w:tr>
      <w:tr w:rsidR="00973A86" w:rsidRPr="00F02BE6" w14:paraId="56708531" w14:textId="77777777" w:rsidTr="003E5D96">
        <w:tblPrEx>
          <w:tblCellMar>
            <w:top w:w="0" w:type="dxa"/>
            <w:bottom w:w="0" w:type="dxa"/>
          </w:tblCellMar>
        </w:tblPrEx>
        <w:trPr>
          <w:cantSplit/>
          <w:jc w:val="center"/>
        </w:trPr>
        <w:tc>
          <w:tcPr>
            <w:tcW w:w="957" w:type="dxa"/>
          </w:tcPr>
          <w:p w14:paraId="25158912" w14:textId="77777777" w:rsidR="00973A86" w:rsidRPr="00F02BE6" w:rsidRDefault="00973A86" w:rsidP="003E5D96">
            <w:pPr>
              <w:pStyle w:val="TAL"/>
            </w:pPr>
            <w:r w:rsidRPr="00F02BE6">
              <w:t>:</w:t>
            </w:r>
          </w:p>
        </w:tc>
        <w:tc>
          <w:tcPr>
            <w:tcW w:w="957" w:type="dxa"/>
          </w:tcPr>
          <w:p w14:paraId="46383F18" w14:textId="77777777" w:rsidR="00973A86" w:rsidRPr="00F02BE6" w:rsidRDefault="00973A86" w:rsidP="003E5D96">
            <w:pPr>
              <w:pStyle w:val="TF"/>
              <w:keepNext/>
              <w:spacing w:after="0"/>
              <w:rPr>
                <w:lang w:eastAsia="en-US"/>
              </w:rPr>
            </w:pPr>
          </w:p>
        </w:tc>
        <w:tc>
          <w:tcPr>
            <w:tcW w:w="957" w:type="dxa"/>
          </w:tcPr>
          <w:p w14:paraId="76D96776" w14:textId="77777777" w:rsidR="00973A86" w:rsidRPr="00F02BE6" w:rsidRDefault="00973A86" w:rsidP="003E5D96">
            <w:pPr>
              <w:pStyle w:val="TF"/>
              <w:keepNext/>
              <w:spacing w:after="0"/>
              <w:rPr>
                <w:lang w:eastAsia="en-US"/>
              </w:rPr>
            </w:pPr>
          </w:p>
        </w:tc>
        <w:tc>
          <w:tcPr>
            <w:tcW w:w="957" w:type="dxa"/>
          </w:tcPr>
          <w:p w14:paraId="0D6321B7" w14:textId="77777777" w:rsidR="00973A86" w:rsidRPr="00F02BE6" w:rsidRDefault="00973A86" w:rsidP="003E5D96">
            <w:pPr>
              <w:pStyle w:val="TF"/>
              <w:keepNext/>
              <w:spacing w:after="0"/>
              <w:rPr>
                <w:lang w:eastAsia="en-US"/>
              </w:rPr>
            </w:pPr>
          </w:p>
        </w:tc>
        <w:tc>
          <w:tcPr>
            <w:tcW w:w="957" w:type="dxa"/>
          </w:tcPr>
          <w:p w14:paraId="2F112919" w14:textId="77777777" w:rsidR="00973A86" w:rsidRPr="00F02BE6" w:rsidRDefault="00973A86" w:rsidP="003E5D96">
            <w:pPr>
              <w:pStyle w:val="TF"/>
              <w:keepNext/>
              <w:spacing w:after="0"/>
              <w:rPr>
                <w:lang w:eastAsia="en-US"/>
              </w:rPr>
            </w:pPr>
          </w:p>
        </w:tc>
        <w:tc>
          <w:tcPr>
            <w:tcW w:w="957" w:type="dxa"/>
          </w:tcPr>
          <w:p w14:paraId="40625FBA" w14:textId="77777777" w:rsidR="00973A86" w:rsidRPr="00F02BE6" w:rsidRDefault="00973A86" w:rsidP="003E5D96">
            <w:pPr>
              <w:pStyle w:val="TF"/>
              <w:keepNext/>
              <w:spacing w:after="0"/>
              <w:rPr>
                <w:lang w:eastAsia="en-US"/>
              </w:rPr>
            </w:pPr>
          </w:p>
        </w:tc>
        <w:tc>
          <w:tcPr>
            <w:tcW w:w="957" w:type="dxa"/>
          </w:tcPr>
          <w:p w14:paraId="18FF2C87" w14:textId="77777777" w:rsidR="00973A86" w:rsidRPr="00F02BE6" w:rsidRDefault="00973A86" w:rsidP="003E5D96">
            <w:pPr>
              <w:pStyle w:val="TF"/>
              <w:keepNext/>
              <w:spacing w:after="0"/>
              <w:rPr>
                <w:lang w:eastAsia="en-US"/>
              </w:rPr>
            </w:pPr>
          </w:p>
        </w:tc>
        <w:tc>
          <w:tcPr>
            <w:tcW w:w="957" w:type="dxa"/>
          </w:tcPr>
          <w:p w14:paraId="105BF53D" w14:textId="77777777" w:rsidR="00973A86" w:rsidRPr="00F02BE6" w:rsidRDefault="00973A86" w:rsidP="003E5D96">
            <w:pPr>
              <w:pStyle w:val="TAR"/>
            </w:pPr>
            <w:r w:rsidRPr="00F02BE6">
              <w:t>:</w:t>
            </w:r>
          </w:p>
        </w:tc>
        <w:tc>
          <w:tcPr>
            <w:tcW w:w="957" w:type="dxa"/>
          </w:tcPr>
          <w:p w14:paraId="32DBCF7F" w14:textId="77777777" w:rsidR="00973A86" w:rsidRPr="00F02BE6" w:rsidRDefault="00973A86" w:rsidP="003E5D96">
            <w:pPr>
              <w:pStyle w:val="TF"/>
              <w:keepNext/>
              <w:spacing w:after="0"/>
              <w:rPr>
                <w:lang w:eastAsia="en-US"/>
              </w:rPr>
            </w:pPr>
          </w:p>
        </w:tc>
        <w:tc>
          <w:tcPr>
            <w:tcW w:w="957" w:type="dxa"/>
          </w:tcPr>
          <w:p w14:paraId="35B406AA" w14:textId="77777777" w:rsidR="00973A86" w:rsidRPr="00F02BE6" w:rsidRDefault="00973A86" w:rsidP="003E5D96">
            <w:pPr>
              <w:pStyle w:val="TF"/>
              <w:keepNext/>
              <w:spacing w:after="0"/>
              <w:rPr>
                <w:lang w:eastAsia="en-US"/>
              </w:rPr>
            </w:pPr>
          </w:p>
        </w:tc>
      </w:tr>
      <w:tr w:rsidR="00973A86" w:rsidRPr="00F02BE6" w14:paraId="4B2F98B1" w14:textId="77777777" w:rsidTr="003E5D96">
        <w:tblPrEx>
          <w:tblCellMar>
            <w:top w:w="0" w:type="dxa"/>
            <w:bottom w:w="0" w:type="dxa"/>
          </w:tblCellMar>
        </w:tblPrEx>
        <w:trPr>
          <w:cantSplit/>
          <w:jc w:val="center"/>
        </w:trPr>
        <w:tc>
          <w:tcPr>
            <w:tcW w:w="957" w:type="dxa"/>
          </w:tcPr>
          <w:p w14:paraId="35B2960C" w14:textId="77777777" w:rsidR="00973A86" w:rsidRPr="00F02BE6" w:rsidRDefault="00973A86" w:rsidP="003E5D96">
            <w:pPr>
              <w:pStyle w:val="TAL"/>
            </w:pPr>
            <w:r w:rsidRPr="00F02BE6">
              <w:t>:</w:t>
            </w:r>
          </w:p>
        </w:tc>
        <w:tc>
          <w:tcPr>
            <w:tcW w:w="957" w:type="dxa"/>
          </w:tcPr>
          <w:p w14:paraId="1F331DC2" w14:textId="77777777" w:rsidR="00973A86" w:rsidRPr="00F02BE6" w:rsidRDefault="00973A86" w:rsidP="003E5D96">
            <w:pPr>
              <w:pStyle w:val="TF"/>
              <w:keepNext/>
              <w:spacing w:after="0"/>
              <w:rPr>
                <w:lang w:eastAsia="en-US"/>
              </w:rPr>
            </w:pPr>
          </w:p>
        </w:tc>
        <w:tc>
          <w:tcPr>
            <w:tcW w:w="957" w:type="dxa"/>
          </w:tcPr>
          <w:p w14:paraId="07095553" w14:textId="77777777" w:rsidR="00973A86" w:rsidRPr="00F02BE6" w:rsidRDefault="00973A86" w:rsidP="003E5D96">
            <w:pPr>
              <w:pStyle w:val="TF"/>
              <w:keepNext/>
              <w:spacing w:after="0"/>
              <w:rPr>
                <w:lang w:eastAsia="en-US"/>
              </w:rPr>
            </w:pPr>
          </w:p>
        </w:tc>
        <w:tc>
          <w:tcPr>
            <w:tcW w:w="957" w:type="dxa"/>
          </w:tcPr>
          <w:p w14:paraId="0C1B0D53" w14:textId="77777777" w:rsidR="00973A86" w:rsidRPr="00F02BE6" w:rsidRDefault="00973A86" w:rsidP="003E5D96">
            <w:pPr>
              <w:pStyle w:val="TF"/>
              <w:keepNext/>
              <w:spacing w:after="0"/>
              <w:rPr>
                <w:lang w:eastAsia="en-US"/>
              </w:rPr>
            </w:pPr>
          </w:p>
        </w:tc>
        <w:tc>
          <w:tcPr>
            <w:tcW w:w="957" w:type="dxa"/>
          </w:tcPr>
          <w:p w14:paraId="04DAD72A" w14:textId="77777777" w:rsidR="00973A86" w:rsidRPr="00F02BE6" w:rsidRDefault="00973A86" w:rsidP="003E5D96">
            <w:pPr>
              <w:pStyle w:val="TF"/>
              <w:keepNext/>
              <w:spacing w:after="0"/>
              <w:rPr>
                <w:lang w:eastAsia="en-US"/>
              </w:rPr>
            </w:pPr>
          </w:p>
        </w:tc>
        <w:tc>
          <w:tcPr>
            <w:tcW w:w="957" w:type="dxa"/>
          </w:tcPr>
          <w:p w14:paraId="5A7D079A" w14:textId="77777777" w:rsidR="00973A86" w:rsidRPr="00F02BE6" w:rsidRDefault="00973A86" w:rsidP="003E5D96">
            <w:pPr>
              <w:pStyle w:val="TF"/>
              <w:keepNext/>
              <w:spacing w:after="0"/>
              <w:rPr>
                <w:lang w:eastAsia="en-US"/>
              </w:rPr>
            </w:pPr>
          </w:p>
        </w:tc>
        <w:tc>
          <w:tcPr>
            <w:tcW w:w="957" w:type="dxa"/>
          </w:tcPr>
          <w:p w14:paraId="09997245" w14:textId="77777777" w:rsidR="00973A86" w:rsidRPr="00F02BE6" w:rsidRDefault="00973A86" w:rsidP="003E5D96">
            <w:pPr>
              <w:pStyle w:val="TF"/>
              <w:keepNext/>
              <w:spacing w:after="0"/>
              <w:rPr>
                <w:lang w:eastAsia="en-US"/>
              </w:rPr>
            </w:pPr>
          </w:p>
        </w:tc>
        <w:tc>
          <w:tcPr>
            <w:tcW w:w="957" w:type="dxa"/>
          </w:tcPr>
          <w:p w14:paraId="5EC173F1" w14:textId="77777777" w:rsidR="00973A86" w:rsidRPr="00F02BE6" w:rsidRDefault="00973A86" w:rsidP="003E5D96">
            <w:pPr>
              <w:pStyle w:val="TAR"/>
            </w:pPr>
            <w:r w:rsidRPr="00F02BE6">
              <w:t>:</w:t>
            </w:r>
          </w:p>
        </w:tc>
        <w:tc>
          <w:tcPr>
            <w:tcW w:w="957" w:type="dxa"/>
          </w:tcPr>
          <w:p w14:paraId="3E89CB34" w14:textId="77777777" w:rsidR="00973A86" w:rsidRPr="00F02BE6" w:rsidRDefault="00973A86" w:rsidP="003E5D96">
            <w:pPr>
              <w:pStyle w:val="TF"/>
              <w:keepNext/>
              <w:spacing w:after="0"/>
              <w:rPr>
                <w:lang w:eastAsia="en-US"/>
              </w:rPr>
            </w:pPr>
          </w:p>
        </w:tc>
        <w:tc>
          <w:tcPr>
            <w:tcW w:w="957" w:type="dxa"/>
          </w:tcPr>
          <w:p w14:paraId="47455DE3" w14:textId="77777777" w:rsidR="00973A86" w:rsidRPr="00F02BE6" w:rsidRDefault="00973A86" w:rsidP="003E5D96">
            <w:pPr>
              <w:pStyle w:val="TF"/>
              <w:keepNext/>
              <w:spacing w:after="0"/>
              <w:rPr>
                <w:lang w:eastAsia="en-US"/>
              </w:rPr>
            </w:pPr>
          </w:p>
        </w:tc>
      </w:tr>
      <w:tr w:rsidR="00973A86" w:rsidRPr="00F02BE6" w14:paraId="35D4AFBA" w14:textId="77777777" w:rsidTr="003E5D96">
        <w:tblPrEx>
          <w:tblCellMar>
            <w:top w:w="0" w:type="dxa"/>
            <w:bottom w:w="0" w:type="dxa"/>
          </w:tblCellMar>
        </w:tblPrEx>
        <w:trPr>
          <w:cantSplit/>
          <w:jc w:val="center"/>
        </w:trPr>
        <w:tc>
          <w:tcPr>
            <w:tcW w:w="957" w:type="dxa"/>
            <w:tcBorders>
              <w:left w:val="single" w:sz="6" w:space="0" w:color="auto"/>
            </w:tcBorders>
          </w:tcPr>
          <w:p w14:paraId="7C01A639" w14:textId="77777777" w:rsidR="00973A86" w:rsidRPr="00F02BE6" w:rsidRDefault="00973A86" w:rsidP="003E5D96">
            <w:pPr>
              <w:pStyle w:val="TAL"/>
            </w:pPr>
          </w:p>
        </w:tc>
        <w:tc>
          <w:tcPr>
            <w:tcW w:w="957" w:type="dxa"/>
          </w:tcPr>
          <w:p w14:paraId="6652D66F" w14:textId="77777777" w:rsidR="00973A86" w:rsidRPr="00F02BE6" w:rsidRDefault="00973A86" w:rsidP="003E5D96">
            <w:pPr>
              <w:pStyle w:val="TF"/>
              <w:keepNext/>
              <w:spacing w:after="0"/>
              <w:rPr>
                <w:lang w:eastAsia="en-US"/>
              </w:rPr>
            </w:pPr>
          </w:p>
        </w:tc>
        <w:tc>
          <w:tcPr>
            <w:tcW w:w="957" w:type="dxa"/>
          </w:tcPr>
          <w:p w14:paraId="12F958BD" w14:textId="77777777" w:rsidR="00973A86" w:rsidRPr="00F02BE6" w:rsidRDefault="00973A86" w:rsidP="003E5D96">
            <w:pPr>
              <w:pStyle w:val="TF"/>
              <w:keepNext/>
              <w:spacing w:after="0"/>
              <w:rPr>
                <w:lang w:eastAsia="en-US"/>
              </w:rPr>
            </w:pPr>
          </w:p>
        </w:tc>
        <w:tc>
          <w:tcPr>
            <w:tcW w:w="1914" w:type="dxa"/>
            <w:gridSpan w:val="2"/>
          </w:tcPr>
          <w:p w14:paraId="02CDFA2B"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3302FD3E" w14:textId="77777777" w:rsidR="00973A86" w:rsidRPr="00F02BE6" w:rsidRDefault="00973A86" w:rsidP="003E5D96">
            <w:pPr>
              <w:pStyle w:val="TF"/>
              <w:keepNext/>
              <w:spacing w:after="0"/>
              <w:rPr>
                <w:lang w:eastAsia="en-US"/>
              </w:rPr>
            </w:pPr>
          </w:p>
        </w:tc>
        <w:tc>
          <w:tcPr>
            <w:tcW w:w="957" w:type="dxa"/>
          </w:tcPr>
          <w:p w14:paraId="14BA0128"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3ECB068A" w14:textId="77777777" w:rsidR="00973A86" w:rsidRPr="00F02BE6" w:rsidRDefault="00973A86" w:rsidP="003E5D96">
            <w:pPr>
              <w:pStyle w:val="TAR"/>
            </w:pPr>
          </w:p>
        </w:tc>
        <w:tc>
          <w:tcPr>
            <w:tcW w:w="957" w:type="dxa"/>
            <w:tcBorders>
              <w:left w:val="nil"/>
            </w:tcBorders>
          </w:tcPr>
          <w:p w14:paraId="0DC6C004" w14:textId="77777777" w:rsidR="00973A86" w:rsidRPr="00F02BE6" w:rsidRDefault="00973A86" w:rsidP="003E5D96">
            <w:pPr>
              <w:pStyle w:val="TF"/>
              <w:keepNext/>
              <w:spacing w:after="0"/>
              <w:rPr>
                <w:lang w:eastAsia="en-US"/>
              </w:rPr>
            </w:pPr>
          </w:p>
        </w:tc>
        <w:tc>
          <w:tcPr>
            <w:tcW w:w="957" w:type="dxa"/>
          </w:tcPr>
          <w:p w14:paraId="1CC111CD" w14:textId="77777777" w:rsidR="00973A86" w:rsidRPr="00F02BE6" w:rsidRDefault="00973A86" w:rsidP="003E5D96">
            <w:pPr>
              <w:pStyle w:val="TF"/>
              <w:keepNext/>
              <w:spacing w:after="0"/>
              <w:rPr>
                <w:lang w:eastAsia="en-US"/>
              </w:rPr>
            </w:pPr>
          </w:p>
        </w:tc>
      </w:tr>
      <w:tr w:rsidR="00973A86" w:rsidRPr="00F02BE6" w14:paraId="41D91B77"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3B664CA2" w14:textId="77777777" w:rsidR="00973A86" w:rsidRPr="00F02BE6" w:rsidRDefault="00973A86" w:rsidP="003E5D96">
            <w:pPr>
              <w:pStyle w:val="TAL"/>
            </w:pPr>
          </w:p>
        </w:tc>
        <w:tc>
          <w:tcPr>
            <w:tcW w:w="957" w:type="dxa"/>
            <w:tcBorders>
              <w:top w:val="single" w:sz="6" w:space="0" w:color="auto"/>
            </w:tcBorders>
          </w:tcPr>
          <w:p w14:paraId="5E96C96D"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59BA4DFC" w14:textId="77777777" w:rsidR="00973A86" w:rsidRPr="00F02BE6" w:rsidRDefault="00973A86" w:rsidP="003E5D96">
            <w:pPr>
              <w:pStyle w:val="TF"/>
              <w:keepNext/>
              <w:spacing w:after="0"/>
              <w:rPr>
                <w:lang w:eastAsia="en-US"/>
              </w:rPr>
            </w:pPr>
          </w:p>
        </w:tc>
        <w:tc>
          <w:tcPr>
            <w:tcW w:w="1914" w:type="dxa"/>
            <w:gridSpan w:val="2"/>
          </w:tcPr>
          <w:p w14:paraId="5B4EB242"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75197586"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CBE96EE"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6B10F09" w14:textId="77777777" w:rsidR="00973A86" w:rsidRPr="00F02BE6" w:rsidRDefault="00973A86" w:rsidP="003E5D96">
            <w:pPr>
              <w:pStyle w:val="TAR"/>
            </w:pPr>
          </w:p>
        </w:tc>
        <w:tc>
          <w:tcPr>
            <w:tcW w:w="957" w:type="dxa"/>
            <w:tcBorders>
              <w:left w:val="nil"/>
            </w:tcBorders>
          </w:tcPr>
          <w:p w14:paraId="319ABFBC" w14:textId="77777777" w:rsidR="00973A86" w:rsidRPr="00F02BE6" w:rsidRDefault="00973A86" w:rsidP="003E5D96">
            <w:pPr>
              <w:pStyle w:val="TAL"/>
            </w:pPr>
          </w:p>
        </w:tc>
        <w:tc>
          <w:tcPr>
            <w:tcW w:w="957" w:type="dxa"/>
          </w:tcPr>
          <w:p w14:paraId="18BA659E" w14:textId="77777777" w:rsidR="00973A86" w:rsidRPr="00F02BE6" w:rsidRDefault="00973A86" w:rsidP="003E5D96">
            <w:pPr>
              <w:pStyle w:val="TF"/>
              <w:keepNext/>
              <w:spacing w:after="0"/>
              <w:jc w:val="left"/>
              <w:rPr>
                <w:lang w:eastAsia="en-US"/>
              </w:rPr>
            </w:pPr>
          </w:p>
        </w:tc>
      </w:tr>
      <w:tr w:rsidR="00973A86" w:rsidRPr="00F02BE6" w14:paraId="449C10B3"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40FF7F7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4CAE7C1"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1729AEEF"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3528B5CE"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75D37567"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4C4BDAE4"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15193B04" w14:textId="77777777" w:rsidR="00973A86" w:rsidRPr="00F02BE6" w:rsidRDefault="00973A86" w:rsidP="003E5D96">
            <w:pPr>
              <w:pStyle w:val="TF"/>
              <w:keepNext/>
              <w:spacing w:after="0"/>
              <w:jc w:val="left"/>
              <w:rPr>
                <w:lang w:eastAsia="en-US"/>
              </w:rPr>
            </w:pPr>
          </w:p>
        </w:tc>
        <w:tc>
          <w:tcPr>
            <w:tcW w:w="957" w:type="dxa"/>
            <w:tcBorders>
              <w:left w:val="nil"/>
            </w:tcBorders>
          </w:tcPr>
          <w:p w14:paraId="03F9C84C" w14:textId="77777777" w:rsidR="00973A86" w:rsidRPr="00F02BE6" w:rsidRDefault="00973A86" w:rsidP="003E5D96">
            <w:pPr>
              <w:pStyle w:val="TF"/>
              <w:keepNext/>
              <w:spacing w:after="0"/>
              <w:rPr>
                <w:lang w:eastAsia="en-US"/>
              </w:rPr>
            </w:pPr>
          </w:p>
        </w:tc>
        <w:tc>
          <w:tcPr>
            <w:tcW w:w="957" w:type="dxa"/>
          </w:tcPr>
          <w:p w14:paraId="2085B5CC" w14:textId="77777777" w:rsidR="00973A86" w:rsidRPr="00F02BE6" w:rsidRDefault="00973A86" w:rsidP="003E5D96">
            <w:pPr>
              <w:pStyle w:val="TF"/>
              <w:keepNext/>
              <w:spacing w:after="0"/>
              <w:rPr>
                <w:lang w:eastAsia="en-US"/>
              </w:rPr>
            </w:pPr>
          </w:p>
        </w:tc>
      </w:tr>
      <w:tr w:rsidR="00973A86" w:rsidRPr="00F02BE6" w14:paraId="3645C8A5"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323988B5"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643E4DE3"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453ED7E7"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6ED9BFA"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4857E3E"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0048E1C0" w14:textId="77777777" w:rsidR="00973A86" w:rsidRPr="00F02BE6" w:rsidRDefault="00973A86" w:rsidP="003E5D96">
            <w:pPr>
              <w:pStyle w:val="TF"/>
              <w:keepNext/>
              <w:spacing w:after="0"/>
              <w:rPr>
                <w:lang w:eastAsia="en-US"/>
              </w:rPr>
            </w:pPr>
          </w:p>
        </w:tc>
        <w:tc>
          <w:tcPr>
            <w:tcW w:w="957" w:type="dxa"/>
            <w:tcBorders>
              <w:top w:val="single" w:sz="6" w:space="0" w:color="auto"/>
              <w:bottom w:val="dotted" w:sz="4" w:space="0" w:color="auto"/>
              <w:right w:val="single" w:sz="4" w:space="0" w:color="auto"/>
            </w:tcBorders>
          </w:tcPr>
          <w:p w14:paraId="07093255"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right w:val="single" w:sz="4" w:space="0" w:color="auto"/>
            </w:tcBorders>
          </w:tcPr>
          <w:p w14:paraId="06DCA779"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5A117E79" w14:textId="77777777" w:rsidR="00973A86" w:rsidRPr="00F02BE6" w:rsidRDefault="00973A86" w:rsidP="003E5D96">
            <w:pPr>
              <w:pStyle w:val="TAL"/>
            </w:pPr>
            <w:r w:rsidRPr="00F02BE6">
              <w:rPr>
                <w:b/>
                <w:bCs/>
              </w:rPr>
              <w:t xml:space="preserve">  octet 282</w:t>
            </w:r>
          </w:p>
          <w:p w14:paraId="6C2DDB5F" w14:textId="77777777" w:rsidR="00973A86" w:rsidRPr="00F02BE6" w:rsidRDefault="00973A86" w:rsidP="003E5D96">
            <w:pPr>
              <w:pStyle w:val="TAL"/>
            </w:pPr>
          </w:p>
        </w:tc>
      </w:tr>
      <w:tr w:rsidR="00973A86" w:rsidRPr="00F02BE6" w14:paraId="5DC9829A"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2E2F229B"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14F64C8"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DDA29A5" w14:textId="77777777" w:rsidR="00973A86" w:rsidRPr="00F02BE6" w:rsidRDefault="00973A86" w:rsidP="003E5D96">
            <w:pPr>
              <w:pStyle w:val="TF"/>
              <w:keepNext/>
              <w:spacing w:after="0"/>
              <w:rPr>
                <w:lang w:eastAsia="en-US"/>
              </w:rPr>
            </w:pPr>
          </w:p>
          <w:p w14:paraId="757C6260"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FD6E8F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2B55CA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2B10ABF"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0CF6408B"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5E16D169"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2C6C9CD6" w14:textId="77777777" w:rsidR="00973A86" w:rsidRPr="00F02BE6" w:rsidRDefault="00973A86" w:rsidP="003E5D96">
            <w:pPr>
              <w:pStyle w:val="TAL"/>
              <w:rPr>
                <w:b/>
              </w:rPr>
            </w:pPr>
          </w:p>
        </w:tc>
      </w:tr>
      <w:tr w:rsidR="00973A86" w:rsidRPr="00F02BE6" w14:paraId="09303908"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16A42504" w14:textId="77777777" w:rsidR="00973A86" w:rsidRPr="00F02BE6" w:rsidRDefault="00973A86" w:rsidP="003E5D96">
            <w:pPr>
              <w:pStyle w:val="TF"/>
              <w:keepNext/>
              <w:spacing w:after="0"/>
              <w:rPr>
                <w:lang w:eastAsia="en-US"/>
              </w:rPr>
            </w:pPr>
          </w:p>
          <w:p w14:paraId="322CC07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9E0E0B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31A7306"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68BB8837"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7D659A6A"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3DE1DF0D"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1D36CA05"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9F0E28E" w14:textId="77777777" w:rsidR="00973A86" w:rsidRPr="00F02BE6" w:rsidRDefault="00973A86" w:rsidP="003E5D96">
            <w:pPr>
              <w:pStyle w:val="TAL"/>
              <w:rPr>
                <w:b/>
              </w:rPr>
            </w:pPr>
          </w:p>
        </w:tc>
      </w:tr>
      <w:tr w:rsidR="00973A86" w:rsidRPr="00F02BE6" w14:paraId="083D86F5" w14:textId="77777777" w:rsidTr="003E5D96">
        <w:tblPrEx>
          <w:tblCellMar>
            <w:top w:w="0" w:type="dxa"/>
            <w:bottom w:w="0" w:type="dxa"/>
          </w:tblCellMar>
        </w:tblPrEx>
        <w:trPr>
          <w:cantSplit/>
          <w:jc w:val="center"/>
        </w:trPr>
        <w:tc>
          <w:tcPr>
            <w:tcW w:w="957" w:type="dxa"/>
            <w:tcBorders>
              <w:top w:val="dotted" w:sz="4" w:space="0" w:color="auto"/>
            </w:tcBorders>
          </w:tcPr>
          <w:p w14:paraId="1A089A69"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71871F4"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FD8863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10A2C1E2"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4EF4A7E8"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1ADA60F3" w14:textId="77777777" w:rsidR="00973A86" w:rsidRPr="00F02BE6" w:rsidRDefault="00973A86" w:rsidP="003E5D96">
            <w:pPr>
              <w:pStyle w:val="TF"/>
              <w:keepNext/>
              <w:spacing w:after="0"/>
              <w:rPr>
                <w:lang w:eastAsia="en-US"/>
              </w:rPr>
            </w:pPr>
          </w:p>
          <w:p w14:paraId="46C612CF"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37CC627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36E981B0"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7210159" w14:textId="77777777" w:rsidR="00973A86" w:rsidRPr="00F02BE6" w:rsidRDefault="00973A86" w:rsidP="003E5D96">
            <w:pPr>
              <w:pStyle w:val="TAL"/>
              <w:rPr>
                <w:b/>
              </w:rPr>
            </w:pPr>
            <w:r w:rsidRPr="00F02BE6">
              <w:rPr>
                <w:b/>
              </w:rPr>
              <w:t xml:space="preserve">  octet 285</w:t>
            </w:r>
          </w:p>
        </w:tc>
      </w:tr>
    </w:tbl>
    <w:p w14:paraId="3B6F0D64" w14:textId="77777777" w:rsidR="00973A86" w:rsidRPr="00F02BE6" w:rsidRDefault="00973A86" w:rsidP="00973A86">
      <w:pPr>
        <w:pStyle w:val="NF"/>
      </w:pPr>
    </w:p>
    <w:p w14:paraId="2E618B7F" w14:textId="77777777" w:rsidR="00973A86" w:rsidRPr="00F02BE6" w:rsidRDefault="00973A86" w:rsidP="00973A86">
      <w:pPr>
        <w:pStyle w:val="NF"/>
      </w:pPr>
      <w:r w:rsidRPr="00F02BE6">
        <w:t>NOTE:</w:t>
      </w:r>
      <w:r w:rsidRPr="00F02BE6">
        <w:tab/>
        <w:t>The numbering convention specified in 3GPP TS 44.060 applies.</w:t>
      </w:r>
    </w:p>
    <w:p w14:paraId="6F315CA1" w14:textId="77777777" w:rsidR="00973A86" w:rsidRPr="00F02BE6" w:rsidRDefault="00973A86" w:rsidP="00973A86">
      <w:pPr>
        <w:pStyle w:val="NF"/>
      </w:pPr>
    </w:p>
    <w:p w14:paraId="53BB6FFE" w14:textId="77777777" w:rsidR="00973A86" w:rsidRPr="00F02BE6" w:rsidRDefault="00973A86" w:rsidP="00973A86">
      <w:pPr>
        <w:pStyle w:val="TF"/>
      </w:pPr>
      <w:r w:rsidRPr="00F02BE6">
        <w:t>Figure 7.6.41.1: PDTCH block type 41 (DBS-11) format</w:t>
      </w:r>
    </w:p>
    <w:p w14:paraId="58C44581" w14:textId="77777777" w:rsidR="00973A86" w:rsidRPr="00F02BE6" w:rsidRDefault="00973A86" w:rsidP="00973A86">
      <w:pPr>
        <w:pStyle w:val="Heading3"/>
        <w:rPr>
          <w:lang w:val="en-US"/>
        </w:rPr>
      </w:pPr>
      <w:bookmarkStart w:id="198" w:name="_Toc517979186"/>
      <w:r w:rsidRPr="00F02BE6">
        <w:rPr>
          <w:lang w:val="en-US"/>
        </w:rPr>
        <w:t>7.6.42</w:t>
      </w:r>
      <w:r w:rsidRPr="00F02BE6">
        <w:rPr>
          <w:lang w:val="en-US"/>
        </w:rPr>
        <w:tab/>
        <w:t>PDTCH block type 42 (DBS-12) format (downlink only)</w:t>
      </w:r>
      <w:bookmarkEnd w:id="198"/>
    </w:p>
    <w:p w14:paraId="7CAB44B8" w14:textId="77777777" w:rsidR="00973A86" w:rsidRPr="00F02BE6" w:rsidRDefault="00973A86" w:rsidP="00973A86">
      <w:r w:rsidRPr="00F02BE6">
        <w:t>The blocks of 2441 bits, or in case a PAN is included, 2466 bits, are used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29A38444" w14:textId="77777777" w:rsidTr="003E5D96">
        <w:tblPrEx>
          <w:tblCellMar>
            <w:top w:w="0" w:type="dxa"/>
            <w:bottom w:w="0" w:type="dxa"/>
          </w:tblCellMar>
        </w:tblPrEx>
        <w:trPr>
          <w:cantSplit/>
          <w:jc w:val="center"/>
        </w:trPr>
        <w:tc>
          <w:tcPr>
            <w:tcW w:w="7656" w:type="dxa"/>
            <w:gridSpan w:val="8"/>
          </w:tcPr>
          <w:p w14:paraId="51784566"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E0B2BF4" w14:textId="77777777" w:rsidR="00973A86" w:rsidRPr="00F02BE6" w:rsidRDefault="00973A86" w:rsidP="003E5D96">
            <w:pPr>
              <w:pStyle w:val="TF"/>
              <w:keepNext/>
              <w:spacing w:after="0"/>
              <w:rPr>
                <w:lang w:eastAsia="en-US"/>
              </w:rPr>
            </w:pPr>
          </w:p>
        </w:tc>
        <w:tc>
          <w:tcPr>
            <w:tcW w:w="957" w:type="dxa"/>
          </w:tcPr>
          <w:p w14:paraId="5DA1F792" w14:textId="77777777" w:rsidR="00973A86" w:rsidRPr="00F02BE6" w:rsidRDefault="00973A86" w:rsidP="003E5D96">
            <w:pPr>
              <w:pStyle w:val="TF"/>
              <w:keepNext/>
              <w:spacing w:after="0"/>
              <w:rPr>
                <w:lang w:eastAsia="en-US"/>
              </w:rPr>
            </w:pPr>
          </w:p>
        </w:tc>
      </w:tr>
      <w:tr w:rsidR="00973A86" w:rsidRPr="00F02BE6" w14:paraId="70474E07" w14:textId="77777777" w:rsidTr="003E5D96">
        <w:tblPrEx>
          <w:tblCellMar>
            <w:top w:w="0" w:type="dxa"/>
            <w:bottom w:w="0" w:type="dxa"/>
          </w:tblCellMar>
        </w:tblPrEx>
        <w:trPr>
          <w:cantSplit/>
          <w:jc w:val="center"/>
        </w:trPr>
        <w:tc>
          <w:tcPr>
            <w:tcW w:w="957" w:type="dxa"/>
          </w:tcPr>
          <w:p w14:paraId="0115F195"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41E1A28B"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082577EE"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2076A4B4"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02994C8F"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4E1AC225"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7396E81F"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7F53E691"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50C14BE0" w14:textId="77777777" w:rsidR="00973A86" w:rsidRPr="00F02BE6" w:rsidRDefault="00973A86" w:rsidP="003E5D96">
            <w:pPr>
              <w:pStyle w:val="TF"/>
              <w:keepNext/>
              <w:spacing w:after="0"/>
              <w:rPr>
                <w:lang w:eastAsia="en-US"/>
              </w:rPr>
            </w:pPr>
          </w:p>
        </w:tc>
        <w:tc>
          <w:tcPr>
            <w:tcW w:w="957" w:type="dxa"/>
          </w:tcPr>
          <w:p w14:paraId="2288AC50" w14:textId="77777777" w:rsidR="00973A86" w:rsidRPr="00F02BE6" w:rsidRDefault="00973A86" w:rsidP="003E5D96">
            <w:pPr>
              <w:pStyle w:val="TF"/>
              <w:keepNext/>
              <w:spacing w:after="0"/>
              <w:rPr>
                <w:lang w:eastAsia="en-US"/>
              </w:rPr>
            </w:pPr>
          </w:p>
        </w:tc>
      </w:tr>
      <w:tr w:rsidR="00973A86" w:rsidRPr="00F02BE6" w14:paraId="34BC8911" w14:textId="77777777" w:rsidTr="003E5D96">
        <w:tblPrEx>
          <w:tblCellMar>
            <w:top w:w="0" w:type="dxa"/>
            <w:bottom w:w="0" w:type="dxa"/>
          </w:tblCellMar>
        </w:tblPrEx>
        <w:trPr>
          <w:cantSplit/>
          <w:jc w:val="center"/>
        </w:trPr>
        <w:tc>
          <w:tcPr>
            <w:tcW w:w="7656" w:type="dxa"/>
            <w:gridSpan w:val="8"/>
            <w:tcBorders>
              <w:top w:val="single" w:sz="6" w:space="0" w:color="auto"/>
              <w:left w:val="single" w:sz="6" w:space="0" w:color="auto"/>
              <w:right w:val="single" w:sz="6" w:space="0" w:color="auto"/>
            </w:tcBorders>
          </w:tcPr>
          <w:p w14:paraId="7A8961FE" w14:textId="77777777" w:rsidR="00973A86" w:rsidRPr="00F02BE6" w:rsidRDefault="00973A86" w:rsidP="003E5D96">
            <w:pPr>
              <w:pStyle w:val="TF"/>
              <w:keepNext/>
              <w:spacing w:after="0"/>
              <w:rPr>
                <w:lang w:eastAsia="en-US"/>
              </w:rPr>
            </w:pPr>
          </w:p>
        </w:tc>
        <w:tc>
          <w:tcPr>
            <w:tcW w:w="957" w:type="dxa"/>
            <w:tcBorders>
              <w:left w:val="nil"/>
            </w:tcBorders>
          </w:tcPr>
          <w:p w14:paraId="03814C6E"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125DD4E1" w14:textId="77777777" w:rsidR="00973A86" w:rsidRPr="00F02BE6" w:rsidRDefault="00973A86" w:rsidP="003E5D96">
            <w:pPr>
              <w:pStyle w:val="TF"/>
              <w:keepNext/>
              <w:spacing w:after="0"/>
              <w:rPr>
                <w:lang w:eastAsia="en-US"/>
              </w:rPr>
            </w:pPr>
          </w:p>
        </w:tc>
      </w:tr>
      <w:tr w:rsidR="00973A86" w:rsidRPr="00F02BE6" w14:paraId="09591085" w14:textId="77777777" w:rsidTr="003E5D96">
        <w:tblPrEx>
          <w:tblCellMar>
            <w:top w:w="0" w:type="dxa"/>
            <w:bottom w:w="0" w:type="dxa"/>
          </w:tblCellMar>
        </w:tblPrEx>
        <w:trPr>
          <w:cantSplit/>
          <w:jc w:val="center"/>
        </w:trPr>
        <w:tc>
          <w:tcPr>
            <w:tcW w:w="957" w:type="dxa"/>
            <w:tcBorders>
              <w:left w:val="single" w:sz="6" w:space="0" w:color="auto"/>
            </w:tcBorders>
          </w:tcPr>
          <w:p w14:paraId="3FE31609"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05D12E57"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4EB75A1" w14:textId="77777777" w:rsidR="00973A86" w:rsidRPr="00F02BE6" w:rsidRDefault="00973A86" w:rsidP="003E5D96">
            <w:pPr>
              <w:pStyle w:val="TF"/>
              <w:keepNext/>
              <w:spacing w:after="0"/>
              <w:rPr>
                <w:lang w:eastAsia="en-US"/>
              </w:rPr>
            </w:pPr>
          </w:p>
        </w:tc>
        <w:tc>
          <w:tcPr>
            <w:tcW w:w="1914" w:type="dxa"/>
            <w:gridSpan w:val="2"/>
          </w:tcPr>
          <w:p w14:paraId="180C79E8" w14:textId="77777777" w:rsidR="00973A86" w:rsidRPr="00F02BE6" w:rsidRDefault="00973A86" w:rsidP="003E5D96">
            <w:pPr>
              <w:pStyle w:val="TF"/>
              <w:keepNext/>
              <w:spacing w:after="0"/>
              <w:rPr>
                <w:lang w:eastAsia="en-US"/>
              </w:rPr>
            </w:pPr>
            <w:r w:rsidRPr="00F02BE6">
              <w:rPr>
                <w:sz w:val="22"/>
                <w:lang w:eastAsia="en-US"/>
              </w:rPr>
              <w:t>2441 or 2466</w:t>
            </w:r>
          </w:p>
        </w:tc>
        <w:tc>
          <w:tcPr>
            <w:tcW w:w="957" w:type="dxa"/>
            <w:tcBorders>
              <w:bottom w:val="single" w:sz="6" w:space="0" w:color="auto"/>
            </w:tcBorders>
          </w:tcPr>
          <w:p w14:paraId="31AD79A5"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72089E7"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66575063" w14:textId="77777777" w:rsidR="00973A86" w:rsidRPr="00F02BE6" w:rsidRDefault="00973A86" w:rsidP="003E5D96">
            <w:pPr>
              <w:pStyle w:val="TF"/>
              <w:keepNext/>
              <w:spacing w:after="0"/>
              <w:rPr>
                <w:lang w:eastAsia="en-US"/>
              </w:rPr>
            </w:pPr>
          </w:p>
        </w:tc>
        <w:tc>
          <w:tcPr>
            <w:tcW w:w="957" w:type="dxa"/>
            <w:tcBorders>
              <w:left w:val="nil"/>
            </w:tcBorders>
          </w:tcPr>
          <w:p w14:paraId="3EB3CE44" w14:textId="77777777" w:rsidR="00973A86" w:rsidRPr="00F02BE6" w:rsidRDefault="00973A86" w:rsidP="003E5D96">
            <w:pPr>
              <w:pStyle w:val="TF"/>
              <w:keepNext/>
              <w:spacing w:after="0"/>
              <w:rPr>
                <w:lang w:eastAsia="en-US"/>
              </w:rPr>
            </w:pPr>
          </w:p>
        </w:tc>
        <w:tc>
          <w:tcPr>
            <w:tcW w:w="957" w:type="dxa"/>
            <w:tcBorders>
              <w:left w:val="nil"/>
            </w:tcBorders>
          </w:tcPr>
          <w:p w14:paraId="12FCDA8D" w14:textId="77777777" w:rsidR="00973A86" w:rsidRPr="00F02BE6" w:rsidRDefault="00973A86" w:rsidP="003E5D96">
            <w:pPr>
              <w:pStyle w:val="TF"/>
              <w:keepNext/>
              <w:spacing w:after="0"/>
              <w:rPr>
                <w:lang w:eastAsia="en-US"/>
              </w:rPr>
            </w:pPr>
          </w:p>
        </w:tc>
      </w:tr>
      <w:tr w:rsidR="00973A86" w:rsidRPr="00F02BE6" w14:paraId="108E3E74"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38DB61C2" w14:textId="77777777" w:rsidR="00973A86" w:rsidRPr="00F02BE6" w:rsidRDefault="00973A86" w:rsidP="003E5D96">
            <w:pPr>
              <w:pStyle w:val="TF"/>
              <w:keepNext/>
              <w:spacing w:after="0"/>
              <w:rPr>
                <w:lang w:eastAsia="en-US"/>
              </w:rPr>
            </w:pPr>
          </w:p>
        </w:tc>
        <w:tc>
          <w:tcPr>
            <w:tcW w:w="957" w:type="dxa"/>
          </w:tcPr>
          <w:p w14:paraId="53422618" w14:textId="77777777" w:rsidR="00973A86" w:rsidRPr="00F02BE6" w:rsidRDefault="00973A86" w:rsidP="003E5D96">
            <w:pPr>
              <w:pStyle w:val="TF"/>
              <w:keepNext/>
              <w:spacing w:after="0"/>
              <w:rPr>
                <w:lang w:eastAsia="en-US"/>
              </w:rPr>
            </w:pPr>
          </w:p>
        </w:tc>
        <w:tc>
          <w:tcPr>
            <w:tcW w:w="957" w:type="dxa"/>
          </w:tcPr>
          <w:p w14:paraId="2BBC3FA9" w14:textId="77777777" w:rsidR="00973A86" w:rsidRPr="00F02BE6" w:rsidRDefault="00973A86" w:rsidP="003E5D96">
            <w:pPr>
              <w:pStyle w:val="TF"/>
              <w:keepNext/>
              <w:spacing w:after="0"/>
              <w:rPr>
                <w:lang w:eastAsia="en-US"/>
              </w:rPr>
            </w:pPr>
          </w:p>
        </w:tc>
        <w:tc>
          <w:tcPr>
            <w:tcW w:w="1914" w:type="dxa"/>
            <w:gridSpan w:val="2"/>
          </w:tcPr>
          <w:p w14:paraId="6FE3012C" w14:textId="77777777" w:rsidR="00973A86" w:rsidRPr="00F02BE6" w:rsidRDefault="00973A86" w:rsidP="003E5D96">
            <w:pPr>
              <w:pStyle w:val="TF"/>
              <w:keepNext/>
              <w:spacing w:after="0"/>
              <w:rPr>
                <w:lang w:eastAsia="en-US"/>
              </w:rPr>
            </w:pPr>
            <w:r w:rsidRPr="00F02BE6">
              <w:rPr>
                <w:sz w:val="22"/>
                <w:lang w:eastAsia="en-US"/>
              </w:rPr>
              <w:t>Bit</w:t>
            </w:r>
          </w:p>
        </w:tc>
        <w:tc>
          <w:tcPr>
            <w:tcW w:w="957" w:type="dxa"/>
          </w:tcPr>
          <w:p w14:paraId="72B0D976" w14:textId="77777777" w:rsidR="00973A86" w:rsidRPr="00F02BE6" w:rsidRDefault="00973A86" w:rsidP="003E5D96">
            <w:pPr>
              <w:pStyle w:val="TF"/>
              <w:keepNext/>
              <w:spacing w:after="0"/>
              <w:rPr>
                <w:lang w:eastAsia="en-US"/>
              </w:rPr>
            </w:pPr>
          </w:p>
        </w:tc>
        <w:tc>
          <w:tcPr>
            <w:tcW w:w="957" w:type="dxa"/>
          </w:tcPr>
          <w:p w14:paraId="0593740A"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4D753F7" w14:textId="77777777" w:rsidR="00973A86" w:rsidRPr="00F02BE6" w:rsidRDefault="00973A86" w:rsidP="003E5D96">
            <w:pPr>
              <w:pStyle w:val="TF"/>
              <w:keepNext/>
              <w:spacing w:after="0"/>
              <w:rPr>
                <w:lang w:eastAsia="en-US"/>
              </w:rPr>
            </w:pPr>
          </w:p>
        </w:tc>
        <w:tc>
          <w:tcPr>
            <w:tcW w:w="1914" w:type="dxa"/>
            <w:gridSpan w:val="2"/>
            <w:tcBorders>
              <w:left w:val="nil"/>
            </w:tcBorders>
          </w:tcPr>
          <w:p w14:paraId="53BCE446" w14:textId="77777777" w:rsidR="00973A86" w:rsidRPr="00F02BE6" w:rsidRDefault="00973A86" w:rsidP="003E5D96">
            <w:pPr>
              <w:pStyle w:val="TF"/>
              <w:keepNext/>
              <w:spacing w:after="0"/>
              <w:rPr>
                <w:lang w:eastAsia="en-US"/>
              </w:rPr>
            </w:pPr>
          </w:p>
        </w:tc>
      </w:tr>
      <w:tr w:rsidR="00973A86" w:rsidRPr="00F02BE6" w14:paraId="4A301A7A" w14:textId="77777777" w:rsidTr="003E5D96">
        <w:tblPrEx>
          <w:tblCellMar>
            <w:top w:w="0" w:type="dxa"/>
            <w:bottom w:w="0" w:type="dxa"/>
          </w:tblCellMar>
        </w:tblPrEx>
        <w:trPr>
          <w:cantSplit/>
          <w:jc w:val="center"/>
        </w:trPr>
        <w:tc>
          <w:tcPr>
            <w:tcW w:w="957" w:type="dxa"/>
          </w:tcPr>
          <w:p w14:paraId="3BFEA6A2" w14:textId="77777777" w:rsidR="00973A86" w:rsidRPr="00F02BE6" w:rsidRDefault="00973A86" w:rsidP="003E5D96">
            <w:pPr>
              <w:pStyle w:val="TAL"/>
            </w:pPr>
            <w:r w:rsidRPr="00F02BE6">
              <w:t>:</w:t>
            </w:r>
          </w:p>
        </w:tc>
        <w:tc>
          <w:tcPr>
            <w:tcW w:w="957" w:type="dxa"/>
          </w:tcPr>
          <w:p w14:paraId="334B5B0F" w14:textId="77777777" w:rsidR="00973A86" w:rsidRPr="00F02BE6" w:rsidRDefault="00973A86" w:rsidP="003E5D96">
            <w:pPr>
              <w:pStyle w:val="TF"/>
              <w:keepNext/>
              <w:spacing w:after="0"/>
              <w:rPr>
                <w:lang w:eastAsia="en-US"/>
              </w:rPr>
            </w:pPr>
          </w:p>
        </w:tc>
        <w:tc>
          <w:tcPr>
            <w:tcW w:w="957" w:type="dxa"/>
          </w:tcPr>
          <w:p w14:paraId="6CF12FDB" w14:textId="77777777" w:rsidR="00973A86" w:rsidRPr="00F02BE6" w:rsidRDefault="00973A86" w:rsidP="003E5D96">
            <w:pPr>
              <w:pStyle w:val="TF"/>
              <w:keepNext/>
              <w:spacing w:after="0"/>
              <w:rPr>
                <w:lang w:eastAsia="en-US"/>
              </w:rPr>
            </w:pPr>
          </w:p>
        </w:tc>
        <w:tc>
          <w:tcPr>
            <w:tcW w:w="957" w:type="dxa"/>
          </w:tcPr>
          <w:p w14:paraId="7BC5C37D" w14:textId="77777777" w:rsidR="00973A86" w:rsidRPr="00F02BE6" w:rsidRDefault="00973A86" w:rsidP="003E5D96">
            <w:pPr>
              <w:pStyle w:val="TF"/>
              <w:keepNext/>
              <w:spacing w:after="0"/>
              <w:rPr>
                <w:lang w:eastAsia="en-US"/>
              </w:rPr>
            </w:pPr>
          </w:p>
        </w:tc>
        <w:tc>
          <w:tcPr>
            <w:tcW w:w="957" w:type="dxa"/>
          </w:tcPr>
          <w:p w14:paraId="6CE99801" w14:textId="77777777" w:rsidR="00973A86" w:rsidRPr="00F02BE6" w:rsidRDefault="00973A86" w:rsidP="003E5D96">
            <w:pPr>
              <w:pStyle w:val="TF"/>
              <w:keepNext/>
              <w:spacing w:after="0"/>
              <w:rPr>
                <w:lang w:eastAsia="en-US"/>
              </w:rPr>
            </w:pPr>
          </w:p>
        </w:tc>
        <w:tc>
          <w:tcPr>
            <w:tcW w:w="957" w:type="dxa"/>
          </w:tcPr>
          <w:p w14:paraId="58795978" w14:textId="77777777" w:rsidR="00973A86" w:rsidRPr="00F02BE6" w:rsidRDefault="00973A86" w:rsidP="003E5D96">
            <w:pPr>
              <w:pStyle w:val="TF"/>
              <w:keepNext/>
              <w:spacing w:after="0"/>
              <w:rPr>
                <w:lang w:eastAsia="en-US"/>
              </w:rPr>
            </w:pPr>
          </w:p>
        </w:tc>
        <w:tc>
          <w:tcPr>
            <w:tcW w:w="957" w:type="dxa"/>
          </w:tcPr>
          <w:p w14:paraId="426A3B38" w14:textId="77777777" w:rsidR="00973A86" w:rsidRPr="00F02BE6" w:rsidRDefault="00973A86" w:rsidP="003E5D96">
            <w:pPr>
              <w:pStyle w:val="TF"/>
              <w:keepNext/>
              <w:spacing w:after="0"/>
              <w:rPr>
                <w:lang w:eastAsia="en-US"/>
              </w:rPr>
            </w:pPr>
          </w:p>
        </w:tc>
        <w:tc>
          <w:tcPr>
            <w:tcW w:w="957" w:type="dxa"/>
          </w:tcPr>
          <w:p w14:paraId="006E9908" w14:textId="77777777" w:rsidR="00973A86" w:rsidRPr="00F02BE6" w:rsidRDefault="00973A86" w:rsidP="003E5D96">
            <w:pPr>
              <w:pStyle w:val="TAR"/>
            </w:pPr>
            <w:r w:rsidRPr="00F02BE6">
              <w:t>:</w:t>
            </w:r>
          </w:p>
        </w:tc>
        <w:tc>
          <w:tcPr>
            <w:tcW w:w="957" w:type="dxa"/>
          </w:tcPr>
          <w:p w14:paraId="2DF17889" w14:textId="77777777" w:rsidR="00973A86" w:rsidRPr="00F02BE6" w:rsidRDefault="00973A86" w:rsidP="003E5D96">
            <w:pPr>
              <w:pStyle w:val="TF"/>
              <w:keepNext/>
              <w:spacing w:after="0"/>
              <w:rPr>
                <w:lang w:eastAsia="en-US"/>
              </w:rPr>
            </w:pPr>
            <w:r w:rsidRPr="00F02BE6">
              <w:rPr>
                <w:lang w:eastAsia="en-US"/>
              </w:rPr>
              <w:t xml:space="preserve"> </w:t>
            </w:r>
          </w:p>
        </w:tc>
        <w:tc>
          <w:tcPr>
            <w:tcW w:w="957" w:type="dxa"/>
          </w:tcPr>
          <w:p w14:paraId="23A9F531" w14:textId="77777777" w:rsidR="00973A86" w:rsidRPr="00F02BE6" w:rsidRDefault="00973A86" w:rsidP="003E5D96">
            <w:pPr>
              <w:pStyle w:val="TF"/>
              <w:keepNext/>
              <w:spacing w:after="0"/>
              <w:rPr>
                <w:lang w:eastAsia="en-US"/>
              </w:rPr>
            </w:pPr>
          </w:p>
        </w:tc>
      </w:tr>
      <w:tr w:rsidR="00973A86" w:rsidRPr="00F02BE6" w14:paraId="74BC0052" w14:textId="77777777" w:rsidTr="003E5D96">
        <w:tblPrEx>
          <w:tblCellMar>
            <w:top w:w="0" w:type="dxa"/>
            <w:bottom w:w="0" w:type="dxa"/>
          </w:tblCellMar>
        </w:tblPrEx>
        <w:trPr>
          <w:cantSplit/>
          <w:jc w:val="center"/>
        </w:trPr>
        <w:tc>
          <w:tcPr>
            <w:tcW w:w="957" w:type="dxa"/>
          </w:tcPr>
          <w:p w14:paraId="327488F5" w14:textId="77777777" w:rsidR="00973A86" w:rsidRPr="00F02BE6" w:rsidRDefault="00973A86" w:rsidP="003E5D96">
            <w:pPr>
              <w:pStyle w:val="TAL"/>
            </w:pPr>
            <w:r w:rsidRPr="00F02BE6">
              <w:t>:</w:t>
            </w:r>
          </w:p>
        </w:tc>
        <w:tc>
          <w:tcPr>
            <w:tcW w:w="957" w:type="dxa"/>
          </w:tcPr>
          <w:p w14:paraId="3BB6FDDD" w14:textId="77777777" w:rsidR="00973A86" w:rsidRPr="00F02BE6" w:rsidRDefault="00973A86" w:rsidP="003E5D96">
            <w:pPr>
              <w:pStyle w:val="TF"/>
              <w:keepNext/>
              <w:spacing w:after="0"/>
              <w:rPr>
                <w:lang w:eastAsia="en-US"/>
              </w:rPr>
            </w:pPr>
          </w:p>
        </w:tc>
        <w:tc>
          <w:tcPr>
            <w:tcW w:w="957" w:type="dxa"/>
          </w:tcPr>
          <w:p w14:paraId="7635DF79" w14:textId="77777777" w:rsidR="00973A86" w:rsidRPr="00F02BE6" w:rsidRDefault="00973A86" w:rsidP="003E5D96">
            <w:pPr>
              <w:pStyle w:val="TF"/>
              <w:keepNext/>
              <w:spacing w:after="0"/>
              <w:rPr>
                <w:lang w:eastAsia="en-US"/>
              </w:rPr>
            </w:pPr>
          </w:p>
        </w:tc>
        <w:tc>
          <w:tcPr>
            <w:tcW w:w="957" w:type="dxa"/>
          </w:tcPr>
          <w:p w14:paraId="0BCB1D25" w14:textId="77777777" w:rsidR="00973A86" w:rsidRPr="00F02BE6" w:rsidRDefault="00973A86" w:rsidP="003E5D96">
            <w:pPr>
              <w:pStyle w:val="TF"/>
              <w:keepNext/>
              <w:spacing w:after="0"/>
              <w:rPr>
                <w:lang w:eastAsia="en-US"/>
              </w:rPr>
            </w:pPr>
          </w:p>
        </w:tc>
        <w:tc>
          <w:tcPr>
            <w:tcW w:w="957" w:type="dxa"/>
          </w:tcPr>
          <w:p w14:paraId="0A29D568" w14:textId="77777777" w:rsidR="00973A86" w:rsidRPr="00F02BE6" w:rsidRDefault="00973A86" w:rsidP="003E5D96">
            <w:pPr>
              <w:pStyle w:val="TF"/>
              <w:keepNext/>
              <w:spacing w:after="0"/>
              <w:rPr>
                <w:lang w:eastAsia="en-US"/>
              </w:rPr>
            </w:pPr>
          </w:p>
        </w:tc>
        <w:tc>
          <w:tcPr>
            <w:tcW w:w="957" w:type="dxa"/>
          </w:tcPr>
          <w:p w14:paraId="01ECBCC5" w14:textId="77777777" w:rsidR="00973A86" w:rsidRPr="00F02BE6" w:rsidRDefault="00973A86" w:rsidP="003E5D96">
            <w:pPr>
              <w:pStyle w:val="TF"/>
              <w:keepNext/>
              <w:spacing w:after="0"/>
              <w:rPr>
                <w:lang w:eastAsia="en-US"/>
              </w:rPr>
            </w:pPr>
          </w:p>
        </w:tc>
        <w:tc>
          <w:tcPr>
            <w:tcW w:w="957" w:type="dxa"/>
          </w:tcPr>
          <w:p w14:paraId="721277B4" w14:textId="77777777" w:rsidR="00973A86" w:rsidRPr="00F02BE6" w:rsidRDefault="00973A86" w:rsidP="003E5D96">
            <w:pPr>
              <w:pStyle w:val="TF"/>
              <w:keepNext/>
              <w:spacing w:after="0"/>
              <w:rPr>
                <w:lang w:eastAsia="en-US"/>
              </w:rPr>
            </w:pPr>
          </w:p>
        </w:tc>
        <w:tc>
          <w:tcPr>
            <w:tcW w:w="957" w:type="dxa"/>
          </w:tcPr>
          <w:p w14:paraId="49871FB1" w14:textId="77777777" w:rsidR="00973A86" w:rsidRPr="00F02BE6" w:rsidRDefault="00973A86" w:rsidP="003E5D96">
            <w:pPr>
              <w:pStyle w:val="TAR"/>
            </w:pPr>
            <w:r w:rsidRPr="00F02BE6">
              <w:t>:</w:t>
            </w:r>
          </w:p>
        </w:tc>
        <w:tc>
          <w:tcPr>
            <w:tcW w:w="957" w:type="dxa"/>
          </w:tcPr>
          <w:p w14:paraId="5FD7980C" w14:textId="77777777" w:rsidR="00973A86" w:rsidRPr="00F02BE6" w:rsidRDefault="00973A86" w:rsidP="003E5D96">
            <w:pPr>
              <w:pStyle w:val="TF"/>
              <w:keepNext/>
              <w:spacing w:after="0"/>
              <w:rPr>
                <w:lang w:eastAsia="en-US"/>
              </w:rPr>
            </w:pPr>
          </w:p>
        </w:tc>
        <w:tc>
          <w:tcPr>
            <w:tcW w:w="957" w:type="dxa"/>
          </w:tcPr>
          <w:p w14:paraId="6CF100E3" w14:textId="77777777" w:rsidR="00973A86" w:rsidRPr="00F02BE6" w:rsidRDefault="00973A86" w:rsidP="003E5D96">
            <w:pPr>
              <w:pStyle w:val="TF"/>
              <w:keepNext/>
              <w:spacing w:after="0"/>
              <w:rPr>
                <w:lang w:eastAsia="en-US"/>
              </w:rPr>
            </w:pPr>
          </w:p>
        </w:tc>
      </w:tr>
      <w:tr w:rsidR="00973A86" w:rsidRPr="00F02BE6" w14:paraId="0A19ED26" w14:textId="77777777" w:rsidTr="003E5D96">
        <w:tblPrEx>
          <w:tblCellMar>
            <w:top w:w="0" w:type="dxa"/>
            <w:bottom w:w="0" w:type="dxa"/>
          </w:tblCellMar>
        </w:tblPrEx>
        <w:trPr>
          <w:cantSplit/>
          <w:jc w:val="center"/>
        </w:trPr>
        <w:tc>
          <w:tcPr>
            <w:tcW w:w="957" w:type="dxa"/>
          </w:tcPr>
          <w:p w14:paraId="6B652D5E" w14:textId="77777777" w:rsidR="00973A86" w:rsidRPr="00F02BE6" w:rsidRDefault="00973A86" w:rsidP="003E5D96">
            <w:pPr>
              <w:pStyle w:val="TAL"/>
            </w:pPr>
            <w:r w:rsidRPr="00F02BE6">
              <w:t>:</w:t>
            </w:r>
          </w:p>
        </w:tc>
        <w:tc>
          <w:tcPr>
            <w:tcW w:w="957" w:type="dxa"/>
          </w:tcPr>
          <w:p w14:paraId="238A586D" w14:textId="77777777" w:rsidR="00973A86" w:rsidRPr="00F02BE6" w:rsidRDefault="00973A86" w:rsidP="003E5D96">
            <w:pPr>
              <w:pStyle w:val="TF"/>
              <w:keepNext/>
              <w:spacing w:after="0"/>
              <w:rPr>
                <w:lang w:eastAsia="en-US"/>
              </w:rPr>
            </w:pPr>
          </w:p>
        </w:tc>
        <w:tc>
          <w:tcPr>
            <w:tcW w:w="957" w:type="dxa"/>
          </w:tcPr>
          <w:p w14:paraId="0D6F0905" w14:textId="77777777" w:rsidR="00973A86" w:rsidRPr="00F02BE6" w:rsidRDefault="00973A86" w:rsidP="003E5D96">
            <w:pPr>
              <w:pStyle w:val="TF"/>
              <w:keepNext/>
              <w:spacing w:after="0"/>
              <w:rPr>
                <w:lang w:eastAsia="en-US"/>
              </w:rPr>
            </w:pPr>
          </w:p>
        </w:tc>
        <w:tc>
          <w:tcPr>
            <w:tcW w:w="957" w:type="dxa"/>
          </w:tcPr>
          <w:p w14:paraId="77B9B9DD" w14:textId="77777777" w:rsidR="00973A86" w:rsidRPr="00F02BE6" w:rsidRDefault="00973A86" w:rsidP="003E5D96">
            <w:pPr>
              <w:pStyle w:val="TF"/>
              <w:keepNext/>
              <w:spacing w:after="0"/>
              <w:rPr>
                <w:lang w:eastAsia="en-US"/>
              </w:rPr>
            </w:pPr>
          </w:p>
        </w:tc>
        <w:tc>
          <w:tcPr>
            <w:tcW w:w="957" w:type="dxa"/>
          </w:tcPr>
          <w:p w14:paraId="2B1C4434" w14:textId="77777777" w:rsidR="00973A86" w:rsidRPr="00F02BE6" w:rsidRDefault="00973A86" w:rsidP="003E5D96">
            <w:pPr>
              <w:pStyle w:val="TF"/>
              <w:keepNext/>
              <w:spacing w:after="0"/>
              <w:rPr>
                <w:lang w:eastAsia="en-US"/>
              </w:rPr>
            </w:pPr>
          </w:p>
        </w:tc>
        <w:tc>
          <w:tcPr>
            <w:tcW w:w="957" w:type="dxa"/>
          </w:tcPr>
          <w:p w14:paraId="76714E89" w14:textId="77777777" w:rsidR="00973A86" w:rsidRPr="00F02BE6" w:rsidRDefault="00973A86" w:rsidP="003E5D96">
            <w:pPr>
              <w:pStyle w:val="TF"/>
              <w:keepNext/>
              <w:spacing w:after="0"/>
              <w:rPr>
                <w:lang w:eastAsia="en-US"/>
              </w:rPr>
            </w:pPr>
          </w:p>
        </w:tc>
        <w:tc>
          <w:tcPr>
            <w:tcW w:w="957" w:type="dxa"/>
          </w:tcPr>
          <w:p w14:paraId="73DEE131" w14:textId="77777777" w:rsidR="00973A86" w:rsidRPr="00F02BE6" w:rsidRDefault="00973A86" w:rsidP="003E5D96">
            <w:pPr>
              <w:pStyle w:val="TF"/>
              <w:keepNext/>
              <w:spacing w:after="0"/>
              <w:rPr>
                <w:lang w:eastAsia="en-US"/>
              </w:rPr>
            </w:pPr>
          </w:p>
        </w:tc>
        <w:tc>
          <w:tcPr>
            <w:tcW w:w="957" w:type="dxa"/>
          </w:tcPr>
          <w:p w14:paraId="487205B8" w14:textId="77777777" w:rsidR="00973A86" w:rsidRPr="00F02BE6" w:rsidRDefault="00973A86" w:rsidP="003E5D96">
            <w:pPr>
              <w:pStyle w:val="TAR"/>
            </w:pPr>
            <w:r w:rsidRPr="00F02BE6">
              <w:t>:</w:t>
            </w:r>
          </w:p>
        </w:tc>
        <w:tc>
          <w:tcPr>
            <w:tcW w:w="957" w:type="dxa"/>
          </w:tcPr>
          <w:p w14:paraId="5952337E" w14:textId="77777777" w:rsidR="00973A86" w:rsidRPr="00F02BE6" w:rsidRDefault="00973A86" w:rsidP="003E5D96">
            <w:pPr>
              <w:pStyle w:val="TF"/>
              <w:keepNext/>
              <w:spacing w:after="0"/>
              <w:rPr>
                <w:lang w:eastAsia="en-US"/>
              </w:rPr>
            </w:pPr>
          </w:p>
        </w:tc>
        <w:tc>
          <w:tcPr>
            <w:tcW w:w="957" w:type="dxa"/>
          </w:tcPr>
          <w:p w14:paraId="418E45D6" w14:textId="77777777" w:rsidR="00973A86" w:rsidRPr="00F02BE6" w:rsidRDefault="00973A86" w:rsidP="003E5D96">
            <w:pPr>
              <w:pStyle w:val="TF"/>
              <w:keepNext/>
              <w:spacing w:after="0"/>
              <w:rPr>
                <w:lang w:eastAsia="en-US"/>
              </w:rPr>
            </w:pPr>
          </w:p>
        </w:tc>
      </w:tr>
      <w:tr w:rsidR="00973A86" w:rsidRPr="00F02BE6" w14:paraId="1C3693A2" w14:textId="77777777" w:rsidTr="003E5D96">
        <w:tblPrEx>
          <w:tblCellMar>
            <w:top w:w="0" w:type="dxa"/>
            <w:bottom w:w="0" w:type="dxa"/>
          </w:tblCellMar>
        </w:tblPrEx>
        <w:trPr>
          <w:cantSplit/>
          <w:jc w:val="center"/>
        </w:trPr>
        <w:tc>
          <w:tcPr>
            <w:tcW w:w="957" w:type="dxa"/>
            <w:tcBorders>
              <w:left w:val="single" w:sz="6" w:space="0" w:color="auto"/>
            </w:tcBorders>
          </w:tcPr>
          <w:p w14:paraId="1FAB8C72" w14:textId="77777777" w:rsidR="00973A86" w:rsidRPr="00F02BE6" w:rsidRDefault="00973A86" w:rsidP="003E5D96">
            <w:pPr>
              <w:pStyle w:val="TAL"/>
            </w:pPr>
          </w:p>
        </w:tc>
        <w:tc>
          <w:tcPr>
            <w:tcW w:w="957" w:type="dxa"/>
          </w:tcPr>
          <w:p w14:paraId="1337A963" w14:textId="77777777" w:rsidR="00973A86" w:rsidRPr="00F02BE6" w:rsidRDefault="00973A86" w:rsidP="003E5D96">
            <w:pPr>
              <w:pStyle w:val="TF"/>
              <w:keepNext/>
              <w:spacing w:after="0"/>
              <w:rPr>
                <w:lang w:eastAsia="en-US"/>
              </w:rPr>
            </w:pPr>
          </w:p>
        </w:tc>
        <w:tc>
          <w:tcPr>
            <w:tcW w:w="957" w:type="dxa"/>
          </w:tcPr>
          <w:p w14:paraId="596A08BD" w14:textId="77777777" w:rsidR="00973A86" w:rsidRPr="00F02BE6" w:rsidRDefault="00973A86" w:rsidP="003E5D96">
            <w:pPr>
              <w:pStyle w:val="TF"/>
              <w:keepNext/>
              <w:spacing w:after="0"/>
              <w:rPr>
                <w:lang w:eastAsia="en-US"/>
              </w:rPr>
            </w:pPr>
          </w:p>
        </w:tc>
        <w:tc>
          <w:tcPr>
            <w:tcW w:w="1914" w:type="dxa"/>
            <w:gridSpan w:val="2"/>
          </w:tcPr>
          <w:p w14:paraId="53DE2954"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0CE46039" w14:textId="77777777" w:rsidR="00973A86" w:rsidRPr="00F02BE6" w:rsidRDefault="00973A86" w:rsidP="003E5D96">
            <w:pPr>
              <w:pStyle w:val="TF"/>
              <w:keepNext/>
              <w:spacing w:after="0"/>
              <w:rPr>
                <w:lang w:eastAsia="en-US"/>
              </w:rPr>
            </w:pPr>
          </w:p>
        </w:tc>
        <w:tc>
          <w:tcPr>
            <w:tcW w:w="957" w:type="dxa"/>
          </w:tcPr>
          <w:p w14:paraId="304C22FB"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73E6BA77" w14:textId="77777777" w:rsidR="00973A86" w:rsidRPr="00F02BE6" w:rsidRDefault="00973A86" w:rsidP="003E5D96">
            <w:pPr>
              <w:pStyle w:val="TAR"/>
            </w:pPr>
          </w:p>
        </w:tc>
        <w:tc>
          <w:tcPr>
            <w:tcW w:w="957" w:type="dxa"/>
            <w:tcBorders>
              <w:left w:val="nil"/>
            </w:tcBorders>
          </w:tcPr>
          <w:p w14:paraId="758C6BC7" w14:textId="77777777" w:rsidR="00973A86" w:rsidRPr="00F02BE6" w:rsidRDefault="00973A86" w:rsidP="003E5D96">
            <w:pPr>
              <w:pStyle w:val="TF"/>
              <w:keepNext/>
              <w:spacing w:after="0"/>
              <w:rPr>
                <w:lang w:eastAsia="en-US"/>
              </w:rPr>
            </w:pPr>
          </w:p>
        </w:tc>
        <w:tc>
          <w:tcPr>
            <w:tcW w:w="957" w:type="dxa"/>
          </w:tcPr>
          <w:p w14:paraId="270F9792" w14:textId="77777777" w:rsidR="00973A86" w:rsidRPr="00F02BE6" w:rsidRDefault="00973A86" w:rsidP="003E5D96">
            <w:pPr>
              <w:pStyle w:val="TF"/>
              <w:keepNext/>
              <w:spacing w:after="0"/>
              <w:rPr>
                <w:lang w:eastAsia="en-US"/>
              </w:rPr>
            </w:pPr>
          </w:p>
        </w:tc>
      </w:tr>
      <w:tr w:rsidR="00973A86" w:rsidRPr="00F02BE6" w14:paraId="46EE95DD"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74CA6E49" w14:textId="77777777" w:rsidR="00973A86" w:rsidRPr="00F02BE6" w:rsidRDefault="00973A86" w:rsidP="003E5D96">
            <w:pPr>
              <w:pStyle w:val="TAL"/>
            </w:pPr>
          </w:p>
        </w:tc>
        <w:tc>
          <w:tcPr>
            <w:tcW w:w="957" w:type="dxa"/>
            <w:tcBorders>
              <w:top w:val="single" w:sz="6" w:space="0" w:color="auto"/>
            </w:tcBorders>
          </w:tcPr>
          <w:p w14:paraId="14F5EED1"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9D78AFD" w14:textId="77777777" w:rsidR="00973A86" w:rsidRPr="00F02BE6" w:rsidRDefault="00973A86" w:rsidP="003E5D96">
            <w:pPr>
              <w:pStyle w:val="TF"/>
              <w:keepNext/>
              <w:spacing w:after="0"/>
              <w:rPr>
                <w:lang w:eastAsia="en-US"/>
              </w:rPr>
            </w:pPr>
          </w:p>
        </w:tc>
        <w:tc>
          <w:tcPr>
            <w:tcW w:w="1914" w:type="dxa"/>
            <w:gridSpan w:val="2"/>
          </w:tcPr>
          <w:p w14:paraId="1CFBD531"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042E8502"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07B146CB"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36F57B8A" w14:textId="77777777" w:rsidR="00973A86" w:rsidRPr="00F02BE6" w:rsidRDefault="00973A86" w:rsidP="003E5D96">
            <w:pPr>
              <w:pStyle w:val="TAR"/>
            </w:pPr>
          </w:p>
        </w:tc>
        <w:tc>
          <w:tcPr>
            <w:tcW w:w="957" w:type="dxa"/>
            <w:tcBorders>
              <w:left w:val="nil"/>
            </w:tcBorders>
          </w:tcPr>
          <w:p w14:paraId="029133E7" w14:textId="77777777" w:rsidR="00973A86" w:rsidRPr="00F02BE6" w:rsidRDefault="00973A86" w:rsidP="003E5D96">
            <w:pPr>
              <w:pStyle w:val="TAL"/>
            </w:pPr>
          </w:p>
        </w:tc>
        <w:tc>
          <w:tcPr>
            <w:tcW w:w="957" w:type="dxa"/>
          </w:tcPr>
          <w:p w14:paraId="1780E56F" w14:textId="77777777" w:rsidR="00973A86" w:rsidRPr="00F02BE6" w:rsidRDefault="00973A86" w:rsidP="003E5D96">
            <w:pPr>
              <w:pStyle w:val="TF"/>
              <w:keepNext/>
              <w:spacing w:after="0"/>
              <w:jc w:val="left"/>
              <w:rPr>
                <w:lang w:eastAsia="en-US"/>
              </w:rPr>
            </w:pPr>
          </w:p>
        </w:tc>
      </w:tr>
      <w:tr w:rsidR="00973A86" w:rsidRPr="00F02BE6" w14:paraId="3B0C441B" w14:textId="77777777" w:rsidTr="003E5D96">
        <w:tblPrEx>
          <w:tblCellMar>
            <w:top w:w="0" w:type="dxa"/>
            <w:bottom w:w="0" w:type="dxa"/>
          </w:tblCellMar>
        </w:tblPrEx>
        <w:trPr>
          <w:cantSplit/>
          <w:jc w:val="center"/>
        </w:trPr>
        <w:tc>
          <w:tcPr>
            <w:tcW w:w="957" w:type="dxa"/>
            <w:tcBorders>
              <w:left w:val="single" w:sz="6" w:space="0" w:color="auto"/>
              <w:bottom w:val="single" w:sz="4" w:space="0" w:color="auto"/>
            </w:tcBorders>
          </w:tcPr>
          <w:p w14:paraId="49F81527"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4D505927"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1E78FACC" w14:textId="77777777" w:rsidR="00973A86" w:rsidRPr="00F02BE6" w:rsidRDefault="00973A86" w:rsidP="003E5D96">
            <w:pPr>
              <w:pStyle w:val="TF"/>
              <w:keepNext/>
              <w:spacing w:after="0"/>
              <w:jc w:val="left"/>
              <w:rPr>
                <w:lang w:eastAsia="en-US"/>
              </w:rPr>
            </w:pPr>
          </w:p>
        </w:tc>
        <w:tc>
          <w:tcPr>
            <w:tcW w:w="1914" w:type="dxa"/>
            <w:gridSpan w:val="2"/>
            <w:tcBorders>
              <w:bottom w:val="single" w:sz="4" w:space="0" w:color="auto"/>
            </w:tcBorders>
          </w:tcPr>
          <w:p w14:paraId="223A1E7B" w14:textId="77777777" w:rsidR="00973A86" w:rsidRPr="00F02BE6" w:rsidRDefault="00973A86" w:rsidP="003E5D96">
            <w:pPr>
              <w:pStyle w:val="TF"/>
              <w:keepNext/>
              <w:spacing w:after="0"/>
              <w:jc w:val="left"/>
              <w:rPr>
                <w:lang w:eastAsia="en-US"/>
              </w:rPr>
            </w:pPr>
          </w:p>
        </w:tc>
        <w:tc>
          <w:tcPr>
            <w:tcW w:w="957" w:type="dxa"/>
            <w:tcBorders>
              <w:bottom w:val="single" w:sz="4" w:space="0" w:color="auto"/>
            </w:tcBorders>
          </w:tcPr>
          <w:p w14:paraId="2AB01B45" w14:textId="77777777" w:rsidR="00973A86" w:rsidRPr="00F02BE6" w:rsidRDefault="00973A86" w:rsidP="003E5D96">
            <w:pPr>
              <w:pStyle w:val="TF"/>
              <w:keepNext/>
              <w:spacing w:after="0"/>
              <w:jc w:val="left"/>
              <w:rPr>
                <w:lang w:eastAsia="en-US"/>
              </w:rPr>
            </w:pPr>
          </w:p>
        </w:tc>
        <w:tc>
          <w:tcPr>
            <w:tcW w:w="957" w:type="dxa"/>
            <w:tcBorders>
              <w:bottom w:val="single" w:sz="6" w:space="0" w:color="auto"/>
            </w:tcBorders>
          </w:tcPr>
          <w:p w14:paraId="4112DD97" w14:textId="77777777" w:rsidR="00973A86" w:rsidRPr="00F02BE6" w:rsidRDefault="00973A86" w:rsidP="003E5D96">
            <w:pPr>
              <w:pStyle w:val="TF"/>
              <w:keepNext/>
              <w:spacing w:after="0"/>
              <w:jc w:val="left"/>
              <w:rPr>
                <w:lang w:eastAsia="en-US"/>
              </w:rPr>
            </w:pPr>
          </w:p>
        </w:tc>
        <w:tc>
          <w:tcPr>
            <w:tcW w:w="957" w:type="dxa"/>
            <w:tcBorders>
              <w:bottom w:val="single" w:sz="4" w:space="0" w:color="auto"/>
              <w:right w:val="single" w:sz="6" w:space="0" w:color="auto"/>
            </w:tcBorders>
          </w:tcPr>
          <w:p w14:paraId="0BCBB430" w14:textId="77777777" w:rsidR="00973A86" w:rsidRPr="00F02BE6" w:rsidRDefault="00973A86" w:rsidP="003E5D96">
            <w:pPr>
              <w:pStyle w:val="TF"/>
              <w:keepNext/>
              <w:spacing w:after="0"/>
              <w:jc w:val="left"/>
              <w:rPr>
                <w:lang w:eastAsia="en-US"/>
              </w:rPr>
            </w:pPr>
          </w:p>
        </w:tc>
        <w:tc>
          <w:tcPr>
            <w:tcW w:w="957" w:type="dxa"/>
            <w:tcBorders>
              <w:left w:val="nil"/>
            </w:tcBorders>
          </w:tcPr>
          <w:p w14:paraId="20CC501C" w14:textId="77777777" w:rsidR="00973A86" w:rsidRPr="00F02BE6" w:rsidRDefault="00973A86" w:rsidP="003E5D96">
            <w:pPr>
              <w:pStyle w:val="TF"/>
              <w:keepNext/>
              <w:spacing w:after="0"/>
              <w:rPr>
                <w:lang w:eastAsia="en-US"/>
              </w:rPr>
            </w:pPr>
          </w:p>
        </w:tc>
        <w:tc>
          <w:tcPr>
            <w:tcW w:w="957" w:type="dxa"/>
          </w:tcPr>
          <w:p w14:paraId="5929FE43" w14:textId="77777777" w:rsidR="00973A86" w:rsidRPr="00F02BE6" w:rsidRDefault="00973A86" w:rsidP="003E5D96">
            <w:pPr>
              <w:pStyle w:val="TF"/>
              <w:keepNext/>
              <w:spacing w:after="0"/>
              <w:rPr>
                <w:lang w:eastAsia="en-US"/>
              </w:rPr>
            </w:pPr>
          </w:p>
        </w:tc>
      </w:tr>
      <w:tr w:rsidR="00973A86" w:rsidRPr="00F02BE6" w14:paraId="582DDDC6" w14:textId="77777777" w:rsidTr="003E5D96">
        <w:tblPrEx>
          <w:tblCellMar>
            <w:top w:w="0" w:type="dxa"/>
            <w:bottom w:w="0" w:type="dxa"/>
          </w:tblCellMar>
        </w:tblPrEx>
        <w:trPr>
          <w:cantSplit/>
          <w:jc w:val="center"/>
        </w:trPr>
        <w:tc>
          <w:tcPr>
            <w:tcW w:w="957" w:type="dxa"/>
            <w:tcBorders>
              <w:top w:val="single" w:sz="4" w:space="0" w:color="auto"/>
              <w:left w:val="dotted" w:sz="4" w:space="0" w:color="auto"/>
              <w:bottom w:val="dotted" w:sz="4" w:space="0" w:color="auto"/>
            </w:tcBorders>
          </w:tcPr>
          <w:p w14:paraId="609D8BA2"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1702BF2A"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F6C64A7"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5C5E55EC"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2A133739"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tcBorders>
          </w:tcPr>
          <w:p w14:paraId="3E3A3C2E" w14:textId="77777777" w:rsidR="00973A86" w:rsidRPr="00F02BE6" w:rsidRDefault="00973A86" w:rsidP="003E5D96">
            <w:pPr>
              <w:pStyle w:val="TF"/>
              <w:keepNext/>
              <w:spacing w:after="0"/>
              <w:rPr>
                <w:lang w:eastAsia="en-US"/>
              </w:rPr>
            </w:pPr>
          </w:p>
        </w:tc>
        <w:tc>
          <w:tcPr>
            <w:tcW w:w="957" w:type="dxa"/>
            <w:tcBorders>
              <w:top w:val="single" w:sz="6" w:space="0" w:color="auto"/>
              <w:bottom w:val="dotted" w:sz="4" w:space="0" w:color="auto"/>
              <w:right w:val="single" w:sz="4" w:space="0" w:color="auto"/>
            </w:tcBorders>
          </w:tcPr>
          <w:p w14:paraId="5B238C92" w14:textId="77777777" w:rsidR="00973A86" w:rsidRPr="00F02BE6" w:rsidRDefault="00973A86" w:rsidP="003E5D96">
            <w:pPr>
              <w:pStyle w:val="TF"/>
              <w:keepNext/>
              <w:spacing w:after="0"/>
              <w:rPr>
                <w:lang w:eastAsia="en-US"/>
              </w:rPr>
            </w:pPr>
          </w:p>
        </w:tc>
        <w:tc>
          <w:tcPr>
            <w:tcW w:w="957" w:type="dxa"/>
            <w:tcBorders>
              <w:top w:val="single" w:sz="4" w:space="0" w:color="auto"/>
              <w:left w:val="single" w:sz="4" w:space="0" w:color="auto"/>
              <w:bottom w:val="single" w:sz="4" w:space="0" w:color="auto"/>
              <w:right w:val="single" w:sz="4" w:space="0" w:color="auto"/>
            </w:tcBorders>
          </w:tcPr>
          <w:p w14:paraId="7DD4B166" w14:textId="77777777" w:rsidR="00973A86" w:rsidRPr="00F02BE6" w:rsidRDefault="00973A86" w:rsidP="003E5D96">
            <w:pPr>
              <w:pStyle w:val="TF"/>
              <w:keepNext/>
              <w:spacing w:after="0"/>
              <w:rPr>
                <w:lang w:eastAsia="en-US"/>
              </w:rPr>
            </w:pPr>
          </w:p>
        </w:tc>
        <w:tc>
          <w:tcPr>
            <w:tcW w:w="1914" w:type="dxa"/>
            <w:gridSpan w:val="2"/>
            <w:tcBorders>
              <w:left w:val="single" w:sz="4" w:space="0" w:color="auto"/>
            </w:tcBorders>
          </w:tcPr>
          <w:p w14:paraId="63A699A0" w14:textId="77777777" w:rsidR="00973A86" w:rsidRPr="00F02BE6" w:rsidRDefault="00973A86" w:rsidP="003E5D96">
            <w:pPr>
              <w:pStyle w:val="TAL"/>
            </w:pPr>
            <w:r w:rsidRPr="00F02BE6">
              <w:rPr>
                <w:b/>
                <w:bCs/>
              </w:rPr>
              <w:t xml:space="preserve">  octet 306</w:t>
            </w:r>
          </w:p>
          <w:p w14:paraId="09608DD5" w14:textId="77777777" w:rsidR="00973A86" w:rsidRPr="00F02BE6" w:rsidRDefault="00973A86" w:rsidP="003E5D96">
            <w:pPr>
              <w:pStyle w:val="TAL"/>
            </w:pPr>
          </w:p>
        </w:tc>
      </w:tr>
      <w:tr w:rsidR="00973A86" w:rsidRPr="00F02BE6" w14:paraId="48486F11"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72A1D403"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454F642F"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1C34AE6" w14:textId="77777777" w:rsidR="00973A86" w:rsidRPr="00F02BE6" w:rsidRDefault="00973A86" w:rsidP="003E5D96">
            <w:pPr>
              <w:pStyle w:val="TF"/>
              <w:keepNext/>
              <w:spacing w:after="0"/>
              <w:rPr>
                <w:lang w:eastAsia="en-US"/>
              </w:rPr>
            </w:pPr>
          </w:p>
          <w:p w14:paraId="0C1D1BA5"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53BA445C"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2BDD58D6"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5A5D44B"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25CE372F" w14:textId="77777777" w:rsidR="00973A86" w:rsidRPr="00F02BE6" w:rsidRDefault="00973A86" w:rsidP="003E5D96">
            <w:pPr>
              <w:pStyle w:val="TF"/>
              <w:keepNext/>
              <w:spacing w:after="0"/>
              <w:rPr>
                <w:lang w:eastAsia="en-US"/>
              </w:rPr>
            </w:pPr>
          </w:p>
        </w:tc>
        <w:tc>
          <w:tcPr>
            <w:tcW w:w="957" w:type="dxa"/>
            <w:tcBorders>
              <w:top w:val="single" w:sz="4" w:space="0" w:color="auto"/>
              <w:bottom w:val="dotted" w:sz="4" w:space="0" w:color="auto"/>
              <w:right w:val="dotted" w:sz="4" w:space="0" w:color="auto"/>
            </w:tcBorders>
          </w:tcPr>
          <w:p w14:paraId="7327DC2A"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5B362C25" w14:textId="77777777" w:rsidR="00973A86" w:rsidRPr="00F02BE6" w:rsidRDefault="00973A86" w:rsidP="003E5D96">
            <w:pPr>
              <w:pStyle w:val="TAL"/>
              <w:rPr>
                <w:b/>
              </w:rPr>
            </w:pPr>
          </w:p>
        </w:tc>
      </w:tr>
      <w:tr w:rsidR="00973A86" w:rsidRPr="00F02BE6" w14:paraId="1E528281" w14:textId="77777777" w:rsidTr="003E5D96">
        <w:tblPrEx>
          <w:tblCellMar>
            <w:top w:w="0" w:type="dxa"/>
            <w:bottom w:w="0" w:type="dxa"/>
          </w:tblCellMar>
        </w:tblPrEx>
        <w:trPr>
          <w:cantSplit/>
          <w:jc w:val="center"/>
        </w:trPr>
        <w:tc>
          <w:tcPr>
            <w:tcW w:w="957" w:type="dxa"/>
            <w:tcBorders>
              <w:top w:val="dotted" w:sz="4" w:space="0" w:color="auto"/>
              <w:left w:val="dotted" w:sz="4" w:space="0" w:color="auto"/>
              <w:bottom w:val="dotted" w:sz="4" w:space="0" w:color="auto"/>
            </w:tcBorders>
          </w:tcPr>
          <w:p w14:paraId="1DD9C109" w14:textId="77777777" w:rsidR="00973A86" w:rsidRPr="00F02BE6" w:rsidRDefault="00973A86" w:rsidP="003E5D96">
            <w:pPr>
              <w:pStyle w:val="TF"/>
              <w:keepNext/>
              <w:spacing w:after="0"/>
              <w:rPr>
                <w:lang w:eastAsia="en-US"/>
              </w:rPr>
            </w:pPr>
          </w:p>
          <w:p w14:paraId="45CF3249"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38C90751"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132A7E61" w14:textId="77777777" w:rsidR="00973A86" w:rsidRPr="00F02BE6" w:rsidRDefault="00973A86" w:rsidP="003E5D96">
            <w:pPr>
              <w:pStyle w:val="TF"/>
              <w:keepNext/>
              <w:spacing w:after="0"/>
              <w:rPr>
                <w:lang w:eastAsia="en-US"/>
              </w:rPr>
            </w:pPr>
          </w:p>
        </w:tc>
        <w:tc>
          <w:tcPr>
            <w:tcW w:w="1914" w:type="dxa"/>
            <w:gridSpan w:val="2"/>
            <w:tcBorders>
              <w:top w:val="dotted" w:sz="4" w:space="0" w:color="auto"/>
              <w:bottom w:val="dotted" w:sz="4" w:space="0" w:color="auto"/>
            </w:tcBorders>
          </w:tcPr>
          <w:p w14:paraId="603EFB72"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tcBorders>
          </w:tcPr>
          <w:p w14:paraId="6B4124B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tcBorders>
          </w:tcPr>
          <w:p w14:paraId="3D29AA2A" w14:textId="77777777" w:rsidR="00973A86" w:rsidRPr="00F02BE6" w:rsidRDefault="00973A86" w:rsidP="003E5D96">
            <w:pPr>
              <w:pStyle w:val="TF"/>
              <w:keepNext/>
              <w:spacing w:after="0"/>
              <w:rPr>
                <w:lang w:eastAsia="en-US"/>
              </w:rPr>
            </w:pPr>
          </w:p>
        </w:tc>
        <w:tc>
          <w:tcPr>
            <w:tcW w:w="957" w:type="dxa"/>
            <w:tcBorders>
              <w:top w:val="dotted" w:sz="4" w:space="0" w:color="auto"/>
              <w:bottom w:val="dotted" w:sz="4" w:space="0" w:color="auto"/>
              <w:right w:val="dotted" w:sz="4" w:space="0" w:color="auto"/>
            </w:tcBorders>
          </w:tcPr>
          <w:p w14:paraId="0271DD83"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654B8C4E" w14:textId="77777777" w:rsidR="00973A86" w:rsidRPr="00F02BE6" w:rsidRDefault="00973A86" w:rsidP="003E5D96">
            <w:pPr>
              <w:pStyle w:val="TAL"/>
              <w:rPr>
                <w:b/>
              </w:rPr>
            </w:pPr>
          </w:p>
        </w:tc>
      </w:tr>
      <w:tr w:rsidR="00973A86" w:rsidRPr="00F02BE6" w14:paraId="421E64E2" w14:textId="77777777" w:rsidTr="003E5D96">
        <w:tblPrEx>
          <w:tblCellMar>
            <w:top w:w="0" w:type="dxa"/>
            <w:bottom w:w="0" w:type="dxa"/>
          </w:tblCellMar>
        </w:tblPrEx>
        <w:trPr>
          <w:cantSplit/>
          <w:jc w:val="center"/>
        </w:trPr>
        <w:tc>
          <w:tcPr>
            <w:tcW w:w="957" w:type="dxa"/>
            <w:tcBorders>
              <w:top w:val="dotted" w:sz="4" w:space="0" w:color="auto"/>
            </w:tcBorders>
          </w:tcPr>
          <w:p w14:paraId="5E654423"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6DF3D22C"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3DD2CB8F"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5AD8043D" w14:textId="77777777" w:rsidR="00973A86" w:rsidRPr="00F02BE6" w:rsidRDefault="00973A86" w:rsidP="003E5D96">
            <w:pPr>
              <w:pStyle w:val="TF"/>
              <w:keepNext/>
              <w:spacing w:after="0"/>
              <w:rPr>
                <w:lang w:eastAsia="en-US"/>
              </w:rPr>
            </w:pPr>
          </w:p>
        </w:tc>
        <w:tc>
          <w:tcPr>
            <w:tcW w:w="957" w:type="dxa"/>
            <w:tcBorders>
              <w:top w:val="dotted" w:sz="4" w:space="0" w:color="auto"/>
            </w:tcBorders>
          </w:tcPr>
          <w:p w14:paraId="2C278974" w14:textId="77777777" w:rsidR="00973A86" w:rsidRPr="00F02BE6" w:rsidRDefault="00973A86" w:rsidP="003E5D96">
            <w:pPr>
              <w:pStyle w:val="TF"/>
              <w:keepNext/>
              <w:spacing w:after="0"/>
              <w:rPr>
                <w:lang w:eastAsia="en-US"/>
              </w:rPr>
            </w:pPr>
          </w:p>
        </w:tc>
        <w:tc>
          <w:tcPr>
            <w:tcW w:w="957" w:type="dxa"/>
            <w:tcBorders>
              <w:top w:val="dotted" w:sz="4" w:space="0" w:color="auto"/>
              <w:right w:val="dotted" w:sz="4" w:space="0" w:color="auto"/>
            </w:tcBorders>
          </w:tcPr>
          <w:p w14:paraId="03D0F332" w14:textId="77777777" w:rsidR="00973A86" w:rsidRPr="00F02BE6" w:rsidRDefault="00973A86" w:rsidP="003E5D96">
            <w:pPr>
              <w:pStyle w:val="TF"/>
              <w:keepNext/>
              <w:spacing w:after="0"/>
              <w:rPr>
                <w:lang w:eastAsia="en-US"/>
              </w:rPr>
            </w:pPr>
          </w:p>
          <w:p w14:paraId="020E86A8" w14:textId="77777777" w:rsidR="00973A86" w:rsidRPr="00F02BE6" w:rsidRDefault="00973A86" w:rsidP="003E5D96">
            <w:pPr>
              <w:pStyle w:val="TF"/>
              <w:keepNext/>
              <w:spacing w:after="0"/>
              <w:rPr>
                <w:lang w:eastAsia="en-US"/>
              </w:rPr>
            </w:pPr>
          </w:p>
        </w:tc>
        <w:tc>
          <w:tcPr>
            <w:tcW w:w="957" w:type="dxa"/>
            <w:tcBorders>
              <w:top w:val="dotted" w:sz="4" w:space="0" w:color="auto"/>
              <w:left w:val="dotted" w:sz="4" w:space="0" w:color="auto"/>
              <w:bottom w:val="dotted" w:sz="4" w:space="0" w:color="auto"/>
            </w:tcBorders>
          </w:tcPr>
          <w:p w14:paraId="02508512" w14:textId="77777777" w:rsidR="00973A86" w:rsidRPr="00F02BE6" w:rsidRDefault="00973A86" w:rsidP="003E5D96">
            <w:pPr>
              <w:pStyle w:val="TF"/>
              <w:keepNext/>
              <w:spacing w:after="0"/>
              <w:rPr>
                <w:lang w:eastAsia="en-US"/>
              </w:rPr>
            </w:pPr>
          </w:p>
        </w:tc>
        <w:tc>
          <w:tcPr>
            <w:tcW w:w="957" w:type="dxa"/>
            <w:tcBorders>
              <w:top w:val="dotted" w:sz="4" w:space="0" w:color="auto"/>
              <w:left w:val="nil"/>
              <w:bottom w:val="dotted" w:sz="4" w:space="0" w:color="auto"/>
              <w:right w:val="dotted" w:sz="4" w:space="0" w:color="auto"/>
            </w:tcBorders>
          </w:tcPr>
          <w:p w14:paraId="660DB332" w14:textId="77777777" w:rsidR="00973A86" w:rsidRPr="00F02BE6" w:rsidRDefault="00973A86" w:rsidP="003E5D96">
            <w:pPr>
              <w:pStyle w:val="TF"/>
              <w:keepNext/>
              <w:spacing w:after="0"/>
              <w:rPr>
                <w:lang w:eastAsia="en-US"/>
              </w:rPr>
            </w:pPr>
          </w:p>
        </w:tc>
        <w:tc>
          <w:tcPr>
            <w:tcW w:w="1914" w:type="dxa"/>
            <w:gridSpan w:val="2"/>
            <w:tcBorders>
              <w:left w:val="dotted" w:sz="4" w:space="0" w:color="auto"/>
            </w:tcBorders>
          </w:tcPr>
          <w:p w14:paraId="36A063B8" w14:textId="77777777" w:rsidR="00973A86" w:rsidRPr="00F02BE6" w:rsidRDefault="00973A86" w:rsidP="003E5D96">
            <w:pPr>
              <w:pStyle w:val="TAL"/>
              <w:rPr>
                <w:b/>
              </w:rPr>
            </w:pPr>
            <w:r w:rsidRPr="00F02BE6">
              <w:rPr>
                <w:b/>
              </w:rPr>
              <w:t xml:space="preserve">  octet 309</w:t>
            </w:r>
          </w:p>
        </w:tc>
      </w:tr>
    </w:tbl>
    <w:p w14:paraId="2311002E" w14:textId="77777777" w:rsidR="00973A86" w:rsidRPr="00F02BE6" w:rsidRDefault="00973A86" w:rsidP="00973A86">
      <w:pPr>
        <w:pStyle w:val="NF"/>
      </w:pPr>
    </w:p>
    <w:p w14:paraId="5E40A286" w14:textId="77777777" w:rsidR="00973A86" w:rsidRPr="00F02BE6" w:rsidRDefault="00973A86" w:rsidP="00973A86">
      <w:pPr>
        <w:pStyle w:val="NF"/>
      </w:pPr>
      <w:r w:rsidRPr="00F02BE6">
        <w:t>NOTE:</w:t>
      </w:r>
      <w:r w:rsidRPr="00F02BE6">
        <w:tab/>
        <w:t>The numbering convention specified in 3GPP TS 44.060 applies.</w:t>
      </w:r>
    </w:p>
    <w:p w14:paraId="70A7E942" w14:textId="77777777" w:rsidR="00973A86" w:rsidRPr="00F02BE6" w:rsidRDefault="00973A86" w:rsidP="00973A86">
      <w:pPr>
        <w:pStyle w:val="NF"/>
      </w:pPr>
    </w:p>
    <w:p w14:paraId="74AC8F78" w14:textId="77777777" w:rsidR="00973A86" w:rsidRPr="00F02BE6" w:rsidRDefault="00973A86" w:rsidP="00973A86">
      <w:pPr>
        <w:pStyle w:val="TF"/>
      </w:pPr>
      <w:r w:rsidRPr="00F02BE6">
        <w:t>Figure 7.6.42.1: PDTCH block type 42 (DBS-12) format</w:t>
      </w:r>
    </w:p>
    <w:p w14:paraId="1B08F099" w14:textId="77777777" w:rsidR="00973A86" w:rsidRPr="00F02BE6" w:rsidRDefault="00973A86" w:rsidP="00973A86">
      <w:pPr>
        <w:pStyle w:val="Heading2"/>
      </w:pPr>
      <w:bookmarkStart w:id="199" w:name="_Toc517979187"/>
      <w:r w:rsidRPr="00F02BE6">
        <w:t>7.7</w:t>
      </w:r>
      <w:r w:rsidRPr="00F02BE6">
        <w:tab/>
        <w:t>PRACH uplink/PACCH uplink short acknowledgement block formats</w:t>
      </w:r>
      <w:bookmarkEnd w:id="199"/>
      <w:r w:rsidRPr="00F02BE6">
        <w:t xml:space="preserve"> </w:t>
      </w:r>
    </w:p>
    <w:p w14:paraId="4102D6C1" w14:textId="77777777" w:rsidR="00973A86" w:rsidRPr="00F02BE6" w:rsidRDefault="00973A86" w:rsidP="00973A86">
      <w:r w:rsidRPr="00F02BE6">
        <w:t>Two alternative PRACH uplink/PACCH uplink short acknowledgement block formats are specified. The 8 bit (1 octet) blocks are used in the uplink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5EDDF4FC" w14:textId="77777777" w:rsidTr="003E5D96">
        <w:tblPrEx>
          <w:tblCellMar>
            <w:top w:w="0" w:type="dxa"/>
            <w:bottom w:w="0" w:type="dxa"/>
          </w:tblCellMar>
        </w:tblPrEx>
        <w:trPr>
          <w:jc w:val="center"/>
        </w:trPr>
        <w:tc>
          <w:tcPr>
            <w:tcW w:w="7656" w:type="dxa"/>
            <w:gridSpan w:val="8"/>
          </w:tcPr>
          <w:p w14:paraId="24F5744B" w14:textId="77777777" w:rsidR="00973A86" w:rsidRPr="00F02BE6" w:rsidRDefault="00973A86" w:rsidP="003E5D96">
            <w:pPr>
              <w:pStyle w:val="TF"/>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77B3457" w14:textId="77777777" w:rsidR="00973A86" w:rsidRPr="00F02BE6" w:rsidRDefault="00973A86" w:rsidP="003E5D96">
            <w:pPr>
              <w:pStyle w:val="TF"/>
              <w:spacing w:after="0"/>
              <w:rPr>
                <w:lang w:eastAsia="en-US"/>
              </w:rPr>
            </w:pPr>
          </w:p>
        </w:tc>
        <w:tc>
          <w:tcPr>
            <w:tcW w:w="957" w:type="dxa"/>
          </w:tcPr>
          <w:p w14:paraId="4C93D84E" w14:textId="77777777" w:rsidR="00973A86" w:rsidRPr="00F02BE6" w:rsidRDefault="00973A86" w:rsidP="003E5D96">
            <w:pPr>
              <w:pStyle w:val="TF"/>
              <w:spacing w:after="0"/>
              <w:rPr>
                <w:lang w:eastAsia="en-US"/>
              </w:rPr>
            </w:pPr>
          </w:p>
        </w:tc>
      </w:tr>
      <w:tr w:rsidR="00973A86" w:rsidRPr="00F02BE6" w14:paraId="795A48E6" w14:textId="77777777" w:rsidTr="003E5D96">
        <w:tblPrEx>
          <w:tblCellMar>
            <w:top w:w="0" w:type="dxa"/>
            <w:bottom w:w="0" w:type="dxa"/>
          </w:tblCellMar>
        </w:tblPrEx>
        <w:trPr>
          <w:jc w:val="center"/>
        </w:trPr>
        <w:tc>
          <w:tcPr>
            <w:tcW w:w="957" w:type="dxa"/>
          </w:tcPr>
          <w:p w14:paraId="040C60C9" w14:textId="77777777" w:rsidR="00973A86" w:rsidRPr="00F02BE6" w:rsidRDefault="00973A86" w:rsidP="003E5D96">
            <w:pPr>
              <w:pStyle w:val="TF"/>
              <w:spacing w:after="0"/>
              <w:rPr>
                <w:lang w:eastAsia="en-US"/>
              </w:rPr>
            </w:pPr>
            <w:r w:rsidRPr="00F02BE6">
              <w:rPr>
                <w:lang w:eastAsia="en-US"/>
              </w:rPr>
              <w:lastRenderedPageBreak/>
              <w:t>8</w:t>
            </w:r>
          </w:p>
        </w:tc>
        <w:tc>
          <w:tcPr>
            <w:tcW w:w="957" w:type="dxa"/>
          </w:tcPr>
          <w:p w14:paraId="69E9AE72" w14:textId="77777777" w:rsidR="00973A86" w:rsidRPr="00F02BE6" w:rsidRDefault="00973A86" w:rsidP="003E5D96">
            <w:pPr>
              <w:pStyle w:val="TF"/>
              <w:spacing w:after="0"/>
              <w:rPr>
                <w:lang w:eastAsia="en-US"/>
              </w:rPr>
            </w:pPr>
            <w:r w:rsidRPr="00F02BE6">
              <w:rPr>
                <w:lang w:eastAsia="en-US"/>
              </w:rPr>
              <w:t>7</w:t>
            </w:r>
          </w:p>
        </w:tc>
        <w:tc>
          <w:tcPr>
            <w:tcW w:w="957" w:type="dxa"/>
          </w:tcPr>
          <w:p w14:paraId="44D64ACB" w14:textId="77777777" w:rsidR="00973A86" w:rsidRPr="00F02BE6" w:rsidRDefault="00973A86" w:rsidP="003E5D96">
            <w:pPr>
              <w:pStyle w:val="TF"/>
              <w:spacing w:after="0"/>
              <w:rPr>
                <w:lang w:eastAsia="en-US"/>
              </w:rPr>
            </w:pPr>
            <w:r w:rsidRPr="00F02BE6">
              <w:rPr>
                <w:lang w:eastAsia="en-US"/>
              </w:rPr>
              <w:t>6</w:t>
            </w:r>
          </w:p>
        </w:tc>
        <w:tc>
          <w:tcPr>
            <w:tcW w:w="957" w:type="dxa"/>
          </w:tcPr>
          <w:p w14:paraId="6C001F7E" w14:textId="77777777" w:rsidR="00973A86" w:rsidRPr="00F02BE6" w:rsidRDefault="00973A86" w:rsidP="003E5D96">
            <w:pPr>
              <w:pStyle w:val="TF"/>
              <w:spacing w:after="0"/>
              <w:rPr>
                <w:lang w:eastAsia="en-US"/>
              </w:rPr>
            </w:pPr>
            <w:r w:rsidRPr="00F02BE6">
              <w:rPr>
                <w:lang w:eastAsia="en-US"/>
              </w:rPr>
              <w:t>5</w:t>
            </w:r>
          </w:p>
        </w:tc>
        <w:tc>
          <w:tcPr>
            <w:tcW w:w="957" w:type="dxa"/>
          </w:tcPr>
          <w:p w14:paraId="5BC50521" w14:textId="77777777" w:rsidR="00973A86" w:rsidRPr="00F02BE6" w:rsidRDefault="00973A86" w:rsidP="003E5D96">
            <w:pPr>
              <w:pStyle w:val="TF"/>
              <w:spacing w:after="0"/>
              <w:rPr>
                <w:lang w:eastAsia="en-US"/>
              </w:rPr>
            </w:pPr>
            <w:r w:rsidRPr="00F02BE6">
              <w:rPr>
                <w:lang w:eastAsia="en-US"/>
              </w:rPr>
              <w:t>4</w:t>
            </w:r>
          </w:p>
        </w:tc>
        <w:tc>
          <w:tcPr>
            <w:tcW w:w="957" w:type="dxa"/>
          </w:tcPr>
          <w:p w14:paraId="3062B39B" w14:textId="77777777" w:rsidR="00973A86" w:rsidRPr="00F02BE6" w:rsidRDefault="00973A86" w:rsidP="003E5D96">
            <w:pPr>
              <w:pStyle w:val="TF"/>
              <w:spacing w:after="0"/>
              <w:rPr>
                <w:lang w:eastAsia="en-US"/>
              </w:rPr>
            </w:pPr>
            <w:r w:rsidRPr="00F02BE6">
              <w:rPr>
                <w:lang w:eastAsia="en-US"/>
              </w:rPr>
              <w:t>3</w:t>
            </w:r>
          </w:p>
        </w:tc>
        <w:tc>
          <w:tcPr>
            <w:tcW w:w="957" w:type="dxa"/>
          </w:tcPr>
          <w:p w14:paraId="55911B5F" w14:textId="77777777" w:rsidR="00973A86" w:rsidRPr="00F02BE6" w:rsidRDefault="00973A86" w:rsidP="003E5D96">
            <w:pPr>
              <w:pStyle w:val="TF"/>
              <w:spacing w:after="0"/>
              <w:rPr>
                <w:lang w:eastAsia="en-US"/>
              </w:rPr>
            </w:pPr>
            <w:r w:rsidRPr="00F02BE6">
              <w:rPr>
                <w:lang w:eastAsia="en-US"/>
              </w:rPr>
              <w:t>2</w:t>
            </w:r>
          </w:p>
        </w:tc>
        <w:tc>
          <w:tcPr>
            <w:tcW w:w="957" w:type="dxa"/>
          </w:tcPr>
          <w:p w14:paraId="3AD3F217" w14:textId="77777777" w:rsidR="00973A86" w:rsidRPr="00F02BE6" w:rsidRDefault="00973A86" w:rsidP="003E5D96">
            <w:pPr>
              <w:pStyle w:val="TF"/>
              <w:spacing w:after="0"/>
              <w:rPr>
                <w:lang w:eastAsia="en-US"/>
              </w:rPr>
            </w:pPr>
            <w:r w:rsidRPr="00F02BE6">
              <w:rPr>
                <w:lang w:eastAsia="en-US"/>
              </w:rPr>
              <w:t>1</w:t>
            </w:r>
          </w:p>
        </w:tc>
        <w:tc>
          <w:tcPr>
            <w:tcW w:w="957" w:type="dxa"/>
          </w:tcPr>
          <w:p w14:paraId="6FFB2961" w14:textId="77777777" w:rsidR="00973A86" w:rsidRPr="00F02BE6" w:rsidRDefault="00973A86" w:rsidP="003E5D96">
            <w:pPr>
              <w:pStyle w:val="TF"/>
              <w:spacing w:after="0"/>
              <w:rPr>
                <w:lang w:eastAsia="en-US"/>
              </w:rPr>
            </w:pPr>
          </w:p>
        </w:tc>
        <w:tc>
          <w:tcPr>
            <w:tcW w:w="957" w:type="dxa"/>
          </w:tcPr>
          <w:p w14:paraId="116F63F4" w14:textId="77777777" w:rsidR="00973A86" w:rsidRPr="00F02BE6" w:rsidRDefault="00973A86" w:rsidP="003E5D96">
            <w:pPr>
              <w:pStyle w:val="TF"/>
              <w:spacing w:after="0"/>
              <w:rPr>
                <w:lang w:eastAsia="en-US"/>
              </w:rPr>
            </w:pPr>
          </w:p>
        </w:tc>
      </w:tr>
      <w:tr w:rsidR="00973A86" w:rsidRPr="00F02BE6" w14:paraId="55CB6EF8"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bottom w:val="single" w:sz="6" w:space="0" w:color="auto"/>
              <w:right w:val="single" w:sz="6" w:space="0" w:color="auto"/>
            </w:tcBorders>
          </w:tcPr>
          <w:p w14:paraId="17ABA7C7" w14:textId="77777777" w:rsidR="00973A86" w:rsidRPr="00F02BE6" w:rsidRDefault="00973A86" w:rsidP="003E5D96">
            <w:pPr>
              <w:pStyle w:val="TF"/>
              <w:spacing w:after="0"/>
              <w:rPr>
                <w:sz w:val="22"/>
                <w:lang w:eastAsia="en-US"/>
              </w:rPr>
            </w:pPr>
            <w:r w:rsidRPr="00F02BE6">
              <w:rPr>
                <w:sz w:val="22"/>
                <w:lang w:eastAsia="en-US"/>
              </w:rPr>
              <w:t>8 bit RLC/MAC block</w:t>
            </w:r>
          </w:p>
          <w:p w14:paraId="2F503976" w14:textId="77777777" w:rsidR="00973A86" w:rsidRPr="00F02BE6" w:rsidRDefault="00973A86" w:rsidP="003E5D96">
            <w:pPr>
              <w:pStyle w:val="TF"/>
              <w:spacing w:after="0"/>
              <w:rPr>
                <w:lang w:eastAsia="en-US"/>
              </w:rPr>
            </w:pPr>
          </w:p>
        </w:tc>
        <w:tc>
          <w:tcPr>
            <w:tcW w:w="957" w:type="dxa"/>
            <w:tcBorders>
              <w:left w:val="nil"/>
            </w:tcBorders>
          </w:tcPr>
          <w:p w14:paraId="33B9383D"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63AF43DD" w14:textId="77777777" w:rsidR="00973A86" w:rsidRPr="00F02BE6" w:rsidRDefault="00973A86" w:rsidP="003E5D96">
            <w:pPr>
              <w:pStyle w:val="TF"/>
              <w:spacing w:after="0"/>
              <w:rPr>
                <w:lang w:eastAsia="en-US"/>
              </w:rPr>
            </w:pPr>
          </w:p>
        </w:tc>
      </w:tr>
    </w:tbl>
    <w:p w14:paraId="786CF955" w14:textId="77777777" w:rsidR="00973A86" w:rsidRPr="00F02BE6" w:rsidRDefault="00973A86" w:rsidP="00973A86">
      <w:pPr>
        <w:pStyle w:val="NF"/>
      </w:pPr>
    </w:p>
    <w:p w14:paraId="07A61889" w14:textId="77777777" w:rsidR="00973A86" w:rsidRPr="00F02BE6" w:rsidRDefault="00973A86" w:rsidP="00973A86">
      <w:pPr>
        <w:pStyle w:val="NF"/>
      </w:pPr>
      <w:r w:rsidRPr="00F02BE6">
        <w:t>NOTE:</w:t>
      </w:r>
      <w:r w:rsidRPr="00F02BE6">
        <w:tab/>
        <w:t>The numbering convention specified in 3GPP TS 44.060 applies.</w:t>
      </w:r>
    </w:p>
    <w:p w14:paraId="0A07ED8E" w14:textId="77777777" w:rsidR="00973A86" w:rsidRPr="00F02BE6" w:rsidRDefault="00973A86" w:rsidP="00973A86">
      <w:pPr>
        <w:pStyle w:val="NF"/>
      </w:pPr>
    </w:p>
    <w:p w14:paraId="6D311363" w14:textId="77777777" w:rsidR="00973A86" w:rsidRPr="00F02BE6" w:rsidRDefault="00973A86" w:rsidP="00973A86">
      <w:pPr>
        <w:pStyle w:val="TF"/>
      </w:pPr>
      <w:r w:rsidRPr="00F02BE6">
        <w:t>Figure 7.7.a: PRACH uplink/PACCH uplink short acknowledgement block format</w:t>
      </w:r>
    </w:p>
    <w:p w14:paraId="0EC19CA7" w14:textId="77777777" w:rsidR="00973A86" w:rsidRPr="00F02BE6" w:rsidRDefault="00973A86" w:rsidP="00973A86">
      <w:r w:rsidRPr="00F02BE6">
        <w:t>The 11 bit blocks are used in the uplink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291B3DF0" w14:textId="77777777" w:rsidTr="003E5D96">
        <w:tblPrEx>
          <w:tblCellMar>
            <w:top w:w="0" w:type="dxa"/>
            <w:bottom w:w="0" w:type="dxa"/>
          </w:tblCellMar>
        </w:tblPrEx>
        <w:trPr>
          <w:jc w:val="center"/>
        </w:trPr>
        <w:tc>
          <w:tcPr>
            <w:tcW w:w="7656" w:type="dxa"/>
            <w:gridSpan w:val="8"/>
          </w:tcPr>
          <w:p w14:paraId="34A3647F" w14:textId="77777777" w:rsidR="00973A86" w:rsidRPr="00F02BE6" w:rsidRDefault="00973A86" w:rsidP="003E5D96">
            <w:pPr>
              <w:pStyle w:val="TF"/>
              <w:spacing w:after="0"/>
              <w:rPr>
                <w:lang w:eastAsia="en-US"/>
              </w:rPr>
            </w:pPr>
            <w:r w:rsidRPr="00F02BE6">
              <w:rPr>
                <w:lang w:eastAsia="en-US"/>
              </w:rPr>
              <w:t>&lt;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7B532DF5" w14:textId="77777777" w:rsidR="00973A86" w:rsidRPr="00F02BE6" w:rsidRDefault="00973A86" w:rsidP="003E5D96">
            <w:pPr>
              <w:pStyle w:val="TF"/>
              <w:spacing w:after="0"/>
              <w:rPr>
                <w:lang w:eastAsia="en-US"/>
              </w:rPr>
            </w:pPr>
          </w:p>
        </w:tc>
        <w:tc>
          <w:tcPr>
            <w:tcW w:w="957" w:type="dxa"/>
          </w:tcPr>
          <w:p w14:paraId="4116F755" w14:textId="77777777" w:rsidR="00973A86" w:rsidRPr="00F02BE6" w:rsidRDefault="00973A86" w:rsidP="003E5D96">
            <w:pPr>
              <w:pStyle w:val="TF"/>
              <w:spacing w:after="0"/>
              <w:rPr>
                <w:lang w:eastAsia="en-US"/>
              </w:rPr>
            </w:pPr>
          </w:p>
        </w:tc>
      </w:tr>
      <w:tr w:rsidR="00973A86" w:rsidRPr="00F02BE6" w14:paraId="1FD4EF30" w14:textId="77777777" w:rsidTr="003E5D96">
        <w:tblPrEx>
          <w:tblCellMar>
            <w:top w:w="0" w:type="dxa"/>
            <w:bottom w:w="0" w:type="dxa"/>
          </w:tblCellMar>
        </w:tblPrEx>
        <w:trPr>
          <w:jc w:val="center"/>
        </w:trPr>
        <w:tc>
          <w:tcPr>
            <w:tcW w:w="957" w:type="dxa"/>
          </w:tcPr>
          <w:p w14:paraId="1523F3A9" w14:textId="77777777" w:rsidR="00973A86" w:rsidRPr="00F02BE6" w:rsidRDefault="00973A86" w:rsidP="003E5D96">
            <w:pPr>
              <w:pStyle w:val="TF"/>
              <w:spacing w:after="0"/>
              <w:rPr>
                <w:lang w:eastAsia="en-US"/>
              </w:rPr>
            </w:pPr>
            <w:r w:rsidRPr="00F02BE6">
              <w:rPr>
                <w:lang w:eastAsia="en-US"/>
              </w:rPr>
              <w:t>8</w:t>
            </w:r>
          </w:p>
        </w:tc>
        <w:tc>
          <w:tcPr>
            <w:tcW w:w="957" w:type="dxa"/>
          </w:tcPr>
          <w:p w14:paraId="1F475B36" w14:textId="77777777" w:rsidR="00973A86" w:rsidRPr="00F02BE6" w:rsidRDefault="00973A86" w:rsidP="003E5D96">
            <w:pPr>
              <w:pStyle w:val="TF"/>
              <w:spacing w:after="0"/>
              <w:rPr>
                <w:lang w:eastAsia="en-US"/>
              </w:rPr>
            </w:pPr>
            <w:r w:rsidRPr="00F02BE6">
              <w:rPr>
                <w:lang w:eastAsia="en-US"/>
              </w:rPr>
              <w:t>7</w:t>
            </w:r>
          </w:p>
        </w:tc>
        <w:tc>
          <w:tcPr>
            <w:tcW w:w="957" w:type="dxa"/>
          </w:tcPr>
          <w:p w14:paraId="0F82DEAB" w14:textId="77777777" w:rsidR="00973A86" w:rsidRPr="00F02BE6" w:rsidRDefault="00973A86" w:rsidP="003E5D96">
            <w:pPr>
              <w:pStyle w:val="TF"/>
              <w:spacing w:after="0"/>
              <w:rPr>
                <w:lang w:eastAsia="en-US"/>
              </w:rPr>
            </w:pPr>
            <w:r w:rsidRPr="00F02BE6">
              <w:rPr>
                <w:lang w:eastAsia="en-US"/>
              </w:rPr>
              <w:t>6</w:t>
            </w:r>
          </w:p>
        </w:tc>
        <w:tc>
          <w:tcPr>
            <w:tcW w:w="957" w:type="dxa"/>
          </w:tcPr>
          <w:p w14:paraId="2AA4F481" w14:textId="77777777" w:rsidR="00973A86" w:rsidRPr="00F02BE6" w:rsidRDefault="00973A86" w:rsidP="003E5D96">
            <w:pPr>
              <w:pStyle w:val="TF"/>
              <w:spacing w:after="0"/>
              <w:rPr>
                <w:lang w:eastAsia="en-US"/>
              </w:rPr>
            </w:pPr>
            <w:r w:rsidRPr="00F02BE6">
              <w:rPr>
                <w:lang w:eastAsia="en-US"/>
              </w:rPr>
              <w:t>5</w:t>
            </w:r>
          </w:p>
        </w:tc>
        <w:tc>
          <w:tcPr>
            <w:tcW w:w="957" w:type="dxa"/>
          </w:tcPr>
          <w:p w14:paraId="1544BD0D" w14:textId="77777777" w:rsidR="00973A86" w:rsidRPr="00F02BE6" w:rsidRDefault="00973A86" w:rsidP="003E5D96">
            <w:pPr>
              <w:pStyle w:val="TF"/>
              <w:spacing w:after="0"/>
              <w:rPr>
                <w:lang w:eastAsia="en-US"/>
              </w:rPr>
            </w:pPr>
            <w:r w:rsidRPr="00F02BE6">
              <w:rPr>
                <w:lang w:eastAsia="en-US"/>
              </w:rPr>
              <w:t>4</w:t>
            </w:r>
          </w:p>
        </w:tc>
        <w:tc>
          <w:tcPr>
            <w:tcW w:w="957" w:type="dxa"/>
          </w:tcPr>
          <w:p w14:paraId="09155A71" w14:textId="77777777" w:rsidR="00973A86" w:rsidRPr="00F02BE6" w:rsidRDefault="00973A86" w:rsidP="003E5D96">
            <w:pPr>
              <w:pStyle w:val="TF"/>
              <w:spacing w:after="0"/>
              <w:rPr>
                <w:lang w:eastAsia="en-US"/>
              </w:rPr>
            </w:pPr>
            <w:r w:rsidRPr="00F02BE6">
              <w:rPr>
                <w:lang w:eastAsia="en-US"/>
              </w:rPr>
              <w:t>3</w:t>
            </w:r>
          </w:p>
        </w:tc>
        <w:tc>
          <w:tcPr>
            <w:tcW w:w="957" w:type="dxa"/>
          </w:tcPr>
          <w:p w14:paraId="133B55CE" w14:textId="77777777" w:rsidR="00973A86" w:rsidRPr="00F02BE6" w:rsidRDefault="00973A86" w:rsidP="003E5D96">
            <w:pPr>
              <w:pStyle w:val="TF"/>
              <w:spacing w:after="0"/>
              <w:rPr>
                <w:lang w:eastAsia="en-US"/>
              </w:rPr>
            </w:pPr>
            <w:r w:rsidRPr="00F02BE6">
              <w:rPr>
                <w:lang w:eastAsia="en-US"/>
              </w:rPr>
              <w:t>2</w:t>
            </w:r>
          </w:p>
        </w:tc>
        <w:tc>
          <w:tcPr>
            <w:tcW w:w="957" w:type="dxa"/>
          </w:tcPr>
          <w:p w14:paraId="66576E84" w14:textId="77777777" w:rsidR="00973A86" w:rsidRPr="00F02BE6" w:rsidRDefault="00973A86" w:rsidP="003E5D96">
            <w:pPr>
              <w:pStyle w:val="TF"/>
              <w:spacing w:after="0"/>
              <w:rPr>
                <w:lang w:eastAsia="en-US"/>
              </w:rPr>
            </w:pPr>
            <w:r w:rsidRPr="00F02BE6">
              <w:rPr>
                <w:lang w:eastAsia="en-US"/>
              </w:rPr>
              <w:t>1</w:t>
            </w:r>
          </w:p>
        </w:tc>
        <w:tc>
          <w:tcPr>
            <w:tcW w:w="957" w:type="dxa"/>
          </w:tcPr>
          <w:p w14:paraId="43379E03" w14:textId="77777777" w:rsidR="00973A86" w:rsidRPr="00F02BE6" w:rsidRDefault="00973A86" w:rsidP="003E5D96">
            <w:pPr>
              <w:pStyle w:val="TF"/>
              <w:spacing w:after="0"/>
              <w:rPr>
                <w:lang w:eastAsia="en-US"/>
              </w:rPr>
            </w:pPr>
          </w:p>
        </w:tc>
        <w:tc>
          <w:tcPr>
            <w:tcW w:w="957" w:type="dxa"/>
          </w:tcPr>
          <w:p w14:paraId="47B5ADAF" w14:textId="77777777" w:rsidR="00973A86" w:rsidRPr="00F02BE6" w:rsidRDefault="00973A86" w:rsidP="003E5D96">
            <w:pPr>
              <w:pStyle w:val="TF"/>
              <w:spacing w:after="0"/>
              <w:rPr>
                <w:lang w:eastAsia="en-US"/>
              </w:rPr>
            </w:pPr>
          </w:p>
        </w:tc>
      </w:tr>
      <w:tr w:rsidR="00973A86" w:rsidRPr="00F02BE6" w14:paraId="43EF368C"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bottom w:val="single" w:sz="6" w:space="0" w:color="auto"/>
              <w:right w:val="single" w:sz="6" w:space="0" w:color="auto"/>
            </w:tcBorders>
          </w:tcPr>
          <w:p w14:paraId="46E8CB65" w14:textId="77777777" w:rsidR="00973A86" w:rsidRPr="00F02BE6" w:rsidRDefault="00973A86" w:rsidP="003E5D96">
            <w:pPr>
              <w:pStyle w:val="TF"/>
              <w:spacing w:after="0"/>
              <w:rPr>
                <w:sz w:val="22"/>
                <w:lang w:eastAsia="en-US"/>
              </w:rPr>
            </w:pPr>
            <w:r w:rsidRPr="00F02BE6">
              <w:rPr>
                <w:sz w:val="22"/>
                <w:lang w:eastAsia="en-US"/>
              </w:rPr>
              <w:t>11 bit RLC/MAC block</w:t>
            </w:r>
          </w:p>
          <w:p w14:paraId="6BCFBC0D" w14:textId="77777777" w:rsidR="00973A86" w:rsidRPr="00F02BE6" w:rsidRDefault="00973A86" w:rsidP="003E5D96">
            <w:pPr>
              <w:pStyle w:val="TF"/>
              <w:spacing w:after="0"/>
              <w:rPr>
                <w:lang w:eastAsia="en-US"/>
              </w:rPr>
            </w:pPr>
          </w:p>
        </w:tc>
        <w:tc>
          <w:tcPr>
            <w:tcW w:w="957" w:type="dxa"/>
            <w:tcBorders>
              <w:left w:val="nil"/>
            </w:tcBorders>
          </w:tcPr>
          <w:p w14:paraId="1B6E412D"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6FC717F6" w14:textId="77777777" w:rsidR="00973A86" w:rsidRPr="00F02BE6" w:rsidRDefault="00973A86" w:rsidP="003E5D96">
            <w:pPr>
              <w:pStyle w:val="TF"/>
              <w:spacing w:after="0"/>
              <w:rPr>
                <w:lang w:eastAsia="en-US"/>
              </w:rPr>
            </w:pPr>
          </w:p>
        </w:tc>
      </w:tr>
      <w:tr w:rsidR="00973A86" w:rsidRPr="00F02BE6" w14:paraId="791DF312" w14:textId="77777777" w:rsidTr="003E5D96">
        <w:tblPrEx>
          <w:tblCellMar>
            <w:top w:w="0" w:type="dxa"/>
            <w:bottom w:w="0" w:type="dxa"/>
          </w:tblCellMar>
        </w:tblPrEx>
        <w:trPr>
          <w:jc w:val="center"/>
        </w:trPr>
        <w:tc>
          <w:tcPr>
            <w:tcW w:w="957" w:type="dxa"/>
            <w:tcBorders>
              <w:top w:val="single" w:sz="6" w:space="0" w:color="auto"/>
            </w:tcBorders>
          </w:tcPr>
          <w:p w14:paraId="4B0C6E34" w14:textId="77777777" w:rsidR="00973A86" w:rsidRPr="00F02BE6" w:rsidRDefault="00973A86" w:rsidP="003E5D96">
            <w:pPr>
              <w:pStyle w:val="TF"/>
              <w:spacing w:after="0"/>
              <w:rPr>
                <w:lang w:eastAsia="en-US"/>
              </w:rPr>
            </w:pPr>
          </w:p>
        </w:tc>
        <w:tc>
          <w:tcPr>
            <w:tcW w:w="957" w:type="dxa"/>
            <w:tcBorders>
              <w:top w:val="single" w:sz="6" w:space="0" w:color="auto"/>
            </w:tcBorders>
          </w:tcPr>
          <w:p w14:paraId="36EC9676" w14:textId="77777777" w:rsidR="00973A86" w:rsidRPr="00F02BE6" w:rsidRDefault="00973A86" w:rsidP="003E5D96">
            <w:pPr>
              <w:pStyle w:val="TF"/>
              <w:spacing w:after="0"/>
              <w:rPr>
                <w:lang w:eastAsia="en-US"/>
              </w:rPr>
            </w:pPr>
          </w:p>
        </w:tc>
        <w:tc>
          <w:tcPr>
            <w:tcW w:w="957" w:type="dxa"/>
            <w:tcBorders>
              <w:top w:val="single" w:sz="6" w:space="0" w:color="auto"/>
            </w:tcBorders>
          </w:tcPr>
          <w:p w14:paraId="2D54F0FA" w14:textId="77777777" w:rsidR="00973A86" w:rsidRPr="00F02BE6" w:rsidRDefault="00973A86" w:rsidP="003E5D96">
            <w:pPr>
              <w:pStyle w:val="TF"/>
              <w:spacing w:after="0"/>
              <w:rPr>
                <w:lang w:eastAsia="en-US"/>
              </w:rPr>
            </w:pPr>
          </w:p>
        </w:tc>
        <w:tc>
          <w:tcPr>
            <w:tcW w:w="1914" w:type="dxa"/>
            <w:gridSpan w:val="2"/>
            <w:tcBorders>
              <w:top w:val="single" w:sz="6" w:space="0" w:color="auto"/>
              <w:right w:val="single" w:sz="6" w:space="0" w:color="auto"/>
            </w:tcBorders>
          </w:tcPr>
          <w:p w14:paraId="2EAD84EE" w14:textId="77777777" w:rsidR="00973A86" w:rsidRPr="00F02BE6" w:rsidRDefault="00973A86" w:rsidP="003E5D96">
            <w:pPr>
              <w:pStyle w:val="TF"/>
              <w:spacing w:after="0"/>
              <w:rPr>
                <w:lang w:eastAsia="en-US"/>
              </w:rPr>
            </w:pPr>
          </w:p>
          <w:p w14:paraId="51D17DB2" w14:textId="77777777" w:rsidR="00973A86" w:rsidRPr="00F02BE6" w:rsidRDefault="00973A86" w:rsidP="003E5D96">
            <w:pPr>
              <w:pStyle w:val="TF"/>
              <w:spacing w:after="0"/>
              <w:rPr>
                <w:lang w:eastAsia="en-US"/>
              </w:rPr>
            </w:pPr>
          </w:p>
        </w:tc>
        <w:tc>
          <w:tcPr>
            <w:tcW w:w="2871" w:type="dxa"/>
            <w:gridSpan w:val="3"/>
            <w:tcBorders>
              <w:top w:val="single" w:sz="6" w:space="0" w:color="auto"/>
              <w:left w:val="nil"/>
              <w:bottom w:val="single" w:sz="6" w:space="0" w:color="auto"/>
              <w:right w:val="single" w:sz="6" w:space="0" w:color="auto"/>
            </w:tcBorders>
          </w:tcPr>
          <w:p w14:paraId="6CCFEA55" w14:textId="77777777" w:rsidR="00973A86" w:rsidRPr="00F02BE6" w:rsidRDefault="00973A86" w:rsidP="003E5D96">
            <w:pPr>
              <w:pStyle w:val="TF"/>
              <w:spacing w:after="0"/>
              <w:rPr>
                <w:lang w:eastAsia="en-US"/>
              </w:rPr>
            </w:pPr>
          </w:p>
        </w:tc>
        <w:tc>
          <w:tcPr>
            <w:tcW w:w="957" w:type="dxa"/>
            <w:tcBorders>
              <w:left w:val="nil"/>
            </w:tcBorders>
          </w:tcPr>
          <w:p w14:paraId="7F5DA274" w14:textId="77777777" w:rsidR="00973A86" w:rsidRPr="00F02BE6" w:rsidRDefault="00973A86" w:rsidP="003E5D96">
            <w:pPr>
              <w:pStyle w:val="TF"/>
              <w:spacing w:after="0"/>
              <w:jc w:val="left"/>
              <w:rPr>
                <w:lang w:eastAsia="en-US"/>
              </w:rPr>
            </w:pPr>
            <w:r w:rsidRPr="00F02BE6">
              <w:rPr>
                <w:lang w:eastAsia="en-US"/>
              </w:rPr>
              <w:t xml:space="preserve">  octet 2</w:t>
            </w:r>
          </w:p>
        </w:tc>
        <w:tc>
          <w:tcPr>
            <w:tcW w:w="957" w:type="dxa"/>
            <w:tcBorders>
              <w:left w:val="nil"/>
            </w:tcBorders>
          </w:tcPr>
          <w:p w14:paraId="462E4BC7" w14:textId="77777777" w:rsidR="00973A86" w:rsidRPr="00F02BE6" w:rsidRDefault="00973A86" w:rsidP="003E5D96">
            <w:pPr>
              <w:pStyle w:val="TF"/>
              <w:spacing w:after="0"/>
              <w:rPr>
                <w:lang w:eastAsia="en-US"/>
              </w:rPr>
            </w:pPr>
          </w:p>
        </w:tc>
      </w:tr>
    </w:tbl>
    <w:p w14:paraId="0D02FB51" w14:textId="77777777" w:rsidR="00973A86" w:rsidRPr="00F02BE6" w:rsidRDefault="00973A86" w:rsidP="00973A86">
      <w:pPr>
        <w:pStyle w:val="NF"/>
      </w:pPr>
    </w:p>
    <w:p w14:paraId="46701CFB" w14:textId="77777777" w:rsidR="00973A86" w:rsidRPr="00F02BE6" w:rsidRDefault="00973A86" w:rsidP="00973A86">
      <w:pPr>
        <w:pStyle w:val="NF"/>
      </w:pPr>
      <w:r w:rsidRPr="00F02BE6">
        <w:t>NOTE:</w:t>
      </w:r>
      <w:r w:rsidRPr="00F02BE6">
        <w:tab/>
        <w:t>The numbering convention specified in 3GPP TS 44.060 applies.</w:t>
      </w:r>
    </w:p>
    <w:p w14:paraId="561498C2" w14:textId="77777777" w:rsidR="00973A86" w:rsidRPr="00F02BE6" w:rsidRDefault="00973A86" w:rsidP="00973A86">
      <w:pPr>
        <w:pStyle w:val="NF"/>
      </w:pPr>
    </w:p>
    <w:p w14:paraId="6F352091" w14:textId="77777777" w:rsidR="00973A86" w:rsidRPr="00F02BE6" w:rsidRDefault="00973A86" w:rsidP="00973A86">
      <w:pPr>
        <w:pStyle w:val="TF"/>
      </w:pPr>
      <w:r w:rsidRPr="00F02BE6">
        <w:t>Figure 7.7.b: PRACH uplink/PACCH uplink short acknowledgement block format</w:t>
      </w:r>
    </w:p>
    <w:p w14:paraId="642F4F90" w14:textId="77777777" w:rsidR="00973A86" w:rsidRPr="00F02BE6" w:rsidRDefault="00973A86" w:rsidP="00973A86">
      <w:pPr>
        <w:pStyle w:val="Heading2"/>
      </w:pPr>
      <w:bookmarkStart w:id="200" w:name="_Toc517979188"/>
      <w:r w:rsidRPr="00F02BE6">
        <w:t>7.8</w:t>
      </w:r>
      <w:r w:rsidRPr="00F02BE6">
        <w:tab/>
        <w:t>PTCCH downlink block format</w:t>
      </w:r>
      <w:bookmarkEnd w:id="200"/>
      <w:r w:rsidRPr="00F02BE6">
        <w:t xml:space="preserve"> </w:t>
      </w:r>
    </w:p>
    <w:p w14:paraId="060C2EF1" w14:textId="77777777" w:rsidR="00973A86" w:rsidRPr="00F02BE6" w:rsidRDefault="00973A86" w:rsidP="00973A86">
      <w:r w:rsidRPr="00F02BE6">
        <w:t>The 184 bit (23 octets) blocks are used in the downlink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gridCol w:w="8"/>
      </w:tblGrid>
      <w:tr w:rsidR="00973A86" w:rsidRPr="00F02BE6" w14:paraId="158CDC70" w14:textId="77777777" w:rsidTr="003E5D96">
        <w:tblPrEx>
          <w:tblCellMar>
            <w:top w:w="0" w:type="dxa"/>
            <w:bottom w:w="0" w:type="dxa"/>
          </w:tblCellMar>
        </w:tblPrEx>
        <w:trPr>
          <w:jc w:val="center"/>
        </w:trPr>
        <w:tc>
          <w:tcPr>
            <w:tcW w:w="7656" w:type="dxa"/>
            <w:gridSpan w:val="8"/>
          </w:tcPr>
          <w:p w14:paraId="1C718F0C" w14:textId="77777777" w:rsidR="00973A86" w:rsidRPr="00F02BE6" w:rsidRDefault="00973A86" w:rsidP="003E5D96">
            <w:pPr>
              <w:pStyle w:val="TF"/>
              <w:spacing w:after="0"/>
              <w:rPr>
                <w:lang w:eastAsia="en-US"/>
              </w:rPr>
            </w:pPr>
            <w:r w:rsidRPr="00F02BE6">
              <w:rPr>
                <w:lang w:eastAsia="en-US"/>
              </w:rPr>
              <w:t>&lt;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4B897B60" w14:textId="77777777" w:rsidR="00973A86" w:rsidRPr="00F02BE6" w:rsidRDefault="00973A86" w:rsidP="003E5D96">
            <w:pPr>
              <w:pStyle w:val="TF"/>
              <w:spacing w:after="0"/>
              <w:rPr>
                <w:lang w:eastAsia="en-US"/>
              </w:rPr>
            </w:pPr>
          </w:p>
        </w:tc>
        <w:tc>
          <w:tcPr>
            <w:tcW w:w="957" w:type="dxa"/>
            <w:gridSpan w:val="2"/>
          </w:tcPr>
          <w:p w14:paraId="744EFEAB" w14:textId="77777777" w:rsidR="00973A86" w:rsidRPr="00F02BE6" w:rsidRDefault="00973A86" w:rsidP="003E5D96">
            <w:pPr>
              <w:pStyle w:val="TF"/>
              <w:spacing w:after="0"/>
              <w:rPr>
                <w:lang w:eastAsia="en-US"/>
              </w:rPr>
            </w:pPr>
          </w:p>
        </w:tc>
      </w:tr>
      <w:tr w:rsidR="00973A86" w:rsidRPr="00F02BE6" w14:paraId="40358179" w14:textId="77777777" w:rsidTr="003E5D96">
        <w:tblPrEx>
          <w:tblCellMar>
            <w:top w:w="0" w:type="dxa"/>
            <w:bottom w:w="0" w:type="dxa"/>
          </w:tblCellMar>
        </w:tblPrEx>
        <w:trPr>
          <w:jc w:val="center"/>
        </w:trPr>
        <w:tc>
          <w:tcPr>
            <w:tcW w:w="957" w:type="dxa"/>
          </w:tcPr>
          <w:p w14:paraId="57F160F8" w14:textId="77777777" w:rsidR="00973A86" w:rsidRPr="00F02BE6" w:rsidRDefault="00973A86" w:rsidP="003E5D96">
            <w:pPr>
              <w:pStyle w:val="TF"/>
              <w:spacing w:after="0"/>
              <w:rPr>
                <w:lang w:eastAsia="en-US"/>
              </w:rPr>
            </w:pPr>
            <w:r w:rsidRPr="00F02BE6">
              <w:rPr>
                <w:lang w:eastAsia="en-US"/>
              </w:rPr>
              <w:t>8</w:t>
            </w:r>
          </w:p>
        </w:tc>
        <w:tc>
          <w:tcPr>
            <w:tcW w:w="957" w:type="dxa"/>
          </w:tcPr>
          <w:p w14:paraId="6221F158" w14:textId="77777777" w:rsidR="00973A86" w:rsidRPr="00F02BE6" w:rsidRDefault="00973A86" w:rsidP="003E5D96">
            <w:pPr>
              <w:pStyle w:val="TF"/>
              <w:spacing w:after="0"/>
              <w:rPr>
                <w:lang w:eastAsia="en-US"/>
              </w:rPr>
            </w:pPr>
            <w:r w:rsidRPr="00F02BE6">
              <w:rPr>
                <w:lang w:eastAsia="en-US"/>
              </w:rPr>
              <w:t>7</w:t>
            </w:r>
          </w:p>
        </w:tc>
        <w:tc>
          <w:tcPr>
            <w:tcW w:w="957" w:type="dxa"/>
          </w:tcPr>
          <w:p w14:paraId="4B34A259" w14:textId="77777777" w:rsidR="00973A86" w:rsidRPr="00F02BE6" w:rsidRDefault="00973A86" w:rsidP="003E5D96">
            <w:pPr>
              <w:pStyle w:val="TF"/>
              <w:spacing w:after="0"/>
              <w:rPr>
                <w:lang w:eastAsia="en-US"/>
              </w:rPr>
            </w:pPr>
            <w:r w:rsidRPr="00F02BE6">
              <w:rPr>
                <w:lang w:eastAsia="en-US"/>
              </w:rPr>
              <w:t>6</w:t>
            </w:r>
          </w:p>
        </w:tc>
        <w:tc>
          <w:tcPr>
            <w:tcW w:w="957" w:type="dxa"/>
          </w:tcPr>
          <w:p w14:paraId="3D4500F5" w14:textId="77777777" w:rsidR="00973A86" w:rsidRPr="00F02BE6" w:rsidRDefault="00973A86" w:rsidP="003E5D96">
            <w:pPr>
              <w:pStyle w:val="TF"/>
              <w:spacing w:after="0"/>
              <w:rPr>
                <w:lang w:eastAsia="en-US"/>
              </w:rPr>
            </w:pPr>
            <w:r w:rsidRPr="00F02BE6">
              <w:rPr>
                <w:lang w:eastAsia="en-US"/>
              </w:rPr>
              <w:t>5</w:t>
            </w:r>
          </w:p>
        </w:tc>
        <w:tc>
          <w:tcPr>
            <w:tcW w:w="957" w:type="dxa"/>
          </w:tcPr>
          <w:p w14:paraId="1B427B91" w14:textId="77777777" w:rsidR="00973A86" w:rsidRPr="00F02BE6" w:rsidRDefault="00973A86" w:rsidP="003E5D96">
            <w:pPr>
              <w:pStyle w:val="TF"/>
              <w:spacing w:after="0"/>
              <w:rPr>
                <w:lang w:eastAsia="en-US"/>
              </w:rPr>
            </w:pPr>
            <w:r w:rsidRPr="00F02BE6">
              <w:rPr>
                <w:lang w:eastAsia="en-US"/>
              </w:rPr>
              <w:t>4</w:t>
            </w:r>
          </w:p>
        </w:tc>
        <w:tc>
          <w:tcPr>
            <w:tcW w:w="957" w:type="dxa"/>
          </w:tcPr>
          <w:p w14:paraId="608B24DE" w14:textId="77777777" w:rsidR="00973A86" w:rsidRPr="00F02BE6" w:rsidRDefault="00973A86" w:rsidP="003E5D96">
            <w:pPr>
              <w:pStyle w:val="TF"/>
              <w:spacing w:after="0"/>
              <w:rPr>
                <w:lang w:eastAsia="en-US"/>
              </w:rPr>
            </w:pPr>
            <w:r w:rsidRPr="00F02BE6">
              <w:rPr>
                <w:lang w:eastAsia="en-US"/>
              </w:rPr>
              <w:t>3</w:t>
            </w:r>
          </w:p>
        </w:tc>
        <w:tc>
          <w:tcPr>
            <w:tcW w:w="957" w:type="dxa"/>
          </w:tcPr>
          <w:p w14:paraId="55124585" w14:textId="77777777" w:rsidR="00973A86" w:rsidRPr="00F02BE6" w:rsidRDefault="00973A86" w:rsidP="003E5D96">
            <w:pPr>
              <w:pStyle w:val="TF"/>
              <w:spacing w:after="0"/>
              <w:rPr>
                <w:lang w:eastAsia="en-US"/>
              </w:rPr>
            </w:pPr>
            <w:r w:rsidRPr="00F02BE6">
              <w:rPr>
                <w:lang w:eastAsia="en-US"/>
              </w:rPr>
              <w:t>2</w:t>
            </w:r>
          </w:p>
        </w:tc>
        <w:tc>
          <w:tcPr>
            <w:tcW w:w="957" w:type="dxa"/>
          </w:tcPr>
          <w:p w14:paraId="3901D63C" w14:textId="77777777" w:rsidR="00973A86" w:rsidRPr="00F02BE6" w:rsidRDefault="00973A86" w:rsidP="003E5D96">
            <w:pPr>
              <w:pStyle w:val="TF"/>
              <w:spacing w:after="0"/>
              <w:rPr>
                <w:lang w:eastAsia="en-US"/>
              </w:rPr>
            </w:pPr>
            <w:r w:rsidRPr="00F02BE6">
              <w:rPr>
                <w:lang w:eastAsia="en-US"/>
              </w:rPr>
              <w:t>1</w:t>
            </w:r>
          </w:p>
        </w:tc>
        <w:tc>
          <w:tcPr>
            <w:tcW w:w="957" w:type="dxa"/>
          </w:tcPr>
          <w:p w14:paraId="16848A40" w14:textId="77777777" w:rsidR="00973A86" w:rsidRPr="00F02BE6" w:rsidRDefault="00973A86" w:rsidP="003E5D96">
            <w:pPr>
              <w:pStyle w:val="TF"/>
              <w:spacing w:after="0"/>
              <w:rPr>
                <w:lang w:eastAsia="en-US"/>
              </w:rPr>
            </w:pPr>
          </w:p>
        </w:tc>
        <w:tc>
          <w:tcPr>
            <w:tcW w:w="957" w:type="dxa"/>
            <w:gridSpan w:val="2"/>
          </w:tcPr>
          <w:p w14:paraId="75B8738B" w14:textId="77777777" w:rsidR="00973A86" w:rsidRPr="00F02BE6" w:rsidRDefault="00973A86" w:rsidP="003E5D96">
            <w:pPr>
              <w:pStyle w:val="TF"/>
              <w:spacing w:after="0"/>
              <w:rPr>
                <w:lang w:eastAsia="en-US"/>
              </w:rPr>
            </w:pPr>
          </w:p>
        </w:tc>
      </w:tr>
      <w:tr w:rsidR="00973A86" w:rsidRPr="00F02BE6" w14:paraId="09973993" w14:textId="77777777" w:rsidTr="003E5D96">
        <w:tblPrEx>
          <w:tblCellMar>
            <w:top w:w="0" w:type="dxa"/>
            <w:bottom w:w="0" w:type="dxa"/>
          </w:tblCellMar>
        </w:tblPrEx>
        <w:trPr>
          <w:jc w:val="center"/>
        </w:trPr>
        <w:tc>
          <w:tcPr>
            <w:tcW w:w="957" w:type="dxa"/>
            <w:tcBorders>
              <w:top w:val="single" w:sz="6" w:space="0" w:color="auto"/>
              <w:left w:val="single" w:sz="6" w:space="0" w:color="auto"/>
              <w:bottom w:val="single" w:sz="6" w:space="0" w:color="auto"/>
            </w:tcBorders>
          </w:tcPr>
          <w:p w14:paraId="5FB4E109" w14:textId="77777777" w:rsidR="00973A86" w:rsidRPr="00F02BE6" w:rsidRDefault="00973A86" w:rsidP="003E5D96">
            <w:pPr>
              <w:pStyle w:val="TF"/>
              <w:spacing w:after="0"/>
              <w:rPr>
                <w:sz w:val="22"/>
                <w:lang w:eastAsia="en-US"/>
              </w:rPr>
            </w:pPr>
          </w:p>
          <w:p w14:paraId="392A0D8E" w14:textId="77777777" w:rsidR="00973A86" w:rsidRPr="00F02BE6" w:rsidRDefault="00973A86" w:rsidP="003E5D96">
            <w:pPr>
              <w:pStyle w:val="TF"/>
              <w:spacing w:after="0"/>
              <w:rPr>
                <w:sz w:val="22"/>
                <w:lang w:eastAsia="en-US"/>
              </w:rPr>
            </w:pPr>
          </w:p>
        </w:tc>
        <w:tc>
          <w:tcPr>
            <w:tcW w:w="6699" w:type="dxa"/>
            <w:gridSpan w:val="7"/>
            <w:tcBorders>
              <w:top w:val="single" w:sz="6" w:space="0" w:color="auto"/>
            </w:tcBorders>
          </w:tcPr>
          <w:p w14:paraId="1D56E105" w14:textId="77777777" w:rsidR="00973A86" w:rsidRPr="00F02BE6" w:rsidRDefault="00973A86" w:rsidP="003E5D96">
            <w:pPr>
              <w:pStyle w:val="TF"/>
              <w:spacing w:after="0"/>
              <w:rPr>
                <w:sz w:val="22"/>
                <w:lang w:eastAsia="en-US"/>
              </w:rPr>
            </w:pPr>
            <w:r w:rsidRPr="00F02BE6">
              <w:rPr>
                <w:sz w:val="22"/>
                <w:lang w:eastAsia="en-US"/>
              </w:rPr>
              <w:t>Ordered timing advance for MS assigned TAI = 0</w:t>
            </w:r>
          </w:p>
        </w:tc>
        <w:tc>
          <w:tcPr>
            <w:tcW w:w="957" w:type="dxa"/>
            <w:tcBorders>
              <w:left w:val="single" w:sz="6" w:space="0" w:color="auto"/>
            </w:tcBorders>
          </w:tcPr>
          <w:p w14:paraId="29034DE4" w14:textId="77777777" w:rsidR="00973A86" w:rsidRPr="00F02BE6" w:rsidRDefault="00973A86" w:rsidP="003E5D96">
            <w:pPr>
              <w:pStyle w:val="TF"/>
              <w:spacing w:after="0"/>
              <w:jc w:val="left"/>
              <w:rPr>
                <w:b w:val="0"/>
                <w:lang w:eastAsia="en-US"/>
              </w:rPr>
            </w:pPr>
            <w:r w:rsidRPr="00F02BE6">
              <w:rPr>
                <w:b w:val="0"/>
                <w:lang w:eastAsia="en-US"/>
              </w:rPr>
              <w:t xml:space="preserve">  </w:t>
            </w:r>
            <w:r w:rsidRPr="00F02BE6">
              <w:rPr>
                <w:lang w:eastAsia="en-US"/>
              </w:rPr>
              <w:t>octet 1</w:t>
            </w:r>
          </w:p>
        </w:tc>
        <w:tc>
          <w:tcPr>
            <w:tcW w:w="957" w:type="dxa"/>
            <w:gridSpan w:val="2"/>
          </w:tcPr>
          <w:p w14:paraId="7ECFEBD5" w14:textId="77777777" w:rsidR="00973A86" w:rsidRPr="00F02BE6" w:rsidRDefault="00973A86" w:rsidP="003E5D96">
            <w:pPr>
              <w:pStyle w:val="TF"/>
              <w:spacing w:after="0"/>
              <w:rPr>
                <w:b w:val="0"/>
                <w:lang w:eastAsia="en-US"/>
              </w:rPr>
            </w:pPr>
          </w:p>
        </w:tc>
      </w:tr>
      <w:tr w:rsidR="00973A86" w:rsidRPr="00F02BE6" w14:paraId="6034FDBC" w14:textId="77777777" w:rsidTr="003E5D96">
        <w:tblPrEx>
          <w:tblCellMar>
            <w:top w:w="0" w:type="dxa"/>
            <w:bottom w:w="0" w:type="dxa"/>
          </w:tblCellMar>
        </w:tblPrEx>
        <w:trPr>
          <w:jc w:val="center"/>
        </w:trPr>
        <w:tc>
          <w:tcPr>
            <w:tcW w:w="957" w:type="dxa"/>
            <w:tcBorders>
              <w:top w:val="single" w:sz="6" w:space="0" w:color="auto"/>
              <w:left w:val="single" w:sz="6" w:space="0" w:color="auto"/>
              <w:bottom w:val="single" w:sz="6" w:space="0" w:color="auto"/>
            </w:tcBorders>
          </w:tcPr>
          <w:p w14:paraId="09888529" w14:textId="77777777" w:rsidR="00973A86" w:rsidRPr="00F02BE6" w:rsidRDefault="00973A86" w:rsidP="003E5D96">
            <w:pPr>
              <w:pStyle w:val="TF"/>
              <w:spacing w:after="0"/>
              <w:rPr>
                <w:sz w:val="22"/>
                <w:lang w:eastAsia="en-US"/>
              </w:rPr>
            </w:pPr>
          </w:p>
          <w:p w14:paraId="556937AE" w14:textId="77777777" w:rsidR="00973A86" w:rsidRPr="00F02BE6" w:rsidRDefault="00973A86" w:rsidP="003E5D96">
            <w:pPr>
              <w:pStyle w:val="TF"/>
              <w:spacing w:after="0"/>
              <w:rPr>
                <w:lang w:eastAsia="en-US"/>
              </w:rPr>
            </w:pPr>
          </w:p>
        </w:tc>
        <w:tc>
          <w:tcPr>
            <w:tcW w:w="6699" w:type="dxa"/>
            <w:gridSpan w:val="7"/>
            <w:tcBorders>
              <w:top w:val="single" w:sz="6" w:space="0" w:color="auto"/>
              <w:bottom w:val="single" w:sz="6" w:space="0" w:color="auto"/>
            </w:tcBorders>
          </w:tcPr>
          <w:p w14:paraId="4089FA7C" w14:textId="77777777" w:rsidR="00973A86" w:rsidRPr="00F02BE6" w:rsidRDefault="00973A86" w:rsidP="003E5D96">
            <w:pPr>
              <w:pStyle w:val="TF"/>
              <w:spacing w:after="0"/>
              <w:rPr>
                <w:b w:val="0"/>
                <w:lang w:eastAsia="en-US"/>
              </w:rPr>
            </w:pPr>
            <w:r w:rsidRPr="00F02BE6">
              <w:rPr>
                <w:sz w:val="22"/>
                <w:lang w:eastAsia="en-US"/>
              </w:rPr>
              <w:t>Ordered timing advance for MS assigned TAI = 1</w:t>
            </w:r>
          </w:p>
        </w:tc>
        <w:tc>
          <w:tcPr>
            <w:tcW w:w="957" w:type="dxa"/>
            <w:tcBorders>
              <w:left w:val="single" w:sz="6" w:space="0" w:color="auto"/>
            </w:tcBorders>
          </w:tcPr>
          <w:p w14:paraId="085B2C96" w14:textId="77777777" w:rsidR="00973A86" w:rsidRPr="00F02BE6" w:rsidRDefault="00973A86" w:rsidP="003E5D96">
            <w:pPr>
              <w:pStyle w:val="TF"/>
              <w:spacing w:after="0"/>
              <w:jc w:val="left"/>
              <w:rPr>
                <w:b w:val="0"/>
                <w:lang w:eastAsia="en-US"/>
              </w:rPr>
            </w:pPr>
            <w:r w:rsidRPr="00F02BE6">
              <w:rPr>
                <w:b w:val="0"/>
                <w:lang w:eastAsia="en-US"/>
              </w:rPr>
              <w:t xml:space="preserve">  </w:t>
            </w:r>
            <w:r w:rsidRPr="00F02BE6">
              <w:rPr>
                <w:lang w:eastAsia="en-US"/>
              </w:rPr>
              <w:t>octet 2</w:t>
            </w:r>
          </w:p>
        </w:tc>
        <w:tc>
          <w:tcPr>
            <w:tcW w:w="957" w:type="dxa"/>
            <w:gridSpan w:val="2"/>
          </w:tcPr>
          <w:p w14:paraId="2CCA192F" w14:textId="77777777" w:rsidR="00973A86" w:rsidRPr="00F02BE6" w:rsidRDefault="00973A86" w:rsidP="003E5D96">
            <w:pPr>
              <w:pStyle w:val="TF"/>
              <w:spacing w:after="0"/>
              <w:rPr>
                <w:b w:val="0"/>
                <w:lang w:eastAsia="en-US"/>
              </w:rPr>
            </w:pPr>
          </w:p>
        </w:tc>
      </w:tr>
      <w:tr w:rsidR="00973A86" w:rsidRPr="00F02BE6" w14:paraId="1C1AF3E4" w14:textId="77777777" w:rsidTr="003E5D96">
        <w:tblPrEx>
          <w:tblCellMar>
            <w:top w:w="0" w:type="dxa"/>
            <w:bottom w:w="0" w:type="dxa"/>
          </w:tblCellMar>
        </w:tblPrEx>
        <w:trPr>
          <w:jc w:val="center"/>
        </w:trPr>
        <w:tc>
          <w:tcPr>
            <w:tcW w:w="957" w:type="dxa"/>
            <w:tcBorders>
              <w:left w:val="single" w:sz="6" w:space="0" w:color="auto"/>
            </w:tcBorders>
          </w:tcPr>
          <w:p w14:paraId="6BF6F115" w14:textId="77777777" w:rsidR="00973A86" w:rsidRPr="00F02BE6" w:rsidRDefault="00973A86" w:rsidP="003E5D96">
            <w:pPr>
              <w:pStyle w:val="TF"/>
              <w:spacing w:after="0"/>
              <w:rPr>
                <w:lang w:eastAsia="en-US"/>
              </w:rPr>
            </w:pPr>
          </w:p>
        </w:tc>
        <w:tc>
          <w:tcPr>
            <w:tcW w:w="957" w:type="dxa"/>
            <w:tcBorders>
              <w:top w:val="single" w:sz="6" w:space="0" w:color="auto"/>
            </w:tcBorders>
          </w:tcPr>
          <w:p w14:paraId="7B8BA005" w14:textId="77777777" w:rsidR="00973A86" w:rsidRPr="00F02BE6" w:rsidRDefault="00973A86" w:rsidP="003E5D96">
            <w:pPr>
              <w:pStyle w:val="TF"/>
              <w:spacing w:after="0"/>
              <w:rPr>
                <w:lang w:eastAsia="en-US"/>
              </w:rPr>
            </w:pPr>
          </w:p>
        </w:tc>
        <w:tc>
          <w:tcPr>
            <w:tcW w:w="957" w:type="dxa"/>
          </w:tcPr>
          <w:p w14:paraId="3686E783" w14:textId="77777777" w:rsidR="00973A86" w:rsidRPr="00F02BE6" w:rsidRDefault="00973A86" w:rsidP="003E5D96">
            <w:pPr>
              <w:pStyle w:val="TF"/>
              <w:spacing w:after="0"/>
              <w:rPr>
                <w:lang w:eastAsia="en-US"/>
              </w:rPr>
            </w:pPr>
          </w:p>
        </w:tc>
        <w:tc>
          <w:tcPr>
            <w:tcW w:w="1914" w:type="dxa"/>
            <w:gridSpan w:val="2"/>
            <w:tcBorders>
              <w:top w:val="single" w:sz="6" w:space="0" w:color="auto"/>
            </w:tcBorders>
          </w:tcPr>
          <w:p w14:paraId="706C64A1" w14:textId="77777777" w:rsidR="00973A86" w:rsidRPr="00F02BE6" w:rsidRDefault="00973A86" w:rsidP="003E5D96">
            <w:pPr>
              <w:pStyle w:val="TF"/>
              <w:spacing w:after="0"/>
              <w:rPr>
                <w:lang w:eastAsia="en-US"/>
              </w:rPr>
            </w:pPr>
          </w:p>
        </w:tc>
        <w:tc>
          <w:tcPr>
            <w:tcW w:w="957" w:type="dxa"/>
            <w:tcBorders>
              <w:top w:val="single" w:sz="6" w:space="0" w:color="auto"/>
            </w:tcBorders>
          </w:tcPr>
          <w:p w14:paraId="095D5EBE" w14:textId="77777777" w:rsidR="00973A86" w:rsidRPr="00F02BE6" w:rsidRDefault="00973A86" w:rsidP="003E5D96">
            <w:pPr>
              <w:pStyle w:val="TF"/>
              <w:spacing w:after="0"/>
              <w:rPr>
                <w:lang w:eastAsia="en-US"/>
              </w:rPr>
            </w:pPr>
          </w:p>
        </w:tc>
        <w:tc>
          <w:tcPr>
            <w:tcW w:w="957" w:type="dxa"/>
            <w:tcBorders>
              <w:top w:val="single" w:sz="6" w:space="0" w:color="auto"/>
            </w:tcBorders>
          </w:tcPr>
          <w:p w14:paraId="5E084203" w14:textId="77777777" w:rsidR="00973A86" w:rsidRPr="00F02BE6" w:rsidRDefault="00973A86" w:rsidP="003E5D96">
            <w:pPr>
              <w:pStyle w:val="TF"/>
              <w:spacing w:after="0"/>
              <w:rPr>
                <w:lang w:eastAsia="en-US"/>
              </w:rPr>
            </w:pPr>
          </w:p>
        </w:tc>
        <w:tc>
          <w:tcPr>
            <w:tcW w:w="957" w:type="dxa"/>
            <w:tcBorders>
              <w:right w:val="single" w:sz="6" w:space="0" w:color="auto"/>
            </w:tcBorders>
          </w:tcPr>
          <w:p w14:paraId="7DD9669F" w14:textId="77777777" w:rsidR="00973A86" w:rsidRPr="00F02BE6" w:rsidRDefault="00973A86" w:rsidP="003E5D96">
            <w:pPr>
              <w:pStyle w:val="TF"/>
              <w:spacing w:after="0"/>
              <w:rPr>
                <w:lang w:eastAsia="en-US"/>
              </w:rPr>
            </w:pPr>
          </w:p>
        </w:tc>
        <w:tc>
          <w:tcPr>
            <w:tcW w:w="957" w:type="dxa"/>
            <w:tcBorders>
              <w:left w:val="nil"/>
            </w:tcBorders>
          </w:tcPr>
          <w:p w14:paraId="1842D36E" w14:textId="77777777" w:rsidR="00973A86" w:rsidRPr="00F02BE6" w:rsidRDefault="00973A86" w:rsidP="003E5D96">
            <w:pPr>
              <w:pStyle w:val="TF"/>
              <w:spacing w:after="0"/>
              <w:rPr>
                <w:lang w:eastAsia="en-US"/>
              </w:rPr>
            </w:pPr>
          </w:p>
        </w:tc>
        <w:tc>
          <w:tcPr>
            <w:tcW w:w="957" w:type="dxa"/>
            <w:gridSpan w:val="2"/>
            <w:tcBorders>
              <w:left w:val="nil"/>
            </w:tcBorders>
          </w:tcPr>
          <w:p w14:paraId="56B5EB91" w14:textId="77777777" w:rsidR="00973A86" w:rsidRPr="00F02BE6" w:rsidRDefault="00973A86" w:rsidP="003E5D96">
            <w:pPr>
              <w:pStyle w:val="TF"/>
              <w:spacing w:after="0"/>
              <w:rPr>
                <w:lang w:eastAsia="en-US"/>
              </w:rPr>
            </w:pPr>
          </w:p>
        </w:tc>
      </w:tr>
      <w:tr w:rsidR="00973A86" w:rsidRPr="00F02BE6" w14:paraId="1D7E9EE7" w14:textId="77777777" w:rsidTr="003E5D96">
        <w:tblPrEx>
          <w:tblCellMar>
            <w:top w:w="0" w:type="dxa"/>
            <w:bottom w:w="0" w:type="dxa"/>
          </w:tblCellMar>
        </w:tblPrEx>
        <w:trPr>
          <w:jc w:val="center"/>
        </w:trPr>
        <w:tc>
          <w:tcPr>
            <w:tcW w:w="957" w:type="dxa"/>
          </w:tcPr>
          <w:p w14:paraId="510B3FFA" w14:textId="77777777" w:rsidR="00973A86" w:rsidRPr="00F02BE6" w:rsidRDefault="00973A86" w:rsidP="003E5D96">
            <w:pPr>
              <w:pStyle w:val="TF"/>
              <w:spacing w:after="0"/>
              <w:jc w:val="left"/>
              <w:rPr>
                <w:b w:val="0"/>
                <w:lang w:eastAsia="en-US"/>
              </w:rPr>
            </w:pPr>
            <w:r w:rsidRPr="00F02BE6">
              <w:rPr>
                <w:b w:val="0"/>
                <w:lang w:eastAsia="en-US"/>
              </w:rPr>
              <w:t>:</w:t>
            </w:r>
          </w:p>
        </w:tc>
        <w:tc>
          <w:tcPr>
            <w:tcW w:w="957" w:type="dxa"/>
          </w:tcPr>
          <w:p w14:paraId="37A244F8" w14:textId="77777777" w:rsidR="00973A86" w:rsidRPr="00F02BE6" w:rsidRDefault="00973A86" w:rsidP="003E5D96">
            <w:pPr>
              <w:pStyle w:val="TF"/>
              <w:spacing w:after="0"/>
              <w:rPr>
                <w:lang w:eastAsia="en-US"/>
              </w:rPr>
            </w:pPr>
          </w:p>
        </w:tc>
        <w:tc>
          <w:tcPr>
            <w:tcW w:w="957" w:type="dxa"/>
          </w:tcPr>
          <w:p w14:paraId="673CAE31" w14:textId="77777777" w:rsidR="00973A86" w:rsidRPr="00F02BE6" w:rsidRDefault="00973A86" w:rsidP="003E5D96">
            <w:pPr>
              <w:pStyle w:val="TF"/>
              <w:spacing w:after="0"/>
              <w:rPr>
                <w:lang w:eastAsia="en-US"/>
              </w:rPr>
            </w:pPr>
          </w:p>
        </w:tc>
        <w:tc>
          <w:tcPr>
            <w:tcW w:w="1914" w:type="dxa"/>
            <w:gridSpan w:val="2"/>
          </w:tcPr>
          <w:p w14:paraId="1DF36E50" w14:textId="77777777" w:rsidR="00973A86" w:rsidRPr="00F02BE6" w:rsidRDefault="00973A86" w:rsidP="003E5D96">
            <w:pPr>
              <w:pStyle w:val="TF"/>
              <w:spacing w:after="0"/>
              <w:rPr>
                <w:lang w:eastAsia="en-US"/>
              </w:rPr>
            </w:pPr>
          </w:p>
        </w:tc>
        <w:tc>
          <w:tcPr>
            <w:tcW w:w="957" w:type="dxa"/>
          </w:tcPr>
          <w:p w14:paraId="1EDBA4BE" w14:textId="77777777" w:rsidR="00973A86" w:rsidRPr="00F02BE6" w:rsidRDefault="00973A86" w:rsidP="003E5D96">
            <w:pPr>
              <w:pStyle w:val="TF"/>
              <w:spacing w:after="0"/>
              <w:rPr>
                <w:lang w:eastAsia="en-US"/>
              </w:rPr>
            </w:pPr>
          </w:p>
        </w:tc>
        <w:tc>
          <w:tcPr>
            <w:tcW w:w="957" w:type="dxa"/>
          </w:tcPr>
          <w:p w14:paraId="6B4BD0E8" w14:textId="77777777" w:rsidR="00973A86" w:rsidRPr="00F02BE6" w:rsidRDefault="00973A86" w:rsidP="003E5D96">
            <w:pPr>
              <w:pStyle w:val="TF"/>
              <w:spacing w:after="0"/>
              <w:rPr>
                <w:lang w:eastAsia="en-US"/>
              </w:rPr>
            </w:pPr>
          </w:p>
        </w:tc>
        <w:tc>
          <w:tcPr>
            <w:tcW w:w="957" w:type="dxa"/>
          </w:tcPr>
          <w:p w14:paraId="569A43D9" w14:textId="77777777" w:rsidR="00973A86" w:rsidRPr="00F02BE6" w:rsidRDefault="00973A86" w:rsidP="003E5D96">
            <w:pPr>
              <w:pStyle w:val="TF"/>
              <w:spacing w:after="0"/>
              <w:jc w:val="right"/>
              <w:rPr>
                <w:b w:val="0"/>
                <w:lang w:eastAsia="en-US"/>
              </w:rPr>
            </w:pPr>
            <w:r w:rsidRPr="00F02BE6">
              <w:rPr>
                <w:b w:val="0"/>
                <w:lang w:eastAsia="en-US"/>
              </w:rPr>
              <w:t>:</w:t>
            </w:r>
          </w:p>
        </w:tc>
        <w:tc>
          <w:tcPr>
            <w:tcW w:w="957" w:type="dxa"/>
            <w:tcBorders>
              <w:left w:val="nil"/>
            </w:tcBorders>
          </w:tcPr>
          <w:p w14:paraId="7729C780" w14:textId="77777777" w:rsidR="00973A86" w:rsidRPr="00F02BE6" w:rsidRDefault="00973A86" w:rsidP="003E5D96">
            <w:pPr>
              <w:pStyle w:val="TF"/>
              <w:spacing w:after="0"/>
              <w:rPr>
                <w:lang w:eastAsia="en-US"/>
              </w:rPr>
            </w:pPr>
          </w:p>
        </w:tc>
        <w:tc>
          <w:tcPr>
            <w:tcW w:w="957" w:type="dxa"/>
            <w:gridSpan w:val="2"/>
            <w:tcBorders>
              <w:left w:val="nil"/>
            </w:tcBorders>
          </w:tcPr>
          <w:p w14:paraId="18D77A61" w14:textId="77777777" w:rsidR="00973A86" w:rsidRPr="00F02BE6" w:rsidRDefault="00973A86" w:rsidP="003E5D96">
            <w:pPr>
              <w:pStyle w:val="TF"/>
              <w:spacing w:after="0"/>
              <w:rPr>
                <w:lang w:eastAsia="en-US"/>
              </w:rPr>
            </w:pPr>
          </w:p>
        </w:tc>
      </w:tr>
      <w:tr w:rsidR="00973A86" w:rsidRPr="00F02BE6" w14:paraId="37FEA239" w14:textId="77777777" w:rsidTr="003E5D96">
        <w:tblPrEx>
          <w:tblCellMar>
            <w:top w:w="0" w:type="dxa"/>
            <w:bottom w:w="0" w:type="dxa"/>
          </w:tblCellMar>
        </w:tblPrEx>
        <w:trPr>
          <w:jc w:val="center"/>
        </w:trPr>
        <w:tc>
          <w:tcPr>
            <w:tcW w:w="957" w:type="dxa"/>
          </w:tcPr>
          <w:p w14:paraId="1DA2B838" w14:textId="77777777" w:rsidR="00973A86" w:rsidRPr="00F02BE6" w:rsidRDefault="00973A86" w:rsidP="003E5D96">
            <w:pPr>
              <w:pStyle w:val="TF"/>
              <w:spacing w:after="0"/>
              <w:jc w:val="left"/>
              <w:rPr>
                <w:b w:val="0"/>
                <w:lang w:eastAsia="en-US"/>
              </w:rPr>
            </w:pPr>
            <w:r w:rsidRPr="00F02BE6">
              <w:rPr>
                <w:b w:val="0"/>
                <w:lang w:eastAsia="en-US"/>
              </w:rPr>
              <w:t>:</w:t>
            </w:r>
          </w:p>
        </w:tc>
        <w:tc>
          <w:tcPr>
            <w:tcW w:w="957" w:type="dxa"/>
          </w:tcPr>
          <w:p w14:paraId="06820DF2" w14:textId="77777777" w:rsidR="00973A86" w:rsidRPr="00F02BE6" w:rsidRDefault="00973A86" w:rsidP="003E5D96">
            <w:pPr>
              <w:pStyle w:val="TF"/>
              <w:spacing w:after="0"/>
              <w:rPr>
                <w:lang w:eastAsia="en-US"/>
              </w:rPr>
            </w:pPr>
          </w:p>
        </w:tc>
        <w:tc>
          <w:tcPr>
            <w:tcW w:w="957" w:type="dxa"/>
          </w:tcPr>
          <w:p w14:paraId="465DA8F9" w14:textId="77777777" w:rsidR="00973A86" w:rsidRPr="00F02BE6" w:rsidRDefault="00973A86" w:rsidP="003E5D96">
            <w:pPr>
              <w:pStyle w:val="TF"/>
              <w:spacing w:after="0"/>
              <w:rPr>
                <w:lang w:eastAsia="en-US"/>
              </w:rPr>
            </w:pPr>
          </w:p>
        </w:tc>
        <w:tc>
          <w:tcPr>
            <w:tcW w:w="1914" w:type="dxa"/>
            <w:gridSpan w:val="2"/>
          </w:tcPr>
          <w:p w14:paraId="12282ACE" w14:textId="77777777" w:rsidR="00973A86" w:rsidRPr="00F02BE6" w:rsidRDefault="00973A86" w:rsidP="003E5D96">
            <w:pPr>
              <w:pStyle w:val="TF"/>
              <w:spacing w:after="0"/>
              <w:rPr>
                <w:lang w:eastAsia="en-US"/>
              </w:rPr>
            </w:pPr>
          </w:p>
        </w:tc>
        <w:tc>
          <w:tcPr>
            <w:tcW w:w="957" w:type="dxa"/>
          </w:tcPr>
          <w:p w14:paraId="29FEEC37" w14:textId="77777777" w:rsidR="00973A86" w:rsidRPr="00F02BE6" w:rsidRDefault="00973A86" w:rsidP="003E5D96">
            <w:pPr>
              <w:pStyle w:val="TF"/>
              <w:spacing w:after="0"/>
              <w:rPr>
                <w:lang w:eastAsia="en-US"/>
              </w:rPr>
            </w:pPr>
          </w:p>
        </w:tc>
        <w:tc>
          <w:tcPr>
            <w:tcW w:w="957" w:type="dxa"/>
          </w:tcPr>
          <w:p w14:paraId="33B8C97B" w14:textId="77777777" w:rsidR="00973A86" w:rsidRPr="00F02BE6" w:rsidRDefault="00973A86" w:rsidP="003E5D96">
            <w:pPr>
              <w:pStyle w:val="TF"/>
              <w:spacing w:after="0"/>
              <w:rPr>
                <w:lang w:eastAsia="en-US"/>
              </w:rPr>
            </w:pPr>
          </w:p>
        </w:tc>
        <w:tc>
          <w:tcPr>
            <w:tcW w:w="957" w:type="dxa"/>
          </w:tcPr>
          <w:p w14:paraId="531642CF" w14:textId="77777777" w:rsidR="00973A86" w:rsidRPr="00F02BE6" w:rsidRDefault="00973A86" w:rsidP="003E5D96">
            <w:pPr>
              <w:pStyle w:val="TF"/>
              <w:spacing w:after="0"/>
              <w:jc w:val="right"/>
              <w:rPr>
                <w:b w:val="0"/>
                <w:lang w:eastAsia="en-US"/>
              </w:rPr>
            </w:pPr>
            <w:r w:rsidRPr="00F02BE6">
              <w:rPr>
                <w:b w:val="0"/>
                <w:lang w:eastAsia="en-US"/>
              </w:rPr>
              <w:t>:</w:t>
            </w:r>
          </w:p>
        </w:tc>
        <w:tc>
          <w:tcPr>
            <w:tcW w:w="957" w:type="dxa"/>
            <w:tcBorders>
              <w:left w:val="nil"/>
            </w:tcBorders>
          </w:tcPr>
          <w:p w14:paraId="180DD1D9" w14:textId="77777777" w:rsidR="00973A86" w:rsidRPr="00F02BE6" w:rsidRDefault="00973A86" w:rsidP="003E5D96">
            <w:pPr>
              <w:pStyle w:val="TF"/>
              <w:spacing w:after="0"/>
              <w:rPr>
                <w:lang w:eastAsia="en-US"/>
              </w:rPr>
            </w:pPr>
          </w:p>
        </w:tc>
        <w:tc>
          <w:tcPr>
            <w:tcW w:w="957" w:type="dxa"/>
            <w:gridSpan w:val="2"/>
            <w:tcBorders>
              <w:left w:val="nil"/>
            </w:tcBorders>
          </w:tcPr>
          <w:p w14:paraId="653832B8" w14:textId="77777777" w:rsidR="00973A86" w:rsidRPr="00F02BE6" w:rsidRDefault="00973A86" w:rsidP="003E5D96">
            <w:pPr>
              <w:pStyle w:val="TF"/>
              <w:spacing w:after="0"/>
              <w:rPr>
                <w:lang w:eastAsia="en-US"/>
              </w:rPr>
            </w:pPr>
          </w:p>
        </w:tc>
      </w:tr>
      <w:tr w:rsidR="00973A86" w:rsidRPr="00F02BE6" w14:paraId="190C40DF" w14:textId="77777777" w:rsidTr="003E5D96">
        <w:tblPrEx>
          <w:tblCellMar>
            <w:top w:w="0" w:type="dxa"/>
            <w:bottom w:w="0" w:type="dxa"/>
          </w:tblCellMar>
        </w:tblPrEx>
        <w:trPr>
          <w:jc w:val="center"/>
        </w:trPr>
        <w:tc>
          <w:tcPr>
            <w:tcW w:w="957" w:type="dxa"/>
          </w:tcPr>
          <w:p w14:paraId="3EA23555" w14:textId="77777777" w:rsidR="00973A86" w:rsidRPr="00F02BE6" w:rsidRDefault="00973A86" w:rsidP="003E5D96">
            <w:pPr>
              <w:pStyle w:val="TF"/>
              <w:spacing w:after="0"/>
              <w:jc w:val="left"/>
              <w:rPr>
                <w:lang w:eastAsia="en-US"/>
              </w:rPr>
            </w:pPr>
            <w:r w:rsidRPr="00F02BE6">
              <w:rPr>
                <w:b w:val="0"/>
                <w:lang w:eastAsia="en-US"/>
              </w:rPr>
              <w:t>:</w:t>
            </w:r>
          </w:p>
        </w:tc>
        <w:tc>
          <w:tcPr>
            <w:tcW w:w="957" w:type="dxa"/>
          </w:tcPr>
          <w:p w14:paraId="6FE4C270" w14:textId="77777777" w:rsidR="00973A86" w:rsidRPr="00F02BE6" w:rsidRDefault="00973A86" w:rsidP="003E5D96">
            <w:pPr>
              <w:pStyle w:val="TF"/>
              <w:spacing w:after="0"/>
              <w:rPr>
                <w:lang w:eastAsia="en-US"/>
              </w:rPr>
            </w:pPr>
          </w:p>
        </w:tc>
        <w:tc>
          <w:tcPr>
            <w:tcW w:w="957" w:type="dxa"/>
          </w:tcPr>
          <w:p w14:paraId="3604243F" w14:textId="77777777" w:rsidR="00973A86" w:rsidRPr="00F02BE6" w:rsidRDefault="00973A86" w:rsidP="003E5D96">
            <w:pPr>
              <w:pStyle w:val="TF"/>
              <w:spacing w:after="0"/>
              <w:rPr>
                <w:lang w:eastAsia="en-US"/>
              </w:rPr>
            </w:pPr>
          </w:p>
        </w:tc>
        <w:tc>
          <w:tcPr>
            <w:tcW w:w="1914" w:type="dxa"/>
            <w:gridSpan w:val="2"/>
          </w:tcPr>
          <w:p w14:paraId="57EF4B8B" w14:textId="77777777" w:rsidR="00973A86" w:rsidRPr="00F02BE6" w:rsidRDefault="00973A86" w:rsidP="003E5D96">
            <w:pPr>
              <w:pStyle w:val="TF"/>
              <w:spacing w:after="0"/>
              <w:rPr>
                <w:lang w:eastAsia="en-US"/>
              </w:rPr>
            </w:pPr>
          </w:p>
        </w:tc>
        <w:tc>
          <w:tcPr>
            <w:tcW w:w="957" w:type="dxa"/>
          </w:tcPr>
          <w:p w14:paraId="1231F85A" w14:textId="77777777" w:rsidR="00973A86" w:rsidRPr="00F02BE6" w:rsidRDefault="00973A86" w:rsidP="003E5D96">
            <w:pPr>
              <w:pStyle w:val="TF"/>
              <w:spacing w:after="0"/>
              <w:rPr>
                <w:lang w:eastAsia="en-US"/>
              </w:rPr>
            </w:pPr>
          </w:p>
        </w:tc>
        <w:tc>
          <w:tcPr>
            <w:tcW w:w="957" w:type="dxa"/>
          </w:tcPr>
          <w:p w14:paraId="22115AE8" w14:textId="77777777" w:rsidR="00973A86" w:rsidRPr="00F02BE6" w:rsidRDefault="00973A86" w:rsidP="003E5D96">
            <w:pPr>
              <w:pStyle w:val="TF"/>
              <w:spacing w:after="0"/>
              <w:rPr>
                <w:lang w:eastAsia="en-US"/>
              </w:rPr>
            </w:pPr>
          </w:p>
        </w:tc>
        <w:tc>
          <w:tcPr>
            <w:tcW w:w="957" w:type="dxa"/>
          </w:tcPr>
          <w:p w14:paraId="0ED93154" w14:textId="77777777" w:rsidR="00973A86" w:rsidRPr="00F02BE6" w:rsidRDefault="00973A86" w:rsidP="003E5D96">
            <w:pPr>
              <w:pStyle w:val="TF"/>
              <w:spacing w:after="0"/>
              <w:jc w:val="right"/>
              <w:rPr>
                <w:lang w:eastAsia="en-US"/>
              </w:rPr>
            </w:pPr>
            <w:r w:rsidRPr="00F02BE6">
              <w:rPr>
                <w:b w:val="0"/>
                <w:lang w:eastAsia="en-US"/>
              </w:rPr>
              <w:t>:</w:t>
            </w:r>
          </w:p>
        </w:tc>
        <w:tc>
          <w:tcPr>
            <w:tcW w:w="957" w:type="dxa"/>
            <w:tcBorders>
              <w:left w:val="nil"/>
            </w:tcBorders>
          </w:tcPr>
          <w:p w14:paraId="3D461C16" w14:textId="77777777" w:rsidR="00973A86" w:rsidRPr="00F02BE6" w:rsidRDefault="00973A86" w:rsidP="003E5D96">
            <w:pPr>
              <w:pStyle w:val="TF"/>
              <w:spacing w:after="0"/>
              <w:rPr>
                <w:lang w:eastAsia="en-US"/>
              </w:rPr>
            </w:pPr>
          </w:p>
        </w:tc>
        <w:tc>
          <w:tcPr>
            <w:tcW w:w="957" w:type="dxa"/>
            <w:gridSpan w:val="2"/>
            <w:tcBorders>
              <w:left w:val="nil"/>
            </w:tcBorders>
          </w:tcPr>
          <w:p w14:paraId="45B05727" w14:textId="77777777" w:rsidR="00973A86" w:rsidRPr="00F02BE6" w:rsidRDefault="00973A86" w:rsidP="003E5D96">
            <w:pPr>
              <w:pStyle w:val="TF"/>
              <w:spacing w:after="0"/>
              <w:rPr>
                <w:lang w:eastAsia="en-US"/>
              </w:rPr>
            </w:pPr>
          </w:p>
        </w:tc>
      </w:tr>
      <w:tr w:rsidR="00973A86" w:rsidRPr="00F02BE6" w14:paraId="287973AA" w14:textId="77777777" w:rsidTr="003E5D96">
        <w:tblPrEx>
          <w:tblCellMar>
            <w:top w:w="0" w:type="dxa"/>
            <w:bottom w:w="0" w:type="dxa"/>
          </w:tblCellMar>
        </w:tblPrEx>
        <w:trPr>
          <w:jc w:val="center"/>
        </w:trPr>
        <w:tc>
          <w:tcPr>
            <w:tcW w:w="957" w:type="dxa"/>
            <w:tcBorders>
              <w:left w:val="single" w:sz="6" w:space="0" w:color="auto"/>
            </w:tcBorders>
          </w:tcPr>
          <w:p w14:paraId="06216C5A" w14:textId="77777777" w:rsidR="00973A86" w:rsidRPr="00F02BE6" w:rsidRDefault="00973A86" w:rsidP="003E5D96">
            <w:pPr>
              <w:pStyle w:val="TF"/>
              <w:spacing w:after="0"/>
              <w:rPr>
                <w:lang w:eastAsia="en-US"/>
              </w:rPr>
            </w:pPr>
          </w:p>
        </w:tc>
        <w:tc>
          <w:tcPr>
            <w:tcW w:w="957" w:type="dxa"/>
          </w:tcPr>
          <w:p w14:paraId="4B467B28" w14:textId="77777777" w:rsidR="00973A86" w:rsidRPr="00F02BE6" w:rsidRDefault="00973A86" w:rsidP="003E5D96">
            <w:pPr>
              <w:pStyle w:val="TF"/>
              <w:spacing w:after="0"/>
              <w:rPr>
                <w:lang w:eastAsia="en-US"/>
              </w:rPr>
            </w:pPr>
          </w:p>
        </w:tc>
        <w:tc>
          <w:tcPr>
            <w:tcW w:w="957" w:type="dxa"/>
          </w:tcPr>
          <w:p w14:paraId="69EF8BCA" w14:textId="77777777" w:rsidR="00973A86" w:rsidRPr="00F02BE6" w:rsidRDefault="00973A86" w:rsidP="003E5D96">
            <w:pPr>
              <w:pStyle w:val="TF"/>
              <w:spacing w:after="0"/>
              <w:rPr>
                <w:lang w:eastAsia="en-US"/>
              </w:rPr>
            </w:pPr>
          </w:p>
        </w:tc>
        <w:tc>
          <w:tcPr>
            <w:tcW w:w="1914" w:type="dxa"/>
            <w:gridSpan w:val="2"/>
          </w:tcPr>
          <w:p w14:paraId="25D2B18E" w14:textId="77777777" w:rsidR="00973A86" w:rsidRPr="00F02BE6" w:rsidRDefault="00973A86" w:rsidP="003E5D96">
            <w:pPr>
              <w:pStyle w:val="TF"/>
              <w:spacing w:after="0"/>
              <w:rPr>
                <w:lang w:eastAsia="en-US"/>
              </w:rPr>
            </w:pPr>
          </w:p>
        </w:tc>
        <w:tc>
          <w:tcPr>
            <w:tcW w:w="957" w:type="dxa"/>
          </w:tcPr>
          <w:p w14:paraId="1EF26104" w14:textId="77777777" w:rsidR="00973A86" w:rsidRPr="00F02BE6" w:rsidRDefault="00973A86" w:rsidP="003E5D96">
            <w:pPr>
              <w:pStyle w:val="TF"/>
              <w:spacing w:after="0"/>
              <w:rPr>
                <w:lang w:eastAsia="en-US"/>
              </w:rPr>
            </w:pPr>
          </w:p>
        </w:tc>
        <w:tc>
          <w:tcPr>
            <w:tcW w:w="957" w:type="dxa"/>
          </w:tcPr>
          <w:p w14:paraId="5380946B" w14:textId="77777777" w:rsidR="00973A86" w:rsidRPr="00F02BE6" w:rsidRDefault="00973A86" w:rsidP="003E5D96">
            <w:pPr>
              <w:pStyle w:val="TF"/>
              <w:spacing w:after="0"/>
              <w:rPr>
                <w:lang w:eastAsia="en-US"/>
              </w:rPr>
            </w:pPr>
          </w:p>
        </w:tc>
        <w:tc>
          <w:tcPr>
            <w:tcW w:w="957" w:type="dxa"/>
            <w:tcBorders>
              <w:right w:val="single" w:sz="6" w:space="0" w:color="auto"/>
            </w:tcBorders>
          </w:tcPr>
          <w:p w14:paraId="06CAAF08" w14:textId="77777777" w:rsidR="00973A86" w:rsidRPr="00F02BE6" w:rsidRDefault="00973A86" w:rsidP="003E5D96">
            <w:pPr>
              <w:pStyle w:val="TF"/>
              <w:spacing w:after="0"/>
              <w:rPr>
                <w:lang w:eastAsia="en-US"/>
              </w:rPr>
            </w:pPr>
          </w:p>
        </w:tc>
        <w:tc>
          <w:tcPr>
            <w:tcW w:w="957" w:type="dxa"/>
            <w:tcBorders>
              <w:left w:val="nil"/>
            </w:tcBorders>
          </w:tcPr>
          <w:p w14:paraId="28A97770" w14:textId="77777777" w:rsidR="00973A86" w:rsidRPr="00F02BE6" w:rsidRDefault="00973A86" w:rsidP="003E5D96">
            <w:pPr>
              <w:pStyle w:val="TF"/>
              <w:spacing w:after="0"/>
              <w:rPr>
                <w:lang w:eastAsia="en-US"/>
              </w:rPr>
            </w:pPr>
          </w:p>
        </w:tc>
        <w:tc>
          <w:tcPr>
            <w:tcW w:w="957" w:type="dxa"/>
            <w:gridSpan w:val="2"/>
            <w:tcBorders>
              <w:left w:val="nil"/>
            </w:tcBorders>
          </w:tcPr>
          <w:p w14:paraId="0857B9A4" w14:textId="77777777" w:rsidR="00973A86" w:rsidRPr="00F02BE6" w:rsidRDefault="00973A86" w:rsidP="003E5D96">
            <w:pPr>
              <w:pStyle w:val="TF"/>
              <w:spacing w:after="0"/>
              <w:rPr>
                <w:lang w:eastAsia="en-US"/>
              </w:rPr>
            </w:pPr>
          </w:p>
        </w:tc>
      </w:tr>
      <w:tr w:rsidR="00973A86" w:rsidRPr="00F02BE6" w14:paraId="16B05443" w14:textId="77777777" w:rsidTr="003E5D96">
        <w:tblPrEx>
          <w:tblCellMar>
            <w:top w:w="0" w:type="dxa"/>
            <w:bottom w:w="0" w:type="dxa"/>
          </w:tblCellMar>
        </w:tblPrEx>
        <w:trPr>
          <w:jc w:val="center"/>
        </w:trPr>
        <w:tc>
          <w:tcPr>
            <w:tcW w:w="957" w:type="dxa"/>
            <w:tcBorders>
              <w:top w:val="single" w:sz="6" w:space="0" w:color="auto"/>
              <w:left w:val="single" w:sz="6" w:space="0" w:color="auto"/>
              <w:bottom w:val="single" w:sz="6" w:space="0" w:color="auto"/>
            </w:tcBorders>
          </w:tcPr>
          <w:p w14:paraId="5657053E" w14:textId="77777777" w:rsidR="00973A86" w:rsidRPr="00F02BE6" w:rsidRDefault="00973A86" w:rsidP="003E5D96">
            <w:pPr>
              <w:pStyle w:val="TF"/>
              <w:spacing w:after="0"/>
              <w:rPr>
                <w:sz w:val="22"/>
                <w:lang w:eastAsia="en-US"/>
              </w:rPr>
            </w:pPr>
          </w:p>
          <w:p w14:paraId="6370F61C" w14:textId="77777777" w:rsidR="00973A86" w:rsidRPr="00F02BE6" w:rsidRDefault="00973A86" w:rsidP="003E5D96">
            <w:pPr>
              <w:pStyle w:val="TF"/>
              <w:spacing w:after="0"/>
              <w:rPr>
                <w:lang w:eastAsia="en-US"/>
              </w:rPr>
            </w:pPr>
          </w:p>
        </w:tc>
        <w:tc>
          <w:tcPr>
            <w:tcW w:w="6699" w:type="dxa"/>
            <w:gridSpan w:val="7"/>
            <w:tcBorders>
              <w:top w:val="single" w:sz="6" w:space="0" w:color="auto"/>
              <w:bottom w:val="single" w:sz="6" w:space="0" w:color="auto"/>
              <w:right w:val="single" w:sz="6" w:space="0" w:color="auto"/>
            </w:tcBorders>
          </w:tcPr>
          <w:p w14:paraId="7F9E8129" w14:textId="77777777" w:rsidR="00973A86" w:rsidRPr="00F02BE6" w:rsidRDefault="00973A86" w:rsidP="003E5D96">
            <w:pPr>
              <w:pStyle w:val="TF"/>
              <w:spacing w:after="0"/>
              <w:rPr>
                <w:lang w:eastAsia="en-US"/>
              </w:rPr>
            </w:pPr>
            <w:r w:rsidRPr="00F02BE6">
              <w:rPr>
                <w:sz w:val="22"/>
                <w:lang w:eastAsia="en-US"/>
              </w:rPr>
              <w:t>Ordered timing advance for MS assigned TAI = 15</w:t>
            </w:r>
          </w:p>
        </w:tc>
        <w:tc>
          <w:tcPr>
            <w:tcW w:w="957" w:type="dxa"/>
            <w:tcBorders>
              <w:left w:val="nil"/>
            </w:tcBorders>
          </w:tcPr>
          <w:p w14:paraId="7ECDFECC" w14:textId="77777777" w:rsidR="00973A86" w:rsidRPr="00F02BE6" w:rsidRDefault="00973A86" w:rsidP="003E5D96">
            <w:pPr>
              <w:pStyle w:val="TF"/>
              <w:spacing w:after="0"/>
              <w:jc w:val="left"/>
              <w:rPr>
                <w:lang w:eastAsia="en-US"/>
              </w:rPr>
            </w:pPr>
            <w:r w:rsidRPr="00F02BE6">
              <w:rPr>
                <w:lang w:eastAsia="en-US"/>
              </w:rPr>
              <w:t xml:space="preserve">  octet 16</w:t>
            </w:r>
          </w:p>
        </w:tc>
        <w:tc>
          <w:tcPr>
            <w:tcW w:w="957" w:type="dxa"/>
            <w:gridSpan w:val="2"/>
            <w:tcBorders>
              <w:left w:val="nil"/>
            </w:tcBorders>
          </w:tcPr>
          <w:p w14:paraId="3FB4D085" w14:textId="77777777" w:rsidR="00973A86" w:rsidRPr="00F02BE6" w:rsidRDefault="00973A86" w:rsidP="003E5D96">
            <w:pPr>
              <w:pStyle w:val="TF"/>
              <w:spacing w:after="0"/>
              <w:rPr>
                <w:lang w:eastAsia="en-US"/>
              </w:rPr>
            </w:pPr>
          </w:p>
        </w:tc>
      </w:tr>
      <w:tr w:rsidR="00973A86" w:rsidRPr="00F02BE6" w14:paraId="36CE84B6" w14:textId="77777777" w:rsidTr="003E5D96">
        <w:tblPrEx>
          <w:tblCellMar>
            <w:top w:w="0" w:type="dxa"/>
            <w:bottom w:w="0" w:type="dxa"/>
          </w:tblCellMar>
        </w:tblPrEx>
        <w:trPr>
          <w:jc w:val="center"/>
        </w:trPr>
        <w:tc>
          <w:tcPr>
            <w:tcW w:w="957" w:type="dxa"/>
            <w:tcBorders>
              <w:top w:val="single" w:sz="6" w:space="0" w:color="auto"/>
              <w:left w:val="single" w:sz="6" w:space="0" w:color="auto"/>
              <w:bottom w:val="single" w:sz="6" w:space="0" w:color="auto"/>
            </w:tcBorders>
          </w:tcPr>
          <w:p w14:paraId="059D4EEF"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7EE9C9F6"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69F5E9D6" w14:textId="77777777" w:rsidR="00973A86" w:rsidRPr="00F02BE6" w:rsidRDefault="00973A86" w:rsidP="003E5D96">
            <w:pPr>
              <w:pStyle w:val="TF"/>
              <w:spacing w:after="0"/>
              <w:rPr>
                <w:lang w:eastAsia="en-US"/>
              </w:rPr>
            </w:pPr>
          </w:p>
        </w:tc>
        <w:tc>
          <w:tcPr>
            <w:tcW w:w="1914" w:type="dxa"/>
            <w:gridSpan w:val="2"/>
          </w:tcPr>
          <w:p w14:paraId="1A18A02B" w14:textId="77777777" w:rsidR="00973A86" w:rsidRPr="00F02BE6" w:rsidRDefault="00973A86" w:rsidP="003E5D96">
            <w:pPr>
              <w:pStyle w:val="TF"/>
              <w:spacing w:after="0"/>
              <w:rPr>
                <w:lang w:eastAsia="en-US"/>
              </w:rPr>
            </w:pPr>
          </w:p>
          <w:p w14:paraId="3DC55AE7" w14:textId="77777777" w:rsidR="00973A86" w:rsidRPr="00F02BE6" w:rsidRDefault="00973A86" w:rsidP="003E5D96">
            <w:pPr>
              <w:pStyle w:val="TF"/>
              <w:spacing w:after="0"/>
              <w:rPr>
                <w:lang w:eastAsia="en-US"/>
              </w:rPr>
            </w:pPr>
            <w:r w:rsidRPr="00F02BE6">
              <w:rPr>
                <w:sz w:val="22"/>
                <w:lang w:eastAsia="en-US"/>
              </w:rPr>
              <w:t>7</w:t>
            </w:r>
          </w:p>
        </w:tc>
        <w:tc>
          <w:tcPr>
            <w:tcW w:w="957" w:type="dxa"/>
            <w:tcBorders>
              <w:top w:val="single" w:sz="6" w:space="0" w:color="auto"/>
              <w:bottom w:val="single" w:sz="6" w:space="0" w:color="auto"/>
            </w:tcBorders>
          </w:tcPr>
          <w:p w14:paraId="573D1C1E"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5E6CA0AF"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right w:val="single" w:sz="6" w:space="0" w:color="auto"/>
            </w:tcBorders>
          </w:tcPr>
          <w:p w14:paraId="085D4819" w14:textId="77777777" w:rsidR="00973A86" w:rsidRPr="00F02BE6" w:rsidRDefault="00973A86" w:rsidP="003E5D96">
            <w:pPr>
              <w:pStyle w:val="TF"/>
              <w:spacing w:after="0"/>
              <w:rPr>
                <w:lang w:eastAsia="en-US"/>
              </w:rPr>
            </w:pPr>
          </w:p>
        </w:tc>
        <w:tc>
          <w:tcPr>
            <w:tcW w:w="957" w:type="dxa"/>
            <w:tcBorders>
              <w:left w:val="nil"/>
            </w:tcBorders>
          </w:tcPr>
          <w:p w14:paraId="7DA3977B" w14:textId="77777777" w:rsidR="00973A86" w:rsidRPr="00F02BE6" w:rsidRDefault="00973A86" w:rsidP="003E5D96">
            <w:pPr>
              <w:pStyle w:val="TF"/>
              <w:spacing w:after="0"/>
              <w:jc w:val="left"/>
              <w:rPr>
                <w:lang w:eastAsia="en-US"/>
              </w:rPr>
            </w:pPr>
            <w:r w:rsidRPr="00F02BE6">
              <w:rPr>
                <w:lang w:eastAsia="en-US"/>
              </w:rPr>
              <w:t xml:space="preserve">  octet 17</w:t>
            </w:r>
          </w:p>
        </w:tc>
        <w:tc>
          <w:tcPr>
            <w:tcW w:w="957" w:type="dxa"/>
            <w:gridSpan w:val="2"/>
            <w:tcBorders>
              <w:left w:val="nil"/>
            </w:tcBorders>
          </w:tcPr>
          <w:p w14:paraId="07F756ED" w14:textId="77777777" w:rsidR="00973A86" w:rsidRPr="00F02BE6" w:rsidRDefault="00973A86" w:rsidP="003E5D96">
            <w:pPr>
              <w:pStyle w:val="TF"/>
              <w:spacing w:after="0"/>
              <w:rPr>
                <w:b w:val="0"/>
                <w:lang w:eastAsia="en-US"/>
              </w:rPr>
            </w:pPr>
          </w:p>
        </w:tc>
      </w:tr>
      <w:tr w:rsidR="00973A86" w:rsidRPr="00F02BE6" w14:paraId="23B8485F" w14:textId="77777777" w:rsidTr="003E5D96">
        <w:tblPrEx>
          <w:tblCellMar>
            <w:top w:w="0" w:type="dxa"/>
            <w:bottom w:w="0" w:type="dxa"/>
          </w:tblCellMar>
        </w:tblPrEx>
        <w:trPr>
          <w:jc w:val="center"/>
        </w:trPr>
        <w:tc>
          <w:tcPr>
            <w:tcW w:w="957" w:type="dxa"/>
            <w:tcBorders>
              <w:left w:val="single" w:sz="6" w:space="0" w:color="auto"/>
            </w:tcBorders>
          </w:tcPr>
          <w:p w14:paraId="2BC5FFF4" w14:textId="77777777" w:rsidR="00973A86" w:rsidRPr="00F02BE6" w:rsidRDefault="00973A86" w:rsidP="003E5D96">
            <w:pPr>
              <w:pStyle w:val="TF"/>
              <w:spacing w:after="0"/>
              <w:rPr>
                <w:lang w:eastAsia="en-US"/>
              </w:rPr>
            </w:pPr>
          </w:p>
        </w:tc>
        <w:tc>
          <w:tcPr>
            <w:tcW w:w="957" w:type="dxa"/>
          </w:tcPr>
          <w:p w14:paraId="65F8F234" w14:textId="77777777" w:rsidR="00973A86" w:rsidRPr="00F02BE6" w:rsidRDefault="00973A86" w:rsidP="003E5D96">
            <w:pPr>
              <w:pStyle w:val="TF"/>
              <w:spacing w:after="0"/>
              <w:rPr>
                <w:lang w:eastAsia="en-US"/>
              </w:rPr>
            </w:pPr>
          </w:p>
        </w:tc>
        <w:tc>
          <w:tcPr>
            <w:tcW w:w="957" w:type="dxa"/>
          </w:tcPr>
          <w:p w14:paraId="1A70A86F" w14:textId="77777777" w:rsidR="00973A86" w:rsidRPr="00F02BE6" w:rsidRDefault="00973A86" w:rsidP="003E5D96">
            <w:pPr>
              <w:pStyle w:val="TF"/>
              <w:spacing w:after="0"/>
              <w:rPr>
                <w:lang w:eastAsia="en-US"/>
              </w:rPr>
            </w:pPr>
          </w:p>
        </w:tc>
        <w:tc>
          <w:tcPr>
            <w:tcW w:w="1914" w:type="dxa"/>
            <w:gridSpan w:val="2"/>
          </w:tcPr>
          <w:p w14:paraId="6EFA613E" w14:textId="77777777" w:rsidR="00973A86" w:rsidRPr="00F02BE6" w:rsidRDefault="00973A86" w:rsidP="003E5D96">
            <w:pPr>
              <w:pStyle w:val="TF"/>
              <w:spacing w:after="0"/>
              <w:rPr>
                <w:lang w:eastAsia="en-US"/>
              </w:rPr>
            </w:pPr>
            <w:r w:rsidRPr="00F02BE6">
              <w:rPr>
                <w:sz w:val="22"/>
                <w:lang w:eastAsia="en-US"/>
              </w:rPr>
              <w:t>octets</w:t>
            </w:r>
          </w:p>
        </w:tc>
        <w:tc>
          <w:tcPr>
            <w:tcW w:w="957" w:type="dxa"/>
          </w:tcPr>
          <w:p w14:paraId="16718D33" w14:textId="77777777" w:rsidR="00973A86" w:rsidRPr="00F02BE6" w:rsidRDefault="00973A86" w:rsidP="003E5D96">
            <w:pPr>
              <w:pStyle w:val="TF"/>
              <w:spacing w:after="0"/>
              <w:rPr>
                <w:lang w:eastAsia="en-US"/>
              </w:rPr>
            </w:pPr>
          </w:p>
        </w:tc>
        <w:tc>
          <w:tcPr>
            <w:tcW w:w="957" w:type="dxa"/>
          </w:tcPr>
          <w:p w14:paraId="1D4292CE" w14:textId="77777777" w:rsidR="00973A86" w:rsidRPr="00F02BE6" w:rsidRDefault="00973A86" w:rsidP="003E5D96">
            <w:pPr>
              <w:pStyle w:val="TF"/>
              <w:spacing w:after="0"/>
              <w:rPr>
                <w:lang w:eastAsia="en-US"/>
              </w:rPr>
            </w:pPr>
          </w:p>
        </w:tc>
        <w:tc>
          <w:tcPr>
            <w:tcW w:w="957" w:type="dxa"/>
            <w:tcBorders>
              <w:right w:val="single" w:sz="6" w:space="0" w:color="auto"/>
            </w:tcBorders>
          </w:tcPr>
          <w:p w14:paraId="1E06A1EF" w14:textId="77777777" w:rsidR="00973A86" w:rsidRPr="00F02BE6" w:rsidRDefault="00973A86" w:rsidP="003E5D96">
            <w:pPr>
              <w:pStyle w:val="TF"/>
              <w:spacing w:after="0"/>
              <w:rPr>
                <w:lang w:eastAsia="en-US"/>
              </w:rPr>
            </w:pPr>
          </w:p>
        </w:tc>
        <w:tc>
          <w:tcPr>
            <w:tcW w:w="957" w:type="dxa"/>
            <w:tcBorders>
              <w:left w:val="nil"/>
            </w:tcBorders>
          </w:tcPr>
          <w:p w14:paraId="7F7F1108" w14:textId="77777777" w:rsidR="00973A86" w:rsidRPr="00F02BE6" w:rsidRDefault="00973A86" w:rsidP="003E5D96">
            <w:pPr>
              <w:pStyle w:val="TF"/>
              <w:spacing w:after="0"/>
              <w:jc w:val="left"/>
              <w:rPr>
                <w:lang w:eastAsia="en-US"/>
              </w:rPr>
            </w:pPr>
          </w:p>
        </w:tc>
        <w:tc>
          <w:tcPr>
            <w:tcW w:w="957" w:type="dxa"/>
            <w:gridSpan w:val="2"/>
            <w:tcBorders>
              <w:left w:val="nil"/>
            </w:tcBorders>
          </w:tcPr>
          <w:p w14:paraId="48BD5D7C" w14:textId="77777777" w:rsidR="00973A86" w:rsidRPr="00F02BE6" w:rsidRDefault="00973A86" w:rsidP="003E5D96">
            <w:pPr>
              <w:pStyle w:val="TF"/>
              <w:spacing w:after="0"/>
              <w:rPr>
                <w:b w:val="0"/>
                <w:lang w:eastAsia="en-US"/>
              </w:rPr>
            </w:pPr>
          </w:p>
        </w:tc>
      </w:tr>
      <w:tr w:rsidR="00973A86" w:rsidRPr="00F02BE6" w14:paraId="702FBA25" w14:textId="77777777" w:rsidTr="003E5D96">
        <w:tblPrEx>
          <w:tblCellMar>
            <w:top w:w="0" w:type="dxa"/>
            <w:bottom w:w="0" w:type="dxa"/>
          </w:tblCellMar>
        </w:tblPrEx>
        <w:trPr>
          <w:jc w:val="center"/>
        </w:trPr>
        <w:tc>
          <w:tcPr>
            <w:tcW w:w="957" w:type="dxa"/>
          </w:tcPr>
          <w:p w14:paraId="6FBD34AF" w14:textId="77777777" w:rsidR="00973A86" w:rsidRPr="00F02BE6" w:rsidRDefault="00973A86" w:rsidP="003E5D96">
            <w:pPr>
              <w:pStyle w:val="TAL"/>
            </w:pPr>
            <w:r w:rsidRPr="00F02BE6">
              <w:t>:</w:t>
            </w:r>
          </w:p>
        </w:tc>
        <w:tc>
          <w:tcPr>
            <w:tcW w:w="957" w:type="dxa"/>
          </w:tcPr>
          <w:p w14:paraId="489B050D" w14:textId="77777777" w:rsidR="00973A86" w:rsidRPr="00F02BE6" w:rsidRDefault="00973A86" w:rsidP="003E5D96">
            <w:pPr>
              <w:pStyle w:val="TF"/>
              <w:spacing w:after="0"/>
              <w:rPr>
                <w:lang w:eastAsia="en-US"/>
              </w:rPr>
            </w:pPr>
          </w:p>
        </w:tc>
        <w:tc>
          <w:tcPr>
            <w:tcW w:w="957" w:type="dxa"/>
          </w:tcPr>
          <w:p w14:paraId="7E1D97B7" w14:textId="77777777" w:rsidR="00973A86" w:rsidRPr="00F02BE6" w:rsidRDefault="00973A86" w:rsidP="003E5D96">
            <w:pPr>
              <w:pStyle w:val="TF"/>
              <w:spacing w:after="0"/>
              <w:rPr>
                <w:lang w:eastAsia="en-US"/>
              </w:rPr>
            </w:pPr>
          </w:p>
        </w:tc>
        <w:tc>
          <w:tcPr>
            <w:tcW w:w="957" w:type="dxa"/>
          </w:tcPr>
          <w:p w14:paraId="50523912" w14:textId="77777777" w:rsidR="00973A86" w:rsidRPr="00F02BE6" w:rsidRDefault="00973A86" w:rsidP="003E5D96">
            <w:pPr>
              <w:pStyle w:val="TF"/>
              <w:spacing w:after="0"/>
              <w:rPr>
                <w:lang w:eastAsia="en-US"/>
              </w:rPr>
            </w:pPr>
          </w:p>
        </w:tc>
        <w:tc>
          <w:tcPr>
            <w:tcW w:w="957" w:type="dxa"/>
          </w:tcPr>
          <w:p w14:paraId="7D644F76" w14:textId="77777777" w:rsidR="00973A86" w:rsidRPr="00F02BE6" w:rsidRDefault="00973A86" w:rsidP="003E5D96">
            <w:pPr>
              <w:pStyle w:val="TF"/>
              <w:spacing w:after="0"/>
              <w:rPr>
                <w:lang w:eastAsia="en-US"/>
              </w:rPr>
            </w:pPr>
          </w:p>
        </w:tc>
        <w:tc>
          <w:tcPr>
            <w:tcW w:w="957" w:type="dxa"/>
          </w:tcPr>
          <w:p w14:paraId="0C495F9A" w14:textId="77777777" w:rsidR="00973A86" w:rsidRPr="00F02BE6" w:rsidRDefault="00973A86" w:rsidP="003E5D96">
            <w:pPr>
              <w:pStyle w:val="TF"/>
              <w:spacing w:after="0"/>
              <w:rPr>
                <w:lang w:eastAsia="en-US"/>
              </w:rPr>
            </w:pPr>
          </w:p>
        </w:tc>
        <w:tc>
          <w:tcPr>
            <w:tcW w:w="957" w:type="dxa"/>
          </w:tcPr>
          <w:p w14:paraId="75E542A0" w14:textId="77777777" w:rsidR="00973A86" w:rsidRPr="00F02BE6" w:rsidRDefault="00973A86" w:rsidP="003E5D96">
            <w:pPr>
              <w:pStyle w:val="TF"/>
              <w:spacing w:after="0"/>
              <w:rPr>
                <w:lang w:eastAsia="en-US"/>
              </w:rPr>
            </w:pPr>
          </w:p>
        </w:tc>
        <w:tc>
          <w:tcPr>
            <w:tcW w:w="957" w:type="dxa"/>
          </w:tcPr>
          <w:p w14:paraId="7739F05A" w14:textId="77777777" w:rsidR="00973A86" w:rsidRPr="00F02BE6" w:rsidRDefault="00973A86" w:rsidP="003E5D96">
            <w:pPr>
              <w:pStyle w:val="TAR"/>
            </w:pPr>
            <w:r w:rsidRPr="00F02BE6">
              <w:t>:</w:t>
            </w:r>
          </w:p>
        </w:tc>
        <w:tc>
          <w:tcPr>
            <w:tcW w:w="957" w:type="dxa"/>
          </w:tcPr>
          <w:p w14:paraId="04C6B332" w14:textId="77777777" w:rsidR="00973A86" w:rsidRPr="00F02BE6" w:rsidRDefault="00973A86" w:rsidP="003E5D96">
            <w:pPr>
              <w:pStyle w:val="TF"/>
              <w:spacing w:after="0"/>
              <w:rPr>
                <w:lang w:eastAsia="en-US"/>
              </w:rPr>
            </w:pPr>
          </w:p>
        </w:tc>
        <w:tc>
          <w:tcPr>
            <w:tcW w:w="957" w:type="dxa"/>
            <w:gridSpan w:val="2"/>
          </w:tcPr>
          <w:p w14:paraId="55D53A70" w14:textId="77777777" w:rsidR="00973A86" w:rsidRPr="00F02BE6" w:rsidRDefault="00973A86" w:rsidP="003E5D96">
            <w:pPr>
              <w:pStyle w:val="TF"/>
              <w:spacing w:after="0"/>
              <w:rPr>
                <w:lang w:eastAsia="en-US"/>
              </w:rPr>
            </w:pPr>
          </w:p>
        </w:tc>
      </w:tr>
      <w:tr w:rsidR="00973A86" w:rsidRPr="00F02BE6" w14:paraId="067DC4EF" w14:textId="77777777" w:rsidTr="003E5D96">
        <w:tblPrEx>
          <w:tblCellMar>
            <w:top w:w="0" w:type="dxa"/>
            <w:bottom w:w="0" w:type="dxa"/>
          </w:tblCellMar>
        </w:tblPrEx>
        <w:trPr>
          <w:jc w:val="center"/>
        </w:trPr>
        <w:tc>
          <w:tcPr>
            <w:tcW w:w="957" w:type="dxa"/>
          </w:tcPr>
          <w:p w14:paraId="72050703" w14:textId="77777777" w:rsidR="00973A86" w:rsidRPr="00F02BE6" w:rsidRDefault="00973A86" w:rsidP="003E5D96">
            <w:pPr>
              <w:pStyle w:val="TAL"/>
            </w:pPr>
            <w:r w:rsidRPr="00F02BE6">
              <w:t>:</w:t>
            </w:r>
          </w:p>
        </w:tc>
        <w:tc>
          <w:tcPr>
            <w:tcW w:w="957" w:type="dxa"/>
          </w:tcPr>
          <w:p w14:paraId="45EAFBBF" w14:textId="77777777" w:rsidR="00973A86" w:rsidRPr="00F02BE6" w:rsidRDefault="00973A86" w:rsidP="003E5D96">
            <w:pPr>
              <w:pStyle w:val="TF"/>
              <w:spacing w:after="0"/>
              <w:rPr>
                <w:lang w:eastAsia="en-US"/>
              </w:rPr>
            </w:pPr>
          </w:p>
        </w:tc>
        <w:tc>
          <w:tcPr>
            <w:tcW w:w="957" w:type="dxa"/>
          </w:tcPr>
          <w:p w14:paraId="62C89963" w14:textId="77777777" w:rsidR="00973A86" w:rsidRPr="00F02BE6" w:rsidRDefault="00973A86" w:rsidP="003E5D96">
            <w:pPr>
              <w:pStyle w:val="TF"/>
              <w:spacing w:after="0"/>
              <w:rPr>
                <w:lang w:eastAsia="en-US"/>
              </w:rPr>
            </w:pPr>
          </w:p>
        </w:tc>
        <w:tc>
          <w:tcPr>
            <w:tcW w:w="957" w:type="dxa"/>
          </w:tcPr>
          <w:p w14:paraId="44B16459" w14:textId="77777777" w:rsidR="00973A86" w:rsidRPr="00F02BE6" w:rsidRDefault="00973A86" w:rsidP="003E5D96">
            <w:pPr>
              <w:pStyle w:val="TF"/>
              <w:spacing w:after="0"/>
              <w:rPr>
                <w:lang w:eastAsia="en-US"/>
              </w:rPr>
            </w:pPr>
          </w:p>
        </w:tc>
        <w:tc>
          <w:tcPr>
            <w:tcW w:w="957" w:type="dxa"/>
          </w:tcPr>
          <w:p w14:paraId="64638E0F" w14:textId="77777777" w:rsidR="00973A86" w:rsidRPr="00F02BE6" w:rsidRDefault="00973A86" w:rsidP="003E5D96">
            <w:pPr>
              <w:pStyle w:val="TF"/>
              <w:spacing w:after="0"/>
              <w:rPr>
                <w:lang w:eastAsia="en-US"/>
              </w:rPr>
            </w:pPr>
          </w:p>
        </w:tc>
        <w:tc>
          <w:tcPr>
            <w:tcW w:w="957" w:type="dxa"/>
          </w:tcPr>
          <w:p w14:paraId="5A4DCC95" w14:textId="77777777" w:rsidR="00973A86" w:rsidRPr="00F02BE6" w:rsidRDefault="00973A86" w:rsidP="003E5D96">
            <w:pPr>
              <w:pStyle w:val="TF"/>
              <w:spacing w:after="0"/>
              <w:rPr>
                <w:lang w:eastAsia="en-US"/>
              </w:rPr>
            </w:pPr>
          </w:p>
        </w:tc>
        <w:tc>
          <w:tcPr>
            <w:tcW w:w="957" w:type="dxa"/>
          </w:tcPr>
          <w:p w14:paraId="75AE68FC" w14:textId="77777777" w:rsidR="00973A86" w:rsidRPr="00F02BE6" w:rsidRDefault="00973A86" w:rsidP="003E5D96">
            <w:pPr>
              <w:pStyle w:val="TF"/>
              <w:spacing w:after="0"/>
              <w:rPr>
                <w:lang w:eastAsia="en-US"/>
              </w:rPr>
            </w:pPr>
          </w:p>
        </w:tc>
        <w:tc>
          <w:tcPr>
            <w:tcW w:w="957" w:type="dxa"/>
          </w:tcPr>
          <w:p w14:paraId="3EFE8B3A" w14:textId="77777777" w:rsidR="00973A86" w:rsidRPr="00F02BE6" w:rsidRDefault="00973A86" w:rsidP="003E5D96">
            <w:pPr>
              <w:pStyle w:val="TAR"/>
            </w:pPr>
            <w:r w:rsidRPr="00F02BE6">
              <w:t>:</w:t>
            </w:r>
          </w:p>
        </w:tc>
        <w:tc>
          <w:tcPr>
            <w:tcW w:w="957" w:type="dxa"/>
          </w:tcPr>
          <w:p w14:paraId="462FF754" w14:textId="77777777" w:rsidR="00973A86" w:rsidRPr="00F02BE6" w:rsidRDefault="00973A86" w:rsidP="003E5D96">
            <w:pPr>
              <w:pStyle w:val="TF"/>
              <w:spacing w:after="0"/>
              <w:rPr>
                <w:lang w:eastAsia="en-US"/>
              </w:rPr>
            </w:pPr>
          </w:p>
        </w:tc>
        <w:tc>
          <w:tcPr>
            <w:tcW w:w="957" w:type="dxa"/>
            <w:gridSpan w:val="2"/>
          </w:tcPr>
          <w:p w14:paraId="39302164" w14:textId="77777777" w:rsidR="00973A86" w:rsidRPr="00F02BE6" w:rsidRDefault="00973A86" w:rsidP="003E5D96">
            <w:pPr>
              <w:pStyle w:val="TF"/>
              <w:spacing w:after="0"/>
              <w:rPr>
                <w:lang w:eastAsia="en-US"/>
              </w:rPr>
            </w:pPr>
          </w:p>
        </w:tc>
      </w:tr>
      <w:tr w:rsidR="00973A86" w:rsidRPr="00F02BE6" w14:paraId="55C5AA6F" w14:textId="77777777" w:rsidTr="003E5D96">
        <w:tblPrEx>
          <w:tblCellMar>
            <w:top w:w="0" w:type="dxa"/>
            <w:bottom w:w="0" w:type="dxa"/>
          </w:tblCellMar>
        </w:tblPrEx>
        <w:trPr>
          <w:jc w:val="center"/>
        </w:trPr>
        <w:tc>
          <w:tcPr>
            <w:tcW w:w="957" w:type="dxa"/>
          </w:tcPr>
          <w:p w14:paraId="21F8C2DE" w14:textId="77777777" w:rsidR="00973A86" w:rsidRPr="00F02BE6" w:rsidRDefault="00973A86" w:rsidP="003E5D96">
            <w:pPr>
              <w:pStyle w:val="TAL"/>
            </w:pPr>
            <w:r w:rsidRPr="00F02BE6">
              <w:t>:</w:t>
            </w:r>
          </w:p>
        </w:tc>
        <w:tc>
          <w:tcPr>
            <w:tcW w:w="957" w:type="dxa"/>
          </w:tcPr>
          <w:p w14:paraId="5F588168" w14:textId="77777777" w:rsidR="00973A86" w:rsidRPr="00F02BE6" w:rsidRDefault="00973A86" w:rsidP="003E5D96">
            <w:pPr>
              <w:pStyle w:val="TF"/>
              <w:spacing w:after="0"/>
              <w:rPr>
                <w:lang w:eastAsia="en-US"/>
              </w:rPr>
            </w:pPr>
          </w:p>
        </w:tc>
        <w:tc>
          <w:tcPr>
            <w:tcW w:w="957" w:type="dxa"/>
          </w:tcPr>
          <w:p w14:paraId="61696CEA" w14:textId="77777777" w:rsidR="00973A86" w:rsidRPr="00F02BE6" w:rsidRDefault="00973A86" w:rsidP="003E5D96">
            <w:pPr>
              <w:pStyle w:val="TF"/>
              <w:spacing w:after="0"/>
              <w:rPr>
                <w:lang w:eastAsia="en-US"/>
              </w:rPr>
            </w:pPr>
          </w:p>
        </w:tc>
        <w:tc>
          <w:tcPr>
            <w:tcW w:w="957" w:type="dxa"/>
          </w:tcPr>
          <w:p w14:paraId="248429B2" w14:textId="77777777" w:rsidR="00973A86" w:rsidRPr="00F02BE6" w:rsidRDefault="00973A86" w:rsidP="003E5D96">
            <w:pPr>
              <w:pStyle w:val="TF"/>
              <w:spacing w:after="0"/>
              <w:rPr>
                <w:lang w:eastAsia="en-US"/>
              </w:rPr>
            </w:pPr>
          </w:p>
        </w:tc>
        <w:tc>
          <w:tcPr>
            <w:tcW w:w="957" w:type="dxa"/>
          </w:tcPr>
          <w:p w14:paraId="7D405F96" w14:textId="77777777" w:rsidR="00973A86" w:rsidRPr="00F02BE6" w:rsidRDefault="00973A86" w:rsidP="003E5D96">
            <w:pPr>
              <w:pStyle w:val="TF"/>
              <w:spacing w:after="0"/>
              <w:rPr>
                <w:lang w:eastAsia="en-US"/>
              </w:rPr>
            </w:pPr>
          </w:p>
        </w:tc>
        <w:tc>
          <w:tcPr>
            <w:tcW w:w="957" w:type="dxa"/>
          </w:tcPr>
          <w:p w14:paraId="299FFA1A" w14:textId="77777777" w:rsidR="00973A86" w:rsidRPr="00F02BE6" w:rsidRDefault="00973A86" w:rsidP="003E5D96">
            <w:pPr>
              <w:pStyle w:val="TF"/>
              <w:spacing w:after="0"/>
              <w:rPr>
                <w:lang w:eastAsia="en-US"/>
              </w:rPr>
            </w:pPr>
          </w:p>
        </w:tc>
        <w:tc>
          <w:tcPr>
            <w:tcW w:w="957" w:type="dxa"/>
          </w:tcPr>
          <w:p w14:paraId="794A6D9E" w14:textId="77777777" w:rsidR="00973A86" w:rsidRPr="00F02BE6" w:rsidRDefault="00973A86" w:rsidP="003E5D96">
            <w:pPr>
              <w:pStyle w:val="TF"/>
              <w:spacing w:after="0"/>
              <w:rPr>
                <w:lang w:eastAsia="en-US"/>
              </w:rPr>
            </w:pPr>
          </w:p>
        </w:tc>
        <w:tc>
          <w:tcPr>
            <w:tcW w:w="957" w:type="dxa"/>
          </w:tcPr>
          <w:p w14:paraId="375C2CC0" w14:textId="77777777" w:rsidR="00973A86" w:rsidRPr="00F02BE6" w:rsidRDefault="00973A86" w:rsidP="003E5D96">
            <w:pPr>
              <w:pStyle w:val="TAR"/>
            </w:pPr>
            <w:r w:rsidRPr="00F02BE6">
              <w:t>:</w:t>
            </w:r>
          </w:p>
        </w:tc>
        <w:tc>
          <w:tcPr>
            <w:tcW w:w="957" w:type="dxa"/>
          </w:tcPr>
          <w:p w14:paraId="662DA062" w14:textId="77777777" w:rsidR="00973A86" w:rsidRPr="00F02BE6" w:rsidRDefault="00973A86" w:rsidP="003E5D96">
            <w:pPr>
              <w:pStyle w:val="TF"/>
              <w:spacing w:after="0"/>
              <w:rPr>
                <w:lang w:eastAsia="en-US"/>
              </w:rPr>
            </w:pPr>
          </w:p>
        </w:tc>
        <w:tc>
          <w:tcPr>
            <w:tcW w:w="957" w:type="dxa"/>
            <w:gridSpan w:val="2"/>
          </w:tcPr>
          <w:p w14:paraId="7F6EB93F" w14:textId="77777777" w:rsidR="00973A86" w:rsidRPr="00F02BE6" w:rsidRDefault="00973A86" w:rsidP="003E5D96">
            <w:pPr>
              <w:pStyle w:val="TF"/>
              <w:spacing w:after="0"/>
              <w:rPr>
                <w:lang w:eastAsia="en-US"/>
              </w:rPr>
            </w:pPr>
          </w:p>
        </w:tc>
      </w:tr>
      <w:tr w:rsidR="00973A86" w:rsidRPr="00F02BE6" w14:paraId="3696F642" w14:textId="77777777" w:rsidTr="003E5D96">
        <w:tblPrEx>
          <w:tblCellMar>
            <w:top w:w="0" w:type="dxa"/>
            <w:bottom w:w="0" w:type="dxa"/>
          </w:tblCellMar>
        </w:tblPrEx>
        <w:trPr>
          <w:gridAfter w:val="1"/>
          <w:wAfter w:w="8" w:type="dxa"/>
          <w:jc w:val="center"/>
        </w:trPr>
        <w:tc>
          <w:tcPr>
            <w:tcW w:w="956" w:type="dxa"/>
            <w:tcBorders>
              <w:left w:val="single" w:sz="6" w:space="0" w:color="auto"/>
            </w:tcBorders>
          </w:tcPr>
          <w:p w14:paraId="1B284A9B" w14:textId="77777777" w:rsidR="00973A86" w:rsidRPr="00F02BE6" w:rsidRDefault="00973A86" w:rsidP="003E5D96">
            <w:pPr>
              <w:pStyle w:val="TF"/>
              <w:spacing w:after="0"/>
              <w:rPr>
                <w:lang w:eastAsia="en-US"/>
              </w:rPr>
            </w:pPr>
          </w:p>
        </w:tc>
        <w:tc>
          <w:tcPr>
            <w:tcW w:w="956" w:type="dxa"/>
          </w:tcPr>
          <w:p w14:paraId="73C2CD75" w14:textId="77777777" w:rsidR="00973A86" w:rsidRPr="00F02BE6" w:rsidRDefault="00973A86" w:rsidP="003E5D96">
            <w:pPr>
              <w:pStyle w:val="TF"/>
              <w:spacing w:after="0"/>
              <w:rPr>
                <w:lang w:eastAsia="en-US"/>
              </w:rPr>
            </w:pPr>
          </w:p>
        </w:tc>
        <w:tc>
          <w:tcPr>
            <w:tcW w:w="956" w:type="dxa"/>
            <w:tcBorders>
              <w:bottom w:val="single" w:sz="6" w:space="0" w:color="auto"/>
            </w:tcBorders>
          </w:tcPr>
          <w:p w14:paraId="135107B4" w14:textId="77777777" w:rsidR="00973A86" w:rsidRPr="00F02BE6" w:rsidRDefault="00973A86" w:rsidP="003E5D96">
            <w:pPr>
              <w:pStyle w:val="TF"/>
              <w:spacing w:after="0"/>
              <w:rPr>
                <w:lang w:eastAsia="en-US"/>
              </w:rPr>
            </w:pPr>
          </w:p>
        </w:tc>
        <w:tc>
          <w:tcPr>
            <w:tcW w:w="1912" w:type="dxa"/>
            <w:gridSpan w:val="2"/>
          </w:tcPr>
          <w:p w14:paraId="26A14428" w14:textId="77777777" w:rsidR="00973A86" w:rsidRPr="00F02BE6" w:rsidRDefault="00973A86" w:rsidP="003E5D96">
            <w:pPr>
              <w:pStyle w:val="TF"/>
              <w:spacing w:after="0"/>
              <w:rPr>
                <w:lang w:eastAsia="en-US"/>
              </w:rPr>
            </w:pPr>
            <w:r w:rsidRPr="00F02BE6">
              <w:rPr>
                <w:sz w:val="22"/>
                <w:lang w:eastAsia="en-US"/>
              </w:rPr>
              <w:t>fill octets:</w:t>
            </w:r>
          </w:p>
        </w:tc>
        <w:tc>
          <w:tcPr>
            <w:tcW w:w="956" w:type="dxa"/>
            <w:tcBorders>
              <w:bottom w:val="single" w:sz="6" w:space="0" w:color="auto"/>
            </w:tcBorders>
          </w:tcPr>
          <w:p w14:paraId="13C07C1D" w14:textId="77777777" w:rsidR="00973A86" w:rsidRPr="00F02BE6" w:rsidRDefault="00973A86" w:rsidP="003E5D96">
            <w:pPr>
              <w:pStyle w:val="TF"/>
              <w:spacing w:after="0"/>
              <w:rPr>
                <w:lang w:eastAsia="en-US"/>
              </w:rPr>
            </w:pPr>
          </w:p>
        </w:tc>
        <w:tc>
          <w:tcPr>
            <w:tcW w:w="956" w:type="dxa"/>
          </w:tcPr>
          <w:p w14:paraId="5A66263F" w14:textId="77777777" w:rsidR="00973A86" w:rsidRPr="00F02BE6" w:rsidRDefault="00973A86" w:rsidP="003E5D96">
            <w:pPr>
              <w:pStyle w:val="TF"/>
              <w:spacing w:after="0"/>
              <w:rPr>
                <w:lang w:eastAsia="en-US"/>
              </w:rPr>
            </w:pPr>
          </w:p>
        </w:tc>
        <w:tc>
          <w:tcPr>
            <w:tcW w:w="956" w:type="dxa"/>
            <w:tcBorders>
              <w:right w:val="single" w:sz="6" w:space="0" w:color="auto"/>
            </w:tcBorders>
          </w:tcPr>
          <w:p w14:paraId="1BD62431" w14:textId="77777777" w:rsidR="00973A86" w:rsidRPr="00F02BE6" w:rsidRDefault="00973A86" w:rsidP="003E5D96">
            <w:pPr>
              <w:pStyle w:val="TF"/>
              <w:spacing w:after="0"/>
              <w:rPr>
                <w:lang w:eastAsia="en-US"/>
              </w:rPr>
            </w:pPr>
          </w:p>
        </w:tc>
        <w:tc>
          <w:tcPr>
            <w:tcW w:w="957" w:type="dxa"/>
            <w:tcBorders>
              <w:left w:val="nil"/>
            </w:tcBorders>
          </w:tcPr>
          <w:p w14:paraId="01373576" w14:textId="77777777" w:rsidR="00973A86" w:rsidRPr="00F02BE6" w:rsidRDefault="00973A86" w:rsidP="003E5D96">
            <w:pPr>
              <w:pStyle w:val="TF"/>
              <w:spacing w:after="0"/>
              <w:rPr>
                <w:lang w:eastAsia="en-US"/>
              </w:rPr>
            </w:pPr>
          </w:p>
        </w:tc>
        <w:tc>
          <w:tcPr>
            <w:tcW w:w="957" w:type="dxa"/>
          </w:tcPr>
          <w:p w14:paraId="3E0A922F" w14:textId="77777777" w:rsidR="00973A86" w:rsidRPr="00F02BE6" w:rsidRDefault="00973A86" w:rsidP="003E5D96">
            <w:pPr>
              <w:pStyle w:val="TF"/>
              <w:spacing w:after="0"/>
              <w:rPr>
                <w:lang w:eastAsia="en-US"/>
              </w:rPr>
            </w:pPr>
          </w:p>
        </w:tc>
      </w:tr>
      <w:tr w:rsidR="00973A86" w:rsidRPr="00F02BE6" w14:paraId="4AE38A97" w14:textId="77777777" w:rsidTr="003E5D96">
        <w:tblPrEx>
          <w:tblCellMar>
            <w:top w:w="0" w:type="dxa"/>
            <w:bottom w:w="0" w:type="dxa"/>
          </w:tblCellMar>
        </w:tblPrEx>
        <w:trPr>
          <w:jc w:val="center"/>
        </w:trPr>
        <w:tc>
          <w:tcPr>
            <w:tcW w:w="957" w:type="dxa"/>
            <w:tcBorders>
              <w:top w:val="single" w:sz="6" w:space="0" w:color="auto"/>
              <w:left w:val="single" w:sz="6" w:space="0" w:color="auto"/>
              <w:bottom w:val="single" w:sz="6" w:space="0" w:color="auto"/>
            </w:tcBorders>
          </w:tcPr>
          <w:p w14:paraId="58721778"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2BFB3A1A" w14:textId="77777777" w:rsidR="00973A86" w:rsidRPr="00F02BE6" w:rsidRDefault="00973A86" w:rsidP="003E5D96">
            <w:pPr>
              <w:pStyle w:val="TF"/>
              <w:spacing w:after="0"/>
              <w:rPr>
                <w:lang w:eastAsia="en-US"/>
              </w:rPr>
            </w:pPr>
          </w:p>
        </w:tc>
        <w:tc>
          <w:tcPr>
            <w:tcW w:w="3828" w:type="dxa"/>
            <w:gridSpan w:val="4"/>
            <w:tcBorders>
              <w:bottom w:val="single" w:sz="6" w:space="0" w:color="auto"/>
            </w:tcBorders>
          </w:tcPr>
          <w:p w14:paraId="5FF0B350" w14:textId="77777777" w:rsidR="00973A86" w:rsidRPr="00F02BE6" w:rsidRDefault="00973A86" w:rsidP="003E5D96">
            <w:pPr>
              <w:pStyle w:val="TF"/>
              <w:spacing w:after="0"/>
              <w:rPr>
                <w:lang w:eastAsia="en-US"/>
              </w:rPr>
            </w:pPr>
            <w:r w:rsidRPr="00F02BE6">
              <w:rPr>
                <w:sz w:val="22"/>
                <w:lang w:eastAsia="en-US"/>
              </w:rPr>
              <w:t>"00101011"</w:t>
            </w:r>
          </w:p>
          <w:p w14:paraId="301BE2EC"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tcBorders>
          </w:tcPr>
          <w:p w14:paraId="38DD4FED" w14:textId="77777777" w:rsidR="00973A86" w:rsidRPr="00F02BE6" w:rsidRDefault="00973A86" w:rsidP="003E5D96">
            <w:pPr>
              <w:pStyle w:val="TF"/>
              <w:spacing w:after="0"/>
              <w:rPr>
                <w:lang w:eastAsia="en-US"/>
              </w:rPr>
            </w:pPr>
          </w:p>
        </w:tc>
        <w:tc>
          <w:tcPr>
            <w:tcW w:w="957" w:type="dxa"/>
            <w:tcBorders>
              <w:top w:val="single" w:sz="6" w:space="0" w:color="auto"/>
              <w:bottom w:val="single" w:sz="6" w:space="0" w:color="auto"/>
              <w:right w:val="single" w:sz="6" w:space="0" w:color="auto"/>
            </w:tcBorders>
          </w:tcPr>
          <w:p w14:paraId="1D5008EC" w14:textId="77777777" w:rsidR="00973A86" w:rsidRPr="00F02BE6" w:rsidRDefault="00973A86" w:rsidP="003E5D96">
            <w:pPr>
              <w:pStyle w:val="TF"/>
              <w:spacing w:after="0"/>
              <w:rPr>
                <w:lang w:eastAsia="en-US"/>
              </w:rPr>
            </w:pPr>
          </w:p>
        </w:tc>
        <w:tc>
          <w:tcPr>
            <w:tcW w:w="1914" w:type="dxa"/>
            <w:gridSpan w:val="3"/>
            <w:tcBorders>
              <w:left w:val="nil"/>
            </w:tcBorders>
          </w:tcPr>
          <w:p w14:paraId="227306B3" w14:textId="77777777" w:rsidR="00973A86" w:rsidRPr="00F02BE6" w:rsidRDefault="00973A86" w:rsidP="003E5D96">
            <w:pPr>
              <w:pStyle w:val="TAL"/>
            </w:pPr>
            <w:r w:rsidRPr="00F02BE6">
              <w:rPr>
                <w:b/>
              </w:rPr>
              <w:t xml:space="preserve">  octet 23</w:t>
            </w:r>
          </w:p>
          <w:p w14:paraId="31D4C703" w14:textId="77777777" w:rsidR="00973A86" w:rsidRPr="00F02BE6" w:rsidRDefault="00973A86" w:rsidP="003E5D96">
            <w:pPr>
              <w:pStyle w:val="TAL"/>
            </w:pPr>
          </w:p>
        </w:tc>
      </w:tr>
    </w:tbl>
    <w:p w14:paraId="1648AE28" w14:textId="77777777" w:rsidR="00973A86" w:rsidRPr="00F02BE6" w:rsidRDefault="00973A86" w:rsidP="00973A86">
      <w:pPr>
        <w:pStyle w:val="NF"/>
      </w:pPr>
    </w:p>
    <w:p w14:paraId="7D4DEC33" w14:textId="77777777" w:rsidR="00973A86" w:rsidRPr="00F02BE6" w:rsidRDefault="00973A86" w:rsidP="00973A86">
      <w:pPr>
        <w:pStyle w:val="TF"/>
      </w:pPr>
      <w:r w:rsidRPr="00F02BE6">
        <w:t>Figure 7.8: PTCCH downlink block format</w:t>
      </w:r>
    </w:p>
    <w:p w14:paraId="316B5F28" w14:textId="77777777" w:rsidR="00973A86" w:rsidRPr="00F02BE6" w:rsidRDefault="00973A86" w:rsidP="00973A86">
      <w:r w:rsidRPr="00F02BE6">
        <w:t>The field mapping convention in this clause is that when a field is contained within a single octet, the highest bit number of the field represents the highest order value and lowest bit number of the field represents the lowest order value.</w:t>
      </w:r>
    </w:p>
    <w:p w14:paraId="7F2E5A78" w14:textId="77777777" w:rsidR="00973A86" w:rsidRPr="00F02BE6" w:rsidRDefault="00973A86" w:rsidP="00973A86">
      <w:r w:rsidRPr="00F02BE6">
        <w:t>Spare bits are encoded with the binary value "0". Fill octets are encoded with the binary value "00101011".</w:t>
      </w:r>
    </w:p>
    <w:p w14:paraId="30519EBD" w14:textId="77777777" w:rsidR="00973A86" w:rsidRPr="00F02BE6" w:rsidRDefault="00973A86" w:rsidP="00973A86">
      <w:pPr>
        <w:pStyle w:val="Heading2"/>
      </w:pPr>
      <w:bookmarkStart w:id="201" w:name="_Toc517979189"/>
      <w:r w:rsidRPr="00F02BE6">
        <w:lastRenderedPageBreak/>
        <w:t>7.9</w:t>
      </w:r>
      <w:r w:rsidRPr="00F02BE6">
        <w:tab/>
        <w:t>PTCCH uplink block formats</w:t>
      </w:r>
      <w:bookmarkEnd w:id="201"/>
    </w:p>
    <w:p w14:paraId="464376ED" w14:textId="77777777" w:rsidR="00973A86" w:rsidRPr="00F02BE6" w:rsidRDefault="00973A86" w:rsidP="00973A86">
      <w:pPr>
        <w:keepNext/>
        <w:keepLines/>
      </w:pPr>
      <w:r w:rsidRPr="00F02BE6">
        <w:t>Two alternative PTCCH uplink block formats are specified. The 8 bit (1 octet) blocks are used in the uplink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63AD169" w14:textId="77777777" w:rsidTr="003E5D96">
        <w:tblPrEx>
          <w:tblCellMar>
            <w:top w:w="0" w:type="dxa"/>
            <w:bottom w:w="0" w:type="dxa"/>
          </w:tblCellMar>
        </w:tblPrEx>
        <w:trPr>
          <w:jc w:val="center"/>
        </w:trPr>
        <w:tc>
          <w:tcPr>
            <w:tcW w:w="7656" w:type="dxa"/>
            <w:gridSpan w:val="8"/>
          </w:tcPr>
          <w:p w14:paraId="253639C4" w14:textId="77777777" w:rsidR="00973A86" w:rsidRPr="00F02BE6" w:rsidRDefault="00973A86" w:rsidP="003E5D96">
            <w:pPr>
              <w:pStyle w:val="TF"/>
              <w:keepNext/>
              <w:spacing w:after="0"/>
              <w:rPr>
                <w:lang w:eastAsia="en-US"/>
              </w:rPr>
            </w:pPr>
            <w:r w:rsidRPr="00F02BE6">
              <w:rPr>
                <w:lang w:eastAsia="en-US"/>
              </w:rPr>
              <w:t xml:space="preserve"> &lt;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2C52DB9C" w14:textId="77777777" w:rsidR="00973A86" w:rsidRPr="00F02BE6" w:rsidRDefault="00973A86" w:rsidP="003E5D96">
            <w:pPr>
              <w:pStyle w:val="TF"/>
              <w:keepNext/>
              <w:spacing w:after="0"/>
              <w:rPr>
                <w:lang w:eastAsia="en-US"/>
              </w:rPr>
            </w:pPr>
          </w:p>
        </w:tc>
        <w:tc>
          <w:tcPr>
            <w:tcW w:w="957" w:type="dxa"/>
          </w:tcPr>
          <w:p w14:paraId="01BFCD7C" w14:textId="77777777" w:rsidR="00973A86" w:rsidRPr="00F02BE6" w:rsidRDefault="00973A86" w:rsidP="003E5D96">
            <w:pPr>
              <w:pStyle w:val="TF"/>
              <w:keepNext/>
              <w:spacing w:after="0"/>
              <w:rPr>
                <w:lang w:eastAsia="en-US"/>
              </w:rPr>
            </w:pPr>
          </w:p>
        </w:tc>
      </w:tr>
      <w:tr w:rsidR="00973A86" w:rsidRPr="00F02BE6" w14:paraId="617BEAEE" w14:textId="77777777" w:rsidTr="003E5D96">
        <w:tblPrEx>
          <w:tblCellMar>
            <w:top w:w="0" w:type="dxa"/>
            <w:bottom w:w="0" w:type="dxa"/>
          </w:tblCellMar>
        </w:tblPrEx>
        <w:trPr>
          <w:jc w:val="center"/>
        </w:trPr>
        <w:tc>
          <w:tcPr>
            <w:tcW w:w="957" w:type="dxa"/>
          </w:tcPr>
          <w:p w14:paraId="098067F1"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1E2034E9"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549A9680"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498C8DC2"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30271C7A"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677C355B"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2317D760"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64AE4641"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0CCA174A" w14:textId="77777777" w:rsidR="00973A86" w:rsidRPr="00F02BE6" w:rsidRDefault="00973A86" w:rsidP="003E5D96">
            <w:pPr>
              <w:pStyle w:val="TF"/>
              <w:keepNext/>
              <w:spacing w:after="0"/>
              <w:rPr>
                <w:lang w:eastAsia="en-US"/>
              </w:rPr>
            </w:pPr>
          </w:p>
        </w:tc>
        <w:tc>
          <w:tcPr>
            <w:tcW w:w="957" w:type="dxa"/>
          </w:tcPr>
          <w:p w14:paraId="3FEC2609" w14:textId="77777777" w:rsidR="00973A86" w:rsidRPr="00F02BE6" w:rsidRDefault="00973A86" w:rsidP="003E5D96">
            <w:pPr>
              <w:pStyle w:val="TF"/>
              <w:keepNext/>
              <w:spacing w:after="0"/>
              <w:rPr>
                <w:lang w:eastAsia="en-US"/>
              </w:rPr>
            </w:pPr>
          </w:p>
        </w:tc>
      </w:tr>
      <w:tr w:rsidR="00973A86" w:rsidRPr="00F02BE6" w14:paraId="54C42F9E"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bottom w:val="single" w:sz="6" w:space="0" w:color="auto"/>
              <w:right w:val="single" w:sz="6" w:space="0" w:color="auto"/>
            </w:tcBorders>
          </w:tcPr>
          <w:p w14:paraId="69F0871F" w14:textId="77777777" w:rsidR="00973A86" w:rsidRPr="00F02BE6" w:rsidRDefault="00973A86" w:rsidP="003E5D96">
            <w:pPr>
              <w:pStyle w:val="TF"/>
              <w:keepNext/>
              <w:spacing w:after="0"/>
              <w:rPr>
                <w:sz w:val="22"/>
                <w:lang w:eastAsia="en-US"/>
              </w:rPr>
            </w:pPr>
            <w:r w:rsidRPr="00F02BE6">
              <w:rPr>
                <w:sz w:val="22"/>
                <w:lang w:eastAsia="en-US"/>
              </w:rPr>
              <w:t>8 fixed bits: "01111111"</w:t>
            </w:r>
          </w:p>
          <w:p w14:paraId="4B7CA839" w14:textId="77777777" w:rsidR="00973A86" w:rsidRPr="00F02BE6" w:rsidRDefault="00973A86" w:rsidP="003E5D96">
            <w:pPr>
              <w:pStyle w:val="TF"/>
              <w:keepNext/>
              <w:spacing w:after="0"/>
              <w:rPr>
                <w:lang w:eastAsia="en-US"/>
              </w:rPr>
            </w:pPr>
          </w:p>
        </w:tc>
        <w:tc>
          <w:tcPr>
            <w:tcW w:w="957" w:type="dxa"/>
            <w:tcBorders>
              <w:left w:val="nil"/>
            </w:tcBorders>
          </w:tcPr>
          <w:p w14:paraId="084E6522"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428A7556" w14:textId="77777777" w:rsidR="00973A86" w:rsidRPr="00F02BE6" w:rsidRDefault="00973A86" w:rsidP="003E5D96">
            <w:pPr>
              <w:pStyle w:val="TF"/>
              <w:keepNext/>
              <w:spacing w:after="0"/>
              <w:rPr>
                <w:lang w:eastAsia="en-US"/>
              </w:rPr>
            </w:pPr>
          </w:p>
        </w:tc>
      </w:tr>
    </w:tbl>
    <w:p w14:paraId="0563B644" w14:textId="77777777" w:rsidR="00973A86" w:rsidRPr="00F02BE6" w:rsidRDefault="00973A86" w:rsidP="00973A86">
      <w:pPr>
        <w:pStyle w:val="NF"/>
      </w:pPr>
    </w:p>
    <w:p w14:paraId="5D53F776" w14:textId="77777777" w:rsidR="00973A86" w:rsidRPr="00F02BE6" w:rsidRDefault="00973A86" w:rsidP="00973A86">
      <w:pPr>
        <w:pStyle w:val="TF"/>
        <w:keepNext/>
      </w:pPr>
      <w:r w:rsidRPr="00F02BE6">
        <w:t>Figure 7.9.a: PTCCH uplink block format</w:t>
      </w:r>
    </w:p>
    <w:p w14:paraId="794962E0" w14:textId="77777777" w:rsidR="00973A86" w:rsidRPr="00F02BE6" w:rsidRDefault="00973A86" w:rsidP="00973A86">
      <w:r w:rsidRPr="00F02BE6">
        <w:t>The 11 bit blocks are used in the uplink in the following way:</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0A6D35C1" w14:textId="77777777" w:rsidTr="003E5D96">
        <w:tblPrEx>
          <w:tblCellMar>
            <w:top w:w="0" w:type="dxa"/>
            <w:bottom w:w="0" w:type="dxa"/>
          </w:tblCellMar>
        </w:tblPrEx>
        <w:trPr>
          <w:jc w:val="center"/>
        </w:trPr>
        <w:tc>
          <w:tcPr>
            <w:tcW w:w="7656" w:type="dxa"/>
            <w:gridSpan w:val="8"/>
          </w:tcPr>
          <w:p w14:paraId="0F6312A1" w14:textId="77777777" w:rsidR="00973A86" w:rsidRPr="00F02BE6" w:rsidRDefault="00973A86" w:rsidP="003E5D96">
            <w:pPr>
              <w:pStyle w:val="TF"/>
              <w:spacing w:after="0"/>
              <w:rPr>
                <w:lang w:eastAsia="en-US"/>
              </w:rPr>
            </w:pPr>
            <w:r w:rsidRPr="00F02BE6">
              <w:rPr>
                <w:lang w:eastAsia="en-US"/>
              </w:rPr>
              <w:t>&lt;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66CE69A7" w14:textId="77777777" w:rsidR="00973A86" w:rsidRPr="00F02BE6" w:rsidRDefault="00973A86" w:rsidP="003E5D96">
            <w:pPr>
              <w:pStyle w:val="TF"/>
              <w:spacing w:after="0"/>
              <w:rPr>
                <w:lang w:eastAsia="en-US"/>
              </w:rPr>
            </w:pPr>
          </w:p>
        </w:tc>
        <w:tc>
          <w:tcPr>
            <w:tcW w:w="957" w:type="dxa"/>
          </w:tcPr>
          <w:p w14:paraId="17B80A3B" w14:textId="77777777" w:rsidR="00973A86" w:rsidRPr="00F02BE6" w:rsidRDefault="00973A86" w:rsidP="003E5D96">
            <w:pPr>
              <w:pStyle w:val="TF"/>
              <w:spacing w:after="0"/>
              <w:rPr>
                <w:lang w:eastAsia="en-US"/>
              </w:rPr>
            </w:pPr>
          </w:p>
        </w:tc>
      </w:tr>
      <w:tr w:rsidR="00973A86" w:rsidRPr="00F02BE6" w14:paraId="4440EF2E" w14:textId="77777777" w:rsidTr="003E5D96">
        <w:tblPrEx>
          <w:tblCellMar>
            <w:top w:w="0" w:type="dxa"/>
            <w:bottom w:w="0" w:type="dxa"/>
          </w:tblCellMar>
        </w:tblPrEx>
        <w:trPr>
          <w:jc w:val="center"/>
        </w:trPr>
        <w:tc>
          <w:tcPr>
            <w:tcW w:w="957" w:type="dxa"/>
          </w:tcPr>
          <w:p w14:paraId="1AB3E90F" w14:textId="77777777" w:rsidR="00973A86" w:rsidRPr="00F02BE6" w:rsidRDefault="00973A86" w:rsidP="003E5D96">
            <w:pPr>
              <w:pStyle w:val="TF"/>
              <w:spacing w:after="0"/>
              <w:rPr>
                <w:lang w:eastAsia="en-US"/>
              </w:rPr>
            </w:pPr>
            <w:r w:rsidRPr="00F02BE6">
              <w:rPr>
                <w:lang w:eastAsia="en-US"/>
              </w:rPr>
              <w:t>8</w:t>
            </w:r>
          </w:p>
        </w:tc>
        <w:tc>
          <w:tcPr>
            <w:tcW w:w="957" w:type="dxa"/>
          </w:tcPr>
          <w:p w14:paraId="0300A3EB" w14:textId="77777777" w:rsidR="00973A86" w:rsidRPr="00F02BE6" w:rsidRDefault="00973A86" w:rsidP="003E5D96">
            <w:pPr>
              <w:pStyle w:val="TF"/>
              <w:spacing w:after="0"/>
              <w:rPr>
                <w:lang w:eastAsia="en-US"/>
              </w:rPr>
            </w:pPr>
            <w:r w:rsidRPr="00F02BE6">
              <w:rPr>
                <w:lang w:eastAsia="en-US"/>
              </w:rPr>
              <w:t>7</w:t>
            </w:r>
          </w:p>
        </w:tc>
        <w:tc>
          <w:tcPr>
            <w:tcW w:w="957" w:type="dxa"/>
          </w:tcPr>
          <w:p w14:paraId="4A9D1C14" w14:textId="77777777" w:rsidR="00973A86" w:rsidRPr="00F02BE6" w:rsidRDefault="00973A86" w:rsidP="003E5D96">
            <w:pPr>
              <w:pStyle w:val="TF"/>
              <w:spacing w:after="0"/>
              <w:rPr>
                <w:lang w:eastAsia="en-US"/>
              </w:rPr>
            </w:pPr>
            <w:r w:rsidRPr="00F02BE6">
              <w:rPr>
                <w:lang w:eastAsia="en-US"/>
              </w:rPr>
              <w:t>6</w:t>
            </w:r>
          </w:p>
        </w:tc>
        <w:tc>
          <w:tcPr>
            <w:tcW w:w="957" w:type="dxa"/>
          </w:tcPr>
          <w:p w14:paraId="084AFD78" w14:textId="77777777" w:rsidR="00973A86" w:rsidRPr="00F02BE6" w:rsidRDefault="00973A86" w:rsidP="003E5D96">
            <w:pPr>
              <w:pStyle w:val="TF"/>
              <w:spacing w:after="0"/>
              <w:rPr>
                <w:lang w:eastAsia="en-US"/>
              </w:rPr>
            </w:pPr>
            <w:r w:rsidRPr="00F02BE6">
              <w:rPr>
                <w:lang w:eastAsia="en-US"/>
              </w:rPr>
              <w:t>5</w:t>
            </w:r>
          </w:p>
        </w:tc>
        <w:tc>
          <w:tcPr>
            <w:tcW w:w="957" w:type="dxa"/>
          </w:tcPr>
          <w:p w14:paraId="3FEA92AD" w14:textId="77777777" w:rsidR="00973A86" w:rsidRPr="00F02BE6" w:rsidRDefault="00973A86" w:rsidP="003E5D96">
            <w:pPr>
              <w:pStyle w:val="TF"/>
              <w:spacing w:after="0"/>
              <w:rPr>
                <w:lang w:eastAsia="en-US"/>
              </w:rPr>
            </w:pPr>
            <w:r w:rsidRPr="00F02BE6">
              <w:rPr>
                <w:lang w:eastAsia="en-US"/>
              </w:rPr>
              <w:t>4</w:t>
            </w:r>
          </w:p>
        </w:tc>
        <w:tc>
          <w:tcPr>
            <w:tcW w:w="957" w:type="dxa"/>
          </w:tcPr>
          <w:p w14:paraId="2509C586" w14:textId="77777777" w:rsidR="00973A86" w:rsidRPr="00F02BE6" w:rsidRDefault="00973A86" w:rsidP="003E5D96">
            <w:pPr>
              <w:pStyle w:val="TF"/>
              <w:spacing w:after="0"/>
              <w:rPr>
                <w:lang w:eastAsia="en-US"/>
              </w:rPr>
            </w:pPr>
            <w:r w:rsidRPr="00F02BE6">
              <w:rPr>
                <w:lang w:eastAsia="en-US"/>
              </w:rPr>
              <w:t>3</w:t>
            </w:r>
          </w:p>
        </w:tc>
        <w:tc>
          <w:tcPr>
            <w:tcW w:w="957" w:type="dxa"/>
          </w:tcPr>
          <w:p w14:paraId="02EB74E2" w14:textId="77777777" w:rsidR="00973A86" w:rsidRPr="00F02BE6" w:rsidRDefault="00973A86" w:rsidP="003E5D96">
            <w:pPr>
              <w:pStyle w:val="TF"/>
              <w:spacing w:after="0"/>
              <w:rPr>
                <w:lang w:eastAsia="en-US"/>
              </w:rPr>
            </w:pPr>
            <w:r w:rsidRPr="00F02BE6">
              <w:rPr>
                <w:lang w:eastAsia="en-US"/>
              </w:rPr>
              <w:t>2</w:t>
            </w:r>
          </w:p>
        </w:tc>
        <w:tc>
          <w:tcPr>
            <w:tcW w:w="957" w:type="dxa"/>
          </w:tcPr>
          <w:p w14:paraId="1DEFB55B" w14:textId="77777777" w:rsidR="00973A86" w:rsidRPr="00F02BE6" w:rsidRDefault="00973A86" w:rsidP="003E5D96">
            <w:pPr>
              <w:pStyle w:val="TF"/>
              <w:spacing w:after="0"/>
              <w:rPr>
                <w:lang w:eastAsia="en-US"/>
              </w:rPr>
            </w:pPr>
            <w:r w:rsidRPr="00F02BE6">
              <w:rPr>
                <w:lang w:eastAsia="en-US"/>
              </w:rPr>
              <w:t>1</w:t>
            </w:r>
          </w:p>
        </w:tc>
        <w:tc>
          <w:tcPr>
            <w:tcW w:w="957" w:type="dxa"/>
          </w:tcPr>
          <w:p w14:paraId="100D20D5" w14:textId="77777777" w:rsidR="00973A86" w:rsidRPr="00F02BE6" w:rsidRDefault="00973A86" w:rsidP="003E5D96">
            <w:pPr>
              <w:pStyle w:val="TF"/>
              <w:spacing w:after="0"/>
              <w:rPr>
                <w:lang w:eastAsia="en-US"/>
              </w:rPr>
            </w:pPr>
          </w:p>
        </w:tc>
        <w:tc>
          <w:tcPr>
            <w:tcW w:w="957" w:type="dxa"/>
          </w:tcPr>
          <w:p w14:paraId="62B13B68" w14:textId="77777777" w:rsidR="00973A86" w:rsidRPr="00F02BE6" w:rsidRDefault="00973A86" w:rsidP="003E5D96">
            <w:pPr>
              <w:pStyle w:val="TF"/>
              <w:spacing w:after="0"/>
              <w:rPr>
                <w:lang w:eastAsia="en-US"/>
              </w:rPr>
            </w:pPr>
          </w:p>
        </w:tc>
      </w:tr>
      <w:tr w:rsidR="00973A86" w:rsidRPr="00F02BE6" w14:paraId="60409487"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bottom w:val="single" w:sz="6" w:space="0" w:color="auto"/>
              <w:right w:val="single" w:sz="6" w:space="0" w:color="auto"/>
            </w:tcBorders>
          </w:tcPr>
          <w:p w14:paraId="0A248EDB" w14:textId="77777777" w:rsidR="00973A86" w:rsidRPr="00F02BE6" w:rsidRDefault="00973A86" w:rsidP="003E5D96">
            <w:pPr>
              <w:pStyle w:val="TF"/>
              <w:spacing w:after="0"/>
              <w:rPr>
                <w:sz w:val="22"/>
                <w:lang w:eastAsia="en-US"/>
              </w:rPr>
            </w:pPr>
            <w:r w:rsidRPr="00F02BE6">
              <w:rPr>
                <w:sz w:val="22"/>
                <w:lang w:eastAsia="en-US"/>
              </w:rPr>
              <w:t>11 fixed bits: "11111111111"</w:t>
            </w:r>
          </w:p>
          <w:p w14:paraId="3789248D" w14:textId="77777777" w:rsidR="00973A86" w:rsidRPr="00F02BE6" w:rsidRDefault="00973A86" w:rsidP="003E5D96">
            <w:pPr>
              <w:pStyle w:val="TF"/>
              <w:spacing w:after="0"/>
              <w:rPr>
                <w:lang w:eastAsia="en-US"/>
              </w:rPr>
            </w:pPr>
          </w:p>
        </w:tc>
        <w:tc>
          <w:tcPr>
            <w:tcW w:w="957" w:type="dxa"/>
            <w:tcBorders>
              <w:left w:val="nil"/>
            </w:tcBorders>
          </w:tcPr>
          <w:p w14:paraId="234C0985" w14:textId="77777777" w:rsidR="00973A86" w:rsidRPr="00F02BE6" w:rsidRDefault="00973A86" w:rsidP="003E5D96">
            <w:pPr>
              <w:pStyle w:val="TF"/>
              <w:spacing w:after="0"/>
              <w:jc w:val="left"/>
              <w:rPr>
                <w:lang w:eastAsia="en-US"/>
              </w:rPr>
            </w:pPr>
            <w:r w:rsidRPr="00F02BE6">
              <w:rPr>
                <w:lang w:eastAsia="en-US"/>
              </w:rPr>
              <w:t xml:space="preserve">  octet 1</w:t>
            </w:r>
          </w:p>
        </w:tc>
        <w:tc>
          <w:tcPr>
            <w:tcW w:w="957" w:type="dxa"/>
          </w:tcPr>
          <w:p w14:paraId="3715F40E" w14:textId="77777777" w:rsidR="00973A86" w:rsidRPr="00F02BE6" w:rsidRDefault="00973A86" w:rsidP="003E5D96">
            <w:pPr>
              <w:pStyle w:val="TF"/>
              <w:spacing w:after="0"/>
              <w:rPr>
                <w:lang w:eastAsia="en-US"/>
              </w:rPr>
            </w:pPr>
          </w:p>
        </w:tc>
      </w:tr>
      <w:tr w:rsidR="00973A86" w:rsidRPr="00F02BE6" w14:paraId="7EBA2F2F" w14:textId="77777777" w:rsidTr="003E5D96">
        <w:tblPrEx>
          <w:tblCellMar>
            <w:top w:w="0" w:type="dxa"/>
            <w:bottom w:w="0" w:type="dxa"/>
          </w:tblCellMar>
        </w:tblPrEx>
        <w:trPr>
          <w:jc w:val="center"/>
        </w:trPr>
        <w:tc>
          <w:tcPr>
            <w:tcW w:w="957" w:type="dxa"/>
            <w:tcBorders>
              <w:top w:val="single" w:sz="6" w:space="0" w:color="auto"/>
            </w:tcBorders>
          </w:tcPr>
          <w:p w14:paraId="288ED7E9" w14:textId="77777777" w:rsidR="00973A86" w:rsidRPr="00F02BE6" w:rsidRDefault="00973A86" w:rsidP="003E5D96">
            <w:pPr>
              <w:pStyle w:val="TF"/>
              <w:spacing w:after="0"/>
              <w:rPr>
                <w:lang w:eastAsia="en-US"/>
              </w:rPr>
            </w:pPr>
          </w:p>
        </w:tc>
        <w:tc>
          <w:tcPr>
            <w:tcW w:w="957" w:type="dxa"/>
            <w:tcBorders>
              <w:top w:val="single" w:sz="6" w:space="0" w:color="auto"/>
            </w:tcBorders>
          </w:tcPr>
          <w:p w14:paraId="0AFDC975" w14:textId="77777777" w:rsidR="00973A86" w:rsidRPr="00F02BE6" w:rsidRDefault="00973A86" w:rsidP="003E5D96">
            <w:pPr>
              <w:pStyle w:val="TF"/>
              <w:spacing w:after="0"/>
              <w:rPr>
                <w:lang w:eastAsia="en-US"/>
              </w:rPr>
            </w:pPr>
          </w:p>
        </w:tc>
        <w:tc>
          <w:tcPr>
            <w:tcW w:w="957" w:type="dxa"/>
            <w:tcBorders>
              <w:top w:val="single" w:sz="6" w:space="0" w:color="auto"/>
            </w:tcBorders>
          </w:tcPr>
          <w:p w14:paraId="45264FBE" w14:textId="77777777" w:rsidR="00973A86" w:rsidRPr="00F02BE6" w:rsidRDefault="00973A86" w:rsidP="003E5D96">
            <w:pPr>
              <w:pStyle w:val="TF"/>
              <w:spacing w:after="0"/>
              <w:rPr>
                <w:lang w:eastAsia="en-US"/>
              </w:rPr>
            </w:pPr>
          </w:p>
        </w:tc>
        <w:tc>
          <w:tcPr>
            <w:tcW w:w="1914" w:type="dxa"/>
            <w:gridSpan w:val="2"/>
            <w:tcBorders>
              <w:top w:val="single" w:sz="6" w:space="0" w:color="auto"/>
              <w:right w:val="single" w:sz="6" w:space="0" w:color="auto"/>
            </w:tcBorders>
          </w:tcPr>
          <w:p w14:paraId="69CDF560" w14:textId="77777777" w:rsidR="00973A86" w:rsidRPr="00F02BE6" w:rsidRDefault="00973A86" w:rsidP="003E5D96">
            <w:pPr>
              <w:pStyle w:val="TF"/>
              <w:spacing w:after="0"/>
              <w:rPr>
                <w:lang w:eastAsia="en-US"/>
              </w:rPr>
            </w:pPr>
          </w:p>
          <w:p w14:paraId="1D4B5D69" w14:textId="77777777" w:rsidR="00973A86" w:rsidRPr="00F02BE6" w:rsidRDefault="00973A86" w:rsidP="003E5D96">
            <w:pPr>
              <w:pStyle w:val="TF"/>
              <w:spacing w:after="0"/>
              <w:rPr>
                <w:lang w:eastAsia="en-US"/>
              </w:rPr>
            </w:pPr>
          </w:p>
        </w:tc>
        <w:tc>
          <w:tcPr>
            <w:tcW w:w="2871" w:type="dxa"/>
            <w:gridSpan w:val="3"/>
            <w:tcBorders>
              <w:top w:val="single" w:sz="6" w:space="0" w:color="auto"/>
              <w:left w:val="nil"/>
              <w:bottom w:val="single" w:sz="6" w:space="0" w:color="auto"/>
              <w:right w:val="single" w:sz="6" w:space="0" w:color="auto"/>
            </w:tcBorders>
          </w:tcPr>
          <w:p w14:paraId="6F4B5072" w14:textId="77777777" w:rsidR="00973A86" w:rsidRPr="00F02BE6" w:rsidRDefault="00973A86" w:rsidP="003E5D96">
            <w:pPr>
              <w:pStyle w:val="TF"/>
              <w:spacing w:after="0"/>
              <w:rPr>
                <w:lang w:eastAsia="en-US"/>
              </w:rPr>
            </w:pPr>
          </w:p>
        </w:tc>
        <w:tc>
          <w:tcPr>
            <w:tcW w:w="957" w:type="dxa"/>
            <w:tcBorders>
              <w:left w:val="nil"/>
            </w:tcBorders>
          </w:tcPr>
          <w:p w14:paraId="375A144F" w14:textId="77777777" w:rsidR="00973A86" w:rsidRPr="00F02BE6" w:rsidRDefault="00973A86" w:rsidP="003E5D96">
            <w:pPr>
              <w:pStyle w:val="TF"/>
              <w:spacing w:after="0"/>
              <w:jc w:val="left"/>
              <w:rPr>
                <w:lang w:eastAsia="en-US"/>
              </w:rPr>
            </w:pPr>
            <w:r w:rsidRPr="00F02BE6">
              <w:rPr>
                <w:lang w:eastAsia="en-US"/>
              </w:rPr>
              <w:t xml:space="preserve">  octet 2</w:t>
            </w:r>
          </w:p>
        </w:tc>
        <w:tc>
          <w:tcPr>
            <w:tcW w:w="957" w:type="dxa"/>
            <w:tcBorders>
              <w:left w:val="nil"/>
            </w:tcBorders>
          </w:tcPr>
          <w:p w14:paraId="15C9EDF3" w14:textId="77777777" w:rsidR="00973A86" w:rsidRPr="00F02BE6" w:rsidRDefault="00973A86" w:rsidP="003E5D96">
            <w:pPr>
              <w:pStyle w:val="TF"/>
              <w:spacing w:after="0"/>
              <w:rPr>
                <w:lang w:eastAsia="en-US"/>
              </w:rPr>
            </w:pPr>
          </w:p>
        </w:tc>
      </w:tr>
    </w:tbl>
    <w:p w14:paraId="47B108D9" w14:textId="77777777" w:rsidR="00973A86" w:rsidRPr="00F02BE6" w:rsidRDefault="00973A86" w:rsidP="00973A86">
      <w:pPr>
        <w:pStyle w:val="NF"/>
      </w:pPr>
    </w:p>
    <w:p w14:paraId="6DAD4086" w14:textId="77777777" w:rsidR="00973A86" w:rsidRPr="00F02BE6" w:rsidRDefault="00973A86" w:rsidP="00973A86">
      <w:pPr>
        <w:pStyle w:val="TF"/>
      </w:pPr>
      <w:r w:rsidRPr="00F02BE6">
        <w:t>Figure 7.9.b: PTCCH uplink block format</w:t>
      </w:r>
    </w:p>
    <w:p w14:paraId="2A9150C3" w14:textId="77777777" w:rsidR="00973A86" w:rsidRPr="00F02BE6" w:rsidRDefault="00973A86" w:rsidP="00973A86">
      <w:r w:rsidRPr="00F02BE6">
        <w:t>The field mapping convention of sub-clause 7.10 applies. In the addition, when a field spans more than one octet, the order of bit values within each octet progressively decreases as the octet number increases. In that part of a field contained in a given octet the lowest bit number represents the lowest order value.</w:t>
      </w:r>
    </w:p>
    <w:p w14:paraId="23D41AE3" w14:textId="77777777" w:rsidR="00973A86" w:rsidRPr="00F02BE6" w:rsidRDefault="00973A86" w:rsidP="00973A86">
      <w:pPr>
        <w:pStyle w:val="Heading2"/>
      </w:pPr>
      <w:bookmarkStart w:id="202" w:name="_Toc517979190"/>
      <w:r w:rsidRPr="00F02BE6">
        <w:t>7.9a</w:t>
      </w:r>
      <w:r w:rsidRPr="00F02BE6">
        <w:tab/>
        <w:t>Transport block formats (</w:t>
      </w:r>
      <w:r w:rsidRPr="00F02BE6">
        <w:rPr>
          <w:i/>
          <w:iCs/>
        </w:rPr>
        <w:t>Iu mode</w:t>
      </w:r>
      <w:r w:rsidRPr="00F02BE6">
        <w:t>)</w:t>
      </w:r>
      <w:bookmarkEnd w:id="202"/>
    </w:p>
    <w:p w14:paraId="1B184C56" w14:textId="77777777" w:rsidR="00973A86" w:rsidRPr="00F02BE6" w:rsidRDefault="00973A86" w:rsidP="00973A86">
      <w:pPr>
        <w:pStyle w:val="Heading3"/>
      </w:pPr>
      <w:bookmarkStart w:id="203" w:name="_Toc517979191"/>
      <w:r w:rsidRPr="00F02BE6">
        <w:t>7.9a.1</w:t>
      </w:r>
      <w:r w:rsidRPr="00F02BE6">
        <w:tab/>
        <w:t>Generic transport block format</w:t>
      </w:r>
      <w:bookmarkEnd w:id="203"/>
    </w:p>
    <w:p w14:paraId="0E3538DE" w14:textId="77777777" w:rsidR="00973A86" w:rsidRPr="00F02BE6" w:rsidRDefault="00973A86" w:rsidP="00973A86">
      <w:r w:rsidRPr="00F02BE6">
        <w:t>When FLO is used, a transport block may be of any size between 1 and 450 bits for GMSK channels, and between 1 and 1370 bits for 8PSK channels. Each transport block contains one RLC/MAC block.</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3AFBB2D" w14:textId="77777777" w:rsidTr="003E5D96">
        <w:tblPrEx>
          <w:tblCellMar>
            <w:top w:w="0" w:type="dxa"/>
            <w:bottom w:w="0" w:type="dxa"/>
          </w:tblCellMar>
        </w:tblPrEx>
        <w:trPr>
          <w:jc w:val="center"/>
        </w:trPr>
        <w:tc>
          <w:tcPr>
            <w:tcW w:w="7656" w:type="dxa"/>
            <w:gridSpan w:val="8"/>
          </w:tcPr>
          <w:p w14:paraId="2AD343EA" w14:textId="77777777" w:rsidR="00973A86" w:rsidRPr="00F02BE6" w:rsidRDefault="00973A86" w:rsidP="003E5D96">
            <w:pPr>
              <w:pStyle w:val="TF"/>
              <w:keepNext/>
              <w:spacing w:after="0"/>
              <w:rPr>
                <w:lang w:eastAsia="en-US"/>
              </w:rPr>
            </w:pPr>
            <w:r w:rsidRPr="00F02BE6">
              <w:rPr>
                <w:lang w:eastAsia="en-US"/>
              </w:rPr>
              <w:t>&lt;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05E12261" w14:textId="77777777" w:rsidR="00973A86" w:rsidRPr="00F02BE6" w:rsidRDefault="00973A86" w:rsidP="003E5D96">
            <w:pPr>
              <w:pStyle w:val="TF"/>
              <w:keepNext/>
              <w:spacing w:after="0"/>
              <w:rPr>
                <w:lang w:eastAsia="en-US"/>
              </w:rPr>
            </w:pPr>
          </w:p>
        </w:tc>
        <w:tc>
          <w:tcPr>
            <w:tcW w:w="957" w:type="dxa"/>
          </w:tcPr>
          <w:p w14:paraId="28F0A9D3" w14:textId="77777777" w:rsidR="00973A86" w:rsidRPr="00F02BE6" w:rsidRDefault="00973A86" w:rsidP="003E5D96">
            <w:pPr>
              <w:pStyle w:val="TF"/>
              <w:keepNext/>
              <w:spacing w:after="0"/>
              <w:rPr>
                <w:lang w:eastAsia="en-US"/>
              </w:rPr>
            </w:pPr>
          </w:p>
        </w:tc>
      </w:tr>
      <w:tr w:rsidR="00973A86" w:rsidRPr="00F02BE6" w14:paraId="79777DF4" w14:textId="77777777" w:rsidTr="003E5D96">
        <w:tblPrEx>
          <w:tblCellMar>
            <w:top w:w="0" w:type="dxa"/>
            <w:bottom w:w="0" w:type="dxa"/>
          </w:tblCellMar>
        </w:tblPrEx>
        <w:trPr>
          <w:jc w:val="center"/>
        </w:trPr>
        <w:tc>
          <w:tcPr>
            <w:tcW w:w="957" w:type="dxa"/>
          </w:tcPr>
          <w:p w14:paraId="77AC77AC"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2E7808E2"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4DF98245"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7807656F"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4ECB4165"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66989316"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064F9334"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35CEEE0F"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5E8F89D1" w14:textId="77777777" w:rsidR="00973A86" w:rsidRPr="00F02BE6" w:rsidRDefault="00973A86" w:rsidP="003E5D96">
            <w:pPr>
              <w:pStyle w:val="TF"/>
              <w:keepNext/>
              <w:spacing w:after="0"/>
              <w:rPr>
                <w:lang w:eastAsia="en-US"/>
              </w:rPr>
            </w:pPr>
          </w:p>
        </w:tc>
        <w:tc>
          <w:tcPr>
            <w:tcW w:w="957" w:type="dxa"/>
          </w:tcPr>
          <w:p w14:paraId="43A704FF" w14:textId="77777777" w:rsidR="00973A86" w:rsidRPr="00F02BE6" w:rsidRDefault="00973A86" w:rsidP="003E5D96">
            <w:pPr>
              <w:pStyle w:val="TF"/>
              <w:keepNext/>
              <w:spacing w:after="0"/>
              <w:rPr>
                <w:lang w:eastAsia="en-US"/>
              </w:rPr>
            </w:pPr>
          </w:p>
        </w:tc>
      </w:tr>
      <w:tr w:rsidR="00973A86" w:rsidRPr="00F02BE6" w14:paraId="4B14A4F5"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7827F93E" w14:textId="77777777" w:rsidR="00973A86" w:rsidRPr="00F02BE6" w:rsidRDefault="00973A86" w:rsidP="003E5D96">
            <w:pPr>
              <w:pStyle w:val="TF"/>
              <w:keepNext/>
              <w:spacing w:after="0"/>
              <w:rPr>
                <w:lang w:eastAsia="en-US"/>
              </w:rPr>
            </w:pPr>
          </w:p>
        </w:tc>
        <w:tc>
          <w:tcPr>
            <w:tcW w:w="957" w:type="dxa"/>
            <w:tcBorders>
              <w:left w:val="nil"/>
            </w:tcBorders>
          </w:tcPr>
          <w:p w14:paraId="3091A640"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5EA3C049" w14:textId="77777777" w:rsidR="00973A86" w:rsidRPr="00F02BE6" w:rsidRDefault="00973A86" w:rsidP="003E5D96">
            <w:pPr>
              <w:pStyle w:val="TF"/>
              <w:keepNext/>
              <w:spacing w:after="0"/>
              <w:rPr>
                <w:lang w:eastAsia="en-US"/>
              </w:rPr>
            </w:pPr>
          </w:p>
        </w:tc>
      </w:tr>
      <w:tr w:rsidR="00973A86" w:rsidRPr="00F02BE6" w14:paraId="74DAA344" w14:textId="77777777" w:rsidTr="003E5D96">
        <w:tblPrEx>
          <w:tblCellMar>
            <w:top w:w="0" w:type="dxa"/>
            <w:bottom w:w="0" w:type="dxa"/>
          </w:tblCellMar>
        </w:tblPrEx>
        <w:trPr>
          <w:jc w:val="center"/>
        </w:trPr>
        <w:tc>
          <w:tcPr>
            <w:tcW w:w="957" w:type="dxa"/>
            <w:tcBorders>
              <w:left w:val="single" w:sz="6" w:space="0" w:color="auto"/>
            </w:tcBorders>
          </w:tcPr>
          <w:p w14:paraId="72092F2E"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6563F24B"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6530761" w14:textId="77777777" w:rsidR="00973A86" w:rsidRPr="00F02BE6" w:rsidRDefault="00973A86" w:rsidP="003E5D96">
            <w:pPr>
              <w:pStyle w:val="TF"/>
              <w:keepNext/>
              <w:spacing w:after="0"/>
              <w:rPr>
                <w:lang w:eastAsia="en-US"/>
              </w:rPr>
            </w:pPr>
          </w:p>
        </w:tc>
        <w:tc>
          <w:tcPr>
            <w:tcW w:w="1914" w:type="dxa"/>
            <w:gridSpan w:val="2"/>
          </w:tcPr>
          <w:p w14:paraId="7A4EEFCC" w14:textId="77777777" w:rsidR="00973A86" w:rsidRPr="00F02BE6" w:rsidRDefault="00973A86" w:rsidP="003E5D96">
            <w:pPr>
              <w:pStyle w:val="TF"/>
              <w:keepNext/>
              <w:spacing w:after="0"/>
              <w:rPr>
                <w:lang w:eastAsia="en-US"/>
              </w:rPr>
            </w:pPr>
            <w:r w:rsidRPr="00F02BE6">
              <w:rPr>
                <w:sz w:val="22"/>
                <w:lang w:eastAsia="en-US"/>
              </w:rPr>
              <w:t>M</w:t>
            </w:r>
          </w:p>
        </w:tc>
        <w:tc>
          <w:tcPr>
            <w:tcW w:w="957" w:type="dxa"/>
            <w:tcBorders>
              <w:bottom w:val="single" w:sz="6" w:space="0" w:color="auto"/>
            </w:tcBorders>
          </w:tcPr>
          <w:p w14:paraId="415263F7"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0D1C224"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5A119686" w14:textId="77777777" w:rsidR="00973A86" w:rsidRPr="00F02BE6" w:rsidRDefault="00973A86" w:rsidP="003E5D96">
            <w:pPr>
              <w:pStyle w:val="TF"/>
              <w:keepNext/>
              <w:spacing w:after="0"/>
              <w:rPr>
                <w:lang w:eastAsia="en-US"/>
              </w:rPr>
            </w:pPr>
          </w:p>
        </w:tc>
        <w:tc>
          <w:tcPr>
            <w:tcW w:w="957" w:type="dxa"/>
            <w:tcBorders>
              <w:left w:val="nil"/>
            </w:tcBorders>
          </w:tcPr>
          <w:p w14:paraId="6FC87C67" w14:textId="77777777" w:rsidR="00973A86" w:rsidRPr="00F02BE6" w:rsidRDefault="00973A86" w:rsidP="003E5D96">
            <w:pPr>
              <w:pStyle w:val="TF"/>
              <w:keepNext/>
              <w:spacing w:after="0"/>
              <w:rPr>
                <w:lang w:eastAsia="en-US"/>
              </w:rPr>
            </w:pPr>
          </w:p>
        </w:tc>
        <w:tc>
          <w:tcPr>
            <w:tcW w:w="957" w:type="dxa"/>
            <w:tcBorders>
              <w:left w:val="nil"/>
            </w:tcBorders>
          </w:tcPr>
          <w:p w14:paraId="79596091" w14:textId="77777777" w:rsidR="00973A86" w:rsidRPr="00F02BE6" w:rsidRDefault="00973A86" w:rsidP="003E5D96">
            <w:pPr>
              <w:pStyle w:val="TF"/>
              <w:keepNext/>
              <w:spacing w:after="0"/>
              <w:rPr>
                <w:lang w:eastAsia="en-US"/>
              </w:rPr>
            </w:pPr>
          </w:p>
        </w:tc>
      </w:tr>
      <w:tr w:rsidR="00973A86" w:rsidRPr="00F02BE6" w14:paraId="5874D0C8"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02B66D01" w14:textId="77777777" w:rsidR="00973A86" w:rsidRPr="00F02BE6" w:rsidRDefault="00973A86" w:rsidP="003E5D96">
            <w:pPr>
              <w:pStyle w:val="TF"/>
              <w:keepNext/>
              <w:spacing w:after="0"/>
              <w:rPr>
                <w:lang w:eastAsia="en-US"/>
              </w:rPr>
            </w:pPr>
          </w:p>
        </w:tc>
        <w:tc>
          <w:tcPr>
            <w:tcW w:w="957" w:type="dxa"/>
          </w:tcPr>
          <w:p w14:paraId="2B80783C" w14:textId="77777777" w:rsidR="00973A86" w:rsidRPr="00F02BE6" w:rsidRDefault="00973A86" w:rsidP="003E5D96">
            <w:pPr>
              <w:pStyle w:val="TF"/>
              <w:keepNext/>
              <w:spacing w:after="0"/>
              <w:rPr>
                <w:lang w:eastAsia="en-US"/>
              </w:rPr>
            </w:pPr>
          </w:p>
        </w:tc>
        <w:tc>
          <w:tcPr>
            <w:tcW w:w="957" w:type="dxa"/>
          </w:tcPr>
          <w:p w14:paraId="7A916A77" w14:textId="77777777" w:rsidR="00973A86" w:rsidRPr="00F02BE6" w:rsidRDefault="00973A86" w:rsidP="003E5D96">
            <w:pPr>
              <w:pStyle w:val="TF"/>
              <w:keepNext/>
              <w:spacing w:after="0"/>
              <w:rPr>
                <w:lang w:eastAsia="en-US"/>
              </w:rPr>
            </w:pPr>
          </w:p>
        </w:tc>
        <w:tc>
          <w:tcPr>
            <w:tcW w:w="1914" w:type="dxa"/>
            <w:gridSpan w:val="2"/>
          </w:tcPr>
          <w:p w14:paraId="37AE51D0" w14:textId="77777777" w:rsidR="00973A86" w:rsidRPr="00F02BE6" w:rsidRDefault="00973A86" w:rsidP="003E5D96">
            <w:pPr>
              <w:pStyle w:val="TF"/>
              <w:keepNext/>
              <w:spacing w:after="0"/>
              <w:rPr>
                <w:lang w:eastAsia="en-US"/>
              </w:rPr>
            </w:pPr>
            <w:r w:rsidRPr="00F02BE6">
              <w:rPr>
                <w:sz w:val="22"/>
                <w:lang w:eastAsia="en-US"/>
              </w:rPr>
              <w:t>Bits</w:t>
            </w:r>
          </w:p>
        </w:tc>
        <w:tc>
          <w:tcPr>
            <w:tcW w:w="957" w:type="dxa"/>
          </w:tcPr>
          <w:p w14:paraId="358578B2" w14:textId="77777777" w:rsidR="00973A86" w:rsidRPr="00F02BE6" w:rsidRDefault="00973A86" w:rsidP="003E5D96">
            <w:pPr>
              <w:pStyle w:val="TF"/>
              <w:keepNext/>
              <w:spacing w:after="0"/>
              <w:rPr>
                <w:lang w:eastAsia="en-US"/>
              </w:rPr>
            </w:pPr>
          </w:p>
        </w:tc>
        <w:tc>
          <w:tcPr>
            <w:tcW w:w="957" w:type="dxa"/>
          </w:tcPr>
          <w:p w14:paraId="5C74203A"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E05298F" w14:textId="77777777" w:rsidR="00973A86" w:rsidRPr="00F02BE6" w:rsidRDefault="00973A86" w:rsidP="003E5D96">
            <w:pPr>
              <w:pStyle w:val="TF"/>
              <w:keepNext/>
              <w:spacing w:after="0"/>
              <w:rPr>
                <w:lang w:eastAsia="en-US"/>
              </w:rPr>
            </w:pPr>
          </w:p>
        </w:tc>
        <w:tc>
          <w:tcPr>
            <w:tcW w:w="1914" w:type="dxa"/>
            <w:gridSpan w:val="2"/>
            <w:tcBorders>
              <w:left w:val="nil"/>
            </w:tcBorders>
          </w:tcPr>
          <w:p w14:paraId="571840A5" w14:textId="77777777" w:rsidR="00973A86" w:rsidRPr="00F02BE6" w:rsidRDefault="00973A86" w:rsidP="003E5D96">
            <w:pPr>
              <w:pStyle w:val="TF"/>
              <w:keepNext/>
              <w:spacing w:after="0"/>
              <w:rPr>
                <w:lang w:eastAsia="en-US"/>
              </w:rPr>
            </w:pPr>
          </w:p>
        </w:tc>
      </w:tr>
      <w:tr w:rsidR="00973A86" w:rsidRPr="00F02BE6" w14:paraId="2CB76FC0" w14:textId="77777777" w:rsidTr="003E5D96">
        <w:tblPrEx>
          <w:tblCellMar>
            <w:top w:w="0" w:type="dxa"/>
            <w:bottom w:w="0" w:type="dxa"/>
          </w:tblCellMar>
        </w:tblPrEx>
        <w:trPr>
          <w:jc w:val="center"/>
        </w:trPr>
        <w:tc>
          <w:tcPr>
            <w:tcW w:w="957" w:type="dxa"/>
          </w:tcPr>
          <w:p w14:paraId="147A7681" w14:textId="77777777" w:rsidR="00973A86" w:rsidRPr="00F02BE6" w:rsidRDefault="00973A86" w:rsidP="003E5D96">
            <w:pPr>
              <w:pStyle w:val="TAL"/>
            </w:pPr>
            <w:r w:rsidRPr="00F02BE6">
              <w:t>:</w:t>
            </w:r>
          </w:p>
        </w:tc>
        <w:tc>
          <w:tcPr>
            <w:tcW w:w="957" w:type="dxa"/>
          </w:tcPr>
          <w:p w14:paraId="3920F147" w14:textId="77777777" w:rsidR="00973A86" w:rsidRPr="00F02BE6" w:rsidRDefault="00973A86" w:rsidP="003E5D96">
            <w:pPr>
              <w:pStyle w:val="TF"/>
              <w:keepNext/>
              <w:spacing w:after="0"/>
              <w:rPr>
                <w:lang w:eastAsia="en-US"/>
              </w:rPr>
            </w:pPr>
          </w:p>
        </w:tc>
        <w:tc>
          <w:tcPr>
            <w:tcW w:w="957" w:type="dxa"/>
          </w:tcPr>
          <w:p w14:paraId="3FD51665" w14:textId="77777777" w:rsidR="00973A86" w:rsidRPr="00F02BE6" w:rsidRDefault="00973A86" w:rsidP="003E5D96">
            <w:pPr>
              <w:pStyle w:val="TF"/>
              <w:keepNext/>
              <w:spacing w:after="0"/>
              <w:rPr>
                <w:lang w:eastAsia="en-US"/>
              </w:rPr>
            </w:pPr>
          </w:p>
        </w:tc>
        <w:tc>
          <w:tcPr>
            <w:tcW w:w="957" w:type="dxa"/>
          </w:tcPr>
          <w:p w14:paraId="6CC90638" w14:textId="77777777" w:rsidR="00973A86" w:rsidRPr="00F02BE6" w:rsidRDefault="00973A86" w:rsidP="003E5D96">
            <w:pPr>
              <w:pStyle w:val="TF"/>
              <w:keepNext/>
              <w:spacing w:after="0"/>
              <w:rPr>
                <w:lang w:eastAsia="en-US"/>
              </w:rPr>
            </w:pPr>
          </w:p>
        </w:tc>
        <w:tc>
          <w:tcPr>
            <w:tcW w:w="957" w:type="dxa"/>
          </w:tcPr>
          <w:p w14:paraId="770070E6" w14:textId="77777777" w:rsidR="00973A86" w:rsidRPr="00F02BE6" w:rsidRDefault="00973A86" w:rsidP="003E5D96">
            <w:pPr>
              <w:pStyle w:val="TF"/>
              <w:keepNext/>
              <w:spacing w:after="0"/>
              <w:rPr>
                <w:lang w:eastAsia="en-US"/>
              </w:rPr>
            </w:pPr>
          </w:p>
        </w:tc>
        <w:tc>
          <w:tcPr>
            <w:tcW w:w="957" w:type="dxa"/>
          </w:tcPr>
          <w:p w14:paraId="66F830BF" w14:textId="77777777" w:rsidR="00973A86" w:rsidRPr="00F02BE6" w:rsidRDefault="00973A86" w:rsidP="003E5D96">
            <w:pPr>
              <w:pStyle w:val="TF"/>
              <w:keepNext/>
              <w:spacing w:after="0"/>
              <w:rPr>
                <w:lang w:eastAsia="en-US"/>
              </w:rPr>
            </w:pPr>
          </w:p>
        </w:tc>
        <w:tc>
          <w:tcPr>
            <w:tcW w:w="957" w:type="dxa"/>
          </w:tcPr>
          <w:p w14:paraId="5A72FFB4" w14:textId="77777777" w:rsidR="00973A86" w:rsidRPr="00F02BE6" w:rsidRDefault="00973A86" w:rsidP="003E5D96">
            <w:pPr>
              <w:pStyle w:val="TF"/>
              <w:keepNext/>
              <w:spacing w:after="0"/>
              <w:rPr>
                <w:lang w:eastAsia="en-US"/>
              </w:rPr>
            </w:pPr>
          </w:p>
        </w:tc>
        <w:tc>
          <w:tcPr>
            <w:tcW w:w="957" w:type="dxa"/>
          </w:tcPr>
          <w:p w14:paraId="08C880F3" w14:textId="77777777" w:rsidR="00973A86" w:rsidRPr="00F02BE6" w:rsidRDefault="00973A86" w:rsidP="003E5D96">
            <w:pPr>
              <w:pStyle w:val="TAR"/>
            </w:pPr>
            <w:r w:rsidRPr="00F02BE6">
              <w:t>:</w:t>
            </w:r>
          </w:p>
        </w:tc>
        <w:tc>
          <w:tcPr>
            <w:tcW w:w="957" w:type="dxa"/>
          </w:tcPr>
          <w:p w14:paraId="0F07949D" w14:textId="77777777" w:rsidR="00973A86" w:rsidRPr="00F02BE6" w:rsidRDefault="00973A86" w:rsidP="003E5D96">
            <w:pPr>
              <w:pStyle w:val="TF"/>
              <w:keepNext/>
              <w:spacing w:after="0"/>
              <w:rPr>
                <w:lang w:eastAsia="en-US"/>
              </w:rPr>
            </w:pPr>
          </w:p>
        </w:tc>
        <w:tc>
          <w:tcPr>
            <w:tcW w:w="957" w:type="dxa"/>
          </w:tcPr>
          <w:p w14:paraId="30DD1690" w14:textId="77777777" w:rsidR="00973A86" w:rsidRPr="00F02BE6" w:rsidRDefault="00973A86" w:rsidP="003E5D96">
            <w:pPr>
              <w:pStyle w:val="TF"/>
              <w:keepNext/>
              <w:spacing w:after="0"/>
              <w:rPr>
                <w:lang w:eastAsia="en-US"/>
              </w:rPr>
            </w:pPr>
          </w:p>
        </w:tc>
      </w:tr>
      <w:tr w:rsidR="00973A86" w:rsidRPr="00F02BE6" w14:paraId="5A588666" w14:textId="77777777" w:rsidTr="003E5D96">
        <w:tblPrEx>
          <w:tblCellMar>
            <w:top w:w="0" w:type="dxa"/>
            <w:bottom w:w="0" w:type="dxa"/>
          </w:tblCellMar>
        </w:tblPrEx>
        <w:trPr>
          <w:jc w:val="center"/>
        </w:trPr>
        <w:tc>
          <w:tcPr>
            <w:tcW w:w="957" w:type="dxa"/>
          </w:tcPr>
          <w:p w14:paraId="1446DFA3" w14:textId="77777777" w:rsidR="00973A86" w:rsidRPr="00F02BE6" w:rsidRDefault="00973A86" w:rsidP="003E5D96">
            <w:pPr>
              <w:pStyle w:val="TAL"/>
            </w:pPr>
            <w:r w:rsidRPr="00F02BE6">
              <w:t>:</w:t>
            </w:r>
          </w:p>
        </w:tc>
        <w:tc>
          <w:tcPr>
            <w:tcW w:w="957" w:type="dxa"/>
          </w:tcPr>
          <w:p w14:paraId="7DFE1D3E" w14:textId="77777777" w:rsidR="00973A86" w:rsidRPr="00F02BE6" w:rsidRDefault="00973A86" w:rsidP="003E5D96">
            <w:pPr>
              <w:pStyle w:val="TF"/>
              <w:keepNext/>
              <w:spacing w:after="0"/>
              <w:rPr>
                <w:lang w:eastAsia="en-US"/>
              </w:rPr>
            </w:pPr>
          </w:p>
        </w:tc>
        <w:tc>
          <w:tcPr>
            <w:tcW w:w="957" w:type="dxa"/>
          </w:tcPr>
          <w:p w14:paraId="18B4DA19" w14:textId="77777777" w:rsidR="00973A86" w:rsidRPr="00F02BE6" w:rsidRDefault="00973A86" w:rsidP="003E5D96">
            <w:pPr>
              <w:pStyle w:val="TF"/>
              <w:keepNext/>
              <w:spacing w:after="0"/>
              <w:rPr>
                <w:lang w:eastAsia="en-US"/>
              </w:rPr>
            </w:pPr>
          </w:p>
        </w:tc>
        <w:tc>
          <w:tcPr>
            <w:tcW w:w="957" w:type="dxa"/>
          </w:tcPr>
          <w:p w14:paraId="6D1FAD3F" w14:textId="77777777" w:rsidR="00973A86" w:rsidRPr="00F02BE6" w:rsidRDefault="00973A86" w:rsidP="003E5D96">
            <w:pPr>
              <w:pStyle w:val="TF"/>
              <w:keepNext/>
              <w:spacing w:after="0"/>
              <w:rPr>
                <w:lang w:eastAsia="en-US"/>
              </w:rPr>
            </w:pPr>
          </w:p>
        </w:tc>
        <w:tc>
          <w:tcPr>
            <w:tcW w:w="957" w:type="dxa"/>
          </w:tcPr>
          <w:p w14:paraId="7346449E" w14:textId="77777777" w:rsidR="00973A86" w:rsidRPr="00F02BE6" w:rsidRDefault="00973A86" w:rsidP="003E5D96">
            <w:pPr>
              <w:pStyle w:val="TF"/>
              <w:keepNext/>
              <w:spacing w:after="0"/>
              <w:rPr>
                <w:lang w:eastAsia="en-US"/>
              </w:rPr>
            </w:pPr>
          </w:p>
        </w:tc>
        <w:tc>
          <w:tcPr>
            <w:tcW w:w="957" w:type="dxa"/>
          </w:tcPr>
          <w:p w14:paraId="69C34F9E" w14:textId="77777777" w:rsidR="00973A86" w:rsidRPr="00F02BE6" w:rsidRDefault="00973A86" w:rsidP="003E5D96">
            <w:pPr>
              <w:pStyle w:val="TF"/>
              <w:keepNext/>
              <w:spacing w:after="0"/>
              <w:rPr>
                <w:lang w:eastAsia="en-US"/>
              </w:rPr>
            </w:pPr>
          </w:p>
        </w:tc>
        <w:tc>
          <w:tcPr>
            <w:tcW w:w="957" w:type="dxa"/>
          </w:tcPr>
          <w:p w14:paraId="04D241BC" w14:textId="77777777" w:rsidR="00973A86" w:rsidRPr="00F02BE6" w:rsidRDefault="00973A86" w:rsidP="003E5D96">
            <w:pPr>
              <w:pStyle w:val="TF"/>
              <w:keepNext/>
              <w:spacing w:after="0"/>
              <w:rPr>
                <w:lang w:eastAsia="en-US"/>
              </w:rPr>
            </w:pPr>
          </w:p>
        </w:tc>
        <w:tc>
          <w:tcPr>
            <w:tcW w:w="957" w:type="dxa"/>
          </w:tcPr>
          <w:p w14:paraId="11307AE7" w14:textId="77777777" w:rsidR="00973A86" w:rsidRPr="00F02BE6" w:rsidRDefault="00973A86" w:rsidP="003E5D96">
            <w:pPr>
              <w:pStyle w:val="TAR"/>
            </w:pPr>
            <w:r w:rsidRPr="00F02BE6">
              <w:t>:</w:t>
            </w:r>
          </w:p>
        </w:tc>
        <w:tc>
          <w:tcPr>
            <w:tcW w:w="957" w:type="dxa"/>
          </w:tcPr>
          <w:p w14:paraId="0BE7ACD7" w14:textId="77777777" w:rsidR="00973A86" w:rsidRPr="00F02BE6" w:rsidRDefault="00973A86" w:rsidP="003E5D96">
            <w:pPr>
              <w:pStyle w:val="TF"/>
              <w:keepNext/>
              <w:spacing w:after="0"/>
              <w:rPr>
                <w:lang w:eastAsia="en-US"/>
              </w:rPr>
            </w:pPr>
          </w:p>
        </w:tc>
        <w:tc>
          <w:tcPr>
            <w:tcW w:w="957" w:type="dxa"/>
          </w:tcPr>
          <w:p w14:paraId="51DE5B11" w14:textId="77777777" w:rsidR="00973A86" w:rsidRPr="00F02BE6" w:rsidRDefault="00973A86" w:rsidP="003E5D96">
            <w:pPr>
              <w:pStyle w:val="TF"/>
              <w:keepNext/>
              <w:spacing w:after="0"/>
              <w:rPr>
                <w:lang w:eastAsia="en-US"/>
              </w:rPr>
            </w:pPr>
          </w:p>
        </w:tc>
      </w:tr>
      <w:tr w:rsidR="00973A86" w:rsidRPr="00F02BE6" w14:paraId="46030059" w14:textId="77777777" w:rsidTr="003E5D96">
        <w:tblPrEx>
          <w:tblCellMar>
            <w:top w:w="0" w:type="dxa"/>
            <w:bottom w:w="0" w:type="dxa"/>
          </w:tblCellMar>
        </w:tblPrEx>
        <w:trPr>
          <w:jc w:val="center"/>
        </w:trPr>
        <w:tc>
          <w:tcPr>
            <w:tcW w:w="957" w:type="dxa"/>
          </w:tcPr>
          <w:p w14:paraId="1128CE20" w14:textId="77777777" w:rsidR="00973A86" w:rsidRPr="00F02BE6" w:rsidRDefault="00973A86" w:rsidP="003E5D96">
            <w:pPr>
              <w:pStyle w:val="TAL"/>
            </w:pPr>
            <w:r w:rsidRPr="00F02BE6">
              <w:t>:</w:t>
            </w:r>
          </w:p>
        </w:tc>
        <w:tc>
          <w:tcPr>
            <w:tcW w:w="957" w:type="dxa"/>
          </w:tcPr>
          <w:p w14:paraId="657857A5" w14:textId="77777777" w:rsidR="00973A86" w:rsidRPr="00F02BE6" w:rsidRDefault="00973A86" w:rsidP="003E5D96">
            <w:pPr>
              <w:pStyle w:val="TF"/>
              <w:keepNext/>
              <w:spacing w:after="0"/>
              <w:rPr>
                <w:lang w:eastAsia="en-US"/>
              </w:rPr>
            </w:pPr>
          </w:p>
        </w:tc>
        <w:tc>
          <w:tcPr>
            <w:tcW w:w="957" w:type="dxa"/>
          </w:tcPr>
          <w:p w14:paraId="54C753B8" w14:textId="77777777" w:rsidR="00973A86" w:rsidRPr="00F02BE6" w:rsidRDefault="00973A86" w:rsidP="003E5D96">
            <w:pPr>
              <w:pStyle w:val="TF"/>
              <w:keepNext/>
              <w:spacing w:after="0"/>
              <w:rPr>
                <w:lang w:eastAsia="en-US"/>
              </w:rPr>
            </w:pPr>
          </w:p>
        </w:tc>
        <w:tc>
          <w:tcPr>
            <w:tcW w:w="957" w:type="dxa"/>
          </w:tcPr>
          <w:p w14:paraId="7DE3A091" w14:textId="77777777" w:rsidR="00973A86" w:rsidRPr="00F02BE6" w:rsidRDefault="00973A86" w:rsidP="003E5D96">
            <w:pPr>
              <w:pStyle w:val="TF"/>
              <w:keepNext/>
              <w:spacing w:after="0"/>
              <w:rPr>
                <w:lang w:eastAsia="en-US"/>
              </w:rPr>
            </w:pPr>
          </w:p>
        </w:tc>
        <w:tc>
          <w:tcPr>
            <w:tcW w:w="957" w:type="dxa"/>
          </w:tcPr>
          <w:p w14:paraId="2093DC01" w14:textId="77777777" w:rsidR="00973A86" w:rsidRPr="00F02BE6" w:rsidRDefault="00973A86" w:rsidP="003E5D96">
            <w:pPr>
              <w:pStyle w:val="TF"/>
              <w:keepNext/>
              <w:spacing w:after="0"/>
              <w:rPr>
                <w:lang w:eastAsia="en-US"/>
              </w:rPr>
            </w:pPr>
          </w:p>
        </w:tc>
        <w:tc>
          <w:tcPr>
            <w:tcW w:w="957" w:type="dxa"/>
          </w:tcPr>
          <w:p w14:paraId="636BD99E" w14:textId="77777777" w:rsidR="00973A86" w:rsidRPr="00F02BE6" w:rsidRDefault="00973A86" w:rsidP="003E5D96">
            <w:pPr>
              <w:pStyle w:val="TF"/>
              <w:keepNext/>
              <w:spacing w:after="0"/>
              <w:rPr>
                <w:lang w:eastAsia="en-US"/>
              </w:rPr>
            </w:pPr>
          </w:p>
        </w:tc>
        <w:tc>
          <w:tcPr>
            <w:tcW w:w="957" w:type="dxa"/>
          </w:tcPr>
          <w:p w14:paraId="3B8878A3" w14:textId="77777777" w:rsidR="00973A86" w:rsidRPr="00F02BE6" w:rsidRDefault="00973A86" w:rsidP="003E5D96">
            <w:pPr>
              <w:pStyle w:val="TF"/>
              <w:keepNext/>
              <w:spacing w:after="0"/>
              <w:rPr>
                <w:lang w:eastAsia="en-US"/>
              </w:rPr>
            </w:pPr>
          </w:p>
        </w:tc>
        <w:tc>
          <w:tcPr>
            <w:tcW w:w="957" w:type="dxa"/>
          </w:tcPr>
          <w:p w14:paraId="7D88D0D0" w14:textId="77777777" w:rsidR="00973A86" w:rsidRPr="00F02BE6" w:rsidRDefault="00973A86" w:rsidP="003E5D96">
            <w:pPr>
              <w:pStyle w:val="TAR"/>
            </w:pPr>
            <w:r w:rsidRPr="00F02BE6">
              <w:t>:</w:t>
            </w:r>
          </w:p>
        </w:tc>
        <w:tc>
          <w:tcPr>
            <w:tcW w:w="957" w:type="dxa"/>
          </w:tcPr>
          <w:p w14:paraId="04BFC655" w14:textId="77777777" w:rsidR="00973A86" w:rsidRPr="00F02BE6" w:rsidRDefault="00973A86" w:rsidP="003E5D96">
            <w:pPr>
              <w:pStyle w:val="TF"/>
              <w:keepNext/>
              <w:spacing w:after="0"/>
              <w:rPr>
                <w:lang w:eastAsia="en-US"/>
              </w:rPr>
            </w:pPr>
          </w:p>
        </w:tc>
        <w:tc>
          <w:tcPr>
            <w:tcW w:w="957" w:type="dxa"/>
          </w:tcPr>
          <w:p w14:paraId="4C286DA4" w14:textId="77777777" w:rsidR="00973A86" w:rsidRPr="00F02BE6" w:rsidRDefault="00973A86" w:rsidP="003E5D96">
            <w:pPr>
              <w:pStyle w:val="TF"/>
              <w:keepNext/>
              <w:spacing w:after="0"/>
              <w:rPr>
                <w:lang w:eastAsia="en-US"/>
              </w:rPr>
            </w:pPr>
          </w:p>
        </w:tc>
      </w:tr>
      <w:tr w:rsidR="00973A86" w:rsidRPr="00F02BE6" w14:paraId="5EE22BBE" w14:textId="77777777" w:rsidTr="003E5D96">
        <w:tblPrEx>
          <w:tblCellMar>
            <w:top w:w="0" w:type="dxa"/>
            <w:bottom w:w="0" w:type="dxa"/>
          </w:tblCellMar>
        </w:tblPrEx>
        <w:trPr>
          <w:jc w:val="center"/>
        </w:trPr>
        <w:tc>
          <w:tcPr>
            <w:tcW w:w="957" w:type="dxa"/>
            <w:tcBorders>
              <w:left w:val="single" w:sz="6" w:space="0" w:color="auto"/>
            </w:tcBorders>
          </w:tcPr>
          <w:p w14:paraId="7C313304" w14:textId="77777777" w:rsidR="00973A86" w:rsidRPr="00F02BE6" w:rsidRDefault="00973A86" w:rsidP="003E5D96">
            <w:pPr>
              <w:pStyle w:val="TAL"/>
            </w:pPr>
          </w:p>
        </w:tc>
        <w:tc>
          <w:tcPr>
            <w:tcW w:w="957" w:type="dxa"/>
          </w:tcPr>
          <w:p w14:paraId="067F14BF" w14:textId="77777777" w:rsidR="00973A86" w:rsidRPr="00F02BE6" w:rsidRDefault="00973A86" w:rsidP="003E5D96">
            <w:pPr>
              <w:pStyle w:val="TF"/>
              <w:keepNext/>
              <w:spacing w:after="0"/>
              <w:rPr>
                <w:lang w:eastAsia="en-US"/>
              </w:rPr>
            </w:pPr>
          </w:p>
        </w:tc>
        <w:tc>
          <w:tcPr>
            <w:tcW w:w="957" w:type="dxa"/>
          </w:tcPr>
          <w:p w14:paraId="544B9344" w14:textId="77777777" w:rsidR="00973A86" w:rsidRPr="00F02BE6" w:rsidRDefault="00973A86" w:rsidP="003E5D96">
            <w:pPr>
              <w:pStyle w:val="TF"/>
              <w:keepNext/>
              <w:spacing w:after="0"/>
              <w:rPr>
                <w:lang w:eastAsia="en-US"/>
              </w:rPr>
            </w:pPr>
          </w:p>
        </w:tc>
        <w:tc>
          <w:tcPr>
            <w:tcW w:w="1914" w:type="dxa"/>
            <w:gridSpan w:val="2"/>
          </w:tcPr>
          <w:p w14:paraId="725D7429"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063E4EA5" w14:textId="77777777" w:rsidR="00973A86" w:rsidRPr="00F02BE6" w:rsidRDefault="00973A86" w:rsidP="003E5D96">
            <w:pPr>
              <w:pStyle w:val="TF"/>
              <w:keepNext/>
              <w:spacing w:after="0"/>
              <w:rPr>
                <w:lang w:eastAsia="en-US"/>
              </w:rPr>
            </w:pPr>
          </w:p>
        </w:tc>
        <w:tc>
          <w:tcPr>
            <w:tcW w:w="957" w:type="dxa"/>
          </w:tcPr>
          <w:p w14:paraId="1F5BCC43"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1FB7E249" w14:textId="77777777" w:rsidR="00973A86" w:rsidRPr="00F02BE6" w:rsidRDefault="00973A86" w:rsidP="003E5D96">
            <w:pPr>
              <w:pStyle w:val="TAR"/>
            </w:pPr>
          </w:p>
        </w:tc>
        <w:tc>
          <w:tcPr>
            <w:tcW w:w="957" w:type="dxa"/>
            <w:tcBorders>
              <w:left w:val="nil"/>
            </w:tcBorders>
          </w:tcPr>
          <w:p w14:paraId="6C70C9FB" w14:textId="77777777" w:rsidR="00973A86" w:rsidRPr="00F02BE6" w:rsidRDefault="00973A86" w:rsidP="003E5D96">
            <w:pPr>
              <w:pStyle w:val="TF"/>
              <w:keepNext/>
              <w:spacing w:after="0"/>
              <w:rPr>
                <w:lang w:eastAsia="en-US"/>
              </w:rPr>
            </w:pPr>
          </w:p>
        </w:tc>
        <w:tc>
          <w:tcPr>
            <w:tcW w:w="957" w:type="dxa"/>
          </w:tcPr>
          <w:p w14:paraId="3E019C9E" w14:textId="77777777" w:rsidR="00973A86" w:rsidRPr="00F02BE6" w:rsidRDefault="00973A86" w:rsidP="003E5D96">
            <w:pPr>
              <w:pStyle w:val="TF"/>
              <w:keepNext/>
              <w:spacing w:after="0"/>
              <w:rPr>
                <w:lang w:eastAsia="en-US"/>
              </w:rPr>
            </w:pPr>
          </w:p>
        </w:tc>
      </w:tr>
      <w:tr w:rsidR="00973A86" w:rsidRPr="00F02BE6" w14:paraId="3536883F"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25B509C4" w14:textId="77777777" w:rsidR="00973A86" w:rsidRPr="00F02BE6" w:rsidRDefault="00973A86" w:rsidP="003E5D96">
            <w:pPr>
              <w:pStyle w:val="TAL"/>
            </w:pPr>
          </w:p>
        </w:tc>
        <w:tc>
          <w:tcPr>
            <w:tcW w:w="957" w:type="dxa"/>
            <w:tcBorders>
              <w:top w:val="single" w:sz="6" w:space="0" w:color="auto"/>
            </w:tcBorders>
          </w:tcPr>
          <w:p w14:paraId="2D4473B4"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36178F84" w14:textId="77777777" w:rsidR="00973A86" w:rsidRPr="00F02BE6" w:rsidRDefault="00973A86" w:rsidP="003E5D96">
            <w:pPr>
              <w:pStyle w:val="TF"/>
              <w:keepNext/>
              <w:spacing w:after="0"/>
              <w:rPr>
                <w:lang w:eastAsia="en-US"/>
              </w:rPr>
            </w:pPr>
          </w:p>
        </w:tc>
        <w:tc>
          <w:tcPr>
            <w:tcW w:w="1914" w:type="dxa"/>
            <w:gridSpan w:val="2"/>
          </w:tcPr>
          <w:p w14:paraId="40E98D99"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5AEA0DD5"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602189C1"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01AEA81B" w14:textId="77777777" w:rsidR="00973A86" w:rsidRPr="00F02BE6" w:rsidRDefault="00973A86" w:rsidP="003E5D96">
            <w:pPr>
              <w:pStyle w:val="TAR"/>
            </w:pPr>
          </w:p>
        </w:tc>
        <w:tc>
          <w:tcPr>
            <w:tcW w:w="957" w:type="dxa"/>
            <w:tcBorders>
              <w:left w:val="nil"/>
            </w:tcBorders>
          </w:tcPr>
          <w:p w14:paraId="2473B202" w14:textId="77777777" w:rsidR="00973A86" w:rsidRPr="00F02BE6" w:rsidRDefault="00973A86" w:rsidP="003E5D96">
            <w:pPr>
              <w:pStyle w:val="TF"/>
              <w:keepNext/>
              <w:spacing w:after="0"/>
              <w:rPr>
                <w:lang w:eastAsia="en-US"/>
              </w:rPr>
            </w:pPr>
          </w:p>
        </w:tc>
        <w:tc>
          <w:tcPr>
            <w:tcW w:w="957" w:type="dxa"/>
          </w:tcPr>
          <w:p w14:paraId="0580B1ED" w14:textId="77777777" w:rsidR="00973A86" w:rsidRPr="00F02BE6" w:rsidRDefault="00973A86" w:rsidP="003E5D96">
            <w:pPr>
              <w:pStyle w:val="TF"/>
              <w:keepNext/>
              <w:spacing w:after="0"/>
              <w:rPr>
                <w:lang w:eastAsia="en-US"/>
              </w:rPr>
            </w:pPr>
          </w:p>
        </w:tc>
      </w:tr>
      <w:tr w:rsidR="00973A86" w:rsidRPr="00F02BE6" w14:paraId="438BDDE9" w14:textId="77777777" w:rsidTr="003E5D96">
        <w:tblPrEx>
          <w:tblCellMar>
            <w:top w:w="0" w:type="dxa"/>
            <w:bottom w:w="0" w:type="dxa"/>
          </w:tblCellMar>
        </w:tblPrEx>
        <w:trPr>
          <w:jc w:val="center"/>
        </w:trPr>
        <w:tc>
          <w:tcPr>
            <w:tcW w:w="957" w:type="dxa"/>
            <w:tcBorders>
              <w:left w:val="single" w:sz="6" w:space="0" w:color="auto"/>
              <w:bottom w:val="single" w:sz="6" w:space="0" w:color="auto"/>
            </w:tcBorders>
          </w:tcPr>
          <w:p w14:paraId="0815A6BE"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1AA6FEF"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2950468" w14:textId="77777777" w:rsidR="00973A86" w:rsidRPr="00F02BE6" w:rsidRDefault="00973A86" w:rsidP="003E5D96">
            <w:pPr>
              <w:pStyle w:val="TF"/>
              <w:keepNext/>
              <w:spacing w:after="0"/>
              <w:rPr>
                <w:lang w:eastAsia="en-US"/>
              </w:rPr>
            </w:pPr>
          </w:p>
        </w:tc>
        <w:tc>
          <w:tcPr>
            <w:tcW w:w="1914" w:type="dxa"/>
            <w:gridSpan w:val="2"/>
            <w:tcBorders>
              <w:bottom w:val="single" w:sz="6" w:space="0" w:color="auto"/>
            </w:tcBorders>
          </w:tcPr>
          <w:p w14:paraId="69D6E8C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74AD738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D35322C"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3CD283D9" w14:textId="77777777" w:rsidR="00973A86" w:rsidRPr="00F02BE6" w:rsidRDefault="00973A86" w:rsidP="003E5D96">
            <w:pPr>
              <w:pStyle w:val="TF"/>
              <w:keepNext/>
              <w:spacing w:after="0"/>
              <w:rPr>
                <w:lang w:eastAsia="en-US"/>
              </w:rPr>
            </w:pPr>
          </w:p>
        </w:tc>
        <w:tc>
          <w:tcPr>
            <w:tcW w:w="957" w:type="dxa"/>
            <w:tcBorders>
              <w:left w:val="nil"/>
            </w:tcBorders>
          </w:tcPr>
          <w:p w14:paraId="7318E8B5" w14:textId="77777777" w:rsidR="00973A86" w:rsidRPr="00F02BE6" w:rsidRDefault="00973A86" w:rsidP="003E5D96">
            <w:pPr>
              <w:pStyle w:val="TF"/>
              <w:keepNext/>
              <w:spacing w:after="0"/>
              <w:rPr>
                <w:lang w:eastAsia="en-US"/>
              </w:rPr>
            </w:pPr>
          </w:p>
        </w:tc>
        <w:tc>
          <w:tcPr>
            <w:tcW w:w="957" w:type="dxa"/>
          </w:tcPr>
          <w:p w14:paraId="1DA44F88" w14:textId="77777777" w:rsidR="00973A86" w:rsidRPr="00F02BE6" w:rsidRDefault="00973A86" w:rsidP="003E5D96">
            <w:pPr>
              <w:pStyle w:val="TF"/>
              <w:keepNext/>
              <w:spacing w:after="0"/>
              <w:rPr>
                <w:lang w:eastAsia="en-US"/>
              </w:rPr>
            </w:pPr>
          </w:p>
        </w:tc>
      </w:tr>
      <w:tr w:rsidR="00973A86" w:rsidRPr="00F02BE6" w14:paraId="4942473E" w14:textId="77777777" w:rsidTr="003E5D96">
        <w:tblPrEx>
          <w:tblCellMar>
            <w:top w:w="0" w:type="dxa"/>
            <w:bottom w:w="0" w:type="dxa"/>
          </w:tblCellMar>
        </w:tblPrEx>
        <w:trPr>
          <w:jc w:val="center"/>
        </w:trPr>
        <w:tc>
          <w:tcPr>
            <w:tcW w:w="957" w:type="dxa"/>
            <w:tcBorders>
              <w:top w:val="single" w:sz="6" w:space="0" w:color="auto"/>
              <w:left w:val="single" w:sz="6" w:space="0" w:color="auto"/>
              <w:bottom w:val="single" w:sz="6" w:space="0" w:color="auto"/>
              <w:right w:val="dotted" w:sz="4" w:space="0" w:color="auto"/>
            </w:tcBorders>
          </w:tcPr>
          <w:p w14:paraId="67CD14C0" w14:textId="77777777" w:rsidR="00973A86" w:rsidRPr="00F02BE6" w:rsidRDefault="00973A86" w:rsidP="003E5D96">
            <w:pPr>
              <w:pStyle w:val="TF"/>
              <w:keepNext/>
              <w:spacing w:after="0"/>
              <w:rPr>
                <w:lang w:eastAsia="en-US"/>
              </w:rPr>
            </w:pPr>
          </w:p>
        </w:tc>
        <w:tc>
          <w:tcPr>
            <w:tcW w:w="957" w:type="dxa"/>
            <w:tcBorders>
              <w:top w:val="single" w:sz="6" w:space="0" w:color="auto"/>
              <w:left w:val="dotted" w:sz="4" w:space="0" w:color="auto"/>
              <w:bottom w:val="single" w:sz="6" w:space="0" w:color="auto"/>
              <w:right w:val="dotted" w:sz="4" w:space="0" w:color="auto"/>
            </w:tcBorders>
          </w:tcPr>
          <w:p w14:paraId="41A1F32D" w14:textId="77777777" w:rsidR="00973A86" w:rsidRPr="00F02BE6" w:rsidRDefault="00973A86" w:rsidP="003E5D96">
            <w:pPr>
              <w:pStyle w:val="TF"/>
              <w:keepNext/>
              <w:spacing w:after="0"/>
              <w:rPr>
                <w:lang w:eastAsia="en-US"/>
              </w:rPr>
            </w:pPr>
          </w:p>
        </w:tc>
        <w:tc>
          <w:tcPr>
            <w:tcW w:w="957" w:type="dxa"/>
            <w:tcBorders>
              <w:top w:val="single" w:sz="6" w:space="0" w:color="auto"/>
              <w:left w:val="dotted" w:sz="4" w:space="0" w:color="auto"/>
              <w:bottom w:val="single" w:sz="6" w:space="0" w:color="auto"/>
              <w:right w:val="dotted" w:sz="4" w:space="0" w:color="auto"/>
            </w:tcBorders>
          </w:tcPr>
          <w:p w14:paraId="7CFACEA0" w14:textId="77777777" w:rsidR="00973A86" w:rsidRPr="00F02BE6" w:rsidRDefault="00973A86" w:rsidP="003E5D96">
            <w:pPr>
              <w:pStyle w:val="TF"/>
              <w:keepNext/>
              <w:spacing w:after="0"/>
              <w:rPr>
                <w:lang w:eastAsia="en-US"/>
              </w:rPr>
            </w:pPr>
          </w:p>
        </w:tc>
        <w:tc>
          <w:tcPr>
            <w:tcW w:w="1914" w:type="dxa"/>
            <w:gridSpan w:val="2"/>
            <w:tcBorders>
              <w:top w:val="single" w:sz="6" w:space="0" w:color="auto"/>
              <w:left w:val="dotted" w:sz="4" w:space="0" w:color="auto"/>
              <w:bottom w:val="single" w:sz="6" w:space="0" w:color="auto"/>
              <w:right w:val="dotted" w:sz="4" w:space="0" w:color="auto"/>
            </w:tcBorders>
          </w:tcPr>
          <w:p w14:paraId="3CD5C2B1" w14:textId="77777777" w:rsidR="00973A86" w:rsidRPr="00F02BE6" w:rsidRDefault="00973A86" w:rsidP="003E5D96">
            <w:pPr>
              <w:pStyle w:val="TF"/>
              <w:keepNext/>
              <w:spacing w:after="0"/>
              <w:rPr>
                <w:lang w:eastAsia="en-US"/>
              </w:rPr>
            </w:pPr>
          </w:p>
        </w:tc>
        <w:tc>
          <w:tcPr>
            <w:tcW w:w="957" w:type="dxa"/>
            <w:tcBorders>
              <w:top w:val="single" w:sz="6" w:space="0" w:color="auto"/>
              <w:left w:val="dotted" w:sz="4" w:space="0" w:color="auto"/>
              <w:bottom w:val="single" w:sz="6" w:space="0" w:color="auto"/>
              <w:right w:val="dotted" w:sz="4" w:space="0" w:color="auto"/>
            </w:tcBorders>
          </w:tcPr>
          <w:p w14:paraId="6F9ACFCC" w14:textId="77777777" w:rsidR="00973A86" w:rsidRPr="00F02BE6" w:rsidRDefault="00973A86" w:rsidP="003E5D96">
            <w:pPr>
              <w:pStyle w:val="TF"/>
              <w:keepNext/>
              <w:spacing w:after="0"/>
              <w:rPr>
                <w:lang w:eastAsia="en-US"/>
              </w:rPr>
            </w:pPr>
          </w:p>
        </w:tc>
        <w:tc>
          <w:tcPr>
            <w:tcW w:w="957" w:type="dxa"/>
            <w:tcBorders>
              <w:top w:val="single" w:sz="6" w:space="0" w:color="auto"/>
              <w:left w:val="dotted" w:sz="4" w:space="0" w:color="auto"/>
              <w:bottom w:val="single" w:sz="6" w:space="0" w:color="auto"/>
              <w:right w:val="dotted" w:sz="4" w:space="0" w:color="auto"/>
            </w:tcBorders>
          </w:tcPr>
          <w:p w14:paraId="2122BA99" w14:textId="77777777" w:rsidR="00973A86" w:rsidRPr="00F02BE6" w:rsidRDefault="00973A86" w:rsidP="003E5D96">
            <w:pPr>
              <w:pStyle w:val="TF"/>
              <w:keepNext/>
              <w:spacing w:after="0"/>
              <w:rPr>
                <w:lang w:eastAsia="en-US"/>
              </w:rPr>
            </w:pPr>
          </w:p>
        </w:tc>
        <w:tc>
          <w:tcPr>
            <w:tcW w:w="957" w:type="dxa"/>
            <w:tcBorders>
              <w:top w:val="single" w:sz="6" w:space="0" w:color="auto"/>
              <w:left w:val="dotted" w:sz="4" w:space="0" w:color="auto"/>
              <w:bottom w:val="single" w:sz="6" w:space="0" w:color="auto"/>
              <w:right w:val="single" w:sz="6" w:space="0" w:color="auto"/>
            </w:tcBorders>
          </w:tcPr>
          <w:p w14:paraId="4C5D523A" w14:textId="77777777" w:rsidR="00973A86" w:rsidRPr="00F02BE6" w:rsidRDefault="00973A86" w:rsidP="003E5D96">
            <w:pPr>
              <w:pStyle w:val="TF"/>
              <w:keepNext/>
              <w:spacing w:after="0"/>
              <w:rPr>
                <w:lang w:eastAsia="en-US"/>
              </w:rPr>
            </w:pPr>
          </w:p>
        </w:tc>
        <w:tc>
          <w:tcPr>
            <w:tcW w:w="1914" w:type="dxa"/>
            <w:gridSpan w:val="2"/>
            <w:tcBorders>
              <w:left w:val="nil"/>
            </w:tcBorders>
          </w:tcPr>
          <w:p w14:paraId="33286253" w14:textId="77777777" w:rsidR="00973A86" w:rsidRPr="00F02BE6" w:rsidRDefault="00973A86" w:rsidP="003E5D96">
            <w:pPr>
              <w:pStyle w:val="TAL"/>
            </w:pPr>
            <w:r w:rsidRPr="00F02BE6">
              <w:rPr>
                <w:b/>
              </w:rPr>
              <w:t xml:space="preserve">  octet N</w:t>
            </w:r>
          </w:p>
          <w:p w14:paraId="2F50C92B" w14:textId="77777777" w:rsidR="00973A86" w:rsidRPr="00F02BE6" w:rsidRDefault="00973A86" w:rsidP="003E5D96">
            <w:pPr>
              <w:pStyle w:val="TAL"/>
            </w:pPr>
          </w:p>
        </w:tc>
      </w:tr>
    </w:tbl>
    <w:p w14:paraId="0EB40073" w14:textId="77777777" w:rsidR="00973A86" w:rsidRPr="00F02BE6" w:rsidRDefault="00973A86" w:rsidP="00973A86">
      <w:pPr>
        <w:pStyle w:val="NF"/>
      </w:pPr>
    </w:p>
    <w:p w14:paraId="2A81F6F9" w14:textId="77777777" w:rsidR="00973A86" w:rsidRPr="00F02BE6" w:rsidRDefault="00973A86" w:rsidP="00973A86">
      <w:pPr>
        <w:pStyle w:val="NF"/>
      </w:pPr>
      <w:r w:rsidRPr="00F02BE6">
        <w:t>NOTE 1:</w:t>
      </w:r>
      <w:r w:rsidRPr="00F02BE6">
        <w:tab/>
        <w:t>The N-th octet may contain fewer than 8 bits</w:t>
      </w:r>
    </w:p>
    <w:p w14:paraId="56EC74F7" w14:textId="77777777" w:rsidR="00973A86" w:rsidRPr="00F02BE6" w:rsidRDefault="00973A86" w:rsidP="00973A86">
      <w:pPr>
        <w:pStyle w:val="NF"/>
      </w:pPr>
      <w:r w:rsidRPr="00F02BE6">
        <w:t>NOTE 2:</w:t>
      </w:r>
      <w:r w:rsidRPr="00F02BE6">
        <w:tab/>
        <w:t>The numbering convention specified in 3GPP TS 44.060 applies</w:t>
      </w:r>
    </w:p>
    <w:p w14:paraId="484FFEA6" w14:textId="77777777" w:rsidR="00973A86" w:rsidRPr="00F02BE6" w:rsidRDefault="00973A86" w:rsidP="00973A86">
      <w:pPr>
        <w:pStyle w:val="NF"/>
      </w:pPr>
    </w:p>
    <w:p w14:paraId="3FE8F4C1" w14:textId="77777777" w:rsidR="00973A86" w:rsidRPr="00F02BE6" w:rsidRDefault="00973A86" w:rsidP="00973A86">
      <w:pPr>
        <w:pStyle w:val="TF"/>
      </w:pPr>
      <w:r w:rsidRPr="00F02BE6">
        <w:t>Figure 7.9a.1 Transport block format</w:t>
      </w:r>
    </w:p>
    <w:p w14:paraId="670270C5" w14:textId="77777777" w:rsidR="00973A86" w:rsidRPr="00F02BE6" w:rsidRDefault="00973A86" w:rsidP="00973A86">
      <w:pPr>
        <w:pStyle w:val="Heading3"/>
      </w:pPr>
      <w:bookmarkStart w:id="204" w:name="_Toc517979192"/>
      <w:r w:rsidRPr="00F02BE6">
        <w:t>7.9a.2</w:t>
      </w:r>
      <w:r w:rsidRPr="00F02BE6">
        <w:tab/>
        <w:t>Transport block format for signalling TFC</w:t>
      </w:r>
      <w:bookmarkEnd w:id="204"/>
    </w:p>
    <w:p w14:paraId="63AD1B8B" w14:textId="77777777" w:rsidR="00973A86" w:rsidRPr="00F02BE6" w:rsidRDefault="00973A86" w:rsidP="00973A86">
      <w:r w:rsidRPr="00F02BE6">
        <w:t>A TFC is defined that shall be used for signalling. It may also be used for data. For this TFC, the transport block format contains 23 octets.</w:t>
      </w:r>
    </w:p>
    <w:tbl>
      <w:tblPr>
        <w:tblW w:w="0" w:type="auto"/>
        <w:jc w:val="center"/>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gridCol w:w="957"/>
      </w:tblGrid>
      <w:tr w:rsidR="00973A86" w:rsidRPr="00F02BE6" w14:paraId="34991B63" w14:textId="77777777" w:rsidTr="003E5D96">
        <w:tblPrEx>
          <w:tblCellMar>
            <w:top w:w="0" w:type="dxa"/>
            <w:bottom w:w="0" w:type="dxa"/>
          </w:tblCellMar>
        </w:tblPrEx>
        <w:trPr>
          <w:jc w:val="center"/>
        </w:trPr>
        <w:tc>
          <w:tcPr>
            <w:tcW w:w="7656" w:type="dxa"/>
            <w:gridSpan w:val="8"/>
          </w:tcPr>
          <w:p w14:paraId="03068582" w14:textId="77777777" w:rsidR="00973A86" w:rsidRPr="00F02BE6" w:rsidRDefault="00973A86" w:rsidP="003E5D96">
            <w:pPr>
              <w:pStyle w:val="TF"/>
              <w:keepNext/>
              <w:spacing w:after="0"/>
              <w:rPr>
                <w:lang w:eastAsia="en-US"/>
              </w:rPr>
            </w:pPr>
            <w:r w:rsidRPr="00F02BE6">
              <w:rPr>
                <w:lang w:eastAsia="en-US"/>
              </w:rPr>
              <w:lastRenderedPageBreak/>
              <w:t>&lt;</w:t>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r w:rsidRPr="00F02BE6">
              <w:rPr>
                <w:lang w:eastAsia="en-US"/>
              </w:rPr>
              <w:noBreakHyphen/>
            </w:r>
          </w:p>
        </w:tc>
        <w:tc>
          <w:tcPr>
            <w:tcW w:w="957" w:type="dxa"/>
          </w:tcPr>
          <w:p w14:paraId="2C3C6FD2" w14:textId="77777777" w:rsidR="00973A86" w:rsidRPr="00F02BE6" w:rsidRDefault="00973A86" w:rsidP="003E5D96">
            <w:pPr>
              <w:pStyle w:val="TF"/>
              <w:keepNext/>
              <w:spacing w:after="0"/>
              <w:rPr>
                <w:lang w:eastAsia="en-US"/>
              </w:rPr>
            </w:pPr>
          </w:p>
        </w:tc>
        <w:tc>
          <w:tcPr>
            <w:tcW w:w="957" w:type="dxa"/>
          </w:tcPr>
          <w:p w14:paraId="259A897C" w14:textId="77777777" w:rsidR="00973A86" w:rsidRPr="00F02BE6" w:rsidRDefault="00973A86" w:rsidP="003E5D96">
            <w:pPr>
              <w:pStyle w:val="TF"/>
              <w:keepNext/>
              <w:spacing w:after="0"/>
              <w:rPr>
                <w:lang w:eastAsia="en-US"/>
              </w:rPr>
            </w:pPr>
          </w:p>
        </w:tc>
      </w:tr>
      <w:tr w:rsidR="00973A86" w:rsidRPr="00F02BE6" w14:paraId="452C6BEA" w14:textId="77777777" w:rsidTr="003E5D96">
        <w:tblPrEx>
          <w:tblCellMar>
            <w:top w:w="0" w:type="dxa"/>
            <w:bottom w:w="0" w:type="dxa"/>
          </w:tblCellMar>
        </w:tblPrEx>
        <w:trPr>
          <w:jc w:val="center"/>
        </w:trPr>
        <w:tc>
          <w:tcPr>
            <w:tcW w:w="957" w:type="dxa"/>
          </w:tcPr>
          <w:p w14:paraId="70BC676C" w14:textId="77777777" w:rsidR="00973A86" w:rsidRPr="00F02BE6" w:rsidRDefault="00973A86" w:rsidP="003E5D96">
            <w:pPr>
              <w:pStyle w:val="TF"/>
              <w:keepNext/>
              <w:spacing w:after="0"/>
              <w:rPr>
                <w:lang w:eastAsia="en-US"/>
              </w:rPr>
            </w:pPr>
            <w:r w:rsidRPr="00F02BE6">
              <w:rPr>
                <w:lang w:eastAsia="en-US"/>
              </w:rPr>
              <w:t>8</w:t>
            </w:r>
          </w:p>
        </w:tc>
        <w:tc>
          <w:tcPr>
            <w:tcW w:w="957" w:type="dxa"/>
          </w:tcPr>
          <w:p w14:paraId="06D89EDC" w14:textId="77777777" w:rsidR="00973A86" w:rsidRPr="00F02BE6" w:rsidRDefault="00973A86" w:rsidP="003E5D96">
            <w:pPr>
              <w:pStyle w:val="TF"/>
              <w:keepNext/>
              <w:spacing w:after="0"/>
              <w:rPr>
                <w:lang w:eastAsia="en-US"/>
              </w:rPr>
            </w:pPr>
            <w:r w:rsidRPr="00F02BE6">
              <w:rPr>
                <w:lang w:eastAsia="en-US"/>
              </w:rPr>
              <w:t>7</w:t>
            </w:r>
          </w:p>
        </w:tc>
        <w:tc>
          <w:tcPr>
            <w:tcW w:w="957" w:type="dxa"/>
          </w:tcPr>
          <w:p w14:paraId="3F5324E1" w14:textId="77777777" w:rsidR="00973A86" w:rsidRPr="00F02BE6" w:rsidRDefault="00973A86" w:rsidP="003E5D96">
            <w:pPr>
              <w:pStyle w:val="TF"/>
              <w:keepNext/>
              <w:spacing w:after="0"/>
              <w:rPr>
                <w:lang w:eastAsia="en-US"/>
              </w:rPr>
            </w:pPr>
            <w:r w:rsidRPr="00F02BE6">
              <w:rPr>
                <w:lang w:eastAsia="en-US"/>
              </w:rPr>
              <w:t>6</w:t>
            </w:r>
          </w:p>
        </w:tc>
        <w:tc>
          <w:tcPr>
            <w:tcW w:w="957" w:type="dxa"/>
          </w:tcPr>
          <w:p w14:paraId="73BAA619" w14:textId="77777777" w:rsidR="00973A86" w:rsidRPr="00F02BE6" w:rsidRDefault="00973A86" w:rsidP="003E5D96">
            <w:pPr>
              <w:pStyle w:val="TF"/>
              <w:keepNext/>
              <w:spacing w:after="0"/>
              <w:rPr>
                <w:lang w:eastAsia="en-US"/>
              </w:rPr>
            </w:pPr>
            <w:r w:rsidRPr="00F02BE6">
              <w:rPr>
                <w:lang w:eastAsia="en-US"/>
              </w:rPr>
              <w:t>5</w:t>
            </w:r>
          </w:p>
        </w:tc>
        <w:tc>
          <w:tcPr>
            <w:tcW w:w="957" w:type="dxa"/>
          </w:tcPr>
          <w:p w14:paraId="5A830F88" w14:textId="77777777" w:rsidR="00973A86" w:rsidRPr="00F02BE6" w:rsidRDefault="00973A86" w:rsidP="003E5D96">
            <w:pPr>
              <w:pStyle w:val="TF"/>
              <w:keepNext/>
              <w:spacing w:after="0"/>
              <w:rPr>
                <w:lang w:eastAsia="en-US"/>
              </w:rPr>
            </w:pPr>
            <w:r w:rsidRPr="00F02BE6">
              <w:rPr>
                <w:lang w:eastAsia="en-US"/>
              </w:rPr>
              <w:t>4</w:t>
            </w:r>
          </w:p>
        </w:tc>
        <w:tc>
          <w:tcPr>
            <w:tcW w:w="957" w:type="dxa"/>
          </w:tcPr>
          <w:p w14:paraId="70F7B762" w14:textId="77777777" w:rsidR="00973A86" w:rsidRPr="00F02BE6" w:rsidRDefault="00973A86" w:rsidP="003E5D96">
            <w:pPr>
              <w:pStyle w:val="TF"/>
              <w:keepNext/>
              <w:spacing w:after="0"/>
              <w:rPr>
                <w:lang w:eastAsia="en-US"/>
              </w:rPr>
            </w:pPr>
            <w:r w:rsidRPr="00F02BE6">
              <w:rPr>
                <w:lang w:eastAsia="en-US"/>
              </w:rPr>
              <w:t>3</w:t>
            </w:r>
          </w:p>
        </w:tc>
        <w:tc>
          <w:tcPr>
            <w:tcW w:w="957" w:type="dxa"/>
          </w:tcPr>
          <w:p w14:paraId="6A4328C7" w14:textId="77777777" w:rsidR="00973A86" w:rsidRPr="00F02BE6" w:rsidRDefault="00973A86" w:rsidP="003E5D96">
            <w:pPr>
              <w:pStyle w:val="TF"/>
              <w:keepNext/>
              <w:spacing w:after="0"/>
              <w:rPr>
                <w:lang w:eastAsia="en-US"/>
              </w:rPr>
            </w:pPr>
            <w:r w:rsidRPr="00F02BE6">
              <w:rPr>
                <w:lang w:eastAsia="en-US"/>
              </w:rPr>
              <w:t>2</w:t>
            </w:r>
          </w:p>
        </w:tc>
        <w:tc>
          <w:tcPr>
            <w:tcW w:w="957" w:type="dxa"/>
          </w:tcPr>
          <w:p w14:paraId="2D805600" w14:textId="77777777" w:rsidR="00973A86" w:rsidRPr="00F02BE6" w:rsidRDefault="00973A86" w:rsidP="003E5D96">
            <w:pPr>
              <w:pStyle w:val="TF"/>
              <w:keepNext/>
              <w:spacing w:after="0"/>
              <w:rPr>
                <w:lang w:eastAsia="en-US"/>
              </w:rPr>
            </w:pPr>
            <w:r w:rsidRPr="00F02BE6">
              <w:rPr>
                <w:lang w:eastAsia="en-US"/>
              </w:rPr>
              <w:t>1</w:t>
            </w:r>
          </w:p>
        </w:tc>
        <w:tc>
          <w:tcPr>
            <w:tcW w:w="957" w:type="dxa"/>
          </w:tcPr>
          <w:p w14:paraId="2F701392" w14:textId="77777777" w:rsidR="00973A86" w:rsidRPr="00F02BE6" w:rsidRDefault="00973A86" w:rsidP="003E5D96">
            <w:pPr>
              <w:pStyle w:val="TF"/>
              <w:keepNext/>
              <w:spacing w:after="0"/>
              <w:rPr>
                <w:lang w:eastAsia="en-US"/>
              </w:rPr>
            </w:pPr>
          </w:p>
        </w:tc>
        <w:tc>
          <w:tcPr>
            <w:tcW w:w="957" w:type="dxa"/>
          </w:tcPr>
          <w:p w14:paraId="79AB8C25" w14:textId="77777777" w:rsidR="00973A86" w:rsidRPr="00F02BE6" w:rsidRDefault="00973A86" w:rsidP="003E5D96">
            <w:pPr>
              <w:pStyle w:val="TF"/>
              <w:keepNext/>
              <w:spacing w:after="0"/>
              <w:rPr>
                <w:lang w:eastAsia="en-US"/>
              </w:rPr>
            </w:pPr>
          </w:p>
        </w:tc>
      </w:tr>
      <w:tr w:rsidR="00973A86" w:rsidRPr="00F02BE6" w14:paraId="30384370" w14:textId="77777777" w:rsidTr="003E5D96">
        <w:tblPrEx>
          <w:tblCellMar>
            <w:top w:w="0" w:type="dxa"/>
            <w:bottom w:w="0" w:type="dxa"/>
          </w:tblCellMar>
        </w:tblPrEx>
        <w:trPr>
          <w:jc w:val="center"/>
        </w:trPr>
        <w:tc>
          <w:tcPr>
            <w:tcW w:w="7656" w:type="dxa"/>
            <w:gridSpan w:val="8"/>
            <w:tcBorders>
              <w:top w:val="single" w:sz="6" w:space="0" w:color="auto"/>
              <w:left w:val="single" w:sz="6" w:space="0" w:color="auto"/>
              <w:right w:val="single" w:sz="6" w:space="0" w:color="auto"/>
            </w:tcBorders>
          </w:tcPr>
          <w:p w14:paraId="5434CF3E" w14:textId="77777777" w:rsidR="00973A86" w:rsidRPr="00F02BE6" w:rsidRDefault="00973A86" w:rsidP="003E5D96">
            <w:pPr>
              <w:pStyle w:val="TF"/>
              <w:keepNext/>
              <w:spacing w:after="0"/>
              <w:rPr>
                <w:lang w:eastAsia="en-US"/>
              </w:rPr>
            </w:pPr>
          </w:p>
        </w:tc>
        <w:tc>
          <w:tcPr>
            <w:tcW w:w="957" w:type="dxa"/>
            <w:tcBorders>
              <w:left w:val="nil"/>
            </w:tcBorders>
          </w:tcPr>
          <w:p w14:paraId="08FF5232" w14:textId="77777777" w:rsidR="00973A86" w:rsidRPr="00F02BE6" w:rsidRDefault="00973A86" w:rsidP="003E5D96">
            <w:pPr>
              <w:pStyle w:val="TF"/>
              <w:keepNext/>
              <w:spacing w:after="0"/>
              <w:jc w:val="left"/>
              <w:rPr>
                <w:lang w:eastAsia="en-US"/>
              </w:rPr>
            </w:pPr>
            <w:r w:rsidRPr="00F02BE6">
              <w:rPr>
                <w:lang w:eastAsia="en-US"/>
              </w:rPr>
              <w:t xml:space="preserve">  octet 1</w:t>
            </w:r>
          </w:p>
        </w:tc>
        <w:tc>
          <w:tcPr>
            <w:tcW w:w="957" w:type="dxa"/>
          </w:tcPr>
          <w:p w14:paraId="46010561" w14:textId="77777777" w:rsidR="00973A86" w:rsidRPr="00F02BE6" w:rsidRDefault="00973A86" w:rsidP="003E5D96">
            <w:pPr>
              <w:pStyle w:val="TF"/>
              <w:keepNext/>
              <w:spacing w:after="0"/>
              <w:rPr>
                <w:lang w:eastAsia="en-US"/>
              </w:rPr>
            </w:pPr>
          </w:p>
        </w:tc>
      </w:tr>
      <w:tr w:rsidR="00973A86" w:rsidRPr="00F02BE6" w14:paraId="2F3D4325" w14:textId="77777777" w:rsidTr="003E5D96">
        <w:tblPrEx>
          <w:tblCellMar>
            <w:top w:w="0" w:type="dxa"/>
            <w:bottom w:w="0" w:type="dxa"/>
          </w:tblCellMar>
        </w:tblPrEx>
        <w:trPr>
          <w:jc w:val="center"/>
        </w:trPr>
        <w:tc>
          <w:tcPr>
            <w:tcW w:w="957" w:type="dxa"/>
            <w:tcBorders>
              <w:left w:val="single" w:sz="6" w:space="0" w:color="auto"/>
            </w:tcBorders>
          </w:tcPr>
          <w:p w14:paraId="797FFA6C"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DB7002A"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308E19B6" w14:textId="77777777" w:rsidR="00973A86" w:rsidRPr="00F02BE6" w:rsidRDefault="00973A86" w:rsidP="003E5D96">
            <w:pPr>
              <w:pStyle w:val="TF"/>
              <w:keepNext/>
              <w:spacing w:after="0"/>
              <w:rPr>
                <w:lang w:eastAsia="en-US"/>
              </w:rPr>
            </w:pPr>
          </w:p>
        </w:tc>
        <w:tc>
          <w:tcPr>
            <w:tcW w:w="1914" w:type="dxa"/>
            <w:gridSpan w:val="2"/>
          </w:tcPr>
          <w:p w14:paraId="567D1569" w14:textId="77777777" w:rsidR="00973A86" w:rsidRPr="00F02BE6" w:rsidRDefault="00973A86" w:rsidP="003E5D96">
            <w:pPr>
              <w:pStyle w:val="TF"/>
              <w:keepNext/>
              <w:spacing w:after="0"/>
              <w:rPr>
                <w:lang w:eastAsia="en-US"/>
              </w:rPr>
            </w:pPr>
            <w:r w:rsidRPr="00F02BE6">
              <w:rPr>
                <w:sz w:val="22"/>
                <w:lang w:eastAsia="en-US"/>
              </w:rPr>
              <w:t>M</w:t>
            </w:r>
          </w:p>
        </w:tc>
        <w:tc>
          <w:tcPr>
            <w:tcW w:w="957" w:type="dxa"/>
            <w:tcBorders>
              <w:bottom w:val="single" w:sz="6" w:space="0" w:color="auto"/>
            </w:tcBorders>
          </w:tcPr>
          <w:p w14:paraId="17AB4320"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203ADE45" w14:textId="77777777" w:rsidR="00973A86" w:rsidRPr="00F02BE6" w:rsidRDefault="00973A86" w:rsidP="003E5D96">
            <w:pPr>
              <w:pStyle w:val="TF"/>
              <w:keepNext/>
              <w:spacing w:after="0"/>
              <w:rPr>
                <w:lang w:eastAsia="en-US"/>
              </w:rPr>
            </w:pPr>
          </w:p>
        </w:tc>
        <w:tc>
          <w:tcPr>
            <w:tcW w:w="957" w:type="dxa"/>
            <w:tcBorders>
              <w:right w:val="single" w:sz="6" w:space="0" w:color="auto"/>
            </w:tcBorders>
          </w:tcPr>
          <w:p w14:paraId="0D6DC706" w14:textId="77777777" w:rsidR="00973A86" w:rsidRPr="00F02BE6" w:rsidRDefault="00973A86" w:rsidP="003E5D96">
            <w:pPr>
              <w:pStyle w:val="TF"/>
              <w:keepNext/>
              <w:spacing w:after="0"/>
              <w:rPr>
                <w:lang w:eastAsia="en-US"/>
              </w:rPr>
            </w:pPr>
          </w:p>
        </w:tc>
        <w:tc>
          <w:tcPr>
            <w:tcW w:w="957" w:type="dxa"/>
            <w:tcBorders>
              <w:left w:val="nil"/>
            </w:tcBorders>
          </w:tcPr>
          <w:p w14:paraId="4778EF5F" w14:textId="77777777" w:rsidR="00973A86" w:rsidRPr="00F02BE6" w:rsidRDefault="00973A86" w:rsidP="003E5D96">
            <w:pPr>
              <w:pStyle w:val="TF"/>
              <w:keepNext/>
              <w:spacing w:after="0"/>
              <w:rPr>
                <w:lang w:eastAsia="en-US"/>
              </w:rPr>
            </w:pPr>
          </w:p>
        </w:tc>
        <w:tc>
          <w:tcPr>
            <w:tcW w:w="957" w:type="dxa"/>
            <w:tcBorders>
              <w:left w:val="nil"/>
            </w:tcBorders>
          </w:tcPr>
          <w:p w14:paraId="0583E037" w14:textId="77777777" w:rsidR="00973A86" w:rsidRPr="00F02BE6" w:rsidRDefault="00973A86" w:rsidP="003E5D96">
            <w:pPr>
              <w:pStyle w:val="TF"/>
              <w:keepNext/>
              <w:spacing w:after="0"/>
              <w:rPr>
                <w:lang w:eastAsia="en-US"/>
              </w:rPr>
            </w:pPr>
          </w:p>
        </w:tc>
      </w:tr>
      <w:tr w:rsidR="00973A86" w:rsidRPr="00F02BE6" w14:paraId="539C46E8" w14:textId="77777777" w:rsidTr="003E5D96">
        <w:tblPrEx>
          <w:tblCellMar>
            <w:top w:w="0" w:type="dxa"/>
            <w:bottom w:w="0" w:type="dxa"/>
          </w:tblCellMar>
        </w:tblPrEx>
        <w:trPr>
          <w:jc w:val="center"/>
        </w:trPr>
        <w:tc>
          <w:tcPr>
            <w:tcW w:w="957" w:type="dxa"/>
            <w:tcBorders>
              <w:top w:val="single" w:sz="6" w:space="0" w:color="auto"/>
              <w:left w:val="single" w:sz="6" w:space="0" w:color="auto"/>
            </w:tcBorders>
          </w:tcPr>
          <w:p w14:paraId="5C45BFE0" w14:textId="77777777" w:rsidR="00973A86" w:rsidRPr="00F02BE6" w:rsidRDefault="00973A86" w:rsidP="003E5D96">
            <w:pPr>
              <w:pStyle w:val="TF"/>
              <w:keepNext/>
              <w:spacing w:after="0"/>
              <w:rPr>
                <w:lang w:eastAsia="en-US"/>
              </w:rPr>
            </w:pPr>
          </w:p>
        </w:tc>
        <w:tc>
          <w:tcPr>
            <w:tcW w:w="957" w:type="dxa"/>
          </w:tcPr>
          <w:p w14:paraId="7ADEE19E" w14:textId="77777777" w:rsidR="00973A86" w:rsidRPr="00F02BE6" w:rsidRDefault="00973A86" w:rsidP="003E5D96">
            <w:pPr>
              <w:pStyle w:val="TF"/>
              <w:keepNext/>
              <w:spacing w:after="0"/>
              <w:rPr>
                <w:lang w:eastAsia="en-US"/>
              </w:rPr>
            </w:pPr>
          </w:p>
        </w:tc>
        <w:tc>
          <w:tcPr>
            <w:tcW w:w="957" w:type="dxa"/>
          </w:tcPr>
          <w:p w14:paraId="53826428" w14:textId="77777777" w:rsidR="00973A86" w:rsidRPr="00F02BE6" w:rsidRDefault="00973A86" w:rsidP="003E5D96">
            <w:pPr>
              <w:pStyle w:val="TF"/>
              <w:keepNext/>
              <w:spacing w:after="0"/>
              <w:rPr>
                <w:lang w:eastAsia="en-US"/>
              </w:rPr>
            </w:pPr>
          </w:p>
        </w:tc>
        <w:tc>
          <w:tcPr>
            <w:tcW w:w="1914" w:type="dxa"/>
            <w:gridSpan w:val="2"/>
          </w:tcPr>
          <w:p w14:paraId="4C4932D0" w14:textId="77777777" w:rsidR="00973A86" w:rsidRPr="00F02BE6" w:rsidRDefault="00973A86" w:rsidP="003E5D96">
            <w:pPr>
              <w:pStyle w:val="TF"/>
              <w:keepNext/>
              <w:spacing w:after="0"/>
              <w:rPr>
                <w:lang w:eastAsia="en-US"/>
              </w:rPr>
            </w:pPr>
            <w:r w:rsidRPr="00F02BE6">
              <w:rPr>
                <w:sz w:val="22"/>
                <w:lang w:eastAsia="en-US"/>
              </w:rPr>
              <w:t>Bits</w:t>
            </w:r>
          </w:p>
        </w:tc>
        <w:tc>
          <w:tcPr>
            <w:tcW w:w="957" w:type="dxa"/>
          </w:tcPr>
          <w:p w14:paraId="2F2F3F10" w14:textId="77777777" w:rsidR="00973A86" w:rsidRPr="00F02BE6" w:rsidRDefault="00973A86" w:rsidP="003E5D96">
            <w:pPr>
              <w:pStyle w:val="TF"/>
              <w:keepNext/>
              <w:spacing w:after="0"/>
              <w:rPr>
                <w:lang w:eastAsia="en-US"/>
              </w:rPr>
            </w:pPr>
          </w:p>
        </w:tc>
        <w:tc>
          <w:tcPr>
            <w:tcW w:w="957" w:type="dxa"/>
          </w:tcPr>
          <w:p w14:paraId="4293191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203542E5" w14:textId="77777777" w:rsidR="00973A86" w:rsidRPr="00F02BE6" w:rsidRDefault="00973A86" w:rsidP="003E5D96">
            <w:pPr>
              <w:pStyle w:val="TF"/>
              <w:keepNext/>
              <w:spacing w:after="0"/>
              <w:rPr>
                <w:lang w:eastAsia="en-US"/>
              </w:rPr>
            </w:pPr>
          </w:p>
        </w:tc>
        <w:tc>
          <w:tcPr>
            <w:tcW w:w="1914" w:type="dxa"/>
            <w:gridSpan w:val="2"/>
            <w:tcBorders>
              <w:left w:val="nil"/>
            </w:tcBorders>
          </w:tcPr>
          <w:p w14:paraId="36541AFE" w14:textId="77777777" w:rsidR="00973A86" w:rsidRPr="00F02BE6" w:rsidRDefault="00973A86" w:rsidP="003E5D96">
            <w:pPr>
              <w:pStyle w:val="TF"/>
              <w:keepNext/>
              <w:spacing w:after="0"/>
              <w:rPr>
                <w:lang w:eastAsia="en-US"/>
              </w:rPr>
            </w:pPr>
          </w:p>
        </w:tc>
      </w:tr>
      <w:tr w:rsidR="00973A86" w:rsidRPr="00F02BE6" w14:paraId="5B62D5C1" w14:textId="77777777" w:rsidTr="003E5D96">
        <w:tblPrEx>
          <w:tblCellMar>
            <w:top w:w="0" w:type="dxa"/>
            <w:bottom w:w="0" w:type="dxa"/>
          </w:tblCellMar>
        </w:tblPrEx>
        <w:trPr>
          <w:jc w:val="center"/>
        </w:trPr>
        <w:tc>
          <w:tcPr>
            <w:tcW w:w="957" w:type="dxa"/>
          </w:tcPr>
          <w:p w14:paraId="2D591ACF" w14:textId="77777777" w:rsidR="00973A86" w:rsidRPr="00F02BE6" w:rsidRDefault="00973A86" w:rsidP="003E5D96">
            <w:pPr>
              <w:pStyle w:val="TAL"/>
            </w:pPr>
            <w:r w:rsidRPr="00F02BE6">
              <w:t>:</w:t>
            </w:r>
          </w:p>
        </w:tc>
        <w:tc>
          <w:tcPr>
            <w:tcW w:w="957" w:type="dxa"/>
          </w:tcPr>
          <w:p w14:paraId="4E663996" w14:textId="77777777" w:rsidR="00973A86" w:rsidRPr="00F02BE6" w:rsidRDefault="00973A86" w:rsidP="003E5D96">
            <w:pPr>
              <w:pStyle w:val="TF"/>
              <w:keepNext/>
              <w:spacing w:after="0"/>
              <w:rPr>
                <w:lang w:eastAsia="en-US"/>
              </w:rPr>
            </w:pPr>
          </w:p>
        </w:tc>
        <w:tc>
          <w:tcPr>
            <w:tcW w:w="957" w:type="dxa"/>
          </w:tcPr>
          <w:p w14:paraId="42BC06C9" w14:textId="77777777" w:rsidR="00973A86" w:rsidRPr="00F02BE6" w:rsidRDefault="00973A86" w:rsidP="003E5D96">
            <w:pPr>
              <w:pStyle w:val="TF"/>
              <w:keepNext/>
              <w:spacing w:after="0"/>
              <w:rPr>
                <w:lang w:eastAsia="en-US"/>
              </w:rPr>
            </w:pPr>
          </w:p>
        </w:tc>
        <w:tc>
          <w:tcPr>
            <w:tcW w:w="957" w:type="dxa"/>
          </w:tcPr>
          <w:p w14:paraId="425D17F3" w14:textId="77777777" w:rsidR="00973A86" w:rsidRPr="00F02BE6" w:rsidRDefault="00973A86" w:rsidP="003E5D96">
            <w:pPr>
              <w:pStyle w:val="TF"/>
              <w:keepNext/>
              <w:spacing w:after="0"/>
              <w:rPr>
                <w:lang w:eastAsia="en-US"/>
              </w:rPr>
            </w:pPr>
          </w:p>
        </w:tc>
        <w:tc>
          <w:tcPr>
            <w:tcW w:w="957" w:type="dxa"/>
          </w:tcPr>
          <w:p w14:paraId="086C9155" w14:textId="77777777" w:rsidR="00973A86" w:rsidRPr="00F02BE6" w:rsidRDefault="00973A86" w:rsidP="003E5D96">
            <w:pPr>
              <w:pStyle w:val="TF"/>
              <w:keepNext/>
              <w:spacing w:after="0"/>
              <w:rPr>
                <w:lang w:eastAsia="en-US"/>
              </w:rPr>
            </w:pPr>
          </w:p>
        </w:tc>
        <w:tc>
          <w:tcPr>
            <w:tcW w:w="957" w:type="dxa"/>
          </w:tcPr>
          <w:p w14:paraId="48102B5E" w14:textId="77777777" w:rsidR="00973A86" w:rsidRPr="00F02BE6" w:rsidRDefault="00973A86" w:rsidP="003E5D96">
            <w:pPr>
              <w:pStyle w:val="TF"/>
              <w:keepNext/>
              <w:spacing w:after="0"/>
              <w:rPr>
                <w:lang w:eastAsia="en-US"/>
              </w:rPr>
            </w:pPr>
          </w:p>
        </w:tc>
        <w:tc>
          <w:tcPr>
            <w:tcW w:w="957" w:type="dxa"/>
          </w:tcPr>
          <w:p w14:paraId="2F5C858C" w14:textId="77777777" w:rsidR="00973A86" w:rsidRPr="00F02BE6" w:rsidRDefault="00973A86" w:rsidP="003E5D96">
            <w:pPr>
              <w:pStyle w:val="TF"/>
              <w:keepNext/>
              <w:spacing w:after="0"/>
              <w:rPr>
                <w:lang w:eastAsia="en-US"/>
              </w:rPr>
            </w:pPr>
          </w:p>
        </w:tc>
        <w:tc>
          <w:tcPr>
            <w:tcW w:w="957" w:type="dxa"/>
          </w:tcPr>
          <w:p w14:paraId="0B7C21E1" w14:textId="77777777" w:rsidR="00973A86" w:rsidRPr="00F02BE6" w:rsidRDefault="00973A86" w:rsidP="003E5D96">
            <w:pPr>
              <w:pStyle w:val="TAR"/>
            </w:pPr>
            <w:r w:rsidRPr="00F02BE6">
              <w:t>:</w:t>
            </w:r>
          </w:p>
        </w:tc>
        <w:tc>
          <w:tcPr>
            <w:tcW w:w="957" w:type="dxa"/>
          </w:tcPr>
          <w:p w14:paraId="342C7C4C" w14:textId="77777777" w:rsidR="00973A86" w:rsidRPr="00F02BE6" w:rsidRDefault="00973A86" w:rsidP="003E5D96">
            <w:pPr>
              <w:pStyle w:val="TF"/>
              <w:keepNext/>
              <w:spacing w:after="0"/>
              <w:rPr>
                <w:lang w:eastAsia="en-US"/>
              </w:rPr>
            </w:pPr>
          </w:p>
        </w:tc>
        <w:tc>
          <w:tcPr>
            <w:tcW w:w="957" w:type="dxa"/>
          </w:tcPr>
          <w:p w14:paraId="29A934FF" w14:textId="77777777" w:rsidR="00973A86" w:rsidRPr="00F02BE6" w:rsidRDefault="00973A86" w:rsidP="003E5D96">
            <w:pPr>
              <w:pStyle w:val="TF"/>
              <w:keepNext/>
              <w:spacing w:after="0"/>
              <w:rPr>
                <w:lang w:eastAsia="en-US"/>
              </w:rPr>
            </w:pPr>
          </w:p>
        </w:tc>
      </w:tr>
      <w:tr w:rsidR="00973A86" w:rsidRPr="00F02BE6" w14:paraId="308B745B" w14:textId="77777777" w:rsidTr="003E5D96">
        <w:tblPrEx>
          <w:tblCellMar>
            <w:top w:w="0" w:type="dxa"/>
            <w:bottom w:w="0" w:type="dxa"/>
          </w:tblCellMar>
        </w:tblPrEx>
        <w:trPr>
          <w:jc w:val="center"/>
        </w:trPr>
        <w:tc>
          <w:tcPr>
            <w:tcW w:w="957" w:type="dxa"/>
          </w:tcPr>
          <w:p w14:paraId="79AF3303" w14:textId="77777777" w:rsidR="00973A86" w:rsidRPr="00F02BE6" w:rsidRDefault="00973A86" w:rsidP="003E5D96">
            <w:pPr>
              <w:pStyle w:val="TAL"/>
            </w:pPr>
            <w:r w:rsidRPr="00F02BE6">
              <w:t>:</w:t>
            </w:r>
          </w:p>
        </w:tc>
        <w:tc>
          <w:tcPr>
            <w:tcW w:w="957" w:type="dxa"/>
          </w:tcPr>
          <w:p w14:paraId="5144FB7E" w14:textId="77777777" w:rsidR="00973A86" w:rsidRPr="00F02BE6" w:rsidRDefault="00973A86" w:rsidP="003E5D96">
            <w:pPr>
              <w:pStyle w:val="TF"/>
              <w:keepNext/>
              <w:spacing w:after="0"/>
              <w:rPr>
                <w:lang w:eastAsia="en-US"/>
              </w:rPr>
            </w:pPr>
          </w:p>
        </w:tc>
        <w:tc>
          <w:tcPr>
            <w:tcW w:w="957" w:type="dxa"/>
          </w:tcPr>
          <w:p w14:paraId="5E70DEEC" w14:textId="77777777" w:rsidR="00973A86" w:rsidRPr="00F02BE6" w:rsidRDefault="00973A86" w:rsidP="003E5D96">
            <w:pPr>
              <w:pStyle w:val="TF"/>
              <w:keepNext/>
              <w:spacing w:after="0"/>
              <w:rPr>
                <w:lang w:eastAsia="en-US"/>
              </w:rPr>
            </w:pPr>
          </w:p>
        </w:tc>
        <w:tc>
          <w:tcPr>
            <w:tcW w:w="957" w:type="dxa"/>
          </w:tcPr>
          <w:p w14:paraId="2B24EEE2" w14:textId="77777777" w:rsidR="00973A86" w:rsidRPr="00F02BE6" w:rsidRDefault="00973A86" w:rsidP="003E5D96">
            <w:pPr>
              <w:pStyle w:val="TF"/>
              <w:keepNext/>
              <w:spacing w:after="0"/>
              <w:rPr>
                <w:lang w:eastAsia="en-US"/>
              </w:rPr>
            </w:pPr>
          </w:p>
        </w:tc>
        <w:tc>
          <w:tcPr>
            <w:tcW w:w="957" w:type="dxa"/>
          </w:tcPr>
          <w:p w14:paraId="42ED2433" w14:textId="77777777" w:rsidR="00973A86" w:rsidRPr="00F02BE6" w:rsidRDefault="00973A86" w:rsidP="003E5D96">
            <w:pPr>
              <w:pStyle w:val="TF"/>
              <w:keepNext/>
              <w:spacing w:after="0"/>
              <w:rPr>
                <w:lang w:eastAsia="en-US"/>
              </w:rPr>
            </w:pPr>
          </w:p>
        </w:tc>
        <w:tc>
          <w:tcPr>
            <w:tcW w:w="957" w:type="dxa"/>
          </w:tcPr>
          <w:p w14:paraId="1E92990A" w14:textId="77777777" w:rsidR="00973A86" w:rsidRPr="00F02BE6" w:rsidRDefault="00973A86" w:rsidP="003E5D96">
            <w:pPr>
              <w:pStyle w:val="TF"/>
              <w:keepNext/>
              <w:spacing w:after="0"/>
              <w:rPr>
                <w:lang w:eastAsia="en-US"/>
              </w:rPr>
            </w:pPr>
          </w:p>
        </w:tc>
        <w:tc>
          <w:tcPr>
            <w:tcW w:w="957" w:type="dxa"/>
          </w:tcPr>
          <w:p w14:paraId="7905C64F" w14:textId="77777777" w:rsidR="00973A86" w:rsidRPr="00F02BE6" w:rsidRDefault="00973A86" w:rsidP="003E5D96">
            <w:pPr>
              <w:pStyle w:val="TF"/>
              <w:keepNext/>
              <w:spacing w:after="0"/>
              <w:rPr>
                <w:lang w:eastAsia="en-US"/>
              </w:rPr>
            </w:pPr>
          </w:p>
        </w:tc>
        <w:tc>
          <w:tcPr>
            <w:tcW w:w="957" w:type="dxa"/>
          </w:tcPr>
          <w:p w14:paraId="6D95AEF2" w14:textId="77777777" w:rsidR="00973A86" w:rsidRPr="00F02BE6" w:rsidRDefault="00973A86" w:rsidP="003E5D96">
            <w:pPr>
              <w:pStyle w:val="TAR"/>
            </w:pPr>
            <w:r w:rsidRPr="00F02BE6">
              <w:t>:</w:t>
            </w:r>
          </w:p>
        </w:tc>
        <w:tc>
          <w:tcPr>
            <w:tcW w:w="957" w:type="dxa"/>
          </w:tcPr>
          <w:p w14:paraId="226569A2" w14:textId="77777777" w:rsidR="00973A86" w:rsidRPr="00F02BE6" w:rsidRDefault="00973A86" w:rsidP="003E5D96">
            <w:pPr>
              <w:pStyle w:val="TF"/>
              <w:keepNext/>
              <w:spacing w:after="0"/>
              <w:rPr>
                <w:lang w:eastAsia="en-US"/>
              </w:rPr>
            </w:pPr>
          </w:p>
        </w:tc>
        <w:tc>
          <w:tcPr>
            <w:tcW w:w="957" w:type="dxa"/>
          </w:tcPr>
          <w:p w14:paraId="27923F19" w14:textId="77777777" w:rsidR="00973A86" w:rsidRPr="00F02BE6" w:rsidRDefault="00973A86" w:rsidP="003E5D96">
            <w:pPr>
              <w:pStyle w:val="TF"/>
              <w:keepNext/>
              <w:spacing w:after="0"/>
              <w:rPr>
                <w:lang w:eastAsia="en-US"/>
              </w:rPr>
            </w:pPr>
          </w:p>
        </w:tc>
      </w:tr>
      <w:tr w:rsidR="00973A86" w:rsidRPr="00F02BE6" w14:paraId="7FD4D856" w14:textId="77777777" w:rsidTr="003E5D96">
        <w:tblPrEx>
          <w:tblCellMar>
            <w:top w:w="0" w:type="dxa"/>
            <w:bottom w:w="0" w:type="dxa"/>
          </w:tblCellMar>
        </w:tblPrEx>
        <w:trPr>
          <w:jc w:val="center"/>
        </w:trPr>
        <w:tc>
          <w:tcPr>
            <w:tcW w:w="957" w:type="dxa"/>
          </w:tcPr>
          <w:p w14:paraId="70FB8B77" w14:textId="77777777" w:rsidR="00973A86" w:rsidRPr="00F02BE6" w:rsidRDefault="00973A86" w:rsidP="003E5D96">
            <w:pPr>
              <w:pStyle w:val="TAL"/>
            </w:pPr>
            <w:r w:rsidRPr="00F02BE6">
              <w:t>:</w:t>
            </w:r>
          </w:p>
        </w:tc>
        <w:tc>
          <w:tcPr>
            <w:tcW w:w="957" w:type="dxa"/>
          </w:tcPr>
          <w:p w14:paraId="7D224E36" w14:textId="77777777" w:rsidR="00973A86" w:rsidRPr="00F02BE6" w:rsidRDefault="00973A86" w:rsidP="003E5D96">
            <w:pPr>
              <w:pStyle w:val="TF"/>
              <w:keepNext/>
              <w:spacing w:after="0"/>
              <w:rPr>
                <w:lang w:eastAsia="en-US"/>
              </w:rPr>
            </w:pPr>
          </w:p>
        </w:tc>
        <w:tc>
          <w:tcPr>
            <w:tcW w:w="957" w:type="dxa"/>
          </w:tcPr>
          <w:p w14:paraId="281F62BB" w14:textId="77777777" w:rsidR="00973A86" w:rsidRPr="00F02BE6" w:rsidRDefault="00973A86" w:rsidP="003E5D96">
            <w:pPr>
              <w:pStyle w:val="TF"/>
              <w:keepNext/>
              <w:spacing w:after="0"/>
              <w:rPr>
                <w:lang w:eastAsia="en-US"/>
              </w:rPr>
            </w:pPr>
          </w:p>
        </w:tc>
        <w:tc>
          <w:tcPr>
            <w:tcW w:w="957" w:type="dxa"/>
          </w:tcPr>
          <w:p w14:paraId="571B762D" w14:textId="77777777" w:rsidR="00973A86" w:rsidRPr="00F02BE6" w:rsidRDefault="00973A86" w:rsidP="003E5D96">
            <w:pPr>
              <w:pStyle w:val="TF"/>
              <w:keepNext/>
              <w:spacing w:after="0"/>
              <w:rPr>
                <w:lang w:eastAsia="en-US"/>
              </w:rPr>
            </w:pPr>
          </w:p>
        </w:tc>
        <w:tc>
          <w:tcPr>
            <w:tcW w:w="957" w:type="dxa"/>
          </w:tcPr>
          <w:p w14:paraId="539178CF" w14:textId="77777777" w:rsidR="00973A86" w:rsidRPr="00F02BE6" w:rsidRDefault="00973A86" w:rsidP="003E5D96">
            <w:pPr>
              <w:pStyle w:val="TF"/>
              <w:keepNext/>
              <w:spacing w:after="0"/>
              <w:rPr>
                <w:lang w:eastAsia="en-US"/>
              </w:rPr>
            </w:pPr>
          </w:p>
        </w:tc>
        <w:tc>
          <w:tcPr>
            <w:tcW w:w="957" w:type="dxa"/>
          </w:tcPr>
          <w:p w14:paraId="0ED47C96" w14:textId="77777777" w:rsidR="00973A86" w:rsidRPr="00F02BE6" w:rsidRDefault="00973A86" w:rsidP="003E5D96">
            <w:pPr>
              <w:pStyle w:val="TF"/>
              <w:keepNext/>
              <w:spacing w:after="0"/>
              <w:rPr>
                <w:lang w:eastAsia="en-US"/>
              </w:rPr>
            </w:pPr>
          </w:p>
        </w:tc>
        <w:tc>
          <w:tcPr>
            <w:tcW w:w="957" w:type="dxa"/>
          </w:tcPr>
          <w:p w14:paraId="08BC42BD" w14:textId="77777777" w:rsidR="00973A86" w:rsidRPr="00F02BE6" w:rsidRDefault="00973A86" w:rsidP="003E5D96">
            <w:pPr>
              <w:pStyle w:val="TF"/>
              <w:keepNext/>
              <w:spacing w:after="0"/>
              <w:rPr>
                <w:lang w:eastAsia="en-US"/>
              </w:rPr>
            </w:pPr>
          </w:p>
        </w:tc>
        <w:tc>
          <w:tcPr>
            <w:tcW w:w="957" w:type="dxa"/>
          </w:tcPr>
          <w:p w14:paraId="395901A3" w14:textId="77777777" w:rsidR="00973A86" w:rsidRPr="00F02BE6" w:rsidRDefault="00973A86" w:rsidP="003E5D96">
            <w:pPr>
              <w:pStyle w:val="TAR"/>
            </w:pPr>
            <w:r w:rsidRPr="00F02BE6">
              <w:t>:</w:t>
            </w:r>
          </w:p>
        </w:tc>
        <w:tc>
          <w:tcPr>
            <w:tcW w:w="957" w:type="dxa"/>
          </w:tcPr>
          <w:p w14:paraId="26A08DCD" w14:textId="77777777" w:rsidR="00973A86" w:rsidRPr="00F02BE6" w:rsidRDefault="00973A86" w:rsidP="003E5D96">
            <w:pPr>
              <w:pStyle w:val="TF"/>
              <w:keepNext/>
              <w:spacing w:after="0"/>
              <w:rPr>
                <w:lang w:eastAsia="en-US"/>
              </w:rPr>
            </w:pPr>
          </w:p>
        </w:tc>
        <w:tc>
          <w:tcPr>
            <w:tcW w:w="957" w:type="dxa"/>
          </w:tcPr>
          <w:p w14:paraId="786CC52A" w14:textId="77777777" w:rsidR="00973A86" w:rsidRPr="00F02BE6" w:rsidRDefault="00973A86" w:rsidP="003E5D96">
            <w:pPr>
              <w:pStyle w:val="TF"/>
              <w:keepNext/>
              <w:spacing w:after="0"/>
              <w:rPr>
                <w:lang w:eastAsia="en-US"/>
              </w:rPr>
            </w:pPr>
          </w:p>
        </w:tc>
      </w:tr>
      <w:tr w:rsidR="00973A86" w:rsidRPr="00F02BE6" w14:paraId="4805AEBE" w14:textId="77777777" w:rsidTr="003E5D96">
        <w:tblPrEx>
          <w:tblCellMar>
            <w:top w:w="0" w:type="dxa"/>
            <w:bottom w:w="0" w:type="dxa"/>
          </w:tblCellMar>
        </w:tblPrEx>
        <w:trPr>
          <w:cantSplit/>
          <w:jc w:val="center"/>
        </w:trPr>
        <w:tc>
          <w:tcPr>
            <w:tcW w:w="957" w:type="dxa"/>
            <w:tcBorders>
              <w:left w:val="single" w:sz="6" w:space="0" w:color="auto"/>
            </w:tcBorders>
          </w:tcPr>
          <w:p w14:paraId="237C53A7" w14:textId="77777777" w:rsidR="00973A86" w:rsidRPr="00F02BE6" w:rsidRDefault="00973A86" w:rsidP="003E5D96">
            <w:pPr>
              <w:pStyle w:val="TAL"/>
            </w:pPr>
          </w:p>
        </w:tc>
        <w:tc>
          <w:tcPr>
            <w:tcW w:w="957" w:type="dxa"/>
          </w:tcPr>
          <w:p w14:paraId="73A2039C" w14:textId="77777777" w:rsidR="00973A86" w:rsidRPr="00F02BE6" w:rsidRDefault="00973A86" w:rsidP="003E5D96">
            <w:pPr>
              <w:pStyle w:val="TF"/>
              <w:keepNext/>
              <w:spacing w:after="0"/>
              <w:rPr>
                <w:lang w:eastAsia="en-US"/>
              </w:rPr>
            </w:pPr>
          </w:p>
        </w:tc>
        <w:tc>
          <w:tcPr>
            <w:tcW w:w="957" w:type="dxa"/>
          </w:tcPr>
          <w:p w14:paraId="29715EA0" w14:textId="77777777" w:rsidR="00973A86" w:rsidRPr="00F02BE6" w:rsidRDefault="00973A86" w:rsidP="003E5D96">
            <w:pPr>
              <w:pStyle w:val="TF"/>
              <w:keepNext/>
              <w:spacing w:after="0"/>
              <w:rPr>
                <w:lang w:eastAsia="en-US"/>
              </w:rPr>
            </w:pPr>
          </w:p>
        </w:tc>
        <w:tc>
          <w:tcPr>
            <w:tcW w:w="1914" w:type="dxa"/>
            <w:gridSpan w:val="2"/>
          </w:tcPr>
          <w:p w14:paraId="7D47E9C7" w14:textId="77777777" w:rsidR="00973A86" w:rsidRPr="00F02BE6" w:rsidRDefault="00973A86" w:rsidP="003E5D96">
            <w:pPr>
              <w:pStyle w:val="TF"/>
              <w:keepNext/>
              <w:spacing w:after="0"/>
              <w:rPr>
                <w:sz w:val="22"/>
                <w:lang w:eastAsia="en-US"/>
              </w:rPr>
            </w:pPr>
            <w:r w:rsidRPr="00F02BE6">
              <w:rPr>
                <w:sz w:val="22"/>
                <w:lang w:eastAsia="en-US"/>
              </w:rPr>
              <w:t>RLC/MAC</w:t>
            </w:r>
          </w:p>
        </w:tc>
        <w:tc>
          <w:tcPr>
            <w:tcW w:w="957" w:type="dxa"/>
          </w:tcPr>
          <w:p w14:paraId="4AE06656" w14:textId="77777777" w:rsidR="00973A86" w:rsidRPr="00F02BE6" w:rsidRDefault="00973A86" w:rsidP="003E5D96">
            <w:pPr>
              <w:pStyle w:val="TF"/>
              <w:keepNext/>
              <w:spacing w:after="0"/>
              <w:rPr>
                <w:lang w:eastAsia="en-US"/>
              </w:rPr>
            </w:pPr>
          </w:p>
        </w:tc>
        <w:tc>
          <w:tcPr>
            <w:tcW w:w="957" w:type="dxa"/>
          </w:tcPr>
          <w:p w14:paraId="1DC2D294"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5615295E" w14:textId="77777777" w:rsidR="00973A86" w:rsidRPr="00F02BE6" w:rsidRDefault="00973A86" w:rsidP="003E5D96">
            <w:pPr>
              <w:pStyle w:val="TAR"/>
            </w:pPr>
          </w:p>
        </w:tc>
        <w:tc>
          <w:tcPr>
            <w:tcW w:w="957" w:type="dxa"/>
            <w:tcBorders>
              <w:left w:val="nil"/>
            </w:tcBorders>
          </w:tcPr>
          <w:p w14:paraId="04E0DE6F" w14:textId="77777777" w:rsidR="00973A86" w:rsidRPr="00F02BE6" w:rsidRDefault="00973A86" w:rsidP="003E5D96">
            <w:pPr>
              <w:pStyle w:val="TF"/>
              <w:keepNext/>
              <w:spacing w:after="0"/>
              <w:rPr>
                <w:lang w:eastAsia="en-US"/>
              </w:rPr>
            </w:pPr>
          </w:p>
        </w:tc>
        <w:tc>
          <w:tcPr>
            <w:tcW w:w="957" w:type="dxa"/>
          </w:tcPr>
          <w:p w14:paraId="41C1EF4A" w14:textId="77777777" w:rsidR="00973A86" w:rsidRPr="00F02BE6" w:rsidRDefault="00973A86" w:rsidP="003E5D96">
            <w:pPr>
              <w:pStyle w:val="TF"/>
              <w:keepNext/>
              <w:spacing w:after="0"/>
              <w:rPr>
                <w:lang w:eastAsia="en-US"/>
              </w:rPr>
            </w:pPr>
          </w:p>
        </w:tc>
      </w:tr>
      <w:tr w:rsidR="00973A86" w:rsidRPr="00F02BE6" w14:paraId="717018F7" w14:textId="77777777" w:rsidTr="003E5D96">
        <w:tblPrEx>
          <w:tblCellMar>
            <w:top w:w="0" w:type="dxa"/>
            <w:bottom w:w="0" w:type="dxa"/>
          </w:tblCellMar>
        </w:tblPrEx>
        <w:trPr>
          <w:cantSplit/>
          <w:jc w:val="center"/>
        </w:trPr>
        <w:tc>
          <w:tcPr>
            <w:tcW w:w="957" w:type="dxa"/>
            <w:tcBorders>
              <w:top w:val="single" w:sz="6" w:space="0" w:color="auto"/>
              <w:left w:val="single" w:sz="6" w:space="0" w:color="auto"/>
            </w:tcBorders>
          </w:tcPr>
          <w:p w14:paraId="1D0D8618" w14:textId="77777777" w:rsidR="00973A86" w:rsidRPr="00F02BE6" w:rsidRDefault="00973A86" w:rsidP="003E5D96">
            <w:pPr>
              <w:pStyle w:val="TAL"/>
            </w:pPr>
          </w:p>
        </w:tc>
        <w:tc>
          <w:tcPr>
            <w:tcW w:w="957" w:type="dxa"/>
            <w:tcBorders>
              <w:top w:val="single" w:sz="6" w:space="0" w:color="auto"/>
            </w:tcBorders>
          </w:tcPr>
          <w:p w14:paraId="2ADDFCBE"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2135DD71" w14:textId="77777777" w:rsidR="00973A86" w:rsidRPr="00F02BE6" w:rsidRDefault="00973A86" w:rsidP="003E5D96">
            <w:pPr>
              <w:pStyle w:val="TF"/>
              <w:keepNext/>
              <w:spacing w:after="0"/>
              <w:rPr>
                <w:lang w:eastAsia="en-US"/>
              </w:rPr>
            </w:pPr>
          </w:p>
        </w:tc>
        <w:tc>
          <w:tcPr>
            <w:tcW w:w="1914" w:type="dxa"/>
            <w:gridSpan w:val="2"/>
          </w:tcPr>
          <w:p w14:paraId="2A7CF86A" w14:textId="77777777" w:rsidR="00973A86" w:rsidRPr="00F02BE6" w:rsidRDefault="00973A86" w:rsidP="003E5D96">
            <w:pPr>
              <w:pStyle w:val="TF"/>
              <w:keepNext/>
              <w:spacing w:after="0"/>
              <w:rPr>
                <w:sz w:val="22"/>
                <w:lang w:eastAsia="en-US"/>
              </w:rPr>
            </w:pPr>
            <w:r w:rsidRPr="00F02BE6">
              <w:rPr>
                <w:sz w:val="22"/>
                <w:lang w:eastAsia="en-US"/>
              </w:rPr>
              <w:t>Block</w:t>
            </w:r>
          </w:p>
        </w:tc>
        <w:tc>
          <w:tcPr>
            <w:tcW w:w="957" w:type="dxa"/>
            <w:tcBorders>
              <w:top w:val="single" w:sz="6" w:space="0" w:color="auto"/>
            </w:tcBorders>
          </w:tcPr>
          <w:p w14:paraId="1752D579" w14:textId="77777777" w:rsidR="00973A86" w:rsidRPr="00F02BE6" w:rsidRDefault="00973A86" w:rsidP="003E5D96">
            <w:pPr>
              <w:pStyle w:val="TF"/>
              <w:keepNext/>
              <w:spacing w:after="0"/>
              <w:rPr>
                <w:lang w:eastAsia="en-US"/>
              </w:rPr>
            </w:pPr>
          </w:p>
        </w:tc>
        <w:tc>
          <w:tcPr>
            <w:tcW w:w="957" w:type="dxa"/>
            <w:tcBorders>
              <w:top w:val="single" w:sz="6" w:space="0" w:color="auto"/>
            </w:tcBorders>
          </w:tcPr>
          <w:p w14:paraId="5FD44A10" w14:textId="77777777" w:rsidR="00973A86" w:rsidRPr="00F02BE6" w:rsidRDefault="00973A86" w:rsidP="003E5D96">
            <w:pPr>
              <w:pStyle w:val="TF"/>
              <w:keepNext/>
              <w:spacing w:after="0"/>
              <w:rPr>
                <w:lang w:eastAsia="en-US"/>
              </w:rPr>
            </w:pPr>
          </w:p>
        </w:tc>
        <w:tc>
          <w:tcPr>
            <w:tcW w:w="957" w:type="dxa"/>
            <w:tcBorders>
              <w:top w:val="single" w:sz="6" w:space="0" w:color="auto"/>
              <w:right w:val="single" w:sz="6" w:space="0" w:color="auto"/>
            </w:tcBorders>
          </w:tcPr>
          <w:p w14:paraId="6E2A301C" w14:textId="77777777" w:rsidR="00973A86" w:rsidRPr="00F02BE6" w:rsidRDefault="00973A86" w:rsidP="003E5D96">
            <w:pPr>
              <w:pStyle w:val="TAR"/>
            </w:pPr>
          </w:p>
        </w:tc>
        <w:tc>
          <w:tcPr>
            <w:tcW w:w="1914" w:type="dxa"/>
            <w:gridSpan w:val="2"/>
            <w:vMerge w:val="restart"/>
            <w:tcBorders>
              <w:left w:val="nil"/>
            </w:tcBorders>
          </w:tcPr>
          <w:p w14:paraId="63849C61" w14:textId="77777777" w:rsidR="00973A86" w:rsidRPr="00F02BE6" w:rsidRDefault="00973A86" w:rsidP="003E5D96">
            <w:pPr>
              <w:pStyle w:val="TF"/>
              <w:keepNext/>
              <w:spacing w:after="0"/>
              <w:jc w:val="left"/>
              <w:rPr>
                <w:lang w:eastAsia="en-US"/>
              </w:rPr>
            </w:pPr>
            <w:r w:rsidRPr="00F02BE6">
              <w:rPr>
                <w:lang w:eastAsia="en-US"/>
              </w:rPr>
              <w:t>octet 23</w:t>
            </w:r>
          </w:p>
        </w:tc>
      </w:tr>
      <w:tr w:rsidR="00973A86" w:rsidRPr="00F02BE6" w14:paraId="122F1A33" w14:textId="77777777" w:rsidTr="003E5D96">
        <w:tblPrEx>
          <w:tblCellMar>
            <w:top w:w="0" w:type="dxa"/>
            <w:bottom w:w="0" w:type="dxa"/>
          </w:tblCellMar>
        </w:tblPrEx>
        <w:trPr>
          <w:cantSplit/>
          <w:jc w:val="center"/>
        </w:trPr>
        <w:tc>
          <w:tcPr>
            <w:tcW w:w="957" w:type="dxa"/>
            <w:tcBorders>
              <w:left w:val="single" w:sz="6" w:space="0" w:color="auto"/>
              <w:bottom w:val="single" w:sz="6" w:space="0" w:color="auto"/>
            </w:tcBorders>
          </w:tcPr>
          <w:p w14:paraId="747AB2DD"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222CC14C"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2A004193" w14:textId="77777777" w:rsidR="00973A86" w:rsidRPr="00F02BE6" w:rsidRDefault="00973A86" w:rsidP="003E5D96">
            <w:pPr>
              <w:pStyle w:val="TF"/>
              <w:keepNext/>
              <w:spacing w:after="0"/>
              <w:rPr>
                <w:lang w:eastAsia="en-US"/>
              </w:rPr>
            </w:pPr>
          </w:p>
        </w:tc>
        <w:tc>
          <w:tcPr>
            <w:tcW w:w="1914" w:type="dxa"/>
            <w:gridSpan w:val="2"/>
            <w:tcBorders>
              <w:bottom w:val="single" w:sz="6" w:space="0" w:color="auto"/>
            </w:tcBorders>
          </w:tcPr>
          <w:p w14:paraId="66E06A62"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4A5E2477" w14:textId="77777777" w:rsidR="00973A86" w:rsidRPr="00F02BE6" w:rsidRDefault="00973A86" w:rsidP="003E5D96">
            <w:pPr>
              <w:pStyle w:val="TF"/>
              <w:keepNext/>
              <w:spacing w:after="0"/>
              <w:rPr>
                <w:lang w:eastAsia="en-US"/>
              </w:rPr>
            </w:pPr>
          </w:p>
        </w:tc>
        <w:tc>
          <w:tcPr>
            <w:tcW w:w="957" w:type="dxa"/>
            <w:tcBorders>
              <w:bottom w:val="single" w:sz="6" w:space="0" w:color="auto"/>
            </w:tcBorders>
          </w:tcPr>
          <w:p w14:paraId="18A9D488" w14:textId="77777777" w:rsidR="00973A86" w:rsidRPr="00F02BE6" w:rsidRDefault="00973A86" w:rsidP="003E5D96">
            <w:pPr>
              <w:pStyle w:val="TF"/>
              <w:keepNext/>
              <w:spacing w:after="0"/>
              <w:rPr>
                <w:lang w:eastAsia="en-US"/>
              </w:rPr>
            </w:pPr>
          </w:p>
        </w:tc>
        <w:tc>
          <w:tcPr>
            <w:tcW w:w="957" w:type="dxa"/>
            <w:tcBorders>
              <w:bottom w:val="single" w:sz="6" w:space="0" w:color="auto"/>
              <w:right w:val="single" w:sz="6" w:space="0" w:color="auto"/>
            </w:tcBorders>
          </w:tcPr>
          <w:p w14:paraId="464B1D14" w14:textId="77777777" w:rsidR="00973A86" w:rsidRPr="00F02BE6" w:rsidRDefault="00973A86" w:rsidP="003E5D96">
            <w:pPr>
              <w:pStyle w:val="TF"/>
              <w:keepNext/>
              <w:spacing w:after="0"/>
              <w:rPr>
                <w:lang w:eastAsia="en-US"/>
              </w:rPr>
            </w:pPr>
          </w:p>
        </w:tc>
        <w:tc>
          <w:tcPr>
            <w:tcW w:w="1914" w:type="dxa"/>
            <w:gridSpan w:val="2"/>
            <w:vMerge/>
            <w:tcBorders>
              <w:left w:val="nil"/>
            </w:tcBorders>
          </w:tcPr>
          <w:p w14:paraId="4AA76088" w14:textId="77777777" w:rsidR="00973A86" w:rsidRPr="00F02BE6" w:rsidRDefault="00973A86" w:rsidP="003E5D96">
            <w:pPr>
              <w:pStyle w:val="TF"/>
              <w:keepNext/>
              <w:spacing w:after="0"/>
              <w:rPr>
                <w:lang w:eastAsia="en-US"/>
              </w:rPr>
            </w:pPr>
          </w:p>
        </w:tc>
      </w:tr>
    </w:tbl>
    <w:p w14:paraId="340CD35F" w14:textId="77777777" w:rsidR="00973A86" w:rsidRPr="00F02BE6" w:rsidRDefault="00973A86" w:rsidP="00973A86">
      <w:pPr>
        <w:pStyle w:val="NF"/>
      </w:pPr>
    </w:p>
    <w:p w14:paraId="6B15A9DE" w14:textId="77777777" w:rsidR="00973A86" w:rsidRPr="00F02BE6" w:rsidRDefault="00973A86" w:rsidP="00973A86">
      <w:pPr>
        <w:pStyle w:val="NF"/>
      </w:pPr>
      <w:r w:rsidRPr="00F02BE6">
        <w:t>NOTE:</w:t>
      </w:r>
      <w:r w:rsidRPr="00F02BE6">
        <w:tab/>
        <w:t>The numbering convention specified in 3GPP TS 44.060 applies</w:t>
      </w:r>
    </w:p>
    <w:p w14:paraId="392298FE" w14:textId="77777777" w:rsidR="00973A86" w:rsidRPr="00F02BE6" w:rsidRDefault="00973A86" w:rsidP="00973A86">
      <w:pPr>
        <w:pStyle w:val="NF"/>
      </w:pPr>
    </w:p>
    <w:p w14:paraId="7F541F1D" w14:textId="77777777" w:rsidR="00973A86" w:rsidRPr="00F02BE6" w:rsidRDefault="00973A86" w:rsidP="00973A86">
      <w:pPr>
        <w:pStyle w:val="TF"/>
      </w:pPr>
      <w:r w:rsidRPr="00F02BE6">
        <w:t>Figure 7.9a.2 Transport block format for TFC for signalling</w:t>
      </w:r>
    </w:p>
    <w:p w14:paraId="593A8961" w14:textId="77777777" w:rsidR="00973A86" w:rsidRPr="00F02BE6" w:rsidRDefault="00973A86" w:rsidP="00973A86">
      <w:pPr>
        <w:pStyle w:val="Heading2"/>
        <w:rPr>
          <w:noProof/>
        </w:rPr>
      </w:pPr>
      <w:bookmarkStart w:id="205" w:name="_Toc517979193"/>
      <w:r w:rsidRPr="00F02BE6">
        <w:rPr>
          <w:noProof/>
        </w:rPr>
        <w:t>7.9b</w:t>
      </w:r>
      <w:r w:rsidRPr="00F02BE6">
        <w:rPr>
          <w:noProof/>
        </w:rPr>
        <w:tab/>
        <w:t>EC-BCCH/EC-CCCH/EC-PDTCH/EC-PACCH block formats</w:t>
      </w:r>
      <w:bookmarkEnd w:id="205"/>
    </w:p>
    <w:p w14:paraId="35B5332B" w14:textId="77777777" w:rsidR="00973A86" w:rsidRPr="00F02BE6" w:rsidRDefault="00973A86" w:rsidP="00973A86">
      <w:pPr>
        <w:pStyle w:val="Heading3"/>
      </w:pPr>
      <w:bookmarkStart w:id="206" w:name="_Toc517979194"/>
      <w:r w:rsidRPr="00F02BE6">
        <w:t>7.9b.1</w:t>
      </w:r>
      <w:r w:rsidRPr="00F02BE6">
        <w:tab/>
        <w:t>EC-BCCH</w:t>
      </w:r>
      <w:bookmarkEnd w:id="206"/>
    </w:p>
    <w:p w14:paraId="0378C5CD" w14:textId="77777777" w:rsidR="00973A86" w:rsidRPr="00F02BE6" w:rsidRDefault="00973A86" w:rsidP="00973A86">
      <w:r w:rsidRPr="00F02BE6">
        <w:t>See subclause 7.3.1.</w:t>
      </w:r>
    </w:p>
    <w:p w14:paraId="4B490065" w14:textId="77777777" w:rsidR="00973A86" w:rsidRPr="00F02BE6" w:rsidRDefault="00973A86" w:rsidP="00973A86">
      <w:pPr>
        <w:pStyle w:val="Heading3"/>
      </w:pPr>
      <w:bookmarkStart w:id="207" w:name="_Toc517979195"/>
      <w:r w:rsidRPr="00F02BE6">
        <w:t>7.9b.2</w:t>
      </w:r>
      <w:r w:rsidRPr="00F02BE6">
        <w:tab/>
        <w:t>EC-CCCH</w:t>
      </w:r>
      <w:bookmarkEnd w:id="207"/>
    </w:p>
    <w:p w14:paraId="4AA10200" w14:textId="77777777" w:rsidR="00973A86" w:rsidRPr="00F02BE6" w:rsidRDefault="00973A86" w:rsidP="00973A86">
      <w:pPr>
        <w:pStyle w:val="Heading4"/>
      </w:pPr>
      <w:bookmarkStart w:id="208" w:name="_Toc517979196"/>
      <w:r w:rsidRPr="00F02BE6">
        <w:t>7.9b.2.1</w:t>
      </w:r>
      <w:r w:rsidRPr="00F02BE6">
        <w:tab/>
        <w:t>EC-PCH/EC-AGCH</w:t>
      </w:r>
      <w:bookmarkEnd w:id="208"/>
    </w:p>
    <w:p w14:paraId="1DD695A4" w14:textId="77777777" w:rsidR="00973A86" w:rsidRPr="00F02BE6" w:rsidRDefault="00973A86" w:rsidP="00973A86">
      <w:r w:rsidRPr="00F02BE6">
        <w:t>The 11 octets blocks are used in the downlink in the way shown in figure 7.9b.1.</w:t>
      </w:r>
    </w:p>
    <w:p w14:paraId="4C376DAC" w14:textId="77777777" w:rsidR="00973A86" w:rsidRPr="00F02BE6" w:rsidRDefault="00973A86" w:rsidP="00973A86">
      <w:pPr>
        <w:pStyle w:val="TH"/>
      </w:pPr>
      <w:r w:rsidRPr="00F02BE6">
        <w:object w:dxaOrig="7561" w:dyaOrig="3375" w14:anchorId="66BDCC28">
          <v:shape id="_x0000_i1036" type="#_x0000_t75" style="width:271.8pt;height:121.2pt" o:ole="">
            <v:imagedata r:id="rId29" o:title=""/>
          </v:shape>
          <o:OLEObject Type="Embed" ProgID="Visio.Drawing.15" ShapeID="_x0000_i1036" DrawAspect="Content" ObjectID="_1821886266" r:id="rId30"/>
        </w:object>
      </w:r>
    </w:p>
    <w:p w14:paraId="05774910" w14:textId="77777777" w:rsidR="00973A86" w:rsidRPr="00F02BE6" w:rsidRDefault="00973A86" w:rsidP="00973A86">
      <w:pPr>
        <w:pStyle w:val="TF"/>
      </w:pPr>
      <w:r w:rsidRPr="00F02BE6">
        <w:t>Figure 7.9b.1: EC-PCH/EC-AGCH downlink block format</w:t>
      </w:r>
    </w:p>
    <w:p w14:paraId="4C3A9BAA" w14:textId="77777777" w:rsidR="00973A86" w:rsidRPr="00F02BE6" w:rsidRDefault="00973A86" w:rsidP="00973A86">
      <w:pPr>
        <w:pStyle w:val="Heading4"/>
      </w:pPr>
      <w:bookmarkStart w:id="209" w:name="_Toc517979197"/>
      <w:r w:rsidRPr="00F02BE6">
        <w:t>7.9b.2.2</w:t>
      </w:r>
      <w:r w:rsidRPr="00F02BE6">
        <w:tab/>
        <w:t>EC-RACH</w:t>
      </w:r>
      <w:bookmarkEnd w:id="209"/>
    </w:p>
    <w:p w14:paraId="7F72B314" w14:textId="77777777" w:rsidR="00973A86" w:rsidRPr="00F02BE6" w:rsidRDefault="00973A86" w:rsidP="00973A86">
      <w:r w:rsidRPr="00F02BE6">
        <w:t>See subclause 7.4a for the 11 bit RACH format.</w:t>
      </w:r>
    </w:p>
    <w:p w14:paraId="6E4CFCCD" w14:textId="77777777" w:rsidR="00973A86" w:rsidRPr="00F02BE6" w:rsidRDefault="00973A86" w:rsidP="00973A86">
      <w:pPr>
        <w:pStyle w:val="Heading3"/>
      </w:pPr>
      <w:bookmarkStart w:id="210" w:name="_Toc517979198"/>
      <w:r w:rsidRPr="00F02BE6">
        <w:t>7.9b.3</w:t>
      </w:r>
      <w:r w:rsidR="00A65F8E">
        <w:tab/>
      </w:r>
      <w:r w:rsidRPr="00F02BE6">
        <w:t>EC-PDTCH</w:t>
      </w:r>
      <w:bookmarkEnd w:id="210"/>
    </w:p>
    <w:p w14:paraId="1A8B2C1A" w14:textId="77777777" w:rsidR="00973A86" w:rsidRPr="00F02BE6" w:rsidRDefault="00973A86" w:rsidP="00973A86">
      <w:r w:rsidRPr="00F02BE6">
        <w:t>See subclause 7.6.5 to 7.6.13 for MCS-1 to MCS-9 respectively for the case that no eTFI and no PAN is included in the block.</w:t>
      </w:r>
    </w:p>
    <w:p w14:paraId="68279D03" w14:textId="77777777" w:rsidR="00973A86" w:rsidRPr="00F02BE6" w:rsidRDefault="00973A86" w:rsidP="00973A86">
      <w:r w:rsidRPr="00F02BE6">
        <w:t>In the downlink the first three bits in the first octet are carried by the USF and the value of this field may vary between different blind physical layer transmissions (i.e. for EC-PDTCH/D/4, EC-PDTCH/D/8, EC-PDTCH/D/16).</w:t>
      </w:r>
    </w:p>
    <w:p w14:paraId="52BF6570" w14:textId="77777777" w:rsidR="00973A86" w:rsidRPr="00F02BE6" w:rsidRDefault="00973A86" w:rsidP="00973A86">
      <w:pPr>
        <w:pStyle w:val="Heading3"/>
      </w:pPr>
      <w:bookmarkStart w:id="211" w:name="_Toc517979199"/>
      <w:r w:rsidRPr="00F02BE6">
        <w:lastRenderedPageBreak/>
        <w:t>7.9b.4</w:t>
      </w:r>
      <w:r w:rsidRPr="00F02BE6">
        <w:tab/>
        <w:t>EC-PACCH</w:t>
      </w:r>
      <w:bookmarkEnd w:id="211"/>
    </w:p>
    <w:p w14:paraId="13A3625E" w14:textId="77777777" w:rsidR="00973A86" w:rsidRPr="00F02BE6" w:rsidRDefault="00973A86" w:rsidP="00973A86">
      <w:pPr>
        <w:pStyle w:val="Heading4"/>
      </w:pPr>
      <w:bookmarkStart w:id="212" w:name="_Toc517979200"/>
      <w:r w:rsidRPr="00F02BE6">
        <w:t>7.9b.4.1</w:t>
      </w:r>
      <w:r w:rsidRPr="00F02BE6">
        <w:tab/>
        <w:t>Downlink</w:t>
      </w:r>
      <w:bookmarkEnd w:id="212"/>
    </w:p>
    <w:p w14:paraId="7E015A1B" w14:textId="77777777" w:rsidR="00973A86" w:rsidRPr="00F02BE6" w:rsidRDefault="00973A86" w:rsidP="00973A86">
      <w:r w:rsidRPr="00F02BE6">
        <w:t>The 10 octets block is used in the downlink in the way shown in figure 7.9b.2.</w:t>
      </w:r>
    </w:p>
    <w:p w14:paraId="14EAB339" w14:textId="77777777" w:rsidR="00973A86" w:rsidRPr="00F02BE6" w:rsidRDefault="00973A86" w:rsidP="00973A86">
      <w:pPr>
        <w:pStyle w:val="TH"/>
      </w:pPr>
      <w:r w:rsidRPr="00F02BE6">
        <w:object w:dxaOrig="7561" w:dyaOrig="3375" w14:anchorId="1A4E157E">
          <v:shape id="_x0000_i1037" type="#_x0000_t75" style="width:273.6pt;height:121.8pt" o:ole="">
            <v:imagedata r:id="rId31" o:title=""/>
          </v:shape>
          <o:OLEObject Type="Embed" ProgID="Visio.Drawing.15" ShapeID="_x0000_i1037" DrawAspect="Content" ObjectID="_1821886267" r:id="rId32"/>
        </w:object>
      </w:r>
    </w:p>
    <w:p w14:paraId="0AEA5D77" w14:textId="77777777" w:rsidR="00973A86" w:rsidRPr="00F02BE6" w:rsidRDefault="00973A86" w:rsidP="00973A86">
      <w:pPr>
        <w:pStyle w:val="TF"/>
      </w:pPr>
      <w:r w:rsidRPr="00F02BE6">
        <w:t>Figure 7.9b.2: EC-PACCH downlink block format</w:t>
      </w:r>
    </w:p>
    <w:p w14:paraId="5C1043D8" w14:textId="77777777" w:rsidR="00973A86" w:rsidRPr="00F02BE6" w:rsidRDefault="00973A86" w:rsidP="00973A86">
      <w:r w:rsidRPr="00F02BE6">
        <w:t>A 3-bit USF may optionally be added to the block. A different USF value may be included in each block when several blind physical layer transmissions are used in the downlink (i.e. for EC-PACCH/D/4, EC-PACCH/D/8 and EC-PACCH/D/16).</w:t>
      </w:r>
    </w:p>
    <w:p w14:paraId="77079659" w14:textId="77777777" w:rsidR="00973A86" w:rsidRPr="00F02BE6" w:rsidRDefault="00973A86" w:rsidP="00973A86">
      <w:pPr>
        <w:pStyle w:val="Heading4"/>
      </w:pPr>
      <w:bookmarkStart w:id="213" w:name="_Toc517979201"/>
      <w:r w:rsidRPr="00F02BE6">
        <w:t>7.9b.4.2</w:t>
      </w:r>
      <w:r w:rsidRPr="00F02BE6">
        <w:tab/>
        <w:t>Uplink</w:t>
      </w:r>
      <w:bookmarkEnd w:id="213"/>
    </w:p>
    <w:p w14:paraId="791FCF36" w14:textId="77777777" w:rsidR="00973A86" w:rsidRPr="00F02BE6" w:rsidRDefault="00973A86" w:rsidP="00973A86">
      <w:r w:rsidRPr="00F02BE6">
        <w:t>The 8 octets block is used in the uplink in the way shown in figure 7.9b.3.</w:t>
      </w:r>
    </w:p>
    <w:p w14:paraId="545D469F" w14:textId="77777777" w:rsidR="00973A86" w:rsidRPr="00F02BE6" w:rsidRDefault="00973A86" w:rsidP="00973A86">
      <w:pPr>
        <w:pStyle w:val="TH"/>
      </w:pPr>
      <w:r w:rsidRPr="00F02BE6">
        <w:object w:dxaOrig="7561" w:dyaOrig="3375" w14:anchorId="409B3906">
          <v:shape id="_x0000_i1038" type="#_x0000_t75" style="width:273.6pt;height:121.8pt" o:ole="">
            <v:imagedata r:id="rId33" o:title=""/>
          </v:shape>
          <o:OLEObject Type="Embed" ProgID="Visio.Drawing.15" ShapeID="_x0000_i1038" DrawAspect="Content" ObjectID="_1821886268" r:id="rId34"/>
        </w:object>
      </w:r>
    </w:p>
    <w:p w14:paraId="196B3348" w14:textId="77777777" w:rsidR="00973A86" w:rsidRPr="00F02BE6" w:rsidRDefault="00973A86" w:rsidP="00973A86">
      <w:pPr>
        <w:pStyle w:val="TF"/>
      </w:pPr>
      <w:r w:rsidRPr="00F02BE6">
        <w:t>Figure 7.9b.3: EC-PACCH uplink block format</w:t>
      </w:r>
    </w:p>
    <w:p w14:paraId="409B0BC0" w14:textId="77777777" w:rsidR="00973A86" w:rsidRPr="00F02BE6" w:rsidRDefault="00973A86" w:rsidP="00973A86">
      <w:r w:rsidRPr="00F02BE6">
        <w:t>If the EC-PACCH is transmitted using Access Bursts, it is referred to as EC-PACCH short acknowledgement block format and follows the format described in subclause 7.7 for the 11-bit RLC/MAC block.</w:t>
      </w:r>
    </w:p>
    <w:p w14:paraId="171EA03E" w14:textId="77777777" w:rsidR="00973A86" w:rsidRPr="00F02BE6" w:rsidRDefault="00973A86" w:rsidP="00973A86">
      <w:pPr>
        <w:pStyle w:val="Heading2"/>
      </w:pPr>
      <w:bookmarkStart w:id="214" w:name="_Toc517979202"/>
      <w:r w:rsidRPr="00F02BE6">
        <w:t>7.10</w:t>
      </w:r>
      <w:r w:rsidRPr="00F02BE6">
        <w:tab/>
        <w:t>Order of bit transmission</w:t>
      </w:r>
      <w:bookmarkEnd w:id="214"/>
    </w:p>
    <w:p w14:paraId="0CF615B0" w14:textId="77777777" w:rsidR="00973A86" w:rsidRPr="00F02BE6" w:rsidRDefault="00973A86" w:rsidP="00973A86">
      <w:r w:rsidRPr="00F02BE6">
        <w:t>On channels for normal burst transmission having a block format with an integer N number of octets, the N octets are mapped onto 8N bits, d(0) to d(8N-1), defined in 3GPP TS 45.003 clause 4 and 5 as follows:</w:t>
      </w:r>
    </w:p>
    <w:p w14:paraId="57AAA607" w14:textId="77777777" w:rsidR="00973A86" w:rsidRPr="00F02BE6" w:rsidRDefault="00973A86" w:rsidP="00973A86">
      <w:pPr>
        <w:pStyle w:val="B1"/>
      </w:pPr>
      <w:r w:rsidRPr="00F02BE6">
        <w:tab/>
        <w:t>Bit m of octet n shall be transmitted as bit d((n</w:t>
      </w:r>
      <w:r w:rsidRPr="00F02BE6">
        <w:noBreakHyphen/>
        <w:t>1)*8+m</w:t>
      </w:r>
      <w:r w:rsidRPr="00F02BE6">
        <w:noBreakHyphen/>
        <w:t>1) with m=(1..8) and n=(1..N).</w:t>
      </w:r>
    </w:p>
    <w:p w14:paraId="48B03103" w14:textId="77777777" w:rsidR="00973A86" w:rsidRPr="00F02BE6" w:rsidRDefault="00973A86" w:rsidP="00973A86">
      <w:r w:rsidRPr="00F02BE6">
        <w:t>On channels for normal burst transmission having a block format with a non-integer number of octets, or for transmission having a defined block format but which does not follow the normal burst transmission, the octets are mapped onto M bits, d(0) to d(M-1), defined in 3GPP TS 45.003 clause 5 as follows:</w:t>
      </w:r>
    </w:p>
    <w:p w14:paraId="2A550B18" w14:textId="77777777" w:rsidR="00973A86" w:rsidRPr="00F02BE6" w:rsidRDefault="00973A86" w:rsidP="00973A86">
      <w:pPr>
        <w:pStyle w:val="B1"/>
      </w:pPr>
      <w:r w:rsidRPr="00F02BE6">
        <w:tab/>
        <w:t>Bit m of octet n shall be transmitted as bit d(8(n</w:t>
      </w:r>
      <w:r w:rsidRPr="00F02BE6">
        <w:noBreakHyphen/>
        <w:t>1) + m</w:t>
      </w:r>
      <w:r w:rsidRPr="00F02BE6">
        <w:noBreakHyphen/>
        <w:t>1) with n = (1 .. ((M-1) DIV 8) + 1)) and m = (1 .. min (8, (M - 8(n-1))), and where 'DIV' is the integer division operator.</w:t>
      </w:r>
    </w:p>
    <w:p w14:paraId="1B976ABE" w14:textId="77777777" w:rsidR="00973A86" w:rsidRPr="00F02BE6" w:rsidRDefault="00973A86" w:rsidP="00973A86">
      <w:pPr>
        <w:pStyle w:val="Heading1"/>
      </w:pPr>
      <w:bookmarkStart w:id="215" w:name="_Toc517979203"/>
      <w:r w:rsidRPr="00F02BE6">
        <w:lastRenderedPageBreak/>
        <w:t>8</w:t>
      </w:r>
      <w:r w:rsidRPr="00F02BE6">
        <w:tab/>
        <w:t>Vocabulary</w:t>
      </w:r>
      <w:bookmarkEnd w:id="215"/>
    </w:p>
    <w:p w14:paraId="1AE6B864" w14:textId="77777777" w:rsidR="00973A86" w:rsidRPr="00F02BE6" w:rsidRDefault="00973A86" w:rsidP="00973A86">
      <w:r w:rsidRPr="00F02BE6">
        <w:t>The terminology used in the present document is as follows:</w:t>
      </w:r>
    </w:p>
    <w:p w14:paraId="203CA51A" w14:textId="77777777" w:rsidR="00973A86" w:rsidRPr="00F02BE6" w:rsidRDefault="00973A86" w:rsidP="00973A86">
      <w:pPr>
        <w:pStyle w:val="B1"/>
        <w:rPr>
          <w:b/>
        </w:rPr>
      </w:pPr>
      <w:r w:rsidRPr="00F02BE6">
        <w:noBreakHyphen/>
      </w:r>
      <w:r w:rsidRPr="00F02BE6">
        <w:tab/>
      </w:r>
      <w:r w:rsidRPr="00F02BE6">
        <w:rPr>
          <w:b/>
        </w:rPr>
        <w:t>Idle mode:</w:t>
      </w:r>
    </w:p>
    <w:p w14:paraId="5196A8F1" w14:textId="77777777" w:rsidR="00973A86" w:rsidRPr="00F02BE6" w:rsidRDefault="00973A86" w:rsidP="00973A86">
      <w:pPr>
        <w:pStyle w:val="B1"/>
      </w:pPr>
      <w:r w:rsidRPr="00F02BE6">
        <w:tab/>
        <w:t xml:space="preserve">In this mode the MS is not allocated any dedicated physical channel; when the MS is operating in </w:t>
      </w:r>
      <w:r w:rsidRPr="00F02BE6">
        <w:rPr>
          <w:i/>
          <w:iCs/>
        </w:rPr>
        <w:t xml:space="preserve">A/Gb mode </w:t>
      </w:r>
      <w:r w:rsidRPr="00F02BE6">
        <w:t xml:space="preserve">it listens to the CCCH and the BCCH, whilst when operating in </w:t>
      </w:r>
      <w:r w:rsidRPr="00F02BE6">
        <w:rPr>
          <w:i/>
          <w:iCs/>
        </w:rPr>
        <w:t>Iu mode</w:t>
      </w:r>
      <w:r w:rsidRPr="00F02BE6">
        <w:t xml:space="preserve"> it listens to the PCCCH and the PBCCH.</w:t>
      </w:r>
    </w:p>
    <w:p w14:paraId="1BDBFEDE" w14:textId="77777777" w:rsidR="00973A86" w:rsidRPr="00F02BE6" w:rsidRDefault="00973A86" w:rsidP="00973A86">
      <w:pPr>
        <w:pStyle w:val="B1"/>
        <w:rPr>
          <w:b/>
        </w:rPr>
      </w:pPr>
      <w:r w:rsidRPr="00F02BE6">
        <w:noBreakHyphen/>
      </w:r>
      <w:r w:rsidRPr="00F02BE6">
        <w:tab/>
      </w:r>
      <w:r w:rsidRPr="00F02BE6">
        <w:rPr>
          <w:b/>
        </w:rPr>
        <w:t>Dedicated mode:</w:t>
      </w:r>
    </w:p>
    <w:p w14:paraId="61CD51E7" w14:textId="77777777" w:rsidR="00973A86" w:rsidRPr="00F02BE6" w:rsidRDefault="00973A86" w:rsidP="00973A86">
      <w:pPr>
        <w:pStyle w:val="B1"/>
      </w:pPr>
      <w:r w:rsidRPr="00F02BE6">
        <w:tab/>
        <w:t>In this mode the MS is allocated a dedicated physical channel, at least containing two logical channels, only one of them being a SACCH.</w:t>
      </w:r>
    </w:p>
    <w:p w14:paraId="1CCC0128" w14:textId="77777777" w:rsidR="00973A86" w:rsidRPr="00F02BE6" w:rsidRDefault="00973A86" w:rsidP="00973A86">
      <w:pPr>
        <w:pStyle w:val="B1"/>
      </w:pPr>
      <w:r w:rsidRPr="00F02BE6">
        <w:t>-</w:t>
      </w:r>
      <w:r w:rsidRPr="00F02BE6">
        <w:tab/>
        <w:t>Downlink Multi Carrier (DLMC):</w:t>
      </w:r>
    </w:p>
    <w:p w14:paraId="59552722" w14:textId="77777777" w:rsidR="00973A86" w:rsidRPr="00F02BE6" w:rsidRDefault="00973A86" w:rsidP="00973A86">
      <w:pPr>
        <w:pStyle w:val="B1"/>
      </w:pPr>
      <w:r w:rsidRPr="00F02BE6">
        <w:tab/>
        <w:t>Downlink Multi Carrier is a feature allowing resources for a downlink TBF (and optionally an uplink TBF) to be assigned to a mobile station on two or more radio frequency channels in the same or different frequency bands using EGPRS or EGPRS2-A.</w:t>
      </w:r>
    </w:p>
    <w:p w14:paraId="32CB27C2" w14:textId="77777777" w:rsidR="00973A86" w:rsidRPr="00F02BE6" w:rsidRDefault="00973A86" w:rsidP="00973A86">
      <w:pPr>
        <w:pStyle w:val="B1"/>
      </w:pPr>
      <w:r w:rsidRPr="00F02BE6">
        <w:t>-</w:t>
      </w:r>
      <w:r w:rsidRPr="00F02BE6">
        <w:tab/>
        <w:t>DLMC configuration:</w:t>
      </w:r>
    </w:p>
    <w:p w14:paraId="36C1003D" w14:textId="77777777" w:rsidR="00973A86" w:rsidRPr="00F02BE6" w:rsidRDefault="00973A86" w:rsidP="00973A86">
      <w:pPr>
        <w:pStyle w:val="B1"/>
      </w:pPr>
      <w:r w:rsidRPr="00F02BE6">
        <w:tab/>
        <w:t xml:space="preserve">A DLMC configuration is one in which a mobile station in packet transfer mode has a downlink TBF where radio resources are configured on two or more radio frequency channels in the same or in different frequency bands. A mobile station in a DLMC configuration with an uplink TBF can only transmit RLC/MAC blocks for the uplink TBF on one radio frequency channel in any given radio block period whereas RLC/MAC blocks for the downlink TBF can be transmitted on one or more frequency channels in any given radio block period. </w:t>
      </w:r>
    </w:p>
    <w:p w14:paraId="2532F7EF" w14:textId="77777777" w:rsidR="00973A86" w:rsidRPr="00F02BE6" w:rsidRDefault="00973A86" w:rsidP="00973A86">
      <w:pPr>
        <w:pStyle w:val="B1"/>
        <w:rPr>
          <w:b/>
        </w:rPr>
      </w:pPr>
      <w:r w:rsidRPr="00F02BE6">
        <w:t>-</w:t>
      </w:r>
      <w:r w:rsidRPr="00F02BE6">
        <w:tab/>
      </w:r>
      <w:r w:rsidRPr="00F02BE6">
        <w:rPr>
          <w:b/>
        </w:rPr>
        <w:t>Packet mode:</w:t>
      </w:r>
    </w:p>
    <w:p w14:paraId="2F5E4226" w14:textId="77777777" w:rsidR="00973A86" w:rsidRPr="00F02BE6" w:rsidRDefault="00973A86" w:rsidP="00973A86">
      <w:pPr>
        <w:pStyle w:val="B1"/>
        <w:ind w:left="576" w:hanging="288"/>
      </w:pPr>
      <w:r w:rsidRPr="00F02BE6">
        <w:tab/>
        <w:t>In this mode the MS is ready to access and operate on a packet data physical channel (</w:t>
      </w:r>
      <w:r w:rsidRPr="00F02BE6">
        <w:rPr>
          <w:i/>
          <w:iCs/>
        </w:rPr>
        <w:t>A/Gb mode</w:t>
      </w:r>
      <w:r w:rsidRPr="00F02BE6">
        <w:t>) or shared basic physical subchannel (</w:t>
      </w:r>
      <w:r w:rsidRPr="00F02BE6">
        <w:rPr>
          <w:i/>
          <w:iCs/>
        </w:rPr>
        <w:t>Iu mode</w:t>
      </w:r>
      <w:r w:rsidRPr="00F02BE6">
        <w:t xml:space="preserve">). When the MS is operating in </w:t>
      </w:r>
      <w:r w:rsidRPr="00F02BE6">
        <w:rPr>
          <w:i/>
          <w:iCs/>
        </w:rPr>
        <w:t>A/Gb mode</w:t>
      </w:r>
      <w:r w:rsidRPr="00F02BE6">
        <w:t xml:space="preserve">, packet mode includes the  sub-states packet idle mode and packet transfer mode(see 3GPP TS 44.060). When the MS is operating in </w:t>
      </w:r>
      <w:r w:rsidRPr="00F02BE6">
        <w:rPr>
          <w:i/>
          <w:iCs/>
        </w:rPr>
        <w:t>Iu mode,</w:t>
      </w:r>
      <w:r w:rsidRPr="00F02BE6">
        <w:t xml:space="preserve"> packet mode includes the sub-states MAC-Idle and MAC-Shared.</w:t>
      </w:r>
    </w:p>
    <w:p w14:paraId="4E1C79BB" w14:textId="77777777" w:rsidR="00973A86" w:rsidRPr="00F02BE6" w:rsidRDefault="00973A86" w:rsidP="00973A86">
      <w:pPr>
        <w:pStyle w:val="B1"/>
        <w:ind w:left="284" w:firstLine="0"/>
        <w:rPr>
          <w:b/>
        </w:rPr>
      </w:pPr>
      <w:r w:rsidRPr="00F02BE6">
        <w:rPr>
          <w:b/>
        </w:rPr>
        <w:t>-</w:t>
      </w:r>
      <w:r w:rsidRPr="00F02BE6">
        <w:rPr>
          <w:b/>
        </w:rPr>
        <w:tab/>
        <w:t>Packet Idle Mode:</w:t>
      </w:r>
    </w:p>
    <w:p w14:paraId="3576D12D" w14:textId="77777777" w:rsidR="00973A86" w:rsidRPr="00F02BE6" w:rsidRDefault="00973A86" w:rsidP="00973A86">
      <w:pPr>
        <w:pStyle w:val="B1"/>
        <w:ind w:left="576" w:hanging="288"/>
      </w:pPr>
      <w:r w:rsidRPr="00F02BE6">
        <w:tab/>
        <w:t>In packet idle mode, the mobile station is prepared to transfer LLC PDUs on packet data physical channels. The mobile station is not allocated any radio resource on a packet data physical channel; it listens to the PBCCH and PCCCH or, if those are not provided by the network, to the BCCH and the CCCH.</w:t>
      </w:r>
    </w:p>
    <w:p w14:paraId="2A4387D0" w14:textId="77777777" w:rsidR="00973A86" w:rsidRPr="00F02BE6" w:rsidRDefault="00973A86" w:rsidP="00973A86">
      <w:pPr>
        <w:pStyle w:val="B1"/>
        <w:ind w:left="284" w:firstLine="0"/>
        <w:rPr>
          <w:b/>
        </w:rPr>
      </w:pPr>
      <w:r w:rsidRPr="00F02BE6">
        <w:rPr>
          <w:b/>
        </w:rPr>
        <w:t>-</w:t>
      </w:r>
      <w:r w:rsidRPr="00F02BE6">
        <w:rPr>
          <w:b/>
        </w:rPr>
        <w:tab/>
        <w:t>Packet Transfer Mode:</w:t>
      </w:r>
    </w:p>
    <w:p w14:paraId="7BBDEF94" w14:textId="77777777" w:rsidR="00973A86" w:rsidRPr="00F02BE6" w:rsidRDefault="00973A86" w:rsidP="00973A86">
      <w:pPr>
        <w:pStyle w:val="B1"/>
        <w:ind w:left="576" w:hanging="8"/>
      </w:pPr>
      <w:r w:rsidRPr="00F02BE6">
        <w:t>In packet transfer mode, the mobile station is prepared to transfer LLC PDUs on packet data  physical channels. The mobile station is allocated radio resource on one or more packet data physical channels for the transfer of LLC PDUs.</w:t>
      </w:r>
    </w:p>
    <w:p w14:paraId="409D09BC" w14:textId="77777777" w:rsidR="00973A86" w:rsidRPr="00F02BE6" w:rsidRDefault="00973A86" w:rsidP="00973A86">
      <w:pPr>
        <w:pStyle w:val="B1"/>
        <w:rPr>
          <w:b/>
        </w:rPr>
      </w:pPr>
      <w:r w:rsidRPr="00F02BE6">
        <w:rPr>
          <w:b/>
        </w:rPr>
        <w:t>-</w:t>
      </w:r>
      <w:r w:rsidRPr="00F02BE6">
        <w:rPr>
          <w:b/>
        </w:rPr>
        <w:tab/>
        <w:t>Dual Transfer Mode:</w:t>
      </w:r>
    </w:p>
    <w:p w14:paraId="638B4CA2" w14:textId="77777777" w:rsidR="00973A86" w:rsidRPr="00F02BE6" w:rsidRDefault="00973A86" w:rsidP="00973A86">
      <w:pPr>
        <w:pStyle w:val="B1"/>
        <w:rPr>
          <w:b/>
        </w:rPr>
      </w:pPr>
      <w:r w:rsidRPr="00F02BE6">
        <w:tab/>
        <w:t>In dual transfer mode, the mobile station is allocated radio resources providing an RR connection (3GPP TS 44.018) and a Temporary Block Flow on one or more packet data physical channels. The allocation of radio resource for the RR connection and the Temporary Block Flow is co-ordinated by the network in agreement with the capabilities of the mobile station in dual transfer mode.</w:t>
      </w:r>
    </w:p>
    <w:p w14:paraId="7207CCCC" w14:textId="77777777" w:rsidR="00973A86" w:rsidRPr="00F02BE6" w:rsidRDefault="00973A86" w:rsidP="00973A86">
      <w:pPr>
        <w:pStyle w:val="B1"/>
        <w:ind w:left="288" w:firstLine="0"/>
        <w:rPr>
          <w:b/>
        </w:rPr>
      </w:pPr>
      <w:r w:rsidRPr="00F02BE6">
        <w:rPr>
          <w:b/>
        </w:rPr>
        <w:t>-</w:t>
      </w:r>
      <w:r w:rsidRPr="00F02BE6">
        <w:rPr>
          <w:b/>
        </w:rPr>
        <w:tab/>
        <w:t>MAC-dedicated:</w:t>
      </w:r>
    </w:p>
    <w:p w14:paraId="3048A82B" w14:textId="77777777" w:rsidR="00973A86" w:rsidRPr="00F02BE6" w:rsidRDefault="00973A86" w:rsidP="00973A86">
      <w:pPr>
        <w:pStyle w:val="B1"/>
        <w:ind w:left="576" w:hanging="8"/>
      </w:pPr>
      <w:r w:rsidRPr="00F02BE6">
        <w:rPr>
          <w:b/>
        </w:rPr>
        <w:t>A</w:t>
      </w:r>
      <w:r w:rsidRPr="00F02BE6">
        <w:t xml:space="preserve"> MAC-control-entity state where a DBPSCH is assigned and no SBPSCH is assigned. This state only applies in </w:t>
      </w:r>
      <w:r w:rsidRPr="00F02BE6">
        <w:rPr>
          <w:i/>
        </w:rPr>
        <w:t>Iu mode</w:t>
      </w:r>
      <w:r w:rsidRPr="00F02BE6">
        <w:t>.</w:t>
      </w:r>
    </w:p>
    <w:p w14:paraId="6E684F69" w14:textId="77777777" w:rsidR="00973A86" w:rsidRPr="00F02BE6" w:rsidRDefault="00973A86" w:rsidP="00973A86">
      <w:pPr>
        <w:pStyle w:val="B1"/>
        <w:ind w:left="576" w:hanging="288"/>
        <w:rPr>
          <w:b/>
        </w:rPr>
      </w:pPr>
      <w:r w:rsidRPr="00F02BE6">
        <w:rPr>
          <w:b/>
        </w:rPr>
        <w:t>-</w:t>
      </w:r>
      <w:r w:rsidRPr="00F02BE6">
        <w:rPr>
          <w:b/>
        </w:rPr>
        <w:tab/>
        <w:t>MAC-DTM:</w:t>
      </w:r>
    </w:p>
    <w:p w14:paraId="32BB6E86" w14:textId="77777777" w:rsidR="00973A86" w:rsidRPr="00F02BE6" w:rsidRDefault="00973A86" w:rsidP="00973A86">
      <w:pPr>
        <w:ind w:left="576" w:hanging="8"/>
        <w:outlineLvl w:val="0"/>
      </w:pPr>
      <w:r w:rsidRPr="00F02BE6">
        <w:t xml:space="preserve">A MAC-control-entity state where at least one DBPSCH and one SBPSCH are assigned. This state only applies in </w:t>
      </w:r>
      <w:r w:rsidRPr="00F02BE6">
        <w:rPr>
          <w:i/>
        </w:rPr>
        <w:t>Iu mode</w:t>
      </w:r>
      <w:r w:rsidRPr="00F02BE6">
        <w:t>.</w:t>
      </w:r>
    </w:p>
    <w:p w14:paraId="5B8BDC6D" w14:textId="77777777" w:rsidR="00973A86" w:rsidRPr="00F02BE6" w:rsidRDefault="00973A86" w:rsidP="00973A86">
      <w:pPr>
        <w:pStyle w:val="B1"/>
        <w:ind w:left="576" w:hanging="288"/>
        <w:rPr>
          <w:b/>
        </w:rPr>
      </w:pPr>
      <w:r w:rsidRPr="00F02BE6">
        <w:rPr>
          <w:b/>
        </w:rPr>
        <w:t>-</w:t>
      </w:r>
      <w:r w:rsidRPr="00F02BE6">
        <w:rPr>
          <w:b/>
        </w:rPr>
        <w:tab/>
        <w:t>MAC-Idle:</w:t>
      </w:r>
    </w:p>
    <w:p w14:paraId="1F9421F5" w14:textId="77777777" w:rsidR="00973A86" w:rsidRPr="00F02BE6" w:rsidRDefault="00973A86" w:rsidP="00973A86">
      <w:pPr>
        <w:pStyle w:val="B1"/>
        <w:ind w:left="576" w:hanging="288"/>
      </w:pPr>
      <w:r w:rsidRPr="00F02BE6">
        <w:lastRenderedPageBreak/>
        <w:tab/>
        <w:t>A MAC-control-entity state where no basic physical subchannel is assigned.</w:t>
      </w:r>
    </w:p>
    <w:p w14:paraId="10E77E1C" w14:textId="77777777" w:rsidR="00973A86" w:rsidRPr="00F02BE6" w:rsidRDefault="00973A86" w:rsidP="00973A86">
      <w:pPr>
        <w:pStyle w:val="B1"/>
        <w:ind w:left="576" w:hanging="288"/>
        <w:rPr>
          <w:b/>
        </w:rPr>
      </w:pPr>
      <w:r w:rsidRPr="00F02BE6">
        <w:rPr>
          <w:b/>
        </w:rPr>
        <w:t>-</w:t>
      </w:r>
      <w:r w:rsidRPr="00F02BE6">
        <w:rPr>
          <w:b/>
        </w:rPr>
        <w:tab/>
        <w:t>MAC-Shared:</w:t>
      </w:r>
    </w:p>
    <w:p w14:paraId="1BDDC44D" w14:textId="77777777" w:rsidR="00973A86" w:rsidRPr="00F02BE6" w:rsidRDefault="00973A86" w:rsidP="00973A86">
      <w:pPr>
        <w:pStyle w:val="B1"/>
        <w:ind w:left="576" w:hanging="288"/>
      </w:pPr>
      <w:r w:rsidRPr="00F02BE6">
        <w:tab/>
        <w:t xml:space="preserve">A MAC-control-entity state where at least one shared basic physical subchannel is assigned. </w:t>
      </w:r>
    </w:p>
    <w:p w14:paraId="25C0866E" w14:textId="77777777" w:rsidR="00973A86" w:rsidRPr="00F02BE6" w:rsidRDefault="00973A86" w:rsidP="00973A86">
      <w:pPr>
        <w:pStyle w:val="B1"/>
        <w:rPr>
          <w:b/>
        </w:rPr>
      </w:pPr>
      <w:r w:rsidRPr="00F02BE6">
        <w:noBreakHyphen/>
      </w:r>
      <w:r w:rsidRPr="00F02BE6">
        <w:tab/>
      </w:r>
      <w:r w:rsidRPr="00F02BE6">
        <w:rPr>
          <w:b/>
        </w:rPr>
        <w:t>Physical block:</w:t>
      </w:r>
    </w:p>
    <w:p w14:paraId="65F1F63C" w14:textId="77777777" w:rsidR="00973A86" w:rsidRPr="00F02BE6" w:rsidRDefault="00973A86" w:rsidP="00973A86">
      <w:pPr>
        <w:pStyle w:val="B1"/>
      </w:pPr>
      <w:r w:rsidRPr="00F02BE6">
        <w:tab/>
        <w:t>The physical block is the minimal unit which can be transferred by the physical layer.</w:t>
      </w:r>
    </w:p>
    <w:p w14:paraId="0E80588E" w14:textId="77777777" w:rsidR="00973A86" w:rsidRPr="00F02BE6" w:rsidRDefault="00973A86" w:rsidP="00973A86">
      <w:pPr>
        <w:pStyle w:val="B1"/>
        <w:rPr>
          <w:b/>
        </w:rPr>
      </w:pPr>
      <w:r w:rsidRPr="00F02BE6">
        <w:t>-</w:t>
      </w:r>
      <w:r w:rsidRPr="00F02BE6">
        <w:tab/>
      </w:r>
      <w:r w:rsidRPr="00F02BE6">
        <w:rPr>
          <w:b/>
        </w:rPr>
        <w:t>Dedicated physical channel:</w:t>
      </w:r>
    </w:p>
    <w:p w14:paraId="6CD2039E" w14:textId="77777777" w:rsidR="00973A86" w:rsidRPr="00F02BE6" w:rsidRDefault="00973A86" w:rsidP="00973A86">
      <w:pPr>
        <w:pStyle w:val="B1"/>
      </w:pPr>
      <w:r w:rsidRPr="00F02BE6">
        <w:tab/>
        <w:t>The physical blocks scheduled on the radio medium assigned to a dedicated connection with a MS.</w:t>
      </w:r>
    </w:p>
    <w:p w14:paraId="4FE1C1E7" w14:textId="77777777" w:rsidR="00973A86" w:rsidRPr="00F02BE6" w:rsidRDefault="00973A86" w:rsidP="00973A86">
      <w:pPr>
        <w:pStyle w:val="B1"/>
        <w:rPr>
          <w:b/>
        </w:rPr>
      </w:pPr>
      <w:r w:rsidRPr="00F02BE6">
        <w:t>-</w:t>
      </w:r>
      <w:r w:rsidRPr="00F02BE6">
        <w:tab/>
      </w:r>
      <w:r w:rsidRPr="00F02BE6">
        <w:rPr>
          <w:b/>
        </w:rPr>
        <w:t>Packet data physical channel:</w:t>
      </w:r>
    </w:p>
    <w:p w14:paraId="22D89E5A" w14:textId="77777777" w:rsidR="00973A86" w:rsidRPr="00F02BE6" w:rsidRDefault="00973A86" w:rsidP="00973A86">
      <w:pPr>
        <w:pStyle w:val="B1"/>
      </w:pPr>
      <w:r w:rsidRPr="00F02BE6">
        <w:tab/>
        <w:t>The physical blocks scheduled on the radio medium assigned to a shared usage between MSs for packet switched data traffic.</w:t>
      </w:r>
    </w:p>
    <w:p w14:paraId="6B3F9798" w14:textId="77777777" w:rsidR="00973A86" w:rsidRPr="00F02BE6" w:rsidRDefault="00973A86" w:rsidP="00973A86">
      <w:pPr>
        <w:pStyle w:val="B1"/>
      </w:pPr>
      <w:r>
        <w:t>-</w:t>
      </w:r>
      <w:r>
        <w:tab/>
      </w:r>
      <w:r w:rsidRPr="000163A8">
        <w:rPr>
          <w:b/>
        </w:rPr>
        <w:t>Physical channel:</w:t>
      </w:r>
    </w:p>
    <w:p w14:paraId="01A78534" w14:textId="77777777" w:rsidR="00973A86" w:rsidRPr="00F02BE6" w:rsidRDefault="00973A86" w:rsidP="00973A86">
      <w:pPr>
        <w:pStyle w:val="B1"/>
        <w:ind w:hanging="2"/>
      </w:pPr>
      <w:r w:rsidRPr="00F02BE6">
        <w:t xml:space="preserve">A </w:t>
      </w:r>
      <w:r w:rsidRPr="00F02BE6">
        <w:rPr>
          <w:b/>
        </w:rPr>
        <w:t>physical channel</w:t>
      </w:r>
      <w:r w:rsidRPr="00F02BE6">
        <w:t xml:space="preserve"> uses a combination of frequency and time division multiplexing and is defined in terms of a radio frequency channel sequence and a timeslot sequence. </w:t>
      </w:r>
      <w:r w:rsidRPr="00F02BE6">
        <w:rPr>
          <w:lang w:val="sv-SE"/>
        </w:rPr>
        <w:t xml:space="preserve">A physical channel uses the same timeslot number in every TDMA frame. </w:t>
      </w:r>
      <w:r w:rsidRPr="00F02BE6">
        <w:t>The complete definition of a particular physical channel consists of a description in the frequency domain, and a description in the time domain (see 3GPP TS 45.002).</w:t>
      </w:r>
    </w:p>
    <w:p w14:paraId="12ADCD6C" w14:textId="77777777" w:rsidR="00973A86" w:rsidRPr="00F02BE6" w:rsidRDefault="00973A86" w:rsidP="00973A86">
      <w:pPr>
        <w:pStyle w:val="B1"/>
      </w:pPr>
      <w:r w:rsidRPr="00F02BE6">
        <w:rPr>
          <w:b/>
          <w:lang w:val="sv-SE"/>
        </w:rPr>
        <w:t>-</w:t>
      </w:r>
      <w:r w:rsidRPr="00F02BE6">
        <w:rPr>
          <w:b/>
          <w:lang w:val="sv-SE"/>
        </w:rPr>
        <w:tab/>
        <w:t>Basic physical channel:</w:t>
      </w:r>
    </w:p>
    <w:p w14:paraId="30AE5E2F" w14:textId="77777777" w:rsidR="00973A86" w:rsidRPr="00F02BE6" w:rsidRDefault="00973A86" w:rsidP="00973A86">
      <w:pPr>
        <w:pStyle w:val="B1"/>
        <w:ind w:hanging="2"/>
        <w:rPr>
          <w:lang w:val="sv-SE"/>
        </w:rPr>
      </w:pPr>
      <w:r w:rsidRPr="00F02BE6">
        <w:rPr>
          <w:lang w:val="sv-SE"/>
        </w:rPr>
        <w:t xml:space="preserve">A </w:t>
      </w:r>
      <w:r w:rsidRPr="00F02BE6">
        <w:rPr>
          <w:b/>
          <w:lang w:val="sv-SE"/>
        </w:rPr>
        <w:t>basic physical channel</w:t>
      </w:r>
      <w:r w:rsidRPr="00F02BE6">
        <w:rPr>
          <w:lang w:val="sv-SE"/>
        </w:rPr>
        <w:t xml:space="preserve"> is defined as a physical channel for which the TDMA frame number sequence is 0,1,.. FN_MAX, where FN_MAX is the maximum TDMA frame number for a hyperframe (i.e. all TDMA frames on a timeslot).</w:t>
      </w:r>
    </w:p>
    <w:p w14:paraId="2C600E06" w14:textId="77777777" w:rsidR="00973A86" w:rsidRPr="00F02BE6" w:rsidRDefault="00973A86" w:rsidP="00973A86">
      <w:pPr>
        <w:pStyle w:val="B1"/>
        <w:rPr>
          <w:lang w:val="sv-SE"/>
        </w:rPr>
      </w:pPr>
      <w:r w:rsidRPr="00F02BE6">
        <w:rPr>
          <w:b/>
          <w:lang w:val="sv-SE"/>
        </w:rPr>
        <w:t>-</w:t>
      </w:r>
      <w:r w:rsidRPr="00F02BE6">
        <w:rPr>
          <w:b/>
          <w:lang w:val="sv-SE"/>
        </w:rPr>
        <w:tab/>
        <w:t>Basic physical subchannel:</w:t>
      </w:r>
    </w:p>
    <w:p w14:paraId="7C06CF4F" w14:textId="77777777" w:rsidR="00973A86" w:rsidRPr="00F02BE6" w:rsidRDefault="00973A86" w:rsidP="00973A86">
      <w:pPr>
        <w:pStyle w:val="B1"/>
        <w:ind w:hanging="2"/>
        <w:rPr>
          <w:lang w:val="sv-SE"/>
        </w:rPr>
      </w:pPr>
      <w:r w:rsidRPr="00F02BE6">
        <w:rPr>
          <w:lang w:val="sv-SE"/>
        </w:rPr>
        <w:t xml:space="preserve">A </w:t>
      </w:r>
      <w:r w:rsidRPr="00F02BE6">
        <w:rPr>
          <w:b/>
          <w:lang w:val="sv-SE"/>
        </w:rPr>
        <w:t>basic physical subchannel</w:t>
      </w:r>
      <w:r w:rsidRPr="00F02BE6">
        <w:rPr>
          <w:lang w:val="sv-SE"/>
        </w:rPr>
        <w:t xml:space="preserve"> is defined as a basic physical channel or a part of a basic physical channel and an associated multiframe structure. A basic physical subchannel can either be shared or dedicated. </w:t>
      </w:r>
    </w:p>
    <w:p w14:paraId="2C4C0B10" w14:textId="77777777" w:rsidR="00973A86" w:rsidRDefault="00973A86" w:rsidP="00973A86">
      <w:pPr>
        <w:pStyle w:val="Heading8"/>
      </w:pPr>
      <w:bookmarkStart w:id="216" w:name="historyclause"/>
      <w:r w:rsidRPr="00F02BE6">
        <w:br w:type="page"/>
      </w:r>
      <w:bookmarkStart w:id="217" w:name="_Toc517979204"/>
      <w:r w:rsidRPr="00F02BE6">
        <w:lastRenderedPageBreak/>
        <w:t>Annex A (informative):</w:t>
      </w:r>
      <w:r w:rsidRPr="00F02BE6">
        <w:br/>
        <w:t>Change History</w:t>
      </w:r>
      <w:bookmarkEnd w:id="217"/>
    </w:p>
    <w:bookmarkEnd w:id="216"/>
    <w:p w14:paraId="7C5142B2" w14:textId="77777777" w:rsidR="00636B7B" w:rsidRPr="00636B7B" w:rsidRDefault="00636B7B" w:rsidP="00636B7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76"/>
        <w:gridCol w:w="1024"/>
        <w:gridCol w:w="500"/>
        <w:gridCol w:w="500"/>
        <w:gridCol w:w="5347"/>
        <w:gridCol w:w="992"/>
      </w:tblGrid>
      <w:tr w:rsidR="00973A86" w:rsidRPr="00F02BE6" w14:paraId="06BE53F5" w14:textId="77777777" w:rsidTr="003E5D96">
        <w:tblPrEx>
          <w:tblCellMar>
            <w:top w:w="0" w:type="dxa"/>
            <w:bottom w:w="0" w:type="dxa"/>
          </w:tblCellMar>
        </w:tblPrEx>
        <w:tc>
          <w:tcPr>
            <w:tcW w:w="1276" w:type="dxa"/>
          </w:tcPr>
          <w:p w14:paraId="5478975B" w14:textId="77777777" w:rsidR="00973A86" w:rsidRPr="00F02BE6" w:rsidRDefault="00973A86" w:rsidP="003E5D96">
            <w:pPr>
              <w:pStyle w:val="TAH"/>
              <w:rPr>
                <w:sz w:val="16"/>
              </w:rPr>
            </w:pPr>
            <w:r w:rsidRPr="00F02BE6">
              <w:rPr>
                <w:sz w:val="16"/>
              </w:rPr>
              <w:t>TSG #</w:t>
            </w:r>
          </w:p>
        </w:tc>
        <w:tc>
          <w:tcPr>
            <w:tcW w:w="1024" w:type="dxa"/>
          </w:tcPr>
          <w:p w14:paraId="31535F18" w14:textId="77777777" w:rsidR="00973A86" w:rsidRPr="00F02BE6" w:rsidRDefault="00973A86" w:rsidP="003E5D96">
            <w:pPr>
              <w:pStyle w:val="TAH"/>
              <w:rPr>
                <w:sz w:val="16"/>
              </w:rPr>
            </w:pPr>
            <w:r w:rsidRPr="00F02BE6">
              <w:rPr>
                <w:sz w:val="16"/>
              </w:rPr>
              <w:t>TSG Doc.</w:t>
            </w:r>
          </w:p>
        </w:tc>
        <w:tc>
          <w:tcPr>
            <w:tcW w:w="500" w:type="dxa"/>
          </w:tcPr>
          <w:p w14:paraId="6673D7CF" w14:textId="77777777" w:rsidR="00973A86" w:rsidRPr="00F02BE6" w:rsidRDefault="00973A86" w:rsidP="003E5D96">
            <w:pPr>
              <w:pStyle w:val="TAH"/>
              <w:rPr>
                <w:sz w:val="16"/>
              </w:rPr>
            </w:pPr>
            <w:r w:rsidRPr="00F02BE6">
              <w:rPr>
                <w:sz w:val="16"/>
              </w:rPr>
              <w:t>CR</w:t>
            </w:r>
          </w:p>
        </w:tc>
        <w:tc>
          <w:tcPr>
            <w:tcW w:w="500" w:type="dxa"/>
          </w:tcPr>
          <w:p w14:paraId="052B13F8" w14:textId="77777777" w:rsidR="00973A86" w:rsidRPr="00F02BE6" w:rsidRDefault="00973A86" w:rsidP="003E5D96">
            <w:pPr>
              <w:pStyle w:val="TAH"/>
              <w:rPr>
                <w:sz w:val="16"/>
              </w:rPr>
            </w:pPr>
            <w:r w:rsidRPr="00F02BE6">
              <w:rPr>
                <w:sz w:val="16"/>
              </w:rPr>
              <w:t>Rev</w:t>
            </w:r>
          </w:p>
        </w:tc>
        <w:tc>
          <w:tcPr>
            <w:tcW w:w="5347" w:type="dxa"/>
          </w:tcPr>
          <w:p w14:paraId="60A9B68E" w14:textId="77777777" w:rsidR="00973A86" w:rsidRPr="00F02BE6" w:rsidRDefault="00973A86" w:rsidP="003E5D96">
            <w:pPr>
              <w:pStyle w:val="TAH"/>
            </w:pPr>
            <w:r w:rsidRPr="00F02BE6">
              <w:t>Subject/Comment</w:t>
            </w:r>
          </w:p>
        </w:tc>
        <w:tc>
          <w:tcPr>
            <w:tcW w:w="992" w:type="dxa"/>
          </w:tcPr>
          <w:p w14:paraId="69CD5EE5" w14:textId="77777777" w:rsidR="00973A86" w:rsidRPr="00F02BE6" w:rsidRDefault="00973A86" w:rsidP="003E5D96">
            <w:pPr>
              <w:pStyle w:val="TAH"/>
              <w:rPr>
                <w:sz w:val="16"/>
              </w:rPr>
            </w:pPr>
            <w:r w:rsidRPr="00F02BE6">
              <w:rPr>
                <w:sz w:val="16"/>
              </w:rPr>
              <w:t>New</w:t>
            </w:r>
          </w:p>
        </w:tc>
      </w:tr>
      <w:tr w:rsidR="00973A86" w:rsidRPr="00F02BE6" w14:paraId="5DF1A310" w14:textId="77777777" w:rsidTr="003E5D96">
        <w:tblPrEx>
          <w:tblCellMar>
            <w:top w:w="0" w:type="dxa"/>
            <w:bottom w:w="0" w:type="dxa"/>
          </w:tblCellMar>
        </w:tblPrEx>
        <w:tc>
          <w:tcPr>
            <w:tcW w:w="1276" w:type="dxa"/>
          </w:tcPr>
          <w:p w14:paraId="4EA78C89" w14:textId="77777777" w:rsidR="00973A86" w:rsidRPr="00F02BE6" w:rsidRDefault="00973A86" w:rsidP="003E5D96">
            <w:pPr>
              <w:pStyle w:val="TAL"/>
              <w:rPr>
                <w:rFonts w:cs="Arial"/>
              </w:rPr>
            </w:pPr>
            <w:r w:rsidRPr="00F02BE6">
              <w:rPr>
                <w:rFonts w:cs="Arial"/>
              </w:rPr>
              <w:t>January 2015</w:t>
            </w:r>
          </w:p>
        </w:tc>
        <w:tc>
          <w:tcPr>
            <w:tcW w:w="1024" w:type="dxa"/>
          </w:tcPr>
          <w:p w14:paraId="0CC735E5" w14:textId="77777777" w:rsidR="00973A86" w:rsidRPr="00F02BE6" w:rsidRDefault="00973A86" w:rsidP="003E5D96">
            <w:pPr>
              <w:pStyle w:val="TAL"/>
              <w:rPr>
                <w:rFonts w:cs="Arial"/>
              </w:rPr>
            </w:pPr>
            <w:r w:rsidRPr="00F02BE6">
              <w:rPr>
                <w:rFonts w:cs="Arial"/>
              </w:rPr>
              <w:t>-</w:t>
            </w:r>
          </w:p>
        </w:tc>
        <w:tc>
          <w:tcPr>
            <w:tcW w:w="500" w:type="dxa"/>
          </w:tcPr>
          <w:p w14:paraId="516B48AA" w14:textId="77777777" w:rsidR="00973A86" w:rsidRPr="00F02BE6" w:rsidRDefault="00973A86" w:rsidP="003E5D96">
            <w:pPr>
              <w:pStyle w:val="TAL"/>
              <w:rPr>
                <w:rFonts w:cs="Arial"/>
              </w:rPr>
            </w:pPr>
            <w:r w:rsidRPr="00F02BE6">
              <w:rPr>
                <w:rFonts w:cs="Arial"/>
              </w:rPr>
              <w:t>-</w:t>
            </w:r>
          </w:p>
        </w:tc>
        <w:tc>
          <w:tcPr>
            <w:tcW w:w="500" w:type="dxa"/>
          </w:tcPr>
          <w:p w14:paraId="1BCF7D9F" w14:textId="77777777" w:rsidR="00973A86" w:rsidRPr="00F02BE6" w:rsidRDefault="00973A86" w:rsidP="003E5D96">
            <w:pPr>
              <w:pStyle w:val="TAL"/>
              <w:rPr>
                <w:rFonts w:cs="Arial"/>
              </w:rPr>
            </w:pPr>
            <w:r w:rsidRPr="00F02BE6">
              <w:rPr>
                <w:rFonts w:cs="Arial"/>
              </w:rPr>
              <w:t>-</w:t>
            </w:r>
          </w:p>
        </w:tc>
        <w:tc>
          <w:tcPr>
            <w:tcW w:w="5347" w:type="dxa"/>
          </w:tcPr>
          <w:p w14:paraId="02130AC4" w14:textId="77777777" w:rsidR="00973A86" w:rsidRPr="00F02BE6" w:rsidRDefault="00973A86" w:rsidP="003E5D96">
            <w:pPr>
              <w:pStyle w:val="TAL"/>
              <w:rPr>
                <w:rFonts w:cs="Arial"/>
              </w:rPr>
            </w:pPr>
            <w:r w:rsidRPr="00F02BE6">
              <w:rPr>
                <w:rFonts w:cs="Arial"/>
              </w:rPr>
              <w:t>Rel-13 version created based on version 12.0.0</w:t>
            </w:r>
          </w:p>
        </w:tc>
        <w:tc>
          <w:tcPr>
            <w:tcW w:w="992" w:type="dxa"/>
          </w:tcPr>
          <w:p w14:paraId="2F90B80D" w14:textId="77777777" w:rsidR="00973A86" w:rsidRPr="00F02BE6" w:rsidRDefault="00973A86" w:rsidP="003E5D96">
            <w:pPr>
              <w:pStyle w:val="TAL"/>
              <w:rPr>
                <w:rFonts w:cs="Arial"/>
              </w:rPr>
            </w:pPr>
            <w:r w:rsidRPr="00F02BE6">
              <w:rPr>
                <w:rFonts w:cs="Arial"/>
              </w:rPr>
              <w:t>13.0.0</w:t>
            </w:r>
          </w:p>
        </w:tc>
      </w:tr>
      <w:tr w:rsidR="00973A86" w:rsidRPr="00F02BE6" w14:paraId="38805A74" w14:textId="77777777" w:rsidTr="003E5D96">
        <w:tblPrEx>
          <w:tblCellMar>
            <w:top w:w="0" w:type="dxa"/>
            <w:bottom w:w="0" w:type="dxa"/>
          </w:tblCellMar>
        </w:tblPrEx>
        <w:tc>
          <w:tcPr>
            <w:tcW w:w="1276" w:type="dxa"/>
          </w:tcPr>
          <w:p w14:paraId="1A099394" w14:textId="77777777" w:rsidR="00973A86" w:rsidRPr="00F02BE6" w:rsidRDefault="00973A86" w:rsidP="003E5D96">
            <w:pPr>
              <w:pStyle w:val="TAL"/>
              <w:rPr>
                <w:rFonts w:cs="Arial"/>
              </w:rPr>
            </w:pPr>
            <w:r w:rsidRPr="00F02BE6">
              <w:rPr>
                <w:rFonts w:cs="Arial"/>
              </w:rPr>
              <w:t>GP-70</w:t>
            </w:r>
          </w:p>
        </w:tc>
        <w:tc>
          <w:tcPr>
            <w:tcW w:w="1024" w:type="dxa"/>
          </w:tcPr>
          <w:p w14:paraId="7C6F446B" w14:textId="77777777" w:rsidR="00973A86" w:rsidRPr="00F02BE6" w:rsidRDefault="00973A86" w:rsidP="003E5D96">
            <w:pPr>
              <w:pStyle w:val="TAL"/>
              <w:rPr>
                <w:rFonts w:cs="Arial"/>
              </w:rPr>
            </w:pPr>
            <w:r w:rsidRPr="00F02BE6">
              <w:rPr>
                <w:rFonts w:cs="Arial"/>
              </w:rPr>
              <w:t>GP-160291</w:t>
            </w:r>
          </w:p>
        </w:tc>
        <w:tc>
          <w:tcPr>
            <w:tcW w:w="500" w:type="dxa"/>
          </w:tcPr>
          <w:p w14:paraId="53A0AACA" w14:textId="77777777" w:rsidR="00973A86" w:rsidRPr="00F02BE6" w:rsidRDefault="00973A86" w:rsidP="003E5D96">
            <w:pPr>
              <w:pStyle w:val="TAL"/>
              <w:rPr>
                <w:rFonts w:cs="Arial"/>
              </w:rPr>
            </w:pPr>
            <w:r w:rsidRPr="00F02BE6">
              <w:rPr>
                <w:rFonts w:cs="Arial"/>
              </w:rPr>
              <w:t>0019</w:t>
            </w:r>
          </w:p>
        </w:tc>
        <w:tc>
          <w:tcPr>
            <w:tcW w:w="500" w:type="dxa"/>
          </w:tcPr>
          <w:p w14:paraId="55C4F334" w14:textId="77777777" w:rsidR="00973A86" w:rsidRPr="00F02BE6" w:rsidRDefault="00973A86" w:rsidP="003E5D96">
            <w:pPr>
              <w:pStyle w:val="TAL"/>
              <w:rPr>
                <w:rFonts w:cs="Arial"/>
              </w:rPr>
            </w:pPr>
          </w:p>
        </w:tc>
        <w:tc>
          <w:tcPr>
            <w:tcW w:w="5347" w:type="dxa"/>
          </w:tcPr>
          <w:p w14:paraId="7FB2FA56" w14:textId="77777777" w:rsidR="00973A86" w:rsidRPr="00F02BE6" w:rsidRDefault="00973A86" w:rsidP="003E5D96">
            <w:pPr>
              <w:pStyle w:val="TAL"/>
              <w:rPr>
                <w:rFonts w:cs="Arial"/>
              </w:rPr>
            </w:pPr>
            <w:r w:rsidRPr="00F02BE6">
              <w:rPr>
                <w:rFonts w:cs="Arial"/>
              </w:rPr>
              <w:t>Introduction of EC-GSM-IoT</w:t>
            </w:r>
          </w:p>
        </w:tc>
        <w:tc>
          <w:tcPr>
            <w:tcW w:w="992" w:type="dxa"/>
          </w:tcPr>
          <w:p w14:paraId="103ABD64" w14:textId="77777777" w:rsidR="00973A86" w:rsidRPr="00F02BE6" w:rsidRDefault="00973A86" w:rsidP="003E5D96">
            <w:pPr>
              <w:pStyle w:val="TAL"/>
              <w:rPr>
                <w:rFonts w:cs="Arial"/>
              </w:rPr>
            </w:pPr>
            <w:r w:rsidRPr="00F02BE6">
              <w:rPr>
                <w:rFonts w:cs="Arial"/>
              </w:rPr>
              <w:t>13.1.0</w:t>
            </w:r>
          </w:p>
        </w:tc>
      </w:tr>
    </w:tbl>
    <w:p w14:paraId="2F1AE5AA" w14:textId="77777777" w:rsidR="00973A86" w:rsidRDefault="00973A86" w:rsidP="00973A86"/>
    <w:p w14:paraId="35E97636" w14:textId="77777777" w:rsidR="002C0A22" w:rsidRPr="00235394" w:rsidRDefault="002C0A22" w:rsidP="002C0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2C0A22" w:rsidRPr="00235394" w14:paraId="476A32FF" w14:textId="77777777" w:rsidTr="00FF6E2D">
        <w:tblPrEx>
          <w:tblCellMar>
            <w:top w:w="0" w:type="dxa"/>
            <w:bottom w:w="0" w:type="dxa"/>
          </w:tblCellMar>
        </w:tblPrEx>
        <w:trPr>
          <w:cantSplit/>
        </w:trPr>
        <w:tc>
          <w:tcPr>
            <w:tcW w:w="9639" w:type="dxa"/>
            <w:gridSpan w:val="8"/>
            <w:tcBorders>
              <w:bottom w:val="nil"/>
            </w:tcBorders>
            <w:shd w:val="solid" w:color="FFFFFF" w:fill="auto"/>
          </w:tcPr>
          <w:p w14:paraId="5868CC15" w14:textId="77777777" w:rsidR="002C0A22" w:rsidRPr="00235394" w:rsidRDefault="002C0A22" w:rsidP="00FF6E2D">
            <w:pPr>
              <w:pStyle w:val="TAL"/>
              <w:jc w:val="center"/>
              <w:rPr>
                <w:b/>
                <w:sz w:val="16"/>
              </w:rPr>
            </w:pPr>
            <w:r w:rsidRPr="00235394">
              <w:rPr>
                <w:b/>
              </w:rPr>
              <w:t>Change history</w:t>
            </w:r>
          </w:p>
        </w:tc>
      </w:tr>
      <w:tr w:rsidR="002C0A22" w:rsidRPr="00235394" w14:paraId="0F9EA2EC" w14:textId="77777777" w:rsidTr="006D30FD">
        <w:tblPrEx>
          <w:tblCellMar>
            <w:top w:w="0" w:type="dxa"/>
            <w:bottom w:w="0" w:type="dxa"/>
          </w:tblCellMar>
        </w:tblPrEx>
        <w:tc>
          <w:tcPr>
            <w:tcW w:w="800" w:type="dxa"/>
            <w:tcBorders>
              <w:bottom w:val="single" w:sz="4" w:space="0" w:color="auto"/>
            </w:tcBorders>
            <w:shd w:val="pct10" w:color="auto" w:fill="FFFFFF"/>
          </w:tcPr>
          <w:p w14:paraId="503333A8" w14:textId="77777777" w:rsidR="002C0A22" w:rsidRPr="00235394" w:rsidRDefault="002C0A22" w:rsidP="00FF6E2D">
            <w:pPr>
              <w:pStyle w:val="TAL"/>
              <w:rPr>
                <w:b/>
                <w:sz w:val="16"/>
              </w:rPr>
            </w:pPr>
            <w:r w:rsidRPr="00235394">
              <w:rPr>
                <w:b/>
                <w:sz w:val="16"/>
              </w:rPr>
              <w:t>Date</w:t>
            </w:r>
          </w:p>
        </w:tc>
        <w:tc>
          <w:tcPr>
            <w:tcW w:w="800" w:type="dxa"/>
            <w:tcBorders>
              <w:bottom w:val="single" w:sz="4" w:space="0" w:color="auto"/>
            </w:tcBorders>
            <w:shd w:val="pct10" w:color="auto" w:fill="FFFFFF"/>
          </w:tcPr>
          <w:p w14:paraId="575197C2" w14:textId="77777777" w:rsidR="002C0A22" w:rsidRPr="00235394" w:rsidRDefault="002C0A22" w:rsidP="00FF6E2D">
            <w:pPr>
              <w:pStyle w:val="TAL"/>
              <w:rPr>
                <w:b/>
                <w:sz w:val="16"/>
              </w:rPr>
            </w:pPr>
            <w:r>
              <w:rPr>
                <w:b/>
                <w:sz w:val="16"/>
              </w:rPr>
              <w:t>Meeting</w:t>
            </w:r>
          </w:p>
        </w:tc>
        <w:tc>
          <w:tcPr>
            <w:tcW w:w="1094" w:type="dxa"/>
            <w:tcBorders>
              <w:bottom w:val="single" w:sz="4" w:space="0" w:color="auto"/>
            </w:tcBorders>
            <w:shd w:val="pct10" w:color="auto" w:fill="FFFFFF"/>
          </w:tcPr>
          <w:p w14:paraId="7037E49C" w14:textId="77777777" w:rsidR="002C0A22" w:rsidRPr="00235394" w:rsidRDefault="002C0A22" w:rsidP="00FF6E2D">
            <w:pPr>
              <w:pStyle w:val="TAL"/>
              <w:rPr>
                <w:b/>
                <w:sz w:val="16"/>
              </w:rPr>
            </w:pPr>
            <w:r w:rsidRPr="00235394">
              <w:rPr>
                <w:b/>
                <w:sz w:val="16"/>
              </w:rPr>
              <w:t>TDoc</w:t>
            </w:r>
          </w:p>
        </w:tc>
        <w:tc>
          <w:tcPr>
            <w:tcW w:w="567" w:type="dxa"/>
            <w:tcBorders>
              <w:bottom w:val="single" w:sz="4" w:space="0" w:color="auto"/>
            </w:tcBorders>
            <w:shd w:val="pct10" w:color="auto" w:fill="FFFFFF"/>
          </w:tcPr>
          <w:p w14:paraId="2B4A2D88" w14:textId="77777777" w:rsidR="002C0A22" w:rsidRPr="00235394" w:rsidRDefault="002C0A22" w:rsidP="00FF6E2D">
            <w:pPr>
              <w:pStyle w:val="TAL"/>
              <w:rPr>
                <w:b/>
                <w:sz w:val="16"/>
              </w:rPr>
            </w:pPr>
            <w:r w:rsidRPr="00235394">
              <w:rPr>
                <w:b/>
                <w:sz w:val="16"/>
              </w:rPr>
              <w:t>CR</w:t>
            </w:r>
          </w:p>
        </w:tc>
        <w:tc>
          <w:tcPr>
            <w:tcW w:w="425" w:type="dxa"/>
            <w:tcBorders>
              <w:bottom w:val="single" w:sz="4" w:space="0" w:color="auto"/>
            </w:tcBorders>
            <w:shd w:val="pct10" w:color="auto" w:fill="FFFFFF"/>
          </w:tcPr>
          <w:p w14:paraId="57C193CB" w14:textId="77777777" w:rsidR="002C0A22" w:rsidRPr="00235394" w:rsidRDefault="002C0A22" w:rsidP="00FF6E2D">
            <w:pPr>
              <w:pStyle w:val="TAL"/>
              <w:rPr>
                <w:b/>
                <w:sz w:val="16"/>
              </w:rPr>
            </w:pPr>
            <w:r w:rsidRPr="00235394">
              <w:rPr>
                <w:b/>
                <w:sz w:val="16"/>
              </w:rPr>
              <w:t>Rev</w:t>
            </w:r>
          </w:p>
        </w:tc>
        <w:tc>
          <w:tcPr>
            <w:tcW w:w="425" w:type="dxa"/>
            <w:tcBorders>
              <w:bottom w:val="single" w:sz="4" w:space="0" w:color="auto"/>
            </w:tcBorders>
            <w:shd w:val="pct10" w:color="auto" w:fill="FFFFFF"/>
          </w:tcPr>
          <w:p w14:paraId="384FC756" w14:textId="77777777" w:rsidR="002C0A22" w:rsidRPr="00235394" w:rsidRDefault="002C0A22" w:rsidP="00FF6E2D">
            <w:pPr>
              <w:pStyle w:val="TAL"/>
              <w:rPr>
                <w:b/>
                <w:sz w:val="16"/>
              </w:rPr>
            </w:pPr>
            <w:r>
              <w:rPr>
                <w:b/>
                <w:sz w:val="16"/>
              </w:rPr>
              <w:t>Cat</w:t>
            </w:r>
          </w:p>
        </w:tc>
        <w:tc>
          <w:tcPr>
            <w:tcW w:w="4536" w:type="dxa"/>
            <w:tcBorders>
              <w:bottom w:val="single" w:sz="4" w:space="0" w:color="auto"/>
            </w:tcBorders>
            <w:shd w:val="pct10" w:color="auto" w:fill="FFFFFF"/>
          </w:tcPr>
          <w:p w14:paraId="679EF9FE" w14:textId="77777777" w:rsidR="002C0A22" w:rsidRPr="00235394" w:rsidRDefault="002C0A22" w:rsidP="00FF6E2D">
            <w:pPr>
              <w:pStyle w:val="TAL"/>
              <w:rPr>
                <w:b/>
                <w:sz w:val="16"/>
              </w:rPr>
            </w:pPr>
            <w:r w:rsidRPr="00235394">
              <w:rPr>
                <w:b/>
                <w:sz w:val="16"/>
              </w:rPr>
              <w:t>Subject/Comment</w:t>
            </w:r>
          </w:p>
        </w:tc>
        <w:tc>
          <w:tcPr>
            <w:tcW w:w="992" w:type="dxa"/>
            <w:tcBorders>
              <w:bottom w:val="single" w:sz="4" w:space="0" w:color="auto"/>
            </w:tcBorders>
            <w:shd w:val="pct10" w:color="auto" w:fill="FFFFFF"/>
          </w:tcPr>
          <w:p w14:paraId="58E9779D" w14:textId="77777777" w:rsidR="002C0A22" w:rsidRPr="00235394" w:rsidRDefault="002C0A22" w:rsidP="00FF6E2D">
            <w:pPr>
              <w:pStyle w:val="TAL"/>
              <w:rPr>
                <w:b/>
                <w:sz w:val="16"/>
              </w:rPr>
            </w:pPr>
            <w:r w:rsidRPr="00235394">
              <w:rPr>
                <w:b/>
                <w:sz w:val="16"/>
              </w:rPr>
              <w:t>New</w:t>
            </w:r>
            <w:r>
              <w:rPr>
                <w:b/>
                <w:sz w:val="16"/>
              </w:rPr>
              <w:t xml:space="preserve"> version</w:t>
            </w:r>
          </w:p>
        </w:tc>
      </w:tr>
      <w:tr w:rsidR="006D30FD" w:rsidRPr="006B0D02" w14:paraId="207285D1" w14:textId="77777777" w:rsidTr="006D30F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3DCE5E4" w14:textId="77777777" w:rsidR="006D30FD" w:rsidRDefault="006D30FD" w:rsidP="00FF6E2D">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C3178" w14:textId="77777777" w:rsidR="006D30FD" w:rsidRDefault="006D30FD" w:rsidP="00FF6E2D">
            <w:pPr>
              <w:pStyle w:val="TAC"/>
              <w:rPr>
                <w:sz w:val="16"/>
                <w:szCs w:val="16"/>
              </w:rPr>
            </w:pPr>
            <w:r>
              <w:rPr>
                <w:sz w:val="16"/>
                <w:szCs w:val="16"/>
              </w:rPr>
              <w:t>RP-75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2BA09" w14:textId="77777777" w:rsidR="006D30FD" w:rsidRDefault="006D30FD" w:rsidP="00FF6E2D">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543" w14:textId="77777777" w:rsidR="006D30FD" w:rsidRDefault="006D30FD" w:rsidP="002C0A2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75496" w14:textId="77777777" w:rsidR="006D30FD" w:rsidRDefault="006D30FD" w:rsidP="00FF6E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4CFA4" w14:textId="77777777" w:rsidR="006D30FD" w:rsidRDefault="006D30FD" w:rsidP="00FF6E2D">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3CE958D" w14:textId="77777777" w:rsidR="006D30FD" w:rsidRDefault="006D30FD" w:rsidP="00FF6E2D">
            <w:pPr>
              <w:pStyle w:val="TAL"/>
            </w:pPr>
            <w:r w:rsidRPr="004E67BB">
              <w:rPr>
                <w:szCs w:val="18"/>
              </w:rPr>
              <w:t>Release 14 version</w:t>
            </w:r>
            <w:r w:rsidRPr="004E67BB">
              <w:rPr>
                <w:color w:val="000000"/>
                <w:szCs w:val="18"/>
              </w:rPr>
              <w:t xml:space="preserve"> (frozen at TSG-75)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4C2D4B" w14:textId="77777777" w:rsidR="006D30FD" w:rsidRDefault="006D30FD" w:rsidP="00636B7B">
            <w:pPr>
              <w:pStyle w:val="TAC"/>
              <w:rPr>
                <w:sz w:val="16"/>
                <w:szCs w:val="16"/>
              </w:rPr>
            </w:pPr>
            <w:r>
              <w:rPr>
                <w:sz w:val="16"/>
                <w:szCs w:val="16"/>
              </w:rPr>
              <w:t>14.0.0</w:t>
            </w:r>
          </w:p>
        </w:tc>
      </w:tr>
      <w:tr w:rsidR="002C0A22" w:rsidRPr="006B0D02" w14:paraId="5EFBD84A" w14:textId="77777777" w:rsidTr="006D30F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4846828" w14:textId="77777777" w:rsidR="002C0A22" w:rsidRPr="00014552" w:rsidRDefault="002C0A22" w:rsidP="00FF6E2D">
            <w:pPr>
              <w:pStyle w:val="TAC"/>
              <w:rPr>
                <w:sz w:val="16"/>
                <w:szCs w:val="16"/>
              </w:rPr>
            </w:pPr>
            <w:r>
              <w:rPr>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CC071" w14:textId="77777777" w:rsidR="002C0A22" w:rsidRPr="00014552" w:rsidRDefault="002C0A22" w:rsidP="00FF6E2D">
            <w:pPr>
              <w:pStyle w:val="TAC"/>
              <w:rPr>
                <w:sz w:val="16"/>
                <w:szCs w:val="16"/>
              </w:rPr>
            </w:pPr>
            <w:r>
              <w:rPr>
                <w:sz w:val="16"/>
                <w:szCs w:val="16"/>
              </w:rPr>
              <w:t>RP-77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F76D6" w14:textId="77777777" w:rsidR="002C0A22" w:rsidRPr="00014552" w:rsidRDefault="002C0A22" w:rsidP="00FF6E2D">
            <w:pPr>
              <w:pStyle w:val="TAC"/>
              <w:rPr>
                <w:sz w:val="16"/>
                <w:szCs w:val="16"/>
              </w:rPr>
            </w:pPr>
            <w:r>
              <w:rPr>
                <w:sz w:val="16"/>
                <w:szCs w:val="16"/>
              </w:rPr>
              <w:t>RP-171597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EA3AB" w14:textId="77777777" w:rsidR="002C0A22" w:rsidRPr="00014552" w:rsidRDefault="002C0A22" w:rsidP="002C0A22">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9AC3E" w14:textId="77777777" w:rsidR="002C0A22" w:rsidRPr="00014552" w:rsidRDefault="002C0A22" w:rsidP="00FF6E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18731" w14:textId="77777777" w:rsidR="002C0A22" w:rsidRPr="00014552" w:rsidRDefault="002C0A22" w:rsidP="00FF6E2D">
            <w:pPr>
              <w:pStyle w:val="TAC"/>
              <w:rPr>
                <w:sz w:val="16"/>
                <w:szCs w:val="16"/>
              </w:rPr>
            </w:pPr>
            <w:r>
              <w:rPr>
                <w:sz w:val="16"/>
                <w:szCs w:val="16"/>
              </w:rPr>
              <w:t>A</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AC0CE8" w14:textId="77777777" w:rsidR="002C0A22" w:rsidRPr="006B0D02" w:rsidRDefault="002C0A22" w:rsidP="00FF6E2D">
            <w:pPr>
              <w:pStyle w:val="TAL"/>
              <w:rPr>
                <w:sz w:val="16"/>
                <w:szCs w:val="16"/>
              </w:rPr>
            </w:pPr>
            <w:r>
              <w:t>Removal of references to TS 44.118 and TS 44.160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23A3" w14:textId="77777777" w:rsidR="002C0A22" w:rsidRPr="00014552" w:rsidRDefault="002C0A22" w:rsidP="00636B7B">
            <w:pPr>
              <w:pStyle w:val="TAC"/>
              <w:rPr>
                <w:sz w:val="16"/>
                <w:szCs w:val="16"/>
              </w:rPr>
            </w:pPr>
            <w:r>
              <w:rPr>
                <w:sz w:val="16"/>
                <w:szCs w:val="16"/>
              </w:rPr>
              <w:t>1</w:t>
            </w:r>
            <w:r w:rsidR="00636B7B">
              <w:rPr>
                <w:sz w:val="16"/>
                <w:szCs w:val="16"/>
              </w:rPr>
              <w:t>4</w:t>
            </w:r>
            <w:r>
              <w:rPr>
                <w:sz w:val="16"/>
                <w:szCs w:val="16"/>
              </w:rPr>
              <w:t>.</w:t>
            </w:r>
            <w:r w:rsidR="00636B7B">
              <w:rPr>
                <w:sz w:val="16"/>
                <w:szCs w:val="16"/>
              </w:rPr>
              <w:t>1</w:t>
            </w:r>
            <w:r>
              <w:rPr>
                <w:sz w:val="16"/>
                <w:szCs w:val="16"/>
              </w:rPr>
              <w:t>.0</w:t>
            </w:r>
          </w:p>
        </w:tc>
      </w:tr>
      <w:tr w:rsidR="00FB6A91" w:rsidRPr="006B0D02" w14:paraId="0002B5FF" w14:textId="77777777" w:rsidTr="006D30F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EA571EF" w14:textId="77777777" w:rsidR="00FB6A91" w:rsidRDefault="00FB6A91" w:rsidP="00FF6E2D">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0E2F9" w14:textId="77777777" w:rsidR="00FB6A91" w:rsidRDefault="00FB6A91" w:rsidP="00FF6E2D">
            <w:pPr>
              <w:pStyle w:val="TAC"/>
              <w:rPr>
                <w:sz w:val="16"/>
                <w:szCs w:val="16"/>
              </w:rPr>
            </w:pPr>
            <w:r>
              <w:rPr>
                <w:sz w:val="16"/>
                <w:szCs w:val="16"/>
              </w:rPr>
              <w:t>RP-80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03BC2" w14:textId="77777777" w:rsidR="00FB6A91" w:rsidRDefault="006D30FD" w:rsidP="00FF6E2D">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3807" w14:textId="77777777" w:rsidR="00FB6A91" w:rsidRDefault="006D30FD" w:rsidP="002C0A2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F2102" w14:textId="77777777" w:rsidR="00FB6A91" w:rsidRDefault="006D30FD" w:rsidP="00FF6E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239F9" w14:textId="77777777" w:rsidR="00FB6A91" w:rsidRDefault="006D30FD" w:rsidP="00FF6E2D">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C6BCD4" w14:textId="77777777" w:rsidR="00FB6A91" w:rsidRDefault="00FB6A91" w:rsidP="00FB6A91">
            <w:pPr>
              <w:pStyle w:val="TAL"/>
            </w:pPr>
            <w:r w:rsidRPr="004E67BB">
              <w:rPr>
                <w:szCs w:val="18"/>
              </w:rPr>
              <w:t>Release 1</w:t>
            </w:r>
            <w:r>
              <w:rPr>
                <w:szCs w:val="18"/>
              </w:rPr>
              <w:t>5</w:t>
            </w:r>
            <w:r w:rsidRPr="004E67BB">
              <w:rPr>
                <w:szCs w:val="18"/>
              </w:rPr>
              <w:t xml:space="preserve"> version</w:t>
            </w:r>
            <w:r w:rsidRPr="004E67BB">
              <w:rPr>
                <w:color w:val="000000"/>
                <w:szCs w:val="18"/>
              </w:rPr>
              <w:t xml:space="preserve"> (frozen at TSG-</w:t>
            </w:r>
            <w:r>
              <w:rPr>
                <w:color w:val="000000"/>
                <w:szCs w:val="18"/>
              </w:rPr>
              <w:t>80</w:t>
            </w:r>
            <w:r w:rsidRPr="004E67BB">
              <w:rPr>
                <w:color w:val="000000"/>
                <w:szCs w:val="18"/>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46F3C6" w14:textId="77777777" w:rsidR="00FB6A91" w:rsidRDefault="00FB6A91" w:rsidP="00636B7B">
            <w:pPr>
              <w:pStyle w:val="TAC"/>
              <w:rPr>
                <w:sz w:val="16"/>
                <w:szCs w:val="16"/>
              </w:rPr>
            </w:pPr>
            <w:r>
              <w:rPr>
                <w:sz w:val="16"/>
                <w:szCs w:val="16"/>
              </w:rPr>
              <w:t>15.0.0</w:t>
            </w:r>
          </w:p>
        </w:tc>
      </w:tr>
      <w:tr w:rsidR="006D30FD" w:rsidRPr="006B0D02" w14:paraId="2EB200C6" w14:textId="77777777" w:rsidTr="006D30F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30C9A8F" w14:textId="77777777" w:rsidR="006D30FD" w:rsidRDefault="006D30FD" w:rsidP="00FF6E2D">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205CB" w14:textId="77777777" w:rsidR="006D30FD" w:rsidRDefault="006D30FD" w:rsidP="00FF6E2D">
            <w:pPr>
              <w:pStyle w:val="TAC"/>
              <w:rPr>
                <w:sz w:val="16"/>
                <w:szCs w:val="16"/>
              </w:rPr>
            </w:pPr>
            <w:r>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F4F3A5" w14:textId="77777777" w:rsidR="006D30FD" w:rsidRDefault="006D30FD" w:rsidP="00FF6E2D">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3C979" w14:textId="77777777" w:rsidR="006D30FD" w:rsidRDefault="006D30FD" w:rsidP="002C0A2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4FA34" w14:textId="77777777" w:rsidR="006D30FD" w:rsidRDefault="006D30FD" w:rsidP="00FF6E2D">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F6F29" w14:textId="77777777" w:rsidR="006D30FD" w:rsidRDefault="006D30FD" w:rsidP="00FF6E2D">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01862AB" w14:textId="77777777" w:rsidR="006D30FD" w:rsidRPr="004E67BB" w:rsidRDefault="0089271F" w:rsidP="00FB6A91">
            <w:pPr>
              <w:pStyle w:val="TAL"/>
              <w:rPr>
                <w:szCs w:val="18"/>
              </w:rPr>
            </w:pPr>
            <w:r>
              <w:rPr>
                <w:rFonts w:cs="Arial"/>
                <w:sz w:val="16"/>
                <w:szCs w:val="16"/>
              </w:rPr>
              <w:t>Upgrade to Rel-16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E0DBE" w14:textId="77777777" w:rsidR="006D30FD" w:rsidRPr="0089271F" w:rsidRDefault="006D30FD" w:rsidP="00636B7B">
            <w:pPr>
              <w:pStyle w:val="TAC"/>
              <w:rPr>
                <w:bCs/>
                <w:sz w:val="16"/>
                <w:szCs w:val="16"/>
              </w:rPr>
            </w:pPr>
            <w:r w:rsidRPr="0089271F">
              <w:rPr>
                <w:bCs/>
                <w:sz w:val="16"/>
                <w:szCs w:val="16"/>
              </w:rPr>
              <w:t>16.0.0</w:t>
            </w:r>
          </w:p>
        </w:tc>
      </w:tr>
      <w:tr w:rsidR="00910A4A" w:rsidRPr="006B0D02" w14:paraId="0F5AE162"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DD48218" w14:textId="77777777" w:rsidR="00910A4A" w:rsidRDefault="00910A4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FCE93" w14:textId="77777777" w:rsidR="00910A4A" w:rsidRDefault="00910A4A">
            <w:pPr>
              <w:pStyle w:val="TAC"/>
              <w:rPr>
                <w:sz w:val="16"/>
                <w:szCs w:val="16"/>
              </w:rPr>
            </w:pPr>
            <w:r>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F4C0FC" w14:textId="77777777" w:rsidR="00910A4A" w:rsidRDefault="00910A4A">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C4662" w14:textId="77777777" w:rsidR="00910A4A" w:rsidRDefault="00910A4A">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F858" w14:textId="77777777" w:rsidR="00910A4A" w:rsidRDefault="00910A4A">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7FA2D" w14:textId="77777777" w:rsidR="00910A4A" w:rsidRDefault="00910A4A">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545384A" w14:textId="77777777" w:rsidR="00910A4A" w:rsidRPr="004E67BB" w:rsidRDefault="00910A4A">
            <w:pPr>
              <w:pStyle w:val="TAL"/>
              <w:rPr>
                <w:szCs w:val="18"/>
              </w:rPr>
            </w:pPr>
            <w:r>
              <w:rPr>
                <w:rFonts w:cs="Arial"/>
                <w:sz w:val="16"/>
                <w:szCs w:val="16"/>
              </w:rPr>
              <w:t>Upgrade to Rel-17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D1B3E" w14:textId="77777777" w:rsidR="00910A4A" w:rsidRPr="0089271F" w:rsidRDefault="00910A4A">
            <w:pPr>
              <w:pStyle w:val="TAC"/>
              <w:rPr>
                <w:bCs/>
                <w:sz w:val="16"/>
                <w:szCs w:val="16"/>
              </w:rPr>
            </w:pPr>
            <w:r w:rsidRPr="0089271F">
              <w:rPr>
                <w:bCs/>
                <w:sz w:val="16"/>
                <w:szCs w:val="16"/>
              </w:rPr>
              <w:t>1</w:t>
            </w:r>
            <w:r>
              <w:rPr>
                <w:bCs/>
                <w:sz w:val="16"/>
                <w:szCs w:val="16"/>
              </w:rPr>
              <w:t>7</w:t>
            </w:r>
            <w:r w:rsidRPr="0089271F">
              <w:rPr>
                <w:bCs/>
                <w:sz w:val="16"/>
                <w:szCs w:val="16"/>
              </w:rPr>
              <w:t>.0.0</w:t>
            </w:r>
          </w:p>
        </w:tc>
      </w:tr>
      <w:tr w:rsidR="00164A97" w:rsidRPr="006B0D02" w14:paraId="087F715B" w14:textId="77777777" w:rsidTr="008401E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96278E9" w14:textId="77777777" w:rsidR="00164A97" w:rsidRDefault="00164A97" w:rsidP="008401EB">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553F1" w14:textId="77777777" w:rsidR="00164A97" w:rsidRDefault="00164A97" w:rsidP="008401EB">
            <w:pPr>
              <w:pStyle w:val="TAC"/>
              <w:rPr>
                <w:sz w:val="16"/>
                <w:szCs w:val="16"/>
              </w:rPr>
            </w:pPr>
            <w:r>
              <w:rPr>
                <w:sz w:val="16"/>
                <w:szCs w:val="16"/>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22176" w14:textId="77777777" w:rsidR="00164A97" w:rsidRDefault="00164A97" w:rsidP="008401EB">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A8EB4" w14:textId="77777777" w:rsidR="00164A97" w:rsidRDefault="00164A97" w:rsidP="008401EB">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32E8" w14:textId="77777777" w:rsidR="00164A97" w:rsidRDefault="00164A97" w:rsidP="008401EB">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CBDF" w14:textId="77777777" w:rsidR="00164A97" w:rsidRDefault="00164A97" w:rsidP="008401EB">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BBBE6DA" w14:textId="77777777" w:rsidR="00164A97" w:rsidRPr="004E67BB" w:rsidRDefault="00164A97" w:rsidP="008401EB">
            <w:pPr>
              <w:pStyle w:val="TAL"/>
              <w:rPr>
                <w:szCs w:val="18"/>
              </w:rPr>
            </w:pPr>
            <w:r>
              <w:rPr>
                <w:rFonts w:cs="Arial"/>
                <w:sz w:val="16"/>
                <w:szCs w:val="16"/>
              </w:rPr>
              <w:t>Upgrade to Rel-18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9425EC" w14:textId="77777777" w:rsidR="00164A97" w:rsidRPr="0089271F" w:rsidRDefault="00164A97" w:rsidP="008401EB">
            <w:pPr>
              <w:pStyle w:val="TAC"/>
              <w:rPr>
                <w:bCs/>
                <w:sz w:val="16"/>
                <w:szCs w:val="16"/>
              </w:rPr>
            </w:pPr>
            <w:r w:rsidRPr="0089271F">
              <w:rPr>
                <w:bCs/>
                <w:sz w:val="16"/>
                <w:szCs w:val="16"/>
              </w:rPr>
              <w:t>1</w:t>
            </w:r>
            <w:r>
              <w:rPr>
                <w:bCs/>
                <w:sz w:val="16"/>
                <w:szCs w:val="16"/>
              </w:rPr>
              <w:t>8</w:t>
            </w:r>
            <w:r w:rsidRPr="0089271F">
              <w:rPr>
                <w:bCs/>
                <w:sz w:val="16"/>
                <w:szCs w:val="16"/>
              </w:rPr>
              <w:t>.0.0</w:t>
            </w:r>
          </w:p>
        </w:tc>
      </w:tr>
      <w:tr w:rsidR="00B01242" w:rsidRPr="006B0D02" w14:paraId="3FB5AEFD" w14:textId="77777777" w:rsidTr="009F040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C85277F" w14:textId="53434191" w:rsidR="00B01242" w:rsidRDefault="00B01242" w:rsidP="009F0405">
            <w:pPr>
              <w:pStyle w:val="TAC"/>
              <w:rPr>
                <w:sz w:val="16"/>
                <w:szCs w:val="16"/>
              </w:rPr>
            </w:pPr>
            <w:r>
              <w:rPr>
                <w:sz w:val="16"/>
                <w:szCs w:val="16"/>
              </w:rPr>
              <w:t>202</w:t>
            </w:r>
            <w:r w:rsidR="00164A97">
              <w:rPr>
                <w:sz w:val="16"/>
                <w:szCs w:val="16"/>
              </w:rPr>
              <w:t>5</w:t>
            </w:r>
            <w:r>
              <w:rPr>
                <w:sz w:val="16"/>
                <w:szCs w:val="16"/>
              </w:rPr>
              <w:t>-0</w:t>
            </w:r>
            <w:r w:rsidR="00164A97">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90423" w14:textId="67088AB7" w:rsidR="00B01242" w:rsidRDefault="00B01242" w:rsidP="009F0405">
            <w:pPr>
              <w:pStyle w:val="TAC"/>
              <w:rPr>
                <w:sz w:val="16"/>
                <w:szCs w:val="16"/>
              </w:rPr>
            </w:pPr>
            <w:r>
              <w:rPr>
                <w:sz w:val="16"/>
                <w:szCs w:val="16"/>
              </w:rPr>
              <w:t>RP-</w:t>
            </w:r>
            <w:r w:rsidR="00910A4A">
              <w:rPr>
                <w:sz w:val="16"/>
                <w:szCs w:val="16"/>
              </w:rPr>
              <w:t>10</w:t>
            </w:r>
            <w:r w:rsidR="00164A97">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073C2" w14:textId="77777777" w:rsidR="00B01242" w:rsidRDefault="00B01242" w:rsidP="009F0405">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D58010" w14:textId="77777777" w:rsidR="00B01242" w:rsidRDefault="00B01242" w:rsidP="009F040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ED48F" w14:textId="77777777" w:rsidR="00B01242" w:rsidRDefault="00B01242" w:rsidP="009F0405">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D3742" w14:textId="77777777" w:rsidR="00B01242" w:rsidRDefault="00B01242" w:rsidP="009F0405">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24DB97D" w14:textId="6ABD7A7C" w:rsidR="00B01242" w:rsidRPr="004E67BB" w:rsidRDefault="00B01242" w:rsidP="009F0405">
            <w:pPr>
              <w:pStyle w:val="TAL"/>
              <w:rPr>
                <w:szCs w:val="18"/>
              </w:rPr>
            </w:pPr>
            <w:r>
              <w:rPr>
                <w:rFonts w:cs="Arial"/>
                <w:sz w:val="16"/>
                <w:szCs w:val="16"/>
              </w:rPr>
              <w:t>Upgrade to Rel-1</w:t>
            </w:r>
            <w:r w:rsidR="00164A97">
              <w:rPr>
                <w:rFonts w:cs="Arial"/>
                <w:sz w:val="16"/>
                <w:szCs w:val="16"/>
              </w:rPr>
              <w:t>9</w:t>
            </w:r>
            <w:r>
              <w:rPr>
                <w:rFonts w:cs="Arial"/>
                <w:sz w:val="16"/>
                <w:szCs w:val="16"/>
              </w:rPr>
              <w:t xml:space="preserve">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1DA6F" w14:textId="62377AED" w:rsidR="00B01242" w:rsidRPr="0089271F" w:rsidRDefault="00B01242" w:rsidP="009F0405">
            <w:pPr>
              <w:pStyle w:val="TAC"/>
              <w:rPr>
                <w:bCs/>
                <w:sz w:val="16"/>
                <w:szCs w:val="16"/>
              </w:rPr>
            </w:pPr>
            <w:r w:rsidRPr="0089271F">
              <w:rPr>
                <w:bCs/>
                <w:sz w:val="16"/>
                <w:szCs w:val="16"/>
              </w:rPr>
              <w:t>1</w:t>
            </w:r>
            <w:r w:rsidR="00164A97">
              <w:rPr>
                <w:bCs/>
                <w:sz w:val="16"/>
                <w:szCs w:val="16"/>
              </w:rPr>
              <w:t>9</w:t>
            </w:r>
            <w:r w:rsidRPr="0089271F">
              <w:rPr>
                <w:bCs/>
                <w:sz w:val="16"/>
                <w:szCs w:val="16"/>
              </w:rPr>
              <w:t>.0.0</w:t>
            </w:r>
          </w:p>
        </w:tc>
      </w:tr>
    </w:tbl>
    <w:p w14:paraId="3806F182" w14:textId="77777777" w:rsidR="002C0A22" w:rsidRPr="004E67BB" w:rsidRDefault="002C0A22" w:rsidP="00973A86">
      <w:pPr>
        <w:rPr>
          <w:sz w:val="18"/>
          <w:szCs w:val="18"/>
        </w:rPr>
      </w:pPr>
    </w:p>
    <w:sectPr w:rsidR="002C0A22" w:rsidRPr="004E67B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E2436" w14:textId="77777777" w:rsidR="00AE70F4" w:rsidRDefault="00AE70F4">
      <w:r>
        <w:separator/>
      </w:r>
    </w:p>
  </w:endnote>
  <w:endnote w:type="continuationSeparator" w:id="0">
    <w:p w14:paraId="58A1832C" w14:textId="77777777" w:rsidR="00AE70F4" w:rsidRDefault="00AE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6675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D94DE" w14:textId="77777777" w:rsidR="00AE70F4" w:rsidRDefault="00AE70F4">
      <w:r>
        <w:separator/>
      </w:r>
    </w:p>
  </w:footnote>
  <w:footnote w:type="continuationSeparator" w:id="0">
    <w:p w14:paraId="7D824050" w14:textId="77777777" w:rsidR="00AE70F4" w:rsidRDefault="00AE7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D8BA" w14:textId="69C72A5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1A38">
      <w:rPr>
        <w:rFonts w:ascii="Arial" w:hAnsi="Arial" w:cs="Arial"/>
        <w:b/>
        <w:noProof/>
        <w:sz w:val="18"/>
        <w:szCs w:val="18"/>
      </w:rPr>
      <w:t>3GPP TS 44.004 V19.0.0 (2025-09)</w:t>
    </w:r>
    <w:r>
      <w:rPr>
        <w:rFonts w:ascii="Arial" w:hAnsi="Arial" w:cs="Arial"/>
        <w:b/>
        <w:sz w:val="18"/>
        <w:szCs w:val="18"/>
      </w:rPr>
      <w:fldChar w:fldCharType="end"/>
    </w:r>
  </w:p>
  <w:p w14:paraId="7A96351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F8E">
      <w:rPr>
        <w:rFonts w:ascii="Arial" w:hAnsi="Arial" w:cs="Arial"/>
        <w:b/>
        <w:noProof/>
        <w:sz w:val="18"/>
        <w:szCs w:val="18"/>
      </w:rPr>
      <w:t>54</w:t>
    </w:r>
    <w:r>
      <w:rPr>
        <w:rFonts w:ascii="Arial" w:hAnsi="Arial" w:cs="Arial"/>
        <w:b/>
        <w:sz w:val="18"/>
        <w:szCs w:val="18"/>
      </w:rPr>
      <w:fldChar w:fldCharType="end"/>
    </w:r>
  </w:p>
  <w:p w14:paraId="6F7F347A" w14:textId="3E0B795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1A38">
      <w:rPr>
        <w:rFonts w:ascii="Arial" w:hAnsi="Arial" w:cs="Arial"/>
        <w:b/>
        <w:noProof/>
        <w:sz w:val="18"/>
        <w:szCs w:val="18"/>
      </w:rPr>
      <w:t>Release 19</w:t>
    </w:r>
    <w:r>
      <w:rPr>
        <w:rFonts w:ascii="Arial" w:hAnsi="Arial" w:cs="Arial"/>
        <w:b/>
        <w:sz w:val="18"/>
        <w:szCs w:val="18"/>
      </w:rPr>
      <w:fldChar w:fldCharType="end"/>
    </w:r>
  </w:p>
  <w:p w14:paraId="7E0D220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9CE3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DE69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17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39749A4"/>
    <w:multiLevelType w:val="hybridMultilevel"/>
    <w:tmpl w:val="7E2829D4"/>
    <w:lvl w:ilvl="0" w:tplc="EF367DD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776D50"/>
    <w:multiLevelType w:val="hybridMultilevel"/>
    <w:tmpl w:val="D9D8EA42"/>
    <w:lvl w:ilvl="0" w:tplc="258E38BA">
      <w:start w:val="4"/>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406115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8644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526600">
    <w:abstractNumId w:val="4"/>
  </w:num>
  <w:num w:numId="4" w16cid:durableId="1761219654">
    <w:abstractNumId w:val="6"/>
  </w:num>
  <w:num w:numId="5" w16cid:durableId="1664314974">
    <w:abstractNumId w:val="5"/>
  </w:num>
  <w:num w:numId="6" w16cid:durableId="1633099349">
    <w:abstractNumId w:val="2"/>
  </w:num>
  <w:num w:numId="7" w16cid:durableId="1710640373">
    <w:abstractNumId w:val="1"/>
  </w:num>
  <w:num w:numId="8" w16cid:durableId="110125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D58AB"/>
    <w:rsid w:val="00164A97"/>
    <w:rsid w:val="001D02C2"/>
    <w:rsid w:val="001F168B"/>
    <w:rsid w:val="002347A2"/>
    <w:rsid w:val="002C0A22"/>
    <w:rsid w:val="003172DC"/>
    <w:rsid w:val="0035462D"/>
    <w:rsid w:val="0037454C"/>
    <w:rsid w:val="003C3971"/>
    <w:rsid w:val="003C66FA"/>
    <w:rsid w:val="003E5D96"/>
    <w:rsid w:val="004D3578"/>
    <w:rsid w:val="004E213A"/>
    <w:rsid w:val="005069FE"/>
    <w:rsid w:val="00543E6C"/>
    <w:rsid w:val="00565087"/>
    <w:rsid w:val="005D2E01"/>
    <w:rsid w:val="00614FDF"/>
    <w:rsid w:val="00636B7B"/>
    <w:rsid w:val="006D30FD"/>
    <w:rsid w:val="006E1308"/>
    <w:rsid w:val="006E5C86"/>
    <w:rsid w:val="00734A5B"/>
    <w:rsid w:val="00744E76"/>
    <w:rsid w:val="00781F0F"/>
    <w:rsid w:val="007838A0"/>
    <w:rsid w:val="008028A4"/>
    <w:rsid w:val="00845939"/>
    <w:rsid w:val="008768CA"/>
    <w:rsid w:val="0089271F"/>
    <w:rsid w:val="0090271F"/>
    <w:rsid w:val="00902E23"/>
    <w:rsid w:val="00910A4A"/>
    <w:rsid w:val="0091348E"/>
    <w:rsid w:val="00917CCB"/>
    <w:rsid w:val="00942EC2"/>
    <w:rsid w:val="00973A86"/>
    <w:rsid w:val="009A3CAB"/>
    <w:rsid w:val="009F0405"/>
    <w:rsid w:val="009F37B7"/>
    <w:rsid w:val="00A10F02"/>
    <w:rsid w:val="00A164B4"/>
    <w:rsid w:val="00A53724"/>
    <w:rsid w:val="00A65F8E"/>
    <w:rsid w:val="00A82346"/>
    <w:rsid w:val="00AE70F4"/>
    <w:rsid w:val="00B01242"/>
    <w:rsid w:val="00B01A38"/>
    <w:rsid w:val="00B15449"/>
    <w:rsid w:val="00BC0F7D"/>
    <w:rsid w:val="00C33079"/>
    <w:rsid w:val="00C45231"/>
    <w:rsid w:val="00C72833"/>
    <w:rsid w:val="00C93F40"/>
    <w:rsid w:val="00CA3D0C"/>
    <w:rsid w:val="00D25429"/>
    <w:rsid w:val="00D738D6"/>
    <w:rsid w:val="00D755EB"/>
    <w:rsid w:val="00D87E00"/>
    <w:rsid w:val="00D9134D"/>
    <w:rsid w:val="00DA7A03"/>
    <w:rsid w:val="00DB1818"/>
    <w:rsid w:val="00DC309B"/>
    <w:rsid w:val="00DC4DA2"/>
    <w:rsid w:val="00DF2B1F"/>
    <w:rsid w:val="00DF62CD"/>
    <w:rsid w:val="00E77645"/>
    <w:rsid w:val="00EA065A"/>
    <w:rsid w:val="00EC4A25"/>
    <w:rsid w:val="00F025A2"/>
    <w:rsid w:val="00F04712"/>
    <w:rsid w:val="00F22EC7"/>
    <w:rsid w:val="00F25F19"/>
    <w:rsid w:val="00F653B8"/>
    <w:rsid w:val="00FA1266"/>
    <w:rsid w:val="00FB6A91"/>
    <w:rsid w:val="00FC1192"/>
    <w:rsid w:val="00FF4F58"/>
    <w:rsid w:val="00FF6E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AA04D"/>
  <w15:chartTrackingRefBased/>
  <w15:docId w15:val="{B2A201F3-9FD9-4BFE-A09D-A3D1F89D9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D25429"/>
    <w:pPr>
      <w:keepLines/>
      <w:spacing w:after="0"/>
    </w:pPr>
  </w:style>
  <w:style w:type="paragraph" w:styleId="Index2">
    <w:name w:val="index 2"/>
    <w:basedOn w:val="Index1"/>
    <w:rsid w:val="00D25429"/>
    <w:pPr>
      <w:ind w:left="284"/>
    </w:pPr>
  </w:style>
  <w:style w:type="character" w:styleId="FootnoteReference">
    <w:name w:val="footnote reference"/>
    <w:rsid w:val="00D25429"/>
    <w:rPr>
      <w:b/>
      <w:position w:val="6"/>
      <w:sz w:val="16"/>
    </w:rPr>
  </w:style>
  <w:style w:type="paragraph" w:styleId="FootnoteText">
    <w:name w:val="footnote text"/>
    <w:basedOn w:val="Normal"/>
    <w:link w:val="FootnoteTextChar"/>
    <w:rsid w:val="00D25429"/>
    <w:pPr>
      <w:keepLines/>
      <w:spacing w:after="0"/>
      <w:ind w:left="454" w:hanging="454"/>
    </w:pPr>
    <w:rPr>
      <w:sz w:val="16"/>
    </w:rPr>
  </w:style>
  <w:style w:type="character" w:customStyle="1" w:styleId="FootnoteTextChar">
    <w:name w:val="Footnote Text Char"/>
    <w:link w:val="FootnoteText"/>
    <w:rsid w:val="00D25429"/>
    <w:rPr>
      <w:sz w:val="16"/>
      <w:lang w:eastAsia="en-US"/>
    </w:rPr>
  </w:style>
  <w:style w:type="paragraph" w:styleId="ListNumber2">
    <w:name w:val="List Number 2"/>
    <w:basedOn w:val="ListNumber"/>
    <w:rsid w:val="00D25429"/>
    <w:pPr>
      <w:ind w:left="851"/>
    </w:pPr>
  </w:style>
  <w:style w:type="paragraph" w:styleId="ListNumber">
    <w:name w:val="List Number"/>
    <w:basedOn w:val="List"/>
    <w:rsid w:val="00D25429"/>
  </w:style>
  <w:style w:type="paragraph" w:styleId="List">
    <w:name w:val="List"/>
    <w:basedOn w:val="Normal"/>
    <w:rsid w:val="00D25429"/>
    <w:pPr>
      <w:ind w:left="568" w:hanging="284"/>
    </w:pPr>
  </w:style>
  <w:style w:type="paragraph" w:styleId="ListBullet2">
    <w:name w:val="List Bullet 2"/>
    <w:basedOn w:val="ListBullet"/>
    <w:rsid w:val="00D25429"/>
    <w:pPr>
      <w:ind w:left="851"/>
    </w:pPr>
  </w:style>
  <w:style w:type="paragraph" w:styleId="ListBullet">
    <w:name w:val="List Bullet"/>
    <w:basedOn w:val="List"/>
    <w:rsid w:val="00D25429"/>
  </w:style>
  <w:style w:type="paragraph" w:styleId="ListBullet3">
    <w:name w:val="List Bullet 3"/>
    <w:basedOn w:val="ListBullet2"/>
    <w:rsid w:val="00D25429"/>
    <w:pPr>
      <w:ind w:left="1135"/>
    </w:pPr>
  </w:style>
  <w:style w:type="paragraph" w:styleId="List2">
    <w:name w:val="List 2"/>
    <w:basedOn w:val="List"/>
    <w:rsid w:val="00D25429"/>
    <w:pPr>
      <w:ind w:left="851"/>
    </w:pPr>
  </w:style>
  <w:style w:type="paragraph" w:styleId="List3">
    <w:name w:val="List 3"/>
    <w:basedOn w:val="List2"/>
    <w:rsid w:val="00D25429"/>
    <w:pPr>
      <w:ind w:left="1135"/>
    </w:pPr>
  </w:style>
  <w:style w:type="paragraph" w:styleId="List4">
    <w:name w:val="List 4"/>
    <w:basedOn w:val="List3"/>
    <w:rsid w:val="00D25429"/>
    <w:pPr>
      <w:ind w:left="1418"/>
    </w:pPr>
  </w:style>
  <w:style w:type="paragraph" w:styleId="List5">
    <w:name w:val="List 5"/>
    <w:basedOn w:val="List4"/>
    <w:rsid w:val="00D25429"/>
    <w:pPr>
      <w:ind w:left="1702"/>
    </w:pPr>
  </w:style>
  <w:style w:type="paragraph" w:styleId="ListBullet4">
    <w:name w:val="List Bullet 4"/>
    <w:basedOn w:val="ListBullet3"/>
    <w:rsid w:val="00D25429"/>
    <w:pPr>
      <w:ind w:left="1418"/>
    </w:pPr>
  </w:style>
  <w:style w:type="paragraph" w:styleId="ListBullet5">
    <w:name w:val="List Bullet 5"/>
    <w:basedOn w:val="ListBullet4"/>
    <w:rsid w:val="00D25429"/>
    <w:pPr>
      <w:ind w:left="1702"/>
    </w:pPr>
  </w:style>
  <w:style w:type="paragraph" w:styleId="IndexHeading">
    <w:name w:val="index heading"/>
    <w:basedOn w:val="Normal"/>
    <w:next w:val="Normal"/>
    <w:rsid w:val="00D25429"/>
    <w:pPr>
      <w:pBdr>
        <w:top w:val="single" w:sz="12" w:space="0" w:color="auto"/>
      </w:pBdr>
      <w:spacing w:before="360" w:after="240"/>
    </w:pPr>
    <w:rPr>
      <w:b/>
      <w:i/>
      <w:sz w:val="26"/>
    </w:rPr>
  </w:style>
  <w:style w:type="paragraph" w:styleId="Caption">
    <w:name w:val="caption"/>
    <w:basedOn w:val="Normal"/>
    <w:next w:val="Normal"/>
    <w:qFormat/>
    <w:rsid w:val="00D25429"/>
    <w:pPr>
      <w:spacing w:before="120" w:after="120"/>
      <w:jc w:val="center"/>
    </w:pPr>
  </w:style>
  <w:style w:type="character" w:styleId="Hyperlink">
    <w:name w:val="Hyperlink"/>
    <w:rsid w:val="00D25429"/>
    <w:rPr>
      <w:color w:val="0000FF"/>
      <w:u w:val="single"/>
    </w:rPr>
  </w:style>
  <w:style w:type="paragraph" w:styleId="Title">
    <w:name w:val="Title"/>
    <w:basedOn w:val="Normal"/>
    <w:link w:val="TitleChar"/>
    <w:qFormat/>
    <w:rsid w:val="00D25429"/>
    <w:pPr>
      <w:spacing w:before="240" w:after="60"/>
      <w:jc w:val="center"/>
      <w:outlineLvl w:val="0"/>
    </w:pPr>
    <w:rPr>
      <w:rFonts w:ascii="Arial" w:hAnsi="Arial"/>
      <w:b/>
      <w:kern w:val="28"/>
      <w:sz w:val="32"/>
    </w:rPr>
  </w:style>
  <w:style w:type="character" w:customStyle="1" w:styleId="TitleChar">
    <w:name w:val="Title Char"/>
    <w:link w:val="Title"/>
    <w:rsid w:val="00D25429"/>
    <w:rPr>
      <w:rFonts w:ascii="Arial" w:hAnsi="Arial"/>
      <w:b/>
      <w:kern w:val="28"/>
      <w:sz w:val="32"/>
      <w:lang w:eastAsia="en-US"/>
    </w:rPr>
  </w:style>
  <w:style w:type="paragraph" w:styleId="BodyTextIndent">
    <w:name w:val="Body Text Indent"/>
    <w:basedOn w:val="Normal"/>
    <w:link w:val="BodyTextIndentChar"/>
    <w:rsid w:val="00D25429"/>
    <w:pPr>
      <w:tabs>
        <w:tab w:val="left" w:pos="709"/>
      </w:tabs>
      <w:ind w:left="284"/>
    </w:pPr>
  </w:style>
  <w:style w:type="character" w:customStyle="1" w:styleId="BodyTextIndentChar">
    <w:name w:val="Body Text Indent Char"/>
    <w:link w:val="BodyTextIndent"/>
    <w:rsid w:val="00D25429"/>
    <w:rPr>
      <w:lang w:eastAsia="en-US"/>
    </w:rPr>
  </w:style>
  <w:style w:type="character" w:styleId="CommentReference">
    <w:name w:val="annotation reference"/>
    <w:rsid w:val="00D25429"/>
    <w:rPr>
      <w:sz w:val="16"/>
    </w:rPr>
  </w:style>
  <w:style w:type="paragraph" w:styleId="CommentText">
    <w:name w:val="annotation text"/>
    <w:basedOn w:val="Normal"/>
    <w:link w:val="CommentTextChar"/>
    <w:rsid w:val="00D25429"/>
  </w:style>
  <w:style w:type="character" w:customStyle="1" w:styleId="CommentTextChar">
    <w:name w:val="Comment Text Char"/>
    <w:link w:val="CommentText"/>
    <w:rsid w:val="00D25429"/>
    <w:rPr>
      <w:lang w:eastAsia="en-US"/>
    </w:rPr>
  </w:style>
  <w:style w:type="paragraph" w:customStyle="1" w:styleId="h3">
    <w:name w:val="h3"/>
    <w:basedOn w:val="Normal"/>
    <w:rsid w:val="00D25429"/>
    <w:pPr>
      <w:keepNext/>
    </w:pPr>
  </w:style>
  <w:style w:type="paragraph" w:customStyle="1" w:styleId="CRCoverPage">
    <w:name w:val="CR Cover Page"/>
    <w:next w:val="Normal"/>
    <w:rsid w:val="00D25429"/>
    <w:pPr>
      <w:spacing w:after="120"/>
    </w:pPr>
    <w:rPr>
      <w:rFonts w:ascii="Arial" w:hAnsi="Arial"/>
      <w:lang w:eastAsia="en-US"/>
    </w:rPr>
  </w:style>
  <w:style w:type="character" w:customStyle="1" w:styleId="TALChar">
    <w:name w:val="TAL Char"/>
    <w:link w:val="TAL"/>
    <w:rsid w:val="00D25429"/>
    <w:rPr>
      <w:rFonts w:ascii="Arial" w:hAnsi="Arial"/>
      <w:sz w:val="18"/>
      <w:lang w:eastAsia="x-none"/>
    </w:rPr>
  </w:style>
  <w:style w:type="paragraph" w:styleId="BalloonText">
    <w:name w:val="Balloon Text"/>
    <w:basedOn w:val="Normal"/>
    <w:link w:val="BalloonTextChar"/>
    <w:rsid w:val="00D25429"/>
    <w:pPr>
      <w:spacing w:after="0"/>
    </w:pPr>
    <w:rPr>
      <w:rFonts w:ascii="Segoe UI" w:hAnsi="Segoe UI"/>
      <w:sz w:val="18"/>
      <w:szCs w:val="18"/>
    </w:rPr>
  </w:style>
  <w:style w:type="character" w:customStyle="1" w:styleId="BalloonTextChar">
    <w:name w:val="Balloon Text Char"/>
    <w:link w:val="BalloonText"/>
    <w:rsid w:val="00D25429"/>
    <w:rPr>
      <w:rFonts w:ascii="Segoe UI" w:hAnsi="Segoe UI"/>
      <w:sz w:val="18"/>
      <w:szCs w:val="18"/>
      <w:lang w:eastAsia="en-US"/>
    </w:rPr>
  </w:style>
  <w:style w:type="character" w:customStyle="1" w:styleId="B1Char">
    <w:name w:val="B1 Char"/>
    <w:link w:val="B1"/>
    <w:rsid w:val="00D25429"/>
    <w:rPr>
      <w:lang w:eastAsia="x-none"/>
    </w:rPr>
  </w:style>
  <w:style w:type="character" w:customStyle="1" w:styleId="THChar">
    <w:name w:val="TH Char"/>
    <w:link w:val="TH"/>
    <w:locked/>
    <w:rsid w:val="00973A86"/>
    <w:rPr>
      <w:rFonts w:ascii="Arial" w:hAnsi="Arial"/>
      <w:b/>
      <w:lang w:eastAsia="x-none"/>
    </w:rPr>
  </w:style>
  <w:style w:type="character" w:customStyle="1" w:styleId="NOChar">
    <w:name w:val="NO Char"/>
    <w:link w:val="NO"/>
    <w:rsid w:val="00973A86"/>
    <w:rPr>
      <w:lang w:eastAsia="x-none"/>
    </w:rPr>
  </w:style>
  <w:style w:type="paragraph" w:styleId="Bibliography">
    <w:name w:val="Bibliography"/>
    <w:basedOn w:val="Normal"/>
    <w:next w:val="Normal"/>
    <w:uiPriority w:val="37"/>
    <w:semiHidden/>
    <w:unhideWhenUsed/>
    <w:rsid w:val="00910A4A"/>
  </w:style>
  <w:style w:type="paragraph" w:styleId="BlockText">
    <w:name w:val="Block Text"/>
    <w:basedOn w:val="Normal"/>
    <w:rsid w:val="00910A4A"/>
    <w:pPr>
      <w:spacing w:after="120"/>
      <w:ind w:left="1440" w:right="1440"/>
    </w:pPr>
  </w:style>
  <w:style w:type="paragraph" w:styleId="BodyText">
    <w:name w:val="Body Text"/>
    <w:basedOn w:val="Normal"/>
    <w:link w:val="BodyTextChar"/>
    <w:rsid w:val="00910A4A"/>
    <w:pPr>
      <w:spacing w:after="120"/>
    </w:pPr>
  </w:style>
  <w:style w:type="character" w:customStyle="1" w:styleId="BodyTextChar">
    <w:name w:val="Body Text Char"/>
    <w:link w:val="BodyText"/>
    <w:rsid w:val="00910A4A"/>
    <w:rPr>
      <w:lang w:eastAsia="en-US"/>
    </w:rPr>
  </w:style>
  <w:style w:type="paragraph" w:styleId="BodyText2">
    <w:name w:val="Body Text 2"/>
    <w:basedOn w:val="Normal"/>
    <w:link w:val="BodyText2Char"/>
    <w:rsid w:val="00910A4A"/>
    <w:pPr>
      <w:spacing w:after="120" w:line="480" w:lineRule="auto"/>
    </w:pPr>
  </w:style>
  <w:style w:type="character" w:customStyle="1" w:styleId="BodyText2Char">
    <w:name w:val="Body Text 2 Char"/>
    <w:link w:val="BodyText2"/>
    <w:rsid w:val="00910A4A"/>
    <w:rPr>
      <w:lang w:eastAsia="en-US"/>
    </w:rPr>
  </w:style>
  <w:style w:type="paragraph" w:styleId="BodyText3">
    <w:name w:val="Body Text 3"/>
    <w:basedOn w:val="Normal"/>
    <w:link w:val="BodyText3Char"/>
    <w:rsid w:val="00910A4A"/>
    <w:pPr>
      <w:spacing w:after="120"/>
    </w:pPr>
    <w:rPr>
      <w:sz w:val="16"/>
      <w:szCs w:val="16"/>
    </w:rPr>
  </w:style>
  <w:style w:type="character" w:customStyle="1" w:styleId="BodyText3Char">
    <w:name w:val="Body Text 3 Char"/>
    <w:link w:val="BodyText3"/>
    <w:rsid w:val="00910A4A"/>
    <w:rPr>
      <w:sz w:val="16"/>
      <w:szCs w:val="16"/>
      <w:lang w:eastAsia="en-US"/>
    </w:rPr>
  </w:style>
  <w:style w:type="paragraph" w:styleId="BodyTextFirstIndent">
    <w:name w:val="Body Text First Indent"/>
    <w:basedOn w:val="BodyText"/>
    <w:link w:val="BodyTextFirstIndentChar"/>
    <w:rsid w:val="00910A4A"/>
    <w:pPr>
      <w:ind w:firstLine="210"/>
    </w:pPr>
  </w:style>
  <w:style w:type="character" w:customStyle="1" w:styleId="BodyTextFirstIndentChar">
    <w:name w:val="Body Text First Indent Char"/>
    <w:basedOn w:val="BodyTextChar"/>
    <w:link w:val="BodyTextFirstIndent"/>
    <w:rsid w:val="00910A4A"/>
    <w:rPr>
      <w:lang w:eastAsia="en-US"/>
    </w:rPr>
  </w:style>
  <w:style w:type="paragraph" w:styleId="BodyTextFirstIndent2">
    <w:name w:val="Body Text First Indent 2"/>
    <w:basedOn w:val="BodyTextIndent"/>
    <w:link w:val="BodyTextFirstIndent2Char"/>
    <w:rsid w:val="00910A4A"/>
    <w:pPr>
      <w:tabs>
        <w:tab w:val="clear" w:pos="709"/>
      </w:tabs>
      <w:spacing w:after="120"/>
      <w:ind w:left="283" w:firstLine="210"/>
    </w:pPr>
  </w:style>
  <w:style w:type="character" w:customStyle="1" w:styleId="BodyTextFirstIndent2Char">
    <w:name w:val="Body Text First Indent 2 Char"/>
    <w:link w:val="BodyTextFirstIndent2"/>
    <w:rsid w:val="00910A4A"/>
    <w:rPr>
      <w:lang w:eastAsia="en-US"/>
    </w:rPr>
  </w:style>
  <w:style w:type="paragraph" w:styleId="BodyTextIndent2">
    <w:name w:val="Body Text Indent 2"/>
    <w:basedOn w:val="Normal"/>
    <w:link w:val="BodyTextIndent2Char"/>
    <w:rsid w:val="00910A4A"/>
    <w:pPr>
      <w:spacing w:after="120" w:line="480" w:lineRule="auto"/>
      <w:ind w:left="283"/>
    </w:pPr>
  </w:style>
  <w:style w:type="character" w:customStyle="1" w:styleId="BodyTextIndent2Char">
    <w:name w:val="Body Text Indent 2 Char"/>
    <w:link w:val="BodyTextIndent2"/>
    <w:rsid w:val="00910A4A"/>
    <w:rPr>
      <w:lang w:eastAsia="en-US"/>
    </w:rPr>
  </w:style>
  <w:style w:type="paragraph" w:styleId="BodyTextIndent3">
    <w:name w:val="Body Text Indent 3"/>
    <w:basedOn w:val="Normal"/>
    <w:link w:val="BodyTextIndent3Char"/>
    <w:rsid w:val="00910A4A"/>
    <w:pPr>
      <w:spacing w:after="120"/>
      <w:ind w:left="283"/>
    </w:pPr>
    <w:rPr>
      <w:sz w:val="16"/>
      <w:szCs w:val="16"/>
    </w:rPr>
  </w:style>
  <w:style w:type="character" w:customStyle="1" w:styleId="BodyTextIndent3Char">
    <w:name w:val="Body Text Indent 3 Char"/>
    <w:link w:val="BodyTextIndent3"/>
    <w:rsid w:val="00910A4A"/>
    <w:rPr>
      <w:sz w:val="16"/>
      <w:szCs w:val="16"/>
      <w:lang w:eastAsia="en-US"/>
    </w:rPr>
  </w:style>
  <w:style w:type="paragraph" w:styleId="Closing">
    <w:name w:val="Closing"/>
    <w:basedOn w:val="Normal"/>
    <w:link w:val="ClosingChar"/>
    <w:rsid w:val="00910A4A"/>
    <w:pPr>
      <w:ind w:left="4252"/>
    </w:pPr>
  </w:style>
  <w:style w:type="character" w:customStyle="1" w:styleId="ClosingChar">
    <w:name w:val="Closing Char"/>
    <w:link w:val="Closing"/>
    <w:rsid w:val="00910A4A"/>
    <w:rPr>
      <w:lang w:eastAsia="en-US"/>
    </w:rPr>
  </w:style>
  <w:style w:type="paragraph" w:styleId="CommentSubject">
    <w:name w:val="annotation subject"/>
    <w:basedOn w:val="CommentText"/>
    <w:next w:val="CommentText"/>
    <w:link w:val="CommentSubjectChar"/>
    <w:rsid w:val="00910A4A"/>
    <w:rPr>
      <w:b/>
      <w:bCs/>
    </w:rPr>
  </w:style>
  <w:style w:type="character" w:customStyle="1" w:styleId="CommentSubjectChar">
    <w:name w:val="Comment Subject Char"/>
    <w:link w:val="CommentSubject"/>
    <w:rsid w:val="00910A4A"/>
    <w:rPr>
      <w:b/>
      <w:bCs/>
      <w:lang w:eastAsia="en-US"/>
    </w:rPr>
  </w:style>
  <w:style w:type="paragraph" w:styleId="Date">
    <w:name w:val="Date"/>
    <w:basedOn w:val="Normal"/>
    <w:next w:val="Normal"/>
    <w:link w:val="DateChar"/>
    <w:rsid w:val="00910A4A"/>
  </w:style>
  <w:style w:type="character" w:customStyle="1" w:styleId="DateChar">
    <w:name w:val="Date Char"/>
    <w:link w:val="Date"/>
    <w:rsid w:val="00910A4A"/>
    <w:rPr>
      <w:lang w:eastAsia="en-US"/>
    </w:rPr>
  </w:style>
  <w:style w:type="paragraph" w:styleId="DocumentMap">
    <w:name w:val="Document Map"/>
    <w:basedOn w:val="Normal"/>
    <w:link w:val="DocumentMapChar"/>
    <w:rsid w:val="00910A4A"/>
    <w:rPr>
      <w:rFonts w:ascii="Segoe UI" w:hAnsi="Segoe UI" w:cs="Segoe UI"/>
      <w:sz w:val="16"/>
      <w:szCs w:val="16"/>
    </w:rPr>
  </w:style>
  <w:style w:type="character" w:customStyle="1" w:styleId="DocumentMapChar">
    <w:name w:val="Document Map Char"/>
    <w:link w:val="DocumentMap"/>
    <w:rsid w:val="00910A4A"/>
    <w:rPr>
      <w:rFonts w:ascii="Segoe UI" w:hAnsi="Segoe UI" w:cs="Segoe UI"/>
      <w:sz w:val="16"/>
      <w:szCs w:val="16"/>
      <w:lang w:eastAsia="en-US"/>
    </w:rPr>
  </w:style>
  <w:style w:type="paragraph" w:styleId="E-mailSignature">
    <w:name w:val="E-mail Signature"/>
    <w:basedOn w:val="Normal"/>
    <w:link w:val="E-mailSignatureChar"/>
    <w:rsid w:val="00910A4A"/>
  </w:style>
  <w:style w:type="character" w:customStyle="1" w:styleId="E-mailSignatureChar">
    <w:name w:val="E-mail Signature Char"/>
    <w:link w:val="E-mailSignature"/>
    <w:rsid w:val="00910A4A"/>
    <w:rPr>
      <w:lang w:eastAsia="en-US"/>
    </w:rPr>
  </w:style>
  <w:style w:type="paragraph" w:styleId="EndnoteText">
    <w:name w:val="endnote text"/>
    <w:basedOn w:val="Normal"/>
    <w:link w:val="EndnoteTextChar"/>
    <w:rsid w:val="00910A4A"/>
  </w:style>
  <w:style w:type="character" w:customStyle="1" w:styleId="EndnoteTextChar">
    <w:name w:val="Endnote Text Char"/>
    <w:link w:val="EndnoteText"/>
    <w:rsid w:val="00910A4A"/>
    <w:rPr>
      <w:lang w:eastAsia="en-US"/>
    </w:rPr>
  </w:style>
  <w:style w:type="paragraph" w:styleId="EnvelopeAddress">
    <w:name w:val="envelope address"/>
    <w:basedOn w:val="Normal"/>
    <w:rsid w:val="00910A4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0A4A"/>
    <w:rPr>
      <w:rFonts w:ascii="Calibri Light" w:hAnsi="Calibri Light"/>
    </w:rPr>
  </w:style>
  <w:style w:type="paragraph" w:styleId="HTMLAddress">
    <w:name w:val="HTML Address"/>
    <w:basedOn w:val="Normal"/>
    <w:link w:val="HTMLAddressChar"/>
    <w:rsid w:val="00910A4A"/>
    <w:rPr>
      <w:i/>
      <w:iCs/>
    </w:rPr>
  </w:style>
  <w:style w:type="character" w:customStyle="1" w:styleId="HTMLAddressChar">
    <w:name w:val="HTML Address Char"/>
    <w:link w:val="HTMLAddress"/>
    <w:rsid w:val="00910A4A"/>
    <w:rPr>
      <w:i/>
      <w:iCs/>
      <w:lang w:eastAsia="en-US"/>
    </w:rPr>
  </w:style>
  <w:style w:type="paragraph" w:styleId="HTMLPreformatted">
    <w:name w:val="HTML Preformatted"/>
    <w:basedOn w:val="Normal"/>
    <w:link w:val="HTMLPreformattedChar"/>
    <w:rsid w:val="00910A4A"/>
    <w:rPr>
      <w:rFonts w:ascii="Courier New" w:hAnsi="Courier New" w:cs="Courier New"/>
    </w:rPr>
  </w:style>
  <w:style w:type="character" w:customStyle="1" w:styleId="HTMLPreformattedChar">
    <w:name w:val="HTML Preformatted Char"/>
    <w:link w:val="HTMLPreformatted"/>
    <w:rsid w:val="00910A4A"/>
    <w:rPr>
      <w:rFonts w:ascii="Courier New" w:hAnsi="Courier New" w:cs="Courier New"/>
      <w:lang w:eastAsia="en-US"/>
    </w:rPr>
  </w:style>
  <w:style w:type="paragraph" w:styleId="Index3">
    <w:name w:val="index 3"/>
    <w:basedOn w:val="Normal"/>
    <w:next w:val="Normal"/>
    <w:rsid w:val="00910A4A"/>
    <w:pPr>
      <w:ind w:left="600" w:hanging="200"/>
    </w:pPr>
  </w:style>
  <w:style w:type="paragraph" w:styleId="Index4">
    <w:name w:val="index 4"/>
    <w:basedOn w:val="Normal"/>
    <w:next w:val="Normal"/>
    <w:rsid w:val="00910A4A"/>
    <w:pPr>
      <w:ind w:left="800" w:hanging="200"/>
    </w:pPr>
  </w:style>
  <w:style w:type="paragraph" w:styleId="Index5">
    <w:name w:val="index 5"/>
    <w:basedOn w:val="Normal"/>
    <w:next w:val="Normal"/>
    <w:rsid w:val="00910A4A"/>
    <w:pPr>
      <w:ind w:left="1000" w:hanging="200"/>
    </w:pPr>
  </w:style>
  <w:style w:type="paragraph" w:styleId="Index6">
    <w:name w:val="index 6"/>
    <w:basedOn w:val="Normal"/>
    <w:next w:val="Normal"/>
    <w:rsid w:val="00910A4A"/>
    <w:pPr>
      <w:ind w:left="1200" w:hanging="200"/>
    </w:pPr>
  </w:style>
  <w:style w:type="paragraph" w:styleId="Index7">
    <w:name w:val="index 7"/>
    <w:basedOn w:val="Normal"/>
    <w:next w:val="Normal"/>
    <w:rsid w:val="00910A4A"/>
    <w:pPr>
      <w:ind w:left="1400" w:hanging="200"/>
    </w:pPr>
  </w:style>
  <w:style w:type="paragraph" w:styleId="Index8">
    <w:name w:val="index 8"/>
    <w:basedOn w:val="Normal"/>
    <w:next w:val="Normal"/>
    <w:rsid w:val="00910A4A"/>
    <w:pPr>
      <w:ind w:left="1600" w:hanging="200"/>
    </w:pPr>
  </w:style>
  <w:style w:type="paragraph" w:styleId="Index9">
    <w:name w:val="index 9"/>
    <w:basedOn w:val="Normal"/>
    <w:next w:val="Normal"/>
    <w:rsid w:val="00910A4A"/>
    <w:pPr>
      <w:ind w:left="1800" w:hanging="200"/>
    </w:pPr>
  </w:style>
  <w:style w:type="paragraph" w:styleId="IntenseQuote">
    <w:name w:val="Intense Quote"/>
    <w:basedOn w:val="Normal"/>
    <w:next w:val="Normal"/>
    <w:link w:val="IntenseQuoteChar"/>
    <w:uiPriority w:val="30"/>
    <w:qFormat/>
    <w:rsid w:val="00910A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0A4A"/>
    <w:rPr>
      <w:i/>
      <w:iCs/>
      <w:color w:val="4472C4"/>
      <w:lang w:eastAsia="en-US"/>
    </w:rPr>
  </w:style>
  <w:style w:type="paragraph" w:styleId="ListContinue">
    <w:name w:val="List Continue"/>
    <w:basedOn w:val="Normal"/>
    <w:rsid w:val="00910A4A"/>
    <w:pPr>
      <w:spacing w:after="120"/>
      <w:ind w:left="283"/>
      <w:contextualSpacing/>
    </w:pPr>
  </w:style>
  <w:style w:type="paragraph" w:styleId="ListContinue2">
    <w:name w:val="List Continue 2"/>
    <w:basedOn w:val="Normal"/>
    <w:rsid w:val="00910A4A"/>
    <w:pPr>
      <w:spacing w:after="120"/>
      <w:ind w:left="566"/>
      <w:contextualSpacing/>
    </w:pPr>
  </w:style>
  <w:style w:type="paragraph" w:styleId="ListContinue3">
    <w:name w:val="List Continue 3"/>
    <w:basedOn w:val="Normal"/>
    <w:rsid w:val="00910A4A"/>
    <w:pPr>
      <w:spacing w:after="120"/>
      <w:ind w:left="849"/>
      <w:contextualSpacing/>
    </w:pPr>
  </w:style>
  <w:style w:type="paragraph" w:styleId="ListContinue4">
    <w:name w:val="List Continue 4"/>
    <w:basedOn w:val="Normal"/>
    <w:rsid w:val="00910A4A"/>
    <w:pPr>
      <w:spacing w:after="120"/>
      <w:ind w:left="1132"/>
      <w:contextualSpacing/>
    </w:pPr>
  </w:style>
  <w:style w:type="paragraph" w:styleId="ListContinue5">
    <w:name w:val="List Continue 5"/>
    <w:basedOn w:val="Normal"/>
    <w:rsid w:val="00910A4A"/>
    <w:pPr>
      <w:spacing w:after="120"/>
      <w:ind w:left="1415"/>
      <w:contextualSpacing/>
    </w:pPr>
  </w:style>
  <w:style w:type="paragraph" w:styleId="ListNumber3">
    <w:name w:val="List Number 3"/>
    <w:basedOn w:val="Normal"/>
    <w:rsid w:val="00910A4A"/>
    <w:pPr>
      <w:numPr>
        <w:numId w:val="6"/>
      </w:numPr>
      <w:contextualSpacing/>
    </w:pPr>
  </w:style>
  <w:style w:type="paragraph" w:styleId="ListNumber4">
    <w:name w:val="List Number 4"/>
    <w:basedOn w:val="Normal"/>
    <w:rsid w:val="00910A4A"/>
    <w:pPr>
      <w:numPr>
        <w:numId w:val="7"/>
      </w:numPr>
      <w:contextualSpacing/>
    </w:pPr>
  </w:style>
  <w:style w:type="paragraph" w:styleId="ListNumber5">
    <w:name w:val="List Number 5"/>
    <w:basedOn w:val="Normal"/>
    <w:rsid w:val="00910A4A"/>
    <w:pPr>
      <w:numPr>
        <w:numId w:val="8"/>
      </w:numPr>
      <w:contextualSpacing/>
    </w:pPr>
  </w:style>
  <w:style w:type="paragraph" w:styleId="ListParagraph">
    <w:name w:val="List Paragraph"/>
    <w:basedOn w:val="Normal"/>
    <w:uiPriority w:val="34"/>
    <w:qFormat/>
    <w:rsid w:val="00910A4A"/>
    <w:pPr>
      <w:ind w:left="720"/>
    </w:pPr>
  </w:style>
  <w:style w:type="paragraph" w:styleId="MacroText">
    <w:name w:val="macro"/>
    <w:link w:val="MacroTextChar"/>
    <w:rsid w:val="00910A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10A4A"/>
    <w:rPr>
      <w:rFonts w:ascii="Courier New" w:hAnsi="Courier New" w:cs="Courier New"/>
      <w:lang w:eastAsia="en-US"/>
    </w:rPr>
  </w:style>
  <w:style w:type="paragraph" w:styleId="MessageHeader">
    <w:name w:val="Message Header"/>
    <w:basedOn w:val="Normal"/>
    <w:link w:val="MessageHeaderChar"/>
    <w:rsid w:val="00910A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0A4A"/>
    <w:rPr>
      <w:rFonts w:ascii="Calibri Light" w:hAnsi="Calibri Light"/>
      <w:sz w:val="24"/>
      <w:szCs w:val="24"/>
      <w:shd w:val="pct20" w:color="auto" w:fill="auto"/>
      <w:lang w:eastAsia="en-US"/>
    </w:rPr>
  </w:style>
  <w:style w:type="paragraph" w:styleId="NoSpacing">
    <w:name w:val="No Spacing"/>
    <w:uiPriority w:val="1"/>
    <w:qFormat/>
    <w:rsid w:val="00910A4A"/>
    <w:rPr>
      <w:lang w:eastAsia="en-US"/>
    </w:rPr>
  </w:style>
  <w:style w:type="paragraph" w:styleId="NormalWeb">
    <w:name w:val="Normal (Web)"/>
    <w:basedOn w:val="Normal"/>
    <w:rsid w:val="00910A4A"/>
    <w:rPr>
      <w:sz w:val="24"/>
      <w:szCs w:val="24"/>
    </w:rPr>
  </w:style>
  <w:style w:type="paragraph" w:styleId="NormalIndent">
    <w:name w:val="Normal Indent"/>
    <w:basedOn w:val="Normal"/>
    <w:rsid w:val="00910A4A"/>
    <w:pPr>
      <w:ind w:left="720"/>
    </w:pPr>
  </w:style>
  <w:style w:type="paragraph" w:styleId="NoteHeading">
    <w:name w:val="Note Heading"/>
    <w:basedOn w:val="Normal"/>
    <w:next w:val="Normal"/>
    <w:link w:val="NoteHeadingChar"/>
    <w:rsid w:val="00910A4A"/>
  </w:style>
  <w:style w:type="character" w:customStyle="1" w:styleId="NoteHeadingChar">
    <w:name w:val="Note Heading Char"/>
    <w:link w:val="NoteHeading"/>
    <w:rsid w:val="00910A4A"/>
    <w:rPr>
      <w:lang w:eastAsia="en-US"/>
    </w:rPr>
  </w:style>
  <w:style w:type="paragraph" w:styleId="PlainText">
    <w:name w:val="Plain Text"/>
    <w:basedOn w:val="Normal"/>
    <w:link w:val="PlainTextChar"/>
    <w:rsid w:val="00910A4A"/>
    <w:rPr>
      <w:rFonts w:ascii="Courier New" w:hAnsi="Courier New" w:cs="Courier New"/>
    </w:rPr>
  </w:style>
  <w:style w:type="character" w:customStyle="1" w:styleId="PlainTextChar">
    <w:name w:val="Plain Text Char"/>
    <w:link w:val="PlainText"/>
    <w:rsid w:val="00910A4A"/>
    <w:rPr>
      <w:rFonts w:ascii="Courier New" w:hAnsi="Courier New" w:cs="Courier New"/>
      <w:lang w:eastAsia="en-US"/>
    </w:rPr>
  </w:style>
  <w:style w:type="paragraph" w:styleId="Quote">
    <w:name w:val="Quote"/>
    <w:basedOn w:val="Normal"/>
    <w:next w:val="Normal"/>
    <w:link w:val="QuoteChar"/>
    <w:uiPriority w:val="29"/>
    <w:qFormat/>
    <w:rsid w:val="00910A4A"/>
    <w:pPr>
      <w:spacing w:before="200" w:after="160"/>
      <w:ind w:left="864" w:right="864"/>
      <w:jc w:val="center"/>
    </w:pPr>
    <w:rPr>
      <w:i/>
      <w:iCs/>
      <w:color w:val="404040"/>
    </w:rPr>
  </w:style>
  <w:style w:type="character" w:customStyle="1" w:styleId="QuoteChar">
    <w:name w:val="Quote Char"/>
    <w:link w:val="Quote"/>
    <w:uiPriority w:val="29"/>
    <w:rsid w:val="00910A4A"/>
    <w:rPr>
      <w:i/>
      <w:iCs/>
      <w:color w:val="404040"/>
      <w:lang w:eastAsia="en-US"/>
    </w:rPr>
  </w:style>
  <w:style w:type="paragraph" w:styleId="Salutation">
    <w:name w:val="Salutation"/>
    <w:basedOn w:val="Normal"/>
    <w:next w:val="Normal"/>
    <w:link w:val="SalutationChar"/>
    <w:rsid w:val="00910A4A"/>
  </w:style>
  <w:style w:type="character" w:customStyle="1" w:styleId="SalutationChar">
    <w:name w:val="Salutation Char"/>
    <w:link w:val="Salutation"/>
    <w:rsid w:val="00910A4A"/>
    <w:rPr>
      <w:lang w:eastAsia="en-US"/>
    </w:rPr>
  </w:style>
  <w:style w:type="paragraph" w:styleId="Signature">
    <w:name w:val="Signature"/>
    <w:basedOn w:val="Normal"/>
    <w:link w:val="SignatureChar"/>
    <w:rsid w:val="00910A4A"/>
    <w:pPr>
      <w:ind w:left="4252"/>
    </w:pPr>
  </w:style>
  <w:style w:type="character" w:customStyle="1" w:styleId="SignatureChar">
    <w:name w:val="Signature Char"/>
    <w:link w:val="Signature"/>
    <w:rsid w:val="00910A4A"/>
    <w:rPr>
      <w:lang w:eastAsia="en-US"/>
    </w:rPr>
  </w:style>
  <w:style w:type="paragraph" w:styleId="Subtitle">
    <w:name w:val="Subtitle"/>
    <w:basedOn w:val="Normal"/>
    <w:next w:val="Normal"/>
    <w:link w:val="SubtitleChar"/>
    <w:qFormat/>
    <w:rsid w:val="00910A4A"/>
    <w:pPr>
      <w:spacing w:after="60"/>
      <w:jc w:val="center"/>
      <w:outlineLvl w:val="1"/>
    </w:pPr>
    <w:rPr>
      <w:rFonts w:ascii="Calibri Light" w:hAnsi="Calibri Light"/>
      <w:sz w:val="24"/>
      <w:szCs w:val="24"/>
    </w:rPr>
  </w:style>
  <w:style w:type="character" w:customStyle="1" w:styleId="SubtitleChar">
    <w:name w:val="Subtitle Char"/>
    <w:link w:val="Subtitle"/>
    <w:rsid w:val="00910A4A"/>
    <w:rPr>
      <w:rFonts w:ascii="Calibri Light" w:hAnsi="Calibri Light"/>
      <w:sz w:val="24"/>
      <w:szCs w:val="24"/>
      <w:lang w:eastAsia="en-US"/>
    </w:rPr>
  </w:style>
  <w:style w:type="paragraph" w:styleId="TableofAuthorities">
    <w:name w:val="table of authorities"/>
    <w:basedOn w:val="Normal"/>
    <w:next w:val="Normal"/>
    <w:rsid w:val="00910A4A"/>
    <w:pPr>
      <w:ind w:left="200" w:hanging="200"/>
    </w:pPr>
  </w:style>
  <w:style w:type="paragraph" w:styleId="TableofFigures">
    <w:name w:val="table of figures"/>
    <w:basedOn w:val="Normal"/>
    <w:next w:val="Normal"/>
    <w:rsid w:val="00910A4A"/>
  </w:style>
  <w:style w:type="paragraph" w:styleId="TOAHeading">
    <w:name w:val="toa heading"/>
    <w:basedOn w:val="Normal"/>
    <w:next w:val="Normal"/>
    <w:rsid w:val="00910A4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0A4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package" Target="embeddings/Microsoft_Visio_Drawing3.vsdx"/><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package" Target="embeddings/Microsoft_Visio_Drawing1.vsdx"/><Relationship Id="rId27" Type="http://schemas.openxmlformats.org/officeDocument/2006/relationships/image" Target="media/image11.wmf"/><Relationship Id="rId30" Type="http://schemas.openxmlformats.org/officeDocument/2006/relationships/package" Target="embeddings/Microsoft_Visio_Drawing2.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54</Pages>
  <Words>13354</Words>
  <Characters>76124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TS 44.004</vt:lpstr>
    </vt:vector>
  </TitlesOfParts>
  <Manager/>
  <Company>ETSI - MCC Support</Company>
  <LinksUpToDate>false</LinksUpToDate>
  <CharactersWithSpaces>89300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44.004</dc:title>
  <dc:subject>GSM/EDGE Layer 1; General requirements</dc:subject>
  <dc:creator>TSG RAN WG6</dc:creator>
  <cp:keywords>GSM, radio</cp:keywords>
  <cp:lastModifiedBy>R5-253880</cp:lastModifiedBy>
  <cp:revision>2</cp:revision>
  <dcterms:created xsi:type="dcterms:W3CDTF">2025-10-13T16:44:00Z</dcterms:created>
  <dcterms:modified xsi:type="dcterms:W3CDTF">2025-10-13T16:44:00Z</dcterms:modified>
</cp:coreProperties>
</file>