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99532" w14:textId="77777777" w:rsidR="004A3549" w:rsidRDefault="00676D6F">
      <w:pPr>
        <w:pStyle w:val="ZA"/>
        <w:framePr w:wrap="notBeside"/>
      </w:pPr>
      <w:bookmarkStart w:id="0" w:name="page1"/>
      <w:r>
        <w:rPr>
          <w:sz w:val="64"/>
        </w:rPr>
        <w:t>3GPP TS 32</w:t>
      </w:r>
      <w:r w:rsidR="004A3549">
        <w:rPr>
          <w:sz w:val="64"/>
        </w:rPr>
        <w:t>.</w:t>
      </w:r>
      <w:r w:rsidR="00A244AD">
        <w:rPr>
          <w:sz w:val="64"/>
        </w:rPr>
        <w:t>58</w:t>
      </w:r>
      <w:r>
        <w:rPr>
          <w:sz w:val="64"/>
        </w:rPr>
        <w:t>4</w:t>
      </w:r>
      <w:r w:rsidR="004A3549">
        <w:rPr>
          <w:sz w:val="64"/>
        </w:rPr>
        <w:t xml:space="preserve"> </w:t>
      </w:r>
      <w:r>
        <w:t>V</w:t>
      </w:r>
      <w:r w:rsidR="00FA671E">
        <w:t>19.0.0</w:t>
      </w:r>
      <w:r w:rsidR="00E016F7">
        <w:t xml:space="preserve"> </w:t>
      </w:r>
      <w:r w:rsidR="004A3549">
        <w:rPr>
          <w:sz w:val="32"/>
        </w:rPr>
        <w:t>(</w:t>
      </w:r>
      <w:r w:rsidR="00FA671E">
        <w:rPr>
          <w:sz w:val="32"/>
        </w:rPr>
        <w:t>2025-09</w:t>
      </w:r>
      <w:r w:rsidR="004A3549">
        <w:rPr>
          <w:sz w:val="32"/>
        </w:rPr>
        <w:t>)</w:t>
      </w:r>
    </w:p>
    <w:p w14:paraId="765DAA14" w14:textId="77777777" w:rsidR="004A3549" w:rsidRDefault="004A3549">
      <w:pPr>
        <w:pStyle w:val="ZB"/>
        <w:framePr w:wrap="notBeside"/>
      </w:pPr>
      <w:r>
        <w:t>Technical Specification</w:t>
      </w:r>
    </w:p>
    <w:p w14:paraId="0252B87B" w14:textId="77777777" w:rsidR="004A3549" w:rsidRDefault="004A3549">
      <w:pPr>
        <w:pStyle w:val="ZT"/>
        <w:framePr w:wrap="notBeside"/>
      </w:pPr>
      <w:r>
        <w:t>3rd Generation Partnership Project;</w:t>
      </w:r>
    </w:p>
    <w:p w14:paraId="3A7BF9DC" w14:textId="77777777" w:rsidR="004A3549" w:rsidRDefault="004A3549">
      <w:pPr>
        <w:pStyle w:val="ZT"/>
        <w:framePr w:wrap="notBeside"/>
      </w:pPr>
      <w:r>
        <w:t xml:space="preserve">Technical Specification Group </w:t>
      </w:r>
      <w:r w:rsidR="00676D6F" w:rsidRPr="003E3D90">
        <w:t>Services and System Aspects</w:t>
      </w:r>
      <w:r>
        <w:t>;</w:t>
      </w:r>
    </w:p>
    <w:p w14:paraId="412D4916" w14:textId="77777777" w:rsidR="00676D6F" w:rsidRPr="002D2515" w:rsidRDefault="00676D6F" w:rsidP="002D2515">
      <w:pPr>
        <w:pStyle w:val="ZT"/>
        <w:framePr w:wrap="notBeside"/>
      </w:pPr>
      <w:r w:rsidRPr="00D03738">
        <w:rPr>
          <w:snapToGrid w:val="0"/>
          <w:lang w:val="en-US"/>
        </w:rPr>
        <w:t>Telecommunication management</w:t>
      </w:r>
      <w:r w:rsidR="004A3549">
        <w:t>;</w:t>
      </w:r>
      <w:r w:rsidR="002D2515">
        <w:br/>
      </w:r>
      <w:r w:rsidR="00A244AD" w:rsidRPr="00A244AD">
        <w:rPr>
          <w:snapToGrid w:val="0"/>
          <w:lang w:eastAsia="zh-CN"/>
        </w:rPr>
        <w:t xml:space="preserve">Home Node B (HNB) </w:t>
      </w:r>
      <w:r w:rsidR="002D2515">
        <w:rPr>
          <w:snapToGrid w:val="0"/>
          <w:lang w:eastAsia="zh-CN"/>
        </w:rPr>
        <w:br/>
      </w:r>
      <w:r w:rsidR="00A244AD" w:rsidRPr="00A244AD">
        <w:rPr>
          <w:snapToGrid w:val="0"/>
          <w:lang w:eastAsia="zh-CN"/>
        </w:rPr>
        <w:t>Operations, Administration, Maintenance and Provisioning (OAM&amp;P)</w:t>
      </w:r>
      <w:r>
        <w:rPr>
          <w:snapToGrid w:val="0"/>
          <w:lang w:eastAsia="zh-CN"/>
        </w:rPr>
        <w:t>;</w:t>
      </w:r>
      <w:r w:rsidR="002D2515">
        <w:rPr>
          <w:snapToGrid w:val="0"/>
          <w:lang w:eastAsia="zh-CN"/>
        </w:rPr>
        <w:br/>
      </w:r>
      <w:r w:rsidR="00A244AD" w:rsidRPr="00A244AD">
        <w:rPr>
          <w:snapToGrid w:val="0"/>
          <w:lang w:eastAsia="zh-CN"/>
        </w:rPr>
        <w:t>XML</w:t>
      </w:r>
      <w:r w:rsidR="00A244AD">
        <w:rPr>
          <w:snapToGrid w:val="0"/>
          <w:lang w:eastAsia="zh-CN"/>
        </w:rPr>
        <w:t xml:space="preserve"> </w:t>
      </w:r>
      <w:r w:rsidR="00A244AD" w:rsidRPr="00A244AD">
        <w:rPr>
          <w:snapToGrid w:val="0"/>
          <w:lang w:eastAsia="zh-CN"/>
        </w:rPr>
        <w:t xml:space="preserve">definitions for Type 1 interface HNB to </w:t>
      </w:r>
      <w:r w:rsidR="002D2515">
        <w:rPr>
          <w:snapToGrid w:val="0"/>
          <w:lang w:eastAsia="zh-CN"/>
        </w:rPr>
        <w:br/>
      </w:r>
      <w:r w:rsidR="00A244AD" w:rsidRPr="00A244AD">
        <w:rPr>
          <w:snapToGrid w:val="0"/>
          <w:lang w:eastAsia="zh-CN"/>
        </w:rPr>
        <w:t>HNB Management System (HMS)</w:t>
      </w:r>
      <w:r>
        <w:t xml:space="preserve"> </w:t>
      </w:r>
    </w:p>
    <w:p w14:paraId="0159AB82" w14:textId="77777777" w:rsidR="004A3549" w:rsidRDefault="004A3549">
      <w:pPr>
        <w:pStyle w:val="ZT"/>
        <w:framePr w:wrap="notBeside"/>
      </w:pPr>
      <w:r>
        <w:t>(</w:t>
      </w:r>
      <w:r>
        <w:rPr>
          <w:rStyle w:val="ZGSM"/>
        </w:rPr>
        <w:t>Release</w:t>
      </w:r>
      <w:r w:rsidR="00FA671E">
        <w:rPr>
          <w:rStyle w:val="ZGSM"/>
        </w:rPr>
        <w:t xml:space="preserve"> 19</w:t>
      </w:r>
      <w:r>
        <w:t>)</w:t>
      </w:r>
    </w:p>
    <w:bookmarkStart w:id="1" w:name="_MON_1684549432"/>
    <w:bookmarkEnd w:id="1"/>
    <w:p w14:paraId="68155DE2" w14:textId="77777777" w:rsidR="006D0F37" w:rsidRPr="006D0F37" w:rsidRDefault="00E81850" w:rsidP="006D0F37">
      <w:pPr>
        <w:pStyle w:val="ZU"/>
        <w:framePr w:h="4929" w:hRule="exact" w:wrap="notBeside"/>
        <w:tabs>
          <w:tab w:val="right" w:pos="10205"/>
        </w:tabs>
        <w:jc w:val="left"/>
        <w:rPr>
          <w:i/>
        </w:rPr>
      </w:pPr>
      <w:r w:rsidRPr="00E81850">
        <w:rPr>
          <w:i/>
        </w:rPr>
        <w:object w:dxaOrig="2026" w:dyaOrig="1251" w14:anchorId="38DA7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72.5pt" o:ole="">
            <v:imagedata r:id="rId7" o:title=""/>
          </v:shape>
          <o:OLEObject Type="Embed" ProgID="Word.Picture.8" ShapeID="_x0000_i1025" DrawAspect="Content" ObjectID="_1822213132" r:id="rId8"/>
        </w:object>
      </w:r>
      <w:r w:rsidR="006D0F37" w:rsidRPr="006D0F37">
        <w:rPr>
          <w:i/>
        </w:rPr>
        <w:tab/>
      </w:r>
      <w:r w:rsidR="000F3411">
        <w:rPr>
          <w:i/>
        </w:rPr>
        <w:pict w14:anchorId="2F81481C">
          <v:shape id="_x0000_i1026" type="#_x0000_t75" style="width:128pt;height:75pt">
            <v:imagedata r:id="rId9" o:title="3GPP-logo_web"/>
          </v:shape>
        </w:pict>
      </w:r>
    </w:p>
    <w:p w14:paraId="16BFA822" w14:textId="77777777" w:rsidR="00806CB4" w:rsidRDefault="00806CB4" w:rsidP="00806CB4">
      <w:pPr>
        <w:pStyle w:val="ZU"/>
        <w:framePr w:h="4929" w:hRule="exact" w:wrap="notBeside"/>
        <w:tabs>
          <w:tab w:val="right" w:pos="10206"/>
        </w:tabs>
        <w:jc w:val="left"/>
      </w:pPr>
    </w:p>
    <w:p w14:paraId="51A1D70C"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C3D820" w14:textId="77777777" w:rsidR="004A3549" w:rsidRDefault="004A3549">
      <w:pPr>
        <w:pStyle w:val="ZV"/>
        <w:framePr w:wrap="notBeside"/>
      </w:pPr>
    </w:p>
    <w:bookmarkEnd w:id="0"/>
    <w:p w14:paraId="1C472BA1" w14:textId="77777777" w:rsidR="004A3549" w:rsidRDefault="004A3549">
      <w:pPr>
        <w:sectPr w:rsidR="004A3549">
          <w:footnotePr>
            <w:numRestart w:val="eachSect"/>
          </w:footnotePr>
          <w:pgSz w:w="11907" w:h="16840"/>
          <w:pgMar w:top="2268" w:right="851" w:bottom="10773" w:left="851" w:header="0" w:footer="0" w:gutter="0"/>
          <w:cols w:space="720"/>
        </w:sectPr>
      </w:pPr>
    </w:p>
    <w:p w14:paraId="71617775" w14:textId="77777777" w:rsidR="004A3549" w:rsidRDefault="004A3549">
      <w:bookmarkStart w:id="2" w:name="page2"/>
    </w:p>
    <w:p w14:paraId="4330B7A5" w14:textId="77777777" w:rsidR="004A3549" w:rsidRDefault="004A3549">
      <w:pPr>
        <w:pStyle w:val="FP"/>
        <w:framePr w:wrap="notBeside" w:hAnchor="margin" w:y="1419"/>
        <w:pBdr>
          <w:bottom w:val="single" w:sz="6" w:space="1" w:color="auto"/>
        </w:pBdr>
        <w:spacing w:before="240"/>
        <w:ind w:left="2835" w:right="2835"/>
        <w:jc w:val="center"/>
      </w:pPr>
      <w:r>
        <w:t>Keywords</w:t>
      </w:r>
    </w:p>
    <w:p w14:paraId="3F01FD66" w14:textId="77777777" w:rsidR="004A3549" w:rsidRDefault="002D2515">
      <w:pPr>
        <w:pStyle w:val="FP"/>
        <w:framePr w:wrap="notBeside" w:hAnchor="margin" w:y="1419"/>
        <w:ind w:left="2835" w:right="2835"/>
        <w:jc w:val="center"/>
        <w:rPr>
          <w:rFonts w:ascii="Arial" w:hAnsi="Arial"/>
          <w:sz w:val="18"/>
        </w:rPr>
      </w:pPr>
      <w:r>
        <w:rPr>
          <w:rFonts w:ascii="Arial" w:hAnsi="Arial"/>
          <w:sz w:val="18"/>
        </w:rPr>
        <w:t xml:space="preserve">UMTS, </w:t>
      </w:r>
      <w:r w:rsidR="00676D6F">
        <w:rPr>
          <w:rFonts w:ascii="Arial" w:hAnsi="Arial"/>
          <w:sz w:val="18"/>
        </w:rPr>
        <w:t>management</w:t>
      </w:r>
      <w:r>
        <w:rPr>
          <w:rFonts w:ascii="Arial" w:hAnsi="Arial"/>
          <w:sz w:val="18"/>
        </w:rPr>
        <w:t>, base station</w:t>
      </w:r>
    </w:p>
    <w:p w14:paraId="4A62FE55" w14:textId="77777777" w:rsidR="004A3549" w:rsidRDefault="004A3549"/>
    <w:p w14:paraId="52C3D945"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3E731677" w14:textId="77777777" w:rsidR="004A3549" w:rsidRDefault="004A3549">
      <w:pPr>
        <w:pStyle w:val="FP"/>
        <w:framePr w:wrap="notBeside" w:hAnchor="margin" w:yAlign="center"/>
        <w:pBdr>
          <w:bottom w:val="single" w:sz="6" w:space="1" w:color="auto"/>
        </w:pBdr>
        <w:ind w:left="2835" w:right="2835"/>
        <w:jc w:val="center"/>
      </w:pPr>
      <w:r>
        <w:t>Postal address</w:t>
      </w:r>
    </w:p>
    <w:p w14:paraId="6031AA5F" w14:textId="77777777" w:rsidR="004A3549" w:rsidRDefault="004A3549">
      <w:pPr>
        <w:pStyle w:val="FP"/>
        <w:framePr w:wrap="notBeside" w:hAnchor="margin" w:yAlign="center"/>
        <w:ind w:left="2835" w:right="2835"/>
        <w:jc w:val="center"/>
        <w:rPr>
          <w:rFonts w:ascii="Arial" w:hAnsi="Arial"/>
          <w:sz w:val="18"/>
        </w:rPr>
      </w:pPr>
    </w:p>
    <w:p w14:paraId="6C61E1DD" w14:textId="77777777" w:rsidR="004A3549" w:rsidRPr="002D2515" w:rsidRDefault="004A3549">
      <w:pPr>
        <w:pStyle w:val="FP"/>
        <w:framePr w:wrap="notBeside" w:hAnchor="margin" w:yAlign="center"/>
        <w:pBdr>
          <w:bottom w:val="single" w:sz="6" w:space="1" w:color="auto"/>
        </w:pBdr>
        <w:spacing w:before="240"/>
        <w:ind w:left="2835" w:right="2835"/>
        <w:jc w:val="center"/>
        <w:rPr>
          <w:lang w:val="fr-FR"/>
        </w:rPr>
      </w:pPr>
      <w:r w:rsidRPr="002D2515">
        <w:rPr>
          <w:lang w:val="fr-FR"/>
        </w:rPr>
        <w:t>3GPP support office address</w:t>
      </w:r>
    </w:p>
    <w:p w14:paraId="0222D5F2"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D7665BB"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296EFC" w14:textId="77777777" w:rsidR="004A3549" w:rsidRPr="002D2515" w:rsidRDefault="004A3549">
      <w:pPr>
        <w:pStyle w:val="FP"/>
        <w:framePr w:wrap="notBeside" w:hAnchor="margin" w:yAlign="center"/>
        <w:spacing w:after="20"/>
        <w:ind w:left="2835" w:right="2835"/>
        <w:jc w:val="center"/>
        <w:rPr>
          <w:rFonts w:ascii="Arial" w:hAnsi="Arial"/>
          <w:sz w:val="18"/>
        </w:rPr>
      </w:pPr>
      <w:r w:rsidRPr="002D2515">
        <w:rPr>
          <w:rFonts w:ascii="Arial" w:hAnsi="Arial"/>
          <w:sz w:val="18"/>
        </w:rPr>
        <w:t>Tel.: +33 4 92 94 42 00 Fax: +33 4 93 65 47 16</w:t>
      </w:r>
    </w:p>
    <w:p w14:paraId="5A937EEE" w14:textId="77777777" w:rsidR="004A3549" w:rsidRPr="002D2515" w:rsidRDefault="004A3549">
      <w:pPr>
        <w:pStyle w:val="FP"/>
        <w:framePr w:wrap="notBeside" w:hAnchor="margin" w:yAlign="center"/>
        <w:pBdr>
          <w:bottom w:val="single" w:sz="6" w:space="1" w:color="auto"/>
        </w:pBdr>
        <w:spacing w:before="240"/>
        <w:ind w:left="2835" w:right="2835"/>
        <w:jc w:val="center"/>
      </w:pPr>
      <w:r w:rsidRPr="002D2515">
        <w:t>Internet</w:t>
      </w:r>
    </w:p>
    <w:p w14:paraId="677951F1" w14:textId="77777777" w:rsidR="004A3549" w:rsidRPr="002D2515" w:rsidRDefault="004A3549">
      <w:pPr>
        <w:pStyle w:val="FP"/>
        <w:framePr w:wrap="notBeside" w:hAnchor="margin" w:yAlign="center"/>
        <w:ind w:left="2835" w:right="2835"/>
        <w:jc w:val="center"/>
        <w:rPr>
          <w:rFonts w:ascii="Arial" w:hAnsi="Arial"/>
          <w:sz w:val="18"/>
        </w:rPr>
      </w:pPr>
      <w:r w:rsidRPr="002D2515">
        <w:rPr>
          <w:rFonts w:ascii="Arial" w:hAnsi="Arial"/>
          <w:sz w:val="18"/>
        </w:rPr>
        <w:t>http://www.3gpp.org</w:t>
      </w:r>
    </w:p>
    <w:p w14:paraId="34497074" w14:textId="77777777" w:rsidR="004A3549" w:rsidRPr="002D2515" w:rsidRDefault="004A3549"/>
    <w:p w14:paraId="006BED2F" w14:textId="77777777" w:rsidR="00806CB4" w:rsidRDefault="00806CB4" w:rsidP="00806CB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776CBC9" w14:textId="77777777" w:rsidR="00806CB4" w:rsidRDefault="00806CB4" w:rsidP="00806CB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374C233" w14:textId="77777777" w:rsidR="00806CB4" w:rsidRDefault="00806CB4" w:rsidP="00806CB4">
      <w:pPr>
        <w:pStyle w:val="FP"/>
        <w:framePr w:h="3057" w:hRule="exact" w:wrap="notBeside" w:vAnchor="page" w:hAnchor="margin" w:y="12605"/>
        <w:jc w:val="center"/>
        <w:rPr>
          <w:noProof/>
        </w:rPr>
      </w:pPr>
    </w:p>
    <w:p w14:paraId="214AFE37" w14:textId="77777777" w:rsidR="00806CB4" w:rsidRDefault="00806CB4" w:rsidP="00806CB4">
      <w:pPr>
        <w:pStyle w:val="FP"/>
        <w:framePr w:h="3057" w:hRule="exact" w:wrap="notBeside" w:vAnchor="page" w:hAnchor="margin" w:y="12605"/>
        <w:jc w:val="center"/>
        <w:rPr>
          <w:noProof/>
          <w:sz w:val="18"/>
        </w:rPr>
      </w:pPr>
      <w:r>
        <w:rPr>
          <w:noProof/>
          <w:sz w:val="18"/>
        </w:rPr>
        <w:t>©</w:t>
      </w:r>
      <w:bookmarkStart w:id="3" w:name="copyrightaddon"/>
      <w:bookmarkEnd w:id="3"/>
      <w:r w:rsidR="00FA671E">
        <w:rPr>
          <w:noProof/>
          <w:sz w:val="18"/>
        </w:rPr>
        <w:t xml:space="preserve"> 2025</w:t>
      </w:r>
      <w:r w:rsidR="00954AD8">
        <w:rPr>
          <w:noProof/>
          <w:sz w:val="18"/>
        </w:rPr>
        <w:t>, 3GPP Organizational Partners (ARIB, ATIS, CCSA, ETSI, TSDSI, TTA, TTC).</w:t>
      </w:r>
    </w:p>
    <w:p w14:paraId="550735BB" w14:textId="77777777" w:rsidR="00806CB4" w:rsidRDefault="00806CB4" w:rsidP="00806CB4">
      <w:pPr>
        <w:pStyle w:val="FP"/>
        <w:framePr w:h="3057" w:hRule="exact" w:wrap="notBeside" w:vAnchor="page" w:hAnchor="margin" w:y="12605"/>
        <w:jc w:val="center"/>
        <w:rPr>
          <w:noProof/>
          <w:sz w:val="18"/>
        </w:rPr>
      </w:pPr>
      <w:r>
        <w:rPr>
          <w:noProof/>
          <w:sz w:val="18"/>
        </w:rPr>
        <w:t>All rights reserved.</w:t>
      </w:r>
      <w:r>
        <w:rPr>
          <w:noProof/>
          <w:sz w:val="18"/>
        </w:rPr>
        <w:br/>
      </w:r>
    </w:p>
    <w:p w14:paraId="10A53827" w14:textId="77777777" w:rsidR="00806CB4" w:rsidRDefault="00806CB4" w:rsidP="00806CB4">
      <w:pPr>
        <w:pStyle w:val="FP"/>
        <w:framePr w:h="3057" w:hRule="exact" w:wrap="notBeside" w:vAnchor="page" w:hAnchor="margin" w:y="12605"/>
        <w:rPr>
          <w:noProof/>
          <w:sz w:val="18"/>
        </w:rPr>
      </w:pPr>
      <w:r>
        <w:rPr>
          <w:noProof/>
          <w:sz w:val="18"/>
        </w:rPr>
        <w:t>UMTS™ is a Trade Mark of ETSI registered for the benefit of its members</w:t>
      </w:r>
    </w:p>
    <w:p w14:paraId="2D67F541" w14:textId="77777777" w:rsidR="00806CB4" w:rsidRDefault="00806CB4" w:rsidP="00806CB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EE1ECD">
        <w:rPr>
          <w:noProof/>
          <w:sz w:val="18"/>
        </w:rPr>
        <w:t xml:space="preserve"> is a Trade Mark of ETSI registered for the benefit of its Members and of the 3GPP Organizational Partners</w:t>
      </w:r>
    </w:p>
    <w:p w14:paraId="0838843A" w14:textId="77777777" w:rsidR="00806CB4" w:rsidRDefault="00806CB4" w:rsidP="00806CB4">
      <w:pPr>
        <w:pStyle w:val="FP"/>
        <w:framePr w:h="3057" w:hRule="exact" w:wrap="notBeside" w:vAnchor="page" w:hAnchor="margin" w:y="12605"/>
        <w:rPr>
          <w:noProof/>
          <w:sz w:val="18"/>
        </w:rPr>
      </w:pPr>
      <w:r>
        <w:rPr>
          <w:noProof/>
          <w:sz w:val="18"/>
        </w:rPr>
        <w:t>GSM® and the GSM logo are registered and owned by the GSM Association</w:t>
      </w:r>
    </w:p>
    <w:p w14:paraId="7B354EBA" w14:textId="77777777" w:rsidR="004A3549" w:rsidRDefault="004A3549"/>
    <w:bookmarkEnd w:id="2"/>
    <w:p w14:paraId="471A3579" w14:textId="77777777" w:rsidR="004A3549" w:rsidRDefault="004A3549">
      <w:pPr>
        <w:pStyle w:val="TT"/>
      </w:pPr>
      <w:r>
        <w:br w:type="page"/>
      </w:r>
      <w:r>
        <w:lastRenderedPageBreak/>
        <w:t>Contents</w:t>
      </w:r>
    </w:p>
    <w:p w14:paraId="53823F31" w14:textId="77777777" w:rsidR="00A7424B" w:rsidRDefault="00A7424B">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_Toc295905378 \h </w:instrText>
      </w:r>
      <w:r>
        <w:fldChar w:fldCharType="separate"/>
      </w:r>
      <w:r>
        <w:t>4</w:t>
      </w:r>
      <w:r>
        <w:fldChar w:fldCharType="end"/>
      </w:r>
    </w:p>
    <w:p w14:paraId="46BF2BA5" w14:textId="77777777" w:rsidR="00A7424B" w:rsidRDefault="00A7424B">
      <w:pPr>
        <w:pStyle w:val="TOC1"/>
        <w:rPr>
          <w:rFonts w:eastAsia="MS Mincho"/>
          <w:sz w:val="24"/>
          <w:szCs w:val="24"/>
          <w:lang w:eastAsia="ja-JP"/>
        </w:rPr>
      </w:pPr>
      <w:r>
        <w:t>Introduction</w:t>
      </w:r>
      <w:r>
        <w:tab/>
      </w:r>
      <w:r>
        <w:fldChar w:fldCharType="begin" w:fldLock="1"/>
      </w:r>
      <w:r>
        <w:instrText xml:space="preserve"> PAGEREF _Toc295905379 \h </w:instrText>
      </w:r>
      <w:r>
        <w:fldChar w:fldCharType="separate"/>
      </w:r>
      <w:r>
        <w:t>4</w:t>
      </w:r>
      <w:r>
        <w:fldChar w:fldCharType="end"/>
      </w:r>
    </w:p>
    <w:p w14:paraId="2EFA218C" w14:textId="77777777" w:rsidR="00A7424B" w:rsidRDefault="00A7424B">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_Toc295905380 \h </w:instrText>
      </w:r>
      <w:r>
        <w:fldChar w:fldCharType="separate"/>
      </w:r>
      <w:r>
        <w:t>5</w:t>
      </w:r>
      <w:r>
        <w:fldChar w:fldCharType="end"/>
      </w:r>
    </w:p>
    <w:p w14:paraId="4CE5D213" w14:textId="77777777" w:rsidR="00A7424B" w:rsidRDefault="00A7424B">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_Toc295905381 \h </w:instrText>
      </w:r>
      <w:r>
        <w:fldChar w:fldCharType="separate"/>
      </w:r>
      <w:r>
        <w:t>5</w:t>
      </w:r>
      <w:r>
        <w:fldChar w:fldCharType="end"/>
      </w:r>
    </w:p>
    <w:p w14:paraId="27B8F10E" w14:textId="77777777" w:rsidR="00A7424B" w:rsidRDefault="00A7424B">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_Toc295905382 \h </w:instrText>
      </w:r>
      <w:r>
        <w:fldChar w:fldCharType="separate"/>
      </w:r>
      <w:r>
        <w:t>6</w:t>
      </w:r>
      <w:r>
        <w:fldChar w:fldCharType="end"/>
      </w:r>
    </w:p>
    <w:p w14:paraId="7D046ADE" w14:textId="77777777" w:rsidR="00A7424B" w:rsidRDefault="00A7424B">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_Toc295905383 \h </w:instrText>
      </w:r>
      <w:r>
        <w:fldChar w:fldCharType="separate"/>
      </w:r>
      <w:r>
        <w:t>6</w:t>
      </w:r>
      <w:r>
        <w:fldChar w:fldCharType="end"/>
      </w:r>
    </w:p>
    <w:p w14:paraId="2D84BD1D" w14:textId="77777777" w:rsidR="00A7424B" w:rsidRDefault="00A7424B">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_Toc295905384 \h </w:instrText>
      </w:r>
      <w:r>
        <w:fldChar w:fldCharType="separate"/>
      </w:r>
      <w:r>
        <w:t>6</w:t>
      </w:r>
      <w:r>
        <w:fldChar w:fldCharType="end"/>
      </w:r>
    </w:p>
    <w:p w14:paraId="5857BBC1" w14:textId="77777777" w:rsidR="00A7424B" w:rsidRDefault="00A7424B">
      <w:pPr>
        <w:pStyle w:val="TOC1"/>
        <w:rPr>
          <w:rFonts w:eastAsia="MS Mincho"/>
          <w:sz w:val="24"/>
          <w:szCs w:val="24"/>
          <w:lang w:eastAsia="ja-JP"/>
        </w:rPr>
      </w:pPr>
      <w:r>
        <w:t>4</w:t>
      </w:r>
      <w:r>
        <w:rPr>
          <w:rFonts w:eastAsia="MS Mincho"/>
          <w:sz w:val="24"/>
          <w:szCs w:val="24"/>
          <w:lang w:eastAsia="ja-JP"/>
        </w:rPr>
        <w:tab/>
      </w:r>
      <w:r>
        <w:t>CM data format definition</w:t>
      </w:r>
      <w:r>
        <w:tab/>
      </w:r>
      <w:r>
        <w:fldChar w:fldCharType="begin" w:fldLock="1"/>
      </w:r>
      <w:r>
        <w:instrText xml:space="preserve"> PAGEREF _Toc295905385 \h </w:instrText>
      </w:r>
      <w:r>
        <w:fldChar w:fldCharType="separate"/>
      </w:r>
      <w:r>
        <w:t>6</w:t>
      </w:r>
      <w:r>
        <w:fldChar w:fldCharType="end"/>
      </w:r>
    </w:p>
    <w:p w14:paraId="38CABA20" w14:textId="77777777" w:rsidR="00A7424B" w:rsidRDefault="00A7424B">
      <w:pPr>
        <w:pStyle w:val="TOC2"/>
        <w:rPr>
          <w:rFonts w:eastAsia="MS Mincho"/>
          <w:sz w:val="24"/>
          <w:szCs w:val="24"/>
          <w:lang w:eastAsia="ja-JP"/>
        </w:rPr>
      </w:pPr>
      <w:r>
        <w:t>4.1</w:t>
      </w:r>
      <w:r>
        <w:rPr>
          <w:rFonts w:eastAsia="MS Mincho"/>
          <w:sz w:val="24"/>
          <w:szCs w:val="24"/>
          <w:lang w:eastAsia="ja-JP"/>
        </w:rPr>
        <w:tab/>
      </w:r>
      <w:r>
        <w:t>File content description</w:t>
      </w:r>
      <w:r>
        <w:tab/>
      </w:r>
      <w:r>
        <w:fldChar w:fldCharType="begin" w:fldLock="1"/>
      </w:r>
      <w:r>
        <w:instrText xml:space="preserve"> PAGEREF _Toc295905386 \h </w:instrText>
      </w:r>
      <w:r>
        <w:fldChar w:fldCharType="separate"/>
      </w:r>
      <w:r>
        <w:t>6</w:t>
      </w:r>
      <w:r>
        <w:fldChar w:fldCharType="end"/>
      </w:r>
    </w:p>
    <w:p w14:paraId="54531D63" w14:textId="77777777" w:rsidR="00A7424B" w:rsidRDefault="00A7424B">
      <w:pPr>
        <w:pStyle w:val="TOC2"/>
        <w:rPr>
          <w:rFonts w:eastAsia="MS Mincho"/>
          <w:sz w:val="24"/>
          <w:szCs w:val="24"/>
          <w:lang w:eastAsia="ja-JP"/>
        </w:rPr>
      </w:pPr>
      <w:r>
        <w:t>4.2</w:t>
      </w:r>
      <w:r>
        <w:rPr>
          <w:rFonts w:eastAsia="MS Mincho"/>
          <w:sz w:val="24"/>
          <w:szCs w:val="24"/>
          <w:lang w:eastAsia="ja-JP"/>
        </w:rPr>
        <w:tab/>
      </w:r>
      <w:r>
        <w:t>XML schema based CM data file format definition</w:t>
      </w:r>
      <w:r>
        <w:tab/>
      </w:r>
      <w:r>
        <w:fldChar w:fldCharType="begin" w:fldLock="1"/>
      </w:r>
      <w:r>
        <w:instrText xml:space="preserve"> PAGEREF _Toc295905387 \h </w:instrText>
      </w:r>
      <w:r>
        <w:fldChar w:fldCharType="separate"/>
      </w:r>
      <w:r>
        <w:t>8</w:t>
      </w:r>
      <w:r>
        <w:fldChar w:fldCharType="end"/>
      </w:r>
    </w:p>
    <w:p w14:paraId="139B4EE9" w14:textId="77777777" w:rsidR="00A7424B" w:rsidRDefault="00A7424B">
      <w:pPr>
        <w:pStyle w:val="TOC3"/>
        <w:rPr>
          <w:rFonts w:eastAsia="MS Mincho"/>
          <w:sz w:val="24"/>
          <w:szCs w:val="24"/>
          <w:lang w:eastAsia="ja-JP"/>
        </w:rPr>
      </w:pPr>
      <w:r>
        <w:t>4.2.1</w:t>
      </w:r>
      <w:r>
        <w:rPr>
          <w:rFonts w:eastAsia="MS Mincho"/>
          <w:sz w:val="24"/>
          <w:szCs w:val="24"/>
          <w:lang w:eastAsia="ja-JP"/>
        </w:rPr>
        <w:tab/>
      </w:r>
      <w:r>
        <w:t>CM data file XML diagram</w:t>
      </w:r>
      <w:r>
        <w:tab/>
      </w:r>
      <w:r>
        <w:fldChar w:fldCharType="begin" w:fldLock="1"/>
      </w:r>
      <w:r>
        <w:instrText xml:space="preserve"> PAGEREF _Toc295905388 \h </w:instrText>
      </w:r>
      <w:r>
        <w:fldChar w:fldCharType="separate"/>
      </w:r>
      <w:r>
        <w:t>8</w:t>
      </w:r>
      <w:r>
        <w:fldChar w:fldCharType="end"/>
      </w:r>
    </w:p>
    <w:p w14:paraId="482F025B" w14:textId="77777777" w:rsidR="00A7424B" w:rsidRDefault="00A7424B">
      <w:pPr>
        <w:pStyle w:val="TOC3"/>
        <w:rPr>
          <w:rFonts w:eastAsia="MS Mincho"/>
          <w:sz w:val="24"/>
          <w:szCs w:val="24"/>
          <w:lang w:eastAsia="ja-JP"/>
        </w:rPr>
      </w:pPr>
      <w:r>
        <w:t>4.2.2</w:t>
      </w:r>
      <w:r>
        <w:rPr>
          <w:rFonts w:eastAsia="MS Mincho"/>
          <w:sz w:val="24"/>
          <w:szCs w:val="24"/>
          <w:lang w:eastAsia="ja-JP"/>
        </w:rPr>
        <w:tab/>
      </w:r>
      <w:r>
        <w:t>CM data file XML schema</w:t>
      </w:r>
      <w:r>
        <w:tab/>
      </w:r>
      <w:r>
        <w:fldChar w:fldCharType="begin" w:fldLock="1"/>
      </w:r>
      <w:r>
        <w:instrText xml:space="preserve"> PAGEREF _Toc295905389 \h </w:instrText>
      </w:r>
      <w:r>
        <w:fldChar w:fldCharType="separate"/>
      </w:r>
      <w:r>
        <w:t>10</w:t>
      </w:r>
      <w:r>
        <w:fldChar w:fldCharType="end"/>
      </w:r>
    </w:p>
    <w:p w14:paraId="4E7A425C" w14:textId="77777777" w:rsidR="00A7424B" w:rsidRDefault="00A7424B">
      <w:pPr>
        <w:pStyle w:val="TOC3"/>
        <w:rPr>
          <w:rFonts w:eastAsia="MS Mincho"/>
          <w:sz w:val="24"/>
          <w:szCs w:val="24"/>
          <w:lang w:eastAsia="ja-JP"/>
        </w:rPr>
      </w:pPr>
      <w:r>
        <w:t>4.2.3</w:t>
      </w:r>
      <w:r>
        <w:rPr>
          <w:rFonts w:eastAsia="MS Mincho"/>
          <w:sz w:val="24"/>
          <w:szCs w:val="24"/>
          <w:lang w:eastAsia="ja-JP"/>
        </w:rPr>
        <w:tab/>
      </w:r>
      <w:r>
        <w:t>CM data file XML header</w:t>
      </w:r>
      <w:r>
        <w:tab/>
      </w:r>
      <w:r>
        <w:fldChar w:fldCharType="begin" w:fldLock="1"/>
      </w:r>
      <w:r>
        <w:instrText xml:space="preserve"> PAGEREF _Toc295905390 \h </w:instrText>
      </w:r>
      <w:r>
        <w:fldChar w:fldCharType="separate"/>
      </w:r>
      <w:r>
        <w:t>21</w:t>
      </w:r>
      <w:r>
        <w:fldChar w:fldCharType="end"/>
      </w:r>
    </w:p>
    <w:p w14:paraId="4350B371" w14:textId="77777777" w:rsidR="00A7424B" w:rsidRDefault="00A7424B">
      <w:pPr>
        <w:pStyle w:val="TOC1"/>
        <w:rPr>
          <w:rFonts w:eastAsia="MS Mincho"/>
          <w:sz w:val="24"/>
          <w:szCs w:val="24"/>
          <w:lang w:eastAsia="ja-JP"/>
        </w:rPr>
      </w:pPr>
      <w:r>
        <w:t>5</w:t>
      </w:r>
      <w:r>
        <w:rPr>
          <w:rFonts w:eastAsia="MS Mincho"/>
          <w:sz w:val="24"/>
          <w:szCs w:val="24"/>
          <w:lang w:eastAsia="ja-JP"/>
        </w:rPr>
        <w:tab/>
      </w:r>
      <w:r>
        <w:t>PM data format definition</w:t>
      </w:r>
      <w:r>
        <w:tab/>
      </w:r>
      <w:r>
        <w:fldChar w:fldCharType="begin" w:fldLock="1"/>
      </w:r>
      <w:r>
        <w:instrText xml:space="preserve"> PAGEREF _Toc295905391 \h </w:instrText>
      </w:r>
      <w:r>
        <w:fldChar w:fldCharType="separate"/>
      </w:r>
      <w:r>
        <w:t>21</w:t>
      </w:r>
      <w:r>
        <w:fldChar w:fldCharType="end"/>
      </w:r>
    </w:p>
    <w:p w14:paraId="0A00BEBC" w14:textId="77777777" w:rsidR="00A7424B" w:rsidRDefault="00A7424B">
      <w:pPr>
        <w:pStyle w:val="TOC2"/>
        <w:rPr>
          <w:rFonts w:eastAsia="MS Mincho"/>
          <w:sz w:val="24"/>
          <w:szCs w:val="24"/>
          <w:lang w:eastAsia="ja-JP"/>
        </w:rPr>
      </w:pPr>
      <w:r>
        <w:t>5.1</w:t>
      </w:r>
      <w:r>
        <w:rPr>
          <w:rFonts w:eastAsia="MS Mincho"/>
          <w:sz w:val="24"/>
          <w:szCs w:val="24"/>
          <w:lang w:eastAsia="ja-JP"/>
        </w:rPr>
        <w:tab/>
      </w:r>
      <w:r>
        <w:t>Mapping table</w:t>
      </w:r>
      <w:r>
        <w:tab/>
      </w:r>
      <w:r>
        <w:fldChar w:fldCharType="begin" w:fldLock="1"/>
      </w:r>
      <w:r>
        <w:instrText xml:space="preserve"> PAGEREF _Toc295905392 \h </w:instrText>
      </w:r>
      <w:r>
        <w:fldChar w:fldCharType="separate"/>
      </w:r>
      <w:r>
        <w:t>21</w:t>
      </w:r>
      <w:r>
        <w:fldChar w:fldCharType="end"/>
      </w:r>
    </w:p>
    <w:p w14:paraId="59A1ED1D" w14:textId="77777777" w:rsidR="00A7424B" w:rsidRDefault="00A7424B">
      <w:pPr>
        <w:pStyle w:val="TOC2"/>
        <w:rPr>
          <w:rFonts w:eastAsia="MS Mincho"/>
          <w:sz w:val="24"/>
          <w:szCs w:val="24"/>
          <w:lang w:eastAsia="ja-JP"/>
        </w:rPr>
      </w:pPr>
      <w:r>
        <w:t>5.2</w:t>
      </w:r>
      <w:r>
        <w:rPr>
          <w:rFonts w:eastAsia="MS Mincho"/>
          <w:sz w:val="24"/>
          <w:szCs w:val="24"/>
          <w:lang w:eastAsia="ja-JP"/>
        </w:rPr>
        <w:tab/>
      </w:r>
      <w:r>
        <w:t>XML schema based PM data file format definition</w:t>
      </w:r>
      <w:r>
        <w:tab/>
      </w:r>
      <w:r>
        <w:fldChar w:fldCharType="begin" w:fldLock="1"/>
      </w:r>
      <w:r>
        <w:instrText xml:space="preserve"> PAGEREF _Toc295905393 \h </w:instrText>
      </w:r>
      <w:r>
        <w:fldChar w:fldCharType="separate"/>
      </w:r>
      <w:r>
        <w:t>23</w:t>
      </w:r>
      <w:r>
        <w:fldChar w:fldCharType="end"/>
      </w:r>
    </w:p>
    <w:p w14:paraId="341261EE" w14:textId="77777777" w:rsidR="00A7424B" w:rsidRDefault="00A7424B">
      <w:pPr>
        <w:pStyle w:val="TOC3"/>
        <w:rPr>
          <w:rFonts w:eastAsia="MS Mincho"/>
          <w:sz w:val="24"/>
          <w:szCs w:val="24"/>
          <w:lang w:eastAsia="ja-JP"/>
        </w:rPr>
      </w:pPr>
      <w:r>
        <w:t>5.2.1</w:t>
      </w:r>
      <w:r>
        <w:rPr>
          <w:rFonts w:eastAsia="MS Mincho"/>
          <w:sz w:val="24"/>
          <w:szCs w:val="24"/>
          <w:lang w:eastAsia="ja-JP"/>
        </w:rPr>
        <w:tab/>
      </w:r>
      <w:r>
        <w:t>PM data file XML diagram</w:t>
      </w:r>
      <w:r>
        <w:tab/>
      </w:r>
      <w:r>
        <w:fldChar w:fldCharType="begin" w:fldLock="1"/>
      </w:r>
      <w:r>
        <w:instrText xml:space="preserve"> PAGEREF _Toc295905394 \h </w:instrText>
      </w:r>
      <w:r>
        <w:fldChar w:fldCharType="separate"/>
      </w:r>
      <w:r>
        <w:t>23</w:t>
      </w:r>
      <w:r>
        <w:fldChar w:fldCharType="end"/>
      </w:r>
    </w:p>
    <w:p w14:paraId="4043AC9F" w14:textId="77777777" w:rsidR="00A7424B" w:rsidRDefault="00A7424B">
      <w:pPr>
        <w:pStyle w:val="TOC3"/>
        <w:rPr>
          <w:rFonts w:eastAsia="MS Mincho"/>
          <w:sz w:val="24"/>
          <w:szCs w:val="24"/>
          <w:lang w:eastAsia="ja-JP"/>
        </w:rPr>
      </w:pPr>
      <w:r>
        <w:t>5.2.2</w:t>
      </w:r>
      <w:r>
        <w:rPr>
          <w:rFonts w:eastAsia="MS Mincho"/>
          <w:sz w:val="24"/>
          <w:szCs w:val="24"/>
          <w:lang w:eastAsia="ja-JP"/>
        </w:rPr>
        <w:tab/>
      </w:r>
      <w:r>
        <w:t>PM data file XML schema</w:t>
      </w:r>
      <w:r>
        <w:tab/>
      </w:r>
      <w:r>
        <w:fldChar w:fldCharType="begin" w:fldLock="1"/>
      </w:r>
      <w:r>
        <w:instrText xml:space="preserve"> PAGEREF _Toc295905395 \h </w:instrText>
      </w:r>
      <w:r>
        <w:fldChar w:fldCharType="separate"/>
      </w:r>
      <w:r>
        <w:t>23</w:t>
      </w:r>
      <w:r>
        <w:fldChar w:fldCharType="end"/>
      </w:r>
    </w:p>
    <w:p w14:paraId="7F421C56" w14:textId="77777777" w:rsidR="00A7424B" w:rsidRDefault="00A7424B">
      <w:pPr>
        <w:pStyle w:val="TOC3"/>
        <w:rPr>
          <w:rFonts w:eastAsia="MS Mincho"/>
          <w:sz w:val="24"/>
          <w:szCs w:val="24"/>
          <w:lang w:eastAsia="ja-JP"/>
        </w:rPr>
      </w:pPr>
      <w:r>
        <w:t>5.2.2</w:t>
      </w:r>
      <w:r>
        <w:rPr>
          <w:rFonts w:eastAsia="MS Mincho"/>
          <w:sz w:val="24"/>
          <w:szCs w:val="24"/>
          <w:lang w:eastAsia="ja-JP"/>
        </w:rPr>
        <w:tab/>
      </w:r>
      <w:r>
        <w:t>PM data file XML header</w:t>
      </w:r>
      <w:r>
        <w:tab/>
      </w:r>
      <w:r>
        <w:fldChar w:fldCharType="begin" w:fldLock="1"/>
      </w:r>
      <w:r>
        <w:instrText xml:space="preserve"> PAGEREF _Toc295905396 \h </w:instrText>
      </w:r>
      <w:r>
        <w:fldChar w:fldCharType="separate"/>
      </w:r>
      <w:r>
        <w:t>23</w:t>
      </w:r>
      <w:r>
        <w:fldChar w:fldCharType="end"/>
      </w:r>
    </w:p>
    <w:p w14:paraId="26460182" w14:textId="77777777" w:rsidR="00A7424B" w:rsidRDefault="00A7424B" w:rsidP="00A7424B">
      <w:pPr>
        <w:pStyle w:val="TOC8"/>
        <w:rPr>
          <w:rFonts w:eastAsia="MS Mincho"/>
          <w:b w:val="0"/>
          <w:sz w:val="24"/>
          <w:szCs w:val="24"/>
          <w:lang w:eastAsia="ja-JP"/>
        </w:rPr>
      </w:pPr>
      <w:r>
        <w:t>Annex A (informative):</w:t>
      </w:r>
      <w:r>
        <w:tab/>
        <w:t>Examples</w:t>
      </w:r>
      <w:r>
        <w:tab/>
      </w:r>
      <w:r>
        <w:fldChar w:fldCharType="begin" w:fldLock="1"/>
      </w:r>
      <w:r>
        <w:instrText xml:space="preserve"> PAGEREF _Toc295905397 \h </w:instrText>
      </w:r>
      <w:r>
        <w:fldChar w:fldCharType="separate"/>
      </w:r>
      <w:r>
        <w:t>24</w:t>
      </w:r>
      <w:r>
        <w:fldChar w:fldCharType="end"/>
      </w:r>
    </w:p>
    <w:p w14:paraId="66B4B237" w14:textId="77777777" w:rsidR="00A7424B" w:rsidRDefault="00A7424B">
      <w:pPr>
        <w:pStyle w:val="TOC1"/>
        <w:rPr>
          <w:rFonts w:eastAsia="MS Mincho"/>
          <w:sz w:val="24"/>
          <w:szCs w:val="24"/>
          <w:lang w:eastAsia="ja-JP"/>
        </w:rPr>
      </w:pPr>
      <w:r>
        <w:t>A.1</w:t>
      </w:r>
      <w:r>
        <w:rPr>
          <w:rFonts w:eastAsia="MS Mincho"/>
          <w:sz w:val="24"/>
          <w:szCs w:val="24"/>
          <w:lang w:eastAsia="ja-JP"/>
        </w:rPr>
        <w:tab/>
      </w:r>
      <w:r>
        <w:t>XML schema based CM data file</w:t>
      </w:r>
      <w:r>
        <w:tab/>
      </w:r>
      <w:r>
        <w:fldChar w:fldCharType="begin" w:fldLock="1"/>
      </w:r>
      <w:r>
        <w:instrText xml:space="preserve"> PAGEREF _Toc295905398 \h </w:instrText>
      </w:r>
      <w:r>
        <w:fldChar w:fldCharType="separate"/>
      </w:r>
      <w:r>
        <w:t>24</w:t>
      </w:r>
      <w:r>
        <w:fldChar w:fldCharType="end"/>
      </w:r>
    </w:p>
    <w:p w14:paraId="3D25C797" w14:textId="77777777" w:rsidR="00A7424B" w:rsidRDefault="00A7424B">
      <w:pPr>
        <w:pStyle w:val="TOC1"/>
        <w:rPr>
          <w:rFonts w:eastAsia="MS Mincho"/>
          <w:sz w:val="24"/>
          <w:szCs w:val="24"/>
          <w:lang w:eastAsia="ja-JP"/>
        </w:rPr>
      </w:pPr>
      <w:r>
        <w:t>A.2</w:t>
      </w:r>
      <w:r>
        <w:rPr>
          <w:rFonts w:eastAsia="MS Mincho"/>
          <w:sz w:val="24"/>
          <w:szCs w:val="24"/>
          <w:lang w:eastAsia="ja-JP"/>
        </w:rPr>
        <w:tab/>
      </w:r>
      <w:r>
        <w:t>XML schema based PM data file</w:t>
      </w:r>
      <w:r>
        <w:tab/>
      </w:r>
      <w:r>
        <w:fldChar w:fldCharType="begin" w:fldLock="1"/>
      </w:r>
      <w:r>
        <w:instrText xml:space="preserve"> PAGEREF _Toc295905399 \h </w:instrText>
      </w:r>
      <w:r>
        <w:fldChar w:fldCharType="separate"/>
      </w:r>
      <w:r>
        <w:t>24</w:t>
      </w:r>
      <w:r>
        <w:fldChar w:fldCharType="end"/>
      </w:r>
    </w:p>
    <w:p w14:paraId="6D66BD00" w14:textId="77777777" w:rsidR="00A7424B" w:rsidRDefault="00A7424B" w:rsidP="00A7424B">
      <w:pPr>
        <w:pStyle w:val="TOC8"/>
        <w:rPr>
          <w:rFonts w:eastAsia="MS Mincho"/>
          <w:b w:val="0"/>
          <w:sz w:val="24"/>
          <w:szCs w:val="24"/>
          <w:lang w:eastAsia="ja-JP"/>
        </w:rPr>
      </w:pPr>
      <w:r>
        <w:t>Annex B (informative):</w:t>
      </w:r>
      <w:r>
        <w:tab/>
        <w:t>Void</w:t>
      </w:r>
      <w:r>
        <w:tab/>
      </w:r>
      <w:r>
        <w:fldChar w:fldCharType="begin" w:fldLock="1"/>
      </w:r>
      <w:r>
        <w:instrText xml:space="preserve"> PAGEREF _Toc295905400 \h </w:instrText>
      </w:r>
      <w:r>
        <w:fldChar w:fldCharType="separate"/>
      </w:r>
      <w:r>
        <w:t>25</w:t>
      </w:r>
      <w:r>
        <w:fldChar w:fldCharType="end"/>
      </w:r>
    </w:p>
    <w:p w14:paraId="196D9E57" w14:textId="77777777" w:rsidR="00A7424B" w:rsidRDefault="00A7424B" w:rsidP="00A7424B">
      <w:pPr>
        <w:pStyle w:val="TOC8"/>
        <w:rPr>
          <w:rFonts w:eastAsia="MS Mincho"/>
          <w:b w:val="0"/>
          <w:sz w:val="24"/>
          <w:szCs w:val="24"/>
          <w:lang w:eastAsia="ja-JP"/>
        </w:rPr>
      </w:pPr>
      <w:r>
        <w:t>Annex C (informative):</w:t>
      </w:r>
      <w:r>
        <w:tab/>
        <w:t>Change history</w:t>
      </w:r>
      <w:r>
        <w:tab/>
      </w:r>
      <w:r>
        <w:fldChar w:fldCharType="begin" w:fldLock="1"/>
      </w:r>
      <w:r>
        <w:instrText xml:space="preserve"> PAGEREF _Toc295905401 \h </w:instrText>
      </w:r>
      <w:r>
        <w:fldChar w:fldCharType="separate"/>
      </w:r>
      <w:r>
        <w:t>26</w:t>
      </w:r>
      <w:r>
        <w:fldChar w:fldCharType="end"/>
      </w:r>
    </w:p>
    <w:p w14:paraId="1D603478" w14:textId="77777777" w:rsidR="004A3549" w:rsidRDefault="00A7424B">
      <w:r>
        <w:rPr>
          <w:noProof/>
          <w:sz w:val="22"/>
        </w:rPr>
        <w:fldChar w:fldCharType="end"/>
      </w:r>
    </w:p>
    <w:p w14:paraId="0EC9904D" w14:textId="77777777" w:rsidR="004A3549" w:rsidRDefault="004A3549">
      <w:pPr>
        <w:pStyle w:val="Heading1"/>
      </w:pPr>
      <w:r>
        <w:br w:type="page"/>
      </w:r>
      <w:bookmarkStart w:id="4" w:name="_Toc295905378"/>
      <w:r>
        <w:lastRenderedPageBreak/>
        <w:t>Foreword</w:t>
      </w:r>
      <w:bookmarkEnd w:id="4"/>
    </w:p>
    <w:p w14:paraId="65B18FFE" w14:textId="77777777" w:rsidR="004A3549" w:rsidRDefault="004A3549">
      <w:r>
        <w:t>This Technical Specification has been produced by the 3</w:t>
      </w:r>
      <w:r>
        <w:rPr>
          <w:vertAlign w:val="superscript"/>
        </w:rPr>
        <w:t>rd</w:t>
      </w:r>
      <w:r>
        <w:t xml:space="preserve"> Generation Partnership Project (3GPP).</w:t>
      </w:r>
    </w:p>
    <w:p w14:paraId="67EE020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D19373" w14:textId="77777777" w:rsidR="004A3549" w:rsidRPr="002D2515" w:rsidRDefault="004A3549">
      <w:pPr>
        <w:pStyle w:val="B1"/>
      </w:pPr>
      <w:r w:rsidRPr="002D2515">
        <w:t>Version x.y.z</w:t>
      </w:r>
    </w:p>
    <w:p w14:paraId="73127DBD" w14:textId="77777777" w:rsidR="004A3549" w:rsidRDefault="004A3549">
      <w:pPr>
        <w:pStyle w:val="B1"/>
      </w:pPr>
      <w:r>
        <w:t>where:</w:t>
      </w:r>
    </w:p>
    <w:p w14:paraId="276EA922" w14:textId="77777777" w:rsidR="004A3549" w:rsidRDefault="004A3549">
      <w:pPr>
        <w:pStyle w:val="B2"/>
      </w:pPr>
      <w:r>
        <w:t>x</w:t>
      </w:r>
      <w:r>
        <w:tab/>
        <w:t>the first digit:</w:t>
      </w:r>
    </w:p>
    <w:p w14:paraId="5B5B3F5D" w14:textId="77777777" w:rsidR="004A3549" w:rsidRDefault="004A3549">
      <w:pPr>
        <w:pStyle w:val="B3"/>
      </w:pPr>
      <w:r>
        <w:t>1</w:t>
      </w:r>
      <w:r>
        <w:tab/>
        <w:t>presented to TSG for information;</w:t>
      </w:r>
    </w:p>
    <w:p w14:paraId="569AAD99" w14:textId="77777777" w:rsidR="004A3549" w:rsidRDefault="004A3549">
      <w:pPr>
        <w:pStyle w:val="B3"/>
      </w:pPr>
      <w:r>
        <w:t>2</w:t>
      </w:r>
      <w:r>
        <w:tab/>
        <w:t>presented to TSG for approval;</w:t>
      </w:r>
    </w:p>
    <w:p w14:paraId="0702A61F" w14:textId="77777777" w:rsidR="004A3549" w:rsidRDefault="004A3549">
      <w:pPr>
        <w:pStyle w:val="B3"/>
      </w:pPr>
      <w:r>
        <w:t>3</w:t>
      </w:r>
      <w:r>
        <w:tab/>
        <w:t>or greater indicates TSG approved document under change control.</w:t>
      </w:r>
    </w:p>
    <w:p w14:paraId="0BAB9715" w14:textId="77777777" w:rsidR="004A3549" w:rsidRDefault="004A3549">
      <w:pPr>
        <w:pStyle w:val="B2"/>
      </w:pPr>
      <w:r>
        <w:t>y</w:t>
      </w:r>
      <w:r>
        <w:tab/>
        <w:t>the second digit is incremented for all changes of substance, i.e. technical enhancements, corrections, updates, etc.</w:t>
      </w:r>
    </w:p>
    <w:p w14:paraId="50CFAD5C" w14:textId="77777777" w:rsidR="004A3549" w:rsidRDefault="004A3549">
      <w:pPr>
        <w:pStyle w:val="B2"/>
      </w:pPr>
      <w:r>
        <w:t>z</w:t>
      </w:r>
      <w:r>
        <w:tab/>
        <w:t>the third digit is incremented when editorial only changes have been incorporated in the document.</w:t>
      </w:r>
    </w:p>
    <w:p w14:paraId="4A3A8D1F" w14:textId="77777777" w:rsidR="004A3549" w:rsidRDefault="004A3549">
      <w:pPr>
        <w:pStyle w:val="Heading1"/>
      </w:pPr>
      <w:bookmarkStart w:id="5" w:name="_Toc295905379"/>
      <w:r>
        <w:t>Introduction</w:t>
      </w:r>
      <w:bookmarkEnd w:id="5"/>
    </w:p>
    <w:p w14:paraId="4344AAEA" w14:textId="77777777" w:rsidR="00C235CD" w:rsidRDefault="00C235CD" w:rsidP="00C235CD">
      <w:pPr>
        <w:rPr>
          <w:lang w:eastAsia="zh-CN"/>
        </w:rPr>
      </w:pPr>
      <w:r w:rsidRPr="003E3D90">
        <w:t xml:space="preserve">The present document </w:t>
      </w:r>
      <w:r>
        <w:rPr>
          <w:rFonts w:hint="eastAsia"/>
          <w:lang w:eastAsia="zh-CN"/>
        </w:rPr>
        <w:t>is part of a TS-family covering the 3</w:t>
      </w:r>
      <w:r w:rsidRPr="0063491E">
        <w:rPr>
          <w:rFonts w:hint="eastAsia"/>
          <w:vertAlign w:val="superscript"/>
          <w:lang w:eastAsia="zh-CN"/>
        </w:rPr>
        <w:t>rd</w:t>
      </w:r>
      <w:r>
        <w:rPr>
          <w:rFonts w:hint="eastAsia"/>
          <w:lang w:eastAsia="zh-CN"/>
        </w:rPr>
        <w:t xml:space="preserve"> Generation Partnership Project Technical Specification Group Services and System Aspects, Telecommunication Management; as identified below:</w:t>
      </w:r>
    </w:p>
    <w:p w14:paraId="3C5DA5E1" w14:textId="77777777" w:rsidR="00C235CD" w:rsidRDefault="00C235CD" w:rsidP="00F42F40">
      <w:pPr>
        <w:pStyle w:val="B1"/>
        <w:rPr>
          <w:lang w:eastAsia="zh-CN"/>
        </w:rPr>
      </w:pPr>
      <w:r>
        <w:rPr>
          <w:rFonts w:hint="eastAsia"/>
          <w:lang w:eastAsia="zh-CN"/>
        </w:rPr>
        <w:t>32.</w:t>
      </w:r>
      <w:r w:rsidR="00A244AD">
        <w:rPr>
          <w:lang w:eastAsia="zh-CN"/>
        </w:rPr>
        <w:t>58</w:t>
      </w:r>
      <w:r>
        <w:rPr>
          <w:rFonts w:hint="eastAsia"/>
          <w:lang w:eastAsia="zh-CN"/>
        </w:rPr>
        <w:t>1:</w:t>
      </w:r>
      <w:r>
        <w:rPr>
          <w:rFonts w:hint="eastAsia"/>
          <w:lang w:eastAsia="zh-CN"/>
        </w:rPr>
        <w:tab/>
      </w:r>
      <w:r w:rsidR="002D2515">
        <w:rPr>
          <w:lang w:eastAsia="zh-CN"/>
        </w:rPr>
        <w:t>"</w:t>
      </w:r>
      <w:r w:rsidR="00A244AD" w:rsidRPr="00A244AD">
        <w:rPr>
          <w:lang w:eastAsia="zh-CN"/>
        </w:rPr>
        <w:t>Telecommunications management; Home Node B (HNB) Operations, Administration, Maintenance and Provisioning (OAM&amp;P); Concepts and requirements for Type 1 interface HNB to HNB Management System (HMS)</w:t>
      </w:r>
      <w:r w:rsidR="002D2515">
        <w:rPr>
          <w:lang w:eastAsia="zh-CN"/>
        </w:rPr>
        <w:t>"</w:t>
      </w:r>
    </w:p>
    <w:p w14:paraId="6FB17E87" w14:textId="77777777" w:rsidR="00C235CD" w:rsidRDefault="00C235CD" w:rsidP="00F42F40">
      <w:pPr>
        <w:pStyle w:val="B1"/>
        <w:rPr>
          <w:lang w:eastAsia="zh-CN"/>
        </w:rPr>
      </w:pPr>
      <w:r>
        <w:rPr>
          <w:rFonts w:hint="eastAsia"/>
          <w:lang w:eastAsia="zh-CN"/>
        </w:rPr>
        <w:t>32.</w:t>
      </w:r>
      <w:r w:rsidR="00A244AD">
        <w:rPr>
          <w:lang w:eastAsia="zh-CN"/>
        </w:rPr>
        <w:t>58</w:t>
      </w:r>
      <w:r w:rsidR="00A244AD">
        <w:rPr>
          <w:rFonts w:hint="eastAsia"/>
          <w:lang w:eastAsia="zh-CN"/>
        </w:rPr>
        <w:t>2</w:t>
      </w:r>
      <w:r>
        <w:rPr>
          <w:rFonts w:hint="eastAsia"/>
          <w:lang w:eastAsia="zh-CN"/>
        </w:rPr>
        <w:t>:</w:t>
      </w:r>
      <w:r>
        <w:rPr>
          <w:rFonts w:hint="eastAsia"/>
          <w:lang w:eastAsia="zh-CN"/>
        </w:rPr>
        <w:tab/>
      </w:r>
      <w:r w:rsidR="002D2515">
        <w:rPr>
          <w:lang w:eastAsia="zh-CN"/>
        </w:rPr>
        <w:t>"</w:t>
      </w:r>
      <w:r w:rsidR="00A244AD" w:rsidRPr="00A244AD">
        <w:rPr>
          <w:lang w:eastAsia="zh-CN"/>
        </w:rPr>
        <w:t>Telecommunications management; Home Node B (HNB) Operations, Administration, Maintenance and Provisioning (OAM&amp;P); Information model for Type 1 interface HNB to HNB Management System (HMS)</w:t>
      </w:r>
      <w:r w:rsidR="002D2515">
        <w:rPr>
          <w:lang w:eastAsia="zh-CN"/>
        </w:rPr>
        <w:t>"</w:t>
      </w:r>
    </w:p>
    <w:p w14:paraId="0750006D" w14:textId="77777777" w:rsidR="00C235CD" w:rsidRDefault="00C235CD" w:rsidP="00F42F40">
      <w:pPr>
        <w:pStyle w:val="B1"/>
        <w:rPr>
          <w:lang w:eastAsia="zh-CN"/>
        </w:rPr>
      </w:pPr>
      <w:r>
        <w:rPr>
          <w:rFonts w:hint="eastAsia"/>
          <w:lang w:eastAsia="zh-CN"/>
        </w:rPr>
        <w:t>32.</w:t>
      </w:r>
      <w:r w:rsidR="00A244AD">
        <w:rPr>
          <w:lang w:eastAsia="zh-CN"/>
        </w:rPr>
        <w:t>58</w:t>
      </w:r>
      <w:r w:rsidR="00A244AD">
        <w:rPr>
          <w:rFonts w:hint="eastAsia"/>
          <w:lang w:eastAsia="zh-CN"/>
        </w:rPr>
        <w:t>3</w:t>
      </w:r>
      <w:r>
        <w:rPr>
          <w:rFonts w:hint="eastAsia"/>
          <w:lang w:eastAsia="zh-CN"/>
        </w:rPr>
        <w:t>:</w:t>
      </w:r>
      <w:r>
        <w:rPr>
          <w:rFonts w:hint="eastAsia"/>
          <w:lang w:eastAsia="zh-CN"/>
        </w:rPr>
        <w:tab/>
      </w:r>
      <w:r w:rsidR="002D2515">
        <w:rPr>
          <w:lang w:eastAsia="zh-CN"/>
        </w:rPr>
        <w:t>"</w:t>
      </w:r>
      <w:r w:rsidR="00A244AD">
        <w:rPr>
          <w:lang w:eastAsia="zh-CN"/>
        </w:rPr>
        <w:t>Telecommunications management; Home Node B (HNB) Operations, Administration, Maintenance and Provisioning (OAM&amp;P); Procedure flows for Type 1 interface HNB to HNB Management System (HMS)</w:t>
      </w:r>
      <w:r w:rsidR="002D2515">
        <w:rPr>
          <w:lang w:eastAsia="zh-CN"/>
        </w:rPr>
        <w:t>"</w:t>
      </w:r>
    </w:p>
    <w:p w14:paraId="232D00FC" w14:textId="77777777" w:rsidR="004A3549" w:rsidRDefault="00C235CD" w:rsidP="00F42F40">
      <w:pPr>
        <w:pStyle w:val="B1"/>
        <w:rPr>
          <w:lang w:eastAsia="zh-CN"/>
        </w:rPr>
      </w:pPr>
      <w:r>
        <w:rPr>
          <w:rFonts w:hint="eastAsia"/>
          <w:lang w:eastAsia="zh-CN"/>
        </w:rPr>
        <w:t>32.</w:t>
      </w:r>
      <w:r w:rsidR="00A244AD">
        <w:rPr>
          <w:lang w:eastAsia="zh-CN"/>
        </w:rPr>
        <w:t>58</w:t>
      </w:r>
      <w:r w:rsidR="00A244AD">
        <w:rPr>
          <w:rFonts w:hint="eastAsia"/>
          <w:lang w:eastAsia="zh-CN"/>
        </w:rPr>
        <w:t>4</w:t>
      </w:r>
      <w:r>
        <w:rPr>
          <w:rFonts w:hint="eastAsia"/>
          <w:lang w:eastAsia="zh-CN"/>
        </w:rPr>
        <w:t>:</w:t>
      </w:r>
      <w:r>
        <w:rPr>
          <w:rFonts w:hint="eastAsia"/>
          <w:lang w:eastAsia="zh-CN"/>
        </w:rPr>
        <w:tab/>
      </w:r>
      <w:r w:rsidR="002D2515">
        <w:rPr>
          <w:lang w:eastAsia="zh-CN"/>
        </w:rPr>
        <w:t>"</w:t>
      </w:r>
      <w:r w:rsidR="00A244AD">
        <w:rPr>
          <w:lang w:eastAsia="zh-CN"/>
        </w:rPr>
        <w:t>Telecommunications management; Home Node B (HNB) Operations, Administration, Maintenance and Provisioning (OAM&amp;P); XML definitions for Type 1 interface HNB to HNB Management System (HMS)</w:t>
      </w:r>
      <w:r w:rsidR="002D2515">
        <w:rPr>
          <w:lang w:eastAsia="zh-CN"/>
        </w:rPr>
        <w:t>"</w:t>
      </w:r>
    </w:p>
    <w:p w14:paraId="108B7D8B" w14:textId="77777777" w:rsidR="004A3549" w:rsidRDefault="004A3549">
      <w:pPr>
        <w:pStyle w:val="Heading1"/>
      </w:pPr>
      <w:r>
        <w:br w:type="page"/>
      </w:r>
      <w:bookmarkStart w:id="6" w:name="_Toc295905380"/>
      <w:r>
        <w:lastRenderedPageBreak/>
        <w:t>1</w:t>
      </w:r>
      <w:r>
        <w:tab/>
        <w:t>Scope</w:t>
      </w:r>
      <w:bookmarkEnd w:id="6"/>
    </w:p>
    <w:p w14:paraId="525C0799" w14:textId="77777777" w:rsidR="004A3549" w:rsidRDefault="004A3549">
      <w:r>
        <w:t xml:space="preserve">The present document </w:t>
      </w:r>
      <w:r w:rsidR="00C235CD">
        <w:t>describes the data format for Configuration Management and Performance Management for Home Node</w:t>
      </w:r>
      <w:r w:rsidR="00A244AD">
        <w:t xml:space="preserve"> </w:t>
      </w:r>
      <w:r w:rsidR="00C235CD">
        <w:t xml:space="preserve">B (HNB). The </w:t>
      </w:r>
      <w:r w:rsidR="00A244AD">
        <w:t>XML</w:t>
      </w:r>
      <w:r w:rsidR="00C235CD">
        <w:t xml:space="preserve"> definitions captured in this document shall be met via </w:t>
      </w:r>
      <w:r w:rsidR="00A244AD">
        <w:t xml:space="preserve">Type </w:t>
      </w:r>
      <w:r w:rsidR="00C235CD">
        <w:t>1 interface between HNB and HNB Management System (HMS).</w:t>
      </w:r>
    </w:p>
    <w:p w14:paraId="2F9C6B13" w14:textId="77777777" w:rsidR="004A3549" w:rsidRDefault="004A3549">
      <w:pPr>
        <w:pStyle w:val="Heading1"/>
      </w:pPr>
      <w:bookmarkStart w:id="7" w:name="_Toc295905381"/>
      <w:r>
        <w:t>2</w:t>
      </w:r>
      <w:r>
        <w:tab/>
        <w:t>References</w:t>
      </w:r>
      <w:bookmarkEnd w:id="7"/>
    </w:p>
    <w:p w14:paraId="1EC4805C" w14:textId="77777777" w:rsidR="004A3549" w:rsidRDefault="004A3549">
      <w:r>
        <w:t>The following documents contain provisions which, through reference in this text, constitute provisions of the present document.</w:t>
      </w:r>
    </w:p>
    <w:p w14:paraId="737D15B2" w14:textId="77777777" w:rsidR="004A3549" w:rsidRDefault="00F42F40" w:rsidP="00F42F40">
      <w:pPr>
        <w:pStyle w:val="B1"/>
      </w:pPr>
      <w:r>
        <w:t>-</w:t>
      </w:r>
      <w:r>
        <w:tab/>
      </w:r>
      <w:r w:rsidR="004A3549">
        <w:t>References are either specific (identified by date of publication, edition number, version number, etc.) or non</w:t>
      </w:r>
      <w:r w:rsidR="004A3549">
        <w:noBreakHyphen/>
        <w:t>specific.</w:t>
      </w:r>
    </w:p>
    <w:p w14:paraId="20B64A6C" w14:textId="77777777" w:rsidR="004A3549" w:rsidRDefault="00F42F40" w:rsidP="00F42F40">
      <w:pPr>
        <w:pStyle w:val="B1"/>
      </w:pPr>
      <w:r>
        <w:t>-</w:t>
      </w:r>
      <w:r>
        <w:tab/>
      </w:r>
      <w:r w:rsidR="004A3549">
        <w:t>For a specific reference, subsequent revisions do not apply.</w:t>
      </w:r>
    </w:p>
    <w:p w14:paraId="0C51D559" w14:textId="77777777" w:rsidR="004A3549" w:rsidRDefault="00F42F40" w:rsidP="00F42F40">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3A726F14" w14:textId="77777777" w:rsidR="006613E6" w:rsidRPr="00215D60" w:rsidRDefault="006613E6" w:rsidP="006613E6">
      <w:pPr>
        <w:pStyle w:val="EX"/>
      </w:pPr>
      <w:r w:rsidRPr="00215D60">
        <w:t>[</w:t>
      </w:r>
      <w:r w:rsidR="00F93F1D">
        <w:t>1</w:t>
      </w:r>
      <w:r w:rsidRPr="00215D60">
        <w:t>]</w:t>
      </w:r>
      <w:r w:rsidRPr="00215D60">
        <w:tab/>
        <w:t xml:space="preserve">3GPP TR 21.905: </w:t>
      </w:r>
      <w:r w:rsidR="002D2515">
        <w:t>"</w:t>
      </w:r>
      <w:r w:rsidRPr="00215D60">
        <w:t>Vocabulary for 3GPP Specifications</w:t>
      </w:r>
      <w:r w:rsidR="002D2515">
        <w:t>"</w:t>
      </w:r>
      <w:r w:rsidRPr="00215D60">
        <w:t>.</w:t>
      </w:r>
    </w:p>
    <w:p w14:paraId="531C3180" w14:textId="77777777" w:rsidR="006613E6" w:rsidRPr="00215D60" w:rsidRDefault="006613E6" w:rsidP="006613E6">
      <w:pPr>
        <w:pStyle w:val="EX"/>
      </w:pPr>
      <w:r w:rsidRPr="00215D60">
        <w:t>[</w:t>
      </w:r>
      <w:r w:rsidRPr="00215D60">
        <w:rPr>
          <w:lang w:eastAsia="zh-CN"/>
        </w:rPr>
        <w:t>2</w:t>
      </w:r>
      <w:r w:rsidRPr="00215D60">
        <w:t>]</w:t>
      </w:r>
      <w:r w:rsidRPr="00215D60">
        <w:tab/>
        <w:t xml:space="preserve">3GPP TS 32.101: </w:t>
      </w:r>
      <w:r w:rsidR="002D2515">
        <w:t>"</w:t>
      </w:r>
      <w:r w:rsidRPr="00215D60">
        <w:t>Telecommunication management; Principles and high level requirements</w:t>
      </w:r>
      <w:r w:rsidR="002D2515">
        <w:t>"</w:t>
      </w:r>
      <w:r w:rsidRPr="00215D60">
        <w:t>.</w:t>
      </w:r>
    </w:p>
    <w:p w14:paraId="7BA3D02A" w14:textId="77777777" w:rsidR="006613E6" w:rsidRPr="00215D60" w:rsidRDefault="006613E6" w:rsidP="006613E6">
      <w:pPr>
        <w:pStyle w:val="EX"/>
      </w:pPr>
      <w:r w:rsidRPr="00215D60">
        <w:t>[</w:t>
      </w:r>
      <w:r w:rsidRPr="00215D60">
        <w:rPr>
          <w:lang w:eastAsia="zh-CN"/>
        </w:rPr>
        <w:t>3</w:t>
      </w:r>
      <w:r w:rsidRPr="00215D60">
        <w:t>]</w:t>
      </w:r>
      <w:r w:rsidRPr="00215D60">
        <w:tab/>
        <w:t xml:space="preserve">3GPP TS 32.102: </w:t>
      </w:r>
      <w:r w:rsidR="002D2515">
        <w:t>"</w:t>
      </w:r>
      <w:r w:rsidRPr="00215D60">
        <w:t>Telecommunication management; Architecture</w:t>
      </w:r>
      <w:r w:rsidR="002D2515">
        <w:t>"</w:t>
      </w:r>
      <w:r w:rsidRPr="00215D60">
        <w:t>.</w:t>
      </w:r>
    </w:p>
    <w:p w14:paraId="5675E533" w14:textId="77777777" w:rsidR="006613E6" w:rsidRDefault="006613E6" w:rsidP="006613E6">
      <w:pPr>
        <w:pStyle w:val="EX"/>
      </w:pPr>
      <w:r w:rsidRPr="00215D60">
        <w:t>[</w:t>
      </w:r>
      <w:r w:rsidRPr="00215D60">
        <w:rPr>
          <w:lang w:eastAsia="zh-CN"/>
        </w:rPr>
        <w:t>4</w:t>
      </w:r>
      <w:r w:rsidRPr="00215D60">
        <w:t>]</w:t>
      </w:r>
      <w:r w:rsidRPr="00215D60">
        <w:tab/>
        <w:t xml:space="preserve">3GPP TS 32.300: </w:t>
      </w:r>
      <w:r w:rsidR="002D2515">
        <w:t>"</w:t>
      </w:r>
      <w:r w:rsidRPr="00215D60">
        <w:t>Telecommunication management; Configuration Management (CM); Name convention for Managed Objects</w:t>
      </w:r>
      <w:r w:rsidR="002D2515">
        <w:t>"</w:t>
      </w:r>
      <w:r w:rsidRPr="00215D60">
        <w:t>.</w:t>
      </w:r>
    </w:p>
    <w:p w14:paraId="03E6BECE" w14:textId="77777777" w:rsidR="00AB3EBD" w:rsidRPr="00215D60" w:rsidRDefault="00AB3EBD" w:rsidP="006613E6">
      <w:pPr>
        <w:pStyle w:val="EX"/>
      </w:pPr>
      <w:r>
        <w:t>[5]</w:t>
      </w:r>
      <w:r>
        <w:tab/>
        <w:t>Void.</w:t>
      </w:r>
    </w:p>
    <w:p w14:paraId="4632A02E" w14:textId="77777777" w:rsidR="006613E6" w:rsidRDefault="006613E6" w:rsidP="006613E6">
      <w:pPr>
        <w:pStyle w:val="EX"/>
        <w:rPr>
          <w:lang w:val="pt-BR"/>
        </w:rPr>
      </w:pPr>
      <w:r>
        <w:rPr>
          <w:lang w:val="pt-BR"/>
        </w:rPr>
        <w:t>[6]</w:t>
      </w:r>
      <w:r>
        <w:rPr>
          <w:lang w:val="pt-BR"/>
        </w:rPr>
        <w:tab/>
      </w:r>
      <w:r w:rsidRPr="001D08A4">
        <w:rPr>
          <w:lang w:val="pt-BR"/>
        </w:rPr>
        <w:t>3GPP TR R3.020, Home (e)NodeB</w:t>
      </w:r>
    </w:p>
    <w:p w14:paraId="1F37D928" w14:textId="77777777" w:rsidR="006613E6" w:rsidRDefault="006613E6" w:rsidP="006613E6">
      <w:pPr>
        <w:pStyle w:val="EX"/>
      </w:pPr>
      <w:r>
        <w:rPr>
          <w:lang w:val="pt-BR"/>
        </w:rPr>
        <w:t xml:space="preserve">[7] </w:t>
      </w:r>
      <w:r>
        <w:rPr>
          <w:lang w:val="pt-BR"/>
        </w:rPr>
        <w:tab/>
      </w:r>
      <w:r>
        <w:t>TR-069 Amendment 2, CPE WAN Management Protocol v1.1, Broadband Forum</w:t>
      </w:r>
      <w:r w:rsidR="00E2693A" w:rsidDel="00E2693A">
        <w:t xml:space="preserve"> </w:t>
      </w:r>
    </w:p>
    <w:p w14:paraId="3C92A235" w14:textId="77777777" w:rsidR="006E7EEF" w:rsidRDefault="006E7EEF" w:rsidP="006613E6">
      <w:pPr>
        <w:pStyle w:val="EX"/>
      </w:pPr>
      <w:r>
        <w:t>[8]</w:t>
      </w:r>
      <w:r>
        <w:tab/>
        <w:t xml:space="preserve">3GPP TS 32.435: </w:t>
      </w:r>
      <w:r w:rsidR="002D2515">
        <w:t>"</w:t>
      </w:r>
      <w:r w:rsidRPr="006E7EEF">
        <w:t>Telecommunication management; Performance measurement: eXtensible Markup Language (XML) file format definition</w:t>
      </w:r>
      <w:r w:rsidR="002D2515">
        <w:t>"</w:t>
      </w:r>
    </w:p>
    <w:p w14:paraId="60659A74" w14:textId="77777777" w:rsidR="003046E9" w:rsidRDefault="003046E9" w:rsidP="006613E6">
      <w:pPr>
        <w:pStyle w:val="EX"/>
      </w:pPr>
      <w:r>
        <w:t>[9]</w:t>
      </w:r>
      <w:r>
        <w:tab/>
        <w:t xml:space="preserve">3GPP TS 32.582: </w:t>
      </w:r>
      <w:r w:rsidR="002D2515">
        <w:t>"</w:t>
      </w:r>
      <w:r w:rsidRPr="003046E9">
        <w:t>Telecommunications management; Home Node B (HNB) Operations, Administration, Maintenance and Provisioning (OAM&amp;P); Information model for Type 1 interface HNB to HNB Management System (HMS)</w:t>
      </w:r>
      <w:r w:rsidR="002D2515">
        <w:t>"</w:t>
      </w:r>
    </w:p>
    <w:p w14:paraId="34E32DC2" w14:textId="77777777" w:rsidR="003046E9" w:rsidRPr="00FC05A5" w:rsidRDefault="003046E9" w:rsidP="003046E9">
      <w:pPr>
        <w:pStyle w:val="EX"/>
      </w:pPr>
      <w:r w:rsidRPr="00FC05A5">
        <w:t>[</w:t>
      </w:r>
      <w:r>
        <w:t>10</w:t>
      </w:r>
      <w:r w:rsidRPr="00FC05A5">
        <w:t>]</w:t>
      </w:r>
      <w:r w:rsidRPr="00FC05A5">
        <w:tab/>
        <w:t xml:space="preserve">W3C REC-xml-20001006: </w:t>
      </w:r>
      <w:r w:rsidR="002D2515">
        <w:t>"</w:t>
      </w:r>
      <w:r w:rsidRPr="00FC05A5">
        <w:t>Extensible Markup Language (XML) 1.0 (Second Edition)</w:t>
      </w:r>
      <w:r w:rsidR="002D2515">
        <w:t>"</w:t>
      </w:r>
      <w:r w:rsidRPr="00FC05A5">
        <w:t>.</w:t>
      </w:r>
    </w:p>
    <w:p w14:paraId="0A5F283F" w14:textId="77777777" w:rsidR="003046E9" w:rsidRPr="00FC05A5" w:rsidRDefault="003046E9" w:rsidP="003046E9">
      <w:pPr>
        <w:pStyle w:val="EX"/>
      </w:pPr>
      <w:r w:rsidRPr="00FC05A5">
        <w:t>[</w:t>
      </w:r>
      <w:r>
        <w:t>11</w:t>
      </w:r>
      <w:r w:rsidRPr="00FC05A5">
        <w:t>]</w:t>
      </w:r>
      <w:r w:rsidRPr="00FC05A5">
        <w:tab/>
        <w:t xml:space="preserve">W3C REC-xmlschema-0-20010502: </w:t>
      </w:r>
      <w:r w:rsidR="002D2515">
        <w:t>"</w:t>
      </w:r>
      <w:r w:rsidRPr="00FC05A5">
        <w:t>XML Schema Part 0: Primer</w:t>
      </w:r>
      <w:r w:rsidR="002D2515">
        <w:t>"</w:t>
      </w:r>
      <w:r w:rsidRPr="00FC05A5">
        <w:t>.</w:t>
      </w:r>
    </w:p>
    <w:p w14:paraId="7F97B846" w14:textId="77777777" w:rsidR="003046E9" w:rsidRPr="00FC05A5" w:rsidRDefault="003046E9" w:rsidP="003046E9">
      <w:pPr>
        <w:pStyle w:val="EX"/>
      </w:pPr>
      <w:r w:rsidRPr="00FC05A5">
        <w:t>[</w:t>
      </w:r>
      <w:r>
        <w:t>12</w:t>
      </w:r>
      <w:r w:rsidRPr="00FC05A5">
        <w:t>]</w:t>
      </w:r>
      <w:r w:rsidRPr="00FC05A5">
        <w:tab/>
        <w:t xml:space="preserve">W3C REC-xmlschema-1-20010502: </w:t>
      </w:r>
      <w:r w:rsidR="002D2515">
        <w:t>"</w:t>
      </w:r>
      <w:r w:rsidRPr="00FC05A5">
        <w:t>XML Schema Part 1: Structures</w:t>
      </w:r>
      <w:r w:rsidR="002D2515">
        <w:t>"</w:t>
      </w:r>
      <w:r w:rsidRPr="00FC05A5">
        <w:t>.</w:t>
      </w:r>
    </w:p>
    <w:p w14:paraId="7A8548E4" w14:textId="77777777" w:rsidR="003046E9" w:rsidRPr="00FC05A5" w:rsidRDefault="003046E9" w:rsidP="003046E9">
      <w:pPr>
        <w:pStyle w:val="EX"/>
      </w:pPr>
      <w:r w:rsidRPr="00FC05A5">
        <w:t>[1</w:t>
      </w:r>
      <w:r>
        <w:t>3</w:t>
      </w:r>
      <w:r w:rsidRPr="00FC05A5">
        <w:t>]</w:t>
      </w:r>
      <w:r w:rsidRPr="00FC05A5">
        <w:tab/>
        <w:t xml:space="preserve">W3C REC-xmlschema-2-20010502: </w:t>
      </w:r>
      <w:r w:rsidR="002D2515">
        <w:t>"</w:t>
      </w:r>
      <w:r w:rsidRPr="00FC05A5">
        <w:t>XML Schema Part 2: Datatypes</w:t>
      </w:r>
      <w:r w:rsidR="002D2515">
        <w:t>"</w:t>
      </w:r>
      <w:r w:rsidRPr="00FC05A5">
        <w:t>.</w:t>
      </w:r>
    </w:p>
    <w:p w14:paraId="664A4F95" w14:textId="77777777" w:rsidR="003046E9" w:rsidRDefault="003046E9" w:rsidP="003046E9">
      <w:pPr>
        <w:pStyle w:val="EX"/>
      </w:pPr>
      <w:r w:rsidRPr="00FC05A5">
        <w:t>[1</w:t>
      </w:r>
      <w:r>
        <w:t>4</w:t>
      </w:r>
      <w:r w:rsidRPr="00FC05A5">
        <w:t>]</w:t>
      </w:r>
      <w:r w:rsidRPr="00FC05A5">
        <w:tab/>
        <w:t xml:space="preserve">W3C REC-xml-names-19990114: </w:t>
      </w:r>
      <w:r w:rsidR="002D2515">
        <w:t>"</w:t>
      </w:r>
      <w:r w:rsidRPr="00FC05A5">
        <w:t>Namespaces in XML</w:t>
      </w:r>
      <w:r w:rsidR="002D2515">
        <w:t>"</w:t>
      </w:r>
      <w:r w:rsidRPr="00FC05A5">
        <w:t>.</w:t>
      </w:r>
    </w:p>
    <w:p w14:paraId="4BDBF19A" w14:textId="77777777" w:rsidR="00482398" w:rsidRPr="00482398" w:rsidRDefault="00482398" w:rsidP="00F42F40">
      <w:pPr>
        <w:pStyle w:val="EX"/>
      </w:pPr>
      <w:r>
        <w:t>[15]</w:t>
      </w:r>
      <w:r>
        <w:tab/>
      </w:r>
      <w:r w:rsidR="00565551">
        <w:t xml:space="preserve">TR-157 </w:t>
      </w:r>
      <w:r w:rsidR="00565551" w:rsidRPr="002C5423">
        <w:t xml:space="preserve">Amendment </w:t>
      </w:r>
      <w:r w:rsidR="00565551">
        <w:t>1 “</w:t>
      </w:r>
      <w:hyperlink r:id="rId10" w:history="1"/>
      <w:r w:rsidR="00565551">
        <w:t>Component Objects for CWMP”, Broadband Forum.</w:t>
      </w:r>
    </w:p>
    <w:p w14:paraId="4FD07F0E" w14:textId="77777777" w:rsidR="003046E9" w:rsidRDefault="00565551" w:rsidP="006613E6">
      <w:pPr>
        <w:pStyle w:val="EX"/>
      </w:pPr>
      <w:r>
        <w:t>[16]</w:t>
      </w:r>
      <w:r w:rsidR="00776C81">
        <w:tab/>
      </w:r>
      <w:r w:rsidR="00776C81" w:rsidRPr="00776C81">
        <w:t>TR-098</w:t>
      </w:r>
      <w:r w:rsidR="00B0169A">
        <w:t xml:space="preserve"> Amendment 2</w:t>
      </w:r>
      <w:r w:rsidR="00776C81">
        <w:t xml:space="preserve">, </w:t>
      </w:r>
      <w:r w:rsidR="002D2515">
        <w:t>"</w:t>
      </w:r>
      <w:r w:rsidR="00B0169A" w:rsidRPr="00B0169A">
        <w:t>Internet Gateway Device Data Model for TR-069</w:t>
      </w:r>
      <w:r w:rsidR="002D2515">
        <w:t>"</w:t>
      </w:r>
      <w:r w:rsidR="00B0169A">
        <w:t xml:space="preserve">, </w:t>
      </w:r>
      <w:r w:rsidR="00776C81">
        <w:t>Broadband Forum</w:t>
      </w:r>
    </w:p>
    <w:p w14:paraId="0CA71B53" w14:textId="77777777" w:rsidR="006613E6" w:rsidRDefault="00776C81" w:rsidP="006613E6">
      <w:pPr>
        <w:pStyle w:val="EX"/>
      </w:pPr>
      <w:r w:rsidRPr="00776C81">
        <w:t>[17]</w:t>
      </w:r>
      <w:r w:rsidRPr="00776C81">
        <w:tab/>
        <w:t>3GPP TS 32.622:</w:t>
      </w:r>
      <w:r w:rsidR="00B0169A">
        <w:t xml:space="preserve"> </w:t>
      </w:r>
      <w:r w:rsidR="002D2515">
        <w:t>"</w:t>
      </w:r>
      <w:r w:rsidRPr="00776C81">
        <w:t>Telecommunication management; Configuration Management (CM); Generic network resources Integration Reference Point (IRP): Network Resource Model (NRM</w:t>
      </w:r>
      <w:r w:rsidR="00B0169A">
        <w:t>)</w:t>
      </w:r>
      <w:r w:rsidR="002D2515">
        <w:t>"</w:t>
      </w:r>
      <w:r w:rsidR="00AB3EBD">
        <w:t>.</w:t>
      </w:r>
    </w:p>
    <w:p w14:paraId="01CFED76" w14:textId="77777777" w:rsidR="00AB3EBD" w:rsidRDefault="00AB3EBD" w:rsidP="00AB3EBD">
      <w:pPr>
        <w:pStyle w:val="EX"/>
        <w:ind w:left="284" w:firstLine="0"/>
      </w:pPr>
      <w:r>
        <w:t>[18]</w:t>
      </w:r>
      <w:r>
        <w:tab/>
        <w:t>3GPP TS 32.772</w:t>
      </w:r>
      <w:r w:rsidRPr="00776C81">
        <w:t>:</w:t>
      </w:r>
      <w:r>
        <w:t xml:space="preserve"> </w:t>
      </w:r>
      <w:r w:rsidRPr="00776C81">
        <w:t>”Telecommunication management</w:t>
      </w:r>
      <w:r>
        <w:t>; Home Node B (HNB) Subsystem (HNS); Integration Reference Point (IRP); Information Service (IS)”</w:t>
      </w:r>
    </w:p>
    <w:p w14:paraId="20D58516" w14:textId="77777777" w:rsidR="00AB3EBD" w:rsidRDefault="00AB3EBD" w:rsidP="00AB3EBD">
      <w:pPr>
        <w:pStyle w:val="EX"/>
        <w:ind w:left="284" w:firstLine="0"/>
      </w:pPr>
      <w:r>
        <w:t>[19]</w:t>
      </w:r>
      <w:r>
        <w:tab/>
        <w:t>3GPP TS 22.220: “Service requirements for Home Node B (HNB) and Home eNode B (HeNB)”</w:t>
      </w:r>
    </w:p>
    <w:p w14:paraId="3A5F5FD5" w14:textId="77777777" w:rsidR="00AB3EBD" w:rsidRPr="003B4843" w:rsidRDefault="00AB3EBD" w:rsidP="00AB3EBD">
      <w:pPr>
        <w:pStyle w:val="EX"/>
        <w:ind w:left="284" w:firstLine="0"/>
      </w:pPr>
      <w:r>
        <w:lastRenderedPageBreak/>
        <w:t>[20]</w:t>
      </w:r>
      <w:r>
        <w:tab/>
        <w:t>3GPP TS 32.432: “Telecommunication management; Performance measurement: File format definition”</w:t>
      </w:r>
    </w:p>
    <w:p w14:paraId="77EC39C1" w14:textId="77777777" w:rsidR="00AB3EBD" w:rsidRPr="006613E6" w:rsidRDefault="00AB3EBD" w:rsidP="006613E6">
      <w:pPr>
        <w:pStyle w:val="EX"/>
      </w:pPr>
    </w:p>
    <w:p w14:paraId="3C7096FA" w14:textId="77777777" w:rsidR="004A3549" w:rsidRDefault="004A3549">
      <w:pPr>
        <w:pStyle w:val="Heading1"/>
      </w:pPr>
      <w:bookmarkStart w:id="8" w:name="_Toc295905382"/>
      <w:r>
        <w:t>3</w:t>
      </w:r>
      <w:r>
        <w:tab/>
        <w:t>Definitions and abbreviations</w:t>
      </w:r>
      <w:bookmarkEnd w:id="8"/>
    </w:p>
    <w:p w14:paraId="465CC405" w14:textId="77777777" w:rsidR="004A3549" w:rsidRDefault="004A3549">
      <w:pPr>
        <w:pStyle w:val="Heading2"/>
      </w:pPr>
      <w:bookmarkStart w:id="9" w:name="_Toc295905383"/>
      <w:r>
        <w:t>3.1</w:t>
      </w:r>
      <w:r>
        <w:tab/>
        <w:t>Definitions</w:t>
      </w:r>
      <w:bookmarkEnd w:id="9"/>
    </w:p>
    <w:p w14:paraId="6FD8CD6E" w14:textId="77777777" w:rsidR="004A3549" w:rsidRDefault="004A3549">
      <w:r>
        <w:t xml:space="preserve">For the purposes of the present document, the terms and definitions given in </w:t>
      </w:r>
      <w:r w:rsidR="00383736">
        <w:t>TR</w:t>
      </w:r>
      <w:r w:rsidR="003E2780">
        <w:t> </w:t>
      </w:r>
      <w:r w:rsidR="00383736">
        <w:t>21.905</w:t>
      </w:r>
      <w:r w:rsidR="006613E6">
        <w:t> [1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6613E6">
        <w:t> [1</w:t>
      </w:r>
      <w:r w:rsidR="003E2780">
        <w:t>]</w:t>
      </w:r>
      <w:r w:rsidR="00383736">
        <w:t>.</w:t>
      </w:r>
    </w:p>
    <w:p w14:paraId="6B4DD817" w14:textId="77777777" w:rsidR="006613E6" w:rsidRPr="00B820E2" w:rsidRDefault="006613E6" w:rsidP="006613E6">
      <w:r>
        <w:rPr>
          <w:b/>
        </w:rPr>
        <w:t>Home NodeB, 3G Home NodeB:</w:t>
      </w:r>
      <w:r>
        <w:t xml:space="preserve"> These terms, their derivations and abbreviations are used synonymously throughout this document.</w:t>
      </w:r>
    </w:p>
    <w:p w14:paraId="2467D02F" w14:textId="77777777" w:rsidR="004A3549" w:rsidRDefault="006613E6">
      <w:pPr>
        <w:pStyle w:val="Heading2"/>
      </w:pPr>
      <w:bookmarkStart w:id="10" w:name="_Toc295905384"/>
      <w:r>
        <w:t>3.2</w:t>
      </w:r>
      <w:r w:rsidR="004A3549">
        <w:tab/>
        <w:t>Abbreviations</w:t>
      </w:r>
      <w:bookmarkEnd w:id="10"/>
    </w:p>
    <w:p w14:paraId="3DAA6F38" w14:textId="77777777" w:rsidR="004A3549" w:rsidRDefault="004A3549">
      <w:pPr>
        <w:keepNext/>
      </w:pPr>
      <w:r>
        <w:t xml:space="preserve">For the purposes of the present document, the abbreviations </w:t>
      </w:r>
      <w:r w:rsidR="00F30EDD">
        <w:t>given in TR 21.905 [1</w:t>
      </w:r>
      <w:r w:rsidR="008C6DB3">
        <w:t xml:space="preserve">] and the following </w:t>
      </w:r>
      <w:r>
        <w:t>apply</w:t>
      </w:r>
      <w:r w:rsidR="008C6DB3">
        <w:t>. An abbreviation defined in the present document takes precedence over the definition of the same abbre</w:t>
      </w:r>
      <w:r w:rsidR="00F30EDD">
        <w:t>viation, if any, in TR 21.905 [1</w:t>
      </w:r>
      <w:r w:rsidR="008C6DB3">
        <w:t>].</w:t>
      </w:r>
    </w:p>
    <w:p w14:paraId="4E799082" w14:textId="77777777" w:rsidR="00E20845" w:rsidRPr="00215D60" w:rsidRDefault="00E20845" w:rsidP="00E20845">
      <w:pPr>
        <w:pStyle w:val="EW"/>
      </w:pPr>
      <w:r w:rsidRPr="00215D60">
        <w:t>DM</w:t>
      </w:r>
      <w:r w:rsidRPr="00215D60">
        <w:tab/>
        <w:t>Domain Manager</w:t>
      </w:r>
    </w:p>
    <w:p w14:paraId="28A9AAE9" w14:textId="77777777" w:rsidR="00E20845" w:rsidRPr="00215D60" w:rsidRDefault="00E20845" w:rsidP="00E20845">
      <w:pPr>
        <w:pStyle w:val="EW"/>
        <w:rPr>
          <w:lang w:eastAsia="zh-CN"/>
        </w:rPr>
      </w:pPr>
      <w:r w:rsidRPr="00215D60">
        <w:rPr>
          <w:lang w:eastAsia="zh-CN"/>
        </w:rPr>
        <w:t>EM</w:t>
      </w:r>
      <w:r w:rsidRPr="00215D60">
        <w:rPr>
          <w:lang w:eastAsia="zh-CN"/>
        </w:rPr>
        <w:tab/>
        <w:t>Element Manager</w:t>
      </w:r>
    </w:p>
    <w:p w14:paraId="100E84C3" w14:textId="77777777" w:rsidR="00E20845" w:rsidRDefault="00E20845" w:rsidP="00E20845">
      <w:pPr>
        <w:pStyle w:val="EW"/>
      </w:pPr>
      <w:r w:rsidRPr="00215D60">
        <w:t>FFS</w:t>
      </w:r>
      <w:r w:rsidRPr="00215D60">
        <w:rPr>
          <w:lang w:eastAsia="zh-CN"/>
        </w:rPr>
        <w:tab/>
      </w:r>
      <w:r w:rsidRPr="00215D60">
        <w:t>For Further Study</w:t>
      </w:r>
    </w:p>
    <w:p w14:paraId="1807F7B2" w14:textId="77777777" w:rsidR="00E20845" w:rsidRPr="00215D60" w:rsidRDefault="00E20845" w:rsidP="00E20845">
      <w:pPr>
        <w:pStyle w:val="EW"/>
        <w:rPr>
          <w:lang w:eastAsia="zh-CN"/>
        </w:rPr>
      </w:pPr>
      <w:r>
        <w:rPr>
          <w:rFonts w:hint="eastAsia"/>
          <w:lang w:eastAsia="zh-CN"/>
        </w:rPr>
        <w:t>HNB</w:t>
      </w:r>
      <w:r>
        <w:tab/>
      </w:r>
      <w:r>
        <w:rPr>
          <w:rFonts w:hint="eastAsia"/>
          <w:lang w:eastAsia="zh-CN"/>
        </w:rPr>
        <w:t>Home Node</w:t>
      </w:r>
      <w:r w:rsidR="00022206">
        <w:rPr>
          <w:lang w:eastAsia="zh-CN"/>
        </w:rPr>
        <w:t xml:space="preserve"> </w:t>
      </w:r>
      <w:r>
        <w:rPr>
          <w:rFonts w:hint="eastAsia"/>
          <w:lang w:eastAsia="zh-CN"/>
        </w:rPr>
        <w:t>B</w:t>
      </w:r>
    </w:p>
    <w:p w14:paraId="04B62CC0" w14:textId="77777777" w:rsidR="00022206" w:rsidRDefault="00022206" w:rsidP="00022206">
      <w:pPr>
        <w:pStyle w:val="EW"/>
      </w:pPr>
      <w:r>
        <w:t>HMS</w:t>
      </w:r>
      <w:r>
        <w:tab/>
        <w:t>HNB Management System</w:t>
      </w:r>
    </w:p>
    <w:p w14:paraId="5BDF875B" w14:textId="77777777" w:rsidR="00E20845" w:rsidRPr="00215D60" w:rsidRDefault="00E20845" w:rsidP="00E20845">
      <w:pPr>
        <w:pStyle w:val="EW"/>
      </w:pPr>
      <w:r w:rsidRPr="00215D60">
        <w:t>IP</w:t>
      </w:r>
      <w:r w:rsidRPr="00215D60">
        <w:tab/>
        <w:t>Internet Protocol</w:t>
      </w:r>
    </w:p>
    <w:p w14:paraId="2958A472" w14:textId="77777777" w:rsidR="00E20845" w:rsidRPr="00215D60" w:rsidRDefault="00E20845" w:rsidP="00E20845">
      <w:pPr>
        <w:pStyle w:val="EW"/>
      </w:pPr>
      <w:r w:rsidRPr="00215D60">
        <w:t>LTE</w:t>
      </w:r>
      <w:r w:rsidRPr="00215D60">
        <w:tab/>
        <w:t>Long Term Evolution</w:t>
      </w:r>
    </w:p>
    <w:p w14:paraId="48A982F4" w14:textId="77777777" w:rsidR="00E20845" w:rsidRPr="00215D60" w:rsidRDefault="00E20845" w:rsidP="00E20845">
      <w:pPr>
        <w:pStyle w:val="EW"/>
      </w:pPr>
      <w:r w:rsidRPr="00215D60">
        <w:t>MME</w:t>
      </w:r>
      <w:r w:rsidRPr="00215D60">
        <w:tab/>
      </w:r>
      <w:smartTag w:uri="urn:schemas-microsoft-com:office:smarttags" w:element="place">
        <w:r w:rsidRPr="00215D60">
          <w:t>Mobile</w:t>
        </w:r>
      </w:smartTag>
      <w:r w:rsidRPr="00215D60">
        <w:t xml:space="preserve"> Management Entity</w:t>
      </w:r>
    </w:p>
    <w:p w14:paraId="2A11A6CE" w14:textId="77777777" w:rsidR="00E20845" w:rsidRDefault="00E20845" w:rsidP="00E20845">
      <w:pPr>
        <w:pStyle w:val="EW"/>
      </w:pPr>
      <w:r w:rsidRPr="00215D60">
        <w:t>NGMN</w:t>
      </w:r>
      <w:r w:rsidRPr="00215D60">
        <w:tab/>
        <w:t xml:space="preserve">Next Generation </w:t>
      </w:r>
      <w:smartTag w:uri="urn:schemas-microsoft-com:office:smarttags" w:element="place">
        <w:r w:rsidRPr="00215D60">
          <w:t>Mobile</w:t>
        </w:r>
      </w:smartTag>
      <w:r w:rsidRPr="00215D60">
        <w:t xml:space="preserve"> Networks</w:t>
      </w:r>
    </w:p>
    <w:p w14:paraId="0238F05A" w14:textId="77777777" w:rsidR="00E20845" w:rsidRPr="00215D60" w:rsidRDefault="00E20845" w:rsidP="00E20845">
      <w:pPr>
        <w:pStyle w:val="EW"/>
      </w:pPr>
      <w:r w:rsidRPr="00215D60">
        <w:t>PnP</w:t>
      </w:r>
      <w:r w:rsidRPr="00215D60">
        <w:tab/>
      </w:r>
      <w:r w:rsidRPr="00215D60">
        <w:tab/>
        <w:t>Plug and Play</w:t>
      </w:r>
    </w:p>
    <w:p w14:paraId="5D69530F" w14:textId="77777777" w:rsidR="00E20845" w:rsidRPr="00215D60" w:rsidRDefault="00E20845" w:rsidP="00E20845">
      <w:pPr>
        <w:pStyle w:val="EW"/>
      </w:pPr>
      <w:r w:rsidRPr="00215D60">
        <w:t>SAE</w:t>
      </w:r>
      <w:r w:rsidRPr="00215D60">
        <w:tab/>
        <w:t>System Architecture Evolution</w:t>
      </w:r>
    </w:p>
    <w:p w14:paraId="2CA4404B" w14:textId="77777777" w:rsidR="00E20845" w:rsidRPr="00215D60" w:rsidRDefault="00E20845" w:rsidP="00E20845">
      <w:pPr>
        <w:pStyle w:val="EW"/>
        <w:rPr>
          <w:lang w:eastAsia="zh-CN"/>
        </w:rPr>
      </w:pPr>
      <w:r w:rsidRPr="00215D60">
        <w:t>SON</w:t>
      </w:r>
      <w:r w:rsidRPr="00215D60">
        <w:tab/>
        <w:t>Self-Organi</w:t>
      </w:r>
      <w:r w:rsidRPr="00215D60">
        <w:rPr>
          <w:lang w:eastAsia="zh-CN"/>
        </w:rPr>
        <w:t>s</w:t>
      </w:r>
      <w:r w:rsidRPr="00215D60">
        <w:t>ing Networks</w:t>
      </w:r>
    </w:p>
    <w:p w14:paraId="34433F8F" w14:textId="77777777" w:rsidR="00E20845" w:rsidRPr="00215D60" w:rsidRDefault="00E20845" w:rsidP="00E20845">
      <w:pPr>
        <w:pStyle w:val="EW"/>
        <w:rPr>
          <w:lang w:eastAsia="zh-CN"/>
        </w:rPr>
      </w:pPr>
      <w:r w:rsidRPr="00215D60">
        <w:rPr>
          <w:lang w:eastAsia="zh-CN"/>
        </w:rPr>
        <w:t>TBD</w:t>
      </w:r>
      <w:r w:rsidRPr="00215D60">
        <w:rPr>
          <w:lang w:eastAsia="zh-CN"/>
        </w:rPr>
        <w:tab/>
        <w:t>To Be Discussed</w:t>
      </w:r>
    </w:p>
    <w:p w14:paraId="12EA2147" w14:textId="77777777" w:rsidR="00E20845" w:rsidRPr="00215D60" w:rsidRDefault="00E20845" w:rsidP="00E20845">
      <w:pPr>
        <w:pStyle w:val="EW"/>
      </w:pPr>
      <w:r w:rsidRPr="00215D60">
        <w:t>UMTS</w:t>
      </w:r>
      <w:r w:rsidRPr="00215D60">
        <w:tab/>
        <w:t xml:space="preserve">Universal </w:t>
      </w:r>
      <w:smartTag w:uri="urn:schemas-microsoft-com:office:smarttags" w:element="place">
        <w:r w:rsidRPr="00215D60">
          <w:t>Mobile</w:t>
        </w:r>
      </w:smartTag>
      <w:r w:rsidRPr="00215D60">
        <w:t xml:space="preserve"> Telecommunications System</w:t>
      </w:r>
    </w:p>
    <w:p w14:paraId="3B0B497B" w14:textId="77777777" w:rsidR="00E20845" w:rsidRPr="00215D60" w:rsidRDefault="00E20845" w:rsidP="00E20845">
      <w:pPr>
        <w:pStyle w:val="EW"/>
      </w:pPr>
      <w:r w:rsidRPr="00215D60">
        <w:t>UTRAN</w:t>
      </w:r>
      <w:r w:rsidRPr="00215D60">
        <w:tab/>
        <w:t>UMTS Radio Access Network</w:t>
      </w:r>
    </w:p>
    <w:p w14:paraId="3B0EBF5D" w14:textId="77777777" w:rsidR="00E20845" w:rsidRDefault="00E21048" w:rsidP="00E20845">
      <w:pPr>
        <w:pStyle w:val="Heading1"/>
      </w:pPr>
      <w:bookmarkStart w:id="11" w:name="_Toc295905385"/>
      <w:r>
        <w:t>4</w:t>
      </w:r>
      <w:r w:rsidR="00E20845">
        <w:tab/>
        <w:t>CM data format definition</w:t>
      </w:r>
      <w:bookmarkEnd w:id="11"/>
    </w:p>
    <w:p w14:paraId="3FD017CB" w14:textId="77777777" w:rsidR="00C23500" w:rsidRDefault="00C23500" w:rsidP="00C23500">
      <w:r>
        <w:t xml:space="preserve">This clause describes the format of </w:t>
      </w:r>
      <w:r w:rsidR="00C72F2E">
        <w:t>Configuration Management data.</w:t>
      </w:r>
    </w:p>
    <w:p w14:paraId="2D2DABC0" w14:textId="77777777" w:rsidR="004A3549" w:rsidRDefault="00E21048">
      <w:pPr>
        <w:pStyle w:val="Heading2"/>
      </w:pPr>
      <w:bookmarkStart w:id="12" w:name="_Toc295905386"/>
      <w:r>
        <w:t>4</w:t>
      </w:r>
      <w:r w:rsidR="004A3549">
        <w:t>.1</w:t>
      </w:r>
      <w:r w:rsidR="004A3549">
        <w:tab/>
      </w:r>
      <w:r w:rsidR="00863DE7">
        <w:t>File c</w:t>
      </w:r>
      <w:r w:rsidR="00FF46E4">
        <w:t>ontent</w:t>
      </w:r>
      <w:r w:rsidR="00863DE7">
        <w:t xml:space="preserve"> description</w:t>
      </w:r>
      <w:bookmarkEnd w:id="12"/>
    </w:p>
    <w:p w14:paraId="4C22B8E5" w14:textId="77777777" w:rsidR="00776C81" w:rsidRDefault="00776C81" w:rsidP="00776C81">
      <w:r>
        <w:t xml:space="preserve">Table 4.1 lists all the file content items, provides and explanation of the individual items, and </w:t>
      </w:r>
      <w:r w:rsidRPr="00FC05A5">
        <w:t xml:space="preserve">maps the file content items to those used in the XML schema based file format definitions. XML tag attributes are useful where data values bind tightly to </w:t>
      </w:r>
      <w:smartTag w:uri="urn:schemas-microsoft-com:office:smarttags" w:element="PersonName">
        <w:r w:rsidRPr="00FC05A5">
          <w:t>its</w:t>
        </w:r>
      </w:smartTag>
      <w:r w:rsidRPr="00FC05A5">
        <w:t xml:space="preserve"> parent element. They have been used where appropriate. </w:t>
      </w:r>
    </w:p>
    <w:p w14:paraId="6B1C025B" w14:textId="77777777" w:rsidR="00776C81" w:rsidRPr="00FC05A5" w:rsidRDefault="00776C81" w:rsidP="00776C81">
      <w:pPr>
        <w:pStyle w:val="TH"/>
      </w:pPr>
      <w:r>
        <w:t>Table 4</w:t>
      </w:r>
      <w:r w:rsidRPr="00FC05A5">
        <w:t xml:space="preserve">.1 </w:t>
      </w:r>
      <w:r>
        <w:t xml:space="preserve">File Content Description and </w:t>
      </w:r>
      <w:r w:rsidRPr="00FC05A5">
        <w:t>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19"/>
        <w:gridCol w:w="2130"/>
        <w:gridCol w:w="5328"/>
      </w:tblGrid>
      <w:tr w:rsidR="00776C81" w:rsidRPr="00FC05A5" w14:paraId="2F09D7CD" w14:textId="77777777" w:rsidTr="003057E8">
        <w:trPr>
          <w:cantSplit/>
          <w:tblHeader/>
          <w:jc w:val="center"/>
        </w:trPr>
        <w:tc>
          <w:tcPr>
            <w:tcW w:w="1226" w:type="pct"/>
            <w:shd w:val="pct20" w:color="auto" w:fill="FFFFFF"/>
          </w:tcPr>
          <w:p w14:paraId="2C933CBE" w14:textId="77777777" w:rsidR="00776C81" w:rsidRPr="00FC05A5" w:rsidRDefault="00776C81" w:rsidP="003057E8">
            <w:pPr>
              <w:pStyle w:val="TAH"/>
            </w:pPr>
            <w:r w:rsidRPr="00FC05A5">
              <w:t>File Content Item</w:t>
            </w:r>
          </w:p>
        </w:tc>
        <w:tc>
          <w:tcPr>
            <w:tcW w:w="1129" w:type="pct"/>
            <w:shd w:val="pct20" w:color="auto" w:fill="FFFFFF"/>
          </w:tcPr>
          <w:p w14:paraId="278E1D37" w14:textId="77777777" w:rsidR="00776C81" w:rsidRPr="00F83A1D" w:rsidRDefault="00776C81" w:rsidP="003057E8">
            <w:pPr>
              <w:pStyle w:val="TAH"/>
              <w:rPr>
                <w:lang w:val="de-DE"/>
              </w:rPr>
            </w:pPr>
            <w:r w:rsidRPr="00F83A1D">
              <w:rPr>
                <w:lang w:val="de-DE"/>
              </w:rPr>
              <w:t>XML schema based XML tag</w:t>
            </w:r>
          </w:p>
        </w:tc>
        <w:tc>
          <w:tcPr>
            <w:tcW w:w="2645" w:type="pct"/>
            <w:shd w:val="pct20" w:color="auto" w:fill="FFFFFF"/>
          </w:tcPr>
          <w:p w14:paraId="120398CE" w14:textId="77777777" w:rsidR="00776C81" w:rsidRPr="00FC05A5" w:rsidRDefault="00776C81" w:rsidP="003057E8">
            <w:pPr>
              <w:pStyle w:val="TAH"/>
            </w:pPr>
            <w:r w:rsidRPr="00FC05A5">
              <w:t>Description</w:t>
            </w:r>
          </w:p>
        </w:tc>
      </w:tr>
      <w:tr w:rsidR="00776C81" w:rsidRPr="00FC05A5" w14:paraId="12D0186F" w14:textId="77777777" w:rsidTr="003057E8">
        <w:trPr>
          <w:cantSplit/>
          <w:jc w:val="center"/>
        </w:trPr>
        <w:tc>
          <w:tcPr>
            <w:tcW w:w="1226" w:type="pct"/>
          </w:tcPr>
          <w:p w14:paraId="27A89975" w14:textId="77777777" w:rsidR="00776C81" w:rsidRPr="00FC05A5" w:rsidRDefault="00776C81" w:rsidP="003057E8">
            <w:pPr>
              <w:pStyle w:val="TAL"/>
              <w:keepNext w:val="0"/>
            </w:pPr>
            <w:r>
              <w:t>config</w:t>
            </w:r>
            <w:r w:rsidRPr="00FC05A5">
              <w:t>DataCollection</w:t>
            </w:r>
          </w:p>
        </w:tc>
        <w:tc>
          <w:tcPr>
            <w:tcW w:w="1129" w:type="pct"/>
          </w:tcPr>
          <w:p w14:paraId="0A13EA02" w14:textId="77777777" w:rsidR="00776C81" w:rsidRPr="00FC05A5" w:rsidRDefault="00776C81" w:rsidP="003057E8">
            <w:pPr>
              <w:pStyle w:val="TAL"/>
              <w:keepNext w:val="0"/>
            </w:pPr>
            <w:r>
              <w:t>configData</w:t>
            </w:r>
            <w:r w:rsidRPr="00FC05A5">
              <w:t>File</w:t>
            </w:r>
          </w:p>
        </w:tc>
        <w:tc>
          <w:tcPr>
            <w:tcW w:w="2645" w:type="pct"/>
          </w:tcPr>
          <w:p w14:paraId="390513A9" w14:textId="77777777" w:rsidR="00776C81" w:rsidRPr="00FC05A5" w:rsidRDefault="00776C81" w:rsidP="003057E8">
            <w:pPr>
              <w:pStyle w:val="TAL"/>
              <w:keepNext w:val="0"/>
            </w:pPr>
            <w:r w:rsidRPr="008D7630">
              <w:t xml:space="preserve">This is the top-level tag, which identifies the file as a collection of </w:t>
            </w:r>
            <w:r>
              <w:t>config</w:t>
            </w:r>
            <w:r w:rsidRPr="008D7630">
              <w:t xml:space="preserve"> data. The file conte</w:t>
            </w:r>
            <w:r>
              <w:t>nt is made up of a header (</w:t>
            </w:r>
            <w:r w:rsidR="002D2515">
              <w:t>"</w:t>
            </w:r>
            <w:r>
              <w:t>config</w:t>
            </w:r>
            <w:r w:rsidRPr="008D7630">
              <w:t>FileHeader</w:t>
            </w:r>
            <w:r w:rsidR="002D2515">
              <w:t>"</w:t>
            </w:r>
            <w:r w:rsidRPr="008D7630">
              <w:t>), the collection of</w:t>
            </w:r>
            <w:r>
              <w:t xml:space="preserve"> configuration items (</w:t>
            </w:r>
            <w:r w:rsidR="002D2515">
              <w:t>"</w:t>
            </w:r>
            <w:r>
              <w:t>config</w:t>
            </w:r>
            <w:r w:rsidRPr="008D7630">
              <w:t>Data</w:t>
            </w:r>
            <w:r w:rsidR="002D2515">
              <w:t>"</w:t>
            </w:r>
            <w:r w:rsidRPr="008D7630">
              <w:t xml:space="preserve">), and </w:t>
            </w:r>
            <w:r>
              <w:t>a configfile footer (</w:t>
            </w:r>
            <w:r w:rsidR="002D2515">
              <w:t>"</w:t>
            </w:r>
            <w:r>
              <w:t>config</w:t>
            </w:r>
            <w:r w:rsidRPr="008D7630">
              <w:t>FileFooter</w:t>
            </w:r>
            <w:r w:rsidR="002D2515">
              <w:t>"</w:t>
            </w:r>
            <w:r w:rsidRPr="008D7630">
              <w:t>).</w:t>
            </w:r>
          </w:p>
        </w:tc>
      </w:tr>
      <w:tr w:rsidR="00776C81" w:rsidRPr="00FC05A5" w14:paraId="6D081458" w14:textId="77777777" w:rsidTr="003057E8">
        <w:trPr>
          <w:cantSplit/>
          <w:jc w:val="center"/>
        </w:trPr>
        <w:tc>
          <w:tcPr>
            <w:tcW w:w="1226" w:type="pct"/>
          </w:tcPr>
          <w:p w14:paraId="54460C3A" w14:textId="77777777" w:rsidR="00776C81" w:rsidRPr="00FC05A5" w:rsidRDefault="00776C81" w:rsidP="003057E8">
            <w:pPr>
              <w:pStyle w:val="TAL"/>
              <w:keepNext w:val="0"/>
            </w:pPr>
            <w:r>
              <w:t>config</w:t>
            </w:r>
            <w:r w:rsidRPr="00FC05A5">
              <w:t>FileHeader</w:t>
            </w:r>
          </w:p>
        </w:tc>
        <w:tc>
          <w:tcPr>
            <w:tcW w:w="1129" w:type="pct"/>
          </w:tcPr>
          <w:p w14:paraId="1E4FE5DD" w14:textId="77777777" w:rsidR="00776C81" w:rsidRPr="00FC05A5" w:rsidRDefault="00776C81" w:rsidP="003057E8">
            <w:pPr>
              <w:pStyle w:val="TAL"/>
              <w:keepNext w:val="0"/>
            </w:pPr>
            <w:r w:rsidRPr="00FC05A5">
              <w:t>fileHeader</w:t>
            </w:r>
          </w:p>
        </w:tc>
        <w:tc>
          <w:tcPr>
            <w:tcW w:w="2645" w:type="pct"/>
          </w:tcPr>
          <w:p w14:paraId="7A320C20" w14:textId="77777777" w:rsidR="00776C81" w:rsidRPr="00FC05A5" w:rsidRDefault="00776C81" w:rsidP="003057E8">
            <w:pPr>
              <w:pStyle w:val="TAL"/>
              <w:keepNext w:val="0"/>
            </w:pPr>
            <w:r w:rsidRPr="008D7630">
              <w:t xml:space="preserve">This is the </w:t>
            </w:r>
            <w:r>
              <w:t xml:space="preserve">configuration data </w:t>
            </w:r>
            <w:r w:rsidRPr="008D7630">
              <w:t xml:space="preserve">file header to be inserted in each file. It includes a version indicator, the </w:t>
            </w:r>
            <w:r>
              <w:t xml:space="preserve">sendor name, </w:t>
            </w:r>
            <w:r w:rsidRPr="008D7630">
              <w:t>and vendor name of the sending network node</w:t>
            </w:r>
            <w:r>
              <w:t>.</w:t>
            </w:r>
          </w:p>
        </w:tc>
      </w:tr>
      <w:tr w:rsidR="00776C81" w:rsidRPr="00FC05A5" w14:paraId="61131E10" w14:textId="77777777" w:rsidTr="003057E8">
        <w:trPr>
          <w:cantSplit/>
          <w:jc w:val="center"/>
        </w:trPr>
        <w:tc>
          <w:tcPr>
            <w:tcW w:w="1226" w:type="pct"/>
          </w:tcPr>
          <w:p w14:paraId="6A016363" w14:textId="77777777" w:rsidR="00776C81" w:rsidRPr="00FC05A5" w:rsidRDefault="00776C81" w:rsidP="003057E8">
            <w:pPr>
              <w:pStyle w:val="TAL"/>
              <w:keepNext w:val="0"/>
            </w:pPr>
            <w:r>
              <w:lastRenderedPageBreak/>
              <w:t>config</w:t>
            </w:r>
            <w:r w:rsidRPr="00FC05A5">
              <w:t>Data</w:t>
            </w:r>
          </w:p>
        </w:tc>
        <w:tc>
          <w:tcPr>
            <w:tcW w:w="1129" w:type="pct"/>
          </w:tcPr>
          <w:p w14:paraId="524EAAB3" w14:textId="77777777" w:rsidR="00776C81" w:rsidRPr="00FC05A5" w:rsidRDefault="00776C81" w:rsidP="003057E8">
            <w:pPr>
              <w:pStyle w:val="TAL"/>
              <w:keepNext w:val="0"/>
            </w:pPr>
            <w:r>
              <w:t>config</w:t>
            </w:r>
            <w:r w:rsidRPr="00FC05A5">
              <w:t>Data</w:t>
            </w:r>
          </w:p>
        </w:tc>
        <w:tc>
          <w:tcPr>
            <w:tcW w:w="2645" w:type="pct"/>
          </w:tcPr>
          <w:p w14:paraId="2EF777C9" w14:textId="77777777" w:rsidR="00776C81" w:rsidRPr="008D7630" w:rsidRDefault="00776C81" w:rsidP="003057E8">
            <w:pPr>
              <w:pStyle w:val="TAL"/>
              <w:keepNext w:val="0"/>
            </w:pPr>
            <w:r>
              <w:t xml:space="preserve">The </w:t>
            </w:r>
            <w:r w:rsidR="002D2515">
              <w:t>"</w:t>
            </w:r>
            <w:r>
              <w:t>config</w:t>
            </w:r>
            <w:r w:rsidRPr="008D7630">
              <w:t>Data</w:t>
            </w:r>
            <w:r w:rsidR="002D2515">
              <w:t>"</w:t>
            </w:r>
            <w:r w:rsidRPr="008D7630">
              <w:t xml:space="preserve"> construct represents</w:t>
            </w:r>
            <w:r>
              <w:t xml:space="preserve"> the sequence of zero or more configuration parameter</w:t>
            </w:r>
            <w:r w:rsidRPr="008D7630">
              <w:t xml:space="preserve"> items contained in the file. </w:t>
            </w:r>
          </w:p>
          <w:p w14:paraId="66BB1CEE" w14:textId="77777777" w:rsidR="00776C81" w:rsidRDefault="00776C81" w:rsidP="003057E8">
            <w:pPr>
              <w:pStyle w:val="TAL"/>
              <w:keepNext w:val="0"/>
            </w:pPr>
            <w:r>
              <w:t xml:space="preserve">Each </w:t>
            </w:r>
            <w:r w:rsidR="002D2515">
              <w:t>"</w:t>
            </w:r>
            <w:r>
              <w:t>config</w:t>
            </w:r>
            <w:r w:rsidRPr="008D7630">
              <w:t>Data</w:t>
            </w:r>
            <w:r w:rsidR="002D2515">
              <w:t>"</w:t>
            </w:r>
            <w:r w:rsidRPr="008D7630">
              <w:t xml:space="preserve"> element contains the name of the NE (</w:t>
            </w:r>
            <w:r w:rsidR="002D2515">
              <w:t>"</w:t>
            </w:r>
            <w:r w:rsidRPr="008D7630">
              <w:t>nEI</w:t>
            </w:r>
            <w:r>
              <w:t>d</w:t>
            </w:r>
            <w:r w:rsidR="002D2515">
              <w:t>"</w:t>
            </w:r>
            <w:r>
              <w:t>) and the list of parameters to be created,modified or deleted which pertaining to that NE</w:t>
            </w:r>
          </w:p>
          <w:p w14:paraId="3351B82B" w14:textId="77777777" w:rsidR="00776C81" w:rsidRPr="00FC05A5" w:rsidRDefault="00776C81" w:rsidP="003057E8">
            <w:pPr>
              <w:pStyle w:val="TAL"/>
              <w:keepNext w:val="0"/>
            </w:pPr>
            <w:r>
              <w:t xml:space="preserve">The </w:t>
            </w:r>
            <w:r w:rsidR="002D2515">
              <w:t>"</w:t>
            </w:r>
            <w:r>
              <w:t>configData</w:t>
            </w:r>
            <w:r w:rsidR="002D2515">
              <w:t>"</w:t>
            </w:r>
            <w:r>
              <w:t xml:space="preserve"> consists of DeviceData, DiagnosticsData, and FAPServiceData</w:t>
            </w:r>
          </w:p>
        </w:tc>
      </w:tr>
      <w:tr w:rsidR="00776C81" w:rsidRPr="00FC05A5" w14:paraId="70BC2977" w14:textId="77777777" w:rsidTr="003057E8">
        <w:trPr>
          <w:cantSplit/>
          <w:jc w:val="center"/>
        </w:trPr>
        <w:tc>
          <w:tcPr>
            <w:tcW w:w="1226" w:type="pct"/>
          </w:tcPr>
          <w:p w14:paraId="357540DA" w14:textId="77777777" w:rsidR="00776C81" w:rsidRPr="00FC05A5" w:rsidRDefault="00776C81" w:rsidP="003057E8">
            <w:pPr>
              <w:pStyle w:val="TAL"/>
              <w:keepNext w:val="0"/>
            </w:pPr>
            <w:r>
              <w:t>config</w:t>
            </w:r>
            <w:r w:rsidRPr="00FC05A5">
              <w:t>FileFooter</w:t>
            </w:r>
          </w:p>
        </w:tc>
        <w:tc>
          <w:tcPr>
            <w:tcW w:w="1129" w:type="pct"/>
          </w:tcPr>
          <w:p w14:paraId="6E45BA64" w14:textId="77777777" w:rsidR="00776C81" w:rsidRPr="00FC05A5" w:rsidRDefault="00776C81" w:rsidP="003057E8">
            <w:pPr>
              <w:pStyle w:val="TAL"/>
              <w:keepNext w:val="0"/>
            </w:pPr>
            <w:r w:rsidRPr="00FC05A5">
              <w:t>fileFooter</w:t>
            </w:r>
          </w:p>
        </w:tc>
        <w:tc>
          <w:tcPr>
            <w:tcW w:w="2645" w:type="pct"/>
          </w:tcPr>
          <w:p w14:paraId="040C8E4F" w14:textId="77777777" w:rsidR="00776C81" w:rsidRPr="00FC05A5" w:rsidRDefault="00776C81" w:rsidP="003057E8">
            <w:pPr>
              <w:pStyle w:val="TAL"/>
              <w:keepNext w:val="0"/>
            </w:pPr>
            <w:r w:rsidRPr="008D7630">
              <w:t xml:space="preserve">The </w:t>
            </w:r>
            <w:r>
              <w:t xml:space="preserve">configuration data </w:t>
            </w:r>
            <w:r w:rsidRPr="008D7630">
              <w:t xml:space="preserve">file footer to be inserted in each file. It includes a time stamp, which refers to the </w:t>
            </w:r>
            <w:r>
              <w:t>time when the file is closed for sending to the NE</w:t>
            </w:r>
            <w:r w:rsidRPr="008D7630">
              <w:t>.</w:t>
            </w:r>
          </w:p>
        </w:tc>
      </w:tr>
      <w:tr w:rsidR="00776C81" w:rsidRPr="00FC05A5" w14:paraId="656EE799" w14:textId="77777777" w:rsidTr="003057E8">
        <w:trPr>
          <w:cantSplit/>
          <w:jc w:val="center"/>
        </w:trPr>
        <w:tc>
          <w:tcPr>
            <w:tcW w:w="1226" w:type="pct"/>
          </w:tcPr>
          <w:p w14:paraId="7D8F9FFB" w14:textId="77777777" w:rsidR="00776C81" w:rsidRPr="00FC05A5" w:rsidRDefault="00776C81" w:rsidP="003057E8">
            <w:pPr>
              <w:pStyle w:val="TAL"/>
              <w:keepNext w:val="0"/>
            </w:pPr>
            <w:r w:rsidRPr="00FC05A5">
              <w:t>fileFormatVersion</w:t>
            </w:r>
          </w:p>
        </w:tc>
        <w:tc>
          <w:tcPr>
            <w:tcW w:w="1129" w:type="pct"/>
          </w:tcPr>
          <w:p w14:paraId="09F953CD" w14:textId="77777777" w:rsidR="00776C81" w:rsidRPr="00FC05A5" w:rsidRDefault="00776C81" w:rsidP="003057E8">
            <w:pPr>
              <w:pStyle w:val="TAL"/>
              <w:keepNext w:val="0"/>
            </w:pPr>
            <w:r w:rsidRPr="00FC05A5">
              <w:t>fileHeader fileFormatVersion</w:t>
            </w:r>
          </w:p>
        </w:tc>
        <w:tc>
          <w:tcPr>
            <w:tcW w:w="2645" w:type="pct"/>
          </w:tcPr>
          <w:p w14:paraId="3D109D70" w14:textId="77777777" w:rsidR="00776C81" w:rsidRPr="008D7630" w:rsidRDefault="00776C81" w:rsidP="003057E8">
            <w:pPr>
              <w:pStyle w:val="TAL"/>
              <w:keepNext w:val="0"/>
            </w:pPr>
            <w:r w:rsidRPr="008D7630">
              <w:t>This parameter identifies the file format version applied by the sender. The format version defined in the present document shall be the abridged number and version of this 3GPP document (see below).</w:t>
            </w:r>
          </w:p>
          <w:p w14:paraId="4174B3D8" w14:textId="77777777" w:rsidR="00776C81" w:rsidRPr="008D7630" w:rsidRDefault="00776C81" w:rsidP="003057E8">
            <w:pPr>
              <w:pStyle w:val="TAL"/>
              <w:keepNext w:val="0"/>
            </w:pPr>
            <w:r w:rsidRPr="008D7630">
              <w:t xml:space="preserve">The abridged number and version of a 3GPP document is constructed from </w:t>
            </w:r>
            <w:smartTag w:uri="urn:schemas-microsoft-com:office:smarttags" w:element="PersonName">
              <w:r w:rsidRPr="008D7630">
                <w:t>its</w:t>
              </w:r>
            </w:smartTag>
            <w:r w:rsidRPr="008D7630">
              <w:t xml:space="preserve"> version specific full reference </w:t>
            </w:r>
            <w:r w:rsidR="002D2515">
              <w:t>"</w:t>
            </w:r>
            <w:r w:rsidRPr="008D7630">
              <w:t>3GPP […] (yyyy-mm)</w:t>
            </w:r>
            <w:r w:rsidR="002D2515">
              <w:t>"</w:t>
            </w:r>
            <w:r w:rsidRPr="008D7630">
              <w:t xml:space="preserve"> by:</w:t>
            </w:r>
          </w:p>
          <w:p w14:paraId="35243D5C" w14:textId="77777777" w:rsidR="00776C81" w:rsidRPr="008D7630" w:rsidRDefault="00776C81" w:rsidP="003057E8">
            <w:pPr>
              <w:pStyle w:val="TAL"/>
              <w:keepNext w:val="0"/>
              <w:ind w:left="114" w:hanging="114"/>
            </w:pPr>
            <w:r w:rsidRPr="008D7630">
              <w:t>-</w:t>
            </w:r>
            <w:r w:rsidRPr="008D7630">
              <w:tab/>
              <w:t xml:space="preserve">removing the leading </w:t>
            </w:r>
            <w:r w:rsidR="002D2515">
              <w:t>"</w:t>
            </w:r>
            <w:r w:rsidRPr="008D7630">
              <w:t>3GPP TS</w:t>
            </w:r>
            <w:r w:rsidR="002D2515">
              <w:t>"</w:t>
            </w:r>
          </w:p>
          <w:p w14:paraId="4A52CEBC" w14:textId="77777777" w:rsidR="00776C81" w:rsidRPr="008D7630" w:rsidRDefault="00776C81" w:rsidP="003057E8">
            <w:pPr>
              <w:pStyle w:val="TAL"/>
              <w:keepNext w:val="0"/>
              <w:ind w:left="114" w:hanging="114"/>
            </w:pPr>
            <w:r w:rsidRPr="008D7630">
              <w:t>-</w:t>
            </w:r>
            <w:r w:rsidRPr="008D7630">
              <w:tab/>
              <w:t xml:space="preserve">removing everything including and after the version third digit, representing editorial only changes, together with </w:t>
            </w:r>
            <w:smartTag w:uri="urn:schemas-microsoft-com:office:smarttags" w:element="PersonName">
              <w:r w:rsidRPr="008D7630">
                <w:t>its</w:t>
              </w:r>
            </w:smartTag>
            <w:r w:rsidRPr="008D7630">
              <w:t xml:space="preserve"> preceding dot character</w:t>
            </w:r>
          </w:p>
          <w:p w14:paraId="65D1D3BE" w14:textId="77777777" w:rsidR="00776C81" w:rsidRDefault="00776C81" w:rsidP="003057E8">
            <w:pPr>
              <w:pStyle w:val="TAL"/>
              <w:keepNext w:val="0"/>
              <w:ind w:left="114" w:hanging="114"/>
            </w:pPr>
            <w:r w:rsidRPr="008D7630">
              <w:t>-</w:t>
            </w:r>
            <w:r w:rsidRPr="008D7630">
              <w:tab/>
              <w:t>from the resulting string, removing leading and trailing white space, replacing every multi character white space by a single space character and changing the case of all characters to uppercase.</w:t>
            </w:r>
          </w:p>
          <w:p w14:paraId="3DB50ADF" w14:textId="77777777" w:rsidR="00776C81" w:rsidRPr="00FC05A5" w:rsidRDefault="00776C81" w:rsidP="003057E8">
            <w:pPr>
              <w:pStyle w:val="TAL"/>
              <w:keepNext w:val="0"/>
              <w:ind w:left="114" w:hanging="114"/>
            </w:pPr>
            <w:r>
              <w:t xml:space="preserve">e.g. </w:t>
            </w:r>
            <w:r w:rsidR="002D2515">
              <w:t>"</w:t>
            </w:r>
            <w:r>
              <w:t>32.584 V8.0</w:t>
            </w:r>
            <w:r w:rsidR="002D2515">
              <w:t>"</w:t>
            </w:r>
          </w:p>
        </w:tc>
      </w:tr>
      <w:tr w:rsidR="00776C81" w:rsidRPr="00FC05A5" w14:paraId="0DCA79E1" w14:textId="77777777" w:rsidTr="003057E8">
        <w:trPr>
          <w:cantSplit/>
          <w:jc w:val="center"/>
        </w:trPr>
        <w:tc>
          <w:tcPr>
            <w:tcW w:w="1226" w:type="pct"/>
          </w:tcPr>
          <w:p w14:paraId="6AB7C992" w14:textId="77777777" w:rsidR="00776C81" w:rsidRPr="00FC05A5" w:rsidRDefault="00776C81" w:rsidP="003057E8">
            <w:pPr>
              <w:pStyle w:val="TAL"/>
              <w:keepNext w:val="0"/>
            </w:pPr>
            <w:r w:rsidRPr="00FC05A5">
              <w:t>senderName</w:t>
            </w:r>
          </w:p>
        </w:tc>
        <w:tc>
          <w:tcPr>
            <w:tcW w:w="1129" w:type="pct"/>
          </w:tcPr>
          <w:p w14:paraId="27BCE2F2" w14:textId="77777777" w:rsidR="00776C81" w:rsidRPr="00FC05A5" w:rsidRDefault="00776C81" w:rsidP="003057E8">
            <w:pPr>
              <w:pStyle w:val="TAL"/>
              <w:keepNext w:val="0"/>
            </w:pPr>
            <w:r w:rsidRPr="00FC05A5">
              <w:t xml:space="preserve">fileHeader </w:t>
            </w:r>
            <w:r>
              <w:t>senderName</w:t>
            </w:r>
          </w:p>
        </w:tc>
        <w:tc>
          <w:tcPr>
            <w:tcW w:w="2645" w:type="pct"/>
          </w:tcPr>
          <w:p w14:paraId="145B2FE3" w14:textId="77777777" w:rsidR="00AB3EBD" w:rsidRDefault="00AB3EBD" w:rsidP="00AB3EBD">
            <w:pPr>
              <w:pStyle w:val="TAL"/>
            </w:pPr>
            <w:r>
              <w:t xml:space="preserve">If this is a downloaded file from HMS to HNB, then this attribute shall hold the DN of HMS whose name hierarchy is defined section 6.2.1 of TS 32.772 [18].  </w:t>
            </w:r>
          </w:p>
          <w:p w14:paraId="0948E65E" w14:textId="77777777" w:rsidR="00AB3EBD" w:rsidRDefault="00AB3EBD" w:rsidP="00AB3EBD">
            <w:pPr>
              <w:pStyle w:val="TAL"/>
            </w:pPr>
          </w:p>
          <w:p w14:paraId="4CBA61E4" w14:textId="77777777" w:rsidR="00AB3EBD" w:rsidRDefault="00AB3EBD" w:rsidP="00AB3EBD">
            <w:r w:rsidRPr="005B2215">
              <w:rPr>
                <w:rStyle w:val="TALChar"/>
              </w:rPr>
              <w:t>Example:</w:t>
            </w:r>
            <w:r>
              <w:t xml:space="preserve"> </w:t>
            </w:r>
            <w:r w:rsidRPr="008D7630">
              <w:t>"DC=a1.companyNN.com,SubNetwork=1,</w:t>
            </w:r>
            <w:r>
              <w:t>ManagementNode</w:t>
            </w:r>
            <w:r w:rsidRPr="008D7630">
              <w:t>=</w:t>
            </w:r>
            <w:r>
              <w:t>6, HMSFunction=H3WT2</w:t>
            </w:r>
            <w:r w:rsidRPr="008D7630">
              <w:t>"</w:t>
            </w:r>
          </w:p>
          <w:p w14:paraId="254A3515" w14:textId="77777777" w:rsidR="00AB3EBD" w:rsidRDefault="00AB3EBD" w:rsidP="00AB3EBD">
            <w:pPr>
              <w:pStyle w:val="TAL"/>
              <w:keepNext w:val="0"/>
            </w:pPr>
            <w:r>
              <w:t>If this is an uploaded file from HNB to HMS, then this attribute shall hold the DN of HNB.  See Note 1 of Table 5.1..</w:t>
            </w:r>
          </w:p>
          <w:p w14:paraId="2AE32485" w14:textId="77777777" w:rsidR="00AB3EBD" w:rsidRDefault="00AB3EBD" w:rsidP="00AB3EBD">
            <w:pPr>
              <w:pStyle w:val="TAL"/>
              <w:keepNext w:val="0"/>
            </w:pPr>
          </w:p>
          <w:p w14:paraId="66FCDD81" w14:textId="77777777" w:rsidR="00776C81" w:rsidRPr="00FC05A5" w:rsidRDefault="00AB3EBD" w:rsidP="003057E8">
            <w:pPr>
              <w:pStyle w:val="TAL"/>
              <w:keepNext w:val="0"/>
            </w:pPr>
            <w:r>
              <w:t>See TS 32.300 [4] for definition of DN.</w:t>
            </w:r>
          </w:p>
        </w:tc>
      </w:tr>
      <w:tr w:rsidR="00776C81" w:rsidRPr="00FC05A5" w14:paraId="05FF2733" w14:textId="77777777" w:rsidTr="003057E8">
        <w:trPr>
          <w:cantSplit/>
          <w:jc w:val="center"/>
        </w:trPr>
        <w:tc>
          <w:tcPr>
            <w:tcW w:w="1226" w:type="pct"/>
          </w:tcPr>
          <w:p w14:paraId="2BB26250" w14:textId="77777777" w:rsidR="00776C81" w:rsidRPr="00FC05A5" w:rsidRDefault="00776C81" w:rsidP="003057E8">
            <w:pPr>
              <w:pStyle w:val="TAL"/>
              <w:keepNext w:val="0"/>
            </w:pPr>
            <w:r w:rsidRPr="00FC05A5">
              <w:t>vendorName</w:t>
            </w:r>
          </w:p>
        </w:tc>
        <w:tc>
          <w:tcPr>
            <w:tcW w:w="1129" w:type="pct"/>
          </w:tcPr>
          <w:p w14:paraId="75726C07" w14:textId="77777777" w:rsidR="00776C81" w:rsidRPr="00FC05A5" w:rsidRDefault="00776C81" w:rsidP="003057E8">
            <w:pPr>
              <w:pStyle w:val="TAL"/>
              <w:keepNext w:val="0"/>
            </w:pPr>
            <w:r w:rsidRPr="00FC05A5">
              <w:t>fileHeader vendorName</w:t>
            </w:r>
          </w:p>
        </w:tc>
        <w:tc>
          <w:tcPr>
            <w:tcW w:w="2645" w:type="pct"/>
          </w:tcPr>
          <w:p w14:paraId="41A747FF" w14:textId="77777777" w:rsidR="00776C81" w:rsidRDefault="00776C81" w:rsidP="003057E8">
            <w:pPr>
              <w:pStyle w:val="TAL"/>
              <w:keepNext w:val="0"/>
            </w:pPr>
            <w:r w:rsidRPr="008D7630">
              <w:t xml:space="preserve">The </w:t>
            </w:r>
            <w:r w:rsidR="002D2515">
              <w:t>"</w:t>
            </w:r>
            <w:r w:rsidRPr="008D7630">
              <w:t>vendorName</w:t>
            </w:r>
            <w:r w:rsidR="002D2515">
              <w:t>"</w:t>
            </w:r>
            <w:r w:rsidRPr="008D7630">
              <w:t xml:space="preserve"> identifies the vendor of the equipment that provided the measurement file. The string may be empty (i.e. string size =0) if the </w:t>
            </w:r>
            <w:r w:rsidR="002D2515">
              <w:t>"</w:t>
            </w:r>
            <w:r w:rsidRPr="008D7630">
              <w:t>vendorName</w:t>
            </w:r>
            <w:r w:rsidR="002D2515">
              <w:t>"</w:t>
            </w:r>
            <w:r w:rsidRPr="008D7630">
              <w:t xml:space="preserve"> is not configured in the sender.</w:t>
            </w:r>
          </w:p>
          <w:p w14:paraId="4981DA6D" w14:textId="77777777" w:rsidR="00776C81" w:rsidRDefault="00776C81" w:rsidP="003057E8">
            <w:pPr>
              <w:pStyle w:val="TAL"/>
              <w:keepNext w:val="0"/>
            </w:pPr>
          </w:p>
          <w:p w14:paraId="15A56ACE" w14:textId="77777777" w:rsidR="00776C81" w:rsidRPr="00FC05A5" w:rsidRDefault="00776C81" w:rsidP="003057E8">
            <w:pPr>
              <w:pStyle w:val="TAL"/>
              <w:keepNext w:val="0"/>
            </w:pPr>
            <w:r w:rsidRPr="00FC05A5">
              <w:t xml:space="preserve">For the XML schema based XML format, XML attribute specification </w:t>
            </w:r>
            <w:r w:rsidR="002D2515">
              <w:t>"</w:t>
            </w:r>
            <w:r w:rsidRPr="00FC05A5">
              <w:t>vendorName</w:t>
            </w:r>
            <w:r w:rsidR="002D2515">
              <w:t>"</w:t>
            </w:r>
            <w:r w:rsidRPr="00FC05A5">
              <w:t xml:space="preserve"> may be absent in case the </w:t>
            </w:r>
            <w:r w:rsidR="002D2515">
              <w:t>"</w:t>
            </w:r>
            <w:r w:rsidRPr="00FC05A5">
              <w:t>vendorName</w:t>
            </w:r>
            <w:r w:rsidR="002D2515">
              <w:t>"</w:t>
            </w:r>
            <w:r w:rsidRPr="00FC05A5">
              <w:t xml:space="preserve"> is not configured in the sender.</w:t>
            </w:r>
          </w:p>
        </w:tc>
      </w:tr>
      <w:tr w:rsidR="00776C81" w:rsidRPr="00FC05A5" w14:paraId="5F1414FF" w14:textId="77777777" w:rsidTr="003057E8">
        <w:trPr>
          <w:cantSplit/>
          <w:jc w:val="center"/>
        </w:trPr>
        <w:tc>
          <w:tcPr>
            <w:tcW w:w="1226" w:type="pct"/>
          </w:tcPr>
          <w:p w14:paraId="288F7225" w14:textId="77777777" w:rsidR="00776C81" w:rsidRPr="00FC05A5" w:rsidRDefault="00776C81" w:rsidP="003057E8">
            <w:pPr>
              <w:pStyle w:val="TAL"/>
              <w:keepNext w:val="0"/>
            </w:pPr>
            <w:r w:rsidRPr="00FC05A5">
              <w:t>neId</w:t>
            </w:r>
          </w:p>
        </w:tc>
        <w:tc>
          <w:tcPr>
            <w:tcW w:w="1129" w:type="pct"/>
          </w:tcPr>
          <w:p w14:paraId="221ACC23" w14:textId="77777777" w:rsidR="00776C81" w:rsidRPr="00FC05A5" w:rsidRDefault="00776C81" w:rsidP="003057E8">
            <w:pPr>
              <w:pStyle w:val="TAL"/>
              <w:keepNext w:val="0"/>
            </w:pPr>
            <w:r w:rsidRPr="00FC05A5">
              <w:t>managedElement</w:t>
            </w:r>
          </w:p>
        </w:tc>
        <w:tc>
          <w:tcPr>
            <w:tcW w:w="2645" w:type="pct"/>
          </w:tcPr>
          <w:p w14:paraId="79161442" w14:textId="77777777" w:rsidR="00776C81" w:rsidRPr="00FC05A5" w:rsidRDefault="00776C81" w:rsidP="003057E8">
            <w:pPr>
              <w:pStyle w:val="TAL"/>
              <w:keepNext w:val="0"/>
            </w:pPr>
            <w:r w:rsidRPr="008D7630">
              <w:t>The unique identification of the NE in the system. It includes the user name (</w:t>
            </w:r>
            <w:r w:rsidR="002D2515">
              <w:t>"</w:t>
            </w:r>
            <w:r w:rsidRPr="008D7630">
              <w:t>nEUserName</w:t>
            </w:r>
            <w:r w:rsidR="002D2515">
              <w:t>"</w:t>
            </w:r>
            <w:r w:rsidRPr="008D7630">
              <w:t>), the distinguished name (</w:t>
            </w:r>
            <w:r w:rsidR="002D2515">
              <w:t>"</w:t>
            </w:r>
            <w:r w:rsidRPr="008D7630">
              <w:t>nEDistinguishedName</w:t>
            </w:r>
            <w:r w:rsidR="002D2515">
              <w:t>"</w:t>
            </w:r>
            <w:r w:rsidRPr="008D7630">
              <w:t>) and the software version (</w:t>
            </w:r>
            <w:r w:rsidR="002D2515">
              <w:t>"</w:t>
            </w:r>
            <w:r w:rsidRPr="008D7630">
              <w:t>nESoftwareVersion</w:t>
            </w:r>
            <w:r w:rsidR="002D2515">
              <w:t>"</w:t>
            </w:r>
            <w:r w:rsidRPr="008D7630">
              <w:t>) of the NE.</w:t>
            </w:r>
          </w:p>
        </w:tc>
      </w:tr>
      <w:tr w:rsidR="00776C81" w:rsidRPr="00FC05A5" w14:paraId="7F42D9FE" w14:textId="77777777" w:rsidTr="003057E8">
        <w:trPr>
          <w:cantSplit/>
          <w:jc w:val="center"/>
        </w:trPr>
        <w:tc>
          <w:tcPr>
            <w:tcW w:w="1226" w:type="pct"/>
          </w:tcPr>
          <w:p w14:paraId="20765F91" w14:textId="77777777" w:rsidR="00776C81" w:rsidRPr="00FC05A5" w:rsidRDefault="00776C81" w:rsidP="003057E8">
            <w:pPr>
              <w:pStyle w:val="TAL"/>
              <w:keepNext w:val="0"/>
            </w:pPr>
            <w:r w:rsidRPr="00FC05A5">
              <w:t>neUserName</w:t>
            </w:r>
          </w:p>
        </w:tc>
        <w:tc>
          <w:tcPr>
            <w:tcW w:w="1129" w:type="pct"/>
          </w:tcPr>
          <w:p w14:paraId="783D0AD9" w14:textId="77777777" w:rsidR="00776C81" w:rsidRPr="00FC05A5" w:rsidRDefault="00776C81" w:rsidP="003057E8">
            <w:pPr>
              <w:pStyle w:val="TAL"/>
              <w:keepNext w:val="0"/>
            </w:pPr>
            <w:r w:rsidRPr="00FC05A5">
              <w:t>managedElement userLabel</w:t>
            </w:r>
          </w:p>
        </w:tc>
        <w:tc>
          <w:tcPr>
            <w:tcW w:w="2645" w:type="pct"/>
          </w:tcPr>
          <w:p w14:paraId="58D62A7B" w14:textId="77777777" w:rsidR="00776C81" w:rsidRDefault="00776C81" w:rsidP="003057E8">
            <w:pPr>
              <w:pStyle w:val="TAL"/>
              <w:keepNext w:val="0"/>
            </w:pPr>
            <w:r w:rsidRPr="008D7630">
              <w:t>This is the user definable name (</w:t>
            </w:r>
            <w:r w:rsidR="002D2515">
              <w:t>"</w:t>
            </w:r>
            <w:r w:rsidRPr="008D7630">
              <w:t>userLabel</w:t>
            </w:r>
            <w:r w:rsidR="002D2515">
              <w:t>"</w:t>
            </w:r>
            <w:r w:rsidRPr="008D7630">
              <w:t>) defined</w:t>
            </w:r>
            <w:r>
              <w:t xml:space="preserve"> for the NE in 3GPP TS 32.622 [17</w:t>
            </w:r>
            <w:r w:rsidRPr="008D7630">
              <w:t xml:space="preserve">]. The string may be empty (i.e. string size =0) if the </w:t>
            </w:r>
            <w:r w:rsidR="002D2515">
              <w:t>"</w:t>
            </w:r>
            <w:r w:rsidRPr="008D7630">
              <w:t>nEUserName</w:t>
            </w:r>
            <w:r w:rsidR="002D2515">
              <w:t>"</w:t>
            </w:r>
            <w:r w:rsidRPr="008D7630">
              <w:t xml:space="preserve"> is not configured in the CM applications.</w:t>
            </w:r>
          </w:p>
          <w:p w14:paraId="2B289012" w14:textId="77777777" w:rsidR="00776C81" w:rsidRDefault="00776C81" w:rsidP="003057E8">
            <w:pPr>
              <w:pStyle w:val="TAL"/>
              <w:keepNext w:val="0"/>
            </w:pPr>
          </w:p>
          <w:p w14:paraId="4E2BBEC8" w14:textId="77777777" w:rsidR="00776C81" w:rsidRPr="00FC05A5" w:rsidRDefault="00776C81" w:rsidP="003057E8">
            <w:pPr>
              <w:pStyle w:val="TAL"/>
              <w:keepNext w:val="0"/>
            </w:pPr>
            <w:r w:rsidRPr="00FC05A5">
              <w:t xml:space="preserve">For the XML schema based XML format, XML attribute specification </w:t>
            </w:r>
            <w:r w:rsidR="002D2515">
              <w:t>"</w:t>
            </w:r>
            <w:r w:rsidRPr="00FC05A5">
              <w:t>userLabel</w:t>
            </w:r>
            <w:r w:rsidR="002D2515">
              <w:t>"</w:t>
            </w:r>
            <w:r w:rsidRPr="00FC05A5">
              <w:t xml:space="preserve"> may be absent in case the </w:t>
            </w:r>
            <w:r w:rsidR="002D2515">
              <w:t>"</w:t>
            </w:r>
            <w:r w:rsidRPr="00FC05A5">
              <w:t>nEUserName</w:t>
            </w:r>
            <w:r w:rsidR="002D2515">
              <w:t>"</w:t>
            </w:r>
            <w:r w:rsidRPr="00FC05A5">
              <w:t xml:space="preserve"> is not configured in the CM applications.</w:t>
            </w:r>
          </w:p>
        </w:tc>
      </w:tr>
      <w:tr w:rsidR="00776C81" w:rsidRPr="00FC05A5" w14:paraId="6FC12919" w14:textId="77777777" w:rsidTr="003057E8">
        <w:trPr>
          <w:cantSplit/>
          <w:jc w:val="center"/>
        </w:trPr>
        <w:tc>
          <w:tcPr>
            <w:tcW w:w="1226" w:type="pct"/>
          </w:tcPr>
          <w:p w14:paraId="42B1CF39" w14:textId="77777777" w:rsidR="00776C81" w:rsidRPr="00FC05A5" w:rsidRDefault="00776C81" w:rsidP="003057E8">
            <w:pPr>
              <w:pStyle w:val="TAL"/>
              <w:keepNext w:val="0"/>
            </w:pPr>
            <w:r w:rsidRPr="00FC05A5">
              <w:t>neDistinguishedName</w:t>
            </w:r>
          </w:p>
        </w:tc>
        <w:tc>
          <w:tcPr>
            <w:tcW w:w="1129" w:type="pct"/>
          </w:tcPr>
          <w:p w14:paraId="3A67918D" w14:textId="77777777" w:rsidR="00776C81" w:rsidRPr="00FC05A5" w:rsidRDefault="00776C81" w:rsidP="003057E8">
            <w:pPr>
              <w:pStyle w:val="TAL"/>
              <w:keepNext w:val="0"/>
            </w:pPr>
            <w:r w:rsidRPr="00FC05A5">
              <w:t>managedElement localDn</w:t>
            </w:r>
          </w:p>
        </w:tc>
        <w:tc>
          <w:tcPr>
            <w:tcW w:w="2645" w:type="pct"/>
          </w:tcPr>
          <w:p w14:paraId="3247B1E1" w14:textId="77777777" w:rsidR="00AB3EBD" w:rsidRDefault="00AB3EBD" w:rsidP="00AB3EBD">
            <w:pPr>
              <w:pStyle w:val="TAL"/>
              <w:keepNext w:val="0"/>
            </w:pPr>
            <w:r>
              <w:t>This attribute shall hold the DN of HNB.  See Note 1 of Table 5.1.</w:t>
            </w:r>
          </w:p>
          <w:p w14:paraId="037FCE8C" w14:textId="77777777" w:rsidR="00AB3EBD" w:rsidRDefault="00AB3EBD" w:rsidP="00AB3EBD">
            <w:pPr>
              <w:pStyle w:val="TAL"/>
              <w:keepNext w:val="0"/>
            </w:pPr>
          </w:p>
          <w:p w14:paraId="5923811D" w14:textId="77777777" w:rsidR="00AB3EBD" w:rsidRDefault="00AB3EBD" w:rsidP="00AB3EBD">
            <w:pPr>
              <w:pStyle w:val="TAL"/>
              <w:keepNext w:val="0"/>
            </w:pPr>
            <w:r>
              <w:t>See TS 32.300 [4] for definition of DN.</w:t>
            </w:r>
          </w:p>
          <w:p w14:paraId="421D0E7A" w14:textId="77777777" w:rsidR="00776C81" w:rsidRPr="00FC05A5" w:rsidRDefault="00776C81" w:rsidP="003057E8">
            <w:pPr>
              <w:pStyle w:val="TAL"/>
              <w:keepNext w:val="0"/>
            </w:pPr>
            <w:r w:rsidRPr="00FC05A5">
              <w:t>.</w:t>
            </w:r>
          </w:p>
        </w:tc>
      </w:tr>
      <w:tr w:rsidR="00776C81" w:rsidRPr="00FC05A5" w14:paraId="23B5ED35" w14:textId="77777777" w:rsidTr="003057E8">
        <w:trPr>
          <w:cantSplit/>
          <w:jc w:val="center"/>
        </w:trPr>
        <w:tc>
          <w:tcPr>
            <w:tcW w:w="1226" w:type="pct"/>
          </w:tcPr>
          <w:p w14:paraId="6052888F" w14:textId="77777777" w:rsidR="00776C81" w:rsidRPr="00FC05A5" w:rsidRDefault="00776C81" w:rsidP="003057E8">
            <w:pPr>
              <w:pStyle w:val="TAL"/>
              <w:keepNext w:val="0"/>
            </w:pPr>
            <w:r w:rsidRPr="00FC05A5">
              <w:lastRenderedPageBreak/>
              <w:t>neSoftwareVersion</w:t>
            </w:r>
          </w:p>
        </w:tc>
        <w:tc>
          <w:tcPr>
            <w:tcW w:w="1129" w:type="pct"/>
          </w:tcPr>
          <w:p w14:paraId="594DC61E" w14:textId="77777777" w:rsidR="00776C81" w:rsidRPr="00FC05A5" w:rsidRDefault="00776C81" w:rsidP="003057E8">
            <w:pPr>
              <w:pStyle w:val="TAL"/>
              <w:keepNext w:val="0"/>
            </w:pPr>
            <w:r w:rsidRPr="00FC05A5">
              <w:t>managedElement swVersion</w:t>
            </w:r>
          </w:p>
        </w:tc>
        <w:tc>
          <w:tcPr>
            <w:tcW w:w="2645" w:type="pct"/>
          </w:tcPr>
          <w:p w14:paraId="17B64385" w14:textId="77777777" w:rsidR="00776C81" w:rsidRPr="008D7630" w:rsidRDefault="00776C81" w:rsidP="003057E8">
            <w:pPr>
              <w:pStyle w:val="TAL"/>
              <w:keepNext w:val="0"/>
            </w:pPr>
            <w:r w:rsidRPr="008D7630">
              <w:t>This is the software version (</w:t>
            </w:r>
            <w:r w:rsidR="002D2515">
              <w:t>"</w:t>
            </w:r>
            <w:r w:rsidRPr="008D7630">
              <w:rPr>
                <w:rFonts w:ascii="Courier New" w:hAnsi="Courier New"/>
              </w:rPr>
              <w:t>swVersion</w:t>
            </w:r>
            <w:r w:rsidR="002D2515">
              <w:t>"</w:t>
            </w:r>
            <w:r w:rsidRPr="008D7630">
              <w:t>) defined</w:t>
            </w:r>
            <w:r>
              <w:t xml:space="preserve"> for the NE in 3GPP TS 32.622 [17</w:t>
            </w:r>
            <w:r w:rsidRPr="008D7630">
              <w:t xml:space="preserve">]. </w:t>
            </w:r>
          </w:p>
          <w:p w14:paraId="4648F7E5" w14:textId="77777777" w:rsidR="00776C81" w:rsidRDefault="00776C81" w:rsidP="003057E8">
            <w:pPr>
              <w:pStyle w:val="TAL"/>
              <w:keepNext w:val="0"/>
            </w:pPr>
            <w:r w:rsidRPr="008D7630">
              <w:t>This is an optional parameter which allows post-processing systems to take care of vendor specific measurements modified between software versions.</w:t>
            </w:r>
          </w:p>
          <w:p w14:paraId="785AD6F7" w14:textId="77777777" w:rsidR="00776C81" w:rsidRDefault="00776C81" w:rsidP="003057E8">
            <w:pPr>
              <w:pStyle w:val="TAL"/>
              <w:keepNext w:val="0"/>
            </w:pPr>
          </w:p>
          <w:p w14:paraId="4FF5CC92" w14:textId="77777777" w:rsidR="00776C81" w:rsidRPr="00FC05A5" w:rsidRDefault="00776C81" w:rsidP="003057E8">
            <w:pPr>
              <w:pStyle w:val="TAL"/>
              <w:keepNext w:val="0"/>
            </w:pPr>
            <w:r w:rsidRPr="00FC05A5">
              <w:t xml:space="preserve">For the XML schema based XML format, XML attribute specification </w:t>
            </w:r>
            <w:r w:rsidR="002D2515">
              <w:t>"</w:t>
            </w:r>
            <w:r w:rsidRPr="00FC05A5">
              <w:t>swVersion</w:t>
            </w:r>
            <w:r w:rsidR="002D2515">
              <w:t>"</w:t>
            </w:r>
            <w:r w:rsidRPr="00FC05A5">
              <w:t xml:space="preserve"> may be absent in case the </w:t>
            </w:r>
            <w:r w:rsidR="002D2515">
              <w:t>"</w:t>
            </w:r>
            <w:r w:rsidRPr="00FC05A5">
              <w:t>nESoftwareVersion</w:t>
            </w:r>
            <w:r w:rsidR="002D2515">
              <w:t>"</w:t>
            </w:r>
            <w:r w:rsidRPr="00FC05A5">
              <w:t xml:space="preserve"> is not configured in the CM applications.</w:t>
            </w:r>
          </w:p>
        </w:tc>
      </w:tr>
      <w:tr w:rsidR="00776C81" w:rsidRPr="00FC05A5" w14:paraId="6B79016C" w14:textId="77777777" w:rsidTr="003057E8">
        <w:trPr>
          <w:cantSplit/>
          <w:jc w:val="center"/>
        </w:trPr>
        <w:tc>
          <w:tcPr>
            <w:tcW w:w="1226" w:type="pct"/>
          </w:tcPr>
          <w:p w14:paraId="1559E0E0" w14:textId="77777777" w:rsidR="00776C81" w:rsidRPr="00FC05A5" w:rsidRDefault="00776C81" w:rsidP="003057E8">
            <w:pPr>
              <w:pStyle w:val="TAL"/>
              <w:keepNext w:val="0"/>
            </w:pPr>
            <w:r>
              <w:t>Modifier</w:t>
            </w:r>
          </w:p>
        </w:tc>
        <w:tc>
          <w:tcPr>
            <w:tcW w:w="1129" w:type="pct"/>
          </w:tcPr>
          <w:p w14:paraId="3414A3F4" w14:textId="77777777" w:rsidR="00776C81" w:rsidRPr="00FC05A5" w:rsidRDefault="00776C81" w:rsidP="003057E8">
            <w:pPr>
              <w:pStyle w:val="TAL"/>
              <w:keepNext w:val="0"/>
            </w:pPr>
            <w:r>
              <w:t>configData modifier</w:t>
            </w:r>
          </w:p>
        </w:tc>
        <w:tc>
          <w:tcPr>
            <w:tcW w:w="2645" w:type="pct"/>
          </w:tcPr>
          <w:p w14:paraId="16E2926C" w14:textId="77777777" w:rsidR="00776C81" w:rsidRDefault="00776C81" w:rsidP="003057E8">
            <w:pPr>
              <w:pStyle w:val="TAL"/>
              <w:keepNext w:val="0"/>
            </w:pPr>
            <w:r>
              <w:t xml:space="preserve">This element is present if the HMS is required to inform the NE whether the parameter information should be used to create, update or delete </w:t>
            </w:r>
            <w:r w:rsidR="009F379F" w:rsidRPr="006A1056">
              <w:t>an specific object instance on the HNB.</w:t>
            </w:r>
            <w:r>
              <w:t xml:space="preserve">. </w:t>
            </w:r>
          </w:p>
          <w:p w14:paraId="0D17F75A" w14:textId="77777777" w:rsidR="00776C81" w:rsidRPr="00FC05A5" w:rsidRDefault="00776C81" w:rsidP="003057E8">
            <w:pPr>
              <w:pStyle w:val="TAL"/>
              <w:keepNext w:val="0"/>
            </w:pPr>
            <w:r>
              <w:t>If not present the NE will assume the modification action is update</w:t>
            </w:r>
          </w:p>
        </w:tc>
      </w:tr>
      <w:tr w:rsidR="00776C81" w:rsidRPr="00FC05A5" w14:paraId="7119496F" w14:textId="77777777" w:rsidTr="003057E8">
        <w:trPr>
          <w:cantSplit/>
          <w:jc w:val="center"/>
        </w:trPr>
        <w:tc>
          <w:tcPr>
            <w:tcW w:w="1226" w:type="pct"/>
          </w:tcPr>
          <w:p w14:paraId="1C388240" w14:textId="77777777" w:rsidR="00776C81" w:rsidRDefault="00776C81" w:rsidP="003057E8">
            <w:pPr>
              <w:pStyle w:val="TAL"/>
              <w:keepNext w:val="0"/>
            </w:pPr>
            <w:r>
              <w:t>HNBDataParameters</w:t>
            </w:r>
          </w:p>
        </w:tc>
        <w:tc>
          <w:tcPr>
            <w:tcW w:w="1129" w:type="pct"/>
          </w:tcPr>
          <w:p w14:paraId="3EE98806" w14:textId="77777777" w:rsidR="00776C81" w:rsidRDefault="00776C81" w:rsidP="003057E8">
            <w:pPr>
              <w:pStyle w:val="TAL"/>
              <w:keepNext w:val="0"/>
            </w:pPr>
            <w:r>
              <w:t>configData DeviceInfo</w:t>
            </w:r>
          </w:p>
          <w:p w14:paraId="20141F8E" w14:textId="77777777" w:rsidR="00776C81" w:rsidRDefault="00776C81" w:rsidP="003057E8">
            <w:pPr>
              <w:pStyle w:val="TAL"/>
              <w:keepNext w:val="0"/>
            </w:pPr>
            <w:r>
              <w:t>configData ManagementServer</w:t>
            </w:r>
          </w:p>
          <w:p w14:paraId="3F0B481A" w14:textId="77777777" w:rsidR="00776C81" w:rsidRDefault="00776C81" w:rsidP="003057E8">
            <w:pPr>
              <w:pStyle w:val="TAL"/>
              <w:keepNext w:val="0"/>
            </w:pPr>
            <w:r>
              <w:t>configData Time</w:t>
            </w:r>
          </w:p>
          <w:p w14:paraId="2ED9EC28" w14:textId="77777777" w:rsidR="00776C81" w:rsidRDefault="00776C81" w:rsidP="003057E8">
            <w:pPr>
              <w:pStyle w:val="TAL"/>
              <w:keepNext w:val="0"/>
            </w:pPr>
            <w:r>
              <w:t>FAPService DNPrefix</w:t>
            </w:r>
          </w:p>
          <w:p w14:paraId="794584C8" w14:textId="77777777" w:rsidR="00776C81" w:rsidRDefault="00776C81" w:rsidP="003057E8">
            <w:pPr>
              <w:pStyle w:val="TAL"/>
              <w:keepNext w:val="0"/>
            </w:pPr>
            <w:r>
              <w:t>FAPService FAPControl</w:t>
            </w:r>
          </w:p>
          <w:p w14:paraId="7B03ED14" w14:textId="77777777" w:rsidR="00776C81" w:rsidRDefault="00776C81" w:rsidP="003057E8">
            <w:pPr>
              <w:pStyle w:val="TAL"/>
              <w:keepNext w:val="0"/>
            </w:pPr>
            <w:r>
              <w:t>FAPService AccessMgmt</w:t>
            </w:r>
          </w:p>
          <w:p w14:paraId="60AB255B" w14:textId="77777777" w:rsidR="00776C81" w:rsidRDefault="00776C81" w:rsidP="003057E8">
            <w:pPr>
              <w:pStyle w:val="TAL"/>
              <w:keepNext w:val="0"/>
            </w:pPr>
            <w:r>
              <w:t>FAPService CellConfig</w:t>
            </w:r>
          </w:p>
          <w:p w14:paraId="20C4EF19" w14:textId="77777777" w:rsidR="00776C81" w:rsidRDefault="00776C81" w:rsidP="003057E8">
            <w:pPr>
              <w:pStyle w:val="TAL"/>
              <w:keepNext w:val="0"/>
            </w:pPr>
            <w:r>
              <w:t>FAPService Transport</w:t>
            </w:r>
          </w:p>
          <w:p w14:paraId="3E156028" w14:textId="77777777" w:rsidR="00776C81" w:rsidRDefault="00776C81" w:rsidP="003057E8">
            <w:pPr>
              <w:pStyle w:val="TAL"/>
              <w:keepNext w:val="0"/>
            </w:pPr>
            <w:r>
              <w:t>FAPService REM</w:t>
            </w:r>
          </w:p>
          <w:p w14:paraId="5516C2B6" w14:textId="77777777" w:rsidR="00776C81" w:rsidRDefault="00776C81" w:rsidP="003057E8">
            <w:pPr>
              <w:pStyle w:val="TAL"/>
              <w:keepNext w:val="0"/>
            </w:pPr>
            <w:r>
              <w:t>FAPService GPS</w:t>
            </w:r>
          </w:p>
        </w:tc>
        <w:tc>
          <w:tcPr>
            <w:tcW w:w="2645" w:type="pct"/>
          </w:tcPr>
          <w:p w14:paraId="65389456" w14:textId="77777777" w:rsidR="00776C81" w:rsidRDefault="00776C81" w:rsidP="003057E8">
            <w:r>
              <w:t>These elements are present if the HMS requires to modify the specific configuration parameters</w:t>
            </w:r>
          </w:p>
          <w:p w14:paraId="469F8760" w14:textId="77777777" w:rsidR="00776C81" w:rsidRDefault="00776C81" w:rsidP="003057E8">
            <w:r w:rsidRPr="00FC05A5">
              <w:t xml:space="preserve">The XML file format </w:t>
            </w:r>
            <w:r>
              <w:t>definitions implement the configuration</w:t>
            </w:r>
            <w:r w:rsidRPr="00FC05A5">
              <w:t xml:space="preserve"> structure and parameter</w:t>
            </w:r>
            <w:r>
              <w:t xml:space="preserve"> definitions</w:t>
            </w:r>
            <w:r w:rsidRPr="00FC05A5">
              <w:t xml:space="preserve"> defined in </w:t>
            </w:r>
            <w:r>
              <w:t>broadband forum 3GPP TS 32.582</w:t>
            </w:r>
            <w:r w:rsidRPr="00FC05A5">
              <w:t xml:space="preserve"> [</w:t>
            </w:r>
            <w:r>
              <w:t>9</w:t>
            </w:r>
            <w:r w:rsidRPr="00FC05A5">
              <w:t>]</w:t>
            </w:r>
            <w:r w:rsidR="00B0169A">
              <w:t xml:space="preserve"> and TR-098 A</w:t>
            </w:r>
            <w:r>
              <w:t>mendment 2 [16]</w:t>
            </w:r>
            <w:r w:rsidRPr="00FC05A5">
              <w:t xml:space="preserve">. </w:t>
            </w:r>
          </w:p>
        </w:tc>
      </w:tr>
      <w:tr w:rsidR="00776C81" w:rsidRPr="00FC05A5" w14:paraId="22EF1F5A" w14:textId="77777777" w:rsidTr="003057E8">
        <w:trPr>
          <w:cantSplit/>
          <w:jc w:val="center"/>
        </w:trPr>
        <w:tc>
          <w:tcPr>
            <w:tcW w:w="1226" w:type="pct"/>
          </w:tcPr>
          <w:p w14:paraId="7223262D" w14:textId="77777777" w:rsidR="00776C81" w:rsidRPr="00FC05A5" w:rsidRDefault="00776C81" w:rsidP="003057E8">
            <w:pPr>
              <w:pStyle w:val="TAL"/>
              <w:keepNext w:val="0"/>
            </w:pPr>
            <w:r>
              <w:t>timestamp</w:t>
            </w:r>
          </w:p>
        </w:tc>
        <w:tc>
          <w:tcPr>
            <w:tcW w:w="1129" w:type="pct"/>
          </w:tcPr>
          <w:p w14:paraId="497C7A1E" w14:textId="77777777" w:rsidR="00776C81" w:rsidRPr="00FC05A5" w:rsidRDefault="00776C81" w:rsidP="003057E8">
            <w:pPr>
              <w:pStyle w:val="TAL"/>
              <w:keepNext w:val="0"/>
            </w:pPr>
            <w:r>
              <w:t>fileFooter data</w:t>
            </w:r>
            <w:r w:rsidRPr="00FC05A5">
              <w:t>Time</w:t>
            </w:r>
          </w:p>
        </w:tc>
        <w:tc>
          <w:tcPr>
            <w:tcW w:w="2645" w:type="pct"/>
          </w:tcPr>
          <w:p w14:paraId="4765AEC9" w14:textId="77777777" w:rsidR="00776C81" w:rsidRPr="00FC05A5" w:rsidRDefault="00776C81" w:rsidP="003057E8">
            <w:pPr>
              <w:pStyle w:val="TAL"/>
              <w:keepNext w:val="0"/>
            </w:pPr>
          </w:p>
        </w:tc>
      </w:tr>
    </w:tbl>
    <w:p w14:paraId="4A927A5D" w14:textId="77777777" w:rsidR="00776C81" w:rsidRDefault="00776C81" w:rsidP="00776C81">
      <w:pPr>
        <w:autoSpaceDE w:val="0"/>
        <w:autoSpaceDN w:val="0"/>
        <w:adjustRightInd w:val="0"/>
        <w:spacing w:after="0"/>
        <w:rPr>
          <w:rFonts w:ascii="Arial" w:hAnsi="Arial"/>
          <w:sz w:val="32"/>
        </w:rPr>
      </w:pPr>
    </w:p>
    <w:p w14:paraId="706D243D" w14:textId="77777777" w:rsidR="00776C81" w:rsidRPr="000F14C8" w:rsidRDefault="00776C81" w:rsidP="00776C81">
      <w:pPr>
        <w:autoSpaceDE w:val="0"/>
        <w:autoSpaceDN w:val="0"/>
        <w:adjustRightInd w:val="0"/>
        <w:spacing w:after="0"/>
        <w:rPr>
          <w:rFonts w:eastAsia="MS Mincho"/>
          <w:color w:val="000000"/>
          <w:lang w:val="en-US" w:eastAsia="ja-JP"/>
        </w:rPr>
      </w:pPr>
      <w:r w:rsidRPr="000F14C8">
        <w:rPr>
          <w:rFonts w:eastAsia="MS Mincho"/>
          <w:color w:val="000000"/>
          <w:lang w:val="en-US" w:eastAsia="ja-JP"/>
        </w:rPr>
        <w:t>A vendor MAY extend the standardized parameter list with vendor-specific parameters and objects. Vendor-specific parameters and objects MAY be defined either in a separate naming hierarchy or within the standardized naming hierarchy</w:t>
      </w:r>
      <w:r>
        <w:rPr>
          <w:rFonts w:eastAsia="MS Mincho"/>
          <w:color w:val="000000"/>
          <w:lang w:val="en-US" w:eastAsia="ja-JP"/>
        </w:rPr>
        <w:t xml:space="preserve"> of the XML File Format</w:t>
      </w:r>
      <w:r w:rsidRPr="000F14C8">
        <w:rPr>
          <w:rFonts w:eastAsia="MS Mincho"/>
          <w:color w:val="000000"/>
          <w:lang w:val="en-US" w:eastAsia="ja-JP"/>
        </w:rPr>
        <w:t xml:space="preserve">. </w:t>
      </w:r>
    </w:p>
    <w:p w14:paraId="26142BED" w14:textId="77777777" w:rsidR="00776C81" w:rsidRDefault="00776C81" w:rsidP="00776C81">
      <w:pPr>
        <w:autoSpaceDE w:val="0"/>
        <w:autoSpaceDN w:val="0"/>
        <w:adjustRightInd w:val="0"/>
        <w:spacing w:after="0"/>
        <w:rPr>
          <w:rFonts w:eastAsia="MS Mincho"/>
          <w:color w:val="000000"/>
          <w:lang w:val="en-US" w:eastAsia="ja-JP"/>
        </w:rPr>
      </w:pPr>
      <w:r w:rsidRPr="000F14C8">
        <w:rPr>
          <w:rFonts w:eastAsia="MS Mincho"/>
          <w:color w:val="000000"/>
          <w:lang w:val="en-US" w:eastAsia="ja-JP"/>
        </w:rPr>
        <w:t>The name of a vendor-specific parameter or object not contained within another vendor-spe</w:t>
      </w:r>
      <w:r>
        <w:rPr>
          <w:rFonts w:eastAsia="MS Mincho"/>
          <w:color w:val="000000"/>
          <w:lang w:val="en-US" w:eastAsia="ja-JP"/>
        </w:rPr>
        <w:t xml:space="preserve">cific object MUST have the following form to align with the Vendor Specific Parameter Definition of </w:t>
      </w:r>
      <w:r w:rsidR="00B0169A">
        <w:t>TR-098 A</w:t>
      </w:r>
      <w:r>
        <w:t>mendment 2 [16]</w:t>
      </w:r>
      <w:r w:rsidRPr="00FC05A5">
        <w:t>.</w:t>
      </w:r>
    </w:p>
    <w:p w14:paraId="6EE5EEFF" w14:textId="77777777" w:rsidR="00776C81" w:rsidRPr="000F14C8" w:rsidRDefault="000A130D" w:rsidP="000A130D">
      <w:pPr>
        <w:tabs>
          <w:tab w:val="left" w:pos="1004"/>
        </w:tabs>
        <w:autoSpaceDE w:val="0"/>
        <w:autoSpaceDN w:val="0"/>
        <w:adjustRightInd w:val="0"/>
        <w:spacing w:after="0"/>
        <w:ind w:left="1004" w:hanging="360"/>
        <w:rPr>
          <w:rFonts w:eastAsia="MS Mincho"/>
          <w:color w:val="000000"/>
          <w:lang w:val="en-US" w:eastAsia="ja-JP"/>
        </w:rPr>
      </w:pPr>
      <w:r w:rsidRPr="000F14C8">
        <w:rPr>
          <w:rFonts w:ascii="Symbol" w:eastAsia="MS Mincho" w:hAnsi="Symbol"/>
          <w:color w:val="000000"/>
          <w:lang w:val="en-US" w:eastAsia="ja-JP"/>
        </w:rPr>
        <w:t></w:t>
      </w:r>
      <w:r w:rsidRPr="000F14C8">
        <w:rPr>
          <w:rFonts w:ascii="Symbol" w:eastAsia="MS Mincho" w:hAnsi="Symbol"/>
          <w:color w:val="000000"/>
          <w:lang w:val="en-US" w:eastAsia="ja-JP"/>
        </w:rPr>
        <w:tab/>
      </w:r>
      <w:r w:rsidR="00776C81" w:rsidRPr="000F14C8">
        <w:rPr>
          <w:rFonts w:ascii="Arial" w:eastAsia="MS Mincho" w:hAnsi="Arial" w:cs="Arial"/>
          <w:color w:val="000000"/>
          <w:sz w:val="16"/>
          <w:szCs w:val="16"/>
          <w:lang w:val="en-US" w:eastAsia="ja-JP"/>
        </w:rPr>
        <w:t xml:space="preserve">X_&lt;VENDOR&gt;_VendorSpecificName </w:t>
      </w:r>
    </w:p>
    <w:p w14:paraId="060EACEB" w14:textId="77777777" w:rsidR="00C72F2E" w:rsidRPr="00C23500" w:rsidRDefault="00C72F2E" w:rsidP="00C23500"/>
    <w:p w14:paraId="7C0C65A5" w14:textId="77777777" w:rsidR="004A3549" w:rsidRDefault="00E21048">
      <w:pPr>
        <w:pStyle w:val="Heading2"/>
      </w:pPr>
      <w:bookmarkStart w:id="13" w:name="_Toc295905387"/>
      <w:r>
        <w:t>4</w:t>
      </w:r>
      <w:r w:rsidR="004A3549">
        <w:t>.2</w:t>
      </w:r>
      <w:r w:rsidR="004A3549">
        <w:tab/>
      </w:r>
      <w:r w:rsidR="00FF46E4" w:rsidRPr="00FC05A5">
        <w:t xml:space="preserve">XML schema based </w:t>
      </w:r>
      <w:r w:rsidR="00FF46E4">
        <w:t>CM data</w:t>
      </w:r>
      <w:r w:rsidR="00A33C13">
        <w:t xml:space="preserve"> file</w:t>
      </w:r>
      <w:r w:rsidR="00FF46E4" w:rsidRPr="00FC05A5">
        <w:t xml:space="preserve"> format definition</w:t>
      </w:r>
      <w:bookmarkEnd w:id="13"/>
    </w:p>
    <w:p w14:paraId="02A46694" w14:textId="77777777" w:rsidR="00FF46E4" w:rsidRDefault="00E21048" w:rsidP="00FF46E4">
      <w:pPr>
        <w:pStyle w:val="Heading3"/>
      </w:pPr>
      <w:bookmarkStart w:id="14" w:name="_Toc295905388"/>
      <w:r>
        <w:t>4</w:t>
      </w:r>
      <w:r w:rsidR="00341F47">
        <w:t>.2.1</w:t>
      </w:r>
      <w:r w:rsidR="00341F47">
        <w:tab/>
      </w:r>
      <w:r w:rsidR="00FF46E4">
        <w:t xml:space="preserve">CM </w:t>
      </w:r>
      <w:r w:rsidR="00FF46E4" w:rsidRPr="00FC05A5">
        <w:t>data file XML diagram</w:t>
      </w:r>
      <w:bookmarkEnd w:id="14"/>
    </w:p>
    <w:p w14:paraId="77FFE426" w14:textId="77777777" w:rsidR="00C23500" w:rsidRDefault="00C72F2E" w:rsidP="00C23500">
      <w:r>
        <w:t xml:space="preserve">Figure </w:t>
      </w:r>
      <w:r w:rsidR="00E21048">
        <w:t>4</w:t>
      </w:r>
      <w:r w:rsidRPr="00FC05A5">
        <w:t>.1 describes the XML elem</w:t>
      </w:r>
      <w:r>
        <w:t>ent structure of the CM</w:t>
      </w:r>
      <w:r w:rsidRPr="00FC05A5">
        <w:t xml:space="preserve"> data file.</w:t>
      </w:r>
    </w:p>
    <w:p w14:paraId="2EE08257" w14:textId="77777777" w:rsidR="00C72F2E" w:rsidRDefault="000F3411" w:rsidP="00F93F1D">
      <w:pPr>
        <w:pStyle w:val="TH"/>
      </w:pPr>
      <w:r>
        <w:lastRenderedPageBreak/>
        <w:pict w14:anchorId="0DB82DF2">
          <v:shape id="_x0000_i1027" type="#_x0000_t75" style="width:397pt;height:653pt">
            <v:imagedata r:id="rId11" o:title=""/>
          </v:shape>
        </w:pict>
      </w:r>
    </w:p>
    <w:p w14:paraId="75F509CF" w14:textId="77777777" w:rsidR="003C457E" w:rsidRDefault="003C457E" w:rsidP="00F93F1D">
      <w:pPr>
        <w:pStyle w:val="TF"/>
      </w:pPr>
      <w:r>
        <w:t xml:space="preserve">Figure </w:t>
      </w:r>
      <w:r w:rsidR="003057E8">
        <w:t>4</w:t>
      </w:r>
      <w:r>
        <w:t>.</w:t>
      </w:r>
      <w:r w:rsidRPr="00FC05A5">
        <w:t>1: XML diagr</w:t>
      </w:r>
      <w:r>
        <w:t>am of the configuration</w:t>
      </w:r>
      <w:r w:rsidRPr="00FC05A5">
        <w:t xml:space="preserve"> data file</w:t>
      </w:r>
    </w:p>
    <w:p w14:paraId="548651F8" w14:textId="77777777" w:rsidR="003C457E" w:rsidRPr="00C23500" w:rsidRDefault="003C457E" w:rsidP="00C23500"/>
    <w:p w14:paraId="40037607" w14:textId="77777777" w:rsidR="00FF46E4" w:rsidRDefault="00E21048" w:rsidP="00FF46E4">
      <w:pPr>
        <w:pStyle w:val="Heading3"/>
      </w:pPr>
      <w:bookmarkStart w:id="15" w:name="_Toc295905389"/>
      <w:r>
        <w:lastRenderedPageBreak/>
        <w:t>4</w:t>
      </w:r>
      <w:r w:rsidR="00341F47">
        <w:t>.2.2</w:t>
      </w:r>
      <w:r w:rsidR="00341F47">
        <w:tab/>
      </w:r>
      <w:r w:rsidR="00FF46E4">
        <w:t xml:space="preserve">CM </w:t>
      </w:r>
      <w:r w:rsidR="00FF46E4" w:rsidRPr="00FC05A5">
        <w:t>data file XML schema</w:t>
      </w:r>
      <w:bookmarkEnd w:id="15"/>
    </w:p>
    <w:p w14:paraId="5FD3C9B3" w14:textId="77777777" w:rsidR="00C23500" w:rsidRDefault="00C72F2E" w:rsidP="00C23500">
      <w:r w:rsidRPr="00FC05A5">
        <w:t xml:space="preserve">The following XML schema </w:t>
      </w:r>
      <w:r w:rsidR="003057E8" w:rsidRPr="003057E8">
        <w:rPr>
          <w:rFonts w:ascii="Courier New" w:hAnsi="Courier New"/>
        </w:rPr>
        <w:t>configData</w:t>
      </w:r>
      <w:r w:rsidRPr="00FC05A5">
        <w:rPr>
          <w:rFonts w:ascii="Courier New" w:hAnsi="Courier New"/>
        </w:rPr>
        <w:t>.xsd</w:t>
      </w:r>
      <w:r w:rsidRPr="00FC05A5">
        <w:t xml:space="preserve"> is the schema for </w:t>
      </w:r>
      <w:r>
        <w:t>CM data XML files:</w:t>
      </w:r>
    </w:p>
    <w:p w14:paraId="5AEDCC17" w14:textId="77777777" w:rsidR="00C72F2E" w:rsidRDefault="00C7482E" w:rsidP="00C7482E">
      <w:pPr>
        <w:pStyle w:val="PL"/>
      </w:pPr>
      <w:r w:rsidRPr="00E25CA3">
        <w:t>&lt;?xml version=</w:t>
      </w:r>
      <w:r w:rsidR="002D2515">
        <w:t>"</w:t>
      </w:r>
      <w:r w:rsidRPr="00E25CA3">
        <w:t>1.0</w:t>
      </w:r>
      <w:r w:rsidR="002D2515">
        <w:t>"</w:t>
      </w:r>
      <w:r w:rsidRPr="00E25CA3">
        <w:t xml:space="preserve"> encoding=</w:t>
      </w:r>
      <w:r w:rsidR="002D2515">
        <w:t>"</w:t>
      </w:r>
      <w:r w:rsidRPr="00E25CA3">
        <w:t>UTF-8</w:t>
      </w:r>
      <w:r w:rsidR="002D2515">
        <w:t>"</w:t>
      </w:r>
      <w:r w:rsidRPr="00E25CA3">
        <w:t>?&gt;</w:t>
      </w:r>
    </w:p>
    <w:p w14:paraId="6FBB760E" w14:textId="77777777" w:rsidR="003057E8" w:rsidRDefault="003057E8" w:rsidP="003057E8">
      <w:pPr>
        <w:pStyle w:val="PL"/>
      </w:pPr>
    </w:p>
    <w:p w14:paraId="05ACDFEA" w14:textId="77777777" w:rsidR="003057E8" w:rsidRDefault="003057E8" w:rsidP="003057E8">
      <w:pPr>
        <w:pStyle w:val="PL"/>
      </w:pPr>
      <w:r>
        <w:t>&lt;!--</w:t>
      </w:r>
    </w:p>
    <w:p w14:paraId="5416CBFA" w14:textId="77777777" w:rsidR="003057E8" w:rsidRDefault="003057E8" w:rsidP="003057E8">
      <w:pPr>
        <w:pStyle w:val="PL"/>
      </w:pPr>
      <w:r>
        <w:t xml:space="preserve">  3GPP TS 32.584 Configuration Data XML file format definition</w:t>
      </w:r>
    </w:p>
    <w:p w14:paraId="099C29F6" w14:textId="77777777" w:rsidR="003057E8" w:rsidRDefault="003057E8" w:rsidP="003057E8">
      <w:pPr>
        <w:pStyle w:val="PL"/>
      </w:pPr>
      <w:r>
        <w:t xml:space="preserve">  data file XML schema</w:t>
      </w:r>
    </w:p>
    <w:p w14:paraId="47028AAC" w14:textId="77777777" w:rsidR="003057E8" w:rsidRDefault="003057E8" w:rsidP="003057E8">
      <w:pPr>
        <w:pStyle w:val="PL"/>
      </w:pPr>
      <w:r>
        <w:t xml:space="preserve">  configData.xsd</w:t>
      </w:r>
    </w:p>
    <w:p w14:paraId="478ECD30" w14:textId="77777777" w:rsidR="003057E8" w:rsidRDefault="003057E8" w:rsidP="003057E8">
      <w:pPr>
        <w:pStyle w:val="PL"/>
      </w:pPr>
      <w:r>
        <w:t>--&gt;</w:t>
      </w:r>
    </w:p>
    <w:p w14:paraId="4C628912" w14:textId="77777777" w:rsidR="003057E8" w:rsidRDefault="003057E8" w:rsidP="003057E8">
      <w:pPr>
        <w:pStyle w:val="PL"/>
      </w:pPr>
      <w:r>
        <w:t>&lt;schema xmlns:cd=</w:t>
      </w:r>
      <w:r w:rsidR="002D2515">
        <w:t>"</w:t>
      </w:r>
      <w:r>
        <w:t>http://www.3gpp.org/ftp/specs/archive/32_series/32.584#configData</w:t>
      </w:r>
      <w:r w:rsidR="002D2515">
        <w:t>"</w:t>
      </w:r>
      <w:r>
        <w:t xml:space="preserve"> xmlns=</w:t>
      </w:r>
      <w:r w:rsidR="002D2515">
        <w:t>"</w:t>
      </w:r>
      <w:r>
        <w:t>http://www.w3.org/2001/XMLSchema</w:t>
      </w:r>
      <w:r w:rsidR="002D2515">
        <w:t>"</w:t>
      </w:r>
      <w:r>
        <w:t xml:space="preserve"> targetNamespace=</w:t>
      </w:r>
      <w:r w:rsidR="002D2515">
        <w:t>"</w:t>
      </w:r>
      <w:r>
        <w:t>http://www.3gpp.org/ftp/specs/archive/32_series/32.584#configData</w:t>
      </w:r>
      <w:r w:rsidR="002D2515">
        <w:t>"</w:t>
      </w:r>
      <w:r>
        <w:t xml:space="preserve"> elementFormDefault=</w:t>
      </w:r>
      <w:r w:rsidR="002D2515">
        <w:t>"</w:t>
      </w:r>
      <w:r>
        <w:t>qualified</w:t>
      </w:r>
      <w:r w:rsidR="002D2515">
        <w:t>"</w:t>
      </w:r>
      <w:r>
        <w:t>&gt;</w:t>
      </w:r>
    </w:p>
    <w:p w14:paraId="7B31612F" w14:textId="77777777" w:rsidR="003057E8" w:rsidRDefault="003057E8" w:rsidP="003057E8">
      <w:pPr>
        <w:pStyle w:val="PL"/>
      </w:pPr>
      <w:r>
        <w:tab/>
        <w:t>&lt;!-- Config data XML elements --&gt;</w:t>
      </w:r>
    </w:p>
    <w:p w14:paraId="306A4CA0" w14:textId="77777777" w:rsidR="003057E8" w:rsidRDefault="003057E8" w:rsidP="003057E8">
      <w:pPr>
        <w:pStyle w:val="PL"/>
      </w:pPr>
      <w:r>
        <w:tab/>
        <w:t>&lt;element name=</w:t>
      </w:r>
      <w:r w:rsidR="002D2515">
        <w:t>"</w:t>
      </w:r>
      <w:r>
        <w:t>AccessMode</w:t>
      </w:r>
      <w:r w:rsidR="002D2515">
        <w:t>"</w:t>
      </w:r>
      <w:r>
        <w:t>&gt;</w:t>
      </w:r>
    </w:p>
    <w:p w14:paraId="790A5609" w14:textId="77777777" w:rsidR="003057E8" w:rsidRDefault="003057E8" w:rsidP="003057E8">
      <w:pPr>
        <w:pStyle w:val="PL"/>
      </w:pPr>
      <w:r>
        <w:tab/>
      </w:r>
      <w:r>
        <w:tab/>
        <w:t>&lt;simpleType&gt;</w:t>
      </w:r>
    </w:p>
    <w:p w14:paraId="1C939527" w14:textId="77777777" w:rsidR="003057E8" w:rsidRDefault="003057E8" w:rsidP="003057E8">
      <w:pPr>
        <w:pStyle w:val="PL"/>
      </w:pPr>
      <w:r>
        <w:tab/>
      </w:r>
      <w:r>
        <w:tab/>
      </w:r>
      <w:r>
        <w:tab/>
        <w:t>&lt;restriction base=</w:t>
      </w:r>
      <w:r w:rsidR="002D2515">
        <w:t>"</w:t>
      </w:r>
      <w:r>
        <w:t>string</w:t>
      </w:r>
      <w:r w:rsidR="002D2515">
        <w:t>"</w:t>
      </w:r>
      <w:r>
        <w:t>&gt;</w:t>
      </w:r>
    </w:p>
    <w:p w14:paraId="64CDB2A3" w14:textId="77777777" w:rsidR="003057E8" w:rsidRDefault="003057E8" w:rsidP="003057E8">
      <w:pPr>
        <w:pStyle w:val="PL"/>
      </w:pPr>
      <w:r>
        <w:tab/>
      </w:r>
      <w:r>
        <w:tab/>
      </w:r>
      <w:r>
        <w:tab/>
      </w:r>
      <w:r>
        <w:tab/>
        <w:t>&lt;enumeration value=</w:t>
      </w:r>
      <w:r w:rsidR="002D2515">
        <w:t>"</w:t>
      </w:r>
      <w:r>
        <w:t>Open Access</w:t>
      </w:r>
      <w:r w:rsidR="002D2515">
        <w:t>"</w:t>
      </w:r>
      <w:r>
        <w:t>/&gt;</w:t>
      </w:r>
    </w:p>
    <w:p w14:paraId="424AFD44" w14:textId="77777777" w:rsidR="003057E8" w:rsidRDefault="003057E8" w:rsidP="003057E8">
      <w:pPr>
        <w:pStyle w:val="PL"/>
      </w:pPr>
      <w:r>
        <w:tab/>
      </w:r>
      <w:r>
        <w:tab/>
      </w:r>
      <w:r>
        <w:tab/>
      </w:r>
      <w:r>
        <w:tab/>
        <w:t>&lt;enumeration value=</w:t>
      </w:r>
      <w:r w:rsidR="002D2515">
        <w:t>"</w:t>
      </w:r>
      <w:r>
        <w:t>Closed Access</w:t>
      </w:r>
      <w:r w:rsidR="002D2515">
        <w:t>"</w:t>
      </w:r>
      <w:r>
        <w:t>/&gt;</w:t>
      </w:r>
    </w:p>
    <w:p w14:paraId="51E302AD" w14:textId="77777777" w:rsidR="003057E8" w:rsidRDefault="003057E8" w:rsidP="003057E8">
      <w:pPr>
        <w:pStyle w:val="PL"/>
      </w:pPr>
      <w:r>
        <w:tab/>
      </w:r>
      <w:r>
        <w:tab/>
      </w:r>
      <w:r>
        <w:tab/>
      </w:r>
      <w:r>
        <w:tab/>
        <w:t>&lt;enumeration value=</w:t>
      </w:r>
      <w:r w:rsidR="002D2515">
        <w:t>"</w:t>
      </w:r>
      <w:r>
        <w:t>Hybrid Access</w:t>
      </w:r>
      <w:r w:rsidR="002D2515">
        <w:t>"</w:t>
      </w:r>
      <w:r>
        <w:t>/&gt;</w:t>
      </w:r>
    </w:p>
    <w:p w14:paraId="0CEA930C" w14:textId="77777777" w:rsidR="003057E8" w:rsidRDefault="003057E8" w:rsidP="003057E8">
      <w:pPr>
        <w:pStyle w:val="PL"/>
      </w:pPr>
      <w:r>
        <w:tab/>
      </w:r>
      <w:r>
        <w:tab/>
      </w:r>
      <w:r>
        <w:tab/>
        <w:t>&lt;/restriction&gt;</w:t>
      </w:r>
    </w:p>
    <w:p w14:paraId="1E17F1ED" w14:textId="77777777" w:rsidR="003057E8" w:rsidRDefault="003057E8" w:rsidP="003057E8">
      <w:pPr>
        <w:pStyle w:val="PL"/>
      </w:pPr>
      <w:r>
        <w:tab/>
      </w:r>
      <w:r>
        <w:tab/>
        <w:t>&lt;/simpleType&gt;</w:t>
      </w:r>
    </w:p>
    <w:p w14:paraId="17A8DE47" w14:textId="77777777" w:rsidR="003057E8" w:rsidRDefault="003057E8" w:rsidP="003057E8">
      <w:pPr>
        <w:pStyle w:val="PL"/>
      </w:pPr>
      <w:r>
        <w:tab/>
        <w:t>&lt;/element&gt;</w:t>
      </w:r>
    </w:p>
    <w:p w14:paraId="446400B7" w14:textId="77777777" w:rsidR="003057E8" w:rsidRDefault="003057E8" w:rsidP="003057E8">
      <w:pPr>
        <w:pStyle w:val="PL"/>
      </w:pPr>
      <w:r>
        <w:tab/>
        <w:t>&lt;element name=</w:t>
      </w:r>
      <w:r w:rsidR="002D2515">
        <w:t>"</w:t>
      </w:r>
      <w:r>
        <w:t>BandIndicator</w:t>
      </w:r>
      <w:r w:rsidR="002D2515">
        <w:t>"</w:t>
      </w:r>
      <w:r>
        <w:t>&gt;</w:t>
      </w:r>
    </w:p>
    <w:p w14:paraId="4B7C4BCA" w14:textId="77777777" w:rsidR="003057E8" w:rsidRDefault="003057E8" w:rsidP="003057E8">
      <w:pPr>
        <w:pStyle w:val="PL"/>
      </w:pPr>
      <w:r>
        <w:tab/>
      </w:r>
      <w:r>
        <w:tab/>
        <w:t>&lt;simpleType&gt;</w:t>
      </w:r>
    </w:p>
    <w:p w14:paraId="7A746004" w14:textId="77777777" w:rsidR="003057E8" w:rsidRDefault="003057E8" w:rsidP="003057E8">
      <w:pPr>
        <w:pStyle w:val="PL"/>
      </w:pPr>
      <w:r>
        <w:tab/>
      </w:r>
      <w:r>
        <w:tab/>
      </w:r>
      <w:r>
        <w:tab/>
        <w:t>&lt;restriction base=</w:t>
      </w:r>
      <w:r w:rsidR="002D2515">
        <w:t>"</w:t>
      </w:r>
      <w:r>
        <w:t>string</w:t>
      </w:r>
      <w:r w:rsidR="002D2515">
        <w:t>"</w:t>
      </w:r>
      <w:r>
        <w:t>&gt;</w:t>
      </w:r>
    </w:p>
    <w:p w14:paraId="5D947F46" w14:textId="77777777" w:rsidR="003057E8" w:rsidRDefault="003057E8" w:rsidP="003057E8">
      <w:pPr>
        <w:pStyle w:val="PL"/>
      </w:pPr>
      <w:r>
        <w:tab/>
      </w:r>
      <w:r>
        <w:tab/>
      </w:r>
      <w:r>
        <w:tab/>
      </w:r>
      <w:r>
        <w:tab/>
        <w:t>&lt;enumeration value=</w:t>
      </w:r>
      <w:r w:rsidR="002D2515">
        <w:t>"</w:t>
      </w:r>
      <w:r>
        <w:t>GSM 850</w:t>
      </w:r>
      <w:r w:rsidR="002D2515">
        <w:t>"</w:t>
      </w:r>
      <w:r>
        <w:t>/&gt;</w:t>
      </w:r>
    </w:p>
    <w:p w14:paraId="24E38A28" w14:textId="77777777" w:rsidR="003057E8" w:rsidRDefault="003057E8" w:rsidP="003057E8">
      <w:pPr>
        <w:pStyle w:val="PL"/>
      </w:pPr>
      <w:r>
        <w:tab/>
      </w:r>
      <w:r>
        <w:tab/>
      </w:r>
      <w:r>
        <w:tab/>
      </w:r>
      <w:r>
        <w:tab/>
        <w:t>&lt;enumeration value=</w:t>
      </w:r>
      <w:r w:rsidR="002D2515">
        <w:t>"</w:t>
      </w:r>
      <w:r>
        <w:t>GSM 900</w:t>
      </w:r>
      <w:r w:rsidR="002D2515">
        <w:t>"</w:t>
      </w:r>
      <w:r>
        <w:t>/&gt;</w:t>
      </w:r>
    </w:p>
    <w:p w14:paraId="4837DF52" w14:textId="77777777" w:rsidR="003057E8" w:rsidRDefault="003057E8" w:rsidP="003057E8">
      <w:pPr>
        <w:pStyle w:val="PL"/>
      </w:pPr>
      <w:r>
        <w:tab/>
      </w:r>
      <w:r>
        <w:tab/>
      </w:r>
      <w:r>
        <w:tab/>
      </w:r>
      <w:r>
        <w:tab/>
        <w:t>&lt;enumeration value=</w:t>
      </w:r>
      <w:r w:rsidR="002D2515">
        <w:t>"</w:t>
      </w:r>
      <w:r>
        <w:t>DCS 1800</w:t>
      </w:r>
      <w:r w:rsidR="002D2515">
        <w:t>"</w:t>
      </w:r>
      <w:r>
        <w:t>/&gt;</w:t>
      </w:r>
    </w:p>
    <w:p w14:paraId="227F2EDF" w14:textId="77777777" w:rsidR="003057E8" w:rsidRDefault="003057E8" w:rsidP="003057E8">
      <w:pPr>
        <w:pStyle w:val="PL"/>
      </w:pPr>
      <w:r>
        <w:tab/>
      </w:r>
      <w:r>
        <w:tab/>
      </w:r>
      <w:r>
        <w:tab/>
      </w:r>
      <w:r>
        <w:tab/>
        <w:t>&lt;enumeration value=</w:t>
      </w:r>
      <w:r w:rsidR="002D2515">
        <w:t>"</w:t>
      </w:r>
      <w:r>
        <w:t>PCS 1900</w:t>
      </w:r>
      <w:r w:rsidR="002D2515">
        <w:t>"</w:t>
      </w:r>
      <w:r>
        <w:t>/&gt;</w:t>
      </w:r>
    </w:p>
    <w:p w14:paraId="0435F1F0" w14:textId="77777777" w:rsidR="003057E8" w:rsidRDefault="003057E8" w:rsidP="003057E8">
      <w:pPr>
        <w:pStyle w:val="PL"/>
      </w:pPr>
      <w:r>
        <w:tab/>
      </w:r>
      <w:r>
        <w:tab/>
      </w:r>
      <w:r>
        <w:tab/>
        <w:t>&lt;/restriction&gt;</w:t>
      </w:r>
    </w:p>
    <w:p w14:paraId="248F3E42" w14:textId="77777777" w:rsidR="003057E8" w:rsidRDefault="003057E8" w:rsidP="003057E8">
      <w:pPr>
        <w:pStyle w:val="PL"/>
      </w:pPr>
      <w:r>
        <w:tab/>
      </w:r>
      <w:r>
        <w:tab/>
        <w:t>&lt;/simpleType&gt;</w:t>
      </w:r>
    </w:p>
    <w:p w14:paraId="26543B0D" w14:textId="77777777" w:rsidR="003057E8" w:rsidRDefault="003057E8" w:rsidP="003057E8">
      <w:pPr>
        <w:pStyle w:val="PL"/>
      </w:pPr>
      <w:r>
        <w:tab/>
        <w:t>&lt;/element&gt;</w:t>
      </w:r>
    </w:p>
    <w:p w14:paraId="086A29BC" w14:textId="77777777" w:rsidR="003057E8" w:rsidRDefault="003057E8" w:rsidP="003057E8">
      <w:pPr>
        <w:pStyle w:val="PL"/>
      </w:pPr>
      <w:r>
        <w:tab/>
        <w:t>&lt;element name=</w:t>
      </w:r>
      <w:r w:rsidR="002D2515">
        <w:t>"</w:t>
      </w:r>
      <w:r>
        <w:t>InServiceHandling</w:t>
      </w:r>
      <w:r w:rsidR="002D2515">
        <w:t>"</w:t>
      </w:r>
      <w:r>
        <w:t>&gt;</w:t>
      </w:r>
    </w:p>
    <w:p w14:paraId="6BCFB3C3" w14:textId="77777777" w:rsidR="003057E8" w:rsidRDefault="003057E8" w:rsidP="003057E8">
      <w:pPr>
        <w:pStyle w:val="PL"/>
      </w:pPr>
      <w:r>
        <w:tab/>
      </w:r>
      <w:r>
        <w:tab/>
        <w:t>&lt;simpleType&gt;</w:t>
      </w:r>
    </w:p>
    <w:p w14:paraId="1A302EF6" w14:textId="77777777" w:rsidR="003057E8" w:rsidRDefault="003057E8" w:rsidP="003057E8">
      <w:pPr>
        <w:pStyle w:val="PL"/>
      </w:pPr>
      <w:r>
        <w:tab/>
      </w:r>
      <w:r>
        <w:tab/>
      </w:r>
      <w:r>
        <w:tab/>
        <w:t>&lt;restriction base=</w:t>
      </w:r>
      <w:r w:rsidR="002D2515">
        <w:t>"</w:t>
      </w:r>
      <w:r>
        <w:t>string</w:t>
      </w:r>
      <w:r w:rsidR="002D2515">
        <w:t>"</w:t>
      </w:r>
      <w:r>
        <w:t>&gt;</w:t>
      </w:r>
    </w:p>
    <w:p w14:paraId="4586553B" w14:textId="77777777" w:rsidR="003057E8" w:rsidRDefault="003057E8" w:rsidP="003057E8">
      <w:pPr>
        <w:pStyle w:val="PL"/>
      </w:pPr>
      <w:r>
        <w:tab/>
      </w:r>
      <w:r>
        <w:tab/>
      </w:r>
      <w:r>
        <w:tab/>
      </w:r>
      <w:r>
        <w:tab/>
        <w:t>&lt;enumeration value=</w:t>
      </w:r>
      <w:r w:rsidR="002D2515">
        <w:t>"</w:t>
      </w:r>
      <w:r>
        <w:t>Immediate</w:t>
      </w:r>
      <w:r w:rsidR="002D2515">
        <w:t>"</w:t>
      </w:r>
      <w:r>
        <w:t>/&gt;</w:t>
      </w:r>
    </w:p>
    <w:p w14:paraId="4D80854F" w14:textId="77777777" w:rsidR="003057E8" w:rsidRDefault="003057E8" w:rsidP="003057E8">
      <w:pPr>
        <w:pStyle w:val="PL"/>
      </w:pPr>
      <w:r>
        <w:tab/>
      </w:r>
      <w:r>
        <w:tab/>
      </w:r>
      <w:r>
        <w:tab/>
      </w:r>
      <w:r>
        <w:tab/>
        <w:t>&lt;enumeration value=</w:t>
      </w:r>
      <w:r w:rsidR="002D2515">
        <w:t>"</w:t>
      </w:r>
      <w:r>
        <w:t>Delayed</w:t>
      </w:r>
      <w:r w:rsidR="002D2515">
        <w:t>"</w:t>
      </w:r>
      <w:r>
        <w:t>/&gt;</w:t>
      </w:r>
    </w:p>
    <w:p w14:paraId="56870F79" w14:textId="77777777" w:rsidR="003057E8" w:rsidRDefault="003057E8" w:rsidP="003057E8">
      <w:pPr>
        <w:pStyle w:val="PL"/>
      </w:pPr>
      <w:r>
        <w:tab/>
      </w:r>
      <w:r>
        <w:tab/>
      </w:r>
      <w:r>
        <w:tab/>
        <w:t>&lt;/restriction&gt;</w:t>
      </w:r>
    </w:p>
    <w:p w14:paraId="166984C1" w14:textId="77777777" w:rsidR="003057E8" w:rsidRDefault="003057E8" w:rsidP="003057E8">
      <w:pPr>
        <w:pStyle w:val="PL"/>
      </w:pPr>
      <w:r>
        <w:tab/>
      </w:r>
      <w:r>
        <w:tab/>
        <w:t>&lt;/simpleType&gt;</w:t>
      </w:r>
    </w:p>
    <w:p w14:paraId="691693E3" w14:textId="77777777" w:rsidR="003057E8" w:rsidRDefault="003057E8" w:rsidP="003057E8">
      <w:pPr>
        <w:pStyle w:val="PL"/>
      </w:pPr>
      <w:r>
        <w:tab/>
        <w:t>&lt;/element&gt;</w:t>
      </w:r>
    </w:p>
    <w:p w14:paraId="22345903" w14:textId="77777777" w:rsidR="003057E8" w:rsidRDefault="003057E8" w:rsidP="003057E8">
      <w:pPr>
        <w:pStyle w:val="PL"/>
      </w:pPr>
      <w:r>
        <w:tab/>
        <w:t>&lt;element name=</w:t>
      </w:r>
      <w:r w:rsidR="002D2515">
        <w:t>"</w:t>
      </w:r>
      <w:r>
        <w:t>MeasurementQuantity-Inter</w:t>
      </w:r>
      <w:r w:rsidR="002D2515">
        <w:t>"</w:t>
      </w:r>
      <w:r>
        <w:t>&gt;</w:t>
      </w:r>
    </w:p>
    <w:p w14:paraId="4D4790FF" w14:textId="77777777" w:rsidR="003057E8" w:rsidRDefault="003057E8" w:rsidP="003057E8">
      <w:pPr>
        <w:pStyle w:val="PL"/>
      </w:pPr>
      <w:r>
        <w:tab/>
      </w:r>
      <w:r>
        <w:tab/>
        <w:t>&lt;simpleType&gt;</w:t>
      </w:r>
    </w:p>
    <w:p w14:paraId="4D92565C" w14:textId="77777777" w:rsidR="003057E8" w:rsidRDefault="003057E8" w:rsidP="003057E8">
      <w:pPr>
        <w:pStyle w:val="PL"/>
      </w:pPr>
      <w:r>
        <w:tab/>
      </w:r>
      <w:r>
        <w:tab/>
      </w:r>
      <w:r>
        <w:tab/>
        <w:t>&lt;restriction base=</w:t>
      </w:r>
      <w:r w:rsidR="002D2515">
        <w:t>"</w:t>
      </w:r>
      <w:r>
        <w:t>string</w:t>
      </w:r>
      <w:r w:rsidR="002D2515">
        <w:t>"</w:t>
      </w:r>
      <w:r>
        <w:t>&gt;</w:t>
      </w:r>
    </w:p>
    <w:p w14:paraId="0207EB75" w14:textId="77777777" w:rsidR="003057E8" w:rsidRDefault="003057E8" w:rsidP="003057E8">
      <w:pPr>
        <w:pStyle w:val="PL"/>
      </w:pPr>
      <w:r>
        <w:tab/>
      </w:r>
      <w:r>
        <w:tab/>
      </w:r>
      <w:r>
        <w:tab/>
      </w:r>
      <w:r>
        <w:tab/>
        <w:t>&lt;enumeration value=</w:t>
      </w:r>
      <w:r w:rsidR="002D2515">
        <w:t>"</w:t>
      </w:r>
      <w:r>
        <w:t>CPICH Ec/No</w:t>
      </w:r>
      <w:r w:rsidR="002D2515">
        <w:t>"</w:t>
      </w:r>
      <w:r>
        <w:t>/&gt;</w:t>
      </w:r>
    </w:p>
    <w:p w14:paraId="04E0876D" w14:textId="77777777" w:rsidR="003057E8" w:rsidRDefault="003057E8" w:rsidP="003057E8">
      <w:pPr>
        <w:pStyle w:val="PL"/>
      </w:pPr>
      <w:r>
        <w:tab/>
      </w:r>
      <w:r>
        <w:tab/>
      </w:r>
      <w:r>
        <w:tab/>
      </w:r>
      <w:r>
        <w:tab/>
        <w:t>&lt;enumeration value=</w:t>
      </w:r>
      <w:r w:rsidR="002D2515">
        <w:t>"</w:t>
      </w:r>
      <w:r>
        <w:t>CPICH RSCP</w:t>
      </w:r>
      <w:r w:rsidR="002D2515">
        <w:t>"</w:t>
      </w:r>
      <w:r>
        <w:t>/&gt;</w:t>
      </w:r>
    </w:p>
    <w:p w14:paraId="34B8229D" w14:textId="77777777" w:rsidR="003057E8" w:rsidRDefault="003057E8" w:rsidP="003057E8">
      <w:pPr>
        <w:pStyle w:val="PL"/>
      </w:pPr>
      <w:r>
        <w:tab/>
      </w:r>
      <w:r>
        <w:tab/>
      </w:r>
      <w:r>
        <w:tab/>
        <w:t>&lt;/restriction&gt;</w:t>
      </w:r>
    </w:p>
    <w:p w14:paraId="1714AC7B" w14:textId="77777777" w:rsidR="003057E8" w:rsidRDefault="003057E8" w:rsidP="003057E8">
      <w:pPr>
        <w:pStyle w:val="PL"/>
      </w:pPr>
      <w:r>
        <w:tab/>
      </w:r>
      <w:r>
        <w:tab/>
        <w:t>&lt;/simpleType&gt;</w:t>
      </w:r>
    </w:p>
    <w:p w14:paraId="0F29B1E8" w14:textId="77777777" w:rsidR="003057E8" w:rsidRDefault="003057E8" w:rsidP="003057E8">
      <w:pPr>
        <w:pStyle w:val="PL"/>
      </w:pPr>
      <w:r>
        <w:tab/>
        <w:t>&lt;/element&gt;</w:t>
      </w:r>
    </w:p>
    <w:p w14:paraId="4D9ACA7D" w14:textId="77777777" w:rsidR="003057E8" w:rsidRDefault="003057E8" w:rsidP="003057E8">
      <w:pPr>
        <w:pStyle w:val="PL"/>
      </w:pPr>
      <w:r>
        <w:tab/>
        <w:t>&lt;element name=</w:t>
      </w:r>
      <w:r w:rsidR="002D2515">
        <w:t>"</w:t>
      </w:r>
      <w:r>
        <w:t>MeasurementQuantity-Intra</w:t>
      </w:r>
      <w:r w:rsidR="002D2515">
        <w:t>"</w:t>
      </w:r>
      <w:r>
        <w:t>&gt;</w:t>
      </w:r>
    </w:p>
    <w:p w14:paraId="4656FE41" w14:textId="77777777" w:rsidR="003057E8" w:rsidRDefault="003057E8" w:rsidP="003057E8">
      <w:pPr>
        <w:pStyle w:val="PL"/>
      </w:pPr>
      <w:r>
        <w:tab/>
      </w:r>
      <w:r>
        <w:tab/>
        <w:t>&lt;simpleType&gt;</w:t>
      </w:r>
    </w:p>
    <w:p w14:paraId="1264E7DF" w14:textId="77777777" w:rsidR="003057E8" w:rsidRDefault="003057E8" w:rsidP="003057E8">
      <w:pPr>
        <w:pStyle w:val="PL"/>
      </w:pPr>
      <w:r>
        <w:tab/>
      </w:r>
      <w:r>
        <w:tab/>
      </w:r>
      <w:r>
        <w:tab/>
        <w:t>&lt;restriction base=</w:t>
      </w:r>
      <w:r w:rsidR="002D2515">
        <w:t>"</w:t>
      </w:r>
      <w:r>
        <w:t>string</w:t>
      </w:r>
      <w:r w:rsidR="002D2515">
        <w:t>"</w:t>
      </w:r>
      <w:r>
        <w:t>&gt;</w:t>
      </w:r>
    </w:p>
    <w:p w14:paraId="44200AD6" w14:textId="77777777" w:rsidR="003057E8" w:rsidRDefault="003057E8" w:rsidP="003057E8">
      <w:pPr>
        <w:pStyle w:val="PL"/>
      </w:pPr>
      <w:r>
        <w:tab/>
      </w:r>
      <w:r>
        <w:tab/>
      </w:r>
      <w:r>
        <w:tab/>
      </w:r>
      <w:r>
        <w:tab/>
        <w:t>&lt;enumeration value=</w:t>
      </w:r>
      <w:r w:rsidR="002D2515">
        <w:t>"</w:t>
      </w:r>
      <w:r>
        <w:t>CPICH Ec/No</w:t>
      </w:r>
      <w:r w:rsidR="002D2515">
        <w:t>"</w:t>
      </w:r>
      <w:r>
        <w:t>/&gt;</w:t>
      </w:r>
    </w:p>
    <w:p w14:paraId="1C4C8FC2" w14:textId="77777777" w:rsidR="003057E8" w:rsidRDefault="003057E8" w:rsidP="003057E8">
      <w:pPr>
        <w:pStyle w:val="PL"/>
      </w:pPr>
      <w:r>
        <w:tab/>
      </w:r>
      <w:r>
        <w:tab/>
      </w:r>
      <w:r>
        <w:tab/>
      </w:r>
      <w:r>
        <w:tab/>
        <w:t>&lt;enumeration value=</w:t>
      </w:r>
      <w:r w:rsidR="002D2515">
        <w:t>"</w:t>
      </w:r>
      <w:r>
        <w:t>CPICH RSCP</w:t>
      </w:r>
      <w:r w:rsidR="002D2515">
        <w:t>"</w:t>
      </w:r>
      <w:r>
        <w:t>/&gt;</w:t>
      </w:r>
    </w:p>
    <w:p w14:paraId="4033BB0D" w14:textId="77777777" w:rsidR="003057E8" w:rsidRDefault="003057E8" w:rsidP="003057E8">
      <w:pPr>
        <w:pStyle w:val="PL"/>
      </w:pPr>
      <w:r>
        <w:tab/>
      </w:r>
      <w:r>
        <w:tab/>
      </w:r>
      <w:r>
        <w:tab/>
      </w:r>
      <w:r>
        <w:tab/>
        <w:t>&lt;enumeration value=</w:t>
      </w:r>
      <w:r w:rsidR="002D2515">
        <w:t>"</w:t>
      </w:r>
      <w:r>
        <w:t>Pathloss</w:t>
      </w:r>
      <w:r w:rsidR="002D2515">
        <w:t>"</w:t>
      </w:r>
      <w:r>
        <w:t>/&gt;</w:t>
      </w:r>
    </w:p>
    <w:p w14:paraId="1B9BB6B2" w14:textId="77777777" w:rsidR="003057E8" w:rsidRDefault="003057E8" w:rsidP="003057E8">
      <w:pPr>
        <w:pStyle w:val="PL"/>
      </w:pPr>
      <w:r>
        <w:tab/>
      </w:r>
      <w:r>
        <w:tab/>
      </w:r>
      <w:r>
        <w:tab/>
        <w:t>&lt;/restriction&gt;</w:t>
      </w:r>
    </w:p>
    <w:p w14:paraId="3FBC7D64" w14:textId="77777777" w:rsidR="003057E8" w:rsidRDefault="003057E8" w:rsidP="003057E8">
      <w:pPr>
        <w:pStyle w:val="PL"/>
      </w:pPr>
      <w:r>
        <w:tab/>
      </w:r>
      <w:r>
        <w:tab/>
        <w:t>&lt;/simpleType&gt;</w:t>
      </w:r>
    </w:p>
    <w:p w14:paraId="3D233E0B" w14:textId="77777777" w:rsidR="003057E8" w:rsidRDefault="003057E8" w:rsidP="003057E8">
      <w:pPr>
        <w:pStyle w:val="PL"/>
      </w:pPr>
      <w:r>
        <w:tab/>
        <w:t>&lt;/element&gt;</w:t>
      </w:r>
    </w:p>
    <w:p w14:paraId="0C10083C" w14:textId="77777777" w:rsidR="003057E8" w:rsidRDefault="003057E8" w:rsidP="003057E8">
      <w:pPr>
        <w:pStyle w:val="PL"/>
      </w:pPr>
      <w:r>
        <w:tab/>
        <w:t>&lt;element name=</w:t>
      </w:r>
      <w:r w:rsidR="002D2515">
        <w:t>"</w:t>
      </w:r>
      <w:r>
        <w:t>Modifier</w:t>
      </w:r>
      <w:r w:rsidR="002D2515">
        <w:t>"</w:t>
      </w:r>
      <w:r>
        <w:t>&gt;</w:t>
      </w:r>
    </w:p>
    <w:p w14:paraId="5E18B046" w14:textId="77777777" w:rsidR="003057E8" w:rsidRDefault="003057E8" w:rsidP="003057E8">
      <w:pPr>
        <w:pStyle w:val="PL"/>
      </w:pPr>
      <w:r>
        <w:tab/>
      </w:r>
      <w:r>
        <w:tab/>
        <w:t>&lt;simpleType&gt;</w:t>
      </w:r>
    </w:p>
    <w:p w14:paraId="742F5C65" w14:textId="77777777" w:rsidR="003057E8" w:rsidRDefault="003057E8" w:rsidP="003057E8">
      <w:pPr>
        <w:pStyle w:val="PL"/>
      </w:pPr>
      <w:r>
        <w:tab/>
      </w:r>
      <w:r>
        <w:tab/>
      </w:r>
      <w:r>
        <w:tab/>
        <w:t>&lt;restriction base=</w:t>
      </w:r>
      <w:r w:rsidR="002D2515">
        <w:t>"</w:t>
      </w:r>
      <w:r>
        <w:t>string</w:t>
      </w:r>
      <w:r w:rsidR="002D2515">
        <w:t>"</w:t>
      </w:r>
      <w:r>
        <w:t>&gt;</w:t>
      </w:r>
    </w:p>
    <w:p w14:paraId="57F88F44" w14:textId="77777777" w:rsidR="003057E8" w:rsidRDefault="003057E8" w:rsidP="003057E8">
      <w:pPr>
        <w:pStyle w:val="PL"/>
      </w:pPr>
      <w:r>
        <w:tab/>
      </w:r>
      <w:r>
        <w:tab/>
      </w:r>
      <w:r>
        <w:tab/>
      </w:r>
      <w:r>
        <w:tab/>
        <w:t>&lt;enumeration value=</w:t>
      </w:r>
      <w:r w:rsidR="002D2515">
        <w:t>"</w:t>
      </w:r>
      <w:r>
        <w:t>create</w:t>
      </w:r>
      <w:r w:rsidR="002D2515">
        <w:t>"</w:t>
      </w:r>
      <w:r>
        <w:t>/&gt;</w:t>
      </w:r>
    </w:p>
    <w:p w14:paraId="759D1837" w14:textId="77777777" w:rsidR="003057E8" w:rsidRDefault="003057E8" w:rsidP="003057E8">
      <w:pPr>
        <w:pStyle w:val="PL"/>
      </w:pPr>
      <w:r>
        <w:tab/>
      </w:r>
      <w:r>
        <w:tab/>
      </w:r>
      <w:r>
        <w:tab/>
      </w:r>
      <w:r>
        <w:tab/>
        <w:t>&lt;enumeration value=</w:t>
      </w:r>
      <w:r w:rsidR="002D2515">
        <w:t>"</w:t>
      </w:r>
      <w:r>
        <w:t>delete</w:t>
      </w:r>
      <w:r w:rsidR="002D2515">
        <w:t>"</w:t>
      </w:r>
      <w:r>
        <w:t>/&gt;</w:t>
      </w:r>
    </w:p>
    <w:p w14:paraId="26B6E121" w14:textId="77777777" w:rsidR="003057E8" w:rsidRDefault="003057E8" w:rsidP="003057E8">
      <w:pPr>
        <w:pStyle w:val="PL"/>
      </w:pPr>
      <w:r>
        <w:tab/>
      </w:r>
      <w:r>
        <w:tab/>
      </w:r>
      <w:r>
        <w:tab/>
      </w:r>
      <w:r>
        <w:tab/>
        <w:t>&lt;enumeration value=</w:t>
      </w:r>
      <w:r w:rsidR="002D2515">
        <w:t>"</w:t>
      </w:r>
      <w:r>
        <w:t>update</w:t>
      </w:r>
      <w:r w:rsidR="002D2515">
        <w:t>"</w:t>
      </w:r>
      <w:r>
        <w:t>/&gt;</w:t>
      </w:r>
    </w:p>
    <w:p w14:paraId="50E77F3C" w14:textId="77777777" w:rsidR="003057E8" w:rsidRDefault="003057E8" w:rsidP="003057E8">
      <w:pPr>
        <w:pStyle w:val="PL"/>
      </w:pPr>
      <w:r>
        <w:tab/>
      </w:r>
      <w:r>
        <w:tab/>
      </w:r>
      <w:r>
        <w:tab/>
        <w:t>&lt;/restriction&gt;</w:t>
      </w:r>
    </w:p>
    <w:p w14:paraId="5C090F3D" w14:textId="77777777" w:rsidR="003057E8" w:rsidRDefault="003057E8" w:rsidP="003057E8">
      <w:pPr>
        <w:pStyle w:val="PL"/>
      </w:pPr>
      <w:r>
        <w:tab/>
      </w:r>
      <w:r>
        <w:tab/>
        <w:t>&lt;/simpleType&gt;</w:t>
      </w:r>
    </w:p>
    <w:p w14:paraId="629A8D52" w14:textId="77777777" w:rsidR="003057E8" w:rsidRDefault="003057E8" w:rsidP="003057E8">
      <w:pPr>
        <w:pStyle w:val="PL"/>
      </w:pPr>
      <w:r>
        <w:tab/>
        <w:t>&lt;/element&gt;</w:t>
      </w:r>
    </w:p>
    <w:p w14:paraId="5E2C6DC9" w14:textId="77777777" w:rsidR="003057E8" w:rsidRDefault="003057E8" w:rsidP="003057E8">
      <w:pPr>
        <w:pStyle w:val="PL"/>
      </w:pPr>
      <w:r>
        <w:tab/>
        <w:t>&lt;element name=</w:t>
      </w:r>
      <w:r w:rsidR="002D2515">
        <w:t>"</w:t>
      </w:r>
      <w:r>
        <w:t>NonCSGUEAccessDecision</w:t>
      </w:r>
      <w:r w:rsidR="002D2515">
        <w:t>"</w:t>
      </w:r>
      <w:r>
        <w:t>&gt;</w:t>
      </w:r>
    </w:p>
    <w:p w14:paraId="697CA08B" w14:textId="77777777" w:rsidR="003057E8" w:rsidRDefault="003057E8" w:rsidP="003057E8">
      <w:pPr>
        <w:pStyle w:val="PL"/>
      </w:pPr>
      <w:r>
        <w:tab/>
      </w:r>
      <w:r>
        <w:tab/>
        <w:t>&lt;simpleType&gt;</w:t>
      </w:r>
    </w:p>
    <w:p w14:paraId="6D27DD3E" w14:textId="77777777" w:rsidR="003057E8" w:rsidRDefault="003057E8" w:rsidP="003057E8">
      <w:pPr>
        <w:pStyle w:val="PL"/>
      </w:pPr>
      <w:r>
        <w:tab/>
      </w:r>
      <w:r>
        <w:tab/>
      </w:r>
      <w:r>
        <w:tab/>
        <w:t>&lt;restriction base=</w:t>
      </w:r>
      <w:r w:rsidR="002D2515">
        <w:t>"</w:t>
      </w:r>
      <w:r>
        <w:t>string</w:t>
      </w:r>
      <w:r w:rsidR="002D2515">
        <w:t>"</w:t>
      </w:r>
      <w:r>
        <w:t>&gt;</w:t>
      </w:r>
    </w:p>
    <w:p w14:paraId="2D5F912E" w14:textId="77777777" w:rsidR="003057E8" w:rsidRDefault="003057E8" w:rsidP="003057E8">
      <w:pPr>
        <w:pStyle w:val="PL"/>
      </w:pPr>
      <w:r>
        <w:tab/>
      </w:r>
      <w:r>
        <w:tab/>
      </w:r>
      <w:r>
        <w:tab/>
      </w:r>
      <w:r>
        <w:tab/>
        <w:t>&lt;enumeration value=</w:t>
      </w:r>
      <w:r w:rsidR="002D2515">
        <w:t>"</w:t>
      </w:r>
      <w:r>
        <w:t>Local</w:t>
      </w:r>
      <w:r w:rsidR="002D2515">
        <w:t>"</w:t>
      </w:r>
      <w:r>
        <w:t>/&gt;</w:t>
      </w:r>
    </w:p>
    <w:p w14:paraId="46515CB7" w14:textId="77777777" w:rsidR="003057E8" w:rsidRDefault="003057E8" w:rsidP="003057E8">
      <w:pPr>
        <w:pStyle w:val="PL"/>
      </w:pPr>
      <w:r>
        <w:tab/>
      </w:r>
      <w:r>
        <w:tab/>
      </w:r>
      <w:r>
        <w:tab/>
      </w:r>
      <w:r>
        <w:tab/>
        <w:t>&lt;enumeration value=</w:t>
      </w:r>
      <w:r w:rsidR="002D2515">
        <w:t>"</w:t>
      </w:r>
      <w:r>
        <w:t>Query FAP-GW</w:t>
      </w:r>
      <w:r w:rsidR="002D2515">
        <w:t>"</w:t>
      </w:r>
      <w:r>
        <w:t>/&gt;</w:t>
      </w:r>
    </w:p>
    <w:p w14:paraId="3A5EAB80" w14:textId="77777777" w:rsidR="003057E8" w:rsidRDefault="003057E8" w:rsidP="003057E8">
      <w:pPr>
        <w:pStyle w:val="PL"/>
      </w:pPr>
      <w:r>
        <w:tab/>
      </w:r>
      <w:r>
        <w:tab/>
      </w:r>
      <w:r>
        <w:tab/>
      </w:r>
      <w:r>
        <w:tab/>
        <w:t>&lt;enumeration value=</w:t>
      </w:r>
      <w:r w:rsidR="002D2515">
        <w:t>"</w:t>
      </w:r>
      <w:r>
        <w:t>By Core</w:t>
      </w:r>
      <w:r w:rsidR="002D2515">
        <w:t>"</w:t>
      </w:r>
      <w:r>
        <w:t>/&gt;</w:t>
      </w:r>
    </w:p>
    <w:p w14:paraId="5CE6313A" w14:textId="77777777" w:rsidR="003057E8" w:rsidRDefault="003057E8" w:rsidP="003057E8">
      <w:pPr>
        <w:pStyle w:val="PL"/>
      </w:pPr>
      <w:r>
        <w:tab/>
      </w:r>
      <w:r>
        <w:tab/>
      </w:r>
      <w:r>
        <w:tab/>
        <w:t>&lt;/restriction&gt;</w:t>
      </w:r>
    </w:p>
    <w:p w14:paraId="05FB7536" w14:textId="77777777" w:rsidR="003057E8" w:rsidRDefault="003057E8" w:rsidP="003057E8">
      <w:pPr>
        <w:pStyle w:val="PL"/>
      </w:pPr>
      <w:r>
        <w:tab/>
      </w:r>
      <w:r>
        <w:tab/>
        <w:t>&lt;/simpleType&gt;</w:t>
      </w:r>
    </w:p>
    <w:p w14:paraId="1ACC44C1" w14:textId="77777777" w:rsidR="003057E8" w:rsidRDefault="003057E8" w:rsidP="003057E8">
      <w:pPr>
        <w:pStyle w:val="PL"/>
      </w:pPr>
      <w:r>
        <w:lastRenderedPageBreak/>
        <w:tab/>
        <w:t>&lt;/element&gt;</w:t>
      </w:r>
    </w:p>
    <w:p w14:paraId="29765311" w14:textId="77777777" w:rsidR="003057E8" w:rsidRDefault="003057E8" w:rsidP="003057E8">
      <w:pPr>
        <w:pStyle w:val="PL"/>
      </w:pPr>
      <w:r>
        <w:tab/>
        <w:t>&lt;element name=</w:t>
      </w:r>
      <w:r w:rsidR="002D2515">
        <w:t>"</w:t>
      </w:r>
      <w:r>
        <w:t>NonHCSTCRMax</w:t>
      </w:r>
      <w:r w:rsidR="002D2515">
        <w:t>"</w:t>
      </w:r>
      <w:r>
        <w:t>&gt;</w:t>
      </w:r>
    </w:p>
    <w:p w14:paraId="3B5D7A6F" w14:textId="77777777" w:rsidR="003057E8" w:rsidRDefault="003057E8" w:rsidP="003057E8">
      <w:pPr>
        <w:pStyle w:val="PL"/>
      </w:pPr>
      <w:r>
        <w:tab/>
      </w:r>
      <w:r>
        <w:tab/>
        <w:t>&lt;simpleType&gt;</w:t>
      </w:r>
    </w:p>
    <w:p w14:paraId="0C2EC434" w14:textId="77777777" w:rsidR="003057E8" w:rsidRDefault="003057E8" w:rsidP="003057E8">
      <w:pPr>
        <w:pStyle w:val="PL"/>
      </w:pPr>
      <w:r>
        <w:tab/>
      </w:r>
      <w:r>
        <w:tab/>
      </w:r>
      <w:r>
        <w:tab/>
        <w:t>&lt;restriction base=</w:t>
      </w:r>
      <w:r w:rsidR="002D2515">
        <w:t>"</w:t>
      </w:r>
      <w:r>
        <w:t>string</w:t>
      </w:r>
      <w:r w:rsidR="002D2515">
        <w:t>"</w:t>
      </w:r>
      <w:r>
        <w:t>&gt;</w:t>
      </w:r>
    </w:p>
    <w:p w14:paraId="7929A420" w14:textId="77777777" w:rsidR="003057E8" w:rsidRDefault="003057E8" w:rsidP="003057E8">
      <w:pPr>
        <w:pStyle w:val="PL"/>
      </w:pPr>
      <w:r>
        <w:tab/>
      </w:r>
      <w:r>
        <w:tab/>
      </w:r>
      <w:r>
        <w:tab/>
      </w:r>
      <w:r>
        <w:tab/>
        <w:t>&lt;enumeration value=</w:t>
      </w:r>
      <w:r w:rsidR="002D2515">
        <w:t>"</w:t>
      </w:r>
      <w:r>
        <w:t>not used</w:t>
      </w:r>
      <w:r w:rsidR="002D2515">
        <w:t>"</w:t>
      </w:r>
      <w:r>
        <w:t>/&gt;</w:t>
      </w:r>
    </w:p>
    <w:p w14:paraId="4D8A6A64" w14:textId="77777777" w:rsidR="003057E8" w:rsidRDefault="003057E8" w:rsidP="003057E8">
      <w:pPr>
        <w:pStyle w:val="PL"/>
      </w:pPr>
      <w:r>
        <w:tab/>
      </w:r>
      <w:r>
        <w:tab/>
      </w:r>
      <w:r>
        <w:tab/>
      </w:r>
      <w:r>
        <w:tab/>
        <w:t>&lt;enumeration value=</w:t>
      </w:r>
      <w:r w:rsidR="002D2515">
        <w:t>"</w:t>
      </w:r>
      <w:r>
        <w:t>30</w:t>
      </w:r>
      <w:r w:rsidR="002D2515">
        <w:t>"</w:t>
      </w:r>
      <w:r>
        <w:t>/&gt;</w:t>
      </w:r>
    </w:p>
    <w:p w14:paraId="52206774" w14:textId="77777777" w:rsidR="003057E8" w:rsidRDefault="003057E8" w:rsidP="003057E8">
      <w:pPr>
        <w:pStyle w:val="PL"/>
      </w:pPr>
      <w:r>
        <w:tab/>
      </w:r>
      <w:r>
        <w:tab/>
      </w:r>
      <w:r>
        <w:tab/>
      </w:r>
      <w:r>
        <w:tab/>
        <w:t>&lt;enumeration value=</w:t>
      </w:r>
      <w:r w:rsidR="002D2515">
        <w:t>"</w:t>
      </w:r>
      <w:r>
        <w:t>60</w:t>
      </w:r>
      <w:r w:rsidR="002D2515">
        <w:t>"</w:t>
      </w:r>
      <w:r>
        <w:t>/&gt;</w:t>
      </w:r>
    </w:p>
    <w:p w14:paraId="402DA0E9" w14:textId="77777777" w:rsidR="003057E8" w:rsidRDefault="003057E8" w:rsidP="003057E8">
      <w:pPr>
        <w:pStyle w:val="PL"/>
      </w:pPr>
      <w:r>
        <w:tab/>
      </w:r>
      <w:r>
        <w:tab/>
      </w:r>
      <w:r>
        <w:tab/>
      </w:r>
      <w:r>
        <w:tab/>
        <w:t>&lt;enumeration value=</w:t>
      </w:r>
      <w:r w:rsidR="002D2515">
        <w:t>"</w:t>
      </w:r>
      <w:r>
        <w:t>120</w:t>
      </w:r>
      <w:r w:rsidR="002D2515">
        <w:t>"</w:t>
      </w:r>
      <w:r>
        <w:t>/&gt;</w:t>
      </w:r>
    </w:p>
    <w:p w14:paraId="3182E755" w14:textId="77777777" w:rsidR="003057E8" w:rsidRDefault="003057E8" w:rsidP="003057E8">
      <w:pPr>
        <w:pStyle w:val="PL"/>
      </w:pPr>
      <w:r>
        <w:tab/>
      </w:r>
      <w:r>
        <w:tab/>
      </w:r>
      <w:r>
        <w:tab/>
      </w:r>
      <w:r>
        <w:tab/>
        <w:t>&lt;enumeration value=</w:t>
      </w:r>
      <w:r w:rsidR="002D2515">
        <w:t>"</w:t>
      </w:r>
      <w:r>
        <w:t>180</w:t>
      </w:r>
      <w:r w:rsidR="002D2515">
        <w:t>"</w:t>
      </w:r>
      <w:r>
        <w:t>/&gt;</w:t>
      </w:r>
    </w:p>
    <w:p w14:paraId="05F175CF" w14:textId="77777777" w:rsidR="003057E8" w:rsidRDefault="003057E8" w:rsidP="003057E8">
      <w:pPr>
        <w:pStyle w:val="PL"/>
      </w:pPr>
      <w:r>
        <w:tab/>
      </w:r>
      <w:r>
        <w:tab/>
      </w:r>
      <w:r>
        <w:tab/>
      </w:r>
      <w:r>
        <w:tab/>
        <w:t>&lt;enumeration value=</w:t>
      </w:r>
      <w:r w:rsidR="002D2515">
        <w:t>"</w:t>
      </w:r>
      <w:r>
        <w:t>240</w:t>
      </w:r>
      <w:r w:rsidR="002D2515">
        <w:t>"</w:t>
      </w:r>
      <w:r>
        <w:t>/&gt;</w:t>
      </w:r>
    </w:p>
    <w:p w14:paraId="1B413615" w14:textId="77777777" w:rsidR="003057E8" w:rsidRDefault="003057E8" w:rsidP="003057E8">
      <w:pPr>
        <w:pStyle w:val="PL"/>
      </w:pPr>
      <w:r>
        <w:tab/>
      </w:r>
      <w:r>
        <w:tab/>
      </w:r>
      <w:r>
        <w:tab/>
        <w:t>&lt;/restriction&gt;</w:t>
      </w:r>
    </w:p>
    <w:p w14:paraId="2FC479BA" w14:textId="77777777" w:rsidR="003057E8" w:rsidRDefault="003057E8" w:rsidP="003057E8">
      <w:pPr>
        <w:pStyle w:val="PL"/>
      </w:pPr>
      <w:r>
        <w:tab/>
      </w:r>
      <w:r>
        <w:tab/>
        <w:t>&lt;/simpleType&gt;</w:t>
      </w:r>
    </w:p>
    <w:p w14:paraId="1F7EB3F5" w14:textId="77777777" w:rsidR="003057E8" w:rsidRDefault="003057E8" w:rsidP="003057E8">
      <w:pPr>
        <w:pStyle w:val="PL"/>
      </w:pPr>
      <w:r>
        <w:tab/>
        <w:t>&lt;/element&gt;</w:t>
      </w:r>
    </w:p>
    <w:p w14:paraId="5ACA7A3F" w14:textId="77777777" w:rsidR="003057E8" w:rsidRDefault="003057E8" w:rsidP="003057E8">
      <w:pPr>
        <w:pStyle w:val="PL"/>
      </w:pPr>
      <w:r>
        <w:tab/>
        <w:t>&lt;element name=</w:t>
      </w:r>
      <w:r w:rsidR="002D2515">
        <w:t>"</w:t>
      </w:r>
      <w:r>
        <w:t>NonHCSTCRMaxHyst</w:t>
      </w:r>
      <w:r w:rsidR="002D2515">
        <w:t>"</w:t>
      </w:r>
      <w:r>
        <w:t>&gt;</w:t>
      </w:r>
    </w:p>
    <w:p w14:paraId="24C09E3A" w14:textId="77777777" w:rsidR="003057E8" w:rsidRDefault="003057E8" w:rsidP="003057E8">
      <w:pPr>
        <w:pStyle w:val="PL"/>
      </w:pPr>
      <w:r>
        <w:tab/>
      </w:r>
      <w:r>
        <w:tab/>
        <w:t>&lt;simpleType&gt;</w:t>
      </w:r>
    </w:p>
    <w:p w14:paraId="0C82DAA9" w14:textId="77777777" w:rsidR="003057E8" w:rsidRDefault="003057E8" w:rsidP="003057E8">
      <w:pPr>
        <w:pStyle w:val="PL"/>
      </w:pPr>
      <w:r>
        <w:tab/>
      </w:r>
      <w:r>
        <w:tab/>
      </w:r>
      <w:r>
        <w:tab/>
        <w:t>&lt;restriction base=</w:t>
      </w:r>
      <w:r w:rsidR="002D2515">
        <w:t>"</w:t>
      </w:r>
      <w:r>
        <w:t>string</w:t>
      </w:r>
      <w:r w:rsidR="002D2515">
        <w:t>"</w:t>
      </w:r>
      <w:r>
        <w:t>&gt;</w:t>
      </w:r>
    </w:p>
    <w:p w14:paraId="130B32BB" w14:textId="77777777" w:rsidR="003057E8" w:rsidRDefault="003057E8" w:rsidP="003057E8">
      <w:pPr>
        <w:pStyle w:val="PL"/>
      </w:pPr>
      <w:r>
        <w:tab/>
      </w:r>
      <w:r>
        <w:tab/>
      </w:r>
      <w:r>
        <w:tab/>
      </w:r>
      <w:r>
        <w:tab/>
        <w:t>&lt;enumeration value=</w:t>
      </w:r>
      <w:r w:rsidR="002D2515">
        <w:t>"</w:t>
      </w:r>
      <w:r>
        <w:t>not used</w:t>
      </w:r>
      <w:r w:rsidR="002D2515">
        <w:t>"</w:t>
      </w:r>
      <w:r>
        <w:t>/&gt;</w:t>
      </w:r>
    </w:p>
    <w:p w14:paraId="2FA5DF4A" w14:textId="77777777" w:rsidR="003057E8" w:rsidRDefault="003057E8" w:rsidP="003057E8">
      <w:pPr>
        <w:pStyle w:val="PL"/>
      </w:pPr>
      <w:r>
        <w:tab/>
      </w:r>
      <w:r>
        <w:tab/>
      </w:r>
      <w:r>
        <w:tab/>
      </w:r>
      <w:r>
        <w:tab/>
        <w:t>&lt;enumeration value=</w:t>
      </w:r>
      <w:r w:rsidR="002D2515">
        <w:t>"</w:t>
      </w:r>
      <w:r>
        <w:t>10</w:t>
      </w:r>
      <w:r w:rsidR="002D2515">
        <w:t>"</w:t>
      </w:r>
      <w:r>
        <w:t>/&gt;</w:t>
      </w:r>
    </w:p>
    <w:p w14:paraId="0973EBEF" w14:textId="77777777" w:rsidR="003057E8" w:rsidRDefault="003057E8" w:rsidP="003057E8">
      <w:pPr>
        <w:pStyle w:val="PL"/>
      </w:pPr>
      <w:r>
        <w:tab/>
      </w:r>
      <w:r>
        <w:tab/>
      </w:r>
      <w:r>
        <w:tab/>
      </w:r>
      <w:r>
        <w:tab/>
        <w:t>&lt;enumeration value=</w:t>
      </w:r>
      <w:r w:rsidR="002D2515">
        <w:t>"</w:t>
      </w:r>
      <w:r>
        <w:t>20</w:t>
      </w:r>
      <w:r w:rsidR="002D2515">
        <w:t>"</w:t>
      </w:r>
      <w:r>
        <w:t>/&gt;</w:t>
      </w:r>
    </w:p>
    <w:p w14:paraId="3F2EDF54" w14:textId="77777777" w:rsidR="003057E8" w:rsidRDefault="003057E8" w:rsidP="003057E8">
      <w:pPr>
        <w:pStyle w:val="PL"/>
      </w:pPr>
      <w:r>
        <w:tab/>
      </w:r>
      <w:r>
        <w:tab/>
      </w:r>
      <w:r>
        <w:tab/>
      </w:r>
      <w:r>
        <w:tab/>
        <w:t>&lt;enumeration value=</w:t>
      </w:r>
      <w:r w:rsidR="002D2515">
        <w:t>"</w:t>
      </w:r>
      <w:r>
        <w:t>30</w:t>
      </w:r>
      <w:r w:rsidR="002D2515">
        <w:t>"</w:t>
      </w:r>
      <w:r>
        <w:t>/&gt;</w:t>
      </w:r>
    </w:p>
    <w:p w14:paraId="043A7981" w14:textId="77777777" w:rsidR="003057E8" w:rsidRDefault="003057E8" w:rsidP="003057E8">
      <w:pPr>
        <w:pStyle w:val="PL"/>
      </w:pPr>
      <w:r>
        <w:tab/>
      </w:r>
      <w:r>
        <w:tab/>
      </w:r>
      <w:r>
        <w:tab/>
      </w:r>
      <w:r>
        <w:tab/>
        <w:t>&lt;enumeration value=</w:t>
      </w:r>
      <w:r w:rsidR="002D2515">
        <w:t>"</w:t>
      </w:r>
      <w:r>
        <w:t>40</w:t>
      </w:r>
      <w:r w:rsidR="002D2515">
        <w:t>"</w:t>
      </w:r>
      <w:r>
        <w:t>/&gt;</w:t>
      </w:r>
    </w:p>
    <w:p w14:paraId="5253F120" w14:textId="77777777" w:rsidR="003057E8" w:rsidRDefault="003057E8" w:rsidP="003057E8">
      <w:pPr>
        <w:pStyle w:val="PL"/>
      </w:pPr>
      <w:r>
        <w:tab/>
      </w:r>
      <w:r>
        <w:tab/>
      </w:r>
      <w:r>
        <w:tab/>
      </w:r>
      <w:r>
        <w:tab/>
        <w:t>&lt;enumeration value=</w:t>
      </w:r>
      <w:r w:rsidR="002D2515">
        <w:t>"</w:t>
      </w:r>
      <w:r>
        <w:t>50</w:t>
      </w:r>
      <w:r w:rsidR="002D2515">
        <w:t>"</w:t>
      </w:r>
      <w:r>
        <w:t>/&gt;</w:t>
      </w:r>
    </w:p>
    <w:p w14:paraId="7956395B" w14:textId="77777777" w:rsidR="003057E8" w:rsidRDefault="003057E8" w:rsidP="003057E8">
      <w:pPr>
        <w:pStyle w:val="PL"/>
      </w:pPr>
      <w:r>
        <w:tab/>
      </w:r>
      <w:r>
        <w:tab/>
      </w:r>
      <w:r>
        <w:tab/>
      </w:r>
      <w:r>
        <w:tab/>
        <w:t>&lt;enumeration value=</w:t>
      </w:r>
      <w:r w:rsidR="002D2515">
        <w:t>"</w:t>
      </w:r>
      <w:r>
        <w:t>60</w:t>
      </w:r>
      <w:r w:rsidR="002D2515">
        <w:t>"</w:t>
      </w:r>
      <w:r>
        <w:t>/&gt;</w:t>
      </w:r>
    </w:p>
    <w:p w14:paraId="7BE34500" w14:textId="77777777" w:rsidR="003057E8" w:rsidRDefault="003057E8" w:rsidP="003057E8">
      <w:pPr>
        <w:pStyle w:val="PL"/>
      </w:pPr>
      <w:r>
        <w:tab/>
      </w:r>
      <w:r>
        <w:tab/>
      </w:r>
      <w:r>
        <w:tab/>
      </w:r>
      <w:r>
        <w:tab/>
        <w:t>&lt;enumeration value=</w:t>
      </w:r>
      <w:r w:rsidR="002D2515">
        <w:t>"</w:t>
      </w:r>
      <w:r>
        <w:t>70</w:t>
      </w:r>
      <w:r w:rsidR="002D2515">
        <w:t>"</w:t>
      </w:r>
      <w:r>
        <w:t>/&gt;</w:t>
      </w:r>
    </w:p>
    <w:p w14:paraId="58DB1566" w14:textId="77777777" w:rsidR="003057E8" w:rsidRDefault="003057E8" w:rsidP="003057E8">
      <w:pPr>
        <w:pStyle w:val="PL"/>
      </w:pPr>
      <w:r>
        <w:tab/>
      </w:r>
      <w:r>
        <w:tab/>
      </w:r>
      <w:r>
        <w:tab/>
        <w:t>&lt;/restriction&gt;</w:t>
      </w:r>
    </w:p>
    <w:p w14:paraId="67D0C265" w14:textId="77777777" w:rsidR="003057E8" w:rsidRDefault="003057E8" w:rsidP="003057E8">
      <w:pPr>
        <w:pStyle w:val="PL"/>
      </w:pPr>
      <w:r>
        <w:tab/>
      </w:r>
      <w:r>
        <w:tab/>
        <w:t>&lt;/simpleType&gt;</w:t>
      </w:r>
    </w:p>
    <w:p w14:paraId="4EBE7C73" w14:textId="77777777" w:rsidR="003057E8" w:rsidRDefault="003057E8" w:rsidP="003057E8">
      <w:pPr>
        <w:pStyle w:val="PL"/>
      </w:pPr>
      <w:r>
        <w:tab/>
        <w:t>&lt;/element&gt;</w:t>
      </w:r>
    </w:p>
    <w:p w14:paraId="7CB926DC" w14:textId="77777777" w:rsidR="003057E8" w:rsidRDefault="003057E8" w:rsidP="003057E8">
      <w:pPr>
        <w:pStyle w:val="PL"/>
      </w:pPr>
      <w:r>
        <w:tab/>
        <w:t>&lt;element name=</w:t>
      </w:r>
      <w:r w:rsidR="002D2515">
        <w:t>"</w:t>
      </w:r>
      <w:r>
        <w:t>NumberOfPSCs</w:t>
      </w:r>
      <w:r w:rsidR="002D2515">
        <w:t>"</w:t>
      </w:r>
      <w:r>
        <w:t>&gt;</w:t>
      </w:r>
    </w:p>
    <w:p w14:paraId="6614B304" w14:textId="77777777" w:rsidR="003057E8" w:rsidRDefault="003057E8" w:rsidP="003057E8">
      <w:pPr>
        <w:pStyle w:val="PL"/>
      </w:pPr>
      <w:r>
        <w:tab/>
      </w:r>
      <w:r>
        <w:tab/>
        <w:t>&lt;simpleType&gt;</w:t>
      </w:r>
    </w:p>
    <w:p w14:paraId="43248C46" w14:textId="77777777" w:rsidR="003057E8" w:rsidRDefault="003057E8" w:rsidP="003057E8">
      <w:pPr>
        <w:pStyle w:val="PL"/>
      </w:pPr>
      <w:r>
        <w:tab/>
      </w:r>
      <w:r>
        <w:tab/>
      </w:r>
      <w:r>
        <w:tab/>
        <w:t>&lt;restriction base=</w:t>
      </w:r>
      <w:r w:rsidR="002D2515">
        <w:t>"</w:t>
      </w:r>
      <w:r>
        <w:t>string</w:t>
      </w:r>
      <w:r w:rsidR="002D2515">
        <w:t>"</w:t>
      </w:r>
      <w:r>
        <w:t>&gt;</w:t>
      </w:r>
    </w:p>
    <w:p w14:paraId="6C2641E1" w14:textId="77777777" w:rsidR="003057E8" w:rsidRDefault="003057E8" w:rsidP="003057E8">
      <w:pPr>
        <w:pStyle w:val="PL"/>
      </w:pPr>
      <w:r>
        <w:tab/>
      </w:r>
      <w:r>
        <w:tab/>
      </w:r>
      <w:r>
        <w:tab/>
      </w:r>
      <w:r>
        <w:tab/>
        <w:t>&lt;enumeration value=</w:t>
      </w:r>
      <w:r w:rsidR="002D2515">
        <w:t>"</w:t>
      </w:r>
      <w:r>
        <w:t>5</w:t>
      </w:r>
      <w:r w:rsidR="002D2515">
        <w:t>"</w:t>
      </w:r>
      <w:r>
        <w:t>/&gt;</w:t>
      </w:r>
    </w:p>
    <w:p w14:paraId="12BA3686" w14:textId="77777777" w:rsidR="003057E8" w:rsidRDefault="003057E8" w:rsidP="003057E8">
      <w:pPr>
        <w:pStyle w:val="PL"/>
      </w:pPr>
      <w:r>
        <w:tab/>
      </w:r>
      <w:r>
        <w:tab/>
      </w:r>
      <w:r>
        <w:tab/>
      </w:r>
      <w:r>
        <w:tab/>
        <w:t>&lt;enumeration value=</w:t>
      </w:r>
      <w:r w:rsidR="002D2515">
        <w:t>"</w:t>
      </w:r>
      <w:r>
        <w:t>10</w:t>
      </w:r>
      <w:r w:rsidR="002D2515">
        <w:t>"</w:t>
      </w:r>
      <w:r>
        <w:t>/&gt;</w:t>
      </w:r>
    </w:p>
    <w:p w14:paraId="0CCA67CF" w14:textId="77777777" w:rsidR="003057E8" w:rsidRDefault="003057E8" w:rsidP="003057E8">
      <w:pPr>
        <w:pStyle w:val="PL"/>
      </w:pPr>
      <w:r>
        <w:tab/>
      </w:r>
      <w:r>
        <w:tab/>
      </w:r>
      <w:r>
        <w:tab/>
      </w:r>
      <w:r>
        <w:tab/>
        <w:t>&lt;enumeration value=</w:t>
      </w:r>
      <w:r w:rsidR="002D2515">
        <w:t>"</w:t>
      </w:r>
      <w:r>
        <w:t>15</w:t>
      </w:r>
      <w:r w:rsidR="002D2515">
        <w:t>"</w:t>
      </w:r>
      <w:r>
        <w:t>/&gt;</w:t>
      </w:r>
    </w:p>
    <w:p w14:paraId="4BFD1B5C" w14:textId="77777777" w:rsidR="003057E8" w:rsidRDefault="003057E8" w:rsidP="003057E8">
      <w:pPr>
        <w:pStyle w:val="PL"/>
      </w:pPr>
      <w:r>
        <w:tab/>
      </w:r>
      <w:r>
        <w:tab/>
      </w:r>
      <w:r>
        <w:tab/>
      </w:r>
      <w:r>
        <w:tab/>
        <w:t>&lt;enumeration value=</w:t>
      </w:r>
      <w:r w:rsidR="002D2515">
        <w:t>"</w:t>
      </w:r>
      <w:r>
        <w:t>20</w:t>
      </w:r>
      <w:r w:rsidR="002D2515">
        <w:t>"</w:t>
      </w:r>
      <w:r>
        <w:t>/&gt;</w:t>
      </w:r>
    </w:p>
    <w:p w14:paraId="480F63E0" w14:textId="77777777" w:rsidR="003057E8" w:rsidRDefault="003057E8" w:rsidP="003057E8">
      <w:pPr>
        <w:pStyle w:val="PL"/>
      </w:pPr>
      <w:r>
        <w:tab/>
      </w:r>
      <w:r>
        <w:tab/>
      </w:r>
      <w:r>
        <w:tab/>
      </w:r>
      <w:r>
        <w:tab/>
        <w:t>&lt;enumeration value=</w:t>
      </w:r>
      <w:r w:rsidR="002D2515">
        <w:t>"</w:t>
      </w:r>
      <w:r>
        <w:t>30</w:t>
      </w:r>
      <w:r w:rsidR="002D2515">
        <w:t>"</w:t>
      </w:r>
      <w:r>
        <w:t>/&gt;</w:t>
      </w:r>
    </w:p>
    <w:p w14:paraId="11775ED8" w14:textId="77777777" w:rsidR="003057E8" w:rsidRDefault="003057E8" w:rsidP="003057E8">
      <w:pPr>
        <w:pStyle w:val="PL"/>
      </w:pPr>
      <w:r>
        <w:tab/>
      </w:r>
      <w:r>
        <w:tab/>
      </w:r>
      <w:r>
        <w:tab/>
      </w:r>
      <w:r>
        <w:tab/>
        <w:t>&lt;enumeration value=</w:t>
      </w:r>
      <w:r w:rsidR="002D2515">
        <w:t>"</w:t>
      </w:r>
      <w:r>
        <w:t>40</w:t>
      </w:r>
      <w:r w:rsidR="002D2515">
        <w:t>"</w:t>
      </w:r>
      <w:r>
        <w:t>/&gt;</w:t>
      </w:r>
    </w:p>
    <w:p w14:paraId="2B7E4F79" w14:textId="77777777" w:rsidR="003057E8" w:rsidRDefault="003057E8" w:rsidP="003057E8">
      <w:pPr>
        <w:pStyle w:val="PL"/>
      </w:pPr>
      <w:r>
        <w:tab/>
      </w:r>
      <w:r>
        <w:tab/>
      </w:r>
      <w:r>
        <w:tab/>
      </w:r>
      <w:r>
        <w:tab/>
        <w:t>&lt;enumeration value=</w:t>
      </w:r>
      <w:r w:rsidR="002D2515">
        <w:t>"</w:t>
      </w:r>
      <w:r>
        <w:t>50</w:t>
      </w:r>
      <w:r w:rsidR="002D2515">
        <w:t>"</w:t>
      </w:r>
      <w:r>
        <w:t>/&gt;</w:t>
      </w:r>
    </w:p>
    <w:p w14:paraId="27BBA7FB" w14:textId="77777777" w:rsidR="003057E8" w:rsidRDefault="003057E8" w:rsidP="003057E8">
      <w:pPr>
        <w:pStyle w:val="PL"/>
      </w:pPr>
      <w:r>
        <w:tab/>
      </w:r>
      <w:r>
        <w:tab/>
      </w:r>
      <w:r>
        <w:tab/>
      </w:r>
      <w:r>
        <w:tab/>
        <w:t>&lt;enumeration value=</w:t>
      </w:r>
      <w:r w:rsidR="002D2515">
        <w:t>"</w:t>
      </w:r>
      <w:r>
        <w:t>64</w:t>
      </w:r>
      <w:r w:rsidR="002D2515">
        <w:t>"</w:t>
      </w:r>
      <w:r>
        <w:t>/&gt;</w:t>
      </w:r>
    </w:p>
    <w:p w14:paraId="6528058C" w14:textId="77777777" w:rsidR="003057E8" w:rsidRDefault="003057E8" w:rsidP="003057E8">
      <w:pPr>
        <w:pStyle w:val="PL"/>
      </w:pPr>
      <w:r>
        <w:tab/>
      </w:r>
      <w:r>
        <w:tab/>
      </w:r>
      <w:r>
        <w:tab/>
      </w:r>
      <w:r>
        <w:tab/>
        <w:t>&lt;enumeration value=</w:t>
      </w:r>
      <w:r w:rsidR="002D2515">
        <w:t>"</w:t>
      </w:r>
      <w:r>
        <w:t>80</w:t>
      </w:r>
      <w:r w:rsidR="002D2515">
        <w:t>"</w:t>
      </w:r>
      <w:r>
        <w:t>/&gt;</w:t>
      </w:r>
    </w:p>
    <w:p w14:paraId="4B69C2FF" w14:textId="77777777" w:rsidR="003057E8" w:rsidRDefault="003057E8" w:rsidP="003057E8">
      <w:pPr>
        <w:pStyle w:val="PL"/>
      </w:pPr>
      <w:r>
        <w:tab/>
      </w:r>
      <w:r>
        <w:tab/>
      </w:r>
      <w:r>
        <w:tab/>
      </w:r>
      <w:r>
        <w:tab/>
        <w:t>&lt;enumeration value=</w:t>
      </w:r>
      <w:r w:rsidR="002D2515">
        <w:t>"</w:t>
      </w:r>
      <w:r>
        <w:t>120</w:t>
      </w:r>
      <w:r w:rsidR="002D2515">
        <w:t>"</w:t>
      </w:r>
      <w:r>
        <w:t>/&gt;</w:t>
      </w:r>
    </w:p>
    <w:p w14:paraId="336A8322" w14:textId="77777777" w:rsidR="003057E8" w:rsidRDefault="003057E8" w:rsidP="003057E8">
      <w:pPr>
        <w:pStyle w:val="PL"/>
      </w:pPr>
      <w:r>
        <w:tab/>
      </w:r>
      <w:r>
        <w:tab/>
      </w:r>
      <w:r>
        <w:tab/>
      </w:r>
      <w:r>
        <w:tab/>
        <w:t>&lt;enumeration value=</w:t>
      </w:r>
      <w:r w:rsidR="002D2515">
        <w:t>"</w:t>
      </w:r>
      <w:r>
        <w:t>160</w:t>
      </w:r>
      <w:r w:rsidR="002D2515">
        <w:t>"</w:t>
      </w:r>
      <w:r>
        <w:t>/&gt;</w:t>
      </w:r>
    </w:p>
    <w:p w14:paraId="183588AB" w14:textId="77777777" w:rsidR="003057E8" w:rsidRDefault="003057E8" w:rsidP="003057E8">
      <w:pPr>
        <w:pStyle w:val="PL"/>
      </w:pPr>
      <w:r>
        <w:tab/>
      </w:r>
      <w:r>
        <w:tab/>
      </w:r>
      <w:r>
        <w:tab/>
      </w:r>
      <w:r>
        <w:tab/>
        <w:t>&lt;enumeration value=</w:t>
      </w:r>
      <w:r w:rsidR="002D2515">
        <w:t>"</w:t>
      </w:r>
      <w:r>
        <w:t>256</w:t>
      </w:r>
      <w:r w:rsidR="002D2515">
        <w:t>"</w:t>
      </w:r>
      <w:r>
        <w:t>/&gt;</w:t>
      </w:r>
    </w:p>
    <w:p w14:paraId="58C8CF60" w14:textId="77777777" w:rsidR="003057E8" w:rsidRDefault="003057E8" w:rsidP="003057E8">
      <w:pPr>
        <w:pStyle w:val="PL"/>
      </w:pPr>
      <w:r>
        <w:tab/>
      </w:r>
      <w:r>
        <w:tab/>
      </w:r>
      <w:r>
        <w:tab/>
      </w:r>
      <w:r>
        <w:tab/>
        <w:t>&lt;enumeration value=</w:t>
      </w:r>
      <w:r w:rsidR="002D2515">
        <w:t>"</w:t>
      </w:r>
      <w:r>
        <w:t>alltherest</w:t>
      </w:r>
      <w:r w:rsidR="002D2515">
        <w:t>"</w:t>
      </w:r>
      <w:r>
        <w:t>/&gt;</w:t>
      </w:r>
    </w:p>
    <w:p w14:paraId="2AC88C1D" w14:textId="77777777" w:rsidR="003057E8" w:rsidRDefault="003057E8" w:rsidP="003057E8">
      <w:pPr>
        <w:pStyle w:val="PL"/>
      </w:pPr>
      <w:r>
        <w:tab/>
      </w:r>
      <w:r>
        <w:tab/>
      </w:r>
      <w:r>
        <w:tab/>
      </w:r>
      <w:r>
        <w:tab/>
        <w:t>&lt;enumeration value=</w:t>
      </w:r>
      <w:r w:rsidR="002D2515">
        <w:t>"</w:t>
      </w:r>
      <w:r>
        <w:t>spare3</w:t>
      </w:r>
      <w:r w:rsidR="002D2515">
        <w:t>"</w:t>
      </w:r>
      <w:r>
        <w:t>/&gt;</w:t>
      </w:r>
    </w:p>
    <w:p w14:paraId="6AB40023" w14:textId="77777777" w:rsidR="003057E8" w:rsidRDefault="003057E8" w:rsidP="003057E8">
      <w:pPr>
        <w:pStyle w:val="PL"/>
      </w:pPr>
      <w:r>
        <w:tab/>
      </w:r>
      <w:r>
        <w:tab/>
      </w:r>
      <w:r>
        <w:tab/>
      </w:r>
      <w:r>
        <w:tab/>
        <w:t>&lt;enumeration value=</w:t>
      </w:r>
      <w:r w:rsidR="002D2515">
        <w:t>"</w:t>
      </w:r>
      <w:r>
        <w:t>spare2</w:t>
      </w:r>
      <w:r w:rsidR="002D2515">
        <w:t>"</w:t>
      </w:r>
      <w:r>
        <w:t>/&gt;</w:t>
      </w:r>
    </w:p>
    <w:p w14:paraId="1676231F" w14:textId="77777777" w:rsidR="003057E8" w:rsidRDefault="003057E8" w:rsidP="003057E8">
      <w:pPr>
        <w:pStyle w:val="PL"/>
      </w:pPr>
      <w:r>
        <w:tab/>
      </w:r>
      <w:r>
        <w:tab/>
      </w:r>
      <w:r>
        <w:tab/>
      </w:r>
      <w:r>
        <w:tab/>
        <w:t>&lt;enumeration value=</w:t>
      </w:r>
      <w:r w:rsidR="002D2515">
        <w:t>"</w:t>
      </w:r>
      <w:r>
        <w:t>spare1</w:t>
      </w:r>
      <w:r w:rsidR="002D2515">
        <w:t>"</w:t>
      </w:r>
      <w:r>
        <w:t>/&gt;</w:t>
      </w:r>
    </w:p>
    <w:p w14:paraId="4D2E1F06" w14:textId="77777777" w:rsidR="003057E8" w:rsidRDefault="003057E8" w:rsidP="003057E8">
      <w:pPr>
        <w:pStyle w:val="PL"/>
      </w:pPr>
      <w:r>
        <w:tab/>
      </w:r>
      <w:r>
        <w:tab/>
      </w:r>
      <w:r>
        <w:tab/>
        <w:t>&lt;/restriction&gt;</w:t>
      </w:r>
    </w:p>
    <w:p w14:paraId="7D68FCF2" w14:textId="77777777" w:rsidR="003057E8" w:rsidRDefault="003057E8" w:rsidP="003057E8">
      <w:pPr>
        <w:pStyle w:val="PL"/>
      </w:pPr>
      <w:r>
        <w:tab/>
      </w:r>
      <w:r>
        <w:tab/>
        <w:t>&lt;/simpleType&gt;</w:t>
      </w:r>
    </w:p>
    <w:p w14:paraId="3FBCD2F7" w14:textId="77777777" w:rsidR="003057E8" w:rsidRDefault="003057E8" w:rsidP="003057E8">
      <w:pPr>
        <w:pStyle w:val="PL"/>
      </w:pPr>
      <w:r>
        <w:tab/>
        <w:t>&lt;/element&gt;</w:t>
      </w:r>
    </w:p>
    <w:p w14:paraId="49F61BBB" w14:textId="77777777" w:rsidR="003057E8" w:rsidRDefault="003057E8" w:rsidP="003057E8">
      <w:pPr>
        <w:pStyle w:val="PL"/>
      </w:pPr>
      <w:r>
        <w:tab/>
        <w:t>&lt;element name=</w:t>
      </w:r>
      <w:r w:rsidR="002D2515">
        <w:t>"</w:t>
      </w:r>
      <w:r>
        <w:t>PLMNType</w:t>
      </w:r>
      <w:r w:rsidR="002D2515">
        <w:t>"</w:t>
      </w:r>
      <w:r>
        <w:t>&gt;</w:t>
      </w:r>
    </w:p>
    <w:p w14:paraId="0192B226" w14:textId="77777777" w:rsidR="003057E8" w:rsidRDefault="003057E8" w:rsidP="003057E8">
      <w:pPr>
        <w:pStyle w:val="PL"/>
      </w:pPr>
      <w:r>
        <w:tab/>
      </w:r>
      <w:r>
        <w:tab/>
        <w:t>&lt;simpleType&gt;</w:t>
      </w:r>
    </w:p>
    <w:p w14:paraId="73C90DC7" w14:textId="77777777" w:rsidR="003057E8" w:rsidRDefault="003057E8" w:rsidP="003057E8">
      <w:pPr>
        <w:pStyle w:val="PL"/>
      </w:pPr>
      <w:r>
        <w:tab/>
      </w:r>
      <w:r>
        <w:tab/>
      </w:r>
      <w:r>
        <w:tab/>
        <w:t>&lt;restriction base=</w:t>
      </w:r>
      <w:r w:rsidR="002D2515">
        <w:t>"</w:t>
      </w:r>
      <w:r>
        <w:t>string</w:t>
      </w:r>
      <w:r w:rsidR="002D2515">
        <w:t>"</w:t>
      </w:r>
      <w:r>
        <w:t>&gt;</w:t>
      </w:r>
    </w:p>
    <w:p w14:paraId="0322916B" w14:textId="77777777" w:rsidR="003057E8" w:rsidRDefault="003057E8" w:rsidP="003057E8">
      <w:pPr>
        <w:pStyle w:val="PL"/>
      </w:pPr>
      <w:r>
        <w:tab/>
      </w:r>
      <w:r>
        <w:tab/>
      </w:r>
      <w:r>
        <w:tab/>
      </w:r>
      <w:r>
        <w:tab/>
        <w:t>&lt;enumeration value=</w:t>
      </w:r>
      <w:r w:rsidR="002D2515">
        <w:t>"</w:t>
      </w:r>
      <w:r>
        <w:t>GSM-MAP</w:t>
      </w:r>
      <w:r w:rsidR="002D2515">
        <w:t>"</w:t>
      </w:r>
      <w:r>
        <w:t>/&gt;</w:t>
      </w:r>
    </w:p>
    <w:p w14:paraId="60317A21" w14:textId="77777777" w:rsidR="003057E8" w:rsidRDefault="003057E8" w:rsidP="003057E8">
      <w:pPr>
        <w:pStyle w:val="PL"/>
      </w:pPr>
      <w:r>
        <w:tab/>
      </w:r>
      <w:r>
        <w:tab/>
      </w:r>
      <w:r>
        <w:tab/>
      </w:r>
      <w:r>
        <w:tab/>
        <w:t>&lt;enumeration value=</w:t>
      </w:r>
      <w:r w:rsidR="002D2515">
        <w:t>"</w:t>
      </w:r>
      <w:r>
        <w:t>ANSI-41</w:t>
      </w:r>
      <w:r w:rsidR="002D2515">
        <w:t>"</w:t>
      </w:r>
      <w:r>
        <w:t>/&gt;</w:t>
      </w:r>
    </w:p>
    <w:p w14:paraId="65273009" w14:textId="77777777" w:rsidR="003057E8" w:rsidRDefault="003057E8" w:rsidP="003057E8">
      <w:pPr>
        <w:pStyle w:val="PL"/>
      </w:pPr>
      <w:r>
        <w:tab/>
      </w:r>
      <w:r>
        <w:tab/>
      </w:r>
      <w:r>
        <w:tab/>
        <w:t>&lt;/restriction&gt;</w:t>
      </w:r>
    </w:p>
    <w:p w14:paraId="2B6AB744" w14:textId="77777777" w:rsidR="003057E8" w:rsidRDefault="003057E8" w:rsidP="003057E8">
      <w:pPr>
        <w:pStyle w:val="PL"/>
      </w:pPr>
      <w:r>
        <w:tab/>
      </w:r>
      <w:r>
        <w:tab/>
        <w:t>&lt;/simpleType&gt;</w:t>
      </w:r>
    </w:p>
    <w:p w14:paraId="3805780E" w14:textId="77777777" w:rsidR="003057E8" w:rsidRDefault="003057E8" w:rsidP="003057E8">
      <w:pPr>
        <w:pStyle w:val="PL"/>
      </w:pPr>
      <w:r>
        <w:tab/>
        <w:t>&lt;/element&gt;</w:t>
      </w:r>
    </w:p>
    <w:p w14:paraId="44DB8E72" w14:textId="77777777" w:rsidR="003057E8" w:rsidRDefault="003057E8" w:rsidP="003057E8">
      <w:pPr>
        <w:pStyle w:val="PL"/>
      </w:pPr>
      <w:r>
        <w:tab/>
        <w:t>&lt;element name=</w:t>
      </w:r>
      <w:r w:rsidR="002D2515">
        <w:t>"</w:t>
      </w:r>
      <w:r>
        <w:t>QualityMeasureCPICH</w:t>
      </w:r>
      <w:r w:rsidR="002D2515">
        <w:t>"</w:t>
      </w:r>
      <w:r>
        <w:t>&gt;</w:t>
      </w:r>
    </w:p>
    <w:p w14:paraId="35F491B1" w14:textId="77777777" w:rsidR="003057E8" w:rsidRDefault="003057E8" w:rsidP="003057E8">
      <w:pPr>
        <w:pStyle w:val="PL"/>
      </w:pPr>
      <w:r>
        <w:tab/>
      </w:r>
      <w:r>
        <w:tab/>
        <w:t>&lt;simpleType&gt;</w:t>
      </w:r>
    </w:p>
    <w:p w14:paraId="02860AD2" w14:textId="77777777" w:rsidR="003057E8" w:rsidRDefault="003057E8" w:rsidP="003057E8">
      <w:pPr>
        <w:pStyle w:val="PL"/>
      </w:pPr>
      <w:r>
        <w:tab/>
      </w:r>
      <w:r>
        <w:tab/>
      </w:r>
      <w:r>
        <w:tab/>
        <w:t>&lt;restriction base=</w:t>
      </w:r>
      <w:r w:rsidR="002D2515">
        <w:t>"</w:t>
      </w:r>
      <w:r>
        <w:t>string</w:t>
      </w:r>
      <w:r w:rsidR="002D2515">
        <w:t>"</w:t>
      </w:r>
      <w:r>
        <w:t>&gt;</w:t>
      </w:r>
    </w:p>
    <w:p w14:paraId="6B59D3C2" w14:textId="77777777" w:rsidR="003057E8" w:rsidRDefault="003057E8" w:rsidP="003057E8">
      <w:pPr>
        <w:pStyle w:val="PL"/>
      </w:pPr>
      <w:r>
        <w:tab/>
      </w:r>
      <w:r>
        <w:tab/>
      </w:r>
      <w:r>
        <w:tab/>
      </w:r>
      <w:r>
        <w:tab/>
        <w:t>&lt;enumeration value=</w:t>
      </w:r>
      <w:r w:rsidR="002D2515">
        <w:t>"</w:t>
      </w:r>
      <w:r>
        <w:t>Ec/No</w:t>
      </w:r>
      <w:r w:rsidR="002D2515">
        <w:t>"</w:t>
      </w:r>
      <w:r>
        <w:t>/&gt;</w:t>
      </w:r>
    </w:p>
    <w:p w14:paraId="701D9F87" w14:textId="77777777" w:rsidR="003057E8" w:rsidRDefault="003057E8" w:rsidP="003057E8">
      <w:pPr>
        <w:pStyle w:val="PL"/>
      </w:pPr>
      <w:r>
        <w:tab/>
      </w:r>
      <w:r>
        <w:tab/>
      </w:r>
      <w:r>
        <w:tab/>
      </w:r>
      <w:r>
        <w:tab/>
        <w:t>&lt;enumeration value=</w:t>
      </w:r>
      <w:r w:rsidR="002D2515">
        <w:t>"</w:t>
      </w:r>
      <w:r>
        <w:t>RSCP</w:t>
      </w:r>
      <w:r w:rsidR="002D2515">
        <w:t>"</w:t>
      </w:r>
      <w:r>
        <w:t>/&gt;</w:t>
      </w:r>
    </w:p>
    <w:p w14:paraId="3B7DFE19" w14:textId="77777777" w:rsidR="003057E8" w:rsidRDefault="003057E8" w:rsidP="003057E8">
      <w:pPr>
        <w:pStyle w:val="PL"/>
      </w:pPr>
      <w:r>
        <w:tab/>
      </w:r>
      <w:r>
        <w:tab/>
      </w:r>
      <w:r>
        <w:tab/>
        <w:t>&lt;/restriction&gt;</w:t>
      </w:r>
    </w:p>
    <w:p w14:paraId="6B89C8E4" w14:textId="77777777" w:rsidR="003057E8" w:rsidRDefault="003057E8" w:rsidP="003057E8">
      <w:pPr>
        <w:pStyle w:val="PL"/>
      </w:pPr>
      <w:r>
        <w:tab/>
      </w:r>
      <w:r>
        <w:tab/>
        <w:t>&lt;/simpleType&gt;</w:t>
      </w:r>
    </w:p>
    <w:p w14:paraId="1FECBB6E" w14:textId="77777777" w:rsidR="003057E8" w:rsidRDefault="003057E8" w:rsidP="003057E8">
      <w:pPr>
        <w:pStyle w:val="PL"/>
      </w:pPr>
      <w:r>
        <w:tab/>
        <w:t>&lt;/element&gt;</w:t>
      </w:r>
    </w:p>
    <w:p w14:paraId="57DF3451" w14:textId="77777777" w:rsidR="003057E8" w:rsidRDefault="003057E8" w:rsidP="003057E8">
      <w:pPr>
        <w:pStyle w:val="PL"/>
      </w:pPr>
      <w:r>
        <w:tab/>
        <w:t>&lt;element name=</w:t>
      </w:r>
      <w:r w:rsidR="002D2515">
        <w:t>"</w:t>
      </w:r>
      <w:r>
        <w:t>TCRMax</w:t>
      </w:r>
      <w:r w:rsidR="002D2515">
        <w:t>"</w:t>
      </w:r>
      <w:r>
        <w:t>&gt;</w:t>
      </w:r>
    </w:p>
    <w:p w14:paraId="28E6DA99" w14:textId="77777777" w:rsidR="003057E8" w:rsidRDefault="003057E8" w:rsidP="003057E8">
      <w:pPr>
        <w:pStyle w:val="PL"/>
      </w:pPr>
      <w:r>
        <w:tab/>
      </w:r>
      <w:r>
        <w:tab/>
        <w:t>&lt;simpleType&gt;</w:t>
      </w:r>
    </w:p>
    <w:p w14:paraId="3B5CEAE3" w14:textId="77777777" w:rsidR="003057E8" w:rsidRDefault="003057E8" w:rsidP="003057E8">
      <w:pPr>
        <w:pStyle w:val="PL"/>
      </w:pPr>
      <w:r>
        <w:tab/>
      </w:r>
      <w:r>
        <w:tab/>
      </w:r>
      <w:r>
        <w:tab/>
        <w:t>&lt;restriction base=</w:t>
      </w:r>
      <w:r w:rsidR="002D2515">
        <w:t>"</w:t>
      </w:r>
      <w:r>
        <w:t>string</w:t>
      </w:r>
      <w:r w:rsidR="002D2515">
        <w:t>"</w:t>
      </w:r>
      <w:r>
        <w:t>&gt;</w:t>
      </w:r>
    </w:p>
    <w:p w14:paraId="76ABCEFE" w14:textId="77777777" w:rsidR="003057E8" w:rsidRDefault="003057E8" w:rsidP="003057E8">
      <w:pPr>
        <w:pStyle w:val="PL"/>
      </w:pPr>
      <w:r>
        <w:tab/>
      </w:r>
      <w:r>
        <w:tab/>
      </w:r>
      <w:r>
        <w:tab/>
      </w:r>
      <w:r>
        <w:tab/>
        <w:t>&lt;enumeration value=</w:t>
      </w:r>
      <w:r w:rsidR="002D2515">
        <w:t>"</w:t>
      </w:r>
      <w:r>
        <w:t>not used</w:t>
      </w:r>
      <w:r w:rsidR="002D2515">
        <w:t>"</w:t>
      </w:r>
      <w:r>
        <w:t>/&gt;</w:t>
      </w:r>
    </w:p>
    <w:p w14:paraId="3830DFE2" w14:textId="77777777" w:rsidR="003057E8" w:rsidRDefault="003057E8" w:rsidP="003057E8">
      <w:pPr>
        <w:pStyle w:val="PL"/>
      </w:pPr>
      <w:r>
        <w:tab/>
      </w:r>
      <w:r>
        <w:tab/>
      </w:r>
      <w:r>
        <w:tab/>
      </w:r>
      <w:r>
        <w:tab/>
        <w:t>&lt;enumeration value=</w:t>
      </w:r>
      <w:r w:rsidR="002D2515">
        <w:t>"</w:t>
      </w:r>
      <w:r>
        <w:t>30</w:t>
      </w:r>
      <w:r w:rsidR="002D2515">
        <w:t>"</w:t>
      </w:r>
      <w:r>
        <w:t>/&gt;</w:t>
      </w:r>
    </w:p>
    <w:p w14:paraId="4609B373" w14:textId="77777777" w:rsidR="003057E8" w:rsidRDefault="003057E8" w:rsidP="003057E8">
      <w:pPr>
        <w:pStyle w:val="PL"/>
      </w:pPr>
      <w:r>
        <w:tab/>
      </w:r>
      <w:r>
        <w:tab/>
      </w:r>
      <w:r>
        <w:tab/>
      </w:r>
      <w:r>
        <w:tab/>
        <w:t>&lt;enumeration value=</w:t>
      </w:r>
      <w:r w:rsidR="002D2515">
        <w:t>"</w:t>
      </w:r>
      <w:r>
        <w:t>60</w:t>
      </w:r>
      <w:r w:rsidR="002D2515">
        <w:t>"</w:t>
      </w:r>
      <w:r>
        <w:t>/&gt;</w:t>
      </w:r>
    </w:p>
    <w:p w14:paraId="7D360E27" w14:textId="77777777" w:rsidR="003057E8" w:rsidRDefault="003057E8" w:rsidP="003057E8">
      <w:pPr>
        <w:pStyle w:val="PL"/>
      </w:pPr>
      <w:r>
        <w:tab/>
      </w:r>
      <w:r>
        <w:tab/>
      </w:r>
      <w:r>
        <w:tab/>
      </w:r>
      <w:r>
        <w:tab/>
        <w:t>&lt;enumeration value=</w:t>
      </w:r>
      <w:r w:rsidR="002D2515">
        <w:t>"</w:t>
      </w:r>
      <w:r>
        <w:t>120</w:t>
      </w:r>
      <w:r w:rsidR="002D2515">
        <w:t>"</w:t>
      </w:r>
      <w:r>
        <w:t>/&gt;</w:t>
      </w:r>
    </w:p>
    <w:p w14:paraId="1DC9E408" w14:textId="77777777" w:rsidR="003057E8" w:rsidRDefault="003057E8" w:rsidP="003057E8">
      <w:pPr>
        <w:pStyle w:val="PL"/>
      </w:pPr>
      <w:r>
        <w:tab/>
      </w:r>
      <w:r>
        <w:tab/>
      </w:r>
      <w:r>
        <w:tab/>
      </w:r>
      <w:r>
        <w:tab/>
        <w:t>&lt;enumeration value=</w:t>
      </w:r>
      <w:r w:rsidR="002D2515">
        <w:t>"</w:t>
      </w:r>
      <w:r>
        <w:t>180</w:t>
      </w:r>
      <w:r w:rsidR="002D2515">
        <w:t>"</w:t>
      </w:r>
      <w:r>
        <w:t>/&gt;</w:t>
      </w:r>
    </w:p>
    <w:p w14:paraId="653DD61A" w14:textId="77777777" w:rsidR="003057E8" w:rsidRDefault="003057E8" w:rsidP="003057E8">
      <w:pPr>
        <w:pStyle w:val="PL"/>
      </w:pPr>
      <w:r>
        <w:tab/>
      </w:r>
      <w:r>
        <w:tab/>
      </w:r>
      <w:r>
        <w:tab/>
      </w:r>
      <w:r>
        <w:tab/>
        <w:t>&lt;enumeration value=</w:t>
      </w:r>
      <w:r w:rsidR="002D2515">
        <w:t>"</w:t>
      </w:r>
      <w:r>
        <w:t>240</w:t>
      </w:r>
      <w:r w:rsidR="002D2515">
        <w:t>"</w:t>
      </w:r>
      <w:r>
        <w:t>/&gt;</w:t>
      </w:r>
    </w:p>
    <w:p w14:paraId="104BA36D" w14:textId="77777777" w:rsidR="003057E8" w:rsidRDefault="003057E8" w:rsidP="003057E8">
      <w:pPr>
        <w:pStyle w:val="PL"/>
      </w:pPr>
      <w:r>
        <w:tab/>
      </w:r>
      <w:r>
        <w:tab/>
      </w:r>
      <w:r>
        <w:tab/>
        <w:t>&lt;/restriction&gt;</w:t>
      </w:r>
    </w:p>
    <w:p w14:paraId="40C9495D" w14:textId="77777777" w:rsidR="003057E8" w:rsidRDefault="003057E8" w:rsidP="003057E8">
      <w:pPr>
        <w:pStyle w:val="PL"/>
      </w:pPr>
      <w:r>
        <w:tab/>
      </w:r>
      <w:r>
        <w:tab/>
        <w:t>&lt;/simpleType&gt;</w:t>
      </w:r>
    </w:p>
    <w:p w14:paraId="05105A8B" w14:textId="77777777" w:rsidR="003057E8" w:rsidRDefault="003057E8" w:rsidP="003057E8">
      <w:pPr>
        <w:pStyle w:val="PL"/>
      </w:pPr>
      <w:r>
        <w:tab/>
        <w:t>&lt;/element&gt;</w:t>
      </w:r>
    </w:p>
    <w:p w14:paraId="5F6E2D3C" w14:textId="77777777" w:rsidR="003057E8" w:rsidRDefault="003057E8" w:rsidP="003057E8">
      <w:pPr>
        <w:pStyle w:val="PL"/>
      </w:pPr>
      <w:r>
        <w:tab/>
        <w:t>&lt;element name=</w:t>
      </w:r>
      <w:r w:rsidR="002D2515">
        <w:t>"</w:t>
      </w:r>
      <w:r>
        <w:t>TCRMaxHyst</w:t>
      </w:r>
      <w:r w:rsidR="002D2515">
        <w:t>"</w:t>
      </w:r>
      <w:r>
        <w:t>&gt;</w:t>
      </w:r>
    </w:p>
    <w:p w14:paraId="20CA2D1E" w14:textId="77777777" w:rsidR="003057E8" w:rsidRDefault="003057E8" w:rsidP="003057E8">
      <w:pPr>
        <w:pStyle w:val="PL"/>
      </w:pPr>
      <w:r>
        <w:lastRenderedPageBreak/>
        <w:tab/>
      </w:r>
      <w:r>
        <w:tab/>
        <w:t>&lt;simpleType&gt;</w:t>
      </w:r>
    </w:p>
    <w:p w14:paraId="073194F8" w14:textId="77777777" w:rsidR="003057E8" w:rsidRDefault="003057E8" w:rsidP="003057E8">
      <w:pPr>
        <w:pStyle w:val="PL"/>
      </w:pPr>
      <w:r>
        <w:tab/>
      </w:r>
      <w:r>
        <w:tab/>
      </w:r>
      <w:r>
        <w:tab/>
        <w:t>&lt;restriction base=</w:t>
      </w:r>
      <w:r w:rsidR="002D2515">
        <w:t>"</w:t>
      </w:r>
      <w:r>
        <w:t>string</w:t>
      </w:r>
      <w:r w:rsidR="002D2515">
        <w:t>"</w:t>
      </w:r>
      <w:r>
        <w:t>&gt;</w:t>
      </w:r>
    </w:p>
    <w:p w14:paraId="142CA2FF" w14:textId="77777777" w:rsidR="003057E8" w:rsidRDefault="003057E8" w:rsidP="003057E8">
      <w:pPr>
        <w:pStyle w:val="PL"/>
      </w:pPr>
      <w:r>
        <w:tab/>
      </w:r>
      <w:r>
        <w:tab/>
      </w:r>
      <w:r>
        <w:tab/>
      </w:r>
      <w:r>
        <w:tab/>
        <w:t>&lt;enumeration value=</w:t>
      </w:r>
      <w:r w:rsidR="002D2515">
        <w:t>"</w:t>
      </w:r>
      <w:r>
        <w:t>not used</w:t>
      </w:r>
      <w:r w:rsidR="002D2515">
        <w:t>"</w:t>
      </w:r>
      <w:r>
        <w:t>/&gt;</w:t>
      </w:r>
    </w:p>
    <w:p w14:paraId="0F75CD42" w14:textId="77777777" w:rsidR="003057E8" w:rsidRDefault="003057E8" w:rsidP="003057E8">
      <w:pPr>
        <w:pStyle w:val="PL"/>
      </w:pPr>
      <w:r>
        <w:tab/>
      </w:r>
      <w:r>
        <w:tab/>
      </w:r>
      <w:r>
        <w:tab/>
      </w:r>
      <w:r>
        <w:tab/>
        <w:t>&lt;enumeration value=</w:t>
      </w:r>
      <w:r w:rsidR="002D2515">
        <w:t>"</w:t>
      </w:r>
      <w:r>
        <w:t>10</w:t>
      </w:r>
      <w:r w:rsidR="002D2515">
        <w:t>"</w:t>
      </w:r>
      <w:r>
        <w:t>/&gt;</w:t>
      </w:r>
    </w:p>
    <w:p w14:paraId="35500E6E" w14:textId="77777777" w:rsidR="003057E8" w:rsidRDefault="003057E8" w:rsidP="003057E8">
      <w:pPr>
        <w:pStyle w:val="PL"/>
      </w:pPr>
      <w:r>
        <w:tab/>
      </w:r>
      <w:r>
        <w:tab/>
      </w:r>
      <w:r>
        <w:tab/>
      </w:r>
      <w:r>
        <w:tab/>
        <w:t>&lt;enumeration value=</w:t>
      </w:r>
      <w:r w:rsidR="002D2515">
        <w:t>"</w:t>
      </w:r>
      <w:r>
        <w:t>20</w:t>
      </w:r>
      <w:r w:rsidR="002D2515">
        <w:t>"</w:t>
      </w:r>
      <w:r>
        <w:t>/&gt;</w:t>
      </w:r>
    </w:p>
    <w:p w14:paraId="5B46674E" w14:textId="77777777" w:rsidR="003057E8" w:rsidRDefault="003057E8" w:rsidP="003057E8">
      <w:pPr>
        <w:pStyle w:val="PL"/>
      </w:pPr>
      <w:r>
        <w:tab/>
      </w:r>
      <w:r>
        <w:tab/>
      </w:r>
      <w:r>
        <w:tab/>
      </w:r>
      <w:r>
        <w:tab/>
        <w:t>&lt;enumeration value=</w:t>
      </w:r>
      <w:r w:rsidR="002D2515">
        <w:t>"</w:t>
      </w:r>
      <w:r>
        <w:t>30</w:t>
      </w:r>
      <w:r w:rsidR="002D2515">
        <w:t>"</w:t>
      </w:r>
      <w:r>
        <w:t>/&gt;</w:t>
      </w:r>
    </w:p>
    <w:p w14:paraId="36F5F0E8" w14:textId="77777777" w:rsidR="003057E8" w:rsidRDefault="003057E8" w:rsidP="003057E8">
      <w:pPr>
        <w:pStyle w:val="PL"/>
      </w:pPr>
      <w:r>
        <w:tab/>
      </w:r>
      <w:r>
        <w:tab/>
      </w:r>
      <w:r>
        <w:tab/>
      </w:r>
      <w:r>
        <w:tab/>
        <w:t>&lt;enumeration value=</w:t>
      </w:r>
      <w:r w:rsidR="002D2515">
        <w:t>"</w:t>
      </w:r>
      <w:r>
        <w:t>40</w:t>
      </w:r>
      <w:r w:rsidR="002D2515">
        <w:t>"</w:t>
      </w:r>
      <w:r>
        <w:t>/&gt;</w:t>
      </w:r>
    </w:p>
    <w:p w14:paraId="1427B865" w14:textId="77777777" w:rsidR="003057E8" w:rsidRDefault="003057E8" w:rsidP="003057E8">
      <w:pPr>
        <w:pStyle w:val="PL"/>
      </w:pPr>
      <w:r>
        <w:tab/>
      </w:r>
      <w:r>
        <w:tab/>
      </w:r>
      <w:r>
        <w:tab/>
      </w:r>
      <w:r>
        <w:tab/>
        <w:t>&lt;enumeration value=</w:t>
      </w:r>
      <w:r w:rsidR="002D2515">
        <w:t>"</w:t>
      </w:r>
      <w:r>
        <w:t>50</w:t>
      </w:r>
      <w:r w:rsidR="002D2515">
        <w:t>"</w:t>
      </w:r>
      <w:r>
        <w:t>/&gt;</w:t>
      </w:r>
    </w:p>
    <w:p w14:paraId="52D9B270" w14:textId="77777777" w:rsidR="003057E8" w:rsidRDefault="003057E8" w:rsidP="003057E8">
      <w:pPr>
        <w:pStyle w:val="PL"/>
      </w:pPr>
      <w:r>
        <w:tab/>
      </w:r>
      <w:r>
        <w:tab/>
      </w:r>
      <w:r>
        <w:tab/>
      </w:r>
      <w:r>
        <w:tab/>
        <w:t>&lt;enumeration value=</w:t>
      </w:r>
      <w:r w:rsidR="002D2515">
        <w:t>"</w:t>
      </w:r>
      <w:r>
        <w:t>60</w:t>
      </w:r>
      <w:r w:rsidR="002D2515">
        <w:t>"</w:t>
      </w:r>
      <w:r>
        <w:t>/&gt;</w:t>
      </w:r>
    </w:p>
    <w:p w14:paraId="049F51ED" w14:textId="77777777" w:rsidR="003057E8" w:rsidRDefault="003057E8" w:rsidP="003057E8">
      <w:pPr>
        <w:pStyle w:val="PL"/>
      </w:pPr>
      <w:r>
        <w:tab/>
      </w:r>
      <w:r>
        <w:tab/>
      </w:r>
      <w:r>
        <w:tab/>
      </w:r>
      <w:r>
        <w:tab/>
        <w:t>&lt;enumeration value=</w:t>
      </w:r>
      <w:r w:rsidR="002D2515">
        <w:t>"</w:t>
      </w:r>
      <w:r>
        <w:t>70</w:t>
      </w:r>
      <w:r w:rsidR="002D2515">
        <w:t>"</w:t>
      </w:r>
      <w:r>
        <w:t>/&gt;</w:t>
      </w:r>
    </w:p>
    <w:p w14:paraId="6F169F67" w14:textId="77777777" w:rsidR="003057E8" w:rsidRDefault="003057E8" w:rsidP="003057E8">
      <w:pPr>
        <w:pStyle w:val="PL"/>
      </w:pPr>
      <w:r>
        <w:tab/>
      </w:r>
      <w:r>
        <w:tab/>
      </w:r>
      <w:r>
        <w:tab/>
        <w:t>&lt;/restriction&gt;</w:t>
      </w:r>
    </w:p>
    <w:p w14:paraId="51EE15FF" w14:textId="77777777" w:rsidR="003057E8" w:rsidRDefault="003057E8" w:rsidP="003057E8">
      <w:pPr>
        <w:pStyle w:val="PL"/>
      </w:pPr>
      <w:r>
        <w:tab/>
      </w:r>
      <w:r>
        <w:tab/>
        <w:t>&lt;/simpleType&gt;</w:t>
      </w:r>
    </w:p>
    <w:p w14:paraId="35CEC0E9" w14:textId="77777777" w:rsidR="003057E8" w:rsidRDefault="003057E8" w:rsidP="003057E8">
      <w:pPr>
        <w:pStyle w:val="PL"/>
      </w:pPr>
      <w:r>
        <w:tab/>
        <w:t>&lt;/element&gt;</w:t>
      </w:r>
    </w:p>
    <w:p w14:paraId="57CB8C5A" w14:textId="77777777" w:rsidR="003057E8" w:rsidRDefault="003057E8" w:rsidP="003057E8">
      <w:pPr>
        <w:pStyle w:val="PL"/>
      </w:pPr>
      <w:r>
        <w:tab/>
        <w:t>&lt;element name=</w:t>
      </w:r>
      <w:r w:rsidR="002D2515">
        <w:t>"</w:t>
      </w:r>
      <w:r>
        <w:t>TransferTypeFilter</w:t>
      </w:r>
      <w:r w:rsidR="002D2515">
        <w:t>"</w:t>
      </w:r>
      <w:r>
        <w:t>&gt;</w:t>
      </w:r>
    </w:p>
    <w:p w14:paraId="36D42D24" w14:textId="77777777" w:rsidR="003057E8" w:rsidRDefault="003057E8" w:rsidP="003057E8">
      <w:pPr>
        <w:pStyle w:val="PL"/>
      </w:pPr>
      <w:r>
        <w:tab/>
      </w:r>
      <w:r>
        <w:tab/>
        <w:t>&lt;simpleType&gt;</w:t>
      </w:r>
    </w:p>
    <w:p w14:paraId="04D48CC2" w14:textId="77777777" w:rsidR="003057E8" w:rsidRDefault="003057E8" w:rsidP="003057E8">
      <w:pPr>
        <w:pStyle w:val="PL"/>
      </w:pPr>
      <w:r>
        <w:tab/>
      </w:r>
      <w:r>
        <w:tab/>
      </w:r>
      <w:r>
        <w:tab/>
        <w:t>&lt;restriction base=</w:t>
      </w:r>
      <w:r w:rsidR="002D2515">
        <w:t>"</w:t>
      </w:r>
      <w:r>
        <w:t>string</w:t>
      </w:r>
      <w:r w:rsidR="002D2515">
        <w:t>"</w:t>
      </w:r>
      <w:r>
        <w:t>&gt;</w:t>
      </w:r>
    </w:p>
    <w:p w14:paraId="6928974F" w14:textId="77777777" w:rsidR="003057E8" w:rsidRDefault="003057E8" w:rsidP="003057E8">
      <w:pPr>
        <w:pStyle w:val="PL"/>
      </w:pPr>
      <w:r>
        <w:tab/>
      </w:r>
      <w:r>
        <w:tab/>
      </w:r>
      <w:r>
        <w:tab/>
      </w:r>
      <w:r>
        <w:tab/>
        <w:t>&lt;enumeration value=</w:t>
      </w:r>
      <w:r w:rsidR="002D2515">
        <w:t>"</w:t>
      </w:r>
      <w:r>
        <w:t>Upload</w:t>
      </w:r>
      <w:r w:rsidR="002D2515">
        <w:t>"</w:t>
      </w:r>
      <w:r>
        <w:t>/&gt;</w:t>
      </w:r>
    </w:p>
    <w:p w14:paraId="5541B1AD" w14:textId="77777777" w:rsidR="003057E8" w:rsidRDefault="003057E8" w:rsidP="003057E8">
      <w:pPr>
        <w:pStyle w:val="PL"/>
      </w:pPr>
      <w:r>
        <w:tab/>
      </w:r>
      <w:r>
        <w:tab/>
      </w:r>
      <w:r>
        <w:tab/>
      </w:r>
      <w:r>
        <w:tab/>
        <w:t>&lt;enumeration value=</w:t>
      </w:r>
      <w:r w:rsidR="002D2515">
        <w:t>"</w:t>
      </w:r>
      <w:r>
        <w:t>Download</w:t>
      </w:r>
      <w:r w:rsidR="002D2515">
        <w:t>"</w:t>
      </w:r>
      <w:r>
        <w:t>/&gt;</w:t>
      </w:r>
    </w:p>
    <w:p w14:paraId="544A1CFA" w14:textId="77777777" w:rsidR="003057E8" w:rsidRDefault="003057E8" w:rsidP="003057E8">
      <w:pPr>
        <w:pStyle w:val="PL"/>
      </w:pPr>
      <w:r>
        <w:tab/>
      </w:r>
      <w:r>
        <w:tab/>
      </w:r>
      <w:r>
        <w:tab/>
      </w:r>
      <w:r>
        <w:tab/>
        <w:t>&lt;enumeration value=</w:t>
      </w:r>
      <w:r w:rsidR="002D2515">
        <w:t>"</w:t>
      </w:r>
      <w:r>
        <w:t>Both</w:t>
      </w:r>
      <w:r w:rsidR="002D2515">
        <w:t>"</w:t>
      </w:r>
      <w:r>
        <w:t>/&gt;</w:t>
      </w:r>
    </w:p>
    <w:p w14:paraId="3A468893" w14:textId="77777777" w:rsidR="003057E8" w:rsidRDefault="003057E8" w:rsidP="003057E8">
      <w:pPr>
        <w:pStyle w:val="PL"/>
      </w:pPr>
      <w:r>
        <w:tab/>
      </w:r>
      <w:r>
        <w:tab/>
      </w:r>
      <w:r>
        <w:tab/>
        <w:t>&lt;/restriction&gt;</w:t>
      </w:r>
    </w:p>
    <w:p w14:paraId="3EF23C81" w14:textId="77777777" w:rsidR="003057E8" w:rsidRDefault="003057E8" w:rsidP="003057E8">
      <w:pPr>
        <w:pStyle w:val="PL"/>
      </w:pPr>
      <w:r>
        <w:tab/>
      </w:r>
      <w:r>
        <w:tab/>
        <w:t>&lt;/simpleType&gt;</w:t>
      </w:r>
    </w:p>
    <w:p w14:paraId="6E07F72E" w14:textId="77777777" w:rsidR="003057E8" w:rsidRDefault="003057E8" w:rsidP="003057E8">
      <w:pPr>
        <w:pStyle w:val="PL"/>
      </w:pPr>
      <w:r>
        <w:tab/>
        <w:t>&lt;/element&gt;</w:t>
      </w:r>
    </w:p>
    <w:p w14:paraId="42A28324" w14:textId="77777777" w:rsidR="003057E8" w:rsidRDefault="003057E8" w:rsidP="003057E8">
      <w:pPr>
        <w:pStyle w:val="PL"/>
      </w:pPr>
      <w:r>
        <w:tab/>
        <w:t>&lt;element name=</w:t>
      </w:r>
      <w:r w:rsidR="002D2515">
        <w:t>"</w:t>
      </w:r>
      <w:r>
        <w:t>DeviceInfo</w:t>
      </w:r>
      <w:r w:rsidR="002D2515">
        <w:t>"</w:t>
      </w:r>
      <w:r>
        <w:t>&gt;</w:t>
      </w:r>
    </w:p>
    <w:p w14:paraId="6F8DD76A" w14:textId="77777777" w:rsidR="003057E8" w:rsidRDefault="003057E8" w:rsidP="003057E8">
      <w:pPr>
        <w:pStyle w:val="PL"/>
      </w:pPr>
      <w:r>
        <w:tab/>
      </w:r>
      <w:r>
        <w:tab/>
        <w:t>&lt;complexType&gt;</w:t>
      </w:r>
    </w:p>
    <w:p w14:paraId="2F8DE775" w14:textId="77777777" w:rsidR="003057E8" w:rsidRDefault="003057E8" w:rsidP="003057E8">
      <w:pPr>
        <w:pStyle w:val="PL"/>
      </w:pPr>
      <w:r>
        <w:tab/>
      </w:r>
      <w:r>
        <w:tab/>
      </w:r>
      <w:r>
        <w:tab/>
        <w:t>&lt;sequence&gt;</w:t>
      </w:r>
    </w:p>
    <w:p w14:paraId="71F54759" w14:textId="77777777" w:rsidR="003057E8" w:rsidRDefault="003057E8" w:rsidP="003057E8">
      <w:pPr>
        <w:pStyle w:val="PL"/>
      </w:pPr>
      <w:r>
        <w:tab/>
      </w:r>
      <w:r>
        <w:tab/>
      </w:r>
      <w:r>
        <w:tab/>
      </w:r>
      <w:r>
        <w:tab/>
        <w:t>&lt;element name=</w:t>
      </w:r>
      <w:r w:rsidR="002D2515">
        <w:t>"</w:t>
      </w:r>
      <w:r>
        <w:t>ProvisioningCode</w:t>
      </w:r>
      <w:r w:rsidR="002D2515">
        <w:t>"</w:t>
      </w:r>
      <w:r>
        <w:t xml:space="preserve"> type=</w:t>
      </w:r>
      <w:r w:rsidR="002D2515">
        <w:t>"</w:t>
      </w:r>
      <w:r>
        <w:t>string</w:t>
      </w:r>
      <w:r w:rsidR="002D2515">
        <w:t>"</w:t>
      </w:r>
      <w:r>
        <w:t xml:space="preserve"> minOccurs=</w:t>
      </w:r>
      <w:r w:rsidR="002D2515">
        <w:t>"</w:t>
      </w:r>
      <w:r>
        <w:t>0</w:t>
      </w:r>
      <w:r w:rsidR="002D2515">
        <w:t>"</w:t>
      </w:r>
      <w:r>
        <w:t>/&gt;</w:t>
      </w:r>
    </w:p>
    <w:p w14:paraId="69BF04FC" w14:textId="77777777" w:rsidR="003057E8" w:rsidRDefault="003057E8" w:rsidP="003057E8">
      <w:pPr>
        <w:pStyle w:val="PL"/>
      </w:pPr>
      <w:r>
        <w:tab/>
      </w:r>
      <w:r>
        <w:tab/>
      </w:r>
      <w:r>
        <w:tab/>
        <w:t>&lt;/sequence&gt;</w:t>
      </w:r>
    </w:p>
    <w:p w14:paraId="602F27DD" w14:textId="77777777" w:rsidR="003057E8" w:rsidRDefault="003057E8" w:rsidP="003057E8">
      <w:pPr>
        <w:pStyle w:val="PL"/>
      </w:pPr>
      <w:r>
        <w:tab/>
      </w:r>
      <w:r>
        <w:tab/>
        <w:t>&lt;/complexType&gt;</w:t>
      </w:r>
    </w:p>
    <w:p w14:paraId="0C192DD8" w14:textId="77777777" w:rsidR="003057E8" w:rsidRDefault="003057E8" w:rsidP="003057E8">
      <w:pPr>
        <w:pStyle w:val="PL"/>
      </w:pPr>
      <w:r>
        <w:tab/>
        <w:t>&lt;/element&gt;</w:t>
      </w:r>
    </w:p>
    <w:p w14:paraId="3D0061CE" w14:textId="77777777" w:rsidR="003057E8" w:rsidRDefault="003057E8" w:rsidP="003057E8">
      <w:pPr>
        <w:pStyle w:val="PL"/>
      </w:pPr>
      <w:r>
        <w:tab/>
        <w:t>&lt;element name=</w:t>
      </w:r>
      <w:r w:rsidR="002D2515">
        <w:t>"</w:t>
      </w:r>
      <w:r>
        <w:t>AutonomousTransferCompletePolicy</w:t>
      </w:r>
      <w:r w:rsidR="002D2515">
        <w:t>"</w:t>
      </w:r>
      <w:r>
        <w:t>&gt;</w:t>
      </w:r>
    </w:p>
    <w:p w14:paraId="52B4E75D" w14:textId="77777777" w:rsidR="003057E8" w:rsidRDefault="003057E8" w:rsidP="003057E8">
      <w:pPr>
        <w:pStyle w:val="PL"/>
      </w:pPr>
      <w:r>
        <w:tab/>
      </w:r>
      <w:r>
        <w:tab/>
        <w:t>&lt;complexType&gt;</w:t>
      </w:r>
    </w:p>
    <w:p w14:paraId="011CB83A" w14:textId="77777777" w:rsidR="003057E8" w:rsidRDefault="003057E8" w:rsidP="003057E8">
      <w:pPr>
        <w:pStyle w:val="PL"/>
      </w:pPr>
      <w:r>
        <w:tab/>
      </w:r>
      <w:r>
        <w:tab/>
      </w:r>
      <w:r>
        <w:tab/>
        <w:t>&lt;sequence&gt;</w:t>
      </w:r>
    </w:p>
    <w:p w14:paraId="45D42997" w14:textId="77777777" w:rsidR="003057E8" w:rsidRDefault="003057E8" w:rsidP="003057E8">
      <w:pPr>
        <w:pStyle w:val="PL"/>
      </w:pPr>
      <w:r>
        <w:tab/>
      </w:r>
      <w:r>
        <w:tab/>
      </w:r>
      <w:r>
        <w:tab/>
      </w:r>
      <w:r>
        <w:tab/>
        <w:t>&lt;element name=</w:t>
      </w:r>
      <w:r w:rsidR="002D2515">
        <w:t>"</w:t>
      </w:r>
      <w:r>
        <w:t>Enable</w:t>
      </w:r>
      <w:r w:rsidR="002D2515">
        <w:t>"</w:t>
      </w:r>
      <w:r>
        <w:t xml:space="preserve"> type=</w:t>
      </w:r>
      <w:r w:rsidR="002D2515">
        <w:t>"</w:t>
      </w:r>
      <w:r>
        <w:t>boolean</w:t>
      </w:r>
      <w:r w:rsidR="002D2515">
        <w:t>"</w:t>
      </w:r>
      <w:r>
        <w:t xml:space="preserve"> minOccurs=</w:t>
      </w:r>
      <w:r w:rsidR="002D2515">
        <w:t>"</w:t>
      </w:r>
      <w:r>
        <w:t>0</w:t>
      </w:r>
      <w:r w:rsidR="002D2515">
        <w:t>"</w:t>
      </w:r>
      <w:r>
        <w:t>/&gt;</w:t>
      </w:r>
    </w:p>
    <w:p w14:paraId="774C5940" w14:textId="77777777" w:rsidR="003057E8" w:rsidRDefault="003057E8" w:rsidP="003057E8">
      <w:pPr>
        <w:pStyle w:val="PL"/>
      </w:pPr>
      <w:r>
        <w:tab/>
      </w:r>
      <w:r>
        <w:tab/>
      </w:r>
      <w:r>
        <w:tab/>
      </w:r>
      <w:r>
        <w:tab/>
        <w:t>&lt;element ref=</w:t>
      </w:r>
      <w:r w:rsidR="002D2515">
        <w:t>"</w:t>
      </w:r>
      <w:r>
        <w:t>cd:TransferTypeFilter</w:t>
      </w:r>
      <w:r w:rsidR="002D2515">
        <w:t>"</w:t>
      </w:r>
      <w:r>
        <w:t xml:space="preserve"> minOccurs=</w:t>
      </w:r>
      <w:r w:rsidR="002D2515">
        <w:t>"</w:t>
      </w:r>
      <w:r>
        <w:t>0</w:t>
      </w:r>
      <w:r w:rsidR="002D2515">
        <w:t>"</w:t>
      </w:r>
      <w:r>
        <w:t>/&gt;</w:t>
      </w:r>
    </w:p>
    <w:p w14:paraId="4708D7EC" w14:textId="77777777" w:rsidR="003057E8" w:rsidRDefault="003057E8" w:rsidP="003057E8">
      <w:pPr>
        <w:pStyle w:val="PL"/>
      </w:pPr>
      <w:r>
        <w:tab/>
      </w:r>
      <w:r>
        <w:tab/>
      </w:r>
      <w:r>
        <w:tab/>
      </w:r>
      <w:r>
        <w:tab/>
        <w:t>&lt;element name=</w:t>
      </w:r>
      <w:r w:rsidR="002D2515">
        <w:t>"</w:t>
      </w:r>
      <w:r>
        <w:t>FileTypeFilter</w:t>
      </w:r>
      <w:r w:rsidR="002D2515">
        <w:t>"</w:t>
      </w:r>
      <w:r>
        <w:t xml:space="preserve"> type=</w:t>
      </w:r>
      <w:r w:rsidR="002D2515">
        <w:t>"</w:t>
      </w:r>
      <w:r>
        <w:t>string</w:t>
      </w:r>
      <w:r w:rsidR="002D2515">
        <w:t>"</w:t>
      </w:r>
      <w:r>
        <w:t xml:space="preserve"> minOccurs=</w:t>
      </w:r>
      <w:r w:rsidR="002D2515">
        <w:t>"</w:t>
      </w:r>
      <w:r>
        <w:t>0</w:t>
      </w:r>
      <w:r w:rsidR="002D2515">
        <w:t>"</w:t>
      </w:r>
      <w:r>
        <w:t>/&gt;</w:t>
      </w:r>
    </w:p>
    <w:p w14:paraId="39505353" w14:textId="77777777" w:rsidR="003057E8" w:rsidRDefault="003057E8" w:rsidP="003057E8">
      <w:pPr>
        <w:pStyle w:val="PL"/>
      </w:pPr>
      <w:r>
        <w:tab/>
      </w:r>
      <w:r>
        <w:tab/>
      </w:r>
      <w:r>
        <w:tab/>
        <w:t>&lt;/sequence&gt;</w:t>
      </w:r>
    </w:p>
    <w:p w14:paraId="599961C8" w14:textId="77777777" w:rsidR="003057E8" w:rsidRDefault="003057E8" w:rsidP="003057E8">
      <w:pPr>
        <w:pStyle w:val="PL"/>
      </w:pPr>
      <w:r>
        <w:tab/>
      </w:r>
      <w:r>
        <w:tab/>
        <w:t>&lt;/complexType&gt;</w:t>
      </w:r>
    </w:p>
    <w:p w14:paraId="6C490C32" w14:textId="77777777" w:rsidR="003057E8" w:rsidRDefault="003057E8" w:rsidP="003057E8">
      <w:pPr>
        <w:pStyle w:val="PL"/>
      </w:pPr>
      <w:r>
        <w:tab/>
        <w:t>&lt;/element&gt;</w:t>
      </w:r>
    </w:p>
    <w:p w14:paraId="4965D280" w14:textId="77777777" w:rsidR="003057E8" w:rsidRDefault="003057E8" w:rsidP="003057E8">
      <w:pPr>
        <w:pStyle w:val="PL"/>
      </w:pPr>
      <w:r>
        <w:tab/>
        <w:t>&lt;element name=</w:t>
      </w:r>
      <w:r w:rsidR="002D2515">
        <w:t>"</w:t>
      </w:r>
      <w:r>
        <w:t>ManagementServer</w:t>
      </w:r>
      <w:r w:rsidR="002D2515">
        <w:t>"</w:t>
      </w:r>
      <w:r>
        <w:t>&gt;</w:t>
      </w:r>
    </w:p>
    <w:p w14:paraId="6249478C" w14:textId="77777777" w:rsidR="003057E8" w:rsidRDefault="003057E8" w:rsidP="003057E8">
      <w:pPr>
        <w:pStyle w:val="PL"/>
      </w:pPr>
      <w:r>
        <w:tab/>
      </w:r>
      <w:r>
        <w:tab/>
        <w:t>&lt;complexType&gt;</w:t>
      </w:r>
    </w:p>
    <w:p w14:paraId="304AB7E7" w14:textId="77777777" w:rsidR="003057E8" w:rsidRDefault="003057E8" w:rsidP="003057E8">
      <w:pPr>
        <w:pStyle w:val="PL"/>
      </w:pPr>
      <w:r>
        <w:tab/>
      </w:r>
      <w:r>
        <w:tab/>
      </w:r>
      <w:r>
        <w:tab/>
        <w:t>&lt;sequence&gt;</w:t>
      </w:r>
    </w:p>
    <w:p w14:paraId="3D7DDDED" w14:textId="77777777" w:rsidR="003057E8" w:rsidRDefault="003057E8" w:rsidP="003057E8">
      <w:pPr>
        <w:pStyle w:val="PL"/>
      </w:pPr>
      <w:r>
        <w:tab/>
      </w:r>
      <w:r>
        <w:tab/>
      </w:r>
      <w:r>
        <w:tab/>
      </w:r>
      <w:r>
        <w:tab/>
        <w:t>&lt;element name=</w:t>
      </w:r>
      <w:r w:rsidR="002D2515">
        <w:t>"</w:t>
      </w:r>
      <w:r>
        <w:t>URL</w:t>
      </w:r>
      <w:r w:rsidR="002D2515">
        <w:t>"</w:t>
      </w:r>
      <w:r>
        <w:t xml:space="preserve"> type=</w:t>
      </w:r>
      <w:r w:rsidR="002D2515">
        <w:t>"</w:t>
      </w:r>
      <w:r>
        <w:t>string</w:t>
      </w:r>
      <w:r w:rsidR="002D2515">
        <w:t>"</w:t>
      </w:r>
      <w:r>
        <w:t xml:space="preserve"> minOccurs=</w:t>
      </w:r>
      <w:r w:rsidR="002D2515">
        <w:t>"</w:t>
      </w:r>
      <w:r>
        <w:t>0</w:t>
      </w:r>
      <w:r w:rsidR="002D2515">
        <w:t>"</w:t>
      </w:r>
      <w:r>
        <w:t>/&gt;</w:t>
      </w:r>
    </w:p>
    <w:p w14:paraId="20B7B21A" w14:textId="77777777" w:rsidR="003057E8" w:rsidRDefault="003057E8" w:rsidP="003057E8">
      <w:pPr>
        <w:pStyle w:val="PL"/>
      </w:pPr>
      <w:r>
        <w:tab/>
      </w:r>
      <w:r>
        <w:tab/>
      </w:r>
      <w:r>
        <w:tab/>
      </w:r>
      <w:r>
        <w:tab/>
        <w:t>&lt;element name=</w:t>
      </w:r>
      <w:r w:rsidR="002D2515">
        <w:t>"</w:t>
      </w:r>
      <w:r>
        <w:t>Username</w:t>
      </w:r>
      <w:r w:rsidR="002D2515">
        <w:t>"</w:t>
      </w:r>
      <w:r>
        <w:t xml:space="preserve"> type=</w:t>
      </w:r>
      <w:r w:rsidR="002D2515">
        <w:t>"</w:t>
      </w:r>
      <w:r>
        <w:t>string</w:t>
      </w:r>
      <w:r w:rsidR="002D2515">
        <w:t>"</w:t>
      </w:r>
      <w:r>
        <w:t xml:space="preserve"> minOccurs=</w:t>
      </w:r>
      <w:r w:rsidR="002D2515">
        <w:t>"</w:t>
      </w:r>
      <w:r>
        <w:t>0</w:t>
      </w:r>
      <w:r w:rsidR="002D2515">
        <w:t>"</w:t>
      </w:r>
      <w:r>
        <w:t>/&gt;</w:t>
      </w:r>
    </w:p>
    <w:p w14:paraId="42386397" w14:textId="77777777" w:rsidR="003057E8" w:rsidRDefault="003057E8" w:rsidP="003057E8">
      <w:pPr>
        <w:pStyle w:val="PL"/>
      </w:pPr>
      <w:r>
        <w:tab/>
      </w:r>
      <w:r>
        <w:tab/>
      </w:r>
      <w:r>
        <w:tab/>
      </w:r>
      <w:r>
        <w:tab/>
        <w:t>&lt;element name=</w:t>
      </w:r>
      <w:r w:rsidR="002D2515">
        <w:t>"</w:t>
      </w:r>
      <w:r>
        <w:t>Password</w:t>
      </w:r>
      <w:r w:rsidR="002D2515">
        <w:t>"</w:t>
      </w:r>
      <w:r>
        <w:t xml:space="preserve"> type=</w:t>
      </w:r>
      <w:r w:rsidR="002D2515">
        <w:t>"</w:t>
      </w:r>
      <w:r>
        <w:t>string</w:t>
      </w:r>
      <w:r w:rsidR="002D2515">
        <w:t>"</w:t>
      </w:r>
      <w:r>
        <w:t xml:space="preserve"> minOccurs=</w:t>
      </w:r>
      <w:r w:rsidR="002D2515">
        <w:t>"</w:t>
      </w:r>
      <w:r>
        <w:t>0</w:t>
      </w:r>
      <w:r w:rsidR="002D2515">
        <w:t>"</w:t>
      </w:r>
      <w:r>
        <w:t>/&gt;</w:t>
      </w:r>
    </w:p>
    <w:p w14:paraId="08517106" w14:textId="77777777" w:rsidR="003057E8" w:rsidRDefault="003057E8" w:rsidP="003057E8">
      <w:pPr>
        <w:pStyle w:val="PL"/>
      </w:pPr>
      <w:r>
        <w:tab/>
      </w:r>
      <w:r>
        <w:tab/>
      </w:r>
      <w:r>
        <w:tab/>
      </w:r>
      <w:r>
        <w:tab/>
        <w:t>&lt;element name=</w:t>
      </w:r>
      <w:r w:rsidR="002D2515">
        <w:t>"</w:t>
      </w:r>
      <w:r>
        <w:t>PeriodicInformEnable</w:t>
      </w:r>
      <w:r w:rsidR="002D2515">
        <w:t>"</w:t>
      </w:r>
      <w:r>
        <w:t xml:space="preserve"> type=</w:t>
      </w:r>
      <w:r w:rsidR="002D2515">
        <w:t>"</w:t>
      </w:r>
      <w:r>
        <w:t>boolean</w:t>
      </w:r>
      <w:r w:rsidR="002D2515">
        <w:t>"</w:t>
      </w:r>
      <w:r>
        <w:t xml:space="preserve"> minOccurs=</w:t>
      </w:r>
      <w:r w:rsidR="002D2515">
        <w:t>"</w:t>
      </w:r>
      <w:r>
        <w:t>0</w:t>
      </w:r>
      <w:r w:rsidR="002D2515">
        <w:t>"</w:t>
      </w:r>
      <w:r>
        <w:t>/&gt;</w:t>
      </w:r>
    </w:p>
    <w:p w14:paraId="3769AC80" w14:textId="77777777" w:rsidR="003057E8" w:rsidRDefault="003057E8" w:rsidP="003057E8">
      <w:pPr>
        <w:pStyle w:val="PL"/>
      </w:pPr>
      <w:r>
        <w:tab/>
      </w:r>
      <w:r>
        <w:tab/>
      </w:r>
      <w:r>
        <w:tab/>
      </w:r>
      <w:r>
        <w:tab/>
        <w:t>&lt;element name=</w:t>
      </w:r>
      <w:r w:rsidR="002D2515">
        <w:t>"</w:t>
      </w:r>
      <w:r>
        <w:t>PeriodicInformInterval</w:t>
      </w:r>
      <w:r w:rsidR="002D2515">
        <w:t>"</w:t>
      </w:r>
      <w:r>
        <w:t xml:space="preserve"> type=</w:t>
      </w:r>
      <w:r w:rsidR="002D2515">
        <w:t>"</w:t>
      </w:r>
      <w:r>
        <w:t>unsignedInt</w:t>
      </w:r>
      <w:r w:rsidR="002D2515">
        <w:t>"</w:t>
      </w:r>
      <w:r>
        <w:t xml:space="preserve"> minOccurs=</w:t>
      </w:r>
      <w:r w:rsidR="002D2515">
        <w:t>"</w:t>
      </w:r>
      <w:r>
        <w:t>0</w:t>
      </w:r>
      <w:r w:rsidR="002D2515">
        <w:t>"</w:t>
      </w:r>
      <w:r>
        <w:t>/&gt;</w:t>
      </w:r>
    </w:p>
    <w:p w14:paraId="6C0B829D" w14:textId="77777777" w:rsidR="003057E8" w:rsidRDefault="003057E8" w:rsidP="003057E8">
      <w:pPr>
        <w:pStyle w:val="PL"/>
      </w:pPr>
      <w:r>
        <w:tab/>
      </w:r>
      <w:r>
        <w:tab/>
      </w:r>
      <w:r>
        <w:tab/>
      </w:r>
      <w:r>
        <w:tab/>
        <w:t>&lt;element name=</w:t>
      </w:r>
      <w:r w:rsidR="002D2515">
        <w:t>"</w:t>
      </w:r>
      <w:r>
        <w:t>PeriodicInformTime</w:t>
      </w:r>
      <w:r w:rsidR="002D2515">
        <w:t>"</w:t>
      </w:r>
      <w:r>
        <w:t xml:space="preserve"> type=</w:t>
      </w:r>
      <w:r w:rsidR="002D2515">
        <w:t>"</w:t>
      </w:r>
      <w:r>
        <w:t>dateTime</w:t>
      </w:r>
      <w:r w:rsidR="002D2515">
        <w:t>"</w:t>
      </w:r>
      <w:r>
        <w:t xml:space="preserve"> minOccurs=</w:t>
      </w:r>
      <w:r w:rsidR="002D2515">
        <w:t>"</w:t>
      </w:r>
      <w:r>
        <w:t>0</w:t>
      </w:r>
      <w:r w:rsidR="002D2515">
        <w:t>"</w:t>
      </w:r>
      <w:r>
        <w:t>/&gt;</w:t>
      </w:r>
    </w:p>
    <w:p w14:paraId="109EB241" w14:textId="77777777" w:rsidR="003057E8" w:rsidRDefault="003057E8" w:rsidP="003057E8">
      <w:pPr>
        <w:pStyle w:val="PL"/>
      </w:pPr>
      <w:r>
        <w:tab/>
      </w:r>
      <w:r>
        <w:tab/>
      </w:r>
      <w:r>
        <w:tab/>
      </w:r>
      <w:r>
        <w:tab/>
        <w:t>&lt;element name=</w:t>
      </w:r>
      <w:r w:rsidR="002D2515">
        <w:t>"</w:t>
      </w:r>
      <w:r>
        <w:t>ConnectionRequestUsername</w:t>
      </w:r>
      <w:r w:rsidR="002D2515">
        <w:t>"</w:t>
      </w:r>
      <w:r>
        <w:t xml:space="preserve"> type=</w:t>
      </w:r>
      <w:r w:rsidR="002D2515">
        <w:t>"</w:t>
      </w:r>
      <w:r>
        <w:t>string</w:t>
      </w:r>
      <w:r w:rsidR="002D2515">
        <w:t>"</w:t>
      </w:r>
      <w:r>
        <w:t xml:space="preserve"> minOccurs=</w:t>
      </w:r>
      <w:r w:rsidR="002D2515">
        <w:t>"</w:t>
      </w:r>
      <w:r>
        <w:t>0</w:t>
      </w:r>
      <w:r w:rsidR="002D2515">
        <w:t>"</w:t>
      </w:r>
      <w:r>
        <w:t>/&gt;</w:t>
      </w:r>
    </w:p>
    <w:p w14:paraId="33292CC6" w14:textId="77777777" w:rsidR="003057E8" w:rsidRDefault="003057E8" w:rsidP="003057E8">
      <w:pPr>
        <w:pStyle w:val="PL"/>
      </w:pPr>
      <w:r>
        <w:tab/>
      </w:r>
      <w:r>
        <w:tab/>
      </w:r>
      <w:r>
        <w:tab/>
      </w:r>
      <w:r>
        <w:tab/>
        <w:t>&lt;element name=</w:t>
      </w:r>
      <w:r w:rsidR="002D2515">
        <w:t>"</w:t>
      </w:r>
      <w:r>
        <w:t>ConnectionRequestPassword</w:t>
      </w:r>
      <w:r w:rsidR="002D2515">
        <w:t>"</w:t>
      </w:r>
      <w:r>
        <w:t xml:space="preserve"> type=</w:t>
      </w:r>
      <w:r w:rsidR="002D2515">
        <w:t>"</w:t>
      </w:r>
      <w:r>
        <w:t>string</w:t>
      </w:r>
      <w:r w:rsidR="002D2515">
        <w:t>"</w:t>
      </w:r>
      <w:r>
        <w:t xml:space="preserve"> minOccurs=</w:t>
      </w:r>
      <w:r w:rsidR="002D2515">
        <w:t>"</w:t>
      </w:r>
      <w:r>
        <w:t>0</w:t>
      </w:r>
      <w:r w:rsidR="002D2515">
        <w:t>"</w:t>
      </w:r>
      <w:r>
        <w:t>/&gt;</w:t>
      </w:r>
    </w:p>
    <w:p w14:paraId="4DA77482" w14:textId="77777777" w:rsidR="003057E8" w:rsidRDefault="003057E8" w:rsidP="003057E8">
      <w:pPr>
        <w:pStyle w:val="PL"/>
      </w:pPr>
      <w:r>
        <w:tab/>
      </w:r>
      <w:r>
        <w:tab/>
      </w:r>
      <w:r>
        <w:tab/>
      </w:r>
      <w:r>
        <w:tab/>
        <w:t>&lt;element name=</w:t>
      </w:r>
      <w:r w:rsidR="002D2515">
        <w:t>"</w:t>
      </w:r>
      <w:r>
        <w:t>DefaultActiveNotificationThrottle</w:t>
      </w:r>
      <w:r w:rsidR="002D2515">
        <w:t>"</w:t>
      </w:r>
      <w:r>
        <w:t xml:space="preserve"> type=</w:t>
      </w:r>
      <w:r w:rsidR="002D2515">
        <w:t>"</w:t>
      </w:r>
      <w:r>
        <w:t>unsignedInt</w:t>
      </w:r>
      <w:r w:rsidR="002D2515">
        <w:t>"</w:t>
      </w:r>
      <w:r>
        <w:t xml:space="preserve"> minOccurs=</w:t>
      </w:r>
      <w:r w:rsidR="002D2515">
        <w:t>"</w:t>
      </w:r>
      <w:r>
        <w:t>0</w:t>
      </w:r>
      <w:r w:rsidR="002D2515">
        <w:t>"</w:t>
      </w:r>
      <w:r>
        <w:t>/&gt;</w:t>
      </w:r>
    </w:p>
    <w:p w14:paraId="2C2D6B21" w14:textId="77777777" w:rsidR="003057E8" w:rsidRDefault="003057E8" w:rsidP="003057E8">
      <w:pPr>
        <w:pStyle w:val="PL"/>
      </w:pPr>
      <w:r>
        <w:tab/>
      </w:r>
      <w:r>
        <w:tab/>
      </w:r>
      <w:r>
        <w:tab/>
      </w:r>
      <w:r>
        <w:tab/>
        <w:t>&lt;element ref=</w:t>
      </w:r>
      <w:r w:rsidR="002D2515">
        <w:t>"</w:t>
      </w:r>
      <w:r>
        <w:t>cd:AutonomousTransferCompletePolicy</w:t>
      </w:r>
      <w:r w:rsidR="002D2515">
        <w:t>"</w:t>
      </w:r>
      <w:r>
        <w:t xml:space="preserve"> minOccurs=</w:t>
      </w:r>
      <w:r w:rsidR="002D2515">
        <w:t>"</w:t>
      </w:r>
      <w:r>
        <w:t>0</w:t>
      </w:r>
      <w:r w:rsidR="002D2515">
        <w:t>"</w:t>
      </w:r>
      <w:r>
        <w:t>/&gt;</w:t>
      </w:r>
    </w:p>
    <w:p w14:paraId="6573AAE6" w14:textId="77777777" w:rsidR="003057E8" w:rsidRDefault="003057E8" w:rsidP="003057E8">
      <w:pPr>
        <w:pStyle w:val="PL"/>
      </w:pPr>
      <w:r>
        <w:tab/>
      </w:r>
      <w:r>
        <w:tab/>
      </w:r>
      <w:r>
        <w:tab/>
        <w:t>&lt;/sequence&gt;</w:t>
      </w:r>
    </w:p>
    <w:p w14:paraId="2170388F" w14:textId="77777777" w:rsidR="003057E8" w:rsidRDefault="003057E8" w:rsidP="003057E8">
      <w:pPr>
        <w:pStyle w:val="PL"/>
      </w:pPr>
      <w:r>
        <w:tab/>
      </w:r>
      <w:r>
        <w:tab/>
        <w:t>&lt;/complexType&gt;</w:t>
      </w:r>
    </w:p>
    <w:p w14:paraId="69369B37" w14:textId="77777777" w:rsidR="003057E8" w:rsidRDefault="003057E8" w:rsidP="003057E8">
      <w:pPr>
        <w:pStyle w:val="PL"/>
      </w:pPr>
      <w:r>
        <w:tab/>
        <w:t>&lt;/element&gt;</w:t>
      </w:r>
    </w:p>
    <w:p w14:paraId="6EED81F1" w14:textId="77777777" w:rsidR="003057E8" w:rsidRDefault="003057E8" w:rsidP="003057E8">
      <w:pPr>
        <w:pStyle w:val="PL"/>
      </w:pPr>
      <w:r>
        <w:tab/>
        <w:t>&lt;element name=</w:t>
      </w:r>
      <w:r w:rsidR="002D2515">
        <w:t>"</w:t>
      </w:r>
      <w:r>
        <w:t>Time</w:t>
      </w:r>
      <w:r w:rsidR="002D2515">
        <w:t>"</w:t>
      </w:r>
      <w:r>
        <w:t>&gt;</w:t>
      </w:r>
    </w:p>
    <w:p w14:paraId="289EE926" w14:textId="77777777" w:rsidR="003057E8" w:rsidRDefault="003057E8" w:rsidP="003057E8">
      <w:pPr>
        <w:pStyle w:val="PL"/>
      </w:pPr>
      <w:r>
        <w:tab/>
      </w:r>
      <w:r>
        <w:tab/>
        <w:t>&lt;complexType&gt;</w:t>
      </w:r>
    </w:p>
    <w:p w14:paraId="73630E2D" w14:textId="77777777" w:rsidR="003057E8" w:rsidRDefault="003057E8" w:rsidP="003057E8">
      <w:pPr>
        <w:pStyle w:val="PL"/>
      </w:pPr>
      <w:r>
        <w:tab/>
      </w:r>
      <w:r>
        <w:tab/>
      </w:r>
      <w:r>
        <w:tab/>
        <w:t>&lt;sequence&gt;</w:t>
      </w:r>
    </w:p>
    <w:p w14:paraId="3A23B71B" w14:textId="77777777" w:rsidR="003057E8" w:rsidRDefault="003057E8" w:rsidP="003057E8">
      <w:pPr>
        <w:pStyle w:val="PL"/>
      </w:pPr>
      <w:r>
        <w:tab/>
      </w:r>
      <w:r>
        <w:tab/>
      </w:r>
      <w:r>
        <w:tab/>
      </w:r>
      <w:r>
        <w:tab/>
        <w:t>&lt;element name=</w:t>
      </w:r>
      <w:r w:rsidR="002D2515">
        <w:t>"</w:t>
      </w:r>
      <w:r>
        <w:t>Enable</w:t>
      </w:r>
      <w:r w:rsidR="002D2515">
        <w:t>"</w:t>
      </w:r>
      <w:r>
        <w:t xml:space="preserve"> type=</w:t>
      </w:r>
      <w:r w:rsidR="002D2515">
        <w:t>"</w:t>
      </w:r>
      <w:r>
        <w:t>boolean</w:t>
      </w:r>
      <w:r w:rsidR="002D2515">
        <w:t>"</w:t>
      </w:r>
      <w:r>
        <w:t xml:space="preserve"> minOccurs=</w:t>
      </w:r>
      <w:r w:rsidR="002D2515">
        <w:t>"</w:t>
      </w:r>
      <w:r>
        <w:t>0</w:t>
      </w:r>
      <w:r w:rsidR="002D2515">
        <w:t>"</w:t>
      </w:r>
      <w:r>
        <w:t>/&gt;</w:t>
      </w:r>
    </w:p>
    <w:p w14:paraId="073449E0" w14:textId="77777777" w:rsidR="003057E8" w:rsidRDefault="003057E8" w:rsidP="003057E8">
      <w:pPr>
        <w:pStyle w:val="PL"/>
      </w:pPr>
      <w:r>
        <w:tab/>
      </w:r>
      <w:r>
        <w:tab/>
      </w:r>
      <w:r>
        <w:tab/>
      </w:r>
      <w:r>
        <w:tab/>
        <w:t>&lt;element name=</w:t>
      </w:r>
      <w:r w:rsidR="002D2515">
        <w:t>"</w:t>
      </w:r>
      <w:r>
        <w:t>NTPServer1</w:t>
      </w:r>
      <w:r w:rsidR="002D2515">
        <w:t>"</w:t>
      </w:r>
      <w:r>
        <w:t xml:space="preserve"> type=</w:t>
      </w:r>
      <w:r w:rsidR="002D2515">
        <w:t>"</w:t>
      </w:r>
      <w:r>
        <w:t>string</w:t>
      </w:r>
      <w:r w:rsidR="002D2515">
        <w:t>"</w:t>
      </w:r>
      <w:r>
        <w:t xml:space="preserve"> minOccurs=</w:t>
      </w:r>
      <w:r w:rsidR="002D2515">
        <w:t>"</w:t>
      </w:r>
      <w:r>
        <w:t>0</w:t>
      </w:r>
      <w:r w:rsidR="002D2515">
        <w:t>"</w:t>
      </w:r>
      <w:r>
        <w:t>/&gt;</w:t>
      </w:r>
    </w:p>
    <w:p w14:paraId="7C02B94A" w14:textId="77777777" w:rsidR="003057E8" w:rsidRDefault="003057E8" w:rsidP="003057E8">
      <w:pPr>
        <w:pStyle w:val="PL"/>
      </w:pPr>
      <w:r>
        <w:tab/>
      </w:r>
      <w:r>
        <w:tab/>
      </w:r>
      <w:r>
        <w:tab/>
      </w:r>
      <w:r>
        <w:tab/>
        <w:t>&lt;element name=</w:t>
      </w:r>
      <w:r w:rsidR="002D2515">
        <w:t>"</w:t>
      </w:r>
      <w:r>
        <w:t>NTPServer2</w:t>
      </w:r>
      <w:r w:rsidR="002D2515">
        <w:t>"</w:t>
      </w:r>
      <w:r>
        <w:t xml:space="preserve"> type=</w:t>
      </w:r>
      <w:r w:rsidR="002D2515">
        <w:t>"</w:t>
      </w:r>
      <w:r>
        <w:t>string</w:t>
      </w:r>
      <w:r w:rsidR="002D2515">
        <w:t>"</w:t>
      </w:r>
      <w:r>
        <w:t xml:space="preserve"> minOccurs=</w:t>
      </w:r>
      <w:r w:rsidR="002D2515">
        <w:t>"</w:t>
      </w:r>
      <w:r>
        <w:t>0</w:t>
      </w:r>
      <w:r w:rsidR="002D2515">
        <w:t>"</w:t>
      </w:r>
      <w:r>
        <w:t>/&gt;</w:t>
      </w:r>
    </w:p>
    <w:p w14:paraId="0F8B3E74" w14:textId="77777777" w:rsidR="003057E8" w:rsidRDefault="003057E8" w:rsidP="003057E8">
      <w:pPr>
        <w:pStyle w:val="PL"/>
      </w:pPr>
      <w:r>
        <w:tab/>
      </w:r>
      <w:r>
        <w:tab/>
      </w:r>
      <w:r>
        <w:tab/>
      </w:r>
      <w:r>
        <w:tab/>
        <w:t>&lt;element name=</w:t>
      </w:r>
      <w:r w:rsidR="002D2515">
        <w:t>"</w:t>
      </w:r>
      <w:r>
        <w:t>NTPServer3</w:t>
      </w:r>
      <w:r w:rsidR="002D2515">
        <w:t>"</w:t>
      </w:r>
      <w:r>
        <w:t xml:space="preserve"> type=</w:t>
      </w:r>
      <w:r w:rsidR="002D2515">
        <w:t>"</w:t>
      </w:r>
      <w:r>
        <w:t>string</w:t>
      </w:r>
      <w:r w:rsidR="002D2515">
        <w:t>"</w:t>
      </w:r>
      <w:r>
        <w:t xml:space="preserve"> minOccurs=</w:t>
      </w:r>
      <w:r w:rsidR="002D2515">
        <w:t>"</w:t>
      </w:r>
      <w:r>
        <w:t>0</w:t>
      </w:r>
      <w:r w:rsidR="002D2515">
        <w:t>"</w:t>
      </w:r>
      <w:r>
        <w:t>/&gt;</w:t>
      </w:r>
    </w:p>
    <w:p w14:paraId="6BE79146" w14:textId="77777777" w:rsidR="003057E8" w:rsidRDefault="003057E8" w:rsidP="003057E8">
      <w:pPr>
        <w:pStyle w:val="PL"/>
      </w:pPr>
      <w:r>
        <w:tab/>
      </w:r>
      <w:r>
        <w:tab/>
      </w:r>
      <w:r>
        <w:tab/>
      </w:r>
      <w:r>
        <w:tab/>
        <w:t>&lt;element name=</w:t>
      </w:r>
      <w:r w:rsidR="002D2515">
        <w:t>"</w:t>
      </w:r>
      <w:r>
        <w:t>NTPServer4</w:t>
      </w:r>
      <w:r w:rsidR="002D2515">
        <w:t>"</w:t>
      </w:r>
      <w:r>
        <w:t xml:space="preserve"> type=</w:t>
      </w:r>
      <w:r w:rsidR="002D2515">
        <w:t>"</w:t>
      </w:r>
      <w:r>
        <w:t>string</w:t>
      </w:r>
      <w:r w:rsidR="002D2515">
        <w:t>"</w:t>
      </w:r>
      <w:r>
        <w:t xml:space="preserve"> minOccurs=</w:t>
      </w:r>
      <w:r w:rsidR="002D2515">
        <w:t>"</w:t>
      </w:r>
      <w:r>
        <w:t>0</w:t>
      </w:r>
      <w:r w:rsidR="002D2515">
        <w:t>"</w:t>
      </w:r>
      <w:r>
        <w:t>/&gt;</w:t>
      </w:r>
    </w:p>
    <w:p w14:paraId="2DBD1FEB" w14:textId="77777777" w:rsidR="003057E8" w:rsidRDefault="003057E8" w:rsidP="003057E8">
      <w:pPr>
        <w:pStyle w:val="PL"/>
      </w:pPr>
      <w:r>
        <w:tab/>
      </w:r>
      <w:r>
        <w:tab/>
      </w:r>
      <w:r>
        <w:tab/>
      </w:r>
      <w:r>
        <w:tab/>
        <w:t>&lt;element name=</w:t>
      </w:r>
      <w:r w:rsidR="002D2515">
        <w:t>"</w:t>
      </w:r>
      <w:r>
        <w:t>NTPServer5</w:t>
      </w:r>
      <w:r w:rsidR="002D2515">
        <w:t>"</w:t>
      </w:r>
      <w:r>
        <w:t xml:space="preserve"> type=</w:t>
      </w:r>
      <w:r w:rsidR="002D2515">
        <w:t>"</w:t>
      </w:r>
      <w:r>
        <w:t>string</w:t>
      </w:r>
      <w:r w:rsidR="002D2515">
        <w:t>"</w:t>
      </w:r>
      <w:r>
        <w:t xml:space="preserve"> minOccurs=</w:t>
      </w:r>
      <w:r w:rsidR="002D2515">
        <w:t>"</w:t>
      </w:r>
      <w:r>
        <w:t>0</w:t>
      </w:r>
      <w:r w:rsidR="002D2515">
        <w:t>"</w:t>
      </w:r>
      <w:r>
        <w:t>/&gt;</w:t>
      </w:r>
    </w:p>
    <w:p w14:paraId="4B7E4D04" w14:textId="77777777" w:rsidR="003057E8" w:rsidRDefault="003057E8" w:rsidP="003057E8">
      <w:pPr>
        <w:pStyle w:val="PL"/>
      </w:pPr>
      <w:r>
        <w:tab/>
      </w:r>
      <w:r>
        <w:tab/>
      </w:r>
      <w:r>
        <w:tab/>
      </w:r>
      <w:r>
        <w:tab/>
        <w:t>&lt;element name=</w:t>
      </w:r>
      <w:r w:rsidR="002D2515">
        <w:t>"</w:t>
      </w:r>
      <w:r>
        <w:t>LocalTimeZoneName</w:t>
      </w:r>
      <w:r w:rsidR="002D2515">
        <w:t>"</w:t>
      </w:r>
      <w:r>
        <w:t xml:space="preserve"> type=</w:t>
      </w:r>
      <w:r w:rsidR="002D2515">
        <w:t>"</w:t>
      </w:r>
      <w:r>
        <w:t>string</w:t>
      </w:r>
      <w:r w:rsidR="002D2515">
        <w:t>"</w:t>
      </w:r>
      <w:r>
        <w:t xml:space="preserve"> minOccurs=</w:t>
      </w:r>
      <w:r w:rsidR="002D2515">
        <w:t>"</w:t>
      </w:r>
      <w:r>
        <w:t>0</w:t>
      </w:r>
      <w:r w:rsidR="002D2515">
        <w:t>"</w:t>
      </w:r>
      <w:r>
        <w:t>/&gt;</w:t>
      </w:r>
    </w:p>
    <w:p w14:paraId="475D79B4" w14:textId="77777777" w:rsidR="003057E8" w:rsidRDefault="003057E8" w:rsidP="003057E8">
      <w:pPr>
        <w:pStyle w:val="PL"/>
      </w:pPr>
      <w:r>
        <w:tab/>
      </w:r>
      <w:r>
        <w:tab/>
      </w:r>
      <w:r>
        <w:tab/>
        <w:t>&lt;/sequence&gt;</w:t>
      </w:r>
    </w:p>
    <w:p w14:paraId="6812D3C4" w14:textId="77777777" w:rsidR="003057E8" w:rsidRDefault="003057E8" w:rsidP="003057E8">
      <w:pPr>
        <w:pStyle w:val="PL"/>
      </w:pPr>
      <w:r>
        <w:tab/>
      </w:r>
      <w:r>
        <w:tab/>
        <w:t>&lt;/complexType&gt;</w:t>
      </w:r>
    </w:p>
    <w:p w14:paraId="3552FD31" w14:textId="77777777" w:rsidR="003057E8" w:rsidRDefault="003057E8" w:rsidP="003057E8">
      <w:pPr>
        <w:pStyle w:val="PL"/>
      </w:pPr>
      <w:r>
        <w:tab/>
        <w:t>&lt;/element&gt;</w:t>
      </w:r>
    </w:p>
    <w:p w14:paraId="4BC8055C" w14:textId="77777777" w:rsidR="003057E8" w:rsidRDefault="003057E8" w:rsidP="003057E8">
      <w:pPr>
        <w:pStyle w:val="PL"/>
      </w:pPr>
      <w:r>
        <w:tab/>
        <w:t>&lt;element name=</w:t>
      </w:r>
      <w:r w:rsidR="002D2515">
        <w:t>"</w:t>
      </w:r>
      <w:r>
        <w:t>DNPrefix</w:t>
      </w:r>
      <w:r w:rsidR="002D2515">
        <w:t>"</w:t>
      </w:r>
      <w:r>
        <w:t xml:space="preserve"> type=</w:t>
      </w:r>
      <w:r w:rsidR="002D2515">
        <w:t>"</w:t>
      </w:r>
      <w:r>
        <w:t>string</w:t>
      </w:r>
      <w:r w:rsidR="002D2515">
        <w:t>"</w:t>
      </w:r>
      <w:r>
        <w:t>/&gt;</w:t>
      </w:r>
    </w:p>
    <w:p w14:paraId="53827BFA" w14:textId="77777777" w:rsidR="003057E8" w:rsidRDefault="003057E8" w:rsidP="003057E8">
      <w:pPr>
        <w:pStyle w:val="PL"/>
      </w:pPr>
      <w:r>
        <w:tab/>
        <w:t>&lt;element name=</w:t>
      </w:r>
      <w:r w:rsidR="002D2515">
        <w:t>"</w:t>
      </w:r>
      <w:r>
        <w:t>Gateway</w:t>
      </w:r>
      <w:r w:rsidR="002D2515">
        <w:t>"</w:t>
      </w:r>
      <w:r>
        <w:t>&gt;</w:t>
      </w:r>
    </w:p>
    <w:p w14:paraId="4FDB12B1" w14:textId="77777777" w:rsidR="003057E8" w:rsidRDefault="003057E8" w:rsidP="003057E8">
      <w:pPr>
        <w:pStyle w:val="PL"/>
      </w:pPr>
      <w:r>
        <w:tab/>
      </w:r>
      <w:r>
        <w:tab/>
        <w:t>&lt;complexType&gt;</w:t>
      </w:r>
    </w:p>
    <w:p w14:paraId="2268E738" w14:textId="77777777" w:rsidR="003057E8" w:rsidRDefault="003057E8" w:rsidP="003057E8">
      <w:pPr>
        <w:pStyle w:val="PL"/>
      </w:pPr>
      <w:r>
        <w:tab/>
      </w:r>
      <w:r>
        <w:tab/>
      </w:r>
      <w:r>
        <w:tab/>
        <w:t>&lt;sequence&gt;</w:t>
      </w:r>
    </w:p>
    <w:p w14:paraId="2D7B1DCC" w14:textId="77777777" w:rsidR="003057E8" w:rsidRDefault="003057E8" w:rsidP="003057E8">
      <w:pPr>
        <w:pStyle w:val="PL"/>
      </w:pPr>
      <w:r>
        <w:tab/>
      </w:r>
      <w:r>
        <w:tab/>
      </w:r>
      <w:r>
        <w:tab/>
      </w:r>
      <w:r>
        <w:tab/>
        <w:t>&lt;element name=</w:t>
      </w:r>
      <w:r w:rsidR="002D2515">
        <w:t>"</w:t>
      </w:r>
      <w:r>
        <w:t>SecGWServer1</w:t>
      </w:r>
      <w:r w:rsidR="002D2515">
        <w:t>"</w:t>
      </w:r>
      <w:r>
        <w:t xml:space="preserve"> type=</w:t>
      </w:r>
      <w:r w:rsidR="002D2515">
        <w:t>"</w:t>
      </w:r>
      <w:r>
        <w:t>string</w:t>
      </w:r>
      <w:r w:rsidR="002D2515">
        <w:t>"</w:t>
      </w:r>
      <w:r>
        <w:t xml:space="preserve"> minOccurs=</w:t>
      </w:r>
      <w:r w:rsidR="002D2515">
        <w:t>"</w:t>
      </w:r>
      <w:r>
        <w:t>0</w:t>
      </w:r>
      <w:r w:rsidR="002D2515">
        <w:t>"</w:t>
      </w:r>
      <w:r>
        <w:t>/&gt;</w:t>
      </w:r>
    </w:p>
    <w:p w14:paraId="6732D567" w14:textId="77777777" w:rsidR="003057E8" w:rsidRDefault="003057E8" w:rsidP="003057E8">
      <w:pPr>
        <w:pStyle w:val="PL"/>
      </w:pPr>
      <w:r>
        <w:tab/>
      </w:r>
      <w:r>
        <w:tab/>
      </w:r>
      <w:r>
        <w:tab/>
      </w:r>
      <w:r>
        <w:tab/>
        <w:t>&lt;element name=</w:t>
      </w:r>
      <w:r w:rsidR="002D2515">
        <w:t>"</w:t>
      </w:r>
      <w:r>
        <w:t>SecGWServer2</w:t>
      </w:r>
      <w:r w:rsidR="002D2515">
        <w:t>"</w:t>
      </w:r>
      <w:r>
        <w:t xml:space="preserve"> type=</w:t>
      </w:r>
      <w:r w:rsidR="002D2515">
        <w:t>"</w:t>
      </w:r>
      <w:r>
        <w:t>string</w:t>
      </w:r>
      <w:r w:rsidR="002D2515">
        <w:t>"</w:t>
      </w:r>
      <w:r>
        <w:t xml:space="preserve"> minOccurs=</w:t>
      </w:r>
      <w:r w:rsidR="002D2515">
        <w:t>"</w:t>
      </w:r>
      <w:r>
        <w:t>0</w:t>
      </w:r>
      <w:r w:rsidR="002D2515">
        <w:t>"</w:t>
      </w:r>
      <w:r>
        <w:t>/&gt;</w:t>
      </w:r>
    </w:p>
    <w:p w14:paraId="2431B666" w14:textId="77777777" w:rsidR="003057E8" w:rsidRDefault="003057E8" w:rsidP="003057E8">
      <w:pPr>
        <w:pStyle w:val="PL"/>
      </w:pPr>
      <w:r>
        <w:tab/>
      </w:r>
      <w:r>
        <w:tab/>
      </w:r>
      <w:r>
        <w:tab/>
      </w:r>
      <w:r>
        <w:tab/>
        <w:t>&lt;element name=</w:t>
      </w:r>
      <w:r w:rsidR="002D2515">
        <w:t>"</w:t>
      </w:r>
      <w:r>
        <w:t>SecGWServer3</w:t>
      </w:r>
      <w:r w:rsidR="002D2515">
        <w:t>"</w:t>
      </w:r>
      <w:r>
        <w:t xml:space="preserve"> type=</w:t>
      </w:r>
      <w:r w:rsidR="002D2515">
        <w:t>"</w:t>
      </w:r>
      <w:r>
        <w:t>string</w:t>
      </w:r>
      <w:r w:rsidR="002D2515">
        <w:t>"</w:t>
      </w:r>
      <w:r>
        <w:t xml:space="preserve"> minOccurs=</w:t>
      </w:r>
      <w:r w:rsidR="002D2515">
        <w:t>"</w:t>
      </w:r>
      <w:r>
        <w:t>0</w:t>
      </w:r>
      <w:r w:rsidR="002D2515">
        <w:t>"</w:t>
      </w:r>
      <w:r>
        <w:t>/&gt;</w:t>
      </w:r>
    </w:p>
    <w:p w14:paraId="222F22B3" w14:textId="77777777" w:rsidR="003057E8" w:rsidRDefault="003057E8" w:rsidP="003057E8">
      <w:pPr>
        <w:pStyle w:val="PL"/>
      </w:pPr>
      <w:r>
        <w:tab/>
      </w:r>
      <w:r>
        <w:tab/>
      </w:r>
      <w:r>
        <w:tab/>
      </w:r>
      <w:r>
        <w:tab/>
        <w:t>&lt;element name=</w:t>
      </w:r>
      <w:r w:rsidR="002D2515">
        <w:t>"</w:t>
      </w:r>
      <w:r>
        <w:t>FAPGWServer1</w:t>
      </w:r>
      <w:r w:rsidR="002D2515">
        <w:t>"</w:t>
      </w:r>
      <w:r>
        <w:t xml:space="preserve"> type=</w:t>
      </w:r>
      <w:r w:rsidR="002D2515">
        <w:t>"</w:t>
      </w:r>
      <w:r>
        <w:t>string</w:t>
      </w:r>
      <w:r w:rsidR="002D2515">
        <w:t>"</w:t>
      </w:r>
      <w:r>
        <w:t xml:space="preserve"> minOccurs=</w:t>
      </w:r>
      <w:r w:rsidR="002D2515">
        <w:t>"</w:t>
      </w:r>
      <w:r>
        <w:t>0</w:t>
      </w:r>
      <w:r w:rsidR="002D2515">
        <w:t>"</w:t>
      </w:r>
      <w:r>
        <w:t>/&gt;</w:t>
      </w:r>
    </w:p>
    <w:p w14:paraId="0552F6FC" w14:textId="77777777" w:rsidR="003057E8" w:rsidRDefault="003057E8" w:rsidP="003057E8">
      <w:pPr>
        <w:pStyle w:val="PL"/>
      </w:pPr>
      <w:r>
        <w:tab/>
      </w:r>
      <w:r>
        <w:tab/>
      </w:r>
      <w:r>
        <w:tab/>
      </w:r>
      <w:r>
        <w:tab/>
        <w:t>&lt;element name=</w:t>
      </w:r>
      <w:r w:rsidR="002D2515">
        <w:t>"</w:t>
      </w:r>
      <w:r>
        <w:t>FAPGWServer2</w:t>
      </w:r>
      <w:r w:rsidR="002D2515">
        <w:t>"</w:t>
      </w:r>
      <w:r>
        <w:t xml:space="preserve"> type=</w:t>
      </w:r>
      <w:r w:rsidR="002D2515">
        <w:t>"</w:t>
      </w:r>
      <w:r>
        <w:t>string</w:t>
      </w:r>
      <w:r w:rsidR="002D2515">
        <w:t>"</w:t>
      </w:r>
      <w:r>
        <w:t xml:space="preserve"> minOccurs=</w:t>
      </w:r>
      <w:r w:rsidR="002D2515">
        <w:t>"</w:t>
      </w:r>
      <w:r>
        <w:t>0</w:t>
      </w:r>
      <w:r w:rsidR="002D2515">
        <w:t>"</w:t>
      </w:r>
      <w:r>
        <w:t>/&gt;</w:t>
      </w:r>
    </w:p>
    <w:p w14:paraId="5AD9DFBC" w14:textId="77777777" w:rsidR="003057E8" w:rsidRDefault="003057E8" w:rsidP="003057E8">
      <w:pPr>
        <w:pStyle w:val="PL"/>
      </w:pPr>
      <w:r>
        <w:tab/>
      </w:r>
      <w:r>
        <w:tab/>
      </w:r>
      <w:r>
        <w:tab/>
      </w:r>
      <w:r>
        <w:tab/>
        <w:t>&lt;element name=</w:t>
      </w:r>
      <w:r w:rsidR="002D2515">
        <w:t>"</w:t>
      </w:r>
      <w:r>
        <w:t>FAPGWServer3</w:t>
      </w:r>
      <w:r w:rsidR="002D2515">
        <w:t>"</w:t>
      </w:r>
      <w:r>
        <w:t xml:space="preserve"> type=</w:t>
      </w:r>
      <w:r w:rsidR="002D2515">
        <w:t>"</w:t>
      </w:r>
      <w:r>
        <w:t>string</w:t>
      </w:r>
      <w:r w:rsidR="002D2515">
        <w:t>"</w:t>
      </w:r>
      <w:r>
        <w:t xml:space="preserve"> minOccurs=</w:t>
      </w:r>
      <w:r w:rsidR="002D2515">
        <w:t>"</w:t>
      </w:r>
      <w:r>
        <w:t>0</w:t>
      </w:r>
      <w:r w:rsidR="002D2515">
        <w:t>"</w:t>
      </w:r>
      <w:r>
        <w:t>/&gt;</w:t>
      </w:r>
    </w:p>
    <w:p w14:paraId="7369265B" w14:textId="77777777" w:rsidR="003057E8" w:rsidRDefault="003057E8" w:rsidP="003057E8">
      <w:pPr>
        <w:pStyle w:val="PL"/>
      </w:pPr>
      <w:r>
        <w:tab/>
      </w:r>
      <w:r>
        <w:tab/>
      </w:r>
      <w:r>
        <w:tab/>
      </w:r>
      <w:r>
        <w:tab/>
        <w:t>&lt;element name=</w:t>
      </w:r>
      <w:r w:rsidR="002D2515">
        <w:t>"</w:t>
      </w:r>
      <w:r>
        <w:t>FAPGWPort</w:t>
      </w:r>
      <w:r w:rsidR="002D2515">
        <w:t>"</w:t>
      </w:r>
      <w:r>
        <w:t xml:space="preserve"> type=</w:t>
      </w:r>
      <w:r w:rsidR="002D2515">
        <w:t>"</w:t>
      </w:r>
      <w:r>
        <w:t>unsignedInt</w:t>
      </w:r>
      <w:r w:rsidR="002D2515">
        <w:t>"</w:t>
      </w:r>
      <w:r>
        <w:t xml:space="preserve"> minOccurs=</w:t>
      </w:r>
      <w:r w:rsidR="002D2515">
        <w:t>"</w:t>
      </w:r>
      <w:r>
        <w:t>0</w:t>
      </w:r>
      <w:r w:rsidR="002D2515">
        <w:t>"</w:t>
      </w:r>
      <w:r>
        <w:t>/&gt;</w:t>
      </w:r>
    </w:p>
    <w:p w14:paraId="23F162F4" w14:textId="77777777" w:rsidR="003057E8" w:rsidRDefault="003057E8" w:rsidP="003057E8">
      <w:pPr>
        <w:pStyle w:val="PL"/>
      </w:pPr>
      <w:r>
        <w:lastRenderedPageBreak/>
        <w:tab/>
      </w:r>
      <w:r>
        <w:tab/>
      </w:r>
      <w:r>
        <w:tab/>
        <w:t>&lt;/sequence&gt;</w:t>
      </w:r>
    </w:p>
    <w:p w14:paraId="7E6DE1B6" w14:textId="77777777" w:rsidR="003057E8" w:rsidRDefault="003057E8" w:rsidP="003057E8">
      <w:pPr>
        <w:pStyle w:val="PL"/>
      </w:pPr>
      <w:r>
        <w:tab/>
      </w:r>
      <w:r>
        <w:tab/>
        <w:t>&lt;/complexType&gt;</w:t>
      </w:r>
    </w:p>
    <w:p w14:paraId="5878F05D" w14:textId="77777777" w:rsidR="003057E8" w:rsidRDefault="003057E8" w:rsidP="003057E8">
      <w:pPr>
        <w:pStyle w:val="PL"/>
      </w:pPr>
      <w:r>
        <w:tab/>
        <w:t>&lt;/element&gt;</w:t>
      </w:r>
    </w:p>
    <w:p w14:paraId="32A9F355" w14:textId="77777777" w:rsidR="003057E8" w:rsidRDefault="003057E8" w:rsidP="003057E8">
      <w:pPr>
        <w:pStyle w:val="PL"/>
      </w:pPr>
      <w:r>
        <w:tab/>
        <w:t>&lt;element name=</w:t>
      </w:r>
      <w:r w:rsidR="002D2515">
        <w:t>"</w:t>
      </w:r>
      <w:r>
        <w:t>SelfConfig</w:t>
      </w:r>
      <w:r w:rsidR="002D2515">
        <w:t>"</w:t>
      </w:r>
      <w:r>
        <w:t>&gt;</w:t>
      </w:r>
    </w:p>
    <w:p w14:paraId="3CE8CBA9" w14:textId="77777777" w:rsidR="003057E8" w:rsidRDefault="003057E8" w:rsidP="003057E8">
      <w:pPr>
        <w:pStyle w:val="PL"/>
      </w:pPr>
      <w:r>
        <w:tab/>
      </w:r>
      <w:r>
        <w:tab/>
        <w:t>&lt;complexType&gt;</w:t>
      </w:r>
    </w:p>
    <w:p w14:paraId="49D9ECAF" w14:textId="77777777" w:rsidR="003057E8" w:rsidRDefault="003057E8" w:rsidP="003057E8">
      <w:pPr>
        <w:pStyle w:val="PL"/>
      </w:pPr>
      <w:r>
        <w:tab/>
      </w:r>
      <w:r>
        <w:tab/>
      </w:r>
      <w:r>
        <w:tab/>
        <w:t>&lt;sequence&gt;</w:t>
      </w:r>
    </w:p>
    <w:p w14:paraId="4859CAB1" w14:textId="77777777" w:rsidR="003057E8" w:rsidRDefault="003057E8" w:rsidP="003057E8">
      <w:pPr>
        <w:pStyle w:val="PL"/>
      </w:pPr>
      <w:r>
        <w:tab/>
      </w:r>
      <w:r>
        <w:tab/>
      </w:r>
      <w:r>
        <w:tab/>
      </w:r>
      <w:r>
        <w:tab/>
        <w:t>&lt;element name=</w:t>
      </w:r>
      <w:r w:rsidR="002D2515">
        <w:t>"</w:t>
      </w:r>
      <w:r>
        <w:t>UARFCNSelfConfigEnable</w:t>
      </w:r>
      <w:r w:rsidR="002D2515">
        <w:t>"</w:t>
      </w:r>
      <w:r>
        <w:t xml:space="preserve"> type=</w:t>
      </w:r>
      <w:r w:rsidR="002D2515">
        <w:t>"</w:t>
      </w:r>
      <w:r>
        <w:t>boolean</w:t>
      </w:r>
      <w:r w:rsidR="002D2515">
        <w:t>"</w:t>
      </w:r>
      <w:r>
        <w:t xml:space="preserve"> minOccurs=</w:t>
      </w:r>
      <w:r w:rsidR="002D2515">
        <w:t>"</w:t>
      </w:r>
      <w:r>
        <w:t>0</w:t>
      </w:r>
      <w:r w:rsidR="002D2515">
        <w:t>"</w:t>
      </w:r>
      <w:r>
        <w:t>/&gt;</w:t>
      </w:r>
    </w:p>
    <w:p w14:paraId="37C1CF54" w14:textId="77777777" w:rsidR="003057E8" w:rsidRDefault="003057E8" w:rsidP="003057E8">
      <w:pPr>
        <w:pStyle w:val="PL"/>
      </w:pPr>
      <w:r>
        <w:tab/>
      </w:r>
      <w:r>
        <w:tab/>
      </w:r>
      <w:r>
        <w:tab/>
      </w:r>
      <w:r>
        <w:tab/>
        <w:t>&lt;element name=</w:t>
      </w:r>
      <w:r w:rsidR="002D2515">
        <w:t>"</w:t>
      </w:r>
      <w:r>
        <w:t>PrimaryScramblingCodeSelfConfigEnable</w:t>
      </w:r>
      <w:r w:rsidR="002D2515">
        <w:t>"</w:t>
      </w:r>
      <w:r>
        <w:t xml:space="preserve"> type=</w:t>
      </w:r>
      <w:r w:rsidR="002D2515">
        <w:t>"</w:t>
      </w:r>
      <w:r>
        <w:t>boolean</w:t>
      </w:r>
      <w:r w:rsidR="002D2515">
        <w:t>"</w:t>
      </w:r>
      <w:r>
        <w:t xml:space="preserve"> minOccurs=</w:t>
      </w:r>
      <w:r w:rsidR="002D2515">
        <w:t>"</w:t>
      </w:r>
      <w:r>
        <w:t>0</w:t>
      </w:r>
      <w:r w:rsidR="002D2515">
        <w:t>"</w:t>
      </w:r>
      <w:r>
        <w:t>/&gt;</w:t>
      </w:r>
    </w:p>
    <w:p w14:paraId="213B99FE" w14:textId="77777777" w:rsidR="003057E8" w:rsidRDefault="003057E8" w:rsidP="003057E8">
      <w:pPr>
        <w:pStyle w:val="PL"/>
      </w:pPr>
      <w:r>
        <w:tab/>
      </w:r>
      <w:r>
        <w:tab/>
      </w:r>
      <w:r>
        <w:tab/>
      </w:r>
      <w:r>
        <w:tab/>
        <w:t>&lt;element name=</w:t>
      </w:r>
      <w:r w:rsidR="002D2515">
        <w:t>"</w:t>
      </w:r>
      <w:r>
        <w:t>MaxFAPTxPowerSelfConfigEnable</w:t>
      </w:r>
      <w:r w:rsidR="002D2515">
        <w:t>"</w:t>
      </w:r>
      <w:r>
        <w:t xml:space="preserve"> type=</w:t>
      </w:r>
      <w:r w:rsidR="002D2515">
        <w:t>"</w:t>
      </w:r>
      <w:r>
        <w:t>boolean</w:t>
      </w:r>
      <w:r w:rsidR="002D2515">
        <w:t>"</w:t>
      </w:r>
      <w:r>
        <w:t xml:space="preserve"> minOccurs=</w:t>
      </w:r>
      <w:r w:rsidR="002D2515">
        <w:t>"</w:t>
      </w:r>
      <w:r>
        <w:t>0</w:t>
      </w:r>
      <w:r w:rsidR="002D2515">
        <w:t>"</w:t>
      </w:r>
      <w:r>
        <w:t>/&gt;</w:t>
      </w:r>
    </w:p>
    <w:p w14:paraId="068F5BE6" w14:textId="77777777" w:rsidR="003057E8" w:rsidRDefault="003057E8" w:rsidP="003057E8">
      <w:pPr>
        <w:pStyle w:val="PL"/>
      </w:pPr>
      <w:r>
        <w:tab/>
      </w:r>
      <w:r>
        <w:tab/>
      </w:r>
      <w:r>
        <w:tab/>
      </w:r>
      <w:r>
        <w:tab/>
        <w:t>&lt;element name=</w:t>
      </w:r>
      <w:r w:rsidR="002D2515">
        <w:t>"</w:t>
      </w:r>
      <w:r>
        <w:t>PCPICHPowerSelfConfigEnable</w:t>
      </w:r>
      <w:r w:rsidR="002D2515">
        <w:t>"</w:t>
      </w:r>
      <w:r>
        <w:t xml:space="preserve"> type=</w:t>
      </w:r>
      <w:r w:rsidR="002D2515">
        <w:t>"</w:t>
      </w:r>
      <w:r>
        <w:t>boolean</w:t>
      </w:r>
      <w:r w:rsidR="002D2515">
        <w:t>"</w:t>
      </w:r>
      <w:r>
        <w:t xml:space="preserve"> minOccurs=</w:t>
      </w:r>
      <w:r w:rsidR="002D2515">
        <w:t>"</w:t>
      </w:r>
      <w:r>
        <w:t>0</w:t>
      </w:r>
      <w:r w:rsidR="002D2515">
        <w:t>"</w:t>
      </w:r>
      <w:r>
        <w:t>/&gt;</w:t>
      </w:r>
    </w:p>
    <w:p w14:paraId="44C549FD" w14:textId="77777777" w:rsidR="003057E8" w:rsidRDefault="003057E8" w:rsidP="003057E8">
      <w:pPr>
        <w:pStyle w:val="PL"/>
      </w:pPr>
      <w:r>
        <w:tab/>
      </w:r>
      <w:r>
        <w:tab/>
      </w:r>
      <w:r>
        <w:tab/>
      </w:r>
      <w:r>
        <w:tab/>
        <w:t>&lt;element name=</w:t>
      </w:r>
      <w:r w:rsidR="002D2515">
        <w:t>"</w:t>
      </w:r>
      <w:r>
        <w:t>MaxULTxPowerSelfConfigEnable</w:t>
      </w:r>
      <w:r w:rsidR="002D2515">
        <w:t>"</w:t>
      </w:r>
      <w:r>
        <w:t xml:space="preserve"> type=</w:t>
      </w:r>
      <w:r w:rsidR="002D2515">
        <w:t>"</w:t>
      </w:r>
      <w:r>
        <w:t>boolean</w:t>
      </w:r>
      <w:r w:rsidR="002D2515">
        <w:t>"</w:t>
      </w:r>
      <w:r>
        <w:t xml:space="preserve"> minOccurs=</w:t>
      </w:r>
      <w:r w:rsidR="002D2515">
        <w:t>"</w:t>
      </w:r>
      <w:r>
        <w:t>0</w:t>
      </w:r>
      <w:r w:rsidR="002D2515">
        <w:t>"</w:t>
      </w:r>
      <w:r>
        <w:t>/&gt;</w:t>
      </w:r>
    </w:p>
    <w:p w14:paraId="5FB45B08" w14:textId="77777777" w:rsidR="003057E8" w:rsidRDefault="003057E8" w:rsidP="003057E8">
      <w:pPr>
        <w:pStyle w:val="PL"/>
      </w:pPr>
      <w:r>
        <w:tab/>
      </w:r>
      <w:r>
        <w:tab/>
      </w:r>
      <w:r>
        <w:tab/>
      </w:r>
      <w:r>
        <w:tab/>
        <w:t>&lt;element name=</w:t>
      </w:r>
      <w:r w:rsidR="002D2515">
        <w:t>"</w:t>
      </w:r>
      <w:r>
        <w:t>LACRACURASelfConfigEnable</w:t>
      </w:r>
      <w:r w:rsidR="002D2515">
        <w:t>"</w:t>
      </w:r>
      <w:r>
        <w:t xml:space="preserve"> type=</w:t>
      </w:r>
      <w:r w:rsidR="002D2515">
        <w:t>"</w:t>
      </w:r>
      <w:r>
        <w:t>boolean</w:t>
      </w:r>
      <w:r w:rsidR="002D2515">
        <w:t>"</w:t>
      </w:r>
      <w:r>
        <w:t xml:space="preserve"> minOccurs=</w:t>
      </w:r>
      <w:r w:rsidR="002D2515">
        <w:t>"</w:t>
      </w:r>
      <w:r>
        <w:t>0</w:t>
      </w:r>
      <w:r w:rsidR="002D2515">
        <w:t>"</w:t>
      </w:r>
      <w:r>
        <w:t>/&gt;</w:t>
      </w:r>
    </w:p>
    <w:p w14:paraId="25151FDE" w14:textId="77777777" w:rsidR="003057E8" w:rsidRDefault="003057E8" w:rsidP="003057E8">
      <w:pPr>
        <w:pStyle w:val="PL"/>
      </w:pPr>
      <w:r>
        <w:tab/>
      </w:r>
      <w:r>
        <w:tab/>
      </w:r>
      <w:r>
        <w:tab/>
      </w:r>
      <w:r>
        <w:tab/>
        <w:t>&lt;element name=</w:t>
      </w:r>
      <w:r w:rsidR="002D2515">
        <w:t>"</w:t>
      </w:r>
      <w:r>
        <w:t>NeighborListSelfConfigEnable</w:t>
      </w:r>
      <w:r w:rsidR="002D2515">
        <w:t>"</w:t>
      </w:r>
      <w:r>
        <w:t xml:space="preserve"> type=</w:t>
      </w:r>
      <w:r w:rsidR="002D2515">
        <w:t>"</w:t>
      </w:r>
      <w:r>
        <w:t>boolean</w:t>
      </w:r>
      <w:r w:rsidR="002D2515">
        <w:t>"</w:t>
      </w:r>
      <w:r>
        <w:t xml:space="preserve"> minOccurs=</w:t>
      </w:r>
      <w:r w:rsidR="002D2515">
        <w:t>"</w:t>
      </w:r>
      <w:r>
        <w:t>0</w:t>
      </w:r>
      <w:r w:rsidR="002D2515">
        <w:t>"</w:t>
      </w:r>
      <w:r>
        <w:t>/&gt;</w:t>
      </w:r>
    </w:p>
    <w:p w14:paraId="367458F2" w14:textId="77777777" w:rsidR="003057E8" w:rsidRDefault="003057E8" w:rsidP="003057E8">
      <w:pPr>
        <w:pStyle w:val="PL"/>
      </w:pPr>
      <w:r>
        <w:tab/>
      </w:r>
      <w:r>
        <w:tab/>
      </w:r>
      <w:r>
        <w:tab/>
      </w:r>
      <w:r>
        <w:tab/>
        <w:t>&lt;element name=</w:t>
      </w:r>
      <w:r w:rsidR="002D2515">
        <w:t>"</w:t>
      </w:r>
      <w:r>
        <w:t>CellReSelectionSelfConfigEnable</w:t>
      </w:r>
      <w:r w:rsidR="002D2515">
        <w:t>"</w:t>
      </w:r>
      <w:r>
        <w:t xml:space="preserve"> type=</w:t>
      </w:r>
      <w:r w:rsidR="002D2515">
        <w:t>"</w:t>
      </w:r>
      <w:r>
        <w:t>boolean</w:t>
      </w:r>
      <w:r w:rsidR="002D2515">
        <w:t>"</w:t>
      </w:r>
      <w:r>
        <w:t xml:space="preserve"> minOccurs=</w:t>
      </w:r>
      <w:r w:rsidR="002D2515">
        <w:t>"</w:t>
      </w:r>
      <w:r>
        <w:t>0</w:t>
      </w:r>
      <w:r w:rsidR="002D2515">
        <w:t>"</w:t>
      </w:r>
      <w:r>
        <w:t>/&gt;</w:t>
      </w:r>
    </w:p>
    <w:p w14:paraId="288518D4" w14:textId="77777777" w:rsidR="003057E8" w:rsidRDefault="003057E8" w:rsidP="003057E8">
      <w:pPr>
        <w:pStyle w:val="PL"/>
      </w:pPr>
      <w:r>
        <w:tab/>
      </w:r>
      <w:r>
        <w:tab/>
      </w:r>
      <w:r>
        <w:tab/>
      </w:r>
      <w:r>
        <w:tab/>
        <w:t>&lt;element name=</w:t>
      </w:r>
      <w:r w:rsidR="002D2515">
        <w:t>"</w:t>
      </w:r>
      <w:r>
        <w:t>IntraFreqMeasSelfConfigEnable</w:t>
      </w:r>
      <w:r w:rsidR="002D2515">
        <w:t>"</w:t>
      </w:r>
      <w:r>
        <w:t xml:space="preserve"> type=</w:t>
      </w:r>
      <w:r w:rsidR="002D2515">
        <w:t>"</w:t>
      </w:r>
      <w:r>
        <w:t>boolean</w:t>
      </w:r>
      <w:r w:rsidR="002D2515">
        <w:t>"</w:t>
      </w:r>
      <w:r>
        <w:t xml:space="preserve"> minOccurs=</w:t>
      </w:r>
      <w:r w:rsidR="002D2515">
        <w:t>"</w:t>
      </w:r>
      <w:r>
        <w:t>0</w:t>
      </w:r>
      <w:r w:rsidR="002D2515">
        <w:t>"</w:t>
      </w:r>
      <w:r>
        <w:t>/&gt;</w:t>
      </w:r>
    </w:p>
    <w:p w14:paraId="1516397C" w14:textId="77777777" w:rsidR="003057E8" w:rsidRDefault="003057E8" w:rsidP="003057E8">
      <w:pPr>
        <w:pStyle w:val="PL"/>
      </w:pPr>
      <w:r>
        <w:tab/>
      </w:r>
      <w:r>
        <w:tab/>
      </w:r>
      <w:r>
        <w:tab/>
      </w:r>
      <w:r>
        <w:tab/>
        <w:t>&lt;element name=</w:t>
      </w:r>
      <w:r w:rsidR="002D2515">
        <w:t>"</w:t>
      </w:r>
      <w:r>
        <w:t>InterFreqMeasSelfConfigEnable</w:t>
      </w:r>
      <w:r w:rsidR="002D2515">
        <w:t>"</w:t>
      </w:r>
      <w:r>
        <w:t xml:space="preserve"> type=</w:t>
      </w:r>
      <w:r w:rsidR="002D2515">
        <w:t>"</w:t>
      </w:r>
      <w:r>
        <w:t>boolean</w:t>
      </w:r>
      <w:r w:rsidR="002D2515">
        <w:t>"</w:t>
      </w:r>
      <w:r>
        <w:t xml:space="preserve"> minOccurs=</w:t>
      </w:r>
      <w:r w:rsidR="002D2515">
        <w:t>"</w:t>
      </w:r>
      <w:r>
        <w:t>0</w:t>
      </w:r>
      <w:r w:rsidR="002D2515">
        <w:t>"</w:t>
      </w:r>
      <w:r>
        <w:t>/&gt;</w:t>
      </w:r>
    </w:p>
    <w:p w14:paraId="10A813EE" w14:textId="77777777" w:rsidR="003057E8" w:rsidRDefault="003057E8" w:rsidP="003057E8">
      <w:pPr>
        <w:pStyle w:val="PL"/>
      </w:pPr>
      <w:r>
        <w:tab/>
      </w:r>
      <w:r>
        <w:tab/>
      </w:r>
      <w:r>
        <w:tab/>
      </w:r>
      <w:r>
        <w:tab/>
        <w:t>&lt;element name=</w:t>
      </w:r>
      <w:r w:rsidR="002D2515">
        <w:t>"</w:t>
      </w:r>
      <w:r>
        <w:t>InterRATMeasSelfConfigEnable</w:t>
      </w:r>
      <w:r w:rsidR="002D2515">
        <w:t>"</w:t>
      </w:r>
      <w:r>
        <w:t xml:space="preserve"> type=</w:t>
      </w:r>
      <w:r w:rsidR="002D2515">
        <w:t>"</w:t>
      </w:r>
      <w:r>
        <w:t>boolean</w:t>
      </w:r>
      <w:r w:rsidR="002D2515">
        <w:t>"</w:t>
      </w:r>
      <w:r>
        <w:t xml:space="preserve"> minOccurs=</w:t>
      </w:r>
      <w:r w:rsidR="002D2515">
        <w:t>"</w:t>
      </w:r>
      <w:r>
        <w:t>0</w:t>
      </w:r>
      <w:r w:rsidR="002D2515">
        <w:t>"</w:t>
      </w:r>
      <w:r>
        <w:t>/&gt;</w:t>
      </w:r>
    </w:p>
    <w:p w14:paraId="1B1148B0" w14:textId="77777777" w:rsidR="003057E8" w:rsidRDefault="003057E8" w:rsidP="003057E8">
      <w:pPr>
        <w:pStyle w:val="PL"/>
      </w:pPr>
      <w:r>
        <w:tab/>
      </w:r>
      <w:r>
        <w:tab/>
      </w:r>
      <w:r>
        <w:tab/>
      </w:r>
      <w:r>
        <w:tab/>
        <w:t>&lt;element name=</w:t>
      </w:r>
      <w:r w:rsidR="002D2515">
        <w:t>"</w:t>
      </w:r>
      <w:r>
        <w:t>UEInternalMeasConfigEnable</w:t>
      </w:r>
      <w:r w:rsidR="002D2515">
        <w:t>"</w:t>
      </w:r>
      <w:r>
        <w:t xml:space="preserve"> type=</w:t>
      </w:r>
      <w:r w:rsidR="002D2515">
        <w:t>"</w:t>
      </w:r>
      <w:r>
        <w:t>boolean</w:t>
      </w:r>
      <w:r w:rsidR="002D2515">
        <w:t>"</w:t>
      </w:r>
      <w:r>
        <w:t xml:space="preserve"> minOccurs=</w:t>
      </w:r>
      <w:r w:rsidR="002D2515">
        <w:t>"</w:t>
      </w:r>
      <w:r>
        <w:t>0</w:t>
      </w:r>
      <w:r w:rsidR="002D2515">
        <w:t>"</w:t>
      </w:r>
      <w:r>
        <w:t>/&gt;</w:t>
      </w:r>
    </w:p>
    <w:p w14:paraId="011E3666" w14:textId="77777777" w:rsidR="003057E8" w:rsidRDefault="003057E8" w:rsidP="003057E8">
      <w:pPr>
        <w:pStyle w:val="PL"/>
      </w:pPr>
      <w:r>
        <w:tab/>
      </w:r>
      <w:r>
        <w:tab/>
      </w:r>
      <w:r>
        <w:tab/>
        <w:t>&lt;/sequence&gt;</w:t>
      </w:r>
    </w:p>
    <w:p w14:paraId="7F198BD7" w14:textId="77777777" w:rsidR="003057E8" w:rsidRDefault="003057E8" w:rsidP="003057E8">
      <w:pPr>
        <w:pStyle w:val="PL"/>
      </w:pPr>
      <w:r>
        <w:tab/>
      </w:r>
      <w:r>
        <w:tab/>
        <w:t>&lt;/complexType&gt;</w:t>
      </w:r>
    </w:p>
    <w:p w14:paraId="1216BE6E" w14:textId="77777777" w:rsidR="003057E8" w:rsidRDefault="003057E8" w:rsidP="003057E8">
      <w:pPr>
        <w:pStyle w:val="PL"/>
      </w:pPr>
      <w:r>
        <w:tab/>
        <w:t>&lt;/element&gt;</w:t>
      </w:r>
    </w:p>
    <w:p w14:paraId="0D9442A1" w14:textId="77777777" w:rsidR="003057E8" w:rsidRDefault="003057E8" w:rsidP="003057E8">
      <w:pPr>
        <w:pStyle w:val="PL"/>
      </w:pPr>
      <w:r>
        <w:tab/>
        <w:t>&lt;element name=</w:t>
      </w:r>
      <w:r w:rsidR="002D2515">
        <w:t>"</w:t>
      </w:r>
      <w:r>
        <w:t>UMTS</w:t>
      </w:r>
      <w:r w:rsidR="002D2515">
        <w:t>"</w:t>
      </w:r>
      <w:r>
        <w:t>&gt;</w:t>
      </w:r>
    </w:p>
    <w:p w14:paraId="0BCCC49A" w14:textId="77777777" w:rsidR="003057E8" w:rsidRDefault="003057E8" w:rsidP="003057E8">
      <w:pPr>
        <w:pStyle w:val="PL"/>
      </w:pPr>
      <w:r>
        <w:tab/>
      </w:r>
      <w:r>
        <w:tab/>
        <w:t>&lt;complexType&gt;</w:t>
      </w:r>
    </w:p>
    <w:p w14:paraId="499EFE91" w14:textId="77777777" w:rsidR="003057E8" w:rsidRDefault="003057E8" w:rsidP="003057E8">
      <w:pPr>
        <w:pStyle w:val="PL"/>
      </w:pPr>
      <w:r>
        <w:tab/>
      </w:r>
      <w:r>
        <w:tab/>
      </w:r>
      <w:r>
        <w:tab/>
        <w:t>&lt;sequence&gt;</w:t>
      </w:r>
    </w:p>
    <w:p w14:paraId="7398EA79" w14:textId="77777777" w:rsidR="003057E8" w:rsidRDefault="003057E8" w:rsidP="003057E8">
      <w:pPr>
        <w:pStyle w:val="PL"/>
      </w:pPr>
      <w:r>
        <w:tab/>
      </w:r>
      <w:r>
        <w:tab/>
      </w:r>
      <w:r>
        <w:tab/>
      </w:r>
      <w:r>
        <w:tab/>
        <w:t>&lt;element ref=</w:t>
      </w:r>
      <w:r w:rsidR="002D2515">
        <w:t>"</w:t>
      </w:r>
      <w:r>
        <w:t>cd:SelfConfig</w:t>
      </w:r>
      <w:r w:rsidR="002D2515">
        <w:t>"</w:t>
      </w:r>
      <w:r>
        <w:t xml:space="preserve"> minOccurs=</w:t>
      </w:r>
      <w:r w:rsidR="002D2515">
        <w:t>"</w:t>
      </w:r>
      <w:r>
        <w:t>0</w:t>
      </w:r>
      <w:r w:rsidR="002D2515">
        <w:t>"</w:t>
      </w:r>
      <w:r>
        <w:t>/&gt;</w:t>
      </w:r>
    </w:p>
    <w:p w14:paraId="4C681014" w14:textId="77777777" w:rsidR="003057E8" w:rsidRDefault="003057E8" w:rsidP="003057E8">
      <w:pPr>
        <w:pStyle w:val="PL"/>
      </w:pPr>
      <w:r>
        <w:tab/>
      </w:r>
      <w:r>
        <w:tab/>
      </w:r>
      <w:r>
        <w:tab/>
      </w:r>
      <w:r>
        <w:tab/>
        <w:t>&lt;element ref=</w:t>
      </w:r>
      <w:r w:rsidR="002D2515">
        <w:t>"</w:t>
      </w:r>
      <w:r>
        <w:t>cd:Gateway</w:t>
      </w:r>
      <w:r w:rsidR="002D2515">
        <w:t>"</w:t>
      </w:r>
      <w:r>
        <w:t xml:space="preserve"> minOccurs=</w:t>
      </w:r>
      <w:r w:rsidR="002D2515">
        <w:t>"</w:t>
      </w:r>
      <w:r>
        <w:t>0</w:t>
      </w:r>
      <w:r w:rsidR="002D2515">
        <w:t>"</w:t>
      </w:r>
      <w:r>
        <w:t>/&gt;</w:t>
      </w:r>
    </w:p>
    <w:p w14:paraId="4F3DAD4D" w14:textId="77777777" w:rsidR="003057E8" w:rsidRDefault="003057E8" w:rsidP="003057E8">
      <w:pPr>
        <w:pStyle w:val="PL"/>
      </w:pPr>
      <w:r>
        <w:tab/>
      </w:r>
      <w:r>
        <w:tab/>
      </w:r>
      <w:r>
        <w:tab/>
        <w:t>&lt;/sequence&gt;</w:t>
      </w:r>
    </w:p>
    <w:p w14:paraId="0C2E3B3E" w14:textId="77777777" w:rsidR="003057E8" w:rsidRDefault="003057E8" w:rsidP="003057E8">
      <w:pPr>
        <w:pStyle w:val="PL"/>
      </w:pPr>
      <w:r>
        <w:tab/>
      </w:r>
      <w:r>
        <w:tab/>
        <w:t>&lt;/complexType&gt;</w:t>
      </w:r>
    </w:p>
    <w:p w14:paraId="64A36BF3" w14:textId="77777777" w:rsidR="003057E8" w:rsidRDefault="003057E8" w:rsidP="003057E8">
      <w:pPr>
        <w:pStyle w:val="PL"/>
      </w:pPr>
      <w:r>
        <w:tab/>
        <w:t>&lt;/element&gt;</w:t>
      </w:r>
    </w:p>
    <w:p w14:paraId="6C712C7B" w14:textId="77777777" w:rsidR="003057E8" w:rsidRDefault="003057E8" w:rsidP="003057E8">
      <w:pPr>
        <w:pStyle w:val="PL"/>
      </w:pPr>
      <w:r>
        <w:tab/>
        <w:t>&lt;element name=</w:t>
      </w:r>
      <w:r w:rsidR="002D2515">
        <w:t>"</w:t>
      </w:r>
      <w:r>
        <w:t>AdminState</w:t>
      </w:r>
      <w:r w:rsidR="002D2515">
        <w:t>"</w:t>
      </w:r>
      <w:r>
        <w:t xml:space="preserve"> type=</w:t>
      </w:r>
      <w:r w:rsidR="002D2515">
        <w:t>"</w:t>
      </w:r>
      <w:r>
        <w:t>boolean</w:t>
      </w:r>
      <w:r w:rsidR="002D2515">
        <w:t>"</w:t>
      </w:r>
      <w:r>
        <w:t>/&gt;</w:t>
      </w:r>
    </w:p>
    <w:p w14:paraId="4CC45767" w14:textId="77777777" w:rsidR="003057E8" w:rsidRDefault="003057E8" w:rsidP="003057E8">
      <w:pPr>
        <w:pStyle w:val="PL"/>
      </w:pPr>
      <w:r>
        <w:tab/>
        <w:t>&lt;element name=</w:t>
      </w:r>
      <w:r w:rsidR="002D2515">
        <w:t>"</w:t>
      </w:r>
      <w:r>
        <w:t>SelfConfigEvents</w:t>
      </w:r>
      <w:r w:rsidR="002D2515">
        <w:t>"</w:t>
      </w:r>
      <w:r>
        <w:t xml:space="preserve"> type=</w:t>
      </w:r>
      <w:r w:rsidR="002D2515">
        <w:t>"</w:t>
      </w:r>
      <w:r>
        <w:t>string</w:t>
      </w:r>
      <w:r w:rsidR="002D2515">
        <w:t>"</w:t>
      </w:r>
      <w:r>
        <w:t>/&gt;</w:t>
      </w:r>
    </w:p>
    <w:p w14:paraId="2359F9D7" w14:textId="77777777" w:rsidR="003057E8" w:rsidRDefault="003057E8" w:rsidP="003057E8">
      <w:pPr>
        <w:pStyle w:val="PL"/>
      </w:pPr>
      <w:r>
        <w:tab/>
        <w:t>&lt;element name=</w:t>
      </w:r>
      <w:r w:rsidR="002D2515">
        <w:t>"</w:t>
      </w:r>
      <w:r>
        <w:t>EnclosureTamperingDetected</w:t>
      </w:r>
      <w:r w:rsidR="002D2515">
        <w:t>"</w:t>
      </w:r>
      <w:r>
        <w:t xml:space="preserve"> type=</w:t>
      </w:r>
      <w:r w:rsidR="002D2515">
        <w:t>"</w:t>
      </w:r>
      <w:r>
        <w:t>boolean</w:t>
      </w:r>
      <w:r w:rsidR="002D2515">
        <w:t>"</w:t>
      </w:r>
      <w:r>
        <w:t>/&gt;</w:t>
      </w:r>
    </w:p>
    <w:p w14:paraId="4DD26467" w14:textId="77777777" w:rsidR="003057E8" w:rsidRDefault="003057E8" w:rsidP="003057E8">
      <w:pPr>
        <w:pStyle w:val="PL"/>
      </w:pPr>
      <w:r>
        <w:tab/>
        <w:t>&lt;element name=</w:t>
      </w:r>
      <w:r w:rsidR="002D2515">
        <w:t>"</w:t>
      </w:r>
      <w:r>
        <w:t>FAPControl</w:t>
      </w:r>
      <w:r w:rsidR="002D2515">
        <w:t>"</w:t>
      </w:r>
      <w:r>
        <w:t>&gt;</w:t>
      </w:r>
    </w:p>
    <w:p w14:paraId="1B629F35" w14:textId="77777777" w:rsidR="003057E8" w:rsidRDefault="003057E8" w:rsidP="003057E8">
      <w:pPr>
        <w:pStyle w:val="PL"/>
      </w:pPr>
      <w:r>
        <w:tab/>
      </w:r>
      <w:r>
        <w:tab/>
        <w:t>&lt;complexType&gt;</w:t>
      </w:r>
    </w:p>
    <w:p w14:paraId="31827B4A" w14:textId="77777777" w:rsidR="003057E8" w:rsidRDefault="003057E8" w:rsidP="003057E8">
      <w:pPr>
        <w:pStyle w:val="PL"/>
      </w:pPr>
      <w:r>
        <w:tab/>
      </w:r>
      <w:r>
        <w:tab/>
      </w:r>
      <w:r>
        <w:tab/>
        <w:t>&lt;sequence&gt;</w:t>
      </w:r>
    </w:p>
    <w:p w14:paraId="75C080D9" w14:textId="77777777" w:rsidR="003057E8" w:rsidRDefault="003057E8" w:rsidP="003057E8">
      <w:pPr>
        <w:pStyle w:val="PL"/>
      </w:pPr>
      <w:r>
        <w:tab/>
      </w:r>
      <w:r>
        <w:tab/>
      </w:r>
      <w:r>
        <w:tab/>
      </w:r>
      <w:r>
        <w:tab/>
        <w:t>&lt;element ref=</w:t>
      </w:r>
      <w:r w:rsidR="002D2515">
        <w:t>"</w:t>
      </w:r>
      <w:r>
        <w:t>cd:AdminState</w:t>
      </w:r>
      <w:r w:rsidR="002D2515">
        <w:t>"</w:t>
      </w:r>
      <w:r>
        <w:t xml:space="preserve"> minOccurs=</w:t>
      </w:r>
      <w:r w:rsidR="002D2515">
        <w:t>"</w:t>
      </w:r>
      <w:r>
        <w:t>0</w:t>
      </w:r>
      <w:r w:rsidR="002D2515">
        <w:t>"</w:t>
      </w:r>
      <w:r>
        <w:t>/&gt;</w:t>
      </w:r>
    </w:p>
    <w:p w14:paraId="751C0329" w14:textId="77777777" w:rsidR="003057E8" w:rsidRDefault="003057E8" w:rsidP="003057E8">
      <w:pPr>
        <w:pStyle w:val="PL"/>
      </w:pPr>
      <w:r>
        <w:tab/>
      </w:r>
      <w:r>
        <w:tab/>
      </w:r>
      <w:r>
        <w:tab/>
      </w:r>
      <w:r>
        <w:tab/>
        <w:t>&lt;element ref=</w:t>
      </w:r>
      <w:r w:rsidR="002D2515">
        <w:t>"</w:t>
      </w:r>
      <w:r>
        <w:t>cd:SelfConfigEvents</w:t>
      </w:r>
      <w:r w:rsidR="002D2515">
        <w:t>"</w:t>
      </w:r>
      <w:r>
        <w:t xml:space="preserve"> minOccurs=</w:t>
      </w:r>
      <w:r w:rsidR="002D2515">
        <w:t>"</w:t>
      </w:r>
      <w:r>
        <w:t>0</w:t>
      </w:r>
      <w:r w:rsidR="002D2515">
        <w:t>"</w:t>
      </w:r>
      <w:r>
        <w:t>/&gt;</w:t>
      </w:r>
    </w:p>
    <w:p w14:paraId="4EB21F53" w14:textId="77777777" w:rsidR="003057E8" w:rsidRDefault="003057E8" w:rsidP="003057E8">
      <w:pPr>
        <w:pStyle w:val="PL"/>
      </w:pPr>
      <w:r>
        <w:tab/>
      </w:r>
      <w:r>
        <w:tab/>
      </w:r>
      <w:r>
        <w:tab/>
      </w:r>
      <w:r>
        <w:tab/>
        <w:t>&lt;element ref=</w:t>
      </w:r>
      <w:r w:rsidR="002D2515">
        <w:t>"</w:t>
      </w:r>
      <w:r>
        <w:t>cd:EnclosureTamperingDetected</w:t>
      </w:r>
      <w:r w:rsidR="002D2515">
        <w:t>"</w:t>
      </w:r>
      <w:r>
        <w:t xml:space="preserve"> minOccurs=</w:t>
      </w:r>
      <w:r w:rsidR="002D2515">
        <w:t>"</w:t>
      </w:r>
      <w:r>
        <w:t>0</w:t>
      </w:r>
      <w:r w:rsidR="002D2515">
        <w:t>"</w:t>
      </w:r>
      <w:r>
        <w:t>/&gt;</w:t>
      </w:r>
    </w:p>
    <w:p w14:paraId="22688E7E" w14:textId="77777777" w:rsidR="003057E8" w:rsidRPr="002D2515" w:rsidRDefault="003057E8" w:rsidP="003057E8">
      <w:pPr>
        <w:pStyle w:val="PL"/>
        <w:rPr>
          <w:lang w:val="fr-FR"/>
        </w:rPr>
      </w:pPr>
      <w:r>
        <w:tab/>
      </w:r>
      <w:r>
        <w:tab/>
      </w:r>
      <w:r>
        <w:tab/>
      </w:r>
      <w:r>
        <w:tab/>
      </w:r>
      <w:r w:rsidRPr="002D2515">
        <w:rPr>
          <w:lang w:val="fr-FR"/>
        </w:rPr>
        <w:t>&lt;element ref=</w:t>
      </w:r>
      <w:r w:rsidR="002D2515" w:rsidRPr="002D2515">
        <w:rPr>
          <w:lang w:val="fr-FR"/>
        </w:rPr>
        <w:t>"</w:t>
      </w:r>
      <w:r w:rsidRPr="002D2515">
        <w:rPr>
          <w:lang w:val="fr-FR"/>
        </w:rPr>
        <w:t>cd:UMTS</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202F3B5C" w14:textId="77777777" w:rsidR="003057E8" w:rsidRDefault="003057E8" w:rsidP="003057E8">
      <w:pPr>
        <w:pStyle w:val="PL"/>
      </w:pPr>
      <w:r w:rsidRPr="002D2515">
        <w:rPr>
          <w:lang w:val="fr-FR"/>
        </w:rPr>
        <w:tab/>
      </w:r>
      <w:r w:rsidRPr="002D2515">
        <w:rPr>
          <w:lang w:val="fr-FR"/>
        </w:rPr>
        <w:tab/>
      </w:r>
      <w:r w:rsidRPr="002D2515">
        <w:rPr>
          <w:lang w:val="fr-FR"/>
        </w:rPr>
        <w:tab/>
      </w:r>
      <w:r>
        <w:t>&lt;/sequence&gt;</w:t>
      </w:r>
    </w:p>
    <w:p w14:paraId="4F050C1E" w14:textId="77777777" w:rsidR="003057E8" w:rsidRDefault="003057E8" w:rsidP="003057E8">
      <w:pPr>
        <w:pStyle w:val="PL"/>
      </w:pPr>
      <w:r>
        <w:tab/>
      </w:r>
      <w:r>
        <w:tab/>
        <w:t>&lt;/complexType&gt;</w:t>
      </w:r>
    </w:p>
    <w:p w14:paraId="0FAEB09F" w14:textId="77777777" w:rsidR="003057E8" w:rsidRDefault="003057E8" w:rsidP="003057E8">
      <w:pPr>
        <w:pStyle w:val="PL"/>
      </w:pPr>
      <w:r>
        <w:tab/>
        <w:t>&lt;/element&gt;</w:t>
      </w:r>
    </w:p>
    <w:p w14:paraId="3BBA6F72" w14:textId="77777777" w:rsidR="003057E8" w:rsidRDefault="003057E8" w:rsidP="003057E8">
      <w:pPr>
        <w:pStyle w:val="PL"/>
      </w:pPr>
      <w:r>
        <w:tab/>
        <w:t>&lt;element name=</w:t>
      </w:r>
      <w:r w:rsidR="002D2515">
        <w:t>"</w:t>
      </w:r>
      <w:r>
        <w:t>CSGMembershipDeterminedLocally</w:t>
      </w:r>
      <w:r w:rsidR="002D2515">
        <w:t>"</w:t>
      </w:r>
      <w:r>
        <w:t xml:space="preserve"> type=</w:t>
      </w:r>
      <w:r w:rsidR="002D2515">
        <w:t>"</w:t>
      </w:r>
      <w:r>
        <w:t>boolean</w:t>
      </w:r>
      <w:r w:rsidR="002D2515">
        <w:t>"</w:t>
      </w:r>
      <w:r>
        <w:t>/&gt;</w:t>
      </w:r>
    </w:p>
    <w:p w14:paraId="7A523E47" w14:textId="77777777" w:rsidR="003057E8" w:rsidRDefault="003057E8" w:rsidP="003057E8">
      <w:pPr>
        <w:pStyle w:val="PL"/>
      </w:pPr>
      <w:r>
        <w:tab/>
        <w:t>&lt;element name=</w:t>
      </w:r>
      <w:r w:rsidR="002D2515">
        <w:t>"</w:t>
      </w:r>
      <w:r w:rsidR="006E3785">
        <w:t>HNBName</w:t>
      </w:r>
      <w:r w:rsidR="002D2515">
        <w:t>"</w:t>
      </w:r>
      <w:r>
        <w:t xml:space="preserve"> type=</w:t>
      </w:r>
      <w:r w:rsidR="002D2515">
        <w:t>"</w:t>
      </w:r>
      <w:r>
        <w:t>string</w:t>
      </w:r>
      <w:r w:rsidR="002D2515">
        <w:t>"</w:t>
      </w:r>
      <w:r>
        <w:t>/&gt;</w:t>
      </w:r>
    </w:p>
    <w:p w14:paraId="402C3024" w14:textId="77777777" w:rsidR="0074766C" w:rsidRDefault="0074766C" w:rsidP="0074766C">
      <w:pPr>
        <w:pStyle w:val="PL"/>
      </w:pPr>
      <w:r>
        <w:tab/>
        <w:t>&lt;element name="HomeZoneName"&gt;</w:t>
      </w:r>
    </w:p>
    <w:p w14:paraId="7A3FA2C7" w14:textId="77777777" w:rsidR="0074766C" w:rsidRDefault="0074766C" w:rsidP="0074766C">
      <w:pPr>
        <w:pStyle w:val="PL"/>
      </w:pPr>
      <w:r>
        <w:tab/>
      </w:r>
      <w:r>
        <w:tab/>
        <w:t>&lt;simpleType&gt;</w:t>
      </w:r>
    </w:p>
    <w:p w14:paraId="765493FE" w14:textId="77777777" w:rsidR="0074766C" w:rsidRDefault="0074766C" w:rsidP="0074766C">
      <w:pPr>
        <w:pStyle w:val="PL"/>
      </w:pPr>
      <w:r>
        <w:tab/>
      </w:r>
      <w:r>
        <w:tab/>
      </w:r>
      <w:r>
        <w:tab/>
        <w:t>&lt;restriction base="string"&gt;</w:t>
      </w:r>
    </w:p>
    <w:p w14:paraId="25BE601A" w14:textId="77777777" w:rsidR="0074766C" w:rsidRDefault="0074766C" w:rsidP="0074766C">
      <w:pPr>
        <w:pStyle w:val="PL"/>
      </w:pPr>
      <w:r>
        <w:tab/>
      </w:r>
      <w:r>
        <w:tab/>
      </w:r>
      <w:r>
        <w:tab/>
      </w:r>
      <w:r>
        <w:tab/>
        <w:t>&lt;maxLength value="48"/&gt;</w:t>
      </w:r>
    </w:p>
    <w:p w14:paraId="13797D6B" w14:textId="77777777" w:rsidR="0074766C" w:rsidRDefault="0074766C" w:rsidP="0074766C">
      <w:pPr>
        <w:pStyle w:val="PL"/>
      </w:pPr>
      <w:r>
        <w:tab/>
      </w:r>
      <w:r>
        <w:tab/>
      </w:r>
      <w:r>
        <w:tab/>
        <w:t>&lt;/restriction&gt;</w:t>
      </w:r>
    </w:p>
    <w:p w14:paraId="36CD3FA6" w14:textId="77777777" w:rsidR="0074766C" w:rsidRDefault="0074766C" w:rsidP="0074766C">
      <w:pPr>
        <w:pStyle w:val="PL"/>
      </w:pPr>
      <w:r>
        <w:tab/>
      </w:r>
      <w:r>
        <w:tab/>
        <w:t xml:space="preserve"> &lt;/simpleType&gt;</w:t>
      </w:r>
    </w:p>
    <w:p w14:paraId="7B0F8B9B" w14:textId="77777777" w:rsidR="0074766C" w:rsidRDefault="0074766C" w:rsidP="0074766C">
      <w:pPr>
        <w:pStyle w:val="PL"/>
      </w:pPr>
      <w:r>
        <w:tab/>
        <w:t>&lt;/element&gt;</w:t>
      </w:r>
    </w:p>
    <w:p w14:paraId="1E6BC461" w14:textId="77777777" w:rsidR="003057E8" w:rsidRDefault="003057E8" w:rsidP="0074766C">
      <w:pPr>
        <w:pStyle w:val="PL"/>
      </w:pPr>
      <w:r>
        <w:tab/>
        <w:t>&lt;element name=</w:t>
      </w:r>
      <w:r w:rsidR="002D2515">
        <w:t>"</w:t>
      </w:r>
      <w:r>
        <w:t>MaxConcurrentCSGUsers</w:t>
      </w:r>
      <w:r w:rsidR="002D2515">
        <w:t>"</w:t>
      </w:r>
      <w:r>
        <w:t xml:space="preserve"> type=</w:t>
      </w:r>
      <w:r w:rsidR="002D2515">
        <w:t>"</w:t>
      </w:r>
      <w:r>
        <w:t>integer</w:t>
      </w:r>
      <w:r w:rsidR="002D2515">
        <w:t>"</w:t>
      </w:r>
      <w:r>
        <w:t>/&gt;</w:t>
      </w:r>
    </w:p>
    <w:p w14:paraId="27597583" w14:textId="77777777" w:rsidR="003057E8" w:rsidRDefault="003057E8" w:rsidP="003057E8">
      <w:pPr>
        <w:pStyle w:val="PL"/>
      </w:pPr>
      <w:r>
        <w:tab/>
        <w:t>&lt;element name=</w:t>
      </w:r>
      <w:r w:rsidR="002D2515">
        <w:t>"</w:t>
      </w:r>
      <w:r>
        <w:t>CSGID</w:t>
      </w:r>
      <w:r w:rsidR="002D2515">
        <w:t>"</w:t>
      </w:r>
      <w:r>
        <w:t xml:space="preserve"> type=</w:t>
      </w:r>
      <w:r w:rsidR="002D2515">
        <w:t>"</w:t>
      </w:r>
      <w:r>
        <w:t>unsignedInt</w:t>
      </w:r>
      <w:r w:rsidR="002D2515">
        <w:t>"</w:t>
      </w:r>
      <w:r>
        <w:t>/&gt;</w:t>
      </w:r>
    </w:p>
    <w:p w14:paraId="2DFDE5E0" w14:textId="77777777" w:rsidR="003057E8" w:rsidRDefault="003057E8" w:rsidP="003057E8">
      <w:pPr>
        <w:pStyle w:val="PL"/>
      </w:pPr>
      <w:r>
        <w:tab/>
        <w:t>&lt;element name=</w:t>
      </w:r>
      <w:r w:rsidR="002D2515">
        <w:t>"</w:t>
      </w:r>
      <w:r>
        <w:t>AccessControlList</w:t>
      </w:r>
      <w:r w:rsidR="002D2515">
        <w:t>"</w:t>
      </w:r>
      <w:r>
        <w:t xml:space="preserve"> type=</w:t>
      </w:r>
      <w:r w:rsidR="002D2515">
        <w:t>"</w:t>
      </w:r>
      <w:r>
        <w:t>string</w:t>
      </w:r>
      <w:r w:rsidR="002D2515">
        <w:t>"</w:t>
      </w:r>
      <w:r>
        <w:t>/&gt;</w:t>
      </w:r>
    </w:p>
    <w:p w14:paraId="0068A090" w14:textId="77777777" w:rsidR="003057E8" w:rsidRDefault="003057E8" w:rsidP="003057E8">
      <w:pPr>
        <w:pStyle w:val="PL"/>
      </w:pPr>
      <w:r>
        <w:tab/>
        <w:t>&lt;element name=</w:t>
      </w:r>
      <w:r w:rsidR="002D2515">
        <w:t>"</w:t>
      </w:r>
      <w:r>
        <w:t>MemberDetail</w:t>
      </w:r>
      <w:r w:rsidR="002D2515">
        <w:t>"</w:t>
      </w:r>
      <w:r>
        <w:t>&gt;</w:t>
      </w:r>
    </w:p>
    <w:p w14:paraId="48E47427" w14:textId="77777777" w:rsidR="003057E8" w:rsidRDefault="003057E8" w:rsidP="003057E8">
      <w:pPr>
        <w:pStyle w:val="PL"/>
      </w:pPr>
      <w:r>
        <w:tab/>
      </w:r>
      <w:r>
        <w:tab/>
        <w:t>&lt;complexType&gt;</w:t>
      </w:r>
    </w:p>
    <w:p w14:paraId="7F48CCB7" w14:textId="77777777" w:rsidR="003057E8" w:rsidRDefault="003057E8" w:rsidP="003057E8">
      <w:pPr>
        <w:pStyle w:val="PL"/>
      </w:pPr>
      <w:r>
        <w:tab/>
      </w:r>
      <w:r>
        <w:tab/>
      </w:r>
      <w:r>
        <w:tab/>
        <w:t>&lt;sequence&gt;</w:t>
      </w:r>
    </w:p>
    <w:p w14:paraId="26E27AD3" w14:textId="77777777" w:rsidR="009F379F" w:rsidRPr="009F379F" w:rsidRDefault="009F379F" w:rsidP="009F379F">
      <w:pPr>
        <w:pStyle w:val="PL"/>
        <w:rPr>
          <w:lang w:val="fr-FR"/>
        </w:rPr>
      </w:pPr>
      <w:r w:rsidRPr="006A1056">
        <w:tab/>
      </w:r>
      <w:r w:rsidRPr="006A1056">
        <w:tab/>
      </w:r>
      <w:r w:rsidRPr="006A1056">
        <w:tab/>
      </w:r>
      <w:r w:rsidRPr="006A1056">
        <w:tab/>
      </w:r>
      <w:r w:rsidRPr="009F379F">
        <w:rPr>
          <w:lang w:val="fr-FR"/>
        </w:rPr>
        <w:t>&lt;element ref="cd:Modifier" minOccurs="0"/&gt;</w:t>
      </w:r>
    </w:p>
    <w:p w14:paraId="598EAB52" w14:textId="77777777" w:rsidR="003057E8" w:rsidRDefault="003057E8" w:rsidP="003057E8">
      <w:pPr>
        <w:pStyle w:val="PL"/>
      </w:pPr>
      <w:r w:rsidRPr="009F379F">
        <w:rPr>
          <w:lang w:val="fr-FR"/>
        </w:rPr>
        <w:tab/>
      </w:r>
      <w:r w:rsidRPr="009F379F">
        <w:rPr>
          <w:lang w:val="fr-FR"/>
        </w:rPr>
        <w:tab/>
      </w:r>
      <w:r w:rsidRPr="009F379F">
        <w:rPr>
          <w:lang w:val="fr-FR"/>
        </w:rPr>
        <w:tab/>
      </w:r>
      <w:r w:rsidRPr="009F379F">
        <w:rPr>
          <w:lang w:val="fr-FR"/>
        </w:rPr>
        <w:tab/>
      </w:r>
      <w:r>
        <w:t>&lt;element name=</w:t>
      </w:r>
      <w:r w:rsidR="002D2515">
        <w:t>"</w:t>
      </w:r>
      <w:r>
        <w:t>Enable</w:t>
      </w:r>
      <w:r w:rsidR="002D2515">
        <w:t>"</w:t>
      </w:r>
      <w:r>
        <w:t xml:space="preserve"> type=</w:t>
      </w:r>
      <w:r w:rsidR="002D2515">
        <w:t>"</w:t>
      </w:r>
      <w:r>
        <w:t>boolean</w:t>
      </w:r>
      <w:r w:rsidR="002D2515">
        <w:t>"</w:t>
      </w:r>
      <w:r>
        <w:t xml:space="preserve"> minOccurs=</w:t>
      </w:r>
      <w:r w:rsidR="002D2515">
        <w:t>"</w:t>
      </w:r>
      <w:r>
        <w:t>0</w:t>
      </w:r>
      <w:r w:rsidR="002D2515">
        <w:t>"</w:t>
      </w:r>
      <w:r>
        <w:t>/&gt;</w:t>
      </w:r>
    </w:p>
    <w:p w14:paraId="514F4B3E" w14:textId="77777777" w:rsidR="003057E8" w:rsidRDefault="003057E8" w:rsidP="003057E8">
      <w:pPr>
        <w:pStyle w:val="PL"/>
      </w:pPr>
      <w:r>
        <w:tab/>
      </w:r>
      <w:r>
        <w:tab/>
      </w:r>
      <w:r>
        <w:tab/>
      </w:r>
      <w:r>
        <w:tab/>
        <w:t>&lt;element name=</w:t>
      </w:r>
      <w:r w:rsidR="002D2515">
        <w:t>"</w:t>
      </w:r>
      <w:r>
        <w:t>IMSI</w:t>
      </w:r>
      <w:r w:rsidR="002D2515">
        <w:t>"</w:t>
      </w:r>
      <w:r>
        <w:t xml:space="preserve"> type=</w:t>
      </w:r>
      <w:r w:rsidR="002D2515">
        <w:t>"</w:t>
      </w:r>
      <w:r>
        <w:t>string</w:t>
      </w:r>
      <w:r w:rsidR="002D2515">
        <w:t>"</w:t>
      </w:r>
      <w:r>
        <w:t xml:space="preserve"> minOccurs=</w:t>
      </w:r>
      <w:r w:rsidR="002D2515">
        <w:t>"</w:t>
      </w:r>
      <w:r>
        <w:t>0</w:t>
      </w:r>
      <w:r w:rsidR="002D2515">
        <w:t>"</w:t>
      </w:r>
      <w:r>
        <w:t>/&gt;</w:t>
      </w:r>
    </w:p>
    <w:p w14:paraId="6A067D49" w14:textId="77777777" w:rsidR="003057E8" w:rsidRDefault="003057E8" w:rsidP="003057E8">
      <w:pPr>
        <w:pStyle w:val="PL"/>
      </w:pPr>
      <w:r>
        <w:tab/>
      </w:r>
      <w:r>
        <w:tab/>
      </w:r>
      <w:r>
        <w:tab/>
      </w:r>
      <w:r>
        <w:tab/>
        <w:t>&lt;element name=</w:t>
      </w:r>
      <w:r w:rsidR="002D2515">
        <w:t>"</w:t>
      </w:r>
      <w:r>
        <w:t>MSISDN</w:t>
      </w:r>
      <w:r w:rsidR="002D2515">
        <w:t>"</w:t>
      </w:r>
      <w:r>
        <w:t xml:space="preserve"> type=</w:t>
      </w:r>
      <w:r w:rsidR="002D2515">
        <w:t>"</w:t>
      </w:r>
      <w:r>
        <w:t>string</w:t>
      </w:r>
      <w:r w:rsidR="002D2515">
        <w:t>"</w:t>
      </w:r>
      <w:r>
        <w:t xml:space="preserve"> minOccurs=</w:t>
      </w:r>
      <w:r w:rsidR="002D2515">
        <w:t>"</w:t>
      </w:r>
      <w:r>
        <w:t>0</w:t>
      </w:r>
      <w:r w:rsidR="002D2515">
        <w:t>"</w:t>
      </w:r>
      <w:r>
        <w:t>/&gt;</w:t>
      </w:r>
    </w:p>
    <w:p w14:paraId="16014BB7" w14:textId="77777777" w:rsidR="003057E8" w:rsidRDefault="003057E8" w:rsidP="003057E8">
      <w:pPr>
        <w:pStyle w:val="PL"/>
      </w:pPr>
      <w:r>
        <w:tab/>
      </w:r>
      <w:r>
        <w:tab/>
      </w:r>
      <w:r>
        <w:tab/>
      </w:r>
      <w:r>
        <w:tab/>
        <w:t>&lt;element name=</w:t>
      </w:r>
      <w:r w:rsidR="002D2515">
        <w:t>"</w:t>
      </w:r>
      <w:r>
        <w:t>MembershipExpires</w:t>
      </w:r>
      <w:r w:rsidR="002D2515">
        <w:t>"</w:t>
      </w:r>
      <w:r>
        <w:t xml:space="preserve"> type=</w:t>
      </w:r>
      <w:r w:rsidR="002D2515">
        <w:t>"</w:t>
      </w:r>
      <w:r>
        <w:t>dateTime</w:t>
      </w:r>
      <w:r w:rsidR="002D2515">
        <w:t>"</w:t>
      </w:r>
      <w:r>
        <w:t xml:space="preserve"> minOccurs=</w:t>
      </w:r>
      <w:r w:rsidR="002D2515">
        <w:t>"</w:t>
      </w:r>
      <w:r>
        <w:t>0</w:t>
      </w:r>
      <w:r w:rsidR="002D2515">
        <w:t>"</w:t>
      </w:r>
      <w:r>
        <w:t>/&gt;</w:t>
      </w:r>
    </w:p>
    <w:p w14:paraId="4AC25810" w14:textId="77777777" w:rsidR="003057E8" w:rsidRDefault="003057E8" w:rsidP="003057E8">
      <w:pPr>
        <w:pStyle w:val="PL"/>
      </w:pPr>
      <w:r>
        <w:tab/>
      </w:r>
      <w:r>
        <w:tab/>
      </w:r>
      <w:r>
        <w:tab/>
        <w:t>&lt;/sequence&gt;</w:t>
      </w:r>
    </w:p>
    <w:p w14:paraId="1CB93A94" w14:textId="77777777" w:rsidR="003057E8" w:rsidRDefault="003057E8" w:rsidP="003057E8">
      <w:pPr>
        <w:pStyle w:val="PL"/>
      </w:pPr>
      <w:r>
        <w:tab/>
      </w:r>
      <w:r>
        <w:tab/>
        <w:t>&lt;/complexType&gt;</w:t>
      </w:r>
    </w:p>
    <w:p w14:paraId="0908EE4D" w14:textId="77777777" w:rsidR="003057E8" w:rsidRDefault="003057E8" w:rsidP="003057E8">
      <w:pPr>
        <w:pStyle w:val="PL"/>
      </w:pPr>
      <w:r>
        <w:tab/>
        <w:t>&lt;/element&gt;</w:t>
      </w:r>
    </w:p>
    <w:p w14:paraId="36AAABBB" w14:textId="77777777" w:rsidR="003057E8" w:rsidRDefault="003057E8" w:rsidP="003057E8">
      <w:pPr>
        <w:pStyle w:val="PL"/>
      </w:pPr>
      <w:r>
        <w:tab/>
        <w:t>&lt;element name=</w:t>
      </w:r>
      <w:r w:rsidR="002D2515">
        <w:t>"</w:t>
      </w:r>
      <w:r>
        <w:t>AccessMgmt</w:t>
      </w:r>
      <w:r w:rsidR="002D2515">
        <w:t>"</w:t>
      </w:r>
      <w:r>
        <w:t>&gt;</w:t>
      </w:r>
    </w:p>
    <w:p w14:paraId="4C8B01C5" w14:textId="77777777" w:rsidR="003057E8" w:rsidRDefault="003057E8" w:rsidP="003057E8">
      <w:pPr>
        <w:pStyle w:val="PL"/>
      </w:pPr>
      <w:r>
        <w:tab/>
      </w:r>
      <w:r>
        <w:tab/>
        <w:t>&lt;complexType&gt;</w:t>
      </w:r>
    </w:p>
    <w:p w14:paraId="0BCFBE6F" w14:textId="77777777" w:rsidR="003057E8" w:rsidRDefault="003057E8" w:rsidP="003057E8">
      <w:pPr>
        <w:pStyle w:val="PL"/>
      </w:pPr>
      <w:r>
        <w:tab/>
      </w:r>
      <w:r>
        <w:tab/>
      </w:r>
      <w:r>
        <w:tab/>
        <w:t>&lt;sequence&gt;</w:t>
      </w:r>
    </w:p>
    <w:p w14:paraId="3BC94FF6" w14:textId="77777777" w:rsidR="003057E8" w:rsidRDefault="003057E8" w:rsidP="003057E8">
      <w:pPr>
        <w:pStyle w:val="PL"/>
      </w:pPr>
      <w:r>
        <w:tab/>
      </w:r>
      <w:r>
        <w:tab/>
      </w:r>
      <w:r>
        <w:tab/>
      </w:r>
      <w:r>
        <w:tab/>
        <w:t>&lt;element ref=</w:t>
      </w:r>
      <w:r w:rsidR="002D2515">
        <w:t>"</w:t>
      </w:r>
      <w:r>
        <w:t>cd:AccessMode</w:t>
      </w:r>
      <w:r w:rsidR="002D2515">
        <w:t>"</w:t>
      </w:r>
      <w:r>
        <w:t xml:space="preserve"> minOccurs=</w:t>
      </w:r>
      <w:r w:rsidR="002D2515">
        <w:t>"</w:t>
      </w:r>
      <w:r>
        <w:t>0</w:t>
      </w:r>
      <w:r w:rsidR="002D2515">
        <w:t>"</w:t>
      </w:r>
      <w:r>
        <w:t>/&gt;</w:t>
      </w:r>
    </w:p>
    <w:p w14:paraId="350D6D94" w14:textId="77777777" w:rsidR="003057E8" w:rsidRDefault="003057E8" w:rsidP="003057E8">
      <w:pPr>
        <w:pStyle w:val="PL"/>
      </w:pPr>
      <w:r>
        <w:tab/>
      </w:r>
      <w:r>
        <w:tab/>
      </w:r>
      <w:r>
        <w:tab/>
      </w:r>
      <w:r>
        <w:tab/>
        <w:t>&lt;element ref=</w:t>
      </w:r>
      <w:r w:rsidR="002D2515">
        <w:t>"</w:t>
      </w:r>
      <w:r>
        <w:t>cd:NonCSGUEAccessDecision</w:t>
      </w:r>
      <w:r w:rsidR="002D2515">
        <w:t>"</w:t>
      </w:r>
      <w:r>
        <w:t xml:space="preserve"> minOccurs=</w:t>
      </w:r>
      <w:r w:rsidR="002D2515">
        <w:t>"</w:t>
      </w:r>
      <w:r>
        <w:t>0</w:t>
      </w:r>
      <w:r w:rsidR="002D2515">
        <w:t>"</w:t>
      </w:r>
      <w:r>
        <w:t>/&gt;</w:t>
      </w:r>
    </w:p>
    <w:p w14:paraId="5F319F1B" w14:textId="77777777" w:rsidR="003057E8" w:rsidRDefault="003057E8" w:rsidP="003057E8">
      <w:pPr>
        <w:pStyle w:val="PL"/>
      </w:pPr>
      <w:r>
        <w:tab/>
      </w:r>
      <w:r>
        <w:tab/>
      </w:r>
      <w:r>
        <w:tab/>
      </w:r>
      <w:r>
        <w:tab/>
        <w:t>&lt;element ref=</w:t>
      </w:r>
      <w:r w:rsidR="002D2515">
        <w:t>"</w:t>
      </w:r>
      <w:r>
        <w:t>cd:CSGMembershipDeterminedLocally</w:t>
      </w:r>
      <w:r w:rsidR="002D2515">
        <w:t>"</w:t>
      </w:r>
      <w:r>
        <w:t xml:space="preserve"> minOccurs=</w:t>
      </w:r>
      <w:r w:rsidR="002D2515">
        <w:t>"</w:t>
      </w:r>
      <w:r>
        <w:t>0</w:t>
      </w:r>
      <w:r w:rsidR="002D2515">
        <w:t>"</w:t>
      </w:r>
      <w:r>
        <w:t>/&gt;</w:t>
      </w:r>
    </w:p>
    <w:p w14:paraId="0DB1AE92" w14:textId="77777777" w:rsidR="003057E8" w:rsidRPr="002D2515" w:rsidRDefault="003057E8" w:rsidP="003057E8">
      <w:pPr>
        <w:pStyle w:val="PL"/>
        <w:rPr>
          <w:lang w:val="fr-FR"/>
        </w:rPr>
      </w:pPr>
      <w:r>
        <w:tab/>
      </w:r>
      <w:r>
        <w:tab/>
      </w:r>
      <w:r>
        <w:tab/>
      </w:r>
      <w:r>
        <w:tab/>
      </w:r>
      <w:r w:rsidRPr="002D2515">
        <w:rPr>
          <w:lang w:val="fr-FR"/>
        </w:rPr>
        <w:t>&lt;element ref=</w:t>
      </w:r>
      <w:r w:rsidR="002D2515" w:rsidRPr="002D2515">
        <w:rPr>
          <w:lang w:val="fr-FR"/>
        </w:rPr>
        <w:t>"</w:t>
      </w:r>
      <w:r w:rsidRPr="002D2515">
        <w:rPr>
          <w:lang w:val="fr-FR"/>
        </w:rPr>
        <w:t>cd:</w:t>
      </w:r>
      <w:r w:rsidR="006E3785">
        <w:rPr>
          <w:lang w:val="fr-FR"/>
        </w:rPr>
        <w:t>HNBName</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7482CFC2"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cd:HomeZoneName</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59693292"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cd:MaxConcurrentCSGUsers</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33C5F6DD"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cd:CSGID</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4C9C3E5F"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cd:AccessControlList</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2111A44C" w14:textId="77777777" w:rsidR="00332690" w:rsidRDefault="003057E8" w:rsidP="00332690">
      <w:pPr>
        <w:pStyle w:val="PL"/>
        <w:rPr>
          <w:lang w:eastAsia="zh-CN"/>
        </w:rPr>
      </w:pPr>
      <w:r w:rsidRPr="002D2515">
        <w:rPr>
          <w:lang w:val="fr-FR"/>
        </w:rPr>
        <w:tab/>
      </w:r>
      <w:r w:rsidRPr="002D2515">
        <w:rPr>
          <w:lang w:val="fr-FR"/>
        </w:rPr>
        <w:tab/>
      </w:r>
      <w:r w:rsidRPr="002D2515">
        <w:rPr>
          <w:lang w:val="fr-FR"/>
        </w:rPr>
        <w:tab/>
      </w:r>
      <w:r w:rsidRPr="002D2515">
        <w:rPr>
          <w:lang w:val="fr-FR"/>
        </w:rPr>
        <w:tab/>
      </w:r>
      <w:r>
        <w:t>&lt;element ref=</w:t>
      </w:r>
      <w:r w:rsidR="002D2515">
        <w:t>"</w:t>
      </w:r>
      <w:r>
        <w:t>cd:MemberDetail</w:t>
      </w:r>
      <w:r w:rsidR="002D2515">
        <w:t>"</w:t>
      </w:r>
      <w:r>
        <w:t xml:space="preserve"> minOccurs=</w:t>
      </w:r>
      <w:r w:rsidR="002D2515">
        <w:t>"</w:t>
      </w:r>
      <w:r>
        <w:t>0</w:t>
      </w:r>
      <w:r w:rsidR="002D2515">
        <w:t>"</w:t>
      </w:r>
      <w:r>
        <w:t xml:space="preserve"> maxOccurs=</w:t>
      </w:r>
      <w:r w:rsidR="002D2515">
        <w:t>"</w:t>
      </w:r>
      <w:r>
        <w:t>unbounded</w:t>
      </w:r>
      <w:r w:rsidR="002D2515">
        <w:t>"</w:t>
      </w:r>
      <w:r>
        <w:t>/&gt;</w:t>
      </w:r>
    </w:p>
    <w:p w14:paraId="3CD8ACA9" w14:textId="77777777" w:rsidR="003057E8" w:rsidRDefault="00332690" w:rsidP="00332690">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t>&lt;element ref="cd:LocalIPAccess" minOccurs="0"/&gt;</w:t>
      </w:r>
    </w:p>
    <w:p w14:paraId="5F6499F2" w14:textId="77777777" w:rsidR="003057E8" w:rsidRDefault="003057E8" w:rsidP="003057E8">
      <w:pPr>
        <w:pStyle w:val="PL"/>
      </w:pPr>
      <w:r>
        <w:lastRenderedPageBreak/>
        <w:tab/>
      </w:r>
      <w:r>
        <w:tab/>
      </w:r>
      <w:r>
        <w:tab/>
        <w:t>&lt;/sequence&gt;</w:t>
      </w:r>
    </w:p>
    <w:p w14:paraId="3172CEDA" w14:textId="77777777" w:rsidR="003057E8" w:rsidRDefault="003057E8" w:rsidP="003057E8">
      <w:pPr>
        <w:pStyle w:val="PL"/>
      </w:pPr>
      <w:r>
        <w:tab/>
      </w:r>
      <w:r>
        <w:tab/>
        <w:t>&lt;/complexType&gt;</w:t>
      </w:r>
    </w:p>
    <w:p w14:paraId="1C76574A" w14:textId="77777777" w:rsidR="003057E8" w:rsidRDefault="003057E8" w:rsidP="003057E8">
      <w:pPr>
        <w:pStyle w:val="PL"/>
      </w:pPr>
      <w:r>
        <w:tab/>
        <w:t>&lt;/element&gt;</w:t>
      </w:r>
    </w:p>
    <w:p w14:paraId="02FF8069" w14:textId="77777777" w:rsidR="003057E8" w:rsidRDefault="003057E8" w:rsidP="003057E8">
      <w:pPr>
        <w:pStyle w:val="PL"/>
      </w:pPr>
      <w:r>
        <w:tab/>
        <w:t>&lt;element name=</w:t>
      </w:r>
      <w:r w:rsidR="002D2515">
        <w:t>"</w:t>
      </w:r>
      <w:r>
        <w:t>CN</w:t>
      </w:r>
      <w:r w:rsidR="002D2515">
        <w:t>"</w:t>
      </w:r>
      <w:r>
        <w:t>&gt;</w:t>
      </w:r>
    </w:p>
    <w:p w14:paraId="1EEDFD69" w14:textId="77777777" w:rsidR="003057E8" w:rsidRDefault="003057E8" w:rsidP="003057E8">
      <w:pPr>
        <w:pStyle w:val="PL"/>
      </w:pPr>
      <w:r>
        <w:tab/>
      </w:r>
      <w:r>
        <w:tab/>
        <w:t>&lt;complexType&gt;</w:t>
      </w:r>
    </w:p>
    <w:p w14:paraId="2B1F60A4" w14:textId="77777777" w:rsidR="003057E8" w:rsidRDefault="003057E8" w:rsidP="003057E8">
      <w:pPr>
        <w:pStyle w:val="PL"/>
      </w:pPr>
      <w:r>
        <w:tab/>
      </w:r>
      <w:r>
        <w:tab/>
      </w:r>
      <w:r>
        <w:tab/>
        <w:t>&lt;sequence&gt;</w:t>
      </w:r>
    </w:p>
    <w:p w14:paraId="6DCB4699" w14:textId="77777777" w:rsidR="003057E8" w:rsidRDefault="003057E8" w:rsidP="003057E8">
      <w:pPr>
        <w:pStyle w:val="PL"/>
      </w:pPr>
      <w:r>
        <w:tab/>
      </w:r>
      <w:r>
        <w:tab/>
      </w:r>
      <w:r>
        <w:tab/>
      </w:r>
      <w:r>
        <w:tab/>
        <w:t>&lt;element ref=</w:t>
      </w:r>
      <w:r w:rsidR="002D2515">
        <w:t>"</w:t>
      </w:r>
      <w:r>
        <w:t>cd:PLMNType</w:t>
      </w:r>
      <w:r w:rsidR="002D2515">
        <w:t>"</w:t>
      </w:r>
      <w:r>
        <w:t xml:space="preserve"> minOccurs=</w:t>
      </w:r>
      <w:r w:rsidR="002D2515">
        <w:t>"</w:t>
      </w:r>
      <w:r>
        <w:t>0</w:t>
      </w:r>
      <w:r w:rsidR="002D2515">
        <w:t>"</w:t>
      </w:r>
      <w:r>
        <w:t>/&gt;</w:t>
      </w:r>
    </w:p>
    <w:p w14:paraId="2A603F50" w14:textId="77777777" w:rsidR="003057E8" w:rsidRDefault="003057E8" w:rsidP="003057E8">
      <w:pPr>
        <w:pStyle w:val="PL"/>
      </w:pPr>
      <w:r>
        <w:tab/>
      </w:r>
      <w:r>
        <w:tab/>
      </w:r>
      <w:r>
        <w:tab/>
      </w:r>
      <w:r>
        <w:tab/>
        <w:t>&lt;element name=</w:t>
      </w:r>
      <w:r w:rsidR="002D2515">
        <w:t>"</w:t>
      </w:r>
      <w:r>
        <w:t>PLMNID</w:t>
      </w:r>
      <w:r w:rsidR="002D2515">
        <w:t>"</w:t>
      </w:r>
      <w:r>
        <w:t xml:space="preserve"> type=</w:t>
      </w:r>
      <w:r w:rsidR="002D2515">
        <w:t>"</w:t>
      </w:r>
      <w:r>
        <w:t>string</w:t>
      </w:r>
      <w:r w:rsidR="002D2515">
        <w:t>"</w:t>
      </w:r>
      <w:r>
        <w:t xml:space="preserve"> minOccurs=</w:t>
      </w:r>
      <w:r w:rsidR="002D2515">
        <w:t>"</w:t>
      </w:r>
      <w:r>
        <w:t>0</w:t>
      </w:r>
      <w:r w:rsidR="002D2515">
        <w:t>"</w:t>
      </w:r>
      <w:r>
        <w:t>/&gt;</w:t>
      </w:r>
    </w:p>
    <w:p w14:paraId="4969B0E9" w14:textId="77777777" w:rsidR="003057E8" w:rsidRDefault="003057E8" w:rsidP="003057E8">
      <w:pPr>
        <w:pStyle w:val="PL"/>
      </w:pPr>
      <w:r>
        <w:tab/>
      </w:r>
      <w:r>
        <w:tab/>
      </w:r>
      <w:r>
        <w:tab/>
      </w:r>
      <w:r>
        <w:tab/>
        <w:t>&lt;element name=</w:t>
      </w:r>
      <w:r w:rsidR="002D2515">
        <w:t>"</w:t>
      </w:r>
      <w:r>
        <w:t>EquivPLMNID</w:t>
      </w:r>
      <w:r w:rsidR="002D2515">
        <w:t>"</w:t>
      </w:r>
      <w:r>
        <w:t xml:space="preserve"> type=</w:t>
      </w:r>
      <w:r w:rsidR="002D2515">
        <w:t>"</w:t>
      </w:r>
      <w:r>
        <w:t>string</w:t>
      </w:r>
      <w:r w:rsidR="002D2515">
        <w:t>"</w:t>
      </w:r>
      <w:r>
        <w:t xml:space="preserve"> minOccurs=</w:t>
      </w:r>
      <w:r w:rsidR="002D2515">
        <w:t>"</w:t>
      </w:r>
      <w:r>
        <w:t>0</w:t>
      </w:r>
      <w:r w:rsidR="002D2515">
        <w:t>"</w:t>
      </w:r>
      <w:r>
        <w:t>/&gt;</w:t>
      </w:r>
    </w:p>
    <w:p w14:paraId="76B4B41B" w14:textId="77777777" w:rsidR="003057E8" w:rsidRDefault="003057E8" w:rsidP="003057E8">
      <w:pPr>
        <w:pStyle w:val="PL"/>
      </w:pPr>
      <w:r>
        <w:tab/>
      </w:r>
      <w:r>
        <w:tab/>
      </w:r>
      <w:r>
        <w:tab/>
      </w:r>
      <w:r>
        <w:tab/>
        <w:t>&lt;element name=</w:t>
      </w:r>
      <w:r w:rsidR="002D2515">
        <w:t>"</w:t>
      </w:r>
      <w:r>
        <w:t>SAC</w:t>
      </w:r>
      <w:r w:rsidR="002D2515">
        <w:t>"</w:t>
      </w:r>
      <w:r>
        <w:t xml:space="preserve"> type=</w:t>
      </w:r>
      <w:r w:rsidR="002D2515">
        <w:t>"</w:t>
      </w:r>
      <w:r>
        <w:t>unsignedInt</w:t>
      </w:r>
      <w:r w:rsidR="002D2515">
        <w:t>"</w:t>
      </w:r>
      <w:r>
        <w:t xml:space="preserve"> minOccurs=</w:t>
      </w:r>
      <w:r w:rsidR="002D2515">
        <w:t>"</w:t>
      </w:r>
      <w:r>
        <w:t>0</w:t>
      </w:r>
      <w:r w:rsidR="002D2515">
        <w:t>"</w:t>
      </w:r>
      <w:r>
        <w:t>/&gt;</w:t>
      </w:r>
    </w:p>
    <w:p w14:paraId="0D6E6B5E" w14:textId="77777777" w:rsidR="003057E8" w:rsidRDefault="003057E8" w:rsidP="003057E8">
      <w:pPr>
        <w:pStyle w:val="PL"/>
      </w:pPr>
      <w:r>
        <w:tab/>
      </w:r>
      <w:r>
        <w:tab/>
      </w:r>
      <w:r>
        <w:tab/>
      </w:r>
      <w:r>
        <w:tab/>
        <w:t>&lt;element name=</w:t>
      </w:r>
      <w:r w:rsidR="002D2515">
        <w:t>"</w:t>
      </w:r>
      <w:r>
        <w:t>LACRAC</w:t>
      </w:r>
      <w:r w:rsidR="002D2515">
        <w:t>"</w:t>
      </w:r>
      <w:r>
        <w:t xml:space="preserve"> type=</w:t>
      </w:r>
      <w:r w:rsidR="002D2515">
        <w:t>"</w:t>
      </w:r>
      <w:r>
        <w:t>string</w:t>
      </w:r>
      <w:r w:rsidR="002D2515">
        <w:t>"</w:t>
      </w:r>
      <w:r>
        <w:t xml:space="preserve"> minOccurs=</w:t>
      </w:r>
      <w:r w:rsidR="002D2515">
        <w:t>"</w:t>
      </w:r>
      <w:r>
        <w:t>0</w:t>
      </w:r>
      <w:r w:rsidR="002D2515">
        <w:t>"</w:t>
      </w:r>
      <w:r>
        <w:t>/&gt;</w:t>
      </w:r>
    </w:p>
    <w:p w14:paraId="6019BCDA" w14:textId="77777777" w:rsidR="003057E8" w:rsidRDefault="003057E8" w:rsidP="003057E8">
      <w:pPr>
        <w:pStyle w:val="PL"/>
      </w:pPr>
      <w:r>
        <w:tab/>
      </w:r>
      <w:r>
        <w:tab/>
      </w:r>
      <w:r>
        <w:tab/>
      </w:r>
      <w:r>
        <w:tab/>
        <w:t>&lt;element name=</w:t>
      </w:r>
      <w:r w:rsidR="002D2515">
        <w:t>"</w:t>
      </w:r>
      <w:r>
        <w:t>CSDomain</w:t>
      </w:r>
      <w:r w:rsidR="002D2515">
        <w:t>"</w:t>
      </w:r>
      <w:r>
        <w:t xml:space="preserve"> minOccurs=</w:t>
      </w:r>
      <w:r w:rsidR="002D2515">
        <w:t>"</w:t>
      </w:r>
      <w:r>
        <w:t>0</w:t>
      </w:r>
      <w:r w:rsidR="002D2515">
        <w:t>"</w:t>
      </w:r>
      <w:r>
        <w:t>&gt;</w:t>
      </w:r>
    </w:p>
    <w:p w14:paraId="566EF0E1" w14:textId="77777777" w:rsidR="003057E8" w:rsidRDefault="003057E8" w:rsidP="003057E8">
      <w:pPr>
        <w:pStyle w:val="PL"/>
      </w:pPr>
      <w:r>
        <w:tab/>
      </w:r>
      <w:r>
        <w:tab/>
      </w:r>
      <w:r>
        <w:tab/>
      </w:r>
      <w:r>
        <w:tab/>
      </w:r>
      <w:r>
        <w:tab/>
        <w:t>&lt;complexType&gt;</w:t>
      </w:r>
    </w:p>
    <w:p w14:paraId="791BC0FA" w14:textId="77777777" w:rsidR="003057E8" w:rsidRDefault="003057E8" w:rsidP="003057E8">
      <w:pPr>
        <w:pStyle w:val="PL"/>
      </w:pPr>
      <w:r>
        <w:tab/>
      </w:r>
      <w:r>
        <w:tab/>
      </w:r>
      <w:r>
        <w:tab/>
      </w:r>
      <w:r>
        <w:tab/>
      </w:r>
      <w:r>
        <w:tab/>
      </w:r>
      <w:r>
        <w:tab/>
        <w:t>&lt;sequence&gt;</w:t>
      </w:r>
    </w:p>
    <w:p w14:paraId="38C71D79" w14:textId="77777777" w:rsidR="003057E8" w:rsidRDefault="003057E8" w:rsidP="003057E8">
      <w:pPr>
        <w:pStyle w:val="PL"/>
      </w:pPr>
      <w:r>
        <w:tab/>
      </w:r>
      <w:r>
        <w:tab/>
      </w:r>
      <w:r>
        <w:tab/>
      </w:r>
      <w:r>
        <w:tab/>
      </w:r>
      <w:r>
        <w:tab/>
      </w:r>
      <w:r>
        <w:tab/>
      </w:r>
      <w:r>
        <w:tab/>
        <w:t>&lt;element name=</w:t>
      </w:r>
      <w:r w:rsidR="002D2515">
        <w:t>"</w:t>
      </w:r>
      <w:r>
        <w:t>T3212</w:t>
      </w:r>
      <w:r w:rsidR="002D2515">
        <w:t>"</w:t>
      </w:r>
      <w:r>
        <w:t xml:space="preserve"> type=</w:t>
      </w:r>
      <w:r w:rsidR="002D2515">
        <w:t>"</w:t>
      </w:r>
      <w:r>
        <w:t>unsignedInt</w:t>
      </w:r>
      <w:r w:rsidR="002D2515">
        <w:t>"</w:t>
      </w:r>
      <w:r>
        <w:t xml:space="preserve"> minOccurs=</w:t>
      </w:r>
      <w:r w:rsidR="002D2515">
        <w:t>"</w:t>
      </w:r>
      <w:r>
        <w:t>0</w:t>
      </w:r>
      <w:r w:rsidR="002D2515">
        <w:t>"</w:t>
      </w:r>
      <w:r>
        <w:t>/&gt;</w:t>
      </w:r>
    </w:p>
    <w:p w14:paraId="49C27F1A" w14:textId="77777777" w:rsidR="003057E8" w:rsidRDefault="003057E8" w:rsidP="003057E8">
      <w:pPr>
        <w:pStyle w:val="PL"/>
      </w:pPr>
      <w:r>
        <w:tab/>
      </w:r>
      <w:r>
        <w:tab/>
      </w:r>
      <w:r>
        <w:tab/>
      </w:r>
      <w:r>
        <w:tab/>
      </w:r>
      <w:r>
        <w:tab/>
      </w:r>
      <w:r>
        <w:tab/>
      </w:r>
      <w:r>
        <w:tab/>
        <w:t>&lt;element name=</w:t>
      </w:r>
      <w:r w:rsidR="002D2515">
        <w:t>"</w:t>
      </w:r>
      <w:r>
        <w:t>IMSIAttachDetachEnable</w:t>
      </w:r>
      <w:r w:rsidR="002D2515">
        <w:t>"</w:t>
      </w:r>
      <w:r>
        <w:t xml:space="preserve"> type=</w:t>
      </w:r>
      <w:r w:rsidR="002D2515">
        <w:t>"</w:t>
      </w:r>
      <w:r>
        <w:t>boolean</w:t>
      </w:r>
      <w:r w:rsidR="002D2515">
        <w:t>"</w:t>
      </w:r>
      <w:r>
        <w:t xml:space="preserve"> minOccurs=</w:t>
      </w:r>
      <w:r w:rsidR="002D2515">
        <w:t>"</w:t>
      </w:r>
      <w:r>
        <w:t>0</w:t>
      </w:r>
      <w:r w:rsidR="002D2515">
        <w:t>"</w:t>
      </w:r>
      <w:r>
        <w:t>/&gt;</w:t>
      </w:r>
    </w:p>
    <w:p w14:paraId="4592E19C" w14:textId="77777777" w:rsidR="003057E8" w:rsidRDefault="003057E8" w:rsidP="003057E8">
      <w:pPr>
        <w:pStyle w:val="PL"/>
      </w:pPr>
      <w:r>
        <w:tab/>
      </w:r>
      <w:r>
        <w:tab/>
      </w:r>
      <w:r>
        <w:tab/>
      </w:r>
      <w:r>
        <w:tab/>
      </w:r>
      <w:r>
        <w:tab/>
      </w:r>
      <w:r>
        <w:tab/>
        <w:t>&lt;/sequence&gt;</w:t>
      </w:r>
    </w:p>
    <w:p w14:paraId="2EE5FD5B" w14:textId="77777777" w:rsidR="003057E8" w:rsidRDefault="003057E8" w:rsidP="003057E8">
      <w:pPr>
        <w:pStyle w:val="PL"/>
      </w:pPr>
      <w:r>
        <w:tab/>
      </w:r>
      <w:r>
        <w:tab/>
      </w:r>
      <w:r>
        <w:tab/>
      </w:r>
      <w:r>
        <w:tab/>
      </w:r>
      <w:r>
        <w:tab/>
        <w:t>&lt;/complexType&gt;</w:t>
      </w:r>
    </w:p>
    <w:p w14:paraId="4835642D" w14:textId="77777777" w:rsidR="003057E8" w:rsidRDefault="003057E8" w:rsidP="003057E8">
      <w:pPr>
        <w:pStyle w:val="PL"/>
      </w:pPr>
      <w:r>
        <w:tab/>
      </w:r>
      <w:r>
        <w:tab/>
      </w:r>
      <w:r>
        <w:tab/>
      </w:r>
      <w:r>
        <w:tab/>
        <w:t>&lt;/element&gt;</w:t>
      </w:r>
    </w:p>
    <w:p w14:paraId="4350DD33" w14:textId="77777777" w:rsidR="003057E8" w:rsidRDefault="003057E8" w:rsidP="003057E8">
      <w:pPr>
        <w:pStyle w:val="PL"/>
      </w:pPr>
      <w:r>
        <w:tab/>
      </w:r>
      <w:r>
        <w:tab/>
      </w:r>
      <w:r>
        <w:tab/>
      </w:r>
      <w:r>
        <w:tab/>
        <w:t>&lt;element name=</w:t>
      </w:r>
      <w:r w:rsidR="002D2515">
        <w:t>"</w:t>
      </w:r>
      <w:r>
        <w:t>PSDomain</w:t>
      </w:r>
      <w:r w:rsidR="002D2515">
        <w:t>"</w:t>
      </w:r>
      <w:r>
        <w:t xml:space="preserve"> minOccurs=</w:t>
      </w:r>
      <w:r w:rsidR="002D2515">
        <w:t>"</w:t>
      </w:r>
      <w:r>
        <w:t>0</w:t>
      </w:r>
      <w:r w:rsidR="002D2515">
        <w:t>"</w:t>
      </w:r>
      <w:r>
        <w:t>&gt;</w:t>
      </w:r>
    </w:p>
    <w:p w14:paraId="1042D8FA" w14:textId="77777777" w:rsidR="003057E8" w:rsidRDefault="003057E8" w:rsidP="003057E8">
      <w:pPr>
        <w:pStyle w:val="PL"/>
      </w:pPr>
      <w:r>
        <w:tab/>
      </w:r>
      <w:r>
        <w:tab/>
      </w:r>
      <w:r>
        <w:tab/>
      </w:r>
      <w:r>
        <w:tab/>
      </w:r>
      <w:r>
        <w:tab/>
        <w:t>&lt;complexType&gt;</w:t>
      </w:r>
    </w:p>
    <w:p w14:paraId="6F8AB46D" w14:textId="77777777" w:rsidR="003057E8" w:rsidRDefault="003057E8" w:rsidP="003057E8">
      <w:pPr>
        <w:pStyle w:val="PL"/>
      </w:pPr>
      <w:r>
        <w:tab/>
      </w:r>
      <w:r>
        <w:tab/>
      </w:r>
      <w:r>
        <w:tab/>
      </w:r>
      <w:r>
        <w:tab/>
      </w:r>
      <w:r>
        <w:tab/>
      </w:r>
      <w:r>
        <w:tab/>
        <w:t>&lt;sequence&gt;</w:t>
      </w:r>
    </w:p>
    <w:p w14:paraId="3738AFFC" w14:textId="77777777" w:rsidR="003057E8" w:rsidRDefault="003057E8" w:rsidP="003057E8">
      <w:pPr>
        <w:pStyle w:val="PL"/>
      </w:pPr>
      <w:r>
        <w:tab/>
      </w:r>
      <w:r>
        <w:tab/>
      </w:r>
      <w:r>
        <w:tab/>
      </w:r>
      <w:r>
        <w:tab/>
      </w:r>
      <w:r>
        <w:tab/>
      </w:r>
      <w:r>
        <w:tab/>
      </w:r>
      <w:r>
        <w:tab/>
        <w:t>&lt;element name=</w:t>
      </w:r>
      <w:r w:rsidR="002D2515">
        <w:t>"</w:t>
      </w:r>
      <w:r>
        <w:t>NetworkModeOperationCombined</w:t>
      </w:r>
      <w:r w:rsidR="002D2515">
        <w:t>"</w:t>
      </w:r>
      <w:r>
        <w:t xml:space="preserve"> type=</w:t>
      </w:r>
      <w:r w:rsidR="002D2515">
        <w:t>"</w:t>
      </w:r>
      <w:r>
        <w:t>boolean</w:t>
      </w:r>
      <w:r w:rsidR="002D2515">
        <w:t>"</w:t>
      </w:r>
      <w:r>
        <w:t xml:space="preserve"> minOccurs=</w:t>
      </w:r>
      <w:r w:rsidR="002D2515">
        <w:t>"</w:t>
      </w:r>
      <w:r>
        <w:t>0</w:t>
      </w:r>
      <w:r w:rsidR="002D2515">
        <w:t>"</w:t>
      </w:r>
      <w:r>
        <w:t>/&gt;</w:t>
      </w:r>
    </w:p>
    <w:p w14:paraId="14C43017" w14:textId="77777777" w:rsidR="003057E8" w:rsidRDefault="003057E8" w:rsidP="003057E8">
      <w:pPr>
        <w:pStyle w:val="PL"/>
      </w:pPr>
      <w:r>
        <w:tab/>
      </w:r>
      <w:r>
        <w:tab/>
      </w:r>
      <w:r>
        <w:tab/>
      </w:r>
      <w:r>
        <w:tab/>
      </w:r>
      <w:r>
        <w:tab/>
      </w:r>
      <w:r>
        <w:tab/>
        <w:t>&lt;/sequence&gt;</w:t>
      </w:r>
    </w:p>
    <w:p w14:paraId="45759827" w14:textId="77777777" w:rsidR="003057E8" w:rsidRDefault="003057E8" w:rsidP="003057E8">
      <w:pPr>
        <w:pStyle w:val="PL"/>
      </w:pPr>
      <w:r>
        <w:tab/>
      </w:r>
      <w:r>
        <w:tab/>
      </w:r>
      <w:r>
        <w:tab/>
      </w:r>
      <w:r>
        <w:tab/>
      </w:r>
      <w:r>
        <w:tab/>
        <w:t>&lt;/complexType&gt;</w:t>
      </w:r>
    </w:p>
    <w:p w14:paraId="4B5AFA0B" w14:textId="77777777" w:rsidR="003057E8" w:rsidRDefault="003057E8" w:rsidP="003057E8">
      <w:pPr>
        <w:pStyle w:val="PL"/>
      </w:pPr>
      <w:r>
        <w:tab/>
      </w:r>
      <w:r>
        <w:tab/>
      </w:r>
      <w:r>
        <w:tab/>
      </w:r>
      <w:r>
        <w:tab/>
        <w:t>&lt;/element&gt;</w:t>
      </w:r>
    </w:p>
    <w:p w14:paraId="7C3744B8" w14:textId="77777777" w:rsidR="003057E8" w:rsidRDefault="003057E8" w:rsidP="003057E8">
      <w:pPr>
        <w:pStyle w:val="PL"/>
      </w:pPr>
      <w:r>
        <w:tab/>
      </w:r>
      <w:r>
        <w:tab/>
      </w:r>
      <w:r>
        <w:tab/>
        <w:t>&lt;/sequence&gt;</w:t>
      </w:r>
    </w:p>
    <w:p w14:paraId="6F54470B" w14:textId="77777777" w:rsidR="003057E8" w:rsidRDefault="003057E8" w:rsidP="003057E8">
      <w:pPr>
        <w:pStyle w:val="PL"/>
      </w:pPr>
      <w:r>
        <w:tab/>
      </w:r>
      <w:r>
        <w:tab/>
        <w:t>&lt;/complexType&gt;</w:t>
      </w:r>
    </w:p>
    <w:p w14:paraId="0F36691C" w14:textId="77777777" w:rsidR="003057E8" w:rsidRDefault="003057E8" w:rsidP="003057E8">
      <w:pPr>
        <w:pStyle w:val="PL"/>
      </w:pPr>
      <w:r>
        <w:tab/>
        <w:t>&lt;/element&gt;</w:t>
      </w:r>
    </w:p>
    <w:p w14:paraId="356B113E" w14:textId="77777777" w:rsidR="003057E8" w:rsidRDefault="003057E8" w:rsidP="003057E8">
      <w:pPr>
        <w:pStyle w:val="PL"/>
      </w:pPr>
      <w:r>
        <w:tab/>
        <w:t>&lt;element name=</w:t>
      </w:r>
      <w:r w:rsidR="002D2515">
        <w:t>"</w:t>
      </w:r>
      <w:r>
        <w:t>CSG</w:t>
      </w:r>
      <w:r w:rsidR="002D2515">
        <w:t>"</w:t>
      </w:r>
      <w:r>
        <w:t>&gt;</w:t>
      </w:r>
    </w:p>
    <w:p w14:paraId="67814898" w14:textId="77777777" w:rsidR="003057E8" w:rsidRDefault="003057E8" w:rsidP="003057E8">
      <w:pPr>
        <w:pStyle w:val="PL"/>
      </w:pPr>
      <w:r>
        <w:tab/>
      </w:r>
      <w:r>
        <w:tab/>
        <w:t>&lt;complexType&gt;</w:t>
      </w:r>
    </w:p>
    <w:p w14:paraId="65CADD96" w14:textId="77777777" w:rsidR="003057E8" w:rsidRDefault="003057E8" w:rsidP="003057E8">
      <w:pPr>
        <w:pStyle w:val="PL"/>
      </w:pPr>
      <w:r>
        <w:tab/>
      </w:r>
      <w:r>
        <w:tab/>
      </w:r>
      <w:r>
        <w:tab/>
        <w:t>&lt;sequence&gt;</w:t>
      </w:r>
    </w:p>
    <w:p w14:paraId="32A3B2B0" w14:textId="77777777" w:rsidR="003057E8" w:rsidRDefault="003057E8" w:rsidP="003057E8">
      <w:pPr>
        <w:pStyle w:val="PL"/>
      </w:pPr>
      <w:r>
        <w:tab/>
      </w:r>
      <w:r>
        <w:tab/>
      </w:r>
      <w:r>
        <w:tab/>
      </w:r>
      <w:r>
        <w:tab/>
        <w:t>&lt;element name=</w:t>
      </w:r>
      <w:r w:rsidR="002D2515">
        <w:t>"</w:t>
      </w:r>
      <w:r>
        <w:t>UARFCNDLList</w:t>
      </w:r>
      <w:r w:rsidR="002D2515">
        <w:t>"</w:t>
      </w:r>
      <w:r>
        <w:t xml:space="preserve"> type=</w:t>
      </w:r>
      <w:r w:rsidR="002D2515">
        <w:t>"</w:t>
      </w:r>
      <w:r>
        <w:t>string</w:t>
      </w:r>
      <w:r w:rsidR="002D2515">
        <w:t>"</w:t>
      </w:r>
      <w:r>
        <w:t xml:space="preserve"> minOccurs=</w:t>
      </w:r>
      <w:r w:rsidR="002D2515">
        <w:t>"</w:t>
      </w:r>
      <w:r>
        <w:t>0</w:t>
      </w:r>
      <w:r w:rsidR="002D2515">
        <w:t>"</w:t>
      </w:r>
      <w:r>
        <w:t>/&gt;</w:t>
      </w:r>
    </w:p>
    <w:p w14:paraId="4D0AD2B1" w14:textId="77777777" w:rsidR="003057E8" w:rsidRDefault="003057E8" w:rsidP="003057E8">
      <w:pPr>
        <w:pStyle w:val="PL"/>
      </w:pPr>
      <w:r>
        <w:tab/>
      </w:r>
      <w:r>
        <w:tab/>
      </w:r>
      <w:r>
        <w:tab/>
      </w:r>
      <w:r>
        <w:tab/>
        <w:t>&lt;element name=</w:t>
      </w:r>
      <w:r w:rsidR="002D2515">
        <w:t>"</w:t>
      </w:r>
      <w:r>
        <w:t>CSGPSCSplitInfo</w:t>
      </w:r>
      <w:r w:rsidR="002D2515">
        <w:t>"</w:t>
      </w:r>
      <w:r>
        <w:t xml:space="preserve"> minOccurs=</w:t>
      </w:r>
      <w:r w:rsidR="002D2515">
        <w:t>"</w:t>
      </w:r>
      <w:r>
        <w:t>0</w:t>
      </w:r>
      <w:r w:rsidR="002D2515">
        <w:t>"</w:t>
      </w:r>
      <w:r>
        <w:t>&gt;</w:t>
      </w:r>
    </w:p>
    <w:p w14:paraId="3341B874" w14:textId="77777777" w:rsidR="003057E8" w:rsidRDefault="003057E8" w:rsidP="003057E8">
      <w:pPr>
        <w:pStyle w:val="PL"/>
      </w:pPr>
      <w:r>
        <w:tab/>
      </w:r>
      <w:r>
        <w:tab/>
      </w:r>
      <w:r>
        <w:tab/>
      </w:r>
      <w:r>
        <w:tab/>
      </w:r>
      <w:r>
        <w:tab/>
        <w:t>&lt;complexType&gt;</w:t>
      </w:r>
    </w:p>
    <w:p w14:paraId="7B4E000C" w14:textId="77777777" w:rsidR="003057E8" w:rsidRDefault="003057E8" w:rsidP="003057E8">
      <w:pPr>
        <w:pStyle w:val="PL"/>
      </w:pPr>
      <w:r>
        <w:tab/>
      </w:r>
      <w:r>
        <w:tab/>
      </w:r>
      <w:r>
        <w:tab/>
      </w:r>
      <w:r>
        <w:tab/>
      </w:r>
      <w:r>
        <w:tab/>
      </w:r>
      <w:r>
        <w:tab/>
        <w:t>&lt;sequence&gt;</w:t>
      </w:r>
    </w:p>
    <w:p w14:paraId="7A64B841" w14:textId="77777777" w:rsidR="003057E8" w:rsidRDefault="003057E8" w:rsidP="003057E8">
      <w:pPr>
        <w:pStyle w:val="PL"/>
      </w:pPr>
      <w:r>
        <w:tab/>
      </w:r>
      <w:r>
        <w:tab/>
      </w:r>
      <w:r>
        <w:tab/>
      </w:r>
      <w:r>
        <w:tab/>
      </w:r>
      <w:r>
        <w:tab/>
      </w:r>
      <w:r>
        <w:tab/>
      </w:r>
      <w:r>
        <w:tab/>
        <w:t>&lt;element name=</w:t>
      </w:r>
      <w:r w:rsidR="002D2515">
        <w:t>"</w:t>
      </w:r>
      <w:r>
        <w:t>StartPSCRange1Coefficient</w:t>
      </w:r>
      <w:r w:rsidR="002D2515">
        <w:t>"</w:t>
      </w:r>
      <w:r>
        <w:t xml:space="preserve"> type=</w:t>
      </w:r>
      <w:r w:rsidR="002D2515">
        <w:t>"</w:t>
      </w:r>
      <w:r>
        <w:t>unsignedInt</w:t>
      </w:r>
      <w:r w:rsidR="002D2515">
        <w:t>"</w:t>
      </w:r>
      <w:r>
        <w:t xml:space="preserve"> minOccurs=</w:t>
      </w:r>
      <w:r w:rsidR="002D2515">
        <w:t>"</w:t>
      </w:r>
      <w:r>
        <w:t>0</w:t>
      </w:r>
      <w:r w:rsidR="002D2515">
        <w:t>"</w:t>
      </w:r>
      <w:r>
        <w:t>/&gt;</w:t>
      </w:r>
    </w:p>
    <w:p w14:paraId="04FD8509" w14:textId="77777777" w:rsidR="003057E8" w:rsidRDefault="003057E8" w:rsidP="003057E8">
      <w:pPr>
        <w:pStyle w:val="PL"/>
      </w:pPr>
      <w:r>
        <w:tab/>
      </w:r>
      <w:r>
        <w:tab/>
      </w:r>
      <w:r>
        <w:tab/>
      </w:r>
      <w:r>
        <w:tab/>
      </w:r>
      <w:r>
        <w:tab/>
      </w:r>
      <w:r>
        <w:tab/>
      </w:r>
      <w:r>
        <w:tab/>
        <w:t>&lt;element ref=</w:t>
      </w:r>
      <w:r w:rsidR="002D2515">
        <w:t>"</w:t>
      </w:r>
      <w:r>
        <w:t>cd:NumberOfPSCs</w:t>
      </w:r>
      <w:r w:rsidR="002D2515">
        <w:t>"</w:t>
      </w:r>
      <w:r>
        <w:t xml:space="preserve"> minOccurs=</w:t>
      </w:r>
      <w:r w:rsidR="002D2515">
        <w:t>"</w:t>
      </w:r>
      <w:r>
        <w:t>0</w:t>
      </w:r>
      <w:r w:rsidR="002D2515">
        <w:t>"</w:t>
      </w:r>
      <w:r>
        <w:t>/&gt;</w:t>
      </w:r>
    </w:p>
    <w:p w14:paraId="0CE561A5" w14:textId="77777777" w:rsidR="003057E8" w:rsidRDefault="003057E8" w:rsidP="003057E8">
      <w:pPr>
        <w:pStyle w:val="PL"/>
      </w:pPr>
      <w:r>
        <w:tab/>
      </w:r>
      <w:r>
        <w:tab/>
      </w:r>
      <w:r>
        <w:tab/>
      </w:r>
      <w:r>
        <w:tab/>
      </w:r>
      <w:r>
        <w:tab/>
      </w:r>
      <w:r>
        <w:tab/>
      </w:r>
      <w:r>
        <w:tab/>
        <w:t>&lt;element name=</w:t>
      </w:r>
      <w:r w:rsidR="002D2515">
        <w:t>"</w:t>
      </w:r>
      <w:r>
        <w:t>PSCRange2Offset</w:t>
      </w:r>
      <w:r w:rsidR="002D2515">
        <w:t>"</w:t>
      </w:r>
      <w:r>
        <w:t xml:space="preserve"> type=</w:t>
      </w:r>
      <w:r w:rsidR="002D2515">
        <w:t>"</w:t>
      </w:r>
      <w:r>
        <w:t>unsignedInt</w:t>
      </w:r>
      <w:r w:rsidR="002D2515">
        <w:t>"</w:t>
      </w:r>
      <w:r>
        <w:t xml:space="preserve"> minOccurs=</w:t>
      </w:r>
      <w:r w:rsidR="002D2515">
        <w:t>"</w:t>
      </w:r>
      <w:r>
        <w:t>0</w:t>
      </w:r>
      <w:r w:rsidR="002D2515">
        <w:t>"</w:t>
      </w:r>
      <w:r>
        <w:t>/&gt;</w:t>
      </w:r>
    </w:p>
    <w:p w14:paraId="56DFB355" w14:textId="77777777" w:rsidR="003057E8" w:rsidRDefault="003057E8" w:rsidP="003057E8">
      <w:pPr>
        <w:pStyle w:val="PL"/>
      </w:pPr>
      <w:r>
        <w:tab/>
      </w:r>
      <w:r>
        <w:tab/>
      </w:r>
      <w:r>
        <w:tab/>
      </w:r>
      <w:r>
        <w:tab/>
      </w:r>
      <w:r>
        <w:tab/>
      </w:r>
      <w:r>
        <w:tab/>
        <w:t>&lt;/sequence&gt;</w:t>
      </w:r>
    </w:p>
    <w:p w14:paraId="5EEFAD27" w14:textId="77777777" w:rsidR="003057E8" w:rsidRDefault="003057E8" w:rsidP="003057E8">
      <w:pPr>
        <w:pStyle w:val="PL"/>
      </w:pPr>
      <w:r>
        <w:tab/>
      </w:r>
      <w:r>
        <w:tab/>
      </w:r>
      <w:r>
        <w:tab/>
      </w:r>
      <w:r>
        <w:tab/>
      </w:r>
      <w:r>
        <w:tab/>
        <w:t>&lt;/complexType&gt;</w:t>
      </w:r>
    </w:p>
    <w:p w14:paraId="2BD292E0" w14:textId="77777777" w:rsidR="003057E8" w:rsidRDefault="003057E8" w:rsidP="003057E8">
      <w:pPr>
        <w:pStyle w:val="PL"/>
      </w:pPr>
      <w:r>
        <w:tab/>
      </w:r>
      <w:r>
        <w:tab/>
      </w:r>
      <w:r>
        <w:tab/>
      </w:r>
      <w:r>
        <w:tab/>
        <w:t>&lt;/element&gt;</w:t>
      </w:r>
    </w:p>
    <w:p w14:paraId="48596FD2" w14:textId="77777777" w:rsidR="003057E8" w:rsidRDefault="003057E8" w:rsidP="003057E8">
      <w:pPr>
        <w:pStyle w:val="PL"/>
      </w:pPr>
      <w:r>
        <w:tab/>
      </w:r>
      <w:r>
        <w:tab/>
      </w:r>
      <w:r>
        <w:tab/>
        <w:t>&lt;/sequence&gt;</w:t>
      </w:r>
    </w:p>
    <w:p w14:paraId="2A2399F7" w14:textId="77777777" w:rsidR="003057E8" w:rsidRDefault="003057E8" w:rsidP="003057E8">
      <w:pPr>
        <w:pStyle w:val="PL"/>
      </w:pPr>
      <w:r>
        <w:tab/>
      </w:r>
      <w:r>
        <w:tab/>
        <w:t>&lt;/complexType&gt;</w:t>
      </w:r>
    </w:p>
    <w:p w14:paraId="32D667EE" w14:textId="77777777" w:rsidR="003057E8" w:rsidRDefault="003057E8" w:rsidP="003057E8">
      <w:pPr>
        <w:pStyle w:val="PL"/>
      </w:pPr>
      <w:r>
        <w:tab/>
        <w:t>&lt;/element&gt;</w:t>
      </w:r>
    </w:p>
    <w:p w14:paraId="665DEF13" w14:textId="77777777" w:rsidR="003057E8" w:rsidRDefault="003057E8" w:rsidP="003057E8">
      <w:pPr>
        <w:pStyle w:val="PL"/>
      </w:pPr>
      <w:r>
        <w:tab/>
        <w:t>&lt;element name=</w:t>
      </w:r>
      <w:r w:rsidR="002D2515">
        <w:t>"</w:t>
      </w:r>
      <w:r>
        <w:t>CellSelection</w:t>
      </w:r>
      <w:r w:rsidR="002D2515">
        <w:t>"</w:t>
      </w:r>
      <w:r>
        <w:t>&gt;</w:t>
      </w:r>
    </w:p>
    <w:p w14:paraId="3CA98F08" w14:textId="77777777" w:rsidR="003057E8" w:rsidRDefault="003057E8" w:rsidP="003057E8">
      <w:pPr>
        <w:pStyle w:val="PL"/>
      </w:pPr>
      <w:r>
        <w:tab/>
      </w:r>
      <w:r>
        <w:tab/>
        <w:t>&lt;complexType&gt;</w:t>
      </w:r>
    </w:p>
    <w:p w14:paraId="4FE10BA9" w14:textId="77777777" w:rsidR="003057E8" w:rsidRDefault="003057E8" w:rsidP="003057E8">
      <w:pPr>
        <w:pStyle w:val="PL"/>
      </w:pPr>
      <w:r>
        <w:tab/>
      </w:r>
      <w:r>
        <w:tab/>
      </w:r>
      <w:r>
        <w:tab/>
        <w:t>&lt;sequence&gt;</w:t>
      </w:r>
    </w:p>
    <w:p w14:paraId="07891F80" w14:textId="77777777" w:rsidR="003057E8" w:rsidRDefault="003057E8" w:rsidP="003057E8">
      <w:pPr>
        <w:pStyle w:val="PL"/>
      </w:pPr>
      <w:r>
        <w:tab/>
      </w:r>
      <w:r>
        <w:tab/>
      </w:r>
      <w:r>
        <w:tab/>
      </w:r>
      <w:r>
        <w:tab/>
        <w:t>&lt;element ref=</w:t>
      </w:r>
      <w:r w:rsidR="002D2515">
        <w:t>"</w:t>
      </w:r>
      <w:r>
        <w:t>cd:QualityMeasureCPICH</w:t>
      </w:r>
      <w:r w:rsidR="002D2515">
        <w:t>"</w:t>
      </w:r>
      <w:r>
        <w:t xml:space="preserve"> minOccurs=</w:t>
      </w:r>
      <w:r w:rsidR="002D2515">
        <w:t>"</w:t>
      </w:r>
      <w:r>
        <w:t>0</w:t>
      </w:r>
      <w:r w:rsidR="002D2515">
        <w:t>"</w:t>
      </w:r>
      <w:r>
        <w:t>/&gt;</w:t>
      </w:r>
    </w:p>
    <w:p w14:paraId="328A2175" w14:textId="77777777" w:rsidR="003057E8" w:rsidRDefault="003057E8" w:rsidP="003057E8">
      <w:pPr>
        <w:pStyle w:val="PL"/>
      </w:pPr>
      <w:r>
        <w:tab/>
      </w:r>
      <w:r>
        <w:tab/>
      </w:r>
      <w:r>
        <w:tab/>
      </w:r>
      <w:r>
        <w:tab/>
        <w:t>&lt;element name=</w:t>
      </w:r>
      <w:r w:rsidR="002D2515">
        <w:t>"</w:t>
      </w:r>
      <w:r>
        <w:t>QqualMin</w:t>
      </w:r>
      <w:r w:rsidR="002D2515">
        <w:t>"</w:t>
      </w:r>
      <w:r>
        <w:t xml:space="preserve"> type=</w:t>
      </w:r>
      <w:r w:rsidR="002D2515">
        <w:t>"</w:t>
      </w:r>
      <w:r>
        <w:t>integer</w:t>
      </w:r>
      <w:r w:rsidR="002D2515">
        <w:t>"</w:t>
      </w:r>
      <w:r>
        <w:t xml:space="preserve"> minOccurs=</w:t>
      </w:r>
      <w:r w:rsidR="002D2515">
        <w:t>"</w:t>
      </w:r>
      <w:r>
        <w:t>0</w:t>
      </w:r>
      <w:r w:rsidR="002D2515">
        <w:t>"</w:t>
      </w:r>
      <w:r>
        <w:t>/&gt;</w:t>
      </w:r>
    </w:p>
    <w:p w14:paraId="78324291" w14:textId="77777777" w:rsidR="003057E8" w:rsidRDefault="003057E8" w:rsidP="003057E8">
      <w:pPr>
        <w:pStyle w:val="PL"/>
      </w:pPr>
      <w:r>
        <w:tab/>
      </w:r>
      <w:r>
        <w:tab/>
      </w:r>
      <w:r>
        <w:tab/>
      </w:r>
      <w:r>
        <w:tab/>
        <w:t>&lt;element name=</w:t>
      </w:r>
      <w:r w:rsidR="002D2515">
        <w:t>"</w:t>
      </w:r>
      <w:r>
        <w:t>QqualMinOffset</w:t>
      </w:r>
      <w:r w:rsidR="002D2515">
        <w:t>"</w:t>
      </w:r>
      <w:r>
        <w:t xml:space="preserve"> type=</w:t>
      </w:r>
      <w:r w:rsidR="002D2515">
        <w:t>"</w:t>
      </w:r>
      <w:r>
        <w:t>unsignedInt</w:t>
      </w:r>
      <w:r w:rsidR="002D2515">
        <w:t>"</w:t>
      </w:r>
      <w:r>
        <w:t xml:space="preserve"> minOccurs=</w:t>
      </w:r>
      <w:r w:rsidR="002D2515">
        <w:t>"</w:t>
      </w:r>
      <w:r>
        <w:t>0</w:t>
      </w:r>
      <w:r w:rsidR="002D2515">
        <w:t>"</w:t>
      </w:r>
      <w:r>
        <w:t>/&gt;</w:t>
      </w:r>
    </w:p>
    <w:p w14:paraId="3B30B64D" w14:textId="77777777" w:rsidR="003057E8" w:rsidRDefault="003057E8" w:rsidP="003057E8">
      <w:pPr>
        <w:pStyle w:val="PL"/>
      </w:pPr>
      <w:r>
        <w:tab/>
      </w:r>
      <w:r>
        <w:tab/>
      </w:r>
      <w:r>
        <w:tab/>
      </w:r>
      <w:r>
        <w:tab/>
        <w:t>&lt;element name=</w:t>
      </w:r>
      <w:r w:rsidR="002D2515">
        <w:t>"</w:t>
      </w:r>
      <w:r>
        <w:t>QRxLevMin</w:t>
      </w:r>
      <w:r w:rsidR="002D2515">
        <w:t>"</w:t>
      </w:r>
      <w:r>
        <w:t xml:space="preserve"> type=</w:t>
      </w:r>
      <w:r w:rsidR="002D2515">
        <w:t>"</w:t>
      </w:r>
      <w:r>
        <w:t>integer</w:t>
      </w:r>
      <w:r w:rsidR="002D2515">
        <w:t>"</w:t>
      </w:r>
      <w:r>
        <w:t xml:space="preserve"> minOccurs=</w:t>
      </w:r>
      <w:r w:rsidR="002D2515">
        <w:t>"</w:t>
      </w:r>
      <w:r>
        <w:t>0</w:t>
      </w:r>
      <w:r w:rsidR="002D2515">
        <w:t>"</w:t>
      </w:r>
      <w:r>
        <w:t>/&gt;</w:t>
      </w:r>
    </w:p>
    <w:p w14:paraId="56CE8B1A" w14:textId="77777777" w:rsidR="003057E8" w:rsidRDefault="003057E8" w:rsidP="003057E8">
      <w:pPr>
        <w:pStyle w:val="PL"/>
      </w:pPr>
      <w:r>
        <w:tab/>
      </w:r>
      <w:r>
        <w:tab/>
      </w:r>
      <w:r>
        <w:tab/>
      </w:r>
      <w:r>
        <w:tab/>
        <w:t>&lt;element name=</w:t>
      </w:r>
      <w:r w:rsidR="002D2515">
        <w:t>"</w:t>
      </w:r>
      <w:r>
        <w:t>DeltaQRxLevMin</w:t>
      </w:r>
      <w:r w:rsidR="002D2515">
        <w:t>"</w:t>
      </w:r>
      <w:r>
        <w:t xml:space="preserve"> type=</w:t>
      </w:r>
      <w:r w:rsidR="002D2515">
        <w:t>"</w:t>
      </w:r>
      <w:r>
        <w:t>integer</w:t>
      </w:r>
      <w:r w:rsidR="002D2515">
        <w:t>"</w:t>
      </w:r>
      <w:r>
        <w:t xml:space="preserve"> minOccurs=</w:t>
      </w:r>
      <w:r w:rsidR="002D2515">
        <w:t>"</w:t>
      </w:r>
      <w:r>
        <w:t>0</w:t>
      </w:r>
      <w:r w:rsidR="002D2515">
        <w:t>"</w:t>
      </w:r>
      <w:r>
        <w:t>/&gt;</w:t>
      </w:r>
    </w:p>
    <w:p w14:paraId="4CBB4A33" w14:textId="77777777" w:rsidR="003057E8" w:rsidRDefault="003057E8" w:rsidP="003057E8">
      <w:pPr>
        <w:pStyle w:val="PL"/>
      </w:pPr>
      <w:r>
        <w:tab/>
      </w:r>
      <w:r>
        <w:tab/>
      </w:r>
      <w:r>
        <w:tab/>
      </w:r>
      <w:r>
        <w:tab/>
        <w:t>&lt;element name=</w:t>
      </w:r>
      <w:r w:rsidR="002D2515">
        <w:t>"</w:t>
      </w:r>
      <w:r>
        <w:t>QRxLevMinOffset</w:t>
      </w:r>
      <w:r w:rsidR="002D2515">
        <w:t>"</w:t>
      </w:r>
      <w:r>
        <w:t xml:space="preserve"> type=</w:t>
      </w:r>
      <w:r w:rsidR="002D2515">
        <w:t>"</w:t>
      </w:r>
      <w:r>
        <w:t>unsignedInt</w:t>
      </w:r>
      <w:r w:rsidR="002D2515">
        <w:t>"</w:t>
      </w:r>
      <w:r>
        <w:t xml:space="preserve"> minOccurs=</w:t>
      </w:r>
      <w:r w:rsidR="002D2515">
        <w:t>"</w:t>
      </w:r>
      <w:r>
        <w:t>0</w:t>
      </w:r>
      <w:r w:rsidR="002D2515">
        <w:t>"</w:t>
      </w:r>
      <w:r>
        <w:t>/&gt;</w:t>
      </w:r>
    </w:p>
    <w:p w14:paraId="481A53A1" w14:textId="77777777" w:rsidR="003057E8" w:rsidRDefault="003057E8" w:rsidP="003057E8">
      <w:pPr>
        <w:pStyle w:val="PL"/>
      </w:pPr>
      <w:r>
        <w:tab/>
      </w:r>
      <w:r>
        <w:tab/>
      </w:r>
      <w:r>
        <w:tab/>
      </w:r>
      <w:r>
        <w:tab/>
        <w:t>&lt;element name=</w:t>
      </w:r>
      <w:r w:rsidR="002D2515">
        <w:t>"</w:t>
      </w:r>
      <w:r>
        <w:t>QHyst1s</w:t>
      </w:r>
      <w:r w:rsidR="002D2515">
        <w:t>"</w:t>
      </w:r>
      <w:r>
        <w:t xml:space="preserve"> type=</w:t>
      </w:r>
      <w:r w:rsidR="002D2515">
        <w:t>"</w:t>
      </w:r>
      <w:r>
        <w:t>unsignedInt</w:t>
      </w:r>
      <w:r w:rsidR="002D2515">
        <w:t>"</w:t>
      </w:r>
      <w:r>
        <w:t xml:space="preserve"> minOccurs=</w:t>
      </w:r>
      <w:r w:rsidR="002D2515">
        <w:t>"</w:t>
      </w:r>
      <w:r>
        <w:t>0</w:t>
      </w:r>
      <w:r w:rsidR="002D2515">
        <w:t>"</w:t>
      </w:r>
      <w:r>
        <w:t>/&gt;</w:t>
      </w:r>
    </w:p>
    <w:p w14:paraId="35071DCF" w14:textId="77777777" w:rsidR="003057E8" w:rsidRDefault="003057E8" w:rsidP="003057E8">
      <w:pPr>
        <w:pStyle w:val="PL"/>
      </w:pPr>
      <w:r>
        <w:tab/>
      </w:r>
      <w:r>
        <w:tab/>
      </w:r>
      <w:r>
        <w:tab/>
      </w:r>
      <w:r>
        <w:tab/>
        <w:t>&lt;element name=</w:t>
      </w:r>
      <w:r w:rsidR="002D2515">
        <w:t>"</w:t>
      </w:r>
      <w:r>
        <w:t>QHyst2s</w:t>
      </w:r>
      <w:r w:rsidR="002D2515">
        <w:t>"</w:t>
      </w:r>
      <w:r>
        <w:t xml:space="preserve"> type=</w:t>
      </w:r>
      <w:r w:rsidR="002D2515">
        <w:t>"</w:t>
      </w:r>
      <w:r>
        <w:t>unsignedInt</w:t>
      </w:r>
      <w:r w:rsidR="002D2515">
        <w:t>"</w:t>
      </w:r>
      <w:r>
        <w:t xml:space="preserve"> minOccurs=</w:t>
      </w:r>
      <w:r w:rsidR="002D2515">
        <w:t>"</w:t>
      </w:r>
      <w:r>
        <w:t>0</w:t>
      </w:r>
      <w:r w:rsidR="002D2515">
        <w:t>"</w:t>
      </w:r>
      <w:r>
        <w:t>/&gt;</w:t>
      </w:r>
    </w:p>
    <w:p w14:paraId="6D0F4B43" w14:textId="77777777" w:rsidR="003057E8" w:rsidRDefault="003057E8" w:rsidP="003057E8">
      <w:pPr>
        <w:pStyle w:val="PL"/>
      </w:pPr>
      <w:r>
        <w:tab/>
      </w:r>
      <w:r>
        <w:tab/>
      </w:r>
      <w:r>
        <w:tab/>
      </w:r>
      <w:r>
        <w:tab/>
        <w:t>&lt;element name=</w:t>
      </w:r>
      <w:r w:rsidR="002D2515">
        <w:t>"</w:t>
      </w:r>
      <w:r>
        <w:t>TReselections</w:t>
      </w:r>
      <w:r w:rsidR="002D2515">
        <w:t>"</w:t>
      </w:r>
      <w:r>
        <w:t xml:space="preserve"> type=</w:t>
      </w:r>
      <w:r w:rsidR="002D2515">
        <w:t>"</w:t>
      </w:r>
      <w:r>
        <w:t>unsignedInt</w:t>
      </w:r>
      <w:r w:rsidR="002D2515">
        <w:t>"</w:t>
      </w:r>
      <w:r>
        <w:t xml:space="preserve"> minOccurs=</w:t>
      </w:r>
      <w:r w:rsidR="002D2515">
        <w:t>"</w:t>
      </w:r>
      <w:r>
        <w:t>0</w:t>
      </w:r>
      <w:r w:rsidR="002D2515">
        <w:t>"</w:t>
      </w:r>
      <w:r>
        <w:t>/&gt;</w:t>
      </w:r>
    </w:p>
    <w:p w14:paraId="7EC74AF6" w14:textId="77777777" w:rsidR="003057E8" w:rsidRDefault="003057E8" w:rsidP="003057E8">
      <w:pPr>
        <w:pStyle w:val="PL"/>
      </w:pPr>
      <w:r>
        <w:tab/>
      </w:r>
      <w:r>
        <w:tab/>
      </w:r>
      <w:r>
        <w:tab/>
      </w:r>
      <w:r>
        <w:tab/>
        <w:t>&lt;element name=</w:t>
      </w:r>
      <w:r w:rsidR="002D2515">
        <w:t>"</w:t>
      </w:r>
      <w:r>
        <w:t>SIntrasearch</w:t>
      </w:r>
      <w:r w:rsidR="002D2515">
        <w:t>"</w:t>
      </w:r>
      <w:r>
        <w:t xml:space="preserve"> type=</w:t>
      </w:r>
      <w:r w:rsidR="002D2515">
        <w:t>"</w:t>
      </w:r>
      <w:r>
        <w:t>integer</w:t>
      </w:r>
      <w:r w:rsidR="002D2515">
        <w:t>"</w:t>
      </w:r>
      <w:r>
        <w:t xml:space="preserve"> minOccurs=</w:t>
      </w:r>
      <w:r w:rsidR="002D2515">
        <w:t>"</w:t>
      </w:r>
      <w:r>
        <w:t>0</w:t>
      </w:r>
      <w:r w:rsidR="002D2515">
        <w:t>"</w:t>
      </w:r>
      <w:r>
        <w:t>/&gt;</w:t>
      </w:r>
    </w:p>
    <w:p w14:paraId="3E93C8DC" w14:textId="77777777" w:rsidR="003057E8" w:rsidRDefault="003057E8" w:rsidP="003057E8">
      <w:pPr>
        <w:pStyle w:val="PL"/>
      </w:pPr>
      <w:r>
        <w:tab/>
      </w:r>
      <w:r>
        <w:tab/>
      </w:r>
      <w:r>
        <w:tab/>
      </w:r>
      <w:r>
        <w:tab/>
        <w:t>&lt;element name=</w:t>
      </w:r>
      <w:r w:rsidR="002D2515">
        <w:t>"</w:t>
      </w:r>
      <w:r>
        <w:t>SIntersearch</w:t>
      </w:r>
      <w:r w:rsidR="002D2515">
        <w:t>"</w:t>
      </w:r>
      <w:r>
        <w:t xml:space="preserve"> type=</w:t>
      </w:r>
      <w:r w:rsidR="002D2515">
        <w:t>"</w:t>
      </w:r>
      <w:r>
        <w:t>integer</w:t>
      </w:r>
      <w:r w:rsidR="002D2515">
        <w:t>"</w:t>
      </w:r>
      <w:r>
        <w:t xml:space="preserve"> minOccurs=</w:t>
      </w:r>
      <w:r w:rsidR="002D2515">
        <w:t>"</w:t>
      </w:r>
      <w:r>
        <w:t>0</w:t>
      </w:r>
      <w:r w:rsidR="002D2515">
        <w:t>"</w:t>
      </w:r>
      <w:r>
        <w:t>/&gt;</w:t>
      </w:r>
    </w:p>
    <w:p w14:paraId="468D85C0" w14:textId="77777777" w:rsidR="003057E8" w:rsidRDefault="003057E8" w:rsidP="003057E8">
      <w:pPr>
        <w:pStyle w:val="PL"/>
      </w:pPr>
      <w:r>
        <w:tab/>
      </w:r>
      <w:r>
        <w:tab/>
      </w:r>
      <w:r>
        <w:tab/>
      </w:r>
      <w:r>
        <w:tab/>
        <w:t>&lt;element name=</w:t>
      </w:r>
      <w:r w:rsidR="002D2515">
        <w:t>"</w:t>
      </w:r>
      <w:r>
        <w:t>SSearchHCS</w:t>
      </w:r>
      <w:r w:rsidR="002D2515">
        <w:t>"</w:t>
      </w:r>
      <w:r>
        <w:t xml:space="preserve"> type=</w:t>
      </w:r>
      <w:r w:rsidR="002D2515">
        <w:t>"</w:t>
      </w:r>
      <w:r>
        <w:t>integer</w:t>
      </w:r>
      <w:r w:rsidR="002D2515">
        <w:t>"</w:t>
      </w:r>
      <w:r>
        <w:t xml:space="preserve"> minOccurs=</w:t>
      </w:r>
      <w:r w:rsidR="002D2515">
        <w:t>"</w:t>
      </w:r>
      <w:r>
        <w:t>0</w:t>
      </w:r>
      <w:r w:rsidR="002D2515">
        <w:t>"</w:t>
      </w:r>
      <w:r>
        <w:t>/&gt;</w:t>
      </w:r>
    </w:p>
    <w:p w14:paraId="3E50EAD2" w14:textId="77777777" w:rsidR="003057E8" w:rsidRDefault="003057E8" w:rsidP="003057E8">
      <w:pPr>
        <w:pStyle w:val="PL"/>
      </w:pPr>
      <w:r>
        <w:tab/>
      </w:r>
      <w:r>
        <w:tab/>
      </w:r>
      <w:r>
        <w:tab/>
      </w:r>
      <w:r>
        <w:tab/>
        <w:t>&lt;element name=</w:t>
      </w:r>
      <w:r w:rsidR="002D2515">
        <w:t>"</w:t>
      </w:r>
      <w:r>
        <w:t>SSearchRAT</w:t>
      </w:r>
      <w:r w:rsidR="002D2515">
        <w:t>"</w:t>
      </w:r>
      <w:r>
        <w:t xml:space="preserve"> type=</w:t>
      </w:r>
      <w:r w:rsidR="002D2515">
        <w:t>"</w:t>
      </w:r>
      <w:r>
        <w:t>integer</w:t>
      </w:r>
      <w:r w:rsidR="002D2515">
        <w:t>"</w:t>
      </w:r>
      <w:r>
        <w:t xml:space="preserve"> minOccurs=</w:t>
      </w:r>
      <w:r w:rsidR="002D2515">
        <w:t>"</w:t>
      </w:r>
      <w:r>
        <w:t>0</w:t>
      </w:r>
      <w:r w:rsidR="002D2515">
        <w:t>"</w:t>
      </w:r>
      <w:r>
        <w:t>/&gt;</w:t>
      </w:r>
    </w:p>
    <w:p w14:paraId="414D4C7C" w14:textId="77777777" w:rsidR="003057E8" w:rsidRDefault="003057E8" w:rsidP="003057E8">
      <w:pPr>
        <w:pStyle w:val="PL"/>
      </w:pPr>
      <w:r>
        <w:tab/>
      </w:r>
      <w:r>
        <w:tab/>
      </w:r>
      <w:r>
        <w:tab/>
      </w:r>
      <w:r>
        <w:tab/>
        <w:t>&lt;element name=</w:t>
      </w:r>
      <w:r w:rsidR="002D2515">
        <w:t>"</w:t>
      </w:r>
      <w:r>
        <w:t>SHCSRAT</w:t>
      </w:r>
      <w:r w:rsidR="002D2515">
        <w:t>"</w:t>
      </w:r>
      <w:r>
        <w:t xml:space="preserve"> type=</w:t>
      </w:r>
      <w:r w:rsidR="002D2515">
        <w:t>"</w:t>
      </w:r>
      <w:r>
        <w:t>integer</w:t>
      </w:r>
      <w:r w:rsidR="002D2515">
        <w:t>"</w:t>
      </w:r>
      <w:r>
        <w:t xml:space="preserve"> minOccurs=</w:t>
      </w:r>
      <w:r w:rsidR="002D2515">
        <w:t>"</w:t>
      </w:r>
      <w:r>
        <w:t>0</w:t>
      </w:r>
      <w:r w:rsidR="002D2515">
        <w:t>"</w:t>
      </w:r>
      <w:r>
        <w:t>/&gt;</w:t>
      </w:r>
    </w:p>
    <w:p w14:paraId="4D7C14DA" w14:textId="77777777" w:rsidR="003057E8" w:rsidRDefault="003057E8" w:rsidP="003057E8">
      <w:pPr>
        <w:pStyle w:val="PL"/>
      </w:pPr>
      <w:r>
        <w:tab/>
      </w:r>
      <w:r>
        <w:tab/>
      </w:r>
      <w:r>
        <w:tab/>
      </w:r>
      <w:r>
        <w:tab/>
        <w:t>&lt;element name=</w:t>
      </w:r>
      <w:r w:rsidR="002D2515">
        <w:t>"</w:t>
      </w:r>
      <w:r>
        <w:t>SLimitSearchRAT</w:t>
      </w:r>
      <w:r w:rsidR="002D2515">
        <w:t>"</w:t>
      </w:r>
      <w:r>
        <w:t xml:space="preserve"> type=</w:t>
      </w:r>
      <w:r w:rsidR="002D2515">
        <w:t>"</w:t>
      </w:r>
      <w:r>
        <w:t>integer</w:t>
      </w:r>
      <w:r w:rsidR="002D2515">
        <w:t>"</w:t>
      </w:r>
      <w:r>
        <w:t xml:space="preserve"> minOccurs=</w:t>
      </w:r>
      <w:r w:rsidR="002D2515">
        <w:t>"</w:t>
      </w:r>
      <w:r>
        <w:t>0</w:t>
      </w:r>
      <w:r w:rsidR="002D2515">
        <w:t>"</w:t>
      </w:r>
      <w:r>
        <w:t>/&gt;</w:t>
      </w:r>
    </w:p>
    <w:p w14:paraId="2C38C6F0" w14:textId="77777777" w:rsidR="003057E8" w:rsidRDefault="003057E8" w:rsidP="003057E8">
      <w:pPr>
        <w:pStyle w:val="PL"/>
      </w:pPr>
      <w:r>
        <w:tab/>
      </w:r>
      <w:r>
        <w:tab/>
      </w:r>
      <w:r>
        <w:tab/>
      </w:r>
      <w:r>
        <w:tab/>
        <w:t>&lt;element ref=</w:t>
      </w:r>
      <w:r w:rsidR="002D2515">
        <w:t>"</w:t>
      </w:r>
      <w:r>
        <w:t>cd:NonHCSTCRMax</w:t>
      </w:r>
      <w:r w:rsidR="002D2515">
        <w:t>"</w:t>
      </w:r>
      <w:r>
        <w:t xml:space="preserve"> minOccurs=</w:t>
      </w:r>
      <w:r w:rsidR="002D2515">
        <w:t>"</w:t>
      </w:r>
      <w:r>
        <w:t>0</w:t>
      </w:r>
      <w:r w:rsidR="002D2515">
        <w:t>"</w:t>
      </w:r>
      <w:r>
        <w:t>/&gt;</w:t>
      </w:r>
    </w:p>
    <w:p w14:paraId="1934B391" w14:textId="77777777" w:rsidR="003057E8" w:rsidRDefault="003057E8" w:rsidP="003057E8">
      <w:pPr>
        <w:pStyle w:val="PL"/>
      </w:pPr>
      <w:r>
        <w:tab/>
      </w:r>
      <w:r>
        <w:tab/>
      </w:r>
      <w:r>
        <w:tab/>
      </w:r>
      <w:r>
        <w:tab/>
        <w:t>&lt;element name=</w:t>
      </w:r>
      <w:r w:rsidR="002D2515">
        <w:t>"</w:t>
      </w:r>
      <w:r>
        <w:t>NonHCSNCR</w:t>
      </w:r>
      <w:r w:rsidR="002D2515">
        <w:t>"</w:t>
      </w:r>
      <w:r>
        <w:t xml:space="preserve"> type=</w:t>
      </w:r>
      <w:r w:rsidR="002D2515">
        <w:t>"</w:t>
      </w:r>
      <w:r>
        <w:t>unsignedInt</w:t>
      </w:r>
      <w:r w:rsidR="002D2515">
        <w:t>"</w:t>
      </w:r>
      <w:r>
        <w:t xml:space="preserve"> minOccurs=</w:t>
      </w:r>
      <w:r w:rsidR="002D2515">
        <w:t>"</w:t>
      </w:r>
      <w:r>
        <w:t>0</w:t>
      </w:r>
      <w:r w:rsidR="002D2515">
        <w:t>"</w:t>
      </w:r>
      <w:r>
        <w:t>/&gt;</w:t>
      </w:r>
    </w:p>
    <w:p w14:paraId="15D97501" w14:textId="77777777" w:rsidR="003057E8" w:rsidRDefault="003057E8" w:rsidP="003057E8">
      <w:pPr>
        <w:pStyle w:val="PL"/>
      </w:pPr>
      <w:r>
        <w:tab/>
      </w:r>
      <w:r>
        <w:tab/>
      </w:r>
      <w:r>
        <w:tab/>
      </w:r>
      <w:r>
        <w:tab/>
        <w:t>&lt;element ref=</w:t>
      </w:r>
      <w:r w:rsidR="002D2515">
        <w:t>"</w:t>
      </w:r>
      <w:r>
        <w:t>cd:NonHCSTCRMaxHyst</w:t>
      </w:r>
      <w:r w:rsidR="002D2515">
        <w:t>"</w:t>
      </w:r>
      <w:r>
        <w:t xml:space="preserve"> minOccurs=</w:t>
      </w:r>
      <w:r w:rsidR="002D2515">
        <w:t>"</w:t>
      </w:r>
      <w:r>
        <w:t>0</w:t>
      </w:r>
      <w:r w:rsidR="002D2515">
        <w:t>"</w:t>
      </w:r>
      <w:r>
        <w:t>/&gt;</w:t>
      </w:r>
    </w:p>
    <w:p w14:paraId="526A6B19" w14:textId="77777777" w:rsidR="003057E8" w:rsidRDefault="003057E8" w:rsidP="003057E8">
      <w:pPr>
        <w:pStyle w:val="PL"/>
      </w:pPr>
      <w:r>
        <w:tab/>
      </w:r>
      <w:r>
        <w:tab/>
      </w:r>
      <w:r>
        <w:tab/>
      </w:r>
      <w:r>
        <w:tab/>
        <w:t>&lt;element name=</w:t>
      </w:r>
      <w:r w:rsidR="002D2515">
        <w:t>"</w:t>
      </w:r>
      <w:r>
        <w:t>QHCS</w:t>
      </w:r>
      <w:r w:rsidR="002D2515">
        <w:t>"</w:t>
      </w:r>
      <w:r>
        <w:t xml:space="preserve"> type=</w:t>
      </w:r>
      <w:r w:rsidR="002D2515">
        <w:t>"</w:t>
      </w:r>
      <w:r>
        <w:t>unsignedInt</w:t>
      </w:r>
      <w:r w:rsidR="002D2515">
        <w:t>"</w:t>
      </w:r>
      <w:r>
        <w:t xml:space="preserve"> minOccurs=</w:t>
      </w:r>
      <w:r w:rsidR="002D2515">
        <w:t>"</w:t>
      </w:r>
      <w:r>
        <w:t>0</w:t>
      </w:r>
      <w:r w:rsidR="002D2515">
        <w:t>"</w:t>
      </w:r>
      <w:r>
        <w:t>/&gt;</w:t>
      </w:r>
    </w:p>
    <w:p w14:paraId="579B7FB6" w14:textId="77777777" w:rsidR="003057E8" w:rsidRDefault="003057E8" w:rsidP="003057E8">
      <w:pPr>
        <w:pStyle w:val="PL"/>
      </w:pPr>
      <w:r>
        <w:tab/>
      </w:r>
      <w:r>
        <w:tab/>
      </w:r>
      <w:r>
        <w:tab/>
      </w:r>
      <w:r>
        <w:tab/>
        <w:t>&lt;element name=</w:t>
      </w:r>
      <w:r w:rsidR="002D2515">
        <w:t>"</w:t>
      </w:r>
      <w:r>
        <w:t>UseOfHCS</w:t>
      </w:r>
      <w:r w:rsidR="002D2515">
        <w:t>"</w:t>
      </w:r>
      <w:r>
        <w:t xml:space="preserve"> type=</w:t>
      </w:r>
      <w:r w:rsidR="002D2515">
        <w:t>"</w:t>
      </w:r>
      <w:r>
        <w:t>boolean</w:t>
      </w:r>
      <w:r w:rsidR="002D2515">
        <w:t>"</w:t>
      </w:r>
      <w:r>
        <w:t xml:space="preserve"> minOccurs=</w:t>
      </w:r>
      <w:r w:rsidR="002D2515">
        <w:t>"</w:t>
      </w:r>
      <w:r>
        <w:t>0</w:t>
      </w:r>
      <w:r w:rsidR="002D2515">
        <w:t>"</w:t>
      </w:r>
      <w:r>
        <w:t>/&gt;</w:t>
      </w:r>
    </w:p>
    <w:p w14:paraId="037F5CF6" w14:textId="77777777" w:rsidR="003057E8" w:rsidRDefault="003057E8" w:rsidP="003057E8">
      <w:pPr>
        <w:pStyle w:val="PL"/>
      </w:pPr>
      <w:r>
        <w:tab/>
      </w:r>
      <w:r>
        <w:tab/>
      </w:r>
      <w:r>
        <w:tab/>
      </w:r>
      <w:r>
        <w:tab/>
        <w:t>&lt;element name=</w:t>
      </w:r>
      <w:r w:rsidR="002D2515">
        <w:t>"</w:t>
      </w:r>
      <w:r>
        <w:t>HCSPrio</w:t>
      </w:r>
      <w:r w:rsidR="002D2515">
        <w:t>"</w:t>
      </w:r>
      <w:r>
        <w:t xml:space="preserve"> type=</w:t>
      </w:r>
      <w:r w:rsidR="002D2515">
        <w:t>"</w:t>
      </w:r>
      <w:r>
        <w:t>unsignedInt</w:t>
      </w:r>
      <w:r w:rsidR="002D2515">
        <w:t>"</w:t>
      </w:r>
      <w:r>
        <w:t xml:space="preserve"> minOccurs=</w:t>
      </w:r>
      <w:r w:rsidR="002D2515">
        <w:t>"</w:t>
      </w:r>
      <w:r>
        <w:t>0</w:t>
      </w:r>
      <w:r w:rsidR="002D2515">
        <w:t>"</w:t>
      </w:r>
      <w:r>
        <w:t>/&gt;</w:t>
      </w:r>
    </w:p>
    <w:p w14:paraId="481DF5CD" w14:textId="77777777" w:rsidR="003057E8" w:rsidRDefault="003057E8" w:rsidP="003057E8">
      <w:pPr>
        <w:pStyle w:val="PL"/>
      </w:pPr>
      <w:r>
        <w:tab/>
      </w:r>
      <w:r>
        <w:tab/>
      </w:r>
      <w:r>
        <w:tab/>
      </w:r>
      <w:r>
        <w:tab/>
        <w:t>&lt;element ref=</w:t>
      </w:r>
      <w:r w:rsidR="002D2515">
        <w:t>"</w:t>
      </w:r>
      <w:r>
        <w:t>cd:TCRMax</w:t>
      </w:r>
      <w:r w:rsidR="002D2515">
        <w:t>"</w:t>
      </w:r>
      <w:r>
        <w:t xml:space="preserve"> minOccurs=</w:t>
      </w:r>
      <w:r w:rsidR="002D2515">
        <w:t>"</w:t>
      </w:r>
      <w:r>
        <w:t>0</w:t>
      </w:r>
      <w:r w:rsidR="002D2515">
        <w:t>"</w:t>
      </w:r>
      <w:r>
        <w:t>/&gt;</w:t>
      </w:r>
    </w:p>
    <w:p w14:paraId="406B884C" w14:textId="77777777" w:rsidR="003057E8" w:rsidRDefault="003057E8" w:rsidP="003057E8">
      <w:pPr>
        <w:pStyle w:val="PL"/>
      </w:pPr>
      <w:r>
        <w:tab/>
      </w:r>
      <w:r>
        <w:tab/>
      </w:r>
      <w:r>
        <w:tab/>
      </w:r>
      <w:r>
        <w:tab/>
        <w:t>&lt;element name=</w:t>
      </w:r>
      <w:r w:rsidR="002D2515">
        <w:t>"</w:t>
      </w:r>
      <w:r>
        <w:t>NCR</w:t>
      </w:r>
      <w:r w:rsidR="002D2515">
        <w:t>"</w:t>
      </w:r>
      <w:r>
        <w:t xml:space="preserve"> type=</w:t>
      </w:r>
      <w:r w:rsidR="002D2515">
        <w:t>"</w:t>
      </w:r>
      <w:r>
        <w:t>unsignedInt</w:t>
      </w:r>
      <w:r w:rsidR="002D2515">
        <w:t>"</w:t>
      </w:r>
      <w:r>
        <w:t xml:space="preserve"> minOccurs=</w:t>
      </w:r>
      <w:r w:rsidR="002D2515">
        <w:t>"</w:t>
      </w:r>
      <w:r>
        <w:t>0</w:t>
      </w:r>
      <w:r w:rsidR="002D2515">
        <w:t>"</w:t>
      </w:r>
      <w:r>
        <w:t>/&gt;</w:t>
      </w:r>
    </w:p>
    <w:p w14:paraId="7858A8BE" w14:textId="77777777" w:rsidR="003057E8" w:rsidRDefault="003057E8" w:rsidP="003057E8">
      <w:pPr>
        <w:pStyle w:val="PL"/>
      </w:pPr>
      <w:r>
        <w:tab/>
      </w:r>
      <w:r>
        <w:tab/>
      </w:r>
      <w:r>
        <w:tab/>
      </w:r>
      <w:r>
        <w:tab/>
        <w:t>&lt;element ref=</w:t>
      </w:r>
      <w:r w:rsidR="002D2515">
        <w:t>"</w:t>
      </w:r>
      <w:r>
        <w:t>cd:TCRMaxHyst</w:t>
      </w:r>
      <w:r w:rsidR="002D2515">
        <w:t>"</w:t>
      </w:r>
      <w:r>
        <w:t xml:space="preserve"> minOccurs=</w:t>
      </w:r>
      <w:r w:rsidR="002D2515">
        <w:t>"</w:t>
      </w:r>
      <w:r>
        <w:t>0</w:t>
      </w:r>
      <w:r w:rsidR="002D2515">
        <w:t>"</w:t>
      </w:r>
      <w:r>
        <w:t>/&gt;</w:t>
      </w:r>
    </w:p>
    <w:p w14:paraId="7C4E78C1" w14:textId="77777777" w:rsidR="003057E8" w:rsidRDefault="003057E8" w:rsidP="003057E8">
      <w:pPr>
        <w:pStyle w:val="PL"/>
      </w:pPr>
      <w:r>
        <w:tab/>
      </w:r>
      <w:r>
        <w:tab/>
      </w:r>
      <w:r>
        <w:tab/>
      </w:r>
      <w:r>
        <w:tab/>
        <w:t>&lt;element name=</w:t>
      </w:r>
      <w:r w:rsidR="002D2515">
        <w:t>"</w:t>
      </w:r>
      <w:r>
        <w:t>UETxPwrMaxRACH</w:t>
      </w:r>
      <w:r w:rsidR="002D2515">
        <w:t>"</w:t>
      </w:r>
      <w:r>
        <w:t xml:space="preserve"> type=</w:t>
      </w:r>
      <w:r w:rsidR="002D2515">
        <w:t>"</w:t>
      </w:r>
      <w:r>
        <w:t>integer</w:t>
      </w:r>
      <w:r w:rsidR="002D2515">
        <w:t>"</w:t>
      </w:r>
      <w:r>
        <w:t xml:space="preserve"> minOccurs=</w:t>
      </w:r>
      <w:r w:rsidR="002D2515">
        <w:t>"</w:t>
      </w:r>
      <w:r>
        <w:t>0</w:t>
      </w:r>
      <w:r w:rsidR="002D2515">
        <w:t>"</w:t>
      </w:r>
      <w:r>
        <w:t>/&gt;</w:t>
      </w:r>
    </w:p>
    <w:p w14:paraId="697B8E81" w14:textId="77777777" w:rsidR="003057E8" w:rsidRDefault="003057E8" w:rsidP="003057E8">
      <w:pPr>
        <w:pStyle w:val="PL"/>
      </w:pPr>
      <w:r>
        <w:tab/>
      </w:r>
      <w:r>
        <w:tab/>
      </w:r>
      <w:r>
        <w:tab/>
        <w:t>&lt;/sequence&gt;</w:t>
      </w:r>
    </w:p>
    <w:p w14:paraId="4416D796" w14:textId="77777777" w:rsidR="003057E8" w:rsidRDefault="003057E8" w:rsidP="003057E8">
      <w:pPr>
        <w:pStyle w:val="PL"/>
      </w:pPr>
      <w:r>
        <w:tab/>
      </w:r>
      <w:r>
        <w:tab/>
        <w:t>&lt;/complexType&gt;</w:t>
      </w:r>
    </w:p>
    <w:p w14:paraId="3B595E79" w14:textId="77777777" w:rsidR="003057E8" w:rsidRDefault="003057E8" w:rsidP="003057E8">
      <w:pPr>
        <w:pStyle w:val="PL"/>
      </w:pPr>
      <w:r>
        <w:tab/>
        <w:t>&lt;/element&gt;</w:t>
      </w:r>
    </w:p>
    <w:p w14:paraId="6E8A1EA6" w14:textId="77777777" w:rsidR="003057E8" w:rsidRDefault="003057E8" w:rsidP="003057E8">
      <w:pPr>
        <w:pStyle w:val="PL"/>
      </w:pPr>
      <w:r>
        <w:lastRenderedPageBreak/>
        <w:tab/>
        <w:t>&lt;element name=</w:t>
      </w:r>
      <w:r w:rsidR="002D2515">
        <w:t>"</w:t>
      </w:r>
      <w:r>
        <w:t>RRCTimers</w:t>
      </w:r>
      <w:r w:rsidR="002D2515">
        <w:t>"</w:t>
      </w:r>
      <w:r>
        <w:t>&gt;</w:t>
      </w:r>
    </w:p>
    <w:p w14:paraId="43C6A637" w14:textId="77777777" w:rsidR="003057E8" w:rsidRDefault="003057E8" w:rsidP="003057E8">
      <w:pPr>
        <w:pStyle w:val="PL"/>
      </w:pPr>
      <w:r>
        <w:tab/>
      </w:r>
      <w:r>
        <w:tab/>
        <w:t>&lt;complexType&gt;</w:t>
      </w:r>
    </w:p>
    <w:p w14:paraId="36E352A4" w14:textId="77777777" w:rsidR="003057E8" w:rsidRDefault="003057E8" w:rsidP="003057E8">
      <w:pPr>
        <w:pStyle w:val="PL"/>
      </w:pPr>
      <w:r>
        <w:tab/>
      </w:r>
      <w:r>
        <w:tab/>
      </w:r>
      <w:r>
        <w:tab/>
        <w:t>&lt;sequence&gt;</w:t>
      </w:r>
    </w:p>
    <w:p w14:paraId="49E61C11" w14:textId="77777777" w:rsidR="003057E8" w:rsidRDefault="003057E8" w:rsidP="003057E8">
      <w:pPr>
        <w:pStyle w:val="PL"/>
      </w:pPr>
      <w:r>
        <w:tab/>
      </w:r>
      <w:r>
        <w:tab/>
      </w:r>
      <w:r>
        <w:tab/>
      </w:r>
      <w:r>
        <w:tab/>
        <w:t>&lt;element name=</w:t>
      </w:r>
      <w:r w:rsidR="002D2515">
        <w:t>"</w:t>
      </w:r>
      <w:r>
        <w:t>T300</w:t>
      </w:r>
      <w:r w:rsidR="002D2515">
        <w:t>"</w:t>
      </w:r>
      <w:r>
        <w:t xml:space="preserve"> type=</w:t>
      </w:r>
      <w:r w:rsidR="002D2515">
        <w:t>"</w:t>
      </w:r>
      <w:r>
        <w:t>unsignedInt</w:t>
      </w:r>
      <w:r w:rsidR="002D2515">
        <w:t>"</w:t>
      </w:r>
      <w:r>
        <w:t xml:space="preserve"> minOccurs=</w:t>
      </w:r>
      <w:r w:rsidR="002D2515">
        <w:t>"</w:t>
      </w:r>
      <w:r>
        <w:t>0</w:t>
      </w:r>
      <w:r w:rsidR="002D2515">
        <w:t>"</w:t>
      </w:r>
      <w:r>
        <w:t>/&gt;</w:t>
      </w:r>
    </w:p>
    <w:p w14:paraId="1BCFA4C0" w14:textId="77777777" w:rsidR="003057E8" w:rsidRDefault="003057E8" w:rsidP="003057E8">
      <w:pPr>
        <w:pStyle w:val="PL"/>
      </w:pPr>
      <w:r>
        <w:tab/>
      </w:r>
      <w:r>
        <w:tab/>
      </w:r>
      <w:r>
        <w:tab/>
      </w:r>
      <w:r>
        <w:tab/>
        <w:t>&lt;element name=</w:t>
      </w:r>
      <w:r w:rsidR="002D2515">
        <w:t>"</w:t>
      </w:r>
      <w:r>
        <w:t>T301</w:t>
      </w:r>
      <w:r w:rsidR="002D2515">
        <w:t>"</w:t>
      </w:r>
      <w:r>
        <w:t xml:space="preserve"> type=</w:t>
      </w:r>
      <w:r w:rsidR="002D2515">
        <w:t>"</w:t>
      </w:r>
      <w:r>
        <w:t>unsignedInt</w:t>
      </w:r>
      <w:r w:rsidR="002D2515">
        <w:t>"</w:t>
      </w:r>
      <w:r>
        <w:t xml:space="preserve"> minOccurs=</w:t>
      </w:r>
      <w:r w:rsidR="002D2515">
        <w:t>"</w:t>
      </w:r>
      <w:r>
        <w:t>0</w:t>
      </w:r>
      <w:r w:rsidR="002D2515">
        <w:t>"</w:t>
      </w:r>
      <w:r>
        <w:t>/&gt;</w:t>
      </w:r>
    </w:p>
    <w:p w14:paraId="07F014CC" w14:textId="77777777" w:rsidR="003057E8" w:rsidRDefault="003057E8" w:rsidP="003057E8">
      <w:pPr>
        <w:pStyle w:val="PL"/>
      </w:pPr>
      <w:r>
        <w:tab/>
      </w:r>
      <w:r>
        <w:tab/>
      </w:r>
      <w:r>
        <w:tab/>
      </w:r>
      <w:r>
        <w:tab/>
        <w:t>&lt;element name=</w:t>
      </w:r>
      <w:r w:rsidR="002D2515">
        <w:t>"</w:t>
      </w:r>
      <w:r>
        <w:t>T302</w:t>
      </w:r>
      <w:r w:rsidR="002D2515">
        <w:t>"</w:t>
      </w:r>
      <w:r>
        <w:t xml:space="preserve"> type=</w:t>
      </w:r>
      <w:r w:rsidR="002D2515">
        <w:t>"</w:t>
      </w:r>
      <w:r>
        <w:t>unsignedInt</w:t>
      </w:r>
      <w:r w:rsidR="002D2515">
        <w:t>"</w:t>
      </w:r>
      <w:r>
        <w:t xml:space="preserve"> minOccurs=</w:t>
      </w:r>
      <w:r w:rsidR="002D2515">
        <w:t>"</w:t>
      </w:r>
      <w:r>
        <w:t>0</w:t>
      </w:r>
      <w:r w:rsidR="002D2515">
        <w:t>"</w:t>
      </w:r>
      <w:r>
        <w:t>/&gt;</w:t>
      </w:r>
    </w:p>
    <w:p w14:paraId="205A8EAF" w14:textId="77777777" w:rsidR="003057E8" w:rsidRDefault="003057E8" w:rsidP="003057E8">
      <w:pPr>
        <w:pStyle w:val="PL"/>
      </w:pPr>
      <w:r>
        <w:tab/>
      </w:r>
      <w:r>
        <w:tab/>
      </w:r>
      <w:r>
        <w:tab/>
      </w:r>
      <w:r>
        <w:tab/>
        <w:t>&lt;element name=</w:t>
      </w:r>
      <w:r w:rsidR="002D2515">
        <w:t>"</w:t>
      </w:r>
      <w:r>
        <w:t>T304</w:t>
      </w:r>
      <w:r w:rsidR="002D2515">
        <w:t>"</w:t>
      </w:r>
      <w:r>
        <w:t xml:space="preserve"> type=</w:t>
      </w:r>
      <w:r w:rsidR="002D2515">
        <w:t>"</w:t>
      </w:r>
      <w:r>
        <w:t>unsignedInt</w:t>
      </w:r>
      <w:r w:rsidR="002D2515">
        <w:t>"</w:t>
      </w:r>
      <w:r>
        <w:t xml:space="preserve"> minOccurs=</w:t>
      </w:r>
      <w:r w:rsidR="002D2515">
        <w:t>"</w:t>
      </w:r>
      <w:r>
        <w:t>0</w:t>
      </w:r>
      <w:r w:rsidR="002D2515">
        <w:t>"</w:t>
      </w:r>
      <w:r>
        <w:t>/&gt;</w:t>
      </w:r>
    </w:p>
    <w:p w14:paraId="4D20885F" w14:textId="77777777" w:rsidR="003057E8" w:rsidRDefault="003057E8" w:rsidP="003057E8">
      <w:pPr>
        <w:pStyle w:val="PL"/>
      </w:pPr>
      <w:r>
        <w:tab/>
      </w:r>
      <w:r>
        <w:tab/>
      </w:r>
      <w:r>
        <w:tab/>
      </w:r>
      <w:r>
        <w:tab/>
        <w:t>&lt;element name=</w:t>
      </w:r>
      <w:r w:rsidR="002D2515">
        <w:t>"</w:t>
      </w:r>
      <w:r>
        <w:t>T305</w:t>
      </w:r>
      <w:r w:rsidR="002D2515">
        <w:t>"</w:t>
      </w:r>
      <w:r>
        <w:t xml:space="preserve"> type=</w:t>
      </w:r>
      <w:r w:rsidR="002D2515">
        <w:t>"</w:t>
      </w:r>
      <w:r>
        <w:t>unsignedInt</w:t>
      </w:r>
      <w:r w:rsidR="002D2515">
        <w:t>"</w:t>
      </w:r>
      <w:r>
        <w:t xml:space="preserve"> minOccurs=</w:t>
      </w:r>
      <w:r w:rsidR="002D2515">
        <w:t>"</w:t>
      </w:r>
      <w:r>
        <w:t>0</w:t>
      </w:r>
      <w:r w:rsidR="002D2515">
        <w:t>"</w:t>
      </w:r>
      <w:r>
        <w:t>/&gt;</w:t>
      </w:r>
    </w:p>
    <w:p w14:paraId="741C7236" w14:textId="77777777" w:rsidR="003057E8" w:rsidRDefault="003057E8" w:rsidP="003057E8">
      <w:pPr>
        <w:pStyle w:val="PL"/>
      </w:pPr>
      <w:r>
        <w:tab/>
      </w:r>
      <w:r>
        <w:tab/>
      </w:r>
      <w:r>
        <w:tab/>
      </w:r>
      <w:r>
        <w:tab/>
        <w:t>&lt;element name=</w:t>
      </w:r>
      <w:r w:rsidR="002D2515">
        <w:t>"</w:t>
      </w:r>
      <w:r>
        <w:t>T307</w:t>
      </w:r>
      <w:r w:rsidR="002D2515">
        <w:t>"</w:t>
      </w:r>
      <w:r>
        <w:t xml:space="preserve"> type=</w:t>
      </w:r>
      <w:r w:rsidR="002D2515">
        <w:t>"</w:t>
      </w:r>
      <w:r>
        <w:t>unsignedInt</w:t>
      </w:r>
      <w:r w:rsidR="002D2515">
        <w:t>"</w:t>
      </w:r>
      <w:r>
        <w:t xml:space="preserve"> minOccurs=</w:t>
      </w:r>
      <w:r w:rsidR="002D2515">
        <w:t>"</w:t>
      </w:r>
      <w:r>
        <w:t>0</w:t>
      </w:r>
      <w:r w:rsidR="002D2515">
        <w:t>"</w:t>
      </w:r>
      <w:r>
        <w:t>/&gt;</w:t>
      </w:r>
    </w:p>
    <w:p w14:paraId="02566952" w14:textId="77777777" w:rsidR="003057E8" w:rsidRDefault="003057E8" w:rsidP="003057E8">
      <w:pPr>
        <w:pStyle w:val="PL"/>
      </w:pPr>
      <w:r>
        <w:tab/>
      </w:r>
      <w:r>
        <w:tab/>
      </w:r>
      <w:r>
        <w:tab/>
      </w:r>
      <w:r>
        <w:tab/>
        <w:t>&lt;element name=</w:t>
      </w:r>
      <w:r w:rsidR="002D2515">
        <w:t>"</w:t>
      </w:r>
      <w:r>
        <w:t>T308</w:t>
      </w:r>
      <w:r w:rsidR="002D2515">
        <w:t>"</w:t>
      </w:r>
      <w:r>
        <w:t xml:space="preserve"> type=</w:t>
      </w:r>
      <w:r w:rsidR="002D2515">
        <w:t>"</w:t>
      </w:r>
      <w:r>
        <w:t>unsignedInt</w:t>
      </w:r>
      <w:r w:rsidR="002D2515">
        <w:t>"</w:t>
      </w:r>
      <w:r>
        <w:t xml:space="preserve"> minOccurs=</w:t>
      </w:r>
      <w:r w:rsidR="002D2515">
        <w:t>"</w:t>
      </w:r>
      <w:r>
        <w:t>0</w:t>
      </w:r>
      <w:r w:rsidR="002D2515">
        <w:t>"</w:t>
      </w:r>
      <w:r>
        <w:t>/&gt;</w:t>
      </w:r>
    </w:p>
    <w:p w14:paraId="48133140" w14:textId="77777777" w:rsidR="003057E8" w:rsidRDefault="003057E8" w:rsidP="003057E8">
      <w:pPr>
        <w:pStyle w:val="PL"/>
      </w:pPr>
      <w:r>
        <w:tab/>
      </w:r>
      <w:r>
        <w:tab/>
      </w:r>
      <w:r>
        <w:tab/>
      </w:r>
      <w:r>
        <w:tab/>
        <w:t>&lt;element name=</w:t>
      </w:r>
      <w:r w:rsidR="002D2515">
        <w:t>"</w:t>
      </w:r>
      <w:r>
        <w:t>T309</w:t>
      </w:r>
      <w:r w:rsidR="002D2515">
        <w:t>"</w:t>
      </w:r>
      <w:r>
        <w:t xml:space="preserve"> type=</w:t>
      </w:r>
      <w:r w:rsidR="002D2515">
        <w:t>"</w:t>
      </w:r>
      <w:r>
        <w:t>unsignedInt</w:t>
      </w:r>
      <w:r w:rsidR="002D2515">
        <w:t>"</w:t>
      </w:r>
      <w:r>
        <w:t xml:space="preserve"> minOccurs=</w:t>
      </w:r>
      <w:r w:rsidR="002D2515">
        <w:t>"</w:t>
      </w:r>
      <w:r>
        <w:t>0</w:t>
      </w:r>
      <w:r w:rsidR="002D2515">
        <w:t>"</w:t>
      </w:r>
      <w:r>
        <w:t>/&gt;</w:t>
      </w:r>
    </w:p>
    <w:p w14:paraId="23554284" w14:textId="77777777" w:rsidR="003057E8" w:rsidRDefault="003057E8" w:rsidP="003057E8">
      <w:pPr>
        <w:pStyle w:val="PL"/>
      </w:pPr>
      <w:r>
        <w:tab/>
      </w:r>
      <w:r>
        <w:tab/>
      </w:r>
      <w:r>
        <w:tab/>
      </w:r>
      <w:r>
        <w:tab/>
        <w:t>&lt;element name=</w:t>
      </w:r>
      <w:r w:rsidR="002D2515">
        <w:t>"</w:t>
      </w:r>
      <w:r>
        <w:t>T310</w:t>
      </w:r>
      <w:r w:rsidR="002D2515">
        <w:t>"</w:t>
      </w:r>
      <w:r>
        <w:t xml:space="preserve"> type=</w:t>
      </w:r>
      <w:r w:rsidR="002D2515">
        <w:t>"</w:t>
      </w:r>
      <w:r>
        <w:t>unsignedInt</w:t>
      </w:r>
      <w:r w:rsidR="002D2515">
        <w:t>"</w:t>
      </w:r>
      <w:r>
        <w:t xml:space="preserve"> minOccurs=</w:t>
      </w:r>
      <w:r w:rsidR="002D2515">
        <w:t>"</w:t>
      </w:r>
      <w:r>
        <w:t>0</w:t>
      </w:r>
      <w:r w:rsidR="002D2515">
        <w:t>"</w:t>
      </w:r>
      <w:r>
        <w:t>/&gt;</w:t>
      </w:r>
    </w:p>
    <w:p w14:paraId="18E57967" w14:textId="77777777" w:rsidR="003057E8" w:rsidRDefault="003057E8" w:rsidP="003057E8">
      <w:pPr>
        <w:pStyle w:val="PL"/>
      </w:pPr>
      <w:r>
        <w:tab/>
      </w:r>
      <w:r>
        <w:tab/>
      </w:r>
      <w:r>
        <w:tab/>
      </w:r>
      <w:r>
        <w:tab/>
        <w:t>&lt;element name=</w:t>
      </w:r>
      <w:r w:rsidR="002D2515">
        <w:t>"</w:t>
      </w:r>
      <w:r>
        <w:t>T311</w:t>
      </w:r>
      <w:r w:rsidR="002D2515">
        <w:t>"</w:t>
      </w:r>
      <w:r>
        <w:t xml:space="preserve"> type=</w:t>
      </w:r>
      <w:r w:rsidR="002D2515">
        <w:t>"</w:t>
      </w:r>
      <w:r>
        <w:t>unsignedInt</w:t>
      </w:r>
      <w:r w:rsidR="002D2515">
        <w:t>"</w:t>
      </w:r>
      <w:r>
        <w:t xml:space="preserve"> minOccurs=</w:t>
      </w:r>
      <w:r w:rsidR="002D2515">
        <w:t>"</w:t>
      </w:r>
      <w:r>
        <w:t>0</w:t>
      </w:r>
      <w:r w:rsidR="002D2515">
        <w:t>"</w:t>
      </w:r>
      <w:r>
        <w:t>/&gt;</w:t>
      </w:r>
    </w:p>
    <w:p w14:paraId="366F27C8" w14:textId="77777777" w:rsidR="003057E8" w:rsidRDefault="003057E8" w:rsidP="003057E8">
      <w:pPr>
        <w:pStyle w:val="PL"/>
      </w:pPr>
      <w:r>
        <w:tab/>
      </w:r>
      <w:r>
        <w:tab/>
      </w:r>
      <w:r>
        <w:tab/>
      </w:r>
      <w:r>
        <w:tab/>
        <w:t>&lt;element name=</w:t>
      </w:r>
      <w:r w:rsidR="002D2515">
        <w:t>"</w:t>
      </w:r>
      <w:r>
        <w:t>T312</w:t>
      </w:r>
      <w:r w:rsidR="002D2515">
        <w:t>"</w:t>
      </w:r>
      <w:r>
        <w:t xml:space="preserve"> type=</w:t>
      </w:r>
      <w:r w:rsidR="002D2515">
        <w:t>"</w:t>
      </w:r>
      <w:r>
        <w:t>unsignedInt</w:t>
      </w:r>
      <w:r w:rsidR="002D2515">
        <w:t>"</w:t>
      </w:r>
      <w:r>
        <w:t xml:space="preserve"> minOccurs=</w:t>
      </w:r>
      <w:r w:rsidR="002D2515">
        <w:t>"</w:t>
      </w:r>
      <w:r>
        <w:t>0</w:t>
      </w:r>
      <w:r w:rsidR="002D2515">
        <w:t>"</w:t>
      </w:r>
      <w:r>
        <w:t>/&gt;</w:t>
      </w:r>
    </w:p>
    <w:p w14:paraId="6155E272" w14:textId="77777777" w:rsidR="003057E8" w:rsidRDefault="003057E8" w:rsidP="003057E8">
      <w:pPr>
        <w:pStyle w:val="PL"/>
      </w:pPr>
      <w:r>
        <w:tab/>
      </w:r>
      <w:r>
        <w:tab/>
      </w:r>
      <w:r>
        <w:tab/>
      </w:r>
      <w:r>
        <w:tab/>
        <w:t>&lt;element name=</w:t>
      </w:r>
      <w:r w:rsidR="002D2515">
        <w:t>"</w:t>
      </w:r>
      <w:r>
        <w:t>T313</w:t>
      </w:r>
      <w:r w:rsidR="002D2515">
        <w:t>"</w:t>
      </w:r>
      <w:r>
        <w:t xml:space="preserve"> type=</w:t>
      </w:r>
      <w:r w:rsidR="002D2515">
        <w:t>"</w:t>
      </w:r>
      <w:r>
        <w:t>unsignedInt</w:t>
      </w:r>
      <w:r w:rsidR="002D2515">
        <w:t>"</w:t>
      </w:r>
      <w:r>
        <w:t xml:space="preserve"> minOccurs=</w:t>
      </w:r>
      <w:r w:rsidR="002D2515">
        <w:t>"</w:t>
      </w:r>
      <w:r>
        <w:t>0</w:t>
      </w:r>
      <w:r w:rsidR="002D2515">
        <w:t>"</w:t>
      </w:r>
      <w:r>
        <w:t>/&gt;</w:t>
      </w:r>
    </w:p>
    <w:p w14:paraId="36DD117F" w14:textId="77777777" w:rsidR="003057E8" w:rsidRDefault="003057E8" w:rsidP="003057E8">
      <w:pPr>
        <w:pStyle w:val="PL"/>
      </w:pPr>
      <w:r>
        <w:tab/>
      </w:r>
      <w:r>
        <w:tab/>
      </w:r>
      <w:r>
        <w:tab/>
      </w:r>
      <w:r>
        <w:tab/>
        <w:t>&lt;element name=</w:t>
      </w:r>
      <w:r w:rsidR="002D2515">
        <w:t>"</w:t>
      </w:r>
      <w:r>
        <w:t>T314</w:t>
      </w:r>
      <w:r w:rsidR="002D2515">
        <w:t>"</w:t>
      </w:r>
      <w:r>
        <w:t xml:space="preserve"> type=</w:t>
      </w:r>
      <w:r w:rsidR="002D2515">
        <w:t>"</w:t>
      </w:r>
      <w:r>
        <w:t>unsignedInt</w:t>
      </w:r>
      <w:r w:rsidR="002D2515">
        <w:t>"</w:t>
      </w:r>
      <w:r>
        <w:t xml:space="preserve"> minOccurs=</w:t>
      </w:r>
      <w:r w:rsidR="002D2515">
        <w:t>"</w:t>
      </w:r>
      <w:r>
        <w:t>0</w:t>
      </w:r>
      <w:r w:rsidR="002D2515">
        <w:t>"</w:t>
      </w:r>
      <w:r>
        <w:t>/&gt;</w:t>
      </w:r>
    </w:p>
    <w:p w14:paraId="59F5060F" w14:textId="77777777" w:rsidR="003057E8" w:rsidRDefault="003057E8" w:rsidP="003057E8">
      <w:pPr>
        <w:pStyle w:val="PL"/>
      </w:pPr>
      <w:r>
        <w:tab/>
      </w:r>
      <w:r>
        <w:tab/>
      </w:r>
      <w:r>
        <w:tab/>
      </w:r>
      <w:r>
        <w:tab/>
        <w:t>&lt;element name=</w:t>
      </w:r>
      <w:r w:rsidR="002D2515">
        <w:t>"</w:t>
      </w:r>
      <w:r>
        <w:t>T315</w:t>
      </w:r>
      <w:r w:rsidR="002D2515">
        <w:t>"</w:t>
      </w:r>
      <w:r>
        <w:t xml:space="preserve"> type=</w:t>
      </w:r>
      <w:r w:rsidR="002D2515">
        <w:t>"</w:t>
      </w:r>
      <w:r>
        <w:t>unsignedInt</w:t>
      </w:r>
      <w:r w:rsidR="002D2515">
        <w:t>"</w:t>
      </w:r>
      <w:r>
        <w:t xml:space="preserve"> minOccurs=</w:t>
      </w:r>
      <w:r w:rsidR="002D2515">
        <w:t>"</w:t>
      </w:r>
      <w:r>
        <w:t>0</w:t>
      </w:r>
      <w:r w:rsidR="002D2515">
        <w:t>"</w:t>
      </w:r>
      <w:r>
        <w:t>/&gt;</w:t>
      </w:r>
    </w:p>
    <w:p w14:paraId="27F64DE2" w14:textId="77777777" w:rsidR="003057E8" w:rsidRDefault="003057E8" w:rsidP="003057E8">
      <w:pPr>
        <w:pStyle w:val="PL"/>
      </w:pPr>
      <w:r>
        <w:tab/>
      </w:r>
      <w:r>
        <w:tab/>
      </w:r>
      <w:r>
        <w:tab/>
      </w:r>
      <w:r>
        <w:tab/>
        <w:t>&lt;element name=</w:t>
      </w:r>
      <w:r w:rsidR="002D2515">
        <w:t>"</w:t>
      </w:r>
      <w:r>
        <w:t>T316</w:t>
      </w:r>
      <w:r w:rsidR="002D2515">
        <w:t>"</w:t>
      </w:r>
      <w:r>
        <w:t xml:space="preserve"> type=</w:t>
      </w:r>
      <w:r w:rsidR="002D2515">
        <w:t>"</w:t>
      </w:r>
      <w:r>
        <w:t>unsignedInt</w:t>
      </w:r>
      <w:r w:rsidR="002D2515">
        <w:t>"</w:t>
      </w:r>
      <w:r>
        <w:t xml:space="preserve"> minOccurs=</w:t>
      </w:r>
      <w:r w:rsidR="002D2515">
        <w:t>"</w:t>
      </w:r>
      <w:r>
        <w:t>0</w:t>
      </w:r>
      <w:r w:rsidR="002D2515">
        <w:t>"</w:t>
      </w:r>
      <w:r>
        <w:t>/&gt;</w:t>
      </w:r>
    </w:p>
    <w:p w14:paraId="2F16A82D" w14:textId="77777777" w:rsidR="003057E8" w:rsidRDefault="003057E8" w:rsidP="003057E8">
      <w:pPr>
        <w:pStyle w:val="PL"/>
      </w:pPr>
      <w:r>
        <w:tab/>
      </w:r>
      <w:r>
        <w:tab/>
      </w:r>
      <w:r>
        <w:tab/>
      </w:r>
      <w:r>
        <w:tab/>
        <w:t>&lt;element name=</w:t>
      </w:r>
      <w:r w:rsidR="002D2515">
        <w:t>"</w:t>
      </w:r>
      <w:r>
        <w:t>T317</w:t>
      </w:r>
      <w:r w:rsidR="002D2515">
        <w:t>"</w:t>
      </w:r>
      <w:r>
        <w:t xml:space="preserve"> type=</w:t>
      </w:r>
      <w:r w:rsidR="002D2515">
        <w:t>"</w:t>
      </w:r>
      <w:r>
        <w:t>unsignedInt</w:t>
      </w:r>
      <w:r w:rsidR="002D2515">
        <w:t>"</w:t>
      </w:r>
      <w:r>
        <w:t xml:space="preserve"> minOccurs=</w:t>
      </w:r>
      <w:r w:rsidR="002D2515">
        <w:t>"</w:t>
      </w:r>
      <w:r>
        <w:t>0</w:t>
      </w:r>
      <w:r w:rsidR="002D2515">
        <w:t>"</w:t>
      </w:r>
      <w:r>
        <w:t>/&gt;</w:t>
      </w:r>
    </w:p>
    <w:p w14:paraId="133E8E5B" w14:textId="77777777" w:rsidR="003057E8" w:rsidRDefault="003057E8" w:rsidP="003057E8">
      <w:pPr>
        <w:pStyle w:val="PL"/>
      </w:pPr>
      <w:r>
        <w:tab/>
      </w:r>
      <w:r>
        <w:tab/>
      </w:r>
      <w:r>
        <w:tab/>
      </w:r>
      <w:r>
        <w:tab/>
        <w:t>&lt;element name=</w:t>
      </w:r>
      <w:r w:rsidR="002D2515">
        <w:t>"</w:t>
      </w:r>
      <w:r>
        <w:t>N300</w:t>
      </w:r>
      <w:r w:rsidR="002D2515">
        <w:t>"</w:t>
      </w:r>
      <w:r>
        <w:t xml:space="preserve"> type=</w:t>
      </w:r>
      <w:r w:rsidR="002D2515">
        <w:t>"</w:t>
      </w:r>
      <w:r>
        <w:t>unsignedInt</w:t>
      </w:r>
      <w:r w:rsidR="002D2515">
        <w:t>"</w:t>
      </w:r>
      <w:r>
        <w:t xml:space="preserve"> minOccurs=</w:t>
      </w:r>
      <w:r w:rsidR="002D2515">
        <w:t>"</w:t>
      </w:r>
      <w:r>
        <w:t>0</w:t>
      </w:r>
      <w:r w:rsidR="002D2515">
        <w:t>"</w:t>
      </w:r>
      <w:r>
        <w:t>/&gt;</w:t>
      </w:r>
    </w:p>
    <w:p w14:paraId="61E801E3" w14:textId="77777777" w:rsidR="003057E8" w:rsidRDefault="003057E8" w:rsidP="003057E8">
      <w:pPr>
        <w:pStyle w:val="PL"/>
      </w:pPr>
      <w:r>
        <w:tab/>
      </w:r>
      <w:r>
        <w:tab/>
      </w:r>
      <w:r>
        <w:tab/>
      </w:r>
      <w:r>
        <w:tab/>
        <w:t>&lt;element name=</w:t>
      </w:r>
      <w:r w:rsidR="002D2515">
        <w:t>"</w:t>
      </w:r>
      <w:r>
        <w:t>N301</w:t>
      </w:r>
      <w:r w:rsidR="002D2515">
        <w:t>"</w:t>
      </w:r>
      <w:r>
        <w:t xml:space="preserve"> type=</w:t>
      </w:r>
      <w:r w:rsidR="002D2515">
        <w:t>"</w:t>
      </w:r>
      <w:r>
        <w:t>unsignedInt</w:t>
      </w:r>
      <w:r w:rsidR="002D2515">
        <w:t>"</w:t>
      </w:r>
      <w:r>
        <w:t xml:space="preserve"> minOccurs=</w:t>
      </w:r>
      <w:r w:rsidR="002D2515">
        <w:t>"</w:t>
      </w:r>
      <w:r>
        <w:t>0</w:t>
      </w:r>
      <w:r w:rsidR="002D2515">
        <w:t>"</w:t>
      </w:r>
      <w:r>
        <w:t>/&gt;</w:t>
      </w:r>
    </w:p>
    <w:p w14:paraId="1C9D5096" w14:textId="77777777" w:rsidR="003057E8" w:rsidRDefault="003057E8" w:rsidP="003057E8">
      <w:pPr>
        <w:pStyle w:val="PL"/>
      </w:pPr>
      <w:r>
        <w:tab/>
      </w:r>
      <w:r>
        <w:tab/>
      </w:r>
      <w:r>
        <w:tab/>
      </w:r>
      <w:r>
        <w:tab/>
        <w:t>&lt;element name=</w:t>
      </w:r>
      <w:r w:rsidR="002D2515">
        <w:t>"</w:t>
      </w:r>
      <w:r>
        <w:t>N302</w:t>
      </w:r>
      <w:r w:rsidR="002D2515">
        <w:t>"</w:t>
      </w:r>
      <w:r>
        <w:t xml:space="preserve"> type=</w:t>
      </w:r>
      <w:r w:rsidR="002D2515">
        <w:t>"</w:t>
      </w:r>
      <w:r>
        <w:t>unsignedInt</w:t>
      </w:r>
      <w:r w:rsidR="002D2515">
        <w:t>"</w:t>
      </w:r>
      <w:r>
        <w:t xml:space="preserve"> minOccurs=</w:t>
      </w:r>
      <w:r w:rsidR="002D2515">
        <w:t>"</w:t>
      </w:r>
      <w:r>
        <w:t>0</w:t>
      </w:r>
      <w:r w:rsidR="002D2515">
        <w:t>"</w:t>
      </w:r>
      <w:r>
        <w:t>/&gt;</w:t>
      </w:r>
    </w:p>
    <w:p w14:paraId="5A294C47" w14:textId="77777777" w:rsidR="003057E8" w:rsidRDefault="003057E8" w:rsidP="003057E8">
      <w:pPr>
        <w:pStyle w:val="PL"/>
      </w:pPr>
      <w:r>
        <w:tab/>
      </w:r>
      <w:r>
        <w:tab/>
      </w:r>
      <w:r>
        <w:tab/>
      </w:r>
      <w:r>
        <w:tab/>
        <w:t>&lt;element name=</w:t>
      </w:r>
      <w:r w:rsidR="002D2515">
        <w:t>"</w:t>
      </w:r>
      <w:r>
        <w:t>N304</w:t>
      </w:r>
      <w:r w:rsidR="002D2515">
        <w:t>"</w:t>
      </w:r>
      <w:r>
        <w:t xml:space="preserve"> type=</w:t>
      </w:r>
      <w:r w:rsidR="002D2515">
        <w:t>"</w:t>
      </w:r>
      <w:r>
        <w:t>unsignedInt</w:t>
      </w:r>
      <w:r w:rsidR="002D2515">
        <w:t>"</w:t>
      </w:r>
      <w:r>
        <w:t xml:space="preserve"> minOccurs=</w:t>
      </w:r>
      <w:r w:rsidR="002D2515">
        <w:t>"</w:t>
      </w:r>
      <w:r>
        <w:t>0</w:t>
      </w:r>
      <w:r w:rsidR="002D2515">
        <w:t>"</w:t>
      </w:r>
      <w:r>
        <w:t>/&gt;</w:t>
      </w:r>
    </w:p>
    <w:p w14:paraId="7D602C10" w14:textId="77777777" w:rsidR="003057E8" w:rsidRDefault="003057E8" w:rsidP="003057E8">
      <w:pPr>
        <w:pStyle w:val="PL"/>
      </w:pPr>
      <w:r>
        <w:tab/>
      </w:r>
      <w:r>
        <w:tab/>
      </w:r>
      <w:r>
        <w:tab/>
      </w:r>
      <w:r>
        <w:tab/>
        <w:t>&lt;element name=</w:t>
      </w:r>
      <w:r w:rsidR="002D2515">
        <w:t>"</w:t>
      </w:r>
      <w:r>
        <w:t>N310</w:t>
      </w:r>
      <w:r w:rsidR="002D2515">
        <w:t>"</w:t>
      </w:r>
      <w:r>
        <w:t xml:space="preserve"> type=</w:t>
      </w:r>
      <w:r w:rsidR="002D2515">
        <w:t>"</w:t>
      </w:r>
      <w:r>
        <w:t>unsignedInt</w:t>
      </w:r>
      <w:r w:rsidR="002D2515">
        <w:t>"</w:t>
      </w:r>
      <w:r>
        <w:t xml:space="preserve"> minOccurs=</w:t>
      </w:r>
      <w:r w:rsidR="002D2515">
        <w:t>"</w:t>
      </w:r>
      <w:r>
        <w:t>0</w:t>
      </w:r>
      <w:r w:rsidR="002D2515">
        <w:t>"</w:t>
      </w:r>
      <w:r>
        <w:t>/&gt;</w:t>
      </w:r>
    </w:p>
    <w:p w14:paraId="6D874DB5" w14:textId="77777777" w:rsidR="003057E8" w:rsidRDefault="003057E8" w:rsidP="003057E8">
      <w:pPr>
        <w:pStyle w:val="PL"/>
      </w:pPr>
      <w:r>
        <w:tab/>
      </w:r>
      <w:r>
        <w:tab/>
      </w:r>
      <w:r>
        <w:tab/>
      </w:r>
      <w:r>
        <w:tab/>
        <w:t>&lt;element name=</w:t>
      </w:r>
      <w:r w:rsidR="002D2515">
        <w:t>"</w:t>
      </w:r>
      <w:r>
        <w:t>N312</w:t>
      </w:r>
      <w:r w:rsidR="002D2515">
        <w:t>"</w:t>
      </w:r>
      <w:r>
        <w:t xml:space="preserve"> type=</w:t>
      </w:r>
      <w:r w:rsidR="002D2515">
        <w:t>"</w:t>
      </w:r>
      <w:r>
        <w:t>unsignedInt</w:t>
      </w:r>
      <w:r w:rsidR="002D2515">
        <w:t>"</w:t>
      </w:r>
      <w:r>
        <w:t xml:space="preserve"> minOccurs=</w:t>
      </w:r>
      <w:r w:rsidR="002D2515">
        <w:t>"</w:t>
      </w:r>
      <w:r>
        <w:t>0</w:t>
      </w:r>
      <w:r w:rsidR="002D2515">
        <w:t>"</w:t>
      </w:r>
      <w:r>
        <w:t>/&gt;</w:t>
      </w:r>
    </w:p>
    <w:p w14:paraId="7ABD082B" w14:textId="77777777" w:rsidR="003057E8" w:rsidRDefault="003057E8" w:rsidP="003057E8">
      <w:pPr>
        <w:pStyle w:val="PL"/>
      </w:pPr>
      <w:r>
        <w:tab/>
      </w:r>
      <w:r>
        <w:tab/>
      </w:r>
      <w:r>
        <w:tab/>
      </w:r>
      <w:r>
        <w:tab/>
        <w:t>&lt;element name=</w:t>
      </w:r>
      <w:r w:rsidR="002D2515">
        <w:t>"</w:t>
      </w:r>
      <w:r>
        <w:t>N313</w:t>
      </w:r>
      <w:r w:rsidR="002D2515">
        <w:t>"</w:t>
      </w:r>
      <w:r>
        <w:t xml:space="preserve"> type=</w:t>
      </w:r>
      <w:r w:rsidR="002D2515">
        <w:t>"</w:t>
      </w:r>
      <w:r>
        <w:t>unsignedInt</w:t>
      </w:r>
      <w:r w:rsidR="002D2515">
        <w:t>"</w:t>
      </w:r>
      <w:r>
        <w:t xml:space="preserve"> minOccurs=</w:t>
      </w:r>
      <w:r w:rsidR="002D2515">
        <w:t>"</w:t>
      </w:r>
      <w:r>
        <w:t>0</w:t>
      </w:r>
      <w:r w:rsidR="002D2515">
        <w:t>"</w:t>
      </w:r>
      <w:r>
        <w:t>/&gt;</w:t>
      </w:r>
    </w:p>
    <w:p w14:paraId="40EF5DB8" w14:textId="77777777" w:rsidR="003057E8" w:rsidRDefault="003057E8" w:rsidP="003057E8">
      <w:pPr>
        <w:pStyle w:val="PL"/>
      </w:pPr>
      <w:r>
        <w:tab/>
      </w:r>
      <w:r>
        <w:tab/>
      </w:r>
      <w:r>
        <w:tab/>
      </w:r>
      <w:r>
        <w:tab/>
        <w:t>&lt;element name=</w:t>
      </w:r>
      <w:r w:rsidR="002D2515">
        <w:t>"</w:t>
      </w:r>
      <w:r>
        <w:t>N315</w:t>
      </w:r>
      <w:r w:rsidR="002D2515">
        <w:t>"</w:t>
      </w:r>
      <w:r>
        <w:t xml:space="preserve"> type=</w:t>
      </w:r>
      <w:r w:rsidR="002D2515">
        <w:t>"</w:t>
      </w:r>
      <w:r>
        <w:t>unsignedInt</w:t>
      </w:r>
      <w:r w:rsidR="002D2515">
        <w:t>"</w:t>
      </w:r>
      <w:r>
        <w:t xml:space="preserve"> minOccurs=</w:t>
      </w:r>
      <w:r w:rsidR="002D2515">
        <w:t>"</w:t>
      </w:r>
      <w:r>
        <w:t>0</w:t>
      </w:r>
      <w:r w:rsidR="002D2515">
        <w:t>"</w:t>
      </w:r>
      <w:r>
        <w:t>/&gt;</w:t>
      </w:r>
    </w:p>
    <w:p w14:paraId="39EB3EAD" w14:textId="77777777" w:rsidR="003057E8" w:rsidRDefault="003057E8" w:rsidP="003057E8">
      <w:pPr>
        <w:pStyle w:val="PL"/>
      </w:pPr>
      <w:r>
        <w:tab/>
      </w:r>
      <w:r>
        <w:tab/>
      </w:r>
      <w:r>
        <w:tab/>
      </w:r>
      <w:r>
        <w:tab/>
        <w:t>&lt;element name=</w:t>
      </w:r>
      <w:r w:rsidR="002D2515">
        <w:t>"</w:t>
      </w:r>
      <w:r>
        <w:t>WaitTime</w:t>
      </w:r>
      <w:r w:rsidR="002D2515">
        <w:t>"</w:t>
      </w:r>
      <w:r>
        <w:t xml:space="preserve"> type=</w:t>
      </w:r>
      <w:r w:rsidR="002D2515">
        <w:t>"</w:t>
      </w:r>
      <w:r>
        <w:t>unsignedInt</w:t>
      </w:r>
      <w:r w:rsidR="002D2515">
        <w:t>"</w:t>
      </w:r>
      <w:r>
        <w:t xml:space="preserve"> minOccurs=</w:t>
      </w:r>
      <w:r w:rsidR="002D2515">
        <w:t>"</w:t>
      </w:r>
      <w:r>
        <w:t>0</w:t>
      </w:r>
      <w:r w:rsidR="002D2515">
        <w:t>"</w:t>
      </w:r>
      <w:r>
        <w:t>/&gt;</w:t>
      </w:r>
    </w:p>
    <w:p w14:paraId="10D03CBB" w14:textId="77777777" w:rsidR="003057E8" w:rsidRDefault="003057E8" w:rsidP="003057E8">
      <w:pPr>
        <w:pStyle w:val="PL"/>
      </w:pPr>
      <w:r>
        <w:tab/>
      </w:r>
      <w:r>
        <w:tab/>
      </w:r>
      <w:r>
        <w:tab/>
        <w:t>&lt;/sequence&gt;</w:t>
      </w:r>
    </w:p>
    <w:p w14:paraId="1FB68928" w14:textId="77777777" w:rsidR="003057E8" w:rsidRDefault="003057E8" w:rsidP="003057E8">
      <w:pPr>
        <w:pStyle w:val="PL"/>
      </w:pPr>
      <w:r>
        <w:tab/>
      </w:r>
      <w:r>
        <w:tab/>
        <w:t>&lt;/complexType&gt;</w:t>
      </w:r>
    </w:p>
    <w:p w14:paraId="38B8985A" w14:textId="77777777" w:rsidR="003057E8" w:rsidRDefault="003057E8" w:rsidP="003057E8">
      <w:pPr>
        <w:pStyle w:val="PL"/>
      </w:pPr>
      <w:r>
        <w:tab/>
        <w:t>&lt;/element&gt;</w:t>
      </w:r>
    </w:p>
    <w:p w14:paraId="1CB97FDA" w14:textId="77777777" w:rsidR="003057E8" w:rsidRDefault="003057E8" w:rsidP="003057E8">
      <w:pPr>
        <w:pStyle w:val="PL"/>
      </w:pPr>
      <w:r>
        <w:tab/>
        <w:t>&lt;element name=</w:t>
      </w:r>
      <w:r w:rsidR="002D2515">
        <w:t>"</w:t>
      </w:r>
      <w:r>
        <w:t>DRX</w:t>
      </w:r>
      <w:r w:rsidR="002D2515">
        <w:t>"</w:t>
      </w:r>
      <w:r>
        <w:t>&gt;</w:t>
      </w:r>
    </w:p>
    <w:p w14:paraId="136A88CB" w14:textId="77777777" w:rsidR="003057E8" w:rsidRDefault="003057E8" w:rsidP="003057E8">
      <w:pPr>
        <w:pStyle w:val="PL"/>
      </w:pPr>
      <w:r>
        <w:tab/>
      </w:r>
      <w:r>
        <w:tab/>
        <w:t>&lt;complexType&gt;</w:t>
      </w:r>
    </w:p>
    <w:p w14:paraId="790E88DE" w14:textId="77777777" w:rsidR="003057E8" w:rsidRDefault="003057E8" w:rsidP="003057E8">
      <w:pPr>
        <w:pStyle w:val="PL"/>
      </w:pPr>
      <w:r>
        <w:tab/>
      </w:r>
      <w:r>
        <w:tab/>
      </w:r>
      <w:r>
        <w:tab/>
        <w:t>&lt;sequence&gt;</w:t>
      </w:r>
    </w:p>
    <w:p w14:paraId="3DA5A489" w14:textId="77777777" w:rsidR="003057E8" w:rsidRDefault="003057E8" w:rsidP="003057E8">
      <w:pPr>
        <w:pStyle w:val="PL"/>
      </w:pPr>
      <w:r>
        <w:tab/>
      </w:r>
      <w:r>
        <w:tab/>
      </w:r>
      <w:r>
        <w:tab/>
      </w:r>
      <w:r>
        <w:tab/>
        <w:t>&lt;element name=</w:t>
      </w:r>
      <w:r w:rsidR="002D2515">
        <w:t>"</w:t>
      </w:r>
      <w:r>
        <w:t>DRXCycleLengthCoefficientCS</w:t>
      </w:r>
      <w:r w:rsidR="002D2515">
        <w:t>"</w:t>
      </w:r>
      <w:r>
        <w:t xml:space="preserve"> type=</w:t>
      </w:r>
      <w:r w:rsidR="002D2515">
        <w:t>"</w:t>
      </w:r>
      <w:r>
        <w:t>unsignedInt</w:t>
      </w:r>
      <w:r w:rsidR="002D2515">
        <w:t>"</w:t>
      </w:r>
      <w:r>
        <w:t xml:space="preserve"> minOccurs=</w:t>
      </w:r>
      <w:r w:rsidR="002D2515">
        <w:t>"</w:t>
      </w:r>
      <w:r>
        <w:t>0</w:t>
      </w:r>
      <w:r w:rsidR="002D2515">
        <w:t>"</w:t>
      </w:r>
      <w:r>
        <w:t>/&gt;</w:t>
      </w:r>
    </w:p>
    <w:p w14:paraId="16A5E73A" w14:textId="77777777" w:rsidR="003057E8" w:rsidRDefault="003057E8" w:rsidP="003057E8">
      <w:pPr>
        <w:pStyle w:val="PL"/>
      </w:pPr>
      <w:r>
        <w:tab/>
      </w:r>
      <w:r>
        <w:tab/>
      </w:r>
      <w:r>
        <w:tab/>
      </w:r>
      <w:r>
        <w:tab/>
        <w:t>&lt;element name=</w:t>
      </w:r>
      <w:r w:rsidR="002D2515">
        <w:t>"</w:t>
      </w:r>
      <w:r>
        <w:t>DRXCycleLengthCoefficientPS</w:t>
      </w:r>
      <w:r w:rsidR="002D2515">
        <w:t>"</w:t>
      </w:r>
      <w:r>
        <w:t xml:space="preserve"> type=</w:t>
      </w:r>
      <w:r w:rsidR="002D2515">
        <w:t>"</w:t>
      </w:r>
      <w:r>
        <w:t>unsignedInt</w:t>
      </w:r>
      <w:r w:rsidR="002D2515">
        <w:t>"</w:t>
      </w:r>
      <w:r>
        <w:t xml:space="preserve"> minOccurs=</w:t>
      </w:r>
      <w:r w:rsidR="002D2515">
        <w:t>"</w:t>
      </w:r>
      <w:r>
        <w:t>0</w:t>
      </w:r>
      <w:r w:rsidR="002D2515">
        <w:t>"</w:t>
      </w:r>
      <w:r>
        <w:t>/&gt;</w:t>
      </w:r>
    </w:p>
    <w:p w14:paraId="75A44C2C" w14:textId="77777777" w:rsidR="003057E8" w:rsidRDefault="003057E8" w:rsidP="003057E8">
      <w:pPr>
        <w:pStyle w:val="PL"/>
      </w:pPr>
      <w:r>
        <w:tab/>
      </w:r>
      <w:r>
        <w:tab/>
      </w:r>
      <w:r>
        <w:tab/>
      </w:r>
      <w:r>
        <w:tab/>
        <w:t>&lt;element name=</w:t>
      </w:r>
      <w:r w:rsidR="002D2515">
        <w:t>"</w:t>
      </w:r>
      <w:r>
        <w:t>UTRANDRXCycleLengthCoefficient</w:t>
      </w:r>
      <w:r w:rsidR="002D2515">
        <w:t>"</w:t>
      </w:r>
      <w:r>
        <w:t xml:space="preserve"> type=</w:t>
      </w:r>
      <w:r w:rsidR="002D2515">
        <w:t>"</w:t>
      </w:r>
      <w:r>
        <w:t>unsignedInt</w:t>
      </w:r>
      <w:r w:rsidR="002D2515">
        <w:t>"</w:t>
      </w:r>
      <w:r>
        <w:t xml:space="preserve"> minOccurs=</w:t>
      </w:r>
      <w:r w:rsidR="002D2515">
        <w:t>"</w:t>
      </w:r>
      <w:r>
        <w:t>0</w:t>
      </w:r>
      <w:r w:rsidR="002D2515">
        <w:t>"</w:t>
      </w:r>
      <w:r>
        <w:t>/&gt;</w:t>
      </w:r>
    </w:p>
    <w:p w14:paraId="3B0B255A" w14:textId="77777777" w:rsidR="003057E8" w:rsidRDefault="003057E8" w:rsidP="003057E8">
      <w:pPr>
        <w:pStyle w:val="PL"/>
      </w:pPr>
      <w:r>
        <w:tab/>
      </w:r>
      <w:r>
        <w:tab/>
      </w:r>
      <w:r>
        <w:tab/>
        <w:t>&lt;/sequence&gt;</w:t>
      </w:r>
    </w:p>
    <w:p w14:paraId="35A4C0CB" w14:textId="77777777" w:rsidR="003057E8" w:rsidRDefault="003057E8" w:rsidP="003057E8">
      <w:pPr>
        <w:pStyle w:val="PL"/>
      </w:pPr>
      <w:r>
        <w:tab/>
      </w:r>
      <w:r>
        <w:tab/>
        <w:t>&lt;/complexType&gt;</w:t>
      </w:r>
    </w:p>
    <w:p w14:paraId="0C84F016" w14:textId="77777777" w:rsidR="003057E8" w:rsidRDefault="003057E8" w:rsidP="003057E8">
      <w:pPr>
        <w:pStyle w:val="PL"/>
      </w:pPr>
      <w:r>
        <w:tab/>
        <w:t>&lt;/element&gt;</w:t>
      </w:r>
    </w:p>
    <w:p w14:paraId="62FB2247" w14:textId="77777777" w:rsidR="003057E8" w:rsidRDefault="003057E8" w:rsidP="003057E8">
      <w:pPr>
        <w:pStyle w:val="PL"/>
      </w:pPr>
      <w:r>
        <w:tab/>
        <w:t>&lt;element name=</w:t>
      </w:r>
      <w:r w:rsidR="002D2515">
        <w:t>"</w:t>
      </w:r>
      <w:r>
        <w:t>PowerControl</w:t>
      </w:r>
      <w:r w:rsidR="002D2515">
        <w:t>"</w:t>
      </w:r>
      <w:r>
        <w:t>&gt;</w:t>
      </w:r>
    </w:p>
    <w:p w14:paraId="575EF707" w14:textId="77777777" w:rsidR="003057E8" w:rsidRDefault="003057E8" w:rsidP="003057E8">
      <w:pPr>
        <w:pStyle w:val="PL"/>
      </w:pPr>
      <w:r>
        <w:tab/>
      </w:r>
      <w:r>
        <w:tab/>
        <w:t>&lt;complexType&gt;</w:t>
      </w:r>
    </w:p>
    <w:p w14:paraId="71379D55" w14:textId="77777777" w:rsidR="003057E8" w:rsidRDefault="003057E8" w:rsidP="003057E8">
      <w:pPr>
        <w:pStyle w:val="PL"/>
      </w:pPr>
      <w:r>
        <w:tab/>
      </w:r>
      <w:r>
        <w:tab/>
      </w:r>
      <w:r>
        <w:tab/>
        <w:t>&lt;sequence&gt;</w:t>
      </w:r>
    </w:p>
    <w:p w14:paraId="7D9BC541" w14:textId="77777777" w:rsidR="003057E8" w:rsidRDefault="003057E8" w:rsidP="003057E8">
      <w:pPr>
        <w:pStyle w:val="PL"/>
      </w:pPr>
      <w:r>
        <w:tab/>
      </w:r>
      <w:r>
        <w:tab/>
      </w:r>
      <w:r>
        <w:tab/>
      </w:r>
      <w:r>
        <w:tab/>
        <w:t>&lt;element name=</w:t>
      </w:r>
      <w:r w:rsidR="002D2515">
        <w:t>"</w:t>
      </w:r>
      <w:r>
        <w:t>ConstantValue</w:t>
      </w:r>
      <w:r w:rsidR="002D2515">
        <w:t>"</w:t>
      </w:r>
      <w:r>
        <w:t xml:space="preserve"> type=</w:t>
      </w:r>
      <w:r w:rsidR="002D2515">
        <w:t>"</w:t>
      </w:r>
      <w:r>
        <w:t>integer</w:t>
      </w:r>
      <w:r w:rsidR="002D2515">
        <w:t>"</w:t>
      </w:r>
      <w:r>
        <w:t xml:space="preserve"> minOccurs=</w:t>
      </w:r>
      <w:r w:rsidR="002D2515">
        <w:t>"</w:t>
      </w:r>
      <w:r>
        <w:t>0</w:t>
      </w:r>
      <w:r w:rsidR="002D2515">
        <w:t>"</w:t>
      </w:r>
      <w:r>
        <w:t>/&gt;</w:t>
      </w:r>
    </w:p>
    <w:p w14:paraId="5BEB46B9" w14:textId="77777777" w:rsidR="003057E8" w:rsidRDefault="003057E8" w:rsidP="003057E8">
      <w:pPr>
        <w:pStyle w:val="PL"/>
      </w:pPr>
      <w:r>
        <w:tab/>
      </w:r>
      <w:r>
        <w:tab/>
      </w:r>
      <w:r>
        <w:tab/>
      </w:r>
      <w:r>
        <w:tab/>
        <w:t>&lt;element name=</w:t>
      </w:r>
      <w:r w:rsidR="002D2515">
        <w:t>"</w:t>
      </w:r>
      <w:r>
        <w:t>PowerRampS</w:t>
      </w:r>
      <w:r w:rsidR="006E3785">
        <w:t>t</w:t>
      </w:r>
      <w:r>
        <w:t>e</w:t>
      </w:r>
      <w:r w:rsidR="006E3785">
        <w:t>pU</w:t>
      </w:r>
      <w:r>
        <w:t>p</w:t>
      </w:r>
      <w:r w:rsidR="002D2515">
        <w:t>"</w:t>
      </w:r>
      <w:r>
        <w:t xml:space="preserve"> type=</w:t>
      </w:r>
      <w:r w:rsidR="002D2515">
        <w:t>"</w:t>
      </w:r>
      <w:r>
        <w:t>unsignedInt</w:t>
      </w:r>
      <w:r w:rsidR="002D2515">
        <w:t>"</w:t>
      </w:r>
      <w:r>
        <w:t xml:space="preserve"> minOccurs=</w:t>
      </w:r>
      <w:r w:rsidR="002D2515">
        <w:t>"</w:t>
      </w:r>
      <w:r>
        <w:t>0</w:t>
      </w:r>
      <w:r w:rsidR="002D2515">
        <w:t>"</w:t>
      </w:r>
      <w:r>
        <w:t>/&gt;</w:t>
      </w:r>
    </w:p>
    <w:p w14:paraId="6C0507A3" w14:textId="77777777" w:rsidR="003057E8" w:rsidRDefault="003057E8" w:rsidP="003057E8">
      <w:pPr>
        <w:pStyle w:val="PL"/>
      </w:pPr>
      <w:r>
        <w:tab/>
      </w:r>
      <w:r>
        <w:tab/>
      </w:r>
      <w:r>
        <w:tab/>
      </w:r>
      <w:r>
        <w:tab/>
        <w:t>&lt;element name=</w:t>
      </w:r>
      <w:r w:rsidR="002D2515">
        <w:t>"</w:t>
      </w:r>
      <w:r>
        <w:t>PreambleRetransMax</w:t>
      </w:r>
      <w:r w:rsidR="002D2515">
        <w:t>"</w:t>
      </w:r>
      <w:r>
        <w:t xml:space="preserve"> type=</w:t>
      </w:r>
      <w:r w:rsidR="002D2515">
        <w:t>"</w:t>
      </w:r>
      <w:r>
        <w:t>unsignedInt</w:t>
      </w:r>
      <w:r w:rsidR="002D2515">
        <w:t>"</w:t>
      </w:r>
      <w:r>
        <w:t xml:space="preserve"> minOccurs=</w:t>
      </w:r>
      <w:r w:rsidR="002D2515">
        <w:t>"</w:t>
      </w:r>
      <w:r>
        <w:t>0</w:t>
      </w:r>
      <w:r w:rsidR="002D2515">
        <w:t>"</w:t>
      </w:r>
      <w:r>
        <w:t>/&gt;</w:t>
      </w:r>
    </w:p>
    <w:p w14:paraId="1802EFA7" w14:textId="77777777" w:rsidR="003057E8" w:rsidRDefault="003057E8" w:rsidP="003057E8">
      <w:pPr>
        <w:pStyle w:val="PL"/>
      </w:pPr>
      <w:r>
        <w:tab/>
      </w:r>
      <w:r>
        <w:tab/>
      </w:r>
      <w:r>
        <w:tab/>
      </w:r>
      <w:r>
        <w:tab/>
        <w:t>&lt;element name=</w:t>
      </w:r>
      <w:r w:rsidR="002D2515">
        <w:t>"</w:t>
      </w:r>
      <w:r>
        <w:t>PersistenceScaleFactor</w:t>
      </w:r>
      <w:r w:rsidR="002D2515">
        <w:t>"</w:t>
      </w:r>
      <w:r>
        <w:t xml:space="preserve"> type=</w:t>
      </w:r>
      <w:r w:rsidR="002D2515">
        <w:t>"</w:t>
      </w:r>
      <w:r>
        <w:t>unsignedInt</w:t>
      </w:r>
      <w:r w:rsidR="002D2515">
        <w:t>"</w:t>
      </w:r>
      <w:r>
        <w:t xml:space="preserve"> minOccurs=</w:t>
      </w:r>
      <w:r w:rsidR="002D2515">
        <w:t>"</w:t>
      </w:r>
      <w:r>
        <w:t>0</w:t>
      </w:r>
      <w:r w:rsidR="002D2515">
        <w:t>"</w:t>
      </w:r>
      <w:r>
        <w:t>/&gt;</w:t>
      </w:r>
    </w:p>
    <w:p w14:paraId="43B0A1D3" w14:textId="77777777" w:rsidR="003057E8" w:rsidRDefault="003057E8" w:rsidP="003057E8">
      <w:pPr>
        <w:pStyle w:val="PL"/>
      </w:pPr>
      <w:r>
        <w:tab/>
      </w:r>
      <w:r>
        <w:tab/>
      </w:r>
      <w:r>
        <w:tab/>
      </w:r>
      <w:r>
        <w:tab/>
        <w:t>&lt;element name=</w:t>
      </w:r>
      <w:r w:rsidR="002D2515">
        <w:t>"</w:t>
      </w:r>
      <w:r>
        <w:t>MMax</w:t>
      </w:r>
      <w:r w:rsidR="002D2515">
        <w:t>"</w:t>
      </w:r>
      <w:r>
        <w:t xml:space="preserve"> type=</w:t>
      </w:r>
      <w:r w:rsidR="002D2515">
        <w:t>"</w:t>
      </w:r>
      <w:r>
        <w:t>unsignedInt</w:t>
      </w:r>
      <w:r w:rsidR="002D2515">
        <w:t>"</w:t>
      </w:r>
      <w:r>
        <w:t xml:space="preserve"> minOccurs=</w:t>
      </w:r>
      <w:r w:rsidR="002D2515">
        <w:t>"</w:t>
      </w:r>
      <w:r>
        <w:t>0</w:t>
      </w:r>
      <w:r w:rsidR="002D2515">
        <w:t>"</w:t>
      </w:r>
      <w:r>
        <w:t>/&gt;</w:t>
      </w:r>
    </w:p>
    <w:p w14:paraId="6A3CF26B" w14:textId="77777777" w:rsidR="003057E8" w:rsidRDefault="003057E8" w:rsidP="003057E8">
      <w:pPr>
        <w:pStyle w:val="PL"/>
      </w:pPr>
      <w:r>
        <w:tab/>
      </w:r>
      <w:r>
        <w:tab/>
      </w:r>
      <w:r>
        <w:tab/>
      </w:r>
      <w:r>
        <w:tab/>
        <w:t>&lt;element name=</w:t>
      </w:r>
      <w:r w:rsidR="002D2515">
        <w:t>"</w:t>
      </w:r>
      <w:r>
        <w:t>NB01Min</w:t>
      </w:r>
      <w:r w:rsidR="002D2515">
        <w:t>"</w:t>
      </w:r>
      <w:r>
        <w:t xml:space="preserve"> type=</w:t>
      </w:r>
      <w:r w:rsidR="002D2515">
        <w:t>"</w:t>
      </w:r>
      <w:r>
        <w:t>unsignedInt</w:t>
      </w:r>
      <w:r w:rsidR="002D2515">
        <w:t>"</w:t>
      </w:r>
      <w:r>
        <w:t xml:space="preserve"> minOccurs=</w:t>
      </w:r>
      <w:r w:rsidR="002D2515">
        <w:t>"</w:t>
      </w:r>
      <w:r>
        <w:t>0</w:t>
      </w:r>
      <w:r w:rsidR="002D2515">
        <w:t>"</w:t>
      </w:r>
      <w:r>
        <w:t>/&gt;</w:t>
      </w:r>
    </w:p>
    <w:p w14:paraId="3F2CD9BF" w14:textId="77777777" w:rsidR="003057E8" w:rsidRDefault="003057E8" w:rsidP="003057E8">
      <w:pPr>
        <w:pStyle w:val="PL"/>
      </w:pPr>
      <w:r>
        <w:tab/>
      </w:r>
      <w:r>
        <w:tab/>
      </w:r>
      <w:r>
        <w:tab/>
      </w:r>
      <w:r>
        <w:tab/>
        <w:t>&lt;element name=</w:t>
      </w:r>
      <w:r w:rsidR="002D2515">
        <w:t>"</w:t>
      </w:r>
      <w:r>
        <w:t>NB01Max</w:t>
      </w:r>
      <w:r w:rsidR="002D2515">
        <w:t>"</w:t>
      </w:r>
      <w:r>
        <w:t xml:space="preserve"> type=</w:t>
      </w:r>
      <w:r w:rsidR="002D2515">
        <w:t>"</w:t>
      </w:r>
      <w:r>
        <w:t>unsignedInt</w:t>
      </w:r>
      <w:r w:rsidR="002D2515">
        <w:t>"</w:t>
      </w:r>
      <w:r>
        <w:t xml:space="preserve"> minOccurs=</w:t>
      </w:r>
      <w:r w:rsidR="002D2515">
        <w:t>"</w:t>
      </w:r>
      <w:r>
        <w:t>0</w:t>
      </w:r>
      <w:r w:rsidR="002D2515">
        <w:t>"</w:t>
      </w:r>
      <w:r>
        <w:t>/&gt;</w:t>
      </w:r>
    </w:p>
    <w:p w14:paraId="36AA5D4A" w14:textId="77777777" w:rsidR="003057E8" w:rsidRDefault="003057E8" w:rsidP="003057E8">
      <w:pPr>
        <w:pStyle w:val="PL"/>
      </w:pPr>
      <w:r>
        <w:tab/>
      </w:r>
      <w:r>
        <w:tab/>
      </w:r>
      <w:r>
        <w:tab/>
        <w:t>&lt;/sequence&gt;</w:t>
      </w:r>
    </w:p>
    <w:p w14:paraId="40C99EBF" w14:textId="77777777" w:rsidR="003057E8" w:rsidRDefault="003057E8" w:rsidP="003057E8">
      <w:pPr>
        <w:pStyle w:val="PL"/>
      </w:pPr>
      <w:r>
        <w:tab/>
      </w:r>
      <w:r>
        <w:tab/>
        <w:t>&lt;/complexType&gt;</w:t>
      </w:r>
    </w:p>
    <w:p w14:paraId="11DBEE70" w14:textId="77777777" w:rsidR="003057E8" w:rsidRDefault="003057E8" w:rsidP="003057E8">
      <w:pPr>
        <w:pStyle w:val="PL"/>
      </w:pPr>
      <w:r>
        <w:tab/>
        <w:t>&lt;/element&gt;</w:t>
      </w:r>
    </w:p>
    <w:p w14:paraId="3D570B7D" w14:textId="77777777" w:rsidR="003057E8" w:rsidRDefault="003057E8" w:rsidP="003057E8">
      <w:pPr>
        <w:pStyle w:val="PL"/>
      </w:pPr>
      <w:r>
        <w:tab/>
        <w:t>&lt;element name=</w:t>
      </w:r>
      <w:r w:rsidR="002D2515">
        <w:t>"</w:t>
      </w:r>
      <w:r>
        <w:t>CellRestriction</w:t>
      </w:r>
      <w:r w:rsidR="002D2515">
        <w:t>"</w:t>
      </w:r>
      <w:r>
        <w:t>&gt;</w:t>
      </w:r>
    </w:p>
    <w:p w14:paraId="4F609B38" w14:textId="77777777" w:rsidR="003057E8" w:rsidRDefault="003057E8" w:rsidP="003057E8">
      <w:pPr>
        <w:pStyle w:val="PL"/>
      </w:pPr>
      <w:r>
        <w:tab/>
      </w:r>
      <w:r>
        <w:tab/>
        <w:t>&lt;complexType&gt;</w:t>
      </w:r>
    </w:p>
    <w:p w14:paraId="482F80E5" w14:textId="77777777" w:rsidR="003057E8" w:rsidRDefault="003057E8" w:rsidP="003057E8">
      <w:pPr>
        <w:pStyle w:val="PL"/>
      </w:pPr>
      <w:r>
        <w:tab/>
      </w:r>
      <w:r>
        <w:tab/>
      </w:r>
      <w:r>
        <w:tab/>
        <w:t>&lt;sequence&gt;</w:t>
      </w:r>
    </w:p>
    <w:p w14:paraId="6170AAF4" w14:textId="77777777" w:rsidR="003057E8" w:rsidRDefault="003057E8" w:rsidP="003057E8">
      <w:pPr>
        <w:pStyle w:val="PL"/>
      </w:pPr>
      <w:r>
        <w:tab/>
      </w:r>
      <w:r>
        <w:tab/>
      </w:r>
      <w:r>
        <w:tab/>
      </w:r>
      <w:r>
        <w:tab/>
        <w:t>&lt;element name=</w:t>
      </w:r>
      <w:r w:rsidR="002D2515">
        <w:t>"</w:t>
      </w:r>
      <w:r>
        <w:t>CellBarred</w:t>
      </w:r>
      <w:r w:rsidR="002D2515">
        <w:t>"</w:t>
      </w:r>
      <w:r>
        <w:t xml:space="preserve"> type=</w:t>
      </w:r>
      <w:r w:rsidR="002D2515">
        <w:t>"</w:t>
      </w:r>
      <w:r>
        <w:t>boolean</w:t>
      </w:r>
      <w:r w:rsidR="002D2515">
        <w:t>"</w:t>
      </w:r>
      <w:r>
        <w:t xml:space="preserve"> minOccurs=</w:t>
      </w:r>
      <w:r w:rsidR="002D2515">
        <w:t>"</w:t>
      </w:r>
      <w:r>
        <w:t>0</w:t>
      </w:r>
      <w:r w:rsidR="002D2515">
        <w:t>"</w:t>
      </w:r>
      <w:r>
        <w:t>/&gt;</w:t>
      </w:r>
    </w:p>
    <w:p w14:paraId="3A5B43B5" w14:textId="77777777" w:rsidR="003057E8" w:rsidRDefault="003057E8" w:rsidP="003057E8">
      <w:pPr>
        <w:pStyle w:val="PL"/>
      </w:pPr>
      <w:r>
        <w:tab/>
      </w:r>
      <w:r>
        <w:tab/>
      </w:r>
      <w:r>
        <w:tab/>
      </w:r>
      <w:r>
        <w:tab/>
        <w:t>&lt;element name=</w:t>
      </w:r>
      <w:r w:rsidR="002D2515">
        <w:t>"</w:t>
      </w:r>
      <w:r>
        <w:t>IntraFreqCellReselectionIndicator</w:t>
      </w:r>
      <w:r w:rsidR="002D2515">
        <w:t>"</w:t>
      </w:r>
      <w:r>
        <w:t xml:space="preserve"> type=</w:t>
      </w:r>
      <w:r w:rsidR="002D2515">
        <w:t>"</w:t>
      </w:r>
      <w:r>
        <w:t>boolean</w:t>
      </w:r>
      <w:r w:rsidR="002D2515">
        <w:t>"</w:t>
      </w:r>
      <w:r>
        <w:t xml:space="preserve"> minOccurs=</w:t>
      </w:r>
      <w:r w:rsidR="002D2515">
        <w:t>"</w:t>
      </w:r>
      <w:r>
        <w:t>0</w:t>
      </w:r>
      <w:r w:rsidR="002D2515">
        <w:t>"</w:t>
      </w:r>
      <w:r>
        <w:t>/&gt;</w:t>
      </w:r>
    </w:p>
    <w:p w14:paraId="5A415443" w14:textId="77777777" w:rsidR="003057E8" w:rsidRDefault="003057E8" w:rsidP="003057E8">
      <w:pPr>
        <w:pStyle w:val="PL"/>
      </w:pPr>
      <w:r>
        <w:tab/>
      </w:r>
      <w:r>
        <w:tab/>
      </w:r>
      <w:r>
        <w:tab/>
      </w:r>
      <w:r>
        <w:tab/>
        <w:t>&lt;element name=</w:t>
      </w:r>
      <w:r w:rsidR="002D2515">
        <w:t>"</w:t>
      </w:r>
      <w:r>
        <w:t>TBarred</w:t>
      </w:r>
      <w:r w:rsidR="002D2515">
        <w:t>"</w:t>
      </w:r>
      <w:r>
        <w:t xml:space="preserve"> type=</w:t>
      </w:r>
      <w:r w:rsidR="002D2515">
        <w:t>"</w:t>
      </w:r>
      <w:r>
        <w:t>unsignedInt</w:t>
      </w:r>
      <w:r w:rsidR="002D2515">
        <w:t>"</w:t>
      </w:r>
      <w:r>
        <w:t xml:space="preserve"> minOccurs=</w:t>
      </w:r>
      <w:r w:rsidR="002D2515">
        <w:t>"</w:t>
      </w:r>
      <w:r>
        <w:t>0</w:t>
      </w:r>
      <w:r w:rsidR="002D2515">
        <w:t>"</w:t>
      </w:r>
      <w:r>
        <w:t>/&gt;</w:t>
      </w:r>
    </w:p>
    <w:p w14:paraId="174A828E" w14:textId="77777777" w:rsidR="003057E8" w:rsidRDefault="003057E8" w:rsidP="003057E8">
      <w:pPr>
        <w:pStyle w:val="PL"/>
      </w:pPr>
      <w:r>
        <w:tab/>
      </w:r>
      <w:r>
        <w:tab/>
      </w:r>
      <w:r>
        <w:tab/>
      </w:r>
      <w:r>
        <w:tab/>
        <w:t>&lt;element name=</w:t>
      </w:r>
      <w:r w:rsidR="002D2515">
        <w:t>"</w:t>
      </w:r>
      <w:r>
        <w:t>AccessClassBarredListCS</w:t>
      </w:r>
      <w:r w:rsidR="002D2515">
        <w:t>"</w:t>
      </w:r>
      <w:r>
        <w:t xml:space="preserve"> type=</w:t>
      </w:r>
      <w:r w:rsidR="002D2515">
        <w:t>"</w:t>
      </w:r>
      <w:r>
        <w:t>string</w:t>
      </w:r>
      <w:r w:rsidR="002D2515">
        <w:t>"</w:t>
      </w:r>
      <w:r>
        <w:t xml:space="preserve"> minOccurs=</w:t>
      </w:r>
      <w:r w:rsidR="002D2515">
        <w:t>"</w:t>
      </w:r>
      <w:r>
        <w:t>0</w:t>
      </w:r>
      <w:r w:rsidR="002D2515">
        <w:t>"</w:t>
      </w:r>
      <w:r>
        <w:t>/&gt;</w:t>
      </w:r>
    </w:p>
    <w:p w14:paraId="207F50DD" w14:textId="77777777" w:rsidR="003057E8" w:rsidRDefault="003057E8" w:rsidP="003057E8">
      <w:pPr>
        <w:pStyle w:val="PL"/>
      </w:pPr>
      <w:r>
        <w:tab/>
      </w:r>
      <w:r>
        <w:tab/>
      </w:r>
      <w:r>
        <w:tab/>
      </w:r>
      <w:r>
        <w:tab/>
        <w:t>&lt;element name=</w:t>
      </w:r>
      <w:r w:rsidR="002D2515">
        <w:t>"</w:t>
      </w:r>
      <w:r>
        <w:t>AccessClassBarredListPS</w:t>
      </w:r>
      <w:r w:rsidR="002D2515">
        <w:t>"</w:t>
      </w:r>
      <w:r>
        <w:t xml:space="preserve"> type=</w:t>
      </w:r>
      <w:r w:rsidR="002D2515">
        <w:t>"</w:t>
      </w:r>
      <w:r>
        <w:t>string</w:t>
      </w:r>
      <w:r w:rsidR="002D2515">
        <w:t>"</w:t>
      </w:r>
      <w:r>
        <w:t xml:space="preserve"> minOccurs=</w:t>
      </w:r>
      <w:r w:rsidR="002D2515">
        <w:t>"</w:t>
      </w:r>
      <w:r>
        <w:t>0</w:t>
      </w:r>
      <w:r w:rsidR="002D2515">
        <w:t>"</w:t>
      </w:r>
      <w:r>
        <w:t>/&gt;</w:t>
      </w:r>
    </w:p>
    <w:p w14:paraId="4F4DE881" w14:textId="77777777" w:rsidR="003057E8" w:rsidRDefault="003057E8" w:rsidP="003057E8">
      <w:pPr>
        <w:pStyle w:val="PL"/>
      </w:pPr>
      <w:r>
        <w:tab/>
      </w:r>
      <w:r>
        <w:tab/>
      </w:r>
      <w:r>
        <w:tab/>
      </w:r>
      <w:r>
        <w:tab/>
        <w:t>&lt;element name=</w:t>
      </w:r>
      <w:r w:rsidR="002D2515">
        <w:t>"</w:t>
      </w:r>
      <w:r>
        <w:t>CellReservedForOperatorUse</w:t>
      </w:r>
      <w:r w:rsidR="002D2515">
        <w:t>"</w:t>
      </w:r>
      <w:r>
        <w:t xml:space="preserve"> type=</w:t>
      </w:r>
      <w:r w:rsidR="002D2515">
        <w:t>"</w:t>
      </w:r>
      <w:r>
        <w:t>boolean</w:t>
      </w:r>
      <w:r w:rsidR="002D2515">
        <w:t>"</w:t>
      </w:r>
      <w:r>
        <w:t xml:space="preserve"> minOccurs=</w:t>
      </w:r>
      <w:r w:rsidR="002D2515">
        <w:t>"</w:t>
      </w:r>
      <w:r>
        <w:t>0</w:t>
      </w:r>
      <w:r w:rsidR="002D2515">
        <w:t>"</w:t>
      </w:r>
      <w:r>
        <w:t>/&gt;</w:t>
      </w:r>
    </w:p>
    <w:p w14:paraId="7ADD7BDE" w14:textId="77777777" w:rsidR="003057E8" w:rsidRDefault="003057E8" w:rsidP="003057E8">
      <w:pPr>
        <w:pStyle w:val="PL"/>
      </w:pPr>
      <w:r>
        <w:tab/>
      </w:r>
      <w:r>
        <w:tab/>
      </w:r>
      <w:r>
        <w:tab/>
        <w:t>&lt;/sequence&gt;</w:t>
      </w:r>
    </w:p>
    <w:p w14:paraId="1DE60024" w14:textId="77777777" w:rsidR="003057E8" w:rsidRDefault="003057E8" w:rsidP="003057E8">
      <w:pPr>
        <w:pStyle w:val="PL"/>
      </w:pPr>
      <w:r>
        <w:tab/>
      </w:r>
      <w:r>
        <w:tab/>
        <w:t>&lt;/complexType&gt;</w:t>
      </w:r>
    </w:p>
    <w:p w14:paraId="1BA02EBC" w14:textId="77777777" w:rsidR="003057E8" w:rsidRDefault="003057E8" w:rsidP="003057E8">
      <w:pPr>
        <w:pStyle w:val="PL"/>
      </w:pPr>
      <w:r>
        <w:tab/>
        <w:t>&lt;/element&gt;</w:t>
      </w:r>
    </w:p>
    <w:p w14:paraId="6B2DAAFA" w14:textId="77777777" w:rsidR="003057E8" w:rsidRDefault="003057E8" w:rsidP="003057E8">
      <w:pPr>
        <w:pStyle w:val="PL"/>
      </w:pPr>
      <w:r>
        <w:tab/>
        <w:t>&lt;element name=</w:t>
      </w:r>
      <w:r w:rsidR="002D2515">
        <w:t>"</w:t>
      </w:r>
      <w:r>
        <w:t>IntraFreqMeas</w:t>
      </w:r>
      <w:r w:rsidR="002D2515">
        <w:t>"</w:t>
      </w:r>
      <w:r>
        <w:t>&gt;</w:t>
      </w:r>
    </w:p>
    <w:p w14:paraId="52051A00" w14:textId="77777777" w:rsidR="003057E8" w:rsidRDefault="003057E8" w:rsidP="003057E8">
      <w:pPr>
        <w:pStyle w:val="PL"/>
      </w:pPr>
      <w:r>
        <w:tab/>
      </w:r>
      <w:r>
        <w:tab/>
        <w:t>&lt;complexType&gt;</w:t>
      </w:r>
    </w:p>
    <w:p w14:paraId="28C36278" w14:textId="77777777" w:rsidR="003057E8" w:rsidRDefault="003057E8" w:rsidP="003057E8">
      <w:pPr>
        <w:pStyle w:val="PL"/>
      </w:pPr>
      <w:r>
        <w:tab/>
      </w:r>
      <w:r>
        <w:tab/>
      </w:r>
      <w:r>
        <w:tab/>
        <w:t>&lt;sequence&gt;</w:t>
      </w:r>
    </w:p>
    <w:p w14:paraId="6AA561B8" w14:textId="77777777" w:rsidR="003057E8" w:rsidRDefault="003057E8" w:rsidP="003057E8">
      <w:pPr>
        <w:pStyle w:val="PL"/>
      </w:pPr>
      <w:r>
        <w:tab/>
      </w:r>
      <w:r>
        <w:tab/>
      </w:r>
      <w:r>
        <w:tab/>
      </w:r>
      <w:r>
        <w:tab/>
        <w:t>&lt;element ref=</w:t>
      </w:r>
      <w:r w:rsidR="002D2515">
        <w:t>"</w:t>
      </w:r>
      <w:r>
        <w:t>cd:MeasurementQuantity-Intra</w:t>
      </w:r>
      <w:r w:rsidR="002D2515">
        <w:t>"</w:t>
      </w:r>
      <w:r>
        <w:t xml:space="preserve"> minOccurs=</w:t>
      </w:r>
      <w:r w:rsidR="002D2515">
        <w:t>"</w:t>
      </w:r>
      <w:r>
        <w:t>0</w:t>
      </w:r>
      <w:r w:rsidR="002D2515">
        <w:t>"</w:t>
      </w:r>
      <w:r>
        <w:t>/&gt;</w:t>
      </w:r>
    </w:p>
    <w:p w14:paraId="65A2BEA9" w14:textId="77777777" w:rsidR="003057E8" w:rsidRDefault="003057E8" w:rsidP="003057E8">
      <w:pPr>
        <w:pStyle w:val="PL"/>
      </w:pPr>
      <w:r>
        <w:tab/>
      </w:r>
      <w:r>
        <w:tab/>
      </w:r>
      <w:r>
        <w:tab/>
      </w:r>
      <w:r>
        <w:tab/>
        <w:t>&lt;element name=</w:t>
      </w:r>
      <w:r w:rsidR="002D2515">
        <w:t>"</w:t>
      </w:r>
      <w:r>
        <w:t>FilterCoefficient</w:t>
      </w:r>
      <w:r w:rsidR="002D2515">
        <w:t>"</w:t>
      </w:r>
      <w:r>
        <w:t xml:space="preserve"> type=</w:t>
      </w:r>
      <w:r w:rsidR="002D2515">
        <w:t>"</w:t>
      </w:r>
      <w:r>
        <w:t>unsignedInt</w:t>
      </w:r>
      <w:r w:rsidR="002D2515">
        <w:t>"</w:t>
      </w:r>
      <w:r>
        <w:t xml:space="preserve"> minOccurs=</w:t>
      </w:r>
      <w:r w:rsidR="002D2515">
        <w:t>"</w:t>
      </w:r>
      <w:r>
        <w:t>0</w:t>
      </w:r>
      <w:r w:rsidR="002D2515">
        <w:t>"</w:t>
      </w:r>
      <w:r>
        <w:t>/&gt;</w:t>
      </w:r>
    </w:p>
    <w:p w14:paraId="2F794C09" w14:textId="77777777" w:rsidR="003057E8" w:rsidRDefault="003057E8" w:rsidP="003057E8">
      <w:pPr>
        <w:pStyle w:val="PL"/>
      </w:pPr>
      <w:r>
        <w:tab/>
      </w:r>
      <w:r>
        <w:tab/>
      </w:r>
      <w:r>
        <w:tab/>
      </w:r>
      <w:r>
        <w:tab/>
        <w:t>&lt;element name=</w:t>
      </w:r>
      <w:r w:rsidR="002D2515">
        <w:t>"</w:t>
      </w:r>
      <w:r>
        <w:t>IntraFrequencyEventIdentity</w:t>
      </w:r>
      <w:r w:rsidR="002D2515">
        <w:t>"</w:t>
      </w:r>
      <w:r>
        <w:t xml:space="preserve"> type=</w:t>
      </w:r>
      <w:r w:rsidR="002D2515">
        <w:t>"</w:t>
      </w:r>
      <w:r>
        <w:t>string</w:t>
      </w:r>
      <w:r w:rsidR="002D2515">
        <w:t>"</w:t>
      </w:r>
      <w:r>
        <w:t xml:space="preserve"> minOccurs=</w:t>
      </w:r>
      <w:r w:rsidR="002D2515">
        <w:t>"</w:t>
      </w:r>
      <w:r>
        <w:t>0</w:t>
      </w:r>
      <w:r w:rsidR="002D2515">
        <w:t>"</w:t>
      </w:r>
      <w:r>
        <w:t>/&gt;</w:t>
      </w:r>
    </w:p>
    <w:p w14:paraId="5B66CBA9" w14:textId="77777777" w:rsidR="003057E8" w:rsidRDefault="003057E8" w:rsidP="003057E8">
      <w:pPr>
        <w:pStyle w:val="PL"/>
      </w:pPr>
      <w:r>
        <w:tab/>
      </w:r>
      <w:r>
        <w:tab/>
      </w:r>
      <w:r>
        <w:tab/>
      </w:r>
      <w:r>
        <w:tab/>
        <w:t>&lt;element name=</w:t>
      </w:r>
      <w:r w:rsidR="002D2515">
        <w:t>"</w:t>
      </w:r>
      <w:r>
        <w:t>TriggeringCondition2Event1a</w:t>
      </w:r>
      <w:r w:rsidR="002D2515">
        <w:t>"</w:t>
      </w:r>
      <w:r>
        <w:t xml:space="preserve"> type=</w:t>
      </w:r>
      <w:r w:rsidR="002D2515">
        <w:t>"</w:t>
      </w:r>
      <w:r>
        <w:t>string</w:t>
      </w:r>
      <w:r w:rsidR="002D2515">
        <w:t>"</w:t>
      </w:r>
      <w:r>
        <w:t xml:space="preserve"> minOccurs=</w:t>
      </w:r>
      <w:r w:rsidR="002D2515">
        <w:t>"</w:t>
      </w:r>
      <w:r>
        <w:t>0</w:t>
      </w:r>
      <w:r w:rsidR="002D2515">
        <w:t>"</w:t>
      </w:r>
      <w:r>
        <w:t>/&gt;</w:t>
      </w:r>
    </w:p>
    <w:p w14:paraId="119FFCCC" w14:textId="77777777" w:rsidR="003057E8" w:rsidRDefault="003057E8" w:rsidP="003057E8">
      <w:pPr>
        <w:pStyle w:val="PL"/>
      </w:pPr>
      <w:r>
        <w:tab/>
      </w:r>
      <w:r>
        <w:tab/>
      </w:r>
      <w:r>
        <w:tab/>
      </w:r>
      <w:r>
        <w:tab/>
        <w:t>&lt;element name=</w:t>
      </w:r>
      <w:r w:rsidR="002D2515">
        <w:t>"</w:t>
      </w:r>
      <w:r>
        <w:t>TriggeringCondition1Event1b</w:t>
      </w:r>
      <w:r w:rsidR="002D2515">
        <w:t>"</w:t>
      </w:r>
      <w:r>
        <w:t xml:space="preserve"> type=</w:t>
      </w:r>
      <w:r w:rsidR="002D2515">
        <w:t>"</w:t>
      </w:r>
      <w:r>
        <w:t>string</w:t>
      </w:r>
      <w:r w:rsidR="002D2515">
        <w:t>"</w:t>
      </w:r>
      <w:r>
        <w:t xml:space="preserve"> minOccurs=</w:t>
      </w:r>
      <w:r w:rsidR="002D2515">
        <w:t>"</w:t>
      </w:r>
      <w:r>
        <w:t>0</w:t>
      </w:r>
      <w:r w:rsidR="002D2515">
        <w:t>"</w:t>
      </w:r>
      <w:r>
        <w:t>/&gt;</w:t>
      </w:r>
    </w:p>
    <w:p w14:paraId="41B1CEE3" w14:textId="77777777" w:rsidR="003057E8" w:rsidRDefault="003057E8" w:rsidP="003057E8">
      <w:pPr>
        <w:pStyle w:val="PL"/>
      </w:pPr>
      <w:r>
        <w:tab/>
      </w:r>
      <w:r>
        <w:tab/>
      </w:r>
      <w:r>
        <w:tab/>
      </w:r>
      <w:r>
        <w:tab/>
        <w:t>&lt;element name=</w:t>
      </w:r>
      <w:r w:rsidR="002D2515">
        <w:t>"</w:t>
      </w:r>
      <w:r>
        <w:t>TriggeringCondition2Event1e</w:t>
      </w:r>
      <w:r w:rsidR="002D2515">
        <w:t>"</w:t>
      </w:r>
      <w:r>
        <w:t xml:space="preserve"> type=</w:t>
      </w:r>
      <w:r w:rsidR="002D2515">
        <w:t>"</w:t>
      </w:r>
      <w:r>
        <w:t>string</w:t>
      </w:r>
      <w:r w:rsidR="002D2515">
        <w:t>"</w:t>
      </w:r>
      <w:r>
        <w:t xml:space="preserve"> minOccurs=</w:t>
      </w:r>
      <w:r w:rsidR="002D2515">
        <w:t>"</w:t>
      </w:r>
      <w:r>
        <w:t>0</w:t>
      </w:r>
      <w:r w:rsidR="002D2515">
        <w:t>"</w:t>
      </w:r>
      <w:r>
        <w:t>/&gt;</w:t>
      </w:r>
    </w:p>
    <w:p w14:paraId="5D5ABDD1" w14:textId="77777777" w:rsidR="003057E8" w:rsidRDefault="003057E8" w:rsidP="003057E8">
      <w:pPr>
        <w:pStyle w:val="PL"/>
      </w:pPr>
      <w:r>
        <w:tab/>
      </w:r>
      <w:r>
        <w:tab/>
      </w:r>
      <w:r>
        <w:tab/>
      </w:r>
      <w:r>
        <w:tab/>
        <w:t>&lt;element name=</w:t>
      </w:r>
      <w:r w:rsidR="002D2515">
        <w:t>"</w:t>
      </w:r>
      <w:r>
        <w:t>TriggeringCondition1Event1f</w:t>
      </w:r>
      <w:r w:rsidR="002D2515">
        <w:t>"</w:t>
      </w:r>
      <w:r>
        <w:t xml:space="preserve"> type=</w:t>
      </w:r>
      <w:r w:rsidR="002D2515">
        <w:t>"</w:t>
      </w:r>
      <w:r>
        <w:t>string</w:t>
      </w:r>
      <w:r w:rsidR="002D2515">
        <w:t>"</w:t>
      </w:r>
      <w:r>
        <w:t xml:space="preserve"> minOccurs=</w:t>
      </w:r>
      <w:r w:rsidR="002D2515">
        <w:t>"</w:t>
      </w:r>
      <w:r>
        <w:t>0</w:t>
      </w:r>
      <w:r w:rsidR="002D2515">
        <w:t>"</w:t>
      </w:r>
      <w:r>
        <w:t>/&gt;</w:t>
      </w:r>
    </w:p>
    <w:p w14:paraId="7D30F594" w14:textId="77777777" w:rsidR="003057E8" w:rsidRDefault="003057E8" w:rsidP="003057E8">
      <w:pPr>
        <w:pStyle w:val="PL"/>
      </w:pPr>
      <w:r>
        <w:tab/>
      </w:r>
      <w:r>
        <w:tab/>
      </w:r>
      <w:r>
        <w:tab/>
      </w:r>
      <w:r>
        <w:tab/>
        <w:t>&lt;element name=</w:t>
      </w:r>
      <w:r w:rsidR="002D2515">
        <w:t>"</w:t>
      </w:r>
      <w:r>
        <w:t>ReportingRangeEvent1a</w:t>
      </w:r>
      <w:r w:rsidR="002D2515">
        <w:t>"</w:t>
      </w:r>
      <w:r>
        <w:t xml:space="preserve"> type=</w:t>
      </w:r>
      <w:r w:rsidR="002D2515">
        <w:t>"</w:t>
      </w:r>
      <w:r>
        <w:t>unsignedInt</w:t>
      </w:r>
      <w:r w:rsidR="002D2515">
        <w:t>"</w:t>
      </w:r>
      <w:r>
        <w:t xml:space="preserve"> minOccurs=</w:t>
      </w:r>
      <w:r w:rsidR="002D2515">
        <w:t>"</w:t>
      </w:r>
      <w:r>
        <w:t>0</w:t>
      </w:r>
      <w:r w:rsidR="002D2515">
        <w:t>"</w:t>
      </w:r>
      <w:r>
        <w:t>/&gt;</w:t>
      </w:r>
    </w:p>
    <w:p w14:paraId="5A4A3C3B" w14:textId="77777777" w:rsidR="003057E8" w:rsidRDefault="003057E8" w:rsidP="003057E8">
      <w:pPr>
        <w:pStyle w:val="PL"/>
      </w:pPr>
      <w:r>
        <w:tab/>
      </w:r>
      <w:r>
        <w:tab/>
      </w:r>
      <w:r>
        <w:tab/>
      </w:r>
      <w:r>
        <w:tab/>
        <w:t>&lt;element name=</w:t>
      </w:r>
      <w:r w:rsidR="002D2515">
        <w:t>"</w:t>
      </w:r>
      <w:r>
        <w:t>ReportingRangeEvent1b</w:t>
      </w:r>
      <w:r w:rsidR="002D2515">
        <w:t>"</w:t>
      </w:r>
      <w:r>
        <w:t xml:space="preserve"> type=</w:t>
      </w:r>
      <w:r w:rsidR="002D2515">
        <w:t>"</w:t>
      </w:r>
      <w:r>
        <w:t>unsignedInt</w:t>
      </w:r>
      <w:r w:rsidR="002D2515">
        <w:t>"</w:t>
      </w:r>
      <w:r>
        <w:t xml:space="preserve"> minOccurs=</w:t>
      </w:r>
      <w:r w:rsidR="002D2515">
        <w:t>"</w:t>
      </w:r>
      <w:r>
        <w:t>0</w:t>
      </w:r>
      <w:r w:rsidR="002D2515">
        <w:t>"</w:t>
      </w:r>
      <w:r>
        <w:t>/&gt;</w:t>
      </w:r>
    </w:p>
    <w:p w14:paraId="6CF57ADF" w14:textId="77777777" w:rsidR="003057E8" w:rsidRDefault="003057E8" w:rsidP="003057E8">
      <w:pPr>
        <w:pStyle w:val="PL"/>
      </w:pPr>
      <w:r>
        <w:tab/>
      </w:r>
      <w:r>
        <w:tab/>
      </w:r>
      <w:r>
        <w:tab/>
      </w:r>
      <w:r>
        <w:tab/>
        <w:t>&lt;element name=</w:t>
      </w:r>
      <w:r w:rsidR="002D2515">
        <w:t>"</w:t>
      </w:r>
      <w:r>
        <w:t>WeightingFactorEvent1a</w:t>
      </w:r>
      <w:r w:rsidR="002D2515">
        <w:t>"</w:t>
      </w:r>
      <w:r>
        <w:t xml:space="preserve"> type=</w:t>
      </w:r>
      <w:r w:rsidR="002D2515">
        <w:t>"</w:t>
      </w:r>
      <w:r>
        <w:t>unsignedInt</w:t>
      </w:r>
      <w:r w:rsidR="002D2515">
        <w:t>"</w:t>
      </w:r>
      <w:r>
        <w:t xml:space="preserve"> minOccurs=</w:t>
      </w:r>
      <w:r w:rsidR="002D2515">
        <w:t>"</w:t>
      </w:r>
      <w:r>
        <w:t>0</w:t>
      </w:r>
      <w:r w:rsidR="002D2515">
        <w:t>"</w:t>
      </w:r>
      <w:r>
        <w:t>/&gt;</w:t>
      </w:r>
    </w:p>
    <w:p w14:paraId="2077BC3E" w14:textId="77777777" w:rsidR="003057E8" w:rsidRDefault="003057E8" w:rsidP="003057E8">
      <w:pPr>
        <w:pStyle w:val="PL"/>
      </w:pPr>
      <w:r>
        <w:lastRenderedPageBreak/>
        <w:tab/>
      </w:r>
      <w:r>
        <w:tab/>
      </w:r>
      <w:r>
        <w:tab/>
      </w:r>
      <w:r>
        <w:tab/>
        <w:t>&lt;element name=</w:t>
      </w:r>
      <w:r w:rsidR="002D2515">
        <w:t>"</w:t>
      </w:r>
      <w:r>
        <w:t>WeightingFactorEvent1b</w:t>
      </w:r>
      <w:r w:rsidR="002D2515">
        <w:t>"</w:t>
      </w:r>
      <w:r>
        <w:t xml:space="preserve"> type=</w:t>
      </w:r>
      <w:r w:rsidR="002D2515">
        <w:t>"</w:t>
      </w:r>
      <w:r>
        <w:t>unsignedInt</w:t>
      </w:r>
      <w:r w:rsidR="002D2515">
        <w:t>"</w:t>
      </w:r>
      <w:r>
        <w:t xml:space="preserve"> minOccurs=</w:t>
      </w:r>
      <w:r w:rsidR="002D2515">
        <w:t>"</w:t>
      </w:r>
      <w:r>
        <w:t>0</w:t>
      </w:r>
      <w:r w:rsidR="002D2515">
        <w:t>"</w:t>
      </w:r>
      <w:r>
        <w:t>/&gt;</w:t>
      </w:r>
    </w:p>
    <w:p w14:paraId="2C7D5A7C" w14:textId="77777777" w:rsidR="003057E8" w:rsidRDefault="003057E8" w:rsidP="003057E8">
      <w:pPr>
        <w:pStyle w:val="PL"/>
      </w:pPr>
      <w:r>
        <w:tab/>
      </w:r>
      <w:r>
        <w:tab/>
      </w:r>
      <w:r>
        <w:tab/>
      </w:r>
      <w:r>
        <w:tab/>
        <w:t>&lt;element name=</w:t>
      </w:r>
      <w:r w:rsidR="002D2515">
        <w:t>"</w:t>
      </w:r>
      <w:r>
        <w:t>ReportDeactivationThresholdEvent1a</w:t>
      </w:r>
      <w:r w:rsidR="002D2515">
        <w:t>"</w:t>
      </w:r>
      <w:r>
        <w:t xml:space="preserve"> type=</w:t>
      </w:r>
      <w:r w:rsidR="002D2515">
        <w:t>"</w:t>
      </w:r>
      <w:r>
        <w:t>unsignedInt</w:t>
      </w:r>
      <w:r w:rsidR="002D2515">
        <w:t>"</w:t>
      </w:r>
      <w:r>
        <w:t xml:space="preserve"> minOccurs=</w:t>
      </w:r>
      <w:r w:rsidR="002D2515">
        <w:t>"</w:t>
      </w:r>
      <w:r>
        <w:t>0</w:t>
      </w:r>
      <w:r w:rsidR="002D2515">
        <w:t>"</w:t>
      </w:r>
      <w:r>
        <w:t>/&gt;</w:t>
      </w:r>
    </w:p>
    <w:p w14:paraId="60051738" w14:textId="77777777" w:rsidR="003057E8" w:rsidRDefault="003057E8" w:rsidP="003057E8">
      <w:pPr>
        <w:pStyle w:val="PL"/>
      </w:pPr>
      <w:r>
        <w:tab/>
      </w:r>
      <w:r>
        <w:tab/>
      </w:r>
      <w:r>
        <w:tab/>
      </w:r>
      <w:r>
        <w:tab/>
        <w:t>&lt;element name=</w:t>
      </w:r>
      <w:r w:rsidR="002D2515">
        <w:t>"</w:t>
      </w:r>
      <w:r>
        <w:t>ReportingAmountEvent1a</w:t>
      </w:r>
      <w:r w:rsidR="002D2515">
        <w:t>"</w:t>
      </w:r>
      <w:r>
        <w:t xml:space="preserve"> type=</w:t>
      </w:r>
      <w:r w:rsidR="002D2515">
        <w:t>"</w:t>
      </w:r>
      <w:r>
        <w:t>integer</w:t>
      </w:r>
      <w:r w:rsidR="002D2515">
        <w:t>"</w:t>
      </w:r>
      <w:r>
        <w:t xml:space="preserve"> minOccurs=</w:t>
      </w:r>
      <w:r w:rsidR="002D2515">
        <w:t>"</w:t>
      </w:r>
      <w:r>
        <w:t>0</w:t>
      </w:r>
      <w:r w:rsidR="002D2515">
        <w:t>"</w:t>
      </w:r>
      <w:r>
        <w:t>/&gt;</w:t>
      </w:r>
    </w:p>
    <w:p w14:paraId="3E58A6D2" w14:textId="77777777" w:rsidR="003057E8" w:rsidRDefault="003057E8" w:rsidP="003057E8">
      <w:pPr>
        <w:pStyle w:val="PL"/>
      </w:pPr>
      <w:r>
        <w:tab/>
      </w:r>
      <w:r>
        <w:tab/>
      </w:r>
      <w:r>
        <w:tab/>
      </w:r>
      <w:r>
        <w:tab/>
        <w:t>&lt;element name=</w:t>
      </w:r>
      <w:r w:rsidR="002D2515">
        <w:t>"</w:t>
      </w:r>
      <w:r>
        <w:t>ReportingAmountEvent1c</w:t>
      </w:r>
      <w:r w:rsidR="002D2515">
        <w:t>"</w:t>
      </w:r>
      <w:r>
        <w:t xml:space="preserve"> type=</w:t>
      </w:r>
      <w:r w:rsidR="002D2515">
        <w:t>"</w:t>
      </w:r>
      <w:r>
        <w:t>integer</w:t>
      </w:r>
      <w:r w:rsidR="002D2515">
        <w:t>"</w:t>
      </w:r>
      <w:r>
        <w:t xml:space="preserve"> minOccurs=</w:t>
      </w:r>
      <w:r w:rsidR="002D2515">
        <w:t>"</w:t>
      </w:r>
      <w:r>
        <w:t>0</w:t>
      </w:r>
      <w:r w:rsidR="002D2515">
        <w:t>"</w:t>
      </w:r>
      <w:r>
        <w:t>/&gt;</w:t>
      </w:r>
    </w:p>
    <w:p w14:paraId="6A049A35" w14:textId="77777777" w:rsidR="003057E8" w:rsidRDefault="003057E8" w:rsidP="003057E8">
      <w:pPr>
        <w:pStyle w:val="PL"/>
      </w:pPr>
      <w:r>
        <w:tab/>
      </w:r>
      <w:r>
        <w:tab/>
      </w:r>
      <w:r>
        <w:tab/>
      </w:r>
      <w:r>
        <w:tab/>
        <w:t>&lt;element name=</w:t>
      </w:r>
      <w:r w:rsidR="002D2515">
        <w:t>"</w:t>
      </w:r>
      <w:r>
        <w:t>ReportingIntervalEvent1a</w:t>
      </w:r>
      <w:r w:rsidR="002D2515">
        <w:t>"</w:t>
      </w:r>
      <w:r>
        <w:t xml:space="preserve"> type=</w:t>
      </w:r>
      <w:r w:rsidR="002D2515">
        <w:t>"</w:t>
      </w:r>
      <w:r>
        <w:t>unsignedInt</w:t>
      </w:r>
      <w:r w:rsidR="002D2515">
        <w:t>"</w:t>
      </w:r>
      <w:r>
        <w:t xml:space="preserve"> minOccurs=</w:t>
      </w:r>
      <w:r w:rsidR="002D2515">
        <w:t>"</w:t>
      </w:r>
      <w:r>
        <w:t>0</w:t>
      </w:r>
      <w:r w:rsidR="002D2515">
        <w:t>"</w:t>
      </w:r>
      <w:r>
        <w:t>/&gt;</w:t>
      </w:r>
    </w:p>
    <w:p w14:paraId="4D9CCDE0" w14:textId="77777777" w:rsidR="003057E8" w:rsidRDefault="003057E8" w:rsidP="003057E8">
      <w:pPr>
        <w:pStyle w:val="PL"/>
      </w:pPr>
      <w:r>
        <w:tab/>
      </w:r>
      <w:r>
        <w:tab/>
      </w:r>
      <w:r>
        <w:tab/>
      </w:r>
      <w:r>
        <w:tab/>
        <w:t>&lt;element name=</w:t>
      </w:r>
      <w:r w:rsidR="002D2515">
        <w:t>"</w:t>
      </w:r>
      <w:r>
        <w:t>ReportingIntervalEvent1c</w:t>
      </w:r>
      <w:r w:rsidR="002D2515">
        <w:t>"</w:t>
      </w:r>
      <w:r>
        <w:t xml:space="preserve"> type=</w:t>
      </w:r>
      <w:r w:rsidR="002D2515">
        <w:t>"</w:t>
      </w:r>
      <w:r>
        <w:t>unsignedInt</w:t>
      </w:r>
      <w:r w:rsidR="002D2515">
        <w:t>"</w:t>
      </w:r>
      <w:r>
        <w:t xml:space="preserve"> minOccurs=</w:t>
      </w:r>
      <w:r w:rsidR="002D2515">
        <w:t>"</w:t>
      </w:r>
      <w:r>
        <w:t>0</w:t>
      </w:r>
      <w:r w:rsidR="002D2515">
        <w:t>"</w:t>
      </w:r>
      <w:r>
        <w:t>/&gt;</w:t>
      </w:r>
    </w:p>
    <w:p w14:paraId="1392F66D" w14:textId="77777777" w:rsidR="003057E8" w:rsidRDefault="003057E8" w:rsidP="003057E8">
      <w:pPr>
        <w:pStyle w:val="PL"/>
      </w:pPr>
      <w:r>
        <w:tab/>
      </w:r>
      <w:r>
        <w:tab/>
      </w:r>
      <w:r>
        <w:tab/>
      </w:r>
      <w:r>
        <w:tab/>
        <w:t>&lt;element name=</w:t>
      </w:r>
      <w:r w:rsidR="002D2515">
        <w:t>"</w:t>
      </w:r>
      <w:r>
        <w:t>HysteresisEvent1a</w:t>
      </w:r>
      <w:r w:rsidR="002D2515">
        <w:t>"</w:t>
      </w:r>
      <w:r>
        <w:t xml:space="preserve"> type=</w:t>
      </w:r>
      <w:r w:rsidR="002D2515">
        <w:t>"</w:t>
      </w:r>
      <w:r>
        <w:t>unsignedInt</w:t>
      </w:r>
      <w:r w:rsidR="002D2515">
        <w:t>"</w:t>
      </w:r>
      <w:r>
        <w:t xml:space="preserve"> minOccurs=</w:t>
      </w:r>
      <w:r w:rsidR="002D2515">
        <w:t>"</w:t>
      </w:r>
      <w:r>
        <w:t>0</w:t>
      </w:r>
      <w:r w:rsidR="002D2515">
        <w:t>"</w:t>
      </w:r>
      <w:r>
        <w:t>/&gt;</w:t>
      </w:r>
    </w:p>
    <w:p w14:paraId="0804643B" w14:textId="77777777" w:rsidR="003057E8" w:rsidRDefault="003057E8" w:rsidP="003057E8">
      <w:pPr>
        <w:pStyle w:val="PL"/>
      </w:pPr>
      <w:r>
        <w:tab/>
      </w:r>
      <w:r>
        <w:tab/>
      </w:r>
      <w:r>
        <w:tab/>
      </w:r>
      <w:r>
        <w:tab/>
        <w:t>&lt;element name=</w:t>
      </w:r>
      <w:r w:rsidR="002D2515">
        <w:t>"</w:t>
      </w:r>
      <w:r>
        <w:t>HysteresisEvent1b</w:t>
      </w:r>
      <w:r w:rsidR="002D2515">
        <w:t>"</w:t>
      </w:r>
      <w:r>
        <w:t xml:space="preserve"> type=</w:t>
      </w:r>
      <w:r w:rsidR="002D2515">
        <w:t>"</w:t>
      </w:r>
      <w:r>
        <w:t>unsignedInt</w:t>
      </w:r>
      <w:r w:rsidR="002D2515">
        <w:t>"</w:t>
      </w:r>
      <w:r>
        <w:t xml:space="preserve"> minOccurs=</w:t>
      </w:r>
      <w:r w:rsidR="002D2515">
        <w:t>"</w:t>
      </w:r>
      <w:r>
        <w:t>0</w:t>
      </w:r>
      <w:r w:rsidR="002D2515">
        <w:t>"</w:t>
      </w:r>
      <w:r>
        <w:t>/&gt;</w:t>
      </w:r>
    </w:p>
    <w:p w14:paraId="2B85DA7D" w14:textId="77777777" w:rsidR="003057E8" w:rsidRDefault="003057E8" w:rsidP="003057E8">
      <w:pPr>
        <w:pStyle w:val="PL"/>
      </w:pPr>
      <w:r>
        <w:tab/>
      </w:r>
      <w:r>
        <w:tab/>
      </w:r>
      <w:r>
        <w:tab/>
      </w:r>
      <w:r>
        <w:tab/>
        <w:t>&lt;element name=</w:t>
      </w:r>
      <w:r w:rsidR="002D2515">
        <w:t>"</w:t>
      </w:r>
      <w:r>
        <w:t>HysteresisEvent1c</w:t>
      </w:r>
      <w:r w:rsidR="002D2515">
        <w:t>"</w:t>
      </w:r>
      <w:r>
        <w:t xml:space="preserve"> type=</w:t>
      </w:r>
      <w:r w:rsidR="002D2515">
        <w:t>"</w:t>
      </w:r>
      <w:r>
        <w:t>unsignedInt</w:t>
      </w:r>
      <w:r w:rsidR="002D2515">
        <w:t>"</w:t>
      </w:r>
      <w:r>
        <w:t xml:space="preserve"> minOccurs=</w:t>
      </w:r>
      <w:r w:rsidR="002D2515">
        <w:t>"</w:t>
      </w:r>
      <w:r>
        <w:t>0</w:t>
      </w:r>
      <w:r w:rsidR="002D2515">
        <w:t>"</w:t>
      </w:r>
      <w:r>
        <w:t>/&gt;</w:t>
      </w:r>
    </w:p>
    <w:p w14:paraId="491BC9F2" w14:textId="77777777" w:rsidR="003057E8" w:rsidRDefault="003057E8" w:rsidP="003057E8">
      <w:pPr>
        <w:pStyle w:val="PL"/>
      </w:pPr>
      <w:r>
        <w:tab/>
      </w:r>
      <w:r>
        <w:tab/>
      </w:r>
      <w:r>
        <w:tab/>
      </w:r>
      <w:r>
        <w:tab/>
        <w:t>&lt;element name=</w:t>
      </w:r>
      <w:r w:rsidR="002D2515">
        <w:t>"</w:t>
      </w:r>
      <w:r>
        <w:t>HysteresisEvent1e</w:t>
      </w:r>
      <w:r w:rsidR="002D2515">
        <w:t>"</w:t>
      </w:r>
      <w:r>
        <w:t xml:space="preserve"> type=</w:t>
      </w:r>
      <w:r w:rsidR="002D2515">
        <w:t>"</w:t>
      </w:r>
      <w:r>
        <w:t>unsignedInt</w:t>
      </w:r>
      <w:r w:rsidR="002D2515">
        <w:t>"</w:t>
      </w:r>
      <w:r>
        <w:t xml:space="preserve"> minOccurs=</w:t>
      </w:r>
      <w:r w:rsidR="002D2515">
        <w:t>"</w:t>
      </w:r>
      <w:r>
        <w:t>0</w:t>
      </w:r>
      <w:r w:rsidR="002D2515">
        <w:t>"</w:t>
      </w:r>
      <w:r>
        <w:t>/&gt;</w:t>
      </w:r>
    </w:p>
    <w:p w14:paraId="4A1F2F44" w14:textId="77777777" w:rsidR="003057E8" w:rsidRDefault="003057E8" w:rsidP="003057E8">
      <w:pPr>
        <w:pStyle w:val="PL"/>
      </w:pPr>
      <w:r>
        <w:tab/>
      </w:r>
      <w:r>
        <w:tab/>
      </w:r>
      <w:r>
        <w:tab/>
      </w:r>
      <w:r>
        <w:tab/>
        <w:t>&lt;element name=</w:t>
      </w:r>
      <w:r w:rsidR="002D2515">
        <w:t>"</w:t>
      </w:r>
      <w:r>
        <w:t>HysteresisEvent1f</w:t>
      </w:r>
      <w:r w:rsidR="002D2515">
        <w:t>"</w:t>
      </w:r>
      <w:r>
        <w:t xml:space="preserve"> type=</w:t>
      </w:r>
      <w:r w:rsidR="002D2515">
        <w:t>"</w:t>
      </w:r>
      <w:r>
        <w:t>unsignedInt</w:t>
      </w:r>
      <w:r w:rsidR="002D2515">
        <w:t>"</w:t>
      </w:r>
      <w:r>
        <w:t xml:space="preserve"> minOccurs=</w:t>
      </w:r>
      <w:r w:rsidR="002D2515">
        <w:t>"</w:t>
      </w:r>
      <w:r>
        <w:t>0</w:t>
      </w:r>
      <w:r w:rsidR="002D2515">
        <w:t>"</w:t>
      </w:r>
      <w:r>
        <w:t>/&gt;</w:t>
      </w:r>
    </w:p>
    <w:p w14:paraId="29652230" w14:textId="77777777" w:rsidR="003057E8" w:rsidRDefault="003057E8" w:rsidP="003057E8">
      <w:pPr>
        <w:pStyle w:val="PL"/>
      </w:pPr>
      <w:r>
        <w:tab/>
      </w:r>
      <w:r>
        <w:tab/>
      </w:r>
      <w:r>
        <w:tab/>
      </w:r>
      <w:r>
        <w:tab/>
        <w:t>&lt;element name=</w:t>
      </w:r>
      <w:r w:rsidR="002D2515">
        <w:t>"</w:t>
      </w:r>
      <w:r>
        <w:t>TimeToTriggerEvent1a</w:t>
      </w:r>
      <w:r w:rsidR="002D2515">
        <w:t>"</w:t>
      </w:r>
      <w:r>
        <w:t xml:space="preserve"> type=</w:t>
      </w:r>
      <w:r w:rsidR="002D2515">
        <w:t>"</w:t>
      </w:r>
      <w:r>
        <w:t>unsignedInt</w:t>
      </w:r>
      <w:r w:rsidR="002D2515">
        <w:t>"</w:t>
      </w:r>
      <w:r>
        <w:t xml:space="preserve"> minOccurs=</w:t>
      </w:r>
      <w:r w:rsidR="002D2515">
        <w:t>"</w:t>
      </w:r>
      <w:r>
        <w:t>0</w:t>
      </w:r>
      <w:r w:rsidR="002D2515">
        <w:t>"</w:t>
      </w:r>
      <w:r>
        <w:t>/&gt;</w:t>
      </w:r>
    </w:p>
    <w:p w14:paraId="27DD6727" w14:textId="77777777" w:rsidR="003057E8" w:rsidRDefault="003057E8" w:rsidP="003057E8">
      <w:pPr>
        <w:pStyle w:val="PL"/>
      </w:pPr>
      <w:r>
        <w:tab/>
      </w:r>
      <w:r>
        <w:tab/>
      </w:r>
      <w:r>
        <w:tab/>
      </w:r>
      <w:r>
        <w:tab/>
        <w:t>&lt;element name=</w:t>
      </w:r>
      <w:r w:rsidR="002D2515">
        <w:t>"</w:t>
      </w:r>
      <w:r>
        <w:t>TimeToTriggerEvent1b</w:t>
      </w:r>
      <w:r w:rsidR="002D2515">
        <w:t>"</w:t>
      </w:r>
      <w:r>
        <w:t xml:space="preserve"> type=</w:t>
      </w:r>
      <w:r w:rsidR="002D2515">
        <w:t>"</w:t>
      </w:r>
      <w:r>
        <w:t>unsignedInt</w:t>
      </w:r>
      <w:r w:rsidR="002D2515">
        <w:t>"</w:t>
      </w:r>
      <w:r>
        <w:t xml:space="preserve"> minOccurs=</w:t>
      </w:r>
      <w:r w:rsidR="002D2515">
        <w:t>"</w:t>
      </w:r>
      <w:r>
        <w:t>0</w:t>
      </w:r>
      <w:r w:rsidR="002D2515">
        <w:t>"</w:t>
      </w:r>
      <w:r>
        <w:t>/&gt;</w:t>
      </w:r>
    </w:p>
    <w:p w14:paraId="73CB033B" w14:textId="77777777" w:rsidR="003057E8" w:rsidRDefault="003057E8" w:rsidP="003057E8">
      <w:pPr>
        <w:pStyle w:val="PL"/>
      </w:pPr>
      <w:r>
        <w:tab/>
      </w:r>
      <w:r>
        <w:tab/>
      </w:r>
      <w:r>
        <w:tab/>
      </w:r>
      <w:r>
        <w:tab/>
        <w:t>&lt;element name=</w:t>
      </w:r>
      <w:r w:rsidR="002D2515">
        <w:t>"</w:t>
      </w:r>
      <w:r>
        <w:t>TimeToTriggerEvent1c</w:t>
      </w:r>
      <w:r w:rsidR="002D2515">
        <w:t>"</w:t>
      </w:r>
      <w:r>
        <w:t xml:space="preserve"> type=</w:t>
      </w:r>
      <w:r w:rsidR="002D2515">
        <w:t>"</w:t>
      </w:r>
      <w:r>
        <w:t>unsignedInt</w:t>
      </w:r>
      <w:r w:rsidR="002D2515">
        <w:t>"</w:t>
      </w:r>
      <w:r>
        <w:t xml:space="preserve"> minOccurs=</w:t>
      </w:r>
      <w:r w:rsidR="002D2515">
        <w:t>"</w:t>
      </w:r>
      <w:r>
        <w:t>0</w:t>
      </w:r>
      <w:r w:rsidR="002D2515">
        <w:t>"</w:t>
      </w:r>
      <w:r>
        <w:t>/&gt;</w:t>
      </w:r>
    </w:p>
    <w:p w14:paraId="4E47D3E3" w14:textId="77777777" w:rsidR="003057E8" w:rsidRDefault="003057E8" w:rsidP="003057E8">
      <w:pPr>
        <w:pStyle w:val="PL"/>
      </w:pPr>
      <w:r>
        <w:tab/>
      </w:r>
      <w:r>
        <w:tab/>
      </w:r>
      <w:r>
        <w:tab/>
      </w:r>
      <w:r>
        <w:tab/>
        <w:t>&lt;element name=</w:t>
      </w:r>
      <w:r w:rsidR="002D2515">
        <w:t>"</w:t>
      </w:r>
      <w:r>
        <w:t>TimeToTriggerEvent1e</w:t>
      </w:r>
      <w:r w:rsidR="002D2515">
        <w:t>"</w:t>
      </w:r>
      <w:r>
        <w:t xml:space="preserve"> type=</w:t>
      </w:r>
      <w:r w:rsidR="002D2515">
        <w:t>"</w:t>
      </w:r>
      <w:r>
        <w:t>unsignedInt</w:t>
      </w:r>
      <w:r w:rsidR="002D2515">
        <w:t>"</w:t>
      </w:r>
      <w:r>
        <w:t xml:space="preserve"> minOccurs=</w:t>
      </w:r>
      <w:r w:rsidR="002D2515">
        <w:t>"</w:t>
      </w:r>
      <w:r>
        <w:t>0</w:t>
      </w:r>
      <w:r w:rsidR="002D2515">
        <w:t>"</w:t>
      </w:r>
      <w:r>
        <w:t>/&gt;</w:t>
      </w:r>
    </w:p>
    <w:p w14:paraId="34988335" w14:textId="77777777" w:rsidR="003057E8" w:rsidRDefault="003057E8" w:rsidP="003057E8">
      <w:pPr>
        <w:pStyle w:val="PL"/>
      </w:pPr>
      <w:r>
        <w:tab/>
      </w:r>
      <w:r>
        <w:tab/>
      </w:r>
      <w:r>
        <w:tab/>
      </w:r>
      <w:r>
        <w:tab/>
        <w:t>&lt;element name=</w:t>
      </w:r>
      <w:r w:rsidR="002D2515">
        <w:t>"</w:t>
      </w:r>
      <w:r>
        <w:t>TimeToTriggerEvent1f</w:t>
      </w:r>
      <w:r w:rsidR="002D2515">
        <w:t>"</w:t>
      </w:r>
      <w:r>
        <w:t xml:space="preserve"> type=</w:t>
      </w:r>
      <w:r w:rsidR="002D2515">
        <w:t>"</w:t>
      </w:r>
      <w:r>
        <w:t>unsignedInt</w:t>
      </w:r>
      <w:r w:rsidR="002D2515">
        <w:t>"</w:t>
      </w:r>
      <w:r>
        <w:t xml:space="preserve"> minOccurs=</w:t>
      </w:r>
      <w:r w:rsidR="002D2515">
        <w:t>"</w:t>
      </w:r>
      <w:r>
        <w:t>0</w:t>
      </w:r>
      <w:r w:rsidR="002D2515">
        <w:t>"</w:t>
      </w:r>
      <w:r>
        <w:t>/&gt;</w:t>
      </w:r>
    </w:p>
    <w:p w14:paraId="59EE56A1" w14:textId="77777777" w:rsidR="003057E8" w:rsidRDefault="003057E8" w:rsidP="003057E8">
      <w:pPr>
        <w:pStyle w:val="PL"/>
      </w:pPr>
      <w:r>
        <w:tab/>
      </w:r>
      <w:r>
        <w:tab/>
      </w:r>
      <w:r>
        <w:tab/>
      </w:r>
      <w:r>
        <w:tab/>
        <w:t>&lt;element name=</w:t>
      </w:r>
      <w:r w:rsidR="002D2515">
        <w:t>"</w:t>
      </w:r>
      <w:r>
        <w:t>ThresholdUsedFrequencyEvent1e</w:t>
      </w:r>
      <w:r w:rsidR="002D2515">
        <w:t>"</w:t>
      </w:r>
      <w:r>
        <w:t xml:space="preserve"> type=</w:t>
      </w:r>
      <w:r w:rsidR="002D2515">
        <w:t>"</w:t>
      </w:r>
      <w:r>
        <w:t>integer</w:t>
      </w:r>
      <w:r w:rsidR="002D2515">
        <w:t>"</w:t>
      </w:r>
      <w:r>
        <w:t xml:space="preserve"> minOccurs=</w:t>
      </w:r>
      <w:r w:rsidR="002D2515">
        <w:t>"</w:t>
      </w:r>
      <w:r>
        <w:t>0</w:t>
      </w:r>
      <w:r w:rsidR="002D2515">
        <w:t>"</w:t>
      </w:r>
      <w:r>
        <w:t>/&gt;</w:t>
      </w:r>
    </w:p>
    <w:p w14:paraId="277E382E" w14:textId="77777777" w:rsidR="003057E8" w:rsidRDefault="003057E8" w:rsidP="003057E8">
      <w:pPr>
        <w:pStyle w:val="PL"/>
      </w:pPr>
      <w:r>
        <w:tab/>
      </w:r>
      <w:r>
        <w:tab/>
      </w:r>
      <w:r>
        <w:tab/>
      </w:r>
      <w:r>
        <w:tab/>
        <w:t>&lt;element name=</w:t>
      </w:r>
      <w:r w:rsidR="002D2515">
        <w:t>"</w:t>
      </w:r>
      <w:r>
        <w:t>ThresholdUsedFrequencyEvent1f</w:t>
      </w:r>
      <w:r w:rsidR="002D2515">
        <w:t>"</w:t>
      </w:r>
      <w:r>
        <w:t xml:space="preserve"> type=</w:t>
      </w:r>
      <w:r w:rsidR="002D2515">
        <w:t>"</w:t>
      </w:r>
      <w:r>
        <w:t>integer</w:t>
      </w:r>
      <w:r w:rsidR="002D2515">
        <w:t>"</w:t>
      </w:r>
      <w:r>
        <w:t xml:space="preserve"> minOccurs=</w:t>
      </w:r>
      <w:r w:rsidR="002D2515">
        <w:t>"</w:t>
      </w:r>
      <w:r>
        <w:t>0</w:t>
      </w:r>
      <w:r w:rsidR="002D2515">
        <w:t>"</w:t>
      </w:r>
      <w:r>
        <w:t>/&gt;</w:t>
      </w:r>
    </w:p>
    <w:p w14:paraId="303E0073" w14:textId="77777777" w:rsidR="003057E8" w:rsidRDefault="003057E8" w:rsidP="003057E8">
      <w:pPr>
        <w:pStyle w:val="PL"/>
      </w:pPr>
      <w:r>
        <w:tab/>
      </w:r>
      <w:r>
        <w:tab/>
      </w:r>
      <w:r>
        <w:tab/>
      </w:r>
      <w:r>
        <w:tab/>
        <w:t>&lt;element name=</w:t>
      </w:r>
      <w:r w:rsidR="002D2515">
        <w:t>"</w:t>
      </w:r>
      <w:r>
        <w:t>ReplacementActivationThresholdEvent1c</w:t>
      </w:r>
      <w:r w:rsidR="002D2515">
        <w:t>"</w:t>
      </w:r>
      <w:r>
        <w:t xml:space="preserve"> type=</w:t>
      </w:r>
      <w:r w:rsidR="002D2515">
        <w:t>"</w:t>
      </w:r>
      <w:r>
        <w:t>unsignedInt</w:t>
      </w:r>
      <w:r w:rsidR="002D2515">
        <w:t>"</w:t>
      </w:r>
      <w:r>
        <w:t xml:space="preserve"> minOccurs=</w:t>
      </w:r>
      <w:r w:rsidR="002D2515">
        <w:t>"</w:t>
      </w:r>
      <w:r>
        <w:t>0</w:t>
      </w:r>
      <w:r w:rsidR="002D2515">
        <w:t>"</w:t>
      </w:r>
      <w:r>
        <w:t>/&gt;</w:t>
      </w:r>
    </w:p>
    <w:p w14:paraId="55A3F70B" w14:textId="77777777" w:rsidR="003057E8" w:rsidRDefault="003057E8" w:rsidP="003057E8">
      <w:pPr>
        <w:pStyle w:val="PL"/>
      </w:pPr>
      <w:r>
        <w:tab/>
      </w:r>
      <w:r>
        <w:tab/>
      </w:r>
      <w:r>
        <w:tab/>
        <w:t>&lt;/sequence&gt;</w:t>
      </w:r>
    </w:p>
    <w:p w14:paraId="0E4954D7" w14:textId="77777777" w:rsidR="003057E8" w:rsidRDefault="003057E8" w:rsidP="003057E8">
      <w:pPr>
        <w:pStyle w:val="PL"/>
      </w:pPr>
      <w:r>
        <w:tab/>
      </w:r>
      <w:r>
        <w:tab/>
        <w:t>&lt;/complexType&gt;</w:t>
      </w:r>
    </w:p>
    <w:p w14:paraId="2E48688A" w14:textId="77777777" w:rsidR="003057E8" w:rsidRDefault="003057E8" w:rsidP="003057E8">
      <w:pPr>
        <w:pStyle w:val="PL"/>
      </w:pPr>
      <w:r>
        <w:tab/>
        <w:t>&lt;/element&gt;</w:t>
      </w:r>
    </w:p>
    <w:p w14:paraId="2ADF44F6" w14:textId="77777777" w:rsidR="003057E8" w:rsidRDefault="003057E8" w:rsidP="003057E8">
      <w:pPr>
        <w:pStyle w:val="PL"/>
      </w:pPr>
      <w:r>
        <w:tab/>
        <w:t>&lt;element name=</w:t>
      </w:r>
      <w:r w:rsidR="002D2515">
        <w:t>"</w:t>
      </w:r>
      <w:r>
        <w:t>InterFreqMeas</w:t>
      </w:r>
      <w:r w:rsidR="002D2515">
        <w:t>"</w:t>
      </w:r>
      <w:r>
        <w:t>&gt;</w:t>
      </w:r>
    </w:p>
    <w:p w14:paraId="52654824" w14:textId="77777777" w:rsidR="003057E8" w:rsidRDefault="003057E8" w:rsidP="003057E8">
      <w:pPr>
        <w:pStyle w:val="PL"/>
      </w:pPr>
      <w:r>
        <w:tab/>
      </w:r>
      <w:r>
        <w:tab/>
        <w:t>&lt;complexType&gt;</w:t>
      </w:r>
    </w:p>
    <w:p w14:paraId="128D5E74" w14:textId="77777777" w:rsidR="003057E8" w:rsidRDefault="003057E8" w:rsidP="003057E8">
      <w:pPr>
        <w:pStyle w:val="PL"/>
      </w:pPr>
      <w:r>
        <w:tab/>
      </w:r>
      <w:r>
        <w:tab/>
      </w:r>
      <w:r>
        <w:tab/>
        <w:t>&lt;sequence&gt;</w:t>
      </w:r>
    </w:p>
    <w:p w14:paraId="546D45A8" w14:textId="77777777" w:rsidR="003057E8" w:rsidRDefault="003057E8" w:rsidP="003057E8">
      <w:pPr>
        <w:pStyle w:val="PL"/>
      </w:pPr>
      <w:r>
        <w:tab/>
      </w:r>
      <w:r>
        <w:tab/>
      </w:r>
      <w:r>
        <w:tab/>
      </w:r>
      <w:r>
        <w:tab/>
        <w:t>&lt;element ref=</w:t>
      </w:r>
      <w:r w:rsidR="002D2515">
        <w:t>"</w:t>
      </w:r>
      <w:r>
        <w:t>cd:MeasurementQuantity-Inter</w:t>
      </w:r>
      <w:r w:rsidR="002D2515">
        <w:t>"</w:t>
      </w:r>
      <w:r>
        <w:t xml:space="preserve"> minOccurs=</w:t>
      </w:r>
      <w:r w:rsidR="002D2515">
        <w:t>"</w:t>
      </w:r>
      <w:r>
        <w:t>0</w:t>
      </w:r>
      <w:r w:rsidR="002D2515">
        <w:t>"</w:t>
      </w:r>
      <w:r>
        <w:t>/&gt;</w:t>
      </w:r>
    </w:p>
    <w:p w14:paraId="7F161CBD" w14:textId="77777777" w:rsidR="003057E8" w:rsidRDefault="003057E8" w:rsidP="003057E8">
      <w:pPr>
        <w:pStyle w:val="PL"/>
      </w:pPr>
      <w:r>
        <w:tab/>
      </w:r>
      <w:r>
        <w:tab/>
      </w:r>
      <w:r>
        <w:tab/>
      </w:r>
      <w:r>
        <w:tab/>
        <w:t>&lt;element name=</w:t>
      </w:r>
      <w:r w:rsidR="002D2515">
        <w:t>"</w:t>
      </w:r>
      <w:r>
        <w:t>FilterCoefficient</w:t>
      </w:r>
      <w:r w:rsidR="002D2515">
        <w:t>"</w:t>
      </w:r>
      <w:r>
        <w:t xml:space="preserve"> type=</w:t>
      </w:r>
      <w:r w:rsidR="002D2515">
        <w:t>"</w:t>
      </w:r>
      <w:r>
        <w:t>unsignedInt</w:t>
      </w:r>
      <w:r w:rsidR="002D2515">
        <w:t>"</w:t>
      </w:r>
      <w:r>
        <w:t xml:space="preserve"> minOccurs=</w:t>
      </w:r>
      <w:r w:rsidR="002D2515">
        <w:t>"</w:t>
      </w:r>
      <w:r>
        <w:t>0</w:t>
      </w:r>
      <w:r w:rsidR="002D2515">
        <w:t>"</w:t>
      </w:r>
      <w:r>
        <w:t>/&gt;</w:t>
      </w:r>
    </w:p>
    <w:p w14:paraId="0E596F48" w14:textId="77777777" w:rsidR="003057E8" w:rsidRDefault="003057E8" w:rsidP="003057E8">
      <w:pPr>
        <w:pStyle w:val="PL"/>
      </w:pPr>
      <w:r>
        <w:tab/>
      </w:r>
      <w:r>
        <w:tab/>
      </w:r>
      <w:r>
        <w:tab/>
      </w:r>
      <w:r>
        <w:tab/>
        <w:t>&lt;element name=</w:t>
      </w:r>
      <w:r w:rsidR="002D2515">
        <w:t>"</w:t>
      </w:r>
      <w:r>
        <w:t>InterFrequencyEventIdentity</w:t>
      </w:r>
      <w:r w:rsidR="002D2515">
        <w:t>"</w:t>
      </w:r>
      <w:r>
        <w:t xml:space="preserve"> type=</w:t>
      </w:r>
      <w:r w:rsidR="002D2515">
        <w:t>"</w:t>
      </w:r>
      <w:r>
        <w:t>string</w:t>
      </w:r>
      <w:r w:rsidR="002D2515">
        <w:t>"</w:t>
      </w:r>
      <w:r>
        <w:t xml:space="preserve"> minOccurs=</w:t>
      </w:r>
      <w:r w:rsidR="002D2515">
        <w:t>"</w:t>
      </w:r>
      <w:r>
        <w:t>0</w:t>
      </w:r>
      <w:r w:rsidR="002D2515">
        <w:t>"</w:t>
      </w:r>
      <w:r>
        <w:t>/&gt;</w:t>
      </w:r>
    </w:p>
    <w:p w14:paraId="180ED0EF" w14:textId="77777777" w:rsidR="003057E8" w:rsidRDefault="003057E8" w:rsidP="003057E8">
      <w:pPr>
        <w:pStyle w:val="PL"/>
      </w:pPr>
      <w:r>
        <w:tab/>
      </w:r>
      <w:r>
        <w:tab/>
      </w:r>
      <w:r>
        <w:tab/>
      </w:r>
      <w:r>
        <w:tab/>
        <w:t>&lt;element name=</w:t>
      </w:r>
      <w:r w:rsidR="002D2515">
        <w:t>"</w:t>
      </w:r>
      <w:r>
        <w:t>WeightingFactorEvent2a</w:t>
      </w:r>
      <w:r w:rsidR="002D2515">
        <w:t>"</w:t>
      </w:r>
      <w:r>
        <w:t xml:space="preserve"> type=</w:t>
      </w:r>
      <w:r w:rsidR="002D2515">
        <w:t>"</w:t>
      </w:r>
      <w:r>
        <w:t>unsignedInt</w:t>
      </w:r>
      <w:r w:rsidR="002D2515">
        <w:t>"</w:t>
      </w:r>
      <w:r>
        <w:t xml:space="preserve"> minOccurs=</w:t>
      </w:r>
      <w:r w:rsidR="002D2515">
        <w:t>"</w:t>
      </w:r>
      <w:r>
        <w:t>0</w:t>
      </w:r>
      <w:r w:rsidR="002D2515">
        <w:t>"</w:t>
      </w:r>
      <w:r>
        <w:t>/&gt;</w:t>
      </w:r>
    </w:p>
    <w:p w14:paraId="0B722802" w14:textId="77777777" w:rsidR="003057E8" w:rsidRDefault="003057E8" w:rsidP="003057E8">
      <w:pPr>
        <w:pStyle w:val="PL"/>
      </w:pPr>
      <w:r>
        <w:tab/>
      </w:r>
      <w:r>
        <w:tab/>
      </w:r>
      <w:r>
        <w:tab/>
      </w:r>
      <w:r>
        <w:tab/>
        <w:t>&lt;element name=</w:t>
      </w:r>
      <w:r w:rsidR="002D2515">
        <w:t>"</w:t>
      </w:r>
      <w:r>
        <w:t>WeightingFactorEvent2b</w:t>
      </w:r>
      <w:r w:rsidR="002D2515">
        <w:t>"</w:t>
      </w:r>
      <w:r>
        <w:t xml:space="preserve"> type=</w:t>
      </w:r>
      <w:r w:rsidR="002D2515">
        <w:t>"</w:t>
      </w:r>
      <w:r>
        <w:t>unsignedInt</w:t>
      </w:r>
      <w:r w:rsidR="002D2515">
        <w:t>"</w:t>
      </w:r>
      <w:r>
        <w:t xml:space="preserve"> minOccurs=</w:t>
      </w:r>
      <w:r w:rsidR="002D2515">
        <w:t>"</w:t>
      </w:r>
      <w:r>
        <w:t>0</w:t>
      </w:r>
      <w:r w:rsidR="002D2515">
        <w:t>"</w:t>
      </w:r>
      <w:r>
        <w:t>/&gt;</w:t>
      </w:r>
    </w:p>
    <w:p w14:paraId="35759DA2" w14:textId="77777777" w:rsidR="003057E8" w:rsidRDefault="003057E8" w:rsidP="003057E8">
      <w:pPr>
        <w:pStyle w:val="PL"/>
      </w:pPr>
      <w:r>
        <w:tab/>
      </w:r>
      <w:r>
        <w:tab/>
      </w:r>
      <w:r>
        <w:tab/>
      </w:r>
      <w:r>
        <w:tab/>
        <w:t>&lt;element name=</w:t>
      </w:r>
      <w:r w:rsidR="002D2515">
        <w:t>"</w:t>
      </w:r>
      <w:r>
        <w:t>WeightingFactorEvent2d</w:t>
      </w:r>
      <w:r w:rsidR="002D2515">
        <w:t>"</w:t>
      </w:r>
      <w:r>
        <w:t xml:space="preserve"> type=</w:t>
      </w:r>
      <w:r w:rsidR="002D2515">
        <w:t>"</w:t>
      </w:r>
      <w:r>
        <w:t>unsignedInt</w:t>
      </w:r>
      <w:r w:rsidR="002D2515">
        <w:t>"</w:t>
      </w:r>
      <w:r>
        <w:t xml:space="preserve"> minOccurs=</w:t>
      </w:r>
      <w:r w:rsidR="002D2515">
        <w:t>"</w:t>
      </w:r>
      <w:r>
        <w:t>0</w:t>
      </w:r>
      <w:r w:rsidR="002D2515">
        <w:t>"</w:t>
      </w:r>
      <w:r>
        <w:t>/&gt;</w:t>
      </w:r>
    </w:p>
    <w:p w14:paraId="7C2D1F92" w14:textId="77777777" w:rsidR="003057E8" w:rsidRDefault="003057E8" w:rsidP="003057E8">
      <w:pPr>
        <w:pStyle w:val="PL"/>
      </w:pPr>
      <w:r>
        <w:tab/>
      </w:r>
      <w:r>
        <w:tab/>
      </w:r>
      <w:r>
        <w:tab/>
      </w:r>
      <w:r>
        <w:tab/>
        <w:t>&lt;element name=</w:t>
      </w:r>
      <w:r w:rsidR="002D2515">
        <w:t>"</w:t>
      </w:r>
      <w:r>
        <w:t>WeightingFactorEvent2f</w:t>
      </w:r>
      <w:r w:rsidR="002D2515">
        <w:t>"</w:t>
      </w:r>
      <w:r>
        <w:t xml:space="preserve"> type=</w:t>
      </w:r>
      <w:r w:rsidR="002D2515">
        <w:t>"</w:t>
      </w:r>
      <w:r>
        <w:t>unsignedInt</w:t>
      </w:r>
      <w:r w:rsidR="002D2515">
        <w:t>"</w:t>
      </w:r>
      <w:r>
        <w:t xml:space="preserve"> minOccurs=</w:t>
      </w:r>
      <w:r w:rsidR="002D2515">
        <w:t>"</w:t>
      </w:r>
      <w:r>
        <w:t>0</w:t>
      </w:r>
      <w:r w:rsidR="002D2515">
        <w:t>"</w:t>
      </w:r>
      <w:r>
        <w:t>/&gt;</w:t>
      </w:r>
    </w:p>
    <w:p w14:paraId="6A212E6E" w14:textId="77777777" w:rsidR="003057E8" w:rsidRDefault="003057E8" w:rsidP="003057E8">
      <w:pPr>
        <w:pStyle w:val="PL"/>
      </w:pPr>
      <w:r>
        <w:tab/>
      </w:r>
      <w:r>
        <w:tab/>
      </w:r>
      <w:r>
        <w:tab/>
      </w:r>
      <w:r>
        <w:tab/>
        <w:t>&lt;element name=</w:t>
      </w:r>
      <w:r w:rsidR="002D2515">
        <w:t>"</w:t>
      </w:r>
      <w:r>
        <w:t>HysteresisEvent2a</w:t>
      </w:r>
      <w:r w:rsidR="002D2515">
        <w:t>"</w:t>
      </w:r>
      <w:r>
        <w:t xml:space="preserve"> type=</w:t>
      </w:r>
      <w:r w:rsidR="002D2515">
        <w:t>"</w:t>
      </w:r>
      <w:r>
        <w:t>unsignedInt</w:t>
      </w:r>
      <w:r w:rsidR="002D2515">
        <w:t>"</w:t>
      </w:r>
      <w:r>
        <w:t xml:space="preserve"> minOccurs=</w:t>
      </w:r>
      <w:r w:rsidR="002D2515">
        <w:t>"</w:t>
      </w:r>
      <w:r>
        <w:t>0</w:t>
      </w:r>
      <w:r w:rsidR="002D2515">
        <w:t>"</w:t>
      </w:r>
      <w:r>
        <w:t>/&gt;</w:t>
      </w:r>
    </w:p>
    <w:p w14:paraId="15FF1EAF" w14:textId="77777777" w:rsidR="003057E8" w:rsidRDefault="003057E8" w:rsidP="003057E8">
      <w:pPr>
        <w:pStyle w:val="PL"/>
      </w:pPr>
      <w:r>
        <w:tab/>
      </w:r>
      <w:r>
        <w:tab/>
      </w:r>
      <w:r>
        <w:tab/>
      </w:r>
      <w:r>
        <w:tab/>
        <w:t>&lt;element name=</w:t>
      </w:r>
      <w:r w:rsidR="002D2515">
        <w:t>"</w:t>
      </w:r>
      <w:r>
        <w:t>HysteresisEvent2b</w:t>
      </w:r>
      <w:r w:rsidR="002D2515">
        <w:t>"</w:t>
      </w:r>
      <w:r>
        <w:t xml:space="preserve"> type=</w:t>
      </w:r>
      <w:r w:rsidR="002D2515">
        <w:t>"</w:t>
      </w:r>
      <w:r>
        <w:t>unsignedInt</w:t>
      </w:r>
      <w:r w:rsidR="002D2515">
        <w:t>"</w:t>
      </w:r>
      <w:r>
        <w:t xml:space="preserve"> minOccurs=</w:t>
      </w:r>
      <w:r w:rsidR="002D2515">
        <w:t>"</w:t>
      </w:r>
      <w:r>
        <w:t>0</w:t>
      </w:r>
      <w:r w:rsidR="002D2515">
        <w:t>"</w:t>
      </w:r>
      <w:r>
        <w:t>/&gt;</w:t>
      </w:r>
    </w:p>
    <w:p w14:paraId="7748E88D" w14:textId="77777777" w:rsidR="003057E8" w:rsidRDefault="003057E8" w:rsidP="003057E8">
      <w:pPr>
        <w:pStyle w:val="PL"/>
      </w:pPr>
      <w:r>
        <w:tab/>
      </w:r>
      <w:r>
        <w:tab/>
      </w:r>
      <w:r>
        <w:tab/>
      </w:r>
      <w:r>
        <w:tab/>
        <w:t>&lt;element name=</w:t>
      </w:r>
      <w:r w:rsidR="002D2515">
        <w:t>"</w:t>
      </w:r>
      <w:r>
        <w:t>HysteresisEvent2d</w:t>
      </w:r>
      <w:r w:rsidR="002D2515">
        <w:t>"</w:t>
      </w:r>
      <w:r>
        <w:t xml:space="preserve"> type=</w:t>
      </w:r>
      <w:r w:rsidR="002D2515">
        <w:t>"</w:t>
      </w:r>
      <w:r>
        <w:t>unsignedInt</w:t>
      </w:r>
      <w:r w:rsidR="002D2515">
        <w:t>"</w:t>
      </w:r>
      <w:r>
        <w:t xml:space="preserve"> minOccurs=</w:t>
      </w:r>
      <w:r w:rsidR="002D2515">
        <w:t>"</w:t>
      </w:r>
      <w:r>
        <w:t>0</w:t>
      </w:r>
      <w:r w:rsidR="002D2515">
        <w:t>"</w:t>
      </w:r>
      <w:r>
        <w:t>/&gt;</w:t>
      </w:r>
    </w:p>
    <w:p w14:paraId="430E6647" w14:textId="77777777" w:rsidR="003057E8" w:rsidRDefault="003057E8" w:rsidP="003057E8">
      <w:pPr>
        <w:pStyle w:val="PL"/>
      </w:pPr>
      <w:r>
        <w:tab/>
      </w:r>
      <w:r>
        <w:tab/>
      </w:r>
      <w:r>
        <w:tab/>
      </w:r>
      <w:r>
        <w:tab/>
        <w:t>&lt;element name=</w:t>
      </w:r>
      <w:r w:rsidR="002D2515">
        <w:t>"</w:t>
      </w:r>
      <w:r>
        <w:t>HysteresisEvent2f</w:t>
      </w:r>
      <w:r w:rsidR="002D2515">
        <w:t>"</w:t>
      </w:r>
      <w:r>
        <w:t xml:space="preserve"> type=</w:t>
      </w:r>
      <w:r w:rsidR="002D2515">
        <w:t>"</w:t>
      </w:r>
      <w:r>
        <w:t>unsignedInt</w:t>
      </w:r>
      <w:r w:rsidR="002D2515">
        <w:t>"</w:t>
      </w:r>
      <w:r>
        <w:t xml:space="preserve"> minOccurs=</w:t>
      </w:r>
      <w:r w:rsidR="002D2515">
        <w:t>"</w:t>
      </w:r>
      <w:r>
        <w:t>0</w:t>
      </w:r>
      <w:r w:rsidR="002D2515">
        <w:t>"</w:t>
      </w:r>
      <w:r>
        <w:t>/&gt;</w:t>
      </w:r>
    </w:p>
    <w:p w14:paraId="1A7691C7" w14:textId="77777777" w:rsidR="003057E8" w:rsidRDefault="003057E8" w:rsidP="003057E8">
      <w:pPr>
        <w:pStyle w:val="PL"/>
      </w:pPr>
      <w:r>
        <w:tab/>
      </w:r>
      <w:r>
        <w:tab/>
      </w:r>
      <w:r>
        <w:tab/>
      </w:r>
      <w:r>
        <w:tab/>
        <w:t>&lt;element name=</w:t>
      </w:r>
      <w:r w:rsidR="002D2515">
        <w:t>"</w:t>
      </w:r>
      <w:r>
        <w:t>TimeToTriggerEvent2a</w:t>
      </w:r>
      <w:r w:rsidR="002D2515">
        <w:t>"</w:t>
      </w:r>
      <w:r>
        <w:t xml:space="preserve"> type=</w:t>
      </w:r>
      <w:r w:rsidR="002D2515">
        <w:t>"</w:t>
      </w:r>
      <w:r>
        <w:t>unsignedInt</w:t>
      </w:r>
      <w:r w:rsidR="002D2515">
        <w:t>"</w:t>
      </w:r>
      <w:r>
        <w:t xml:space="preserve"> minOccurs=</w:t>
      </w:r>
      <w:r w:rsidR="002D2515">
        <w:t>"</w:t>
      </w:r>
      <w:r>
        <w:t>0</w:t>
      </w:r>
      <w:r w:rsidR="002D2515">
        <w:t>"</w:t>
      </w:r>
      <w:r>
        <w:t>/&gt;</w:t>
      </w:r>
    </w:p>
    <w:p w14:paraId="51C34CEB" w14:textId="77777777" w:rsidR="003057E8" w:rsidRDefault="003057E8" w:rsidP="003057E8">
      <w:pPr>
        <w:pStyle w:val="PL"/>
      </w:pPr>
      <w:r>
        <w:tab/>
      </w:r>
      <w:r>
        <w:tab/>
      </w:r>
      <w:r>
        <w:tab/>
      </w:r>
      <w:r>
        <w:tab/>
        <w:t>&lt;element name=</w:t>
      </w:r>
      <w:r w:rsidR="002D2515">
        <w:t>"</w:t>
      </w:r>
      <w:r>
        <w:t>TimeToTriggerEvent2b</w:t>
      </w:r>
      <w:r w:rsidR="002D2515">
        <w:t>"</w:t>
      </w:r>
      <w:r>
        <w:t xml:space="preserve"> type=</w:t>
      </w:r>
      <w:r w:rsidR="002D2515">
        <w:t>"</w:t>
      </w:r>
      <w:r>
        <w:t>unsignedInt</w:t>
      </w:r>
      <w:r w:rsidR="002D2515">
        <w:t>"</w:t>
      </w:r>
      <w:r>
        <w:t xml:space="preserve"> minOccurs=</w:t>
      </w:r>
      <w:r w:rsidR="002D2515">
        <w:t>"</w:t>
      </w:r>
      <w:r>
        <w:t>0</w:t>
      </w:r>
      <w:r w:rsidR="002D2515">
        <w:t>"</w:t>
      </w:r>
      <w:r>
        <w:t>/&gt;</w:t>
      </w:r>
    </w:p>
    <w:p w14:paraId="4C6AB41A" w14:textId="77777777" w:rsidR="003057E8" w:rsidRDefault="003057E8" w:rsidP="003057E8">
      <w:pPr>
        <w:pStyle w:val="PL"/>
      </w:pPr>
      <w:r>
        <w:tab/>
      </w:r>
      <w:r>
        <w:tab/>
      </w:r>
      <w:r>
        <w:tab/>
      </w:r>
      <w:r>
        <w:tab/>
        <w:t>&lt;element name=</w:t>
      </w:r>
      <w:r w:rsidR="002D2515">
        <w:t>"</w:t>
      </w:r>
      <w:r>
        <w:t>TimeToTriggerEvent2d</w:t>
      </w:r>
      <w:r w:rsidR="002D2515">
        <w:t>"</w:t>
      </w:r>
      <w:r>
        <w:t xml:space="preserve"> type=</w:t>
      </w:r>
      <w:r w:rsidR="002D2515">
        <w:t>"</w:t>
      </w:r>
      <w:r>
        <w:t>unsignedInt</w:t>
      </w:r>
      <w:r w:rsidR="002D2515">
        <w:t>"</w:t>
      </w:r>
      <w:r>
        <w:t xml:space="preserve"> minOccurs=</w:t>
      </w:r>
      <w:r w:rsidR="002D2515">
        <w:t>"</w:t>
      </w:r>
      <w:r>
        <w:t>0</w:t>
      </w:r>
      <w:r w:rsidR="002D2515">
        <w:t>"</w:t>
      </w:r>
      <w:r>
        <w:t>/&gt;</w:t>
      </w:r>
    </w:p>
    <w:p w14:paraId="348C3664" w14:textId="77777777" w:rsidR="003057E8" w:rsidRDefault="003057E8" w:rsidP="003057E8">
      <w:pPr>
        <w:pStyle w:val="PL"/>
      </w:pPr>
      <w:r>
        <w:tab/>
      </w:r>
      <w:r>
        <w:tab/>
      </w:r>
      <w:r>
        <w:tab/>
      </w:r>
      <w:r>
        <w:tab/>
        <w:t>&lt;element name=</w:t>
      </w:r>
      <w:r w:rsidR="002D2515">
        <w:t>"</w:t>
      </w:r>
      <w:r>
        <w:t>TimeToTriggerEvent2f</w:t>
      </w:r>
      <w:r w:rsidR="002D2515">
        <w:t>"</w:t>
      </w:r>
      <w:r>
        <w:t xml:space="preserve"> type=</w:t>
      </w:r>
      <w:r w:rsidR="002D2515">
        <w:t>"</w:t>
      </w:r>
      <w:r>
        <w:t>unsignedInt</w:t>
      </w:r>
      <w:r w:rsidR="002D2515">
        <w:t>"</w:t>
      </w:r>
      <w:r>
        <w:t xml:space="preserve"> minOccurs=</w:t>
      </w:r>
      <w:r w:rsidR="002D2515">
        <w:t>"</w:t>
      </w:r>
      <w:r>
        <w:t>0</w:t>
      </w:r>
      <w:r w:rsidR="002D2515">
        <w:t>"</w:t>
      </w:r>
      <w:r>
        <w:t>/&gt;</w:t>
      </w:r>
    </w:p>
    <w:p w14:paraId="020F7838" w14:textId="77777777" w:rsidR="003057E8" w:rsidRDefault="003057E8" w:rsidP="003057E8">
      <w:pPr>
        <w:pStyle w:val="PL"/>
      </w:pPr>
      <w:r>
        <w:tab/>
      </w:r>
      <w:r>
        <w:tab/>
      </w:r>
      <w:r>
        <w:tab/>
      </w:r>
      <w:r>
        <w:tab/>
        <w:t>&lt;element name=</w:t>
      </w:r>
      <w:r w:rsidR="002D2515">
        <w:t>"</w:t>
      </w:r>
      <w:r>
        <w:t>ThresholdUsedFrequencyEvent2b</w:t>
      </w:r>
      <w:r w:rsidR="002D2515">
        <w:t>"</w:t>
      </w:r>
      <w:r>
        <w:t xml:space="preserve"> type=</w:t>
      </w:r>
      <w:r w:rsidR="002D2515">
        <w:t>"</w:t>
      </w:r>
      <w:r>
        <w:t>integer</w:t>
      </w:r>
      <w:r w:rsidR="002D2515">
        <w:t>"</w:t>
      </w:r>
      <w:r>
        <w:t xml:space="preserve"> minOccurs=</w:t>
      </w:r>
      <w:r w:rsidR="002D2515">
        <w:t>"</w:t>
      </w:r>
      <w:r>
        <w:t>0</w:t>
      </w:r>
      <w:r w:rsidR="002D2515">
        <w:t>"</w:t>
      </w:r>
      <w:r>
        <w:t>/&gt;</w:t>
      </w:r>
    </w:p>
    <w:p w14:paraId="2683A050" w14:textId="77777777" w:rsidR="003057E8" w:rsidRDefault="003057E8" w:rsidP="003057E8">
      <w:pPr>
        <w:pStyle w:val="PL"/>
      </w:pPr>
      <w:r>
        <w:tab/>
      </w:r>
      <w:r>
        <w:tab/>
      </w:r>
      <w:r>
        <w:tab/>
      </w:r>
      <w:r>
        <w:tab/>
        <w:t>&lt;element name=</w:t>
      </w:r>
      <w:r w:rsidR="002D2515">
        <w:t>"</w:t>
      </w:r>
      <w:r>
        <w:t>ThresholdUsedFrequencyEvent2d</w:t>
      </w:r>
      <w:r w:rsidR="002D2515">
        <w:t>"</w:t>
      </w:r>
      <w:r>
        <w:t xml:space="preserve"> type=</w:t>
      </w:r>
      <w:r w:rsidR="002D2515">
        <w:t>"</w:t>
      </w:r>
      <w:r>
        <w:t>integer</w:t>
      </w:r>
      <w:r w:rsidR="002D2515">
        <w:t>"</w:t>
      </w:r>
      <w:r>
        <w:t xml:space="preserve"> minOccurs=</w:t>
      </w:r>
      <w:r w:rsidR="002D2515">
        <w:t>"</w:t>
      </w:r>
      <w:r>
        <w:t>0</w:t>
      </w:r>
      <w:r w:rsidR="002D2515">
        <w:t>"</w:t>
      </w:r>
      <w:r>
        <w:t>/&gt;</w:t>
      </w:r>
    </w:p>
    <w:p w14:paraId="22A9D7BC" w14:textId="77777777" w:rsidR="003057E8" w:rsidRDefault="003057E8" w:rsidP="003057E8">
      <w:pPr>
        <w:pStyle w:val="PL"/>
      </w:pPr>
      <w:r>
        <w:tab/>
      </w:r>
      <w:r>
        <w:tab/>
      </w:r>
      <w:r>
        <w:tab/>
      </w:r>
      <w:r>
        <w:tab/>
        <w:t>&lt;element name=</w:t>
      </w:r>
      <w:r w:rsidR="002D2515">
        <w:t>"</w:t>
      </w:r>
      <w:r>
        <w:t>ThresholdUsedFrequencyEvent2f</w:t>
      </w:r>
      <w:r w:rsidR="002D2515">
        <w:t>"</w:t>
      </w:r>
      <w:r>
        <w:t xml:space="preserve"> type=</w:t>
      </w:r>
      <w:r w:rsidR="002D2515">
        <w:t>"</w:t>
      </w:r>
      <w:r>
        <w:t>integer</w:t>
      </w:r>
      <w:r w:rsidR="002D2515">
        <w:t>"</w:t>
      </w:r>
      <w:r>
        <w:t xml:space="preserve"> minOccurs=</w:t>
      </w:r>
      <w:r w:rsidR="002D2515">
        <w:t>"</w:t>
      </w:r>
      <w:r>
        <w:t>0</w:t>
      </w:r>
      <w:r w:rsidR="002D2515">
        <w:t>"</w:t>
      </w:r>
      <w:r>
        <w:t>/&gt;</w:t>
      </w:r>
    </w:p>
    <w:p w14:paraId="68C61A64" w14:textId="77777777" w:rsidR="003057E8" w:rsidRDefault="003057E8" w:rsidP="003057E8">
      <w:pPr>
        <w:pStyle w:val="PL"/>
      </w:pPr>
      <w:r>
        <w:tab/>
      </w:r>
      <w:r>
        <w:tab/>
      </w:r>
      <w:r>
        <w:tab/>
        <w:t>&lt;/sequence&gt;</w:t>
      </w:r>
    </w:p>
    <w:p w14:paraId="12EF5907" w14:textId="77777777" w:rsidR="003057E8" w:rsidRDefault="003057E8" w:rsidP="003057E8">
      <w:pPr>
        <w:pStyle w:val="PL"/>
      </w:pPr>
      <w:r>
        <w:tab/>
      </w:r>
      <w:r>
        <w:tab/>
        <w:t>&lt;/complexType&gt;</w:t>
      </w:r>
    </w:p>
    <w:p w14:paraId="03372E33" w14:textId="77777777" w:rsidR="003057E8" w:rsidRDefault="003057E8" w:rsidP="003057E8">
      <w:pPr>
        <w:pStyle w:val="PL"/>
      </w:pPr>
      <w:r>
        <w:tab/>
        <w:t>&lt;/element&gt;</w:t>
      </w:r>
    </w:p>
    <w:p w14:paraId="76F40708" w14:textId="77777777" w:rsidR="003057E8" w:rsidRDefault="003057E8" w:rsidP="003057E8">
      <w:pPr>
        <w:pStyle w:val="PL"/>
      </w:pPr>
      <w:r>
        <w:tab/>
        <w:t>&lt;element name=</w:t>
      </w:r>
      <w:r w:rsidR="002D2515">
        <w:t>"</w:t>
      </w:r>
      <w:r>
        <w:t>InterRATMeas</w:t>
      </w:r>
      <w:r w:rsidR="002D2515">
        <w:t>"</w:t>
      </w:r>
      <w:r>
        <w:t>&gt;</w:t>
      </w:r>
    </w:p>
    <w:p w14:paraId="0ABEBA11" w14:textId="77777777" w:rsidR="003057E8" w:rsidRDefault="003057E8" w:rsidP="003057E8">
      <w:pPr>
        <w:pStyle w:val="PL"/>
      </w:pPr>
      <w:r>
        <w:tab/>
      </w:r>
      <w:r>
        <w:tab/>
        <w:t>&lt;complexType&gt;</w:t>
      </w:r>
    </w:p>
    <w:p w14:paraId="51F4E7D4" w14:textId="77777777" w:rsidR="003057E8" w:rsidRDefault="003057E8" w:rsidP="003057E8">
      <w:pPr>
        <w:pStyle w:val="PL"/>
      </w:pPr>
      <w:r>
        <w:tab/>
      </w:r>
      <w:r>
        <w:tab/>
      </w:r>
      <w:r>
        <w:tab/>
        <w:t>&lt;sequence&gt;</w:t>
      </w:r>
    </w:p>
    <w:p w14:paraId="3B6E9F0F" w14:textId="77777777" w:rsidR="003057E8" w:rsidRDefault="003057E8" w:rsidP="003057E8">
      <w:pPr>
        <w:pStyle w:val="PL"/>
      </w:pPr>
      <w:r>
        <w:tab/>
      </w:r>
      <w:r>
        <w:tab/>
      </w:r>
      <w:r>
        <w:tab/>
      </w:r>
      <w:r>
        <w:tab/>
        <w:t>&lt;element name=</w:t>
      </w:r>
      <w:r w:rsidR="002D2515">
        <w:t>"</w:t>
      </w:r>
      <w:r>
        <w:t>GSMFilterCoefficient</w:t>
      </w:r>
      <w:r w:rsidR="002D2515">
        <w:t>"</w:t>
      </w:r>
      <w:r>
        <w:t xml:space="preserve"> type=</w:t>
      </w:r>
      <w:r w:rsidR="002D2515">
        <w:t>"</w:t>
      </w:r>
      <w:r>
        <w:t>unsignedInt</w:t>
      </w:r>
      <w:r w:rsidR="002D2515">
        <w:t>"</w:t>
      </w:r>
      <w:r>
        <w:t xml:space="preserve"> minOccurs=</w:t>
      </w:r>
      <w:r w:rsidR="002D2515">
        <w:t>"</w:t>
      </w:r>
      <w:r>
        <w:t>0</w:t>
      </w:r>
      <w:r w:rsidR="002D2515">
        <w:t>"</w:t>
      </w:r>
      <w:r>
        <w:t>/&gt;</w:t>
      </w:r>
    </w:p>
    <w:p w14:paraId="1DD8E3A2" w14:textId="77777777" w:rsidR="003057E8" w:rsidRDefault="003057E8" w:rsidP="003057E8">
      <w:pPr>
        <w:pStyle w:val="PL"/>
      </w:pPr>
      <w:r>
        <w:tab/>
      </w:r>
      <w:r>
        <w:tab/>
      </w:r>
      <w:r>
        <w:tab/>
      </w:r>
      <w:r>
        <w:tab/>
        <w:t>&lt;element name=</w:t>
      </w:r>
      <w:r w:rsidR="002D2515">
        <w:t>"</w:t>
      </w:r>
      <w:r>
        <w:t>BSICVerificationRequired</w:t>
      </w:r>
      <w:r w:rsidR="002D2515">
        <w:t>"</w:t>
      </w:r>
      <w:r>
        <w:t xml:space="preserve"> type=</w:t>
      </w:r>
      <w:r w:rsidR="002D2515">
        <w:t>"</w:t>
      </w:r>
      <w:r>
        <w:t>boolean</w:t>
      </w:r>
      <w:r w:rsidR="002D2515">
        <w:t>"</w:t>
      </w:r>
      <w:r>
        <w:t xml:space="preserve"> minOccurs=</w:t>
      </w:r>
      <w:r w:rsidR="002D2515">
        <w:t>"</w:t>
      </w:r>
      <w:r>
        <w:t>0</w:t>
      </w:r>
      <w:r w:rsidR="002D2515">
        <w:t>"</w:t>
      </w:r>
      <w:r>
        <w:t>/&gt;</w:t>
      </w:r>
    </w:p>
    <w:p w14:paraId="24A187E2" w14:textId="77777777" w:rsidR="003057E8" w:rsidRDefault="003057E8" w:rsidP="003057E8">
      <w:pPr>
        <w:pStyle w:val="PL"/>
      </w:pPr>
      <w:r>
        <w:tab/>
      </w:r>
      <w:r>
        <w:tab/>
      </w:r>
      <w:r>
        <w:tab/>
      </w:r>
      <w:r>
        <w:tab/>
        <w:t>&lt;element name=</w:t>
      </w:r>
      <w:r w:rsidR="002D2515">
        <w:t>"</w:t>
      </w:r>
      <w:r>
        <w:t>WeightingFactor</w:t>
      </w:r>
      <w:r w:rsidR="002D2515">
        <w:t>"</w:t>
      </w:r>
      <w:r>
        <w:t xml:space="preserve"> type=</w:t>
      </w:r>
      <w:r w:rsidR="002D2515">
        <w:t>"</w:t>
      </w:r>
      <w:r>
        <w:t>unsignedInt</w:t>
      </w:r>
      <w:r w:rsidR="002D2515">
        <w:t>"</w:t>
      </w:r>
      <w:r>
        <w:t xml:space="preserve"> minOccurs=</w:t>
      </w:r>
      <w:r w:rsidR="002D2515">
        <w:t>"</w:t>
      </w:r>
      <w:r>
        <w:t>0</w:t>
      </w:r>
      <w:r w:rsidR="002D2515">
        <w:t>"</w:t>
      </w:r>
      <w:r>
        <w:t>/&gt;</w:t>
      </w:r>
    </w:p>
    <w:p w14:paraId="63E6AE42" w14:textId="77777777" w:rsidR="003057E8" w:rsidRDefault="003057E8" w:rsidP="003057E8">
      <w:pPr>
        <w:pStyle w:val="PL"/>
      </w:pPr>
      <w:r>
        <w:tab/>
      </w:r>
      <w:r>
        <w:tab/>
      </w:r>
      <w:r>
        <w:tab/>
      </w:r>
      <w:r>
        <w:tab/>
        <w:t>&lt;element name=</w:t>
      </w:r>
      <w:r w:rsidR="002D2515">
        <w:t>"</w:t>
      </w:r>
      <w:r>
        <w:t>Hysteresis</w:t>
      </w:r>
      <w:r w:rsidR="002D2515">
        <w:t>"</w:t>
      </w:r>
      <w:r>
        <w:t xml:space="preserve"> type=</w:t>
      </w:r>
      <w:r w:rsidR="002D2515">
        <w:t>"</w:t>
      </w:r>
      <w:r>
        <w:t>unsignedInt</w:t>
      </w:r>
      <w:r w:rsidR="002D2515">
        <w:t>"</w:t>
      </w:r>
      <w:r>
        <w:t xml:space="preserve"> minOccurs=</w:t>
      </w:r>
      <w:r w:rsidR="002D2515">
        <w:t>"</w:t>
      </w:r>
      <w:r>
        <w:t>0</w:t>
      </w:r>
      <w:r w:rsidR="002D2515">
        <w:t>"</w:t>
      </w:r>
      <w:r>
        <w:t>/&gt;</w:t>
      </w:r>
    </w:p>
    <w:p w14:paraId="23B80CEB" w14:textId="77777777" w:rsidR="003057E8" w:rsidRDefault="003057E8" w:rsidP="003057E8">
      <w:pPr>
        <w:pStyle w:val="PL"/>
      </w:pPr>
      <w:r>
        <w:tab/>
      </w:r>
      <w:r>
        <w:tab/>
      </w:r>
      <w:r>
        <w:tab/>
      </w:r>
      <w:r>
        <w:tab/>
        <w:t>&lt;element name=</w:t>
      </w:r>
      <w:r w:rsidR="002D2515">
        <w:t>"</w:t>
      </w:r>
      <w:r>
        <w:t>TimeToTrigger</w:t>
      </w:r>
      <w:r w:rsidR="002D2515">
        <w:t>"</w:t>
      </w:r>
      <w:r>
        <w:t xml:space="preserve"> type=</w:t>
      </w:r>
      <w:r w:rsidR="002D2515">
        <w:t>"</w:t>
      </w:r>
      <w:r>
        <w:t>unsignedInt</w:t>
      </w:r>
      <w:r w:rsidR="002D2515">
        <w:t>"</w:t>
      </w:r>
      <w:r>
        <w:t xml:space="preserve"> minOccurs=</w:t>
      </w:r>
      <w:r w:rsidR="002D2515">
        <w:t>"</w:t>
      </w:r>
      <w:r>
        <w:t>0</w:t>
      </w:r>
      <w:r w:rsidR="002D2515">
        <w:t>"</w:t>
      </w:r>
      <w:r>
        <w:t>/&gt;</w:t>
      </w:r>
    </w:p>
    <w:p w14:paraId="66D45F45" w14:textId="77777777" w:rsidR="003057E8" w:rsidRDefault="003057E8" w:rsidP="003057E8">
      <w:pPr>
        <w:pStyle w:val="PL"/>
      </w:pPr>
      <w:r>
        <w:tab/>
      </w:r>
      <w:r>
        <w:tab/>
      </w:r>
      <w:r>
        <w:tab/>
      </w:r>
      <w:r>
        <w:tab/>
        <w:t>&lt;element name=</w:t>
      </w:r>
      <w:r w:rsidR="002D2515">
        <w:t>"</w:t>
      </w:r>
      <w:r>
        <w:t>ThresholdOwnSystem</w:t>
      </w:r>
      <w:r w:rsidR="002D2515">
        <w:t>"</w:t>
      </w:r>
      <w:r>
        <w:t xml:space="preserve"> type=</w:t>
      </w:r>
      <w:r w:rsidR="002D2515">
        <w:t>"</w:t>
      </w:r>
      <w:r>
        <w:t>integer</w:t>
      </w:r>
      <w:r w:rsidR="002D2515">
        <w:t>"</w:t>
      </w:r>
      <w:r>
        <w:t xml:space="preserve"> minOccurs=</w:t>
      </w:r>
      <w:r w:rsidR="002D2515">
        <w:t>"</w:t>
      </w:r>
      <w:r>
        <w:t>0</w:t>
      </w:r>
      <w:r w:rsidR="002D2515">
        <w:t>"</w:t>
      </w:r>
      <w:r>
        <w:t>/&gt;</w:t>
      </w:r>
    </w:p>
    <w:p w14:paraId="7C57DA57" w14:textId="77777777" w:rsidR="003057E8" w:rsidRDefault="003057E8" w:rsidP="003057E8">
      <w:pPr>
        <w:pStyle w:val="PL"/>
      </w:pPr>
      <w:r>
        <w:tab/>
      </w:r>
      <w:r>
        <w:tab/>
      </w:r>
      <w:r>
        <w:tab/>
      </w:r>
      <w:r>
        <w:tab/>
        <w:t>&lt;element name=</w:t>
      </w:r>
      <w:r w:rsidR="002D2515">
        <w:t>"</w:t>
      </w:r>
      <w:r>
        <w:t>ThresholdOtherSystem</w:t>
      </w:r>
      <w:r w:rsidR="002D2515">
        <w:t>"</w:t>
      </w:r>
      <w:r>
        <w:t xml:space="preserve"> type=</w:t>
      </w:r>
      <w:r w:rsidR="002D2515">
        <w:t>"</w:t>
      </w:r>
      <w:r>
        <w:t>integer</w:t>
      </w:r>
      <w:r w:rsidR="002D2515">
        <w:t>"</w:t>
      </w:r>
      <w:r>
        <w:t xml:space="preserve"> minOccurs=</w:t>
      </w:r>
      <w:r w:rsidR="002D2515">
        <w:t>"</w:t>
      </w:r>
      <w:r>
        <w:t>0</w:t>
      </w:r>
      <w:r w:rsidR="002D2515">
        <w:t>"</w:t>
      </w:r>
      <w:r>
        <w:t>/&gt;</w:t>
      </w:r>
    </w:p>
    <w:p w14:paraId="51603A9C" w14:textId="77777777" w:rsidR="003057E8" w:rsidRDefault="003057E8" w:rsidP="003057E8">
      <w:pPr>
        <w:pStyle w:val="PL"/>
      </w:pPr>
      <w:r>
        <w:tab/>
      </w:r>
      <w:r>
        <w:tab/>
      </w:r>
      <w:r>
        <w:tab/>
        <w:t>&lt;/sequence&gt;</w:t>
      </w:r>
    </w:p>
    <w:p w14:paraId="73B54803" w14:textId="77777777" w:rsidR="003057E8" w:rsidRDefault="003057E8" w:rsidP="003057E8">
      <w:pPr>
        <w:pStyle w:val="PL"/>
      </w:pPr>
      <w:r>
        <w:tab/>
      </w:r>
      <w:r>
        <w:tab/>
        <w:t>&lt;/complexType&gt;</w:t>
      </w:r>
    </w:p>
    <w:p w14:paraId="0C989706" w14:textId="77777777" w:rsidR="003057E8" w:rsidRDefault="003057E8" w:rsidP="003057E8">
      <w:pPr>
        <w:pStyle w:val="PL"/>
      </w:pPr>
      <w:r>
        <w:tab/>
        <w:t>&lt;/element&gt;</w:t>
      </w:r>
    </w:p>
    <w:p w14:paraId="54E68570" w14:textId="77777777" w:rsidR="003057E8" w:rsidRDefault="003057E8" w:rsidP="003057E8">
      <w:pPr>
        <w:pStyle w:val="PL"/>
      </w:pPr>
      <w:r>
        <w:tab/>
        <w:t>&lt;element name=</w:t>
      </w:r>
      <w:r w:rsidR="002D2515">
        <w:t>"</w:t>
      </w:r>
      <w:r>
        <w:t>UEInternalMeas</w:t>
      </w:r>
      <w:r w:rsidR="002D2515">
        <w:t>"</w:t>
      </w:r>
      <w:r>
        <w:t>&gt;</w:t>
      </w:r>
    </w:p>
    <w:p w14:paraId="2A9A05BC" w14:textId="77777777" w:rsidR="003057E8" w:rsidRDefault="003057E8" w:rsidP="003057E8">
      <w:pPr>
        <w:pStyle w:val="PL"/>
      </w:pPr>
      <w:r>
        <w:tab/>
      </w:r>
      <w:r>
        <w:tab/>
        <w:t>&lt;complexType&gt;</w:t>
      </w:r>
    </w:p>
    <w:p w14:paraId="71DAD449" w14:textId="77777777" w:rsidR="003057E8" w:rsidRDefault="003057E8" w:rsidP="003057E8">
      <w:pPr>
        <w:pStyle w:val="PL"/>
      </w:pPr>
      <w:r>
        <w:tab/>
      </w:r>
      <w:r>
        <w:tab/>
      </w:r>
      <w:r>
        <w:tab/>
        <w:t>&lt;sequence&gt;</w:t>
      </w:r>
    </w:p>
    <w:p w14:paraId="730EF04C" w14:textId="77777777" w:rsidR="003057E8" w:rsidRDefault="003057E8" w:rsidP="003057E8">
      <w:pPr>
        <w:pStyle w:val="PL"/>
      </w:pPr>
      <w:r>
        <w:tab/>
      </w:r>
      <w:r>
        <w:tab/>
      </w:r>
      <w:r>
        <w:tab/>
      </w:r>
      <w:r>
        <w:tab/>
        <w:t>&lt;element name=</w:t>
      </w:r>
      <w:r w:rsidR="002D2515">
        <w:t>"</w:t>
      </w:r>
      <w:r>
        <w:t>FilterCoefficient</w:t>
      </w:r>
      <w:r w:rsidR="002D2515">
        <w:t>"</w:t>
      </w:r>
      <w:r>
        <w:t xml:space="preserve"> type=</w:t>
      </w:r>
      <w:r w:rsidR="002D2515">
        <w:t>"</w:t>
      </w:r>
      <w:r>
        <w:t>unsignedInt</w:t>
      </w:r>
      <w:r w:rsidR="002D2515">
        <w:t>"</w:t>
      </w:r>
      <w:r>
        <w:t xml:space="preserve"> minOccurs=</w:t>
      </w:r>
      <w:r w:rsidR="002D2515">
        <w:t>"</w:t>
      </w:r>
      <w:r>
        <w:t>0</w:t>
      </w:r>
      <w:r w:rsidR="002D2515">
        <w:t>"</w:t>
      </w:r>
      <w:r>
        <w:t>/&gt;</w:t>
      </w:r>
    </w:p>
    <w:p w14:paraId="1F259683" w14:textId="77777777" w:rsidR="003057E8" w:rsidRDefault="003057E8" w:rsidP="003057E8">
      <w:pPr>
        <w:pStyle w:val="PL"/>
      </w:pPr>
      <w:r>
        <w:tab/>
      </w:r>
      <w:r>
        <w:tab/>
      </w:r>
      <w:r>
        <w:tab/>
      </w:r>
      <w:r>
        <w:tab/>
        <w:t>&lt;element name=</w:t>
      </w:r>
      <w:r w:rsidR="002D2515">
        <w:t>"</w:t>
      </w:r>
      <w:r>
        <w:t>UETxPwrThresholdEvent6a</w:t>
      </w:r>
      <w:r w:rsidR="002D2515">
        <w:t>"</w:t>
      </w:r>
      <w:r>
        <w:t xml:space="preserve"> type=</w:t>
      </w:r>
      <w:r w:rsidR="002D2515">
        <w:t>"</w:t>
      </w:r>
      <w:r>
        <w:t>integer</w:t>
      </w:r>
      <w:r w:rsidR="002D2515">
        <w:t>"</w:t>
      </w:r>
      <w:r>
        <w:t xml:space="preserve"> minOccurs=</w:t>
      </w:r>
      <w:r w:rsidR="002D2515">
        <w:t>"</w:t>
      </w:r>
      <w:r>
        <w:t>0</w:t>
      </w:r>
      <w:r w:rsidR="002D2515">
        <w:t>"</w:t>
      </w:r>
      <w:r>
        <w:t>/&gt;</w:t>
      </w:r>
    </w:p>
    <w:p w14:paraId="000BDFA8" w14:textId="77777777" w:rsidR="003057E8" w:rsidRDefault="003057E8" w:rsidP="003057E8">
      <w:pPr>
        <w:pStyle w:val="PL"/>
      </w:pPr>
      <w:r>
        <w:tab/>
      </w:r>
      <w:r>
        <w:tab/>
      </w:r>
      <w:r>
        <w:tab/>
      </w:r>
      <w:r>
        <w:tab/>
        <w:t>&lt;element name=</w:t>
      </w:r>
      <w:r w:rsidR="002D2515">
        <w:t>"</w:t>
      </w:r>
      <w:r>
        <w:t>TimeToTriggerEvent6a</w:t>
      </w:r>
      <w:r w:rsidR="002D2515">
        <w:t>"</w:t>
      </w:r>
      <w:r>
        <w:t xml:space="preserve"> type=</w:t>
      </w:r>
      <w:r w:rsidR="002D2515">
        <w:t>"</w:t>
      </w:r>
      <w:r>
        <w:t>unsignedInt</w:t>
      </w:r>
      <w:r w:rsidR="002D2515">
        <w:t>"</w:t>
      </w:r>
      <w:r>
        <w:t xml:space="preserve"> minOccurs=</w:t>
      </w:r>
      <w:r w:rsidR="002D2515">
        <w:t>"</w:t>
      </w:r>
      <w:r>
        <w:t>0</w:t>
      </w:r>
      <w:r w:rsidR="002D2515">
        <w:t>"</w:t>
      </w:r>
      <w:r>
        <w:t>/&gt;</w:t>
      </w:r>
    </w:p>
    <w:p w14:paraId="628FEF1E" w14:textId="77777777" w:rsidR="003057E8" w:rsidRDefault="003057E8" w:rsidP="003057E8">
      <w:pPr>
        <w:pStyle w:val="PL"/>
      </w:pPr>
      <w:r>
        <w:tab/>
      </w:r>
      <w:r>
        <w:tab/>
      </w:r>
      <w:r>
        <w:tab/>
      </w:r>
      <w:r>
        <w:tab/>
        <w:t>&lt;element name=</w:t>
      </w:r>
      <w:r w:rsidR="002D2515">
        <w:t>"</w:t>
      </w:r>
      <w:r>
        <w:t>UETxPwrThresholdEvent6b</w:t>
      </w:r>
      <w:r w:rsidR="002D2515">
        <w:t>"</w:t>
      </w:r>
      <w:r>
        <w:t xml:space="preserve"> type=</w:t>
      </w:r>
      <w:r w:rsidR="002D2515">
        <w:t>"</w:t>
      </w:r>
      <w:r>
        <w:t>integer</w:t>
      </w:r>
      <w:r w:rsidR="002D2515">
        <w:t>"</w:t>
      </w:r>
      <w:r>
        <w:t xml:space="preserve"> minOccurs=</w:t>
      </w:r>
      <w:r w:rsidR="002D2515">
        <w:t>"</w:t>
      </w:r>
      <w:r>
        <w:t>0</w:t>
      </w:r>
      <w:r w:rsidR="002D2515">
        <w:t>"</w:t>
      </w:r>
      <w:r>
        <w:t>/&gt;</w:t>
      </w:r>
    </w:p>
    <w:p w14:paraId="46D54FDB" w14:textId="77777777" w:rsidR="003057E8" w:rsidRDefault="003057E8" w:rsidP="003057E8">
      <w:pPr>
        <w:pStyle w:val="PL"/>
      </w:pPr>
      <w:r>
        <w:tab/>
      </w:r>
      <w:r>
        <w:tab/>
      </w:r>
      <w:r>
        <w:tab/>
      </w:r>
      <w:r>
        <w:tab/>
        <w:t>&lt;element name=</w:t>
      </w:r>
      <w:r w:rsidR="002D2515">
        <w:t>"</w:t>
      </w:r>
      <w:r>
        <w:t>TimeToTriggerEvent6b</w:t>
      </w:r>
      <w:r w:rsidR="002D2515">
        <w:t>"</w:t>
      </w:r>
      <w:r>
        <w:t xml:space="preserve"> type=</w:t>
      </w:r>
      <w:r w:rsidR="002D2515">
        <w:t>"</w:t>
      </w:r>
      <w:r>
        <w:t>unsignedInt</w:t>
      </w:r>
      <w:r w:rsidR="002D2515">
        <w:t>"</w:t>
      </w:r>
      <w:r>
        <w:t xml:space="preserve"> minOccurs=</w:t>
      </w:r>
      <w:r w:rsidR="002D2515">
        <w:t>"</w:t>
      </w:r>
      <w:r>
        <w:t>0</w:t>
      </w:r>
      <w:r w:rsidR="002D2515">
        <w:t>"</w:t>
      </w:r>
      <w:r>
        <w:t>/&gt;</w:t>
      </w:r>
    </w:p>
    <w:p w14:paraId="006552A3" w14:textId="77777777" w:rsidR="003057E8" w:rsidRDefault="003057E8" w:rsidP="003057E8">
      <w:pPr>
        <w:pStyle w:val="PL"/>
      </w:pPr>
      <w:r>
        <w:tab/>
      </w:r>
      <w:r>
        <w:tab/>
      </w:r>
      <w:r>
        <w:tab/>
        <w:t>&lt;/sequence&gt;</w:t>
      </w:r>
    </w:p>
    <w:p w14:paraId="4A1FF508" w14:textId="77777777" w:rsidR="003057E8" w:rsidRDefault="003057E8" w:rsidP="003057E8">
      <w:pPr>
        <w:pStyle w:val="PL"/>
      </w:pPr>
      <w:r>
        <w:tab/>
      </w:r>
      <w:r>
        <w:tab/>
        <w:t>&lt;/complexType&gt;</w:t>
      </w:r>
    </w:p>
    <w:p w14:paraId="47080821" w14:textId="77777777" w:rsidR="003057E8" w:rsidRDefault="003057E8" w:rsidP="003057E8">
      <w:pPr>
        <w:pStyle w:val="PL"/>
      </w:pPr>
      <w:r>
        <w:tab/>
        <w:t>&lt;/element&gt;</w:t>
      </w:r>
    </w:p>
    <w:p w14:paraId="1A2CA226" w14:textId="77777777" w:rsidR="003057E8" w:rsidRDefault="003057E8" w:rsidP="003057E8">
      <w:pPr>
        <w:pStyle w:val="PL"/>
      </w:pPr>
      <w:r>
        <w:tab/>
        <w:t>&lt;element name=</w:t>
      </w:r>
      <w:r w:rsidR="002D2515">
        <w:t>"</w:t>
      </w:r>
      <w:r>
        <w:t>RF</w:t>
      </w:r>
      <w:r w:rsidR="002D2515">
        <w:t>"</w:t>
      </w:r>
      <w:r>
        <w:t>&gt;</w:t>
      </w:r>
    </w:p>
    <w:p w14:paraId="3D553C35" w14:textId="77777777" w:rsidR="003057E8" w:rsidRDefault="003057E8" w:rsidP="003057E8">
      <w:pPr>
        <w:pStyle w:val="PL"/>
      </w:pPr>
      <w:r>
        <w:tab/>
      </w:r>
      <w:r>
        <w:tab/>
        <w:t>&lt;complexType&gt;</w:t>
      </w:r>
    </w:p>
    <w:p w14:paraId="09F3A422" w14:textId="77777777" w:rsidR="003057E8" w:rsidRDefault="003057E8" w:rsidP="003057E8">
      <w:pPr>
        <w:pStyle w:val="PL"/>
      </w:pPr>
      <w:r>
        <w:tab/>
      </w:r>
      <w:r>
        <w:tab/>
      </w:r>
      <w:r>
        <w:tab/>
        <w:t>&lt;sequence&gt;</w:t>
      </w:r>
    </w:p>
    <w:p w14:paraId="62EC6EE3" w14:textId="77777777" w:rsidR="003057E8" w:rsidRDefault="003057E8" w:rsidP="003057E8">
      <w:pPr>
        <w:pStyle w:val="PL"/>
      </w:pPr>
      <w:r>
        <w:tab/>
      </w:r>
      <w:r>
        <w:tab/>
      </w:r>
      <w:r>
        <w:tab/>
      </w:r>
      <w:r>
        <w:tab/>
        <w:t>&lt;element name=</w:t>
      </w:r>
      <w:r w:rsidR="002D2515">
        <w:t>"</w:t>
      </w:r>
      <w:r>
        <w:t>UARFCNDL</w:t>
      </w:r>
      <w:r w:rsidR="002D2515">
        <w:t>"</w:t>
      </w:r>
      <w:r>
        <w:t xml:space="preserve"> type=</w:t>
      </w:r>
      <w:r w:rsidR="002D2515">
        <w:t>"</w:t>
      </w:r>
      <w:r>
        <w:t>string</w:t>
      </w:r>
      <w:r w:rsidR="002D2515">
        <w:t>"</w:t>
      </w:r>
      <w:r>
        <w:t xml:space="preserve"> minOccurs=</w:t>
      </w:r>
      <w:r w:rsidR="002D2515">
        <w:t>"</w:t>
      </w:r>
      <w:r>
        <w:t>0</w:t>
      </w:r>
      <w:r w:rsidR="002D2515">
        <w:t>"</w:t>
      </w:r>
      <w:r>
        <w:t>/&gt;</w:t>
      </w:r>
    </w:p>
    <w:p w14:paraId="2366DFB2" w14:textId="77777777" w:rsidR="003057E8" w:rsidRDefault="003057E8" w:rsidP="003057E8">
      <w:pPr>
        <w:pStyle w:val="PL"/>
      </w:pPr>
      <w:r>
        <w:tab/>
      </w:r>
      <w:r>
        <w:tab/>
      </w:r>
      <w:r>
        <w:tab/>
      </w:r>
      <w:r>
        <w:tab/>
        <w:t>&lt;element name=</w:t>
      </w:r>
      <w:r w:rsidR="002D2515">
        <w:t>"</w:t>
      </w:r>
      <w:r>
        <w:t>UARFCNDLToProtect</w:t>
      </w:r>
      <w:r w:rsidR="002D2515">
        <w:t>"</w:t>
      </w:r>
      <w:r>
        <w:t xml:space="preserve"> type=</w:t>
      </w:r>
      <w:r w:rsidR="002D2515">
        <w:t>"</w:t>
      </w:r>
      <w:r>
        <w:t>string</w:t>
      </w:r>
      <w:r w:rsidR="002D2515">
        <w:t>"</w:t>
      </w:r>
      <w:r>
        <w:t xml:space="preserve"> minOccurs=</w:t>
      </w:r>
      <w:r w:rsidR="002D2515">
        <w:t>"</w:t>
      </w:r>
      <w:r>
        <w:t>0</w:t>
      </w:r>
      <w:r w:rsidR="002D2515">
        <w:t>"</w:t>
      </w:r>
      <w:r>
        <w:t>/&gt;</w:t>
      </w:r>
    </w:p>
    <w:p w14:paraId="3CA0725A" w14:textId="77777777" w:rsidR="003057E8" w:rsidRDefault="003057E8" w:rsidP="003057E8">
      <w:pPr>
        <w:pStyle w:val="PL"/>
      </w:pPr>
      <w:r>
        <w:tab/>
      </w:r>
      <w:r>
        <w:tab/>
      </w:r>
      <w:r>
        <w:tab/>
      </w:r>
      <w:r>
        <w:tab/>
        <w:t>&lt;element name=</w:t>
      </w:r>
      <w:r w:rsidR="002D2515">
        <w:t>"</w:t>
      </w:r>
      <w:r>
        <w:t>PrimaryScramblingCode</w:t>
      </w:r>
      <w:r w:rsidR="002D2515">
        <w:t>"</w:t>
      </w:r>
      <w:r>
        <w:t xml:space="preserve"> type=</w:t>
      </w:r>
      <w:r w:rsidR="002D2515">
        <w:t>"</w:t>
      </w:r>
      <w:r>
        <w:t>string</w:t>
      </w:r>
      <w:r w:rsidR="002D2515">
        <w:t>"</w:t>
      </w:r>
      <w:r>
        <w:t xml:space="preserve"> minOccurs=</w:t>
      </w:r>
      <w:r w:rsidR="002D2515">
        <w:t>"</w:t>
      </w:r>
      <w:r>
        <w:t>0</w:t>
      </w:r>
      <w:r w:rsidR="002D2515">
        <w:t>"</w:t>
      </w:r>
      <w:r>
        <w:t>/&gt;</w:t>
      </w:r>
    </w:p>
    <w:p w14:paraId="724FB37E" w14:textId="77777777" w:rsidR="003057E8" w:rsidRDefault="003057E8" w:rsidP="003057E8">
      <w:pPr>
        <w:pStyle w:val="PL"/>
      </w:pPr>
      <w:r>
        <w:lastRenderedPageBreak/>
        <w:tab/>
      </w:r>
      <w:r>
        <w:tab/>
      </w:r>
      <w:r>
        <w:tab/>
      </w:r>
      <w:r>
        <w:tab/>
        <w:t>&lt;element name=</w:t>
      </w:r>
      <w:r w:rsidR="002D2515">
        <w:t>"</w:t>
      </w:r>
      <w:r>
        <w:t>MaxFAPTxPower</w:t>
      </w:r>
      <w:r w:rsidR="002D2515">
        <w:t>"</w:t>
      </w:r>
      <w:r>
        <w:t xml:space="preserve"> type=</w:t>
      </w:r>
      <w:r w:rsidR="002D2515">
        <w:t>"</w:t>
      </w:r>
      <w:r>
        <w:t>string</w:t>
      </w:r>
      <w:r w:rsidR="002D2515">
        <w:t>"</w:t>
      </w:r>
      <w:r>
        <w:t xml:space="preserve"> minOccurs=</w:t>
      </w:r>
      <w:r w:rsidR="002D2515">
        <w:t>"</w:t>
      </w:r>
      <w:r>
        <w:t>0</w:t>
      </w:r>
      <w:r w:rsidR="002D2515">
        <w:t>"</w:t>
      </w:r>
      <w:r>
        <w:t>/&gt;</w:t>
      </w:r>
    </w:p>
    <w:p w14:paraId="76A5EFF1" w14:textId="77777777" w:rsidR="003057E8" w:rsidRDefault="003057E8" w:rsidP="003057E8">
      <w:pPr>
        <w:pStyle w:val="PL"/>
      </w:pPr>
      <w:r>
        <w:tab/>
      </w:r>
      <w:r>
        <w:tab/>
      </w:r>
      <w:r>
        <w:tab/>
      </w:r>
      <w:r>
        <w:tab/>
        <w:t>&lt;element name=</w:t>
      </w:r>
      <w:r w:rsidR="002D2515">
        <w:t>"</w:t>
      </w:r>
      <w:r>
        <w:t>MaxULTxPower</w:t>
      </w:r>
      <w:r w:rsidR="002D2515">
        <w:t>"</w:t>
      </w:r>
      <w:r>
        <w:t xml:space="preserve"> type=</w:t>
      </w:r>
      <w:r w:rsidR="002D2515">
        <w:t>"</w:t>
      </w:r>
      <w:r>
        <w:t>string</w:t>
      </w:r>
      <w:r w:rsidR="002D2515">
        <w:t>"</w:t>
      </w:r>
      <w:r>
        <w:t xml:space="preserve"> minOccurs=</w:t>
      </w:r>
      <w:r w:rsidR="002D2515">
        <w:t>"</w:t>
      </w:r>
      <w:r>
        <w:t>0</w:t>
      </w:r>
      <w:r w:rsidR="002D2515">
        <w:t>"</w:t>
      </w:r>
      <w:r>
        <w:t>/&gt;</w:t>
      </w:r>
    </w:p>
    <w:p w14:paraId="56F2E477" w14:textId="77777777" w:rsidR="003057E8" w:rsidRDefault="003057E8" w:rsidP="003057E8">
      <w:pPr>
        <w:pStyle w:val="PL"/>
      </w:pPr>
      <w:r>
        <w:tab/>
      </w:r>
      <w:r>
        <w:tab/>
      </w:r>
      <w:r>
        <w:tab/>
      </w:r>
      <w:r>
        <w:tab/>
        <w:t>&lt;element name=</w:t>
      </w:r>
      <w:r w:rsidR="002D2515">
        <w:t>"</w:t>
      </w:r>
      <w:r>
        <w:t>PCPICHPower</w:t>
      </w:r>
      <w:r w:rsidR="002D2515">
        <w:t>"</w:t>
      </w:r>
      <w:r>
        <w:t xml:space="preserve"> type=</w:t>
      </w:r>
      <w:r w:rsidR="002D2515">
        <w:t>"</w:t>
      </w:r>
      <w:r>
        <w:t>string</w:t>
      </w:r>
      <w:r w:rsidR="002D2515">
        <w:t>"</w:t>
      </w:r>
      <w:r>
        <w:t xml:space="preserve"> minOccurs=</w:t>
      </w:r>
      <w:r w:rsidR="002D2515">
        <w:t>"</w:t>
      </w:r>
      <w:r>
        <w:t>0</w:t>
      </w:r>
      <w:r w:rsidR="002D2515">
        <w:t>"</w:t>
      </w:r>
      <w:r>
        <w:t>/&gt;</w:t>
      </w:r>
    </w:p>
    <w:p w14:paraId="3F338312" w14:textId="77777777" w:rsidR="003057E8" w:rsidRDefault="003057E8" w:rsidP="003057E8">
      <w:pPr>
        <w:pStyle w:val="PL"/>
      </w:pPr>
      <w:r>
        <w:tab/>
      </w:r>
      <w:r>
        <w:tab/>
      </w:r>
      <w:r>
        <w:tab/>
      </w:r>
      <w:r>
        <w:tab/>
        <w:t>&lt;element name=</w:t>
      </w:r>
      <w:r w:rsidR="002D2515">
        <w:t>"</w:t>
      </w:r>
      <w:r>
        <w:t>PowerOffsetPilotDPDCH</w:t>
      </w:r>
      <w:r w:rsidR="002D2515">
        <w:t>"</w:t>
      </w:r>
      <w:r>
        <w:t xml:space="preserve"> type=</w:t>
      </w:r>
      <w:r w:rsidR="002D2515">
        <w:t>"</w:t>
      </w:r>
      <w:r>
        <w:t>unsignedInt</w:t>
      </w:r>
      <w:r w:rsidR="002D2515">
        <w:t>"</w:t>
      </w:r>
      <w:r>
        <w:t xml:space="preserve"> minOccurs=</w:t>
      </w:r>
      <w:r w:rsidR="002D2515">
        <w:t>"</w:t>
      </w:r>
      <w:r>
        <w:t>0</w:t>
      </w:r>
      <w:r w:rsidR="002D2515">
        <w:t>"</w:t>
      </w:r>
      <w:r>
        <w:t>/&gt;</w:t>
      </w:r>
    </w:p>
    <w:p w14:paraId="36381B36" w14:textId="77777777" w:rsidR="003057E8" w:rsidRDefault="003057E8" w:rsidP="003057E8">
      <w:pPr>
        <w:pStyle w:val="PL"/>
      </w:pPr>
      <w:r>
        <w:tab/>
      </w:r>
      <w:r>
        <w:tab/>
      </w:r>
      <w:r>
        <w:tab/>
      </w:r>
      <w:r>
        <w:tab/>
        <w:t>&lt;element name=</w:t>
      </w:r>
      <w:r w:rsidR="002D2515">
        <w:t>"</w:t>
      </w:r>
      <w:r>
        <w:t>FAPCoverageTarget</w:t>
      </w:r>
      <w:r w:rsidR="002D2515">
        <w:t>"</w:t>
      </w:r>
      <w:r>
        <w:t xml:space="preserve"> type=</w:t>
      </w:r>
      <w:r w:rsidR="002D2515">
        <w:t>"</w:t>
      </w:r>
      <w:r>
        <w:t>unsignedInt</w:t>
      </w:r>
      <w:r w:rsidR="002D2515">
        <w:t>"</w:t>
      </w:r>
      <w:r>
        <w:t xml:space="preserve"> minOccurs=</w:t>
      </w:r>
      <w:r w:rsidR="002D2515">
        <w:t>"</w:t>
      </w:r>
      <w:r>
        <w:t>0</w:t>
      </w:r>
      <w:r w:rsidR="002D2515">
        <w:t>"</w:t>
      </w:r>
      <w:r>
        <w:t>/&gt;</w:t>
      </w:r>
    </w:p>
    <w:p w14:paraId="2178C002" w14:textId="77777777" w:rsidR="003057E8" w:rsidRDefault="003057E8" w:rsidP="003057E8">
      <w:pPr>
        <w:pStyle w:val="PL"/>
      </w:pPr>
      <w:r>
        <w:tab/>
      </w:r>
      <w:r>
        <w:tab/>
      </w:r>
      <w:r>
        <w:tab/>
      </w:r>
      <w:r>
        <w:tab/>
        <w:t>&lt;element name=</w:t>
      </w:r>
      <w:r w:rsidR="002D2515">
        <w:t>"</w:t>
      </w:r>
      <w:r>
        <w:t>PSCHPower</w:t>
      </w:r>
      <w:r w:rsidR="002D2515">
        <w:t>"</w:t>
      </w:r>
      <w:r>
        <w:t xml:space="preserve"> type=</w:t>
      </w:r>
      <w:r w:rsidR="002D2515">
        <w:t>"</w:t>
      </w:r>
      <w:r>
        <w:t>integer</w:t>
      </w:r>
      <w:r w:rsidR="002D2515">
        <w:t>"</w:t>
      </w:r>
      <w:r>
        <w:t xml:space="preserve"> minOccurs=</w:t>
      </w:r>
      <w:r w:rsidR="002D2515">
        <w:t>"</w:t>
      </w:r>
      <w:r>
        <w:t>0</w:t>
      </w:r>
      <w:r w:rsidR="002D2515">
        <w:t>"</w:t>
      </w:r>
      <w:r>
        <w:t>/&gt;</w:t>
      </w:r>
    </w:p>
    <w:p w14:paraId="306ADAF4" w14:textId="77777777" w:rsidR="003057E8" w:rsidRDefault="003057E8" w:rsidP="003057E8">
      <w:pPr>
        <w:pStyle w:val="PL"/>
      </w:pPr>
      <w:r>
        <w:tab/>
      </w:r>
      <w:r>
        <w:tab/>
      </w:r>
      <w:r>
        <w:tab/>
      </w:r>
      <w:r>
        <w:tab/>
        <w:t>&lt;element name=</w:t>
      </w:r>
      <w:r w:rsidR="002D2515">
        <w:t>"</w:t>
      </w:r>
      <w:r>
        <w:t>SSCHPower</w:t>
      </w:r>
      <w:r w:rsidR="002D2515">
        <w:t>"</w:t>
      </w:r>
      <w:r>
        <w:t xml:space="preserve"> type=</w:t>
      </w:r>
      <w:r w:rsidR="002D2515">
        <w:t>"</w:t>
      </w:r>
      <w:r>
        <w:t>integer</w:t>
      </w:r>
      <w:r w:rsidR="002D2515">
        <w:t>"</w:t>
      </w:r>
      <w:r>
        <w:t xml:space="preserve"> minOccurs=</w:t>
      </w:r>
      <w:r w:rsidR="002D2515">
        <w:t>"</w:t>
      </w:r>
      <w:r>
        <w:t>0</w:t>
      </w:r>
      <w:r w:rsidR="002D2515">
        <w:t>"</w:t>
      </w:r>
      <w:r>
        <w:t>/&gt;</w:t>
      </w:r>
    </w:p>
    <w:p w14:paraId="0E5E8E66" w14:textId="77777777" w:rsidR="003057E8" w:rsidRDefault="003057E8" w:rsidP="003057E8">
      <w:pPr>
        <w:pStyle w:val="PL"/>
      </w:pPr>
      <w:r>
        <w:tab/>
      </w:r>
      <w:r>
        <w:tab/>
      </w:r>
      <w:r>
        <w:tab/>
      </w:r>
      <w:r>
        <w:tab/>
        <w:t>&lt;element name=</w:t>
      </w:r>
      <w:r w:rsidR="002D2515">
        <w:t>"</w:t>
      </w:r>
      <w:r>
        <w:t>PICHPower</w:t>
      </w:r>
      <w:r w:rsidR="002D2515">
        <w:t>"</w:t>
      </w:r>
      <w:r>
        <w:t xml:space="preserve"> type=</w:t>
      </w:r>
      <w:r w:rsidR="002D2515">
        <w:t>"</w:t>
      </w:r>
      <w:r>
        <w:t>integer</w:t>
      </w:r>
      <w:r w:rsidR="002D2515">
        <w:t>"</w:t>
      </w:r>
      <w:r>
        <w:t xml:space="preserve"> minOccurs=</w:t>
      </w:r>
      <w:r w:rsidR="002D2515">
        <w:t>"</w:t>
      </w:r>
      <w:r>
        <w:t>0</w:t>
      </w:r>
      <w:r w:rsidR="002D2515">
        <w:t>"</w:t>
      </w:r>
      <w:r>
        <w:t>/&gt;</w:t>
      </w:r>
    </w:p>
    <w:p w14:paraId="5C8984AB" w14:textId="77777777" w:rsidR="003057E8" w:rsidRDefault="003057E8" w:rsidP="003057E8">
      <w:pPr>
        <w:pStyle w:val="PL"/>
      </w:pPr>
      <w:r>
        <w:tab/>
      </w:r>
      <w:r>
        <w:tab/>
      </w:r>
      <w:r>
        <w:tab/>
      </w:r>
      <w:r>
        <w:tab/>
        <w:t>&lt;element name=</w:t>
      </w:r>
      <w:r w:rsidR="002D2515">
        <w:t>"</w:t>
      </w:r>
      <w:r>
        <w:t>PCHPower</w:t>
      </w:r>
      <w:r w:rsidR="002D2515">
        <w:t>"</w:t>
      </w:r>
      <w:r>
        <w:t xml:space="preserve"> type=</w:t>
      </w:r>
      <w:r w:rsidR="002D2515">
        <w:t>"</w:t>
      </w:r>
      <w:r>
        <w:t>integer</w:t>
      </w:r>
      <w:r w:rsidR="002D2515">
        <w:t>"</w:t>
      </w:r>
      <w:r>
        <w:t xml:space="preserve"> minOccurs=</w:t>
      </w:r>
      <w:r w:rsidR="002D2515">
        <w:t>"</w:t>
      </w:r>
      <w:r>
        <w:t>0</w:t>
      </w:r>
      <w:r w:rsidR="002D2515">
        <w:t>"</w:t>
      </w:r>
      <w:r>
        <w:t>/&gt;</w:t>
      </w:r>
    </w:p>
    <w:p w14:paraId="22B37501" w14:textId="77777777" w:rsidR="003057E8" w:rsidRDefault="003057E8" w:rsidP="003057E8">
      <w:pPr>
        <w:pStyle w:val="PL"/>
      </w:pPr>
      <w:r>
        <w:tab/>
      </w:r>
      <w:r>
        <w:tab/>
      </w:r>
      <w:r>
        <w:tab/>
      </w:r>
      <w:r>
        <w:tab/>
        <w:t>&lt;element name=</w:t>
      </w:r>
      <w:r w:rsidR="002D2515">
        <w:t>"</w:t>
      </w:r>
      <w:r>
        <w:t>FACHPower</w:t>
      </w:r>
      <w:r w:rsidR="002D2515">
        <w:t>"</w:t>
      </w:r>
      <w:r>
        <w:t xml:space="preserve"> type=</w:t>
      </w:r>
      <w:r w:rsidR="002D2515">
        <w:t>"</w:t>
      </w:r>
      <w:r>
        <w:t>integer</w:t>
      </w:r>
      <w:r w:rsidR="002D2515">
        <w:t>"</w:t>
      </w:r>
      <w:r>
        <w:t xml:space="preserve"> minOccurs=</w:t>
      </w:r>
      <w:r w:rsidR="002D2515">
        <w:t>"</w:t>
      </w:r>
      <w:r>
        <w:t>0</w:t>
      </w:r>
      <w:r w:rsidR="002D2515">
        <w:t>"</w:t>
      </w:r>
      <w:r>
        <w:t>/&gt;</w:t>
      </w:r>
    </w:p>
    <w:p w14:paraId="599C7BE2" w14:textId="77777777" w:rsidR="003057E8" w:rsidRDefault="003057E8" w:rsidP="003057E8">
      <w:pPr>
        <w:pStyle w:val="PL"/>
      </w:pPr>
      <w:r>
        <w:tab/>
      </w:r>
      <w:r>
        <w:tab/>
      </w:r>
      <w:r>
        <w:tab/>
      </w:r>
      <w:r>
        <w:tab/>
        <w:t>&lt;element name=</w:t>
      </w:r>
      <w:r w:rsidR="002D2515">
        <w:t>"</w:t>
      </w:r>
      <w:r>
        <w:t>BCHPower</w:t>
      </w:r>
      <w:r w:rsidR="002D2515">
        <w:t>"</w:t>
      </w:r>
      <w:r>
        <w:t xml:space="preserve"> type=</w:t>
      </w:r>
      <w:r w:rsidR="002D2515">
        <w:t>"</w:t>
      </w:r>
      <w:r>
        <w:t>integer</w:t>
      </w:r>
      <w:r w:rsidR="002D2515">
        <w:t>"</w:t>
      </w:r>
      <w:r>
        <w:t xml:space="preserve"> minOccurs=</w:t>
      </w:r>
      <w:r w:rsidR="002D2515">
        <w:t>"</w:t>
      </w:r>
      <w:r>
        <w:t>0</w:t>
      </w:r>
      <w:r w:rsidR="002D2515">
        <w:t>"</w:t>
      </w:r>
      <w:r>
        <w:t>/&gt;</w:t>
      </w:r>
    </w:p>
    <w:p w14:paraId="634962BE" w14:textId="77777777" w:rsidR="003057E8" w:rsidRDefault="003057E8" w:rsidP="003057E8">
      <w:pPr>
        <w:pStyle w:val="PL"/>
      </w:pPr>
      <w:r>
        <w:tab/>
      </w:r>
      <w:r>
        <w:tab/>
      </w:r>
      <w:r>
        <w:tab/>
      </w:r>
      <w:r>
        <w:tab/>
        <w:t>&lt;element name=</w:t>
      </w:r>
      <w:r w:rsidR="002D2515">
        <w:t>"</w:t>
      </w:r>
      <w:r>
        <w:t>AICHPower</w:t>
      </w:r>
      <w:r w:rsidR="002D2515">
        <w:t>"</w:t>
      </w:r>
      <w:r>
        <w:t xml:space="preserve"> type=</w:t>
      </w:r>
      <w:r w:rsidR="002D2515">
        <w:t>"</w:t>
      </w:r>
      <w:r>
        <w:t>integer</w:t>
      </w:r>
      <w:r w:rsidR="002D2515">
        <w:t>"</w:t>
      </w:r>
      <w:r>
        <w:t xml:space="preserve"> minOccurs=</w:t>
      </w:r>
      <w:r w:rsidR="002D2515">
        <w:t>"</w:t>
      </w:r>
      <w:r>
        <w:t>0</w:t>
      </w:r>
      <w:r w:rsidR="002D2515">
        <w:t>"</w:t>
      </w:r>
      <w:r>
        <w:t>/&gt;</w:t>
      </w:r>
    </w:p>
    <w:p w14:paraId="115E0478" w14:textId="77777777" w:rsidR="003057E8" w:rsidRDefault="003057E8" w:rsidP="003057E8">
      <w:pPr>
        <w:pStyle w:val="PL"/>
      </w:pPr>
      <w:r>
        <w:tab/>
      </w:r>
      <w:r>
        <w:tab/>
      </w:r>
      <w:r>
        <w:tab/>
      </w:r>
      <w:r>
        <w:tab/>
        <w:t>&lt;element name=</w:t>
      </w:r>
      <w:r w:rsidR="002D2515">
        <w:t>"</w:t>
      </w:r>
      <w:r>
        <w:t>CTCHAllocationPeriod</w:t>
      </w:r>
      <w:r w:rsidR="002D2515">
        <w:t>"</w:t>
      </w:r>
      <w:r>
        <w:t xml:space="preserve"> type=</w:t>
      </w:r>
      <w:r w:rsidR="002D2515">
        <w:t>"</w:t>
      </w:r>
      <w:r>
        <w:t>unsignedInt</w:t>
      </w:r>
      <w:r w:rsidR="002D2515">
        <w:t>"</w:t>
      </w:r>
      <w:r>
        <w:t xml:space="preserve"> minOccurs=</w:t>
      </w:r>
      <w:r w:rsidR="002D2515">
        <w:t>"</w:t>
      </w:r>
      <w:r>
        <w:t>0</w:t>
      </w:r>
      <w:r w:rsidR="002D2515">
        <w:t>"</w:t>
      </w:r>
      <w:r>
        <w:t>/&gt;</w:t>
      </w:r>
    </w:p>
    <w:p w14:paraId="5EDE2338" w14:textId="77777777" w:rsidR="003057E8" w:rsidRDefault="003057E8" w:rsidP="003057E8">
      <w:pPr>
        <w:pStyle w:val="PL"/>
      </w:pPr>
      <w:r>
        <w:tab/>
      </w:r>
      <w:r>
        <w:tab/>
      </w:r>
      <w:r>
        <w:tab/>
      </w:r>
      <w:r>
        <w:tab/>
        <w:t>&lt;element name=</w:t>
      </w:r>
      <w:r w:rsidR="002D2515">
        <w:t>"</w:t>
      </w:r>
      <w:r>
        <w:t>CBSFrameOffset</w:t>
      </w:r>
      <w:r w:rsidR="002D2515">
        <w:t>"</w:t>
      </w:r>
      <w:r>
        <w:t xml:space="preserve"> type=</w:t>
      </w:r>
      <w:r w:rsidR="002D2515">
        <w:t>"</w:t>
      </w:r>
      <w:r>
        <w:t>unsignedInt</w:t>
      </w:r>
      <w:r w:rsidR="002D2515">
        <w:t>"</w:t>
      </w:r>
      <w:r>
        <w:t xml:space="preserve"> minOccurs=</w:t>
      </w:r>
      <w:r w:rsidR="002D2515">
        <w:t>"</w:t>
      </w:r>
      <w:r>
        <w:t>0</w:t>
      </w:r>
      <w:r w:rsidR="002D2515">
        <w:t>"</w:t>
      </w:r>
      <w:r>
        <w:t>/&gt;</w:t>
      </w:r>
    </w:p>
    <w:p w14:paraId="0AF9FAF5" w14:textId="77777777" w:rsidR="003057E8" w:rsidRDefault="003057E8" w:rsidP="003057E8">
      <w:pPr>
        <w:pStyle w:val="PL"/>
      </w:pPr>
      <w:r>
        <w:tab/>
      </w:r>
      <w:r>
        <w:tab/>
      </w:r>
      <w:r>
        <w:tab/>
      </w:r>
      <w:r>
        <w:tab/>
        <w:t>&lt;element name=</w:t>
      </w:r>
      <w:r w:rsidR="002D2515">
        <w:t>"</w:t>
      </w:r>
      <w:r>
        <w:t>MaxTTI</w:t>
      </w:r>
      <w:r w:rsidR="002D2515">
        <w:t>"</w:t>
      </w:r>
      <w:r>
        <w:t xml:space="preserve"> type=</w:t>
      </w:r>
      <w:r w:rsidR="002D2515">
        <w:t>"</w:t>
      </w:r>
      <w:r>
        <w:t>unsignedInt</w:t>
      </w:r>
      <w:r w:rsidR="002D2515">
        <w:t>"</w:t>
      </w:r>
      <w:r>
        <w:t xml:space="preserve"> minOccurs=</w:t>
      </w:r>
      <w:r w:rsidR="002D2515">
        <w:t>"</w:t>
      </w:r>
      <w:r>
        <w:t>0</w:t>
      </w:r>
      <w:r w:rsidR="002D2515">
        <w:t>"</w:t>
      </w:r>
      <w:r>
        <w:t>/&gt;</w:t>
      </w:r>
    </w:p>
    <w:p w14:paraId="331D33CA" w14:textId="77777777" w:rsidR="003057E8" w:rsidRDefault="003057E8" w:rsidP="003057E8">
      <w:pPr>
        <w:pStyle w:val="PL"/>
      </w:pPr>
      <w:r>
        <w:tab/>
      </w:r>
      <w:r>
        <w:tab/>
      </w:r>
      <w:r>
        <w:tab/>
        <w:t>&lt;/sequence&gt;</w:t>
      </w:r>
    </w:p>
    <w:p w14:paraId="02589B5C" w14:textId="77777777" w:rsidR="003057E8" w:rsidRDefault="003057E8" w:rsidP="003057E8">
      <w:pPr>
        <w:pStyle w:val="PL"/>
      </w:pPr>
      <w:r>
        <w:tab/>
      </w:r>
      <w:r>
        <w:tab/>
        <w:t>&lt;/complexType&gt;</w:t>
      </w:r>
    </w:p>
    <w:p w14:paraId="1C4CDD22" w14:textId="77777777" w:rsidR="003057E8" w:rsidRDefault="003057E8" w:rsidP="003057E8">
      <w:pPr>
        <w:pStyle w:val="PL"/>
      </w:pPr>
      <w:r>
        <w:tab/>
        <w:t>&lt;/element&gt;</w:t>
      </w:r>
    </w:p>
    <w:p w14:paraId="4BCC2A7C" w14:textId="77777777" w:rsidR="003057E8" w:rsidRDefault="003057E8" w:rsidP="003057E8">
      <w:pPr>
        <w:pStyle w:val="PL"/>
      </w:pPr>
      <w:r>
        <w:tab/>
        <w:t>&lt;element name=</w:t>
      </w:r>
      <w:r w:rsidR="002D2515">
        <w:t>"</w:t>
      </w:r>
      <w:r>
        <w:t>IntraFreqCell</w:t>
      </w:r>
      <w:r w:rsidR="002D2515">
        <w:t>"</w:t>
      </w:r>
      <w:r>
        <w:t>&gt;</w:t>
      </w:r>
    </w:p>
    <w:p w14:paraId="7286AC50" w14:textId="77777777" w:rsidR="003057E8" w:rsidRDefault="003057E8" w:rsidP="003057E8">
      <w:pPr>
        <w:pStyle w:val="PL"/>
      </w:pPr>
      <w:r>
        <w:tab/>
      </w:r>
      <w:r>
        <w:tab/>
        <w:t>&lt;complexType&gt;</w:t>
      </w:r>
    </w:p>
    <w:p w14:paraId="338D6E07" w14:textId="77777777" w:rsidR="003057E8" w:rsidRDefault="003057E8" w:rsidP="003057E8">
      <w:pPr>
        <w:pStyle w:val="PL"/>
      </w:pPr>
      <w:r>
        <w:tab/>
      </w:r>
      <w:r>
        <w:tab/>
      </w:r>
      <w:r>
        <w:tab/>
        <w:t>&lt;sequence&gt;</w:t>
      </w:r>
    </w:p>
    <w:p w14:paraId="53C2CAD9" w14:textId="77777777" w:rsidR="009F379F" w:rsidRPr="00FA5279" w:rsidRDefault="009F379F" w:rsidP="009F379F">
      <w:pPr>
        <w:pStyle w:val="PL"/>
        <w:rPr>
          <w:lang w:val="fr-FR"/>
        </w:rPr>
      </w:pPr>
      <w:r w:rsidRPr="006A1056">
        <w:tab/>
      </w:r>
      <w:r w:rsidRPr="006A1056">
        <w:tab/>
      </w:r>
      <w:r w:rsidRPr="006A1056">
        <w:tab/>
      </w:r>
      <w:r w:rsidRPr="006A1056">
        <w:tab/>
      </w:r>
      <w:r w:rsidRPr="00FA5279">
        <w:rPr>
          <w:lang w:val="fr-FR"/>
        </w:rPr>
        <w:t>&lt;element ref="cd:Modifier" minOccurs="0"/&gt;</w:t>
      </w:r>
    </w:p>
    <w:p w14:paraId="72ECCB88" w14:textId="77777777" w:rsidR="003057E8" w:rsidRDefault="003057E8" w:rsidP="003057E8">
      <w:pPr>
        <w:pStyle w:val="PL"/>
      </w:pPr>
      <w:r w:rsidRPr="009F379F">
        <w:rPr>
          <w:lang w:val="fr-FR"/>
        </w:rPr>
        <w:tab/>
      </w:r>
      <w:r w:rsidRPr="009F379F">
        <w:rPr>
          <w:lang w:val="fr-FR"/>
        </w:rPr>
        <w:tab/>
      </w:r>
      <w:r w:rsidRPr="009F379F">
        <w:rPr>
          <w:lang w:val="fr-FR"/>
        </w:rPr>
        <w:tab/>
      </w:r>
      <w:r w:rsidRPr="009F379F">
        <w:rPr>
          <w:lang w:val="fr-FR"/>
        </w:rPr>
        <w:tab/>
      </w:r>
      <w:r>
        <w:t>&lt;element name=</w:t>
      </w:r>
      <w:r w:rsidR="002D2515">
        <w:t>"</w:t>
      </w:r>
      <w:r>
        <w:t>Enable</w:t>
      </w:r>
      <w:r w:rsidR="002D2515">
        <w:t>"</w:t>
      </w:r>
      <w:r>
        <w:t xml:space="preserve"> type=</w:t>
      </w:r>
      <w:r w:rsidR="002D2515">
        <w:t>"</w:t>
      </w:r>
      <w:r>
        <w:t>boolean</w:t>
      </w:r>
      <w:r w:rsidR="002D2515">
        <w:t>"</w:t>
      </w:r>
      <w:r>
        <w:t xml:space="preserve"> minOccurs=</w:t>
      </w:r>
      <w:r w:rsidR="002D2515">
        <w:t>"</w:t>
      </w:r>
      <w:r>
        <w:t>0</w:t>
      </w:r>
      <w:r w:rsidR="002D2515">
        <w:t>"</w:t>
      </w:r>
      <w:r>
        <w:t>/&gt;</w:t>
      </w:r>
    </w:p>
    <w:p w14:paraId="01492568" w14:textId="77777777" w:rsidR="003057E8" w:rsidRDefault="003057E8" w:rsidP="003057E8">
      <w:pPr>
        <w:pStyle w:val="PL"/>
      </w:pPr>
      <w:r>
        <w:tab/>
      </w:r>
      <w:r>
        <w:tab/>
      </w:r>
      <w:r>
        <w:tab/>
      </w:r>
      <w:r>
        <w:tab/>
        <w:t>&lt;element name=</w:t>
      </w:r>
      <w:r w:rsidR="002D2515">
        <w:t>"</w:t>
      </w:r>
      <w:r>
        <w:t>MustInclude</w:t>
      </w:r>
      <w:r w:rsidR="002D2515">
        <w:t>"</w:t>
      </w:r>
      <w:r>
        <w:t xml:space="preserve"> type=</w:t>
      </w:r>
      <w:r w:rsidR="002D2515">
        <w:t>"</w:t>
      </w:r>
      <w:r>
        <w:t>boolean</w:t>
      </w:r>
      <w:r w:rsidR="002D2515">
        <w:t>"</w:t>
      </w:r>
      <w:r>
        <w:t xml:space="preserve"> minOccurs=</w:t>
      </w:r>
      <w:r w:rsidR="002D2515">
        <w:t>"</w:t>
      </w:r>
      <w:r>
        <w:t>0</w:t>
      </w:r>
      <w:r w:rsidR="002D2515">
        <w:t>"</w:t>
      </w:r>
      <w:r>
        <w:t>/&gt;</w:t>
      </w:r>
    </w:p>
    <w:p w14:paraId="6E2CCA24" w14:textId="77777777" w:rsidR="003057E8" w:rsidRDefault="003057E8" w:rsidP="003057E8">
      <w:pPr>
        <w:pStyle w:val="PL"/>
      </w:pPr>
      <w:r>
        <w:tab/>
      </w:r>
      <w:r>
        <w:tab/>
      </w:r>
      <w:r>
        <w:tab/>
      </w:r>
      <w:r>
        <w:tab/>
        <w:t>&lt;element name=</w:t>
      </w:r>
      <w:r w:rsidR="002D2515">
        <w:t>"</w:t>
      </w:r>
      <w:r>
        <w:t>PLMNID</w:t>
      </w:r>
      <w:r w:rsidR="002D2515">
        <w:t>"</w:t>
      </w:r>
      <w:r>
        <w:t xml:space="preserve"> type=</w:t>
      </w:r>
      <w:r w:rsidR="002D2515">
        <w:t>"</w:t>
      </w:r>
      <w:r>
        <w:t>string</w:t>
      </w:r>
      <w:r w:rsidR="002D2515">
        <w:t>"</w:t>
      </w:r>
      <w:r>
        <w:t xml:space="preserve"> minOccurs=</w:t>
      </w:r>
      <w:r w:rsidR="002D2515">
        <w:t>"</w:t>
      </w:r>
      <w:r>
        <w:t>0</w:t>
      </w:r>
      <w:r w:rsidR="002D2515">
        <w:t>"</w:t>
      </w:r>
      <w:r>
        <w:t>/&gt;</w:t>
      </w:r>
    </w:p>
    <w:p w14:paraId="4753AC3B" w14:textId="77777777" w:rsidR="003057E8" w:rsidRDefault="003057E8" w:rsidP="003057E8">
      <w:pPr>
        <w:pStyle w:val="PL"/>
      </w:pPr>
      <w:r>
        <w:tab/>
      </w:r>
      <w:r>
        <w:tab/>
      </w:r>
      <w:r>
        <w:tab/>
      </w:r>
      <w:r>
        <w:tab/>
        <w:t>&lt;element name=</w:t>
      </w:r>
      <w:r w:rsidR="002D2515">
        <w:t>"</w:t>
      </w:r>
      <w:r>
        <w:t>RNCID</w:t>
      </w:r>
      <w:r w:rsidR="002D2515">
        <w:t>"</w:t>
      </w:r>
      <w:r>
        <w:t xml:space="preserve"> type=</w:t>
      </w:r>
      <w:r w:rsidR="002D2515">
        <w:t>"</w:t>
      </w:r>
      <w:r>
        <w:t>unsignedInt</w:t>
      </w:r>
      <w:r w:rsidR="002D2515">
        <w:t>"</w:t>
      </w:r>
      <w:r>
        <w:t xml:space="preserve"> minOccurs=</w:t>
      </w:r>
      <w:r w:rsidR="002D2515">
        <w:t>"</w:t>
      </w:r>
      <w:r>
        <w:t>0</w:t>
      </w:r>
      <w:r w:rsidR="002D2515">
        <w:t>"</w:t>
      </w:r>
      <w:r>
        <w:t>/&gt;</w:t>
      </w:r>
    </w:p>
    <w:p w14:paraId="7003410D" w14:textId="77777777" w:rsidR="003057E8" w:rsidRDefault="003057E8" w:rsidP="003057E8">
      <w:pPr>
        <w:pStyle w:val="PL"/>
      </w:pPr>
      <w:r>
        <w:tab/>
      </w:r>
      <w:r>
        <w:tab/>
      </w:r>
      <w:r>
        <w:tab/>
      </w:r>
      <w:r>
        <w:tab/>
        <w:t>&lt;element name=</w:t>
      </w:r>
      <w:r w:rsidR="002D2515">
        <w:t>"</w:t>
      </w:r>
      <w:r>
        <w:t>CID</w:t>
      </w:r>
      <w:r w:rsidR="002D2515">
        <w:t>"</w:t>
      </w:r>
      <w:r>
        <w:t xml:space="preserve"> type=</w:t>
      </w:r>
      <w:r w:rsidR="002D2515">
        <w:t>"</w:t>
      </w:r>
      <w:r>
        <w:t>unsignedInt</w:t>
      </w:r>
      <w:r w:rsidR="002D2515">
        <w:t>"</w:t>
      </w:r>
      <w:r>
        <w:t xml:space="preserve"> minOccurs=</w:t>
      </w:r>
      <w:r w:rsidR="002D2515">
        <w:t>"</w:t>
      </w:r>
      <w:r>
        <w:t>0</w:t>
      </w:r>
      <w:r w:rsidR="002D2515">
        <w:t>"</w:t>
      </w:r>
      <w:r>
        <w:t>/&gt;</w:t>
      </w:r>
    </w:p>
    <w:p w14:paraId="47E385F6" w14:textId="77777777" w:rsidR="003057E8" w:rsidRDefault="003057E8" w:rsidP="003057E8">
      <w:pPr>
        <w:pStyle w:val="PL"/>
      </w:pPr>
      <w:r>
        <w:tab/>
      </w:r>
      <w:r>
        <w:tab/>
      </w:r>
      <w:r>
        <w:tab/>
      </w:r>
      <w:r>
        <w:tab/>
        <w:t>&lt;element name=</w:t>
      </w:r>
      <w:r w:rsidR="002D2515">
        <w:t>"</w:t>
      </w:r>
      <w:r>
        <w:t>LAC</w:t>
      </w:r>
      <w:r w:rsidR="002D2515">
        <w:t>"</w:t>
      </w:r>
      <w:r>
        <w:t xml:space="preserve"> type=</w:t>
      </w:r>
      <w:r w:rsidR="002D2515">
        <w:t>"</w:t>
      </w:r>
      <w:r>
        <w:t>unsignedInt</w:t>
      </w:r>
      <w:r w:rsidR="002D2515">
        <w:t>"</w:t>
      </w:r>
      <w:r>
        <w:t xml:space="preserve"> minOccurs=</w:t>
      </w:r>
      <w:r w:rsidR="002D2515">
        <w:t>"</w:t>
      </w:r>
      <w:r>
        <w:t>0</w:t>
      </w:r>
      <w:r w:rsidR="002D2515">
        <w:t>"</w:t>
      </w:r>
      <w:r>
        <w:t>/&gt;</w:t>
      </w:r>
    </w:p>
    <w:p w14:paraId="7E96FA1E" w14:textId="77777777" w:rsidR="003057E8" w:rsidRDefault="003057E8" w:rsidP="003057E8">
      <w:pPr>
        <w:pStyle w:val="PL"/>
      </w:pPr>
      <w:r>
        <w:tab/>
      </w:r>
      <w:r>
        <w:tab/>
      </w:r>
      <w:r>
        <w:tab/>
      </w:r>
      <w:r>
        <w:tab/>
        <w:t>&lt;element name=</w:t>
      </w:r>
      <w:r w:rsidR="002D2515">
        <w:t>"</w:t>
      </w:r>
      <w:r>
        <w:t>RAC</w:t>
      </w:r>
      <w:r w:rsidR="002D2515">
        <w:t>"</w:t>
      </w:r>
      <w:r>
        <w:t xml:space="preserve"> type=</w:t>
      </w:r>
      <w:r w:rsidR="002D2515">
        <w:t>"</w:t>
      </w:r>
      <w:r>
        <w:t>unsignedInt</w:t>
      </w:r>
      <w:r w:rsidR="002D2515">
        <w:t>"</w:t>
      </w:r>
      <w:r>
        <w:t xml:space="preserve"> minOccurs=</w:t>
      </w:r>
      <w:r w:rsidR="002D2515">
        <w:t>"</w:t>
      </w:r>
      <w:r>
        <w:t>0</w:t>
      </w:r>
      <w:r w:rsidR="002D2515">
        <w:t>"</w:t>
      </w:r>
      <w:r>
        <w:t>/&gt;</w:t>
      </w:r>
    </w:p>
    <w:p w14:paraId="0106433E" w14:textId="77777777" w:rsidR="003057E8" w:rsidRDefault="003057E8" w:rsidP="003057E8">
      <w:pPr>
        <w:pStyle w:val="PL"/>
      </w:pPr>
      <w:r>
        <w:tab/>
      </w:r>
      <w:r>
        <w:tab/>
      </w:r>
      <w:r>
        <w:tab/>
      </w:r>
      <w:r>
        <w:tab/>
        <w:t>&lt;element name=</w:t>
      </w:r>
      <w:r w:rsidR="002D2515">
        <w:t>"</w:t>
      </w:r>
      <w:r>
        <w:t>URA</w:t>
      </w:r>
      <w:r w:rsidR="002D2515">
        <w:t>"</w:t>
      </w:r>
      <w:r>
        <w:t xml:space="preserve"> type=</w:t>
      </w:r>
      <w:r w:rsidR="002D2515">
        <w:t>"</w:t>
      </w:r>
      <w:r>
        <w:t>unsignedInt</w:t>
      </w:r>
      <w:r w:rsidR="002D2515">
        <w:t>"</w:t>
      </w:r>
      <w:r>
        <w:t xml:space="preserve"> minOccurs=</w:t>
      </w:r>
      <w:r w:rsidR="002D2515">
        <w:t>"</w:t>
      </w:r>
      <w:r>
        <w:t>0</w:t>
      </w:r>
      <w:r w:rsidR="002D2515">
        <w:t>"</w:t>
      </w:r>
      <w:r>
        <w:t>/&gt;</w:t>
      </w:r>
    </w:p>
    <w:p w14:paraId="684E5C31" w14:textId="77777777" w:rsidR="003057E8" w:rsidRDefault="003057E8" w:rsidP="003057E8">
      <w:pPr>
        <w:pStyle w:val="PL"/>
      </w:pPr>
      <w:r>
        <w:tab/>
      </w:r>
      <w:r>
        <w:tab/>
      </w:r>
      <w:r>
        <w:tab/>
      </w:r>
      <w:r>
        <w:tab/>
        <w:t>&lt;element name=</w:t>
      </w:r>
      <w:r w:rsidR="002D2515">
        <w:t>"</w:t>
      </w:r>
      <w:r>
        <w:t>PCPICHScramblingCode</w:t>
      </w:r>
      <w:r w:rsidR="002D2515">
        <w:t>"</w:t>
      </w:r>
      <w:r>
        <w:t xml:space="preserve"> type=</w:t>
      </w:r>
      <w:r w:rsidR="002D2515">
        <w:t>"</w:t>
      </w:r>
      <w:r>
        <w:t>unsignedInt</w:t>
      </w:r>
      <w:r w:rsidR="002D2515">
        <w:t>"</w:t>
      </w:r>
      <w:r>
        <w:t xml:space="preserve"> minOccurs=</w:t>
      </w:r>
      <w:r w:rsidR="002D2515">
        <w:t>"</w:t>
      </w:r>
      <w:r>
        <w:t>0</w:t>
      </w:r>
      <w:r w:rsidR="002D2515">
        <w:t>"</w:t>
      </w:r>
      <w:r>
        <w:t>/&gt;</w:t>
      </w:r>
    </w:p>
    <w:p w14:paraId="2133A643" w14:textId="77777777" w:rsidR="003057E8" w:rsidRDefault="003057E8" w:rsidP="003057E8">
      <w:pPr>
        <w:pStyle w:val="PL"/>
      </w:pPr>
      <w:r>
        <w:tab/>
      </w:r>
      <w:r>
        <w:tab/>
      </w:r>
      <w:r>
        <w:tab/>
      </w:r>
      <w:r>
        <w:tab/>
        <w:t>&lt;element name=</w:t>
      </w:r>
      <w:r w:rsidR="002D2515">
        <w:t>"</w:t>
      </w:r>
      <w:r>
        <w:t>PCPICHTxPower</w:t>
      </w:r>
      <w:r w:rsidR="002D2515">
        <w:t>"</w:t>
      </w:r>
      <w:r>
        <w:t xml:space="preserve"> type=</w:t>
      </w:r>
      <w:r w:rsidR="002D2515">
        <w:t>"</w:t>
      </w:r>
      <w:r>
        <w:t>integer</w:t>
      </w:r>
      <w:r w:rsidR="002D2515">
        <w:t>"</w:t>
      </w:r>
      <w:r>
        <w:t xml:space="preserve"> minOccurs=</w:t>
      </w:r>
      <w:r w:rsidR="002D2515">
        <w:t>"</w:t>
      </w:r>
      <w:r>
        <w:t>0</w:t>
      </w:r>
      <w:r w:rsidR="002D2515">
        <w:t>"</w:t>
      </w:r>
      <w:r>
        <w:t>/&gt;</w:t>
      </w:r>
    </w:p>
    <w:p w14:paraId="557E0AD7" w14:textId="77777777" w:rsidR="003057E8" w:rsidRDefault="003057E8" w:rsidP="003057E8">
      <w:pPr>
        <w:pStyle w:val="PL"/>
      </w:pPr>
      <w:r>
        <w:tab/>
      </w:r>
      <w:r>
        <w:tab/>
      </w:r>
      <w:r>
        <w:tab/>
        <w:t>&lt;/sequence&gt;</w:t>
      </w:r>
    </w:p>
    <w:p w14:paraId="5F72C447" w14:textId="77777777" w:rsidR="003057E8" w:rsidRDefault="003057E8" w:rsidP="003057E8">
      <w:pPr>
        <w:pStyle w:val="PL"/>
      </w:pPr>
      <w:r>
        <w:tab/>
      </w:r>
      <w:r>
        <w:tab/>
        <w:t>&lt;/complexType&gt;</w:t>
      </w:r>
    </w:p>
    <w:p w14:paraId="50E0C064" w14:textId="77777777" w:rsidR="003057E8" w:rsidRDefault="003057E8" w:rsidP="003057E8">
      <w:pPr>
        <w:pStyle w:val="PL"/>
      </w:pPr>
      <w:r>
        <w:tab/>
        <w:t>&lt;/element&gt;</w:t>
      </w:r>
    </w:p>
    <w:p w14:paraId="5941AC0C" w14:textId="77777777" w:rsidR="003057E8" w:rsidRDefault="003057E8" w:rsidP="003057E8">
      <w:pPr>
        <w:pStyle w:val="PL"/>
      </w:pPr>
      <w:r>
        <w:tab/>
        <w:t>&lt;element name=</w:t>
      </w:r>
      <w:r w:rsidR="002D2515">
        <w:t>"</w:t>
      </w:r>
      <w:r>
        <w:t>InterFreqCell</w:t>
      </w:r>
      <w:r w:rsidR="002D2515">
        <w:t>"</w:t>
      </w:r>
      <w:r>
        <w:t>&gt;</w:t>
      </w:r>
    </w:p>
    <w:p w14:paraId="47721B88" w14:textId="77777777" w:rsidR="003057E8" w:rsidRDefault="003057E8" w:rsidP="003057E8">
      <w:pPr>
        <w:pStyle w:val="PL"/>
      </w:pPr>
      <w:r>
        <w:tab/>
      </w:r>
      <w:r>
        <w:tab/>
        <w:t>&lt;complexType&gt;</w:t>
      </w:r>
    </w:p>
    <w:p w14:paraId="7F96FBB5" w14:textId="77777777" w:rsidR="003057E8" w:rsidRDefault="003057E8" w:rsidP="003057E8">
      <w:pPr>
        <w:pStyle w:val="PL"/>
      </w:pPr>
      <w:r>
        <w:tab/>
      </w:r>
      <w:r>
        <w:tab/>
      </w:r>
      <w:r>
        <w:tab/>
        <w:t>&lt;sequence&gt;</w:t>
      </w:r>
    </w:p>
    <w:p w14:paraId="5E433DA5" w14:textId="77777777" w:rsidR="009F379F" w:rsidRPr="009F379F" w:rsidRDefault="009F379F" w:rsidP="009F379F">
      <w:pPr>
        <w:pStyle w:val="PL"/>
        <w:rPr>
          <w:lang w:val="fr-FR"/>
        </w:rPr>
      </w:pPr>
      <w:r w:rsidRPr="006A1056">
        <w:tab/>
      </w:r>
      <w:r w:rsidRPr="006A1056">
        <w:tab/>
      </w:r>
      <w:r w:rsidRPr="006A1056">
        <w:tab/>
      </w:r>
      <w:r w:rsidRPr="006A1056">
        <w:tab/>
      </w:r>
      <w:r w:rsidRPr="009F379F">
        <w:rPr>
          <w:lang w:val="fr-FR"/>
        </w:rPr>
        <w:t>&lt;element ref="cd:Modifier" minOccurs="0"/&gt;</w:t>
      </w:r>
    </w:p>
    <w:p w14:paraId="54A0DC8D" w14:textId="77777777" w:rsidR="003057E8" w:rsidRDefault="003057E8" w:rsidP="003057E8">
      <w:pPr>
        <w:pStyle w:val="PL"/>
      </w:pPr>
      <w:r w:rsidRPr="009F379F">
        <w:rPr>
          <w:lang w:val="fr-FR"/>
        </w:rPr>
        <w:tab/>
      </w:r>
      <w:r w:rsidRPr="009F379F">
        <w:rPr>
          <w:lang w:val="fr-FR"/>
        </w:rPr>
        <w:tab/>
      </w:r>
      <w:r w:rsidRPr="009F379F">
        <w:rPr>
          <w:lang w:val="fr-FR"/>
        </w:rPr>
        <w:tab/>
      </w:r>
      <w:r w:rsidRPr="009F379F">
        <w:rPr>
          <w:lang w:val="fr-FR"/>
        </w:rPr>
        <w:tab/>
      </w:r>
      <w:r>
        <w:t>&lt;element name=</w:t>
      </w:r>
      <w:r w:rsidR="002D2515">
        <w:t>"</w:t>
      </w:r>
      <w:r>
        <w:t>Enable</w:t>
      </w:r>
      <w:r w:rsidR="002D2515">
        <w:t>"</w:t>
      </w:r>
      <w:r>
        <w:t xml:space="preserve"> type=</w:t>
      </w:r>
      <w:r w:rsidR="002D2515">
        <w:t>"</w:t>
      </w:r>
      <w:r>
        <w:t>boolean</w:t>
      </w:r>
      <w:r w:rsidR="002D2515">
        <w:t>"</w:t>
      </w:r>
      <w:r>
        <w:t xml:space="preserve"> minOccurs=</w:t>
      </w:r>
      <w:r w:rsidR="002D2515">
        <w:t>"</w:t>
      </w:r>
      <w:r>
        <w:t>0</w:t>
      </w:r>
      <w:r w:rsidR="002D2515">
        <w:t>"</w:t>
      </w:r>
      <w:r>
        <w:t>/&gt;</w:t>
      </w:r>
    </w:p>
    <w:p w14:paraId="3A39DF7F" w14:textId="77777777" w:rsidR="003057E8" w:rsidRDefault="003057E8" w:rsidP="003057E8">
      <w:pPr>
        <w:pStyle w:val="PL"/>
      </w:pPr>
      <w:r>
        <w:tab/>
      </w:r>
      <w:r>
        <w:tab/>
      </w:r>
      <w:r>
        <w:tab/>
      </w:r>
      <w:r>
        <w:tab/>
        <w:t>&lt;element name=</w:t>
      </w:r>
      <w:r w:rsidR="002D2515">
        <w:t>"</w:t>
      </w:r>
      <w:r>
        <w:t>MustInclude</w:t>
      </w:r>
      <w:r w:rsidR="002D2515">
        <w:t>"</w:t>
      </w:r>
      <w:r>
        <w:t xml:space="preserve"> type=</w:t>
      </w:r>
      <w:r w:rsidR="002D2515">
        <w:t>"</w:t>
      </w:r>
      <w:r>
        <w:t>boolean</w:t>
      </w:r>
      <w:r w:rsidR="002D2515">
        <w:t>"</w:t>
      </w:r>
      <w:r>
        <w:t xml:space="preserve"> minOccurs=</w:t>
      </w:r>
      <w:r w:rsidR="002D2515">
        <w:t>"</w:t>
      </w:r>
      <w:r>
        <w:t>0</w:t>
      </w:r>
      <w:r w:rsidR="002D2515">
        <w:t>"</w:t>
      </w:r>
      <w:r>
        <w:t>/&gt;</w:t>
      </w:r>
    </w:p>
    <w:p w14:paraId="593FCF8C" w14:textId="77777777" w:rsidR="003057E8" w:rsidRDefault="003057E8" w:rsidP="003057E8">
      <w:pPr>
        <w:pStyle w:val="PL"/>
      </w:pPr>
      <w:r>
        <w:tab/>
      </w:r>
      <w:r>
        <w:tab/>
      </w:r>
      <w:r>
        <w:tab/>
      </w:r>
      <w:r>
        <w:tab/>
        <w:t>&lt;element name=</w:t>
      </w:r>
      <w:r w:rsidR="002D2515">
        <w:t>"</w:t>
      </w:r>
      <w:r>
        <w:t>PLMNID</w:t>
      </w:r>
      <w:r w:rsidR="002D2515">
        <w:t>"</w:t>
      </w:r>
      <w:r>
        <w:t xml:space="preserve"> type=</w:t>
      </w:r>
      <w:r w:rsidR="002D2515">
        <w:t>"</w:t>
      </w:r>
      <w:r>
        <w:t>string</w:t>
      </w:r>
      <w:r w:rsidR="002D2515">
        <w:t>"</w:t>
      </w:r>
      <w:r>
        <w:t xml:space="preserve"> minOccurs=</w:t>
      </w:r>
      <w:r w:rsidR="002D2515">
        <w:t>"</w:t>
      </w:r>
      <w:r>
        <w:t>0</w:t>
      </w:r>
      <w:r w:rsidR="002D2515">
        <w:t>"</w:t>
      </w:r>
      <w:r>
        <w:t>/&gt;</w:t>
      </w:r>
    </w:p>
    <w:p w14:paraId="000A017C" w14:textId="77777777" w:rsidR="003057E8" w:rsidRDefault="003057E8" w:rsidP="003057E8">
      <w:pPr>
        <w:pStyle w:val="PL"/>
      </w:pPr>
      <w:r>
        <w:tab/>
      </w:r>
      <w:r>
        <w:tab/>
      </w:r>
      <w:r>
        <w:tab/>
      </w:r>
      <w:r>
        <w:tab/>
        <w:t>&lt;element name=</w:t>
      </w:r>
      <w:r w:rsidR="002D2515">
        <w:t>"</w:t>
      </w:r>
      <w:r>
        <w:t>RNCID</w:t>
      </w:r>
      <w:r w:rsidR="002D2515">
        <w:t>"</w:t>
      </w:r>
      <w:r>
        <w:t xml:space="preserve"> type=</w:t>
      </w:r>
      <w:r w:rsidR="002D2515">
        <w:t>"</w:t>
      </w:r>
      <w:r>
        <w:t>unsignedInt</w:t>
      </w:r>
      <w:r w:rsidR="002D2515">
        <w:t>"</w:t>
      </w:r>
      <w:r>
        <w:t xml:space="preserve"> minOccurs=</w:t>
      </w:r>
      <w:r w:rsidR="002D2515">
        <w:t>"</w:t>
      </w:r>
      <w:r>
        <w:t>0</w:t>
      </w:r>
      <w:r w:rsidR="002D2515">
        <w:t>"</w:t>
      </w:r>
      <w:r>
        <w:t>/&gt;</w:t>
      </w:r>
    </w:p>
    <w:p w14:paraId="1AE79A70" w14:textId="77777777" w:rsidR="003057E8" w:rsidRDefault="003057E8" w:rsidP="003057E8">
      <w:pPr>
        <w:pStyle w:val="PL"/>
      </w:pPr>
      <w:r>
        <w:tab/>
      </w:r>
      <w:r>
        <w:tab/>
      </w:r>
      <w:r>
        <w:tab/>
      </w:r>
      <w:r>
        <w:tab/>
        <w:t>&lt;element name=</w:t>
      </w:r>
      <w:r w:rsidR="002D2515">
        <w:t>"</w:t>
      </w:r>
      <w:r>
        <w:t>CID</w:t>
      </w:r>
      <w:r w:rsidR="002D2515">
        <w:t>"</w:t>
      </w:r>
      <w:r>
        <w:t xml:space="preserve"> type=</w:t>
      </w:r>
      <w:r w:rsidR="002D2515">
        <w:t>"</w:t>
      </w:r>
      <w:r>
        <w:t>unsignedInt</w:t>
      </w:r>
      <w:r w:rsidR="002D2515">
        <w:t>"</w:t>
      </w:r>
      <w:r>
        <w:t xml:space="preserve"> minOccurs=</w:t>
      </w:r>
      <w:r w:rsidR="002D2515">
        <w:t>"</w:t>
      </w:r>
      <w:r>
        <w:t>0</w:t>
      </w:r>
      <w:r w:rsidR="002D2515">
        <w:t>"</w:t>
      </w:r>
      <w:r>
        <w:t>/&gt;</w:t>
      </w:r>
    </w:p>
    <w:p w14:paraId="421C6A7E" w14:textId="77777777" w:rsidR="003057E8" w:rsidRDefault="003057E8" w:rsidP="003057E8">
      <w:pPr>
        <w:pStyle w:val="PL"/>
      </w:pPr>
      <w:r>
        <w:tab/>
      </w:r>
      <w:r>
        <w:tab/>
      </w:r>
      <w:r>
        <w:tab/>
      </w:r>
      <w:r>
        <w:tab/>
        <w:t>&lt;element name=</w:t>
      </w:r>
      <w:r w:rsidR="002D2515">
        <w:t>"</w:t>
      </w:r>
      <w:r>
        <w:t>LAC</w:t>
      </w:r>
      <w:r w:rsidR="002D2515">
        <w:t>"</w:t>
      </w:r>
      <w:r>
        <w:t xml:space="preserve"> type=</w:t>
      </w:r>
      <w:r w:rsidR="002D2515">
        <w:t>"</w:t>
      </w:r>
      <w:r>
        <w:t>unsignedInt</w:t>
      </w:r>
      <w:r w:rsidR="002D2515">
        <w:t>"</w:t>
      </w:r>
      <w:r>
        <w:t xml:space="preserve"> minOccurs=</w:t>
      </w:r>
      <w:r w:rsidR="002D2515">
        <w:t>"</w:t>
      </w:r>
      <w:r>
        <w:t>0</w:t>
      </w:r>
      <w:r w:rsidR="002D2515">
        <w:t>"</w:t>
      </w:r>
      <w:r>
        <w:t>/&gt;</w:t>
      </w:r>
    </w:p>
    <w:p w14:paraId="572E46E7" w14:textId="77777777" w:rsidR="003057E8" w:rsidRDefault="003057E8" w:rsidP="003057E8">
      <w:pPr>
        <w:pStyle w:val="PL"/>
      </w:pPr>
      <w:r>
        <w:tab/>
      </w:r>
      <w:r>
        <w:tab/>
      </w:r>
      <w:r>
        <w:tab/>
      </w:r>
      <w:r>
        <w:tab/>
        <w:t>&lt;element name=</w:t>
      </w:r>
      <w:r w:rsidR="002D2515">
        <w:t>"</w:t>
      </w:r>
      <w:r>
        <w:t>RAC</w:t>
      </w:r>
      <w:r w:rsidR="002D2515">
        <w:t>"</w:t>
      </w:r>
      <w:r>
        <w:t xml:space="preserve"> type=</w:t>
      </w:r>
      <w:r w:rsidR="002D2515">
        <w:t>"</w:t>
      </w:r>
      <w:r>
        <w:t>unsignedInt</w:t>
      </w:r>
      <w:r w:rsidR="002D2515">
        <w:t>"</w:t>
      </w:r>
      <w:r>
        <w:t xml:space="preserve"> minOccurs=</w:t>
      </w:r>
      <w:r w:rsidR="002D2515">
        <w:t>"</w:t>
      </w:r>
      <w:r>
        <w:t>0</w:t>
      </w:r>
      <w:r w:rsidR="002D2515">
        <w:t>"</w:t>
      </w:r>
      <w:r>
        <w:t>/&gt;</w:t>
      </w:r>
    </w:p>
    <w:p w14:paraId="2562F1AC" w14:textId="77777777" w:rsidR="003057E8" w:rsidRDefault="003057E8" w:rsidP="003057E8">
      <w:pPr>
        <w:pStyle w:val="PL"/>
      </w:pPr>
      <w:r>
        <w:tab/>
      </w:r>
      <w:r>
        <w:tab/>
      </w:r>
      <w:r>
        <w:tab/>
      </w:r>
      <w:r>
        <w:tab/>
        <w:t>&lt;element name=</w:t>
      </w:r>
      <w:r w:rsidR="002D2515">
        <w:t>"</w:t>
      </w:r>
      <w:r>
        <w:t>URA</w:t>
      </w:r>
      <w:r w:rsidR="002D2515">
        <w:t>"</w:t>
      </w:r>
      <w:r>
        <w:t xml:space="preserve"> type=</w:t>
      </w:r>
      <w:r w:rsidR="002D2515">
        <w:t>"</w:t>
      </w:r>
      <w:r>
        <w:t>unsignedInt</w:t>
      </w:r>
      <w:r w:rsidR="002D2515">
        <w:t>"</w:t>
      </w:r>
      <w:r>
        <w:t xml:space="preserve"> minOccurs=</w:t>
      </w:r>
      <w:r w:rsidR="002D2515">
        <w:t>"</w:t>
      </w:r>
      <w:r>
        <w:t>0</w:t>
      </w:r>
      <w:r w:rsidR="002D2515">
        <w:t>"</w:t>
      </w:r>
      <w:r>
        <w:t>/&gt;</w:t>
      </w:r>
    </w:p>
    <w:p w14:paraId="5FDE2095" w14:textId="77777777" w:rsidR="003057E8" w:rsidRDefault="003057E8" w:rsidP="003057E8">
      <w:pPr>
        <w:pStyle w:val="PL"/>
      </w:pPr>
      <w:r>
        <w:tab/>
      </w:r>
      <w:r>
        <w:tab/>
      </w:r>
      <w:r>
        <w:tab/>
      </w:r>
      <w:r>
        <w:tab/>
        <w:t>&lt;element name=</w:t>
      </w:r>
      <w:r w:rsidR="002D2515">
        <w:t>"</w:t>
      </w:r>
      <w:r>
        <w:t>UARFCNUL</w:t>
      </w:r>
      <w:r w:rsidR="002D2515">
        <w:t>"</w:t>
      </w:r>
      <w:r>
        <w:t xml:space="preserve"> type=</w:t>
      </w:r>
      <w:r w:rsidR="002D2515">
        <w:t>"</w:t>
      </w:r>
      <w:r>
        <w:t>unsignedInt</w:t>
      </w:r>
      <w:r w:rsidR="002D2515">
        <w:t>"</w:t>
      </w:r>
      <w:r>
        <w:t xml:space="preserve"> minOccurs=</w:t>
      </w:r>
      <w:r w:rsidR="002D2515">
        <w:t>"</w:t>
      </w:r>
      <w:r>
        <w:t>0</w:t>
      </w:r>
      <w:r w:rsidR="002D2515">
        <w:t>"</w:t>
      </w:r>
      <w:r>
        <w:t>/&gt;</w:t>
      </w:r>
    </w:p>
    <w:p w14:paraId="6794F0CF" w14:textId="77777777" w:rsidR="003057E8" w:rsidRDefault="003057E8" w:rsidP="003057E8">
      <w:pPr>
        <w:pStyle w:val="PL"/>
      </w:pPr>
      <w:r>
        <w:tab/>
      </w:r>
      <w:r>
        <w:tab/>
      </w:r>
      <w:r>
        <w:tab/>
      </w:r>
      <w:r>
        <w:tab/>
        <w:t>&lt;element name=</w:t>
      </w:r>
      <w:r w:rsidR="002D2515">
        <w:t>"</w:t>
      </w:r>
      <w:r>
        <w:t>UARFCNDL</w:t>
      </w:r>
      <w:r w:rsidR="002D2515">
        <w:t>"</w:t>
      </w:r>
      <w:r>
        <w:t xml:space="preserve"> type=</w:t>
      </w:r>
      <w:r w:rsidR="002D2515">
        <w:t>"</w:t>
      </w:r>
      <w:r>
        <w:t>unsignedInt</w:t>
      </w:r>
      <w:r w:rsidR="002D2515">
        <w:t>"</w:t>
      </w:r>
      <w:r>
        <w:t xml:space="preserve"> minOccurs=</w:t>
      </w:r>
      <w:r w:rsidR="002D2515">
        <w:t>"</w:t>
      </w:r>
      <w:r>
        <w:t>0</w:t>
      </w:r>
      <w:r w:rsidR="002D2515">
        <w:t>"</w:t>
      </w:r>
      <w:r>
        <w:t>/&gt;</w:t>
      </w:r>
    </w:p>
    <w:p w14:paraId="57E718A1" w14:textId="77777777" w:rsidR="003057E8" w:rsidRDefault="003057E8" w:rsidP="003057E8">
      <w:pPr>
        <w:pStyle w:val="PL"/>
      </w:pPr>
      <w:r>
        <w:tab/>
      </w:r>
      <w:r>
        <w:tab/>
      </w:r>
      <w:r>
        <w:tab/>
      </w:r>
      <w:r>
        <w:tab/>
        <w:t>&lt;element name=</w:t>
      </w:r>
      <w:r w:rsidR="002D2515">
        <w:t>"</w:t>
      </w:r>
      <w:r>
        <w:t>PCPICHScramblingCode</w:t>
      </w:r>
      <w:r w:rsidR="002D2515">
        <w:t>"</w:t>
      </w:r>
      <w:r>
        <w:t xml:space="preserve"> type=</w:t>
      </w:r>
      <w:r w:rsidR="002D2515">
        <w:t>"</w:t>
      </w:r>
      <w:r>
        <w:t>unsignedInt</w:t>
      </w:r>
      <w:r w:rsidR="002D2515">
        <w:t>"</w:t>
      </w:r>
      <w:r>
        <w:t xml:space="preserve"> minOccurs=</w:t>
      </w:r>
      <w:r w:rsidR="002D2515">
        <w:t>"</w:t>
      </w:r>
      <w:r>
        <w:t>0</w:t>
      </w:r>
      <w:r w:rsidR="002D2515">
        <w:t>"</w:t>
      </w:r>
      <w:r>
        <w:t>/&gt;</w:t>
      </w:r>
    </w:p>
    <w:p w14:paraId="57A8B3C0" w14:textId="77777777" w:rsidR="003057E8" w:rsidRDefault="003057E8" w:rsidP="003057E8">
      <w:pPr>
        <w:pStyle w:val="PL"/>
      </w:pPr>
      <w:r>
        <w:tab/>
      </w:r>
      <w:r>
        <w:tab/>
      </w:r>
      <w:r>
        <w:tab/>
      </w:r>
      <w:r>
        <w:tab/>
        <w:t>&lt;element name=</w:t>
      </w:r>
      <w:r w:rsidR="002D2515">
        <w:t>"</w:t>
      </w:r>
      <w:r>
        <w:t>PCPICHTxPower</w:t>
      </w:r>
      <w:r w:rsidR="002D2515">
        <w:t>"</w:t>
      </w:r>
      <w:r>
        <w:t xml:space="preserve"> type=</w:t>
      </w:r>
      <w:r w:rsidR="002D2515">
        <w:t>"</w:t>
      </w:r>
      <w:r>
        <w:t>integer</w:t>
      </w:r>
      <w:r w:rsidR="002D2515">
        <w:t>"</w:t>
      </w:r>
      <w:r>
        <w:t xml:space="preserve"> minOccurs=</w:t>
      </w:r>
      <w:r w:rsidR="002D2515">
        <w:t>"</w:t>
      </w:r>
      <w:r>
        <w:t>0</w:t>
      </w:r>
      <w:r w:rsidR="002D2515">
        <w:t>"</w:t>
      </w:r>
      <w:r>
        <w:t>/&gt;</w:t>
      </w:r>
    </w:p>
    <w:p w14:paraId="7E04AFBA" w14:textId="77777777" w:rsidR="003057E8" w:rsidRDefault="003057E8" w:rsidP="003057E8">
      <w:pPr>
        <w:pStyle w:val="PL"/>
      </w:pPr>
      <w:r>
        <w:tab/>
      </w:r>
      <w:r>
        <w:tab/>
      </w:r>
      <w:r>
        <w:tab/>
        <w:t>&lt;/sequence&gt;</w:t>
      </w:r>
    </w:p>
    <w:p w14:paraId="14D670C1" w14:textId="77777777" w:rsidR="003057E8" w:rsidRDefault="003057E8" w:rsidP="003057E8">
      <w:pPr>
        <w:pStyle w:val="PL"/>
      </w:pPr>
      <w:r>
        <w:tab/>
      </w:r>
      <w:r>
        <w:tab/>
        <w:t>&lt;/complexType&gt;</w:t>
      </w:r>
    </w:p>
    <w:p w14:paraId="01B04B19" w14:textId="77777777" w:rsidR="003057E8" w:rsidRDefault="003057E8" w:rsidP="003057E8">
      <w:pPr>
        <w:pStyle w:val="PL"/>
      </w:pPr>
      <w:r>
        <w:tab/>
        <w:t>&lt;/element&gt;</w:t>
      </w:r>
    </w:p>
    <w:p w14:paraId="633DAD49" w14:textId="77777777" w:rsidR="003057E8" w:rsidRDefault="003057E8" w:rsidP="003057E8">
      <w:pPr>
        <w:pStyle w:val="PL"/>
      </w:pPr>
      <w:r>
        <w:tab/>
        <w:t>&lt;element name=</w:t>
      </w:r>
      <w:r w:rsidR="002D2515">
        <w:t>"</w:t>
      </w:r>
      <w:r>
        <w:t>InterRATCell</w:t>
      </w:r>
      <w:r w:rsidR="002D2515">
        <w:t>"</w:t>
      </w:r>
      <w:r>
        <w:t>&gt;</w:t>
      </w:r>
    </w:p>
    <w:p w14:paraId="502DB3FF" w14:textId="77777777" w:rsidR="003057E8" w:rsidRDefault="003057E8" w:rsidP="003057E8">
      <w:pPr>
        <w:pStyle w:val="PL"/>
      </w:pPr>
      <w:r>
        <w:tab/>
      </w:r>
      <w:r>
        <w:tab/>
        <w:t>&lt;complexType&gt;</w:t>
      </w:r>
    </w:p>
    <w:p w14:paraId="045F0C64" w14:textId="77777777" w:rsidR="003057E8" w:rsidRDefault="003057E8" w:rsidP="003057E8">
      <w:pPr>
        <w:pStyle w:val="PL"/>
      </w:pPr>
      <w:r>
        <w:tab/>
      </w:r>
      <w:r>
        <w:tab/>
      </w:r>
      <w:r>
        <w:tab/>
        <w:t>&lt;sequence&gt;</w:t>
      </w:r>
    </w:p>
    <w:p w14:paraId="4D6B0822" w14:textId="77777777" w:rsidR="003057E8" w:rsidRDefault="003057E8" w:rsidP="003057E8">
      <w:pPr>
        <w:pStyle w:val="PL"/>
      </w:pPr>
      <w:r>
        <w:tab/>
      </w:r>
      <w:r>
        <w:tab/>
      </w:r>
      <w:r>
        <w:tab/>
      </w:r>
      <w:r>
        <w:tab/>
        <w:t>&lt;element name=</w:t>
      </w:r>
      <w:r w:rsidR="002D2515">
        <w:t>"</w:t>
      </w:r>
      <w:r>
        <w:t>GSM</w:t>
      </w:r>
      <w:r w:rsidR="002D2515">
        <w:t>"</w:t>
      </w:r>
      <w:r>
        <w:t xml:space="preserve"> minOccurs=</w:t>
      </w:r>
      <w:r w:rsidR="002D2515">
        <w:t>"</w:t>
      </w:r>
      <w:r>
        <w:t>0</w:t>
      </w:r>
      <w:r w:rsidR="002D2515">
        <w:t>"</w:t>
      </w:r>
      <w:r>
        <w:t xml:space="preserve"> maxOccurs=</w:t>
      </w:r>
      <w:r w:rsidR="002D2515">
        <w:t>"</w:t>
      </w:r>
      <w:r>
        <w:t>unbounded</w:t>
      </w:r>
      <w:r w:rsidR="002D2515">
        <w:t>"</w:t>
      </w:r>
      <w:r>
        <w:t>&gt;</w:t>
      </w:r>
    </w:p>
    <w:p w14:paraId="1E23D5D9" w14:textId="77777777" w:rsidR="003057E8" w:rsidRDefault="003057E8" w:rsidP="003057E8">
      <w:pPr>
        <w:pStyle w:val="PL"/>
      </w:pPr>
      <w:r>
        <w:tab/>
      </w:r>
      <w:r>
        <w:tab/>
      </w:r>
      <w:r>
        <w:tab/>
      </w:r>
      <w:r>
        <w:tab/>
      </w:r>
      <w:r>
        <w:tab/>
        <w:t>&lt;complexType&gt;</w:t>
      </w:r>
    </w:p>
    <w:p w14:paraId="5FCFA2F9" w14:textId="77777777" w:rsidR="003057E8" w:rsidRDefault="003057E8" w:rsidP="003057E8">
      <w:pPr>
        <w:pStyle w:val="PL"/>
      </w:pPr>
      <w:r>
        <w:tab/>
      </w:r>
      <w:r>
        <w:tab/>
      </w:r>
      <w:r>
        <w:tab/>
      </w:r>
      <w:r>
        <w:tab/>
      </w:r>
      <w:r>
        <w:tab/>
      </w:r>
      <w:r>
        <w:tab/>
        <w:t>&lt;sequence&gt;</w:t>
      </w:r>
    </w:p>
    <w:p w14:paraId="3BAC0CB0" w14:textId="77777777" w:rsidR="009F379F" w:rsidRPr="009F379F" w:rsidRDefault="009F379F" w:rsidP="009F379F">
      <w:pPr>
        <w:pStyle w:val="PL"/>
        <w:rPr>
          <w:lang w:val="fr-FR"/>
        </w:rPr>
      </w:pPr>
      <w:r w:rsidRPr="006A1056">
        <w:tab/>
      </w:r>
      <w:r w:rsidRPr="006A1056">
        <w:tab/>
      </w:r>
      <w:r w:rsidRPr="006A1056">
        <w:tab/>
      </w:r>
      <w:r w:rsidRPr="006A1056">
        <w:tab/>
      </w:r>
      <w:r w:rsidRPr="006A1056">
        <w:tab/>
      </w:r>
      <w:r w:rsidRPr="006A1056">
        <w:tab/>
      </w:r>
      <w:r w:rsidRPr="006A1056">
        <w:tab/>
      </w:r>
      <w:r w:rsidRPr="009F379F">
        <w:rPr>
          <w:lang w:val="fr-FR"/>
        </w:rPr>
        <w:t>&lt;element ref="cd:Modifier" minOccurs="0"/&gt;</w:t>
      </w:r>
    </w:p>
    <w:p w14:paraId="526F9ACC" w14:textId="77777777" w:rsidR="003057E8" w:rsidRDefault="003057E8" w:rsidP="003057E8">
      <w:pPr>
        <w:pStyle w:val="PL"/>
      </w:pPr>
      <w:r w:rsidRPr="009F379F">
        <w:rPr>
          <w:lang w:val="fr-FR"/>
        </w:rPr>
        <w:tab/>
      </w:r>
      <w:r w:rsidRPr="009F379F">
        <w:rPr>
          <w:lang w:val="fr-FR"/>
        </w:rPr>
        <w:tab/>
      </w:r>
      <w:r w:rsidRPr="009F379F">
        <w:rPr>
          <w:lang w:val="fr-FR"/>
        </w:rPr>
        <w:tab/>
      </w:r>
      <w:r w:rsidRPr="009F379F">
        <w:rPr>
          <w:lang w:val="fr-FR"/>
        </w:rPr>
        <w:tab/>
      </w:r>
      <w:r w:rsidRPr="009F379F">
        <w:rPr>
          <w:lang w:val="fr-FR"/>
        </w:rPr>
        <w:tab/>
      </w:r>
      <w:r w:rsidRPr="009F379F">
        <w:rPr>
          <w:lang w:val="fr-FR"/>
        </w:rPr>
        <w:tab/>
      </w:r>
      <w:r w:rsidRPr="009F379F">
        <w:rPr>
          <w:lang w:val="fr-FR"/>
        </w:rPr>
        <w:tab/>
      </w:r>
      <w:r>
        <w:t>&lt;element name=</w:t>
      </w:r>
      <w:r w:rsidR="002D2515">
        <w:t>"</w:t>
      </w:r>
      <w:r>
        <w:t>Enable</w:t>
      </w:r>
      <w:r w:rsidR="002D2515">
        <w:t>"</w:t>
      </w:r>
      <w:r>
        <w:t xml:space="preserve"> type=</w:t>
      </w:r>
      <w:r w:rsidR="002D2515">
        <w:t>"</w:t>
      </w:r>
      <w:r>
        <w:t>boolean</w:t>
      </w:r>
      <w:r w:rsidR="002D2515">
        <w:t>"</w:t>
      </w:r>
      <w:r>
        <w:t xml:space="preserve"> minOccurs=</w:t>
      </w:r>
      <w:r w:rsidR="002D2515">
        <w:t>"</w:t>
      </w:r>
      <w:r>
        <w:t>0</w:t>
      </w:r>
      <w:r w:rsidR="002D2515">
        <w:t>"</w:t>
      </w:r>
      <w:r>
        <w:t>/&gt;</w:t>
      </w:r>
    </w:p>
    <w:p w14:paraId="1E925C4D" w14:textId="77777777" w:rsidR="003057E8" w:rsidRDefault="003057E8" w:rsidP="003057E8">
      <w:pPr>
        <w:pStyle w:val="PL"/>
      </w:pPr>
      <w:r>
        <w:tab/>
      </w:r>
      <w:r>
        <w:tab/>
      </w:r>
      <w:r>
        <w:tab/>
      </w:r>
      <w:r>
        <w:tab/>
      </w:r>
      <w:r>
        <w:tab/>
      </w:r>
      <w:r>
        <w:tab/>
      </w:r>
      <w:r>
        <w:tab/>
        <w:t>&lt;element name=</w:t>
      </w:r>
      <w:r w:rsidR="002D2515">
        <w:t>"</w:t>
      </w:r>
      <w:r>
        <w:t>MustInclude</w:t>
      </w:r>
      <w:r w:rsidR="002D2515">
        <w:t>"</w:t>
      </w:r>
      <w:r>
        <w:t xml:space="preserve"> type=</w:t>
      </w:r>
      <w:r w:rsidR="002D2515">
        <w:t>"</w:t>
      </w:r>
      <w:r>
        <w:t>boolean</w:t>
      </w:r>
      <w:r w:rsidR="002D2515">
        <w:t>"</w:t>
      </w:r>
      <w:r>
        <w:t xml:space="preserve"> minOccurs=</w:t>
      </w:r>
      <w:r w:rsidR="002D2515">
        <w:t>"</w:t>
      </w:r>
      <w:r>
        <w:t>0</w:t>
      </w:r>
      <w:r w:rsidR="002D2515">
        <w:t>"</w:t>
      </w:r>
      <w:r>
        <w:t>/&gt;</w:t>
      </w:r>
    </w:p>
    <w:p w14:paraId="6FEBC7CB" w14:textId="77777777" w:rsidR="003057E8" w:rsidRDefault="003057E8" w:rsidP="003057E8">
      <w:pPr>
        <w:pStyle w:val="PL"/>
      </w:pPr>
      <w:r>
        <w:tab/>
      </w:r>
      <w:r>
        <w:tab/>
      </w:r>
      <w:r>
        <w:tab/>
      </w:r>
      <w:r>
        <w:tab/>
      </w:r>
      <w:r>
        <w:tab/>
      </w:r>
      <w:r>
        <w:tab/>
      </w:r>
      <w:r>
        <w:tab/>
        <w:t>&lt;element name=</w:t>
      </w:r>
      <w:r w:rsidR="002D2515">
        <w:t>"</w:t>
      </w:r>
      <w:r>
        <w:t>PLMNID</w:t>
      </w:r>
      <w:r w:rsidR="002D2515">
        <w:t>"</w:t>
      </w:r>
      <w:r>
        <w:t xml:space="preserve"> type=</w:t>
      </w:r>
      <w:r w:rsidR="002D2515">
        <w:t>"</w:t>
      </w:r>
      <w:r>
        <w:t>string</w:t>
      </w:r>
      <w:r w:rsidR="002D2515">
        <w:t>"</w:t>
      </w:r>
      <w:r>
        <w:t xml:space="preserve"> minOccurs=</w:t>
      </w:r>
      <w:r w:rsidR="002D2515">
        <w:t>"</w:t>
      </w:r>
      <w:r>
        <w:t>0</w:t>
      </w:r>
      <w:r w:rsidR="002D2515">
        <w:t>"</w:t>
      </w:r>
      <w:r>
        <w:t>/&gt;</w:t>
      </w:r>
    </w:p>
    <w:p w14:paraId="435C9E13" w14:textId="77777777" w:rsidR="003057E8" w:rsidRDefault="003057E8" w:rsidP="003057E8">
      <w:pPr>
        <w:pStyle w:val="PL"/>
      </w:pPr>
      <w:r>
        <w:tab/>
      </w:r>
      <w:r>
        <w:tab/>
      </w:r>
      <w:r>
        <w:tab/>
      </w:r>
      <w:r>
        <w:tab/>
      </w:r>
      <w:r>
        <w:tab/>
      </w:r>
      <w:r>
        <w:tab/>
      </w:r>
      <w:r>
        <w:tab/>
        <w:t>&lt;element name=</w:t>
      </w:r>
      <w:r w:rsidR="002D2515">
        <w:t>"</w:t>
      </w:r>
      <w:r>
        <w:t>LAC</w:t>
      </w:r>
      <w:r w:rsidR="002D2515">
        <w:t>"</w:t>
      </w:r>
      <w:r>
        <w:t xml:space="preserve"> type=</w:t>
      </w:r>
      <w:r w:rsidR="002D2515">
        <w:t>"</w:t>
      </w:r>
      <w:r>
        <w:t>unsignedInt</w:t>
      </w:r>
      <w:r w:rsidR="002D2515">
        <w:t>"</w:t>
      </w:r>
      <w:r>
        <w:t xml:space="preserve"> minOccurs=</w:t>
      </w:r>
      <w:r w:rsidR="002D2515">
        <w:t>"</w:t>
      </w:r>
      <w:r>
        <w:t>0</w:t>
      </w:r>
      <w:r w:rsidR="002D2515">
        <w:t>"</w:t>
      </w:r>
      <w:r>
        <w:t>/&gt;</w:t>
      </w:r>
    </w:p>
    <w:p w14:paraId="532904F6" w14:textId="77777777" w:rsidR="003057E8" w:rsidRDefault="003057E8" w:rsidP="003057E8">
      <w:pPr>
        <w:pStyle w:val="PL"/>
      </w:pPr>
      <w:r>
        <w:tab/>
      </w:r>
      <w:r>
        <w:tab/>
      </w:r>
      <w:r>
        <w:tab/>
      </w:r>
      <w:r>
        <w:tab/>
      </w:r>
      <w:r>
        <w:tab/>
      </w:r>
      <w:r>
        <w:tab/>
      </w:r>
      <w:r>
        <w:tab/>
        <w:t>&lt;element name=</w:t>
      </w:r>
      <w:r w:rsidR="002D2515">
        <w:t>"</w:t>
      </w:r>
      <w:r>
        <w:t>BSIC</w:t>
      </w:r>
      <w:r w:rsidR="002D2515">
        <w:t>"</w:t>
      </w:r>
      <w:r>
        <w:t xml:space="preserve"> type=</w:t>
      </w:r>
      <w:r w:rsidR="002D2515">
        <w:t>"</w:t>
      </w:r>
      <w:r>
        <w:t>unsignedInt</w:t>
      </w:r>
      <w:r w:rsidR="002D2515">
        <w:t>"</w:t>
      </w:r>
      <w:r>
        <w:t xml:space="preserve"> minOccurs=</w:t>
      </w:r>
      <w:r w:rsidR="002D2515">
        <w:t>"</w:t>
      </w:r>
      <w:r>
        <w:t>0</w:t>
      </w:r>
      <w:r w:rsidR="002D2515">
        <w:t>"</w:t>
      </w:r>
      <w:r>
        <w:t>/&gt;</w:t>
      </w:r>
    </w:p>
    <w:p w14:paraId="67B024D6" w14:textId="77777777" w:rsidR="003057E8" w:rsidRDefault="003057E8" w:rsidP="003057E8">
      <w:pPr>
        <w:pStyle w:val="PL"/>
      </w:pPr>
      <w:r>
        <w:tab/>
      </w:r>
      <w:r>
        <w:tab/>
      </w:r>
      <w:r>
        <w:tab/>
      </w:r>
      <w:r>
        <w:tab/>
      </w:r>
      <w:r>
        <w:tab/>
      </w:r>
      <w:r>
        <w:tab/>
      </w:r>
      <w:r>
        <w:tab/>
        <w:t>&lt;element name=</w:t>
      </w:r>
      <w:r w:rsidR="002D2515">
        <w:t>"</w:t>
      </w:r>
      <w:r>
        <w:t>CI</w:t>
      </w:r>
      <w:r w:rsidR="002D2515">
        <w:t>"</w:t>
      </w:r>
      <w:r>
        <w:t xml:space="preserve"> type=</w:t>
      </w:r>
      <w:r w:rsidR="002D2515">
        <w:t>"</w:t>
      </w:r>
      <w:r>
        <w:t>unsignedInt</w:t>
      </w:r>
      <w:r w:rsidR="002D2515">
        <w:t>"</w:t>
      </w:r>
      <w:r>
        <w:t xml:space="preserve"> minOccurs=</w:t>
      </w:r>
      <w:r w:rsidR="002D2515">
        <w:t>"</w:t>
      </w:r>
      <w:r>
        <w:t>0</w:t>
      </w:r>
      <w:r w:rsidR="002D2515">
        <w:t>"</w:t>
      </w:r>
      <w:r>
        <w:t>/&gt;</w:t>
      </w:r>
    </w:p>
    <w:p w14:paraId="6B820CEB" w14:textId="77777777" w:rsidR="003057E8" w:rsidRDefault="003057E8" w:rsidP="003057E8">
      <w:pPr>
        <w:pStyle w:val="PL"/>
      </w:pPr>
      <w:r>
        <w:tab/>
      </w:r>
      <w:r>
        <w:tab/>
      </w:r>
      <w:r>
        <w:tab/>
      </w:r>
      <w:r>
        <w:tab/>
      </w:r>
      <w:r>
        <w:tab/>
      </w:r>
      <w:r>
        <w:tab/>
      </w:r>
      <w:r>
        <w:tab/>
        <w:t>&lt;element ref=</w:t>
      </w:r>
      <w:r w:rsidR="002D2515">
        <w:t>"</w:t>
      </w:r>
      <w:r>
        <w:t>cd:BandIndicator</w:t>
      </w:r>
      <w:r w:rsidR="002D2515">
        <w:t>"</w:t>
      </w:r>
      <w:r>
        <w:t xml:space="preserve"> minOccurs=</w:t>
      </w:r>
      <w:r w:rsidR="002D2515">
        <w:t>"</w:t>
      </w:r>
      <w:r>
        <w:t>0</w:t>
      </w:r>
      <w:r w:rsidR="002D2515">
        <w:t>"</w:t>
      </w:r>
      <w:r>
        <w:t>/&gt;</w:t>
      </w:r>
    </w:p>
    <w:p w14:paraId="773671C7" w14:textId="77777777" w:rsidR="003057E8" w:rsidRDefault="003057E8" w:rsidP="003057E8">
      <w:pPr>
        <w:pStyle w:val="PL"/>
      </w:pPr>
      <w:r>
        <w:tab/>
      </w:r>
      <w:r>
        <w:tab/>
      </w:r>
      <w:r>
        <w:tab/>
      </w:r>
      <w:r>
        <w:tab/>
      </w:r>
      <w:r>
        <w:tab/>
      </w:r>
      <w:r>
        <w:tab/>
      </w:r>
      <w:r>
        <w:tab/>
        <w:t>&lt;element name=</w:t>
      </w:r>
      <w:r w:rsidR="002D2515">
        <w:t>"</w:t>
      </w:r>
      <w:r>
        <w:t>BCCHARFCN</w:t>
      </w:r>
      <w:r w:rsidR="002D2515">
        <w:t>"</w:t>
      </w:r>
      <w:r>
        <w:t xml:space="preserve"> type=</w:t>
      </w:r>
      <w:r w:rsidR="002D2515">
        <w:t>"</w:t>
      </w:r>
      <w:r>
        <w:t>unsignedInt</w:t>
      </w:r>
      <w:r w:rsidR="002D2515">
        <w:t>"</w:t>
      </w:r>
      <w:r>
        <w:t xml:space="preserve"> minOccurs=</w:t>
      </w:r>
      <w:r w:rsidR="002D2515">
        <w:t>"</w:t>
      </w:r>
      <w:r>
        <w:t>0</w:t>
      </w:r>
      <w:r w:rsidR="002D2515">
        <w:t>"</w:t>
      </w:r>
      <w:r>
        <w:t>/&gt;</w:t>
      </w:r>
    </w:p>
    <w:p w14:paraId="7EB7DA66" w14:textId="77777777" w:rsidR="003057E8" w:rsidRDefault="003057E8" w:rsidP="003057E8">
      <w:pPr>
        <w:pStyle w:val="PL"/>
      </w:pPr>
      <w:r>
        <w:tab/>
      </w:r>
      <w:r>
        <w:tab/>
      </w:r>
      <w:r>
        <w:tab/>
      </w:r>
      <w:r>
        <w:tab/>
      </w:r>
      <w:r>
        <w:tab/>
      </w:r>
      <w:r>
        <w:tab/>
        <w:t>&lt;/sequence&gt;</w:t>
      </w:r>
    </w:p>
    <w:p w14:paraId="6E4265AD" w14:textId="77777777" w:rsidR="003057E8" w:rsidRDefault="003057E8" w:rsidP="003057E8">
      <w:pPr>
        <w:pStyle w:val="PL"/>
      </w:pPr>
      <w:r>
        <w:tab/>
      </w:r>
      <w:r>
        <w:tab/>
      </w:r>
      <w:r>
        <w:tab/>
      </w:r>
      <w:r>
        <w:tab/>
      </w:r>
      <w:r>
        <w:tab/>
        <w:t>&lt;/complexType&gt;</w:t>
      </w:r>
    </w:p>
    <w:p w14:paraId="044389F9" w14:textId="77777777" w:rsidR="003057E8" w:rsidRDefault="003057E8" w:rsidP="003057E8">
      <w:pPr>
        <w:pStyle w:val="PL"/>
      </w:pPr>
      <w:r>
        <w:tab/>
      </w:r>
      <w:r>
        <w:tab/>
      </w:r>
      <w:r>
        <w:tab/>
      </w:r>
      <w:r>
        <w:tab/>
        <w:t>&lt;/element&gt;</w:t>
      </w:r>
    </w:p>
    <w:p w14:paraId="2E10CD21" w14:textId="77777777" w:rsidR="003057E8" w:rsidRDefault="003057E8" w:rsidP="003057E8">
      <w:pPr>
        <w:pStyle w:val="PL"/>
      </w:pPr>
      <w:r>
        <w:tab/>
      </w:r>
      <w:r>
        <w:tab/>
      </w:r>
      <w:r>
        <w:tab/>
        <w:t>&lt;/sequence&gt;</w:t>
      </w:r>
    </w:p>
    <w:p w14:paraId="559A4341" w14:textId="77777777" w:rsidR="003057E8" w:rsidRDefault="003057E8" w:rsidP="003057E8">
      <w:pPr>
        <w:pStyle w:val="PL"/>
      </w:pPr>
      <w:r>
        <w:tab/>
      </w:r>
      <w:r>
        <w:tab/>
        <w:t>&lt;/complexType&gt;</w:t>
      </w:r>
    </w:p>
    <w:p w14:paraId="1A12ED68" w14:textId="77777777" w:rsidR="003057E8" w:rsidRDefault="003057E8" w:rsidP="003057E8">
      <w:pPr>
        <w:pStyle w:val="PL"/>
      </w:pPr>
      <w:r>
        <w:tab/>
        <w:t>&lt;/element&gt;</w:t>
      </w:r>
    </w:p>
    <w:p w14:paraId="632A6B9F" w14:textId="77777777" w:rsidR="003057E8" w:rsidRDefault="003057E8" w:rsidP="003057E8">
      <w:pPr>
        <w:pStyle w:val="PL"/>
      </w:pPr>
      <w:r>
        <w:tab/>
        <w:t>&lt;element name=</w:t>
      </w:r>
      <w:r w:rsidR="002D2515">
        <w:t>"</w:t>
      </w:r>
      <w:r>
        <w:t>NeighborList</w:t>
      </w:r>
      <w:r w:rsidR="002D2515">
        <w:t>"</w:t>
      </w:r>
      <w:r>
        <w:t>&gt;</w:t>
      </w:r>
    </w:p>
    <w:p w14:paraId="6D6F9F7B" w14:textId="77777777" w:rsidR="003057E8" w:rsidRDefault="003057E8" w:rsidP="003057E8">
      <w:pPr>
        <w:pStyle w:val="PL"/>
      </w:pPr>
      <w:r>
        <w:tab/>
      </w:r>
      <w:r>
        <w:tab/>
        <w:t>&lt;complexType&gt;</w:t>
      </w:r>
    </w:p>
    <w:p w14:paraId="6E462106" w14:textId="77777777" w:rsidR="003057E8" w:rsidRDefault="003057E8" w:rsidP="003057E8">
      <w:pPr>
        <w:pStyle w:val="PL"/>
      </w:pPr>
      <w:r>
        <w:tab/>
      </w:r>
      <w:r>
        <w:tab/>
      </w:r>
      <w:r>
        <w:tab/>
        <w:t>&lt;sequence&gt;</w:t>
      </w:r>
    </w:p>
    <w:p w14:paraId="136DE063" w14:textId="77777777" w:rsidR="003057E8" w:rsidRDefault="003057E8" w:rsidP="003057E8">
      <w:pPr>
        <w:pStyle w:val="PL"/>
      </w:pPr>
      <w:r>
        <w:lastRenderedPageBreak/>
        <w:tab/>
      </w:r>
      <w:r>
        <w:tab/>
      </w:r>
      <w:r>
        <w:tab/>
      </w:r>
      <w:r>
        <w:tab/>
        <w:t>&lt;element ref=</w:t>
      </w:r>
      <w:r w:rsidR="002D2515">
        <w:t>"</w:t>
      </w:r>
      <w:r>
        <w:t>cd:IntraFreqCell</w:t>
      </w:r>
      <w:r w:rsidR="002D2515">
        <w:t>"</w:t>
      </w:r>
      <w:r>
        <w:t xml:space="preserve"> minOccurs=</w:t>
      </w:r>
      <w:r w:rsidR="002D2515">
        <w:t>"</w:t>
      </w:r>
      <w:r>
        <w:t>0</w:t>
      </w:r>
      <w:r w:rsidR="002D2515">
        <w:t>"</w:t>
      </w:r>
      <w:r>
        <w:t xml:space="preserve"> maxOccurs=</w:t>
      </w:r>
      <w:r w:rsidR="002D2515">
        <w:t>"</w:t>
      </w:r>
      <w:r>
        <w:t>unbounded</w:t>
      </w:r>
      <w:r w:rsidR="002D2515">
        <w:t>"</w:t>
      </w:r>
      <w:r>
        <w:t>/&gt;</w:t>
      </w:r>
    </w:p>
    <w:p w14:paraId="7945FD85" w14:textId="77777777" w:rsidR="003057E8" w:rsidRDefault="003057E8" w:rsidP="003057E8">
      <w:pPr>
        <w:pStyle w:val="PL"/>
      </w:pPr>
      <w:r>
        <w:tab/>
      </w:r>
      <w:r>
        <w:tab/>
      </w:r>
      <w:r>
        <w:tab/>
      </w:r>
      <w:r>
        <w:tab/>
        <w:t>&lt;element ref=</w:t>
      </w:r>
      <w:r w:rsidR="002D2515">
        <w:t>"</w:t>
      </w:r>
      <w:r>
        <w:t>cd:InterFreqCell</w:t>
      </w:r>
      <w:r w:rsidR="002D2515">
        <w:t>"</w:t>
      </w:r>
      <w:r>
        <w:t xml:space="preserve"> minOccurs=</w:t>
      </w:r>
      <w:r w:rsidR="002D2515">
        <w:t>"</w:t>
      </w:r>
      <w:r>
        <w:t>0</w:t>
      </w:r>
      <w:r w:rsidR="002D2515">
        <w:t>"</w:t>
      </w:r>
      <w:r>
        <w:t xml:space="preserve"> maxOccurs=</w:t>
      </w:r>
      <w:r w:rsidR="002D2515">
        <w:t>"</w:t>
      </w:r>
      <w:r>
        <w:t>unbounded</w:t>
      </w:r>
      <w:r w:rsidR="002D2515">
        <w:t>"</w:t>
      </w:r>
      <w:r>
        <w:t>/&gt;</w:t>
      </w:r>
    </w:p>
    <w:p w14:paraId="0D1BC311" w14:textId="77777777" w:rsidR="003057E8" w:rsidRDefault="003057E8" w:rsidP="003057E8">
      <w:pPr>
        <w:pStyle w:val="PL"/>
      </w:pPr>
      <w:r>
        <w:tab/>
      </w:r>
      <w:r>
        <w:tab/>
      </w:r>
      <w:r>
        <w:tab/>
      </w:r>
      <w:r>
        <w:tab/>
        <w:t>&lt;element ref=</w:t>
      </w:r>
      <w:r w:rsidR="002D2515">
        <w:t>"</w:t>
      </w:r>
      <w:r>
        <w:t>cd:InterRATCell</w:t>
      </w:r>
      <w:r w:rsidR="002D2515">
        <w:t>"</w:t>
      </w:r>
      <w:r>
        <w:t xml:space="preserve"> minOccurs=</w:t>
      </w:r>
      <w:r w:rsidR="002D2515">
        <w:t>"</w:t>
      </w:r>
      <w:r>
        <w:t>0</w:t>
      </w:r>
      <w:r w:rsidR="002D2515">
        <w:t>"</w:t>
      </w:r>
      <w:r>
        <w:t>/&gt;</w:t>
      </w:r>
    </w:p>
    <w:p w14:paraId="7D171E71" w14:textId="77777777" w:rsidR="003057E8" w:rsidRDefault="003057E8" w:rsidP="003057E8">
      <w:pPr>
        <w:pStyle w:val="PL"/>
      </w:pPr>
      <w:r>
        <w:tab/>
      </w:r>
      <w:r>
        <w:tab/>
      </w:r>
      <w:r>
        <w:tab/>
        <w:t>&lt;/sequence&gt;</w:t>
      </w:r>
    </w:p>
    <w:p w14:paraId="7AF7C8E3" w14:textId="77777777" w:rsidR="003057E8" w:rsidRDefault="003057E8" w:rsidP="003057E8">
      <w:pPr>
        <w:pStyle w:val="PL"/>
      </w:pPr>
      <w:r>
        <w:tab/>
      </w:r>
      <w:r>
        <w:tab/>
        <w:t>&lt;/complexType&gt;</w:t>
      </w:r>
    </w:p>
    <w:p w14:paraId="0EE2A5C7" w14:textId="77777777" w:rsidR="003057E8" w:rsidRDefault="003057E8" w:rsidP="003057E8">
      <w:pPr>
        <w:pStyle w:val="PL"/>
      </w:pPr>
      <w:r>
        <w:tab/>
        <w:t>&lt;/element&gt;</w:t>
      </w:r>
    </w:p>
    <w:p w14:paraId="27FE79C5" w14:textId="77777777" w:rsidR="003057E8" w:rsidRDefault="003057E8" w:rsidP="003057E8">
      <w:pPr>
        <w:pStyle w:val="PL"/>
      </w:pPr>
      <w:r>
        <w:tab/>
        <w:t>&lt;element name=</w:t>
      </w:r>
      <w:r w:rsidR="002D2515">
        <w:t>"</w:t>
      </w:r>
      <w:r>
        <w:t>FDDFAP</w:t>
      </w:r>
      <w:r w:rsidR="002D2515">
        <w:t>"</w:t>
      </w:r>
      <w:r>
        <w:t>&gt;</w:t>
      </w:r>
    </w:p>
    <w:p w14:paraId="68923010" w14:textId="77777777" w:rsidR="003057E8" w:rsidRDefault="003057E8" w:rsidP="003057E8">
      <w:pPr>
        <w:pStyle w:val="PL"/>
      </w:pPr>
      <w:r>
        <w:tab/>
      </w:r>
      <w:r>
        <w:tab/>
        <w:t>&lt;complexType&gt;</w:t>
      </w:r>
    </w:p>
    <w:p w14:paraId="4B4ACA2D" w14:textId="77777777" w:rsidR="003057E8" w:rsidRDefault="003057E8" w:rsidP="003057E8">
      <w:pPr>
        <w:pStyle w:val="PL"/>
      </w:pPr>
      <w:r>
        <w:tab/>
      </w:r>
      <w:r>
        <w:tab/>
      </w:r>
      <w:r>
        <w:tab/>
        <w:t>&lt;sequence&gt;</w:t>
      </w:r>
    </w:p>
    <w:p w14:paraId="0F3AFD90" w14:textId="77777777" w:rsidR="003057E8" w:rsidRDefault="003057E8" w:rsidP="003057E8">
      <w:pPr>
        <w:pStyle w:val="PL"/>
      </w:pPr>
      <w:r>
        <w:tab/>
      </w:r>
      <w:r>
        <w:tab/>
      </w:r>
      <w:r>
        <w:tab/>
      </w:r>
      <w:r>
        <w:tab/>
        <w:t>&lt;element name=</w:t>
      </w:r>
      <w:r w:rsidR="002D2515">
        <w:t>"</w:t>
      </w:r>
      <w:r>
        <w:t>HSFlag</w:t>
      </w:r>
      <w:r w:rsidR="002D2515">
        <w:t>"</w:t>
      </w:r>
      <w:r>
        <w:t xml:space="preserve"> type=</w:t>
      </w:r>
      <w:r w:rsidR="002D2515">
        <w:t>"</w:t>
      </w:r>
      <w:r>
        <w:t>boolean</w:t>
      </w:r>
      <w:r w:rsidR="002D2515">
        <w:t>"</w:t>
      </w:r>
      <w:r>
        <w:t xml:space="preserve"> minOccurs=</w:t>
      </w:r>
      <w:r w:rsidR="002D2515">
        <w:t>"</w:t>
      </w:r>
      <w:r>
        <w:t>0</w:t>
      </w:r>
      <w:r w:rsidR="002D2515">
        <w:t>"</w:t>
      </w:r>
      <w:r>
        <w:t>/&gt;</w:t>
      </w:r>
    </w:p>
    <w:p w14:paraId="651E2F4A" w14:textId="77777777" w:rsidR="003057E8" w:rsidRDefault="003057E8" w:rsidP="003057E8">
      <w:pPr>
        <w:pStyle w:val="PL"/>
      </w:pPr>
      <w:r>
        <w:tab/>
      </w:r>
      <w:r>
        <w:tab/>
      </w:r>
      <w:r>
        <w:tab/>
      </w:r>
      <w:r>
        <w:tab/>
        <w:t>&lt;element name=</w:t>
      </w:r>
      <w:r w:rsidR="002D2515">
        <w:t>"</w:t>
      </w:r>
      <w:r>
        <w:t>HSEnable</w:t>
      </w:r>
      <w:r w:rsidR="002D2515">
        <w:t>"</w:t>
      </w:r>
      <w:r>
        <w:t xml:space="preserve"> type=</w:t>
      </w:r>
      <w:r w:rsidR="002D2515">
        <w:t>"</w:t>
      </w:r>
      <w:r>
        <w:t>boolean</w:t>
      </w:r>
      <w:r w:rsidR="002D2515">
        <w:t>"</w:t>
      </w:r>
      <w:r>
        <w:t xml:space="preserve"> minOccurs=</w:t>
      </w:r>
      <w:r w:rsidR="002D2515">
        <w:t>"</w:t>
      </w:r>
      <w:r>
        <w:t>0</w:t>
      </w:r>
      <w:r w:rsidR="002D2515">
        <w:t>"</w:t>
      </w:r>
      <w:r>
        <w:t>/&gt;</w:t>
      </w:r>
    </w:p>
    <w:p w14:paraId="520909A4" w14:textId="77777777" w:rsidR="003057E8" w:rsidRDefault="003057E8" w:rsidP="003057E8">
      <w:pPr>
        <w:pStyle w:val="PL"/>
      </w:pPr>
      <w:r>
        <w:tab/>
      </w:r>
      <w:r>
        <w:tab/>
      </w:r>
      <w:r>
        <w:tab/>
      </w:r>
      <w:r>
        <w:tab/>
        <w:t>&lt;element name=</w:t>
      </w:r>
      <w:r w:rsidR="002D2515">
        <w:t>"</w:t>
      </w:r>
      <w:r>
        <w:t>NumOfHSPDSCHs</w:t>
      </w:r>
      <w:r w:rsidR="002D2515">
        <w:t>"</w:t>
      </w:r>
      <w:r>
        <w:t xml:space="preserve"> type=</w:t>
      </w:r>
      <w:r w:rsidR="002D2515">
        <w:t>"</w:t>
      </w:r>
      <w:r>
        <w:t>unsignedInt</w:t>
      </w:r>
      <w:r w:rsidR="002D2515">
        <w:t>"</w:t>
      </w:r>
      <w:r>
        <w:t xml:space="preserve"> minOccurs=</w:t>
      </w:r>
      <w:r w:rsidR="002D2515">
        <w:t>"</w:t>
      </w:r>
      <w:r>
        <w:t>0</w:t>
      </w:r>
      <w:r w:rsidR="002D2515">
        <w:t>"</w:t>
      </w:r>
      <w:r>
        <w:t>/&gt;</w:t>
      </w:r>
    </w:p>
    <w:p w14:paraId="3FC3B7AA" w14:textId="77777777" w:rsidR="003057E8" w:rsidRDefault="003057E8" w:rsidP="003057E8">
      <w:pPr>
        <w:pStyle w:val="PL"/>
      </w:pPr>
      <w:r>
        <w:tab/>
      </w:r>
      <w:r>
        <w:tab/>
      </w:r>
      <w:r>
        <w:tab/>
      </w:r>
      <w:r>
        <w:tab/>
        <w:t>&lt;element name=</w:t>
      </w:r>
      <w:r w:rsidR="002D2515">
        <w:t>"</w:t>
      </w:r>
      <w:r>
        <w:t>NumOfHSSCCHs</w:t>
      </w:r>
      <w:r w:rsidR="002D2515">
        <w:t>"</w:t>
      </w:r>
      <w:r>
        <w:t xml:space="preserve"> type=</w:t>
      </w:r>
      <w:r w:rsidR="002D2515">
        <w:t>"</w:t>
      </w:r>
      <w:r>
        <w:t>unsignedInt</w:t>
      </w:r>
      <w:r w:rsidR="002D2515">
        <w:t>"</w:t>
      </w:r>
      <w:r>
        <w:t xml:space="preserve"> minOccurs=</w:t>
      </w:r>
      <w:r w:rsidR="002D2515">
        <w:t>"</w:t>
      </w:r>
      <w:r>
        <w:t>0</w:t>
      </w:r>
      <w:r w:rsidR="002D2515">
        <w:t>"</w:t>
      </w:r>
      <w:r>
        <w:t>/&gt;</w:t>
      </w:r>
    </w:p>
    <w:p w14:paraId="5269BB7D" w14:textId="77777777" w:rsidR="003057E8" w:rsidRDefault="003057E8" w:rsidP="003057E8">
      <w:pPr>
        <w:pStyle w:val="PL"/>
      </w:pPr>
      <w:r>
        <w:tab/>
      </w:r>
      <w:r>
        <w:tab/>
      </w:r>
      <w:r>
        <w:tab/>
      </w:r>
      <w:r>
        <w:tab/>
        <w:t>&lt;element ref=</w:t>
      </w:r>
      <w:r w:rsidR="002D2515">
        <w:t>"</w:t>
      </w:r>
      <w:r>
        <w:t>cd:CellSelection</w:t>
      </w:r>
      <w:r w:rsidR="002D2515">
        <w:t>"</w:t>
      </w:r>
      <w:r>
        <w:t xml:space="preserve"> minOccurs=</w:t>
      </w:r>
      <w:r w:rsidR="002D2515">
        <w:t>"</w:t>
      </w:r>
      <w:r>
        <w:t>0</w:t>
      </w:r>
      <w:r w:rsidR="002D2515">
        <w:t>"</w:t>
      </w:r>
      <w:r>
        <w:t>/&gt;</w:t>
      </w:r>
    </w:p>
    <w:p w14:paraId="3D4A963C" w14:textId="77777777" w:rsidR="003057E8" w:rsidRDefault="003057E8" w:rsidP="003057E8">
      <w:pPr>
        <w:pStyle w:val="PL"/>
      </w:pPr>
      <w:r>
        <w:tab/>
      </w:r>
      <w:r>
        <w:tab/>
      </w:r>
      <w:r>
        <w:tab/>
      </w:r>
      <w:r>
        <w:tab/>
        <w:t>&lt;element ref=</w:t>
      </w:r>
      <w:r w:rsidR="002D2515">
        <w:t>"</w:t>
      </w:r>
      <w:r>
        <w:t>cd:RRCTimers</w:t>
      </w:r>
      <w:r w:rsidR="002D2515">
        <w:t>"</w:t>
      </w:r>
      <w:r>
        <w:t xml:space="preserve"> minOccurs=</w:t>
      </w:r>
      <w:r w:rsidR="002D2515">
        <w:t>"</w:t>
      </w:r>
      <w:r>
        <w:t>0</w:t>
      </w:r>
      <w:r w:rsidR="002D2515">
        <w:t>"</w:t>
      </w:r>
      <w:r>
        <w:t>/&gt;</w:t>
      </w:r>
    </w:p>
    <w:p w14:paraId="71723DE2" w14:textId="77777777" w:rsidR="003057E8" w:rsidRDefault="003057E8" w:rsidP="003057E8">
      <w:pPr>
        <w:pStyle w:val="PL"/>
      </w:pPr>
      <w:r>
        <w:tab/>
      </w:r>
      <w:r>
        <w:tab/>
      </w:r>
      <w:r>
        <w:tab/>
      </w:r>
      <w:r>
        <w:tab/>
        <w:t>&lt;element ref=</w:t>
      </w:r>
      <w:r w:rsidR="002D2515">
        <w:t>"</w:t>
      </w:r>
      <w:r>
        <w:t>cd:DRX</w:t>
      </w:r>
      <w:r w:rsidR="002D2515">
        <w:t>"</w:t>
      </w:r>
      <w:r>
        <w:t xml:space="preserve"> minOccurs=</w:t>
      </w:r>
      <w:r w:rsidR="002D2515">
        <w:t>"</w:t>
      </w:r>
      <w:r>
        <w:t>0</w:t>
      </w:r>
      <w:r w:rsidR="002D2515">
        <w:t>"</w:t>
      </w:r>
      <w:r>
        <w:t>/&gt;</w:t>
      </w:r>
    </w:p>
    <w:p w14:paraId="46BCE8E2" w14:textId="77777777" w:rsidR="003057E8" w:rsidRDefault="003057E8" w:rsidP="003057E8">
      <w:pPr>
        <w:pStyle w:val="PL"/>
      </w:pPr>
      <w:r>
        <w:tab/>
      </w:r>
      <w:r>
        <w:tab/>
      </w:r>
      <w:r>
        <w:tab/>
      </w:r>
      <w:r>
        <w:tab/>
        <w:t>&lt;element ref=</w:t>
      </w:r>
      <w:r w:rsidR="002D2515">
        <w:t>"</w:t>
      </w:r>
      <w:r>
        <w:t>cd:PowerControl</w:t>
      </w:r>
      <w:r w:rsidR="002D2515">
        <w:t>"</w:t>
      </w:r>
      <w:r>
        <w:t xml:space="preserve"> minOccurs=</w:t>
      </w:r>
      <w:r w:rsidR="002D2515">
        <w:t>"</w:t>
      </w:r>
      <w:r>
        <w:t>0</w:t>
      </w:r>
      <w:r w:rsidR="002D2515">
        <w:t>"</w:t>
      </w:r>
      <w:r>
        <w:t>/&gt;</w:t>
      </w:r>
    </w:p>
    <w:p w14:paraId="583F0196" w14:textId="77777777" w:rsidR="003057E8" w:rsidRDefault="003057E8" w:rsidP="003057E8">
      <w:pPr>
        <w:pStyle w:val="PL"/>
      </w:pPr>
      <w:r>
        <w:tab/>
      </w:r>
      <w:r>
        <w:tab/>
      </w:r>
      <w:r>
        <w:tab/>
      </w:r>
      <w:r>
        <w:tab/>
        <w:t>&lt;element ref=</w:t>
      </w:r>
      <w:r w:rsidR="002D2515">
        <w:t>"</w:t>
      </w:r>
      <w:r>
        <w:t>cd:CellRestriction</w:t>
      </w:r>
      <w:r w:rsidR="002D2515">
        <w:t>"</w:t>
      </w:r>
      <w:r>
        <w:t xml:space="preserve"> minOccurs=</w:t>
      </w:r>
      <w:r w:rsidR="002D2515">
        <w:t>"</w:t>
      </w:r>
      <w:r>
        <w:t>0</w:t>
      </w:r>
      <w:r w:rsidR="002D2515">
        <w:t>"</w:t>
      </w:r>
      <w:r>
        <w:t>/&gt;</w:t>
      </w:r>
    </w:p>
    <w:p w14:paraId="042CCF62" w14:textId="77777777" w:rsidR="003057E8" w:rsidRDefault="003057E8" w:rsidP="003057E8">
      <w:pPr>
        <w:pStyle w:val="PL"/>
      </w:pPr>
      <w:r>
        <w:tab/>
      </w:r>
      <w:r>
        <w:tab/>
      </w:r>
      <w:r>
        <w:tab/>
      </w:r>
      <w:r>
        <w:tab/>
        <w:t>&lt;element ref=</w:t>
      </w:r>
      <w:r w:rsidR="002D2515">
        <w:t>"</w:t>
      </w:r>
      <w:r>
        <w:t>cd:IntraFreqMeas</w:t>
      </w:r>
      <w:r w:rsidR="002D2515">
        <w:t>"</w:t>
      </w:r>
      <w:r>
        <w:t xml:space="preserve"> minOccurs=</w:t>
      </w:r>
      <w:r w:rsidR="002D2515">
        <w:t>"</w:t>
      </w:r>
      <w:r>
        <w:t>0</w:t>
      </w:r>
      <w:r w:rsidR="002D2515">
        <w:t>"</w:t>
      </w:r>
      <w:r>
        <w:t>/&gt;</w:t>
      </w:r>
    </w:p>
    <w:p w14:paraId="461C87B1" w14:textId="77777777" w:rsidR="003057E8" w:rsidRDefault="003057E8" w:rsidP="003057E8">
      <w:pPr>
        <w:pStyle w:val="PL"/>
      </w:pPr>
      <w:r>
        <w:tab/>
      </w:r>
      <w:r>
        <w:tab/>
      </w:r>
      <w:r>
        <w:tab/>
      </w:r>
      <w:r>
        <w:tab/>
        <w:t>&lt;element ref=</w:t>
      </w:r>
      <w:r w:rsidR="002D2515">
        <w:t>"</w:t>
      </w:r>
      <w:r>
        <w:t>cd:InterFreqMeas</w:t>
      </w:r>
      <w:r w:rsidR="002D2515">
        <w:t>"</w:t>
      </w:r>
      <w:r>
        <w:t xml:space="preserve"> minOccurs=</w:t>
      </w:r>
      <w:r w:rsidR="002D2515">
        <w:t>"</w:t>
      </w:r>
      <w:r>
        <w:t>0</w:t>
      </w:r>
      <w:r w:rsidR="002D2515">
        <w:t>"</w:t>
      </w:r>
      <w:r>
        <w:t>/&gt;</w:t>
      </w:r>
    </w:p>
    <w:p w14:paraId="4F8E67C4" w14:textId="77777777" w:rsidR="003057E8" w:rsidRDefault="003057E8" w:rsidP="003057E8">
      <w:pPr>
        <w:pStyle w:val="PL"/>
      </w:pPr>
      <w:r>
        <w:tab/>
      </w:r>
      <w:r>
        <w:tab/>
      </w:r>
      <w:r>
        <w:tab/>
      </w:r>
      <w:r>
        <w:tab/>
        <w:t>&lt;element ref=</w:t>
      </w:r>
      <w:r w:rsidR="002D2515">
        <w:t>"</w:t>
      </w:r>
      <w:r>
        <w:t>cd:InterRATMeas</w:t>
      </w:r>
      <w:r w:rsidR="002D2515">
        <w:t>"</w:t>
      </w:r>
      <w:r>
        <w:t xml:space="preserve"> minOccurs=</w:t>
      </w:r>
      <w:r w:rsidR="002D2515">
        <w:t>"</w:t>
      </w:r>
      <w:r>
        <w:t>0</w:t>
      </w:r>
      <w:r w:rsidR="002D2515">
        <w:t>"</w:t>
      </w:r>
      <w:r>
        <w:t>/&gt;</w:t>
      </w:r>
    </w:p>
    <w:p w14:paraId="252FBB92" w14:textId="77777777" w:rsidR="003057E8" w:rsidRDefault="003057E8" w:rsidP="003057E8">
      <w:pPr>
        <w:pStyle w:val="PL"/>
      </w:pPr>
      <w:r>
        <w:tab/>
      </w:r>
      <w:r>
        <w:tab/>
      </w:r>
      <w:r>
        <w:tab/>
      </w:r>
      <w:r>
        <w:tab/>
        <w:t>&lt;element ref=</w:t>
      </w:r>
      <w:r w:rsidR="002D2515">
        <w:t>"</w:t>
      </w:r>
      <w:r>
        <w:t>cd:UEInternalMeas</w:t>
      </w:r>
      <w:r w:rsidR="002D2515">
        <w:t>"</w:t>
      </w:r>
      <w:r>
        <w:t xml:space="preserve"> minOccurs=</w:t>
      </w:r>
      <w:r w:rsidR="002D2515">
        <w:t>"</w:t>
      </w:r>
      <w:r>
        <w:t>0</w:t>
      </w:r>
      <w:r w:rsidR="002D2515">
        <w:t>"</w:t>
      </w:r>
      <w:r>
        <w:t>/&gt;</w:t>
      </w:r>
    </w:p>
    <w:p w14:paraId="333BA310" w14:textId="77777777" w:rsidR="003057E8" w:rsidRDefault="003057E8" w:rsidP="003057E8">
      <w:pPr>
        <w:pStyle w:val="PL"/>
      </w:pPr>
      <w:r>
        <w:tab/>
      </w:r>
      <w:r>
        <w:tab/>
      </w:r>
      <w:r>
        <w:tab/>
      </w:r>
      <w:r>
        <w:tab/>
        <w:t>&lt;element ref=</w:t>
      </w:r>
      <w:r w:rsidR="002D2515">
        <w:t>"</w:t>
      </w:r>
      <w:r>
        <w:t>cd:RF</w:t>
      </w:r>
      <w:r w:rsidR="002D2515">
        <w:t>"</w:t>
      </w:r>
      <w:r>
        <w:t xml:space="preserve"> minOccurs=</w:t>
      </w:r>
      <w:r w:rsidR="002D2515">
        <w:t>"</w:t>
      </w:r>
      <w:r>
        <w:t>0</w:t>
      </w:r>
      <w:r w:rsidR="002D2515">
        <w:t>"</w:t>
      </w:r>
      <w:r>
        <w:t>/&gt;</w:t>
      </w:r>
    </w:p>
    <w:p w14:paraId="11EB5A2F" w14:textId="77777777" w:rsidR="003057E8" w:rsidRDefault="003057E8" w:rsidP="003057E8">
      <w:pPr>
        <w:pStyle w:val="PL"/>
      </w:pPr>
      <w:r>
        <w:tab/>
      </w:r>
      <w:r>
        <w:tab/>
      </w:r>
      <w:r>
        <w:tab/>
      </w:r>
      <w:r>
        <w:tab/>
        <w:t>&lt;element ref=</w:t>
      </w:r>
      <w:r w:rsidR="002D2515">
        <w:t>"</w:t>
      </w:r>
      <w:r>
        <w:t>cd:NeighborList</w:t>
      </w:r>
      <w:r w:rsidR="002D2515">
        <w:t>"</w:t>
      </w:r>
      <w:r>
        <w:t xml:space="preserve"> minOccurs=</w:t>
      </w:r>
      <w:r w:rsidR="002D2515">
        <w:t>"</w:t>
      </w:r>
      <w:r>
        <w:t>0</w:t>
      </w:r>
      <w:r w:rsidR="002D2515">
        <w:t>"</w:t>
      </w:r>
      <w:r>
        <w:t>/&gt;</w:t>
      </w:r>
    </w:p>
    <w:p w14:paraId="0CEF677D" w14:textId="77777777" w:rsidR="003057E8" w:rsidRDefault="003057E8" w:rsidP="003057E8">
      <w:pPr>
        <w:pStyle w:val="PL"/>
      </w:pPr>
      <w:r>
        <w:tab/>
      </w:r>
      <w:r>
        <w:tab/>
      </w:r>
      <w:r>
        <w:tab/>
        <w:t>&lt;/sequence&gt;</w:t>
      </w:r>
    </w:p>
    <w:p w14:paraId="5761D28B" w14:textId="77777777" w:rsidR="003057E8" w:rsidRDefault="003057E8" w:rsidP="003057E8">
      <w:pPr>
        <w:pStyle w:val="PL"/>
      </w:pPr>
      <w:r>
        <w:tab/>
      </w:r>
      <w:r>
        <w:tab/>
        <w:t>&lt;/complexType&gt;</w:t>
      </w:r>
    </w:p>
    <w:p w14:paraId="5ED6F7CF" w14:textId="77777777" w:rsidR="003057E8" w:rsidRDefault="003057E8" w:rsidP="003057E8">
      <w:pPr>
        <w:pStyle w:val="PL"/>
      </w:pPr>
      <w:r>
        <w:tab/>
        <w:t>&lt;/element&gt;</w:t>
      </w:r>
    </w:p>
    <w:p w14:paraId="77EDADD1" w14:textId="77777777" w:rsidR="003057E8" w:rsidRDefault="003057E8" w:rsidP="003057E8">
      <w:pPr>
        <w:pStyle w:val="PL"/>
      </w:pPr>
      <w:r>
        <w:tab/>
        <w:t>&lt;element name=</w:t>
      </w:r>
      <w:r w:rsidR="002D2515">
        <w:t>"</w:t>
      </w:r>
      <w:r>
        <w:t>RAN</w:t>
      </w:r>
      <w:r w:rsidR="002D2515">
        <w:t>"</w:t>
      </w:r>
      <w:r>
        <w:t>&gt;</w:t>
      </w:r>
    </w:p>
    <w:p w14:paraId="74322129" w14:textId="77777777" w:rsidR="003057E8" w:rsidRDefault="003057E8" w:rsidP="003057E8">
      <w:pPr>
        <w:pStyle w:val="PL"/>
      </w:pPr>
      <w:r>
        <w:tab/>
      </w:r>
      <w:r>
        <w:tab/>
        <w:t>&lt;complexType&gt;</w:t>
      </w:r>
    </w:p>
    <w:p w14:paraId="422F1403" w14:textId="77777777" w:rsidR="003057E8" w:rsidRDefault="003057E8" w:rsidP="003057E8">
      <w:pPr>
        <w:pStyle w:val="PL"/>
      </w:pPr>
      <w:r>
        <w:tab/>
      </w:r>
      <w:r>
        <w:tab/>
      </w:r>
      <w:r>
        <w:tab/>
        <w:t>&lt;sequence&gt;</w:t>
      </w:r>
    </w:p>
    <w:p w14:paraId="231F8325" w14:textId="77777777" w:rsidR="003057E8" w:rsidRDefault="003057E8" w:rsidP="003057E8">
      <w:pPr>
        <w:pStyle w:val="PL"/>
      </w:pPr>
      <w:r>
        <w:tab/>
      </w:r>
      <w:r>
        <w:tab/>
      </w:r>
      <w:r>
        <w:tab/>
      </w:r>
      <w:r>
        <w:tab/>
        <w:t>&lt;element name=</w:t>
      </w:r>
      <w:r w:rsidR="002D2515">
        <w:t>"</w:t>
      </w:r>
      <w:r>
        <w:t>URAList</w:t>
      </w:r>
      <w:r w:rsidR="002D2515">
        <w:t>"</w:t>
      </w:r>
      <w:r>
        <w:t xml:space="preserve"> type=</w:t>
      </w:r>
      <w:r w:rsidR="002D2515">
        <w:t>"</w:t>
      </w:r>
      <w:r>
        <w:t>string</w:t>
      </w:r>
      <w:r w:rsidR="002D2515">
        <w:t>"</w:t>
      </w:r>
      <w:r>
        <w:t xml:space="preserve"> minOccurs=</w:t>
      </w:r>
      <w:r w:rsidR="002D2515">
        <w:t>"</w:t>
      </w:r>
      <w:r>
        <w:t>0</w:t>
      </w:r>
      <w:r w:rsidR="002D2515">
        <w:t>"</w:t>
      </w:r>
      <w:r>
        <w:t>/&gt;</w:t>
      </w:r>
    </w:p>
    <w:p w14:paraId="0AF6E3EF" w14:textId="77777777" w:rsidR="003057E8" w:rsidRDefault="003057E8" w:rsidP="003057E8">
      <w:pPr>
        <w:pStyle w:val="PL"/>
      </w:pPr>
      <w:r>
        <w:tab/>
      </w:r>
      <w:r>
        <w:tab/>
      </w:r>
      <w:r>
        <w:tab/>
      </w:r>
      <w:r>
        <w:tab/>
        <w:t>&lt;element name=</w:t>
      </w:r>
      <w:r w:rsidR="002D2515">
        <w:t>"</w:t>
      </w:r>
      <w:r>
        <w:t>RNCID</w:t>
      </w:r>
      <w:r w:rsidR="002D2515">
        <w:t>"</w:t>
      </w:r>
      <w:r>
        <w:t xml:space="preserve"> type=</w:t>
      </w:r>
      <w:r w:rsidR="002D2515">
        <w:t>"</w:t>
      </w:r>
      <w:r>
        <w:t>unsignedInt</w:t>
      </w:r>
      <w:r w:rsidR="002D2515">
        <w:t>"</w:t>
      </w:r>
      <w:r>
        <w:t xml:space="preserve"> minOccurs=</w:t>
      </w:r>
      <w:r w:rsidR="002D2515">
        <w:t>"</w:t>
      </w:r>
      <w:r>
        <w:t>0</w:t>
      </w:r>
      <w:r w:rsidR="002D2515">
        <w:t>"</w:t>
      </w:r>
      <w:r>
        <w:t>/&gt;</w:t>
      </w:r>
    </w:p>
    <w:p w14:paraId="3C92F1DC" w14:textId="77777777" w:rsidR="003057E8" w:rsidRDefault="003057E8" w:rsidP="003057E8">
      <w:pPr>
        <w:pStyle w:val="PL"/>
      </w:pPr>
      <w:r>
        <w:tab/>
      </w:r>
      <w:r>
        <w:tab/>
      </w:r>
      <w:r>
        <w:tab/>
      </w:r>
      <w:r>
        <w:tab/>
        <w:t>&lt;element name=</w:t>
      </w:r>
      <w:r w:rsidR="002D2515">
        <w:t>"</w:t>
      </w:r>
      <w:r>
        <w:t>CellID</w:t>
      </w:r>
      <w:r w:rsidR="002D2515">
        <w:t>"</w:t>
      </w:r>
      <w:r>
        <w:t xml:space="preserve"> type=</w:t>
      </w:r>
      <w:r w:rsidR="002D2515">
        <w:t>"</w:t>
      </w:r>
      <w:r>
        <w:t>unsignedInt</w:t>
      </w:r>
      <w:r w:rsidR="002D2515">
        <w:t>"</w:t>
      </w:r>
      <w:r>
        <w:t xml:space="preserve"> minOccurs=</w:t>
      </w:r>
      <w:r w:rsidR="002D2515">
        <w:t>"</w:t>
      </w:r>
      <w:r>
        <w:t>0</w:t>
      </w:r>
      <w:r w:rsidR="002D2515">
        <w:t>"</w:t>
      </w:r>
      <w:r>
        <w:t>/&gt;</w:t>
      </w:r>
    </w:p>
    <w:p w14:paraId="6C555AF0" w14:textId="77777777" w:rsidR="006E3785" w:rsidRDefault="006E3785" w:rsidP="006E3785">
      <w:pPr>
        <w:pStyle w:val="PL"/>
      </w:pPr>
      <w:r>
        <w:tab/>
      </w:r>
      <w:r>
        <w:tab/>
      </w:r>
      <w:r>
        <w:tab/>
      </w:r>
      <w:r>
        <w:tab/>
        <w:t>&lt;element name="HNBIDRealm" type="string" minOccurs="0"/&gt;</w:t>
      </w:r>
    </w:p>
    <w:p w14:paraId="218E971C" w14:textId="77777777" w:rsidR="003057E8" w:rsidRDefault="003057E8" w:rsidP="003057E8">
      <w:pPr>
        <w:pStyle w:val="PL"/>
      </w:pPr>
      <w:r>
        <w:tab/>
      </w:r>
      <w:r>
        <w:tab/>
      </w:r>
      <w:r>
        <w:tab/>
      </w:r>
      <w:r>
        <w:tab/>
        <w:t>&lt;element name=</w:t>
      </w:r>
      <w:r w:rsidR="002D2515">
        <w:t>"</w:t>
      </w:r>
      <w:r>
        <w:t>TRatC</w:t>
      </w:r>
      <w:r w:rsidR="002D2515">
        <w:t>"</w:t>
      </w:r>
      <w:r>
        <w:t xml:space="preserve"> type=</w:t>
      </w:r>
      <w:r w:rsidR="002D2515">
        <w:t>"</w:t>
      </w:r>
      <w:r>
        <w:t>unsignedInt</w:t>
      </w:r>
      <w:r w:rsidR="002D2515">
        <w:t>"</w:t>
      </w:r>
      <w:r>
        <w:t xml:space="preserve"> minOccurs=</w:t>
      </w:r>
      <w:r w:rsidR="002D2515">
        <w:t>"</w:t>
      </w:r>
      <w:r>
        <w:t>0</w:t>
      </w:r>
      <w:r w:rsidR="002D2515">
        <w:t>"</w:t>
      </w:r>
      <w:r>
        <w:t>/&gt;</w:t>
      </w:r>
    </w:p>
    <w:p w14:paraId="7647D2A1" w14:textId="77777777" w:rsidR="003057E8" w:rsidRDefault="003057E8" w:rsidP="003057E8">
      <w:pPr>
        <w:pStyle w:val="PL"/>
      </w:pPr>
      <w:r>
        <w:tab/>
      </w:r>
      <w:r>
        <w:tab/>
      </w:r>
      <w:r>
        <w:tab/>
      </w:r>
      <w:r>
        <w:tab/>
        <w:t>&lt;element name=</w:t>
      </w:r>
      <w:r w:rsidR="002D2515">
        <w:t>"</w:t>
      </w:r>
      <w:r>
        <w:t>TRafC</w:t>
      </w:r>
      <w:r w:rsidR="002D2515">
        <w:t>"</w:t>
      </w:r>
      <w:r>
        <w:t xml:space="preserve"> type=</w:t>
      </w:r>
      <w:r w:rsidR="002D2515">
        <w:t>"</w:t>
      </w:r>
      <w:r>
        <w:t>unsignedInt</w:t>
      </w:r>
      <w:r w:rsidR="002D2515">
        <w:t>"</w:t>
      </w:r>
      <w:r>
        <w:t xml:space="preserve"> minOccurs=</w:t>
      </w:r>
      <w:r w:rsidR="002D2515">
        <w:t>"</w:t>
      </w:r>
      <w:r>
        <w:t>0</w:t>
      </w:r>
      <w:r w:rsidR="002D2515">
        <w:t>"</w:t>
      </w:r>
      <w:r>
        <w:t>/&gt;</w:t>
      </w:r>
    </w:p>
    <w:p w14:paraId="3C6852F0" w14:textId="77777777" w:rsidR="003057E8" w:rsidRDefault="003057E8" w:rsidP="003057E8">
      <w:pPr>
        <w:pStyle w:val="PL"/>
      </w:pPr>
      <w:r>
        <w:tab/>
      </w:r>
      <w:r>
        <w:tab/>
      </w:r>
      <w:r>
        <w:tab/>
      </w:r>
      <w:r>
        <w:tab/>
        <w:t>&lt;element name=</w:t>
      </w:r>
      <w:r w:rsidR="002D2515">
        <w:t>"</w:t>
      </w:r>
      <w:r>
        <w:t>NRafC</w:t>
      </w:r>
      <w:r w:rsidR="002D2515">
        <w:t>"</w:t>
      </w:r>
      <w:r>
        <w:t xml:space="preserve"> type=</w:t>
      </w:r>
      <w:r w:rsidR="002D2515">
        <w:t>"</w:t>
      </w:r>
      <w:r>
        <w:t>unsignedInt</w:t>
      </w:r>
      <w:r w:rsidR="002D2515">
        <w:t>"</w:t>
      </w:r>
      <w:r>
        <w:t xml:space="preserve"> minOccurs=</w:t>
      </w:r>
      <w:r w:rsidR="002D2515">
        <w:t>"</w:t>
      </w:r>
      <w:r>
        <w:t>0</w:t>
      </w:r>
      <w:r w:rsidR="002D2515">
        <w:t>"</w:t>
      </w:r>
      <w:r>
        <w:t>/&gt;</w:t>
      </w:r>
    </w:p>
    <w:p w14:paraId="0942A31F" w14:textId="77777777" w:rsidR="003057E8" w:rsidRDefault="003057E8" w:rsidP="003057E8">
      <w:pPr>
        <w:pStyle w:val="PL"/>
      </w:pPr>
      <w:r>
        <w:tab/>
      </w:r>
      <w:r>
        <w:tab/>
      </w:r>
      <w:r>
        <w:tab/>
      </w:r>
      <w:r>
        <w:tab/>
        <w:t>&lt;element name=</w:t>
      </w:r>
      <w:r w:rsidR="002D2515">
        <w:t>"</w:t>
      </w:r>
      <w:r>
        <w:t>TigOR</w:t>
      </w:r>
      <w:r w:rsidR="002D2515">
        <w:t>"</w:t>
      </w:r>
      <w:r>
        <w:t xml:space="preserve"> type=</w:t>
      </w:r>
      <w:r w:rsidR="002D2515">
        <w:t>"</w:t>
      </w:r>
      <w:r>
        <w:t>unsignedInt</w:t>
      </w:r>
      <w:r w:rsidR="002D2515">
        <w:t>"</w:t>
      </w:r>
      <w:r>
        <w:t xml:space="preserve"> minOccurs=</w:t>
      </w:r>
      <w:r w:rsidR="002D2515">
        <w:t>"</w:t>
      </w:r>
      <w:r>
        <w:t>0</w:t>
      </w:r>
      <w:r w:rsidR="002D2515">
        <w:t>"</w:t>
      </w:r>
      <w:r>
        <w:t>/&gt;</w:t>
      </w:r>
    </w:p>
    <w:p w14:paraId="5C789F3F" w14:textId="77777777" w:rsidR="003057E8" w:rsidRDefault="003057E8" w:rsidP="003057E8">
      <w:pPr>
        <w:pStyle w:val="PL"/>
      </w:pPr>
      <w:r>
        <w:tab/>
      </w:r>
      <w:r>
        <w:tab/>
      </w:r>
      <w:r>
        <w:tab/>
      </w:r>
      <w:r>
        <w:tab/>
        <w:t>&lt;element name=</w:t>
      </w:r>
      <w:r w:rsidR="002D2515">
        <w:t>"</w:t>
      </w:r>
      <w:r>
        <w:t>TinTR</w:t>
      </w:r>
      <w:r w:rsidR="002D2515">
        <w:t>"</w:t>
      </w:r>
      <w:r>
        <w:t xml:space="preserve"> type=</w:t>
      </w:r>
      <w:r w:rsidR="002D2515">
        <w:t>"</w:t>
      </w:r>
      <w:r>
        <w:t>unsignedInt</w:t>
      </w:r>
      <w:r w:rsidR="002D2515">
        <w:t>"</w:t>
      </w:r>
      <w:r>
        <w:t xml:space="preserve"> minOccurs=</w:t>
      </w:r>
      <w:r w:rsidR="002D2515">
        <w:t>"</w:t>
      </w:r>
      <w:r>
        <w:t>0</w:t>
      </w:r>
      <w:r w:rsidR="002D2515">
        <w:t>"</w:t>
      </w:r>
      <w:r>
        <w:t>/&gt;</w:t>
      </w:r>
    </w:p>
    <w:p w14:paraId="1A821C90" w14:textId="77777777" w:rsidR="003057E8" w:rsidRDefault="003057E8" w:rsidP="003057E8">
      <w:pPr>
        <w:pStyle w:val="PL"/>
      </w:pPr>
      <w:r>
        <w:tab/>
      </w:r>
      <w:r>
        <w:tab/>
      </w:r>
      <w:r>
        <w:tab/>
      </w:r>
      <w:r>
        <w:tab/>
        <w:t>&lt;element name=</w:t>
      </w:r>
      <w:r w:rsidR="002D2515">
        <w:t>"</w:t>
      </w:r>
      <w:r>
        <w:t>TDataFwd</w:t>
      </w:r>
      <w:r w:rsidR="002D2515">
        <w:t>"</w:t>
      </w:r>
      <w:r>
        <w:t xml:space="preserve"> type=</w:t>
      </w:r>
      <w:r w:rsidR="002D2515">
        <w:t>"</w:t>
      </w:r>
      <w:r>
        <w:t>unsignedInt</w:t>
      </w:r>
      <w:r w:rsidR="002D2515">
        <w:t>"</w:t>
      </w:r>
      <w:r>
        <w:t xml:space="preserve"> minOccurs=</w:t>
      </w:r>
      <w:r w:rsidR="002D2515">
        <w:t>"</w:t>
      </w:r>
      <w:r>
        <w:t>0</w:t>
      </w:r>
      <w:r w:rsidR="002D2515">
        <w:t>"</w:t>
      </w:r>
      <w:r>
        <w:t>/&gt;</w:t>
      </w:r>
    </w:p>
    <w:p w14:paraId="0C8E90A4" w14:textId="77777777" w:rsidR="003057E8" w:rsidRDefault="003057E8" w:rsidP="003057E8">
      <w:pPr>
        <w:pStyle w:val="PL"/>
      </w:pPr>
      <w:r>
        <w:tab/>
      </w:r>
      <w:r>
        <w:tab/>
      </w:r>
      <w:r>
        <w:tab/>
      </w:r>
      <w:r>
        <w:tab/>
        <w:t>&lt;element name=</w:t>
      </w:r>
      <w:r w:rsidR="002D2515">
        <w:t>"</w:t>
      </w:r>
      <w:r>
        <w:t>TRelocPrep</w:t>
      </w:r>
      <w:r w:rsidR="002D2515">
        <w:t>"</w:t>
      </w:r>
      <w:r>
        <w:t xml:space="preserve"> type=</w:t>
      </w:r>
      <w:r w:rsidR="002D2515">
        <w:t>"</w:t>
      </w:r>
      <w:r>
        <w:t>unsignedInt</w:t>
      </w:r>
      <w:r w:rsidR="002D2515">
        <w:t>"</w:t>
      </w:r>
      <w:r>
        <w:t xml:space="preserve"> minOccurs=</w:t>
      </w:r>
      <w:r w:rsidR="002D2515">
        <w:t>"</w:t>
      </w:r>
      <w:r>
        <w:t>0</w:t>
      </w:r>
      <w:r w:rsidR="002D2515">
        <w:t>"</w:t>
      </w:r>
      <w:r>
        <w:t>/&gt;</w:t>
      </w:r>
    </w:p>
    <w:p w14:paraId="544F8C43" w14:textId="77777777" w:rsidR="003057E8" w:rsidRDefault="003057E8" w:rsidP="003057E8">
      <w:pPr>
        <w:pStyle w:val="PL"/>
      </w:pPr>
      <w:r>
        <w:tab/>
      </w:r>
      <w:r>
        <w:tab/>
      </w:r>
      <w:r>
        <w:tab/>
      </w:r>
      <w:r>
        <w:tab/>
        <w:t>&lt;element name=</w:t>
      </w:r>
      <w:r w:rsidR="002D2515">
        <w:t>"</w:t>
      </w:r>
      <w:r>
        <w:t>TRelocOverall</w:t>
      </w:r>
      <w:r w:rsidR="002D2515">
        <w:t>"</w:t>
      </w:r>
      <w:r>
        <w:t xml:space="preserve"> type=</w:t>
      </w:r>
      <w:r w:rsidR="002D2515">
        <w:t>"</w:t>
      </w:r>
      <w:r>
        <w:t>unsignedInt</w:t>
      </w:r>
      <w:r w:rsidR="002D2515">
        <w:t>"</w:t>
      </w:r>
      <w:r>
        <w:t xml:space="preserve"> minOccurs=</w:t>
      </w:r>
      <w:r w:rsidR="002D2515">
        <w:t>"</w:t>
      </w:r>
      <w:r>
        <w:t>0</w:t>
      </w:r>
      <w:r w:rsidR="002D2515">
        <w:t>"</w:t>
      </w:r>
      <w:r>
        <w:t>/&gt;</w:t>
      </w:r>
    </w:p>
    <w:p w14:paraId="0AC4D862" w14:textId="77777777" w:rsidR="003057E8" w:rsidRDefault="003057E8" w:rsidP="003057E8">
      <w:pPr>
        <w:pStyle w:val="PL"/>
      </w:pPr>
      <w:r>
        <w:tab/>
      </w:r>
      <w:r>
        <w:tab/>
      </w:r>
      <w:r>
        <w:tab/>
      </w:r>
      <w:r>
        <w:tab/>
        <w:t>&lt;element ref=</w:t>
      </w:r>
      <w:r w:rsidR="002D2515">
        <w:t>"</w:t>
      </w:r>
      <w:r>
        <w:t>cd:CSG</w:t>
      </w:r>
      <w:r w:rsidR="002D2515">
        <w:t>"</w:t>
      </w:r>
      <w:r>
        <w:t xml:space="preserve"> minOccurs=</w:t>
      </w:r>
      <w:r w:rsidR="002D2515">
        <w:t>"</w:t>
      </w:r>
      <w:r>
        <w:t>0</w:t>
      </w:r>
      <w:r w:rsidR="002D2515">
        <w:t>"</w:t>
      </w:r>
      <w:r>
        <w:t>/&gt;</w:t>
      </w:r>
    </w:p>
    <w:p w14:paraId="3CADEC9C" w14:textId="77777777" w:rsidR="003057E8" w:rsidRDefault="003057E8" w:rsidP="003057E8">
      <w:pPr>
        <w:pStyle w:val="PL"/>
      </w:pPr>
      <w:r>
        <w:tab/>
      </w:r>
      <w:r>
        <w:tab/>
      </w:r>
      <w:r>
        <w:tab/>
      </w:r>
      <w:r>
        <w:tab/>
        <w:t>&lt;element ref=</w:t>
      </w:r>
      <w:r w:rsidR="002D2515">
        <w:t>"</w:t>
      </w:r>
      <w:r>
        <w:t>cd:FDDFAP</w:t>
      </w:r>
      <w:r w:rsidR="002D2515">
        <w:t>"</w:t>
      </w:r>
      <w:r>
        <w:t xml:space="preserve"> minOccurs=</w:t>
      </w:r>
      <w:r w:rsidR="002D2515">
        <w:t>"</w:t>
      </w:r>
      <w:r>
        <w:t>0</w:t>
      </w:r>
      <w:r w:rsidR="002D2515">
        <w:t>"</w:t>
      </w:r>
      <w:r>
        <w:t>/&gt;</w:t>
      </w:r>
    </w:p>
    <w:p w14:paraId="775B01AC" w14:textId="77777777" w:rsidR="003057E8" w:rsidRDefault="003057E8" w:rsidP="003057E8">
      <w:pPr>
        <w:pStyle w:val="PL"/>
      </w:pPr>
      <w:r>
        <w:tab/>
      </w:r>
      <w:r>
        <w:tab/>
      </w:r>
      <w:r>
        <w:tab/>
        <w:t>&lt;/sequence&gt;</w:t>
      </w:r>
    </w:p>
    <w:p w14:paraId="795C1DFD" w14:textId="77777777" w:rsidR="003057E8" w:rsidRDefault="003057E8" w:rsidP="003057E8">
      <w:pPr>
        <w:pStyle w:val="PL"/>
      </w:pPr>
      <w:r>
        <w:tab/>
      </w:r>
      <w:r>
        <w:tab/>
        <w:t>&lt;/complexType&gt;</w:t>
      </w:r>
    </w:p>
    <w:p w14:paraId="5DF77283" w14:textId="77777777" w:rsidR="003057E8" w:rsidRDefault="003057E8" w:rsidP="003057E8">
      <w:pPr>
        <w:pStyle w:val="PL"/>
      </w:pPr>
      <w:r>
        <w:tab/>
        <w:t>&lt;/element&gt;</w:t>
      </w:r>
    </w:p>
    <w:p w14:paraId="78F0F250" w14:textId="77777777" w:rsidR="003057E8" w:rsidRDefault="003057E8" w:rsidP="003057E8">
      <w:pPr>
        <w:pStyle w:val="PL"/>
      </w:pPr>
      <w:r>
        <w:tab/>
        <w:t>&lt;element name=</w:t>
      </w:r>
      <w:r w:rsidR="002D2515">
        <w:t>"</w:t>
      </w:r>
      <w:r>
        <w:t>CellConfig</w:t>
      </w:r>
      <w:r w:rsidR="002D2515">
        <w:t>"</w:t>
      </w:r>
      <w:r>
        <w:t>&gt;</w:t>
      </w:r>
    </w:p>
    <w:p w14:paraId="4E8CE863" w14:textId="77777777" w:rsidR="003057E8" w:rsidRDefault="003057E8" w:rsidP="003057E8">
      <w:pPr>
        <w:pStyle w:val="PL"/>
      </w:pPr>
      <w:r>
        <w:tab/>
      </w:r>
      <w:r>
        <w:tab/>
        <w:t>&lt;complexType&gt;</w:t>
      </w:r>
    </w:p>
    <w:p w14:paraId="0EBC0B97" w14:textId="77777777" w:rsidR="003057E8" w:rsidRDefault="003057E8" w:rsidP="003057E8">
      <w:pPr>
        <w:pStyle w:val="PL"/>
      </w:pPr>
      <w:r>
        <w:tab/>
      </w:r>
      <w:r>
        <w:tab/>
      </w:r>
      <w:r>
        <w:tab/>
        <w:t>&lt;sequence&gt;</w:t>
      </w:r>
    </w:p>
    <w:p w14:paraId="5F15495D" w14:textId="77777777" w:rsidR="003057E8" w:rsidRDefault="003057E8" w:rsidP="003057E8">
      <w:pPr>
        <w:pStyle w:val="PL"/>
      </w:pPr>
      <w:r>
        <w:tab/>
      </w:r>
      <w:r>
        <w:tab/>
      </w:r>
      <w:r>
        <w:tab/>
      </w:r>
      <w:r>
        <w:tab/>
        <w:t>&lt;element name=</w:t>
      </w:r>
      <w:r w:rsidR="002D2515">
        <w:t>"</w:t>
      </w:r>
      <w:r>
        <w:t>UMTS</w:t>
      </w:r>
      <w:r w:rsidR="002D2515">
        <w:t>"</w:t>
      </w:r>
      <w:r>
        <w:t xml:space="preserve"> minOccurs=</w:t>
      </w:r>
      <w:r w:rsidR="002D2515">
        <w:t>"</w:t>
      </w:r>
      <w:r>
        <w:t>0</w:t>
      </w:r>
      <w:r w:rsidR="002D2515">
        <w:t>"</w:t>
      </w:r>
      <w:r>
        <w:t>&gt;</w:t>
      </w:r>
    </w:p>
    <w:p w14:paraId="4EAC66C0" w14:textId="77777777" w:rsidR="003057E8" w:rsidRPr="002D2515" w:rsidRDefault="003057E8" w:rsidP="003057E8">
      <w:pPr>
        <w:pStyle w:val="PL"/>
        <w:rPr>
          <w:lang w:val="fr-FR"/>
        </w:rPr>
      </w:pPr>
      <w:r>
        <w:tab/>
      </w:r>
      <w:r>
        <w:tab/>
      </w:r>
      <w:r>
        <w:tab/>
      </w:r>
      <w:r>
        <w:tab/>
      </w:r>
      <w:r>
        <w:tab/>
      </w:r>
      <w:r w:rsidRPr="002D2515">
        <w:rPr>
          <w:lang w:val="fr-FR"/>
        </w:rPr>
        <w:t>&lt;complexType&gt;</w:t>
      </w:r>
    </w:p>
    <w:p w14:paraId="46EEB827"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&lt;sequence&gt;</w:t>
      </w:r>
    </w:p>
    <w:p w14:paraId="4F1B994B"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cd:CN</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70D4A603"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cd:RAN</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28F1C424"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&lt;/sequence&gt;</w:t>
      </w:r>
    </w:p>
    <w:p w14:paraId="5DFE6714"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t>&lt;/complexType&gt;</w:t>
      </w:r>
    </w:p>
    <w:p w14:paraId="03C5477B"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t>&lt;/element&gt;</w:t>
      </w:r>
    </w:p>
    <w:p w14:paraId="4253EBA9"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t>&lt;/sequence&gt;</w:t>
      </w:r>
    </w:p>
    <w:p w14:paraId="28849228" w14:textId="77777777" w:rsidR="003057E8" w:rsidRPr="002D2515" w:rsidRDefault="003057E8" w:rsidP="003057E8">
      <w:pPr>
        <w:pStyle w:val="PL"/>
        <w:rPr>
          <w:lang w:val="fr-FR"/>
        </w:rPr>
      </w:pPr>
      <w:r w:rsidRPr="002D2515">
        <w:rPr>
          <w:lang w:val="fr-FR"/>
        </w:rPr>
        <w:tab/>
      </w:r>
      <w:r w:rsidRPr="002D2515">
        <w:rPr>
          <w:lang w:val="fr-FR"/>
        </w:rPr>
        <w:tab/>
        <w:t>&lt;/complexType&gt;</w:t>
      </w:r>
    </w:p>
    <w:p w14:paraId="00E7C142" w14:textId="77777777" w:rsidR="003057E8" w:rsidRPr="002D2515" w:rsidRDefault="003057E8" w:rsidP="003057E8">
      <w:pPr>
        <w:pStyle w:val="PL"/>
        <w:rPr>
          <w:lang w:val="fr-FR"/>
        </w:rPr>
      </w:pPr>
      <w:r w:rsidRPr="002D2515">
        <w:rPr>
          <w:lang w:val="fr-FR"/>
        </w:rPr>
        <w:tab/>
        <w:t>&lt;/element&gt;</w:t>
      </w:r>
    </w:p>
    <w:p w14:paraId="55EDA158" w14:textId="77777777" w:rsidR="003057E8" w:rsidRPr="002D2515" w:rsidRDefault="003057E8" w:rsidP="003057E8">
      <w:pPr>
        <w:pStyle w:val="PL"/>
        <w:rPr>
          <w:lang w:val="fr-FR"/>
        </w:rPr>
      </w:pPr>
      <w:r w:rsidRPr="002D2515">
        <w:rPr>
          <w:lang w:val="fr-FR"/>
        </w:rPr>
        <w:tab/>
        <w:t>&lt;element name=</w:t>
      </w:r>
      <w:r w:rsidR="002D2515" w:rsidRPr="002D2515">
        <w:rPr>
          <w:lang w:val="fr-FR"/>
        </w:rPr>
        <w:t>"</w:t>
      </w:r>
      <w:r w:rsidRPr="002D2515">
        <w:rPr>
          <w:lang w:val="fr-FR"/>
        </w:rPr>
        <w:t>SCTP</w:t>
      </w:r>
      <w:r w:rsidR="002D2515" w:rsidRPr="002D2515">
        <w:rPr>
          <w:lang w:val="fr-FR"/>
        </w:rPr>
        <w:t>"</w:t>
      </w:r>
      <w:r w:rsidRPr="002D2515">
        <w:rPr>
          <w:lang w:val="fr-FR"/>
        </w:rPr>
        <w:t>&gt;</w:t>
      </w:r>
    </w:p>
    <w:p w14:paraId="185398CB" w14:textId="77777777" w:rsidR="003057E8" w:rsidRPr="002D2515" w:rsidRDefault="003057E8" w:rsidP="003057E8">
      <w:pPr>
        <w:pStyle w:val="PL"/>
        <w:rPr>
          <w:lang w:val="fr-FR"/>
        </w:rPr>
      </w:pPr>
      <w:r w:rsidRPr="002D2515">
        <w:rPr>
          <w:lang w:val="fr-FR"/>
        </w:rPr>
        <w:tab/>
      </w:r>
      <w:r w:rsidRPr="002D2515">
        <w:rPr>
          <w:lang w:val="fr-FR"/>
        </w:rPr>
        <w:tab/>
        <w:t>&lt;complexType&gt;</w:t>
      </w:r>
    </w:p>
    <w:p w14:paraId="5A19714C"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t>&lt;sequence&gt;</w:t>
      </w:r>
    </w:p>
    <w:p w14:paraId="1D1C4A60"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t>&lt;element name=</w:t>
      </w:r>
      <w:r w:rsidR="002D2515" w:rsidRPr="002D2515">
        <w:rPr>
          <w:lang w:val="fr-FR"/>
        </w:rPr>
        <w:t>"</w:t>
      </w:r>
      <w:r w:rsidRPr="002D2515">
        <w:rPr>
          <w:lang w:val="fr-FR"/>
        </w:rPr>
        <w:t>Enable</w:t>
      </w:r>
      <w:r w:rsidR="002D2515" w:rsidRPr="002D2515">
        <w:rPr>
          <w:lang w:val="fr-FR"/>
        </w:rPr>
        <w:t>"</w:t>
      </w:r>
      <w:r w:rsidRPr="002D2515">
        <w:rPr>
          <w:lang w:val="fr-FR"/>
        </w:rPr>
        <w:t xml:space="preserve"> type=</w:t>
      </w:r>
      <w:r w:rsidR="002D2515" w:rsidRPr="002D2515">
        <w:rPr>
          <w:lang w:val="fr-FR"/>
        </w:rPr>
        <w:t>"</w:t>
      </w:r>
      <w:r w:rsidRPr="002D2515">
        <w:rPr>
          <w:lang w:val="fr-FR"/>
        </w:rPr>
        <w:t>boolean</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615E0F94" w14:textId="77777777" w:rsidR="003057E8" w:rsidRDefault="003057E8" w:rsidP="003057E8">
      <w:pPr>
        <w:pStyle w:val="PL"/>
      </w:pPr>
      <w:r w:rsidRPr="002D2515">
        <w:rPr>
          <w:lang w:val="fr-FR"/>
        </w:rPr>
        <w:tab/>
      </w:r>
      <w:r w:rsidRPr="002D2515">
        <w:rPr>
          <w:lang w:val="fr-FR"/>
        </w:rPr>
        <w:tab/>
      </w:r>
      <w:r w:rsidRPr="002D2515">
        <w:rPr>
          <w:lang w:val="fr-FR"/>
        </w:rPr>
        <w:tab/>
      </w:r>
      <w:r w:rsidRPr="002D2515">
        <w:rPr>
          <w:lang w:val="fr-FR"/>
        </w:rPr>
        <w:tab/>
      </w:r>
      <w:r>
        <w:t>&lt;element name=</w:t>
      </w:r>
      <w:r w:rsidR="002D2515">
        <w:t>"</w:t>
      </w:r>
      <w:r>
        <w:t>HBInterval</w:t>
      </w:r>
      <w:r w:rsidR="002D2515">
        <w:t>"</w:t>
      </w:r>
      <w:r>
        <w:t xml:space="preserve"> type=</w:t>
      </w:r>
      <w:r w:rsidR="002D2515">
        <w:t>"</w:t>
      </w:r>
      <w:r>
        <w:t>unsignedInt</w:t>
      </w:r>
      <w:r w:rsidR="002D2515">
        <w:t>"</w:t>
      </w:r>
      <w:r>
        <w:t xml:space="preserve"> minOccurs=</w:t>
      </w:r>
      <w:r w:rsidR="002D2515">
        <w:t>"</w:t>
      </w:r>
      <w:r>
        <w:t>0</w:t>
      </w:r>
      <w:r w:rsidR="002D2515">
        <w:t>"</w:t>
      </w:r>
      <w:r>
        <w:t>/&gt;</w:t>
      </w:r>
    </w:p>
    <w:p w14:paraId="70887E46" w14:textId="77777777" w:rsidR="003057E8" w:rsidRDefault="003057E8" w:rsidP="003057E8">
      <w:pPr>
        <w:pStyle w:val="PL"/>
      </w:pPr>
      <w:r>
        <w:tab/>
      </w:r>
      <w:r>
        <w:tab/>
      </w:r>
      <w:r>
        <w:tab/>
      </w:r>
      <w:r>
        <w:tab/>
        <w:t>&lt;element name=</w:t>
      </w:r>
      <w:r w:rsidR="002D2515">
        <w:t>"</w:t>
      </w:r>
      <w:r>
        <w:t>MaxAssociationRetransmits</w:t>
      </w:r>
      <w:r w:rsidR="002D2515">
        <w:t>"</w:t>
      </w:r>
      <w:r>
        <w:t xml:space="preserve"> type=</w:t>
      </w:r>
      <w:r w:rsidR="002D2515">
        <w:t>"</w:t>
      </w:r>
      <w:r>
        <w:t>unsignedInt</w:t>
      </w:r>
      <w:r w:rsidR="002D2515">
        <w:t>"</w:t>
      </w:r>
      <w:r>
        <w:t xml:space="preserve"> minOccurs=</w:t>
      </w:r>
      <w:r w:rsidR="002D2515">
        <w:t>"</w:t>
      </w:r>
      <w:r>
        <w:t>0</w:t>
      </w:r>
      <w:r w:rsidR="002D2515">
        <w:t>"</w:t>
      </w:r>
      <w:r>
        <w:t>/&gt;</w:t>
      </w:r>
    </w:p>
    <w:p w14:paraId="3F6137A5" w14:textId="77777777" w:rsidR="003057E8" w:rsidRDefault="003057E8" w:rsidP="003057E8">
      <w:pPr>
        <w:pStyle w:val="PL"/>
      </w:pPr>
      <w:r>
        <w:tab/>
      </w:r>
      <w:r>
        <w:tab/>
      </w:r>
      <w:r>
        <w:tab/>
      </w:r>
      <w:r>
        <w:tab/>
        <w:t>&lt;element name=</w:t>
      </w:r>
      <w:r w:rsidR="002D2515">
        <w:t>"</w:t>
      </w:r>
      <w:r>
        <w:t>MaxInitRetransmits</w:t>
      </w:r>
      <w:r w:rsidR="002D2515">
        <w:t>"</w:t>
      </w:r>
      <w:r>
        <w:t xml:space="preserve"> type=</w:t>
      </w:r>
      <w:r w:rsidR="002D2515">
        <w:t>"</w:t>
      </w:r>
      <w:r>
        <w:t>unsignedInt</w:t>
      </w:r>
      <w:r w:rsidR="002D2515">
        <w:t>"</w:t>
      </w:r>
      <w:r>
        <w:t xml:space="preserve"> minOccurs=</w:t>
      </w:r>
      <w:r w:rsidR="002D2515">
        <w:t>"</w:t>
      </w:r>
      <w:r>
        <w:t>0</w:t>
      </w:r>
      <w:r w:rsidR="002D2515">
        <w:t>"</w:t>
      </w:r>
      <w:r>
        <w:t>/&gt;</w:t>
      </w:r>
    </w:p>
    <w:p w14:paraId="0FA0844B" w14:textId="77777777" w:rsidR="003057E8" w:rsidRDefault="003057E8" w:rsidP="003057E8">
      <w:pPr>
        <w:pStyle w:val="PL"/>
      </w:pPr>
      <w:r>
        <w:tab/>
      </w:r>
      <w:r>
        <w:tab/>
      </w:r>
      <w:r>
        <w:tab/>
      </w:r>
      <w:r>
        <w:tab/>
        <w:t>&lt;element name=</w:t>
      </w:r>
      <w:r w:rsidR="002D2515">
        <w:t>"</w:t>
      </w:r>
      <w:r>
        <w:t>MaxPathRetransmits</w:t>
      </w:r>
      <w:r w:rsidR="002D2515">
        <w:t>"</w:t>
      </w:r>
      <w:r>
        <w:t xml:space="preserve"> type=</w:t>
      </w:r>
      <w:r w:rsidR="002D2515">
        <w:t>"</w:t>
      </w:r>
      <w:r>
        <w:t>unsignedInt</w:t>
      </w:r>
      <w:r w:rsidR="002D2515">
        <w:t>"</w:t>
      </w:r>
      <w:r>
        <w:t xml:space="preserve"> minOccurs=</w:t>
      </w:r>
      <w:r w:rsidR="002D2515">
        <w:t>"</w:t>
      </w:r>
      <w:r>
        <w:t>0</w:t>
      </w:r>
      <w:r w:rsidR="002D2515">
        <w:t>"</w:t>
      </w:r>
      <w:r>
        <w:t>/&gt;</w:t>
      </w:r>
    </w:p>
    <w:p w14:paraId="1BFFF270" w14:textId="77777777" w:rsidR="003057E8" w:rsidRDefault="003057E8" w:rsidP="003057E8">
      <w:pPr>
        <w:pStyle w:val="PL"/>
      </w:pPr>
      <w:r>
        <w:tab/>
      </w:r>
      <w:r>
        <w:tab/>
      </w:r>
      <w:r>
        <w:tab/>
      </w:r>
      <w:r>
        <w:tab/>
        <w:t>&lt;element name=</w:t>
      </w:r>
      <w:r w:rsidR="002D2515">
        <w:t>"</w:t>
      </w:r>
      <w:r>
        <w:t>RTOInitial</w:t>
      </w:r>
      <w:r w:rsidR="002D2515">
        <w:t>"</w:t>
      </w:r>
      <w:r>
        <w:t xml:space="preserve"> type=</w:t>
      </w:r>
      <w:r w:rsidR="002D2515">
        <w:t>"</w:t>
      </w:r>
      <w:r>
        <w:t>unsignedInt</w:t>
      </w:r>
      <w:r w:rsidR="002D2515">
        <w:t>"</w:t>
      </w:r>
      <w:r>
        <w:t xml:space="preserve"> minOccurs=</w:t>
      </w:r>
      <w:r w:rsidR="002D2515">
        <w:t>"</w:t>
      </w:r>
      <w:r>
        <w:t>0</w:t>
      </w:r>
      <w:r w:rsidR="002D2515">
        <w:t>"</w:t>
      </w:r>
      <w:r>
        <w:t>/&gt;</w:t>
      </w:r>
    </w:p>
    <w:p w14:paraId="45046736" w14:textId="77777777" w:rsidR="003057E8" w:rsidRDefault="003057E8" w:rsidP="003057E8">
      <w:pPr>
        <w:pStyle w:val="PL"/>
      </w:pPr>
      <w:r>
        <w:tab/>
      </w:r>
      <w:r>
        <w:tab/>
      </w:r>
      <w:r>
        <w:tab/>
      </w:r>
      <w:r>
        <w:tab/>
        <w:t>&lt;element name=</w:t>
      </w:r>
      <w:r w:rsidR="002D2515">
        <w:t>"</w:t>
      </w:r>
      <w:r>
        <w:t>RTOMax</w:t>
      </w:r>
      <w:r w:rsidR="002D2515">
        <w:t>"</w:t>
      </w:r>
      <w:r>
        <w:t xml:space="preserve"> type=</w:t>
      </w:r>
      <w:r w:rsidR="002D2515">
        <w:t>"</w:t>
      </w:r>
      <w:r>
        <w:t>unsignedInt</w:t>
      </w:r>
      <w:r w:rsidR="002D2515">
        <w:t>"</w:t>
      </w:r>
      <w:r>
        <w:t xml:space="preserve"> minOccurs=</w:t>
      </w:r>
      <w:r w:rsidR="002D2515">
        <w:t>"</w:t>
      </w:r>
      <w:r>
        <w:t>0</w:t>
      </w:r>
      <w:r w:rsidR="002D2515">
        <w:t>"</w:t>
      </w:r>
      <w:r>
        <w:t>/&gt;</w:t>
      </w:r>
    </w:p>
    <w:p w14:paraId="54F8691E" w14:textId="77777777" w:rsidR="003057E8" w:rsidRDefault="003057E8" w:rsidP="003057E8">
      <w:pPr>
        <w:pStyle w:val="PL"/>
      </w:pPr>
      <w:r>
        <w:tab/>
      </w:r>
      <w:r>
        <w:tab/>
      </w:r>
      <w:r>
        <w:tab/>
      </w:r>
      <w:r>
        <w:tab/>
        <w:t>&lt;element name=</w:t>
      </w:r>
      <w:r w:rsidR="002D2515">
        <w:t>"</w:t>
      </w:r>
      <w:r>
        <w:t>RTOMin</w:t>
      </w:r>
      <w:r w:rsidR="002D2515">
        <w:t>"</w:t>
      </w:r>
      <w:r>
        <w:t xml:space="preserve"> type=</w:t>
      </w:r>
      <w:r w:rsidR="002D2515">
        <w:t>"</w:t>
      </w:r>
      <w:r>
        <w:t>unsignedInt</w:t>
      </w:r>
      <w:r w:rsidR="002D2515">
        <w:t>"</w:t>
      </w:r>
      <w:r>
        <w:t xml:space="preserve"> minOccurs=</w:t>
      </w:r>
      <w:r w:rsidR="002D2515">
        <w:t>"</w:t>
      </w:r>
      <w:r>
        <w:t>0</w:t>
      </w:r>
      <w:r w:rsidR="002D2515">
        <w:t>"</w:t>
      </w:r>
      <w:r>
        <w:t>/&gt;</w:t>
      </w:r>
    </w:p>
    <w:p w14:paraId="58E59052" w14:textId="77777777" w:rsidR="003057E8" w:rsidRDefault="003057E8" w:rsidP="003057E8">
      <w:pPr>
        <w:pStyle w:val="PL"/>
      </w:pPr>
      <w:r>
        <w:tab/>
      </w:r>
      <w:r>
        <w:tab/>
      </w:r>
      <w:r>
        <w:tab/>
      </w:r>
      <w:r>
        <w:tab/>
        <w:t>&lt;element name=</w:t>
      </w:r>
      <w:r w:rsidR="002D2515">
        <w:t>"</w:t>
      </w:r>
      <w:r>
        <w:t>ValCookieLife</w:t>
      </w:r>
      <w:r w:rsidR="002D2515">
        <w:t>"</w:t>
      </w:r>
      <w:r>
        <w:t xml:space="preserve"> type=</w:t>
      </w:r>
      <w:r w:rsidR="002D2515">
        <w:t>"</w:t>
      </w:r>
      <w:r>
        <w:t>unsignedInt</w:t>
      </w:r>
      <w:r w:rsidR="002D2515">
        <w:t>"</w:t>
      </w:r>
      <w:r>
        <w:t xml:space="preserve"> minOccurs=</w:t>
      </w:r>
      <w:r w:rsidR="002D2515">
        <w:t>"</w:t>
      </w:r>
      <w:r>
        <w:t>0</w:t>
      </w:r>
      <w:r w:rsidR="002D2515">
        <w:t>"</w:t>
      </w:r>
      <w:r>
        <w:t>/&gt;</w:t>
      </w:r>
    </w:p>
    <w:p w14:paraId="79DE6D42" w14:textId="77777777" w:rsidR="003057E8" w:rsidRDefault="003057E8" w:rsidP="003057E8">
      <w:pPr>
        <w:pStyle w:val="PL"/>
      </w:pPr>
      <w:r>
        <w:tab/>
      </w:r>
      <w:r>
        <w:tab/>
      </w:r>
      <w:r>
        <w:tab/>
        <w:t>&lt;/sequence&gt;</w:t>
      </w:r>
    </w:p>
    <w:p w14:paraId="65126427" w14:textId="77777777" w:rsidR="003057E8" w:rsidRDefault="003057E8" w:rsidP="003057E8">
      <w:pPr>
        <w:pStyle w:val="PL"/>
      </w:pPr>
      <w:r>
        <w:tab/>
      </w:r>
      <w:r>
        <w:tab/>
        <w:t>&lt;/complexType&gt;</w:t>
      </w:r>
    </w:p>
    <w:p w14:paraId="0D990AA8" w14:textId="77777777" w:rsidR="003057E8" w:rsidRDefault="003057E8" w:rsidP="003057E8">
      <w:pPr>
        <w:pStyle w:val="PL"/>
      </w:pPr>
      <w:r>
        <w:tab/>
        <w:t>&lt;/element&gt;</w:t>
      </w:r>
    </w:p>
    <w:p w14:paraId="433A8461" w14:textId="77777777" w:rsidR="003057E8" w:rsidRDefault="003057E8" w:rsidP="003057E8">
      <w:pPr>
        <w:pStyle w:val="PL"/>
      </w:pPr>
      <w:r>
        <w:tab/>
        <w:t>&lt;element name=</w:t>
      </w:r>
      <w:r w:rsidR="002D2515">
        <w:t>"</w:t>
      </w:r>
      <w:r>
        <w:t>RealTime</w:t>
      </w:r>
      <w:r w:rsidR="002D2515">
        <w:t>"</w:t>
      </w:r>
      <w:r>
        <w:t>&gt;</w:t>
      </w:r>
    </w:p>
    <w:p w14:paraId="36F563AB" w14:textId="77777777" w:rsidR="003057E8" w:rsidRDefault="003057E8" w:rsidP="003057E8">
      <w:pPr>
        <w:pStyle w:val="PL"/>
      </w:pPr>
      <w:r>
        <w:tab/>
      </w:r>
      <w:r>
        <w:tab/>
        <w:t>&lt;complexType&gt;</w:t>
      </w:r>
    </w:p>
    <w:p w14:paraId="7EFD5635" w14:textId="77777777" w:rsidR="003057E8" w:rsidRDefault="003057E8" w:rsidP="003057E8">
      <w:pPr>
        <w:pStyle w:val="PL"/>
      </w:pPr>
      <w:r>
        <w:lastRenderedPageBreak/>
        <w:tab/>
      </w:r>
      <w:r>
        <w:tab/>
      </w:r>
      <w:r>
        <w:tab/>
        <w:t>&lt;sequence&gt;</w:t>
      </w:r>
    </w:p>
    <w:p w14:paraId="57E12D35" w14:textId="77777777" w:rsidR="003057E8" w:rsidRDefault="003057E8" w:rsidP="003057E8">
      <w:pPr>
        <w:pStyle w:val="PL"/>
      </w:pPr>
      <w:r>
        <w:tab/>
      </w:r>
      <w:r>
        <w:tab/>
      </w:r>
      <w:r>
        <w:tab/>
      </w:r>
      <w:r>
        <w:tab/>
        <w:t>&lt;element name=</w:t>
      </w:r>
      <w:r w:rsidR="002D2515">
        <w:t>"</w:t>
      </w:r>
      <w:r>
        <w:t>RTCPEnable</w:t>
      </w:r>
      <w:r w:rsidR="002D2515">
        <w:t>"</w:t>
      </w:r>
      <w:r>
        <w:t xml:space="preserve"> type=</w:t>
      </w:r>
      <w:r w:rsidR="002D2515">
        <w:t>"</w:t>
      </w:r>
      <w:r>
        <w:t>boolean</w:t>
      </w:r>
      <w:r w:rsidR="002D2515">
        <w:t>"</w:t>
      </w:r>
      <w:r>
        <w:t xml:space="preserve"> minOccurs=</w:t>
      </w:r>
      <w:r w:rsidR="002D2515">
        <w:t>"</w:t>
      </w:r>
      <w:r>
        <w:t>0</w:t>
      </w:r>
      <w:r w:rsidR="002D2515">
        <w:t>"</w:t>
      </w:r>
      <w:r>
        <w:t>/&gt;</w:t>
      </w:r>
    </w:p>
    <w:p w14:paraId="74903121" w14:textId="77777777" w:rsidR="003057E8" w:rsidRDefault="003057E8" w:rsidP="003057E8">
      <w:pPr>
        <w:pStyle w:val="PL"/>
      </w:pPr>
      <w:r>
        <w:tab/>
      </w:r>
      <w:r>
        <w:tab/>
      </w:r>
      <w:r>
        <w:tab/>
        <w:t>&lt;/sequence&gt;</w:t>
      </w:r>
    </w:p>
    <w:p w14:paraId="5AB9A7E3" w14:textId="77777777" w:rsidR="003057E8" w:rsidRDefault="003057E8" w:rsidP="003057E8">
      <w:pPr>
        <w:pStyle w:val="PL"/>
      </w:pPr>
      <w:r>
        <w:tab/>
      </w:r>
      <w:r>
        <w:tab/>
        <w:t>&lt;/complexType&gt;</w:t>
      </w:r>
    </w:p>
    <w:p w14:paraId="1F6A94B2" w14:textId="77777777" w:rsidR="003057E8" w:rsidRDefault="003057E8" w:rsidP="003057E8">
      <w:pPr>
        <w:pStyle w:val="PL"/>
      </w:pPr>
      <w:r>
        <w:tab/>
        <w:t>&lt;/element&gt;</w:t>
      </w:r>
    </w:p>
    <w:p w14:paraId="56D73359" w14:textId="77777777" w:rsidR="003057E8" w:rsidRDefault="003057E8" w:rsidP="003057E8">
      <w:pPr>
        <w:pStyle w:val="PL"/>
      </w:pPr>
      <w:r>
        <w:tab/>
        <w:t>&lt;element name=</w:t>
      </w:r>
      <w:r w:rsidR="002D2515">
        <w:t>"</w:t>
      </w:r>
      <w:r>
        <w:t>Packet</w:t>
      </w:r>
      <w:r w:rsidR="002D2515">
        <w:t>"</w:t>
      </w:r>
      <w:r>
        <w:t>&gt;</w:t>
      </w:r>
    </w:p>
    <w:p w14:paraId="18D9D080" w14:textId="77777777" w:rsidR="003057E8" w:rsidRDefault="003057E8" w:rsidP="003057E8">
      <w:pPr>
        <w:pStyle w:val="PL"/>
      </w:pPr>
      <w:r>
        <w:tab/>
      </w:r>
      <w:r>
        <w:tab/>
        <w:t>&lt;complexType&gt;</w:t>
      </w:r>
    </w:p>
    <w:p w14:paraId="772078F1" w14:textId="77777777" w:rsidR="003057E8" w:rsidRDefault="003057E8" w:rsidP="003057E8">
      <w:pPr>
        <w:pStyle w:val="PL"/>
      </w:pPr>
      <w:r>
        <w:tab/>
      </w:r>
      <w:r>
        <w:tab/>
      </w:r>
      <w:r>
        <w:tab/>
        <w:t>&lt;sequence&gt;</w:t>
      </w:r>
    </w:p>
    <w:p w14:paraId="33CCA977" w14:textId="77777777" w:rsidR="003057E8" w:rsidRDefault="003057E8" w:rsidP="003057E8">
      <w:pPr>
        <w:pStyle w:val="PL"/>
      </w:pPr>
      <w:r>
        <w:tab/>
      </w:r>
      <w:r>
        <w:tab/>
      </w:r>
      <w:r>
        <w:tab/>
      </w:r>
      <w:r>
        <w:tab/>
        <w:t>&lt;element name=</w:t>
      </w:r>
      <w:r w:rsidR="002D2515">
        <w:t>"</w:t>
      </w:r>
      <w:r>
        <w:t>EchoInterval</w:t>
      </w:r>
      <w:r w:rsidR="002D2515">
        <w:t>"</w:t>
      </w:r>
      <w:r>
        <w:t xml:space="preserve"> type=</w:t>
      </w:r>
      <w:r w:rsidR="002D2515">
        <w:t>"</w:t>
      </w:r>
      <w:r>
        <w:t>unsignedInt</w:t>
      </w:r>
      <w:r w:rsidR="002D2515">
        <w:t>"</w:t>
      </w:r>
      <w:r>
        <w:t xml:space="preserve"> minOccurs=</w:t>
      </w:r>
      <w:r w:rsidR="002D2515">
        <w:t>"</w:t>
      </w:r>
      <w:r>
        <w:t>0</w:t>
      </w:r>
      <w:r w:rsidR="002D2515">
        <w:t>"</w:t>
      </w:r>
      <w:r>
        <w:t>/&gt;</w:t>
      </w:r>
    </w:p>
    <w:p w14:paraId="4D8E1412" w14:textId="77777777" w:rsidR="003057E8" w:rsidRDefault="003057E8" w:rsidP="003057E8">
      <w:pPr>
        <w:pStyle w:val="PL"/>
      </w:pPr>
      <w:r>
        <w:tab/>
      </w:r>
      <w:r>
        <w:tab/>
      </w:r>
      <w:r>
        <w:tab/>
        <w:t>&lt;/sequence&gt;</w:t>
      </w:r>
    </w:p>
    <w:p w14:paraId="5EA4C836" w14:textId="77777777" w:rsidR="003057E8" w:rsidRDefault="003057E8" w:rsidP="003057E8">
      <w:pPr>
        <w:pStyle w:val="PL"/>
      </w:pPr>
      <w:r>
        <w:tab/>
      </w:r>
      <w:r>
        <w:tab/>
        <w:t>&lt;/complexType&gt;</w:t>
      </w:r>
    </w:p>
    <w:p w14:paraId="72A19901" w14:textId="77777777" w:rsidR="00D559D7" w:rsidRPr="00954AD8" w:rsidRDefault="00D559D7" w:rsidP="00D559D7">
      <w:pPr>
        <w:pStyle w:val="PL"/>
        <w:tabs>
          <w:tab w:val="clear" w:pos="768"/>
          <w:tab w:val="left" w:pos="460"/>
        </w:tabs>
        <w:rPr>
          <w:lang w:val="en-US"/>
        </w:rPr>
      </w:pPr>
      <w:r>
        <w:rPr>
          <w:rFonts w:hint="eastAsia"/>
          <w:lang w:eastAsia="zh-CN"/>
        </w:rPr>
        <w:tab/>
      </w:r>
      <w:r w:rsidRPr="009C320F">
        <w:rPr>
          <w:lang w:val="fr-FR"/>
        </w:rPr>
        <w:tab/>
      </w:r>
      <w:r w:rsidRPr="00954AD8">
        <w:rPr>
          <w:lang w:val="en-US"/>
        </w:rPr>
        <w:t>&lt;/element&gt;</w:t>
      </w:r>
    </w:p>
    <w:p w14:paraId="3C77AFF4" w14:textId="77777777" w:rsidR="00D559D7" w:rsidRPr="00954AD8" w:rsidRDefault="00D559D7" w:rsidP="00D559D7">
      <w:pPr>
        <w:pStyle w:val="PL"/>
        <w:rPr>
          <w:lang w:val="en-US"/>
        </w:rPr>
      </w:pPr>
      <w:r w:rsidRPr="00954AD8">
        <w:rPr>
          <w:lang w:val="en-US"/>
        </w:rPr>
        <w:tab/>
        <w:t>&lt;element name="</w:t>
      </w:r>
      <w:r w:rsidRPr="00954AD8">
        <w:rPr>
          <w:rFonts w:hint="eastAsia"/>
          <w:lang w:val="en-US" w:eastAsia="zh-CN"/>
        </w:rPr>
        <w:t>IPsec</w:t>
      </w:r>
      <w:r w:rsidRPr="00954AD8">
        <w:rPr>
          <w:lang w:val="en-US"/>
        </w:rPr>
        <w:t>"&gt;</w:t>
      </w:r>
    </w:p>
    <w:p w14:paraId="56A5EF64" w14:textId="77777777" w:rsidR="00D559D7" w:rsidRPr="00954AD8" w:rsidRDefault="00D559D7" w:rsidP="00D559D7">
      <w:pPr>
        <w:pStyle w:val="PL"/>
        <w:rPr>
          <w:lang w:val="en-US"/>
        </w:rPr>
      </w:pPr>
      <w:r w:rsidRPr="00954AD8">
        <w:rPr>
          <w:lang w:val="en-US"/>
        </w:rPr>
        <w:tab/>
      </w:r>
      <w:r w:rsidRPr="00954AD8">
        <w:rPr>
          <w:lang w:val="en-US"/>
        </w:rPr>
        <w:tab/>
        <w:t>&lt;complexType&gt;</w:t>
      </w:r>
    </w:p>
    <w:p w14:paraId="36DDC1AB" w14:textId="77777777" w:rsidR="00D559D7" w:rsidRPr="00954AD8" w:rsidRDefault="00D559D7" w:rsidP="00D559D7">
      <w:pPr>
        <w:pStyle w:val="PL"/>
        <w:rPr>
          <w:lang w:val="en-US"/>
        </w:rPr>
      </w:pPr>
      <w:r w:rsidRPr="00954AD8">
        <w:rPr>
          <w:lang w:val="en-US"/>
        </w:rPr>
        <w:tab/>
      </w:r>
      <w:r w:rsidRPr="00954AD8">
        <w:rPr>
          <w:lang w:val="en-US"/>
        </w:rPr>
        <w:tab/>
      </w:r>
      <w:r w:rsidRPr="00954AD8">
        <w:rPr>
          <w:lang w:val="en-US"/>
        </w:rPr>
        <w:tab/>
        <w:t>&lt;sequence&gt;</w:t>
      </w:r>
    </w:p>
    <w:p w14:paraId="745B9E00" w14:textId="77777777" w:rsidR="00D559D7" w:rsidRPr="008B6F12" w:rsidRDefault="00D559D7" w:rsidP="00D559D7">
      <w:pPr>
        <w:pStyle w:val="PL"/>
        <w:rPr>
          <w:lang w:val="en-US"/>
        </w:rPr>
      </w:pPr>
      <w:r w:rsidRPr="00954AD8">
        <w:rPr>
          <w:lang w:val="en-US"/>
        </w:rPr>
        <w:tab/>
      </w:r>
      <w:r w:rsidRPr="00954AD8">
        <w:rPr>
          <w:lang w:val="en-US"/>
        </w:rPr>
        <w:tab/>
      </w:r>
      <w:r w:rsidRPr="00954AD8">
        <w:rPr>
          <w:lang w:val="en-US"/>
        </w:rPr>
        <w:tab/>
      </w:r>
      <w:r w:rsidRPr="00954AD8">
        <w:rPr>
          <w:lang w:val="en-US"/>
        </w:rPr>
        <w:tab/>
      </w:r>
      <w:r w:rsidRPr="008B6F12">
        <w:rPr>
          <w:lang w:val="en-US"/>
        </w:rPr>
        <w:t>&lt;element name="</w:t>
      </w:r>
      <w:r w:rsidRPr="008B6F12">
        <w:rPr>
          <w:rFonts w:hint="eastAsia"/>
          <w:lang w:val="en-US" w:eastAsia="zh-CN"/>
        </w:rPr>
        <w:t>I</w:t>
      </w:r>
      <w:r w:rsidRPr="008B6F12">
        <w:rPr>
          <w:lang w:val="en-US" w:eastAsia="zh-CN"/>
        </w:rPr>
        <w:t>p</w:t>
      </w:r>
      <w:r w:rsidRPr="008B6F12">
        <w:rPr>
          <w:rFonts w:hint="eastAsia"/>
          <w:lang w:val="en-US" w:eastAsia="zh-CN"/>
        </w:rPr>
        <w:t>secUsageIndicator</w:t>
      </w:r>
      <w:r w:rsidRPr="008B6F12">
        <w:rPr>
          <w:lang w:val="en-US"/>
        </w:rPr>
        <w:t xml:space="preserve">" </w:t>
      </w:r>
      <w:r>
        <w:t>type="</w:t>
      </w:r>
      <w:r>
        <w:rPr>
          <w:rFonts w:hint="eastAsia"/>
          <w:lang w:eastAsia="zh-CN"/>
        </w:rPr>
        <w:t>boolean</w:t>
      </w:r>
      <w:r>
        <w:t>"</w:t>
      </w:r>
      <w:r>
        <w:rPr>
          <w:rFonts w:hint="eastAsia"/>
          <w:lang w:eastAsia="zh-CN"/>
        </w:rPr>
        <w:t xml:space="preserve"> </w:t>
      </w:r>
      <w:r w:rsidRPr="008B6F12">
        <w:rPr>
          <w:lang w:val="en-US"/>
        </w:rPr>
        <w:t>minOccurs="0"</w:t>
      </w:r>
      <w:r>
        <w:t>/</w:t>
      </w:r>
      <w:r w:rsidRPr="008B6F12">
        <w:rPr>
          <w:lang w:val="en-US"/>
        </w:rPr>
        <w:t>&gt;</w:t>
      </w:r>
    </w:p>
    <w:p w14:paraId="79C960E1" w14:textId="77777777" w:rsidR="00D559D7" w:rsidRDefault="00D559D7" w:rsidP="00D559D7">
      <w:pPr>
        <w:pStyle w:val="PL"/>
      </w:pPr>
      <w:r>
        <w:tab/>
      </w:r>
      <w:r>
        <w:tab/>
      </w:r>
      <w:r>
        <w:tab/>
        <w:t>&lt;/sequence&gt;</w:t>
      </w:r>
    </w:p>
    <w:p w14:paraId="3D9693BF" w14:textId="77777777" w:rsidR="00D559D7" w:rsidRDefault="00D559D7" w:rsidP="00D559D7">
      <w:pPr>
        <w:pStyle w:val="PL"/>
      </w:pPr>
      <w:r>
        <w:tab/>
      </w:r>
      <w:r>
        <w:tab/>
        <w:t>&lt;/complexType&gt;</w:t>
      </w:r>
    </w:p>
    <w:p w14:paraId="54AED18A" w14:textId="77777777" w:rsidR="00D559D7" w:rsidRDefault="00D559D7" w:rsidP="00D559D7">
      <w:pPr>
        <w:pStyle w:val="PL"/>
      </w:pPr>
      <w:r>
        <w:tab/>
        <w:t>&lt;/element&gt;</w:t>
      </w:r>
    </w:p>
    <w:p w14:paraId="51A97C17" w14:textId="77777777" w:rsidR="003057E8" w:rsidRDefault="003057E8" w:rsidP="00D559D7">
      <w:pPr>
        <w:pStyle w:val="PL"/>
      </w:pPr>
      <w:r>
        <w:tab/>
        <w:t>&lt;element name=</w:t>
      </w:r>
      <w:r w:rsidR="002D2515">
        <w:t>"</w:t>
      </w:r>
      <w:r>
        <w:t>Tunnel</w:t>
      </w:r>
      <w:r w:rsidR="002D2515">
        <w:t>"</w:t>
      </w:r>
      <w:r>
        <w:t>&gt;</w:t>
      </w:r>
    </w:p>
    <w:p w14:paraId="6E0A59D7" w14:textId="77777777" w:rsidR="003057E8" w:rsidRDefault="003057E8" w:rsidP="003057E8">
      <w:pPr>
        <w:pStyle w:val="PL"/>
      </w:pPr>
      <w:r>
        <w:tab/>
      </w:r>
      <w:r>
        <w:tab/>
        <w:t>&lt;complexType&gt;</w:t>
      </w:r>
    </w:p>
    <w:p w14:paraId="1E2584FE" w14:textId="77777777" w:rsidR="003057E8" w:rsidRDefault="003057E8" w:rsidP="003057E8">
      <w:pPr>
        <w:pStyle w:val="PL"/>
      </w:pPr>
      <w:r>
        <w:tab/>
      </w:r>
      <w:r>
        <w:tab/>
      </w:r>
      <w:r>
        <w:tab/>
        <w:t>&lt;sequence&gt;</w:t>
      </w:r>
    </w:p>
    <w:p w14:paraId="206BCFBA" w14:textId="77777777" w:rsidR="003057E8" w:rsidRDefault="003057E8" w:rsidP="003057E8">
      <w:pPr>
        <w:pStyle w:val="PL"/>
      </w:pPr>
      <w:r>
        <w:tab/>
      </w:r>
      <w:r>
        <w:tab/>
      </w:r>
      <w:r>
        <w:tab/>
      </w:r>
      <w:r>
        <w:tab/>
        <w:t>&lt;element name=</w:t>
      </w:r>
      <w:r w:rsidR="002D2515">
        <w:t>"</w:t>
      </w:r>
      <w:r>
        <w:t>VirtualInterface</w:t>
      </w:r>
      <w:r w:rsidR="002D2515">
        <w:t>"</w:t>
      </w:r>
      <w:r>
        <w:t xml:space="preserve"> minOccurs=</w:t>
      </w:r>
      <w:r w:rsidR="002D2515">
        <w:t>"</w:t>
      </w:r>
      <w:r>
        <w:t>0</w:t>
      </w:r>
      <w:r w:rsidR="002D2515">
        <w:t>"</w:t>
      </w:r>
      <w:r>
        <w:t xml:space="preserve"> maxOccurs=</w:t>
      </w:r>
      <w:r w:rsidR="002D2515">
        <w:t>"</w:t>
      </w:r>
      <w:r>
        <w:t>unbounded</w:t>
      </w:r>
      <w:r w:rsidR="002D2515">
        <w:t>"</w:t>
      </w:r>
      <w:r>
        <w:t>&gt;</w:t>
      </w:r>
    </w:p>
    <w:p w14:paraId="630CE909" w14:textId="77777777" w:rsidR="003057E8" w:rsidRDefault="003057E8" w:rsidP="003057E8">
      <w:pPr>
        <w:pStyle w:val="PL"/>
      </w:pPr>
      <w:r>
        <w:tab/>
      </w:r>
      <w:r>
        <w:tab/>
      </w:r>
      <w:r>
        <w:tab/>
      </w:r>
      <w:r>
        <w:tab/>
      </w:r>
      <w:r>
        <w:tab/>
        <w:t>&lt;complexType&gt;</w:t>
      </w:r>
    </w:p>
    <w:p w14:paraId="0154EFA4" w14:textId="77777777" w:rsidR="003057E8" w:rsidRDefault="003057E8" w:rsidP="003057E8">
      <w:pPr>
        <w:pStyle w:val="PL"/>
      </w:pPr>
      <w:r>
        <w:tab/>
      </w:r>
      <w:r>
        <w:tab/>
      </w:r>
      <w:r>
        <w:tab/>
      </w:r>
      <w:r>
        <w:tab/>
      </w:r>
      <w:r>
        <w:tab/>
      </w:r>
      <w:r>
        <w:tab/>
        <w:t>&lt;sequence&gt;</w:t>
      </w:r>
    </w:p>
    <w:p w14:paraId="327A133D" w14:textId="77777777" w:rsidR="003057E8" w:rsidRDefault="003057E8" w:rsidP="003057E8">
      <w:pPr>
        <w:pStyle w:val="PL"/>
      </w:pPr>
      <w:r>
        <w:tab/>
      </w:r>
      <w:r>
        <w:tab/>
      </w:r>
      <w:r>
        <w:tab/>
      </w:r>
      <w:r>
        <w:tab/>
      </w:r>
      <w:r>
        <w:tab/>
      </w:r>
      <w:r>
        <w:tab/>
      </w:r>
      <w:r>
        <w:tab/>
        <w:t>&lt;element name=</w:t>
      </w:r>
      <w:r w:rsidR="002D2515">
        <w:t>"</w:t>
      </w:r>
      <w:r>
        <w:t>Enable</w:t>
      </w:r>
      <w:r w:rsidR="002D2515">
        <w:t>"</w:t>
      </w:r>
      <w:r>
        <w:t xml:space="preserve"> type=</w:t>
      </w:r>
      <w:r w:rsidR="002D2515">
        <w:t>"</w:t>
      </w:r>
      <w:r>
        <w:t>boolean</w:t>
      </w:r>
      <w:r w:rsidR="002D2515">
        <w:t>"</w:t>
      </w:r>
      <w:r>
        <w:t xml:space="preserve"> minOccurs=</w:t>
      </w:r>
      <w:r w:rsidR="002D2515">
        <w:t>"</w:t>
      </w:r>
      <w:r>
        <w:t>0</w:t>
      </w:r>
      <w:r w:rsidR="002D2515">
        <w:t>"</w:t>
      </w:r>
      <w:r>
        <w:t>/&gt;</w:t>
      </w:r>
    </w:p>
    <w:p w14:paraId="1040C888" w14:textId="77777777" w:rsidR="009F379F" w:rsidRPr="009F379F" w:rsidRDefault="009F379F" w:rsidP="009F379F">
      <w:pPr>
        <w:pStyle w:val="PL"/>
        <w:rPr>
          <w:lang w:val="fr-FR"/>
        </w:rPr>
      </w:pPr>
      <w:r w:rsidRPr="006A1056">
        <w:tab/>
      </w:r>
      <w:r w:rsidRPr="006A1056">
        <w:tab/>
      </w:r>
      <w:r w:rsidRPr="006A1056">
        <w:tab/>
      </w:r>
      <w:r w:rsidRPr="006A1056">
        <w:tab/>
      </w:r>
      <w:r w:rsidRPr="006A1056">
        <w:tab/>
      </w:r>
      <w:r w:rsidRPr="006A1056">
        <w:tab/>
      </w:r>
      <w:r w:rsidRPr="006A1056">
        <w:tab/>
      </w:r>
      <w:r w:rsidRPr="009F379F">
        <w:rPr>
          <w:lang w:val="fr-FR"/>
        </w:rPr>
        <w:t>&lt;element ref="cd:Modifier" minOccurs="0"/&gt;</w:t>
      </w:r>
    </w:p>
    <w:p w14:paraId="2059BF52" w14:textId="77777777" w:rsidR="003057E8" w:rsidRDefault="003057E8" w:rsidP="003057E8">
      <w:pPr>
        <w:pStyle w:val="PL"/>
      </w:pPr>
      <w:r w:rsidRPr="009F379F">
        <w:rPr>
          <w:lang w:val="fr-FR"/>
        </w:rPr>
        <w:tab/>
      </w:r>
      <w:r w:rsidRPr="009F379F">
        <w:rPr>
          <w:lang w:val="fr-FR"/>
        </w:rPr>
        <w:tab/>
      </w:r>
      <w:r w:rsidRPr="009F379F">
        <w:rPr>
          <w:lang w:val="fr-FR"/>
        </w:rPr>
        <w:tab/>
      </w:r>
      <w:r w:rsidRPr="009F379F">
        <w:rPr>
          <w:lang w:val="fr-FR"/>
        </w:rPr>
        <w:tab/>
      </w:r>
      <w:r w:rsidRPr="009F379F">
        <w:rPr>
          <w:lang w:val="fr-FR"/>
        </w:rPr>
        <w:tab/>
      </w:r>
      <w:r w:rsidRPr="009F379F">
        <w:rPr>
          <w:lang w:val="fr-FR"/>
        </w:rPr>
        <w:tab/>
      </w:r>
      <w:r w:rsidRPr="009F379F">
        <w:rPr>
          <w:lang w:val="fr-FR"/>
        </w:rPr>
        <w:tab/>
      </w:r>
      <w:r>
        <w:t>&lt;element name=</w:t>
      </w:r>
      <w:r w:rsidR="002D2515">
        <w:t>"</w:t>
      </w:r>
      <w:r>
        <w:t>CryptoProfile</w:t>
      </w:r>
      <w:r w:rsidR="002D2515">
        <w:t>"</w:t>
      </w:r>
      <w:r>
        <w:t xml:space="preserve"> type=</w:t>
      </w:r>
      <w:r w:rsidR="002D2515">
        <w:t>"</w:t>
      </w:r>
      <w:r>
        <w:t>string</w:t>
      </w:r>
      <w:r w:rsidR="002D2515">
        <w:t>"</w:t>
      </w:r>
      <w:r>
        <w:t xml:space="preserve"> minOccurs=</w:t>
      </w:r>
      <w:r w:rsidR="002D2515">
        <w:t>"</w:t>
      </w:r>
      <w:r>
        <w:t>0</w:t>
      </w:r>
      <w:r w:rsidR="002D2515">
        <w:t>"</w:t>
      </w:r>
      <w:r>
        <w:t>/&gt;</w:t>
      </w:r>
    </w:p>
    <w:p w14:paraId="2E0D6792" w14:textId="77777777" w:rsidR="003057E8" w:rsidRDefault="003057E8" w:rsidP="003057E8">
      <w:pPr>
        <w:pStyle w:val="PL"/>
      </w:pPr>
      <w:r>
        <w:tab/>
      </w:r>
      <w:r>
        <w:tab/>
      </w:r>
      <w:r>
        <w:tab/>
      </w:r>
      <w:r>
        <w:tab/>
      </w:r>
      <w:r>
        <w:tab/>
      </w:r>
      <w:r>
        <w:tab/>
      </w:r>
      <w:r>
        <w:tab/>
        <w:t>&lt;element name=</w:t>
      </w:r>
      <w:r w:rsidR="002D2515">
        <w:t>"</w:t>
      </w:r>
      <w:r>
        <w:t>DSCPMarkPolicy</w:t>
      </w:r>
      <w:r w:rsidR="002D2515">
        <w:t>"</w:t>
      </w:r>
      <w:r>
        <w:t xml:space="preserve"> type=</w:t>
      </w:r>
      <w:r w:rsidR="002D2515">
        <w:t>"</w:t>
      </w:r>
      <w:r>
        <w:t>integer</w:t>
      </w:r>
      <w:r w:rsidR="002D2515">
        <w:t>"</w:t>
      </w:r>
      <w:r>
        <w:t xml:space="preserve"> minOccurs=</w:t>
      </w:r>
      <w:r w:rsidR="002D2515">
        <w:t>"</w:t>
      </w:r>
      <w:r>
        <w:t>0</w:t>
      </w:r>
      <w:r w:rsidR="002D2515">
        <w:t>"</w:t>
      </w:r>
      <w:r>
        <w:t>/&gt;</w:t>
      </w:r>
    </w:p>
    <w:p w14:paraId="534B25C4" w14:textId="77777777" w:rsidR="003057E8" w:rsidRDefault="003057E8" w:rsidP="003057E8">
      <w:pPr>
        <w:pStyle w:val="PL"/>
      </w:pPr>
      <w:r>
        <w:tab/>
      </w:r>
      <w:r>
        <w:tab/>
      </w:r>
      <w:r>
        <w:tab/>
      </w:r>
      <w:r>
        <w:tab/>
      </w:r>
      <w:r>
        <w:tab/>
      </w:r>
      <w:r>
        <w:tab/>
        <w:t>&lt;/sequence&gt;</w:t>
      </w:r>
    </w:p>
    <w:p w14:paraId="04F4AA9C" w14:textId="77777777" w:rsidR="003057E8" w:rsidRDefault="003057E8" w:rsidP="003057E8">
      <w:pPr>
        <w:pStyle w:val="PL"/>
      </w:pPr>
      <w:r>
        <w:tab/>
      </w:r>
      <w:r>
        <w:tab/>
      </w:r>
      <w:r>
        <w:tab/>
      </w:r>
      <w:r>
        <w:tab/>
      </w:r>
      <w:r>
        <w:tab/>
        <w:t>&lt;/complexType&gt;</w:t>
      </w:r>
    </w:p>
    <w:p w14:paraId="3941C8BC" w14:textId="77777777" w:rsidR="003057E8" w:rsidRDefault="003057E8" w:rsidP="003057E8">
      <w:pPr>
        <w:pStyle w:val="PL"/>
      </w:pPr>
      <w:r>
        <w:tab/>
      </w:r>
      <w:r>
        <w:tab/>
      </w:r>
      <w:r>
        <w:tab/>
      </w:r>
      <w:r>
        <w:tab/>
        <w:t>&lt;/element&gt;</w:t>
      </w:r>
    </w:p>
    <w:p w14:paraId="2BBEB8A1" w14:textId="77777777" w:rsidR="003057E8" w:rsidRDefault="003057E8" w:rsidP="003057E8">
      <w:pPr>
        <w:pStyle w:val="PL"/>
      </w:pPr>
      <w:r>
        <w:tab/>
      </w:r>
      <w:r>
        <w:tab/>
      </w:r>
      <w:r>
        <w:tab/>
        <w:t>&lt;/sequence&gt;</w:t>
      </w:r>
    </w:p>
    <w:p w14:paraId="4EBDB448" w14:textId="77777777" w:rsidR="003057E8" w:rsidRDefault="003057E8" w:rsidP="003057E8">
      <w:pPr>
        <w:pStyle w:val="PL"/>
      </w:pPr>
      <w:r>
        <w:tab/>
      </w:r>
      <w:r>
        <w:tab/>
        <w:t>&lt;/complexType&gt;</w:t>
      </w:r>
    </w:p>
    <w:p w14:paraId="5EBA060C" w14:textId="77777777" w:rsidR="003057E8" w:rsidRDefault="003057E8" w:rsidP="003057E8">
      <w:pPr>
        <w:pStyle w:val="PL"/>
      </w:pPr>
      <w:r>
        <w:tab/>
        <w:t>&lt;/element&gt;</w:t>
      </w:r>
    </w:p>
    <w:p w14:paraId="2186D6AC" w14:textId="77777777" w:rsidR="003057E8" w:rsidRDefault="003057E8" w:rsidP="003057E8">
      <w:pPr>
        <w:pStyle w:val="PL"/>
      </w:pPr>
      <w:r>
        <w:tab/>
        <w:t>&lt;element name=</w:t>
      </w:r>
      <w:r w:rsidR="002D2515">
        <w:t>"</w:t>
      </w:r>
      <w:r>
        <w:t>Security</w:t>
      </w:r>
      <w:r w:rsidR="002D2515">
        <w:t>"</w:t>
      </w:r>
      <w:r>
        <w:t>&gt;</w:t>
      </w:r>
    </w:p>
    <w:p w14:paraId="4CE655EE" w14:textId="77777777" w:rsidR="003057E8" w:rsidRDefault="003057E8" w:rsidP="003057E8">
      <w:pPr>
        <w:pStyle w:val="PL"/>
      </w:pPr>
      <w:r>
        <w:tab/>
      </w:r>
      <w:r>
        <w:tab/>
        <w:t>&lt;complexType&gt;</w:t>
      </w:r>
    </w:p>
    <w:p w14:paraId="3B7B764F" w14:textId="77777777" w:rsidR="003057E8" w:rsidRDefault="003057E8" w:rsidP="003057E8">
      <w:pPr>
        <w:pStyle w:val="PL"/>
      </w:pPr>
      <w:r>
        <w:tab/>
      </w:r>
      <w:r>
        <w:tab/>
      </w:r>
      <w:r>
        <w:tab/>
        <w:t>&lt;sequence&gt;</w:t>
      </w:r>
    </w:p>
    <w:p w14:paraId="0A768F4B" w14:textId="77777777" w:rsidR="003057E8" w:rsidRDefault="003057E8" w:rsidP="003057E8">
      <w:pPr>
        <w:pStyle w:val="PL"/>
      </w:pPr>
      <w:r>
        <w:tab/>
      </w:r>
      <w:r>
        <w:tab/>
      </w:r>
      <w:r>
        <w:tab/>
      </w:r>
      <w:r>
        <w:tab/>
        <w:t>&lt;element name=</w:t>
      </w:r>
      <w:r w:rsidR="002D2515">
        <w:t>"</w:t>
      </w:r>
      <w:r>
        <w:t>Secret</w:t>
      </w:r>
      <w:r w:rsidR="002D2515">
        <w:t>"</w:t>
      </w:r>
      <w:r>
        <w:t xml:space="preserve"> minOccurs=</w:t>
      </w:r>
      <w:r w:rsidR="002D2515">
        <w:t>"</w:t>
      </w:r>
      <w:r>
        <w:t>0</w:t>
      </w:r>
      <w:r w:rsidR="002D2515">
        <w:t>"</w:t>
      </w:r>
      <w:r>
        <w:t xml:space="preserve"> maxOccurs=</w:t>
      </w:r>
      <w:r w:rsidR="002D2515">
        <w:t>"</w:t>
      </w:r>
      <w:r>
        <w:t>unbounded</w:t>
      </w:r>
      <w:r w:rsidR="002D2515">
        <w:t>"</w:t>
      </w:r>
      <w:r>
        <w:t>&gt;</w:t>
      </w:r>
    </w:p>
    <w:p w14:paraId="0163D484" w14:textId="77777777" w:rsidR="003057E8" w:rsidRDefault="003057E8" w:rsidP="003057E8">
      <w:pPr>
        <w:pStyle w:val="PL"/>
      </w:pPr>
      <w:r>
        <w:tab/>
      </w:r>
      <w:r>
        <w:tab/>
      </w:r>
      <w:r>
        <w:tab/>
      </w:r>
      <w:r>
        <w:tab/>
      </w:r>
      <w:r>
        <w:tab/>
        <w:t>&lt;complexType&gt;</w:t>
      </w:r>
    </w:p>
    <w:p w14:paraId="6DDC7C21" w14:textId="77777777" w:rsidR="003057E8" w:rsidRDefault="003057E8" w:rsidP="003057E8">
      <w:pPr>
        <w:pStyle w:val="PL"/>
      </w:pPr>
      <w:r>
        <w:tab/>
      </w:r>
      <w:r>
        <w:tab/>
      </w:r>
      <w:r>
        <w:tab/>
      </w:r>
      <w:r>
        <w:tab/>
      </w:r>
      <w:r>
        <w:tab/>
      </w:r>
      <w:r>
        <w:tab/>
        <w:t>&lt;sequence&gt;</w:t>
      </w:r>
    </w:p>
    <w:p w14:paraId="3E92F653" w14:textId="77777777" w:rsidR="003057E8" w:rsidRDefault="003057E8" w:rsidP="003057E8">
      <w:pPr>
        <w:pStyle w:val="PL"/>
      </w:pPr>
      <w:r>
        <w:tab/>
      </w:r>
      <w:r>
        <w:tab/>
      </w:r>
      <w:r>
        <w:tab/>
      </w:r>
      <w:r>
        <w:tab/>
      </w:r>
      <w:r>
        <w:tab/>
      </w:r>
      <w:r>
        <w:tab/>
      </w:r>
      <w:r>
        <w:tab/>
        <w:t>&lt;element name=</w:t>
      </w:r>
      <w:r w:rsidR="002D2515">
        <w:t>"</w:t>
      </w:r>
      <w:r>
        <w:t>Enable</w:t>
      </w:r>
      <w:r w:rsidR="002D2515">
        <w:t>"</w:t>
      </w:r>
      <w:r>
        <w:t xml:space="preserve"> type=</w:t>
      </w:r>
      <w:r w:rsidR="002D2515">
        <w:t>"</w:t>
      </w:r>
      <w:r>
        <w:t>boolean</w:t>
      </w:r>
      <w:r w:rsidR="002D2515">
        <w:t>"</w:t>
      </w:r>
      <w:r>
        <w:t xml:space="preserve"> minOccurs=</w:t>
      </w:r>
      <w:r w:rsidR="002D2515">
        <w:t>"</w:t>
      </w:r>
      <w:r>
        <w:t>0</w:t>
      </w:r>
      <w:r w:rsidR="002D2515">
        <w:t>"</w:t>
      </w:r>
      <w:r>
        <w:t>/&gt;</w:t>
      </w:r>
    </w:p>
    <w:p w14:paraId="2700A898" w14:textId="77777777" w:rsidR="003057E8" w:rsidRDefault="003057E8" w:rsidP="003057E8">
      <w:pPr>
        <w:pStyle w:val="PL"/>
      </w:pPr>
      <w:r>
        <w:tab/>
      </w:r>
      <w:r>
        <w:tab/>
      </w:r>
      <w:r>
        <w:tab/>
      </w:r>
      <w:r>
        <w:tab/>
      </w:r>
      <w:r>
        <w:tab/>
      </w:r>
      <w:r>
        <w:tab/>
        <w:t>&lt;/sequence&gt;</w:t>
      </w:r>
    </w:p>
    <w:p w14:paraId="5F508BE9" w14:textId="77777777" w:rsidR="003057E8" w:rsidRDefault="003057E8" w:rsidP="003057E8">
      <w:pPr>
        <w:pStyle w:val="PL"/>
      </w:pPr>
      <w:r>
        <w:tab/>
      </w:r>
      <w:r>
        <w:tab/>
      </w:r>
      <w:r>
        <w:tab/>
      </w:r>
      <w:r>
        <w:tab/>
      </w:r>
      <w:r>
        <w:tab/>
        <w:t>&lt;/complexType&gt;</w:t>
      </w:r>
    </w:p>
    <w:p w14:paraId="3014486E" w14:textId="77777777" w:rsidR="003057E8" w:rsidRDefault="003057E8" w:rsidP="003057E8">
      <w:pPr>
        <w:pStyle w:val="PL"/>
      </w:pPr>
      <w:r>
        <w:tab/>
      </w:r>
      <w:r>
        <w:tab/>
      </w:r>
      <w:r>
        <w:tab/>
      </w:r>
      <w:r>
        <w:tab/>
        <w:t>&lt;/element&gt;</w:t>
      </w:r>
    </w:p>
    <w:p w14:paraId="152B7530" w14:textId="77777777" w:rsidR="003057E8" w:rsidRDefault="003057E8" w:rsidP="003057E8">
      <w:pPr>
        <w:pStyle w:val="PL"/>
      </w:pPr>
      <w:r>
        <w:tab/>
      </w:r>
      <w:r>
        <w:tab/>
      </w:r>
      <w:r>
        <w:tab/>
      </w:r>
      <w:r>
        <w:tab/>
        <w:t>&lt;element name=</w:t>
      </w:r>
      <w:r w:rsidR="002D2515">
        <w:t>"</w:t>
      </w:r>
      <w:r>
        <w:t>Pkey</w:t>
      </w:r>
      <w:r w:rsidR="002D2515">
        <w:t>"</w:t>
      </w:r>
      <w:r>
        <w:t xml:space="preserve"> minOccurs=</w:t>
      </w:r>
      <w:r w:rsidR="002D2515">
        <w:t>"</w:t>
      </w:r>
      <w:r>
        <w:t>0</w:t>
      </w:r>
      <w:r w:rsidR="002D2515">
        <w:t>"</w:t>
      </w:r>
      <w:r>
        <w:t xml:space="preserve"> maxOccurs=</w:t>
      </w:r>
      <w:r w:rsidR="002D2515">
        <w:t>"</w:t>
      </w:r>
      <w:r>
        <w:t>unbounded</w:t>
      </w:r>
      <w:r w:rsidR="002D2515">
        <w:t>"</w:t>
      </w:r>
      <w:r>
        <w:t>&gt;</w:t>
      </w:r>
    </w:p>
    <w:p w14:paraId="3F3B6204" w14:textId="77777777" w:rsidR="003057E8" w:rsidRDefault="003057E8" w:rsidP="003057E8">
      <w:pPr>
        <w:pStyle w:val="PL"/>
      </w:pPr>
      <w:r>
        <w:tab/>
      </w:r>
      <w:r>
        <w:tab/>
      </w:r>
      <w:r>
        <w:tab/>
      </w:r>
      <w:r>
        <w:tab/>
      </w:r>
      <w:r>
        <w:tab/>
        <w:t>&lt;complexType&gt;</w:t>
      </w:r>
    </w:p>
    <w:p w14:paraId="642C1A67" w14:textId="77777777" w:rsidR="003057E8" w:rsidRDefault="003057E8" w:rsidP="003057E8">
      <w:pPr>
        <w:pStyle w:val="PL"/>
      </w:pPr>
      <w:r>
        <w:tab/>
      </w:r>
      <w:r>
        <w:tab/>
      </w:r>
      <w:r>
        <w:tab/>
      </w:r>
      <w:r>
        <w:tab/>
      </w:r>
      <w:r>
        <w:tab/>
      </w:r>
      <w:r>
        <w:tab/>
        <w:t>&lt;sequence&gt;</w:t>
      </w:r>
    </w:p>
    <w:p w14:paraId="0AFDD14A" w14:textId="77777777" w:rsidR="003057E8" w:rsidRDefault="003057E8" w:rsidP="003057E8">
      <w:pPr>
        <w:pStyle w:val="PL"/>
      </w:pPr>
      <w:r>
        <w:tab/>
      </w:r>
      <w:r>
        <w:tab/>
      </w:r>
      <w:r>
        <w:tab/>
      </w:r>
      <w:r>
        <w:tab/>
      </w:r>
      <w:r>
        <w:tab/>
      </w:r>
      <w:r>
        <w:tab/>
      </w:r>
      <w:r>
        <w:tab/>
        <w:t>&lt;element name=</w:t>
      </w:r>
      <w:r w:rsidR="002D2515">
        <w:t>"</w:t>
      </w:r>
      <w:r>
        <w:t>Enable</w:t>
      </w:r>
      <w:r w:rsidR="002D2515">
        <w:t>"</w:t>
      </w:r>
      <w:r>
        <w:t xml:space="preserve"> type=</w:t>
      </w:r>
      <w:r w:rsidR="002D2515">
        <w:t>"</w:t>
      </w:r>
      <w:r>
        <w:t>boolean</w:t>
      </w:r>
      <w:r w:rsidR="002D2515">
        <w:t>"</w:t>
      </w:r>
      <w:r>
        <w:t xml:space="preserve"> minOccurs=</w:t>
      </w:r>
      <w:r w:rsidR="002D2515">
        <w:t>"</w:t>
      </w:r>
      <w:r>
        <w:t>0</w:t>
      </w:r>
      <w:r w:rsidR="002D2515">
        <w:t>"</w:t>
      </w:r>
      <w:r>
        <w:t>/&gt;</w:t>
      </w:r>
    </w:p>
    <w:p w14:paraId="4652BEA0" w14:textId="77777777" w:rsidR="003057E8" w:rsidRDefault="003057E8" w:rsidP="003057E8">
      <w:pPr>
        <w:pStyle w:val="PL"/>
      </w:pPr>
      <w:r>
        <w:tab/>
      </w:r>
      <w:r>
        <w:tab/>
      </w:r>
      <w:r>
        <w:tab/>
      </w:r>
      <w:r>
        <w:tab/>
      </w:r>
      <w:r>
        <w:tab/>
      </w:r>
      <w:r>
        <w:tab/>
        <w:t>&lt;/sequence&gt;</w:t>
      </w:r>
    </w:p>
    <w:p w14:paraId="6F67E98C" w14:textId="77777777" w:rsidR="003057E8" w:rsidRDefault="003057E8" w:rsidP="003057E8">
      <w:pPr>
        <w:pStyle w:val="PL"/>
      </w:pPr>
      <w:r>
        <w:tab/>
      </w:r>
      <w:r>
        <w:tab/>
      </w:r>
      <w:r>
        <w:tab/>
      </w:r>
      <w:r>
        <w:tab/>
      </w:r>
      <w:r>
        <w:tab/>
        <w:t>&lt;/complexType&gt;</w:t>
      </w:r>
    </w:p>
    <w:p w14:paraId="00778F82" w14:textId="77777777" w:rsidR="003057E8" w:rsidRDefault="003057E8" w:rsidP="003057E8">
      <w:pPr>
        <w:pStyle w:val="PL"/>
      </w:pPr>
      <w:r>
        <w:tab/>
      </w:r>
      <w:r>
        <w:tab/>
      </w:r>
      <w:r>
        <w:tab/>
      </w:r>
      <w:r>
        <w:tab/>
        <w:t>&lt;/element&gt;</w:t>
      </w:r>
    </w:p>
    <w:p w14:paraId="05C91438" w14:textId="77777777" w:rsidR="003057E8" w:rsidRDefault="003057E8" w:rsidP="003057E8">
      <w:pPr>
        <w:pStyle w:val="PL"/>
      </w:pPr>
      <w:r>
        <w:tab/>
      </w:r>
      <w:r>
        <w:tab/>
      </w:r>
      <w:r>
        <w:tab/>
      </w:r>
      <w:r>
        <w:tab/>
        <w:t>&lt;element name=</w:t>
      </w:r>
      <w:r w:rsidR="002D2515">
        <w:t>"</w:t>
      </w:r>
      <w:r>
        <w:t>CryptoProfile</w:t>
      </w:r>
      <w:r w:rsidR="002D2515">
        <w:t>"</w:t>
      </w:r>
      <w:r>
        <w:t xml:space="preserve"> minOccurs=</w:t>
      </w:r>
      <w:r w:rsidR="002D2515">
        <w:t>"</w:t>
      </w:r>
      <w:r>
        <w:t>0</w:t>
      </w:r>
      <w:r w:rsidR="002D2515">
        <w:t>"</w:t>
      </w:r>
      <w:r>
        <w:t xml:space="preserve"> maxOccurs=</w:t>
      </w:r>
      <w:r w:rsidR="002D2515">
        <w:t>"</w:t>
      </w:r>
      <w:r>
        <w:t>unbounded</w:t>
      </w:r>
      <w:r w:rsidR="002D2515">
        <w:t>"</w:t>
      </w:r>
      <w:r>
        <w:t>&gt;</w:t>
      </w:r>
    </w:p>
    <w:p w14:paraId="0E195F58" w14:textId="77777777" w:rsidR="003057E8" w:rsidRDefault="003057E8" w:rsidP="003057E8">
      <w:pPr>
        <w:pStyle w:val="PL"/>
      </w:pPr>
      <w:r>
        <w:tab/>
      </w:r>
      <w:r>
        <w:tab/>
      </w:r>
      <w:r>
        <w:tab/>
      </w:r>
      <w:r>
        <w:tab/>
      </w:r>
      <w:r>
        <w:tab/>
        <w:t>&lt;complexType&gt;</w:t>
      </w:r>
    </w:p>
    <w:p w14:paraId="7E6B7E60" w14:textId="77777777" w:rsidR="003057E8" w:rsidRDefault="003057E8" w:rsidP="003057E8">
      <w:pPr>
        <w:pStyle w:val="PL"/>
      </w:pPr>
      <w:r>
        <w:tab/>
      </w:r>
      <w:r>
        <w:tab/>
      </w:r>
      <w:r>
        <w:tab/>
      </w:r>
      <w:r>
        <w:tab/>
      </w:r>
      <w:r>
        <w:tab/>
      </w:r>
      <w:r>
        <w:tab/>
        <w:t>&lt;sequence&gt;</w:t>
      </w:r>
    </w:p>
    <w:p w14:paraId="7CDC2DC7" w14:textId="77777777" w:rsidR="009F379F" w:rsidRPr="009F379F" w:rsidRDefault="009F379F" w:rsidP="009F379F">
      <w:pPr>
        <w:pStyle w:val="PL"/>
        <w:rPr>
          <w:lang w:val="fr-FR"/>
        </w:rPr>
      </w:pPr>
      <w:r w:rsidRPr="00017288">
        <w:tab/>
      </w:r>
      <w:r w:rsidRPr="00017288">
        <w:tab/>
      </w:r>
      <w:r w:rsidRPr="00017288">
        <w:tab/>
      </w:r>
      <w:r w:rsidRPr="00017288">
        <w:tab/>
      </w:r>
      <w:r w:rsidRPr="00017288">
        <w:tab/>
      </w:r>
      <w:r w:rsidRPr="00017288">
        <w:tab/>
      </w:r>
      <w:r w:rsidRPr="00017288">
        <w:tab/>
      </w:r>
      <w:r w:rsidRPr="009F379F">
        <w:rPr>
          <w:lang w:val="fr-FR"/>
        </w:rPr>
        <w:t>&lt;element ref="cd:Modifier" minOccurs="0"/&gt;</w:t>
      </w:r>
    </w:p>
    <w:p w14:paraId="25D515EB" w14:textId="77777777" w:rsidR="003057E8" w:rsidRDefault="003057E8" w:rsidP="003057E8">
      <w:pPr>
        <w:pStyle w:val="PL"/>
      </w:pPr>
      <w:r w:rsidRPr="009F379F">
        <w:rPr>
          <w:lang w:val="fr-FR"/>
        </w:rPr>
        <w:tab/>
      </w:r>
      <w:r w:rsidRPr="009F379F">
        <w:rPr>
          <w:lang w:val="fr-FR"/>
        </w:rPr>
        <w:tab/>
      </w:r>
      <w:r w:rsidRPr="009F379F">
        <w:rPr>
          <w:lang w:val="fr-FR"/>
        </w:rPr>
        <w:tab/>
      </w:r>
      <w:r w:rsidRPr="009F379F">
        <w:rPr>
          <w:lang w:val="fr-FR"/>
        </w:rPr>
        <w:tab/>
      </w:r>
      <w:r w:rsidRPr="009F379F">
        <w:rPr>
          <w:lang w:val="fr-FR"/>
        </w:rPr>
        <w:tab/>
      </w:r>
      <w:r w:rsidRPr="009F379F">
        <w:rPr>
          <w:lang w:val="fr-FR"/>
        </w:rPr>
        <w:tab/>
      </w:r>
      <w:r w:rsidRPr="009F379F">
        <w:rPr>
          <w:lang w:val="fr-FR"/>
        </w:rPr>
        <w:tab/>
      </w:r>
      <w:r>
        <w:t>&lt;element name=</w:t>
      </w:r>
      <w:r w:rsidR="002D2515">
        <w:t>"</w:t>
      </w:r>
      <w:r>
        <w:t>Enable</w:t>
      </w:r>
      <w:r w:rsidR="002D2515">
        <w:t>"</w:t>
      </w:r>
      <w:r>
        <w:t xml:space="preserve"> type=</w:t>
      </w:r>
      <w:r w:rsidR="002D2515">
        <w:t>"</w:t>
      </w:r>
      <w:r>
        <w:t>boolean</w:t>
      </w:r>
      <w:r w:rsidR="002D2515">
        <w:t>"</w:t>
      </w:r>
      <w:r>
        <w:t xml:space="preserve"> minOccurs=</w:t>
      </w:r>
      <w:r w:rsidR="002D2515">
        <w:t>"</w:t>
      </w:r>
      <w:r>
        <w:t>0</w:t>
      </w:r>
      <w:r w:rsidR="002D2515">
        <w:t>"</w:t>
      </w:r>
      <w:r>
        <w:t>/&gt;</w:t>
      </w:r>
    </w:p>
    <w:p w14:paraId="7AB69E20" w14:textId="77777777" w:rsidR="003057E8" w:rsidRDefault="003057E8" w:rsidP="003057E8">
      <w:pPr>
        <w:pStyle w:val="PL"/>
      </w:pPr>
      <w:r>
        <w:tab/>
      </w:r>
      <w:r>
        <w:tab/>
      </w:r>
      <w:r>
        <w:tab/>
      </w:r>
      <w:r>
        <w:tab/>
      </w:r>
      <w:r>
        <w:tab/>
      </w:r>
      <w:r>
        <w:tab/>
      </w:r>
      <w:r>
        <w:tab/>
        <w:t>&lt;element name=</w:t>
      </w:r>
      <w:r w:rsidR="002D2515">
        <w:t>"</w:t>
      </w:r>
      <w:r>
        <w:t>AuthMethod</w:t>
      </w:r>
      <w:r w:rsidR="002D2515">
        <w:t>"</w:t>
      </w:r>
      <w:r>
        <w:t xml:space="preserve"> type=</w:t>
      </w:r>
      <w:r w:rsidR="002D2515">
        <w:t>"</w:t>
      </w:r>
      <w:r>
        <w:t>string</w:t>
      </w:r>
      <w:r w:rsidR="002D2515">
        <w:t>"</w:t>
      </w:r>
      <w:r>
        <w:t>/&gt;</w:t>
      </w:r>
    </w:p>
    <w:p w14:paraId="4ADD35F3" w14:textId="77777777" w:rsidR="003057E8" w:rsidRDefault="003057E8" w:rsidP="003057E8">
      <w:pPr>
        <w:pStyle w:val="PL"/>
      </w:pPr>
      <w:r>
        <w:tab/>
      </w:r>
      <w:r>
        <w:tab/>
      </w:r>
      <w:r>
        <w:tab/>
      </w:r>
      <w:r>
        <w:tab/>
      </w:r>
      <w:r>
        <w:tab/>
      </w:r>
      <w:r>
        <w:tab/>
      </w:r>
      <w:r>
        <w:tab/>
        <w:t>&lt;element name=</w:t>
      </w:r>
      <w:r w:rsidR="002D2515">
        <w:t>"</w:t>
      </w:r>
      <w:r>
        <w:t>MaxChildSA</w:t>
      </w:r>
      <w:r w:rsidR="002D2515">
        <w:t>"</w:t>
      </w:r>
      <w:r>
        <w:t xml:space="preserve"> type=</w:t>
      </w:r>
      <w:r w:rsidR="002D2515">
        <w:t>"</w:t>
      </w:r>
      <w:r>
        <w:t>unsignedInt</w:t>
      </w:r>
      <w:r w:rsidR="002D2515">
        <w:t>"</w:t>
      </w:r>
      <w:r>
        <w:t xml:space="preserve"> minOccurs=</w:t>
      </w:r>
      <w:r w:rsidR="002D2515">
        <w:t>"</w:t>
      </w:r>
      <w:r>
        <w:t>0</w:t>
      </w:r>
      <w:r w:rsidR="002D2515">
        <w:t>"</w:t>
      </w:r>
      <w:r>
        <w:t>/&gt;</w:t>
      </w:r>
    </w:p>
    <w:p w14:paraId="236B7CBA" w14:textId="77777777" w:rsidR="003057E8" w:rsidRDefault="003057E8" w:rsidP="003057E8">
      <w:pPr>
        <w:pStyle w:val="PL"/>
      </w:pPr>
      <w:r>
        <w:tab/>
      </w:r>
      <w:r>
        <w:tab/>
      </w:r>
      <w:r>
        <w:tab/>
      </w:r>
      <w:r>
        <w:tab/>
      </w:r>
      <w:r>
        <w:tab/>
      </w:r>
      <w:r>
        <w:tab/>
      </w:r>
      <w:r>
        <w:tab/>
        <w:t>&lt;element name=</w:t>
      </w:r>
      <w:r w:rsidR="002D2515">
        <w:t>"</w:t>
      </w:r>
      <w:r>
        <w:t>IKEEncrypt</w:t>
      </w:r>
      <w:r w:rsidR="002D2515">
        <w:t>"</w:t>
      </w:r>
      <w:r>
        <w:t xml:space="preserve"> type=</w:t>
      </w:r>
      <w:r w:rsidR="002D2515">
        <w:t>"</w:t>
      </w:r>
      <w:r>
        <w:t>string</w:t>
      </w:r>
      <w:r w:rsidR="002D2515">
        <w:t>"</w:t>
      </w:r>
      <w:r>
        <w:t>/&gt;</w:t>
      </w:r>
    </w:p>
    <w:p w14:paraId="6D9CB00D" w14:textId="77777777" w:rsidR="003057E8" w:rsidRDefault="003057E8" w:rsidP="003057E8">
      <w:pPr>
        <w:pStyle w:val="PL"/>
      </w:pPr>
      <w:r>
        <w:tab/>
      </w:r>
      <w:r>
        <w:tab/>
      </w:r>
      <w:r>
        <w:tab/>
      </w:r>
      <w:r>
        <w:tab/>
      </w:r>
      <w:r>
        <w:tab/>
      </w:r>
      <w:r>
        <w:tab/>
      </w:r>
      <w:r>
        <w:tab/>
        <w:t>&lt;element name=</w:t>
      </w:r>
      <w:r w:rsidR="002D2515">
        <w:t>"</w:t>
      </w:r>
      <w:r>
        <w:t>IKEPRF</w:t>
      </w:r>
      <w:r w:rsidR="002D2515">
        <w:t>"</w:t>
      </w:r>
      <w:r>
        <w:t xml:space="preserve"> type=</w:t>
      </w:r>
      <w:r w:rsidR="002D2515">
        <w:t>"</w:t>
      </w:r>
      <w:r>
        <w:t>string</w:t>
      </w:r>
      <w:r w:rsidR="002D2515">
        <w:t>"</w:t>
      </w:r>
      <w:r>
        <w:t>/&gt;</w:t>
      </w:r>
    </w:p>
    <w:p w14:paraId="2F1AE3AD" w14:textId="77777777" w:rsidR="003057E8" w:rsidRDefault="003057E8" w:rsidP="003057E8">
      <w:pPr>
        <w:pStyle w:val="PL"/>
      </w:pPr>
      <w:r>
        <w:tab/>
      </w:r>
      <w:r>
        <w:tab/>
      </w:r>
      <w:r>
        <w:tab/>
      </w:r>
      <w:r>
        <w:tab/>
      </w:r>
      <w:r>
        <w:tab/>
      </w:r>
      <w:r>
        <w:tab/>
      </w:r>
      <w:r>
        <w:tab/>
        <w:t>&lt;element name=</w:t>
      </w:r>
      <w:r w:rsidR="002D2515">
        <w:t>"</w:t>
      </w:r>
      <w:r>
        <w:t>IKEIntegrity</w:t>
      </w:r>
      <w:r w:rsidR="002D2515">
        <w:t>"</w:t>
      </w:r>
      <w:r>
        <w:t xml:space="preserve"> type=</w:t>
      </w:r>
      <w:r w:rsidR="002D2515">
        <w:t>"</w:t>
      </w:r>
      <w:r>
        <w:t>string</w:t>
      </w:r>
      <w:r w:rsidR="002D2515">
        <w:t>"</w:t>
      </w:r>
      <w:r>
        <w:t>/&gt;</w:t>
      </w:r>
    </w:p>
    <w:p w14:paraId="359D2E8D" w14:textId="77777777" w:rsidR="003057E8" w:rsidRDefault="003057E8" w:rsidP="003057E8">
      <w:pPr>
        <w:pStyle w:val="PL"/>
      </w:pPr>
      <w:r>
        <w:tab/>
      </w:r>
      <w:r>
        <w:tab/>
      </w:r>
      <w:r>
        <w:tab/>
      </w:r>
      <w:r>
        <w:tab/>
      </w:r>
      <w:r>
        <w:tab/>
      </w:r>
      <w:r>
        <w:tab/>
      </w:r>
      <w:r>
        <w:tab/>
        <w:t>&lt;element name=</w:t>
      </w:r>
      <w:r w:rsidR="002D2515">
        <w:t>"</w:t>
      </w:r>
      <w:r>
        <w:t>IKEDH</w:t>
      </w:r>
      <w:r w:rsidR="002D2515">
        <w:t>"</w:t>
      </w:r>
      <w:r>
        <w:t xml:space="preserve"> type=</w:t>
      </w:r>
      <w:r w:rsidR="002D2515">
        <w:t>"</w:t>
      </w:r>
      <w:r>
        <w:t>string</w:t>
      </w:r>
      <w:r w:rsidR="002D2515">
        <w:t>"</w:t>
      </w:r>
      <w:r>
        <w:t>/&gt;</w:t>
      </w:r>
    </w:p>
    <w:p w14:paraId="6A0FB4BB" w14:textId="77777777" w:rsidR="003057E8" w:rsidRDefault="003057E8" w:rsidP="003057E8">
      <w:pPr>
        <w:pStyle w:val="PL"/>
      </w:pPr>
      <w:r>
        <w:tab/>
      </w:r>
      <w:r>
        <w:tab/>
      </w:r>
      <w:r>
        <w:tab/>
      </w:r>
      <w:r>
        <w:tab/>
      </w:r>
      <w:r>
        <w:tab/>
      </w:r>
      <w:r>
        <w:tab/>
      </w:r>
      <w:r>
        <w:tab/>
        <w:t>&lt;element name=</w:t>
      </w:r>
      <w:r w:rsidR="002D2515">
        <w:t>"</w:t>
      </w:r>
      <w:r>
        <w:t>ESPEncrypt</w:t>
      </w:r>
      <w:r w:rsidR="002D2515">
        <w:t>"</w:t>
      </w:r>
      <w:r>
        <w:t xml:space="preserve"> type=</w:t>
      </w:r>
      <w:r w:rsidR="002D2515">
        <w:t>"</w:t>
      </w:r>
      <w:r>
        <w:t>string</w:t>
      </w:r>
      <w:r w:rsidR="002D2515">
        <w:t>"</w:t>
      </w:r>
      <w:r>
        <w:t>/&gt;</w:t>
      </w:r>
    </w:p>
    <w:p w14:paraId="77955E25" w14:textId="77777777" w:rsidR="003057E8" w:rsidRDefault="003057E8" w:rsidP="003057E8">
      <w:pPr>
        <w:pStyle w:val="PL"/>
      </w:pPr>
      <w:r>
        <w:tab/>
      </w:r>
      <w:r>
        <w:tab/>
      </w:r>
      <w:r>
        <w:tab/>
      </w:r>
      <w:r>
        <w:tab/>
      </w:r>
      <w:r>
        <w:tab/>
      </w:r>
      <w:r>
        <w:tab/>
      </w:r>
      <w:r>
        <w:tab/>
        <w:t>&lt;element name=</w:t>
      </w:r>
      <w:r w:rsidR="002D2515">
        <w:t>"</w:t>
      </w:r>
      <w:r>
        <w:t>ESPIntegrity</w:t>
      </w:r>
      <w:r w:rsidR="002D2515">
        <w:t>"</w:t>
      </w:r>
      <w:r>
        <w:t xml:space="preserve"> type=</w:t>
      </w:r>
      <w:r w:rsidR="002D2515">
        <w:t>"</w:t>
      </w:r>
      <w:r>
        <w:t>string</w:t>
      </w:r>
      <w:r w:rsidR="002D2515">
        <w:t>"</w:t>
      </w:r>
      <w:r>
        <w:t>/&gt;</w:t>
      </w:r>
    </w:p>
    <w:p w14:paraId="3849A714" w14:textId="77777777" w:rsidR="003057E8" w:rsidRDefault="003057E8" w:rsidP="003057E8">
      <w:pPr>
        <w:pStyle w:val="PL"/>
      </w:pPr>
      <w:r>
        <w:tab/>
      </w:r>
      <w:r>
        <w:tab/>
      </w:r>
      <w:r>
        <w:tab/>
      </w:r>
      <w:r>
        <w:tab/>
      </w:r>
      <w:r>
        <w:tab/>
      </w:r>
      <w:r>
        <w:tab/>
      </w:r>
      <w:r>
        <w:tab/>
        <w:t>&lt;element name=</w:t>
      </w:r>
      <w:r w:rsidR="002D2515">
        <w:t>"</w:t>
      </w:r>
      <w:r>
        <w:t>IPsecWindowSize</w:t>
      </w:r>
      <w:r w:rsidR="002D2515">
        <w:t>"</w:t>
      </w:r>
      <w:r>
        <w:t xml:space="preserve"> type=</w:t>
      </w:r>
      <w:r w:rsidR="002D2515">
        <w:t>"</w:t>
      </w:r>
      <w:r>
        <w:t>unsignedInt</w:t>
      </w:r>
      <w:r w:rsidR="002D2515">
        <w:t>"</w:t>
      </w:r>
      <w:r>
        <w:t xml:space="preserve"> minOccurs=</w:t>
      </w:r>
      <w:r w:rsidR="002D2515">
        <w:t>"</w:t>
      </w:r>
      <w:r>
        <w:t>0</w:t>
      </w:r>
      <w:r w:rsidR="002D2515">
        <w:t>"</w:t>
      </w:r>
      <w:r>
        <w:t>/&gt;</w:t>
      </w:r>
    </w:p>
    <w:p w14:paraId="7C9B8AFF" w14:textId="77777777" w:rsidR="003057E8" w:rsidRDefault="003057E8" w:rsidP="003057E8">
      <w:pPr>
        <w:pStyle w:val="PL"/>
      </w:pPr>
      <w:r>
        <w:tab/>
      </w:r>
      <w:r>
        <w:tab/>
      </w:r>
      <w:r>
        <w:tab/>
      </w:r>
      <w:r>
        <w:tab/>
      </w:r>
      <w:r>
        <w:tab/>
      </w:r>
      <w:r>
        <w:tab/>
      </w:r>
      <w:r>
        <w:tab/>
        <w:t>&lt;element name=</w:t>
      </w:r>
      <w:r w:rsidR="002D2515">
        <w:t>"</w:t>
      </w:r>
      <w:r>
        <w:t>IKERekeyLifetime</w:t>
      </w:r>
      <w:r w:rsidR="002D2515">
        <w:t>"</w:t>
      </w:r>
      <w:r>
        <w:t xml:space="preserve"> type=</w:t>
      </w:r>
      <w:r w:rsidR="002D2515">
        <w:t>"</w:t>
      </w:r>
      <w:r>
        <w:t>unsignedInt</w:t>
      </w:r>
      <w:r w:rsidR="002D2515">
        <w:t>"</w:t>
      </w:r>
      <w:r>
        <w:t xml:space="preserve"> minOccurs=</w:t>
      </w:r>
      <w:r w:rsidR="002D2515">
        <w:t>"</w:t>
      </w:r>
      <w:r>
        <w:t>0</w:t>
      </w:r>
      <w:r w:rsidR="002D2515">
        <w:t>"</w:t>
      </w:r>
      <w:r>
        <w:t>/&gt;</w:t>
      </w:r>
    </w:p>
    <w:p w14:paraId="76304594" w14:textId="77777777" w:rsidR="003057E8" w:rsidRDefault="003057E8" w:rsidP="003057E8">
      <w:pPr>
        <w:pStyle w:val="PL"/>
      </w:pPr>
      <w:r>
        <w:tab/>
      </w:r>
      <w:r>
        <w:tab/>
      </w:r>
      <w:r>
        <w:tab/>
      </w:r>
      <w:r>
        <w:tab/>
      </w:r>
      <w:r>
        <w:tab/>
      </w:r>
      <w:r>
        <w:tab/>
      </w:r>
      <w:r>
        <w:tab/>
        <w:t>&lt;element name=</w:t>
      </w:r>
      <w:r w:rsidR="002D2515">
        <w:t>"</w:t>
      </w:r>
      <w:r>
        <w:t>IPsecRekeyLifetimeByte</w:t>
      </w:r>
      <w:r w:rsidR="002D2515">
        <w:t>"</w:t>
      </w:r>
      <w:r>
        <w:t xml:space="preserve"> type=</w:t>
      </w:r>
      <w:r w:rsidR="002D2515">
        <w:t>"</w:t>
      </w:r>
      <w:r>
        <w:t>unsignedInt</w:t>
      </w:r>
      <w:r w:rsidR="002D2515">
        <w:t>"</w:t>
      </w:r>
      <w:r>
        <w:t xml:space="preserve"> minOccurs=</w:t>
      </w:r>
      <w:r w:rsidR="002D2515">
        <w:t>"</w:t>
      </w:r>
      <w:r>
        <w:t>0</w:t>
      </w:r>
      <w:r w:rsidR="002D2515">
        <w:t>"</w:t>
      </w:r>
      <w:r>
        <w:t>/&gt;</w:t>
      </w:r>
    </w:p>
    <w:p w14:paraId="34EA432A" w14:textId="77777777" w:rsidR="003057E8" w:rsidRDefault="003057E8" w:rsidP="003057E8">
      <w:pPr>
        <w:pStyle w:val="PL"/>
      </w:pPr>
      <w:r>
        <w:tab/>
      </w:r>
      <w:r>
        <w:tab/>
      </w:r>
      <w:r>
        <w:tab/>
      </w:r>
      <w:r>
        <w:tab/>
      </w:r>
      <w:r>
        <w:tab/>
      </w:r>
      <w:r>
        <w:tab/>
      </w:r>
      <w:r>
        <w:tab/>
        <w:t>&lt;element name=</w:t>
      </w:r>
      <w:r w:rsidR="002D2515">
        <w:t>"</w:t>
      </w:r>
      <w:r>
        <w:t>IPsecRekeyLifetimeTime</w:t>
      </w:r>
      <w:r w:rsidR="002D2515">
        <w:t>"</w:t>
      </w:r>
      <w:r>
        <w:t xml:space="preserve"> type=</w:t>
      </w:r>
      <w:r w:rsidR="002D2515">
        <w:t>"</w:t>
      </w:r>
      <w:r>
        <w:t>unsignedInt</w:t>
      </w:r>
      <w:r w:rsidR="002D2515">
        <w:t>"</w:t>
      </w:r>
      <w:r>
        <w:t xml:space="preserve"> minOccurs=</w:t>
      </w:r>
      <w:r w:rsidR="002D2515">
        <w:t>"</w:t>
      </w:r>
      <w:r>
        <w:t>0</w:t>
      </w:r>
      <w:r w:rsidR="002D2515">
        <w:t>"</w:t>
      </w:r>
      <w:r>
        <w:t>/&gt;</w:t>
      </w:r>
    </w:p>
    <w:p w14:paraId="1A1F7A9A" w14:textId="77777777" w:rsidR="003057E8" w:rsidRDefault="003057E8" w:rsidP="003057E8">
      <w:pPr>
        <w:pStyle w:val="PL"/>
      </w:pPr>
      <w:r>
        <w:tab/>
      </w:r>
      <w:r>
        <w:tab/>
      </w:r>
      <w:r>
        <w:tab/>
      </w:r>
      <w:r>
        <w:tab/>
      </w:r>
      <w:r>
        <w:tab/>
      </w:r>
      <w:r>
        <w:tab/>
      </w:r>
      <w:r>
        <w:tab/>
        <w:t>&lt;element name=</w:t>
      </w:r>
      <w:r w:rsidR="002D2515">
        <w:t>"</w:t>
      </w:r>
      <w:r>
        <w:t>DPDTimer</w:t>
      </w:r>
      <w:r w:rsidR="002D2515">
        <w:t>"</w:t>
      </w:r>
      <w:r>
        <w:t xml:space="preserve"> type=</w:t>
      </w:r>
      <w:r w:rsidR="002D2515">
        <w:t>"</w:t>
      </w:r>
      <w:r>
        <w:t>unsignedInt</w:t>
      </w:r>
      <w:r w:rsidR="002D2515">
        <w:t>"</w:t>
      </w:r>
      <w:r>
        <w:t xml:space="preserve"> minOccurs=</w:t>
      </w:r>
      <w:r w:rsidR="002D2515">
        <w:t>"</w:t>
      </w:r>
      <w:r>
        <w:t>0</w:t>
      </w:r>
      <w:r w:rsidR="002D2515">
        <w:t>"</w:t>
      </w:r>
      <w:r>
        <w:t>/&gt;</w:t>
      </w:r>
    </w:p>
    <w:p w14:paraId="44AF1F57" w14:textId="77777777" w:rsidR="003057E8" w:rsidRDefault="003057E8" w:rsidP="003057E8">
      <w:pPr>
        <w:pStyle w:val="PL"/>
      </w:pPr>
      <w:r>
        <w:tab/>
      </w:r>
      <w:r>
        <w:tab/>
      </w:r>
      <w:r>
        <w:tab/>
      </w:r>
      <w:r>
        <w:tab/>
      </w:r>
      <w:r>
        <w:tab/>
      </w:r>
      <w:r>
        <w:tab/>
      </w:r>
      <w:r>
        <w:tab/>
        <w:t>&lt;element name=</w:t>
      </w:r>
      <w:r w:rsidR="002D2515">
        <w:t>"</w:t>
      </w:r>
      <w:r>
        <w:t>NATTKeepaliveTimer</w:t>
      </w:r>
      <w:r w:rsidR="002D2515">
        <w:t>"</w:t>
      </w:r>
      <w:r>
        <w:t xml:space="preserve"> type=</w:t>
      </w:r>
      <w:r w:rsidR="002D2515">
        <w:t>"</w:t>
      </w:r>
      <w:r>
        <w:t>unsignedInt</w:t>
      </w:r>
      <w:r w:rsidR="002D2515">
        <w:t>"</w:t>
      </w:r>
      <w:r>
        <w:t xml:space="preserve"> minOccurs=</w:t>
      </w:r>
      <w:r w:rsidR="002D2515">
        <w:t>"</w:t>
      </w:r>
      <w:r>
        <w:t>0</w:t>
      </w:r>
      <w:r w:rsidR="002D2515">
        <w:t>"</w:t>
      </w:r>
      <w:r>
        <w:t>/&gt;</w:t>
      </w:r>
    </w:p>
    <w:p w14:paraId="0D522BB1" w14:textId="77777777" w:rsidR="003057E8" w:rsidRDefault="003057E8" w:rsidP="003057E8">
      <w:pPr>
        <w:pStyle w:val="PL"/>
      </w:pPr>
      <w:r>
        <w:tab/>
      </w:r>
      <w:r>
        <w:tab/>
      </w:r>
      <w:r>
        <w:tab/>
      </w:r>
      <w:r>
        <w:tab/>
      </w:r>
      <w:r>
        <w:tab/>
      </w:r>
      <w:r>
        <w:tab/>
        <w:t>&lt;/sequence&gt;</w:t>
      </w:r>
    </w:p>
    <w:p w14:paraId="2462EC09" w14:textId="77777777" w:rsidR="003057E8" w:rsidRDefault="003057E8" w:rsidP="003057E8">
      <w:pPr>
        <w:pStyle w:val="PL"/>
      </w:pPr>
      <w:r>
        <w:tab/>
      </w:r>
      <w:r>
        <w:tab/>
      </w:r>
      <w:r>
        <w:tab/>
      </w:r>
      <w:r>
        <w:tab/>
      </w:r>
      <w:r>
        <w:tab/>
        <w:t>&lt;/complexType&gt;</w:t>
      </w:r>
    </w:p>
    <w:p w14:paraId="0205DABB" w14:textId="77777777" w:rsidR="003057E8" w:rsidRDefault="003057E8" w:rsidP="003057E8">
      <w:pPr>
        <w:pStyle w:val="PL"/>
      </w:pPr>
      <w:r>
        <w:tab/>
      </w:r>
      <w:r>
        <w:tab/>
      </w:r>
      <w:r>
        <w:tab/>
      </w:r>
      <w:r>
        <w:tab/>
        <w:t>&lt;/element&gt;</w:t>
      </w:r>
    </w:p>
    <w:p w14:paraId="35A4FA05" w14:textId="77777777" w:rsidR="003057E8" w:rsidRDefault="003057E8" w:rsidP="003057E8">
      <w:pPr>
        <w:pStyle w:val="PL"/>
      </w:pPr>
      <w:r>
        <w:tab/>
      </w:r>
      <w:r>
        <w:tab/>
      </w:r>
      <w:r>
        <w:tab/>
        <w:t>&lt;/sequence&gt;</w:t>
      </w:r>
    </w:p>
    <w:p w14:paraId="1518739A" w14:textId="77777777" w:rsidR="003057E8" w:rsidRDefault="003057E8" w:rsidP="003057E8">
      <w:pPr>
        <w:pStyle w:val="PL"/>
      </w:pPr>
      <w:r>
        <w:tab/>
      </w:r>
      <w:r>
        <w:tab/>
        <w:t>&lt;/complexType&gt;</w:t>
      </w:r>
    </w:p>
    <w:p w14:paraId="6617A6FF" w14:textId="77777777" w:rsidR="003057E8" w:rsidRDefault="003057E8" w:rsidP="003057E8">
      <w:pPr>
        <w:pStyle w:val="PL"/>
      </w:pPr>
      <w:r>
        <w:lastRenderedPageBreak/>
        <w:tab/>
        <w:t>&lt;/element&gt;</w:t>
      </w:r>
    </w:p>
    <w:p w14:paraId="346E6C7D" w14:textId="77777777" w:rsidR="003057E8" w:rsidRDefault="003057E8" w:rsidP="003057E8">
      <w:pPr>
        <w:pStyle w:val="PL"/>
      </w:pPr>
      <w:r>
        <w:tab/>
        <w:t>&lt;element name=</w:t>
      </w:r>
      <w:r w:rsidR="002D2515">
        <w:t>"</w:t>
      </w:r>
      <w:r>
        <w:t>Transport</w:t>
      </w:r>
      <w:r w:rsidR="002D2515">
        <w:t>"</w:t>
      </w:r>
      <w:r>
        <w:t>&gt;</w:t>
      </w:r>
    </w:p>
    <w:p w14:paraId="0B44C7D0" w14:textId="77777777" w:rsidR="003057E8" w:rsidRDefault="003057E8" w:rsidP="003057E8">
      <w:pPr>
        <w:pStyle w:val="PL"/>
      </w:pPr>
      <w:r>
        <w:tab/>
      </w:r>
      <w:r>
        <w:tab/>
        <w:t>&lt;complexType&gt;</w:t>
      </w:r>
    </w:p>
    <w:p w14:paraId="68B22637" w14:textId="77777777" w:rsidR="003057E8" w:rsidRDefault="003057E8" w:rsidP="003057E8">
      <w:pPr>
        <w:pStyle w:val="PL"/>
      </w:pPr>
      <w:r>
        <w:tab/>
      </w:r>
      <w:r>
        <w:tab/>
      </w:r>
      <w:r>
        <w:tab/>
        <w:t>&lt;sequence&gt;</w:t>
      </w:r>
    </w:p>
    <w:p w14:paraId="1570F9E7" w14:textId="77777777" w:rsidR="003057E8" w:rsidRDefault="003057E8" w:rsidP="003057E8">
      <w:pPr>
        <w:pStyle w:val="PL"/>
      </w:pPr>
      <w:r>
        <w:tab/>
      </w:r>
      <w:r>
        <w:tab/>
      </w:r>
      <w:r>
        <w:tab/>
      </w:r>
      <w:r>
        <w:tab/>
        <w:t>&lt;element ref=</w:t>
      </w:r>
      <w:r w:rsidR="002D2515">
        <w:t>"</w:t>
      </w:r>
      <w:r>
        <w:t>cd:SCTP</w:t>
      </w:r>
      <w:r w:rsidR="002D2515">
        <w:t>"</w:t>
      </w:r>
      <w:r>
        <w:t xml:space="preserve"> minOccurs=</w:t>
      </w:r>
      <w:r w:rsidR="002D2515">
        <w:t>"</w:t>
      </w:r>
      <w:r>
        <w:t>0</w:t>
      </w:r>
      <w:r w:rsidR="002D2515">
        <w:t>"</w:t>
      </w:r>
      <w:r>
        <w:t>/&gt;</w:t>
      </w:r>
    </w:p>
    <w:p w14:paraId="2A2FD84E" w14:textId="77777777" w:rsidR="003057E8" w:rsidRDefault="003057E8" w:rsidP="003057E8">
      <w:pPr>
        <w:pStyle w:val="PL"/>
      </w:pPr>
      <w:r>
        <w:tab/>
      </w:r>
      <w:r>
        <w:tab/>
      </w:r>
      <w:r>
        <w:tab/>
      </w:r>
      <w:r>
        <w:tab/>
        <w:t>&lt;element ref=</w:t>
      </w:r>
      <w:r w:rsidR="002D2515">
        <w:t>"</w:t>
      </w:r>
      <w:r>
        <w:t>cd:RealTime</w:t>
      </w:r>
      <w:r w:rsidR="002D2515">
        <w:t>"</w:t>
      </w:r>
      <w:r>
        <w:t xml:space="preserve"> minOccurs=</w:t>
      </w:r>
      <w:r w:rsidR="002D2515">
        <w:t>"</w:t>
      </w:r>
      <w:r>
        <w:t>0</w:t>
      </w:r>
      <w:r w:rsidR="002D2515">
        <w:t>"</w:t>
      </w:r>
      <w:r>
        <w:t>/&gt;</w:t>
      </w:r>
    </w:p>
    <w:p w14:paraId="0889E375" w14:textId="77777777" w:rsidR="003057E8" w:rsidRDefault="003057E8" w:rsidP="003057E8">
      <w:pPr>
        <w:pStyle w:val="PL"/>
      </w:pPr>
      <w:r>
        <w:tab/>
      </w:r>
      <w:r>
        <w:tab/>
      </w:r>
      <w:r>
        <w:tab/>
      </w:r>
      <w:r>
        <w:tab/>
        <w:t>&lt;element ref=</w:t>
      </w:r>
      <w:r w:rsidR="002D2515">
        <w:t>"</w:t>
      </w:r>
      <w:r>
        <w:t>cd:Packet</w:t>
      </w:r>
      <w:r w:rsidR="002D2515">
        <w:t>"</w:t>
      </w:r>
      <w:r>
        <w:t xml:space="preserve"> minOccurs=</w:t>
      </w:r>
      <w:r w:rsidR="002D2515">
        <w:t>"</w:t>
      </w:r>
      <w:r>
        <w:t>0</w:t>
      </w:r>
      <w:r w:rsidR="002D2515">
        <w:t>"</w:t>
      </w:r>
      <w:r>
        <w:t>/&gt;</w:t>
      </w:r>
    </w:p>
    <w:p w14:paraId="2CE7BF0B" w14:textId="77777777" w:rsidR="00D559D7" w:rsidRPr="002F2FF3" w:rsidRDefault="00D559D7" w:rsidP="00D559D7">
      <w:pPr>
        <w:pStyle w:val="PL"/>
        <w:rPr>
          <w:lang w:val="fr-FR" w:eastAsia="zh-CN"/>
        </w:rPr>
      </w:pPr>
      <w:r>
        <w:tab/>
      </w:r>
      <w:r>
        <w:tab/>
      </w:r>
      <w:r>
        <w:tab/>
      </w:r>
      <w:r>
        <w:tab/>
      </w:r>
      <w:r w:rsidRPr="0079448E">
        <w:rPr>
          <w:lang w:val="fr-FR"/>
        </w:rPr>
        <w:t>&lt;element ref="cd:</w:t>
      </w:r>
      <w:r w:rsidRPr="0079448E">
        <w:rPr>
          <w:rFonts w:hint="eastAsia"/>
          <w:lang w:val="fr-FR" w:eastAsia="zh-CN"/>
        </w:rPr>
        <w:t>IPsec</w:t>
      </w:r>
      <w:r w:rsidRPr="0079448E">
        <w:rPr>
          <w:lang w:val="fr-FR"/>
        </w:rPr>
        <w:t>" minOccurs="0"/&gt;</w:t>
      </w:r>
    </w:p>
    <w:p w14:paraId="5198E409" w14:textId="77777777" w:rsidR="003057E8" w:rsidRDefault="003057E8" w:rsidP="003057E8">
      <w:pPr>
        <w:pStyle w:val="PL"/>
      </w:pPr>
      <w:r>
        <w:tab/>
      </w:r>
      <w:r>
        <w:tab/>
      </w:r>
      <w:r>
        <w:tab/>
      </w:r>
      <w:r>
        <w:tab/>
        <w:t>&lt;element ref=</w:t>
      </w:r>
      <w:r w:rsidR="002D2515">
        <w:t>"</w:t>
      </w:r>
      <w:r>
        <w:t>cd:Tunnel</w:t>
      </w:r>
      <w:r w:rsidR="002D2515">
        <w:t>"</w:t>
      </w:r>
      <w:r>
        <w:t xml:space="preserve"> minOccurs=</w:t>
      </w:r>
      <w:r w:rsidR="002D2515">
        <w:t>"</w:t>
      </w:r>
      <w:r>
        <w:t>0</w:t>
      </w:r>
      <w:r w:rsidR="002D2515">
        <w:t>"</w:t>
      </w:r>
      <w:r>
        <w:t>/&gt;</w:t>
      </w:r>
    </w:p>
    <w:p w14:paraId="7170FB58" w14:textId="77777777" w:rsidR="003057E8" w:rsidRDefault="003057E8" w:rsidP="003057E8">
      <w:pPr>
        <w:pStyle w:val="PL"/>
      </w:pPr>
      <w:r>
        <w:tab/>
      </w:r>
      <w:r>
        <w:tab/>
      </w:r>
      <w:r>
        <w:tab/>
      </w:r>
      <w:r>
        <w:tab/>
        <w:t>&lt;element ref=</w:t>
      </w:r>
      <w:r w:rsidR="002D2515">
        <w:t>"</w:t>
      </w:r>
      <w:r>
        <w:t>cd:Security</w:t>
      </w:r>
      <w:r w:rsidR="002D2515">
        <w:t>"</w:t>
      </w:r>
      <w:r>
        <w:t xml:space="preserve"> minOccurs=</w:t>
      </w:r>
      <w:r w:rsidR="002D2515">
        <w:t>"</w:t>
      </w:r>
      <w:r>
        <w:t>0</w:t>
      </w:r>
      <w:r w:rsidR="002D2515">
        <w:t>"</w:t>
      </w:r>
      <w:r>
        <w:t>/&gt;</w:t>
      </w:r>
    </w:p>
    <w:p w14:paraId="16674327" w14:textId="77777777" w:rsidR="003057E8" w:rsidRDefault="003057E8" w:rsidP="003057E8">
      <w:pPr>
        <w:pStyle w:val="PL"/>
      </w:pPr>
      <w:r>
        <w:tab/>
      </w:r>
      <w:r>
        <w:tab/>
      </w:r>
      <w:r>
        <w:tab/>
        <w:t>&lt;/sequence&gt;</w:t>
      </w:r>
    </w:p>
    <w:p w14:paraId="1287DD1A" w14:textId="77777777" w:rsidR="003057E8" w:rsidRDefault="003057E8" w:rsidP="003057E8">
      <w:pPr>
        <w:pStyle w:val="PL"/>
      </w:pPr>
      <w:r>
        <w:tab/>
      </w:r>
      <w:r>
        <w:tab/>
        <w:t>&lt;/complexType&gt;</w:t>
      </w:r>
    </w:p>
    <w:p w14:paraId="0139EF30" w14:textId="77777777" w:rsidR="003057E8" w:rsidRDefault="003057E8" w:rsidP="003057E8">
      <w:pPr>
        <w:pStyle w:val="PL"/>
      </w:pPr>
      <w:r>
        <w:tab/>
        <w:t>&lt;/element&gt;</w:t>
      </w:r>
    </w:p>
    <w:p w14:paraId="2699B584" w14:textId="77777777" w:rsidR="003057E8" w:rsidRDefault="003057E8" w:rsidP="003057E8">
      <w:pPr>
        <w:pStyle w:val="PL"/>
      </w:pPr>
      <w:r>
        <w:tab/>
        <w:t>&lt;element name=</w:t>
      </w:r>
      <w:r w:rsidR="002D2515">
        <w:t>"</w:t>
      </w:r>
      <w:r>
        <w:t>WCDMAFDD</w:t>
      </w:r>
      <w:r w:rsidR="002D2515">
        <w:t>"</w:t>
      </w:r>
      <w:r>
        <w:t>&gt;</w:t>
      </w:r>
    </w:p>
    <w:p w14:paraId="71D561D1" w14:textId="77777777" w:rsidR="003057E8" w:rsidRDefault="003057E8" w:rsidP="003057E8">
      <w:pPr>
        <w:pStyle w:val="PL"/>
      </w:pPr>
      <w:r>
        <w:tab/>
      </w:r>
      <w:r>
        <w:tab/>
        <w:t>&lt;complexType&gt;</w:t>
      </w:r>
    </w:p>
    <w:p w14:paraId="2216849A" w14:textId="77777777" w:rsidR="003057E8" w:rsidRDefault="003057E8" w:rsidP="003057E8">
      <w:pPr>
        <w:pStyle w:val="PL"/>
      </w:pPr>
      <w:r>
        <w:tab/>
      </w:r>
      <w:r>
        <w:tab/>
      </w:r>
      <w:r>
        <w:tab/>
        <w:t>&lt;sequence&gt;</w:t>
      </w:r>
    </w:p>
    <w:p w14:paraId="54E9D8F1" w14:textId="77777777" w:rsidR="003057E8" w:rsidRDefault="003057E8" w:rsidP="003057E8">
      <w:pPr>
        <w:pStyle w:val="PL"/>
      </w:pPr>
      <w:r>
        <w:tab/>
      </w:r>
      <w:r>
        <w:tab/>
      </w:r>
      <w:r>
        <w:tab/>
      </w:r>
      <w:r>
        <w:tab/>
        <w:t>&lt;element ref=</w:t>
      </w:r>
      <w:r w:rsidR="002D2515">
        <w:t>"</w:t>
      </w:r>
      <w:r>
        <w:t>cd:InServiceHandling</w:t>
      </w:r>
      <w:r w:rsidR="002D2515">
        <w:t>"</w:t>
      </w:r>
      <w:r>
        <w:t xml:space="preserve"> minOccurs=</w:t>
      </w:r>
      <w:r w:rsidR="002D2515">
        <w:t>"</w:t>
      </w:r>
      <w:r>
        <w:t>0</w:t>
      </w:r>
      <w:r w:rsidR="002D2515">
        <w:t>"</w:t>
      </w:r>
      <w:r>
        <w:t>/&gt;</w:t>
      </w:r>
    </w:p>
    <w:p w14:paraId="2A347CF4" w14:textId="77777777" w:rsidR="003057E8" w:rsidRDefault="003057E8" w:rsidP="003057E8">
      <w:pPr>
        <w:pStyle w:val="PL"/>
      </w:pPr>
      <w:r>
        <w:tab/>
      </w:r>
      <w:r>
        <w:tab/>
      </w:r>
      <w:r>
        <w:tab/>
      </w:r>
      <w:r>
        <w:tab/>
        <w:t>&lt;element name=</w:t>
      </w:r>
      <w:r w:rsidR="002D2515">
        <w:t>"</w:t>
      </w:r>
      <w:r>
        <w:t>ScanOnBoot</w:t>
      </w:r>
      <w:r w:rsidR="002D2515">
        <w:t>"</w:t>
      </w:r>
      <w:r>
        <w:t xml:space="preserve"> type=</w:t>
      </w:r>
      <w:r w:rsidR="002D2515">
        <w:t>"</w:t>
      </w:r>
      <w:r>
        <w:t>boolean</w:t>
      </w:r>
      <w:r w:rsidR="002D2515">
        <w:t>"</w:t>
      </w:r>
      <w:r>
        <w:t xml:space="preserve"> minOccurs=</w:t>
      </w:r>
      <w:r w:rsidR="002D2515">
        <w:t>"</w:t>
      </w:r>
      <w:r>
        <w:t>0</w:t>
      </w:r>
      <w:r w:rsidR="002D2515">
        <w:t>"</w:t>
      </w:r>
      <w:r>
        <w:t>/&gt;</w:t>
      </w:r>
    </w:p>
    <w:p w14:paraId="3AAA6998" w14:textId="77777777" w:rsidR="003057E8" w:rsidRDefault="003057E8" w:rsidP="003057E8">
      <w:pPr>
        <w:pStyle w:val="PL"/>
      </w:pPr>
      <w:r>
        <w:tab/>
      </w:r>
      <w:r>
        <w:tab/>
      </w:r>
      <w:r>
        <w:tab/>
      </w:r>
      <w:r>
        <w:tab/>
        <w:t>&lt;element name=</w:t>
      </w:r>
      <w:r w:rsidR="002D2515">
        <w:t>"</w:t>
      </w:r>
      <w:r>
        <w:t>ScanPeriodically</w:t>
      </w:r>
      <w:r w:rsidR="002D2515">
        <w:t>"</w:t>
      </w:r>
      <w:r>
        <w:t xml:space="preserve"> type=</w:t>
      </w:r>
      <w:r w:rsidR="002D2515">
        <w:t>"</w:t>
      </w:r>
      <w:r>
        <w:t>boolean</w:t>
      </w:r>
      <w:r w:rsidR="002D2515">
        <w:t>"</w:t>
      </w:r>
      <w:r>
        <w:t xml:space="preserve"> minOccurs=</w:t>
      </w:r>
      <w:r w:rsidR="002D2515">
        <w:t>"</w:t>
      </w:r>
      <w:r>
        <w:t>0</w:t>
      </w:r>
      <w:r w:rsidR="002D2515">
        <w:t>"</w:t>
      </w:r>
      <w:r>
        <w:t>/&gt;</w:t>
      </w:r>
    </w:p>
    <w:p w14:paraId="36A1B49A" w14:textId="77777777" w:rsidR="003057E8" w:rsidRDefault="003057E8" w:rsidP="003057E8">
      <w:pPr>
        <w:pStyle w:val="PL"/>
      </w:pPr>
      <w:r>
        <w:tab/>
      </w:r>
      <w:r>
        <w:tab/>
      </w:r>
      <w:r>
        <w:tab/>
      </w:r>
      <w:r>
        <w:tab/>
        <w:t>&lt;element name=</w:t>
      </w:r>
      <w:r w:rsidR="002D2515">
        <w:t>"</w:t>
      </w:r>
      <w:r>
        <w:t>PeriodicInterval</w:t>
      </w:r>
      <w:r w:rsidR="002D2515">
        <w:t>"</w:t>
      </w:r>
      <w:r>
        <w:t xml:space="preserve"> type=</w:t>
      </w:r>
      <w:r w:rsidR="002D2515">
        <w:t>"</w:t>
      </w:r>
      <w:r>
        <w:t>unsignedInt</w:t>
      </w:r>
      <w:r w:rsidR="002D2515">
        <w:t>"</w:t>
      </w:r>
      <w:r>
        <w:t xml:space="preserve"> minOccurs=</w:t>
      </w:r>
      <w:r w:rsidR="002D2515">
        <w:t>"</w:t>
      </w:r>
      <w:r>
        <w:t>0</w:t>
      </w:r>
      <w:r w:rsidR="002D2515">
        <w:t>"</w:t>
      </w:r>
      <w:r>
        <w:t>/&gt;</w:t>
      </w:r>
    </w:p>
    <w:p w14:paraId="749A3D40" w14:textId="77777777" w:rsidR="003057E8" w:rsidRDefault="003057E8" w:rsidP="003057E8">
      <w:pPr>
        <w:pStyle w:val="PL"/>
      </w:pPr>
      <w:r>
        <w:tab/>
      </w:r>
      <w:r>
        <w:tab/>
      </w:r>
      <w:r>
        <w:tab/>
      </w:r>
      <w:r>
        <w:tab/>
        <w:t>&lt;element name=</w:t>
      </w:r>
      <w:r w:rsidR="002D2515">
        <w:t>"</w:t>
      </w:r>
      <w:r>
        <w:t>PeriodicTime</w:t>
      </w:r>
      <w:r w:rsidR="002D2515">
        <w:t>"</w:t>
      </w:r>
      <w:r>
        <w:t xml:space="preserve"> type=</w:t>
      </w:r>
      <w:r w:rsidR="002D2515">
        <w:t>"</w:t>
      </w:r>
      <w:r>
        <w:t>dateTime</w:t>
      </w:r>
      <w:r w:rsidR="002D2515">
        <w:t>"</w:t>
      </w:r>
      <w:r>
        <w:t xml:space="preserve"> minOccurs=</w:t>
      </w:r>
      <w:r w:rsidR="002D2515">
        <w:t>"</w:t>
      </w:r>
      <w:r>
        <w:t>0</w:t>
      </w:r>
      <w:r w:rsidR="002D2515">
        <w:t>"</w:t>
      </w:r>
      <w:r>
        <w:t>/&gt;</w:t>
      </w:r>
    </w:p>
    <w:p w14:paraId="5C2CC120" w14:textId="77777777" w:rsidR="003057E8" w:rsidRDefault="003057E8" w:rsidP="003057E8">
      <w:pPr>
        <w:pStyle w:val="PL"/>
      </w:pPr>
      <w:r>
        <w:tab/>
      </w:r>
      <w:r>
        <w:tab/>
      </w:r>
      <w:r>
        <w:tab/>
      </w:r>
      <w:r>
        <w:tab/>
        <w:t>&lt;element name=</w:t>
      </w:r>
      <w:r w:rsidR="002D2515">
        <w:t>"</w:t>
      </w:r>
      <w:r>
        <w:t>REMPLMNList</w:t>
      </w:r>
      <w:r w:rsidR="002D2515">
        <w:t>"</w:t>
      </w:r>
      <w:r>
        <w:t xml:space="preserve"> type=</w:t>
      </w:r>
      <w:r w:rsidR="002D2515">
        <w:t>"</w:t>
      </w:r>
      <w:r>
        <w:t>string</w:t>
      </w:r>
      <w:r w:rsidR="002D2515">
        <w:t>"</w:t>
      </w:r>
      <w:r>
        <w:t xml:space="preserve"> minOccurs=</w:t>
      </w:r>
      <w:r w:rsidR="002D2515">
        <w:t>"</w:t>
      </w:r>
      <w:r>
        <w:t>0</w:t>
      </w:r>
      <w:r w:rsidR="002D2515">
        <w:t>"</w:t>
      </w:r>
      <w:r>
        <w:t>/&gt;</w:t>
      </w:r>
    </w:p>
    <w:p w14:paraId="3BF9D2A6" w14:textId="77777777" w:rsidR="003057E8" w:rsidRDefault="003057E8" w:rsidP="003057E8">
      <w:pPr>
        <w:pStyle w:val="PL"/>
      </w:pPr>
      <w:r>
        <w:tab/>
      </w:r>
      <w:r>
        <w:tab/>
      </w:r>
      <w:r>
        <w:tab/>
      </w:r>
      <w:r>
        <w:tab/>
        <w:t>&lt;element name=</w:t>
      </w:r>
      <w:r w:rsidR="002D2515">
        <w:t>"</w:t>
      </w:r>
      <w:r>
        <w:t>REMBandList</w:t>
      </w:r>
      <w:r w:rsidR="002D2515">
        <w:t>"</w:t>
      </w:r>
      <w:r>
        <w:t xml:space="preserve"> type=</w:t>
      </w:r>
      <w:r w:rsidR="002D2515">
        <w:t>"</w:t>
      </w:r>
      <w:r>
        <w:t>string</w:t>
      </w:r>
      <w:r w:rsidR="002D2515">
        <w:t>"</w:t>
      </w:r>
      <w:r>
        <w:t xml:space="preserve"> minOccurs=</w:t>
      </w:r>
      <w:r w:rsidR="002D2515">
        <w:t>"</w:t>
      </w:r>
      <w:r>
        <w:t>0</w:t>
      </w:r>
      <w:r w:rsidR="002D2515">
        <w:t>"</w:t>
      </w:r>
      <w:r>
        <w:t>/&gt;</w:t>
      </w:r>
    </w:p>
    <w:p w14:paraId="7A1304F7" w14:textId="77777777" w:rsidR="003057E8" w:rsidRDefault="003057E8" w:rsidP="003057E8">
      <w:pPr>
        <w:pStyle w:val="PL"/>
      </w:pPr>
      <w:r>
        <w:tab/>
      </w:r>
      <w:r>
        <w:tab/>
      </w:r>
      <w:r>
        <w:tab/>
      </w:r>
      <w:r>
        <w:tab/>
        <w:t>&lt;element name=</w:t>
      </w:r>
      <w:r w:rsidR="002D2515">
        <w:t>"</w:t>
      </w:r>
      <w:r>
        <w:t>UARFCNDLList</w:t>
      </w:r>
      <w:r w:rsidR="002D2515">
        <w:t>"</w:t>
      </w:r>
      <w:r>
        <w:t xml:space="preserve"> type=</w:t>
      </w:r>
      <w:r w:rsidR="002D2515">
        <w:t>"</w:t>
      </w:r>
      <w:r>
        <w:t>string</w:t>
      </w:r>
      <w:r w:rsidR="002D2515">
        <w:t>"</w:t>
      </w:r>
      <w:r>
        <w:t xml:space="preserve"> minOccurs=</w:t>
      </w:r>
      <w:r w:rsidR="002D2515">
        <w:t>"</w:t>
      </w:r>
      <w:r>
        <w:t>0</w:t>
      </w:r>
      <w:r w:rsidR="002D2515">
        <w:t>"</w:t>
      </w:r>
      <w:r>
        <w:t>/&gt;</w:t>
      </w:r>
    </w:p>
    <w:p w14:paraId="46B26FB1" w14:textId="77777777" w:rsidR="003057E8" w:rsidRDefault="003057E8" w:rsidP="003057E8">
      <w:pPr>
        <w:pStyle w:val="PL"/>
      </w:pPr>
      <w:r>
        <w:tab/>
      </w:r>
      <w:r>
        <w:tab/>
      </w:r>
      <w:r>
        <w:tab/>
      </w:r>
      <w:r>
        <w:tab/>
        <w:t>&lt;element name=</w:t>
      </w:r>
      <w:r w:rsidR="002D2515">
        <w:t>"</w:t>
      </w:r>
      <w:r>
        <w:t>ScanTimeout</w:t>
      </w:r>
      <w:r w:rsidR="002D2515">
        <w:t>"</w:t>
      </w:r>
      <w:r>
        <w:t xml:space="preserve"> type=</w:t>
      </w:r>
      <w:r w:rsidR="002D2515">
        <w:t>"</w:t>
      </w:r>
      <w:r>
        <w:t>unsignedInt</w:t>
      </w:r>
      <w:r w:rsidR="002D2515">
        <w:t>"</w:t>
      </w:r>
      <w:r>
        <w:t xml:space="preserve"> minOccurs=</w:t>
      </w:r>
      <w:r w:rsidR="002D2515">
        <w:t>"</w:t>
      </w:r>
      <w:r>
        <w:t>0</w:t>
      </w:r>
      <w:r w:rsidR="002D2515">
        <w:t>"</w:t>
      </w:r>
      <w:r>
        <w:t>/&gt;</w:t>
      </w:r>
    </w:p>
    <w:p w14:paraId="4673ABCC" w14:textId="77777777" w:rsidR="003057E8" w:rsidRDefault="003057E8" w:rsidP="003057E8">
      <w:pPr>
        <w:pStyle w:val="PL"/>
      </w:pPr>
      <w:r>
        <w:tab/>
      </w:r>
      <w:r>
        <w:tab/>
      </w:r>
      <w:r>
        <w:tab/>
        <w:t>&lt;/sequence&gt;</w:t>
      </w:r>
    </w:p>
    <w:p w14:paraId="5E928A6C" w14:textId="77777777" w:rsidR="003057E8" w:rsidRDefault="003057E8" w:rsidP="003057E8">
      <w:pPr>
        <w:pStyle w:val="PL"/>
      </w:pPr>
      <w:r>
        <w:tab/>
      </w:r>
      <w:r>
        <w:tab/>
        <w:t>&lt;/complexType&gt;</w:t>
      </w:r>
    </w:p>
    <w:p w14:paraId="36D53EDB" w14:textId="77777777" w:rsidR="003057E8" w:rsidRDefault="003057E8" w:rsidP="003057E8">
      <w:pPr>
        <w:pStyle w:val="PL"/>
      </w:pPr>
      <w:r>
        <w:tab/>
        <w:t>&lt;/element&gt;</w:t>
      </w:r>
    </w:p>
    <w:p w14:paraId="2DD9276F" w14:textId="77777777" w:rsidR="003057E8" w:rsidRDefault="003057E8" w:rsidP="003057E8">
      <w:pPr>
        <w:pStyle w:val="PL"/>
      </w:pPr>
      <w:r>
        <w:tab/>
        <w:t>&lt;element name=</w:t>
      </w:r>
      <w:r w:rsidR="002D2515">
        <w:t>"</w:t>
      </w:r>
      <w:r>
        <w:t>GSM</w:t>
      </w:r>
      <w:r w:rsidR="002D2515">
        <w:t>"</w:t>
      </w:r>
      <w:r>
        <w:t>&gt;</w:t>
      </w:r>
    </w:p>
    <w:p w14:paraId="7ECA98EC" w14:textId="77777777" w:rsidR="003057E8" w:rsidRDefault="003057E8" w:rsidP="003057E8">
      <w:pPr>
        <w:pStyle w:val="PL"/>
      </w:pPr>
      <w:r>
        <w:tab/>
      </w:r>
      <w:r>
        <w:tab/>
        <w:t>&lt;complexType&gt;</w:t>
      </w:r>
    </w:p>
    <w:p w14:paraId="3D59A081" w14:textId="77777777" w:rsidR="003057E8" w:rsidRDefault="003057E8" w:rsidP="003057E8">
      <w:pPr>
        <w:pStyle w:val="PL"/>
      </w:pPr>
      <w:r>
        <w:tab/>
      </w:r>
      <w:r>
        <w:tab/>
      </w:r>
      <w:r>
        <w:tab/>
        <w:t>&lt;sequence&gt;</w:t>
      </w:r>
    </w:p>
    <w:p w14:paraId="326F37A0" w14:textId="77777777" w:rsidR="003057E8" w:rsidRDefault="003057E8" w:rsidP="003057E8">
      <w:pPr>
        <w:pStyle w:val="PL"/>
      </w:pPr>
      <w:r>
        <w:tab/>
      </w:r>
      <w:r>
        <w:tab/>
      </w:r>
      <w:r>
        <w:tab/>
      </w:r>
      <w:r>
        <w:tab/>
        <w:t>&lt;element ref=</w:t>
      </w:r>
      <w:r w:rsidR="002D2515">
        <w:t>"</w:t>
      </w:r>
      <w:r>
        <w:t>cd:InServiceHandling</w:t>
      </w:r>
      <w:r w:rsidR="002D2515">
        <w:t>"</w:t>
      </w:r>
      <w:r>
        <w:t xml:space="preserve"> minOccurs=</w:t>
      </w:r>
      <w:r w:rsidR="002D2515">
        <w:t>"</w:t>
      </w:r>
      <w:r>
        <w:t>0</w:t>
      </w:r>
      <w:r w:rsidR="002D2515">
        <w:t>"</w:t>
      </w:r>
      <w:r>
        <w:t>/&gt;</w:t>
      </w:r>
    </w:p>
    <w:p w14:paraId="6FB5C8E4" w14:textId="77777777" w:rsidR="003057E8" w:rsidRDefault="003057E8" w:rsidP="003057E8">
      <w:pPr>
        <w:pStyle w:val="PL"/>
      </w:pPr>
      <w:r>
        <w:tab/>
      </w:r>
      <w:r>
        <w:tab/>
      </w:r>
      <w:r>
        <w:tab/>
      </w:r>
      <w:r>
        <w:tab/>
        <w:t>&lt;element name=</w:t>
      </w:r>
      <w:r w:rsidR="002D2515">
        <w:t>"</w:t>
      </w:r>
      <w:r>
        <w:t>ScanOnBoot</w:t>
      </w:r>
      <w:r w:rsidR="002D2515">
        <w:t>"</w:t>
      </w:r>
      <w:r>
        <w:t xml:space="preserve"> type=</w:t>
      </w:r>
      <w:r w:rsidR="002D2515">
        <w:t>"</w:t>
      </w:r>
      <w:r>
        <w:t>boolean</w:t>
      </w:r>
      <w:r w:rsidR="002D2515">
        <w:t>"</w:t>
      </w:r>
      <w:r>
        <w:t xml:space="preserve"> minOccurs=</w:t>
      </w:r>
      <w:r w:rsidR="002D2515">
        <w:t>"</w:t>
      </w:r>
      <w:r>
        <w:t>0</w:t>
      </w:r>
      <w:r w:rsidR="002D2515">
        <w:t>"</w:t>
      </w:r>
      <w:r>
        <w:t>/&gt;</w:t>
      </w:r>
    </w:p>
    <w:p w14:paraId="2BE8D5E1" w14:textId="77777777" w:rsidR="003057E8" w:rsidRDefault="003057E8" w:rsidP="003057E8">
      <w:pPr>
        <w:pStyle w:val="PL"/>
      </w:pPr>
      <w:r>
        <w:tab/>
      </w:r>
      <w:r>
        <w:tab/>
      </w:r>
      <w:r>
        <w:tab/>
      </w:r>
      <w:r>
        <w:tab/>
        <w:t>&lt;element name=</w:t>
      </w:r>
      <w:r w:rsidR="002D2515">
        <w:t>"</w:t>
      </w:r>
      <w:r>
        <w:t>ScanPeriodically</w:t>
      </w:r>
      <w:r w:rsidR="002D2515">
        <w:t>"</w:t>
      </w:r>
      <w:r>
        <w:t xml:space="preserve"> type=</w:t>
      </w:r>
      <w:r w:rsidR="002D2515">
        <w:t>"</w:t>
      </w:r>
      <w:r>
        <w:t>boolean</w:t>
      </w:r>
      <w:r w:rsidR="002D2515">
        <w:t>"</w:t>
      </w:r>
      <w:r>
        <w:t xml:space="preserve"> minOccurs=</w:t>
      </w:r>
      <w:r w:rsidR="002D2515">
        <w:t>"</w:t>
      </w:r>
      <w:r>
        <w:t>0</w:t>
      </w:r>
      <w:r w:rsidR="002D2515">
        <w:t>"</w:t>
      </w:r>
      <w:r>
        <w:t>/&gt;</w:t>
      </w:r>
    </w:p>
    <w:p w14:paraId="1E61E6BE" w14:textId="77777777" w:rsidR="003057E8" w:rsidRDefault="003057E8" w:rsidP="003057E8">
      <w:pPr>
        <w:pStyle w:val="PL"/>
      </w:pPr>
      <w:r>
        <w:tab/>
      </w:r>
      <w:r>
        <w:tab/>
      </w:r>
      <w:r>
        <w:tab/>
      </w:r>
      <w:r>
        <w:tab/>
        <w:t>&lt;element name=</w:t>
      </w:r>
      <w:r w:rsidR="002D2515">
        <w:t>"</w:t>
      </w:r>
      <w:r>
        <w:t>PeriodicInterval</w:t>
      </w:r>
      <w:r w:rsidR="002D2515">
        <w:t>"</w:t>
      </w:r>
      <w:r>
        <w:t xml:space="preserve"> type=</w:t>
      </w:r>
      <w:r w:rsidR="002D2515">
        <w:t>"</w:t>
      </w:r>
      <w:r>
        <w:t>unsignedInt</w:t>
      </w:r>
      <w:r w:rsidR="002D2515">
        <w:t>"</w:t>
      </w:r>
      <w:r>
        <w:t xml:space="preserve"> minOccurs=</w:t>
      </w:r>
      <w:r w:rsidR="002D2515">
        <w:t>"</w:t>
      </w:r>
      <w:r>
        <w:t>0</w:t>
      </w:r>
      <w:r w:rsidR="002D2515">
        <w:t>"</w:t>
      </w:r>
      <w:r>
        <w:t>/&gt;</w:t>
      </w:r>
    </w:p>
    <w:p w14:paraId="2CDDBDDF" w14:textId="77777777" w:rsidR="003057E8" w:rsidRDefault="003057E8" w:rsidP="003057E8">
      <w:pPr>
        <w:pStyle w:val="PL"/>
      </w:pPr>
      <w:r>
        <w:tab/>
      </w:r>
      <w:r>
        <w:tab/>
      </w:r>
      <w:r>
        <w:tab/>
      </w:r>
      <w:r>
        <w:tab/>
        <w:t>&lt;element name=</w:t>
      </w:r>
      <w:r w:rsidR="002D2515">
        <w:t>"</w:t>
      </w:r>
      <w:r>
        <w:t>PeriodicTime</w:t>
      </w:r>
      <w:r w:rsidR="002D2515">
        <w:t>"</w:t>
      </w:r>
      <w:r>
        <w:t xml:space="preserve"> type=</w:t>
      </w:r>
      <w:r w:rsidR="002D2515">
        <w:t>"</w:t>
      </w:r>
      <w:r>
        <w:t>dateTime</w:t>
      </w:r>
      <w:r w:rsidR="002D2515">
        <w:t>"</w:t>
      </w:r>
      <w:r>
        <w:t xml:space="preserve"> minOccurs=</w:t>
      </w:r>
      <w:r w:rsidR="002D2515">
        <w:t>"</w:t>
      </w:r>
      <w:r>
        <w:t>0</w:t>
      </w:r>
      <w:r w:rsidR="002D2515">
        <w:t>"</w:t>
      </w:r>
      <w:r>
        <w:t>/&gt;</w:t>
      </w:r>
    </w:p>
    <w:p w14:paraId="51C9EC5A" w14:textId="77777777" w:rsidR="003057E8" w:rsidRDefault="003057E8" w:rsidP="003057E8">
      <w:pPr>
        <w:pStyle w:val="PL"/>
      </w:pPr>
      <w:r>
        <w:tab/>
      </w:r>
      <w:r>
        <w:tab/>
      </w:r>
      <w:r>
        <w:tab/>
      </w:r>
      <w:r>
        <w:tab/>
        <w:t>&lt;element name=</w:t>
      </w:r>
      <w:r w:rsidR="002D2515">
        <w:t>"</w:t>
      </w:r>
      <w:r>
        <w:t>REMPLMNList</w:t>
      </w:r>
      <w:r w:rsidR="002D2515">
        <w:t>"</w:t>
      </w:r>
      <w:r>
        <w:t xml:space="preserve"> type=</w:t>
      </w:r>
      <w:r w:rsidR="002D2515">
        <w:t>"</w:t>
      </w:r>
      <w:r>
        <w:t>string</w:t>
      </w:r>
      <w:r w:rsidR="002D2515">
        <w:t>"</w:t>
      </w:r>
      <w:r>
        <w:t xml:space="preserve"> minOccurs=</w:t>
      </w:r>
      <w:r w:rsidR="002D2515">
        <w:t>"</w:t>
      </w:r>
      <w:r>
        <w:t>0</w:t>
      </w:r>
      <w:r w:rsidR="002D2515">
        <w:t>"</w:t>
      </w:r>
      <w:r>
        <w:t>/&gt;</w:t>
      </w:r>
    </w:p>
    <w:p w14:paraId="4A7D1874" w14:textId="77777777" w:rsidR="003057E8" w:rsidRDefault="003057E8" w:rsidP="003057E8">
      <w:pPr>
        <w:pStyle w:val="PL"/>
      </w:pPr>
      <w:r>
        <w:tab/>
      </w:r>
      <w:r>
        <w:tab/>
      </w:r>
      <w:r>
        <w:tab/>
      </w:r>
      <w:r>
        <w:tab/>
        <w:t>&lt;element name=</w:t>
      </w:r>
      <w:r w:rsidR="002D2515">
        <w:t>"</w:t>
      </w:r>
      <w:r>
        <w:t>REMBandList</w:t>
      </w:r>
      <w:r w:rsidR="002D2515">
        <w:t>"</w:t>
      </w:r>
      <w:r>
        <w:t xml:space="preserve"> type=</w:t>
      </w:r>
      <w:r w:rsidR="002D2515">
        <w:t>"</w:t>
      </w:r>
      <w:r>
        <w:t>string</w:t>
      </w:r>
      <w:r w:rsidR="002D2515">
        <w:t>"</w:t>
      </w:r>
      <w:r>
        <w:t xml:space="preserve"> minOccurs=</w:t>
      </w:r>
      <w:r w:rsidR="002D2515">
        <w:t>"</w:t>
      </w:r>
      <w:r>
        <w:t>0</w:t>
      </w:r>
      <w:r w:rsidR="002D2515">
        <w:t>"</w:t>
      </w:r>
      <w:r>
        <w:t>/&gt;</w:t>
      </w:r>
    </w:p>
    <w:p w14:paraId="3C1FF93A" w14:textId="77777777" w:rsidR="003057E8" w:rsidRDefault="003057E8" w:rsidP="003057E8">
      <w:pPr>
        <w:pStyle w:val="PL"/>
      </w:pPr>
      <w:r>
        <w:tab/>
      </w:r>
      <w:r>
        <w:tab/>
      </w:r>
      <w:r>
        <w:tab/>
      </w:r>
      <w:r>
        <w:tab/>
        <w:t>&lt;element name=</w:t>
      </w:r>
      <w:r w:rsidR="002D2515">
        <w:t>"</w:t>
      </w:r>
      <w:r>
        <w:t>ARFCNList</w:t>
      </w:r>
      <w:r w:rsidR="002D2515">
        <w:t>"</w:t>
      </w:r>
      <w:r>
        <w:t xml:space="preserve"> type=</w:t>
      </w:r>
      <w:r w:rsidR="002D2515">
        <w:t>"</w:t>
      </w:r>
      <w:r>
        <w:t>string</w:t>
      </w:r>
      <w:r w:rsidR="002D2515">
        <w:t>"</w:t>
      </w:r>
      <w:r>
        <w:t xml:space="preserve"> minOccurs=</w:t>
      </w:r>
      <w:r w:rsidR="002D2515">
        <w:t>"</w:t>
      </w:r>
      <w:r>
        <w:t>0</w:t>
      </w:r>
      <w:r w:rsidR="002D2515">
        <w:t>"</w:t>
      </w:r>
      <w:r>
        <w:t>/&gt;</w:t>
      </w:r>
    </w:p>
    <w:p w14:paraId="31A8ECCE" w14:textId="77777777" w:rsidR="003057E8" w:rsidRDefault="003057E8" w:rsidP="003057E8">
      <w:pPr>
        <w:pStyle w:val="PL"/>
      </w:pPr>
      <w:r>
        <w:tab/>
      </w:r>
      <w:r>
        <w:tab/>
      </w:r>
      <w:r>
        <w:tab/>
      </w:r>
      <w:r>
        <w:tab/>
        <w:t>&lt;element name=</w:t>
      </w:r>
      <w:r w:rsidR="002D2515">
        <w:t>"</w:t>
      </w:r>
      <w:r>
        <w:t>ScanTimeout</w:t>
      </w:r>
      <w:r w:rsidR="002D2515">
        <w:t>"</w:t>
      </w:r>
      <w:r>
        <w:t xml:space="preserve"> type=</w:t>
      </w:r>
      <w:r w:rsidR="002D2515">
        <w:t>"</w:t>
      </w:r>
      <w:r>
        <w:t>unsignedInt</w:t>
      </w:r>
      <w:r w:rsidR="002D2515">
        <w:t>"</w:t>
      </w:r>
      <w:r>
        <w:t xml:space="preserve"> minOccurs=</w:t>
      </w:r>
      <w:r w:rsidR="002D2515">
        <w:t>"</w:t>
      </w:r>
      <w:r>
        <w:t>0</w:t>
      </w:r>
      <w:r w:rsidR="002D2515">
        <w:t>"</w:t>
      </w:r>
      <w:r>
        <w:t>/&gt;</w:t>
      </w:r>
    </w:p>
    <w:p w14:paraId="3891604C" w14:textId="77777777" w:rsidR="003057E8" w:rsidRDefault="003057E8" w:rsidP="003057E8">
      <w:pPr>
        <w:pStyle w:val="PL"/>
      </w:pPr>
      <w:r>
        <w:tab/>
      </w:r>
      <w:r>
        <w:tab/>
      </w:r>
      <w:r>
        <w:tab/>
        <w:t>&lt;/sequence&gt;</w:t>
      </w:r>
    </w:p>
    <w:p w14:paraId="3C2805B2" w14:textId="77777777" w:rsidR="003057E8" w:rsidRDefault="003057E8" w:rsidP="003057E8">
      <w:pPr>
        <w:pStyle w:val="PL"/>
      </w:pPr>
      <w:r>
        <w:tab/>
      </w:r>
      <w:r>
        <w:tab/>
        <w:t>&lt;/complexType&gt;</w:t>
      </w:r>
    </w:p>
    <w:p w14:paraId="666F5F72" w14:textId="77777777" w:rsidR="003057E8" w:rsidRDefault="003057E8" w:rsidP="003057E8">
      <w:pPr>
        <w:pStyle w:val="PL"/>
      </w:pPr>
      <w:r>
        <w:tab/>
        <w:t>&lt;/element&gt;</w:t>
      </w:r>
    </w:p>
    <w:p w14:paraId="59AD73D3" w14:textId="77777777" w:rsidR="003057E8" w:rsidRDefault="003057E8" w:rsidP="003057E8">
      <w:pPr>
        <w:pStyle w:val="PL"/>
      </w:pPr>
      <w:r>
        <w:tab/>
        <w:t>&lt;element name=</w:t>
      </w:r>
      <w:r w:rsidR="002D2515">
        <w:t>"</w:t>
      </w:r>
      <w:r>
        <w:t>REM</w:t>
      </w:r>
      <w:r w:rsidR="002D2515">
        <w:t>"</w:t>
      </w:r>
      <w:r>
        <w:t>&gt;</w:t>
      </w:r>
    </w:p>
    <w:p w14:paraId="6E415691" w14:textId="77777777" w:rsidR="003057E8" w:rsidRDefault="003057E8" w:rsidP="003057E8">
      <w:pPr>
        <w:pStyle w:val="PL"/>
      </w:pPr>
      <w:r>
        <w:tab/>
      </w:r>
      <w:r>
        <w:tab/>
        <w:t>&lt;complexType&gt;</w:t>
      </w:r>
    </w:p>
    <w:p w14:paraId="5BA2EE9D" w14:textId="77777777" w:rsidR="003057E8" w:rsidRDefault="003057E8" w:rsidP="003057E8">
      <w:pPr>
        <w:pStyle w:val="PL"/>
      </w:pPr>
      <w:r>
        <w:tab/>
      </w:r>
      <w:r>
        <w:tab/>
      </w:r>
      <w:r>
        <w:tab/>
        <w:t>&lt;sequence&gt;</w:t>
      </w:r>
    </w:p>
    <w:p w14:paraId="14A8D348" w14:textId="77777777" w:rsidR="003057E8" w:rsidRDefault="003057E8" w:rsidP="003057E8">
      <w:pPr>
        <w:pStyle w:val="PL"/>
      </w:pPr>
      <w:r>
        <w:tab/>
      </w:r>
      <w:r>
        <w:tab/>
      </w:r>
      <w:r>
        <w:tab/>
      </w:r>
      <w:r>
        <w:tab/>
        <w:t>&lt;element ref=</w:t>
      </w:r>
      <w:r w:rsidR="002D2515">
        <w:t>"</w:t>
      </w:r>
      <w:r>
        <w:t>cd:WCDMAFDD</w:t>
      </w:r>
      <w:r w:rsidR="002D2515">
        <w:t>"</w:t>
      </w:r>
      <w:r>
        <w:t xml:space="preserve"> minOccurs=</w:t>
      </w:r>
      <w:r w:rsidR="002D2515">
        <w:t>"</w:t>
      </w:r>
      <w:r>
        <w:t>0</w:t>
      </w:r>
      <w:r w:rsidR="002D2515">
        <w:t>"</w:t>
      </w:r>
      <w:r>
        <w:t>/&gt;</w:t>
      </w:r>
    </w:p>
    <w:p w14:paraId="2BBE2742" w14:textId="77777777" w:rsidR="003057E8" w:rsidRDefault="003057E8" w:rsidP="003057E8">
      <w:pPr>
        <w:pStyle w:val="PL"/>
      </w:pPr>
      <w:r>
        <w:tab/>
      </w:r>
      <w:r>
        <w:tab/>
      </w:r>
      <w:r>
        <w:tab/>
      </w:r>
      <w:r>
        <w:tab/>
        <w:t>&lt;element ref=</w:t>
      </w:r>
      <w:r w:rsidR="002D2515">
        <w:t>"</w:t>
      </w:r>
      <w:r>
        <w:t>cd:GSM</w:t>
      </w:r>
      <w:r w:rsidR="002D2515">
        <w:t>"</w:t>
      </w:r>
      <w:r>
        <w:t xml:space="preserve"> minOccurs=</w:t>
      </w:r>
      <w:r w:rsidR="002D2515">
        <w:t>"</w:t>
      </w:r>
      <w:r>
        <w:t>0</w:t>
      </w:r>
      <w:r w:rsidR="002D2515">
        <w:t>"</w:t>
      </w:r>
      <w:r>
        <w:t>/&gt;</w:t>
      </w:r>
    </w:p>
    <w:p w14:paraId="38F4C7FF" w14:textId="77777777" w:rsidR="003057E8" w:rsidRDefault="003057E8" w:rsidP="003057E8">
      <w:pPr>
        <w:pStyle w:val="PL"/>
      </w:pPr>
      <w:r>
        <w:tab/>
      </w:r>
      <w:r>
        <w:tab/>
      </w:r>
      <w:r>
        <w:tab/>
        <w:t>&lt;/sequence&gt;</w:t>
      </w:r>
    </w:p>
    <w:p w14:paraId="21A9643F" w14:textId="77777777" w:rsidR="003057E8" w:rsidRDefault="003057E8" w:rsidP="003057E8">
      <w:pPr>
        <w:pStyle w:val="PL"/>
      </w:pPr>
      <w:r>
        <w:tab/>
      </w:r>
      <w:r>
        <w:tab/>
        <w:t>&lt;/complexType&gt;</w:t>
      </w:r>
    </w:p>
    <w:p w14:paraId="7A7779DC" w14:textId="77777777" w:rsidR="003057E8" w:rsidRDefault="003057E8" w:rsidP="003057E8">
      <w:pPr>
        <w:pStyle w:val="PL"/>
      </w:pPr>
      <w:r>
        <w:tab/>
        <w:t>&lt;/element&gt;</w:t>
      </w:r>
    </w:p>
    <w:p w14:paraId="548AD6DF" w14:textId="77777777" w:rsidR="003057E8" w:rsidRDefault="003057E8" w:rsidP="003057E8">
      <w:pPr>
        <w:pStyle w:val="PL"/>
      </w:pPr>
      <w:r>
        <w:tab/>
        <w:t>&lt;element name=</w:t>
      </w:r>
      <w:r w:rsidR="002D2515">
        <w:t>"</w:t>
      </w:r>
      <w:r>
        <w:t>GPS</w:t>
      </w:r>
      <w:r w:rsidR="002D2515">
        <w:t>"</w:t>
      </w:r>
      <w:r>
        <w:t>&gt;</w:t>
      </w:r>
    </w:p>
    <w:p w14:paraId="6D61FCDB" w14:textId="77777777" w:rsidR="003057E8" w:rsidRDefault="003057E8" w:rsidP="003057E8">
      <w:pPr>
        <w:pStyle w:val="PL"/>
      </w:pPr>
      <w:r>
        <w:tab/>
      </w:r>
      <w:r>
        <w:tab/>
        <w:t>&lt;complexType&gt;</w:t>
      </w:r>
    </w:p>
    <w:p w14:paraId="632E4136" w14:textId="77777777" w:rsidR="003057E8" w:rsidRDefault="003057E8" w:rsidP="003057E8">
      <w:pPr>
        <w:pStyle w:val="PL"/>
      </w:pPr>
      <w:r>
        <w:tab/>
      </w:r>
      <w:r>
        <w:tab/>
      </w:r>
      <w:r>
        <w:tab/>
        <w:t>&lt;sequence&gt;</w:t>
      </w:r>
    </w:p>
    <w:p w14:paraId="0088A4F0" w14:textId="77777777" w:rsidR="003057E8" w:rsidRDefault="003057E8" w:rsidP="003057E8">
      <w:pPr>
        <w:pStyle w:val="PL"/>
      </w:pPr>
      <w:r>
        <w:tab/>
      </w:r>
      <w:r>
        <w:tab/>
      </w:r>
      <w:r>
        <w:tab/>
      </w:r>
      <w:r>
        <w:tab/>
        <w:t>&lt;element name=</w:t>
      </w:r>
      <w:r w:rsidR="002D2515">
        <w:t>"</w:t>
      </w:r>
      <w:r>
        <w:t>ScanOnBoot</w:t>
      </w:r>
      <w:r w:rsidR="002D2515">
        <w:t>"</w:t>
      </w:r>
      <w:r>
        <w:t xml:space="preserve"> type=</w:t>
      </w:r>
      <w:r w:rsidR="002D2515">
        <w:t>"</w:t>
      </w:r>
      <w:r>
        <w:t>boolean</w:t>
      </w:r>
      <w:r w:rsidR="002D2515">
        <w:t>"</w:t>
      </w:r>
      <w:r>
        <w:t xml:space="preserve"> minOccurs=</w:t>
      </w:r>
      <w:r w:rsidR="002D2515">
        <w:t>"</w:t>
      </w:r>
      <w:r>
        <w:t>0</w:t>
      </w:r>
      <w:r w:rsidR="002D2515">
        <w:t>"</w:t>
      </w:r>
      <w:r>
        <w:t>/&gt;</w:t>
      </w:r>
    </w:p>
    <w:p w14:paraId="152C4962" w14:textId="77777777" w:rsidR="003057E8" w:rsidRDefault="003057E8" w:rsidP="003057E8">
      <w:pPr>
        <w:pStyle w:val="PL"/>
      </w:pPr>
      <w:r>
        <w:tab/>
      </w:r>
      <w:r>
        <w:tab/>
      </w:r>
      <w:r>
        <w:tab/>
      </w:r>
      <w:r>
        <w:tab/>
        <w:t>&lt;element name=</w:t>
      </w:r>
      <w:r w:rsidR="002D2515">
        <w:t>"</w:t>
      </w:r>
      <w:r>
        <w:t>ScanPeriodically</w:t>
      </w:r>
      <w:r w:rsidR="002D2515">
        <w:t>"</w:t>
      </w:r>
      <w:r>
        <w:t xml:space="preserve"> type=</w:t>
      </w:r>
      <w:r w:rsidR="002D2515">
        <w:t>"</w:t>
      </w:r>
      <w:r>
        <w:t>boolean</w:t>
      </w:r>
      <w:r w:rsidR="002D2515">
        <w:t>"</w:t>
      </w:r>
      <w:r>
        <w:t xml:space="preserve"> minOccurs=</w:t>
      </w:r>
      <w:r w:rsidR="002D2515">
        <w:t>"</w:t>
      </w:r>
      <w:r>
        <w:t>0</w:t>
      </w:r>
      <w:r w:rsidR="002D2515">
        <w:t>"</w:t>
      </w:r>
      <w:r>
        <w:t>/&gt;</w:t>
      </w:r>
    </w:p>
    <w:p w14:paraId="5F07DEF0" w14:textId="77777777" w:rsidR="003057E8" w:rsidRDefault="003057E8" w:rsidP="003057E8">
      <w:pPr>
        <w:pStyle w:val="PL"/>
      </w:pPr>
      <w:r>
        <w:tab/>
      </w:r>
      <w:r>
        <w:tab/>
      </w:r>
      <w:r>
        <w:tab/>
      </w:r>
      <w:r>
        <w:tab/>
        <w:t>&lt;element name=</w:t>
      </w:r>
      <w:r w:rsidR="002D2515">
        <w:t>"</w:t>
      </w:r>
      <w:r>
        <w:t>PeriodicInterval</w:t>
      </w:r>
      <w:r w:rsidR="002D2515">
        <w:t>"</w:t>
      </w:r>
      <w:r>
        <w:t xml:space="preserve"> type=</w:t>
      </w:r>
      <w:r w:rsidR="002D2515">
        <w:t>"</w:t>
      </w:r>
      <w:r>
        <w:t>unsignedInt</w:t>
      </w:r>
      <w:r w:rsidR="002D2515">
        <w:t>"</w:t>
      </w:r>
      <w:r>
        <w:t xml:space="preserve"> minOccurs=</w:t>
      </w:r>
      <w:r w:rsidR="002D2515">
        <w:t>"</w:t>
      </w:r>
      <w:r>
        <w:t>0</w:t>
      </w:r>
      <w:r w:rsidR="002D2515">
        <w:t>"</w:t>
      </w:r>
      <w:r>
        <w:t>/&gt;</w:t>
      </w:r>
    </w:p>
    <w:p w14:paraId="4C007437" w14:textId="77777777" w:rsidR="003057E8" w:rsidRDefault="003057E8" w:rsidP="003057E8">
      <w:pPr>
        <w:pStyle w:val="PL"/>
      </w:pPr>
      <w:r>
        <w:tab/>
      </w:r>
      <w:r>
        <w:tab/>
      </w:r>
      <w:r>
        <w:tab/>
      </w:r>
      <w:r>
        <w:tab/>
        <w:t>&lt;element name=</w:t>
      </w:r>
      <w:r w:rsidR="002D2515">
        <w:t>"</w:t>
      </w:r>
      <w:r>
        <w:t>PeriodicTime</w:t>
      </w:r>
      <w:r w:rsidR="002D2515">
        <w:t>"</w:t>
      </w:r>
      <w:r>
        <w:t xml:space="preserve"> type=</w:t>
      </w:r>
      <w:r w:rsidR="002D2515">
        <w:t>"</w:t>
      </w:r>
      <w:r>
        <w:t>dateTime</w:t>
      </w:r>
      <w:r w:rsidR="002D2515">
        <w:t>"</w:t>
      </w:r>
      <w:r>
        <w:t xml:space="preserve"> minOccurs=</w:t>
      </w:r>
      <w:r w:rsidR="002D2515">
        <w:t>"</w:t>
      </w:r>
      <w:r>
        <w:t>0</w:t>
      </w:r>
      <w:r w:rsidR="002D2515">
        <w:t>"</w:t>
      </w:r>
      <w:r>
        <w:t>/&gt;</w:t>
      </w:r>
    </w:p>
    <w:p w14:paraId="48774E07" w14:textId="77777777" w:rsidR="003057E8" w:rsidRDefault="003057E8" w:rsidP="003057E8">
      <w:pPr>
        <w:pStyle w:val="PL"/>
      </w:pPr>
      <w:r>
        <w:tab/>
      </w:r>
      <w:r>
        <w:tab/>
      </w:r>
      <w:r>
        <w:tab/>
      </w:r>
      <w:r>
        <w:tab/>
        <w:t>&lt;element name=</w:t>
      </w:r>
      <w:r w:rsidR="002D2515">
        <w:t>"</w:t>
      </w:r>
      <w:r>
        <w:t>ContinuousGPS</w:t>
      </w:r>
      <w:r w:rsidR="002D2515">
        <w:t>"</w:t>
      </w:r>
      <w:r>
        <w:t xml:space="preserve"> type=</w:t>
      </w:r>
      <w:r w:rsidR="002D2515">
        <w:t>"</w:t>
      </w:r>
      <w:r>
        <w:t>boolean</w:t>
      </w:r>
      <w:r w:rsidR="002D2515">
        <w:t>"</w:t>
      </w:r>
      <w:r>
        <w:t xml:space="preserve"> minOccurs=</w:t>
      </w:r>
      <w:r w:rsidR="002D2515">
        <w:t>"</w:t>
      </w:r>
      <w:r>
        <w:t>0</w:t>
      </w:r>
      <w:r w:rsidR="002D2515">
        <w:t>"</w:t>
      </w:r>
      <w:r>
        <w:t>/&gt;</w:t>
      </w:r>
    </w:p>
    <w:p w14:paraId="23F93989" w14:textId="77777777" w:rsidR="003057E8" w:rsidRDefault="003057E8" w:rsidP="003057E8">
      <w:pPr>
        <w:pStyle w:val="PL"/>
      </w:pPr>
      <w:r>
        <w:tab/>
      </w:r>
      <w:r>
        <w:tab/>
      </w:r>
      <w:r>
        <w:tab/>
      </w:r>
      <w:r>
        <w:tab/>
        <w:t>&lt;element name=</w:t>
      </w:r>
      <w:r w:rsidR="002D2515">
        <w:t>"</w:t>
      </w:r>
      <w:r>
        <w:t>ScanTimeout</w:t>
      </w:r>
      <w:r w:rsidR="002D2515">
        <w:t>"</w:t>
      </w:r>
      <w:r>
        <w:t xml:space="preserve"> type=</w:t>
      </w:r>
      <w:r w:rsidR="002D2515">
        <w:t>"</w:t>
      </w:r>
      <w:r>
        <w:t>unsignedInt</w:t>
      </w:r>
      <w:r w:rsidR="002D2515">
        <w:t>"</w:t>
      </w:r>
      <w:r>
        <w:t xml:space="preserve"> minOccurs=</w:t>
      </w:r>
      <w:r w:rsidR="002D2515">
        <w:t>"</w:t>
      </w:r>
      <w:r>
        <w:t>0</w:t>
      </w:r>
      <w:r w:rsidR="002D2515">
        <w:t>"</w:t>
      </w:r>
      <w:r>
        <w:t>/&gt;</w:t>
      </w:r>
    </w:p>
    <w:p w14:paraId="2B211230" w14:textId="77777777" w:rsidR="003057E8" w:rsidRDefault="003057E8" w:rsidP="003057E8">
      <w:pPr>
        <w:pStyle w:val="PL"/>
      </w:pPr>
      <w:r>
        <w:tab/>
      </w:r>
      <w:r>
        <w:tab/>
      </w:r>
      <w:r>
        <w:tab/>
        <w:t>&lt;/sequence&gt;</w:t>
      </w:r>
    </w:p>
    <w:p w14:paraId="2EC397FA" w14:textId="77777777" w:rsidR="003057E8" w:rsidRDefault="003057E8" w:rsidP="003057E8">
      <w:pPr>
        <w:pStyle w:val="PL"/>
      </w:pPr>
      <w:r>
        <w:tab/>
      </w:r>
      <w:r>
        <w:tab/>
        <w:t>&lt;/complexType&gt;</w:t>
      </w:r>
    </w:p>
    <w:p w14:paraId="20AA11D0" w14:textId="77777777" w:rsidR="003057E8" w:rsidRDefault="003057E8" w:rsidP="003057E8">
      <w:pPr>
        <w:pStyle w:val="PL"/>
      </w:pPr>
      <w:r>
        <w:tab/>
        <w:t>&lt;/element&gt;</w:t>
      </w:r>
    </w:p>
    <w:p w14:paraId="377A10AF" w14:textId="77777777" w:rsidR="003057E8" w:rsidRDefault="003057E8" w:rsidP="003057E8">
      <w:pPr>
        <w:pStyle w:val="PL"/>
      </w:pPr>
      <w:r>
        <w:tab/>
        <w:t>&lt;!-- Configuration data file root XML element --&gt;</w:t>
      </w:r>
    </w:p>
    <w:p w14:paraId="60DEE549" w14:textId="77777777" w:rsidR="003057E8" w:rsidRDefault="003057E8" w:rsidP="003057E8">
      <w:pPr>
        <w:pStyle w:val="PL"/>
      </w:pPr>
      <w:r>
        <w:tab/>
        <w:t>&lt;element name=</w:t>
      </w:r>
      <w:r w:rsidR="002D2515">
        <w:t>"</w:t>
      </w:r>
      <w:r>
        <w:t>configDataFile</w:t>
      </w:r>
      <w:r w:rsidR="002D2515">
        <w:t>"</w:t>
      </w:r>
      <w:r>
        <w:t>&gt;</w:t>
      </w:r>
    </w:p>
    <w:p w14:paraId="620F07F2" w14:textId="77777777" w:rsidR="003057E8" w:rsidRDefault="003057E8" w:rsidP="003057E8">
      <w:pPr>
        <w:pStyle w:val="PL"/>
      </w:pPr>
      <w:r>
        <w:tab/>
      </w:r>
      <w:r>
        <w:tab/>
        <w:t>&lt;complexType&gt;</w:t>
      </w:r>
    </w:p>
    <w:p w14:paraId="75B0B45D" w14:textId="77777777" w:rsidR="003057E8" w:rsidRDefault="003057E8" w:rsidP="003057E8">
      <w:pPr>
        <w:pStyle w:val="PL"/>
      </w:pPr>
      <w:r>
        <w:tab/>
      </w:r>
      <w:r>
        <w:tab/>
      </w:r>
      <w:r>
        <w:tab/>
        <w:t>&lt;sequence&gt;</w:t>
      </w:r>
    </w:p>
    <w:p w14:paraId="170451BE" w14:textId="77777777" w:rsidR="003057E8" w:rsidRDefault="003057E8" w:rsidP="003057E8">
      <w:pPr>
        <w:pStyle w:val="PL"/>
      </w:pPr>
      <w:r>
        <w:tab/>
      </w:r>
      <w:r>
        <w:tab/>
      </w:r>
      <w:r>
        <w:tab/>
      </w:r>
      <w:r>
        <w:tab/>
        <w:t>&lt;element name=</w:t>
      </w:r>
      <w:r w:rsidR="002D2515">
        <w:t>"</w:t>
      </w:r>
      <w:r>
        <w:t>fileHeader</w:t>
      </w:r>
      <w:r w:rsidR="002D2515">
        <w:t>"</w:t>
      </w:r>
      <w:r>
        <w:t>&gt;</w:t>
      </w:r>
    </w:p>
    <w:p w14:paraId="1BC0A68A" w14:textId="77777777" w:rsidR="003057E8" w:rsidRDefault="003057E8" w:rsidP="003057E8">
      <w:pPr>
        <w:pStyle w:val="PL"/>
      </w:pPr>
      <w:r>
        <w:tab/>
      </w:r>
      <w:r>
        <w:tab/>
      </w:r>
      <w:r>
        <w:tab/>
      </w:r>
      <w:r>
        <w:tab/>
      </w:r>
      <w:r>
        <w:tab/>
        <w:t>&lt;complexType&gt;</w:t>
      </w:r>
    </w:p>
    <w:p w14:paraId="48C1BEAB" w14:textId="77777777" w:rsidR="003057E8" w:rsidRDefault="003057E8" w:rsidP="003057E8">
      <w:pPr>
        <w:pStyle w:val="PL"/>
      </w:pPr>
      <w:r>
        <w:tab/>
      </w:r>
      <w:r>
        <w:tab/>
      </w:r>
      <w:r>
        <w:tab/>
      </w:r>
      <w:r>
        <w:tab/>
      </w:r>
      <w:r>
        <w:tab/>
      </w:r>
      <w:r>
        <w:tab/>
        <w:t>&lt;attribute name=</w:t>
      </w:r>
      <w:r w:rsidR="002D2515">
        <w:t>"</w:t>
      </w:r>
      <w:r>
        <w:t>fileFormatVersion</w:t>
      </w:r>
      <w:r w:rsidR="002D2515">
        <w:t>"</w:t>
      </w:r>
      <w:r>
        <w:t xml:space="preserve"> type=</w:t>
      </w:r>
      <w:r w:rsidR="002D2515">
        <w:t>"</w:t>
      </w:r>
      <w:r>
        <w:t>string</w:t>
      </w:r>
      <w:r w:rsidR="002D2515">
        <w:t>"</w:t>
      </w:r>
      <w:r>
        <w:t xml:space="preserve"> use=</w:t>
      </w:r>
      <w:r w:rsidR="002D2515">
        <w:t>"</w:t>
      </w:r>
      <w:r>
        <w:t>required</w:t>
      </w:r>
      <w:r w:rsidR="002D2515">
        <w:t>"</w:t>
      </w:r>
      <w:r>
        <w:t>/&gt;</w:t>
      </w:r>
    </w:p>
    <w:p w14:paraId="4BBC8B59" w14:textId="77777777" w:rsidR="003057E8" w:rsidRDefault="003057E8" w:rsidP="003057E8">
      <w:pPr>
        <w:pStyle w:val="PL"/>
      </w:pPr>
      <w:r>
        <w:tab/>
      </w:r>
      <w:r>
        <w:tab/>
      </w:r>
      <w:r>
        <w:tab/>
      </w:r>
      <w:r>
        <w:tab/>
      </w:r>
      <w:r>
        <w:tab/>
      </w:r>
      <w:r>
        <w:tab/>
        <w:t>&lt;attribute name=</w:t>
      </w:r>
      <w:r w:rsidR="002D2515">
        <w:t>"</w:t>
      </w:r>
      <w:r>
        <w:t>senderName</w:t>
      </w:r>
      <w:r w:rsidR="002D2515">
        <w:t>"</w:t>
      </w:r>
      <w:r>
        <w:t xml:space="preserve"> type=</w:t>
      </w:r>
      <w:r w:rsidR="002D2515">
        <w:t>"</w:t>
      </w:r>
      <w:r>
        <w:t>string</w:t>
      </w:r>
      <w:r w:rsidR="002D2515">
        <w:t>"</w:t>
      </w:r>
      <w:r>
        <w:t xml:space="preserve"> use=</w:t>
      </w:r>
      <w:r w:rsidR="002D2515">
        <w:t>"</w:t>
      </w:r>
      <w:r>
        <w:t>optional</w:t>
      </w:r>
      <w:r w:rsidR="002D2515">
        <w:t>"</w:t>
      </w:r>
      <w:r>
        <w:t>/&gt;</w:t>
      </w:r>
    </w:p>
    <w:p w14:paraId="1B3ABE62" w14:textId="77777777" w:rsidR="003057E8" w:rsidRDefault="003057E8" w:rsidP="003057E8">
      <w:pPr>
        <w:pStyle w:val="PL"/>
      </w:pPr>
      <w:r>
        <w:tab/>
      </w:r>
      <w:r>
        <w:tab/>
      </w:r>
      <w:r>
        <w:tab/>
      </w:r>
      <w:r>
        <w:tab/>
      </w:r>
      <w:r>
        <w:tab/>
      </w:r>
      <w:r>
        <w:tab/>
        <w:t>&lt;attribute name=</w:t>
      </w:r>
      <w:r w:rsidR="002D2515">
        <w:t>"</w:t>
      </w:r>
      <w:r>
        <w:t>vendorName</w:t>
      </w:r>
      <w:r w:rsidR="002D2515">
        <w:t>"</w:t>
      </w:r>
      <w:r>
        <w:t xml:space="preserve"> type=</w:t>
      </w:r>
      <w:r w:rsidR="002D2515">
        <w:t>"</w:t>
      </w:r>
      <w:r>
        <w:t>string</w:t>
      </w:r>
      <w:r w:rsidR="002D2515">
        <w:t>"</w:t>
      </w:r>
      <w:r>
        <w:t xml:space="preserve"> use=</w:t>
      </w:r>
      <w:r w:rsidR="002D2515">
        <w:t>"</w:t>
      </w:r>
      <w:r>
        <w:t>optional</w:t>
      </w:r>
      <w:r w:rsidR="002D2515">
        <w:t>"</w:t>
      </w:r>
      <w:r>
        <w:t>/&gt;</w:t>
      </w:r>
    </w:p>
    <w:p w14:paraId="37A68267" w14:textId="77777777" w:rsidR="003057E8" w:rsidRDefault="003057E8" w:rsidP="003057E8">
      <w:pPr>
        <w:pStyle w:val="PL"/>
      </w:pPr>
      <w:r>
        <w:tab/>
      </w:r>
      <w:r>
        <w:tab/>
      </w:r>
      <w:r>
        <w:tab/>
      </w:r>
      <w:r>
        <w:tab/>
      </w:r>
      <w:r>
        <w:tab/>
        <w:t>&lt;/complexType&gt;</w:t>
      </w:r>
    </w:p>
    <w:p w14:paraId="09E58A3B" w14:textId="77777777" w:rsidR="003057E8" w:rsidRDefault="003057E8" w:rsidP="003057E8">
      <w:pPr>
        <w:pStyle w:val="PL"/>
      </w:pPr>
      <w:r>
        <w:tab/>
      </w:r>
      <w:r>
        <w:tab/>
      </w:r>
      <w:r>
        <w:tab/>
      </w:r>
      <w:r>
        <w:tab/>
        <w:t>&lt;/element&gt;</w:t>
      </w:r>
    </w:p>
    <w:p w14:paraId="45F4A09F" w14:textId="77777777" w:rsidR="003057E8" w:rsidRDefault="003057E8" w:rsidP="003057E8">
      <w:pPr>
        <w:pStyle w:val="PL"/>
      </w:pPr>
      <w:r>
        <w:tab/>
      </w:r>
      <w:r>
        <w:tab/>
      </w:r>
      <w:r>
        <w:tab/>
      </w:r>
      <w:r>
        <w:tab/>
        <w:t>&lt;element name=</w:t>
      </w:r>
      <w:r w:rsidR="002D2515">
        <w:t>"</w:t>
      </w:r>
      <w:r>
        <w:t>configData</w:t>
      </w:r>
      <w:r w:rsidR="002D2515">
        <w:t>"</w:t>
      </w:r>
      <w:r>
        <w:t xml:space="preserve"> minOccurs=</w:t>
      </w:r>
      <w:r w:rsidR="002D2515">
        <w:t>"</w:t>
      </w:r>
      <w:r>
        <w:t>0</w:t>
      </w:r>
      <w:r w:rsidR="002D2515">
        <w:t>"</w:t>
      </w:r>
      <w:r>
        <w:t xml:space="preserve"> maxOccurs=</w:t>
      </w:r>
      <w:r w:rsidR="002D2515">
        <w:t>"</w:t>
      </w:r>
      <w:r>
        <w:t>unbounded</w:t>
      </w:r>
      <w:r w:rsidR="002D2515">
        <w:t>"</w:t>
      </w:r>
      <w:r>
        <w:t>&gt;</w:t>
      </w:r>
    </w:p>
    <w:p w14:paraId="54C2CD86" w14:textId="77777777" w:rsidR="003057E8" w:rsidRDefault="003057E8" w:rsidP="003057E8">
      <w:pPr>
        <w:pStyle w:val="PL"/>
      </w:pPr>
      <w:r>
        <w:tab/>
      </w:r>
      <w:r>
        <w:tab/>
      </w:r>
      <w:r>
        <w:tab/>
      </w:r>
      <w:r>
        <w:tab/>
      </w:r>
      <w:r>
        <w:tab/>
        <w:t>&lt;complexType&gt;</w:t>
      </w:r>
    </w:p>
    <w:p w14:paraId="50537EBF" w14:textId="77777777" w:rsidR="003057E8" w:rsidRDefault="003057E8" w:rsidP="003057E8">
      <w:pPr>
        <w:pStyle w:val="PL"/>
      </w:pPr>
      <w:r>
        <w:tab/>
      </w:r>
      <w:r>
        <w:tab/>
      </w:r>
      <w:r>
        <w:tab/>
      </w:r>
      <w:r>
        <w:tab/>
      </w:r>
      <w:r>
        <w:tab/>
      </w:r>
      <w:r>
        <w:tab/>
        <w:t>&lt;sequence&gt;</w:t>
      </w:r>
    </w:p>
    <w:p w14:paraId="2E3242E6" w14:textId="77777777" w:rsidR="003057E8" w:rsidRDefault="003057E8" w:rsidP="003057E8">
      <w:pPr>
        <w:pStyle w:val="PL"/>
      </w:pPr>
      <w:r>
        <w:tab/>
      </w:r>
      <w:r>
        <w:tab/>
      </w:r>
      <w:r>
        <w:tab/>
      </w:r>
      <w:r>
        <w:tab/>
      </w:r>
      <w:r>
        <w:tab/>
      </w:r>
      <w:r>
        <w:tab/>
      </w:r>
      <w:r>
        <w:tab/>
        <w:t>&lt;element name=</w:t>
      </w:r>
      <w:r w:rsidR="002D2515">
        <w:t>"</w:t>
      </w:r>
      <w:r>
        <w:t>managedElement</w:t>
      </w:r>
      <w:r w:rsidR="002D2515">
        <w:t>"</w:t>
      </w:r>
      <w:r>
        <w:t>&gt;</w:t>
      </w:r>
    </w:p>
    <w:p w14:paraId="593D3F67" w14:textId="77777777" w:rsidR="003057E8" w:rsidRDefault="003057E8" w:rsidP="003057E8">
      <w:pPr>
        <w:pStyle w:val="PL"/>
      </w:pPr>
      <w:r>
        <w:lastRenderedPageBreak/>
        <w:tab/>
      </w:r>
      <w:r>
        <w:tab/>
      </w:r>
      <w:r>
        <w:tab/>
      </w:r>
      <w:r>
        <w:tab/>
      </w:r>
      <w:r>
        <w:tab/>
      </w:r>
      <w:r>
        <w:tab/>
      </w:r>
      <w:r>
        <w:tab/>
      </w:r>
      <w:r>
        <w:tab/>
        <w:t>&lt;complexType&gt;</w:t>
      </w:r>
    </w:p>
    <w:p w14:paraId="1DB6480F" w14:textId="77777777" w:rsidR="003057E8" w:rsidRDefault="003057E8" w:rsidP="003057E8">
      <w:pPr>
        <w:pStyle w:val="PL"/>
      </w:pPr>
      <w:r>
        <w:tab/>
      </w:r>
      <w:r>
        <w:tab/>
      </w:r>
      <w:r>
        <w:tab/>
      </w:r>
      <w:r>
        <w:tab/>
      </w:r>
      <w:r>
        <w:tab/>
      </w:r>
      <w:r>
        <w:tab/>
      </w:r>
      <w:r>
        <w:tab/>
      </w:r>
      <w:r>
        <w:tab/>
      </w:r>
      <w:r>
        <w:tab/>
        <w:t>&lt;attribute name=</w:t>
      </w:r>
      <w:r w:rsidR="002D2515">
        <w:t>"</w:t>
      </w:r>
      <w:r>
        <w:t>localDn</w:t>
      </w:r>
      <w:r w:rsidR="002D2515">
        <w:t>"</w:t>
      </w:r>
      <w:r>
        <w:t xml:space="preserve"> type=</w:t>
      </w:r>
      <w:r w:rsidR="002D2515">
        <w:t>"</w:t>
      </w:r>
      <w:r>
        <w:t>string</w:t>
      </w:r>
      <w:r w:rsidR="002D2515">
        <w:t>"</w:t>
      </w:r>
      <w:r>
        <w:t xml:space="preserve"> use=</w:t>
      </w:r>
      <w:r w:rsidR="002D2515">
        <w:t>"</w:t>
      </w:r>
      <w:r>
        <w:t>optional</w:t>
      </w:r>
      <w:r w:rsidR="002D2515">
        <w:t>"</w:t>
      </w:r>
      <w:r>
        <w:t>/&gt;</w:t>
      </w:r>
    </w:p>
    <w:p w14:paraId="74F721AA" w14:textId="77777777" w:rsidR="003057E8" w:rsidRDefault="003057E8" w:rsidP="003057E8">
      <w:pPr>
        <w:pStyle w:val="PL"/>
      </w:pPr>
      <w:r>
        <w:tab/>
      </w:r>
      <w:r>
        <w:tab/>
      </w:r>
      <w:r>
        <w:tab/>
      </w:r>
      <w:r>
        <w:tab/>
      </w:r>
      <w:r>
        <w:tab/>
      </w:r>
      <w:r>
        <w:tab/>
      </w:r>
      <w:r>
        <w:tab/>
      </w:r>
      <w:r>
        <w:tab/>
      </w:r>
      <w:r>
        <w:tab/>
        <w:t>&lt;attribute name=</w:t>
      </w:r>
      <w:r w:rsidR="002D2515">
        <w:t>"</w:t>
      </w:r>
      <w:r>
        <w:t>userLabel</w:t>
      </w:r>
      <w:r w:rsidR="002D2515">
        <w:t>"</w:t>
      </w:r>
      <w:r>
        <w:t xml:space="preserve"> type=</w:t>
      </w:r>
      <w:r w:rsidR="002D2515">
        <w:t>"</w:t>
      </w:r>
      <w:r>
        <w:t>string</w:t>
      </w:r>
      <w:r w:rsidR="002D2515">
        <w:t>"</w:t>
      </w:r>
      <w:r>
        <w:t xml:space="preserve"> use=</w:t>
      </w:r>
      <w:r w:rsidR="002D2515">
        <w:t>"</w:t>
      </w:r>
      <w:r>
        <w:t>optional</w:t>
      </w:r>
      <w:r w:rsidR="002D2515">
        <w:t>"</w:t>
      </w:r>
      <w:r>
        <w:t>/&gt;</w:t>
      </w:r>
    </w:p>
    <w:p w14:paraId="47D37C21" w14:textId="77777777" w:rsidR="003057E8" w:rsidRDefault="003057E8" w:rsidP="003057E8">
      <w:pPr>
        <w:pStyle w:val="PL"/>
      </w:pPr>
      <w:r>
        <w:tab/>
      </w:r>
      <w:r>
        <w:tab/>
      </w:r>
      <w:r>
        <w:tab/>
      </w:r>
      <w:r>
        <w:tab/>
      </w:r>
      <w:r>
        <w:tab/>
      </w:r>
      <w:r>
        <w:tab/>
      </w:r>
      <w:r>
        <w:tab/>
      </w:r>
      <w:r>
        <w:tab/>
      </w:r>
      <w:r>
        <w:tab/>
        <w:t>&lt;attribute name=</w:t>
      </w:r>
      <w:r w:rsidR="002D2515">
        <w:t>"</w:t>
      </w:r>
      <w:r>
        <w:t>swVersion</w:t>
      </w:r>
      <w:r w:rsidR="002D2515">
        <w:t>"</w:t>
      </w:r>
      <w:r>
        <w:t xml:space="preserve"> type=</w:t>
      </w:r>
      <w:r w:rsidR="002D2515">
        <w:t>"</w:t>
      </w:r>
      <w:r>
        <w:t>string</w:t>
      </w:r>
      <w:r w:rsidR="002D2515">
        <w:t>"</w:t>
      </w:r>
      <w:r>
        <w:t xml:space="preserve"> use=</w:t>
      </w:r>
      <w:r w:rsidR="002D2515">
        <w:t>"</w:t>
      </w:r>
      <w:r>
        <w:t>optional</w:t>
      </w:r>
      <w:r w:rsidR="002D2515">
        <w:t>"</w:t>
      </w:r>
      <w:r>
        <w:t>/&gt;</w:t>
      </w:r>
    </w:p>
    <w:p w14:paraId="174DE41E" w14:textId="77777777" w:rsidR="003057E8" w:rsidRPr="002D2515" w:rsidRDefault="003057E8" w:rsidP="003057E8">
      <w:pPr>
        <w:pStyle w:val="PL"/>
        <w:rPr>
          <w:lang w:val="fr-FR"/>
        </w:rPr>
      </w:pPr>
      <w:r>
        <w:tab/>
      </w:r>
      <w:r>
        <w:tab/>
      </w:r>
      <w:r>
        <w:tab/>
      </w:r>
      <w:r>
        <w:tab/>
      </w:r>
      <w:r>
        <w:tab/>
      </w:r>
      <w:r>
        <w:tab/>
      </w:r>
      <w:r>
        <w:tab/>
      </w:r>
      <w:r>
        <w:tab/>
      </w:r>
      <w:r w:rsidRPr="002D2515">
        <w:rPr>
          <w:lang w:val="fr-FR"/>
        </w:rPr>
        <w:t>&lt;/complexType&gt;</w:t>
      </w:r>
    </w:p>
    <w:p w14:paraId="22351C7B"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&lt;/element&gt;</w:t>
      </w:r>
    </w:p>
    <w:p w14:paraId="6A925C65"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cd:DeviceInfo</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0BEF73FF"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cd:ManagementServer</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7C41C74A"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cd:Time</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028750EE"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name=</w:t>
      </w:r>
      <w:r w:rsidR="002D2515" w:rsidRPr="002D2515">
        <w:rPr>
          <w:lang w:val="fr-FR"/>
        </w:rPr>
        <w:t>"</w:t>
      </w:r>
      <w:r w:rsidRPr="002D2515">
        <w:rPr>
          <w:lang w:val="fr-FR"/>
        </w:rPr>
        <w:t>FAPService</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 xml:space="preserve"> maxOccurs=</w:t>
      </w:r>
      <w:r w:rsidR="002D2515" w:rsidRPr="002D2515">
        <w:rPr>
          <w:lang w:val="fr-FR"/>
        </w:rPr>
        <w:t>"</w:t>
      </w:r>
      <w:r w:rsidRPr="002D2515">
        <w:rPr>
          <w:lang w:val="fr-FR"/>
        </w:rPr>
        <w:t>unbounded</w:t>
      </w:r>
      <w:r w:rsidR="002D2515" w:rsidRPr="002D2515">
        <w:rPr>
          <w:lang w:val="fr-FR"/>
        </w:rPr>
        <w:t>"</w:t>
      </w:r>
      <w:r w:rsidRPr="002D2515">
        <w:rPr>
          <w:lang w:val="fr-FR"/>
        </w:rPr>
        <w:t>&gt;</w:t>
      </w:r>
    </w:p>
    <w:p w14:paraId="1C38756F"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&lt;complexType&gt;</w:t>
      </w:r>
    </w:p>
    <w:p w14:paraId="3CFDD4EE"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&lt;sequence&gt;</w:t>
      </w:r>
    </w:p>
    <w:p w14:paraId="70DE8261"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cd:DNPrefix</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233CADDD"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cd:FAPControl</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69E6BD0B"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cd:AccessMgmt</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53EF2CF5"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cd:CellConfig</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199C844E"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cd:Transport</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248C5AE3"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cd:REM</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378772EF"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 ref=</w:t>
      </w:r>
      <w:r w:rsidR="002D2515" w:rsidRPr="002D2515">
        <w:rPr>
          <w:lang w:val="fr-FR"/>
        </w:rPr>
        <w:t>"</w:t>
      </w:r>
      <w:r w:rsidRPr="002D2515">
        <w:rPr>
          <w:lang w:val="fr-FR"/>
        </w:rPr>
        <w:t>cd:GPS</w:t>
      </w:r>
      <w:r w:rsidR="002D2515" w:rsidRPr="002D2515">
        <w:rPr>
          <w:lang w:val="fr-FR"/>
        </w:rPr>
        <w:t>"</w:t>
      </w:r>
      <w:r w:rsidRPr="002D2515">
        <w:rPr>
          <w:lang w:val="fr-FR"/>
        </w:rPr>
        <w:t xml:space="preserve"> minOccurs=</w:t>
      </w:r>
      <w:r w:rsidR="002D2515" w:rsidRPr="002D2515">
        <w:rPr>
          <w:lang w:val="fr-FR"/>
        </w:rPr>
        <w:t>"</w:t>
      </w:r>
      <w:r w:rsidRPr="002D2515">
        <w:rPr>
          <w:lang w:val="fr-FR"/>
        </w:rPr>
        <w:t>0</w:t>
      </w:r>
      <w:r w:rsidR="002D2515" w:rsidRPr="002D2515">
        <w:rPr>
          <w:lang w:val="fr-FR"/>
        </w:rPr>
        <w:t>"</w:t>
      </w:r>
      <w:r w:rsidRPr="002D2515">
        <w:rPr>
          <w:lang w:val="fr-FR"/>
        </w:rPr>
        <w:t>/&gt;</w:t>
      </w:r>
    </w:p>
    <w:p w14:paraId="625104B4"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&lt;/sequence&gt;</w:t>
      </w:r>
    </w:p>
    <w:p w14:paraId="592E4AFA"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&lt;/complexType&gt;</w:t>
      </w:r>
    </w:p>
    <w:p w14:paraId="5FFF2DA3"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&lt;/element&gt;</w:t>
      </w:r>
    </w:p>
    <w:p w14:paraId="5B86B7BB"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t>&lt;/sequence&gt;</w:t>
      </w:r>
    </w:p>
    <w:p w14:paraId="5A4361E4"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t>&lt;/complexType&gt;</w:t>
      </w:r>
    </w:p>
    <w:p w14:paraId="660F4350"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t>&lt;/element&gt;</w:t>
      </w:r>
    </w:p>
    <w:p w14:paraId="72964BF2"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t>&lt;element name=</w:t>
      </w:r>
      <w:r w:rsidR="002D2515" w:rsidRPr="002D2515">
        <w:rPr>
          <w:lang w:val="fr-FR"/>
        </w:rPr>
        <w:t>"</w:t>
      </w:r>
      <w:r w:rsidRPr="002D2515">
        <w:rPr>
          <w:lang w:val="fr-FR"/>
        </w:rPr>
        <w:t>fileFooter</w:t>
      </w:r>
      <w:r w:rsidR="002D2515" w:rsidRPr="002D2515">
        <w:rPr>
          <w:lang w:val="fr-FR"/>
        </w:rPr>
        <w:t>"</w:t>
      </w:r>
      <w:r w:rsidRPr="002D2515">
        <w:rPr>
          <w:lang w:val="fr-FR"/>
        </w:rPr>
        <w:t>&gt;</w:t>
      </w:r>
    </w:p>
    <w:p w14:paraId="0AEC74BC" w14:textId="77777777" w:rsidR="003057E8" w:rsidRPr="002D2515" w:rsidRDefault="003057E8" w:rsidP="003057E8">
      <w:pPr>
        <w:pStyle w:val="PL"/>
        <w:rPr>
          <w:lang w:val="fr-FR"/>
        </w:rPr>
      </w:pPr>
      <w:r w:rsidRPr="002D2515">
        <w:rPr>
          <w:lang w:val="fr-FR"/>
        </w:rPr>
        <w:tab/>
      </w:r>
      <w:r w:rsidRPr="002D2515">
        <w:rPr>
          <w:lang w:val="fr-FR"/>
        </w:rPr>
        <w:tab/>
      </w:r>
      <w:r w:rsidRPr="002D2515">
        <w:rPr>
          <w:lang w:val="fr-FR"/>
        </w:rPr>
        <w:tab/>
      </w:r>
      <w:r w:rsidRPr="002D2515">
        <w:rPr>
          <w:lang w:val="fr-FR"/>
        </w:rPr>
        <w:tab/>
      </w:r>
      <w:r w:rsidRPr="002D2515">
        <w:rPr>
          <w:lang w:val="fr-FR"/>
        </w:rPr>
        <w:tab/>
        <w:t>&lt;complexType&gt;</w:t>
      </w:r>
    </w:p>
    <w:p w14:paraId="2C47007A" w14:textId="77777777" w:rsidR="003057E8" w:rsidRDefault="003057E8" w:rsidP="003057E8">
      <w:pPr>
        <w:pStyle w:val="PL"/>
      </w:pPr>
      <w:r w:rsidRPr="002D2515">
        <w:rPr>
          <w:lang w:val="fr-FR"/>
        </w:rPr>
        <w:tab/>
      </w:r>
      <w:r w:rsidRPr="002D2515">
        <w:rPr>
          <w:lang w:val="fr-FR"/>
        </w:rPr>
        <w:tab/>
      </w:r>
      <w:r w:rsidRPr="002D2515">
        <w:rPr>
          <w:lang w:val="fr-FR"/>
        </w:rPr>
        <w:tab/>
      </w:r>
      <w:r w:rsidRPr="002D2515">
        <w:rPr>
          <w:lang w:val="fr-FR"/>
        </w:rPr>
        <w:tab/>
      </w:r>
      <w:r w:rsidRPr="002D2515">
        <w:rPr>
          <w:lang w:val="fr-FR"/>
        </w:rPr>
        <w:tab/>
      </w:r>
      <w:r w:rsidRPr="002D2515">
        <w:rPr>
          <w:lang w:val="fr-FR"/>
        </w:rPr>
        <w:tab/>
      </w:r>
      <w:r>
        <w:t>&lt;attribute name=</w:t>
      </w:r>
      <w:r w:rsidR="002D2515">
        <w:t>"</w:t>
      </w:r>
      <w:r>
        <w:t>dateTime</w:t>
      </w:r>
      <w:r w:rsidR="002D2515">
        <w:t>"</w:t>
      </w:r>
      <w:r>
        <w:t xml:space="preserve"> type=</w:t>
      </w:r>
      <w:r w:rsidR="002D2515">
        <w:t>"</w:t>
      </w:r>
      <w:r>
        <w:t>dateTime</w:t>
      </w:r>
      <w:r w:rsidR="002D2515">
        <w:t>"</w:t>
      </w:r>
      <w:r>
        <w:t xml:space="preserve"> use=</w:t>
      </w:r>
      <w:r w:rsidR="002D2515">
        <w:t>"</w:t>
      </w:r>
      <w:r>
        <w:t>required</w:t>
      </w:r>
      <w:r w:rsidR="002D2515">
        <w:t>"</w:t>
      </w:r>
      <w:r>
        <w:t>/&gt;</w:t>
      </w:r>
    </w:p>
    <w:p w14:paraId="3AEA1A4B" w14:textId="77777777" w:rsidR="003057E8" w:rsidRDefault="003057E8" w:rsidP="003057E8">
      <w:pPr>
        <w:pStyle w:val="PL"/>
      </w:pPr>
      <w:r>
        <w:tab/>
      </w:r>
      <w:r>
        <w:tab/>
      </w:r>
      <w:r>
        <w:tab/>
      </w:r>
      <w:r>
        <w:tab/>
      </w:r>
      <w:r>
        <w:tab/>
        <w:t>&lt;/complexType&gt;</w:t>
      </w:r>
    </w:p>
    <w:p w14:paraId="41FF7E25" w14:textId="77777777" w:rsidR="003057E8" w:rsidRDefault="003057E8" w:rsidP="003057E8">
      <w:pPr>
        <w:pStyle w:val="PL"/>
      </w:pPr>
      <w:r>
        <w:tab/>
      </w:r>
      <w:r>
        <w:tab/>
      </w:r>
      <w:r>
        <w:tab/>
      </w:r>
      <w:r>
        <w:tab/>
        <w:t>&lt;/element&gt;</w:t>
      </w:r>
    </w:p>
    <w:p w14:paraId="0197358D" w14:textId="77777777" w:rsidR="003057E8" w:rsidRDefault="003057E8" w:rsidP="003057E8">
      <w:pPr>
        <w:pStyle w:val="PL"/>
      </w:pPr>
      <w:r>
        <w:tab/>
      </w:r>
      <w:r>
        <w:tab/>
      </w:r>
      <w:r>
        <w:tab/>
        <w:t>&lt;/sequence&gt;</w:t>
      </w:r>
    </w:p>
    <w:p w14:paraId="20EE091D" w14:textId="77777777" w:rsidR="003057E8" w:rsidRDefault="003057E8" w:rsidP="003057E8">
      <w:pPr>
        <w:pStyle w:val="PL"/>
      </w:pPr>
      <w:r>
        <w:tab/>
      </w:r>
      <w:r>
        <w:tab/>
        <w:t>&lt;/complexType&gt;</w:t>
      </w:r>
    </w:p>
    <w:p w14:paraId="66E05B6D" w14:textId="77777777" w:rsidR="003057E8" w:rsidRDefault="003057E8" w:rsidP="003057E8">
      <w:pPr>
        <w:pStyle w:val="PL"/>
      </w:pPr>
      <w:r>
        <w:tab/>
        <w:t>&lt;/element&gt;</w:t>
      </w:r>
    </w:p>
    <w:p w14:paraId="48204B49" w14:textId="77777777" w:rsidR="00C7482E" w:rsidRDefault="003057E8" w:rsidP="003057E8">
      <w:pPr>
        <w:pStyle w:val="PL"/>
      </w:pPr>
      <w:r>
        <w:t>&lt;/schema&gt;</w:t>
      </w:r>
    </w:p>
    <w:p w14:paraId="19F51A38" w14:textId="77777777" w:rsidR="00C7482E" w:rsidRPr="00C23500" w:rsidRDefault="00C7482E" w:rsidP="00C7482E">
      <w:pPr>
        <w:pStyle w:val="PL"/>
      </w:pPr>
    </w:p>
    <w:p w14:paraId="6AFBA2FE" w14:textId="77777777" w:rsidR="00FF46E4" w:rsidRDefault="00E21048" w:rsidP="00FF46E4">
      <w:pPr>
        <w:pStyle w:val="Heading3"/>
      </w:pPr>
      <w:bookmarkStart w:id="16" w:name="_Toc295905390"/>
      <w:r>
        <w:t>4</w:t>
      </w:r>
      <w:r w:rsidR="00341F47">
        <w:t>.2.3</w:t>
      </w:r>
      <w:r w:rsidR="00341F47">
        <w:tab/>
      </w:r>
      <w:r w:rsidR="00FF46E4">
        <w:t xml:space="preserve">CM </w:t>
      </w:r>
      <w:r w:rsidR="00FF46E4" w:rsidRPr="00FC05A5">
        <w:t>data file XML header</w:t>
      </w:r>
      <w:bookmarkEnd w:id="16"/>
    </w:p>
    <w:p w14:paraId="52A8E382" w14:textId="77777777" w:rsidR="00C7482E" w:rsidRPr="00FC05A5" w:rsidRDefault="00C7482E" w:rsidP="00C7482E">
      <w:r w:rsidRPr="00FC05A5">
        <w:t>The following header shall b</w:t>
      </w:r>
      <w:r>
        <w:t xml:space="preserve">e used in actual XML CM data </w:t>
      </w:r>
      <w:r w:rsidRPr="00FC05A5">
        <w:t>files:</w:t>
      </w:r>
    </w:p>
    <w:p w14:paraId="342CC82C" w14:textId="77777777" w:rsidR="00C23500" w:rsidRDefault="00C7482E" w:rsidP="00C7482E">
      <w:pPr>
        <w:pStyle w:val="PL"/>
      </w:pPr>
      <w:r w:rsidRPr="00FC05A5">
        <w:t>&lt;?xml version=</w:t>
      </w:r>
      <w:r w:rsidR="002D2515">
        <w:t>"</w:t>
      </w:r>
      <w:r w:rsidRPr="00FC05A5">
        <w:t>1.0</w:t>
      </w:r>
      <w:r w:rsidR="002D2515">
        <w:t>"</w:t>
      </w:r>
      <w:r w:rsidRPr="00FC05A5">
        <w:t xml:space="preserve"> encoding=</w:t>
      </w:r>
      <w:r w:rsidR="002D2515">
        <w:t>"</w:t>
      </w:r>
      <w:r w:rsidRPr="00FC05A5">
        <w:t>UTF-8</w:t>
      </w:r>
      <w:r w:rsidR="002D2515">
        <w:t>"</w:t>
      </w:r>
      <w:r w:rsidRPr="00FC05A5">
        <w:t>?&gt;</w:t>
      </w:r>
    </w:p>
    <w:p w14:paraId="35080093" w14:textId="77777777" w:rsidR="003057E8" w:rsidRDefault="003057E8" w:rsidP="003057E8">
      <w:pPr>
        <w:pStyle w:val="PL"/>
      </w:pPr>
      <w:r>
        <w:t>&lt;?xml-stylesheet type=</w:t>
      </w:r>
      <w:r w:rsidR="002D2515">
        <w:t>"</w:t>
      </w:r>
      <w:r>
        <w:t>text/xsl</w:t>
      </w:r>
      <w:r w:rsidR="002D2515">
        <w:t>"</w:t>
      </w:r>
      <w:r>
        <w:t xml:space="preserve"> href=</w:t>
      </w:r>
      <w:r w:rsidR="002D2515">
        <w:t>"</w:t>
      </w:r>
      <w:r>
        <w:t>configData.xsl</w:t>
      </w:r>
      <w:r w:rsidR="002D2515">
        <w:t>"</w:t>
      </w:r>
      <w:r>
        <w:t>?&gt;</w:t>
      </w:r>
    </w:p>
    <w:p w14:paraId="0F0AD0E9" w14:textId="77777777" w:rsidR="003057E8" w:rsidRDefault="003057E8" w:rsidP="003057E8">
      <w:pPr>
        <w:pStyle w:val="PL"/>
      </w:pPr>
      <w:r>
        <w:t>&lt;ConfigDataFile</w:t>
      </w:r>
    </w:p>
    <w:p w14:paraId="2CFD3564" w14:textId="77777777" w:rsidR="003057E8" w:rsidRDefault="003057E8" w:rsidP="003057E8">
      <w:pPr>
        <w:pStyle w:val="PL"/>
      </w:pPr>
      <w:r>
        <w:t xml:space="preserve">  xmlns=</w:t>
      </w:r>
    </w:p>
    <w:p w14:paraId="08F60065" w14:textId="77777777" w:rsidR="003057E8" w:rsidRDefault="002D2515" w:rsidP="003057E8">
      <w:pPr>
        <w:pStyle w:val="PL"/>
      </w:pPr>
      <w:r>
        <w:t>"</w:t>
      </w:r>
      <w:r w:rsidR="003057E8">
        <w:t>http://www.3gpp.org/ftp/specs/archive/32_series/32.584#configData</w:t>
      </w:r>
      <w:r>
        <w:t>"</w:t>
      </w:r>
    </w:p>
    <w:p w14:paraId="6079C59B" w14:textId="77777777" w:rsidR="003057E8" w:rsidRDefault="003057E8" w:rsidP="003057E8">
      <w:pPr>
        <w:pStyle w:val="PL"/>
      </w:pPr>
      <w:r>
        <w:t>&gt;</w:t>
      </w:r>
    </w:p>
    <w:p w14:paraId="3A9EBDE0" w14:textId="77777777" w:rsidR="00C7482E" w:rsidRDefault="00C7482E" w:rsidP="00C7482E">
      <w:pPr>
        <w:pStyle w:val="PL"/>
      </w:pPr>
    </w:p>
    <w:p w14:paraId="76E709CC" w14:textId="77777777" w:rsidR="00C7482E" w:rsidRPr="00C23500" w:rsidRDefault="00C7482E" w:rsidP="00C7482E">
      <w:pPr>
        <w:pStyle w:val="PL"/>
      </w:pPr>
    </w:p>
    <w:p w14:paraId="186FC5A2" w14:textId="77777777" w:rsidR="00FF46E4" w:rsidRDefault="00E21048" w:rsidP="00FF46E4">
      <w:pPr>
        <w:pStyle w:val="Heading1"/>
      </w:pPr>
      <w:bookmarkStart w:id="17" w:name="_Toc295905391"/>
      <w:r>
        <w:t>5</w:t>
      </w:r>
      <w:r w:rsidR="00FF46E4">
        <w:tab/>
        <w:t>PM data format definition</w:t>
      </w:r>
      <w:bookmarkEnd w:id="17"/>
    </w:p>
    <w:p w14:paraId="12FD8855" w14:textId="77777777" w:rsidR="00FF46E4" w:rsidRDefault="00E21048" w:rsidP="00FF46E4">
      <w:pPr>
        <w:pStyle w:val="Heading2"/>
      </w:pPr>
      <w:bookmarkStart w:id="18" w:name="_Toc295905392"/>
      <w:r>
        <w:t>5</w:t>
      </w:r>
      <w:r w:rsidR="00863DE7">
        <w:t>.1</w:t>
      </w:r>
      <w:r w:rsidR="00863DE7">
        <w:tab/>
      </w:r>
      <w:r w:rsidR="003046E9">
        <w:t>Mapping table</w:t>
      </w:r>
      <w:bookmarkEnd w:id="18"/>
    </w:p>
    <w:p w14:paraId="2363EC5D" w14:textId="77777777" w:rsidR="003046E9" w:rsidRPr="00FC05A5" w:rsidRDefault="003046E9" w:rsidP="003046E9">
      <w:r>
        <w:t xml:space="preserve">Table </w:t>
      </w:r>
      <w:r w:rsidR="00E21048">
        <w:t>5</w:t>
      </w:r>
      <w:r w:rsidRPr="00FC05A5">
        <w:t xml:space="preserve">.1 maps the </w:t>
      </w:r>
      <w:r>
        <w:t xml:space="preserve">PM </w:t>
      </w:r>
      <w:r w:rsidRPr="00FC05A5">
        <w:t>file content items in the 3GPP TS 32.</w:t>
      </w:r>
      <w:r>
        <w:t xml:space="preserve">582 </w:t>
      </w:r>
      <w:r w:rsidRPr="00FC05A5">
        <w:t>[</w:t>
      </w:r>
      <w:r>
        <w:t>9]</w:t>
      </w:r>
      <w:r w:rsidRPr="00FC05A5">
        <w:t xml:space="preserve"> document to those used in the XML schema based file format definitions. XML tag attributes are useful where data values bind tightly to its parent element. They have been used where appropriate. </w:t>
      </w:r>
    </w:p>
    <w:p w14:paraId="4B6F6A33" w14:textId="77777777" w:rsidR="003046E9" w:rsidRPr="00FC05A5" w:rsidRDefault="003046E9" w:rsidP="003046E9">
      <w:pPr>
        <w:pStyle w:val="TH"/>
      </w:pPr>
      <w:r>
        <w:t xml:space="preserve">Table </w:t>
      </w:r>
      <w:r w:rsidR="00E21048">
        <w:t>5</w:t>
      </w:r>
      <w:r w:rsidRPr="00FC05A5">
        <w:t>.1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7"/>
        <w:gridCol w:w="1547"/>
        <w:gridCol w:w="6333"/>
      </w:tblGrid>
      <w:tr w:rsidR="003046E9" w:rsidRPr="00FC05A5" w14:paraId="1F2FDD46" w14:textId="77777777" w:rsidTr="00770EF6">
        <w:trPr>
          <w:cantSplit/>
          <w:tblHeader/>
          <w:jc w:val="center"/>
        </w:trPr>
        <w:tc>
          <w:tcPr>
            <w:tcW w:w="909" w:type="pct"/>
            <w:shd w:val="pct20" w:color="auto" w:fill="FFFFFF"/>
          </w:tcPr>
          <w:p w14:paraId="0C4A0C22" w14:textId="77777777" w:rsidR="003046E9" w:rsidRPr="00FC05A5" w:rsidRDefault="003046E9" w:rsidP="00DE6545">
            <w:pPr>
              <w:pStyle w:val="TAH"/>
            </w:pPr>
            <w:r w:rsidRPr="00FC05A5">
              <w:t>File Content Item</w:t>
            </w:r>
          </w:p>
        </w:tc>
        <w:tc>
          <w:tcPr>
            <w:tcW w:w="791" w:type="pct"/>
            <w:shd w:val="pct20" w:color="auto" w:fill="FFFFFF"/>
          </w:tcPr>
          <w:p w14:paraId="0FC03385" w14:textId="77777777" w:rsidR="003046E9" w:rsidRPr="002D2515" w:rsidRDefault="003046E9" w:rsidP="00DE6545">
            <w:pPr>
              <w:pStyle w:val="TAH"/>
              <w:rPr>
                <w:lang w:val="sv-SE"/>
              </w:rPr>
            </w:pPr>
            <w:r w:rsidRPr="002D2515">
              <w:rPr>
                <w:lang w:val="sv-SE"/>
              </w:rPr>
              <w:t>XML schema based XML tag</w:t>
            </w:r>
          </w:p>
        </w:tc>
        <w:tc>
          <w:tcPr>
            <w:tcW w:w="3300" w:type="pct"/>
            <w:shd w:val="pct20" w:color="auto" w:fill="FFFFFF"/>
          </w:tcPr>
          <w:p w14:paraId="5B852D83" w14:textId="77777777" w:rsidR="003046E9" w:rsidRPr="00FC05A5" w:rsidRDefault="003046E9" w:rsidP="00DE6545">
            <w:pPr>
              <w:pStyle w:val="TAH"/>
            </w:pPr>
            <w:r w:rsidRPr="00FC05A5">
              <w:t>Description</w:t>
            </w:r>
          </w:p>
        </w:tc>
      </w:tr>
      <w:tr w:rsidR="00511ED2" w:rsidRPr="00FC05A5" w14:paraId="77BC440A" w14:textId="77777777" w:rsidTr="00770EF6">
        <w:trPr>
          <w:cantSplit/>
          <w:jc w:val="center"/>
        </w:trPr>
        <w:tc>
          <w:tcPr>
            <w:tcW w:w="909" w:type="pct"/>
          </w:tcPr>
          <w:p w14:paraId="0A488260" w14:textId="77777777" w:rsidR="00511ED2" w:rsidRPr="00FC05A5" w:rsidRDefault="00511ED2" w:rsidP="00DE6545">
            <w:pPr>
              <w:pStyle w:val="TAL"/>
              <w:keepNext w:val="0"/>
            </w:pPr>
            <w:r w:rsidRPr="00FC05A5">
              <w:t>measDataCollection</w:t>
            </w:r>
          </w:p>
        </w:tc>
        <w:tc>
          <w:tcPr>
            <w:tcW w:w="791" w:type="pct"/>
          </w:tcPr>
          <w:p w14:paraId="1ABE5C58" w14:textId="77777777" w:rsidR="00511ED2" w:rsidRPr="00FC05A5" w:rsidRDefault="00511ED2" w:rsidP="00DE6545">
            <w:pPr>
              <w:pStyle w:val="TAL"/>
              <w:keepNext w:val="0"/>
            </w:pPr>
            <w:r w:rsidRPr="00FC05A5">
              <w:t>measCollecFile</w:t>
            </w:r>
          </w:p>
        </w:tc>
        <w:tc>
          <w:tcPr>
            <w:tcW w:w="3300" w:type="pct"/>
          </w:tcPr>
          <w:p w14:paraId="13E949AE" w14:textId="77777777" w:rsidR="00511ED2" w:rsidRPr="00FC05A5" w:rsidRDefault="00511ED2" w:rsidP="00DE6545">
            <w:pPr>
              <w:pStyle w:val="TAL"/>
              <w:keepNext w:val="0"/>
            </w:pPr>
          </w:p>
        </w:tc>
      </w:tr>
      <w:tr w:rsidR="00511ED2" w:rsidRPr="00FC05A5" w14:paraId="4D6C19BF" w14:textId="77777777" w:rsidTr="00770EF6">
        <w:trPr>
          <w:cantSplit/>
          <w:jc w:val="center"/>
        </w:trPr>
        <w:tc>
          <w:tcPr>
            <w:tcW w:w="909" w:type="pct"/>
          </w:tcPr>
          <w:p w14:paraId="0C8B3DCE" w14:textId="77777777" w:rsidR="00511ED2" w:rsidRPr="00FC05A5" w:rsidRDefault="00511ED2" w:rsidP="00DE6545">
            <w:pPr>
              <w:pStyle w:val="TAL"/>
              <w:keepNext w:val="0"/>
            </w:pPr>
            <w:r w:rsidRPr="00FC05A5">
              <w:t>measFileHeader</w:t>
            </w:r>
          </w:p>
        </w:tc>
        <w:tc>
          <w:tcPr>
            <w:tcW w:w="791" w:type="pct"/>
          </w:tcPr>
          <w:p w14:paraId="54CEB936" w14:textId="77777777" w:rsidR="00511ED2" w:rsidRPr="00FC05A5" w:rsidRDefault="00511ED2" w:rsidP="00DE6545">
            <w:pPr>
              <w:pStyle w:val="TAL"/>
              <w:keepNext w:val="0"/>
            </w:pPr>
            <w:r w:rsidRPr="00FC05A5">
              <w:t>fileHeader</w:t>
            </w:r>
          </w:p>
        </w:tc>
        <w:tc>
          <w:tcPr>
            <w:tcW w:w="3300" w:type="pct"/>
          </w:tcPr>
          <w:p w14:paraId="19A4415C" w14:textId="77777777" w:rsidR="00511ED2" w:rsidRPr="00FC05A5" w:rsidRDefault="00511ED2" w:rsidP="00DE6545">
            <w:pPr>
              <w:pStyle w:val="TAL"/>
              <w:keepNext w:val="0"/>
            </w:pPr>
          </w:p>
        </w:tc>
      </w:tr>
      <w:tr w:rsidR="00511ED2" w:rsidRPr="00FC05A5" w14:paraId="067F4EBD" w14:textId="77777777" w:rsidTr="00770EF6">
        <w:trPr>
          <w:cantSplit/>
          <w:jc w:val="center"/>
        </w:trPr>
        <w:tc>
          <w:tcPr>
            <w:tcW w:w="909" w:type="pct"/>
          </w:tcPr>
          <w:p w14:paraId="47249E7C" w14:textId="77777777" w:rsidR="00511ED2" w:rsidRPr="00FC05A5" w:rsidRDefault="00511ED2" w:rsidP="00DE6545">
            <w:pPr>
              <w:pStyle w:val="TAL"/>
              <w:keepNext w:val="0"/>
            </w:pPr>
            <w:r w:rsidRPr="00FC05A5">
              <w:t>measData</w:t>
            </w:r>
          </w:p>
        </w:tc>
        <w:tc>
          <w:tcPr>
            <w:tcW w:w="791" w:type="pct"/>
          </w:tcPr>
          <w:p w14:paraId="62E0DCAD" w14:textId="77777777" w:rsidR="00511ED2" w:rsidRPr="00FC05A5" w:rsidRDefault="00511ED2" w:rsidP="00DE6545">
            <w:pPr>
              <w:pStyle w:val="TAL"/>
              <w:keepNext w:val="0"/>
            </w:pPr>
            <w:r w:rsidRPr="00FC05A5">
              <w:t>measData</w:t>
            </w:r>
          </w:p>
        </w:tc>
        <w:tc>
          <w:tcPr>
            <w:tcW w:w="3300" w:type="pct"/>
          </w:tcPr>
          <w:p w14:paraId="677ECCAF" w14:textId="77777777" w:rsidR="00511ED2" w:rsidRPr="00FC05A5" w:rsidRDefault="00511ED2" w:rsidP="00DE6545">
            <w:pPr>
              <w:pStyle w:val="TAL"/>
              <w:keepNext w:val="0"/>
            </w:pPr>
          </w:p>
        </w:tc>
      </w:tr>
      <w:tr w:rsidR="00511ED2" w:rsidRPr="00FC05A5" w14:paraId="7F1D5279" w14:textId="77777777" w:rsidTr="00770EF6">
        <w:trPr>
          <w:cantSplit/>
          <w:jc w:val="center"/>
        </w:trPr>
        <w:tc>
          <w:tcPr>
            <w:tcW w:w="909" w:type="pct"/>
          </w:tcPr>
          <w:p w14:paraId="5CFC511F" w14:textId="77777777" w:rsidR="00511ED2" w:rsidRPr="00FC05A5" w:rsidRDefault="00511ED2" w:rsidP="00DE6545">
            <w:pPr>
              <w:pStyle w:val="TAL"/>
              <w:keepNext w:val="0"/>
            </w:pPr>
            <w:r w:rsidRPr="00FC05A5">
              <w:t>measFileFooter</w:t>
            </w:r>
          </w:p>
        </w:tc>
        <w:tc>
          <w:tcPr>
            <w:tcW w:w="791" w:type="pct"/>
          </w:tcPr>
          <w:p w14:paraId="56C0EF66" w14:textId="77777777" w:rsidR="00511ED2" w:rsidRPr="00FC05A5" w:rsidRDefault="00511ED2" w:rsidP="00DE6545">
            <w:pPr>
              <w:pStyle w:val="TAL"/>
              <w:keepNext w:val="0"/>
            </w:pPr>
            <w:r w:rsidRPr="00FC05A5">
              <w:t>fileFooter</w:t>
            </w:r>
          </w:p>
        </w:tc>
        <w:tc>
          <w:tcPr>
            <w:tcW w:w="3300" w:type="pct"/>
          </w:tcPr>
          <w:p w14:paraId="42ACED6D" w14:textId="77777777" w:rsidR="00511ED2" w:rsidRPr="00FC05A5" w:rsidRDefault="00511ED2" w:rsidP="00DE6545">
            <w:pPr>
              <w:pStyle w:val="TAL"/>
              <w:keepNext w:val="0"/>
            </w:pPr>
          </w:p>
        </w:tc>
      </w:tr>
      <w:tr w:rsidR="00511ED2" w:rsidRPr="00FC05A5" w14:paraId="6D923D94" w14:textId="77777777" w:rsidTr="00770EF6">
        <w:trPr>
          <w:cantSplit/>
          <w:jc w:val="center"/>
        </w:trPr>
        <w:tc>
          <w:tcPr>
            <w:tcW w:w="909" w:type="pct"/>
          </w:tcPr>
          <w:p w14:paraId="22F1F108" w14:textId="77777777" w:rsidR="00511ED2" w:rsidRPr="00FC05A5" w:rsidRDefault="00511ED2" w:rsidP="00DE6545">
            <w:pPr>
              <w:pStyle w:val="TAL"/>
              <w:keepNext w:val="0"/>
            </w:pPr>
            <w:r w:rsidRPr="00FC05A5">
              <w:t>fileFormatVersion</w:t>
            </w:r>
          </w:p>
        </w:tc>
        <w:tc>
          <w:tcPr>
            <w:tcW w:w="791" w:type="pct"/>
          </w:tcPr>
          <w:p w14:paraId="36B88A29" w14:textId="77777777" w:rsidR="00511ED2" w:rsidRPr="00FC05A5" w:rsidRDefault="00511ED2" w:rsidP="00DE6545">
            <w:pPr>
              <w:pStyle w:val="TAL"/>
              <w:keepNext w:val="0"/>
            </w:pPr>
            <w:r w:rsidRPr="00FC05A5">
              <w:t>fileHeader fileFormatVersion</w:t>
            </w:r>
          </w:p>
        </w:tc>
        <w:tc>
          <w:tcPr>
            <w:tcW w:w="3300" w:type="pct"/>
          </w:tcPr>
          <w:p w14:paraId="609920F5" w14:textId="77777777" w:rsidR="00511ED2" w:rsidRPr="00FC05A5" w:rsidRDefault="00511ED2" w:rsidP="00DE6545">
            <w:pPr>
              <w:pStyle w:val="TAL"/>
              <w:keepNext w:val="0"/>
              <w:ind w:left="114" w:hanging="114"/>
            </w:pPr>
          </w:p>
        </w:tc>
      </w:tr>
      <w:tr w:rsidR="00511ED2" w:rsidRPr="00FC05A5" w14:paraId="62C8E798" w14:textId="77777777" w:rsidTr="00770EF6">
        <w:trPr>
          <w:cantSplit/>
          <w:jc w:val="center"/>
        </w:trPr>
        <w:tc>
          <w:tcPr>
            <w:tcW w:w="909" w:type="pct"/>
          </w:tcPr>
          <w:p w14:paraId="1E514A28" w14:textId="77777777" w:rsidR="00511ED2" w:rsidRPr="00FC05A5" w:rsidRDefault="00511ED2" w:rsidP="00DE6545">
            <w:pPr>
              <w:pStyle w:val="TAL"/>
              <w:keepNext w:val="0"/>
            </w:pPr>
            <w:r w:rsidRPr="00FC05A5">
              <w:lastRenderedPageBreak/>
              <w:t>senderName</w:t>
            </w:r>
          </w:p>
        </w:tc>
        <w:tc>
          <w:tcPr>
            <w:tcW w:w="791" w:type="pct"/>
          </w:tcPr>
          <w:p w14:paraId="2F96AFE2" w14:textId="77777777" w:rsidR="00511ED2" w:rsidRPr="00FC05A5" w:rsidRDefault="00511ED2" w:rsidP="00DE6545">
            <w:pPr>
              <w:pStyle w:val="TAL"/>
              <w:keepNext w:val="0"/>
            </w:pPr>
            <w:r w:rsidRPr="00FC05A5">
              <w:t>fileHeader dnPrefix</w:t>
            </w:r>
            <w:r w:rsidRPr="00FC05A5">
              <w:br/>
              <w:t xml:space="preserve">  and</w:t>
            </w:r>
            <w:r w:rsidRPr="00FC05A5">
              <w:br/>
              <w:t>fileSender localDn</w:t>
            </w:r>
          </w:p>
        </w:tc>
        <w:tc>
          <w:tcPr>
            <w:tcW w:w="3300" w:type="pct"/>
          </w:tcPr>
          <w:p w14:paraId="42E6324A" w14:textId="77777777" w:rsidR="00AB3EBD" w:rsidRDefault="00AB3EBD" w:rsidP="00AB3EBD">
            <w:pPr>
              <w:pStyle w:val="TAL"/>
              <w:keepNext w:val="0"/>
            </w:pPr>
            <w:r>
              <w:t>This attribute shall hold the DN of HNB.  See Note 1.</w:t>
            </w:r>
          </w:p>
          <w:p w14:paraId="14241BC6" w14:textId="77777777" w:rsidR="00AB3EBD" w:rsidRDefault="00AB3EBD" w:rsidP="00AB3EBD">
            <w:pPr>
              <w:pStyle w:val="TAL"/>
              <w:keepNext w:val="0"/>
            </w:pPr>
          </w:p>
          <w:p w14:paraId="484A3B11" w14:textId="77777777" w:rsidR="00E016F7" w:rsidRPr="00FC05A5" w:rsidRDefault="00AB3EBD" w:rsidP="00DE6545">
            <w:pPr>
              <w:pStyle w:val="TAL"/>
              <w:keepNext w:val="0"/>
            </w:pPr>
            <w:r>
              <w:t>See TS 32.300 [4] for definition of DN.</w:t>
            </w:r>
          </w:p>
        </w:tc>
      </w:tr>
      <w:tr w:rsidR="00511ED2" w:rsidRPr="00FC05A5" w14:paraId="024F767B" w14:textId="77777777" w:rsidTr="00770EF6">
        <w:trPr>
          <w:cantSplit/>
          <w:jc w:val="center"/>
        </w:trPr>
        <w:tc>
          <w:tcPr>
            <w:tcW w:w="909" w:type="pct"/>
          </w:tcPr>
          <w:p w14:paraId="5069AC0D" w14:textId="77777777" w:rsidR="00511ED2" w:rsidRPr="00FC05A5" w:rsidRDefault="00511ED2" w:rsidP="00DE6545">
            <w:pPr>
              <w:pStyle w:val="TAL"/>
              <w:keepNext w:val="0"/>
            </w:pPr>
            <w:r w:rsidRPr="00FC05A5">
              <w:t>senderType</w:t>
            </w:r>
          </w:p>
        </w:tc>
        <w:tc>
          <w:tcPr>
            <w:tcW w:w="791" w:type="pct"/>
          </w:tcPr>
          <w:p w14:paraId="00FA55E7" w14:textId="77777777" w:rsidR="00511ED2" w:rsidRPr="00FC05A5" w:rsidRDefault="00511ED2" w:rsidP="00DE6545">
            <w:pPr>
              <w:pStyle w:val="TAL"/>
              <w:keepNext w:val="0"/>
            </w:pPr>
            <w:r w:rsidRPr="00FC05A5">
              <w:t>fileSender elementType</w:t>
            </w:r>
          </w:p>
        </w:tc>
        <w:tc>
          <w:tcPr>
            <w:tcW w:w="3300" w:type="pct"/>
          </w:tcPr>
          <w:p w14:paraId="1EBE36F7" w14:textId="77777777" w:rsidR="00511ED2" w:rsidRPr="00FC05A5" w:rsidRDefault="00511ED2" w:rsidP="00DE6545">
            <w:pPr>
              <w:pStyle w:val="TAL"/>
              <w:keepNext w:val="0"/>
            </w:pPr>
            <w:r w:rsidRPr="00FC05A5">
              <w:t xml:space="preserve">For the XML schema based XML format, XML attribute specification </w:t>
            </w:r>
            <w:r w:rsidR="002D2515">
              <w:t>"</w:t>
            </w:r>
            <w:r w:rsidRPr="00FC05A5">
              <w:t>elementType</w:t>
            </w:r>
            <w:r w:rsidR="002D2515">
              <w:t>"</w:t>
            </w:r>
            <w:r w:rsidRPr="00FC05A5">
              <w:t xml:space="preserve"> may be absent in case the </w:t>
            </w:r>
            <w:r w:rsidR="002D2515">
              <w:t>"</w:t>
            </w:r>
            <w:r w:rsidRPr="00FC05A5">
              <w:t>senderType</w:t>
            </w:r>
            <w:r w:rsidR="002D2515">
              <w:t>"</w:t>
            </w:r>
            <w:r w:rsidRPr="00FC05A5">
              <w:t xml:space="preserve"> is not configured in the sender.</w:t>
            </w:r>
          </w:p>
        </w:tc>
      </w:tr>
      <w:tr w:rsidR="00511ED2" w:rsidRPr="00FC05A5" w14:paraId="6429D949" w14:textId="77777777" w:rsidTr="00770EF6">
        <w:trPr>
          <w:cantSplit/>
          <w:jc w:val="center"/>
        </w:trPr>
        <w:tc>
          <w:tcPr>
            <w:tcW w:w="909" w:type="pct"/>
          </w:tcPr>
          <w:p w14:paraId="3D80F602" w14:textId="77777777" w:rsidR="00511ED2" w:rsidRPr="00FC05A5" w:rsidRDefault="00511ED2" w:rsidP="00DE6545">
            <w:pPr>
              <w:pStyle w:val="TAL"/>
              <w:keepNext w:val="0"/>
            </w:pPr>
            <w:r w:rsidRPr="00FC05A5">
              <w:t>vendorName</w:t>
            </w:r>
          </w:p>
        </w:tc>
        <w:tc>
          <w:tcPr>
            <w:tcW w:w="791" w:type="pct"/>
          </w:tcPr>
          <w:p w14:paraId="176A7818" w14:textId="77777777" w:rsidR="00511ED2" w:rsidRPr="00FC05A5" w:rsidRDefault="00511ED2" w:rsidP="00DE6545">
            <w:pPr>
              <w:pStyle w:val="TAL"/>
              <w:keepNext w:val="0"/>
            </w:pPr>
            <w:r w:rsidRPr="00FC05A5">
              <w:t>fileHeader vendorName</w:t>
            </w:r>
          </w:p>
        </w:tc>
        <w:tc>
          <w:tcPr>
            <w:tcW w:w="3300" w:type="pct"/>
          </w:tcPr>
          <w:p w14:paraId="6A8DFCD8" w14:textId="77777777" w:rsidR="00511ED2" w:rsidRPr="00FC05A5" w:rsidRDefault="00511ED2" w:rsidP="00DE6545">
            <w:pPr>
              <w:pStyle w:val="TAL"/>
              <w:keepNext w:val="0"/>
            </w:pPr>
            <w:r w:rsidRPr="00FC05A5">
              <w:t xml:space="preserve">For the XML schema based XML format, XML attribute specification </w:t>
            </w:r>
            <w:r w:rsidR="002D2515">
              <w:t>"</w:t>
            </w:r>
            <w:r w:rsidRPr="00FC05A5">
              <w:t>vendorName</w:t>
            </w:r>
            <w:r w:rsidR="002D2515">
              <w:t>"</w:t>
            </w:r>
            <w:r w:rsidRPr="00FC05A5">
              <w:t xml:space="preserve"> may be absent in case the </w:t>
            </w:r>
            <w:r w:rsidR="002D2515">
              <w:t>"</w:t>
            </w:r>
            <w:r w:rsidRPr="00FC05A5">
              <w:t>vendorName</w:t>
            </w:r>
            <w:r w:rsidR="002D2515">
              <w:t>"</w:t>
            </w:r>
            <w:r w:rsidRPr="00FC05A5">
              <w:t xml:space="preserve"> is not configured in the sender.</w:t>
            </w:r>
          </w:p>
        </w:tc>
      </w:tr>
      <w:tr w:rsidR="00511ED2" w:rsidRPr="00FC05A5" w14:paraId="0DB4EB84" w14:textId="77777777" w:rsidTr="00770EF6">
        <w:trPr>
          <w:cantSplit/>
          <w:jc w:val="center"/>
        </w:trPr>
        <w:tc>
          <w:tcPr>
            <w:tcW w:w="909" w:type="pct"/>
          </w:tcPr>
          <w:p w14:paraId="3481B829" w14:textId="77777777" w:rsidR="00511ED2" w:rsidRPr="00FC05A5" w:rsidRDefault="00511ED2" w:rsidP="00DE6545">
            <w:pPr>
              <w:pStyle w:val="TAL"/>
              <w:keepNext w:val="0"/>
            </w:pPr>
            <w:r w:rsidRPr="00FC05A5">
              <w:t>collectionBeginTime</w:t>
            </w:r>
          </w:p>
        </w:tc>
        <w:tc>
          <w:tcPr>
            <w:tcW w:w="791" w:type="pct"/>
          </w:tcPr>
          <w:p w14:paraId="6F82D349" w14:textId="77777777" w:rsidR="00511ED2" w:rsidRPr="00FC05A5" w:rsidRDefault="00511ED2" w:rsidP="00DE6545">
            <w:pPr>
              <w:pStyle w:val="TAL"/>
              <w:keepNext w:val="0"/>
            </w:pPr>
            <w:r w:rsidRPr="00FC05A5">
              <w:t>measCollec beginTime</w:t>
            </w:r>
          </w:p>
        </w:tc>
        <w:tc>
          <w:tcPr>
            <w:tcW w:w="3300" w:type="pct"/>
          </w:tcPr>
          <w:p w14:paraId="08F081EC" w14:textId="77777777" w:rsidR="00511ED2" w:rsidRPr="00BE0CA2" w:rsidRDefault="00BE0CA2" w:rsidP="00DE6545">
            <w:pPr>
              <w:pStyle w:val="TAL"/>
              <w:keepNext w:val="0"/>
            </w:pPr>
            <w:r w:rsidRPr="00BE0CA2">
              <w:t xml:space="preserve">3GPP TS 32.582 </w:t>
            </w:r>
            <w:r>
              <w:t xml:space="preserve">[9] clause </w:t>
            </w:r>
            <w:r w:rsidRPr="00BE0CA2">
              <w:t xml:space="preserve">6.3.2.1 Period Statistics </w:t>
            </w:r>
            <w:r w:rsidR="002D2515">
              <w:t>"</w:t>
            </w:r>
            <w:r w:rsidRPr="00BE0CA2">
              <w:t>ReportStartTime</w:t>
            </w:r>
            <w:r w:rsidR="002D2515">
              <w:t>"</w:t>
            </w:r>
          </w:p>
        </w:tc>
      </w:tr>
      <w:tr w:rsidR="00511ED2" w:rsidRPr="00FC05A5" w14:paraId="20071973" w14:textId="77777777" w:rsidTr="00770EF6">
        <w:trPr>
          <w:cantSplit/>
          <w:jc w:val="center"/>
        </w:trPr>
        <w:tc>
          <w:tcPr>
            <w:tcW w:w="909" w:type="pct"/>
          </w:tcPr>
          <w:p w14:paraId="70BBE3F1" w14:textId="77777777" w:rsidR="00511ED2" w:rsidRPr="00FC05A5" w:rsidRDefault="00511ED2" w:rsidP="00DE6545">
            <w:pPr>
              <w:pStyle w:val="TAL"/>
              <w:keepNext w:val="0"/>
            </w:pPr>
            <w:r w:rsidRPr="00FC05A5">
              <w:t>neId</w:t>
            </w:r>
          </w:p>
        </w:tc>
        <w:tc>
          <w:tcPr>
            <w:tcW w:w="791" w:type="pct"/>
          </w:tcPr>
          <w:p w14:paraId="73248F35" w14:textId="77777777" w:rsidR="00511ED2" w:rsidRPr="00FC05A5" w:rsidRDefault="00511ED2" w:rsidP="00DE6545">
            <w:pPr>
              <w:pStyle w:val="TAL"/>
              <w:keepNext w:val="0"/>
            </w:pPr>
            <w:r w:rsidRPr="00FC05A5">
              <w:t>managedElement</w:t>
            </w:r>
          </w:p>
        </w:tc>
        <w:tc>
          <w:tcPr>
            <w:tcW w:w="3300" w:type="pct"/>
          </w:tcPr>
          <w:p w14:paraId="5C96CB6E" w14:textId="77777777" w:rsidR="00511ED2" w:rsidRPr="00FC05A5" w:rsidRDefault="00511ED2" w:rsidP="00DE6545">
            <w:pPr>
              <w:pStyle w:val="TAL"/>
              <w:keepNext w:val="0"/>
            </w:pPr>
          </w:p>
        </w:tc>
      </w:tr>
      <w:tr w:rsidR="00511ED2" w:rsidRPr="00FC05A5" w14:paraId="7050B6BA" w14:textId="77777777" w:rsidTr="00770EF6">
        <w:trPr>
          <w:cantSplit/>
          <w:jc w:val="center"/>
        </w:trPr>
        <w:tc>
          <w:tcPr>
            <w:tcW w:w="909" w:type="pct"/>
          </w:tcPr>
          <w:p w14:paraId="4B680620" w14:textId="77777777" w:rsidR="00511ED2" w:rsidRPr="00FC05A5" w:rsidRDefault="00511ED2" w:rsidP="00DE6545">
            <w:pPr>
              <w:pStyle w:val="TAL"/>
              <w:keepNext w:val="0"/>
            </w:pPr>
            <w:r w:rsidRPr="00FC05A5">
              <w:t>neUserName</w:t>
            </w:r>
          </w:p>
        </w:tc>
        <w:tc>
          <w:tcPr>
            <w:tcW w:w="791" w:type="pct"/>
          </w:tcPr>
          <w:p w14:paraId="70BFE00D" w14:textId="77777777" w:rsidR="00511ED2" w:rsidRPr="00FC05A5" w:rsidRDefault="00511ED2" w:rsidP="00DE6545">
            <w:pPr>
              <w:pStyle w:val="TAL"/>
              <w:keepNext w:val="0"/>
            </w:pPr>
            <w:r w:rsidRPr="00FC05A5">
              <w:t>managedElement userLabel</w:t>
            </w:r>
          </w:p>
        </w:tc>
        <w:tc>
          <w:tcPr>
            <w:tcW w:w="3300" w:type="pct"/>
          </w:tcPr>
          <w:p w14:paraId="0C03382E" w14:textId="77777777" w:rsidR="00511ED2" w:rsidRDefault="00511ED2" w:rsidP="00DE6545">
            <w:pPr>
              <w:pStyle w:val="TAL"/>
              <w:keepNext w:val="0"/>
            </w:pPr>
            <w:r w:rsidRPr="00FC05A5">
              <w:t xml:space="preserve">For the XML schema based XML format, XML attribute specification </w:t>
            </w:r>
            <w:r w:rsidR="002D2515">
              <w:t>"</w:t>
            </w:r>
            <w:r w:rsidRPr="00FC05A5">
              <w:t>userLabel</w:t>
            </w:r>
            <w:r w:rsidR="002D2515">
              <w:t>"</w:t>
            </w:r>
            <w:r w:rsidRPr="00FC05A5">
              <w:t xml:space="preserve"> may be absent in case the </w:t>
            </w:r>
            <w:r w:rsidR="002D2515">
              <w:t>"</w:t>
            </w:r>
            <w:r w:rsidRPr="00FC05A5">
              <w:t>nEUserName</w:t>
            </w:r>
            <w:r w:rsidR="002D2515">
              <w:t>"</w:t>
            </w:r>
            <w:r w:rsidRPr="00FC05A5">
              <w:t xml:space="preserve"> is not configured in the CM applications.</w:t>
            </w:r>
          </w:p>
          <w:p w14:paraId="728EEE16" w14:textId="77777777" w:rsidR="00BE0CA2" w:rsidRPr="00FC05A5" w:rsidRDefault="00BE0CA2" w:rsidP="00DE6545">
            <w:pPr>
              <w:pStyle w:val="TAL"/>
              <w:keepNext w:val="0"/>
            </w:pPr>
            <w:r>
              <w:t>Not used in HNB PM file</w:t>
            </w:r>
          </w:p>
        </w:tc>
      </w:tr>
      <w:tr w:rsidR="00511ED2" w:rsidRPr="00FC05A5" w14:paraId="79AEF37C" w14:textId="77777777" w:rsidTr="00770EF6">
        <w:trPr>
          <w:cantSplit/>
          <w:jc w:val="center"/>
        </w:trPr>
        <w:tc>
          <w:tcPr>
            <w:tcW w:w="909" w:type="pct"/>
          </w:tcPr>
          <w:p w14:paraId="637EFDC5" w14:textId="77777777" w:rsidR="00511ED2" w:rsidRPr="00FC05A5" w:rsidRDefault="00511ED2" w:rsidP="00DE6545">
            <w:pPr>
              <w:pStyle w:val="TAL"/>
              <w:keepNext w:val="0"/>
            </w:pPr>
            <w:r w:rsidRPr="00FC05A5">
              <w:t>neDistinguishedName</w:t>
            </w:r>
          </w:p>
        </w:tc>
        <w:tc>
          <w:tcPr>
            <w:tcW w:w="791" w:type="pct"/>
          </w:tcPr>
          <w:p w14:paraId="19DA66AE" w14:textId="77777777" w:rsidR="00511ED2" w:rsidRPr="00FC05A5" w:rsidRDefault="00511ED2" w:rsidP="00DE6545">
            <w:pPr>
              <w:pStyle w:val="TAL"/>
              <w:keepNext w:val="0"/>
            </w:pPr>
            <w:r w:rsidRPr="00FC05A5">
              <w:t>fileHeader dnPrefix</w:t>
            </w:r>
            <w:r w:rsidRPr="00FC05A5">
              <w:br/>
              <w:t xml:space="preserve">  and</w:t>
            </w:r>
            <w:r w:rsidRPr="00FC05A5">
              <w:br/>
              <w:t>managedElement localDn</w:t>
            </w:r>
          </w:p>
        </w:tc>
        <w:tc>
          <w:tcPr>
            <w:tcW w:w="3300" w:type="pct"/>
          </w:tcPr>
          <w:p w14:paraId="6AA1DB34" w14:textId="77777777" w:rsidR="00AB3EBD" w:rsidRDefault="00AB3EBD" w:rsidP="00AB3EBD">
            <w:pPr>
              <w:pStyle w:val="TAL"/>
              <w:keepNext w:val="0"/>
            </w:pPr>
            <w:r>
              <w:t xml:space="preserve">This attribute shall hold the DN of HNB.  See Note 1.  </w:t>
            </w:r>
          </w:p>
          <w:p w14:paraId="5E634A5B" w14:textId="77777777" w:rsidR="00AB3EBD" w:rsidRDefault="00AB3EBD" w:rsidP="00AB3EBD">
            <w:pPr>
              <w:pStyle w:val="TAL"/>
              <w:keepNext w:val="0"/>
            </w:pPr>
          </w:p>
          <w:p w14:paraId="2228778D" w14:textId="77777777" w:rsidR="00AB3EBD" w:rsidRDefault="00AB3EBD" w:rsidP="00AB3EBD">
            <w:pPr>
              <w:pStyle w:val="TAL"/>
              <w:keepNext w:val="0"/>
            </w:pPr>
            <w:r>
              <w:t>See TS 32.300 [4] for definition of DN.</w:t>
            </w:r>
          </w:p>
          <w:p w14:paraId="057F24AF" w14:textId="77777777" w:rsidR="00E016F7" w:rsidRPr="00FC05A5" w:rsidRDefault="00E016F7" w:rsidP="00DE6545">
            <w:pPr>
              <w:pStyle w:val="TAL"/>
              <w:keepNext w:val="0"/>
            </w:pPr>
          </w:p>
        </w:tc>
      </w:tr>
      <w:tr w:rsidR="00511ED2" w:rsidRPr="00FC05A5" w14:paraId="5FFA7C2D" w14:textId="77777777" w:rsidTr="00770EF6">
        <w:trPr>
          <w:cantSplit/>
          <w:jc w:val="center"/>
        </w:trPr>
        <w:tc>
          <w:tcPr>
            <w:tcW w:w="909" w:type="pct"/>
          </w:tcPr>
          <w:p w14:paraId="47BFD8CD" w14:textId="77777777" w:rsidR="00511ED2" w:rsidRPr="00FC05A5" w:rsidRDefault="00511ED2" w:rsidP="00DE6545">
            <w:pPr>
              <w:pStyle w:val="TAL"/>
              <w:keepNext w:val="0"/>
            </w:pPr>
            <w:r w:rsidRPr="00FC05A5">
              <w:t>neSoftwareVersion</w:t>
            </w:r>
          </w:p>
        </w:tc>
        <w:tc>
          <w:tcPr>
            <w:tcW w:w="791" w:type="pct"/>
          </w:tcPr>
          <w:p w14:paraId="25ED1AF3" w14:textId="77777777" w:rsidR="00511ED2" w:rsidRPr="00FC05A5" w:rsidRDefault="00511ED2" w:rsidP="00DE6545">
            <w:pPr>
              <w:pStyle w:val="TAL"/>
              <w:keepNext w:val="0"/>
            </w:pPr>
            <w:r w:rsidRPr="00FC05A5">
              <w:t>managedElement swVersion</w:t>
            </w:r>
          </w:p>
        </w:tc>
        <w:tc>
          <w:tcPr>
            <w:tcW w:w="3300" w:type="pct"/>
          </w:tcPr>
          <w:p w14:paraId="142F9407" w14:textId="77777777" w:rsidR="00511ED2" w:rsidRDefault="00511ED2" w:rsidP="00DE6545">
            <w:pPr>
              <w:pStyle w:val="TAL"/>
              <w:keepNext w:val="0"/>
            </w:pPr>
            <w:r w:rsidRPr="00FC05A5">
              <w:t xml:space="preserve">For the XML schema based XML format, XML attribute specification </w:t>
            </w:r>
            <w:r w:rsidR="002D2515">
              <w:t>"</w:t>
            </w:r>
            <w:r w:rsidRPr="00FC05A5">
              <w:t>swVersion</w:t>
            </w:r>
            <w:r w:rsidR="002D2515">
              <w:t>"</w:t>
            </w:r>
            <w:r w:rsidRPr="00FC05A5">
              <w:t xml:space="preserve"> may be absent in case the </w:t>
            </w:r>
            <w:r w:rsidR="002D2515">
              <w:t>"</w:t>
            </w:r>
            <w:r w:rsidRPr="00FC05A5">
              <w:t>nESoftwareVersion</w:t>
            </w:r>
            <w:r w:rsidR="002D2515">
              <w:t>"</w:t>
            </w:r>
            <w:r w:rsidRPr="00FC05A5">
              <w:t xml:space="preserve"> is not configured in the CM applications.</w:t>
            </w:r>
          </w:p>
          <w:p w14:paraId="004E896B" w14:textId="77777777" w:rsidR="00BE0CA2" w:rsidRPr="00FC05A5" w:rsidRDefault="00BE0CA2" w:rsidP="00DE6545">
            <w:pPr>
              <w:pStyle w:val="TAL"/>
              <w:keepNext w:val="0"/>
            </w:pPr>
            <w:r>
              <w:t>Not used in HNB PM file</w:t>
            </w:r>
          </w:p>
        </w:tc>
      </w:tr>
      <w:tr w:rsidR="00511ED2" w:rsidRPr="00FC05A5" w14:paraId="60F815E7" w14:textId="77777777" w:rsidTr="00770EF6">
        <w:trPr>
          <w:cantSplit/>
          <w:jc w:val="center"/>
        </w:trPr>
        <w:tc>
          <w:tcPr>
            <w:tcW w:w="909" w:type="pct"/>
          </w:tcPr>
          <w:p w14:paraId="277AADEE" w14:textId="77777777" w:rsidR="00511ED2" w:rsidRPr="00FC05A5" w:rsidRDefault="00511ED2" w:rsidP="00DE6545">
            <w:pPr>
              <w:pStyle w:val="TAL"/>
              <w:keepNext w:val="0"/>
            </w:pPr>
            <w:r w:rsidRPr="00FC05A5">
              <w:t>measInfo</w:t>
            </w:r>
          </w:p>
        </w:tc>
        <w:tc>
          <w:tcPr>
            <w:tcW w:w="791" w:type="pct"/>
          </w:tcPr>
          <w:p w14:paraId="286F54AF" w14:textId="77777777" w:rsidR="00511ED2" w:rsidRPr="00FC05A5" w:rsidRDefault="00511ED2" w:rsidP="00DE6545">
            <w:pPr>
              <w:pStyle w:val="TAL"/>
              <w:keepNext w:val="0"/>
            </w:pPr>
            <w:r w:rsidRPr="00FC05A5">
              <w:t>measInfo</w:t>
            </w:r>
          </w:p>
        </w:tc>
        <w:tc>
          <w:tcPr>
            <w:tcW w:w="3300" w:type="pct"/>
          </w:tcPr>
          <w:p w14:paraId="52109384" w14:textId="77777777" w:rsidR="00511ED2" w:rsidRPr="00FC05A5" w:rsidRDefault="00511ED2" w:rsidP="00DE6545">
            <w:pPr>
              <w:pStyle w:val="TAL"/>
              <w:keepNext w:val="0"/>
            </w:pPr>
          </w:p>
        </w:tc>
      </w:tr>
      <w:tr w:rsidR="00511ED2" w:rsidRPr="00FC05A5" w14:paraId="25306314" w14:textId="77777777" w:rsidTr="00770EF6">
        <w:trPr>
          <w:cantSplit/>
          <w:jc w:val="center"/>
        </w:trPr>
        <w:tc>
          <w:tcPr>
            <w:tcW w:w="909" w:type="pct"/>
          </w:tcPr>
          <w:p w14:paraId="286D2ECA" w14:textId="77777777" w:rsidR="00511ED2" w:rsidRPr="00FC05A5" w:rsidRDefault="00511ED2" w:rsidP="00DE6545">
            <w:pPr>
              <w:pStyle w:val="TAL"/>
              <w:keepNext w:val="0"/>
            </w:pPr>
            <w:r w:rsidRPr="00FC05A5">
              <w:t>measInfoId</w:t>
            </w:r>
          </w:p>
        </w:tc>
        <w:tc>
          <w:tcPr>
            <w:tcW w:w="791" w:type="pct"/>
          </w:tcPr>
          <w:p w14:paraId="7FA8B61F" w14:textId="77777777" w:rsidR="00511ED2" w:rsidRPr="00FC05A5" w:rsidRDefault="00511ED2" w:rsidP="00DE6545">
            <w:pPr>
              <w:pStyle w:val="TAL"/>
              <w:keepNext w:val="0"/>
            </w:pPr>
            <w:r w:rsidRPr="00FC05A5">
              <w:t>measInfoId</w:t>
            </w:r>
          </w:p>
        </w:tc>
        <w:tc>
          <w:tcPr>
            <w:tcW w:w="3300" w:type="pct"/>
          </w:tcPr>
          <w:p w14:paraId="065FD30E" w14:textId="77777777" w:rsidR="00511ED2" w:rsidRPr="00FC05A5" w:rsidRDefault="00511ED2" w:rsidP="00DE6545">
            <w:pPr>
              <w:pStyle w:val="TAL"/>
              <w:keepNext w:val="0"/>
            </w:pPr>
          </w:p>
        </w:tc>
      </w:tr>
      <w:tr w:rsidR="00511ED2" w:rsidRPr="00FC05A5" w14:paraId="03288216" w14:textId="77777777" w:rsidTr="00770EF6">
        <w:trPr>
          <w:cantSplit/>
          <w:jc w:val="center"/>
        </w:trPr>
        <w:tc>
          <w:tcPr>
            <w:tcW w:w="909" w:type="pct"/>
          </w:tcPr>
          <w:p w14:paraId="4C55C970" w14:textId="77777777" w:rsidR="00511ED2" w:rsidRPr="00FC05A5" w:rsidRDefault="00511ED2" w:rsidP="00DE6545">
            <w:pPr>
              <w:pStyle w:val="TAL"/>
              <w:keepNext w:val="0"/>
            </w:pPr>
            <w:r w:rsidRPr="00FC05A5">
              <w:t>measTimeStamp</w:t>
            </w:r>
          </w:p>
        </w:tc>
        <w:tc>
          <w:tcPr>
            <w:tcW w:w="791" w:type="pct"/>
          </w:tcPr>
          <w:p w14:paraId="121D98FE" w14:textId="77777777" w:rsidR="00511ED2" w:rsidRPr="00FC05A5" w:rsidRDefault="00511ED2" w:rsidP="00DE6545">
            <w:pPr>
              <w:pStyle w:val="TAL"/>
              <w:keepNext w:val="0"/>
            </w:pPr>
            <w:r w:rsidRPr="00FC05A5">
              <w:t>granPeriod endTime</w:t>
            </w:r>
          </w:p>
        </w:tc>
        <w:tc>
          <w:tcPr>
            <w:tcW w:w="3300" w:type="pct"/>
          </w:tcPr>
          <w:p w14:paraId="148310CF" w14:textId="77777777" w:rsidR="00511ED2" w:rsidRPr="00BE0CA2" w:rsidRDefault="00BE0CA2" w:rsidP="00DE6545">
            <w:pPr>
              <w:pStyle w:val="TAL"/>
              <w:keepNext w:val="0"/>
            </w:pPr>
            <w:r w:rsidRPr="00BE0CA2">
              <w:t xml:space="preserve">Calculated from the 3GPP TS 32.582 </w:t>
            </w:r>
            <w:r>
              <w:t xml:space="preserve">[9] clause </w:t>
            </w:r>
            <w:r w:rsidRPr="00BE0CA2">
              <w:t xml:space="preserve">6.3.2.1 Period Statistics </w:t>
            </w:r>
            <w:r w:rsidR="002D2515">
              <w:t>"</w:t>
            </w:r>
            <w:r w:rsidRPr="00BE0CA2">
              <w:t>ReportStartTime</w:t>
            </w:r>
            <w:r w:rsidR="002D2515">
              <w:t>"</w:t>
            </w:r>
            <w:r w:rsidRPr="00BE0CA2">
              <w:t xml:space="preserve"> + accumulation of the 3GPP TS 32.582 </w:t>
            </w:r>
            <w:r>
              <w:t xml:space="preserve"> [9] clause </w:t>
            </w:r>
            <w:r w:rsidRPr="00BE0CA2">
              <w:t xml:space="preserve">6.3.2.1 Period Statistics </w:t>
            </w:r>
            <w:r w:rsidR="002D2515">
              <w:t>"</w:t>
            </w:r>
            <w:r w:rsidRPr="00BE0CA2">
              <w:t>SampleSeconds</w:t>
            </w:r>
            <w:r w:rsidR="002D2515">
              <w:t>"</w:t>
            </w:r>
          </w:p>
        </w:tc>
      </w:tr>
      <w:tr w:rsidR="00511ED2" w:rsidRPr="00FC05A5" w14:paraId="63B1EEC2" w14:textId="77777777" w:rsidTr="00770EF6">
        <w:trPr>
          <w:cantSplit/>
          <w:jc w:val="center"/>
        </w:trPr>
        <w:tc>
          <w:tcPr>
            <w:tcW w:w="909" w:type="pct"/>
          </w:tcPr>
          <w:p w14:paraId="441331E6" w14:textId="77777777" w:rsidR="00511ED2" w:rsidRPr="00FC05A5" w:rsidRDefault="00511ED2" w:rsidP="00DE6545">
            <w:pPr>
              <w:pStyle w:val="TAL"/>
              <w:keepNext w:val="0"/>
            </w:pPr>
            <w:r w:rsidRPr="00FC05A5">
              <w:t>jobId</w:t>
            </w:r>
          </w:p>
        </w:tc>
        <w:tc>
          <w:tcPr>
            <w:tcW w:w="791" w:type="pct"/>
          </w:tcPr>
          <w:p w14:paraId="2F6E2F55" w14:textId="77777777" w:rsidR="00511ED2" w:rsidRPr="00FC05A5" w:rsidRDefault="002E6E63" w:rsidP="00DE6545">
            <w:pPr>
              <w:pStyle w:val="TAL"/>
              <w:keepNext w:val="0"/>
            </w:pPr>
            <w:r w:rsidRPr="00FC05A5">
              <w:t>J</w:t>
            </w:r>
            <w:r w:rsidR="00511ED2" w:rsidRPr="00FC05A5">
              <w:t>ob jobId</w:t>
            </w:r>
          </w:p>
        </w:tc>
        <w:tc>
          <w:tcPr>
            <w:tcW w:w="3300" w:type="pct"/>
          </w:tcPr>
          <w:p w14:paraId="311A9424" w14:textId="77777777" w:rsidR="00511ED2" w:rsidRPr="00FC05A5" w:rsidRDefault="00BE0CA2" w:rsidP="00DE6545">
            <w:pPr>
              <w:pStyle w:val="TAL"/>
              <w:keepNext w:val="0"/>
            </w:pPr>
            <w:r>
              <w:t>Not used in HNB PM file</w:t>
            </w:r>
          </w:p>
        </w:tc>
      </w:tr>
      <w:tr w:rsidR="00511ED2" w:rsidRPr="00FC05A5" w14:paraId="7695CE99" w14:textId="77777777" w:rsidTr="00770EF6">
        <w:trPr>
          <w:cantSplit/>
          <w:jc w:val="center"/>
        </w:trPr>
        <w:tc>
          <w:tcPr>
            <w:tcW w:w="909" w:type="pct"/>
          </w:tcPr>
          <w:p w14:paraId="3C2185D5" w14:textId="77777777" w:rsidR="00511ED2" w:rsidRPr="00FC05A5" w:rsidRDefault="00511ED2" w:rsidP="00DE6545">
            <w:pPr>
              <w:pStyle w:val="TAL"/>
              <w:keepNext w:val="0"/>
            </w:pPr>
            <w:r w:rsidRPr="00FC05A5">
              <w:t>granularityPeriod</w:t>
            </w:r>
          </w:p>
        </w:tc>
        <w:tc>
          <w:tcPr>
            <w:tcW w:w="791" w:type="pct"/>
          </w:tcPr>
          <w:p w14:paraId="6D1811CB" w14:textId="77777777" w:rsidR="00511ED2" w:rsidRPr="00FC05A5" w:rsidRDefault="00511ED2" w:rsidP="00DE6545">
            <w:pPr>
              <w:pStyle w:val="TAL"/>
              <w:keepNext w:val="0"/>
            </w:pPr>
            <w:r w:rsidRPr="00FC05A5">
              <w:t>granPeriod duration</w:t>
            </w:r>
          </w:p>
        </w:tc>
        <w:tc>
          <w:tcPr>
            <w:tcW w:w="3300" w:type="pct"/>
          </w:tcPr>
          <w:p w14:paraId="4F6F9BA5" w14:textId="77777777" w:rsidR="00511ED2" w:rsidRDefault="00511ED2" w:rsidP="00DE6545">
            <w:pPr>
              <w:pStyle w:val="TAL"/>
              <w:keepNext w:val="0"/>
            </w:pPr>
            <w:r w:rsidRPr="00FC05A5">
              <w:t xml:space="preserve">For the XML schema based XML format, the value of XML attribute specification </w:t>
            </w:r>
            <w:r w:rsidR="002D2515">
              <w:t>"</w:t>
            </w:r>
            <w:r w:rsidRPr="00FC05A5">
              <w:t>duration</w:t>
            </w:r>
            <w:r w:rsidR="002D2515">
              <w:t>"</w:t>
            </w:r>
            <w:r w:rsidRPr="00FC05A5">
              <w:t xml:space="preserve"> shall use the truncated representation </w:t>
            </w:r>
            <w:r w:rsidR="002D2515">
              <w:t>"</w:t>
            </w:r>
            <w:r w:rsidRPr="00FC05A5">
              <w:t>PT</w:t>
            </w:r>
            <w:r w:rsidRPr="00FC05A5">
              <w:rPr>
                <w:i/>
                <w:iCs/>
              </w:rPr>
              <w:t>n</w:t>
            </w:r>
            <w:r w:rsidRPr="00FC05A5">
              <w:t>S</w:t>
            </w:r>
            <w:r w:rsidR="002D2515">
              <w:t>"</w:t>
            </w:r>
            <w:r w:rsidRPr="00FC05A5">
              <w:t xml:space="preserve"> (see [1</w:t>
            </w:r>
            <w:r>
              <w:t>3</w:t>
            </w:r>
            <w:r w:rsidRPr="00FC05A5">
              <w:t>]).</w:t>
            </w:r>
          </w:p>
          <w:p w14:paraId="07B2EF5F" w14:textId="77777777" w:rsidR="00BE0CA2" w:rsidRPr="00FC05A5" w:rsidRDefault="00BE0CA2" w:rsidP="00DE6545">
            <w:pPr>
              <w:pStyle w:val="TAL"/>
              <w:keepNext w:val="0"/>
            </w:pPr>
            <w:r w:rsidRPr="00BE0CA2">
              <w:t xml:space="preserve">3GPP TS 32.582 </w:t>
            </w:r>
            <w:r>
              <w:t xml:space="preserve">[9] clause </w:t>
            </w:r>
            <w:r w:rsidRPr="00BE0CA2">
              <w:t xml:space="preserve">6.3.2.1 Period Statistics </w:t>
            </w:r>
            <w:r w:rsidR="002D2515">
              <w:t>"</w:t>
            </w:r>
            <w:r w:rsidRPr="00BE0CA2">
              <w:t>SampleInterval</w:t>
            </w:r>
            <w:r w:rsidR="002D2515">
              <w:t>"</w:t>
            </w:r>
          </w:p>
        </w:tc>
      </w:tr>
      <w:tr w:rsidR="00511ED2" w:rsidRPr="00FC05A5" w14:paraId="2DA681D2" w14:textId="77777777" w:rsidTr="00770EF6">
        <w:trPr>
          <w:cantSplit/>
          <w:jc w:val="center"/>
        </w:trPr>
        <w:tc>
          <w:tcPr>
            <w:tcW w:w="909" w:type="pct"/>
          </w:tcPr>
          <w:p w14:paraId="6C23C189" w14:textId="77777777" w:rsidR="00511ED2" w:rsidRPr="00FC05A5" w:rsidRDefault="00511ED2" w:rsidP="00DE6545">
            <w:pPr>
              <w:pStyle w:val="TAL"/>
              <w:keepNext w:val="0"/>
            </w:pPr>
            <w:r w:rsidRPr="00FC05A5">
              <w:t>reportingPeriod</w:t>
            </w:r>
          </w:p>
        </w:tc>
        <w:tc>
          <w:tcPr>
            <w:tcW w:w="791" w:type="pct"/>
          </w:tcPr>
          <w:p w14:paraId="32C48BA6" w14:textId="77777777" w:rsidR="00511ED2" w:rsidRPr="00FC05A5" w:rsidRDefault="00511ED2" w:rsidP="00DE6545">
            <w:pPr>
              <w:pStyle w:val="TAL"/>
              <w:keepNext w:val="0"/>
            </w:pPr>
            <w:r w:rsidRPr="00FC05A5">
              <w:t>repPeriod duration</w:t>
            </w:r>
          </w:p>
        </w:tc>
        <w:tc>
          <w:tcPr>
            <w:tcW w:w="3300" w:type="pct"/>
          </w:tcPr>
          <w:p w14:paraId="392E21EB" w14:textId="77777777" w:rsidR="00511ED2" w:rsidRDefault="00511ED2" w:rsidP="00DE6545">
            <w:pPr>
              <w:pStyle w:val="TAL"/>
              <w:keepNext w:val="0"/>
            </w:pPr>
            <w:r w:rsidRPr="00FC05A5">
              <w:t xml:space="preserve">For the XML schema based XML format, the value of XML attribute specification </w:t>
            </w:r>
            <w:r w:rsidR="002D2515">
              <w:t>"</w:t>
            </w:r>
            <w:r w:rsidRPr="00FC05A5">
              <w:t>duration</w:t>
            </w:r>
            <w:r w:rsidR="002D2515">
              <w:t>"</w:t>
            </w:r>
            <w:r w:rsidRPr="00FC05A5">
              <w:t xml:space="preserve"> shall use the truncated representation </w:t>
            </w:r>
            <w:r w:rsidR="002D2515">
              <w:t>"</w:t>
            </w:r>
            <w:r w:rsidRPr="00FC05A5">
              <w:t>PT</w:t>
            </w:r>
            <w:r w:rsidRPr="00FC05A5">
              <w:rPr>
                <w:i/>
                <w:iCs/>
              </w:rPr>
              <w:t>n</w:t>
            </w:r>
            <w:r w:rsidRPr="00FC05A5">
              <w:t>S</w:t>
            </w:r>
            <w:r w:rsidR="002D2515">
              <w:t>"</w:t>
            </w:r>
            <w:r w:rsidRPr="00FC05A5">
              <w:t xml:space="preserve"> (see [1</w:t>
            </w:r>
            <w:r>
              <w:t>3</w:t>
            </w:r>
            <w:r w:rsidRPr="00FC05A5">
              <w:t>]).</w:t>
            </w:r>
          </w:p>
          <w:p w14:paraId="39D7FA34" w14:textId="77777777" w:rsidR="00BE0CA2" w:rsidRPr="00BE0CA2" w:rsidRDefault="00BE0CA2" w:rsidP="00DE6545">
            <w:pPr>
              <w:pStyle w:val="TAL"/>
              <w:keepNext w:val="0"/>
            </w:pPr>
            <w:r w:rsidRPr="00BE0CA2">
              <w:t>3GPP TS 32.582</w:t>
            </w:r>
            <w:r>
              <w:t xml:space="preserve"> [9] clause</w:t>
            </w:r>
            <w:r w:rsidRPr="00BE0CA2">
              <w:t xml:space="preserve"> 6.3.1.1 Period Upload  Interval</w:t>
            </w:r>
          </w:p>
        </w:tc>
      </w:tr>
      <w:tr w:rsidR="00511ED2" w:rsidRPr="00FC05A5" w14:paraId="68E1E247" w14:textId="77777777" w:rsidTr="00770EF6">
        <w:trPr>
          <w:cantSplit/>
          <w:jc w:val="center"/>
        </w:trPr>
        <w:tc>
          <w:tcPr>
            <w:tcW w:w="909" w:type="pct"/>
          </w:tcPr>
          <w:p w14:paraId="67CF2277" w14:textId="77777777" w:rsidR="00511ED2" w:rsidRPr="00FC05A5" w:rsidRDefault="00511ED2" w:rsidP="00DE6545">
            <w:pPr>
              <w:pStyle w:val="TAL"/>
              <w:keepNext w:val="0"/>
            </w:pPr>
            <w:r w:rsidRPr="00FC05A5">
              <w:t>measTypes</w:t>
            </w:r>
          </w:p>
        </w:tc>
        <w:tc>
          <w:tcPr>
            <w:tcW w:w="791" w:type="pct"/>
          </w:tcPr>
          <w:p w14:paraId="106A0C85" w14:textId="77777777" w:rsidR="00511ED2" w:rsidRPr="00FC05A5" w:rsidRDefault="00511ED2" w:rsidP="00DE6545">
            <w:pPr>
              <w:pStyle w:val="TAL"/>
              <w:keepNext w:val="0"/>
            </w:pPr>
            <w:r w:rsidRPr="00FC05A5">
              <w:t>measTypes</w:t>
            </w:r>
            <w:r w:rsidRPr="00FC05A5">
              <w:br/>
              <w:t xml:space="preserve">  or</w:t>
            </w:r>
            <w:r w:rsidRPr="00FC05A5">
              <w:br/>
              <w:t>measType</w:t>
            </w:r>
          </w:p>
        </w:tc>
        <w:tc>
          <w:tcPr>
            <w:tcW w:w="3300" w:type="pct"/>
          </w:tcPr>
          <w:p w14:paraId="4F6F0343" w14:textId="77777777" w:rsidR="00511ED2" w:rsidRDefault="00511ED2" w:rsidP="00DE6545">
            <w:pPr>
              <w:pStyle w:val="TAL"/>
              <w:keepNext w:val="0"/>
            </w:pPr>
            <w:r w:rsidRPr="00FC05A5">
              <w:t xml:space="preserve">For the XML schema based XML format, depending on sender's choice for optional positioning presence, either XML element </w:t>
            </w:r>
            <w:r w:rsidR="002D2515">
              <w:t>"</w:t>
            </w:r>
            <w:r w:rsidRPr="00FC05A5">
              <w:t>measTypes</w:t>
            </w:r>
            <w:r w:rsidR="002D2515">
              <w:t>"</w:t>
            </w:r>
            <w:r w:rsidRPr="00FC05A5">
              <w:t xml:space="preserve"> or XML elements </w:t>
            </w:r>
            <w:r w:rsidR="002D2515">
              <w:t>"</w:t>
            </w:r>
            <w:r w:rsidRPr="00FC05A5">
              <w:t>measType</w:t>
            </w:r>
            <w:r w:rsidR="002D2515">
              <w:t>"</w:t>
            </w:r>
            <w:r w:rsidRPr="00FC05A5">
              <w:t xml:space="preserve"> will be used.</w:t>
            </w:r>
          </w:p>
          <w:p w14:paraId="70DCFCF9" w14:textId="77777777" w:rsidR="00BE0CA2" w:rsidRPr="00BE0CA2" w:rsidRDefault="00BE0CA2" w:rsidP="00DE6545">
            <w:pPr>
              <w:pStyle w:val="TAL"/>
              <w:keepNext w:val="0"/>
            </w:pPr>
            <w:r w:rsidRPr="00BE0CA2">
              <w:t xml:space="preserve">3GPP TS 32.582 </w:t>
            </w:r>
            <w:r>
              <w:t xml:space="preserve">[9] clause </w:t>
            </w:r>
            <w:r w:rsidRPr="00BE0CA2">
              <w:t>6.3.2.2 Period Statistics Reference</w:t>
            </w:r>
          </w:p>
        </w:tc>
      </w:tr>
      <w:tr w:rsidR="00511ED2" w:rsidRPr="00FC05A5" w14:paraId="59D92CC0" w14:textId="77777777" w:rsidTr="00770EF6">
        <w:trPr>
          <w:cantSplit/>
          <w:jc w:val="center"/>
        </w:trPr>
        <w:tc>
          <w:tcPr>
            <w:tcW w:w="909" w:type="pct"/>
          </w:tcPr>
          <w:p w14:paraId="3CB2A784" w14:textId="77777777" w:rsidR="00511ED2" w:rsidRPr="00FC05A5" w:rsidRDefault="00511ED2" w:rsidP="00DE6545">
            <w:pPr>
              <w:pStyle w:val="TAL"/>
              <w:keepNext w:val="0"/>
            </w:pPr>
            <w:r w:rsidRPr="00FC05A5">
              <w:t>measValues</w:t>
            </w:r>
          </w:p>
        </w:tc>
        <w:tc>
          <w:tcPr>
            <w:tcW w:w="791" w:type="pct"/>
          </w:tcPr>
          <w:p w14:paraId="2CD1581C" w14:textId="77777777" w:rsidR="00511ED2" w:rsidRPr="00FC05A5" w:rsidRDefault="00511ED2" w:rsidP="00DE6545">
            <w:pPr>
              <w:pStyle w:val="TAL"/>
              <w:keepNext w:val="0"/>
            </w:pPr>
            <w:r w:rsidRPr="00FC05A5">
              <w:t>measValue</w:t>
            </w:r>
          </w:p>
        </w:tc>
        <w:tc>
          <w:tcPr>
            <w:tcW w:w="3300" w:type="pct"/>
          </w:tcPr>
          <w:p w14:paraId="762DE5E3" w14:textId="77777777" w:rsidR="00511ED2" w:rsidRPr="00FC05A5" w:rsidRDefault="00511ED2" w:rsidP="00DE6545">
            <w:pPr>
              <w:pStyle w:val="TAL"/>
              <w:keepNext w:val="0"/>
            </w:pPr>
          </w:p>
        </w:tc>
      </w:tr>
      <w:tr w:rsidR="00511ED2" w:rsidRPr="00FC05A5" w14:paraId="2919F23B" w14:textId="77777777" w:rsidTr="00770EF6">
        <w:trPr>
          <w:cantSplit/>
          <w:jc w:val="center"/>
        </w:trPr>
        <w:tc>
          <w:tcPr>
            <w:tcW w:w="909" w:type="pct"/>
          </w:tcPr>
          <w:p w14:paraId="7B96A22E" w14:textId="77777777" w:rsidR="00511ED2" w:rsidRPr="00FC05A5" w:rsidRDefault="00511ED2" w:rsidP="00DE6545">
            <w:pPr>
              <w:pStyle w:val="TAL"/>
              <w:keepNext w:val="0"/>
            </w:pPr>
            <w:r w:rsidRPr="00FC05A5">
              <w:t>measObjInstId</w:t>
            </w:r>
          </w:p>
        </w:tc>
        <w:tc>
          <w:tcPr>
            <w:tcW w:w="791" w:type="pct"/>
          </w:tcPr>
          <w:p w14:paraId="5CD8B625" w14:textId="77777777" w:rsidR="00511ED2" w:rsidRPr="00FC05A5" w:rsidRDefault="00511ED2" w:rsidP="00DE6545">
            <w:pPr>
              <w:pStyle w:val="TAL"/>
              <w:keepNext w:val="0"/>
            </w:pPr>
            <w:r w:rsidRPr="00FC05A5">
              <w:t>measValue measObjLdn</w:t>
            </w:r>
          </w:p>
        </w:tc>
        <w:tc>
          <w:tcPr>
            <w:tcW w:w="3300" w:type="pct"/>
          </w:tcPr>
          <w:p w14:paraId="00D097F7" w14:textId="77777777" w:rsidR="00AB3EBD" w:rsidRDefault="00AB3EBD" w:rsidP="00AB3EBD">
            <w:pPr>
              <w:pStyle w:val="TAL"/>
              <w:keepNext w:val="0"/>
            </w:pPr>
            <w:r>
              <w:t>Identifier of the Managed Object (see TS 32.432 [20].)</w:t>
            </w:r>
          </w:p>
          <w:p w14:paraId="5D628F22" w14:textId="77777777" w:rsidR="00511ED2" w:rsidRPr="00BE0CA2" w:rsidRDefault="00511ED2" w:rsidP="00DE6545">
            <w:pPr>
              <w:pStyle w:val="TAL"/>
              <w:keepNext w:val="0"/>
            </w:pPr>
          </w:p>
        </w:tc>
      </w:tr>
      <w:tr w:rsidR="00511ED2" w:rsidRPr="00FC05A5" w14:paraId="3C5879AE" w14:textId="77777777" w:rsidTr="00770EF6">
        <w:trPr>
          <w:cantSplit/>
          <w:jc w:val="center"/>
        </w:trPr>
        <w:tc>
          <w:tcPr>
            <w:tcW w:w="909" w:type="pct"/>
          </w:tcPr>
          <w:p w14:paraId="636E8F6F" w14:textId="77777777" w:rsidR="00511ED2" w:rsidRPr="00FC05A5" w:rsidRDefault="00511ED2" w:rsidP="00DE6545">
            <w:pPr>
              <w:pStyle w:val="TAL"/>
              <w:keepNext w:val="0"/>
            </w:pPr>
            <w:r w:rsidRPr="00FC05A5">
              <w:t>measResults</w:t>
            </w:r>
          </w:p>
        </w:tc>
        <w:tc>
          <w:tcPr>
            <w:tcW w:w="791" w:type="pct"/>
          </w:tcPr>
          <w:p w14:paraId="23817289" w14:textId="77777777" w:rsidR="00511ED2" w:rsidRPr="00FC05A5" w:rsidRDefault="00511ED2" w:rsidP="00DE6545">
            <w:pPr>
              <w:pStyle w:val="TAL"/>
              <w:keepNext w:val="0"/>
            </w:pPr>
            <w:r w:rsidRPr="00FC05A5">
              <w:t>measResults</w:t>
            </w:r>
            <w:r w:rsidRPr="00FC05A5">
              <w:br/>
              <w:t xml:space="preserve">  or</w:t>
            </w:r>
          </w:p>
          <w:p w14:paraId="3813CA1C" w14:textId="77777777" w:rsidR="00511ED2" w:rsidRPr="00FC05A5" w:rsidRDefault="00511ED2" w:rsidP="00DE6545">
            <w:pPr>
              <w:pStyle w:val="TAL"/>
              <w:keepNext w:val="0"/>
            </w:pPr>
            <w:r w:rsidRPr="00FC05A5">
              <w:t>R</w:t>
            </w:r>
          </w:p>
        </w:tc>
        <w:tc>
          <w:tcPr>
            <w:tcW w:w="3300" w:type="pct"/>
          </w:tcPr>
          <w:p w14:paraId="6A3D73EE" w14:textId="77777777" w:rsidR="00565551" w:rsidRDefault="00565551" w:rsidP="00565551">
            <w:pPr>
              <w:pStyle w:val="TAL"/>
              <w:keepNext w:val="0"/>
            </w:pPr>
            <w:r w:rsidRPr="00FC05A5">
              <w:t xml:space="preserve">For the XML schema based XML format, depending on sender's choice for optional positioning presence, either XML element </w:t>
            </w:r>
            <w:r>
              <w:t>"</w:t>
            </w:r>
            <w:r w:rsidRPr="00FC05A5">
              <w:t>measResults</w:t>
            </w:r>
            <w:r>
              <w:t>"</w:t>
            </w:r>
            <w:r w:rsidRPr="00FC05A5">
              <w:t xml:space="preserve"> or XML elements </w:t>
            </w:r>
            <w:r>
              <w:t>"</w:t>
            </w:r>
            <w:r w:rsidRPr="00FC05A5">
              <w:t>r</w:t>
            </w:r>
            <w:r>
              <w:t>"</w:t>
            </w:r>
            <w:r w:rsidRPr="00FC05A5">
              <w:t xml:space="preserve"> will be used.</w:t>
            </w:r>
          </w:p>
          <w:p w14:paraId="5295508B" w14:textId="77777777" w:rsidR="00565551" w:rsidRDefault="00565551" w:rsidP="00565551">
            <w:pPr>
              <w:pStyle w:val="TAL"/>
            </w:pPr>
            <w:r>
              <w:t>Broadband Forum data object PeriodicStatistics.SampleSet.{i}.</w:t>
            </w:r>
          </w:p>
          <w:p w14:paraId="453FD197" w14:textId="77777777" w:rsidR="00482398" w:rsidRPr="00FC05A5" w:rsidRDefault="00565551" w:rsidP="00565551">
            <w:pPr>
              <w:pStyle w:val="TAL"/>
            </w:pPr>
            <w:r>
              <w:t xml:space="preserve">Parameter.{i}.Values (see TR-157 </w:t>
            </w:r>
            <w:r w:rsidRPr="002C5423">
              <w:t xml:space="preserve">Amendment </w:t>
            </w:r>
            <w:r>
              <w:t>1 [15])</w:t>
            </w:r>
          </w:p>
        </w:tc>
      </w:tr>
      <w:tr w:rsidR="00511ED2" w:rsidRPr="00FC05A5" w14:paraId="2C437D94" w14:textId="77777777" w:rsidTr="00770EF6">
        <w:trPr>
          <w:cantSplit/>
          <w:jc w:val="center"/>
        </w:trPr>
        <w:tc>
          <w:tcPr>
            <w:tcW w:w="909" w:type="pct"/>
          </w:tcPr>
          <w:p w14:paraId="2940CA4D" w14:textId="77777777" w:rsidR="00511ED2" w:rsidRPr="00FC05A5" w:rsidRDefault="00511ED2" w:rsidP="00DE6545">
            <w:pPr>
              <w:pStyle w:val="TAL"/>
              <w:keepNext w:val="0"/>
            </w:pPr>
            <w:r w:rsidRPr="00FC05A5">
              <w:t>suspectFlag</w:t>
            </w:r>
          </w:p>
        </w:tc>
        <w:tc>
          <w:tcPr>
            <w:tcW w:w="791" w:type="pct"/>
          </w:tcPr>
          <w:p w14:paraId="359DA764" w14:textId="77777777" w:rsidR="00511ED2" w:rsidRPr="00FC05A5" w:rsidRDefault="00511ED2" w:rsidP="00DE6545">
            <w:pPr>
              <w:pStyle w:val="TAL"/>
              <w:keepNext w:val="0"/>
            </w:pPr>
            <w:r w:rsidRPr="00FC05A5">
              <w:t>Suspect</w:t>
            </w:r>
          </w:p>
        </w:tc>
        <w:tc>
          <w:tcPr>
            <w:tcW w:w="3300" w:type="pct"/>
          </w:tcPr>
          <w:p w14:paraId="7C2B82BD" w14:textId="77777777" w:rsidR="00511ED2" w:rsidRPr="00FC05A5" w:rsidRDefault="00482398" w:rsidP="00DE6545">
            <w:pPr>
              <w:pStyle w:val="TAL"/>
              <w:keepNext w:val="0"/>
            </w:pPr>
            <w:r>
              <w:t>Not used in HNB PM file</w:t>
            </w:r>
          </w:p>
        </w:tc>
      </w:tr>
      <w:tr w:rsidR="00511ED2" w:rsidRPr="00FC05A5" w14:paraId="6E67EB20" w14:textId="77777777" w:rsidTr="00770EF6">
        <w:trPr>
          <w:cantSplit/>
          <w:jc w:val="center"/>
        </w:trPr>
        <w:tc>
          <w:tcPr>
            <w:tcW w:w="909" w:type="pct"/>
          </w:tcPr>
          <w:p w14:paraId="3435666A" w14:textId="77777777" w:rsidR="00511ED2" w:rsidRPr="00FC05A5" w:rsidRDefault="00511ED2" w:rsidP="00DE6545">
            <w:pPr>
              <w:pStyle w:val="TAL"/>
              <w:keepNext w:val="0"/>
            </w:pPr>
            <w:r w:rsidRPr="00FC05A5">
              <w:t>timeStamp</w:t>
            </w:r>
          </w:p>
        </w:tc>
        <w:tc>
          <w:tcPr>
            <w:tcW w:w="791" w:type="pct"/>
          </w:tcPr>
          <w:p w14:paraId="7FA6CD91" w14:textId="77777777" w:rsidR="00511ED2" w:rsidRPr="00FC05A5" w:rsidRDefault="00511ED2" w:rsidP="00DE6545">
            <w:pPr>
              <w:pStyle w:val="TAL"/>
              <w:keepNext w:val="0"/>
            </w:pPr>
            <w:r w:rsidRPr="00FC05A5">
              <w:t>measCollec endTime</w:t>
            </w:r>
          </w:p>
        </w:tc>
        <w:tc>
          <w:tcPr>
            <w:tcW w:w="3300" w:type="pct"/>
          </w:tcPr>
          <w:p w14:paraId="3D292472" w14:textId="77777777" w:rsidR="00511ED2" w:rsidRPr="00482398" w:rsidRDefault="00482398" w:rsidP="00DE6545">
            <w:pPr>
              <w:pStyle w:val="TAL"/>
              <w:keepNext w:val="0"/>
            </w:pPr>
            <w:r w:rsidRPr="00482398">
              <w:t xml:space="preserve">3GPP TS 32.582 </w:t>
            </w:r>
            <w:r>
              <w:t xml:space="preserve">[9] clause </w:t>
            </w:r>
            <w:r w:rsidRPr="00482398">
              <w:t>6.3.2.1 Period Statistics ReportEndTime</w:t>
            </w:r>
          </w:p>
        </w:tc>
      </w:tr>
      <w:tr w:rsidR="00511ED2" w:rsidRPr="00FC05A5" w14:paraId="1C988C4F" w14:textId="77777777" w:rsidTr="00770EF6">
        <w:trPr>
          <w:cantSplit/>
          <w:jc w:val="center"/>
        </w:trPr>
        <w:tc>
          <w:tcPr>
            <w:tcW w:w="909" w:type="pct"/>
          </w:tcPr>
          <w:p w14:paraId="23B40FEE" w14:textId="77777777" w:rsidR="00511ED2" w:rsidRPr="00FC05A5" w:rsidRDefault="00511ED2" w:rsidP="00DE6545">
            <w:pPr>
              <w:pStyle w:val="TAL"/>
              <w:keepNext w:val="0"/>
            </w:pPr>
            <w:r w:rsidRPr="00FC05A5">
              <w:t>There is no corresponding File Content Item.</w:t>
            </w:r>
          </w:p>
        </w:tc>
        <w:tc>
          <w:tcPr>
            <w:tcW w:w="791" w:type="pct"/>
          </w:tcPr>
          <w:p w14:paraId="4DD3E71D" w14:textId="77777777" w:rsidR="00511ED2" w:rsidRPr="00FC05A5" w:rsidRDefault="00511ED2" w:rsidP="00DE6545">
            <w:pPr>
              <w:pStyle w:val="TAL"/>
              <w:keepNext w:val="0"/>
            </w:pPr>
            <w:r w:rsidRPr="00FC05A5">
              <w:t>measType p</w:t>
            </w:r>
          </w:p>
        </w:tc>
        <w:tc>
          <w:tcPr>
            <w:tcW w:w="3300" w:type="pct"/>
          </w:tcPr>
          <w:p w14:paraId="55563294" w14:textId="77777777" w:rsidR="00511ED2" w:rsidRDefault="00511ED2" w:rsidP="00DE6545">
            <w:pPr>
              <w:pStyle w:val="TAL"/>
              <w:keepNext w:val="0"/>
            </w:pPr>
            <w:r w:rsidRPr="00FC05A5">
              <w:t xml:space="preserve">An optional positioning XML attribute specification of XML element </w:t>
            </w:r>
            <w:r w:rsidR="002D2515">
              <w:t>"</w:t>
            </w:r>
            <w:r w:rsidRPr="00FC05A5">
              <w:t>measType</w:t>
            </w:r>
            <w:r w:rsidR="002D2515">
              <w:t>"</w:t>
            </w:r>
            <w:r w:rsidRPr="00FC05A5">
              <w:t xml:space="preserve"> (XML schema based), used to identify a measurement type for the purpose of correlation to a result. The value of this XML attribute specification is expected to be a non-zero, non-negative integer value that is unique for each instance of XML element </w:t>
            </w:r>
            <w:r w:rsidR="002D2515">
              <w:t>"</w:t>
            </w:r>
            <w:r w:rsidRPr="00FC05A5">
              <w:t>measType</w:t>
            </w:r>
            <w:r w:rsidR="002D2515">
              <w:t>"</w:t>
            </w:r>
            <w:r w:rsidRPr="00FC05A5">
              <w:t xml:space="preserve"> that is contained within the measurement data collection file.</w:t>
            </w:r>
          </w:p>
          <w:p w14:paraId="66DF38F2" w14:textId="77777777" w:rsidR="00482398" w:rsidRPr="00FC05A5" w:rsidRDefault="00482398" w:rsidP="00DE6545">
            <w:pPr>
              <w:pStyle w:val="TAL"/>
              <w:keepNext w:val="0"/>
            </w:pPr>
            <w:r>
              <w:t>Not used in HNB PM file</w:t>
            </w:r>
          </w:p>
        </w:tc>
      </w:tr>
      <w:tr w:rsidR="00511ED2" w:rsidRPr="00FC05A5" w14:paraId="77655F84" w14:textId="77777777" w:rsidTr="00770EF6">
        <w:trPr>
          <w:cantSplit/>
          <w:jc w:val="center"/>
        </w:trPr>
        <w:tc>
          <w:tcPr>
            <w:tcW w:w="909" w:type="pct"/>
          </w:tcPr>
          <w:p w14:paraId="234B77DC" w14:textId="77777777" w:rsidR="00511ED2" w:rsidRPr="00FC05A5" w:rsidRDefault="00511ED2" w:rsidP="00DE6545">
            <w:pPr>
              <w:pStyle w:val="TAL"/>
              <w:keepNext w:val="0"/>
            </w:pPr>
            <w:r w:rsidRPr="00FC05A5">
              <w:lastRenderedPageBreak/>
              <w:t>There is no corresponding File Content Item.</w:t>
            </w:r>
          </w:p>
        </w:tc>
        <w:tc>
          <w:tcPr>
            <w:tcW w:w="791" w:type="pct"/>
          </w:tcPr>
          <w:p w14:paraId="2141FF80" w14:textId="77777777" w:rsidR="00511ED2" w:rsidRPr="00FC05A5" w:rsidRDefault="00511ED2" w:rsidP="00DE6545">
            <w:pPr>
              <w:pStyle w:val="TAL"/>
              <w:keepNext w:val="0"/>
            </w:pPr>
            <w:r w:rsidRPr="00FC05A5">
              <w:t>r p</w:t>
            </w:r>
          </w:p>
        </w:tc>
        <w:tc>
          <w:tcPr>
            <w:tcW w:w="3300" w:type="pct"/>
          </w:tcPr>
          <w:p w14:paraId="7BF39D66" w14:textId="77777777" w:rsidR="00511ED2" w:rsidRDefault="00511ED2" w:rsidP="00DE6545">
            <w:pPr>
              <w:pStyle w:val="TAL"/>
              <w:keepNext w:val="0"/>
            </w:pPr>
            <w:r w:rsidRPr="00FC05A5">
              <w:t xml:space="preserve">An optional positioning XML attribute specification of XML element </w:t>
            </w:r>
            <w:r w:rsidR="002D2515">
              <w:t>"</w:t>
            </w:r>
            <w:r w:rsidRPr="00FC05A5">
              <w:t>r</w:t>
            </w:r>
            <w:r w:rsidR="002D2515">
              <w:t>"</w:t>
            </w:r>
            <w:r w:rsidRPr="00FC05A5">
              <w:t xml:space="preserve">, used to correlate a result to a measurement type. The value of this XML attribute specification should match the value of XML attribute specification </w:t>
            </w:r>
            <w:r w:rsidR="002D2515">
              <w:t>"</w:t>
            </w:r>
            <w:r w:rsidRPr="00FC05A5">
              <w:t>p</w:t>
            </w:r>
            <w:r w:rsidR="002D2515">
              <w:t>"</w:t>
            </w:r>
            <w:r w:rsidRPr="00FC05A5">
              <w:t xml:space="preserve"> of the corresponding XML element </w:t>
            </w:r>
            <w:r w:rsidR="002D2515">
              <w:t>"</w:t>
            </w:r>
            <w:r w:rsidRPr="00FC05A5">
              <w:t>measType</w:t>
            </w:r>
            <w:r w:rsidR="002D2515">
              <w:t>"</w:t>
            </w:r>
            <w:r w:rsidRPr="00FC05A5">
              <w:t xml:space="preserve"> (XML schema based).</w:t>
            </w:r>
          </w:p>
          <w:p w14:paraId="4BEA5255" w14:textId="77777777" w:rsidR="00482398" w:rsidRPr="00FC05A5" w:rsidRDefault="00482398" w:rsidP="00DE6545">
            <w:pPr>
              <w:pStyle w:val="TAL"/>
              <w:keepNext w:val="0"/>
            </w:pPr>
            <w:r>
              <w:t>Not used in HNB PM file</w:t>
            </w:r>
          </w:p>
        </w:tc>
      </w:tr>
    </w:tbl>
    <w:p w14:paraId="070E4697" w14:textId="77777777" w:rsidR="00C72F2E" w:rsidRDefault="00C72F2E" w:rsidP="00C72F2E"/>
    <w:p w14:paraId="49B6B73E" w14:textId="77777777" w:rsidR="00AB3EBD" w:rsidRDefault="00AB3EBD" w:rsidP="00AB3EBD">
      <w:pPr>
        <w:pStyle w:val="NO"/>
      </w:pPr>
      <w:r>
        <w:t>NOTE:</w:t>
      </w:r>
      <w:r>
        <w:tab/>
        <w:t xml:space="preserve">There are two forms of naming for HNB. Implementation can choose to use one of the two.  </w:t>
      </w:r>
    </w:p>
    <w:p w14:paraId="01A09BB2" w14:textId="77777777" w:rsidR="00AB3EBD" w:rsidRDefault="000A130D" w:rsidP="000A130D">
      <w:pPr>
        <w:tabs>
          <w:tab w:val="left" w:pos="1440"/>
        </w:tabs>
        <w:ind w:left="1440" w:hanging="360"/>
      </w:pPr>
      <w:r>
        <w:t>1.</w:t>
      </w:r>
      <w:r>
        <w:tab/>
      </w:r>
      <w:r w:rsidR="00AB3EBD">
        <w:t>The full DN: The name hierarchy is defined by TS 32.772 [18].  DN Prefix may or may not be present. The value for the “id” for HNB is a string and is the HNB Identifier or HNB Name (see Annex C Table C.1 of TS 22.220 [19]).</w:t>
      </w:r>
    </w:p>
    <w:p w14:paraId="0981AACC" w14:textId="77777777" w:rsidR="00AB3EBD" w:rsidRDefault="00AB3EBD" w:rsidP="00AB3EBD">
      <w:pPr>
        <w:ind w:left="1440"/>
      </w:pPr>
      <w:r>
        <w:t xml:space="preserve">Example 1: </w:t>
      </w:r>
      <w:r w:rsidRPr="008D7630">
        <w:t>"DC=a1.companyNN.com,SubNetwork=1,</w:t>
      </w:r>
      <w:r>
        <w:t>ManagementNode</w:t>
      </w:r>
      <w:r w:rsidRPr="008D7630">
        <w:t>=</w:t>
      </w:r>
      <w:r>
        <w:t>6, HMSFunction=99,HNB=abc1234</w:t>
      </w:r>
      <w:r w:rsidRPr="008D7630">
        <w:t>"</w:t>
      </w:r>
    </w:p>
    <w:p w14:paraId="4E821140" w14:textId="77777777" w:rsidR="00AB3EBD" w:rsidRDefault="000A130D" w:rsidP="000A130D">
      <w:pPr>
        <w:tabs>
          <w:tab w:val="left" w:pos="1440"/>
        </w:tabs>
        <w:ind w:left="1440" w:hanging="360"/>
      </w:pPr>
      <w:r>
        <w:t>2.</w:t>
      </w:r>
      <w:r>
        <w:tab/>
      </w:r>
      <w:r w:rsidR="00AB3EBD">
        <w:t>There is no name hierarchy. It is a string and it is the value of the HNB Identifier or HNB Name (see Annex C Table C.1 of TS 22.220 [19]).</w:t>
      </w:r>
    </w:p>
    <w:p w14:paraId="6EDCB1FB" w14:textId="77777777" w:rsidR="00AB3EBD" w:rsidRDefault="00AB3EBD" w:rsidP="00AB3EBD">
      <w:pPr>
        <w:ind w:left="1440"/>
      </w:pPr>
      <w:r>
        <w:t xml:space="preserve">Example 2: </w:t>
      </w:r>
      <w:r w:rsidRPr="008D7630">
        <w:t>"</w:t>
      </w:r>
      <w:r>
        <w:t>abc1234</w:t>
      </w:r>
      <w:r w:rsidRPr="008D7630">
        <w:t>"</w:t>
      </w:r>
    </w:p>
    <w:p w14:paraId="23A4D7BB" w14:textId="77777777" w:rsidR="00482398" w:rsidRDefault="00482398" w:rsidP="00482398">
      <w:r>
        <w:t>The representation of all timestamps in PM files shall follow the representations allowed by the ISO 8601 [abc].</w:t>
      </w:r>
    </w:p>
    <w:p w14:paraId="05F4E9FE" w14:textId="77777777" w:rsidR="00482398" w:rsidRDefault="00482398" w:rsidP="00482398">
      <w:r>
        <w:t>The precise format for timestamp representation shall be determined by the technology used for encoding the PM file (e.g. XML DTD, XML Schema). The choice of technology should ensure that this representation is derived from ISO 8601 [abc]. Based on the representation used, the timestamp shall refer to either UTC time or local time or local time with offset from UTC.</w:t>
      </w:r>
    </w:p>
    <w:p w14:paraId="1FC16C93" w14:textId="77777777" w:rsidR="00482398" w:rsidRDefault="00482398" w:rsidP="00482398"/>
    <w:p w14:paraId="5A6EF8D3" w14:textId="77777777" w:rsidR="00FF46E4" w:rsidRDefault="00E21048" w:rsidP="00FF46E4">
      <w:pPr>
        <w:pStyle w:val="Heading2"/>
      </w:pPr>
      <w:bookmarkStart w:id="19" w:name="_Toc295905393"/>
      <w:r>
        <w:t>5</w:t>
      </w:r>
      <w:r w:rsidR="00FF46E4">
        <w:t>.2</w:t>
      </w:r>
      <w:r w:rsidR="00FF46E4">
        <w:tab/>
      </w:r>
      <w:r w:rsidR="00FF46E4" w:rsidRPr="00FC05A5">
        <w:t xml:space="preserve">XML schema based </w:t>
      </w:r>
      <w:r w:rsidR="00A33C13">
        <w:t>PM data</w:t>
      </w:r>
      <w:r w:rsidR="00FF46E4" w:rsidRPr="00FC05A5">
        <w:t xml:space="preserve"> file format definition</w:t>
      </w:r>
      <w:bookmarkEnd w:id="19"/>
    </w:p>
    <w:p w14:paraId="6E4CA40C" w14:textId="77777777" w:rsidR="00FF46E4" w:rsidRDefault="00E21048" w:rsidP="00FF46E4">
      <w:pPr>
        <w:pStyle w:val="Heading3"/>
      </w:pPr>
      <w:bookmarkStart w:id="20" w:name="_Toc295905394"/>
      <w:r>
        <w:t>5</w:t>
      </w:r>
      <w:r w:rsidR="00341F47">
        <w:t>.2.1</w:t>
      </w:r>
      <w:r w:rsidR="00341F47">
        <w:tab/>
      </w:r>
      <w:r w:rsidR="00FF46E4">
        <w:t xml:space="preserve">PM </w:t>
      </w:r>
      <w:r w:rsidR="00FF46E4" w:rsidRPr="00FC05A5">
        <w:t>data file XML diagram</w:t>
      </w:r>
      <w:bookmarkEnd w:id="20"/>
    </w:p>
    <w:p w14:paraId="0D3E41B2" w14:textId="77777777" w:rsidR="00C72F2E" w:rsidRDefault="00787080" w:rsidP="00C72F2E">
      <w:r>
        <w:t xml:space="preserve">For the </w:t>
      </w:r>
      <w:r w:rsidR="00D97115">
        <w:t xml:space="preserve">purposes of the present document </w:t>
      </w:r>
      <w:r w:rsidR="00936219">
        <w:t>XML</w:t>
      </w:r>
      <w:r>
        <w:t xml:space="preserve"> diagram</w:t>
      </w:r>
      <w:r w:rsidR="00D97115">
        <w:t xml:space="preserve"> in</w:t>
      </w:r>
      <w:r w:rsidR="00D97115" w:rsidRPr="00D97115">
        <w:t xml:space="preserve"> </w:t>
      </w:r>
      <w:r w:rsidR="00D97115">
        <w:t xml:space="preserve">TS 32.435 [8] </w:t>
      </w:r>
      <w:r>
        <w:t>section 4.2.1</w:t>
      </w:r>
      <w:r w:rsidR="00D97115">
        <w:t xml:space="preserve"> applies</w:t>
      </w:r>
      <w:r>
        <w:t>.</w:t>
      </w:r>
    </w:p>
    <w:p w14:paraId="286AFB58" w14:textId="77777777" w:rsidR="00C72F2E" w:rsidRDefault="00C72F2E" w:rsidP="00C72F2E"/>
    <w:p w14:paraId="2B3922DB" w14:textId="77777777" w:rsidR="00FF46E4" w:rsidRDefault="00E21048" w:rsidP="00FF46E4">
      <w:pPr>
        <w:pStyle w:val="Heading3"/>
      </w:pPr>
      <w:bookmarkStart w:id="21" w:name="_Toc295905395"/>
      <w:r>
        <w:t>5</w:t>
      </w:r>
      <w:r w:rsidR="00341F47">
        <w:t>.2.2</w:t>
      </w:r>
      <w:r w:rsidR="00341F47">
        <w:tab/>
      </w:r>
      <w:r w:rsidR="00FF46E4">
        <w:t xml:space="preserve">PM </w:t>
      </w:r>
      <w:r w:rsidR="00FF46E4" w:rsidRPr="00FC05A5">
        <w:t>data file XML schema</w:t>
      </w:r>
      <w:bookmarkEnd w:id="21"/>
    </w:p>
    <w:p w14:paraId="49FAF4C3" w14:textId="77777777" w:rsidR="00C72F2E" w:rsidRDefault="00D97115" w:rsidP="00C72F2E">
      <w:r w:rsidRPr="00D97115">
        <w:t xml:space="preserve"> </w:t>
      </w:r>
      <w:r>
        <w:t xml:space="preserve">For the purposes of the present document </w:t>
      </w:r>
      <w:r w:rsidR="00936219">
        <w:t>XML</w:t>
      </w:r>
      <w:r w:rsidR="00787080">
        <w:t xml:space="preserve"> schema</w:t>
      </w:r>
      <w:bookmarkStart w:id="22" w:name="OLE_LINK3"/>
      <w:bookmarkStart w:id="23" w:name="OLE_LINK4"/>
      <w:r>
        <w:t xml:space="preserve"> in</w:t>
      </w:r>
      <w:r w:rsidRPr="00D97115">
        <w:t xml:space="preserve"> </w:t>
      </w:r>
      <w:r>
        <w:t>TS 32.435 [8]</w:t>
      </w:r>
      <w:bookmarkEnd w:id="22"/>
      <w:bookmarkEnd w:id="23"/>
      <w:r w:rsidR="00787080">
        <w:t xml:space="preserve"> section 4.2.2</w:t>
      </w:r>
      <w:r>
        <w:t xml:space="preserve"> applies</w:t>
      </w:r>
      <w:r w:rsidR="00787080">
        <w:t>.</w:t>
      </w:r>
    </w:p>
    <w:p w14:paraId="3B8CC870" w14:textId="77777777" w:rsidR="00C7482E" w:rsidRDefault="00C7482E" w:rsidP="00C7482E">
      <w:pPr>
        <w:pStyle w:val="PL"/>
      </w:pPr>
    </w:p>
    <w:p w14:paraId="22F2443C" w14:textId="77777777" w:rsidR="00C7482E" w:rsidRDefault="00C7482E" w:rsidP="00C7482E">
      <w:pPr>
        <w:pStyle w:val="PL"/>
      </w:pPr>
    </w:p>
    <w:p w14:paraId="43307994" w14:textId="77777777" w:rsidR="00FF46E4" w:rsidRDefault="00E21048" w:rsidP="00305903">
      <w:pPr>
        <w:pStyle w:val="Heading3"/>
      </w:pPr>
      <w:bookmarkStart w:id="24" w:name="_Toc295905396"/>
      <w:r>
        <w:t>5</w:t>
      </w:r>
      <w:r w:rsidR="00305903">
        <w:t>.2.2</w:t>
      </w:r>
      <w:r w:rsidR="00305903">
        <w:tab/>
      </w:r>
      <w:r w:rsidR="00FF46E4">
        <w:t xml:space="preserve">PM </w:t>
      </w:r>
      <w:r w:rsidR="00FF46E4" w:rsidRPr="00FC05A5">
        <w:t>data file XML header</w:t>
      </w:r>
      <w:bookmarkEnd w:id="24"/>
    </w:p>
    <w:p w14:paraId="35B4FD0E" w14:textId="77777777" w:rsidR="00C7482E" w:rsidRPr="00FC05A5" w:rsidRDefault="00D97115" w:rsidP="00C7482E">
      <w:r w:rsidRPr="00D97115">
        <w:t xml:space="preserve"> </w:t>
      </w:r>
      <w:r>
        <w:t xml:space="preserve">For the purposes of the present document </w:t>
      </w:r>
      <w:r w:rsidR="00936219">
        <w:t>XML</w:t>
      </w:r>
      <w:r w:rsidR="00787080">
        <w:t xml:space="preserve"> header</w:t>
      </w:r>
      <w:r w:rsidR="00936219">
        <w:t xml:space="preserve"> in</w:t>
      </w:r>
      <w:r w:rsidR="00936219" w:rsidRPr="00D97115">
        <w:t xml:space="preserve"> </w:t>
      </w:r>
      <w:r w:rsidR="00936219">
        <w:t>TS 32.435 [8]</w:t>
      </w:r>
      <w:r w:rsidR="00787080">
        <w:t xml:space="preserve"> section 4.2.3</w:t>
      </w:r>
      <w:r w:rsidR="00936219">
        <w:t xml:space="preserve"> applies</w:t>
      </w:r>
      <w:r w:rsidR="00787080">
        <w:t>.</w:t>
      </w:r>
    </w:p>
    <w:p w14:paraId="7B5CD734" w14:textId="77777777" w:rsidR="00C7482E" w:rsidRDefault="00C7482E" w:rsidP="00C7482E">
      <w:pPr>
        <w:pStyle w:val="PL"/>
      </w:pPr>
    </w:p>
    <w:p w14:paraId="33B8CCEB" w14:textId="77777777" w:rsidR="004A3549" w:rsidRDefault="00FF46E4">
      <w:pPr>
        <w:pStyle w:val="Heading8"/>
      </w:pPr>
      <w:r>
        <w:rPr>
          <w:rFonts w:ascii="Times New Roman" w:hAnsi="Times New Roman"/>
          <w:i/>
          <w:color w:val="0000FF"/>
          <w:sz w:val="20"/>
        </w:rPr>
        <w:br w:type="page"/>
      </w:r>
      <w:bookmarkStart w:id="25" w:name="_Toc295905397"/>
      <w:r w:rsidR="009E0CF4">
        <w:lastRenderedPageBreak/>
        <w:t>Annex A</w:t>
      </w:r>
      <w:r w:rsidR="004A3549">
        <w:t xml:space="preserve"> (</w:t>
      </w:r>
      <w:r>
        <w:t>informative</w:t>
      </w:r>
      <w:r w:rsidR="004A3549">
        <w:t>):</w:t>
      </w:r>
      <w:r w:rsidR="004A3549">
        <w:br/>
      </w:r>
      <w:r>
        <w:t>Examples</w:t>
      </w:r>
      <w:bookmarkEnd w:id="25"/>
    </w:p>
    <w:p w14:paraId="539A23EB" w14:textId="77777777" w:rsidR="00FF46E4" w:rsidRDefault="00FF46E4" w:rsidP="00942CFB">
      <w:pPr>
        <w:pStyle w:val="Heading1"/>
      </w:pPr>
      <w:bookmarkStart w:id="26" w:name="_Toc295905398"/>
      <w:r>
        <w:t>A.1</w:t>
      </w:r>
      <w:r>
        <w:tab/>
      </w:r>
      <w:r w:rsidR="00C23500" w:rsidRPr="00FC05A5">
        <w:t xml:space="preserve">XML schema based </w:t>
      </w:r>
      <w:r w:rsidR="00C23500">
        <w:t>CM data file</w:t>
      </w:r>
      <w:bookmarkEnd w:id="26"/>
    </w:p>
    <w:p w14:paraId="5B60D253" w14:textId="77777777" w:rsidR="00C7482E" w:rsidRDefault="00C7482E" w:rsidP="00C7482E">
      <w:pPr>
        <w:pStyle w:val="PL"/>
        <w:rPr>
          <w:snapToGrid w:val="0"/>
        </w:rPr>
      </w:pPr>
      <w:r w:rsidRPr="00FC05A5">
        <w:rPr>
          <w:snapToGrid w:val="0"/>
        </w:rPr>
        <w:t>&lt;?xml version=</w:t>
      </w:r>
      <w:r w:rsidR="002D2515">
        <w:rPr>
          <w:snapToGrid w:val="0"/>
        </w:rPr>
        <w:t>"</w:t>
      </w:r>
      <w:r w:rsidRPr="00FC05A5">
        <w:rPr>
          <w:snapToGrid w:val="0"/>
        </w:rPr>
        <w:t>1.0</w:t>
      </w:r>
      <w:r w:rsidR="002D2515">
        <w:rPr>
          <w:snapToGrid w:val="0"/>
        </w:rPr>
        <w:t>"</w:t>
      </w:r>
      <w:r w:rsidRPr="00FC05A5">
        <w:rPr>
          <w:snapToGrid w:val="0"/>
        </w:rPr>
        <w:t xml:space="preserve"> encoding=</w:t>
      </w:r>
      <w:r w:rsidR="002D2515">
        <w:rPr>
          <w:snapToGrid w:val="0"/>
        </w:rPr>
        <w:t>"</w:t>
      </w:r>
      <w:r w:rsidRPr="00FC05A5">
        <w:rPr>
          <w:snapToGrid w:val="0"/>
        </w:rPr>
        <w:t>UTF-8</w:t>
      </w:r>
      <w:r w:rsidR="002D2515">
        <w:rPr>
          <w:snapToGrid w:val="0"/>
        </w:rPr>
        <w:t>"</w:t>
      </w:r>
      <w:r w:rsidRPr="00FC05A5">
        <w:rPr>
          <w:snapToGrid w:val="0"/>
        </w:rPr>
        <w:t>?&gt;</w:t>
      </w:r>
    </w:p>
    <w:p w14:paraId="2C719FD5" w14:textId="77777777" w:rsidR="003057E8" w:rsidRPr="003057E8" w:rsidRDefault="003057E8" w:rsidP="003057E8">
      <w:pPr>
        <w:pStyle w:val="PL"/>
        <w:rPr>
          <w:snapToGrid w:val="0"/>
        </w:rPr>
      </w:pPr>
      <w:r w:rsidRPr="003057E8">
        <w:rPr>
          <w:snapToGrid w:val="0"/>
        </w:rPr>
        <w:t>&lt;?xml-stylesheet type=</w:t>
      </w:r>
      <w:r w:rsidR="002D2515">
        <w:rPr>
          <w:snapToGrid w:val="0"/>
        </w:rPr>
        <w:t>"</w:t>
      </w:r>
      <w:r w:rsidRPr="003057E8">
        <w:rPr>
          <w:snapToGrid w:val="0"/>
        </w:rPr>
        <w:t>text/xsl</w:t>
      </w:r>
      <w:r w:rsidR="002D2515">
        <w:rPr>
          <w:snapToGrid w:val="0"/>
        </w:rPr>
        <w:t>"</w:t>
      </w:r>
      <w:r w:rsidRPr="003057E8">
        <w:rPr>
          <w:snapToGrid w:val="0"/>
        </w:rPr>
        <w:t xml:space="preserve"> href=</w:t>
      </w:r>
      <w:r w:rsidR="002D2515">
        <w:rPr>
          <w:snapToGrid w:val="0"/>
        </w:rPr>
        <w:t>"</w:t>
      </w:r>
      <w:r w:rsidRPr="003057E8">
        <w:rPr>
          <w:snapToGrid w:val="0"/>
        </w:rPr>
        <w:t>ConfigData.xsl</w:t>
      </w:r>
      <w:r w:rsidR="002D2515">
        <w:rPr>
          <w:snapToGrid w:val="0"/>
        </w:rPr>
        <w:t>"</w:t>
      </w:r>
      <w:r w:rsidRPr="003057E8">
        <w:rPr>
          <w:snapToGrid w:val="0"/>
        </w:rPr>
        <w:t>?&gt;</w:t>
      </w:r>
    </w:p>
    <w:p w14:paraId="1E0D7484" w14:textId="77777777" w:rsidR="003057E8" w:rsidRPr="003057E8" w:rsidRDefault="003057E8" w:rsidP="003057E8">
      <w:pPr>
        <w:pStyle w:val="PL"/>
        <w:rPr>
          <w:snapToGrid w:val="0"/>
        </w:rPr>
      </w:pPr>
      <w:r w:rsidRPr="003057E8">
        <w:rPr>
          <w:snapToGrid w:val="0"/>
        </w:rPr>
        <w:t>&lt;configDataFile xmlns=</w:t>
      </w:r>
      <w:r w:rsidR="002D2515">
        <w:rPr>
          <w:snapToGrid w:val="0"/>
        </w:rPr>
        <w:t>"</w:t>
      </w:r>
      <w:r w:rsidRPr="003057E8">
        <w:rPr>
          <w:snapToGrid w:val="0"/>
        </w:rPr>
        <w:t>http://www.3gpp.org/ftp/specs/archive/32_series/32.584# onfigData</w:t>
      </w:r>
      <w:r w:rsidR="002D2515">
        <w:rPr>
          <w:snapToGrid w:val="0"/>
        </w:rPr>
        <w:t>"</w:t>
      </w:r>
    </w:p>
    <w:p w14:paraId="053BA008" w14:textId="77777777" w:rsidR="003057E8" w:rsidRPr="003057E8" w:rsidRDefault="003057E8" w:rsidP="003057E8">
      <w:pPr>
        <w:pStyle w:val="PL"/>
        <w:rPr>
          <w:snapToGrid w:val="0"/>
        </w:rPr>
      </w:pPr>
      <w:r w:rsidRPr="003057E8">
        <w:rPr>
          <w:snapToGrid w:val="0"/>
        </w:rPr>
        <w:t>xmlns:xsi=</w:t>
      </w:r>
      <w:r w:rsidR="002D2515">
        <w:rPr>
          <w:snapToGrid w:val="0"/>
        </w:rPr>
        <w:t>"</w:t>
      </w:r>
      <w:r w:rsidRPr="003057E8">
        <w:rPr>
          <w:snapToGrid w:val="0"/>
        </w:rPr>
        <w:t>http://www.w3.org/2001/XMLSchema-instance</w:t>
      </w:r>
      <w:r w:rsidR="002D2515">
        <w:rPr>
          <w:snapToGrid w:val="0"/>
        </w:rPr>
        <w:t>"</w:t>
      </w:r>
    </w:p>
    <w:p w14:paraId="5B770F99" w14:textId="77777777" w:rsidR="003057E8" w:rsidRPr="003057E8" w:rsidRDefault="003057E8" w:rsidP="003057E8">
      <w:pPr>
        <w:pStyle w:val="PL"/>
        <w:rPr>
          <w:snapToGrid w:val="0"/>
        </w:rPr>
      </w:pPr>
      <w:r w:rsidRPr="003057E8">
        <w:rPr>
          <w:snapToGrid w:val="0"/>
        </w:rPr>
        <w:t>xsi:schemaLocation=</w:t>
      </w:r>
      <w:r w:rsidR="002D2515">
        <w:rPr>
          <w:snapToGrid w:val="0"/>
        </w:rPr>
        <w:t>"</w:t>
      </w:r>
      <w:r w:rsidRPr="003057E8">
        <w:rPr>
          <w:snapToGrid w:val="0"/>
        </w:rPr>
        <w:t>http://www.3gpp.org/ftp/specs/archive/32_series/32.584#configData</w:t>
      </w:r>
      <w:r w:rsidR="002D2515">
        <w:rPr>
          <w:snapToGrid w:val="0"/>
        </w:rPr>
        <w:t>"</w:t>
      </w:r>
      <w:r w:rsidRPr="003057E8">
        <w:rPr>
          <w:snapToGrid w:val="0"/>
        </w:rPr>
        <w:t xml:space="preserve"> http://www.3gpp.org/ftp/specs/archive/32_series/32.584#configData</w:t>
      </w:r>
      <w:r w:rsidR="002D2515">
        <w:rPr>
          <w:snapToGrid w:val="0"/>
        </w:rPr>
        <w:t>"</w:t>
      </w:r>
      <w:r w:rsidRPr="003057E8">
        <w:rPr>
          <w:snapToGrid w:val="0"/>
        </w:rPr>
        <w:t>&gt;</w:t>
      </w:r>
    </w:p>
    <w:p w14:paraId="019E3F5F" w14:textId="77777777" w:rsidR="003057E8" w:rsidRPr="003057E8" w:rsidRDefault="003057E8" w:rsidP="003057E8">
      <w:pPr>
        <w:pStyle w:val="PL"/>
        <w:rPr>
          <w:snapToGrid w:val="0"/>
        </w:rPr>
      </w:pPr>
      <w:r w:rsidRPr="003057E8">
        <w:rPr>
          <w:snapToGrid w:val="0"/>
        </w:rPr>
        <w:tab/>
        <w:t>&lt;fileHeader fileFormatVersion=</w:t>
      </w:r>
      <w:r w:rsidR="002D2515">
        <w:rPr>
          <w:snapToGrid w:val="0"/>
        </w:rPr>
        <w:t>"</w:t>
      </w:r>
      <w:r w:rsidRPr="003057E8">
        <w:rPr>
          <w:snapToGrid w:val="0"/>
        </w:rPr>
        <w:t>32.584 V1.0</w:t>
      </w:r>
      <w:r w:rsidR="002D2515">
        <w:rPr>
          <w:snapToGrid w:val="0"/>
        </w:rPr>
        <w:t>"</w:t>
      </w:r>
      <w:r w:rsidRPr="003057E8">
        <w:rPr>
          <w:snapToGrid w:val="0"/>
        </w:rPr>
        <w:t xml:space="preserve"> vendorName=</w:t>
      </w:r>
      <w:r w:rsidR="002D2515">
        <w:rPr>
          <w:snapToGrid w:val="0"/>
        </w:rPr>
        <w:t>"</w:t>
      </w:r>
      <w:r w:rsidRPr="003057E8">
        <w:rPr>
          <w:snapToGrid w:val="0"/>
        </w:rPr>
        <w:t>Company NN</w:t>
      </w:r>
      <w:r w:rsidR="002D2515">
        <w:rPr>
          <w:snapToGrid w:val="0"/>
        </w:rPr>
        <w:t>"</w:t>
      </w:r>
      <w:r w:rsidRPr="003057E8">
        <w:rPr>
          <w:snapToGrid w:val="0"/>
        </w:rPr>
        <w:t xml:space="preserve"> &gt;</w:t>
      </w:r>
    </w:p>
    <w:p w14:paraId="2EF1CA5F" w14:textId="77777777" w:rsidR="003057E8" w:rsidRPr="003057E8" w:rsidRDefault="003057E8" w:rsidP="003057E8">
      <w:pPr>
        <w:pStyle w:val="PL"/>
        <w:rPr>
          <w:snapToGrid w:val="0"/>
        </w:rPr>
      </w:pPr>
      <w:r w:rsidRPr="003057E8">
        <w:rPr>
          <w:snapToGrid w:val="0"/>
        </w:rPr>
        <w:tab/>
        <w:t>&lt;/fileHeader&gt;</w:t>
      </w:r>
    </w:p>
    <w:p w14:paraId="0CED7476" w14:textId="77777777" w:rsidR="003057E8" w:rsidRPr="003057E8" w:rsidRDefault="003057E8" w:rsidP="003057E8">
      <w:pPr>
        <w:pStyle w:val="PL"/>
        <w:rPr>
          <w:snapToGrid w:val="0"/>
        </w:rPr>
      </w:pPr>
      <w:r w:rsidRPr="003057E8">
        <w:rPr>
          <w:snapToGrid w:val="0"/>
        </w:rPr>
        <w:tab/>
        <w:t>&lt;configData&gt;</w:t>
      </w:r>
    </w:p>
    <w:p w14:paraId="0C997899" w14:textId="77777777" w:rsidR="003057E8" w:rsidRPr="003057E8" w:rsidRDefault="003057E8" w:rsidP="003057E8">
      <w:pPr>
        <w:pStyle w:val="PL"/>
        <w:rPr>
          <w:snapToGrid w:val="0"/>
        </w:rPr>
      </w:pPr>
      <w:r w:rsidRPr="003057E8">
        <w:rPr>
          <w:snapToGrid w:val="0"/>
        </w:rPr>
        <w:tab/>
      </w:r>
      <w:r w:rsidRPr="003057E8">
        <w:rPr>
          <w:snapToGrid w:val="0"/>
        </w:rPr>
        <w:tab/>
        <w:t>&lt;managedElement localDn=</w:t>
      </w:r>
      <w:r w:rsidR="002D2515">
        <w:rPr>
          <w:snapToGrid w:val="0"/>
        </w:rPr>
        <w:t>"</w:t>
      </w:r>
      <w:r w:rsidRPr="003057E8">
        <w:rPr>
          <w:snapToGrid w:val="0"/>
        </w:rPr>
        <w:t>SubNetwork=CountryNN,MeContext=MEC-Gbg-1,ManagedElement=RNC-Gbg-1</w:t>
      </w:r>
      <w:r w:rsidR="002D2515">
        <w:rPr>
          <w:snapToGrid w:val="0"/>
        </w:rPr>
        <w:t>"</w:t>
      </w:r>
      <w:r w:rsidRPr="003057E8">
        <w:rPr>
          <w:snapToGrid w:val="0"/>
        </w:rPr>
        <w:t xml:space="preserve"> userLabel=</w:t>
      </w:r>
      <w:r w:rsidR="002D2515">
        <w:rPr>
          <w:snapToGrid w:val="0"/>
        </w:rPr>
        <w:t>"</w:t>
      </w:r>
      <w:r w:rsidRPr="003057E8">
        <w:rPr>
          <w:snapToGrid w:val="0"/>
        </w:rPr>
        <w:t>RNC Telecomville</w:t>
      </w:r>
      <w:r w:rsidR="002D2515">
        <w:rPr>
          <w:snapToGrid w:val="0"/>
        </w:rPr>
        <w:t>"</w:t>
      </w:r>
      <w:r w:rsidRPr="003057E8">
        <w:rPr>
          <w:snapToGrid w:val="0"/>
        </w:rPr>
        <w:t>/&gt;</w:t>
      </w:r>
    </w:p>
    <w:p w14:paraId="76B4375E" w14:textId="77777777" w:rsidR="003057E8" w:rsidRPr="003057E8" w:rsidRDefault="003057E8" w:rsidP="003057E8">
      <w:pPr>
        <w:pStyle w:val="PL"/>
        <w:rPr>
          <w:snapToGrid w:val="0"/>
        </w:rPr>
      </w:pPr>
      <w:r w:rsidRPr="003057E8">
        <w:rPr>
          <w:snapToGrid w:val="0"/>
        </w:rPr>
        <w:t xml:space="preserve">         &lt;DeviceInfo&gt;</w:t>
      </w:r>
    </w:p>
    <w:p w14:paraId="7ABD1907" w14:textId="77777777" w:rsidR="003057E8" w:rsidRPr="003057E8" w:rsidRDefault="003057E8" w:rsidP="003057E8">
      <w:pPr>
        <w:pStyle w:val="PL"/>
        <w:rPr>
          <w:snapToGrid w:val="0"/>
        </w:rPr>
      </w:pPr>
      <w:r w:rsidRPr="003057E8">
        <w:rPr>
          <w:snapToGrid w:val="0"/>
        </w:rPr>
        <w:t xml:space="preserve">             &lt;ProvisioningCode&gt;0101&lt;/ProvisioningCode&gt;</w:t>
      </w:r>
    </w:p>
    <w:p w14:paraId="43761E26" w14:textId="77777777" w:rsidR="003057E8" w:rsidRPr="003057E8" w:rsidRDefault="003057E8" w:rsidP="003057E8">
      <w:pPr>
        <w:pStyle w:val="PL"/>
        <w:rPr>
          <w:snapToGrid w:val="0"/>
        </w:rPr>
      </w:pPr>
      <w:r w:rsidRPr="003057E8">
        <w:rPr>
          <w:snapToGrid w:val="0"/>
        </w:rPr>
        <w:tab/>
      </w:r>
      <w:r w:rsidRPr="003057E8">
        <w:rPr>
          <w:snapToGrid w:val="0"/>
        </w:rPr>
        <w:tab/>
        <w:t>&lt;/DeviceInfo&gt;</w:t>
      </w:r>
    </w:p>
    <w:p w14:paraId="256F7458" w14:textId="77777777" w:rsidR="003057E8" w:rsidRPr="003057E8" w:rsidRDefault="003057E8" w:rsidP="003057E8">
      <w:pPr>
        <w:pStyle w:val="PL"/>
        <w:rPr>
          <w:snapToGrid w:val="0"/>
        </w:rPr>
      </w:pPr>
      <w:r w:rsidRPr="003057E8">
        <w:rPr>
          <w:snapToGrid w:val="0"/>
        </w:rPr>
        <w:tab/>
        <w:t>&lt;/configData&gt;</w:t>
      </w:r>
    </w:p>
    <w:p w14:paraId="3FCF13F5" w14:textId="77777777" w:rsidR="003057E8" w:rsidRPr="003057E8" w:rsidRDefault="003057E8" w:rsidP="003057E8">
      <w:pPr>
        <w:pStyle w:val="PL"/>
        <w:rPr>
          <w:snapToGrid w:val="0"/>
        </w:rPr>
      </w:pPr>
      <w:r w:rsidRPr="003057E8">
        <w:rPr>
          <w:snapToGrid w:val="0"/>
        </w:rPr>
        <w:tab/>
        <w:t>&lt;fileFooter dateTime=</w:t>
      </w:r>
      <w:r w:rsidR="002D2515">
        <w:rPr>
          <w:snapToGrid w:val="0"/>
        </w:rPr>
        <w:t>"</w:t>
      </w:r>
      <w:r w:rsidRPr="003057E8">
        <w:rPr>
          <w:snapToGrid w:val="0"/>
        </w:rPr>
        <w:t>2000-03-01T14:15:00+02:00</w:t>
      </w:r>
      <w:r w:rsidR="002D2515">
        <w:rPr>
          <w:snapToGrid w:val="0"/>
        </w:rPr>
        <w:t>"</w:t>
      </w:r>
      <w:r w:rsidRPr="003057E8">
        <w:rPr>
          <w:snapToGrid w:val="0"/>
        </w:rPr>
        <w:t>&gt;</w:t>
      </w:r>
    </w:p>
    <w:p w14:paraId="063D7C7E" w14:textId="77777777" w:rsidR="003057E8" w:rsidRPr="003057E8" w:rsidRDefault="003057E8" w:rsidP="003057E8">
      <w:pPr>
        <w:pStyle w:val="PL"/>
        <w:rPr>
          <w:snapToGrid w:val="0"/>
        </w:rPr>
      </w:pPr>
      <w:r w:rsidRPr="003057E8">
        <w:rPr>
          <w:snapToGrid w:val="0"/>
        </w:rPr>
        <w:tab/>
        <w:t>&lt;/fileFooter&gt;</w:t>
      </w:r>
    </w:p>
    <w:p w14:paraId="7FDDA31E" w14:textId="77777777" w:rsidR="00C7482E" w:rsidRPr="003057E8" w:rsidRDefault="003057E8" w:rsidP="003057E8">
      <w:pPr>
        <w:pStyle w:val="PL"/>
        <w:rPr>
          <w:snapToGrid w:val="0"/>
        </w:rPr>
      </w:pPr>
      <w:r w:rsidRPr="003057E8">
        <w:rPr>
          <w:snapToGrid w:val="0"/>
        </w:rPr>
        <w:t>&lt;/configDataFile&gt;</w:t>
      </w:r>
    </w:p>
    <w:p w14:paraId="74C7C2B0" w14:textId="77777777" w:rsidR="00C7482E" w:rsidRPr="00C7482E" w:rsidRDefault="00C7482E" w:rsidP="00C7482E">
      <w:pPr>
        <w:pStyle w:val="PL"/>
        <w:rPr>
          <w:snapToGrid w:val="0"/>
        </w:rPr>
      </w:pPr>
    </w:p>
    <w:p w14:paraId="2E84BF77" w14:textId="77777777" w:rsidR="004A3549" w:rsidRDefault="00C23500" w:rsidP="00C23500">
      <w:pPr>
        <w:pStyle w:val="Heading1"/>
      </w:pPr>
      <w:bookmarkStart w:id="27" w:name="_Toc295905399"/>
      <w:r>
        <w:t>A.</w:t>
      </w:r>
      <w:r w:rsidR="00305903">
        <w:t>2</w:t>
      </w:r>
      <w:r>
        <w:tab/>
      </w:r>
      <w:r w:rsidRPr="00FC05A5">
        <w:t xml:space="preserve">XML schema based </w:t>
      </w:r>
      <w:r>
        <w:t>PM data file</w:t>
      </w:r>
      <w:bookmarkEnd w:id="27"/>
    </w:p>
    <w:p w14:paraId="35B216DE" w14:textId="77777777" w:rsidR="00C7482E" w:rsidRDefault="00936219" w:rsidP="00936219">
      <w:pPr>
        <w:rPr>
          <w:snapToGrid w:val="0"/>
        </w:rPr>
      </w:pPr>
      <w:r>
        <w:rPr>
          <w:snapToGrid w:val="0"/>
        </w:rPr>
        <w:t>For the purposes of the present document the examples in TS 32.435 [8] Annex A apply.</w:t>
      </w:r>
    </w:p>
    <w:p w14:paraId="0C2405F0" w14:textId="77777777" w:rsidR="00C7482E" w:rsidRPr="00C7482E" w:rsidRDefault="00C7482E" w:rsidP="00936219">
      <w:pPr>
        <w:rPr>
          <w:snapToGrid w:val="0"/>
        </w:rPr>
      </w:pPr>
    </w:p>
    <w:p w14:paraId="5D048002" w14:textId="77777777" w:rsidR="004A3549" w:rsidRDefault="00C23500">
      <w:pPr>
        <w:pStyle w:val="Heading8"/>
      </w:pPr>
      <w:r>
        <w:br w:type="page"/>
      </w:r>
      <w:bookmarkStart w:id="28" w:name="_Toc295905400"/>
      <w:r w:rsidR="009E0CF4">
        <w:lastRenderedPageBreak/>
        <w:t>Annex B</w:t>
      </w:r>
      <w:r w:rsidR="004A3549">
        <w:t xml:space="preserve"> (informative):</w:t>
      </w:r>
      <w:r w:rsidR="004A3549">
        <w:br/>
      </w:r>
      <w:r w:rsidR="00744227">
        <w:t>Void</w:t>
      </w:r>
      <w:bookmarkEnd w:id="28"/>
    </w:p>
    <w:p w14:paraId="10AFB2EF" w14:textId="77777777" w:rsidR="004A3549" w:rsidRDefault="004A3549">
      <w:pPr>
        <w:pStyle w:val="Heading8"/>
      </w:pPr>
      <w:bookmarkStart w:id="29" w:name="historyclause"/>
      <w:r>
        <w:br w:type="page"/>
      </w:r>
      <w:bookmarkStart w:id="30" w:name="_Toc295905401"/>
      <w:r w:rsidR="009E0CF4">
        <w:lastRenderedPageBreak/>
        <w:t xml:space="preserve">Annex </w:t>
      </w:r>
      <w:r w:rsidR="00A33C13">
        <w:t>C</w:t>
      </w:r>
      <w:r>
        <w:t xml:space="preserve"> (informative):</w:t>
      </w:r>
      <w:r>
        <w:br/>
        <w:t>Change history</w:t>
      </w:r>
      <w:bookmarkEnd w:id="30"/>
    </w:p>
    <w:p w14:paraId="3F702502" w14:textId="77777777" w:rsidR="0009583F" w:rsidRPr="0009583F" w:rsidRDefault="0009583F" w:rsidP="0009583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196F75E4" w14:textId="77777777">
        <w:trPr>
          <w:cantSplit/>
        </w:trPr>
        <w:tc>
          <w:tcPr>
            <w:tcW w:w="9356" w:type="dxa"/>
            <w:gridSpan w:val="8"/>
            <w:tcBorders>
              <w:bottom w:val="nil"/>
            </w:tcBorders>
            <w:shd w:val="solid" w:color="FFFFFF" w:fill="auto"/>
          </w:tcPr>
          <w:bookmarkEnd w:id="29"/>
          <w:p w14:paraId="4C48A1AE" w14:textId="77777777" w:rsidR="004A3549" w:rsidRDefault="004A3549">
            <w:pPr>
              <w:pStyle w:val="TAL"/>
              <w:jc w:val="center"/>
              <w:rPr>
                <w:b/>
                <w:sz w:val="16"/>
              </w:rPr>
            </w:pPr>
            <w:r>
              <w:rPr>
                <w:b/>
              </w:rPr>
              <w:t>Change history</w:t>
            </w:r>
          </w:p>
        </w:tc>
      </w:tr>
      <w:tr w:rsidR="004A3549" w14:paraId="76E44530" w14:textId="77777777">
        <w:tc>
          <w:tcPr>
            <w:tcW w:w="800" w:type="dxa"/>
            <w:shd w:val="pct10" w:color="auto" w:fill="FFFFFF"/>
          </w:tcPr>
          <w:p w14:paraId="640A71F6" w14:textId="77777777" w:rsidR="004A3549" w:rsidRDefault="004A3549">
            <w:pPr>
              <w:pStyle w:val="TAL"/>
              <w:rPr>
                <w:b/>
                <w:sz w:val="16"/>
              </w:rPr>
            </w:pPr>
            <w:r>
              <w:rPr>
                <w:b/>
                <w:sz w:val="16"/>
              </w:rPr>
              <w:t>Date</w:t>
            </w:r>
          </w:p>
        </w:tc>
        <w:tc>
          <w:tcPr>
            <w:tcW w:w="800" w:type="dxa"/>
            <w:shd w:val="pct10" w:color="auto" w:fill="FFFFFF"/>
          </w:tcPr>
          <w:p w14:paraId="7FC2C4CD" w14:textId="77777777" w:rsidR="004A3549" w:rsidRDefault="004A3549">
            <w:pPr>
              <w:pStyle w:val="TAL"/>
              <w:rPr>
                <w:b/>
                <w:sz w:val="16"/>
              </w:rPr>
            </w:pPr>
            <w:r>
              <w:rPr>
                <w:b/>
                <w:sz w:val="16"/>
              </w:rPr>
              <w:t>TSG #</w:t>
            </w:r>
          </w:p>
        </w:tc>
        <w:tc>
          <w:tcPr>
            <w:tcW w:w="901" w:type="dxa"/>
            <w:shd w:val="pct10" w:color="auto" w:fill="FFFFFF"/>
          </w:tcPr>
          <w:p w14:paraId="6E04F5E3" w14:textId="77777777" w:rsidR="004A3549" w:rsidRDefault="004A3549">
            <w:pPr>
              <w:pStyle w:val="TAL"/>
              <w:rPr>
                <w:b/>
                <w:sz w:val="16"/>
              </w:rPr>
            </w:pPr>
            <w:r>
              <w:rPr>
                <w:b/>
                <w:sz w:val="16"/>
              </w:rPr>
              <w:t>TSG Doc.</w:t>
            </w:r>
          </w:p>
        </w:tc>
        <w:tc>
          <w:tcPr>
            <w:tcW w:w="426" w:type="dxa"/>
            <w:shd w:val="pct10" w:color="auto" w:fill="FFFFFF"/>
          </w:tcPr>
          <w:p w14:paraId="4F5A0AC3" w14:textId="77777777" w:rsidR="004A3549" w:rsidRDefault="004A3549">
            <w:pPr>
              <w:pStyle w:val="TAL"/>
              <w:rPr>
                <w:b/>
                <w:sz w:val="16"/>
              </w:rPr>
            </w:pPr>
            <w:r>
              <w:rPr>
                <w:b/>
                <w:sz w:val="16"/>
              </w:rPr>
              <w:t>CR</w:t>
            </w:r>
          </w:p>
        </w:tc>
        <w:tc>
          <w:tcPr>
            <w:tcW w:w="428" w:type="dxa"/>
            <w:shd w:val="pct10" w:color="auto" w:fill="FFFFFF"/>
          </w:tcPr>
          <w:p w14:paraId="4C5BBA13" w14:textId="77777777" w:rsidR="004A3549" w:rsidRDefault="004A3549">
            <w:pPr>
              <w:pStyle w:val="TAL"/>
              <w:rPr>
                <w:b/>
                <w:sz w:val="16"/>
              </w:rPr>
            </w:pPr>
            <w:r>
              <w:rPr>
                <w:b/>
                <w:sz w:val="16"/>
              </w:rPr>
              <w:t>Rev</w:t>
            </w:r>
          </w:p>
        </w:tc>
        <w:tc>
          <w:tcPr>
            <w:tcW w:w="4867" w:type="dxa"/>
            <w:shd w:val="pct10" w:color="auto" w:fill="FFFFFF"/>
          </w:tcPr>
          <w:p w14:paraId="75FE3F91" w14:textId="77777777" w:rsidR="004A3549" w:rsidRDefault="004A3549">
            <w:pPr>
              <w:pStyle w:val="TAL"/>
              <w:rPr>
                <w:b/>
                <w:sz w:val="16"/>
              </w:rPr>
            </w:pPr>
            <w:r>
              <w:rPr>
                <w:b/>
                <w:sz w:val="16"/>
              </w:rPr>
              <w:t>Subject/Comment</w:t>
            </w:r>
          </w:p>
        </w:tc>
        <w:tc>
          <w:tcPr>
            <w:tcW w:w="567" w:type="dxa"/>
            <w:shd w:val="pct10" w:color="auto" w:fill="FFFFFF"/>
          </w:tcPr>
          <w:p w14:paraId="35D9A79F" w14:textId="77777777" w:rsidR="004A3549" w:rsidRDefault="004A3549">
            <w:pPr>
              <w:pStyle w:val="TAL"/>
              <w:rPr>
                <w:b/>
                <w:sz w:val="16"/>
              </w:rPr>
            </w:pPr>
            <w:r>
              <w:rPr>
                <w:b/>
                <w:sz w:val="16"/>
              </w:rPr>
              <w:t>Old</w:t>
            </w:r>
          </w:p>
        </w:tc>
        <w:tc>
          <w:tcPr>
            <w:tcW w:w="567" w:type="dxa"/>
            <w:shd w:val="pct10" w:color="auto" w:fill="FFFFFF"/>
          </w:tcPr>
          <w:p w14:paraId="7A0041AB" w14:textId="77777777" w:rsidR="004A3549" w:rsidRDefault="004A3549">
            <w:pPr>
              <w:pStyle w:val="TAL"/>
              <w:rPr>
                <w:b/>
                <w:sz w:val="16"/>
              </w:rPr>
            </w:pPr>
            <w:r>
              <w:rPr>
                <w:b/>
                <w:sz w:val="16"/>
              </w:rPr>
              <w:t>New</w:t>
            </w:r>
          </w:p>
        </w:tc>
      </w:tr>
      <w:tr w:rsidR="00C23500" w14:paraId="5F739157" w14:textId="77777777">
        <w:tc>
          <w:tcPr>
            <w:tcW w:w="800" w:type="dxa"/>
            <w:shd w:val="solid" w:color="FFFFFF" w:fill="auto"/>
          </w:tcPr>
          <w:p w14:paraId="2E3F3D3F" w14:textId="77777777" w:rsidR="00C23500" w:rsidRDefault="009E0CF4">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shd w:val="solid" w:color="FFFFFF" w:fill="auto"/>
          </w:tcPr>
          <w:p w14:paraId="4B1D68A3" w14:textId="77777777" w:rsidR="00C23500" w:rsidRDefault="009E0CF4">
            <w:pPr>
              <w:spacing w:after="0"/>
              <w:rPr>
                <w:rFonts w:ascii="Arial" w:hAnsi="Arial"/>
                <w:snapToGrid w:val="0"/>
                <w:color w:val="000000"/>
                <w:sz w:val="16"/>
                <w:lang w:val="en-AU"/>
              </w:rPr>
            </w:pPr>
            <w:r>
              <w:rPr>
                <w:rFonts w:ascii="Arial" w:hAnsi="Arial"/>
                <w:snapToGrid w:val="0"/>
                <w:color w:val="000000"/>
                <w:sz w:val="16"/>
                <w:lang w:val="en-AU"/>
              </w:rPr>
              <w:t>SA#44</w:t>
            </w:r>
          </w:p>
        </w:tc>
        <w:tc>
          <w:tcPr>
            <w:tcW w:w="901" w:type="dxa"/>
            <w:shd w:val="solid" w:color="FFFFFF" w:fill="auto"/>
          </w:tcPr>
          <w:p w14:paraId="42440B62" w14:textId="77777777" w:rsidR="00C23500" w:rsidRDefault="009E0CF4">
            <w:pPr>
              <w:spacing w:after="0"/>
              <w:rPr>
                <w:rFonts w:ascii="Arial" w:hAnsi="Arial"/>
                <w:snapToGrid w:val="0"/>
                <w:color w:val="000000"/>
                <w:sz w:val="16"/>
                <w:lang w:val="en-AU"/>
              </w:rPr>
            </w:pPr>
            <w:r>
              <w:rPr>
                <w:rFonts w:ascii="Arial" w:hAnsi="Arial"/>
                <w:snapToGrid w:val="0"/>
                <w:color w:val="000000"/>
                <w:sz w:val="16"/>
                <w:lang w:val="en-AU"/>
              </w:rPr>
              <w:t>SP-090302</w:t>
            </w:r>
          </w:p>
        </w:tc>
        <w:tc>
          <w:tcPr>
            <w:tcW w:w="426" w:type="dxa"/>
            <w:shd w:val="solid" w:color="FFFFFF" w:fill="auto"/>
          </w:tcPr>
          <w:p w14:paraId="47758418" w14:textId="77777777" w:rsidR="00C23500" w:rsidRDefault="009E0CF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0259703A" w14:textId="77777777" w:rsidR="00C23500" w:rsidRDefault="009E0CF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3C331CF0" w14:textId="77777777" w:rsidR="00C23500" w:rsidRDefault="009E0CF4">
            <w:pPr>
              <w:spacing w:after="0"/>
              <w:rPr>
                <w:rFonts w:ascii="Arial" w:hAnsi="Arial"/>
                <w:snapToGrid w:val="0"/>
                <w:color w:val="000000"/>
                <w:sz w:val="16"/>
                <w:lang w:val="en-AU"/>
              </w:rPr>
            </w:pPr>
            <w:r>
              <w:rPr>
                <w:rFonts w:ascii="Arial" w:hAnsi="Arial"/>
                <w:snapToGrid w:val="0"/>
                <w:color w:val="000000"/>
                <w:sz w:val="16"/>
                <w:lang w:val="en-AU"/>
              </w:rPr>
              <w:t>Presentation for information and approval</w:t>
            </w:r>
          </w:p>
        </w:tc>
        <w:tc>
          <w:tcPr>
            <w:tcW w:w="567" w:type="dxa"/>
            <w:shd w:val="solid" w:color="FFFFFF" w:fill="auto"/>
          </w:tcPr>
          <w:p w14:paraId="0FEA020D" w14:textId="77777777" w:rsidR="00C23500" w:rsidRDefault="009E0CF4">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1F5D758E" w14:textId="77777777" w:rsidR="00C23500" w:rsidRDefault="00942CFB">
            <w:pPr>
              <w:spacing w:after="0"/>
              <w:rPr>
                <w:rFonts w:ascii="Arial" w:hAnsi="Arial"/>
                <w:snapToGrid w:val="0"/>
                <w:color w:val="000000"/>
                <w:sz w:val="16"/>
                <w:lang w:val="en-AU"/>
              </w:rPr>
            </w:pPr>
            <w:r>
              <w:rPr>
                <w:rFonts w:ascii="Arial" w:hAnsi="Arial"/>
                <w:snapToGrid w:val="0"/>
                <w:color w:val="000000"/>
                <w:sz w:val="16"/>
                <w:lang w:val="en-AU"/>
              </w:rPr>
              <w:t>8.0.0</w:t>
            </w:r>
          </w:p>
        </w:tc>
      </w:tr>
      <w:tr w:rsidR="002B2D15" w14:paraId="0EC6FFAA" w14:textId="77777777" w:rsidTr="00FA24C1">
        <w:tc>
          <w:tcPr>
            <w:tcW w:w="800" w:type="dxa"/>
            <w:shd w:val="solid" w:color="FFFFFF" w:fill="auto"/>
          </w:tcPr>
          <w:p w14:paraId="6F9B9EC1"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2009-09</w:t>
            </w:r>
          </w:p>
        </w:tc>
        <w:tc>
          <w:tcPr>
            <w:tcW w:w="800" w:type="dxa"/>
            <w:shd w:val="solid" w:color="FFFFFF" w:fill="auto"/>
          </w:tcPr>
          <w:p w14:paraId="40263E63"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SA#45</w:t>
            </w:r>
          </w:p>
        </w:tc>
        <w:tc>
          <w:tcPr>
            <w:tcW w:w="901" w:type="dxa"/>
            <w:shd w:val="solid" w:color="FFFFFF" w:fill="auto"/>
          </w:tcPr>
          <w:p w14:paraId="16342193"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SP-090534</w:t>
            </w:r>
          </w:p>
        </w:tc>
        <w:tc>
          <w:tcPr>
            <w:tcW w:w="426" w:type="dxa"/>
            <w:shd w:val="solid" w:color="FFFFFF" w:fill="auto"/>
            <w:vAlign w:val="bottom"/>
          </w:tcPr>
          <w:p w14:paraId="68F8D46C" w14:textId="77777777" w:rsidR="002B2D15" w:rsidRDefault="00744227">
            <w:pPr>
              <w:spacing w:after="0"/>
              <w:rPr>
                <w:rFonts w:ascii="Arial" w:hAnsi="Arial"/>
                <w:snapToGrid w:val="0"/>
                <w:color w:val="000000"/>
                <w:sz w:val="16"/>
                <w:lang w:val="en-AU"/>
              </w:rPr>
            </w:pPr>
            <w:r>
              <w:rPr>
                <w:rFonts w:ascii="Arial" w:hAnsi="Arial"/>
                <w:snapToGrid w:val="0"/>
                <w:color w:val="000000"/>
                <w:sz w:val="16"/>
                <w:lang w:val="en-AU"/>
              </w:rPr>
              <w:t>00</w:t>
            </w:r>
            <w:r w:rsidR="002B2D15" w:rsidRPr="002B2D15">
              <w:rPr>
                <w:rFonts w:ascii="Arial" w:hAnsi="Arial"/>
                <w:snapToGrid w:val="0"/>
                <w:color w:val="000000"/>
                <w:sz w:val="16"/>
                <w:lang w:val="en-AU"/>
              </w:rPr>
              <w:t>1</w:t>
            </w:r>
          </w:p>
        </w:tc>
        <w:tc>
          <w:tcPr>
            <w:tcW w:w="428" w:type="dxa"/>
            <w:shd w:val="solid" w:color="FFFFFF" w:fill="auto"/>
            <w:vAlign w:val="bottom"/>
          </w:tcPr>
          <w:p w14:paraId="2CFA3323" w14:textId="77777777" w:rsidR="002B2D15" w:rsidRDefault="002B2D15">
            <w:pPr>
              <w:spacing w:after="0"/>
              <w:jc w:val="both"/>
              <w:rPr>
                <w:rFonts w:ascii="Arial" w:hAnsi="Arial"/>
                <w:snapToGrid w:val="0"/>
                <w:color w:val="000000"/>
                <w:sz w:val="16"/>
                <w:lang w:val="en-AU"/>
              </w:rPr>
            </w:pPr>
            <w:r w:rsidRPr="002B2D15">
              <w:rPr>
                <w:rFonts w:ascii="Arial" w:hAnsi="Arial"/>
                <w:snapToGrid w:val="0"/>
                <w:color w:val="000000"/>
                <w:sz w:val="16"/>
                <w:lang w:val="en-AU"/>
              </w:rPr>
              <w:t>-</w:t>
            </w:r>
          </w:p>
        </w:tc>
        <w:tc>
          <w:tcPr>
            <w:tcW w:w="4867" w:type="dxa"/>
            <w:shd w:val="solid" w:color="FFFFFF" w:fill="auto"/>
            <w:vAlign w:val="bottom"/>
          </w:tcPr>
          <w:p w14:paraId="1588A1E1" w14:textId="77777777" w:rsidR="002B2D15" w:rsidRDefault="002B2D15">
            <w:pPr>
              <w:spacing w:after="0"/>
              <w:rPr>
                <w:rFonts w:ascii="Arial" w:hAnsi="Arial"/>
                <w:snapToGrid w:val="0"/>
                <w:color w:val="000000"/>
                <w:sz w:val="16"/>
                <w:lang w:val="en-AU"/>
              </w:rPr>
            </w:pPr>
            <w:r w:rsidRPr="002B2D15">
              <w:rPr>
                <w:rFonts w:ascii="Arial" w:hAnsi="Arial"/>
                <w:snapToGrid w:val="0"/>
                <w:color w:val="000000"/>
                <w:sz w:val="16"/>
                <w:lang w:val="en-AU"/>
              </w:rPr>
              <w:t>Correct global modifier of XML file for CM to instance specific modifier</w:t>
            </w:r>
          </w:p>
        </w:tc>
        <w:tc>
          <w:tcPr>
            <w:tcW w:w="567" w:type="dxa"/>
            <w:shd w:val="solid" w:color="FFFFFF" w:fill="auto"/>
          </w:tcPr>
          <w:p w14:paraId="35B6F840"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475E7BFA"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8.1.0</w:t>
            </w:r>
          </w:p>
        </w:tc>
      </w:tr>
      <w:tr w:rsidR="002B2D15" w14:paraId="3BBABE79" w14:textId="77777777" w:rsidTr="00FA24C1">
        <w:tc>
          <w:tcPr>
            <w:tcW w:w="800" w:type="dxa"/>
            <w:shd w:val="solid" w:color="FFFFFF" w:fill="auto"/>
          </w:tcPr>
          <w:p w14:paraId="034AC812"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2009-09</w:t>
            </w:r>
          </w:p>
        </w:tc>
        <w:tc>
          <w:tcPr>
            <w:tcW w:w="800" w:type="dxa"/>
            <w:shd w:val="solid" w:color="FFFFFF" w:fill="auto"/>
          </w:tcPr>
          <w:p w14:paraId="66EA0D90"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SA#45</w:t>
            </w:r>
          </w:p>
        </w:tc>
        <w:tc>
          <w:tcPr>
            <w:tcW w:w="901" w:type="dxa"/>
            <w:shd w:val="solid" w:color="FFFFFF" w:fill="auto"/>
          </w:tcPr>
          <w:p w14:paraId="3C1741E7"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SP-090534</w:t>
            </w:r>
          </w:p>
        </w:tc>
        <w:tc>
          <w:tcPr>
            <w:tcW w:w="426" w:type="dxa"/>
            <w:shd w:val="solid" w:color="FFFFFF" w:fill="auto"/>
            <w:vAlign w:val="bottom"/>
          </w:tcPr>
          <w:p w14:paraId="63481DAC" w14:textId="77777777" w:rsidR="002B2D15" w:rsidRDefault="00744227">
            <w:pPr>
              <w:spacing w:after="0"/>
              <w:rPr>
                <w:rFonts w:ascii="Arial" w:hAnsi="Arial"/>
                <w:snapToGrid w:val="0"/>
                <w:color w:val="000000"/>
                <w:sz w:val="16"/>
                <w:lang w:val="en-AU"/>
              </w:rPr>
            </w:pPr>
            <w:r>
              <w:rPr>
                <w:rFonts w:ascii="Arial" w:hAnsi="Arial"/>
                <w:snapToGrid w:val="0"/>
                <w:color w:val="000000"/>
                <w:sz w:val="16"/>
                <w:lang w:val="en-AU"/>
              </w:rPr>
              <w:t>00</w:t>
            </w:r>
            <w:r w:rsidR="002B2D15" w:rsidRPr="002B2D15">
              <w:rPr>
                <w:rFonts w:ascii="Arial" w:hAnsi="Arial"/>
                <w:snapToGrid w:val="0"/>
                <w:color w:val="000000"/>
                <w:sz w:val="16"/>
                <w:lang w:val="en-AU"/>
              </w:rPr>
              <w:t>2</w:t>
            </w:r>
          </w:p>
        </w:tc>
        <w:tc>
          <w:tcPr>
            <w:tcW w:w="428" w:type="dxa"/>
            <w:shd w:val="solid" w:color="FFFFFF" w:fill="auto"/>
            <w:vAlign w:val="bottom"/>
          </w:tcPr>
          <w:p w14:paraId="60A738C2" w14:textId="77777777" w:rsidR="002B2D15" w:rsidRDefault="002B2D15">
            <w:pPr>
              <w:spacing w:after="0"/>
              <w:jc w:val="both"/>
              <w:rPr>
                <w:rFonts w:ascii="Arial" w:hAnsi="Arial"/>
                <w:snapToGrid w:val="0"/>
                <w:color w:val="000000"/>
                <w:sz w:val="16"/>
                <w:lang w:val="en-AU"/>
              </w:rPr>
            </w:pPr>
            <w:r w:rsidRPr="002B2D15">
              <w:rPr>
                <w:rFonts w:ascii="Arial" w:hAnsi="Arial"/>
                <w:snapToGrid w:val="0"/>
                <w:color w:val="000000"/>
                <w:sz w:val="16"/>
                <w:lang w:val="en-AU"/>
              </w:rPr>
              <w:t>-</w:t>
            </w:r>
          </w:p>
        </w:tc>
        <w:tc>
          <w:tcPr>
            <w:tcW w:w="4867" w:type="dxa"/>
            <w:shd w:val="solid" w:color="FFFFFF" w:fill="auto"/>
            <w:vAlign w:val="bottom"/>
          </w:tcPr>
          <w:p w14:paraId="0A394C30" w14:textId="77777777" w:rsidR="002B2D15" w:rsidRDefault="002B2D15">
            <w:pPr>
              <w:spacing w:after="0"/>
              <w:rPr>
                <w:rFonts w:ascii="Arial" w:hAnsi="Arial"/>
                <w:snapToGrid w:val="0"/>
                <w:color w:val="000000"/>
                <w:sz w:val="16"/>
                <w:lang w:val="en-AU"/>
              </w:rPr>
            </w:pPr>
            <w:r w:rsidRPr="002B2D15">
              <w:rPr>
                <w:rFonts w:ascii="Arial" w:hAnsi="Arial"/>
                <w:snapToGrid w:val="0"/>
                <w:color w:val="000000"/>
                <w:sz w:val="16"/>
                <w:lang w:val="en-AU"/>
              </w:rPr>
              <w:t>Correct FAPService.{i}.Transport.Security.Secret.{i}. object defnitions</w:t>
            </w:r>
          </w:p>
        </w:tc>
        <w:tc>
          <w:tcPr>
            <w:tcW w:w="567" w:type="dxa"/>
            <w:shd w:val="solid" w:color="FFFFFF" w:fill="auto"/>
          </w:tcPr>
          <w:p w14:paraId="532C7B84"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6C8B6BFD"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8.1.0</w:t>
            </w:r>
          </w:p>
        </w:tc>
      </w:tr>
      <w:tr w:rsidR="002B2D15" w14:paraId="632C3A46" w14:textId="77777777" w:rsidTr="00FA24C1">
        <w:tc>
          <w:tcPr>
            <w:tcW w:w="800" w:type="dxa"/>
            <w:shd w:val="solid" w:color="FFFFFF" w:fill="auto"/>
          </w:tcPr>
          <w:p w14:paraId="062A01A6"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2009-09</w:t>
            </w:r>
          </w:p>
        </w:tc>
        <w:tc>
          <w:tcPr>
            <w:tcW w:w="800" w:type="dxa"/>
            <w:shd w:val="solid" w:color="FFFFFF" w:fill="auto"/>
          </w:tcPr>
          <w:p w14:paraId="148E010B"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SA#45</w:t>
            </w:r>
          </w:p>
        </w:tc>
        <w:tc>
          <w:tcPr>
            <w:tcW w:w="901" w:type="dxa"/>
            <w:shd w:val="solid" w:color="FFFFFF" w:fill="auto"/>
          </w:tcPr>
          <w:p w14:paraId="26CABE44"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SP-090539</w:t>
            </w:r>
          </w:p>
        </w:tc>
        <w:tc>
          <w:tcPr>
            <w:tcW w:w="426" w:type="dxa"/>
            <w:shd w:val="solid" w:color="FFFFFF" w:fill="auto"/>
            <w:vAlign w:val="bottom"/>
          </w:tcPr>
          <w:p w14:paraId="4AF2042E" w14:textId="77777777" w:rsidR="002B2D15" w:rsidRDefault="00744227">
            <w:pPr>
              <w:spacing w:after="0"/>
              <w:rPr>
                <w:rFonts w:ascii="Arial" w:hAnsi="Arial"/>
                <w:snapToGrid w:val="0"/>
                <w:color w:val="000000"/>
                <w:sz w:val="16"/>
                <w:lang w:val="en-AU"/>
              </w:rPr>
            </w:pPr>
            <w:r>
              <w:rPr>
                <w:rFonts w:ascii="Arial" w:hAnsi="Arial"/>
                <w:snapToGrid w:val="0"/>
                <w:color w:val="000000"/>
                <w:sz w:val="16"/>
                <w:lang w:val="en-AU"/>
              </w:rPr>
              <w:t>00</w:t>
            </w:r>
            <w:r w:rsidR="002B2D15" w:rsidRPr="002B2D15">
              <w:rPr>
                <w:rFonts w:ascii="Arial" w:hAnsi="Arial"/>
                <w:snapToGrid w:val="0"/>
                <w:color w:val="000000"/>
                <w:sz w:val="16"/>
                <w:lang w:val="en-AU"/>
              </w:rPr>
              <w:t>3</w:t>
            </w:r>
          </w:p>
        </w:tc>
        <w:tc>
          <w:tcPr>
            <w:tcW w:w="428" w:type="dxa"/>
            <w:shd w:val="solid" w:color="FFFFFF" w:fill="auto"/>
            <w:vAlign w:val="bottom"/>
          </w:tcPr>
          <w:p w14:paraId="41972B82" w14:textId="77777777" w:rsidR="002B2D15" w:rsidRDefault="002B2D15">
            <w:pPr>
              <w:spacing w:after="0"/>
              <w:jc w:val="both"/>
              <w:rPr>
                <w:rFonts w:ascii="Arial" w:hAnsi="Arial"/>
                <w:snapToGrid w:val="0"/>
                <w:color w:val="000000"/>
                <w:sz w:val="16"/>
                <w:lang w:val="en-AU"/>
              </w:rPr>
            </w:pPr>
            <w:r w:rsidRPr="002B2D15">
              <w:rPr>
                <w:rFonts w:ascii="Arial" w:hAnsi="Arial"/>
                <w:snapToGrid w:val="0"/>
                <w:color w:val="000000"/>
                <w:sz w:val="16"/>
                <w:lang w:val="en-AU"/>
              </w:rPr>
              <w:t>-</w:t>
            </w:r>
          </w:p>
        </w:tc>
        <w:tc>
          <w:tcPr>
            <w:tcW w:w="4867" w:type="dxa"/>
            <w:shd w:val="solid" w:color="FFFFFF" w:fill="auto"/>
            <w:vAlign w:val="bottom"/>
          </w:tcPr>
          <w:p w14:paraId="5F6CE90D" w14:textId="77777777" w:rsidR="002B2D15" w:rsidRDefault="002B2D15">
            <w:pPr>
              <w:spacing w:after="0"/>
              <w:rPr>
                <w:rFonts w:ascii="Arial" w:hAnsi="Arial"/>
                <w:snapToGrid w:val="0"/>
                <w:color w:val="000000"/>
                <w:sz w:val="16"/>
                <w:lang w:val="en-AU"/>
              </w:rPr>
            </w:pPr>
            <w:r w:rsidRPr="002B2D15">
              <w:rPr>
                <w:rFonts w:ascii="Arial" w:hAnsi="Arial"/>
                <w:snapToGrid w:val="0"/>
                <w:color w:val="000000"/>
                <w:sz w:val="16"/>
                <w:lang w:val="en-AU"/>
              </w:rPr>
              <w:t>Change CM file per contribution to BBF</w:t>
            </w:r>
          </w:p>
        </w:tc>
        <w:tc>
          <w:tcPr>
            <w:tcW w:w="567" w:type="dxa"/>
            <w:shd w:val="solid" w:color="FFFFFF" w:fill="auto"/>
          </w:tcPr>
          <w:p w14:paraId="703574DB"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4DD0ED4B" w14:textId="77777777" w:rsidR="002B2D15" w:rsidRDefault="002B2D15">
            <w:pPr>
              <w:spacing w:after="0"/>
              <w:rPr>
                <w:rFonts w:ascii="Arial" w:hAnsi="Arial"/>
                <w:snapToGrid w:val="0"/>
                <w:color w:val="000000"/>
                <w:sz w:val="16"/>
                <w:lang w:val="en-AU"/>
              </w:rPr>
            </w:pPr>
            <w:r>
              <w:rPr>
                <w:rFonts w:ascii="Arial" w:hAnsi="Arial"/>
                <w:snapToGrid w:val="0"/>
                <w:color w:val="000000"/>
                <w:sz w:val="16"/>
                <w:lang w:val="en-AU"/>
              </w:rPr>
              <w:t>8.1.0</w:t>
            </w:r>
          </w:p>
        </w:tc>
      </w:tr>
      <w:tr w:rsidR="00744227" w14:paraId="29E67C82" w14:textId="77777777" w:rsidTr="00FA24C1">
        <w:tc>
          <w:tcPr>
            <w:tcW w:w="800" w:type="dxa"/>
            <w:shd w:val="solid" w:color="FFFFFF" w:fill="auto"/>
          </w:tcPr>
          <w:p w14:paraId="32C47C14" w14:textId="77777777" w:rsidR="00744227" w:rsidRDefault="00744227">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36D8CD47" w14:textId="77777777" w:rsidR="00744227" w:rsidRDefault="00744227">
            <w:pPr>
              <w:spacing w:after="0"/>
              <w:rPr>
                <w:rFonts w:ascii="Arial" w:hAnsi="Arial"/>
                <w:snapToGrid w:val="0"/>
                <w:color w:val="000000"/>
                <w:sz w:val="16"/>
                <w:lang w:val="en-AU"/>
              </w:rPr>
            </w:pPr>
            <w:r>
              <w:rPr>
                <w:rFonts w:ascii="Arial" w:hAnsi="Arial"/>
                <w:snapToGrid w:val="0"/>
                <w:color w:val="000000"/>
                <w:sz w:val="16"/>
                <w:lang w:val="en-AU"/>
              </w:rPr>
              <w:t>SA-46</w:t>
            </w:r>
          </w:p>
        </w:tc>
        <w:tc>
          <w:tcPr>
            <w:tcW w:w="901" w:type="dxa"/>
            <w:shd w:val="solid" w:color="FFFFFF" w:fill="auto"/>
          </w:tcPr>
          <w:p w14:paraId="3647F79B" w14:textId="77777777" w:rsidR="00744227" w:rsidRDefault="00744227">
            <w:pPr>
              <w:spacing w:after="0"/>
              <w:rPr>
                <w:rFonts w:ascii="Arial" w:hAnsi="Arial"/>
                <w:snapToGrid w:val="0"/>
                <w:color w:val="000000"/>
                <w:sz w:val="16"/>
                <w:lang w:val="en-AU"/>
              </w:rPr>
            </w:pPr>
            <w:r>
              <w:rPr>
                <w:rFonts w:ascii="Arial" w:hAnsi="Arial"/>
                <w:snapToGrid w:val="0"/>
                <w:color w:val="000000"/>
                <w:sz w:val="16"/>
                <w:lang w:val="en-AU"/>
              </w:rPr>
              <w:t>SP-090719</w:t>
            </w:r>
          </w:p>
        </w:tc>
        <w:tc>
          <w:tcPr>
            <w:tcW w:w="426" w:type="dxa"/>
            <w:shd w:val="solid" w:color="FFFFFF" w:fill="auto"/>
            <w:vAlign w:val="bottom"/>
          </w:tcPr>
          <w:p w14:paraId="01F2D4D9" w14:textId="77777777" w:rsidR="00744227" w:rsidRPr="002B2D15" w:rsidRDefault="00744227">
            <w:pPr>
              <w:spacing w:after="0"/>
              <w:rPr>
                <w:rFonts w:ascii="Arial" w:hAnsi="Arial"/>
                <w:snapToGrid w:val="0"/>
                <w:color w:val="000000"/>
                <w:sz w:val="16"/>
                <w:lang w:val="en-AU"/>
              </w:rPr>
            </w:pPr>
            <w:r>
              <w:rPr>
                <w:rFonts w:ascii="Arial" w:hAnsi="Arial"/>
                <w:snapToGrid w:val="0"/>
                <w:color w:val="000000"/>
                <w:sz w:val="16"/>
                <w:lang w:val="en-AU"/>
              </w:rPr>
              <w:t>004</w:t>
            </w:r>
          </w:p>
        </w:tc>
        <w:tc>
          <w:tcPr>
            <w:tcW w:w="428" w:type="dxa"/>
            <w:shd w:val="solid" w:color="FFFFFF" w:fill="auto"/>
            <w:vAlign w:val="bottom"/>
          </w:tcPr>
          <w:p w14:paraId="5BDC2CA5" w14:textId="77777777" w:rsidR="00744227" w:rsidRPr="002B2D15" w:rsidRDefault="00744227">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vAlign w:val="bottom"/>
          </w:tcPr>
          <w:p w14:paraId="28A9AF67" w14:textId="77777777" w:rsidR="00744227" w:rsidRPr="00744227" w:rsidRDefault="00744227">
            <w:pPr>
              <w:spacing w:after="0"/>
              <w:rPr>
                <w:rFonts w:ascii="Arial" w:hAnsi="Arial"/>
                <w:snapToGrid w:val="0"/>
                <w:color w:val="000000"/>
                <w:sz w:val="16"/>
                <w:lang w:val="en-AU"/>
              </w:rPr>
            </w:pPr>
            <w:r w:rsidRPr="00744227">
              <w:rPr>
                <w:rFonts w:ascii="Arial" w:hAnsi="Arial"/>
                <w:snapToGrid w:val="0"/>
                <w:color w:val="000000"/>
                <w:sz w:val="16"/>
                <w:lang w:val="en-AU"/>
              </w:rPr>
              <w:t>Discontinuation of the maintenance of WSDL/XML schema folders</w:t>
            </w:r>
          </w:p>
        </w:tc>
        <w:tc>
          <w:tcPr>
            <w:tcW w:w="567" w:type="dxa"/>
            <w:shd w:val="solid" w:color="FFFFFF" w:fill="auto"/>
          </w:tcPr>
          <w:p w14:paraId="10BADDC2" w14:textId="77777777" w:rsidR="00744227" w:rsidRDefault="00744227">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shd w:val="solid" w:color="FFFFFF" w:fill="auto"/>
          </w:tcPr>
          <w:p w14:paraId="6BDA1F0F" w14:textId="77777777" w:rsidR="00744227" w:rsidRDefault="00744227">
            <w:pPr>
              <w:spacing w:after="0"/>
              <w:rPr>
                <w:rFonts w:ascii="Arial" w:hAnsi="Arial"/>
                <w:snapToGrid w:val="0"/>
                <w:color w:val="000000"/>
                <w:sz w:val="16"/>
                <w:lang w:val="en-AU"/>
              </w:rPr>
            </w:pPr>
            <w:r>
              <w:rPr>
                <w:rFonts w:ascii="Arial" w:hAnsi="Arial"/>
                <w:snapToGrid w:val="0"/>
                <w:color w:val="000000"/>
                <w:sz w:val="16"/>
                <w:lang w:val="en-AU"/>
              </w:rPr>
              <w:t>9.0.0</w:t>
            </w:r>
          </w:p>
        </w:tc>
      </w:tr>
      <w:tr w:rsidR="0074766C" w14:paraId="66A1AF2E" w14:textId="77777777" w:rsidTr="00FA24C1">
        <w:tc>
          <w:tcPr>
            <w:tcW w:w="800" w:type="dxa"/>
            <w:shd w:val="solid" w:color="FFFFFF" w:fill="auto"/>
          </w:tcPr>
          <w:p w14:paraId="0A435D06" w14:textId="77777777" w:rsidR="0074766C" w:rsidRDefault="001D5CE2">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14:paraId="555461D5" w14:textId="77777777" w:rsidR="0074766C" w:rsidRDefault="001D5CE2">
            <w:pPr>
              <w:spacing w:after="0"/>
              <w:rPr>
                <w:rFonts w:ascii="Arial" w:hAnsi="Arial"/>
                <w:snapToGrid w:val="0"/>
                <w:color w:val="000000"/>
                <w:sz w:val="16"/>
                <w:lang w:val="en-AU"/>
              </w:rPr>
            </w:pPr>
            <w:r>
              <w:rPr>
                <w:rFonts w:ascii="Arial" w:hAnsi="Arial"/>
                <w:snapToGrid w:val="0"/>
                <w:color w:val="000000"/>
                <w:sz w:val="16"/>
                <w:lang w:val="en-AU"/>
              </w:rPr>
              <w:t>SA#47</w:t>
            </w:r>
          </w:p>
        </w:tc>
        <w:tc>
          <w:tcPr>
            <w:tcW w:w="901" w:type="dxa"/>
            <w:shd w:val="solid" w:color="FFFFFF" w:fill="auto"/>
          </w:tcPr>
          <w:p w14:paraId="2139FA21" w14:textId="77777777" w:rsidR="0074766C" w:rsidRDefault="001D5CE2">
            <w:pPr>
              <w:spacing w:after="0"/>
              <w:rPr>
                <w:rFonts w:ascii="Arial" w:hAnsi="Arial"/>
                <w:snapToGrid w:val="0"/>
                <w:color w:val="000000"/>
                <w:sz w:val="16"/>
                <w:lang w:val="en-AU"/>
              </w:rPr>
            </w:pPr>
            <w:r>
              <w:rPr>
                <w:rFonts w:ascii="Arial" w:hAnsi="Arial"/>
                <w:snapToGrid w:val="0"/>
                <w:color w:val="000000"/>
                <w:sz w:val="16"/>
                <w:lang w:val="en-AU"/>
              </w:rPr>
              <w:t>SP-100035</w:t>
            </w:r>
          </w:p>
        </w:tc>
        <w:tc>
          <w:tcPr>
            <w:tcW w:w="426" w:type="dxa"/>
            <w:shd w:val="solid" w:color="FFFFFF" w:fill="auto"/>
            <w:vAlign w:val="bottom"/>
          </w:tcPr>
          <w:p w14:paraId="483D7DFC" w14:textId="77777777" w:rsidR="0074766C" w:rsidRDefault="001D5CE2">
            <w:pPr>
              <w:spacing w:after="0"/>
              <w:rPr>
                <w:rFonts w:ascii="Arial" w:hAnsi="Arial"/>
                <w:snapToGrid w:val="0"/>
                <w:color w:val="000000"/>
                <w:sz w:val="16"/>
                <w:lang w:val="en-AU"/>
              </w:rPr>
            </w:pPr>
            <w:r>
              <w:rPr>
                <w:rFonts w:ascii="Arial" w:hAnsi="Arial"/>
                <w:snapToGrid w:val="0"/>
                <w:color w:val="000000"/>
                <w:sz w:val="16"/>
                <w:lang w:val="en-AU"/>
              </w:rPr>
              <w:t>005</w:t>
            </w:r>
          </w:p>
        </w:tc>
        <w:tc>
          <w:tcPr>
            <w:tcW w:w="428" w:type="dxa"/>
            <w:shd w:val="solid" w:color="FFFFFF" w:fill="auto"/>
            <w:vAlign w:val="bottom"/>
          </w:tcPr>
          <w:p w14:paraId="7A16F6A6" w14:textId="77777777" w:rsidR="0074766C" w:rsidRDefault="001D5CE2">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vAlign w:val="bottom"/>
          </w:tcPr>
          <w:p w14:paraId="5E0130CB" w14:textId="77777777" w:rsidR="0074766C" w:rsidRPr="001D5CE2" w:rsidRDefault="001D5CE2">
            <w:pPr>
              <w:spacing w:after="0"/>
              <w:rPr>
                <w:rFonts w:ascii="Arial" w:hAnsi="Arial"/>
                <w:snapToGrid w:val="0"/>
                <w:color w:val="000000"/>
                <w:sz w:val="16"/>
                <w:lang w:val="en-AU"/>
              </w:rPr>
            </w:pPr>
            <w:r w:rsidRPr="001D5CE2">
              <w:rPr>
                <w:rFonts w:ascii="Arial" w:hAnsi="Arial"/>
                <w:snapToGrid w:val="0"/>
                <w:color w:val="000000"/>
                <w:sz w:val="16"/>
                <w:lang w:val="en-AU"/>
              </w:rPr>
              <w:t>Update references to BBF TR-157</w:t>
            </w:r>
          </w:p>
        </w:tc>
        <w:tc>
          <w:tcPr>
            <w:tcW w:w="567" w:type="dxa"/>
            <w:shd w:val="solid" w:color="FFFFFF" w:fill="auto"/>
          </w:tcPr>
          <w:p w14:paraId="6EB9CA90" w14:textId="77777777" w:rsidR="0074766C" w:rsidRDefault="001D5CE2">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shd w:val="solid" w:color="FFFFFF" w:fill="auto"/>
          </w:tcPr>
          <w:p w14:paraId="689CE8F3" w14:textId="77777777" w:rsidR="0074766C" w:rsidRDefault="001D5CE2">
            <w:pPr>
              <w:spacing w:after="0"/>
              <w:rPr>
                <w:rFonts w:ascii="Arial" w:hAnsi="Arial"/>
                <w:snapToGrid w:val="0"/>
                <w:color w:val="000000"/>
                <w:sz w:val="16"/>
                <w:lang w:val="en-AU"/>
              </w:rPr>
            </w:pPr>
            <w:r>
              <w:rPr>
                <w:rFonts w:ascii="Arial" w:hAnsi="Arial"/>
                <w:snapToGrid w:val="0"/>
                <w:color w:val="000000"/>
                <w:sz w:val="16"/>
                <w:lang w:val="en-AU"/>
              </w:rPr>
              <w:t>9.1.0</w:t>
            </w:r>
          </w:p>
        </w:tc>
      </w:tr>
      <w:tr w:rsidR="001D5CE2" w14:paraId="146E3530" w14:textId="77777777" w:rsidTr="00FA24C1">
        <w:tc>
          <w:tcPr>
            <w:tcW w:w="800" w:type="dxa"/>
            <w:shd w:val="solid" w:color="FFFFFF" w:fill="auto"/>
          </w:tcPr>
          <w:p w14:paraId="63CA700B" w14:textId="77777777" w:rsidR="001D5CE2" w:rsidRDefault="001D5CE2" w:rsidP="007F4BDF">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14:paraId="68394B42" w14:textId="77777777" w:rsidR="001D5CE2" w:rsidRDefault="001D5CE2" w:rsidP="007F4BDF">
            <w:pPr>
              <w:spacing w:after="0"/>
              <w:rPr>
                <w:rFonts w:ascii="Arial" w:hAnsi="Arial"/>
                <w:snapToGrid w:val="0"/>
                <w:color w:val="000000"/>
                <w:sz w:val="16"/>
                <w:lang w:val="en-AU"/>
              </w:rPr>
            </w:pPr>
            <w:r>
              <w:rPr>
                <w:rFonts w:ascii="Arial" w:hAnsi="Arial"/>
                <w:snapToGrid w:val="0"/>
                <w:color w:val="000000"/>
                <w:sz w:val="16"/>
                <w:lang w:val="en-AU"/>
              </w:rPr>
              <w:t>SA#47</w:t>
            </w:r>
          </w:p>
        </w:tc>
        <w:tc>
          <w:tcPr>
            <w:tcW w:w="901" w:type="dxa"/>
            <w:shd w:val="solid" w:color="FFFFFF" w:fill="auto"/>
          </w:tcPr>
          <w:p w14:paraId="79090714" w14:textId="77777777" w:rsidR="001D5CE2" w:rsidRDefault="001D5CE2" w:rsidP="007F4BDF">
            <w:pPr>
              <w:spacing w:after="0"/>
              <w:rPr>
                <w:rFonts w:ascii="Arial" w:hAnsi="Arial"/>
                <w:snapToGrid w:val="0"/>
                <w:color w:val="000000"/>
                <w:sz w:val="16"/>
                <w:lang w:val="en-AU"/>
              </w:rPr>
            </w:pPr>
            <w:r>
              <w:rPr>
                <w:rFonts w:ascii="Arial" w:hAnsi="Arial"/>
                <w:snapToGrid w:val="0"/>
                <w:color w:val="000000"/>
                <w:sz w:val="16"/>
                <w:lang w:val="en-AU"/>
              </w:rPr>
              <w:t>SP-100035</w:t>
            </w:r>
          </w:p>
        </w:tc>
        <w:tc>
          <w:tcPr>
            <w:tcW w:w="426" w:type="dxa"/>
            <w:shd w:val="solid" w:color="FFFFFF" w:fill="auto"/>
            <w:vAlign w:val="bottom"/>
          </w:tcPr>
          <w:p w14:paraId="6A617DE1" w14:textId="77777777" w:rsidR="001D5CE2" w:rsidRDefault="001D5CE2">
            <w:pPr>
              <w:spacing w:after="0"/>
              <w:rPr>
                <w:rFonts w:ascii="Arial" w:hAnsi="Arial"/>
                <w:snapToGrid w:val="0"/>
                <w:color w:val="000000"/>
                <w:sz w:val="16"/>
                <w:lang w:val="en-AU"/>
              </w:rPr>
            </w:pPr>
            <w:r>
              <w:rPr>
                <w:rFonts w:ascii="Arial" w:hAnsi="Arial"/>
                <w:snapToGrid w:val="0"/>
                <w:color w:val="000000"/>
                <w:sz w:val="16"/>
                <w:lang w:val="en-AU"/>
              </w:rPr>
              <w:t>006</w:t>
            </w:r>
          </w:p>
        </w:tc>
        <w:tc>
          <w:tcPr>
            <w:tcW w:w="428" w:type="dxa"/>
            <w:shd w:val="solid" w:color="FFFFFF" w:fill="auto"/>
            <w:vAlign w:val="bottom"/>
          </w:tcPr>
          <w:p w14:paraId="39270511" w14:textId="77777777" w:rsidR="001D5CE2" w:rsidRDefault="001D5CE2">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vAlign w:val="bottom"/>
          </w:tcPr>
          <w:p w14:paraId="28FA3F55" w14:textId="77777777" w:rsidR="001D5CE2" w:rsidRPr="001D5CE2" w:rsidRDefault="001D5CE2">
            <w:pPr>
              <w:spacing w:after="0"/>
              <w:rPr>
                <w:rFonts w:ascii="Arial" w:hAnsi="Arial"/>
                <w:snapToGrid w:val="0"/>
                <w:color w:val="000000"/>
                <w:sz w:val="16"/>
                <w:lang w:val="en-AU"/>
              </w:rPr>
            </w:pPr>
            <w:r w:rsidRPr="001D5CE2">
              <w:rPr>
                <w:rFonts w:ascii="Arial" w:hAnsi="Arial"/>
                <w:snapToGrid w:val="0"/>
                <w:color w:val="000000"/>
                <w:sz w:val="16"/>
                <w:lang w:val="en-AU"/>
              </w:rPr>
              <w:t>The element definition of “Home Zone name” modification</w:t>
            </w:r>
          </w:p>
        </w:tc>
        <w:tc>
          <w:tcPr>
            <w:tcW w:w="567" w:type="dxa"/>
            <w:shd w:val="solid" w:color="FFFFFF" w:fill="auto"/>
          </w:tcPr>
          <w:p w14:paraId="235C77C6" w14:textId="77777777" w:rsidR="001D5CE2" w:rsidRDefault="001D5CE2">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shd w:val="solid" w:color="FFFFFF" w:fill="auto"/>
          </w:tcPr>
          <w:p w14:paraId="2D6B9CE1" w14:textId="77777777" w:rsidR="001D5CE2" w:rsidRDefault="001D5CE2">
            <w:pPr>
              <w:spacing w:after="0"/>
              <w:rPr>
                <w:rFonts w:ascii="Arial" w:hAnsi="Arial"/>
                <w:snapToGrid w:val="0"/>
                <w:color w:val="000000"/>
                <w:sz w:val="16"/>
                <w:lang w:val="en-AU"/>
              </w:rPr>
            </w:pPr>
            <w:r>
              <w:rPr>
                <w:rFonts w:ascii="Arial" w:hAnsi="Arial"/>
                <w:snapToGrid w:val="0"/>
                <w:color w:val="000000"/>
                <w:sz w:val="16"/>
                <w:lang w:val="en-AU"/>
              </w:rPr>
              <w:t>9.1.0</w:t>
            </w:r>
          </w:p>
        </w:tc>
      </w:tr>
      <w:tr w:rsidR="00AB3EBD" w14:paraId="22FB3A97" w14:textId="77777777" w:rsidTr="00FA24C1">
        <w:tc>
          <w:tcPr>
            <w:tcW w:w="800" w:type="dxa"/>
            <w:shd w:val="solid" w:color="FFFFFF" w:fill="auto"/>
          </w:tcPr>
          <w:p w14:paraId="62FB36EC" w14:textId="77777777" w:rsidR="00AB3EBD" w:rsidRDefault="00AB3EBD" w:rsidP="007F4BDF">
            <w:pPr>
              <w:spacing w:after="0"/>
              <w:rPr>
                <w:rFonts w:ascii="Arial" w:hAnsi="Arial"/>
                <w:snapToGrid w:val="0"/>
                <w:color w:val="000000"/>
                <w:sz w:val="16"/>
                <w:lang w:val="en-AU"/>
              </w:rPr>
            </w:pPr>
            <w:r>
              <w:rPr>
                <w:rFonts w:ascii="Arial" w:hAnsi="Arial"/>
                <w:snapToGrid w:val="0"/>
                <w:color w:val="000000"/>
                <w:sz w:val="16"/>
                <w:lang w:val="en-AU"/>
              </w:rPr>
              <w:t>2010-09</w:t>
            </w:r>
          </w:p>
        </w:tc>
        <w:tc>
          <w:tcPr>
            <w:tcW w:w="800" w:type="dxa"/>
            <w:shd w:val="solid" w:color="FFFFFF" w:fill="auto"/>
          </w:tcPr>
          <w:p w14:paraId="5A76D652" w14:textId="77777777" w:rsidR="00AB3EBD" w:rsidRDefault="00AB3EBD" w:rsidP="007F4BDF">
            <w:pPr>
              <w:spacing w:after="0"/>
              <w:rPr>
                <w:rFonts w:ascii="Arial" w:hAnsi="Arial"/>
                <w:snapToGrid w:val="0"/>
                <w:color w:val="000000"/>
                <w:sz w:val="16"/>
                <w:lang w:val="en-AU"/>
              </w:rPr>
            </w:pPr>
            <w:r>
              <w:rPr>
                <w:rFonts w:ascii="Arial" w:hAnsi="Arial"/>
                <w:snapToGrid w:val="0"/>
                <w:color w:val="000000"/>
                <w:sz w:val="16"/>
                <w:lang w:val="en-AU"/>
              </w:rPr>
              <w:t>SA#49</w:t>
            </w:r>
          </w:p>
        </w:tc>
        <w:tc>
          <w:tcPr>
            <w:tcW w:w="901" w:type="dxa"/>
            <w:shd w:val="solid" w:color="FFFFFF" w:fill="auto"/>
          </w:tcPr>
          <w:p w14:paraId="1C08F8C9" w14:textId="77777777" w:rsidR="00AB3EBD" w:rsidRDefault="00AB3EBD" w:rsidP="007F4BDF">
            <w:pPr>
              <w:spacing w:after="0"/>
              <w:rPr>
                <w:rFonts w:ascii="Arial" w:hAnsi="Arial"/>
                <w:snapToGrid w:val="0"/>
                <w:color w:val="000000"/>
                <w:sz w:val="16"/>
                <w:lang w:val="en-AU"/>
              </w:rPr>
            </w:pPr>
            <w:r>
              <w:rPr>
                <w:rFonts w:ascii="Arial" w:hAnsi="Arial"/>
                <w:snapToGrid w:val="0"/>
                <w:color w:val="000000"/>
                <w:sz w:val="16"/>
                <w:lang w:val="en-AU"/>
              </w:rPr>
              <w:t>SP-100488</w:t>
            </w:r>
          </w:p>
        </w:tc>
        <w:tc>
          <w:tcPr>
            <w:tcW w:w="426" w:type="dxa"/>
            <w:shd w:val="solid" w:color="FFFFFF" w:fill="auto"/>
            <w:vAlign w:val="bottom"/>
          </w:tcPr>
          <w:p w14:paraId="1F3CE733" w14:textId="77777777" w:rsidR="00AB3EBD" w:rsidRDefault="00AB3EBD">
            <w:pPr>
              <w:spacing w:after="0"/>
              <w:rPr>
                <w:rFonts w:ascii="Arial" w:hAnsi="Arial"/>
                <w:snapToGrid w:val="0"/>
                <w:color w:val="000000"/>
                <w:sz w:val="16"/>
                <w:lang w:val="en-AU"/>
              </w:rPr>
            </w:pPr>
            <w:r>
              <w:rPr>
                <w:rFonts w:ascii="Arial" w:hAnsi="Arial"/>
                <w:snapToGrid w:val="0"/>
                <w:color w:val="000000"/>
                <w:sz w:val="16"/>
                <w:lang w:val="en-AU"/>
              </w:rPr>
              <w:t>007</w:t>
            </w:r>
          </w:p>
        </w:tc>
        <w:tc>
          <w:tcPr>
            <w:tcW w:w="428" w:type="dxa"/>
            <w:shd w:val="solid" w:color="FFFFFF" w:fill="auto"/>
            <w:vAlign w:val="bottom"/>
          </w:tcPr>
          <w:p w14:paraId="7E7E617F" w14:textId="77777777" w:rsidR="00AB3EBD" w:rsidRDefault="00AB3EBD">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vAlign w:val="bottom"/>
          </w:tcPr>
          <w:p w14:paraId="516F3A66" w14:textId="77777777" w:rsidR="00AB3EBD" w:rsidRPr="00AB3EBD" w:rsidRDefault="00AB3EBD">
            <w:pPr>
              <w:spacing w:after="0"/>
              <w:rPr>
                <w:rFonts w:ascii="Arial" w:hAnsi="Arial"/>
                <w:snapToGrid w:val="0"/>
                <w:color w:val="000000"/>
                <w:sz w:val="16"/>
                <w:lang w:val="en-AU"/>
              </w:rPr>
            </w:pPr>
            <w:r w:rsidRPr="00AB3EBD">
              <w:rPr>
                <w:rFonts w:ascii="Arial" w:hAnsi="Arial"/>
                <w:snapToGrid w:val="0"/>
                <w:color w:val="000000"/>
                <w:sz w:val="16"/>
                <w:lang w:val="en-AU"/>
              </w:rPr>
              <w:t>Clarify the description of attributes using Distinguished Name</w:t>
            </w:r>
          </w:p>
        </w:tc>
        <w:tc>
          <w:tcPr>
            <w:tcW w:w="567" w:type="dxa"/>
            <w:shd w:val="solid" w:color="FFFFFF" w:fill="auto"/>
          </w:tcPr>
          <w:p w14:paraId="33203F3C" w14:textId="77777777" w:rsidR="00AB3EBD" w:rsidRDefault="00AB3EBD">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shd w:val="solid" w:color="FFFFFF" w:fill="auto"/>
          </w:tcPr>
          <w:p w14:paraId="7726B503" w14:textId="77777777" w:rsidR="00AB3EBD" w:rsidRDefault="00AB3EBD">
            <w:pPr>
              <w:spacing w:after="0"/>
              <w:rPr>
                <w:rFonts w:ascii="Arial" w:hAnsi="Arial"/>
                <w:snapToGrid w:val="0"/>
                <w:color w:val="000000"/>
                <w:sz w:val="16"/>
                <w:lang w:val="en-AU"/>
              </w:rPr>
            </w:pPr>
            <w:r>
              <w:rPr>
                <w:rFonts w:ascii="Arial" w:hAnsi="Arial"/>
                <w:snapToGrid w:val="0"/>
                <w:color w:val="000000"/>
                <w:sz w:val="16"/>
                <w:lang w:val="en-AU"/>
              </w:rPr>
              <w:t>9.2.0</w:t>
            </w:r>
          </w:p>
        </w:tc>
      </w:tr>
      <w:tr w:rsidR="00332690" w14:paraId="392EA5F0" w14:textId="77777777" w:rsidTr="00FA24C1">
        <w:tc>
          <w:tcPr>
            <w:tcW w:w="800" w:type="dxa"/>
            <w:shd w:val="solid" w:color="FFFFFF" w:fill="auto"/>
          </w:tcPr>
          <w:p w14:paraId="1B036822" w14:textId="77777777" w:rsidR="00332690" w:rsidRDefault="00332690" w:rsidP="007F4BDF">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shd w:val="solid" w:color="FFFFFF" w:fill="auto"/>
          </w:tcPr>
          <w:p w14:paraId="6CBE9972" w14:textId="77777777" w:rsidR="00332690" w:rsidRDefault="00332690" w:rsidP="007F4BDF">
            <w:pPr>
              <w:spacing w:after="0"/>
              <w:rPr>
                <w:rFonts w:ascii="Arial" w:hAnsi="Arial"/>
                <w:snapToGrid w:val="0"/>
                <w:color w:val="000000"/>
                <w:sz w:val="16"/>
                <w:lang w:val="en-AU"/>
              </w:rPr>
            </w:pPr>
            <w:r>
              <w:rPr>
                <w:rFonts w:ascii="Arial" w:hAnsi="Arial"/>
                <w:snapToGrid w:val="0"/>
                <w:color w:val="000000"/>
                <w:sz w:val="16"/>
                <w:lang w:val="en-AU"/>
              </w:rPr>
              <w:t>SA#51</w:t>
            </w:r>
          </w:p>
        </w:tc>
        <w:tc>
          <w:tcPr>
            <w:tcW w:w="901" w:type="dxa"/>
            <w:shd w:val="solid" w:color="FFFFFF" w:fill="auto"/>
          </w:tcPr>
          <w:p w14:paraId="671193FC" w14:textId="77777777" w:rsidR="00332690" w:rsidRDefault="00332690" w:rsidP="007F4BDF">
            <w:pPr>
              <w:spacing w:after="0"/>
              <w:rPr>
                <w:rFonts w:ascii="Arial" w:hAnsi="Arial"/>
                <w:snapToGrid w:val="0"/>
                <w:color w:val="000000"/>
                <w:sz w:val="16"/>
                <w:lang w:val="en-AU"/>
              </w:rPr>
            </w:pPr>
            <w:r>
              <w:rPr>
                <w:rFonts w:ascii="Arial" w:hAnsi="Arial"/>
                <w:snapToGrid w:val="0"/>
                <w:color w:val="000000"/>
                <w:sz w:val="16"/>
                <w:lang w:val="en-AU"/>
              </w:rPr>
              <w:t>SP-110099</w:t>
            </w:r>
          </w:p>
        </w:tc>
        <w:tc>
          <w:tcPr>
            <w:tcW w:w="426" w:type="dxa"/>
            <w:shd w:val="solid" w:color="FFFFFF" w:fill="auto"/>
            <w:vAlign w:val="bottom"/>
          </w:tcPr>
          <w:p w14:paraId="28672834" w14:textId="77777777" w:rsidR="00332690" w:rsidRDefault="00332690">
            <w:pPr>
              <w:spacing w:after="0"/>
              <w:rPr>
                <w:rFonts w:ascii="Arial" w:hAnsi="Arial"/>
                <w:snapToGrid w:val="0"/>
                <w:color w:val="000000"/>
                <w:sz w:val="16"/>
                <w:lang w:val="en-AU"/>
              </w:rPr>
            </w:pPr>
            <w:r>
              <w:rPr>
                <w:rFonts w:ascii="Arial" w:hAnsi="Arial"/>
                <w:snapToGrid w:val="0"/>
                <w:color w:val="000000"/>
                <w:sz w:val="16"/>
                <w:lang w:val="en-AU"/>
              </w:rPr>
              <w:t>008</w:t>
            </w:r>
          </w:p>
        </w:tc>
        <w:tc>
          <w:tcPr>
            <w:tcW w:w="428" w:type="dxa"/>
            <w:shd w:val="solid" w:color="FFFFFF" w:fill="auto"/>
            <w:vAlign w:val="bottom"/>
          </w:tcPr>
          <w:p w14:paraId="187E1DD2" w14:textId="77777777" w:rsidR="00332690" w:rsidRDefault="0033269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vAlign w:val="bottom"/>
          </w:tcPr>
          <w:p w14:paraId="394ACD58" w14:textId="77777777" w:rsidR="00332690" w:rsidRPr="00332690" w:rsidRDefault="00332690">
            <w:pPr>
              <w:spacing w:after="0"/>
              <w:rPr>
                <w:rFonts w:ascii="Arial" w:hAnsi="Arial"/>
                <w:snapToGrid w:val="0"/>
                <w:color w:val="000000"/>
                <w:sz w:val="16"/>
                <w:lang w:val="en-AU"/>
              </w:rPr>
            </w:pPr>
            <w:r w:rsidRPr="00332690">
              <w:rPr>
                <w:rFonts w:ascii="Arial" w:hAnsi="Arial"/>
                <w:snapToGrid w:val="0"/>
                <w:color w:val="000000"/>
                <w:sz w:val="16"/>
                <w:lang w:val="en-AU"/>
              </w:rPr>
              <w:t>Add LIPA access management XML element</w:t>
            </w:r>
          </w:p>
        </w:tc>
        <w:tc>
          <w:tcPr>
            <w:tcW w:w="567" w:type="dxa"/>
            <w:shd w:val="solid" w:color="FFFFFF" w:fill="auto"/>
          </w:tcPr>
          <w:p w14:paraId="05B46A76" w14:textId="77777777" w:rsidR="00332690" w:rsidRDefault="00332690">
            <w:pPr>
              <w:spacing w:after="0"/>
              <w:rPr>
                <w:rFonts w:ascii="Arial" w:hAnsi="Arial"/>
                <w:snapToGrid w:val="0"/>
                <w:color w:val="000000"/>
                <w:sz w:val="16"/>
                <w:lang w:val="en-AU"/>
              </w:rPr>
            </w:pPr>
            <w:r>
              <w:rPr>
                <w:rFonts w:ascii="Arial" w:hAnsi="Arial"/>
                <w:snapToGrid w:val="0"/>
                <w:color w:val="000000"/>
                <w:sz w:val="16"/>
                <w:lang w:val="en-AU"/>
              </w:rPr>
              <w:t>9.2.0</w:t>
            </w:r>
          </w:p>
        </w:tc>
        <w:tc>
          <w:tcPr>
            <w:tcW w:w="567" w:type="dxa"/>
            <w:shd w:val="solid" w:color="FFFFFF" w:fill="auto"/>
          </w:tcPr>
          <w:p w14:paraId="7564DAE6" w14:textId="77777777" w:rsidR="00332690" w:rsidRDefault="00332690">
            <w:pPr>
              <w:spacing w:after="0"/>
              <w:rPr>
                <w:rFonts w:ascii="Arial" w:hAnsi="Arial"/>
                <w:snapToGrid w:val="0"/>
                <w:color w:val="000000"/>
                <w:sz w:val="16"/>
                <w:lang w:val="en-AU"/>
              </w:rPr>
            </w:pPr>
            <w:r>
              <w:rPr>
                <w:rFonts w:ascii="Arial" w:hAnsi="Arial"/>
                <w:snapToGrid w:val="0"/>
                <w:color w:val="000000"/>
                <w:sz w:val="16"/>
                <w:lang w:val="en-AU"/>
              </w:rPr>
              <w:t>10.0.0</w:t>
            </w:r>
          </w:p>
        </w:tc>
      </w:tr>
      <w:tr w:rsidR="00D559D7" w14:paraId="78C18C19" w14:textId="77777777" w:rsidTr="007959A8">
        <w:tc>
          <w:tcPr>
            <w:tcW w:w="800" w:type="dxa"/>
            <w:shd w:val="solid" w:color="FFFFFF" w:fill="auto"/>
          </w:tcPr>
          <w:p w14:paraId="4DA0AFBE" w14:textId="77777777" w:rsidR="00D559D7" w:rsidRDefault="00D559D7" w:rsidP="007959A8">
            <w:pPr>
              <w:spacing w:after="0"/>
              <w:rPr>
                <w:rFonts w:ascii="Arial" w:hAnsi="Arial"/>
                <w:snapToGrid w:val="0"/>
                <w:color w:val="000000"/>
                <w:sz w:val="16"/>
                <w:lang w:val="en-AU"/>
              </w:rPr>
            </w:pPr>
            <w:r>
              <w:rPr>
                <w:rFonts w:ascii="Arial" w:hAnsi="Arial"/>
                <w:snapToGrid w:val="0"/>
                <w:color w:val="000000"/>
                <w:sz w:val="16"/>
                <w:lang w:val="en-AU"/>
              </w:rPr>
              <w:t>2011-06</w:t>
            </w:r>
          </w:p>
        </w:tc>
        <w:tc>
          <w:tcPr>
            <w:tcW w:w="800" w:type="dxa"/>
            <w:shd w:val="solid" w:color="FFFFFF" w:fill="auto"/>
          </w:tcPr>
          <w:p w14:paraId="2882F7C6" w14:textId="77777777" w:rsidR="00D559D7" w:rsidRDefault="00D559D7" w:rsidP="007959A8">
            <w:pPr>
              <w:spacing w:after="0"/>
              <w:rPr>
                <w:rFonts w:ascii="Arial" w:hAnsi="Arial"/>
                <w:snapToGrid w:val="0"/>
                <w:color w:val="000000"/>
                <w:sz w:val="16"/>
                <w:lang w:val="en-AU"/>
              </w:rPr>
            </w:pPr>
            <w:r>
              <w:rPr>
                <w:rFonts w:ascii="Arial" w:hAnsi="Arial"/>
                <w:snapToGrid w:val="0"/>
                <w:color w:val="000000"/>
                <w:sz w:val="16"/>
                <w:lang w:val="en-AU"/>
              </w:rPr>
              <w:t>SA#52</w:t>
            </w:r>
          </w:p>
        </w:tc>
        <w:tc>
          <w:tcPr>
            <w:tcW w:w="901" w:type="dxa"/>
            <w:shd w:val="solid" w:color="FFFFFF" w:fill="auto"/>
          </w:tcPr>
          <w:p w14:paraId="4368220C" w14:textId="77777777" w:rsidR="00D559D7" w:rsidRDefault="00D559D7" w:rsidP="007959A8">
            <w:pPr>
              <w:spacing w:after="0"/>
              <w:rPr>
                <w:rFonts w:ascii="Arial" w:hAnsi="Arial"/>
                <w:snapToGrid w:val="0"/>
                <w:color w:val="000000"/>
                <w:sz w:val="16"/>
                <w:lang w:val="en-AU"/>
              </w:rPr>
            </w:pPr>
            <w:r>
              <w:rPr>
                <w:rFonts w:ascii="Arial" w:hAnsi="Arial"/>
                <w:snapToGrid w:val="0"/>
                <w:color w:val="000000"/>
                <w:sz w:val="16"/>
                <w:lang w:val="en-AU"/>
              </w:rPr>
              <w:t>SP-110288</w:t>
            </w:r>
          </w:p>
        </w:tc>
        <w:tc>
          <w:tcPr>
            <w:tcW w:w="426" w:type="dxa"/>
            <w:shd w:val="solid" w:color="FFFFFF" w:fill="auto"/>
            <w:vAlign w:val="bottom"/>
          </w:tcPr>
          <w:p w14:paraId="0CEF0C44" w14:textId="77777777" w:rsidR="00D559D7" w:rsidRDefault="00D559D7" w:rsidP="007959A8">
            <w:pPr>
              <w:spacing w:after="0"/>
              <w:rPr>
                <w:rFonts w:ascii="Arial" w:hAnsi="Arial"/>
                <w:snapToGrid w:val="0"/>
                <w:color w:val="000000"/>
                <w:sz w:val="16"/>
                <w:lang w:val="en-AU"/>
              </w:rPr>
            </w:pPr>
            <w:r>
              <w:rPr>
                <w:rFonts w:ascii="Arial" w:hAnsi="Arial"/>
                <w:snapToGrid w:val="0"/>
                <w:color w:val="000000"/>
                <w:sz w:val="16"/>
                <w:lang w:val="en-AU"/>
              </w:rPr>
              <w:t>010</w:t>
            </w:r>
          </w:p>
        </w:tc>
        <w:tc>
          <w:tcPr>
            <w:tcW w:w="428" w:type="dxa"/>
            <w:shd w:val="solid" w:color="FFFFFF" w:fill="auto"/>
            <w:vAlign w:val="bottom"/>
          </w:tcPr>
          <w:p w14:paraId="49B64161" w14:textId="77777777" w:rsidR="00D559D7" w:rsidRDefault="00D559D7" w:rsidP="007959A8">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vAlign w:val="bottom"/>
          </w:tcPr>
          <w:p w14:paraId="6FF6F450" w14:textId="77777777" w:rsidR="00D559D7" w:rsidRPr="000B50E2" w:rsidRDefault="00D559D7" w:rsidP="007959A8">
            <w:pPr>
              <w:spacing w:after="0"/>
              <w:rPr>
                <w:rFonts w:ascii="Arial" w:hAnsi="Arial"/>
                <w:snapToGrid w:val="0"/>
                <w:color w:val="000000"/>
                <w:sz w:val="16"/>
                <w:lang w:val="en-AU"/>
              </w:rPr>
            </w:pPr>
            <w:r w:rsidRPr="000B50E2">
              <w:rPr>
                <w:rFonts w:ascii="Arial" w:hAnsi="Arial"/>
                <w:snapToGrid w:val="0"/>
                <w:color w:val="000000"/>
                <w:sz w:val="16"/>
                <w:lang w:val="en-AU"/>
              </w:rPr>
              <w:t>Correction of XML definition for HNB non-IPsec usage - alignment with 33.320</w:t>
            </w:r>
          </w:p>
        </w:tc>
        <w:tc>
          <w:tcPr>
            <w:tcW w:w="567" w:type="dxa"/>
            <w:shd w:val="solid" w:color="FFFFFF" w:fill="auto"/>
          </w:tcPr>
          <w:p w14:paraId="7007853D" w14:textId="77777777" w:rsidR="00D559D7" w:rsidRDefault="00D559D7" w:rsidP="007959A8">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shd w:val="solid" w:color="FFFFFF" w:fill="auto"/>
          </w:tcPr>
          <w:p w14:paraId="6B8F6FD1" w14:textId="77777777" w:rsidR="00D559D7" w:rsidRDefault="00D559D7" w:rsidP="007959A8">
            <w:pPr>
              <w:spacing w:after="0"/>
              <w:rPr>
                <w:rFonts w:ascii="Arial" w:hAnsi="Arial"/>
                <w:snapToGrid w:val="0"/>
                <w:color w:val="000000"/>
                <w:sz w:val="16"/>
                <w:lang w:val="en-AU"/>
              </w:rPr>
            </w:pPr>
            <w:r>
              <w:rPr>
                <w:rFonts w:ascii="Arial" w:hAnsi="Arial"/>
                <w:snapToGrid w:val="0"/>
                <w:color w:val="000000"/>
                <w:sz w:val="16"/>
                <w:lang w:val="en-AU"/>
              </w:rPr>
              <w:t>10.1.0</w:t>
            </w:r>
          </w:p>
        </w:tc>
      </w:tr>
      <w:tr w:rsidR="00DF4FCC" w14:paraId="038A59BA" w14:textId="77777777" w:rsidTr="00954AD8">
        <w:tc>
          <w:tcPr>
            <w:tcW w:w="800" w:type="dxa"/>
            <w:tcBorders>
              <w:bottom w:val="single" w:sz="12" w:space="0" w:color="auto"/>
            </w:tcBorders>
            <w:shd w:val="solid" w:color="FFFFFF" w:fill="auto"/>
          </w:tcPr>
          <w:p w14:paraId="34289FEE" w14:textId="77777777" w:rsidR="00DF4FCC" w:rsidRDefault="00DF4FCC" w:rsidP="007959A8">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bottom w:val="single" w:sz="12" w:space="0" w:color="auto"/>
            </w:tcBorders>
            <w:shd w:val="solid" w:color="FFFFFF" w:fill="auto"/>
          </w:tcPr>
          <w:p w14:paraId="158C4940" w14:textId="77777777" w:rsidR="00DF4FCC" w:rsidRDefault="00DF4FCC"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bottom w:val="single" w:sz="12" w:space="0" w:color="auto"/>
            </w:tcBorders>
            <w:shd w:val="solid" w:color="FFFFFF" w:fill="auto"/>
          </w:tcPr>
          <w:p w14:paraId="41E2E348" w14:textId="77777777" w:rsidR="00DF4FCC" w:rsidRDefault="00DF4FCC"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bottom w:val="single" w:sz="12" w:space="0" w:color="auto"/>
            </w:tcBorders>
            <w:shd w:val="solid" w:color="FFFFFF" w:fill="auto"/>
            <w:vAlign w:val="bottom"/>
          </w:tcPr>
          <w:p w14:paraId="3836227D" w14:textId="77777777" w:rsidR="00DF4FCC" w:rsidRDefault="00DF4FCC"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bottom w:val="single" w:sz="12" w:space="0" w:color="auto"/>
            </w:tcBorders>
            <w:shd w:val="solid" w:color="FFFFFF" w:fill="auto"/>
            <w:vAlign w:val="bottom"/>
          </w:tcPr>
          <w:p w14:paraId="0FD5ED61" w14:textId="77777777" w:rsidR="00DF4FCC" w:rsidRDefault="00DF4FCC" w:rsidP="007959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single" w:sz="12" w:space="0" w:color="auto"/>
            </w:tcBorders>
            <w:shd w:val="solid" w:color="FFFFFF" w:fill="auto"/>
            <w:vAlign w:val="bottom"/>
          </w:tcPr>
          <w:p w14:paraId="1D005F28" w14:textId="77777777" w:rsidR="00DF4FCC" w:rsidRPr="000B50E2" w:rsidRDefault="00DF4FCC" w:rsidP="007959A8">
            <w:pPr>
              <w:spacing w:after="0"/>
              <w:rPr>
                <w:rFonts w:ascii="Arial" w:hAnsi="Arial"/>
                <w:snapToGrid w:val="0"/>
                <w:color w:val="000000"/>
                <w:sz w:val="16"/>
                <w:lang w:val="en-AU"/>
              </w:rPr>
            </w:pPr>
            <w:r>
              <w:rPr>
                <w:rFonts w:ascii="Arial" w:hAnsi="Arial"/>
                <w:snapToGrid w:val="0"/>
                <w:color w:val="000000"/>
                <w:sz w:val="16"/>
                <w:lang w:val="en-AU"/>
              </w:rPr>
              <w:t>Update to Rel-11 version (MCC)</w:t>
            </w:r>
          </w:p>
        </w:tc>
        <w:tc>
          <w:tcPr>
            <w:tcW w:w="567" w:type="dxa"/>
            <w:tcBorders>
              <w:bottom w:val="single" w:sz="12" w:space="0" w:color="auto"/>
            </w:tcBorders>
            <w:shd w:val="solid" w:color="FFFFFF" w:fill="auto"/>
          </w:tcPr>
          <w:p w14:paraId="324F4EDC" w14:textId="77777777" w:rsidR="00DF4FCC" w:rsidRDefault="00DF4FCC" w:rsidP="007959A8">
            <w:pPr>
              <w:spacing w:after="0"/>
              <w:rPr>
                <w:rFonts w:ascii="Arial" w:hAnsi="Arial"/>
                <w:snapToGrid w:val="0"/>
                <w:color w:val="000000"/>
                <w:sz w:val="16"/>
                <w:lang w:val="en-AU"/>
              </w:rPr>
            </w:pPr>
            <w:r>
              <w:rPr>
                <w:rFonts w:ascii="Arial" w:hAnsi="Arial"/>
                <w:snapToGrid w:val="0"/>
                <w:color w:val="000000"/>
                <w:sz w:val="16"/>
                <w:lang w:val="en-AU"/>
              </w:rPr>
              <w:t>10.1.0</w:t>
            </w:r>
          </w:p>
        </w:tc>
        <w:tc>
          <w:tcPr>
            <w:tcW w:w="567" w:type="dxa"/>
            <w:tcBorders>
              <w:bottom w:val="single" w:sz="12" w:space="0" w:color="auto"/>
            </w:tcBorders>
            <w:shd w:val="solid" w:color="FFFFFF" w:fill="auto"/>
          </w:tcPr>
          <w:p w14:paraId="279112C8" w14:textId="77777777" w:rsidR="00DF4FCC" w:rsidRPr="000F3411" w:rsidRDefault="00DF4FCC" w:rsidP="007959A8">
            <w:pPr>
              <w:spacing w:after="0"/>
              <w:rPr>
                <w:rFonts w:ascii="Arial" w:hAnsi="Arial"/>
                <w:bCs/>
                <w:snapToGrid w:val="0"/>
                <w:color w:val="000000"/>
                <w:sz w:val="16"/>
                <w:lang w:val="en-AU"/>
              </w:rPr>
            </w:pPr>
            <w:r w:rsidRPr="000F3411">
              <w:rPr>
                <w:rFonts w:ascii="Arial" w:hAnsi="Arial"/>
                <w:bCs/>
                <w:snapToGrid w:val="0"/>
                <w:color w:val="000000"/>
                <w:sz w:val="16"/>
                <w:lang w:val="en-AU"/>
              </w:rPr>
              <w:t>11.0.0</w:t>
            </w:r>
          </w:p>
        </w:tc>
      </w:tr>
      <w:tr w:rsidR="00EE1ECD" w14:paraId="03D5A94E" w14:textId="77777777" w:rsidTr="00F42F40">
        <w:tc>
          <w:tcPr>
            <w:tcW w:w="800" w:type="dxa"/>
            <w:tcBorders>
              <w:top w:val="single" w:sz="12" w:space="0" w:color="auto"/>
              <w:bottom w:val="single" w:sz="12" w:space="0" w:color="auto"/>
            </w:tcBorders>
            <w:shd w:val="solid" w:color="FFFFFF" w:fill="auto"/>
          </w:tcPr>
          <w:p w14:paraId="6DA0EA97" w14:textId="77777777" w:rsidR="00EE1ECD" w:rsidRDefault="00EE1ECD" w:rsidP="007959A8">
            <w:pPr>
              <w:spacing w:after="0"/>
              <w:rPr>
                <w:rFonts w:ascii="Arial" w:hAnsi="Arial"/>
                <w:snapToGrid w:val="0"/>
                <w:color w:val="000000"/>
                <w:sz w:val="16"/>
                <w:lang w:val="en-AU"/>
              </w:rPr>
            </w:pPr>
            <w:r>
              <w:rPr>
                <w:rFonts w:ascii="Arial" w:hAnsi="Arial"/>
                <w:snapToGrid w:val="0"/>
                <w:color w:val="000000"/>
                <w:sz w:val="16"/>
                <w:lang w:val="en-AU"/>
              </w:rPr>
              <w:t>2014-10</w:t>
            </w:r>
          </w:p>
        </w:tc>
        <w:tc>
          <w:tcPr>
            <w:tcW w:w="800" w:type="dxa"/>
            <w:tcBorders>
              <w:top w:val="single" w:sz="12" w:space="0" w:color="auto"/>
              <w:bottom w:val="single" w:sz="12" w:space="0" w:color="auto"/>
            </w:tcBorders>
            <w:shd w:val="solid" w:color="FFFFFF" w:fill="auto"/>
          </w:tcPr>
          <w:p w14:paraId="5154A1A2" w14:textId="77777777" w:rsidR="00EE1ECD" w:rsidRDefault="00EE1ECD"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36C9AA94" w14:textId="77777777" w:rsidR="00EE1ECD" w:rsidRDefault="00EE1ECD"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vAlign w:val="bottom"/>
          </w:tcPr>
          <w:p w14:paraId="71A1CABA" w14:textId="77777777" w:rsidR="00EE1ECD" w:rsidRDefault="00EE1ECD"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vAlign w:val="bottom"/>
          </w:tcPr>
          <w:p w14:paraId="66EB2F0A" w14:textId="77777777" w:rsidR="00EE1ECD" w:rsidRDefault="00EE1ECD" w:rsidP="007959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vAlign w:val="bottom"/>
          </w:tcPr>
          <w:p w14:paraId="67787B01" w14:textId="77777777" w:rsidR="00EE1ECD" w:rsidRDefault="00EE1ECD" w:rsidP="007959A8">
            <w:pPr>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567" w:type="dxa"/>
            <w:tcBorders>
              <w:top w:val="single" w:sz="12" w:space="0" w:color="auto"/>
              <w:bottom w:val="single" w:sz="12" w:space="0" w:color="auto"/>
            </w:tcBorders>
            <w:shd w:val="solid" w:color="FFFFFF" w:fill="auto"/>
          </w:tcPr>
          <w:p w14:paraId="1413D68B" w14:textId="77777777" w:rsidR="00EE1ECD" w:rsidRDefault="00EE1ECD" w:rsidP="007959A8">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12" w:space="0" w:color="auto"/>
              <w:bottom w:val="single" w:sz="12" w:space="0" w:color="auto"/>
            </w:tcBorders>
            <w:shd w:val="solid" w:color="FFFFFF" w:fill="auto"/>
          </w:tcPr>
          <w:p w14:paraId="581A4BAA" w14:textId="77777777" w:rsidR="00EE1ECD" w:rsidRPr="000F3411" w:rsidRDefault="00EE1ECD" w:rsidP="007959A8">
            <w:pPr>
              <w:spacing w:after="0"/>
              <w:rPr>
                <w:rFonts w:ascii="Arial" w:hAnsi="Arial"/>
                <w:bCs/>
                <w:snapToGrid w:val="0"/>
                <w:color w:val="000000"/>
                <w:sz w:val="16"/>
                <w:lang w:val="en-AU"/>
              </w:rPr>
            </w:pPr>
            <w:r w:rsidRPr="000F3411">
              <w:rPr>
                <w:rFonts w:ascii="Arial" w:hAnsi="Arial"/>
                <w:bCs/>
                <w:snapToGrid w:val="0"/>
                <w:color w:val="000000"/>
                <w:sz w:val="16"/>
                <w:lang w:val="en-AU"/>
              </w:rPr>
              <w:t>12.0.0</w:t>
            </w:r>
          </w:p>
        </w:tc>
      </w:tr>
      <w:tr w:rsidR="00954AD8" w14:paraId="0F7E7F87" w14:textId="77777777" w:rsidTr="006D0F37">
        <w:tc>
          <w:tcPr>
            <w:tcW w:w="800" w:type="dxa"/>
            <w:tcBorders>
              <w:top w:val="single" w:sz="12" w:space="0" w:color="auto"/>
              <w:bottom w:val="single" w:sz="12" w:space="0" w:color="auto"/>
            </w:tcBorders>
            <w:shd w:val="solid" w:color="FFFFFF" w:fill="auto"/>
          </w:tcPr>
          <w:p w14:paraId="36CCC212" w14:textId="77777777" w:rsidR="00954AD8" w:rsidRDefault="00954AD8" w:rsidP="007959A8">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bottom w:val="single" w:sz="12" w:space="0" w:color="auto"/>
            </w:tcBorders>
            <w:shd w:val="solid" w:color="FFFFFF" w:fill="auto"/>
          </w:tcPr>
          <w:p w14:paraId="683DF0DF" w14:textId="77777777" w:rsidR="00954AD8" w:rsidRDefault="00954AD8"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2B4E8E07" w14:textId="77777777" w:rsidR="00954AD8" w:rsidRDefault="00954AD8"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vAlign w:val="bottom"/>
          </w:tcPr>
          <w:p w14:paraId="7FAB7569" w14:textId="77777777" w:rsidR="00954AD8" w:rsidRDefault="00954AD8"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vAlign w:val="bottom"/>
          </w:tcPr>
          <w:p w14:paraId="6FC4394C" w14:textId="77777777" w:rsidR="00954AD8" w:rsidRDefault="00954AD8" w:rsidP="007959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vAlign w:val="bottom"/>
          </w:tcPr>
          <w:p w14:paraId="55D71810" w14:textId="77777777" w:rsidR="00954AD8" w:rsidRDefault="00954AD8" w:rsidP="007959A8">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bottom w:val="single" w:sz="12" w:space="0" w:color="auto"/>
            </w:tcBorders>
            <w:shd w:val="solid" w:color="FFFFFF" w:fill="auto"/>
          </w:tcPr>
          <w:p w14:paraId="37C2F69A" w14:textId="77777777" w:rsidR="00954AD8" w:rsidRDefault="00954AD8" w:rsidP="007959A8">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bottom w:val="single" w:sz="12" w:space="0" w:color="auto"/>
            </w:tcBorders>
            <w:shd w:val="solid" w:color="FFFFFF" w:fill="auto"/>
          </w:tcPr>
          <w:p w14:paraId="4D7B5526" w14:textId="77777777" w:rsidR="00954AD8" w:rsidRPr="000F3411" w:rsidRDefault="00954AD8" w:rsidP="007959A8">
            <w:pPr>
              <w:spacing w:after="0"/>
              <w:rPr>
                <w:rFonts w:ascii="Arial" w:hAnsi="Arial"/>
                <w:bCs/>
                <w:snapToGrid w:val="0"/>
                <w:color w:val="000000"/>
                <w:sz w:val="16"/>
                <w:lang w:val="en-AU"/>
              </w:rPr>
            </w:pPr>
            <w:r w:rsidRPr="000F3411">
              <w:rPr>
                <w:rFonts w:ascii="Arial" w:hAnsi="Arial"/>
                <w:bCs/>
                <w:snapToGrid w:val="0"/>
                <w:color w:val="000000"/>
                <w:sz w:val="16"/>
                <w:lang w:val="en-AU"/>
              </w:rPr>
              <w:t>13.0.0</w:t>
            </w:r>
          </w:p>
        </w:tc>
      </w:tr>
      <w:tr w:rsidR="00F42F40" w14:paraId="5F738C0F" w14:textId="77777777" w:rsidTr="004A5A04">
        <w:tc>
          <w:tcPr>
            <w:tcW w:w="800" w:type="dxa"/>
            <w:tcBorders>
              <w:top w:val="single" w:sz="12" w:space="0" w:color="auto"/>
              <w:bottom w:val="single" w:sz="12" w:space="0" w:color="auto"/>
            </w:tcBorders>
            <w:shd w:val="solid" w:color="FFFFFF" w:fill="auto"/>
          </w:tcPr>
          <w:p w14:paraId="02EF2707" w14:textId="77777777" w:rsidR="00F42F40" w:rsidRDefault="00F42F40" w:rsidP="007959A8">
            <w:pPr>
              <w:spacing w:after="0"/>
              <w:rPr>
                <w:rFonts w:ascii="Arial" w:hAnsi="Arial"/>
                <w:snapToGrid w:val="0"/>
                <w:color w:val="000000"/>
                <w:sz w:val="16"/>
                <w:lang w:val="en-AU"/>
              </w:rPr>
            </w:pPr>
            <w:r>
              <w:rPr>
                <w:rFonts w:ascii="Arial" w:hAnsi="Arial"/>
                <w:snapToGrid w:val="0"/>
                <w:color w:val="000000"/>
                <w:sz w:val="16"/>
                <w:lang w:val="en-AU"/>
              </w:rPr>
              <w:t>2017-04</w:t>
            </w:r>
          </w:p>
        </w:tc>
        <w:tc>
          <w:tcPr>
            <w:tcW w:w="800" w:type="dxa"/>
            <w:tcBorders>
              <w:top w:val="single" w:sz="12" w:space="0" w:color="auto"/>
              <w:bottom w:val="single" w:sz="12" w:space="0" w:color="auto"/>
            </w:tcBorders>
            <w:shd w:val="solid" w:color="FFFFFF" w:fill="auto"/>
          </w:tcPr>
          <w:p w14:paraId="2BB8E7E0" w14:textId="77777777" w:rsidR="00F42F40" w:rsidRDefault="00F42F40" w:rsidP="007959A8">
            <w:pPr>
              <w:spacing w:after="0"/>
              <w:rPr>
                <w:rFonts w:ascii="Arial" w:hAnsi="Arial"/>
                <w:snapToGrid w:val="0"/>
                <w:color w:val="000000"/>
                <w:sz w:val="16"/>
                <w:lang w:val="en-AU"/>
              </w:rPr>
            </w:pPr>
            <w:r>
              <w:rPr>
                <w:rFonts w:ascii="Arial" w:hAnsi="Arial"/>
                <w:snapToGrid w:val="0"/>
                <w:color w:val="000000"/>
                <w:sz w:val="16"/>
                <w:lang w:val="en-AU"/>
              </w:rPr>
              <w:t>SA#75</w:t>
            </w:r>
          </w:p>
        </w:tc>
        <w:tc>
          <w:tcPr>
            <w:tcW w:w="901" w:type="dxa"/>
            <w:tcBorders>
              <w:top w:val="single" w:sz="12" w:space="0" w:color="auto"/>
              <w:bottom w:val="single" w:sz="12" w:space="0" w:color="auto"/>
            </w:tcBorders>
            <w:shd w:val="solid" w:color="FFFFFF" w:fill="auto"/>
          </w:tcPr>
          <w:p w14:paraId="6FA435EB" w14:textId="77777777" w:rsidR="00F42F40" w:rsidRDefault="00F42F40"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vAlign w:val="bottom"/>
          </w:tcPr>
          <w:p w14:paraId="09B57C66" w14:textId="77777777" w:rsidR="00F42F40" w:rsidRDefault="00F42F40"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vAlign w:val="bottom"/>
          </w:tcPr>
          <w:p w14:paraId="12720AA2" w14:textId="77777777" w:rsidR="00F42F40" w:rsidRDefault="00F42F40" w:rsidP="007959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3C0E9775" w14:textId="77777777" w:rsidR="00F42F40" w:rsidRDefault="00F42F40" w:rsidP="00936AA3">
            <w:pPr>
              <w:pStyle w:val="TAL"/>
              <w:rPr>
                <w:sz w:val="16"/>
                <w:szCs w:val="16"/>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16D53C99" w14:textId="77777777" w:rsidR="00F42F40" w:rsidRDefault="00F42F40" w:rsidP="007959A8">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bottom w:val="single" w:sz="12" w:space="0" w:color="auto"/>
            </w:tcBorders>
            <w:shd w:val="solid" w:color="FFFFFF" w:fill="auto"/>
          </w:tcPr>
          <w:p w14:paraId="0D826BF0" w14:textId="77777777" w:rsidR="00F42F40" w:rsidRPr="000F3411" w:rsidRDefault="00F42F40" w:rsidP="007959A8">
            <w:pPr>
              <w:spacing w:after="0"/>
              <w:rPr>
                <w:rFonts w:ascii="Arial" w:hAnsi="Arial"/>
                <w:bCs/>
                <w:snapToGrid w:val="0"/>
                <w:color w:val="000000"/>
                <w:sz w:val="16"/>
                <w:lang w:val="en-AU"/>
              </w:rPr>
            </w:pPr>
            <w:r w:rsidRPr="000F3411">
              <w:rPr>
                <w:rFonts w:ascii="Arial" w:hAnsi="Arial"/>
                <w:bCs/>
                <w:snapToGrid w:val="0"/>
                <w:color w:val="000000"/>
                <w:sz w:val="16"/>
                <w:lang w:val="en-AU"/>
              </w:rPr>
              <w:t>14.0.0</w:t>
            </w:r>
          </w:p>
        </w:tc>
      </w:tr>
      <w:tr w:rsidR="006D0F37" w14:paraId="5DA1CC0D" w14:textId="77777777" w:rsidTr="00FC4156">
        <w:tc>
          <w:tcPr>
            <w:tcW w:w="800" w:type="dxa"/>
            <w:tcBorders>
              <w:top w:val="single" w:sz="12" w:space="0" w:color="auto"/>
              <w:bottom w:val="single" w:sz="12" w:space="0" w:color="auto"/>
            </w:tcBorders>
            <w:shd w:val="solid" w:color="FFFFFF" w:fill="auto"/>
          </w:tcPr>
          <w:p w14:paraId="6ED10C4A" w14:textId="77777777" w:rsidR="006D0F37" w:rsidRDefault="006D0F37" w:rsidP="007959A8">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bottom w:val="single" w:sz="12" w:space="0" w:color="auto"/>
            </w:tcBorders>
            <w:shd w:val="solid" w:color="FFFFFF" w:fill="auto"/>
          </w:tcPr>
          <w:p w14:paraId="64D161DA" w14:textId="77777777" w:rsidR="006D0F37" w:rsidRDefault="006D0F37"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4FA3C27C" w14:textId="77777777" w:rsidR="006D0F37" w:rsidRDefault="006D0F37"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vAlign w:val="bottom"/>
          </w:tcPr>
          <w:p w14:paraId="5868E42A" w14:textId="77777777" w:rsidR="006D0F37" w:rsidRDefault="006D0F37"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vAlign w:val="bottom"/>
          </w:tcPr>
          <w:p w14:paraId="4B060649" w14:textId="77777777" w:rsidR="006D0F37" w:rsidRDefault="006D0F37" w:rsidP="007959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412BEEFE" w14:textId="77777777" w:rsidR="006D0F37" w:rsidRDefault="006D0F37" w:rsidP="00936AA3">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4D7C6342" w14:textId="77777777" w:rsidR="006D0F37" w:rsidRDefault="006D0F37" w:rsidP="007959A8">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bottom w:val="single" w:sz="12" w:space="0" w:color="auto"/>
            </w:tcBorders>
            <w:shd w:val="solid" w:color="FFFFFF" w:fill="auto"/>
          </w:tcPr>
          <w:p w14:paraId="37F8C4C7" w14:textId="77777777" w:rsidR="006D0F37" w:rsidRPr="000F3411" w:rsidRDefault="006D0F37" w:rsidP="007959A8">
            <w:pPr>
              <w:spacing w:after="0"/>
              <w:rPr>
                <w:rFonts w:ascii="Arial" w:hAnsi="Arial"/>
                <w:bCs/>
                <w:snapToGrid w:val="0"/>
                <w:color w:val="000000"/>
                <w:sz w:val="16"/>
                <w:lang w:val="en-AU"/>
              </w:rPr>
            </w:pPr>
            <w:r w:rsidRPr="000F3411">
              <w:rPr>
                <w:rFonts w:ascii="Arial" w:hAnsi="Arial"/>
                <w:bCs/>
                <w:snapToGrid w:val="0"/>
                <w:color w:val="000000"/>
                <w:sz w:val="16"/>
                <w:lang w:val="en-AU"/>
              </w:rPr>
              <w:t>15.0.0</w:t>
            </w:r>
          </w:p>
        </w:tc>
      </w:tr>
      <w:tr w:rsidR="004A5A04" w14:paraId="005AFD1C" w14:textId="77777777" w:rsidTr="00D01C37">
        <w:tc>
          <w:tcPr>
            <w:tcW w:w="800" w:type="dxa"/>
            <w:tcBorders>
              <w:top w:val="single" w:sz="12" w:space="0" w:color="auto"/>
              <w:bottom w:val="single" w:sz="12" w:space="0" w:color="auto"/>
            </w:tcBorders>
            <w:shd w:val="solid" w:color="FFFFFF" w:fill="auto"/>
          </w:tcPr>
          <w:p w14:paraId="231DECAF" w14:textId="77777777" w:rsidR="004A5A04" w:rsidRDefault="004A5A04" w:rsidP="007959A8">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bottom w:val="single" w:sz="12" w:space="0" w:color="auto"/>
            </w:tcBorders>
            <w:shd w:val="solid" w:color="FFFFFF" w:fill="auto"/>
          </w:tcPr>
          <w:p w14:paraId="4E0DC6DF" w14:textId="77777777" w:rsidR="004A5A04" w:rsidRDefault="004A5A04"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019335ED" w14:textId="77777777" w:rsidR="004A5A04" w:rsidRDefault="004A5A04"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vAlign w:val="bottom"/>
          </w:tcPr>
          <w:p w14:paraId="07888192" w14:textId="77777777" w:rsidR="004A5A04" w:rsidRDefault="004A5A04"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vAlign w:val="bottom"/>
          </w:tcPr>
          <w:p w14:paraId="1ADF618F" w14:textId="77777777" w:rsidR="004A5A04" w:rsidRDefault="004A5A04" w:rsidP="007959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06AE6DAD" w14:textId="77777777" w:rsidR="004A5A04" w:rsidRDefault="004A5A04" w:rsidP="00936AA3">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6CB242F3" w14:textId="77777777" w:rsidR="004A5A04" w:rsidRPr="004A5A04" w:rsidRDefault="004A5A04" w:rsidP="007959A8">
            <w:pPr>
              <w:spacing w:after="0"/>
              <w:rPr>
                <w:rFonts w:ascii="Arial" w:hAnsi="Arial"/>
                <w:snapToGrid w:val="0"/>
                <w:color w:val="000000"/>
                <w:sz w:val="16"/>
                <w:lang w:val="en-AU"/>
              </w:rPr>
            </w:pPr>
            <w:r w:rsidRPr="004A5A04">
              <w:rPr>
                <w:rFonts w:ascii="Arial" w:hAnsi="Arial"/>
                <w:snapToGrid w:val="0"/>
                <w:color w:val="000000"/>
                <w:sz w:val="16"/>
                <w:lang w:val="en-AU"/>
              </w:rPr>
              <w:t>15.0.0</w:t>
            </w:r>
          </w:p>
        </w:tc>
        <w:tc>
          <w:tcPr>
            <w:tcW w:w="567" w:type="dxa"/>
            <w:tcBorders>
              <w:top w:val="single" w:sz="12" w:space="0" w:color="auto"/>
              <w:bottom w:val="single" w:sz="12" w:space="0" w:color="auto"/>
            </w:tcBorders>
            <w:shd w:val="solid" w:color="FFFFFF" w:fill="auto"/>
          </w:tcPr>
          <w:p w14:paraId="0DBF5636" w14:textId="77777777" w:rsidR="004A5A04" w:rsidRPr="000F3411" w:rsidRDefault="004A5A04" w:rsidP="007959A8">
            <w:pPr>
              <w:spacing w:after="0"/>
              <w:rPr>
                <w:rFonts w:ascii="Arial" w:hAnsi="Arial"/>
                <w:bCs/>
                <w:snapToGrid w:val="0"/>
                <w:color w:val="000000"/>
                <w:sz w:val="16"/>
                <w:lang w:val="en-AU"/>
              </w:rPr>
            </w:pPr>
            <w:r w:rsidRPr="000F3411">
              <w:rPr>
                <w:rFonts w:ascii="Arial" w:hAnsi="Arial"/>
                <w:bCs/>
                <w:snapToGrid w:val="0"/>
                <w:color w:val="000000"/>
                <w:sz w:val="16"/>
                <w:lang w:val="en-AU"/>
              </w:rPr>
              <w:t>16.0.0</w:t>
            </w:r>
          </w:p>
        </w:tc>
      </w:tr>
      <w:tr w:rsidR="00FC4156" w14:paraId="5C30570F" w14:textId="77777777" w:rsidTr="00FA671E">
        <w:tc>
          <w:tcPr>
            <w:tcW w:w="800" w:type="dxa"/>
            <w:tcBorders>
              <w:top w:val="single" w:sz="12" w:space="0" w:color="auto"/>
              <w:bottom w:val="single" w:sz="12" w:space="0" w:color="auto"/>
            </w:tcBorders>
            <w:shd w:val="solid" w:color="FFFFFF" w:fill="auto"/>
          </w:tcPr>
          <w:p w14:paraId="3DACC415" w14:textId="77777777" w:rsidR="00FC4156" w:rsidRDefault="00FC4156" w:rsidP="007959A8">
            <w:pPr>
              <w:spacing w:after="0"/>
              <w:rPr>
                <w:rFonts w:ascii="Arial" w:hAnsi="Arial"/>
                <w:snapToGrid w:val="0"/>
                <w:color w:val="000000"/>
                <w:sz w:val="16"/>
                <w:lang w:val="en-AU"/>
              </w:rPr>
            </w:pPr>
            <w:r>
              <w:rPr>
                <w:rFonts w:ascii="Arial" w:hAnsi="Arial"/>
                <w:snapToGrid w:val="0"/>
                <w:color w:val="000000"/>
                <w:sz w:val="16"/>
                <w:lang w:val="en-AU"/>
              </w:rPr>
              <w:t>2022-04</w:t>
            </w:r>
          </w:p>
        </w:tc>
        <w:tc>
          <w:tcPr>
            <w:tcW w:w="800" w:type="dxa"/>
            <w:tcBorders>
              <w:top w:val="single" w:sz="12" w:space="0" w:color="auto"/>
              <w:bottom w:val="single" w:sz="12" w:space="0" w:color="auto"/>
            </w:tcBorders>
            <w:shd w:val="solid" w:color="FFFFFF" w:fill="auto"/>
          </w:tcPr>
          <w:p w14:paraId="27EB3A37" w14:textId="77777777" w:rsidR="00FC4156" w:rsidRDefault="00FC4156"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06251704" w14:textId="77777777" w:rsidR="00FC4156" w:rsidRDefault="00FC4156"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vAlign w:val="bottom"/>
          </w:tcPr>
          <w:p w14:paraId="57F0AF6C" w14:textId="77777777" w:rsidR="00FC4156" w:rsidRDefault="00FC4156"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vAlign w:val="bottom"/>
          </w:tcPr>
          <w:p w14:paraId="47869A33" w14:textId="77777777" w:rsidR="00FC4156" w:rsidRDefault="00FC4156" w:rsidP="007959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11D679CF" w14:textId="77777777" w:rsidR="00FC4156" w:rsidRDefault="00FC4156" w:rsidP="00936AA3">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6C0BC786" w14:textId="77777777" w:rsidR="00FC4156" w:rsidRPr="00FC4156" w:rsidRDefault="00FC4156" w:rsidP="007959A8">
            <w:pPr>
              <w:spacing w:after="0"/>
              <w:rPr>
                <w:rFonts w:ascii="Arial" w:hAnsi="Arial"/>
                <w:snapToGrid w:val="0"/>
                <w:color w:val="000000"/>
                <w:sz w:val="16"/>
                <w:lang w:val="en-AU"/>
              </w:rPr>
            </w:pPr>
            <w:r w:rsidRPr="00FC4156">
              <w:rPr>
                <w:rFonts w:ascii="Arial" w:hAnsi="Arial"/>
                <w:snapToGrid w:val="0"/>
                <w:color w:val="000000"/>
                <w:sz w:val="16"/>
                <w:lang w:val="en-AU"/>
              </w:rPr>
              <w:t>16.0.0</w:t>
            </w:r>
          </w:p>
        </w:tc>
        <w:tc>
          <w:tcPr>
            <w:tcW w:w="567" w:type="dxa"/>
            <w:tcBorders>
              <w:top w:val="single" w:sz="12" w:space="0" w:color="auto"/>
              <w:bottom w:val="single" w:sz="12" w:space="0" w:color="auto"/>
            </w:tcBorders>
            <w:shd w:val="solid" w:color="FFFFFF" w:fill="auto"/>
          </w:tcPr>
          <w:p w14:paraId="1AF24AE8" w14:textId="77777777" w:rsidR="00FC4156" w:rsidRPr="000F3411" w:rsidRDefault="00FC4156" w:rsidP="007959A8">
            <w:pPr>
              <w:spacing w:after="0"/>
              <w:rPr>
                <w:rFonts w:ascii="Arial" w:hAnsi="Arial"/>
                <w:bCs/>
                <w:snapToGrid w:val="0"/>
                <w:color w:val="000000"/>
                <w:sz w:val="16"/>
                <w:lang w:val="en-AU"/>
              </w:rPr>
            </w:pPr>
            <w:r w:rsidRPr="000F3411">
              <w:rPr>
                <w:rFonts w:ascii="Arial" w:hAnsi="Arial"/>
                <w:bCs/>
                <w:snapToGrid w:val="0"/>
                <w:color w:val="000000"/>
                <w:sz w:val="16"/>
                <w:lang w:val="en-AU"/>
              </w:rPr>
              <w:t>17.0.0</w:t>
            </w:r>
          </w:p>
        </w:tc>
      </w:tr>
      <w:tr w:rsidR="00D01C37" w14:paraId="3AF2974A" w14:textId="77777777" w:rsidTr="00FA671E">
        <w:tc>
          <w:tcPr>
            <w:tcW w:w="800" w:type="dxa"/>
            <w:tcBorders>
              <w:top w:val="single" w:sz="12" w:space="0" w:color="auto"/>
              <w:bottom w:val="single" w:sz="12" w:space="0" w:color="auto"/>
            </w:tcBorders>
            <w:shd w:val="solid" w:color="FFFFFF" w:fill="auto"/>
          </w:tcPr>
          <w:p w14:paraId="4588BDCE" w14:textId="77777777" w:rsidR="00D01C37" w:rsidRDefault="00D01C37" w:rsidP="007959A8">
            <w:pPr>
              <w:spacing w:after="0"/>
              <w:rPr>
                <w:rFonts w:ascii="Arial" w:hAnsi="Arial"/>
                <w:snapToGrid w:val="0"/>
                <w:color w:val="000000"/>
                <w:sz w:val="16"/>
                <w:lang w:val="en-AU"/>
              </w:rPr>
            </w:pPr>
            <w:r>
              <w:rPr>
                <w:rFonts w:ascii="Arial" w:hAnsi="Arial"/>
                <w:snapToGrid w:val="0"/>
                <w:color w:val="000000"/>
                <w:sz w:val="16"/>
                <w:lang w:val="en-AU"/>
              </w:rPr>
              <w:t>2024-04</w:t>
            </w:r>
          </w:p>
        </w:tc>
        <w:tc>
          <w:tcPr>
            <w:tcW w:w="800" w:type="dxa"/>
            <w:tcBorders>
              <w:top w:val="single" w:sz="12" w:space="0" w:color="auto"/>
              <w:bottom w:val="single" w:sz="12" w:space="0" w:color="auto"/>
            </w:tcBorders>
            <w:shd w:val="solid" w:color="FFFFFF" w:fill="auto"/>
          </w:tcPr>
          <w:p w14:paraId="29E65C22" w14:textId="77777777" w:rsidR="00D01C37" w:rsidRDefault="00D01C37"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05694518" w14:textId="77777777" w:rsidR="00D01C37" w:rsidRDefault="00D01C37"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vAlign w:val="bottom"/>
          </w:tcPr>
          <w:p w14:paraId="328C5ACC" w14:textId="77777777" w:rsidR="00D01C37" w:rsidRDefault="00D01C37"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vAlign w:val="bottom"/>
          </w:tcPr>
          <w:p w14:paraId="4D841CF9" w14:textId="77777777" w:rsidR="00D01C37" w:rsidRDefault="00D01C37" w:rsidP="007959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605866A1" w14:textId="77777777" w:rsidR="00D01C37" w:rsidRDefault="00D01C37" w:rsidP="00936AA3">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3A661717" w14:textId="77777777" w:rsidR="00D01C37" w:rsidRPr="00D01C37" w:rsidRDefault="00D01C37" w:rsidP="007959A8">
            <w:pPr>
              <w:spacing w:after="0"/>
              <w:rPr>
                <w:rFonts w:ascii="Arial" w:hAnsi="Arial"/>
                <w:snapToGrid w:val="0"/>
                <w:color w:val="000000"/>
                <w:sz w:val="16"/>
                <w:lang w:val="en-AU"/>
              </w:rPr>
            </w:pPr>
            <w:r w:rsidRPr="00D01C37">
              <w:rPr>
                <w:rFonts w:ascii="Arial" w:hAnsi="Arial"/>
                <w:snapToGrid w:val="0"/>
                <w:color w:val="000000"/>
                <w:sz w:val="16"/>
                <w:lang w:val="en-AU"/>
              </w:rPr>
              <w:t>17.0.0</w:t>
            </w:r>
          </w:p>
        </w:tc>
        <w:tc>
          <w:tcPr>
            <w:tcW w:w="567" w:type="dxa"/>
            <w:tcBorders>
              <w:top w:val="single" w:sz="12" w:space="0" w:color="auto"/>
              <w:bottom w:val="single" w:sz="12" w:space="0" w:color="auto"/>
            </w:tcBorders>
            <w:shd w:val="solid" w:color="FFFFFF" w:fill="auto"/>
          </w:tcPr>
          <w:p w14:paraId="799096B5" w14:textId="77777777" w:rsidR="00D01C37" w:rsidRPr="000F3411" w:rsidRDefault="00D01C37" w:rsidP="007959A8">
            <w:pPr>
              <w:spacing w:after="0"/>
              <w:rPr>
                <w:rFonts w:ascii="Arial" w:hAnsi="Arial"/>
                <w:bCs/>
                <w:snapToGrid w:val="0"/>
                <w:color w:val="000000"/>
                <w:sz w:val="16"/>
                <w:lang w:val="en-AU"/>
              </w:rPr>
            </w:pPr>
            <w:r w:rsidRPr="000F3411">
              <w:rPr>
                <w:rFonts w:ascii="Arial" w:hAnsi="Arial"/>
                <w:bCs/>
                <w:snapToGrid w:val="0"/>
                <w:color w:val="000000"/>
                <w:sz w:val="16"/>
                <w:lang w:val="en-AU"/>
              </w:rPr>
              <w:t>18.0.0</w:t>
            </w:r>
          </w:p>
        </w:tc>
      </w:tr>
      <w:tr w:rsidR="00FA671E" w14:paraId="0BF5A298" w14:textId="77777777" w:rsidTr="00936AA3">
        <w:tc>
          <w:tcPr>
            <w:tcW w:w="800" w:type="dxa"/>
            <w:tcBorders>
              <w:top w:val="single" w:sz="12" w:space="0" w:color="auto"/>
            </w:tcBorders>
            <w:shd w:val="solid" w:color="FFFFFF" w:fill="auto"/>
          </w:tcPr>
          <w:p w14:paraId="07A2BD57" w14:textId="77777777" w:rsidR="00FA671E" w:rsidRDefault="00FA671E" w:rsidP="007959A8">
            <w:pPr>
              <w:spacing w:after="0"/>
              <w:rPr>
                <w:rFonts w:ascii="Arial" w:hAnsi="Arial"/>
                <w:snapToGrid w:val="0"/>
                <w:color w:val="000000"/>
                <w:sz w:val="16"/>
                <w:lang w:val="en-AU"/>
              </w:rPr>
            </w:pPr>
            <w:r>
              <w:rPr>
                <w:rFonts w:ascii="Arial" w:hAnsi="Arial"/>
                <w:snapToGrid w:val="0"/>
                <w:color w:val="000000"/>
                <w:sz w:val="16"/>
                <w:lang w:val="en-AU"/>
              </w:rPr>
              <w:t>2025-09</w:t>
            </w:r>
          </w:p>
        </w:tc>
        <w:tc>
          <w:tcPr>
            <w:tcW w:w="800" w:type="dxa"/>
            <w:tcBorders>
              <w:top w:val="single" w:sz="12" w:space="0" w:color="auto"/>
            </w:tcBorders>
            <w:shd w:val="solid" w:color="FFFFFF" w:fill="auto"/>
          </w:tcPr>
          <w:p w14:paraId="094662B7" w14:textId="4C3ECA0B" w:rsidR="00FA671E" w:rsidRDefault="000F3411" w:rsidP="007959A8">
            <w:pPr>
              <w:spacing w:after="0"/>
              <w:rPr>
                <w:rFonts w:ascii="Arial" w:hAnsi="Arial"/>
                <w:snapToGrid w:val="0"/>
                <w:color w:val="000000"/>
                <w:sz w:val="16"/>
                <w:lang w:val="en-AU"/>
              </w:rPr>
            </w:pPr>
            <w:r>
              <w:rPr>
                <w:rFonts w:ascii="Arial" w:hAnsi="Arial"/>
                <w:snapToGrid w:val="0"/>
                <w:sz w:val="16"/>
                <w:szCs w:val="16"/>
                <w:lang w:val="en-AU"/>
              </w:rPr>
              <w:t>SA#109</w:t>
            </w:r>
          </w:p>
        </w:tc>
        <w:tc>
          <w:tcPr>
            <w:tcW w:w="901" w:type="dxa"/>
            <w:tcBorders>
              <w:top w:val="single" w:sz="12" w:space="0" w:color="auto"/>
            </w:tcBorders>
            <w:shd w:val="solid" w:color="FFFFFF" w:fill="auto"/>
          </w:tcPr>
          <w:p w14:paraId="6C45AB1E" w14:textId="77777777" w:rsidR="00FA671E" w:rsidRDefault="00FA671E"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tcBorders>
            <w:shd w:val="solid" w:color="FFFFFF" w:fill="auto"/>
            <w:vAlign w:val="bottom"/>
          </w:tcPr>
          <w:p w14:paraId="47C29748" w14:textId="77777777" w:rsidR="00FA671E" w:rsidRDefault="00FA671E" w:rsidP="007959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tcBorders>
            <w:shd w:val="solid" w:color="FFFFFF" w:fill="auto"/>
            <w:vAlign w:val="bottom"/>
          </w:tcPr>
          <w:p w14:paraId="0F3288E4" w14:textId="77777777" w:rsidR="00FA671E" w:rsidRDefault="00FA671E" w:rsidP="007959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tcBorders>
            <w:shd w:val="solid" w:color="FFFFFF" w:fill="auto"/>
          </w:tcPr>
          <w:p w14:paraId="20BA3D3D" w14:textId="77777777" w:rsidR="00FA671E" w:rsidRDefault="00FA671E" w:rsidP="00936AA3">
            <w:pPr>
              <w:pStyle w:val="TAL"/>
              <w:rPr>
                <w:sz w:val="16"/>
                <w:szCs w:val="16"/>
              </w:rPr>
            </w:pPr>
            <w:r>
              <w:rPr>
                <w:sz w:val="16"/>
                <w:szCs w:val="16"/>
              </w:rPr>
              <w:t>Update to Rel-19 version (MCC)</w:t>
            </w:r>
          </w:p>
        </w:tc>
        <w:tc>
          <w:tcPr>
            <w:tcW w:w="567" w:type="dxa"/>
            <w:tcBorders>
              <w:top w:val="single" w:sz="12" w:space="0" w:color="auto"/>
            </w:tcBorders>
            <w:shd w:val="solid" w:color="FFFFFF" w:fill="auto"/>
          </w:tcPr>
          <w:p w14:paraId="23CC1FA9" w14:textId="77777777" w:rsidR="00FA671E" w:rsidRPr="00FA671E" w:rsidRDefault="00FA671E" w:rsidP="007959A8">
            <w:pPr>
              <w:spacing w:after="0"/>
              <w:rPr>
                <w:rFonts w:ascii="Arial" w:hAnsi="Arial"/>
                <w:snapToGrid w:val="0"/>
                <w:color w:val="000000"/>
                <w:sz w:val="16"/>
                <w:lang w:val="en-AU"/>
              </w:rPr>
            </w:pPr>
            <w:r w:rsidRPr="00FA671E">
              <w:rPr>
                <w:rFonts w:ascii="Arial" w:hAnsi="Arial"/>
                <w:snapToGrid w:val="0"/>
                <w:color w:val="000000"/>
                <w:sz w:val="16"/>
                <w:lang w:val="en-AU"/>
              </w:rPr>
              <w:t>18.0.0</w:t>
            </w:r>
          </w:p>
        </w:tc>
        <w:tc>
          <w:tcPr>
            <w:tcW w:w="567" w:type="dxa"/>
            <w:tcBorders>
              <w:top w:val="single" w:sz="12" w:space="0" w:color="auto"/>
            </w:tcBorders>
            <w:shd w:val="solid" w:color="FFFFFF" w:fill="auto"/>
          </w:tcPr>
          <w:p w14:paraId="68E74958" w14:textId="77777777" w:rsidR="00FA671E" w:rsidRPr="000F3411" w:rsidRDefault="00FA671E" w:rsidP="007959A8">
            <w:pPr>
              <w:spacing w:after="0"/>
              <w:rPr>
                <w:rFonts w:ascii="Arial" w:hAnsi="Arial"/>
                <w:bCs/>
                <w:snapToGrid w:val="0"/>
                <w:color w:val="000000"/>
                <w:sz w:val="16"/>
                <w:lang w:val="en-AU"/>
              </w:rPr>
            </w:pPr>
            <w:r w:rsidRPr="000F3411">
              <w:rPr>
                <w:rFonts w:ascii="Arial" w:hAnsi="Arial"/>
                <w:bCs/>
                <w:snapToGrid w:val="0"/>
                <w:color w:val="000000"/>
                <w:sz w:val="16"/>
                <w:lang w:val="en-AU"/>
              </w:rPr>
              <w:t>19.0.0</w:t>
            </w:r>
          </w:p>
        </w:tc>
      </w:tr>
    </w:tbl>
    <w:p w14:paraId="696B4ABA" w14:textId="77777777" w:rsidR="004A3549" w:rsidRDefault="004A3549"/>
    <w:p w14:paraId="541EB389" w14:textId="77777777" w:rsidR="004A3549" w:rsidRDefault="004A3549">
      <w:pPr>
        <w:pStyle w:val="CommentText"/>
        <w:rPr>
          <w:rFonts w:ascii="Arial Black" w:hAnsi="Arial Black"/>
          <w:b/>
          <w:bCs/>
          <w:sz w:val="16"/>
        </w:rPr>
      </w:pPr>
    </w:p>
    <w:sectPr w:rsidR="004A35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52483" w14:textId="77777777" w:rsidR="003058EE" w:rsidRDefault="003058EE">
      <w:r>
        <w:separator/>
      </w:r>
    </w:p>
  </w:endnote>
  <w:endnote w:type="continuationSeparator" w:id="0">
    <w:p w14:paraId="6B307BA9" w14:textId="77777777" w:rsidR="003058EE" w:rsidRDefault="0030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2CDC" w14:textId="77777777" w:rsidR="002D2515" w:rsidRDefault="002D25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7533C" w14:textId="77777777" w:rsidR="003058EE" w:rsidRDefault="003058EE">
      <w:r>
        <w:separator/>
      </w:r>
    </w:p>
  </w:footnote>
  <w:footnote w:type="continuationSeparator" w:id="0">
    <w:p w14:paraId="7ABC373B" w14:textId="77777777" w:rsidR="003058EE" w:rsidRDefault="00305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87E5E" w14:textId="493D6AE0" w:rsidR="002D2515" w:rsidRDefault="000F3411">
    <w:pPr>
      <w:pStyle w:val="Header"/>
      <w:framePr w:wrap="auto" w:vAnchor="text" w:hAnchor="margin" w:xAlign="right" w:y="1"/>
      <w:widowControl/>
    </w:pPr>
    <w:r>
      <w:fldChar w:fldCharType="begin"/>
    </w:r>
    <w:r>
      <w:instrText xml:space="preserve"> STYLEREF ZA </w:instrText>
    </w:r>
    <w:r>
      <w:fldChar w:fldCharType="separate"/>
    </w:r>
    <w:r>
      <w:rPr>
        <w:noProof/>
      </w:rPr>
      <w:t>3GPP TS 32.584 V19.0.0 (2025-09)</w:t>
    </w:r>
    <w:r>
      <w:rPr>
        <w:noProof/>
      </w:rPr>
      <w:fldChar w:fldCharType="end"/>
    </w:r>
  </w:p>
  <w:p w14:paraId="06E4D563" w14:textId="77777777" w:rsidR="002D2515" w:rsidRDefault="002D2515">
    <w:pPr>
      <w:pStyle w:val="Header"/>
      <w:framePr w:wrap="auto" w:vAnchor="text" w:hAnchor="margin" w:xAlign="center" w:y="1"/>
      <w:widowControl/>
    </w:pPr>
    <w:r>
      <w:fldChar w:fldCharType="begin"/>
    </w:r>
    <w:r>
      <w:instrText xml:space="preserve"> PAGE </w:instrText>
    </w:r>
    <w:r>
      <w:fldChar w:fldCharType="separate"/>
    </w:r>
    <w:r w:rsidR="006D0F37">
      <w:t>23</w:t>
    </w:r>
    <w:r>
      <w:fldChar w:fldCharType="end"/>
    </w:r>
  </w:p>
  <w:p w14:paraId="13DAE666" w14:textId="4F060BDE" w:rsidR="002D2515" w:rsidRDefault="000F3411">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4FC589B5" w14:textId="77777777" w:rsidR="002D2515" w:rsidRDefault="002D2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6E6C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88D8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9EA0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303696"/>
    <w:multiLevelType w:val="hybridMultilevel"/>
    <w:tmpl w:val="A7281E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0EF1EE1"/>
    <w:multiLevelType w:val="multilevel"/>
    <w:tmpl w:val="8C2E50BC"/>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4BB76300"/>
    <w:multiLevelType w:val="hybridMultilevel"/>
    <w:tmpl w:val="879CE0B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694410F3"/>
    <w:multiLevelType w:val="multilevel"/>
    <w:tmpl w:val="8C2E50BC"/>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7BC330F5"/>
    <w:multiLevelType w:val="hybridMultilevel"/>
    <w:tmpl w:val="C2769C2A"/>
    <w:lvl w:ilvl="0" w:tplc="E41213F0">
      <w:start w:val="1"/>
      <w:numFmt w:val="bullet"/>
      <w:pStyle w:val="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7"/>
  </w:num>
  <w:num w:numId="5">
    <w:abstractNumId w:val="8"/>
  </w:num>
  <w:num w:numId="6">
    <w:abstractNumId w:val="4"/>
  </w:num>
  <w:num w:numId="7">
    <w:abstractNumId w:val="6"/>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awNDYwNDQzNjVQ0lEKTi0uzszPAykwrAUAS1INwiwAAAA="/>
  </w:docVars>
  <w:rsids>
    <w:rsidRoot w:val="0049394D"/>
    <w:rsid w:val="000053D8"/>
    <w:rsid w:val="00022206"/>
    <w:rsid w:val="0003079A"/>
    <w:rsid w:val="00051815"/>
    <w:rsid w:val="0009583F"/>
    <w:rsid w:val="000962A2"/>
    <w:rsid w:val="000A130D"/>
    <w:rsid w:val="000B5B2B"/>
    <w:rsid w:val="000D1F0E"/>
    <w:rsid w:val="000F1558"/>
    <w:rsid w:val="000F3411"/>
    <w:rsid w:val="00101F8F"/>
    <w:rsid w:val="00136126"/>
    <w:rsid w:val="001517AC"/>
    <w:rsid w:val="001549ED"/>
    <w:rsid w:val="00171FFB"/>
    <w:rsid w:val="001856B4"/>
    <w:rsid w:val="001C7155"/>
    <w:rsid w:val="001D5CE2"/>
    <w:rsid w:val="002359B1"/>
    <w:rsid w:val="00284B4A"/>
    <w:rsid w:val="002A7284"/>
    <w:rsid w:val="002B2D15"/>
    <w:rsid w:val="002B5CA9"/>
    <w:rsid w:val="002B68A1"/>
    <w:rsid w:val="002C41D0"/>
    <w:rsid w:val="002D2515"/>
    <w:rsid w:val="002E6E63"/>
    <w:rsid w:val="003046E9"/>
    <w:rsid w:val="003057E8"/>
    <w:rsid w:val="003058EE"/>
    <w:rsid w:val="00305903"/>
    <w:rsid w:val="00332603"/>
    <w:rsid w:val="00332690"/>
    <w:rsid w:val="00341F47"/>
    <w:rsid w:val="00382DC0"/>
    <w:rsid w:val="00383736"/>
    <w:rsid w:val="0039025F"/>
    <w:rsid w:val="003C0EC9"/>
    <w:rsid w:val="003C457E"/>
    <w:rsid w:val="003C4AA5"/>
    <w:rsid w:val="003E2780"/>
    <w:rsid w:val="003F00FD"/>
    <w:rsid w:val="003F337B"/>
    <w:rsid w:val="003F7295"/>
    <w:rsid w:val="004152F1"/>
    <w:rsid w:val="004238F2"/>
    <w:rsid w:val="00451FE2"/>
    <w:rsid w:val="00472BA0"/>
    <w:rsid w:val="00481F62"/>
    <w:rsid w:val="00482398"/>
    <w:rsid w:val="004864AC"/>
    <w:rsid w:val="0049394D"/>
    <w:rsid w:val="004A3549"/>
    <w:rsid w:val="004A5A04"/>
    <w:rsid w:val="004A7F44"/>
    <w:rsid w:val="004D6023"/>
    <w:rsid w:val="00511ED2"/>
    <w:rsid w:val="00526E24"/>
    <w:rsid w:val="00533C21"/>
    <w:rsid w:val="00565551"/>
    <w:rsid w:val="00580972"/>
    <w:rsid w:val="005855C1"/>
    <w:rsid w:val="005B065C"/>
    <w:rsid w:val="005C2EF7"/>
    <w:rsid w:val="00630E17"/>
    <w:rsid w:val="00641CAC"/>
    <w:rsid w:val="006613E6"/>
    <w:rsid w:val="006679A3"/>
    <w:rsid w:val="00673242"/>
    <w:rsid w:val="00676D6F"/>
    <w:rsid w:val="006C50EA"/>
    <w:rsid w:val="006D0F37"/>
    <w:rsid w:val="006E2FEB"/>
    <w:rsid w:val="006E3785"/>
    <w:rsid w:val="006E7EEF"/>
    <w:rsid w:val="00744227"/>
    <w:rsid w:val="0074766C"/>
    <w:rsid w:val="00756BF5"/>
    <w:rsid w:val="00770EF6"/>
    <w:rsid w:val="00771779"/>
    <w:rsid w:val="00776C81"/>
    <w:rsid w:val="00787080"/>
    <w:rsid w:val="007959A8"/>
    <w:rsid w:val="007C0CCF"/>
    <w:rsid w:val="007F4BDF"/>
    <w:rsid w:val="007F5F40"/>
    <w:rsid w:val="00802A80"/>
    <w:rsid w:val="00806CB4"/>
    <w:rsid w:val="008452E6"/>
    <w:rsid w:val="00863DE7"/>
    <w:rsid w:val="0087054E"/>
    <w:rsid w:val="008B1F3F"/>
    <w:rsid w:val="008B6466"/>
    <w:rsid w:val="008C6DB3"/>
    <w:rsid w:val="00902FEA"/>
    <w:rsid w:val="0092592E"/>
    <w:rsid w:val="00936219"/>
    <w:rsid w:val="00936AA3"/>
    <w:rsid w:val="00942CFB"/>
    <w:rsid w:val="00954AD8"/>
    <w:rsid w:val="009A2F0E"/>
    <w:rsid w:val="009C3F4A"/>
    <w:rsid w:val="009D7548"/>
    <w:rsid w:val="009E0CF4"/>
    <w:rsid w:val="009E5741"/>
    <w:rsid w:val="009E7D8D"/>
    <w:rsid w:val="009F379F"/>
    <w:rsid w:val="00A05381"/>
    <w:rsid w:val="00A244AD"/>
    <w:rsid w:val="00A33C13"/>
    <w:rsid w:val="00A4408E"/>
    <w:rsid w:val="00A72A6F"/>
    <w:rsid w:val="00A7424B"/>
    <w:rsid w:val="00A94F65"/>
    <w:rsid w:val="00AA3531"/>
    <w:rsid w:val="00AB3EBD"/>
    <w:rsid w:val="00AD2CAE"/>
    <w:rsid w:val="00B0169A"/>
    <w:rsid w:val="00B76EE1"/>
    <w:rsid w:val="00BB21B7"/>
    <w:rsid w:val="00BC7BA7"/>
    <w:rsid w:val="00BE0CA2"/>
    <w:rsid w:val="00BE74AC"/>
    <w:rsid w:val="00C17CB1"/>
    <w:rsid w:val="00C23500"/>
    <w:rsid w:val="00C235CD"/>
    <w:rsid w:val="00C72F2E"/>
    <w:rsid w:val="00C7482E"/>
    <w:rsid w:val="00CB1BDB"/>
    <w:rsid w:val="00CC3415"/>
    <w:rsid w:val="00CF6981"/>
    <w:rsid w:val="00D01C37"/>
    <w:rsid w:val="00D559D7"/>
    <w:rsid w:val="00D648E3"/>
    <w:rsid w:val="00D851D0"/>
    <w:rsid w:val="00D97115"/>
    <w:rsid w:val="00DA43E8"/>
    <w:rsid w:val="00DD5511"/>
    <w:rsid w:val="00DE264D"/>
    <w:rsid w:val="00DE6545"/>
    <w:rsid w:val="00DF4FCC"/>
    <w:rsid w:val="00E016F7"/>
    <w:rsid w:val="00E20845"/>
    <w:rsid w:val="00E21048"/>
    <w:rsid w:val="00E258D4"/>
    <w:rsid w:val="00E2693A"/>
    <w:rsid w:val="00E512E8"/>
    <w:rsid w:val="00E81850"/>
    <w:rsid w:val="00EB54DB"/>
    <w:rsid w:val="00EE1ECD"/>
    <w:rsid w:val="00EE29F9"/>
    <w:rsid w:val="00F2476A"/>
    <w:rsid w:val="00F30EDD"/>
    <w:rsid w:val="00F35075"/>
    <w:rsid w:val="00F42F40"/>
    <w:rsid w:val="00F93F1D"/>
    <w:rsid w:val="00FA24C1"/>
    <w:rsid w:val="00FA671E"/>
    <w:rsid w:val="00FB4603"/>
    <w:rsid w:val="00FC0170"/>
    <w:rsid w:val="00FC4156"/>
    <w:rsid w:val="00FF46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53"/>
    <o:shapelayout v:ext="edit">
      <o:idmap v:ext="edit" data="2"/>
    </o:shapelayout>
  </w:shapeDefaults>
  <w:decimalSymbol w:val=","/>
  <w:listSeparator w:val=";"/>
  <w14:docId w14:val="056FCDD5"/>
  <w15:chartTrackingRefBased/>
  <w15:docId w15:val="{10096D12-C087-43AC-8068-77036C939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A244AD"/>
    <w:rPr>
      <w:rFonts w:ascii="Tahoma" w:hAnsi="Tahoma" w:cs="Tahoma"/>
      <w:sz w:val="16"/>
      <w:szCs w:val="16"/>
    </w:rPr>
  </w:style>
  <w:style w:type="paragraph" w:customStyle="1" w:styleId="CharCharChar">
    <w:name w:val="Char Char Char"/>
    <w:semiHidden/>
    <w:rsid w:val="00776C81"/>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har">
    <w:name w:val="TAL Char"/>
    <w:link w:val="TAL"/>
    <w:rsid w:val="00776C81"/>
    <w:rPr>
      <w:rFonts w:ascii="Arial" w:hAnsi="Arial"/>
      <w:sz w:val="18"/>
      <w:lang w:eastAsia="en-US"/>
    </w:rPr>
  </w:style>
  <w:style w:type="character" w:customStyle="1" w:styleId="EXChar">
    <w:name w:val="EX Char"/>
    <w:link w:val="EX"/>
    <w:rsid w:val="00AB3EBD"/>
    <w:rPr>
      <w:lang w:eastAsia="en-US"/>
    </w:rPr>
  </w:style>
  <w:style w:type="paragraph" w:styleId="Bibliography">
    <w:name w:val="Bibliography"/>
    <w:basedOn w:val="Normal"/>
    <w:next w:val="Normal"/>
    <w:uiPriority w:val="37"/>
    <w:semiHidden/>
    <w:unhideWhenUsed/>
    <w:rsid w:val="00FC4156"/>
  </w:style>
  <w:style w:type="paragraph" w:styleId="BlockText">
    <w:name w:val="Block Text"/>
    <w:basedOn w:val="Normal"/>
    <w:rsid w:val="00FC4156"/>
    <w:pPr>
      <w:spacing w:after="120"/>
      <w:ind w:left="1440" w:right="1440"/>
    </w:pPr>
  </w:style>
  <w:style w:type="paragraph" w:styleId="BodyText2">
    <w:name w:val="Body Text 2"/>
    <w:basedOn w:val="Normal"/>
    <w:link w:val="BodyText2Char"/>
    <w:rsid w:val="00FC4156"/>
    <w:pPr>
      <w:spacing w:after="120" w:line="480" w:lineRule="auto"/>
    </w:pPr>
  </w:style>
  <w:style w:type="character" w:customStyle="1" w:styleId="BodyText2Char">
    <w:name w:val="Body Text 2 Char"/>
    <w:link w:val="BodyText2"/>
    <w:rsid w:val="00FC4156"/>
    <w:rPr>
      <w:lang w:eastAsia="en-US"/>
    </w:rPr>
  </w:style>
  <w:style w:type="paragraph" w:styleId="BodyText3">
    <w:name w:val="Body Text 3"/>
    <w:basedOn w:val="Normal"/>
    <w:link w:val="BodyText3Char"/>
    <w:rsid w:val="00FC4156"/>
    <w:pPr>
      <w:spacing w:after="120"/>
    </w:pPr>
    <w:rPr>
      <w:sz w:val="16"/>
      <w:szCs w:val="16"/>
    </w:rPr>
  </w:style>
  <w:style w:type="character" w:customStyle="1" w:styleId="BodyText3Char">
    <w:name w:val="Body Text 3 Char"/>
    <w:link w:val="BodyText3"/>
    <w:rsid w:val="00FC4156"/>
    <w:rPr>
      <w:sz w:val="16"/>
      <w:szCs w:val="16"/>
      <w:lang w:eastAsia="en-US"/>
    </w:rPr>
  </w:style>
  <w:style w:type="paragraph" w:styleId="BodyTextFirstIndent">
    <w:name w:val="Body Text First Indent"/>
    <w:basedOn w:val="BodyText"/>
    <w:link w:val="BodyTextFirstIndentChar"/>
    <w:rsid w:val="00FC4156"/>
    <w:pPr>
      <w:spacing w:after="120"/>
      <w:ind w:firstLine="210"/>
    </w:pPr>
  </w:style>
  <w:style w:type="character" w:customStyle="1" w:styleId="BodyTextChar">
    <w:name w:val="Body Text Char"/>
    <w:link w:val="BodyText"/>
    <w:rsid w:val="00FC4156"/>
    <w:rPr>
      <w:lang w:eastAsia="en-US"/>
    </w:rPr>
  </w:style>
  <w:style w:type="character" w:customStyle="1" w:styleId="BodyTextFirstIndentChar">
    <w:name w:val="Body Text First Indent Char"/>
    <w:basedOn w:val="BodyTextChar"/>
    <w:link w:val="BodyTextFirstIndent"/>
    <w:rsid w:val="00FC4156"/>
    <w:rPr>
      <w:lang w:eastAsia="en-US"/>
    </w:rPr>
  </w:style>
  <w:style w:type="paragraph" w:styleId="BodyTextIndent">
    <w:name w:val="Body Text Indent"/>
    <w:basedOn w:val="Normal"/>
    <w:link w:val="BodyTextIndentChar"/>
    <w:rsid w:val="00FC4156"/>
    <w:pPr>
      <w:spacing w:after="120"/>
      <w:ind w:left="283"/>
    </w:pPr>
  </w:style>
  <w:style w:type="character" w:customStyle="1" w:styleId="BodyTextIndentChar">
    <w:name w:val="Body Text Indent Char"/>
    <w:link w:val="BodyTextIndent"/>
    <w:rsid w:val="00FC4156"/>
    <w:rPr>
      <w:lang w:eastAsia="en-US"/>
    </w:rPr>
  </w:style>
  <w:style w:type="paragraph" w:styleId="BodyTextFirstIndent2">
    <w:name w:val="Body Text First Indent 2"/>
    <w:basedOn w:val="BodyTextIndent"/>
    <w:link w:val="BodyTextFirstIndent2Char"/>
    <w:rsid w:val="00FC4156"/>
    <w:pPr>
      <w:ind w:firstLine="210"/>
    </w:pPr>
  </w:style>
  <w:style w:type="character" w:customStyle="1" w:styleId="BodyTextFirstIndent2Char">
    <w:name w:val="Body Text First Indent 2 Char"/>
    <w:basedOn w:val="BodyTextIndentChar"/>
    <w:link w:val="BodyTextFirstIndent2"/>
    <w:rsid w:val="00FC4156"/>
    <w:rPr>
      <w:lang w:eastAsia="en-US"/>
    </w:rPr>
  </w:style>
  <w:style w:type="paragraph" w:styleId="BodyTextIndent2">
    <w:name w:val="Body Text Indent 2"/>
    <w:basedOn w:val="Normal"/>
    <w:link w:val="BodyTextIndent2Char"/>
    <w:rsid w:val="00FC4156"/>
    <w:pPr>
      <w:spacing w:after="120" w:line="480" w:lineRule="auto"/>
      <w:ind w:left="283"/>
    </w:pPr>
  </w:style>
  <w:style w:type="character" w:customStyle="1" w:styleId="BodyTextIndent2Char">
    <w:name w:val="Body Text Indent 2 Char"/>
    <w:link w:val="BodyTextIndent2"/>
    <w:rsid w:val="00FC4156"/>
    <w:rPr>
      <w:lang w:eastAsia="en-US"/>
    </w:rPr>
  </w:style>
  <w:style w:type="paragraph" w:styleId="BodyTextIndent3">
    <w:name w:val="Body Text Indent 3"/>
    <w:basedOn w:val="Normal"/>
    <w:link w:val="BodyTextIndent3Char"/>
    <w:rsid w:val="00FC4156"/>
    <w:pPr>
      <w:spacing w:after="120"/>
      <w:ind w:left="283"/>
    </w:pPr>
    <w:rPr>
      <w:sz w:val="16"/>
      <w:szCs w:val="16"/>
    </w:rPr>
  </w:style>
  <w:style w:type="character" w:customStyle="1" w:styleId="BodyTextIndent3Char">
    <w:name w:val="Body Text Indent 3 Char"/>
    <w:link w:val="BodyTextIndent3"/>
    <w:rsid w:val="00FC4156"/>
    <w:rPr>
      <w:sz w:val="16"/>
      <w:szCs w:val="16"/>
      <w:lang w:eastAsia="en-US"/>
    </w:rPr>
  </w:style>
  <w:style w:type="paragraph" w:styleId="Closing">
    <w:name w:val="Closing"/>
    <w:basedOn w:val="Normal"/>
    <w:link w:val="ClosingChar"/>
    <w:rsid w:val="00FC4156"/>
    <w:pPr>
      <w:ind w:left="4252"/>
    </w:pPr>
  </w:style>
  <w:style w:type="character" w:customStyle="1" w:styleId="ClosingChar">
    <w:name w:val="Closing Char"/>
    <w:link w:val="Closing"/>
    <w:rsid w:val="00FC4156"/>
    <w:rPr>
      <w:lang w:eastAsia="en-US"/>
    </w:rPr>
  </w:style>
  <w:style w:type="paragraph" w:styleId="CommentSubject">
    <w:name w:val="annotation subject"/>
    <w:basedOn w:val="CommentText"/>
    <w:next w:val="CommentText"/>
    <w:link w:val="CommentSubjectChar"/>
    <w:rsid w:val="00FC4156"/>
    <w:rPr>
      <w:b/>
      <w:bCs/>
    </w:rPr>
  </w:style>
  <w:style w:type="character" w:customStyle="1" w:styleId="CommentTextChar">
    <w:name w:val="Comment Text Char"/>
    <w:link w:val="CommentText"/>
    <w:semiHidden/>
    <w:rsid w:val="00FC4156"/>
    <w:rPr>
      <w:lang w:eastAsia="en-US"/>
    </w:rPr>
  </w:style>
  <w:style w:type="character" w:customStyle="1" w:styleId="CommentSubjectChar">
    <w:name w:val="Comment Subject Char"/>
    <w:link w:val="CommentSubject"/>
    <w:rsid w:val="00FC4156"/>
    <w:rPr>
      <w:b/>
      <w:bCs/>
      <w:lang w:eastAsia="en-US"/>
    </w:rPr>
  </w:style>
  <w:style w:type="paragraph" w:styleId="Date">
    <w:name w:val="Date"/>
    <w:basedOn w:val="Normal"/>
    <w:next w:val="Normal"/>
    <w:link w:val="DateChar"/>
    <w:rsid w:val="00FC4156"/>
  </w:style>
  <w:style w:type="character" w:customStyle="1" w:styleId="DateChar">
    <w:name w:val="Date Char"/>
    <w:link w:val="Date"/>
    <w:rsid w:val="00FC4156"/>
    <w:rPr>
      <w:lang w:eastAsia="en-US"/>
    </w:rPr>
  </w:style>
  <w:style w:type="paragraph" w:styleId="E-mailSignature">
    <w:name w:val="E-mail Signature"/>
    <w:basedOn w:val="Normal"/>
    <w:link w:val="E-mailSignatureChar"/>
    <w:rsid w:val="00FC4156"/>
  </w:style>
  <w:style w:type="character" w:customStyle="1" w:styleId="E-mailSignatureChar">
    <w:name w:val="E-mail Signature Char"/>
    <w:link w:val="E-mailSignature"/>
    <w:rsid w:val="00FC4156"/>
    <w:rPr>
      <w:lang w:eastAsia="en-US"/>
    </w:rPr>
  </w:style>
  <w:style w:type="paragraph" w:styleId="EndnoteText">
    <w:name w:val="endnote text"/>
    <w:basedOn w:val="Normal"/>
    <w:link w:val="EndnoteTextChar"/>
    <w:rsid w:val="00FC4156"/>
  </w:style>
  <w:style w:type="character" w:customStyle="1" w:styleId="EndnoteTextChar">
    <w:name w:val="Endnote Text Char"/>
    <w:link w:val="EndnoteText"/>
    <w:rsid w:val="00FC4156"/>
    <w:rPr>
      <w:lang w:eastAsia="en-US"/>
    </w:rPr>
  </w:style>
  <w:style w:type="paragraph" w:styleId="EnvelopeAddress">
    <w:name w:val="envelope address"/>
    <w:basedOn w:val="Normal"/>
    <w:rsid w:val="00FC41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C4156"/>
    <w:rPr>
      <w:rFonts w:ascii="Calibri Light" w:hAnsi="Calibri Light"/>
    </w:rPr>
  </w:style>
  <w:style w:type="paragraph" w:styleId="HTMLAddress">
    <w:name w:val="HTML Address"/>
    <w:basedOn w:val="Normal"/>
    <w:link w:val="HTMLAddressChar"/>
    <w:rsid w:val="00FC4156"/>
    <w:rPr>
      <w:i/>
      <w:iCs/>
    </w:rPr>
  </w:style>
  <w:style w:type="character" w:customStyle="1" w:styleId="HTMLAddressChar">
    <w:name w:val="HTML Address Char"/>
    <w:link w:val="HTMLAddress"/>
    <w:rsid w:val="00FC4156"/>
    <w:rPr>
      <w:i/>
      <w:iCs/>
      <w:lang w:eastAsia="en-US"/>
    </w:rPr>
  </w:style>
  <w:style w:type="paragraph" w:styleId="HTMLPreformatted">
    <w:name w:val="HTML Preformatted"/>
    <w:basedOn w:val="Normal"/>
    <w:link w:val="HTMLPreformattedChar"/>
    <w:rsid w:val="00FC4156"/>
    <w:rPr>
      <w:rFonts w:ascii="Courier New" w:hAnsi="Courier New" w:cs="Courier New"/>
    </w:rPr>
  </w:style>
  <w:style w:type="character" w:customStyle="1" w:styleId="HTMLPreformattedChar">
    <w:name w:val="HTML Preformatted Char"/>
    <w:link w:val="HTMLPreformatted"/>
    <w:rsid w:val="00FC4156"/>
    <w:rPr>
      <w:rFonts w:ascii="Courier New" w:hAnsi="Courier New" w:cs="Courier New"/>
      <w:lang w:eastAsia="en-US"/>
    </w:rPr>
  </w:style>
  <w:style w:type="paragraph" w:styleId="Index3">
    <w:name w:val="index 3"/>
    <w:basedOn w:val="Normal"/>
    <w:next w:val="Normal"/>
    <w:rsid w:val="00FC4156"/>
    <w:pPr>
      <w:ind w:left="600" w:hanging="200"/>
    </w:pPr>
  </w:style>
  <w:style w:type="paragraph" w:styleId="Index4">
    <w:name w:val="index 4"/>
    <w:basedOn w:val="Normal"/>
    <w:next w:val="Normal"/>
    <w:rsid w:val="00FC4156"/>
    <w:pPr>
      <w:ind w:left="800" w:hanging="200"/>
    </w:pPr>
  </w:style>
  <w:style w:type="paragraph" w:styleId="Index5">
    <w:name w:val="index 5"/>
    <w:basedOn w:val="Normal"/>
    <w:next w:val="Normal"/>
    <w:rsid w:val="00FC4156"/>
    <w:pPr>
      <w:ind w:left="1000" w:hanging="200"/>
    </w:pPr>
  </w:style>
  <w:style w:type="paragraph" w:styleId="Index6">
    <w:name w:val="index 6"/>
    <w:basedOn w:val="Normal"/>
    <w:next w:val="Normal"/>
    <w:rsid w:val="00FC4156"/>
    <w:pPr>
      <w:ind w:left="1200" w:hanging="200"/>
    </w:pPr>
  </w:style>
  <w:style w:type="paragraph" w:styleId="Index7">
    <w:name w:val="index 7"/>
    <w:basedOn w:val="Normal"/>
    <w:next w:val="Normal"/>
    <w:rsid w:val="00FC4156"/>
    <w:pPr>
      <w:ind w:left="1400" w:hanging="200"/>
    </w:pPr>
  </w:style>
  <w:style w:type="paragraph" w:styleId="Index8">
    <w:name w:val="index 8"/>
    <w:basedOn w:val="Normal"/>
    <w:next w:val="Normal"/>
    <w:rsid w:val="00FC4156"/>
    <w:pPr>
      <w:ind w:left="1600" w:hanging="200"/>
    </w:pPr>
  </w:style>
  <w:style w:type="paragraph" w:styleId="Index9">
    <w:name w:val="index 9"/>
    <w:basedOn w:val="Normal"/>
    <w:next w:val="Normal"/>
    <w:rsid w:val="00FC4156"/>
    <w:pPr>
      <w:ind w:left="1800" w:hanging="200"/>
    </w:pPr>
  </w:style>
  <w:style w:type="paragraph" w:styleId="IntenseQuote">
    <w:name w:val="Intense Quote"/>
    <w:basedOn w:val="Normal"/>
    <w:next w:val="Normal"/>
    <w:link w:val="IntenseQuoteChar"/>
    <w:uiPriority w:val="30"/>
    <w:qFormat/>
    <w:rsid w:val="00FC41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4156"/>
    <w:rPr>
      <w:i/>
      <w:iCs/>
      <w:color w:val="4472C4"/>
      <w:lang w:eastAsia="en-US"/>
    </w:rPr>
  </w:style>
  <w:style w:type="paragraph" w:styleId="ListContinue">
    <w:name w:val="List Continue"/>
    <w:basedOn w:val="Normal"/>
    <w:rsid w:val="00FC4156"/>
    <w:pPr>
      <w:spacing w:after="120"/>
      <w:ind w:left="283"/>
      <w:contextualSpacing/>
    </w:pPr>
  </w:style>
  <w:style w:type="paragraph" w:styleId="ListContinue2">
    <w:name w:val="List Continue 2"/>
    <w:basedOn w:val="Normal"/>
    <w:rsid w:val="00FC4156"/>
    <w:pPr>
      <w:spacing w:after="120"/>
      <w:ind w:left="566"/>
      <w:contextualSpacing/>
    </w:pPr>
  </w:style>
  <w:style w:type="paragraph" w:styleId="ListContinue3">
    <w:name w:val="List Continue 3"/>
    <w:basedOn w:val="Normal"/>
    <w:rsid w:val="00FC4156"/>
    <w:pPr>
      <w:spacing w:after="120"/>
      <w:ind w:left="849"/>
      <w:contextualSpacing/>
    </w:pPr>
  </w:style>
  <w:style w:type="paragraph" w:styleId="ListContinue4">
    <w:name w:val="List Continue 4"/>
    <w:basedOn w:val="Normal"/>
    <w:rsid w:val="00FC4156"/>
    <w:pPr>
      <w:spacing w:after="120"/>
      <w:ind w:left="1132"/>
      <w:contextualSpacing/>
    </w:pPr>
  </w:style>
  <w:style w:type="paragraph" w:styleId="ListContinue5">
    <w:name w:val="List Continue 5"/>
    <w:basedOn w:val="Normal"/>
    <w:rsid w:val="00FC4156"/>
    <w:pPr>
      <w:spacing w:after="120"/>
      <w:ind w:left="1415"/>
      <w:contextualSpacing/>
    </w:pPr>
  </w:style>
  <w:style w:type="paragraph" w:styleId="ListNumber3">
    <w:name w:val="List Number 3"/>
    <w:basedOn w:val="Normal"/>
    <w:rsid w:val="00FC4156"/>
    <w:pPr>
      <w:numPr>
        <w:numId w:val="8"/>
      </w:numPr>
      <w:contextualSpacing/>
    </w:pPr>
  </w:style>
  <w:style w:type="paragraph" w:styleId="ListNumber4">
    <w:name w:val="List Number 4"/>
    <w:basedOn w:val="Normal"/>
    <w:rsid w:val="00FC4156"/>
    <w:pPr>
      <w:numPr>
        <w:numId w:val="9"/>
      </w:numPr>
      <w:contextualSpacing/>
    </w:pPr>
  </w:style>
  <w:style w:type="paragraph" w:styleId="ListNumber5">
    <w:name w:val="List Number 5"/>
    <w:basedOn w:val="Normal"/>
    <w:rsid w:val="00FC4156"/>
    <w:pPr>
      <w:numPr>
        <w:numId w:val="10"/>
      </w:numPr>
      <w:contextualSpacing/>
    </w:pPr>
  </w:style>
  <w:style w:type="paragraph" w:styleId="ListParagraph">
    <w:name w:val="List Paragraph"/>
    <w:basedOn w:val="Normal"/>
    <w:uiPriority w:val="34"/>
    <w:qFormat/>
    <w:rsid w:val="00FC4156"/>
    <w:pPr>
      <w:ind w:left="720"/>
    </w:pPr>
  </w:style>
  <w:style w:type="paragraph" w:styleId="MacroText">
    <w:name w:val="macro"/>
    <w:link w:val="MacroTextChar"/>
    <w:rsid w:val="00FC41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4156"/>
    <w:rPr>
      <w:rFonts w:ascii="Courier New" w:hAnsi="Courier New" w:cs="Courier New"/>
      <w:lang w:eastAsia="en-US"/>
    </w:rPr>
  </w:style>
  <w:style w:type="paragraph" w:styleId="MessageHeader">
    <w:name w:val="Message Header"/>
    <w:basedOn w:val="Normal"/>
    <w:link w:val="MessageHeaderChar"/>
    <w:rsid w:val="00FC41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C4156"/>
    <w:rPr>
      <w:rFonts w:ascii="Calibri Light" w:hAnsi="Calibri Light"/>
      <w:sz w:val="24"/>
      <w:szCs w:val="24"/>
      <w:shd w:val="pct20" w:color="auto" w:fill="auto"/>
      <w:lang w:eastAsia="en-US"/>
    </w:rPr>
  </w:style>
  <w:style w:type="paragraph" w:styleId="NoSpacing">
    <w:name w:val="No Spacing"/>
    <w:uiPriority w:val="1"/>
    <w:qFormat/>
    <w:rsid w:val="00FC4156"/>
    <w:rPr>
      <w:lang w:eastAsia="en-US"/>
    </w:rPr>
  </w:style>
  <w:style w:type="paragraph" w:styleId="NormalWeb">
    <w:name w:val="Normal (Web)"/>
    <w:basedOn w:val="Normal"/>
    <w:rsid w:val="00FC4156"/>
    <w:rPr>
      <w:sz w:val="24"/>
      <w:szCs w:val="24"/>
    </w:rPr>
  </w:style>
  <w:style w:type="paragraph" w:styleId="NormalIndent">
    <w:name w:val="Normal Indent"/>
    <w:basedOn w:val="Normal"/>
    <w:rsid w:val="00FC4156"/>
    <w:pPr>
      <w:ind w:left="720"/>
    </w:pPr>
  </w:style>
  <w:style w:type="paragraph" w:styleId="NoteHeading">
    <w:name w:val="Note Heading"/>
    <w:basedOn w:val="Normal"/>
    <w:next w:val="Normal"/>
    <w:link w:val="NoteHeadingChar"/>
    <w:rsid w:val="00FC4156"/>
  </w:style>
  <w:style w:type="character" w:customStyle="1" w:styleId="NoteHeadingChar">
    <w:name w:val="Note Heading Char"/>
    <w:link w:val="NoteHeading"/>
    <w:rsid w:val="00FC4156"/>
    <w:rPr>
      <w:lang w:eastAsia="en-US"/>
    </w:rPr>
  </w:style>
  <w:style w:type="paragraph" w:styleId="Quote">
    <w:name w:val="Quote"/>
    <w:basedOn w:val="Normal"/>
    <w:next w:val="Normal"/>
    <w:link w:val="QuoteChar"/>
    <w:uiPriority w:val="29"/>
    <w:qFormat/>
    <w:rsid w:val="00FC4156"/>
    <w:pPr>
      <w:spacing w:before="200" w:after="160"/>
      <w:ind w:left="864" w:right="864"/>
      <w:jc w:val="center"/>
    </w:pPr>
    <w:rPr>
      <w:i/>
      <w:iCs/>
      <w:color w:val="404040"/>
    </w:rPr>
  </w:style>
  <w:style w:type="character" w:customStyle="1" w:styleId="QuoteChar">
    <w:name w:val="Quote Char"/>
    <w:link w:val="Quote"/>
    <w:uiPriority w:val="29"/>
    <w:rsid w:val="00FC4156"/>
    <w:rPr>
      <w:i/>
      <w:iCs/>
      <w:color w:val="404040"/>
      <w:lang w:eastAsia="en-US"/>
    </w:rPr>
  </w:style>
  <w:style w:type="paragraph" w:styleId="Salutation">
    <w:name w:val="Salutation"/>
    <w:basedOn w:val="Normal"/>
    <w:next w:val="Normal"/>
    <w:link w:val="SalutationChar"/>
    <w:rsid w:val="00FC4156"/>
  </w:style>
  <w:style w:type="character" w:customStyle="1" w:styleId="SalutationChar">
    <w:name w:val="Salutation Char"/>
    <w:link w:val="Salutation"/>
    <w:rsid w:val="00FC4156"/>
    <w:rPr>
      <w:lang w:eastAsia="en-US"/>
    </w:rPr>
  </w:style>
  <w:style w:type="paragraph" w:styleId="Signature">
    <w:name w:val="Signature"/>
    <w:basedOn w:val="Normal"/>
    <w:link w:val="SignatureChar"/>
    <w:rsid w:val="00FC4156"/>
    <w:pPr>
      <w:ind w:left="4252"/>
    </w:pPr>
  </w:style>
  <w:style w:type="character" w:customStyle="1" w:styleId="SignatureChar">
    <w:name w:val="Signature Char"/>
    <w:link w:val="Signature"/>
    <w:rsid w:val="00FC4156"/>
    <w:rPr>
      <w:lang w:eastAsia="en-US"/>
    </w:rPr>
  </w:style>
  <w:style w:type="paragraph" w:styleId="Subtitle">
    <w:name w:val="Subtitle"/>
    <w:basedOn w:val="Normal"/>
    <w:next w:val="Normal"/>
    <w:link w:val="SubtitleChar"/>
    <w:qFormat/>
    <w:rsid w:val="00FC4156"/>
    <w:pPr>
      <w:spacing w:after="60"/>
      <w:jc w:val="center"/>
      <w:outlineLvl w:val="1"/>
    </w:pPr>
    <w:rPr>
      <w:rFonts w:ascii="Calibri Light" w:hAnsi="Calibri Light"/>
      <w:sz w:val="24"/>
      <w:szCs w:val="24"/>
    </w:rPr>
  </w:style>
  <w:style w:type="character" w:customStyle="1" w:styleId="SubtitleChar">
    <w:name w:val="Subtitle Char"/>
    <w:link w:val="Subtitle"/>
    <w:rsid w:val="00FC4156"/>
    <w:rPr>
      <w:rFonts w:ascii="Calibri Light" w:hAnsi="Calibri Light"/>
      <w:sz w:val="24"/>
      <w:szCs w:val="24"/>
      <w:lang w:eastAsia="en-US"/>
    </w:rPr>
  </w:style>
  <w:style w:type="paragraph" w:styleId="TableofAuthorities">
    <w:name w:val="table of authorities"/>
    <w:basedOn w:val="Normal"/>
    <w:next w:val="Normal"/>
    <w:rsid w:val="00FC4156"/>
    <w:pPr>
      <w:ind w:left="200" w:hanging="200"/>
    </w:pPr>
  </w:style>
  <w:style w:type="paragraph" w:styleId="TableofFigures">
    <w:name w:val="table of figures"/>
    <w:basedOn w:val="Normal"/>
    <w:next w:val="Normal"/>
    <w:rsid w:val="00FC4156"/>
  </w:style>
  <w:style w:type="paragraph" w:styleId="Title">
    <w:name w:val="Title"/>
    <w:basedOn w:val="Normal"/>
    <w:next w:val="Normal"/>
    <w:link w:val="TitleChar"/>
    <w:qFormat/>
    <w:rsid w:val="00FC41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C4156"/>
    <w:rPr>
      <w:rFonts w:ascii="Calibri Light" w:hAnsi="Calibri Light"/>
      <w:b/>
      <w:bCs/>
      <w:kern w:val="28"/>
      <w:sz w:val="32"/>
      <w:szCs w:val="32"/>
      <w:lang w:eastAsia="en-US"/>
    </w:rPr>
  </w:style>
  <w:style w:type="paragraph" w:styleId="TOAHeading">
    <w:name w:val="toa heading"/>
    <w:basedOn w:val="Normal"/>
    <w:next w:val="Normal"/>
    <w:rsid w:val="00FC41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C415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roadband-forum.org/technical/download/TR-157_Amendment-1.pd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26</Pages>
  <Words>8781</Words>
  <Characters>50052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32.584</vt:lpstr>
    </vt:vector>
  </TitlesOfParts>
  <Manager/>
  <Company/>
  <LinksUpToDate>false</LinksUpToDate>
  <CharactersWithSpaces>58716</CharactersWithSpaces>
  <SharedDoc>false</SharedDoc>
  <HyperlinkBase/>
  <HLinks>
    <vt:vector size="6" baseType="variant">
      <vt:variant>
        <vt:i4>5439615</vt:i4>
      </vt:variant>
      <vt:variant>
        <vt:i4>78</vt:i4>
      </vt:variant>
      <vt:variant>
        <vt:i4>0</vt:i4>
      </vt:variant>
      <vt:variant>
        <vt:i4>5</vt:i4>
      </vt:variant>
      <vt:variant>
        <vt:lpwstr>http://www.broadband-forum.org/technical/download/TR-157_Amendment-1.pdf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32.584</dc:title>
  <dc:subject>Telecommunication management;Home Node B (HNB) Operations, Administration, Maintenance and Provisioning (OAM&amp;P);XML definitions for Type 1 interface HNB to HNB Management System (HMS)  (Release 19)</dc:subject>
  <dc:creator>MCC Support</dc:creator>
  <cp:keywords>UMTS, management, base station</cp:keywords>
  <dc:description/>
  <cp:lastModifiedBy>CR0054</cp:lastModifiedBy>
  <cp:revision>3</cp:revision>
  <dcterms:created xsi:type="dcterms:W3CDTF">2025-10-13T19:04:00Z</dcterms:created>
  <dcterms:modified xsi:type="dcterms:W3CDTF">2025-10-17T11:32:00Z</dcterms:modified>
</cp:coreProperties>
</file>