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10B5D" w14:textId="77777777" w:rsidR="00C16775" w:rsidRPr="008C4ABE" w:rsidRDefault="00C16775" w:rsidP="00CB6FB9">
      <w:pPr>
        <w:pStyle w:val="ZA"/>
        <w:framePr w:wrap="notBeside"/>
        <w:ind w:firstLine="284"/>
      </w:pPr>
      <w:bookmarkStart w:id="0" w:name="page1"/>
      <w:r w:rsidRPr="008C4ABE">
        <w:rPr>
          <w:sz w:val="64"/>
        </w:rPr>
        <w:t xml:space="preserve">3GPP TS </w:t>
      </w:r>
      <w:r w:rsidRPr="008C4ABE">
        <w:rPr>
          <w:noProof w:val="0"/>
          <w:sz w:val="64"/>
        </w:rPr>
        <w:t>32.</w:t>
      </w:r>
      <w:r w:rsidR="00A33282" w:rsidRPr="008C4ABE">
        <w:rPr>
          <w:noProof w:val="0"/>
          <w:sz w:val="64"/>
        </w:rPr>
        <w:t>50</w:t>
      </w:r>
      <w:r w:rsidR="009C40B9" w:rsidRPr="008C4ABE">
        <w:rPr>
          <w:noProof w:val="0"/>
          <w:sz w:val="64"/>
        </w:rPr>
        <w:t>6</w:t>
      </w:r>
      <w:r w:rsidR="00EC63CE" w:rsidRPr="008C4ABE">
        <w:rPr>
          <w:noProof w:val="0"/>
          <w:sz w:val="64"/>
        </w:rPr>
        <w:t xml:space="preserve"> </w:t>
      </w:r>
      <w:r w:rsidR="00FE5923" w:rsidRPr="008C4ABE">
        <w:rPr>
          <w:noProof w:val="0"/>
        </w:rPr>
        <w:t>V</w:t>
      </w:r>
      <w:r w:rsidR="003C137A" w:rsidRPr="008C4ABE">
        <w:rPr>
          <w:noProof w:val="0"/>
        </w:rPr>
        <w:t>19.0.0</w:t>
      </w:r>
      <w:r w:rsidR="00EC63CE" w:rsidRPr="008C4ABE">
        <w:rPr>
          <w:noProof w:val="0"/>
          <w:sz w:val="32"/>
        </w:rPr>
        <w:t xml:space="preserve"> </w:t>
      </w:r>
      <w:r w:rsidR="00F6155E" w:rsidRPr="008C4ABE">
        <w:rPr>
          <w:noProof w:val="0"/>
          <w:sz w:val="32"/>
        </w:rPr>
        <w:t>(</w:t>
      </w:r>
      <w:r w:rsidR="003C137A" w:rsidRPr="008C4ABE">
        <w:rPr>
          <w:noProof w:val="0"/>
          <w:sz w:val="32"/>
        </w:rPr>
        <w:t>2025-09</w:t>
      </w:r>
      <w:r w:rsidRPr="008C4ABE">
        <w:rPr>
          <w:sz w:val="32"/>
        </w:rPr>
        <w:t>)</w:t>
      </w:r>
    </w:p>
    <w:p w14:paraId="628DDA01" w14:textId="77777777" w:rsidR="00C16775" w:rsidRPr="008C4ABE" w:rsidRDefault="00C16775">
      <w:pPr>
        <w:pStyle w:val="ZB"/>
        <w:framePr w:wrap="notBeside"/>
      </w:pPr>
      <w:r w:rsidRPr="008C4ABE">
        <w:t>Technical Specification</w:t>
      </w:r>
    </w:p>
    <w:p w14:paraId="76F155CA" w14:textId="77777777" w:rsidR="00C16775" w:rsidRPr="008C4ABE" w:rsidRDefault="00C16775" w:rsidP="009C40B9">
      <w:pPr>
        <w:pStyle w:val="ZT"/>
        <w:framePr w:h="2901" w:hRule="exact" w:wrap="notBeside" w:vAnchor="page" w:hAnchor="page" w:x="802" w:y="2885"/>
      </w:pPr>
      <w:r w:rsidRPr="008C4ABE">
        <w:t>3rd Generation Partnership Project;</w:t>
      </w:r>
    </w:p>
    <w:p w14:paraId="23752922" w14:textId="77777777" w:rsidR="00C16775" w:rsidRPr="008C4ABE" w:rsidRDefault="00C16775" w:rsidP="009C40B9">
      <w:pPr>
        <w:pStyle w:val="ZT"/>
        <w:framePr w:h="2901" w:hRule="exact" w:wrap="notBeside" w:vAnchor="page" w:hAnchor="page" w:x="802" w:y="2885"/>
      </w:pPr>
      <w:r w:rsidRPr="008C4ABE">
        <w:t>Technical Specification Group Services and System Aspects;</w:t>
      </w:r>
    </w:p>
    <w:p w14:paraId="60B7D5D7" w14:textId="77777777" w:rsidR="00C16775" w:rsidRPr="008C4ABE" w:rsidRDefault="00C16775" w:rsidP="009C40B9">
      <w:pPr>
        <w:pStyle w:val="ZT"/>
        <w:framePr w:h="2901" w:hRule="exact" w:wrap="notBeside" w:vAnchor="page" w:hAnchor="page" w:x="802" w:y="2885"/>
      </w:pPr>
      <w:r w:rsidRPr="008C4ABE">
        <w:t>Telecommunication management;</w:t>
      </w:r>
    </w:p>
    <w:p w14:paraId="079386CE" w14:textId="1DE39B24" w:rsidR="00A33282" w:rsidRPr="008C4ABE" w:rsidRDefault="00BA345B" w:rsidP="009C40B9">
      <w:pPr>
        <w:pStyle w:val="ZT"/>
        <w:framePr w:h="2901" w:hRule="exact" w:wrap="notBeside" w:vAnchor="page" w:hAnchor="page" w:x="802" w:y="2885"/>
      </w:pPr>
      <w:r w:rsidRPr="008C4ABE">
        <w:t>Self-c</w:t>
      </w:r>
      <w:r w:rsidR="00A33282" w:rsidRPr="008C4ABE">
        <w:t xml:space="preserve">onfiguration of </w:t>
      </w:r>
      <w:r w:rsidRPr="008C4ABE">
        <w:t>n</w:t>
      </w:r>
      <w:r w:rsidR="00A33282" w:rsidRPr="008C4ABE">
        <w:t xml:space="preserve">etwork </w:t>
      </w:r>
      <w:r w:rsidRPr="008C4ABE">
        <w:t>e</w:t>
      </w:r>
      <w:r w:rsidR="00A33282" w:rsidRPr="008C4ABE">
        <w:t>lements</w:t>
      </w:r>
    </w:p>
    <w:p w14:paraId="41A73D51" w14:textId="77777777" w:rsidR="00C16775" w:rsidRPr="008C4ABE" w:rsidRDefault="00CC12E3" w:rsidP="009C40B9">
      <w:pPr>
        <w:pStyle w:val="ZT"/>
        <w:framePr w:h="2901" w:hRule="exact" w:wrap="notBeside" w:vAnchor="page" w:hAnchor="page" w:x="802" w:y="2885"/>
      </w:pPr>
      <w:r w:rsidRPr="008C4ABE">
        <w:t>Integration Reference Point (IRP)</w:t>
      </w:r>
      <w:r w:rsidR="003A693D" w:rsidRPr="008C4ABE">
        <w:t>;</w:t>
      </w:r>
    </w:p>
    <w:p w14:paraId="47E813E8" w14:textId="3FC385D3" w:rsidR="00EC63CE" w:rsidRPr="008C4ABE" w:rsidRDefault="009C40B9" w:rsidP="009C40B9">
      <w:pPr>
        <w:pStyle w:val="ZT"/>
        <w:framePr w:h="2901" w:hRule="exact" w:wrap="notBeside" w:vAnchor="page" w:hAnchor="page" w:x="802" w:y="2885"/>
      </w:pPr>
      <w:r w:rsidRPr="008C4ABE">
        <w:rPr>
          <w:snapToGrid w:val="0"/>
          <w:lang w:eastAsia="zh-CN"/>
        </w:rPr>
        <w:t>Solution Set (SS) definitions</w:t>
      </w:r>
    </w:p>
    <w:p w14:paraId="2D509010" w14:textId="77777777" w:rsidR="00C16775" w:rsidRPr="008C4ABE" w:rsidRDefault="00C16775" w:rsidP="009C40B9">
      <w:pPr>
        <w:pStyle w:val="ZT"/>
        <w:framePr w:h="2901" w:hRule="exact" w:wrap="notBeside" w:vAnchor="page" w:hAnchor="page" w:x="802" w:y="2885"/>
        <w:rPr>
          <w:i/>
          <w:sz w:val="28"/>
        </w:rPr>
      </w:pPr>
      <w:r w:rsidRPr="008C4ABE">
        <w:t>(</w:t>
      </w:r>
      <w:r w:rsidRPr="008C4ABE">
        <w:rPr>
          <w:rStyle w:val="ZGSM"/>
        </w:rPr>
        <w:t>Release</w:t>
      </w:r>
      <w:r w:rsidR="003C137A" w:rsidRPr="008C4ABE">
        <w:rPr>
          <w:rStyle w:val="ZGSM"/>
        </w:rPr>
        <w:t xml:space="preserve"> 19</w:t>
      </w:r>
      <w:r w:rsidRPr="008C4ABE">
        <w:t>)</w:t>
      </w:r>
    </w:p>
    <w:bookmarkEnd w:id="0"/>
    <w:bookmarkStart w:id="1" w:name="_MON_1684549432"/>
    <w:bookmarkEnd w:id="1"/>
    <w:p w14:paraId="06B3750E" w14:textId="39B9FCDC" w:rsidR="0029692C" w:rsidRPr="008C4ABE" w:rsidRDefault="00B76F7D" w:rsidP="0029692C">
      <w:pPr>
        <w:pStyle w:val="ZU"/>
        <w:framePr w:h="2408" w:hRule="exact" w:wrap="notBeside"/>
        <w:tabs>
          <w:tab w:val="right" w:pos="10205"/>
        </w:tabs>
        <w:jc w:val="left"/>
        <w:rPr>
          <w:i/>
        </w:rPr>
      </w:pPr>
      <w:r w:rsidRPr="008C4ABE">
        <w:rPr>
          <w:i/>
        </w:rPr>
        <w:object w:dxaOrig="2026" w:dyaOrig="1251" w14:anchorId="152E5FDC">
          <v:shape id="_x0000_i1026" type="#_x0000_t75" style="width:127.7pt;height:78.9pt" o:ole="">
            <v:imagedata r:id="rId9" o:title=""/>
          </v:shape>
          <o:OLEObject Type="Embed" ProgID="Word.Picture.8" ShapeID="_x0000_i1026" DrawAspect="Content" ObjectID="_1822703652" r:id="rId10"/>
        </w:object>
      </w:r>
      <w:r w:rsidR="0029692C" w:rsidRPr="008C4ABE">
        <w:rPr>
          <w:i/>
        </w:rPr>
        <w:tab/>
      </w:r>
      <w:r w:rsidR="000C1772" w:rsidRPr="008C4ABE">
        <w:rPr>
          <w:i/>
        </w:rPr>
        <w:drawing>
          <wp:inline distT="0" distB="0" distL="0" distR="0" wp14:anchorId="2F2042DB" wp14:editId="0570214B">
            <wp:extent cx="1621790" cy="954405"/>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2D9E5940" w14:textId="77777777" w:rsidR="00F10D65" w:rsidRPr="008C4ABE" w:rsidRDefault="00F10D65" w:rsidP="0011482B">
      <w:pPr>
        <w:pStyle w:val="ZU"/>
        <w:framePr w:h="2408" w:hRule="exact" w:wrap="notBeside"/>
        <w:tabs>
          <w:tab w:val="right" w:pos="10206"/>
        </w:tabs>
        <w:jc w:val="left"/>
      </w:pPr>
    </w:p>
    <w:p w14:paraId="2ED2CAD0" w14:textId="308120F8" w:rsidR="00F10D65" w:rsidRPr="008C4ABE" w:rsidRDefault="00F10D65" w:rsidP="00F10D65">
      <w:pPr>
        <w:framePr w:h="1636" w:hRule="exact" w:wrap="notBeside" w:vAnchor="page" w:hAnchor="margin" w:y="15121"/>
        <w:jc w:val="both"/>
        <w:rPr>
          <w:sz w:val="16"/>
        </w:rPr>
      </w:pPr>
      <w:r w:rsidRPr="008C4ABE">
        <w:rPr>
          <w:sz w:val="16"/>
        </w:rPr>
        <w:t>The present document has been developed within the 3</w:t>
      </w:r>
      <w:r w:rsidRPr="008C4ABE">
        <w:rPr>
          <w:sz w:val="16"/>
          <w:vertAlign w:val="superscript"/>
        </w:rPr>
        <w:t>rd</w:t>
      </w:r>
      <w:r w:rsidRPr="008C4ABE">
        <w:rPr>
          <w:sz w:val="16"/>
        </w:rPr>
        <w:t xml:space="preserve"> Generation Partnership Project (3GPP</w:t>
      </w:r>
      <w:r w:rsidRPr="008C4ABE">
        <w:rPr>
          <w:sz w:val="16"/>
          <w:vertAlign w:val="superscript"/>
        </w:rPr>
        <w:t xml:space="preserve"> TM</w:t>
      </w:r>
      <w:r w:rsidRPr="008C4ABE">
        <w:rPr>
          <w:sz w:val="16"/>
        </w:rPr>
        <w:t>) and may be further elaborated for the purposes of 3GPP.</w:t>
      </w:r>
      <w:r w:rsidRPr="008C4ABE">
        <w:rPr>
          <w:sz w:val="16"/>
        </w:rPr>
        <w:br/>
        <w:t>The present document has not been subject to any approval process by the 3GPP</w:t>
      </w:r>
      <w:r w:rsidRPr="008C4ABE">
        <w:rPr>
          <w:sz w:val="16"/>
          <w:vertAlign w:val="superscript"/>
        </w:rPr>
        <w:t xml:space="preserve"> </w:t>
      </w:r>
      <w:r w:rsidRPr="008C4ABE">
        <w:rPr>
          <w:sz w:val="16"/>
        </w:rPr>
        <w:t>Organizational Partners and shall not be implemented.</w:t>
      </w:r>
      <w:r w:rsidRPr="008C4ABE">
        <w:rPr>
          <w:sz w:val="16"/>
        </w:rPr>
        <w:tab/>
      </w:r>
      <w:r w:rsidRPr="008C4ABE">
        <w:rPr>
          <w:sz w:val="16"/>
        </w:rPr>
        <w:br/>
        <w:t>This Specification is provided for future development work within 3GPP</w:t>
      </w:r>
      <w:r w:rsidRPr="008C4ABE">
        <w:rPr>
          <w:sz w:val="16"/>
          <w:vertAlign w:val="superscript"/>
        </w:rPr>
        <w:t xml:space="preserve"> </w:t>
      </w:r>
      <w:r w:rsidRPr="008C4ABE">
        <w:rPr>
          <w:sz w:val="16"/>
        </w:rPr>
        <w:t>only. The Organizational Partners accept no liability for any use of this Specification.</w:t>
      </w:r>
      <w:r w:rsidRPr="008C4ABE">
        <w:rPr>
          <w:sz w:val="16"/>
        </w:rPr>
        <w:br/>
        <w:t>Specifications and reports for implementation of the 3GPP</w:t>
      </w:r>
      <w:r w:rsidRPr="008C4ABE">
        <w:rPr>
          <w:sz w:val="16"/>
          <w:vertAlign w:val="superscript"/>
        </w:rPr>
        <w:t xml:space="preserve"> TM</w:t>
      </w:r>
      <w:r w:rsidRPr="008C4ABE">
        <w:rPr>
          <w:sz w:val="16"/>
        </w:rPr>
        <w:t xml:space="preserve"> system should be obtained via the 3GPP Organizational Partners</w:t>
      </w:r>
      <w:r w:rsidR="008C4ABE">
        <w:rPr>
          <w:sz w:val="16"/>
        </w:rPr>
        <w:t>'</w:t>
      </w:r>
      <w:r w:rsidRPr="008C4ABE">
        <w:rPr>
          <w:sz w:val="16"/>
        </w:rPr>
        <w:t xml:space="preserve"> Publications Offices.</w:t>
      </w:r>
    </w:p>
    <w:p w14:paraId="67BB49E1" w14:textId="77777777" w:rsidR="00F10D65" w:rsidRPr="008C4ABE" w:rsidRDefault="00F10D65" w:rsidP="00F10D65">
      <w:pPr>
        <w:pStyle w:val="ZV"/>
        <w:framePr w:wrap="notBeside"/>
      </w:pPr>
    </w:p>
    <w:p w14:paraId="170E1F0C" w14:textId="77777777" w:rsidR="00F10D65" w:rsidRPr="008C4ABE" w:rsidRDefault="00F10D65" w:rsidP="00F10D65">
      <w:pPr>
        <w:sectPr w:rsidR="00F10D65" w:rsidRPr="008C4AB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2268" w:right="851" w:bottom="10773" w:left="851" w:header="0" w:footer="0" w:gutter="0"/>
          <w:cols w:space="720"/>
        </w:sectPr>
      </w:pPr>
    </w:p>
    <w:p w14:paraId="13C9CED4" w14:textId="77777777" w:rsidR="00F10D65" w:rsidRPr="008C4ABE" w:rsidRDefault="00F10D65" w:rsidP="00F10D65">
      <w:pPr>
        <w:pStyle w:val="FP"/>
        <w:framePr w:wrap="notBeside" w:hAnchor="margin" w:y="1419"/>
        <w:pBdr>
          <w:bottom w:val="single" w:sz="6" w:space="1" w:color="auto"/>
        </w:pBdr>
        <w:spacing w:before="240"/>
        <w:ind w:left="2835" w:right="2835"/>
        <w:jc w:val="center"/>
      </w:pPr>
      <w:bookmarkStart w:id="2" w:name="page2"/>
      <w:r w:rsidRPr="008C4ABE">
        <w:lastRenderedPageBreak/>
        <w:t>Keywords</w:t>
      </w:r>
    </w:p>
    <w:p w14:paraId="401048B9" w14:textId="77777777" w:rsidR="004D4043" w:rsidRPr="008C4ABE" w:rsidRDefault="004D4043" w:rsidP="004D4043">
      <w:pPr>
        <w:pStyle w:val="FP"/>
        <w:framePr w:wrap="notBeside" w:hAnchor="margin" w:y="1419"/>
        <w:ind w:left="2835" w:right="2835"/>
        <w:jc w:val="center"/>
        <w:rPr>
          <w:rFonts w:ascii="Arial" w:hAnsi="Arial"/>
          <w:sz w:val="18"/>
          <w:highlight w:val="yellow"/>
        </w:rPr>
      </w:pPr>
      <w:r w:rsidRPr="008C4ABE">
        <w:rPr>
          <w:rFonts w:ascii="Arial" w:hAnsi="Arial"/>
          <w:sz w:val="18"/>
        </w:rPr>
        <w:t xml:space="preserve"> management,</w:t>
      </w:r>
      <w:r w:rsidR="009C40B9" w:rsidRPr="008C4ABE">
        <w:rPr>
          <w:rFonts w:ascii="Arial" w:hAnsi="Arial"/>
          <w:sz w:val="18"/>
        </w:rPr>
        <w:t xml:space="preserve"> CORBA XML</w:t>
      </w:r>
      <w:r w:rsidRPr="008C4ABE">
        <w:rPr>
          <w:rFonts w:ascii="Arial" w:hAnsi="Arial"/>
          <w:sz w:val="18"/>
        </w:rPr>
        <w:t xml:space="preserve"> SOAP</w:t>
      </w:r>
    </w:p>
    <w:p w14:paraId="4BC2B367" w14:textId="77777777" w:rsidR="00F10D65" w:rsidRPr="008C4ABE" w:rsidRDefault="00F10D65" w:rsidP="00F10D65">
      <w:pPr>
        <w:pStyle w:val="FP"/>
        <w:framePr w:wrap="notBeside" w:hAnchor="margin" w:yAlign="center"/>
        <w:spacing w:after="240"/>
        <w:ind w:left="2835" w:right="2835"/>
        <w:jc w:val="center"/>
        <w:rPr>
          <w:rFonts w:ascii="Arial" w:hAnsi="Arial"/>
          <w:b/>
          <w:i/>
        </w:rPr>
      </w:pPr>
      <w:r w:rsidRPr="008C4ABE">
        <w:rPr>
          <w:rFonts w:ascii="Arial" w:hAnsi="Arial"/>
          <w:b/>
          <w:i/>
        </w:rPr>
        <w:t>3GPP</w:t>
      </w:r>
    </w:p>
    <w:p w14:paraId="07695A3A" w14:textId="77777777" w:rsidR="00F10D65" w:rsidRPr="008C4ABE" w:rsidRDefault="00F10D65" w:rsidP="00F10D65">
      <w:pPr>
        <w:pStyle w:val="FP"/>
        <w:framePr w:wrap="notBeside" w:hAnchor="margin" w:yAlign="center"/>
        <w:pBdr>
          <w:bottom w:val="single" w:sz="6" w:space="1" w:color="auto"/>
        </w:pBdr>
        <w:ind w:left="2835" w:right="2835"/>
        <w:jc w:val="center"/>
      </w:pPr>
      <w:r w:rsidRPr="008C4ABE">
        <w:t>Postal address</w:t>
      </w:r>
    </w:p>
    <w:p w14:paraId="6FB71472" w14:textId="77777777" w:rsidR="00F10D65" w:rsidRPr="008C4ABE" w:rsidRDefault="00F10D65" w:rsidP="00F10D65">
      <w:pPr>
        <w:pStyle w:val="FP"/>
        <w:framePr w:wrap="notBeside" w:hAnchor="margin" w:yAlign="center"/>
        <w:ind w:left="2835" w:right="2835"/>
        <w:jc w:val="center"/>
        <w:rPr>
          <w:rFonts w:ascii="Arial" w:hAnsi="Arial"/>
          <w:sz w:val="18"/>
        </w:rPr>
      </w:pPr>
    </w:p>
    <w:p w14:paraId="5D984E27" w14:textId="77777777" w:rsidR="00F10D65" w:rsidRPr="008C4ABE" w:rsidRDefault="00F10D65" w:rsidP="00F10D65">
      <w:pPr>
        <w:pStyle w:val="FP"/>
        <w:framePr w:wrap="notBeside" w:hAnchor="margin" w:yAlign="center"/>
        <w:pBdr>
          <w:bottom w:val="single" w:sz="6" w:space="1" w:color="auto"/>
        </w:pBdr>
        <w:spacing w:before="240"/>
        <w:ind w:left="2835" w:right="2835"/>
        <w:jc w:val="center"/>
      </w:pPr>
      <w:r w:rsidRPr="008C4ABE">
        <w:t>3GPP support office address</w:t>
      </w:r>
    </w:p>
    <w:p w14:paraId="36FB0802" w14:textId="77777777" w:rsidR="00F10D65" w:rsidRPr="008C4ABE" w:rsidRDefault="00F10D65" w:rsidP="00F10D65">
      <w:pPr>
        <w:pStyle w:val="FP"/>
        <w:framePr w:wrap="notBeside" w:hAnchor="margin" w:yAlign="center"/>
        <w:ind w:left="2835" w:right="2835"/>
        <w:jc w:val="center"/>
        <w:rPr>
          <w:rFonts w:ascii="Arial" w:hAnsi="Arial"/>
          <w:sz w:val="18"/>
        </w:rPr>
      </w:pPr>
      <w:r w:rsidRPr="008C4ABE">
        <w:rPr>
          <w:rFonts w:ascii="Arial" w:hAnsi="Arial"/>
          <w:sz w:val="18"/>
        </w:rPr>
        <w:t>650 Route des Lucioles - Sophia Antipolis</w:t>
      </w:r>
    </w:p>
    <w:p w14:paraId="576F0666" w14:textId="77777777" w:rsidR="00F10D65" w:rsidRPr="008C4ABE" w:rsidRDefault="00F10D65" w:rsidP="00F10D65">
      <w:pPr>
        <w:pStyle w:val="FP"/>
        <w:framePr w:wrap="notBeside" w:hAnchor="margin" w:yAlign="center"/>
        <w:ind w:left="2835" w:right="2835"/>
        <w:jc w:val="center"/>
        <w:rPr>
          <w:rFonts w:ascii="Arial" w:hAnsi="Arial"/>
          <w:sz w:val="18"/>
        </w:rPr>
      </w:pPr>
      <w:r w:rsidRPr="008C4ABE">
        <w:rPr>
          <w:rFonts w:ascii="Arial" w:hAnsi="Arial"/>
          <w:sz w:val="18"/>
        </w:rPr>
        <w:t>Valbonne - FRANCE</w:t>
      </w:r>
    </w:p>
    <w:p w14:paraId="59555071" w14:textId="77777777" w:rsidR="00F10D65" w:rsidRPr="008C4ABE" w:rsidRDefault="00F10D65" w:rsidP="00F10D65">
      <w:pPr>
        <w:pStyle w:val="FP"/>
        <w:framePr w:wrap="notBeside" w:hAnchor="margin" w:yAlign="center"/>
        <w:spacing w:after="20"/>
        <w:ind w:left="2835" w:right="2835"/>
        <w:jc w:val="center"/>
        <w:rPr>
          <w:rFonts w:ascii="Arial" w:hAnsi="Arial"/>
          <w:sz w:val="18"/>
        </w:rPr>
      </w:pPr>
      <w:r w:rsidRPr="008C4ABE">
        <w:rPr>
          <w:rFonts w:ascii="Arial" w:hAnsi="Arial"/>
          <w:sz w:val="18"/>
        </w:rPr>
        <w:t>Tel.: +33 4 92 94 42 00 Fax: +33 4 93 65 47 16</w:t>
      </w:r>
    </w:p>
    <w:p w14:paraId="38FBF3A4" w14:textId="77777777" w:rsidR="00F10D65" w:rsidRPr="008C4ABE" w:rsidRDefault="00F10D65" w:rsidP="00F10D65">
      <w:pPr>
        <w:pStyle w:val="FP"/>
        <w:framePr w:wrap="notBeside" w:hAnchor="margin" w:yAlign="center"/>
        <w:pBdr>
          <w:bottom w:val="single" w:sz="6" w:space="1" w:color="auto"/>
        </w:pBdr>
        <w:spacing w:before="240"/>
        <w:ind w:left="2835" w:right="2835"/>
        <w:jc w:val="center"/>
      </w:pPr>
      <w:r w:rsidRPr="008C4ABE">
        <w:t>Internet</w:t>
      </w:r>
    </w:p>
    <w:p w14:paraId="34BEA655" w14:textId="77777777" w:rsidR="00F10D65" w:rsidRPr="008C4ABE" w:rsidRDefault="00F10D65" w:rsidP="00F10D65">
      <w:pPr>
        <w:pStyle w:val="FP"/>
        <w:framePr w:wrap="notBeside" w:hAnchor="margin" w:yAlign="center"/>
        <w:ind w:left="2835" w:right="2835"/>
        <w:jc w:val="center"/>
        <w:rPr>
          <w:rFonts w:ascii="Arial" w:hAnsi="Arial"/>
          <w:sz w:val="18"/>
        </w:rPr>
      </w:pPr>
      <w:r w:rsidRPr="008C4ABE">
        <w:rPr>
          <w:rFonts w:ascii="Arial" w:hAnsi="Arial"/>
          <w:sz w:val="18"/>
        </w:rPr>
        <w:t>http://www.3gpp.org</w:t>
      </w:r>
    </w:p>
    <w:bookmarkEnd w:id="2"/>
    <w:p w14:paraId="10FFD6DC" w14:textId="77777777" w:rsidR="00F10D65" w:rsidRPr="008C4ABE" w:rsidRDefault="00F10D65" w:rsidP="00F10D65">
      <w:pPr>
        <w:pStyle w:val="FP"/>
        <w:framePr w:h="3057" w:hRule="exact" w:wrap="notBeside" w:vAnchor="page" w:hAnchor="margin" w:y="12605"/>
        <w:pBdr>
          <w:bottom w:val="single" w:sz="6" w:space="1" w:color="auto"/>
        </w:pBdr>
        <w:spacing w:after="240"/>
        <w:jc w:val="center"/>
        <w:rPr>
          <w:rFonts w:ascii="Arial" w:hAnsi="Arial"/>
          <w:b/>
          <w:i/>
          <w:noProof/>
        </w:rPr>
      </w:pPr>
      <w:r w:rsidRPr="008C4ABE">
        <w:rPr>
          <w:rFonts w:ascii="Arial" w:hAnsi="Arial"/>
          <w:b/>
          <w:i/>
          <w:noProof/>
        </w:rPr>
        <w:t>Copyright Notification</w:t>
      </w:r>
    </w:p>
    <w:p w14:paraId="41E27071" w14:textId="77777777" w:rsidR="00F10D65" w:rsidRPr="008C4ABE" w:rsidRDefault="00F10D65" w:rsidP="00F10D65">
      <w:pPr>
        <w:pStyle w:val="FP"/>
        <w:framePr w:h="3057" w:hRule="exact" w:wrap="notBeside" w:vAnchor="page" w:hAnchor="margin" w:y="12605"/>
        <w:jc w:val="center"/>
        <w:rPr>
          <w:noProof/>
        </w:rPr>
      </w:pPr>
      <w:r w:rsidRPr="008C4ABE">
        <w:rPr>
          <w:noProof/>
        </w:rPr>
        <w:t>No part may be reproduced except as authorized by written permission.</w:t>
      </w:r>
      <w:r w:rsidRPr="008C4ABE">
        <w:rPr>
          <w:noProof/>
        </w:rPr>
        <w:br/>
        <w:t>The copyright and the foregoing restriction extend to reproduction in all media.</w:t>
      </w:r>
    </w:p>
    <w:p w14:paraId="27007392" w14:textId="77777777" w:rsidR="00F10D65" w:rsidRPr="008C4ABE" w:rsidRDefault="00F10D65" w:rsidP="00F10D65">
      <w:pPr>
        <w:pStyle w:val="FP"/>
        <w:framePr w:h="3057" w:hRule="exact" w:wrap="notBeside" w:vAnchor="page" w:hAnchor="margin" w:y="12605"/>
        <w:jc w:val="center"/>
        <w:rPr>
          <w:noProof/>
        </w:rPr>
      </w:pPr>
    </w:p>
    <w:p w14:paraId="575E7DAE" w14:textId="77777777" w:rsidR="00F10D65" w:rsidRPr="008C4ABE" w:rsidRDefault="00D71770" w:rsidP="00F10D65">
      <w:pPr>
        <w:pStyle w:val="FP"/>
        <w:framePr w:h="3057" w:hRule="exact" w:wrap="notBeside" w:vAnchor="page" w:hAnchor="margin" w:y="12605"/>
        <w:jc w:val="center"/>
        <w:rPr>
          <w:noProof/>
          <w:sz w:val="18"/>
        </w:rPr>
      </w:pPr>
      <w:r w:rsidRPr="008C4ABE">
        <w:rPr>
          <w:noProof/>
          <w:sz w:val="18"/>
        </w:rPr>
        <w:t>©</w:t>
      </w:r>
      <w:r w:rsidR="003C137A" w:rsidRPr="008C4ABE">
        <w:rPr>
          <w:noProof/>
          <w:sz w:val="18"/>
        </w:rPr>
        <w:t xml:space="preserve"> 2025</w:t>
      </w:r>
      <w:r w:rsidR="002678F0" w:rsidRPr="008C4ABE">
        <w:rPr>
          <w:noProof/>
          <w:sz w:val="18"/>
        </w:rPr>
        <w:t>, 3GPP Organizational Partners (ARIB, ATIS, CCSA, ETSI, TSDSI, TTA, TTC).</w:t>
      </w:r>
      <w:bookmarkStart w:id="3" w:name="copyrightaddon"/>
      <w:bookmarkEnd w:id="3"/>
    </w:p>
    <w:p w14:paraId="5F086DA7" w14:textId="77777777" w:rsidR="00F10D65" w:rsidRPr="008C4ABE" w:rsidRDefault="00F10D65" w:rsidP="00F10D65">
      <w:pPr>
        <w:pStyle w:val="FP"/>
        <w:framePr w:h="3057" w:hRule="exact" w:wrap="notBeside" w:vAnchor="page" w:hAnchor="margin" w:y="12605"/>
        <w:jc w:val="center"/>
        <w:rPr>
          <w:noProof/>
          <w:sz w:val="18"/>
        </w:rPr>
      </w:pPr>
      <w:r w:rsidRPr="008C4ABE">
        <w:rPr>
          <w:noProof/>
          <w:sz w:val="18"/>
        </w:rPr>
        <w:t>All rights reserved.</w:t>
      </w:r>
      <w:r w:rsidRPr="008C4ABE">
        <w:rPr>
          <w:noProof/>
          <w:sz w:val="18"/>
        </w:rPr>
        <w:br/>
      </w:r>
    </w:p>
    <w:p w14:paraId="616379A8" w14:textId="77777777" w:rsidR="00F10D65" w:rsidRPr="008C4ABE" w:rsidRDefault="00F10D65" w:rsidP="00F10D65">
      <w:pPr>
        <w:pStyle w:val="FP"/>
        <w:framePr w:h="3057" w:hRule="exact" w:wrap="notBeside" w:vAnchor="page" w:hAnchor="margin" w:y="12605"/>
        <w:rPr>
          <w:noProof/>
          <w:sz w:val="18"/>
        </w:rPr>
      </w:pPr>
      <w:r w:rsidRPr="008C4ABE">
        <w:rPr>
          <w:noProof/>
          <w:sz w:val="18"/>
        </w:rPr>
        <w:t>UMTS™ is a Trade Mark of ETSI registered for the benefit of its members</w:t>
      </w:r>
    </w:p>
    <w:p w14:paraId="403F01A4" w14:textId="77777777" w:rsidR="00F10D65" w:rsidRPr="008C4ABE" w:rsidRDefault="00F10D65" w:rsidP="00F10D65">
      <w:pPr>
        <w:pStyle w:val="FP"/>
        <w:framePr w:h="3057" w:hRule="exact" w:wrap="notBeside" w:vAnchor="page" w:hAnchor="margin" w:y="12605"/>
        <w:rPr>
          <w:noProof/>
          <w:sz w:val="18"/>
        </w:rPr>
      </w:pPr>
      <w:r w:rsidRPr="008C4ABE">
        <w:rPr>
          <w:noProof/>
          <w:sz w:val="18"/>
        </w:rPr>
        <w:t>3GPP™ is a Trade Mark of ETSI registered for the benefit of its Members and of the 3GPP Organizational Partners</w:t>
      </w:r>
      <w:r w:rsidRPr="008C4ABE">
        <w:rPr>
          <w:noProof/>
          <w:sz w:val="18"/>
        </w:rPr>
        <w:br/>
        <w:t>LTE™ is a Trade Mark of ETSI registered for the benefit of its Members and of the 3GPP Organizational Partners</w:t>
      </w:r>
    </w:p>
    <w:p w14:paraId="4C2EC1BA" w14:textId="77777777" w:rsidR="00F10D65" w:rsidRPr="008C4ABE" w:rsidRDefault="00F10D65" w:rsidP="00F10D65">
      <w:pPr>
        <w:pStyle w:val="FP"/>
        <w:framePr w:h="3057" w:hRule="exact" w:wrap="notBeside" w:vAnchor="page" w:hAnchor="margin" w:y="12605"/>
        <w:rPr>
          <w:noProof/>
          <w:sz w:val="18"/>
        </w:rPr>
      </w:pPr>
      <w:r w:rsidRPr="008C4ABE">
        <w:rPr>
          <w:noProof/>
          <w:sz w:val="18"/>
        </w:rPr>
        <w:t>GSM® and the GSM logo are registered and owned by the GSM Association</w:t>
      </w:r>
    </w:p>
    <w:p w14:paraId="38CACB8C" w14:textId="77777777" w:rsidR="00C16775" w:rsidRPr="008C4ABE" w:rsidRDefault="00F10D65" w:rsidP="00F10D65">
      <w:pPr>
        <w:pStyle w:val="TT"/>
        <w:ind w:left="0" w:firstLine="0"/>
      </w:pPr>
      <w:r w:rsidRPr="008C4ABE">
        <w:br w:type="page"/>
      </w:r>
      <w:r w:rsidR="00C16775" w:rsidRPr="008C4ABE">
        <w:lastRenderedPageBreak/>
        <w:t>Contents</w:t>
      </w:r>
    </w:p>
    <w:p w14:paraId="63E83CD8" w14:textId="6315511D" w:rsidR="000C1772" w:rsidRDefault="0011482B">
      <w:pPr>
        <w:pStyle w:val="TOC1"/>
        <w:rPr>
          <w:rFonts w:asciiTheme="minorHAnsi" w:eastAsiaTheme="minorEastAsia" w:hAnsiTheme="minorHAnsi" w:cstheme="minorBidi"/>
          <w:kern w:val="2"/>
          <w:sz w:val="24"/>
          <w:szCs w:val="24"/>
          <w14:ligatures w14:val="standardContextual"/>
        </w:rPr>
      </w:pPr>
      <w:r w:rsidRPr="008C4ABE">
        <w:rPr>
          <w:noProof w:val="0"/>
        </w:rPr>
        <w:fldChar w:fldCharType="begin"/>
      </w:r>
      <w:r w:rsidRPr="008C4ABE">
        <w:instrText xml:space="preserve"> TOC \o "1-9" </w:instrText>
      </w:r>
      <w:r w:rsidRPr="008C4ABE">
        <w:rPr>
          <w:noProof w:val="0"/>
        </w:rPr>
        <w:fldChar w:fldCharType="separate"/>
      </w:r>
      <w:r w:rsidR="000C1772">
        <w:t>Foreword</w:t>
      </w:r>
      <w:r w:rsidR="000C1772">
        <w:tab/>
      </w:r>
      <w:r w:rsidR="000C1772">
        <w:fldChar w:fldCharType="begin"/>
      </w:r>
      <w:r w:rsidR="000C1772">
        <w:instrText xml:space="preserve"> PAGEREF _Toc212090811 \h </w:instrText>
      </w:r>
      <w:r w:rsidR="000C1772">
        <w:fldChar w:fldCharType="separate"/>
      </w:r>
      <w:r w:rsidR="000C1772">
        <w:t>5</w:t>
      </w:r>
      <w:r w:rsidR="000C1772">
        <w:fldChar w:fldCharType="end"/>
      </w:r>
    </w:p>
    <w:p w14:paraId="5F730E46" w14:textId="25862305" w:rsidR="000C1772" w:rsidRDefault="000C1772">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_Toc212090812 \h </w:instrText>
      </w:r>
      <w:r>
        <w:fldChar w:fldCharType="separate"/>
      </w:r>
      <w:r>
        <w:t>5</w:t>
      </w:r>
      <w:r>
        <w:fldChar w:fldCharType="end"/>
      </w:r>
    </w:p>
    <w:p w14:paraId="5BF76B2B" w14:textId="39BCBA54" w:rsidR="000C1772" w:rsidRDefault="000C1772">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_Toc212090813 \h </w:instrText>
      </w:r>
      <w:r>
        <w:fldChar w:fldCharType="separate"/>
      </w:r>
      <w:r>
        <w:t>6</w:t>
      </w:r>
      <w:r>
        <w:fldChar w:fldCharType="end"/>
      </w:r>
    </w:p>
    <w:p w14:paraId="3DD7455C" w14:textId="5BB8B016" w:rsidR="000C1772" w:rsidRDefault="000C1772">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_Toc212090814 \h </w:instrText>
      </w:r>
      <w:r>
        <w:fldChar w:fldCharType="separate"/>
      </w:r>
      <w:r>
        <w:t>6</w:t>
      </w:r>
      <w:r>
        <w:fldChar w:fldCharType="end"/>
      </w:r>
    </w:p>
    <w:p w14:paraId="068CB41D" w14:textId="3D0822E8" w:rsidR="000C1772" w:rsidRDefault="000C1772">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_Toc212090815 \h </w:instrText>
      </w:r>
      <w:r>
        <w:fldChar w:fldCharType="separate"/>
      </w:r>
      <w:r>
        <w:t>7</w:t>
      </w:r>
      <w:r>
        <w:fldChar w:fldCharType="end"/>
      </w:r>
    </w:p>
    <w:p w14:paraId="5EE68045" w14:textId="1786BF26" w:rsidR="000C1772" w:rsidRDefault="000C1772">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_Toc212090816 \h </w:instrText>
      </w:r>
      <w:r>
        <w:fldChar w:fldCharType="separate"/>
      </w:r>
      <w:r>
        <w:t>7</w:t>
      </w:r>
      <w:r>
        <w:fldChar w:fldCharType="end"/>
      </w:r>
    </w:p>
    <w:p w14:paraId="4BD3B8B3" w14:textId="2EFE927C" w:rsidR="000C1772" w:rsidRDefault="000C1772">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_Toc212090817 \h </w:instrText>
      </w:r>
      <w:r>
        <w:fldChar w:fldCharType="separate"/>
      </w:r>
      <w:r>
        <w:t>8</w:t>
      </w:r>
      <w:r>
        <w:fldChar w:fldCharType="end"/>
      </w:r>
    </w:p>
    <w:p w14:paraId="14617882" w14:textId="4B070273" w:rsidR="000C1772" w:rsidRDefault="000C1772">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Solution Set definitions</w:t>
      </w:r>
      <w:r>
        <w:tab/>
      </w:r>
      <w:r>
        <w:fldChar w:fldCharType="begin"/>
      </w:r>
      <w:r>
        <w:instrText xml:space="preserve"> PAGEREF _Toc212090818 \h </w:instrText>
      </w:r>
      <w:r>
        <w:fldChar w:fldCharType="separate"/>
      </w:r>
      <w:r>
        <w:t>9</w:t>
      </w:r>
      <w:r>
        <w:fldChar w:fldCharType="end"/>
      </w:r>
    </w:p>
    <w:p w14:paraId="7A58BFA8" w14:textId="47341AE4" w:rsidR="000C1772" w:rsidRDefault="000C1772" w:rsidP="000C1772">
      <w:pPr>
        <w:pStyle w:val="TOC8"/>
        <w:rPr>
          <w:rFonts w:asciiTheme="minorHAnsi" w:eastAsiaTheme="minorEastAsia" w:hAnsiTheme="minorHAnsi" w:cstheme="minorBidi"/>
          <w:b w:val="0"/>
          <w:kern w:val="2"/>
          <w:sz w:val="24"/>
          <w:szCs w:val="24"/>
          <w14:ligatures w14:val="standardContextual"/>
        </w:rPr>
      </w:pPr>
      <w:r>
        <w:t>Annex A (normative):</w:t>
      </w:r>
      <w:r>
        <w:tab/>
        <w:t>CORBA Solution Set</w:t>
      </w:r>
      <w:r>
        <w:tab/>
      </w:r>
      <w:r>
        <w:fldChar w:fldCharType="begin"/>
      </w:r>
      <w:r>
        <w:instrText xml:space="preserve"> PAGEREF _Toc212090819 \h </w:instrText>
      </w:r>
      <w:r>
        <w:fldChar w:fldCharType="separate"/>
      </w:r>
      <w:r>
        <w:t>10</w:t>
      </w:r>
      <w:r>
        <w:fldChar w:fldCharType="end"/>
      </w:r>
    </w:p>
    <w:p w14:paraId="39BD8538" w14:textId="16676539" w:rsidR="000C1772" w:rsidRDefault="000C1772">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Architectural features</w:t>
      </w:r>
      <w:r>
        <w:tab/>
      </w:r>
      <w:r>
        <w:fldChar w:fldCharType="begin"/>
      </w:r>
      <w:r>
        <w:instrText xml:space="preserve"> PAGEREF _Toc212090820 \h </w:instrText>
      </w:r>
      <w:r>
        <w:fldChar w:fldCharType="separate"/>
      </w:r>
      <w:r>
        <w:t>10</w:t>
      </w:r>
      <w:r>
        <w:fldChar w:fldCharType="end"/>
      </w:r>
    </w:p>
    <w:p w14:paraId="36AC927B" w14:textId="2F97FC9D"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A.1.1</w:t>
      </w:r>
      <w:r>
        <w:rPr>
          <w:rFonts w:asciiTheme="minorHAnsi" w:eastAsiaTheme="minorEastAsia" w:hAnsiTheme="minorHAnsi" w:cstheme="minorBidi"/>
          <w:kern w:val="2"/>
          <w:sz w:val="24"/>
          <w:szCs w:val="24"/>
          <w14:ligatures w14:val="standardContextual"/>
        </w:rPr>
        <w:tab/>
      </w:r>
      <w:r>
        <w:rPr>
          <w:lang w:eastAsia="zh-CN"/>
        </w:rPr>
        <w:t>Syntax for Distinguished Names</w:t>
      </w:r>
      <w:r>
        <w:tab/>
      </w:r>
      <w:r>
        <w:fldChar w:fldCharType="begin"/>
      </w:r>
      <w:r>
        <w:instrText xml:space="preserve"> PAGEREF _Toc212090821 \h </w:instrText>
      </w:r>
      <w:r>
        <w:fldChar w:fldCharType="separate"/>
      </w:r>
      <w:r>
        <w:t>10</w:t>
      </w:r>
      <w:r>
        <w:fldChar w:fldCharType="end"/>
      </w:r>
    </w:p>
    <w:p w14:paraId="157C4A0F" w14:textId="4E82EFD4"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A.1.2</w:t>
      </w:r>
      <w:r>
        <w:rPr>
          <w:rFonts w:asciiTheme="minorHAnsi" w:eastAsiaTheme="minorEastAsia" w:hAnsiTheme="minorHAnsi" w:cstheme="minorBidi"/>
          <w:kern w:val="2"/>
          <w:sz w:val="24"/>
          <w:szCs w:val="24"/>
          <w14:ligatures w14:val="standardContextual"/>
        </w:rPr>
        <w:tab/>
      </w:r>
      <w:r>
        <w:rPr>
          <w:lang w:eastAsia="zh-CN"/>
        </w:rPr>
        <w:t>Notification Services</w:t>
      </w:r>
      <w:r>
        <w:tab/>
      </w:r>
      <w:r>
        <w:fldChar w:fldCharType="begin"/>
      </w:r>
      <w:r>
        <w:instrText xml:space="preserve"> PAGEREF _Toc212090822 \h </w:instrText>
      </w:r>
      <w:r>
        <w:fldChar w:fldCharType="separate"/>
      </w:r>
      <w:r>
        <w:t>10</w:t>
      </w:r>
      <w:r>
        <w:fldChar w:fldCharType="end"/>
      </w:r>
    </w:p>
    <w:p w14:paraId="5C31DEF7" w14:textId="7CE93121"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A.1.3</w:t>
      </w:r>
      <w:r>
        <w:rPr>
          <w:rFonts w:asciiTheme="minorHAnsi" w:eastAsiaTheme="minorEastAsia" w:hAnsiTheme="minorHAnsi" w:cstheme="minorBidi"/>
          <w:kern w:val="2"/>
          <w:sz w:val="24"/>
          <w:szCs w:val="24"/>
          <w14:ligatures w14:val="standardContextual"/>
        </w:rPr>
        <w:tab/>
      </w:r>
      <w:r>
        <w:rPr>
          <w:lang w:eastAsia="zh-CN"/>
        </w:rPr>
        <w:t>Push and Pull Style</w:t>
      </w:r>
      <w:r>
        <w:tab/>
      </w:r>
      <w:r>
        <w:fldChar w:fldCharType="begin"/>
      </w:r>
      <w:r>
        <w:instrText xml:space="preserve"> PAGEREF _Toc212090823 \h </w:instrText>
      </w:r>
      <w:r>
        <w:fldChar w:fldCharType="separate"/>
      </w:r>
      <w:r>
        <w:t>10</w:t>
      </w:r>
      <w:r>
        <w:fldChar w:fldCharType="end"/>
      </w:r>
    </w:p>
    <w:p w14:paraId="00438872" w14:textId="17CB53DD"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A.1.4</w:t>
      </w:r>
      <w:r>
        <w:rPr>
          <w:rFonts w:asciiTheme="minorHAnsi" w:eastAsiaTheme="minorEastAsia" w:hAnsiTheme="minorHAnsi" w:cstheme="minorBidi"/>
          <w:kern w:val="2"/>
          <w:sz w:val="24"/>
          <w:szCs w:val="24"/>
          <w14:ligatures w14:val="standardContextual"/>
        </w:rPr>
        <w:tab/>
      </w:r>
      <w:r>
        <w:rPr>
          <w:lang w:eastAsia="zh-CN"/>
        </w:rPr>
        <w:t>Support multiple notifications in one push operation</w:t>
      </w:r>
      <w:r>
        <w:tab/>
      </w:r>
      <w:r>
        <w:fldChar w:fldCharType="begin"/>
      </w:r>
      <w:r>
        <w:instrText xml:space="preserve"> PAGEREF _Toc212090824 \h </w:instrText>
      </w:r>
      <w:r>
        <w:fldChar w:fldCharType="separate"/>
      </w:r>
      <w:r>
        <w:t>10</w:t>
      </w:r>
      <w:r>
        <w:fldChar w:fldCharType="end"/>
      </w:r>
    </w:p>
    <w:p w14:paraId="39D6214E" w14:textId="4788EE85" w:rsidR="000C1772" w:rsidRDefault="000C1772">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Mapping</w:t>
      </w:r>
      <w:r>
        <w:tab/>
      </w:r>
      <w:r>
        <w:fldChar w:fldCharType="begin"/>
      </w:r>
      <w:r>
        <w:instrText xml:space="preserve"> PAGEREF _Toc212090825 \h </w:instrText>
      </w:r>
      <w:r>
        <w:fldChar w:fldCharType="separate"/>
      </w:r>
      <w:r>
        <w:t>11</w:t>
      </w:r>
      <w:r>
        <w:fldChar w:fldCharType="end"/>
      </w:r>
    </w:p>
    <w:p w14:paraId="66C88766" w14:textId="5BC52D30" w:rsidR="000C1772" w:rsidRDefault="000C1772">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Operation and Notification mapping</w:t>
      </w:r>
      <w:r>
        <w:tab/>
      </w:r>
      <w:r>
        <w:fldChar w:fldCharType="begin"/>
      </w:r>
      <w:r>
        <w:instrText xml:space="preserve"> PAGEREF _Toc212090826 \h </w:instrText>
      </w:r>
      <w:r>
        <w:fldChar w:fldCharType="separate"/>
      </w:r>
      <w:r>
        <w:t>11</w:t>
      </w:r>
      <w:r>
        <w:fldChar w:fldCharType="end"/>
      </w:r>
    </w:p>
    <w:p w14:paraId="35FF4905" w14:textId="5BE6406A" w:rsidR="000C1772" w:rsidRDefault="000C1772">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Operation parameter mapping</w:t>
      </w:r>
      <w:r>
        <w:tab/>
      </w:r>
      <w:r>
        <w:fldChar w:fldCharType="begin"/>
      </w:r>
      <w:r>
        <w:instrText xml:space="preserve"> PAGEREF _Toc212090827 \h </w:instrText>
      </w:r>
      <w:r>
        <w:fldChar w:fldCharType="separate"/>
      </w:r>
      <w:r>
        <w:t>11</w:t>
      </w:r>
      <w:r>
        <w:fldChar w:fldCharType="end"/>
      </w:r>
    </w:p>
    <w:p w14:paraId="1DA10D0D" w14:textId="00AACEB6" w:rsidR="000C1772" w:rsidRDefault="000C1772">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Notification parameter mapping</w:t>
      </w:r>
      <w:r>
        <w:tab/>
      </w:r>
      <w:r>
        <w:fldChar w:fldCharType="begin"/>
      </w:r>
      <w:r>
        <w:instrText xml:space="preserve"> PAGEREF _Toc212090828 \h </w:instrText>
      </w:r>
      <w:r>
        <w:fldChar w:fldCharType="separate"/>
      </w:r>
      <w:r>
        <w:t>13</w:t>
      </w:r>
      <w:r>
        <w:fldChar w:fldCharType="end"/>
      </w:r>
    </w:p>
    <w:p w14:paraId="467E6318" w14:textId="00D5A85C" w:rsidR="000C1772" w:rsidRDefault="000C1772">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Solution Set definitions</w:t>
      </w:r>
      <w:r>
        <w:tab/>
      </w:r>
      <w:r>
        <w:fldChar w:fldCharType="begin"/>
      </w:r>
      <w:r>
        <w:instrText xml:space="preserve"> PAGEREF _Toc212090829 \h </w:instrText>
      </w:r>
      <w:r>
        <w:fldChar w:fldCharType="separate"/>
      </w:r>
      <w:r>
        <w:t>14</w:t>
      </w:r>
      <w:r>
        <w:fldChar w:fldCharType="end"/>
      </w:r>
    </w:p>
    <w:p w14:paraId="79AC7279" w14:textId="0A0752C9"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A.3.1</w:t>
      </w:r>
      <w:r>
        <w:rPr>
          <w:rFonts w:asciiTheme="minorHAnsi" w:eastAsiaTheme="minorEastAsia" w:hAnsiTheme="minorHAnsi" w:cstheme="minorBidi"/>
          <w:kern w:val="2"/>
          <w:sz w:val="24"/>
          <w:szCs w:val="24"/>
          <w14:ligatures w14:val="standardContextual"/>
        </w:rPr>
        <w:tab/>
      </w:r>
      <w:r>
        <w:rPr>
          <w:lang w:eastAsia="zh-CN"/>
        </w:rPr>
        <w:t>IDL definition structure</w:t>
      </w:r>
      <w:r>
        <w:tab/>
      </w:r>
      <w:r>
        <w:fldChar w:fldCharType="begin"/>
      </w:r>
      <w:r>
        <w:instrText xml:space="preserve"> PAGEREF _Toc212090830 \h </w:instrText>
      </w:r>
      <w:r>
        <w:fldChar w:fldCharType="separate"/>
      </w:r>
      <w:r>
        <w:t>14</w:t>
      </w:r>
      <w:r>
        <w:fldChar w:fldCharType="end"/>
      </w:r>
    </w:p>
    <w:p w14:paraId="67B0753B" w14:textId="49716345"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A.3.2</w:t>
      </w:r>
      <w:r>
        <w:rPr>
          <w:rFonts w:asciiTheme="minorHAnsi" w:eastAsiaTheme="minorEastAsia" w:hAnsiTheme="minorHAnsi" w:cstheme="minorBidi"/>
          <w:kern w:val="2"/>
          <w:sz w:val="24"/>
          <w:szCs w:val="24"/>
          <w14:ligatures w14:val="standardContextual"/>
        </w:rPr>
        <w:tab/>
      </w:r>
      <w:r>
        <w:rPr>
          <w:lang w:eastAsia="zh-CN"/>
        </w:rPr>
        <w:t>IDL specification (file name "SelfConfIRPConstDefs.idl")</w:t>
      </w:r>
      <w:r>
        <w:tab/>
      </w:r>
      <w:r>
        <w:fldChar w:fldCharType="begin"/>
      </w:r>
      <w:r>
        <w:instrText xml:space="preserve"> PAGEREF _Toc212090831 \h </w:instrText>
      </w:r>
      <w:r>
        <w:fldChar w:fldCharType="separate"/>
      </w:r>
      <w:r>
        <w:t>14</w:t>
      </w:r>
      <w:r>
        <w:fldChar w:fldCharType="end"/>
      </w:r>
    </w:p>
    <w:p w14:paraId="778E3A36" w14:textId="1D4327A3"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A.3.3</w:t>
      </w:r>
      <w:r>
        <w:rPr>
          <w:rFonts w:asciiTheme="minorHAnsi" w:eastAsiaTheme="minorEastAsia" w:hAnsiTheme="minorHAnsi" w:cstheme="minorBidi"/>
          <w:kern w:val="2"/>
          <w:sz w:val="24"/>
          <w:szCs w:val="24"/>
          <w14:ligatures w14:val="standardContextual"/>
        </w:rPr>
        <w:tab/>
      </w:r>
      <w:r>
        <w:rPr>
          <w:lang w:eastAsia="zh-CN"/>
        </w:rPr>
        <w:t>IDL specification (file name "SelfConfIRPSystem.idl")</w:t>
      </w:r>
      <w:r>
        <w:tab/>
      </w:r>
      <w:r>
        <w:fldChar w:fldCharType="begin"/>
      </w:r>
      <w:r>
        <w:instrText xml:space="preserve"> PAGEREF _Toc212090832 \h </w:instrText>
      </w:r>
      <w:r>
        <w:fldChar w:fldCharType="separate"/>
      </w:r>
      <w:r>
        <w:t>16</w:t>
      </w:r>
      <w:r>
        <w:fldChar w:fldCharType="end"/>
      </w:r>
    </w:p>
    <w:p w14:paraId="265C2B65" w14:textId="79FDEEC6"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A.3.4</w:t>
      </w:r>
      <w:r>
        <w:rPr>
          <w:rFonts w:asciiTheme="minorHAnsi" w:eastAsiaTheme="minorEastAsia" w:hAnsiTheme="minorHAnsi" w:cstheme="minorBidi"/>
          <w:kern w:val="2"/>
          <w:sz w:val="24"/>
          <w:szCs w:val="24"/>
          <w14:ligatures w14:val="standardContextual"/>
        </w:rPr>
        <w:tab/>
      </w:r>
      <w:r>
        <w:rPr>
          <w:lang w:eastAsia="zh-CN"/>
        </w:rPr>
        <w:t>IDL specification (file name "SelfConfIRPNotifications.idl")</w:t>
      </w:r>
      <w:r>
        <w:tab/>
      </w:r>
      <w:r>
        <w:fldChar w:fldCharType="begin"/>
      </w:r>
      <w:r>
        <w:instrText xml:space="preserve"> PAGEREF _Toc212090833 \h </w:instrText>
      </w:r>
      <w:r>
        <w:fldChar w:fldCharType="separate"/>
      </w:r>
      <w:r>
        <w:t>19</w:t>
      </w:r>
      <w:r>
        <w:fldChar w:fldCharType="end"/>
      </w:r>
    </w:p>
    <w:p w14:paraId="38F98C3F" w14:textId="398BBFB3" w:rsidR="000C1772" w:rsidRDefault="000C1772" w:rsidP="000C1772">
      <w:pPr>
        <w:pStyle w:val="TOC8"/>
        <w:rPr>
          <w:rFonts w:asciiTheme="minorHAnsi" w:eastAsiaTheme="minorEastAsia" w:hAnsiTheme="minorHAnsi" w:cstheme="minorBidi"/>
          <w:b w:val="0"/>
          <w:kern w:val="2"/>
          <w:sz w:val="24"/>
          <w:szCs w:val="24"/>
          <w14:ligatures w14:val="standardContextual"/>
        </w:rPr>
      </w:pPr>
      <w:r>
        <w:t>Annex B (normative):</w:t>
      </w:r>
      <w:r>
        <w:tab/>
        <w:t>XML definitions</w:t>
      </w:r>
      <w:r>
        <w:tab/>
      </w:r>
      <w:r>
        <w:fldChar w:fldCharType="begin"/>
      </w:r>
      <w:r>
        <w:instrText xml:space="preserve"> PAGEREF _Toc212090834 \h </w:instrText>
      </w:r>
      <w:r>
        <w:fldChar w:fldCharType="separate"/>
      </w:r>
      <w:r>
        <w:t>21</w:t>
      </w:r>
      <w:r>
        <w:fldChar w:fldCharType="end"/>
      </w:r>
    </w:p>
    <w:p w14:paraId="58861C76" w14:textId="51A6F573" w:rsidR="000C1772" w:rsidRDefault="000C1772">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Architectural Features</w:t>
      </w:r>
      <w:r>
        <w:tab/>
      </w:r>
      <w:r>
        <w:fldChar w:fldCharType="begin"/>
      </w:r>
      <w:r>
        <w:instrText xml:space="preserve"> PAGEREF _Toc212090835 \h </w:instrText>
      </w:r>
      <w:r>
        <w:fldChar w:fldCharType="separate"/>
      </w:r>
      <w:r>
        <w:t>21</w:t>
      </w:r>
      <w:r>
        <w:fldChar w:fldCharType="end"/>
      </w:r>
    </w:p>
    <w:p w14:paraId="2BFEB0F6" w14:textId="094D49CE"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B.1.1</w:t>
      </w:r>
      <w:r>
        <w:rPr>
          <w:rFonts w:asciiTheme="minorHAnsi" w:eastAsiaTheme="minorEastAsia" w:hAnsiTheme="minorHAnsi" w:cstheme="minorBidi"/>
          <w:kern w:val="2"/>
          <w:sz w:val="24"/>
          <w:szCs w:val="24"/>
          <w14:ligatures w14:val="standardContextual"/>
        </w:rPr>
        <w:tab/>
      </w:r>
      <w:r>
        <w:rPr>
          <w:lang w:eastAsia="zh-CN"/>
        </w:rPr>
        <w:t>Syntax for Distinguished Names</w:t>
      </w:r>
      <w:r>
        <w:tab/>
      </w:r>
      <w:r>
        <w:fldChar w:fldCharType="begin"/>
      </w:r>
      <w:r>
        <w:instrText xml:space="preserve"> PAGEREF _Toc212090836 \h </w:instrText>
      </w:r>
      <w:r>
        <w:fldChar w:fldCharType="separate"/>
      </w:r>
      <w:r>
        <w:t>21</w:t>
      </w:r>
      <w:r>
        <w:fldChar w:fldCharType="end"/>
      </w:r>
    </w:p>
    <w:p w14:paraId="64D79BE4" w14:textId="79E11E14"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B.1.2</w:t>
      </w:r>
      <w:r>
        <w:rPr>
          <w:rFonts w:asciiTheme="minorHAnsi" w:eastAsiaTheme="minorEastAsia" w:hAnsiTheme="minorHAnsi" w:cstheme="minorBidi"/>
          <w:kern w:val="2"/>
          <w:sz w:val="24"/>
          <w:szCs w:val="24"/>
          <w14:ligatures w14:val="standardContextual"/>
        </w:rPr>
        <w:tab/>
      </w:r>
      <w:r>
        <w:rPr>
          <w:lang w:eastAsia="zh-CN"/>
        </w:rPr>
        <w:t>Notification Services</w:t>
      </w:r>
      <w:r>
        <w:tab/>
      </w:r>
      <w:r>
        <w:fldChar w:fldCharType="begin"/>
      </w:r>
      <w:r>
        <w:instrText xml:space="preserve"> PAGEREF _Toc212090837 \h </w:instrText>
      </w:r>
      <w:r>
        <w:fldChar w:fldCharType="separate"/>
      </w:r>
      <w:r>
        <w:t>21</w:t>
      </w:r>
      <w:r>
        <w:fldChar w:fldCharType="end"/>
      </w:r>
    </w:p>
    <w:p w14:paraId="3E846174" w14:textId="27B1AAAF"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B.1.3</w:t>
      </w:r>
      <w:r>
        <w:rPr>
          <w:rFonts w:asciiTheme="minorHAnsi" w:eastAsiaTheme="minorEastAsia" w:hAnsiTheme="minorHAnsi" w:cstheme="minorBidi"/>
          <w:kern w:val="2"/>
          <w:sz w:val="24"/>
          <w:szCs w:val="24"/>
          <w14:ligatures w14:val="standardContextual"/>
        </w:rPr>
        <w:tab/>
      </w:r>
      <w:r>
        <w:rPr>
          <w:lang w:eastAsia="zh-CN"/>
        </w:rPr>
        <w:t>IOC Definitions</w:t>
      </w:r>
      <w:r>
        <w:tab/>
      </w:r>
      <w:r>
        <w:fldChar w:fldCharType="begin"/>
      </w:r>
      <w:r>
        <w:instrText xml:space="preserve"> PAGEREF _Toc212090838 \h </w:instrText>
      </w:r>
      <w:r>
        <w:fldChar w:fldCharType="separate"/>
      </w:r>
      <w:r>
        <w:t>21</w:t>
      </w:r>
      <w:r>
        <w:fldChar w:fldCharType="end"/>
      </w:r>
    </w:p>
    <w:p w14:paraId="779B80FE" w14:textId="6A57205D" w:rsidR="000C1772" w:rsidRDefault="000C1772">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Mapping</w:t>
      </w:r>
      <w:r>
        <w:tab/>
      </w:r>
      <w:r>
        <w:fldChar w:fldCharType="begin"/>
      </w:r>
      <w:r>
        <w:instrText xml:space="preserve"> PAGEREF _Toc212090839 \h </w:instrText>
      </w:r>
      <w:r>
        <w:fldChar w:fldCharType="separate"/>
      </w:r>
      <w:r>
        <w:t>21</w:t>
      </w:r>
      <w:r>
        <w:fldChar w:fldCharType="end"/>
      </w:r>
    </w:p>
    <w:p w14:paraId="23B09905" w14:textId="343696C3" w:rsidR="000C1772" w:rsidRDefault="000C1772">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Solution Set definitions</w:t>
      </w:r>
      <w:r>
        <w:tab/>
      </w:r>
      <w:r>
        <w:fldChar w:fldCharType="begin"/>
      </w:r>
      <w:r>
        <w:instrText xml:space="preserve"> PAGEREF _Toc212090840 \h </w:instrText>
      </w:r>
      <w:r>
        <w:fldChar w:fldCharType="separate"/>
      </w:r>
      <w:r>
        <w:t>21</w:t>
      </w:r>
      <w:r>
        <w:fldChar w:fldCharType="end"/>
      </w:r>
    </w:p>
    <w:p w14:paraId="48EB1B53" w14:textId="1EB40EB2"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B.3.1</w:t>
      </w:r>
      <w:r>
        <w:rPr>
          <w:rFonts w:asciiTheme="minorHAnsi" w:eastAsiaTheme="minorEastAsia" w:hAnsiTheme="minorHAnsi" w:cstheme="minorBidi"/>
          <w:kern w:val="2"/>
          <w:sz w:val="24"/>
          <w:szCs w:val="24"/>
          <w14:ligatures w14:val="standardContextual"/>
        </w:rPr>
        <w:tab/>
      </w:r>
      <w:r>
        <w:rPr>
          <w:lang w:eastAsia="zh-CN"/>
        </w:rPr>
        <w:t>XML definition structure</w:t>
      </w:r>
      <w:r>
        <w:tab/>
      </w:r>
      <w:r>
        <w:fldChar w:fldCharType="begin"/>
      </w:r>
      <w:r>
        <w:instrText xml:space="preserve"> PAGEREF _Toc212090841 \h </w:instrText>
      </w:r>
      <w:r>
        <w:fldChar w:fldCharType="separate"/>
      </w:r>
      <w:r>
        <w:t>21</w:t>
      </w:r>
      <w:r>
        <w:fldChar w:fldCharType="end"/>
      </w:r>
    </w:p>
    <w:p w14:paraId="7E841611" w14:textId="6AA7A20C"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B.3.2</w:t>
      </w:r>
      <w:r>
        <w:rPr>
          <w:rFonts w:asciiTheme="minorHAnsi" w:eastAsiaTheme="minorEastAsia" w:hAnsiTheme="minorHAnsi" w:cstheme="minorBidi"/>
          <w:kern w:val="2"/>
          <w:sz w:val="24"/>
          <w:szCs w:val="24"/>
          <w14:ligatures w14:val="standardContextual"/>
        </w:rPr>
        <w:tab/>
      </w:r>
      <w:r>
        <w:rPr>
          <w:lang w:eastAsia="zh-CN"/>
        </w:rPr>
        <w:t>Graphical Representation</w:t>
      </w:r>
      <w:r>
        <w:tab/>
      </w:r>
      <w:r>
        <w:fldChar w:fldCharType="begin"/>
      </w:r>
      <w:r>
        <w:instrText xml:space="preserve"> PAGEREF _Toc212090842 \h </w:instrText>
      </w:r>
      <w:r>
        <w:fldChar w:fldCharType="separate"/>
      </w:r>
      <w:r>
        <w:t>22</w:t>
      </w:r>
      <w:r>
        <w:fldChar w:fldCharType="end"/>
      </w:r>
    </w:p>
    <w:p w14:paraId="2C4F7EFE" w14:textId="78DFD84B"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B.3.3</w:t>
      </w:r>
      <w:r>
        <w:rPr>
          <w:rFonts w:asciiTheme="minorHAnsi" w:eastAsiaTheme="minorEastAsia" w:hAnsiTheme="minorHAnsi" w:cstheme="minorBidi"/>
          <w:kern w:val="2"/>
          <w:sz w:val="24"/>
          <w:szCs w:val="24"/>
          <w14:ligatures w14:val="standardContextual"/>
        </w:rPr>
        <w:tab/>
      </w:r>
      <w:r>
        <w:rPr>
          <w:lang w:eastAsia="zh-CN"/>
        </w:rPr>
        <w:t>XML Schema "scIRPNotif.xsd"</w:t>
      </w:r>
      <w:r>
        <w:tab/>
      </w:r>
      <w:r>
        <w:fldChar w:fldCharType="begin"/>
      </w:r>
      <w:r>
        <w:instrText xml:space="preserve"> PAGEREF _Toc212090843 \h </w:instrText>
      </w:r>
      <w:r>
        <w:fldChar w:fldCharType="separate"/>
      </w:r>
      <w:r>
        <w:t>27</w:t>
      </w:r>
      <w:r>
        <w:fldChar w:fldCharType="end"/>
      </w:r>
    </w:p>
    <w:p w14:paraId="00C790A6" w14:textId="6A509AF4"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B.3.4</w:t>
      </w:r>
      <w:r>
        <w:rPr>
          <w:rFonts w:asciiTheme="minorHAnsi" w:eastAsiaTheme="minorEastAsia" w:hAnsiTheme="minorHAnsi" w:cstheme="minorBidi"/>
          <w:kern w:val="2"/>
          <w:sz w:val="24"/>
          <w:szCs w:val="24"/>
          <w14:ligatures w14:val="standardContextual"/>
        </w:rPr>
        <w:tab/>
      </w:r>
      <w:r>
        <w:rPr>
          <w:lang w:eastAsia="zh-CN"/>
        </w:rPr>
        <w:t>XML Schema "scIRPIOCs.xsd"</w:t>
      </w:r>
      <w:r>
        <w:tab/>
      </w:r>
      <w:r>
        <w:fldChar w:fldCharType="begin"/>
      </w:r>
      <w:r>
        <w:instrText xml:space="preserve"> PAGEREF _Toc212090844 \h </w:instrText>
      </w:r>
      <w:r>
        <w:fldChar w:fldCharType="separate"/>
      </w:r>
      <w:r>
        <w:t>30</w:t>
      </w:r>
      <w:r>
        <w:fldChar w:fldCharType="end"/>
      </w:r>
    </w:p>
    <w:p w14:paraId="0304D087" w14:textId="39039C00" w:rsidR="000C1772" w:rsidRDefault="000C1772" w:rsidP="000C1772">
      <w:pPr>
        <w:pStyle w:val="TOC8"/>
        <w:rPr>
          <w:rFonts w:asciiTheme="minorHAnsi" w:eastAsiaTheme="minorEastAsia" w:hAnsiTheme="minorHAnsi" w:cstheme="minorBidi"/>
          <w:b w:val="0"/>
          <w:kern w:val="2"/>
          <w:sz w:val="24"/>
          <w:szCs w:val="24"/>
          <w14:ligatures w14:val="standardContextual"/>
        </w:rPr>
      </w:pPr>
      <w:r>
        <w:t>Annex C (normative):</w:t>
      </w:r>
      <w:r>
        <w:tab/>
        <w:t>SOAP Solution Set</w:t>
      </w:r>
      <w:r>
        <w:tab/>
      </w:r>
      <w:r>
        <w:fldChar w:fldCharType="begin"/>
      </w:r>
      <w:r>
        <w:instrText xml:space="preserve"> PAGEREF _Toc212090845 \h </w:instrText>
      </w:r>
      <w:r>
        <w:fldChar w:fldCharType="separate"/>
      </w:r>
      <w:r>
        <w:t>32</w:t>
      </w:r>
      <w:r>
        <w:fldChar w:fldCharType="end"/>
      </w:r>
    </w:p>
    <w:p w14:paraId="6AC08290" w14:textId="657937D2" w:rsidR="000C1772" w:rsidRDefault="000C1772">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Architectural features</w:t>
      </w:r>
      <w:r>
        <w:tab/>
      </w:r>
      <w:r>
        <w:fldChar w:fldCharType="begin"/>
      </w:r>
      <w:r>
        <w:instrText xml:space="preserve"> PAGEREF _Toc212090846 \h </w:instrText>
      </w:r>
      <w:r>
        <w:fldChar w:fldCharType="separate"/>
      </w:r>
      <w:r>
        <w:t>32</w:t>
      </w:r>
      <w:r>
        <w:fldChar w:fldCharType="end"/>
      </w:r>
    </w:p>
    <w:p w14:paraId="765DCA80" w14:textId="09553DE4"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C.1.1</w:t>
      </w:r>
      <w:r>
        <w:rPr>
          <w:rFonts w:asciiTheme="minorHAnsi" w:eastAsiaTheme="minorEastAsia" w:hAnsiTheme="minorHAnsi" w:cstheme="minorBidi"/>
          <w:kern w:val="2"/>
          <w:sz w:val="24"/>
          <w:szCs w:val="24"/>
          <w14:ligatures w14:val="standardContextual"/>
        </w:rPr>
        <w:tab/>
      </w:r>
      <w:r>
        <w:rPr>
          <w:lang w:eastAsia="zh-CN"/>
        </w:rPr>
        <w:t>Syntax for Distinguished Names</w:t>
      </w:r>
      <w:r>
        <w:tab/>
      </w:r>
      <w:r>
        <w:fldChar w:fldCharType="begin"/>
      </w:r>
      <w:r>
        <w:instrText xml:space="preserve"> PAGEREF _Toc212090847 \h </w:instrText>
      </w:r>
      <w:r>
        <w:fldChar w:fldCharType="separate"/>
      </w:r>
      <w:r>
        <w:t>32</w:t>
      </w:r>
      <w:r>
        <w:fldChar w:fldCharType="end"/>
      </w:r>
    </w:p>
    <w:p w14:paraId="072E8F95" w14:textId="1615EE49"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C.1.2</w:t>
      </w:r>
      <w:r>
        <w:rPr>
          <w:rFonts w:asciiTheme="minorHAnsi" w:eastAsiaTheme="minorEastAsia" w:hAnsiTheme="minorHAnsi" w:cstheme="minorBidi"/>
          <w:kern w:val="2"/>
          <w:sz w:val="24"/>
          <w:szCs w:val="24"/>
          <w14:ligatures w14:val="standardContextual"/>
        </w:rPr>
        <w:tab/>
      </w:r>
      <w:r>
        <w:rPr>
          <w:lang w:eastAsia="zh-CN"/>
        </w:rPr>
        <w:t>Notification Services</w:t>
      </w:r>
      <w:r>
        <w:tab/>
      </w:r>
      <w:r>
        <w:fldChar w:fldCharType="begin"/>
      </w:r>
      <w:r>
        <w:instrText xml:space="preserve"> PAGEREF _Toc212090848 \h </w:instrText>
      </w:r>
      <w:r>
        <w:fldChar w:fldCharType="separate"/>
      </w:r>
      <w:r>
        <w:t>32</w:t>
      </w:r>
      <w:r>
        <w:fldChar w:fldCharType="end"/>
      </w:r>
    </w:p>
    <w:p w14:paraId="2046FD01" w14:textId="4F30F7E7"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C.1.3</w:t>
      </w:r>
      <w:r>
        <w:rPr>
          <w:rFonts w:asciiTheme="minorHAnsi" w:eastAsiaTheme="minorEastAsia" w:hAnsiTheme="minorHAnsi" w:cstheme="minorBidi"/>
          <w:kern w:val="2"/>
          <w:sz w:val="24"/>
          <w:szCs w:val="24"/>
          <w14:ligatures w14:val="standardContextual"/>
        </w:rPr>
        <w:tab/>
      </w:r>
      <w:r>
        <w:rPr>
          <w:lang w:eastAsia="zh-CN"/>
        </w:rPr>
        <w:t>Supported W3C specifications</w:t>
      </w:r>
      <w:r>
        <w:tab/>
      </w:r>
      <w:r>
        <w:fldChar w:fldCharType="begin"/>
      </w:r>
      <w:r>
        <w:instrText xml:space="preserve"> PAGEREF _Toc212090849 \h </w:instrText>
      </w:r>
      <w:r>
        <w:fldChar w:fldCharType="separate"/>
      </w:r>
      <w:r>
        <w:t>32</w:t>
      </w:r>
      <w:r>
        <w:fldChar w:fldCharType="end"/>
      </w:r>
    </w:p>
    <w:p w14:paraId="5E64D9D7" w14:textId="66123E38"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C.1.4</w:t>
      </w:r>
      <w:r>
        <w:rPr>
          <w:rFonts w:asciiTheme="minorHAnsi" w:eastAsiaTheme="minorEastAsia" w:hAnsiTheme="minorHAnsi" w:cstheme="minorBidi"/>
          <w:kern w:val="2"/>
          <w:sz w:val="24"/>
          <w:szCs w:val="24"/>
          <w14:ligatures w14:val="standardContextual"/>
        </w:rPr>
        <w:tab/>
      </w:r>
      <w:r>
        <w:rPr>
          <w:lang w:eastAsia="zh-CN"/>
        </w:rPr>
        <w:t>Prefixes and namespaces</w:t>
      </w:r>
      <w:r>
        <w:tab/>
      </w:r>
      <w:r>
        <w:fldChar w:fldCharType="begin"/>
      </w:r>
      <w:r>
        <w:instrText xml:space="preserve"> PAGEREF _Toc212090850 \h </w:instrText>
      </w:r>
      <w:r>
        <w:fldChar w:fldCharType="separate"/>
      </w:r>
      <w:r>
        <w:t>32</w:t>
      </w:r>
      <w:r>
        <w:fldChar w:fldCharType="end"/>
      </w:r>
    </w:p>
    <w:p w14:paraId="5E05FC13" w14:textId="556FACD0" w:rsidR="000C1772" w:rsidRDefault="000C1772">
      <w:pPr>
        <w:pStyle w:val="TOC2"/>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Mapping</w:t>
      </w:r>
      <w:r>
        <w:tab/>
      </w:r>
      <w:r>
        <w:fldChar w:fldCharType="begin"/>
      </w:r>
      <w:r>
        <w:instrText xml:space="preserve"> PAGEREF _Toc212090851 \h </w:instrText>
      </w:r>
      <w:r>
        <w:fldChar w:fldCharType="separate"/>
      </w:r>
      <w:r>
        <w:t>33</w:t>
      </w:r>
      <w:r>
        <w:fldChar w:fldCharType="end"/>
      </w:r>
    </w:p>
    <w:p w14:paraId="26A43F1E" w14:textId="7563AABF"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C.2.1</w:t>
      </w:r>
      <w:r>
        <w:rPr>
          <w:rFonts w:asciiTheme="minorHAnsi" w:eastAsiaTheme="minorEastAsia" w:hAnsiTheme="minorHAnsi" w:cstheme="minorBidi"/>
          <w:kern w:val="2"/>
          <w:sz w:val="24"/>
          <w:szCs w:val="24"/>
          <w14:ligatures w14:val="standardContextual"/>
        </w:rPr>
        <w:tab/>
      </w:r>
      <w:r>
        <w:rPr>
          <w:lang w:eastAsia="zh-CN"/>
        </w:rPr>
        <w:t>Operation and Notification mapping</w:t>
      </w:r>
      <w:r>
        <w:tab/>
      </w:r>
      <w:r>
        <w:fldChar w:fldCharType="begin"/>
      </w:r>
      <w:r>
        <w:instrText xml:space="preserve"> PAGEREF _Toc212090852 \h </w:instrText>
      </w:r>
      <w:r>
        <w:fldChar w:fldCharType="separate"/>
      </w:r>
      <w:r>
        <w:t>33</w:t>
      </w:r>
      <w:r>
        <w:fldChar w:fldCharType="end"/>
      </w:r>
    </w:p>
    <w:p w14:paraId="0616300D" w14:textId="354F1F60"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C.2.2</w:t>
      </w:r>
      <w:r>
        <w:rPr>
          <w:rFonts w:asciiTheme="minorHAnsi" w:eastAsiaTheme="minorEastAsia" w:hAnsiTheme="minorHAnsi" w:cstheme="minorBidi"/>
          <w:kern w:val="2"/>
          <w:sz w:val="24"/>
          <w:szCs w:val="24"/>
          <w14:ligatures w14:val="standardContextual"/>
        </w:rPr>
        <w:tab/>
      </w:r>
      <w:r>
        <w:rPr>
          <w:lang w:eastAsia="zh-CN"/>
        </w:rPr>
        <w:t>Operation parameter mapping</w:t>
      </w:r>
      <w:r>
        <w:tab/>
      </w:r>
      <w:r>
        <w:fldChar w:fldCharType="begin"/>
      </w:r>
      <w:r>
        <w:instrText xml:space="preserve"> PAGEREF _Toc212090853 \h </w:instrText>
      </w:r>
      <w:r>
        <w:fldChar w:fldCharType="separate"/>
      </w:r>
      <w:r>
        <w:t>33</w:t>
      </w:r>
      <w:r>
        <w:fldChar w:fldCharType="end"/>
      </w:r>
    </w:p>
    <w:p w14:paraId="1C3E2782" w14:textId="03F88144" w:rsidR="000C1772" w:rsidRDefault="000C1772">
      <w:pPr>
        <w:pStyle w:val="TOC3"/>
        <w:rPr>
          <w:rFonts w:asciiTheme="minorHAnsi" w:eastAsiaTheme="minorEastAsia" w:hAnsiTheme="minorHAnsi" w:cstheme="minorBidi"/>
          <w:kern w:val="2"/>
          <w:sz w:val="24"/>
          <w:szCs w:val="24"/>
          <w14:ligatures w14:val="standardContextual"/>
        </w:rPr>
      </w:pPr>
      <w:r>
        <w:rPr>
          <w:lang w:eastAsia="zh-CN"/>
        </w:rPr>
        <w:t>C.2.2.1</w:t>
      </w:r>
      <w:r>
        <w:rPr>
          <w:rFonts w:asciiTheme="minorHAnsi" w:eastAsiaTheme="minorEastAsia" w:hAnsiTheme="minorHAnsi" w:cstheme="minorBidi"/>
          <w:kern w:val="2"/>
          <w:sz w:val="24"/>
          <w:szCs w:val="24"/>
          <w14:ligatures w14:val="standardContextual"/>
        </w:rPr>
        <w:tab/>
      </w:r>
      <w:r>
        <w:rPr>
          <w:lang w:eastAsia="zh-CN"/>
        </w:rPr>
        <w:t>Operation listScManagementCapabilities</w:t>
      </w:r>
      <w:r>
        <w:tab/>
      </w:r>
      <w:r>
        <w:fldChar w:fldCharType="begin"/>
      </w:r>
      <w:r>
        <w:instrText xml:space="preserve"> PAGEREF _Toc212090854 \h </w:instrText>
      </w:r>
      <w:r>
        <w:fldChar w:fldCharType="separate"/>
      </w:r>
      <w:r>
        <w:t>34</w:t>
      </w:r>
      <w:r>
        <w:fldChar w:fldCharType="end"/>
      </w:r>
    </w:p>
    <w:p w14:paraId="177E7654" w14:textId="2D0D109E" w:rsidR="000C1772" w:rsidRDefault="000C1772">
      <w:pPr>
        <w:pStyle w:val="TOC4"/>
        <w:rPr>
          <w:rFonts w:asciiTheme="minorHAnsi" w:eastAsiaTheme="minorEastAsia" w:hAnsiTheme="minorHAnsi" w:cstheme="minorBidi"/>
          <w:kern w:val="2"/>
          <w:sz w:val="24"/>
          <w:szCs w:val="24"/>
          <w14:ligatures w14:val="standardContextual"/>
        </w:rPr>
      </w:pPr>
      <w:r>
        <w:t>C.2.2.1.1</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_Toc212090855 \h </w:instrText>
      </w:r>
      <w:r>
        <w:fldChar w:fldCharType="separate"/>
      </w:r>
      <w:r>
        <w:t>34</w:t>
      </w:r>
      <w:r>
        <w:fldChar w:fldCharType="end"/>
      </w:r>
    </w:p>
    <w:p w14:paraId="698E2EA8" w14:textId="23E60A4A" w:rsidR="000C1772" w:rsidRDefault="000C1772">
      <w:pPr>
        <w:pStyle w:val="TOC4"/>
        <w:rPr>
          <w:rFonts w:asciiTheme="minorHAnsi" w:eastAsiaTheme="minorEastAsia" w:hAnsiTheme="minorHAnsi" w:cstheme="minorBidi"/>
          <w:kern w:val="2"/>
          <w:sz w:val="24"/>
          <w:szCs w:val="24"/>
          <w14:ligatures w14:val="standardContextual"/>
        </w:rPr>
      </w:pPr>
      <w:r>
        <w:t>C.2.2.1.2</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_Toc212090856 \h </w:instrText>
      </w:r>
      <w:r>
        <w:fldChar w:fldCharType="separate"/>
      </w:r>
      <w:r>
        <w:t>34</w:t>
      </w:r>
      <w:r>
        <w:fldChar w:fldCharType="end"/>
      </w:r>
    </w:p>
    <w:p w14:paraId="0EA0E170" w14:textId="259B3BA5" w:rsidR="000C1772" w:rsidRDefault="000C1772">
      <w:pPr>
        <w:pStyle w:val="TOC4"/>
        <w:rPr>
          <w:rFonts w:asciiTheme="minorHAnsi" w:eastAsiaTheme="minorEastAsia" w:hAnsiTheme="minorHAnsi" w:cstheme="minorBidi"/>
          <w:kern w:val="2"/>
          <w:sz w:val="24"/>
          <w:szCs w:val="24"/>
          <w14:ligatures w14:val="standardContextual"/>
        </w:rPr>
      </w:pPr>
      <w:r>
        <w:t>C.2.2.1.3</w:t>
      </w:r>
      <w:r>
        <w:rPr>
          <w:rFonts w:asciiTheme="minorHAnsi" w:eastAsiaTheme="minorEastAsia" w:hAnsiTheme="minorHAnsi" w:cstheme="minorBidi"/>
          <w:kern w:val="2"/>
          <w:sz w:val="24"/>
          <w:szCs w:val="24"/>
          <w14:ligatures w14:val="standardContextual"/>
        </w:rPr>
        <w:tab/>
      </w:r>
      <w:r>
        <w:t>Fault definition</w:t>
      </w:r>
      <w:r>
        <w:tab/>
      </w:r>
      <w:r>
        <w:fldChar w:fldCharType="begin"/>
      </w:r>
      <w:r>
        <w:instrText xml:space="preserve"> PAGEREF _Toc212090857 \h </w:instrText>
      </w:r>
      <w:r>
        <w:fldChar w:fldCharType="separate"/>
      </w:r>
      <w:r>
        <w:t>34</w:t>
      </w:r>
      <w:r>
        <w:fldChar w:fldCharType="end"/>
      </w:r>
    </w:p>
    <w:p w14:paraId="4CF54992" w14:textId="7F5C5163" w:rsidR="000C1772" w:rsidRDefault="000C1772">
      <w:pPr>
        <w:pStyle w:val="TOC3"/>
        <w:rPr>
          <w:rFonts w:asciiTheme="minorHAnsi" w:eastAsiaTheme="minorEastAsia" w:hAnsiTheme="minorHAnsi" w:cstheme="minorBidi"/>
          <w:kern w:val="2"/>
          <w:sz w:val="24"/>
          <w:szCs w:val="24"/>
          <w14:ligatures w14:val="standardContextual"/>
        </w:rPr>
      </w:pPr>
      <w:r>
        <w:rPr>
          <w:lang w:eastAsia="zh-CN"/>
        </w:rPr>
        <w:lastRenderedPageBreak/>
        <w:t>C.2.2.2</w:t>
      </w:r>
      <w:r>
        <w:rPr>
          <w:rFonts w:asciiTheme="minorHAnsi" w:eastAsiaTheme="minorEastAsia" w:hAnsiTheme="minorHAnsi" w:cstheme="minorBidi"/>
          <w:kern w:val="2"/>
          <w:sz w:val="24"/>
          <w:szCs w:val="24"/>
          <w14:ligatures w14:val="standardContextual"/>
        </w:rPr>
        <w:tab/>
      </w:r>
      <w:r>
        <w:rPr>
          <w:lang w:eastAsia="zh-CN"/>
        </w:rPr>
        <w:t>Operation listScManagementProfiles</w:t>
      </w:r>
      <w:r>
        <w:tab/>
      </w:r>
      <w:r>
        <w:fldChar w:fldCharType="begin"/>
      </w:r>
      <w:r>
        <w:instrText xml:space="preserve"> PAGEREF _Toc212090858 \h </w:instrText>
      </w:r>
      <w:r>
        <w:fldChar w:fldCharType="separate"/>
      </w:r>
      <w:r>
        <w:t>34</w:t>
      </w:r>
      <w:r>
        <w:fldChar w:fldCharType="end"/>
      </w:r>
    </w:p>
    <w:p w14:paraId="7914559B" w14:textId="1E88AF15" w:rsidR="000C1772" w:rsidRDefault="000C1772">
      <w:pPr>
        <w:pStyle w:val="TOC4"/>
        <w:rPr>
          <w:rFonts w:asciiTheme="minorHAnsi" w:eastAsiaTheme="minorEastAsia" w:hAnsiTheme="minorHAnsi" w:cstheme="minorBidi"/>
          <w:kern w:val="2"/>
          <w:sz w:val="24"/>
          <w:szCs w:val="24"/>
          <w14:ligatures w14:val="standardContextual"/>
        </w:rPr>
      </w:pPr>
      <w:r>
        <w:t>C.2.2.2.1</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_Toc212090859 \h </w:instrText>
      </w:r>
      <w:r>
        <w:fldChar w:fldCharType="separate"/>
      </w:r>
      <w:r>
        <w:t>34</w:t>
      </w:r>
      <w:r>
        <w:fldChar w:fldCharType="end"/>
      </w:r>
    </w:p>
    <w:p w14:paraId="1C2506E8" w14:textId="07C3D850" w:rsidR="000C1772" w:rsidRDefault="000C1772">
      <w:pPr>
        <w:pStyle w:val="TOC4"/>
        <w:rPr>
          <w:rFonts w:asciiTheme="minorHAnsi" w:eastAsiaTheme="minorEastAsia" w:hAnsiTheme="minorHAnsi" w:cstheme="minorBidi"/>
          <w:kern w:val="2"/>
          <w:sz w:val="24"/>
          <w:szCs w:val="24"/>
          <w14:ligatures w14:val="standardContextual"/>
        </w:rPr>
      </w:pPr>
      <w:r>
        <w:t>C.2.2.2.2</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_Toc212090860 \h </w:instrText>
      </w:r>
      <w:r>
        <w:fldChar w:fldCharType="separate"/>
      </w:r>
      <w:r>
        <w:t>35</w:t>
      </w:r>
      <w:r>
        <w:fldChar w:fldCharType="end"/>
      </w:r>
    </w:p>
    <w:p w14:paraId="5386C5D3" w14:textId="10836E5A" w:rsidR="000C1772" w:rsidRDefault="000C1772">
      <w:pPr>
        <w:pStyle w:val="TOC3"/>
        <w:rPr>
          <w:rFonts w:asciiTheme="minorHAnsi" w:eastAsiaTheme="minorEastAsia" w:hAnsiTheme="minorHAnsi" w:cstheme="minorBidi"/>
          <w:kern w:val="2"/>
          <w:sz w:val="24"/>
          <w:szCs w:val="24"/>
          <w14:ligatures w14:val="standardContextual"/>
        </w:rPr>
      </w:pPr>
      <w:r>
        <w:rPr>
          <w:lang w:eastAsia="zh-CN"/>
        </w:rPr>
        <w:t>C.2.2.3</w:t>
      </w:r>
      <w:r>
        <w:rPr>
          <w:rFonts w:asciiTheme="minorHAnsi" w:eastAsiaTheme="minorEastAsia" w:hAnsiTheme="minorHAnsi" w:cstheme="minorBidi"/>
          <w:kern w:val="2"/>
          <w:sz w:val="24"/>
          <w:szCs w:val="24"/>
          <w14:ligatures w14:val="standardContextual"/>
        </w:rPr>
        <w:tab/>
      </w:r>
      <w:r>
        <w:rPr>
          <w:lang w:eastAsia="zh-CN"/>
        </w:rPr>
        <w:t>Operation createScManagementProfile</w:t>
      </w:r>
      <w:r>
        <w:tab/>
      </w:r>
      <w:r>
        <w:fldChar w:fldCharType="begin"/>
      </w:r>
      <w:r>
        <w:instrText xml:space="preserve"> PAGEREF _Toc212090861 \h </w:instrText>
      </w:r>
      <w:r>
        <w:fldChar w:fldCharType="separate"/>
      </w:r>
      <w:r>
        <w:t>35</w:t>
      </w:r>
      <w:r>
        <w:fldChar w:fldCharType="end"/>
      </w:r>
    </w:p>
    <w:p w14:paraId="74601DCB" w14:textId="4AA49D54" w:rsidR="000C1772" w:rsidRDefault="000C1772">
      <w:pPr>
        <w:pStyle w:val="TOC4"/>
        <w:rPr>
          <w:rFonts w:asciiTheme="minorHAnsi" w:eastAsiaTheme="minorEastAsia" w:hAnsiTheme="minorHAnsi" w:cstheme="minorBidi"/>
          <w:kern w:val="2"/>
          <w:sz w:val="24"/>
          <w:szCs w:val="24"/>
          <w14:ligatures w14:val="standardContextual"/>
        </w:rPr>
      </w:pPr>
      <w:r>
        <w:t>C.2.2.3.1</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_Toc212090862 \h </w:instrText>
      </w:r>
      <w:r>
        <w:fldChar w:fldCharType="separate"/>
      </w:r>
      <w:r>
        <w:t>35</w:t>
      </w:r>
      <w:r>
        <w:fldChar w:fldCharType="end"/>
      </w:r>
    </w:p>
    <w:p w14:paraId="2663F566" w14:textId="13A7F2D2" w:rsidR="000C1772" w:rsidRDefault="000C1772">
      <w:pPr>
        <w:pStyle w:val="TOC4"/>
        <w:rPr>
          <w:rFonts w:asciiTheme="minorHAnsi" w:eastAsiaTheme="minorEastAsia" w:hAnsiTheme="minorHAnsi" w:cstheme="minorBidi"/>
          <w:kern w:val="2"/>
          <w:sz w:val="24"/>
          <w:szCs w:val="24"/>
          <w14:ligatures w14:val="standardContextual"/>
        </w:rPr>
      </w:pPr>
      <w:r>
        <w:t>C.2.2.3.2</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_Toc212090863 \h </w:instrText>
      </w:r>
      <w:r>
        <w:fldChar w:fldCharType="separate"/>
      </w:r>
      <w:r>
        <w:t>35</w:t>
      </w:r>
      <w:r>
        <w:fldChar w:fldCharType="end"/>
      </w:r>
    </w:p>
    <w:p w14:paraId="63CA1F3F" w14:textId="073DCB70" w:rsidR="000C1772" w:rsidRDefault="000C1772">
      <w:pPr>
        <w:pStyle w:val="TOC3"/>
        <w:rPr>
          <w:rFonts w:asciiTheme="minorHAnsi" w:eastAsiaTheme="minorEastAsia" w:hAnsiTheme="minorHAnsi" w:cstheme="minorBidi"/>
          <w:kern w:val="2"/>
          <w:sz w:val="24"/>
          <w:szCs w:val="24"/>
          <w14:ligatures w14:val="standardContextual"/>
        </w:rPr>
      </w:pPr>
      <w:r>
        <w:rPr>
          <w:lang w:eastAsia="zh-CN"/>
        </w:rPr>
        <w:t>C.2.2.4</w:t>
      </w:r>
      <w:r>
        <w:rPr>
          <w:rFonts w:asciiTheme="minorHAnsi" w:eastAsiaTheme="minorEastAsia" w:hAnsiTheme="minorHAnsi" w:cstheme="minorBidi"/>
          <w:kern w:val="2"/>
          <w:sz w:val="24"/>
          <w:szCs w:val="24"/>
          <w14:ligatures w14:val="standardContextual"/>
        </w:rPr>
        <w:tab/>
      </w:r>
      <w:r>
        <w:rPr>
          <w:lang w:eastAsia="zh-CN"/>
        </w:rPr>
        <w:t>Operation deleteScManagementProfile</w:t>
      </w:r>
      <w:r>
        <w:tab/>
      </w:r>
      <w:r>
        <w:fldChar w:fldCharType="begin"/>
      </w:r>
      <w:r>
        <w:instrText xml:space="preserve"> PAGEREF _Toc212090864 \h </w:instrText>
      </w:r>
      <w:r>
        <w:fldChar w:fldCharType="separate"/>
      </w:r>
      <w:r>
        <w:t>35</w:t>
      </w:r>
      <w:r>
        <w:fldChar w:fldCharType="end"/>
      </w:r>
    </w:p>
    <w:p w14:paraId="5C1DA1E1" w14:textId="1F6C3FC2" w:rsidR="000C1772" w:rsidRDefault="000C1772">
      <w:pPr>
        <w:pStyle w:val="TOC4"/>
        <w:rPr>
          <w:rFonts w:asciiTheme="minorHAnsi" w:eastAsiaTheme="minorEastAsia" w:hAnsiTheme="minorHAnsi" w:cstheme="minorBidi"/>
          <w:kern w:val="2"/>
          <w:sz w:val="24"/>
          <w:szCs w:val="24"/>
          <w14:ligatures w14:val="standardContextual"/>
        </w:rPr>
      </w:pPr>
      <w:r>
        <w:t>C.2.2.4.1</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_Toc212090865 \h </w:instrText>
      </w:r>
      <w:r>
        <w:fldChar w:fldCharType="separate"/>
      </w:r>
      <w:r>
        <w:t>35</w:t>
      </w:r>
      <w:r>
        <w:fldChar w:fldCharType="end"/>
      </w:r>
    </w:p>
    <w:p w14:paraId="77D82773" w14:textId="32756665" w:rsidR="000C1772" w:rsidRDefault="000C1772">
      <w:pPr>
        <w:pStyle w:val="TOC4"/>
        <w:rPr>
          <w:rFonts w:asciiTheme="minorHAnsi" w:eastAsiaTheme="minorEastAsia" w:hAnsiTheme="minorHAnsi" w:cstheme="minorBidi"/>
          <w:kern w:val="2"/>
          <w:sz w:val="24"/>
          <w:szCs w:val="24"/>
          <w14:ligatures w14:val="standardContextual"/>
        </w:rPr>
      </w:pPr>
      <w:r>
        <w:t>C.2.2.4.2</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_Toc212090866 \h </w:instrText>
      </w:r>
      <w:r>
        <w:fldChar w:fldCharType="separate"/>
      </w:r>
      <w:r>
        <w:t>36</w:t>
      </w:r>
      <w:r>
        <w:fldChar w:fldCharType="end"/>
      </w:r>
    </w:p>
    <w:p w14:paraId="3A6E6A81" w14:textId="74C19A49" w:rsidR="000C1772" w:rsidRDefault="000C1772">
      <w:pPr>
        <w:pStyle w:val="TOC3"/>
        <w:rPr>
          <w:rFonts w:asciiTheme="minorHAnsi" w:eastAsiaTheme="minorEastAsia" w:hAnsiTheme="minorHAnsi" w:cstheme="minorBidi"/>
          <w:kern w:val="2"/>
          <w:sz w:val="24"/>
          <w:szCs w:val="24"/>
          <w14:ligatures w14:val="standardContextual"/>
        </w:rPr>
      </w:pPr>
      <w:r>
        <w:rPr>
          <w:lang w:eastAsia="zh-CN"/>
        </w:rPr>
        <w:t>C.2.2.5</w:t>
      </w:r>
      <w:r>
        <w:rPr>
          <w:rFonts w:asciiTheme="minorHAnsi" w:eastAsiaTheme="minorEastAsia" w:hAnsiTheme="minorHAnsi" w:cstheme="minorBidi"/>
          <w:kern w:val="2"/>
          <w:sz w:val="24"/>
          <w:szCs w:val="24"/>
          <w14:ligatures w14:val="standardContextual"/>
        </w:rPr>
        <w:tab/>
      </w:r>
      <w:r>
        <w:rPr>
          <w:lang w:eastAsia="zh-CN"/>
        </w:rPr>
        <w:t>Operation listScProcesses</w:t>
      </w:r>
      <w:r>
        <w:tab/>
      </w:r>
      <w:r>
        <w:fldChar w:fldCharType="begin"/>
      </w:r>
      <w:r>
        <w:instrText xml:space="preserve"> PAGEREF _Toc212090867 \h </w:instrText>
      </w:r>
      <w:r>
        <w:fldChar w:fldCharType="separate"/>
      </w:r>
      <w:r>
        <w:t>36</w:t>
      </w:r>
      <w:r>
        <w:fldChar w:fldCharType="end"/>
      </w:r>
    </w:p>
    <w:p w14:paraId="38F896ED" w14:textId="505F2EEE" w:rsidR="000C1772" w:rsidRDefault="000C1772">
      <w:pPr>
        <w:pStyle w:val="TOC4"/>
        <w:rPr>
          <w:rFonts w:asciiTheme="minorHAnsi" w:eastAsiaTheme="minorEastAsia" w:hAnsiTheme="minorHAnsi" w:cstheme="minorBidi"/>
          <w:kern w:val="2"/>
          <w:sz w:val="24"/>
          <w:szCs w:val="24"/>
          <w14:ligatures w14:val="standardContextual"/>
        </w:rPr>
      </w:pPr>
      <w:r>
        <w:t>C.2.2.5.1</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_Toc212090868 \h </w:instrText>
      </w:r>
      <w:r>
        <w:fldChar w:fldCharType="separate"/>
      </w:r>
      <w:r>
        <w:t>36</w:t>
      </w:r>
      <w:r>
        <w:fldChar w:fldCharType="end"/>
      </w:r>
    </w:p>
    <w:p w14:paraId="33C2E78D" w14:textId="55BE84EB" w:rsidR="000C1772" w:rsidRDefault="000C1772">
      <w:pPr>
        <w:pStyle w:val="TOC4"/>
        <w:rPr>
          <w:rFonts w:asciiTheme="minorHAnsi" w:eastAsiaTheme="minorEastAsia" w:hAnsiTheme="minorHAnsi" w:cstheme="minorBidi"/>
          <w:kern w:val="2"/>
          <w:sz w:val="24"/>
          <w:szCs w:val="24"/>
          <w14:ligatures w14:val="standardContextual"/>
        </w:rPr>
      </w:pPr>
      <w:r>
        <w:t>C.2.2.5.2</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_Toc212090869 \h </w:instrText>
      </w:r>
      <w:r>
        <w:fldChar w:fldCharType="separate"/>
      </w:r>
      <w:r>
        <w:t>36</w:t>
      </w:r>
      <w:r>
        <w:fldChar w:fldCharType="end"/>
      </w:r>
    </w:p>
    <w:p w14:paraId="5739E3D0" w14:textId="1D700F12" w:rsidR="000C1772" w:rsidRDefault="000C1772">
      <w:pPr>
        <w:pStyle w:val="TOC3"/>
        <w:rPr>
          <w:rFonts w:asciiTheme="minorHAnsi" w:eastAsiaTheme="minorEastAsia" w:hAnsiTheme="minorHAnsi" w:cstheme="minorBidi"/>
          <w:kern w:val="2"/>
          <w:sz w:val="24"/>
          <w:szCs w:val="24"/>
          <w14:ligatures w14:val="standardContextual"/>
        </w:rPr>
      </w:pPr>
      <w:r>
        <w:rPr>
          <w:lang w:eastAsia="zh-CN"/>
        </w:rPr>
        <w:t>C.2.2.6</w:t>
      </w:r>
      <w:r>
        <w:rPr>
          <w:rFonts w:asciiTheme="minorHAnsi" w:eastAsiaTheme="minorEastAsia" w:hAnsiTheme="minorHAnsi" w:cstheme="minorBidi"/>
          <w:kern w:val="2"/>
          <w:sz w:val="24"/>
          <w:szCs w:val="24"/>
          <w14:ligatures w14:val="standardContextual"/>
        </w:rPr>
        <w:tab/>
      </w:r>
      <w:r>
        <w:rPr>
          <w:lang w:eastAsia="zh-CN"/>
        </w:rPr>
        <w:t>Operation resumeScProcess</w:t>
      </w:r>
      <w:r>
        <w:tab/>
      </w:r>
      <w:r>
        <w:fldChar w:fldCharType="begin"/>
      </w:r>
      <w:r>
        <w:instrText xml:space="preserve"> PAGEREF _Toc212090870 \h </w:instrText>
      </w:r>
      <w:r>
        <w:fldChar w:fldCharType="separate"/>
      </w:r>
      <w:r>
        <w:t>36</w:t>
      </w:r>
      <w:r>
        <w:fldChar w:fldCharType="end"/>
      </w:r>
    </w:p>
    <w:p w14:paraId="62E5895D" w14:textId="1973501F" w:rsidR="000C1772" w:rsidRDefault="000C1772">
      <w:pPr>
        <w:pStyle w:val="TOC4"/>
        <w:rPr>
          <w:rFonts w:asciiTheme="minorHAnsi" w:eastAsiaTheme="minorEastAsia" w:hAnsiTheme="minorHAnsi" w:cstheme="minorBidi"/>
          <w:kern w:val="2"/>
          <w:sz w:val="24"/>
          <w:szCs w:val="24"/>
          <w14:ligatures w14:val="standardContextual"/>
        </w:rPr>
      </w:pPr>
      <w:r>
        <w:t>C.2.2.6.1</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_Toc212090871 \h </w:instrText>
      </w:r>
      <w:r>
        <w:fldChar w:fldCharType="separate"/>
      </w:r>
      <w:r>
        <w:t>36</w:t>
      </w:r>
      <w:r>
        <w:fldChar w:fldCharType="end"/>
      </w:r>
    </w:p>
    <w:p w14:paraId="1AD396B8" w14:textId="568E1BA4" w:rsidR="000C1772" w:rsidRDefault="000C1772">
      <w:pPr>
        <w:pStyle w:val="TOC4"/>
        <w:rPr>
          <w:rFonts w:asciiTheme="minorHAnsi" w:eastAsiaTheme="minorEastAsia" w:hAnsiTheme="minorHAnsi" w:cstheme="minorBidi"/>
          <w:kern w:val="2"/>
          <w:sz w:val="24"/>
          <w:szCs w:val="24"/>
          <w14:ligatures w14:val="standardContextual"/>
        </w:rPr>
      </w:pPr>
      <w:r>
        <w:t>C.2.2.6.2</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_Toc212090872 \h </w:instrText>
      </w:r>
      <w:r>
        <w:fldChar w:fldCharType="separate"/>
      </w:r>
      <w:r>
        <w:t>37</w:t>
      </w:r>
      <w:r>
        <w:fldChar w:fldCharType="end"/>
      </w:r>
    </w:p>
    <w:p w14:paraId="4249D3D4" w14:textId="60C84528" w:rsidR="000C1772" w:rsidRDefault="000C1772">
      <w:pPr>
        <w:pStyle w:val="TOC3"/>
        <w:rPr>
          <w:rFonts w:asciiTheme="minorHAnsi" w:eastAsiaTheme="minorEastAsia" w:hAnsiTheme="minorHAnsi" w:cstheme="minorBidi"/>
          <w:kern w:val="2"/>
          <w:sz w:val="24"/>
          <w:szCs w:val="24"/>
          <w14:ligatures w14:val="standardContextual"/>
        </w:rPr>
      </w:pPr>
      <w:r>
        <w:rPr>
          <w:lang w:eastAsia="zh-CN"/>
        </w:rPr>
        <w:t>C.2.2.7</w:t>
      </w:r>
      <w:r>
        <w:rPr>
          <w:rFonts w:asciiTheme="minorHAnsi" w:eastAsiaTheme="minorEastAsia" w:hAnsiTheme="minorHAnsi" w:cstheme="minorBidi"/>
          <w:kern w:val="2"/>
          <w:sz w:val="24"/>
          <w:szCs w:val="24"/>
          <w14:ligatures w14:val="standardContextual"/>
        </w:rPr>
        <w:tab/>
      </w:r>
      <w:r>
        <w:rPr>
          <w:lang w:eastAsia="zh-CN"/>
        </w:rPr>
        <w:t>Operation terminateSctProcess</w:t>
      </w:r>
      <w:r>
        <w:tab/>
      </w:r>
      <w:r>
        <w:fldChar w:fldCharType="begin"/>
      </w:r>
      <w:r>
        <w:instrText xml:space="preserve"> PAGEREF _Toc212090873 \h </w:instrText>
      </w:r>
      <w:r>
        <w:fldChar w:fldCharType="separate"/>
      </w:r>
      <w:r>
        <w:t>37</w:t>
      </w:r>
      <w:r>
        <w:fldChar w:fldCharType="end"/>
      </w:r>
    </w:p>
    <w:p w14:paraId="255054B1" w14:textId="3B0574C0" w:rsidR="000C1772" w:rsidRDefault="000C1772">
      <w:pPr>
        <w:pStyle w:val="TOC4"/>
        <w:rPr>
          <w:rFonts w:asciiTheme="minorHAnsi" w:eastAsiaTheme="minorEastAsia" w:hAnsiTheme="minorHAnsi" w:cstheme="minorBidi"/>
          <w:kern w:val="2"/>
          <w:sz w:val="24"/>
          <w:szCs w:val="24"/>
          <w14:ligatures w14:val="standardContextual"/>
        </w:rPr>
      </w:pPr>
      <w:r>
        <w:t>C.2.2.7.1</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_Toc212090874 \h </w:instrText>
      </w:r>
      <w:r>
        <w:fldChar w:fldCharType="separate"/>
      </w:r>
      <w:r>
        <w:t>37</w:t>
      </w:r>
      <w:r>
        <w:fldChar w:fldCharType="end"/>
      </w:r>
    </w:p>
    <w:p w14:paraId="15CDDAA0" w14:textId="300A62C9" w:rsidR="000C1772" w:rsidRDefault="000C1772">
      <w:pPr>
        <w:pStyle w:val="TOC4"/>
        <w:rPr>
          <w:rFonts w:asciiTheme="minorHAnsi" w:eastAsiaTheme="minorEastAsia" w:hAnsiTheme="minorHAnsi" w:cstheme="minorBidi"/>
          <w:kern w:val="2"/>
          <w:sz w:val="24"/>
          <w:szCs w:val="24"/>
          <w14:ligatures w14:val="standardContextual"/>
        </w:rPr>
      </w:pPr>
      <w:r>
        <w:t>C.2.2.7.2</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_Toc212090875 \h </w:instrText>
      </w:r>
      <w:r>
        <w:fldChar w:fldCharType="separate"/>
      </w:r>
      <w:r>
        <w:t>37</w:t>
      </w:r>
      <w:r>
        <w:fldChar w:fldCharType="end"/>
      </w:r>
    </w:p>
    <w:p w14:paraId="1548FB2D" w14:textId="4ACDA95B" w:rsidR="000C1772" w:rsidRDefault="000C1772">
      <w:pPr>
        <w:pStyle w:val="TOC3"/>
        <w:rPr>
          <w:rFonts w:asciiTheme="minorHAnsi" w:eastAsiaTheme="minorEastAsia" w:hAnsiTheme="minorHAnsi" w:cstheme="minorBidi"/>
          <w:kern w:val="2"/>
          <w:sz w:val="24"/>
          <w:szCs w:val="24"/>
          <w14:ligatures w14:val="standardContextual"/>
        </w:rPr>
      </w:pPr>
      <w:r>
        <w:rPr>
          <w:lang w:eastAsia="zh-CN"/>
        </w:rPr>
        <w:t>C.2.2.8</w:t>
      </w:r>
      <w:r>
        <w:rPr>
          <w:rFonts w:asciiTheme="minorHAnsi" w:eastAsiaTheme="minorEastAsia" w:hAnsiTheme="minorHAnsi" w:cstheme="minorBidi"/>
          <w:kern w:val="2"/>
          <w:sz w:val="24"/>
          <w:szCs w:val="24"/>
          <w14:ligatures w14:val="standardContextual"/>
        </w:rPr>
        <w:tab/>
      </w:r>
      <w:r>
        <w:rPr>
          <w:lang w:eastAsia="zh-CN"/>
        </w:rPr>
        <w:t>Operation changeScManagementProfile</w:t>
      </w:r>
      <w:r>
        <w:tab/>
      </w:r>
      <w:r>
        <w:fldChar w:fldCharType="begin"/>
      </w:r>
      <w:r>
        <w:instrText xml:space="preserve"> PAGEREF _Toc212090876 \h </w:instrText>
      </w:r>
      <w:r>
        <w:fldChar w:fldCharType="separate"/>
      </w:r>
      <w:r>
        <w:t>37</w:t>
      </w:r>
      <w:r>
        <w:fldChar w:fldCharType="end"/>
      </w:r>
    </w:p>
    <w:p w14:paraId="2BD8B907" w14:textId="18AD4C2D" w:rsidR="000C1772" w:rsidRDefault="000C1772">
      <w:pPr>
        <w:pStyle w:val="TOC4"/>
        <w:rPr>
          <w:rFonts w:asciiTheme="minorHAnsi" w:eastAsiaTheme="minorEastAsia" w:hAnsiTheme="minorHAnsi" w:cstheme="minorBidi"/>
          <w:kern w:val="2"/>
          <w:sz w:val="24"/>
          <w:szCs w:val="24"/>
          <w14:ligatures w14:val="standardContextual"/>
        </w:rPr>
      </w:pPr>
      <w:r>
        <w:t>C.2.2.8.1</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_Toc212090877 \h </w:instrText>
      </w:r>
      <w:r>
        <w:fldChar w:fldCharType="separate"/>
      </w:r>
      <w:r>
        <w:t>37</w:t>
      </w:r>
      <w:r>
        <w:fldChar w:fldCharType="end"/>
      </w:r>
    </w:p>
    <w:p w14:paraId="343F068E" w14:textId="3DFA6405" w:rsidR="000C1772" w:rsidRDefault="000C1772">
      <w:pPr>
        <w:pStyle w:val="TOC4"/>
        <w:rPr>
          <w:rFonts w:asciiTheme="minorHAnsi" w:eastAsiaTheme="minorEastAsia" w:hAnsiTheme="minorHAnsi" w:cstheme="minorBidi"/>
          <w:kern w:val="2"/>
          <w:sz w:val="24"/>
          <w:szCs w:val="24"/>
          <w14:ligatures w14:val="standardContextual"/>
        </w:rPr>
      </w:pPr>
      <w:r>
        <w:t>C.2.2.8.2</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_Toc212090878 \h </w:instrText>
      </w:r>
      <w:r>
        <w:fldChar w:fldCharType="separate"/>
      </w:r>
      <w:r>
        <w:t>38</w:t>
      </w:r>
      <w:r>
        <w:fldChar w:fldCharType="end"/>
      </w:r>
    </w:p>
    <w:p w14:paraId="70EB3439" w14:textId="1B538C13" w:rsidR="000C1772" w:rsidRDefault="000C1772">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Solution Set definitions</w:t>
      </w:r>
      <w:r>
        <w:tab/>
      </w:r>
      <w:r>
        <w:fldChar w:fldCharType="begin"/>
      </w:r>
      <w:r>
        <w:instrText xml:space="preserve"> PAGEREF _Toc212090879 \h </w:instrText>
      </w:r>
      <w:r>
        <w:fldChar w:fldCharType="separate"/>
      </w:r>
      <w:r>
        <w:t>39</w:t>
      </w:r>
      <w:r>
        <w:fldChar w:fldCharType="end"/>
      </w:r>
    </w:p>
    <w:p w14:paraId="0A3F6938" w14:textId="4D2968A0" w:rsidR="000C1772" w:rsidRDefault="000C1772">
      <w:pPr>
        <w:pStyle w:val="TOC3"/>
        <w:rPr>
          <w:rFonts w:asciiTheme="minorHAnsi" w:eastAsiaTheme="minorEastAsia" w:hAnsiTheme="minorHAnsi" w:cstheme="minorBidi"/>
          <w:kern w:val="2"/>
          <w:sz w:val="24"/>
          <w:szCs w:val="24"/>
          <w14:ligatures w14:val="standardContextual"/>
        </w:rPr>
      </w:pPr>
      <w:r>
        <w:rPr>
          <w:lang w:eastAsia="zh-CN"/>
        </w:rPr>
        <w:t>C.3.1</w:t>
      </w:r>
      <w:r>
        <w:rPr>
          <w:rFonts w:asciiTheme="minorHAnsi" w:eastAsiaTheme="minorEastAsia" w:hAnsiTheme="minorHAnsi" w:cstheme="minorBidi"/>
          <w:kern w:val="2"/>
          <w:sz w:val="24"/>
          <w:szCs w:val="24"/>
          <w14:ligatures w14:val="standardContextual"/>
        </w:rPr>
        <w:tab/>
      </w:r>
      <w:r>
        <w:rPr>
          <w:lang w:eastAsia="zh-CN"/>
        </w:rPr>
        <w:t>WSDL definition structure</w:t>
      </w:r>
      <w:r>
        <w:tab/>
      </w:r>
      <w:r>
        <w:fldChar w:fldCharType="begin"/>
      </w:r>
      <w:r>
        <w:instrText xml:space="preserve"> PAGEREF _Toc212090880 \h </w:instrText>
      </w:r>
      <w:r>
        <w:fldChar w:fldCharType="separate"/>
      </w:r>
      <w:r>
        <w:t>39</w:t>
      </w:r>
      <w:r>
        <w:fldChar w:fldCharType="end"/>
      </w:r>
    </w:p>
    <w:p w14:paraId="3DB43C38" w14:textId="41CFDB9C"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C.3.2</w:t>
      </w:r>
      <w:r>
        <w:rPr>
          <w:rFonts w:asciiTheme="minorHAnsi" w:eastAsiaTheme="minorEastAsia" w:hAnsiTheme="minorHAnsi" w:cstheme="minorBidi"/>
          <w:kern w:val="2"/>
          <w:sz w:val="24"/>
          <w:szCs w:val="24"/>
          <w14:ligatures w14:val="standardContextual"/>
        </w:rPr>
        <w:tab/>
      </w:r>
      <w:r>
        <w:rPr>
          <w:lang w:eastAsia="zh-CN"/>
        </w:rPr>
        <w:t>Graphical Representation</w:t>
      </w:r>
      <w:r>
        <w:tab/>
      </w:r>
      <w:r>
        <w:fldChar w:fldCharType="begin"/>
      </w:r>
      <w:r>
        <w:instrText xml:space="preserve"> PAGEREF _Toc212090881 \h </w:instrText>
      </w:r>
      <w:r>
        <w:fldChar w:fldCharType="separate"/>
      </w:r>
      <w:r>
        <w:t>39</w:t>
      </w:r>
      <w:r>
        <w:fldChar w:fldCharType="end"/>
      </w:r>
    </w:p>
    <w:p w14:paraId="467716FF" w14:textId="581110AB" w:rsidR="000C1772" w:rsidRDefault="000C1772">
      <w:pPr>
        <w:pStyle w:val="TOC2"/>
        <w:rPr>
          <w:rFonts w:asciiTheme="minorHAnsi" w:eastAsiaTheme="minorEastAsia" w:hAnsiTheme="minorHAnsi" w:cstheme="minorBidi"/>
          <w:kern w:val="2"/>
          <w:sz w:val="24"/>
          <w:szCs w:val="24"/>
          <w14:ligatures w14:val="standardContextual"/>
        </w:rPr>
      </w:pPr>
      <w:r>
        <w:rPr>
          <w:lang w:eastAsia="zh-CN"/>
        </w:rPr>
        <w:t>C.3.3</w:t>
      </w:r>
      <w:r>
        <w:rPr>
          <w:rFonts w:asciiTheme="minorHAnsi" w:eastAsiaTheme="minorEastAsia" w:hAnsiTheme="minorHAnsi" w:cstheme="minorBidi"/>
          <w:kern w:val="2"/>
          <w:sz w:val="24"/>
          <w:szCs w:val="24"/>
          <w14:ligatures w14:val="standardContextual"/>
        </w:rPr>
        <w:tab/>
      </w:r>
      <w:r>
        <w:rPr>
          <w:lang w:eastAsia="zh-CN"/>
        </w:rPr>
        <w:t>WSDL specification "</w:t>
      </w:r>
      <w:r w:rsidRPr="009F5418">
        <w:rPr>
          <w:rFonts w:ascii="Courier New" w:hAnsi="Courier New" w:cs="Courier New"/>
        </w:rPr>
        <w:t>ScIRPSystem.wsdl"</w:t>
      </w:r>
      <w:r>
        <w:tab/>
      </w:r>
      <w:r>
        <w:fldChar w:fldCharType="begin"/>
      </w:r>
      <w:r>
        <w:instrText xml:space="preserve"> PAGEREF _Toc212090882 \h </w:instrText>
      </w:r>
      <w:r>
        <w:fldChar w:fldCharType="separate"/>
      </w:r>
      <w:r>
        <w:t>39</w:t>
      </w:r>
      <w:r>
        <w:fldChar w:fldCharType="end"/>
      </w:r>
    </w:p>
    <w:p w14:paraId="61BA08A1" w14:textId="289F3FD3" w:rsidR="000C1772" w:rsidRDefault="000C1772" w:rsidP="000C1772">
      <w:pPr>
        <w:pStyle w:val="TOC8"/>
        <w:rPr>
          <w:rFonts w:asciiTheme="minorHAnsi" w:eastAsiaTheme="minorEastAsia" w:hAnsiTheme="minorHAnsi" w:cstheme="minorBidi"/>
          <w:b w:val="0"/>
          <w:kern w:val="2"/>
          <w:sz w:val="24"/>
          <w:szCs w:val="24"/>
          <w14:ligatures w14:val="standardContextual"/>
        </w:rPr>
      </w:pPr>
      <w:r>
        <w:t>Annex D (informative):</w:t>
      </w:r>
      <w:r>
        <w:tab/>
        <w:t>Change history</w:t>
      </w:r>
      <w:r>
        <w:tab/>
      </w:r>
      <w:r>
        <w:fldChar w:fldCharType="begin"/>
      </w:r>
      <w:r>
        <w:instrText xml:space="preserve"> PAGEREF _Toc212090883 \h </w:instrText>
      </w:r>
      <w:r>
        <w:fldChar w:fldCharType="separate"/>
      </w:r>
      <w:r>
        <w:t>47</w:t>
      </w:r>
      <w:r>
        <w:fldChar w:fldCharType="end"/>
      </w:r>
    </w:p>
    <w:p w14:paraId="383F46E1" w14:textId="38E9FA15" w:rsidR="00C16775" w:rsidRPr="008C4ABE" w:rsidRDefault="0011482B">
      <w:r w:rsidRPr="008C4ABE">
        <w:rPr>
          <w:noProof/>
          <w:sz w:val="22"/>
        </w:rPr>
        <w:fldChar w:fldCharType="end"/>
      </w:r>
    </w:p>
    <w:p w14:paraId="6E8EFBAE" w14:textId="77777777" w:rsidR="00C16775" w:rsidRPr="008C4ABE" w:rsidRDefault="00C16775">
      <w:pPr>
        <w:pStyle w:val="Heading1"/>
      </w:pPr>
      <w:r w:rsidRPr="008C4ABE">
        <w:br w:type="page"/>
      </w:r>
      <w:bookmarkStart w:id="4" w:name="historyclause"/>
      <w:bookmarkStart w:id="5" w:name="_Toc212090811"/>
      <w:r w:rsidRPr="008C4ABE">
        <w:lastRenderedPageBreak/>
        <w:t>Foreword</w:t>
      </w:r>
      <w:bookmarkEnd w:id="5"/>
    </w:p>
    <w:p w14:paraId="7E5A2929" w14:textId="77777777" w:rsidR="00C16775" w:rsidRPr="008C4ABE" w:rsidRDefault="00C16775">
      <w:r w:rsidRPr="008C4ABE">
        <w:t>This Technical Specification (TS) has been produced by the 3</w:t>
      </w:r>
      <w:r w:rsidRPr="008C4ABE">
        <w:rPr>
          <w:vertAlign w:val="superscript"/>
        </w:rPr>
        <w:t>rd</w:t>
      </w:r>
      <w:r w:rsidRPr="008C4ABE">
        <w:t xml:space="preserve"> Generation Partnership Project (3GPP).</w:t>
      </w:r>
    </w:p>
    <w:p w14:paraId="63E9F9E9" w14:textId="77777777" w:rsidR="00C16775" w:rsidRPr="008C4ABE" w:rsidRDefault="00C16775">
      <w:r w:rsidRPr="008C4A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254EC4" w14:textId="77777777" w:rsidR="00C16775" w:rsidRPr="008C4ABE" w:rsidRDefault="00C16775">
      <w:pPr>
        <w:pStyle w:val="B1"/>
      </w:pPr>
      <w:r w:rsidRPr="008C4ABE">
        <w:t>Version x.y.z</w:t>
      </w:r>
    </w:p>
    <w:p w14:paraId="0C4B76FE" w14:textId="77777777" w:rsidR="00C16775" w:rsidRPr="008C4ABE" w:rsidRDefault="00C16775">
      <w:pPr>
        <w:pStyle w:val="B1"/>
      </w:pPr>
      <w:r w:rsidRPr="008C4ABE">
        <w:t>where:</w:t>
      </w:r>
    </w:p>
    <w:p w14:paraId="4620B42E" w14:textId="77777777" w:rsidR="00C16775" w:rsidRPr="008C4ABE" w:rsidRDefault="00C16775">
      <w:pPr>
        <w:pStyle w:val="B2"/>
      </w:pPr>
      <w:r w:rsidRPr="008C4ABE">
        <w:t>x</w:t>
      </w:r>
      <w:r w:rsidRPr="008C4ABE">
        <w:tab/>
        <w:t>the first digit:</w:t>
      </w:r>
    </w:p>
    <w:p w14:paraId="6FAD349B" w14:textId="77777777" w:rsidR="00C16775" w:rsidRPr="008C4ABE" w:rsidRDefault="00C16775">
      <w:pPr>
        <w:pStyle w:val="B3"/>
      </w:pPr>
      <w:r w:rsidRPr="008C4ABE">
        <w:t>1</w:t>
      </w:r>
      <w:r w:rsidRPr="008C4ABE">
        <w:tab/>
        <w:t>presented to TSG for information;</w:t>
      </w:r>
    </w:p>
    <w:p w14:paraId="62C80DBA" w14:textId="77777777" w:rsidR="00C16775" w:rsidRPr="008C4ABE" w:rsidRDefault="00C16775">
      <w:pPr>
        <w:pStyle w:val="B3"/>
      </w:pPr>
      <w:r w:rsidRPr="008C4ABE">
        <w:t>2</w:t>
      </w:r>
      <w:r w:rsidRPr="008C4ABE">
        <w:tab/>
        <w:t>presented to TSG for approval;</w:t>
      </w:r>
    </w:p>
    <w:p w14:paraId="2FC3764F" w14:textId="77777777" w:rsidR="00C16775" w:rsidRPr="008C4ABE" w:rsidRDefault="00C16775">
      <w:pPr>
        <w:pStyle w:val="B3"/>
      </w:pPr>
      <w:r w:rsidRPr="008C4ABE">
        <w:t>3</w:t>
      </w:r>
      <w:r w:rsidRPr="008C4ABE">
        <w:tab/>
        <w:t>or greater indicates TSG approved document under change control.</w:t>
      </w:r>
    </w:p>
    <w:p w14:paraId="789E7117" w14:textId="77777777" w:rsidR="00C16775" w:rsidRPr="008C4ABE" w:rsidRDefault="00C16775">
      <w:pPr>
        <w:pStyle w:val="B2"/>
      </w:pPr>
      <w:r w:rsidRPr="008C4ABE">
        <w:t>y</w:t>
      </w:r>
      <w:r w:rsidRPr="008C4ABE">
        <w:tab/>
        <w:t>the second digit is incremented for all changes of substance, i.e. technical enhancements, corrections, updates, etc.</w:t>
      </w:r>
    </w:p>
    <w:p w14:paraId="716568A1" w14:textId="77777777" w:rsidR="00C16775" w:rsidRPr="008C4ABE" w:rsidRDefault="00C16775">
      <w:pPr>
        <w:pStyle w:val="B2"/>
      </w:pPr>
      <w:r w:rsidRPr="008C4ABE">
        <w:t>z</w:t>
      </w:r>
      <w:r w:rsidRPr="008C4ABE">
        <w:tab/>
        <w:t>the third digit is incremented when editorial only changes have been incorporated in the document.</w:t>
      </w:r>
    </w:p>
    <w:p w14:paraId="5A6BCA45" w14:textId="77777777" w:rsidR="00C16775" w:rsidRPr="008C4ABE" w:rsidRDefault="00C16775">
      <w:pPr>
        <w:pStyle w:val="Heading1"/>
      </w:pPr>
      <w:bookmarkStart w:id="6" w:name="_Toc212090812"/>
      <w:r w:rsidRPr="008C4ABE">
        <w:t>Introduction</w:t>
      </w:r>
      <w:bookmarkEnd w:id="6"/>
    </w:p>
    <w:p w14:paraId="743B948D" w14:textId="77777777" w:rsidR="009D70F6" w:rsidRPr="008C4ABE" w:rsidRDefault="009D70F6" w:rsidP="009D70F6">
      <w:r w:rsidRPr="008C4ABE">
        <w:t>The present document is part of a TS-family covering the 3</w:t>
      </w:r>
      <w:r w:rsidRPr="008C4ABE">
        <w:rPr>
          <w:vertAlign w:val="superscript"/>
        </w:rPr>
        <w:t>rd</w:t>
      </w:r>
      <w:r w:rsidRPr="008C4ABE">
        <w:t xml:space="preserve"> Generation Partnership Project; Technical Specification Group Services and System Aspects;</w:t>
      </w:r>
      <w:r w:rsidRPr="008C4ABE">
        <w:rPr>
          <w:snapToGrid w:val="0"/>
        </w:rPr>
        <w:t xml:space="preserve"> Telecommunication management</w:t>
      </w:r>
      <w:r w:rsidRPr="008C4ABE">
        <w:t>, as identified below:</w:t>
      </w:r>
    </w:p>
    <w:p w14:paraId="2CBEDD1C" w14:textId="12565857" w:rsidR="004C505E" w:rsidRPr="008C4ABE" w:rsidRDefault="004C505E" w:rsidP="000C1772">
      <w:pPr>
        <w:pStyle w:val="NO"/>
        <w:rPr>
          <w:lang w:eastAsia="ja-JP"/>
        </w:rPr>
      </w:pPr>
      <w:r w:rsidRPr="008C4ABE">
        <w:rPr>
          <w:lang w:eastAsia="ja-JP"/>
        </w:rPr>
        <w:t>32.501:</w:t>
      </w:r>
      <w:r w:rsidRPr="008C4ABE">
        <w:rPr>
          <w:lang w:eastAsia="ja-JP"/>
        </w:rPr>
        <w:tab/>
        <w:t>Self-Configuration of Network Elements; Concepts and  Integration Reference Point (IRP) Requirements</w:t>
      </w:r>
      <w:r w:rsidR="000C1772">
        <w:rPr>
          <w:lang w:eastAsia="ja-JP"/>
        </w:rPr>
        <w:t>.</w:t>
      </w:r>
    </w:p>
    <w:p w14:paraId="313546A0" w14:textId="08557A5F" w:rsidR="004C505E" w:rsidRPr="008C4ABE" w:rsidRDefault="004C505E" w:rsidP="000C1772">
      <w:pPr>
        <w:pStyle w:val="NO"/>
      </w:pPr>
      <w:r w:rsidRPr="008C4ABE">
        <w:t>32.502:</w:t>
      </w:r>
      <w:r w:rsidRPr="008C4ABE">
        <w:tab/>
      </w:r>
      <w:r w:rsidRPr="008C4ABE">
        <w:rPr>
          <w:lang w:eastAsia="ja-JP"/>
        </w:rPr>
        <w:t>Self-Configuration of Network Elements Integration Reference Point (IRP); Information Service (IS)</w:t>
      </w:r>
      <w:r w:rsidR="000C1772">
        <w:rPr>
          <w:lang w:eastAsia="ja-JP"/>
        </w:rPr>
        <w:t>.</w:t>
      </w:r>
    </w:p>
    <w:p w14:paraId="63E33E97" w14:textId="710AAEC1" w:rsidR="004C505E" w:rsidRPr="008C4ABE" w:rsidRDefault="004C505E" w:rsidP="000C1772">
      <w:pPr>
        <w:pStyle w:val="NO"/>
        <w:rPr>
          <w:b/>
          <w:lang w:eastAsia="zh-CN"/>
        </w:rPr>
      </w:pPr>
      <w:r w:rsidRPr="008C4ABE">
        <w:rPr>
          <w:b/>
        </w:rPr>
        <w:t>32.</w:t>
      </w:r>
      <w:r w:rsidRPr="008C4ABE">
        <w:rPr>
          <w:b/>
          <w:lang w:eastAsia="zh-CN"/>
        </w:rPr>
        <w:t>50</w:t>
      </w:r>
      <w:r w:rsidR="00F74F01" w:rsidRPr="008C4ABE">
        <w:rPr>
          <w:b/>
          <w:bCs/>
        </w:rPr>
        <w:t>6</w:t>
      </w:r>
      <w:r w:rsidRPr="008C4ABE">
        <w:rPr>
          <w:b/>
          <w:bCs/>
          <w:lang w:eastAsia="zh-CN"/>
        </w:rPr>
        <w:t>:</w:t>
      </w:r>
      <w:r w:rsidRPr="008C4ABE">
        <w:rPr>
          <w:b/>
          <w:szCs w:val="18"/>
        </w:rPr>
        <w:tab/>
      </w:r>
      <w:r w:rsidRPr="008C4ABE">
        <w:rPr>
          <w:b/>
        </w:rPr>
        <w:t>Self-Configuration of Network Elements Integration Reference Point (IRP)</w:t>
      </w:r>
      <w:r w:rsidRPr="008C4ABE">
        <w:rPr>
          <w:b/>
          <w:lang w:eastAsia="zh-CN"/>
        </w:rPr>
        <w:t>:</w:t>
      </w:r>
      <w:r w:rsidR="009273D8" w:rsidRPr="008C4ABE">
        <w:rPr>
          <w:b/>
          <w:lang w:eastAsia="zh-CN"/>
        </w:rPr>
        <w:t xml:space="preserve"> Solution Set </w:t>
      </w:r>
      <w:r w:rsidR="00F74F01" w:rsidRPr="008C4ABE">
        <w:rPr>
          <w:b/>
          <w:lang w:eastAsia="zh-CN"/>
        </w:rPr>
        <w:t xml:space="preserve">(SS) </w:t>
      </w:r>
      <w:r w:rsidR="009273D8" w:rsidRPr="008C4ABE">
        <w:rPr>
          <w:b/>
          <w:lang w:eastAsia="zh-CN"/>
        </w:rPr>
        <w:t>definitions</w:t>
      </w:r>
      <w:r w:rsidR="000C1772">
        <w:rPr>
          <w:b/>
          <w:lang w:eastAsia="zh-CN"/>
        </w:rPr>
        <w:t>.</w:t>
      </w:r>
    </w:p>
    <w:p w14:paraId="1FE51839" w14:textId="77777777" w:rsidR="009D70F6" w:rsidRPr="008C4ABE" w:rsidRDefault="009D70F6" w:rsidP="009D70F6">
      <w:r w:rsidRPr="008C4ABE">
        <w:t>The present document is part of a TS-family which describe the requirements and information model necessary for the Telecommunication Management (TM) of 3G systems. The TM principles and TM architecture are specified in 3GPP TS 32.101 [</w:t>
      </w:r>
      <w:r w:rsidR="009769B9" w:rsidRPr="008C4ABE">
        <w:t>1</w:t>
      </w:r>
      <w:r w:rsidRPr="008C4ABE">
        <w:t>] and 3GPP TS 32.102 [</w:t>
      </w:r>
      <w:r w:rsidR="009769B9" w:rsidRPr="008C4ABE">
        <w:t>2</w:t>
      </w:r>
      <w:r w:rsidRPr="008C4ABE">
        <w:t>].</w:t>
      </w:r>
    </w:p>
    <w:p w14:paraId="32DF15BB" w14:textId="10EDFD3F" w:rsidR="009D70F6" w:rsidRPr="008C4ABE" w:rsidRDefault="00A615D9" w:rsidP="008C4ABE">
      <w:r w:rsidRPr="008C4ABE">
        <w:t xml:space="preserve">For the purpose of </w:t>
      </w:r>
      <w:r w:rsidR="00A33282" w:rsidRPr="008C4ABE">
        <w:rPr>
          <w:rFonts w:eastAsia="Batang"/>
        </w:rPr>
        <w:t>Self-Configuration of Network Elements</w:t>
      </w:r>
      <w:r w:rsidR="00A33282" w:rsidRPr="008C4ABE">
        <w:t xml:space="preserve"> IRP, see </w:t>
      </w:r>
      <w:r w:rsidR="000C1772" w:rsidRPr="008C4ABE">
        <w:t>TS</w:t>
      </w:r>
      <w:r w:rsidR="000C1772">
        <w:t> </w:t>
      </w:r>
      <w:r w:rsidR="000C1772" w:rsidRPr="008C4ABE">
        <w:t>3</w:t>
      </w:r>
      <w:r w:rsidR="00A33282" w:rsidRPr="008C4ABE">
        <w:t>2.50</w:t>
      </w:r>
      <w:r w:rsidRPr="008C4ABE">
        <w:t>1</w:t>
      </w:r>
      <w:r w:rsidR="000C1772">
        <w:t> </w:t>
      </w:r>
      <w:r w:rsidR="000C1772" w:rsidRPr="008C4ABE">
        <w:t>[</w:t>
      </w:r>
      <w:r w:rsidRPr="008C4ABE">
        <w:t>3]</w:t>
      </w:r>
    </w:p>
    <w:p w14:paraId="7F464C58" w14:textId="45AB9149" w:rsidR="008C4ABE" w:rsidRPr="008C4ABE" w:rsidRDefault="008C4ABE" w:rsidP="008C4ABE">
      <w:pPr>
        <w:pStyle w:val="Heading1"/>
      </w:pPr>
      <w:r w:rsidRPr="008C4ABE">
        <w:br w:type="page"/>
      </w:r>
      <w:bookmarkStart w:id="7" w:name="_Toc212090813"/>
      <w:r w:rsidRPr="008C4ABE">
        <w:lastRenderedPageBreak/>
        <w:t>1</w:t>
      </w:r>
      <w:r w:rsidRPr="008C4ABE">
        <w:tab/>
        <w:t>Scope</w:t>
      </w:r>
      <w:bookmarkEnd w:id="7"/>
    </w:p>
    <w:p w14:paraId="5481AEBF" w14:textId="39376CA6" w:rsidR="00EC63CE" w:rsidRPr="008C4ABE" w:rsidRDefault="00EC63CE" w:rsidP="008C4ABE">
      <w:pPr>
        <w:rPr>
          <w:lang w:eastAsia="zh-CN"/>
        </w:rPr>
      </w:pPr>
      <w:r w:rsidRPr="008C4ABE">
        <w:t xml:space="preserve">The present document specifies the Solution Set </w:t>
      </w:r>
      <w:r w:rsidR="00577CBB" w:rsidRPr="008C4ABE">
        <w:t xml:space="preserve">definitions </w:t>
      </w:r>
      <w:r w:rsidRPr="008C4ABE">
        <w:t>for the IRP whose sem</w:t>
      </w:r>
      <w:r w:rsidR="003114EB" w:rsidRPr="008C4ABE">
        <w:t xml:space="preserve">antics </w:t>
      </w:r>
      <w:r w:rsidR="00335EA2" w:rsidRPr="008C4ABE">
        <w:t>are</w:t>
      </w:r>
      <w:r w:rsidR="003114EB" w:rsidRPr="008C4ABE">
        <w:t xml:space="preserve"> specified in </w:t>
      </w:r>
      <w:r w:rsidR="00A33282" w:rsidRPr="008C4ABE">
        <w:rPr>
          <w:rFonts w:eastAsia="Batang"/>
        </w:rPr>
        <w:t>Self-Configuration of Network Elements</w:t>
      </w:r>
      <w:r w:rsidR="00A33282" w:rsidRPr="008C4ABE">
        <w:t xml:space="preserve"> </w:t>
      </w:r>
      <w:r w:rsidR="00A615D9" w:rsidRPr="008C4ABE">
        <w:t>Integration Reference Point (IRP): Information Service</w:t>
      </w:r>
      <w:r w:rsidRPr="008C4ABE">
        <w:t xml:space="preserve"> (</w:t>
      </w:r>
      <w:r w:rsidR="000C1772" w:rsidRPr="008C4ABE">
        <w:t>TS</w:t>
      </w:r>
      <w:r w:rsidR="000C1772">
        <w:t> </w:t>
      </w:r>
      <w:r w:rsidR="000C1772" w:rsidRPr="008C4ABE">
        <w:t>3</w:t>
      </w:r>
      <w:r w:rsidRPr="008C4ABE">
        <w:t>2.</w:t>
      </w:r>
      <w:r w:rsidR="00A33282" w:rsidRPr="008C4ABE">
        <w:t>50</w:t>
      </w:r>
      <w:r w:rsidRPr="008C4ABE">
        <w:t>2</w:t>
      </w:r>
      <w:r w:rsidR="000C1772">
        <w:t> </w:t>
      </w:r>
      <w:r w:rsidR="000C1772" w:rsidRPr="008C4ABE">
        <w:t>[</w:t>
      </w:r>
      <w:r w:rsidRPr="008C4ABE">
        <w:t>4]).</w:t>
      </w:r>
    </w:p>
    <w:p w14:paraId="0E19A7E3" w14:textId="10973C05" w:rsidR="000505AE" w:rsidRPr="008C4ABE" w:rsidRDefault="000505AE" w:rsidP="00EC63CE">
      <w:pPr>
        <w:rPr>
          <w:lang w:eastAsia="zh-CN"/>
        </w:rPr>
      </w:pPr>
      <w:r w:rsidRPr="008C4ABE">
        <w:t xml:space="preserve">This Solution Set specification is related to </w:t>
      </w:r>
      <w:r w:rsidR="000C1772" w:rsidRPr="008C4ABE">
        <w:t>TS</w:t>
      </w:r>
      <w:r w:rsidR="000C1772">
        <w:t> </w:t>
      </w:r>
      <w:r w:rsidR="000C1772" w:rsidRPr="008C4ABE">
        <w:t>3</w:t>
      </w:r>
      <w:r w:rsidRPr="008C4ABE">
        <w:t>2.</w:t>
      </w:r>
      <w:r w:rsidR="00A33282" w:rsidRPr="008C4ABE">
        <w:t>50</w:t>
      </w:r>
      <w:r w:rsidRPr="008C4ABE">
        <w:t xml:space="preserve">2 </w:t>
      </w:r>
      <w:r w:rsidR="00E644BB" w:rsidRPr="008C4ABE">
        <w:t>V14</w:t>
      </w:r>
      <w:r w:rsidRPr="008C4ABE">
        <w:t>.0.X</w:t>
      </w:r>
      <w:r w:rsidR="000C1772">
        <w:t> </w:t>
      </w:r>
      <w:r w:rsidR="000C1772" w:rsidRPr="008C4ABE">
        <w:t>[</w:t>
      </w:r>
      <w:r w:rsidR="00E644BB" w:rsidRPr="008C4ABE">
        <w:t>4]</w:t>
      </w:r>
      <w:r w:rsidRPr="008C4ABE">
        <w:t>.</w:t>
      </w:r>
    </w:p>
    <w:p w14:paraId="1B25E666" w14:textId="1804910D" w:rsidR="008C4ABE" w:rsidRPr="008C4ABE" w:rsidRDefault="008C4ABE" w:rsidP="008C4ABE">
      <w:pPr>
        <w:pStyle w:val="Heading1"/>
      </w:pPr>
      <w:bookmarkStart w:id="8" w:name="ReferenceX733"/>
      <w:bookmarkStart w:id="9" w:name="_Toc212090814"/>
      <w:r w:rsidRPr="008C4ABE">
        <w:t>2</w:t>
      </w:r>
      <w:r w:rsidRPr="008C4ABE">
        <w:tab/>
        <w:t>References</w:t>
      </w:r>
      <w:bookmarkEnd w:id="9"/>
    </w:p>
    <w:p w14:paraId="05AE6A22" w14:textId="36BA10DE" w:rsidR="00C16775" w:rsidRPr="008C4ABE" w:rsidRDefault="00C16775">
      <w:r w:rsidRPr="008C4ABE">
        <w:t>The following documents contain provisions which, through reference in this text, constitute provisions of the present document.</w:t>
      </w:r>
    </w:p>
    <w:p w14:paraId="0F2A43DD" w14:textId="77777777" w:rsidR="00C16775" w:rsidRPr="008C4ABE" w:rsidRDefault="00CD59CF" w:rsidP="00CD59CF">
      <w:pPr>
        <w:pStyle w:val="B1"/>
      </w:pPr>
      <w:r w:rsidRPr="008C4ABE">
        <w:t>-</w:t>
      </w:r>
      <w:r w:rsidRPr="008C4ABE">
        <w:tab/>
      </w:r>
      <w:r w:rsidR="00C16775" w:rsidRPr="008C4ABE">
        <w:t>References are either specific (identified by date of publication, edition number, version number, etc.) non</w:t>
      </w:r>
      <w:r w:rsidR="00C16775" w:rsidRPr="008C4ABE">
        <w:noBreakHyphen/>
        <w:t>specific.</w:t>
      </w:r>
    </w:p>
    <w:p w14:paraId="637A40E3" w14:textId="77777777" w:rsidR="00C16775" w:rsidRPr="008C4ABE" w:rsidRDefault="00CD59CF" w:rsidP="00CD59CF">
      <w:pPr>
        <w:pStyle w:val="B1"/>
      </w:pPr>
      <w:r w:rsidRPr="008C4ABE">
        <w:t>-</w:t>
      </w:r>
      <w:r w:rsidRPr="008C4ABE">
        <w:tab/>
      </w:r>
      <w:r w:rsidR="00C16775" w:rsidRPr="008C4ABE">
        <w:t>For a specific reference, subsequent revisions do not apply.</w:t>
      </w:r>
    </w:p>
    <w:p w14:paraId="641828DE" w14:textId="77777777" w:rsidR="00C16775" w:rsidRPr="008C4ABE" w:rsidRDefault="00CD59CF" w:rsidP="00CD59CF">
      <w:pPr>
        <w:pStyle w:val="B1"/>
      </w:pPr>
      <w:r w:rsidRPr="008C4ABE">
        <w:t>-</w:t>
      </w:r>
      <w:r w:rsidRPr="008C4ABE">
        <w:tab/>
      </w:r>
      <w:r w:rsidR="00C16775" w:rsidRPr="008C4ABE">
        <w:t xml:space="preserve">For a non-specific reference, the latest version applies. In the case of a reference to a 3GPP document (including a GSM document), a non-specific reference implicitly refers to the latest version of that document </w:t>
      </w:r>
      <w:r w:rsidR="00C16775" w:rsidRPr="008C4ABE">
        <w:rPr>
          <w:i/>
        </w:rPr>
        <w:t>in the same Release as the present document</w:t>
      </w:r>
      <w:r w:rsidR="00C16775" w:rsidRPr="008C4ABE">
        <w:t>.</w:t>
      </w:r>
    </w:p>
    <w:p w14:paraId="0DE4B5C7" w14:textId="7921C63C" w:rsidR="00EC63CE" w:rsidRPr="008C4ABE" w:rsidRDefault="00EC63CE" w:rsidP="00EC63CE">
      <w:pPr>
        <w:pStyle w:val="EX"/>
      </w:pPr>
      <w:bookmarkStart w:id="10" w:name="ReferenceNameConvention"/>
      <w:bookmarkEnd w:id="8"/>
      <w:r w:rsidRPr="008C4ABE">
        <w:t>[1]</w:t>
      </w:r>
      <w:r w:rsidRPr="008C4ABE">
        <w:tab/>
        <w:t xml:space="preserve">3GPP </w:t>
      </w:r>
      <w:r w:rsidR="000C1772" w:rsidRPr="008C4ABE">
        <w:t>TS</w:t>
      </w:r>
      <w:r w:rsidR="000C1772">
        <w:t> </w:t>
      </w:r>
      <w:r w:rsidR="000C1772" w:rsidRPr="008C4ABE">
        <w:t>3</w:t>
      </w:r>
      <w:r w:rsidRPr="008C4ABE">
        <w:t xml:space="preserve">2.101: </w:t>
      </w:r>
      <w:r w:rsidR="008C4ABE">
        <w:t>"</w:t>
      </w:r>
      <w:r w:rsidRPr="008C4ABE">
        <w:t>Telecommunication management; Principles and high level requirements</w:t>
      </w:r>
      <w:r w:rsidR="008C4ABE">
        <w:t>"</w:t>
      </w:r>
      <w:r w:rsidRPr="008C4ABE">
        <w:t>.</w:t>
      </w:r>
    </w:p>
    <w:p w14:paraId="1A1E40B4" w14:textId="1C69230E" w:rsidR="00EC63CE" w:rsidRPr="008C4ABE" w:rsidRDefault="00EC63CE" w:rsidP="00EC63CE">
      <w:pPr>
        <w:pStyle w:val="EX"/>
      </w:pPr>
      <w:r w:rsidRPr="008C4ABE">
        <w:t>[2]</w:t>
      </w:r>
      <w:r w:rsidRPr="008C4ABE">
        <w:tab/>
        <w:t xml:space="preserve">3GPP </w:t>
      </w:r>
      <w:r w:rsidR="000C1772" w:rsidRPr="008C4ABE">
        <w:t>TS</w:t>
      </w:r>
      <w:r w:rsidR="000C1772">
        <w:t> </w:t>
      </w:r>
      <w:r w:rsidR="000C1772" w:rsidRPr="008C4ABE">
        <w:t>3</w:t>
      </w:r>
      <w:r w:rsidRPr="008C4ABE">
        <w:t xml:space="preserve">2.102: </w:t>
      </w:r>
      <w:r w:rsidR="008C4ABE">
        <w:t>"</w:t>
      </w:r>
      <w:r w:rsidRPr="008C4ABE">
        <w:t>Telecommunication management; Architecture</w:t>
      </w:r>
      <w:r w:rsidR="008C4ABE">
        <w:t>"</w:t>
      </w:r>
      <w:r w:rsidRPr="008C4ABE">
        <w:t>.</w:t>
      </w:r>
    </w:p>
    <w:p w14:paraId="15A4EFB7" w14:textId="63288469" w:rsidR="00EC63CE" w:rsidRPr="008C4ABE" w:rsidRDefault="00EC63CE" w:rsidP="008C4ABE">
      <w:pPr>
        <w:pStyle w:val="EX"/>
      </w:pPr>
      <w:r w:rsidRPr="008C4ABE">
        <w:t>[3]</w:t>
      </w:r>
      <w:r w:rsidRPr="008C4ABE">
        <w:tab/>
        <w:t xml:space="preserve">3GPP </w:t>
      </w:r>
      <w:r w:rsidR="000C1772" w:rsidRPr="008C4ABE">
        <w:t>TS</w:t>
      </w:r>
      <w:r w:rsidR="000C1772">
        <w:t> </w:t>
      </w:r>
      <w:r w:rsidR="000C1772" w:rsidRPr="008C4ABE">
        <w:t>3</w:t>
      </w:r>
      <w:r w:rsidRPr="008C4ABE">
        <w:t>2.</w:t>
      </w:r>
      <w:r w:rsidR="00A33282" w:rsidRPr="008C4ABE">
        <w:t>50</w:t>
      </w:r>
      <w:r w:rsidR="008D76DA" w:rsidRPr="008C4ABE">
        <w:t>1</w:t>
      </w:r>
      <w:r w:rsidRPr="008C4ABE">
        <w:t xml:space="preserve">: </w:t>
      </w:r>
      <w:r w:rsidR="008C4ABE">
        <w:t>"</w:t>
      </w:r>
      <w:r w:rsidR="008D76DA" w:rsidRPr="008C4ABE">
        <w:t xml:space="preserve"> Technical Specification Group Services and System Aspects; Telecommunication management; </w:t>
      </w:r>
      <w:r w:rsidR="00A33282" w:rsidRPr="008C4ABE">
        <w:rPr>
          <w:rFonts w:eastAsia="Batang"/>
        </w:rPr>
        <w:t>Self-Configuration of Network Elements; Concepts and  Integration Reference Point (IRP) Requirements</w:t>
      </w:r>
      <w:r w:rsidR="00A33282" w:rsidRPr="008C4ABE">
        <w:t xml:space="preserve"> </w:t>
      </w:r>
      <w:r w:rsidR="008C4ABE">
        <w:t>"</w:t>
      </w:r>
      <w:r w:rsidRPr="008C4ABE">
        <w:t>.</w:t>
      </w:r>
    </w:p>
    <w:p w14:paraId="738D0D67" w14:textId="26DAFF56" w:rsidR="00EC63CE" w:rsidRPr="008C4ABE" w:rsidRDefault="00EC63CE" w:rsidP="008C4ABE">
      <w:pPr>
        <w:pStyle w:val="EX"/>
      </w:pPr>
      <w:r w:rsidRPr="008C4ABE">
        <w:t>[4]</w:t>
      </w:r>
      <w:r w:rsidRPr="008C4ABE">
        <w:tab/>
        <w:t xml:space="preserve">3GPP </w:t>
      </w:r>
      <w:r w:rsidR="000C1772" w:rsidRPr="008C4ABE">
        <w:t>TS</w:t>
      </w:r>
      <w:r w:rsidR="000C1772">
        <w:t> </w:t>
      </w:r>
      <w:r w:rsidR="000C1772" w:rsidRPr="008C4ABE">
        <w:t>3</w:t>
      </w:r>
      <w:r w:rsidRPr="008C4ABE">
        <w:t>2.</w:t>
      </w:r>
      <w:r w:rsidR="00A33282" w:rsidRPr="008C4ABE">
        <w:t>50</w:t>
      </w:r>
      <w:r w:rsidR="008D76DA" w:rsidRPr="008C4ABE">
        <w:t>2</w:t>
      </w:r>
      <w:r w:rsidRPr="008C4ABE">
        <w:t xml:space="preserve">: </w:t>
      </w:r>
      <w:r w:rsidR="008C4ABE">
        <w:t>"</w:t>
      </w:r>
      <w:r w:rsidR="008D76DA" w:rsidRPr="008C4ABE">
        <w:t xml:space="preserve"> Technical Specification Group Services and System Aspects; Telecommunication management; </w:t>
      </w:r>
      <w:r w:rsidR="00A33282" w:rsidRPr="008C4ABE">
        <w:rPr>
          <w:rFonts w:eastAsia="Batang"/>
        </w:rPr>
        <w:t>Self-Configuration of Network Elements Integration Reference Point (IRP); Information Service (IS)</w:t>
      </w:r>
      <w:r w:rsidR="008C4ABE">
        <w:t>"</w:t>
      </w:r>
      <w:r w:rsidRPr="008C4ABE">
        <w:t>.</w:t>
      </w:r>
    </w:p>
    <w:p w14:paraId="05482507" w14:textId="5686FCE2" w:rsidR="009273D8" w:rsidRPr="008C4ABE" w:rsidRDefault="009273D8" w:rsidP="009273D8">
      <w:pPr>
        <w:pStyle w:val="EX"/>
      </w:pPr>
      <w:r w:rsidRPr="008C4ABE">
        <w:t>[5]</w:t>
      </w:r>
      <w:r w:rsidRPr="008C4ABE">
        <w:tab/>
        <w:t xml:space="preserve">3GPP </w:t>
      </w:r>
      <w:r w:rsidR="000C1772" w:rsidRPr="008C4ABE">
        <w:t>TR</w:t>
      </w:r>
      <w:r w:rsidR="000C1772">
        <w:t> </w:t>
      </w:r>
      <w:r w:rsidR="000C1772" w:rsidRPr="008C4ABE">
        <w:t>3</w:t>
      </w:r>
      <w:r w:rsidRPr="008C4ABE">
        <w:t xml:space="preserve">2.816: </w:t>
      </w:r>
      <w:r w:rsidR="008C4ABE">
        <w:t>"</w:t>
      </w:r>
      <w:r w:rsidRPr="008C4ABE">
        <w:t>Telecommunication management; Study on Management of Evolved Universal Terrestrial Radio Access Network (E-UTRAN) and Evolved Packet Core (EPC)</w:t>
      </w:r>
      <w:r w:rsidR="008C4ABE">
        <w:t>"</w:t>
      </w:r>
      <w:r w:rsidRPr="008C4ABE">
        <w:t>.</w:t>
      </w:r>
    </w:p>
    <w:p w14:paraId="3BC133B7" w14:textId="3A2E5DA2" w:rsidR="009273D8" w:rsidRPr="008C4ABE" w:rsidRDefault="009273D8" w:rsidP="008C4ABE">
      <w:pPr>
        <w:pStyle w:val="EX"/>
      </w:pPr>
      <w:r w:rsidRPr="008C4ABE">
        <w:t>[6]</w:t>
      </w:r>
      <w:r w:rsidRPr="008C4ABE">
        <w:tab/>
        <w:t xml:space="preserve">OMG TC Document telecom/98-11-01: </w:t>
      </w:r>
      <w:r w:rsidR="008C4ABE">
        <w:t>"</w:t>
      </w:r>
      <w:r w:rsidRPr="008C4ABE">
        <w:t>OMG Notification Service</w:t>
      </w:r>
      <w:r w:rsidR="008C4ABE">
        <w:t>"</w:t>
      </w:r>
      <w:r w:rsidRPr="008C4ABE">
        <w:t xml:space="preserve">. </w:t>
      </w:r>
      <w:hyperlink r:id="rId18" w:history="1">
        <w:r w:rsidRPr="008C4ABE">
          <w:rPr>
            <w:color w:val="0000FF"/>
            <w:u w:val="single"/>
          </w:rPr>
          <w:t>http://www.omg.org/technology/documents/</w:t>
        </w:r>
      </w:hyperlink>
    </w:p>
    <w:p w14:paraId="7DE9D9D4" w14:textId="5162BEAC" w:rsidR="009273D8" w:rsidRPr="008C4ABE" w:rsidRDefault="009273D8" w:rsidP="008C4ABE">
      <w:pPr>
        <w:pStyle w:val="EX"/>
      </w:pPr>
      <w:r w:rsidRPr="008C4ABE">
        <w:t>[7]</w:t>
      </w:r>
      <w:r w:rsidRPr="008C4ABE">
        <w:tab/>
        <w:t xml:space="preserve">3GPP </w:t>
      </w:r>
      <w:r w:rsidR="000C1772" w:rsidRPr="008C4ABE">
        <w:t>TS</w:t>
      </w:r>
      <w:r w:rsidR="000C1772">
        <w:t> </w:t>
      </w:r>
      <w:r w:rsidR="000C1772" w:rsidRPr="008C4ABE">
        <w:t>3</w:t>
      </w:r>
      <w:r w:rsidRPr="008C4ABE">
        <w:t xml:space="preserve">2.531: </w:t>
      </w:r>
      <w:r w:rsidR="008C4ABE">
        <w:rPr>
          <w:rFonts w:eastAsia="Batang"/>
        </w:rPr>
        <w:t>"</w:t>
      </w:r>
      <w:r w:rsidRPr="008C4ABE">
        <w:rPr>
          <w:rFonts w:eastAsia="Batang"/>
        </w:rPr>
        <w:t>Telecommunication management; Software management; Concepts and Integration Reference Point (IRP) Requirements</w:t>
      </w:r>
      <w:r w:rsidR="008C4ABE">
        <w:rPr>
          <w:rFonts w:eastAsia="Batang"/>
        </w:rPr>
        <w:t>"</w:t>
      </w:r>
      <w:r w:rsidRPr="008C4ABE">
        <w:rPr>
          <w:rFonts w:eastAsia="Batang"/>
        </w:rPr>
        <w:t>.</w:t>
      </w:r>
    </w:p>
    <w:p w14:paraId="0F569EDE" w14:textId="3EAB8F6A" w:rsidR="009273D8" w:rsidRPr="008C4ABE" w:rsidRDefault="009273D8" w:rsidP="008C4ABE">
      <w:pPr>
        <w:pStyle w:val="EX"/>
      </w:pPr>
      <w:r w:rsidRPr="008C4ABE">
        <w:t>[8]</w:t>
      </w:r>
      <w:r w:rsidRPr="008C4ABE">
        <w:tab/>
        <w:t xml:space="preserve">3GPP </w:t>
      </w:r>
      <w:r w:rsidR="000C1772" w:rsidRPr="008C4ABE">
        <w:t>TS</w:t>
      </w:r>
      <w:r w:rsidR="000C1772">
        <w:t> </w:t>
      </w:r>
      <w:r w:rsidR="000C1772" w:rsidRPr="008C4ABE">
        <w:t>3</w:t>
      </w:r>
      <w:r w:rsidRPr="008C4ABE">
        <w:t xml:space="preserve">2.532: </w:t>
      </w:r>
      <w:r w:rsidR="008C4ABE">
        <w:rPr>
          <w:rFonts w:eastAsia="Batang"/>
        </w:rPr>
        <w:t>"</w:t>
      </w:r>
      <w:r w:rsidRPr="008C4ABE">
        <w:rPr>
          <w:rFonts w:eastAsia="Batang"/>
        </w:rPr>
        <w:t>Telecommunication management; Software management Integration Reference Point (IRP); Information Service (IS)</w:t>
      </w:r>
      <w:r w:rsidR="008C4ABE">
        <w:rPr>
          <w:rFonts w:eastAsia="Batang"/>
        </w:rPr>
        <w:t>"</w:t>
      </w:r>
      <w:r w:rsidRPr="008C4ABE">
        <w:rPr>
          <w:rFonts w:eastAsia="Batang"/>
        </w:rPr>
        <w:t>.</w:t>
      </w:r>
    </w:p>
    <w:p w14:paraId="09196013" w14:textId="7284F52B" w:rsidR="009273D8" w:rsidRPr="008C4ABE" w:rsidRDefault="009273D8" w:rsidP="008C4ABE">
      <w:pPr>
        <w:pStyle w:val="EX"/>
        <w:rPr>
          <w:rFonts w:eastAsia="Batang"/>
          <w:lang w:eastAsia="ja-JP"/>
        </w:rPr>
      </w:pPr>
      <w:r w:rsidRPr="008C4ABE">
        <w:t>[9]</w:t>
      </w:r>
      <w:r w:rsidRPr="008C4ABE">
        <w:tab/>
        <w:t xml:space="preserve">3GPP </w:t>
      </w:r>
      <w:r w:rsidR="000C1772" w:rsidRPr="008C4ABE">
        <w:t>TS</w:t>
      </w:r>
      <w:r w:rsidR="000C1772">
        <w:t> </w:t>
      </w:r>
      <w:r w:rsidR="000C1772" w:rsidRPr="008C4ABE">
        <w:t>3</w:t>
      </w:r>
      <w:r w:rsidRPr="008C4ABE">
        <w:t>2.536:</w:t>
      </w:r>
      <w:r w:rsidRPr="008C4ABE">
        <w:rPr>
          <w:rFonts w:eastAsia="Batang"/>
        </w:rPr>
        <w:t xml:space="preserve"> </w:t>
      </w:r>
      <w:r w:rsidR="008C4ABE">
        <w:rPr>
          <w:rFonts w:eastAsia="Batang"/>
        </w:rPr>
        <w:t>"</w:t>
      </w:r>
      <w:r w:rsidRPr="008C4ABE">
        <w:rPr>
          <w:rFonts w:eastAsia="Batang"/>
        </w:rPr>
        <w:t>Telecommunication management; Software management Integration Reference Point (IRP);</w:t>
      </w:r>
      <w:r w:rsidRPr="008C4ABE">
        <w:t xml:space="preserve"> Solution Set definitions</w:t>
      </w:r>
      <w:r w:rsidRPr="008C4ABE">
        <w:rPr>
          <w:rFonts w:eastAsia="Batang"/>
        </w:rPr>
        <w:t xml:space="preserve"> </w:t>
      </w:r>
      <w:r w:rsidR="008C4ABE">
        <w:rPr>
          <w:rFonts w:eastAsia="Batang"/>
        </w:rPr>
        <w:t>"</w:t>
      </w:r>
      <w:r w:rsidRPr="008C4ABE">
        <w:rPr>
          <w:rFonts w:eastAsia="Batang"/>
        </w:rPr>
        <w:t>.</w:t>
      </w:r>
    </w:p>
    <w:p w14:paraId="2D877FF0" w14:textId="4041D387" w:rsidR="009273D8" w:rsidRPr="008C4ABE" w:rsidRDefault="009273D8" w:rsidP="009273D8">
      <w:pPr>
        <w:pStyle w:val="EX"/>
      </w:pPr>
      <w:r w:rsidRPr="008C4ABE">
        <w:t>[</w:t>
      </w:r>
      <w:r w:rsidRPr="008C4ABE">
        <w:rPr>
          <w:lang w:eastAsia="zh-CN"/>
        </w:rPr>
        <w:t>10]</w:t>
      </w:r>
      <w:r w:rsidRPr="008C4ABE">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8C4ABE">
          <w:t>3C</w:t>
        </w:r>
      </w:smartTag>
      <w:r w:rsidRPr="008C4ABE">
        <w:t xml:space="preserve"> REC-xml-20001006: </w:t>
      </w:r>
      <w:r w:rsidR="008C4ABE">
        <w:t>"</w:t>
      </w:r>
      <w:r w:rsidRPr="008C4ABE">
        <w:t>Extensible Markup Language (XML) 1.0 (Second Edition)</w:t>
      </w:r>
      <w:r w:rsidR="008C4ABE">
        <w:t>"</w:t>
      </w:r>
      <w:r w:rsidRPr="008C4ABE">
        <w:t>.</w:t>
      </w:r>
    </w:p>
    <w:p w14:paraId="4243D528" w14:textId="559677C5" w:rsidR="009273D8" w:rsidRPr="008C4ABE" w:rsidRDefault="009273D8" w:rsidP="009273D8">
      <w:pPr>
        <w:pStyle w:val="EX"/>
      </w:pPr>
      <w:r w:rsidRPr="008C4ABE">
        <w:t>[</w:t>
      </w:r>
      <w:r w:rsidRPr="008C4ABE">
        <w:rPr>
          <w:lang w:eastAsia="zh-CN"/>
        </w:rPr>
        <w:t>11]</w:t>
      </w:r>
      <w:r w:rsidRPr="008C4ABE">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8C4ABE">
          <w:t>3C</w:t>
        </w:r>
      </w:smartTag>
      <w:r w:rsidRPr="008C4ABE">
        <w:t xml:space="preserve"> REC-xmlschema-0-20010502: </w:t>
      </w:r>
      <w:r w:rsidR="008C4ABE">
        <w:t>"</w:t>
      </w:r>
      <w:r w:rsidRPr="008C4ABE">
        <w:t>XML Schema Part 0: Primer</w:t>
      </w:r>
      <w:r w:rsidR="008C4ABE">
        <w:t>"</w:t>
      </w:r>
      <w:r w:rsidRPr="008C4ABE">
        <w:t>.</w:t>
      </w:r>
    </w:p>
    <w:p w14:paraId="3F55377F" w14:textId="6941F1DC" w:rsidR="009273D8" w:rsidRPr="008C4ABE" w:rsidRDefault="009273D8" w:rsidP="009273D8">
      <w:pPr>
        <w:pStyle w:val="EX"/>
      </w:pPr>
      <w:r w:rsidRPr="008C4ABE">
        <w:t>[</w:t>
      </w:r>
      <w:r w:rsidRPr="008C4ABE">
        <w:rPr>
          <w:lang w:eastAsia="zh-CN"/>
        </w:rPr>
        <w:t>12]</w:t>
      </w:r>
      <w:r w:rsidRPr="008C4ABE">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8C4ABE">
          <w:t>3C</w:t>
        </w:r>
      </w:smartTag>
      <w:r w:rsidRPr="008C4ABE">
        <w:t xml:space="preserve"> REC-xmlschema-1-20010502: </w:t>
      </w:r>
      <w:r w:rsidR="008C4ABE">
        <w:t>"</w:t>
      </w:r>
      <w:r w:rsidRPr="008C4ABE">
        <w:t>XML Schema Part 1: Structures</w:t>
      </w:r>
      <w:r w:rsidR="008C4ABE">
        <w:t>"</w:t>
      </w:r>
      <w:r w:rsidRPr="008C4ABE">
        <w:t>.</w:t>
      </w:r>
    </w:p>
    <w:p w14:paraId="433EE66B" w14:textId="64905E17" w:rsidR="009273D8" w:rsidRPr="008C4ABE" w:rsidRDefault="009273D8" w:rsidP="009273D8">
      <w:pPr>
        <w:pStyle w:val="EX"/>
      </w:pPr>
      <w:r w:rsidRPr="008C4ABE">
        <w:t>[</w:t>
      </w:r>
      <w:r w:rsidRPr="008C4ABE">
        <w:rPr>
          <w:lang w:eastAsia="zh-CN"/>
        </w:rPr>
        <w:t>13]</w:t>
      </w:r>
      <w:r w:rsidRPr="008C4ABE">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8C4ABE">
          <w:t>3C</w:t>
        </w:r>
      </w:smartTag>
      <w:r w:rsidRPr="008C4ABE">
        <w:t xml:space="preserve"> REC-xmlschema-2-20010502: </w:t>
      </w:r>
      <w:r w:rsidR="008C4ABE">
        <w:t>"</w:t>
      </w:r>
      <w:r w:rsidRPr="008C4ABE">
        <w:t>XML Schema Part 2: Datatypes</w:t>
      </w:r>
      <w:r w:rsidR="008C4ABE">
        <w:t>"</w:t>
      </w:r>
      <w:r w:rsidRPr="008C4ABE">
        <w:t>.</w:t>
      </w:r>
    </w:p>
    <w:p w14:paraId="5F1A6432" w14:textId="4AF1D003" w:rsidR="009273D8" w:rsidRPr="008C4ABE" w:rsidRDefault="009273D8" w:rsidP="009273D8">
      <w:pPr>
        <w:pStyle w:val="EX"/>
        <w:rPr>
          <w:lang w:eastAsia="zh-CN"/>
        </w:rPr>
      </w:pPr>
      <w:r w:rsidRPr="008C4ABE">
        <w:t>[</w:t>
      </w:r>
      <w:r w:rsidRPr="008C4ABE">
        <w:rPr>
          <w:lang w:eastAsia="zh-CN"/>
        </w:rPr>
        <w:t>14]</w:t>
      </w:r>
      <w:r w:rsidRPr="008C4ABE">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8C4ABE">
          <w:t>3C</w:t>
        </w:r>
      </w:smartTag>
      <w:r w:rsidRPr="008C4ABE">
        <w:t xml:space="preserve"> REC-xml-names-19990114: </w:t>
      </w:r>
      <w:r w:rsidR="008C4ABE">
        <w:t>"</w:t>
      </w:r>
      <w:r w:rsidRPr="008C4ABE">
        <w:t>Namespaces in XML</w:t>
      </w:r>
      <w:r w:rsidR="008C4ABE">
        <w:t>"</w:t>
      </w:r>
      <w:r w:rsidRPr="008C4ABE">
        <w:t>.</w:t>
      </w:r>
    </w:p>
    <w:p w14:paraId="1282BD64" w14:textId="1B831173" w:rsidR="00EC63CE" w:rsidRPr="008C4ABE" w:rsidRDefault="00EC63CE" w:rsidP="009273D8">
      <w:pPr>
        <w:pStyle w:val="EX"/>
        <w:rPr>
          <w:lang w:eastAsia="zh-CN"/>
        </w:rPr>
      </w:pPr>
      <w:r w:rsidRPr="008C4ABE">
        <w:t>[</w:t>
      </w:r>
      <w:r w:rsidR="009273D8" w:rsidRPr="008C4ABE">
        <w:t>15</w:t>
      </w:r>
      <w:r w:rsidRPr="008C4ABE">
        <w:t>]</w:t>
      </w:r>
      <w:r w:rsidRPr="008C4ABE">
        <w:tab/>
        <w:t xml:space="preserve">3GPP </w:t>
      </w:r>
      <w:r w:rsidR="000C1772" w:rsidRPr="008C4ABE">
        <w:t>TS</w:t>
      </w:r>
      <w:r w:rsidR="000C1772">
        <w:t> </w:t>
      </w:r>
      <w:r w:rsidR="000C1772" w:rsidRPr="008C4ABE">
        <w:t>3</w:t>
      </w:r>
      <w:r w:rsidRPr="008C4ABE">
        <w:t xml:space="preserve">2.311: </w:t>
      </w:r>
      <w:r w:rsidR="008C4ABE">
        <w:t>"</w:t>
      </w:r>
      <w:r w:rsidRPr="008C4ABE">
        <w:t>Telecommunication management; Generic Integration Reference Point (IRP) management</w:t>
      </w:r>
      <w:r w:rsidR="00A33282" w:rsidRPr="008C4ABE">
        <w:t>; Requirements</w:t>
      </w:r>
      <w:r w:rsidR="008C4ABE">
        <w:t>"</w:t>
      </w:r>
    </w:p>
    <w:p w14:paraId="3CA85608" w14:textId="131D4D5E" w:rsidR="00EC63CE" w:rsidRPr="008C4ABE" w:rsidRDefault="00EC63CE" w:rsidP="00EC63CE">
      <w:pPr>
        <w:pStyle w:val="EX"/>
      </w:pPr>
      <w:r w:rsidRPr="008C4ABE">
        <w:lastRenderedPageBreak/>
        <w:t>[</w:t>
      </w:r>
      <w:r w:rsidR="009273D8" w:rsidRPr="008C4ABE">
        <w:t>16</w:t>
      </w:r>
      <w:r w:rsidRPr="008C4ABE">
        <w:t>]</w:t>
      </w:r>
      <w:r w:rsidRPr="008C4ABE">
        <w:tab/>
        <w:t xml:space="preserve">3GPP </w:t>
      </w:r>
      <w:r w:rsidR="000C1772" w:rsidRPr="008C4ABE">
        <w:t>TS</w:t>
      </w:r>
      <w:r w:rsidR="000C1772">
        <w:t> </w:t>
      </w:r>
      <w:r w:rsidR="000C1772" w:rsidRPr="008C4ABE">
        <w:t>3</w:t>
      </w:r>
      <w:r w:rsidRPr="008C4ABE">
        <w:t xml:space="preserve">2.312: </w:t>
      </w:r>
      <w:r w:rsidR="008C4ABE">
        <w:t>"</w:t>
      </w:r>
      <w:r w:rsidRPr="008C4ABE">
        <w:t>Telecommunication management; Generic Integration Reference Point (IRP) management; Information Service (IS)</w:t>
      </w:r>
      <w:r w:rsidR="008C4ABE">
        <w:t>"</w:t>
      </w:r>
      <w:r w:rsidRPr="008C4ABE">
        <w:t>.</w:t>
      </w:r>
      <w:bookmarkStart w:id="11" w:name="ReferenceAlarmIRP"/>
      <w:bookmarkEnd w:id="10"/>
    </w:p>
    <w:p w14:paraId="20F94D4C" w14:textId="7A624768" w:rsidR="00EC63CE" w:rsidRPr="008C4ABE" w:rsidRDefault="00EC63CE" w:rsidP="00EC63CE">
      <w:pPr>
        <w:pStyle w:val="EX"/>
        <w:rPr>
          <w:lang w:eastAsia="zh-CN"/>
        </w:rPr>
      </w:pPr>
      <w:bookmarkStart w:id="12" w:name="ReferenceAlarmIRPUML"/>
      <w:bookmarkEnd w:id="11"/>
      <w:r w:rsidRPr="008C4ABE">
        <w:rPr>
          <w:snapToGrid w:val="0"/>
        </w:rPr>
        <w:t>[</w:t>
      </w:r>
      <w:r w:rsidR="009273D8" w:rsidRPr="008C4ABE">
        <w:rPr>
          <w:snapToGrid w:val="0"/>
        </w:rPr>
        <w:t>17</w:t>
      </w:r>
      <w:r w:rsidRPr="008C4ABE">
        <w:rPr>
          <w:snapToGrid w:val="0"/>
        </w:rPr>
        <w:t>]</w:t>
      </w:r>
      <w:r w:rsidRPr="008C4ABE">
        <w:rPr>
          <w:snapToGrid w:val="0"/>
        </w:rPr>
        <w:tab/>
      </w:r>
      <w:r w:rsidRPr="008C4ABE">
        <w:t xml:space="preserve">3GPP </w:t>
      </w:r>
      <w:r w:rsidR="000C1772" w:rsidRPr="008C4ABE">
        <w:t>TS</w:t>
      </w:r>
      <w:r w:rsidR="000C1772">
        <w:t> </w:t>
      </w:r>
      <w:r w:rsidR="000C1772" w:rsidRPr="008C4ABE">
        <w:t>3</w:t>
      </w:r>
      <w:r w:rsidRPr="008C4ABE">
        <w:t>2.31</w:t>
      </w:r>
      <w:r w:rsidR="009273D8" w:rsidRPr="008C4ABE">
        <w:t>6</w:t>
      </w:r>
      <w:r w:rsidRPr="008C4ABE">
        <w:t xml:space="preserve">: </w:t>
      </w:r>
      <w:r w:rsidR="008C4ABE">
        <w:t>"</w:t>
      </w:r>
      <w:r w:rsidRPr="008C4ABE">
        <w:t xml:space="preserve">Telecommunication management; Generic Integration Reference Point (IRP) management; </w:t>
      </w:r>
      <w:r w:rsidR="009273D8" w:rsidRPr="008C4ABE">
        <w:t xml:space="preserve">Solution Set definitions </w:t>
      </w:r>
      <w:r w:rsidR="008C4ABE">
        <w:t>"</w:t>
      </w:r>
      <w:r w:rsidRPr="008C4ABE">
        <w:t>.</w:t>
      </w:r>
    </w:p>
    <w:p w14:paraId="17170EAA" w14:textId="7B632E76" w:rsidR="00EC63CE" w:rsidRPr="008C4ABE" w:rsidRDefault="00EC63CE" w:rsidP="00EC63CE">
      <w:pPr>
        <w:pStyle w:val="EX"/>
      </w:pPr>
      <w:r w:rsidRPr="008C4ABE">
        <w:t>[</w:t>
      </w:r>
      <w:r w:rsidR="009273D8" w:rsidRPr="008C4ABE">
        <w:t>18</w:t>
      </w:r>
      <w:r w:rsidRPr="008C4ABE">
        <w:t>]</w:t>
      </w:r>
      <w:r w:rsidRPr="008C4ABE">
        <w:tab/>
      </w:r>
      <w:r w:rsidR="00B66594" w:rsidRPr="008C4ABE">
        <w:t xml:space="preserve">3GPP </w:t>
      </w:r>
      <w:r w:rsidR="000C1772" w:rsidRPr="008C4ABE">
        <w:t>TS</w:t>
      </w:r>
      <w:r w:rsidR="000C1772">
        <w:t> </w:t>
      </w:r>
      <w:r w:rsidR="000C1772" w:rsidRPr="008C4ABE">
        <w:t>3</w:t>
      </w:r>
      <w:r w:rsidR="00B66594" w:rsidRPr="008C4ABE">
        <w:t xml:space="preserve">2.150: </w:t>
      </w:r>
      <w:r w:rsidR="008C4ABE">
        <w:t>"</w:t>
      </w:r>
      <w:r w:rsidR="00B66594" w:rsidRPr="008C4ABE">
        <w:t>Telecommunication management; Integration Reference Point (IRP) Concept and definitions</w:t>
      </w:r>
      <w:r w:rsidR="008C4ABE">
        <w:t>"</w:t>
      </w:r>
      <w:r w:rsidR="00B66594" w:rsidRPr="008C4ABE">
        <w:t>.</w:t>
      </w:r>
    </w:p>
    <w:p w14:paraId="6A9A501E" w14:textId="24CAA636" w:rsidR="00EC63CE" w:rsidRPr="008C4ABE" w:rsidRDefault="00EC63CE" w:rsidP="00EC63CE">
      <w:pPr>
        <w:pStyle w:val="EX"/>
      </w:pPr>
      <w:r w:rsidRPr="008C4ABE">
        <w:t>[</w:t>
      </w:r>
      <w:r w:rsidR="009273D8" w:rsidRPr="008C4ABE">
        <w:t>19</w:t>
      </w:r>
      <w:r w:rsidRPr="008C4ABE">
        <w:t>]</w:t>
      </w:r>
      <w:r w:rsidRPr="008C4ABE">
        <w:tab/>
      </w:r>
      <w:bookmarkEnd w:id="12"/>
      <w:r w:rsidR="007A41E6" w:rsidRPr="008C4ABE">
        <w:t xml:space="preserve">3GPP </w:t>
      </w:r>
      <w:r w:rsidR="000C1772" w:rsidRPr="008C4ABE">
        <w:t>TS</w:t>
      </w:r>
      <w:r w:rsidR="000C1772">
        <w:t> </w:t>
      </w:r>
      <w:r w:rsidR="000C1772" w:rsidRPr="008C4ABE">
        <w:t>3</w:t>
      </w:r>
      <w:r w:rsidR="007A41E6" w:rsidRPr="008C4ABE">
        <w:t>2.306</w:t>
      </w:r>
      <w:r w:rsidRPr="008C4ABE">
        <w:t xml:space="preserve">: </w:t>
      </w:r>
      <w:r w:rsidR="008C4ABE">
        <w:t>"</w:t>
      </w:r>
      <w:r w:rsidRPr="008C4ABE">
        <w:t xml:space="preserve">Telecommunication management; Configuration Management (CM); Notification Integration Reference Point (IRP): </w:t>
      </w:r>
      <w:r w:rsidR="007A41E6" w:rsidRPr="008C4ABE">
        <w:t>Solution Set definitions</w:t>
      </w:r>
      <w:r w:rsidR="008C4ABE">
        <w:t>"</w:t>
      </w:r>
      <w:r w:rsidRPr="008C4ABE">
        <w:t>.</w:t>
      </w:r>
    </w:p>
    <w:p w14:paraId="3D00903A" w14:textId="77777777" w:rsidR="00EC63CE" w:rsidRPr="008C4ABE" w:rsidRDefault="00EC63CE" w:rsidP="008C4ABE">
      <w:pPr>
        <w:pStyle w:val="EX"/>
        <w:rPr>
          <w:lang w:eastAsia="zh-CN"/>
        </w:rPr>
      </w:pPr>
      <w:r w:rsidRPr="008C4ABE">
        <w:t>[</w:t>
      </w:r>
      <w:r w:rsidR="009273D8" w:rsidRPr="008C4ABE">
        <w:t>20</w:t>
      </w:r>
      <w:r w:rsidRPr="008C4ABE">
        <w:t>]</w:t>
      </w:r>
      <w:r w:rsidRPr="008C4ABE">
        <w:tab/>
        <w:t>W3C SOAP 1.1 specification (</w:t>
      </w:r>
      <w:hyperlink r:id="rId19" w:history="1">
        <w:r w:rsidRPr="008C4ABE">
          <w:rPr>
            <w:color w:val="0000FF"/>
            <w:u w:val="single"/>
          </w:rPr>
          <w:t>http://www.w3.org/TR/2000/NOTE-SOAP-20000508/</w:t>
        </w:r>
      </w:hyperlink>
      <w:r w:rsidRPr="008C4ABE">
        <w:t>)</w:t>
      </w:r>
    </w:p>
    <w:p w14:paraId="59A9C82D" w14:textId="77777777" w:rsidR="00EC63CE" w:rsidRPr="008C4ABE" w:rsidRDefault="00EC63CE" w:rsidP="008C4ABE">
      <w:pPr>
        <w:pStyle w:val="EX"/>
        <w:rPr>
          <w:lang w:eastAsia="zh-CN" w:bidi="ar-KW"/>
        </w:rPr>
      </w:pPr>
      <w:r w:rsidRPr="008C4ABE">
        <w:t>[</w:t>
      </w:r>
      <w:r w:rsidR="009273D8" w:rsidRPr="008C4ABE">
        <w:t>21</w:t>
      </w:r>
      <w:r w:rsidRPr="008C4ABE">
        <w:t>]</w:t>
      </w:r>
      <w:r w:rsidRPr="008C4ABE">
        <w:tab/>
        <w:t>W3C XPath 1.0 specification (</w:t>
      </w:r>
      <w:hyperlink r:id="rId20" w:history="1">
        <w:r w:rsidRPr="008C4ABE">
          <w:rPr>
            <w:color w:val="0000FF"/>
            <w:u w:val="single"/>
          </w:rPr>
          <w:t>http://www.w3.org/TR/1999/REC-xpath-19991116</w:t>
        </w:r>
      </w:hyperlink>
      <w:r w:rsidRPr="008C4ABE">
        <w:t>)</w:t>
      </w:r>
    </w:p>
    <w:p w14:paraId="61714EA5" w14:textId="77777777" w:rsidR="00EC63CE" w:rsidRPr="008C4ABE" w:rsidRDefault="00EC63CE" w:rsidP="008C4ABE">
      <w:pPr>
        <w:pStyle w:val="EX"/>
        <w:rPr>
          <w:lang w:eastAsia="zh-CN" w:bidi="ar-KW"/>
        </w:rPr>
      </w:pPr>
      <w:r w:rsidRPr="008C4ABE">
        <w:t>[</w:t>
      </w:r>
      <w:r w:rsidR="009273D8" w:rsidRPr="008C4ABE">
        <w:t>22</w:t>
      </w:r>
      <w:r w:rsidRPr="008C4ABE">
        <w:t>]</w:t>
      </w:r>
      <w:r w:rsidRPr="008C4ABE">
        <w:tab/>
        <w:t>W3C WSDL 1.1 specification (</w:t>
      </w:r>
      <w:hyperlink r:id="rId21" w:history="1">
        <w:r w:rsidRPr="008C4ABE">
          <w:rPr>
            <w:color w:val="0000FF"/>
            <w:u w:val="single"/>
          </w:rPr>
          <w:t>http://www.w3.org/TR/2001/NOTE-wsdl-20010315</w:t>
        </w:r>
      </w:hyperlink>
      <w:r w:rsidRPr="008C4ABE">
        <w:t>)</w:t>
      </w:r>
    </w:p>
    <w:p w14:paraId="52E30A26" w14:textId="77777777" w:rsidR="00EC63CE" w:rsidRPr="008C4ABE" w:rsidRDefault="00EC63CE" w:rsidP="008C4ABE">
      <w:pPr>
        <w:pStyle w:val="EX"/>
        <w:rPr>
          <w:lang w:eastAsia="zh-CN" w:bidi="ar-KW"/>
        </w:rPr>
      </w:pPr>
      <w:r w:rsidRPr="008C4ABE">
        <w:t>[</w:t>
      </w:r>
      <w:r w:rsidR="009273D8" w:rsidRPr="008C4ABE">
        <w:t>23</w:t>
      </w:r>
      <w:r w:rsidRPr="008C4ABE">
        <w:t>]</w:t>
      </w:r>
      <w:r w:rsidRPr="008C4ABE">
        <w:tab/>
        <w:t>W3C SOAP 1.2 specification (</w:t>
      </w:r>
      <w:hyperlink r:id="rId22" w:history="1">
        <w:r w:rsidRPr="008C4ABE">
          <w:rPr>
            <w:color w:val="0000FF"/>
            <w:u w:val="single"/>
          </w:rPr>
          <w:t>http://www.w3.org/TR/soap12-part1/</w:t>
        </w:r>
      </w:hyperlink>
      <w:r w:rsidRPr="008C4ABE">
        <w:t>)</w:t>
      </w:r>
    </w:p>
    <w:p w14:paraId="6B093775" w14:textId="438B707A" w:rsidR="00F74F01" w:rsidRPr="008C4ABE" w:rsidRDefault="00F74F01" w:rsidP="00EC63CE">
      <w:pPr>
        <w:pStyle w:val="EX"/>
        <w:rPr>
          <w:lang w:eastAsia="zh-CN"/>
        </w:rPr>
      </w:pPr>
      <w:r w:rsidRPr="008C4ABE">
        <w:rPr>
          <w:lang w:eastAsia="zh-CN"/>
        </w:rPr>
        <w:t>[24]</w:t>
      </w:r>
      <w:r w:rsidRPr="008C4ABE">
        <w:rPr>
          <w:lang w:eastAsia="zh-CN"/>
        </w:rPr>
        <w:tab/>
        <w:t xml:space="preserve">3GPP </w:t>
      </w:r>
      <w:r w:rsidR="000C1772" w:rsidRPr="008C4ABE">
        <w:rPr>
          <w:lang w:eastAsia="zh-CN"/>
        </w:rPr>
        <w:t>TS</w:t>
      </w:r>
      <w:r w:rsidR="000C1772">
        <w:rPr>
          <w:lang w:eastAsia="zh-CN"/>
        </w:rPr>
        <w:t> </w:t>
      </w:r>
      <w:r w:rsidR="000C1772" w:rsidRPr="008C4ABE">
        <w:rPr>
          <w:lang w:eastAsia="zh-CN"/>
        </w:rPr>
        <w:t>3</w:t>
      </w:r>
      <w:r w:rsidRPr="008C4ABE">
        <w:rPr>
          <w:lang w:eastAsia="zh-CN"/>
        </w:rPr>
        <w:t xml:space="preserve">2.300: </w:t>
      </w:r>
      <w:r w:rsidR="008C4ABE">
        <w:rPr>
          <w:lang w:eastAsia="zh-CN"/>
        </w:rPr>
        <w:t>"</w:t>
      </w:r>
      <w:r w:rsidRPr="008C4ABE">
        <w:rPr>
          <w:lang w:eastAsia="zh-CN"/>
        </w:rPr>
        <w:t>Telecommunication management; Configuration Management (CM); Name convention for Managed Objects</w:t>
      </w:r>
      <w:r w:rsidR="008C4ABE">
        <w:rPr>
          <w:lang w:eastAsia="zh-CN"/>
        </w:rPr>
        <w:t>"</w:t>
      </w:r>
    </w:p>
    <w:p w14:paraId="256F67D4" w14:textId="77777777" w:rsidR="008C4ABE" w:rsidRPr="008C4ABE" w:rsidRDefault="008C4ABE" w:rsidP="008C4ABE">
      <w:pPr>
        <w:pStyle w:val="Heading1"/>
      </w:pPr>
      <w:bookmarkStart w:id="13" w:name="_Toc212090815"/>
      <w:r w:rsidRPr="008C4ABE">
        <w:t>3</w:t>
      </w:r>
      <w:r w:rsidRPr="008C4ABE">
        <w:tab/>
        <w:t>Definitions and abbreviations</w:t>
      </w:r>
      <w:bookmarkEnd w:id="13"/>
    </w:p>
    <w:p w14:paraId="12308C2D" w14:textId="77777777" w:rsidR="008C4ABE" w:rsidRPr="008C4ABE" w:rsidRDefault="008C4ABE" w:rsidP="008C4ABE">
      <w:pPr>
        <w:pStyle w:val="Heading2"/>
      </w:pPr>
      <w:bookmarkStart w:id="14" w:name="_Toc212090816"/>
      <w:r w:rsidRPr="008C4ABE">
        <w:t>3.1</w:t>
      </w:r>
      <w:r w:rsidRPr="008C4ABE">
        <w:tab/>
        <w:t>Definitions</w:t>
      </w:r>
      <w:bookmarkEnd w:id="14"/>
    </w:p>
    <w:p w14:paraId="2412F242" w14:textId="55B903DC" w:rsidR="00C16775" w:rsidRPr="008C4ABE" w:rsidRDefault="00C16775" w:rsidP="006D7ED4">
      <w:r w:rsidRPr="008C4ABE">
        <w:t xml:space="preserve">For the purposes of the present document, the terms and definitions given in </w:t>
      </w:r>
      <w:r w:rsidR="000C1772" w:rsidRPr="008C4ABE">
        <w:t>TS</w:t>
      </w:r>
      <w:r w:rsidRPr="008C4ABE">
        <w:t> 32.101</w:t>
      </w:r>
      <w:r w:rsidR="000C1772">
        <w:t> </w:t>
      </w:r>
      <w:r w:rsidR="000C1772" w:rsidRPr="008C4ABE">
        <w:t>[</w:t>
      </w:r>
      <w:r w:rsidR="006E3A1D" w:rsidRPr="008C4ABE">
        <w:t>1</w:t>
      </w:r>
      <w:r w:rsidRPr="008C4ABE">
        <w:t xml:space="preserve">], </w:t>
      </w:r>
      <w:r w:rsidR="000C1772" w:rsidRPr="008C4ABE">
        <w:t>TS</w:t>
      </w:r>
      <w:r w:rsidRPr="008C4ABE">
        <w:t> 32.102</w:t>
      </w:r>
      <w:r w:rsidR="000C1772">
        <w:t> </w:t>
      </w:r>
      <w:r w:rsidR="000C1772" w:rsidRPr="008C4ABE">
        <w:t>[</w:t>
      </w:r>
      <w:r w:rsidR="006E3A1D" w:rsidRPr="008C4ABE">
        <w:t>2</w:t>
      </w:r>
      <w:r w:rsidR="008D76DA" w:rsidRPr="008C4ABE">
        <w:t>]</w:t>
      </w:r>
      <w:r w:rsidR="00B66594" w:rsidRPr="008C4ABE">
        <w:t xml:space="preserve">, </w:t>
      </w:r>
      <w:r w:rsidR="000C1772" w:rsidRPr="008C4ABE">
        <w:t>TS</w:t>
      </w:r>
      <w:r w:rsidR="000C1772">
        <w:t> </w:t>
      </w:r>
      <w:r w:rsidR="000C1772" w:rsidRPr="008C4ABE">
        <w:t>3</w:t>
      </w:r>
      <w:r w:rsidR="00B66594" w:rsidRPr="008C4ABE">
        <w:t>2.150</w:t>
      </w:r>
      <w:r w:rsidR="000C1772">
        <w:t> </w:t>
      </w:r>
      <w:r w:rsidR="000C1772" w:rsidRPr="008C4ABE">
        <w:t>[</w:t>
      </w:r>
      <w:r w:rsidR="00F74F01" w:rsidRPr="008C4ABE">
        <w:t>18</w:t>
      </w:r>
      <w:r w:rsidR="00B66594" w:rsidRPr="008C4ABE">
        <w:t xml:space="preserve">] </w:t>
      </w:r>
      <w:r w:rsidR="007844E0" w:rsidRPr="008C4ABE">
        <w:t xml:space="preserve">and </w:t>
      </w:r>
      <w:r w:rsidR="000C1772" w:rsidRPr="008C4ABE">
        <w:t>TS</w:t>
      </w:r>
      <w:r w:rsidR="007844E0" w:rsidRPr="008C4ABE">
        <w:t> 32.</w:t>
      </w:r>
      <w:r w:rsidR="0050004E" w:rsidRPr="008C4ABE">
        <w:t>50</w:t>
      </w:r>
      <w:r w:rsidR="008D76DA" w:rsidRPr="008C4ABE">
        <w:t>1</w:t>
      </w:r>
      <w:r w:rsidR="000C1772">
        <w:t> </w:t>
      </w:r>
      <w:r w:rsidR="000C1772" w:rsidRPr="008C4ABE">
        <w:t>[</w:t>
      </w:r>
      <w:r w:rsidR="006D7ED4" w:rsidRPr="008C4ABE">
        <w:t>3</w:t>
      </w:r>
      <w:r w:rsidRPr="008C4ABE">
        <w:t>] and the following apply:</w:t>
      </w:r>
    </w:p>
    <w:p w14:paraId="05E494A3" w14:textId="27D30E0C" w:rsidR="00C16775" w:rsidRPr="008C4ABE" w:rsidRDefault="00C16775">
      <w:r w:rsidRPr="008C4ABE">
        <w:rPr>
          <w:b/>
        </w:rPr>
        <w:t xml:space="preserve">IRP document version number string (or </w:t>
      </w:r>
      <w:r w:rsidR="008C4ABE">
        <w:rPr>
          <w:b/>
        </w:rPr>
        <w:t>"</w:t>
      </w:r>
      <w:r w:rsidRPr="008C4ABE">
        <w:rPr>
          <w:b/>
        </w:rPr>
        <w:t>IRPVersion</w:t>
      </w:r>
      <w:r w:rsidR="008C4ABE">
        <w:rPr>
          <w:b/>
        </w:rPr>
        <w:t>"</w:t>
      </w:r>
      <w:r w:rsidRPr="008C4ABE">
        <w:rPr>
          <w:b/>
        </w:rPr>
        <w:t>):</w:t>
      </w:r>
      <w:r w:rsidR="009273D8" w:rsidRPr="008C4ABE">
        <w:t xml:space="preserve"> See </w:t>
      </w:r>
      <w:r w:rsidR="000C1772" w:rsidRPr="008C4ABE">
        <w:t>TS</w:t>
      </w:r>
      <w:r w:rsidR="000C1772">
        <w:t> </w:t>
      </w:r>
      <w:r w:rsidR="000C1772" w:rsidRPr="008C4ABE">
        <w:t>3</w:t>
      </w:r>
      <w:r w:rsidR="009273D8" w:rsidRPr="008C4ABE">
        <w:t>2.311</w:t>
      </w:r>
      <w:r w:rsidR="000C1772">
        <w:t> </w:t>
      </w:r>
      <w:r w:rsidR="000C1772" w:rsidRPr="008C4ABE">
        <w:t>[</w:t>
      </w:r>
      <w:r w:rsidR="009273D8" w:rsidRPr="008C4ABE">
        <w:t>15]</w:t>
      </w:r>
    </w:p>
    <w:p w14:paraId="2D26EFB5" w14:textId="732DD76B" w:rsidR="009273D8" w:rsidRPr="008C4ABE" w:rsidRDefault="009273D8" w:rsidP="009273D8">
      <w:r w:rsidRPr="008C4ABE">
        <w:rPr>
          <w:b/>
        </w:rPr>
        <w:t>IRP:</w:t>
      </w:r>
      <w:r w:rsidRPr="008C4ABE">
        <w:t xml:space="preserve"> See </w:t>
      </w:r>
      <w:r w:rsidR="000C1772" w:rsidRPr="008C4ABE">
        <w:t>TS</w:t>
      </w:r>
      <w:r w:rsidRPr="008C4ABE">
        <w:t> 32.150</w:t>
      </w:r>
      <w:r w:rsidR="000C1772">
        <w:t> </w:t>
      </w:r>
      <w:r w:rsidR="000C1772" w:rsidRPr="008C4ABE">
        <w:t>[</w:t>
      </w:r>
      <w:r w:rsidR="00F74F01" w:rsidRPr="008C4ABE">
        <w:t>18</w:t>
      </w:r>
      <w:r w:rsidRPr="008C4ABE">
        <w:t>].</w:t>
      </w:r>
    </w:p>
    <w:p w14:paraId="49C6B8F6" w14:textId="70F12ED1" w:rsidR="009273D8" w:rsidRPr="008C4ABE" w:rsidRDefault="009273D8" w:rsidP="009273D8">
      <w:r w:rsidRPr="008C4ABE">
        <w:rPr>
          <w:b/>
        </w:rPr>
        <w:t>IRPAgent:</w:t>
      </w:r>
      <w:r w:rsidRPr="008C4ABE">
        <w:t xml:space="preserve"> See </w:t>
      </w:r>
      <w:r w:rsidR="000C1772" w:rsidRPr="008C4ABE">
        <w:t>TS</w:t>
      </w:r>
      <w:r w:rsidRPr="008C4ABE">
        <w:t> 32.150</w:t>
      </w:r>
      <w:r w:rsidR="000C1772">
        <w:t> </w:t>
      </w:r>
      <w:r w:rsidR="000C1772" w:rsidRPr="008C4ABE">
        <w:t>[</w:t>
      </w:r>
      <w:r w:rsidRPr="008C4ABE">
        <w:t>1</w:t>
      </w:r>
      <w:r w:rsidR="00F74F01" w:rsidRPr="008C4ABE">
        <w:t>8</w:t>
      </w:r>
      <w:r w:rsidRPr="008C4ABE">
        <w:t>].</w:t>
      </w:r>
    </w:p>
    <w:p w14:paraId="67B296C6" w14:textId="19935476" w:rsidR="009273D8" w:rsidRPr="008C4ABE" w:rsidRDefault="009273D8" w:rsidP="009273D8">
      <w:r w:rsidRPr="008C4ABE">
        <w:rPr>
          <w:b/>
        </w:rPr>
        <w:t>IRPManager:</w:t>
      </w:r>
      <w:r w:rsidRPr="008C4ABE">
        <w:t xml:space="preserve"> See </w:t>
      </w:r>
      <w:r w:rsidR="000C1772" w:rsidRPr="008C4ABE">
        <w:t>TS</w:t>
      </w:r>
      <w:r w:rsidRPr="008C4ABE">
        <w:t> 32.150</w:t>
      </w:r>
      <w:r w:rsidR="000C1772">
        <w:t> </w:t>
      </w:r>
      <w:r w:rsidR="000C1772" w:rsidRPr="008C4ABE">
        <w:t>[</w:t>
      </w:r>
      <w:r w:rsidRPr="008C4ABE">
        <w:t>1</w:t>
      </w:r>
      <w:r w:rsidR="00F74F01" w:rsidRPr="008C4ABE">
        <w:t>8</w:t>
      </w:r>
      <w:r w:rsidRPr="008C4ABE">
        <w:t>].</w:t>
      </w:r>
    </w:p>
    <w:p w14:paraId="494F08DD" w14:textId="77777777" w:rsidR="009273D8" w:rsidRPr="008C4ABE" w:rsidRDefault="009273D8" w:rsidP="009273D8">
      <w:r w:rsidRPr="008C4ABE">
        <w:rPr>
          <w:b/>
        </w:rPr>
        <w:t>Self Configuration:</w:t>
      </w:r>
      <w:r w:rsidRPr="008C4ABE">
        <w:t xml:space="preserve"> The process which brings a network element into service requiring minimal human operator intervention or none at all.</w:t>
      </w:r>
    </w:p>
    <w:p w14:paraId="7813E571" w14:textId="77777777" w:rsidR="009273D8" w:rsidRPr="008C4ABE" w:rsidRDefault="009273D8" w:rsidP="009273D8">
      <w:r w:rsidRPr="008C4ABE">
        <w:rPr>
          <w:b/>
          <w:bCs/>
        </w:rPr>
        <w:t>XML file:</w:t>
      </w:r>
      <w:r w:rsidRPr="008C4ABE">
        <w:t xml:space="preserve"> file containing an XML document</w:t>
      </w:r>
    </w:p>
    <w:p w14:paraId="2E56141E" w14:textId="77777777" w:rsidR="009273D8" w:rsidRPr="008C4ABE" w:rsidRDefault="009273D8" w:rsidP="009273D8">
      <w:r w:rsidRPr="008C4ABE">
        <w:rPr>
          <w:b/>
          <w:bCs/>
        </w:rPr>
        <w:t>XML document:</w:t>
      </w:r>
      <w:r w:rsidRPr="008C4ABE">
        <w:t xml:space="preserve"> composed of the succession of an optional XML declaration followed by a root XML element</w:t>
      </w:r>
    </w:p>
    <w:p w14:paraId="374E8450" w14:textId="23A33F97" w:rsidR="009273D8" w:rsidRPr="008C4ABE" w:rsidRDefault="009273D8" w:rsidP="009273D8">
      <w:pPr>
        <w:pStyle w:val="NO"/>
      </w:pPr>
      <w:r w:rsidRPr="008C4ABE">
        <w:t>NOTE:</w:t>
      </w:r>
      <w:r w:rsidRPr="008C4ABE">
        <w:tab/>
        <w:t>See</w:t>
      </w:r>
      <w:r w:rsidR="000C1772">
        <w:t> </w:t>
      </w:r>
      <w:r w:rsidR="000C1772" w:rsidRPr="008C4ABE">
        <w:t>[</w:t>
      </w:r>
      <w:r w:rsidR="00501660" w:rsidRPr="008C4ABE">
        <w:t>10</w:t>
      </w:r>
      <w:r w:rsidRPr="008C4ABE">
        <w:t>]; in the scope of the present document.</w:t>
      </w:r>
    </w:p>
    <w:p w14:paraId="5A36BA7E" w14:textId="77777777" w:rsidR="009273D8" w:rsidRPr="008C4ABE" w:rsidRDefault="009273D8" w:rsidP="009273D8">
      <w:r w:rsidRPr="008C4ABE">
        <w:rPr>
          <w:b/>
          <w:bCs/>
        </w:rPr>
        <w:t>XML declaration:</w:t>
      </w:r>
      <w:r w:rsidRPr="008C4ABE">
        <w:t xml:space="preserve"> it specifies the version of XML being used</w:t>
      </w:r>
    </w:p>
    <w:p w14:paraId="009D4DEB" w14:textId="06622697" w:rsidR="009273D8" w:rsidRPr="008C4ABE" w:rsidRDefault="009273D8" w:rsidP="009273D8">
      <w:pPr>
        <w:pStyle w:val="NO"/>
      </w:pPr>
      <w:r w:rsidRPr="008C4ABE">
        <w:t>NOTE:</w:t>
      </w:r>
      <w:r w:rsidRPr="008C4ABE">
        <w:tab/>
        <w:t>See</w:t>
      </w:r>
      <w:r w:rsidR="000C1772">
        <w:t> </w:t>
      </w:r>
      <w:r w:rsidR="000C1772" w:rsidRPr="008C4ABE">
        <w:t>[</w:t>
      </w:r>
      <w:r w:rsidR="00501660" w:rsidRPr="008C4ABE">
        <w:t>10</w:t>
      </w:r>
      <w:r w:rsidRPr="008C4ABE">
        <w:t>].</w:t>
      </w:r>
    </w:p>
    <w:p w14:paraId="2DC2D131" w14:textId="77777777" w:rsidR="009273D8" w:rsidRPr="008C4ABE" w:rsidRDefault="009273D8" w:rsidP="009273D8">
      <w:r w:rsidRPr="008C4ABE">
        <w:rPr>
          <w:b/>
          <w:bCs/>
        </w:rPr>
        <w:t>XML element:</w:t>
      </w:r>
      <w:r w:rsidRPr="008C4ABE">
        <w:t xml:space="preserve"> has a type, is identified by a name, may have a set of XML attribute specifications and is either composed of the succession of an XML start-tag followed by the XML content of the XML element followed by an XML end-tag, or composed simply of an XML empty-element tag; each XML element may contain other XML elements</w:t>
      </w:r>
    </w:p>
    <w:p w14:paraId="25E00DB6" w14:textId="0523A447" w:rsidR="009273D8" w:rsidRPr="008C4ABE" w:rsidRDefault="009273D8" w:rsidP="009273D8">
      <w:pPr>
        <w:pStyle w:val="NO"/>
      </w:pPr>
      <w:r w:rsidRPr="008C4ABE">
        <w:t>NOTE:</w:t>
      </w:r>
      <w:r w:rsidRPr="008C4ABE">
        <w:tab/>
        <w:t>See</w:t>
      </w:r>
      <w:r w:rsidR="000C1772">
        <w:t> </w:t>
      </w:r>
      <w:r w:rsidR="000C1772" w:rsidRPr="008C4ABE">
        <w:t>[</w:t>
      </w:r>
      <w:r w:rsidR="00501660" w:rsidRPr="008C4ABE">
        <w:t>10</w:t>
      </w:r>
      <w:r w:rsidRPr="008C4ABE">
        <w:t>].</w:t>
      </w:r>
    </w:p>
    <w:p w14:paraId="1F7AB3FB" w14:textId="77777777" w:rsidR="009273D8" w:rsidRPr="008C4ABE" w:rsidRDefault="009273D8" w:rsidP="009273D8">
      <w:r w:rsidRPr="008C4ABE">
        <w:rPr>
          <w:b/>
          <w:bCs/>
        </w:rPr>
        <w:t>empty XML element:</w:t>
      </w:r>
      <w:r w:rsidRPr="008C4ABE">
        <w:t xml:space="preserve"> having an empty XML content; an empty XML element still possibly has a set of XML attribute specifications; an empty XML element is either composed of the succession of an XML start-tag directly followed by an XML end-tag, or composed simply of an XML empty-element tag</w:t>
      </w:r>
    </w:p>
    <w:p w14:paraId="41577080" w14:textId="3BBB1F2A" w:rsidR="009273D8" w:rsidRPr="008C4ABE" w:rsidRDefault="009273D8" w:rsidP="009273D8">
      <w:pPr>
        <w:pStyle w:val="NO"/>
      </w:pPr>
      <w:r w:rsidRPr="008C4ABE">
        <w:t>NOTE:</w:t>
      </w:r>
      <w:r w:rsidRPr="008C4ABE">
        <w:tab/>
        <w:t>See</w:t>
      </w:r>
      <w:r w:rsidR="000C1772">
        <w:t> </w:t>
      </w:r>
      <w:r w:rsidR="000C1772" w:rsidRPr="008C4ABE">
        <w:t>[</w:t>
      </w:r>
      <w:r w:rsidR="00501660" w:rsidRPr="008C4ABE">
        <w:t>10</w:t>
      </w:r>
      <w:r w:rsidRPr="008C4ABE">
        <w:t>].</w:t>
      </w:r>
    </w:p>
    <w:p w14:paraId="5283A532" w14:textId="77777777" w:rsidR="009273D8" w:rsidRPr="008C4ABE" w:rsidRDefault="009273D8" w:rsidP="009273D8">
      <w:r w:rsidRPr="008C4ABE">
        <w:rPr>
          <w:b/>
          <w:bCs/>
        </w:rPr>
        <w:lastRenderedPageBreak/>
        <w:t>XML content (of an XML element):</w:t>
      </w:r>
      <w:r w:rsidRPr="008C4ABE">
        <w:t xml:space="preserve"> empty if the XML element is simply composed of an XML empty-element tag; otherwise the part, possibly empty, of the XML element between its XML start-tag and its XML end-tag</w:t>
      </w:r>
    </w:p>
    <w:p w14:paraId="1F654449" w14:textId="77777777" w:rsidR="009273D8" w:rsidRPr="008C4ABE" w:rsidRDefault="009273D8" w:rsidP="009273D8">
      <w:r w:rsidRPr="008C4ABE">
        <w:rPr>
          <w:b/>
          <w:bCs/>
        </w:rPr>
        <w:t>XML start-tag:</w:t>
      </w:r>
      <w:r w:rsidRPr="008C4ABE">
        <w:t xml:space="preserve"> the beginning of a non-empty XML element is marked by an XML start-tag containing the name and the set of XML attribute specifications of the XML element</w:t>
      </w:r>
    </w:p>
    <w:p w14:paraId="0AF96530" w14:textId="0E92F735" w:rsidR="009273D8" w:rsidRPr="008C4ABE" w:rsidRDefault="009273D8" w:rsidP="009273D8">
      <w:pPr>
        <w:pStyle w:val="NO"/>
      </w:pPr>
      <w:r w:rsidRPr="008C4ABE">
        <w:t>NOTE:</w:t>
      </w:r>
      <w:r w:rsidRPr="008C4ABE">
        <w:tab/>
        <w:t>See</w:t>
      </w:r>
      <w:r w:rsidR="000C1772">
        <w:t> </w:t>
      </w:r>
      <w:r w:rsidR="000C1772" w:rsidRPr="008C4ABE">
        <w:t>[</w:t>
      </w:r>
      <w:r w:rsidR="00501660" w:rsidRPr="008C4ABE">
        <w:t>10</w:t>
      </w:r>
      <w:r w:rsidRPr="008C4ABE">
        <w:t>].</w:t>
      </w:r>
    </w:p>
    <w:p w14:paraId="1CAB8C8D" w14:textId="77777777" w:rsidR="009273D8" w:rsidRPr="008C4ABE" w:rsidRDefault="009273D8" w:rsidP="009273D8">
      <w:r w:rsidRPr="008C4ABE">
        <w:rPr>
          <w:b/>
          <w:bCs/>
        </w:rPr>
        <w:t>XML end-tag:</w:t>
      </w:r>
      <w:r w:rsidRPr="008C4ABE">
        <w:t xml:space="preserve"> the end of a non-empty XML element is marked by an XML end-tag containing the name of the XML element</w:t>
      </w:r>
    </w:p>
    <w:p w14:paraId="7C3BB3D8" w14:textId="21B6651D" w:rsidR="009273D8" w:rsidRPr="008C4ABE" w:rsidRDefault="009273D8" w:rsidP="009273D8">
      <w:pPr>
        <w:pStyle w:val="NO"/>
      </w:pPr>
      <w:r w:rsidRPr="008C4ABE">
        <w:t>NOTE:</w:t>
      </w:r>
      <w:r w:rsidRPr="008C4ABE">
        <w:tab/>
        <w:t>See</w:t>
      </w:r>
      <w:r w:rsidR="000C1772">
        <w:t> </w:t>
      </w:r>
      <w:r w:rsidR="000C1772" w:rsidRPr="008C4ABE">
        <w:t>[</w:t>
      </w:r>
      <w:r w:rsidR="00501660" w:rsidRPr="008C4ABE">
        <w:t>10</w:t>
      </w:r>
      <w:r w:rsidRPr="008C4ABE">
        <w:t>].</w:t>
      </w:r>
    </w:p>
    <w:p w14:paraId="196F4F45" w14:textId="77777777" w:rsidR="009273D8" w:rsidRPr="008C4ABE" w:rsidRDefault="009273D8" w:rsidP="009273D8">
      <w:r w:rsidRPr="008C4ABE">
        <w:rPr>
          <w:b/>
          <w:bCs/>
        </w:rPr>
        <w:t>XML empty-element tag:</w:t>
      </w:r>
      <w:r w:rsidRPr="008C4ABE">
        <w:t xml:space="preserve"> composed simply of an empty-element tag containing the name and the set of XML attribute specifications of the XML element.</w:t>
      </w:r>
    </w:p>
    <w:p w14:paraId="5E40CFD3" w14:textId="0CD5B8B5" w:rsidR="009273D8" w:rsidRPr="008C4ABE" w:rsidRDefault="009273D8" w:rsidP="009273D8">
      <w:pPr>
        <w:pStyle w:val="NO"/>
      </w:pPr>
      <w:r w:rsidRPr="008C4ABE">
        <w:t>NOTE:</w:t>
      </w:r>
      <w:r w:rsidRPr="008C4ABE">
        <w:tab/>
        <w:t>See</w:t>
      </w:r>
      <w:r w:rsidR="000C1772">
        <w:t> </w:t>
      </w:r>
      <w:r w:rsidR="000C1772" w:rsidRPr="008C4ABE">
        <w:t>[</w:t>
      </w:r>
      <w:r w:rsidR="00501660" w:rsidRPr="008C4ABE">
        <w:t>10</w:t>
      </w:r>
      <w:r w:rsidRPr="008C4ABE">
        <w:t>].</w:t>
      </w:r>
    </w:p>
    <w:p w14:paraId="7771AF9C" w14:textId="77777777" w:rsidR="009273D8" w:rsidRPr="008C4ABE" w:rsidRDefault="009273D8" w:rsidP="009273D8">
      <w:r w:rsidRPr="008C4ABE">
        <w:rPr>
          <w:b/>
          <w:bCs/>
        </w:rPr>
        <w:t>XML attribute specification:</w:t>
      </w:r>
      <w:r w:rsidRPr="008C4ABE">
        <w:t xml:space="preserve"> has a name and a value</w:t>
      </w:r>
    </w:p>
    <w:p w14:paraId="5F6AEB55" w14:textId="0B79136E" w:rsidR="009273D8" w:rsidRPr="008C4ABE" w:rsidRDefault="009273D8" w:rsidP="009273D8">
      <w:pPr>
        <w:pStyle w:val="NO"/>
      </w:pPr>
      <w:r w:rsidRPr="008C4ABE">
        <w:t>NOTE:</w:t>
      </w:r>
      <w:r w:rsidRPr="008C4ABE">
        <w:tab/>
        <w:t>See</w:t>
      </w:r>
      <w:r w:rsidR="000C1772">
        <w:t> </w:t>
      </w:r>
      <w:r w:rsidR="000C1772" w:rsidRPr="008C4ABE">
        <w:t>[</w:t>
      </w:r>
      <w:r w:rsidR="00501660" w:rsidRPr="008C4ABE">
        <w:t>10</w:t>
      </w:r>
      <w:r w:rsidRPr="008C4ABE">
        <w:t>].</w:t>
      </w:r>
    </w:p>
    <w:p w14:paraId="23D2F8DE" w14:textId="77777777" w:rsidR="009273D8" w:rsidRPr="008C4ABE" w:rsidRDefault="009273D8" w:rsidP="009273D8">
      <w:r w:rsidRPr="008C4ABE">
        <w:rPr>
          <w:b/>
          <w:bCs/>
        </w:rPr>
        <w:t>DTD:</w:t>
      </w:r>
      <w:r w:rsidRPr="008C4ABE">
        <w:t xml:space="preserve"> defines structure and content constraints to be respected by an XML document to be valid with regard to this DTD</w:t>
      </w:r>
    </w:p>
    <w:p w14:paraId="6FA22015" w14:textId="06BE2214" w:rsidR="009273D8" w:rsidRPr="008C4ABE" w:rsidRDefault="009273D8" w:rsidP="009273D8">
      <w:pPr>
        <w:pStyle w:val="NO"/>
      </w:pPr>
      <w:r w:rsidRPr="008C4ABE">
        <w:t>NOTE:</w:t>
      </w:r>
      <w:r w:rsidRPr="008C4ABE">
        <w:tab/>
        <w:t>See</w:t>
      </w:r>
      <w:r w:rsidR="000C1772">
        <w:t> </w:t>
      </w:r>
      <w:r w:rsidR="000C1772" w:rsidRPr="008C4ABE">
        <w:t>[</w:t>
      </w:r>
      <w:r w:rsidR="00501660" w:rsidRPr="008C4ABE">
        <w:t>10</w:t>
      </w:r>
      <w:r w:rsidRPr="008C4ABE">
        <w:t>].</w:t>
      </w:r>
    </w:p>
    <w:p w14:paraId="39B5B1C0" w14:textId="77777777" w:rsidR="009273D8" w:rsidRPr="008C4ABE" w:rsidRDefault="009273D8" w:rsidP="009273D8">
      <w:r w:rsidRPr="008C4ABE">
        <w:rPr>
          <w:b/>
          <w:bCs/>
        </w:rPr>
        <w:t>XML schema:</w:t>
      </w:r>
      <w:r w:rsidRPr="008C4ABE">
        <w:t xml:space="preserve"> more powerful than a DTD, an XML schema defines structure and content constraints to be respected by an XML document to conform with this XML schema; through the use of XML namespaces several XML schemas can be used together by a single XML document; an XML schema is itself also an XML document that shall conform with the XML schema for XML schemas</w:t>
      </w:r>
    </w:p>
    <w:p w14:paraId="0A70F0CA" w14:textId="0D642730" w:rsidR="009273D8" w:rsidRPr="008C4ABE" w:rsidRDefault="009273D8" w:rsidP="009273D8">
      <w:pPr>
        <w:pStyle w:val="NO"/>
      </w:pPr>
      <w:r w:rsidRPr="008C4ABE">
        <w:t>NOTE:</w:t>
      </w:r>
      <w:r w:rsidRPr="008C4ABE">
        <w:tab/>
        <w:t>See</w:t>
      </w:r>
      <w:r w:rsidR="000C1772">
        <w:t> </w:t>
      </w:r>
      <w:r w:rsidR="000C1772" w:rsidRPr="008C4ABE">
        <w:t>[</w:t>
      </w:r>
      <w:r w:rsidR="00501660" w:rsidRPr="008C4ABE">
        <w:t>11</w:t>
      </w:r>
      <w:r w:rsidRPr="008C4ABE">
        <w:t>],</w:t>
      </w:r>
      <w:r w:rsidR="000C1772">
        <w:t> </w:t>
      </w:r>
      <w:r w:rsidR="000C1772" w:rsidRPr="008C4ABE">
        <w:t>[</w:t>
      </w:r>
      <w:r w:rsidR="00501660" w:rsidRPr="008C4ABE">
        <w:t>12</w:t>
      </w:r>
      <w:r w:rsidRPr="008C4ABE">
        <w:t>] and</w:t>
      </w:r>
      <w:r w:rsidR="000C1772">
        <w:t> </w:t>
      </w:r>
      <w:r w:rsidR="000C1772" w:rsidRPr="008C4ABE">
        <w:t>[</w:t>
      </w:r>
      <w:r w:rsidR="00501660" w:rsidRPr="008C4ABE">
        <w:t>13</w:t>
      </w:r>
      <w:r w:rsidRPr="008C4ABE">
        <w:t>].</w:t>
      </w:r>
    </w:p>
    <w:p w14:paraId="29D22749" w14:textId="77777777" w:rsidR="009273D8" w:rsidRPr="008C4ABE" w:rsidRDefault="009273D8" w:rsidP="009273D8">
      <w:r w:rsidRPr="008C4ABE">
        <w:rPr>
          <w:b/>
          <w:bCs/>
        </w:rPr>
        <w:t>XML namespace:</w:t>
      </w:r>
      <w:r w:rsidRPr="008C4ABE">
        <w:t xml:space="preserve"> enables qualifying element and attribute names used in XML documents by associating them with namespaces identified by different XML schemas</w:t>
      </w:r>
    </w:p>
    <w:p w14:paraId="7E39F44E" w14:textId="24871FE1" w:rsidR="009273D8" w:rsidRPr="008C4ABE" w:rsidRDefault="009273D8" w:rsidP="009273D8">
      <w:pPr>
        <w:pStyle w:val="NO"/>
      </w:pPr>
      <w:r w:rsidRPr="008C4ABE">
        <w:t>NOTE:</w:t>
      </w:r>
      <w:r w:rsidRPr="008C4ABE">
        <w:tab/>
        <w:t>See</w:t>
      </w:r>
      <w:r w:rsidR="000C1772">
        <w:t> </w:t>
      </w:r>
      <w:r w:rsidR="000C1772" w:rsidRPr="008C4ABE">
        <w:t>[</w:t>
      </w:r>
      <w:r w:rsidR="00501660" w:rsidRPr="008C4ABE">
        <w:t>14</w:t>
      </w:r>
      <w:r w:rsidRPr="008C4ABE">
        <w:t>], in the scope of the present document.</w:t>
      </w:r>
    </w:p>
    <w:p w14:paraId="105E5DE8" w14:textId="77777777" w:rsidR="009273D8" w:rsidRPr="008C4ABE" w:rsidRDefault="009273D8" w:rsidP="009273D8">
      <w:r w:rsidRPr="008C4ABE">
        <w:rPr>
          <w:b/>
          <w:bCs/>
        </w:rPr>
        <w:t>XML complex type:</w:t>
      </w:r>
      <w:r w:rsidRPr="008C4ABE">
        <w:t xml:space="preserve"> defined in an XML schema; cannot be directly used in an XML document; can be the concrete type or the derivation base type for an XML element type or for another XML complex type; ultimately defines constraints for an XML element on its XML attribute specifications and/or its XML content</w:t>
      </w:r>
    </w:p>
    <w:p w14:paraId="0F4553A4" w14:textId="72AFAC80" w:rsidR="00501660" w:rsidRPr="008C4ABE" w:rsidRDefault="00501660" w:rsidP="00501660">
      <w:pPr>
        <w:pStyle w:val="NO"/>
      </w:pPr>
      <w:r w:rsidRPr="008C4ABE">
        <w:t>NOTE:</w:t>
      </w:r>
      <w:r w:rsidRPr="008C4ABE">
        <w:tab/>
        <w:t>See</w:t>
      </w:r>
      <w:r w:rsidR="000C1772">
        <w:t> </w:t>
      </w:r>
      <w:r w:rsidR="000C1772" w:rsidRPr="008C4ABE">
        <w:t>[</w:t>
      </w:r>
      <w:r w:rsidRPr="008C4ABE">
        <w:t>11],</w:t>
      </w:r>
      <w:r w:rsidR="000C1772">
        <w:t> </w:t>
      </w:r>
      <w:r w:rsidR="000C1772" w:rsidRPr="008C4ABE">
        <w:t>[</w:t>
      </w:r>
      <w:r w:rsidRPr="008C4ABE">
        <w:t>12] and</w:t>
      </w:r>
      <w:r w:rsidR="000C1772">
        <w:t> </w:t>
      </w:r>
      <w:r w:rsidR="000C1772" w:rsidRPr="008C4ABE">
        <w:t>[</w:t>
      </w:r>
      <w:r w:rsidRPr="008C4ABE">
        <w:t>13].</w:t>
      </w:r>
    </w:p>
    <w:p w14:paraId="71A6838E" w14:textId="77777777" w:rsidR="009273D8" w:rsidRPr="008C4ABE" w:rsidRDefault="009273D8" w:rsidP="009273D8">
      <w:r w:rsidRPr="008C4ABE">
        <w:rPr>
          <w:b/>
          <w:bCs/>
        </w:rPr>
        <w:t>XML element type:</w:t>
      </w:r>
      <w:r w:rsidRPr="008C4ABE">
        <w:t xml:space="preserve"> declared by an XML schema; can be directly used in an XML document; as the concrete type of an XML element, directly or indirectly defines constraints on its XML attribute specifications and/or its XML content; can also be the concrete type or the derivation base type for another XML element type</w:t>
      </w:r>
    </w:p>
    <w:p w14:paraId="1C11DBA5" w14:textId="31D6FDFB" w:rsidR="00501660" w:rsidRPr="008C4ABE" w:rsidRDefault="00501660" w:rsidP="00501660">
      <w:pPr>
        <w:pStyle w:val="NO"/>
      </w:pPr>
      <w:r w:rsidRPr="008C4ABE">
        <w:t>NOTE:</w:t>
      </w:r>
      <w:r w:rsidRPr="008C4ABE">
        <w:tab/>
        <w:t>See</w:t>
      </w:r>
      <w:r w:rsidR="000C1772">
        <w:t> </w:t>
      </w:r>
      <w:r w:rsidR="000C1772" w:rsidRPr="008C4ABE">
        <w:t>[</w:t>
      </w:r>
      <w:r w:rsidRPr="008C4ABE">
        <w:t>11],</w:t>
      </w:r>
      <w:r w:rsidR="000C1772">
        <w:t> </w:t>
      </w:r>
      <w:r w:rsidR="000C1772" w:rsidRPr="008C4ABE">
        <w:t>[</w:t>
      </w:r>
      <w:r w:rsidRPr="008C4ABE">
        <w:t>12] and</w:t>
      </w:r>
      <w:r w:rsidR="000C1772">
        <w:t> </w:t>
      </w:r>
      <w:r w:rsidR="000C1772" w:rsidRPr="008C4ABE">
        <w:t>[</w:t>
      </w:r>
      <w:r w:rsidRPr="008C4ABE">
        <w:t>13].</w:t>
      </w:r>
    </w:p>
    <w:p w14:paraId="66203461" w14:textId="7C866678" w:rsidR="008C4ABE" w:rsidRPr="008C4ABE" w:rsidRDefault="008C4ABE" w:rsidP="008C4ABE">
      <w:pPr>
        <w:pStyle w:val="Heading2"/>
      </w:pPr>
      <w:bookmarkStart w:id="15" w:name="_Toc212090817"/>
      <w:r w:rsidRPr="008C4ABE">
        <w:t>3.2</w:t>
      </w:r>
      <w:r w:rsidRPr="008C4ABE">
        <w:tab/>
        <w:t>Abbreviations</w:t>
      </w:r>
      <w:bookmarkEnd w:id="15"/>
    </w:p>
    <w:p w14:paraId="24831BF1" w14:textId="6679B4F6" w:rsidR="00C16775" w:rsidRPr="008C4ABE" w:rsidRDefault="00C16775">
      <w:pPr>
        <w:keepNext/>
      </w:pPr>
      <w:r w:rsidRPr="008C4ABE">
        <w:t>For the purposes of the present document, the following abbreviations apply:</w:t>
      </w:r>
    </w:p>
    <w:p w14:paraId="54D3A6EB" w14:textId="77777777" w:rsidR="00C16775" w:rsidRPr="008C4ABE" w:rsidRDefault="00C16775">
      <w:pPr>
        <w:pStyle w:val="EW"/>
      </w:pPr>
      <w:r w:rsidRPr="008C4ABE">
        <w:t>IS</w:t>
      </w:r>
      <w:r w:rsidRPr="008C4ABE">
        <w:tab/>
        <w:t>Information Service</w:t>
      </w:r>
    </w:p>
    <w:p w14:paraId="56B77251" w14:textId="77777777" w:rsidR="0050004E" w:rsidRPr="008C4ABE" w:rsidRDefault="0050004E" w:rsidP="0050004E">
      <w:pPr>
        <w:pStyle w:val="EW"/>
      </w:pPr>
      <w:r w:rsidRPr="008C4ABE">
        <w:t>SC</w:t>
      </w:r>
      <w:r w:rsidRPr="008C4ABE">
        <w:tab/>
        <w:t>Self Configuration</w:t>
      </w:r>
    </w:p>
    <w:p w14:paraId="56A96B4F" w14:textId="77777777" w:rsidR="00C16775" w:rsidRPr="008C4ABE" w:rsidRDefault="00C16775">
      <w:pPr>
        <w:pStyle w:val="EW"/>
      </w:pPr>
      <w:r w:rsidRPr="008C4ABE">
        <w:t>SS</w:t>
      </w:r>
      <w:r w:rsidRPr="008C4ABE">
        <w:tab/>
        <w:t>Solution Set</w:t>
      </w:r>
    </w:p>
    <w:p w14:paraId="3C86A664" w14:textId="77777777" w:rsidR="00C16775" w:rsidRPr="008C4ABE" w:rsidRDefault="00C16775">
      <w:pPr>
        <w:pStyle w:val="EW"/>
      </w:pPr>
      <w:r w:rsidRPr="008C4ABE">
        <w:t>WSDL</w:t>
      </w:r>
      <w:r w:rsidRPr="008C4ABE">
        <w:tab/>
        <w:t>Web Service Description Language</w:t>
      </w:r>
    </w:p>
    <w:p w14:paraId="14AA2B5D" w14:textId="77777777" w:rsidR="005C58B2" w:rsidRPr="008C4ABE" w:rsidRDefault="005C58B2" w:rsidP="005C58B2">
      <w:pPr>
        <w:pStyle w:val="EW"/>
      </w:pPr>
      <w:r w:rsidRPr="008C4ABE">
        <w:t>XML</w:t>
      </w:r>
      <w:r w:rsidRPr="008C4ABE">
        <w:tab/>
        <w:t>eXtensible Markup Language</w:t>
      </w:r>
    </w:p>
    <w:p w14:paraId="5F4E4AE0" w14:textId="77777777" w:rsidR="005C58B2" w:rsidRPr="008C4ABE" w:rsidRDefault="005C58B2">
      <w:pPr>
        <w:pStyle w:val="EW"/>
      </w:pPr>
    </w:p>
    <w:p w14:paraId="599B6723" w14:textId="4281A5F2" w:rsidR="00501660" w:rsidRPr="008C4ABE" w:rsidRDefault="00501660" w:rsidP="00501660">
      <w:pPr>
        <w:pStyle w:val="Heading1"/>
      </w:pPr>
      <w:bookmarkStart w:id="16" w:name="_Toc212090818"/>
      <w:r w:rsidRPr="008C4ABE">
        <w:lastRenderedPageBreak/>
        <w:t>4</w:t>
      </w:r>
      <w:r w:rsidRPr="008C4ABE">
        <w:tab/>
        <w:t>Solution Set definitions</w:t>
      </w:r>
      <w:bookmarkEnd w:id="16"/>
    </w:p>
    <w:p w14:paraId="39D09BE8" w14:textId="77777777" w:rsidR="00501660" w:rsidRPr="008C4ABE" w:rsidRDefault="00501660" w:rsidP="008C4ABE">
      <w:r w:rsidRPr="008C4ABE">
        <w:t xml:space="preserve">This specification defines the following 3GPP </w:t>
      </w:r>
      <w:r w:rsidRPr="008C4ABE">
        <w:rPr>
          <w:rFonts w:eastAsia="Batang"/>
        </w:rPr>
        <w:t>Self-Configuration of Network Elements</w:t>
      </w:r>
      <w:r w:rsidRPr="008C4ABE">
        <w:t xml:space="preserve"> IRP Solution Set definitions:</w:t>
      </w:r>
    </w:p>
    <w:p w14:paraId="73F94C70" w14:textId="77777777" w:rsidR="000C1772" w:rsidRDefault="000C1772" w:rsidP="000C1772">
      <w:pPr>
        <w:pStyle w:val="B1"/>
      </w:pPr>
      <w:r>
        <w:tab/>
        <w:t>Annex A provides the CORBA Solution Set.</w:t>
      </w:r>
    </w:p>
    <w:p w14:paraId="2F2D804D" w14:textId="77777777" w:rsidR="000C1772" w:rsidRDefault="000C1772" w:rsidP="000C1772">
      <w:pPr>
        <w:pStyle w:val="B1"/>
      </w:pPr>
      <w:r>
        <w:tab/>
        <w:t>Annex B provides the XML Definitions.</w:t>
      </w:r>
    </w:p>
    <w:p w14:paraId="30363F4D" w14:textId="77777777" w:rsidR="000C1772" w:rsidRDefault="000C1772" w:rsidP="000C1772">
      <w:pPr>
        <w:pStyle w:val="B1"/>
      </w:pPr>
      <w:r>
        <w:tab/>
        <w:t>Annex C provides the SOAP Solution Set.</w:t>
      </w:r>
    </w:p>
    <w:p w14:paraId="18021BD6" w14:textId="77777777" w:rsidR="00501660" w:rsidRPr="008C4ABE" w:rsidRDefault="00501660" w:rsidP="00DA10C3">
      <w:pPr>
        <w:pStyle w:val="Heading8"/>
        <w:rPr>
          <w:lang w:eastAsia="zh-CN"/>
        </w:rPr>
      </w:pPr>
      <w:r w:rsidRPr="008C4ABE">
        <w:br w:type="page"/>
      </w:r>
      <w:bookmarkStart w:id="17" w:name="_Toc212090819"/>
      <w:r w:rsidRPr="008C4ABE">
        <w:lastRenderedPageBreak/>
        <w:t>Annex A (normative):</w:t>
      </w:r>
      <w:r w:rsidRPr="008C4ABE">
        <w:br/>
        <w:t>CORBA Solution Set</w:t>
      </w:r>
      <w:bookmarkEnd w:id="17"/>
    </w:p>
    <w:p w14:paraId="23F28F46" w14:textId="00C93B31" w:rsidR="00501660" w:rsidRPr="008C4ABE" w:rsidRDefault="00501660" w:rsidP="008C4ABE">
      <w:r w:rsidRPr="008C4ABE">
        <w:t xml:space="preserve">This annex contains the CORBA Solution Set for the IRP whose semantics is specified in </w:t>
      </w:r>
      <w:r w:rsidRPr="008C4ABE">
        <w:rPr>
          <w:rFonts w:eastAsia="Batang"/>
        </w:rPr>
        <w:t>Self-Configuration of Network Elements</w:t>
      </w:r>
      <w:r w:rsidRPr="008C4ABE">
        <w:t xml:space="preserve"> IRP: Information Service (</w:t>
      </w:r>
      <w:r w:rsidR="000C1772" w:rsidRPr="008C4ABE">
        <w:t>TS</w:t>
      </w:r>
      <w:r w:rsidR="000C1772">
        <w:t> </w:t>
      </w:r>
      <w:r w:rsidR="000C1772" w:rsidRPr="008C4ABE">
        <w:t>3</w:t>
      </w:r>
      <w:r w:rsidRPr="008C4ABE">
        <w:t>2.502</w:t>
      </w:r>
      <w:r w:rsidR="000C1772">
        <w:t> </w:t>
      </w:r>
      <w:r w:rsidR="000C1772" w:rsidRPr="008C4ABE">
        <w:t>[</w:t>
      </w:r>
      <w:r w:rsidRPr="008C4ABE">
        <w:t>4]).</w:t>
      </w:r>
    </w:p>
    <w:p w14:paraId="2B6F428D" w14:textId="77777777" w:rsidR="00501660" w:rsidRPr="008C4ABE" w:rsidRDefault="00501660" w:rsidP="00DA10C3">
      <w:pPr>
        <w:pStyle w:val="Heading1"/>
      </w:pPr>
      <w:bookmarkStart w:id="18" w:name="_Toc212090820"/>
      <w:r w:rsidRPr="008C4ABE">
        <w:t>A.1</w:t>
      </w:r>
      <w:r w:rsidRPr="008C4ABE">
        <w:tab/>
        <w:t>Architectural features</w:t>
      </w:r>
      <w:bookmarkEnd w:id="18"/>
    </w:p>
    <w:p w14:paraId="6658F80F" w14:textId="1281941A" w:rsidR="00501660" w:rsidRPr="008C4ABE" w:rsidRDefault="00501660" w:rsidP="008C4ABE">
      <w:r w:rsidRPr="008C4ABE">
        <w:t xml:space="preserve">The overall architectural feature of </w:t>
      </w:r>
      <w:r w:rsidRPr="008C4ABE">
        <w:rPr>
          <w:rFonts w:eastAsia="Batang"/>
        </w:rPr>
        <w:t>Self-Configuration of Network Elements</w:t>
      </w:r>
      <w:r w:rsidRPr="008C4ABE">
        <w:t xml:space="preserve"> IRP is specified in </w:t>
      </w:r>
      <w:r w:rsidR="000C1772" w:rsidRPr="008C4ABE">
        <w:t>TS</w:t>
      </w:r>
      <w:r w:rsidRPr="008C4ABE">
        <w:t> 32.502</w:t>
      </w:r>
      <w:r w:rsidR="000C1772">
        <w:t> </w:t>
      </w:r>
      <w:r w:rsidR="000C1772" w:rsidRPr="008C4ABE">
        <w:t>[</w:t>
      </w:r>
      <w:r w:rsidRPr="008C4ABE">
        <w:t>4].</w:t>
      </w:r>
    </w:p>
    <w:p w14:paraId="7E31334F" w14:textId="77777777" w:rsidR="00501660" w:rsidRPr="008C4ABE" w:rsidRDefault="00501660" w:rsidP="00DA10C3">
      <w:pPr>
        <w:pStyle w:val="Heading2"/>
        <w:rPr>
          <w:lang w:eastAsia="zh-CN"/>
        </w:rPr>
      </w:pPr>
      <w:bookmarkStart w:id="19" w:name="_Toc212090821"/>
      <w:r w:rsidRPr="008C4ABE">
        <w:rPr>
          <w:lang w:eastAsia="zh-CN"/>
        </w:rPr>
        <w:t>A.1.1</w:t>
      </w:r>
      <w:r w:rsidRPr="008C4ABE">
        <w:rPr>
          <w:lang w:eastAsia="zh-CN"/>
        </w:rPr>
        <w:tab/>
        <w:t>Syntax for Distinguished Names</w:t>
      </w:r>
      <w:bookmarkEnd w:id="19"/>
    </w:p>
    <w:p w14:paraId="408A5210" w14:textId="20C2996B" w:rsidR="00501660" w:rsidRPr="008C4ABE" w:rsidRDefault="00501660" w:rsidP="00501660">
      <w:r w:rsidRPr="008C4ABE">
        <w:t xml:space="preserve">The format of a Distinguished Name is defined in </w:t>
      </w:r>
      <w:r w:rsidR="000C1772" w:rsidRPr="008C4ABE">
        <w:t>TS</w:t>
      </w:r>
      <w:r w:rsidRPr="008C4ABE">
        <w:t> 32.300</w:t>
      </w:r>
      <w:r w:rsidR="000C1772">
        <w:t> </w:t>
      </w:r>
      <w:r w:rsidR="000C1772" w:rsidRPr="008C4ABE">
        <w:t>[</w:t>
      </w:r>
      <w:r w:rsidR="00F74F01" w:rsidRPr="008C4ABE">
        <w:t>24].</w:t>
      </w:r>
    </w:p>
    <w:p w14:paraId="157B0D1A" w14:textId="71D8BA22" w:rsidR="00501660" w:rsidRPr="008C4ABE" w:rsidRDefault="00501660" w:rsidP="00501660">
      <w:r w:rsidRPr="008C4ABE">
        <w:t xml:space="preserve">The version of this IRP is represented as a string (see also </w:t>
      </w:r>
      <w:r w:rsidR="000C1772" w:rsidRPr="008C4ABE">
        <w:t>clause</w:t>
      </w:r>
      <w:r w:rsidR="000C1772">
        <w:t> </w:t>
      </w:r>
      <w:r w:rsidR="000C1772" w:rsidRPr="008C4ABE">
        <w:rPr>
          <w:lang w:eastAsia="zh-CN"/>
        </w:rPr>
        <w:t>3</w:t>
      </w:r>
      <w:r w:rsidRPr="008C4ABE">
        <w:rPr>
          <w:lang w:eastAsia="zh-CN"/>
        </w:rPr>
        <w:t xml:space="preserve"> for versions</w:t>
      </w:r>
      <w:r w:rsidRPr="008C4ABE">
        <w:t>).</w:t>
      </w:r>
    </w:p>
    <w:p w14:paraId="2CB25764" w14:textId="77777777" w:rsidR="00501660" w:rsidRPr="008C4ABE" w:rsidRDefault="00501660" w:rsidP="00DA10C3">
      <w:pPr>
        <w:pStyle w:val="Heading2"/>
        <w:rPr>
          <w:lang w:eastAsia="zh-CN"/>
        </w:rPr>
      </w:pPr>
      <w:bookmarkStart w:id="20" w:name="_Toc212090822"/>
      <w:r w:rsidRPr="008C4ABE">
        <w:rPr>
          <w:lang w:eastAsia="zh-CN"/>
        </w:rPr>
        <w:t>A.1.2</w:t>
      </w:r>
      <w:r w:rsidRPr="008C4ABE">
        <w:rPr>
          <w:lang w:eastAsia="zh-CN"/>
        </w:rPr>
        <w:tab/>
        <w:t>Notification Services</w:t>
      </w:r>
      <w:bookmarkEnd w:id="20"/>
    </w:p>
    <w:p w14:paraId="50CF72F7" w14:textId="1C97A057" w:rsidR="00501660" w:rsidRPr="008C4ABE" w:rsidRDefault="00501660" w:rsidP="00501660">
      <w:r w:rsidRPr="008C4ABE">
        <w:t xml:space="preserve">Notifications are sent according to the Notification IRP: CORBA SS (see </w:t>
      </w:r>
      <w:r w:rsidR="000C1772" w:rsidRPr="008C4ABE">
        <w:t>TS</w:t>
      </w:r>
      <w:r w:rsidRPr="008C4ABE">
        <w:t> 32.306</w:t>
      </w:r>
      <w:r w:rsidR="000C1772">
        <w:t> </w:t>
      </w:r>
      <w:r w:rsidR="000C1772" w:rsidRPr="008C4ABE">
        <w:t>[</w:t>
      </w:r>
      <w:r w:rsidR="00F74F01" w:rsidRPr="008C4ABE">
        <w:rPr>
          <w:lang w:eastAsia="zh-CN"/>
        </w:rPr>
        <w:t>19</w:t>
      </w:r>
      <w:r w:rsidRPr="008C4ABE">
        <w:t>]).</w:t>
      </w:r>
    </w:p>
    <w:p w14:paraId="417A4D30" w14:textId="77777777" w:rsidR="00501660" w:rsidRPr="008C4ABE" w:rsidRDefault="00501660" w:rsidP="00501660">
      <w:r w:rsidRPr="008C4ABE">
        <w:t xml:space="preserve">The contents of the </w:t>
      </w:r>
      <w:r w:rsidR="007A41E6" w:rsidRPr="008C4ABE">
        <w:t>SC</w:t>
      </w:r>
      <w:r w:rsidRPr="008C4ABE">
        <w:t>IRP notifications are defined in the present document.</w:t>
      </w:r>
    </w:p>
    <w:p w14:paraId="0BF01404" w14:textId="77777777" w:rsidR="00501660" w:rsidRPr="008C4ABE" w:rsidRDefault="00501660" w:rsidP="00DA10C3">
      <w:pPr>
        <w:pStyle w:val="Heading2"/>
        <w:rPr>
          <w:lang w:eastAsia="zh-CN"/>
        </w:rPr>
      </w:pPr>
      <w:bookmarkStart w:id="21" w:name="_Toc212090823"/>
      <w:r w:rsidRPr="008C4ABE">
        <w:rPr>
          <w:lang w:eastAsia="zh-CN"/>
        </w:rPr>
        <w:t>A.1.3</w:t>
      </w:r>
      <w:r w:rsidRPr="008C4ABE">
        <w:rPr>
          <w:lang w:eastAsia="zh-CN"/>
        </w:rPr>
        <w:tab/>
        <w:t>Push and Pull Style</w:t>
      </w:r>
      <w:bookmarkEnd w:id="21"/>
    </w:p>
    <w:p w14:paraId="143C8E4F" w14:textId="39C5CD32" w:rsidR="00501660" w:rsidRPr="008C4ABE" w:rsidRDefault="00501660" w:rsidP="00501660">
      <w:r w:rsidRPr="008C4ABE">
        <w:t>OMG Notification Service defines two styles of interaction. One is called push style. In this style, IRPAgent pushes notifications to IRPManager as soon as they are available. The other is called pull style. In this style, IRPAgent keeps the notifications till IRPManager requests for them.</w:t>
      </w:r>
    </w:p>
    <w:p w14:paraId="722C30A8" w14:textId="77777777" w:rsidR="00501660" w:rsidRPr="008C4ABE" w:rsidRDefault="00501660" w:rsidP="00501660">
      <w:r w:rsidRPr="008C4ABE">
        <w:t>This CORBA SS specifies that support of Push style is Mandatory (M) and that support of Pull style is Optional (O).</w:t>
      </w:r>
    </w:p>
    <w:p w14:paraId="24539392" w14:textId="77777777" w:rsidR="00501660" w:rsidRPr="008C4ABE" w:rsidRDefault="00501660" w:rsidP="00DA10C3">
      <w:pPr>
        <w:pStyle w:val="Heading2"/>
        <w:rPr>
          <w:lang w:eastAsia="zh-CN"/>
        </w:rPr>
      </w:pPr>
      <w:bookmarkStart w:id="22" w:name="_Toc212090824"/>
      <w:r w:rsidRPr="008C4ABE">
        <w:rPr>
          <w:lang w:eastAsia="zh-CN"/>
        </w:rPr>
        <w:t>A.1.4</w:t>
      </w:r>
      <w:r w:rsidRPr="008C4ABE">
        <w:rPr>
          <w:lang w:eastAsia="zh-CN"/>
        </w:rPr>
        <w:tab/>
        <w:t>Support multiple notifications in one push operation</w:t>
      </w:r>
      <w:bookmarkEnd w:id="22"/>
    </w:p>
    <w:p w14:paraId="3551094D" w14:textId="77777777" w:rsidR="00501660" w:rsidRPr="008C4ABE" w:rsidRDefault="00501660" w:rsidP="005B7C9B">
      <w:r w:rsidRPr="008C4ABE">
        <w:t>For efficiency reasons, IRPAgent may send multiple notifications using one single push operation. To pack multiple notifications into one push operation, IRPAgent may wait and not invoke the push operation as soon as notifications are available. To avoid IRPAgent to wait for an extended period of time that is objectionable to IRPManager, IRPAgent shall implement an IRPAgent wide timer configurable by administrator. On expiration of this timer, IRPAgent shall invoke push if there is at least one notification to be conveyed to IRPManager. This timer is re-started after each push invocation.</w:t>
      </w:r>
    </w:p>
    <w:p w14:paraId="00DEB0D5" w14:textId="71DEF45B" w:rsidR="00501660" w:rsidRPr="008C4ABE" w:rsidRDefault="000C1772" w:rsidP="00DA10C3">
      <w:pPr>
        <w:pStyle w:val="Heading1"/>
      </w:pPr>
      <w:r>
        <w:br w:type="page"/>
      </w:r>
      <w:bookmarkStart w:id="23" w:name="_Toc212090825"/>
      <w:r w:rsidR="00501660" w:rsidRPr="008C4ABE">
        <w:lastRenderedPageBreak/>
        <w:t>A.2</w:t>
      </w:r>
      <w:r w:rsidR="00501660" w:rsidRPr="008C4ABE">
        <w:tab/>
        <w:t>Mapping</w:t>
      </w:r>
      <w:bookmarkEnd w:id="23"/>
    </w:p>
    <w:p w14:paraId="7A329765" w14:textId="77777777" w:rsidR="005B7C9B" w:rsidRPr="008C4ABE" w:rsidRDefault="005B7C9B" w:rsidP="00DA10C3">
      <w:pPr>
        <w:pStyle w:val="Heading2"/>
      </w:pPr>
      <w:bookmarkStart w:id="24" w:name="_Toc212090826"/>
      <w:r w:rsidRPr="008C4ABE">
        <w:t>A.2.1</w:t>
      </w:r>
      <w:r w:rsidRPr="008C4ABE">
        <w:tab/>
        <w:t>Operation and Notification mapping</w:t>
      </w:r>
      <w:bookmarkEnd w:id="24"/>
    </w:p>
    <w:p w14:paraId="01E6EA7E" w14:textId="2D21C92F" w:rsidR="005B7C9B" w:rsidRPr="008C4ABE" w:rsidRDefault="005B7C9B" w:rsidP="005B7C9B">
      <w:r w:rsidRPr="008C4ABE">
        <w:t xml:space="preserve">Software Management IRP: IS </w:t>
      </w:r>
      <w:r w:rsidR="000C1772" w:rsidRPr="008C4ABE">
        <w:t>TS</w:t>
      </w:r>
      <w:r w:rsidRPr="008C4ABE">
        <w:t xml:space="preserve"> (see </w:t>
      </w:r>
      <w:r w:rsidR="000C1772" w:rsidRPr="008C4ABE">
        <w:t>TS</w:t>
      </w:r>
      <w:r w:rsidRPr="008C4ABE">
        <w:t> 32.502</w:t>
      </w:r>
      <w:r w:rsidR="000C1772">
        <w:t> </w:t>
      </w:r>
      <w:r w:rsidR="000C1772" w:rsidRPr="008C4ABE">
        <w:t>[</w:t>
      </w:r>
      <w:r w:rsidRPr="008C4ABE">
        <w:t>4]) defines semantics of operations and notifications visible across the Itf-N.  Table A.2.1 indicates mapping of these operations and notifications to their equivalents defined in this SS.</w:t>
      </w:r>
    </w:p>
    <w:p w14:paraId="12BE98E7" w14:textId="77777777" w:rsidR="005B7C9B" w:rsidRPr="008C4ABE" w:rsidRDefault="005B7C9B" w:rsidP="005B7C9B">
      <w:pPr>
        <w:pStyle w:val="TH"/>
      </w:pPr>
      <w:r w:rsidRPr="008C4ABE">
        <w:t>Table A.2.1: Mapping from IS Notification/Operation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4"/>
        <w:gridCol w:w="4564"/>
        <w:gridCol w:w="729"/>
      </w:tblGrid>
      <w:tr w:rsidR="005B7C9B" w:rsidRPr="008C4ABE" w14:paraId="69AEE972" w14:textId="77777777" w:rsidTr="000C1772">
        <w:trPr>
          <w:cantSplit/>
          <w:jc w:val="center"/>
        </w:trPr>
        <w:tc>
          <w:tcPr>
            <w:tcW w:w="4564" w:type="dxa"/>
            <w:shd w:val="clear" w:color="auto" w:fill="D9D9D9"/>
          </w:tcPr>
          <w:p w14:paraId="34FC8114" w14:textId="745DC34A" w:rsidR="005B7C9B" w:rsidRPr="008C4ABE" w:rsidRDefault="005B7C9B" w:rsidP="00CE69FE">
            <w:pPr>
              <w:pStyle w:val="TAH"/>
            </w:pPr>
            <w:r w:rsidRPr="008C4ABE">
              <w:t>IS Operation/ notification</w:t>
            </w:r>
          </w:p>
          <w:p w14:paraId="55F0BEB8" w14:textId="0BDC0C09" w:rsidR="005B7C9B" w:rsidRPr="008C4ABE" w:rsidRDefault="005B7C9B" w:rsidP="00CE69FE">
            <w:pPr>
              <w:pStyle w:val="TAH"/>
            </w:pPr>
            <w:r w:rsidRPr="008C4ABE">
              <w:t xml:space="preserve">Self-Configuration IRP: IS </w:t>
            </w:r>
            <w:r w:rsidR="000C1772" w:rsidRPr="008C4ABE">
              <w:t>TS</w:t>
            </w:r>
            <w:r w:rsidR="000C1772">
              <w:t> </w:t>
            </w:r>
            <w:r w:rsidR="000C1772" w:rsidRPr="008C4ABE">
              <w:t>3</w:t>
            </w:r>
            <w:r w:rsidRPr="008C4ABE">
              <w:t>2.502[4]</w:t>
            </w:r>
          </w:p>
        </w:tc>
        <w:tc>
          <w:tcPr>
            <w:tcW w:w="4564" w:type="dxa"/>
            <w:shd w:val="clear" w:color="auto" w:fill="D9D9D9"/>
          </w:tcPr>
          <w:p w14:paraId="0FD18C9C" w14:textId="77777777" w:rsidR="005B7C9B" w:rsidRPr="008C4ABE" w:rsidRDefault="005B7C9B" w:rsidP="00CE69FE">
            <w:pPr>
              <w:pStyle w:val="TAH"/>
            </w:pPr>
            <w:r w:rsidRPr="008C4ABE">
              <w:t xml:space="preserve">SS Method </w:t>
            </w:r>
          </w:p>
        </w:tc>
        <w:tc>
          <w:tcPr>
            <w:tcW w:w="729" w:type="dxa"/>
            <w:shd w:val="clear" w:color="auto" w:fill="D9D9D9"/>
          </w:tcPr>
          <w:p w14:paraId="750C087F" w14:textId="77777777" w:rsidR="005B7C9B" w:rsidRPr="008C4ABE" w:rsidRDefault="005B7C9B" w:rsidP="00CE69FE">
            <w:pPr>
              <w:pStyle w:val="TAH"/>
            </w:pPr>
            <w:r w:rsidRPr="008C4ABE">
              <w:t>Qualifier</w:t>
            </w:r>
          </w:p>
        </w:tc>
      </w:tr>
      <w:tr w:rsidR="005B7C9B" w:rsidRPr="008C4ABE" w14:paraId="4ABE30B9" w14:textId="77777777" w:rsidTr="000C1772">
        <w:trPr>
          <w:cantSplit/>
          <w:jc w:val="center"/>
        </w:trPr>
        <w:tc>
          <w:tcPr>
            <w:tcW w:w="4564" w:type="dxa"/>
          </w:tcPr>
          <w:p w14:paraId="763E973F" w14:textId="77777777" w:rsidR="005B7C9B" w:rsidRPr="008C4ABE" w:rsidRDefault="005B7C9B" w:rsidP="00CE69FE">
            <w:pPr>
              <w:pStyle w:val="TAL"/>
              <w:rPr>
                <w:rFonts w:ascii="Courier New" w:hAnsi="Courier New" w:cs="Courier New"/>
              </w:rPr>
            </w:pPr>
            <w:bookmarkStart w:id="25" w:name="_MCCTEMPBM_CRPT98460013___7" w:colFirst="0" w:colLast="0"/>
            <w:r w:rsidRPr="008C4ABE">
              <w:rPr>
                <w:rFonts w:ascii="Courier New" w:hAnsi="Courier New" w:cs="Courier New"/>
              </w:rPr>
              <w:t>listScManagementCapabilities</w:t>
            </w:r>
          </w:p>
        </w:tc>
        <w:tc>
          <w:tcPr>
            <w:tcW w:w="4564" w:type="dxa"/>
          </w:tcPr>
          <w:p w14:paraId="5A3D4E1C" w14:textId="77777777" w:rsidR="005B7C9B" w:rsidRPr="008C4ABE" w:rsidRDefault="005B7C9B" w:rsidP="00CE69FE">
            <w:pPr>
              <w:pStyle w:val="TAL"/>
              <w:rPr>
                <w:rFonts w:ascii="Courier New" w:hAnsi="Courier New" w:cs="Courier New"/>
              </w:rPr>
            </w:pPr>
            <w:r w:rsidRPr="008C4ABE">
              <w:rPr>
                <w:rFonts w:ascii="Courier New" w:hAnsi="Courier New" w:cs="Courier New"/>
              </w:rPr>
              <w:t>listScManagementCapabilities</w:t>
            </w:r>
          </w:p>
        </w:tc>
        <w:tc>
          <w:tcPr>
            <w:tcW w:w="729" w:type="dxa"/>
          </w:tcPr>
          <w:p w14:paraId="7CEA7CAF" w14:textId="77777777" w:rsidR="005B7C9B" w:rsidRPr="008C4ABE" w:rsidRDefault="005B7C9B" w:rsidP="00CE69FE">
            <w:pPr>
              <w:pStyle w:val="TAL"/>
              <w:jc w:val="center"/>
              <w:rPr>
                <w:rFonts w:cs="Arial"/>
              </w:rPr>
            </w:pPr>
            <w:bookmarkStart w:id="26" w:name="_MCCTEMPBM_CRPT98460014___4"/>
            <w:r w:rsidRPr="008C4ABE">
              <w:rPr>
                <w:rFonts w:cs="Arial"/>
              </w:rPr>
              <w:t>M</w:t>
            </w:r>
            <w:bookmarkEnd w:id="26"/>
          </w:p>
        </w:tc>
      </w:tr>
      <w:tr w:rsidR="005B7C9B" w:rsidRPr="008C4ABE" w14:paraId="3830509F" w14:textId="77777777" w:rsidTr="000C1772">
        <w:trPr>
          <w:cantSplit/>
          <w:jc w:val="center"/>
        </w:trPr>
        <w:tc>
          <w:tcPr>
            <w:tcW w:w="4564" w:type="dxa"/>
          </w:tcPr>
          <w:p w14:paraId="7D5FF974" w14:textId="77777777" w:rsidR="005B7C9B" w:rsidRPr="008C4ABE" w:rsidRDefault="005B7C9B" w:rsidP="00CE69FE">
            <w:pPr>
              <w:pStyle w:val="TAL"/>
              <w:rPr>
                <w:rFonts w:ascii="Courier New" w:hAnsi="Courier New" w:cs="Courier New"/>
              </w:rPr>
            </w:pPr>
            <w:bookmarkStart w:id="27" w:name="_MCCTEMPBM_CRPT98460015___7" w:colFirst="0" w:colLast="0"/>
            <w:bookmarkEnd w:id="25"/>
            <w:r w:rsidRPr="008C4ABE">
              <w:rPr>
                <w:rFonts w:ascii="Courier New" w:hAnsi="Courier New" w:cs="Courier New"/>
              </w:rPr>
              <w:t>listScManagementProfiles</w:t>
            </w:r>
          </w:p>
        </w:tc>
        <w:tc>
          <w:tcPr>
            <w:tcW w:w="4564" w:type="dxa"/>
          </w:tcPr>
          <w:p w14:paraId="65F1C595" w14:textId="77777777" w:rsidR="005B7C9B" w:rsidRPr="008C4ABE" w:rsidRDefault="005B7C9B" w:rsidP="00CE69FE">
            <w:pPr>
              <w:pStyle w:val="TAL"/>
              <w:rPr>
                <w:rFonts w:ascii="Courier New" w:hAnsi="Courier New" w:cs="Courier New"/>
              </w:rPr>
            </w:pPr>
            <w:r w:rsidRPr="008C4ABE">
              <w:rPr>
                <w:rFonts w:ascii="Courier New" w:hAnsi="Courier New" w:cs="Courier New"/>
              </w:rPr>
              <w:t>listScManagementProfiles</w:t>
            </w:r>
          </w:p>
        </w:tc>
        <w:tc>
          <w:tcPr>
            <w:tcW w:w="729" w:type="dxa"/>
          </w:tcPr>
          <w:p w14:paraId="0735DB72" w14:textId="77777777" w:rsidR="005B7C9B" w:rsidRPr="008C4ABE" w:rsidRDefault="005B7C9B" w:rsidP="00CE69FE">
            <w:pPr>
              <w:pStyle w:val="TAL"/>
              <w:jc w:val="center"/>
              <w:rPr>
                <w:rFonts w:cs="Arial"/>
              </w:rPr>
            </w:pPr>
            <w:bookmarkStart w:id="28" w:name="_MCCTEMPBM_CRPT98460016___4"/>
            <w:r w:rsidRPr="008C4ABE">
              <w:rPr>
                <w:rFonts w:cs="Arial"/>
              </w:rPr>
              <w:t>M</w:t>
            </w:r>
            <w:bookmarkEnd w:id="28"/>
          </w:p>
        </w:tc>
      </w:tr>
      <w:tr w:rsidR="005B7C9B" w:rsidRPr="008C4ABE" w14:paraId="3EB7310C" w14:textId="77777777" w:rsidTr="000C1772">
        <w:trPr>
          <w:cantSplit/>
          <w:jc w:val="center"/>
        </w:trPr>
        <w:tc>
          <w:tcPr>
            <w:tcW w:w="4564" w:type="dxa"/>
          </w:tcPr>
          <w:p w14:paraId="3091C40C" w14:textId="77777777" w:rsidR="005B7C9B" w:rsidRPr="008C4ABE" w:rsidRDefault="005B7C9B" w:rsidP="00CE69FE">
            <w:pPr>
              <w:pStyle w:val="TAL"/>
            </w:pPr>
            <w:bookmarkStart w:id="29" w:name="_MCCTEMPBM_CRPT98460017___7" w:colFirst="0" w:colLast="0"/>
            <w:bookmarkEnd w:id="27"/>
            <w:r w:rsidRPr="008C4ABE">
              <w:rPr>
                <w:rFonts w:ascii="Courier New" w:hAnsi="Courier New" w:cs="Courier New"/>
              </w:rPr>
              <w:t>createScManagementProfile</w:t>
            </w:r>
          </w:p>
        </w:tc>
        <w:tc>
          <w:tcPr>
            <w:tcW w:w="4564" w:type="dxa"/>
          </w:tcPr>
          <w:p w14:paraId="631AC37E" w14:textId="77777777" w:rsidR="005B7C9B" w:rsidRPr="008C4ABE" w:rsidRDefault="005B7C9B" w:rsidP="00CE69FE">
            <w:pPr>
              <w:pStyle w:val="TAL"/>
            </w:pPr>
            <w:r w:rsidRPr="008C4ABE">
              <w:rPr>
                <w:rFonts w:ascii="Courier New" w:hAnsi="Courier New" w:cs="Courier New"/>
              </w:rPr>
              <w:t>createScManagementProfile</w:t>
            </w:r>
          </w:p>
        </w:tc>
        <w:tc>
          <w:tcPr>
            <w:tcW w:w="729" w:type="dxa"/>
          </w:tcPr>
          <w:p w14:paraId="14CAAF63" w14:textId="77777777" w:rsidR="005B7C9B" w:rsidRPr="008C4ABE" w:rsidRDefault="005B7C9B" w:rsidP="00CE69FE">
            <w:pPr>
              <w:pStyle w:val="TAL"/>
              <w:jc w:val="center"/>
              <w:rPr>
                <w:rFonts w:cs="Arial"/>
              </w:rPr>
            </w:pPr>
            <w:bookmarkStart w:id="30" w:name="_MCCTEMPBM_CRPT98460018___4"/>
            <w:r w:rsidRPr="008C4ABE">
              <w:rPr>
                <w:rFonts w:cs="Arial"/>
              </w:rPr>
              <w:t>M</w:t>
            </w:r>
            <w:bookmarkEnd w:id="30"/>
          </w:p>
        </w:tc>
      </w:tr>
      <w:tr w:rsidR="005B7C9B" w:rsidRPr="008C4ABE" w14:paraId="7DAB586C" w14:textId="77777777" w:rsidTr="000C1772">
        <w:trPr>
          <w:cantSplit/>
          <w:jc w:val="center"/>
        </w:trPr>
        <w:tc>
          <w:tcPr>
            <w:tcW w:w="4564" w:type="dxa"/>
          </w:tcPr>
          <w:p w14:paraId="14E16929" w14:textId="77777777" w:rsidR="005B7C9B" w:rsidRPr="008C4ABE" w:rsidRDefault="005B7C9B" w:rsidP="00CE69FE">
            <w:pPr>
              <w:pStyle w:val="TAL"/>
            </w:pPr>
            <w:bookmarkStart w:id="31" w:name="_MCCTEMPBM_CRPT98460019___7" w:colFirst="0" w:colLast="0"/>
            <w:bookmarkEnd w:id="29"/>
            <w:r w:rsidRPr="008C4ABE">
              <w:rPr>
                <w:rFonts w:ascii="Courier New" w:hAnsi="Courier New" w:cs="Courier New"/>
              </w:rPr>
              <w:t>deleteScManagementProfile</w:t>
            </w:r>
          </w:p>
        </w:tc>
        <w:tc>
          <w:tcPr>
            <w:tcW w:w="4564" w:type="dxa"/>
          </w:tcPr>
          <w:p w14:paraId="268C0E88" w14:textId="77777777" w:rsidR="005B7C9B" w:rsidRPr="008C4ABE" w:rsidRDefault="005B7C9B" w:rsidP="00CE69FE">
            <w:pPr>
              <w:pStyle w:val="TAL"/>
            </w:pPr>
            <w:r w:rsidRPr="008C4ABE">
              <w:rPr>
                <w:rFonts w:ascii="Courier New" w:hAnsi="Courier New" w:cs="Courier New"/>
              </w:rPr>
              <w:t>deleteScManagementProfile</w:t>
            </w:r>
          </w:p>
        </w:tc>
        <w:tc>
          <w:tcPr>
            <w:tcW w:w="729" w:type="dxa"/>
          </w:tcPr>
          <w:p w14:paraId="66163991" w14:textId="77777777" w:rsidR="005B7C9B" w:rsidRPr="008C4ABE" w:rsidRDefault="005B7C9B" w:rsidP="00CE69FE">
            <w:pPr>
              <w:pStyle w:val="TAL"/>
              <w:jc w:val="center"/>
              <w:rPr>
                <w:rFonts w:cs="Arial"/>
              </w:rPr>
            </w:pPr>
            <w:bookmarkStart w:id="32" w:name="_MCCTEMPBM_CRPT98460020___4"/>
            <w:r w:rsidRPr="008C4ABE">
              <w:rPr>
                <w:rFonts w:cs="Arial"/>
              </w:rPr>
              <w:t>M</w:t>
            </w:r>
            <w:bookmarkEnd w:id="32"/>
          </w:p>
        </w:tc>
      </w:tr>
      <w:tr w:rsidR="005B7C9B" w:rsidRPr="008C4ABE" w14:paraId="0B8D43CA" w14:textId="77777777" w:rsidTr="000C1772">
        <w:trPr>
          <w:cantSplit/>
          <w:jc w:val="center"/>
        </w:trPr>
        <w:tc>
          <w:tcPr>
            <w:tcW w:w="4564" w:type="dxa"/>
          </w:tcPr>
          <w:p w14:paraId="316C24E4" w14:textId="77777777" w:rsidR="005B7C9B" w:rsidRPr="008C4ABE" w:rsidRDefault="005B7C9B" w:rsidP="00CE69FE">
            <w:pPr>
              <w:pStyle w:val="TAL"/>
              <w:rPr>
                <w:rFonts w:ascii="Courier New" w:hAnsi="Courier New" w:cs="Courier New"/>
              </w:rPr>
            </w:pPr>
            <w:bookmarkStart w:id="33" w:name="_MCCTEMPBM_CRPT98460021___7" w:colFirst="0" w:colLast="0"/>
            <w:bookmarkEnd w:id="31"/>
            <w:r w:rsidRPr="008C4ABE">
              <w:rPr>
                <w:rFonts w:ascii="Courier New" w:hAnsi="Courier New" w:cs="Courier New"/>
              </w:rPr>
              <w:t>listScProcesses</w:t>
            </w:r>
          </w:p>
        </w:tc>
        <w:tc>
          <w:tcPr>
            <w:tcW w:w="4564" w:type="dxa"/>
          </w:tcPr>
          <w:p w14:paraId="1CD009D5" w14:textId="77777777" w:rsidR="005B7C9B" w:rsidRPr="008C4ABE" w:rsidRDefault="005B7C9B" w:rsidP="00CE69FE">
            <w:pPr>
              <w:pStyle w:val="TAL"/>
              <w:rPr>
                <w:rFonts w:ascii="Courier New" w:hAnsi="Courier New" w:cs="Courier New"/>
              </w:rPr>
            </w:pPr>
            <w:r w:rsidRPr="008C4ABE">
              <w:rPr>
                <w:rFonts w:ascii="Courier New" w:hAnsi="Courier New" w:cs="Courier New"/>
              </w:rPr>
              <w:t>listScProcesses</w:t>
            </w:r>
          </w:p>
        </w:tc>
        <w:tc>
          <w:tcPr>
            <w:tcW w:w="729" w:type="dxa"/>
          </w:tcPr>
          <w:p w14:paraId="74160366" w14:textId="77777777" w:rsidR="005B7C9B" w:rsidRPr="008C4ABE" w:rsidRDefault="005B7C9B" w:rsidP="00CE69FE">
            <w:pPr>
              <w:pStyle w:val="TAL"/>
              <w:jc w:val="center"/>
              <w:rPr>
                <w:rFonts w:cs="Arial"/>
              </w:rPr>
            </w:pPr>
            <w:bookmarkStart w:id="34" w:name="_MCCTEMPBM_CRPT98460022___4"/>
            <w:r w:rsidRPr="008C4ABE">
              <w:rPr>
                <w:rFonts w:cs="Arial"/>
              </w:rPr>
              <w:t>M</w:t>
            </w:r>
            <w:bookmarkEnd w:id="34"/>
          </w:p>
        </w:tc>
      </w:tr>
      <w:tr w:rsidR="005B7C9B" w:rsidRPr="008C4ABE" w14:paraId="76471290" w14:textId="77777777" w:rsidTr="000C1772">
        <w:trPr>
          <w:cantSplit/>
          <w:jc w:val="center"/>
        </w:trPr>
        <w:tc>
          <w:tcPr>
            <w:tcW w:w="4564" w:type="dxa"/>
          </w:tcPr>
          <w:p w14:paraId="456E46DE" w14:textId="77777777" w:rsidR="005B7C9B" w:rsidRPr="008C4ABE" w:rsidRDefault="005B7C9B" w:rsidP="00CE69FE">
            <w:pPr>
              <w:pStyle w:val="TAL"/>
              <w:rPr>
                <w:rFonts w:ascii="Courier New" w:hAnsi="Courier New" w:cs="Courier New"/>
              </w:rPr>
            </w:pPr>
            <w:bookmarkStart w:id="35" w:name="_MCCTEMPBM_CRPT98460023___7" w:colFirst="0" w:colLast="0"/>
            <w:bookmarkEnd w:id="33"/>
            <w:r w:rsidRPr="008C4ABE">
              <w:rPr>
                <w:rFonts w:ascii="Courier New" w:hAnsi="Courier New" w:cs="Courier New"/>
              </w:rPr>
              <w:t>resumeScProcess</w:t>
            </w:r>
          </w:p>
        </w:tc>
        <w:tc>
          <w:tcPr>
            <w:tcW w:w="4564" w:type="dxa"/>
          </w:tcPr>
          <w:p w14:paraId="32A18C1D" w14:textId="77777777" w:rsidR="005B7C9B" w:rsidRPr="008C4ABE" w:rsidRDefault="005B7C9B" w:rsidP="00CE69FE">
            <w:pPr>
              <w:pStyle w:val="TAL"/>
              <w:rPr>
                <w:rFonts w:ascii="Courier New" w:hAnsi="Courier New" w:cs="Courier New"/>
              </w:rPr>
            </w:pPr>
            <w:r w:rsidRPr="008C4ABE">
              <w:rPr>
                <w:rFonts w:ascii="Courier New" w:hAnsi="Courier New" w:cs="Courier New"/>
              </w:rPr>
              <w:t>resumeScProcess</w:t>
            </w:r>
          </w:p>
        </w:tc>
        <w:tc>
          <w:tcPr>
            <w:tcW w:w="729" w:type="dxa"/>
          </w:tcPr>
          <w:p w14:paraId="7A8909BA" w14:textId="77777777" w:rsidR="005B7C9B" w:rsidRPr="008C4ABE" w:rsidRDefault="005B7C9B" w:rsidP="00CE69FE">
            <w:pPr>
              <w:pStyle w:val="TAL"/>
              <w:jc w:val="center"/>
              <w:rPr>
                <w:rFonts w:cs="Arial"/>
              </w:rPr>
            </w:pPr>
            <w:bookmarkStart w:id="36" w:name="_MCCTEMPBM_CRPT98460024___4"/>
            <w:r w:rsidRPr="008C4ABE">
              <w:rPr>
                <w:rFonts w:cs="Arial"/>
              </w:rPr>
              <w:t>M</w:t>
            </w:r>
            <w:bookmarkEnd w:id="36"/>
          </w:p>
        </w:tc>
      </w:tr>
      <w:tr w:rsidR="005B7C9B" w:rsidRPr="008C4ABE" w14:paraId="7F8EF991" w14:textId="77777777" w:rsidTr="000C1772">
        <w:trPr>
          <w:cantSplit/>
          <w:jc w:val="center"/>
        </w:trPr>
        <w:tc>
          <w:tcPr>
            <w:tcW w:w="4564" w:type="dxa"/>
          </w:tcPr>
          <w:p w14:paraId="1FA01108" w14:textId="77777777" w:rsidR="005B7C9B" w:rsidRPr="008C4ABE" w:rsidRDefault="005B7C9B" w:rsidP="00CE69FE">
            <w:pPr>
              <w:pStyle w:val="TAL"/>
              <w:rPr>
                <w:rFonts w:ascii="Courier New" w:hAnsi="Courier New" w:cs="Courier New"/>
              </w:rPr>
            </w:pPr>
            <w:bookmarkStart w:id="37" w:name="_MCCTEMPBM_CRPT98460025___7" w:colFirst="0" w:colLast="0"/>
            <w:bookmarkEnd w:id="35"/>
            <w:r w:rsidRPr="008C4ABE">
              <w:rPr>
                <w:rFonts w:ascii="Courier New" w:hAnsi="Courier New" w:cs="Courier New"/>
              </w:rPr>
              <w:t>swFallback</w:t>
            </w:r>
          </w:p>
        </w:tc>
        <w:tc>
          <w:tcPr>
            <w:tcW w:w="4564" w:type="dxa"/>
          </w:tcPr>
          <w:p w14:paraId="5ABA16FA" w14:textId="77777777" w:rsidR="005B7C9B" w:rsidRPr="008C4ABE" w:rsidRDefault="005B7C9B" w:rsidP="00CE69FE">
            <w:pPr>
              <w:pStyle w:val="TAL"/>
              <w:rPr>
                <w:rFonts w:ascii="Courier New" w:hAnsi="Courier New" w:cs="Courier New"/>
              </w:rPr>
            </w:pPr>
            <w:r w:rsidRPr="008C4ABE">
              <w:rPr>
                <w:rFonts w:ascii="Courier New" w:hAnsi="Courier New" w:cs="Courier New"/>
              </w:rPr>
              <w:t>swFallback</w:t>
            </w:r>
          </w:p>
        </w:tc>
        <w:tc>
          <w:tcPr>
            <w:tcW w:w="729" w:type="dxa"/>
          </w:tcPr>
          <w:p w14:paraId="30106211" w14:textId="77777777" w:rsidR="005B7C9B" w:rsidRPr="008C4ABE" w:rsidRDefault="005B7C9B" w:rsidP="00CE69FE">
            <w:pPr>
              <w:pStyle w:val="TAL"/>
              <w:jc w:val="center"/>
              <w:rPr>
                <w:rFonts w:cs="Arial"/>
              </w:rPr>
            </w:pPr>
            <w:bookmarkStart w:id="38" w:name="_MCCTEMPBM_CRPT98460026___4"/>
            <w:r w:rsidRPr="008C4ABE">
              <w:rPr>
                <w:rFonts w:cs="Arial"/>
              </w:rPr>
              <w:t>M</w:t>
            </w:r>
            <w:bookmarkEnd w:id="38"/>
          </w:p>
        </w:tc>
      </w:tr>
      <w:tr w:rsidR="005B7C9B" w:rsidRPr="008C4ABE" w14:paraId="758C943A" w14:textId="77777777" w:rsidTr="000C1772">
        <w:trPr>
          <w:cantSplit/>
          <w:jc w:val="center"/>
        </w:trPr>
        <w:tc>
          <w:tcPr>
            <w:tcW w:w="4564" w:type="dxa"/>
          </w:tcPr>
          <w:p w14:paraId="2B093640" w14:textId="77777777" w:rsidR="005B7C9B" w:rsidRPr="008C4ABE" w:rsidRDefault="005B7C9B" w:rsidP="00CE69FE">
            <w:pPr>
              <w:pStyle w:val="TAL"/>
              <w:rPr>
                <w:rFonts w:ascii="Courier New" w:hAnsi="Courier New" w:cs="Courier New"/>
              </w:rPr>
            </w:pPr>
            <w:bookmarkStart w:id="39" w:name="_MCCTEMPBM_CRPT98460027___7" w:colFirst="0" w:colLast="0"/>
            <w:bookmarkEnd w:id="37"/>
            <w:r w:rsidRPr="008C4ABE">
              <w:rPr>
                <w:rFonts w:ascii="Courier New" w:hAnsi="Courier New" w:cs="Courier New"/>
              </w:rPr>
              <w:t>terminateScManagementProcess</w:t>
            </w:r>
          </w:p>
        </w:tc>
        <w:tc>
          <w:tcPr>
            <w:tcW w:w="4564" w:type="dxa"/>
          </w:tcPr>
          <w:p w14:paraId="1B72F16C" w14:textId="77777777" w:rsidR="005B7C9B" w:rsidRPr="008C4ABE" w:rsidRDefault="005B7C9B" w:rsidP="00CE69FE">
            <w:pPr>
              <w:pStyle w:val="TAL"/>
              <w:rPr>
                <w:rFonts w:ascii="Courier New" w:hAnsi="Courier New" w:cs="Courier New"/>
              </w:rPr>
            </w:pPr>
            <w:r w:rsidRPr="008C4ABE">
              <w:rPr>
                <w:rFonts w:ascii="Courier New" w:hAnsi="Courier New" w:cs="Courier New"/>
              </w:rPr>
              <w:t>terminateScManagementProcess</w:t>
            </w:r>
          </w:p>
        </w:tc>
        <w:tc>
          <w:tcPr>
            <w:tcW w:w="729" w:type="dxa"/>
          </w:tcPr>
          <w:p w14:paraId="23A46A3E" w14:textId="77777777" w:rsidR="005B7C9B" w:rsidRPr="008C4ABE" w:rsidRDefault="005B7C9B" w:rsidP="00CE69FE">
            <w:pPr>
              <w:pStyle w:val="TAL"/>
              <w:jc w:val="center"/>
              <w:rPr>
                <w:rFonts w:cs="Arial"/>
              </w:rPr>
            </w:pPr>
            <w:bookmarkStart w:id="40" w:name="_MCCTEMPBM_CRPT98460028___4"/>
            <w:r w:rsidRPr="008C4ABE">
              <w:rPr>
                <w:rFonts w:cs="Arial"/>
              </w:rPr>
              <w:t>M</w:t>
            </w:r>
            <w:bookmarkEnd w:id="40"/>
          </w:p>
        </w:tc>
      </w:tr>
      <w:tr w:rsidR="005B7C9B" w:rsidRPr="008C4ABE" w14:paraId="1D2BF454" w14:textId="77777777" w:rsidTr="000C1772">
        <w:trPr>
          <w:cantSplit/>
          <w:jc w:val="center"/>
        </w:trPr>
        <w:tc>
          <w:tcPr>
            <w:tcW w:w="4564" w:type="dxa"/>
          </w:tcPr>
          <w:p w14:paraId="2D1F6EC1" w14:textId="77777777" w:rsidR="005B7C9B" w:rsidRPr="008C4ABE" w:rsidRDefault="005B7C9B" w:rsidP="00CE69FE">
            <w:pPr>
              <w:pStyle w:val="TAL"/>
              <w:rPr>
                <w:rFonts w:ascii="Courier New" w:hAnsi="Courier New" w:cs="Courier New"/>
              </w:rPr>
            </w:pPr>
            <w:bookmarkStart w:id="41" w:name="_MCCTEMPBM_CRPT98460029___7" w:colFirst="0" w:colLast="0"/>
            <w:bookmarkEnd w:id="39"/>
            <w:r w:rsidRPr="008C4ABE">
              <w:rPr>
                <w:rFonts w:ascii="Courier New" w:hAnsi="Courier New" w:cs="Courier New"/>
              </w:rPr>
              <w:t>changeScManagementProfile</w:t>
            </w:r>
          </w:p>
        </w:tc>
        <w:tc>
          <w:tcPr>
            <w:tcW w:w="4564" w:type="dxa"/>
          </w:tcPr>
          <w:p w14:paraId="29E8BB5B" w14:textId="77777777" w:rsidR="005B7C9B" w:rsidRPr="008C4ABE" w:rsidRDefault="005B7C9B" w:rsidP="00CE69FE">
            <w:pPr>
              <w:pStyle w:val="TAL"/>
              <w:rPr>
                <w:rFonts w:ascii="Courier New" w:hAnsi="Courier New" w:cs="Courier New"/>
              </w:rPr>
            </w:pPr>
            <w:r w:rsidRPr="008C4ABE">
              <w:rPr>
                <w:rFonts w:ascii="Courier New" w:hAnsi="Courier New" w:cs="Courier New"/>
              </w:rPr>
              <w:t>changeScManagementProfile</w:t>
            </w:r>
          </w:p>
        </w:tc>
        <w:tc>
          <w:tcPr>
            <w:tcW w:w="729" w:type="dxa"/>
          </w:tcPr>
          <w:p w14:paraId="60685258" w14:textId="77777777" w:rsidR="005B7C9B" w:rsidRPr="008C4ABE" w:rsidRDefault="005B7C9B" w:rsidP="00CE69FE">
            <w:pPr>
              <w:pStyle w:val="TAL"/>
              <w:jc w:val="center"/>
              <w:rPr>
                <w:rFonts w:cs="Arial"/>
              </w:rPr>
            </w:pPr>
            <w:bookmarkStart w:id="42" w:name="_MCCTEMPBM_CRPT98460030___4"/>
            <w:r w:rsidRPr="008C4ABE">
              <w:rPr>
                <w:rFonts w:cs="Arial"/>
              </w:rPr>
              <w:t>O</w:t>
            </w:r>
            <w:bookmarkEnd w:id="42"/>
          </w:p>
        </w:tc>
      </w:tr>
      <w:tr w:rsidR="005B7C9B" w:rsidRPr="008C4ABE" w14:paraId="1961A1D7" w14:textId="77777777" w:rsidTr="000C1772">
        <w:trPr>
          <w:cantSplit/>
          <w:jc w:val="center"/>
        </w:trPr>
        <w:tc>
          <w:tcPr>
            <w:tcW w:w="4564" w:type="dxa"/>
          </w:tcPr>
          <w:p w14:paraId="3A4905BF" w14:textId="77777777" w:rsidR="005B7C9B" w:rsidRPr="008C4ABE" w:rsidRDefault="005B7C9B" w:rsidP="00CE69FE">
            <w:pPr>
              <w:pStyle w:val="TAL"/>
              <w:rPr>
                <w:rFonts w:ascii="Courier New" w:hAnsi="Courier New" w:cs="Courier New"/>
              </w:rPr>
            </w:pPr>
            <w:bookmarkStart w:id="43" w:name="_MCCTEMPBM_CRPT98460031___7" w:colFirst="0" w:colLast="0"/>
            <w:bookmarkEnd w:id="41"/>
            <w:r w:rsidRPr="008C4ABE">
              <w:rPr>
                <w:rFonts w:ascii="Courier New" w:hAnsi="Courier New" w:cs="Courier New"/>
              </w:rPr>
              <w:t>notifyScManagementProfileCreation</w:t>
            </w:r>
          </w:p>
        </w:tc>
        <w:tc>
          <w:tcPr>
            <w:tcW w:w="4564" w:type="dxa"/>
          </w:tcPr>
          <w:p w14:paraId="1E6E31F4" w14:textId="77777777" w:rsidR="005B7C9B" w:rsidRPr="008C4ABE" w:rsidRDefault="005B7C9B" w:rsidP="00CE69FE">
            <w:pPr>
              <w:pStyle w:val="TAL"/>
              <w:rPr>
                <w:rFonts w:ascii="Courier New" w:hAnsi="Courier New" w:cs="Courier New"/>
              </w:rPr>
            </w:pPr>
            <w:r w:rsidRPr="008C4ABE">
              <w:rPr>
                <w:rFonts w:ascii="Courier New" w:hAnsi="Courier New" w:cs="Courier New"/>
              </w:rPr>
              <w:t>notifyScManagementProfileCreation</w:t>
            </w:r>
          </w:p>
        </w:tc>
        <w:tc>
          <w:tcPr>
            <w:tcW w:w="729" w:type="dxa"/>
          </w:tcPr>
          <w:p w14:paraId="047F0EA6" w14:textId="77777777" w:rsidR="005B7C9B" w:rsidRPr="008C4ABE" w:rsidRDefault="005B7C9B" w:rsidP="00CE69FE">
            <w:pPr>
              <w:pStyle w:val="TAL"/>
              <w:jc w:val="center"/>
              <w:rPr>
                <w:rFonts w:cs="Arial"/>
              </w:rPr>
            </w:pPr>
            <w:bookmarkStart w:id="44" w:name="_MCCTEMPBM_CRPT98460032___4"/>
            <w:r w:rsidRPr="008C4ABE">
              <w:rPr>
                <w:rFonts w:cs="Arial"/>
              </w:rPr>
              <w:t>M</w:t>
            </w:r>
            <w:bookmarkEnd w:id="44"/>
          </w:p>
        </w:tc>
      </w:tr>
      <w:tr w:rsidR="005B7C9B" w:rsidRPr="008C4ABE" w14:paraId="42C635DE" w14:textId="77777777" w:rsidTr="000C1772">
        <w:trPr>
          <w:cantSplit/>
          <w:jc w:val="center"/>
        </w:trPr>
        <w:tc>
          <w:tcPr>
            <w:tcW w:w="4564" w:type="dxa"/>
          </w:tcPr>
          <w:p w14:paraId="518A7D09" w14:textId="77777777" w:rsidR="005B7C9B" w:rsidRPr="008C4ABE" w:rsidRDefault="005B7C9B" w:rsidP="00CE69FE">
            <w:pPr>
              <w:pStyle w:val="TAL"/>
              <w:rPr>
                <w:rFonts w:ascii="Courier New" w:hAnsi="Courier New" w:cs="Courier New"/>
              </w:rPr>
            </w:pPr>
            <w:bookmarkStart w:id="45" w:name="_MCCTEMPBM_CRPT98460033___7" w:colFirst="0" w:colLast="0"/>
            <w:bookmarkEnd w:id="43"/>
            <w:r w:rsidRPr="008C4ABE">
              <w:rPr>
                <w:rFonts w:ascii="Courier New" w:hAnsi="Courier New" w:cs="Courier New"/>
              </w:rPr>
              <w:t>notifyScManagementProfileDeletion</w:t>
            </w:r>
          </w:p>
        </w:tc>
        <w:tc>
          <w:tcPr>
            <w:tcW w:w="4564" w:type="dxa"/>
          </w:tcPr>
          <w:p w14:paraId="48EBAA7F" w14:textId="77777777" w:rsidR="005B7C9B" w:rsidRPr="008C4ABE" w:rsidRDefault="005B7C9B" w:rsidP="00CE69FE">
            <w:pPr>
              <w:pStyle w:val="TAL"/>
              <w:rPr>
                <w:rFonts w:ascii="Courier New" w:hAnsi="Courier New" w:cs="Courier New"/>
              </w:rPr>
            </w:pPr>
            <w:r w:rsidRPr="008C4ABE">
              <w:rPr>
                <w:rFonts w:ascii="Courier New" w:hAnsi="Courier New" w:cs="Courier New"/>
              </w:rPr>
              <w:t>notifyScManagementProfileDeletion</w:t>
            </w:r>
          </w:p>
        </w:tc>
        <w:tc>
          <w:tcPr>
            <w:tcW w:w="729" w:type="dxa"/>
          </w:tcPr>
          <w:p w14:paraId="13F89704" w14:textId="77777777" w:rsidR="005B7C9B" w:rsidRPr="008C4ABE" w:rsidRDefault="005B7C9B" w:rsidP="00CE69FE">
            <w:pPr>
              <w:pStyle w:val="TAL"/>
              <w:jc w:val="center"/>
              <w:rPr>
                <w:rFonts w:cs="Arial"/>
              </w:rPr>
            </w:pPr>
            <w:bookmarkStart w:id="46" w:name="_MCCTEMPBM_CRPT98460034___4"/>
            <w:r w:rsidRPr="008C4ABE">
              <w:rPr>
                <w:rFonts w:cs="Arial"/>
              </w:rPr>
              <w:t>M</w:t>
            </w:r>
            <w:bookmarkEnd w:id="46"/>
          </w:p>
        </w:tc>
      </w:tr>
      <w:tr w:rsidR="005B7C9B" w:rsidRPr="008C4ABE" w14:paraId="73C824A2" w14:textId="77777777" w:rsidTr="000C1772">
        <w:trPr>
          <w:cantSplit/>
          <w:jc w:val="center"/>
        </w:trPr>
        <w:tc>
          <w:tcPr>
            <w:tcW w:w="4564" w:type="dxa"/>
          </w:tcPr>
          <w:p w14:paraId="490D4F14" w14:textId="77777777" w:rsidR="005B7C9B" w:rsidRPr="008C4ABE" w:rsidRDefault="005B7C9B" w:rsidP="00CE69FE">
            <w:pPr>
              <w:pStyle w:val="TAL"/>
              <w:rPr>
                <w:rFonts w:ascii="Courier New" w:hAnsi="Courier New" w:cs="Courier New"/>
              </w:rPr>
            </w:pPr>
            <w:bookmarkStart w:id="47" w:name="_MCCTEMPBM_CRPT98460035___7" w:colFirst="0" w:colLast="0"/>
            <w:bookmarkEnd w:id="45"/>
            <w:r w:rsidRPr="008C4ABE">
              <w:rPr>
                <w:rFonts w:ascii="Courier New" w:hAnsi="Courier New" w:cs="Courier New"/>
              </w:rPr>
              <w:t>notifyScManagementProcessCreation</w:t>
            </w:r>
          </w:p>
        </w:tc>
        <w:tc>
          <w:tcPr>
            <w:tcW w:w="4564" w:type="dxa"/>
          </w:tcPr>
          <w:p w14:paraId="1E9F8C68" w14:textId="77777777" w:rsidR="005B7C9B" w:rsidRPr="008C4ABE" w:rsidRDefault="005B7C9B" w:rsidP="00CE69FE">
            <w:pPr>
              <w:pStyle w:val="TAL"/>
              <w:rPr>
                <w:rFonts w:ascii="Courier New" w:hAnsi="Courier New" w:cs="Courier New"/>
              </w:rPr>
            </w:pPr>
            <w:r w:rsidRPr="008C4ABE">
              <w:rPr>
                <w:rFonts w:ascii="Courier New" w:hAnsi="Courier New" w:cs="Courier New"/>
              </w:rPr>
              <w:t>notifyScManagementProcessCreation</w:t>
            </w:r>
          </w:p>
        </w:tc>
        <w:tc>
          <w:tcPr>
            <w:tcW w:w="729" w:type="dxa"/>
          </w:tcPr>
          <w:p w14:paraId="69DA38F6" w14:textId="77777777" w:rsidR="005B7C9B" w:rsidRPr="008C4ABE" w:rsidRDefault="005B7C9B" w:rsidP="00CE69FE">
            <w:pPr>
              <w:pStyle w:val="TAL"/>
              <w:jc w:val="center"/>
              <w:rPr>
                <w:rFonts w:cs="Arial"/>
              </w:rPr>
            </w:pPr>
            <w:bookmarkStart w:id="48" w:name="_MCCTEMPBM_CRPT98460036___4"/>
            <w:r w:rsidRPr="008C4ABE">
              <w:rPr>
                <w:rFonts w:cs="Arial"/>
              </w:rPr>
              <w:t>M</w:t>
            </w:r>
            <w:bookmarkEnd w:id="48"/>
          </w:p>
        </w:tc>
      </w:tr>
      <w:tr w:rsidR="005B7C9B" w:rsidRPr="008C4ABE" w14:paraId="0597A781" w14:textId="77777777" w:rsidTr="000C1772">
        <w:trPr>
          <w:cantSplit/>
          <w:jc w:val="center"/>
        </w:trPr>
        <w:tc>
          <w:tcPr>
            <w:tcW w:w="4564" w:type="dxa"/>
          </w:tcPr>
          <w:p w14:paraId="603250F0" w14:textId="77777777" w:rsidR="005B7C9B" w:rsidRPr="008C4ABE" w:rsidRDefault="005B7C9B" w:rsidP="00CE69FE">
            <w:pPr>
              <w:pStyle w:val="TAL"/>
              <w:rPr>
                <w:rFonts w:ascii="Courier New" w:hAnsi="Courier New" w:cs="Courier New"/>
              </w:rPr>
            </w:pPr>
            <w:bookmarkStart w:id="49" w:name="_MCCTEMPBM_CRPT98460037___7" w:colFirst="0" w:colLast="0"/>
            <w:bookmarkEnd w:id="47"/>
            <w:r w:rsidRPr="008C4ABE">
              <w:rPr>
                <w:rFonts w:ascii="Courier New" w:hAnsi="Courier New" w:cs="Courier New"/>
              </w:rPr>
              <w:t>notifyScManagementProcessStage</w:t>
            </w:r>
          </w:p>
        </w:tc>
        <w:tc>
          <w:tcPr>
            <w:tcW w:w="4564" w:type="dxa"/>
          </w:tcPr>
          <w:p w14:paraId="0557EB38" w14:textId="77777777" w:rsidR="005B7C9B" w:rsidRPr="008C4ABE" w:rsidRDefault="005B7C9B" w:rsidP="00CE69FE">
            <w:pPr>
              <w:pStyle w:val="TAL"/>
              <w:rPr>
                <w:rFonts w:ascii="Courier New" w:hAnsi="Courier New" w:cs="Courier New"/>
              </w:rPr>
            </w:pPr>
            <w:r w:rsidRPr="008C4ABE">
              <w:rPr>
                <w:rFonts w:ascii="Courier New" w:hAnsi="Courier New" w:cs="Courier New"/>
              </w:rPr>
              <w:t>notifyScManagementProcessStage</w:t>
            </w:r>
          </w:p>
        </w:tc>
        <w:tc>
          <w:tcPr>
            <w:tcW w:w="729" w:type="dxa"/>
          </w:tcPr>
          <w:p w14:paraId="18E789A1" w14:textId="77777777" w:rsidR="005B7C9B" w:rsidRPr="008C4ABE" w:rsidRDefault="005B7C9B" w:rsidP="00CE69FE">
            <w:pPr>
              <w:pStyle w:val="TAL"/>
              <w:jc w:val="center"/>
              <w:rPr>
                <w:rFonts w:cs="Arial"/>
              </w:rPr>
            </w:pPr>
            <w:bookmarkStart w:id="50" w:name="_MCCTEMPBM_CRPT98460038___4"/>
            <w:r w:rsidRPr="008C4ABE">
              <w:rPr>
                <w:rFonts w:cs="Arial"/>
              </w:rPr>
              <w:t>M</w:t>
            </w:r>
            <w:bookmarkEnd w:id="50"/>
          </w:p>
        </w:tc>
      </w:tr>
      <w:tr w:rsidR="005B7C9B" w:rsidRPr="008C4ABE" w14:paraId="77E6C6EF" w14:textId="77777777" w:rsidTr="000C1772">
        <w:trPr>
          <w:cantSplit/>
          <w:jc w:val="center"/>
        </w:trPr>
        <w:tc>
          <w:tcPr>
            <w:tcW w:w="4564" w:type="dxa"/>
          </w:tcPr>
          <w:p w14:paraId="2601B451" w14:textId="77777777" w:rsidR="005B7C9B" w:rsidRPr="008C4ABE" w:rsidRDefault="005B7C9B" w:rsidP="00CE69FE">
            <w:pPr>
              <w:pStyle w:val="TAL"/>
              <w:rPr>
                <w:rFonts w:ascii="Courier New" w:hAnsi="Courier New" w:cs="Courier New"/>
              </w:rPr>
            </w:pPr>
            <w:bookmarkStart w:id="51" w:name="_MCCTEMPBM_CRPT98460039___7" w:colFirst="0" w:colLast="0"/>
            <w:bookmarkEnd w:id="49"/>
            <w:r w:rsidRPr="008C4ABE">
              <w:rPr>
                <w:rFonts w:ascii="Courier New" w:hAnsi="Courier New" w:cs="Courier New"/>
              </w:rPr>
              <w:t>notifyScManagementProcessDeletion</w:t>
            </w:r>
          </w:p>
        </w:tc>
        <w:tc>
          <w:tcPr>
            <w:tcW w:w="4564" w:type="dxa"/>
          </w:tcPr>
          <w:p w14:paraId="2A6F4099" w14:textId="77777777" w:rsidR="005B7C9B" w:rsidRPr="008C4ABE" w:rsidRDefault="005B7C9B" w:rsidP="00CE69FE">
            <w:pPr>
              <w:pStyle w:val="TAL"/>
              <w:rPr>
                <w:rFonts w:ascii="Courier New" w:hAnsi="Courier New" w:cs="Courier New"/>
              </w:rPr>
            </w:pPr>
            <w:r w:rsidRPr="008C4ABE">
              <w:rPr>
                <w:rFonts w:ascii="Courier New" w:hAnsi="Courier New" w:cs="Courier New"/>
              </w:rPr>
              <w:t>notifyScManagementProcessDeletion</w:t>
            </w:r>
          </w:p>
        </w:tc>
        <w:tc>
          <w:tcPr>
            <w:tcW w:w="729" w:type="dxa"/>
          </w:tcPr>
          <w:p w14:paraId="090DF7C4" w14:textId="77777777" w:rsidR="005B7C9B" w:rsidRPr="008C4ABE" w:rsidRDefault="005B7C9B" w:rsidP="00CE69FE">
            <w:pPr>
              <w:pStyle w:val="TAL"/>
              <w:jc w:val="center"/>
              <w:rPr>
                <w:rFonts w:cs="Arial"/>
              </w:rPr>
            </w:pPr>
            <w:bookmarkStart w:id="52" w:name="_MCCTEMPBM_CRPT98460040___4"/>
            <w:r w:rsidRPr="008C4ABE">
              <w:rPr>
                <w:rFonts w:cs="Arial"/>
              </w:rPr>
              <w:t>M</w:t>
            </w:r>
            <w:bookmarkEnd w:id="52"/>
          </w:p>
        </w:tc>
      </w:tr>
      <w:tr w:rsidR="005B7C9B" w:rsidRPr="008C4ABE" w14:paraId="68BA647D" w14:textId="77777777" w:rsidTr="000C1772">
        <w:trPr>
          <w:cantSplit/>
          <w:jc w:val="center"/>
        </w:trPr>
        <w:tc>
          <w:tcPr>
            <w:tcW w:w="4564" w:type="dxa"/>
          </w:tcPr>
          <w:p w14:paraId="6B6AA985" w14:textId="77777777" w:rsidR="005B7C9B" w:rsidRPr="008C4ABE" w:rsidRDefault="005B7C9B" w:rsidP="00CE69FE">
            <w:pPr>
              <w:pStyle w:val="TAL"/>
              <w:rPr>
                <w:rFonts w:ascii="Courier New" w:hAnsi="Courier New" w:cs="Courier New"/>
              </w:rPr>
            </w:pPr>
            <w:bookmarkStart w:id="53" w:name="_MCCTEMPBM_CRPT98460041___7" w:colFirst="0" w:colLast="0"/>
            <w:bookmarkEnd w:id="51"/>
            <w:r w:rsidRPr="008C4ABE">
              <w:rPr>
                <w:rFonts w:ascii="Courier New" w:hAnsi="Courier New" w:cs="Courier New"/>
              </w:rPr>
              <w:t>notifyNewScManagementCapabilitiesAvailability</w:t>
            </w:r>
          </w:p>
        </w:tc>
        <w:tc>
          <w:tcPr>
            <w:tcW w:w="4564" w:type="dxa"/>
          </w:tcPr>
          <w:p w14:paraId="75F64654" w14:textId="77777777" w:rsidR="005B7C9B" w:rsidRPr="008C4ABE" w:rsidRDefault="005B7C9B" w:rsidP="00CE69FE">
            <w:pPr>
              <w:pStyle w:val="TAL"/>
              <w:rPr>
                <w:rFonts w:ascii="Courier New" w:hAnsi="Courier New" w:cs="Courier New"/>
              </w:rPr>
            </w:pPr>
            <w:r w:rsidRPr="008C4ABE">
              <w:rPr>
                <w:rFonts w:ascii="Courier New" w:hAnsi="Courier New" w:cs="Courier New"/>
              </w:rPr>
              <w:t>notifyNewScManagementCapabilitiesAvailability</w:t>
            </w:r>
          </w:p>
        </w:tc>
        <w:tc>
          <w:tcPr>
            <w:tcW w:w="729" w:type="dxa"/>
          </w:tcPr>
          <w:p w14:paraId="03F4FDD4" w14:textId="77777777" w:rsidR="005B7C9B" w:rsidRPr="008C4ABE" w:rsidRDefault="005B7C9B" w:rsidP="00CE69FE">
            <w:pPr>
              <w:pStyle w:val="TAL"/>
              <w:jc w:val="center"/>
              <w:rPr>
                <w:rFonts w:cs="Arial"/>
              </w:rPr>
            </w:pPr>
            <w:bookmarkStart w:id="54" w:name="_MCCTEMPBM_CRPT98460042___4"/>
            <w:r w:rsidRPr="008C4ABE">
              <w:rPr>
                <w:rFonts w:cs="Arial"/>
              </w:rPr>
              <w:t>O</w:t>
            </w:r>
            <w:bookmarkEnd w:id="54"/>
          </w:p>
        </w:tc>
      </w:tr>
      <w:tr w:rsidR="005B7C9B" w:rsidRPr="008C4ABE" w14:paraId="65993F53" w14:textId="77777777" w:rsidTr="000C1772">
        <w:trPr>
          <w:cantSplit/>
          <w:jc w:val="center"/>
        </w:trPr>
        <w:tc>
          <w:tcPr>
            <w:tcW w:w="4564" w:type="dxa"/>
          </w:tcPr>
          <w:p w14:paraId="51ADEB46" w14:textId="77777777" w:rsidR="005B7C9B" w:rsidRPr="008C4ABE" w:rsidRDefault="005B7C9B" w:rsidP="00CE69FE">
            <w:pPr>
              <w:pStyle w:val="TAL"/>
              <w:rPr>
                <w:rFonts w:ascii="Courier New" w:hAnsi="Courier New" w:cs="Courier New"/>
              </w:rPr>
            </w:pPr>
            <w:bookmarkStart w:id="55" w:name="_MCCTEMPBM_CRPT98460043___7" w:colFirst="0" w:colLast="0"/>
            <w:bookmarkEnd w:id="53"/>
            <w:r w:rsidRPr="008C4ABE">
              <w:rPr>
                <w:rFonts w:ascii="Courier New" w:hAnsi="Courier New" w:cs="Courier New"/>
              </w:rPr>
              <w:t>notifyScManagementProfileChange</w:t>
            </w:r>
          </w:p>
        </w:tc>
        <w:tc>
          <w:tcPr>
            <w:tcW w:w="4564" w:type="dxa"/>
          </w:tcPr>
          <w:p w14:paraId="1827AA6F" w14:textId="77777777" w:rsidR="005B7C9B" w:rsidRPr="008C4ABE" w:rsidRDefault="005B7C9B" w:rsidP="00CE69FE">
            <w:pPr>
              <w:pStyle w:val="TAL"/>
              <w:rPr>
                <w:rFonts w:ascii="Courier New" w:hAnsi="Courier New" w:cs="Courier New"/>
              </w:rPr>
            </w:pPr>
            <w:r w:rsidRPr="008C4ABE">
              <w:rPr>
                <w:rFonts w:ascii="Courier New" w:hAnsi="Courier New" w:cs="Courier New"/>
              </w:rPr>
              <w:t>notifyScManagementProfileChange</w:t>
            </w:r>
          </w:p>
        </w:tc>
        <w:tc>
          <w:tcPr>
            <w:tcW w:w="729" w:type="dxa"/>
          </w:tcPr>
          <w:p w14:paraId="44C21B2C" w14:textId="77777777" w:rsidR="005B7C9B" w:rsidRPr="008C4ABE" w:rsidRDefault="005B7C9B" w:rsidP="00CE69FE">
            <w:pPr>
              <w:pStyle w:val="TAL"/>
              <w:jc w:val="center"/>
              <w:rPr>
                <w:rFonts w:cs="Arial"/>
              </w:rPr>
            </w:pPr>
            <w:bookmarkStart w:id="56" w:name="_MCCTEMPBM_CRPT98460044___4"/>
            <w:r w:rsidRPr="008C4ABE">
              <w:rPr>
                <w:rFonts w:cs="Arial"/>
              </w:rPr>
              <w:t>O</w:t>
            </w:r>
            <w:bookmarkEnd w:id="56"/>
          </w:p>
        </w:tc>
      </w:tr>
      <w:bookmarkEnd w:id="55"/>
    </w:tbl>
    <w:p w14:paraId="431F32E9" w14:textId="77777777" w:rsidR="005B7C9B" w:rsidRPr="008C4ABE" w:rsidRDefault="005B7C9B" w:rsidP="000C1772"/>
    <w:p w14:paraId="1EF0F3BB" w14:textId="4C19DCB4" w:rsidR="005B7C9B" w:rsidRPr="008C4ABE" w:rsidRDefault="005B7C9B" w:rsidP="00DA10C3">
      <w:pPr>
        <w:pStyle w:val="Heading2"/>
      </w:pPr>
      <w:bookmarkStart w:id="57" w:name="_Toc212090827"/>
      <w:r w:rsidRPr="008C4ABE">
        <w:t>A.2.2</w:t>
      </w:r>
      <w:r w:rsidRPr="008C4ABE">
        <w:tab/>
        <w:t>Operation parameter mapping</w:t>
      </w:r>
      <w:bookmarkEnd w:id="57"/>
    </w:p>
    <w:p w14:paraId="1CC313AB" w14:textId="64F305BB" w:rsidR="005B7C9B" w:rsidRPr="008C4ABE" w:rsidRDefault="005B7C9B" w:rsidP="005B7C9B">
      <w:pPr>
        <w:keepNext/>
      </w:pPr>
      <w:r w:rsidRPr="008C4ABE">
        <w:rPr>
          <w:iCs/>
        </w:rPr>
        <w:t xml:space="preserve">Reference </w:t>
      </w:r>
      <w:r w:rsidR="000C1772" w:rsidRPr="008C4ABE">
        <w:t>TS</w:t>
      </w:r>
      <w:r w:rsidR="000C1772">
        <w:t> </w:t>
      </w:r>
      <w:r w:rsidR="000C1772" w:rsidRPr="008C4ABE">
        <w:t>3</w:t>
      </w:r>
      <w:r w:rsidRPr="008C4ABE">
        <w:t>2.302 defines semantics of parameters carried in operations across the Itf-N.  The following set of tables indicate the mapping of these parameters, as per operation, to their equivalents defined in this SS.</w:t>
      </w:r>
    </w:p>
    <w:p w14:paraId="02D64C95" w14:textId="77777777" w:rsidR="005B7C9B" w:rsidRPr="008C4ABE" w:rsidRDefault="005B7C9B" w:rsidP="005B7C9B">
      <w:pPr>
        <w:pStyle w:val="TH"/>
      </w:pPr>
      <w:bookmarkStart w:id="58" w:name="_MCCTEMPBM_CRPT98460045___7"/>
      <w:r w:rsidRPr="008C4ABE">
        <w:t xml:space="preserve">Table A.2.2-1: Mapping from IS </w:t>
      </w:r>
      <w:r w:rsidRPr="008C4ABE">
        <w:rPr>
          <w:rFonts w:ascii="Courier New" w:hAnsi="Courier New"/>
          <w:b w:val="0"/>
        </w:rPr>
        <w:t>listScManagementCapabilities</w:t>
      </w:r>
      <w:r w:rsidRPr="008C4ABE">
        <w:t xml:space="preserve">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133"/>
        <w:gridCol w:w="5926"/>
        <w:gridCol w:w="798"/>
      </w:tblGrid>
      <w:tr w:rsidR="005B7C9B" w:rsidRPr="008C4ABE" w14:paraId="54AA1577" w14:textId="77777777" w:rsidTr="000C1772">
        <w:trPr>
          <w:cantSplit/>
          <w:jc w:val="center"/>
        </w:trPr>
        <w:tc>
          <w:tcPr>
            <w:tcW w:w="3133" w:type="dxa"/>
            <w:shd w:val="pct15" w:color="auto" w:fill="FFFFFF"/>
          </w:tcPr>
          <w:bookmarkEnd w:id="58"/>
          <w:p w14:paraId="7244B237" w14:textId="77777777" w:rsidR="005B7C9B" w:rsidRPr="008C4ABE" w:rsidRDefault="005B7C9B" w:rsidP="00CE69FE">
            <w:pPr>
              <w:pStyle w:val="TAH"/>
            </w:pPr>
            <w:r w:rsidRPr="008C4ABE">
              <w:t>IS Operation parameter</w:t>
            </w:r>
          </w:p>
        </w:tc>
        <w:tc>
          <w:tcPr>
            <w:tcW w:w="5926" w:type="dxa"/>
            <w:shd w:val="pct15" w:color="auto" w:fill="FFFFFF"/>
          </w:tcPr>
          <w:p w14:paraId="5075C9C3" w14:textId="77777777" w:rsidR="005B7C9B" w:rsidRPr="008C4ABE" w:rsidRDefault="005B7C9B" w:rsidP="00CE69FE">
            <w:pPr>
              <w:pStyle w:val="TAH"/>
            </w:pPr>
            <w:r w:rsidRPr="008C4ABE">
              <w:t>SS Method parameter</w:t>
            </w:r>
          </w:p>
        </w:tc>
        <w:tc>
          <w:tcPr>
            <w:tcW w:w="798" w:type="dxa"/>
            <w:shd w:val="pct15" w:color="auto" w:fill="FFFFFF"/>
          </w:tcPr>
          <w:p w14:paraId="51CA3041" w14:textId="77777777" w:rsidR="005B7C9B" w:rsidRPr="008C4ABE" w:rsidRDefault="005B7C9B" w:rsidP="00CE69FE">
            <w:pPr>
              <w:pStyle w:val="TAH"/>
            </w:pPr>
            <w:r w:rsidRPr="008C4ABE">
              <w:t>Qualifier</w:t>
            </w:r>
          </w:p>
        </w:tc>
      </w:tr>
      <w:tr w:rsidR="005B7C9B" w:rsidRPr="008C4ABE" w14:paraId="681B3537" w14:textId="77777777" w:rsidTr="000C1772">
        <w:trPr>
          <w:cantSplit/>
          <w:jc w:val="center"/>
        </w:trPr>
        <w:tc>
          <w:tcPr>
            <w:tcW w:w="3133" w:type="dxa"/>
          </w:tcPr>
          <w:p w14:paraId="1C0646A2" w14:textId="77777777" w:rsidR="005B7C9B" w:rsidRPr="008C4ABE" w:rsidRDefault="005B7C9B" w:rsidP="00CE69FE">
            <w:pPr>
              <w:pStyle w:val="TAL"/>
            </w:pPr>
            <w:bookmarkStart w:id="59" w:name="_MCCTEMPBM_CRPT98460046___7" w:colFirst="0" w:colLast="1"/>
            <w:r w:rsidRPr="008C4ABE">
              <w:rPr>
                <w:rFonts w:ascii="Courier New" w:hAnsi="Courier New" w:cs="Courier New"/>
              </w:rPr>
              <w:t>result</w:t>
            </w:r>
          </w:p>
        </w:tc>
        <w:tc>
          <w:tcPr>
            <w:tcW w:w="5926" w:type="dxa"/>
          </w:tcPr>
          <w:p w14:paraId="37D06482" w14:textId="77777777" w:rsidR="005B7C9B" w:rsidRPr="008C4ABE" w:rsidRDefault="005B7C9B" w:rsidP="00CE69FE">
            <w:pPr>
              <w:pStyle w:val="TAL"/>
              <w:rPr>
                <w:rFonts w:ascii="Courier New" w:hAnsi="Courier New" w:cs="Courier New"/>
              </w:rPr>
            </w:pPr>
            <w:r w:rsidRPr="008C4ABE">
              <w:rPr>
                <w:rFonts w:ascii="Courier New" w:hAnsi="Courier New" w:cs="Courier New"/>
              </w:rPr>
              <w:t>Exceptions:</w:t>
            </w:r>
          </w:p>
          <w:p w14:paraId="50AC96C8" w14:textId="77777777" w:rsidR="005B7C9B" w:rsidRPr="008C4ABE" w:rsidRDefault="005B7C9B" w:rsidP="00CE69FE">
            <w:pPr>
              <w:pStyle w:val="TAL"/>
              <w:rPr>
                <w:rFonts w:ascii="Courier New" w:hAnsi="Courier New" w:cs="Courier New"/>
              </w:rPr>
            </w:pPr>
            <w:r w:rsidRPr="008C4ABE">
              <w:rPr>
                <w:rFonts w:ascii="Courier New" w:hAnsi="Courier New" w:cs="Courier New"/>
              </w:rPr>
              <w:t>SelfConfIRPConstDefs::ListScManagementCapabilities,</w:t>
            </w:r>
          </w:p>
          <w:p w14:paraId="08216268"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GenericIRPManagementSystem::ParameterNotSupported,</w:t>
            </w:r>
          </w:p>
          <w:p w14:paraId="03C8EAE7"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GenericIRPManagementSystem::InvalidParameter,</w:t>
            </w:r>
          </w:p>
          <w:p w14:paraId="4DE85F75"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GenericIRPManagementSystem::ValueNotSupported,</w:t>
            </w:r>
          </w:p>
          <w:p w14:paraId="66A2E68A" w14:textId="77777777" w:rsidR="005B7C9B" w:rsidRPr="008C4ABE" w:rsidRDefault="005B7C9B" w:rsidP="00CE69FE">
            <w:pPr>
              <w:pStyle w:val="TAL"/>
            </w:pPr>
            <w:r w:rsidRPr="008C4ABE">
              <w:rPr>
                <w:rFonts w:ascii="Courier New" w:hAnsi="Courier New" w:cs="Courier New"/>
              </w:rPr>
              <w:t>GenericIRPManagementSystem::OperationNotSupported</w:t>
            </w:r>
          </w:p>
        </w:tc>
        <w:tc>
          <w:tcPr>
            <w:tcW w:w="798" w:type="dxa"/>
          </w:tcPr>
          <w:p w14:paraId="12733093" w14:textId="77777777" w:rsidR="005B7C9B" w:rsidRPr="008C4ABE" w:rsidRDefault="005B7C9B" w:rsidP="00CE69FE">
            <w:pPr>
              <w:pStyle w:val="TAC"/>
              <w:rPr>
                <w:snapToGrid w:val="0"/>
              </w:rPr>
            </w:pPr>
            <w:r w:rsidRPr="008C4ABE">
              <w:rPr>
                <w:snapToGrid w:val="0"/>
              </w:rPr>
              <w:t>M</w:t>
            </w:r>
          </w:p>
        </w:tc>
      </w:tr>
    </w:tbl>
    <w:p w14:paraId="76D5798F" w14:textId="34511B62" w:rsidR="005B7C9B" w:rsidRPr="008C4ABE" w:rsidRDefault="005B7C9B" w:rsidP="005B7C9B">
      <w:bookmarkStart w:id="60" w:name="_MCCTEMPBM_CRPT98460047___7"/>
      <w:bookmarkEnd w:id="59"/>
      <w:r w:rsidRPr="008C4ABE">
        <w:t xml:space="preserve">For all other parameters see </w:t>
      </w:r>
      <w:r w:rsidR="000C1772" w:rsidRPr="008C4ABE">
        <w:t>TS</w:t>
      </w:r>
      <w:r w:rsidR="000C1772">
        <w:t> </w:t>
      </w:r>
      <w:r w:rsidR="000C1772" w:rsidRPr="008C4ABE">
        <w:t>3</w:t>
      </w:r>
      <w:r w:rsidRPr="008C4ABE">
        <w:t>2.536</w:t>
      </w:r>
      <w:r w:rsidR="000C1772">
        <w:t> </w:t>
      </w:r>
      <w:r w:rsidR="000C1772" w:rsidRPr="008C4ABE">
        <w:t>[</w:t>
      </w:r>
      <w:r w:rsidRPr="008C4ABE">
        <w:t xml:space="preserve">9] mapping from IS </w:t>
      </w:r>
      <w:r w:rsidRPr="008C4ABE">
        <w:rPr>
          <w:rFonts w:ascii="Courier New" w:hAnsi="Courier New"/>
          <w:b/>
        </w:rPr>
        <w:t>listSwMCapabilities</w:t>
      </w:r>
      <w:r w:rsidRPr="008C4ABE">
        <w:t xml:space="preserve"> parameters to SS equivalents</w:t>
      </w:r>
    </w:p>
    <w:p w14:paraId="76A56971" w14:textId="77777777" w:rsidR="005B7C9B" w:rsidRPr="008C4ABE" w:rsidRDefault="005B7C9B" w:rsidP="005B7C9B">
      <w:pPr>
        <w:pStyle w:val="TH"/>
      </w:pPr>
      <w:bookmarkStart w:id="61" w:name="_MCCTEMPBM_CRPT98460048___7"/>
      <w:bookmarkEnd w:id="60"/>
      <w:r w:rsidRPr="008C4ABE">
        <w:t xml:space="preserve">Table A.2.2-2: Mapping from IS </w:t>
      </w:r>
      <w:r w:rsidRPr="008C4ABE">
        <w:rPr>
          <w:rFonts w:ascii="Courier New" w:hAnsi="Courier New"/>
          <w:b w:val="0"/>
        </w:rPr>
        <w:t>listScManagementProfiles</w:t>
      </w:r>
      <w:r w:rsidRPr="008C4ABE">
        <w:t xml:space="preserve">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652"/>
        <w:gridCol w:w="6405"/>
        <w:gridCol w:w="800"/>
      </w:tblGrid>
      <w:tr w:rsidR="005B7C9B" w:rsidRPr="008C4ABE" w14:paraId="46F857A0" w14:textId="77777777" w:rsidTr="000C1772">
        <w:trPr>
          <w:cantSplit/>
          <w:jc w:val="center"/>
        </w:trPr>
        <w:tc>
          <w:tcPr>
            <w:tcW w:w="2652" w:type="dxa"/>
            <w:shd w:val="pct15" w:color="auto" w:fill="FFFFFF"/>
          </w:tcPr>
          <w:bookmarkEnd w:id="61"/>
          <w:p w14:paraId="42CB160D" w14:textId="77777777" w:rsidR="005B7C9B" w:rsidRPr="008C4ABE" w:rsidRDefault="005B7C9B" w:rsidP="00CE69FE">
            <w:pPr>
              <w:pStyle w:val="TAH"/>
            </w:pPr>
            <w:r w:rsidRPr="008C4ABE">
              <w:t>IS Operation parameter</w:t>
            </w:r>
          </w:p>
        </w:tc>
        <w:tc>
          <w:tcPr>
            <w:tcW w:w="6405" w:type="dxa"/>
            <w:shd w:val="pct15" w:color="auto" w:fill="FFFFFF"/>
          </w:tcPr>
          <w:p w14:paraId="0419D043" w14:textId="77777777" w:rsidR="005B7C9B" w:rsidRPr="008C4ABE" w:rsidRDefault="005B7C9B" w:rsidP="00CE69FE">
            <w:pPr>
              <w:pStyle w:val="TAH"/>
            </w:pPr>
            <w:r w:rsidRPr="008C4ABE">
              <w:t>SS Method parameter</w:t>
            </w:r>
          </w:p>
        </w:tc>
        <w:tc>
          <w:tcPr>
            <w:tcW w:w="800" w:type="dxa"/>
            <w:shd w:val="pct15" w:color="auto" w:fill="FFFFFF"/>
          </w:tcPr>
          <w:p w14:paraId="6D573E27" w14:textId="77777777" w:rsidR="005B7C9B" w:rsidRPr="008C4ABE" w:rsidRDefault="005B7C9B" w:rsidP="00CE69FE">
            <w:pPr>
              <w:pStyle w:val="TAH"/>
            </w:pPr>
            <w:r w:rsidRPr="008C4ABE">
              <w:t>Qualifier</w:t>
            </w:r>
          </w:p>
        </w:tc>
      </w:tr>
      <w:tr w:rsidR="005B7C9B" w:rsidRPr="008C4ABE" w14:paraId="0F3F16FC" w14:textId="77777777" w:rsidTr="000C1772">
        <w:trPr>
          <w:cantSplit/>
          <w:jc w:val="center"/>
        </w:trPr>
        <w:tc>
          <w:tcPr>
            <w:tcW w:w="2652" w:type="dxa"/>
          </w:tcPr>
          <w:p w14:paraId="40467FE6" w14:textId="77777777" w:rsidR="005B7C9B" w:rsidRPr="008C4ABE" w:rsidRDefault="005B7C9B" w:rsidP="00CE69FE">
            <w:pPr>
              <w:pStyle w:val="TAL"/>
            </w:pPr>
            <w:bookmarkStart w:id="62" w:name="_MCCTEMPBM_CRPT98460049___7" w:colFirst="0" w:colLast="1"/>
            <w:r w:rsidRPr="008C4ABE">
              <w:rPr>
                <w:rFonts w:ascii="Courier New" w:hAnsi="Courier New" w:cs="Courier New"/>
              </w:rPr>
              <w:t>result</w:t>
            </w:r>
          </w:p>
        </w:tc>
        <w:tc>
          <w:tcPr>
            <w:tcW w:w="6405" w:type="dxa"/>
          </w:tcPr>
          <w:p w14:paraId="6BA56E2C" w14:textId="77777777" w:rsidR="005B7C9B" w:rsidRPr="008C4ABE" w:rsidRDefault="005B7C9B" w:rsidP="00CE69FE">
            <w:pPr>
              <w:pStyle w:val="TAL"/>
              <w:rPr>
                <w:rFonts w:ascii="Courier New" w:hAnsi="Courier New" w:cs="Courier New"/>
              </w:rPr>
            </w:pPr>
            <w:r w:rsidRPr="008C4ABE">
              <w:rPr>
                <w:rFonts w:ascii="Courier New" w:hAnsi="Courier New" w:cs="Courier New"/>
              </w:rPr>
              <w:t>Exceptions:</w:t>
            </w:r>
          </w:p>
          <w:p w14:paraId="44808319" w14:textId="77777777" w:rsidR="005B7C9B" w:rsidRPr="008C4ABE" w:rsidRDefault="005B7C9B" w:rsidP="00CE69FE">
            <w:pPr>
              <w:pStyle w:val="TAL"/>
              <w:rPr>
                <w:rFonts w:ascii="Courier New" w:hAnsi="Courier New" w:cs="Courier New"/>
              </w:rPr>
            </w:pPr>
            <w:r w:rsidRPr="008C4ABE">
              <w:rPr>
                <w:rFonts w:ascii="Courier New" w:hAnsi="Courier New" w:cs="Courier New"/>
              </w:rPr>
              <w:t>SelfConfIRPConstDefs::ListScManagementProfile,</w:t>
            </w:r>
          </w:p>
          <w:p w14:paraId="11322C54"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GenericIRPManagementSystem::ParameterNotSupported,</w:t>
            </w:r>
          </w:p>
          <w:p w14:paraId="4CDB489D"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GenericIRPManagementSystem::InvalidParameter,</w:t>
            </w:r>
          </w:p>
          <w:p w14:paraId="137D8E6C"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GenericIRPManagementSystem::ValueNotSupported,</w:t>
            </w:r>
          </w:p>
          <w:p w14:paraId="52CD817A" w14:textId="77777777" w:rsidR="005B7C9B" w:rsidRPr="008C4ABE" w:rsidRDefault="005B7C9B" w:rsidP="00CE69FE">
            <w:pPr>
              <w:pStyle w:val="TAL"/>
            </w:pPr>
            <w:r w:rsidRPr="008C4ABE">
              <w:rPr>
                <w:rFonts w:ascii="Courier New" w:hAnsi="Courier New" w:cs="Courier New"/>
              </w:rPr>
              <w:t>GenericIRPManagementSystem::OperationNotSupported</w:t>
            </w:r>
          </w:p>
        </w:tc>
        <w:tc>
          <w:tcPr>
            <w:tcW w:w="800" w:type="dxa"/>
          </w:tcPr>
          <w:p w14:paraId="30ED00A9" w14:textId="77777777" w:rsidR="005B7C9B" w:rsidRPr="008C4ABE" w:rsidRDefault="005B7C9B" w:rsidP="00CE69FE">
            <w:pPr>
              <w:pStyle w:val="TAC"/>
              <w:rPr>
                <w:snapToGrid w:val="0"/>
              </w:rPr>
            </w:pPr>
            <w:r w:rsidRPr="008C4ABE">
              <w:rPr>
                <w:snapToGrid w:val="0"/>
              </w:rPr>
              <w:t>M</w:t>
            </w:r>
          </w:p>
        </w:tc>
      </w:tr>
    </w:tbl>
    <w:p w14:paraId="02616EE2" w14:textId="3E3AAE9B" w:rsidR="005B7C9B" w:rsidRPr="008C4ABE" w:rsidRDefault="005B7C9B" w:rsidP="005B7C9B">
      <w:bookmarkStart w:id="63" w:name="_MCCTEMPBM_CRPT98460050___7"/>
      <w:bookmarkEnd w:id="62"/>
      <w:r w:rsidRPr="008C4ABE">
        <w:t xml:space="preserve">For all other parameters see </w:t>
      </w:r>
      <w:r w:rsidR="000C1772" w:rsidRPr="008C4ABE">
        <w:t>TS</w:t>
      </w:r>
      <w:r w:rsidR="000C1772">
        <w:t> </w:t>
      </w:r>
      <w:r w:rsidR="000C1772" w:rsidRPr="008C4ABE">
        <w:t>3</w:t>
      </w:r>
      <w:r w:rsidRPr="008C4ABE">
        <w:t>2.536</w:t>
      </w:r>
      <w:r w:rsidR="000C1772">
        <w:t> </w:t>
      </w:r>
      <w:r w:rsidR="000C1772" w:rsidRPr="008C4ABE">
        <w:t>[</w:t>
      </w:r>
      <w:r w:rsidRPr="008C4ABE">
        <w:t xml:space="preserve">9] mapping from IS </w:t>
      </w:r>
      <w:r w:rsidRPr="008C4ABE">
        <w:rPr>
          <w:rFonts w:ascii="Courier New" w:hAnsi="Courier New"/>
          <w:b/>
        </w:rPr>
        <w:t>listSwMProfiles</w:t>
      </w:r>
      <w:r w:rsidRPr="008C4ABE">
        <w:t xml:space="preserve"> parameters to SS equivalents</w:t>
      </w:r>
    </w:p>
    <w:p w14:paraId="6EE78374" w14:textId="77777777" w:rsidR="005B7C9B" w:rsidRPr="008C4ABE" w:rsidRDefault="005B7C9B" w:rsidP="005B7C9B">
      <w:pPr>
        <w:pStyle w:val="TH"/>
      </w:pPr>
      <w:bookmarkStart w:id="64" w:name="_MCCTEMPBM_CRPT98460051___7"/>
      <w:bookmarkEnd w:id="63"/>
      <w:r w:rsidRPr="008C4ABE">
        <w:lastRenderedPageBreak/>
        <w:t xml:space="preserve">Table A.2.2-3: Mapping from IS </w:t>
      </w:r>
      <w:r w:rsidRPr="008C4ABE">
        <w:rPr>
          <w:rFonts w:ascii="Courier New" w:hAnsi="Courier New"/>
          <w:b w:val="0"/>
        </w:rPr>
        <w:t>createScManagementProfile</w:t>
      </w:r>
      <w:r w:rsidRPr="008C4ABE">
        <w:t xml:space="preserve">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571"/>
        <w:gridCol w:w="5658"/>
        <w:gridCol w:w="800"/>
      </w:tblGrid>
      <w:tr w:rsidR="005B7C9B" w:rsidRPr="008C4ABE" w14:paraId="414941AA" w14:textId="77777777" w:rsidTr="000C1772">
        <w:trPr>
          <w:cantSplit/>
          <w:jc w:val="center"/>
        </w:trPr>
        <w:tc>
          <w:tcPr>
            <w:tcW w:w="3571" w:type="dxa"/>
            <w:shd w:val="pct15" w:color="auto" w:fill="FFFFFF"/>
          </w:tcPr>
          <w:bookmarkEnd w:id="64"/>
          <w:p w14:paraId="42AAF18E" w14:textId="77777777" w:rsidR="005B7C9B" w:rsidRPr="008C4ABE" w:rsidRDefault="005B7C9B" w:rsidP="00CE69FE">
            <w:pPr>
              <w:pStyle w:val="TAH"/>
            </w:pPr>
            <w:r w:rsidRPr="008C4ABE">
              <w:t>IS Operation parameter</w:t>
            </w:r>
          </w:p>
        </w:tc>
        <w:tc>
          <w:tcPr>
            <w:tcW w:w="5658" w:type="dxa"/>
            <w:shd w:val="pct15" w:color="auto" w:fill="FFFFFF"/>
          </w:tcPr>
          <w:p w14:paraId="33019B18" w14:textId="77777777" w:rsidR="005B7C9B" w:rsidRPr="008C4ABE" w:rsidRDefault="005B7C9B" w:rsidP="00CE69FE">
            <w:pPr>
              <w:pStyle w:val="TAH"/>
            </w:pPr>
            <w:r w:rsidRPr="008C4ABE">
              <w:t>SS Method parameter</w:t>
            </w:r>
          </w:p>
        </w:tc>
        <w:tc>
          <w:tcPr>
            <w:tcW w:w="800" w:type="dxa"/>
            <w:shd w:val="pct15" w:color="auto" w:fill="FFFFFF"/>
          </w:tcPr>
          <w:p w14:paraId="5FA7BEA2" w14:textId="77777777" w:rsidR="005B7C9B" w:rsidRPr="008C4ABE" w:rsidRDefault="005B7C9B" w:rsidP="00CE69FE">
            <w:pPr>
              <w:pStyle w:val="TAH"/>
            </w:pPr>
            <w:r w:rsidRPr="008C4ABE">
              <w:t>Qualifier</w:t>
            </w:r>
          </w:p>
        </w:tc>
      </w:tr>
      <w:tr w:rsidR="005B7C9B" w:rsidRPr="008C4ABE" w14:paraId="08DA7CA9" w14:textId="77777777" w:rsidTr="000C1772">
        <w:trPr>
          <w:cantSplit/>
          <w:jc w:val="center"/>
        </w:trPr>
        <w:tc>
          <w:tcPr>
            <w:tcW w:w="3571" w:type="dxa"/>
          </w:tcPr>
          <w:p w14:paraId="3268F76B" w14:textId="77777777" w:rsidR="005B7C9B" w:rsidRPr="008C4ABE" w:rsidRDefault="005B7C9B" w:rsidP="00CE69FE">
            <w:pPr>
              <w:pStyle w:val="TAL"/>
            </w:pPr>
            <w:bookmarkStart w:id="65" w:name="_MCCTEMPBM_CRPT98460052___7" w:colFirst="0" w:colLast="1"/>
            <w:r w:rsidRPr="008C4ABE">
              <w:rPr>
                <w:rFonts w:ascii="Courier New" w:hAnsi="Courier New" w:cs="Courier New"/>
              </w:rPr>
              <w:t>result</w:t>
            </w:r>
          </w:p>
        </w:tc>
        <w:tc>
          <w:tcPr>
            <w:tcW w:w="5658" w:type="dxa"/>
          </w:tcPr>
          <w:p w14:paraId="7FE8837B" w14:textId="77777777" w:rsidR="005B7C9B" w:rsidRPr="008C4ABE" w:rsidRDefault="005B7C9B" w:rsidP="00CE69FE">
            <w:pPr>
              <w:pStyle w:val="TAL"/>
              <w:rPr>
                <w:rFonts w:ascii="Courier New" w:hAnsi="Courier New" w:cs="Courier New"/>
              </w:rPr>
            </w:pPr>
            <w:r w:rsidRPr="008C4ABE">
              <w:rPr>
                <w:rFonts w:ascii="Courier New" w:hAnsi="Courier New" w:cs="Courier New"/>
              </w:rPr>
              <w:t>Exceptions:</w:t>
            </w:r>
          </w:p>
          <w:p w14:paraId="16090E0E" w14:textId="77777777" w:rsidR="005B7C9B" w:rsidRPr="008C4ABE" w:rsidRDefault="005B7C9B" w:rsidP="00CE69FE">
            <w:pPr>
              <w:pStyle w:val="TAL"/>
              <w:rPr>
                <w:rFonts w:ascii="Courier New" w:hAnsi="Courier New" w:cs="Courier New"/>
              </w:rPr>
            </w:pPr>
            <w:r w:rsidRPr="008C4ABE">
              <w:rPr>
                <w:rFonts w:ascii="Courier New" w:hAnsi="Courier New" w:cs="Courier New"/>
              </w:rPr>
              <w:t>SelfConfIRPConstDefs::CreateScManagementProfile,</w:t>
            </w:r>
          </w:p>
          <w:p w14:paraId="746CF90A"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GenericIRPManagementSystem::ParameterNotSupported,</w:t>
            </w:r>
          </w:p>
          <w:p w14:paraId="139AD931"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GenericIRPManagementSystem::InvalidParameter,</w:t>
            </w:r>
          </w:p>
          <w:p w14:paraId="368AD749"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GenericIRPManagementSystem::ValueNotSupported,</w:t>
            </w:r>
          </w:p>
          <w:p w14:paraId="0771E4FD" w14:textId="77777777" w:rsidR="005B7C9B" w:rsidRPr="008C4ABE" w:rsidRDefault="005B7C9B" w:rsidP="00CE69FE">
            <w:pPr>
              <w:pStyle w:val="TAL"/>
            </w:pPr>
            <w:r w:rsidRPr="008C4ABE">
              <w:rPr>
                <w:rFonts w:ascii="Courier New" w:hAnsi="Courier New" w:cs="Courier New"/>
              </w:rPr>
              <w:t>GenericIRPManagementSystem::OperationNotSupported</w:t>
            </w:r>
          </w:p>
        </w:tc>
        <w:tc>
          <w:tcPr>
            <w:tcW w:w="800" w:type="dxa"/>
          </w:tcPr>
          <w:p w14:paraId="376A6CBE" w14:textId="77777777" w:rsidR="005B7C9B" w:rsidRPr="008C4ABE" w:rsidRDefault="005B7C9B" w:rsidP="00CE69FE">
            <w:pPr>
              <w:pStyle w:val="TAC"/>
              <w:rPr>
                <w:snapToGrid w:val="0"/>
              </w:rPr>
            </w:pPr>
            <w:r w:rsidRPr="008C4ABE">
              <w:rPr>
                <w:snapToGrid w:val="0"/>
              </w:rPr>
              <w:t>M</w:t>
            </w:r>
          </w:p>
        </w:tc>
      </w:tr>
    </w:tbl>
    <w:p w14:paraId="40ED0562" w14:textId="3157B1BE" w:rsidR="005B7C9B" w:rsidRPr="008C4ABE" w:rsidRDefault="005B7C9B" w:rsidP="005B7C9B">
      <w:bookmarkStart w:id="66" w:name="_MCCTEMPBM_CRPT98460053___7"/>
      <w:bookmarkEnd w:id="65"/>
      <w:r w:rsidRPr="008C4ABE">
        <w:t xml:space="preserve">For all other parameters see </w:t>
      </w:r>
      <w:r w:rsidR="000C1772" w:rsidRPr="008C4ABE">
        <w:t>TS</w:t>
      </w:r>
      <w:r w:rsidR="000C1772">
        <w:t> </w:t>
      </w:r>
      <w:r w:rsidR="000C1772" w:rsidRPr="008C4ABE">
        <w:t>3</w:t>
      </w:r>
      <w:r w:rsidRPr="008C4ABE">
        <w:t>2.53</w:t>
      </w:r>
      <w:r w:rsidR="001836A0" w:rsidRPr="008C4ABE">
        <w:t>6</w:t>
      </w:r>
      <w:r w:rsidR="000C1772">
        <w:t> </w:t>
      </w:r>
      <w:r w:rsidR="000C1772" w:rsidRPr="008C4ABE">
        <w:t>[</w:t>
      </w:r>
      <w:r w:rsidRPr="008C4ABE">
        <w:t xml:space="preserve">9] mapping from IS </w:t>
      </w:r>
      <w:r w:rsidRPr="008C4ABE">
        <w:rPr>
          <w:rFonts w:ascii="Courier New" w:hAnsi="Courier New"/>
          <w:b/>
        </w:rPr>
        <w:t>createSwMProfile</w:t>
      </w:r>
      <w:r w:rsidRPr="008C4ABE">
        <w:t xml:space="preserve"> parameters to SS equivalents</w:t>
      </w:r>
    </w:p>
    <w:p w14:paraId="5FF45DF6" w14:textId="77777777" w:rsidR="005B7C9B" w:rsidRPr="008C4ABE" w:rsidRDefault="005B7C9B" w:rsidP="005B7C9B">
      <w:pPr>
        <w:pStyle w:val="TH"/>
      </w:pPr>
      <w:bookmarkStart w:id="67" w:name="_MCCTEMPBM_CRPT98460054___7"/>
      <w:bookmarkEnd w:id="66"/>
      <w:r w:rsidRPr="008C4ABE">
        <w:t xml:space="preserve">Table A.2.2-4: Mapping from IS </w:t>
      </w:r>
      <w:r w:rsidRPr="008C4ABE">
        <w:rPr>
          <w:rFonts w:ascii="Courier New" w:hAnsi="Courier New"/>
          <w:b w:val="0"/>
        </w:rPr>
        <w:t>deleteScManagementProfile</w:t>
      </w:r>
      <w:r w:rsidRPr="008C4ABE">
        <w:t xml:space="preserve">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571"/>
        <w:gridCol w:w="5548"/>
        <w:gridCol w:w="799"/>
      </w:tblGrid>
      <w:tr w:rsidR="005B7C9B" w:rsidRPr="008C4ABE" w14:paraId="1D5D264D" w14:textId="77777777" w:rsidTr="000C1772">
        <w:trPr>
          <w:cantSplit/>
          <w:jc w:val="center"/>
        </w:trPr>
        <w:tc>
          <w:tcPr>
            <w:tcW w:w="3571" w:type="dxa"/>
            <w:shd w:val="pct15" w:color="auto" w:fill="FFFFFF"/>
          </w:tcPr>
          <w:bookmarkEnd w:id="67"/>
          <w:p w14:paraId="3CC58CA5" w14:textId="77777777" w:rsidR="005B7C9B" w:rsidRPr="008C4ABE" w:rsidRDefault="005B7C9B" w:rsidP="00CE69FE">
            <w:pPr>
              <w:pStyle w:val="TAH"/>
            </w:pPr>
            <w:r w:rsidRPr="008C4ABE">
              <w:t>IS Operation parameter</w:t>
            </w:r>
          </w:p>
        </w:tc>
        <w:tc>
          <w:tcPr>
            <w:tcW w:w="5548" w:type="dxa"/>
            <w:shd w:val="pct15" w:color="auto" w:fill="FFFFFF"/>
          </w:tcPr>
          <w:p w14:paraId="01B16D76" w14:textId="77777777" w:rsidR="005B7C9B" w:rsidRPr="008C4ABE" w:rsidRDefault="005B7C9B" w:rsidP="00CE69FE">
            <w:pPr>
              <w:pStyle w:val="TAH"/>
            </w:pPr>
            <w:r w:rsidRPr="008C4ABE">
              <w:t>SS Method parameter</w:t>
            </w:r>
          </w:p>
        </w:tc>
        <w:tc>
          <w:tcPr>
            <w:tcW w:w="799" w:type="dxa"/>
            <w:shd w:val="pct15" w:color="auto" w:fill="FFFFFF"/>
          </w:tcPr>
          <w:p w14:paraId="0EC10157" w14:textId="77777777" w:rsidR="005B7C9B" w:rsidRPr="008C4ABE" w:rsidRDefault="005B7C9B" w:rsidP="00CE69FE">
            <w:pPr>
              <w:pStyle w:val="TAH"/>
            </w:pPr>
            <w:r w:rsidRPr="008C4ABE">
              <w:t>Qualifier</w:t>
            </w:r>
          </w:p>
        </w:tc>
      </w:tr>
      <w:tr w:rsidR="005B7C9B" w:rsidRPr="008C4ABE" w14:paraId="59EBA3E7" w14:textId="77777777" w:rsidTr="000C1772">
        <w:trPr>
          <w:cantSplit/>
          <w:jc w:val="center"/>
        </w:trPr>
        <w:tc>
          <w:tcPr>
            <w:tcW w:w="3571" w:type="dxa"/>
          </w:tcPr>
          <w:p w14:paraId="19930B3A" w14:textId="77777777" w:rsidR="005B7C9B" w:rsidRPr="008C4ABE" w:rsidRDefault="005B7C9B" w:rsidP="00CE69FE">
            <w:pPr>
              <w:pStyle w:val="TAL"/>
            </w:pPr>
            <w:bookmarkStart w:id="68" w:name="_MCCTEMPBM_CRPT98460055___7" w:colFirst="0" w:colLast="1"/>
            <w:r w:rsidRPr="008C4ABE">
              <w:rPr>
                <w:rFonts w:ascii="Courier New" w:hAnsi="Courier New" w:cs="Courier New"/>
              </w:rPr>
              <w:t>result</w:t>
            </w:r>
          </w:p>
        </w:tc>
        <w:tc>
          <w:tcPr>
            <w:tcW w:w="5548" w:type="dxa"/>
          </w:tcPr>
          <w:p w14:paraId="39226CD7" w14:textId="77777777" w:rsidR="005B7C9B" w:rsidRPr="008C4ABE" w:rsidRDefault="005B7C9B" w:rsidP="00CE69FE">
            <w:pPr>
              <w:pStyle w:val="TAL"/>
              <w:rPr>
                <w:rFonts w:ascii="Courier New" w:hAnsi="Courier New" w:cs="Courier New"/>
              </w:rPr>
            </w:pPr>
            <w:r w:rsidRPr="008C4ABE">
              <w:rPr>
                <w:rFonts w:ascii="Courier New" w:hAnsi="Courier New" w:cs="Courier New"/>
              </w:rPr>
              <w:t>Exceptions:</w:t>
            </w:r>
          </w:p>
          <w:p w14:paraId="78B6337E" w14:textId="77777777" w:rsidR="005B7C9B" w:rsidRPr="008C4ABE" w:rsidRDefault="005B7C9B" w:rsidP="00CE69FE">
            <w:pPr>
              <w:pStyle w:val="TAL"/>
              <w:rPr>
                <w:rFonts w:ascii="Courier New" w:hAnsi="Courier New" w:cs="Courier New"/>
              </w:rPr>
            </w:pPr>
            <w:r w:rsidRPr="008C4ABE">
              <w:rPr>
                <w:rFonts w:ascii="Courier New" w:hAnsi="Courier New" w:cs="Courier New"/>
              </w:rPr>
              <w:t>SelfConfIRPConstDefs::DeleteScManagementProfile,</w:t>
            </w:r>
          </w:p>
          <w:p w14:paraId="00E25C3E"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GenericIRPManagementSystem::ParameterNotSupported,</w:t>
            </w:r>
          </w:p>
          <w:p w14:paraId="06F9668E"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GenericIRPManagementSystem::InvalidParameter,</w:t>
            </w:r>
          </w:p>
          <w:p w14:paraId="28E019A0"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GenericIRPManagementSystem::ValueNotSupported,</w:t>
            </w:r>
          </w:p>
          <w:p w14:paraId="3843CB68" w14:textId="77777777" w:rsidR="005B7C9B" w:rsidRPr="008C4ABE" w:rsidRDefault="005B7C9B" w:rsidP="00CE69FE">
            <w:pPr>
              <w:pStyle w:val="TAL"/>
            </w:pPr>
            <w:r w:rsidRPr="008C4ABE">
              <w:rPr>
                <w:rFonts w:ascii="Courier New" w:hAnsi="Courier New" w:cs="Courier New"/>
              </w:rPr>
              <w:t>GenericIRPManagementSystem::OperationNotSupported</w:t>
            </w:r>
          </w:p>
        </w:tc>
        <w:tc>
          <w:tcPr>
            <w:tcW w:w="799" w:type="dxa"/>
          </w:tcPr>
          <w:p w14:paraId="1BDF206D" w14:textId="77777777" w:rsidR="005B7C9B" w:rsidRPr="008C4ABE" w:rsidRDefault="005B7C9B" w:rsidP="00CE69FE">
            <w:pPr>
              <w:pStyle w:val="TAC"/>
              <w:rPr>
                <w:snapToGrid w:val="0"/>
              </w:rPr>
            </w:pPr>
            <w:r w:rsidRPr="008C4ABE">
              <w:rPr>
                <w:snapToGrid w:val="0"/>
              </w:rPr>
              <w:t>M</w:t>
            </w:r>
          </w:p>
        </w:tc>
      </w:tr>
    </w:tbl>
    <w:p w14:paraId="3FFBB87F" w14:textId="54E7207A" w:rsidR="005B7C9B" w:rsidRPr="008C4ABE" w:rsidRDefault="005B7C9B" w:rsidP="005B7C9B">
      <w:bookmarkStart w:id="69" w:name="_MCCTEMPBM_CRPT98460056___7"/>
      <w:bookmarkEnd w:id="68"/>
      <w:r w:rsidRPr="008C4ABE">
        <w:t>For al</w:t>
      </w:r>
      <w:r w:rsidR="001836A0" w:rsidRPr="008C4ABE">
        <w:t xml:space="preserve">l other parameters see </w:t>
      </w:r>
      <w:r w:rsidR="000C1772" w:rsidRPr="008C4ABE">
        <w:t>TS</w:t>
      </w:r>
      <w:r w:rsidR="000C1772">
        <w:t> </w:t>
      </w:r>
      <w:r w:rsidR="000C1772" w:rsidRPr="008C4ABE">
        <w:t>3</w:t>
      </w:r>
      <w:r w:rsidR="001836A0" w:rsidRPr="008C4ABE">
        <w:t>2.536</w:t>
      </w:r>
      <w:r w:rsidR="000C1772">
        <w:t> </w:t>
      </w:r>
      <w:r w:rsidR="000C1772" w:rsidRPr="008C4ABE">
        <w:t>[</w:t>
      </w:r>
      <w:r w:rsidRPr="008C4ABE">
        <w:t xml:space="preserve">9] mapping from IS </w:t>
      </w:r>
      <w:r w:rsidRPr="008C4ABE">
        <w:rPr>
          <w:rFonts w:ascii="Courier New" w:hAnsi="Courier New"/>
          <w:b/>
        </w:rPr>
        <w:t>deleteSwMProfile</w:t>
      </w:r>
      <w:r w:rsidRPr="008C4ABE">
        <w:t xml:space="preserve"> parameters to SS equivalents</w:t>
      </w:r>
    </w:p>
    <w:p w14:paraId="36E1C956" w14:textId="77777777" w:rsidR="005B7C9B" w:rsidRPr="008C4ABE" w:rsidRDefault="005B7C9B" w:rsidP="005B7C9B">
      <w:pPr>
        <w:pStyle w:val="TH"/>
      </w:pPr>
      <w:bookmarkStart w:id="70" w:name="_MCCTEMPBM_CRPT98460057___7"/>
      <w:bookmarkEnd w:id="69"/>
      <w:r w:rsidRPr="008C4ABE">
        <w:t xml:space="preserve">Table A.2.2-5: Mapping from IS </w:t>
      </w:r>
      <w:r w:rsidRPr="008C4ABE">
        <w:rPr>
          <w:rFonts w:ascii="Courier New" w:hAnsi="Courier New"/>
          <w:b w:val="0"/>
        </w:rPr>
        <w:t>listScManagementProcesses</w:t>
      </w:r>
      <w:r w:rsidRPr="008C4ABE">
        <w:t xml:space="preserve">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571"/>
        <w:gridCol w:w="5548"/>
        <w:gridCol w:w="799"/>
      </w:tblGrid>
      <w:tr w:rsidR="005B7C9B" w:rsidRPr="008C4ABE" w14:paraId="3B7D3072" w14:textId="77777777" w:rsidTr="000C1772">
        <w:trPr>
          <w:cantSplit/>
          <w:jc w:val="center"/>
        </w:trPr>
        <w:tc>
          <w:tcPr>
            <w:tcW w:w="3571" w:type="dxa"/>
            <w:shd w:val="pct15" w:color="auto" w:fill="FFFFFF"/>
          </w:tcPr>
          <w:bookmarkEnd w:id="70"/>
          <w:p w14:paraId="0EF5C2FC" w14:textId="77777777" w:rsidR="005B7C9B" w:rsidRPr="008C4ABE" w:rsidRDefault="005B7C9B" w:rsidP="00CE69FE">
            <w:pPr>
              <w:pStyle w:val="TAH"/>
            </w:pPr>
            <w:r w:rsidRPr="008C4ABE">
              <w:t>IS Operation parameter</w:t>
            </w:r>
          </w:p>
        </w:tc>
        <w:tc>
          <w:tcPr>
            <w:tcW w:w="5548" w:type="dxa"/>
            <w:shd w:val="pct15" w:color="auto" w:fill="FFFFFF"/>
          </w:tcPr>
          <w:p w14:paraId="0545EFC1" w14:textId="77777777" w:rsidR="005B7C9B" w:rsidRPr="008C4ABE" w:rsidRDefault="005B7C9B" w:rsidP="00CE69FE">
            <w:pPr>
              <w:pStyle w:val="TAH"/>
            </w:pPr>
            <w:r w:rsidRPr="008C4ABE">
              <w:t>SS Method parameter</w:t>
            </w:r>
          </w:p>
        </w:tc>
        <w:tc>
          <w:tcPr>
            <w:tcW w:w="799" w:type="dxa"/>
            <w:shd w:val="pct15" w:color="auto" w:fill="FFFFFF"/>
          </w:tcPr>
          <w:p w14:paraId="670B670C" w14:textId="77777777" w:rsidR="005B7C9B" w:rsidRPr="008C4ABE" w:rsidRDefault="005B7C9B" w:rsidP="00CE69FE">
            <w:pPr>
              <w:pStyle w:val="TAH"/>
            </w:pPr>
            <w:r w:rsidRPr="008C4ABE">
              <w:t>Qualifier</w:t>
            </w:r>
          </w:p>
        </w:tc>
      </w:tr>
      <w:tr w:rsidR="005B7C9B" w:rsidRPr="008C4ABE" w14:paraId="63DF14D3" w14:textId="77777777" w:rsidTr="000C1772">
        <w:trPr>
          <w:cantSplit/>
          <w:jc w:val="center"/>
        </w:trPr>
        <w:tc>
          <w:tcPr>
            <w:tcW w:w="3571" w:type="dxa"/>
          </w:tcPr>
          <w:p w14:paraId="4CB84D45" w14:textId="77777777" w:rsidR="005B7C9B" w:rsidRPr="008C4ABE" w:rsidRDefault="001836A0" w:rsidP="00CE69FE">
            <w:pPr>
              <w:pStyle w:val="TAL"/>
            </w:pPr>
            <w:bookmarkStart w:id="71" w:name="_MCCTEMPBM_CRPT98460058___7" w:colFirst="0" w:colLast="1"/>
            <w:r w:rsidRPr="008C4ABE">
              <w:rPr>
                <w:rFonts w:ascii="Courier New" w:hAnsi="Courier New" w:cs="Courier New"/>
              </w:rPr>
              <w:t>R</w:t>
            </w:r>
            <w:r w:rsidR="005B7C9B" w:rsidRPr="008C4ABE">
              <w:rPr>
                <w:rFonts w:ascii="Courier New" w:hAnsi="Courier New" w:cs="Courier New"/>
              </w:rPr>
              <w:t>esult</w:t>
            </w:r>
          </w:p>
        </w:tc>
        <w:tc>
          <w:tcPr>
            <w:tcW w:w="5548" w:type="dxa"/>
          </w:tcPr>
          <w:p w14:paraId="55793153" w14:textId="77777777" w:rsidR="005B7C9B" w:rsidRPr="008C4ABE" w:rsidRDefault="005B7C9B" w:rsidP="00CE69FE">
            <w:pPr>
              <w:pStyle w:val="TAL"/>
              <w:rPr>
                <w:rFonts w:ascii="Courier New" w:hAnsi="Courier New" w:cs="Courier New"/>
              </w:rPr>
            </w:pPr>
            <w:r w:rsidRPr="008C4ABE">
              <w:rPr>
                <w:rFonts w:ascii="Courier New" w:hAnsi="Courier New" w:cs="Courier New"/>
              </w:rPr>
              <w:t>Exceptions:</w:t>
            </w:r>
          </w:p>
          <w:p w14:paraId="25660E27" w14:textId="77777777" w:rsidR="005B7C9B" w:rsidRPr="008C4ABE" w:rsidRDefault="005B7C9B" w:rsidP="00CE69FE">
            <w:pPr>
              <w:pStyle w:val="TAL"/>
              <w:rPr>
                <w:rFonts w:ascii="Courier New" w:hAnsi="Courier New" w:cs="Courier New"/>
              </w:rPr>
            </w:pPr>
            <w:r w:rsidRPr="008C4ABE">
              <w:rPr>
                <w:rFonts w:ascii="Courier New" w:hAnsi="Courier New" w:cs="Courier New"/>
              </w:rPr>
              <w:t>SelfConfIRPConstDefs::ListScManagementProcesses,</w:t>
            </w:r>
          </w:p>
          <w:p w14:paraId="5739AF34"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GenericIRPManagementSystem::ParameterNotSupported,</w:t>
            </w:r>
          </w:p>
          <w:p w14:paraId="5B035134"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GenericIRPManagementSystem::InvalidParameter,</w:t>
            </w:r>
          </w:p>
          <w:p w14:paraId="294F26A3"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GenericIRPManagementSystem::ValueNotSupported,</w:t>
            </w:r>
          </w:p>
          <w:p w14:paraId="5C8A0086" w14:textId="77777777" w:rsidR="005B7C9B" w:rsidRPr="008C4ABE" w:rsidRDefault="005B7C9B" w:rsidP="00CE69FE">
            <w:pPr>
              <w:pStyle w:val="TAL"/>
            </w:pPr>
            <w:r w:rsidRPr="008C4ABE">
              <w:rPr>
                <w:rFonts w:ascii="Courier New" w:hAnsi="Courier New" w:cs="Courier New"/>
              </w:rPr>
              <w:t>GenericIRPManagementSystem::OperationNotSupported</w:t>
            </w:r>
          </w:p>
        </w:tc>
        <w:tc>
          <w:tcPr>
            <w:tcW w:w="799" w:type="dxa"/>
          </w:tcPr>
          <w:p w14:paraId="3542EF32" w14:textId="77777777" w:rsidR="005B7C9B" w:rsidRPr="008C4ABE" w:rsidRDefault="005B7C9B" w:rsidP="00CE69FE">
            <w:pPr>
              <w:pStyle w:val="TAC"/>
              <w:rPr>
                <w:snapToGrid w:val="0"/>
              </w:rPr>
            </w:pPr>
            <w:r w:rsidRPr="008C4ABE">
              <w:rPr>
                <w:snapToGrid w:val="0"/>
              </w:rPr>
              <w:t>M</w:t>
            </w:r>
          </w:p>
        </w:tc>
      </w:tr>
    </w:tbl>
    <w:p w14:paraId="002EBD52" w14:textId="59170FBD" w:rsidR="005B7C9B" w:rsidRPr="008C4ABE" w:rsidRDefault="005B7C9B" w:rsidP="005B7C9B">
      <w:bookmarkStart w:id="72" w:name="_MCCTEMPBM_CRPT98460059___7"/>
      <w:bookmarkEnd w:id="71"/>
      <w:r w:rsidRPr="008C4ABE">
        <w:t>For al</w:t>
      </w:r>
      <w:r w:rsidR="001836A0" w:rsidRPr="008C4ABE">
        <w:t xml:space="preserve">l other parameters see </w:t>
      </w:r>
      <w:r w:rsidR="000C1772" w:rsidRPr="008C4ABE">
        <w:t>TS</w:t>
      </w:r>
      <w:r w:rsidR="000C1772">
        <w:t> </w:t>
      </w:r>
      <w:r w:rsidR="000C1772" w:rsidRPr="008C4ABE">
        <w:t>3</w:t>
      </w:r>
      <w:r w:rsidR="001836A0" w:rsidRPr="008C4ABE">
        <w:t>2.536</w:t>
      </w:r>
      <w:r w:rsidR="000C1772">
        <w:t> </w:t>
      </w:r>
      <w:r w:rsidR="000C1772" w:rsidRPr="008C4ABE">
        <w:t>[</w:t>
      </w:r>
      <w:r w:rsidRPr="008C4ABE">
        <w:t xml:space="preserve">9] mapping from IS </w:t>
      </w:r>
      <w:r w:rsidRPr="008C4ABE">
        <w:rPr>
          <w:rFonts w:ascii="Courier New" w:hAnsi="Courier New"/>
          <w:b/>
        </w:rPr>
        <w:t>listSwMProcesses</w:t>
      </w:r>
      <w:r w:rsidRPr="008C4ABE">
        <w:t xml:space="preserve"> parameters to SS equivalents</w:t>
      </w:r>
    </w:p>
    <w:p w14:paraId="1C219E06" w14:textId="77777777" w:rsidR="005B7C9B" w:rsidRPr="008C4ABE" w:rsidRDefault="005B7C9B" w:rsidP="005B7C9B">
      <w:pPr>
        <w:pStyle w:val="TH"/>
      </w:pPr>
      <w:bookmarkStart w:id="73" w:name="_MCCTEMPBM_CRPT98460060___7"/>
      <w:bookmarkEnd w:id="72"/>
      <w:r w:rsidRPr="008C4ABE">
        <w:t xml:space="preserve">Table A.2.2-6: Mapping from IS </w:t>
      </w:r>
      <w:r w:rsidRPr="008C4ABE">
        <w:rPr>
          <w:rFonts w:ascii="Courier New" w:hAnsi="Courier New"/>
          <w:b w:val="0"/>
        </w:rPr>
        <w:t>resumeScManagementProcess</w:t>
      </w:r>
      <w:r w:rsidRPr="008C4ABE">
        <w:t xml:space="preserve">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571"/>
        <w:gridCol w:w="5548"/>
        <w:gridCol w:w="799"/>
      </w:tblGrid>
      <w:tr w:rsidR="005B7C9B" w:rsidRPr="008C4ABE" w14:paraId="47E548A2" w14:textId="77777777" w:rsidTr="000C1772">
        <w:trPr>
          <w:cantSplit/>
          <w:jc w:val="center"/>
        </w:trPr>
        <w:tc>
          <w:tcPr>
            <w:tcW w:w="3571" w:type="dxa"/>
            <w:shd w:val="pct15" w:color="auto" w:fill="FFFFFF"/>
          </w:tcPr>
          <w:bookmarkEnd w:id="73"/>
          <w:p w14:paraId="50B81E9A" w14:textId="77777777" w:rsidR="005B7C9B" w:rsidRPr="008C4ABE" w:rsidRDefault="005B7C9B" w:rsidP="00CE69FE">
            <w:pPr>
              <w:pStyle w:val="TAH"/>
            </w:pPr>
            <w:r w:rsidRPr="008C4ABE">
              <w:t>IS Operation parameter</w:t>
            </w:r>
          </w:p>
        </w:tc>
        <w:tc>
          <w:tcPr>
            <w:tcW w:w="5548" w:type="dxa"/>
            <w:shd w:val="pct15" w:color="auto" w:fill="FFFFFF"/>
          </w:tcPr>
          <w:p w14:paraId="427ADAAE" w14:textId="77777777" w:rsidR="005B7C9B" w:rsidRPr="008C4ABE" w:rsidRDefault="005B7C9B" w:rsidP="00CE69FE">
            <w:pPr>
              <w:pStyle w:val="TAH"/>
            </w:pPr>
            <w:r w:rsidRPr="008C4ABE">
              <w:t>SS Method parameter</w:t>
            </w:r>
          </w:p>
        </w:tc>
        <w:tc>
          <w:tcPr>
            <w:tcW w:w="799" w:type="dxa"/>
            <w:shd w:val="pct15" w:color="auto" w:fill="FFFFFF"/>
          </w:tcPr>
          <w:p w14:paraId="7E240BCA" w14:textId="77777777" w:rsidR="005B7C9B" w:rsidRPr="008C4ABE" w:rsidRDefault="005B7C9B" w:rsidP="00CE69FE">
            <w:pPr>
              <w:pStyle w:val="TAH"/>
            </w:pPr>
            <w:r w:rsidRPr="008C4ABE">
              <w:t>Qualifier</w:t>
            </w:r>
          </w:p>
        </w:tc>
      </w:tr>
      <w:tr w:rsidR="005B7C9B" w:rsidRPr="008C4ABE" w14:paraId="5B75E963" w14:textId="77777777" w:rsidTr="000C1772">
        <w:trPr>
          <w:cantSplit/>
          <w:jc w:val="center"/>
        </w:trPr>
        <w:tc>
          <w:tcPr>
            <w:tcW w:w="3571" w:type="dxa"/>
          </w:tcPr>
          <w:p w14:paraId="42203941" w14:textId="77777777" w:rsidR="005B7C9B" w:rsidRPr="008C4ABE" w:rsidRDefault="001836A0" w:rsidP="00CE69FE">
            <w:pPr>
              <w:pStyle w:val="TAL"/>
            </w:pPr>
            <w:bookmarkStart w:id="74" w:name="_MCCTEMPBM_CRPT98460061___7" w:colFirst="0" w:colLast="1"/>
            <w:r w:rsidRPr="008C4ABE">
              <w:rPr>
                <w:rFonts w:ascii="Courier New" w:hAnsi="Courier New" w:cs="Courier New"/>
              </w:rPr>
              <w:t>R</w:t>
            </w:r>
            <w:r w:rsidR="005B7C9B" w:rsidRPr="008C4ABE">
              <w:rPr>
                <w:rFonts w:ascii="Courier New" w:hAnsi="Courier New" w:cs="Courier New"/>
              </w:rPr>
              <w:t>esult</w:t>
            </w:r>
          </w:p>
        </w:tc>
        <w:tc>
          <w:tcPr>
            <w:tcW w:w="5548" w:type="dxa"/>
          </w:tcPr>
          <w:p w14:paraId="69415A9D" w14:textId="77777777" w:rsidR="005B7C9B" w:rsidRPr="008C4ABE" w:rsidRDefault="005B7C9B" w:rsidP="00CE69FE">
            <w:pPr>
              <w:pStyle w:val="TAL"/>
              <w:rPr>
                <w:rFonts w:ascii="Courier New" w:hAnsi="Courier New" w:cs="Courier New"/>
              </w:rPr>
            </w:pPr>
            <w:r w:rsidRPr="008C4ABE">
              <w:rPr>
                <w:rFonts w:ascii="Courier New" w:hAnsi="Courier New" w:cs="Courier New"/>
              </w:rPr>
              <w:t>Exceptions:</w:t>
            </w:r>
          </w:p>
          <w:p w14:paraId="0B3E1760" w14:textId="77777777" w:rsidR="005B7C9B" w:rsidRPr="008C4ABE" w:rsidRDefault="005B7C9B" w:rsidP="00CE69FE">
            <w:pPr>
              <w:pStyle w:val="TAL"/>
              <w:rPr>
                <w:rFonts w:ascii="Courier New" w:hAnsi="Courier New" w:cs="Courier New"/>
              </w:rPr>
            </w:pPr>
            <w:r w:rsidRPr="008C4ABE">
              <w:rPr>
                <w:rFonts w:ascii="Courier New" w:hAnsi="Courier New" w:cs="Courier New"/>
              </w:rPr>
              <w:t>SelfConfIRPConstDefs::ResumeScManagementProcess,</w:t>
            </w:r>
          </w:p>
          <w:p w14:paraId="68136549"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GenericIRPManagementSystem::ParameterNotSupported,</w:t>
            </w:r>
          </w:p>
          <w:p w14:paraId="4B219030"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GenericIRPManagementSystem::InvalidParameter,</w:t>
            </w:r>
          </w:p>
          <w:p w14:paraId="61A56624"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GenericIRPManagementSystem::ValueNotSupported,</w:t>
            </w:r>
          </w:p>
          <w:p w14:paraId="214C51B7" w14:textId="77777777" w:rsidR="005B7C9B" w:rsidRPr="008C4ABE" w:rsidRDefault="005B7C9B" w:rsidP="00CE69FE">
            <w:pPr>
              <w:pStyle w:val="TAL"/>
            </w:pPr>
            <w:r w:rsidRPr="008C4ABE">
              <w:rPr>
                <w:rFonts w:ascii="Courier New" w:hAnsi="Courier New" w:cs="Courier New"/>
              </w:rPr>
              <w:t>GenericIRPManagementSystem::OperationNotSupported</w:t>
            </w:r>
          </w:p>
        </w:tc>
        <w:tc>
          <w:tcPr>
            <w:tcW w:w="799" w:type="dxa"/>
          </w:tcPr>
          <w:p w14:paraId="07E79CC5" w14:textId="77777777" w:rsidR="005B7C9B" w:rsidRPr="008C4ABE" w:rsidRDefault="005B7C9B" w:rsidP="00CE69FE">
            <w:pPr>
              <w:pStyle w:val="TAC"/>
              <w:rPr>
                <w:snapToGrid w:val="0"/>
              </w:rPr>
            </w:pPr>
            <w:r w:rsidRPr="008C4ABE">
              <w:rPr>
                <w:snapToGrid w:val="0"/>
              </w:rPr>
              <w:t>M</w:t>
            </w:r>
          </w:p>
        </w:tc>
      </w:tr>
    </w:tbl>
    <w:p w14:paraId="5587612B" w14:textId="3918B94A" w:rsidR="005B7C9B" w:rsidRPr="008C4ABE" w:rsidRDefault="005B7C9B" w:rsidP="005B7C9B">
      <w:bookmarkStart w:id="75" w:name="_MCCTEMPBM_CRPT98460062___7"/>
      <w:bookmarkEnd w:id="74"/>
      <w:r w:rsidRPr="008C4ABE">
        <w:t>For al</w:t>
      </w:r>
      <w:r w:rsidR="001836A0" w:rsidRPr="008C4ABE">
        <w:t xml:space="preserve">l other parameters see </w:t>
      </w:r>
      <w:r w:rsidR="000C1772" w:rsidRPr="008C4ABE">
        <w:t>TS</w:t>
      </w:r>
      <w:r w:rsidR="000C1772">
        <w:t> </w:t>
      </w:r>
      <w:r w:rsidR="000C1772" w:rsidRPr="008C4ABE">
        <w:t>3</w:t>
      </w:r>
      <w:r w:rsidR="001836A0" w:rsidRPr="008C4ABE">
        <w:t>2.536</w:t>
      </w:r>
      <w:r w:rsidR="000C1772">
        <w:t> </w:t>
      </w:r>
      <w:r w:rsidR="000C1772" w:rsidRPr="008C4ABE">
        <w:t>[</w:t>
      </w:r>
      <w:r w:rsidRPr="008C4ABE">
        <w:t xml:space="preserve">9] mapping from IS </w:t>
      </w:r>
      <w:r w:rsidRPr="008C4ABE">
        <w:rPr>
          <w:rFonts w:ascii="Courier New" w:hAnsi="Courier New"/>
          <w:b/>
        </w:rPr>
        <w:t>resumeSwMProcess</w:t>
      </w:r>
      <w:r w:rsidRPr="008C4ABE">
        <w:t xml:space="preserve"> parameters to SS equivalents</w:t>
      </w:r>
    </w:p>
    <w:p w14:paraId="45A77F2B" w14:textId="77777777" w:rsidR="005B7C9B" w:rsidRPr="008C4ABE" w:rsidRDefault="005B7C9B" w:rsidP="005B7C9B">
      <w:pPr>
        <w:pStyle w:val="TH"/>
      </w:pPr>
      <w:bookmarkStart w:id="76" w:name="_MCCTEMPBM_CRPT98460063___7"/>
      <w:bookmarkEnd w:id="75"/>
      <w:r w:rsidRPr="008C4ABE">
        <w:t xml:space="preserve">Table A.2.2-7: Mapping from IS </w:t>
      </w:r>
      <w:r w:rsidRPr="008C4ABE">
        <w:rPr>
          <w:rFonts w:ascii="Courier New" w:hAnsi="Courier New"/>
          <w:b w:val="0"/>
        </w:rPr>
        <w:t>swFallback</w:t>
      </w:r>
      <w:r w:rsidRPr="008C4ABE">
        <w:t xml:space="preserve">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571"/>
        <w:gridCol w:w="5548"/>
        <w:gridCol w:w="799"/>
      </w:tblGrid>
      <w:tr w:rsidR="005B7C9B" w:rsidRPr="008C4ABE" w14:paraId="09D9DF48" w14:textId="77777777" w:rsidTr="000C1772">
        <w:trPr>
          <w:cantSplit/>
          <w:jc w:val="center"/>
        </w:trPr>
        <w:tc>
          <w:tcPr>
            <w:tcW w:w="3571" w:type="dxa"/>
            <w:shd w:val="pct15" w:color="auto" w:fill="FFFFFF"/>
          </w:tcPr>
          <w:bookmarkEnd w:id="76"/>
          <w:p w14:paraId="45C67893" w14:textId="77777777" w:rsidR="005B7C9B" w:rsidRPr="008C4ABE" w:rsidRDefault="005B7C9B" w:rsidP="00CE69FE">
            <w:pPr>
              <w:pStyle w:val="TAH"/>
            </w:pPr>
            <w:r w:rsidRPr="008C4ABE">
              <w:t>IS Operation parameter</w:t>
            </w:r>
          </w:p>
        </w:tc>
        <w:tc>
          <w:tcPr>
            <w:tcW w:w="5548" w:type="dxa"/>
            <w:shd w:val="pct15" w:color="auto" w:fill="FFFFFF"/>
          </w:tcPr>
          <w:p w14:paraId="6A0C8514" w14:textId="77777777" w:rsidR="005B7C9B" w:rsidRPr="008C4ABE" w:rsidRDefault="005B7C9B" w:rsidP="00CE69FE">
            <w:pPr>
              <w:pStyle w:val="TAH"/>
            </w:pPr>
            <w:r w:rsidRPr="008C4ABE">
              <w:t>SS Method parameter</w:t>
            </w:r>
          </w:p>
        </w:tc>
        <w:tc>
          <w:tcPr>
            <w:tcW w:w="799" w:type="dxa"/>
            <w:shd w:val="pct15" w:color="auto" w:fill="FFFFFF"/>
          </w:tcPr>
          <w:p w14:paraId="7D5A3CC2" w14:textId="77777777" w:rsidR="005B7C9B" w:rsidRPr="008C4ABE" w:rsidRDefault="005B7C9B" w:rsidP="00CE69FE">
            <w:pPr>
              <w:pStyle w:val="TAH"/>
            </w:pPr>
            <w:r w:rsidRPr="008C4ABE">
              <w:t>Qualifier</w:t>
            </w:r>
          </w:p>
        </w:tc>
      </w:tr>
      <w:tr w:rsidR="005B7C9B" w:rsidRPr="008C4ABE" w14:paraId="62ECA93C" w14:textId="77777777" w:rsidTr="000C1772">
        <w:trPr>
          <w:cantSplit/>
          <w:jc w:val="center"/>
        </w:trPr>
        <w:tc>
          <w:tcPr>
            <w:tcW w:w="3571" w:type="dxa"/>
          </w:tcPr>
          <w:p w14:paraId="065789ED" w14:textId="77777777" w:rsidR="005B7C9B" w:rsidRPr="008C4ABE" w:rsidRDefault="001836A0" w:rsidP="00CE69FE">
            <w:pPr>
              <w:pStyle w:val="TAL"/>
            </w:pPr>
            <w:bookmarkStart w:id="77" w:name="_MCCTEMPBM_CRPT98460064___7" w:colFirst="0" w:colLast="1"/>
            <w:r w:rsidRPr="008C4ABE">
              <w:rPr>
                <w:rFonts w:ascii="Courier New" w:hAnsi="Courier New" w:cs="Courier New"/>
              </w:rPr>
              <w:t>R</w:t>
            </w:r>
            <w:r w:rsidR="005B7C9B" w:rsidRPr="008C4ABE">
              <w:rPr>
                <w:rFonts w:ascii="Courier New" w:hAnsi="Courier New" w:cs="Courier New"/>
              </w:rPr>
              <w:t>esult</w:t>
            </w:r>
          </w:p>
        </w:tc>
        <w:tc>
          <w:tcPr>
            <w:tcW w:w="5548" w:type="dxa"/>
          </w:tcPr>
          <w:p w14:paraId="6753087C" w14:textId="77777777" w:rsidR="005B7C9B" w:rsidRPr="008C4ABE" w:rsidRDefault="005B7C9B" w:rsidP="00CE69FE">
            <w:pPr>
              <w:pStyle w:val="TAL"/>
              <w:rPr>
                <w:rFonts w:ascii="Courier New" w:hAnsi="Courier New" w:cs="Courier New"/>
              </w:rPr>
            </w:pPr>
            <w:r w:rsidRPr="008C4ABE">
              <w:rPr>
                <w:rFonts w:ascii="Courier New" w:hAnsi="Courier New" w:cs="Courier New"/>
              </w:rPr>
              <w:t>Exceptions:</w:t>
            </w:r>
          </w:p>
          <w:p w14:paraId="77797082" w14:textId="77777777" w:rsidR="005B7C9B" w:rsidRPr="008C4ABE" w:rsidRDefault="005B7C9B" w:rsidP="00CE69FE">
            <w:pPr>
              <w:pStyle w:val="TAL"/>
              <w:rPr>
                <w:rFonts w:ascii="Courier New" w:hAnsi="Courier New" w:cs="Courier New"/>
              </w:rPr>
            </w:pPr>
            <w:r w:rsidRPr="008C4ABE">
              <w:rPr>
                <w:rFonts w:ascii="Courier New" w:hAnsi="Courier New" w:cs="Courier New"/>
              </w:rPr>
              <w:t>SelfConfIRPConstDefs::SwFallback,</w:t>
            </w:r>
          </w:p>
          <w:p w14:paraId="08DE27E9"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GenericIRPManagementSystem::ParameterNotSupported,</w:t>
            </w:r>
          </w:p>
          <w:p w14:paraId="4DADD2B6"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GenericIRPManagementSystem::InvalidParameter,</w:t>
            </w:r>
          </w:p>
          <w:p w14:paraId="20796B62"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GenericIRPManagementSystem::ValueNotSupported,</w:t>
            </w:r>
          </w:p>
          <w:p w14:paraId="6D194B37" w14:textId="77777777" w:rsidR="005B7C9B" w:rsidRPr="008C4ABE" w:rsidRDefault="005B7C9B" w:rsidP="00CE69FE">
            <w:pPr>
              <w:pStyle w:val="TAL"/>
            </w:pPr>
            <w:r w:rsidRPr="008C4ABE">
              <w:rPr>
                <w:rFonts w:ascii="Courier New" w:hAnsi="Courier New" w:cs="Courier New"/>
              </w:rPr>
              <w:t>GenericIRPManagementSystem::OperationNotSupported</w:t>
            </w:r>
          </w:p>
        </w:tc>
        <w:tc>
          <w:tcPr>
            <w:tcW w:w="799" w:type="dxa"/>
          </w:tcPr>
          <w:p w14:paraId="7E677B28" w14:textId="77777777" w:rsidR="005B7C9B" w:rsidRPr="008C4ABE" w:rsidRDefault="005B7C9B" w:rsidP="00CE69FE">
            <w:pPr>
              <w:pStyle w:val="TAC"/>
              <w:rPr>
                <w:snapToGrid w:val="0"/>
              </w:rPr>
            </w:pPr>
            <w:r w:rsidRPr="008C4ABE">
              <w:rPr>
                <w:snapToGrid w:val="0"/>
              </w:rPr>
              <w:t>M</w:t>
            </w:r>
          </w:p>
        </w:tc>
      </w:tr>
    </w:tbl>
    <w:p w14:paraId="2C255ECE" w14:textId="06459040" w:rsidR="005B7C9B" w:rsidRPr="008C4ABE" w:rsidRDefault="005B7C9B" w:rsidP="005B7C9B">
      <w:bookmarkStart w:id="78" w:name="_MCCTEMPBM_CRPT98460065___7"/>
      <w:bookmarkEnd w:id="77"/>
      <w:r w:rsidRPr="008C4ABE">
        <w:t>For al</w:t>
      </w:r>
      <w:r w:rsidR="001836A0" w:rsidRPr="008C4ABE">
        <w:t xml:space="preserve">l other parameters see </w:t>
      </w:r>
      <w:r w:rsidR="000C1772" w:rsidRPr="008C4ABE">
        <w:t>TS</w:t>
      </w:r>
      <w:r w:rsidR="000C1772">
        <w:t> </w:t>
      </w:r>
      <w:r w:rsidR="000C1772" w:rsidRPr="008C4ABE">
        <w:t>3</w:t>
      </w:r>
      <w:r w:rsidR="001836A0" w:rsidRPr="008C4ABE">
        <w:t>2.536</w:t>
      </w:r>
      <w:r w:rsidR="000C1772">
        <w:t> </w:t>
      </w:r>
      <w:r w:rsidR="000C1772" w:rsidRPr="008C4ABE">
        <w:t>[</w:t>
      </w:r>
      <w:r w:rsidRPr="008C4ABE">
        <w:t xml:space="preserve">9] mapping from IS </w:t>
      </w:r>
      <w:r w:rsidRPr="008C4ABE">
        <w:rPr>
          <w:rFonts w:ascii="Courier New" w:hAnsi="Courier New"/>
          <w:b/>
        </w:rPr>
        <w:t>swFallback</w:t>
      </w:r>
      <w:r w:rsidRPr="008C4ABE">
        <w:t xml:space="preserve"> parameters to SS equivalents</w:t>
      </w:r>
    </w:p>
    <w:p w14:paraId="30B2CFEA" w14:textId="77777777" w:rsidR="005B7C9B" w:rsidRPr="008C4ABE" w:rsidRDefault="005B7C9B" w:rsidP="005B7C9B">
      <w:pPr>
        <w:pStyle w:val="TH"/>
      </w:pPr>
      <w:bookmarkStart w:id="79" w:name="_MCCTEMPBM_CRPT98460066___7"/>
      <w:bookmarkEnd w:id="78"/>
      <w:r w:rsidRPr="008C4ABE">
        <w:lastRenderedPageBreak/>
        <w:t xml:space="preserve">Table A.2.2-8: Mapping from IS </w:t>
      </w:r>
      <w:r w:rsidRPr="008C4ABE">
        <w:rPr>
          <w:rFonts w:ascii="Courier New" w:hAnsi="Courier New"/>
          <w:b w:val="0"/>
        </w:rPr>
        <w:t>terminateScManagementProcess</w:t>
      </w:r>
      <w:r w:rsidRPr="008C4ABE">
        <w:t xml:space="preserve">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462"/>
        <w:gridCol w:w="5657"/>
        <w:gridCol w:w="799"/>
      </w:tblGrid>
      <w:tr w:rsidR="005B7C9B" w:rsidRPr="008C4ABE" w14:paraId="244DF93F" w14:textId="77777777" w:rsidTr="000C1772">
        <w:trPr>
          <w:cantSplit/>
          <w:jc w:val="center"/>
        </w:trPr>
        <w:tc>
          <w:tcPr>
            <w:tcW w:w="3462" w:type="dxa"/>
            <w:shd w:val="pct15" w:color="auto" w:fill="FFFFFF"/>
          </w:tcPr>
          <w:bookmarkEnd w:id="79"/>
          <w:p w14:paraId="56DF1DFF" w14:textId="77777777" w:rsidR="005B7C9B" w:rsidRPr="008C4ABE" w:rsidRDefault="005B7C9B" w:rsidP="00CE69FE">
            <w:pPr>
              <w:pStyle w:val="TAH"/>
            </w:pPr>
            <w:r w:rsidRPr="008C4ABE">
              <w:t>IS Operation parameter</w:t>
            </w:r>
          </w:p>
        </w:tc>
        <w:tc>
          <w:tcPr>
            <w:tcW w:w="5657" w:type="dxa"/>
            <w:shd w:val="pct15" w:color="auto" w:fill="FFFFFF"/>
          </w:tcPr>
          <w:p w14:paraId="488E9F3F" w14:textId="77777777" w:rsidR="005B7C9B" w:rsidRPr="008C4ABE" w:rsidRDefault="005B7C9B" w:rsidP="00CE69FE">
            <w:pPr>
              <w:pStyle w:val="TAH"/>
            </w:pPr>
            <w:r w:rsidRPr="008C4ABE">
              <w:t>SS Method parameter</w:t>
            </w:r>
          </w:p>
        </w:tc>
        <w:tc>
          <w:tcPr>
            <w:tcW w:w="799" w:type="dxa"/>
            <w:shd w:val="pct15" w:color="auto" w:fill="FFFFFF"/>
          </w:tcPr>
          <w:p w14:paraId="22800509" w14:textId="77777777" w:rsidR="005B7C9B" w:rsidRPr="008C4ABE" w:rsidRDefault="005B7C9B" w:rsidP="00CE69FE">
            <w:pPr>
              <w:pStyle w:val="TAH"/>
            </w:pPr>
            <w:r w:rsidRPr="008C4ABE">
              <w:t>Qualifier</w:t>
            </w:r>
          </w:p>
        </w:tc>
      </w:tr>
      <w:tr w:rsidR="005B7C9B" w:rsidRPr="008C4ABE" w14:paraId="695C2590" w14:textId="77777777" w:rsidTr="000C1772">
        <w:trPr>
          <w:cantSplit/>
          <w:jc w:val="center"/>
        </w:trPr>
        <w:tc>
          <w:tcPr>
            <w:tcW w:w="3462" w:type="dxa"/>
          </w:tcPr>
          <w:p w14:paraId="5E5FAA98" w14:textId="77777777" w:rsidR="005B7C9B" w:rsidRPr="008C4ABE" w:rsidRDefault="001836A0" w:rsidP="00CE69FE">
            <w:pPr>
              <w:pStyle w:val="TAL"/>
            </w:pPr>
            <w:bookmarkStart w:id="80" w:name="_MCCTEMPBM_CRPT98460067___7" w:colFirst="0" w:colLast="1"/>
            <w:r w:rsidRPr="008C4ABE">
              <w:rPr>
                <w:rFonts w:ascii="Courier New" w:hAnsi="Courier New" w:cs="Courier New"/>
              </w:rPr>
              <w:t>R</w:t>
            </w:r>
            <w:r w:rsidR="005B7C9B" w:rsidRPr="008C4ABE">
              <w:rPr>
                <w:rFonts w:ascii="Courier New" w:hAnsi="Courier New" w:cs="Courier New"/>
              </w:rPr>
              <w:t>esult</w:t>
            </w:r>
          </w:p>
        </w:tc>
        <w:tc>
          <w:tcPr>
            <w:tcW w:w="5657" w:type="dxa"/>
          </w:tcPr>
          <w:p w14:paraId="172078B7" w14:textId="77777777" w:rsidR="005B7C9B" w:rsidRPr="008C4ABE" w:rsidRDefault="005B7C9B" w:rsidP="00CE69FE">
            <w:pPr>
              <w:pStyle w:val="TAL"/>
              <w:rPr>
                <w:rFonts w:ascii="Courier New" w:hAnsi="Courier New" w:cs="Courier New"/>
              </w:rPr>
            </w:pPr>
            <w:r w:rsidRPr="008C4ABE">
              <w:rPr>
                <w:rFonts w:ascii="Courier New" w:hAnsi="Courier New" w:cs="Courier New"/>
              </w:rPr>
              <w:t>Exceptions:</w:t>
            </w:r>
          </w:p>
          <w:p w14:paraId="53C3C2BF" w14:textId="77777777" w:rsidR="005B7C9B" w:rsidRPr="008C4ABE" w:rsidRDefault="005B7C9B" w:rsidP="00CE69FE">
            <w:pPr>
              <w:pStyle w:val="TAL"/>
              <w:rPr>
                <w:rFonts w:ascii="Courier New" w:hAnsi="Courier New" w:cs="Courier New"/>
              </w:rPr>
            </w:pPr>
            <w:r w:rsidRPr="008C4ABE">
              <w:rPr>
                <w:rFonts w:ascii="Courier New" w:hAnsi="Courier New" w:cs="Courier New"/>
              </w:rPr>
              <w:t>SelfConfIRPConstDefs::TerminateScManagementProcess,</w:t>
            </w:r>
          </w:p>
          <w:p w14:paraId="1812F10E"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GenericIRPManagementSystem::ParameterNotSupported,</w:t>
            </w:r>
          </w:p>
          <w:p w14:paraId="29B66D7F"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GenericIRPManagementSystem::InvalidParameter,</w:t>
            </w:r>
          </w:p>
          <w:p w14:paraId="56935895"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GenericIRPManagementSystem::ValueNotSupported,</w:t>
            </w:r>
          </w:p>
          <w:p w14:paraId="6DBA35DA" w14:textId="77777777" w:rsidR="005B7C9B" w:rsidRPr="008C4ABE" w:rsidRDefault="005B7C9B" w:rsidP="00CE69FE">
            <w:pPr>
              <w:pStyle w:val="TAL"/>
            </w:pPr>
            <w:r w:rsidRPr="008C4ABE">
              <w:rPr>
                <w:rFonts w:ascii="Courier New" w:hAnsi="Courier New" w:cs="Courier New"/>
              </w:rPr>
              <w:t>GenericIRPManagementSystem::OperationNotSupported</w:t>
            </w:r>
          </w:p>
        </w:tc>
        <w:tc>
          <w:tcPr>
            <w:tcW w:w="799" w:type="dxa"/>
          </w:tcPr>
          <w:p w14:paraId="1BB0D15A" w14:textId="77777777" w:rsidR="005B7C9B" w:rsidRPr="008C4ABE" w:rsidRDefault="005B7C9B" w:rsidP="00CE69FE">
            <w:pPr>
              <w:pStyle w:val="TAC"/>
              <w:rPr>
                <w:snapToGrid w:val="0"/>
              </w:rPr>
            </w:pPr>
            <w:r w:rsidRPr="008C4ABE">
              <w:rPr>
                <w:snapToGrid w:val="0"/>
              </w:rPr>
              <w:t>M</w:t>
            </w:r>
          </w:p>
        </w:tc>
      </w:tr>
    </w:tbl>
    <w:p w14:paraId="0F19E42D" w14:textId="11C2DACA" w:rsidR="005B7C9B" w:rsidRPr="008C4ABE" w:rsidRDefault="005B7C9B" w:rsidP="005B7C9B">
      <w:bookmarkStart w:id="81" w:name="_MCCTEMPBM_CRPT98460068___7"/>
      <w:bookmarkEnd w:id="80"/>
      <w:r w:rsidRPr="008C4ABE">
        <w:t>For al</w:t>
      </w:r>
      <w:r w:rsidR="001836A0" w:rsidRPr="008C4ABE">
        <w:t xml:space="preserve">l other parameters see </w:t>
      </w:r>
      <w:r w:rsidR="000C1772" w:rsidRPr="008C4ABE">
        <w:t>TS</w:t>
      </w:r>
      <w:r w:rsidR="000C1772">
        <w:t> </w:t>
      </w:r>
      <w:r w:rsidR="000C1772" w:rsidRPr="008C4ABE">
        <w:t>3</w:t>
      </w:r>
      <w:r w:rsidR="001836A0" w:rsidRPr="008C4ABE">
        <w:t>2.536</w:t>
      </w:r>
      <w:r w:rsidR="000C1772">
        <w:t> </w:t>
      </w:r>
      <w:r w:rsidR="000C1772" w:rsidRPr="008C4ABE">
        <w:t>[</w:t>
      </w:r>
      <w:r w:rsidRPr="008C4ABE">
        <w:t xml:space="preserve">9] mapping from IS </w:t>
      </w:r>
      <w:r w:rsidRPr="008C4ABE">
        <w:rPr>
          <w:rFonts w:ascii="Courier New" w:hAnsi="Courier New"/>
          <w:b/>
        </w:rPr>
        <w:t>terminateSwMProcess</w:t>
      </w:r>
      <w:r w:rsidRPr="008C4ABE">
        <w:t xml:space="preserve"> parameters to SS equivalents</w:t>
      </w:r>
    </w:p>
    <w:p w14:paraId="6F53442C" w14:textId="77777777" w:rsidR="005B7C9B" w:rsidRPr="008C4ABE" w:rsidRDefault="005B7C9B" w:rsidP="005B7C9B">
      <w:pPr>
        <w:pStyle w:val="TH"/>
      </w:pPr>
      <w:bookmarkStart w:id="82" w:name="_MCCTEMPBM_CRPT98460069___7"/>
      <w:bookmarkEnd w:id="81"/>
      <w:r w:rsidRPr="008C4ABE">
        <w:t xml:space="preserve">Table A.2.2-9: Mapping from IS </w:t>
      </w:r>
      <w:r w:rsidRPr="008C4ABE">
        <w:rPr>
          <w:rFonts w:ascii="Courier New" w:hAnsi="Courier New"/>
          <w:b w:val="0"/>
        </w:rPr>
        <w:t>changeScManagementProfile</w:t>
      </w:r>
      <w:r w:rsidRPr="008C4ABE">
        <w:t xml:space="preserve">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571"/>
        <w:gridCol w:w="5658"/>
        <w:gridCol w:w="800"/>
      </w:tblGrid>
      <w:tr w:rsidR="005B7C9B" w:rsidRPr="008C4ABE" w14:paraId="5E75B2FD" w14:textId="77777777" w:rsidTr="000C1772">
        <w:trPr>
          <w:cantSplit/>
          <w:jc w:val="center"/>
        </w:trPr>
        <w:tc>
          <w:tcPr>
            <w:tcW w:w="3571" w:type="dxa"/>
            <w:shd w:val="pct15" w:color="auto" w:fill="FFFFFF"/>
          </w:tcPr>
          <w:bookmarkEnd w:id="82"/>
          <w:p w14:paraId="686B442B" w14:textId="77777777" w:rsidR="005B7C9B" w:rsidRPr="008C4ABE" w:rsidRDefault="005B7C9B" w:rsidP="00CE69FE">
            <w:pPr>
              <w:pStyle w:val="TAH"/>
            </w:pPr>
            <w:r w:rsidRPr="008C4ABE">
              <w:t>IS Operation parameter</w:t>
            </w:r>
          </w:p>
        </w:tc>
        <w:tc>
          <w:tcPr>
            <w:tcW w:w="5658" w:type="dxa"/>
            <w:shd w:val="pct15" w:color="auto" w:fill="FFFFFF"/>
          </w:tcPr>
          <w:p w14:paraId="76230CF2" w14:textId="77777777" w:rsidR="005B7C9B" w:rsidRPr="008C4ABE" w:rsidRDefault="005B7C9B" w:rsidP="00CE69FE">
            <w:pPr>
              <w:pStyle w:val="TAH"/>
            </w:pPr>
            <w:r w:rsidRPr="008C4ABE">
              <w:t>SS Method parameter</w:t>
            </w:r>
          </w:p>
        </w:tc>
        <w:tc>
          <w:tcPr>
            <w:tcW w:w="800" w:type="dxa"/>
            <w:shd w:val="pct15" w:color="auto" w:fill="FFFFFF"/>
          </w:tcPr>
          <w:p w14:paraId="39B48C43" w14:textId="77777777" w:rsidR="005B7C9B" w:rsidRPr="008C4ABE" w:rsidRDefault="005B7C9B" w:rsidP="00CE69FE">
            <w:pPr>
              <w:pStyle w:val="TAH"/>
            </w:pPr>
            <w:r w:rsidRPr="008C4ABE">
              <w:t>Qualifier</w:t>
            </w:r>
          </w:p>
        </w:tc>
      </w:tr>
      <w:tr w:rsidR="005B7C9B" w:rsidRPr="008C4ABE" w14:paraId="3D08CEC7" w14:textId="77777777" w:rsidTr="000C1772">
        <w:trPr>
          <w:cantSplit/>
          <w:jc w:val="center"/>
        </w:trPr>
        <w:tc>
          <w:tcPr>
            <w:tcW w:w="3571" w:type="dxa"/>
          </w:tcPr>
          <w:p w14:paraId="64608D24" w14:textId="77777777" w:rsidR="005B7C9B" w:rsidRPr="008C4ABE" w:rsidRDefault="001836A0" w:rsidP="00CE69FE">
            <w:pPr>
              <w:pStyle w:val="TAL"/>
            </w:pPr>
            <w:bookmarkStart w:id="83" w:name="_MCCTEMPBM_CRPT98460070___7" w:colFirst="0" w:colLast="1"/>
            <w:r w:rsidRPr="008C4ABE">
              <w:rPr>
                <w:rFonts w:ascii="Courier New" w:hAnsi="Courier New" w:cs="Courier New"/>
              </w:rPr>
              <w:t>R</w:t>
            </w:r>
            <w:r w:rsidR="005B7C9B" w:rsidRPr="008C4ABE">
              <w:rPr>
                <w:rFonts w:ascii="Courier New" w:hAnsi="Courier New" w:cs="Courier New"/>
              </w:rPr>
              <w:t>esult</w:t>
            </w:r>
          </w:p>
        </w:tc>
        <w:tc>
          <w:tcPr>
            <w:tcW w:w="5658" w:type="dxa"/>
          </w:tcPr>
          <w:p w14:paraId="67139A3B" w14:textId="77777777" w:rsidR="005B7C9B" w:rsidRPr="008C4ABE" w:rsidRDefault="005B7C9B" w:rsidP="00CE69FE">
            <w:pPr>
              <w:pStyle w:val="TAL"/>
              <w:rPr>
                <w:rFonts w:ascii="Courier New" w:hAnsi="Courier New" w:cs="Courier New"/>
              </w:rPr>
            </w:pPr>
            <w:r w:rsidRPr="008C4ABE">
              <w:rPr>
                <w:rFonts w:ascii="Courier New" w:hAnsi="Courier New" w:cs="Courier New"/>
              </w:rPr>
              <w:t>Exceptions:</w:t>
            </w:r>
          </w:p>
          <w:p w14:paraId="7610C8CF" w14:textId="77777777" w:rsidR="005B7C9B" w:rsidRPr="008C4ABE" w:rsidRDefault="005B7C9B" w:rsidP="00CE69FE">
            <w:pPr>
              <w:pStyle w:val="TAL"/>
              <w:rPr>
                <w:rFonts w:ascii="Courier New" w:hAnsi="Courier New" w:cs="Courier New"/>
              </w:rPr>
            </w:pPr>
            <w:r w:rsidRPr="008C4ABE">
              <w:rPr>
                <w:rFonts w:ascii="Courier New" w:hAnsi="Courier New" w:cs="Courier New"/>
              </w:rPr>
              <w:t>SelfConfIRPConstDefs::CreateScManagementProfile,</w:t>
            </w:r>
          </w:p>
          <w:p w14:paraId="7CF4A54E"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GenericIRPManagementSystem::ParameterNotSupported,</w:t>
            </w:r>
          </w:p>
          <w:p w14:paraId="5076A822"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GenericIRPManagementSystem::InvalidParameter,</w:t>
            </w:r>
          </w:p>
          <w:p w14:paraId="731CF17F" w14:textId="77777777" w:rsidR="005B7C9B" w:rsidRPr="008C4ABE" w:rsidRDefault="005B7C9B" w:rsidP="00CE69FE">
            <w:pPr>
              <w:pStyle w:val="TAL"/>
              <w:rPr>
                <w:rFonts w:ascii="Courier New" w:hAnsi="Courier New" w:cs="Courier New"/>
              </w:rPr>
            </w:pPr>
            <w:r w:rsidRPr="008C4ABE">
              <w:rPr>
                <w:rFonts w:ascii="Courier New" w:hAnsi="Courier New" w:cs="Courier New"/>
              </w:rPr>
              <w:t>GenericIRPManagementSystem::ValueNotSupported,</w:t>
            </w:r>
          </w:p>
          <w:p w14:paraId="38698A7A" w14:textId="77777777" w:rsidR="005B7C9B" w:rsidRPr="008C4ABE" w:rsidRDefault="005B7C9B" w:rsidP="00CE69FE">
            <w:pPr>
              <w:pStyle w:val="TAL"/>
            </w:pPr>
            <w:r w:rsidRPr="008C4ABE">
              <w:rPr>
                <w:rFonts w:ascii="Courier New" w:hAnsi="Courier New" w:cs="Courier New"/>
              </w:rPr>
              <w:t>GenericIRPManagementSystem::OperationNotSupported</w:t>
            </w:r>
          </w:p>
        </w:tc>
        <w:tc>
          <w:tcPr>
            <w:tcW w:w="800" w:type="dxa"/>
          </w:tcPr>
          <w:p w14:paraId="43F22F2E" w14:textId="77777777" w:rsidR="005B7C9B" w:rsidRPr="008C4ABE" w:rsidRDefault="005B7C9B" w:rsidP="00CE69FE">
            <w:pPr>
              <w:pStyle w:val="TAC"/>
              <w:rPr>
                <w:snapToGrid w:val="0"/>
              </w:rPr>
            </w:pPr>
            <w:r w:rsidRPr="008C4ABE">
              <w:rPr>
                <w:snapToGrid w:val="0"/>
              </w:rPr>
              <w:t>M</w:t>
            </w:r>
          </w:p>
        </w:tc>
      </w:tr>
    </w:tbl>
    <w:p w14:paraId="15F184AF" w14:textId="3D4608F8" w:rsidR="005B7C9B" w:rsidRDefault="005B7C9B" w:rsidP="005B7C9B">
      <w:bookmarkStart w:id="84" w:name="_MCCTEMPBM_CRPT98460071___7"/>
      <w:bookmarkEnd w:id="83"/>
      <w:r w:rsidRPr="008C4ABE">
        <w:t>For al</w:t>
      </w:r>
      <w:r w:rsidR="001836A0" w:rsidRPr="008C4ABE">
        <w:t xml:space="preserve">l other parameters see </w:t>
      </w:r>
      <w:r w:rsidR="000C1772" w:rsidRPr="008C4ABE">
        <w:t>TS</w:t>
      </w:r>
      <w:r w:rsidR="000C1772">
        <w:t> </w:t>
      </w:r>
      <w:r w:rsidR="000C1772" w:rsidRPr="008C4ABE">
        <w:t>3</w:t>
      </w:r>
      <w:r w:rsidR="001836A0" w:rsidRPr="008C4ABE">
        <w:t>2.536</w:t>
      </w:r>
      <w:r w:rsidR="000C1772">
        <w:t> </w:t>
      </w:r>
      <w:r w:rsidR="000C1772" w:rsidRPr="008C4ABE">
        <w:t>[</w:t>
      </w:r>
      <w:r w:rsidRPr="008C4ABE">
        <w:t xml:space="preserve">9] mapping from IS </w:t>
      </w:r>
      <w:r w:rsidRPr="008C4ABE">
        <w:rPr>
          <w:rFonts w:ascii="Courier New" w:hAnsi="Courier New"/>
          <w:b/>
        </w:rPr>
        <w:t>changeSwMProfile</w:t>
      </w:r>
      <w:r w:rsidRPr="008C4ABE">
        <w:t xml:space="preserve"> parameters to SS equivalents</w:t>
      </w:r>
    </w:p>
    <w:p w14:paraId="43F10D6D" w14:textId="77777777" w:rsidR="000C1772" w:rsidRPr="008C4ABE" w:rsidRDefault="000C1772" w:rsidP="000C1772"/>
    <w:p w14:paraId="6D7BDFA0" w14:textId="35584D10" w:rsidR="005B7C9B" w:rsidRPr="008C4ABE" w:rsidRDefault="005B7C9B" w:rsidP="00DA10C3">
      <w:pPr>
        <w:pStyle w:val="Heading2"/>
      </w:pPr>
      <w:bookmarkStart w:id="85" w:name="_Toc212090828"/>
      <w:bookmarkEnd w:id="84"/>
      <w:r w:rsidRPr="008C4ABE">
        <w:t>A.2.3</w:t>
      </w:r>
      <w:r w:rsidRPr="008C4ABE">
        <w:tab/>
        <w:t>Notification parameter mapping</w:t>
      </w:r>
      <w:bookmarkEnd w:id="85"/>
    </w:p>
    <w:p w14:paraId="443EE3DA" w14:textId="28714492" w:rsidR="005B7C9B" w:rsidRPr="008C4ABE" w:rsidRDefault="005B7C9B" w:rsidP="005B7C9B">
      <w:pPr>
        <w:keepNext/>
      </w:pPr>
      <w:r w:rsidRPr="008C4ABE">
        <w:t xml:space="preserve">Reference </w:t>
      </w:r>
      <w:r w:rsidR="000C1772" w:rsidRPr="008C4ABE">
        <w:t>TS</w:t>
      </w:r>
      <w:r w:rsidR="000C1772">
        <w:t> </w:t>
      </w:r>
      <w:r w:rsidR="000C1772" w:rsidRPr="008C4ABE">
        <w:t>3</w:t>
      </w:r>
      <w:r w:rsidRPr="008C4ABE">
        <w:t>2.502</w:t>
      </w:r>
      <w:r w:rsidR="000C1772">
        <w:t> </w:t>
      </w:r>
      <w:r w:rsidR="000C1772" w:rsidRPr="008C4ABE">
        <w:t>[</w:t>
      </w:r>
      <w:r w:rsidRPr="008C4ABE">
        <w:t>4] defines semantics of parameters carried in notifications. The following tables indicate the mapping of these parameters to their SS equivalents.</w:t>
      </w:r>
      <w:r w:rsidR="008C4ABE">
        <w:t>"</w:t>
      </w:r>
    </w:p>
    <w:p w14:paraId="3BB7FD3C" w14:textId="7576A2D9" w:rsidR="005B7C9B" w:rsidRPr="008C4ABE" w:rsidRDefault="008C4ABE" w:rsidP="008C4ABE">
      <w:pPr>
        <w:pStyle w:val="B1"/>
      </w:pPr>
      <w:r w:rsidRPr="008C4ABE">
        <w:tab/>
      </w:r>
      <w:r w:rsidR="005B7C9B" w:rsidRPr="008C4ABE">
        <w:t>The following tables indicate the mapping of these parameters to their OMG CORBA Structured Event (defined in OMG Notification Service</w:t>
      </w:r>
      <w:r w:rsidR="000C1772">
        <w:t> </w:t>
      </w:r>
      <w:r w:rsidR="000C1772" w:rsidRPr="008C4ABE">
        <w:t>[</w:t>
      </w:r>
      <w:r w:rsidR="001836A0" w:rsidRPr="008C4ABE">
        <w:t>6</w:t>
      </w:r>
      <w:r w:rsidR="005B7C9B" w:rsidRPr="008C4ABE">
        <w:t>]) equivalents. The composition of OMG Structured Event, as defined in the OMG Notification Service</w:t>
      </w:r>
      <w:r w:rsidR="000C1772">
        <w:t> </w:t>
      </w:r>
      <w:r w:rsidR="000C1772" w:rsidRPr="008C4ABE">
        <w:t>[</w:t>
      </w:r>
      <w:r w:rsidR="001836A0" w:rsidRPr="008C4ABE">
        <w:t>6</w:t>
      </w:r>
      <w:r w:rsidR="005B7C9B" w:rsidRPr="008C4ABE">
        <w:t>], is:</w:t>
      </w:r>
    </w:p>
    <w:p w14:paraId="1C7AB4E0" w14:textId="77777777" w:rsidR="005B7C9B" w:rsidRPr="008C4ABE" w:rsidRDefault="005B7C9B" w:rsidP="008C4ABE">
      <w:pPr>
        <w:pStyle w:val="PL"/>
      </w:pPr>
      <w:r w:rsidRPr="008C4ABE">
        <w:t>Header</w:t>
      </w:r>
    </w:p>
    <w:p w14:paraId="2A79B331" w14:textId="77777777" w:rsidR="005B7C9B" w:rsidRPr="008C4ABE" w:rsidRDefault="005B7C9B" w:rsidP="008C4ABE">
      <w:pPr>
        <w:pStyle w:val="PL"/>
      </w:pPr>
      <w:r w:rsidRPr="008C4ABE">
        <w:t xml:space="preserve">      Fixed Header</w:t>
      </w:r>
    </w:p>
    <w:p w14:paraId="19DC3306" w14:textId="77777777" w:rsidR="005B7C9B" w:rsidRPr="008C4ABE" w:rsidRDefault="005B7C9B" w:rsidP="008C4ABE">
      <w:pPr>
        <w:pStyle w:val="PL"/>
      </w:pPr>
      <w:r w:rsidRPr="008C4ABE">
        <w:t xml:space="preserve">           domain_name</w:t>
      </w:r>
    </w:p>
    <w:p w14:paraId="2F9E26F3" w14:textId="77777777" w:rsidR="005B7C9B" w:rsidRPr="008C4ABE" w:rsidRDefault="005B7C9B" w:rsidP="008C4ABE">
      <w:pPr>
        <w:pStyle w:val="PL"/>
      </w:pPr>
      <w:r w:rsidRPr="008C4ABE">
        <w:t xml:space="preserve">           type_name</w:t>
      </w:r>
    </w:p>
    <w:p w14:paraId="614913D7" w14:textId="77777777" w:rsidR="005B7C9B" w:rsidRPr="008C4ABE" w:rsidRDefault="005B7C9B" w:rsidP="008C4ABE">
      <w:pPr>
        <w:pStyle w:val="PL"/>
      </w:pPr>
      <w:r w:rsidRPr="008C4ABE">
        <w:t xml:space="preserve">           event_name</w:t>
      </w:r>
    </w:p>
    <w:p w14:paraId="4B8AF798" w14:textId="77777777" w:rsidR="005B7C9B" w:rsidRPr="008C4ABE" w:rsidRDefault="005B7C9B" w:rsidP="008C4ABE">
      <w:pPr>
        <w:pStyle w:val="PL"/>
      </w:pPr>
      <w:r w:rsidRPr="008C4ABE">
        <w:t xml:space="preserve">      Variable Header</w:t>
      </w:r>
    </w:p>
    <w:p w14:paraId="2D496FEA" w14:textId="77777777" w:rsidR="005B7C9B" w:rsidRPr="008C4ABE" w:rsidRDefault="005B7C9B" w:rsidP="008C4ABE">
      <w:pPr>
        <w:pStyle w:val="PL"/>
      </w:pPr>
      <w:r w:rsidRPr="008C4ABE">
        <w:t>Body</w:t>
      </w:r>
    </w:p>
    <w:p w14:paraId="75573AD9" w14:textId="77777777" w:rsidR="005B7C9B" w:rsidRPr="008C4ABE" w:rsidRDefault="005B7C9B" w:rsidP="008C4ABE">
      <w:pPr>
        <w:pStyle w:val="PL"/>
      </w:pPr>
      <w:r w:rsidRPr="008C4ABE">
        <w:t xml:space="preserve">      filterable_body_fields</w:t>
      </w:r>
    </w:p>
    <w:p w14:paraId="2E7984AE" w14:textId="77777777" w:rsidR="005B7C9B" w:rsidRPr="008C4ABE" w:rsidRDefault="005B7C9B" w:rsidP="008C4ABE">
      <w:pPr>
        <w:pStyle w:val="PL"/>
      </w:pPr>
      <w:r w:rsidRPr="008C4ABE">
        <w:t xml:space="preserve">      remaining_body</w:t>
      </w:r>
    </w:p>
    <w:p w14:paraId="06E3C5C8" w14:textId="77777777" w:rsidR="005B7C9B" w:rsidRPr="008C4ABE" w:rsidRDefault="005B7C9B" w:rsidP="008C4ABE">
      <w:pPr>
        <w:pStyle w:val="PL"/>
      </w:pPr>
    </w:p>
    <w:p w14:paraId="6B273078" w14:textId="55247AC3" w:rsidR="005B7C9B" w:rsidRPr="008C4ABE" w:rsidRDefault="008C4ABE" w:rsidP="008C4ABE">
      <w:pPr>
        <w:pStyle w:val="B1"/>
      </w:pPr>
      <w:r w:rsidRPr="008C4ABE">
        <w:tab/>
      </w:r>
      <w:r w:rsidR="005B7C9B" w:rsidRPr="008C4ABE">
        <w:t>The following tables list all OMG Structured Event attributes in the second column. The first column identifies the Software Management IRP: IS</w:t>
      </w:r>
      <w:r w:rsidR="000C1772">
        <w:t> </w:t>
      </w:r>
      <w:r w:rsidR="000C1772" w:rsidRPr="008C4ABE">
        <w:t>[</w:t>
      </w:r>
      <w:r w:rsidR="001836A0" w:rsidRPr="008C4ABE">
        <w:t>8</w:t>
      </w:r>
      <w:r w:rsidR="005B7C9B" w:rsidRPr="008C4ABE">
        <w:t>] defined notification parameters.</w:t>
      </w:r>
    </w:p>
    <w:p w14:paraId="597B48E1" w14:textId="77777777" w:rsidR="005B7C9B" w:rsidRPr="008C4ABE" w:rsidRDefault="005B7C9B" w:rsidP="005B7C9B">
      <w:pPr>
        <w:pStyle w:val="TH"/>
        <w:rPr>
          <w:rFonts w:ascii="Courier New" w:hAnsi="Courier New"/>
          <w:b w:val="0"/>
        </w:rPr>
      </w:pPr>
      <w:bookmarkStart w:id="86" w:name="_MCCTEMPBM_CRPT98460075___7"/>
      <w:r w:rsidRPr="008C4ABE">
        <w:t xml:space="preserve">Table </w:t>
      </w:r>
      <w:r w:rsidR="001836A0" w:rsidRPr="008C4ABE">
        <w:t>A.2</w:t>
      </w:r>
      <w:r w:rsidRPr="008C4ABE">
        <w:t xml:space="preserve">.3.1: Mapping for </w:t>
      </w:r>
      <w:r w:rsidRPr="008C4ABE">
        <w:rPr>
          <w:rFonts w:ascii="Courier New" w:hAnsi="Courier New"/>
          <w:b w:val="0"/>
        </w:rPr>
        <w:t>notifyScManagementProfileCreation</w:t>
      </w:r>
    </w:p>
    <w:p w14:paraId="69A7BF1F" w14:textId="060079F4" w:rsidR="005B7C9B" w:rsidRPr="008C4ABE" w:rsidRDefault="005B7C9B" w:rsidP="005B7C9B">
      <w:bookmarkStart w:id="87" w:name="_MCCTEMPBM_CRPT98460076___7"/>
      <w:bookmarkEnd w:id="86"/>
      <w:r w:rsidRPr="008C4ABE">
        <w:t xml:space="preserve">See </w:t>
      </w:r>
      <w:r w:rsidR="000C1772" w:rsidRPr="008C4ABE">
        <w:t>TS</w:t>
      </w:r>
      <w:r w:rsidR="000C1772">
        <w:t> </w:t>
      </w:r>
      <w:r w:rsidR="000C1772" w:rsidRPr="008C4ABE">
        <w:t>3</w:t>
      </w:r>
      <w:r w:rsidRPr="008C4ABE">
        <w:t>2.53</w:t>
      </w:r>
      <w:r w:rsidR="001836A0" w:rsidRPr="008C4ABE">
        <w:t>6</w:t>
      </w:r>
      <w:r w:rsidR="000C1772">
        <w:t> </w:t>
      </w:r>
      <w:r w:rsidR="000C1772" w:rsidRPr="008C4ABE">
        <w:t>[</w:t>
      </w:r>
      <w:r w:rsidR="001836A0" w:rsidRPr="008C4ABE">
        <w:t>9</w:t>
      </w:r>
      <w:r w:rsidRPr="008C4ABE">
        <w:t xml:space="preserve">] mapping from IS </w:t>
      </w:r>
      <w:r w:rsidRPr="008C4ABE">
        <w:rPr>
          <w:rFonts w:ascii="Courier New" w:hAnsi="Courier New"/>
          <w:b/>
        </w:rPr>
        <w:t>notifySwMProfileCreation</w:t>
      </w:r>
    </w:p>
    <w:p w14:paraId="635BEADE" w14:textId="77777777" w:rsidR="005B7C9B" w:rsidRPr="008C4ABE" w:rsidRDefault="005B7C9B" w:rsidP="005B7C9B">
      <w:pPr>
        <w:pStyle w:val="TH"/>
        <w:rPr>
          <w:rFonts w:ascii="Courier New" w:hAnsi="Courier New"/>
          <w:b w:val="0"/>
        </w:rPr>
      </w:pPr>
      <w:bookmarkStart w:id="88" w:name="_MCCTEMPBM_CRPT98460077___7"/>
      <w:bookmarkEnd w:id="87"/>
      <w:r w:rsidRPr="008C4ABE">
        <w:t xml:space="preserve">Table </w:t>
      </w:r>
      <w:r w:rsidR="001836A0" w:rsidRPr="008C4ABE">
        <w:t>A.2</w:t>
      </w:r>
      <w:r w:rsidRPr="008C4ABE">
        <w:t xml:space="preserve">.3.2: Mapping for </w:t>
      </w:r>
      <w:r w:rsidRPr="008C4ABE">
        <w:rPr>
          <w:rFonts w:ascii="Courier New" w:hAnsi="Courier New"/>
          <w:b w:val="0"/>
        </w:rPr>
        <w:t>notifyScManagementProfileDeletion</w:t>
      </w:r>
    </w:p>
    <w:p w14:paraId="584E21FC" w14:textId="3443237F" w:rsidR="005B7C9B" w:rsidRPr="008C4ABE" w:rsidRDefault="005B7C9B" w:rsidP="005B7C9B">
      <w:bookmarkStart w:id="89" w:name="_MCCTEMPBM_CRPT98460078___7"/>
      <w:bookmarkEnd w:id="88"/>
      <w:r w:rsidRPr="008C4ABE">
        <w:t xml:space="preserve">See </w:t>
      </w:r>
      <w:r w:rsidR="000C1772" w:rsidRPr="008C4ABE">
        <w:t>TS</w:t>
      </w:r>
      <w:r w:rsidR="000C1772">
        <w:t> </w:t>
      </w:r>
      <w:r w:rsidR="000C1772" w:rsidRPr="008C4ABE">
        <w:t>3</w:t>
      </w:r>
      <w:r w:rsidRPr="008C4ABE">
        <w:t>2.53</w:t>
      </w:r>
      <w:r w:rsidR="001836A0" w:rsidRPr="008C4ABE">
        <w:t>6</w:t>
      </w:r>
      <w:r w:rsidR="000C1772">
        <w:t> </w:t>
      </w:r>
      <w:r w:rsidR="000C1772" w:rsidRPr="008C4ABE">
        <w:t>[</w:t>
      </w:r>
      <w:r w:rsidR="001836A0" w:rsidRPr="008C4ABE">
        <w:t>9</w:t>
      </w:r>
      <w:r w:rsidRPr="008C4ABE">
        <w:t xml:space="preserve">] mapping from IS </w:t>
      </w:r>
      <w:r w:rsidRPr="008C4ABE">
        <w:rPr>
          <w:rFonts w:ascii="Courier New" w:hAnsi="Courier New"/>
          <w:b/>
        </w:rPr>
        <w:t>notifySwMProfileDeletion</w:t>
      </w:r>
    </w:p>
    <w:p w14:paraId="487AAA7F" w14:textId="77777777" w:rsidR="005B7C9B" w:rsidRPr="008C4ABE" w:rsidRDefault="005B7C9B" w:rsidP="005B7C9B">
      <w:pPr>
        <w:pStyle w:val="TH"/>
        <w:rPr>
          <w:rFonts w:ascii="Courier New" w:hAnsi="Courier New"/>
          <w:b w:val="0"/>
        </w:rPr>
      </w:pPr>
      <w:bookmarkStart w:id="90" w:name="_MCCTEMPBM_CRPT98460079___7"/>
      <w:bookmarkEnd w:id="89"/>
      <w:r w:rsidRPr="008C4ABE">
        <w:t xml:space="preserve">Table </w:t>
      </w:r>
      <w:r w:rsidR="001836A0" w:rsidRPr="008C4ABE">
        <w:t>A.2</w:t>
      </w:r>
      <w:r w:rsidRPr="008C4ABE">
        <w:t xml:space="preserve">.3.3: Mapping for </w:t>
      </w:r>
      <w:r w:rsidRPr="008C4ABE">
        <w:rPr>
          <w:rFonts w:ascii="Courier New" w:hAnsi="Courier New"/>
          <w:b w:val="0"/>
        </w:rPr>
        <w:t>notifyScProcessCreation</w:t>
      </w:r>
    </w:p>
    <w:p w14:paraId="24EB9DD5" w14:textId="11AED34E" w:rsidR="005B7C9B" w:rsidRPr="008C4ABE" w:rsidRDefault="005B7C9B" w:rsidP="005B7C9B">
      <w:bookmarkStart w:id="91" w:name="_MCCTEMPBM_CRPT98460080___7"/>
      <w:bookmarkEnd w:id="90"/>
      <w:r w:rsidRPr="008C4ABE">
        <w:t xml:space="preserve">See </w:t>
      </w:r>
      <w:r w:rsidR="000C1772" w:rsidRPr="008C4ABE">
        <w:t>TS</w:t>
      </w:r>
      <w:r w:rsidR="000C1772">
        <w:t> </w:t>
      </w:r>
      <w:r w:rsidR="000C1772" w:rsidRPr="008C4ABE">
        <w:t>3</w:t>
      </w:r>
      <w:r w:rsidRPr="008C4ABE">
        <w:t>2.53</w:t>
      </w:r>
      <w:r w:rsidR="001836A0" w:rsidRPr="008C4ABE">
        <w:t>6</w:t>
      </w:r>
      <w:r w:rsidR="000C1772">
        <w:t> </w:t>
      </w:r>
      <w:r w:rsidR="000C1772" w:rsidRPr="008C4ABE">
        <w:t>[</w:t>
      </w:r>
      <w:r w:rsidR="001836A0" w:rsidRPr="008C4ABE">
        <w:t>9</w:t>
      </w:r>
      <w:r w:rsidRPr="008C4ABE">
        <w:t xml:space="preserve">] mapping from IS </w:t>
      </w:r>
      <w:r w:rsidRPr="008C4ABE">
        <w:rPr>
          <w:rFonts w:ascii="Courier New" w:hAnsi="Courier New"/>
          <w:b/>
        </w:rPr>
        <w:t>notifySwMProcessCreation</w:t>
      </w:r>
    </w:p>
    <w:p w14:paraId="7E12CA18" w14:textId="77777777" w:rsidR="005B7C9B" w:rsidRPr="008C4ABE" w:rsidRDefault="005B7C9B" w:rsidP="005B7C9B">
      <w:pPr>
        <w:pStyle w:val="TH"/>
        <w:rPr>
          <w:rFonts w:ascii="Courier New" w:hAnsi="Courier New"/>
          <w:b w:val="0"/>
        </w:rPr>
      </w:pPr>
      <w:bookmarkStart w:id="92" w:name="_MCCTEMPBM_CRPT98460081___7"/>
      <w:bookmarkEnd w:id="91"/>
      <w:r w:rsidRPr="008C4ABE">
        <w:t xml:space="preserve">Table </w:t>
      </w:r>
      <w:r w:rsidR="001836A0" w:rsidRPr="008C4ABE">
        <w:t>A.2</w:t>
      </w:r>
      <w:r w:rsidRPr="008C4ABE">
        <w:t xml:space="preserve">.3.4: Mapping for </w:t>
      </w:r>
      <w:r w:rsidRPr="008C4ABE">
        <w:rPr>
          <w:rFonts w:ascii="Courier New" w:hAnsi="Courier New"/>
          <w:b w:val="0"/>
        </w:rPr>
        <w:t>notifyScProcessStage</w:t>
      </w:r>
    </w:p>
    <w:p w14:paraId="31DFF321" w14:textId="4FBEA255" w:rsidR="005B7C9B" w:rsidRPr="008C4ABE" w:rsidRDefault="005B7C9B" w:rsidP="005B7C9B">
      <w:bookmarkStart w:id="93" w:name="_MCCTEMPBM_CRPT98460082___7"/>
      <w:bookmarkEnd w:id="92"/>
      <w:r w:rsidRPr="008C4ABE">
        <w:t xml:space="preserve">See </w:t>
      </w:r>
      <w:r w:rsidR="000C1772" w:rsidRPr="008C4ABE">
        <w:t>TS</w:t>
      </w:r>
      <w:r w:rsidR="000C1772">
        <w:t> </w:t>
      </w:r>
      <w:r w:rsidR="000C1772" w:rsidRPr="008C4ABE">
        <w:t>3</w:t>
      </w:r>
      <w:r w:rsidRPr="008C4ABE">
        <w:t>2.53</w:t>
      </w:r>
      <w:r w:rsidR="001836A0" w:rsidRPr="008C4ABE">
        <w:t>6</w:t>
      </w:r>
      <w:r w:rsidR="000C1772">
        <w:t> </w:t>
      </w:r>
      <w:r w:rsidR="000C1772" w:rsidRPr="008C4ABE">
        <w:t>[</w:t>
      </w:r>
      <w:r w:rsidR="001836A0" w:rsidRPr="008C4ABE">
        <w:t>9</w:t>
      </w:r>
      <w:r w:rsidRPr="008C4ABE">
        <w:t xml:space="preserve">] mapping from IS </w:t>
      </w:r>
      <w:r w:rsidRPr="008C4ABE">
        <w:rPr>
          <w:rFonts w:ascii="Courier New" w:hAnsi="Courier New"/>
          <w:b/>
        </w:rPr>
        <w:t>notifySwMProcessStage</w:t>
      </w:r>
    </w:p>
    <w:p w14:paraId="777F0EEE" w14:textId="77777777" w:rsidR="005B7C9B" w:rsidRPr="008C4ABE" w:rsidRDefault="005B7C9B" w:rsidP="005B7C9B">
      <w:pPr>
        <w:pStyle w:val="TH"/>
        <w:rPr>
          <w:rFonts w:ascii="Courier New" w:hAnsi="Courier New"/>
          <w:b w:val="0"/>
        </w:rPr>
      </w:pPr>
      <w:bookmarkStart w:id="94" w:name="_MCCTEMPBM_CRPT98460083___7"/>
      <w:bookmarkEnd w:id="93"/>
      <w:r w:rsidRPr="008C4ABE">
        <w:lastRenderedPageBreak/>
        <w:t xml:space="preserve">Table </w:t>
      </w:r>
      <w:r w:rsidR="001836A0" w:rsidRPr="008C4ABE">
        <w:t>A.2</w:t>
      </w:r>
      <w:r w:rsidRPr="008C4ABE">
        <w:t xml:space="preserve">.3.5: Mapping for </w:t>
      </w:r>
      <w:r w:rsidRPr="008C4ABE">
        <w:rPr>
          <w:rFonts w:ascii="Courier New" w:hAnsi="Courier New"/>
          <w:b w:val="0"/>
        </w:rPr>
        <w:t>notifyScProcessDeletion</w:t>
      </w:r>
    </w:p>
    <w:p w14:paraId="606CA769" w14:textId="3E413450" w:rsidR="005B7C9B" w:rsidRPr="008C4ABE" w:rsidRDefault="005B7C9B" w:rsidP="005B7C9B">
      <w:bookmarkStart w:id="95" w:name="_MCCTEMPBM_CRPT98460084___7"/>
      <w:bookmarkEnd w:id="94"/>
      <w:r w:rsidRPr="008C4ABE">
        <w:t xml:space="preserve">See </w:t>
      </w:r>
      <w:r w:rsidR="000C1772" w:rsidRPr="008C4ABE">
        <w:t>TS</w:t>
      </w:r>
      <w:r w:rsidR="000C1772">
        <w:t> </w:t>
      </w:r>
      <w:r w:rsidR="000C1772" w:rsidRPr="008C4ABE">
        <w:t>3</w:t>
      </w:r>
      <w:r w:rsidRPr="008C4ABE">
        <w:t>2.53</w:t>
      </w:r>
      <w:r w:rsidR="001836A0" w:rsidRPr="008C4ABE">
        <w:t>6</w:t>
      </w:r>
      <w:r w:rsidR="000C1772">
        <w:t> </w:t>
      </w:r>
      <w:r w:rsidR="000C1772" w:rsidRPr="008C4ABE">
        <w:t>[</w:t>
      </w:r>
      <w:r w:rsidR="001836A0" w:rsidRPr="008C4ABE">
        <w:t>9</w:t>
      </w:r>
      <w:r w:rsidRPr="008C4ABE">
        <w:t xml:space="preserve">] mapping from IS </w:t>
      </w:r>
      <w:r w:rsidRPr="008C4ABE">
        <w:rPr>
          <w:rFonts w:ascii="Courier New" w:hAnsi="Courier New"/>
          <w:b/>
        </w:rPr>
        <w:t>notifySwMProcessDeletion</w:t>
      </w:r>
    </w:p>
    <w:p w14:paraId="435F572A" w14:textId="77777777" w:rsidR="005B7C9B" w:rsidRPr="008C4ABE" w:rsidRDefault="005B7C9B" w:rsidP="005B7C9B">
      <w:pPr>
        <w:pStyle w:val="TH"/>
        <w:rPr>
          <w:rFonts w:ascii="Courier New" w:hAnsi="Courier New"/>
          <w:b w:val="0"/>
        </w:rPr>
      </w:pPr>
      <w:bookmarkStart w:id="96" w:name="_MCCTEMPBM_CRPT98460085___7"/>
      <w:bookmarkEnd w:id="95"/>
      <w:r w:rsidRPr="008C4ABE">
        <w:t xml:space="preserve">Table </w:t>
      </w:r>
      <w:r w:rsidR="001836A0" w:rsidRPr="008C4ABE">
        <w:t>A.2</w:t>
      </w:r>
      <w:r w:rsidRPr="008C4ABE">
        <w:t xml:space="preserve">.3.6: Mapping for </w:t>
      </w:r>
      <w:r w:rsidRPr="008C4ABE">
        <w:rPr>
          <w:rFonts w:ascii="Courier New" w:hAnsi="Courier New" w:cs="Courier New"/>
        </w:rPr>
        <w:t>notifyNewScManagementCapabilityAvailability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7"/>
        <w:gridCol w:w="4333"/>
        <w:gridCol w:w="694"/>
        <w:gridCol w:w="783"/>
      </w:tblGrid>
      <w:tr w:rsidR="005B7C9B" w:rsidRPr="008C4ABE" w14:paraId="0DC98A9D" w14:textId="77777777" w:rsidTr="000C1772">
        <w:trPr>
          <w:cantSplit/>
          <w:jc w:val="center"/>
        </w:trPr>
        <w:tc>
          <w:tcPr>
            <w:tcW w:w="4047" w:type="dxa"/>
            <w:shd w:val="clear" w:color="auto" w:fill="D9D9D9"/>
          </w:tcPr>
          <w:bookmarkEnd w:id="96"/>
          <w:p w14:paraId="3B9FAEF0" w14:textId="77777777" w:rsidR="005B7C9B" w:rsidRPr="008C4ABE" w:rsidRDefault="005B7C9B" w:rsidP="00CE69FE">
            <w:pPr>
              <w:pStyle w:val="TAH"/>
            </w:pPr>
            <w:r w:rsidRPr="008C4ABE">
              <w:t>IS Parameters</w:t>
            </w:r>
          </w:p>
        </w:tc>
        <w:tc>
          <w:tcPr>
            <w:tcW w:w="4333" w:type="dxa"/>
            <w:shd w:val="clear" w:color="auto" w:fill="D9D9D9"/>
          </w:tcPr>
          <w:p w14:paraId="78070E5E" w14:textId="77777777" w:rsidR="005B7C9B" w:rsidRPr="008C4ABE" w:rsidRDefault="005B7C9B" w:rsidP="00CE69FE">
            <w:pPr>
              <w:pStyle w:val="TAH"/>
            </w:pPr>
            <w:r w:rsidRPr="008C4ABE">
              <w:t>&lt;SS&gt; Parameters</w:t>
            </w:r>
          </w:p>
        </w:tc>
        <w:tc>
          <w:tcPr>
            <w:tcW w:w="694" w:type="dxa"/>
            <w:shd w:val="clear" w:color="auto" w:fill="D9D9D9"/>
          </w:tcPr>
          <w:p w14:paraId="41BF1C8B" w14:textId="77777777" w:rsidR="005B7C9B" w:rsidRPr="008C4ABE" w:rsidRDefault="005B7C9B" w:rsidP="00CE69FE">
            <w:pPr>
              <w:pStyle w:val="TAH"/>
            </w:pPr>
            <w:r w:rsidRPr="008C4ABE">
              <w:t>Qualifier</w:t>
            </w:r>
          </w:p>
        </w:tc>
        <w:tc>
          <w:tcPr>
            <w:tcW w:w="783" w:type="dxa"/>
            <w:shd w:val="clear" w:color="auto" w:fill="D9D9D9"/>
          </w:tcPr>
          <w:p w14:paraId="5BB6C5A7" w14:textId="77777777" w:rsidR="005B7C9B" w:rsidRPr="008C4ABE" w:rsidRDefault="005B7C9B" w:rsidP="00CE69FE">
            <w:pPr>
              <w:pStyle w:val="TAH"/>
            </w:pPr>
            <w:r w:rsidRPr="008C4ABE">
              <w:t>Comment</w:t>
            </w:r>
          </w:p>
        </w:tc>
      </w:tr>
      <w:tr w:rsidR="005B7C9B" w:rsidRPr="008C4ABE" w14:paraId="76631029" w14:textId="77777777" w:rsidTr="000C1772">
        <w:trPr>
          <w:cantSplit/>
          <w:jc w:val="center"/>
        </w:trPr>
        <w:tc>
          <w:tcPr>
            <w:tcW w:w="4047" w:type="dxa"/>
          </w:tcPr>
          <w:p w14:paraId="07D74E94" w14:textId="77777777" w:rsidR="005B7C9B" w:rsidRPr="008C4ABE" w:rsidRDefault="005B7C9B" w:rsidP="00CE69FE">
            <w:pPr>
              <w:pStyle w:val="TAL"/>
              <w:rPr>
                <w:rFonts w:ascii="Courier New" w:hAnsi="Courier New" w:cs="Courier New"/>
              </w:rPr>
            </w:pPr>
            <w:bookmarkStart w:id="97" w:name="_MCCTEMPBM_CRPT98460086___7" w:colFirst="0" w:colLast="0"/>
            <w:r w:rsidRPr="008C4ABE">
              <w:rPr>
                <w:rFonts w:ascii="Courier New" w:hAnsi="Courier New" w:cs="Courier New"/>
              </w:rPr>
              <w:t>id</w:t>
            </w:r>
          </w:p>
        </w:tc>
        <w:tc>
          <w:tcPr>
            <w:tcW w:w="4333" w:type="dxa"/>
          </w:tcPr>
          <w:p w14:paraId="69EE3750" w14:textId="77777777" w:rsidR="005B7C9B" w:rsidRPr="008C4ABE" w:rsidRDefault="005B7C9B" w:rsidP="00CE69FE">
            <w:pPr>
              <w:pStyle w:val="TAL"/>
              <w:rPr>
                <w:rFonts w:ascii="Courier New" w:hAnsi="Courier New" w:cs="Courier New"/>
              </w:rPr>
            </w:pPr>
            <w:r w:rsidRPr="008C4ABE">
              <w:rPr>
                <w:rFonts w:ascii="Courier New" w:hAnsi="Courier New" w:cs="Courier New"/>
              </w:rPr>
              <w:t>SwMIRPConstDefs::Id</w:t>
            </w:r>
          </w:p>
        </w:tc>
        <w:tc>
          <w:tcPr>
            <w:tcW w:w="694" w:type="dxa"/>
          </w:tcPr>
          <w:p w14:paraId="72CCF710" w14:textId="77777777" w:rsidR="005B7C9B" w:rsidRPr="008C4ABE" w:rsidRDefault="005B7C9B" w:rsidP="00CE69FE">
            <w:pPr>
              <w:pStyle w:val="TAL"/>
              <w:jc w:val="center"/>
            </w:pPr>
            <w:bookmarkStart w:id="98" w:name="_MCCTEMPBM_CRPT98460087___4"/>
            <w:r w:rsidRPr="008C4ABE">
              <w:t>M</w:t>
            </w:r>
            <w:bookmarkEnd w:id="98"/>
          </w:p>
        </w:tc>
        <w:tc>
          <w:tcPr>
            <w:tcW w:w="783" w:type="dxa"/>
          </w:tcPr>
          <w:p w14:paraId="3C2F1C72" w14:textId="77777777" w:rsidR="005B7C9B" w:rsidRPr="008C4ABE" w:rsidRDefault="005B7C9B" w:rsidP="00CE69FE">
            <w:pPr>
              <w:pStyle w:val="TAL"/>
            </w:pPr>
          </w:p>
        </w:tc>
      </w:tr>
      <w:tr w:rsidR="005B7C9B" w:rsidRPr="008C4ABE" w14:paraId="71C7DE6E" w14:textId="77777777" w:rsidTr="000C1772">
        <w:trPr>
          <w:cantSplit/>
          <w:jc w:val="center"/>
        </w:trPr>
        <w:tc>
          <w:tcPr>
            <w:tcW w:w="4047" w:type="dxa"/>
          </w:tcPr>
          <w:p w14:paraId="516FF16D" w14:textId="77777777" w:rsidR="005B7C9B" w:rsidRPr="008C4ABE" w:rsidRDefault="005B7C9B" w:rsidP="00CE69FE">
            <w:pPr>
              <w:pStyle w:val="TAL"/>
              <w:rPr>
                <w:rFonts w:ascii="Courier New" w:hAnsi="Courier New" w:cs="Courier New"/>
              </w:rPr>
            </w:pPr>
            <w:bookmarkStart w:id="99" w:name="_MCCTEMPBM_CRPT98460088___7" w:colFirst="0" w:colLast="0"/>
            <w:bookmarkEnd w:id="97"/>
            <w:r w:rsidRPr="008C4ABE">
              <w:rPr>
                <w:rFonts w:ascii="Courier New" w:hAnsi="Courier New" w:cs="Courier New"/>
              </w:rPr>
              <w:t>nEInformation</w:t>
            </w:r>
          </w:p>
        </w:tc>
        <w:tc>
          <w:tcPr>
            <w:tcW w:w="4333" w:type="dxa"/>
          </w:tcPr>
          <w:p w14:paraId="4E8DB83D" w14:textId="77777777" w:rsidR="005B7C9B" w:rsidRPr="008C4ABE" w:rsidRDefault="005B7C9B" w:rsidP="00CE69FE">
            <w:pPr>
              <w:pStyle w:val="TAL"/>
              <w:rPr>
                <w:rFonts w:ascii="Courier New" w:hAnsi="Courier New" w:cs="Courier New"/>
              </w:rPr>
            </w:pPr>
            <w:r w:rsidRPr="008C4ABE">
              <w:rPr>
                <w:rFonts w:ascii="Courier New" w:hAnsi="Courier New" w:cs="Courier New"/>
              </w:rPr>
              <w:t>SwMIRPConstDefs::NEInformation</w:t>
            </w:r>
          </w:p>
        </w:tc>
        <w:tc>
          <w:tcPr>
            <w:tcW w:w="694" w:type="dxa"/>
          </w:tcPr>
          <w:p w14:paraId="2DE1ED9A" w14:textId="77777777" w:rsidR="005B7C9B" w:rsidRPr="008C4ABE" w:rsidRDefault="005B7C9B" w:rsidP="00CE69FE">
            <w:pPr>
              <w:pStyle w:val="TAL"/>
              <w:jc w:val="center"/>
            </w:pPr>
            <w:bookmarkStart w:id="100" w:name="_MCCTEMPBM_CRPT98460089___4"/>
            <w:r w:rsidRPr="008C4ABE">
              <w:t>M</w:t>
            </w:r>
            <w:bookmarkEnd w:id="100"/>
          </w:p>
        </w:tc>
        <w:tc>
          <w:tcPr>
            <w:tcW w:w="783" w:type="dxa"/>
          </w:tcPr>
          <w:p w14:paraId="4F6506EF" w14:textId="77777777" w:rsidR="005B7C9B" w:rsidRPr="008C4ABE" w:rsidRDefault="005B7C9B" w:rsidP="00CE69FE">
            <w:pPr>
              <w:pStyle w:val="TAL"/>
            </w:pPr>
          </w:p>
        </w:tc>
      </w:tr>
      <w:tr w:rsidR="005B7C9B" w:rsidRPr="008C4ABE" w14:paraId="2E16D263" w14:textId="77777777" w:rsidTr="000C1772">
        <w:trPr>
          <w:cantSplit/>
          <w:jc w:val="center"/>
        </w:trPr>
        <w:tc>
          <w:tcPr>
            <w:tcW w:w="4047" w:type="dxa"/>
          </w:tcPr>
          <w:p w14:paraId="1BAD1979" w14:textId="77777777" w:rsidR="005B7C9B" w:rsidRPr="008C4ABE" w:rsidRDefault="005B7C9B" w:rsidP="00CE69FE">
            <w:pPr>
              <w:pStyle w:val="TAL"/>
              <w:rPr>
                <w:rFonts w:ascii="Courier New" w:hAnsi="Courier New" w:cs="Courier New"/>
              </w:rPr>
            </w:pPr>
            <w:bookmarkStart w:id="101" w:name="_MCCTEMPBM_CRPT98460090___7" w:colFirst="0" w:colLast="0"/>
            <w:bookmarkEnd w:id="99"/>
            <w:r w:rsidRPr="008C4ABE">
              <w:rPr>
                <w:rFonts w:ascii="Courier New" w:hAnsi="Courier New" w:cs="Courier New"/>
              </w:rPr>
              <w:t>stepsAndOfferedStopPointList</w:t>
            </w:r>
          </w:p>
        </w:tc>
        <w:tc>
          <w:tcPr>
            <w:tcW w:w="4333" w:type="dxa"/>
          </w:tcPr>
          <w:p w14:paraId="5AB70601" w14:textId="77777777" w:rsidR="005B7C9B" w:rsidRPr="008C4ABE" w:rsidRDefault="005B7C9B" w:rsidP="00CE69FE">
            <w:pPr>
              <w:pStyle w:val="TAL"/>
              <w:rPr>
                <w:rFonts w:ascii="Courier New" w:hAnsi="Courier New" w:cs="Courier New"/>
              </w:rPr>
            </w:pPr>
            <w:r w:rsidRPr="008C4ABE">
              <w:rPr>
                <w:rFonts w:ascii="Courier New" w:hAnsi="Courier New" w:cs="Courier New"/>
              </w:rPr>
              <w:t>SwMIRPConstDefs::StepsAndOfferedStopPointList</w:t>
            </w:r>
          </w:p>
        </w:tc>
        <w:tc>
          <w:tcPr>
            <w:tcW w:w="694" w:type="dxa"/>
          </w:tcPr>
          <w:p w14:paraId="3A6E4668" w14:textId="77777777" w:rsidR="005B7C9B" w:rsidRPr="008C4ABE" w:rsidRDefault="005B7C9B" w:rsidP="00CE69FE">
            <w:pPr>
              <w:pStyle w:val="TAL"/>
              <w:jc w:val="center"/>
            </w:pPr>
            <w:bookmarkStart w:id="102" w:name="_MCCTEMPBM_CRPT98460091___4"/>
            <w:r w:rsidRPr="008C4ABE">
              <w:t>M</w:t>
            </w:r>
            <w:bookmarkEnd w:id="102"/>
          </w:p>
        </w:tc>
        <w:tc>
          <w:tcPr>
            <w:tcW w:w="783" w:type="dxa"/>
          </w:tcPr>
          <w:p w14:paraId="338FC8CB" w14:textId="77777777" w:rsidR="005B7C9B" w:rsidRPr="008C4ABE" w:rsidRDefault="005B7C9B" w:rsidP="00CE69FE">
            <w:pPr>
              <w:pStyle w:val="TAL"/>
            </w:pPr>
          </w:p>
        </w:tc>
      </w:tr>
      <w:tr w:rsidR="005B7C9B" w:rsidRPr="008C4ABE" w14:paraId="480331D5" w14:textId="77777777" w:rsidTr="000C1772">
        <w:trPr>
          <w:cantSplit/>
          <w:jc w:val="center"/>
        </w:trPr>
        <w:tc>
          <w:tcPr>
            <w:tcW w:w="4047" w:type="dxa"/>
          </w:tcPr>
          <w:p w14:paraId="3C91F41C" w14:textId="77777777" w:rsidR="005B7C9B" w:rsidRPr="008C4ABE" w:rsidRDefault="005B7C9B" w:rsidP="00CE69FE">
            <w:pPr>
              <w:pStyle w:val="TAL"/>
              <w:rPr>
                <w:rFonts w:ascii="Courier New" w:hAnsi="Courier New" w:cs="Courier New"/>
              </w:rPr>
            </w:pPr>
            <w:bookmarkStart w:id="103" w:name="_MCCTEMPBM_CRPT98460092___7" w:colFirst="0" w:colLast="0"/>
            <w:bookmarkEnd w:id="101"/>
            <w:r w:rsidRPr="008C4ABE">
              <w:rPr>
                <w:rFonts w:ascii="Courier New" w:hAnsi="Courier New" w:cs="Courier New"/>
              </w:rPr>
              <w:t>offeredFinalAdministrativeStateInformation</w:t>
            </w:r>
          </w:p>
        </w:tc>
        <w:tc>
          <w:tcPr>
            <w:tcW w:w="4333" w:type="dxa"/>
          </w:tcPr>
          <w:p w14:paraId="464EAF56" w14:textId="77777777" w:rsidR="005B7C9B" w:rsidRPr="008C4ABE" w:rsidRDefault="005B7C9B" w:rsidP="00CE69FE">
            <w:pPr>
              <w:pStyle w:val="TAL"/>
              <w:rPr>
                <w:rFonts w:ascii="Courier New" w:hAnsi="Courier New" w:cs="Courier New"/>
              </w:rPr>
            </w:pPr>
            <w:r w:rsidRPr="008C4ABE">
              <w:rPr>
                <w:rFonts w:ascii="Courier New" w:hAnsi="Courier New" w:cs="Courier New"/>
              </w:rPr>
              <w:t>SwMIRPConstDefs:: OfferedFinalAdministrativeStateInformation</w:t>
            </w:r>
          </w:p>
        </w:tc>
        <w:tc>
          <w:tcPr>
            <w:tcW w:w="694" w:type="dxa"/>
          </w:tcPr>
          <w:p w14:paraId="53A955ED" w14:textId="77777777" w:rsidR="005B7C9B" w:rsidRPr="008C4ABE" w:rsidRDefault="005B7C9B" w:rsidP="00CE69FE">
            <w:pPr>
              <w:pStyle w:val="TAL"/>
              <w:jc w:val="center"/>
            </w:pPr>
            <w:bookmarkStart w:id="104" w:name="_MCCTEMPBM_CRPT98460093___4"/>
            <w:r w:rsidRPr="008C4ABE">
              <w:t>M</w:t>
            </w:r>
            <w:bookmarkEnd w:id="104"/>
          </w:p>
        </w:tc>
        <w:tc>
          <w:tcPr>
            <w:tcW w:w="783" w:type="dxa"/>
          </w:tcPr>
          <w:p w14:paraId="22523D37" w14:textId="77777777" w:rsidR="005B7C9B" w:rsidRPr="008C4ABE" w:rsidRDefault="005B7C9B" w:rsidP="00CE69FE">
            <w:pPr>
              <w:pStyle w:val="TAL"/>
            </w:pPr>
          </w:p>
        </w:tc>
      </w:tr>
      <w:tr w:rsidR="005B7C9B" w:rsidRPr="008C4ABE" w14:paraId="3CD0EA35" w14:textId="77777777" w:rsidTr="000C1772">
        <w:trPr>
          <w:cantSplit/>
          <w:jc w:val="center"/>
        </w:trPr>
        <w:tc>
          <w:tcPr>
            <w:tcW w:w="4047" w:type="dxa"/>
          </w:tcPr>
          <w:p w14:paraId="3D9BA3D4" w14:textId="77777777" w:rsidR="005B7C9B" w:rsidRPr="008C4ABE" w:rsidRDefault="005B7C9B" w:rsidP="00CE69FE">
            <w:pPr>
              <w:pStyle w:val="TAL"/>
              <w:rPr>
                <w:rFonts w:ascii="Courier New" w:hAnsi="Courier New" w:cs="Courier New"/>
              </w:rPr>
            </w:pPr>
            <w:bookmarkStart w:id="105" w:name="_MCCTEMPBM_CRPT98460094___7" w:colFirst="0" w:colLast="0"/>
            <w:bookmarkEnd w:id="103"/>
            <w:r w:rsidRPr="008C4ABE">
              <w:rPr>
                <w:rFonts w:ascii="Courier New" w:hAnsi="Courier New" w:cs="Courier New"/>
              </w:rPr>
              <w:t>swVersionToBeInstalledOfferList</w:t>
            </w:r>
          </w:p>
        </w:tc>
        <w:tc>
          <w:tcPr>
            <w:tcW w:w="4333" w:type="dxa"/>
          </w:tcPr>
          <w:p w14:paraId="16E8C1A0" w14:textId="77777777" w:rsidR="005B7C9B" w:rsidRPr="008C4ABE" w:rsidRDefault="005B7C9B" w:rsidP="00CE69FE">
            <w:pPr>
              <w:pStyle w:val="TAL"/>
              <w:rPr>
                <w:rFonts w:ascii="Courier New" w:hAnsi="Courier New" w:cs="Courier New"/>
              </w:rPr>
            </w:pPr>
            <w:r w:rsidRPr="008C4ABE">
              <w:rPr>
                <w:rFonts w:ascii="Courier New" w:hAnsi="Courier New" w:cs="Courier New"/>
              </w:rPr>
              <w:t>SwMIRPConstDefs:: SwVersionToBeInstalledOfferListConditional</w:t>
            </w:r>
          </w:p>
        </w:tc>
        <w:tc>
          <w:tcPr>
            <w:tcW w:w="694" w:type="dxa"/>
          </w:tcPr>
          <w:p w14:paraId="7A58E725" w14:textId="77777777" w:rsidR="005B7C9B" w:rsidRPr="008C4ABE" w:rsidRDefault="005B7C9B" w:rsidP="00CE69FE">
            <w:pPr>
              <w:pStyle w:val="TAL"/>
              <w:jc w:val="center"/>
            </w:pPr>
            <w:bookmarkStart w:id="106" w:name="_MCCTEMPBM_CRPT98460095___4"/>
            <w:r w:rsidRPr="008C4ABE">
              <w:t>C</w:t>
            </w:r>
            <w:bookmarkEnd w:id="106"/>
          </w:p>
        </w:tc>
        <w:tc>
          <w:tcPr>
            <w:tcW w:w="783" w:type="dxa"/>
          </w:tcPr>
          <w:p w14:paraId="3FA87658" w14:textId="77777777" w:rsidR="005B7C9B" w:rsidRPr="008C4ABE" w:rsidRDefault="005B7C9B" w:rsidP="00CE69FE">
            <w:pPr>
              <w:pStyle w:val="TAL"/>
            </w:pPr>
          </w:p>
        </w:tc>
      </w:tr>
      <w:bookmarkEnd w:id="105"/>
    </w:tbl>
    <w:p w14:paraId="35B5BDBC" w14:textId="77777777" w:rsidR="005B7C9B" w:rsidRPr="008C4ABE" w:rsidRDefault="005B7C9B" w:rsidP="005B7C9B"/>
    <w:p w14:paraId="183C9DE8" w14:textId="77777777" w:rsidR="005B7C9B" w:rsidRPr="008C4ABE" w:rsidRDefault="005B7C9B" w:rsidP="005B7C9B">
      <w:pPr>
        <w:pStyle w:val="TH"/>
        <w:rPr>
          <w:rFonts w:ascii="Courier New" w:hAnsi="Courier New"/>
          <w:b w:val="0"/>
        </w:rPr>
      </w:pPr>
      <w:bookmarkStart w:id="107" w:name="_MCCTEMPBM_CRPT98460096___7"/>
      <w:r w:rsidRPr="008C4ABE">
        <w:t xml:space="preserve">Table </w:t>
      </w:r>
      <w:r w:rsidR="001836A0" w:rsidRPr="008C4ABE">
        <w:t>A.2</w:t>
      </w:r>
      <w:r w:rsidRPr="008C4ABE">
        <w:t xml:space="preserve">.3.7: Mapping for </w:t>
      </w:r>
      <w:r w:rsidRPr="008C4ABE">
        <w:rPr>
          <w:rFonts w:ascii="Courier New" w:hAnsi="Courier New"/>
          <w:b w:val="0"/>
        </w:rPr>
        <w:t>notifyScManagementProfileChange</w:t>
      </w:r>
    </w:p>
    <w:p w14:paraId="68828121" w14:textId="671F14AC" w:rsidR="005B7C9B" w:rsidRPr="008C4ABE" w:rsidRDefault="005B7C9B" w:rsidP="005B7C9B">
      <w:bookmarkStart w:id="108" w:name="_MCCTEMPBM_CRPT98460097___7"/>
      <w:bookmarkEnd w:id="107"/>
      <w:r w:rsidRPr="008C4ABE">
        <w:t xml:space="preserve">See </w:t>
      </w:r>
      <w:r w:rsidR="000C1772" w:rsidRPr="008C4ABE">
        <w:t>TS</w:t>
      </w:r>
      <w:r w:rsidR="000C1772">
        <w:t> </w:t>
      </w:r>
      <w:r w:rsidR="000C1772" w:rsidRPr="008C4ABE">
        <w:t>3</w:t>
      </w:r>
      <w:r w:rsidRPr="008C4ABE">
        <w:t>2.53</w:t>
      </w:r>
      <w:r w:rsidR="001836A0" w:rsidRPr="008C4ABE">
        <w:t>6</w:t>
      </w:r>
      <w:r w:rsidR="000C1772">
        <w:t> </w:t>
      </w:r>
      <w:r w:rsidR="000C1772" w:rsidRPr="008C4ABE">
        <w:t>[</w:t>
      </w:r>
      <w:r w:rsidR="001836A0" w:rsidRPr="008C4ABE">
        <w:t>9</w:t>
      </w:r>
      <w:r w:rsidRPr="008C4ABE">
        <w:t xml:space="preserve">] mapping from IS </w:t>
      </w:r>
      <w:r w:rsidRPr="008C4ABE">
        <w:rPr>
          <w:rFonts w:ascii="Courier New" w:hAnsi="Courier New"/>
          <w:b/>
        </w:rPr>
        <w:t>notifySwMProfileChange</w:t>
      </w:r>
    </w:p>
    <w:p w14:paraId="71A0C380" w14:textId="77777777" w:rsidR="00454443" w:rsidRPr="008C4ABE" w:rsidRDefault="00454443" w:rsidP="00DA10C3">
      <w:pPr>
        <w:pStyle w:val="Heading1"/>
      </w:pPr>
      <w:bookmarkStart w:id="109" w:name="_Toc212090829"/>
      <w:bookmarkEnd w:id="108"/>
      <w:r w:rsidRPr="008C4ABE">
        <w:t>A.3</w:t>
      </w:r>
      <w:r w:rsidRPr="008C4ABE">
        <w:tab/>
        <w:t>Solution Set definitions</w:t>
      </w:r>
      <w:bookmarkEnd w:id="109"/>
    </w:p>
    <w:p w14:paraId="3F78F0A6" w14:textId="77777777" w:rsidR="00454443" w:rsidRPr="008C4ABE" w:rsidRDefault="00454443" w:rsidP="00DA10C3">
      <w:pPr>
        <w:pStyle w:val="Heading2"/>
        <w:rPr>
          <w:lang w:eastAsia="zh-CN"/>
        </w:rPr>
      </w:pPr>
      <w:bookmarkStart w:id="110" w:name="_Toc212090830"/>
      <w:r w:rsidRPr="008C4ABE">
        <w:rPr>
          <w:lang w:eastAsia="zh-CN"/>
        </w:rPr>
        <w:t>A.3.1</w:t>
      </w:r>
      <w:r w:rsidRPr="008C4ABE">
        <w:rPr>
          <w:lang w:eastAsia="zh-CN"/>
        </w:rPr>
        <w:tab/>
        <w:t>IDL definition structure</w:t>
      </w:r>
      <w:bookmarkEnd w:id="110"/>
    </w:p>
    <w:p w14:paraId="1DB4E08E" w14:textId="77777777" w:rsidR="00454443" w:rsidRPr="008C4ABE" w:rsidRDefault="00454443" w:rsidP="00454443">
      <w:r w:rsidRPr="008C4ABE">
        <w:t xml:space="preserve">Clause A.3.2 defines the constants and types used by the </w:t>
      </w:r>
      <w:r w:rsidRPr="008C4ABE">
        <w:rPr>
          <w:lang w:eastAsia="zh-CN"/>
        </w:rPr>
        <w:t xml:space="preserve">SC Management </w:t>
      </w:r>
      <w:r w:rsidRPr="008C4ABE">
        <w:t>IRP.</w:t>
      </w:r>
    </w:p>
    <w:p w14:paraId="3F176FAB" w14:textId="77777777" w:rsidR="00454443" w:rsidRPr="008C4ABE" w:rsidRDefault="00454443" w:rsidP="00454443">
      <w:r w:rsidRPr="008C4ABE">
        <w:t xml:space="preserve">Clause A.3.3 defines the operations which are performed by the </w:t>
      </w:r>
      <w:r w:rsidRPr="008C4ABE">
        <w:rPr>
          <w:lang w:eastAsia="zh-CN"/>
        </w:rPr>
        <w:t>SC Management</w:t>
      </w:r>
      <w:r w:rsidRPr="008C4ABE">
        <w:t xml:space="preserve"> IRP agent.</w:t>
      </w:r>
    </w:p>
    <w:p w14:paraId="0123C2ED" w14:textId="77777777" w:rsidR="00501660" w:rsidRPr="008C4ABE" w:rsidRDefault="00454443" w:rsidP="00454443">
      <w:r w:rsidRPr="008C4ABE">
        <w:t>Clause A.3.4 defines the notifications which are emitted by the SC Management IRP agent.</w:t>
      </w:r>
    </w:p>
    <w:p w14:paraId="53F99C5E" w14:textId="7FDD60E1" w:rsidR="00454443" w:rsidRPr="008C4ABE" w:rsidRDefault="00454443" w:rsidP="00DA10C3">
      <w:pPr>
        <w:pStyle w:val="Heading2"/>
        <w:rPr>
          <w:lang w:eastAsia="zh-CN"/>
        </w:rPr>
      </w:pPr>
      <w:bookmarkStart w:id="111" w:name="_Toc212090831"/>
      <w:r w:rsidRPr="008C4ABE">
        <w:rPr>
          <w:lang w:eastAsia="zh-CN"/>
        </w:rPr>
        <w:t>A.3.2</w:t>
      </w:r>
      <w:r w:rsidRPr="008C4ABE">
        <w:rPr>
          <w:lang w:eastAsia="zh-CN"/>
        </w:rPr>
        <w:tab/>
        <w:t xml:space="preserve">IDL specification (file name </w:t>
      </w:r>
      <w:r w:rsidR="008C4ABE">
        <w:rPr>
          <w:lang w:eastAsia="zh-CN"/>
        </w:rPr>
        <w:t>"</w:t>
      </w:r>
      <w:r w:rsidRPr="008C4ABE">
        <w:rPr>
          <w:lang w:eastAsia="zh-CN"/>
        </w:rPr>
        <w:t>SelfConfIRPConstDefs.idl</w:t>
      </w:r>
      <w:r w:rsidR="008C4ABE">
        <w:rPr>
          <w:lang w:eastAsia="zh-CN"/>
        </w:rPr>
        <w:t>"</w:t>
      </w:r>
      <w:r w:rsidRPr="008C4ABE">
        <w:rPr>
          <w:lang w:eastAsia="zh-CN"/>
        </w:rPr>
        <w:t>)</w:t>
      </w:r>
      <w:bookmarkEnd w:id="111"/>
    </w:p>
    <w:p w14:paraId="29F0AAAD" w14:textId="77777777" w:rsidR="00454443" w:rsidRPr="008C4ABE" w:rsidRDefault="00454443" w:rsidP="000C1772">
      <w:pPr>
        <w:pStyle w:val="PL"/>
      </w:pPr>
      <w:r w:rsidRPr="008C4ABE">
        <w:t>// File: SelfConfIRPConstDefs.idl</w:t>
      </w:r>
    </w:p>
    <w:p w14:paraId="10D07CB4" w14:textId="77777777" w:rsidR="00454443" w:rsidRPr="008C4ABE" w:rsidRDefault="00454443" w:rsidP="000C1772">
      <w:pPr>
        <w:pStyle w:val="PL"/>
      </w:pPr>
      <w:r w:rsidRPr="008C4ABE">
        <w:t>#ifndef _SELF_CONF_IRP_CONST_DEFS_IDL_</w:t>
      </w:r>
    </w:p>
    <w:p w14:paraId="294CAE4E" w14:textId="77777777" w:rsidR="00454443" w:rsidRPr="008C4ABE" w:rsidRDefault="00454443" w:rsidP="000C1772">
      <w:pPr>
        <w:pStyle w:val="PL"/>
      </w:pPr>
      <w:r w:rsidRPr="008C4ABE">
        <w:t>#define _SELF_CONF_IRP_CONST_DEFS_IDL_</w:t>
      </w:r>
    </w:p>
    <w:p w14:paraId="7DC7A08D" w14:textId="77777777" w:rsidR="00454443" w:rsidRPr="008C4ABE" w:rsidRDefault="00454443" w:rsidP="000C1772">
      <w:pPr>
        <w:pStyle w:val="PL"/>
      </w:pPr>
    </w:p>
    <w:p w14:paraId="6E674698" w14:textId="77777777" w:rsidR="00454443" w:rsidRPr="008C4ABE" w:rsidRDefault="00454443" w:rsidP="000C1772">
      <w:pPr>
        <w:pStyle w:val="PL"/>
      </w:pPr>
    </w:p>
    <w:p w14:paraId="0B0C1B59" w14:textId="77777777" w:rsidR="00454443" w:rsidRPr="008C4ABE" w:rsidRDefault="00454443" w:rsidP="000C1772">
      <w:pPr>
        <w:pStyle w:val="PL"/>
      </w:pPr>
      <w:r w:rsidRPr="008C4ABE">
        <w:t>#include &lt;KernelCmConstDefs.idl&gt;</w:t>
      </w:r>
    </w:p>
    <w:p w14:paraId="6A81EEFC" w14:textId="77777777" w:rsidR="00454443" w:rsidRPr="008C4ABE" w:rsidRDefault="00454443" w:rsidP="000C1772">
      <w:pPr>
        <w:pStyle w:val="PL"/>
      </w:pPr>
      <w:r w:rsidRPr="008C4ABE">
        <w:t>#include &lt;NotificationIRPConstDefs.idl&gt;</w:t>
      </w:r>
    </w:p>
    <w:p w14:paraId="15BA2898" w14:textId="77777777" w:rsidR="00454443" w:rsidRPr="008C4ABE" w:rsidRDefault="00454443" w:rsidP="000C1772">
      <w:pPr>
        <w:pStyle w:val="PL"/>
      </w:pPr>
      <w:r w:rsidRPr="008C4ABE">
        <w:t>#include &lt;SwMIRPConstDefs.idl&gt;</w:t>
      </w:r>
    </w:p>
    <w:p w14:paraId="21B40A0A" w14:textId="77777777" w:rsidR="00454443" w:rsidRPr="008C4ABE" w:rsidRDefault="00454443" w:rsidP="000C1772">
      <w:pPr>
        <w:pStyle w:val="PL"/>
      </w:pPr>
    </w:p>
    <w:p w14:paraId="12F1EBAA" w14:textId="77777777" w:rsidR="00454443" w:rsidRPr="008C4ABE" w:rsidRDefault="00454443" w:rsidP="000C1772">
      <w:pPr>
        <w:pStyle w:val="PL"/>
      </w:pPr>
      <w:r w:rsidRPr="008C4ABE">
        <w:t>// This statement must appear after all include statements</w:t>
      </w:r>
    </w:p>
    <w:p w14:paraId="65EA9DEA" w14:textId="68620D85" w:rsidR="00454443" w:rsidRPr="008C4ABE" w:rsidRDefault="00454443" w:rsidP="000C1772">
      <w:pPr>
        <w:pStyle w:val="PL"/>
      </w:pPr>
      <w:r w:rsidRPr="008C4ABE">
        <w:t xml:space="preserve">#pragma prefix </w:t>
      </w:r>
      <w:r w:rsidR="008C4ABE">
        <w:t>"</w:t>
      </w:r>
      <w:r w:rsidRPr="008C4ABE">
        <w:t>3gppsa5.org</w:t>
      </w:r>
      <w:r w:rsidR="008C4ABE">
        <w:t>"</w:t>
      </w:r>
    </w:p>
    <w:p w14:paraId="74B90CF2" w14:textId="77777777" w:rsidR="00454443" w:rsidRPr="008C4ABE" w:rsidRDefault="00454443" w:rsidP="000C1772">
      <w:pPr>
        <w:pStyle w:val="PL"/>
      </w:pPr>
    </w:p>
    <w:p w14:paraId="7A32922D" w14:textId="77777777" w:rsidR="00454443" w:rsidRPr="008C4ABE" w:rsidRDefault="00454443" w:rsidP="000C1772">
      <w:pPr>
        <w:pStyle w:val="PL"/>
      </w:pPr>
    </w:p>
    <w:p w14:paraId="011EC8B4" w14:textId="77777777" w:rsidR="00454443" w:rsidRPr="008C4ABE" w:rsidRDefault="00454443" w:rsidP="000C1772">
      <w:pPr>
        <w:pStyle w:val="PL"/>
      </w:pPr>
      <w:r w:rsidRPr="008C4ABE">
        <w:t>/* ## Module: SelfConfIRPConstDefs */</w:t>
      </w:r>
    </w:p>
    <w:p w14:paraId="15065AB7" w14:textId="77777777" w:rsidR="00454443" w:rsidRPr="008C4ABE" w:rsidRDefault="00454443" w:rsidP="000C1772">
      <w:pPr>
        <w:pStyle w:val="PL"/>
      </w:pPr>
    </w:p>
    <w:p w14:paraId="2FD2D03C" w14:textId="77777777" w:rsidR="00454443" w:rsidRPr="008C4ABE" w:rsidRDefault="00454443" w:rsidP="000C1772">
      <w:pPr>
        <w:pStyle w:val="PL"/>
      </w:pPr>
      <w:r w:rsidRPr="008C4ABE">
        <w:t>module SelfConfIRPConstDefs</w:t>
      </w:r>
    </w:p>
    <w:p w14:paraId="458B6427" w14:textId="77777777" w:rsidR="00454443" w:rsidRPr="008C4ABE" w:rsidRDefault="00454443" w:rsidP="000C1772">
      <w:pPr>
        <w:pStyle w:val="PL"/>
      </w:pPr>
      <w:r w:rsidRPr="008C4ABE">
        <w:t>{</w:t>
      </w:r>
    </w:p>
    <w:p w14:paraId="0F8DFFE7" w14:textId="77777777" w:rsidR="00454443" w:rsidRPr="008C4ABE" w:rsidRDefault="00454443" w:rsidP="000C1772">
      <w:pPr>
        <w:pStyle w:val="PL"/>
      </w:pPr>
    </w:p>
    <w:p w14:paraId="559F06E6" w14:textId="77777777" w:rsidR="00454443" w:rsidRPr="008C4ABE" w:rsidRDefault="00454443" w:rsidP="000C1772">
      <w:pPr>
        <w:pStyle w:val="PL"/>
      </w:pPr>
      <w:r w:rsidRPr="008C4ABE">
        <w:t>/*******************************************************************/</w:t>
      </w:r>
    </w:p>
    <w:p w14:paraId="50D8986B" w14:textId="77777777" w:rsidR="00454443" w:rsidRPr="008C4ABE" w:rsidRDefault="00454443" w:rsidP="000C1772">
      <w:pPr>
        <w:pStyle w:val="PL"/>
      </w:pPr>
      <w:r w:rsidRPr="008C4ABE">
        <w:t>/* definition of types used in operations for Self-Configuration : */</w:t>
      </w:r>
    </w:p>
    <w:p w14:paraId="205C2C2C" w14:textId="77777777" w:rsidR="00454443" w:rsidRPr="008C4ABE" w:rsidRDefault="00454443" w:rsidP="000C1772">
      <w:pPr>
        <w:pStyle w:val="PL"/>
      </w:pPr>
      <w:r w:rsidRPr="008C4ABE">
        <w:t>/*******************************************************************/</w:t>
      </w:r>
    </w:p>
    <w:p w14:paraId="0B174BA9" w14:textId="77777777" w:rsidR="00454443" w:rsidRPr="008C4ABE" w:rsidRDefault="00454443" w:rsidP="000C1772">
      <w:pPr>
        <w:pStyle w:val="PL"/>
      </w:pPr>
    </w:p>
    <w:p w14:paraId="17BE444D" w14:textId="77777777" w:rsidR="00454443" w:rsidRPr="008C4ABE" w:rsidRDefault="00454443" w:rsidP="000C1772">
      <w:pPr>
        <w:pStyle w:val="PL"/>
      </w:pPr>
      <w:r w:rsidRPr="008C4ABE">
        <w:t>/* currently all types used in  operations imported from 32.53</w:t>
      </w:r>
      <w:r w:rsidR="00F74F01" w:rsidRPr="008C4ABE">
        <w:t>6</w:t>
      </w:r>
      <w:r w:rsidRPr="008C4ABE">
        <w:t xml:space="preserve"> */</w:t>
      </w:r>
    </w:p>
    <w:p w14:paraId="794EF065" w14:textId="77777777" w:rsidR="00454443" w:rsidRPr="008C4ABE" w:rsidRDefault="00454443" w:rsidP="000C1772">
      <w:pPr>
        <w:pStyle w:val="PL"/>
      </w:pPr>
    </w:p>
    <w:p w14:paraId="64695C42" w14:textId="77777777" w:rsidR="00454443" w:rsidRPr="008C4ABE" w:rsidRDefault="00454443" w:rsidP="000C1772">
      <w:pPr>
        <w:pStyle w:val="PL"/>
      </w:pPr>
    </w:p>
    <w:p w14:paraId="39053CB3" w14:textId="77777777" w:rsidR="00454443" w:rsidRPr="008C4ABE" w:rsidRDefault="00454443" w:rsidP="000C1772">
      <w:pPr>
        <w:pStyle w:val="PL"/>
      </w:pPr>
    </w:p>
    <w:p w14:paraId="18F66803" w14:textId="77777777" w:rsidR="00454443" w:rsidRPr="008C4ABE" w:rsidRDefault="00454443" w:rsidP="000C1772">
      <w:pPr>
        <w:pStyle w:val="PL"/>
      </w:pPr>
    </w:p>
    <w:p w14:paraId="4000EB6B" w14:textId="77777777" w:rsidR="00454443" w:rsidRPr="008C4ABE" w:rsidRDefault="00454443" w:rsidP="000C1772">
      <w:pPr>
        <w:pStyle w:val="PL"/>
      </w:pPr>
      <w:r w:rsidRPr="008C4ABE">
        <w:t>/******************************************************************/</w:t>
      </w:r>
    </w:p>
    <w:p w14:paraId="7E5447C7" w14:textId="77777777" w:rsidR="00454443" w:rsidRPr="008C4ABE" w:rsidRDefault="00454443" w:rsidP="000C1772">
      <w:pPr>
        <w:pStyle w:val="PL"/>
      </w:pPr>
      <w:r w:rsidRPr="008C4ABE">
        <w:t>/* definition of types in notifications for self-configuration :  */</w:t>
      </w:r>
    </w:p>
    <w:p w14:paraId="02528A51" w14:textId="77777777" w:rsidR="00454443" w:rsidRPr="008C4ABE" w:rsidRDefault="00454443" w:rsidP="000C1772">
      <w:pPr>
        <w:pStyle w:val="PL"/>
      </w:pPr>
      <w:r w:rsidRPr="008C4ABE">
        <w:t>/******************************************************************/</w:t>
      </w:r>
    </w:p>
    <w:p w14:paraId="339103FE" w14:textId="77777777" w:rsidR="00454443" w:rsidRPr="008C4ABE" w:rsidRDefault="00454443" w:rsidP="000C1772">
      <w:pPr>
        <w:pStyle w:val="PL"/>
      </w:pPr>
    </w:p>
    <w:p w14:paraId="5D52F473" w14:textId="77777777" w:rsidR="00454443" w:rsidRPr="008C4ABE" w:rsidRDefault="00454443" w:rsidP="000C1772">
      <w:pPr>
        <w:pStyle w:val="PL"/>
      </w:pPr>
      <w:r w:rsidRPr="008C4ABE">
        <w:t xml:space="preserve">   enum </w:t>
      </w:r>
      <w:r w:rsidRPr="008C4ABE">
        <w:rPr>
          <w:rFonts w:cs="Courier New"/>
        </w:rPr>
        <w:t>TriggerForDeletion</w:t>
      </w:r>
      <w:r w:rsidRPr="008C4ABE">
        <w:t xml:space="preserve"> { </w:t>
      </w:r>
      <w:r w:rsidRPr="008C4ABE">
        <w:rPr>
          <w:rFonts w:cs="Courier New"/>
        </w:rPr>
        <w:t>IRP_AGENT_TERMINATION, IRP_MANAGER_TERMINATION, SELF_CONFIGURATION_SUCCESFULLY_CONCLUDED };</w:t>
      </w:r>
    </w:p>
    <w:p w14:paraId="5278D411" w14:textId="77777777" w:rsidR="00454443" w:rsidRPr="008C4ABE" w:rsidRDefault="00454443" w:rsidP="000C1772">
      <w:pPr>
        <w:pStyle w:val="PL"/>
      </w:pPr>
    </w:p>
    <w:p w14:paraId="006C666C" w14:textId="77777777" w:rsidR="00454443" w:rsidRPr="008C4ABE" w:rsidRDefault="00454443" w:rsidP="000C1772">
      <w:pPr>
        <w:pStyle w:val="PL"/>
      </w:pPr>
    </w:p>
    <w:p w14:paraId="59A1F355" w14:textId="77777777" w:rsidR="00454443" w:rsidRPr="008C4ABE" w:rsidRDefault="00454443" w:rsidP="000C1772">
      <w:pPr>
        <w:pStyle w:val="PL"/>
      </w:pPr>
      <w:r w:rsidRPr="008C4ABE">
        <w:t>interface AttributeNameValue</w:t>
      </w:r>
    </w:p>
    <w:p w14:paraId="3500E344" w14:textId="77777777" w:rsidR="00454443" w:rsidRPr="008C4ABE" w:rsidRDefault="00454443" w:rsidP="000C1772">
      <w:pPr>
        <w:pStyle w:val="PL"/>
      </w:pPr>
      <w:r w:rsidRPr="008C4ABE">
        <w:t xml:space="preserve">   {</w:t>
      </w:r>
    </w:p>
    <w:p w14:paraId="7E1B6F68" w14:textId="26E94983" w:rsidR="00454443" w:rsidRPr="008C4ABE" w:rsidRDefault="00454443" w:rsidP="000C1772">
      <w:pPr>
        <w:pStyle w:val="PL"/>
      </w:pPr>
      <w:r w:rsidRPr="008C4ABE">
        <w:t xml:space="preserve">   const string ID = </w:t>
      </w:r>
      <w:r w:rsidR="008C4ABE">
        <w:t>"</w:t>
      </w:r>
      <w:r w:rsidRPr="008C4ABE">
        <w:t>ID</w:t>
      </w:r>
      <w:r w:rsidR="008C4ABE">
        <w:t>"</w:t>
      </w:r>
      <w:r w:rsidRPr="008C4ABE">
        <w:t>;</w:t>
      </w:r>
    </w:p>
    <w:p w14:paraId="7D8DE276" w14:textId="77507F89" w:rsidR="00454443" w:rsidRPr="008C4ABE" w:rsidRDefault="00454443" w:rsidP="000C1772">
      <w:pPr>
        <w:pStyle w:val="PL"/>
      </w:pPr>
      <w:r w:rsidRPr="008C4ABE">
        <w:t xml:space="preserve">   const string </w:t>
      </w:r>
      <w:r w:rsidRPr="008C4ABE">
        <w:rPr>
          <w:rFonts w:cs="Courier New"/>
        </w:rPr>
        <w:t>NE_INFORMATION</w:t>
      </w:r>
      <w:r w:rsidRPr="008C4ABE">
        <w:t xml:space="preserve"> = </w:t>
      </w:r>
      <w:r w:rsidR="008C4ABE">
        <w:t>"</w:t>
      </w:r>
      <w:r w:rsidRPr="008C4ABE">
        <w:rPr>
          <w:rFonts w:cs="Courier New"/>
        </w:rPr>
        <w:t>NE_INFORMATION</w:t>
      </w:r>
      <w:r w:rsidR="008C4ABE">
        <w:t>"</w:t>
      </w:r>
      <w:r w:rsidRPr="008C4ABE">
        <w:t>;</w:t>
      </w:r>
    </w:p>
    <w:p w14:paraId="4735C878" w14:textId="4A6D56AB" w:rsidR="00454443" w:rsidRPr="008C4ABE" w:rsidRDefault="00454443" w:rsidP="000C1772">
      <w:pPr>
        <w:pStyle w:val="PL"/>
      </w:pPr>
      <w:r w:rsidRPr="008C4ABE">
        <w:t xml:space="preserve">   const string </w:t>
      </w:r>
      <w:r w:rsidRPr="008C4ABE">
        <w:rPr>
          <w:rFonts w:cs="Courier New"/>
        </w:rPr>
        <w:t>STEPS_AND_OFFERED_STOP_POINT_LIST</w:t>
      </w:r>
      <w:r w:rsidRPr="008C4ABE">
        <w:t xml:space="preserve"> = </w:t>
      </w:r>
      <w:r w:rsidR="008C4ABE">
        <w:t>"</w:t>
      </w:r>
      <w:r w:rsidRPr="008C4ABE">
        <w:rPr>
          <w:rFonts w:cs="Courier New"/>
        </w:rPr>
        <w:t>STEPS_AND_OFFERED_STOP_POINT_LIST</w:t>
      </w:r>
      <w:r w:rsidR="008C4ABE">
        <w:t>"</w:t>
      </w:r>
      <w:r w:rsidRPr="008C4ABE">
        <w:t>;</w:t>
      </w:r>
    </w:p>
    <w:p w14:paraId="75588A51" w14:textId="5B7A1949" w:rsidR="00454443" w:rsidRPr="008C4ABE" w:rsidRDefault="00454443" w:rsidP="000C1772">
      <w:pPr>
        <w:pStyle w:val="PL"/>
      </w:pPr>
      <w:r w:rsidRPr="008C4ABE">
        <w:t xml:space="preserve">   const string </w:t>
      </w:r>
      <w:r w:rsidRPr="008C4ABE">
        <w:rPr>
          <w:rFonts w:cs="Courier New"/>
        </w:rPr>
        <w:t>OFFERED_FINAL_ADMINISTRATIVE_STATE_INFORMATION</w:t>
      </w:r>
      <w:r w:rsidRPr="008C4ABE">
        <w:t xml:space="preserve"> = </w:t>
      </w:r>
      <w:r w:rsidR="008C4ABE">
        <w:t>"</w:t>
      </w:r>
      <w:r w:rsidRPr="008C4ABE">
        <w:rPr>
          <w:rFonts w:cs="Courier New"/>
        </w:rPr>
        <w:t>OFFERED_FINAL_ADMINISTRATIVE_STATE_INFORMATION</w:t>
      </w:r>
      <w:r w:rsidR="008C4ABE">
        <w:t>"</w:t>
      </w:r>
      <w:r w:rsidRPr="008C4ABE">
        <w:t>;</w:t>
      </w:r>
    </w:p>
    <w:p w14:paraId="60BF46C0" w14:textId="4DF96747" w:rsidR="00454443" w:rsidRPr="008C4ABE" w:rsidRDefault="00454443" w:rsidP="000C1772">
      <w:pPr>
        <w:pStyle w:val="PL"/>
      </w:pPr>
      <w:r w:rsidRPr="008C4ABE">
        <w:t xml:space="preserve">   const string </w:t>
      </w:r>
      <w:r w:rsidRPr="008C4ABE">
        <w:rPr>
          <w:rFonts w:cs="Courier New"/>
        </w:rPr>
        <w:t>SW_VERSION_TO_BE_INSTALLED_OFFER_LIST</w:t>
      </w:r>
      <w:r w:rsidRPr="008C4ABE">
        <w:t xml:space="preserve"> = </w:t>
      </w:r>
      <w:r w:rsidR="008C4ABE">
        <w:t>"</w:t>
      </w:r>
      <w:r w:rsidRPr="008C4ABE">
        <w:rPr>
          <w:rFonts w:cs="Courier New"/>
        </w:rPr>
        <w:t>SW_VERSION_TO_BE_INSTALLED_OFFER_LIST</w:t>
      </w:r>
      <w:r w:rsidR="008C4ABE">
        <w:t>"</w:t>
      </w:r>
      <w:r w:rsidRPr="008C4ABE">
        <w:t>;</w:t>
      </w:r>
    </w:p>
    <w:p w14:paraId="250A215F" w14:textId="77777777" w:rsidR="00454443" w:rsidRPr="008C4ABE" w:rsidRDefault="00454443" w:rsidP="000C1772">
      <w:pPr>
        <w:pStyle w:val="PL"/>
      </w:pPr>
      <w:r w:rsidRPr="008C4ABE">
        <w:t xml:space="preserve">   };</w:t>
      </w:r>
    </w:p>
    <w:p w14:paraId="10AF0963" w14:textId="77777777" w:rsidR="00454443" w:rsidRPr="008C4ABE" w:rsidRDefault="00454443" w:rsidP="000C1772">
      <w:pPr>
        <w:pStyle w:val="PL"/>
      </w:pPr>
    </w:p>
    <w:p w14:paraId="2607E692" w14:textId="77777777" w:rsidR="00454443" w:rsidRPr="008C4ABE" w:rsidRDefault="00454443" w:rsidP="000C1772">
      <w:pPr>
        <w:pStyle w:val="PL"/>
      </w:pPr>
    </w:p>
    <w:p w14:paraId="18252D15" w14:textId="77777777" w:rsidR="00454443" w:rsidRPr="008C4ABE" w:rsidRDefault="00454443" w:rsidP="000C1772">
      <w:pPr>
        <w:pStyle w:val="PL"/>
      </w:pPr>
    </w:p>
    <w:p w14:paraId="653F4163" w14:textId="77777777" w:rsidR="00454443" w:rsidRPr="008C4ABE" w:rsidRDefault="00454443" w:rsidP="000C1772">
      <w:pPr>
        <w:pStyle w:val="PL"/>
      </w:pPr>
      <w:r w:rsidRPr="008C4ABE">
        <w:t>};</w:t>
      </w:r>
    </w:p>
    <w:p w14:paraId="46BC6D19" w14:textId="77777777" w:rsidR="00454443" w:rsidRPr="008C4ABE" w:rsidRDefault="00454443" w:rsidP="000C1772">
      <w:pPr>
        <w:pStyle w:val="PL"/>
      </w:pPr>
    </w:p>
    <w:p w14:paraId="45B234C5" w14:textId="77777777" w:rsidR="00454443" w:rsidRPr="008C4ABE" w:rsidRDefault="00454443" w:rsidP="000C1772">
      <w:pPr>
        <w:pStyle w:val="PL"/>
      </w:pPr>
      <w:r w:rsidRPr="008C4ABE">
        <w:t>#endif // _SELF_CONF_IRP_CONST_DEFS_IDL_</w:t>
      </w:r>
    </w:p>
    <w:p w14:paraId="609F377D" w14:textId="77777777" w:rsidR="00454443" w:rsidRDefault="00454443" w:rsidP="000C1772">
      <w:pPr>
        <w:pStyle w:val="PL"/>
        <w:rPr>
          <w:rFonts w:cs="Courier New"/>
          <w:szCs w:val="16"/>
        </w:rPr>
      </w:pPr>
    </w:p>
    <w:p w14:paraId="49C4379C" w14:textId="77777777" w:rsidR="000C1772" w:rsidRPr="008C4ABE" w:rsidRDefault="000C1772" w:rsidP="000C1772"/>
    <w:p w14:paraId="5720B304" w14:textId="4175178A" w:rsidR="00454443" w:rsidRPr="008C4ABE" w:rsidRDefault="00454443" w:rsidP="00DA10C3">
      <w:pPr>
        <w:pStyle w:val="Heading2"/>
      </w:pPr>
      <w:r w:rsidRPr="008C4ABE">
        <w:br w:type="page"/>
      </w:r>
      <w:bookmarkStart w:id="112" w:name="_Toc212090832"/>
      <w:r w:rsidRPr="008C4ABE">
        <w:rPr>
          <w:lang w:eastAsia="zh-CN"/>
        </w:rPr>
        <w:lastRenderedPageBreak/>
        <w:t>A.3.3</w:t>
      </w:r>
      <w:r w:rsidRPr="008C4ABE">
        <w:rPr>
          <w:lang w:eastAsia="zh-CN"/>
        </w:rPr>
        <w:tab/>
        <w:t xml:space="preserve">IDL specification (file name </w:t>
      </w:r>
      <w:r w:rsidR="008C4ABE">
        <w:rPr>
          <w:lang w:eastAsia="zh-CN"/>
        </w:rPr>
        <w:t>"</w:t>
      </w:r>
      <w:r w:rsidRPr="008C4ABE">
        <w:rPr>
          <w:lang w:eastAsia="zh-CN"/>
        </w:rPr>
        <w:t>SelfConfIRPSystem.idl</w:t>
      </w:r>
      <w:r w:rsidR="008C4ABE">
        <w:rPr>
          <w:lang w:eastAsia="zh-CN"/>
        </w:rPr>
        <w:t>"</w:t>
      </w:r>
      <w:r w:rsidRPr="008C4ABE">
        <w:rPr>
          <w:lang w:eastAsia="zh-CN"/>
        </w:rPr>
        <w:t>)</w:t>
      </w:r>
      <w:bookmarkEnd w:id="112"/>
    </w:p>
    <w:p w14:paraId="1C807CEB" w14:textId="77777777" w:rsidR="00454443" w:rsidRPr="008C4ABE" w:rsidRDefault="00454443" w:rsidP="000C1772">
      <w:pPr>
        <w:pStyle w:val="PL"/>
      </w:pPr>
      <w:r w:rsidRPr="008C4ABE">
        <w:t>//File: SelfConfIRPSystem.idl</w:t>
      </w:r>
    </w:p>
    <w:p w14:paraId="0844FC65" w14:textId="77777777" w:rsidR="00454443" w:rsidRPr="008C4ABE" w:rsidRDefault="00454443" w:rsidP="000C1772">
      <w:pPr>
        <w:pStyle w:val="PL"/>
      </w:pPr>
      <w:r w:rsidRPr="008C4ABE">
        <w:t>#ifndef _SELF_CONF_IRP_SYSTEM_IDL_</w:t>
      </w:r>
    </w:p>
    <w:p w14:paraId="59936AEF" w14:textId="77777777" w:rsidR="00454443" w:rsidRPr="008C4ABE" w:rsidRDefault="00454443" w:rsidP="000C1772">
      <w:pPr>
        <w:pStyle w:val="PL"/>
      </w:pPr>
      <w:r w:rsidRPr="008C4ABE">
        <w:t>#define _SELF_CONF_IRP_SYSTEM_IDL_</w:t>
      </w:r>
    </w:p>
    <w:p w14:paraId="077A2E2A" w14:textId="77777777" w:rsidR="00454443" w:rsidRPr="008C4ABE" w:rsidRDefault="00454443" w:rsidP="000C1772">
      <w:pPr>
        <w:pStyle w:val="PL"/>
      </w:pPr>
    </w:p>
    <w:p w14:paraId="7549C4D7" w14:textId="77777777" w:rsidR="00454443" w:rsidRPr="008C4ABE" w:rsidRDefault="00454443" w:rsidP="000C1772">
      <w:pPr>
        <w:pStyle w:val="PL"/>
      </w:pPr>
      <w:r w:rsidRPr="008C4ABE">
        <w:t>#include &lt;SelfConfIRPConstDefs.idl&gt;</w:t>
      </w:r>
    </w:p>
    <w:p w14:paraId="2A11662A" w14:textId="77777777" w:rsidR="00454443" w:rsidRPr="008C4ABE" w:rsidRDefault="00454443" w:rsidP="000C1772">
      <w:pPr>
        <w:pStyle w:val="PL"/>
      </w:pPr>
      <w:r w:rsidRPr="008C4ABE">
        <w:t>#include &lt;SwMIRPConstDefs.idl&gt;</w:t>
      </w:r>
    </w:p>
    <w:p w14:paraId="78892F0C" w14:textId="77777777" w:rsidR="00454443" w:rsidRPr="008C4ABE" w:rsidRDefault="00454443" w:rsidP="000C1772">
      <w:pPr>
        <w:pStyle w:val="PL"/>
      </w:pPr>
      <w:r w:rsidRPr="008C4ABE">
        <w:t>#include &lt;GenericIRPManagementSystem.idl&gt;</w:t>
      </w:r>
    </w:p>
    <w:p w14:paraId="41DEDEBD" w14:textId="77777777" w:rsidR="00454443" w:rsidRPr="008C4ABE" w:rsidRDefault="00454443" w:rsidP="000C1772">
      <w:pPr>
        <w:pStyle w:val="PL"/>
      </w:pPr>
    </w:p>
    <w:p w14:paraId="1E13CA69" w14:textId="77777777" w:rsidR="00454443" w:rsidRPr="008C4ABE" w:rsidRDefault="00454443" w:rsidP="000C1772">
      <w:pPr>
        <w:pStyle w:val="PL"/>
      </w:pPr>
      <w:r w:rsidRPr="008C4ABE">
        <w:t>// This statement must appear after all include statements</w:t>
      </w:r>
    </w:p>
    <w:p w14:paraId="7848D823" w14:textId="35F63A9D" w:rsidR="00454443" w:rsidRPr="008C4ABE" w:rsidRDefault="00454443" w:rsidP="000C1772">
      <w:pPr>
        <w:pStyle w:val="PL"/>
      </w:pPr>
      <w:r w:rsidRPr="008C4ABE">
        <w:t xml:space="preserve">#pragma prefix </w:t>
      </w:r>
      <w:r w:rsidR="008C4ABE">
        <w:t>"</w:t>
      </w:r>
      <w:r w:rsidRPr="008C4ABE">
        <w:t>3gppsa5.org</w:t>
      </w:r>
      <w:r w:rsidR="008C4ABE">
        <w:t>"</w:t>
      </w:r>
    </w:p>
    <w:p w14:paraId="1D98A72F" w14:textId="77777777" w:rsidR="00454443" w:rsidRPr="008C4ABE" w:rsidRDefault="00454443" w:rsidP="000C1772">
      <w:pPr>
        <w:pStyle w:val="PL"/>
      </w:pPr>
    </w:p>
    <w:p w14:paraId="04528248" w14:textId="77777777" w:rsidR="00454443" w:rsidRPr="008C4ABE" w:rsidRDefault="00454443" w:rsidP="000C1772">
      <w:pPr>
        <w:pStyle w:val="PL"/>
      </w:pPr>
      <w:r w:rsidRPr="008C4ABE">
        <w:t>/* ## Module: SelfConfIRPSystem */</w:t>
      </w:r>
    </w:p>
    <w:p w14:paraId="6C5CAD37" w14:textId="77777777" w:rsidR="00454443" w:rsidRPr="008C4ABE" w:rsidRDefault="00454443" w:rsidP="000C1772">
      <w:pPr>
        <w:pStyle w:val="PL"/>
      </w:pPr>
    </w:p>
    <w:p w14:paraId="3A6E0580" w14:textId="77777777" w:rsidR="00454443" w:rsidRPr="008C4ABE" w:rsidRDefault="00454443" w:rsidP="000C1772">
      <w:pPr>
        <w:pStyle w:val="PL"/>
      </w:pPr>
      <w:r w:rsidRPr="008C4ABE">
        <w:t>module SelfConfIRPSystem</w:t>
      </w:r>
    </w:p>
    <w:p w14:paraId="29D5D658" w14:textId="77777777" w:rsidR="00454443" w:rsidRPr="008C4ABE" w:rsidRDefault="00454443" w:rsidP="000C1772">
      <w:pPr>
        <w:pStyle w:val="PL"/>
      </w:pPr>
      <w:r w:rsidRPr="008C4ABE">
        <w:t>{</w:t>
      </w:r>
    </w:p>
    <w:p w14:paraId="0B8CB574" w14:textId="77777777" w:rsidR="00454443" w:rsidRPr="008C4ABE" w:rsidRDefault="00454443" w:rsidP="000C1772">
      <w:pPr>
        <w:pStyle w:val="PL"/>
      </w:pPr>
    </w:p>
    <w:p w14:paraId="3019E18F" w14:textId="77777777" w:rsidR="00454443" w:rsidRPr="008C4ABE" w:rsidRDefault="00454443" w:rsidP="000C1772">
      <w:pPr>
        <w:pStyle w:val="PL"/>
      </w:pPr>
      <w:r w:rsidRPr="008C4ABE">
        <w:t xml:space="preserve">   /*</w:t>
      </w:r>
    </w:p>
    <w:p w14:paraId="6BEEEA30" w14:textId="77777777" w:rsidR="00454443" w:rsidRPr="008C4ABE" w:rsidRDefault="00454443" w:rsidP="000C1772">
      <w:pPr>
        <w:pStyle w:val="PL"/>
      </w:pPr>
      <w:r w:rsidRPr="008C4ABE">
        <w:t xml:space="preserve">   If the system fails to complete an operation, then it can provide a reason</w:t>
      </w:r>
    </w:p>
    <w:p w14:paraId="479B18F7" w14:textId="77777777" w:rsidR="00454443" w:rsidRPr="008C4ABE" w:rsidRDefault="00454443" w:rsidP="000C1772">
      <w:pPr>
        <w:pStyle w:val="PL"/>
      </w:pPr>
      <w:r w:rsidRPr="008C4ABE">
        <w:t xml:space="preserve">   to qualify the exception. The semantics carried in this reason are outside</w:t>
      </w:r>
    </w:p>
    <w:p w14:paraId="24199A5E" w14:textId="77777777" w:rsidR="00454443" w:rsidRPr="008C4ABE" w:rsidRDefault="00454443" w:rsidP="000C1772">
      <w:pPr>
        <w:pStyle w:val="PL"/>
      </w:pPr>
      <w:r w:rsidRPr="008C4ABE">
        <w:t xml:space="preserve">   the scope of the present document.</w:t>
      </w:r>
    </w:p>
    <w:p w14:paraId="0543CB70" w14:textId="77777777" w:rsidR="00454443" w:rsidRPr="008C4ABE" w:rsidRDefault="00454443" w:rsidP="000C1772">
      <w:pPr>
        <w:pStyle w:val="PL"/>
      </w:pPr>
      <w:r w:rsidRPr="008C4ABE">
        <w:t xml:space="preserve">   */</w:t>
      </w:r>
    </w:p>
    <w:p w14:paraId="14E03F83" w14:textId="77777777" w:rsidR="00454443" w:rsidRPr="008C4ABE" w:rsidRDefault="00454443" w:rsidP="000C1772">
      <w:pPr>
        <w:pStyle w:val="PL"/>
      </w:pPr>
      <w:r w:rsidRPr="008C4ABE">
        <w:t xml:space="preserve">   exception </w:t>
      </w:r>
      <w:r w:rsidRPr="008C4ABE">
        <w:rPr>
          <w:rFonts w:cs="Courier New"/>
        </w:rPr>
        <w:t>ListScManagementCapabilities</w:t>
      </w:r>
      <w:r w:rsidRPr="008C4ABE">
        <w:t xml:space="preserve"> { string reason; };</w:t>
      </w:r>
    </w:p>
    <w:p w14:paraId="79F1446D" w14:textId="77777777" w:rsidR="00454443" w:rsidRPr="008C4ABE" w:rsidRDefault="00454443" w:rsidP="000C1772">
      <w:pPr>
        <w:pStyle w:val="PL"/>
      </w:pPr>
      <w:r w:rsidRPr="008C4ABE">
        <w:t xml:space="preserve">   exception </w:t>
      </w:r>
      <w:r w:rsidRPr="008C4ABE">
        <w:rPr>
          <w:rFonts w:cs="Courier New"/>
        </w:rPr>
        <w:t>ListScManagementProfiles</w:t>
      </w:r>
      <w:r w:rsidRPr="008C4ABE">
        <w:t xml:space="preserve"> { string reason; };</w:t>
      </w:r>
    </w:p>
    <w:p w14:paraId="37DB0082" w14:textId="77777777" w:rsidR="00454443" w:rsidRPr="008C4ABE" w:rsidRDefault="00454443" w:rsidP="000C1772">
      <w:pPr>
        <w:pStyle w:val="PL"/>
      </w:pPr>
      <w:r w:rsidRPr="008C4ABE">
        <w:t xml:space="preserve">   exception </w:t>
      </w:r>
      <w:r w:rsidRPr="008C4ABE">
        <w:rPr>
          <w:rFonts w:cs="Courier New"/>
        </w:rPr>
        <w:t>CreateScManagementProfile</w:t>
      </w:r>
      <w:r w:rsidRPr="008C4ABE">
        <w:t xml:space="preserve"> { string reason; };</w:t>
      </w:r>
    </w:p>
    <w:p w14:paraId="67AF5F41" w14:textId="77777777" w:rsidR="00454443" w:rsidRPr="008C4ABE" w:rsidRDefault="00454443" w:rsidP="000C1772">
      <w:pPr>
        <w:pStyle w:val="PL"/>
      </w:pPr>
      <w:r w:rsidRPr="008C4ABE">
        <w:t xml:space="preserve">   exception </w:t>
      </w:r>
      <w:r w:rsidRPr="008C4ABE">
        <w:rPr>
          <w:rFonts w:cs="Courier New"/>
        </w:rPr>
        <w:t>DeleteScManagementProfile</w:t>
      </w:r>
      <w:r w:rsidRPr="008C4ABE">
        <w:t xml:space="preserve"> { string reason; };</w:t>
      </w:r>
    </w:p>
    <w:p w14:paraId="4DE62D42" w14:textId="77777777" w:rsidR="00454443" w:rsidRPr="008C4ABE" w:rsidRDefault="00454443" w:rsidP="000C1772">
      <w:pPr>
        <w:pStyle w:val="PL"/>
      </w:pPr>
      <w:r w:rsidRPr="008C4ABE">
        <w:t xml:space="preserve">   exception </w:t>
      </w:r>
      <w:r w:rsidRPr="008C4ABE">
        <w:rPr>
          <w:rFonts w:cs="Courier New"/>
        </w:rPr>
        <w:t>ListScProcesses</w:t>
      </w:r>
      <w:r w:rsidRPr="008C4ABE">
        <w:t xml:space="preserve"> { string reason; };</w:t>
      </w:r>
    </w:p>
    <w:p w14:paraId="1263255B" w14:textId="77777777" w:rsidR="00454443" w:rsidRPr="008C4ABE" w:rsidRDefault="00454443" w:rsidP="000C1772">
      <w:pPr>
        <w:pStyle w:val="PL"/>
      </w:pPr>
      <w:r w:rsidRPr="008C4ABE">
        <w:t xml:space="preserve">   exception </w:t>
      </w:r>
      <w:r w:rsidRPr="008C4ABE">
        <w:rPr>
          <w:rFonts w:cs="Courier New"/>
        </w:rPr>
        <w:t>ResumeScProcess</w:t>
      </w:r>
      <w:r w:rsidRPr="008C4ABE">
        <w:t xml:space="preserve"> { string reason; };</w:t>
      </w:r>
    </w:p>
    <w:p w14:paraId="009CC883" w14:textId="77777777" w:rsidR="00454443" w:rsidRPr="008C4ABE" w:rsidRDefault="00454443" w:rsidP="000C1772">
      <w:pPr>
        <w:pStyle w:val="PL"/>
      </w:pPr>
      <w:r w:rsidRPr="008C4ABE">
        <w:t xml:space="preserve">   exception </w:t>
      </w:r>
      <w:r w:rsidRPr="008C4ABE">
        <w:rPr>
          <w:rFonts w:cs="Courier New"/>
        </w:rPr>
        <w:t>SwFallback</w:t>
      </w:r>
      <w:r w:rsidRPr="008C4ABE">
        <w:t xml:space="preserve"> { string reason; };</w:t>
      </w:r>
    </w:p>
    <w:p w14:paraId="19C502C3" w14:textId="77777777" w:rsidR="00454443" w:rsidRPr="008C4ABE" w:rsidRDefault="00454443" w:rsidP="000C1772">
      <w:pPr>
        <w:pStyle w:val="PL"/>
      </w:pPr>
      <w:r w:rsidRPr="008C4ABE">
        <w:t xml:space="preserve">   exception </w:t>
      </w:r>
      <w:r w:rsidRPr="008C4ABE">
        <w:rPr>
          <w:rFonts w:cs="Courier New"/>
        </w:rPr>
        <w:t>TerminateScProcess</w:t>
      </w:r>
      <w:r w:rsidRPr="008C4ABE">
        <w:t xml:space="preserve"> { string reason; };</w:t>
      </w:r>
    </w:p>
    <w:p w14:paraId="3607BD05" w14:textId="77777777" w:rsidR="00454443" w:rsidRPr="008C4ABE" w:rsidRDefault="00454443" w:rsidP="000C1772">
      <w:pPr>
        <w:pStyle w:val="PL"/>
      </w:pPr>
      <w:r w:rsidRPr="008C4ABE">
        <w:t xml:space="preserve">   exception </w:t>
      </w:r>
      <w:r w:rsidRPr="008C4ABE">
        <w:rPr>
          <w:rFonts w:cs="Courier New"/>
        </w:rPr>
        <w:t>ChangeScManagementProfile</w:t>
      </w:r>
      <w:r w:rsidRPr="008C4ABE">
        <w:t xml:space="preserve"> { string reason; };</w:t>
      </w:r>
    </w:p>
    <w:p w14:paraId="61EB4769" w14:textId="77777777" w:rsidR="00454443" w:rsidRPr="008C4ABE" w:rsidRDefault="00454443" w:rsidP="000C1772">
      <w:pPr>
        <w:pStyle w:val="PL"/>
      </w:pPr>
    </w:p>
    <w:p w14:paraId="1A1F8088" w14:textId="77777777" w:rsidR="00454443" w:rsidRPr="008C4ABE" w:rsidRDefault="00454443" w:rsidP="000C1772">
      <w:pPr>
        <w:pStyle w:val="PL"/>
      </w:pPr>
    </w:p>
    <w:p w14:paraId="45929EC6" w14:textId="77777777" w:rsidR="00454443" w:rsidRPr="008C4ABE" w:rsidRDefault="00454443" w:rsidP="000C1772">
      <w:pPr>
        <w:pStyle w:val="PL"/>
      </w:pPr>
      <w:r w:rsidRPr="008C4ABE">
        <w:t xml:space="preserve">   interface SelfConfIRPOperations_1</w:t>
      </w:r>
    </w:p>
    <w:p w14:paraId="24E1E2B4" w14:textId="77777777" w:rsidR="00454443" w:rsidRPr="008C4ABE" w:rsidRDefault="00454443" w:rsidP="000C1772">
      <w:pPr>
        <w:pStyle w:val="PL"/>
      </w:pPr>
      <w:r w:rsidRPr="008C4ABE">
        <w:t xml:space="preserve">   {</w:t>
      </w:r>
    </w:p>
    <w:p w14:paraId="08C2E5E4" w14:textId="77777777" w:rsidR="00454443" w:rsidRPr="008C4ABE" w:rsidRDefault="00454443" w:rsidP="000C1772">
      <w:pPr>
        <w:pStyle w:val="PL"/>
      </w:pPr>
      <w:r w:rsidRPr="008C4ABE">
        <w:t xml:space="preserve">      /* for the purpose of this operation see 3GPP TS 32.502 */</w:t>
      </w:r>
    </w:p>
    <w:p w14:paraId="37FA0EC8" w14:textId="77777777" w:rsidR="00454443" w:rsidRPr="008C4ABE" w:rsidRDefault="00454443" w:rsidP="000C1772">
      <w:pPr>
        <w:pStyle w:val="PL"/>
      </w:pPr>
      <w:r w:rsidRPr="008C4ABE">
        <w:t xml:space="preserve">      SwMIRPConstDefs::Result </w:t>
      </w:r>
      <w:r w:rsidRPr="008C4ABE">
        <w:rPr>
          <w:rFonts w:cs="Courier New"/>
        </w:rPr>
        <w:t>listScManagementCapabilities</w:t>
      </w:r>
    </w:p>
    <w:p w14:paraId="0F15D5EB" w14:textId="77777777" w:rsidR="00454443" w:rsidRPr="008C4ABE" w:rsidRDefault="00454443" w:rsidP="000C1772">
      <w:pPr>
        <w:pStyle w:val="PL"/>
      </w:pPr>
      <w:r w:rsidRPr="008C4ABE">
        <w:t xml:space="preserve">         (</w:t>
      </w:r>
    </w:p>
    <w:p w14:paraId="53BC41E1" w14:textId="77777777" w:rsidR="00454443" w:rsidRPr="008C4ABE" w:rsidRDefault="00454443" w:rsidP="000C1772">
      <w:pPr>
        <w:pStyle w:val="PL"/>
      </w:pPr>
      <w:r w:rsidRPr="008C4ABE">
        <w:t xml:space="preserve">         in SwMIRPConstDefs::</w:t>
      </w:r>
      <w:r w:rsidRPr="008C4ABE">
        <w:rPr>
          <w:rFonts w:cs="Courier New"/>
        </w:rPr>
        <w:t>NEInformationOpt</w:t>
      </w:r>
      <w:r w:rsidRPr="008C4ABE">
        <w:t xml:space="preserve"> </w:t>
      </w:r>
      <w:r w:rsidRPr="008C4ABE">
        <w:rPr>
          <w:rFonts w:cs="Courier New"/>
        </w:rPr>
        <w:t>nEInformation</w:t>
      </w:r>
      <w:r w:rsidRPr="008C4ABE">
        <w:t>,</w:t>
      </w:r>
    </w:p>
    <w:p w14:paraId="783846B3" w14:textId="77777777" w:rsidR="00454443" w:rsidRPr="008C4ABE" w:rsidRDefault="00454443" w:rsidP="000C1772">
      <w:pPr>
        <w:pStyle w:val="PL"/>
      </w:pPr>
      <w:r w:rsidRPr="008C4ABE">
        <w:t xml:space="preserve">         out SwMIRPConstDefs::</w:t>
      </w:r>
      <w:r w:rsidRPr="008C4ABE">
        <w:rPr>
          <w:rFonts w:cs="Courier New"/>
        </w:rPr>
        <w:t>CapabilitiesList</w:t>
      </w:r>
      <w:r w:rsidRPr="008C4ABE">
        <w:t xml:space="preserve"> </w:t>
      </w:r>
      <w:r w:rsidRPr="008C4ABE">
        <w:rPr>
          <w:rFonts w:cs="Courier New"/>
        </w:rPr>
        <w:t>capabilitiesList</w:t>
      </w:r>
    </w:p>
    <w:p w14:paraId="21FD4BCC" w14:textId="77777777" w:rsidR="00454443" w:rsidRPr="008C4ABE" w:rsidRDefault="00454443" w:rsidP="000C1772">
      <w:pPr>
        <w:pStyle w:val="PL"/>
      </w:pPr>
      <w:r w:rsidRPr="008C4ABE">
        <w:t xml:space="preserve">         )</w:t>
      </w:r>
    </w:p>
    <w:p w14:paraId="0D5193E0" w14:textId="77777777" w:rsidR="00454443" w:rsidRPr="008C4ABE" w:rsidRDefault="00454443" w:rsidP="000C1772">
      <w:pPr>
        <w:pStyle w:val="PL"/>
      </w:pPr>
      <w:r w:rsidRPr="008C4ABE">
        <w:t xml:space="preserve">      raises </w:t>
      </w:r>
    </w:p>
    <w:p w14:paraId="0DA2A5C9" w14:textId="77777777" w:rsidR="00454443" w:rsidRPr="008C4ABE" w:rsidRDefault="00454443" w:rsidP="000C1772">
      <w:pPr>
        <w:pStyle w:val="PL"/>
      </w:pPr>
      <w:r w:rsidRPr="008C4ABE">
        <w:t xml:space="preserve">         (</w:t>
      </w:r>
    </w:p>
    <w:p w14:paraId="33BEC658" w14:textId="77777777" w:rsidR="00454443" w:rsidRPr="008C4ABE" w:rsidRDefault="00454443" w:rsidP="000C1772">
      <w:pPr>
        <w:pStyle w:val="PL"/>
      </w:pPr>
      <w:r w:rsidRPr="008C4ABE">
        <w:t xml:space="preserve">         </w:t>
      </w:r>
      <w:r w:rsidRPr="008C4ABE">
        <w:rPr>
          <w:rFonts w:cs="Courier New"/>
        </w:rPr>
        <w:t>ListScManagementCapabilities</w:t>
      </w:r>
      <w:r w:rsidRPr="008C4ABE">
        <w:t xml:space="preserve">, </w:t>
      </w:r>
    </w:p>
    <w:p w14:paraId="38CBEBE5" w14:textId="77777777" w:rsidR="00454443" w:rsidRPr="008C4ABE" w:rsidRDefault="00454443" w:rsidP="000C1772">
      <w:pPr>
        <w:pStyle w:val="PL"/>
      </w:pPr>
      <w:r w:rsidRPr="008C4ABE">
        <w:t xml:space="preserve">         GenericIRPManagementSystem::ParameterNotSupported, </w:t>
      </w:r>
    </w:p>
    <w:p w14:paraId="02258670" w14:textId="77777777" w:rsidR="00454443" w:rsidRPr="008C4ABE" w:rsidRDefault="00454443" w:rsidP="000C1772">
      <w:pPr>
        <w:pStyle w:val="PL"/>
      </w:pPr>
      <w:r w:rsidRPr="008C4ABE">
        <w:t xml:space="preserve">         GenericIRPManagementSystem::InvalidParameter, </w:t>
      </w:r>
    </w:p>
    <w:p w14:paraId="74A32CC8" w14:textId="77777777" w:rsidR="00454443" w:rsidRPr="008C4ABE" w:rsidRDefault="00454443" w:rsidP="000C1772">
      <w:pPr>
        <w:pStyle w:val="PL"/>
      </w:pPr>
      <w:r w:rsidRPr="008C4ABE">
        <w:t xml:space="preserve">         GenericIRPManagementSystem::ValueNotSupported,</w:t>
      </w:r>
    </w:p>
    <w:p w14:paraId="32F9FA68" w14:textId="77777777" w:rsidR="00454443" w:rsidRPr="008C4ABE" w:rsidRDefault="00454443" w:rsidP="000C1772">
      <w:pPr>
        <w:pStyle w:val="PL"/>
      </w:pPr>
      <w:r w:rsidRPr="008C4ABE">
        <w:t xml:space="preserve">         GenericIRPManagementSystem::OperationNotSupported</w:t>
      </w:r>
    </w:p>
    <w:p w14:paraId="3B083B07" w14:textId="77777777" w:rsidR="00454443" w:rsidRPr="008C4ABE" w:rsidRDefault="00454443" w:rsidP="000C1772">
      <w:pPr>
        <w:pStyle w:val="PL"/>
      </w:pPr>
      <w:r w:rsidRPr="008C4ABE">
        <w:t xml:space="preserve">         );</w:t>
      </w:r>
    </w:p>
    <w:p w14:paraId="45CD4DD0" w14:textId="77777777" w:rsidR="00454443" w:rsidRPr="008C4ABE" w:rsidRDefault="00454443" w:rsidP="000C1772">
      <w:pPr>
        <w:pStyle w:val="PL"/>
      </w:pPr>
    </w:p>
    <w:p w14:paraId="702F0F55" w14:textId="77777777" w:rsidR="00454443" w:rsidRPr="008C4ABE" w:rsidRDefault="00454443" w:rsidP="000C1772">
      <w:pPr>
        <w:pStyle w:val="PL"/>
      </w:pPr>
    </w:p>
    <w:p w14:paraId="586C29DC" w14:textId="77777777" w:rsidR="00454443" w:rsidRPr="008C4ABE" w:rsidRDefault="00454443" w:rsidP="000C1772">
      <w:pPr>
        <w:pStyle w:val="PL"/>
      </w:pPr>
      <w:r w:rsidRPr="008C4ABE">
        <w:t xml:space="preserve">      /* for the purpose of this operation see 3GPP TS 32.502 */</w:t>
      </w:r>
    </w:p>
    <w:p w14:paraId="488ED209" w14:textId="77777777" w:rsidR="00454443" w:rsidRPr="008C4ABE" w:rsidRDefault="00454443" w:rsidP="000C1772">
      <w:pPr>
        <w:pStyle w:val="PL"/>
      </w:pPr>
      <w:r w:rsidRPr="008C4ABE">
        <w:t xml:space="preserve">      SwMIRPConstDefs::Result listScProfiles</w:t>
      </w:r>
    </w:p>
    <w:p w14:paraId="2A1C7970" w14:textId="77777777" w:rsidR="00454443" w:rsidRPr="008C4ABE" w:rsidRDefault="00454443" w:rsidP="000C1772">
      <w:pPr>
        <w:pStyle w:val="PL"/>
      </w:pPr>
      <w:r w:rsidRPr="008C4ABE">
        <w:t xml:space="preserve">         (</w:t>
      </w:r>
    </w:p>
    <w:p w14:paraId="216B932F" w14:textId="77777777" w:rsidR="00454443" w:rsidRPr="008C4ABE" w:rsidRDefault="00454443" w:rsidP="000C1772">
      <w:pPr>
        <w:pStyle w:val="PL"/>
      </w:pPr>
      <w:r w:rsidRPr="008C4ABE">
        <w:t xml:space="preserve">         in SwMIRPConstDefs::NEInformationOpt nEInformation,</w:t>
      </w:r>
    </w:p>
    <w:p w14:paraId="36FA2F37" w14:textId="77777777" w:rsidR="00454443" w:rsidRPr="008C4ABE" w:rsidRDefault="00454443" w:rsidP="000C1772">
      <w:pPr>
        <w:pStyle w:val="PL"/>
      </w:pPr>
      <w:r w:rsidRPr="008C4ABE">
        <w:t xml:space="preserve">         out SwMIRPConstDefs::ProfileList profileList</w:t>
      </w:r>
    </w:p>
    <w:p w14:paraId="36F23336" w14:textId="77777777" w:rsidR="00454443" w:rsidRPr="008C4ABE" w:rsidRDefault="00454443" w:rsidP="000C1772">
      <w:pPr>
        <w:pStyle w:val="PL"/>
      </w:pPr>
      <w:r w:rsidRPr="008C4ABE">
        <w:t xml:space="preserve">         )</w:t>
      </w:r>
    </w:p>
    <w:p w14:paraId="04A37D7B" w14:textId="77777777" w:rsidR="00454443" w:rsidRPr="008C4ABE" w:rsidRDefault="00454443" w:rsidP="000C1772">
      <w:pPr>
        <w:pStyle w:val="PL"/>
      </w:pPr>
      <w:r w:rsidRPr="008C4ABE">
        <w:t xml:space="preserve">      raises </w:t>
      </w:r>
    </w:p>
    <w:p w14:paraId="0F118984" w14:textId="77777777" w:rsidR="00454443" w:rsidRPr="008C4ABE" w:rsidRDefault="00454443" w:rsidP="000C1772">
      <w:pPr>
        <w:pStyle w:val="PL"/>
      </w:pPr>
      <w:r w:rsidRPr="008C4ABE">
        <w:t xml:space="preserve">         (</w:t>
      </w:r>
    </w:p>
    <w:p w14:paraId="2ED5386A" w14:textId="77777777" w:rsidR="00454443" w:rsidRPr="008C4ABE" w:rsidRDefault="00454443" w:rsidP="000C1772">
      <w:pPr>
        <w:pStyle w:val="PL"/>
      </w:pPr>
      <w:r w:rsidRPr="008C4ABE">
        <w:t xml:space="preserve">         ListScProfiles, </w:t>
      </w:r>
    </w:p>
    <w:p w14:paraId="44E1FB78" w14:textId="77777777" w:rsidR="00454443" w:rsidRPr="008C4ABE" w:rsidRDefault="00454443" w:rsidP="000C1772">
      <w:pPr>
        <w:pStyle w:val="PL"/>
      </w:pPr>
      <w:r w:rsidRPr="008C4ABE">
        <w:t xml:space="preserve">         GenericIRPManagementSystem::ParameterNotSupported, </w:t>
      </w:r>
    </w:p>
    <w:p w14:paraId="2C7916F1" w14:textId="77777777" w:rsidR="00454443" w:rsidRPr="008C4ABE" w:rsidRDefault="00454443" w:rsidP="000C1772">
      <w:pPr>
        <w:pStyle w:val="PL"/>
      </w:pPr>
      <w:r w:rsidRPr="008C4ABE">
        <w:t xml:space="preserve">         GenericIRPManagementSystem::InvalidParameter, </w:t>
      </w:r>
    </w:p>
    <w:p w14:paraId="3C71E80E" w14:textId="77777777" w:rsidR="00454443" w:rsidRPr="008C4ABE" w:rsidRDefault="00454443" w:rsidP="000C1772">
      <w:pPr>
        <w:pStyle w:val="PL"/>
      </w:pPr>
      <w:r w:rsidRPr="008C4ABE">
        <w:t xml:space="preserve">         GenericIRPManagementSystem::ValueNotSupported,</w:t>
      </w:r>
    </w:p>
    <w:p w14:paraId="78E02604" w14:textId="77777777" w:rsidR="00454443" w:rsidRPr="008C4ABE" w:rsidRDefault="00454443" w:rsidP="000C1772">
      <w:pPr>
        <w:pStyle w:val="PL"/>
      </w:pPr>
      <w:r w:rsidRPr="008C4ABE">
        <w:t xml:space="preserve">         GenericIRPManagementSystem::OperationNotSupported</w:t>
      </w:r>
    </w:p>
    <w:p w14:paraId="4A1F6BDA" w14:textId="77777777" w:rsidR="00454443" w:rsidRPr="008C4ABE" w:rsidRDefault="00454443" w:rsidP="000C1772">
      <w:pPr>
        <w:pStyle w:val="PL"/>
      </w:pPr>
      <w:r w:rsidRPr="008C4ABE">
        <w:t xml:space="preserve">         );</w:t>
      </w:r>
    </w:p>
    <w:p w14:paraId="32796289" w14:textId="77777777" w:rsidR="00454443" w:rsidRPr="008C4ABE" w:rsidRDefault="00454443" w:rsidP="000C1772">
      <w:pPr>
        <w:pStyle w:val="PL"/>
      </w:pPr>
    </w:p>
    <w:p w14:paraId="75C60186" w14:textId="77777777" w:rsidR="00454443" w:rsidRPr="008C4ABE" w:rsidRDefault="00454443" w:rsidP="000C1772">
      <w:pPr>
        <w:pStyle w:val="PL"/>
      </w:pPr>
    </w:p>
    <w:p w14:paraId="48357720" w14:textId="77777777" w:rsidR="00454443" w:rsidRPr="008C4ABE" w:rsidRDefault="00454443" w:rsidP="000C1772">
      <w:pPr>
        <w:pStyle w:val="PL"/>
      </w:pPr>
      <w:r w:rsidRPr="008C4ABE">
        <w:t xml:space="preserve">      /* for the purpose of this operation see 3GPP TS 32.502 */</w:t>
      </w:r>
    </w:p>
    <w:p w14:paraId="4627F3CC" w14:textId="77777777" w:rsidR="00454443" w:rsidRPr="008C4ABE" w:rsidRDefault="00454443" w:rsidP="000C1772">
      <w:pPr>
        <w:pStyle w:val="PL"/>
      </w:pPr>
      <w:r w:rsidRPr="008C4ABE">
        <w:t xml:space="preserve">      SwMIRPConstDefs::Result createScManagementProfile</w:t>
      </w:r>
    </w:p>
    <w:p w14:paraId="05C0A58A" w14:textId="77777777" w:rsidR="00454443" w:rsidRPr="008C4ABE" w:rsidRDefault="00454443" w:rsidP="000C1772">
      <w:pPr>
        <w:pStyle w:val="PL"/>
      </w:pPr>
      <w:r w:rsidRPr="008C4ABE">
        <w:t xml:space="preserve">         (</w:t>
      </w:r>
    </w:p>
    <w:p w14:paraId="4A9B5D19" w14:textId="77777777" w:rsidR="00454443" w:rsidRPr="008C4ABE" w:rsidRDefault="00454443" w:rsidP="000C1772">
      <w:pPr>
        <w:pStyle w:val="PL"/>
      </w:pPr>
      <w:r w:rsidRPr="008C4ABE">
        <w:t xml:space="preserve">         in SwMIRPConstDefs::IdOpt id,</w:t>
      </w:r>
    </w:p>
    <w:p w14:paraId="454F6A3D" w14:textId="77777777" w:rsidR="00454443" w:rsidRPr="008C4ABE" w:rsidRDefault="00454443" w:rsidP="000C1772">
      <w:pPr>
        <w:pStyle w:val="PL"/>
      </w:pPr>
      <w:r w:rsidRPr="008C4ABE">
        <w:t xml:space="preserve">         in SwMIRPConstDefs::</w:t>
      </w:r>
      <w:r w:rsidRPr="008C4ABE">
        <w:rPr>
          <w:rFonts w:cs="Courier New"/>
        </w:rPr>
        <w:t>NEInformation</w:t>
      </w:r>
      <w:r w:rsidRPr="008C4ABE">
        <w:t xml:space="preserve"> </w:t>
      </w:r>
      <w:r w:rsidRPr="008C4ABE">
        <w:rPr>
          <w:rFonts w:cs="Courier New"/>
        </w:rPr>
        <w:t>nEInformation</w:t>
      </w:r>
      <w:r w:rsidRPr="008C4ABE">
        <w:t>,</w:t>
      </w:r>
    </w:p>
    <w:p w14:paraId="12AB7E0E" w14:textId="77777777" w:rsidR="00454443" w:rsidRPr="008C4ABE" w:rsidRDefault="00454443" w:rsidP="000C1772">
      <w:pPr>
        <w:pStyle w:val="PL"/>
      </w:pPr>
      <w:r w:rsidRPr="008C4ABE">
        <w:t xml:space="preserve">         in SwMIRPConstDefs::</w:t>
      </w:r>
      <w:r w:rsidRPr="008C4ABE">
        <w:rPr>
          <w:rFonts w:cs="Courier New"/>
        </w:rPr>
        <w:t>SwVersionToBeInstalledOpt</w:t>
      </w:r>
      <w:r w:rsidRPr="008C4ABE">
        <w:t xml:space="preserve"> </w:t>
      </w:r>
      <w:r w:rsidRPr="008C4ABE">
        <w:rPr>
          <w:rFonts w:cs="Courier New"/>
        </w:rPr>
        <w:t>swVersionToBeInstalled</w:t>
      </w:r>
      <w:r w:rsidRPr="008C4ABE">
        <w:t>,</w:t>
      </w:r>
    </w:p>
    <w:p w14:paraId="580F9508" w14:textId="77777777" w:rsidR="00454443" w:rsidRPr="008C4ABE" w:rsidRDefault="00454443" w:rsidP="000C1772">
      <w:pPr>
        <w:pStyle w:val="PL"/>
      </w:pPr>
      <w:r w:rsidRPr="008C4ABE">
        <w:t xml:space="preserve">         in SwMIRPConstDefs::</w:t>
      </w:r>
      <w:r w:rsidRPr="008C4ABE">
        <w:rPr>
          <w:rFonts w:cs="Courier New"/>
        </w:rPr>
        <w:t>StepsAndSelectedStopPointList</w:t>
      </w:r>
      <w:r w:rsidRPr="008C4ABE">
        <w:t xml:space="preserve"> </w:t>
      </w:r>
      <w:r w:rsidRPr="008C4ABE">
        <w:rPr>
          <w:rFonts w:cs="Courier New"/>
        </w:rPr>
        <w:t>stepsAndSelectedStopPointList,</w:t>
      </w:r>
    </w:p>
    <w:p w14:paraId="68D54BB7" w14:textId="77777777" w:rsidR="00454443" w:rsidRPr="008C4ABE" w:rsidRDefault="00454443" w:rsidP="000C1772">
      <w:pPr>
        <w:pStyle w:val="PL"/>
      </w:pPr>
      <w:r w:rsidRPr="008C4ABE">
        <w:t xml:space="preserve">         in SwMIRPConstDefs::</w:t>
      </w:r>
      <w:r w:rsidRPr="008C4ABE">
        <w:rPr>
          <w:rFonts w:cs="Courier New"/>
        </w:rPr>
        <w:t>SelectedFinalAdministrativeState selectedFinalAdministrativeState</w:t>
      </w:r>
    </w:p>
    <w:p w14:paraId="59C69654" w14:textId="77777777" w:rsidR="00454443" w:rsidRPr="008C4ABE" w:rsidRDefault="00454443" w:rsidP="000C1772">
      <w:pPr>
        <w:pStyle w:val="PL"/>
      </w:pPr>
      <w:r w:rsidRPr="008C4ABE">
        <w:lastRenderedPageBreak/>
        <w:t xml:space="preserve">         )</w:t>
      </w:r>
    </w:p>
    <w:p w14:paraId="3281EF1B" w14:textId="77777777" w:rsidR="00454443" w:rsidRPr="008C4ABE" w:rsidRDefault="00454443" w:rsidP="000C1772">
      <w:pPr>
        <w:pStyle w:val="PL"/>
      </w:pPr>
      <w:r w:rsidRPr="008C4ABE">
        <w:t xml:space="preserve">      raises </w:t>
      </w:r>
    </w:p>
    <w:p w14:paraId="3DBEA970" w14:textId="77777777" w:rsidR="00454443" w:rsidRPr="008C4ABE" w:rsidRDefault="00454443" w:rsidP="000C1772">
      <w:pPr>
        <w:pStyle w:val="PL"/>
      </w:pPr>
      <w:r w:rsidRPr="008C4ABE">
        <w:t xml:space="preserve">         (</w:t>
      </w:r>
    </w:p>
    <w:p w14:paraId="5677043B" w14:textId="77777777" w:rsidR="00454443" w:rsidRPr="008C4ABE" w:rsidRDefault="00454443" w:rsidP="000C1772">
      <w:pPr>
        <w:pStyle w:val="PL"/>
      </w:pPr>
      <w:r w:rsidRPr="008C4ABE">
        <w:t xml:space="preserve">         CreateScManagementProfile, </w:t>
      </w:r>
    </w:p>
    <w:p w14:paraId="2EEA1D68" w14:textId="77777777" w:rsidR="00454443" w:rsidRPr="008C4ABE" w:rsidRDefault="00454443" w:rsidP="000C1772">
      <w:pPr>
        <w:pStyle w:val="PL"/>
      </w:pPr>
      <w:r w:rsidRPr="008C4ABE">
        <w:t xml:space="preserve">         GenericIRPManagementSystem::ParameterNotSupported, </w:t>
      </w:r>
    </w:p>
    <w:p w14:paraId="6676EDAE" w14:textId="77777777" w:rsidR="00454443" w:rsidRPr="008C4ABE" w:rsidRDefault="00454443" w:rsidP="000C1772">
      <w:pPr>
        <w:pStyle w:val="PL"/>
      </w:pPr>
      <w:r w:rsidRPr="008C4ABE">
        <w:t xml:space="preserve">         GenericIRPManagementSystem::InvalidParameter, </w:t>
      </w:r>
    </w:p>
    <w:p w14:paraId="7B891050" w14:textId="77777777" w:rsidR="00454443" w:rsidRPr="008C4ABE" w:rsidRDefault="00454443" w:rsidP="000C1772">
      <w:pPr>
        <w:pStyle w:val="PL"/>
      </w:pPr>
      <w:r w:rsidRPr="008C4ABE">
        <w:t xml:space="preserve">         GenericIRPManagementSystem::ValueNotSupported,</w:t>
      </w:r>
    </w:p>
    <w:p w14:paraId="5443C0AD" w14:textId="77777777" w:rsidR="00454443" w:rsidRPr="008C4ABE" w:rsidRDefault="00454443" w:rsidP="000C1772">
      <w:pPr>
        <w:pStyle w:val="PL"/>
      </w:pPr>
      <w:r w:rsidRPr="008C4ABE">
        <w:t xml:space="preserve">         GenericIRPManagementSystem::OperationNotSupported</w:t>
      </w:r>
    </w:p>
    <w:p w14:paraId="4643912D" w14:textId="77777777" w:rsidR="00454443" w:rsidRPr="008C4ABE" w:rsidRDefault="00454443" w:rsidP="000C1772">
      <w:pPr>
        <w:pStyle w:val="PL"/>
      </w:pPr>
      <w:r w:rsidRPr="008C4ABE">
        <w:t xml:space="preserve">         );</w:t>
      </w:r>
    </w:p>
    <w:p w14:paraId="29254D81" w14:textId="77777777" w:rsidR="00454443" w:rsidRPr="008C4ABE" w:rsidRDefault="00454443" w:rsidP="000C1772">
      <w:pPr>
        <w:pStyle w:val="PL"/>
      </w:pPr>
    </w:p>
    <w:p w14:paraId="171B25C2" w14:textId="77777777" w:rsidR="00454443" w:rsidRPr="008C4ABE" w:rsidRDefault="00454443" w:rsidP="000C1772">
      <w:pPr>
        <w:pStyle w:val="PL"/>
      </w:pPr>
    </w:p>
    <w:p w14:paraId="0784396E" w14:textId="77777777" w:rsidR="00454443" w:rsidRPr="008C4ABE" w:rsidRDefault="00454443" w:rsidP="000C1772">
      <w:pPr>
        <w:pStyle w:val="PL"/>
      </w:pPr>
      <w:r w:rsidRPr="008C4ABE">
        <w:t xml:space="preserve">      /* for the purpose of this operation see 3GPP TS 32.502 */</w:t>
      </w:r>
    </w:p>
    <w:p w14:paraId="769BDC0B" w14:textId="77777777" w:rsidR="00454443" w:rsidRPr="008C4ABE" w:rsidRDefault="00454443" w:rsidP="000C1772">
      <w:pPr>
        <w:pStyle w:val="PL"/>
      </w:pPr>
      <w:r w:rsidRPr="008C4ABE">
        <w:t xml:space="preserve">      SwMIRPConstDefs::Result deleteScManagementProfile</w:t>
      </w:r>
    </w:p>
    <w:p w14:paraId="54557CD8" w14:textId="77777777" w:rsidR="00454443" w:rsidRPr="008C4ABE" w:rsidRDefault="00454443" w:rsidP="000C1772">
      <w:pPr>
        <w:pStyle w:val="PL"/>
      </w:pPr>
      <w:r w:rsidRPr="008C4ABE">
        <w:t xml:space="preserve">         (</w:t>
      </w:r>
    </w:p>
    <w:p w14:paraId="6EA34534" w14:textId="77777777" w:rsidR="00454443" w:rsidRPr="008C4ABE" w:rsidRDefault="00454443" w:rsidP="000C1772">
      <w:pPr>
        <w:pStyle w:val="PL"/>
      </w:pPr>
      <w:r w:rsidRPr="008C4ABE">
        <w:t xml:space="preserve">         in SwMIRPConstDefs::Id id</w:t>
      </w:r>
    </w:p>
    <w:p w14:paraId="08A2DAD3" w14:textId="77777777" w:rsidR="00454443" w:rsidRPr="008C4ABE" w:rsidRDefault="00454443" w:rsidP="000C1772">
      <w:pPr>
        <w:pStyle w:val="PL"/>
      </w:pPr>
      <w:r w:rsidRPr="008C4ABE">
        <w:t xml:space="preserve">         )</w:t>
      </w:r>
    </w:p>
    <w:p w14:paraId="6AB178BD" w14:textId="77777777" w:rsidR="00454443" w:rsidRPr="008C4ABE" w:rsidRDefault="00454443" w:rsidP="000C1772">
      <w:pPr>
        <w:pStyle w:val="PL"/>
      </w:pPr>
      <w:r w:rsidRPr="008C4ABE">
        <w:t xml:space="preserve">      raises </w:t>
      </w:r>
    </w:p>
    <w:p w14:paraId="3571CB52" w14:textId="77777777" w:rsidR="00454443" w:rsidRPr="008C4ABE" w:rsidRDefault="00454443" w:rsidP="000C1772">
      <w:pPr>
        <w:pStyle w:val="PL"/>
      </w:pPr>
      <w:r w:rsidRPr="008C4ABE">
        <w:t xml:space="preserve">         (</w:t>
      </w:r>
    </w:p>
    <w:p w14:paraId="6991C867" w14:textId="77777777" w:rsidR="00454443" w:rsidRPr="008C4ABE" w:rsidRDefault="00454443" w:rsidP="000C1772">
      <w:pPr>
        <w:pStyle w:val="PL"/>
      </w:pPr>
      <w:r w:rsidRPr="008C4ABE">
        <w:t xml:space="preserve">         DeleteScManagementProfile, </w:t>
      </w:r>
    </w:p>
    <w:p w14:paraId="18C1F96D" w14:textId="77777777" w:rsidR="00454443" w:rsidRPr="008C4ABE" w:rsidRDefault="00454443" w:rsidP="000C1772">
      <w:pPr>
        <w:pStyle w:val="PL"/>
      </w:pPr>
      <w:r w:rsidRPr="008C4ABE">
        <w:t xml:space="preserve">         GenericIRPManagementSystem::ParameterNotSupported, </w:t>
      </w:r>
    </w:p>
    <w:p w14:paraId="648A948D" w14:textId="77777777" w:rsidR="00454443" w:rsidRPr="008C4ABE" w:rsidRDefault="00454443" w:rsidP="000C1772">
      <w:pPr>
        <w:pStyle w:val="PL"/>
      </w:pPr>
      <w:r w:rsidRPr="008C4ABE">
        <w:t xml:space="preserve">         GenericIRPManagementSystem::InvalidParameter, </w:t>
      </w:r>
    </w:p>
    <w:p w14:paraId="3371C9C7" w14:textId="77777777" w:rsidR="00454443" w:rsidRPr="008C4ABE" w:rsidRDefault="00454443" w:rsidP="000C1772">
      <w:pPr>
        <w:pStyle w:val="PL"/>
      </w:pPr>
      <w:r w:rsidRPr="008C4ABE">
        <w:t xml:space="preserve">         GenericIRPManagementSystem::ValueNotSupported,</w:t>
      </w:r>
    </w:p>
    <w:p w14:paraId="2F56A7FE" w14:textId="77777777" w:rsidR="00454443" w:rsidRPr="008C4ABE" w:rsidRDefault="00454443" w:rsidP="000C1772">
      <w:pPr>
        <w:pStyle w:val="PL"/>
      </w:pPr>
      <w:r w:rsidRPr="008C4ABE">
        <w:t xml:space="preserve">         GenericIRPManagementSystem::OperationNotSupported</w:t>
      </w:r>
    </w:p>
    <w:p w14:paraId="2A7786CE" w14:textId="77777777" w:rsidR="00454443" w:rsidRPr="008C4ABE" w:rsidRDefault="00454443" w:rsidP="000C1772">
      <w:pPr>
        <w:pStyle w:val="PL"/>
      </w:pPr>
      <w:r w:rsidRPr="008C4ABE">
        <w:t xml:space="preserve">         );</w:t>
      </w:r>
    </w:p>
    <w:p w14:paraId="467B43E8" w14:textId="77777777" w:rsidR="00454443" w:rsidRPr="008C4ABE" w:rsidRDefault="00454443" w:rsidP="000C1772">
      <w:pPr>
        <w:pStyle w:val="PL"/>
      </w:pPr>
    </w:p>
    <w:p w14:paraId="01E90888" w14:textId="77777777" w:rsidR="00454443" w:rsidRPr="008C4ABE" w:rsidRDefault="00454443" w:rsidP="000C1772">
      <w:pPr>
        <w:pStyle w:val="PL"/>
      </w:pPr>
    </w:p>
    <w:p w14:paraId="63F8F670" w14:textId="77777777" w:rsidR="00454443" w:rsidRPr="008C4ABE" w:rsidRDefault="00454443" w:rsidP="000C1772">
      <w:pPr>
        <w:pStyle w:val="PL"/>
      </w:pPr>
      <w:r w:rsidRPr="008C4ABE">
        <w:t xml:space="preserve">      /* for the purpose of this operation see 3GPP TS 32.502 */</w:t>
      </w:r>
    </w:p>
    <w:p w14:paraId="611306E5" w14:textId="77777777" w:rsidR="00454443" w:rsidRPr="008C4ABE" w:rsidRDefault="00454443" w:rsidP="000C1772">
      <w:pPr>
        <w:pStyle w:val="PL"/>
      </w:pPr>
      <w:r w:rsidRPr="008C4ABE">
        <w:t xml:space="preserve">      SwMIRPConstDefs::Result listScProcesses</w:t>
      </w:r>
    </w:p>
    <w:p w14:paraId="31FC78BA" w14:textId="77777777" w:rsidR="00454443" w:rsidRPr="008C4ABE" w:rsidRDefault="00454443" w:rsidP="000C1772">
      <w:pPr>
        <w:pStyle w:val="PL"/>
      </w:pPr>
      <w:r w:rsidRPr="008C4ABE">
        <w:t xml:space="preserve">         (</w:t>
      </w:r>
    </w:p>
    <w:p w14:paraId="3DB042E0" w14:textId="77777777" w:rsidR="00454443" w:rsidRPr="008C4ABE" w:rsidRDefault="00454443" w:rsidP="000C1772">
      <w:pPr>
        <w:pStyle w:val="PL"/>
      </w:pPr>
      <w:r w:rsidRPr="008C4ABE">
        <w:t xml:space="preserve">         in SwMIRPConstDefs::</w:t>
      </w:r>
      <w:r w:rsidRPr="008C4ABE">
        <w:rPr>
          <w:rFonts w:cs="Courier New"/>
        </w:rPr>
        <w:t>NEIdentification</w:t>
      </w:r>
      <w:r w:rsidRPr="008C4ABE">
        <w:t xml:space="preserve">Opt </w:t>
      </w:r>
      <w:r w:rsidRPr="008C4ABE">
        <w:rPr>
          <w:rFonts w:cs="Courier New"/>
        </w:rPr>
        <w:t>nEIdentification,</w:t>
      </w:r>
    </w:p>
    <w:p w14:paraId="2E0253E8" w14:textId="77777777" w:rsidR="00454443" w:rsidRPr="008C4ABE" w:rsidRDefault="00454443" w:rsidP="000C1772">
      <w:pPr>
        <w:pStyle w:val="PL"/>
      </w:pPr>
      <w:r w:rsidRPr="008C4ABE">
        <w:t xml:space="preserve">         out SwMIRPConstDefs::</w:t>
      </w:r>
      <w:r w:rsidRPr="008C4ABE">
        <w:rPr>
          <w:rFonts w:cs="Courier New"/>
        </w:rPr>
        <w:t>ProcessList</w:t>
      </w:r>
      <w:r w:rsidRPr="008C4ABE">
        <w:t xml:space="preserve"> processList</w:t>
      </w:r>
    </w:p>
    <w:p w14:paraId="2A59BE87" w14:textId="77777777" w:rsidR="00454443" w:rsidRPr="008C4ABE" w:rsidRDefault="00454443" w:rsidP="000C1772">
      <w:pPr>
        <w:pStyle w:val="PL"/>
      </w:pPr>
      <w:r w:rsidRPr="008C4ABE">
        <w:t xml:space="preserve">         )</w:t>
      </w:r>
    </w:p>
    <w:p w14:paraId="4FEF1350" w14:textId="77777777" w:rsidR="00454443" w:rsidRPr="008C4ABE" w:rsidRDefault="00454443" w:rsidP="000C1772">
      <w:pPr>
        <w:pStyle w:val="PL"/>
      </w:pPr>
      <w:r w:rsidRPr="008C4ABE">
        <w:t xml:space="preserve">      raises </w:t>
      </w:r>
    </w:p>
    <w:p w14:paraId="21C4CED6" w14:textId="77777777" w:rsidR="00454443" w:rsidRPr="008C4ABE" w:rsidRDefault="00454443" w:rsidP="000C1772">
      <w:pPr>
        <w:pStyle w:val="PL"/>
      </w:pPr>
      <w:r w:rsidRPr="008C4ABE">
        <w:t xml:space="preserve">         (</w:t>
      </w:r>
    </w:p>
    <w:p w14:paraId="163FBB5D" w14:textId="77777777" w:rsidR="00454443" w:rsidRPr="008C4ABE" w:rsidRDefault="00454443" w:rsidP="000C1772">
      <w:pPr>
        <w:pStyle w:val="PL"/>
      </w:pPr>
      <w:r w:rsidRPr="008C4ABE">
        <w:t xml:space="preserve">         ListScProcesses, </w:t>
      </w:r>
    </w:p>
    <w:p w14:paraId="2603AD89" w14:textId="77777777" w:rsidR="00454443" w:rsidRPr="008C4ABE" w:rsidRDefault="00454443" w:rsidP="000C1772">
      <w:pPr>
        <w:pStyle w:val="PL"/>
      </w:pPr>
      <w:r w:rsidRPr="008C4ABE">
        <w:t xml:space="preserve">         GenericIRPManagementSystem::ParameterNotSupported, </w:t>
      </w:r>
    </w:p>
    <w:p w14:paraId="762536EF" w14:textId="77777777" w:rsidR="00454443" w:rsidRPr="008C4ABE" w:rsidRDefault="00454443" w:rsidP="000C1772">
      <w:pPr>
        <w:pStyle w:val="PL"/>
      </w:pPr>
      <w:r w:rsidRPr="008C4ABE">
        <w:t xml:space="preserve">         GenericIRPManagementSystem::InvalidParameter, </w:t>
      </w:r>
    </w:p>
    <w:p w14:paraId="0CB96AAF" w14:textId="77777777" w:rsidR="00454443" w:rsidRPr="008C4ABE" w:rsidRDefault="00454443" w:rsidP="000C1772">
      <w:pPr>
        <w:pStyle w:val="PL"/>
      </w:pPr>
      <w:r w:rsidRPr="008C4ABE">
        <w:t xml:space="preserve">         GenericIRPManagementSystem::ValueNotSupported,</w:t>
      </w:r>
    </w:p>
    <w:p w14:paraId="403E78CA" w14:textId="77777777" w:rsidR="00454443" w:rsidRPr="008C4ABE" w:rsidRDefault="00454443" w:rsidP="000C1772">
      <w:pPr>
        <w:pStyle w:val="PL"/>
      </w:pPr>
      <w:r w:rsidRPr="008C4ABE">
        <w:t xml:space="preserve">         GenericIRPManagementSystem::OperationNotSupported</w:t>
      </w:r>
    </w:p>
    <w:p w14:paraId="37ACC695" w14:textId="77777777" w:rsidR="00454443" w:rsidRPr="008C4ABE" w:rsidRDefault="00454443" w:rsidP="000C1772">
      <w:pPr>
        <w:pStyle w:val="PL"/>
      </w:pPr>
      <w:r w:rsidRPr="008C4ABE">
        <w:t xml:space="preserve">         );</w:t>
      </w:r>
    </w:p>
    <w:p w14:paraId="7A4B1CDD" w14:textId="77777777" w:rsidR="00454443" w:rsidRPr="008C4ABE" w:rsidRDefault="00454443" w:rsidP="000C1772">
      <w:pPr>
        <w:pStyle w:val="PL"/>
      </w:pPr>
    </w:p>
    <w:p w14:paraId="2E9F4937" w14:textId="77777777" w:rsidR="00454443" w:rsidRPr="008C4ABE" w:rsidRDefault="00454443" w:rsidP="000C1772">
      <w:pPr>
        <w:pStyle w:val="PL"/>
      </w:pPr>
    </w:p>
    <w:p w14:paraId="2FC8916F" w14:textId="77777777" w:rsidR="00454443" w:rsidRPr="008C4ABE" w:rsidRDefault="00454443" w:rsidP="000C1772">
      <w:pPr>
        <w:pStyle w:val="PL"/>
      </w:pPr>
      <w:r w:rsidRPr="008C4ABE">
        <w:t xml:space="preserve">      /* for the purpose of this operation see 3GPP TS 32.502 */</w:t>
      </w:r>
    </w:p>
    <w:p w14:paraId="3C80099E" w14:textId="77777777" w:rsidR="00454443" w:rsidRPr="008C4ABE" w:rsidRDefault="00454443" w:rsidP="000C1772">
      <w:pPr>
        <w:pStyle w:val="PL"/>
      </w:pPr>
      <w:r w:rsidRPr="008C4ABE">
        <w:t xml:space="preserve">      SwMIRPConstDefs::Result resumeScProcess</w:t>
      </w:r>
    </w:p>
    <w:p w14:paraId="16FDD861" w14:textId="77777777" w:rsidR="00454443" w:rsidRPr="008C4ABE" w:rsidRDefault="00454443" w:rsidP="000C1772">
      <w:pPr>
        <w:pStyle w:val="PL"/>
      </w:pPr>
      <w:r w:rsidRPr="008C4ABE">
        <w:t xml:space="preserve">         (</w:t>
      </w:r>
    </w:p>
    <w:p w14:paraId="2362BCE2" w14:textId="77777777" w:rsidR="00454443" w:rsidRPr="008C4ABE" w:rsidRDefault="00454443" w:rsidP="000C1772">
      <w:pPr>
        <w:pStyle w:val="PL"/>
      </w:pPr>
      <w:r w:rsidRPr="008C4ABE">
        <w:t xml:space="preserve">         in SwMIRPConstDefs::Id id</w:t>
      </w:r>
    </w:p>
    <w:p w14:paraId="1DF4F40F" w14:textId="77777777" w:rsidR="00454443" w:rsidRPr="008C4ABE" w:rsidRDefault="00454443" w:rsidP="000C1772">
      <w:pPr>
        <w:pStyle w:val="PL"/>
      </w:pPr>
      <w:r w:rsidRPr="008C4ABE">
        <w:t xml:space="preserve">         )</w:t>
      </w:r>
    </w:p>
    <w:p w14:paraId="5943A1A3" w14:textId="77777777" w:rsidR="00454443" w:rsidRPr="008C4ABE" w:rsidRDefault="00454443" w:rsidP="000C1772">
      <w:pPr>
        <w:pStyle w:val="PL"/>
      </w:pPr>
      <w:r w:rsidRPr="008C4ABE">
        <w:t xml:space="preserve">      raises </w:t>
      </w:r>
    </w:p>
    <w:p w14:paraId="129CE147" w14:textId="77777777" w:rsidR="00454443" w:rsidRPr="008C4ABE" w:rsidRDefault="00454443" w:rsidP="000C1772">
      <w:pPr>
        <w:pStyle w:val="PL"/>
      </w:pPr>
      <w:r w:rsidRPr="008C4ABE">
        <w:t xml:space="preserve">         (</w:t>
      </w:r>
    </w:p>
    <w:p w14:paraId="277B2C53" w14:textId="77777777" w:rsidR="00454443" w:rsidRPr="008C4ABE" w:rsidRDefault="00454443" w:rsidP="000C1772">
      <w:pPr>
        <w:pStyle w:val="PL"/>
      </w:pPr>
      <w:r w:rsidRPr="008C4ABE">
        <w:t xml:space="preserve">         ResumeScProcess, </w:t>
      </w:r>
    </w:p>
    <w:p w14:paraId="3B60233A" w14:textId="77777777" w:rsidR="00454443" w:rsidRPr="008C4ABE" w:rsidRDefault="00454443" w:rsidP="000C1772">
      <w:pPr>
        <w:pStyle w:val="PL"/>
      </w:pPr>
      <w:r w:rsidRPr="008C4ABE">
        <w:t xml:space="preserve">         GenericIRPManagementSystem::ParameterNotSupported, </w:t>
      </w:r>
    </w:p>
    <w:p w14:paraId="72342EF3" w14:textId="77777777" w:rsidR="00454443" w:rsidRPr="008C4ABE" w:rsidRDefault="00454443" w:rsidP="000C1772">
      <w:pPr>
        <w:pStyle w:val="PL"/>
      </w:pPr>
      <w:r w:rsidRPr="008C4ABE">
        <w:t xml:space="preserve">         GenericIRPManagementSystem::InvalidParameter, </w:t>
      </w:r>
    </w:p>
    <w:p w14:paraId="56FA1A09" w14:textId="77777777" w:rsidR="00454443" w:rsidRPr="008C4ABE" w:rsidRDefault="00454443" w:rsidP="000C1772">
      <w:pPr>
        <w:pStyle w:val="PL"/>
      </w:pPr>
      <w:r w:rsidRPr="008C4ABE">
        <w:t xml:space="preserve">         GenericIRPManagementSystem::ValueNotSupported,</w:t>
      </w:r>
    </w:p>
    <w:p w14:paraId="53C5AB8D" w14:textId="77777777" w:rsidR="00454443" w:rsidRPr="008C4ABE" w:rsidRDefault="00454443" w:rsidP="000C1772">
      <w:pPr>
        <w:pStyle w:val="PL"/>
      </w:pPr>
      <w:r w:rsidRPr="008C4ABE">
        <w:t xml:space="preserve">         GenericIRPManagementSystem::OperationNotSupported</w:t>
      </w:r>
    </w:p>
    <w:p w14:paraId="615329B8" w14:textId="77777777" w:rsidR="00454443" w:rsidRPr="008C4ABE" w:rsidRDefault="00454443" w:rsidP="000C1772">
      <w:pPr>
        <w:pStyle w:val="PL"/>
      </w:pPr>
      <w:r w:rsidRPr="008C4ABE">
        <w:t xml:space="preserve">         );</w:t>
      </w:r>
    </w:p>
    <w:p w14:paraId="4E746E74" w14:textId="77777777" w:rsidR="00454443" w:rsidRPr="008C4ABE" w:rsidRDefault="00454443" w:rsidP="000C1772">
      <w:pPr>
        <w:pStyle w:val="PL"/>
      </w:pPr>
    </w:p>
    <w:p w14:paraId="63BE4695" w14:textId="77777777" w:rsidR="00454443" w:rsidRPr="008C4ABE" w:rsidRDefault="00454443" w:rsidP="000C1772">
      <w:pPr>
        <w:pStyle w:val="PL"/>
      </w:pPr>
    </w:p>
    <w:p w14:paraId="15A6B84B" w14:textId="77777777" w:rsidR="00454443" w:rsidRPr="008C4ABE" w:rsidRDefault="00454443" w:rsidP="000C1772">
      <w:pPr>
        <w:pStyle w:val="PL"/>
      </w:pPr>
      <w:r w:rsidRPr="008C4ABE">
        <w:t xml:space="preserve">      /* for the purpose of this operation see 3GPP TS 32.502 */</w:t>
      </w:r>
    </w:p>
    <w:p w14:paraId="37F8D9E2" w14:textId="77777777" w:rsidR="00454443" w:rsidRPr="008C4ABE" w:rsidRDefault="00454443" w:rsidP="000C1772">
      <w:pPr>
        <w:pStyle w:val="PL"/>
      </w:pPr>
      <w:r w:rsidRPr="008C4ABE">
        <w:t xml:space="preserve">      SwMIRPConstDefs::Result swFallback</w:t>
      </w:r>
    </w:p>
    <w:p w14:paraId="60CB7543" w14:textId="77777777" w:rsidR="00454443" w:rsidRPr="008C4ABE" w:rsidRDefault="00454443" w:rsidP="000C1772">
      <w:pPr>
        <w:pStyle w:val="PL"/>
      </w:pPr>
      <w:r w:rsidRPr="008C4ABE">
        <w:t xml:space="preserve">         (</w:t>
      </w:r>
    </w:p>
    <w:p w14:paraId="785E7416" w14:textId="77777777" w:rsidR="00454443" w:rsidRPr="008C4ABE" w:rsidRDefault="00454443" w:rsidP="000C1772">
      <w:pPr>
        <w:pStyle w:val="PL"/>
      </w:pPr>
      <w:r w:rsidRPr="008C4ABE">
        <w:t xml:space="preserve">         in SwMIRPConstDefs::Filter filter,</w:t>
      </w:r>
    </w:p>
    <w:p w14:paraId="5A986DA5" w14:textId="77777777" w:rsidR="00454443" w:rsidRPr="008C4ABE" w:rsidRDefault="00454443" w:rsidP="000C1772">
      <w:pPr>
        <w:pStyle w:val="PL"/>
      </w:pPr>
      <w:r w:rsidRPr="008C4ABE">
        <w:t xml:space="preserve">         out SwMIRPConstDefs::</w:t>
      </w:r>
      <w:r w:rsidRPr="008C4ABE">
        <w:rPr>
          <w:rFonts w:cs="Courier New"/>
        </w:rPr>
        <w:t>NEList</w:t>
      </w:r>
      <w:r w:rsidRPr="008C4ABE">
        <w:t xml:space="preserve"> </w:t>
      </w:r>
      <w:r w:rsidRPr="008C4ABE">
        <w:rPr>
          <w:rFonts w:cs="Courier New"/>
        </w:rPr>
        <w:t>nEList</w:t>
      </w:r>
    </w:p>
    <w:p w14:paraId="24B3444F" w14:textId="77777777" w:rsidR="00454443" w:rsidRPr="008C4ABE" w:rsidRDefault="00454443" w:rsidP="000C1772">
      <w:pPr>
        <w:pStyle w:val="PL"/>
      </w:pPr>
      <w:r w:rsidRPr="008C4ABE">
        <w:t xml:space="preserve">         )</w:t>
      </w:r>
    </w:p>
    <w:p w14:paraId="0C505DB9" w14:textId="77777777" w:rsidR="00454443" w:rsidRPr="008C4ABE" w:rsidRDefault="00454443" w:rsidP="000C1772">
      <w:pPr>
        <w:pStyle w:val="PL"/>
      </w:pPr>
      <w:r w:rsidRPr="008C4ABE">
        <w:t xml:space="preserve">      raises </w:t>
      </w:r>
    </w:p>
    <w:p w14:paraId="02283F94" w14:textId="77777777" w:rsidR="00454443" w:rsidRPr="008C4ABE" w:rsidRDefault="00454443" w:rsidP="000C1772">
      <w:pPr>
        <w:pStyle w:val="PL"/>
      </w:pPr>
      <w:r w:rsidRPr="008C4ABE">
        <w:t xml:space="preserve">         (</w:t>
      </w:r>
    </w:p>
    <w:p w14:paraId="5D1BBB2C" w14:textId="77777777" w:rsidR="00454443" w:rsidRPr="008C4ABE" w:rsidRDefault="00454443" w:rsidP="000C1772">
      <w:pPr>
        <w:pStyle w:val="PL"/>
      </w:pPr>
      <w:r w:rsidRPr="008C4ABE">
        <w:t xml:space="preserve">         SwFallback, </w:t>
      </w:r>
    </w:p>
    <w:p w14:paraId="0BE87FD9" w14:textId="77777777" w:rsidR="00454443" w:rsidRPr="008C4ABE" w:rsidRDefault="00454443" w:rsidP="000C1772">
      <w:pPr>
        <w:pStyle w:val="PL"/>
      </w:pPr>
      <w:r w:rsidRPr="008C4ABE">
        <w:t xml:space="preserve">         GenericIRPManagementSystem::ParameterNotSupported, </w:t>
      </w:r>
    </w:p>
    <w:p w14:paraId="717D71C9" w14:textId="77777777" w:rsidR="00454443" w:rsidRPr="008C4ABE" w:rsidRDefault="00454443" w:rsidP="000C1772">
      <w:pPr>
        <w:pStyle w:val="PL"/>
      </w:pPr>
      <w:r w:rsidRPr="008C4ABE">
        <w:t xml:space="preserve">         GenericIRPManagementSystem::InvalidParameter, </w:t>
      </w:r>
    </w:p>
    <w:p w14:paraId="74831092" w14:textId="77777777" w:rsidR="00454443" w:rsidRPr="008C4ABE" w:rsidRDefault="00454443" w:rsidP="000C1772">
      <w:pPr>
        <w:pStyle w:val="PL"/>
      </w:pPr>
      <w:r w:rsidRPr="008C4ABE">
        <w:t xml:space="preserve">         GenericIRPManagementSystem::ValueNotSupported,</w:t>
      </w:r>
    </w:p>
    <w:p w14:paraId="631FA840" w14:textId="77777777" w:rsidR="00454443" w:rsidRPr="008C4ABE" w:rsidRDefault="00454443" w:rsidP="000C1772">
      <w:pPr>
        <w:pStyle w:val="PL"/>
      </w:pPr>
      <w:r w:rsidRPr="008C4ABE">
        <w:t xml:space="preserve">         GenericIRPManagementSystem::OperationNotSupported</w:t>
      </w:r>
    </w:p>
    <w:p w14:paraId="508678CA" w14:textId="77777777" w:rsidR="00454443" w:rsidRPr="008C4ABE" w:rsidRDefault="00454443" w:rsidP="000C1772">
      <w:pPr>
        <w:pStyle w:val="PL"/>
      </w:pPr>
      <w:r w:rsidRPr="008C4ABE">
        <w:t xml:space="preserve">         );</w:t>
      </w:r>
    </w:p>
    <w:p w14:paraId="51D4B98B" w14:textId="77777777" w:rsidR="00454443" w:rsidRPr="008C4ABE" w:rsidRDefault="00454443" w:rsidP="000C1772">
      <w:pPr>
        <w:pStyle w:val="PL"/>
      </w:pPr>
    </w:p>
    <w:p w14:paraId="68DEF35E" w14:textId="77777777" w:rsidR="00454443" w:rsidRPr="008C4ABE" w:rsidRDefault="00454443" w:rsidP="000C1772">
      <w:pPr>
        <w:pStyle w:val="PL"/>
      </w:pPr>
    </w:p>
    <w:p w14:paraId="4C2B503D" w14:textId="77777777" w:rsidR="00454443" w:rsidRPr="008C4ABE" w:rsidRDefault="00454443" w:rsidP="000C1772">
      <w:pPr>
        <w:pStyle w:val="PL"/>
      </w:pPr>
      <w:r w:rsidRPr="008C4ABE">
        <w:t xml:space="preserve">      /* for the purpose of this operation see 3GPP TS 32.502 */</w:t>
      </w:r>
    </w:p>
    <w:p w14:paraId="34B20E00" w14:textId="77777777" w:rsidR="00454443" w:rsidRPr="008C4ABE" w:rsidRDefault="00454443" w:rsidP="000C1772">
      <w:pPr>
        <w:pStyle w:val="PL"/>
      </w:pPr>
      <w:r w:rsidRPr="008C4ABE">
        <w:t xml:space="preserve">      SwMIRPConstDefs::Result terminateScProcess</w:t>
      </w:r>
    </w:p>
    <w:p w14:paraId="2DCFE7AC" w14:textId="77777777" w:rsidR="00454443" w:rsidRPr="008C4ABE" w:rsidRDefault="00454443" w:rsidP="000C1772">
      <w:pPr>
        <w:pStyle w:val="PL"/>
      </w:pPr>
      <w:r w:rsidRPr="008C4ABE">
        <w:t xml:space="preserve">         (</w:t>
      </w:r>
    </w:p>
    <w:p w14:paraId="1BF78AE0" w14:textId="77777777" w:rsidR="00454443" w:rsidRPr="008C4ABE" w:rsidRDefault="00454443" w:rsidP="000C1772">
      <w:pPr>
        <w:pStyle w:val="PL"/>
      </w:pPr>
      <w:r w:rsidRPr="008C4ABE">
        <w:t xml:space="preserve">         in SwMIRPConstDefs::Id id</w:t>
      </w:r>
    </w:p>
    <w:p w14:paraId="0297819B" w14:textId="77777777" w:rsidR="00454443" w:rsidRPr="008C4ABE" w:rsidRDefault="00454443" w:rsidP="000C1772">
      <w:pPr>
        <w:pStyle w:val="PL"/>
      </w:pPr>
      <w:r w:rsidRPr="008C4ABE">
        <w:t xml:space="preserve">         )</w:t>
      </w:r>
    </w:p>
    <w:p w14:paraId="0953BCB4" w14:textId="77777777" w:rsidR="00454443" w:rsidRPr="008C4ABE" w:rsidRDefault="00454443" w:rsidP="000C1772">
      <w:pPr>
        <w:pStyle w:val="PL"/>
      </w:pPr>
      <w:r w:rsidRPr="008C4ABE">
        <w:lastRenderedPageBreak/>
        <w:t xml:space="preserve">      raises </w:t>
      </w:r>
    </w:p>
    <w:p w14:paraId="6C7AEB01" w14:textId="77777777" w:rsidR="00454443" w:rsidRPr="008C4ABE" w:rsidRDefault="00454443" w:rsidP="000C1772">
      <w:pPr>
        <w:pStyle w:val="PL"/>
      </w:pPr>
      <w:r w:rsidRPr="008C4ABE">
        <w:t xml:space="preserve">         (</w:t>
      </w:r>
    </w:p>
    <w:p w14:paraId="42967D3D" w14:textId="77777777" w:rsidR="00454443" w:rsidRPr="008C4ABE" w:rsidRDefault="00454443" w:rsidP="000C1772">
      <w:pPr>
        <w:pStyle w:val="PL"/>
      </w:pPr>
      <w:r w:rsidRPr="008C4ABE">
        <w:t xml:space="preserve">         TerminateScProcess, </w:t>
      </w:r>
    </w:p>
    <w:p w14:paraId="224F6FD8" w14:textId="77777777" w:rsidR="00454443" w:rsidRPr="008C4ABE" w:rsidRDefault="00454443" w:rsidP="000C1772">
      <w:pPr>
        <w:pStyle w:val="PL"/>
      </w:pPr>
      <w:r w:rsidRPr="008C4ABE">
        <w:t xml:space="preserve">         GenericIRPManagementSystem::ParameterNotSupported, </w:t>
      </w:r>
    </w:p>
    <w:p w14:paraId="5C826D69" w14:textId="77777777" w:rsidR="00454443" w:rsidRPr="008C4ABE" w:rsidRDefault="00454443" w:rsidP="000C1772">
      <w:pPr>
        <w:pStyle w:val="PL"/>
      </w:pPr>
      <w:r w:rsidRPr="008C4ABE">
        <w:t xml:space="preserve">         GenericIRPManagementSystem::InvalidParameter, </w:t>
      </w:r>
    </w:p>
    <w:p w14:paraId="12AC3AFA" w14:textId="77777777" w:rsidR="00454443" w:rsidRPr="008C4ABE" w:rsidRDefault="00454443" w:rsidP="000C1772">
      <w:pPr>
        <w:pStyle w:val="PL"/>
      </w:pPr>
      <w:r w:rsidRPr="008C4ABE">
        <w:t xml:space="preserve">         GenericIRPManagementSystem::ValueNotSupported,</w:t>
      </w:r>
    </w:p>
    <w:p w14:paraId="745F3686" w14:textId="77777777" w:rsidR="00454443" w:rsidRPr="008C4ABE" w:rsidRDefault="00454443" w:rsidP="000C1772">
      <w:pPr>
        <w:pStyle w:val="PL"/>
      </w:pPr>
      <w:r w:rsidRPr="008C4ABE">
        <w:t xml:space="preserve">         GenericIRPManagementSystem::OperationNotSupported</w:t>
      </w:r>
    </w:p>
    <w:p w14:paraId="03BBAB3E" w14:textId="77777777" w:rsidR="00454443" w:rsidRPr="008C4ABE" w:rsidRDefault="00454443" w:rsidP="000C1772">
      <w:pPr>
        <w:pStyle w:val="PL"/>
      </w:pPr>
      <w:r w:rsidRPr="008C4ABE">
        <w:t xml:space="preserve">         );</w:t>
      </w:r>
    </w:p>
    <w:p w14:paraId="51A5270A" w14:textId="77777777" w:rsidR="00454443" w:rsidRPr="008C4ABE" w:rsidRDefault="00454443" w:rsidP="000C1772">
      <w:pPr>
        <w:pStyle w:val="PL"/>
      </w:pPr>
    </w:p>
    <w:p w14:paraId="47D78958" w14:textId="77777777" w:rsidR="00454443" w:rsidRPr="008C4ABE" w:rsidRDefault="00454443" w:rsidP="000C1772">
      <w:pPr>
        <w:pStyle w:val="PL"/>
      </w:pPr>
      <w:r w:rsidRPr="008C4ABE">
        <w:t xml:space="preserve">   };</w:t>
      </w:r>
    </w:p>
    <w:p w14:paraId="32BCBF39" w14:textId="77777777" w:rsidR="00454443" w:rsidRPr="008C4ABE" w:rsidRDefault="00454443" w:rsidP="000C1772">
      <w:pPr>
        <w:pStyle w:val="PL"/>
      </w:pPr>
    </w:p>
    <w:p w14:paraId="0E00C7C6" w14:textId="77777777" w:rsidR="00454443" w:rsidRPr="008C4ABE" w:rsidRDefault="00454443" w:rsidP="000C1772">
      <w:pPr>
        <w:pStyle w:val="PL"/>
      </w:pPr>
    </w:p>
    <w:p w14:paraId="4EFCB725" w14:textId="77777777" w:rsidR="00454443" w:rsidRPr="008C4ABE" w:rsidRDefault="00454443" w:rsidP="000C1772">
      <w:pPr>
        <w:pStyle w:val="PL"/>
      </w:pPr>
      <w:r w:rsidRPr="008C4ABE">
        <w:t xml:space="preserve">   interface SelfConfIRPOperations_2</w:t>
      </w:r>
    </w:p>
    <w:p w14:paraId="500AD378" w14:textId="77777777" w:rsidR="00454443" w:rsidRPr="008C4ABE" w:rsidRDefault="00454443" w:rsidP="000C1772">
      <w:pPr>
        <w:pStyle w:val="PL"/>
      </w:pPr>
      <w:r w:rsidRPr="008C4ABE">
        <w:t xml:space="preserve">   {</w:t>
      </w:r>
    </w:p>
    <w:p w14:paraId="4A5F71F1" w14:textId="77777777" w:rsidR="00454443" w:rsidRPr="008C4ABE" w:rsidRDefault="00454443" w:rsidP="000C1772">
      <w:pPr>
        <w:pStyle w:val="PL"/>
      </w:pPr>
      <w:r w:rsidRPr="008C4ABE">
        <w:t xml:space="preserve">      /* for the purpose of this operation see 3GPP TS 32.502 */</w:t>
      </w:r>
    </w:p>
    <w:p w14:paraId="4AA3121A" w14:textId="77777777" w:rsidR="00454443" w:rsidRPr="008C4ABE" w:rsidRDefault="00454443" w:rsidP="000C1772">
      <w:pPr>
        <w:pStyle w:val="PL"/>
      </w:pPr>
      <w:r w:rsidRPr="008C4ABE">
        <w:t xml:space="preserve">      SwMIRPConstDefs::Result changeScManagementProfile</w:t>
      </w:r>
    </w:p>
    <w:p w14:paraId="6CFA4A55" w14:textId="77777777" w:rsidR="00454443" w:rsidRPr="008C4ABE" w:rsidRDefault="00454443" w:rsidP="000C1772">
      <w:pPr>
        <w:pStyle w:val="PL"/>
      </w:pPr>
      <w:r w:rsidRPr="008C4ABE">
        <w:t xml:space="preserve">         (</w:t>
      </w:r>
    </w:p>
    <w:p w14:paraId="59028561" w14:textId="77777777" w:rsidR="00454443" w:rsidRPr="008C4ABE" w:rsidRDefault="00454443" w:rsidP="000C1772">
      <w:pPr>
        <w:pStyle w:val="PL"/>
      </w:pPr>
      <w:r w:rsidRPr="008C4ABE">
        <w:t xml:space="preserve">         in SwMIRPConstDefs::Id id,</w:t>
      </w:r>
    </w:p>
    <w:p w14:paraId="50C3C6A9" w14:textId="77777777" w:rsidR="00454443" w:rsidRPr="008C4ABE" w:rsidRDefault="00454443" w:rsidP="000C1772">
      <w:pPr>
        <w:pStyle w:val="PL"/>
      </w:pPr>
      <w:r w:rsidRPr="008C4ABE">
        <w:t xml:space="preserve">         in SwMIRPConstDefs::</w:t>
      </w:r>
      <w:r w:rsidRPr="008C4ABE">
        <w:rPr>
          <w:rFonts w:cs="Courier New"/>
        </w:rPr>
        <w:t>NEInformation</w:t>
      </w:r>
      <w:r w:rsidRPr="008C4ABE">
        <w:t xml:space="preserve"> </w:t>
      </w:r>
      <w:r w:rsidRPr="008C4ABE">
        <w:rPr>
          <w:rFonts w:cs="Courier New"/>
        </w:rPr>
        <w:t>nEInformation</w:t>
      </w:r>
      <w:r w:rsidRPr="008C4ABE">
        <w:t>,</w:t>
      </w:r>
    </w:p>
    <w:p w14:paraId="01A914DE" w14:textId="77777777" w:rsidR="00454443" w:rsidRPr="008C4ABE" w:rsidRDefault="00454443" w:rsidP="000C1772">
      <w:pPr>
        <w:pStyle w:val="PL"/>
      </w:pPr>
      <w:r w:rsidRPr="008C4ABE">
        <w:t xml:space="preserve">         in SwMConfIRPConstDefs::</w:t>
      </w:r>
      <w:r w:rsidRPr="008C4ABE">
        <w:rPr>
          <w:rFonts w:cs="Courier New"/>
        </w:rPr>
        <w:t>SwVersionToBeInstalledOpt</w:t>
      </w:r>
      <w:r w:rsidRPr="008C4ABE">
        <w:t xml:space="preserve"> </w:t>
      </w:r>
      <w:r w:rsidRPr="008C4ABE">
        <w:rPr>
          <w:rFonts w:cs="Courier New"/>
        </w:rPr>
        <w:t>swVersionToBeInstalled</w:t>
      </w:r>
      <w:r w:rsidRPr="008C4ABE">
        <w:t>,</w:t>
      </w:r>
    </w:p>
    <w:p w14:paraId="4E924976" w14:textId="77777777" w:rsidR="00454443" w:rsidRPr="008C4ABE" w:rsidRDefault="00454443" w:rsidP="000C1772">
      <w:pPr>
        <w:pStyle w:val="PL"/>
      </w:pPr>
      <w:r w:rsidRPr="008C4ABE">
        <w:t xml:space="preserve">         in SwMConfIRPConstDefs::</w:t>
      </w:r>
      <w:r w:rsidRPr="008C4ABE">
        <w:rPr>
          <w:rFonts w:cs="Courier New"/>
        </w:rPr>
        <w:t>StepsAndSelectedStopPointList</w:t>
      </w:r>
      <w:r w:rsidRPr="008C4ABE">
        <w:t xml:space="preserve"> </w:t>
      </w:r>
      <w:r w:rsidRPr="008C4ABE">
        <w:rPr>
          <w:rFonts w:cs="Courier New"/>
        </w:rPr>
        <w:t>stepsAndSelectedStopPointList,</w:t>
      </w:r>
    </w:p>
    <w:p w14:paraId="5D191247" w14:textId="77777777" w:rsidR="00454443" w:rsidRPr="008C4ABE" w:rsidRDefault="00454443" w:rsidP="000C1772">
      <w:pPr>
        <w:pStyle w:val="PL"/>
      </w:pPr>
      <w:r w:rsidRPr="008C4ABE">
        <w:t xml:space="preserve">         in SwMIRPConstDefs::</w:t>
      </w:r>
      <w:r w:rsidRPr="008C4ABE">
        <w:rPr>
          <w:rFonts w:cs="Courier New"/>
        </w:rPr>
        <w:t>SelectedFinalAdministrativeState selectedFinalAdministrativeState</w:t>
      </w:r>
    </w:p>
    <w:p w14:paraId="25DF0E01" w14:textId="77777777" w:rsidR="00454443" w:rsidRPr="008C4ABE" w:rsidRDefault="00454443" w:rsidP="000C1772">
      <w:pPr>
        <w:pStyle w:val="PL"/>
      </w:pPr>
      <w:r w:rsidRPr="008C4ABE">
        <w:t xml:space="preserve">         )</w:t>
      </w:r>
    </w:p>
    <w:p w14:paraId="7928F887" w14:textId="77777777" w:rsidR="00454443" w:rsidRPr="008C4ABE" w:rsidRDefault="00454443" w:rsidP="000C1772">
      <w:pPr>
        <w:pStyle w:val="PL"/>
      </w:pPr>
      <w:r w:rsidRPr="008C4ABE">
        <w:t xml:space="preserve">      raises </w:t>
      </w:r>
    </w:p>
    <w:p w14:paraId="33D34DC7" w14:textId="77777777" w:rsidR="00454443" w:rsidRPr="008C4ABE" w:rsidRDefault="00454443" w:rsidP="000C1772">
      <w:pPr>
        <w:pStyle w:val="PL"/>
      </w:pPr>
      <w:r w:rsidRPr="008C4ABE">
        <w:t xml:space="preserve">         (</w:t>
      </w:r>
    </w:p>
    <w:p w14:paraId="4C5B9326" w14:textId="77777777" w:rsidR="00454443" w:rsidRPr="008C4ABE" w:rsidRDefault="00454443" w:rsidP="000C1772">
      <w:pPr>
        <w:pStyle w:val="PL"/>
      </w:pPr>
      <w:r w:rsidRPr="008C4ABE">
        <w:t xml:space="preserve">         ChangeScManagementProfile, </w:t>
      </w:r>
    </w:p>
    <w:p w14:paraId="7028FA0F" w14:textId="77777777" w:rsidR="00454443" w:rsidRPr="008C4ABE" w:rsidRDefault="00454443" w:rsidP="000C1772">
      <w:pPr>
        <w:pStyle w:val="PL"/>
      </w:pPr>
      <w:r w:rsidRPr="008C4ABE">
        <w:t xml:space="preserve">         GenericIRPManagementSystem::ParameterNotSupported, </w:t>
      </w:r>
    </w:p>
    <w:p w14:paraId="6F0E08CF" w14:textId="77777777" w:rsidR="00454443" w:rsidRPr="008C4ABE" w:rsidRDefault="00454443" w:rsidP="000C1772">
      <w:pPr>
        <w:pStyle w:val="PL"/>
      </w:pPr>
      <w:r w:rsidRPr="008C4ABE">
        <w:t xml:space="preserve">         GenericIRPManagementSystem::InvalidParameter, </w:t>
      </w:r>
    </w:p>
    <w:p w14:paraId="0874D4AE" w14:textId="77777777" w:rsidR="00454443" w:rsidRPr="008C4ABE" w:rsidRDefault="00454443" w:rsidP="000C1772">
      <w:pPr>
        <w:pStyle w:val="PL"/>
      </w:pPr>
      <w:r w:rsidRPr="008C4ABE">
        <w:t xml:space="preserve">         GenericIRPManagementSystem::ValueNotSupported,</w:t>
      </w:r>
    </w:p>
    <w:p w14:paraId="050FC4D9" w14:textId="77777777" w:rsidR="00454443" w:rsidRPr="008C4ABE" w:rsidRDefault="00454443" w:rsidP="000C1772">
      <w:pPr>
        <w:pStyle w:val="PL"/>
      </w:pPr>
      <w:r w:rsidRPr="008C4ABE">
        <w:t xml:space="preserve">         GenericIRPManagementSystem::OperationNotSupported</w:t>
      </w:r>
    </w:p>
    <w:p w14:paraId="48FF5DB2" w14:textId="77777777" w:rsidR="00454443" w:rsidRPr="008C4ABE" w:rsidRDefault="00454443" w:rsidP="000C1772">
      <w:pPr>
        <w:pStyle w:val="PL"/>
      </w:pPr>
      <w:r w:rsidRPr="008C4ABE">
        <w:t xml:space="preserve">         );</w:t>
      </w:r>
    </w:p>
    <w:p w14:paraId="07BA5D98" w14:textId="77777777" w:rsidR="00454443" w:rsidRPr="008C4ABE" w:rsidRDefault="00454443" w:rsidP="000C1772">
      <w:pPr>
        <w:pStyle w:val="PL"/>
      </w:pPr>
    </w:p>
    <w:p w14:paraId="13A5413A" w14:textId="77777777" w:rsidR="00454443" w:rsidRPr="008C4ABE" w:rsidRDefault="00454443" w:rsidP="000C1772">
      <w:pPr>
        <w:pStyle w:val="PL"/>
      </w:pPr>
      <w:r w:rsidRPr="008C4ABE">
        <w:t xml:space="preserve">   };</w:t>
      </w:r>
    </w:p>
    <w:p w14:paraId="45C3F99B" w14:textId="77777777" w:rsidR="00454443" w:rsidRPr="008C4ABE" w:rsidRDefault="00454443" w:rsidP="000C1772">
      <w:pPr>
        <w:pStyle w:val="PL"/>
      </w:pPr>
    </w:p>
    <w:p w14:paraId="0A4B773E" w14:textId="77777777" w:rsidR="00454443" w:rsidRPr="008C4ABE" w:rsidRDefault="00454443" w:rsidP="000C1772">
      <w:pPr>
        <w:pStyle w:val="PL"/>
      </w:pPr>
    </w:p>
    <w:p w14:paraId="0C2A4764" w14:textId="77777777" w:rsidR="00454443" w:rsidRPr="008C4ABE" w:rsidRDefault="00454443" w:rsidP="000C1772">
      <w:pPr>
        <w:pStyle w:val="PL"/>
      </w:pPr>
      <w:r w:rsidRPr="008C4ABE">
        <w:t>};</w:t>
      </w:r>
    </w:p>
    <w:p w14:paraId="4D016DD7" w14:textId="77777777" w:rsidR="00454443" w:rsidRPr="008C4ABE" w:rsidRDefault="00454443" w:rsidP="000C1772">
      <w:pPr>
        <w:pStyle w:val="PL"/>
      </w:pPr>
    </w:p>
    <w:p w14:paraId="4ADFB8E1" w14:textId="77777777" w:rsidR="00454443" w:rsidRPr="008C4ABE" w:rsidRDefault="00454443" w:rsidP="000C1772">
      <w:pPr>
        <w:pStyle w:val="PL"/>
      </w:pPr>
    </w:p>
    <w:p w14:paraId="03C47F89" w14:textId="77777777" w:rsidR="00454443" w:rsidRPr="008C4ABE" w:rsidRDefault="00454443" w:rsidP="000C1772">
      <w:pPr>
        <w:pStyle w:val="PL"/>
      </w:pPr>
      <w:r w:rsidRPr="008C4ABE">
        <w:t>#endif // _SELF_CONF_IRP_SYSTEM_IDL_</w:t>
      </w:r>
    </w:p>
    <w:p w14:paraId="245D5E8C" w14:textId="77777777" w:rsidR="00454443" w:rsidRDefault="00454443" w:rsidP="000C1772">
      <w:pPr>
        <w:pStyle w:val="PL"/>
      </w:pPr>
    </w:p>
    <w:p w14:paraId="0BBB2F80" w14:textId="77777777" w:rsidR="000C1772" w:rsidRPr="008C4ABE" w:rsidRDefault="000C1772" w:rsidP="000C1772"/>
    <w:p w14:paraId="2D00E80B" w14:textId="2C98C547" w:rsidR="00454443" w:rsidRPr="008C4ABE" w:rsidRDefault="00454443" w:rsidP="00DA10C3">
      <w:pPr>
        <w:pStyle w:val="Heading2"/>
        <w:rPr>
          <w:lang w:eastAsia="zh-CN"/>
        </w:rPr>
      </w:pPr>
      <w:r w:rsidRPr="008C4ABE">
        <w:br w:type="page"/>
      </w:r>
      <w:bookmarkStart w:id="113" w:name="_Toc212090833"/>
      <w:r w:rsidRPr="008C4ABE">
        <w:rPr>
          <w:lang w:eastAsia="zh-CN"/>
        </w:rPr>
        <w:lastRenderedPageBreak/>
        <w:t>A.3.4</w:t>
      </w:r>
      <w:r w:rsidRPr="008C4ABE">
        <w:rPr>
          <w:lang w:eastAsia="zh-CN"/>
        </w:rPr>
        <w:tab/>
        <w:t xml:space="preserve">IDL specification (file name </w:t>
      </w:r>
      <w:r w:rsidR="008C4ABE">
        <w:rPr>
          <w:lang w:eastAsia="zh-CN"/>
        </w:rPr>
        <w:t>"</w:t>
      </w:r>
      <w:r w:rsidRPr="008C4ABE">
        <w:rPr>
          <w:lang w:eastAsia="zh-CN"/>
        </w:rPr>
        <w:t>SelfConfIRPNotifications.idl</w:t>
      </w:r>
      <w:r w:rsidR="008C4ABE">
        <w:rPr>
          <w:lang w:eastAsia="zh-CN"/>
        </w:rPr>
        <w:t>"</w:t>
      </w:r>
      <w:r w:rsidRPr="008C4ABE">
        <w:rPr>
          <w:lang w:eastAsia="zh-CN"/>
        </w:rPr>
        <w:t>)</w:t>
      </w:r>
      <w:bookmarkEnd w:id="113"/>
    </w:p>
    <w:p w14:paraId="16D2B6E7" w14:textId="77777777" w:rsidR="00454443" w:rsidRPr="008C4ABE" w:rsidRDefault="00454443" w:rsidP="000C1772">
      <w:pPr>
        <w:pStyle w:val="PL"/>
        <w:rPr>
          <w:lang w:eastAsia="zh-CN"/>
        </w:rPr>
      </w:pPr>
      <w:r w:rsidRPr="008C4ABE">
        <w:rPr>
          <w:lang w:eastAsia="zh-CN"/>
        </w:rPr>
        <w:t>//File: SelfConfIRPNotifications.idl</w:t>
      </w:r>
    </w:p>
    <w:p w14:paraId="2CBF8BA5" w14:textId="77777777" w:rsidR="00454443" w:rsidRPr="008C4ABE" w:rsidRDefault="00454443" w:rsidP="000C1772">
      <w:pPr>
        <w:pStyle w:val="PL"/>
        <w:rPr>
          <w:lang w:eastAsia="zh-CN"/>
        </w:rPr>
      </w:pPr>
      <w:r w:rsidRPr="008C4ABE">
        <w:rPr>
          <w:lang w:eastAsia="zh-CN"/>
        </w:rPr>
        <w:t>#ifndef _SELF_CONF_IRP_NOTIFICATIONS_IDL_</w:t>
      </w:r>
    </w:p>
    <w:p w14:paraId="4B5CF69B" w14:textId="77777777" w:rsidR="00454443" w:rsidRPr="008C4ABE" w:rsidRDefault="00454443" w:rsidP="000C1772">
      <w:pPr>
        <w:pStyle w:val="PL"/>
        <w:rPr>
          <w:lang w:eastAsia="zh-CN"/>
        </w:rPr>
      </w:pPr>
      <w:r w:rsidRPr="008C4ABE">
        <w:rPr>
          <w:lang w:eastAsia="zh-CN"/>
        </w:rPr>
        <w:t>#define _SELF_CONF_IRP_NOTIFICATIONS_IDL_</w:t>
      </w:r>
    </w:p>
    <w:p w14:paraId="486D84F4" w14:textId="77777777" w:rsidR="00454443" w:rsidRPr="008C4ABE" w:rsidRDefault="00454443" w:rsidP="000C1772">
      <w:pPr>
        <w:pStyle w:val="PL"/>
        <w:rPr>
          <w:lang w:eastAsia="zh-CN"/>
        </w:rPr>
      </w:pPr>
    </w:p>
    <w:p w14:paraId="2C926D04" w14:textId="77777777" w:rsidR="00454443" w:rsidRPr="008C4ABE" w:rsidRDefault="00454443" w:rsidP="000C1772">
      <w:pPr>
        <w:pStyle w:val="PL"/>
        <w:rPr>
          <w:lang w:eastAsia="zh-CN"/>
        </w:rPr>
      </w:pPr>
      <w:r w:rsidRPr="008C4ABE">
        <w:rPr>
          <w:lang w:eastAsia="zh-CN"/>
        </w:rPr>
        <w:t>#include &lt;SelfConfIRPConstDefs.idl&gt;</w:t>
      </w:r>
    </w:p>
    <w:p w14:paraId="086D0D45" w14:textId="77777777" w:rsidR="00454443" w:rsidRPr="008C4ABE" w:rsidRDefault="00454443" w:rsidP="000C1772">
      <w:pPr>
        <w:pStyle w:val="PL"/>
        <w:rPr>
          <w:lang w:eastAsia="zh-CN"/>
        </w:rPr>
      </w:pPr>
      <w:r w:rsidRPr="008C4ABE">
        <w:rPr>
          <w:lang w:eastAsia="zh-CN"/>
        </w:rPr>
        <w:t>#include &lt;SwMIRPConstDefs.idl&gt;</w:t>
      </w:r>
    </w:p>
    <w:p w14:paraId="5AA2C93C" w14:textId="77777777" w:rsidR="00454443" w:rsidRPr="008C4ABE" w:rsidRDefault="00454443" w:rsidP="000C1772">
      <w:pPr>
        <w:pStyle w:val="PL"/>
        <w:rPr>
          <w:lang w:eastAsia="zh-CN"/>
        </w:rPr>
      </w:pPr>
      <w:r w:rsidRPr="008C4ABE">
        <w:rPr>
          <w:lang w:eastAsia="zh-CN"/>
        </w:rPr>
        <w:t>#include &lt;NotificationIRPNotifications.idl&gt;</w:t>
      </w:r>
    </w:p>
    <w:p w14:paraId="320EF357" w14:textId="77777777" w:rsidR="00454443" w:rsidRPr="008C4ABE" w:rsidRDefault="00454443" w:rsidP="000C1772">
      <w:pPr>
        <w:pStyle w:val="PL"/>
        <w:rPr>
          <w:lang w:eastAsia="zh-CN"/>
        </w:rPr>
      </w:pPr>
      <w:r w:rsidRPr="008C4ABE">
        <w:rPr>
          <w:lang w:eastAsia="zh-CN"/>
        </w:rPr>
        <w:t>#include &lt;SwMIRPNotifications.idl&gt;</w:t>
      </w:r>
    </w:p>
    <w:p w14:paraId="029A23B4" w14:textId="77777777" w:rsidR="00454443" w:rsidRPr="008C4ABE" w:rsidRDefault="00454443" w:rsidP="000C1772">
      <w:pPr>
        <w:pStyle w:val="PL"/>
        <w:rPr>
          <w:lang w:eastAsia="zh-CN"/>
        </w:rPr>
      </w:pPr>
    </w:p>
    <w:p w14:paraId="6E5874B9" w14:textId="77777777" w:rsidR="00454443" w:rsidRPr="008C4ABE" w:rsidRDefault="00454443" w:rsidP="000C1772">
      <w:pPr>
        <w:pStyle w:val="PL"/>
        <w:rPr>
          <w:lang w:eastAsia="zh-CN"/>
        </w:rPr>
      </w:pPr>
      <w:r w:rsidRPr="008C4ABE">
        <w:rPr>
          <w:lang w:eastAsia="zh-CN"/>
        </w:rPr>
        <w:t>// This statement must appear after all include statements</w:t>
      </w:r>
    </w:p>
    <w:p w14:paraId="5282D039" w14:textId="66895691" w:rsidR="00454443" w:rsidRPr="008C4ABE" w:rsidRDefault="00454443" w:rsidP="000C1772">
      <w:pPr>
        <w:pStyle w:val="PL"/>
        <w:rPr>
          <w:lang w:eastAsia="zh-CN"/>
        </w:rPr>
      </w:pPr>
      <w:r w:rsidRPr="008C4ABE">
        <w:rPr>
          <w:lang w:eastAsia="zh-CN"/>
        </w:rPr>
        <w:t xml:space="preserve">#pragma prefix </w:t>
      </w:r>
      <w:r w:rsidR="008C4ABE">
        <w:rPr>
          <w:lang w:eastAsia="zh-CN"/>
        </w:rPr>
        <w:t>"</w:t>
      </w:r>
      <w:r w:rsidRPr="008C4ABE">
        <w:rPr>
          <w:lang w:eastAsia="zh-CN"/>
        </w:rPr>
        <w:t>3gppsa5.org</w:t>
      </w:r>
      <w:r w:rsidR="008C4ABE">
        <w:rPr>
          <w:lang w:eastAsia="zh-CN"/>
        </w:rPr>
        <w:t>"</w:t>
      </w:r>
    </w:p>
    <w:p w14:paraId="7F7B0494" w14:textId="77777777" w:rsidR="00454443" w:rsidRPr="008C4ABE" w:rsidRDefault="00454443" w:rsidP="000C1772">
      <w:pPr>
        <w:pStyle w:val="PL"/>
        <w:rPr>
          <w:lang w:eastAsia="zh-CN"/>
        </w:rPr>
      </w:pPr>
    </w:p>
    <w:p w14:paraId="2D6B94DB" w14:textId="77777777" w:rsidR="00454443" w:rsidRPr="008C4ABE" w:rsidRDefault="00454443" w:rsidP="000C1772">
      <w:pPr>
        <w:pStyle w:val="PL"/>
        <w:rPr>
          <w:lang w:eastAsia="zh-CN"/>
        </w:rPr>
      </w:pPr>
      <w:r w:rsidRPr="008C4ABE">
        <w:rPr>
          <w:lang w:eastAsia="zh-CN"/>
        </w:rPr>
        <w:t>/* ## Module: SelfConfIRPNotifications</w:t>
      </w:r>
    </w:p>
    <w:p w14:paraId="133A6F67" w14:textId="77777777" w:rsidR="00454443" w:rsidRPr="008C4ABE" w:rsidRDefault="00454443" w:rsidP="000C1772">
      <w:pPr>
        <w:pStyle w:val="PL"/>
        <w:rPr>
          <w:lang w:eastAsia="zh-CN"/>
        </w:rPr>
      </w:pPr>
      <w:r w:rsidRPr="008C4ABE">
        <w:rPr>
          <w:lang w:eastAsia="zh-CN"/>
        </w:rPr>
        <w:t>This contains the specification of notifications of Software Management.</w:t>
      </w:r>
    </w:p>
    <w:p w14:paraId="43D06DBA" w14:textId="77777777" w:rsidR="00454443" w:rsidRPr="008C4ABE" w:rsidRDefault="00454443" w:rsidP="000C1772">
      <w:pPr>
        <w:pStyle w:val="PL"/>
        <w:rPr>
          <w:lang w:eastAsia="zh-CN"/>
        </w:rPr>
      </w:pPr>
      <w:r w:rsidRPr="008C4ABE">
        <w:rPr>
          <w:lang w:eastAsia="zh-CN"/>
        </w:rPr>
        <w:t>==========================================================================</w:t>
      </w:r>
    </w:p>
    <w:p w14:paraId="2E0E51F6" w14:textId="77777777" w:rsidR="00454443" w:rsidRPr="008C4ABE" w:rsidRDefault="00454443" w:rsidP="000C1772">
      <w:pPr>
        <w:pStyle w:val="PL"/>
        <w:rPr>
          <w:lang w:eastAsia="zh-CN"/>
        </w:rPr>
      </w:pPr>
      <w:r w:rsidRPr="008C4ABE">
        <w:rPr>
          <w:lang w:eastAsia="zh-CN"/>
        </w:rPr>
        <w:t>*/</w:t>
      </w:r>
    </w:p>
    <w:p w14:paraId="766B1897" w14:textId="77777777" w:rsidR="00454443" w:rsidRPr="008C4ABE" w:rsidRDefault="00454443" w:rsidP="000C1772">
      <w:pPr>
        <w:pStyle w:val="PL"/>
        <w:rPr>
          <w:lang w:eastAsia="zh-CN"/>
        </w:rPr>
      </w:pPr>
      <w:r w:rsidRPr="008C4ABE">
        <w:rPr>
          <w:lang w:eastAsia="zh-CN"/>
        </w:rPr>
        <w:t>module SelfConfIRPNotifications</w:t>
      </w:r>
    </w:p>
    <w:p w14:paraId="059B4AFA" w14:textId="77777777" w:rsidR="00454443" w:rsidRPr="008C4ABE" w:rsidRDefault="00454443" w:rsidP="000C1772">
      <w:pPr>
        <w:pStyle w:val="PL"/>
        <w:rPr>
          <w:lang w:eastAsia="zh-CN"/>
        </w:rPr>
      </w:pPr>
      <w:r w:rsidRPr="008C4ABE">
        <w:rPr>
          <w:lang w:eastAsia="zh-CN"/>
        </w:rPr>
        <w:t>{</w:t>
      </w:r>
    </w:p>
    <w:p w14:paraId="3197FE83" w14:textId="77777777" w:rsidR="00454443" w:rsidRPr="008C4ABE" w:rsidRDefault="00454443" w:rsidP="000C1772">
      <w:pPr>
        <w:pStyle w:val="PL"/>
        <w:rPr>
          <w:lang w:eastAsia="zh-CN"/>
        </w:rPr>
      </w:pPr>
    </w:p>
    <w:p w14:paraId="2F0BA914" w14:textId="77777777" w:rsidR="00454443" w:rsidRPr="008C4ABE" w:rsidRDefault="00454443" w:rsidP="000C1772">
      <w:pPr>
        <w:pStyle w:val="PL"/>
        <w:rPr>
          <w:lang w:eastAsia="zh-CN"/>
        </w:rPr>
      </w:pPr>
      <w:r w:rsidRPr="008C4ABE">
        <w:rPr>
          <w:lang w:eastAsia="zh-CN"/>
        </w:rPr>
        <w:t xml:space="preserve">   /* Constant definitions for the notifyScManagementProfileCreation notification */</w:t>
      </w:r>
    </w:p>
    <w:p w14:paraId="6D6234A9" w14:textId="77777777" w:rsidR="00454443" w:rsidRPr="008C4ABE" w:rsidRDefault="00454443" w:rsidP="000C1772">
      <w:pPr>
        <w:pStyle w:val="PL"/>
        <w:rPr>
          <w:lang w:eastAsia="zh-CN"/>
        </w:rPr>
      </w:pPr>
    </w:p>
    <w:p w14:paraId="6B8B33C6" w14:textId="77777777" w:rsidR="00454443" w:rsidRPr="008C4ABE" w:rsidRDefault="00454443" w:rsidP="000C1772">
      <w:pPr>
        <w:pStyle w:val="PL"/>
        <w:rPr>
          <w:lang w:eastAsia="zh-CN"/>
        </w:rPr>
      </w:pPr>
      <w:r w:rsidRPr="008C4ABE">
        <w:rPr>
          <w:lang w:eastAsia="zh-CN"/>
        </w:rPr>
        <w:t xml:space="preserve">   interface NotifyScManagementProfileCreation: SwMIRPNotifications::NotifySwMProfileCreation</w:t>
      </w:r>
    </w:p>
    <w:p w14:paraId="564E20D9" w14:textId="77777777" w:rsidR="00454443" w:rsidRPr="008C4ABE" w:rsidRDefault="00454443" w:rsidP="000C1772">
      <w:pPr>
        <w:pStyle w:val="PL"/>
        <w:rPr>
          <w:lang w:eastAsia="zh-CN"/>
        </w:rPr>
      </w:pPr>
      <w:r w:rsidRPr="008C4ABE">
        <w:rPr>
          <w:lang w:eastAsia="zh-CN"/>
        </w:rPr>
        <w:t xml:space="preserve">   {</w:t>
      </w:r>
    </w:p>
    <w:p w14:paraId="0E4F10A8" w14:textId="6AC19234" w:rsidR="00454443" w:rsidRPr="008C4ABE" w:rsidRDefault="00454443" w:rsidP="000C1772">
      <w:pPr>
        <w:pStyle w:val="PL"/>
        <w:rPr>
          <w:lang w:eastAsia="zh-CN"/>
        </w:rPr>
      </w:pPr>
      <w:r w:rsidRPr="008C4ABE">
        <w:rPr>
          <w:lang w:eastAsia="zh-CN"/>
        </w:rPr>
        <w:t xml:space="preserve">      const string EVENT_TYPE = </w:t>
      </w:r>
      <w:r w:rsidR="008C4ABE">
        <w:rPr>
          <w:lang w:eastAsia="zh-CN"/>
        </w:rPr>
        <w:t>"</w:t>
      </w:r>
      <w:r w:rsidRPr="008C4ABE">
        <w:rPr>
          <w:lang w:eastAsia="zh-CN"/>
        </w:rPr>
        <w:t>notifyScManagementProfileCreation</w:t>
      </w:r>
      <w:r w:rsidR="008C4ABE">
        <w:rPr>
          <w:lang w:eastAsia="zh-CN"/>
        </w:rPr>
        <w:t>"</w:t>
      </w:r>
      <w:r w:rsidRPr="008C4ABE">
        <w:rPr>
          <w:lang w:eastAsia="zh-CN"/>
        </w:rPr>
        <w:t>;</w:t>
      </w:r>
    </w:p>
    <w:p w14:paraId="0A3EBF1F" w14:textId="77777777" w:rsidR="00454443" w:rsidRPr="008C4ABE" w:rsidRDefault="00454443" w:rsidP="000C1772">
      <w:pPr>
        <w:pStyle w:val="PL"/>
        <w:rPr>
          <w:lang w:eastAsia="zh-CN"/>
        </w:rPr>
      </w:pPr>
    </w:p>
    <w:p w14:paraId="2436C3AF" w14:textId="77777777" w:rsidR="00454443" w:rsidRPr="008C4ABE" w:rsidRDefault="00454443" w:rsidP="000C1772">
      <w:pPr>
        <w:pStyle w:val="PL"/>
        <w:rPr>
          <w:lang w:eastAsia="zh-CN"/>
        </w:rPr>
      </w:pPr>
      <w:r w:rsidRPr="008C4ABE">
        <w:rPr>
          <w:lang w:eastAsia="zh-CN"/>
        </w:rPr>
        <w:t xml:space="preserve">   };</w:t>
      </w:r>
    </w:p>
    <w:p w14:paraId="63FDC59F" w14:textId="77777777" w:rsidR="00454443" w:rsidRPr="008C4ABE" w:rsidRDefault="00454443" w:rsidP="000C1772">
      <w:pPr>
        <w:pStyle w:val="PL"/>
        <w:rPr>
          <w:lang w:eastAsia="zh-CN"/>
        </w:rPr>
      </w:pPr>
    </w:p>
    <w:p w14:paraId="199355AE" w14:textId="77777777" w:rsidR="00454443" w:rsidRPr="008C4ABE" w:rsidRDefault="00454443" w:rsidP="000C1772">
      <w:pPr>
        <w:pStyle w:val="PL"/>
        <w:rPr>
          <w:lang w:eastAsia="zh-CN"/>
        </w:rPr>
      </w:pPr>
    </w:p>
    <w:p w14:paraId="444AC3C9" w14:textId="77777777" w:rsidR="00454443" w:rsidRPr="008C4ABE" w:rsidRDefault="00454443" w:rsidP="000C1772">
      <w:pPr>
        <w:pStyle w:val="PL"/>
        <w:rPr>
          <w:lang w:eastAsia="zh-CN"/>
        </w:rPr>
      </w:pPr>
      <w:r w:rsidRPr="008C4ABE">
        <w:rPr>
          <w:lang w:eastAsia="zh-CN"/>
        </w:rPr>
        <w:t xml:space="preserve">   /* Constant definitions for the notifyScManagementProfileDeletion notification */</w:t>
      </w:r>
    </w:p>
    <w:p w14:paraId="0345CC1E" w14:textId="77777777" w:rsidR="00454443" w:rsidRPr="008C4ABE" w:rsidRDefault="00454443" w:rsidP="000C1772">
      <w:pPr>
        <w:pStyle w:val="PL"/>
        <w:rPr>
          <w:lang w:eastAsia="zh-CN"/>
        </w:rPr>
      </w:pPr>
    </w:p>
    <w:p w14:paraId="27B44310" w14:textId="77777777" w:rsidR="00454443" w:rsidRPr="008C4ABE" w:rsidRDefault="00454443" w:rsidP="000C1772">
      <w:pPr>
        <w:pStyle w:val="PL"/>
        <w:rPr>
          <w:lang w:eastAsia="zh-CN"/>
        </w:rPr>
      </w:pPr>
      <w:r w:rsidRPr="008C4ABE">
        <w:rPr>
          <w:lang w:eastAsia="zh-CN"/>
        </w:rPr>
        <w:t xml:space="preserve">   interface NotifyScManagementProfileDeletion: SwMIRPNotifications::NotifySwMProfileDeletion</w:t>
      </w:r>
    </w:p>
    <w:p w14:paraId="497D7E14" w14:textId="77777777" w:rsidR="00454443" w:rsidRPr="008C4ABE" w:rsidRDefault="00454443" w:rsidP="000C1772">
      <w:pPr>
        <w:pStyle w:val="PL"/>
        <w:rPr>
          <w:lang w:eastAsia="zh-CN"/>
        </w:rPr>
      </w:pPr>
      <w:r w:rsidRPr="008C4ABE">
        <w:rPr>
          <w:lang w:eastAsia="zh-CN"/>
        </w:rPr>
        <w:t xml:space="preserve">   {</w:t>
      </w:r>
    </w:p>
    <w:p w14:paraId="6E5A97C2" w14:textId="17BA1818" w:rsidR="00454443" w:rsidRPr="008C4ABE" w:rsidRDefault="00454443" w:rsidP="000C1772">
      <w:pPr>
        <w:pStyle w:val="PL"/>
        <w:rPr>
          <w:lang w:eastAsia="zh-CN"/>
        </w:rPr>
      </w:pPr>
      <w:r w:rsidRPr="008C4ABE">
        <w:rPr>
          <w:lang w:eastAsia="zh-CN"/>
        </w:rPr>
        <w:t xml:space="preserve">      const string EVENT_TYPE = </w:t>
      </w:r>
      <w:r w:rsidR="008C4ABE">
        <w:rPr>
          <w:lang w:eastAsia="zh-CN"/>
        </w:rPr>
        <w:t>"</w:t>
      </w:r>
      <w:r w:rsidRPr="008C4ABE">
        <w:rPr>
          <w:lang w:eastAsia="zh-CN"/>
        </w:rPr>
        <w:t>notifyScManagementProfileDeletion</w:t>
      </w:r>
      <w:r w:rsidR="008C4ABE">
        <w:rPr>
          <w:lang w:eastAsia="zh-CN"/>
        </w:rPr>
        <w:t>"</w:t>
      </w:r>
      <w:r w:rsidRPr="008C4ABE">
        <w:rPr>
          <w:lang w:eastAsia="zh-CN"/>
        </w:rPr>
        <w:t>;</w:t>
      </w:r>
    </w:p>
    <w:p w14:paraId="247CED28" w14:textId="77777777" w:rsidR="00454443" w:rsidRPr="008C4ABE" w:rsidRDefault="00454443" w:rsidP="000C1772">
      <w:pPr>
        <w:pStyle w:val="PL"/>
        <w:rPr>
          <w:lang w:eastAsia="zh-CN"/>
        </w:rPr>
      </w:pPr>
    </w:p>
    <w:p w14:paraId="67A2DEC9" w14:textId="77777777" w:rsidR="00454443" w:rsidRPr="008C4ABE" w:rsidRDefault="00454443" w:rsidP="000C1772">
      <w:pPr>
        <w:pStyle w:val="PL"/>
        <w:rPr>
          <w:lang w:eastAsia="zh-CN"/>
        </w:rPr>
      </w:pPr>
      <w:r w:rsidRPr="008C4ABE">
        <w:rPr>
          <w:lang w:eastAsia="zh-CN"/>
        </w:rPr>
        <w:t xml:space="preserve">   };</w:t>
      </w:r>
    </w:p>
    <w:p w14:paraId="6E49BB41" w14:textId="77777777" w:rsidR="00454443" w:rsidRPr="008C4ABE" w:rsidRDefault="00454443" w:rsidP="000C1772">
      <w:pPr>
        <w:pStyle w:val="PL"/>
        <w:rPr>
          <w:lang w:eastAsia="zh-CN"/>
        </w:rPr>
      </w:pPr>
    </w:p>
    <w:p w14:paraId="1DA19E95" w14:textId="77777777" w:rsidR="00454443" w:rsidRPr="008C4ABE" w:rsidRDefault="00454443" w:rsidP="000C1772">
      <w:pPr>
        <w:pStyle w:val="PL"/>
        <w:rPr>
          <w:lang w:eastAsia="zh-CN"/>
        </w:rPr>
      </w:pPr>
    </w:p>
    <w:p w14:paraId="5C4D783E" w14:textId="77777777" w:rsidR="00454443" w:rsidRPr="008C4ABE" w:rsidRDefault="00454443" w:rsidP="000C1772">
      <w:pPr>
        <w:pStyle w:val="PL"/>
        <w:rPr>
          <w:lang w:eastAsia="zh-CN"/>
        </w:rPr>
      </w:pPr>
      <w:r w:rsidRPr="008C4ABE">
        <w:rPr>
          <w:lang w:eastAsia="zh-CN"/>
        </w:rPr>
        <w:t xml:space="preserve">   /* Constant definitions for the notifyScProcessCreation notification */</w:t>
      </w:r>
    </w:p>
    <w:p w14:paraId="230AD29E" w14:textId="77777777" w:rsidR="00454443" w:rsidRPr="008C4ABE" w:rsidRDefault="00454443" w:rsidP="000C1772">
      <w:pPr>
        <w:pStyle w:val="PL"/>
        <w:rPr>
          <w:lang w:eastAsia="zh-CN"/>
        </w:rPr>
      </w:pPr>
    </w:p>
    <w:p w14:paraId="713EC70B" w14:textId="77777777" w:rsidR="00454443" w:rsidRPr="008C4ABE" w:rsidRDefault="00454443" w:rsidP="000C1772">
      <w:pPr>
        <w:pStyle w:val="PL"/>
        <w:rPr>
          <w:lang w:eastAsia="zh-CN"/>
        </w:rPr>
      </w:pPr>
      <w:r w:rsidRPr="008C4ABE">
        <w:rPr>
          <w:lang w:eastAsia="zh-CN"/>
        </w:rPr>
        <w:t xml:space="preserve">   interface NotifyScProcessCreation: SwMIRPNotifications::NotifySwMProcessCreation</w:t>
      </w:r>
    </w:p>
    <w:p w14:paraId="1066F46C" w14:textId="77777777" w:rsidR="00454443" w:rsidRPr="008C4ABE" w:rsidRDefault="00454443" w:rsidP="000C1772">
      <w:pPr>
        <w:pStyle w:val="PL"/>
        <w:rPr>
          <w:lang w:eastAsia="zh-CN"/>
        </w:rPr>
      </w:pPr>
      <w:r w:rsidRPr="008C4ABE">
        <w:rPr>
          <w:lang w:eastAsia="zh-CN"/>
        </w:rPr>
        <w:t xml:space="preserve">   {</w:t>
      </w:r>
    </w:p>
    <w:p w14:paraId="58BB9DC9" w14:textId="5652D54C" w:rsidR="00454443" w:rsidRPr="008C4ABE" w:rsidRDefault="00454443" w:rsidP="000C1772">
      <w:pPr>
        <w:pStyle w:val="PL"/>
        <w:rPr>
          <w:lang w:eastAsia="zh-CN"/>
        </w:rPr>
      </w:pPr>
      <w:r w:rsidRPr="008C4ABE">
        <w:rPr>
          <w:lang w:eastAsia="zh-CN"/>
        </w:rPr>
        <w:t xml:space="preserve">      const string EVENT_TYPE = </w:t>
      </w:r>
      <w:r w:rsidR="008C4ABE">
        <w:rPr>
          <w:lang w:eastAsia="zh-CN"/>
        </w:rPr>
        <w:t>"</w:t>
      </w:r>
      <w:r w:rsidRPr="008C4ABE">
        <w:rPr>
          <w:lang w:eastAsia="zh-CN"/>
        </w:rPr>
        <w:t>notifyScProcessCreation</w:t>
      </w:r>
      <w:r w:rsidR="008C4ABE">
        <w:rPr>
          <w:lang w:eastAsia="zh-CN"/>
        </w:rPr>
        <w:t>"</w:t>
      </w:r>
      <w:r w:rsidRPr="008C4ABE">
        <w:rPr>
          <w:lang w:eastAsia="zh-CN"/>
        </w:rPr>
        <w:t>;</w:t>
      </w:r>
    </w:p>
    <w:p w14:paraId="30A11DF5" w14:textId="77777777" w:rsidR="00454443" w:rsidRPr="008C4ABE" w:rsidRDefault="00454443" w:rsidP="000C1772">
      <w:pPr>
        <w:pStyle w:val="PL"/>
        <w:rPr>
          <w:lang w:eastAsia="zh-CN"/>
        </w:rPr>
      </w:pPr>
    </w:p>
    <w:p w14:paraId="30071619" w14:textId="77777777" w:rsidR="00454443" w:rsidRPr="008C4ABE" w:rsidRDefault="00454443" w:rsidP="000C1772">
      <w:pPr>
        <w:pStyle w:val="PL"/>
        <w:rPr>
          <w:lang w:eastAsia="zh-CN"/>
        </w:rPr>
      </w:pPr>
      <w:r w:rsidRPr="008C4ABE">
        <w:rPr>
          <w:lang w:eastAsia="zh-CN"/>
        </w:rPr>
        <w:t xml:space="preserve">   };</w:t>
      </w:r>
    </w:p>
    <w:p w14:paraId="1AE78B9C" w14:textId="77777777" w:rsidR="00454443" w:rsidRPr="008C4ABE" w:rsidRDefault="00454443" w:rsidP="000C1772">
      <w:pPr>
        <w:pStyle w:val="PL"/>
        <w:rPr>
          <w:lang w:eastAsia="zh-CN"/>
        </w:rPr>
      </w:pPr>
    </w:p>
    <w:p w14:paraId="3FE3A0EF" w14:textId="77777777" w:rsidR="00454443" w:rsidRPr="008C4ABE" w:rsidRDefault="00454443" w:rsidP="000C1772">
      <w:pPr>
        <w:pStyle w:val="PL"/>
        <w:rPr>
          <w:lang w:eastAsia="zh-CN"/>
        </w:rPr>
      </w:pPr>
    </w:p>
    <w:p w14:paraId="1AA1D2AF" w14:textId="77777777" w:rsidR="00454443" w:rsidRPr="008C4ABE" w:rsidRDefault="00454443" w:rsidP="000C1772">
      <w:pPr>
        <w:pStyle w:val="PL"/>
        <w:rPr>
          <w:lang w:eastAsia="zh-CN"/>
        </w:rPr>
      </w:pPr>
      <w:r w:rsidRPr="008C4ABE">
        <w:rPr>
          <w:lang w:eastAsia="zh-CN"/>
        </w:rPr>
        <w:t xml:space="preserve">   /* Constant definitions for the </w:t>
      </w:r>
      <w:r w:rsidRPr="008C4ABE">
        <w:t xml:space="preserve">notifyScProcessStage </w:t>
      </w:r>
      <w:r w:rsidRPr="008C4ABE">
        <w:rPr>
          <w:lang w:eastAsia="zh-CN"/>
        </w:rPr>
        <w:t>notification */</w:t>
      </w:r>
    </w:p>
    <w:p w14:paraId="4D1C3F97" w14:textId="77777777" w:rsidR="00454443" w:rsidRPr="008C4ABE" w:rsidRDefault="00454443" w:rsidP="000C1772">
      <w:pPr>
        <w:pStyle w:val="PL"/>
        <w:rPr>
          <w:lang w:eastAsia="zh-CN"/>
        </w:rPr>
      </w:pPr>
    </w:p>
    <w:p w14:paraId="4FC070A7" w14:textId="77777777" w:rsidR="00454443" w:rsidRPr="008C4ABE" w:rsidRDefault="00454443" w:rsidP="000C1772">
      <w:pPr>
        <w:pStyle w:val="PL"/>
        <w:rPr>
          <w:lang w:eastAsia="zh-CN"/>
        </w:rPr>
      </w:pPr>
      <w:r w:rsidRPr="008C4ABE">
        <w:rPr>
          <w:lang w:eastAsia="zh-CN"/>
        </w:rPr>
        <w:t xml:space="preserve">   interface </w:t>
      </w:r>
      <w:r w:rsidRPr="008C4ABE">
        <w:t>NotifyScProcessStage</w:t>
      </w:r>
      <w:r w:rsidRPr="008C4ABE">
        <w:rPr>
          <w:lang w:eastAsia="zh-CN"/>
        </w:rPr>
        <w:t>: SwMIRPNotifications::NotifySwMProcessStage</w:t>
      </w:r>
    </w:p>
    <w:p w14:paraId="24AE869E" w14:textId="77777777" w:rsidR="00454443" w:rsidRPr="008C4ABE" w:rsidRDefault="00454443" w:rsidP="000C1772">
      <w:pPr>
        <w:pStyle w:val="PL"/>
        <w:rPr>
          <w:lang w:eastAsia="zh-CN"/>
        </w:rPr>
      </w:pPr>
      <w:r w:rsidRPr="008C4ABE">
        <w:rPr>
          <w:lang w:eastAsia="zh-CN"/>
        </w:rPr>
        <w:t xml:space="preserve">   {</w:t>
      </w:r>
    </w:p>
    <w:p w14:paraId="566F2DF8" w14:textId="38FE9384" w:rsidR="00454443" w:rsidRPr="008C4ABE" w:rsidRDefault="00454443" w:rsidP="000C1772">
      <w:pPr>
        <w:pStyle w:val="PL"/>
        <w:rPr>
          <w:lang w:eastAsia="zh-CN"/>
        </w:rPr>
      </w:pPr>
      <w:r w:rsidRPr="008C4ABE">
        <w:rPr>
          <w:lang w:eastAsia="zh-CN"/>
        </w:rPr>
        <w:t xml:space="preserve">      const string EVENT_TYPE = </w:t>
      </w:r>
      <w:r w:rsidR="008C4ABE">
        <w:rPr>
          <w:lang w:eastAsia="zh-CN"/>
        </w:rPr>
        <w:t>"</w:t>
      </w:r>
      <w:r w:rsidRPr="008C4ABE">
        <w:t>notifyScProcessStage</w:t>
      </w:r>
      <w:r w:rsidR="008C4ABE">
        <w:rPr>
          <w:lang w:eastAsia="zh-CN"/>
        </w:rPr>
        <w:t>"</w:t>
      </w:r>
      <w:r w:rsidRPr="008C4ABE">
        <w:rPr>
          <w:lang w:eastAsia="zh-CN"/>
        </w:rPr>
        <w:t>;</w:t>
      </w:r>
    </w:p>
    <w:p w14:paraId="02436361" w14:textId="77777777" w:rsidR="00454443" w:rsidRPr="008C4ABE" w:rsidRDefault="00454443" w:rsidP="000C1772">
      <w:pPr>
        <w:pStyle w:val="PL"/>
        <w:rPr>
          <w:lang w:eastAsia="zh-CN"/>
        </w:rPr>
      </w:pPr>
    </w:p>
    <w:p w14:paraId="6E48435F" w14:textId="77777777" w:rsidR="00454443" w:rsidRPr="008C4ABE" w:rsidRDefault="00454443" w:rsidP="000C1772">
      <w:pPr>
        <w:pStyle w:val="PL"/>
        <w:rPr>
          <w:lang w:eastAsia="zh-CN"/>
        </w:rPr>
      </w:pPr>
    </w:p>
    <w:p w14:paraId="654D8A20" w14:textId="77777777" w:rsidR="00454443" w:rsidRPr="008C4ABE" w:rsidRDefault="00454443" w:rsidP="000C1772">
      <w:pPr>
        <w:pStyle w:val="PL"/>
        <w:rPr>
          <w:lang w:eastAsia="zh-CN"/>
        </w:rPr>
      </w:pPr>
      <w:r w:rsidRPr="008C4ABE">
        <w:rPr>
          <w:lang w:eastAsia="zh-CN"/>
        </w:rPr>
        <w:t xml:space="preserve">   };</w:t>
      </w:r>
    </w:p>
    <w:p w14:paraId="6AB8CCB5" w14:textId="77777777" w:rsidR="00454443" w:rsidRPr="008C4ABE" w:rsidRDefault="00454443" w:rsidP="000C1772">
      <w:pPr>
        <w:pStyle w:val="PL"/>
        <w:rPr>
          <w:lang w:eastAsia="zh-CN"/>
        </w:rPr>
      </w:pPr>
    </w:p>
    <w:p w14:paraId="4E9228D9" w14:textId="77777777" w:rsidR="00454443" w:rsidRPr="008C4ABE" w:rsidRDefault="00454443" w:rsidP="000C1772">
      <w:pPr>
        <w:pStyle w:val="PL"/>
        <w:rPr>
          <w:lang w:eastAsia="zh-CN"/>
        </w:rPr>
      </w:pPr>
    </w:p>
    <w:p w14:paraId="5835F8A7" w14:textId="77777777" w:rsidR="00454443" w:rsidRPr="008C4ABE" w:rsidRDefault="00454443" w:rsidP="000C1772">
      <w:pPr>
        <w:pStyle w:val="PL"/>
        <w:rPr>
          <w:lang w:eastAsia="zh-CN"/>
        </w:rPr>
      </w:pPr>
      <w:r w:rsidRPr="008C4ABE">
        <w:rPr>
          <w:lang w:eastAsia="zh-CN"/>
        </w:rPr>
        <w:t xml:space="preserve">   /* Constant definitions for the </w:t>
      </w:r>
      <w:r w:rsidRPr="008C4ABE">
        <w:t>notifyScProcessDeletion</w:t>
      </w:r>
      <w:r w:rsidRPr="008C4ABE">
        <w:rPr>
          <w:lang w:eastAsia="zh-CN"/>
        </w:rPr>
        <w:t xml:space="preserve"> notification */</w:t>
      </w:r>
    </w:p>
    <w:p w14:paraId="2991071F" w14:textId="77777777" w:rsidR="00454443" w:rsidRPr="008C4ABE" w:rsidRDefault="00454443" w:rsidP="000C1772">
      <w:pPr>
        <w:pStyle w:val="PL"/>
        <w:rPr>
          <w:lang w:eastAsia="zh-CN"/>
        </w:rPr>
      </w:pPr>
    </w:p>
    <w:p w14:paraId="3BCAEBAE" w14:textId="77777777" w:rsidR="00454443" w:rsidRPr="008C4ABE" w:rsidRDefault="00454443" w:rsidP="000C1772">
      <w:pPr>
        <w:pStyle w:val="PL"/>
        <w:rPr>
          <w:lang w:eastAsia="zh-CN"/>
        </w:rPr>
      </w:pPr>
      <w:r w:rsidRPr="008C4ABE">
        <w:rPr>
          <w:lang w:eastAsia="zh-CN"/>
        </w:rPr>
        <w:t xml:space="preserve">   interface </w:t>
      </w:r>
      <w:r w:rsidRPr="008C4ABE">
        <w:t>NotifyScProcessDeletion</w:t>
      </w:r>
      <w:r w:rsidRPr="008C4ABE">
        <w:rPr>
          <w:lang w:eastAsia="zh-CN"/>
        </w:rPr>
        <w:t>: SwMIRPNotifications::NotifyScProcessDeletion</w:t>
      </w:r>
    </w:p>
    <w:p w14:paraId="72C04D9F" w14:textId="77777777" w:rsidR="00454443" w:rsidRPr="008C4ABE" w:rsidRDefault="00454443" w:rsidP="000C1772">
      <w:pPr>
        <w:pStyle w:val="PL"/>
        <w:rPr>
          <w:lang w:eastAsia="zh-CN"/>
        </w:rPr>
      </w:pPr>
      <w:r w:rsidRPr="008C4ABE">
        <w:rPr>
          <w:lang w:eastAsia="zh-CN"/>
        </w:rPr>
        <w:t xml:space="preserve">   {</w:t>
      </w:r>
    </w:p>
    <w:p w14:paraId="566EBDAD" w14:textId="3DDA9B11" w:rsidR="00454443" w:rsidRPr="008C4ABE" w:rsidRDefault="00454443" w:rsidP="000C1772">
      <w:pPr>
        <w:pStyle w:val="PL"/>
        <w:rPr>
          <w:lang w:eastAsia="zh-CN"/>
        </w:rPr>
      </w:pPr>
      <w:r w:rsidRPr="008C4ABE">
        <w:rPr>
          <w:lang w:eastAsia="zh-CN"/>
        </w:rPr>
        <w:t xml:space="preserve">      const string EVENT_TYPE = </w:t>
      </w:r>
      <w:r w:rsidR="008C4ABE">
        <w:rPr>
          <w:lang w:eastAsia="zh-CN"/>
        </w:rPr>
        <w:t>"</w:t>
      </w:r>
      <w:r w:rsidRPr="008C4ABE">
        <w:t>notifyScProcessDeletion</w:t>
      </w:r>
      <w:r w:rsidR="008C4ABE">
        <w:rPr>
          <w:lang w:eastAsia="zh-CN"/>
        </w:rPr>
        <w:t>"</w:t>
      </w:r>
      <w:r w:rsidRPr="008C4ABE">
        <w:rPr>
          <w:lang w:eastAsia="zh-CN"/>
        </w:rPr>
        <w:t>;</w:t>
      </w:r>
    </w:p>
    <w:p w14:paraId="716F8BDB" w14:textId="77777777" w:rsidR="00454443" w:rsidRPr="008C4ABE" w:rsidRDefault="00454443" w:rsidP="000C1772">
      <w:pPr>
        <w:pStyle w:val="PL"/>
        <w:rPr>
          <w:lang w:eastAsia="zh-CN"/>
        </w:rPr>
      </w:pPr>
    </w:p>
    <w:p w14:paraId="5F5553FB" w14:textId="77777777" w:rsidR="00454443" w:rsidRPr="008C4ABE" w:rsidRDefault="00454443" w:rsidP="000C1772">
      <w:pPr>
        <w:pStyle w:val="PL"/>
        <w:rPr>
          <w:lang w:eastAsia="zh-CN"/>
        </w:rPr>
      </w:pPr>
      <w:r w:rsidRPr="008C4ABE">
        <w:rPr>
          <w:lang w:eastAsia="zh-CN"/>
        </w:rPr>
        <w:t xml:space="preserve">   };</w:t>
      </w:r>
    </w:p>
    <w:p w14:paraId="6783B519" w14:textId="77777777" w:rsidR="00454443" w:rsidRPr="008C4ABE" w:rsidRDefault="00454443" w:rsidP="000C1772">
      <w:pPr>
        <w:pStyle w:val="PL"/>
        <w:rPr>
          <w:lang w:eastAsia="zh-CN"/>
        </w:rPr>
      </w:pPr>
    </w:p>
    <w:p w14:paraId="42C77605" w14:textId="77777777" w:rsidR="00454443" w:rsidRPr="008C4ABE" w:rsidRDefault="00454443" w:rsidP="000C1772">
      <w:pPr>
        <w:pStyle w:val="PL"/>
        <w:rPr>
          <w:lang w:eastAsia="zh-CN"/>
        </w:rPr>
      </w:pPr>
    </w:p>
    <w:p w14:paraId="790773E8" w14:textId="77777777" w:rsidR="00454443" w:rsidRPr="008C4ABE" w:rsidRDefault="00454443" w:rsidP="000C1772">
      <w:pPr>
        <w:pStyle w:val="PL"/>
        <w:rPr>
          <w:lang w:eastAsia="zh-CN"/>
        </w:rPr>
      </w:pPr>
      <w:r w:rsidRPr="008C4ABE">
        <w:rPr>
          <w:lang w:eastAsia="zh-CN"/>
        </w:rPr>
        <w:t xml:space="preserve">   /* Constant definitions for the </w:t>
      </w:r>
      <w:r w:rsidRPr="008C4ABE">
        <w:t xml:space="preserve">notifyNewScManagementCapabilityAvailability </w:t>
      </w:r>
      <w:r w:rsidRPr="008C4ABE">
        <w:rPr>
          <w:lang w:eastAsia="zh-CN"/>
        </w:rPr>
        <w:t>notification */</w:t>
      </w:r>
    </w:p>
    <w:p w14:paraId="2DF6802C" w14:textId="77777777" w:rsidR="00454443" w:rsidRPr="008C4ABE" w:rsidRDefault="00454443" w:rsidP="000C1772">
      <w:pPr>
        <w:pStyle w:val="PL"/>
        <w:rPr>
          <w:lang w:eastAsia="zh-CN"/>
        </w:rPr>
      </w:pPr>
    </w:p>
    <w:p w14:paraId="649FD93F" w14:textId="77777777" w:rsidR="00454443" w:rsidRPr="008C4ABE" w:rsidRDefault="00454443" w:rsidP="000C1772">
      <w:pPr>
        <w:pStyle w:val="PL"/>
        <w:rPr>
          <w:lang w:eastAsia="zh-CN"/>
        </w:rPr>
      </w:pPr>
      <w:r w:rsidRPr="008C4ABE">
        <w:rPr>
          <w:lang w:eastAsia="zh-CN"/>
        </w:rPr>
        <w:t xml:space="preserve">   interface </w:t>
      </w:r>
      <w:r w:rsidRPr="008C4ABE">
        <w:t>NotifyNewScManagementCapabiliyAvailability</w:t>
      </w:r>
      <w:r w:rsidRPr="008C4ABE">
        <w:rPr>
          <w:lang w:eastAsia="zh-CN"/>
        </w:rPr>
        <w:t>: NotificationIRPNotifications::Notify</w:t>
      </w:r>
    </w:p>
    <w:p w14:paraId="635E27BE" w14:textId="77777777" w:rsidR="00454443" w:rsidRPr="008C4ABE" w:rsidRDefault="00454443" w:rsidP="000C1772">
      <w:pPr>
        <w:pStyle w:val="PL"/>
        <w:rPr>
          <w:lang w:eastAsia="zh-CN"/>
        </w:rPr>
      </w:pPr>
      <w:r w:rsidRPr="008C4ABE">
        <w:rPr>
          <w:lang w:eastAsia="zh-CN"/>
        </w:rPr>
        <w:t xml:space="preserve">   {</w:t>
      </w:r>
    </w:p>
    <w:p w14:paraId="2E278668" w14:textId="0627F4E7" w:rsidR="00454443" w:rsidRPr="008C4ABE" w:rsidRDefault="00454443" w:rsidP="000C1772">
      <w:pPr>
        <w:pStyle w:val="PL"/>
        <w:rPr>
          <w:lang w:eastAsia="zh-CN"/>
        </w:rPr>
      </w:pPr>
      <w:r w:rsidRPr="008C4ABE">
        <w:rPr>
          <w:lang w:eastAsia="zh-CN"/>
        </w:rPr>
        <w:t xml:space="preserve">      const string EVENT_TYPE = </w:t>
      </w:r>
      <w:r w:rsidR="008C4ABE">
        <w:rPr>
          <w:lang w:eastAsia="zh-CN"/>
        </w:rPr>
        <w:t>"</w:t>
      </w:r>
      <w:r w:rsidRPr="008C4ABE">
        <w:t>notifyNewScManagementCapabilityAvailability</w:t>
      </w:r>
      <w:r w:rsidR="008C4ABE">
        <w:rPr>
          <w:lang w:eastAsia="zh-CN"/>
        </w:rPr>
        <w:t>"</w:t>
      </w:r>
      <w:r w:rsidRPr="008C4ABE">
        <w:rPr>
          <w:lang w:eastAsia="zh-CN"/>
        </w:rPr>
        <w:t>;</w:t>
      </w:r>
    </w:p>
    <w:p w14:paraId="3D5C0A37" w14:textId="77777777" w:rsidR="00454443" w:rsidRPr="008C4ABE" w:rsidRDefault="00454443" w:rsidP="000C1772">
      <w:pPr>
        <w:pStyle w:val="PL"/>
        <w:rPr>
          <w:lang w:eastAsia="zh-CN"/>
        </w:rPr>
      </w:pPr>
    </w:p>
    <w:p w14:paraId="0F00AFEF" w14:textId="77777777" w:rsidR="00454443" w:rsidRPr="008C4ABE" w:rsidRDefault="00454443" w:rsidP="000C1772">
      <w:pPr>
        <w:pStyle w:val="PL"/>
        <w:rPr>
          <w:lang w:eastAsia="zh-CN"/>
        </w:rPr>
      </w:pPr>
      <w:r w:rsidRPr="008C4ABE">
        <w:rPr>
          <w:lang w:eastAsia="zh-CN"/>
        </w:rPr>
        <w:t xml:space="preserve">      /**</w:t>
      </w:r>
    </w:p>
    <w:p w14:paraId="286A1009" w14:textId="77777777" w:rsidR="00454443" w:rsidRPr="008C4ABE" w:rsidRDefault="00454443" w:rsidP="000C1772">
      <w:pPr>
        <w:pStyle w:val="PL"/>
        <w:rPr>
          <w:lang w:eastAsia="zh-CN"/>
        </w:rPr>
      </w:pPr>
      <w:r w:rsidRPr="008C4ABE">
        <w:rPr>
          <w:lang w:eastAsia="zh-CN"/>
        </w:rPr>
        <w:t xml:space="preserve">      * This constant defines the name of the </w:t>
      </w:r>
      <w:r w:rsidRPr="008C4ABE">
        <w:t>id</w:t>
      </w:r>
      <w:r w:rsidRPr="008C4ABE">
        <w:rPr>
          <w:lang w:eastAsia="zh-CN"/>
        </w:rPr>
        <w:t xml:space="preserve"> property,</w:t>
      </w:r>
    </w:p>
    <w:p w14:paraId="07F5E331" w14:textId="77777777" w:rsidR="00454443" w:rsidRPr="008C4ABE" w:rsidRDefault="00454443" w:rsidP="000C1772">
      <w:pPr>
        <w:pStyle w:val="PL"/>
        <w:rPr>
          <w:lang w:eastAsia="zh-CN"/>
        </w:rPr>
      </w:pPr>
      <w:r w:rsidRPr="008C4ABE">
        <w:rPr>
          <w:lang w:eastAsia="zh-CN"/>
        </w:rPr>
        <w:t xml:space="preserve">      * which is transported in the filterable_body_fields.</w:t>
      </w:r>
    </w:p>
    <w:p w14:paraId="7F1991EF" w14:textId="77777777" w:rsidR="00454443" w:rsidRPr="008C4ABE" w:rsidRDefault="00454443" w:rsidP="000C1772">
      <w:pPr>
        <w:pStyle w:val="PL"/>
        <w:rPr>
          <w:lang w:eastAsia="zh-CN"/>
        </w:rPr>
      </w:pPr>
      <w:r w:rsidRPr="008C4ABE">
        <w:rPr>
          <w:lang w:eastAsia="zh-CN"/>
        </w:rPr>
        <w:lastRenderedPageBreak/>
        <w:t xml:space="preserve">      * The data type for the value of this property is</w:t>
      </w:r>
    </w:p>
    <w:p w14:paraId="13007470" w14:textId="77777777" w:rsidR="00454443" w:rsidRPr="008C4ABE" w:rsidRDefault="00454443" w:rsidP="000C1772">
      <w:pPr>
        <w:pStyle w:val="PL"/>
        <w:rPr>
          <w:lang w:eastAsia="zh-CN"/>
        </w:rPr>
      </w:pPr>
      <w:r w:rsidRPr="008C4ABE">
        <w:rPr>
          <w:lang w:eastAsia="zh-CN"/>
        </w:rPr>
        <w:t xml:space="preserve">      * SwMIRPConstDefs::</w:t>
      </w:r>
      <w:r w:rsidRPr="008C4ABE">
        <w:t>Id</w:t>
      </w:r>
      <w:r w:rsidRPr="008C4ABE">
        <w:rPr>
          <w:lang w:eastAsia="zh-CN"/>
        </w:rPr>
        <w:t>.</w:t>
      </w:r>
    </w:p>
    <w:p w14:paraId="137FB4D9" w14:textId="77777777" w:rsidR="00454443" w:rsidRPr="008C4ABE" w:rsidRDefault="00454443" w:rsidP="000C1772">
      <w:pPr>
        <w:pStyle w:val="PL"/>
        <w:rPr>
          <w:lang w:eastAsia="zh-CN"/>
        </w:rPr>
      </w:pPr>
      <w:r w:rsidRPr="008C4ABE">
        <w:rPr>
          <w:lang w:eastAsia="zh-CN"/>
        </w:rPr>
        <w:t xml:space="preserve">      */</w:t>
      </w:r>
    </w:p>
    <w:p w14:paraId="2549993D" w14:textId="77777777" w:rsidR="00454443" w:rsidRPr="008C4ABE" w:rsidRDefault="00454443" w:rsidP="000C1772">
      <w:pPr>
        <w:pStyle w:val="PL"/>
        <w:rPr>
          <w:lang w:eastAsia="zh-CN"/>
        </w:rPr>
      </w:pPr>
      <w:r w:rsidRPr="008C4ABE">
        <w:rPr>
          <w:lang w:eastAsia="zh-CN"/>
        </w:rPr>
        <w:t xml:space="preserve">      const string </w:t>
      </w:r>
      <w:r w:rsidRPr="008C4ABE">
        <w:t>ID</w:t>
      </w:r>
      <w:r w:rsidRPr="008C4ABE">
        <w:rPr>
          <w:lang w:eastAsia="zh-CN"/>
        </w:rPr>
        <w:t xml:space="preserve"> =</w:t>
      </w:r>
    </w:p>
    <w:p w14:paraId="138879AD" w14:textId="77777777" w:rsidR="00454443" w:rsidRPr="008C4ABE" w:rsidRDefault="00454443" w:rsidP="000C1772">
      <w:pPr>
        <w:pStyle w:val="PL"/>
        <w:rPr>
          <w:lang w:eastAsia="zh-CN"/>
        </w:rPr>
      </w:pPr>
      <w:r w:rsidRPr="008C4ABE">
        <w:rPr>
          <w:lang w:eastAsia="zh-CN"/>
        </w:rPr>
        <w:t xml:space="preserve">         SelfConfIRPConstDefs::AttributeNameValue::</w:t>
      </w:r>
      <w:r w:rsidRPr="008C4ABE">
        <w:t>ID</w:t>
      </w:r>
      <w:r w:rsidRPr="008C4ABE">
        <w:rPr>
          <w:lang w:eastAsia="zh-CN"/>
        </w:rPr>
        <w:t>;</w:t>
      </w:r>
    </w:p>
    <w:p w14:paraId="75B0A462" w14:textId="77777777" w:rsidR="00454443" w:rsidRPr="008C4ABE" w:rsidRDefault="00454443" w:rsidP="000C1772">
      <w:pPr>
        <w:pStyle w:val="PL"/>
        <w:rPr>
          <w:lang w:eastAsia="zh-CN"/>
        </w:rPr>
      </w:pPr>
    </w:p>
    <w:p w14:paraId="149F28D5" w14:textId="77777777" w:rsidR="00454443" w:rsidRPr="008C4ABE" w:rsidRDefault="00454443" w:rsidP="000C1772">
      <w:pPr>
        <w:pStyle w:val="PL"/>
        <w:rPr>
          <w:lang w:eastAsia="zh-CN"/>
        </w:rPr>
      </w:pPr>
      <w:r w:rsidRPr="008C4ABE">
        <w:rPr>
          <w:lang w:eastAsia="zh-CN"/>
        </w:rPr>
        <w:t xml:space="preserve">      /**</w:t>
      </w:r>
    </w:p>
    <w:p w14:paraId="38EE3624" w14:textId="77777777" w:rsidR="00454443" w:rsidRPr="008C4ABE" w:rsidRDefault="00454443" w:rsidP="000C1772">
      <w:pPr>
        <w:pStyle w:val="PL"/>
        <w:rPr>
          <w:lang w:eastAsia="zh-CN"/>
        </w:rPr>
      </w:pPr>
      <w:r w:rsidRPr="008C4ABE">
        <w:rPr>
          <w:lang w:eastAsia="zh-CN"/>
        </w:rPr>
        <w:t xml:space="preserve">      * This constant defines the name of the </w:t>
      </w:r>
      <w:r w:rsidRPr="008C4ABE">
        <w:t>nEInformation</w:t>
      </w:r>
      <w:r w:rsidRPr="008C4ABE">
        <w:rPr>
          <w:lang w:eastAsia="zh-CN"/>
        </w:rPr>
        <w:t xml:space="preserve"> property,</w:t>
      </w:r>
    </w:p>
    <w:p w14:paraId="259FD6DA" w14:textId="77777777" w:rsidR="00454443" w:rsidRPr="008C4ABE" w:rsidRDefault="00454443" w:rsidP="000C1772">
      <w:pPr>
        <w:pStyle w:val="PL"/>
        <w:rPr>
          <w:lang w:eastAsia="zh-CN"/>
        </w:rPr>
      </w:pPr>
      <w:r w:rsidRPr="008C4ABE">
        <w:rPr>
          <w:lang w:eastAsia="zh-CN"/>
        </w:rPr>
        <w:t xml:space="preserve">      * which is transported in the filterable_body_fields.</w:t>
      </w:r>
    </w:p>
    <w:p w14:paraId="00021F86" w14:textId="77777777" w:rsidR="00454443" w:rsidRPr="008C4ABE" w:rsidRDefault="00454443" w:rsidP="000C1772">
      <w:pPr>
        <w:pStyle w:val="PL"/>
        <w:rPr>
          <w:lang w:eastAsia="zh-CN"/>
        </w:rPr>
      </w:pPr>
      <w:r w:rsidRPr="008C4ABE">
        <w:rPr>
          <w:lang w:eastAsia="zh-CN"/>
        </w:rPr>
        <w:t xml:space="preserve">      * The data type for the value of this property is</w:t>
      </w:r>
    </w:p>
    <w:p w14:paraId="6C7FFF3D" w14:textId="77777777" w:rsidR="00454443" w:rsidRPr="008C4ABE" w:rsidRDefault="00454443" w:rsidP="000C1772">
      <w:pPr>
        <w:pStyle w:val="PL"/>
        <w:rPr>
          <w:lang w:eastAsia="zh-CN"/>
        </w:rPr>
      </w:pPr>
      <w:r w:rsidRPr="008C4ABE">
        <w:rPr>
          <w:lang w:eastAsia="zh-CN"/>
        </w:rPr>
        <w:t xml:space="preserve">      * SwMIRPConstDefs::</w:t>
      </w:r>
      <w:r w:rsidRPr="008C4ABE">
        <w:t>NEInformation</w:t>
      </w:r>
      <w:r w:rsidRPr="008C4ABE">
        <w:rPr>
          <w:lang w:eastAsia="zh-CN"/>
        </w:rPr>
        <w:t>.</w:t>
      </w:r>
    </w:p>
    <w:p w14:paraId="056FC3C5" w14:textId="77777777" w:rsidR="00454443" w:rsidRPr="008C4ABE" w:rsidRDefault="00454443" w:rsidP="000C1772">
      <w:pPr>
        <w:pStyle w:val="PL"/>
        <w:rPr>
          <w:lang w:eastAsia="zh-CN"/>
        </w:rPr>
      </w:pPr>
      <w:r w:rsidRPr="008C4ABE">
        <w:rPr>
          <w:lang w:eastAsia="zh-CN"/>
        </w:rPr>
        <w:t xml:space="preserve">      */</w:t>
      </w:r>
    </w:p>
    <w:p w14:paraId="2BB62087" w14:textId="77777777" w:rsidR="00454443" w:rsidRPr="008C4ABE" w:rsidRDefault="00454443" w:rsidP="000C1772">
      <w:pPr>
        <w:pStyle w:val="PL"/>
        <w:rPr>
          <w:lang w:eastAsia="zh-CN"/>
        </w:rPr>
      </w:pPr>
      <w:r w:rsidRPr="008C4ABE">
        <w:rPr>
          <w:lang w:eastAsia="zh-CN"/>
        </w:rPr>
        <w:t xml:space="preserve">      const string </w:t>
      </w:r>
      <w:r w:rsidRPr="008C4ABE">
        <w:t>ID</w:t>
      </w:r>
      <w:r w:rsidRPr="008C4ABE">
        <w:rPr>
          <w:lang w:eastAsia="zh-CN"/>
        </w:rPr>
        <w:t xml:space="preserve"> =</w:t>
      </w:r>
    </w:p>
    <w:p w14:paraId="050AAB38" w14:textId="77777777" w:rsidR="00454443" w:rsidRPr="008C4ABE" w:rsidRDefault="00454443" w:rsidP="000C1772">
      <w:pPr>
        <w:pStyle w:val="PL"/>
        <w:rPr>
          <w:lang w:eastAsia="zh-CN"/>
        </w:rPr>
      </w:pPr>
      <w:r w:rsidRPr="008C4ABE">
        <w:rPr>
          <w:lang w:eastAsia="zh-CN"/>
        </w:rPr>
        <w:t xml:space="preserve">         SelfConfIRPConstDefs::AttributeNameValue::</w:t>
      </w:r>
      <w:r w:rsidRPr="008C4ABE">
        <w:t>NE_INFORMATION</w:t>
      </w:r>
      <w:r w:rsidRPr="008C4ABE">
        <w:rPr>
          <w:lang w:eastAsia="zh-CN"/>
        </w:rPr>
        <w:t>;</w:t>
      </w:r>
    </w:p>
    <w:p w14:paraId="05574476" w14:textId="77777777" w:rsidR="00454443" w:rsidRPr="008C4ABE" w:rsidRDefault="00454443" w:rsidP="000C1772">
      <w:pPr>
        <w:pStyle w:val="PL"/>
        <w:rPr>
          <w:lang w:eastAsia="zh-CN"/>
        </w:rPr>
      </w:pPr>
    </w:p>
    <w:p w14:paraId="7FEA106C" w14:textId="77777777" w:rsidR="00454443" w:rsidRPr="008C4ABE" w:rsidRDefault="00454443" w:rsidP="000C1772">
      <w:pPr>
        <w:pStyle w:val="PL"/>
        <w:rPr>
          <w:lang w:eastAsia="zh-CN"/>
        </w:rPr>
      </w:pPr>
      <w:r w:rsidRPr="008C4ABE">
        <w:rPr>
          <w:lang w:eastAsia="zh-CN"/>
        </w:rPr>
        <w:t xml:space="preserve">      /**</w:t>
      </w:r>
    </w:p>
    <w:p w14:paraId="5184E9DB" w14:textId="77777777" w:rsidR="00454443" w:rsidRPr="008C4ABE" w:rsidRDefault="00454443" w:rsidP="000C1772">
      <w:pPr>
        <w:pStyle w:val="PL"/>
        <w:rPr>
          <w:lang w:eastAsia="zh-CN"/>
        </w:rPr>
      </w:pPr>
      <w:r w:rsidRPr="008C4ABE">
        <w:rPr>
          <w:lang w:eastAsia="zh-CN"/>
        </w:rPr>
        <w:t xml:space="preserve">      * This constant defines the name of the </w:t>
      </w:r>
      <w:r w:rsidRPr="008C4ABE">
        <w:t>stepsAndOfferedStopPointList</w:t>
      </w:r>
      <w:r w:rsidRPr="008C4ABE">
        <w:rPr>
          <w:lang w:eastAsia="zh-CN"/>
        </w:rPr>
        <w:t xml:space="preserve"> property,</w:t>
      </w:r>
    </w:p>
    <w:p w14:paraId="730C62AD" w14:textId="77777777" w:rsidR="00454443" w:rsidRPr="008C4ABE" w:rsidRDefault="00454443" w:rsidP="000C1772">
      <w:pPr>
        <w:pStyle w:val="PL"/>
        <w:rPr>
          <w:lang w:eastAsia="zh-CN"/>
        </w:rPr>
      </w:pPr>
      <w:r w:rsidRPr="008C4ABE">
        <w:rPr>
          <w:lang w:eastAsia="zh-CN"/>
        </w:rPr>
        <w:t xml:space="preserve">      * which is transported in the remaining_body.</w:t>
      </w:r>
    </w:p>
    <w:p w14:paraId="3D328B2C" w14:textId="77777777" w:rsidR="00454443" w:rsidRPr="008C4ABE" w:rsidRDefault="00454443" w:rsidP="000C1772">
      <w:pPr>
        <w:pStyle w:val="PL"/>
        <w:rPr>
          <w:lang w:eastAsia="zh-CN"/>
        </w:rPr>
      </w:pPr>
      <w:r w:rsidRPr="008C4ABE">
        <w:rPr>
          <w:lang w:eastAsia="zh-CN"/>
        </w:rPr>
        <w:t xml:space="preserve">      * The data type for the value of this property is</w:t>
      </w:r>
    </w:p>
    <w:p w14:paraId="5711E86E" w14:textId="77777777" w:rsidR="00454443" w:rsidRPr="008C4ABE" w:rsidRDefault="00454443" w:rsidP="000C1772">
      <w:pPr>
        <w:pStyle w:val="PL"/>
        <w:rPr>
          <w:lang w:eastAsia="zh-CN"/>
        </w:rPr>
      </w:pPr>
      <w:r w:rsidRPr="008C4ABE">
        <w:rPr>
          <w:lang w:eastAsia="zh-CN"/>
        </w:rPr>
        <w:t xml:space="preserve">      * SwMIRPConstDefs::</w:t>
      </w:r>
      <w:r w:rsidRPr="008C4ABE">
        <w:t>StepsAndOfferedStopPointList</w:t>
      </w:r>
      <w:r w:rsidRPr="008C4ABE">
        <w:rPr>
          <w:lang w:eastAsia="zh-CN"/>
        </w:rPr>
        <w:t>.</w:t>
      </w:r>
    </w:p>
    <w:p w14:paraId="650EAECF" w14:textId="77777777" w:rsidR="00454443" w:rsidRPr="008C4ABE" w:rsidRDefault="00454443" w:rsidP="000C1772">
      <w:pPr>
        <w:pStyle w:val="PL"/>
        <w:rPr>
          <w:lang w:eastAsia="zh-CN"/>
        </w:rPr>
      </w:pPr>
      <w:r w:rsidRPr="008C4ABE">
        <w:rPr>
          <w:lang w:eastAsia="zh-CN"/>
        </w:rPr>
        <w:t xml:space="preserve">      */</w:t>
      </w:r>
    </w:p>
    <w:p w14:paraId="7F5515C9" w14:textId="77777777" w:rsidR="00454443" w:rsidRPr="008C4ABE" w:rsidRDefault="00454443" w:rsidP="000C1772">
      <w:pPr>
        <w:pStyle w:val="PL"/>
        <w:rPr>
          <w:lang w:eastAsia="zh-CN"/>
        </w:rPr>
      </w:pPr>
      <w:r w:rsidRPr="008C4ABE">
        <w:rPr>
          <w:lang w:eastAsia="zh-CN"/>
        </w:rPr>
        <w:t xml:space="preserve">      const string </w:t>
      </w:r>
      <w:r w:rsidRPr="008C4ABE">
        <w:t>ID</w:t>
      </w:r>
      <w:r w:rsidRPr="008C4ABE">
        <w:rPr>
          <w:lang w:eastAsia="zh-CN"/>
        </w:rPr>
        <w:t xml:space="preserve"> =</w:t>
      </w:r>
    </w:p>
    <w:p w14:paraId="7E31B102" w14:textId="77777777" w:rsidR="00454443" w:rsidRPr="008C4ABE" w:rsidRDefault="00454443" w:rsidP="000C1772">
      <w:pPr>
        <w:pStyle w:val="PL"/>
        <w:rPr>
          <w:lang w:eastAsia="zh-CN"/>
        </w:rPr>
      </w:pPr>
      <w:r w:rsidRPr="008C4ABE">
        <w:rPr>
          <w:lang w:eastAsia="zh-CN"/>
        </w:rPr>
        <w:t xml:space="preserve">         SelfConfIRPConstDefs::AttributeNameValue::</w:t>
      </w:r>
      <w:r w:rsidRPr="008C4ABE">
        <w:t>STEPS_AND_OFFERED_STOP_POINT_LIST</w:t>
      </w:r>
      <w:r w:rsidRPr="008C4ABE">
        <w:rPr>
          <w:lang w:eastAsia="zh-CN"/>
        </w:rPr>
        <w:t>;</w:t>
      </w:r>
    </w:p>
    <w:p w14:paraId="536096A2" w14:textId="77777777" w:rsidR="00454443" w:rsidRPr="008C4ABE" w:rsidRDefault="00454443" w:rsidP="000C1772">
      <w:pPr>
        <w:pStyle w:val="PL"/>
        <w:rPr>
          <w:lang w:eastAsia="zh-CN"/>
        </w:rPr>
      </w:pPr>
    </w:p>
    <w:p w14:paraId="3B7F96E6" w14:textId="77777777" w:rsidR="00454443" w:rsidRPr="008C4ABE" w:rsidRDefault="00454443" w:rsidP="000C1772">
      <w:pPr>
        <w:pStyle w:val="PL"/>
        <w:rPr>
          <w:lang w:eastAsia="zh-CN"/>
        </w:rPr>
      </w:pPr>
      <w:r w:rsidRPr="008C4ABE">
        <w:rPr>
          <w:lang w:eastAsia="zh-CN"/>
        </w:rPr>
        <w:t xml:space="preserve">      /**</w:t>
      </w:r>
    </w:p>
    <w:p w14:paraId="28CCCB6D" w14:textId="77777777" w:rsidR="00454443" w:rsidRPr="008C4ABE" w:rsidRDefault="00454443" w:rsidP="000C1772">
      <w:pPr>
        <w:pStyle w:val="PL"/>
        <w:rPr>
          <w:lang w:eastAsia="zh-CN"/>
        </w:rPr>
      </w:pPr>
      <w:r w:rsidRPr="008C4ABE">
        <w:rPr>
          <w:lang w:eastAsia="zh-CN"/>
        </w:rPr>
        <w:t xml:space="preserve">      * This constant defines the name of the </w:t>
      </w:r>
      <w:r w:rsidRPr="008C4ABE">
        <w:t>offeredFinalAdministrativeStateInformation</w:t>
      </w:r>
      <w:r w:rsidRPr="008C4ABE">
        <w:rPr>
          <w:lang w:eastAsia="zh-CN"/>
        </w:rPr>
        <w:t xml:space="preserve"> property,</w:t>
      </w:r>
    </w:p>
    <w:p w14:paraId="53A4CE37" w14:textId="77777777" w:rsidR="00454443" w:rsidRPr="008C4ABE" w:rsidRDefault="00454443" w:rsidP="000C1772">
      <w:pPr>
        <w:pStyle w:val="PL"/>
        <w:rPr>
          <w:lang w:eastAsia="zh-CN"/>
        </w:rPr>
      </w:pPr>
      <w:r w:rsidRPr="008C4ABE">
        <w:rPr>
          <w:lang w:eastAsia="zh-CN"/>
        </w:rPr>
        <w:t xml:space="preserve">      * which is transported in the remaining_body.</w:t>
      </w:r>
    </w:p>
    <w:p w14:paraId="748807F7" w14:textId="77777777" w:rsidR="00454443" w:rsidRPr="008C4ABE" w:rsidRDefault="00454443" w:rsidP="000C1772">
      <w:pPr>
        <w:pStyle w:val="PL"/>
        <w:rPr>
          <w:lang w:eastAsia="zh-CN"/>
        </w:rPr>
      </w:pPr>
      <w:r w:rsidRPr="008C4ABE">
        <w:rPr>
          <w:lang w:eastAsia="zh-CN"/>
        </w:rPr>
        <w:t xml:space="preserve">      * The data type for the value of this property is</w:t>
      </w:r>
    </w:p>
    <w:p w14:paraId="21A695D4" w14:textId="77777777" w:rsidR="00454443" w:rsidRPr="008C4ABE" w:rsidRDefault="00454443" w:rsidP="000C1772">
      <w:pPr>
        <w:pStyle w:val="PL"/>
        <w:rPr>
          <w:lang w:eastAsia="zh-CN"/>
        </w:rPr>
      </w:pPr>
      <w:r w:rsidRPr="008C4ABE">
        <w:rPr>
          <w:lang w:eastAsia="zh-CN"/>
        </w:rPr>
        <w:t xml:space="preserve">      * SwMIRPConstDefs::</w:t>
      </w:r>
      <w:r w:rsidRPr="008C4ABE">
        <w:t>OfferedFinalAdministrativeStateInformation</w:t>
      </w:r>
      <w:r w:rsidRPr="008C4ABE">
        <w:rPr>
          <w:lang w:eastAsia="zh-CN"/>
        </w:rPr>
        <w:t>.</w:t>
      </w:r>
    </w:p>
    <w:p w14:paraId="0ECEACAD" w14:textId="77777777" w:rsidR="00454443" w:rsidRPr="008C4ABE" w:rsidRDefault="00454443" w:rsidP="000C1772">
      <w:pPr>
        <w:pStyle w:val="PL"/>
        <w:rPr>
          <w:lang w:eastAsia="zh-CN"/>
        </w:rPr>
      </w:pPr>
      <w:r w:rsidRPr="008C4ABE">
        <w:rPr>
          <w:lang w:eastAsia="zh-CN"/>
        </w:rPr>
        <w:t xml:space="preserve">      */</w:t>
      </w:r>
    </w:p>
    <w:p w14:paraId="29C32757" w14:textId="77777777" w:rsidR="00454443" w:rsidRPr="008C4ABE" w:rsidRDefault="00454443" w:rsidP="000C1772">
      <w:pPr>
        <w:pStyle w:val="PL"/>
        <w:rPr>
          <w:lang w:eastAsia="zh-CN"/>
        </w:rPr>
      </w:pPr>
      <w:r w:rsidRPr="008C4ABE">
        <w:rPr>
          <w:lang w:eastAsia="zh-CN"/>
        </w:rPr>
        <w:t xml:space="preserve">      const string </w:t>
      </w:r>
      <w:r w:rsidRPr="008C4ABE">
        <w:t>ID</w:t>
      </w:r>
      <w:r w:rsidRPr="008C4ABE">
        <w:rPr>
          <w:lang w:eastAsia="zh-CN"/>
        </w:rPr>
        <w:t xml:space="preserve"> =</w:t>
      </w:r>
    </w:p>
    <w:p w14:paraId="3EC8FAD0" w14:textId="77777777" w:rsidR="00454443" w:rsidRPr="008C4ABE" w:rsidRDefault="00454443" w:rsidP="000C1772">
      <w:pPr>
        <w:pStyle w:val="PL"/>
        <w:rPr>
          <w:lang w:eastAsia="zh-CN"/>
        </w:rPr>
      </w:pPr>
      <w:r w:rsidRPr="008C4ABE">
        <w:rPr>
          <w:lang w:eastAsia="zh-CN"/>
        </w:rPr>
        <w:t xml:space="preserve">         SelfConfIRPConstDefs::AttributeNameValue::</w:t>
      </w:r>
      <w:r w:rsidRPr="008C4ABE">
        <w:t>OFFERED_FINAL_ADMINISTRATIVE_STATE_INFORMATION</w:t>
      </w:r>
      <w:r w:rsidRPr="008C4ABE">
        <w:rPr>
          <w:lang w:eastAsia="zh-CN"/>
        </w:rPr>
        <w:t>;</w:t>
      </w:r>
    </w:p>
    <w:p w14:paraId="3F4ADEF8" w14:textId="77777777" w:rsidR="00454443" w:rsidRPr="008C4ABE" w:rsidRDefault="00454443" w:rsidP="000C1772">
      <w:pPr>
        <w:pStyle w:val="PL"/>
        <w:rPr>
          <w:lang w:eastAsia="zh-CN"/>
        </w:rPr>
      </w:pPr>
    </w:p>
    <w:p w14:paraId="3658AF07" w14:textId="77777777" w:rsidR="00454443" w:rsidRPr="008C4ABE" w:rsidRDefault="00454443" w:rsidP="000C1772">
      <w:pPr>
        <w:pStyle w:val="PL"/>
        <w:rPr>
          <w:lang w:eastAsia="zh-CN"/>
        </w:rPr>
      </w:pPr>
      <w:r w:rsidRPr="008C4ABE">
        <w:rPr>
          <w:lang w:eastAsia="zh-CN"/>
        </w:rPr>
        <w:t xml:space="preserve">      /**</w:t>
      </w:r>
    </w:p>
    <w:p w14:paraId="033F7EB5" w14:textId="77777777" w:rsidR="00454443" w:rsidRPr="008C4ABE" w:rsidRDefault="00454443" w:rsidP="000C1772">
      <w:pPr>
        <w:pStyle w:val="PL"/>
        <w:rPr>
          <w:lang w:eastAsia="zh-CN"/>
        </w:rPr>
      </w:pPr>
      <w:r w:rsidRPr="008C4ABE">
        <w:rPr>
          <w:lang w:eastAsia="zh-CN"/>
        </w:rPr>
        <w:t xml:space="preserve">      * This constant defines the name of the </w:t>
      </w:r>
      <w:r w:rsidRPr="008C4ABE">
        <w:t>swVersionToBeInstalledOfferList</w:t>
      </w:r>
      <w:r w:rsidRPr="008C4ABE">
        <w:rPr>
          <w:lang w:eastAsia="zh-CN"/>
        </w:rPr>
        <w:t xml:space="preserve"> property,</w:t>
      </w:r>
    </w:p>
    <w:p w14:paraId="35EC8D18" w14:textId="77777777" w:rsidR="00454443" w:rsidRPr="008C4ABE" w:rsidRDefault="00454443" w:rsidP="000C1772">
      <w:pPr>
        <w:pStyle w:val="PL"/>
        <w:rPr>
          <w:lang w:eastAsia="zh-CN"/>
        </w:rPr>
      </w:pPr>
      <w:r w:rsidRPr="008C4ABE">
        <w:rPr>
          <w:lang w:eastAsia="zh-CN"/>
        </w:rPr>
        <w:t xml:space="preserve">      * which is transported in the remaining_body.</w:t>
      </w:r>
    </w:p>
    <w:p w14:paraId="4EED930F" w14:textId="77777777" w:rsidR="00454443" w:rsidRPr="008C4ABE" w:rsidRDefault="00454443" w:rsidP="000C1772">
      <w:pPr>
        <w:pStyle w:val="PL"/>
        <w:rPr>
          <w:lang w:eastAsia="zh-CN"/>
        </w:rPr>
      </w:pPr>
      <w:r w:rsidRPr="008C4ABE">
        <w:rPr>
          <w:lang w:eastAsia="zh-CN"/>
        </w:rPr>
        <w:t xml:space="preserve">      * The data type for the value of this property is</w:t>
      </w:r>
    </w:p>
    <w:p w14:paraId="0B2F7FEB" w14:textId="77777777" w:rsidR="00454443" w:rsidRPr="008C4ABE" w:rsidRDefault="00454443" w:rsidP="000C1772">
      <w:pPr>
        <w:pStyle w:val="PL"/>
        <w:rPr>
          <w:lang w:eastAsia="zh-CN"/>
        </w:rPr>
      </w:pPr>
      <w:r w:rsidRPr="008C4ABE">
        <w:rPr>
          <w:lang w:eastAsia="zh-CN"/>
        </w:rPr>
        <w:t xml:space="preserve">      * SwMIRPConstDefs::</w:t>
      </w:r>
      <w:r w:rsidRPr="008C4ABE">
        <w:t>SwVersionToBeInstalledOfferListOpt</w:t>
      </w:r>
      <w:r w:rsidRPr="008C4ABE">
        <w:rPr>
          <w:lang w:eastAsia="zh-CN"/>
        </w:rPr>
        <w:t>.</w:t>
      </w:r>
    </w:p>
    <w:p w14:paraId="384B0934" w14:textId="77777777" w:rsidR="00454443" w:rsidRPr="008C4ABE" w:rsidRDefault="00454443" w:rsidP="000C1772">
      <w:pPr>
        <w:pStyle w:val="PL"/>
        <w:rPr>
          <w:lang w:eastAsia="zh-CN"/>
        </w:rPr>
      </w:pPr>
      <w:r w:rsidRPr="008C4ABE">
        <w:rPr>
          <w:lang w:eastAsia="zh-CN"/>
        </w:rPr>
        <w:t xml:space="preserve">      */</w:t>
      </w:r>
    </w:p>
    <w:p w14:paraId="31ACD786" w14:textId="77777777" w:rsidR="00454443" w:rsidRPr="008C4ABE" w:rsidRDefault="00454443" w:rsidP="000C1772">
      <w:pPr>
        <w:pStyle w:val="PL"/>
        <w:rPr>
          <w:lang w:eastAsia="zh-CN"/>
        </w:rPr>
      </w:pPr>
      <w:r w:rsidRPr="008C4ABE">
        <w:rPr>
          <w:lang w:eastAsia="zh-CN"/>
        </w:rPr>
        <w:t xml:space="preserve">      const string </w:t>
      </w:r>
      <w:r w:rsidRPr="008C4ABE">
        <w:t>ID</w:t>
      </w:r>
      <w:r w:rsidRPr="008C4ABE">
        <w:rPr>
          <w:lang w:eastAsia="zh-CN"/>
        </w:rPr>
        <w:t xml:space="preserve"> =</w:t>
      </w:r>
    </w:p>
    <w:p w14:paraId="4ED4FC08" w14:textId="77777777" w:rsidR="00454443" w:rsidRPr="008C4ABE" w:rsidRDefault="00454443" w:rsidP="000C1772">
      <w:pPr>
        <w:pStyle w:val="PL"/>
        <w:rPr>
          <w:lang w:eastAsia="zh-CN"/>
        </w:rPr>
      </w:pPr>
      <w:r w:rsidRPr="008C4ABE">
        <w:rPr>
          <w:lang w:eastAsia="zh-CN"/>
        </w:rPr>
        <w:t xml:space="preserve">         SelfConfIRPConstDefs::AttributeNameValue::</w:t>
      </w:r>
      <w:r w:rsidRPr="008C4ABE">
        <w:t>SW_VERSION_TO_BE_INSTALLED_OFFER_LIST</w:t>
      </w:r>
      <w:r w:rsidRPr="008C4ABE">
        <w:rPr>
          <w:lang w:eastAsia="zh-CN"/>
        </w:rPr>
        <w:t>;</w:t>
      </w:r>
    </w:p>
    <w:p w14:paraId="5BD59C44" w14:textId="77777777" w:rsidR="00454443" w:rsidRPr="008C4ABE" w:rsidRDefault="00454443" w:rsidP="000C1772">
      <w:pPr>
        <w:pStyle w:val="PL"/>
        <w:rPr>
          <w:lang w:eastAsia="zh-CN"/>
        </w:rPr>
      </w:pPr>
    </w:p>
    <w:p w14:paraId="2CD8C2FB" w14:textId="77777777" w:rsidR="00454443" w:rsidRPr="008C4ABE" w:rsidRDefault="00454443" w:rsidP="000C1772">
      <w:pPr>
        <w:pStyle w:val="PL"/>
        <w:rPr>
          <w:lang w:eastAsia="zh-CN"/>
        </w:rPr>
      </w:pPr>
      <w:r w:rsidRPr="008C4ABE">
        <w:rPr>
          <w:lang w:eastAsia="zh-CN"/>
        </w:rPr>
        <w:t xml:space="preserve">   };</w:t>
      </w:r>
    </w:p>
    <w:p w14:paraId="12BCEEB4" w14:textId="77777777" w:rsidR="00454443" w:rsidRPr="008C4ABE" w:rsidRDefault="00454443" w:rsidP="000C1772">
      <w:pPr>
        <w:pStyle w:val="PL"/>
        <w:rPr>
          <w:lang w:eastAsia="zh-CN"/>
        </w:rPr>
      </w:pPr>
    </w:p>
    <w:p w14:paraId="751E28DC" w14:textId="77777777" w:rsidR="00454443" w:rsidRPr="008C4ABE" w:rsidRDefault="00454443" w:rsidP="000C1772">
      <w:pPr>
        <w:pStyle w:val="PL"/>
        <w:rPr>
          <w:lang w:eastAsia="zh-CN"/>
        </w:rPr>
      </w:pPr>
    </w:p>
    <w:p w14:paraId="211265FA" w14:textId="77777777" w:rsidR="00454443" w:rsidRPr="008C4ABE" w:rsidRDefault="00454443" w:rsidP="000C1772">
      <w:pPr>
        <w:pStyle w:val="PL"/>
        <w:rPr>
          <w:lang w:eastAsia="zh-CN"/>
        </w:rPr>
      </w:pPr>
      <w:r w:rsidRPr="008C4ABE">
        <w:rPr>
          <w:lang w:eastAsia="zh-CN"/>
        </w:rPr>
        <w:t xml:space="preserve">   /* Constant definitions for the </w:t>
      </w:r>
      <w:r w:rsidRPr="008C4ABE">
        <w:t xml:space="preserve">notifyScManagementProfileChange </w:t>
      </w:r>
      <w:r w:rsidRPr="008C4ABE">
        <w:rPr>
          <w:lang w:eastAsia="zh-CN"/>
        </w:rPr>
        <w:t>notification */</w:t>
      </w:r>
    </w:p>
    <w:p w14:paraId="59DEEA95" w14:textId="77777777" w:rsidR="00454443" w:rsidRPr="008C4ABE" w:rsidRDefault="00454443" w:rsidP="000C1772">
      <w:pPr>
        <w:pStyle w:val="PL"/>
        <w:rPr>
          <w:lang w:eastAsia="zh-CN"/>
        </w:rPr>
      </w:pPr>
    </w:p>
    <w:p w14:paraId="57DA29E6" w14:textId="77777777" w:rsidR="00454443" w:rsidRPr="008C4ABE" w:rsidRDefault="00454443" w:rsidP="000C1772">
      <w:pPr>
        <w:pStyle w:val="PL"/>
        <w:rPr>
          <w:lang w:eastAsia="zh-CN"/>
        </w:rPr>
      </w:pPr>
      <w:r w:rsidRPr="008C4ABE">
        <w:rPr>
          <w:lang w:eastAsia="zh-CN"/>
        </w:rPr>
        <w:t xml:space="preserve">   interface </w:t>
      </w:r>
      <w:r w:rsidRPr="008C4ABE">
        <w:t>NotifyScManagementProfileChange</w:t>
      </w:r>
      <w:r w:rsidRPr="008C4ABE">
        <w:rPr>
          <w:lang w:eastAsia="zh-CN"/>
        </w:rPr>
        <w:t>: SwMIRPNotifications::NotifySwMProfileChange</w:t>
      </w:r>
    </w:p>
    <w:p w14:paraId="6786393D" w14:textId="77777777" w:rsidR="00454443" w:rsidRPr="008C4ABE" w:rsidRDefault="00454443" w:rsidP="000C1772">
      <w:pPr>
        <w:pStyle w:val="PL"/>
        <w:rPr>
          <w:lang w:eastAsia="zh-CN"/>
        </w:rPr>
      </w:pPr>
      <w:r w:rsidRPr="008C4ABE">
        <w:rPr>
          <w:lang w:eastAsia="zh-CN"/>
        </w:rPr>
        <w:t xml:space="preserve">   {</w:t>
      </w:r>
    </w:p>
    <w:p w14:paraId="234ECD73" w14:textId="29D84C95" w:rsidR="00454443" w:rsidRPr="008C4ABE" w:rsidRDefault="00454443" w:rsidP="000C1772">
      <w:pPr>
        <w:pStyle w:val="PL"/>
        <w:rPr>
          <w:lang w:eastAsia="zh-CN"/>
        </w:rPr>
      </w:pPr>
      <w:r w:rsidRPr="008C4ABE">
        <w:rPr>
          <w:lang w:eastAsia="zh-CN"/>
        </w:rPr>
        <w:t xml:space="preserve">      const string EVENT_TYPE = </w:t>
      </w:r>
      <w:r w:rsidR="008C4ABE">
        <w:rPr>
          <w:lang w:eastAsia="zh-CN"/>
        </w:rPr>
        <w:t>"</w:t>
      </w:r>
      <w:r w:rsidRPr="008C4ABE">
        <w:t>notifyScManagementProfileChange</w:t>
      </w:r>
      <w:r w:rsidR="008C4ABE">
        <w:rPr>
          <w:lang w:eastAsia="zh-CN"/>
        </w:rPr>
        <w:t>"</w:t>
      </w:r>
      <w:r w:rsidRPr="008C4ABE">
        <w:rPr>
          <w:lang w:eastAsia="zh-CN"/>
        </w:rPr>
        <w:t>;</w:t>
      </w:r>
    </w:p>
    <w:p w14:paraId="212C8B06" w14:textId="77777777" w:rsidR="00454443" w:rsidRPr="008C4ABE" w:rsidRDefault="00454443" w:rsidP="000C1772">
      <w:pPr>
        <w:pStyle w:val="PL"/>
        <w:rPr>
          <w:lang w:eastAsia="zh-CN"/>
        </w:rPr>
      </w:pPr>
    </w:p>
    <w:p w14:paraId="44DE1B47" w14:textId="77777777" w:rsidR="00454443" w:rsidRPr="008C4ABE" w:rsidRDefault="00454443" w:rsidP="000C1772">
      <w:pPr>
        <w:pStyle w:val="PL"/>
        <w:rPr>
          <w:lang w:eastAsia="zh-CN"/>
        </w:rPr>
      </w:pPr>
    </w:p>
    <w:p w14:paraId="17C9522E" w14:textId="77777777" w:rsidR="00454443" w:rsidRPr="008C4ABE" w:rsidRDefault="00454443" w:rsidP="000C1772">
      <w:pPr>
        <w:pStyle w:val="PL"/>
        <w:rPr>
          <w:lang w:eastAsia="zh-CN"/>
        </w:rPr>
      </w:pPr>
      <w:r w:rsidRPr="008C4ABE">
        <w:rPr>
          <w:lang w:eastAsia="zh-CN"/>
        </w:rPr>
        <w:t xml:space="preserve">   };</w:t>
      </w:r>
    </w:p>
    <w:p w14:paraId="21626AF5" w14:textId="77777777" w:rsidR="00454443" w:rsidRPr="008C4ABE" w:rsidRDefault="00454443" w:rsidP="000C1772">
      <w:pPr>
        <w:pStyle w:val="PL"/>
        <w:rPr>
          <w:lang w:eastAsia="zh-CN"/>
        </w:rPr>
      </w:pPr>
    </w:p>
    <w:p w14:paraId="57ADEDFA" w14:textId="77777777" w:rsidR="00454443" w:rsidRPr="008C4ABE" w:rsidRDefault="00454443" w:rsidP="000C1772">
      <w:pPr>
        <w:pStyle w:val="PL"/>
        <w:rPr>
          <w:lang w:eastAsia="zh-CN"/>
        </w:rPr>
      </w:pPr>
    </w:p>
    <w:p w14:paraId="468F79C5" w14:textId="77777777" w:rsidR="00454443" w:rsidRPr="008C4ABE" w:rsidRDefault="00454443" w:rsidP="000C1772">
      <w:pPr>
        <w:pStyle w:val="PL"/>
        <w:rPr>
          <w:lang w:eastAsia="zh-CN"/>
        </w:rPr>
      </w:pPr>
      <w:r w:rsidRPr="008C4ABE">
        <w:rPr>
          <w:lang w:eastAsia="zh-CN"/>
        </w:rPr>
        <w:t>};</w:t>
      </w:r>
    </w:p>
    <w:p w14:paraId="093F4E44" w14:textId="77777777" w:rsidR="00454443" w:rsidRPr="008C4ABE" w:rsidRDefault="00454443" w:rsidP="000C1772">
      <w:pPr>
        <w:pStyle w:val="PL"/>
        <w:rPr>
          <w:lang w:eastAsia="zh-CN"/>
        </w:rPr>
      </w:pPr>
    </w:p>
    <w:p w14:paraId="5CAA360E" w14:textId="77777777" w:rsidR="00454443" w:rsidRPr="008C4ABE" w:rsidRDefault="00454443" w:rsidP="000C1772">
      <w:pPr>
        <w:pStyle w:val="PL"/>
        <w:rPr>
          <w:lang w:eastAsia="zh-CN"/>
        </w:rPr>
      </w:pPr>
      <w:r w:rsidRPr="008C4ABE">
        <w:rPr>
          <w:lang w:eastAsia="zh-CN"/>
        </w:rPr>
        <w:t>#endif // _SELF_CONF_IRP_NOTIFICATIONS_IDL_</w:t>
      </w:r>
    </w:p>
    <w:p w14:paraId="08E8AF80" w14:textId="77777777" w:rsidR="00454443" w:rsidRPr="008C4ABE" w:rsidRDefault="00454443" w:rsidP="000C1772">
      <w:pPr>
        <w:pStyle w:val="PL"/>
        <w:rPr>
          <w:lang w:eastAsia="zh-CN"/>
        </w:rPr>
      </w:pPr>
    </w:p>
    <w:p w14:paraId="61A17101" w14:textId="77777777" w:rsidR="00454443" w:rsidRPr="008C4ABE" w:rsidRDefault="00454443" w:rsidP="000C1772"/>
    <w:p w14:paraId="0979135A" w14:textId="77777777" w:rsidR="00454443" w:rsidRPr="008C4ABE" w:rsidRDefault="00454443" w:rsidP="00DA10C3">
      <w:pPr>
        <w:pStyle w:val="Heading8"/>
      </w:pPr>
      <w:r w:rsidRPr="008C4ABE">
        <w:br w:type="page"/>
      </w:r>
      <w:bookmarkStart w:id="114" w:name="_Toc212090834"/>
      <w:r w:rsidR="00A63B46" w:rsidRPr="008C4ABE">
        <w:lastRenderedPageBreak/>
        <w:t>Annex B (normative):</w:t>
      </w:r>
      <w:r w:rsidR="00A63B46" w:rsidRPr="008C4ABE">
        <w:br/>
        <w:t>XML d</w:t>
      </w:r>
      <w:r w:rsidRPr="008C4ABE">
        <w:t>efinitions</w:t>
      </w:r>
      <w:bookmarkEnd w:id="114"/>
    </w:p>
    <w:p w14:paraId="04E80AF6" w14:textId="0C7E8C63" w:rsidR="00454443" w:rsidRPr="008C4ABE" w:rsidRDefault="00454443" w:rsidP="008C4ABE">
      <w:r w:rsidRPr="008C4ABE">
        <w:t>This annex contains the XML Definitions for the SC Management</w:t>
      </w:r>
      <w:r w:rsidRPr="008C4ABE">
        <w:rPr>
          <w:b/>
        </w:rPr>
        <w:t xml:space="preserve"> </w:t>
      </w:r>
      <w:r w:rsidRPr="008C4ABE">
        <w:t>IRP for the IRP whose semantics is specified in Trace Management</w:t>
      </w:r>
      <w:r w:rsidRPr="008C4ABE">
        <w:rPr>
          <w:b/>
        </w:rPr>
        <w:t xml:space="preserve"> </w:t>
      </w:r>
      <w:r w:rsidRPr="008C4ABE">
        <w:t>IRP: Information Service (</w:t>
      </w:r>
      <w:r w:rsidR="000C1772" w:rsidRPr="008C4ABE">
        <w:t>TS</w:t>
      </w:r>
      <w:r w:rsidR="000C1772">
        <w:t> </w:t>
      </w:r>
      <w:r w:rsidR="000C1772" w:rsidRPr="008C4ABE">
        <w:t>3</w:t>
      </w:r>
      <w:r w:rsidRPr="008C4ABE">
        <w:t>2.502</w:t>
      </w:r>
      <w:r w:rsidR="000C1772">
        <w:t> </w:t>
      </w:r>
      <w:r w:rsidR="000C1772" w:rsidRPr="008C4ABE">
        <w:t>[</w:t>
      </w:r>
      <w:r w:rsidRPr="008C4ABE">
        <w:t>4]).</w:t>
      </w:r>
    </w:p>
    <w:p w14:paraId="54F939BC" w14:textId="77777777" w:rsidR="00454443" w:rsidRPr="008C4ABE" w:rsidRDefault="00454443" w:rsidP="00454443">
      <w:pPr>
        <w:rPr>
          <w:snapToGrid w:val="0"/>
        </w:rPr>
      </w:pPr>
      <w:r w:rsidRPr="008C4ABE">
        <w:rPr>
          <w:snapToGrid w:val="0"/>
        </w:rPr>
        <w:t xml:space="preserve">This XML Definitions specification defines the XML syntax of the </w:t>
      </w:r>
      <w:r w:rsidRPr="008C4ABE">
        <w:rPr>
          <w:lang w:eastAsia="zh-CN"/>
        </w:rPr>
        <w:t>SC Management</w:t>
      </w:r>
      <w:r w:rsidRPr="008C4ABE">
        <w:rPr>
          <w:snapToGrid w:val="0"/>
        </w:rPr>
        <w:t xml:space="preserve"> IRP XML Data File.</w:t>
      </w:r>
    </w:p>
    <w:p w14:paraId="7828CE3D" w14:textId="77777777" w:rsidR="00454443" w:rsidRPr="008C4ABE" w:rsidRDefault="00454443" w:rsidP="00DA10C3">
      <w:pPr>
        <w:pStyle w:val="Heading1"/>
      </w:pPr>
      <w:bookmarkStart w:id="115" w:name="_Toc212090835"/>
      <w:r w:rsidRPr="008C4ABE">
        <w:t>B.1</w:t>
      </w:r>
      <w:r w:rsidRPr="008C4ABE">
        <w:tab/>
        <w:t>Architectural Features</w:t>
      </w:r>
      <w:bookmarkEnd w:id="115"/>
    </w:p>
    <w:p w14:paraId="507CFE68" w14:textId="7E4A0AC6" w:rsidR="00454443" w:rsidRPr="008C4ABE" w:rsidRDefault="00454443" w:rsidP="00454443">
      <w:r w:rsidRPr="008C4ABE">
        <w:t xml:space="preserve">The overall architectural feature of </w:t>
      </w:r>
      <w:r w:rsidRPr="008C4ABE">
        <w:rPr>
          <w:lang w:eastAsia="zh-CN"/>
        </w:rPr>
        <w:t>SC Management</w:t>
      </w:r>
      <w:r w:rsidRPr="008C4ABE">
        <w:t xml:space="preserve"> IRP is specified in 3G </w:t>
      </w:r>
      <w:r w:rsidR="000C1772" w:rsidRPr="008C4ABE">
        <w:t>TS</w:t>
      </w:r>
      <w:r w:rsidR="000C1772">
        <w:t> </w:t>
      </w:r>
      <w:r w:rsidR="000C1772" w:rsidRPr="008C4ABE">
        <w:t>3</w:t>
      </w:r>
      <w:r w:rsidRPr="008C4ABE">
        <w:t>2.</w:t>
      </w:r>
      <w:r w:rsidRPr="008C4ABE">
        <w:rPr>
          <w:lang w:eastAsia="zh-CN"/>
        </w:rPr>
        <w:t>50</w:t>
      </w:r>
      <w:r w:rsidRPr="008C4ABE">
        <w:t>2</w:t>
      </w:r>
      <w:r w:rsidR="000C1772">
        <w:t> </w:t>
      </w:r>
      <w:r w:rsidR="000C1772" w:rsidRPr="008C4ABE">
        <w:t>[</w:t>
      </w:r>
      <w:r w:rsidRPr="008C4ABE">
        <w:rPr>
          <w:lang w:eastAsia="zh-CN"/>
        </w:rPr>
        <w:t>4</w:t>
      </w:r>
      <w:r w:rsidRPr="008C4ABE">
        <w:t>]. This clause specifies features that are specific to the XML definitions.</w:t>
      </w:r>
    </w:p>
    <w:p w14:paraId="6638CC8C" w14:textId="77777777" w:rsidR="00454443" w:rsidRPr="008C4ABE" w:rsidRDefault="00454443" w:rsidP="00DA10C3">
      <w:pPr>
        <w:pStyle w:val="Heading2"/>
        <w:rPr>
          <w:lang w:eastAsia="zh-CN"/>
        </w:rPr>
      </w:pPr>
      <w:bookmarkStart w:id="116" w:name="_Toc212090836"/>
      <w:r w:rsidRPr="008C4ABE">
        <w:rPr>
          <w:lang w:eastAsia="zh-CN"/>
        </w:rPr>
        <w:t>B.1.1</w:t>
      </w:r>
      <w:r w:rsidRPr="008C4ABE">
        <w:rPr>
          <w:lang w:eastAsia="zh-CN"/>
        </w:rPr>
        <w:tab/>
        <w:t>Syntax for Distinguished Names</w:t>
      </w:r>
      <w:bookmarkEnd w:id="116"/>
    </w:p>
    <w:p w14:paraId="2C0BFEDD" w14:textId="4ABF025B" w:rsidR="00454443" w:rsidRPr="008C4ABE" w:rsidRDefault="00454443" w:rsidP="00454443">
      <w:r w:rsidRPr="008C4ABE">
        <w:t xml:space="preserve">The syntax of a Distinguished Name is defined in </w:t>
      </w:r>
      <w:r w:rsidR="000C1772" w:rsidRPr="008C4ABE">
        <w:t>TS</w:t>
      </w:r>
      <w:r w:rsidRPr="008C4ABE">
        <w:t> 32.300</w:t>
      </w:r>
      <w:r w:rsidR="000C1772">
        <w:t> </w:t>
      </w:r>
      <w:r w:rsidR="000C1772" w:rsidRPr="008C4ABE">
        <w:t>[</w:t>
      </w:r>
      <w:r w:rsidR="00F74F01" w:rsidRPr="008C4ABE">
        <w:t>24]</w:t>
      </w:r>
      <w:r w:rsidRPr="008C4ABE">
        <w:t>.</w:t>
      </w:r>
    </w:p>
    <w:p w14:paraId="633D1C41" w14:textId="77777777" w:rsidR="00454443" w:rsidRPr="008C4ABE" w:rsidRDefault="00454443" w:rsidP="00DA10C3">
      <w:pPr>
        <w:pStyle w:val="Heading2"/>
        <w:rPr>
          <w:lang w:eastAsia="zh-CN"/>
        </w:rPr>
      </w:pPr>
      <w:bookmarkStart w:id="117" w:name="_Toc212090837"/>
      <w:r w:rsidRPr="008C4ABE">
        <w:rPr>
          <w:lang w:eastAsia="zh-CN"/>
        </w:rPr>
        <w:t>B.1.2</w:t>
      </w:r>
      <w:r w:rsidRPr="008C4ABE">
        <w:rPr>
          <w:lang w:eastAsia="zh-CN"/>
        </w:rPr>
        <w:tab/>
        <w:t>Notification Services</w:t>
      </w:r>
      <w:bookmarkEnd w:id="117"/>
    </w:p>
    <w:p w14:paraId="3A71DDC1" w14:textId="77777777" w:rsidR="00454443" w:rsidRPr="008C4ABE" w:rsidRDefault="00454443" w:rsidP="00454443">
      <w:pPr>
        <w:rPr>
          <w:snapToGrid w:val="0"/>
        </w:rPr>
      </w:pPr>
      <w:r w:rsidRPr="008C4ABE">
        <w:t xml:space="preserve">This annex </w:t>
      </w:r>
      <w:r w:rsidRPr="008C4ABE">
        <w:rPr>
          <w:snapToGrid w:val="0"/>
        </w:rPr>
        <w:t xml:space="preserve">defines the XML syntax of </w:t>
      </w:r>
      <w:r w:rsidR="00E55EB8" w:rsidRPr="008C4ABE">
        <w:rPr>
          <w:lang w:eastAsia="zh-CN"/>
        </w:rPr>
        <w:t>SC</w:t>
      </w:r>
      <w:r w:rsidRPr="008C4ABE">
        <w:rPr>
          <w:lang w:eastAsia="zh-CN"/>
        </w:rPr>
        <w:t xml:space="preserve"> Management</w:t>
      </w:r>
      <w:r w:rsidRPr="008C4ABE">
        <w:rPr>
          <w:snapToGrid w:val="0"/>
        </w:rPr>
        <w:t xml:space="preserve"> IRP notifications that is to be used for the </w:t>
      </w:r>
      <w:r w:rsidR="00E55EB8" w:rsidRPr="008C4ABE">
        <w:rPr>
          <w:lang w:eastAsia="zh-CN"/>
        </w:rPr>
        <w:t>SC</w:t>
      </w:r>
      <w:r w:rsidRPr="008C4ABE">
        <w:rPr>
          <w:lang w:eastAsia="zh-CN"/>
        </w:rPr>
        <w:t xml:space="preserve"> Management</w:t>
      </w:r>
      <w:r w:rsidRPr="008C4ABE">
        <w:rPr>
          <w:snapToGrid w:val="0"/>
        </w:rPr>
        <w:t xml:space="preserve"> IRP SOAP Solution Set and in conjunction with Notification Log IRP XML Definitions for Notification Log IRP XML Data File and the NL IRP XML Notification Format.</w:t>
      </w:r>
    </w:p>
    <w:p w14:paraId="3D54FD6B" w14:textId="77777777" w:rsidR="00454443" w:rsidRPr="008C4ABE" w:rsidRDefault="00454443" w:rsidP="00DA10C3">
      <w:pPr>
        <w:pStyle w:val="Heading2"/>
        <w:rPr>
          <w:lang w:eastAsia="zh-CN"/>
        </w:rPr>
      </w:pPr>
      <w:bookmarkStart w:id="118" w:name="_Toc212090838"/>
      <w:r w:rsidRPr="008C4ABE">
        <w:rPr>
          <w:lang w:eastAsia="zh-CN"/>
        </w:rPr>
        <w:t>B.1.3</w:t>
      </w:r>
      <w:r w:rsidRPr="008C4ABE">
        <w:rPr>
          <w:lang w:eastAsia="zh-CN"/>
        </w:rPr>
        <w:tab/>
        <w:t>IOC Definitions</w:t>
      </w:r>
      <w:bookmarkEnd w:id="118"/>
    </w:p>
    <w:p w14:paraId="008AD694" w14:textId="08ED0B45" w:rsidR="00454443" w:rsidRPr="008C4ABE" w:rsidRDefault="00454443" w:rsidP="00454443">
      <w:pPr>
        <w:rPr>
          <w:snapToGrid w:val="0"/>
        </w:rPr>
      </w:pPr>
      <w:r w:rsidRPr="008C4ABE">
        <w:t xml:space="preserve">This annex </w:t>
      </w:r>
      <w:r w:rsidRPr="008C4ABE">
        <w:rPr>
          <w:snapToGrid w:val="0"/>
        </w:rPr>
        <w:t xml:space="preserve">defines the XML syntax for the IOC definitions of the </w:t>
      </w:r>
      <w:r w:rsidR="00E55EB8" w:rsidRPr="008C4ABE">
        <w:rPr>
          <w:lang w:eastAsia="zh-CN"/>
        </w:rPr>
        <w:t>SC</w:t>
      </w:r>
      <w:r w:rsidRPr="008C4ABE">
        <w:rPr>
          <w:lang w:eastAsia="zh-CN"/>
        </w:rPr>
        <w:t xml:space="preserve"> Management</w:t>
      </w:r>
      <w:r w:rsidRPr="008C4ABE">
        <w:rPr>
          <w:snapToGrid w:val="0"/>
        </w:rPr>
        <w:t xml:space="preserve"> IRP IS</w:t>
      </w:r>
      <w:r w:rsidR="000C1772">
        <w:rPr>
          <w:snapToGrid w:val="0"/>
        </w:rPr>
        <w:t> </w:t>
      </w:r>
      <w:r w:rsidR="000C1772" w:rsidRPr="008C4ABE">
        <w:rPr>
          <w:snapToGrid w:val="0"/>
        </w:rPr>
        <w:t>[</w:t>
      </w:r>
      <w:r w:rsidR="00E55EB8" w:rsidRPr="008C4ABE">
        <w:rPr>
          <w:snapToGrid w:val="0"/>
          <w:lang w:eastAsia="zh-CN"/>
        </w:rPr>
        <w:t>4</w:t>
      </w:r>
      <w:r w:rsidRPr="008C4ABE">
        <w:rPr>
          <w:snapToGrid w:val="0"/>
        </w:rPr>
        <w:t xml:space="preserve">], which are used by the XML definitions for the </w:t>
      </w:r>
      <w:r w:rsidR="00E55EB8" w:rsidRPr="008C4ABE">
        <w:rPr>
          <w:lang w:eastAsia="zh-CN"/>
        </w:rPr>
        <w:t>SC</w:t>
      </w:r>
      <w:r w:rsidRPr="008C4ABE">
        <w:rPr>
          <w:lang w:eastAsia="zh-CN"/>
        </w:rPr>
        <w:t xml:space="preserve"> Management</w:t>
      </w:r>
      <w:r w:rsidRPr="008C4ABE">
        <w:rPr>
          <w:snapToGrid w:val="0"/>
        </w:rPr>
        <w:t xml:space="preserve"> IRP notifications and the </w:t>
      </w:r>
      <w:r w:rsidR="00E55EB8" w:rsidRPr="008C4ABE">
        <w:rPr>
          <w:lang w:eastAsia="zh-CN"/>
        </w:rPr>
        <w:t>SC</w:t>
      </w:r>
      <w:r w:rsidRPr="008C4ABE">
        <w:rPr>
          <w:lang w:eastAsia="zh-CN"/>
        </w:rPr>
        <w:t xml:space="preserve"> Management</w:t>
      </w:r>
      <w:r w:rsidRPr="008C4ABE">
        <w:rPr>
          <w:snapToGrid w:val="0"/>
        </w:rPr>
        <w:t xml:space="preserve"> IRP IS operations.</w:t>
      </w:r>
    </w:p>
    <w:p w14:paraId="6956A409" w14:textId="77777777" w:rsidR="00454443" w:rsidRPr="008C4ABE" w:rsidRDefault="00454443" w:rsidP="00DA10C3">
      <w:pPr>
        <w:pStyle w:val="Heading1"/>
      </w:pPr>
      <w:bookmarkStart w:id="119" w:name="_Toc212090839"/>
      <w:r w:rsidRPr="008C4ABE">
        <w:t>B.2</w:t>
      </w:r>
      <w:r w:rsidRPr="008C4ABE">
        <w:tab/>
        <w:t>Mapping</w:t>
      </w:r>
      <w:bookmarkEnd w:id="119"/>
    </w:p>
    <w:p w14:paraId="3BDFD6EC" w14:textId="77777777" w:rsidR="00454443" w:rsidRPr="008C4ABE" w:rsidRDefault="00454443" w:rsidP="00454443">
      <w:r w:rsidRPr="008C4ABE">
        <w:t>Not present in the current version of this specification.</w:t>
      </w:r>
    </w:p>
    <w:p w14:paraId="1544DF06" w14:textId="77777777" w:rsidR="00454443" w:rsidRPr="008C4ABE" w:rsidRDefault="00454443" w:rsidP="00DA10C3">
      <w:pPr>
        <w:pStyle w:val="Heading1"/>
      </w:pPr>
      <w:bookmarkStart w:id="120" w:name="_Toc212090840"/>
      <w:r w:rsidRPr="008C4ABE">
        <w:t>B.3</w:t>
      </w:r>
      <w:r w:rsidRPr="008C4ABE">
        <w:tab/>
        <w:t>Solution Set definitions</w:t>
      </w:r>
      <w:bookmarkEnd w:id="120"/>
    </w:p>
    <w:p w14:paraId="0E2CA101" w14:textId="77777777" w:rsidR="00454443" w:rsidRPr="008C4ABE" w:rsidRDefault="00454443" w:rsidP="00DA10C3">
      <w:pPr>
        <w:pStyle w:val="Heading2"/>
        <w:rPr>
          <w:lang w:eastAsia="zh-CN"/>
        </w:rPr>
      </w:pPr>
      <w:bookmarkStart w:id="121" w:name="_Toc212090841"/>
      <w:r w:rsidRPr="008C4ABE">
        <w:rPr>
          <w:lang w:eastAsia="zh-CN"/>
        </w:rPr>
        <w:t>B.3.1</w:t>
      </w:r>
      <w:r w:rsidRPr="008C4ABE">
        <w:rPr>
          <w:lang w:eastAsia="zh-CN"/>
        </w:rPr>
        <w:tab/>
        <w:t>XML definition structure</w:t>
      </w:r>
      <w:bookmarkEnd w:id="121"/>
    </w:p>
    <w:p w14:paraId="61296333" w14:textId="77777777" w:rsidR="00454443" w:rsidRPr="008C4ABE" w:rsidRDefault="00454443" w:rsidP="00454443">
      <w:r w:rsidRPr="008C4ABE">
        <w:t>Clause B.3.2 provides a graphical representation of the XML elements.</w:t>
      </w:r>
    </w:p>
    <w:p w14:paraId="0BCF9271" w14:textId="0512815F" w:rsidR="00454443" w:rsidRPr="008C4ABE" w:rsidRDefault="00454443" w:rsidP="00454443">
      <w:r w:rsidRPr="008C4ABE">
        <w:t xml:space="preserve">Clause B.3.3 provides XML definitions of </w:t>
      </w:r>
      <w:r w:rsidR="00E55EB8" w:rsidRPr="008C4ABE">
        <w:rPr>
          <w:lang w:eastAsia="zh-CN"/>
        </w:rPr>
        <w:t>SC</w:t>
      </w:r>
      <w:r w:rsidRPr="008C4ABE">
        <w:rPr>
          <w:lang w:eastAsia="zh-CN"/>
        </w:rPr>
        <w:t xml:space="preserve"> Management</w:t>
      </w:r>
      <w:r w:rsidRPr="008C4ABE">
        <w:t xml:space="preserve"> IRP notifications as defined in</w:t>
      </w:r>
      <w:r w:rsidR="000C1772">
        <w:t> </w:t>
      </w:r>
      <w:r w:rsidR="000C1772" w:rsidRPr="008C4ABE">
        <w:t>[</w:t>
      </w:r>
      <w:r w:rsidR="00E55EB8" w:rsidRPr="008C4ABE">
        <w:rPr>
          <w:lang w:eastAsia="zh-CN"/>
        </w:rPr>
        <w:t>4</w:t>
      </w:r>
      <w:r w:rsidRPr="008C4ABE">
        <w:t>].</w:t>
      </w:r>
      <w:r w:rsidRPr="008C4ABE">
        <w:rPr>
          <w:snapToGrid w:val="0"/>
        </w:rPr>
        <w:t xml:space="preserve"> These definitions are to be used for the </w:t>
      </w:r>
      <w:r w:rsidRPr="008C4ABE">
        <w:rPr>
          <w:lang w:eastAsia="zh-CN"/>
        </w:rPr>
        <w:t>Trace Management</w:t>
      </w:r>
      <w:r w:rsidRPr="008C4ABE">
        <w:rPr>
          <w:snapToGrid w:val="0"/>
        </w:rPr>
        <w:t xml:space="preserve"> IRP SOAP Solution Set.</w:t>
      </w:r>
    </w:p>
    <w:p w14:paraId="3531B6A5" w14:textId="552B5321" w:rsidR="00454443" w:rsidRPr="008C4ABE" w:rsidRDefault="00454443" w:rsidP="00454443">
      <w:pPr>
        <w:rPr>
          <w:snapToGrid w:val="0"/>
        </w:rPr>
      </w:pPr>
      <w:r w:rsidRPr="008C4ABE">
        <w:t xml:space="preserve">Clause B.3.4 provides XML definitions of </w:t>
      </w:r>
      <w:r w:rsidR="00E55EB8" w:rsidRPr="008C4ABE">
        <w:rPr>
          <w:lang w:eastAsia="zh-CN"/>
        </w:rPr>
        <w:t>SC</w:t>
      </w:r>
      <w:r w:rsidRPr="008C4ABE">
        <w:rPr>
          <w:lang w:eastAsia="zh-CN"/>
        </w:rPr>
        <w:t xml:space="preserve"> Management</w:t>
      </w:r>
      <w:r w:rsidRPr="008C4ABE">
        <w:t xml:space="preserve"> IOC as defined in</w:t>
      </w:r>
      <w:r w:rsidR="000C1772">
        <w:t> </w:t>
      </w:r>
      <w:r w:rsidR="000C1772" w:rsidRPr="008C4ABE">
        <w:t>[</w:t>
      </w:r>
      <w:r w:rsidR="00E55EB8" w:rsidRPr="008C4ABE">
        <w:rPr>
          <w:lang w:eastAsia="zh-CN"/>
        </w:rPr>
        <w:t>4</w:t>
      </w:r>
      <w:r w:rsidRPr="008C4ABE">
        <w:t>].</w:t>
      </w:r>
    </w:p>
    <w:p w14:paraId="4F389741" w14:textId="77777777" w:rsidR="00E55EB8" w:rsidRPr="008C4ABE" w:rsidRDefault="00454443" w:rsidP="00DA10C3">
      <w:pPr>
        <w:pStyle w:val="Heading2"/>
        <w:rPr>
          <w:lang w:eastAsia="zh-CN"/>
        </w:rPr>
      </w:pPr>
      <w:bookmarkStart w:id="122" w:name="_Toc212090842"/>
      <w:r w:rsidRPr="008C4ABE">
        <w:rPr>
          <w:lang w:eastAsia="zh-CN"/>
        </w:rPr>
        <w:lastRenderedPageBreak/>
        <w:t>B.3.2</w:t>
      </w:r>
      <w:r w:rsidRPr="008C4ABE">
        <w:rPr>
          <w:lang w:eastAsia="zh-CN"/>
        </w:rPr>
        <w:tab/>
        <w:t>Graphical Representation</w:t>
      </w:r>
      <w:bookmarkEnd w:id="122"/>
    </w:p>
    <w:p w14:paraId="490F851C" w14:textId="3CFE17C5" w:rsidR="00E55EB8" w:rsidRPr="008C4ABE" w:rsidRDefault="000C1772" w:rsidP="00E55EB8">
      <w:pPr>
        <w:pStyle w:val="TH"/>
      </w:pPr>
      <w:r w:rsidRPr="008C4ABE">
        <w:rPr>
          <w:noProof/>
        </w:rPr>
        <w:drawing>
          <wp:inline distT="0" distB="0" distL="0" distR="0" wp14:anchorId="03B18D6D" wp14:editId="79689A8D">
            <wp:extent cx="6122670" cy="2115185"/>
            <wp:effectExtent l="0" t="0" r="0" b="0"/>
            <wp:docPr id="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670" cy="2115185"/>
                    </a:xfrm>
                    <a:prstGeom prst="rect">
                      <a:avLst/>
                    </a:prstGeom>
                    <a:noFill/>
                    <a:ln>
                      <a:noFill/>
                    </a:ln>
                  </pic:spPr>
                </pic:pic>
              </a:graphicData>
            </a:graphic>
          </wp:inline>
        </w:drawing>
      </w:r>
    </w:p>
    <w:p w14:paraId="5B2FBAFE" w14:textId="77777777" w:rsidR="008C4ABE" w:rsidRPr="008C4ABE" w:rsidRDefault="008C4ABE" w:rsidP="008C4ABE">
      <w:pPr>
        <w:pStyle w:val="TF"/>
        <w:rPr>
          <w:lang w:eastAsia="zh-CN"/>
        </w:rPr>
      </w:pPr>
    </w:p>
    <w:p w14:paraId="73725D9C" w14:textId="356EE2F4" w:rsidR="00E55EB8" w:rsidRPr="008C4ABE" w:rsidRDefault="000C1772" w:rsidP="00E55EB8">
      <w:pPr>
        <w:pStyle w:val="TH"/>
      </w:pPr>
      <w:r w:rsidRPr="008C4ABE">
        <w:rPr>
          <w:noProof/>
        </w:rPr>
        <w:drawing>
          <wp:inline distT="0" distB="0" distL="0" distR="0" wp14:anchorId="4D8B351C" wp14:editId="7C892C21">
            <wp:extent cx="6122670" cy="2115185"/>
            <wp:effectExtent l="0" t="0" r="0"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670" cy="2115185"/>
                    </a:xfrm>
                    <a:prstGeom prst="rect">
                      <a:avLst/>
                    </a:prstGeom>
                    <a:noFill/>
                    <a:ln>
                      <a:noFill/>
                    </a:ln>
                  </pic:spPr>
                </pic:pic>
              </a:graphicData>
            </a:graphic>
          </wp:inline>
        </w:drawing>
      </w:r>
    </w:p>
    <w:p w14:paraId="2EE0A681" w14:textId="77777777" w:rsidR="008C4ABE" w:rsidRPr="008C4ABE" w:rsidRDefault="008C4ABE" w:rsidP="008C4ABE">
      <w:pPr>
        <w:pStyle w:val="TF"/>
        <w:rPr>
          <w:lang w:eastAsia="zh-CN"/>
        </w:rPr>
      </w:pPr>
    </w:p>
    <w:p w14:paraId="057E0CBB" w14:textId="508CB9A3" w:rsidR="00E55EB8" w:rsidRPr="008C4ABE" w:rsidRDefault="000C1772" w:rsidP="00E55EB8">
      <w:pPr>
        <w:pStyle w:val="TH"/>
      </w:pPr>
      <w:r w:rsidRPr="008C4ABE">
        <w:rPr>
          <w:noProof/>
        </w:rPr>
        <w:drawing>
          <wp:inline distT="0" distB="0" distL="0" distR="0" wp14:anchorId="70815AF2" wp14:editId="492CA397">
            <wp:extent cx="4627880" cy="572770"/>
            <wp:effectExtent l="0" t="0" r="0" b="0"/>
            <wp:docPr id="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27880" cy="572770"/>
                    </a:xfrm>
                    <a:prstGeom prst="rect">
                      <a:avLst/>
                    </a:prstGeom>
                    <a:noFill/>
                    <a:ln>
                      <a:noFill/>
                    </a:ln>
                  </pic:spPr>
                </pic:pic>
              </a:graphicData>
            </a:graphic>
          </wp:inline>
        </w:drawing>
      </w:r>
    </w:p>
    <w:p w14:paraId="0881875B" w14:textId="77777777" w:rsidR="008C4ABE" w:rsidRPr="008C4ABE" w:rsidRDefault="008C4ABE" w:rsidP="008C4ABE">
      <w:pPr>
        <w:pStyle w:val="TF"/>
        <w:rPr>
          <w:lang w:eastAsia="zh-CN"/>
        </w:rPr>
      </w:pPr>
    </w:p>
    <w:p w14:paraId="27F5F3C3" w14:textId="64A038D2" w:rsidR="008C4ABE" w:rsidRPr="008C4ABE" w:rsidRDefault="000C1772" w:rsidP="008C4ABE">
      <w:pPr>
        <w:pStyle w:val="TH"/>
        <w:rPr>
          <w:lang w:eastAsia="zh-CN"/>
        </w:rPr>
      </w:pPr>
      <w:r w:rsidRPr="008C4ABE">
        <w:rPr>
          <w:noProof/>
        </w:rPr>
        <w:lastRenderedPageBreak/>
        <w:drawing>
          <wp:inline distT="0" distB="0" distL="0" distR="0" wp14:anchorId="2D8AE5B5" wp14:editId="4A060951">
            <wp:extent cx="5422900" cy="1828800"/>
            <wp:effectExtent l="0" t="0" r="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22900" cy="1828800"/>
                    </a:xfrm>
                    <a:prstGeom prst="rect">
                      <a:avLst/>
                    </a:prstGeom>
                    <a:noFill/>
                    <a:ln>
                      <a:noFill/>
                    </a:ln>
                  </pic:spPr>
                </pic:pic>
              </a:graphicData>
            </a:graphic>
          </wp:inline>
        </w:drawing>
      </w:r>
      <w:r w:rsidRPr="008C4ABE">
        <w:rPr>
          <w:noProof/>
        </w:rPr>
        <w:drawing>
          <wp:inline distT="0" distB="0" distL="0" distR="0" wp14:anchorId="449B2AE5" wp14:editId="201B6369">
            <wp:extent cx="5295265" cy="1200785"/>
            <wp:effectExtent l="0" t="0" r="0" b="0"/>
            <wp:docPr id="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265" cy="1200785"/>
                    </a:xfrm>
                    <a:prstGeom prst="rect">
                      <a:avLst/>
                    </a:prstGeom>
                    <a:noFill/>
                    <a:ln>
                      <a:noFill/>
                    </a:ln>
                  </pic:spPr>
                </pic:pic>
              </a:graphicData>
            </a:graphic>
          </wp:inline>
        </w:drawing>
      </w:r>
      <w:r w:rsidRPr="008C4ABE">
        <w:rPr>
          <w:noProof/>
        </w:rPr>
        <w:drawing>
          <wp:inline distT="0" distB="0" distL="0" distR="0" wp14:anchorId="0FC95A60" wp14:editId="01C67B36">
            <wp:extent cx="4683125" cy="890270"/>
            <wp:effectExtent l="0" t="0" r="0" b="0"/>
            <wp:docPr id="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83125" cy="890270"/>
                    </a:xfrm>
                    <a:prstGeom prst="rect">
                      <a:avLst/>
                    </a:prstGeom>
                    <a:noFill/>
                    <a:ln>
                      <a:noFill/>
                    </a:ln>
                  </pic:spPr>
                </pic:pic>
              </a:graphicData>
            </a:graphic>
          </wp:inline>
        </w:drawing>
      </w:r>
    </w:p>
    <w:p w14:paraId="76B2BDAA" w14:textId="77777777" w:rsidR="008C4ABE" w:rsidRPr="008C4ABE" w:rsidRDefault="008C4ABE" w:rsidP="008C4ABE">
      <w:pPr>
        <w:pStyle w:val="TF"/>
        <w:rPr>
          <w:lang w:eastAsia="zh-CN"/>
        </w:rPr>
      </w:pPr>
    </w:p>
    <w:p w14:paraId="4FBB1A81" w14:textId="4CA43F78" w:rsidR="00E55EB8" w:rsidRPr="008C4ABE" w:rsidRDefault="000C1772" w:rsidP="00E55EB8">
      <w:pPr>
        <w:pStyle w:val="TH"/>
        <w:rPr>
          <w:lang w:eastAsia="zh-CN"/>
        </w:rPr>
      </w:pPr>
      <w:r w:rsidRPr="008C4ABE">
        <w:rPr>
          <w:noProof/>
        </w:rPr>
        <w:drawing>
          <wp:inline distT="0" distB="0" distL="0" distR="0" wp14:anchorId="3A9CDDC8" wp14:editId="45A100B0">
            <wp:extent cx="6122670" cy="1812925"/>
            <wp:effectExtent l="0" t="0" r="0" b="0"/>
            <wp:docPr id="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670" cy="1812925"/>
                    </a:xfrm>
                    <a:prstGeom prst="rect">
                      <a:avLst/>
                    </a:prstGeom>
                    <a:noFill/>
                    <a:ln>
                      <a:noFill/>
                    </a:ln>
                  </pic:spPr>
                </pic:pic>
              </a:graphicData>
            </a:graphic>
          </wp:inline>
        </w:drawing>
      </w:r>
    </w:p>
    <w:p w14:paraId="7161F6A7" w14:textId="77777777" w:rsidR="008C4ABE" w:rsidRPr="008C4ABE" w:rsidRDefault="008C4ABE" w:rsidP="008C4ABE">
      <w:pPr>
        <w:pStyle w:val="TF"/>
        <w:rPr>
          <w:lang w:eastAsia="zh-CN"/>
        </w:rPr>
      </w:pPr>
    </w:p>
    <w:p w14:paraId="57F4A605" w14:textId="19FA4F51" w:rsidR="00E55EB8" w:rsidRPr="008C4ABE" w:rsidRDefault="000C1772" w:rsidP="00E55EB8">
      <w:pPr>
        <w:pStyle w:val="TH"/>
        <w:rPr>
          <w:lang w:eastAsia="zh-CN"/>
        </w:rPr>
      </w:pPr>
      <w:r w:rsidRPr="008C4ABE">
        <w:rPr>
          <w:noProof/>
          <w:lang w:eastAsia="zh-CN"/>
        </w:rPr>
        <w:drawing>
          <wp:inline distT="0" distB="0" distL="0" distR="0" wp14:anchorId="2EF51162" wp14:editId="19277683">
            <wp:extent cx="4723130" cy="572770"/>
            <wp:effectExtent l="0" t="0" r="0" b="0"/>
            <wp:docPr id="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23130" cy="572770"/>
                    </a:xfrm>
                    <a:prstGeom prst="rect">
                      <a:avLst/>
                    </a:prstGeom>
                    <a:noFill/>
                    <a:ln>
                      <a:noFill/>
                    </a:ln>
                  </pic:spPr>
                </pic:pic>
              </a:graphicData>
            </a:graphic>
          </wp:inline>
        </w:drawing>
      </w:r>
    </w:p>
    <w:p w14:paraId="5C5DA32F" w14:textId="77777777" w:rsidR="008C4ABE" w:rsidRPr="008C4ABE" w:rsidRDefault="008C4ABE" w:rsidP="008C4ABE">
      <w:pPr>
        <w:pStyle w:val="TF"/>
        <w:rPr>
          <w:lang w:eastAsia="zh-CN"/>
        </w:rPr>
      </w:pPr>
    </w:p>
    <w:p w14:paraId="5F9201E1" w14:textId="6A9EA0DB" w:rsidR="00E55EB8" w:rsidRPr="008C4ABE" w:rsidRDefault="000C1772" w:rsidP="00E55EB8">
      <w:pPr>
        <w:pStyle w:val="TH"/>
        <w:rPr>
          <w:lang w:eastAsia="zh-CN"/>
        </w:rPr>
      </w:pPr>
      <w:r w:rsidRPr="008C4ABE">
        <w:rPr>
          <w:noProof/>
          <w:lang w:eastAsia="zh-CN"/>
        </w:rPr>
        <w:drawing>
          <wp:inline distT="0" distB="0" distL="0" distR="0" wp14:anchorId="0AA89A45" wp14:editId="451C52BB">
            <wp:extent cx="3291840" cy="890270"/>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91840" cy="890270"/>
                    </a:xfrm>
                    <a:prstGeom prst="rect">
                      <a:avLst/>
                    </a:prstGeom>
                    <a:noFill/>
                    <a:ln>
                      <a:noFill/>
                    </a:ln>
                  </pic:spPr>
                </pic:pic>
              </a:graphicData>
            </a:graphic>
          </wp:inline>
        </w:drawing>
      </w:r>
    </w:p>
    <w:p w14:paraId="7962A970" w14:textId="77777777" w:rsidR="008C4ABE" w:rsidRPr="008C4ABE" w:rsidRDefault="008C4ABE" w:rsidP="008C4ABE">
      <w:pPr>
        <w:pStyle w:val="TF"/>
        <w:rPr>
          <w:lang w:eastAsia="zh-CN"/>
        </w:rPr>
      </w:pPr>
    </w:p>
    <w:p w14:paraId="7F5EFC6F" w14:textId="60C8BAFF" w:rsidR="00E55EB8" w:rsidRPr="008C4ABE" w:rsidRDefault="000C1772" w:rsidP="00E55EB8">
      <w:pPr>
        <w:pStyle w:val="TH"/>
        <w:rPr>
          <w:lang w:eastAsia="zh-CN"/>
        </w:rPr>
      </w:pPr>
      <w:r w:rsidRPr="008C4ABE">
        <w:rPr>
          <w:noProof/>
          <w:lang w:eastAsia="zh-CN"/>
        </w:rPr>
        <w:lastRenderedPageBreak/>
        <w:drawing>
          <wp:inline distT="0" distB="0" distL="0" distR="0" wp14:anchorId="01330F5A" wp14:editId="0AE07A83">
            <wp:extent cx="4874260" cy="1200785"/>
            <wp:effectExtent l="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874260" cy="1200785"/>
                    </a:xfrm>
                    <a:prstGeom prst="rect">
                      <a:avLst/>
                    </a:prstGeom>
                    <a:noFill/>
                    <a:ln>
                      <a:noFill/>
                    </a:ln>
                  </pic:spPr>
                </pic:pic>
              </a:graphicData>
            </a:graphic>
          </wp:inline>
        </w:drawing>
      </w:r>
    </w:p>
    <w:p w14:paraId="746B5CAC" w14:textId="77777777" w:rsidR="008C4ABE" w:rsidRPr="008C4ABE" w:rsidRDefault="008C4ABE" w:rsidP="008C4ABE">
      <w:pPr>
        <w:pStyle w:val="TF"/>
        <w:rPr>
          <w:lang w:eastAsia="zh-CN"/>
        </w:rPr>
      </w:pPr>
    </w:p>
    <w:p w14:paraId="7A073D82" w14:textId="1F1EC02E" w:rsidR="00E55EB8" w:rsidRPr="008C4ABE" w:rsidRDefault="000C1772" w:rsidP="00E55EB8">
      <w:pPr>
        <w:pStyle w:val="TH"/>
        <w:rPr>
          <w:lang w:eastAsia="zh-CN"/>
        </w:rPr>
      </w:pPr>
      <w:r w:rsidRPr="008C4ABE">
        <w:rPr>
          <w:noProof/>
          <w:lang w:eastAsia="zh-CN"/>
        </w:rPr>
        <w:drawing>
          <wp:inline distT="0" distB="0" distL="0" distR="0" wp14:anchorId="1EE0B1B6" wp14:editId="1E46D9D0">
            <wp:extent cx="6114415" cy="1296035"/>
            <wp:effectExtent l="0" t="0" r="0" b="0"/>
            <wp:docPr id="1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14415" cy="1296035"/>
                    </a:xfrm>
                    <a:prstGeom prst="rect">
                      <a:avLst/>
                    </a:prstGeom>
                    <a:noFill/>
                    <a:ln>
                      <a:noFill/>
                    </a:ln>
                  </pic:spPr>
                </pic:pic>
              </a:graphicData>
            </a:graphic>
          </wp:inline>
        </w:drawing>
      </w:r>
    </w:p>
    <w:p w14:paraId="70A48E33" w14:textId="77777777" w:rsidR="008C4ABE" w:rsidRPr="008C4ABE" w:rsidRDefault="008C4ABE" w:rsidP="008C4ABE">
      <w:pPr>
        <w:pStyle w:val="TF"/>
        <w:rPr>
          <w:lang w:eastAsia="zh-CN"/>
        </w:rPr>
      </w:pPr>
    </w:p>
    <w:p w14:paraId="02CFA8EE" w14:textId="28F43BE3" w:rsidR="00E55EB8" w:rsidRPr="008C4ABE" w:rsidRDefault="000C1772" w:rsidP="00E55EB8">
      <w:pPr>
        <w:pStyle w:val="TH"/>
        <w:rPr>
          <w:lang w:eastAsia="zh-CN"/>
        </w:rPr>
      </w:pPr>
      <w:r w:rsidRPr="008C4ABE">
        <w:rPr>
          <w:noProof/>
          <w:lang w:eastAsia="zh-CN"/>
        </w:rPr>
        <w:drawing>
          <wp:inline distT="0" distB="0" distL="0" distR="0" wp14:anchorId="2D0E4792" wp14:editId="2737F665">
            <wp:extent cx="4779010" cy="1200785"/>
            <wp:effectExtent l="0" t="0" r="0" b="0"/>
            <wp:docPr id="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79010" cy="1200785"/>
                    </a:xfrm>
                    <a:prstGeom prst="rect">
                      <a:avLst/>
                    </a:prstGeom>
                    <a:noFill/>
                    <a:ln>
                      <a:noFill/>
                    </a:ln>
                  </pic:spPr>
                </pic:pic>
              </a:graphicData>
            </a:graphic>
          </wp:inline>
        </w:drawing>
      </w:r>
    </w:p>
    <w:p w14:paraId="049D0545" w14:textId="77777777" w:rsidR="008C4ABE" w:rsidRPr="008C4ABE" w:rsidRDefault="008C4ABE" w:rsidP="008C4ABE">
      <w:pPr>
        <w:pStyle w:val="TF"/>
        <w:rPr>
          <w:lang w:eastAsia="zh-CN"/>
        </w:rPr>
      </w:pPr>
    </w:p>
    <w:p w14:paraId="739059F2" w14:textId="6F1D069D" w:rsidR="00E55EB8" w:rsidRPr="008C4ABE" w:rsidRDefault="000C1772" w:rsidP="00E55EB8">
      <w:pPr>
        <w:pStyle w:val="TH"/>
        <w:rPr>
          <w:lang w:eastAsia="zh-CN"/>
        </w:rPr>
      </w:pPr>
      <w:r w:rsidRPr="008C4ABE">
        <w:rPr>
          <w:noProof/>
          <w:lang w:eastAsia="zh-CN"/>
        </w:rPr>
        <w:drawing>
          <wp:inline distT="0" distB="0" distL="0" distR="0" wp14:anchorId="17DC70B7" wp14:editId="08242E9E">
            <wp:extent cx="6114415" cy="1304290"/>
            <wp:effectExtent l="0" t="0" r="0" b="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4415" cy="1304290"/>
                    </a:xfrm>
                    <a:prstGeom prst="rect">
                      <a:avLst/>
                    </a:prstGeom>
                    <a:noFill/>
                    <a:ln>
                      <a:noFill/>
                    </a:ln>
                  </pic:spPr>
                </pic:pic>
              </a:graphicData>
            </a:graphic>
          </wp:inline>
        </w:drawing>
      </w:r>
    </w:p>
    <w:p w14:paraId="02EBACCF" w14:textId="77777777" w:rsidR="008C4ABE" w:rsidRPr="008C4ABE" w:rsidRDefault="008C4ABE" w:rsidP="008C4ABE">
      <w:pPr>
        <w:pStyle w:val="TF"/>
        <w:rPr>
          <w:lang w:eastAsia="zh-CN"/>
        </w:rPr>
      </w:pPr>
    </w:p>
    <w:p w14:paraId="03D78E8F" w14:textId="7B26BFC7" w:rsidR="00E55EB8" w:rsidRPr="008C4ABE" w:rsidRDefault="000C1772" w:rsidP="00E55EB8">
      <w:pPr>
        <w:pStyle w:val="TH"/>
        <w:rPr>
          <w:lang w:eastAsia="zh-CN"/>
        </w:rPr>
      </w:pPr>
      <w:r w:rsidRPr="008C4ABE">
        <w:rPr>
          <w:noProof/>
          <w:lang w:eastAsia="zh-CN"/>
        </w:rPr>
        <w:drawing>
          <wp:inline distT="0" distB="0" distL="0" distR="0" wp14:anchorId="7EDCCEF1" wp14:editId="2DAA590B">
            <wp:extent cx="3943985" cy="1518920"/>
            <wp:effectExtent l="0" t="0" r="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943985" cy="1518920"/>
                    </a:xfrm>
                    <a:prstGeom prst="rect">
                      <a:avLst/>
                    </a:prstGeom>
                    <a:noFill/>
                    <a:ln>
                      <a:noFill/>
                    </a:ln>
                  </pic:spPr>
                </pic:pic>
              </a:graphicData>
            </a:graphic>
          </wp:inline>
        </w:drawing>
      </w:r>
    </w:p>
    <w:p w14:paraId="39293286" w14:textId="77777777" w:rsidR="008C4ABE" w:rsidRPr="008C4ABE" w:rsidRDefault="008C4ABE" w:rsidP="008C4ABE">
      <w:pPr>
        <w:pStyle w:val="TF"/>
        <w:rPr>
          <w:lang w:eastAsia="zh-CN"/>
        </w:rPr>
      </w:pPr>
    </w:p>
    <w:p w14:paraId="7F84AEE1" w14:textId="0D95339F" w:rsidR="00E55EB8" w:rsidRPr="008C4ABE" w:rsidRDefault="000C1772" w:rsidP="00E55EB8">
      <w:pPr>
        <w:pStyle w:val="TH"/>
        <w:rPr>
          <w:lang w:eastAsia="zh-CN"/>
        </w:rPr>
      </w:pPr>
      <w:r w:rsidRPr="008C4ABE">
        <w:rPr>
          <w:noProof/>
          <w:lang w:eastAsia="zh-CN"/>
        </w:rPr>
        <w:lastRenderedPageBreak/>
        <w:drawing>
          <wp:inline distT="0" distB="0" distL="0" distR="0" wp14:anchorId="77FBED6B" wp14:editId="630D3ACA">
            <wp:extent cx="5804535" cy="1900555"/>
            <wp:effectExtent l="0" t="0" r="0" b="0"/>
            <wp:docPr id="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804535" cy="1900555"/>
                    </a:xfrm>
                    <a:prstGeom prst="rect">
                      <a:avLst/>
                    </a:prstGeom>
                    <a:noFill/>
                    <a:ln>
                      <a:noFill/>
                    </a:ln>
                  </pic:spPr>
                </pic:pic>
              </a:graphicData>
            </a:graphic>
          </wp:inline>
        </w:drawing>
      </w:r>
    </w:p>
    <w:p w14:paraId="0F6EC18F" w14:textId="77777777" w:rsidR="008C4ABE" w:rsidRPr="008C4ABE" w:rsidRDefault="008C4ABE" w:rsidP="008C4ABE">
      <w:pPr>
        <w:pStyle w:val="TF"/>
        <w:rPr>
          <w:lang w:eastAsia="zh-CN"/>
        </w:rPr>
      </w:pPr>
    </w:p>
    <w:p w14:paraId="2035F104" w14:textId="03E7D1DB" w:rsidR="00E55EB8" w:rsidRPr="008C4ABE" w:rsidRDefault="000C1772" w:rsidP="00E55EB8">
      <w:pPr>
        <w:pStyle w:val="TH"/>
        <w:rPr>
          <w:lang w:eastAsia="zh-CN"/>
        </w:rPr>
      </w:pPr>
      <w:r w:rsidRPr="008C4ABE">
        <w:rPr>
          <w:noProof/>
          <w:lang w:eastAsia="zh-CN"/>
        </w:rPr>
        <w:drawing>
          <wp:inline distT="0" distB="0" distL="0" distR="0" wp14:anchorId="16D01FD4" wp14:editId="07EC00D0">
            <wp:extent cx="6114415" cy="1995805"/>
            <wp:effectExtent l="0" t="0" r="0" b="0"/>
            <wp:docPr id="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14415" cy="1995805"/>
                    </a:xfrm>
                    <a:prstGeom prst="rect">
                      <a:avLst/>
                    </a:prstGeom>
                    <a:noFill/>
                    <a:ln>
                      <a:noFill/>
                    </a:ln>
                  </pic:spPr>
                </pic:pic>
              </a:graphicData>
            </a:graphic>
          </wp:inline>
        </w:drawing>
      </w:r>
    </w:p>
    <w:p w14:paraId="26F92716" w14:textId="77777777" w:rsidR="008C4ABE" w:rsidRPr="008C4ABE" w:rsidRDefault="008C4ABE" w:rsidP="008C4ABE">
      <w:pPr>
        <w:pStyle w:val="TF"/>
        <w:rPr>
          <w:lang w:eastAsia="zh-CN"/>
        </w:rPr>
      </w:pPr>
    </w:p>
    <w:p w14:paraId="506BE2EB" w14:textId="563C8249" w:rsidR="00E55EB8" w:rsidRPr="008C4ABE" w:rsidRDefault="000C1772" w:rsidP="00E55EB8">
      <w:pPr>
        <w:pStyle w:val="TH"/>
        <w:rPr>
          <w:lang w:eastAsia="zh-CN"/>
        </w:rPr>
      </w:pPr>
      <w:r w:rsidRPr="008C4ABE">
        <w:rPr>
          <w:noProof/>
          <w:lang w:eastAsia="zh-CN"/>
        </w:rPr>
        <w:drawing>
          <wp:inline distT="0" distB="0" distL="0" distR="0" wp14:anchorId="4961C887" wp14:editId="6E33D9EE">
            <wp:extent cx="6114415" cy="1995805"/>
            <wp:effectExtent l="0" t="0" r="0" b="0"/>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14415" cy="1995805"/>
                    </a:xfrm>
                    <a:prstGeom prst="rect">
                      <a:avLst/>
                    </a:prstGeom>
                    <a:noFill/>
                    <a:ln>
                      <a:noFill/>
                    </a:ln>
                  </pic:spPr>
                </pic:pic>
              </a:graphicData>
            </a:graphic>
          </wp:inline>
        </w:drawing>
      </w:r>
    </w:p>
    <w:p w14:paraId="06324FBE" w14:textId="77777777" w:rsidR="008C4ABE" w:rsidRPr="008C4ABE" w:rsidRDefault="008C4ABE" w:rsidP="008C4ABE">
      <w:pPr>
        <w:pStyle w:val="TF"/>
        <w:rPr>
          <w:lang w:eastAsia="zh-CN"/>
        </w:rPr>
      </w:pPr>
    </w:p>
    <w:p w14:paraId="55ED419D" w14:textId="3EFB0F5F" w:rsidR="00E55EB8" w:rsidRDefault="000C1772" w:rsidP="00E55EB8">
      <w:pPr>
        <w:pStyle w:val="TH"/>
        <w:rPr>
          <w:lang w:eastAsia="zh-CN"/>
        </w:rPr>
      </w:pPr>
      <w:r w:rsidRPr="008C4ABE">
        <w:rPr>
          <w:noProof/>
          <w:lang w:eastAsia="zh-CN"/>
        </w:rPr>
        <w:lastRenderedPageBreak/>
        <w:drawing>
          <wp:inline distT="0" distB="0" distL="0" distR="0" wp14:anchorId="4756CBF1" wp14:editId="044DFD4C">
            <wp:extent cx="6122670" cy="3061335"/>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22670" cy="3061335"/>
                    </a:xfrm>
                    <a:prstGeom prst="rect">
                      <a:avLst/>
                    </a:prstGeom>
                    <a:noFill/>
                    <a:ln>
                      <a:noFill/>
                    </a:ln>
                  </pic:spPr>
                </pic:pic>
              </a:graphicData>
            </a:graphic>
          </wp:inline>
        </w:drawing>
      </w:r>
    </w:p>
    <w:p w14:paraId="09FB01A0" w14:textId="1AF16EBF" w:rsidR="00E55EB8" w:rsidRPr="008C4ABE" w:rsidRDefault="00E55EB8" w:rsidP="00DA10C3">
      <w:pPr>
        <w:pStyle w:val="Heading2"/>
        <w:rPr>
          <w:lang w:eastAsia="zh-CN"/>
        </w:rPr>
      </w:pPr>
      <w:r w:rsidRPr="008C4ABE">
        <w:br w:type="page"/>
      </w:r>
      <w:bookmarkStart w:id="123" w:name="_Toc212090843"/>
      <w:r w:rsidRPr="008C4ABE">
        <w:rPr>
          <w:lang w:eastAsia="zh-CN"/>
        </w:rPr>
        <w:lastRenderedPageBreak/>
        <w:t>B.3.3</w:t>
      </w:r>
      <w:r w:rsidRPr="008C4ABE">
        <w:rPr>
          <w:lang w:eastAsia="zh-CN"/>
        </w:rPr>
        <w:tab/>
        <w:t xml:space="preserve">XML Schema </w:t>
      </w:r>
      <w:r w:rsidR="008C4ABE">
        <w:rPr>
          <w:lang w:eastAsia="zh-CN"/>
        </w:rPr>
        <w:t>"</w:t>
      </w:r>
      <w:r w:rsidRPr="008C4ABE">
        <w:rPr>
          <w:lang w:eastAsia="zh-CN"/>
        </w:rPr>
        <w:t>scIRPNotif.xsd</w:t>
      </w:r>
      <w:r w:rsidR="008C4ABE">
        <w:rPr>
          <w:lang w:eastAsia="zh-CN"/>
        </w:rPr>
        <w:t>"</w:t>
      </w:r>
      <w:bookmarkEnd w:id="123"/>
    </w:p>
    <w:p w14:paraId="7D7A0594" w14:textId="46C198E6" w:rsidR="00E55EB8" w:rsidRPr="008C4ABE" w:rsidRDefault="00E55EB8" w:rsidP="008C4ABE">
      <w:pPr>
        <w:pStyle w:val="PL"/>
        <w:rPr>
          <w:lang w:eastAsia="zh-CN"/>
        </w:rPr>
      </w:pPr>
      <w:r w:rsidRPr="008C4ABE">
        <w:rPr>
          <w:lang w:eastAsia="zh-CN"/>
        </w:rPr>
        <w:t>&lt;?xml version=</w:t>
      </w:r>
      <w:r w:rsidR="008C4ABE">
        <w:rPr>
          <w:lang w:eastAsia="zh-CN"/>
        </w:rPr>
        <w:t>"</w:t>
      </w:r>
      <w:r w:rsidRPr="008C4ABE">
        <w:rPr>
          <w:lang w:eastAsia="zh-CN"/>
        </w:rPr>
        <w:t>1.0</w:t>
      </w:r>
      <w:r w:rsidR="008C4ABE">
        <w:rPr>
          <w:lang w:eastAsia="zh-CN"/>
        </w:rPr>
        <w:t>"</w:t>
      </w:r>
      <w:r w:rsidRPr="008C4ABE">
        <w:rPr>
          <w:lang w:eastAsia="zh-CN"/>
        </w:rPr>
        <w:t xml:space="preserve"> encoding=</w:t>
      </w:r>
      <w:r w:rsidR="008C4ABE">
        <w:rPr>
          <w:lang w:eastAsia="zh-CN"/>
        </w:rPr>
        <w:t>"</w:t>
      </w:r>
      <w:r w:rsidRPr="008C4ABE">
        <w:rPr>
          <w:lang w:eastAsia="zh-CN"/>
        </w:rPr>
        <w:t>UTF-8</w:t>
      </w:r>
      <w:r w:rsidR="008C4ABE">
        <w:rPr>
          <w:lang w:eastAsia="zh-CN"/>
        </w:rPr>
        <w:t>"</w:t>
      </w:r>
      <w:r w:rsidRPr="008C4ABE">
        <w:rPr>
          <w:lang w:eastAsia="zh-CN"/>
        </w:rPr>
        <w:t>?&gt;</w:t>
      </w:r>
    </w:p>
    <w:p w14:paraId="4D34F048" w14:textId="77777777" w:rsidR="00E55EB8" w:rsidRPr="008C4ABE" w:rsidRDefault="00E55EB8" w:rsidP="008C4ABE">
      <w:pPr>
        <w:pStyle w:val="PL"/>
        <w:rPr>
          <w:lang w:eastAsia="zh-CN"/>
        </w:rPr>
      </w:pPr>
      <w:r w:rsidRPr="008C4ABE">
        <w:rPr>
          <w:lang w:eastAsia="zh-CN"/>
        </w:rPr>
        <w:t>&lt;!--</w:t>
      </w:r>
    </w:p>
    <w:p w14:paraId="02F2DB31" w14:textId="77777777" w:rsidR="00E55EB8" w:rsidRPr="008C4ABE" w:rsidRDefault="00E55EB8" w:rsidP="008C4ABE">
      <w:pPr>
        <w:pStyle w:val="PL"/>
        <w:rPr>
          <w:lang w:eastAsia="zh-CN"/>
        </w:rPr>
      </w:pPr>
      <w:r w:rsidRPr="008C4ABE">
        <w:rPr>
          <w:lang w:eastAsia="zh-CN"/>
        </w:rPr>
        <w:t xml:space="preserve">   </w:t>
      </w:r>
      <w:r w:rsidR="00F82AB9" w:rsidRPr="008C4ABE">
        <w:rPr>
          <w:lang w:eastAsia="zh-CN"/>
        </w:rPr>
        <w:t>3GPP TS 32.506</w:t>
      </w:r>
      <w:r w:rsidRPr="008C4ABE">
        <w:rPr>
          <w:lang w:eastAsia="zh-CN"/>
        </w:rPr>
        <w:t xml:space="preserve"> SCIRP Notification XML Schema</w:t>
      </w:r>
    </w:p>
    <w:p w14:paraId="39CFA2E5" w14:textId="77777777" w:rsidR="00E55EB8" w:rsidRPr="008C4ABE" w:rsidRDefault="00E55EB8" w:rsidP="008C4ABE">
      <w:pPr>
        <w:pStyle w:val="PL"/>
        <w:rPr>
          <w:lang w:eastAsia="zh-CN"/>
        </w:rPr>
      </w:pPr>
      <w:r w:rsidRPr="008C4ABE">
        <w:rPr>
          <w:lang w:eastAsia="zh-CN"/>
        </w:rPr>
        <w:t xml:space="preserve">   sCIRPNotif.xsd</w:t>
      </w:r>
    </w:p>
    <w:p w14:paraId="6DA8F898" w14:textId="77777777" w:rsidR="00E55EB8" w:rsidRPr="008C4ABE" w:rsidRDefault="00E55EB8" w:rsidP="008C4ABE">
      <w:pPr>
        <w:pStyle w:val="PL"/>
        <w:rPr>
          <w:lang w:eastAsia="zh-CN"/>
        </w:rPr>
      </w:pPr>
      <w:r w:rsidRPr="008C4ABE">
        <w:rPr>
          <w:lang w:eastAsia="zh-CN"/>
        </w:rPr>
        <w:t>--&gt;</w:t>
      </w:r>
    </w:p>
    <w:p w14:paraId="0655C20E" w14:textId="28E31D32" w:rsidR="00E55EB8" w:rsidRPr="008C4ABE" w:rsidRDefault="00E55EB8" w:rsidP="008C4ABE">
      <w:pPr>
        <w:pStyle w:val="PL"/>
        <w:rPr>
          <w:lang w:eastAsia="zh-CN"/>
        </w:rPr>
      </w:pPr>
      <w:r w:rsidRPr="008C4ABE">
        <w:t>&lt;schema targetNamespace=</w:t>
      </w:r>
      <w:r w:rsidR="008C4ABE">
        <w:t>"</w:t>
      </w:r>
      <w:r w:rsidRPr="008C4ABE">
        <w:t>http://www.3gpp.org/ft</w:t>
      </w:r>
      <w:r w:rsidR="00F82AB9" w:rsidRPr="008C4ABE">
        <w:t>p/specs/archive/32_series/32.506</w:t>
      </w:r>
      <w:r w:rsidRPr="008C4ABE">
        <w:t>#scnIRPNotif</w:t>
      </w:r>
      <w:r w:rsidR="008C4ABE">
        <w:t>"</w:t>
      </w:r>
      <w:r w:rsidRPr="008C4ABE">
        <w:t xml:space="preserve"> xmlns:xsc=</w:t>
      </w:r>
      <w:r w:rsidR="008C4ABE">
        <w:t>"</w:t>
      </w:r>
      <w:r w:rsidRPr="008C4ABE">
        <w:t>http://www.3gpp.org/ft</w:t>
      </w:r>
      <w:r w:rsidR="00F82AB9" w:rsidRPr="008C4ABE">
        <w:t>p/specs/archive/32_series/32.506</w:t>
      </w:r>
      <w:r w:rsidRPr="008C4ABE">
        <w:t>#scnIRPNotif</w:t>
      </w:r>
      <w:r w:rsidR="008C4ABE">
        <w:t>"</w:t>
      </w:r>
      <w:r w:rsidRPr="008C4ABE">
        <w:t xml:space="preserve"> xmlns:swm=</w:t>
      </w:r>
      <w:r w:rsidR="008C4ABE">
        <w:t>"</w:t>
      </w:r>
      <w:hyperlink r:id="rId41" w:anchor="swManagementIRPNotif" w:history="1">
        <w:r w:rsidR="00F82AB9" w:rsidRPr="008C4ABE">
          <w:rPr>
            <w:color w:val="0000FF"/>
            <w:u w:val="single"/>
          </w:rPr>
          <w:t>http://www.3gpp.org/ftp/specs/archive/32_series/32.536#swManagementIRPNotif</w:t>
        </w:r>
      </w:hyperlink>
      <w:r w:rsidR="008C4ABE">
        <w:t>"</w:t>
      </w:r>
      <w:r w:rsidRPr="008C4ABE">
        <w:t xml:space="preserve"> xmlns:xe=</w:t>
      </w:r>
      <w:r w:rsidR="008C4ABE">
        <w:t>"</w:t>
      </w:r>
      <w:r w:rsidRPr="008C4ABE">
        <w:t>http://www.3gpp.org/ft</w:t>
      </w:r>
      <w:r w:rsidR="00F82AB9" w:rsidRPr="008C4ABE">
        <w:t>p/specs/archive/32_series/32.306</w:t>
      </w:r>
      <w:r w:rsidRPr="008C4ABE">
        <w:t>#notification</w:t>
      </w:r>
      <w:r w:rsidR="008C4ABE">
        <w:t>"</w:t>
      </w:r>
      <w:r w:rsidRPr="008C4ABE">
        <w:t xml:space="preserve"> xmlns=</w:t>
      </w:r>
      <w:r w:rsidR="008C4ABE">
        <w:t>"</w:t>
      </w:r>
      <w:r w:rsidRPr="008C4ABE">
        <w:t>http://www.w3.org/2001/XMLSchema</w:t>
      </w:r>
      <w:r w:rsidR="008C4ABE">
        <w:t>"</w:t>
      </w:r>
      <w:r w:rsidRPr="008C4ABE">
        <w:t xml:space="preserve"> elementFormDefault=</w:t>
      </w:r>
      <w:r w:rsidR="008C4ABE">
        <w:t>"</w:t>
      </w:r>
      <w:r w:rsidRPr="008C4ABE">
        <w:t>qualified</w:t>
      </w:r>
      <w:r w:rsidR="008C4ABE">
        <w:t>"</w:t>
      </w:r>
      <w:r w:rsidRPr="008C4ABE">
        <w:t xml:space="preserve"> attributeFormDefault=</w:t>
      </w:r>
      <w:r w:rsidR="008C4ABE">
        <w:t>"</w:t>
      </w:r>
      <w:r w:rsidRPr="008C4ABE">
        <w:t>unqualified</w:t>
      </w:r>
      <w:r w:rsidR="008C4ABE">
        <w:t>"</w:t>
      </w:r>
      <w:r w:rsidRPr="008C4ABE">
        <w:t>&gt;</w:t>
      </w:r>
    </w:p>
    <w:p w14:paraId="230236AE" w14:textId="0CE94FCA" w:rsidR="00E55EB8" w:rsidRPr="008C4ABE" w:rsidRDefault="00E55EB8" w:rsidP="008C4ABE">
      <w:pPr>
        <w:pStyle w:val="PL"/>
        <w:rPr>
          <w:lang w:eastAsia="zh-CN"/>
        </w:rPr>
      </w:pPr>
      <w:r w:rsidRPr="008C4ABE">
        <w:rPr>
          <w:lang w:eastAsia="zh-CN"/>
        </w:rPr>
        <w:t xml:space="preserve">   &lt;import namespace=</w:t>
      </w:r>
      <w:r w:rsidR="008C4ABE">
        <w:rPr>
          <w:lang w:eastAsia="zh-CN"/>
        </w:rPr>
        <w:t>"</w:t>
      </w:r>
      <w:r w:rsidRPr="008C4ABE">
        <w:rPr>
          <w:lang w:eastAsia="zh-CN"/>
        </w:rPr>
        <w:t>xe:Notification</w:t>
      </w:r>
      <w:r w:rsidR="008C4ABE">
        <w:rPr>
          <w:lang w:eastAsia="zh-CN"/>
        </w:rPr>
        <w:t>"</w:t>
      </w:r>
      <w:r w:rsidRPr="008C4ABE">
        <w:rPr>
          <w:lang w:eastAsia="zh-CN"/>
        </w:rPr>
        <w:t xml:space="preserve"> schemaLocation=</w:t>
      </w:r>
      <w:r w:rsidR="008C4ABE">
        <w:rPr>
          <w:lang w:eastAsia="zh-CN"/>
        </w:rPr>
        <w:t>"</w:t>
      </w:r>
      <w:r w:rsidRPr="008C4ABE">
        <w:rPr>
          <w:lang w:eastAsia="zh-CN"/>
        </w:rPr>
        <w:t>notification.xsd</w:t>
      </w:r>
      <w:r w:rsidR="008C4ABE">
        <w:rPr>
          <w:lang w:eastAsia="zh-CN"/>
        </w:rPr>
        <w:t>"</w:t>
      </w:r>
      <w:r w:rsidRPr="008C4ABE">
        <w:rPr>
          <w:lang w:eastAsia="zh-CN"/>
        </w:rPr>
        <w:t>/&gt;</w:t>
      </w:r>
    </w:p>
    <w:p w14:paraId="26F86F67" w14:textId="0402545B" w:rsidR="00E55EB8" w:rsidRPr="008C4ABE" w:rsidRDefault="00E55EB8" w:rsidP="008C4ABE">
      <w:pPr>
        <w:pStyle w:val="PL"/>
        <w:rPr>
          <w:lang w:eastAsia="zh-CN"/>
        </w:rPr>
      </w:pPr>
      <w:r w:rsidRPr="008C4ABE">
        <w:rPr>
          <w:lang w:eastAsia="zh-CN"/>
        </w:rPr>
        <w:t xml:space="preserve">   &lt;complexType name=</w:t>
      </w:r>
      <w:r w:rsidR="008C4ABE">
        <w:rPr>
          <w:lang w:eastAsia="zh-CN"/>
        </w:rPr>
        <w:t>"</w:t>
      </w:r>
      <w:r w:rsidRPr="008C4ABE">
        <w:rPr>
          <w:lang w:eastAsia="zh-CN"/>
        </w:rPr>
        <w:t>NotifyScManagementProfileCreation</w:t>
      </w:r>
      <w:r w:rsidR="008C4ABE">
        <w:rPr>
          <w:lang w:eastAsia="zh-CN"/>
        </w:rPr>
        <w:t>"</w:t>
      </w:r>
      <w:r w:rsidRPr="008C4ABE">
        <w:rPr>
          <w:lang w:eastAsia="zh-CN"/>
        </w:rPr>
        <w:t>&gt;</w:t>
      </w:r>
    </w:p>
    <w:p w14:paraId="23D6931E" w14:textId="77777777" w:rsidR="00E55EB8" w:rsidRPr="008C4ABE" w:rsidRDefault="00E55EB8" w:rsidP="008C4ABE">
      <w:pPr>
        <w:pStyle w:val="PL"/>
        <w:rPr>
          <w:lang w:eastAsia="zh-CN"/>
        </w:rPr>
      </w:pPr>
      <w:r w:rsidRPr="008C4ABE">
        <w:rPr>
          <w:lang w:eastAsia="zh-CN"/>
        </w:rPr>
        <w:t xml:space="preserve">      &lt;complexContent&gt;</w:t>
      </w:r>
    </w:p>
    <w:p w14:paraId="79D6B16C" w14:textId="5F25AF35" w:rsidR="00E55EB8" w:rsidRPr="008C4ABE" w:rsidRDefault="00E55EB8" w:rsidP="008C4ABE">
      <w:pPr>
        <w:pStyle w:val="PL"/>
        <w:rPr>
          <w:lang w:eastAsia="zh-CN"/>
        </w:rPr>
      </w:pPr>
      <w:r w:rsidRPr="008C4ABE">
        <w:rPr>
          <w:lang w:eastAsia="zh-CN"/>
        </w:rPr>
        <w:t xml:space="preserve">         &lt;extension base=</w:t>
      </w:r>
      <w:r w:rsidR="008C4ABE">
        <w:rPr>
          <w:lang w:eastAsia="zh-CN"/>
        </w:rPr>
        <w:t>"</w:t>
      </w:r>
      <w:r w:rsidRPr="008C4ABE">
        <w:rPr>
          <w:lang w:eastAsia="zh-CN"/>
        </w:rPr>
        <w:t>xe:Notification</w:t>
      </w:r>
      <w:r w:rsidR="008C4ABE">
        <w:rPr>
          <w:lang w:eastAsia="zh-CN"/>
        </w:rPr>
        <w:t>"</w:t>
      </w:r>
      <w:r w:rsidRPr="008C4ABE">
        <w:rPr>
          <w:lang w:eastAsia="zh-CN"/>
        </w:rPr>
        <w:t>&gt;</w:t>
      </w:r>
    </w:p>
    <w:p w14:paraId="3C618009" w14:textId="77777777" w:rsidR="00E55EB8" w:rsidRPr="008C4ABE" w:rsidRDefault="00E55EB8" w:rsidP="008C4ABE">
      <w:pPr>
        <w:pStyle w:val="PL"/>
        <w:rPr>
          <w:lang w:eastAsia="zh-CN"/>
        </w:rPr>
      </w:pPr>
      <w:r w:rsidRPr="008C4ABE">
        <w:rPr>
          <w:lang w:eastAsia="zh-CN"/>
        </w:rPr>
        <w:t xml:space="preserve">            &lt;sequence&gt;</w:t>
      </w:r>
    </w:p>
    <w:p w14:paraId="0379A03B" w14:textId="656612E1"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body</w:t>
      </w:r>
      <w:r w:rsidR="008C4ABE">
        <w:rPr>
          <w:lang w:eastAsia="zh-CN"/>
        </w:rPr>
        <w:t>"</w:t>
      </w:r>
      <w:r w:rsidRPr="008C4ABE">
        <w:rPr>
          <w:lang w:eastAsia="zh-CN"/>
        </w:rPr>
        <w:t>&gt;</w:t>
      </w:r>
    </w:p>
    <w:p w14:paraId="6C04AB6E" w14:textId="77777777" w:rsidR="00E55EB8" w:rsidRPr="008C4ABE" w:rsidRDefault="00E55EB8" w:rsidP="008C4ABE">
      <w:pPr>
        <w:pStyle w:val="PL"/>
        <w:rPr>
          <w:lang w:eastAsia="zh-CN"/>
        </w:rPr>
      </w:pPr>
      <w:r w:rsidRPr="008C4ABE">
        <w:rPr>
          <w:lang w:eastAsia="zh-CN"/>
        </w:rPr>
        <w:t xml:space="preserve">                  &lt;complexType&gt;</w:t>
      </w:r>
    </w:p>
    <w:p w14:paraId="0A319D6A" w14:textId="77777777" w:rsidR="00E55EB8" w:rsidRPr="008C4ABE" w:rsidRDefault="00E55EB8" w:rsidP="008C4ABE">
      <w:pPr>
        <w:pStyle w:val="PL"/>
        <w:rPr>
          <w:lang w:eastAsia="zh-CN"/>
        </w:rPr>
      </w:pPr>
      <w:r w:rsidRPr="008C4ABE">
        <w:rPr>
          <w:lang w:eastAsia="zh-CN"/>
        </w:rPr>
        <w:t xml:space="preserve">                     &lt;sequence&gt;</w:t>
      </w:r>
    </w:p>
    <w:p w14:paraId="2C70A820" w14:textId="7864058D"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id</w:t>
      </w:r>
      <w:r w:rsidR="008C4ABE">
        <w:rPr>
          <w:lang w:eastAsia="zh-CN"/>
        </w:rPr>
        <w:t>"</w:t>
      </w:r>
      <w:r w:rsidRPr="008C4ABE">
        <w:rPr>
          <w:lang w:eastAsia="zh-CN"/>
        </w:rPr>
        <w:t xml:space="preserve"> type=</w:t>
      </w:r>
      <w:r w:rsidR="008C4ABE">
        <w:rPr>
          <w:lang w:eastAsia="zh-CN"/>
        </w:rPr>
        <w:t>"</w:t>
      </w:r>
      <w:r w:rsidRPr="008C4ABE">
        <w:rPr>
          <w:lang w:eastAsia="zh-CN"/>
        </w:rPr>
        <w:t>swm:Id</w:t>
      </w:r>
      <w:r w:rsidR="008C4ABE">
        <w:rPr>
          <w:lang w:eastAsia="zh-CN"/>
        </w:rPr>
        <w:t>"</w:t>
      </w:r>
      <w:r w:rsidRPr="008C4ABE">
        <w:rPr>
          <w:lang w:eastAsia="zh-CN"/>
        </w:rPr>
        <w:t>/&gt;</w:t>
      </w:r>
    </w:p>
    <w:p w14:paraId="78EEAB70" w14:textId="6B7CF72F"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versionNumber</w:t>
      </w:r>
      <w:r w:rsidR="008C4ABE">
        <w:rPr>
          <w:lang w:eastAsia="zh-CN"/>
        </w:rPr>
        <w:t>"</w:t>
      </w:r>
      <w:r w:rsidRPr="008C4ABE">
        <w:rPr>
          <w:lang w:eastAsia="zh-CN"/>
        </w:rPr>
        <w:t xml:space="preserve"> type=</w:t>
      </w:r>
      <w:r w:rsidR="008C4ABE">
        <w:rPr>
          <w:lang w:eastAsia="zh-CN"/>
        </w:rPr>
        <w:t>"</w:t>
      </w:r>
      <w:r w:rsidRPr="008C4ABE">
        <w:rPr>
          <w:lang w:eastAsia="zh-CN"/>
        </w:rPr>
        <w:t>swm:VersionNumber</w:t>
      </w:r>
      <w:r w:rsidR="008C4ABE">
        <w:rPr>
          <w:lang w:eastAsia="zh-CN"/>
        </w:rPr>
        <w:t>"</w:t>
      </w:r>
      <w:r w:rsidRPr="008C4ABE">
        <w:rPr>
          <w:lang w:eastAsia="zh-CN"/>
        </w:rPr>
        <w:t>/&gt;</w:t>
      </w:r>
    </w:p>
    <w:p w14:paraId="7733E364" w14:textId="7D144B05"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nEInformation</w:t>
      </w:r>
      <w:r w:rsidR="008C4ABE">
        <w:rPr>
          <w:lang w:eastAsia="zh-CN"/>
        </w:rPr>
        <w:t>"</w:t>
      </w:r>
      <w:r w:rsidRPr="008C4ABE">
        <w:rPr>
          <w:lang w:eastAsia="zh-CN"/>
        </w:rPr>
        <w:t xml:space="preserve"> type=</w:t>
      </w:r>
      <w:r w:rsidR="008C4ABE">
        <w:rPr>
          <w:lang w:eastAsia="zh-CN"/>
        </w:rPr>
        <w:t>"</w:t>
      </w:r>
      <w:r w:rsidRPr="008C4ABE">
        <w:rPr>
          <w:lang w:eastAsia="zh-CN"/>
        </w:rPr>
        <w:t>swm:NEInformation</w:t>
      </w:r>
      <w:r w:rsidR="008C4ABE">
        <w:rPr>
          <w:lang w:eastAsia="zh-CN"/>
        </w:rPr>
        <w:t>"</w:t>
      </w:r>
      <w:r w:rsidRPr="008C4ABE">
        <w:rPr>
          <w:lang w:eastAsia="zh-CN"/>
        </w:rPr>
        <w:t>/&gt;</w:t>
      </w:r>
    </w:p>
    <w:p w14:paraId="1CA76F56" w14:textId="331BBB5A"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swVersionToBeInstalled</w:t>
      </w:r>
      <w:r w:rsidR="008C4ABE">
        <w:rPr>
          <w:lang w:eastAsia="zh-CN"/>
        </w:rPr>
        <w:t>"</w:t>
      </w:r>
      <w:r w:rsidRPr="008C4ABE">
        <w:rPr>
          <w:lang w:eastAsia="zh-CN"/>
        </w:rPr>
        <w:t xml:space="preserve"> type=</w:t>
      </w:r>
      <w:r w:rsidR="008C4ABE">
        <w:rPr>
          <w:lang w:eastAsia="zh-CN"/>
        </w:rPr>
        <w:t>"</w:t>
      </w:r>
      <w:r w:rsidRPr="008C4ABE">
        <w:rPr>
          <w:lang w:eastAsia="zh-CN"/>
        </w:rPr>
        <w:t>swm:SwVersionToBeInstalledConditional</w:t>
      </w:r>
      <w:r w:rsidR="008C4ABE">
        <w:rPr>
          <w:lang w:eastAsia="zh-CN"/>
        </w:rPr>
        <w:t>"</w:t>
      </w:r>
      <w:r w:rsidRPr="008C4ABE">
        <w:rPr>
          <w:lang w:eastAsia="zh-CN"/>
        </w:rPr>
        <w:t>/&gt;</w:t>
      </w:r>
    </w:p>
    <w:p w14:paraId="5E670165" w14:textId="2B9FA0A3"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stepsAndSelectedStopPointList</w:t>
      </w:r>
      <w:r w:rsidR="008C4ABE">
        <w:rPr>
          <w:lang w:eastAsia="zh-CN"/>
        </w:rPr>
        <w:t>"</w:t>
      </w:r>
      <w:r w:rsidRPr="008C4ABE">
        <w:rPr>
          <w:lang w:eastAsia="zh-CN"/>
        </w:rPr>
        <w:t xml:space="preserve"> type=</w:t>
      </w:r>
      <w:r w:rsidR="008C4ABE">
        <w:rPr>
          <w:lang w:eastAsia="zh-CN"/>
        </w:rPr>
        <w:t>"</w:t>
      </w:r>
      <w:r w:rsidRPr="008C4ABE">
        <w:rPr>
          <w:lang w:eastAsia="zh-CN"/>
        </w:rPr>
        <w:t>swm:StepsAndSelectedStopPointList</w:t>
      </w:r>
      <w:r w:rsidR="008C4ABE">
        <w:rPr>
          <w:lang w:eastAsia="zh-CN"/>
        </w:rPr>
        <w:t>"</w:t>
      </w:r>
      <w:r w:rsidRPr="008C4ABE">
        <w:rPr>
          <w:lang w:eastAsia="zh-CN"/>
        </w:rPr>
        <w:t>/&gt;</w:t>
      </w:r>
    </w:p>
    <w:p w14:paraId="30AD60A6" w14:textId="0FB2E6A1"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selectedFinalAdministrativeState</w:t>
      </w:r>
      <w:r w:rsidR="008C4ABE">
        <w:rPr>
          <w:lang w:eastAsia="zh-CN"/>
        </w:rPr>
        <w:t>"</w:t>
      </w:r>
      <w:r w:rsidRPr="008C4ABE">
        <w:rPr>
          <w:lang w:eastAsia="zh-CN"/>
        </w:rPr>
        <w:t xml:space="preserve"> type=</w:t>
      </w:r>
      <w:r w:rsidR="008C4ABE">
        <w:rPr>
          <w:lang w:eastAsia="zh-CN"/>
        </w:rPr>
        <w:t>"</w:t>
      </w:r>
      <w:r w:rsidRPr="008C4ABE">
        <w:rPr>
          <w:lang w:eastAsia="zh-CN"/>
        </w:rPr>
        <w:t>swm:FinalAdministrativeStateValue</w:t>
      </w:r>
      <w:r w:rsidR="008C4ABE">
        <w:rPr>
          <w:lang w:eastAsia="zh-CN"/>
        </w:rPr>
        <w:t>"</w:t>
      </w:r>
      <w:r w:rsidRPr="008C4ABE">
        <w:rPr>
          <w:lang w:eastAsia="zh-CN"/>
        </w:rPr>
        <w:t>/&gt;</w:t>
      </w:r>
    </w:p>
    <w:p w14:paraId="06619BCC" w14:textId="77777777" w:rsidR="00E55EB8" w:rsidRPr="008C4ABE" w:rsidRDefault="00E55EB8" w:rsidP="008C4ABE">
      <w:pPr>
        <w:pStyle w:val="PL"/>
        <w:rPr>
          <w:lang w:eastAsia="zh-CN"/>
        </w:rPr>
      </w:pPr>
      <w:r w:rsidRPr="008C4ABE">
        <w:rPr>
          <w:lang w:eastAsia="zh-CN"/>
        </w:rPr>
        <w:t xml:space="preserve">                     &lt;/sequence&gt;</w:t>
      </w:r>
    </w:p>
    <w:p w14:paraId="69A28C44" w14:textId="77777777" w:rsidR="00E55EB8" w:rsidRPr="008C4ABE" w:rsidRDefault="00E55EB8" w:rsidP="008C4ABE">
      <w:pPr>
        <w:pStyle w:val="PL"/>
        <w:rPr>
          <w:lang w:eastAsia="zh-CN"/>
        </w:rPr>
      </w:pPr>
      <w:r w:rsidRPr="008C4ABE">
        <w:rPr>
          <w:lang w:eastAsia="zh-CN"/>
        </w:rPr>
        <w:t xml:space="preserve">                  &lt;/complexType&gt;</w:t>
      </w:r>
    </w:p>
    <w:p w14:paraId="1BEBFE86" w14:textId="77777777" w:rsidR="00E55EB8" w:rsidRPr="008C4ABE" w:rsidRDefault="00E55EB8" w:rsidP="008C4ABE">
      <w:pPr>
        <w:pStyle w:val="PL"/>
        <w:rPr>
          <w:lang w:eastAsia="zh-CN"/>
        </w:rPr>
      </w:pPr>
      <w:r w:rsidRPr="008C4ABE">
        <w:rPr>
          <w:lang w:eastAsia="zh-CN"/>
        </w:rPr>
        <w:t xml:space="preserve">               &lt;/element&gt;</w:t>
      </w:r>
    </w:p>
    <w:p w14:paraId="47900AC9" w14:textId="77777777" w:rsidR="00E55EB8" w:rsidRPr="008C4ABE" w:rsidRDefault="00E55EB8" w:rsidP="008C4ABE">
      <w:pPr>
        <w:pStyle w:val="PL"/>
        <w:rPr>
          <w:lang w:eastAsia="zh-CN"/>
        </w:rPr>
      </w:pPr>
      <w:r w:rsidRPr="008C4ABE">
        <w:rPr>
          <w:lang w:eastAsia="zh-CN"/>
        </w:rPr>
        <w:t xml:space="preserve">            &lt;/sequence&gt;</w:t>
      </w:r>
    </w:p>
    <w:p w14:paraId="7BFA8C05" w14:textId="77777777" w:rsidR="00E55EB8" w:rsidRPr="008C4ABE" w:rsidRDefault="00E55EB8" w:rsidP="008C4ABE">
      <w:pPr>
        <w:pStyle w:val="PL"/>
        <w:rPr>
          <w:lang w:eastAsia="zh-CN"/>
        </w:rPr>
      </w:pPr>
      <w:r w:rsidRPr="008C4ABE">
        <w:rPr>
          <w:lang w:eastAsia="zh-CN"/>
        </w:rPr>
        <w:t xml:space="preserve">         &lt;/extension&gt;</w:t>
      </w:r>
    </w:p>
    <w:p w14:paraId="55DA9533" w14:textId="77777777" w:rsidR="00E55EB8" w:rsidRPr="008C4ABE" w:rsidRDefault="00E55EB8" w:rsidP="008C4ABE">
      <w:pPr>
        <w:pStyle w:val="PL"/>
        <w:rPr>
          <w:lang w:eastAsia="zh-CN"/>
        </w:rPr>
      </w:pPr>
      <w:r w:rsidRPr="008C4ABE">
        <w:rPr>
          <w:lang w:eastAsia="zh-CN"/>
        </w:rPr>
        <w:t xml:space="preserve">      &lt;/complexContent&gt;</w:t>
      </w:r>
    </w:p>
    <w:p w14:paraId="3D9AA942" w14:textId="77777777" w:rsidR="00E55EB8" w:rsidRPr="008C4ABE" w:rsidRDefault="00E55EB8" w:rsidP="008C4ABE">
      <w:pPr>
        <w:pStyle w:val="PL"/>
        <w:rPr>
          <w:lang w:eastAsia="zh-CN"/>
        </w:rPr>
      </w:pPr>
      <w:r w:rsidRPr="008C4ABE">
        <w:rPr>
          <w:lang w:eastAsia="zh-CN"/>
        </w:rPr>
        <w:t xml:space="preserve">   &lt;/complexType&gt;</w:t>
      </w:r>
    </w:p>
    <w:p w14:paraId="715C19BF" w14:textId="6842C390" w:rsidR="00E55EB8" w:rsidRPr="008C4ABE" w:rsidRDefault="00E55EB8" w:rsidP="008C4ABE">
      <w:pPr>
        <w:pStyle w:val="PL"/>
        <w:rPr>
          <w:lang w:eastAsia="zh-CN"/>
        </w:rPr>
      </w:pPr>
      <w:r w:rsidRPr="008C4ABE">
        <w:rPr>
          <w:lang w:eastAsia="zh-CN"/>
        </w:rPr>
        <w:t xml:space="preserve">   &lt;complexType name=</w:t>
      </w:r>
      <w:r w:rsidR="008C4ABE">
        <w:rPr>
          <w:lang w:eastAsia="zh-CN"/>
        </w:rPr>
        <w:t>"</w:t>
      </w:r>
      <w:r w:rsidRPr="008C4ABE">
        <w:rPr>
          <w:lang w:eastAsia="zh-CN"/>
        </w:rPr>
        <w:t>NotifyScManagementProfileDeletion</w:t>
      </w:r>
      <w:r w:rsidR="008C4ABE">
        <w:rPr>
          <w:lang w:eastAsia="zh-CN"/>
        </w:rPr>
        <w:t>"</w:t>
      </w:r>
      <w:r w:rsidRPr="008C4ABE">
        <w:rPr>
          <w:lang w:eastAsia="zh-CN"/>
        </w:rPr>
        <w:t>&gt;</w:t>
      </w:r>
    </w:p>
    <w:p w14:paraId="7554AD3E" w14:textId="77777777" w:rsidR="00E55EB8" w:rsidRPr="008C4ABE" w:rsidRDefault="00E55EB8" w:rsidP="008C4ABE">
      <w:pPr>
        <w:pStyle w:val="PL"/>
        <w:rPr>
          <w:lang w:eastAsia="zh-CN"/>
        </w:rPr>
      </w:pPr>
      <w:r w:rsidRPr="008C4ABE">
        <w:rPr>
          <w:lang w:eastAsia="zh-CN"/>
        </w:rPr>
        <w:t xml:space="preserve">      &lt;complexContent&gt;</w:t>
      </w:r>
    </w:p>
    <w:p w14:paraId="4C872347" w14:textId="10171A58" w:rsidR="00E55EB8" w:rsidRPr="008C4ABE" w:rsidRDefault="00E55EB8" w:rsidP="008C4ABE">
      <w:pPr>
        <w:pStyle w:val="PL"/>
        <w:rPr>
          <w:lang w:eastAsia="zh-CN"/>
        </w:rPr>
      </w:pPr>
      <w:r w:rsidRPr="008C4ABE">
        <w:rPr>
          <w:lang w:eastAsia="zh-CN"/>
        </w:rPr>
        <w:t xml:space="preserve">         &lt;extension base=</w:t>
      </w:r>
      <w:r w:rsidR="008C4ABE">
        <w:rPr>
          <w:lang w:eastAsia="zh-CN"/>
        </w:rPr>
        <w:t>"</w:t>
      </w:r>
      <w:r w:rsidRPr="008C4ABE">
        <w:rPr>
          <w:lang w:eastAsia="zh-CN"/>
        </w:rPr>
        <w:t>xe:Notification</w:t>
      </w:r>
      <w:r w:rsidR="008C4ABE">
        <w:rPr>
          <w:lang w:eastAsia="zh-CN"/>
        </w:rPr>
        <w:t>"</w:t>
      </w:r>
      <w:r w:rsidRPr="008C4ABE">
        <w:rPr>
          <w:lang w:eastAsia="zh-CN"/>
        </w:rPr>
        <w:t>&gt;</w:t>
      </w:r>
    </w:p>
    <w:p w14:paraId="77612917" w14:textId="77777777" w:rsidR="00E55EB8" w:rsidRPr="008C4ABE" w:rsidRDefault="00E55EB8" w:rsidP="008C4ABE">
      <w:pPr>
        <w:pStyle w:val="PL"/>
        <w:rPr>
          <w:lang w:eastAsia="zh-CN"/>
        </w:rPr>
      </w:pPr>
      <w:r w:rsidRPr="008C4ABE">
        <w:rPr>
          <w:lang w:eastAsia="zh-CN"/>
        </w:rPr>
        <w:t xml:space="preserve">            &lt;sequence&gt;</w:t>
      </w:r>
    </w:p>
    <w:p w14:paraId="65725070" w14:textId="7BB11DAE"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body</w:t>
      </w:r>
      <w:r w:rsidR="008C4ABE">
        <w:rPr>
          <w:lang w:eastAsia="zh-CN"/>
        </w:rPr>
        <w:t>"</w:t>
      </w:r>
      <w:r w:rsidRPr="008C4ABE">
        <w:rPr>
          <w:lang w:eastAsia="zh-CN"/>
        </w:rPr>
        <w:t>&gt;</w:t>
      </w:r>
    </w:p>
    <w:p w14:paraId="6D84C6E8" w14:textId="77777777" w:rsidR="00E55EB8" w:rsidRPr="008C4ABE" w:rsidRDefault="00E55EB8" w:rsidP="008C4ABE">
      <w:pPr>
        <w:pStyle w:val="PL"/>
        <w:rPr>
          <w:lang w:eastAsia="zh-CN"/>
        </w:rPr>
      </w:pPr>
      <w:r w:rsidRPr="008C4ABE">
        <w:rPr>
          <w:lang w:eastAsia="zh-CN"/>
        </w:rPr>
        <w:t xml:space="preserve">                  &lt;complexType&gt;</w:t>
      </w:r>
    </w:p>
    <w:p w14:paraId="19CF938A" w14:textId="77777777" w:rsidR="00E55EB8" w:rsidRPr="008C4ABE" w:rsidRDefault="00E55EB8" w:rsidP="008C4ABE">
      <w:pPr>
        <w:pStyle w:val="PL"/>
        <w:rPr>
          <w:lang w:eastAsia="zh-CN"/>
        </w:rPr>
      </w:pPr>
      <w:r w:rsidRPr="008C4ABE">
        <w:rPr>
          <w:lang w:eastAsia="zh-CN"/>
        </w:rPr>
        <w:t xml:space="preserve">                     &lt;sequence&gt;</w:t>
      </w:r>
    </w:p>
    <w:p w14:paraId="4B5BE648" w14:textId="758FDFA3"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id</w:t>
      </w:r>
      <w:r w:rsidR="008C4ABE">
        <w:rPr>
          <w:lang w:eastAsia="zh-CN"/>
        </w:rPr>
        <w:t>"</w:t>
      </w:r>
      <w:r w:rsidRPr="008C4ABE">
        <w:rPr>
          <w:lang w:eastAsia="zh-CN"/>
        </w:rPr>
        <w:t xml:space="preserve"> type=</w:t>
      </w:r>
      <w:r w:rsidR="008C4ABE">
        <w:rPr>
          <w:lang w:eastAsia="zh-CN"/>
        </w:rPr>
        <w:t>"</w:t>
      </w:r>
      <w:r w:rsidRPr="008C4ABE">
        <w:rPr>
          <w:lang w:eastAsia="zh-CN"/>
        </w:rPr>
        <w:t>swm:Id</w:t>
      </w:r>
      <w:r w:rsidR="008C4ABE">
        <w:rPr>
          <w:lang w:eastAsia="zh-CN"/>
        </w:rPr>
        <w:t>"</w:t>
      </w:r>
      <w:r w:rsidRPr="008C4ABE">
        <w:rPr>
          <w:lang w:eastAsia="zh-CN"/>
        </w:rPr>
        <w:t>/&gt;</w:t>
      </w:r>
    </w:p>
    <w:p w14:paraId="1F9E2722" w14:textId="77777777" w:rsidR="00E55EB8" w:rsidRPr="008C4ABE" w:rsidRDefault="00E55EB8" w:rsidP="008C4ABE">
      <w:pPr>
        <w:pStyle w:val="PL"/>
        <w:rPr>
          <w:lang w:eastAsia="zh-CN"/>
        </w:rPr>
      </w:pPr>
      <w:r w:rsidRPr="008C4ABE">
        <w:rPr>
          <w:lang w:eastAsia="zh-CN"/>
        </w:rPr>
        <w:t xml:space="preserve">                     &lt;/sequence&gt;</w:t>
      </w:r>
    </w:p>
    <w:p w14:paraId="11500810" w14:textId="77777777" w:rsidR="00E55EB8" w:rsidRPr="008C4ABE" w:rsidRDefault="00E55EB8" w:rsidP="008C4ABE">
      <w:pPr>
        <w:pStyle w:val="PL"/>
        <w:rPr>
          <w:lang w:eastAsia="zh-CN"/>
        </w:rPr>
      </w:pPr>
      <w:r w:rsidRPr="008C4ABE">
        <w:rPr>
          <w:lang w:eastAsia="zh-CN"/>
        </w:rPr>
        <w:t xml:space="preserve">                  &lt;/complexType&gt;</w:t>
      </w:r>
    </w:p>
    <w:p w14:paraId="465216F1" w14:textId="77777777" w:rsidR="00E55EB8" w:rsidRPr="008C4ABE" w:rsidRDefault="00E55EB8" w:rsidP="008C4ABE">
      <w:pPr>
        <w:pStyle w:val="PL"/>
        <w:rPr>
          <w:lang w:eastAsia="zh-CN"/>
        </w:rPr>
      </w:pPr>
      <w:r w:rsidRPr="008C4ABE">
        <w:rPr>
          <w:lang w:eastAsia="zh-CN"/>
        </w:rPr>
        <w:t xml:space="preserve">               &lt;/element&gt;</w:t>
      </w:r>
    </w:p>
    <w:p w14:paraId="5647002E" w14:textId="77777777" w:rsidR="00E55EB8" w:rsidRPr="008C4ABE" w:rsidRDefault="00E55EB8" w:rsidP="008C4ABE">
      <w:pPr>
        <w:pStyle w:val="PL"/>
        <w:rPr>
          <w:lang w:eastAsia="zh-CN"/>
        </w:rPr>
      </w:pPr>
      <w:r w:rsidRPr="008C4ABE">
        <w:rPr>
          <w:lang w:eastAsia="zh-CN"/>
        </w:rPr>
        <w:t xml:space="preserve">            &lt;/sequence&gt;</w:t>
      </w:r>
    </w:p>
    <w:p w14:paraId="7CDEBC60" w14:textId="77777777" w:rsidR="00E55EB8" w:rsidRPr="008C4ABE" w:rsidRDefault="00E55EB8" w:rsidP="008C4ABE">
      <w:pPr>
        <w:pStyle w:val="PL"/>
        <w:rPr>
          <w:lang w:eastAsia="zh-CN"/>
        </w:rPr>
      </w:pPr>
      <w:r w:rsidRPr="008C4ABE">
        <w:rPr>
          <w:lang w:eastAsia="zh-CN"/>
        </w:rPr>
        <w:t xml:space="preserve">         &lt;/extension&gt;</w:t>
      </w:r>
    </w:p>
    <w:p w14:paraId="07ED9CA6" w14:textId="77777777" w:rsidR="00E55EB8" w:rsidRPr="008C4ABE" w:rsidRDefault="00E55EB8" w:rsidP="008C4ABE">
      <w:pPr>
        <w:pStyle w:val="PL"/>
        <w:rPr>
          <w:lang w:eastAsia="zh-CN"/>
        </w:rPr>
      </w:pPr>
      <w:r w:rsidRPr="008C4ABE">
        <w:rPr>
          <w:lang w:eastAsia="zh-CN"/>
        </w:rPr>
        <w:t xml:space="preserve">      &lt;/complexContent&gt;</w:t>
      </w:r>
    </w:p>
    <w:p w14:paraId="419F43D4" w14:textId="77777777" w:rsidR="00E55EB8" w:rsidRPr="008C4ABE" w:rsidRDefault="00E55EB8" w:rsidP="008C4ABE">
      <w:pPr>
        <w:pStyle w:val="PL"/>
        <w:rPr>
          <w:lang w:eastAsia="zh-CN"/>
        </w:rPr>
      </w:pPr>
      <w:r w:rsidRPr="008C4ABE">
        <w:rPr>
          <w:lang w:eastAsia="zh-CN"/>
        </w:rPr>
        <w:t xml:space="preserve">   &lt;/complexType&gt;</w:t>
      </w:r>
    </w:p>
    <w:p w14:paraId="15F9E659" w14:textId="32B6905E" w:rsidR="00E55EB8" w:rsidRPr="008C4ABE" w:rsidRDefault="00E55EB8" w:rsidP="008C4ABE">
      <w:pPr>
        <w:pStyle w:val="PL"/>
        <w:rPr>
          <w:lang w:eastAsia="zh-CN"/>
        </w:rPr>
      </w:pPr>
      <w:r w:rsidRPr="008C4ABE">
        <w:rPr>
          <w:lang w:eastAsia="zh-CN"/>
        </w:rPr>
        <w:t xml:space="preserve">   &lt;complexType name=</w:t>
      </w:r>
      <w:r w:rsidR="008C4ABE">
        <w:rPr>
          <w:lang w:eastAsia="zh-CN"/>
        </w:rPr>
        <w:t>"</w:t>
      </w:r>
      <w:r w:rsidRPr="008C4ABE">
        <w:rPr>
          <w:lang w:eastAsia="zh-CN"/>
        </w:rPr>
        <w:t>NotifyScProcessCreation</w:t>
      </w:r>
      <w:r w:rsidR="008C4ABE">
        <w:rPr>
          <w:lang w:eastAsia="zh-CN"/>
        </w:rPr>
        <w:t>"</w:t>
      </w:r>
      <w:r w:rsidRPr="008C4ABE">
        <w:rPr>
          <w:lang w:eastAsia="zh-CN"/>
        </w:rPr>
        <w:t>&gt;</w:t>
      </w:r>
    </w:p>
    <w:p w14:paraId="2F069F01" w14:textId="77777777" w:rsidR="00E55EB8" w:rsidRPr="008C4ABE" w:rsidRDefault="00E55EB8" w:rsidP="008C4ABE">
      <w:pPr>
        <w:pStyle w:val="PL"/>
        <w:rPr>
          <w:lang w:eastAsia="zh-CN"/>
        </w:rPr>
      </w:pPr>
      <w:r w:rsidRPr="008C4ABE">
        <w:rPr>
          <w:lang w:eastAsia="zh-CN"/>
        </w:rPr>
        <w:t xml:space="preserve">      &lt;complexContent&gt;</w:t>
      </w:r>
    </w:p>
    <w:p w14:paraId="2C0EA575" w14:textId="7683DCFF" w:rsidR="00E55EB8" w:rsidRPr="008C4ABE" w:rsidRDefault="00E55EB8" w:rsidP="008C4ABE">
      <w:pPr>
        <w:pStyle w:val="PL"/>
        <w:rPr>
          <w:lang w:eastAsia="zh-CN"/>
        </w:rPr>
      </w:pPr>
      <w:r w:rsidRPr="008C4ABE">
        <w:rPr>
          <w:lang w:eastAsia="zh-CN"/>
        </w:rPr>
        <w:t xml:space="preserve">         &lt;extension base=</w:t>
      </w:r>
      <w:r w:rsidR="008C4ABE">
        <w:rPr>
          <w:lang w:eastAsia="zh-CN"/>
        </w:rPr>
        <w:t>"</w:t>
      </w:r>
      <w:r w:rsidRPr="008C4ABE">
        <w:rPr>
          <w:lang w:eastAsia="zh-CN"/>
        </w:rPr>
        <w:t>xe:Notification</w:t>
      </w:r>
      <w:r w:rsidR="008C4ABE">
        <w:rPr>
          <w:lang w:eastAsia="zh-CN"/>
        </w:rPr>
        <w:t>"</w:t>
      </w:r>
      <w:r w:rsidRPr="008C4ABE">
        <w:rPr>
          <w:lang w:eastAsia="zh-CN"/>
        </w:rPr>
        <w:t>&gt;</w:t>
      </w:r>
    </w:p>
    <w:p w14:paraId="48EE46E8" w14:textId="77777777" w:rsidR="00E55EB8" w:rsidRPr="008C4ABE" w:rsidRDefault="00E55EB8" w:rsidP="008C4ABE">
      <w:pPr>
        <w:pStyle w:val="PL"/>
        <w:rPr>
          <w:lang w:eastAsia="zh-CN"/>
        </w:rPr>
      </w:pPr>
      <w:r w:rsidRPr="008C4ABE">
        <w:rPr>
          <w:lang w:eastAsia="zh-CN"/>
        </w:rPr>
        <w:t xml:space="preserve">            &lt;sequence&gt;</w:t>
      </w:r>
    </w:p>
    <w:p w14:paraId="7822FE1B" w14:textId="771F85EF"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body</w:t>
      </w:r>
      <w:r w:rsidR="008C4ABE">
        <w:rPr>
          <w:lang w:eastAsia="zh-CN"/>
        </w:rPr>
        <w:t>"</w:t>
      </w:r>
      <w:r w:rsidRPr="008C4ABE">
        <w:rPr>
          <w:lang w:eastAsia="zh-CN"/>
        </w:rPr>
        <w:t>&gt;</w:t>
      </w:r>
    </w:p>
    <w:p w14:paraId="717B4B1D" w14:textId="77777777" w:rsidR="00E55EB8" w:rsidRPr="008C4ABE" w:rsidRDefault="00E55EB8" w:rsidP="008C4ABE">
      <w:pPr>
        <w:pStyle w:val="PL"/>
        <w:rPr>
          <w:lang w:eastAsia="zh-CN"/>
        </w:rPr>
      </w:pPr>
      <w:r w:rsidRPr="008C4ABE">
        <w:rPr>
          <w:lang w:eastAsia="zh-CN"/>
        </w:rPr>
        <w:t xml:space="preserve">                  &lt;complexType&gt;</w:t>
      </w:r>
    </w:p>
    <w:p w14:paraId="21FD9ABD" w14:textId="77777777" w:rsidR="00E55EB8" w:rsidRPr="008C4ABE" w:rsidRDefault="00E55EB8" w:rsidP="008C4ABE">
      <w:pPr>
        <w:pStyle w:val="PL"/>
        <w:rPr>
          <w:lang w:eastAsia="zh-CN"/>
        </w:rPr>
      </w:pPr>
      <w:r w:rsidRPr="008C4ABE">
        <w:rPr>
          <w:lang w:eastAsia="zh-CN"/>
        </w:rPr>
        <w:t xml:space="preserve">                     &lt;sequence&gt;</w:t>
      </w:r>
    </w:p>
    <w:p w14:paraId="1925FA3D" w14:textId="29E8754B"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id</w:t>
      </w:r>
      <w:r w:rsidR="008C4ABE">
        <w:rPr>
          <w:lang w:eastAsia="zh-CN"/>
        </w:rPr>
        <w:t>"</w:t>
      </w:r>
      <w:r w:rsidRPr="008C4ABE">
        <w:rPr>
          <w:lang w:eastAsia="zh-CN"/>
        </w:rPr>
        <w:t xml:space="preserve"> type=</w:t>
      </w:r>
      <w:r w:rsidR="008C4ABE">
        <w:rPr>
          <w:lang w:eastAsia="zh-CN"/>
        </w:rPr>
        <w:t>"</w:t>
      </w:r>
      <w:r w:rsidRPr="008C4ABE">
        <w:rPr>
          <w:lang w:eastAsia="zh-CN"/>
        </w:rPr>
        <w:t>swm:Id</w:t>
      </w:r>
      <w:r w:rsidR="008C4ABE">
        <w:rPr>
          <w:lang w:eastAsia="zh-CN"/>
        </w:rPr>
        <w:t>"</w:t>
      </w:r>
      <w:r w:rsidRPr="008C4ABE">
        <w:rPr>
          <w:lang w:eastAsia="zh-CN"/>
        </w:rPr>
        <w:t>/&gt;</w:t>
      </w:r>
    </w:p>
    <w:p w14:paraId="60FDA4C4" w14:textId="09F2D9D2"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nEIdentification</w:t>
      </w:r>
      <w:r w:rsidR="008C4ABE">
        <w:rPr>
          <w:lang w:eastAsia="zh-CN"/>
        </w:rPr>
        <w:t>"</w:t>
      </w:r>
      <w:r w:rsidRPr="008C4ABE">
        <w:rPr>
          <w:lang w:eastAsia="zh-CN"/>
        </w:rPr>
        <w:t xml:space="preserve"> type=</w:t>
      </w:r>
      <w:r w:rsidR="008C4ABE">
        <w:rPr>
          <w:lang w:eastAsia="zh-CN"/>
        </w:rPr>
        <w:t>"</w:t>
      </w:r>
      <w:r w:rsidRPr="008C4ABE">
        <w:rPr>
          <w:lang w:eastAsia="zh-CN"/>
        </w:rPr>
        <w:t>swm:Id</w:t>
      </w:r>
      <w:r w:rsidR="008C4ABE">
        <w:rPr>
          <w:lang w:eastAsia="zh-CN"/>
        </w:rPr>
        <w:t>"</w:t>
      </w:r>
      <w:r w:rsidRPr="008C4ABE">
        <w:rPr>
          <w:lang w:eastAsia="zh-CN"/>
        </w:rPr>
        <w:t>/&gt;</w:t>
      </w:r>
    </w:p>
    <w:p w14:paraId="7DA6CC4A" w14:textId="5B739E4A"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profileId</w:t>
      </w:r>
      <w:r w:rsidR="008C4ABE">
        <w:rPr>
          <w:lang w:eastAsia="zh-CN"/>
        </w:rPr>
        <w:t>"</w:t>
      </w:r>
      <w:r w:rsidRPr="008C4ABE">
        <w:rPr>
          <w:lang w:eastAsia="zh-CN"/>
        </w:rPr>
        <w:t xml:space="preserve"> type=</w:t>
      </w:r>
      <w:r w:rsidR="008C4ABE">
        <w:rPr>
          <w:lang w:eastAsia="zh-CN"/>
        </w:rPr>
        <w:t>"</w:t>
      </w:r>
      <w:r w:rsidRPr="008C4ABE">
        <w:rPr>
          <w:lang w:eastAsia="zh-CN"/>
        </w:rPr>
        <w:t>swm:ProfileId</w:t>
      </w:r>
      <w:r w:rsidR="008C4ABE">
        <w:rPr>
          <w:lang w:eastAsia="zh-CN"/>
        </w:rPr>
        <w:t>"</w:t>
      </w:r>
      <w:r w:rsidRPr="008C4ABE">
        <w:rPr>
          <w:lang w:eastAsia="zh-CN"/>
        </w:rPr>
        <w:t>/&gt;</w:t>
      </w:r>
    </w:p>
    <w:p w14:paraId="02F831F7" w14:textId="4E3991AA"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matchingNEInformation</w:t>
      </w:r>
      <w:r w:rsidR="008C4ABE">
        <w:rPr>
          <w:lang w:eastAsia="zh-CN"/>
        </w:rPr>
        <w:t>"</w:t>
      </w:r>
      <w:r w:rsidRPr="008C4ABE">
        <w:rPr>
          <w:lang w:eastAsia="zh-CN"/>
        </w:rPr>
        <w:t xml:space="preserve"> type=</w:t>
      </w:r>
      <w:r w:rsidR="008C4ABE">
        <w:rPr>
          <w:lang w:eastAsia="zh-CN"/>
        </w:rPr>
        <w:t>"</w:t>
      </w:r>
      <w:r w:rsidRPr="008C4ABE">
        <w:rPr>
          <w:lang w:eastAsia="zh-CN"/>
        </w:rPr>
        <w:t>swm:NEInformation</w:t>
      </w:r>
      <w:r w:rsidR="008C4ABE">
        <w:rPr>
          <w:lang w:eastAsia="zh-CN"/>
        </w:rPr>
        <w:t>"</w:t>
      </w:r>
      <w:r w:rsidRPr="008C4ABE">
        <w:rPr>
          <w:lang w:eastAsia="zh-CN"/>
        </w:rPr>
        <w:t>/&gt;</w:t>
      </w:r>
    </w:p>
    <w:p w14:paraId="06A1869C" w14:textId="0F2C24A7"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stepInfoList</w:t>
      </w:r>
      <w:r w:rsidR="008C4ABE">
        <w:rPr>
          <w:lang w:eastAsia="zh-CN"/>
        </w:rPr>
        <w:t>"</w:t>
      </w:r>
      <w:r w:rsidRPr="008C4ABE">
        <w:rPr>
          <w:lang w:eastAsia="zh-CN"/>
        </w:rPr>
        <w:t xml:space="preserve"> type=</w:t>
      </w:r>
      <w:r w:rsidR="008C4ABE">
        <w:rPr>
          <w:lang w:eastAsia="zh-CN"/>
        </w:rPr>
        <w:t>"</w:t>
      </w:r>
      <w:r w:rsidRPr="008C4ABE">
        <w:rPr>
          <w:lang w:eastAsia="zh-CN"/>
        </w:rPr>
        <w:t>swm:StepInfoList</w:t>
      </w:r>
      <w:r w:rsidR="008C4ABE">
        <w:rPr>
          <w:lang w:eastAsia="zh-CN"/>
        </w:rPr>
        <w:t>"</w:t>
      </w:r>
      <w:r w:rsidRPr="008C4ABE">
        <w:rPr>
          <w:lang w:eastAsia="zh-CN"/>
        </w:rPr>
        <w:t>/&gt;</w:t>
      </w:r>
    </w:p>
    <w:p w14:paraId="7DB5B2C9" w14:textId="77777777" w:rsidR="00E55EB8" w:rsidRPr="008C4ABE" w:rsidRDefault="00E55EB8" w:rsidP="008C4ABE">
      <w:pPr>
        <w:pStyle w:val="PL"/>
        <w:rPr>
          <w:lang w:eastAsia="zh-CN"/>
        </w:rPr>
      </w:pPr>
      <w:r w:rsidRPr="008C4ABE">
        <w:rPr>
          <w:lang w:eastAsia="zh-CN"/>
        </w:rPr>
        <w:t xml:space="preserve">                     &lt;/sequence&gt;</w:t>
      </w:r>
    </w:p>
    <w:p w14:paraId="3E98CEFB" w14:textId="77777777" w:rsidR="00E55EB8" w:rsidRPr="008C4ABE" w:rsidRDefault="00E55EB8" w:rsidP="008C4ABE">
      <w:pPr>
        <w:pStyle w:val="PL"/>
        <w:rPr>
          <w:lang w:eastAsia="zh-CN"/>
        </w:rPr>
      </w:pPr>
      <w:r w:rsidRPr="008C4ABE">
        <w:rPr>
          <w:lang w:eastAsia="zh-CN"/>
        </w:rPr>
        <w:t xml:space="preserve">                  &lt;/complexType&gt;</w:t>
      </w:r>
    </w:p>
    <w:p w14:paraId="07495B90" w14:textId="77777777" w:rsidR="00E55EB8" w:rsidRPr="008C4ABE" w:rsidRDefault="00E55EB8" w:rsidP="008C4ABE">
      <w:pPr>
        <w:pStyle w:val="PL"/>
        <w:rPr>
          <w:lang w:eastAsia="zh-CN"/>
        </w:rPr>
      </w:pPr>
      <w:r w:rsidRPr="008C4ABE">
        <w:rPr>
          <w:lang w:eastAsia="zh-CN"/>
        </w:rPr>
        <w:t xml:space="preserve">               &lt;/element&gt;</w:t>
      </w:r>
    </w:p>
    <w:p w14:paraId="244A57C4" w14:textId="77777777" w:rsidR="00E55EB8" w:rsidRPr="008C4ABE" w:rsidRDefault="00E55EB8" w:rsidP="008C4ABE">
      <w:pPr>
        <w:pStyle w:val="PL"/>
        <w:rPr>
          <w:lang w:eastAsia="zh-CN"/>
        </w:rPr>
      </w:pPr>
      <w:r w:rsidRPr="008C4ABE">
        <w:rPr>
          <w:lang w:eastAsia="zh-CN"/>
        </w:rPr>
        <w:t xml:space="preserve">            &lt;/sequence&gt;</w:t>
      </w:r>
    </w:p>
    <w:p w14:paraId="5315B35F" w14:textId="77777777" w:rsidR="00E55EB8" w:rsidRPr="008C4ABE" w:rsidRDefault="00E55EB8" w:rsidP="008C4ABE">
      <w:pPr>
        <w:pStyle w:val="PL"/>
        <w:rPr>
          <w:lang w:eastAsia="zh-CN"/>
        </w:rPr>
      </w:pPr>
      <w:r w:rsidRPr="008C4ABE">
        <w:rPr>
          <w:lang w:eastAsia="zh-CN"/>
        </w:rPr>
        <w:t xml:space="preserve">         &lt;/extension&gt;</w:t>
      </w:r>
    </w:p>
    <w:p w14:paraId="028F340F" w14:textId="77777777" w:rsidR="00E55EB8" w:rsidRPr="008C4ABE" w:rsidRDefault="00E55EB8" w:rsidP="008C4ABE">
      <w:pPr>
        <w:pStyle w:val="PL"/>
        <w:rPr>
          <w:lang w:eastAsia="zh-CN"/>
        </w:rPr>
      </w:pPr>
      <w:r w:rsidRPr="008C4ABE">
        <w:rPr>
          <w:lang w:eastAsia="zh-CN"/>
        </w:rPr>
        <w:t xml:space="preserve">      &lt;/complexContent&gt;</w:t>
      </w:r>
    </w:p>
    <w:p w14:paraId="4ACCD02E" w14:textId="77777777" w:rsidR="00E55EB8" w:rsidRPr="008C4ABE" w:rsidRDefault="00E55EB8" w:rsidP="008C4ABE">
      <w:pPr>
        <w:pStyle w:val="PL"/>
        <w:rPr>
          <w:lang w:eastAsia="zh-CN"/>
        </w:rPr>
      </w:pPr>
      <w:r w:rsidRPr="008C4ABE">
        <w:rPr>
          <w:lang w:eastAsia="zh-CN"/>
        </w:rPr>
        <w:t xml:space="preserve">   &lt;/complexType&gt;</w:t>
      </w:r>
    </w:p>
    <w:p w14:paraId="2E5B5F6A" w14:textId="2002F9CF" w:rsidR="00E55EB8" w:rsidRPr="008C4ABE" w:rsidRDefault="00E55EB8" w:rsidP="008C4ABE">
      <w:pPr>
        <w:pStyle w:val="PL"/>
        <w:rPr>
          <w:lang w:eastAsia="zh-CN"/>
        </w:rPr>
      </w:pPr>
      <w:r w:rsidRPr="008C4ABE">
        <w:rPr>
          <w:lang w:eastAsia="zh-CN"/>
        </w:rPr>
        <w:t xml:space="preserve">   &lt;complexType name=</w:t>
      </w:r>
      <w:r w:rsidR="008C4ABE">
        <w:rPr>
          <w:lang w:eastAsia="zh-CN"/>
        </w:rPr>
        <w:t>"</w:t>
      </w:r>
      <w:r w:rsidRPr="008C4ABE">
        <w:rPr>
          <w:lang w:eastAsia="zh-CN"/>
        </w:rPr>
        <w:t>NotifyScProcessStage</w:t>
      </w:r>
      <w:r w:rsidR="008C4ABE">
        <w:rPr>
          <w:lang w:eastAsia="zh-CN"/>
        </w:rPr>
        <w:t>"</w:t>
      </w:r>
      <w:r w:rsidRPr="008C4ABE">
        <w:rPr>
          <w:lang w:eastAsia="zh-CN"/>
        </w:rPr>
        <w:t>&gt;</w:t>
      </w:r>
    </w:p>
    <w:p w14:paraId="026822CE" w14:textId="77777777" w:rsidR="00E55EB8" w:rsidRPr="008C4ABE" w:rsidRDefault="00E55EB8" w:rsidP="008C4ABE">
      <w:pPr>
        <w:pStyle w:val="PL"/>
        <w:rPr>
          <w:lang w:eastAsia="zh-CN"/>
        </w:rPr>
      </w:pPr>
      <w:r w:rsidRPr="008C4ABE">
        <w:rPr>
          <w:lang w:eastAsia="zh-CN"/>
        </w:rPr>
        <w:t xml:space="preserve">      &lt;complexContent&gt;</w:t>
      </w:r>
    </w:p>
    <w:p w14:paraId="700BDC46" w14:textId="5464AEF7" w:rsidR="00E55EB8" w:rsidRPr="008C4ABE" w:rsidRDefault="00E55EB8" w:rsidP="008C4ABE">
      <w:pPr>
        <w:pStyle w:val="PL"/>
        <w:rPr>
          <w:lang w:eastAsia="zh-CN"/>
        </w:rPr>
      </w:pPr>
      <w:r w:rsidRPr="008C4ABE">
        <w:rPr>
          <w:lang w:eastAsia="zh-CN"/>
        </w:rPr>
        <w:t xml:space="preserve">         &lt;extension base=</w:t>
      </w:r>
      <w:r w:rsidR="008C4ABE">
        <w:rPr>
          <w:lang w:eastAsia="zh-CN"/>
        </w:rPr>
        <w:t>"</w:t>
      </w:r>
      <w:r w:rsidRPr="008C4ABE">
        <w:rPr>
          <w:lang w:eastAsia="zh-CN"/>
        </w:rPr>
        <w:t>xe:Notification</w:t>
      </w:r>
      <w:r w:rsidR="008C4ABE">
        <w:rPr>
          <w:lang w:eastAsia="zh-CN"/>
        </w:rPr>
        <w:t>"</w:t>
      </w:r>
      <w:r w:rsidRPr="008C4ABE">
        <w:rPr>
          <w:lang w:eastAsia="zh-CN"/>
        </w:rPr>
        <w:t>&gt;</w:t>
      </w:r>
    </w:p>
    <w:p w14:paraId="120E666A" w14:textId="77777777" w:rsidR="00E55EB8" w:rsidRPr="008C4ABE" w:rsidRDefault="00E55EB8" w:rsidP="008C4ABE">
      <w:pPr>
        <w:pStyle w:val="PL"/>
        <w:rPr>
          <w:lang w:eastAsia="zh-CN"/>
        </w:rPr>
      </w:pPr>
      <w:r w:rsidRPr="008C4ABE">
        <w:rPr>
          <w:lang w:eastAsia="zh-CN"/>
        </w:rPr>
        <w:t xml:space="preserve">            &lt;sequence&gt;</w:t>
      </w:r>
    </w:p>
    <w:p w14:paraId="4D7BBA29" w14:textId="1C3F179C"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body</w:t>
      </w:r>
      <w:r w:rsidR="008C4ABE">
        <w:rPr>
          <w:lang w:eastAsia="zh-CN"/>
        </w:rPr>
        <w:t>"</w:t>
      </w:r>
      <w:r w:rsidRPr="008C4ABE">
        <w:rPr>
          <w:lang w:eastAsia="zh-CN"/>
        </w:rPr>
        <w:t>&gt;</w:t>
      </w:r>
    </w:p>
    <w:p w14:paraId="1EA1A5F1" w14:textId="77777777" w:rsidR="00E55EB8" w:rsidRPr="008C4ABE" w:rsidRDefault="00E55EB8" w:rsidP="008C4ABE">
      <w:pPr>
        <w:pStyle w:val="PL"/>
        <w:rPr>
          <w:lang w:eastAsia="zh-CN"/>
        </w:rPr>
      </w:pPr>
      <w:r w:rsidRPr="008C4ABE">
        <w:rPr>
          <w:lang w:eastAsia="zh-CN"/>
        </w:rPr>
        <w:lastRenderedPageBreak/>
        <w:t xml:space="preserve">                  &lt;complexType&gt;</w:t>
      </w:r>
    </w:p>
    <w:p w14:paraId="3A67C95F" w14:textId="77777777" w:rsidR="00E55EB8" w:rsidRPr="008C4ABE" w:rsidRDefault="00E55EB8" w:rsidP="008C4ABE">
      <w:pPr>
        <w:pStyle w:val="PL"/>
        <w:rPr>
          <w:lang w:eastAsia="zh-CN"/>
        </w:rPr>
      </w:pPr>
      <w:r w:rsidRPr="008C4ABE">
        <w:rPr>
          <w:lang w:eastAsia="zh-CN"/>
        </w:rPr>
        <w:t xml:space="preserve">                     &lt;sequence&gt;</w:t>
      </w:r>
    </w:p>
    <w:p w14:paraId="3AA50B8B" w14:textId="5655AE31"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id</w:t>
      </w:r>
      <w:r w:rsidR="008C4ABE">
        <w:rPr>
          <w:lang w:eastAsia="zh-CN"/>
        </w:rPr>
        <w:t>"</w:t>
      </w:r>
      <w:r w:rsidRPr="008C4ABE">
        <w:rPr>
          <w:lang w:eastAsia="zh-CN"/>
        </w:rPr>
        <w:t xml:space="preserve"> type=</w:t>
      </w:r>
      <w:r w:rsidR="008C4ABE">
        <w:rPr>
          <w:lang w:eastAsia="zh-CN"/>
        </w:rPr>
        <w:t>"</w:t>
      </w:r>
      <w:r w:rsidRPr="008C4ABE">
        <w:rPr>
          <w:lang w:eastAsia="zh-CN"/>
        </w:rPr>
        <w:t>swm:Id</w:t>
      </w:r>
      <w:r w:rsidR="008C4ABE">
        <w:rPr>
          <w:lang w:eastAsia="zh-CN"/>
        </w:rPr>
        <w:t>"</w:t>
      </w:r>
      <w:r w:rsidRPr="008C4ABE">
        <w:rPr>
          <w:lang w:eastAsia="zh-CN"/>
        </w:rPr>
        <w:t>/&gt;</w:t>
      </w:r>
    </w:p>
    <w:p w14:paraId="68B898A7" w14:textId="4B6DDA7B"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stepInfoList</w:t>
      </w:r>
      <w:r w:rsidR="008C4ABE">
        <w:rPr>
          <w:lang w:eastAsia="zh-CN"/>
        </w:rPr>
        <w:t>"</w:t>
      </w:r>
      <w:r w:rsidRPr="008C4ABE">
        <w:rPr>
          <w:lang w:eastAsia="zh-CN"/>
        </w:rPr>
        <w:t xml:space="preserve"> type=</w:t>
      </w:r>
      <w:r w:rsidR="008C4ABE">
        <w:rPr>
          <w:lang w:eastAsia="zh-CN"/>
        </w:rPr>
        <w:t>"</w:t>
      </w:r>
      <w:r w:rsidRPr="008C4ABE">
        <w:rPr>
          <w:lang w:eastAsia="zh-CN"/>
        </w:rPr>
        <w:t>swm:StepInfoList</w:t>
      </w:r>
      <w:r w:rsidR="008C4ABE">
        <w:rPr>
          <w:lang w:eastAsia="zh-CN"/>
        </w:rPr>
        <w:t>"</w:t>
      </w:r>
      <w:r w:rsidRPr="008C4ABE">
        <w:rPr>
          <w:lang w:eastAsia="zh-CN"/>
        </w:rPr>
        <w:t>/&gt;</w:t>
      </w:r>
    </w:p>
    <w:p w14:paraId="0CC5319D" w14:textId="77777777" w:rsidR="00E55EB8" w:rsidRPr="008C4ABE" w:rsidRDefault="00E55EB8" w:rsidP="008C4ABE">
      <w:pPr>
        <w:pStyle w:val="PL"/>
        <w:rPr>
          <w:lang w:eastAsia="zh-CN"/>
        </w:rPr>
      </w:pPr>
      <w:r w:rsidRPr="008C4ABE">
        <w:rPr>
          <w:lang w:eastAsia="zh-CN"/>
        </w:rPr>
        <w:t xml:space="preserve">                     &lt;/sequence&gt;</w:t>
      </w:r>
    </w:p>
    <w:p w14:paraId="040CF994" w14:textId="77777777" w:rsidR="00E55EB8" w:rsidRPr="008C4ABE" w:rsidRDefault="00E55EB8" w:rsidP="008C4ABE">
      <w:pPr>
        <w:pStyle w:val="PL"/>
        <w:rPr>
          <w:lang w:eastAsia="zh-CN"/>
        </w:rPr>
      </w:pPr>
      <w:r w:rsidRPr="008C4ABE">
        <w:rPr>
          <w:lang w:eastAsia="zh-CN"/>
        </w:rPr>
        <w:t xml:space="preserve">                  &lt;/complexType&gt;</w:t>
      </w:r>
    </w:p>
    <w:p w14:paraId="00CF5652" w14:textId="77777777" w:rsidR="00E55EB8" w:rsidRPr="008C4ABE" w:rsidRDefault="00E55EB8" w:rsidP="008C4ABE">
      <w:pPr>
        <w:pStyle w:val="PL"/>
        <w:rPr>
          <w:lang w:eastAsia="zh-CN"/>
        </w:rPr>
      </w:pPr>
      <w:r w:rsidRPr="008C4ABE">
        <w:rPr>
          <w:lang w:eastAsia="zh-CN"/>
        </w:rPr>
        <w:t xml:space="preserve">               &lt;/element&gt;</w:t>
      </w:r>
    </w:p>
    <w:p w14:paraId="2D2F3A11" w14:textId="77777777" w:rsidR="00E55EB8" w:rsidRPr="008C4ABE" w:rsidRDefault="00E55EB8" w:rsidP="008C4ABE">
      <w:pPr>
        <w:pStyle w:val="PL"/>
        <w:rPr>
          <w:lang w:eastAsia="zh-CN"/>
        </w:rPr>
      </w:pPr>
      <w:r w:rsidRPr="008C4ABE">
        <w:rPr>
          <w:lang w:eastAsia="zh-CN"/>
        </w:rPr>
        <w:t xml:space="preserve">            &lt;/sequence&gt;</w:t>
      </w:r>
    </w:p>
    <w:p w14:paraId="07D37373" w14:textId="77777777" w:rsidR="00E55EB8" w:rsidRPr="008C4ABE" w:rsidRDefault="00E55EB8" w:rsidP="008C4ABE">
      <w:pPr>
        <w:pStyle w:val="PL"/>
        <w:rPr>
          <w:lang w:eastAsia="zh-CN"/>
        </w:rPr>
      </w:pPr>
      <w:r w:rsidRPr="008C4ABE">
        <w:rPr>
          <w:lang w:eastAsia="zh-CN"/>
        </w:rPr>
        <w:t xml:space="preserve">         &lt;/extension&gt;</w:t>
      </w:r>
    </w:p>
    <w:p w14:paraId="5600B684" w14:textId="77777777" w:rsidR="00E55EB8" w:rsidRPr="008C4ABE" w:rsidRDefault="00E55EB8" w:rsidP="008C4ABE">
      <w:pPr>
        <w:pStyle w:val="PL"/>
        <w:rPr>
          <w:lang w:eastAsia="zh-CN"/>
        </w:rPr>
      </w:pPr>
      <w:r w:rsidRPr="008C4ABE">
        <w:rPr>
          <w:lang w:eastAsia="zh-CN"/>
        </w:rPr>
        <w:t xml:space="preserve">      &lt;/complexContent&gt;</w:t>
      </w:r>
    </w:p>
    <w:p w14:paraId="7466BCD4" w14:textId="77777777" w:rsidR="00E55EB8" w:rsidRPr="008C4ABE" w:rsidRDefault="00E55EB8" w:rsidP="008C4ABE">
      <w:pPr>
        <w:pStyle w:val="PL"/>
        <w:rPr>
          <w:lang w:eastAsia="zh-CN"/>
        </w:rPr>
      </w:pPr>
      <w:r w:rsidRPr="008C4ABE">
        <w:rPr>
          <w:lang w:eastAsia="zh-CN"/>
        </w:rPr>
        <w:t xml:space="preserve">   &lt;/complexType&gt;</w:t>
      </w:r>
    </w:p>
    <w:p w14:paraId="2467157E" w14:textId="01CCE962" w:rsidR="00E55EB8" w:rsidRPr="008C4ABE" w:rsidRDefault="00E55EB8" w:rsidP="008C4ABE">
      <w:pPr>
        <w:pStyle w:val="PL"/>
        <w:rPr>
          <w:lang w:eastAsia="zh-CN"/>
        </w:rPr>
      </w:pPr>
      <w:r w:rsidRPr="008C4ABE">
        <w:rPr>
          <w:lang w:eastAsia="zh-CN"/>
        </w:rPr>
        <w:t xml:space="preserve">   &lt;complexType name=</w:t>
      </w:r>
      <w:r w:rsidR="008C4ABE">
        <w:rPr>
          <w:lang w:eastAsia="zh-CN"/>
        </w:rPr>
        <w:t>"</w:t>
      </w:r>
      <w:r w:rsidRPr="008C4ABE">
        <w:rPr>
          <w:lang w:eastAsia="zh-CN"/>
        </w:rPr>
        <w:t>NotifyScProcessDeletion</w:t>
      </w:r>
      <w:r w:rsidR="008C4ABE">
        <w:rPr>
          <w:lang w:eastAsia="zh-CN"/>
        </w:rPr>
        <w:t>"</w:t>
      </w:r>
      <w:r w:rsidRPr="008C4ABE">
        <w:rPr>
          <w:lang w:eastAsia="zh-CN"/>
        </w:rPr>
        <w:t>&gt;</w:t>
      </w:r>
    </w:p>
    <w:p w14:paraId="21B03BA5" w14:textId="77777777" w:rsidR="00E55EB8" w:rsidRPr="008C4ABE" w:rsidRDefault="00E55EB8" w:rsidP="008C4ABE">
      <w:pPr>
        <w:pStyle w:val="PL"/>
        <w:rPr>
          <w:lang w:eastAsia="zh-CN"/>
        </w:rPr>
      </w:pPr>
      <w:r w:rsidRPr="008C4ABE">
        <w:rPr>
          <w:lang w:eastAsia="zh-CN"/>
        </w:rPr>
        <w:t xml:space="preserve">      &lt;complexContent&gt;</w:t>
      </w:r>
    </w:p>
    <w:p w14:paraId="00ECFD9D" w14:textId="66C92C15" w:rsidR="00E55EB8" w:rsidRPr="008C4ABE" w:rsidRDefault="00E55EB8" w:rsidP="008C4ABE">
      <w:pPr>
        <w:pStyle w:val="PL"/>
        <w:rPr>
          <w:lang w:eastAsia="zh-CN"/>
        </w:rPr>
      </w:pPr>
      <w:r w:rsidRPr="008C4ABE">
        <w:rPr>
          <w:lang w:eastAsia="zh-CN"/>
        </w:rPr>
        <w:t xml:space="preserve">         &lt;extension base=</w:t>
      </w:r>
      <w:r w:rsidR="008C4ABE">
        <w:rPr>
          <w:lang w:eastAsia="zh-CN"/>
        </w:rPr>
        <w:t>"</w:t>
      </w:r>
      <w:r w:rsidRPr="008C4ABE">
        <w:rPr>
          <w:lang w:eastAsia="zh-CN"/>
        </w:rPr>
        <w:t>xe:Notification</w:t>
      </w:r>
      <w:r w:rsidR="008C4ABE">
        <w:rPr>
          <w:lang w:eastAsia="zh-CN"/>
        </w:rPr>
        <w:t>"</w:t>
      </w:r>
      <w:r w:rsidRPr="008C4ABE">
        <w:rPr>
          <w:lang w:eastAsia="zh-CN"/>
        </w:rPr>
        <w:t>&gt;</w:t>
      </w:r>
    </w:p>
    <w:p w14:paraId="1ECA2D41" w14:textId="77777777" w:rsidR="00E55EB8" w:rsidRPr="008C4ABE" w:rsidRDefault="00E55EB8" w:rsidP="008C4ABE">
      <w:pPr>
        <w:pStyle w:val="PL"/>
        <w:rPr>
          <w:lang w:eastAsia="zh-CN"/>
        </w:rPr>
      </w:pPr>
      <w:r w:rsidRPr="008C4ABE">
        <w:rPr>
          <w:lang w:eastAsia="zh-CN"/>
        </w:rPr>
        <w:t xml:space="preserve">            &lt;sequence&gt;</w:t>
      </w:r>
    </w:p>
    <w:p w14:paraId="4D36D973" w14:textId="53CB9266"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body</w:t>
      </w:r>
      <w:r w:rsidR="008C4ABE">
        <w:rPr>
          <w:lang w:eastAsia="zh-CN"/>
        </w:rPr>
        <w:t>"</w:t>
      </w:r>
      <w:r w:rsidRPr="008C4ABE">
        <w:rPr>
          <w:lang w:eastAsia="zh-CN"/>
        </w:rPr>
        <w:t>&gt;</w:t>
      </w:r>
    </w:p>
    <w:p w14:paraId="4C40F704" w14:textId="77777777" w:rsidR="00E55EB8" w:rsidRPr="008C4ABE" w:rsidRDefault="00E55EB8" w:rsidP="008C4ABE">
      <w:pPr>
        <w:pStyle w:val="PL"/>
        <w:rPr>
          <w:lang w:eastAsia="zh-CN"/>
        </w:rPr>
      </w:pPr>
      <w:r w:rsidRPr="008C4ABE">
        <w:rPr>
          <w:lang w:eastAsia="zh-CN"/>
        </w:rPr>
        <w:t xml:space="preserve">                  &lt;complexType&gt;</w:t>
      </w:r>
    </w:p>
    <w:p w14:paraId="73513BB4" w14:textId="77777777" w:rsidR="00E55EB8" w:rsidRPr="008C4ABE" w:rsidRDefault="00E55EB8" w:rsidP="008C4ABE">
      <w:pPr>
        <w:pStyle w:val="PL"/>
        <w:rPr>
          <w:lang w:eastAsia="zh-CN"/>
        </w:rPr>
      </w:pPr>
      <w:r w:rsidRPr="008C4ABE">
        <w:rPr>
          <w:lang w:eastAsia="zh-CN"/>
        </w:rPr>
        <w:t xml:space="preserve">                     &lt;sequence&gt;</w:t>
      </w:r>
    </w:p>
    <w:p w14:paraId="0E6C4DC6" w14:textId="217C6AF8"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id</w:t>
      </w:r>
      <w:r w:rsidR="008C4ABE">
        <w:rPr>
          <w:lang w:eastAsia="zh-CN"/>
        </w:rPr>
        <w:t>"</w:t>
      </w:r>
      <w:r w:rsidRPr="008C4ABE">
        <w:rPr>
          <w:lang w:eastAsia="zh-CN"/>
        </w:rPr>
        <w:t xml:space="preserve"> type=</w:t>
      </w:r>
      <w:r w:rsidR="008C4ABE">
        <w:rPr>
          <w:lang w:eastAsia="zh-CN"/>
        </w:rPr>
        <w:t>"</w:t>
      </w:r>
      <w:r w:rsidRPr="008C4ABE">
        <w:rPr>
          <w:lang w:eastAsia="zh-CN"/>
        </w:rPr>
        <w:t>swm:Id</w:t>
      </w:r>
      <w:r w:rsidR="008C4ABE">
        <w:rPr>
          <w:lang w:eastAsia="zh-CN"/>
        </w:rPr>
        <w:t>"</w:t>
      </w:r>
      <w:r w:rsidRPr="008C4ABE">
        <w:rPr>
          <w:lang w:eastAsia="zh-CN"/>
        </w:rPr>
        <w:t>/&gt;</w:t>
      </w:r>
    </w:p>
    <w:p w14:paraId="6BF04F43" w14:textId="1B5D22F3"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triggerForDeletion</w:t>
      </w:r>
      <w:r w:rsidR="008C4ABE">
        <w:rPr>
          <w:lang w:eastAsia="zh-CN"/>
        </w:rPr>
        <w:t>"</w:t>
      </w:r>
      <w:r w:rsidRPr="008C4ABE">
        <w:rPr>
          <w:lang w:eastAsia="zh-CN"/>
        </w:rPr>
        <w:t xml:space="preserve"> type=</w:t>
      </w:r>
      <w:r w:rsidR="008C4ABE">
        <w:rPr>
          <w:lang w:eastAsia="zh-CN"/>
        </w:rPr>
        <w:t>"</w:t>
      </w:r>
      <w:r w:rsidRPr="008C4ABE">
        <w:rPr>
          <w:lang w:eastAsia="zh-CN"/>
        </w:rPr>
        <w:t>swm:TriggerForDeletion</w:t>
      </w:r>
      <w:r w:rsidR="008C4ABE">
        <w:rPr>
          <w:lang w:eastAsia="zh-CN"/>
        </w:rPr>
        <w:t>"</w:t>
      </w:r>
      <w:r w:rsidRPr="008C4ABE">
        <w:rPr>
          <w:lang w:eastAsia="zh-CN"/>
        </w:rPr>
        <w:t>/&gt;</w:t>
      </w:r>
    </w:p>
    <w:p w14:paraId="7D1DAF3A" w14:textId="2E28FABF"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additionalInformation</w:t>
      </w:r>
      <w:r w:rsidR="008C4ABE">
        <w:rPr>
          <w:lang w:eastAsia="zh-CN"/>
        </w:rPr>
        <w:t>"</w:t>
      </w:r>
      <w:r w:rsidRPr="008C4ABE">
        <w:rPr>
          <w:lang w:eastAsia="zh-CN"/>
        </w:rPr>
        <w:t xml:space="preserve"> type=</w:t>
      </w:r>
      <w:r w:rsidR="008C4ABE">
        <w:rPr>
          <w:lang w:eastAsia="zh-CN"/>
        </w:rPr>
        <w:t>"</w:t>
      </w:r>
      <w:r w:rsidRPr="008C4ABE">
        <w:rPr>
          <w:lang w:eastAsia="zh-CN"/>
        </w:rPr>
        <w:t>string</w:t>
      </w:r>
      <w:r w:rsidR="008C4ABE">
        <w:rPr>
          <w:lang w:eastAsia="zh-CN"/>
        </w:rPr>
        <w:t>"</w:t>
      </w:r>
      <w:r w:rsidRPr="008C4ABE">
        <w:rPr>
          <w:lang w:eastAsia="zh-CN"/>
        </w:rPr>
        <w:t xml:space="preserve"> minOccurs=</w:t>
      </w:r>
      <w:r w:rsidR="008C4ABE">
        <w:rPr>
          <w:lang w:eastAsia="zh-CN"/>
        </w:rPr>
        <w:t>"</w:t>
      </w:r>
      <w:r w:rsidRPr="008C4ABE">
        <w:rPr>
          <w:lang w:eastAsia="zh-CN"/>
        </w:rPr>
        <w:t>0</w:t>
      </w:r>
      <w:r w:rsidR="008C4ABE">
        <w:rPr>
          <w:lang w:eastAsia="zh-CN"/>
        </w:rPr>
        <w:t>"</w:t>
      </w:r>
      <w:r w:rsidRPr="008C4ABE">
        <w:rPr>
          <w:lang w:eastAsia="zh-CN"/>
        </w:rPr>
        <w:t>/&gt;</w:t>
      </w:r>
    </w:p>
    <w:p w14:paraId="76D847DE" w14:textId="77777777" w:rsidR="00E55EB8" w:rsidRPr="008C4ABE" w:rsidRDefault="00E55EB8" w:rsidP="008C4ABE">
      <w:pPr>
        <w:pStyle w:val="PL"/>
        <w:rPr>
          <w:lang w:eastAsia="zh-CN"/>
        </w:rPr>
      </w:pPr>
      <w:r w:rsidRPr="008C4ABE">
        <w:rPr>
          <w:lang w:eastAsia="zh-CN"/>
        </w:rPr>
        <w:t xml:space="preserve">                     &lt;/sequence&gt;</w:t>
      </w:r>
    </w:p>
    <w:p w14:paraId="6249FCF8" w14:textId="77777777" w:rsidR="00E55EB8" w:rsidRPr="008C4ABE" w:rsidRDefault="00E55EB8" w:rsidP="008C4ABE">
      <w:pPr>
        <w:pStyle w:val="PL"/>
        <w:rPr>
          <w:lang w:eastAsia="zh-CN"/>
        </w:rPr>
      </w:pPr>
      <w:r w:rsidRPr="008C4ABE">
        <w:rPr>
          <w:lang w:eastAsia="zh-CN"/>
        </w:rPr>
        <w:t xml:space="preserve">                  &lt;/complexType&gt;</w:t>
      </w:r>
    </w:p>
    <w:p w14:paraId="4B7A9088" w14:textId="77777777" w:rsidR="00E55EB8" w:rsidRPr="008C4ABE" w:rsidRDefault="00E55EB8" w:rsidP="008C4ABE">
      <w:pPr>
        <w:pStyle w:val="PL"/>
        <w:rPr>
          <w:lang w:eastAsia="zh-CN"/>
        </w:rPr>
      </w:pPr>
      <w:r w:rsidRPr="008C4ABE">
        <w:rPr>
          <w:lang w:eastAsia="zh-CN"/>
        </w:rPr>
        <w:t xml:space="preserve">               &lt;/element&gt;</w:t>
      </w:r>
    </w:p>
    <w:p w14:paraId="38079476" w14:textId="77777777" w:rsidR="00E55EB8" w:rsidRPr="008C4ABE" w:rsidRDefault="00E55EB8" w:rsidP="008C4ABE">
      <w:pPr>
        <w:pStyle w:val="PL"/>
        <w:rPr>
          <w:lang w:eastAsia="zh-CN"/>
        </w:rPr>
      </w:pPr>
      <w:r w:rsidRPr="008C4ABE">
        <w:rPr>
          <w:lang w:eastAsia="zh-CN"/>
        </w:rPr>
        <w:t xml:space="preserve">            &lt;/sequence&gt;</w:t>
      </w:r>
    </w:p>
    <w:p w14:paraId="15D751A8" w14:textId="77777777" w:rsidR="00E55EB8" w:rsidRPr="008C4ABE" w:rsidRDefault="00E55EB8" w:rsidP="008C4ABE">
      <w:pPr>
        <w:pStyle w:val="PL"/>
        <w:rPr>
          <w:lang w:eastAsia="zh-CN"/>
        </w:rPr>
      </w:pPr>
      <w:r w:rsidRPr="008C4ABE">
        <w:rPr>
          <w:lang w:eastAsia="zh-CN"/>
        </w:rPr>
        <w:t xml:space="preserve">         &lt;/extension&gt;</w:t>
      </w:r>
    </w:p>
    <w:p w14:paraId="006444E5" w14:textId="77777777" w:rsidR="00E55EB8" w:rsidRPr="008C4ABE" w:rsidRDefault="00E55EB8" w:rsidP="008C4ABE">
      <w:pPr>
        <w:pStyle w:val="PL"/>
        <w:rPr>
          <w:lang w:eastAsia="zh-CN"/>
        </w:rPr>
      </w:pPr>
      <w:r w:rsidRPr="008C4ABE">
        <w:rPr>
          <w:lang w:eastAsia="zh-CN"/>
        </w:rPr>
        <w:t xml:space="preserve">      &lt;/complexContent&gt;</w:t>
      </w:r>
    </w:p>
    <w:p w14:paraId="21B3B4C6" w14:textId="77777777" w:rsidR="00E55EB8" w:rsidRPr="008C4ABE" w:rsidRDefault="00E55EB8" w:rsidP="008C4ABE">
      <w:pPr>
        <w:pStyle w:val="PL"/>
        <w:rPr>
          <w:lang w:eastAsia="zh-CN"/>
        </w:rPr>
      </w:pPr>
      <w:r w:rsidRPr="008C4ABE">
        <w:rPr>
          <w:lang w:eastAsia="zh-CN"/>
        </w:rPr>
        <w:t xml:space="preserve">   &lt;/complexType&gt;</w:t>
      </w:r>
    </w:p>
    <w:p w14:paraId="062AD086" w14:textId="7871ADDE" w:rsidR="00E55EB8" w:rsidRPr="008C4ABE" w:rsidRDefault="00E55EB8" w:rsidP="008C4ABE">
      <w:pPr>
        <w:pStyle w:val="PL"/>
        <w:rPr>
          <w:lang w:eastAsia="zh-CN"/>
        </w:rPr>
      </w:pPr>
      <w:r w:rsidRPr="008C4ABE">
        <w:rPr>
          <w:lang w:eastAsia="zh-CN"/>
        </w:rPr>
        <w:t xml:space="preserve">   &lt;complexType name=</w:t>
      </w:r>
      <w:r w:rsidR="008C4ABE">
        <w:rPr>
          <w:lang w:eastAsia="zh-CN"/>
        </w:rPr>
        <w:t>"</w:t>
      </w:r>
      <w:r w:rsidRPr="008C4ABE">
        <w:t>notifyNewScManagementCapabilityAvailability</w:t>
      </w:r>
      <w:r w:rsidR="008C4ABE">
        <w:rPr>
          <w:lang w:eastAsia="zh-CN"/>
        </w:rPr>
        <w:t>"</w:t>
      </w:r>
      <w:r w:rsidRPr="008C4ABE">
        <w:rPr>
          <w:lang w:eastAsia="zh-CN"/>
        </w:rPr>
        <w:t>&gt;</w:t>
      </w:r>
    </w:p>
    <w:p w14:paraId="338E5635" w14:textId="77777777" w:rsidR="00E55EB8" w:rsidRPr="008C4ABE" w:rsidRDefault="00E55EB8" w:rsidP="008C4ABE">
      <w:pPr>
        <w:pStyle w:val="PL"/>
        <w:rPr>
          <w:lang w:eastAsia="zh-CN"/>
        </w:rPr>
      </w:pPr>
      <w:r w:rsidRPr="008C4ABE">
        <w:rPr>
          <w:lang w:eastAsia="zh-CN"/>
        </w:rPr>
        <w:t xml:space="preserve">      &lt;complexContent&gt;</w:t>
      </w:r>
    </w:p>
    <w:p w14:paraId="768E0B90" w14:textId="63CB6F35" w:rsidR="00E55EB8" w:rsidRPr="008C4ABE" w:rsidRDefault="00E55EB8" w:rsidP="008C4ABE">
      <w:pPr>
        <w:pStyle w:val="PL"/>
        <w:rPr>
          <w:lang w:eastAsia="zh-CN"/>
        </w:rPr>
      </w:pPr>
      <w:r w:rsidRPr="008C4ABE">
        <w:rPr>
          <w:lang w:eastAsia="zh-CN"/>
        </w:rPr>
        <w:t xml:space="preserve">         &lt;extension base=</w:t>
      </w:r>
      <w:r w:rsidR="008C4ABE">
        <w:rPr>
          <w:lang w:eastAsia="zh-CN"/>
        </w:rPr>
        <w:t>"</w:t>
      </w:r>
      <w:r w:rsidRPr="008C4ABE">
        <w:rPr>
          <w:lang w:eastAsia="zh-CN"/>
        </w:rPr>
        <w:t>xe:Notification</w:t>
      </w:r>
      <w:r w:rsidR="008C4ABE">
        <w:rPr>
          <w:lang w:eastAsia="zh-CN"/>
        </w:rPr>
        <w:t>"</w:t>
      </w:r>
      <w:r w:rsidRPr="008C4ABE">
        <w:rPr>
          <w:lang w:eastAsia="zh-CN"/>
        </w:rPr>
        <w:t>&gt;</w:t>
      </w:r>
    </w:p>
    <w:p w14:paraId="425E8B1F" w14:textId="77777777" w:rsidR="00E55EB8" w:rsidRPr="008C4ABE" w:rsidRDefault="00E55EB8" w:rsidP="008C4ABE">
      <w:pPr>
        <w:pStyle w:val="PL"/>
        <w:rPr>
          <w:lang w:eastAsia="zh-CN"/>
        </w:rPr>
      </w:pPr>
      <w:r w:rsidRPr="008C4ABE">
        <w:rPr>
          <w:lang w:eastAsia="zh-CN"/>
        </w:rPr>
        <w:t xml:space="preserve">            &lt;sequence&gt;</w:t>
      </w:r>
    </w:p>
    <w:p w14:paraId="400C0F2F" w14:textId="6FDE82C0"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body</w:t>
      </w:r>
      <w:r w:rsidR="008C4ABE">
        <w:rPr>
          <w:lang w:eastAsia="zh-CN"/>
        </w:rPr>
        <w:t>"</w:t>
      </w:r>
      <w:r w:rsidRPr="008C4ABE">
        <w:rPr>
          <w:lang w:eastAsia="zh-CN"/>
        </w:rPr>
        <w:t>&gt;</w:t>
      </w:r>
    </w:p>
    <w:p w14:paraId="29AF5FA2" w14:textId="77777777" w:rsidR="00E55EB8" w:rsidRPr="008C4ABE" w:rsidRDefault="00E55EB8" w:rsidP="008C4ABE">
      <w:pPr>
        <w:pStyle w:val="PL"/>
        <w:rPr>
          <w:lang w:eastAsia="zh-CN"/>
        </w:rPr>
      </w:pPr>
      <w:r w:rsidRPr="008C4ABE">
        <w:rPr>
          <w:lang w:eastAsia="zh-CN"/>
        </w:rPr>
        <w:t xml:space="preserve">                  &lt;complexType&gt;</w:t>
      </w:r>
    </w:p>
    <w:p w14:paraId="47F4905C" w14:textId="77777777" w:rsidR="00E55EB8" w:rsidRPr="008C4ABE" w:rsidRDefault="00E55EB8" w:rsidP="008C4ABE">
      <w:pPr>
        <w:pStyle w:val="PL"/>
        <w:rPr>
          <w:lang w:eastAsia="zh-CN"/>
        </w:rPr>
      </w:pPr>
      <w:r w:rsidRPr="008C4ABE">
        <w:rPr>
          <w:lang w:eastAsia="zh-CN"/>
        </w:rPr>
        <w:t xml:space="preserve">                     &lt;sequence&gt;</w:t>
      </w:r>
    </w:p>
    <w:p w14:paraId="0C52F058" w14:textId="23DBE936"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id</w:t>
      </w:r>
      <w:r w:rsidR="008C4ABE">
        <w:rPr>
          <w:lang w:eastAsia="zh-CN"/>
        </w:rPr>
        <w:t>"</w:t>
      </w:r>
      <w:r w:rsidRPr="008C4ABE">
        <w:rPr>
          <w:lang w:eastAsia="zh-CN"/>
        </w:rPr>
        <w:t xml:space="preserve"> type=</w:t>
      </w:r>
      <w:r w:rsidR="008C4ABE">
        <w:rPr>
          <w:lang w:eastAsia="zh-CN"/>
        </w:rPr>
        <w:t>"</w:t>
      </w:r>
      <w:r w:rsidRPr="008C4ABE">
        <w:rPr>
          <w:lang w:eastAsia="zh-CN"/>
        </w:rPr>
        <w:t>swm:Id</w:t>
      </w:r>
      <w:r w:rsidR="008C4ABE">
        <w:rPr>
          <w:lang w:eastAsia="zh-CN"/>
        </w:rPr>
        <w:t>"</w:t>
      </w:r>
      <w:r w:rsidRPr="008C4ABE">
        <w:rPr>
          <w:lang w:eastAsia="zh-CN"/>
        </w:rPr>
        <w:t>/&gt;</w:t>
      </w:r>
    </w:p>
    <w:p w14:paraId="64DB080E" w14:textId="5AFD7760"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nEInformation</w:t>
      </w:r>
      <w:r w:rsidR="008C4ABE">
        <w:rPr>
          <w:lang w:eastAsia="zh-CN"/>
        </w:rPr>
        <w:t>"</w:t>
      </w:r>
      <w:r w:rsidRPr="008C4ABE">
        <w:rPr>
          <w:lang w:eastAsia="zh-CN"/>
        </w:rPr>
        <w:t xml:space="preserve"> type=</w:t>
      </w:r>
      <w:r w:rsidR="008C4ABE">
        <w:rPr>
          <w:lang w:eastAsia="zh-CN"/>
        </w:rPr>
        <w:t>"</w:t>
      </w:r>
      <w:r w:rsidRPr="008C4ABE">
        <w:rPr>
          <w:lang w:eastAsia="zh-CN"/>
        </w:rPr>
        <w:t>swm:NEInformation</w:t>
      </w:r>
      <w:r w:rsidR="008C4ABE">
        <w:rPr>
          <w:lang w:eastAsia="zh-CN"/>
        </w:rPr>
        <w:t>"</w:t>
      </w:r>
      <w:r w:rsidRPr="008C4ABE">
        <w:rPr>
          <w:lang w:eastAsia="zh-CN"/>
        </w:rPr>
        <w:t>/&gt;</w:t>
      </w:r>
    </w:p>
    <w:p w14:paraId="41D0E1BE" w14:textId="595305F6"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stepsAndOfferedStopPointList</w:t>
      </w:r>
      <w:r w:rsidR="008C4ABE">
        <w:rPr>
          <w:lang w:eastAsia="zh-CN"/>
        </w:rPr>
        <w:t>"</w:t>
      </w:r>
      <w:r w:rsidRPr="008C4ABE">
        <w:rPr>
          <w:lang w:eastAsia="zh-CN"/>
        </w:rPr>
        <w:t xml:space="preserve"> type=</w:t>
      </w:r>
      <w:r w:rsidR="008C4ABE">
        <w:rPr>
          <w:lang w:eastAsia="zh-CN"/>
        </w:rPr>
        <w:t>"</w:t>
      </w:r>
      <w:r w:rsidRPr="008C4ABE">
        <w:rPr>
          <w:lang w:eastAsia="zh-CN"/>
        </w:rPr>
        <w:t>swm:StepsAndOfferedStopPointList</w:t>
      </w:r>
      <w:r w:rsidR="008C4ABE">
        <w:rPr>
          <w:lang w:eastAsia="zh-CN"/>
        </w:rPr>
        <w:t>"</w:t>
      </w:r>
      <w:r w:rsidRPr="008C4ABE">
        <w:rPr>
          <w:lang w:eastAsia="zh-CN"/>
        </w:rPr>
        <w:t>/&gt;</w:t>
      </w:r>
    </w:p>
    <w:p w14:paraId="05711C01" w14:textId="0A3D3387"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offeredFinalAdministrativeStateInformation</w:t>
      </w:r>
      <w:r w:rsidR="008C4ABE">
        <w:rPr>
          <w:lang w:eastAsia="zh-CN"/>
        </w:rPr>
        <w:t>"</w:t>
      </w:r>
      <w:r w:rsidRPr="008C4ABE">
        <w:rPr>
          <w:lang w:eastAsia="zh-CN"/>
        </w:rPr>
        <w:t xml:space="preserve"> type=</w:t>
      </w:r>
      <w:r w:rsidR="008C4ABE">
        <w:rPr>
          <w:lang w:eastAsia="zh-CN"/>
        </w:rPr>
        <w:t>"</w:t>
      </w:r>
      <w:r w:rsidRPr="008C4ABE">
        <w:rPr>
          <w:lang w:eastAsia="zh-CN"/>
        </w:rPr>
        <w:t>swm:OfferedFinalAdministrativeStateInformation</w:t>
      </w:r>
      <w:r w:rsidR="008C4ABE">
        <w:rPr>
          <w:lang w:eastAsia="zh-CN"/>
        </w:rPr>
        <w:t>"</w:t>
      </w:r>
      <w:r w:rsidRPr="008C4ABE">
        <w:rPr>
          <w:lang w:eastAsia="zh-CN"/>
        </w:rPr>
        <w:t>/&gt;</w:t>
      </w:r>
    </w:p>
    <w:p w14:paraId="5F4C0E01" w14:textId="0B5938A2"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rFonts w:cs="Courier New"/>
        </w:rPr>
        <w:t>swVersionToBeInstalledOfferList</w:t>
      </w:r>
      <w:r w:rsidR="008C4ABE">
        <w:rPr>
          <w:lang w:eastAsia="zh-CN"/>
        </w:rPr>
        <w:t>"</w:t>
      </w:r>
      <w:r w:rsidRPr="008C4ABE">
        <w:rPr>
          <w:rFonts w:cs="Courier New"/>
        </w:rPr>
        <w:t xml:space="preserve"> </w:t>
      </w:r>
      <w:r w:rsidRPr="008C4ABE">
        <w:rPr>
          <w:lang w:eastAsia="zh-CN"/>
        </w:rPr>
        <w:t>type=</w:t>
      </w:r>
      <w:r w:rsidR="008C4ABE">
        <w:rPr>
          <w:lang w:eastAsia="zh-CN"/>
        </w:rPr>
        <w:t>"</w:t>
      </w:r>
      <w:r w:rsidRPr="008C4ABE">
        <w:rPr>
          <w:lang w:eastAsia="zh-CN"/>
        </w:rPr>
        <w:t>swm:</w:t>
      </w:r>
      <w:r w:rsidRPr="008C4ABE">
        <w:rPr>
          <w:rFonts w:cs="Courier New"/>
        </w:rPr>
        <w:t>swVersionToBeInstalledOfferList</w:t>
      </w:r>
      <w:r w:rsidR="008C4ABE">
        <w:rPr>
          <w:lang w:eastAsia="zh-CN"/>
        </w:rPr>
        <w:t>"</w:t>
      </w:r>
      <w:r w:rsidRPr="008C4ABE">
        <w:rPr>
          <w:lang w:eastAsia="zh-CN"/>
        </w:rPr>
        <w:t>/&gt;</w:t>
      </w:r>
    </w:p>
    <w:p w14:paraId="03C22CAF" w14:textId="77777777" w:rsidR="00E55EB8" w:rsidRPr="008C4ABE" w:rsidRDefault="00E55EB8" w:rsidP="008C4ABE">
      <w:pPr>
        <w:pStyle w:val="PL"/>
        <w:rPr>
          <w:lang w:eastAsia="zh-CN"/>
        </w:rPr>
      </w:pPr>
      <w:r w:rsidRPr="008C4ABE">
        <w:rPr>
          <w:lang w:eastAsia="zh-CN"/>
        </w:rPr>
        <w:t xml:space="preserve">                     &lt;/sequence&gt;</w:t>
      </w:r>
    </w:p>
    <w:p w14:paraId="4B38F3C4" w14:textId="77777777" w:rsidR="00E55EB8" w:rsidRPr="008C4ABE" w:rsidRDefault="00E55EB8" w:rsidP="008C4ABE">
      <w:pPr>
        <w:pStyle w:val="PL"/>
        <w:rPr>
          <w:lang w:eastAsia="zh-CN"/>
        </w:rPr>
      </w:pPr>
      <w:r w:rsidRPr="008C4ABE">
        <w:rPr>
          <w:lang w:eastAsia="zh-CN"/>
        </w:rPr>
        <w:t xml:space="preserve">                  &lt;/complexType&gt;</w:t>
      </w:r>
    </w:p>
    <w:p w14:paraId="62EC76E6" w14:textId="77777777" w:rsidR="00E55EB8" w:rsidRPr="008C4ABE" w:rsidRDefault="00E55EB8" w:rsidP="008C4ABE">
      <w:pPr>
        <w:pStyle w:val="PL"/>
        <w:rPr>
          <w:lang w:eastAsia="zh-CN"/>
        </w:rPr>
      </w:pPr>
      <w:r w:rsidRPr="008C4ABE">
        <w:rPr>
          <w:lang w:eastAsia="zh-CN"/>
        </w:rPr>
        <w:t xml:space="preserve">               &lt;/element&gt;</w:t>
      </w:r>
    </w:p>
    <w:p w14:paraId="249A4773" w14:textId="77777777" w:rsidR="00E55EB8" w:rsidRPr="008C4ABE" w:rsidRDefault="00E55EB8" w:rsidP="008C4ABE">
      <w:pPr>
        <w:pStyle w:val="PL"/>
        <w:rPr>
          <w:lang w:eastAsia="zh-CN"/>
        </w:rPr>
      </w:pPr>
      <w:r w:rsidRPr="008C4ABE">
        <w:rPr>
          <w:lang w:eastAsia="zh-CN"/>
        </w:rPr>
        <w:t xml:space="preserve">            &lt;/sequence&gt;</w:t>
      </w:r>
    </w:p>
    <w:p w14:paraId="4DB3BDD9" w14:textId="77777777" w:rsidR="00E55EB8" w:rsidRPr="008C4ABE" w:rsidRDefault="00E55EB8" w:rsidP="008C4ABE">
      <w:pPr>
        <w:pStyle w:val="PL"/>
        <w:rPr>
          <w:lang w:eastAsia="zh-CN"/>
        </w:rPr>
      </w:pPr>
      <w:r w:rsidRPr="008C4ABE">
        <w:rPr>
          <w:lang w:eastAsia="zh-CN"/>
        </w:rPr>
        <w:t xml:space="preserve">         &lt;/extension&gt;</w:t>
      </w:r>
    </w:p>
    <w:p w14:paraId="03871B15" w14:textId="77777777" w:rsidR="00E55EB8" w:rsidRPr="008C4ABE" w:rsidRDefault="00E55EB8" w:rsidP="008C4ABE">
      <w:pPr>
        <w:pStyle w:val="PL"/>
        <w:rPr>
          <w:lang w:eastAsia="zh-CN"/>
        </w:rPr>
      </w:pPr>
      <w:r w:rsidRPr="008C4ABE">
        <w:rPr>
          <w:lang w:eastAsia="zh-CN"/>
        </w:rPr>
        <w:t xml:space="preserve">      &lt;/complexContent&gt;</w:t>
      </w:r>
    </w:p>
    <w:p w14:paraId="7126A1A8" w14:textId="77777777" w:rsidR="00E55EB8" w:rsidRPr="008C4ABE" w:rsidRDefault="00E55EB8" w:rsidP="008C4ABE">
      <w:pPr>
        <w:pStyle w:val="PL"/>
        <w:rPr>
          <w:lang w:eastAsia="zh-CN"/>
        </w:rPr>
      </w:pPr>
      <w:r w:rsidRPr="008C4ABE">
        <w:rPr>
          <w:lang w:eastAsia="zh-CN"/>
        </w:rPr>
        <w:t xml:space="preserve">   &lt;/complexType&gt;</w:t>
      </w:r>
    </w:p>
    <w:p w14:paraId="7214B09A" w14:textId="18DCED8C" w:rsidR="00E55EB8" w:rsidRPr="008C4ABE" w:rsidRDefault="00E55EB8" w:rsidP="008C4ABE">
      <w:pPr>
        <w:pStyle w:val="PL"/>
        <w:rPr>
          <w:lang w:eastAsia="zh-CN"/>
        </w:rPr>
      </w:pPr>
      <w:r w:rsidRPr="008C4ABE">
        <w:rPr>
          <w:lang w:eastAsia="zh-CN"/>
        </w:rPr>
        <w:t xml:space="preserve">   &lt;complexType name=</w:t>
      </w:r>
      <w:r w:rsidR="008C4ABE">
        <w:rPr>
          <w:lang w:eastAsia="zh-CN"/>
        </w:rPr>
        <w:t>"</w:t>
      </w:r>
      <w:r w:rsidRPr="008C4ABE">
        <w:rPr>
          <w:lang w:eastAsia="zh-CN"/>
        </w:rPr>
        <w:t>notifyScManagementProfileChange</w:t>
      </w:r>
      <w:r w:rsidR="008C4ABE">
        <w:rPr>
          <w:lang w:eastAsia="zh-CN"/>
        </w:rPr>
        <w:t>"</w:t>
      </w:r>
      <w:r w:rsidRPr="008C4ABE">
        <w:rPr>
          <w:lang w:eastAsia="zh-CN"/>
        </w:rPr>
        <w:t>&gt;</w:t>
      </w:r>
    </w:p>
    <w:p w14:paraId="1EC7E67A" w14:textId="77777777" w:rsidR="00E55EB8" w:rsidRPr="008C4ABE" w:rsidRDefault="00E55EB8" w:rsidP="008C4ABE">
      <w:pPr>
        <w:pStyle w:val="PL"/>
        <w:rPr>
          <w:lang w:eastAsia="zh-CN"/>
        </w:rPr>
      </w:pPr>
      <w:r w:rsidRPr="008C4ABE">
        <w:rPr>
          <w:lang w:eastAsia="zh-CN"/>
        </w:rPr>
        <w:t xml:space="preserve">      &lt;complexContent&gt;</w:t>
      </w:r>
    </w:p>
    <w:p w14:paraId="75E1AAC3" w14:textId="3E5127EA" w:rsidR="00E55EB8" w:rsidRPr="008C4ABE" w:rsidRDefault="00E55EB8" w:rsidP="008C4ABE">
      <w:pPr>
        <w:pStyle w:val="PL"/>
        <w:rPr>
          <w:lang w:eastAsia="zh-CN"/>
        </w:rPr>
      </w:pPr>
      <w:r w:rsidRPr="008C4ABE">
        <w:rPr>
          <w:lang w:eastAsia="zh-CN"/>
        </w:rPr>
        <w:t xml:space="preserve">         &lt;extension base=</w:t>
      </w:r>
      <w:r w:rsidR="008C4ABE">
        <w:rPr>
          <w:lang w:eastAsia="zh-CN"/>
        </w:rPr>
        <w:t>"</w:t>
      </w:r>
      <w:r w:rsidRPr="008C4ABE">
        <w:rPr>
          <w:lang w:eastAsia="zh-CN"/>
        </w:rPr>
        <w:t>xe:Notification</w:t>
      </w:r>
      <w:r w:rsidR="008C4ABE">
        <w:rPr>
          <w:lang w:eastAsia="zh-CN"/>
        </w:rPr>
        <w:t>"</w:t>
      </w:r>
      <w:r w:rsidRPr="008C4ABE">
        <w:rPr>
          <w:lang w:eastAsia="zh-CN"/>
        </w:rPr>
        <w:t>&gt;</w:t>
      </w:r>
    </w:p>
    <w:p w14:paraId="6D60EFE0" w14:textId="77777777" w:rsidR="00E55EB8" w:rsidRPr="008C4ABE" w:rsidRDefault="00E55EB8" w:rsidP="008C4ABE">
      <w:pPr>
        <w:pStyle w:val="PL"/>
        <w:rPr>
          <w:lang w:eastAsia="zh-CN"/>
        </w:rPr>
      </w:pPr>
      <w:r w:rsidRPr="008C4ABE">
        <w:rPr>
          <w:lang w:eastAsia="zh-CN"/>
        </w:rPr>
        <w:t xml:space="preserve">            &lt;sequence&gt;</w:t>
      </w:r>
    </w:p>
    <w:p w14:paraId="3ADF5A17" w14:textId="36D0FDC3"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body</w:t>
      </w:r>
      <w:r w:rsidR="008C4ABE">
        <w:rPr>
          <w:lang w:eastAsia="zh-CN"/>
        </w:rPr>
        <w:t>"</w:t>
      </w:r>
      <w:r w:rsidRPr="008C4ABE">
        <w:rPr>
          <w:lang w:eastAsia="zh-CN"/>
        </w:rPr>
        <w:t>&gt;</w:t>
      </w:r>
    </w:p>
    <w:p w14:paraId="258FE59F" w14:textId="77777777" w:rsidR="00E55EB8" w:rsidRPr="008C4ABE" w:rsidRDefault="00E55EB8" w:rsidP="008C4ABE">
      <w:pPr>
        <w:pStyle w:val="PL"/>
        <w:rPr>
          <w:lang w:eastAsia="zh-CN"/>
        </w:rPr>
      </w:pPr>
      <w:r w:rsidRPr="008C4ABE">
        <w:rPr>
          <w:lang w:eastAsia="zh-CN"/>
        </w:rPr>
        <w:t xml:space="preserve">                  &lt;complexType&gt;</w:t>
      </w:r>
    </w:p>
    <w:p w14:paraId="1C68C042" w14:textId="77777777" w:rsidR="00E55EB8" w:rsidRPr="008C4ABE" w:rsidRDefault="00E55EB8" w:rsidP="008C4ABE">
      <w:pPr>
        <w:pStyle w:val="PL"/>
        <w:rPr>
          <w:lang w:eastAsia="zh-CN"/>
        </w:rPr>
      </w:pPr>
      <w:r w:rsidRPr="008C4ABE">
        <w:rPr>
          <w:lang w:eastAsia="zh-CN"/>
        </w:rPr>
        <w:t xml:space="preserve">                     &lt;sequence&gt;</w:t>
      </w:r>
    </w:p>
    <w:p w14:paraId="79A45FFE" w14:textId="06D232C7"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id</w:t>
      </w:r>
      <w:r w:rsidR="008C4ABE">
        <w:rPr>
          <w:lang w:eastAsia="zh-CN"/>
        </w:rPr>
        <w:t>"</w:t>
      </w:r>
      <w:r w:rsidRPr="008C4ABE">
        <w:rPr>
          <w:lang w:eastAsia="zh-CN"/>
        </w:rPr>
        <w:t xml:space="preserve"> type=</w:t>
      </w:r>
      <w:r w:rsidR="008C4ABE">
        <w:rPr>
          <w:lang w:eastAsia="zh-CN"/>
        </w:rPr>
        <w:t>"</w:t>
      </w:r>
      <w:r w:rsidRPr="008C4ABE">
        <w:rPr>
          <w:lang w:eastAsia="zh-CN"/>
        </w:rPr>
        <w:t>swm:Id</w:t>
      </w:r>
      <w:r w:rsidR="008C4ABE">
        <w:rPr>
          <w:lang w:eastAsia="zh-CN"/>
        </w:rPr>
        <w:t>"</w:t>
      </w:r>
      <w:r w:rsidRPr="008C4ABE">
        <w:rPr>
          <w:lang w:eastAsia="zh-CN"/>
        </w:rPr>
        <w:t>/&gt;</w:t>
      </w:r>
    </w:p>
    <w:p w14:paraId="32038012" w14:textId="061DE1B8"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versionNumber</w:t>
      </w:r>
      <w:r w:rsidR="008C4ABE">
        <w:rPr>
          <w:lang w:eastAsia="zh-CN"/>
        </w:rPr>
        <w:t>"</w:t>
      </w:r>
      <w:r w:rsidRPr="008C4ABE">
        <w:rPr>
          <w:lang w:eastAsia="zh-CN"/>
        </w:rPr>
        <w:t xml:space="preserve"> type=</w:t>
      </w:r>
      <w:r w:rsidR="008C4ABE">
        <w:rPr>
          <w:lang w:eastAsia="zh-CN"/>
        </w:rPr>
        <w:t>"</w:t>
      </w:r>
      <w:r w:rsidRPr="008C4ABE">
        <w:rPr>
          <w:lang w:eastAsia="zh-CN"/>
        </w:rPr>
        <w:t>swm:VersionNumber</w:t>
      </w:r>
      <w:r w:rsidR="008C4ABE">
        <w:rPr>
          <w:lang w:eastAsia="zh-CN"/>
        </w:rPr>
        <w:t>"</w:t>
      </w:r>
      <w:r w:rsidRPr="008C4ABE">
        <w:rPr>
          <w:lang w:eastAsia="zh-CN"/>
        </w:rPr>
        <w:t>/&gt;</w:t>
      </w:r>
    </w:p>
    <w:p w14:paraId="4B55027D" w14:textId="774FF570"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nEInformation</w:t>
      </w:r>
      <w:r w:rsidR="008C4ABE">
        <w:rPr>
          <w:lang w:eastAsia="zh-CN"/>
        </w:rPr>
        <w:t>"</w:t>
      </w:r>
      <w:r w:rsidRPr="008C4ABE">
        <w:rPr>
          <w:lang w:eastAsia="zh-CN"/>
        </w:rPr>
        <w:t xml:space="preserve"> type=</w:t>
      </w:r>
      <w:r w:rsidR="008C4ABE">
        <w:rPr>
          <w:lang w:eastAsia="zh-CN"/>
        </w:rPr>
        <w:t>"</w:t>
      </w:r>
      <w:r w:rsidRPr="008C4ABE">
        <w:rPr>
          <w:lang w:eastAsia="zh-CN"/>
        </w:rPr>
        <w:t>swm:NEInformation</w:t>
      </w:r>
      <w:r w:rsidR="008C4ABE">
        <w:rPr>
          <w:lang w:eastAsia="zh-CN"/>
        </w:rPr>
        <w:t>"</w:t>
      </w:r>
      <w:r w:rsidRPr="008C4ABE">
        <w:rPr>
          <w:lang w:eastAsia="zh-CN"/>
        </w:rPr>
        <w:t>/&gt;</w:t>
      </w:r>
    </w:p>
    <w:p w14:paraId="174D47FC" w14:textId="06C98458"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swVersionToBeInstalled</w:t>
      </w:r>
      <w:r w:rsidR="008C4ABE">
        <w:rPr>
          <w:lang w:eastAsia="zh-CN"/>
        </w:rPr>
        <w:t>"</w:t>
      </w:r>
      <w:r w:rsidRPr="008C4ABE">
        <w:rPr>
          <w:lang w:eastAsia="zh-CN"/>
        </w:rPr>
        <w:t xml:space="preserve"> type=</w:t>
      </w:r>
      <w:r w:rsidR="008C4ABE">
        <w:rPr>
          <w:lang w:eastAsia="zh-CN"/>
        </w:rPr>
        <w:t>"</w:t>
      </w:r>
      <w:r w:rsidRPr="008C4ABE">
        <w:rPr>
          <w:lang w:eastAsia="zh-CN"/>
        </w:rPr>
        <w:t>swm:SwVersionToBeInstalledConditional</w:t>
      </w:r>
      <w:r w:rsidR="008C4ABE">
        <w:rPr>
          <w:lang w:eastAsia="zh-CN"/>
        </w:rPr>
        <w:t>"</w:t>
      </w:r>
      <w:r w:rsidRPr="008C4ABE">
        <w:rPr>
          <w:lang w:eastAsia="zh-CN"/>
        </w:rPr>
        <w:t>/&gt;</w:t>
      </w:r>
    </w:p>
    <w:p w14:paraId="0ACF4878" w14:textId="615CFDC9"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stepsAndSelectedStopPointList</w:t>
      </w:r>
      <w:r w:rsidR="008C4ABE">
        <w:rPr>
          <w:lang w:eastAsia="zh-CN"/>
        </w:rPr>
        <w:t>"</w:t>
      </w:r>
      <w:r w:rsidRPr="008C4ABE">
        <w:rPr>
          <w:lang w:eastAsia="zh-CN"/>
        </w:rPr>
        <w:t xml:space="preserve"> type=</w:t>
      </w:r>
      <w:r w:rsidR="008C4ABE">
        <w:rPr>
          <w:lang w:eastAsia="zh-CN"/>
        </w:rPr>
        <w:t>"</w:t>
      </w:r>
      <w:r w:rsidRPr="008C4ABE">
        <w:rPr>
          <w:lang w:eastAsia="zh-CN"/>
        </w:rPr>
        <w:t>swm:StepsAndSelectedStopPointList</w:t>
      </w:r>
      <w:r w:rsidR="008C4ABE">
        <w:rPr>
          <w:lang w:eastAsia="zh-CN"/>
        </w:rPr>
        <w:t>"</w:t>
      </w:r>
      <w:r w:rsidRPr="008C4ABE">
        <w:rPr>
          <w:lang w:eastAsia="zh-CN"/>
        </w:rPr>
        <w:t>/&gt;</w:t>
      </w:r>
    </w:p>
    <w:p w14:paraId="4D1BE6BB" w14:textId="0930F5BD"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selectedFinalAdministrativeState</w:t>
      </w:r>
      <w:r w:rsidR="008C4ABE">
        <w:rPr>
          <w:lang w:eastAsia="zh-CN"/>
        </w:rPr>
        <w:t>"</w:t>
      </w:r>
      <w:r w:rsidRPr="008C4ABE">
        <w:rPr>
          <w:lang w:eastAsia="zh-CN"/>
        </w:rPr>
        <w:t xml:space="preserve"> type=</w:t>
      </w:r>
      <w:r w:rsidR="008C4ABE">
        <w:rPr>
          <w:lang w:eastAsia="zh-CN"/>
        </w:rPr>
        <w:t>"</w:t>
      </w:r>
      <w:r w:rsidRPr="008C4ABE">
        <w:rPr>
          <w:lang w:eastAsia="zh-CN"/>
        </w:rPr>
        <w:t>swm:FinalAdministrativeStateValue</w:t>
      </w:r>
      <w:r w:rsidR="008C4ABE">
        <w:rPr>
          <w:lang w:eastAsia="zh-CN"/>
        </w:rPr>
        <w:t>"</w:t>
      </w:r>
      <w:r w:rsidRPr="008C4ABE">
        <w:rPr>
          <w:lang w:eastAsia="zh-CN"/>
        </w:rPr>
        <w:t>/&gt;</w:t>
      </w:r>
    </w:p>
    <w:p w14:paraId="426F642F" w14:textId="77777777" w:rsidR="00E55EB8" w:rsidRPr="008C4ABE" w:rsidRDefault="00E55EB8" w:rsidP="008C4ABE">
      <w:pPr>
        <w:pStyle w:val="PL"/>
        <w:rPr>
          <w:lang w:eastAsia="zh-CN"/>
        </w:rPr>
      </w:pPr>
      <w:r w:rsidRPr="008C4ABE">
        <w:rPr>
          <w:lang w:eastAsia="zh-CN"/>
        </w:rPr>
        <w:t xml:space="preserve">                     &lt;/sequence&gt;</w:t>
      </w:r>
    </w:p>
    <w:p w14:paraId="46632728" w14:textId="77777777" w:rsidR="00E55EB8" w:rsidRPr="008C4ABE" w:rsidRDefault="00E55EB8" w:rsidP="008C4ABE">
      <w:pPr>
        <w:pStyle w:val="PL"/>
        <w:rPr>
          <w:lang w:eastAsia="zh-CN"/>
        </w:rPr>
      </w:pPr>
      <w:r w:rsidRPr="008C4ABE">
        <w:rPr>
          <w:lang w:eastAsia="zh-CN"/>
        </w:rPr>
        <w:t xml:space="preserve">                  &lt;/complexType&gt;</w:t>
      </w:r>
    </w:p>
    <w:p w14:paraId="64E1F954" w14:textId="77777777" w:rsidR="00E55EB8" w:rsidRPr="008C4ABE" w:rsidRDefault="00E55EB8" w:rsidP="008C4ABE">
      <w:pPr>
        <w:pStyle w:val="PL"/>
        <w:rPr>
          <w:lang w:eastAsia="zh-CN"/>
        </w:rPr>
      </w:pPr>
      <w:r w:rsidRPr="008C4ABE">
        <w:rPr>
          <w:lang w:eastAsia="zh-CN"/>
        </w:rPr>
        <w:t xml:space="preserve">               &lt;/element&gt;</w:t>
      </w:r>
    </w:p>
    <w:p w14:paraId="4C26F683" w14:textId="77777777" w:rsidR="00E55EB8" w:rsidRPr="008C4ABE" w:rsidRDefault="00E55EB8" w:rsidP="008C4ABE">
      <w:pPr>
        <w:pStyle w:val="PL"/>
        <w:rPr>
          <w:lang w:eastAsia="zh-CN"/>
        </w:rPr>
      </w:pPr>
      <w:r w:rsidRPr="008C4ABE">
        <w:rPr>
          <w:lang w:eastAsia="zh-CN"/>
        </w:rPr>
        <w:t xml:space="preserve">            &lt;/sequence&gt;</w:t>
      </w:r>
    </w:p>
    <w:p w14:paraId="0DCBE81E" w14:textId="77777777" w:rsidR="00E55EB8" w:rsidRPr="008C4ABE" w:rsidRDefault="00E55EB8" w:rsidP="008C4ABE">
      <w:pPr>
        <w:pStyle w:val="PL"/>
        <w:rPr>
          <w:lang w:eastAsia="zh-CN"/>
        </w:rPr>
      </w:pPr>
      <w:r w:rsidRPr="008C4ABE">
        <w:rPr>
          <w:lang w:eastAsia="zh-CN"/>
        </w:rPr>
        <w:t xml:space="preserve">         &lt;/extension&gt;</w:t>
      </w:r>
    </w:p>
    <w:p w14:paraId="62948948" w14:textId="77777777" w:rsidR="00E55EB8" w:rsidRPr="008C4ABE" w:rsidRDefault="00E55EB8" w:rsidP="008C4ABE">
      <w:pPr>
        <w:pStyle w:val="PL"/>
        <w:rPr>
          <w:lang w:eastAsia="zh-CN"/>
        </w:rPr>
      </w:pPr>
      <w:r w:rsidRPr="008C4ABE">
        <w:rPr>
          <w:lang w:eastAsia="zh-CN"/>
        </w:rPr>
        <w:t xml:space="preserve">      &lt;/complexContent&gt;</w:t>
      </w:r>
    </w:p>
    <w:p w14:paraId="77638CCF" w14:textId="77777777" w:rsidR="00E55EB8" w:rsidRPr="008C4ABE" w:rsidRDefault="00E55EB8" w:rsidP="008C4ABE">
      <w:pPr>
        <w:pStyle w:val="PL"/>
        <w:rPr>
          <w:lang w:eastAsia="zh-CN"/>
        </w:rPr>
      </w:pPr>
      <w:r w:rsidRPr="008C4ABE">
        <w:rPr>
          <w:lang w:eastAsia="zh-CN"/>
        </w:rPr>
        <w:t xml:space="preserve">   &lt;/complexType&gt;</w:t>
      </w:r>
    </w:p>
    <w:p w14:paraId="411DD27E" w14:textId="63000C94"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notifyScManagementProfileCreation</w:t>
      </w:r>
      <w:r w:rsidR="008C4ABE">
        <w:rPr>
          <w:lang w:eastAsia="zh-CN"/>
        </w:rPr>
        <w:t>"</w:t>
      </w:r>
      <w:r w:rsidRPr="008C4ABE">
        <w:rPr>
          <w:lang w:eastAsia="zh-CN"/>
        </w:rPr>
        <w:t xml:space="preserve"> type=</w:t>
      </w:r>
      <w:r w:rsidR="008C4ABE">
        <w:rPr>
          <w:lang w:eastAsia="zh-CN"/>
        </w:rPr>
        <w:t>"</w:t>
      </w:r>
      <w:r w:rsidRPr="008C4ABE">
        <w:rPr>
          <w:lang w:eastAsia="zh-CN"/>
        </w:rPr>
        <w:t>swm:NotifyScManagementProfileCreation</w:t>
      </w:r>
      <w:r w:rsidR="008C4ABE">
        <w:rPr>
          <w:lang w:eastAsia="zh-CN"/>
        </w:rPr>
        <w:t>"</w:t>
      </w:r>
      <w:r w:rsidRPr="008C4ABE">
        <w:rPr>
          <w:lang w:eastAsia="zh-CN"/>
        </w:rPr>
        <w:t>/&gt;</w:t>
      </w:r>
    </w:p>
    <w:p w14:paraId="3020F7D4" w14:textId="2A72EA71"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notifyScManagementProfileDeletion</w:t>
      </w:r>
      <w:r w:rsidR="008C4ABE">
        <w:rPr>
          <w:lang w:eastAsia="zh-CN"/>
        </w:rPr>
        <w:t>"</w:t>
      </w:r>
      <w:r w:rsidRPr="008C4ABE">
        <w:rPr>
          <w:lang w:eastAsia="zh-CN"/>
        </w:rPr>
        <w:t xml:space="preserve"> type=</w:t>
      </w:r>
      <w:r w:rsidR="008C4ABE">
        <w:rPr>
          <w:lang w:eastAsia="zh-CN"/>
        </w:rPr>
        <w:t>"</w:t>
      </w:r>
      <w:r w:rsidRPr="008C4ABE">
        <w:rPr>
          <w:lang w:eastAsia="zh-CN"/>
        </w:rPr>
        <w:t>swm:NotifyScManagementProfileDeletion</w:t>
      </w:r>
      <w:r w:rsidR="008C4ABE">
        <w:rPr>
          <w:lang w:eastAsia="zh-CN"/>
        </w:rPr>
        <w:t>"</w:t>
      </w:r>
      <w:r w:rsidRPr="008C4ABE">
        <w:rPr>
          <w:lang w:eastAsia="zh-CN"/>
        </w:rPr>
        <w:t>/&gt;</w:t>
      </w:r>
    </w:p>
    <w:p w14:paraId="7BD04180" w14:textId="294DE6B7"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notifyScManagementProcessCreation</w:t>
      </w:r>
      <w:r w:rsidR="008C4ABE">
        <w:rPr>
          <w:lang w:eastAsia="zh-CN"/>
        </w:rPr>
        <w:t>"</w:t>
      </w:r>
      <w:r w:rsidRPr="008C4ABE">
        <w:rPr>
          <w:lang w:eastAsia="zh-CN"/>
        </w:rPr>
        <w:t xml:space="preserve"> type=</w:t>
      </w:r>
      <w:r w:rsidR="008C4ABE">
        <w:rPr>
          <w:lang w:eastAsia="zh-CN"/>
        </w:rPr>
        <w:t>"</w:t>
      </w:r>
      <w:r w:rsidRPr="008C4ABE">
        <w:rPr>
          <w:lang w:eastAsia="zh-CN"/>
        </w:rPr>
        <w:t>swm:NotifyScManagementProcessCreation</w:t>
      </w:r>
      <w:r w:rsidR="008C4ABE">
        <w:rPr>
          <w:lang w:eastAsia="zh-CN"/>
        </w:rPr>
        <w:t>"</w:t>
      </w:r>
      <w:r w:rsidRPr="008C4ABE">
        <w:rPr>
          <w:lang w:eastAsia="zh-CN"/>
        </w:rPr>
        <w:t>/&gt;</w:t>
      </w:r>
    </w:p>
    <w:p w14:paraId="7F6DC242" w14:textId="16EE04E4"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notifyScProcessStage</w:t>
      </w:r>
      <w:r w:rsidR="008C4ABE">
        <w:rPr>
          <w:lang w:eastAsia="zh-CN"/>
        </w:rPr>
        <w:t>"</w:t>
      </w:r>
      <w:r w:rsidRPr="008C4ABE">
        <w:rPr>
          <w:lang w:eastAsia="zh-CN"/>
        </w:rPr>
        <w:t xml:space="preserve"> type=</w:t>
      </w:r>
      <w:r w:rsidR="008C4ABE">
        <w:rPr>
          <w:lang w:eastAsia="zh-CN"/>
        </w:rPr>
        <w:t>"</w:t>
      </w:r>
      <w:r w:rsidRPr="008C4ABE">
        <w:rPr>
          <w:lang w:eastAsia="zh-CN"/>
        </w:rPr>
        <w:t>swm:NotifyScProcessStage</w:t>
      </w:r>
      <w:r w:rsidR="008C4ABE">
        <w:rPr>
          <w:lang w:eastAsia="zh-CN"/>
        </w:rPr>
        <w:t>"</w:t>
      </w:r>
      <w:r w:rsidRPr="008C4ABE">
        <w:rPr>
          <w:lang w:eastAsia="zh-CN"/>
        </w:rPr>
        <w:t>/&gt;</w:t>
      </w:r>
    </w:p>
    <w:p w14:paraId="30C25A6F" w14:textId="43B1811C"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notifyScManagementProcessDeletion</w:t>
      </w:r>
      <w:r w:rsidR="008C4ABE">
        <w:rPr>
          <w:lang w:eastAsia="zh-CN"/>
        </w:rPr>
        <w:t>"</w:t>
      </w:r>
      <w:r w:rsidRPr="008C4ABE">
        <w:rPr>
          <w:lang w:eastAsia="zh-CN"/>
        </w:rPr>
        <w:t xml:space="preserve"> type=</w:t>
      </w:r>
      <w:r w:rsidR="008C4ABE">
        <w:rPr>
          <w:lang w:eastAsia="zh-CN"/>
        </w:rPr>
        <w:t>"</w:t>
      </w:r>
      <w:r w:rsidRPr="008C4ABE">
        <w:rPr>
          <w:lang w:eastAsia="zh-CN"/>
        </w:rPr>
        <w:t>swm:NotifyScManagementProcessDeletion</w:t>
      </w:r>
      <w:r w:rsidR="008C4ABE">
        <w:rPr>
          <w:lang w:eastAsia="zh-CN"/>
        </w:rPr>
        <w:t>"</w:t>
      </w:r>
      <w:r w:rsidRPr="008C4ABE">
        <w:rPr>
          <w:lang w:eastAsia="zh-CN"/>
        </w:rPr>
        <w:t>/&gt;</w:t>
      </w:r>
    </w:p>
    <w:p w14:paraId="2B1422ED" w14:textId="7FC605CC" w:rsidR="00E55EB8" w:rsidRPr="008C4ABE" w:rsidRDefault="00E55EB8" w:rsidP="008C4ABE">
      <w:pPr>
        <w:pStyle w:val="PL"/>
        <w:rPr>
          <w:lang w:eastAsia="zh-CN"/>
        </w:rPr>
      </w:pPr>
      <w:r w:rsidRPr="008C4ABE">
        <w:rPr>
          <w:lang w:eastAsia="zh-CN"/>
        </w:rPr>
        <w:lastRenderedPageBreak/>
        <w:t xml:space="preserve">   &lt;element name=</w:t>
      </w:r>
      <w:r w:rsidR="008C4ABE">
        <w:rPr>
          <w:lang w:eastAsia="zh-CN"/>
        </w:rPr>
        <w:t>"</w:t>
      </w:r>
      <w:r w:rsidRPr="008C4ABE">
        <w:t>notifyNewScManagementCapabilityAvailability</w:t>
      </w:r>
      <w:r w:rsidR="008C4ABE">
        <w:rPr>
          <w:lang w:eastAsia="zh-CN"/>
        </w:rPr>
        <w:t>"</w:t>
      </w:r>
      <w:r w:rsidRPr="008C4ABE">
        <w:rPr>
          <w:lang w:eastAsia="zh-CN"/>
        </w:rPr>
        <w:t xml:space="preserve"> type=</w:t>
      </w:r>
      <w:r w:rsidR="008C4ABE">
        <w:rPr>
          <w:lang w:eastAsia="zh-CN"/>
        </w:rPr>
        <w:t>"</w:t>
      </w:r>
      <w:r w:rsidRPr="008C4ABE">
        <w:rPr>
          <w:lang w:eastAsia="zh-CN"/>
        </w:rPr>
        <w:t>swm:</w:t>
      </w:r>
      <w:r w:rsidRPr="008C4ABE">
        <w:t>notifyNewScManagementCapabilityAvailability</w:t>
      </w:r>
      <w:r w:rsidR="008C4ABE">
        <w:rPr>
          <w:lang w:eastAsia="zh-CN"/>
        </w:rPr>
        <w:t>"</w:t>
      </w:r>
      <w:r w:rsidRPr="008C4ABE">
        <w:rPr>
          <w:lang w:eastAsia="zh-CN"/>
        </w:rPr>
        <w:t>/&gt;</w:t>
      </w:r>
    </w:p>
    <w:p w14:paraId="3E8CA654" w14:textId="222E9942" w:rsidR="00E55EB8" w:rsidRPr="008C4ABE" w:rsidRDefault="00E55EB8" w:rsidP="008C4ABE">
      <w:pPr>
        <w:pStyle w:val="PL"/>
        <w:rPr>
          <w:lang w:eastAsia="zh-CN"/>
        </w:rPr>
      </w:pPr>
      <w:r w:rsidRPr="008C4ABE">
        <w:rPr>
          <w:lang w:eastAsia="zh-CN"/>
        </w:rPr>
        <w:t xml:space="preserve">   &lt;element name=</w:t>
      </w:r>
      <w:r w:rsidR="008C4ABE">
        <w:rPr>
          <w:lang w:eastAsia="zh-CN"/>
        </w:rPr>
        <w:t>"</w:t>
      </w:r>
      <w:r w:rsidRPr="008C4ABE">
        <w:rPr>
          <w:lang w:eastAsia="zh-CN"/>
        </w:rPr>
        <w:t>notifyScManagementProfileChange</w:t>
      </w:r>
      <w:r w:rsidR="008C4ABE">
        <w:rPr>
          <w:lang w:eastAsia="zh-CN"/>
        </w:rPr>
        <w:t>"</w:t>
      </w:r>
      <w:r w:rsidRPr="008C4ABE">
        <w:rPr>
          <w:lang w:eastAsia="zh-CN"/>
        </w:rPr>
        <w:t xml:space="preserve"> type=</w:t>
      </w:r>
      <w:r w:rsidR="008C4ABE">
        <w:rPr>
          <w:lang w:eastAsia="zh-CN"/>
        </w:rPr>
        <w:t>"</w:t>
      </w:r>
      <w:r w:rsidRPr="008C4ABE">
        <w:rPr>
          <w:lang w:eastAsia="zh-CN"/>
        </w:rPr>
        <w:t>swm:NotifyScManagementProfileChange</w:t>
      </w:r>
      <w:r w:rsidR="008C4ABE">
        <w:rPr>
          <w:lang w:eastAsia="zh-CN"/>
        </w:rPr>
        <w:t>"</w:t>
      </w:r>
      <w:r w:rsidRPr="008C4ABE">
        <w:rPr>
          <w:lang w:eastAsia="zh-CN"/>
        </w:rPr>
        <w:t>/&gt;</w:t>
      </w:r>
    </w:p>
    <w:p w14:paraId="34D5C240" w14:textId="77777777" w:rsidR="00E55EB8" w:rsidRPr="008C4ABE" w:rsidRDefault="00E55EB8" w:rsidP="008C4ABE">
      <w:pPr>
        <w:pStyle w:val="PL"/>
        <w:rPr>
          <w:lang w:eastAsia="zh-CN"/>
        </w:rPr>
      </w:pPr>
      <w:r w:rsidRPr="008C4ABE">
        <w:rPr>
          <w:lang w:eastAsia="zh-CN"/>
        </w:rPr>
        <w:t>&lt;/schema&gt;</w:t>
      </w:r>
    </w:p>
    <w:p w14:paraId="0789F402" w14:textId="77777777" w:rsidR="00E55EB8" w:rsidRPr="008C4ABE" w:rsidRDefault="00E55EB8" w:rsidP="008C4ABE">
      <w:pPr>
        <w:rPr>
          <w:lang w:eastAsia="zh-CN"/>
        </w:rPr>
      </w:pPr>
    </w:p>
    <w:p w14:paraId="5262B3A3" w14:textId="0C0EF918" w:rsidR="00E55EB8" w:rsidRPr="008C4ABE" w:rsidRDefault="00F82AB9" w:rsidP="00DA10C3">
      <w:pPr>
        <w:pStyle w:val="Heading2"/>
        <w:rPr>
          <w:lang w:eastAsia="zh-CN"/>
        </w:rPr>
      </w:pPr>
      <w:r w:rsidRPr="008C4ABE">
        <w:rPr>
          <w:lang w:eastAsia="zh-CN"/>
        </w:rPr>
        <w:br w:type="page"/>
      </w:r>
      <w:bookmarkStart w:id="124" w:name="_Toc212090844"/>
      <w:r w:rsidRPr="008C4ABE">
        <w:rPr>
          <w:lang w:eastAsia="zh-CN"/>
        </w:rPr>
        <w:lastRenderedPageBreak/>
        <w:t>B</w:t>
      </w:r>
      <w:r w:rsidR="00E55EB8" w:rsidRPr="008C4ABE">
        <w:rPr>
          <w:lang w:eastAsia="zh-CN"/>
        </w:rPr>
        <w:t>.3</w:t>
      </w:r>
      <w:r w:rsidRPr="008C4ABE">
        <w:rPr>
          <w:lang w:eastAsia="zh-CN"/>
        </w:rPr>
        <w:t>.4</w:t>
      </w:r>
      <w:r w:rsidR="00E55EB8" w:rsidRPr="008C4ABE">
        <w:rPr>
          <w:lang w:eastAsia="zh-CN"/>
        </w:rPr>
        <w:tab/>
        <w:t>XML Schema</w:t>
      </w:r>
      <w:r w:rsidR="00C917B7" w:rsidRPr="008C4ABE">
        <w:rPr>
          <w:lang w:eastAsia="zh-CN"/>
        </w:rPr>
        <w:t xml:space="preserve"> </w:t>
      </w:r>
      <w:r w:rsidR="008C4ABE">
        <w:rPr>
          <w:lang w:eastAsia="zh-CN"/>
        </w:rPr>
        <w:t>"</w:t>
      </w:r>
      <w:r w:rsidR="00E55EB8" w:rsidRPr="008C4ABE">
        <w:rPr>
          <w:lang w:eastAsia="zh-CN"/>
        </w:rPr>
        <w:t>scIRPIOCs.xsd</w:t>
      </w:r>
      <w:r w:rsidR="008C4ABE">
        <w:rPr>
          <w:lang w:eastAsia="zh-CN"/>
        </w:rPr>
        <w:t>"</w:t>
      </w:r>
      <w:bookmarkEnd w:id="124"/>
    </w:p>
    <w:p w14:paraId="2F9255EC" w14:textId="7A4C7F45" w:rsidR="00E55EB8" w:rsidRPr="008C4ABE" w:rsidRDefault="00E55EB8" w:rsidP="008C4ABE">
      <w:pPr>
        <w:pStyle w:val="PL"/>
        <w:rPr>
          <w:lang w:eastAsia="zh-CN"/>
        </w:rPr>
      </w:pPr>
      <w:r w:rsidRPr="008C4ABE">
        <w:rPr>
          <w:lang w:eastAsia="zh-CN"/>
        </w:rPr>
        <w:t>&lt;?xml version=</w:t>
      </w:r>
      <w:r w:rsidR="008C4ABE">
        <w:rPr>
          <w:lang w:eastAsia="zh-CN"/>
        </w:rPr>
        <w:t>"</w:t>
      </w:r>
      <w:r w:rsidRPr="008C4ABE">
        <w:rPr>
          <w:lang w:eastAsia="zh-CN"/>
        </w:rPr>
        <w:t>1.0</w:t>
      </w:r>
      <w:r w:rsidR="008C4ABE">
        <w:rPr>
          <w:lang w:eastAsia="zh-CN"/>
        </w:rPr>
        <w:t>"</w:t>
      </w:r>
      <w:r w:rsidRPr="008C4ABE">
        <w:rPr>
          <w:lang w:eastAsia="zh-CN"/>
        </w:rPr>
        <w:t xml:space="preserve"> encoding=</w:t>
      </w:r>
      <w:r w:rsidR="008C4ABE">
        <w:rPr>
          <w:lang w:eastAsia="zh-CN"/>
        </w:rPr>
        <w:t>"</w:t>
      </w:r>
      <w:r w:rsidRPr="008C4ABE">
        <w:rPr>
          <w:lang w:eastAsia="zh-CN"/>
        </w:rPr>
        <w:t>UTF-8</w:t>
      </w:r>
      <w:r w:rsidR="008C4ABE">
        <w:rPr>
          <w:lang w:eastAsia="zh-CN"/>
        </w:rPr>
        <w:t>"</w:t>
      </w:r>
      <w:r w:rsidRPr="008C4ABE">
        <w:rPr>
          <w:lang w:eastAsia="zh-CN"/>
        </w:rPr>
        <w:t>?&gt;</w:t>
      </w:r>
    </w:p>
    <w:p w14:paraId="1BF7132E" w14:textId="77777777" w:rsidR="00E55EB8" w:rsidRPr="008C4ABE" w:rsidRDefault="00E55EB8" w:rsidP="008C4ABE">
      <w:pPr>
        <w:pStyle w:val="PL"/>
        <w:rPr>
          <w:lang w:eastAsia="zh-CN"/>
        </w:rPr>
      </w:pPr>
      <w:r w:rsidRPr="008C4ABE">
        <w:rPr>
          <w:lang w:eastAsia="zh-CN"/>
        </w:rPr>
        <w:t>&lt;!--</w:t>
      </w:r>
    </w:p>
    <w:p w14:paraId="70A79A62" w14:textId="77777777" w:rsidR="00E55EB8" w:rsidRPr="008C4ABE" w:rsidRDefault="00E55EB8" w:rsidP="008C4ABE">
      <w:pPr>
        <w:pStyle w:val="PL"/>
        <w:rPr>
          <w:lang w:eastAsia="zh-CN"/>
        </w:rPr>
      </w:pPr>
      <w:r w:rsidRPr="008C4ABE">
        <w:rPr>
          <w:lang w:eastAsia="zh-CN"/>
        </w:rPr>
        <w:t>3G</w:t>
      </w:r>
      <w:r w:rsidR="002C33E3" w:rsidRPr="008C4ABE">
        <w:rPr>
          <w:lang w:eastAsia="zh-CN"/>
        </w:rPr>
        <w:t>PP TS 32.506</w:t>
      </w:r>
      <w:r w:rsidRPr="008C4ABE">
        <w:rPr>
          <w:lang w:eastAsia="zh-CN"/>
        </w:rPr>
        <w:t xml:space="preserve"> Self Configuration IRP IOC XML Schema</w:t>
      </w:r>
    </w:p>
    <w:p w14:paraId="68DA9729" w14:textId="77777777" w:rsidR="00E55EB8" w:rsidRPr="008C4ABE" w:rsidRDefault="00E55EB8" w:rsidP="008C4ABE">
      <w:pPr>
        <w:pStyle w:val="PL"/>
        <w:rPr>
          <w:lang w:eastAsia="zh-CN"/>
        </w:rPr>
      </w:pPr>
      <w:r w:rsidRPr="008C4ABE">
        <w:rPr>
          <w:lang w:eastAsia="zh-CN"/>
        </w:rPr>
        <w:t>scIRPIOCs.xsd</w:t>
      </w:r>
    </w:p>
    <w:p w14:paraId="24E5FFF3" w14:textId="77777777" w:rsidR="00E55EB8" w:rsidRPr="008C4ABE" w:rsidRDefault="00E55EB8" w:rsidP="008C4ABE">
      <w:pPr>
        <w:pStyle w:val="PL"/>
        <w:rPr>
          <w:lang w:eastAsia="zh-CN"/>
        </w:rPr>
      </w:pPr>
      <w:r w:rsidRPr="008C4ABE">
        <w:rPr>
          <w:lang w:eastAsia="zh-CN"/>
        </w:rPr>
        <w:t>--&gt;</w:t>
      </w:r>
    </w:p>
    <w:p w14:paraId="2698D104" w14:textId="58153A0C" w:rsidR="00E55EB8" w:rsidRPr="008C4ABE" w:rsidRDefault="00E55EB8" w:rsidP="008C4ABE">
      <w:pPr>
        <w:pStyle w:val="PL"/>
        <w:rPr>
          <w:lang w:eastAsia="zh-CN"/>
        </w:rPr>
      </w:pPr>
      <w:r w:rsidRPr="008C4ABE">
        <w:rPr>
          <w:lang w:eastAsia="zh-CN"/>
        </w:rPr>
        <w:t>&lt;schema xmlns=</w:t>
      </w:r>
      <w:r w:rsidR="008C4ABE">
        <w:rPr>
          <w:lang w:eastAsia="zh-CN"/>
        </w:rPr>
        <w:t>"</w:t>
      </w:r>
      <w:r w:rsidRPr="008C4ABE">
        <w:rPr>
          <w:lang w:eastAsia="zh-CN"/>
        </w:rPr>
        <w:t>http://www.w3.org/2001/XMLSchema</w:t>
      </w:r>
      <w:r w:rsidR="008C4ABE">
        <w:rPr>
          <w:lang w:eastAsia="zh-CN"/>
        </w:rPr>
        <w:t>"</w:t>
      </w:r>
      <w:r w:rsidRPr="008C4ABE">
        <w:rPr>
          <w:lang w:eastAsia="zh-CN"/>
        </w:rPr>
        <w:t xml:space="preserve"> xmlns:xsc=</w:t>
      </w:r>
      <w:r w:rsidR="008C4ABE">
        <w:rPr>
          <w:lang w:eastAsia="zh-CN"/>
        </w:rPr>
        <w:t>"</w:t>
      </w:r>
      <w:r w:rsidRPr="008C4ABE">
        <w:rPr>
          <w:lang w:eastAsia="zh-CN"/>
        </w:rPr>
        <w:t>http://www.3gpp.org/ft</w:t>
      </w:r>
      <w:r w:rsidR="002C33E3" w:rsidRPr="008C4ABE">
        <w:rPr>
          <w:lang w:eastAsia="zh-CN"/>
        </w:rPr>
        <w:t>p/specs/archive/32_series/32.506</w:t>
      </w:r>
      <w:r w:rsidRPr="008C4ABE">
        <w:rPr>
          <w:lang w:eastAsia="zh-CN"/>
        </w:rPr>
        <w:t>#scIRPIOCs</w:t>
      </w:r>
      <w:r w:rsidR="008C4ABE">
        <w:rPr>
          <w:lang w:eastAsia="zh-CN"/>
        </w:rPr>
        <w:t>"</w:t>
      </w:r>
      <w:r w:rsidRPr="008C4ABE">
        <w:rPr>
          <w:lang w:eastAsia="zh-CN"/>
        </w:rPr>
        <w:t xml:space="preserve"> xmlns:xn=</w:t>
      </w:r>
      <w:r w:rsidR="008C4ABE">
        <w:rPr>
          <w:lang w:eastAsia="zh-CN"/>
        </w:rPr>
        <w:t>"</w:t>
      </w:r>
      <w:r w:rsidRPr="008C4ABE">
        <w:rPr>
          <w:lang w:eastAsia="zh-CN"/>
        </w:rPr>
        <w:t>http://www.3gpp.org/ftp/specs/archive/32_series/32.</w:t>
      </w:r>
      <w:r w:rsidR="002C33E3" w:rsidRPr="008C4ABE">
        <w:rPr>
          <w:lang w:eastAsia="zh-CN"/>
        </w:rPr>
        <w:t>536</w:t>
      </w:r>
      <w:r w:rsidRPr="008C4ABE">
        <w:rPr>
          <w:lang w:eastAsia="zh-CN"/>
        </w:rPr>
        <w:t>#swManagementIRPIOCs</w:t>
      </w:r>
      <w:r w:rsidR="008C4ABE">
        <w:rPr>
          <w:lang w:eastAsia="zh-CN"/>
        </w:rPr>
        <w:t>"</w:t>
      </w:r>
      <w:r w:rsidRPr="008C4ABE">
        <w:rPr>
          <w:lang w:eastAsia="zh-CN"/>
        </w:rPr>
        <w:t xml:space="preserve"> xmlns:ns1=</w:t>
      </w:r>
      <w:r w:rsidR="008C4ABE">
        <w:rPr>
          <w:lang w:eastAsia="zh-CN"/>
        </w:rPr>
        <w:t>"</w:t>
      </w:r>
      <w:r w:rsidRPr="008C4ABE">
        <w:rPr>
          <w:lang w:eastAsia="zh-CN"/>
        </w:rPr>
        <w:t>http://www.3gpp.org/ft</w:t>
      </w:r>
      <w:r w:rsidR="002C33E3" w:rsidRPr="008C4ABE">
        <w:rPr>
          <w:lang w:eastAsia="zh-CN"/>
        </w:rPr>
        <w:t>p/specs/archive/32_series/32.536</w:t>
      </w:r>
      <w:r w:rsidRPr="008C4ABE">
        <w:rPr>
          <w:lang w:eastAsia="zh-CN"/>
        </w:rPr>
        <w:t xml:space="preserve">#swManagementIRPIOCs </w:t>
      </w:r>
      <w:r w:rsidR="008C4ABE">
        <w:rPr>
          <w:lang w:eastAsia="zh-CN"/>
        </w:rPr>
        <w:t>"</w:t>
      </w:r>
      <w:r w:rsidRPr="008C4ABE">
        <w:rPr>
          <w:lang w:eastAsia="zh-CN"/>
        </w:rPr>
        <w:t xml:space="preserve"> targetNamespace=</w:t>
      </w:r>
      <w:r w:rsidR="008C4ABE">
        <w:rPr>
          <w:lang w:eastAsia="zh-CN"/>
        </w:rPr>
        <w:t>"</w:t>
      </w:r>
      <w:r w:rsidRPr="008C4ABE">
        <w:rPr>
          <w:lang w:eastAsia="zh-CN"/>
        </w:rPr>
        <w:t>http://www.3gpp.org/ft</w:t>
      </w:r>
      <w:r w:rsidR="002C33E3" w:rsidRPr="008C4ABE">
        <w:rPr>
          <w:lang w:eastAsia="zh-CN"/>
        </w:rPr>
        <w:t>p/specs/archive/32_series/32.506</w:t>
      </w:r>
      <w:r w:rsidRPr="008C4ABE">
        <w:rPr>
          <w:lang w:eastAsia="zh-CN"/>
        </w:rPr>
        <w:t>#scIRPIOCs</w:t>
      </w:r>
      <w:r w:rsidR="008C4ABE">
        <w:rPr>
          <w:lang w:eastAsia="zh-CN"/>
        </w:rPr>
        <w:t>"</w:t>
      </w:r>
      <w:r w:rsidRPr="008C4ABE">
        <w:rPr>
          <w:lang w:eastAsia="zh-CN"/>
        </w:rPr>
        <w:t xml:space="preserve"> elementFormDefault=</w:t>
      </w:r>
      <w:r w:rsidR="008C4ABE">
        <w:rPr>
          <w:lang w:eastAsia="zh-CN"/>
        </w:rPr>
        <w:t>"</w:t>
      </w:r>
      <w:r w:rsidRPr="008C4ABE">
        <w:rPr>
          <w:lang w:eastAsia="zh-CN"/>
        </w:rPr>
        <w:t>qualified</w:t>
      </w:r>
      <w:r w:rsidR="008C4ABE">
        <w:rPr>
          <w:lang w:eastAsia="zh-CN"/>
        </w:rPr>
        <w:t>"</w:t>
      </w:r>
      <w:r w:rsidRPr="008C4ABE">
        <w:rPr>
          <w:lang w:eastAsia="zh-CN"/>
        </w:rPr>
        <w:t xml:space="preserve"> attributeFormDefault=</w:t>
      </w:r>
      <w:r w:rsidR="008C4ABE">
        <w:rPr>
          <w:lang w:eastAsia="zh-CN"/>
        </w:rPr>
        <w:t>"</w:t>
      </w:r>
      <w:r w:rsidRPr="008C4ABE">
        <w:rPr>
          <w:lang w:eastAsia="zh-CN"/>
        </w:rPr>
        <w:t>unqualified</w:t>
      </w:r>
      <w:r w:rsidR="008C4ABE">
        <w:rPr>
          <w:lang w:eastAsia="zh-CN"/>
        </w:rPr>
        <w:t>"</w:t>
      </w:r>
      <w:r w:rsidRPr="008C4ABE">
        <w:rPr>
          <w:lang w:eastAsia="zh-CN"/>
        </w:rPr>
        <w:t>&gt;</w:t>
      </w:r>
    </w:p>
    <w:p w14:paraId="4F9741B9" w14:textId="084C3071" w:rsidR="00E55EB8" w:rsidRPr="008C4ABE" w:rsidRDefault="00E55EB8" w:rsidP="008C4ABE">
      <w:pPr>
        <w:pStyle w:val="PL"/>
        <w:rPr>
          <w:lang w:eastAsia="zh-CN"/>
        </w:rPr>
      </w:pPr>
      <w:r w:rsidRPr="008C4ABE">
        <w:rPr>
          <w:lang w:eastAsia="zh-CN"/>
        </w:rPr>
        <w:tab/>
        <w:t>&lt;import namespace=</w:t>
      </w:r>
      <w:r w:rsidR="008C4ABE">
        <w:rPr>
          <w:lang w:eastAsia="zh-CN"/>
        </w:rPr>
        <w:t>"</w:t>
      </w:r>
      <w:r w:rsidRPr="008C4ABE">
        <w:rPr>
          <w:lang w:eastAsia="zh-CN"/>
        </w:rPr>
        <w:t>http://www.3gpp.org/ft</w:t>
      </w:r>
      <w:r w:rsidR="002C33E3" w:rsidRPr="008C4ABE">
        <w:rPr>
          <w:lang w:eastAsia="zh-CN"/>
        </w:rPr>
        <w:t>p/specs/archive/32_series/32.536</w:t>
      </w:r>
      <w:r w:rsidRPr="008C4ABE">
        <w:rPr>
          <w:lang w:eastAsia="zh-CN"/>
        </w:rPr>
        <w:t xml:space="preserve">#swManagementIRPIOCs </w:t>
      </w:r>
      <w:r w:rsidR="008C4ABE">
        <w:rPr>
          <w:lang w:eastAsia="zh-CN"/>
        </w:rPr>
        <w:t>"</w:t>
      </w:r>
      <w:r w:rsidRPr="008C4ABE">
        <w:rPr>
          <w:lang w:eastAsia="zh-CN"/>
        </w:rPr>
        <w:t xml:space="preserve"> schemaLocation=</w:t>
      </w:r>
      <w:r w:rsidR="008C4ABE">
        <w:rPr>
          <w:lang w:eastAsia="zh-CN"/>
        </w:rPr>
        <w:t>"</w:t>
      </w:r>
      <w:r w:rsidRPr="008C4ABE">
        <w:rPr>
          <w:lang w:eastAsia="zh-CN"/>
        </w:rPr>
        <w:t xml:space="preserve"> swManagementIRPIOCs.xsd</w:t>
      </w:r>
      <w:r w:rsidR="008C4ABE">
        <w:rPr>
          <w:lang w:eastAsia="zh-CN"/>
        </w:rPr>
        <w:t>"</w:t>
      </w:r>
      <w:r w:rsidRPr="008C4ABE">
        <w:rPr>
          <w:lang w:eastAsia="zh-CN"/>
        </w:rPr>
        <w:t>/&gt;</w:t>
      </w:r>
    </w:p>
    <w:p w14:paraId="78C123AE" w14:textId="5C58B96B" w:rsidR="00E55EB8" w:rsidRPr="008C4ABE" w:rsidRDefault="00E55EB8" w:rsidP="008C4ABE">
      <w:pPr>
        <w:pStyle w:val="PL"/>
        <w:rPr>
          <w:lang w:eastAsia="zh-CN"/>
        </w:rPr>
      </w:pPr>
      <w:r w:rsidRPr="008C4ABE">
        <w:rPr>
          <w:lang w:eastAsia="zh-CN"/>
        </w:rPr>
        <w:tab/>
        <w:t>&lt;simpleType name=</w:t>
      </w:r>
      <w:r w:rsidR="008C4ABE">
        <w:rPr>
          <w:lang w:eastAsia="zh-CN"/>
        </w:rPr>
        <w:t>"</w:t>
      </w:r>
      <w:r w:rsidRPr="008C4ABE">
        <w:rPr>
          <w:lang w:eastAsia="zh-CN"/>
        </w:rPr>
        <w:t>id</w:t>
      </w:r>
      <w:r w:rsidR="008C4ABE">
        <w:rPr>
          <w:lang w:eastAsia="zh-CN"/>
        </w:rPr>
        <w:t>"</w:t>
      </w:r>
      <w:r w:rsidRPr="008C4ABE">
        <w:rPr>
          <w:lang w:eastAsia="zh-CN"/>
        </w:rPr>
        <w:t>&gt;</w:t>
      </w:r>
    </w:p>
    <w:p w14:paraId="2482C35F" w14:textId="77777777" w:rsidR="00E55EB8" w:rsidRPr="008C4ABE" w:rsidRDefault="00E55EB8" w:rsidP="008C4ABE">
      <w:pPr>
        <w:pStyle w:val="PL"/>
        <w:rPr>
          <w:lang w:eastAsia="zh-CN"/>
        </w:rPr>
      </w:pPr>
      <w:r w:rsidRPr="008C4ABE">
        <w:rPr>
          <w:lang w:eastAsia="zh-CN"/>
        </w:rPr>
        <w:tab/>
      </w:r>
      <w:r w:rsidRPr="008C4ABE">
        <w:rPr>
          <w:lang w:eastAsia="zh-CN"/>
        </w:rPr>
        <w:tab/>
        <w:t>&lt;restriction/&gt;</w:t>
      </w:r>
    </w:p>
    <w:p w14:paraId="478DE269" w14:textId="77777777" w:rsidR="00E55EB8" w:rsidRPr="008C4ABE" w:rsidRDefault="00E55EB8" w:rsidP="008C4ABE">
      <w:pPr>
        <w:pStyle w:val="PL"/>
        <w:rPr>
          <w:lang w:eastAsia="zh-CN"/>
        </w:rPr>
      </w:pPr>
      <w:r w:rsidRPr="008C4ABE">
        <w:rPr>
          <w:lang w:eastAsia="zh-CN"/>
        </w:rPr>
        <w:tab/>
        <w:t>&lt;/simpleType&gt;</w:t>
      </w:r>
    </w:p>
    <w:p w14:paraId="2933BA40" w14:textId="335B84FA" w:rsidR="00E55EB8" w:rsidRPr="008C4ABE" w:rsidRDefault="00E55EB8" w:rsidP="008C4ABE">
      <w:pPr>
        <w:pStyle w:val="PL"/>
        <w:rPr>
          <w:lang w:eastAsia="zh-CN"/>
        </w:rPr>
      </w:pPr>
      <w:r w:rsidRPr="008C4ABE">
        <w:rPr>
          <w:lang w:eastAsia="zh-CN"/>
        </w:rPr>
        <w:tab/>
        <w:t>&lt;simpleType name=</w:t>
      </w:r>
      <w:r w:rsidR="008C4ABE">
        <w:rPr>
          <w:lang w:eastAsia="zh-CN"/>
        </w:rPr>
        <w:t>"</w:t>
      </w:r>
      <w:r w:rsidRPr="008C4ABE">
        <w:rPr>
          <w:lang w:eastAsia="zh-CN"/>
        </w:rPr>
        <w:t>neInformation</w:t>
      </w:r>
      <w:r w:rsidR="008C4ABE">
        <w:rPr>
          <w:lang w:eastAsia="zh-CN"/>
        </w:rPr>
        <w:t>"</w:t>
      </w:r>
      <w:r w:rsidRPr="008C4ABE">
        <w:rPr>
          <w:lang w:eastAsia="zh-CN"/>
        </w:rPr>
        <w:t>&gt;</w:t>
      </w:r>
    </w:p>
    <w:p w14:paraId="407CF680" w14:textId="77777777" w:rsidR="00E55EB8" w:rsidRPr="008C4ABE" w:rsidRDefault="00E55EB8" w:rsidP="008C4ABE">
      <w:pPr>
        <w:pStyle w:val="PL"/>
        <w:rPr>
          <w:lang w:eastAsia="zh-CN"/>
        </w:rPr>
      </w:pPr>
      <w:r w:rsidRPr="008C4ABE">
        <w:rPr>
          <w:lang w:eastAsia="zh-CN"/>
        </w:rPr>
        <w:tab/>
      </w:r>
      <w:r w:rsidRPr="008C4ABE">
        <w:rPr>
          <w:lang w:eastAsia="zh-CN"/>
        </w:rPr>
        <w:tab/>
        <w:t>&lt;restriction/&gt;</w:t>
      </w:r>
    </w:p>
    <w:p w14:paraId="150970C2" w14:textId="77777777" w:rsidR="00E55EB8" w:rsidRPr="008C4ABE" w:rsidRDefault="00E55EB8" w:rsidP="008C4ABE">
      <w:pPr>
        <w:pStyle w:val="PL"/>
        <w:rPr>
          <w:lang w:eastAsia="zh-CN"/>
        </w:rPr>
      </w:pPr>
      <w:r w:rsidRPr="008C4ABE">
        <w:rPr>
          <w:lang w:eastAsia="zh-CN"/>
        </w:rPr>
        <w:tab/>
        <w:t>&lt;/simpleType&gt;</w:t>
      </w:r>
    </w:p>
    <w:p w14:paraId="2637774E" w14:textId="302E6156" w:rsidR="00E55EB8" w:rsidRPr="008C4ABE" w:rsidRDefault="00E55EB8" w:rsidP="008C4ABE">
      <w:pPr>
        <w:pStyle w:val="PL"/>
        <w:rPr>
          <w:lang w:eastAsia="zh-CN"/>
        </w:rPr>
      </w:pPr>
      <w:r w:rsidRPr="008C4ABE">
        <w:rPr>
          <w:lang w:eastAsia="zh-CN"/>
        </w:rPr>
        <w:tab/>
        <w:t>&lt;simpleType name=</w:t>
      </w:r>
      <w:r w:rsidR="008C4ABE">
        <w:rPr>
          <w:lang w:eastAsia="zh-CN"/>
        </w:rPr>
        <w:t>"</w:t>
      </w:r>
      <w:r w:rsidRPr="008C4ABE">
        <w:rPr>
          <w:lang w:eastAsia="zh-CN"/>
        </w:rPr>
        <w:t>VersionNumber</w:t>
      </w:r>
      <w:r w:rsidR="008C4ABE">
        <w:rPr>
          <w:lang w:eastAsia="zh-CN"/>
        </w:rPr>
        <w:t>"</w:t>
      </w:r>
      <w:r w:rsidRPr="008C4ABE">
        <w:rPr>
          <w:lang w:eastAsia="zh-CN"/>
        </w:rPr>
        <w:t>&gt;</w:t>
      </w:r>
    </w:p>
    <w:p w14:paraId="38E8A0FC" w14:textId="4DD85CE7" w:rsidR="00E55EB8" w:rsidRPr="008C4ABE" w:rsidRDefault="00E55EB8" w:rsidP="008C4ABE">
      <w:pPr>
        <w:pStyle w:val="PL"/>
        <w:rPr>
          <w:lang w:eastAsia="zh-CN"/>
        </w:rPr>
      </w:pPr>
      <w:r w:rsidRPr="008C4ABE">
        <w:rPr>
          <w:lang w:eastAsia="zh-CN"/>
        </w:rPr>
        <w:tab/>
      </w:r>
      <w:r w:rsidRPr="008C4ABE">
        <w:rPr>
          <w:lang w:eastAsia="zh-CN"/>
        </w:rPr>
        <w:tab/>
        <w:t>&lt;restriction base=</w:t>
      </w:r>
      <w:r w:rsidR="008C4ABE">
        <w:rPr>
          <w:lang w:eastAsia="zh-CN"/>
        </w:rPr>
        <w:t>"</w:t>
      </w:r>
      <w:r w:rsidRPr="008C4ABE">
        <w:rPr>
          <w:lang w:eastAsia="zh-CN"/>
        </w:rPr>
        <w:t>unsignedShort</w:t>
      </w:r>
      <w:r w:rsidR="008C4ABE">
        <w:rPr>
          <w:lang w:eastAsia="zh-CN"/>
        </w:rPr>
        <w:t>"</w:t>
      </w:r>
      <w:r w:rsidRPr="008C4ABE">
        <w:rPr>
          <w:lang w:eastAsia="zh-CN"/>
        </w:rPr>
        <w:t>/&gt;</w:t>
      </w:r>
    </w:p>
    <w:p w14:paraId="4F74BF7C" w14:textId="77777777" w:rsidR="00E55EB8" w:rsidRPr="008C4ABE" w:rsidRDefault="00E55EB8" w:rsidP="008C4ABE">
      <w:pPr>
        <w:pStyle w:val="PL"/>
        <w:rPr>
          <w:lang w:eastAsia="zh-CN"/>
        </w:rPr>
      </w:pPr>
      <w:r w:rsidRPr="008C4ABE">
        <w:rPr>
          <w:lang w:eastAsia="zh-CN"/>
        </w:rPr>
        <w:tab/>
        <w:t>&lt;/simpleType&gt;</w:t>
      </w:r>
    </w:p>
    <w:p w14:paraId="4CE2CD04" w14:textId="781AAB24" w:rsidR="00E55EB8" w:rsidRPr="008C4ABE" w:rsidRDefault="00E55EB8" w:rsidP="008C4ABE">
      <w:pPr>
        <w:pStyle w:val="PL"/>
        <w:rPr>
          <w:lang w:eastAsia="zh-CN"/>
        </w:rPr>
      </w:pPr>
      <w:r w:rsidRPr="008C4ABE">
        <w:rPr>
          <w:lang w:eastAsia="zh-CN"/>
        </w:rPr>
        <w:tab/>
        <w:t>&lt;complexType name=</w:t>
      </w:r>
      <w:r w:rsidR="008C4ABE">
        <w:rPr>
          <w:lang w:eastAsia="zh-CN"/>
        </w:rPr>
        <w:t>"</w:t>
      </w:r>
      <w:r w:rsidRPr="008C4ABE">
        <w:rPr>
          <w:lang w:eastAsia="zh-CN"/>
        </w:rPr>
        <w:t>ProfileId</w:t>
      </w:r>
      <w:r w:rsidR="008C4ABE">
        <w:rPr>
          <w:lang w:eastAsia="zh-CN"/>
        </w:rPr>
        <w:t>"</w:t>
      </w:r>
      <w:r w:rsidRPr="008C4ABE">
        <w:rPr>
          <w:lang w:eastAsia="zh-CN"/>
        </w:rPr>
        <w:t>&gt;</w:t>
      </w:r>
    </w:p>
    <w:p w14:paraId="33DFEB8B"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305C0C36" w14:textId="35A1903D"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id</w:t>
      </w:r>
      <w:r w:rsidR="008C4ABE">
        <w:rPr>
          <w:lang w:eastAsia="zh-CN"/>
        </w:rPr>
        <w:t>"</w:t>
      </w:r>
      <w:r w:rsidRPr="008C4ABE">
        <w:rPr>
          <w:lang w:eastAsia="zh-CN"/>
        </w:rPr>
        <w:t xml:space="preserve"> type=</w:t>
      </w:r>
      <w:r w:rsidR="008C4ABE">
        <w:rPr>
          <w:lang w:eastAsia="zh-CN"/>
        </w:rPr>
        <w:t>"</w:t>
      </w:r>
      <w:r w:rsidRPr="008C4ABE">
        <w:rPr>
          <w:lang w:eastAsia="zh-CN"/>
        </w:rPr>
        <w:t>xsc:Id</w:t>
      </w:r>
      <w:r w:rsidR="008C4ABE">
        <w:rPr>
          <w:lang w:eastAsia="zh-CN"/>
        </w:rPr>
        <w:t>"</w:t>
      </w:r>
      <w:r w:rsidRPr="008C4ABE">
        <w:rPr>
          <w:lang w:eastAsia="zh-CN"/>
        </w:rPr>
        <w:t>/&gt;</w:t>
      </w:r>
    </w:p>
    <w:p w14:paraId="564D4FDA" w14:textId="4374653E"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versionNumber</w:t>
      </w:r>
      <w:r w:rsidR="008C4ABE">
        <w:rPr>
          <w:lang w:eastAsia="zh-CN"/>
        </w:rPr>
        <w:t>"</w:t>
      </w:r>
      <w:r w:rsidRPr="008C4ABE">
        <w:rPr>
          <w:lang w:eastAsia="zh-CN"/>
        </w:rPr>
        <w:t xml:space="preserve"> type=</w:t>
      </w:r>
      <w:r w:rsidR="008C4ABE">
        <w:rPr>
          <w:lang w:eastAsia="zh-CN"/>
        </w:rPr>
        <w:t>"</w:t>
      </w:r>
      <w:r w:rsidRPr="008C4ABE">
        <w:rPr>
          <w:lang w:eastAsia="zh-CN"/>
        </w:rPr>
        <w:t>xsc:VersionNumber</w:t>
      </w:r>
      <w:r w:rsidR="008C4ABE">
        <w:rPr>
          <w:lang w:eastAsia="zh-CN"/>
        </w:rPr>
        <w:t>"</w:t>
      </w:r>
      <w:r w:rsidRPr="008C4ABE">
        <w:rPr>
          <w:lang w:eastAsia="zh-CN"/>
        </w:rPr>
        <w:t>/&gt;</w:t>
      </w:r>
    </w:p>
    <w:p w14:paraId="6EFD4F09"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06CDFB3E" w14:textId="77777777" w:rsidR="00E55EB8" w:rsidRPr="008C4ABE" w:rsidRDefault="00E55EB8" w:rsidP="008C4ABE">
      <w:pPr>
        <w:pStyle w:val="PL"/>
        <w:rPr>
          <w:lang w:eastAsia="zh-CN"/>
        </w:rPr>
      </w:pPr>
      <w:r w:rsidRPr="008C4ABE">
        <w:rPr>
          <w:lang w:eastAsia="zh-CN"/>
        </w:rPr>
        <w:tab/>
        <w:t>&lt;/complexType&gt;</w:t>
      </w:r>
    </w:p>
    <w:p w14:paraId="272C2D73" w14:textId="2584C006" w:rsidR="00E55EB8" w:rsidRPr="008C4ABE" w:rsidRDefault="00E55EB8" w:rsidP="008C4ABE">
      <w:pPr>
        <w:pStyle w:val="PL"/>
        <w:rPr>
          <w:lang w:eastAsia="zh-CN"/>
        </w:rPr>
      </w:pPr>
      <w:r w:rsidRPr="008C4ABE">
        <w:rPr>
          <w:lang w:eastAsia="zh-CN"/>
        </w:rPr>
        <w:tab/>
        <w:t>&lt;simpleType name=</w:t>
      </w:r>
      <w:r w:rsidR="008C4ABE">
        <w:rPr>
          <w:lang w:eastAsia="zh-CN"/>
        </w:rPr>
        <w:t>"</w:t>
      </w:r>
      <w:r w:rsidRPr="008C4ABE">
        <w:rPr>
          <w:lang w:eastAsia="zh-CN"/>
        </w:rPr>
        <w:t>FinalAdministrativeStateValue</w:t>
      </w:r>
      <w:r w:rsidR="008C4ABE">
        <w:rPr>
          <w:lang w:eastAsia="zh-CN"/>
        </w:rPr>
        <w:t>"</w:t>
      </w:r>
      <w:r w:rsidRPr="008C4ABE">
        <w:rPr>
          <w:lang w:eastAsia="zh-CN"/>
        </w:rPr>
        <w:t>&gt;</w:t>
      </w:r>
    </w:p>
    <w:p w14:paraId="64D869E5" w14:textId="2B939408" w:rsidR="00E55EB8" w:rsidRPr="008C4ABE" w:rsidRDefault="00E55EB8" w:rsidP="008C4ABE">
      <w:pPr>
        <w:pStyle w:val="PL"/>
        <w:rPr>
          <w:lang w:eastAsia="zh-CN"/>
        </w:rPr>
      </w:pPr>
      <w:r w:rsidRPr="008C4ABE">
        <w:rPr>
          <w:lang w:eastAsia="zh-CN"/>
        </w:rPr>
        <w:tab/>
      </w:r>
      <w:r w:rsidRPr="008C4ABE">
        <w:rPr>
          <w:lang w:eastAsia="zh-CN"/>
        </w:rPr>
        <w:tab/>
        <w:t>&lt;restriction base=</w:t>
      </w:r>
      <w:r w:rsidR="008C4ABE">
        <w:rPr>
          <w:lang w:eastAsia="zh-CN"/>
        </w:rPr>
        <w:t>"</w:t>
      </w:r>
      <w:r w:rsidRPr="008C4ABE">
        <w:rPr>
          <w:lang w:eastAsia="zh-CN"/>
        </w:rPr>
        <w:t>string</w:t>
      </w:r>
      <w:r w:rsidR="008C4ABE">
        <w:rPr>
          <w:lang w:eastAsia="zh-CN"/>
        </w:rPr>
        <w:t>"</w:t>
      </w:r>
      <w:r w:rsidRPr="008C4ABE">
        <w:rPr>
          <w:lang w:eastAsia="zh-CN"/>
        </w:rPr>
        <w:t>&gt;</w:t>
      </w:r>
    </w:p>
    <w:p w14:paraId="5D635D37" w14:textId="42746879"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&lt;enumeration value=</w:t>
      </w:r>
      <w:r w:rsidR="008C4ABE">
        <w:rPr>
          <w:lang w:eastAsia="zh-CN"/>
        </w:rPr>
        <w:t>"</w:t>
      </w:r>
      <w:r w:rsidRPr="008C4ABE">
        <w:rPr>
          <w:lang w:eastAsia="zh-CN"/>
        </w:rPr>
        <w:t>LOCKED</w:t>
      </w:r>
      <w:r w:rsidR="008C4ABE">
        <w:rPr>
          <w:lang w:eastAsia="zh-CN"/>
        </w:rPr>
        <w:t>"</w:t>
      </w:r>
      <w:r w:rsidRPr="008C4ABE">
        <w:rPr>
          <w:lang w:eastAsia="zh-CN"/>
        </w:rPr>
        <w:t>/&gt;</w:t>
      </w:r>
    </w:p>
    <w:p w14:paraId="47FBFDD1" w14:textId="5A3AD7E9"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&lt;enumeration value=</w:t>
      </w:r>
      <w:r w:rsidR="008C4ABE">
        <w:rPr>
          <w:lang w:eastAsia="zh-CN"/>
        </w:rPr>
        <w:t>"</w:t>
      </w:r>
      <w:r w:rsidRPr="008C4ABE">
        <w:rPr>
          <w:lang w:eastAsia="zh-CN"/>
        </w:rPr>
        <w:t>UNLOCKED</w:t>
      </w:r>
      <w:r w:rsidR="008C4ABE">
        <w:rPr>
          <w:lang w:eastAsia="zh-CN"/>
        </w:rPr>
        <w:t>"</w:t>
      </w:r>
      <w:r w:rsidRPr="008C4ABE">
        <w:rPr>
          <w:lang w:eastAsia="zh-CN"/>
        </w:rPr>
        <w:t>/&gt;</w:t>
      </w:r>
    </w:p>
    <w:p w14:paraId="294517EA" w14:textId="5CF5439A"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&lt;enumeration value=</w:t>
      </w:r>
      <w:r w:rsidR="008C4ABE">
        <w:rPr>
          <w:lang w:eastAsia="zh-CN"/>
        </w:rPr>
        <w:t>"</w:t>
      </w:r>
      <w:r w:rsidRPr="008C4ABE">
        <w:rPr>
          <w:lang w:eastAsia="zh-CN"/>
        </w:rPr>
        <w:t>DETERMINED_BY_CONFIGURATION_DATA</w:t>
      </w:r>
      <w:r w:rsidR="008C4ABE">
        <w:rPr>
          <w:lang w:eastAsia="zh-CN"/>
        </w:rPr>
        <w:t>"</w:t>
      </w:r>
      <w:r w:rsidRPr="008C4ABE">
        <w:rPr>
          <w:lang w:eastAsia="zh-CN"/>
        </w:rPr>
        <w:t>/&gt;</w:t>
      </w:r>
    </w:p>
    <w:p w14:paraId="5AB32F71" w14:textId="77777777" w:rsidR="00E55EB8" w:rsidRPr="008C4ABE" w:rsidRDefault="00E55EB8" w:rsidP="008C4ABE">
      <w:pPr>
        <w:pStyle w:val="PL"/>
        <w:rPr>
          <w:lang w:eastAsia="zh-CN"/>
        </w:rPr>
      </w:pPr>
      <w:r w:rsidRPr="008C4ABE">
        <w:rPr>
          <w:lang w:eastAsia="zh-CN"/>
        </w:rPr>
        <w:tab/>
      </w:r>
      <w:r w:rsidRPr="008C4ABE">
        <w:rPr>
          <w:lang w:eastAsia="zh-CN"/>
        </w:rPr>
        <w:tab/>
        <w:t>&lt;/restriction&gt;</w:t>
      </w:r>
    </w:p>
    <w:p w14:paraId="272FEE2D" w14:textId="77777777" w:rsidR="00E55EB8" w:rsidRPr="008C4ABE" w:rsidRDefault="00E55EB8" w:rsidP="008C4ABE">
      <w:pPr>
        <w:pStyle w:val="PL"/>
        <w:rPr>
          <w:lang w:eastAsia="zh-CN"/>
        </w:rPr>
      </w:pPr>
      <w:r w:rsidRPr="008C4ABE">
        <w:rPr>
          <w:lang w:eastAsia="zh-CN"/>
        </w:rPr>
        <w:tab/>
        <w:t>&lt;/simpleType&gt;</w:t>
      </w:r>
    </w:p>
    <w:p w14:paraId="74D0EBF1" w14:textId="22C2A06E" w:rsidR="00E55EB8" w:rsidRPr="008C4ABE" w:rsidRDefault="00E55EB8" w:rsidP="008C4ABE">
      <w:pPr>
        <w:pStyle w:val="PL"/>
        <w:rPr>
          <w:lang w:eastAsia="zh-CN"/>
        </w:rPr>
      </w:pPr>
      <w:r w:rsidRPr="008C4ABE">
        <w:rPr>
          <w:lang w:eastAsia="zh-CN"/>
        </w:rPr>
        <w:tab/>
        <w:t>&lt;complexType name=</w:t>
      </w:r>
      <w:r w:rsidR="008C4ABE">
        <w:rPr>
          <w:lang w:eastAsia="zh-CN"/>
        </w:rPr>
        <w:t>"</w:t>
      </w:r>
      <w:r w:rsidRPr="008C4ABE">
        <w:rPr>
          <w:lang w:eastAsia="zh-CN"/>
        </w:rPr>
        <w:t>OfferedFinalAdministrativeStateInformation</w:t>
      </w:r>
      <w:r w:rsidR="008C4ABE">
        <w:rPr>
          <w:lang w:eastAsia="zh-CN"/>
        </w:rPr>
        <w:t>"</w:t>
      </w:r>
      <w:r w:rsidRPr="008C4ABE">
        <w:rPr>
          <w:lang w:eastAsia="zh-CN"/>
        </w:rPr>
        <w:t>&gt;</w:t>
      </w:r>
    </w:p>
    <w:p w14:paraId="0DF87437"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0F8F189B" w14:textId="6B656F24"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OfferedFinalAdministrativeStateValue</w:t>
      </w:r>
      <w:r w:rsidR="008C4ABE">
        <w:rPr>
          <w:lang w:eastAsia="zh-CN"/>
        </w:rPr>
        <w:t>"</w:t>
      </w:r>
      <w:r w:rsidRPr="008C4ABE">
        <w:rPr>
          <w:lang w:eastAsia="zh-CN"/>
        </w:rPr>
        <w:t xml:space="preserve"> type=</w:t>
      </w:r>
      <w:r w:rsidR="008C4ABE">
        <w:rPr>
          <w:lang w:eastAsia="zh-CN"/>
        </w:rPr>
        <w:t>"</w:t>
      </w:r>
      <w:r w:rsidRPr="008C4ABE">
        <w:rPr>
          <w:lang w:eastAsia="zh-CN"/>
        </w:rPr>
        <w:t>xsc:FinalAdministrativeStateValue</w:t>
      </w:r>
      <w:r w:rsidR="008C4ABE">
        <w:rPr>
          <w:lang w:eastAsia="zh-CN"/>
        </w:rPr>
        <w:t>"</w:t>
      </w:r>
      <w:r w:rsidRPr="008C4ABE">
        <w:rPr>
          <w:lang w:eastAsia="zh-CN"/>
        </w:rPr>
        <w:t>/&gt;</w:t>
      </w:r>
    </w:p>
    <w:p w14:paraId="7FAFB5BE"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12DC2626" w14:textId="77777777" w:rsidR="00E55EB8" w:rsidRPr="008C4ABE" w:rsidRDefault="00E55EB8" w:rsidP="008C4ABE">
      <w:pPr>
        <w:pStyle w:val="PL"/>
        <w:rPr>
          <w:lang w:eastAsia="zh-CN"/>
        </w:rPr>
      </w:pPr>
      <w:r w:rsidRPr="008C4ABE">
        <w:rPr>
          <w:lang w:eastAsia="zh-CN"/>
        </w:rPr>
        <w:tab/>
        <w:t>&lt;/complexType&gt;</w:t>
      </w:r>
    </w:p>
    <w:p w14:paraId="22B0377B" w14:textId="7FCF18CF" w:rsidR="00E55EB8" w:rsidRPr="008C4ABE" w:rsidRDefault="00E55EB8" w:rsidP="008C4ABE">
      <w:pPr>
        <w:pStyle w:val="PL"/>
        <w:rPr>
          <w:lang w:eastAsia="zh-CN"/>
        </w:rPr>
      </w:pPr>
      <w:r w:rsidRPr="008C4ABE">
        <w:rPr>
          <w:lang w:eastAsia="zh-CN"/>
        </w:rPr>
        <w:tab/>
        <w:t>&lt;complexType name=</w:t>
      </w:r>
      <w:r w:rsidR="008C4ABE">
        <w:rPr>
          <w:lang w:eastAsia="zh-CN"/>
        </w:rPr>
        <w:t>"</w:t>
      </w:r>
      <w:r w:rsidRPr="008C4ABE">
        <w:rPr>
          <w:lang w:eastAsia="zh-CN"/>
        </w:rPr>
        <w:t>StepsAndOfferedStopPointListEntry</w:t>
      </w:r>
      <w:r w:rsidR="008C4ABE">
        <w:rPr>
          <w:lang w:eastAsia="zh-CN"/>
        </w:rPr>
        <w:t>"</w:t>
      </w:r>
      <w:r w:rsidRPr="008C4ABE">
        <w:rPr>
          <w:lang w:eastAsia="zh-CN"/>
        </w:rPr>
        <w:t>&gt;</w:t>
      </w:r>
    </w:p>
    <w:p w14:paraId="5D4D1B96"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72282248" w14:textId="4DCD1F8E"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nameOfStep</w:t>
      </w:r>
      <w:r w:rsidR="008C4ABE">
        <w:rPr>
          <w:lang w:eastAsia="zh-CN"/>
        </w:rPr>
        <w:t>"</w:t>
      </w:r>
      <w:r w:rsidRPr="008C4ABE">
        <w:rPr>
          <w:lang w:eastAsia="zh-CN"/>
        </w:rPr>
        <w:t xml:space="preserve"> type=</w:t>
      </w:r>
      <w:r w:rsidR="008C4ABE">
        <w:rPr>
          <w:lang w:eastAsia="zh-CN"/>
        </w:rPr>
        <w:t>"</w:t>
      </w:r>
      <w:r w:rsidRPr="008C4ABE">
        <w:rPr>
          <w:lang w:eastAsia="zh-CN"/>
        </w:rPr>
        <w:t>xsc:NameOfStep</w:t>
      </w:r>
      <w:r w:rsidR="008C4ABE">
        <w:rPr>
          <w:lang w:eastAsia="zh-CN"/>
        </w:rPr>
        <w:t>"</w:t>
      </w:r>
      <w:r w:rsidRPr="008C4ABE">
        <w:rPr>
          <w:lang w:eastAsia="zh-CN"/>
        </w:rPr>
        <w:t>/&gt;</w:t>
      </w:r>
    </w:p>
    <w:p w14:paraId="08B8075D" w14:textId="07A62DF7"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sequenceNumberInProcess</w:t>
      </w:r>
      <w:r w:rsidR="008C4ABE">
        <w:rPr>
          <w:lang w:eastAsia="zh-CN"/>
        </w:rPr>
        <w:t>"</w:t>
      </w:r>
      <w:r w:rsidRPr="008C4ABE">
        <w:rPr>
          <w:lang w:eastAsia="zh-CN"/>
        </w:rPr>
        <w:t xml:space="preserve"> type=</w:t>
      </w:r>
      <w:r w:rsidR="008C4ABE">
        <w:rPr>
          <w:lang w:eastAsia="zh-CN"/>
        </w:rPr>
        <w:t>"</w:t>
      </w:r>
      <w:r w:rsidRPr="008C4ABE">
        <w:rPr>
          <w:lang w:eastAsia="zh-CN"/>
        </w:rPr>
        <w:t>xsc:SequenceNumberInProcess</w:t>
      </w:r>
      <w:r w:rsidR="008C4ABE">
        <w:rPr>
          <w:lang w:eastAsia="zh-CN"/>
        </w:rPr>
        <w:t>"</w:t>
      </w:r>
      <w:r w:rsidRPr="008C4ABE">
        <w:rPr>
          <w:lang w:eastAsia="zh-CN"/>
        </w:rPr>
        <w:t>/&gt;</w:t>
      </w:r>
    </w:p>
    <w:p w14:paraId="16FF4125" w14:textId="1DFFC737"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stopPointCanBeSetBeforeThisStep</w:t>
      </w:r>
      <w:r w:rsidR="008C4ABE">
        <w:rPr>
          <w:lang w:eastAsia="zh-CN"/>
        </w:rPr>
        <w:t>"</w:t>
      </w:r>
      <w:r w:rsidRPr="008C4ABE">
        <w:rPr>
          <w:lang w:eastAsia="zh-CN"/>
        </w:rPr>
        <w:t xml:space="preserve"> type=</w:t>
      </w:r>
      <w:r w:rsidR="008C4ABE">
        <w:rPr>
          <w:lang w:eastAsia="zh-CN"/>
        </w:rPr>
        <w:t>"</w:t>
      </w:r>
      <w:r w:rsidRPr="008C4ABE">
        <w:rPr>
          <w:lang w:eastAsia="zh-CN"/>
        </w:rPr>
        <w:t>xsc:StopPointCanBeSetBeforeThisStep</w:t>
      </w:r>
      <w:r w:rsidR="008C4ABE">
        <w:rPr>
          <w:lang w:eastAsia="zh-CN"/>
        </w:rPr>
        <w:t>"</w:t>
      </w:r>
      <w:r w:rsidRPr="008C4ABE">
        <w:rPr>
          <w:lang w:eastAsia="zh-CN"/>
        </w:rPr>
        <w:t>/&gt;</w:t>
      </w:r>
    </w:p>
    <w:p w14:paraId="5972F16C"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29A492EE" w14:textId="77777777" w:rsidR="00E55EB8" w:rsidRPr="008C4ABE" w:rsidRDefault="00E55EB8" w:rsidP="008C4ABE">
      <w:pPr>
        <w:pStyle w:val="PL"/>
        <w:rPr>
          <w:lang w:eastAsia="zh-CN"/>
        </w:rPr>
      </w:pPr>
      <w:r w:rsidRPr="008C4ABE">
        <w:rPr>
          <w:lang w:eastAsia="zh-CN"/>
        </w:rPr>
        <w:tab/>
        <w:t>&lt;/complexType&gt;</w:t>
      </w:r>
    </w:p>
    <w:p w14:paraId="29A56E02" w14:textId="680BD7EE" w:rsidR="00E55EB8" w:rsidRPr="008C4ABE" w:rsidRDefault="00E55EB8" w:rsidP="008C4ABE">
      <w:pPr>
        <w:pStyle w:val="PL"/>
        <w:rPr>
          <w:lang w:eastAsia="zh-CN"/>
        </w:rPr>
      </w:pPr>
      <w:r w:rsidRPr="008C4ABE">
        <w:rPr>
          <w:lang w:eastAsia="zh-CN"/>
        </w:rPr>
        <w:tab/>
        <w:t>&lt;complexType name=</w:t>
      </w:r>
      <w:r w:rsidR="008C4ABE">
        <w:rPr>
          <w:lang w:eastAsia="zh-CN"/>
        </w:rPr>
        <w:t>"</w:t>
      </w:r>
      <w:r w:rsidRPr="008C4ABE">
        <w:rPr>
          <w:lang w:eastAsia="zh-CN"/>
        </w:rPr>
        <w:t>StepsAndOfferedStopPointList</w:t>
      </w:r>
      <w:r w:rsidR="008C4ABE">
        <w:rPr>
          <w:lang w:eastAsia="zh-CN"/>
        </w:rPr>
        <w:t>"</w:t>
      </w:r>
      <w:r w:rsidRPr="008C4ABE">
        <w:rPr>
          <w:lang w:eastAsia="zh-CN"/>
        </w:rPr>
        <w:t>&gt;</w:t>
      </w:r>
    </w:p>
    <w:p w14:paraId="4A7A0962"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46C6D974" w14:textId="3B205D29"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stepsAndOfferedStopPointListEntry</w:t>
      </w:r>
      <w:r w:rsidR="008C4ABE">
        <w:rPr>
          <w:lang w:eastAsia="zh-CN"/>
        </w:rPr>
        <w:t>"</w:t>
      </w:r>
      <w:r w:rsidRPr="008C4ABE">
        <w:rPr>
          <w:lang w:eastAsia="zh-CN"/>
        </w:rPr>
        <w:t xml:space="preserve"> type=</w:t>
      </w:r>
      <w:r w:rsidR="008C4ABE">
        <w:rPr>
          <w:lang w:eastAsia="zh-CN"/>
        </w:rPr>
        <w:t>"</w:t>
      </w:r>
      <w:r w:rsidRPr="008C4ABE">
        <w:rPr>
          <w:lang w:eastAsia="zh-CN"/>
        </w:rPr>
        <w:t>xsc:StepsAndOfferedStopPointListEntry</w:t>
      </w:r>
      <w:r w:rsidR="008C4ABE">
        <w:rPr>
          <w:lang w:eastAsia="zh-CN"/>
        </w:rPr>
        <w:t>"</w:t>
      </w:r>
      <w:r w:rsidRPr="008C4ABE">
        <w:rPr>
          <w:lang w:eastAsia="zh-CN"/>
        </w:rPr>
        <w:t xml:space="preserve"> maxOccurs=</w:t>
      </w:r>
      <w:r w:rsidR="008C4ABE">
        <w:rPr>
          <w:lang w:eastAsia="zh-CN"/>
        </w:rPr>
        <w:t>"</w:t>
      </w:r>
      <w:r w:rsidRPr="008C4ABE">
        <w:rPr>
          <w:lang w:eastAsia="zh-CN"/>
        </w:rPr>
        <w:t>unbounded</w:t>
      </w:r>
      <w:r w:rsidR="008C4ABE">
        <w:rPr>
          <w:lang w:eastAsia="zh-CN"/>
        </w:rPr>
        <w:t>"</w:t>
      </w:r>
      <w:r w:rsidRPr="008C4ABE">
        <w:rPr>
          <w:lang w:eastAsia="zh-CN"/>
        </w:rPr>
        <w:t>/&gt;</w:t>
      </w:r>
    </w:p>
    <w:p w14:paraId="559123B6"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3C13DE86" w14:textId="77777777" w:rsidR="00E55EB8" w:rsidRPr="008C4ABE" w:rsidRDefault="00E55EB8" w:rsidP="008C4ABE">
      <w:pPr>
        <w:pStyle w:val="PL"/>
        <w:rPr>
          <w:lang w:eastAsia="zh-CN"/>
        </w:rPr>
      </w:pPr>
      <w:r w:rsidRPr="008C4ABE">
        <w:rPr>
          <w:lang w:eastAsia="zh-CN"/>
        </w:rPr>
        <w:tab/>
        <w:t>&lt;/complexType&gt;</w:t>
      </w:r>
    </w:p>
    <w:p w14:paraId="614C999D" w14:textId="0F3A1510" w:rsidR="00E55EB8" w:rsidRPr="008C4ABE" w:rsidRDefault="00E55EB8" w:rsidP="008C4ABE">
      <w:pPr>
        <w:pStyle w:val="PL"/>
        <w:rPr>
          <w:lang w:eastAsia="zh-CN"/>
        </w:rPr>
      </w:pPr>
      <w:r w:rsidRPr="008C4ABE">
        <w:rPr>
          <w:lang w:eastAsia="zh-CN"/>
        </w:rPr>
        <w:tab/>
        <w:t>&lt;simpleType name=</w:t>
      </w:r>
      <w:r w:rsidR="008C4ABE">
        <w:rPr>
          <w:lang w:eastAsia="zh-CN"/>
        </w:rPr>
        <w:t>"</w:t>
      </w:r>
      <w:r w:rsidRPr="008C4ABE">
        <w:rPr>
          <w:lang w:eastAsia="zh-CN"/>
        </w:rPr>
        <w:t>StopPointCanBeSetBeforeThisStep</w:t>
      </w:r>
      <w:r w:rsidR="008C4ABE">
        <w:rPr>
          <w:lang w:eastAsia="zh-CN"/>
        </w:rPr>
        <w:t>"</w:t>
      </w:r>
      <w:r w:rsidRPr="008C4ABE">
        <w:rPr>
          <w:lang w:eastAsia="zh-CN"/>
        </w:rPr>
        <w:t>&gt;</w:t>
      </w:r>
    </w:p>
    <w:p w14:paraId="52ADFB31" w14:textId="18FB0A92" w:rsidR="00E55EB8" w:rsidRPr="008C4ABE" w:rsidRDefault="00E55EB8" w:rsidP="008C4ABE">
      <w:pPr>
        <w:pStyle w:val="PL"/>
        <w:rPr>
          <w:lang w:eastAsia="zh-CN"/>
        </w:rPr>
      </w:pPr>
      <w:r w:rsidRPr="008C4ABE">
        <w:rPr>
          <w:lang w:eastAsia="zh-CN"/>
        </w:rPr>
        <w:tab/>
      </w:r>
      <w:r w:rsidRPr="008C4ABE">
        <w:rPr>
          <w:lang w:eastAsia="zh-CN"/>
        </w:rPr>
        <w:tab/>
        <w:t>&lt;restriction base=</w:t>
      </w:r>
      <w:r w:rsidR="008C4ABE">
        <w:rPr>
          <w:lang w:eastAsia="zh-CN"/>
        </w:rPr>
        <w:t>"</w:t>
      </w:r>
      <w:r w:rsidRPr="008C4ABE">
        <w:rPr>
          <w:lang w:eastAsia="zh-CN"/>
        </w:rPr>
        <w:t>boolean</w:t>
      </w:r>
      <w:r w:rsidR="008C4ABE">
        <w:rPr>
          <w:lang w:eastAsia="zh-CN"/>
        </w:rPr>
        <w:t>"</w:t>
      </w:r>
      <w:r w:rsidRPr="008C4ABE">
        <w:rPr>
          <w:lang w:eastAsia="zh-CN"/>
        </w:rPr>
        <w:t>/&gt;</w:t>
      </w:r>
    </w:p>
    <w:p w14:paraId="778A7ADD" w14:textId="77777777" w:rsidR="00E55EB8" w:rsidRPr="008C4ABE" w:rsidRDefault="00E55EB8" w:rsidP="008C4ABE">
      <w:pPr>
        <w:pStyle w:val="PL"/>
        <w:rPr>
          <w:lang w:eastAsia="zh-CN"/>
        </w:rPr>
      </w:pPr>
      <w:r w:rsidRPr="008C4ABE">
        <w:rPr>
          <w:lang w:eastAsia="zh-CN"/>
        </w:rPr>
        <w:tab/>
        <w:t>&lt;/simpleType&gt;</w:t>
      </w:r>
    </w:p>
    <w:p w14:paraId="169857FD" w14:textId="7F0DF21C" w:rsidR="00E55EB8" w:rsidRPr="008C4ABE" w:rsidRDefault="00E55EB8" w:rsidP="008C4ABE">
      <w:pPr>
        <w:pStyle w:val="PL"/>
        <w:rPr>
          <w:lang w:eastAsia="zh-CN"/>
        </w:rPr>
      </w:pPr>
      <w:r w:rsidRPr="008C4ABE">
        <w:rPr>
          <w:lang w:eastAsia="zh-CN"/>
        </w:rPr>
        <w:tab/>
        <w:t>&lt;complexType name=</w:t>
      </w:r>
      <w:r w:rsidR="008C4ABE">
        <w:rPr>
          <w:lang w:eastAsia="zh-CN"/>
        </w:rPr>
        <w:t>"</w:t>
      </w:r>
      <w:r w:rsidRPr="008C4ABE">
        <w:rPr>
          <w:lang w:eastAsia="zh-CN"/>
        </w:rPr>
        <w:t>StepsAndSelectedStopPointListEntry</w:t>
      </w:r>
      <w:r w:rsidR="008C4ABE">
        <w:rPr>
          <w:lang w:eastAsia="zh-CN"/>
        </w:rPr>
        <w:t>"</w:t>
      </w:r>
      <w:r w:rsidRPr="008C4ABE">
        <w:rPr>
          <w:lang w:eastAsia="zh-CN"/>
        </w:rPr>
        <w:t>&gt;</w:t>
      </w:r>
    </w:p>
    <w:p w14:paraId="6D74475E"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20E2E5C6" w14:textId="1FF49598"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nameOfStep</w:t>
      </w:r>
      <w:r w:rsidR="008C4ABE">
        <w:rPr>
          <w:lang w:eastAsia="zh-CN"/>
        </w:rPr>
        <w:t>"</w:t>
      </w:r>
      <w:r w:rsidRPr="008C4ABE">
        <w:rPr>
          <w:lang w:eastAsia="zh-CN"/>
        </w:rPr>
        <w:t xml:space="preserve"> type=</w:t>
      </w:r>
      <w:r w:rsidR="008C4ABE">
        <w:rPr>
          <w:lang w:eastAsia="zh-CN"/>
        </w:rPr>
        <w:t>"</w:t>
      </w:r>
      <w:r w:rsidRPr="008C4ABE">
        <w:rPr>
          <w:lang w:eastAsia="zh-CN"/>
        </w:rPr>
        <w:t>xsc:NameOfStep</w:t>
      </w:r>
      <w:r w:rsidR="008C4ABE">
        <w:rPr>
          <w:lang w:eastAsia="zh-CN"/>
        </w:rPr>
        <w:t>"</w:t>
      </w:r>
      <w:r w:rsidRPr="008C4ABE">
        <w:rPr>
          <w:lang w:eastAsia="zh-CN"/>
        </w:rPr>
        <w:t>/&gt;</w:t>
      </w:r>
    </w:p>
    <w:p w14:paraId="3B95A3E3" w14:textId="0C8F0B7C"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sequenceNumberInProcess</w:t>
      </w:r>
      <w:r w:rsidR="008C4ABE">
        <w:rPr>
          <w:lang w:eastAsia="zh-CN"/>
        </w:rPr>
        <w:t>"</w:t>
      </w:r>
      <w:r w:rsidRPr="008C4ABE">
        <w:rPr>
          <w:lang w:eastAsia="zh-CN"/>
        </w:rPr>
        <w:t xml:space="preserve"> type=</w:t>
      </w:r>
      <w:r w:rsidR="008C4ABE">
        <w:rPr>
          <w:lang w:eastAsia="zh-CN"/>
        </w:rPr>
        <w:t>"</w:t>
      </w:r>
      <w:r w:rsidRPr="008C4ABE">
        <w:rPr>
          <w:lang w:eastAsia="zh-CN"/>
        </w:rPr>
        <w:t>xsc:SequenceNumberInProcess</w:t>
      </w:r>
      <w:r w:rsidR="008C4ABE">
        <w:rPr>
          <w:lang w:eastAsia="zh-CN"/>
        </w:rPr>
        <w:t>"</w:t>
      </w:r>
      <w:r w:rsidRPr="008C4ABE">
        <w:rPr>
          <w:lang w:eastAsia="zh-CN"/>
        </w:rPr>
        <w:t>/&gt;</w:t>
      </w:r>
    </w:p>
    <w:p w14:paraId="76BD15D3" w14:textId="1C9D8117"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stopPointSetIndication</w:t>
      </w:r>
      <w:r w:rsidR="008C4ABE">
        <w:rPr>
          <w:lang w:eastAsia="zh-CN"/>
        </w:rPr>
        <w:t>"</w:t>
      </w:r>
      <w:r w:rsidRPr="008C4ABE">
        <w:rPr>
          <w:lang w:eastAsia="zh-CN"/>
        </w:rPr>
        <w:t xml:space="preserve"> type=</w:t>
      </w:r>
      <w:r w:rsidR="008C4ABE">
        <w:rPr>
          <w:lang w:eastAsia="zh-CN"/>
        </w:rPr>
        <w:t>"</w:t>
      </w:r>
      <w:r w:rsidRPr="008C4ABE">
        <w:rPr>
          <w:lang w:eastAsia="zh-CN"/>
        </w:rPr>
        <w:t>xsc:StopPointSetIndication</w:t>
      </w:r>
      <w:r w:rsidR="008C4ABE">
        <w:rPr>
          <w:lang w:eastAsia="zh-CN"/>
        </w:rPr>
        <w:t>"</w:t>
      </w:r>
      <w:r w:rsidRPr="008C4ABE">
        <w:rPr>
          <w:lang w:eastAsia="zh-CN"/>
        </w:rPr>
        <w:t>/&gt;</w:t>
      </w:r>
    </w:p>
    <w:p w14:paraId="4EFB421A"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1823C26E" w14:textId="77777777" w:rsidR="00E55EB8" w:rsidRPr="008C4ABE" w:rsidRDefault="00E55EB8" w:rsidP="008C4ABE">
      <w:pPr>
        <w:pStyle w:val="PL"/>
        <w:rPr>
          <w:lang w:eastAsia="zh-CN"/>
        </w:rPr>
      </w:pPr>
      <w:r w:rsidRPr="008C4ABE">
        <w:rPr>
          <w:lang w:eastAsia="zh-CN"/>
        </w:rPr>
        <w:tab/>
        <w:t>&lt;/complexType&gt;</w:t>
      </w:r>
    </w:p>
    <w:p w14:paraId="2EE6A76A" w14:textId="33D1D49E" w:rsidR="00E55EB8" w:rsidRPr="008C4ABE" w:rsidRDefault="00E55EB8" w:rsidP="008C4ABE">
      <w:pPr>
        <w:pStyle w:val="PL"/>
        <w:rPr>
          <w:lang w:eastAsia="zh-CN"/>
        </w:rPr>
      </w:pPr>
      <w:r w:rsidRPr="008C4ABE">
        <w:rPr>
          <w:lang w:eastAsia="zh-CN"/>
        </w:rPr>
        <w:tab/>
        <w:t>&lt;complexType name=</w:t>
      </w:r>
      <w:r w:rsidR="008C4ABE">
        <w:rPr>
          <w:lang w:eastAsia="zh-CN"/>
        </w:rPr>
        <w:t>"</w:t>
      </w:r>
      <w:r w:rsidRPr="008C4ABE">
        <w:rPr>
          <w:lang w:eastAsia="zh-CN"/>
        </w:rPr>
        <w:t>StepsAndSelectedStopPointList</w:t>
      </w:r>
      <w:r w:rsidR="008C4ABE">
        <w:rPr>
          <w:lang w:eastAsia="zh-CN"/>
        </w:rPr>
        <w:t>"</w:t>
      </w:r>
      <w:r w:rsidRPr="008C4ABE">
        <w:rPr>
          <w:lang w:eastAsia="zh-CN"/>
        </w:rPr>
        <w:t>&gt;</w:t>
      </w:r>
    </w:p>
    <w:p w14:paraId="61B162D9"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6D2A1AC3" w14:textId="7F479186"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stepsAndSelectedStopPointListEntry</w:t>
      </w:r>
      <w:r w:rsidR="008C4ABE">
        <w:rPr>
          <w:lang w:eastAsia="zh-CN"/>
        </w:rPr>
        <w:t>"</w:t>
      </w:r>
      <w:r w:rsidRPr="008C4ABE">
        <w:rPr>
          <w:lang w:eastAsia="zh-CN"/>
        </w:rPr>
        <w:t xml:space="preserve"> type=</w:t>
      </w:r>
      <w:r w:rsidR="008C4ABE">
        <w:rPr>
          <w:lang w:eastAsia="zh-CN"/>
        </w:rPr>
        <w:t>"</w:t>
      </w:r>
      <w:r w:rsidRPr="008C4ABE">
        <w:rPr>
          <w:lang w:eastAsia="zh-CN"/>
        </w:rPr>
        <w:t>xsc:StepsAndSelectedStopPointListEntry</w:t>
      </w:r>
      <w:r w:rsidR="008C4ABE">
        <w:rPr>
          <w:lang w:eastAsia="zh-CN"/>
        </w:rPr>
        <w:t>"</w:t>
      </w:r>
      <w:r w:rsidRPr="008C4ABE">
        <w:rPr>
          <w:lang w:eastAsia="zh-CN"/>
        </w:rPr>
        <w:t xml:space="preserve"> maxOccurs=</w:t>
      </w:r>
      <w:r w:rsidR="008C4ABE">
        <w:rPr>
          <w:lang w:eastAsia="zh-CN"/>
        </w:rPr>
        <w:t>"</w:t>
      </w:r>
      <w:r w:rsidRPr="008C4ABE">
        <w:rPr>
          <w:lang w:eastAsia="zh-CN"/>
        </w:rPr>
        <w:t>unbounded</w:t>
      </w:r>
      <w:r w:rsidR="008C4ABE">
        <w:rPr>
          <w:lang w:eastAsia="zh-CN"/>
        </w:rPr>
        <w:t>"</w:t>
      </w:r>
      <w:r w:rsidRPr="008C4ABE">
        <w:rPr>
          <w:lang w:eastAsia="zh-CN"/>
        </w:rPr>
        <w:t>/&gt;</w:t>
      </w:r>
    </w:p>
    <w:p w14:paraId="03519551"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6BD9FC3F" w14:textId="77777777" w:rsidR="00E55EB8" w:rsidRPr="008C4ABE" w:rsidRDefault="00E55EB8" w:rsidP="008C4ABE">
      <w:pPr>
        <w:pStyle w:val="PL"/>
        <w:rPr>
          <w:lang w:eastAsia="zh-CN"/>
        </w:rPr>
      </w:pPr>
      <w:r w:rsidRPr="008C4ABE">
        <w:rPr>
          <w:lang w:eastAsia="zh-CN"/>
        </w:rPr>
        <w:tab/>
        <w:t>&lt;/complexType&gt;</w:t>
      </w:r>
    </w:p>
    <w:p w14:paraId="24AEE318" w14:textId="21532F8B" w:rsidR="00E55EB8" w:rsidRPr="008C4ABE" w:rsidRDefault="00E55EB8" w:rsidP="008C4ABE">
      <w:pPr>
        <w:pStyle w:val="PL"/>
        <w:rPr>
          <w:lang w:eastAsia="zh-CN"/>
        </w:rPr>
      </w:pPr>
      <w:r w:rsidRPr="008C4ABE">
        <w:rPr>
          <w:lang w:eastAsia="zh-CN"/>
        </w:rPr>
        <w:tab/>
        <w:t>&lt;simpleType name=</w:t>
      </w:r>
      <w:r w:rsidR="008C4ABE">
        <w:rPr>
          <w:lang w:eastAsia="zh-CN"/>
        </w:rPr>
        <w:t>"</w:t>
      </w:r>
      <w:r w:rsidRPr="008C4ABE">
        <w:rPr>
          <w:lang w:eastAsia="zh-CN"/>
        </w:rPr>
        <w:t>StopPointSetIndication</w:t>
      </w:r>
      <w:r w:rsidR="008C4ABE">
        <w:rPr>
          <w:lang w:eastAsia="zh-CN"/>
        </w:rPr>
        <w:t>"</w:t>
      </w:r>
      <w:r w:rsidRPr="008C4ABE">
        <w:rPr>
          <w:lang w:eastAsia="zh-CN"/>
        </w:rPr>
        <w:t>&gt;</w:t>
      </w:r>
    </w:p>
    <w:p w14:paraId="644AD0FB" w14:textId="5041309F" w:rsidR="00E55EB8" w:rsidRPr="008C4ABE" w:rsidRDefault="00E55EB8" w:rsidP="008C4ABE">
      <w:pPr>
        <w:pStyle w:val="PL"/>
        <w:rPr>
          <w:lang w:eastAsia="zh-CN"/>
        </w:rPr>
      </w:pPr>
      <w:r w:rsidRPr="008C4ABE">
        <w:rPr>
          <w:lang w:eastAsia="zh-CN"/>
        </w:rPr>
        <w:tab/>
      </w:r>
      <w:r w:rsidRPr="008C4ABE">
        <w:rPr>
          <w:lang w:eastAsia="zh-CN"/>
        </w:rPr>
        <w:tab/>
        <w:t>&lt;restriction base=</w:t>
      </w:r>
      <w:r w:rsidR="008C4ABE">
        <w:rPr>
          <w:lang w:eastAsia="zh-CN"/>
        </w:rPr>
        <w:t>"</w:t>
      </w:r>
      <w:r w:rsidRPr="008C4ABE">
        <w:rPr>
          <w:lang w:eastAsia="zh-CN"/>
        </w:rPr>
        <w:t>string</w:t>
      </w:r>
      <w:r w:rsidR="008C4ABE">
        <w:rPr>
          <w:lang w:eastAsia="zh-CN"/>
        </w:rPr>
        <w:t>"</w:t>
      </w:r>
      <w:r w:rsidRPr="008C4ABE">
        <w:rPr>
          <w:lang w:eastAsia="zh-CN"/>
        </w:rPr>
        <w:t>&gt;</w:t>
      </w:r>
    </w:p>
    <w:p w14:paraId="25400F0B" w14:textId="394E723A"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&lt;enumeration value=</w:t>
      </w:r>
      <w:r w:rsidR="008C4ABE">
        <w:rPr>
          <w:lang w:eastAsia="zh-CN"/>
        </w:rPr>
        <w:t>"</w:t>
      </w:r>
      <w:r w:rsidRPr="008C4ABE">
        <w:rPr>
          <w:lang w:eastAsia="zh-CN"/>
        </w:rPr>
        <w:t>STOP_POINT_IS_SET_BEFORE_THIS_STEP</w:t>
      </w:r>
      <w:r w:rsidR="008C4ABE">
        <w:rPr>
          <w:lang w:eastAsia="zh-CN"/>
        </w:rPr>
        <w:t>"</w:t>
      </w:r>
      <w:r w:rsidRPr="008C4ABE">
        <w:rPr>
          <w:lang w:eastAsia="zh-CN"/>
        </w:rPr>
        <w:t>/&gt;</w:t>
      </w:r>
    </w:p>
    <w:p w14:paraId="258DD504" w14:textId="2BF98C1E" w:rsidR="00E55EB8" w:rsidRPr="008C4ABE" w:rsidRDefault="00E55EB8" w:rsidP="008C4ABE">
      <w:pPr>
        <w:pStyle w:val="PL"/>
        <w:rPr>
          <w:lang w:eastAsia="zh-CN"/>
        </w:rPr>
      </w:pPr>
      <w:r w:rsidRPr="008C4ABE">
        <w:rPr>
          <w:lang w:eastAsia="zh-CN"/>
        </w:rPr>
        <w:lastRenderedPageBreak/>
        <w:tab/>
      </w:r>
      <w:r w:rsidRPr="008C4ABE">
        <w:rPr>
          <w:lang w:eastAsia="zh-CN"/>
        </w:rPr>
        <w:tab/>
      </w:r>
      <w:r w:rsidRPr="008C4ABE">
        <w:rPr>
          <w:lang w:eastAsia="zh-CN"/>
        </w:rPr>
        <w:tab/>
        <w:t>&lt;enumeration value=</w:t>
      </w:r>
      <w:r w:rsidR="008C4ABE">
        <w:rPr>
          <w:lang w:eastAsia="zh-CN"/>
        </w:rPr>
        <w:t>"</w:t>
      </w:r>
      <w:r w:rsidRPr="008C4ABE">
        <w:rPr>
          <w:lang w:eastAsia="zh-CN"/>
        </w:rPr>
        <w:t>STOP_POINT_IS_NOT_SET</w:t>
      </w:r>
      <w:r w:rsidR="008C4ABE">
        <w:rPr>
          <w:lang w:eastAsia="zh-CN"/>
        </w:rPr>
        <w:t>"</w:t>
      </w:r>
      <w:r w:rsidRPr="008C4ABE">
        <w:rPr>
          <w:lang w:eastAsia="zh-CN"/>
        </w:rPr>
        <w:t>/&gt;</w:t>
      </w:r>
    </w:p>
    <w:p w14:paraId="4D31C0E3" w14:textId="77777777" w:rsidR="00E55EB8" w:rsidRPr="008C4ABE" w:rsidRDefault="00E55EB8" w:rsidP="008C4ABE">
      <w:pPr>
        <w:pStyle w:val="PL"/>
        <w:rPr>
          <w:lang w:eastAsia="zh-CN"/>
        </w:rPr>
      </w:pPr>
      <w:r w:rsidRPr="008C4ABE">
        <w:rPr>
          <w:lang w:eastAsia="zh-CN"/>
        </w:rPr>
        <w:tab/>
      </w:r>
      <w:r w:rsidRPr="008C4ABE">
        <w:rPr>
          <w:lang w:eastAsia="zh-CN"/>
        </w:rPr>
        <w:tab/>
        <w:t>&lt;/restriction&gt;</w:t>
      </w:r>
    </w:p>
    <w:p w14:paraId="08C1946B" w14:textId="77777777" w:rsidR="00E55EB8" w:rsidRPr="008C4ABE" w:rsidRDefault="00E55EB8" w:rsidP="008C4ABE">
      <w:pPr>
        <w:pStyle w:val="PL"/>
        <w:rPr>
          <w:lang w:eastAsia="zh-CN"/>
        </w:rPr>
      </w:pPr>
      <w:r w:rsidRPr="008C4ABE">
        <w:rPr>
          <w:lang w:eastAsia="zh-CN"/>
        </w:rPr>
        <w:tab/>
        <w:t>&lt;/simpleType&gt;</w:t>
      </w:r>
    </w:p>
    <w:p w14:paraId="05677915" w14:textId="3BBADCAD" w:rsidR="00E55EB8" w:rsidRPr="008C4ABE" w:rsidRDefault="00E55EB8" w:rsidP="008C4ABE">
      <w:pPr>
        <w:pStyle w:val="PL"/>
        <w:rPr>
          <w:lang w:eastAsia="zh-CN"/>
        </w:rPr>
      </w:pPr>
      <w:r w:rsidRPr="008C4ABE">
        <w:rPr>
          <w:lang w:eastAsia="zh-CN"/>
        </w:rPr>
        <w:tab/>
        <w:t>&lt;simpleType name=</w:t>
      </w:r>
      <w:r w:rsidR="008C4ABE">
        <w:rPr>
          <w:lang w:eastAsia="zh-CN"/>
        </w:rPr>
        <w:t>"</w:t>
      </w:r>
      <w:r w:rsidRPr="008C4ABE">
        <w:rPr>
          <w:lang w:eastAsia="zh-CN"/>
        </w:rPr>
        <w:t>SequenceNumberInProcess</w:t>
      </w:r>
      <w:r w:rsidR="008C4ABE">
        <w:rPr>
          <w:lang w:eastAsia="zh-CN"/>
        </w:rPr>
        <w:t>"</w:t>
      </w:r>
      <w:r w:rsidRPr="008C4ABE">
        <w:rPr>
          <w:lang w:eastAsia="zh-CN"/>
        </w:rPr>
        <w:t>&gt;</w:t>
      </w:r>
    </w:p>
    <w:p w14:paraId="6D9CD48C" w14:textId="28CF618E" w:rsidR="00E55EB8" w:rsidRPr="008C4ABE" w:rsidRDefault="00E55EB8" w:rsidP="008C4ABE">
      <w:pPr>
        <w:pStyle w:val="PL"/>
        <w:rPr>
          <w:lang w:eastAsia="zh-CN"/>
        </w:rPr>
      </w:pPr>
      <w:r w:rsidRPr="008C4ABE">
        <w:rPr>
          <w:lang w:eastAsia="zh-CN"/>
        </w:rPr>
        <w:tab/>
      </w:r>
      <w:r w:rsidRPr="008C4ABE">
        <w:rPr>
          <w:lang w:eastAsia="zh-CN"/>
        </w:rPr>
        <w:tab/>
        <w:t>&lt;restriction base=</w:t>
      </w:r>
      <w:r w:rsidR="008C4ABE">
        <w:rPr>
          <w:lang w:eastAsia="zh-CN"/>
        </w:rPr>
        <w:t>"</w:t>
      </w:r>
      <w:r w:rsidRPr="008C4ABE">
        <w:rPr>
          <w:lang w:eastAsia="zh-CN"/>
        </w:rPr>
        <w:t>unsignedShort</w:t>
      </w:r>
      <w:r w:rsidR="008C4ABE">
        <w:rPr>
          <w:lang w:eastAsia="zh-CN"/>
        </w:rPr>
        <w:t>"</w:t>
      </w:r>
      <w:r w:rsidRPr="008C4ABE">
        <w:rPr>
          <w:lang w:eastAsia="zh-CN"/>
        </w:rPr>
        <w:t>/&gt;</w:t>
      </w:r>
    </w:p>
    <w:p w14:paraId="3492E85C" w14:textId="77777777" w:rsidR="00E55EB8" w:rsidRPr="008C4ABE" w:rsidRDefault="00E55EB8" w:rsidP="008C4ABE">
      <w:pPr>
        <w:pStyle w:val="PL"/>
        <w:rPr>
          <w:lang w:eastAsia="zh-CN"/>
        </w:rPr>
      </w:pPr>
      <w:r w:rsidRPr="008C4ABE">
        <w:rPr>
          <w:lang w:eastAsia="zh-CN"/>
        </w:rPr>
        <w:tab/>
        <w:t>&lt;/simpleType&gt;</w:t>
      </w:r>
    </w:p>
    <w:p w14:paraId="02E8E1AD" w14:textId="1A25849E" w:rsidR="00E55EB8" w:rsidRPr="008C4ABE" w:rsidRDefault="00E55EB8" w:rsidP="008C4ABE">
      <w:pPr>
        <w:pStyle w:val="PL"/>
        <w:rPr>
          <w:lang w:eastAsia="zh-CN"/>
        </w:rPr>
      </w:pPr>
      <w:r w:rsidRPr="008C4ABE">
        <w:rPr>
          <w:lang w:eastAsia="zh-CN"/>
        </w:rPr>
        <w:tab/>
        <w:t>&lt;simpleType name=</w:t>
      </w:r>
      <w:r w:rsidR="008C4ABE">
        <w:rPr>
          <w:lang w:eastAsia="zh-CN"/>
        </w:rPr>
        <w:t>"</w:t>
      </w:r>
      <w:r w:rsidRPr="008C4ABE">
        <w:rPr>
          <w:lang w:eastAsia="zh-CN"/>
        </w:rPr>
        <w:t>NameOfStep</w:t>
      </w:r>
      <w:r w:rsidR="008C4ABE">
        <w:rPr>
          <w:lang w:eastAsia="zh-CN"/>
        </w:rPr>
        <w:t>"</w:t>
      </w:r>
      <w:r w:rsidRPr="008C4ABE">
        <w:rPr>
          <w:lang w:eastAsia="zh-CN"/>
        </w:rPr>
        <w:t>&gt;</w:t>
      </w:r>
    </w:p>
    <w:p w14:paraId="3B264B91" w14:textId="37D68E1D" w:rsidR="00E55EB8" w:rsidRPr="008C4ABE" w:rsidRDefault="00E55EB8" w:rsidP="008C4ABE">
      <w:pPr>
        <w:pStyle w:val="PL"/>
        <w:rPr>
          <w:lang w:eastAsia="zh-CN"/>
        </w:rPr>
      </w:pPr>
      <w:r w:rsidRPr="008C4ABE">
        <w:rPr>
          <w:lang w:eastAsia="zh-CN"/>
        </w:rPr>
        <w:tab/>
      </w:r>
      <w:r w:rsidRPr="008C4ABE">
        <w:rPr>
          <w:lang w:eastAsia="zh-CN"/>
        </w:rPr>
        <w:tab/>
        <w:t>&lt;restriction base=</w:t>
      </w:r>
      <w:r w:rsidR="008C4ABE">
        <w:rPr>
          <w:lang w:eastAsia="zh-CN"/>
        </w:rPr>
        <w:t>"</w:t>
      </w:r>
      <w:r w:rsidRPr="008C4ABE">
        <w:rPr>
          <w:lang w:eastAsia="zh-CN"/>
        </w:rPr>
        <w:t>string</w:t>
      </w:r>
      <w:r w:rsidR="008C4ABE">
        <w:rPr>
          <w:lang w:eastAsia="zh-CN"/>
        </w:rPr>
        <w:t>"</w:t>
      </w:r>
      <w:r w:rsidRPr="008C4ABE">
        <w:rPr>
          <w:lang w:eastAsia="zh-CN"/>
        </w:rPr>
        <w:t>&gt;</w:t>
      </w:r>
    </w:p>
    <w:p w14:paraId="472DC97A" w14:textId="43D909F0"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&lt;enumeration value=</w:t>
      </w:r>
      <w:r w:rsidR="008C4ABE">
        <w:rPr>
          <w:lang w:eastAsia="zh-CN"/>
        </w:rPr>
        <w:t>"</w:t>
      </w:r>
      <w:r w:rsidRPr="008C4ABE">
        <w:rPr>
          <w:lang w:eastAsia="zh-CN"/>
        </w:rPr>
        <w:t>SW_DOWNLOAD</w:t>
      </w:r>
      <w:r w:rsidR="008C4ABE">
        <w:rPr>
          <w:lang w:eastAsia="zh-CN"/>
        </w:rPr>
        <w:t>"</w:t>
      </w:r>
      <w:r w:rsidRPr="008C4ABE">
        <w:rPr>
          <w:lang w:eastAsia="zh-CN"/>
        </w:rPr>
        <w:t>/&gt;</w:t>
      </w:r>
    </w:p>
    <w:p w14:paraId="429728F5" w14:textId="6E9B79CF"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&lt;enumeration value=</w:t>
      </w:r>
      <w:r w:rsidR="008C4ABE">
        <w:rPr>
          <w:lang w:eastAsia="zh-CN"/>
        </w:rPr>
        <w:t>"</w:t>
      </w:r>
      <w:r w:rsidRPr="008C4ABE">
        <w:rPr>
          <w:lang w:eastAsia="zh-CN"/>
        </w:rPr>
        <w:t>SW_INSTALLATION</w:t>
      </w:r>
      <w:r w:rsidR="008C4ABE">
        <w:rPr>
          <w:lang w:eastAsia="zh-CN"/>
        </w:rPr>
        <w:t>"</w:t>
      </w:r>
      <w:r w:rsidRPr="008C4ABE">
        <w:rPr>
          <w:lang w:eastAsia="zh-CN"/>
        </w:rPr>
        <w:t>/&gt;</w:t>
      </w:r>
    </w:p>
    <w:p w14:paraId="3C0B1E77" w14:textId="3002F104"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&lt;enumeration value=</w:t>
      </w:r>
      <w:r w:rsidR="008C4ABE">
        <w:rPr>
          <w:lang w:eastAsia="zh-CN"/>
        </w:rPr>
        <w:t>"</w:t>
      </w:r>
      <w:r w:rsidRPr="008C4ABE">
        <w:rPr>
          <w:lang w:eastAsia="zh-CN"/>
        </w:rPr>
        <w:t>SW_ACTIVATION</w:t>
      </w:r>
      <w:r w:rsidR="008C4ABE">
        <w:rPr>
          <w:lang w:eastAsia="zh-CN"/>
        </w:rPr>
        <w:t>"</w:t>
      </w:r>
      <w:r w:rsidRPr="008C4ABE">
        <w:rPr>
          <w:lang w:eastAsia="zh-CN"/>
        </w:rPr>
        <w:t>/&gt;</w:t>
      </w:r>
    </w:p>
    <w:p w14:paraId="119C7E72" w14:textId="59F6B41B"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&lt;enumeration value=</w:t>
      </w:r>
      <w:r w:rsidR="008C4ABE">
        <w:rPr>
          <w:lang w:eastAsia="zh-CN"/>
        </w:rPr>
        <w:t>"</w:t>
      </w:r>
      <w:r w:rsidRPr="008C4ABE">
        <w:rPr>
          <w:lang w:eastAsia="zh-CN"/>
        </w:rPr>
        <w:t>PREPARE_BASIC_CONFIGURATION_AND_OAMLINK</w:t>
      </w:r>
      <w:r w:rsidR="008C4ABE">
        <w:rPr>
          <w:lang w:eastAsia="zh-CN"/>
        </w:rPr>
        <w:t>"</w:t>
      </w:r>
      <w:r w:rsidRPr="008C4ABE">
        <w:rPr>
          <w:lang w:eastAsia="zh-CN"/>
        </w:rPr>
        <w:t>/&gt;</w:t>
      </w:r>
    </w:p>
    <w:p w14:paraId="3BAB8C45" w14:textId="49A18AD9"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&lt;enumeration value=</w:t>
      </w:r>
      <w:r w:rsidR="008C4ABE">
        <w:rPr>
          <w:lang w:eastAsia="zh-CN"/>
        </w:rPr>
        <w:t>"</w:t>
      </w:r>
      <w:r w:rsidRPr="008C4ABE">
        <w:rPr>
          <w:lang w:eastAsia="zh-CN"/>
        </w:rPr>
        <w:t>RETRIEVE_CONFIGURATION_DATA</w:t>
      </w:r>
      <w:r w:rsidR="008C4ABE">
        <w:rPr>
          <w:lang w:eastAsia="zh-CN"/>
        </w:rPr>
        <w:t>"</w:t>
      </w:r>
      <w:r w:rsidRPr="008C4ABE">
        <w:rPr>
          <w:lang w:eastAsia="zh-CN"/>
        </w:rPr>
        <w:t>/&gt;</w:t>
      </w:r>
    </w:p>
    <w:p w14:paraId="3F30F707" w14:textId="34C06E55"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&lt;enumeration value=</w:t>
      </w:r>
      <w:r w:rsidR="008C4ABE">
        <w:rPr>
          <w:lang w:eastAsia="zh-CN"/>
        </w:rPr>
        <w:t>"</w:t>
      </w:r>
      <w:r w:rsidRPr="008C4ABE">
        <w:rPr>
          <w:lang w:eastAsia="zh-CN"/>
        </w:rPr>
        <w:t>SETUP_PRECONFIGURED_SIGNALLING_LINKS</w:t>
      </w:r>
      <w:r w:rsidR="008C4ABE">
        <w:rPr>
          <w:lang w:eastAsia="zh-CN"/>
        </w:rPr>
        <w:t>"</w:t>
      </w:r>
      <w:r w:rsidRPr="008C4ABE">
        <w:rPr>
          <w:lang w:eastAsia="zh-CN"/>
        </w:rPr>
        <w:t>/&gt;</w:t>
      </w:r>
    </w:p>
    <w:p w14:paraId="548197B7" w14:textId="00E26BD3"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&lt;enumeration value=</w:t>
      </w:r>
      <w:r w:rsidR="008C4ABE">
        <w:rPr>
          <w:lang w:eastAsia="zh-CN"/>
        </w:rPr>
        <w:t>"</w:t>
      </w:r>
      <w:r w:rsidRPr="008C4ABE">
        <w:rPr>
          <w:lang w:eastAsia="zh-CN"/>
        </w:rPr>
        <w:t xml:space="preserve">SET_FINAL_STATE_OF_NE </w:t>
      </w:r>
      <w:r w:rsidR="008C4ABE">
        <w:rPr>
          <w:lang w:eastAsia="zh-CN"/>
        </w:rPr>
        <w:t>"</w:t>
      </w:r>
      <w:r w:rsidRPr="008C4ABE">
        <w:rPr>
          <w:lang w:eastAsia="zh-CN"/>
        </w:rPr>
        <w:t>/&gt;</w:t>
      </w:r>
    </w:p>
    <w:p w14:paraId="0AA62EF6" w14:textId="77777777" w:rsidR="00E55EB8" w:rsidRPr="008C4ABE" w:rsidRDefault="00E55EB8" w:rsidP="008C4ABE">
      <w:pPr>
        <w:pStyle w:val="PL"/>
        <w:rPr>
          <w:lang w:eastAsia="zh-CN"/>
        </w:rPr>
      </w:pPr>
      <w:r w:rsidRPr="008C4ABE">
        <w:rPr>
          <w:lang w:eastAsia="zh-CN"/>
        </w:rPr>
        <w:tab/>
      </w:r>
      <w:r w:rsidRPr="008C4ABE">
        <w:rPr>
          <w:lang w:eastAsia="zh-CN"/>
        </w:rPr>
        <w:tab/>
        <w:t>&lt;/restriction&gt;</w:t>
      </w:r>
    </w:p>
    <w:p w14:paraId="246440ED" w14:textId="77777777" w:rsidR="00E55EB8" w:rsidRPr="008C4ABE" w:rsidRDefault="00E55EB8" w:rsidP="008C4ABE">
      <w:pPr>
        <w:pStyle w:val="PL"/>
        <w:rPr>
          <w:lang w:eastAsia="zh-CN"/>
        </w:rPr>
      </w:pPr>
      <w:r w:rsidRPr="008C4ABE">
        <w:rPr>
          <w:lang w:eastAsia="zh-CN"/>
        </w:rPr>
        <w:tab/>
        <w:t>&lt;/simpleType&gt;</w:t>
      </w:r>
    </w:p>
    <w:p w14:paraId="351B885C" w14:textId="21202062" w:rsidR="00E55EB8" w:rsidRPr="008C4ABE" w:rsidRDefault="00E55EB8" w:rsidP="008C4ABE">
      <w:pPr>
        <w:pStyle w:val="PL"/>
        <w:rPr>
          <w:lang w:eastAsia="zh-CN"/>
        </w:rPr>
      </w:pPr>
      <w:r w:rsidRPr="008C4ABE">
        <w:rPr>
          <w:lang w:eastAsia="zh-CN"/>
        </w:rPr>
        <w:tab/>
        <w:t>&lt;simpleType name=</w:t>
      </w:r>
      <w:r w:rsidR="008C4ABE">
        <w:rPr>
          <w:lang w:eastAsia="zh-CN"/>
        </w:rPr>
        <w:t>"</w:t>
      </w:r>
      <w:r w:rsidRPr="008C4ABE">
        <w:rPr>
          <w:lang w:eastAsia="zh-CN"/>
        </w:rPr>
        <w:t>StepProgress</w:t>
      </w:r>
      <w:r w:rsidR="008C4ABE">
        <w:rPr>
          <w:lang w:eastAsia="zh-CN"/>
        </w:rPr>
        <w:t>"</w:t>
      </w:r>
      <w:r w:rsidRPr="008C4ABE">
        <w:rPr>
          <w:lang w:eastAsia="zh-CN"/>
        </w:rPr>
        <w:t>&gt;</w:t>
      </w:r>
    </w:p>
    <w:p w14:paraId="7C4AF71A" w14:textId="290867C9" w:rsidR="00E55EB8" w:rsidRPr="008C4ABE" w:rsidRDefault="00E55EB8" w:rsidP="008C4ABE">
      <w:pPr>
        <w:pStyle w:val="PL"/>
        <w:rPr>
          <w:lang w:eastAsia="zh-CN"/>
        </w:rPr>
      </w:pPr>
      <w:r w:rsidRPr="008C4ABE">
        <w:rPr>
          <w:lang w:eastAsia="zh-CN"/>
        </w:rPr>
        <w:tab/>
      </w:r>
      <w:r w:rsidRPr="008C4ABE">
        <w:rPr>
          <w:lang w:eastAsia="zh-CN"/>
        </w:rPr>
        <w:tab/>
        <w:t>&lt;restriction base=</w:t>
      </w:r>
      <w:r w:rsidR="008C4ABE">
        <w:rPr>
          <w:lang w:eastAsia="zh-CN"/>
        </w:rPr>
        <w:t>"</w:t>
      </w:r>
      <w:r w:rsidRPr="008C4ABE">
        <w:rPr>
          <w:lang w:eastAsia="zh-CN"/>
        </w:rPr>
        <w:t>string</w:t>
      </w:r>
      <w:r w:rsidR="008C4ABE">
        <w:rPr>
          <w:lang w:eastAsia="zh-CN"/>
        </w:rPr>
        <w:t>"</w:t>
      </w:r>
      <w:r w:rsidRPr="008C4ABE">
        <w:rPr>
          <w:lang w:eastAsia="zh-CN"/>
        </w:rPr>
        <w:t>&gt;</w:t>
      </w:r>
    </w:p>
    <w:p w14:paraId="62F69DCC" w14:textId="7E412587"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&lt;enumeration value=</w:t>
      </w:r>
      <w:r w:rsidR="008C4ABE">
        <w:rPr>
          <w:lang w:eastAsia="zh-CN"/>
        </w:rPr>
        <w:t>"</w:t>
      </w:r>
      <w:r w:rsidRPr="008C4ABE">
        <w:rPr>
          <w:lang w:eastAsia="zh-CN"/>
        </w:rPr>
        <w:t>NOT_YET_STARTED</w:t>
      </w:r>
      <w:r w:rsidR="008C4ABE">
        <w:rPr>
          <w:lang w:eastAsia="zh-CN"/>
        </w:rPr>
        <w:t>"</w:t>
      </w:r>
      <w:r w:rsidRPr="008C4ABE">
        <w:rPr>
          <w:lang w:eastAsia="zh-CN"/>
        </w:rPr>
        <w:t>/&gt;</w:t>
      </w:r>
    </w:p>
    <w:p w14:paraId="2A1096F8" w14:textId="533BE008"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&lt;enumeration value=</w:t>
      </w:r>
      <w:r w:rsidR="008C4ABE">
        <w:rPr>
          <w:lang w:eastAsia="zh-CN"/>
        </w:rPr>
        <w:t>"</w:t>
      </w:r>
      <w:r w:rsidRPr="008C4ABE">
        <w:rPr>
          <w:lang w:eastAsia="zh-CN"/>
        </w:rPr>
        <w:t>RUNNING</w:t>
      </w:r>
      <w:r w:rsidR="008C4ABE">
        <w:rPr>
          <w:lang w:eastAsia="zh-CN"/>
        </w:rPr>
        <w:t>"</w:t>
      </w:r>
      <w:r w:rsidRPr="008C4ABE">
        <w:rPr>
          <w:lang w:eastAsia="zh-CN"/>
        </w:rPr>
        <w:t>/&gt;</w:t>
      </w:r>
    </w:p>
    <w:p w14:paraId="597C653C" w14:textId="34FBC995"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&lt;enumeration value=</w:t>
      </w:r>
      <w:r w:rsidR="008C4ABE">
        <w:rPr>
          <w:lang w:eastAsia="zh-CN"/>
        </w:rPr>
        <w:t>"</w:t>
      </w:r>
      <w:r w:rsidRPr="008C4ABE">
        <w:rPr>
          <w:lang w:eastAsia="zh-CN"/>
        </w:rPr>
        <w:t>COMPLETED</w:t>
      </w:r>
      <w:r w:rsidR="008C4ABE">
        <w:rPr>
          <w:lang w:eastAsia="zh-CN"/>
        </w:rPr>
        <w:t>"</w:t>
      </w:r>
      <w:r w:rsidRPr="008C4ABE">
        <w:rPr>
          <w:lang w:eastAsia="zh-CN"/>
        </w:rPr>
        <w:t>/&gt;</w:t>
      </w:r>
    </w:p>
    <w:p w14:paraId="14449108" w14:textId="1DD83D47"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&lt;enumeration value=</w:t>
      </w:r>
      <w:r w:rsidR="008C4ABE">
        <w:rPr>
          <w:lang w:eastAsia="zh-CN"/>
        </w:rPr>
        <w:t>"</w:t>
      </w:r>
      <w:r w:rsidRPr="008C4ABE">
        <w:rPr>
          <w:lang w:eastAsia="zh-CN"/>
        </w:rPr>
        <w:t>AWAITING_RESUME</w:t>
      </w:r>
      <w:r w:rsidR="008C4ABE">
        <w:rPr>
          <w:lang w:eastAsia="zh-CN"/>
        </w:rPr>
        <w:t>"</w:t>
      </w:r>
      <w:r w:rsidRPr="008C4ABE">
        <w:rPr>
          <w:lang w:eastAsia="zh-CN"/>
        </w:rPr>
        <w:t>/&gt;</w:t>
      </w:r>
    </w:p>
    <w:p w14:paraId="257C9867" w14:textId="729C2014"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&lt;enumeration value=</w:t>
      </w:r>
      <w:r w:rsidR="008C4ABE">
        <w:rPr>
          <w:lang w:eastAsia="zh-CN"/>
        </w:rPr>
        <w:t>"</w:t>
      </w:r>
      <w:r w:rsidRPr="008C4ABE">
        <w:rPr>
          <w:lang w:eastAsia="zh-CN"/>
        </w:rPr>
        <w:t>FAILURE</w:t>
      </w:r>
      <w:r w:rsidR="008C4ABE">
        <w:rPr>
          <w:lang w:eastAsia="zh-CN"/>
        </w:rPr>
        <w:t>"</w:t>
      </w:r>
      <w:r w:rsidRPr="008C4ABE">
        <w:rPr>
          <w:lang w:eastAsia="zh-CN"/>
        </w:rPr>
        <w:t>/&gt;</w:t>
      </w:r>
    </w:p>
    <w:p w14:paraId="37EF7F9C" w14:textId="20CE36B5"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&lt;enumeration value=</w:t>
      </w:r>
      <w:r w:rsidR="008C4ABE">
        <w:rPr>
          <w:lang w:eastAsia="zh-CN"/>
        </w:rPr>
        <w:t>"</w:t>
      </w:r>
      <w:r w:rsidRPr="008C4ABE">
        <w:rPr>
          <w:lang w:eastAsia="zh-CN"/>
        </w:rPr>
        <w:t>TERMINATED</w:t>
      </w:r>
      <w:r w:rsidR="008C4ABE">
        <w:rPr>
          <w:lang w:eastAsia="zh-CN"/>
        </w:rPr>
        <w:t>"</w:t>
      </w:r>
      <w:r w:rsidRPr="008C4ABE">
        <w:rPr>
          <w:lang w:eastAsia="zh-CN"/>
        </w:rPr>
        <w:t>/&gt;</w:t>
      </w:r>
    </w:p>
    <w:p w14:paraId="79FF557E" w14:textId="77777777" w:rsidR="00E55EB8" w:rsidRPr="008C4ABE" w:rsidRDefault="00E55EB8" w:rsidP="008C4ABE">
      <w:pPr>
        <w:pStyle w:val="PL"/>
        <w:rPr>
          <w:lang w:eastAsia="zh-CN"/>
        </w:rPr>
      </w:pPr>
      <w:r w:rsidRPr="008C4ABE">
        <w:rPr>
          <w:lang w:eastAsia="zh-CN"/>
        </w:rPr>
        <w:tab/>
      </w:r>
      <w:r w:rsidRPr="008C4ABE">
        <w:rPr>
          <w:lang w:eastAsia="zh-CN"/>
        </w:rPr>
        <w:tab/>
        <w:t>&lt;/restriction&gt;</w:t>
      </w:r>
    </w:p>
    <w:p w14:paraId="537FAA19" w14:textId="77777777" w:rsidR="00E55EB8" w:rsidRPr="008C4ABE" w:rsidRDefault="00E55EB8" w:rsidP="008C4ABE">
      <w:pPr>
        <w:pStyle w:val="PL"/>
        <w:rPr>
          <w:lang w:eastAsia="zh-CN"/>
        </w:rPr>
      </w:pPr>
      <w:r w:rsidRPr="008C4ABE">
        <w:rPr>
          <w:lang w:eastAsia="zh-CN"/>
        </w:rPr>
        <w:tab/>
        <w:t>&lt;/simpleType&gt;</w:t>
      </w:r>
    </w:p>
    <w:p w14:paraId="63AD6D80" w14:textId="1C5B3CDF" w:rsidR="00E55EB8" w:rsidRPr="008C4ABE" w:rsidRDefault="00E55EB8" w:rsidP="008C4ABE">
      <w:pPr>
        <w:pStyle w:val="PL"/>
        <w:rPr>
          <w:lang w:eastAsia="zh-CN"/>
        </w:rPr>
      </w:pPr>
      <w:r w:rsidRPr="008C4ABE">
        <w:rPr>
          <w:lang w:eastAsia="zh-CN"/>
        </w:rPr>
        <w:tab/>
        <w:t>&lt;complexType name=</w:t>
      </w:r>
      <w:r w:rsidR="008C4ABE">
        <w:rPr>
          <w:lang w:eastAsia="zh-CN"/>
        </w:rPr>
        <w:t>"</w:t>
      </w:r>
      <w:r w:rsidRPr="008C4ABE">
        <w:rPr>
          <w:lang w:eastAsia="zh-CN"/>
        </w:rPr>
        <w:t>StepInfoListEntry</w:t>
      </w:r>
      <w:r w:rsidR="008C4ABE">
        <w:rPr>
          <w:lang w:eastAsia="zh-CN"/>
        </w:rPr>
        <w:t>"</w:t>
      </w:r>
      <w:r w:rsidRPr="008C4ABE">
        <w:rPr>
          <w:lang w:eastAsia="zh-CN"/>
        </w:rPr>
        <w:t>&gt;</w:t>
      </w:r>
    </w:p>
    <w:p w14:paraId="0F4EC156"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5B5BC10E" w14:textId="44CF08CD"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nameOfStep</w:t>
      </w:r>
      <w:r w:rsidR="008C4ABE">
        <w:rPr>
          <w:lang w:eastAsia="zh-CN"/>
        </w:rPr>
        <w:t>"</w:t>
      </w:r>
      <w:r w:rsidRPr="008C4ABE">
        <w:rPr>
          <w:lang w:eastAsia="zh-CN"/>
        </w:rPr>
        <w:t xml:space="preserve"> type=</w:t>
      </w:r>
      <w:r w:rsidR="008C4ABE">
        <w:rPr>
          <w:lang w:eastAsia="zh-CN"/>
        </w:rPr>
        <w:t>"</w:t>
      </w:r>
      <w:r w:rsidRPr="008C4ABE">
        <w:rPr>
          <w:lang w:eastAsia="zh-CN"/>
        </w:rPr>
        <w:t>xsc:NameOfStep</w:t>
      </w:r>
      <w:r w:rsidR="008C4ABE">
        <w:rPr>
          <w:lang w:eastAsia="zh-CN"/>
        </w:rPr>
        <w:t>"</w:t>
      </w:r>
      <w:r w:rsidRPr="008C4ABE">
        <w:rPr>
          <w:lang w:eastAsia="zh-CN"/>
        </w:rPr>
        <w:t>/&gt;</w:t>
      </w:r>
    </w:p>
    <w:p w14:paraId="6A0A147E" w14:textId="77B2AAE3"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sequenceNumberInProcess</w:t>
      </w:r>
      <w:r w:rsidR="008C4ABE">
        <w:rPr>
          <w:lang w:eastAsia="zh-CN"/>
        </w:rPr>
        <w:t>"</w:t>
      </w:r>
      <w:r w:rsidRPr="008C4ABE">
        <w:rPr>
          <w:lang w:eastAsia="zh-CN"/>
        </w:rPr>
        <w:t xml:space="preserve"> type=</w:t>
      </w:r>
      <w:r w:rsidR="008C4ABE">
        <w:rPr>
          <w:lang w:eastAsia="zh-CN"/>
        </w:rPr>
        <w:t>"</w:t>
      </w:r>
      <w:r w:rsidRPr="008C4ABE">
        <w:rPr>
          <w:lang w:eastAsia="zh-CN"/>
        </w:rPr>
        <w:t>xsc:SequenceNumberInProcess</w:t>
      </w:r>
      <w:r w:rsidR="008C4ABE">
        <w:rPr>
          <w:lang w:eastAsia="zh-CN"/>
        </w:rPr>
        <w:t>"</w:t>
      </w:r>
      <w:r w:rsidRPr="008C4ABE">
        <w:rPr>
          <w:lang w:eastAsia="zh-CN"/>
        </w:rPr>
        <w:t>/&gt;</w:t>
      </w:r>
    </w:p>
    <w:p w14:paraId="1FC120E2" w14:textId="3C44EFD1"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stopPointSetIndication</w:t>
      </w:r>
      <w:r w:rsidR="008C4ABE">
        <w:rPr>
          <w:lang w:eastAsia="zh-CN"/>
        </w:rPr>
        <w:t>"</w:t>
      </w:r>
      <w:r w:rsidRPr="008C4ABE">
        <w:rPr>
          <w:lang w:eastAsia="zh-CN"/>
        </w:rPr>
        <w:t xml:space="preserve"> type=</w:t>
      </w:r>
      <w:r w:rsidR="008C4ABE">
        <w:rPr>
          <w:lang w:eastAsia="zh-CN"/>
        </w:rPr>
        <w:t>"</w:t>
      </w:r>
      <w:r w:rsidRPr="008C4ABE">
        <w:rPr>
          <w:lang w:eastAsia="zh-CN"/>
        </w:rPr>
        <w:t>xsc:StopPointSetIndication</w:t>
      </w:r>
      <w:r w:rsidR="008C4ABE">
        <w:rPr>
          <w:lang w:eastAsia="zh-CN"/>
        </w:rPr>
        <w:t>"</w:t>
      </w:r>
      <w:r w:rsidRPr="008C4ABE">
        <w:rPr>
          <w:lang w:eastAsia="zh-CN"/>
        </w:rPr>
        <w:t>/&gt;</w:t>
      </w:r>
    </w:p>
    <w:p w14:paraId="4F174249" w14:textId="3195DC67"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stepProgress</w:t>
      </w:r>
      <w:r w:rsidR="008C4ABE">
        <w:rPr>
          <w:lang w:eastAsia="zh-CN"/>
        </w:rPr>
        <w:t>"</w:t>
      </w:r>
      <w:r w:rsidRPr="008C4ABE">
        <w:rPr>
          <w:lang w:eastAsia="zh-CN"/>
        </w:rPr>
        <w:t xml:space="preserve"> type=</w:t>
      </w:r>
      <w:r w:rsidR="008C4ABE">
        <w:rPr>
          <w:lang w:eastAsia="zh-CN"/>
        </w:rPr>
        <w:t>"</w:t>
      </w:r>
      <w:r w:rsidRPr="008C4ABE">
        <w:rPr>
          <w:lang w:eastAsia="zh-CN"/>
        </w:rPr>
        <w:t>xsc:StepProgress</w:t>
      </w:r>
      <w:r w:rsidR="008C4ABE">
        <w:rPr>
          <w:lang w:eastAsia="zh-CN"/>
        </w:rPr>
        <w:t>"</w:t>
      </w:r>
      <w:r w:rsidRPr="008C4ABE">
        <w:rPr>
          <w:lang w:eastAsia="zh-CN"/>
        </w:rPr>
        <w:t>/&gt;</w:t>
      </w:r>
    </w:p>
    <w:p w14:paraId="4A56CF99"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7F66FBB1" w14:textId="77777777" w:rsidR="00E55EB8" w:rsidRPr="008C4ABE" w:rsidRDefault="00E55EB8" w:rsidP="008C4ABE">
      <w:pPr>
        <w:pStyle w:val="PL"/>
        <w:rPr>
          <w:lang w:eastAsia="zh-CN"/>
        </w:rPr>
      </w:pPr>
      <w:r w:rsidRPr="008C4ABE">
        <w:rPr>
          <w:lang w:eastAsia="zh-CN"/>
        </w:rPr>
        <w:tab/>
        <w:t>&lt;/complexType&gt;</w:t>
      </w:r>
    </w:p>
    <w:p w14:paraId="2CD2B0B6" w14:textId="352CF581" w:rsidR="00E55EB8" w:rsidRPr="008C4ABE" w:rsidRDefault="00E55EB8" w:rsidP="008C4ABE">
      <w:pPr>
        <w:pStyle w:val="PL"/>
        <w:rPr>
          <w:lang w:eastAsia="zh-CN"/>
        </w:rPr>
      </w:pPr>
      <w:r w:rsidRPr="008C4ABE">
        <w:rPr>
          <w:lang w:eastAsia="zh-CN"/>
        </w:rPr>
        <w:tab/>
        <w:t>&lt;complexType name=</w:t>
      </w:r>
      <w:r w:rsidR="008C4ABE">
        <w:rPr>
          <w:lang w:eastAsia="zh-CN"/>
        </w:rPr>
        <w:t>"</w:t>
      </w:r>
      <w:r w:rsidRPr="008C4ABE">
        <w:rPr>
          <w:lang w:eastAsia="zh-CN"/>
        </w:rPr>
        <w:t>StepInfoList</w:t>
      </w:r>
      <w:r w:rsidR="008C4ABE">
        <w:rPr>
          <w:lang w:eastAsia="zh-CN"/>
        </w:rPr>
        <w:t>"</w:t>
      </w:r>
      <w:r w:rsidRPr="008C4ABE">
        <w:rPr>
          <w:lang w:eastAsia="zh-CN"/>
        </w:rPr>
        <w:t>&gt;</w:t>
      </w:r>
    </w:p>
    <w:p w14:paraId="29D1EFE3"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75ECB306" w14:textId="02F0B5BC"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stepInfoListEntry</w:t>
      </w:r>
      <w:r w:rsidR="008C4ABE">
        <w:rPr>
          <w:lang w:eastAsia="zh-CN"/>
        </w:rPr>
        <w:t>"</w:t>
      </w:r>
      <w:r w:rsidRPr="008C4ABE">
        <w:rPr>
          <w:lang w:eastAsia="zh-CN"/>
        </w:rPr>
        <w:t xml:space="preserve"> type=</w:t>
      </w:r>
      <w:r w:rsidR="008C4ABE">
        <w:rPr>
          <w:lang w:eastAsia="zh-CN"/>
        </w:rPr>
        <w:t>"</w:t>
      </w:r>
      <w:r w:rsidRPr="008C4ABE">
        <w:rPr>
          <w:lang w:eastAsia="zh-CN"/>
        </w:rPr>
        <w:t>xsc:StepInfoListEntry</w:t>
      </w:r>
      <w:r w:rsidR="008C4ABE">
        <w:rPr>
          <w:lang w:eastAsia="zh-CN"/>
        </w:rPr>
        <w:t>"</w:t>
      </w:r>
      <w:r w:rsidRPr="008C4ABE">
        <w:rPr>
          <w:lang w:eastAsia="zh-CN"/>
        </w:rPr>
        <w:t xml:space="preserve"> maxOccurs=</w:t>
      </w:r>
      <w:r w:rsidR="008C4ABE">
        <w:rPr>
          <w:lang w:eastAsia="zh-CN"/>
        </w:rPr>
        <w:t>"</w:t>
      </w:r>
      <w:r w:rsidRPr="008C4ABE">
        <w:rPr>
          <w:lang w:eastAsia="zh-CN"/>
        </w:rPr>
        <w:t>unbounded</w:t>
      </w:r>
      <w:r w:rsidR="008C4ABE">
        <w:rPr>
          <w:lang w:eastAsia="zh-CN"/>
        </w:rPr>
        <w:t>"</w:t>
      </w:r>
      <w:r w:rsidRPr="008C4ABE">
        <w:rPr>
          <w:lang w:eastAsia="zh-CN"/>
        </w:rPr>
        <w:t>/&gt;</w:t>
      </w:r>
    </w:p>
    <w:p w14:paraId="149CEC09"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6317DCAD" w14:textId="77777777" w:rsidR="00E55EB8" w:rsidRPr="008C4ABE" w:rsidRDefault="00E55EB8" w:rsidP="008C4ABE">
      <w:pPr>
        <w:pStyle w:val="PL"/>
        <w:rPr>
          <w:lang w:eastAsia="zh-CN"/>
        </w:rPr>
      </w:pPr>
      <w:r w:rsidRPr="008C4ABE">
        <w:rPr>
          <w:lang w:eastAsia="zh-CN"/>
        </w:rPr>
        <w:tab/>
        <w:t>&lt;/complexType&gt;</w:t>
      </w:r>
    </w:p>
    <w:p w14:paraId="2579B6A9" w14:textId="0C0EFA00" w:rsidR="00E55EB8" w:rsidRPr="008C4ABE" w:rsidRDefault="00E55EB8" w:rsidP="008C4ABE">
      <w:pPr>
        <w:pStyle w:val="PL"/>
        <w:rPr>
          <w:lang w:eastAsia="zh-CN"/>
        </w:rPr>
      </w:pPr>
      <w:r w:rsidRPr="008C4ABE">
        <w:rPr>
          <w:lang w:eastAsia="zh-CN"/>
        </w:rPr>
        <w:tab/>
        <w:t>&lt;complexType name=</w:t>
      </w:r>
      <w:r w:rsidR="008C4ABE">
        <w:rPr>
          <w:lang w:eastAsia="zh-CN"/>
        </w:rPr>
        <w:t>"</w:t>
      </w:r>
      <w:r w:rsidRPr="008C4ABE">
        <w:rPr>
          <w:lang w:eastAsia="zh-CN"/>
        </w:rPr>
        <w:t>scManagementCapabilityIOC</w:t>
      </w:r>
      <w:r w:rsidR="008C4ABE">
        <w:rPr>
          <w:lang w:eastAsia="zh-CN"/>
        </w:rPr>
        <w:t>"</w:t>
      </w:r>
      <w:r w:rsidRPr="008C4ABE">
        <w:rPr>
          <w:lang w:eastAsia="zh-CN"/>
        </w:rPr>
        <w:t>&gt;</w:t>
      </w:r>
    </w:p>
    <w:p w14:paraId="496134C1"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3131B545" w14:textId="0993D67D"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id</w:t>
      </w:r>
      <w:r w:rsidR="008C4ABE">
        <w:rPr>
          <w:lang w:eastAsia="zh-CN"/>
        </w:rPr>
        <w:t>"</w:t>
      </w:r>
      <w:r w:rsidRPr="008C4ABE">
        <w:rPr>
          <w:lang w:eastAsia="zh-CN"/>
        </w:rPr>
        <w:t xml:space="preserve"> type=</w:t>
      </w:r>
      <w:r w:rsidR="008C4ABE">
        <w:rPr>
          <w:lang w:eastAsia="zh-CN"/>
        </w:rPr>
        <w:t>"</w:t>
      </w:r>
      <w:r w:rsidRPr="008C4ABE">
        <w:rPr>
          <w:lang w:eastAsia="zh-CN"/>
        </w:rPr>
        <w:t>xsc:Id</w:t>
      </w:r>
      <w:r w:rsidR="008C4ABE">
        <w:rPr>
          <w:lang w:eastAsia="zh-CN"/>
        </w:rPr>
        <w:t>"</w:t>
      </w:r>
      <w:r w:rsidRPr="008C4ABE">
        <w:rPr>
          <w:lang w:eastAsia="zh-CN"/>
        </w:rPr>
        <w:t>/&gt;</w:t>
      </w:r>
    </w:p>
    <w:p w14:paraId="5B03D3C8" w14:textId="585D0609"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neInformation</w:t>
      </w:r>
      <w:r w:rsidR="008C4ABE">
        <w:rPr>
          <w:lang w:eastAsia="zh-CN"/>
        </w:rPr>
        <w:t>"</w:t>
      </w:r>
      <w:r w:rsidRPr="008C4ABE">
        <w:rPr>
          <w:lang w:eastAsia="zh-CN"/>
        </w:rPr>
        <w:t xml:space="preserve"> type=</w:t>
      </w:r>
      <w:r w:rsidR="008C4ABE">
        <w:rPr>
          <w:lang w:eastAsia="zh-CN"/>
        </w:rPr>
        <w:t>"</w:t>
      </w:r>
      <w:r w:rsidRPr="008C4ABE">
        <w:rPr>
          <w:lang w:eastAsia="zh-CN"/>
        </w:rPr>
        <w:t>xsc:NEInformation</w:t>
      </w:r>
      <w:r w:rsidR="008C4ABE">
        <w:rPr>
          <w:lang w:eastAsia="zh-CN"/>
        </w:rPr>
        <w:t>"</w:t>
      </w:r>
      <w:r w:rsidRPr="008C4ABE">
        <w:rPr>
          <w:lang w:eastAsia="zh-CN"/>
        </w:rPr>
        <w:t>/&gt;</w:t>
      </w:r>
    </w:p>
    <w:p w14:paraId="3CE096F1" w14:textId="5AA8C0D5"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stepsAndOfferedStopPointList</w:t>
      </w:r>
      <w:r w:rsidR="008C4ABE">
        <w:rPr>
          <w:lang w:eastAsia="zh-CN"/>
        </w:rPr>
        <w:t>"</w:t>
      </w:r>
      <w:r w:rsidRPr="008C4ABE">
        <w:rPr>
          <w:lang w:eastAsia="zh-CN"/>
        </w:rPr>
        <w:t xml:space="preserve"> type=</w:t>
      </w:r>
      <w:r w:rsidR="008C4ABE">
        <w:rPr>
          <w:lang w:eastAsia="zh-CN"/>
        </w:rPr>
        <w:t>"</w:t>
      </w:r>
      <w:r w:rsidRPr="008C4ABE">
        <w:rPr>
          <w:lang w:eastAsia="zh-CN"/>
        </w:rPr>
        <w:t>xsc:StepsAndOfferedStopPointList</w:t>
      </w:r>
      <w:r w:rsidR="008C4ABE">
        <w:rPr>
          <w:lang w:eastAsia="zh-CN"/>
        </w:rPr>
        <w:t>"</w:t>
      </w:r>
      <w:r w:rsidRPr="008C4ABE">
        <w:rPr>
          <w:lang w:eastAsia="zh-CN"/>
        </w:rPr>
        <w:t>/&gt;</w:t>
      </w:r>
    </w:p>
    <w:p w14:paraId="0F0B7BFD" w14:textId="4BAEF1C7"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offeredFinalAdministrativeStateInformation</w:t>
      </w:r>
      <w:r w:rsidR="008C4ABE">
        <w:rPr>
          <w:lang w:eastAsia="zh-CN"/>
        </w:rPr>
        <w:t>"</w:t>
      </w:r>
      <w:r w:rsidRPr="008C4ABE">
        <w:rPr>
          <w:lang w:eastAsia="zh-CN"/>
        </w:rPr>
        <w:t xml:space="preserve"> type=</w:t>
      </w:r>
      <w:r w:rsidR="008C4ABE">
        <w:rPr>
          <w:lang w:eastAsia="zh-CN"/>
        </w:rPr>
        <w:t>"</w:t>
      </w:r>
      <w:r w:rsidRPr="008C4ABE">
        <w:rPr>
          <w:lang w:eastAsia="zh-CN"/>
        </w:rPr>
        <w:t>xsc:OfferedFinalAdministrativeStateInformation</w:t>
      </w:r>
      <w:r w:rsidR="008C4ABE">
        <w:rPr>
          <w:lang w:eastAsia="zh-CN"/>
        </w:rPr>
        <w:t>"</w:t>
      </w:r>
      <w:r w:rsidRPr="008C4ABE">
        <w:rPr>
          <w:lang w:eastAsia="zh-CN"/>
        </w:rPr>
        <w:t>/&gt;</w:t>
      </w:r>
    </w:p>
    <w:p w14:paraId="46A0439F"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0D4EF2C5" w14:textId="77777777" w:rsidR="00E55EB8" w:rsidRPr="008C4ABE" w:rsidRDefault="00E55EB8" w:rsidP="008C4ABE">
      <w:pPr>
        <w:pStyle w:val="PL"/>
        <w:rPr>
          <w:lang w:eastAsia="zh-CN"/>
        </w:rPr>
      </w:pPr>
      <w:r w:rsidRPr="008C4ABE">
        <w:rPr>
          <w:lang w:eastAsia="zh-CN"/>
        </w:rPr>
        <w:tab/>
        <w:t>&lt;/complexType&gt;</w:t>
      </w:r>
    </w:p>
    <w:p w14:paraId="28C43866" w14:textId="2E11EC83" w:rsidR="00E55EB8" w:rsidRPr="008C4ABE" w:rsidRDefault="00E55EB8" w:rsidP="008C4ABE">
      <w:pPr>
        <w:pStyle w:val="PL"/>
        <w:rPr>
          <w:lang w:eastAsia="zh-CN"/>
        </w:rPr>
      </w:pPr>
      <w:r w:rsidRPr="008C4ABE">
        <w:rPr>
          <w:lang w:eastAsia="zh-CN"/>
        </w:rPr>
        <w:tab/>
        <w:t>&lt;complexType name=</w:t>
      </w:r>
      <w:r w:rsidR="008C4ABE">
        <w:rPr>
          <w:lang w:eastAsia="zh-CN"/>
        </w:rPr>
        <w:t>"</w:t>
      </w:r>
      <w:r w:rsidRPr="008C4ABE">
        <w:rPr>
          <w:lang w:eastAsia="zh-CN"/>
        </w:rPr>
        <w:t>scManagementProfileIOC</w:t>
      </w:r>
      <w:r w:rsidR="008C4ABE">
        <w:rPr>
          <w:lang w:eastAsia="zh-CN"/>
        </w:rPr>
        <w:t>"</w:t>
      </w:r>
      <w:r w:rsidRPr="008C4ABE">
        <w:rPr>
          <w:lang w:eastAsia="zh-CN"/>
        </w:rPr>
        <w:t>&gt;</w:t>
      </w:r>
    </w:p>
    <w:p w14:paraId="0AB469D0"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464C1259" w14:textId="0B0527AC"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id</w:t>
      </w:r>
      <w:r w:rsidR="008C4ABE">
        <w:rPr>
          <w:lang w:eastAsia="zh-CN"/>
        </w:rPr>
        <w:t>"</w:t>
      </w:r>
      <w:r w:rsidRPr="008C4ABE">
        <w:rPr>
          <w:lang w:eastAsia="zh-CN"/>
        </w:rPr>
        <w:t xml:space="preserve"> type=</w:t>
      </w:r>
      <w:r w:rsidR="008C4ABE">
        <w:rPr>
          <w:lang w:eastAsia="zh-CN"/>
        </w:rPr>
        <w:t>"</w:t>
      </w:r>
      <w:r w:rsidRPr="008C4ABE">
        <w:rPr>
          <w:lang w:eastAsia="zh-CN"/>
        </w:rPr>
        <w:t>xsc:Id</w:t>
      </w:r>
      <w:r w:rsidR="008C4ABE">
        <w:rPr>
          <w:lang w:eastAsia="zh-CN"/>
        </w:rPr>
        <w:t>"</w:t>
      </w:r>
      <w:r w:rsidRPr="008C4ABE">
        <w:rPr>
          <w:lang w:eastAsia="zh-CN"/>
        </w:rPr>
        <w:t>/&gt;</w:t>
      </w:r>
    </w:p>
    <w:p w14:paraId="6F68CC9A" w14:textId="2F9CBAAA"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versionNumber</w:t>
      </w:r>
      <w:r w:rsidR="008C4ABE">
        <w:rPr>
          <w:lang w:eastAsia="zh-CN"/>
        </w:rPr>
        <w:t>"</w:t>
      </w:r>
      <w:r w:rsidRPr="008C4ABE">
        <w:rPr>
          <w:lang w:eastAsia="zh-CN"/>
        </w:rPr>
        <w:t xml:space="preserve"> type=</w:t>
      </w:r>
      <w:r w:rsidR="008C4ABE">
        <w:rPr>
          <w:lang w:eastAsia="zh-CN"/>
        </w:rPr>
        <w:t>"</w:t>
      </w:r>
      <w:r w:rsidRPr="008C4ABE">
        <w:rPr>
          <w:lang w:eastAsia="zh-CN"/>
        </w:rPr>
        <w:t>xsc:VersionNumber</w:t>
      </w:r>
      <w:r w:rsidR="008C4ABE">
        <w:rPr>
          <w:lang w:eastAsia="zh-CN"/>
        </w:rPr>
        <w:t>"</w:t>
      </w:r>
      <w:r w:rsidRPr="008C4ABE">
        <w:rPr>
          <w:lang w:eastAsia="zh-CN"/>
        </w:rPr>
        <w:t>/&gt;</w:t>
      </w:r>
    </w:p>
    <w:p w14:paraId="227E1BD8" w14:textId="1F5FCAED"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neInformation</w:t>
      </w:r>
      <w:r w:rsidR="008C4ABE">
        <w:rPr>
          <w:lang w:eastAsia="zh-CN"/>
        </w:rPr>
        <w:t>"</w:t>
      </w:r>
      <w:r w:rsidRPr="008C4ABE">
        <w:rPr>
          <w:lang w:eastAsia="zh-CN"/>
        </w:rPr>
        <w:t xml:space="preserve"> type=</w:t>
      </w:r>
      <w:r w:rsidR="008C4ABE">
        <w:rPr>
          <w:lang w:eastAsia="zh-CN"/>
        </w:rPr>
        <w:t>"</w:t>
      </w:r>
      <w:r w:rsidRPr="008C4ABE">
        <w:rPr>
          <w:lang w:eastAsia="zh-CN"/>
        </w:rPr>
        <w:t>xsc:NEInformation</w:t>
      </w:r>
      <w:r w:rsidR="008C4ABE">
        <w:rPr>
          <w:lang w:eastAsia="zh-CN"/>
        </w:rPr>
        <w:t>"</w:t>
      </w:r>
      <w:r w:rsidRPr="008C4ABE">
        <w:rPr>
          <w:lang w:eastAsia="zh-CN"/>
        </w:rPr>
        <w:t>/&gt;</w:t>
      </w:r>
    </w:p>
    <w:p w14:paraId="5AFEF686" w14:textId="1EB7223E"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stepsAndSelectedStopPointList</w:t>
      </w:r>
      <w:r w:rsidR="008C4ABE">
        <w:rPr>
          <w:lang w:eastAsia="zh-CN"/>
        </w:rPr>
        <w:t>"</w:t>
      </w:r>
      <w:r w:rsidRPr="008C4ABE">
        <w:rPr>
          <w:lang w:eastAsia="zh-CN"/>
        </w:rPr>
        <w:t xml:space="preserve"> type=</w:t>
      </w:r>
      <w:r w:rsidR="008C4ABE">
        <w:rPr>
          <w:lang w:eastAsia="zh-CN"/>
        </w:rPr>
        <w:t>"</w:t>
      </w:r>
      <w:r w:rsidRPr="008C4ABE">
        <w:rPr>
          <w:lang w:eastAsia="zh-CN"/>
        </w:rPr>
        <w:t>xsc:StepsAndSelectedStopPointList</w:t>
      </w:r>
      <w:r w:rsidR="008C4ABE">
        <w:rPr>
          <w:lang w:eastAsia="zh-CN"/>
        </w:rPr>
        <w:t>"</w:t>
      </w:r>
      <w:r w:rsidRPr="008C4ABE">
        <w:rPr>
          <w:lang w:eastAsia="zh-CN"/>
        </w:rPr>
        <w:t>/&gt;</w:t>
      </w:r>
    </w:p>
    <w:p w14:paraId="02445058" w14:textId="70CE41B9"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selectedFinalAdministrativeState</w:t>
      </w:r>
      <w:r w:rsidR="008C4ABE">
        <w:rPr>
          <w:lang w:eastAsia="zh-CN"/>
        </w:rPr>
        <w:t>"</w:t>
      </w:r>
      <w:r w:rsidRPr="008C4ABE">
        <w:rPr>
          <w:lang w:eastAsia="zh-CN"/>
        </w:rPr>
        <w:t xml:space="preserve"> type=</w:t>
      </w:r>
      <w:r w:rsidR="008C4ABE">
        <w:rPr>
          <w:lang w:eastAsia="zh-CN"/>
        </w:rPr>
        <w:t>"</w:t>
      </w:r>
      <w:r w:rsidRPr="008C4ABE">
        <w:rPr>
          <w:lang w:eastAsia="zh-CN"/>
        </w:rPr>
        <w:t>xsc:FinalAdministrativeStateValue</w:t>
      </w:r>
      <w:r w:rsidR="008C4ABE">
        <w:rPr>
          <w:lang w:eastAsia="zh-CN"/>
        </w:rPr>
        <w:t>"</w:t>
      </w:r>
      <w:r w:rsidRPr="008C4ABE">
        <w:rPr>
          <w:lang w:eastAsia="zh-CN"/>
        </w:rPr>
        <w:t>/&gt;</w:t>
      </w:r>
    </w:p>
    <w:p w14:paraId="11CAF565"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3234EABA" w14:textId="77777777" w:rsidR="00E55EB8" w:rsidRPr="008C4ABE" w:rsidRDefault="00E55EB8" w:rsidP="008C4ABE">
      <w:pPr>
        <w:pStyle w:val="PL"/>
        <w:rPr>
          <w:lang w:eastAsia="zh-CN"/>
        </w:rPr>
      </w:pPr>
      <w:r w:rsidRPr="008C4ABE">
        <w:rPr>
          <w:lang w:eastAsia="zh-CN"/>
        </w:rPr>
        <w:tab/>
        <w:t>&lt;/complexType&gt;</w:t>
      </w:r>
    </w:p>
    <w:p w14:paraId="331DB38B" w14:textId="0F599635" w:rsidR="00E55EB8" w:rsidRPr="008C4ABE" w:rsidRDefault="00E55EB8" w:rsidP="008C4ABE">
      <w:pPr>
        <w:pStyle w:val="PL"/>
        <w:rPr>
          <w:lang w:eastAsia="zh-CN"/>
        </w:rPr>
      </w:pPr>
      <w:r w:rsidRPr="008C4ABE">
        <w:rPr>
          <w:lang w:eastAsia="zh-CN"/>
        </w:rPr>
        <w:tab/>
        <w:t>&lt;complexType name=</w:t>
      </w:r>
      <w:r w:rsidR="008C4ABE">
        <w:rPr>
          <w:lang w:eastAsia="zh-CN"/>
        </w:rPr>
        <w:t>"</w:t>
      </w:r>
      <w:r w:rsidRPr="008C4ABE">
        <w:rPr>
          <w:lang w:eastAsia="zh-CN"/>
        </w:rPr>
        <w:t>scProcessIOC</w:t>
      </w:r>
      <w:r w:rsidR="008C4ABE">
        <w:rPr>
          <w:lang w:eastAsia="zh-CN"/>
        </w:rPr>
        <w:t>"</w:t>
      </w:r>
      <w:r w:rsidRPr="008C4ABE">
        <w:rPr>
          <w:lang w:eastAsia="zh-CN"/>
        </w:rPr>
        <w:t>&gt;</w:t>
      </w:r>
    </w:p>
    <w:p w14:paraId="157DAA66"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10FEC8CC" w14:textId="3CDFF7B8"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id</w:t>
      </w:r>
      <w:r w:rsidR="008C4ABE">
        <w:rPr>
          <w:lang w:eastAsia="zh-CN"/>
        </w:rPr>
        <w:t>"</w:t>
      </w:r>
      <w:r w:rsidRPr="008C4ABE">
        <w:rPr>
          <w:lang w:eastAsia="zh-CN"/>
        </w:rPr>
        <w:t xml:space="preserve"> type=</w:t>
      </w:r>
      <w:r w:rsidR="008C4ABE">
        <w:rPr>
          <w:lang w:eastAsia="zh-CN"/>
        </w:rPr>
        <w:t>"</w:t>
      </w:r>
      <w:r w:rsidRPr="008C4ABE">
        <w:rPr>
          <w:lang w:eastAsia="zh-CN"/>
        </w:rPr>
        <w:t>xsc:Id</w:t>
      </w:r>
      <w:r w:rsidR="008C4ABE">
        <w:rPr>
          <w:lang w:eastAsia="zh-CN"/>
        </w:rPr>
        <w:t>"</w:t>
      </w:r>
      <w:r w:rsidRPr="008C4ABE">
        <w:rPr>
          <w:lang w:eastAsia="zh-CN"/>
        </w:rPr>
        <w:t>/&gt;</w:t>
      </w:r>
    </w:p>
    <w:p w14:paraId="196A075D" w14:textId="40B72C12"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nEIdentification</w:t>
      </w:r>
      <w:r w:rsidR="008C4ABE">
        <w:rPr>
          <w:lang w:eastAsia="zh-CN"/>
        </w:rPr>
        <w:t>"</w:t>
      </w:r>
      <w:r w:rsidRPr="008C4ABE">
        <w:rPr>
          <w:lang w:eastAsia="zh-CN"/>
        </w:rPr>
        <w:t xml:space="preserve"> type=</w:t>
      </w:r>
      <w:r w:rsidR="008C4ABE">
        <w:rPr>
          <w:lang w:eastAsia="zh-CN"/>
        </w:rPr>
        <w:t>"</w:t>
      </w:r>
      <w:r w:rsidRPr="008C4ABE">
        <w:rPr>
          <w:lang w:eastAsia="zh-CN"/>
        </w:rPr>
        <w:t>xsc:NEInformation</w:t>
      </w:r>
      <w:r w:rsidR="008C4ABE">
        <w:rPr>
          <w:lang w:eastAsia="zh-CN"/>
        </w:rPr>
        <w:t>"</w:t>
      </w:r>
      <w:r w:rsidRPr="008C4ABE">
        <w:rPr>
          <w:lang w:eastAsia="zh-CN"/>
        </w:rPr>
        <w:t>/&gt;</w:t>
      </w:r>
    </w:p>
    <w:p w14:paraId="13A938AE" w14:textId="215583BE"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profileId</w:t>
      </w:r>
      <w:r w:rsidR="008C4ABE">
        <w:rPr>
          <w:lang w:eastAsia="zh-CN"/>
        </w:rPr>
        <w:t>"</w:t>
      </w:r>
      <w:r w:rsidRPr="008C4ABE">
        <w:rPr>
          <w:lang w:eastAsia="zh-CN"/>
        </w:rPr>
        <w:t xml:space="preserve"> type=</w:t>
      </w:r>
      <w:r w:rsidR="008C4ABE">
        <w:rPr>
          <w:lang w:eastAsia="zh-CN"/>
        </w:rPr>
        <w:t>"</w:t>
      </w:r>
      <w:r w:rsidRPr="008C4ABE">
        <w:rPr>
          <w:lang w:eastAsia="zh-CN"/>
        </w:rPr>
        <w:t>xsc:ProfileId</w:t>
      </w:r>
      <w:r w:rsidR="008C4ABE">
        <w:rPr>
          <w:lang w:eastAsia="zh-CN"/>
        </w:rPr>
        <w:t>"</w:t>
      </w:r>
      <w:r w:rsidRPr="008C4ABE">
        <w:rPr>
          <w:lang w:eastAsia="zh-CN"/>
        </w:rPr>
        <w:t>/&gt;</w:t>
      </w:r>
    </w:p>
    <w:p w14:paraId="5DF02009" w14:textId="2CC5CEB4" w:rsidR="00E55EB8" w:rsidRPr="008C4ABE" w:rsidRDefault="00E55EB8" w:rsidP="008C4ABE">
      <w:pPr>
        <w:pStyle w:val="PL"/>
        <w:rPr>
          <w:lang w:eastAsia="zh-CN"/>
        </w:rPr>
      </w:pPr>
      <w:r w:rsidRPr="008C4ABE">
        <w:rPr>
          <w:lang w:eastAsia="zh-CN"/>
        </w:rPr>
        <w:tab/>
      </w:r>
      <w:r w:rsidRPr="008C4ABE">
        <w:rPr>
          <w:lang w:eastAsia="zh-CN"/>
        </w:rPr>
        <w:tab/>
      </w:r>
      <w:r w:rsidRPr="008C4ABE">
        <w:rPr>
          <w:lang w:eastAsia="zh-CN"/>
        </w:rPr>
        <w:tab/>
        <w:t>&lt;element name=</w:t>
      </w:r>
      <w:r w:rsidR="008C4ABE">
        <w:rPr>
          <w:lang w:eastAsia="zh-CN"/>
        </w:rPr>
        <w:t>"</w:t>
      </w:r>
      <w:r w:rsidRPr="008C4ABE">
        <w:rPr>
          <w:lang w:eastAsia="zh-CN"/>
        </w:rPr>
        <w:t>stepInfoList</w:t>
      </w:r>
      <w:r w:rsidR="008C4ABE">
        <w:rPr>
          <w:lang w:eastAsia="zh-CN"/>
        </w:rPr>
        <w:t>"</w:t>
      </w:r>
      <w:r w:rsidRPr="008C4ABE">
        <w:rPr>
          <w:lang w:eastAsia="zh-CN"/>
        </w:rPr>
        <w:t xml:space="preserve"> type=</w:t>
      </w:r>
      <w:r w:rsidR="008C4ABE">
        <w:rPr>
          <w:lang w:eastAsia="zh-CN"/>
        </w:rPr>
        <w:t>"</w:t>
      </w:r>
      <w:r w:rsidRPr="008C4ABE">
        <w:rPr>
          <w:lang w:eastAsia="zh-CN"/>
        </w:rPr>
        <w:t>xsc:StepInfoList</w:t>
      </w:r>
      <w:r w:rsidR="008C4ABE">
        <w:rPr>
          <w:lang w:eastAsia="zh-CN"/>
        </w:rPr>
        <w:t>"</w:t>
      </w:r>
      <w:r w:rsidRPr="008C4ABE">
        <w:rPr>
          <w:lang w:eastAsia="zh-CN"/>
        </w:rPr>
        <w:t>/&gt;</w:t>
      </w:r>
    </w:p>
    <w:p w14:paraId="6009D548" w14:textId="77777777" w:rsidR="00E55EB8" w:rsidRPr="008C4ABE" w:rsidRDefault="00E55EB8" w:rsidP="008C4ABE">
      <w:pPr>
        <w:pStyle w:val="PL"/>
        <w:rPr>
          <w:lang w:eastAsia="zh-CN"/>
        </w:rPr>
      </w:pPr>
      <w:r w:rsidRPr="008C4ABE">
        <w:rPr>
          <w:lang w:eastAsia="zh-CN"/>
        </w:rPr>
        <w:tab/>
      </w:r>
      <w:r w:rsidRPr="008C4ABE">
        <w:rPr>
          <w:lang w:eastAsia="zh-CN"/>
        </w:rPr>
        <w:tab/>
        <w:t>&lt;/sequence&gt;</w:t>
      </w:r>
    </w:p>
    <w:p w14:paraId="74480717" w14:textId="77777777" w:rsidR="00E55EB8" w:rsidRPr="008C4ABE" w:rsidRDefault="00E55EB8" w:rsidP="008C4ABE">
      <w:pPr>
        <w:pStyle w:val="PL"/>
        <w:rPr>
          <w:lang w:eastAsia="zh-CN"/>
        </w:rPr>
      </w:pPr>
      <w:r w:rsidRPr="008C4ABE">
        <w:rPr>
          <w:lang w:eastAsia="zh-CN"/>
        </w:rPr>
        <w:tab/>
        <w:t>&lt;/complexType&gt;</w:t>
      </w:r>
    </w:p>
    <w:p w14:paraId="0A44F8B1" w14:textId="77777777" w:rsidR="00E55EB8" w:rsidRPr="008C4ABE" w:rsidRDefault="00E55EB8" w:rsidP="008C4ABE">
      <w:pPr>
        <w:pStyle w:val="PL"/>
        <w:rPr>
          <w:lang w:eastAsia="zh-CN"/>
        </w:rPr>
      </w:pPr>
      <w:r w:rsidRPr="008C4ABE">
        <w:rPr>
          <w:lang w:eastAsia="zh-CN"/>
        </w:rPr>
        <w:t>&lt;/schema&gt;</w:t>
      </w:r>
    </w:p>
    <w:p w14:paraId="1305512E" w14:textId="77777777" w:rsidR="00E55EB8" w:rsidRPr="008C4ABE" w:rsidRDefault="00E55EB8" w:rsidP="00E55EB8">
      <w:pPr>
        <w:rPr>
          <w:lang w:eastAsia="zh-CN"/>
        </w:rPr>
      </w:pPr>
    </w:p>
    <w:p w14:paraId="4E081200" w14:textId="557B170D" w:rsidR="002C33E3" w:rsidRPr="008C4ABE" w:rsidRDefault="008C4ABE" w:rsidP="00DA10C3">
      <w:pPr>
        <w:pStyle w:val="Heading8"/>
      </w:pPr>
      <w:r>
        <w:br w:type="page"/>
      </w:r>
      <w:bookmarkStart w:id="125" w:name="_Toc212090845"/>
      <w:r w:rsidR="002C33E3" w:rsidRPr="008C4ABE">
        <w:lastRenderedPageBreak/>
        <w:t>Annex C (normative):</w:t>
      </w:r>
      <w:r w:rsidR="002C33E3" w:rsidRPr="008C4ABE">
        <w:br/>
        <w:t>SOAP Solution Set</w:t>
      </w:r>
      <w:bookmarkEnd w:id="125"/>
    </w:p>
    <w:p w14:paraId="26A75DFF" w14:textId="163DFCAD" w:rsidR="002C33E3" w:rsidRPr="008C4ABE" w:rsidRDefault="002C33E3" w:rsidP="002C33E3">
      <w:pPr>
        <w:rPr>
          <w:lang w:eastAsia="zh-CN"/>
        </w:rPr>
      </w:pPr>
      <w:r w:rsidRPr="008C4ABE">
        <w:t xml:space="preserve">This annex specifies the </w:t>
      </w:r>
      <w:r w:rsidRPr="008C4ABE">
        <w:rPr>
          <w:lang w:eastAsia="zh-CN"/>
        </w:rPr>
        <w:t>SOAP</w:t>
      </w:r>
      <w:r w:rsidRPr="008C4ABE">
        <w:rPr>
          <w:lang w:bidi="ar-KW"/>
        </w:rPr>
        <w:t xml:space="preserve"> </w:t>
      </w:r>
      <w:r w:rsidRPr="008C4ABE">
        <w:t>Solution Set for the IRP whose semantics are specified in</w:t>
      </w:r>
      <w:r w:rsidRPr="008C4ABE">
        <w:rPr>
          <w:lang w:bidi="ar-KW"/>
        </w:rPr>
        <w:t xml:space="preserve"> </w:t>
      </w:r>
      <w:r w:rsidR="006E1366" w:rsidRPr="008C4ABE">
        <w:t>Self-Configuration of Network Elements</w:t>
      </w:r>
      <w:r w:rsidRPr="008C4ABE">
        <w:t xml:space="preserve"> IRP: Information </w:t>
      </w:r>
      <w:r w:rsidRPr="008C4ABE">
        <w:rPr>
          <w:lang w:eastAsia="zh-CN"/>
        </w:rPr>
        <w:t>Service (</w:t>
      </w:r>
      <w:r w:rsidR="000C1772" w:rsidRPr="008C4ABE">
        <w:rPr>
          <w:lang w:eastAsia="zh-CN"/>
        </w:rPr>
        <w:t>TS</w:t>
      </w:r>
      <w:r w:rsidR="000C1772">
        <w:rPr>
          <w:lang w:eastAsia="zh-CN"/>
        </w:rPr>
        <w:t> </w:t>
      </w:r>
      <w:r w:rsidR="000C1772" w:rsidRPr="008C4ABE">
        <w:rPr>
          <w:lang w:eastAsia="zh-CN"/>
        </w:rPr>
        <w:t>3</w:t>
      </w:r>
      <w:r w:rsidRPr="008C4ABE">
        <w:rPr>
          <w:lang w:eastAsia="zh-CN"/>
        </w:rPr>
        <w:t>2.</w:t>
      </w:r>
      <w:r w:rsidR="006E1366" w:rsidRPr="008C4ABE">
        <w:rPr>
          <w:lang w:eastAsia="zh-CN"/>
        </w:rPr>
        <w:t>50</w:t>
      </w:r>
      <w:r w:rsidRPr="008C4ABE">
        <w:rPr>
          <w:lang w:eastAsia="zh-CN"/>
        </w:rPr>
        <w:t>2</w:t>
      </w:r>
      <w:r w:rsidR="000C1772">
        <w:rPr>
          <w:lang w:eastAsia="zh-CN"/>
        </w:rPr>
        <w:t> </w:t>
      </w:r>
      <w:r w:rsidR="000C1772" w:rsidRPr="008C4ABE">
        <w:rPr>
          <w:lang w:eastAsia="zh-CN"/>
        </w:rPr>
        <w:t>[</w:t>
      </w:r>
      <w:r w:rsidR="006E1366" w:rsidRPr="008C4ABE">
        <w:rPr>
          <w:lang w:eastAsia="zh-CN"/>
        </w:rPr>
        <w:t>4</w:t>
      </w:r>
      <w:r w:rsidRPr="008C4ABE">
        <w:rPr>
          <w:lang w:eastAsia="zh-CN"/>
        </w:rPr>
        <w:t>]).</w:t>
      </w:r>
    </w:p>
    <w:p w14:paraId="7DCDCADC" w14:textId="77777777" w:rsidR="002C33E3" w:rsidRPr="008C4ABE" w:rsidRDefault="002C33E3" w:rsidP="00DA10C3">
      <w:pPr>
        <w:pStyle w:val="Heading1"/>
      </w:pPr>
      <w:bookmarkStart w:id="126" w:name="_Toc212090846"/>
      <w:r w:rsidRPr="008C4ABE">
        <w:t>C.1</w:t>
      </w:r>
      <w:r w:rsidRPr="008C4ABE">
        <w:tab/>
        <w:t>Architectural features</w:t>
      </w:r>
      <w:bookmarkEnd w:id="126"/>
    </w:p>
    <w:p w14:paraId="5AEC6836" w14:textId="36409D59" w:rsidR="006E1366" w:rsidRPr="008C4ABE" w:rsidRDefault="006E1366" w:rsidP="006E1366">
      <w:pPr>
        <w:rPr>
          <w:lang w:eastAsia="zh-CN" w:bidi="ar-KW"/>
        </w:rPr>
      </w:pPr>
      <w:r w:rsidRPr="008C4ABE">
        <w:rPr>
          <w:lang w:bidi="ar-KW"/>
        </w:rPr>
        <w:t xml:space="preserve">The overall architectural feature of the </w:t>
      </w:r>
      <w:r w:rsidRPr="008C4ABE">
        <w:t xml:space="preserve">Self-Configuration of Network Elements </w:t>
      </w:r>
      <w:r w:rsidRPr="008C4ABE">
        <w:rPr>
          <w:lang w:bidi="ar-KW"/>
        </w:rPr>
        <w:t xml:space="preserve">IRP is specified in </w:t>
      </w:r>
      <w:r w:rsidR="000C1772" w:rsidRPr="008C4ABE">
        <w:rPr>
          <w:lang w:bidi="ar-KW"/>
        </w:rPr>
        <w:t>TS</w:t>
      </w:r>
      <w:r w:rsidRPr="008C4ABE">
        <w:rPr>
          <w:lang w:bidi="ar-KW"/>
        </w:rPr>
        <w:t> 32.502</w:t>
      </w:r>
      <w:r w:rsidR="000C1772">
        <w:rPr>
          <w:lang w:bidi="ar-KW"/>
        </w:rPr>
        <w:t> </w:t>
      </w:r>
      <w:r w:rsidR="000C1772" w:rsidRPr="008C4ABE">
        <w:rPr>
          <w:lang w:bidi="ar-KW"/>
        </w:rPr>
        <w:t>[</w:t>
      </w:r>
      <w:r w:rsidRPr="008C4ABE">
        <w:rPr>
          <w:lang w:bidi="ar-KW"/>
        </w:rPr>
        <w:t xml:space="preserve">4].  This clause specifies features that are specific to the </w:t>
      </w:r>
      <w:r w:rsidRPr="008C4ABE">
        <w:rPr>
          <w:lang w:eastAsia="zh-CN" w:bidi="ar-KW"/>
        </w:rPr>
        <w:t>SOAP</w:t>
      </w:r>
      <w:r w:rsidRPr="008C4ABE">
        <w:rPr>
          <w:lang w:bidi="ar-KW"/>
        </w:rPr>
        <w:t xml:space="preserve"> solution set.</w:t>
      </w:r>
    </w:p>
    <w:p w14:paraId="3A66B70F" w14:textId="77777777" w:rsidR="002C33E3" w:rsidRPr="008C4ABE" w:rsidRDefault="002C33E3" w:rsidP="00DA10C3">
      <w:pPr>
        <w:pStyle w:val="Heading2"/>
        <w:rPr>
          <w:lang w:eastAsia="zh-CN"/>
        </w:rPr>
      </w:pPr>
      <w:bookmarkStart w:id="127" w:name="_Toc212090847"/>
      <w:r w:rsidRPr="008C4ABE">
        <w:rPr>
          <w:lang w:eastAsia="zh-CN"/>
        </w:rPr>
        <w:t>C.1.1</w:t>
      </w:r>
      <w:r w:rsidRPr="008C4ABE">
        <w:rPr>
          <w:lang w:eastAsia="zh-CN"/>
        </w:rPr>
        <w:tab/>
        <w:t>Syntax for Distinguished Names</w:t>
      </w:r>
      <w:bookmarkEnd w:id="127"/>
    </w:p>
    <w:p w14:paraId="11899351" w14:textId="62CB0A80" w:rsidR="002C33E3" w:rsidRPr="008C4ABE" w:rsidRDefault="002C33E3" w:rsidP="002C33E3">
      <w:r w:rsidRPr="008C4ABE">
        <w:t xml:space="preserve">The syntax of a Distinguished Name is defined in </w:t>
      </w:r>
      <w:r w:rsidR="000C1772" w:rsidRPr="008C4ABE">
        <w:t>TS</w:t>
      </w:r>
      <w:r w:rsidRPr="008C4ABE">
        <w:t> 32.300</w:t>
      </w:r>
      <w:r w:rsidR="000C1772">
        <w:t> </w:t>
      </w:r>
      <w:r w:rsidR="000C1772" w:rsidRPr="008C4ABE">
        <w:t>[</w:t>
      </w:r>
      <w:r w:rsidR="00F74F01" w:rsidRPr="008C4ABE">
        <w:t>24]</w:t>
      </w:r>
      <w:r w:rsidRPr="008C4ABE">
        <w:t>.</w:t>
      </w:r>
    </w:p>
    <w:p w14:paraId="65E54E3C" w14:textId="77777777" w:rsidR="002C33E3" w:rsidRPr="008C4ABE" w:rsidRDefault="002C33E3" w:rsidP="00DA10C3">
      <w:pPr>
        <w:pStyle w:val="Heading2"/>
        <w:rPr>
          <w:lang w:eastAsia="zh-CN"/>
        </w:rPr>
      </w:pPr>
      <w:bookmarkStart w:id="128" w:name="_Toc212090848"/>
      <w:r w:rsidRPr="008C4ABE">
        <w:rPr>
          <w:lang w:eastAsia="zh-CN"/>
        </w:rPr>
        <w:t>C.1.2</w:t>
      </w:r>
      <w:r w:rsidRPr="008C4ABE">
        <w:rPr>
          <w:lang w:eastAsia="zh-CN"/>
        </w:rPr>
        <w:tab/>
        <w:t>Notification Services</w:t>
      </w:r>
      <w:bookmarkEnd w:id="128"/>
    </w:p>
    <w:p w14:paraId="28F73C66" w14:textId="6D0B69C9" w:rsidR="002C33E3" w:rsidRPr="008C4ABE" w:rsidRDefault="002C33E3" w:rsidP="002C33E3">
      <w:pPr>
        <w:rPr>
          <w:lang w:eastAsia="zh-CN"/>
        </w:rPr>
      </w:pPr>
      <w:r w:rsidRPr="008C4ABE">
        <w:t xml:space="preserve">The </w:t>
      </w:r>
      <w:r w:rsidR="006E1366" w:rsidRPr="008C4ABE">
        <w:t>Self-Configuration of Network Elements</w:t>
      </w:r>
      <w:r w:rsidRPr="008C4ABE">
        <w:t xml:space="preserve"> IRP SOAP SS uses the Notificatio</w:t>
      </w:r>
      <w:r w:rsidR="006E1366" w:rsidRPr="008C4ABE">
        <w:t xml:space="preserve">n IRP SOAP SS of </w:t>
      </w:r>
      <w:r w:rsidR="000C1772" w:rsidRPr="008C4ABE">
        <w:t>TS</w:t>
      </w:r>
      <w:r w:rsidR="000C1772">
        <w:t> </w:t>
      </w:r>
      <w:r w:rsidR="000C1772" w:rsidRPr="008C4ABE">
        <w:t>3</w:t>
      </w:r>
      <w:r w:rsidR="006E1366" w:rsidRPr="008C4ABE">
        <w:t>2.306</w:t>
      </w:r>
      <w:r w:rsidRPr="008C4ABE">
        <w:t>[</w:t>
      </w:r>
      <w:r w:rsidR="006E1366" w:rsidRPr="008C4ABE">
        <w:t>19].</w:t>
      </w:r>
    </w:p>
    <w:p w14:paraId="2FD4DE69" w14:textId="77777777" w:rsidR="002C33E3" w:rsidRPr="008C4ABE" w:rsidRDefault="002C33E3" w:rsidP="00DA10C3">
      <w:pPr>
        <w:pStyle w:val="Heading2"/>
        <w:rPr>
          <w:lang w:eastAsia="zh-CN"/>
        </w:rPr>
      </w:pPr>
      <w:bookmarkStart w:id="129" w:name="_Toc212090849"/>
      <w:r w:rsidRPr="008C4ABE">
        <w:rPr>
          <w:lang w:eastAsia="zh-CN"/>
        </w:rPr>
        <w:t>C.1.3</w:t>
      </w:r>
      <w:r w:rsidRPr="008C4ABE">
        <w:rPr>
          <w:lang w:eastAsia="zh-CN"/>
        </w:rPr>
        <w:tab/>
        <w:t>Supported W3C specifications</w:t>
      </w:r>
      <w:bookmarkEnd w:id="129"/>
    </w:p>
    <w:p w14:paraId="14653551" w14:textId="4DADF78D" w:rsidR="006E1366" w:rsidRPr="008C4ABE" w:rsidRDefault="006E1366" w:rsidP="006E1366">
      <w:pPr>
        <w:rPr>
          <w:lang w:eastAsia="zh-CN"/>
        </w:rPr>
      </w:pPr>
      <w:r w:rsidRPr="008C4ABE">
        <w:rPr>
          <w:lang w:eastAsia="zh-CN"/>
        </w:rPr>
        <w:t xml:space="preserve">The </w:t>
      </w:r>
      <w:r w:rsidRPr="008C4ABE">
        <w:t>SOAP 1.1</w:t>
      </w:r>
      <w:r w:rsidRPr="008C4ABE">
        <w:rPr>
          <w:lang w:eastAsia="zh-CN"/>
        </w:rPr>
        <w:t xml:space="preserve"> specification</w:t>
      </w:r>
      <w:r w:rsidR="000C1772">
        <w:rPr>
          <w:lang w:eastAsia="zh-CN"/>
        </w:rPr>
        <w:t> </w:t>
      </w:r>
      <w:r w:rsidR="000C1772" w:rsidRPr="008C4ABE">
        <w:rPr>
          <w:lang w:eastAsia="zh-CN"/>
        </w:rPr>
        <w:t>[</w:t>
      </w:r>
      <w:r w:rsidRPr="008C4ABE">
        <w:rPr>
          <w:lang w:eastAsia="zh-CN"/>
        </w:rPr>
        <w:t>20] and WSDL 1.1 specification</w:t>
      </w:r>
      <w:r w:rsidR="000C1772">
        <w:rPr>
          <w:lang w:eastAsia="zh-CN"/>
        </w:rPr>
        <w:t> </w:t>
      </w:r>
      <w:r w:rsidR="000C1772" w:rsidRPr="008C4ABE">
        <w:rPr>
          <w:lang w:eastAsia="zh-CN"/>
        </w:rPr>
        <w:t>[</w:t>
      </w:r>
      <w:r w:rsidRPr="008C4ABE">
        <w:rPr>
          <w:lang w:eastAsia="zh-CN"/>
        </w:rPr>
        <w:t>22] are supported.</w:t>
      </w:r>
    </w:p>
    <w:p w14:paraId="09BB2FBB" w14:textId="7A934FD7" w:rsidR="006E1366" w:rsidRPr="008C4ABE" w:rsidRDefault="006E1366" w:rsidP="006E1366">
      <w:pPr>
        <w:rPr>
          <w:lang w:eastAsia="zh-CN"/>
        </w:rPr>
      </w:pPr>
      <w:r w:rsidRPr="008C4ABE">
        <w:rPr>
          <w:lang w:eastAsia="zh-CN"/>
        </w:rPr>
        <w:t>The SOAP 1.2 specification</w:t>
      </w:r>
      <w:r w:rsidR="000C1772">
        <w:rPr>
          <w:lang w:eastAsia="zh-CN"/>
        </w:rPr>
        <w:t> </w:t>
      </w:r>
      <w:r w:rsidR="000C1772" w:rsidRPr="008C4ABE">
        <w:rPr>
          <w:lang w:eastAsia="zh-CN"/>
        </w:rPr>
        <w:t>[</w:t>
      </w:r>
      <w:r w:rsidRPr="008C4ABE">
        <w:rPr>
          <w:lang w:eastAsia="zh-CN"/>
        </w:rPr>
        <w:t>23] is supported optionally.</w:t>
      </w:r>
    </w:p>
    <w:p w14:paraId="6D22E176" w14:textId="2F1DBC73" w:rsidR="006E1366" w:rsidRPr="008C4ABE" w:rsidRDefault="006E1366" w:rsidP="006E1366">
      <w:pPr>
        <w:rPr>
          <w:lang w:eastAsia="zh-CN"/>
        </w:rPr>
      </w:pPr>
      <w:r w:rsidRPr="008C4ABE">
        <w:rPr>
          <w:lang w:eastAsia="zh-CN"/>
        </w:rPr>
        <w:t xml:space="preserve">This </w:t>
      </w:r>
      <w:r w:rsidRPr="008C4ABE">
        <w:t xml:space="preserve">specification uses </w:t>
      </w:r>
      <w:r w:rsidR="008C4ABE">
        <w:t>"</w:t>
      </w:r>
      <w:r w:rsidRPr="008C4ABE">
        <w:t>document</w:t>
      </w:r>
      <w:r w:rsidR="008C4ABE">
        <w:t>"</w:t>
      </w:r>
      <w:r w:rsidRPr="008C4ABE">
        <w:t xml:space="preserve"> style in W</w:t>
      </w:r>
      <w:r w:rsidRPr="008C4ABE">
        <w:rPr>
          <w:lang w:eastAsia="zh-CN"/>
        </w:rPr>
        <w:t>SDL file</w:t>
      </w:r>
      <w:r w:rsidRPr="008C4ABE">
        <w:t>.</w:t>
      </w:r>
    </w:p>
    <w:p w14:paraId="6E306579" w14:textId="374138D4" w:rsidR="006E1366" w:rsidRPr="008C4ABE" w:rsidRDefault="006E1366" w:rsidP="006E1366">
      <w:pPr>
        <w:rPr>
          <w:lang w:eastAsia="zh-CN"/>
        </w:rPr>
      </w:pPr>
      <w:r w:rsidRPr="008C4ABE">
        <w:rPr>
          <w:lang w:eastAsia="zh-CN"/>
        </w:rPr>
        <w:t xml:space="preserve">This </w:t>
      </w:r>
      <w:r w:rsidRPr="008C4ABE">
        <w:t xml:space="preserve">specification uses </w:t>
      </w:r>
      <w:r w:rsidR="008C4ABE">
        <w:t>"</w:t>
      </w:r>
      <w:r w:rsidRPr="008C4ABE">
        <w:t>literal</w:t>
      </w:r>
      <w:r w:rsidR="008C4ABE">
        <w:t>"</w:t>
      </w:r>
      <w:r w:rsidRPr="008C4ABE">
        <w:t xml:space="preserve"> </w:t>
      </w:r>
      <w:r w:rsidRPr="008C4ABE">
        <w:rPr>
          <w:lang w:eastAsia="zh-CN"/>
        </w:rPr>
        <w:t xml:space="preserve">encoding </w:t>
      </w:r>
      <w:r w:rsidRPr="008C4ABE">
        <w:t>style in W</w:t>
      </w:r>
      <w:r w:rsidRPr="008C4ABE">
        <w:rPr>
          <w:lang w:eastAsia="zh-CN"/>
        </w:rPr>
        <w:t>SDL file</w:t>
      </w:r>
      <w:r w:rsidRPr="008C4ABE">
        <w:t>.</w:t>
      </w:r>
    </w:p>
    <w:p w14:paraId="51B1CBAA" w14:textId="120CC0DE" w:rsidR="006E1366" w:rsidRPr="008C4ABE" w:rsidRDefault="006E1366" w:rsidP="006E1366">
      <w:r w:rsidRPr="008C4ABE">
        <w:t>The filter language used in the SS is the XPath Language (see W3C XPath 1.0 specification</w:t>
      </w:r>
      <w:r w:rsidR="000C1772">
        <w:t> </w:t>
      </w:r>
      <w:r w:rsidR="000C1772" w:rsidRPr="008C4ABE">
        <w:t>[</w:t>
      </w:r>
      <w:r w:rsidRPr="008C4ABE">
        <w:t>2</w:t>
      </w:r>
      <w:r w:rsidR="00945794" w:rsidRPr="008C4ABE">
        <w:t>1</w:t>
      </w:r>
      <w:r w:rsidRPr="008C4ABE">
        <w:t>]). IRPAgents may throw a FilterComplexityLimit fault when a given filter is too complex.</w:t>
      </w:r>
    </w:p>
    <w:p w14:paraId="2CDF2A93" w14:textId="27F74E14" w:rsidR="002C33E3" w:rsidRPr="008C4ABE" w:rsidRDefault="006E1366" w:rsidP="006E1366">
      <w:r w:rsidRPr="008C4ABE">
        <w:rPr>
          <w:lang w:eastAsia="zh-CN"/>
        </w:rPr>
        <w:t xml:space="preserve">Relevant definitions are imported from the </w:t>
      </w:r>
      <w:r w:rsidRPr="008C4ABE">
        <w:t>Self-Configuration of Network Elements22</w:t>
      </w:r>
      <w:r w:rsidRPr="008C4ABE">
        <w:rPr>
          <w:lang w:eastAsia="zh-CN"/>
        </w:rPr>
        <w:t xml:space="preserve"> XML definitions</w:t>
      </w:r>
      <w:r w:rsidR="008C4ABE">
        <w:rPr>
          <w:lang w:eastAsia="zh-CN"/>
        </w:rPr>
        <w:t xml:space="preserve"> </w:t>
      </w:r>
      <w:r w:rsidR="002C33E3" w:rsidRPr="008C4ABE">
        <w:t>of Annex B</w:t>
      </w:r>
    </w:p>
    <w:p w14:paraId="08711FE0" w14:textId="77777777" w:rsidR="00727CDA" w:rsidRPr="008C4ABE" w:rsidRDefault="00727CDA" w:rsidP="00DA10C3">
      <w:pPr>
        <w:pStyle w:val="Heading2"/>
        <w:rPr>
          <w:lang w:eastAsia="zh-CN"/>
        </w:rPr>
      </w:pPr>
      <w:bookmarkStart w:id="130" w:name="_Toc212090850"/>
      <w:r w:rsidRPr="008C4ABE">
        <w:rPr>
          <w:lang w:eastAsia="zh-CN"/>
        </w:rPr>
        <w:t>C.1.4</w:t>
      </w:r>
      <w:r w:rsidRPr="008C4ABE">
        <w:rPr>
          <w:lang w:eastAsia="zh-CN"/>
        </w:rPr>
        <w:tab/>
        <w:t>Prefixes and namespaces</w:t>
      </w:r>
      <w:bookmarkEnd w:id="130"/>
    </w:p>
    <w:p w14:paraId="76E07903" w14:textId="741995F9" w:rsidR="00C16775" w:rsidRPr="008C4ABE" w:rsidRDefault="00C16775">
      <w:pPr>
        <w:rPr>
          <w:lang w:eastAsia="zh-CN"/>
        </w:rPr>
      </w:pPr>
      <w:r w:rsidRPr="008C4ABE">
        <w:t>This specification uses a number of namespace prefixes throughout that are</w:t>
      </w:r>
      <w:r w:rsidRPr="008C4ABE">
        <w:rPr>
          <w:lang w:eastAsia="zh-CN"/>
        </w:rPr>
        <w:t xml:space="preserve"> </w:t>
      </w:r>
      <w:r w:rsidRPr="008C4ABE">
        <w:t xml:space="preserve">listed in Table </w:t>
      </w:r>
      <w:r w:rsidR="00727CDA" w:rsidRPr="008C4ABE">
        <w:t>C.1.4</w:t>
      </w:r>
      <w:r w:rsidRPr="008C4ABE">
        <w:t>.</w:t>
      </w:r>
    </w:p>
    <w:p w14:paraId="439B42B0" w14:textId="77777777" w:rsidR="00C16775" w:rsidRPr="008C4ABE" w:rsidRDefault="00727CDA">
      <w:pPr>
        <w:pStyle w:val="TH"/>
        <w:rPr>
          <w:sz w:val="22"/>
          <w:lang w:eastAsia="zh-CN"/>
        </w:rPr>
      </w:pPr>
      <w:r w:rsidRPr="008C4ABE">
        <w:t>Table C.</w:t>
      </w:r>
      <w:r w:rsidR="00F74F01" w:rsidRPr="008C4ABE">
        <w:t>1</w:t>
      </w:r>
      <w:r w:rsidR="00C16775" w:rsidRPr="008C4ABE">
        <w:t>.</w:t>
      </w:r>
      <w:r w:rsidR="00F74F01" w:rsidRPr="008C4ABE">
        <w:rPr>
          <w:lang w:eastAsia="zh-CN"/>
        </w:rPr>
        <w:t>4</w:t>
      </w:r>
      <w:r w:rsidR="00C16775" w:rsidRPr="008C4ABE">
        <w:rPr>
          <w:lang w:eastAsia="zh-CN"/>
        </w:rPr>
        <w:t>:</w:t>
      </w:r>
      <w:r w:rsidR="00C16775" w:rsidRPr="008C4ABE">
        <w:t xml:space="preserve"> Prefixes and Namespaces used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9"/>
        <w:gridCol w:w="7692"/>
      </w:tblGrid>
      <w:tr w:rsidR="002C04D7" w:rsidRPr="008C4ABE" w14:paraId="0012125B" w14:textId="77777777">
        <w:trPr>
          <w:jc w:val="center"/>
        </w:trPr>
        <w:tc>
          <w:tcPr>
            <w:tcW w:w="0" w:type="auto"/>
            <w:shd w:val="clear" w:color="auto" w:fill="CCCCCC"/>
          </w:tcPr>
          <w:p w14:paraId="365A2AB6" w14:textId="77777777" w:rsidR="002C04D7" w:rsidRPr="008C4ABE" w:rsidRDefault="002C04D7" w:rsidP="009C6CE2">
            <w:pPr>
              <w:pStyle w:val="TAL"/>
              <w:jc w:val="center"/>
              <w:rPr>
                <w:rFonts w:cs="Arial"/>
                <w:b/>
                <w:bCs/>
              </w:rPr>
            </w:pPr>
            <w:bookmarkStart w:id="131" w:name="_MCCTEMPBM_CRPT98460100___4" w:colFirst="0" w:colLast="0"/>
            <w:r w:rsidRPr="008C4ABE">
              <w:rPr>
                <w:rFonts w:cs="Arial"/>
                <w:b/>
                <w:bCs/>
              </w:rPr>
              <w:t>PREFIX</w:t>
            </w:r>
          </w:p>
        </w:tc>
        <w:tc>
          <w:tcPr>
            <w:tcW w:w="0" w:type="auto"/>
            <w:shd w:val="clear" w:color="auto" w:fill="CCCCCC"/>
          </w:tcPr>
          <w:p w14:paraId="3C255A9D" w14:textId="77777777" w:rsidR="002C04D7" w:rsidRPr="008C4ABE" w:rsidRDefault="002C04D7" w:rsidP="009C6CE2">
            <w:pPr>
              <w:pStyle w:val="TAL"/>
              <w:jc w:val="center"/>
              <w:rPr>
                <w:rFonts w:cs="Arial"/>
                <w:b/>
                <w:bCs/>
              </w:rPr>
            </w:pPr>
            <w:r w:rsidRPr="008C4ABE">
              <w:rPr>
                <w:rFonts w:cs="Arial"/>
                <w:b/>
                <w:bCs/>
              </w:rPr>
              <w:t>NAMESPACE</w:t>
            </w:r>
          </w:p>
        </w:tc>
      </w:tr>
      <w:bookmarkEnd w:id="131"/>
      <w:tr w:rsidR="002C04D7" w:rsidRPr="008C4ABE" w14:paraId="6CD07631" w14:textId="77777777">
        <w:trPr>
          <w:jc w:val="center"/>
        </w:trPr>
        <w:tc>
          <w:tcPr>
            <w:tcW w:w="0" w:type="auto"/>
          </w:tcPr>
          <w:p w14:paraId="5056CDF4" w14:textId="77777777" w:rsidR="002C04D7" w:rsidRPr="008C4ABE" w:rsidRDefault="002C04D7" w:rsidP="009C6CE2">
            <w:pPr>
              <w:pStyle w:val="TAL"/>
            </w:pPr>
            <w:r w:rsidRPr="008C4ABE">
              <w:t>(no prefix)</w:t>
            </w:r>
          </w:p>
        </w:tc>
        <w:tc>
          <w:tcPr>
            <w:tcW w:w="0" w:type="auto"/>
          </w:tcPr>
          <w:p w14:paraId="2D27D984" w14:textId="77777777" w:rsidR="002C04D7" w:rsidRPr="008C4ABE" w:rsidRDefault="002C04D7" w:rsidP="009C6CE2">
            <w:pPr>
              <w:pStyle w:val="TAL"/>
            </w:pPr>
            <w:r w:rsidRPr="008C4ABE">
              <w:t>http://schemas.xmlsoap.org/wsdl/</w:t>
            </w:r>
          </w:p>
        </w:tc>
      </w:tr>
      <w:tr w:rsidR="002C04D7" w:rsidRPr="008C4ABE" w14:paraId="260263B0" w14:textId="77777777">
        <w:trPr>
          <w:jc w:val="center"/>
        </w:trPr>
        <w:tc>
          <w:tcPr>
            <w:tcW w:w="0" w:type="auto"/>
          </w:tcPr>
          <w:p w14:paraId="14531C75" w14:textId="77777777" w:rsidR="002C04D7" w:rsidRPr="008C4ABE" w:rsidRDefault="002C04D7" w:rsidP="009C6CE2">
            <w:pPr>
              <w:pStyle w:val="TAL"/>
            </w:pPr>
            <w:r w:rsidRPr="008C4ABE">
              <w:rPr>
                <w:lang w:eastAsia="zh-CN"/>
              </w:rPr>
              <w:t>s</w:t>
            </w:r>
            <w:r w:rsidRPr="008C4ABE">
              <w:t>oap</w:t>
            </w:r>
          </w:p>
        </w:tc>
        <w:tc>
          <w:tcPr>
            <w:tcW w:w="0" w:type="auto"/>
          </w:tcPr>
          <w:p w14:paraId="53776249" w14:textId="77777777" w:rsidR="002C04D7" w:rsidRPr="008C4ABE" w:rsidRDefault="002C04D7" w:rsidP="009C6CE2">
            <w:pPr>
              <w:pStyle w:val="TAL"/>
            </w:pPr>
            <w:r w:rsidRPr="008C4ABE">
              <w:t>http://schemas.xmlsoap.org/wsdl/soap/</w:t>
            </w:r>
          </w:p>
        </w:tc>
      </w:tr>
      <w:tr w:rsidR="002C04D7" w:rsidRPr="008C4ABE" w14:paraId="5CC63F92" w14:textId="77777777">
        <w:trPr>
          <w:jc w:val="center"/>
        </w:trPr>
        <w:tc>
          <w:tcPr>
            <w:tcW w:w="0" w:type="auto"/>
          </w:tcPr>
          <w:p w14:paraId="44B71042" w14:textId="77777777" w:rsidR="002C04D7" w:rsidRPr="008C4ABE" w:rsidRDefault="003A73D9" w:rsidP="009C6CE2">
            <w:pPr>
              <w:pStyle w:val="TAL"/>
              <w:rPr>
                <w:lang w:eastAsia="zh-CN"/>
              </w:rPr>
            </w:pPr>
            <w:r w:rsidRPr="008C4ABE">
              <w:rPr>
                <w:lang w:eastAsia="zh-CN"/>
              </w:rPr>
              <w:t>ScIRPSystem</w:t>
            </w:r>
          </w:p>
        </w:tc>
        <w:tc>
          <w:tcPr>
            <w:tcW w:w="0" w:type="auto"/>
          </w:tcPr>
          <w:p w14:paraId="3DF78C18" w14:textId="77777777" w:rsidR="002C04D7" w:rsidRPr="008C4ABE" w:rsidRDefault="003D480C" w:rsidP="008C4ABE">
            <w:pPr>
              <w:pStyle w:val="TAL"/>
            </w:pPr>
            <w:hyperlink r:id="rId42" w:anchor="ScIRPSystem" w:history="1">
              <w:r w:rsidRPr="008C4ABE">
                <w:rPr>
                  <w:color w:val="0000FF"/>
                  <w:u w:val="single"/>
                </w:rPr>
                <w:t>http://www.3gpp.org/ftp/specs/archive/32_series/32.506#ScIRPSystem</w:t>
              </w:r>
            </w:hyperlink>
          </w:p>
        </w:tc>
      </w:tr>
      <w:tr w:rsidR="002C04D7" w:rsidRPr="008C4ABE" w14:paraId="73AAD3D6" w14:textId="77777777">
        <w:trPr>
          <w:jc w:val="center"/>
        </w:trPr>
        <w:tc>
          <w:tcPr>
            <w:tcW w:w="0" w:type="auto"/>
          </w:tcPr>
          <w:p w14:paraId="3C81AF7D" w14:textId="77777777" w:rsidR="002C04D7" w:rsidRPr="008C4ABE" w:rsidRDefault="003A73D9" w:rsidP="009C6CE2">
            <w:pPr>
              <w:pStyle w:val="TAL"/>
              <w:rPr>
                <w:lang w:eastAsia="zh-CN"/>
              </w:rPr>
            </w:pPr>
            <w:r w:rsidRPr="008C4ABE">
              <w:rPr>
                <w:lang w:eastAsia="zh-CN"/>
              </w:rPr>
              <w:t>ScIRPData</w:t>
            </w:r>
          </w:p>
        </w:tc>
        <w:tc>
          <w:tcPr>
            <w:tcW w:w="0" w:type="auto"/>
          </w:tcPr>
          <w:p w14:paraId="56361404" w14:textId="77777777" w:rsidR="002C04D7" w:rsidRPr="008C4ABE" w:rsidRDefault="008B5AD3" w:rsidP="008C4ABE">
            <w:pPr>
              <w:pStyle w:val="TAL"/>
            </w:pPr>
            <w:hyperlink r:id="rId43" w:anchor="ScIRPData" w:history="1">
              <w:r w:rsidRPr="008C4ABE">
                <w:rPr>
                  <w:color w:val="0000FF"/>
                  <w:u w:val="single"/>
                </w:rPr>
                <w:t>http://www.3gpp.org/ftp/specs/archive/32_series/32.506#ScIRPData</w:t>
              </w:r>
            </w:hyperlink>
          </w:p>
        </w:tc>
      </w:tr>
      <w:tr w:rsidR="002C04D7" w:rsidRPr="008C4ABE" w14:paraId="771CA543" w14:textId="77777777">
        <w:trPr>
          <w:jc w:val="center"/>
        </w:trPr>
        <w:tc>
          <w:tcPr>
            <w:tcW w:w="0" w:type="auto"/>
          </w:tcPr>
          <w:p w14:paraId="7B8DB8A4" w14:textId="77777777" w:rsidR="002C04D7" w:rsidRPr="008C4ABE" w:rsidRDefault="003A73D9" w:rsidP="009C6CE2">
            <w:pPr>
              <w:pStyle w:val="TAL"/>
              <w:rPr>
                <w:lang w:eastAsia="zh-CN"/>
              </w:rPr>
            </w:pPr>
            <w:r w:rsidRPr="008C4ABE">
              <w:rPr>
                <w:lang w:eastAsia="zh-CN"/>
              </w:rPr>
              <w:t>xsc</w:t>
            </w:r>
          </w:p>
        </w:tc>
        <w:tc>
          <w:tcPr>
            <w:tcW w:w="0" w:type="auto"/>
          </w:tcPr>
          <w:p w14:paraId="06F16E2F" w14:textId="77777777" w:rsidR="002C04D7" w:rsidRPr="008C4ABE" w:rsidRDefault="00D257B0" w:rsidP="008C4ABE">
            <w:pPr>
              <w:pStyle w:val="TAL"/>
            </w:pPr>
            <w:hyperlink r:id="rId44" w:anchor="scIRPIOCs" w:history="1">
              <w:r w:rsidRPr="008C4ABE">
                <w:rPr>
                  <w:color w:val="0000FF"/>
                  <w:u w:val="single"/>
                </w:rPr>
                <w:t>http://www.3gpp.org/ftp/specs/archive/32_series/32.506#scIRPIOCs</w:t>
              </w:r>
            </w:hyperlink>
          </w:p>
        </w:tc>
      </w:tr>
      <w:tr w:rsidR="002C04D7" w:rsidRPr="008C4ABE" w:rsidDel="00E63653" w14:paraId="6237C0BB" w14:textId="77777777">
        <w:trPr>
          <w:jc w:val="center"/>
        </w:trPr>
        <w:tc>
          <w:tcPr>
            <w:tcW w:w="0" w:type="auto"/>
          </w:tcPr>
          <w:p w14:paraId="20FCF147" w14:textId="77777777" w:rsidR="002C04D7" w:rsidRPr="008C4ABE" w:rsidDel="00E63653" w:rsidRDefault="003A73D9" w:rsidP="009C6CE2">
            <w:pPr>
              <w:pStyle w:val="TAL"/>
              <w:rPr>
                <w:lang w:eastAsia="zh-CN"/>
              </w:rPr>
            </w:pPr>
            <w:r w:rsidRPr="008C4ABE">
              <w:rPr>
                <w:lang w:eastAsia="zh-CN"/>
              </w:rPr>
              <w:t>genericIRPSystem</w:t>
            </w:r>
          </w:p>
        </w:tc>
        <w:tc>
          <w:tcPr>
            <w:tcW w:w="0" w:type="auto"/>
          </w:tcPr>
          <w:p w14:paraId="22C1070A" w14:textId="77777777" w:rsidR="002C04D7" w:rsidRPr="008C4ABE" w:rsidDel="00E63653" w:rsidRDefault="00D257B0" w:rsidP="009C6CE2">
            <w:pPr>
              <w:pStyle w:val="TAL"/>
            </w:pPr>
            <w:r w:rsidRPr="008C4ABE">
              <w:t>http://www.3gpp.org/ftp/specs/archive/32_series/32.316#GenericIRPSystem</w:t>
            </w:r>
          </w:p>
        </w:tc>
      </w:tr>
      <w:tr w:rsidR="002C04D7" w:rsidRPr="008C4ABE" w:rsidDel="00E63653" w14:paraId="424CC93E" w14:textId="77777777">
        <w:trPr>
          <w:jc w:val="center"/>
        </w:trPr>
        <w:tc>
          <w:tcPr>
            <w:tcW w:w="0" w:type="auto"/>
          </w:tcPr>
          <w:p w14:paraId="0FE9A552" w14:textId="77777777" w:rsidR="002C04D7" w:rsidRPr="008C4ABE" w:rsidRDefault="003A73D9" w:rsidP="009C6CE2">
            <w:pPr>
              <w:pStyle w:val="TAL"/>
              <w:rPr>
                <w:lang w:eastAsia="zh-CN"/>
              </w:rPr>
            </w:pPr>
            <w:r w:rsidRPr="008C4ABE">
              <w:rPr>
                <w:lang w:eastAsia="zh-CN"/>
              </w:rPr>
              <w:t>ntfIRPNtfSystem</w:t>
            </w:r>
          </w:p>
        </w:tc>
        <w:tc>
          <w:tcPr>
            <w:tcW w:w="0" w:type="auto"/>
          </w:tcPr>
          <w:p w14:paraId="1177F709" w14:textId="77777777" w:rsidR="002C04D7" w:rsidRPr="008C4ABE" w:rsidRDefault="00D257B0" w:rsidP="009C6CE2">
            <w:pPr>
              <w:pStyle w:val="TAL"/>
            </w:pPr>
            <w:r w:rsidRPr="008C4ABE">
              <w:t>http://www.3gpp.org/ftp/specs/archive/32_series/32.306#NotificationIRPNtfSystem</w:t>
            </w:r>
          </w:p>
        </w:tc>
      </w:tr>
    </w:tbl>
    <w:p w14:paraId="16D1397A" w14:textId="77777777" w:rsidR="00C16775" w:rsidRPr="008C4ABE" w:rsidRDefault="00C16775" w:rsidP="008C4ABE">
      <w:bookmarkStart w:id="132" w:name="_MCCTEMPBM_CRPT98460104___4"/>
    </w:p>
    <w:p w14:paraId="7396AAA6" w14:textId="77777777" w:rsidR="00727CDA" w:rsidRPr="008C4ABE" w:rsidRDefault="00727CDA" w:rsidP="00DA10C3">
      <w:pPr>
        <w:pStyle w:val="Heading2"/>
      </w:pPr>
      <w:bookmarkStart w:id="133" w:name="_Toc212090851"/>
      <w:bookmarkEnd w:id="132"/>
      <w:r w:rsidRPr="008C4ABE">
        <w:lastRenderedPageBreak/>
        <w:t>C.2</w:t>
      </w:r>
      <w:r w:rsidRPr="008C4ABE">
        <w:tab/>
        <w:t>Mapping</w:t>
      </w:r>
      <w:bookmarkEnd w:id="133"/>
    </w:p>
    <w:p w14:paraId="761D9E62" w14:textId="77777777" w:rsidR="00727CDA" w:rsidRPr="008C4ABE" w:rsidRDefault="00727CDA" w:rsidP="00DA10C3">
      <w:pPr>
        <w:pStyle w:val="Heading2"/>
      </w:pPr>
      <w:bookmarkStart w:id="134" w:name="_Toc212090852"/>
      <w:r w:rsidRPr="008C4ABE">
        <w:rPr>
          <w:lang w:eastAsia="zh-CN"/>
        </w:rPr>
        <w:t>C.2.1</w:t>
      </w:r>
      <w:r w:rsidRPr="008C4ABE">
        <w:rPr>
          <w:lang w:eastAsia="zh-CN"/>
        </w:rPr>
        <w:tab/>
        <w:t>Operation and Notification mapping</w:t>
      </w:r>
      <w:bookmarkEnd w:id="134"/>
    </w:p>
    <w:p w14:paraId="69520E02" w14:textId="58B8CF49" w:rsidR="00C16775" w:rsidRPr="008C4ABE" w:rsidRDefault="001E2463" w:rsidP="001E2463">
      <w:pPr>
        <w:keepNext/>
      </w:pPr>
      <w:r w:rsidRPr="008C4ABE">
        <w:t xml:space="preserve">The </w:t>
      </w:r>
      <w:r w:rsidR="00A33282" w:rsidRPr="008C4ABE">
        <w:t xml:space="preserve">Self-Configuration of Network Elements </w:t>
      </w:r>
      <w:r w:rsidR="009B00B0" w:rsidRPr="008C4ABE">
        <w:t>IRP</w:t>
      </w:r>
      <w:r w:rsidR="001B1586" w:rsidRPr="008C4ABE">
        <w:t xml:space="preserve"> IS (</w:t>
      </w:r>
      <w:r w:rsidR="000C1772" w:rsidRPr="008C4ABE">
        <w:t>TS</w:t>
      </w:r>
      <w:r w:rsidR="001B1586" w:rsidRPr="008C4ABE">
        <w:t> 32.</w:t>
      </w:r>
      <w:r w:rsidR="00A33282" w:rsidRPr="008C4ABE">
        <w:t>50</w:t>
      </w:r>
      <w:r w:rsidR="009B00B0" w:rsidRPr="008C4ABE">
        <w:t>2</w:t>
      </w:r>
      <w:r w:rsidR="000C1772">
        <w:t> </w:t>
      </w:r>
      <w:r w:rsidR="000C1772" w:rsidRPr="008C4ABE">
        <w:t>[</w:t>
      </w:r>
      <w:r w:rsidRPr="008C4ABE">
        <w:t>4</w:t>
      </w:r>
      <w:r w:rsidR="00C16775" w:rsidRPr="008C4ABE">
        <w:t xml:space="preserve">]) defines </w:t>
      </w:r>
      <w:r w:rsidR="009B00B0" w:rsidRPr="008C4ABE">
        <w:t xml:space="preserve">the </w:t>
      </w:r>
      <w:r w:rsidR="005B4DAB" w:rsidRPr="008C4ABE">
        <w:t>operations and their semantics.</w:t>
      </w:r>
    </w:p>
    <w:p w14:paraId="0BF05F09" w14:textId="77777777" w:rsidR="004D3D1D" w:rsidRPr="008C4ABE" w:rsidRDefault="00AF77F5" w:rsidP="004D3D1D">
      <w:pPr>
        <w:keepNext/>
      </w:pPr>
      <w:r w:rsidRPr="008C4ABE">
        <w:t xml:space="preserve">Table </w:t>
      </w:r>
      <w:r w:rsidR="00727CDA" w:rsidRPr="008C4ABE">
        <w:t>C.2</w:t>
      </w:r>
      <w:r w:rsidR="007E34CA" w:rsidRPr="008C4ABE">
        <w:t>.1</w:t>
      </w:r>
      <w:r w:rsidR="00C16775" w:rsidRPr="008C4ABE">
        <w:t xml:space="preserve"> maps the operations defined in </w:t>
      </w:r>
      <w:r w:rsidR="001E2463" w:rsidRPr="008C4ABE">
        <w:t xml:space="preserve">the </w:t>
      </w:r>
      <w:r w:rsidR="00A33282" w:rsidRPr="008C4ABE">
        <w:t>Self-Configuration of Network Elements</w:t>
      </w:r>
      <w:r w:rsidR="0026303F" w:rsidRPr="008C4ABE">
        <w:t xml:space="preserve"> </w:t>
      </w:r>
      <w:r w:rsidR="009B00B0" w:rsidRPr="008C4ABE">
        <w:t>IRP</w:t>
      </w:r>
      <w:r w:rsidR="001E2463" w:rsidRPr="008C4ABE">
        <w:t xml:space="preserve"> IS </w:t>
      </w:r>
      <w:r w:rsidR="00C16775" w:rsidRPr="008C4ABE">
        <w:t>to their equivalent</w:t>
      </w:r>
      <w:r w:rsidR="004D3D1D" w:rsidRPr="008C4ABE">
        <w:t xml:space="preserve"> port type </w:t>
      </w:r>
      <w:r w:rsidR="004151D1" w:rsidRPr="008C4ABE">
        <w:t xml:space="preserve">and binding </w:t>
      </w:r>
      <w:r w:rsidR="004D3D1D" w:rsidRPr="008C4ABE">
        <w:t>operation</w:t>
      </w:r>
      <w:r w:rsidR="004151D1" w:rsidRPr="008C4ABE">
        <w:t>s</w:t>
      </w:r>
      <w:r w:rsidR="00C16775" w:rsidRPr="008C4ABE">
        <w:t xml:space="preserve"> in this Solution Set (SS).</w:t>
      </w:r>
    </w:p>
    <w:p w14:paraId="1F7A9CDC" w14:textId="77777777" w:rsidR="009B00B0" w:rsidRPr="008C4ABE" w:rsidRDefault="009B00B0" w:rsidP="009B00B0">
      <w:pPr>
        <w:keepNext/>
      </w:pPr>
      <w:r w:rsidRPr="008C4ABE">
        <w:t xml:space="preserve">Table </w:t>
      </w:r>
      <w:r w:rsidR="00727CDA" w:rsidRPr="008C4ABE">
        <w:t>C.2</w:t>
      </w:r>
      <w:r w:rsidRPr="008C4ABE">
        <w:t xml:space="preserve">.1 also maps the notifications of the </w:t>
      </w:r>
      <w:r w:rsidR="00A33282" w:rsidRPr="008C4ABE">
        <w:t>Self-Configuration of Network Elements</w:t>
      </w:r>
      <w:r w:rsidR="00A618AE" w:rsidRPr="008C4ABE">
        <w:t xml:space="preserve"> </w:t>
      </w:r>
      <w:r w:rsidRPr="008C4ABE">
        <w:t>IRP IS, as well as inherited operations.</w:t>
      </w:r>
    </w:p>
    <w:p w14:paraId="3DE06D6D" w14:textId="77777777" w:rsidR="00C16775" w:rsidRPr="008C4ABE" w:rsidRDefault="00AF77F5">
      <w:pPr>
        <w:keepNext/>
      </w:pPr>
      <w:r w:rsidRPr="008C4ABE">
        <w:t xml:space="preserve">Table </w:t>
      </w:r>
      <w:r w:rsidR="00727CDA" w:rsidRPr="008C4ABE">
        <w:t>C.2</w:t>
      </w:r>
      <w:r w:rsidR="007E34CA" w:rsidRPr="008C4ABE">
        <w:t>.1</w:t>
      </w:r>
      <w:r w:rsidR="00C16775" w:rsidRPr="008C4ABE">
        <w:t xml:space="preserve"> also qualifies if a</w:t>
      </w:r>
      <w:r w:rsidR="004D3D1D" w:rsidRPr="008C4ABE">
        <w:t>n</w:t>
      </w:r>
      <w:r w:rsidR="00C16775" w:rsidRPr="008C4ABE">
        <w:t xml:space="preserve"> </w:t>
      </w:r>
      <w:r w:rsidR="004D3D1D" w:rsidRPr="008C4ABE">
        <w:t>operation</w:t>
      </w:r>
      <w:r w:rsidR="00C16775" w:rsidRPr="008C4ABE">
        <w:t xml:space="preserve"> is Mandatory (M) or Optional (O).</w:t>
      </w:r>
    </w:p>
    <w:p w14:paraId="65D2CFB4" w14:textId="77777777" w:rsidR="00C16775" w:rsidRPr="008C4ABE" w:rsidRDefault="00C917B7">
      <w:pPr>
        <w:pStyle w:val="TH"/>
      </w:pPr>
      <w:r w:rsidRPr="008C4ABE">
        <w:t>Table C.2.1</w:t>
      </w:r>
      <w:r w:rsidR="00C16775" w:rsidRPr="008C4ABE">
        <w:t>: Mapping from IS Operation to SS Equivalents</w:t>
      </w:r>
    </w:p>
    <w:tbl>
      <w:tblPr>
        <w:tblW w:w="940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748"/>
        <w:gridCol w:w="2722"/>
        <w:gridCol w:w="1824"/>
        <w:gridCol w:w="1110"/>
      </w:tblGrid>
      <w:tr w:rsidR="00074A82" w:rsidRPr="008C4ABE" w14:paraId="07911E9F" w14:textId="77777777">
        <w:trPr>
          <w:cantSplit/>
          <w:jc w:val="center"/>
        </w:trPr>
        <w:tc>
          <w:tcPr>
            <w:tcW w:w="3748" w:type="dxa"/>
            <w:shd w:val="pct20" w:color="auto" w:fill="FFFFFF"/>
          </w:tcPr>
          <w:p w14:paraId="637715D0" w14:textId="7E93E138" w:rsidR="00074A82" w:rsidRPr="008C4ABE" w:rsidRDefault="00074A82" w:rsidP="00941DCD">
            <w:pPr>
              <w:pStyle w:val="TAH"/>
            </w:pPr>
            <w:r w:rsidRPr="008C4ABE">
              <w:t xml:space="preserve">IS Operation in </w:t>
            </w:r>
            <w:r w:rsidR="000C1772" w:rsidRPr="008C4ABE">
              <w:t>TS</w:t>
            </w:r>
            <w:r w:rsidRPr="008C4ABE">
              <w:t> 32.</w:t>
            </w:r>
            <w:r w:rsidR="00A33282" w:rsidRPr="008C4ABE">
              <w:t>50</w:t>
            </w:r>
            <w:r w:rsidRPr="008C4ABE">
              <w:t>2</w:t>
            </w:r>
            <w:r w:rsidR="000C1772">
              <w:t> </w:t>
            </w:r>
            <w:r w:rsidR="000C1772" w:rsidRPr="008C4ABE">
              <w:t>[</w:t>
            </w:r>
            <w:r w:rsidRPr="008C4ABE">
              <w:t xml:space="preserve">4] </w:t>
            </w:r>
          </w:p>
        </w:tc>
        <w:tc>
          <w:tcPr>
            <w:tcW w:w="2722" w:type="dxa"/>
            <w:shd w:val="pct20" w:color="auto" w:fill="FFFFFF"/>
          </w:tcPr>
          <w:p w14:paraId="6A8CBC34" w14:textId="77777777" w:rsidR="00074A82" w:rsidRPr="008C4ABE" w:rsidRDefault="00074A82" w:rsidP="00941DCD">
            <w:pPr>
              <w:pStyle w:val="TAH"/>
            </w:pPr>
            <w:r w:rsidRPr="008C4ABE">
              <w:t>SS</w:t>
            </w:r>
            <w:r w:rsidR="00875B02" w:rsidRPr="008C4ABE">
              <w:t>:</w:t>
            </w:r>
            <w:r w:rsidRPr="008C4ABE">
              <w:t xml:space="preserve"> </w:t>
            </w:r>
            <w:r w:rsidR="00875B02" w:rsidRPr="008C4ABE">
              <w:t>O</w:t>
            </w:r>
            <w:r w:rsidRPr="008C4ABE">
              <w:t>peration for WSDL port type and WSDL binding</w:t>
            </w:r>
          </w:p>
        </w:tc>
        <w:tc>
          <w:tcPr>
            <w:tcW w:w="1824" w:type="dxa"/>
            <w:shd w:val="pct20" w:color="auto" w:fill="FFFFFF"/>
          </w:tcPr>
          <w:p w14:paraId="341D0975" w14:textId="77777777" w:rsidR="00074A82" w:rsidRPr="008C4ABE" w:rsidRDefault="00875B02" w:rsidP="00941DCD">
            <w:pPr>
              <w:pStyle w:val="TAH"/>
            </w:pPr>
            <w:r w:rsidRPr="008C4ABE">
              <w:t xml:space="preserve">SS: </w:t>
            </w:r>
            <w:r w:rsidR="009B1C34" w:rsidRPr="008C4ABE">
              <w:t>P</w:t>
            </w:r>
            <w:r w:rsidRPr="008C4ABE">
              <w:t>ort</w:t>
            </w:r>
            <w:r w:rsidR="009B1C34" w:rsidRPr="008C4ABE">
              <w:t xml:space="preserve"> of </w:t>
            </w:r>
            <w:r w:rsidR="00541EEB" w:rsidRPr="008C4ABE">
              <w:t>S</w:t>
            </w:r>
            <w:r w:rsidR="00CD5432" w:rsidRPr="008C4ABE">
              <w:t>C</w:t>
            </w:r>
            <w:r w:rsidR="009B1C34" w:rsidRPr="008C4ABE">
              <w:t>IRPService</w:t>
            </w:r>
          </w:p>
        </w:tc>
        <w:tc>
          <w:tcPr>
            <w:tcW w:w="1110" w:type="dxa"/>
            <w:shd w:val="pct20" w:color="auto" w:fill="FFFFFF"/>
          </w:tcPr>
          <w:p w14:paraId="59009CED" w14:textId="77777777" w:rsidR="00074A82" w:rsidRPr="008C4ABE" w:rsidRDefault="00074A82" w:rsidP="00941DCD">
            <w:pPr>
              <w:pStyle w:val="TAH"/>
            </w:pPr>
            <w:r w:rsidRPr="008C4ABE">
              <w:t>Qualifier</w:t>
            </w:r>
          </w:p>
        </w:tc>
      </w:tr>
      <w:tr w:rsidR="00A37418" w:rsidRPr="008C4ABE" w14:paraId="214E8A5F" w14:textId="77777777">
        <w:trPr>
          <w:cantSplit/>
          <w:jc w:val="center"/>
        </w:trPr>
        <w:tc>
          <w:tcPr>
            <w:tcW w:w="3748" w:type="dxa"/>
          </w:tcPr>
          <w:p w14:paraId="65506A2A" w14:textId="77777777" w:rsidR="00A37418" w:rsidRPr="008C4ABE" w:rsidRDefault="00A33282" w:rsidP="00F70AF4">
            <w:pPr>
              <w:pStyle w:val="TAL"/>
              <w:rPr>
                <w:rFonts w:cs="Arial"/>
              </w:rPr>
            </w:pPr>
            <w:r w:rsidRPr="008C4ABE">
              <w:rPr>
                <w:rFonts w:cs="Arial"/>
              </w:rPr>
              <w:t>listScManagementCapabilities</w:t>
            </w:r>
          </w:p>
        </w:tc>
        <w:tc>
          <w:tcPr>
            <w:tcW w:w="2722" w:type="dxa"/>
          </w:tcPr>
          <w:p w14:paraId="5905B422" w14:textId="77777777" w:rsidR="00A37418" w:rsidRPr="008C4ABE" w:rsidRDefault="00541EEB" w:rsidP="00F70AF4">
            <w:pPr>
              <w:pStyle w:val="TAL"/>
            </w:pPr>
            <w:r w:rsidRPr="008C4ABE">
              <w:rPr>
                <w:rFonts w:cs="Arial"/>
              </w:rPr>
              <w:t>listScManagementCapabilities</w:t>
            </w:r>
            <w:r w:rsidRPr="008C4ABE">
              <w:t xml:space="preserve"> </w:t>
            </w:r>
            <w:r w:rsidR="00A37418" w:rsidRPr="008C4ABE">
              <w:t>(note 1)</w:t>
            </w:r>
          </w:p>
        </w:tc>
        <w:tc>
          <w:tcPr>
            <w:tcW w:w="1824" w:type="dxa"/>
          </w:tcPr>
          <w:p w14:paraId="4ADC6540" w14:textId="77777777" w:rsidR="00A37418" w:rsidRPr="008C4ABE" w:rsidRDefault="002C04D7" w:rsidP="00172E53">
            <w:pPr>
              <w:pStyle w:val="TAC"/>
              <w:jc w:val="left"/>
            </w:pPr>
            <w:bookmarkStart w:id="135" w:name="_MCCTEMPBM_CRPT98460105___4"/>
            <w:r w:rsidRPr="008C4ABE">
              <w:t>SCIRPOperation1</w:t>
            </w:r>
            <w:bookmarkEnd w:id="135"/>
          </w:p>
        </w:tc>
        <w:tc>
          <w:tcPr>
            <w:tcW w:w="1110" w:type="dxa"/>
          </w:tcPr>
          <w:p w14:paraId="04252D7B" w14:textId="77777777" w:rsidR="00A37418" w:rsidRPr="008C4ABE" w:rsidRDefault="00A37418" w:rsidP="00C236FE">
            <w:pPr>
              <w:pStyle w:val="TAC"/>
            </w:pPr>
            <w:r w:rsidRPr="008C4ABE">
              <w:t>M</w:t>
            </w:r>
          </w:p>
        </w:tc>
      </w:tr>
      <w:tr w:rsidR="00A37418" w:rsidRPr="008C4ABE" w14:paraId="5D6B23F8" w14:textId="77777777">
        <w:trPr>
          <w:cantSplit/>
          <w:jc w:val="center"/>
        </w:trPr>
        <w:tc>
          <w:tcPr>
            <w:tcW w:w="3748" w:type="dxa"/>
          </w:tcPr>
          <w:p w14:paraId="5D1F2B50" w14:textId="77777777" w:rsidR="00A37418" w:rsidRPr="008C4ABE" w:rsidRDefault="00A33282" w:rsidP="00F70AF4">
            <w:pPr>
              <w:pStyle w:val="TAL"/>
              <w:rPr>
                <w:rFonts w:cs="Arial"/>
              </w:rPr>
            </w:pPr>
            <w:r w:rsidRPr="008C4ABE">
              <w:rPr>
                <w:rFonts w:cs="Arial"/>
              </w:rPr>
              <w:t>listScManagementProfiles</w:t>
            </w:r>
          </w:p>
        </w:tc>
        <w:tc>
          <w:tcPr>
            <w:tcW w:w="2722" w:type="dxa"/>
          </w:tcPr>
          <w:p w14:paraId="0FCD7CE0" w14:textId="77777777" w:rsidR="00A37418" w:rsidRPr="008C4ABE" w:rsidRDefault="0050004E" w:rsidP="00F70AF4">
            <w:pPr>
              <w:pStyle w:val="TAL"/>
            </w:pPr>
            <w:r w:rsidRPr="008C4ABE">
              <w:rPr>
                <w:rFonts w:cs="Arial"/>
              </w:rPr>
              <w:t>listScManagementProfiles</w:t>
            </w:r>
            <w:r w:rsidRPr="008C4ABE">
              <w:t xml:space="preserve"> </w:t>
            </w:r>
            <w:r w:rsidR="00A37418" w:rsidRPr="008C4ABE">
              <w:t>(note 1)</w:t>
            </w:r>
          </w:p>
        </w:tc>
        <w:tc>
          <w:tcPr>
            <w:tcW w:w="1824" w:type="dxa"/>
          </w:tcPr>
          <w:p w14:paraId="593C4490" w14:textId="77777777" w:rsidR="00A37418" w:rsidRPr="008C4ABE" w:rsidRDefault="002C04D7" w:rsidP="00172E53">
            <w:pPr>
              <w:pStyle w:val="TAL"/>
              <w:rPr>
                <w:rFonts w:cs="Arial"/>
              </w:rPr>
            </w:pPr>
            <w:r w:rsidRPr="008C4ABE">
              <w:t>SCIRPOperation1</w:t>
            </w:r>
          </w:p>
        </w:tc>
        <w:tc>
          <w:tcPr>
            <w:tcW w:w="1110" w:type="dxa"/>
          </w:tcPr>
          <w:p w14:paraId="781F2213" w14:textId="77777777" w:rsidR="00A37418" w:rsidRPr="008C4ABE" w:rsidRDefault="00347239" w:rsidP="00C236FE">
            <w:pPr>
              <w:pStyle w:val="TAC"/>
            </w:pPr>
            <w:r w:rsidRPr="008C4ABE">
              <w:t>M</w:t>
            </w:r>
          </w:p>
        </w:tc>
      </w:tr>
      <w:tr w:rsidR="00A37418" w:rsidRPr="008C4ABE" w14:paraId="106F0525" w14:textId="77777777">
        <w:trPr>
          <w:cantSplit/>
          <w:jc w:val="center"/>
        </w:trPr>
        <w:tc>
          <w:tcPr>
            <w:tcW w:w="3748" w:type="dxa"/>
          </w:tcPr>
          <w:p w14:paraId="724FBEAD" w14:textId="77777777" w:rsidR="00A37418" w:rsidRPr="008C4ABE" w:rsidRDefault="00A33282" w:rsidP="00941DCD">
            <w:pPr>
              <w:pStyle w:val="TAL"/>
              <w:rPr>
                <w:rFonts w:cs="Arial"/>
              </w:rPr>
            </w:pPr>
            <w:bookmarkStart w:id="136" w:name="_MCCTEMPBM_CRPT98460106___4" w:colFirst="1" w:colLast="1"/>
            <w:r w:rsidRPr="008C4ABE">
              <w:rPr>
                <w:rFonts w:cs="Arial"/>
              </w:rPr>
              <w:t>createScManagementProfile</w:t>
            </w:r>
          </w:p>
        </w:tc>
        <w:tc>
          <w:tcPr>
            <w:tcW w:w="2722" w:type="dxa"/>
          </w:tcPr>
          <w:p w14:paraId="7852EE07" w14:textId="77777777" w:rsidR="00A37418" w:rsidRPr="008C4ABE" w:rsidRDefault="0050004E" w:rsidP="00F70AF4">
            <w:pPr>
              <w:pStyle w:val="TAC"/>
              <w:jc w:val="left"/>
            </w:pPr>
            <w:r w:rsidRPr="008C4ABE">
              <w:rPr>
                <w:rFonts w:cs="Arial"/>
              </w:rPr>
              <w:t xml:space="preserve">createScManagementProfile </w:t>
            </w:r>
            <w:r w:rsidR="00347239" w:rsidRPr="008C4ABE">
              <w:rPr>
                <w:rFonts w:cs="Arial"/>
              </w:rPr>
              <w:t>(note1)</w:t>
            </w:r>
          </w:p>
        </w:tc>
        <w:tc>
          <w:tcPr>
            <w:tcW w:w="1824" w:type="dxa"/>
          </w:tcPr>
          <w:p w14:paraId="20827410" w14:textId="77777777" w:rsidR="00A37418" w:rsidRPr="008C4ABE" w:rsidRDefault="002C04D7" w:rsidP="00F70AF4">
            <w:pPr>
              <w:pStyle w:val="TAC"/>
              <w:jc w:val="left"/>
            </w:pPr>
            <w:r w:rsidRPr="008C4ABE">
              <w:t>SCIRPOperation1</w:t>
            </w:r>
          </w:p>
        </w:tc>
        <w:tc>
          <w:tcPr>
            <w:tcW w:w="1110" w:type="dxa"/>
          </w:tcPr>
          <w:p w14:paraId="47AB447B" w14:textId="77777777" w:rsidR="00A37418" w:rsidRPr="008C4ABE" w:rsidRDefault="00A37418" w:rsidP="00C236FE">
            <w:pPr>
              <w:pStyle w:val="TAC"/>
            </w:pPr>
            <w:r w:rsidRPr="008C4ABE">
              <w:t>M</w:t>
            </w:r>
          </w:p>
        </w:tc>
      </w:tr>
      <w:tr w:rsidR="00541EEB" w:rsidRPr="008C4ABE" w14:paraId="4492334D" w14:textId="77777777">
        <w:trPr>
          <w:cantSplit/>
          <w:jc w:val="center"/>
        </w:trPr>
        <w:tc>
          <w:tcPr>
            <w:tcW w:w="3748" w:type="dxa"/>
          </w:tcPr>
          <w:p w14:paraId="0E25037B" w14:textId="77777777" w:rsidR="00541EEB" w:rsidRPr="008C4ABE" w:rsidRDefault="00541EEB" w:rsidP="00941DCD">
            <w:pPr>
              <w:pStyle w:val="TAL"/>
              <w:rPr>
                <w:rFonts w:cs="Arial"/>
              </w:rPr>
            </w:pPr>
            <w:bookmarkStart w:id="137" w:name="_MCCTEMPBM_CRPT98460107___4" w:colFirst="1" w:colLast="1"/>
            <w:bookmarkEnd w:id="136"/>
            <w:r w:rsidRPr="008C4ABE">
              <w:rPr>
                <w:rFonts w:cs="Arial"/>
              </w:rPr>
              <w:t>deleteScManagementProfile</w:t>
            </w:r>
          </w:p>
        </w:tc>
        <w:tc>
          <w:tcPr>
            <w:tcW w:w="2722" w:type="dxa"/>
          </w:tcPr>
          <w:p w14:paraId="3D035183" w14:textId="77777777" w:rsidR="00541EEB" w:rsidRPr="008C4ABE" w:rsidRDefault="00541EEB" w:rsidP="00F70AF4">
            <w:pPr>
              <w:pStyle w:val="TAC"/>
              <w:jc w:val="left"/>
              <w:rPr>
                <w:rFonts w:cs="Arial"/>
              </w:rPr>
            </w:pPr>
            <w:r w:rsidRPr="008C4ABE">
              <w:rPr>
                <w:rFonts w:cs="Arial"/>
              </w:rPr>
              <w:t>deleteScManagementProfile (note1)</w:t>
            </w:r>
          </w:p>
        </w:tc>
        <w:tc>
          <w:tcPr>
            <w:tcW w:w="1824" w:type="dxa"/>
          </w:tcPr>
          <w:p w14:paraId="435AE189" w14:textId="77777777" w:rsidR="00541EEB" w:rsidRPr="008C4ABE" w:rsidRDefault="002C04D7" w:rsidP="00F70AF4">
            <w:pPr>
              <w:pStyle w:val="TAC"/>
              <w:jc w:val="left"/>
            </w:pPr>
            <w:r w:rsidRPr="008C4ABE">
              <w:t>SCIRPOperation1</w:t>
            </w:r>
          </w:p>
        </w:tc>
        <w:tc>
          <w:tcPr>
            <w:tcW w:w="1110" w:type="dxa"/>
          </w:tcPr>
          <w:p w14:paraId="108B2189" w14:textId="77777777" w:rsidR="00541EEB" w:rsidRPr="008C4ABE" w:rsidRDefault="00541EEB" w:rsidP="00C236FE">
            <w:pPr>
              <w:pStyle w:val="TAC"/>
            </w:pPr>
            <w:r w:rsidRPr="008C4ABE">
              <w:t>M</w:t>
            </w:r>
          </w:p>
        </w:tc>
      </w:tr>
      <w:tr w:rsidR="00541EEB" w:rsidRPr="008C4ABE" w14:paraId="497D0B81" w14:textId="77777777">
        <w:trPr>
          <w:cantSplit/>
          <w:jc w:val="center"/>
        </w:trPr>
        <w:tc>
          <w:tcPr>
            <w:tcW w:w="3748" w:type="dxa"/>
          </w:tcPr>
          <w:p w14:paraId="37C6E318" w14:textId="77777777" w:rsidR="00541EEB" w:rsidRPr="008C4ABE" w:rsidRDefault="00541EEB" w:rsidP="00941DCD">
            <w:pPr>
              <w:pStyle w:val="TAL"/>
              <w:rPr>
                <w:rFonts w:cs="Arial"/>
              </w:rPr>
            </w:pPr>
            <w:bookmarkStart w:id="138" w:name="_MCCTEMPBM_CRPT98460108___4" w:colFirst="1" w:colLast="1"/>
            <w:bookmarkEnd w:id="137"/>
            <w:r w:rsidRPr="008C4ABE">
              <w:rPr>
                <w:rFonts w:cs="Arial"/>
              </w:rPr>
              <w:t>listScProcesses</w:t>
            </w:r>
          </w:p>
        </w:tc>
        <w:tc>
          <w:tcPr>
            <w:tcW w:w="2722" w:type="dxa"/>
          </w:tcPr>
          <w:p w14:paraId="6402EC8E" w14:textId="77777777" w:rsidR="00541EEB" w:rsidRPr="008C4ABE" w:rsidRDefault="00541EEB" w:rsidP="00F70AF4">
            <w:pPr>
              <w:pStyle w:val="TAC"/>
              <w:jc w:val="left"/>
              <w:rPr>
                <w:rFonts w:cs="Arial"/>
              </w:rPr>
            </w:pPr>
            <w:r w:rsidRPr="008C4ABE">
              <w:rPr>
                <w:rFonts w:cs="Arial"/>
              </w:rPr>
              <w:t>listScProcesses (note1)</w:t>
            </w:r>
          </w:p>
        </w:tc>
        <w:tc>
          <w:tcPr>
            <w:tcW w:w="1824" w:type="dxa"/>
          </w:tcPr>
          <w:p w14:paraId="5F39DF72" w14:textId="77777777" w:rsidR="00541EEB" w:rsidRPr="008C4ABE" w:rsidRDefault="002C04D7" w:rsidP="00F70AF4">
            <w:pPr>
              <w:pStyle w:val="TAC"/>
              <w:jc w:val="left"/>
            </w:pPr>
            <w:r w:rsidRPr="008C4ABE">
              <w:t>SCIRPOperation1</w:t>
            </w:r>
          </w:p>
        </w:tc>
        <w:tc>
          <w:tcPr>
            <w:tcW w:w="1110" w:type="dxa"/>
          </w:tcPr>
          <w:p w14:paraId="4A3E0CC7" w14:textId="77777777" w:rsidR="00541EEB" w:rsidRPr="008C4ABE" w:rsidRDefault="00541EEB" w:rsidP="00C236FE">
            <w:pPr>
              <w:pStyle w:val="TAC"/>
            </w:pPr>
            <w:r w:rsidRPr="008C4ABE">
              <w:t>M</w:t>
            </w:r>
          </w:p>
        </w:tc>
      </w:tr>
      <w:tr w:rsidR="00541EEB" w:rsidRPr="008C4ABE" w14:paraId="1B2E1725" w14:textId="77777777">
        <w:trPr>
          <w:cantSplit/>
          <w:jc w:val="center"/>
        </w:trPr>
        <w:tc>
          <w:tcPr>
            <w:tcW w:w="3748" w:type="dxa"/>
          </w:tcPr>
          <w:p w14:paraId="5D2F2C34" w14:textId="77777777" w:rsidR="00541EEB" w:rsidRPr="008C4ABE" w:rsidRDefault="00541EEB" w:rsidP="00941DCD">
            <w:pPr>
              <w:pStyle w:val="TAL"/>
              <w:rPr>
                <w:rFonts w:cs="Arial"/>
              </w:rPr>
            </w:pPr>
            <w:bookmarkStart w:id="139" w:name="_MCCTEMPBM_CRPT98460109___4" w:colFirst="1" w:colLast="1"/>
            <w:bookmarkEnd w:id="138"/>
            <w:r w:rsidRPr="008C4ABE">
              <w:rPr>
                <w:rFonts w:cs="Arial"/>
              </w:rPr>
              <w:t>resumeScProcess</w:t>
            </w:r>
          </w:p>
        </w:tc>
        <w:tc>
          <w:tcPr>
            <w:tcW w:w="2722" w:type="dxa"/>
          </w:tcPr>
          <w:p w14:paraId="75BFA6A5" w14:textId="77777777" w:rsidR="00541EEB" w:rsidRPr="008C4ABE" w:rsidRDefault="00541EEB" w:rsidP="00F70AF4">
            <w:pPr>
              <w:pStyle w:val="TAC"/>
              <w:jc w:val="left"/>
              <w:rPr>
                <w:rFonts w:cs="Arial"/>
              </w:rPr>
            </w:pPr>
            <w:r w:rsidRPr="008C4ABE">
              <w:rPr>
                <w:rFonts w:cs="Arial"/>
              </w:rPr>
              <w:t>resumeScProcess (note1)</w:t>
            </w:r>
          </w:p>
        </w:tc>
        <w:tc>
          <w:tcPr>
            <w:tcW w:w="1824" w:type="dxa"/>
          </w:tcPr>
          <w:p w14:paraId="54690D63" w14:textId="77777777" w:rsidR="00541EEB" w:rsidRPr="008C4ABE" w:rsidRDefault="002C04D7" w:rsidP="00F70AF4">
            <w:pPr>
              <w:pStyle w:val="TAC"/>
              <w:jc w:val="left"/>
            </w:pPr>
            <w:r w:rsidRPr="008C4ABE">
              <w:t>SCIRPOperation1</w:t>
            </w:r>
          </w:p>
        </w:tc>
        <w:tc>
          <w:tcPr>
            <w:tcW w:w="1110" w:type="dxa"/>
          </w:tcPr>
          <w:p w14:paraId="5D337C22" w14:textId="77777777" w:rsidR="00541EEB" w:rsidRPr="008C4ABE" w:rsidRDefault="00541EEB" w:rsidP="00C236FE">
            <w:pPr>
              <w:pStyle w:val="TAC"/>
            </w:pPr>
            <w:r w:rsidRPr="008C4ABE">
              <w:t>M</w:t>
            </w:r>
          </w:p>
        </w:tc>
      </w:tr>
      <w:tr w:rsidR="00541EEB" w:rsidRPr="008C4ABE" w14:paraId="30EF4C37" w14:textId="77777777">
        <w:trPr>
          <w:cantSplit/>
          <w:jc w:val="center"/>
        </w:trPr>
        <w:tc>
          <w:tcPr>
            <w:tcW w:w="3748" w:type="dxa"/>
          </w:tcPr>
          <w:p w14:paraId="523AA468" w14:textId="77777777" w:rsidR="00541EEB" w:rsidRPr="008C4ABE" w:rsidRDefault="00541EEB" w:rsidP="00941DCD">
            <w:pPr>
              <w:pStyle w:val="TAL"/>
              <w:rPr>
                <w:rFonts w:cs="Arial"/>
              </w:rPr>
            </w:pPr>
            <w:bookmarkStart w:id="140" w:name="_MCCTEMPBM_CRPT98460110___4" w:colFirst="1" w:colLast="1"/>
            <w:bookmarkEnd w:id="139"/>
            <w:r w:rsidRPr="008C4ABE">
              <w:rPr>
                <w:rFonts w:cs="Arial"/>
              </w:rPr>
              <w:t>terminateScProcess</w:t>
            </w:r>
          </w:p>
        </w:tc>
        <w:tc>
          <w:tcPr>
            <w:tcW w:w="2722" w:type="dxa"/>
          </w:tcPr>
          <w:p w14:paraId="2EC20BF0" w14:textId="77777777" w:rsidR="00541EEB" w:rsidRPr="008C4ABE" w:rsidRDefault="00541EEB" w:rsidP="00F70AF4">
            <w:pPr>
              <w:pStyle w:val="TAC"/>
              <w:jc w:val="left"/>
              <w:rPr>
                <w:rFonts w:cs="Arial"/>
              </w:rPr>
            </w:pPr>
            <w:r w:rsidRPr="008C4ABE">
              <w:rPr>
                <w:rFonts w:cs="Arial"/>
              </w:rPr>
              <w:t>terminateScProcess (note1)</w:t>
            </w:r>
          </w:p>
        </w:tc>
        <w:tc>
          <w:tcPr>
            <w:tcW w:w="1824" w:type="dxa"/>
          </w:tcPr>
          <w:p w14:paraId="6550CE14" w14:textId="77777777" w:rsidR="00541EEB" w:rsidRPr="008C4ABE" w:rsidRDefault="002C04D7" w:rsidP="00F70AF4">
            <w:pPr>
              <w:pStyle w:val="TAC"/>
              <w:jc w:val="left"/>
            </w:pPr>
            <w:r w:rsidRPr="008C4ABE">
              <w:t>SCIRPOperation1</w:t>
            </w:r>
          </w:p>
        </w:tc>
        <w:tc>
          <w:tcPr>
            <w:tcW w:w="1110" w:type="dxa"/>
          </w:tcPr>
          <w:p w14:paraId="67FEB193" w14:textId="77777777" w:rsidR="00541EEB" w:rsidRPr="008C4ABE" w:rsidRDefault="00541EEB" w:rsidP="00C236FE">
            <w:pPr>
              <w:pStyle w:val="TAC"/>
            </w:pPr>
            <w:r w:rsidRPr="008C4ABE">
              <w:t>M</w:t>
            </w:r>
          </w:p>
        </w:tc>
      </w:tr>
      <w:tr w:rsidR="00541EEB" w:rsidRPr="008C4ABE" w14:paraId="1CABD6FB" w14:textId="77777777">
        <w:trPr>
          <w:cantSplit/>
          <w:jc w:val="center"/>
        </w:trPr>
        <w:tc>
          <w:tcPr>
            <w:tcW w:w="3748" w:type="dxa"/>
          </w:tcPr>
          <w:p w14:paraId="674B9E76" w14:textId="77777777" w:rsidR="00541EEB" w:rsidRPr="008C4ABE" w:rsidRDefault="00541EEB" w:rsidP="00941DCD">
            <w:pPr>
              <w:pStyle w:val="TAL"/>
              <w:rPr>
                <w:rFonts w:cs="Arial"/>
              </w:rPr>
            </w:pPr>
            <w:bookmarkStart w:id="141" w:name="_MCCTEMPBM_CRPT98460111___4" w:colFirst="1" w:colLast="1"/>
            <w:bookmarkEnd w:id="140"/>
            <w:r w:rsidRPr="008C4ABE">
              <w:rPr>
                <w:rFonts w:cs="Arial"/>
              </w:rPr>
              <w:t>changeScManagementProfile</w:t>
            </w:r>
          </w:p>
        </w:tc>
        <w:tc>
          <w:tcPr>
            <w:tcW w:w="2722" w:type="dxa"/>
          </w:tcPr>
          <w:p w14:paraId="5B0B15D1" w14:textId="77777777" w:rsidR="00541EEB" w:rsidRPr="008C4ABE" w:rsidRDefault="00541EEB" w:rsidP="00F70AF4">
            <w:pPr>
              <w:pStyle w:val="TAC"/>
              <w:jc w:val="left"/>
              <w:rPr>
                <w:rFonts w:cs="Arial"/>
              </w:rPr>
            </w:pPr>
            <w:r w:rsidRPr="008C4ABE">
              <w:rPr>
                <w:rFonts w:cs="Arial"/>
              </w:rPr>
              <w:t>changeScManagementProfile (note1)</w:t>
            </w:r>
          </w:p>
        </w:tc>
        <w:tc>
          <w:tcPr>
            <w:tcW w:w="1824" w:type="dxa"/>
          </w:tcPr>
          <w:p w14:paraId="5350E3EB" w14:textId="77777777" w:rsidR="00541EEB" w:rsidRPr="008C4ABE" w:rsidRDefault="002C04D7" w:rsidP="00F70AF4">
            <w:pPr>
              <w:pStyle w:val="TAC"/>
              <w:jc w:val="left"/>
            </w:pPr>
            <w:r w:rsidRPr="008C4ABE">
              <w:t>SCIRPOperation1</w:t>
            </w:r>
          </w:p>
        </w:tc>
        <w:tc>
          <w:tcPr>
            <w:tcW w:w="1110" w:type="dxa"/>
          </w:tcPr>
          <w:p w14:paraId="614484E9" w14:textId="77777777" w:rsidR="00541EEB" w:rsidRPr="008C4ABE" w:rsidRDefault="00541EEB" w:rsidP="00C236FE">
            <w:pPr>
              <w:pStyle w:val="TAC"/>
            </w:pPr>
            <w:r w:rsidRPr="008C4ABE">
              <w:t>O</w:t>
            </w:r>
          </w:p>
        </w:tc>
      </w:tr>
      <w:bookmarkEnd w:id="141"/>
      <w:tr w:rsidR="00541EEB" w:rsidRPr="008C4ABE" w14:paraId="7EAD45B9" w14:textId="77777777">
        <w:trPr>
          <w:cantSplit/>
          <w:jc w:val="center"/>
        </w:trPr>
        <w:tc>
          <w:tcPr>
            <w:tcW w:w="3748" w:type="dxa"/>
          </w:tcPr>
          <w:p w14:paraId="07632A16" w14:textId="77777777" w:rsidR="00541EEB" w:rsidRPr="008C4ABE" w:rsidRDefault="00541EEB" w:rsidP="00941DCD">
            <w:pPr>
              <w:pStyle w:val="TAL"/>
              <w:rPr>
                <w:rFonts w:cs="Arial"/>
              </w:rPr>
            </w:pPr>
            <w:r w:rsidRPr="008C4ABE">
              <w:rPr>
                <w:rFonts w:cs="Arial"/>
              </w:rPr>
              <w:t>notifyScManagementProfileCreation</w:t>
            </w:r>
          </w:p>
        </w:tc>
        <w:tc>
          <w:tcPr>
            <w:tcW w:w="2722" w:type="dxa"/>
          </w:tcPr>
          <w:p w14:paraId="02524BBD" w14:textId="77777777" w:rsidR="00541EEB" w:rsidRPr="008C4ABE" w:rsidRDefault="00541EEB" w:rsidP="008E5038">
            <w:pPr>
              <w:pStyle w:val="TAL"/>
              <w:rPr>
                <w:rFonts w:cs="Arial"/>
              </w:rPr>
            </w:pPr>
            <w:r w:rsidRPr="008C4ABE">
              <w:t>notify (note 2)</w:t>
            </w:r>
          </w:p>
        </w:tc>
        <w:tc>
          <w:tcPr>
            <w:tcW w:w="1824" w:type="dxa"/>
          </w:tcPr>
          <w:p w14:paraId="2A30388D" w14:textId="77777777" w:rsidR="00541EEB" w:rsidRPr="008C4ABE" w:rsidRDefault="00541EEB" w:rsidP="00F70AF4">
            <w:pPr>
              <w:pStyle w:val="TAC"/>
              <w:jc w:val="left"/>
            </w:pPr>
            <w:bookmarkStart w:id="142" w:name="_MCCTEMPBM_CRPT98460112___4"/>
            <w:r w:rsidRPr="008C4ABE">
              <w:t>NotificationIRPNtfPort</w:t>
            </w:r>
            <w:bookmarkEnd w:id="142"/>
          </w:p>
        </w:tc>
        <w:tc>
          <w:tcPr>
            <w:tcW w:w="1110" w:type="dxa"/>
          </w:tcPr>
          <w:p w14:paraId="16F6371E" w14:textId="77777777" w:rsidR="00541EEB" w:rsidRPr="008C4ABE" w:rsidRDefault="00541EEB" w:rsidP="00C236FE">
            <w:pPr>
              <w:pStyle w:val="TAC"/>
            </w:pPr>
            <w:r w:rsidRPr="008C4ABE">
              <w:t>M</w:t>
            </w:r>
          </w:p>
        </w:tc>
      </w:tr>
      <w:tr w:rsidR="00541EEB" w:rsidRPr="008C4ABE" w14:paraId="7560B7AC" w14:textId="77777777">
        <w:trPr>
          <w:cantSplit/>
          <w:jc w:val="center"/>
        </w:trPr>
        <w:tc>
          <w:tcPr>
            <w:tcW w:w="3748" w:type="dxa"/>
          </w:tcPr>
          <w:p w14:paraId="5858C384" w14:textId="77777777" w:rsidR="00541EEB" w:rsidRPr="008C4ABE" w:rsidRDefault="00541EEB" w:rsidP="00941DCD">
            <w:pPr>
              <w:pStyle w:val="TAL"/>
              <w:rPr>
                <w:rFonts w:cs="Arial"/>
              </w:rPr>
            </w:pPr>
            <w:r w:rsidRPr="008C4ABE">
              <w:rPr>
                <w:rFonts w:cs="Arial"/>
              </w:rPr>
              <w:t>notifyScManagementProfileDeletion</w:t>
            </w:r>
          </w:p>
        </w:tc>
        <w:tc>
          <w:tcPr>
            <w:tcW w:w="2722" w:type="dxa"/>
          </w:tcPr>
          <w:p w14:paraId="60517BCA" w14:textId="77777777" w:rsidR="00541EEB" w:rsidRPr="008C4ABE" w:rsidRDefault="00541EEB" w:rsidP="008E5038">
            <w:pPr>
              <w:pStyle w:val="TAL"/>
              <w:rPr>
                <w:rFonts w:cs="Arial"/>
              </w:rPr>
            </w:pPr>
            <w:r w:rsidRPr="008C4ABE">
              <w:t>notify (note 2)</w:t>
            </w:r>
          </w:p>
        </w:tc>
        <w:tc>
          <w:tcPr>
            <w:tcW w:w="1824" w:type="dxa"/>
          </w:tcPr>
          <w:p w14:paraId="3106D03F" w14:textId="77777777" w:rsidR="00541EEB" w:rsidRPr="008C4ABE" w:rsidRDefault="00541EEB" w:rsidP="00F70AF4">
            <w:pPr>
              <w:pStyle w:val="TAC"/>
              <w:jc w:val="left"/>
            </w:pPr>
            <w:bookmarkStart w:id="143" w:name="_MCCTEMPBM_CRPT98460113___4"/>
            <w:r w:rsidRPr="008C4ABE">
              <w:t>NotificationIRPNtfPort</w:t>
            </w:r>
            <w:bookmarkEnd w:id="143"/>
          </w:p>
        </w:tc>
        <w:tc>
          <w:tcPr>
            <w:tcW w:w="1110" w:type="dxa"/>
          </w:tcPr>
          <w:p w14:paraId="6D6FCEE2" w14:textId="77777777" w:rsidR="00541EEB" w:rsidRPr="008C4ABE" w:rsidRDefault="00541EEB" w:rsidP="00C236FE">
            <w:pPr>
              <w:pStyle w:val="TAC"/>
            </w:pPr>
            <w:r w:rsidRPr="008C4ABE">
              <w:t>M</w:t>
            </w:r>
          </w:p>
        </w:tc>
      </w:tr>
      <w:tr w:rsidR="00541EEB" w:rsidRPr="008C4ABE" w14:paraId="24963C36" w14:textId="77777777">
        <w:trPr>
          <w:cantSplit/>
          <w:jc w:val="center"/>
        </w:trPr>
        <w:tc>
          <w:tcPr>
            <w:tcW w:w="3748" w:type="dxa"/>
          </w:tcPr>
          <w:p w14:paraId="1A734031" w14:textId="77777777" w:rsidR="00541EEB" w:rsidRPr="008C4ABE" w:rsidRDefault="00541EEB" w:rsidP="00941DCD">
            <w:pPr>
              <w:pStyle w:val="TAL"/>
              <w:rPr>
                <w:rFonts w:cs="Arial"/>
              </w:rPr>
            </w:pPr>
            <w:r w:rsidRPr="008C4ABE">
              <w:rPr>
                <w:rFonts w:cs="Arial"/>
              </w:rPr>
              <w:t>notifyScProcessCreation</w:t>
            </w:r>
          </w:p>
        </w:tc>
        <w:tc>
          <w:tcPr>
            <w:tcW w:w="2722" w:type="dxa"/>
          </w:tcPr>
          <w:p w14:paraId="52725145" w14:textId="77777777" w:rsidR="00541EEB" w:rsidRPr="008C4ABE" w:rsidRDefault="00541EEB" w:rsidP="008E5038">
            <w:pPr>
              <w:pStyle w:val="TAL"/>
              <w:rPr>
                <w:rFonts w:cs="Arial"/>
              </w:rPr>
            </w:pPr>
            <w:r w:rsidRPr="008C4ABE">
              <w:t>notify (note 2)</w:t>
            </w:r>
          </w:p>
        </w:tc>
        <w:tc>
          <w:tcPr>
            <w:tcW w:w="1824" w:type="dxa"/>
          </w:tcPr>
          <w:p w14:paraId="06A4AA1F" w14:textId="77777777" w:rsidR="00541EEB" w:rsidRPr="008C4ABE" w:rsidRDefault="00541EEB" w:rsidP="00F70AF4">
            <w:pPr>
              <w:pStyle w:val="TAC"/>
              <w:jc w:val="left"/>
            </w:pPr>
            <w:bookmarkStart w:id="144" w:name="_MCCTEMPBM_CRPT98460114___4"/>
            <w:r w:rsidRPr="008C4ABE">
              <w:t>NotificationIRPNtfPort</w:t>
            </w:r>
            <w:bookmarkEnd w:id="144"/>
          </w:p>
        </w:tc>
        <w:tc>
          <w:tcPr>
            <w:tcW w:w="1110" w:type="dxa"/>
          </w:tcPr>
          <w:p w14:paraId="761F29DF" w14:textId="77777777" w:rsidR="00541EEB" w:rsidRPr="008C4ABE" w:rsidRDefault="00541EEB" w:rsidP="00C236FE">
            <w:pPr>
              <w:pStyle w:val="TAC"/>
            </w:pPr>
            <w:r w:rsidRPr="008C4ABE">
              <w:t>M</w:t>
            </w:r>
          </w:p>
        </w:tc>
      </w:tr>
      <w:tr w:rsidR="00541EEB" w:rsidRPr="008C4ABE" w14:paraId="1929B3C7" w14:textId="77777777">
        <w:trPr>
          <w:cantSplit/>
          <w:jc w:val="center"/>
        </w:trPr>
        <w:tc>
          <w:tcPr>
            <w:tcW w:w="3748" w:type="dxa"/>
          </w:tcPr>
          <w:p w14:paraId="3290A22F" w14:textId="77777777" w:rsidR="00541EEB" w:rsidRPr="008C4ABE" w:rsidRDefault="00541EEB" w:rsidP="00941DCD">
            <w:pPr>
              <w:pStyle w:val="TAL"/>
              <w:rPr>
                <w:rFonts w:cs="Arial"/>
              </w:rPr>
            </w:pPr>
            <w:r w:rsidRPr="008C4ABE">
              <w:rPr>
                <w:rFonts w:cs="Arial"/>
              </w:rPr>
              <w:t>notifyScProcessStage</w:t>
            </w:r>
          </w:p>
        </w:tc>
        <w:tc>
          <w:tcPr>
            <w:tcW w:w="2722" w:type="dxa"/>
          </w:tcPr>
          <w:p w14:paraId="71AAB23F" w14:textId="77777777" w:rsidR="00541EEB" w:rsidRPr="008C4ABE" w:rsidRDefault="00541EEB" w:rsidP="008E5038">
            <w:pPr>
              <w:pStyle w:val="TAL"/>
              <w:rPr>
                <w:rFonts w:cs="Arial"/>
              </w:rPr>
            </w:pPr>
            <w:r w:rsidRPr="008C4ABE">
              <w:t>notify (note 2)</w:t>
            </w:r>
          </w:p>
        </w:tc>
        <w:tc>
          <w:tcPr>
            <w:tcW w:w="1824" w:type="dxa"/>
          </w:tcPr>
          <w:p w14:paraId="3C851E89" w14:textId="77777777" w:rsidR="00541EEB" w:rsidRPr="008C4ABE" w:rsidRDefault="00541EEB" w:rsidP="00F70AF4">
            <w:pPr>
              <w:pStyle w:val="TAC"/>
              <w:jc w:val="left"/>
            </w:pPr>
            <w:bookmarkStart w:id="145" w:name="_MCCTEMPBM_CRPT98460115___4"/>
            <w:r w:rsidRPr="008C4ABE">
              <w:t>NotificationIRPNtfPort</w:t>
            </w:r>
            <w:bookmarkEnd w:id="145"/>
          </w:p>
        </w:tc>
        <w:tc>
          <w:tcPr>
            <w:tcW w:w="1110" w:type="dxa"/>
          </w:tcPr>
          <w:p w14:paraId="59F14D27" w14:textId="77777777" w:rsidR="00541EEB" w:rsidRPr="008C4ABE" w:rsidRDefault="00541EEB" w:rsidP="00C236FE">
            <w:pPr>
              <w:pStyle w:val="TAC"/>
            </w:pPr>
            <w:r w:rsidRPr="008C4ABE">
              <w:t>M</w:t>
            </w:r>
          </w:p>
        </w:tc>
      </w:tr>
      <w:tr w:rsidR="00541EEB" w:rsidRPr="008C4ABE" w14:paraId="732A25D7" w14:textId="77777777">
        <w:trPr>
          <w:cantSplit/>
          <w:jc w:val="center"/>
        </w:trPr>
        <w:tc>
          <w:tcPr>
            <w:tcW w:w="3748" w:type="dxa"/>
          </w:tcPr>
          <w:p w14:paraId="6FE28E44" w14:textId="77777777" w:rsidR="00541EEB" w:rsidRPr="008C4ABE" w:rsidRDefault="00541EEB" w:rsidP="00941DCD">
            <w:pPr>
              <w:pStyle w:val="TAL"/>
              <w:rPr>
                <w:rFonts w:cs="Arial"/>
              </w:rPr>
            </w:pPr>
            <w:r w:rsidRPr="008C4ABE">
              <w:rPr>
                <w:rFonts w:cs="Arial"/>
              </w:rPr>
              <w:t>notifyScProcessDeletion</w:t>
            </w:r>
          </w:p>
        </w:tc>
        <w:tc>
          <w:tcPr>
            <w:tcW w:w="2722" w:type="dxa"/>
          </w:tcPr>
          <w:p w14:paraId="6178B0A6" w14:textId="77777777" w:rsidR="00541EEB" w:rsidRPr="008C4ABE" w:rsidRDefault="00541EEB" w:rsidP="008E5038">
            <w:pPr>
              <w:pStyle w:val="TAL"/>
              <w:rPr>
                <w:rFonts w:cs="Arial"/>
              </w:rPr>
            </w:pPr>
            <w:r w:rsidRPr="008C4ABE">
              <w:t>notify (note 2)</w:t>
            </w:r>
          </w:p>
        </w:tc>
        <w:tc>
          <w:tcPr>
            <w:tcW w:w="1824" w:type="dxa"/>
          </w:tcPr>
          <w:p w14:paraId="6E1DCA83" w14:textId="77777777" w:rsidR="00541EEB" w:rsidRPr="008C4ABE" w:rsidRDefault="00541EEB" w:rsidP="00F70AF4">
            <w:pPr>
              <w:pStyle w:val="TAC"/>
              <w:jc w:val="left"/>
            </w:pPr>
            <w:bookmarkStart w:id="146" w:name="_MCCTEMPBM_CRPT98460116___4"/>
            <w:r w:rsidRPr="008C4ABE">
              <w:t>NotificationIRPNtfPort</w:t>
            </w:r>
            <w:bookmarkEnd w:id="146"/>
          </w:p>
        </w:tc>
        <w:tc>
          <w:tcPr>
            <w:tcW w:w="1110" w:type="dxa"/>
          </w:tcPr>
          <w:p w14:paraId="07EEE740" w14:textId="77777777" w:rsidR="00541EEB" w:rsidRPr="008C4ABE" w:rsidRDefault="00541EEB" w:rsidP="00C236FE">
            <w:pPr>
              <w:pStyle w:val="TAC"/>
            </w:pPr>
            <w:r w:rsidRPr="008C4ABE">
              <w:t>M</w:t>
            </w:r>
          </w:p>
        </w:tc>
      </w:tr>
      <w:tr w:rsidR="00541EEB" w:rsidRPr="008C4ABE" w14:paraId="4B398271" w14:textId="77777777">
        <w:trPr>
          <w:cantSplit/>
          <w:jc w:val="center"/>
        </w:trPr>
        <w:tc>
          <w:tcPr>
            <w:tcW w:w="3748" w:type="dxa"/>
          </w:tcPr>
          <w:p w14:paraId="32FA8DA9" w14:textId="77777777" w:rsidR="00541EEB" w:rsidRPr="008C4ABE" w:rsidRDefault="00541EEB" w:rsidP="00941DCD">
            <w:pPr>
              <w:pStyle w:val="TAL"/>
              <w:rPr>
                <w:rFonts w:cs="Arial"/>
              </w:rPr>
            </w:pPr>
            <w:r w:rsidRPr="008C4ABE">
              <w:rPr>
                <w:rFonts w:cs="Arial"/>
              </w:rPr>
              <w:t>notifyNewScManagementCapabilityAvailability</w:t>
            </w:r>
          </w:p>
        </w:tc>
        <w:tc>
          <w:tcPr>
            <w:tcW w:w="2722" w:type="dxa"/>
          </w:tcPr>
          <w:p w14:paraId="51195D3E" w14:textId="77777777" w:rsidR="00541EEB" w:rsidRPr="008C4ABE" w:rsidRDefault="00541EEB" w:rsidP="008E5038">
            <w:pPr>
              <w:pStyle w:val="TAL"/>
              <w:rPr>
                <w:rFonts w:cs="Arial"/>
              </w:rPr>
            </w:pPr>
            <w:r w:rsidRPr="008C4ABE">
              <w:t>notify (note 2)</w:t>
            </w:r>
          </w:p>
        </w:tc>
        <w:tc>
          <w:tcPr>
            <w:tcW w:w="1824" w:type="dxa"/>
          </w:tcPr>
          <w:p w14:paraId="551AECFD" w14:textId="77777777" w:rsidR="00541EEB" w:rsidRPr="008C4ABE" w:rsidRDefault="00541EEB" w:rsidP="00F70AF4">
            <w:pPr>
              <w:pStyle w:val="TAC"/>
              <w:jc w:val="left"/>
            </w:pPr>
            <w:bookmarkStart w:id="147" w:name="_MCCTEMPBM_CRPT98460117___4"/>
            <w:r w:rsidRPr="008C4ABE">
              <w:t>NotificationIRPNtfPort</w:t>
            </w:r>
            <w:bookmarkEnd w:id="147"/>
          </w:p>
        </w:tc>
        <w:tc>
          <w:tcPr>
            <w:tcW w:w="1110" w:type="dxa"/>
          </w:tcPr>
          <w:p w14:paraId="05027B1C" w14:textId="77777777" w:rsidR="00541EEB" w:rsidRPr="008C4ABE" w:rsidRDefault="00541EEB" w:rsidP="00C236FE">
            <w:pPr>
              <w:pStyle w:val="TAC"/>
            </w:pPr>
            <w:r w:rsidRPr="008C4ABE">
              <w:t>M</w:t>
            </w:r>
          </w:p>
        </w:tc>
      </w:tr>
      <w:tr w:rsidR="00541EEB" w:rsidRPr="008C4ABE" w14:paraId="1D23CC5A" w14:textId="77777777">
        <w:trPr>
          <w:cantSplit/>
          <w:jc w:val="center"/>
        </w:trPr>
        <w:tc>
          <w:tcPr>
            <w:tcW w:w="3748" w:type="dxa"/>
          </w:tcPr>
          <w:p w14:paraId="784DF566" w14:textId="77777777" w:rsidR="00541EEB" w:rsidRPr="008C4ABE" w:rsidRDefault="00541EEB" w:rsidP="00941DCD">
            <w:pPr>
              <w:pStyle w:val="TAL"/>
            </w:pPr>
            <w:bookmarkStart w:id="148" w:name="_MCCTEMPBM_CRPT98460118___4" w:colFirst="1" w:colLast="1"/>
            <w:r w:rsidRPr="008C4ABE">
              <w:rPr>
                <w:rFonts w:cs="Arial"/>
              </w:rPr>
              <w:t>notifyScManagementProfileChange</w:t>
            </w:r>
          </w:p>
        </w:tc>
        <w:tc>
          <w:tcPr>
            <w:tcW w:w="2722" w:type="dxa"/>
          </w:tcPr>
          <w:p w14:paraId="61CC4DC7" w14:textId="77777777" w:rsidR="00541EEB" w:rsidRPr="008C4ABE" w:rsidRDefault="00541EEB" w:rsidP="00F70AF4">
            <w:pPr>
              <w:pStyle w:val="TAC"/>
              <w:jc w:val="left"/>
              <w:rPr>
                <w:rFonts w:cs="Arial"/>
              </w:rPr>
            </w:pPr>
            <w:r w:rsidRPr="008C4ABE">
              <w:t>notify (note 2)</w:t>
            </w:r>
          </w:p>
        </w:tc>
        <w:tc>
          <w:tcPr>
            <w:tcW w:w="1824" w:type="dxa"/>
          </w:tcPr>
          <w:p w14:paraId="75D0B1B8" w14:textId="77777777" w:rsidR="00541EEB" w:rsidRPr="008C4ABE" w:rsidRDefault="00541EEB" w:rsidP="00F70AF4">
            <w:pPr>
              <w:pStyle w:val="TAC"/>
              <w:jc w:val="left"/>
            </w:pPr>
            <w:r w:rsidRPr="008C4ABE">
              <w:t>NotificationIRPNtfPort</w:t>
            </w:r>
          </w:p>
        </w:tc>
        <w:tc>
          <w:tcPr>
            <w:tcW w:w="1110" w:type="dxa"/>
          </w:tcPr>
          <w:p w14:paraId="623EC54B" w14:textId="77777777" w:rsidR="00541EEB" w:rsidRPr="008C4ABE" w:rsidRDefault="00541EEB" w:rsidP="00C236FE">
            <w:pPr>
              <w:pStyle w:val="TAC"/>
            </w:pPr>
            <w:r w:rsidRPr="008C4ABE">
              <w:t>O</w:t>
            </w:r>
          </w:p>
        </w:tc>
      </w:tr>
      <w:tr w:rsidR="00541EEB" w:rsidRPr="008C4ABE" w14:paraId="3ED1044D" w14:textId="77777777">
        <w:trPr>
          <w:cantSplit/>
          <w:jc w:val="center"/>
        </w:trPr>
        <w:tc>
          <w:tcPr>
            <w:tcW w:w="3748" w:type="dxa"/>
          </w:tcPr>
          <w:p w14:paraId="01636713" w14:textId="77777777" w:rsidR="00541EEB" w:rsidRPr="008C4ABE" w:rsidRDefault="00541EEB" w:rsidP="00941DCD">
            <w:pPr>
              <w:pStyle w:val="TAL"/>
              <w:rPr>
                <w:rFonts w:cs="Arial"/>
              </w:rPr>
            </w:pPr>
            <w:bookmarkStart w:id="149" w:name="_MCCTEMPBM_CRPT98460119___4" w:colFirst="1" w:colLast="1"/>
            <w:bookmarkEnd w:id="148"/>
            <w:r w:rsidRPr="008C4ABE">
              <w:rPr>
                <w:rFonts w:cs="Arial"/>
              </w:rPr>
              <w:t>getIRPVersion (note 3)</w:t>
            </w:r>
          </w:p>
        </w:tc>
        <w:tc>
          <w:tcPr>
            <w:tcW w:w="2722" w:type="dxa"/>
          </w:tcPr>
          <w:p w14:paraId="5D75F73A" w14:textId="7B0B940C" w:rsidR="00541EEB" w:rsidRPr="008C4ABE" w:rsidRDefault="00541EEB" w:rsidP="00237E73">
            <w:pPr>
              <w:pStyle w:val="TAC"/>
              <w:jc w:val="left"/>
              <w:rPr>
                <w:rFonts w:cs="Arial"/>
              </w:rPr>
            </w:pPr>
            <w:r w:rsidRPr="008C4ABE">
              <w:rPr>
                <w:rFonts w:cs="Arial"/>
              </w:rPr>
              <w:t xml:space="preserve">See </w:t>
            </w:r>
            <w:r w:rsidR="000C1772" w:rsidRPr="008C4ABE">
              <w:rPr>
                <w:rFonts w:cs="Arial"/>
              </w:rPr>
              <w:t>TS</w:t>
            </w:r>
            <w:r w:rsidR="000C1772">
              <w:rPr>
                <w:rFonts w:cs="Arial"/>
              </w:rPr>
              <w:t> </w:t>
            </w:r>
            <w:r w:rsidR="000C1772" w:rsidRPr="008C4ABE">
              <w:rPr>
                <w:rFonts w:cs="Arial"/>
              </w:rPr>
              <w:t>3</w:t>
            </w:r>
            <w:r w:rsidRPr="008C4ABE">
              <w:rPr>
                <w:rFonts w:cs="Arial"/>
              </w:rPr>
              <w:t>2.31</w:t>
            </w:r>
            <w:r w:rsidR="00F74F01" w:rsidRPr="008C4ABE">
              <w:rPr>
                <w:rFonts w:cs="Arial"/>
              </w:rPr>
              <w:t>6</w:t>
            </w:r>
            <w:r w:rsidR="000C1772">
              <w:rPr>
                <w:rFonts w:cs="Arial"/>
              </w:rPr>
              <w:t> </w:t>
            </w:r>
            <w:r w:rsidR="000C1772" w:rsidRPr="008C4ABE">
              <w:rPr>
                <w:rFonts w:cs="Arial"/>
              </w:rPr>
              <w:t>[</w:t>
            </w:r>
            <w:r w:rsidR="00945794" w:rsidRPr="008C4ABE">
              <w:rPr>
                <w:rFonts w:cs="Arial"/>
              </w:rPr>
              <w:t>17</w:t>
            </w:r>
            <w:r w:rsidRPr="008C4ABE">
              <w:rPr>
                <w:rFonts w:cs="Arial"/>
              </w:rPr>
              <w:t>]</w:t>
            </w:r>
          </w:p>
        </w:tc>
        <w:tc>
          <w:tcPr>
            <w:tcW w:w="1824" w:type="dxa"/>
          </w:tcPr>
          <w:p w14:paraId="119A562C" w14:textId="77777777" w:rsidR="00541EEB" w:rsidRPr="008C4ABE" w:rsidRDefault="00541EEB" w:rsidP="008871B4">
            <w:pPr>
              <w:pStyle w:val="TAC"/>
              <w:jc w:val="left"/>
            </w:pPr>
            <w:r w:rsidRPr="008C4ABE">
              <w:t>GenericIRPPort</w:t>
            </w:r>
          </w:p>
        </w:tc>
        <w:tc>
          <w:tcPr>
            <w:tcW w:w="1110" w:type="dxa"/>
          </w:tcPr>
          <w:p w14:paraId="68E89CB7" w14:textId="77777777" w:rsidR="00541EEB" w:rsidRPr="008C4ABE" w:rsidRDefault="00541EEB" w:rsidP="00C236FE">
            <w:pPr>
              <w:pStyle w:val="TAC"/>
            </w:pPr>
            <w:r w:rsidRPr="008C4ABE">
              <w:t>M</w:t>
            </w:r>
          </w:p>
        </w:tc>
      </w:tr>
      <w:tr w:rsidR="00541EEB" w:rsidRPr="008C4ABE" w14:paraId="4AA1A65B" w14:textId="77777777">
        <w:trPr>
          <w:cantSplit/>
          <w:jc w:val="center"/>
        </w:trPr>
        <w:tc>
          <w:tcPr>
            <w:tcW w:w="3748" w:type="dxa"/>
          </w:tcPr>
          <w:p w14:paraId="739EE66B" w14:textId="77777777" w:rsidR="00541EEB" w:rsidRPr="008C4ABE" w:rsidRDefault="00541EEB" w:rsidP="00941DCD">
            <w:pPr>
              <w:pStyle w:val="TAL"/>
              <w:rPr>
                <w:rFonts w:cs="Arial"/>
              </w:rPr>
            </w:pPr>
            <w:bookmarkStart w:id="150" w:name="_MCCTEMPBM_CRPT98460120___4" w:colFirst="1" w:colLast="1"/>
            <w:bookmarkEnd w:id="149"/>
            <w:r w:rsidRPr="008C4ABE">
              <w:rPr>
                <w:rFonts w:cs="Arial"/>
              </w:rPr>
              <w:t>getOperationProfile (note 3)</w:t>
            </w:r>
          </w:p>
        </w:tc>
        <w:tc>
          <w:tcPr>
            <w:tcW w:w="2722" w:type="dxa"/>
          </w:tcPr>
          <w:p w14:paraId="31FA9F04" w14:textId="4E599AB1" w:rsidR="00541EEB" w:rsidRPr="008C4ABE" w:rsidRDefault="00541EEB" w:rsidP="00237E73">
            <w:pPr>
              <w:pStyle w:val="TAC"/>
              <w:jc w:val="left"/>
            </w:pPr>
            <w:r w:rsidRPr="008C4ABE">
              <w:rPr>
                <w:rFonts w:cs="Arial"/>
              </w:rPr>
              <w:t xml:space="preserve">See </w:t>
            </w:r>
            <w:r w:rsidR="000C1772" w:rsidRPr="008C4ABE">
              <w:rPr>
                <w:rFonts w:cs="Arial"/>
              </w:rPr>
              <w:t>TS</w:t>
            </w:r>
            <w:r w:rsidR="000C1772">
              <w:rPr>
                <w:rFonts w:cs="Arial"/>
              </w:rPr>
              <w:t> </w:t>
            </w:r>
            <w:r w:rsidR="000C1772" w:rsidRPr="008C4ABE">
              <w:rPr>
                <w:rFonts w:cs="Arial"/>
              </w:rPr>
              <w:t>3</w:t>
            </w:r>
            <w:r w:rsidRPr="008C4ABE">
              <w:rPr>
                <w:rFonts w:cs="Arial"/>
              </w:rPr>
              <w:t>2.31</w:t>
            </w:r>
            <w:r w:rsidR="00F74F01" w:rsidRPr="008C4ABE">
              <w:rPr>
                <w:rFonts w:cs="Arial"/>
              </w:rPr>
              <w:t>6</w:t>
            </w:r>
            <w:r w:rsidR="000C1772">
              <w:rPr>
                <w:rFonts w:cs="Arial"/>
              </w:rPr>
              <w:t> </w:t>
            </w:r>
            <w:r w:rsidR="000C1772" w:rsidRPr="008C4ABE">
              <w:rPr>
                <w:rFonts w:cs="Arial"/>
              </w:rPr>
              <w:t>[</w:t>
            </w:r>
            <w:r w:rsidR="00945794" w:rsidRPr="008C4ABE">
              <w:rPr>
                <w:rFonts w:cs="Arial"/>
              </w:rPr>
              <w:t>17</w:t>
            </w:r>
            <w:r w:rsidRPr="008C4ABE">
              <w:rPr>
                <w:rFonts w:cs="Arial"/>
              </w:rPr>
              <w:t>]</w:t>
            </w:r>
          </w:p>
        </w:tc>
        <w:tc>
          <w:tcPr>
            <w:tcW w:w="1824" w:type="dxa"/>
          </w:tcPr>
          <w:p w14:paraId="76B337F0" w14:textId="77777777" w:rsidR="00541EEB" w:rsidRPr="008C4ABE" w:rsidRDefault="00541EEB" w:rsidP="008871B4">
            <w:pPr>
              <w:pStyle w:val="TAC"/>
              <w:jc w:val="left"/>
            </w:pPr>
            <w:r w:rsidRPr="008C4ABE">
              <w:t>GenericIRPPort</w:t>
            </w:r>
          </w:p>
        </w:tc>
        <w:tc>
          <w:tcPr>
            <w:tcW w:w="1110" w:type="dxa"/>
          </w:tcPr>
          <w:p w14:paraId="5475EA12" w14:textId="77777777" w:rsidR="00541EEB" w:rsidRPr="008C4ABE" w:rsidRDefault="00541EEB" w:rsidP="00C236FE">
            <w:pPr>
              <w:pStyle w:val="TAC"/>
            </w:pPr>
            <w:r w:rsidRPr="008C4ABE">
              <w:t>O</w:t>
            </w:r>
          </w:p>
        </w:tc>
      </w:tr>
      <w:tr w:rsidR="00541EEB" w:rsidRPr="008C4ABE" w14:paraId="003DA2DF" w14:textId="77777777">
        <w:trPr>
          <w:cantSplit/>
          <w:jc w:val="center"/>
        </w:trPr>
        <w:tc>
          <w:tcPr>
            <w:tcW w:w="3748" w:type="dxa"/>
          </w:tcPr>
          <w:p w14:paraId="3677C787" w14:textId="77777777" w:rsidR="00541EEB" w:rsidRPr="008C4ABE" w:rsidRDefault="00541EEB" w:rsidP="00941DCD">
            <w:pPr>
              <w:pStyle w:val="TAL"/>
              <w:rPr>
                <w:rFonts w:cs="Arial"/>
              </w:rPr>
            </w:pPr>
            <w:bookmarkStart w:id="151" w:name="_MCCTEMPBM_CRPT98460121___4" w:colFirst="1" w:colLast="1"/>
            <w:bookmarkEnd w:id="150"/>
            <w:r w:rsidRPr="008C4ABE">
              <w:rPr>
                <w:rFonts w:cs="Arial"/>
              </w:rPr>
              <w:t>getNotificationProfile (note 3)</w:t>
            </w:r>
          </w:p>
        </w:tc>
        <w:tc>
          <w:tcPr>
            <w:tcW w:w="2722" w:type="dxa"/>
          </w:tcPr>
          <w:p w14:paraId="2C2E510C" w14:textId="3DB0DF5D" w:rsidR="00541EEB" w:rsidRPr="008C4ABE" w:rsidRDefault="00541EEB" w:rsidP="00237E73">
            <w:pPr>
              <w:pStyle w:val="TAC"/>
              <w:jc w:val="left"/>
            </w:pPr>
            <w:r w:rsidRPr="008C4ABE">
              <w:rPr>
                <w:rFonts w:cs="Arial"/>
              </w:rPr>
              <w:t xml:space="preserve">See </w:t>
            </w:r>
            <w:r w:rsidR="000C1772" w:rsidRPr="008C4ABE">
              <w:rPr>
                <w:rFonts w:cs="Arial"/>
              </w:rPr>
              <w:t>TS</w:t>
            </w:r>
            <w:r w:rsidR="000C1772">
              <w:rPr>
                <w:rFonts w:cs="Arial"/>
              </w:rPr>
              <w:t> </w:t>
            </w:r>
            <w:r w:rsidR="000C1772" w:rsidRPr="008C4ABE">
              <w:rPr>
                <w:rFonts w:cs="Arial"/>
              </w:rPr>
              <w:t>3</w:t>
            </w:r>
            <w:r w:rsidRPr="008C4ABE">
              <w:rPr>
                <w:rFonts w:cs="Arial"/>
              </w:rPr>
              <w:t>2.31</w:t>
            </w:r>
            <w:r w:rsidR="00F74F01" w:rsidRPr="008C4ABE">
              <w:rPr>
                <w:rFonts w:cs="Arial"/>
              </w:rPr>
              <w:t>6</w:t>
            </w:r>
            <w:r w:rsidR="000C1772">
              <w:rPr>
                <w:rFonts w:cs="Arial"/>
              </w:rPr>
              <w:t> </w:t>
            </w:r>
            <w:r w:rsidR="000C1772" w:rsidRPr="008C4ABE">
              <w:rPr>
                <w:rFonts w:cs="Arial"/>
              </w:rPr>
              <w:t>[</w:t>
            </w:r>
            <w:r w:rsidR="00945794" w:rsidRPr="008C4ABE">
              <w:rPr>
                <w:rFonts w:cs="Arial"/>
              </w:rPr>
              <w:t>17</w:t>
            </w:r>
            <w:r w:rsidRPr="008C4ABE">
              <w:rPr>
                <w:rFonts w:cs="Arial"/>
              </w:rPr>
              <w:t>]</w:t>
            </w:r>
          </w:p>
        </w:tc>
        <w:tc>
          <w:tcPr>
            <w:tcW w:w="1824" w:type="dxa"/>
          </w:tcPr>
          <w:p w14:paraId="07E80C62" w14:textId="77777777" w:rsidR="00541EEB" w:rsidRPr="008C4ABE" w:rsidRDefault="00541EEB" w:rsidP="008871B4">
            <w:pPr>
              <w:pStyle w:val="TAC"/>
              <w:jc w:val="left"/>
            </w:pPr>
            <w:r w:rsidRPr="008C4ABE">
              <w:t>GenericIRPPort</w:t>
            </w:r>
          </w:p>
        </w:tc>
        <w:tc>
          <w:tcPr>
            <w:tcW w:w="1110" w:type="dxa"/>
          </w:tcPr>
          <w:p w14:paraId="6C2FC8F7" w14:textId="77777777" w:rsidR="00541EEB" w:rsidRPr="008C4ABE" w:rsidRDefault="00541EEB" w:rsidP="00C236FE">
            <w:pPr>
              <w:pStyle w:val="TAC"/>
            </w:pPr>
            <w:r w:rsidRPr="008C4ABE">
              <w:t>O</w:t>
            </w:r>
          </w:p>
        </w:tc>
      </w:tr>
      <w:bookmarkEnd w:id="151"/>
      <w:tr w:rsidR="00541EEB" w:rsidRPr="008C4ABE" w14:paraId="613EB17F" w14:textId="77777777">
        <w:trPr>
          <w:cantSplit/>
          <w:jc w:val="center"/>
        </w:trPr>
        <w:tc>
          <w:tcPr>
            <w:tcW w:w="9404" w:type="dxa"/>
            <w:gridSpan w:val="4"/>
          </w:tcPr>
          <w:p w14:paraId="579DF14B" w14:textId="77777777" w:rsidR="00541EEB" w:rsidRPr="008C4ABE" w:rsidRDefault="00541EEB" w:rsidP="008C4ABE">
            <w:pPr>
              <w:pStyle w:val="TAN"/>
            </w:pPr>
            <w:r w:rsidRPr="008C4ABE">
              <w:t>NOTE 1:</w:t>
            </w:r>
            <w:r w:rsidRPr="008C4ABE">
              <w:tab/>
              <w:t xml:space="preserve">The operation is under the port type </w:t>
            </w:r>
            <w:r w:rsidR="00CD5432" w:rsidRPr="008C4ABE">
              <w:t>SCI</w:t>
            </w:r>
            <w:r w:rsidRPr="008C4ABE">
              <w:t>RPSystem:</w:t>
            </w:r>
            <w:r w:rsidR="00CD5432" w:rsidRPr="008C4ABE">
              <w:t>SCI</w:t>
            </w:r>
            <w:r w:rsidRPr="008C4ABE">
              <w:t xml:space="preserve">RPPortType and under the binding </w:t>
            </w:r>
            <w:r w:rsidR="00CD5432" w:rsidRPr="008C4ABE">
              <w:t>SCI</w:t>
            </w:r>
            <w:r w:rsidRPr="008C4ABE">
              <w:t>RPSystem:SCIRPBinding.</w:t>
            </w:r>
          </w:p>
        </w:tc>
      </w:tr>
      <w:tr w:rsidR="00541EEB" w:rsidRPr="008C4ABE" w14:paraId="66F591BE" w14:textId="77777777">
        <w:trPr>
          <w:cantSplit/>
          <w:jc w:val="center"/>
        </w:trPr>
        <w:tc>
          <w:tcPr>
            <w:tcW w:w="9404" w:type="dxa"/>
            <w:gridSpan w:val="4"/>
          </w:tcPr>
          <w:p w14:paraId="3D2C48E7" w14:textId="78551959" w:rsidR="00541EEB" w:rsidRPr="008C4ABE" w:rsidRDefault="00541EEB" w:rsidP="008C4ABE">
            <w:pPr>
              <w:pStyle w:val="TAN"/>
            </w:pPr>
            <w:r w:rsidRPr="008C4ABE">
              <w:t>NOTE 2:</w:t>
            </w:r>
            <w:r w:rsidRPr="008C4ABE">
              <w:tab/>
              <w:t xml:space="preserve">The IS equivalent maps to an XML definition specified in </w:t>
            </w:r>
            <w:r w:rsidR="00891347" w:rsidRPr="008C4ABE">
              <w:t>Annex B</w:t>
            </w:r>
            <w:r w:rsidRPr="008C4ABE">
              <w:t xml:space="preserve">, and this being an input parameter to the operation notify under the port type ntfIRPNtfSystem:NotificationIRPNtf and under the binding ntfIRPNtfSystem:NotificationIRPNtf of </w:t>
            </w:r>
            <w:r w:rsidR="000C1772" w:rsidRPr="008C4ABE">
              <w:t>TS</w:t>
            </w:r>
            <w:r w:rsidR="000C1772">
              <w:t> </w:t>
            </w:r>
            <w:r w:rsidR="000C1772" w:rsidRPr="008C4ABE">
              <w:t>3</w:t>
            </w:r>
            <w:r w:rsidR="00891347" w:rsidRPr="008C4ABE">
              <w:t>2.306</w:t>
            </w:r>
            <w:r w:rsidR="000C1772">
              <w:t> </w:t>
            </w:r>
            <w:r w:rsidR="000C1772" w:rsidRPr="008C4ABE">
              <w:t>[</w:t>
            </w:r>
            <w:r w:rsidR="00891347" w:rsidRPr="008C4ABE">
              <w:t>19</w:t>
            </w:r>
            <w:r w:rsidRPr="008C4ABE">
              <w:t xml:space="preserve">]. This binding is linked to a port of the </w:t>
            </w:r>
            <w:r w:rsidR="0050004E" w:rsidRPr="008C4ABE">
              <w:t>S</w:t>
            </w:r>
            <w:r w:rsidR="00CD5432" w:rsidRPr="008C4ABE">
              <w:t>C</w:t>
            </w:r>
            <w:r w:rsidRPr="008C4ABE">
              <w:t>IRPService as indicated in the table above..</w:t>
            </w:r>
          </w:p>
        </w:tc>
      </w:tr>
      <w:tr w:rsidR="00541EEB" w:rsidRPr="008C4ABE" w14:paraId="71EFDCA3" w14:textId="77777777">
        <w:trPr>
          <w:cantSplit/>
          <w:jc w:val="center"/>
        </w:trPr>
        <w:tc>
          <w:tcPr>
            <w:tcW w:w="9404" w:type="dxa"/>
            <w:gridSpan w:val="4"/>
          </w:tcPr>
          <w:p w14:paraId="75E51F54" w14:textId="301F0895" w:rsidR="00541EEB" w:rsidRPr="008C4ABE" w:rsidRDefault="00541EEB" w:rsidP="008C4ABE">
            <w:pPr>
              <w:pStyle w:val="TAN"/>
            </w:pPr>
            <w:r w:rsidRPr="008C4ABE">
              <w:t>NOTE 3:</w:t>
            </w:r>
            <w:r w:rsidRPr="008C4ABE">
              <w:tab/>
              <w:t>The IS operation is inherited from the ManagedGenericIRP IO</w:t>
            </w:r>
            <w:r w:rsidR="00891347" w:rsidRPr="008C4ABE">
              <w:t xml:space="preserve">C specified in </w:t>
            </w:r>
            <w:r w:rsidR="000C1772" w:rsidRPr="008C4ABE">
              <w:t>TS</w:t>
            </w:r>
            <w:r w:rsidR="000C1772">
              <w:t> </w:t>
            </w:r>
            <w:r w:rsidR="000C1772" w:rsidRPr="008C4ABE">
              <w:t>3</w:t>
            </w:r>
            <w:r w:rsidR="00891347" w:rsidRPr="008C4ABE">
              <w:t>2.312</w:t>
            </w:r>
            <w:r w:rsidR="000C1772">
              <w:t> </w:t>
            </w:r>
            <w:r w:rsidR="000C1772" w:rsidRPr="008C4ABE">
              <w:t>[</w:t>
            </w:r>
            <w:r w:rsidR="00891347" w:rsidRPr="008C4ABE">
              <w:t>16</w:t>
            </w:r>
            <w:r w:rsidRPr="008C4ABE">
              <w:t>].</w:t>
            </w:r>
            <w:r w:rsidRPr="008C4ABE">
              <w:br/>
              <w:t>This inheritance is by the SelfConfigurationIRP IOC of </w:t>
            </w:r>
            <w:r w:rsidR="000C1772" w:rsidRPr="008C4ABE">
              <w:t>TS</w:t>
            </w:r>
            <w:r w:rsidRPr="008C4ABE">
              <w:t> 32.502</w:t>
            </w:r>
            <w:r w:rsidR="000C1772">
              <w:t> </w:t>
            </w:r>
            <w:r w:rsidR="000C1772" w:rsidRPr="008C4ABE">
              <w:t>[</w:t>
            </w:r>
            <w:r w:rsidRPr="008C4ABE">
              <w:t xml:space="preserve">4] inheriting from the ManagedGenericIRP IOC. The corresponding binding is linked to a port of the </w:t>
            </w:r>
            <w:r w:rsidR="00CD5432" w:rsidRPr="008C4ABE">
              <w:t>SCI</w:t>
            </w:r>
            <w:r w:rsidRPr="008C4ABE">
              <w:t>RPService as indicated in the table above.</w:t>
            </w:r>
          </w:p>
        </w:tc>
      </w:tr>
    </w:tbl>
    <w:p w14:paraId="19F054A0" w14:textId="77777777" w:rsidR="00074A82" w:rsidRPr="008C4ABE" w:rsidRDefault="00074A82"/>
    <w:p w14:paraId="33EB37E5" w14:textId="77777777" w:rsidR="009C6CE2" w:rsidRPr="008C4ABE" w:rsidRDefault="00891347" w:rsidP="00DA10C3">
      <w:pPr>
        <w:pStyle w:val="Heading2"/>
        <w:rPr>
          <w:lang w:eastAsia="zh-CN"/>
        </w:rPr>
      </w:pPr>
      <w:bookmarkStart w:id="152" w:name="_Toc212090853"/>
      <w:r w:rsidRPr="008C4ABE">
        <w:rPr>
          <w:lang w:eastAsia="zh-CN"/>
        </w:rPr>
        <w:t>C.2.2</w:t>
      </w:r>
      <w:r w:rsidRPr="008C4ABE">
        <w:rPr>
          <w:lang w:eastAsia="zh-CN"/>
        </w:rPr>
        <w:tab/>
      </w:r>
      <w:r w:rsidR="009C6CE2" w:rsidRPr="008C4ABE">
        <w:rPr>
          <w:lang w:eastAsia="zh-CN"/>
        </w:rPr>
        <w:t>Operation parameter mapping</w:t>
      </w:r>
      <w:bookmarkEnd w:id="152"/>
    </w:p>
    <w:p w14:paraId="61CC27C1" w14:textId="29FC9A6F" w:rsidR="009C6CE2" w:rsidRPr="008C4ABE" w:rsidRDefault="009C6CE2" w:rsidP="009C6CE2">
      <w:pPr>
        <w:rPr>
          <w:lang w:eastAsia="zh-CN"/>
        </w:rPr>
      </w:pPr>
      <w:r w:rsidRPr="008C4ABE">
        <w:t>The SCIRP IS (</w:t>
      </w:r>
      <w:r w:rsidR="000C1772" w:rsidRPr="008C4ABE">
        <w:t>TS</w:t>
      </w:r>
      <w:r w:rsidRPr="008C4ABE">
        <w:t> 32.502</w:t>
      </w:r>
      <w:r w:rsidR="000C1772">
        <w:t> </w:t>
      </w:r>
      <w:r w:rsidR="000C1772" w:rsidRPr="008C4ABE">
        <w:t>[</w:t>
      </w:r>
      <w:r w:rsidRPr="008C4ABE">
        <w:t xml:space="preserve">4]) defines semantics of parameters carried in the operations. </w:t>
      </w:r>
      <w:r w:rsidRPr="008C4ABE">
        <w:rPr>
          <w:lang w:eastAsia="zh-CN"/>
        </w:rPr>
        <w:t xml:space="preserve">The tables below </w:t>
      </w:r>
      <w:r w:rsidRPr="008C4ABE">
        <w:t>show the mapping of these parameters, as per operation, to their equivalents defined in this SS.</w:t>
      </w:r>
    </w:p>
    <w:p w14:paraId="477DD4A4" w14:textId="77777777" w:rsidR="009C6CE2" w:rsidRPr="008C4ABE" w:rsidRDefault="00891347" w:rsidP="00DA10C3">
      <w:pPr>
        <w:pStyle w:val="Heading3"/>
        <w:rPr>
          <w:lang w:eastAsia="zh-CN"/>
        </w:rPr>
      </w:pPr>
      <w:bookmarkStart w:id="153" w:name="_Toc212090854"/>
      <w:r w:rsidRPr="008C4ABE">
        <w:rPr>
          <w:lang w:eastAsia="zh-CN"/>
        </w:rPr>
        <w:lastRenderedPageBreak/>
        <w:t>C.2.2.1</w:t>
      </w:r>
      <w:r w:rsidRPr="008C4ABE">
        <w:rPr>
          <w:lang w:eastAsia="zh-CN"/>
        </w:rPr>
        <w:tab/>
      </w:r>
      <w:r w:rsidR="009C6CE2" w:rsidRPr="008C4ABE">
        <w:rPr>
          <w:lang w:eastAsia="zh-CN"/>
        </w:rPr>
        <w:t>Operation listScManagementCapabilities</w:t>
      </w:r>
      <w:bookmarkEnd w:id="153"/>
    </w:p>
    <w:p w14:paraId="41536E6C" w14:textId="77777777" w:rsidR="009C6CE2" w:rsidRPr="008C4ABE" w:rsidRDefault="00891347" w:rsidP="00DA10C3">
      <w:pPr>
        <w:pStyle w:val="Heading4"/>
      </w:pPr>
      <w:bookmarkStart w:id="154" w:name="_Toc212090855"/>
      <w:r w:rsidRPr="008C4ABE">
        <w:t>C.2.2.1.1</w:t>
      </w:r>
      <w:r w:rsidRPr="008C4ABE">
        <w:tab/>
      </w:r>
      <w:r w:rsidR="009C6CE2" w:rsidRPr="008C4ABE">
        <w:t>Input parameters</w:t>
      </w:r>
      <w:bookmarkEnd w:id="154"/>
    </w:p>
    <w:p w14:paraId="38BFECB7" w14:textId="77777777" w:rsidR="009C6CE2" w:rsidRPr="008C4ABE" w:rsidRDefault="009C6CE2" w:rsidP="009C6CE2">
      <w:pPr>
        <w:pStyle w:val="TH"/>
        <w:jc w:val="left"/>
      </w:pPr>
      <w:bookmarkStart w:id="155" w:name="_MCCTEMPBM_CRPT98460125___4"/>
      <w:r w:rsidRPr="008C4ABE">
        <w:t xml:space="preserve">Table </w:t>
      </w:r>
      <w:r w:rsidR="00942661" w:rsidRPr="008C4ABE">
        <w:rPr>
          <w:lang w:eastAsia="zh-CN"/>
        </w:rPr>
        <w:t>C.2</w:t>
      </w:r>
      <w:r w:rsidRPr="008C4ABE">
        <w:rPr>
          <w:lang w:eastAsia="zh-CN"/>
        </w:rPr>
        <w:t>.2.1.1</w:t>
      </w:r>
      <w:r w:rsidRPr="008C4ABE">
        <w:t xml:space="preserve">: Mapping from IS </w:t>
      </w:r>
      <w:r w:rsidRPr="008C4ABE">
        <w:rPr>
          <w:rFonts w:ascii="Courier New" w:hAnsi="Courier New" w:cs="Courier New"/>
        </w:rPr>
        <w:t>listScManagementCapabilities</w:t>
      </w:r>
      <w:r w:rsidRPr="008C4ABE">
        <w:t xml:space="preserv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9C6CE2" w:rsidRPr="008C4ABE" w14:paraId="7FE678CD" w14:textId="77777777">
        <w:trPr>
          <w:jc w:val="center"/>
        </w:trPr>
        <w:tc>
          <w:tcPr>
            <w:tcW w:w="0" w:type="auto"/>
            <w:shd w:val="pct15" w:color="auto" w:fill="FFFFFF"/>
          </w:tcPr>
          <w:bookmarkEnd w:id="155"/>
          <w:p w14:paraId="35E90D43" w14:textId="77777777" w:rsidR="009C6CE2" w:rsidRPr="008C4ABE" w:rsidRDefault="009C6CE2" w:rsidP="009C6CE2">
            <w:pPr>
              <w:pStyle w:val="TAH"/>
            </w:pPr>
            <w:r w:rsidRPr="008C4ABE">
              <w:t>IS Operation parameter</w:t>
            </w:r>
          </w:p>
        </w:tc>
        <w:tc>
          <w:tcPr>
            <w:tcW w:w="0" w:type="auto"/>
            <w:shd w:val="pct15" w:color="auto" w:fill="FFFFFF"/>
          </w:tcPr>
          <w:p w14:paraId="48AE8294" w14:textId="1E698935" w:rsidR="009C6CE2" w:rsidRPr="008C4ABE" w:rsidRDefault="009C6CE2" w:rsidP="009C6CE2">
            <w:pPr>
              <w:pStyle w:val="TAH"/>
            </w:pPr>
            <w:r w:rsidRPr="008C4ABE">
              <w:t>SS WSDL type sub-element</w:t>
            </w:r>
          </w:p>
          <w:p w14:paraId="69D44D4B" w14:textId="77777777" w:rsidR="009C6CE2" w:rsidRPr="008C4ABE" w:rsidRDefault="009C6CE2" w:rsidP="009C6CE2">
            <w:pPr>
              <w:pStyle w:val="TAH"/>
            </w:pPr>
            <w:r w:rsidRPr="008C4ABE">
              <w:t>used in corresponding input message</w:t>
            </w:r>
          </w:p>
          <w:p w14:paraId="10A614CF" w14:textId="51C17C16" w:rsidR="009C6CE2" w:rsidRPr="008C4ABE" w:rsidRDefault="009C6CE2" w:rsidP="009C6CE2">
            <w:pPr>
              <w:pStyle w:val="TAH"/>
            </w:pPr>
            <w:r w:rsidRPr="008C4ABE">
              <w:t>under corresponding port type operation</w:t>
            </w:r>
          </w:p>
          <w:p w14:paraId="4E790584" w14:textId="77777777" w:rsidR="009C6CE2" w:rsidRPr="008C4ABE" w:rsidRDefault="009C6CE2" w:rsidP="009C6CE2">
            <w:pPr>
              <w:pStyle w:val="TAH"/>
            </w:pPr>
            <w:r w:rsidRPr="008C4ABE">
              <w:t xml:space="preserve">as indicated in </w:t>
            </w:r>
            <w:r w:rsidR="00C917B7" w:rsidRPr="008C4ABE">
              <w:t>Table C.2.1</w:t>
            </w:r>
          </w:p>
        </w:tc>
        <w:tc>
          <w:tcPr>
            <w:tcW w:w="0" w:type="auto"/>
            <w:shd w:val="pct15" w:color="auto" w:fill="FFFFFF"/>
          </w:tcPr>
          <w:p w14:paraId="13D57B43" w14:textId="77777777" w:rsidR="009C6CE2" w:rsidRPr="008C4ABE" w:rsidRDefault="009C6CE2" w:rsidP="009C6CE2">
            <w:pPr>
              <w:pStyle w:val="TAH"/>
            </w:pPr>
            <w:r w:rsidRPr="008C4ABE">
              <w:t>Qualifier</w:t>
            </w:r>
          </w:p>
        </w:tc>
      </w:tr>
      <w:tr w:rsidR="009C6CE2" w:rsidRPr="008C4ABE" w14:paraId="5CEEAB25" w14:textId="77777777">
        <w:trPr>
          <w:jc w:val="center"/>
        </w:trPr>
        <w:tc>
          <w:tcPr>
            <w:tcW w:w="0" w:type="auto"/>
          </w:tcPr>
          <w:p w14:paraId="47B54AE8" w14:textId="77777777" w:rsidR="009C6CE2" w:rsidRPr="008C4ABE" w:rsidRDefault="009C6CE2" w:rsidP="009C6CE2">
            <w:pPr>
              <w:pStyle w:val="TAL"/>
              <w:rPr>
                <w:rFonts w:ascii="Courier New" w:hAnsi="Courier New"/>
                <w:color w:val="000000"/>
              </w:rPr>
            </w:pPr>
            <w:bookmarkStart w:id="156" w:name="_MCCTEMPBM_CRPT98460126___7" w:colFirst="0" w:colLast="0"/>
            <w:r w:rsidRPr="008C4ABE">
              <w:rPr>
                <w:rFonts w:ascii="Courier New" w:hAnsi="Courier New" w:cs="Courier New"/>
              </w:rPr>
              <w:t>nEInformation</w:t>
            </w:r>
          </w:p>
        </w:tc>
        <w:tc>
          <w:tcPr>
            <w:tcW w:w="0" w:type="auto"/>
          </w:tcPr>
          <w:p w14:paraId="110778A1" w14:textId="77777777" w:rsidR="009C6CE2" w:rsidRPr="008C4ABE" w:rsidRDefault="009C6CE2" w:rsidP="009C6CE2">
            <w:pPr>
              <w:pStyle w:val="TAL"/>
              <w:rPr>
                <w:rFonts w:ascii="Courier New" w:hAnsi="Courier New"/>
                <w:color w:val="000000"/>
              </w:rPr>
            </w:pPr>
            <w:r w:rsidRPr="008C4ABE">
              <w:rPr>
                <w:rFonts w:ascii="Courier New" w:hAnsi="Courier New" w:cs="Courier New"/>
              </w:rPr>
              <w:t>nEInformation</w:t>
            </w:r>
          </w:p>
        </w:tc>
        <w:tc>
          <w:tcPr>
            <w:tcW w:w="0" w:type="auto"/>
          </w:tcPr>
          <w:p w14:paraId="66AB83DD" w14:textId="77777777" w:rsidR="009C6CE2" w:rsidRPr="008C4ABE" w:rsidRDefault="009C6CE2" w:rsidP="009C6CE2">
            <w:pPr>
              <w:pStyle w:val="TAC"/>
            </w:pPr>
            <w:r w:rsidRPr="008C4ABE">
              <w:t>M</w:t>
            </w:r>
          </w:p>
        </w:tc>
      </w:tr>
      <w:bookmarkEnd w:id="156"/>
    </w:tbl>
    <w:p w14:paraId="4B289FEE" w14:textId="77777777" w:rsidR="009C6CE2" w:rsidRPr="008C4ABE" w:rsidRDefault="009C6CE2" w:rsidP="009C6CE2"/>
    <w:p w14:paraId="708C401B" w14:textId="77777777" w:rsidR="009C6CE2" w:rsidRPr="008C4ABE" w:rsidRDefault="00891347" w:rsidP="00891347">
      <w:pPr>
        <w:pStyle w:val="Heading4"/>
      </w:pPr>
      <w:bookmarkStart w:id="157" w:name="_Toc212090856"/>
      <w:r w:rsidRPr="008C4ABE">
        <w:t>C.2.2.1.2</w:t>
      </w:r>
      <w:r w:rsidRPr="008C4ABE">
        <w:tab/>
      </w:r>
      <w:r w:rsidR="009C6CE2" w:rsidRPr="008C4ABE">
        <w:t>Output parameters</w:t>
      </w:r>
      <w:bookmarkEnd w:id="157"/>
    </w:p>
    <w:p w14:paraId="4F84330F" w14:textId="77777777" w:rsidR="009C6CE2" w:rsidRPr="008C4ABE" w:rsidRDefault="009C6CE2" w:rsidP="009C6CE2">
      <w:pPr>
        <w:pStyle w:val="TH"/>
        <w:jc w:val="left"/>
      </w:pPr>
      <w:bookmarkStart w:id="158" w:name="_MCCTEMPBM_CRPT98460127___4"/>
      <w:r w:rsidRPr="008C4ABE">
        <w:t xml:space="preserve">Table </w:t>
      </w:r>
      <w:r w:rsidR="00942661" w:rsidRPr="008C4ABE">
        <w:rPr>
          <w:lang w:eastAsia="zh-CN"/>
        </w:rPr>
        <w:t>C.2</w:t>
      </w:r>
      <w:r w:rsidRPr="008C4ABE">
        <w:rPr>
          <w:lang w:eastAsia="zh-CN"/>
        </w:rPr>
        <w:t>.2.1.2</w:t>
      </w:r>
      <w:r w:rsidRPr="008C4ABE">
        <w:t xml:space="preserve">: Mapping from IS </w:t>
      </w:r>
      <w:r w:rsidRPr="008C4ABE">
        <w:rPr>
          <w:rFonts w:ascii="Courier New" w:hAnsi="Courier New" w:cs="Courier New"/>
        </w:rPr>
        <w:t>listScManagementCapabilities</w:t>
      </w:r>
      <w:r w:rsidRPr="008C4ABE">
        <w:t xml:space="preserve"> output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47"/>
        <w:gridCol w:w="3557"/>
        <w:gridCol w:w="787"/>
      </w:tblGrid>
      <w:tr w:rsidR="009C6CE2" w:rsidRPr="008C4ABE" w14:paraId="0287C784" w14:textId="77777777">
        <w:trPr>
          <w:tblHeader/>
          <w:jc w:val="center"/>
        </w:trPr>
        <w:tc>
          <w:tcPr>
            <w:tcW w:w="0" w:type="auto"/>
            <w:shd w:val="clear" w:color="auto" w:fill="CCCCCC"/>
          </w:tcPr>
          <w:bookmarkEnd w:id="158"/>
          <w:p w14:paraId="1DA7ABFB" w14:textId="77777777" w:rsidR="009C6CE2" w:rsidRPr="008C4ABE" w:rsidRDefault="009C6CE2" w:rsidP="009C6CE2">
            <w:pPr>
              <w:pStyle w:val="TAH"/>
            </w:pPr>
            <w:r w:rsidRPr="008C4ABE">
              <w:t>IS Operation parameter</w:t>
            </w:r>
          </w:p>
        </w:tc>
        <w:tc>
          <w:tcPr>
            <w:tcW w:w="0" w:type="auto"/>
            <w:shd w:val="clear" w:color="auto" w:fill="CCCCCC"/>
          </w:tcPr>
          <w:p w14:paraId="447D7461" w14:textId="06C23CED" w:rsidR="009C6CE2" w:rsidRPr="008C4ABE" w:rsidRDefault="009C6CE2" w:rsidP="009C6CE2">
            <w:pPr>
              <w:pStyle w:val="TAH"/>
            </w:pPr>
            <w:r w:rsidRPr="008C4ABE">
              <w:t>SS WSDL type sub-element</w:t>
            </w:r>
          </w:p>
          <w:p w14:paraId="1BE68FEC" w14:textId="77777777" w:rsidR="009C6CE2" w:rsidRPr="008C4ABE" w:rsidRDefault="009C6CE2" w:rsidP="009C6CE2">
            <w:pPr>
              <w:pStyle w:val="TAH"/>
            </w:pPr>
            <w:r w:rsidRPr="008C4ABE">
              <w:t>used in corresponding input message</w:t>
            </w:r>
          </w:p>
          <w:p w14:paraId="772C0CAD" w14:textId="64A7F6E9" w:rsidR="009C6CE2" w:rsidRPr="008C4ABE" w:rsidRDefault="009C6CE2" w:rsidP="009C6CE2">
            <w:pPr>
              <w:pStyle w:val="TAH"/>
            </w:pPr>
            <w:r w:rsidRPr="008C4ABE">
              <w:t>under corresponding port type operation</w:t>
            </w:r>
          </w:p>
          <w:p w14:paraId="6FEF2EAC" w14:textId="77777777" w:rsidR="009C6CE2" w:rsidRPr="008C4ABE" w:rsidRDefault="009C6CE2" w:rsidP="009C6CE2">
            <w:pPr>
              <w:pStyle w:val="TAH"/>
            </w:pPr>
            <w:r w:rsidRPr="008C4ABE">
              <w:t xml:space="preserve">as indicated in </w:t>
            </w:r>
            <w:r w:rsidR="00C917B7" w:rsidRPr="008C4ABE">
              <w:t>Table C.2.1</w:t>
            </w:r>
          </w:p>
        </w:tc>
        <w:tc>
          <w:tcPr>
            <w:tcW w:w="0" w:type="auto"/>
            <w:shd w:val="clear" w:color="auto" w:fill="CCCCCC"/>
          </w:tcPr>
          <w:p w14:paraId="45DE76FE" w14:textId="77777777" w:rsidR="009C6CE2" w:rsidRPr="008C4ABE" w:rsidRDefault="009C6CE2" w:rsidP="009C6CE2">
            <w:pPr>
              <w:pStyle w:val="TAH"/>
            </w:pPr>
            <w:r w:rsidRPr="008C4ABE">
              <w:t>Qualifier</w:t>
            </w:r>
          </w:p>
        </w:tc>
      </w:tr>
      <w:tr w:rsidR="009C6CE2" w:rsidRPr="008C4ABE" w14:paraId="6B3E16CB" w14:textId="77777777">
        <w:trPr>
          <w:jc w:val="center"/>
        </w:trPr>
        <w:tc>
          <w:tcPr>
            <w:tcW w:w="0" w:type="auto"/>
          </w:tcPr>
          <w:p w14:paraId="2DFDD33E" w14:textId="77777777" w:rsidR="009C6CE2" w:rsidRPr="008C4ABE" w:rsidRDefault="009C6CE2" w:rsidP="009C6CE2">
            <w:pPr>
              <w:pStyle w:val="TAL"/>
              <w:rPr>
                <w:rFonts w:ascii="Courier" w:hAnsi="Courier"/>
              </w:rPr>
            </w:pPr>
            <w:bookmarkStart w:id="159" w:name="_MCCTEMPBM_CRPT98460128___7" w:colFirst="0" w:colLast="0"/>
            <w:r w:rsidRPr="008C4ABE">
              <w:rPr>
                <w:rFonts w:ascii="Courier New" w:hAnsi="Courier New" w:cs="Courier New"/>
              </w:rPr>
              <w:t>capabilitiesList</w:t>
            </w:r>
          </w:p>
        </w:tc>
        <w:tc>
          <w:tcPr>
            <w:tcW w:w="0" w:type="auto"/>
          </w:tcPr>
          <w:p w14:paraId="7D9DC584" w14:textId="77777777" w:rsidR="009C6CE2" w:rsidRPr="008C4ABE" w:rsidRDefault="009C6CE2" w:rsidP="009C6CE2">
            <w:pPr>
              <w:pStyle w:val="TAL"/>
            </w:pPr>
            <w:r w:rsidRPr="008C4ABE">
              <w:rPr>
                <w:rFonts w:ascii="Courier New" w:hAnsi="Courier New" w:cs="Courier New"/>
              </w:rPr>
              <w:t>capabilitiesList</w:t>
            </w:r>
          </w:p>
        </w:tc>
        <w:tc>
          <w:tcPr>
            <w:tcW w:w="0" w:type="auto"/>
          </w:tcPr>
          <w:p w14:paraId="28AF618D" w14:textId="77777777" w:rsidR="009C6CE2" w:rsidRPr="008C4ABE" w:rsidRDefault="009C6CE2" w:rsidP="009C6CE2">
            <w:pPr>
              <w:pStyle w:val="TAL"/>
            </w:pPr>
            <w:r w:rsidRPr="008C4ABE">
              <w:t>M</w:t>
            </w:r>
          </w:p>
        </w:tc>
      </w:tr>
      <w:tr w:rsidR="009C6CE2" w:rsidRPr="008C4ABE" w14:paraId="1E45CFB6" w14:textId="77777777">
        <w:trPr>
          <w:jc w:val="center"/>
        </w:trPr>
        <w:tc>
          <w:tcPr>
            <w:tcW w:w="0" w:type="auto"/>
          </w:tcPr>
          <w:p w14:paraId="47FD48E8" w14:textId="77777777" w:rsidR="009C6CE2" w:rsidRPr="008C4ABE" w:rsidRDefault="009C6CE2" w:rsidP="009C6CE2">
            <w:pPr>
              <w:pStyle w:val="TAL"/>
              <w:rPr>
                <w:rFonts w:ascii="Courier New" w:hAnsi="Courier New" w:cs="Courier New"/>
              </w:rPr>
            </w:pPr>
            <w:bookmarkStart w:id="160" w:name="_MCCTEMPBM_CRPT98460129___7" w:colFirst="0" w:colLast="0"/>
            <w:bookmarkEnd w:id="159"/>
            <w:r w:rsidRPr="008C4ABE">
              <w:rPr>
                <w:rFonts w:ascii="Courier New" w:hAnsi="Courier New" w:cs="Courier New"/>
              </w:rPr>
              <w:t>Result</w:t>
            </w:r>
          </w:p>
        </w:tc>
        <w:tc>
          <w:tcPr>
            <w:tcW w:w="0" w:type="auto"/>
          </w:tcPr>
          <w:p w14:paraId="5AE2BA21" w14:textId="77777777" w:rsidR="009C6CE2" w:rsidRPr="008C4ABE" w:rsidRDefault="009C6CE2" w:rsidP="009C6CE2">
            <w:pPr>
              <w:pStyle w:val="TAL"/>
            </w:pPr>
            <w:r w:rsidRPr="008C4ABE">
              <w:rPr>
                <w:rFonts w:ascii="Courier New" w:hAnsi="Courier New" w:cs="Courier New"/>
              </w:rPr>
              <w:t>Result</w:t>
            </w:r>
          </w:p>
        </w:tc>
        <w:tc>
          <w:tcPr>
            <w:tcW w:w="0" w:type="auto"/>
          </w:tcPr>
          <w:p w14:paraId="470B79A0" w14:textId="77777777" w:rsidR="009C6CE2" w:rsidRPr="008C4ABE" w:rsidRDefault="009C6CE2" w:rsidP="009C6CE2">
            <w:pPr>
              <w:pStyle w:val="TAL"/>
            </w:pPr>
            <w:r w:rsidRPr="008C4ABE">
              <w:t>M</w:t>
            </w:r>
          </w:p>
        </w:tc>
      </w:tr>
      <w:bookmarkEnd w:id="160"/>
    </w:tbl>
    <w:p w14:paraId="7281AEBE" w14:textId="77777777" w:rsidR="008C4ABE" w:rsidRPr="008C4ABE" w:rsidRDefault="008C4ABE" w:rsidP="008C4ABE"/>
    <w:p w14:paraId="773E31C3" w14:textId="77777777" w:rsidR="009C6CE2" w:rsidRPr="008C4ABE" w:rsidRDefault="00942661" w:rsidP="00DA10C3">
      <w:pPr>
        <w:pStyle w:val="Heading4"/>
      </w:pPr>
      <w:bookmarkStart w:id="161" w:name="_Toc212090857"/>
      <w:r w:rsidRPr="008C4ABE">
        <w:t>C.2.2.1.3</w:t>
      </w:r>
      <w:r w:rsidRPr="008C4ABE">
        <w:tab/>
      </w:r>
      <w:r w:rsidR="009C6CE2" w:rsidRPr="008C4ABE">
        <w:t>Fault definition</w:t>
      </w:r>
      <w:bookmarkEnd w:id="161"/>
    </w:p>
    <w:p w14:paraId="2807EBF8" w14:textId="77777777" w:rsidR="009C6CE2" w:rsidRPr="008C4ABE" w:rsidRDefault="009C6CE2" w:rsidP="009C6CE2">
      <w:pPr>
        <w:pStyle w:val="TH"/>
        <w:jc w:val="left"/>
      </w:pPr>
      <w:bookmarkStart w:id="162" w:name="_MCCTEMPBM_CRPT98460130___4"/>
      <w:r w:rsidRPr="008C4ABE">
        <w:t xml:space="preserve">Table </w:t>
      </w:r>
      <w:r w:rsidR="00942661" w:rsidRPr="008C4ABE">
        <w:t>C.2.</w:t>
      </w:r>
      <w:r w:rsidRPr="008C4ABE">
        <w:t xml:space="preserve">2.1.3: Mapping from IS </w:t>
      </w:r>
      <w:r w:rsidRPr="008C4ABE">
        <w:rPr>
          <w:rFonts w:ascii="Courier New" w:hAnsi="Courier New" w:cs="Courier New"/>
        </w:rPr>
        <w:t>listScManagementCapabilities</w:t>
      </w:r>
      <w:r w:rsidRPr="008C4ABE">
        <w:t xml:space="preserve"> exceptions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3557"/>
        <w:gridCol w:w="787"/>
      </w:tblGrid>
      <w:tr w:rsidR="009C6CE2" w:rsidRPr="008C4ABE" w14:paraId="152CBCA9" w14:textId="77777777">
        <w:trPr>
          <w:tblHeader/>
          <w:jc w:val="center"/>
        </w:trPr>
        <w:tc>
          <w:tcPr>
            <w:tcW w:w="0" w:type="auto"/>
            <w:shd w:val="clear" w:color="auto" w:fill="CCCCCC"/>
          </w:tcPr>
          <w:bookmarkEnd w:id="162"/>
          <w:p w14:paraId="52F452BF" w14:textId="77777777" w:rsidR="009C6CE2" w:rsidRPr="008C4ABE" w:rsidRDefault="009C6CE2" w:rsidP="009C6CE2">
            <w:pPr>
              <w:pStyle w:val="TAH"/>
            </w:pPr>
            <w:r w:rsidRPr="008C4ABE">
              <w:t>Assertion name</w:t>
            </w:r>
          </w:p>
        </w:tc>
        <w:tc>
          <w:tcPr>
            <w:tcW w:w="0" w:type="auto"/>
            <w:shd w:val="clear" w:color="auto" w:fill="CCCCCC"/>
          </w:tcPr>
          <w:p w14:paraId="0217586F" w14:textId="1AB825EF" w:rsidR="009C6CE2" w:rsidRPr="008C4ABE" w:rsidRDefault="009C6CE2" w:rsidP="009C6CE2">
            <w:pPr>
              <w:pStyle w:val="TAH"/>
            </w:pPr>
            <w:r w:rsidRPr="008C4ABE">
              <w:t>SS WSDL type sub-element</w:t>
            </w:r>
          </w:p>
          <w:p w14:paraId="54A85524" w14:textId="77777777" w:rsidR="009C6CE2" w:rsidRPr="008C4ABE" w:rsidRDefault="009C6CE2" w:rsidP="009C6CE2">
            <w:pPr>
              <w:pStyle w:val="TAH"/>
            </w:pPr>
            <w:r w:rsidRPr="008C4ABE">
              <w:t>used in corresponding input message</w:t>
            </w:r>
          </w:p>
          <w:p w14:paraId="58D73679" w14:textId="2593FAC6" w:rsidR="009C6CE2" w:rsidRPr="008C4ABE" w:rsidRDefault="009C6CE2" w:rsidP="009C6CE2">
            <w:pPr>
              <w:pStyle w:val="TAH"/>
            </w:pPr>
            <w:r w:rsidRPr="008C4ABE">
              <w:t>under corresponding port type operation</w:t>
            </w:r>
          </w:p>
          <w:p w14:paraId="53519C1E" w14:textId="77777777" w:rsidR="009C6CE2" w:rsidRPr="008C4ABE" w:rsidRDefault="009C6CE2" w:rsidP="009C6CE2">
            <w:pPr>
              <w:pStyle w:val="TAH"/>
            </w:pPr>
            <w:r w:rsidRPr="008C4ABE">
              <w:t xml:space="preserve">as indicated in </w:t>
            </w:r>
            <w:r w:rsidR="00C917B7" w:rsidRPr="008C4ABE">
              <w:t>Table C.2.1</w:t>
            </w:r>
          </w:p>
        </w:tc>
        <w:tc>
          <w:tcPr>
            <w:tcW w:w="0" w:type="auto"/>
            <w:shd w:val="clear" w:color="auto" w:fill="CCCCCC"/>
          </w:tcPr>
          <w:p w14:paraId="7CDF14C5" w14:textId="77777777" w:rsidR="009C6CE2" w:rsidRPr="008C4ABE" w:rsidRDefault="009C6CE2" w:rsidP="009C6CE2">
            <w:pPr>
              <w:pStyle w:val="TAH"/>
            </w:pPr>
            <w:r w:rsidRPr="008C4ABE">
              <w:t>Qualifier</w:t>
            </w:r>
          </w:p>
        </w:tc>
      </w:tr>
      <w:tr w:rsidR="009C6CE2" w:rsidRPr="008C4ABE" w14:paraId="7A45D1B2" w14:textId="77777777">
        <w:trPr>
          <w:jc w:val="center"/>
        </w:trPr>
        <w:tc>
          <w:tcPr>
            <w:tcW w:w="0" w:type="auto"/>
          </w:tcPr>
          <w:p w14:paraId="704E52DE" w14:textId="77777777" w:rsidR="009C6CE2" w:rsidRPr="008C4ABE" w:rsidRDefault="009C6CE2" w:rsidP="009C6CE2">
            <w:pPr>
              <w:pStyle w:val="TAL"/>
              <w:rPr>
                <w:rFonts w:ascii="Courier" w:hAnsi="Courier"/>
              </w:rPr>
            </w:pPr>
            <w:bookmarkStart w:id="163" w:name="_MCCTEMPBM_CRPT98460131___7" w:colFirst="0" w:colLast="0"/>
            <w:r w:rsidRPr="008C4ABE">
              <w:rPr>
                <w:rFonts w:ascii="Courier New" w:hAnsi="Courier New" w:cs="Courier New"/>
              </w:rPr>
              <w:t>operation_failed</w:t>
            </w:r>
          </w:p>
        </w:tc>
        <w:tc>
          <w:tcPr>
            <w:tcW w:w="0" w:type="auto"/>
          </w:tcPr>
          <w:p w14:paraId="07CE06B0" w14:textId="77777777" w:rsidR="009C6CE2" w:rsidRPr="008C4ABE" w:rsidRDefault="009C6CE2" w:rsidP="009C6CE2">
            <w:pPr>
              <w:pStyle w:val="TAL"/>
            </w:pPr>
            <w:r w:rsidRPr="008C4ABE">
              <w:rPr>
                <w:rFonts w:ascii="Courier New" w:hAnsi="Courier New" w:cs="Courier New"/>
              </w:rPr>
              <w:t>operation_failed</w:t>
            </w:r>
          </w:p>
        </w:tc>
        <w:tc>
          <w:tcPr>
            <w:tcW w:w="0" w:type="auto"/>
          </w:tcPr>
          <w:p w14:paraId="05E3411E" w14:textId="77777777" w:rsidR="009C6CE2" w:rsidRPr="008C4ABE" w:rsidRDefault="009C6CE2" w:rsidP="009C6CE2">
            <w:pPr>
              <w:pStyle w:val="TAL"/>
            </w:pPr>
            <w:r w:rsidRPr="008C4ABE">
              <w:t>M</w:t>
            </w:r>
          </w:p>
        </w:tc>
      </w:tr>
      <w:bookmarkEnd w:id="163"/>
    </w:tbl>
    <w:p w14:paraId="638A8389" w14:textId="77777777" w:rsidR="009C6CE2" w:rsidRPr="008C4ABE" w:rsidRDefault="009C6CE2" w:rsidP="009C6CE2"/>
    <w:p w14:paraId="53E511EF" w14:textId="77777777" w:rsidR="009C6CE2" w:rsidRPr="008C4ABE" w:rsidRDefault="00942661" w:rsidP="00DA10C3">
      <w:pPr>
        <w:pStyle w:val="Heading3"/>
        <w:rPr>
          <w:lang w:eastAsia="zh-CN"/>
        </w:rPr>
      </w:pPr>
      <w:bookmarkStart w:id="164" w:name="_Toc212090858"/>
      <w:r w:rsidRPr="008C4ABE">
        <w:rPr>
          <w:lang w:eastAsia="zh-CN"/>
        </w:rPr>
        <w:t>C.2.2.2</w:t>
      </w:r>
      <w:r w:rsidRPr="008C4ABE">
        <w:rPr>
          <w:lang w:eastAsia="zh-CN"/>
        </w:rPr>
        <w:tab/>
      </w:r>
      <w:r w:rsidR="009C6CE2" w:rsidRPr="008C4ABE">
        <w:rPr>
          <w:lang w:eastAsia="zh-CN"/>
        </w:rPr>
        <w:t>Operation listScManagementProfiles</w:t>
      </w:r>
      <w:bookmarkEnd w:id="164"/>
    </w:p>
    <w:p w14:paraId="15EDDEA2" w14:textId="77777777" w:rsidR="009C6CE2" w:rsidRPr="008C4ABE" w:rsidRDefault="00942661" w:rsidP="00DA10C3">
      <w:pPr>
        <w:pStyle w:val="Heading4"/>
      </w:pPr>
      <w:bookmarkStart w:id="165" w:name="_Toc212090859"/>
      <w:r w:rsidRPr="008C4ABE">
        <w:t>C.2.2.2.1</w:t>
      </w:r>
      <w:r w:rsidRPr="008C4ABE">
        <w:tab/>
      </w:r>
      <w:r w:rsidR="009C6CE2" w:rsidRPr="008C4ABE">
        <w:t>Input parameters</w:t>
      </w:r>
      <w:bookmarkEnd w:id="165"/>
    </w:p>
    <w:p w14:paraId="6182BA67" w14:textId="77777777" w:rsidR="009C6CE2" w:rsidRPr="008C4ABE" w:rsidRDefault="009C6CE2" w:rsidP="009C6CE2">
      <w:pPr>
        <w:pStyle w:val="TH"/>
        <w:jc w:val="left"/>
      </w:pPr>
      <w:bookmarkStart w:id="166" w:name="_MCCTEMPBM_CRPT98460132___4"/>
      <w:r w:rsidRPr="008C4ABE">
        <w:t xml:space="preserve">Table </w:t>
      </w:r>
      <w:r w:rsidR="00942661" w:rsidRPr="008C4ABE">
        <w:rPr>
          <w:lang w:eastAsia="zh-CN"/>
        </w:rPr>
        <w:t>C.2</w:t>
      </w:r>
      <w:r w:rsidRPr="008C4ABE">
        <w:rPr>
          <w:lang w:eastAsia="zh-CN"/>
        </w:rPr>
        <w:t>.2.2.1</w:t>
      </w:r>
      <w:r w:rsidRPr="008C4ABE">
        <w:t xml:space="preserve">: Mapping from IS </w:t>
      </w:r>
      <w:r w:rsidRPr="008C4ABE">
        <w:rPr>
          <w:rFonts w:ascii="Courier New" w:hAnsi="Courier New" w:cs="Courier New"/>
        </w:rPr>
        <w:t>listScManagementProfiles</w:t>
      </w:r>
      <w:r w:rsidRPr="008C4ABE">
        <w:t xml:space="preserv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9C6CE2" w:rsidRPr="008C4ABE" w14:paraId="0BE093EB" w14:textId="77777777">
        <w:trPr>
          <w:jc w:val="center"/>
        </w:trPr>
        <w:tc>
          <w:tcPr>
            <w:tcW w:w="0" w:type="auto"/>
            <w:shd w:val="pct15" w:color="auto" w:fill="FFFFFF"/>
          </w:tcPr>
          <w:bookmarkEnd w:id="166"/>
          <w:p w14:paraId="6F35DB2E" w14:textId="77777777" w:rsidR="009C6CE2" w:rsidRPr="008C4ABE" w:rsidRDefault="009C6CE2" w:rsidP="009C6CE2">
            <w:pPr>
              <w:pStyle w:val="TAH"/>
            </w:pPr>
            <w:r w:rsidRPr="008C4ABE">
              <w:t>IS Operation parameter</w:t>
            </w:r>
          </w:p>
        </w:tc>
        <w:tc>
          <w:tcPr>
            <w:tcW w:w="0" w:type="auto"/>
            <w:shd w:val="pct15" w:color="auto" w:fill="FFFFFF"/>
          </w:tcPr>
          <w:p w14:paraId="002664C8" w14:textId="39083334" w:rsidR="009C6CE2" w:rsidRPr="008C4ABE" w:rsidRDefault="009C6CE2" w:rsidP="009C6CE2">
            <w:pPr>
              <w:pStyle w:val="TAH"/>
            </w:pPr>
            <w:r w:rsidRPr="008C4ABE">
              <w:t>SS WSDL type sub-element</w:t>
            </w:r>
          </w:p>
          <w:p w14:paraId="5BF503E1" w14:textId="77777777" w:rsidR="009C6CE2" w:rsidRPr="008C4ABE" w:rsidRDefault="009C6CE2" w:rsidP="009C6CE2">
            <w:pPr>
              <w:pStyle w:val="TAH"/>
            </w:pPr>
            <w:r w:rsidRPr="008C4ABE">
              <w:t>used in corresponding input message</w:t>
            </w:r>
          </w:p>
          <w:p w14:paraId="61A2A38F" w14:textId="0AA1315A" w:rsidR="009C6CE2" w:rsidRPr="008C4ABE" w:rsidRDefault="009C6CE2" w:rsidP="009C6CE2">
            <w:pPr>
              <w:pStyle w:val="TAH"/>
            </w:pPr>
            <w:r w:rsidRPr="008C4ABE">
              <w:t>under corresponding port type operation</w:t>
            </w:r>
          </w:p>
          <w:p w14:paraId="37697E7D" w14:textId="77777777" w:rsidR="009C6CE2" w:rsidRPr="008C4ABE" w:rsidRDefault="009C6CE2" w:rsidP="009C6CE2">
            <w:pPr>
              <w:pStyle w:val="TAH"/>
            </w:pPr>
            <w:r w:rsidRPr="008C4ABE">
              <w:t xml:space="preserve">as indicated in </w:t>
            </w:r>
            <w:r w:rsidR="00C917B7" w:rsidRPr="008C4ABE">
              <w:t>Table C.2.1</w:t>
            </w:r>
          </w:p>
        </w:tc>
        <w:tc>
          <w:tcPr>
            <w:tcW w:w="0" w:type="auto"/>
            <w:shd w:val="pct15" w:color="auto" w:fill="FFFFFF"/>
          </w:tcPr>
          <w:p w14:paraId="65265D92" w14:textId="77777777" w:rsidR="009C6CE2" w:rsidRPr="008C4ABE" w:rsidRDefault="009C6CE2" w:rsidP="009C6CE2">
            <w:pPr>
              <w:pStyle w:val="TAH"/>
            </w:pPr>
            <w:r w:rsidRPr="008C4ABE">
              <w:t>Qualifier</w:t>
            </w:r>
          </w:p>
        </w:tc>
      </w:tr>
      <w:tr w:rsidR="009C6CE2" w:rsidRPr="008C4ABE" w14:paraId="36C3895B" w14:textId="77777777">
        <w:trPr>
          <w:jc w:val="center"/>
        </w:trPr>
        <w:tc>
          <w:tcPr>
            <w:tcW w:w="0" w:type="auto"/>
          </w:tcPr>
          <w:p w14:paraId="419744BC" w14:textId="77777777" w:rsidR="009C6CE2" w:rsidRPr="008C4ABE" w:rsidRDefault="009C6CE2" w:rsidP="009C6CE2">
            <w:pPr>
              <w:pStyle w:val="TAL"/>
              <w:rPr>
                <w:rFonts w:ascii="Courier New" w:hAnsi="Courier New"/>
                <w:color w:val="000000"/>
              </w:rPr>
            </w:pPr>
            <w:bookmarkStart w:id="167" w:name="_MCCTEMPBM_CRPT98460133___7" w:colFirst="0" w:colLast="0"/>
            <w:r w:rsidRPr="008C4ABE">
              <w:rPr>
                <w:rFonts w:ascii="Courier New" w:hAnsi="Courier New" w:cs="Courier New"/>
              </w:rPr>
              <w:t>nEInformation</w:t>
            </w:r>
          </w:p>
        </w:tc>
        <w:tc>
          <w:tcPr>
            <w:tcW w:w="0" w:type="auto"/>
          </w:tcPr>
          <w:p w14:paraId="6334BA22" w14:textId="77777777" w:rsidR="009C6CE2" w:rsidRPr="008C4ABE" w:rsidRDefault="009C6CE2" w:rsidP="009C6CE2">
            <w:pPr>
              <w:pStyle w:val="TAL"/>
              <w:rPr>
                <w:rFonts w:ascii="Courier New" w:hAnsi="Courier New"/>
                <w:color w:val="000000"/>
              </w:rPr>
            </w:pPr>
            <w:r w:rsidRPr="008C4ABE">
              <w:rPr>
                <w:rFonts w:ascii="Courier New" w:hAnsi="Courier New" w:cs="Courier New"/>
              </w:rPr>
              <w:t>nEInformation</w:t>
            </w:r>
          </w:p>
        </w:tc>
        <w:tc>
          <w:tcPr>
            <w:tcW w:w="0" w:type="auto"/>
          </w:tcPr>
          <w:p w14:paraId="78D5A262" w14:textId="77777777" w:rsidR="009C6CE2" w:rsidRPr="008C4ABE" w:rsidRDefault="009C6CE2" w:rsidP="009C6CE2">
            <w:pPr>
              <w:pStyle w:val="TAC"/>
            </w:pPr>
            <w:r w:rsidRPr="008C4ABE">
              <w:t>M</w:t>
            </w:r>
          </w:p>
        </w:tc>
      </w:tr>
      <w:bookmarkEnd w:id="167"/>
    </w:tbl>
    <w:p w14:paraId="0679365D" w14:textId="77777777" w:rsidR="009C6CE2" w:rsidRPr="008C4ABE" w:rsidRDefault="009C6CE2" w:rsidP="009C6CE2"/>
    <w:p w14:paraId="73273A24" w14:textId="77777777" w:rsidR="009C6CE2" w:rsidRPr="008C4ABE" w:rsidRDefault="00942661" w:rsidP="00DA10C3">
      <w:pPr>
        <w:pStyle w:val="Heading4"/>
      </w:pPr>
      <w:bookmarkStart w:id="168" w:name="_Toc212090860"/>
      <w:r w:rsidRPr="008C4ABE">
        <w:lastRenderedPageBreak/>
        <w:t>C.2.2.2.2</w:t>
      </w:r>
      <w:r w:rsidRPr="008C4ABE">
        <w:tab/>
      </w:r>
      <w:r w:rsidR="009C6CE2" w:rsidRPr="008C4ABE">
        <w:t>Output parameters</w:t>
      </w:r>
      <w:bookmarkEnd w:id="168"/>
    </w:p>
    <w:p w14:paraId="42EE654C" w14:textId="77777777" w:rsidR="009C6CE2" w:rsidRPr="008C4ABE" w:rsidRDefault="009C6CE2" w:rsidP="009C6CE2">
      <w:pPr>
        <w:pStyle w:val="TH"/>
        <w:jc w:val="left"/>
      </w:pPr>
      <w:bookmarkStart w:id="169" w:name="_MCCTEMPBM_CRPT98460134___4"/>
      <w:r w:rsidRPr="008C4ABE">
        <w:t xml:space="preserve">Table </w:t>
      </w:r>
      <w:r w:rsidR="00942661" w:rsidRPr="008C4ABE">
        <w:rPr>
          <w:lang w:eastAsia="zh-CN"/>
        </w:rPr>
        <w:t>C.2.2.2.2</w:t>
      </w:r>
      <w:r w:rsidRPr="008C4ABE">
        <w:t xml:space="preserve">: Mapping from IS </w:t>
      </w:r>
      <w:r w:rsidRPr="008C4ABE">
        <w:rPr>
          <w:rFonts w:ascii="Courier New" w:hAnsi="Courier New" w:cs="Courier New"/>
        </w:rPr>
        <w:t>listScManagementProfiles</w:t>
      </w:r>
      <w:r w:rsidRPr="008C4ABE">
        <w:t xml:space="preserve"> output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3557"/>
        <w:gridCol w:w="787"/>
      </w:tblGrid>
      <w:tr w:rsidR="009C6CE2" w:rsidRPr="008C4ABE" w14:paraId="28448B04" w14:textId="77777777">
        <w:trPr>
          <w:tblHeader/>
          <w:jc w:val="center"/>
        </w:trPr>
        <w:tc>
          <w:tcPr>
            <w:tcW w:w="0" w:type="auto"/>
            <w:shd w:val="clear" w:color="auto" w:fill="CCCCCC"/>
          </w:tcPr>
          <w:bookmarkEnd w:id="169"/>
          <w:p w14:paraId="4EB0F5F1" w14:textId="77777777" w:rsidR="009C6CE2" w:rsidRPr="008C4ABE" w:rsidRDefault="009C6CE2" w:rsidP="009C6CE2">
            <w:pPr>
              <w:pStyle w:val="TAH"/>
            </w:pPr>
            <w:r w:rsidRPr="008C4ABE">
              <w:t>IS Operation parameter</w:t>
            </w:r>
          </w:p>
        </w:tc>
        <w:tc>
          <w:tcPr>
            <w:tcW w:w="0" w:type="auto"/>
            <w:shd w:val="clear" w:color="auto" w:fill="CCCCCC"/>
          </w:tcPr>
          <w:p w14:paraId="75D7F683" w14:textId="64EF0CE7" w:rsidR="009C6CE2" w:rsidRPr="008C4ABE" w:rsidRDefault="009C6CE2" w:rsidP="009C6CE2">
            <w:pPr>
              <w:pStyle w:val="TAH"/>
            </w:pPr>
            <w:r w:rsidRPr="008C4ABE">
              <w:t>SS WSDL type sub-element</w:t>
            </w:r>
          </w:p>
          <w:p w14:paraId="7919093B" w14:textId="77777777" w:rsidR="009C6CE2" w:rsidRPr="008C4ABE" w:rsidRDefault="009C6CE2" w:rsidP="009C6CE2">
            <w:pPr>
              <w:pStyle w:val="TAH"/>
            </w:pPr>
            <w:r w:rsidRPr="008C4ABE">
              <w:t>used in corresponding input message</w:t>
            </w:r>
          </w:p>
          <w:p w14:paraId="50841032" w14:textId="41CEF77F" w:rsidR="009C6CE2" w:rsidRPr="008C4ABE" w:rsidRDefault="009C6CE2" w:rsidP="009C6CE2">
            <w:pPr>
              <w:pStyle w:val="TAH"/>
            </w:pPr>
            <w:r w:rsidRPr="008C4ABE">
              <w:t>under corresponding port type operation</w:t>
            </w:r>
          </w:p>
          <w:p w14:paraId="756E406D" w14:textId="77777777" w:rsidR="009C6CE2" w:rsidRPr="008C4ABE" w:rsidRDefault="009C6CE2" w:rsidP="009C6CE2">
            <w:pPr>
              <w:pStyle w:val="TAH"/>
            </w:pPr>
            <w:r w:rsidRPr="008C4ABE">
              <w:t xml:space="preserve">as indicated in </w:t>
            </w:r>
            <w:r w:rsidR="00C917B7" w:rsidRPr="008C4ABE">
              <w:t>Table C.2.1</w:t>
            </w:r>
          </w:p>
        </w:tc>
        <w:tc>
          <w:tcPr>
            <w:tcW w:w="0" w:type="auto"/>
            <w:shd w:val="clear" w:color="auto" w:fill="CCCCCC"/>
          </w:tcPr>
          <w:p w14:paraId="21AA95E1" w14:textId="77777777" w:rsidR="009C6CE2" w:rsidRPr="008C4ABE" w:rsidRDefault="009C6CE2" w:rsidP="009C6CE2">
            <w:pPr>
              <w:pStyle w:val="TAH"/>
            </w:pPr>
            <w:r w:rsidRPr="008C4ABE">
              <w:t>Qualifier</w:t>
            </w:r>
          </w:p>
        </w:tc>
      </w:tr>
      <w:tr w:rsidR="009C6CE2" w:rsidRPr="008C4ABE" w14:paraId="750772B1" w14:textId="77777777">
        <w:trPr>
          <w:jc w:val="center"/>
        </w:trPr>
        <w:tc>
          <w:tcPr>
            <w:tcW w:w="0" w:type="auto"/>
          </w:tcPr>
          <w:p w14:paraId="6895EDB8" w14:textId="77777777" w:rsidR="009C6CE2" w:rsidRPr="008C4ABE" w:rsidRDefault="009C6CE2" w:rsidP="009C6CE2">
            <w:pPr>
              <w:pStyle w:val="TAL"/>
              <w:rPr>
                <w:rFonts w:ascii="Courier" w:hAnsi="Courier"/>
              </w:rPr>
            </w:pPr>
            <w:bookmarkStart w:id="170" w:name="_MCCTEMPBM_CRPT98460135___7" w:colFirst="0" w:colLast="0"/>
            <w:r w:rsidRPr="008C4ABE">
              <w:rPr>
                <w:rFonts w:ascii="Courier New" w:hAnsi="Courier New" w:cs="Courier New"/>
              </w:rPr>
              <w:t>ScManagementProfileList</w:t>
            </w:r>
          </w:p>
        </w:tc>
        <w:tc>
          <w:tcPr>
            <w:tcW w:w="0" w:type="auto"/>
          </w:tcPr>
          <w:p w14:paraId="5ACDA0CE" w14:textId="77777777" w:rsidR="009C6CE2" w:rsidRPr="008C4ABE" w:rsidRDefault="009C6CE2" w:rsidP="009C6CE2">
            <w:pPr>
              <w:pStyle w:val="TAL"/>
            </w:pPr>
            <w:r w:rsidRPr="008C4ABE">
              <w:rPr>
                <w:rFonts w:ascii="Courier New" w:hAnsi="Courier New" w:cs="Courier New"/>
              </w:rPr>
              <w:t>ScManagementProfileList</w:t>
            </w:r>
          </w:p>
        </w:tc>
        <w:tc>
          <w:tcPr>
            <w:tcW w:w="0" w:type="auto"/>
          </w:tcPr>
          <w:p w14:paraId="1D9EED6F" w14:textId="77777777" w:rsidR="009C6CE2" w:rsidRPr="008C4ABE" w:rsidRDefault="009C6CE2" w:rsidP="009C6CE2">
            <w:pPr>
              <w:pStyle w:val="TAL"/>
            </w:pPr>
            <w:r w:rsidRPr="008C4ABE">
              <w:t>M</w:t>
            </w:r>
          </w:p>
        </w:tc>
      </w:tr>
      <w:tr w:rsidR="009C6CE2" w:rsidRPr="008C4ABE" w14:paraId="5652D207" w14:textId="77777777">
        <w:trPr>
          <w:jc w:val="center"/>
        </w:trPr>
        <w:tc>
          <w:tcPr>
            <w:tcW w:w="0" w:type="auto"/>
          </w:tcPr>
          <w:p w14:paraId="39C7F96C" w14:textId="77777777" w:rsidR="009C6CE2" w:rsidRPr="008C4ABE" w:rsidRDefault="009C6CE2" w:rsidP="009C6CE2">
            <w:pPr>
              <w:pStyle w:val="TAL"/>
              <w:rPr>
                <w:rFonts w:ascii="Courier New" w:hAnsi="Courier New" w:cs="Courier New"/>
              </w:rPr>
            </w:pPr>
            <w:bookmarkStart w:id="171" w:name="_MCCTEMPBM_CRPT98460136___7" w:colFirst="0" w:colLast="0"/>
            <w:bookmarkEnd w:id="170"/>
            <w:r w:rsidRPr="008C4ABE">
              <w:rPr>
                <w:rFonts w:ascii="Courier New" w:hAnsi="Courier New" w:cs="Courier New"/>
              </w:rPr>
              <w:t>result</w:t>
            </w:r>
          </w:p>
        </w:tc>
        <w:tc>
          <w:tcPr>
            <w:tcW w:w="0" w:type="auto"/>
          </w:tcPr>
          <w:p w14:paraId="47B8674C" w14:textId="77777777" w:rsidR="009C6CE2" w:rsidRPr="008C4ABE" w:rsidRDefault="009C6CE2" w:rsidP="009C6CE2">
            <w:pPr>
              <w:pStyle w:val="TAL"/>
            </w:pPr>
            <w:r w:rsidRPr="008C4ABE">
              <w:rPr>
                <w:rFonts w:ascii="Courier New" w:hAnsi="Courier New" w:cs="Courier New"/>
              </w:rPr>
              <w:t>result</w:t>
            </w:r>
          </w:p>
        </w:tc>
        <w:tc>
          <w:tcPr>
            <w:tcW w:w="0" w:type="auto"/>
          </w:tcPr>
          <w:p w14:paraId="085F97E5" w14:textId="77777777" w:rsidR="009C6CE2" w:rsidRPr="008C4ABE" w:rsidRDefault="009C6CE2" w:rsidP="009C6CE2">
            <w:pPr>
              <w:pStyle w:val="TAL"/>
            </w:pPr>
            <w:r w:rsidRPr="008C4ABE">
              <w:t>M</w:t>
            </w:r>
          </w:p>
        </w:tc>
      </w:tr>
      <w:bookmarkEnd w:id="171"/>
    </w:tbl>
    <w:p w14:paraId="42504C55" w14:textId="77777777" w:rsidR="009C6CE2" w:rsidRPr="008C4ABE" w:rsidRDefault="009C6CE2" w:rsidP="009C6CE2"/>
    <w:p w14:paraId="1D8D210A" w14:textId="77777777" w:rsidR="009C6CE2" w:rsidRPr="008C4ABE" w:rsidRDefault="00942661" w:rsidP="00DA10C3">
      <w:pPr>
        <w:pStyle w:val="Heading3"/>
        <w:rPr>
          <w:lang w:eastAsia="zh-CN"/>
        </w:rPr>
      </w:pPr>
      <w:bookmarkStart w:id="172" w:name="_Toc212090861"/>
      <w:r w:rsidRPr="008C4ABE">
        <w:rPr>
          <w:lang w:eastAsia="zh-CN"/>
        </w:rPr>
        <w:t>C.2.2.3</w:t>
      </w:r>
      <w:r w:rsidRPr="008C4ABE">
        <w:rPr>
          <w:lang w:eastAsia="zh-CN"/>
        </w:rPr>
        <w:tab/>
      </w:r>
      <w:r w:rsidR="009C6CE2" w:rsidRPr="008C4ABE">
        <w:rPr>
          <w:lang w:eastAsia="zh-CN"/>
        </w:rPr>
        <w:t>Operation createScManagementProfile</w:t>
      </w:r>
      <w:bookmarkEnd w:id="172"/>
    </w:p>
    <w:p w14:paraId="4A392D09" w14:textId="77777777" w:rsidR="009C6CE2" w:rsidRPr="008C4ABE" w:rsidRDefault="00942661" w:rsidP="00DA10C3">
      <w:pPr>
        <w:pStyle w:val="Heading4"/>
      </w:pPr>
      <w:bookmarkStart w:id="173" w:name="_Toc212090862"/>
      <w:r w:rsidRPr="008C4ABE">
        <w:t>C.2.2.3.1</w:t>
      </w:r>
      <w:r w:rsidRPr="008C4ABE">
        <w:tab/>
      </w:r>
      <w:r w:rsidR="009C6CE2" w:rsidRPr="008C4ABE">
        <w:t>Input parameters</w:t>
      </w:r>
      <w:bookmarkEnd w:id="173"/>
    </w:p>
    <w:p w14:paraId="0E819926" w14:textId="77777777" w:rsidR="009C6CE2" w:rsidRPr="008C4ABE" w:rsidRDefault="009C6CE2" w:rsidP="009C6CE2">
      <w:pPr>
        <w:pStyle w:val="TH"/>
        <w:jc w:val="left"/>
      </w:pPr>
      <w:bookmarkStart w:id="174" w:name="_MCCTEMPBM_CRPT98460137___4"/>
      <w:r w:rsidRPr="008C4ABE">
        <w:t xml:space="preserve">Table </w:t>
      </w:r>
      <w:r w:rsidR="00942661" w:rsidRPr="008C4ABE">
        <w:rPr>
          <w:lang w:eastAsia="zh-CN"/>
        </w:rPr>
        <w:t>C.2</w:t>
      </w:r>
      <w:r w:rsidRPr="008C4ABE">
        <w:rPr>
          <w:lang w:eastAsia="zh-CN"/>
        </w:rPr>
        <w:t>.2.3.1</w:t>
      </w:r>
      <w:r w:rsidRPr="008C4ABE">
        <w:t xml:space="preserve">: Mapping from IS </w:t>
      </w:r>
      <w:r w:rsidRPr="008C4ABE">
        <w:rPr>
          <w:rFonts w:ascii="Courier New" w:hAnsi="Courier New" w:cs="Courier New"/>
        </w:rPr>
        <w:t xml:space="preserve">createScManagementProfile </w:t>
      </w:r>
      <w:r w:rsidRPr="008C4ABE">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250"/>
        <w:gridCol w:w="4268"/>
        <w:gridCol w:w="1113"/>
      </w:tblGrid>
      <w:tr w:rsidR="009C6CE2" w:rsidRPr="008C4ABE" w14:paraId="1374D867" w14:textId="77777777">
        <w:trPr>
          <w:tblHeader/>
          <w:jc w:val="center"/>
        </w:trPr>
        <w:tc>
          <w:tcPr>
            <w:tcW w:w="2206" w:type="pct"/>
            <w:shd w:val="clear" w:color="auto" w:fill="CCCCCC"/>
          </w:tcPr>
          <w:bookmarkEnd w:id="174"/>
          <w:p w14:paraId="1CDD0958" w14:textId="77777777" w:rsidR="009C6CE2" w:rsidRPr="008C4ABE" w:rsidRDefault="009C6CE2" w:rsidP="009C6CE2">
            <w:pPr>
              <w:pStyle w:val="TAH"/>
            </w:pPr>
            <w:r w:rsidRPr="008C4ABE">
              <w:t>IS Operation parameter</w:t>
            </w:r>
          </w:p>
        </w:tc>
        <w:tc>
          <w:tcPr>
            <w:tcW w:w="2216" w:type="pct"/>
            <w:shd w:val="clear" w:color="auto" w:fill="CCCCCC"/>
          </w:tcPr>
          <w:p w14:paraId="66BC33D5" w14:textId="3BF9AD76" w:rsidR="009C6CE2" w:rsidRPr="008C4ABE" w:rsidRDefault="009C6CE2" w:rsidP="009C6CE2">
            <w:pPr>
              <w:pStyle w:val="TAH"/>
            </w:pPr>
            <w:r w:rsidRPr="008C4ABE">
              <w:t>SS WSDL type sub-element</w:t>
            </w:r>
          </w:p>
          <w:p w14:paraId="5D1D5B6D" w14:textId="77777777" w:rsidR="009C6CE2" w:rsidRPr="008C4ABE" w:rsidRDefault="009C6CE2" w:rsidP="009C6CE2">
            <w:pPr>
              <w:pStyle w:val="TAH"/>
            </w:pPr>
            <w:r w:rsidRPr="008C4ABE">
              <w:t>used in corresponding input message</w:t>
            </w:r>
          </w:p>
          <w:p w14:paraId="4A4957C3" w14:textId="7480580A" w:rsidR="009C6CE2" w:rsidRPr="008C4ABE" w:rsidRDefault="009C6CE2" w:rsidP="009C6CE2">
            <w:pPr>
              <w:pStyle w:val="TAH"/>
            </w:pPr>
            <w:r w:rsidRPr="008C4ABE">
              <w:t>under corresponding port type operation</w:t>
            </w:r>
          </w:p>
          <w:p w14:paraId="7AB8B4A5" w14:textId="77777777" w:rsidR="009C6CE2" w:rsidRPr="008C4ABE" w:rsidRDefault="009C6CE2" w:rsidP="009C6CE2">
            <w:pPr>
              <w:pStyle w:val="TAH"/>
            </w:pPr>
            <w:r w:rsidRPr="008C4ABE">
              <w:t xml:space="preserve">as indicated in </w:t>
            </w:r>
            <w:r w:rsidR="00C917B7" w:rsidRPr="008C4ABE">
              <w:t>Table C.2.1</w:t>
            </w:r>
          </w:p>
        </w:tc>
        <w:tc>
          <w:tcPr>
            <w:tcW w:w="578" w:type="pct"/>
            <w:shd w:val="clear" w:color="auto" w:fill="CCCCCC"/>
          </w:tcPr>
          <w:p w14:paraId="1AF711DC" w14:textId="77777777" w:rsidR="009C6CE2" w:rsidRPr="008C4ABE" w:rsidRDefault="009C6CE2" w:rsidP="009C6CE2">
            <w:pPr>
              <w:pStyle w:val="TAH"/>
            </w:pPr>
            <w:r w:rsidRPr="008C4ABE">
              <w:t>Qualifier</w:t>
            </w:r>
          </w:p>
        </w:tc>
      </w:tr>
      <w:tr w:rsidR="009C6CE2" w:rsidRPr="008C4ABE" w14:paraId="558A03F8" w14:textId="77777777">
        <w:trPr>
          <w:jc w:val="center"/>
        </w:trPr>
        <w:tc>
          <w:tcPr>
            <w:tcW w:w="2206" w:type="pct"/>
          </w:tcPr>
          <w:p w14:paraId="049E92BB" w14:textId="77777777" w:rsidR="009C6CE2" w:rsidRPr="008C4ABE" w:rsidRDefault="009C6CE2" w:rsidP="009C6CE2">
            <w:pPr>
              <w:pStyle w:val="TAL"/>
              <w:rPr>
                <w:rFonts w:ascii="Courier" w:hAnsi="Courier"/>
              </w:rPr>
            </w:pPr>
            <w:bookmarkStart w:id="175" w:name="_MCCTEMPBM_CRPT98460138___7" w:colFirst="0" w:colLast="0"/>
            <w:r w:rsidRPr="008C4ABE">
              <w:rPr>
                <w:rFonts w:ascii="Courier" w:hAnsi="Courier"/>
              </w:rPr>
              <w:t>id</w:t>
            </w:r>
          </w:p>
        </w:tc>
        <w:tc>
          <w:tcPr>
            <w:tcW w:w="2216" w:type="pct"/>
          </w:tcPr>
          <w:p w14:paraId="526FC2F5" w14:textId="77777777" w:rsidR="009C6CE2" w:rsidRPr="008C4ABE" w:rsidRDefault="009C6CE2" w:rsidP="009C6CE2">
            <w:pPr>
              <w:pStyle w:val="TAL"/>
            </w:pPr>
            <w:r w:rsidRPr="008C4ABE">
              <w:rPr>
                <w:rFonts w:ascii="Courier" w:hAnsi="Courier"/>
              </w:rPr>
              <w:t>id</w:t>
            </w:r>
          </w:p>
        </w:tc>
        <w:tc>
          <w:tcPr>
            <w:tcW w:w="578" w:type="pct"/>
          </w:tcPr>
          <w:p w14:paraId="24972598" w14:textId="77777777" w:rsidR="009C6CE2" w:rsidRPr="008C4ABE" w:rsidRDefault="009C6CE2" w:rsidP="009C6CE2">
            <w:pPr>
              <w:pStyle w:val="TAL"/>
            </w:pPr>
            <w:r w:rsidRPr="008C4ABE">
              <w:t>O</w:t>
            </w:r>
          </w:p>
        </w:tc>
      </w:tr>
      <w:tr w:rsidR="009C6CE2" w:rsidRPr="008C4ABE" w14:paraId="5692EC92" w14:textId="77777777">
        <w:trPr>
          <w:jc w:val="center"/>
        </w:trPr>
        <w:tc>
          <w:tcPr>
            <w:tcW w:w="2206" w:type="pct"/>
          </w:tcPr>
          <w:p w14:paraId="2AC73370" w14:textId="77777777" w:rsidR="009C6CE2" w:rsidRPr="008C4ABE" w:rsidRDefault="009C6CE2" w:rsidP="009C6CE2">
            <w:pPr>
              <w:pStyle w:val="TAL"/>
              <w:rPr>
                <w:rFonts w:ascii="Courier" w:hAnsi="Courier"/>
              </w:rPr>
            </w:pPr>
            <w:bookmarkStart w:id="176" w:name="_MCCTEMPBM_CRPT98460139___7" w:colFirst="0" w:colLast="0"/>
            <w:bookmarkEnd w:id="175"/>
            <w:r w:rsidRPr="008C4ABE">
              <w:rPr>
                <w:rFonts w:ascii="Courier" w:hAnsi="Courier"/>
              </w:rPr>
              <w:t>nEInformation</w:t>
            </w:r>
          </w:p>
        </w:tc>
        <w:tc>
          <w:tcPr>
            <w:tcW w:w="2216" w:type="pct"/>
          </w:tcPr>
          <w:p w14:paraId="370D0A35" w14:textId="77777777" w:rsidR="009C6CE2" w:rsidRPr="008C4ABE" w:rsidRDefault="009C6CE2" w:rsidP="009C6CE2">
            <w:pPr>
              <w:pStyle w:val="TAL"/>
            </w:pPr>
            <w:r w:rsidRPr="008C4ABE">
              <w:rPr>
                <w:rFonts w:ascii="Courier" w:hAnsi="Courier"/>
              </w:rPr>
              <w:t>nEInformation</w:t>
            </w:r>
          </w:p>
        </w:tc>
        <w:tc>
          <w:tcPr>
            <w:tcW w:w="578" w:type="pct"/>
          </w:tcPr>
          <w:p w14:paraId="0A4D67C7" w14:textId="77777777" w:rsidR="009C6CE2" w:rsidRPr="008C4ABE" w:rsidRDefault="009C6CE2" w:rsidP="009C6CE2">
            <w:pPr>
              <w:pStyle w:val="TAL"/>
            </w:pPr>
            <w:r w:rsidRPr="008C4ABE">
              <w:t>M</w:t>
            </w:r>
          </w:p>
        </w:tc>
      </w:tr>
      <w:tr w:rsidR="009C6CE2" w:rsidRPr="008C4ABE" w14:paraId="6D1B05DD" w14:textId="77777777">
        <w:trPr>
          <w:jc w:val="center"/>
        </w:trPr>
        <w:tc>
          <w:tcPr>
            <w:tcW w:w="2206" w:type="pct"/>
          </w:tcPr>
          <w:p w14:paraId="5D8A8E7B" w14:textId="77777777" w:rsidR="009C6CE2" w:rsidRPr="008C4ABE" w:rsidRDefault="009C6CE2" w:rsidP="009C6CE2">
            <w:pPr>
              <w:pStyle w:val="TAL"/>
              <w:rPr>
                <w:rFonts w:ascii="Courier" w:hAnsi="Courier"/>
              </w:rPr>
            </w:pPr>
            <w:bookmarkStart w:id="177" w:name="_MCCTEMPBM_CRPT98460140___7" w:colFirst="0" w:colLast="0"/>
            <w:bookmarkEnd w:id="176"/>
            <w:r w:rsidRPr="008C4ABE">
              <w:rPr>
                <w:rFonts w:ascii="Courier New" w:hAnsi="Courier New" w:cs="Courier New"/>
              </w:rPr>
              <w:t>swVersionToBeInstalled</w:t>
            </w:r>
          </w:p>
        </w:tc>
        <w:tc>
          <w:tcPr>
            <w:tcW w:w="2216" w:type="pct"/>
          </w:tcPr>
          <w:p w14:paraId="2788DEAD" w14:textId="77777777" w:rsidR="009C6CE2" w:rsidRPr="008C4ABE" w:rsidRDefault="009C6CE2" w:rsidP="009C6CE2">
            <w:pPr>
              <w:pStyle w:val="TAL"/>
            </w:pPr>
            <w:r w:rsidRPr="008C4ABE">
              <w:rPr>
                <w:rFonts w:ascii="Courier New" w:hAnsi="Courier New" w:cs="Courier New"/>
              </w:rPr>
              <w:t>swVersionToBeInstalled</w:t>
            </w:r>
          </w:p>
        </w:tc>
        <w:tc>
          <w:tcPr>
            <w:tcW w:w="578" w:type="pct"/>
          </w:tcPr>
          <w:p w14:paraId="48D34C18" w14:textId="77777777" w:rsidR="009C6CE2" w:rsidRPr="008C4ABE" w:rsidRDefault="009C6CE2" w:rsidP="009C6CE2">
            <w:pPr>
              <w:pStyle w:val="TAL"/>
            </w:pPr>
            <w:r w:rsidRPr="008C4ABE">
              <w:t>M</w:t>
            </w:r>
          </w:p>
        </w:tc>
      </w:tr>
      <w:tr w:rsidR="009C6CE2" w:rsidRPr="008C4ABE" w14:paraId="7351F76B" w14:textId="77777777">
        <w:trPr>
          <w:jc w:val="center"/>
        </w:trPr>
        <w:tc>
          <w:tcPr>
            <w:tcW w:w="2206" w:type="pct"/>
          </w:tcPr>
          <w:p w14:paraId="40BCE4A0" w14:textId="77777777" w:rsidR="009C6CE2" w:rsidRPr="008C4ABE" w:rsidRDefault="009C6CE2" w:rsidP="009C6CE2">
            <w:pPr>
              <w:pStyle w:val="TAL"/>
              <w:rPr>
                <w:rFonts w:ascii="Courier" w:hAnsi="Courier"/>
              </w:rPr>
            </w:pPr>
            <w:bookmarkStart w:id="178" w:name="_MCCTEMPBM_CRPT98460141___7" w:colFirst="0" w:colLast="0"/>
            <w:bookmarkEnd w:id="177"/>
            <w:r w:rsidRPr="008C4ABE">
              <w:rPr>
                <w:rFonts w:ascii="Courier New" w:hAnsi="Courier New" w:cs="Courier New"/>
              </w:rPr>
              <w:t xml:space="preserve">stepsAndSelectedStopPointList </w:t>
            </w:r>
          </w:p>
        </w:tc>
        <w:tc>
          <w:tcPr>
            <w:tcW w:w="2216" w:type="pct"/>
          </w:tcPr>
          <w:p w14:paraId="299B92FC" w14:textId="77777777" w:rsidR="009C6CE2" w:rsidRPr="008C4ABE" w:rsidRDefault="009C6CE2" w:rsidP="009C6CE2">
            <w:pPr>
              <w:pStyle w:val="TAL"/>
            </w:pPr>
            <w:r w:rsidRPr="008C4ABE">
              <w:rPr>
                <w:rFonts w:ascii="Courier New" w:hAnsi="Courier New" w:cs="Courier New"/>
              </w:rPr>
              <w:t>stepsAndSelectedStopPointList</w:t>
            </w:r>
          </w:p>
        </w:tc>
        <w:tc>
          <w:tcPr>
            <w:tcW w:w="578" w:type="pct"/>
          </w:tcPr>
          <w:p w14:paraId="5062A49D" w14:textId="77777777" w:rsidR="009C6CE2" w:rsidRPr="008C4ABE" w:rsidRDefault="009C6CE2" w:rsidP="009C6CE2">
            <w:pPr>
              <w:pStyle w:val="TAL"/>
            </w:pPr>
            <w:r w:rsidRPr="008C4ABE">
              <w:t>M</w:t>
            </w:r>
          </w:p>
        </w:tc>
      </w:tr>
      <w:tr w:rsidR="009C6CE2" w:rsidRPr="008C4ABE" w14:paraId="2D1FF41F" w14:textId="77777777">
        <w:trPr>
          <w:jc w:val="center"/>
        </w:trPr>
        <w:tc>
          <w:tcPr>
            <w:tcW w:w="2206" w:type="pct"/>
          </w:tcPr>
          <w:p w14:paraId="2A8DC2A7" w14:textId="77777777" w:rsidR="009C6CE2" w:rsidRPr="008C4ABE" w:rsidRDefault="009C6CE2" w:rsidP="009C6CE2">
            <w:pPr>
              <w:pStyle w:val="TAL"/>
              <w:rPr>
                <w:rFonts w:ascii="Courier New" w:hAnsi="Courier New" w:cs="Courier New"/>
              </w:rPr>
            </w:pPr>
            <w:bookmarkStart w:id="179" w:name="_MCCTEMPBM_CRPT98460142___7" w:colFirst="0" w:colLast="0"/>
            <w:bookmarkEnd w:id="178"/>
            <w:r w:rsidRPr="008C4ABE">
              <w:rPr>
                <w:rFonts w:ascii="Courier New" w:hAnsi="Courier New" w:cs="Courier New"/>
              </w:rPr>
              <w:t>selectedFinalAdministrativeState</w:t>
            </w:r>
          </w:p>
        </w:tc>
        <w:tc>
          <w:tcPr>
            <w:tcW w:w="2216" w:type="pct"/>
          </w:tcPr>
          <w:p w14:paraId="1B714109" w14:textId="77777777" w:rsidR="009C6CE2" w:rsidRPr="008C4ABE" w:rsidRDefault="009C6CE2" w:rsidP="009C6CE2">
            <w:pPr>
              <w:pStyle w:val="TAL"/>
            </w:pPr>
            <w:r w:rsidRPr="008C4ABE">
              <w:rPr>
                <w:rFonts w:ascii="Courier New" w:hAnsi="Courier New" w:cs="Courier New"/>
              </w:rPr>
              <w:t>selectedFinalAdministrativeState</w:t>
            </w:r>
          </w:p>
        </w:tc>
        <w:tc>
          <w:tcPr>
            <w:tcW w:w="578" w:type="pct"/>
          </w:tcPr>
          <w:p w14:paraId="62D8AADE" w14:textId="77777777" w:rsidR="009C6CE2" w:rsidRPr="008C4ABE" w:rsidRDefault="009C6CE2" w:rsidP="009C6CE2">
            <w:pPr>
              <w:pStyle w:val="TAL"/>
            </w:pPr>
            <w:r w:rsidRPr="008C4ABE">
              <w:t>M</w:t>
            </w:r>
          </w:p>
        </w:tc>
      </w:tr>
      <w:bookmarkEnd w:id="179"/>
    </w:tbl>
    <w:p w14:paraId="3DE50B33" w14:textId="77777777" w:rsidR="009C6CE2" w:rsidRPr="008C4ABE" w:rsidRDefault="009C6CE2" w:rsidP="009C6CE2"/>
    <w:p w14:paraId="16EB7760" w14:textId="77777777" w:rsidR="009C6CE2" w:rsidRPr="008C4ABE" w:rsidRDefault="00942661" w:rsidP="00DA10C3">
      <w:pPr>
        <w:pStyle w:val="Heading4"/>
      </w:pPr>
      <w:bookmarkStart w:id="180" w:name="_Toc212090863"/>
      <w:r w:rsidRPr="008C4ABE">
        <w:t>C.2.2.3.2</w:t>
      </w:r>
      <w:r w:rsidRPr="008C4ABE">
        <w:tab/>
      </w:r>
      <w:r w:rsidR="009C6CE2" w:rsidRPr="008C4ABE">
        <w:t>Output parameters</w:t>
      </w:r>
      <w:bookmarkEnd w:id="180"/>
    </w:p>
    <w:p w14:paraId="624F5B2A" w14:textId="77777777" w:rsidR="009C6CE2" w:rsidRPr="008C4ABE" w:rsidRDefault="009C6CE2" w:rsidP="009C6CE2">
      <w:pPr>
        <w:pStyle w:val="TH"/>
        <w:jc w:val="left"/>
      </w:pPr>
      <w:bookmarkStart w:id="181" w:name="_MCCTEMPBM_CRPT98460143___4"/>
      <w:r w:rsidRPr="008C4ABE">
        <w:t xml:space="preserve">Table </w:t>
      </w:r>
      <w:r w:rsidR="00942661" w:rsidRPr="008C4ABE">
        <w:rPr>
          <w:lang w:eastAsia="zh-CN"/>
        </w:rPr>
        <w:t>C.2</w:t>
      </w:r>
      <w:r w:rsidRPr="008C4ABE">
        <w:rPr>
          <w:lang w:eastAsia="zh-CN"/>
        </w:rPr>
        <w:t>.2.3.2</w:t>
      </w:r>
      <w:r w:rsidRPr="008C4ABE">
        <w:t xml:space="preserve">: Mapping from IS </w:t>
      </w:r>
      <w:r w:rsidRPr="008C4ABE">
        <w:rPr>
          <w:rFonts w:ascii="Courier New" w:hAnsi="Courier New" w:cs="Courier New"/>
        </w:rPr>
        <w:t xml:space="preserve">createScManagementProfile </w:t>
      </w:r>
      <w:r w:rsidRPr="008C4ABE">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250"/>
        <w:gridCol w:w="4268"/>
        <w:gridCol w:w="1113"/>
      </w:tblGrid>
      <w:tr w:rsidR="009C6CE2" w:rsidRPr="008C4ABE" w14:paraId="67E42CA8" w14:textId="77777777">
        <w:trPr>
          <w:tblHeader/>
          <w:jc w:val="center"/>
        </w:trPr>
        <w:tc>
          <w:tcPr>
            <w:tcW w:w="2206" w:type="pct"/>
            <w:shd w:val="clear" w:color="auto" w:fill="CCCCCC"/>
          </w:tcPr>
          <w:bookmarkEnd w:id="181"/>
          <w:p w14:paraId="19694A6E" w14:textId="77777777" w:rsidR="009C6CE2" w:rsidRPr="008C4ABE" w:rsidRDefault="009C6CE2" w:rsidP="009C6CE2">
            <w:pPr>
              <w:pStyle w:val="TAH"/>
            </w:pPr>
            <w:r w:rsidRPr="008C4ABE">
              <w:t>IS Operation parameter</w:t>
            </w:r>
          </w:p>
        </w:tc>
        <w:tc>
          <w:tcPr>
            <w:tcW w:w="2216" w:type="pct"/>
            <w:shd w:val="clear" w:color="auto" w:fill="CCCCCC"/>
          </w:tcPr>
          <w:p w14:paraId="77590E36" w14:textId="7ABE5F1B" w:rsidR="009C6CE2" w:rsidRPr="008C4ABE" w:rsidRDefault="009C6CE2" w:rsidP="009C6CE2">
            <w:pPr>
              <w:pStyle w:val="TAH"/>
            </w:pPr>
            <w:r w:rsidRPr="008C4ABE">
              <w:t>SS WSDL type sub-element</w:t>
            </w:r>
          </w:p>
          <w:p w14:paraId="2E832CEC" w14:textId="77777777" w:rsidR="009C6CE2" w:rsidRPr="008C4ABE" w:rsidRDefault="009C6CE2" w:rsidP="009C6CE2">
            <w:pPr>
              <w:pStyle w:val="TAH"/>
            </w:pPr>
            <w:r w:rsidRPr="008C4ABE">
              <w:t>used in corresponding input message</w:t>
            </w:r>
          </w:p>
          <w:p w14:paraId="795F2496" w14:textId="7453892A" w:rsidR="009C6CE2" w:rsidRPr="008C4ABE" w:rsidRDefault="009C6CE2" w:rsidP="009C6CE2">
            <w:pPr>
              <w:pStyle w:val="TAH"/>
            </w:pPr>
            <w:r w:rsidRPr="008C4ABE">
              <w:t>under corresponding port type operation</w:t>
            </w:r>
          </w:p>
          <w:p w14:paraId="520B79F0" w14:textId="77777777" w:rsidR="009C6CE2" w:rsidRPr="008C4ABE" w:rsidRDefault="009C6CE2" w:rsidP="009C6CE2">
            <w:pPr>
              <w:pStyle w:val="TAH"/>
            </w:pPr>
            <w:r w:rsidRPr="008C4ABE">
              <w:t xml:space="preserve">as indicated in </w:t>
            </w:r>
            <w:r w:rsidR="00C917B7" w:rsidRPr="008C4ABE">
              <w:t>Table C.2.1</w:t>
            </w:r>
          </w:p>
        </w:tc>
        <w:tc>
          <w:tcPr>
            <w:tcW w:w="578" w:type="pct"/>
            <w:shd w:val="clear" w:color="auto" w:fill="CCCCCC"/>
          </w:tcPr>
          <w:p w14:paraId="1D51D850" w14:textId="77777777" w:rsidR="009C6CE2" w:rsidRPr="008C4ABE" w:rsidRDefault="009C6CE2" w:rsidP="009C6CE2">
            <w:pPr>
              <w:pStyle w:val="TAH"/>
            </w:pPr>
            <w:r w:rsidRPr="008C4ABE">
              <w:t>Qualifier</w:t>
            </w:r>
          </w:p>
        </w:tc>
      </w:tr>
      <w:tr w:rsidR="009C6CE2" w:rsidRPr="008C4ABE" w14:paraId="70B732BB" w14:textId="77777777">
        <w:trPr>
          <w:jc w:val="center"/>
        </w:trPr>
        <w:tc>
          <w:tcPr>
            <w:tcW w:w="2206" w:type="pct"/>
          </w:tcPr>
          <w:p w14:paraId="379220B1" w14:textId="77777777" w:rsidR="009C6CE2" w:rsidRPr="008C4ABE" w:rsidRDefault="009C6CE2" w:rsidP="009C6CE2">
            <w:pPr>
              <w:pStyle w:val="TAL"/>
              <w:rPr>
                <w:rFonts w:ascii="Courier" w:hAnsi="Courier"/>
              </w:rPr>
            </w:pPr>
            <w:bookmarkStart w:id="182" w:name="_MCCTEMPBM_CRPT98460144___7" w:colFirst="0" w:colLast="0"/>
            <w:r w:rsidRPr="008C4ABE">
              <w:rPr>
                <w:rFonts w:ascii="Courier" w:hAnsi="Courier"/>
              </w:rPr>
              <w:t>id</w:t>
            </w:r>
          </w:p>
        </w:tc>
        <w:tc>
          <w:tcPr>
            <w:tcW w:w="2216" w:type="pct"/>
          </w:tcPr>
          <w:p w14:paraId="7BFD0335" w14:textId="77777777" w:rsidR="009C6CE2" w:rsidRPr="008C4ABE" w:rsidRDefault="009C6CE2" w:rsidP="009C6CE2">
            <w:pPr>
              <w:pStyle w:val="TAL"/>
            </w:pPr>
            <w:r w:rsidRPr="008C4ABE">
              <w:rPr>
                <w:rFonts w:ascii="Courier" w:hAnsi="Courier"/>
              </w:rPr>
              <w:t>id</w:t>
            </w:r>
          </w:p>
        </w:tc>
        <w:tc>
          <w:tcPr>
            <w:tcW w:w="578" w:type="pct"/>
          </w:tcPr>
          <w:p w14:paraId="34711173" w14:textId="77777777" w:rsidR="009C6CE2" w:rsidRPr="008C4ABE" w:rsidRDefault="009C6CE2" w:rsidP="009C6CE2">
            <w:pPr>
              <w:pStyle w:val="TAL"/>
            </w:pPr>
            <w:r w:rsidRPr="008C4ABE">
              <w:t>CM</w:t>
            </w:r>
          </w:p>
        </w:tc>
      </w:tr>
      <w:tr w:rsidR="009C6CE2" w:rsidRPr="008C4ABE" w14:paraId="33D9BD3F" w14:textId="77777777">
        <w:trPr>
          <w:jc w:val="center"/>
        </w:trPr>
        <w:tc>
          <w:tcPr>
            <w:tcW w:w="2206" w:type="pct"/>
          </w:tcPr>
          <w:p w14:paraId="3F22147D" w14:textId="77777777" w:rsidR="009C6CE2" w:rsidRPr="008C4ABE" w:rsidRDefault="009C6CE2" w:rsidP="009C6CE2">
            <w:pPr>
              <w:pStyle w:val="TAL"/>
              <w:rPr>
                <w:rFonts w:ascii="Courier" w:hAnsi="Courier"/>
              </w:rPr>
            </w:pPr>
            <w:bookmarkStart w:id="183" w:name="_MCCTEMPBM_CRPT98460145___7" w:colFirst="0" w:colLast="0"/>
            <w:bookmarkEnd w:id="182"/>
            <w:r w:rsidRPr="008C4ABE">
              <w:rPr>
                <w:rFonts w:ascii="Courier New" w:hAnsi="Courier New" w:cs="Courier New"/>
              </w:rPr>
              <w:t>result</w:t>
            </w:r>
          </w:p>
        </w:tc>
        <w:tc>
          <w:tcPr>
            <w:tcW w:w="2216" w:type="pct"/>
          </w:tcPr>
          <w:p w14:paraId="1978D043" w14:textId="77777777" w:rsidR="009C6CE2" w:rsidRPr="008C4ABE" w:rsidRDefault="009C6CE2" w:rsidP="009C6CE2">
            <w:pPr>
              <w:pStyle w:val="TAL"/>
            </w:pPr>
            <w:r w:rsidRPr="008C4ABE">
              <w:rPr>
                <w:rFonts w:ascii="Courier New" w:hAnsi="Courier New" w:cs="Courier New"/>
              </w:rPr>
              <w:t>result</w:t>
            </w:r>
          </w:p>
        </w:tc>
        <w:tc>
          <w:tcPr>
            <w:tcW w:w="578" w:type="pct"/>
          </w:tcPr>
          <w:p w14:paraId="4ADA4D71" w14:textId="77777777" w:rsidR="009C6CE2" w:rsidRPr="008C4ABE" w:rsidRDefault="009C6CE2" w:rsidP="009C6CE2">
            <w:pPr>
              <w:pStyle w:val="TAL"/>
            </w:pPr>
            <w:r w:rsidRPr="008C4ABE">
              <w:t>M</w:t>
            </w:r>
          </w:p>
        </w:tc>
      </w:tr>
      <w:bookmarkEnd w:id="183"/>
    </w:tbl>
    <w:p w14:paraId="433DE185" w14:textId="77777777" w:rsidR="009C6CE2" w:rsidRPr="008C4ABE" w:rsidRDefault="009C6CE2" w:rsidP="009C6CE2"/>
    <w:p w14:paraId="380177AB" w14:textId="77777777" w:rsidR="009C6CE2" w:rsidRPr="008C4ABE" w:rsidRDefault="00942661" w:rsidP="00DA10C3">
      <w:pPr>
        <w:pStyle w:val="Heading3"/>
        <w:rPr>
          <w:lang w:eastAsia="zh-CN"/>
        </w:rPr>
      </w:pPr>
      <w:bookmarkStart w:id="184" w:name="_Toc212090864"/>
      <w:r w:rsidRPr="008C4ABE">
        <w:rPr>
          <w:lang w:eastAsia="zh-CN"/>
        </w:rPr>
        <w:t>C.2.2.4</w:t>
      </w:r>
      <w:r w:rsidRPr="008C4ABE">
        <w:rPr>
          <w:lang w:eastAsia="zh-CN"/>
        </w:rPr>
        <w:tab/>
      </w:r>
      <w:r w:rsidR="009C6CE2" w:rsidRPr="008C4ABE">
        <w:rPr>
          <w:lang w:eastAsia="zh-CN"/>
        </w:rPr>
        <w:t>Operation deleteScManagementProfile</w:t>
      </w:r>
      <w:bookmarkEnd w:id="184"/>
    </w:p>
    <w:p w14:paraId="2B58B87C" w14:textId="77777777" w:rsidR="009C6CE2" w:rsidRPr="008C4ABE" w:rsidRDefault="00942661" w:rsidP="00DA10C3">
      <w:pPr>
        <w:pStyle w:val="Heading4"/>
      </w:pPr>
      <w:bookmarkStart w:id="185" w:name="_Toc212090865"/>
      <w:r w:rsidRPr="008C4ABE">
        <w:t>C.2.2.4.1</w:t>
      </w:r>
      <w:r w:rsidRPr="008C4ABE">
        <w:tab/>
      </w:r>
      <w:r w:rsidR="009C6CE2" w:rsidRPr="008C4ABE">
        <w:t>Input parameters</w:t>
      </w:r>
      <w:bookmarkEnd w:id="185"/>
    </w:p>
    <w:p w14:paraId="05AA2CF7" w14:textId="77777777" w:rsidR="009C6CE2" w:rsidRPr="008C4ABE" w:rsidRDefault="009C6CE2" w:rsidP="009C6CE2">
      <w:pPr>
        <w:pStyle w:val="TH"/>
        <w:jc w:val="left"/>
      </w:pPr>
      <w:bookmarkStart w:id="186" w:name="_MCCTEMPBM_CRPT98460146___4"/>
      <w:r w:rsidRPr="008C4ABE">
        <w:t xml:space="preserve">Table </w:t>
      </w:r>
      <w:r w:rsidR="00942661" w:rsidRPr="008C4ABE">
        <w:rPr>
          <w:lang w:eastAsia="zh-CN"/>
        </w:rPr>
        <w:t>C.2</w:t>
      </w:r>
      <w:r w:rsidRPr="008C4ABE">
        <w:rPr>
          <w:lang w:eastAsia="zh-CN"/>
        </w:rPr>
        <w:t>.2.4.1</w:t>
      </w:r>
      <w:r w:rsidRPr="008C4ABE">
        <w:t xml:space="preserve">: Mapping from IS </w:t>
      </w:r>
      <w:r w:rsidRPr="008C4ABE">
        <w:rPr>
          <w:rFonts w:ascii="Courier New" w:hAnsi="Courier New" w:cs="Courier New"/>
        </w:rPr>
        <w:t xml:space="preserve">deleteScManagementProfile </w:t>
      </w:r>
      <w:r w:rsidRPr="008C4ABE">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250"/>
        <w:gridCol w:w="4268"/>
        <w:gridCol w:w="1113"/>
      </w:tblGrid>
      <w:tr w:rsidR="009C6CE2" w:rsidRPr="008C4ABE" w14:paraId="3CB92B01" w14:textId="77777777">
        <w:trPr>
          <w:tblHeader/>
          <w:jc w:val="center"/>
        </w:trPr>
        <w:tc>
          <w:tcPr>
            <w:tcW w:w="2206" w:type="pct"/>
            <w:shd w:val="clear" w:color="auto" w:fill="CCCCCC"/>
          </w:tcPr>
          <w:bookmarkEnd w:id="186"/>
          <w:p w14:paraId="6C8BB0E2" w14:textId="77777777" w:rsidR="009C6CE2" w:rsidRPr="008C4ABE" w:rsidRDefault="009C6CE2" w:rsidP="009C6CE2">
            <w:pPr>
              <w:pStyle w:val="TAH"/>
            </w:pPr>
            <w:r w:rsidRPr="008C4ABE">
              <w:t>IS Operation parameter</w:t>
            </w:r>
          </w:p>
        </w:tc>
        <w:tc>
          <w:tcPr>
            <w:tcW w:w="2216" w:type="pct"/>
            <w:shd w:val="clear" w:color="auto" w:fill="CCCCCC"/>
          </w:tcPr>
          <w:p w14:paraId="460DADEF" w14:textId="43C201ED" w:rsidR="009C6CE2" w:rsidRPr="008C4ABE" w:rsidRDefault="009C6CE2" w:rsidP="009C6CE2">
            <w:pPr>
              <w:pStyle w:val="TAH"/>
            </w:pPr>
            <w:r w:rsidRPr="008C4ABE">
              <w:t>SS WSDL type sub-element</w:t>
            </w:r>
          </w:p>
          <w:p w14:paraId="15D68FF4" w14:textId="77777777" w:rsidR="009C6CE2" w:rsidRPr="008C4ABE" w:rsidRDefault="009C6CE2" w:rsidP="009C6CE2">
            <w:pPr>
              <w:pStyle w:val="TAH"/>
            </w:pPr>
            <w:r w:rsidRPr="008C4ABE">
              <w:t>used in corresponding input message</w:t>
            </w:r>
          </w:p>
          <w:p w14:paraId="635D4D38" w14:textId="04D0A9B5" w:rsidR="009C6CE2" w:rsidRPr="008C4ABE" w:rsidRDefault="009C6CE2" w:rsidP="009C6CE2">
            <w:pPr>
              <w:pStyle w:val="TAH"/>
            </w:pPr>
            <w:r w:rsidRPr="008C4ABE">
              <w:t>under corresponding port type operation</w:t>
            </w:r>
          </w:p>
          <w:p w14:paraId="0D68456C" w14:textId="77777777" w:rsidR="009C6CE2" w:rsidRPr="008C4ABE" w:rsidRDefault="009C6CE2" w:rsidP="009C6CE2">
            <w:pPr>
              <w:pStyle w:val="TAH"/>
            </w:pPr>
            <w:r w:rsidRPr="008C4ABE">
              <w:t xml:space="preserve">as indicated in </w:t>
            </w:r>
            <w:r w:rsidR="00C917B7" w:rsidRPr="008C4ABE">
              <w:t>Table C.2.1</w:t>
            </w:r>
          </w:p>
        </w:tc>
        <w:tc>
          <w:tcPr>
            <w:tcW w:w="578" w:type="pct"/>
            <w:shd w:val="clear" w:color="auto" w:fill="CCCCCC"/>
          </w:tcPr>
          <w:p w14:paraId="743BFF2C" w14:textId="77777777" w:rsidR="009C6CE2" w:rsidRPr="008C4ABE" w:rsidRDefault="009C6CE2" w:rsidP="009C6CE2">
            <w:pPr>
              <w:pStyle w:val="TAH"/>
            </w:pPr>
            <w:r w:rsidRPr="008C4ABE">
              <w:t>Qualifier</w:t>
            </w:r>
          </w:p>
        </w:tc>
      </w:tr>
      <w:tr w:rsidR="009C6CE2" w:rsidRPr="008C4ABE" w14:paraId="23F48963" w14:textId="77777777">
        <w:trPr>
          <w:jc w:val="center"/>
        </w:trPr>
        <w:tc>
          <w:tcPr>
            <w:tcW w:w="2206" w:type="pct"/>
          </w:tcPr>
          <w:p w14:paraId="26B38E1F" w14:textId="77777777" w:rsidR="009C6CE2" w:rsidRPr="008C4ABE" w:rsidRDefault="009C6CE2" w:rsidP="009C6CE2">
            <w:pPr>
              <w:pStyle w:val="TAL"/>
              <w:rPr>
                <w:rFonts w:ascii="Courier" w:hAnsi="Courier"/>
              </w:rPr>
            </w:pPr>
            <w:bookmarkStart w:id="187" w:name="_MCCTEMPBM_CRPT98460147___7" w:colFirst="0" w:colLast="0"/>
            <w:r w:rsidRPr="008C4ABE">
              <w:rPr>
                <w:rFonts w:ascii="Courier" w:hAnsi="Courier"/>
              </w:rPr>
              <w:t>id</w:t>
            </w:r>
          </w:p>
        </w:tc>
        <w:tc>
          <w:tcPr>
            <w:tcW w:w="2216" w:type="pct"/>
          </w:tcPr>
          <w:p w14:paraId="515FFD0C" w14:textId="77777777" w:rsidR="009C6CE2" w:rsidRPr="008C4ABE" w:rsidRDefault="009C6CE2" w:rsidP="009C6CE2">
            <w:pPr>
              <w:pStyle w:val="TAL"/>
            </w:pPr>
            <w:r w:rsidRPr="008C4ABE">
              <w:rPr>
                <w:rFonts w:ascii="Courier" w:hAnsi="Courier"/>
              </w:rPr>
              <w:t>id</w:t>
            </w:r>
          </w:p>
        </w:tc>
        <w:tc>
          <w:tcPr>
            <w:tcW w:w="578" w:type="pct"/>
          </w:tcPr>
          <w:p w14:paraId="6A7BA1A1" w14:textId="77777777" w:rsidR="009C6CE2" w:rsidRPr="008C4ABE" w:rsidRDefault="009C6CE2" w:rsidP="009C6CE2">
            <w:pPr>
              <w:pStyle w:val="TAL"/>
            </w:pPr>
            <w:r w:rsidRPr="008C4ABE">
              <w:t>M</w:t>
            </w:r>
          </w:p>
        </w:tc>
      </w:tr>
      <w:bookmarkEnd w:id="187"/>
    </w:tbl>
    <w:p w14:paraId="77476404" w14:textId="77777777" w:rsidR="009C6CE2" w:rsidRPr="008C4ABE" w:rsidRDefault="009C6CE2" w:rsidP="009C6CE2"/>
    <w:p w14:paraId="08D4F17B" w14:textId="77777777" w:rsidR="009C6CE2" w:rsidRPr="008C4ABE" w:rsidRDefault="00942661" w:rsidP="00DA10C3">
      <w:pPr>
        <w:pStyle w:val="Heading4"/>
      </w:pPr>
      <w:bookmarkStart w:id="188" w:name="_Toc212090866"/>
      <w:r w:rsidRPr="008C4ABE">
        <w:lastRenderedPageBreak/>
        <w:t>C.2.2.4.2</w:t>
      </w:r>
      <w:r w:rsidRPr="008C4ABE">
        <w:tab/>
      </w:r>
      <w:r w:rsidR="009C6CE2" w:rsidRPr="008C4ABE">
        <w:t>Output parameters</w:t>
      </w:r>
      <w:bookmarkEnd w:id="188"/>
    </w:p>
    <w:p w14:paraId="6C40B141" w14:textId="77777777" w:rsidR="009C6CE2" w:rsidRPr="008C4ABE" w:rsidRDefault="009C6CE2" w:rsidP="009C6CE2">
      <w:pPr>
        <w:pStyle w:val="TH"/>
        <w:jc w:val="left"/>
      </w:pPr>
      <w:bookmarkStart w:id="189" w:name="_MCCTEMPBM_CRPT98460148___4"/>
      <w:r w:rsidRPr="008C4ABE">
        <w:t xml:space="preserve">Table </w:t>
      </w:r>
      <w:r w:rsidR="00942661" w:rsidRPr="008C4ABE">
        <w:rPr>
          <w:lang w:eastAsia="zh-CN"/>
        </w:rPr>
        <w:t>C.2</w:t>
      </w:r>
      <w:r w:rsidRPr="008C4ABE">
        <w:rPr>
          <w:lang w:eastAsia="zh-CN"/>
        </w:rPr>
        <w:t>.2.4.2</w:t>
      </w:r>
      <w:r w:rsidRPr="008C4ABE">
        <w:t xml:space="preserve">: Mapping from IS </w:t>
      </w:r>
      <w:r w:rsidRPr="008C4ABE">
        <w:rPr>
          <w:rFonts w:ascii="Courier New" w:hAnsi="Courier New" w:cs="Courier New"/>
        </w:rPr>
        <w:t xml:space="preserve">deleteScManagementProfile </w:t>
      </w:r>
      <w:r w:rsidRPr="008C4ABE">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250"/>
        <w:gridCol w:w="4268"/>
        <w:gridCol w:w="1113"/>
      </w:tblGrid>
      <w:tr w:rsidR="009C6CE2" w:rsidRPr="008C4ABE" w14:paraId="1D4FA282" w14:textId="77777777">
        <w:trPr>
          <w:tblHeader/>
          <w:jc w:val="center"/>
        </w:trPr>
        <w:tc>
          <w:tcPr>
            <w:tcW w:w="2206" w:type="pct"/>
            <w:shd w:val="clear" w:color="auto" w:fill="CCCCCC"/>
          </w:tcPr>
          <w:bookmarkEnd w:id="189"/>
          <w:p w14:paraId="08DD05F3" w14:textId="77777777" w:rsidR="009C6CE2" w:rsidRPr="008C4ABE" w:rsidRDefault="009C6CE2" w:rsidP="009C6CE2">
            <w:pPr>
              <w:pStyle w:val="TAH"/>
            </w:pPr>
            <w:r w:rsidRPr="008C4ABE">
              <w:t>IS Operation parameter</w:t>
            </w:r>
          </w:p>
        </w:tc>
        <w:tc>
          <w:tcPr>
            <w:tcW w:w="2216" w:type="pct"/>
            <w:shd w:val="clear" w:color="auto" w:fill="CCCCCC"/>
          </w:tcPr>
          <w:p w14:paraId="2239EE28" w14:textId="540B389A" w:rsidR="009C6CE2" w:rsidRPr="008C4ABE" w:rsidRDefault="009C6CE2" w:rsidP="009C6CE2">
            <w:pPr>
              <w:pStyle w:val="TAH"/>
            </w:pPr>
            <w:r w:rsidRPr="008C4ABE">
              <w:t>SS WSDL type sub-element</w:t>
            </w:r>
          </w:p>
          <w:p w14:paraId="237234D2" w14:textId="77777777" w:rsidR="009C6CE2" w:rsidRPr="008C4ABE" w:rsidRDefault="009C6CE2" w:rsidP="009C6CE2">
            <w:pPr>
              <w:pStyle w:val="TAH"/>
            </w:pPr>
            <w:r w:rsidRPr="008C4ABE">
              <w:t>used in corresponding input message</w:t>
            </w:r>
          </w:p>
          <w:p w14:paraId="6F613048" w14:textId="4D876075" w:rsidR="009C6CE2" w:rsidRPr="008C4ABE" w:rsidRDefault="009C6CE2" w:rsidP="009C6CE2">
            <w:pPr>
              <w:pStyle w:val="TAH"/>
            </w:pPr>
            <w:r w:rsidRPr="008C4ABE">
              <w:t>under corresponding port type operation</w:t>
            </w:r>
          </w:p>
          <w:p w14:paraId="7E862BBE" w14:textId="77777777" w:rsidR="009C6CE2" w:rsidRPr="008C4ABE" w:rsidRDefault="009C6CE2" w:rsidP="009C6CE2">
            <w:pPr>
              <w:pStyle w:val="TAH"/>
            </w:pPr>
            <w:r w:rsidRPr="008C4ABE">
              <w:t xml:space="preserve">as indicated in </w:t>
            </w:r>
            <w:r w:rsidR="00C917B7" w:rsidRPr="008C4ABE">
              <w:t>Table C.2.1</w:t>
            </w:r>
          </w:p>
        </w:tc>
        <w:tc>
          <w:tcPr>
            <w:tcW w:w="578" w:type="pct"/>
            <w:shd w:val="clear" w:color="auto" w:fill="CCCCCC"/>
          </w:tcPr>
          <w:p w14:paraId="7C49264F" w14:textId="77777777" w:rsidR="009C6CE2" w:rsidRPr="008C4ABE" w:rsidRDefault="009C6CE2" w:rsidP="009C6CE2">
            <w:pPr>
              <w:pStyle w:val="TAH"/>
            </w:pPr>
            <w:r w:rsidRPr="008C4ABE">
              <w:t>Qualifier</w:t>
            </w:r>
          </w:p>
        </w:tc>
      </w:tr>
      <w:tr w:rsidR="009C6CE2" w:rsidRPr="008C4ABE" w14:paraId="014444B0" w14:textId="77777777">
        <w:trPr>
          <w:jc w:val="center"/>
        </w:trPr>
        <w:tc>
          <w:tcPr>
            <w:tcW w:w="2206" w:type="pct"/>
          </w:tcPr>
          <w:p w14:paraId="131A07CE" w14:textId="77777777" w:rsidR="009C6CE2" w:rsidRPr="008C4ABE" w:rsidRDefault="009C6CE2" w:rsidP="009C6CE2">
            <w:pPr>
              <w:pStyle w:val="TAL"/>
              <w:rPr>
                <w:rFonts w:ascii="Courier" w:hAnsi="Courier"/>
              </w:rPr>
            </w:pPr>
            <w:bookmarkStart w:id="190" w:name="_MCCTEMPBM_CRPT98460149___7" w:colFirst="0" w:colLast="0"/>
            <w:r w:rsidRPr="008C4ABE">
              <w:rPr>
                <w:rFonts w:ascii="Courier New" w:hAnsi="Courier New" w:cs="Courier New"/>
              </w:rPr>
              <w:t>result</w:t>
            </w:r>
          </w:p>
        </w:tc>
        <w:tc>
          <w:tcPr>
            <w:tcW w:w="2216" w:type="pct"/>
          </w:tcPr>
          <w:p w14:paraId="68AA349D" w14:textId="77777777" w:rsidR="009C6CE2" w:rsidRPr="008C4ABE" w:rsidRDefault="009C6CE2" w:rsidP="009C6CE2">
            <w:pPr>
              <w:pStyle w:val="TAL"/>
            </w:pPr>
            <w:r w:rsidRPr="008C4ABE">
              <w:rPr>
                <w:rFonts w:ascii="Courier New" w:hAnsi="Courier New" w:cs="Courier New"/>
              </w:rPr>
              <w:t>result</w:t>
            </w:r>
          </w:p>
        </w:tc>
        <w:tc>
          <w:tcPr>
            <w:tcW w:w="578" w:type="pct"/>
          </w:tcPr>
          <w:p w14:paraId="64B14F83" w14:textId="77777777" w:rsidR="009C6CE2" w:rsidRPr="008C4ABE" w:rsidRDefault="009C6CE2" w:rsidP="009C6CE2">
            <w:pPr>
              <w:pStyle w:val="TAL"/>
            </w:pPr>
            <w:r w:rsidRPr="008C4ABE">
              <w:t>M</w:t>
            </w:r>
          </w:p>
        </w:tc>
      </w:tr>
      <w:bookmarkEnd w:id="190"/>
    </w:tbl>
    <w:p w14:paraId="26474067" w14:textId="77777777" w:rsidR="008C4ABE" w:rsidRPr="008C4ABE" w:rsidRDefault="008C4ABE" w:rsidP="008C4ABE"/>
    <w:p w14:paraId="330BBD39" w14:textId="5D8C53A6" w:rsidR="009C6CE2" w:rsidRPr="008C4ABE" w:rsidRDefault="00942661" w:rsidP="00DA10C3">
      <w:pPr>
        <w:pStyle w:val="Heading3"/>
        <w:rPr>
          <w:lang w:eastAsia="zh-CN"/>
        </w:rPr>
      </w:pPr>
      <w:bookmarkStart w:id="191" w:name="_Toc212090867"/>
      <w:r w:rsidRPr="008C4ABE">
        <w:rPr>
          <w:lang w:eastAsia="zh-CN"/>
        </w:rPr>
        <w:t>C.2.2.5</w:t>
      </w:r>
      <w:r w:rsidRPr="008C4ABE">
        <w:rPr>
          <w:lang w:eastAsia="zh-CN"/>
        </w:rPr>
        <w:tab/>
      </w:r>
      <w:r w:rsidR="009C6CE2" w:rsidRPr="008C4ABE">
        <w:rPr>
          <w:lang w:eastAsia="zh-CN"/>
        </w:rPr>
        <w:t>Operation listScProcesses</w:t>
      </w:r>
      <w:bookmarkEnd w:id="191"/>
    </w:p>
    <w:p w14:paraId="646710C4" w14:textId="77777777" w:rsidR="009C6CE2" w:rsidRPr="008C4ABE" w:rsidRDefault="00942661" w:rsidP="00DA10C3">
      <w:pPr>
        <w:pStyle w:val="Heading4"/>
      </w:pPr>
      <w:bookmarkStart w:id="192" w:name="_Toc212090868"/>
      <w:r w:rsidRPr="008C4ABE">
        <w:t>C.2.2.5.1</w:t>
      </w:r>
      <w:r w:rsidRPr="008C4ABE">
        <w:tab/>
      </w:r>
      <w:r w:rsidR="009C6CE2" w:rsidRPr="008C4ABE">
        <w:t>Input parameters</w:t>
      </w:r>
      <w:bookmarkEnd w:id="192"/>
    </w:p>
    <w:p w14:paraId="60FB2B78" w14:textId="77777777" w:rsidR="009C6CE2" w:rsidRPr="008C4ABE" w:rsidRDefault="009C6CE2" w:rsidP="009C6CE2">
      <w:pPr>
        <w:pStyle w:val="TH"/>
        <w:jc w:val="left"/>
      </w:pPr>
      <w:bookmarkStart w:id="193" w:name="_MCCTEMPBM_CRPT98460150___4"/>
      <w:r w:rsidRPr="008C4ABE">
        <w:t xml:space="preserve">Table </w:t>
      </w:r>
      <w:r w:rsidR="00CE69FE" w:rsidRPr="008C4ABE">
        <w:rPr>
          <w:lang w:eastAsia="zh-CN"/>
        </w:rPr>
        <w:t>C.2</w:t>
      </w:r>
      <w:r w:rsidRPr="008C4ABE">
        <w:rPr>
          <w:lang w:eastAsia="zh-CN"/>
        </w:rPr>
        <w:t>.2.5.1</w:t>
      </w:r>
      <w:r w:rsidRPr="008C4ABE">
        <w:t xml:space="preserve">: Mapping from IS </w:t>
      </w:r>
      <w:r w:rsidRPr="008C4ABE">
        <w:rPr>
          <w:rFonts w:ascii="Courier New" w:hAnsi="Courier New" w:cs="Courier New"/>
        </w:rPr>
        <w:t xml:space="preserve">listScProcesses </w:t>
      </w:r>
      <w:r w:rsidRPr="008C4ABE">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250"/>
        <w:gridCol w:w="4268"/>
        <w:gridCol w:w="1113"/>
      </w:tblGrid>
      <w:tr w:rsidR="009C6CE2" w:rsidRPr="008C4ABE" w14:paraId="46FF928D" w14:textId="77777777">
        <w:trPr>
          <w:tblHeader/>
          <w:jc w:val="center"/>
        </w:trPr>
        <w:tc>
          <w:tcPr>
            <w:tcW w:w="2206" w:type="pct"/>
            <w:shd w:val="clear" w:color="auto" w:fill="CCCCCC"/>
          </w:tcPr>
          <w:bookmarkEnd w:id="193"/>
          <w:p w14:paraId="1EBF9148" w14:textId="77777777" w:rsidR="009C6CE2" w:rsidRPr="008C4ABE" w:rsidRDefault="009C6CE2" w:rsidP="009C6CE2">
            <w:pPr>
              <w:pStyle w:val="TAH"/>
            </w:pPr>
            <w:r w:rsidRPr="008C4ABE">
              <w:t>IS Operation parameter</w:t>
            </w:r>
          </w:p>
        </w:tc>
        <w:tc>
          <w:tcPr>
            <w:tcW w:w="2216" w:type="pct"/>
            <w:shd w:val="clear" w:color="auto" w:fill="CCCCCC"/>
          </w:tcPr>
          <w:p w14:paraId="36354635" w14:textId="6B71FDC4" w:rsidR="009C6CE2" w:rsidRPr="008C4ABE" w:rsidRDefault="009C6CE2" w:rsidP="009C6CE2">
            <w:pPr>
              <w:pStyle w:val="TAH"/>
            </w:pPr>
            <w:r w:rsidRPr="008C4ABE">
              <w:t>SS WSDL type sub-element</w:t>
            </w:r>
          </w:p>
          <w:p w14:paraId="34D32AEF" w14:textId="77777777" w:rsidR="009C6CE2" w:rsidRPr="008C4ABE" w:rsidRDefault="009C6CE2" w:rsidP="009C6CE2">
            <w:pPr>
              <w:pStyle w:val="TAH"/>
            </w:pPr>
            <w:r w:rsidRPr="008C4ABE">
              <w:t>used in corresponding input message</w:t>
            </w:r>
          </w:p>
          <w:p w14:paraId="2422D7D6" w14:textId="0F2128B7" w:rsidR="009C6CE2" w:rsidRPr="008C4ABE" w:rsidRDefault="009C6CE2" w:rsidP="009C6CE2">
            <w:pPr>
              <w:pStyle w:val="TAH"/>
            </w:pPr>
            <w:r w:rsidRPr="008C4ABE">
              <w:t>under corresponding port type operation</w:t>
            </w:r>
          </w:p>
          <w:p w14:paraId="67BEEB61" w14:textId="77777777" w:rsidR="009C6CE2" w:rsidRPr="008C4ABE" w:rsidRDefault="009C6CE2" w:rsidP="009C6CE2">
            <w:pPr>
              <w:pStyle w:val="TAH"/>
            </w:pPr>
            <w:r w:rsidRPr="008C4ABE">
              <w:t xml:space="preserve">as indicated in </w:t>
            </w:r>
            <w:r w:rsidR="00C917B7" w:rsidRPr="008C4ABE">
              <w:t>Table C.2.1</w:t>
            </w:r>
          </w:p>
        </w:tc>
        <w:tc>
          <w:tcPr>
            <w:tcW w:w="578" w:type="pct"/>
            <w:shd w:val="clear" w:color="auto" w:fill="CCCCCC"/>
          </w:tcPr>
          <w:p w14:paraId="2258E2C0" w14:textId="77777777" w:rsidR="009C6CE2" w:rsidRPr="008C4ABE" w:rsidRDefault="009C6CE2" w:rsidP="009C6CE2">
            <w:pPr>
              <w:pStyle w:val="TAH"/>
            </w:pPr>
            <w:r w:rsidRPr="008C4ABE">
              <w:t>Qualifier</w:t>
            </w:r>
          </w:p>
        </w:tc>
      </w:tr>
      <w:tr w:rsidR="009C6CE2" w:rsidRPr="008C4ABE" w14:paraId="23D044BB" w14:textId="77777777">
        <w:trPr>
          <w:jc w:val="center"/>
        </w:trPr>
        <w:tc>
          <w:tcPr>
            <w:tcW w:w="2206" w:type="pct"/>
          </w:tcPr>
          <w:p w14:paraId="55A60AE8" w14:textId="77777777" w:rsidR="009C6CE2" w:rsidRPr="008C4ABE" w:rsidRDefault="009C6CE2" w:rsidP="009C6CE2">
            <w:pPr>
              <w:pStyle w:val="TAL"/>
              <w:rPr>
                <w:rFonts w:ascii="Courier" w:hAnsi="Courier"/>
              </w:rPr>
            </w:pPr>
            <w:bookmarkStart w:id="194" w:name="_MCCTEMPBM_CRPT98460151___7" w:colFirst="0" w:colLast="0"/>
            <w:r w:rsidRPr="008C4ABE">
              <w:rPr>
                <w:rFonts w:ascii="Courier New" w:hAnsi="Courier New" w:cs="Courier New"/>
              </w:rPr>
              <w:t>nEIdentification</w:t>
            </w:r>
          </w:p>
        </w:tc>
        <w:tc>
          <w:tcPr>
            <w:tcW w:w="2216" w:type="pct"/>
          </w:tcPr>
          <w:p w14:paraId="5DFD3E65" w14:textId="77777777" w:rsidR="009C6CE2" w:rsidRPr="008C4ABE" w:rsidRDefault="009C6CE2" w:rsidP="009C6CE2">
            <w:pPr>
              <w:pStyle w:val="TAL"/>
            </w:pPr>
            <w:r w:rsidRPr="008C4ABE">
              <w:rPr>
                <w:rFonts w:ascii="Courier New" w:hAnsi="Courier New" w:cs="Courier New"/>
              </w:rPr>
              <w:t>nEIdentification</w:t>
            </w:r>
          </w:p>
        </w:tc>
        <w:tc>
          <w:tcPr>
            <w:tcW w:w="578" w:type="pct"/>
          </w:tcPr>
          <w:p w14:paraId="574F99E8" w14:textId="77777777" w:rsidR="009C6CE2" w:rsidRPr="008C4ABE" w:rsidRDefault="009C6CE2" w:rsidP="009C6CE2">
            <w:pPr>
              <w:pStyle w:val="TAL"/>
            </w:pPr>
            <w:r w:rsidRPr="008C4ABE">
              <w:t>O</w:t>
            </w:r>
          </w:p>
        </w:tc>
      </w:tr>
      <w:bookmarkEnd w:id="194"/>
    </w:tbl>
    <w:p w14:paraId="525ECE9A" w14:textId="77777777" w:rsidR="008C4ABE" w:rsidRPr="008C4ABE" w:rsidRDefault="008C4ABE" w:rsidP="008C4ABE"/>
    <w:p w14:paraId="07E97F8C" w14:textId="77777777" w:rsidR="009C6CE2" w:rsidRPr="008C4ABE" w:rsidRDefault="0033169E" w:rsidP="00DA10C3">
      <w:pPr>
        <w:pStyle w:val="Heading4"/>
      </w:pPr>
      <w:bookmarkStart w:id="195" w:name="_Toc212090869"/>
      <w:r w:rsidRPr="008C4ABE">
        <w:t>C.2.2.5.2</w:t>
      </w:r>
      <w:r w:rsidRPr="008C4ABE">
        <w:tab/>
        <w:t>Output parameters</w:t>
      </w:r>
      <w:bookmarkEnd w:id="195"/>
    </w:p>
    <w:p w14:paraId="23CEC786" w14:textId="77777777" w:rsidR="009C6CE2" w:rsidRPr="008C4ABE" w:rsidRDefault="009C6CE2" w:rsidP="009C6CE2">
      <w:pPr>
        <w:pStyle w:val="TH"/>
        <w:jc w:val="left"/>
      </w:pPr>
      <w:bookmarkStart w:id="196" w:name="_MCCTEMPBM_CRPT98460152___4"/>
      <w:r w:rsidRPr="008C4ABE">
        <w:t xml:space="preserve">Table </w:t>
      </w:r>
      <w:r w:rsidR="00CE69FE" w:rsidRPr="008C4ABE">
        <w:rPr>
          <w:lang w:eastAsia="zh-CN"/>
        </w:rPr>
        <w:t>C.2</w:t>
      </w:r>
      <w:r w:rsidRPr="008C4ABE">
        <w:rPr>
          <w:lang w:eastAsia="zh-CN"/>
        </w:rPr>
        <w:t>.2.5.2</w:t>
      </w:r>
      <w:r w:rsidRPr="008C4ABE">
        <w:t xml:space="preserve">: Mapping from IS </w:t>
      </w:r>
      <w:r w:rsidRPr="008C4ABE">
        <w:rPr>
          <w:rFonts w:ascii="Courier New" w:hAnsi="Courier New" w:cs="Courier New"/>
        </w:rPr>
        <w:t xml:space="preserve">listScProcesses </w:t>
      </w:r>
      <w:r w:rsidRPr="008C4ABE">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250"/>
        <w:gridCol w:w="4268"/>
        <w:gridCol w:w="1113"/>
      </w:tblGrid>
      <w:tr w:rsidR="009C6CE2" w:rsidRPr="008C4ABE" w14:paraId="247B66B0" w14:textId="77777777">
        <w:trPr>
          <w:tblHeader/>
          <w:jc w:val="center"/>
        </w:trPr>
        <w:tc>
          <w:tcPr>
            <w:tcW w:w="2206" w:type="pct"/>
            <w:shd w:val="clear" w:color="auto" w:fill="CCCCCC"/>
          </w:tcPr>
          <w:bookmarkEnd w:id="196"/>
          <w:p w14:paraId="4EC912DB" w14:textId="77777777" w:rsidR="009C6CE2" w:rsidRPr="008C4ABE" w:rsidRDefault="009C6CE2" w:rsidP="009C6CE2">
            <w:pPr>
              <w:pStyle w:val="TAH"/>
            </w:pPr>
            <w:r w:rsidRPr="008C4ABE">
              <w:t>IS Operation parameter</w:t>
            </w:r>
          </w:p>
        </w:tc>
        <w:tc>
          <w:tcPr>
            <w:tcW w:w="2216" w:type="pct"/>
            <w:shd w:val="clear" w:color="auto" w:fill="CCCCCC"/>
          </w:tcPr>
          <w:p w14:paraId="12E537B9" w14:textId="0623A629" w:rsidR="009C6CE2" w:rsidRPr="008C4ABE" w:rsidRDefault="009C6CE2" w:rsidP="009C6CE2">
            <w:pPr>
              <w:pStyle w:val="TAH"/>
            </w:pPr>
            <w:r w:rsidRPr="008C4ABE">
              <w:t>SS WSDL type sub-element</w:t>
            </w:r>
          </w:p>
          <w:p w14:paraId="7E9777B7" w14:textId="77777777" w:rsidR="009C6CE2" w:rsidRPr="008C4ABE" w:rsidRDefault="009C6CE2" w:rsidP="009C6CE2">
            <w:pPr>
              <w:pStyle w:val="TAH"/>
            </w:pPr>
            <w:r w:rsidRPr="008C4ABE">
              <w:t>used in corresponding input message</w:t>
            </w:r>
          </w:p>
          <w:p w14:paraId="13D89A93" w14:textId="20AA36C8" w:rsidR="009C6CE2" w:rsidRPr="008C4ABE" w:rsidRDefault="009C6CE2" w:rsidP="009C6CE2">
            <w:pPr>
              <w:pStyle w:val="TAH"/>
            </w:pPr>
            <w:r w:rsidRPr="008C4ABE">
              <w:t>under corresponding port type operation</w:t>
            </w:r>
          </w:p>
          <w:p w14:paraId="77AEACE0" w14:textId="77777777" w:rsidR="009C6CE2" w:rsidRPr="008C4ABE" w:rsidRDefault="009C6CE2" w:rsidP="009C6CE2">
            <w:pPr>
              <w:pStyle w:val="TAH"/>
            </w:pPr>
            <w:r w:rsidRPr="008C4ABE">
              <w:t xml:space="preserve">as indicated in </w:t>
            </w:r>
            <w:r w:rsidR="00C917B7" w:rsidRPr="008C4ABE">
              <w:t>Table C.2.1</w:t>
            </w:r>
          </w:p>
        </w:tc>
        <w:tc>
          <w:tcPr>
            <w:tcW w:w="578" w:type="pct"/>
            <w:shd w:val="clear" w:color="auto" w:fill="CCCCCC"/>
          </w:tcPr>
          <w:p w14:paraId="032B056A" w14:textId="77777777" w:rsidR="009C6CE2" w:rsidRPr="008C4ABE" w:rsidRDefault="009C6CE2" w:rsidP="009C6CE2">
            <w:pPr>
              <w:pStyle w:val="TAH"/>
            </w:pPr>
            <w:r w:rsidRPr="008C4ABE">
              <w:t>Qualifier</w:t>
            </w:r>
          </w:p>
        </w:tc>
      </w:tr>
      <w:tr w:rsidR="009C6CE2" w:rsidRPr="008C4ABE" w14:paraId="30F06564" w14:textId="77777777">
        <w:trPr>
          <w:jc w:val="center"/>
        </w:trPr>
        <w:tc>
          <w:tcPr>
            <w:tcW w:w="2206" w:type="pct"/>
          </w:tcPr>
          <w:p w14:paraId="2D1F23BD" w14:textId="77777777" w:rsidR="009C6CE2" w:rsidRPr="008C4ABE" w:rsidRDefault="009C6CE2" w:rsidP="009C6CE2">
            <w:pPr>
              <w:pStyle w:val="TAL"/>
              <w:rPr>
                <w:rFonts w:ascii="Courier" w:hAnsi="Courier"/>
              </w:rPr>
            </w:pPr>
            <w:bookmarkStart w:id="197" w:name="_MCCTEMPBM_CRPT98460153___7" w:colFirst="0" w:colLast="0"/>
            <w:r w:rsidRPr="008C4ABE">
              <w:rPr>
                <w:rFonts w:ascii="Courier New" w:hAnsi="Courier New" w:cs="Courier New"/>
                <w:szCs w:val="18"/>
              </w:rPr>
              <w:t>ScManagementprocessList</w:t>
            </w:r>
          </w:p>
        </w:tc>
        <w:tc>
          <w:tcPr>
            <w:tcW w:w="2216" w:type="pct"/>
          </w:tcPr>
          <w:p w14:paraId="1EAAE42D" w14:textId="77777777" w:rsidR="009C6CE2" w:rsidRPr="008C4ABE" w:rsidRDefault="009C6CE2" w:rsidP="009C6CE2">
            <w:pPr>
              <w:pStyle w:val="TAL"/>
            </w:pPr>
            <w:r w:rsidRPr="008C4ABE">
              <w:rPr>
                <w:rFonts w:ascii="Courier New" w:hAnsi="Courier New" w:cs="Courier New"/>
                <w:szCs w:val="18"/>
              </w:rPr>
              <w:t>ScManagementprocessList</w:t>
            </w:r>
          </w:p>
        </w:tc>
        <w:tc>
          <w:tcPr>
            <w:tcW w:w="578" w:type="pct"/>
          </w:tcPr>
          <w:p w14:paraId="1D005603" w14:textId="77777777" w:rsidR="009C6CE2" w:rsidRPr="008C4ABE" w:rsidRDefault="009C6CE2" w:rsidP="009C6CE2">
            <w:pPr>
              <w:pStyle w:val="TAL"/>
            </w:pPr>
            <w:r w:rsidRPr="008C4ABE">
              <w:t>M</w:t>
            </w:r>
          </w:p>
        </w:tc>
      </w:tr>
      <w:tr w:rsidR="009C6CE2" w:rsidRPr="008C4ABE" w14:paraId="08960124" w14:textId="77777777">
        <w:trPr>
          <w:jc w:val="center"/>
        </w:trPr>
        <w:tc>
          <w:tcPr>
            <w:tcW w:w="2206" w:type="pct"/>
          </w:tcPr>
          <w:p w14:paraId="116E7EEE" w14:textId="77777777" w:rsidR="009C6CE2" w:rsidRPr="008C4ABE" w:rsidRDefault="009C6CE2" w:rsidP="009C6CE2">
            <w:pPr>
              <w:pStyle w:val="TAL"/>
              <w:rPr>
                <w:rFonts w:ascii="Courier" w:hAnsi="Courier"/>
              </w:rPr>
            </w:pPr>
            <w:bookmarkStart w:id="198" w:name="_MCCTEMPBM_CRPT98460154___7" w:colFirst="0" w:colLast="0"/>
            <w:bookmarkEnd w:id="197"/>
            <w:r w:rsidRPr="008C4ABE">
              <w:rPr>
                <w:rFonts w:ascii="Courier New" w:hAnsi="Courier New" w:cs="Courier New"/>
              </w:rPr>
              <w:t>result</w:t>
            </w:r>
          </w:p>
        </w:tc>
        <w:tc>
          <w:tcPr>
            <w:tcW w:w="2216" w:type="pct"/>
          </w:tcPr>
          <w:p w14:paraId="57081C85" w14:textId="77777777" w:rsidR="009C6CE2" w:rsidRPr="008C4ABE" w:rsidRDefault="009C6CE2" w:rsidP="009C6CE2">
            <w:pPr>
              <w:pStyle w:val="TAL"/>
            </w:pPr>
            <w:r w:rsidRPr="008C4ABE">
              <w:rPr>
                <w:rFonts w:ascii="Courier New" w:hAnsi="Courier New" w:cs="Courier New"/>
              </w:rPr>
              <w:t>result</w:t>
            </w:r>
          </w:p>
        </w:tc>
        <w:tc>
          <w:tcPr>
            <w:tcW w:w="578" w:type="pct"/>
          </w:tcPr>
          <w:p w14:paraId="6D3AECA9" w14:textId="77777777" w:rsidR="009C6CE2" w:rsidRPr="008C4ABE" w:rsidRDefault="009C6CE2" w:rsidP="009C6CE2">
            <w:pPr>
              <w:pStyle w:val="TAL"/>
            </w:pPr>
            <w:r w:rsidRPr="008C4ABE">
              <w:t>M</w:t>
            </w:r>
          </w:p>
        </w:tc>
      </w:tr>
      <w:bookmarkEnd w:id="198"/>
    </w:tbl>
    <w:p w14:paraId="3604AB3C" w14:textId="77777777" w:rsidR="008C4ABE" w:rsidRPr="008C4ABE" w:rsidRDefault="008C4ABE" w:rsidP="008C4ABE"/>
    <w:p w14:paraId="7DB66B5C" w14:textId="3D045FDD" w:rsidR="009C6CE2" w:rsidRPr="008C4ABE" w:rsidRDefault="00CE69FE" w:rsidP="00DA10C3">
      <w:pPr>
        <w:pStyle w:val="Heading3"/>
        <w:rPr>
          <w:lang w:eastAsia="zh-CN"/>
        </w:rPr>
      </w:pPr>
      <w:bookmarkStart w:id="199" w:name="_Toc212090870"/>
      <w:r w:rsidRPr="008C4ABE">
        <w:rPr>
          <w:lang w:eastAsia="zh-CN"/>
        </w:rPr>
        <w:t>C.2.2.6</w:t>
      </w:r>
      <w:r w:rsidRPr="008C4ABE">
        <w:rPr>
          <w:lang w:eastAsia="zh-CN"/>
        </w:rPr>
        <w:tab/>
      </w:r>
      <w:r w:rsidR="009C6CE2" w:rsidRPr="008C4ABE">
        <w:rPr>
          <w:lang w:eastAsia="zh-CN"/>
        </w:rPr>
        <w:t>Operation resumeScProcess</w:t>
      </w:r>
      <w:bookmarkEnd w:id="199"/>
    </w:p>
    <w:p w14:paraId="5A41ABD8" w14:textId="77777777" w:rsidR="009C6CE2" w:rsidRPr="008C4ABE" w:rsidRDefault="00CE69FE" w:rsidP="00DA10C3">
      <w:pPr>
        <w:pStyle w:val="Heading4"/>
      </w:pPr>
      <w:bookmarkStart w:id="200" w:name="_Toc212090871"/>
      <w:r w:rsidRPr="008C4ABE">
        <w:t>C.2.2.6.1</w:t>
      </w:r>
      <w:r w:rsidRPr="008C4ABE">
        <w:tab/>
      </w:r>
      <w:r w:rsidR="009C6CE2" w:rsidRPr="008C4ABE">
        <w:t>Input parameters</w:t>
      </w:r>
      <w:bookmarkEnd w:id="200"/>
    </w:p>
    <w:p w14:paraId="246A6E63" w14:textId="77777777" w:rsidR="009C6CE2" w:rsidRPr="008C4ABE" w:rsidRDefault="009C6CE2" w:rsidP="009C6CE2">
      <w:pPr>
        <w:pStyle w:val="TH"/>
        <w:jc w:val="left"/>
      </w:pPr>
      <w:bookmarkStart w:id="201" w:name="_MCCTEMPBM_CRPT98460155___4"/>
      <w:r w:rsidRPr="008C4ABE">
        <w:t xml:space="preserve">Table </w:t>
      </w:r>
      <w:r w:rsidR="00CE69FE" w:rsidRPr="008C4ABE">
        <w:rPr>
          <w:lang w:eastAsia="zh-CN"/>
        </w:rPr>
        <w:t>C.2</w:t>
      </w:r>
      <w:r w:rsidRPr="008C4ABE">
        <w:rPr>
          <w:lang w:eastAsia="zh-CN"/>
        </w:rPr>
        <w:t>.2.6.1</w:t>
      </w:r>
      <w:r w:rsidRPr="008C4ABE">
        <w:t xml:space="preserve">: Mapping from IS </w:t>
      </w:r>
      <w:r w:rsidRPr="008C4ABE">
        <w:rPr>
          <w:rFonts w:ascii="Courier New" w:hAnsi="Courier New" w:cs="Courier New"/>
        </w:rPr>
        <w:t xml:space="preserve">resumeScProcess </w:t>
      </w:r>
      <w:r w:rsidRPr="008C4ABE">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250"/>
        <w:gridCol w:w="4268"/>
        <w:gridCol w:w="1113"/>
      </w:tblGrid>
      <w:tr w:rsidR="009C6CE2" w:rsidRPr="008C4ABE" w14:paraId="44F6C434" w14:textId="77777777">
        <w:trPr>
          <w:tblHeader/>
          <w:jc w:val="center"/>
        </w:trPr>
        <w:tc>
          <w:tcPr>
            <w:tcW w:w="2206" w:type="pct"/>
            <w:shd w:val="clear" w:color="auto" w:fill="CCCCCC"/>
          </w:tcPr>
          <w:bookmarkEnd w:id="201"/>
          <w:p w14:paraId="22199B8A" w14:textId="77777777" w:rsidR="009C6CE2" w:rsidRPr="008C4ABE" w:rsidRDefault="009C6CE2" w:rsidP="009C6CE2">
            <w:pPr>
              <w:pStyle w:val="TAH"/>
            </w:pPr>
            <w:r w:rsidRPr="008C4ABE">
              <w:t>IS Operation parameter</w:t>
            </w:r>
          </w:p>
        </w:tc>
        <w:tc>
          <w:tcPr>
            <w:tcW w:w="2216" w:type="pct"/>
            <w:shd w:val="clear" w:color="auto" w:fill="CCCCCC"/>
          </w:tcPr>
          <w:p w14:paraId="4B70D33A" w14:textId="6BDE6684" w:rsidR="009C6CE2" w:rsidRPr="008C4ABE" w:rsidRDefault="009C6CE2" w:rsidP="009C6CE2">
            <w:pPr>
              <w:pStyle w:val="TAH"/>
            </w:pPr>
            <w:r w:rsidRPr="008C4ABE">
              <w:t>SS WSDL type sub-element</w:t>
            </w:r>
          </w:p>
          <w:p w14:paraId="42642698" w14:textId="77777777" w:rsidR="009C6CE2" w:rsidRPr="008C4ABE" w:rsidRDefault="009C6CE2" w:rsidP="009C6CE2">
            <w:pPr>
              <w:pStyle w:val="TAH"/>
            </w:pPr>
            <w:r w:rsidRPr="008C4ABE">
              <w:t>used in corresponding input message</w:t>
            </w:r>
          </w:p>
          <w:p w14:paraId="17297CD9" w14:textId="4E0FCFDC" w:rsidR="009C6CE2" w:rsidRPr="008C4ABE" w:rsidRDefault="009C6CE2" w:rsidP="009C6CE2">
            <w:pPr>
              <w:pStyle w:val="TAH"/>
            </w:pPr>
            <w:r w:rsidRPr="008C4ABE">
              <w:t>under corresponding port type operation</w:t>
            </w:r>
          </w:p>
          <w:p w14:paraId="2DA74C54" w14:textId="77777777" w:rsidR="009C6CE2" w:rsidRPr="008C4ABE" w:rsidRDefault="009C6CE2" w:rsidP="009C6CE2">
            <w:pPr>
              <w:pStyle w:val="TAH"/>
            </w:pPr>
            <w:r w:rsidRPr="008C4ABE">
              <w:t xml:space="preserve">as indicated in </w:t>
            </w:r>
            <w:r w:rsidR="00C917B7" w:rsidRPr="008C4ABE">
              <w:t>Table C.2.1</w:t>
            </w:r>
          </w:p>
        </w:tc>
        <w:tc>
          <w:tcPr>
            <w:tcW w:w="578" w:type="pct"/>
            <w:shd w:val="clear" w:color="auto" w:fill="CCCCCC"/>
          </w:tcPr>
          <w:p w14:paraId="0627EE89" w14:textId="77777777" w:rsidR="009C6CE2" w:rsidRPr="008C4ABE" w:rsidRDefault="009C6CE2" w:rsidP="009C6CE2">
            <w:pPr>
              <w:pStyle w:val="TAH"/>
            </w:pPr>
            <w:r w:rsidRPr="008C4ABE">
              <w:t>Qualifier</w:t>
            </w:r>
          </w:p>
        </w:tc>
      </w:tr>
      <w:tr w:rsidR="009C6CE2" w:rsidRPr="008C4ABE" w14:paraId="6B60347C" w14:textId="77777777">
        <w:trPr>
          <w:jc w:val="center"/>
        </w:trPr>
        <w:tc>
          <w:tcPr>
            <w:tcW w:w="2206" w:type="pct"/>
          </w:tcPr>
          <w:p w14:paraId="49D1CED7" w14:textId="77777777" w:rsidR="009C6CE2" w:rsidRPr="008C4ABE" w:rsidRDefault="009C6CE2" w:rsidP="009C6CE2">
            <w:pPr>
              <w:pStyle w:val="TAL"/>
              <w:rPr>
                <w:rFonts w:ascii="Courier" w:hAnsi="Courier"/>
              </w:rPr>
            </w:pPr>
            <w:bookmarkStart w:id="202" w:name="_MCCTEMPBM_CRPT98460156___7" w:colFirst="0" w:colLast="0"/>
            <w:r w:rsidRPr="008C4ABE">
              <w:rPr>
                <w:rFonts w:ascii="Courier New" w:hAnsi="Courier New" w:cs="Courier New"/>
              </w:rPr>
              <w:t>id</w:t>
            </w:r>
          </w:p>
        </w:tc>
        <w:tc>
          <w:tcPr>
            <w:tcW w:w="2216" w:type="pct"/>
          </w:tcPr>
          <w:p w14:paraId="10F8E0AE" w14:textId="77777777" w:rsidR="009C6CE2" w:rsidRPr="008C4ABE" w:rsidRDefault="009C6CE2" w:rsidP="009C6CE2">
            <w:pPr>
              <w:pStyle w:val="TAL"/>
            </w:pPr>
            <w:r w:rsidRPr="008C4ABE">
              <w:rPr>
                <w:rFonts w:ascii="Courier New" w:hAnsi="Courier New" w:cs="Courier New"/>
              </w:rPr>
              <w:t>id</w:t>
            </w:r>
          </w:p>
        </w:tc>
        <w:tc>
          <w:tcPr>
            <w:tcW w:w="578" w:type="pct"/>
          </w:tcPr>
          <w:p w14:paraId="36D02D22" w14:textId="77777777" w:rsidR="009C6CE2" w:rsidRPr="008C4ABE" w:rsidRDefault="009C6CE2" w:rsidP="009C6CE2">
            <w:pPr>
              <w:pStyle w:val="TAL"/>
            </w:pPr>
            <w:r w:rsidRPr="008C4ABE">
              <w:t>M</w:t>
            </w:r>
          </w:p>
        </w:tc>
      </w:tr>
      <w:tr w:rsidR="009C6CE2" w:rsidRPr="008C4ABE" w14:paraId="34B9E9CA" w14:textId="77777777">
        <w:trPr>
          <w:jc w:val="center"/>
        </w:trPr>
        <w:tc>
          <w:tcPr>
            <w:tcW w:w="2206" w:type="pct"/>
          </w:tcPr>
          <w:p w14:paraId="64CA6FA8" w14:textId="77777777" w:rsidR="009C6CE2" w:rsidRPr="008C4ABE" w:rsidRDefault="009C6CE2" w:rsidP="009C6CE2">
            <w:pPr>
              <w:pStyle w:val="TAL"/>
              <w:rPr>
                <w:rFonts w:ascii="Courier" w:hAnsi="Courier"/>
              </w:rPr>
            </w:pPr>
            <w:bookmarkStart w:id="203" w:name="_MCCTEMPBM_CRPT98460157___7" w:colFirst="0" w:colLast="0"/>
            <w:bookmarkEnd w:id="202"/>
            <w:r w:rsidRPr="008C4ABE">
              <w:rPr>
                <w:rFonts w:ascii="Courier New" w:hAnsi="Courier New" w:cs="Courier New"/>
                <w:lang w:eastAsia="zh-CN"/>
              </w:rPr>
              <w:t>startStepName</w:t>
            </w:r>
          </w:p>
        </w:tc>
        <w:tc>
          <w:tcPr>
            <w:tcW w:w="2216" w:type="pct"/>
          </w:tcPr>
          <w:p w14:paraId="452A6E8D" w14:textId="77777777" w:rsidR="009C6CE2" w:rsidRPr="008C4ABE" w:rsidRDefault="009C6CE2" w:rsidP="009C6CE2">
            <w:pPr>
              <w:pStyle w:val="TAL"/>
            </w:pPr>
            <w:r w:rsidRPr="008C4ABE">
              <w:rPr>
                <w:rFonts w:ascii="Courier New" w:hAnsi="Courier New" w:cs="Courier New"/>
                <w:lang w:eastAsia="zh-CN"/>
              </w:rPr>
              <w:t>startStepName</w:t>
            </w:r>
          </w:p>
        </w:tc>
        <w:tc>
          <w:tcPr>
            <w:tcW w:w="578" w:type="pct"/>
          </w:tcPr>
          <w:p w14:paraId="07DFEDFE" w14:textId="77777777" w:rsidR="009C6CE2" w:rsidRPr="008C4ABE" w:rsidRDefault="009C6CE2" w:rsidP="009C6CE2">
            <w:pPr>
              <w:pStyle w:val="TAL"/>
            </w:pPr>
            <w:r w:rsidRPr="008C4ABE">
              <w:t>M</w:t>
            </w:r>
          </w:p>
        </w:tc>
      </w:tr>
      <w:bookmarkEnd w:id="203"/>
    </w:tbl>
    <w:p w14:paraId="78770F80" w14:textId="77777777" w:rsidR="008C4ABE" w:rsidRPr="008C4ABE" w:rsidRDefault="008C4ABE" w:rsidP="008C4ABE"/>
    <w:p w14:paraId="5B4AACEB" w14:textId="77777777" w:rsidR="009C6CE2" w:rsidRPr="008C4ABE" w:rsidRDefault="00CE69FE" w:rsidP="00DA10C3">
      <w:pPr>
        <w:pStyle w:val="Heading4"/>
      </w:pPr>
      <w:bookmarkStart w:id="204" w:name="_Toc212090872"/>
      <w:r w:rsidRPr="008C4ABE">
        <w:lastRenderedPageBreak/>
        <w:t>C.2.2.6.2</w:t>
      </w:r>
      <w:r w:rsidRPr="008C4ABE">
        <w:tab/>
      </w:r>
      <w:r w:rsidR="009C6CE2" w:rsidRPr="008C4ABE">
        <w:t>Output parameters</w:t>
      </w:r>
      <w:bookmarkEnd w:id="204"/>
    </w:p>
    <w:p w14:paraId="5AD89899" w14:textId="77777777" w:rsidR="009C6CE2" w:rsidRPr="008C4ABE" w:rsidRDefault="009C6CE2" w:rsidP="009C6CE2">
      <w:pPr>
        <w:pStyle w:val="TH"/>
        <w:jc w:val="left"/>
      </w:pPr>
      <w:bookmarkStart w:id="205" w:name="_MCCTEMPBM_CRPT98460158___4"/>
      <w:r w:rsidRPr="008C4ABE">
        <w:t xml:space="preserve">Table </w:t>
      </w:r>
      <w:r w:rsidR="00CE69FE" w:rsidRPr="008C4ABE">
        <w:rPr>
          <w:lang w:eastAsia="zh-CN"/>
        </w:rPr>
        <w:t>C.2</w:t>
      </w:r>
      <w:r w:rsidRPr="008C4ABE">
        <w:rPr>
          <w:lang w:eastAsia="zh-CN"/>
        </w:rPr>
        <w:t>.2.6.2</w:t>
      </w:r>
      <w:r w:rsidRPr="008C4ABE">
        <w:t xml:space="preserve">: Mapping from IS </w:t>
      </w:r>
      <w:r w:rsidRPr="008C4ABE">
        <w:rPr>
          <w:rFonts w:ascii="Courier New" w:hAnsi="Courier New" w:cs="Courier New"/>
        </w:rPr>
        <w:t xml:space="preserve">resumeScProcess </w:t>
      </w:r>
      <w:r w:rsidRPr="008C4ABE">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250"/>
        <w:gridCol w:w="4268"/>
        <w:gridCol w:w="1113"/>
      </w:tblGrid>
      <w:tr w:rsidR="009C6CE2" w:rsidRPr="008C4ABE" w14:paraId="73961925" w14:textId="77777777">
        <w:trPr>
          <w:tblHeader/>
          <w:jc w:val="center"/>
        </w:trPr>
        <w:tc>
          <w:tcPr>
            <w:tcW w:w="2206" w:type="pct"/>
            <w:shd w:val="clear" w:color="auto" w:fill="CCCCCC"/>
          </w:tcPr>
          <w:bookmarkEnd w:id="205"/>
          <w:p w14:paraId="42630EA2" w14:textId="77777777" w:rsidR="009C6CE2" w:rsidRPr="008C4ABE" w:rsidRDefault="009C6CE2" w:rsidP="009C6CE2">
            <w:pPr>
              <w:pStyle w:val="TAH"/>
            </w:pPr>
            <w:r w:rsidRPr="008C4ABE">
              <w:t>IS Operation parameter</w:t>
            </w:r>
          </w:p>
        </w:tc>
        <w:tc>
          <w:tcPr>
            <w:tcW w:w="2216" w:type="pct"/>
            <w:shd w:val="clear" w:color="auto" w:fill="CCCCCC"/>
          </w:tcPr>
          <w:p w14:paraId="6D3529A7" w14:textId="4FA61924" w:rsidR="009C6CE2" w:rsidRPr="008C4ABE" w:rsidRDefault="009C6CE2" w:rsidP="009C6CE2">
            <w:pPr>
              <w:pStyle w:val="TAH"/>
            </w:pPr>
            <w:r w:rsidRPr="008C4ABE">
              <w:t>SS WSDL type sub-element</w:t>
            </w:r>
          </w:p>
          <w:p w14:paraId="2B8BCC7A" w14:textId="77777777" w:rsidR="009C6CE2" w:rsidRPr="008C4ABE" w:rsidRDefault="009C6CE2" w:rsidP="009C6CE2">
            <w:pPr>
              <w:pStyle w:val="TAH"/>
            </w:pPr>
            <w:r w:rsidRPr="008C4ABE">
              <w:t>used in corresponding input message</w:t>
            </w:r>
          </w:p>
          <w:p w14:paraId="2D3031DF" w14:textId="321F5B56" w:rsidR="009C6CE2" w:rsidRPr="008C4ABE" w:rsidRDefault="009C6CE2" w:rsidP="009C6CE2">
            <w:pPr>
              <w:pStyle w:val="TAH"/>
            </w:pPr>
            <w:r w:rsidRPr="008C4ABE">
              <w:t>under corresponding port type operation</w:t>
            </w:r>
          </w:p>
          <w:p w14:paraId="2CF611C7" w14:textId="77777777" w:rsidR="009C6CE2" w:rsidRPr="008C4ABE" w:rsidRDefault="009C6CE2" w:rsidP="009C6CE2">
            <w:pPr>
              <w:pStyle w:val="TAH"/>
            </w:pPr>
            <w:r w:rsidRPr="008C4ABE">
              <w:t xml:space="preserve">as indicated in </w:t>
            </w:r>
            <w:r w:rsidR="00C917B7" w:rsidRPr="008C4ABE">
              <w:t>Table C.2.1</w:t>
            </w:r>
          </w:p>
        </w:tc>
        <w:tc>
          <w:tcPr>
            <w:tcW w:w="578" w:type="pct"/>
            <w:shd w:val="clear" w:color="auto" w:fill="CCCCCC"/>
          </w:tcPr>
          <w:p w14:paraId="7714C9FE" w14:textId="77777777" w:rsidR="009C6CE2" w:rsidRPr="008C4ABE" w:rsidRDefault="009C6CE2" w:rsidP="009C6CE2">
            <w:pPr>
              <w:pStyle w:val="TAH"/>
            </w:pPr>
            <w:r w:rsidRPr="008C4ABE">
              <w:t>Qualifier</w:t>
            </w:r>
          </w:p>
        </w:tc>
      </w:tr>
      <w:tr w:rsidR="009C6CE2" w:rsidRPr="008C4ABE" w14:paraId="6FCF9045" w14:textId="77777777">
        <w:trPr>
          <w:jc w:val="center"/>
        </w:trPr>
        <w:tc>
          <w:tcPr>
            <w:tcW w:w="2206" w:type="pct"/>
          </w:tcPr>
          <w:p w14:paraId="604F94A7" w14:textId="77777777" w:rsidR="009C6CE2" w:rsidRPr="008C4ABE" w:rsidRDefault="009C6CE2" w:rsidP="009C6CE2">
            <w:pPr>
              <w:pStyle w:val="TAL"/>
              <w:rPr>
                <w:rFonts w:ascii="Courier" w:hAnsi="Courier"/>
              </w:rPr>
            </w:pPr>
            <w:bookmarkStart w:id="206" w:name="_MCCTEMPBM_CRPT98460159___7" w:colFirst="0" w:colLast="0"/>
            <w:r w:rsidRPr="008C4ABE">
              <w:rPr>
                <w:rFonts w:ascii="Courier New" w:hAnsi="Courier New" w:cs="Courier New"/>
              </w:rPr>
              <w:t>result</w:t>
            </w:r>
          </w:p>
        </w:tc>
        <w:tc>
          <w:tcPr>
            <w:tcW w:w="2216" w:type="pct"/>
          </w:tcPr>
          <w:p w14:paraId="6806C061" w14:textId="77777777" w:rsidR="009C6CE2" w:rsidRPr="008C4ABE" w:rsidRDefault="009C6CE2" w:rsidP="009C6CE2">
            <w:pPr>
              <w:pStyle w:val="TAL"/>
            </w:pPr>
            <w:r w:rsidRPr="008C4ABE">
              <w:rPr>
                <w:rFonts w:ascii="Courier New" w:hAnsi="Courier New" w:cs="Courier New"/>
              </w:rPr>
              <w:t>result</w:t>
            </w:r>
          </w:p>
        </w:tc>
        <w:tc>
          <w:tcPr>
            <w:tcW w:w="578" w:type="pct"/>
          </w:tcPr>
          <w:p w14:paraId="660F30CA" w14:textId="77777777" w:rsidR="009C6CE2" w:rsidRPr="008C4ABE" w:rsidRDefault="009C6CE2" w:rsidP="009C6CE2">
            <w:pPr>
              <w:pStyle w:val="TAL"/>
            </w:pPr>
            <w:r w:rsidRPr="008C4ABE">
              <w:t>M</w:t>
            </w:r>
          </w:p>
        </w:tc>
      </w:tr>
      <w:bookmarkEnd w:id="206"/>
    </w:tbl>
    <w:p w14:paraId="08DE8D92" w14:textId="77777777" w:rsidR="009C6CE2" w:rsidRPr="008C4ABE" w:rsidRDefault="009C6CE2" w:rsidP="009C6CE2"/>
    <w:p w14:paraId="5CE9E018" w14:textId="77FFC33D" w:rsidR="009C6CE2" w:rsidRPr="008C4ABE" w:rsidRDefault="00CE69FE" w:rsidP="00DA10C3">
      <w:pPr>
        <w:pStyle w:val="Heading3"/>
        <w:rPr>
          <w:lang w:eastAsia="zh-CN"/>
        </w:rPr>
      </w:pPr>
      <w:bookmarkStart w:id="207" w:name="_Toc212090873"/>
      <w:r w:rsidRPr="008C4ABE">
        <w:rPr>
          <w:lang w:eastAsia="zh-CN"/>
        </w:rPr>
        <w:t>C.2.</w:t>
      </w:r>
      <w:r w:rsidR="00E611F5" w:rsidRPr="008C4ABE">
        <w:rPr>
          <w:lang w:eastAsia="zh-CN"/>
        </w:rPr>
        <w:t>2.7</w:t>
      </w:r>
      <w:r w:rsidR="00E611F5" w:rsidRPr="008C4ABE">
        <w:rPr>
          <w:lang w:eastAsia="zh-CN"/>
        </w:rPr>
        <w:tab/>
      </w:r>
      <w:r w:rsidR="009C6CE2" w:rsidRPr="008C4ABE">
        <w:rPr>
          <w:lang w:eastAsia="zh-CN"/>
        </w:rPr>
        <w:t>Operation terminateSctProcess</w:t>
      </w:r>
      <w:bookmarkEnd w:id="207"/>
    </w:p>
    <w:p w14:paraId="1346F28E" w14:textId="77777777" w:rsidR="009C6CE2" w:rsidRPr="008C4ABE" w:rsidRDefault="00E611F5" w:rsidP="00DA10C3">
      <w:pPr>
        <w:pStyle w:val="Heading4"/>
      </w:pPr>
      <w:bookmarkStart w:id="208" w:name="_Toc212090874"/>
      <w:r w:rsidRPr="008C4ABE">
        <w:t>C.2.2.7.1</w:t>
      </w:r>
      <w:r w:rsidRPr="008C4ABE">
        <w:tab/>
      </w:r>
      <w:r w:rsidR="009C6CE2" w:rsidRPr="008C4ABE">
        <w:t>Input parameters</w:t>
      </w:r>
      <w:bookmarkEnd w:id="208"/>
    </w:p>
    <w:p w14:paraId="23D3F267" w14:textId="77777777" w:rsidR="009C6CE2" w:rsidRPr="008C4ABE" w:rsidRDefault="009C6CE2" w:rsidP="009C6CE2">
      <w:pPr>
        <w:pStyle w:val="TH"/>
        <w:jc w:val="left"/>
      </w:pPr>
      <w:bookmarkStart w:id="209" w:name="_MCCTEMPBM_CRPT98460160___4"/>
      <w:r w:rsidRPr="008C4ABE">
        <w:t xml:space="preserve">Table </w:t>
      </w:r>
      <w:r w:rsidR="00E611F5" w:rsidRPr="008C4ABE">
        <w:rPr>
          <w:lang w:eastAsia="zh-CN"/>
        </w:rPr>
        <w:t>C.2</w:t>
      </w:r>
      <w:r w:rsidRPr="008C4ABE">
        <w:rPr>
          <w:lang w:eastAsia="zh-CN"/>
        </w:rPr>
        <w:t>.2.7.1</w:t>
      </w:r>
      <w:r w:rsidRPr="008C4ABE">
        <w:t xml:space="preserve">: Mapping from IS </w:t>
      </w:r>
      <w:r w:rsidRPr="008C4ABE">
        <w:rPr>
          <w:rFonts w:ascii="Courier New" w:hAnsi="Courier New" w:cs="Courier New"/>
        </w:rPr>
        <w:t xml:space="preserve">terminateSctProcess </w:t>
      </w:r>
      <w:r w:rsidRPr="008C4ABE">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250"/>
        <w:gridCol w:w="4268"/>
        <w:gridCol w:w="1113"/>
      </w:tblGrid>
      <w:tr w:rsidR="009C6CE2" w:rsidRPr="008C4ABE" w14:paraId="652E8DEB" w14:textId="77777777">
        <w:trPr>
          <w:tblHeader/>
          <w:jc w:val="center"/>
        </w:trPr>
        <w:tc>
          <w:tcPr>
            <w:tcW w:w="2206" w:type="pct"/>
            <w:shd w:val="clear" w:color="auto" w:fill="CCCCCC"/>
          </w:tcPr>
          <w:bookmarkEnd w:id="209"/>
          <w:p w14:paraId="15071178" w14:textId="77777777" w:rsidR="009C6CE2" w:rsidRPr="008C4ABE" w:rsidRDefault="009C6CE2" w:rsidP="009C6CE2">
            <w:pPr>
              <w:pStyle w:val="TAH"/>
            </w:pPr>
            <w:r w:rsidRPr="008C4ABE">
              <w:t>IS Operation parameter</w:t>
            </w:r>
          </w:p>
        </w:tc>
        <w:tc>
          <w:tcPr>
            <w:tcW w:w="2216" w:type="pct"/>
            <w:shd w:val="clear" w:color="auto" w:fill="CCCCCC"/>
          </w:tcPr>
          <w:p w14:paraId="4B35D6F9" w14:textId="29F1E290" w:rsidR="009C6CE2" w:rsidRPr="008C4ABE" w:rsidRDefault="009C6CE2" w:rsidP="009C6CE2">
            <w:pPr>
              <w:pStyle w:val="TAH"/>
            </w:pPr>
            <w:r w:rsidRPr="008C4ABE">
              <w:t>SS WSDL type sub-element</w:t>
            </w:r>
          </w:p>
          <w:p w14:paraId="6B84F901" w14:textId="77777777" w:rsidR="009C6CE2" w:rsidRPr="008C4ABE" w:rsidRDefault="009C6CE2" w:rsidP="009C6CE2">
            <w:pPr>
              <w:pStyle w:val="TAH"/>
            </w:pPr>
            <w:r w:rsidRPr="008C4ABE">
              <w:t>used in corresponding input message</w:t>
            </w:r>
          </w:p>
          <w:p w14:paraId="67518071" w14:textId="3F8D7B44" w:rsidR="009C6CE2" w:rsidRPr="008C4ABE" w:rsidRDefault="009C6CE2" w:rsidP="009C6CE2">
            <w:pPr>
              <w:pStyle w:val="TAH"/>
            </w:pPr>
            <w:r w:rsidRPr="008C4ABE">
              <w:t>under corresponding port type operation</w:t>
            </w:r>
          </w:p>
          <w:p w14:paraId="3CB94A3D" w14:textId="77777777" w:rsidR="009C6CE2" w:rsidRPr="008C4ABE" w:rsidRDefault="009C6CE2" w:rsidP="009C6CE2">
            <w:pPr>
              <w:pStyle w:val="TAH"/>
            </w:pPr>
            <w:r w:rsidRPr="008C4ABE">
              <w:t xml:space="preserve">as indicated in </w:t>
            </w:r>
            <w:r w:rsidR="00C917B7" w:rsidRPr="008C4ABE">
              <w:t>Table C.2.1</w:t>
            </w:r>
          </w:p>
        </w:tc>
        <w:tc>
          <w:tcPr>
            <w:tcW w:w="578" w:type="pct"/>
            <w:shd w:val="clear" w:color="auto" w:fill="CCCCCC"/>
          </w:tcPr>
          <w:p w14:paraId="2B61E22C" w14:textId="77777777" w:rsidR="009C6CE2" w:rsidRPr="008C4ABE" w:rsidRDefault="009C6CE2" w:rsidP="009C6CE2">
            <w:pPr>
              <w:pStyle w:val="TAH"/>
            </w:pPr>
            <w:r w:rsidRPr="008C4ABE">
              <w:t>Qualifier</w:t>
            </w:r>
          </w:p>
        </w:tc>
      </w:tr>
      <w:tr w:rsidR="009C6CE2" w:rsidRPr="008C4ABE" w14:paraId="5B0DE94A" w14:textId="77777777">
        <w:trPr>
          <w:jc w:val="center"/>
        </w:trPr>
        <w:tc>
          <w:tcPr>
            <w:tcW w:w="2206" w:type="pct"/>
          </w:tcPr>
          <w:p w14:paraId="46076BB4" w14:textId="77777777" w:rsidR="009C6CE2" w:rsidRPr="008C4ABE" w:rsidRDefault="009C6CE2" w:rsidP="009C6CE2">
            <w:pPr>
              <w:pStyle w:val="TAL"/>
              <w:rPr>
                <w:rFonts w:ascii="Courier" w:hAnsi="Courier"/>
              </w:rPr>
            </w:pPr>
            <w:bookmarkStart w:id="210" w:name="_MCCTEMPBM_CRPT98460161___7" w:colFirst="0" w:colLast="0"/>
            <w:r w:rsidRPr="008C4ABE">
              <w:rPr>
                <w:rFonts w:ascii="Courier New" w:hAnsi="Courier New" w:cs="Courier New"/>
              </w:rPr>
              <w:t>id</w:t>
            </w:r>
          </w:p>
        </w:tc>
        <w:tc>
          <w:tcPr>
            <w:tcW w:w="2216" w:type="pct"/>
          </w:tcPr>
          <w:p w14:paraId="25BBB17B" w14:textId="77777777" w:rsidR="009C6CE2" w:rsidRPr="008C4ABE" w:rsidRDefault="009C6CE2" w:rsidP="009C6CE2">
            <w:pPr>
              <w:pStyle w:val="TAL"/>
            </w:pPr>
            <w:r w:rsidRPr="008C4ABE">
              <w:rPr>
                <w:rFonts w:ascii="Courier New" w:hAnsi="Courier New" w:cs="Courier New"/>
              </w:rPr>
              <w:t>id</w:t>
            </w:r>
          </w:p>
        </w:tc>
        <w:tc>
          <w:tcPr>
            <w:tcW w:w="578" w:type="pct"/>
          </w:tcPr>
          <w:p w14:paraId="2C949466" w14:textId="77777777" w:rsidR="009C6CE2" w:rsidRPr="008C4ABE" w:rsidRDefault="009C6CE2" w:rsidP="009C6CE2">
            <w:pPr>
              <w:pStyle w:val="TAL"/>
            </w:pPr>
            <w:r w:rsidRPr="008C4ABE">
              <w:t>M</w:t>
            </w:r>
          </w:p>
        </w:tc>
      </w:tr>
      <w:bookmarkEnd w:id="210"/>
    </w:tbl>
    <w:p w14:paraId="598E89C8" w14:textId="77777777" w:rsidR="008C4ABE" w:rsidRPr="008C4ABE" w:rsidRDefault="008C4ABE" w:rsidP="008C4ABE"/>
    <w:p w14:paraId="3FBBACBA" w14:textId="77777777" w:rsidR="009C6CE2" w:rsidRPr="008C4ABE" w:rsidRDefault="00E611F5" w:rsidP="00DA10C3">
      <w:pPr>
        <w:pStyle w:val="Heading4"/>
      </w:pPr>
      <w:bookmarkStart w:id="211" w:name="_Toc212090875"/>
      <w:r w:rsidRPr="008C4ABE">
        <w:t>C.2.2.7.2</w:t>
      </w:r>
      <w:r w:rsidRPr="008C4ABE">
        <w:tab/>
      </w:r>
      <w:r w:rsidR="009C6CE2" w:rsidRPr="008C4ABE">
        <w:t>Output parameters</w:t>
      </w:r>
      <w:bookmarkEnd w:id="211"/>
    </w:p>
    <w:p w14:paraId="1DDE242E" w14:textId="77777777" w:rsidR="009C6CE2" w:rsidRPr="008C4ABE" w:rsidRDefault="009C6CE2" w:rsidP="009C6CE2">
      <w:pPr>
        <w:pStyle w:val="TH"/>
        <w:jc w:val="left"/>
      </w:pPr>
      <w:bookmarkStart w:id="212" w:name="_MCCTEMPBM_CRPT98460162___4"/>
      <w:r w:rsidRPr="008C4ABE">
        <w:t xml:space="preserve">Table </w:t>
      </w:r>
      <w:r w:rsidR="00E611F5" w:rsidRPr="008C4ABE">
        <w:rPr>
          <w:lang w:eastAsia="zh-CN"/>
        </w:rPr>
        <w:t>C.2</w:t>
      </w:r>
      <w:r w:rsidRPr="008C4ABE">
        <w:rPr>
          <w:lang w:eastAsia="zh-CN"/>
        </w:rPr>
        <w:t>.2.7.2</w:t>
      </w:r>
      <w:r w:rsidRPr="008C4ABE">
        <w:t xml:space="preserve">: Mapping from IS </w:t>
      </w:r>
      <w:r w:rsidRPr="008C4ABE">
        <w:rPr>
          <w:rFonts w:ascii="Courier New" w:hAnsi="Courier New" w:cs="Courier New"/>
        </w:rPr>
        <w:t xml:space="preserve">terminateSctProcess </w:t>
      </w:r>
      <w:r w:rsidRPr="008C4ABE">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250"/>
        <w:gridCol w:w="4268"/>
        <w:gridCol w:w="1113"/>
      </w:tblGrid>
      <w:tr w:rsidR="009C6CE2" w:rsidRPr="008C4ABE" w14:paraId="7DD9583E" w14:textId="77777777">
        <w:trPr>
          <w:tblHeader/>
          <w:jc w:val="center"/>
        </w:trPr>
        <w:tc>
          <w:tcPr>
            <w:tcW w:w="2206" w:type="pct"/>
            <w:shd w:val="clear" w:color="auto" w:fill="CCCCCC"/>
          </w:tcPr>
          <w:bookmarkEnd w:id="212"/>
          <w:p w14:paraId="6E1EAC8F" w14:textId="77777777" w:rsidR="009C6CE2" w:rsidRPr="008C4ABE" w:rsidRDefault="009C6CE2" w:rsidP="009C6CE2">
            <w:pPr>
              <w:pStyle w:val="TAH"/>
            </w:pPr>
            <w:r w:rsidRPr="008C4ABE">
              <w:t>IS Operation parameter</w:t>
            </w:r>
          </w:p>
        </w:tc>
        <w:tc>
          <w:tcPr>
            <w:tcW w:w="2216" w:type="pct"/>
            <w:shd w:val="clear" w:color="auto" w:fill="CCCCCC"/>
          </w:tcPr>
          <w:p w14:paraId="29CEDE77" w14:textId="31BEA816" w:rsidR="009C6CE2" w:rsidRPr="008C4ABE" w:rsidRDefault="009C6CE2" w:rsidP="009C6CE2">
            <w:pPr>
              <w:pStyle w:val="TAH"/>
            </w:pPr>
            <w:r w:rsidRPr="008C4ABE">
              <w:t>SS WSDL type sub-element</w:t>
            </w:r>
          </w:p>
          <w:p w14:paraId="00394018" w14:textId="77777777" w:rsidR="009C6CE2" w:rsidRPr="008C4ABE" w:rsidRDefault="009C6CE2" w:rsidP="009C6CE2">
            <w:pPr>
              <w:pStyle w:val="TAH"/>
            </w:pPr>
            <w:r w:rsidRPr="008C4ABE">
              <w:t>used in corresponding input message</w:t>
            </w:r>
          </w:p>
          <w:p w14:paraId="2F5C896C" w14:textId="7A43194C" w:rsidR="009C6CE2" w:rsidRPr="008C4ABE" w:rsidRDefault="009C6CE2" w:rsidP="009C6CE2">
            <w:pPr>
              <w:pStyle w:val="TAH"/>
            </w:pPr>
            <w:r w:rsidRPr="008C4ABE">
              <w:t>under corresponding port type operation</w:t>
            </w:r>
          </w:p>
          <w:p w14:paraId="0C10D0A0" w14:textId="77777777" w:rsidR="009C6CE2" w:rsidRPr="008C4ABE" w:rsidRDefault="009C6CE2" w:rsidP="009C6CE2">
            <w:pPr>
              <w:pStyle w:val="TAH"/>
            </w:pPr>
            <w:r w:rsidRPr="008C4ABE">
              <w:t xml:space="preserve">as indicated in </w:t>
            </w:r>
            <w:r w:rsidR="00C917B7" w:rsidRPr="008C4ABE">
              <w:t>Table C.2.1</w:t>
            </w:r>
          </w:p>
        </w:tc>
        <w:tc>
          <w:tcPr>
            <w:tcW w:w="578" w:type="pct"/>
            <w:shd w:val="clear" w:color="auto" w:fill="CCCCCC"/>
          </w:tcPr>
          <w:p w14:paraId="7C204A8F" w14:textId="77777777" w:rsidR="009C6CE2" w:rsidRPr="008C4ABE" w:rsidRDefault="009C6CE2" w:rsidP="009C6CE2">
            <w:pPr>
              <w:pStyle w:val="TAH"/>
            </w:pPr>
            <w:r w:rsidRPr="008C4ABE">
              <w:t>Qualifier</w:t>
            </w:r>
          </w:p>
        </w:tc>
      </w:tr>
      <w:tr w:rsidR="009C6CE2" w:rsidRPr="008C4ABE" w14:paraId="4BCC057B" w14:textId="77777777">
        <w:trPr>
          <w:jc w:val="center"/>
        </w:trPr>
        <w:tc>
          <w:tcPr>
            <w:tcW w:w="2206" w:type="pct"/>
          </w:tcPr>
          <w:p w14:paraId="161B2BF3" w14:textId="77777777" w:rsidR="009C6CE2" w:rsidRPr="008C4ABE" w:rsidRDefault="009C6CE2" w:rsidP="009C6CE2">
            <w:pPr>
              <w:pStyle w:val="TAL"/>
              <w:rPr>
                <w:rFonts w:ascii="Courier" w:hAnsi="Courier"/>
              </w:rPr>
            </w:pPr>
            <w:bookmarkStart w:id="213" w:name="_MCCTEMPBM_CRPT98460163___7" w:colFirst="0" w:colLast="0"/>
            <w:r w:rsidRPr="008C4ABE">
              <w:rPr>
                <w:rFonts w:ascii="Courier New" w:hAnsi="Courier New" w:cs="Courier New"/>
              </w:rPr>
              <w:t>result</w:t>
            </w:r>
          </w:p>
        </w:tc>
        <w:tc>
          <w:tcPr>
            <w:tcW w:w="2216" w:type="pct"/>
          </w:tcPr>
          <w:p w14:paraId="2B71D2A2" w14:textId="77777777" w:rsidR="009C6CE2" w:rsidRPr="008C4ABE" w:rsidRDefault="009C6CE2" w:rsidP="009C6CE2">
            <w:pPr>
              <w:pStyle w:val="TAL"/>
            </w:pPr>
            <w:r w:rsidRPr="008C4ABE">
              <w:rPr>
                <w:rFonts w:ascii="Courier New" w:hAnsi="Courier New" w:cs="Courier New"/>
              </w:rPr>
              <w:t>result</w:t>
            </w:r>
          </w:p>
        </w:tc>
        <w:tc>
          <w:tcPr>
            <w:tcW w:w="578" w:type="pct"/>
          </w:tcPr>
          <w:p w14:paraId="48AA6406" w14:textId="77777777" w:rsidR="009C6CE2" w:rsidRPr="008C4ABE" w:rsidRDefault="009C6CE2" w:rsidP="009C6CE2">
            <w:pPr>
              <w:pStyle w:val="TAL"/>
            </w:pPr>
            <w:r w:rsidRPr="008C4ABE">
              <w:t>M</w:t>
            </w:r>
          </w:p>
        </w:tc>
      </w:tr>
      <w:bookmarkEnd w:id="213"/>
    </w:tbl>
    <w:p w14:paraId="374B1DC2" w14:textId="77777777" w:rsidR="008C4ABE" w:rsidRPr="008C4ABE" w:rsidRDefault="008C4ABE" w:rsidP="008C4ABE"/>
    <w:p w14:paraId="6CFB2E93" w14:textId="7B2E797C" w:rsidR="009C6CE2" w:rsidRPr="008C4ABE" w:rsidRDefault="00E611F5" w:rsidP="00DA10C3">
      <w:pPr>
        <w:pStyle w:val="Heading3"/>
        <w:rPr>
          <w:lang w:eastAsia="zh-CN"/>
        </w:rPr>
      </w:pPr>
      <w:bookmarkStart w:id="214" w:name="_Toc212090876"/>
      <w:r w:rsidRPr="008C4ABE">
        <w:rPr>
          <w:lang w:eastAsia="zh-CN"/>
        </w:rPr>
        <w:t>C.2.2.8</w:t>
      </w:r>
      <w:r w:rsidRPr="008C4ABE">
        <w:rPr>
          <w:lang w:eastAsia="zh-CN"/>
        </w:rPr>
        <w:tab/>
      </w:r>
      <w:r w:rsidR="009C6CE2" w:rsidRPr="008C4ABE">
        <w:rPr>
          <w:lang w:eastAsia="zh-CN"/>
        </w:rPr>
        <w:t>Operation changeScManagementProfile</w:t>
      </w:r>
      <w:bookmarkEnd w:id="214"/>
    </w:p>
    <w:p w14:paraId="7B36B702" w14:textId="77777777" w:rsidR="009C6CE2" w:rsidRPr="008C4ABE" w:rsidRDefault="00E611F5" w:rsidP="00DA10C3">
      <w:pPr>
        <w:pStyle w:val="Heading4"/>
      </w:pPr>
      <w:bookmarkStart w:id="215" w:name="_Toc212090877"/>
      <w:r w:rsidRPr="008C4ABE">
        <w:t>C.2.2.8.1</w:t>
      </w:r>
      <w:r w:rsidRPr="008C4ABE">
        <w:tab/>
      </w:r>
      <w:r w:rsidR="009C6CE2" w:rsidRPr="008C4ABE">
        <w:t>Input parameters</w:t>
      </w:r>
      <w:bookmarkEnd w:id="215"/>
    </w:p>
    <w:p w14:paraId="7D17C06F" w14:textId="77777777" w:rsidR="009C6CE2" w:rsidRPr="008C4ABE" w:rsidRDefault="009C6CE2" w:rsidP="009C6CE2">
      <w:pPr>
        <w:pStyle w:val="TH"/>
        <w:jc w:val="left"/>
      </w:pPr>
      <w:bookmarkStart w:id="216" w:name="_MCCTEMPBM_CRPT98460164___4"/>
      <w:r w:rsidRPr="008C4ABE">
        <w:t xml:space="preserve">Table </w:t>
      </w:r>
      <w:r w:rsidR="00E611F5" w:rsidRPr="008C4ABE">
        <w:rPr>
          <w:lang w:eastAsia="zh-CN"/>
        </w:rPr>
        <w:t>C.2</w:t>
      </w:r>
      <w:r w:rsidRPr="008C4ABE">
        <w:rPr>
          <w:lang w:eastAsia="zh-CN"/>
        </w:rPr>
        <w:t>.2.8.1</w:t>
      </w:r>
      <w:r w:rsidRPr="008C4ABE">
        <w:t xml:space="preserve">: Mapping from IS </w:t>
      </w:r>
      <w:r w:rsidRPr="008C4ABE">
        <w:rPr>
          <w:rFonts w:ascii="Courier New" w:hAnsi="Courier New" w:cs="Courier New"/>
        </w:rPr>
        <w:t xml:space="preserve">changeScManagementProfile </w:t>
      </w:r>
      <w:r w:rsidRPr="008C4ABE">
        <w:t>input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13"/>
        <w:gridCol w:w="3557"/>
        <w:gridCol w:w="787"/>
      </w:tblGrid>
      <w:tr w:rsidR="009C6CE2" w:rsidRPr="008C4ABE" w14:paraId="683AC670" w14:textId="77777777">
        <w:trPr>
          <w:tblHeader/>
          <w:jc w:val="center"/>
        </w:trPr>
        <w:tc>
          <w:tcPr>
            <w:tcW w:w="0" w:type="auto"/>
            <w:shd w:val="clear" w:color="auto" w:fill="CCCCCC"/>
          </w:tcPr>
          <w:bookmarkEnd w:id="216"/>
          <w:p w14:paraId="133E5425" w14:textId="77777777" w:rsidR="009C6CE2" w:rsidRPr="008C4ABE" w:rsidRDefault="009C6CE2" w:rsidP="009C6CE2">
            <w:pPr>
              <w:pStyle w:val="TAH"/>
            </w:pPr>
            <w:r w:rsidRPr="008C4ABE">
              <w:t>IS Operation parameter</w:t>
            </w:r>
          </w:p>
        </w:tc>
        <w:tc>
          <w:tcPr>
            <w:tcW w:w="0" w:type="auto"/>
            <w:shd w:val="clear" w:color="auto" w:fill="CCCCCC"/>
          </w:tcPr>
          <w:p w14:paraId="592EBF9E" w14:textId="40F77412" w:rsidR="009C6CE2" w:rsidRPr="008C4ABE" w:rsidRDefault="009C6CE2" w:rsidP="009C6CE2">
            <w:pPr>
              <w:pStyle w:val="TAH"/>
            </w:pPr>
            <w:r w:rsidRPr="008C4ABE">
              <w:t>SS WSDL type sub-element</w:t>
            </w:r>
          </w:p>
          <w:p w14:paraId="717A08BB" w14:textId="77777777" w:rsidR="009C6CE2" w:rsidRPr="008C4ABE" w:rsidRDefault="009C6CE2" w:rsidP="009C6CE2">
            <w:pPr>
              <w:pStyle w:val="TAH"/>
            </w:pPr>
            <w:r w:rsidRPr="008C4ABE">
              <w:t>used in corresponding input message</w:t>
            </w:r>
          </w:p>
          <w:p w14:paraId="71ADE332" w14:textId="702CB146" w:rsidR="009C6CE2" w:rsidRPr="008C4ABE" w:rsidRDefault="009C6CE2" w:rsidP="009C6CE2">
            <w:pPr>
              <w:pStyle w:val="TAH"/>
            </w:pPr>
            <w:r w:rsidRPr="008C4ABE">
              <w:t>under corresponding port type operation</w:t>
            </w:r>
          </w:p>
          <w:p w14:paraId="36F1D958" w14:textId="77777777" w:rsidR="009C6CE2" w:rsidRPr="008C4ABE" w:rsidRDefault="009C6CE2" w:rsidP="009C6CE2">
            <w:pPr>
              <w:pStyle w:val="TAH"/>
            </w:pPr>
            <w:r w:rsidRPr="008C4ABE">
              <w:t xml:space="preserve">as indicated in </w:t>
            </w:r>
            <w:r w:rsidR="00C917B7" w:rsidRPr="008C4ABE">
              <w:t>Table C.2.1</w:t>
            </w:r>
          </w:p>
        </w:tc>
        <w:tc>
          <w:tcPr>
            <w:tcW w:w="0" w:type="auto"/>
            <w:shd w:val="clear" w:color="auto" w:fill="CCCCCC"/>
          </w:tcPr>
          <w:p w14:paraId="772BD943" w14:textId="77777777" w:rsidR="009C6CE2" w:rsidRPr="008C4ABE" w:rsidRDefault="009C6CE2" w:rsidP="009C6CE2">
            <w:pPr>
              <w:pStyle w:val="TAH"/>
            </w:pPr>
            <w:r w:rsidRPr="008C4ABE">
              <w:t>Qualifier</w:t>
            </w:r>
          </w:p>
        </w:tc>
      </w:tr>
      <w:tr w:rsidR="009C6CE2" w:rsidRPr="008C4ABE" w14:paraId="7ABBE790" w14:textId="77777777">
        <w:trPr>
          <w:jc w:val="center"/>
        </w:trPr>
        <w:tc>
          <w:tcPr>
            <w:tcW w:w="0" w:type="auto"/>
          </w:tcPr>
          <w:p w14:paraId="31DBB47E" w14:textId="77777777" w:rsidR="009C6CE2" w:rsidRPr="008C4ABE" w:rsidRDefault="009C6CE2" w:rsidP="009C6CE2">
            <w:pPr>
              <w:pStyle w:val="TAL"/>
              <w:rPr>
                <w:rFonts w:ascii="Courier" w:hAnsi="Courier"/>
              </w:rPr>
            </w:pPr>
            <w:bookmarkStart w:id="217" w:name="_MCCTEMPBM_CRPT98460165___7" w:colFirst="0" w:colLast="0"/>
            <w:r w:rsidRPr="008C4ABE">
              <w:rPr>
                <w:rFonts w:ascii="Courier New" w:hAnsi="Courier New" w:cs="Courier New"/>
              </w:rPr>
              <w:t>id</w:t>
            </w:r>
          </w:p>
        </w:tc>
        <w:tc>
          <w:tcPr>
            <w:tcW w:w="0" w:type="auto"/>
          </w:tcPr>
          <w:p w14:paraId="54A81EA3" w14:textId="77777777" w:rsidR="009C6CE2" w:rsidRPr="008C4ABE" w:rsidRDefault="009C6CE2" w:rsidP="009C6CE2">
            <w:pPr>
              <w:pStyle w:val="TAL"/>
            </w:pPr>
            <w:r w:rsidRPr="008C4ABE">
              <w:rPr>
                <w:rFonts w:ascii="Courier New" w:hAnsi="Courier New" w:cs="Courier New"/>
              </w:rPr>
              <w:t>id</w:t>
            </w:r>
          </w:p>
        </w:tc>
        <w:tc>
          <w:tcPr>
            <w:tcW w:w="0" w:type="auto"/>
          </w:tcPr>
          <w:p w14:paraId="50AC3D63" w14:textId="77777777" w:rsidR="009C6CE2" w:rsidRPr="008C4ABE" w:rsidRDefault="009C6CE2" w:rsidP="009C6CE2">
            <w:pPr>
              <w:pStyle w:val="TAL"/>
            </w:pPr>
            <w:r w:rsidRPr="008C4ABE">
              <w:t>M</w:t>
            </w:r>
          </w:p>
        </w:tc>
      </w:tr>
      <w:tr w:rsidR="009C6CE2" w:rsidRPr="008C4ABE" w14:paraId="40B75676" w14:textId="77777777">
        <w:trPr>
          <w:jc w:val="center"/>
        </w:trPr>
        <w:tc>
          <w:tcPr>
            <w:tcW w:w="0" w:type="auto"/>
          </w:tcPr>
          <w:p w14:paraId="15AF6F09" w14:textId="77777777" w:rsidR="009C6CE2" w:rsidRPr="008C4ABE" w:rsidRDefault="009C6CE2" w:rsidP="009C6CE2">
            <w:pPr>
              <w:pStyle w:val="TAL"/>
              <w:rPr>
                <w:rFonts w:ascii="Courier New" w:hAnsi="Courier New" w:cs="Courier New"/>
              </w:rPr>
            </w:pPr>
            <w:bookmarkStart w:id="218" w:name="_MCCTEMPBM_CRPT98460166___7" w:colFirst="0" w:colLast="0"/>
            <w:bookmarkEnd w:id="217"/>
            <w:r w:rsidRPr="008C4ABE">
              <w:rPr>
                <w:rFonts w:ascii="Courier New" w:hAnsi="Courier New" w:cs="Courier New"/>
              </w:rPr>
              <w:t>nEInformation</w:t>
            </w:r>
          </w:p>
        </w:tc>
        <w:tc>
          <w:tcPr>
            <w:tcW w:w="0" w:type="auto"/>
          </w:tcPr>
          <w:p w14:paraId="06435928" w14:textId="77777777" w:rsidR="009C6CE2" w:rsidRPr="008C4ABE" w:rsidRDefault="009C6CE2" w:rsidP="009C6CE2">
            <w:pPr>
              <w:pStyle w:val="TAL"/>
            </w:pPr>
            <w:r w:rsidRPr="008C4ABE">
              <w:rPr>
                <w:rFonts w:ascii="Courier New" w:hAnsi="Courier New" w:cs="Courier New"/>
              </w:rPr>
              <w:t>nEInformation</w:t>
            </w:r>
          </w:p>
        </w:tc>
        <w:tc>
          <w:tcPr>
            <w:tcW w:w="0" w:type="auto"/>
          </w:tcPr>
          <w:p w14:paraId="60BFFF70" w14:textId="77777777" w:rsidR="009C6CE2" w:rsidRPr="008C4ABE" w:rsidRDefault="009C6CE2" w:rsidP="009C6CE2">
            <w:pPr>
              <w:pStyle w:val="TAL"/>
            </w:pPr>
            <w:r w:rsidRPr="008C4ABE">
              <w:t>M</w:t>
            </w:r>
          </w:p>
        </w:tc>
      </w:tr>
      <w:tr w:rsidR="009C6CE2" w:rsidRPr="008C4ABE" w14:paraId="294B844F" w14:textId="77777777">
        <w:trPr>
          <w:jc w:val="center"/>
        </w:trPr>
        <w:tc>
          <w:tcPr>
            <w:tcW w:w="0" w:type="auto"/>
          </w:tcPr>
          <w:p w14:paraId="547CC07C" w14:textId="77777777" w:rsidR="009C6CE2" w:rsidRPr="008C4ABE" w:rsidRDefault="009C6CE2" w:rsidP="009C6CE2">
            <w:pPr>
              <w:pStyle w:val="TAL"/>
              <w:rPr>
                <w:rFonts w:ascii="Courier New" w:hAnsi="Courier New" w:cs="Courier New"/>
              </w:rPr>
            </w:pPr>
            <w:bookmarkStart w:id="219" w:name="_MCCTEMPBM_CRPT98460167___7" w:colFirst="0" w:colLast="0"/>
            <w:bookmarkEnd w:id="218"/>
            <w:r w:rsidRPr="008C4ABE">
              <w:rPr>
                <w:rFonts w:ascii="Courier New" w:hAnsi="Courier New" w:cs="Courier New"/>
              </w:rPr>
              <w:t>swVersionToBeInstalled</w:t>
            </w:r>
          </w:p>
        </w:tc>
        <w:tc>
          <w:tcPr>
            <w:tcW w:w="0" w:type="auto"/>
          </w:tcPr>
          <w:p w14:paraId="50F14A29" w14:textId="77777777" w:rsidR="009C6CE2" w:rsidRPr="008C4ABE" w:rsidRDefault="009C6CE2" w:rsidP="009C6CE2">
            <w:pPr>
              <w:pStyle w:val="TAL"/>
            </w:pPr>
            <w:r w:rsidRPr="008C4ABE">
              <w:rPr>
                <w:rFonts w:ascii="Courier New" w:hAnsi="Courier New" w:cs="Courier New"/>
              </w:rPr>
              <w:t>swVersionToBeInstalled</w:t>
            </w:r>
          </w:p>
        </w:tc>
        <w:tc>
          <w:tcPr>
            <w:tcW w:w="0" w:type="auto"/>
          </w:tcPr>
          <w:p w14:paraId="53B6DD10" w14:textId="77777777" w:rsidR="009C6CE2" w:rsidRPr="008C4ABE" w:rsidRDefault="009C6CE2" w:rsidP="009C6CE2">
            <w:pPr>
              <w:pStyle w:val="TAL"/>
            </w:pPr>
            <w:r w:rsidRPr="008C4ABE">
              <w:t>M</w:t>
            </w:r>
          </w:p>
        </w:tc>
      </w:tr>
      <w:tr w:rsidR="009C6CE2" w:rsidRPr="008C4ABE" w14:paraId="4AE944A3" w14:textId="77777777">
        <w:trPr>
          <w:jc w:val="center"/>
        </w:trPr>
        <w:tc>
          <w:tcPr>
            <w:tcW w:w="0" w:type="auto"/>
          </w:tcPr>
          <w:p w14:paraId="511F87D7" w14:textId="77777777" w:rsidR="009C6CE2" w:rsidRPr="008C4ABE" w:rsidRDefault="009C6CE2" w:rsidP="009C6CE2">
            <w:pPr>
              <w:pStyle w:val="TAL"/>
              <w:rPr>
                <w:rFonts w:ascii="Courier New" w:hAnsi="Courier New" w:cs="Courier New"/>
              </w:rPr>
            </w:pPr>
            <w:bookmarkStart w:id="220" w:name="_MCCTEMPBM_CRPT98460168___7" w:colFirst="0" w:colLast="0"/>
            <w:bookmarkEnd w:id="219"/>
            <w:r w:rsidRPr="008C4ABE">
              <w:rPr>
                <w:rFonts w:ascii="Courier New" w:hAnsi="Courier New" w:cs="Courier New"/>
              </w:rPr>
              <w:t xml:space="preserve">stepsAndSelectedStopPointList  </w:t>
            </w:r>
          </w:p>
        </w:tc>
        <w:tc>
          <w:tcPr>
            <w:tcW w:w="0" w:type="auto"/>
          </w:tcPr>
          <w:p w14:paraId="41AB2556" w14:textId="77777777" w:rsidR="009C6CE2" w:rsidRPr="008C4ABE" w:rsidRDefault="009C6CE2" w:rsidP="009C6CE2">
            <w:pPr>
              <w:pStyle w:val="TAL"/>
            </w:pPr>
            <w:r w:rsidRPr="008C4ABE">
              <w:rPr>
                <w:rFonts w:ascii="Courier New" w:hAnsi="Courier New" w:cs="Courier New"/>
              </w:rPr>
              <w:t xml:space="preserve">stepsAndSelectedStopPointList  </w:t>
            </w:r>
          </w:p>
        </w:tc>
        <w:tc>
          <w:tcPr>
            <w:tcW w:w="0" w:type="auto"/>
          </w:tcPr>
          <w:p w14:paraId="5DC4331A" w14:textId="77777777" w:rsidR="009C6CE2" w:rsidRPr="008C4ABE" w:rsidRDefault="009C6CE2" w:rsidP="009C6CE2">
            <w:pPr>
              <w:pStyle w:val="TAL"/>
            </w:pPr>
            <w:r w:rsidRPr="008C4ABE">
              <w:t>M</w:t>
            </w:r>
          </w:p>
        </w:tc>
      </w:tr>
      <w:tr w:rsidR="009C6CE2" w:rsidRPr="008C4ABE" w14:paraId="57DE6D0C" w14:textId="77777777">
        <w:trPr>
          <w:jc w:val="center"/>
        </w:trPr>
        <w:tc>
          <w:tcPr>
            <w:tcW w:w="0" w:type="auto"/>
          </w:tcPr>
          <w:p w14:paraId="71FAF309" w14:textId="77777777" w:rsidR="009C6CE2" w:rsidRPr="008C4ABE" w:rsidRDefault="009C6CE2" w:rsidP="009C6CE2">
            <w:pPr>
              <w:pStyle w:val="TAL"/>
              <w:rPr>
                <w:rFonts w:ascii="Courier New" w:hAnsi="Courier New" w:cs="Courier New"/>
              </w:rPr>
            </w:pPr>
            <w:bookmarkStart w:id="221" w:name="_MCCTEMPBM_CRPT98460169___7" w:colFirst="0" w:colLast="0"/>
            <w:bookmarkEnd w:id="220"/>
            <w:r w:rsidRPr="008C4ABE">
              <w:rPr>
                <w:rFonts w:ascii="Courier New" w:hAnsi="Courier New" w:cs="Courier New"/>
              </w:rPr>
              <w:t>selectedFinalAdministrativeState</w:t>
            </w:r>
          </w:p>
        </w:tc>
        <w:tc>
          <w:tcPr>
            <w:tcW w:w="0" w:type="auto"/>
          </w:tcPr>
          <w:p w14:paraId="434A8799" w14:textId="77777777" w:rsidR="009C6CE2" w:rsidRPr="008C4ABE" w:rsidRDefault="009C6CE2" w:rsidP="009C6CE2">
            <w:pPr>
              <w:pStyle w:val="TAL"/>
            </w:pPr>
            <w:r w:rsidRPr="008C4ABE">
              <w:rPr>
                <w:rFonts w:ascii="Courier New" w:hAnsi="Courier New" w:cs="Courier New"/>
              </w:rPr>
              <w:t>selectedFinalAdministrativeState</w:t>
            </w:r>
          </w:p>
        </w:tc>
        <w:tc>
          <w:tcPr>
            <w:tcW w:w="0" w:type="auto"/>
          </w:tcPr>
          <w:p w14:paraId="1D40BEA4" w14:textId="77777777" w:rsidR="009C6CE2" w:rsidRPr="008C4ABE" w:rsidRDefault="009C6CE2" w:rsidP="009C6CE2">
            <w:pPr>
              <w:pStyle w:val="TAL"/>
            </w:pPr>
            <w:r w:rsidRPr="008C4ABE">
              <w:t>M</w:t>
            </w:r>
          </w:p>
        </w:tc>
      </w:tr>
      <w:bookmarkEnd w:id="221"/>
    </w:tbl>
    <w:p w14:paraId="5FA81FCF" w14:textId="77777777" w:rsidR="008C4ABE" w:rsidRPr="008C4ABE" w:rsidRDefault="008C4ABE" w:rsidP="008C4ABE"/>
    <w:p w14:paraId="0B0A4C8A" w14:textId="77777777" w:rsidR="009C6CE2" w:rsidRPr="008C4ABE" w:rsidRDefault="00E611F5" w:rsidP="00DA10C3">
      <w:pPr>
        <w:pStyle w:val="Heading4"/>
      </w:pPr>
      <w:bookmarkStart w:id="222" w:name="_Toc212090878"/>
      <w:r w:rsidRPr="008C4ABE">
        <w:lastRenderedPageBreak/>
        <w:t>C.2.2.8.2</w:t>
      </w:r>
      <w:r w:rsidRPr="008C4ABE">
        <w:tab/>
      </w:r>
      <w:r w:rsidR="009C6CE2" w:rsidRPr="008C4ABE">
        <w:t>Output parameters</w:t>
      </w:r>
      <w:bookmarkEnd w:id="222"/>
    </w:p>
    <w:p w14:paraId="2527022E" w14:textId="77777777" w:rsidR="009C6CE2" w:rsidRPr="008C4ABE" w:rsidRDefault="009C6CE2" w:rsidP="009C6CE2">
      <w:pPr>
        <w:pStyle w:val="TH"/>
        <w:jc w:val="left"/>
      </w:pPr>
      <w:bookmarkStart w:id="223" w:name="_MCCTEMPBM_CRPT98460170___4"/>
      <w:r w:rsidRPr="008C4ABE">
        <w:t xml:space="preserve">Table </w:t>
      </w:r>
      <w:r w:rsidR="00E611F5" w:rsidRPr="008C4ABE">
        <w:rPr>
          <w:lang w:eastAsia="zh-CN"/>
        </w:rPr>
        <w:t>C.2</w:t>
      </w:r>
      <w:r w:rsidRPr="008C4ABE">
        <w:rPr>
          <w:lang w:eastAsia="zh-CN"/>
        </w:rPr>
        <w:t>.2.8.</w:t>
      </w:r>
      <w:r w:rsidR="00E611F5" w:rsidRPr="008C4ABE">
        <w:rPr>
          <w:lang w:eastAsia="zh-CN"/>
        </w:rPr>
        <w:t>2</w:t>
      </w:r>
      <w:r w:rsidRPr="008C4ABE">
        <w:t xml:space="preserve">: Mapping from IS </w:t>
      </w:r>
      <w:r w:rsidRPr="008C4ABE">
        <w:rPr>
          <w:rFonts w:ascii="Courier New" w:hAnsi="Courier New" w:cs="Courier New"/>
        </w:rPr>
        <w:t xml:space="preserve">changeScManagementProfile </w:t>
      </w:r>
      <w:r w:rsidRPr="008C4ABE">
        <w:t>input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3557"/>
        <w:gridCol w:w="787"/>
      </w:tblGrid>
      <w:tr w:rsidR="009C6CE2" w:rsidRPr="008C4ABE" w14:paraId="1B225384" w14:textId="77777777">
        <w:trPr>
          <w:tblHeader/>
          <w:jc w:val="center"/>
        </w:trPr>
        <w:tc>
          <w:tcPr>
            <w:tcW w:w="0" w:type="auto"/>
            <w:shd w:val="clear" w:color="auto" w:fill="CCCCCC"/>
          </w:tcPr>
          <w:bookmarkEnd w:id="223"/>
          <w:p w14:paraId="648B7374" w14:textId="77777777" w:rsidR="009C6CE2" w:rsidRPr="008C4ABE" w:rsidRDefault="009C6CE2" w:rsidP="009C6CE2">
            <w:pPr>
              <w:pStyle w:val="TAH"/>
            </w:pPr>
            <w:r w:rsidRPr="008C4ABE">
              <w:t>IS Operation parameter</w:t>
            </w:r>
          </w:p>
        </w:tc>
        <w:tc>
          <w:tcPr>
            <w:tcW w:w="0" w:type="auto"/>
            <w:shd w:val="clear" w:color="auto" w:fill="CCCCCC"/>
          </w:tcPr>
          <w:p w14:paraId="54D913B0" w14:textId="7D99C95B" w:rsidR="009C6CE2" w:rsidRPr="008C4ABE" w:rsidRDefault="009C6CE2" w:rsidP="009C6CE2">
            <w:pPr>
              <w:pStyle w:val="TAH"/>
            </w:pPr>
            <w:r w:rsidRPr="008C4ABE">
              <w:t>SS WSDL type sub-element</w:t>
            </w:r>
          </w:p>
          <w:p w14:paraId="26D52C05" w14:textId="77777777" w:rsidR="009C6CE2" w:rsidRPr="008C4ABE" w:rsidRDefault="009C6CE2" w:rsidP="009C6CE2">
            <w:pPr>
              <w:pStyle w:val="TAH"/>
            </w:pPr>
            <w:r w:rsidRPr="008C4ABE">
              <w:t>used in corresponding input message</w:t>
            </w:r>
          </w:p>
          <w:p w14:paraId="5B067091" w14:textId="0FCE9CE0" w:rsidR="009C6CE2" w:rsidRPr="008C4ABE" w:rsidRDefault="009C6CE2" w:rsidP="009C6CE2">
            <w:pPr>
              <w:pStyle w:val="TAH"/>
            </w:pPr>
            <w:r w:rsidRPr="008C4ABE">
              <w:t>under corresponding port type operation</w:t>
            </w:r>
          </w:p>
          <w:p w14:paraId="21193FB9" w14:textId="77777777" w:rsidR="009C6CE2" w:rsidRPr="008C4ABE" w:rsidRDefault="009C6CE2" w:rsidP="009C6CE2">
            <w:pPr>
              <w:pStyle w:val="TAH"/>
            </w:pPr>
            <w:r w:rsidRPr="008C4ABE">
              <w:t xml:space="preserve">as indicated in </w:t>
            </w:r>
            <w:r w:rsidR="00C917B7" w:rsidRPr="008C4ABE">
              <w:t>Table C.2.1</w:t>
            </w:r>
          </w:p>
        </w:tc>
        <w:tc>
          <w:tcPr>
            <w:tcW w:w="0" w:type="auto"/>
            <w:shd w:val="clear" w:color="auto" w:fill="CCCCCC"/>
          </w:tcPr>
          <w:p w14:paraId="60AE55E6" w14:textId="77777777" w:rsidR="009C6CE2" w:rsidRPr="008C4ABE" w:rsidRDefault="009C6CE2" w:rsidP="009C6CE2">
            <w:pPr>
              <w:pStyle w:val="TAH"/>
            </w:pPr>
            <w:r w:rsidRPr="008C4ABE">
              <w:t>Qualifier</w:t>
            </w:r>
          </w:p>
        </w:tc>
      </w:tr>
      <w:tr w:rsidR="009C6CE2" w:rsidRPr="008C4ABE" w14:paraId="7259EF40" w14:textId="77777777">
        <w:trPr>
          <w:jc w:val="center"/>
        </w:trPr>
        <w:tc>
          <w:tcPr>
            <w:tcW w:w="0" w:type="auto"/>
          </w:tcPr>
          <w:p w14:paraId="0EEAA534" w14:textId="77777777" w:rsidR="009C6CE2" w:rsidRPr="008C4ABE" w:rsidRDefault="009C6CE2" w:rsidP="009C6CE2">
            <w:pPr>
              <w:pStyle w:val="TAL"/>
              <w:rPr>
                <w:rFonts w:ascii="Courier" w:hAnsi="Courier"/>
              </w:rPr>
            </w:pPr>
            <w:bookmarkStart w:id="224" w:name="_MCCTEMPBM_CRPT98460171___7" w:colFirst="0" w:colLast="0"/>
            <w:r w:rsidRPr="008C4ABE">
              <w:rPr>
                <w:rFonts w:ascii="Courier New" w:hAnsi="Courier New" w:cs="Courier New"/>
              </w:rPr>
              <w:t>result</w:t>
            </w:r>
          </w:p>
        </w:tc>
        <w:tc>
          <w:tcPr>
            <w:tcW w:w="0" w:type="auto"/>
          </w:tcPr>
          <w:p w14:paraId="5AD082D9" w14:textId="77777777" w:rsidR="009C6CE2" w:rsidRPr="008C4ABE" w:rsidRDefault="009C6CE2" w:rsidP="009C6CE2">
            <w:pPr>
              <w:pStyle w:val="TAL"/>
            </w:pPr>
            <w:r w:rsidRPr="008C4ABE">
              <w:rPr>
                <w:rFonts w:ascii="Courier New" w:hAnsi="Courier New" w:cs="Courier New"/>
              </w:rPr>
              <w:t>result</w:t>
            </w:r>
          </w:p>
        </w:tc>
        <w:tc>
          <w:tcPr>
            <w:tcW w:w="0" w:type="auto"/>
          </w:tcPr>
          <w:p w14:paraId="0C389933" w14:textId="77777777" w:rsidR="009C6CE2" w:rsidRPr="008C4ABE" w:rsidRDefault="009C6CE2" w:rsidP="009C6CE2">
            <w:pPr>
              <w:pStyle w:val="TAL"/>
            </w:pPr>
            <w:r w:rsidRPr="008C4ABE">
              <w:t>M</w:t>
            </w:r>
          </w:p>
        </w:tc>
      </w:tr>
      <w:tr w:rsidR="009C6CE2" w:rsidRPr="008C4ABE" w14:paraId="29965075" w14:textId="77777777">
        <w:trPr>
          <w:jc w:val="center"/>
        </w:trPr>
        <w:tc>
          <w:tcPr>
            <w:tcW w:w="0" w:type="auto"/>
          </w:tcPr>
          <w:p w14:paraId="7F3C4D27" w14:textId="77777777" w:rsidR="009C6CE2" w:rsidRPr="008C4ABE" w:rsidRDefault="009C6CE2" w:rsidP="009C6CE2">
            <w:pPr>
              <w:pStyle w:val="TAL"/>
              <w:rPr>
                <w:rFonts w:ascii="Courier New" w:hAnsi="Courier New" w:cs="Courier New"/>
              </w:rPr>
            </w:pPr>
            <w:bookmarkStart w:id="225" w:name="_MCCTEMPBM_CRPT98460172___7" w:colFirst="0" w:colLast="0"/>
            <w:bookmarkEnd w:id="224"/>
            <w:r w:rsidRPr="008C4ABE">
              <w:rPr>
                <w:rFonts w:ascii="Courier New" w:hAnsi="Courier New" w:cs="Courier New"/>
              </w:rPr>
              <w:t>versionNumber</w:t>
            </w:r>
          </w:p>
        </w:tc>
        <w:tc>
          <w:tcPr>
            <w:tcW w:w="0" w:type="auto"/>
          </w:tcPr>
          <w:p w14:paraId="4768C861" w14:textId="77777777" w:rsidR="009C6CE2" w:rsidRPr="008C4ABE" w:rsidRDefault="009C6CE2" w:rsidP="009C6CE2">
            <w:pPr>
              <w:pStyle w:val="TAL"/>
            </w:pPr>
            <w:r w:rsidRPr="008C4ABE">
              <w:rPr>
                <w:rFonts w:ascii="Courier New" w:hAnsi="Courier New" w:cs="Courier New"/>
              </w:rPr>
              <w:t>versionNumber</w:t>
            </w:r>
          </w:p>
        </w:tc>
        <w:tc>
          <w:tcPr>
            <w:tcW w:w="0" w:type="auto"/>
          </w:tcPr>
          <w:p w14:paraId="19DC0AC8" w14:textId="77777777" w:rsidR="009C6CE2" w:rsidRPr="008C4ABE" w:rsidRDefault="009C6CE2" w:rsidP="009C6CE2">
            <w:pPr>
              <w:pStyle w:val="TAL"/>
            </w:pPr>
            <w:r w:rsidRPr="008C4ABE">
              <w:t>M</w:t>
            </w:r>
          </w:p>
        </w:tc>
      </w:tr>
      <w:tr w:rsidR="009C6CE2" w:rsidRPr="008C4ABE" w14:paraId="6033DAE5" w14:textId="77777777">
        <w:trPr>
          <w:jc w:val="center"/>
        </w:trPr>
        <w:tc>
          <w:tcPr>
            <w:tcW w:w="0" w:type="auto"/>
          </w:tcPr>
          <w:p w14:paraId="06995C05" w14:textId="77777777" w:rsidR="009C6CE2" w:rsidRPr="008C4ABE" w:rsidRDefault="009C6CE2" w:rsidP="009C6CE2">
            <w:pPr>
              <w:pStyle w:val="TAL"/>
              <w:rPr>
                <w:rFonts w:ascii="Courier New" w:hAnsi="Courier New" w:cs="Courier New"/>
              </w:rPr>
            </w:pPr>
            <w:bookmarkStart w:id="226" w:name="_MCCTEMPBM_CRPT98460173___7" w:colFirst="0" w:colLast="0"/>
            <w:bookmarkEnd w:id="225"/>
            <w:r w:rsidRPr="008C4ABE">
              <w:rPr>
                <w:rFonts w:ascii="Courier New" w:hAnsi="Courier New" w:cs="Courier New"/>
              </w:rPr>
              <w:t>conflictingProfileId</w:t>
            </w:r>
          </w:p>
        </w:tc>
        <w:tc>
          <w:tcPr>
            <w:tcW w:w="0" w:type="auto"/>
          </w:tcPr>
          <w:p w14:paraId="446BD22E" w14:textId="77777777" w:rsidR="009C6CE2" w:rsidRPr="008C4ABE" w:rsidRDefault="009C6CE2" w:rsidP="009C6CE2">
            <w:pPr>
              <w:pStyle w:val="TAL"/>
              <w:rPr>
                <w:highlight w:val="yellow"/>
              </w:rPr>
            </w:pPr>
            <w:r w:rsidRPr="008C4ABE">
              <w:rPr>
                <w:rFonts w:ascii="Courier New" w:hAnsi="Courier New" w:cs="Courier New"/>
              </w:rPr>
              <w:t>conflictingProfileId</w:t>
            </w:r>
          </w:p>
        </w:tc>
        <w:tc>
          <w:tcPr>
            <w:tcW w:w="0" w:type="auto"/>
          </w:tcPr>
          <w:p w14:paraId="776B088C" w14:textId="77777777" w:rsidR="009C6CE2" w:rsidRPr="008C4ABE" w:rsidRDefault="009C6CE2" w:rsidP="009C6CE2">
            <w:pPr>
              <w:pStyle w:val="TAL"/>
            </w:pPr>
            <w:r w:rsidRPr="008C4ABE">
              <w:t>C *)</w:t>
            </w:r>
          </w:p>
        </w:tc>
      </w:tr>
      <w:bookmarkEnd w:id="226"/>
    </w:tbl>
    <w:p w14:paraId="40615CBB" w14:textId="77777777" w:rsidR="009C6CE2" w:rsidRPr="008C4ABE" w:rsidRDefault="009C6CE2"/>
    <w:p w14:paraId="722F4E18" w14:textId="77777777" w:rsidR="00E611F5" w:rsidRPr="008C4ABE" w:rsidRDefault="00066083" w:rsidP="00DA10C3">
      <w:pPr>
        <w:pStyle w:val="Heading1"/>
      </w:pPr>
      <w:r w:rsidRPr="008C4ABE">
        <w:br w:type="page"/>
      </w:r>
      <w:bookmarkStart w:id="227" w:name="_Toc212090879"/>
      <w:r w:rsidR="00E611F5" w:rsidRPr="008C4ABE">
        <w:lastRenderedPageBreak/>
        <w:t>C.3</w:t>
      </w:r>
      <w:r w:rsidR="00E611F5" w:rsidRPr="008C4ABE">
        <w:tab/>
        <w:t>Solution Set definitions</w:t>
      </w:r>
      <w:bookmarkEnd w:id="227"/>
    </w:p>
    <w:p w14:paraId="1BD3D898" w14:textId="77777777" w:rsidR="00E611F5" w:rsidRPr="008C4ABE" w:rsidRDefault="00E611F5" w:rsidP="00E611F5">
      <w:pPr>
        <w:pStyle w:val="Heading3"/>
        <w:rPr>
          <w:lang w:eastAsia="zh-CN"/>
        </w:rPr>
      </w:pPr>
      <w:bookmarkStart w:id="228" w:name="_Toc212090880"/>
      <w:r w:rsidRPr="008C4ABE">
        <w:rPr>
          <w:lang w:eastAsia="zh-CN"/>
        </w:rPr>
        <w:t>C.3.1</w:t>
      </w:r>
      <w:r w:rsidRPr="008C4ABE">
        <w:rPr>
          <w:lang w:eastAsia="zh-CN"/>
        </w:rPr>
        <w:tab/>
        <w:t>WSDL definition structure</w:t>
      </w:r>
      <w:bookmarkEnd w:id="228"/>
    </w:p>
    <w:p w14:paraId="29290C06" w14:textId="77777777" w:rsidR="00E611F5" w:rsidRPr="008C4ABE" w:rsidRDefault="00E611F5" w:rsidP="00E611F5">
      <w:r w:rsidRPr="008C4ABE">
        <w:t xml:space="preserve">Clause C.3.2 provides a graphical representation of the </w:t>
      </w:r>
      <w:r w:rsidR="0033169E" w:rsidRPr="008C4ABE">
        <w:t>Self-Configuration of Network Elements</w:t>
      </w:r>
      <w:r w:rsidRPr="008C4ABE">
        <w:t xml:space="preserve"> IRP service.</w:t>
      </w:r>
    </w:p>
    <w:p w14:paraId="26BEFCA0" w14:textId="77777777" w:rsidR="00E611F5" w:rsidRPr="008C4ABE" w:rsidRDefault="00E611F5" w:rsidP="00E611F5">
      <w:r w:rsidRPr="008C4ABE">
        <w:t xml:space="preserve">Clause C.3.3 defines the services which are supported the </w:t>
      </w:r>
      <w:r w:rsidR="0033169E" w:rsidRPr="008C4ABE">
        <w:t>Self-Configuration of Network Elements</w:t>
      </w:r>
      <w:r w:rsidRPr="008C4ABE">
        <w:t xml:space="preserve"> IRP agent.</w:t>
      </w:r>
    </w:p>
    <w:p w14:paraId="07EE53AE" w14:textId="77777777" w:rsidR="00E611F5" w:rsidRPr="008C4ABE" w:rsidRDefault="00E611F5" w:rsidP="00DA10C3">
      <w:pPr>
        <w:pStyle w:val="Heading2"/>
        <w:rPr>
          <w:lang w:eastAsia="zh-CN"/>
        </w:rPr>
      </w:pPr>
      <w:bookmarkStart w:id="229" w:name="_Toc212090881"/>
      <w:r w:rsidRPr="008C4ABE">
        <w:rPr>
          <w:lang w:eastAsia="zh-CN"/>
        </w:rPr>
        <w:t>C.3.2</w:t>
      </w:r>
      <w:r w:rsidRPr="008C4ABE">
        <w:rPr>
          <w:lang w:eastAsia="zh-CN"/>
        </w:rPr>
        <w:tab/>
        <w:t>Graphical Representation</w:t>
      </w:r>
      <w:bookmarkEnd w:id="229"/>
    </w:p>
    <w:p w14:paraId="5D0CED9C" w14:textId="77777777" w:rsidR="00E611F5" w:rsidRPr="008C4ABE" w:rsidRDefault="00E611F5" w:rsidP="00E611F5">
      <w:pPr>
        <w:rPr>
          <w:lang w:eastAsia="zh-CN"/>
        </w:rPr>
      </w:pPr>
      <w:r w:rsidRPr="008C4ABE">
        <w:rPr>
          <w:lang w:eastAsia="zh-CN"/>
        </w:rPr>
        <w:t>The WSDL structure is depicted in Figure C.3.2 below, depicting port type, binding and service. The port type contains port type operations, which again contains input, output and fault messages. The binding contains binding operations, which have the same name as the port type operations. The binding connects to a port inside the service.</w:t>
      </w:r>
    </w:p>
    <w:p w14:paraId="487FB22C" w14:textId="4D1484F6" w:rsidR="00E611F5" w:rsidRPr="008C4ABE" w:rsidRDefault="000C1772" w:rsidP="00E611F5">
      <w:pPr>
        <w:pStyle w:val="TH"/>
        <w:rPr>
          <w:lang w:eastAsia="zh-CN"/>
        </w:rPr>
      </w:pPr>
      <w:r w:rsidRPr="008C4ABE">
        <w:rPr>
          <w:noProof/>
          <w:lang w:eastAsia="zh-CN" w:bidi="ar-KW"/>
        </w:rPr>
        <w:drawing>
          <wp:inline distT="0" distB="0" distL="0" distR="0" wp14:anchorId="67DAC1C7" wp14:editId="395D5862">
            <wp:extent cx="6114415" cy="1876425"/>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14415" cy="1876425"/>
                    </a:xfrm>
                    <a:prstGeom prst="rect">
                      <a:avLst/>
                    </a:prstGeom>
                    <a:noFill/>
                    <a:ln>
                      <a:noFill/>
                    </a:ln>
                  </pic:spPr>
                </pic:pic>
              </a:graphicData>
            </a:graphic>
          </wp:inline>
        </w:drawing>
      </w:r>
    </w:p>
    <w:p w14:paraId="65E30FD5" w14:textId="1AF995C9" w:rsidR="00E611F5" w:rsidRPr="008C4ABE" w:rsidRDefault="00E611F5" w:rsidP="0033169E">
      <w:pPr>
        <w:pStyle w:val="TF"/>
        <w:overflowPunct/>
        <w:autoSpaceDE/>
        <w:autoSpaceDN/>
        <w:adjustRightInd/>
        <w:textAlignment w:val="auto"/>
      </w:pPr>
      <w:r w:rsidRPr="008C4ABE">
        <w:t>Figure C.3.2:</w:t>
      </w:r>
      <w:r w:rsidR="008C4ABE" w:rsidRPr="008C4ABE">
        <w:t xml:space="preserve"> </w:t>
      </w:r>
      <w:r w:rsidRPr="008C4ABE">
        <w:t>Self-Configuration of Network Elements</w:t>
      </w:r>
      <w:r w:rsidRPr="008C4ABE">
        <w:rPr>
          <w:rFonts w:hint="eastAsia"/>
        </w:rPr>
        <w:t xml:space="preserve"> IRP SOAP Solution Set WSDL structure</w:t>
      </w:r>
    </w:p>
    <w:p w14:paraId="52E35404" w14:textId="37D23CAA" w:rsidR="00E611F5" w:rsidRPr="008C4ABE" w:rsidRDefault="009375E4" w:rsidP="00DA10C3">
      <w:pPr>
        <w:pStyle w:val="Heading2"/>
        <w:rPr>
          <w:lang w:eastAsia="zh-CN"/>
        </w:rPr>
      </w:pPr>
      <w:bookmarkStart w:id="230" w:name="_MCCTEMPBM_CRPT98460174___7"/>
      <w:bookmarkStart w:id="231" w:name="_Toc212090882"/>
      <w:r w:rsidRPr="008C4ABE">
        <w:rPr>
          <w:lang w:eastAsia="zh-CN"/>
        </w:rPr>
        <w:t>C.3.3</w:t>
      </w:r>
      <w:r w:rsidRPr="008C4ABE">
        <w:rPr>
          <w:lang w:eastAsia="zh-CN"/>
        </w:rPr>
        <w:tab/>
        <w:t>WSDL specification</w:t>
      </w:r>
      <w:r w:rsidR="00C917B7" w:rsidRPr="008C4ABE">
        <w:rPr>
          <w:lang w:eastAsia="zh-CN"/>
        </w:rPr>
        <w:t xml:space="preserve"> </w:t>
      </w:r>
      <w:r w:rsidR="008C4ABE">
        <w:rPr>
          <w:lang w:eastAsia="zh-CN"/>
        </w:rPr>
        <w:t>"</w:t>
      </w:r>
      <w:r w:rsidR="00C917B7" w:rsidRPr="008C4ABE">
        <w:rPr>
          <w:rFonts w:ascii="Courier New" w:hAnsi="Courier New" w:cs="Courier New"/>
        </w:rPr>
        <w:t>ScIRPSystem.wsdl</w:t>
      </w:r>
      <w:r w:rsidR="008C4ABE">
        <w:rPr>
          <w:rFonts w:ascii="Courier New" w:hAnsi="Courier New" w:cs="Courier New"/>
        </w:rPr>
        <w:t>"</w:t>
      </w:r>
      <w:bookmarkEnd w:id="231"/>
    </w:p>
    <w:bookmarkEnd w:id="230"/>
    <w:p w14:paraId="761AFE08" w14:textId="6567EDB9" w:rsidR="00890F66" w:rsidRPr="008C4ABE" w:rsidRDefault="00890F66" w:rsidP="008C4ABE">
      <w:pPr>
        <w:pStyle w:val="PL"/>
      </w:pPr>
      <w:r w:rsidRPr="008C4ABE">
        <w:t>&lt;?xml version=</w:t>
      </w:r>
      <w:r w:rsidR="008C4ABE">
        <w:t>"</w:t>
      </w:r>
      <w:r w:rsidRPr="008C4ABE">
        <w:t>1.0</w:t>
      </w:r>
      <w:r w:rsidR="008C4ABE">
        <w:t>"</w:t>
      </w:r>
      <w:r w:rsidRPr="008C4ABE">
        <w:t xml:space="preserve"> encoding=</w:t>
      </w:r>
      <w:r w:rsidR="008C4ABE">
        <w:t>"</w:t>
      </w:r>
      <w:r w:rsidRPr="008C4ABE">
        <w:t>UTF-8</w:t>
      </w:r>
      <w:r w:rsidR="008C4ABE">
        <w:t>"</w:t>
      </w:r>
      <w:r w:rsidRPr="008C4ABE">
        <w:t>?&gt;</w:t>
      </w:r>
    </w:p>
    <w:p w14:paraId="04907E48" w14:textId="77777777" w:rsidR="00890F66" w:rsidRPr="008C4ABE" w:rsidRDefault="00890F66" w:rsidP="008C4ABE">
      <w:pPr>
        <w:pStyle w:val="PL"/>
      </w:pPr>
      <w:r w:rsidRPr="008C4ABE">
        <w:t>&lt;!--</w:t>
      </w:r>
    </w:p>
    <w:p w14:paraId="36494FEC" w14:textId="77777777" w:rsidR="00890F66" w:rsidRPr="008C4ABE" w:rsidRDefault="009375E4" w:rsidP="008C4ABE">
      <w:pPr>
        <w:pStyle w:val="PL"/>
      </w:pPr>
      <w:r w:rsidRPr="008C4ABE">
        <w:tab/>
        <w:t>3GPP TS 32.506</w:t>
      </w:r>
      <w:r w:rsidR="00890F66" w:rsidRPr="008C4ABE">
        <w:t xml:space="preserve"> Self Configuration IRP SOAP Solution Set</w:t>
      </w:r>
    </w:p>
    <w:p w14:paraId="358BDA51" w14:textId="77777777" w:rsidR="00890F66" w:rsidRPr="008C4ABE" w:rsidRDefault="00890F66" w:rsidP="008C4ABE">
      <w:pPr>
        <w:pStyle w:val="PL"/>
      </w:pPr>
      <w:r w:rsidRPr="008C4ABE">
        <w:t>--&gt;</w:t>
      </w:r>
    </w:p>
    <w:p w14:paraId="51431723" w14:textId="57951372" w:rsidR="00890F66" w:rsidRPr="008C4ABE" w:rsidRDefault="00890F66" w:rsidP="008C4ABE">
      <w:pPr>
        <w:pStyle w:val="PL"/>
      </w:pPr>
      <w:r w:rsidRPr="008C4ABE">
        <w:t>&lt;definitions xmlns=</w:t>
      </w:r>
      <w:r w:rsidR="008C4ABE">
        <w:t>"</w:t>
      </w:r>
      <w:r w:rsidRPr="008C4ABE">
        <w:t>http://schemas.xmlsoap.org/wsdl/</w:t>
      </w:r>
      <w:r w:rsidR="008C4ABE">
        <w:t>"</w:t>
      </w:r>
      <w:r w:rsidRPr="008C4ABE">
        <w:t xml:space="preserve"> xmlns:soap=</w:t>
      </w:r>
      <w:r w:rsidR="008C4ABE">
        <w:t>"</w:t>
      </w:r>
      <w:r w:rsidRPr="008C4ABE">
        <w:t>http://schemas.xmlsoap.org/wsdl/soap/</w:t>
      </w:r>
      <w:r w:rsidR="008C4ABE">
        <w:t>"</w:t>
      </w:r>
      <w:r w:rsidRPr="008C4ABE">
        <w:t xml:space="preserve"> xmlns:ScIRPSystem=</w:t>
      </w:r>
      <w:r w:rsidR="008C4ABE">
        <w:t>"</w:t>
      </w:r>
      <w:r w:rsidRPr="008C4ABE">
        <w:t>http://www.3gpp.org/ftp/</w:t>
      </w:r>
      <w:r w:rsidR="00F74F01" w:rsidRPr="008C4ABE">
        <w:t>specs/</w:t>
      </w:r>
      <w:r w:rsidRPr="008C4ABE">
        <w:t>archive/32_ser</w:t>
      </w:r>
      <w:r w:rsidR="009375E4" w:rsidRPr="008C4ABE">
        <w:t>ies/32.506</w:t>
      </w:r>
      <w:r w:rsidRPr="008C4ABE">
        <w:t>#ScIRPSystem</w:t>
      </w:r>
      <w:r w:rsidR="008C4ABE">
        <w:t>"</w:t>
      </w:r>
      <w:r w:rsidRPr="008C4ABE">
        <w:t xml:space="preserve"> xmlns:ScIRPData=</w:t>
      </w:r>
      <w:r w:rsidR="008C4ABE">
        <w:t>"</w:t>
      </w:r>
      <w:r w:rsidRPr="008C4ABE">
        <w:t>http://www.3gpp.org/ftp/</w:t>
      </w:r>
      <w:r w:rsidR="00F74F01" w:rsidRPr="008C4ABE">
        <w:t>specs/</w:t>
      </w:r>
      <w:r w:rsidRPr="008C4ABE">
        <w:t>archive/32_seri</w:t>
      </w:r>
      <w:r w:rsidR="009375E4" w:rsidRPr="008C4ABE">
        <w:t>es/32.506</w:t>
      </w:r>
      <w:r w:rsidRPr="008C4ABE">
        <w:t>#ScIRPData</w:t>
      </w:r>
      <w:r w:rsidR="008C4ABE">
        <w:t>"</w:t>
      </w:r>
      <w:r w:rsidRPr="008C4ABE">
        <w:t xml:space="preserve"> xmlns:xsc=</w:t>
      </w:r>
      <w:r w:rsidR="008C4ABE">
        <w:t>"</w:t>
      </w:r>
      <w:r w:rsidRPr="008C4ABE">
        <w:t>http://www.3gpp.org/ft</w:t>
      </w:r>
      <w:r w:rsidR="009375E4" w:rsidRPr="008C4ABE">
        <w:t>p/specs/archive/32_series/32.506</w:t>
      </w:r>
      <w:r w:rsidRPr="008C4ABE">
        <w:t>#scIRPIOCs</w:t>
      </w:r>
      <w:r w:rsidR="008C4ABE">
        <w:t>"</w:t>
      </w:r>
      <w:r w:rsidRPr="008C4ABE">
        <w:t xml:space="preserve"> xmlns:xn=</w:t>
      </w:r>
      <w:r w:rsidR="008C4ABE">
        <w:t>"</w:t>
      </w:r>
      <w:r w:rsidRPr="008C4ABE">
        <w:t>http://www.3gpp.org/ft</w:t>
      </w:r>
      <w:r w:rsidR="009375E4" w:rsidRPr="008C4ABE">
        <w:t>p/specs/archive/32_series/32.626</w:t>
      </w:r>
      <w:r w:rsidRPr="008C4ABE">
        <w:t>#genericNrm</w:t>
      </w:r>
      <w:r w:rsidR="008C4ABE">
        <w:t>"</w:t>
      </w:r>
      <w:r w:rsidRPr="008C4ABE">
        <w:t xml:space="preserve"> xmlns:genericIRPSystem=</w:t>
      </w:r>
      <w:r w:rsidR="008C4ABE">
        <w:t>"</w:t>
      </w:r>
      <w:r w:rsidRPr="008C4ABE">
        <w:t>http://www.3gpp.org/ftp/</w:t>
      </w:r>
      <w:r w:rsidR="00F74F01" w:rsidRPr="008C4ABE">
        <w:t>specs/</w:t>
      </w:r>
      <w:r w:rsidRPr="008C4ABE">
        <w:t>archive/32_series/32.31</w:t>
      </w:r>
      <w:r w:rsidR="009375E4" w:rsidRPr="008C4ABE">
        <w:t>6#</w:t>
      </w:r>
      <w:r w:rsidRPr="008C4ABE">
        <w:t>GenericIRPSystem</w:t>
      </w:r>
      <w:r w:rsidR="008C4ABE">
        <w:t>"</w:t>
      </w:r>
      <w:r w:rsidRPr="008C4ABE">
        <w:t xml:space="preserve"> xmlns:ntfIRPNtfSystem=</w:t>
      </w:r>
      <w:r w:rsidR="008C4ABE">
        <w:t>"</w:t>
      </w:r>
      <w:r w:rsidRPr="008C4ABE">
        <w:t>http://www.3gpp.org/ftp/</w:t>
      </w:r>
      <w:r w:rsidR="00F74F01" w:rsidRPr="008C4ABE">
        <w:t>specs/</w:t>
      </w:r>
      <w:r w:rsidRPr="008C4ABE">
        <w:t>archive/32_series/32.30</w:t>
      </w:r>
      <w:r w:rsidR="009375E4" w:rsidRPr="008C4ABE">
        <w:t>6#</w:t>
      </w:r>
      <w:r w:rsidRPr="008C4ABE">
        <w:t>NotificationIRPNtfSystem</w:t>
      </w:r>
      <w:r w:rsidR="008C4ABE">
        <w:t>"</w:t>
      </w:r>
      <w:r w:rsidRPr="008C4ABE">
        <w:t xml:space="preserve"> xmlns:ns=</w:t>
      </w:r>
      <w:r w:rsidR="008C4ABE">
        <w:t>"</w:t>
      </w:r>
      <w:r w:rsidRPr="008C4ABE">
        <w:t>http://www.w3.org/2001/XMLSchema</w:t>
      </w:r>
      <w:r w:rsidR="008C4ABE">
        <w:t>"</w:t>
      </w:r>
      <w:r w:rsidRPr="008C4ABE">
        <w:t xml:space="preserve"> xmlns:ns1=</w:t>
      </w:r>
      <w:r w:rsidR="008C4ABE">
        <w:t>"</w:t>
      </w:r>
      <w:r w:rsidRPr="008C4ABE">
        <w:t>http://schemas.xmlsoap.org/soap/encoding/</w:t>
      </w:r>
      <w:r w:rsidR="008C4ABE">
        <w:t>"</w:t>
      </w:r>
      <w:r w:rsidRPr="008C4ABE">
        <w:t xml:space="preserve"> targetNamespace=</w:t>
      </w:r>
      <w:r w:rsidR="008C4ABE">
        <w:t>"</w:t>
      </w:r>
      <w:r w:rsidRPr="008C4ABE">
        <w:t>http://www.3gpp.org/ftp/</w:t>
      </w:r>
      <w:r w:rsidR="00F74F01" w:rsidRPr="008C4ABE">
        <w:t>specs/</w:t>
      </w:r>
      <w:r w:rsidRPr="008C4ABE">
        <w:t>archive/32_series/32.50</w:t>
      </w:r>
      <w:r w:rsidR="009375E4" w:rsidRPr="008C4ABE">
        <w:t>6</w:t>
      </w:r>
      <w:r w:rsidRPr="008C4ABE">
        <w:t>#ScIRPSystem</w:t>
      </w:r>
      <w:r w:rsidR="008C4ABE">
        <w:t>"</w:t>
      </w:r>
      <w:r w:rsidRPr="008C4ABE">
        <w:t>&gt;</w:t>
      </w:r>
    </w:p>
    <w:p w14:paraId="15DB7F05" w14:textId="7DD23524" w:rsidR="00890F66" w:rsidRPr="008C4ABE" w:rsidRDefault="00890F66" w:rsidP="008C4ABE">
      <w:pPr>
        <w:pStyle w:val="PL"/>
      </w:pPr>
      <w:r w:rsidRPr="008C4ABE">
        <w:tab/>
        <w:t>&lt;import namespace=</w:t>
      </w:r>
      <w:r w:rsidR="008C4ABE">
        <w:t>"</w:t>
      </w:r>
      <w:r w:rsidRPr="008C4ABE">
        <w:t>http://www.3gpp.org/ftp/</w:t>
      </w:r>
      <w:r w:rsidR="00F74F01" w:rsidRPr="008C4ABE">
        <w:t>specs/</w:t>
      </w:r>
      <w:r w:rsidRPr="008C4ABE">
        <w:t>archive/32_series/32</w:t>
      </w:r>
      <w:r w:rsidR="009375E4" w:rsidRPr="008C4ABE">
        <w:t>.</w:t>
      </w:r>
      <w:r w:rsidRPr="008C4ABE">
        <w:t>30</w:t>
      </w:r>
      <w:r w:rsidR="009375E4" w:rsidRPr="008C4ABE">
        <w:t>6#NotificationIRPNtfSystem</w:t>
      </w:r>
      <w:r w:rsidR="008C4ABE">
        <w:t>"</w:t>
      </w:r>
      <w:r w:rsidRPr="008C4ABE">
        <w:t>/&gt;</w:t>
      </w:r>
    </w:p>
    <w:p w14:paraId="20A4AC79" w14:textId="3B030E74" w:rsidR="00890F66" w:rsidRPr="008C4ABE" w:rsidRDefault="00890F66" w:rsidP="008C4ABE">
      <w:pPr>
        <w:pStyle w:val="PL"/>
      </w:pPr>
      <w:r w:rsidRPr="008C4ABE">
        <w:tab/>
        <w:t>&lt;import namespace=</w:t>
      </w:r>
      <w:r w:rsidR="008C4ABE">
        <w:t>"</w:t>
      </w:r>
      <w:r w:rsidRPr="008C4ABE">
        <w:t>http://www.3gpp.org/ftp/</w:t>
      </w:r>
      <w:r w:rsidR="00F74F01" w:rsidRPr="008C4ABE">
        <w:t>specs/</w:t>
      </w:r>
      <w:r w:rsidRPr="008C4ABE">
        <w:t>archive/32_series/32.31</w:t>
      </w:r>
      <w:r w:rsidR="009375E4" w:rsidRPr="008C4ABE">
        <w:t>6#GenericIRPSystem</w:t>
      </w:r>
      <w:r w:rsidR="008C4ABE">
        <w:t>"</w:t>
      </w:r>
      <w:r w:rsidRPr="008C4ABE">
        <w:t>/&gt;</w:t>
      </w:r>
    </w:p>
    <w:p w14:paraId="687966A3" w14:textId="77777777" w:rsidR="00890F66" w:rsidRPr="008C4ABE" w:rsidRDefault="00890F66" w:rsidP="008C4ABE">
      <w:pPr>
        <w:pStyle w:val="PL"/>
      </w:pPr>
      <w:r w:rsidRPr="008C4ABE">
        <w:tab/>
        <w:t>&lt;types&gt;</w:t>
      </w:r>
    </w:p>
    <w:p w14:paraId="14635C66" w14:textId="4F74746D" w:rsidR="00890F66" w:rsidRPr="008C4ABE" w:rsidRDefault="00890F66" w:rsidP="008C4ABE">
      <w:pPr>
        <w:pStyle w:val="PL"/>
      </w:pPr>
      <w:r w:rsidRPr="008C4ABE">
        <w:tab/>
      </w:r>
      <w:r w:rsidRPr="008C4ABE">
        <w:tab/>
        <w:t>&lt;schema xmlns=</w:t>
      </w:r>
      <w:r w:rsidR="008C4ABE">
        <w:t>"</w:t>
      </w:r>
      <w:r w:rsidRPr="008C4ABE">
        <w:t>http://www.w3.org/2001/XMLSchema</w:t>
      </w:r>
      <w:r w:rsidR="008C4ABE">
        <w:t>"</w:t>
      </w:r>
      <w:r w:rsidRPr="008C4ABE">
        <w:t xml:space="preserve"> targetNamespace=</w:t>
      </w:r>
      <w:r w:rsidR="008C4ABE">
        <w:t>"</w:t>
      </w:r>
      <w:r w:rsidRPr="008C4ABE">
        <w:t>http://www.3gpp.org/ft</w:t>
      </w:r>
      <w:r w:rsidR="009375E4" w:rsidRPr="008C4ABE">
        <w:t>p/</w:t>
      </w:r>
      <w:r w:rsidR="00F74F01" w:rsidRPr="008C4ABE">
        <w:t>specs/</w:t>
      </w:r>
      <w:r w:rsidR="009375E4" w:rsidRPr="008C4ABE">
        <w:t>archive/32_series/32.506</w:t>
      </w:r>
      <w:r w:rsidRPr="008C4ABE">
        <w:t>#ScIRPData</w:t>
      </w:r>
      <w:r w:rsidR="008C4ABE">
        <w:t>"</w:t>
      </w:r>
      <w:r w:rsidRPr="008C4ABE">
        <w:t>&gt;</w:t>
      </w:r>
    </w:p>
    <w:p w14:paraId="42DC7F16" w14:textId="7B8750A3" w:rsidR="00890F66" w:rsidRPr="008C4ABE" w:rsidRDefault="00890F66" w:rsidP="008C4ABE">
      <w:pPr>
        <w:pStyle w:val="PL"/>
      </w:pPr>
      <w:r w:rsidRPr="008C4ABE">
        <w:tab/>
      </w:r>
      <w:r w:rsidRPr="008C4ABE">
        <w:tab/>
      </w:r>
      <w:r w:rsidRPr="008C4ABE">
        <w:tab/>
        <w:t>&lt;import namespace=</w:t>
      </w:r>
      <w:r w:rsidR="008C4ABE">
        <w:t>"</w:t>
      </w:r>
      <w:r w:rsidRPr="008C4ABE">
        <w:t>http://www.3gpp.org/ft</w:t>
      </w:r>
      <w:r w:rsidR="009375E4" w:rsidRPr="008C4ABE">
        <w:t>p/specs/archive/32_series/32.506</w:t>
      </w:r>
      <w:r w:rsidRPr="008C4ABE">
        <w:t>#scIRPIOCs</w:t>
      </w:r>
      <w:r w:rsidR="008C4ABE">
        <w:t>"</w:t>
      </w:r>
      <w:r w:rsidRPr="008C4ABE">
        <w:t>/&gt;</w:t>
      </w:r>
    </w:p>
    <w:p w14:paraId="20043427" w14:textId="39CC3EEA" w:rsidR="00890F66" w:rsidRPr="008C4ABE" w:rsidRDefault="00890F66" w:rsidP="008C4ABE">
      <w:pPr>
        <w:pStyle w:val="PL"/>
      </w:pPr>
      <w:r w:rsidRPr="008C4ABE">
        <w:tab/>
      </w:r>
      <w:r w:rsidRPr="008C4ABE">
        <w:tab/>
      </w:r>
      <w:r w:rsidRPr="008C4ABE">
        <w:tab/>
        <w:t>&lt;import namespace=</w:t>
      </w:r>
      <w:r w:rsidR="008C4ABE">
        <w:t>"</w:t>
      </w:r>
      <w:r w:rsidRPr="008C4ABE">
        <w:t>http://www.3gpp.org/ft</w:t>
      </w:r>
      <w:r w:rsidR="009375E4" w:rsidRPr="008C4ABE">
        <w:t>p/specs/archive/32_series/32.626</w:t>
      </w:r>
      <w:r w:rsidRPr="008C4ABE">
        <w:t>#genericNrm</w:t>
      </w:r>
      <w:r w:rsidR="008C4ABE">
        <w:t>"</w:t>
      </w:r>
      <w:r w:rsidRPr="008C4ABE">
        <w:t>/&gt;</w:t>
      </w:r>
    </w:p>
    <w:p w14:paraId="5C5188BE" w14:textId="77777777" w:rsidR="00890F66" w:rsidRPr="008C4ABE" w:rsidRDefault="00890F66" w:rsidP="008C4ABE">
      <w:pPr>
        <w:pStyle w:val="PL"/>
      </w:pPr>
      <w:r w:rsidRPr="008C4ABE">
        <w:tab/>
      </w:r>
      <w:r w:rsidRPr="008C4ABE">
        <w:tab/>
      </w:r>
      <w:r w:rsidRPr="008C4ABE">
        <w:tab/>
        <w:t>&lt;!-- The following types are defined for the SC IRP operations --&gt;</w:t>
      </w:r>
    </w:p>
    <w:p w14:paraId="3EF7D34A" w14:textId="648E5BBE" w:rsidR="00890F66" w:rsidRPr="008C4ABE" w:rsidRDefault="00890F66" w:rsidP="008C4ABE">
      <w:pPr>
        <w:pStyle w:val="PL"/>
      </w:pPr>
      <w:r w:rsidRPr="008C4ABE">
        <w:tab/>
      </w:r>
      <w:r w:rsidRPr="008C4ABE">
        <w:tab/>
      </w:r>
      <w:r w:rsidRPr="008C4ABE">
        <w:tab/>
        <w:t>&lt;simpleType name=</w:t>
      </w:r>
      <w:r w:rsidR="008C4ABE">
        <w:t>"</w:t>
      </w:r>
      <w:r w:rsidRPr="008C4ABE">
        <w:t>NEInformation</w:t>
      </w:r>
      <w:r w:rsidR="008C4ABE">
        <w:t>"</w:t>
      </w:r>
      <w:r w:rsidRPr="008C4ABE">
        <w:t>&gt;</w:t>
      </w:r>
    </w:p>
    <w:p w14:paraId="447197CC" w14:textId="4363CEA6" w:rsidR="00890F66" w:rsidRPr="008C4ABE" w:rsidRDefault="00890F66" w:rsidP="008C4ABE">
      <w:pPr>
        <w:pStyle w:val="PL"/>
      </w:pPr>
      <w:r w:rsidRPr="008C4ABE">
        <w:tab/>
      </w:r>
      <w:r w:rsidRPr="008C4ABE">
        <w:tab/>
      </w:r>
      <w:r w:rsidRPr="008C4ABE">
        <w:tab/>
      </w:r>
      <w:r w:rsidRPr="008C4ABE">
        <w:tab/>
        <w:t>&lt;restriction base=</w:t>
      </w:r>
      <w:r w:rsidR="008C4ABE">
        <w:t>"</w:t>
      </w:r>
      <w:r w:rsidRPr="008C4ABE">
        <w:t>string</w:t>
      </w:r>
      <w:r w:rsidR="008C4ABE">
        <w:t>"</w:t>
      </w:r>
      <w:r w:rsidRPr="008C4ABE">
        <w:t>/&gt;</w:t>
      </w:r>
    </w:p>
    <w:p w14:paraId="54D945C0" w14:textId="77777777" w:rsidR="00890F66" w:rsidRPr="008C4ABE" w:rsidRDefault="00890F66" w:rsidP="008C4ABE">
      <w:pPr>
        <w:pStyle w:val="PL"/>
      </w:pPr>
      <w:r w:rsidRPr="008C4ABE">
        <w:tab/>
      </w:r>
      <w:r w:rsidRPr="008C4ABE">
        <w:tab/>
      </w:r>
      <w:r w:rsidRPr="008C4ABE">
        <w:tab/>
        <w:t>&lt;/simpleType&gt;</w:t>
      </w:r>
    </w:p>
    <w:p w14:paraId="2E55AC05" w14:textId="7938FC78" w:rsidR="00890F66" w:rsidRPr="008C4ABE" w:rsidRDefault="00890F66" w:rsidP="008C4ABE">
      <w:pPr>
        <w:pStyle w:val="PL"/>
      </w:pPr>
      <w:r w:rsidRPr="008C4ABE">
        <w:tab/>
      </w:r>
      <w:r w:rsidRPr="008C4ABE">
        <w:tab/>
      </w:r>
      <w:r w:rsidRPr="008C4ABE">
        <w:tab/>
        <w:t>&lt;simpleType name=</w:t>
      </w:r>
      <w:r w:rsidR="008C4ABE">
        <w:t>"</w:t>
      </w:r>
      <w:r w:rsidRPr="008C4ABE">
        <w:t>Id</w:t>
      </w:r>
      <w:r w:rsidR="008C4ABE">
        <w:t>"</w:t>
      </w:r>
      <w:r w:rsidRPr="008C4ABE">
        <w:t>&gt;</w:t>
      </w:r>
    </w:p>
    <w:p w14:paraId="27B50A6B" w14:textId="708D3482" w:rsidR="00890F66" w:rsidRPr="008C4ABE" w:rsidRDefault="00890F66" w:rsidP="008C4ABE">
      <w:pPr>
        <w:pStyle w:val="PL"/>
      </w:pPr>
      <w:r w:rsidRPr="008C4ABE">
        <w:tab/>
      </w:r>
      <w:r w:rsidRPr="008C4ABE">
        <w:tab/>
      </w:r>
      <w:r w:rsidRPr="008C4ABE">
        <w:tab/>
      </w:r>
      <w:r w:rsidRPr="008C4ABE">
        <w:tab/>
        <w:t>&lt;restriction base=</w:t>
      </w:r>
      <w:r w:rsidR="008C4ABE">
        <w:t>"</w:t>
      </w:r>
      <w:r w:rsidRPr="008C4ABE">
        <w:t>xn:dn</w:t>
      </w:r>
      <w:r w:rsidR="008C4ABE">
        <w:t>"</w:t>
      </w:r>
      <w:r w:rsidRPr="008C4ABE">
        <w:t>/&gt;</w:t>
      </w:r>
    </w:p>
    <w:p w14:paraId="675D731A" w14:textId="77777777" w:rsidR="00890F66" w:rsidRPr="008C4ABE" w:rsidRDefault="00890F66" w:rsidP="008C4ABE">
      <w:pPr>
        <w:pStyle w:val="PL"/>
      </w:pPr>
      <w:r w:rsidRPr="008C4ABE">
        <w:tab/>
      </w:r>
      <w:r w:rsidRPr="008C4ABE">
        <w:tab/>
      </w:r>
      <w:r w:rsidRPr="008C4ABE">
        <w:tab/>
        <w:t>&lt;/simpleType&gt;</w:t>
      </w:r>
    </w:p>
    <w:p w14:paraId="07158A2F" w14:textId="30D67664" w:rsidR="00890F66" w:rsidRPr="008C4ABE" w:rsidRDefault="00890F66" w:rsidP="008C4ABE">
      <w:pPr>
        <w:pStyle w:val="PL"/>
      </w:pPr>
      <w:r w:rsidRPr="008C4ABE">
        <w:tab/>
      </w:r>
      <w:r w:rsidRPr="008C4ABE">
        <w:tab/>
      </w:r>
      <w:r w:rsidRPr="008C4ABE">
        <w:tab/>
        <w:t>&lt;complexType name=</w:t>
      </w:r>
      <w:r w:rsidR="008C4ABE">
        <w:t>"</w:t>
      </w:r>
      <w:r w:rsidRPr="008C4ABE">
        <w:t>capability</w:t>
      </w:r>
      <w:r w:rsidR="008C4ABE">
        <w:t>"</w:t>
      </w:r>
      <w:r w:rsidRPr="008C4ABE">
        <w:t>&gt;</w:t>
      </w:r>
    </w:p>
    <w:p w14:paraId="6062E977" w14:textId="77777777" w:rsidR="00890F66" w:rsidRPr="008C4ABE" w:rsidRDefault="00890F66" w:rsidP="008C4ABE">
      <w:pPr>
        <w:pStyle w:val="PL"/>
      </w:pPr>
      <w:r w:rsidRPr="008C4ABE">
        <w:tab/>
      </w:r>
      <w:r w:rsidRPr="008C4ABE">
        <w:tab/>
      </w:r>
      <w:r w:rsidRPr="008C4ABE">
        <w:tab/>
      </w:r>
      <w:r w:rsidRPr="008C4ABE">
        <w:tab/>
        <w:t>&lt;sequence&gt;</w:t>
      </w:r>
    </w:p>
    <w:p w14:paraId="4DA36381" w14:textId="20CCD028" w:rsidR="00890F66" w:rsidRPr="008C4ABE" w:rsidRDefault="00890F66" w:rsidP="008C4ABE">
      <w:pPr>
        <w:pStyle w:val="PL"/>
      </w:pPr>
      <w:r w:rsidRPr="008C4ABE">
        <w:lastRenderedPageBreak/>
        <w:tab/>
      </w:r>
      <w:r w:rsidRPr="008C4ABE">
        <w:tab/>
      </w:r>
      <w:r w:rsidRPr="008C4ABE">
        <w:tab/>
      </w:r>
      <w:r w:rsidRPr="008C4ABE">
        <w:tab/>
      </w:r>
      <w:r w:rsidRPr="008C4ABE">
        <w:tab/>
        <w:t>&lt;element name=</w:t>
      </w:r>
      <w:r w:rsidR="008C4ABE">
        <w:t>"</w:t>
      </w:r>
      <w:r w:rsidRPr="008C4ABE">
        <w:t>Id</w:t>
      </w:r>
      <w:r w:rsidR="008C4ABE">
        <w:t>"</w:t>
      </w:r>
      <w:r w:rsidRPr="008C4ABE">
        <w:t xml:space="preserve"> type=</w:t>
      </w:r>
      <w:r w:rsidR="008C4ABE">
        <w:t>"</w:t>
      </w:r>
      <w:r w:rsidRPr="008C4ABE">
        <w:t>ScIRPData:Id</w:t>
      </w:r>
      <w:r w:rsidR="008C4ABE">
        <w:t>"</w:t>
      </w:r>
      <w:r w:rsidRPr="008C4ABE">
        <w:t>/&gt;</w:t>
      </w:r>
    </w:p>
    <w:p w14:paraId="102D2D93" w14:textId="011D5B92" w:rsidR="00890F66" w:rsidRPr="008C4ABE" w:rsidRDefault="00890F66" w:rsidP="008C4ABE">
      <w:pPr>
        <w:pStyle w:val="PL"/>
      </w:pPr>
      <w:r w:rsidRPr="008C4ABE">
        <w:tab/>
      </w:r>
      <w:r w:rsidRPr="008C4ABE">
        <w:tab/>
      </w:r>
      <w:r w:rsidRPr="008C4ABE">
        <w:tab/>
      </w:r>
      <w:r w:rsidRPr="008C4ABE">
        <w:tab/>
      </w:r>
      <w:r w:rsidRPr="008C4ABE">
        <w:tab/>
        <w:t>&lt;element name=</w:t>
      </w:r>
      <w:r w:rsidR="008C4ABE">
        <w:t>"</w:t>
      </w:r>
      <w:r w:rsidRPr="008C4ABE">
        <w:t>NEInformation</w:t>
      </w:r>
      <w:r w:rsidR="008C4ABE">
        <w:t>"</w:t>
      </w:r>
      <w:r w:rsidRPr="008C4ABE">
        <w:t xml:space="preserve"> type=</w:t>
      </w:r>
      <w:r w:rsidR="008C4ABE">
        <w:t>"</w:t>
      </w:r>
      <w:r w:rsidRPr="008C4ABE">
        <w:t>ScIRPData:NEInformation</w:t>
      </w:r>
      <w:r w:rsidR="008C4ABE">
        <w:t>"</w:t>
      </w:r>
      <w:r w:rsidRPr="008C4ABE">
        <w:t>/&gt;</w:t>
      </w:r>
    </w:p>
    <w:p w14:paraId="303A0E7C" w14:textId="77D79124" w:rsidR="00890F66" w:rsidRPr="008C4ABE" w:rsidRDefault="00890F66" w:rsidP="008C4ABE">
      <w:pPr>
        <w:pStyle w:val="PL"/>
      </w:pPr>
      <w:r w:rsidRPr="008C4ABE">
        <w:tab/>
      </w:r>
      <w:r w:rsidRPr="008C4ABE">
        <w:tab/>
      </w:r>
      <w:r w:rsidRPr="008C4ABE">
        <w:tab/>
      </w:r>
      <w:r w:rsidRPr="008C4ABE">
        <w:tab/>
      </w:r>
      <w:r w:rsidRPr="008C4ABE">
        <w:tab/>
        <w:t>&lt;element name=</w:t>
      </w:r>
      <w:r w:rsidR="008C4ABE">
        <w:t>"</w:t>
      </w:r>
      <w:r w:rsidRPr="008C4ABE">
        <w:t>StepsAndOfferedStopPointList</w:t>
      </w:r>
      <w:r w:rsidR="008C4ABE">
        <w:t>"</w:t>
      </w:r>
      <w:r w:rsidRPr="008C4ABE">
        <w:t xml:space="preserve"> type=</w:t>
      </w:r>
      <w:r w:rsidR="008C4ABE">
        <w:t>"</w:t>
      </w:r>
      <w:r w:rsidRPr="008C4ABE">
        <w:t>xsc:StepsAndOfferedStopPointList</w:t>
      </w:r>
      <w:r w:rsidR="008C4ABE">
        <w:t>"</w:t>
      </w:r>
      <w:r w:rsidRPr="008C4ABE">
        <w:t>/&gt;</w:t>
      </w:r>
    </w:p>
    <w:p w14:paraId="3E4A79B9" w14:textId="7FE6D8B2" w:rsidR="00890F66" w:rsidRPr="008C4ABE" w:rsidRDefault="00890F66" w:rsidP="008C4ABE">
      <w:pPr>
        <w:pStyle w:val="PL"/>
      </w:pPr>
      <w:r w:rsidRPr="008C4ABE">
        <w:tab/>
      </w:r>
      <w:r w:rsidRPr="008C4ABE">
        <w:tab/>
      </w:r>
      <w:r w:rsidRPr="008C4ABE">
        <w:tab/>
      </w:r>
      <w:r w:rsidRPr="008C4ABE">
        <w:tab/>
      </w:r>
      <w:r w:rsidRPr="008C4ABE">
        <w:tab/>
        <w:t>&lt;element name=</w:t>
      </w:r>
      <w:r w:rsidR="008C4ABE">
        <w:t>"</w:t>
      </w:r>
      <w:r w:rsidRPr="008C4ABE">
        <w:t>OfferedFinalAdministrativeStateInformation</w:t>
      </w:r>
      <w:r w:rsidR="008C4ABE">
        <w:t>"</w:t>
      </w:r>
      <w:r w:rsidRPr="008C4ABE">
        <w:t xml:space="preserve"> type=</w:t>
      </w:r>
      <w:r w:rsidR="008C4ABE">
        <w:t>"</w:t>
      </w:r>
      <w:r w:rsidRPr="008C4ABE">
        <w:t>xsc:OfferedFinalAdministrativeStateInformation</w:t>
      </w:r>
      <w:r w:rsidR="008C4ABE">
        <w:t>"</w:t>
      </w:r>
      <w:r w:rsidRPr="008C4ABE">
        <w:t>/&gt;</w:t>
      </w:r>
    </w:p>
    <w:p w14:paraId="4A2C7D68" w14:textId="77777777" w:rsidR="00890F66" w:rsidRPr="008C4ABE" w:rsidRDefault="00890F66" w:rsidP="008C4ABE">
      <w:pPr>
        <w:pStyle w:val="PL"/>
      </w:pPr>
      <w:r w:rsidRPr="008C4ABE">
        <w:tab/>
      </w:r>
      <w:r w:rsidRPr="008C4ABE">
        <w:tab/>
      </w:r>
      <w:r w:rsidRPr="008C4ABE">
        <w:tab/>
      </w:r>
      <w:r w:rsidRPr="008C4ABE">
        <w:tab/>
        <w:t>&lt;/sequence&gt;</w:t>
      </w:r>
    </w:p>
    <w:p w14:paraId="27D3D866" w14:textId="77777777" w:rsidR="00890F66" w:rsidRPr="008C4ABE" w:rsidRDefault="00890F66" w:rsidP="008C4ABE">
      <w:pPr>
        <w:pStyle w:val="PL"/>
      </w:pPr>
      <w:r w:rsidRPr="008C4ABE">
        <w:tab/>
      </w:r>
      <w:r w:rsidRPr="008C4ABE">
        <w:tab/>
      </w:r>
      <w:r w:rsidRPr="008C4ABE">
        <w:tab/>
        <w:t>&lt;/complexType&gt;</w:t>
      </w:r>
    </w:p>
    <w:p w14:paraId="05217DD3" w14:textId="1CD6F4F4" w:rsidR="00890F66" w:rsidRPr="008C4ABE" w:rsidRDefault="00890F66" w:rsidP="008C4ABE">
      <w:pPr>
        <w:pStyle w:val="PL"/>
      </w:pPr>
      <w:r w:rsidRPr="008C4ABE">
        <w:tab/>
      </w:r>
      <w:r w:rsidRPr="008C4ABE">
        <w:tab/>
      </w:r>
      <w:r w:rsidRPr="008C4ABE">
        <w:tab/>
        <w:t>&lt;complexType name=</w:t>
      </w:r>
      <w:r w:rsidR="008C4ABE">
        <w:t>"</w:t>
      </w:r>
      <w:r w:rsidRPr="008C4ABE">
        <w:t>capabilitiesList</w:t>
      </w:r>
      <w:r w:rsidR="008C4ABE">
        <w:t>"</w:t>
      </w:r>
      <w:r w:rsidRPr="008C4ABE">
        <w:t>&gt;</w:t>
      </w:r>
    </w:p>
    <w:p w14:paraId="70E4C70A" w14:textId="77777777" w:rsidR="00890F66" w:rsidRPr="008C4ABE" w:rsidRDefault="00890F66" w:rsidP="008C4ABE">
      <w:pPr>
        <w:pStyle w:val="PL"/>
      </w:pPr>
      <w:r w:rsidRPr="008C4ABE">
        <w:tab/>
      </w:r>
      <w:r w:rsidRPr="008C4ABE">
        <w:tab/>
      </w:r>
      <w:r w:rsidRPr="008C4ABE">
        <w:tab/>
      </w:r>
      <w:r w:rsidRPr="008C4ABE">
        <w:tab/>
        <w:t>&lt;sequence&gt;</w:t>
      </w:r>
    </w:p>
    <w:p w14:paraId="13B4BE1A" w14:textId="686F0B66" w:rsidR="00890F66" w:rsidRPr="008C4ABE" w:rsidRDefault="00890F66" w:rsidP="008C4ABE">
      <w:pPr>
        <w:pStyle w:val="PL"/>
      </w:pPr>
      <w:r w:rsidRPr="008C4ABE">
        <w:tab/>
      </w:r>
      <w:r w:rsidRPr="008C4ABE">
        <w:tab/>
      </w:r>
      <w:r w:rsidRPr="008C4ABE">
        <w:tab/>
      </w:r>
      <w:r w:rsidRPr="008C4ABE">
        <w:tab/>
      </w:r>
      <w:r w:rsidRPr="008C4ABE">
        <w:tab/>
        <w:t>&lt;element name=</w:t>
      </w:r>
      <w:r w:rsidR="008C4ABE">
        <w:t>"</w:t>
      </w:r>
      <w:r w:rsidRPr="008C4ABE">
        <w:t>capability</w:t>
      </w:r>
      <w:r w:rsidR="008C4ABE">
        <w:t>"</w:t>
      </w:r>
      <w:r w:rsidRPr="008C4ABE">
        <w:t xml:space="preserve"> type=</w:t>
      </w:r>
      <w:r w:rsidR="008C4ABE">
        <w:t>"</w:t>
      </w:r>
      <w:r w:rsidRPr="008C4ABE">
        <w:t>ScIRPData:capability</w:t>
      </w:r>
      <w:r w:rsidR="008C4ABE">
        <w:t>"</w:t>
      </w:r>
      <w:r w:rsidRPr="008C4ABE">
        <w:t xml:space="preserve"> maxOccurs=</w:t>
      </w:r>
      <w:r w:rsidR="008C4ABE">
        <w:t>"</w:t>
      </w:r>
      <w:r w:rsidRPr="008C4ABE">
        <w:t>unbounded</w:t>
      </w:r>
      <w:r w:rsidR="008C4ABE">
        <w:t>"</w:t>
      </w:r>
      <w:r w:rsidRPr="008C4ABE">
        <w:t>/&gt;</w:t>
      </w:r>
    </w:p>
    <w:p w14:paraId="17ED9B7A" w14:textId="77777777" w:rsidR="00890F66" w:rsidRPr="008C4ABE" w:rsidRDefault="00890F66" w:rsidP="008C4ABE">
      <w:pPr>
        <w:pStyle w:val="PL"/>
      </w:pPr>
      <w:r w:rsidRPr="008C4ABE">
        <w:tab/>
      </w:r>
      <w:r w:rsidRPr="008C4ABE">
        <w:tab/>
      </w:r>
      <w:r w:rsidRPr="008C4ABE">
        <w:tab/>
      </w:r>
      <w:r w:rsidRPr="008C4ABE">
        <w:tab/>
        <w:t>&lt;/sequence&gt;</w:t>
      </w:r>
    </w:p>
    <w:p w14:paraId="11725B5C" w14:textId="77777777" w:rsidR="00890F66" w:rsidRPr="008C4ABE" w:rsidRDefault="00890F66" w:rsidP="008C4ABE">
      <w:pPr>
        <w:pStyle w:val="PL"/>
      </w:pPr>
      <w:r w:rsidRPr="008C4ABE">
        <w:tab/>
      </w:r>
      <w:r w:rsidRPr="008C4ABE">
        <w:tab/>
      </w:r>
      <w:r w:rsidRPr="008C4ABE">
        <w:tab/>
        <w:t>&lt;/complexType&gt;</w:t>
      </w:r>
    </w:p>
    <w:p w14:paraId="6B278933" w14:textId="744C39A4" w:rsidR="00890F66" w:rsidRPr="008C4ABE" w:rsidRDefault="00890F66" w:rsidP="008C4ABE">
      <w:pPr>
        <w:pStyle w:val="PL"/>
      </w:pPr>
      <w:r w:rsidRPr="008C4ABE">
        <w:tab/>
      </w:r>
      <w:r w:rsidRPr="008C4ABE">
        <w:tab/>
      </w:r>
      <w:r w:rsidRPr="008C4ABE">
        <w:tab/>
        <w:t>&lt;complexType name=</w:t>
      </w:r>
      <w:r w:rsidR="008C4ABE">
        <w:t>"</w:t>
      </w:r>
      <w:r w:rsidRPr="008C4ABE">
        <w:t>ScProfile</w:t>
      </w:r>
      <w:r w:rsidR="008C4ABE">
        <w:t>"</w:t>
      </w:r>
      <w:r w:rsidRPr="008C4ABE">
        <w:t>&gt;</w:t>
      </w:r>
    </w:p>
    <w:p w14:paraId="66C74CE1" w14:textId="77777777" w:rsidR="00890F66" w:rsidRPr="008C4ABE" w:rsidRDefault="00890F66" w:rsidP="008C4ABE">
      <w:pPr>
        <w:pStyle w:val="PL"/>
      </w:pPr>
      <w:r w:rsidRPr="008C4ABE">
        <w:tab/>
      </w:r>
      <w:r w:rsidRPr="008C4ABE">
        <w:tab/>
      </w:r>
      <w:r w:rsidRPr="008C4ABE">
        <w:tab/>
      </w:r>
      <w:r w:rsidRPr="008C4ABE">
        <w:tab/>
        <w:t>&lt;sequence&gt;</w:t>
      </w:r>
    </w:p>
    <w:p w14:paraId="06DD4E8D" w14:textId="2305B41F" w:rsidR="00890F66" w:rsidRPr="008C4ABE" w:rsidRDefault="00890F66" w:rsidP="008C4ABE">
      <w:pPr>
        <w:pStyle w:val="PL"/>
      </w:pPr>
      <w:r w:rsidRPr="008C4ABE">
        <w:tab/>
      </w:r>
      <w:r w:rsidRPr="008C4ABE">
        <w:tab/>
      </w:r>
      <w:r w:rsidRPr="008C4ABE">
        <w:tab/>
      </w:r>
      <w:r w:rsidRPr="008C4ABE">
        <w:tab/>
      </w:r>
      <w:r w:rsidRPr="008C4ABE">
        <w:tab/>
        <w:t>&lt;element name=</w:t>
      </w:r>
      <w:r w:rsidR="008C4ABE">
        <w:t>"</w:t>
      </w:r>
      <w:r w:rsidRPr="008C4ABE">
        <w:t>Id</w:t>
      </w:r>
      <w:r w:rsidR="008C4ABE">
        <w:t>"</w:t>
      </w:r>
      <w:r w:rsidRPr="008C4ABE">
        <w:t xml:space="preserve"> type=</w:t>
      </w:r>
      <w:r w:rsidR="008C4ABE">
        <w:t>"</w:t>
      </w:r>
      <w:r w:rsidRPr="008C4ABE">
        <w:t>ScIRPData:Id</w:t>
      </w:r>
      <w:r w:rsidR="008C4ABE">
        <w:t>"</w:t>
      </w:r>
      <w:r w:rsidRPr="008C4ABE">
        <w:t>/&gt;</w:t>
      </w:r>
    </w:p>
    <w:p w14:paraId="731B1F88" w14:textId="195CD03B" w:rsidR="00890F66" w:rsidRPr="008C4ABE" w:rsidRDefault="00890F66" w:rsidP="008C4ABE">
      <w:pPr>
        <w:pStyle w:val="PL"/>
      </w:pPr>
      <w:r w:rsidRPr="008C4ABE">
        <w:tab/>
      </w:r>
      <w:r w:rsidRPr="008C4ABE">
        <w:tab/>
      </w:r>
      <w:r w:rsidRPr="008C4ABE">
        <w:tab/>
      </w:r>
      <w:r w:rsidRPr="008C4ABE">
        <w:tab/>
      </w:r>
      <w:r w:rsidRPr="008C4ABE">
        <w:tab/>
        <w:t>&lt;element name=</w:t>
      </w:r>
      <w:r w:rsidR="008C4ABE">
        <w:t>"</w:t>
      </w:r>
      <w:r w:rsidRPr="008C4ABE">
        <w:t>VersionNumber</w:t>
      </w:r>
      <w:r w:rsidR="008C4ABE">
        <w:t>"</w:t>
      </w:r>
      <w:r w:rsidRPr="008C4ABE">
        <w:t xml:space="preserve"> type=</w:t>
      </w:r>
      <w:r w:rsidR="008C4ABE">
        <w:t>"</w:t>
      </w:r>
      <w:r w:rsidRPr="008C4ABE">
        <w:t>xsc:VersionNumber</w:t>
      </w:r>
      <w:r w:rsidR="008C4ABE">
        <w:t>"</w:t>
      </w:r>
      <w:r w:rsidRPr="008C4ABE">
        <w:t>/&gt;</w:t>
      </w:r>
    </w:p>
    <w:p w14:paraId="729599F7" w14:textId="0E9D8536" w:rsidR="00890F66" w:rsidRPr="008C4ABE" w:rsidRDefault="00890F66" w:rsidP="008C4ABE">
      <w:pPr>
        <w:pStyle w:val="PL"/>
      </w:pPr>
      <w:r w:rsidRPr="008C4ABE">
        <w:tab/>
      </w:r>
      <w:r w:rsidRPr="008C4ABE">
        <w:tab/>
      </w:r>
      <w:r w:rsidRPr="008C4ABE">
        <w:tab/>
      </w:r>
      <w:r w:rsidRPr="008C4ABE">
        <w:tab/>
      </w:r>
      <w:r w:rsidRPr="008C4ABE">
        <w:tab/>
        <w:t>&lt;element name=</w:t>
      </w:r>
      <w:r w:rsidR="008C4ABE">
        <w:t>"</w:t>
      </w:r>
      <w:r w:rsidRPr="008C4ABE">
        <w:t>NEInformation</w:t>
      </w:r>
      <w:r w:rsidR="008C4ABE">
        <w:t>"</w:t>
      </w:r>
      <w:r w:rsidRPr="008C4ABE">
        <w:t xml:space="preserve"> type=</w:t>
      </w:r>
      <w:r w:rsidR="008C4ABE">
        <w:t>"</w:t>
      </w:r>
      <w:r w:rsidRPr="008C4ABE">
        <w:t>ScIRPData:NEInformation</w:t>
      </w:r>
      <w:r w:rsidR="008C4ABE">
        <w:t>"</w:t>
      </w:r>
      <w:r w:rsidRPr="008C4ABE">
        <w:t>/&gt;</w:t>
      </w:r>
    </w:p>
    <w:p w14:paraId="704098C8" w14:textId="01C80790" w:rsidR="00890F66" w:rsidRPr="008C4ABE" w:rsidRDefault="00890F66" w:rsidP="008C4ABE">
      <w:pPr>
        <w:pStyle w:val="PL"/>
      </w:pPr>
      <w:r w:rsidRPr="008C4ABE">
        <w:tab/>
      </w:r>
      <w:r w:rsidRPr="008C4ABE">
        <w:tab/>
      </w:r>
      <w:r w:rsidRPr="008C4ABE">
        <w:tab/>
      </w:r>
      <w:r w:rsidRPr="008C4ABE">
        <w:tab/>
      </w:r>
      <w:r w:rsidRPr="008C4ABE">
        <w:tab/>
        <w:t>&lt;element name=</w:t>
      </w:r>
      <w:r w:rsidR="008C4ABE">
        <w:t>"</w:t>
      </w:r>
      <w:r w:rsidRPr="008C4ABE">
        <w:t>StepsAndSelectedStopPointList</w:t>
      </w:r>
      <w:r w:rsidR="008C4ABE">
        <w:t>"</w:t>
      </w:r>
      <w:r w:rsidRPr="008C4ABE">
        <w:t xml:space="preserve"> type=</w:t>
      </w:r>
      <w:r w:rsidR="008C4ABE">
        <w:t>"</w:t>
      </w:r>
      <w:r w:rsidRPr="008C4ABE">
        <w:t>xsc:StepsAndSelectedStopPointList</w:t>
      </w:r>
      <w:r w:rsidR="008C4ABE">
        <w:t>"</w:t>
      </w:r>
      <w:r w:rsidRPr="008C4ABE">
        <w:t>/&gt;</w:t>
      </w:r>
    </w:p>
    <w:p w14:paraId="79321AD4" w14:textId="38F9E5D0" w:rsidR="00890F66" w:rsidRPr="008C4ABE" w:rsidRDefault="00890F66" w:rsidP="008C4ABE">
      <w:pPr>
        <w:pStyle w:val="PL"/>
      </w:pPr>
      <w:r w:rsidRPr="008C4ABE">
        <w:tab/>
      </w:r>
      <w:r w:rsidRPr="008C4ABE">
        <w:tab/>
      </w:r>
      <w:r w:rsidRPr="008C4ABE">
        <w:tab/>
      </w:r>
      <w:r w:rsidRPr="008C4ABE">
        <w:tab/>
      </w:r>
      <w:r w:rsidRPr="008C4ABE">
        <w:tab/>
        <w:t>&lt;element name=</w:t>
      </w:r>
      <w:r w:rsidR="008C4ABE">
        <w:t>"</w:t>
      </w:r>
      <w:r w:rsidRPr="008C4ABE">
        <w:t>FinalAdministrativeStateValue</w:t>
      </w:r>
      <w:r w:rsidR="008C4ABE">
        <w:t>"</w:t>
      </w:r>
      <w:r w:rsidRPr="008C4ABE">
        <w:t xml:space="preserve"> type=</w:t>
      </w:r>
      <w:r w:rsidR="008C4ABE">
        <w:t>"</w:t>
      </w:r>
      <w:r w:rsidRPr="008C4ABE">
        <w:t>xsc:FinalAdministrativeStateValue</w:t>
      </w:r>
      <w:r w:rsidR="008C4ABE">
        <w:t>"</w:t>
      </w:r>
      <w:r w:rsidRPr="008C4ABE">
        <w:t>/&gt;</w:t>
      </w:r>
    </w:p>
    <w:p w14:paraId="123C1FB2" w14:textId="56F25623" w:rsidR="00890F66" w:rsidRPr="008C4ABE" w:rsidRDefault="00890F66" w:rsidP="008C4ABE">
      <w:pPr>
        <w:pStyle w:val="PL"/>
      </w:pPr>
      <w:r w:rsidRPr="008C4ABE">
        <w:tab/>
      </w:r>
      <w:r w:rsidRPr="008C4ABE">
        <w:tab/>
      </w:r>
      <w:r w:rsidRPr="008C4ABE">
        <w:tab/>
      </w:r>
      <w:r w:rsidRPr="008C4ABE">
        <w:tab/>
      </w:r>
      <w:r w:rsidRPr="008C4ABE">
        <w:tab/>
        <w:t>&lt;element name=</w:t>
      </w:r>
      <w:r w:rsidR="008C4ABE">
        <w:t>"</w:t>
      </w:r>
      <w:r w:rsidRPr="008C4ABE">
        <w:t>swVersionToBeInstalled</w:t>
      </w:r>
      <w:r w:rsidR="008C4ABE">
        <w:t>"</w:t>
      </w:r>
      <w:r w:rsidRPr="008C4ABE">
        <w:t xml:space="preserve"> type=</w:t>
      </w:r>
      <w:r w:rsidR="008C4ABE">
        <w:t>"</w:t>
      </w:r>
      <w:r w:rsidRPr="008C4ABE">
        <w:t xml:space="preserve"> xsc:VersionNumber</w:t>
      </w:r>
      <w:r w:rsidR="008C4ABE">
        <w:t>"</w:t>
      </w:r>
      <w:r w:rsidRPr="008C4ABE">
        <w:t xml:space="preserve"> minOccurs=</w:t>
      </w:r>
      <w:r w:rsidR="008C4ABE">
        <w:t>"</w:t>
      </w:r>
      <w:r w:rsidRPr="008C4ABE">
        <w:t>0</w:t>
      </w:r>
      <w:r w:rsidR="008C4ABE">
        <w:t>"</w:t>
      </w:r>
      <w:r w:rsidRPr="008C4ABE">
        <w:t>/&gt;</w:t>
      </w:r>
    </w:p>
    <w:p w14:paraId="279899B3" w14:textId="77777777" w:rsidR="00890F66" w:rsidRPr="008C4ABE" w:rsidRDefault="00890F66" w:rsidP="008C4ABE">
      <w:pPr>
        <w:pStyle w:val="PL"/>
      </w:pPr>
      <w:r w:rsidRPr="008C4ABE">
        <w:tab/>
      </w:r>
      <w:r w:rsidRPr="008C4ABE">
        <w:tab/>
      </w:r>
      <w:r w:rsidRPr="008C4ABE">
        <w:tab/>
      </w:r>
      <w:r w:rsidRPr="008C4ABE">
        <w:tab/>
        <w:t>&lt;/sequence&gt;</w:t>
      </w:r>
    </w:p>
    <w:p w14:paraId="244D3E0C" w14:textId="77777777" w:rsidR="00890F66" w:rsidRPr="008C4ABE" w:rsidRDefault="00890F66" w:rsidP="008C4ABE">
      <w:pPr>
        <w:pStyle w:val="PL"/>
      </w:pPr>
      <w:r w:rsidRPr="008C4ABE">
        <w:tab/>
      </w:r>
      <w:r w:rsidRPr="008C4ABE">
        <w:tab/>
      </w:r>
      <w:r w:rsidRPr="008C4ABE">
        <w:tab/>
        <w:t>&lt;/complexType&gt;</w:t>
      </w:r>
    </w:p>
    <w:p w14:paraId="425219EB" w14:textId="77F301B8" w:rsidR="00890F66" w:rsidRPr="008C4ABE" w:rsidRDefault="00890F66" w:rsidP="008C4ABE">
      <w:pPr>
        <w:pStyle w:val="PL"/>
      </w:pPr>
      <w:r w:rsidRPr="008C4ABE">
        <w:tab/>
      </w:r>
      <w:r w:rsidRPr="008C4ABE">
        <w:tab/>
      </w:r>
      <w:r w:rsidRPr="008C4ABE">
        <w:tab/>
        <w:t>&lt;complexType name=</w:t>
      </w:r>
      <w:r w:rsidR="008C4ABE">
        <w:t>"</w:t>
      </w:r>
      <w:r w:rsidRPr="008C4ABE">
        <w:t>ScProfileList</w:t>
      </w:r>
      <w:r w:rsidR="008C4ABE">
        <w:t>"</w:t>
      </w:r>
      <w:r w:rsidRPr="008C4ABE">
        <w:t>&gt;</w:t>
      </w:r>
    </w:p>
    <w:p w14:paraId="62B911C1" w14:textId="77777777" w:rsidR="00890F66" w:rsidRPr="008C4ABE" w:rsidRDefault="00890F66" w:rsidP="008C4ABE">
      <w:pPr>
        <w:pStyle w:val="PL"/>
      </w:pPr>
      <w:r w:rsidRPr="008C4ABE">
        <w:tab/>
      </w:r>
      <w:r w:rsidRPr="008C4ABE">
        <w:tab/>
      </w:r>
      <w:r w:rsidRPr="008C4ABE">
        <w:tab/>
      </w:r>
      <w:r w:rsidRPr="008C4ABE">
        <w:tab/>
        <w:t>&lt;sequence&gt;</w:t>
      </w:r>
    </w:p>
    <w:p w14:paraId="70EAFA98" w14:textId="4C1E0923" w:rsidR="00890F66" w:rsidRPr="008C4ABE" w:rsidRDefault="00890F66" w:rsidP="008C4ABE">
      <w:pPr>
        <w:pStyle w:val="PL"/>
      </w:pPr>
      <w:r w:rsidRPr="008C4ABE">
        <w:tab/>
      </w:r>
      <w:r w:rsidRPr="008C4ABE">
        <w:tab/>
      </w:r>
      <w:r w:rsidRPr="008C4ABE">
        <w:tab/>
      </w:r>
      <w:r w:rsidRPr="008C4ABE">
        <w:tab/>
      </w:r>
      <w:r w:rsidRPr="008C4ABE">
        <w:tab/>
        <w:t>&lt;element name=</w:t>
      </w:r>
      <w:r w:rsidR="008C4ABE">
        <w:t>"</w:t>
      </w:r>
      <w:r w:rsidRPr="008C4ABE">
        <w:t>ScProfile</w:t>
      </w:r>
      <w:r w:rsidR="008C4ABE">
        <w:t>"</w:t>
      </w:r>
      <w:r w:rsidRPr="008C4ABE">
        <w:t xml:space="preserve"> type=</w:t>
      </w:r>
      <w:r w:rsidR="008C4ABE">
        <w:t>"</w:t>
      </w:r>
      <w:r w:rsidRPr="008C4ABE">
        <w:t xml:space="preserve"> ScIRPData:ScProfile</w:t>
      </w:r>
      <w:r w:rsidR="008C4ABE">
        <w:t>"</w:t>
      </w:r>
      <w:r w:rsidRPr="008C4ABE">
        <w:t xml:space="preserve"> maxOccurs=</w:t>
      </w:r>
      <w:r w:rsidR="008C4ABE">
        <w:t>"</w:t>
      </w:r>
      <w:r w:rsidRPr="008C4ABE">
        <w:t>unbounded</w:t>
      </w:r>
      <w:r w:rsidR="008C4ABE">
        <w:t>"</w:t>
      </w:r>
      <w:r w:rsidRPr="008C4ABE">
        <w:t>/&gt;</w:t>
      </w:r>
    </w:p>
    <w:p w14:paraId="019C7F20" w14:textId="77777777" w:rsidR="00890F66" w:rsidRPr="008C4ABE" w:rsidRDefault="00890F66" w:rsidP="008C4ABE">
      <w:pPr>
        <w:pStyle w:val="PL"/>
      </w:pPr>
      <w:r w:rsidRPr="008C4ABE">
        <w:tab/>
      </w:r>
      <w:r w:rsidRPr="008C4ABE">
        <w:tab/>
      </w:r>
      <w:r w:rsidRPr="008C4ABE">
        <w:tab/>
      </w:r>
      <w:r w:rsidRPr="008C4ABE">
        <w:tab/>
        <w:t>&lt;/sequence&gt;</w:t>
      </w:r>
    </w:p>
    <w:p w14:paraId="6BC5A34C" w14:textId="77777777" w:rsidR="00890F66" w:rsidRPr="008C4ABE" w:rsidRDefault="00890F66" w:rsidP="008C4ABE">
      <w:pPr>
        <w:pStyle w:val="PL"/>
      </w:pPr>
      <w:r w:rsidRPr="008C4ABE">
        <w:tab/>
      </w:r>
      <w:r w:rsidRPr="008C4ABE">
        <w:tab/>
      </w:r>
      <w:r w:rsidRPr="008C4ABE">
        <w:tab/>
        <w:t>&lt;/complexType&gt;</w:t>
      </w:r>
    </w:p>
    <w:p w14:paraId="18168F0D" w14:textId="69596987" w:rsidR="00890F66" w:rsidRPr="008C4ABE" w:rsidRDefault="00890F66" w:rsidP="008C4ABE">
      <w:pPr>
        <w:pStyle w:val="PL"/>
      </w:pPr>
      <w:r w:rsidRPr="008C4ABE">
        <w:tab/>
      </w:r>
      <w:r w:rsidRPr="008C4ABE">
        <w:tab/>
      </w:r>
      <w:r w:rsidRPr="008C4ABE">
        <w:tab/>
        <w:t>&lt;complexType name=</w:t>
      </w:r>
      <w:r w:rsidR="008C4ABE">
        <w:t>"</w:t>
      </w:r>
      <w:r w:rsidRPr="008C4ABE">
        <w:t>ScProcess</w:t>
      </w:r>
      <w:r w:rsidR="008C4ABE">
        <w:t>"</w:t>
      </w:r>
      <w:r w:rsidRPr="008C4ABE">
        <w:t>&gt;</w:t>
      </w:r>
    </w:p>
    <w:p w14:paraId="347AAF14" w14:textId="77777777" w:rsidR="00890F66" w:rsidRPr="008C4ABE" w:rsidRDefault="00890F66" w:rsidP="008C4ABE">
      <w:pPr>
        <w:pStyle w:val="PL"/>
      </w:pPr>
      <w:r w:rsidRPr="008C4ABE">
        <w:tab/>
      </w:r>
      <w:r w:rsidRPr="008C4ABE">
        <w:tab/>
      </w:r>
      <w:r w:rsidRPr="008C4ABE">
        <w:tab/>
      </w:r>
      <w:r w:rsidRPr="008C4ABE">
        <w:tab/>
        <w:t>&lt;sequence&gt;</w:t>
      </w:r>
    </w:p>
    <w:p w14:paraId="619B656F" w14:textId="3068C118" w:rsidR="00890F66" w:rsidRPr="008C4ABE" w:rsidRDefault="00890F66" w:rsidP="008C4ABE">
      <w:pPr>
        <w:pStyle w:val="PL"/>
      </w:pPr>
      <w:r w:rsidRPr="008C4ABE">
        <w:tab/>
      </w:r>
      <w:r w:rsidRPr="008C4ABE">
        <w:tab/>
      </w:r>
      <w:r w:rsidRPr="008C4ABE">
        <w:tab/>
      </w:r>
      <w:r w:rsidRPr="008C4ABE">
        <w:tab/>
      </w:r>
      <w:r w:rsidRPr="008C4ABE">
        <w:tab/>
        <w:t>&lt;element name=</w:t>
      </w:r>
      <w:r w:rsidR="008C4ABE">
        <w:t>"</w:t>
      </w:r>
      <w:r w:rsidRPr="008C4ABE">
        <w:t>Id</w:t>
      </w:r>
      <w:r w:rsidR="008C4ABE">
        <w:t>"</w:t>
      </w:r>
      <w:r w:rsidRPr="008C4ABE">
        <w:t xml:space="preserve"> type=</w:t>
      </w:r>
      <w:r w:rsidR="008C4ABE">
        <w:t>"</w:t>
      </w:r>
      <w:r w:rsidRPr="008C4ABE">
        <w:t>ScIRPData:Id</w:t>
      </w:r>
      <w:r w:rsidR="008C4ABE">
        <w:t>"</w:t>
      </w:r>
      <w:r w:rsidRPr="008C4ABE">
        <w:t>/&gt;</w:t>
      </w:r>
    </w:p>
    <w:p w14:paraId="218F44FE" w14:textId="7B89834A" w:rsidR="00890F66" w:rsidRPr="008C4ABE" w:rsidRDefault="00890F66" w:rsidP="008C4ABE">
      <w:pPr>
        <w:pStyle w:val="PL"/>
      </w:pPr>
      <w:r w:rsidRPr="008C4ABE">
        <w:tab/>
      </w:r>
      <w:r w:rsidRPr="008C4ABE">
        <w:tab/>
      </w:r>
      <w:r w:rsidRPr="008C4ABE">
        <w:tab/>
      </w:r>
      <w:r w:rsidRPr="008C4ABE">
        <w:tab/>
      </w:r>
      <w:r w:rsidRPr="008C4ABE">
        <w:tab/>
        <w:t>&lt;element name=</w:t>
      </w:r>
      <w:r w:rsidR="008C4ABE">
        <w:t>"</w:t>
      </w:r>
      <w:r w:rsidRPr="008C4ABE">
        <w:t>NEInformation</w:t>
      </w:r>
      <w:r w:rsidR="008C4ABE">
        <w:t>"</w:t>
      </w:r>
      <w:r w:rsidRPr="008C4ABE">
        <w:t xml:space="preserve"> type=</w:t>
      </w:r>
      <w:r w:rsidR="008C4ABE">
        <w:t>"</w:t>
      </w:r>
      <w:r w:rsidRPr="008C4ABE">
        <w:t>ScIRPData:NEInformation</w:t>
      </w:r>
      <w:r w:rsidR="008C4ABE">
        <w:t>"</w:t>
      </w:r>
      <w:r w:rsidRPr="008C4ABE">
        <w:t>/&gt;</w:t>
      </w:r>
    </w:p>
    <w:p w14:paraId="10568CCF" w14:textId="2C1F2055" w:rsidR="00890F66" w:rsidRPr="008C4ABE" w:rsidRDefault="00890F66" w:rsidP="008C4ABE">
      <w:pPr>
        <w:pStyle w:val="PL"/>
      </w:pPr>
      <w:r w:rsidRPr="008C4ABE">
        <w:tab/>
      </w:r>
      <w:r w:rsidRPr="008C4ABE">
        <w:tab/>
      </w:r>
      <w:r w:rsidRPr="008C4ABE">
        <w:tab/>
      </w:r>
      <w:r w:rsidRPr="008C4ABE">
        <w:tab/>
      </w:r>
      <w:r w:rsidRPr="008C4ABE">
        <w:tab/>
        <w:t>&lt;element name=</w:t>
      </w:r>
      <w:r w:rsidR="008C4ABE">
        <w:t>"</w:t>
      </w:r>
      <w:r w:rsidRPr="008C4ABE">
        <w:t>ProfileId</w:t>
      </w:r>
      <w:r w:rsidR="008C4ABE">
        <w:t>"</w:t>
      </w:r>
      <w:r w:rsidRPr="008C4ABE">
        <w:t xml:space="preserve"> type=</w:t>
      </w:r>
      <w:r w:rsidR="008C4ABE">
        <w:t>"</w:t>
      </w:r>
      <w:r w:rsidRPr="008C4ABE">
        <w:t>xsc:ProfileId</w:t>
      </w:r>
      <w:r w:rsidR="008C4ABE">
        <w:t>"</w:t>
      </w:r>
      <w:r w:rsidRPr="008C4ABE">
        <w:t>/&gt;</w:t>
      </w:r>
    </w:p>
    <w:p w14:paraId="63648E14" w14:textId="0709B143" w:rsidR="00890F66" w:rsidRPr="008C4ABE" w:rsidRDefault="00890F66" w:rsidP="008C4ABE">
      <w:pPr>
        <w:pStyle w:val="PL"/>
      </w:pPr>
      <w:r w:rsidRPr="008C4ABE">
        <w:tab/>
      </w:r>
      <w:r w:rsidRPr="008C4ABE">
        <w:tab/>
      </w:r>
      <w:r w:rsidRPr="008C4ABE">
        <w:tab/>
      </w:r>
      <w:r w:rsidRPr="008C4ABE">
        <w:tab/>
      </w:r>
      <w:r w:rsidRPr="008C4ABE">
        <w:tab/>
        <w:t>&lt;element name=</w:t>
      </w:r>
      <w:r w:rsidR="008C4ABE">
        <w:t>"</w:t>
      </w:r>
      <w:r w:rsidRPr="008C4ABE">
        <w:t>StepInfoList</w:t>
      </w:r>
      <w:r w:rsidR="008C4ABE">
        <w:t>"</w:t>
      </w:r>
      <w:r w:rsidRPr="008C4ABE">
        <w:t xml:space="preserve"> type=</w:t>
      </w:r>
      <w:r w:rsidR="008C4ABE">
        <w:t>"</w:t>
      </w:r>
      <w:r w:rsidRPr="008C4ABE">
        <w:t>xsc:StepInfoList</w:t>
      </w:r>
      <w:r w:rsidR="008C4ABE">
        <w:t>"</w:t>
      </w:r>
      <w:r w:rsidRPr="008C4ABE">
        <w:t>/&gt;</w:t>
      </w:r>
    </w:p>
    <w:p w14:paraId="23AB8DE7" w14:textId="77777777" w:rsidR="00890F66" w:rsidRPr="008C4ABE" w:rsidRDefault="00890F66" w:rsidP="008C4ABE">
      <w:pPr>
        <w:pStyle w:val="PL"/>
      </w:pPr>
      <w:r w:rsidRPr="008C4ABE">
        <w:tab/>
      </w:r>
      <w:r w:rsidRPr="008C4ABE">
        <w:tab/>
      </w:r>
      <w:r w:rsidRPr="008C4ABE">
        <w:tab/>
      </w:r>
      <w:r w:rsidRPr="008C4ABE">
        <w:tab/>
        <w:t>&lt;/sequence&gt;</w:t>
      </w:r>
    </w:p>
    <w:p w14:paraId="076F9B55" w14:textId="77777777" w:rsidR="00890F66" w:rsidRPr="008C4ABE" w:rsidRDefault="00890F66" w:rsidP="008C4ABE">
      <w:pPr>
        <w:pStyle w:val="PL"/>
      </w:pPr>
      <w:r w:rsidRPr="008C4ABE">
        <w:tab/>
      </w:r>
      <w:r w:rsidRPr="008C4ABE">
        <w:tab/>
      </w:r>
      <w:r w:rsidRPr="008C4ABE">
        <w:tab/>
        <w:t>&lt;/complexType&gt;</w:t>
      </w:r>
    </w:p>
    <w:p w14:paraId="5FA6B922" w14:textId="3CC3B332" w:rsidR="00890F66" w:rsidRPr="008C4ABE" w:rsidRDefault="00890F66" w:rsidP="008C4ABE">
      <w:pPr>
        <w:pStyle w:val="PL"/>
      </w:pPr>
      <w:r w:rsidRPr="008C4ABE">
        <w:tab/>
      </w:r>
      <w:r w:rsidRPr="008C4ABE">
        <w:tab/>
      </w:r>
      <w:r w:rsidRPr="008C4ABE">
        <w:tab/>
        <w:t>&lt;complexType name=</w:t>
      </w:r>
      <w:r w:rsidR="008C4ABE">
        <w:t>"</w:t>
      </w:r>
      <w:r w:rsidRPr="008C4ABE">
        <w:t>ScProcessList</w:t>
      </w:r>
      <w:r w:rsidR="008C4ABE">
        <w:t>"</w:t>
      </w:r>
      <w:r w:rsidRPr="008C4ABE">
        <w:t>&gt;</w:t>
      </w:r>
    </w:p>
    <w:p w14:paraId="1A194278" w14:textId="77777777" w:rsidR="00890F66" w:rsidRPr="008C4ABE" w:rsidRDefault="00890F66" w:rsidP="008C4ABE">
      <w:pPr>
        <w:pStyle w:val="PL"/>
      </w:pPr>
      <w:r w:rsidRPr="008C4ABE">
        <w:tab/>
      </w:r>
      <w:r w:rsidRPr="008C4ABE">
        <w:tab/>
      </w:r>
      <w:r w:rsidRPr="008C4ABE">
        <w:tab/>
      </w:r>
      <w:r w:rsidRPr="008C4ABE">
        <w:tab/>
        <w:t>&lt;sequence&gt;</w:t>
      </w:r>
    </w:p>
    <w:p w14:paraId="5617A566" w14:textId="75C9D5E9" w:rsidR="00890F66" w:rsidRPr="008C4ABE" w:rsidRDefault="00890F66" w:rsidP="008C4ABE">
      <w:pPr>
        <w:pStyle w:val="PL"/>
      </w:pPr>
      <w:r w:rsidRPr="008C4ABE">
        <w:tab/>
      </w:r>
      <w:r w:rsidRPr="008C4ABE">
        <w:tab/>
      </w:r>
      <w:r w:rsidRPr="008C4ABE">
        <w:tab/>
      </w:r>
      <w:r w:rsidRPr="008C4ABE">
        <w:tab/>
      </w:r>
      <w:r w:rsidRPr="008C4ABE">
        <w:tab/>
        <w:t>&lt;element name=</w:t>
      </w:r>
      <w:r w:rsidR="008C4ABE">
        <w:t>"</w:t>
      </w:r>
      <w:r w:rsidRPr="008C4ABE">
        <w:t>ScProcess</w:t>
      </w:r>
      <w:r w:rsidR="008C4ABE">
        <w:t>"</w:t>
      </w:r>
      <w:r w:rsidRPr="008C4ABE">
        <w:t xml:space="preserve"> type=</w:t>
      </w:r>
      <w:r w:rsidR="008C4ABE">
        <w:t>"</w:t>
      </w:r>
      <w:r w:rsidRPr="008C4ABE">
        <w:t>ScIRPData:ScProcess</w:t>
      </w:r>
      <w:r w:rsidR="008C4ABE">
        <w:t>"</w:t>
      </w:r>
      <w:r w:rsidRPr="008C4ABE">
        <w:t xml:space="preserve"> maxOccurs=</w:t>
      </w:r>
      <w:r w:rsidR="008C4ABE">
        <w:t>"</w:t>
      </w:r>
      <w:r w:rsidRPr="008C4ABE">
        <w:t>unbounded</w:t>
      </w:r>
      <w:r w:rsidR="008C4ABE">
        <w:t>"</w:t>
      </w:r>
      <w:r w:rsidRPr="008C4ABE">
        <w:t>/&gt;</w:t>
      </w:r>
    </w:p>
    <w:p w14:paraId="64310F8C" w14:textId="77777777" w:rsidR="00890F66" w:rsidRPr="008C4ABE" w:rsidRDefault="00890F66" w:rsidP="008C4ABE">
      <w:pPr>
        <w:pStyle w:val="PL"/>
      </w:pPr>
      <w:r w:rsidRPr="008C4ABE">
        <w:tab/>
      </w:r>
      <w:r w:rsidRPr="008C4ABE">
        <w:tab/>
      </w:r>
      <w:r w:rsidRPr="008C4ABE">
        <w:tab/>
      </w:r>
      <w:r w:rsidRPr="008C4ABE">
        <w:tab/>
        <w:t>&lt;/sequence&gt;</w:t>
      </w:r>
    </w:p>
    <w:p w14:paraId="492E515D" w14:textId="77777777" w:rsidR="00890F66" w:rsidRPr="008C4ABE" w:rsidRDefault="00890F66" w:rsidP="008C4ABE">
      <w:pPr>
        <w:pStyle w:val="PL"/>
      </w:pPr>
      <w:r w:rsidRPr="008C4ABE">
        <w:tab/>
      </w:r>
      <w:r w:rsidRPr="008C4ABE">
        <w:tab/>
      </w:r>
      <w:r w:rsidRPr="008C4ABE">
        <w:tab/>
        <w:t>&lt;/complexType&gt;</w:t>
      </w:r>
    </w:p>
    <w:p w14:paraId="10F43F05" w14:textId="27A18910" w:rsidR="00890F66" w:rsidRPr="008C4ABE" w:rsidRDefault="00890F66" w:rsidP="008C4ABE">
      <w:pPr>
        <w:pStyle w:val="PL"/>
      </w:pPr>
      <w:r w:rsidRPr="008C4ABE">
        <w:tab/>
      </w:r>
      <w:r w:rsidRPr="008C4ABE">
        <w:tab/>
      </w:r>
      <w:r w:rsidRPr="008C4ABE">
        <w:tab/>
        <w:t>&lt;complexType name=</w:t>
      </w:r>
      <w:r w:rsidR="008C4ABE">
        <w:t>"</w:t>
      </w:r>
      <w:r w:rsidRPr="008C4ABE">
        <w:t>startStepName</w:t>
      </w:r>
      <w:r w:rsidR="008C4ABE">
        <w:t>"</w:t>
      </w:r>
      <w:r w:rsidRPr="008C4ABE">
        <w:t>&gt;</w:t>
      </w:r>
    </w:p>
    <w:p w14:paraId="05225B51" w14:textId="77777777" w:rsidR="00890F66" w:rsidRPr="008C4ABE" w:rsidRDefault="00890F66" w:rsidP="008C4ABE">
      <w:pPr>
        <w:pStyle w:val="PL"/>
      </w:pPr>
      <w:r w:rsidRPr="008C4ABE">
        <w:tab/>
      </w:r>
      <w:r w:rsidRPr="008C4ABE">
        <w:tab/>
      </w:r>
      <w:r w:rsidRPr="008C4ABE">
        <w:tab/>
      </w:r>
      <w:r w:rsidRPr="008C4ABE">
        <w:tab/>
        <w:t>&lt;sequence&gt;</w:t>
      </w:r>
    </w:p>
    <w:p w14:paraId="1215E442" w14:textId="5E6C7475" w:rsidR="00890F66" w:rsidRPr="008C4ABE" w:rsidRDefault="00890F66" w:rsidP="008C4ABE">
      <w:pPr>
        <w:pStyle w:val="PL"/>
      </w:pPr>
      <w:r w:rsidRPr="008C4ABE">
        <w:tab/>
      </w:r>
      <w:r w:rsidRPr="008C4ABE">
        <w:tab/>
      </w:r>
      <w:r w:rsidRPr="008C4ABE">
        <w:tab/>
      </w:r>
      <w:r w:rsidRPr="008C4ABE">
        <w:tab/>
      </w:r>
      <w:r w:rsidRPr="008C4ABE">
        <w:tab/>
        <w:t>&lt;element name=</w:t>
      </w:r>
      <w:r w:rsidR="008C4ABE">
        <w:t>"</w:t>
      </w:r>
      <w:r w:rsidRPr="008C4ABE">
        <w:t>startStepName</w:t>
      </w:r>
      <w:r w:rsidR="008C4ABE">
        <w:t>"</w:t>
      </w:r>
      <w:r w:rsidRPr="008C4ABE">
        <w:t xml:space="preserve"> type=</w:t>
      </w:r>
      <w:r w:rsidR="008C4ABE">
        <w:t>"</w:t>
      </w:r>
      <w:r w:rsidRPr="008C4ABE">
        <w:t>string</w:t>
      </w:r>
      <w:r w:rsidR="008C4ABE">
        <w:t>"</w:t>
      </w:r>
      <w:r w:rsidRPr="008C4ABE">
        <w:t>/&gt;</w:t>
      </w:r>
    </w:p>
    <w:p w14:paraId="6CE2636F" w14:textId="77777777" w:rsidR="00890F66" w:rsidRPr="008C4ABE" w:rsidRDefault="00890F66" w:rsidP="008C4ABE">
      <w:pPr>
        <w:pStyle w:val="PL"/>
      </w:pPr>
      <w:r w:rsidRPr="008C4ABE">
        <w:tab/>
      </w:r>
      <w:r w:rsidRPr="008C4ABE">
        <w:tab/>
      </w:r>
      <w:r w:rsidRPr="008C4ABE">
        <w:tab/>
      </w:r>
      <w:r w:rsidRPr="008C4ABE">
        <w:tab/>
        <w:t>&lt;/sequence&gt;</w:t>
      </w:r>
    </w:p>
    <w:p w14:paraId="440D80A7" w14:textId="77777777" w:rsidR="00890F66" w:rsidRPr="008C4ABE" w:rsidRDefault="00890F66" w:rsidP="008C4ABE">
      <w:pPr>
        <w:pStyle w:val="PL"/>
      </w:pPr>
      <w:r w:rsidRPr="008C4ABE">
        <w:tab/>
      </w:r>
      <w:r w:rsidRPr="008C4ABE">
        <w:tab/>
      </w:r>
      <w:r w:rsidRPr="008C4ABE">
        <w:tab/>
        <w:t>&lt;/complexType&gt;</w:t>
      </w:r>
    </w:p>
    <w:p w14:paraId="550D4CBA" w14:textId="77777777" w:rsidR="00890F66" w:rsidRPr="008C4ABE" w:rsidRDefault="00890F66" w:rsidP="008C4ABE">
      <w:pPr>
        <w:pStyle w:val="PL"/>
      </w:pPr>
      <w:r w:rsidRPr="008C4ABE">
        <w:tab/>
      </w:r>
      <w:r w:rsidRPr="008C4ABE">
        <w:tab/>
      </w:r>
      <w:r w:rsidRPr="008C4ABE">
        <w:tab/>
        <w:t>&lt;!--listScManagementCapabilities Request--&gt;</w:t>
      </w:r>
    </w:p>
    <w:p w14:paraId="7A454F0A" w14:textId="196EE3BE" w:rsidR="00890F66" w:rsidRPr="008C4ABE" w:rsidRDefault="00890F66" w:rsidP="008C4ABE">
      <w:pPr>
        <w:pStyle w:val="PL"/>
      </w:pPr>
      <w:r w:rsidRPr="008C4ABE">
        <w:tab/>
      </w:r>
      <w:r w:rsidRPr="008C4ABE">
        <w:tab/>
      </w:r>
      <w:r w:rsidRPr="008C4ABE">
        <w:tab/>
        <w:t>&lt;element name=</w:t>
      </w:r>
      <w:r w:rsidR="008C4ABE">
        <w:t>"</w:t>
      </w:r>
      <w:r w:rsidRPr="008C4ABE">
        <w:t>listScManagementCapabilitiesRequest</w:t>
      </w:r>
      <w:r w:rsidR="008C4ABE">
        <w:t>"</w:t>
      </w:r>
      <w:r w:rsidRPr="008C4ABE">
        <w:t>&gt;</w:t>
      </w:r>
    </w:p>
    <w:p w14:paraId="4FF619CF" w14:textId="77777777" w:rsidR="00890F66" w:rsidRPr="008C4ABE" w:rsidRDefault="00890F66" w:rsidP="008C4ABE">
      <w:pPr>
        <w:pStyle w:val="PL"/>
      </w:pPr>
      <w:r w:rsidRPr="008C4ABE">
        <w:tab/>
      </w:r>
      <w:r w:rsidRPr="008C4ABE">
        <w:tab/>
      </w:r>
      <w:r w:rsidRPr="008C4ABE">
        <w:tab/>
      </w:r>
      <w:r w:rsidRPr="008C4ABE">
        <w:tab/>
        <w:t>&lt;complexType&gt;</w:t>
      </w:r>
    </w:p>
    <w:p w14:paraId="2F48F8AF"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1D792D4A" w14:textId="1E3D1CFD"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nEInformation</w:t>
      </w:r>
      <w:r w:rsidR="008C4ABE">
        <w:t>"</w:t>
      </w:r>
      <w:r w:rsidRPr="008C4ABE">
        <w:t xml:space="preserve"> type=</w:t>
      </w:r>
      <w:r w:rsidR="008C4ABE">
        <w:t>"</w:t>
      </w:r>
      <w:r w:rsidRPr="008C4ABE">
        <w:t>ScIRPData:NEInformation</w:t>
      </w:r>
      <w:r w:rsidR="008C4ABE">
        <w:t>"</w:t>
      </w:r>
      <w:r w:rsidRPr="008C4ABE">
        <w:t>/&gt;</w:t>
      </w:r>
    </w:p>
    <w:p w14:paraId="4CCB2FF2"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29FB3C5E" w14:textId="77777777" w:rsidR="00890F66" w:rsidRPr="008C4ABE" w:rsidRDefault="00890F66" w:rsidP="008C4ABE">
      <w:pPr>
        <w:pStyle w:val="PL"/>
      </w:pPr>
      <w:r w:rsidRPr="008C4ABE">
        <w:tab/>
      </w:r>
      <w:r w:rsidRPr="008C4ABE">
        <w:tab/>
      </w:r>
      <w:r w:rsidRPr="008C4ABE">
        <w:tab/>
      </w:r>
      <w:r w:rsidRPr="008C4ABE">
        <w:tab/>
        <w:t>&lt;/complexType&gt;</w:t>
      </w:r>
    </w:p>
    <w:p w14:paraId="2647B9BE" w14:textId="77777777" w:rsidR="00890F66" w:rsidRPr="008C4ABE" w:rsidRDefault="00890F66" w:rsidP="008C4ABE">
      <w:pPr>
        <w:pStyle w:val="PL"/>
      </w:pPr>
      <w:r w:rsidRPr="008C4ABE">
        <w:tab/>
      </w:r>
      <w:r w:rsidRPr="008C4ABE">
        <w:tab/>
      </w:r>
      <w:r w:rsidRPr="008C4ABE">
        <w:tab/>
        <w:t>&lt;/element&gt;</w:t>
      </w:r>
    </w:p>
    <w:p w14:paraId="28AD6E77" w14:textId="77777777" w:rsidR="00890F66" w:rsidRPr="008C4ABE" w:rsidRDefault="00890F66" w:rsidP="008C4ABE">
      <w:pPr>
        <w:pStyle w:val="PL"/>
      </w:pPr>
      <w:r w:rsidRPr="008C4ABE">
        <w:tab/>
      </w:r>
      <w:r w:rsidRPr="008C4ABE">
        <w:tab/>
      </w:r>
      <w:r w:rsidRPr="008C4ABE">
        <w:tab/>
        <w:t>&lt;!--listScManagementCapabilities Response --&gt;</w:t>
      </w:r>
    </w:p>
    <w:p w14:paraId="207386CD" w14:textId="2E1C1461" w:rsidR="00890F66" w:rsidRPr="008C4ABE" w:rsidRDefault="00890F66" w:rsidP="008C4ABE">
      <w:pPr>
        <w:pStyle w:val="PL"/>
      </w:pPr>
      <w:r w:rsidRPr="008C4ABE">
        <w:tab/>
      </w:r>
      <w:r w:rsidRPr="008C4ABE">
        <w:tab/>
      </w:r>
      <w:r w:rsidRPr="008C4ABE">
        <w:tab/>
        <w:t>&lt;element name=</w:t>
      </w:r>
      <w:r w:rsidR="008C4ABE">
        <w:t>"</w:t>
      </w:r>
      <w:r w:rsidRPr="008C4ABE">
        <w:t>listScManagementCapabilitiesResponse</w:t>
      </w:r>
      <w:r w:rsidR="008C4ABE">
        <w:t>"</w:t>
      </w:r>
      <w:r w:rsidRPr="008C4ABE">
        <w:t>&gt;</w:t>
      </w:r>
    </w:p>
    <w:p w14:paraId="0B072976" w14:textId="77777777" w:rsidR="00890F66" w:rsidRPr="008C4ABE" w:rsidRDefault="00890F66" w:rsidP="008C4ABE">
      <w:pPr>
        <w:pStyle w:val="PL"/>
      </w:pPr>
      <w:r w:rsidRPr="008C4ABE">
        <w:tab/>
      </w:r>
      <w:r w:rsidRPr="008C4ABE">
        <w:tab/>
      </w:r>
      <w:r w:rsidRPr="008C4ABE">
        <w:tab/>
      </w:r>
      <w:r w:rsidRPr="008C4ABE">
        <w:tab/>
        <w:t>&lt;complexType&gt;</w:t>
      </w:r>
    </w:p>
    <w:p w14:paraId="2CCE562E"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02CCF30A" w14:textId="0F550B95"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capabilitiesList</w:t>
      </w:r>
      <w:r w:rsidR="008C4ABE">
        <w:t>"</w:t>
      </w:r>
      <w:r w:rsidRPr="008C4ABE">
        <w:t xml:space="preserve"> type=</w:t>
      </w:r>
      <w:r w:rsidR="008C4ABE">
        <w:t>"</w:t>
      </w:r>
      <w:r w:rsidRPr="008C4ABE">
        <w:t>ScIRPData:capabilitiesList</w:t>
      </w:r>
      <w:r w:rsidR="008C4ABE">
        <w:t>"</w:t>
      </w:r>
      <w:r w:rsidRPr="008C4ABE">
        <w:t>/&gt;</w:t>
      </w:r>
    </w:p>
    <w:p w14:paraId="0B946F53" w14:textId="2A38C8E8"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Result</w:t>
      </w:r>
      <w:r w:rsidR="008C4ABE">
        <w:t>"</w:t>
      </w:r>
      <w:r w:rsidRPr="008C4ABE">
        <w:t>&gt;</w:t>
      </w:r>
    </w:p>
    <w:p w14:paraId="587F6878"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2AD79F99" w14:textId="0E8C196F"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 base=</w:t>
      </w:r>
      <w:r w:rsidR="008C4ABE">
        <w:t>"</w:t>
      </w:r>
      <w:r w:rsidRPr="008C4ABE">
        <w:t>string</w:t>
      </w:r>
      <w:r w:rsidR="008C4ABE">
        <w:t>"</w:t>
      </w:r>
      <w:r w:rsidRPr="008C4ABE">
        <w:t>&gt;</w:t>
      </w:r>
    </w:p>
    <w:p w14:paraId="2D127D3C" w14:textId="32745C7B"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success</w:t>
      </w:r>
      <w:r w:rsidR="008C4ABE">
        <w:t>"</w:t>
      </w:r>
      <w:r w:rsidRPr="008C4ABE">
        <w:t>/&gt;</w:t>
      </w:r>
    </w:p>
    <w:p w14:paraId="395B39AB" w14:textId="570E61FF"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failure</w:t>
      </w:r>
      <w:r w:rsidR="008C4ABE">
        <w:t>"</w:t>
      </w:r>
      <w:r w:rsidRPr="008C4ABE">
        <w:t>/&gt;</w:t>
      </w:r>
    </w:p>
    <w:p w14:paraId="7BC02AE9" w14:textId="63CA4C8C"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stepNameNotMatch</w:t>
      </w:r>
      <w:r w:rsidR="008C4ABE">
        <w:t>"</w:t>
      </w:r>
      <w:r w:rsidRPr="008C4ABE">
        <w:t>/&gt;</w:t>
      </w:r>
    </w:p>
    <w:p w14:paraId="163B2C07" w14:textId="345D1356"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nEInformationIntersection</w:t>
      </w:r>
      <w:r w:rsidR="008C4ABE">
        <w:t>"</w:t>
      </w:r>
      <w:r w:rsidRPr="008C4ABE">
        <w:t>/&gt;</w:t>
      </w:r>
    </w:p>
    <w:p w14:paraId="7714B3EC"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&lt;/restriction&gt;</w:t>
      </w:r>
    </w:p>
    <w:p w14:paraId="70476B74"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7EF231C1" w14:textId="77777777" w:rsidR="00890F66" w:rsidRPr="008C4ABE" w:rsidRDefault="00890F66" w:rsidP="008C4ABE">
      <w:pPr>
        <w:pStyle w:val="PL"/>
      </w:pPr>
      <w:r w:rsidRPr="008C4ABE">
        <w:tab/>
      </w:r>
      <w:r w:rsidRPr="008C4ABE">
        <w:tab/>
      </w:r>
      <w:r w:rsidRPr="008C4ABE">
        <w:tab/>
      </w:r>
      <w:r w:rsidRPr="008C4ABE">
        <w:tab/>
      </w:r>
      <w:r w:rsidRPr="008C4ABE">
        <w:tab/>
      </w:r>
      <w:r w:rsidRPr="008C4ABE">
        <w:tab/>
        <w:t>&lt;/element&gt;</w:t>
      </w:r>
    </w:p>
    <w:p w14:paraId="2C6BB99E"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3BBCA9A8" w14:textId="77777777" w:rsidR="00890F66" w:rsidRPr="008C4ABE" w:rsidRDefault="00890F66" w:rsidP="008C4ABE">
      <w:pPr>
        <w:pStyle w:val="PL"/>
      </w:pPr>
      <w:r w:rsidRPr="008C4ABE">
        <w:tab/>
      </w:r>
      <w:r w:rsidRPr="008C4ABE">
        <w:tab/>
      </w:r>
      <w:r w:rsidRPr="008C4ABE">
        <w:tab/>
      </w:r>
      <w:r w:rsidRPr="008C4ABE">
        <w:tab/>
        <w:t>&lt;/complexType&gt;</w:t>
      </w:r>
    </w:p>
    <w:p w14:paraId="4FC561E7" w14:textId="77777777" w:rsidR="00890F66" w:rsidRPr="008C4ABE" w:rsidRDefault="00890F66" w:rsidP="008C4ABE">
      <w:pPr>
        <w:pStyle w:val="PL"/>
      </w:pPr>
      <w:r w:rsidRPr="008C4ABE">
        <w:tab/>
      </w:r>
      <w:r w:rsidRPr="008C4ABE">
        <w:tab/>
      </w:r>
      <w:r w:rsidRPr="008C4ABE">
        <w:tab/>
        <w:t>&lt;/element&gt;</w:t>
      </w:r>
    </w:p>
    <w:p w14:paraId="6249CCE2" w14:textId="77777777" w:rsidR="00890F66" w:rsidRPr="008C4ABE" w:rsidRDefault="00890F66" w:rsidP="008C4ABE">
      <w:pPr>
        <w:pStyle w:val="PL"/>
      </w:pPr>
      <w:r w:rsidRPr="008C4ABE">
        <w:tab/>
      </w:r>
      <w:r w:rsidRPr="008C4ABE">
        <w:tab/>
      </w:r>
      <w:r w:rsidRPr="008C4ABE">
        <w:tab/>
        <w:t>&lt;!--listScManagementCapabilities Fault --&gt;</w:t>
      </w:r>
    </w:p>
    <w:p w14:paraId="4445DE81" w14:textId="263F63EB" w:rsidR="00890F66" w:rsidRPr="008C4ABE" w:rsidRDefault="00890F66" w:rsidP="008C4ABE">
      <w:pPr>
        <w:pStyle w:val="PL"/>
      </w:pPr>
      <w:r w:rsidRPr="008C4ABE">
        <w:tab/>
      </w:r>
      <w:r w:rsidRPr="008C4ABE">
        <w:tab/>
      </w:r>
      <w:r w:rsidRPr="008C4ABE">
        <w:tab/>
        <w:t>&lt;element name=</w:t>
      </w:r>
      <w:r w:rsidR="008C4ABE">
        <w:t>"</w:t>
      </w:r>
      <w:r w:rsidRPr="008C4ABE">
        <w:t>listScManagementCapabilitiesFault</w:t>
      </w:r>
      <w:r w:rsidR="008C4ABE">
        <w:t>"</w:t>
      </w:r>
      <w:r w:rsidRPr="008C4ABE">
        <w:t>&gt;</w:t>
      </w:r>
    </w:p>
    <w:p w14:paraId="4775E3FD" w14:textId="77777777" w:rsidR="00890F66" w:rsidRPr="008C4ABE" w:rsidRDefault="00890F66" w:rsidP="008C4ABE">
      <w:pPr>
        <w:pStyle w:val="PL"/>
      </w:pPr>
      <w:r w:rsidRPr="008C4ABE">
        <w:tab/>
      </w:r>
      <w:r w:rsidRPr="008C4ABE">
        <w:tab/>
      </w:r>
      <w:r w:rsidRPr="008C4ABE">
        <w:tab/>
      </w:r>
      <w:r w:rsidRPr="008C4ABE">
        <w:tab/>
        <w:t>&lt;simpleType&gt;</w:t>
      </w:r>
    </w:p>
    <w:p w14:paraId="10B834AF" w14:textId="25F02B54" w:rsidR="00890F66" w:rsidRPr="008C4ABE" w:rsidRDefault="00890F66" w:rsidP="008C4ABE">
      <w:pPr>
        <w:pStyle w:val="PL"/>
      </w:pPr>
      <w:r w:rsidRPr="008C4ABE">
        <w:tab/>
      </w:r>
      <w:r w:rsidRPr="008C4ABE">
        <w:tab/>
      </w:r>
      <w:r w:rsidRPr="008C4ABE">
        <w:tab/>
      </w:r>
      <w:r w:rsidRPr="008C4ABE">
        <w:tab/>
      </w:r>
      <w:r w:rsidRPr="008C4ABE">
        <w:tab/>
        <w:t>&lt;restriction base=</w:t>
      </w:r>
      <w:r w:rsidR="008C4ABE">
        <w:t>"</w:t>
      </w:r>
      <w:r w:rsidRPr="008C4ABE">
        <w:t>string</w:t>
      </w:r>
      <w:r w:rsidR="008C4ABE">
        <w:t>"</w:t>
      </w:r>
      <w:r w:rsidRPr="008C4ABE">
        <w:t>&gt;</w:t>
      </w:r>
    </w:p>
    <w:p w14:paraId="05C9D3E7" w14:textId="22C57160" w:rsidR="00890F66" w:rsidRPr="008C4ABE" w:rsidRDefault="00890F66" w:rsidP="008C4ABE">
      <w:pPr>
        <w:pStyle w:val="PL"/>
      </w:pPr>
      <w:r w:rsidRPr="008C4ABE">
        <w:lastRenderedPageBreak/>
        <w:tab/>
      </w:r>
      <w:r w:rsidRPr="008C4ABE">
        <w:tab/>
      </w:r>
      <w:r w:rsidRPr="008C4ABE">
        <w:tab/>
      </w:r>
      <w:r w:rsidRPr="008C4ABE">
        <w:tab/>
      </w:r>
      <w:r w:rsidRPr="008C4ABE">
        <w:tab/>
      </w:r>
      <w:r w:rsidRPr="008C4ABE">
        <w:tab/>
        <w:t>&lt;enumeration value=</w:t>
      </w:r>
      <w:r w:rsidR="008C4ABE">
        <w:t>"</w:t>
      </w:r>
      <w:r w:rsidRPr="008C4ABE">
        <w:t>operationfailed</w:t>
      </w:r>
      <w:r w:rsidR="008C4ABE">
        <w:t>"</w:t>
      </w:r>
      <w:r w:rsidRPr="008C4ABE">
        <w:t>/&gt;</w:t>
      </w:r>
    </w:p>
    <w:p w14:paraId="2AD2EC7B" w14:textId="77777777" w:rsidR="00890F66" w:rsidRPr="008C4ABE" w:rsidRDefault="00890F66" w:rsidP="008C4ABE">
      <w:pPr>
        <w:pStyle w:val="PL"/>
      </w:pPr>
      <w:r w:rsidRPr="008C4ABE">
        <w:tab/>
      </w:r>
      <w:r w:rsidRPr="008C4ABE">
        <w:tab/>
      </w:r>
      <w:r w:rsidRPr="008C4ABE">
        <w:tab/>
      </w:r>
      <w:r w:rsidRPr="008C4ABE">
        <w:tab/>
      </w:r>
      <w:r w:rsidRPr="008C4ABE">
        <w:tab/>
        <w:t>&lt;/restriction&gt;</w:t>
      </w:r>
    </w:p>
    <w:p w14:paraId="78C700EC" w14:textId="77777777" w:rsidR="00890F66" w:rsidRPr="008C4ABE" w:rsidRDefault="00890F66" w:rsidP="008C4ABE">
      <w:pPr>
        <w:pStyle w:val="PL"/>
      </w:pPr>
      <w:r w:rsidRPr="008C4ABE">
        <w:tab/>
      </w:r>
      <w:r w:rsidRPr="008C4ABE">
        <w:tab/>
      </w:r>
      <w:r w:rsidRPr="008C4ABE">
        <w:tab/>
      </w:r>
      <w:r w:rsidRPr="008C4ABE">
        <w:tab/>
        <w:t>&lt;/simpleType&gt;</w:t>
      </w:r>
    </w:p>
    <w:p w14:paraId="057B6090" w14:textId="77777777" w:rsidR="00890F66" w:rsidRPr="008C4ABE" w:rsidRDefault="00890F66" w:rsidP="008C4ABE">
      <w:pPr>
        <w:pStyle w:val="PL"/>
      </w:pPr>
      <w:r w:rsidRPr="008C4ABE">
        <w:tab/>
      </w:r>
      <w:r w:rsidRPr="008C4ABE">
        <w:tab/>
      </w:r>
      <w:r w:rsidRPr="008C4ABE">
        <w:tab/>
        <w:t>&lt;/element&gt;</w:t>
      </w:r>
    </w:p>
    <w:p w14:paraId="69342D7B" w14:textId="77777777" w:rsidR="00890F66" w:rsidRPr="008C4ABE" w:rsidRDefault="00890F66" w:rsidP="008C4ABE">
      <w:pPr>
        <w:pStyle w:val="PL"/>
      </w:pPr>
      <w:r w:rsidRPr="008C4ABE">
        <w:tab/>
      </w:r>
      <w:r w:rsidRPr="008C4ABE">
        <w:tab/>
      </w:r>
      <w:r w:rsidRPr="008C4ABE">
        <w:tab/>
        <w:t>&lt;!--listScManagementProfiles  Request --&gt;</w:t>
      </w:r>
    </w:p>
    <w:p w14:paraId="11C1B83B" w14:textId="749628F7" w:rsidR="00890F66" w:rsidRPr="008C4ABE" w:rsidRDefault="00890F66" w:rsidP="008C4ABE">
      <w:pPr>
        <w:pStyle w:val="PL"/>
      </w:pPr>
      <w:r w:rsidRPr="008C4ABE">
        <w:tab/>
      </w:r>
      <w:r w:rsidRPr="008C4ABE">
        <w:tab/>
      </w:r>
      <w:r w:rsidRPr="008C4ABE">
        <w:tab/>
        <w:t>&lt;element name=</w:t>
      </w:r>
      <w:r w:rsidR="008C4ABE">
        <w:t>"</w:t>
      </w:r>
      <w:r w:rsidRPr="008C4ABE">
        <w:t>listScManagementProfilesRequest</w:t>
      </w:r>
      <w:r w:rsidR="008C4ABE">
        <w:t>"</w:t>
      </w:r>
      <w:r w:rsidRPr="008C4ABE">
        <w:t>&gt;</w:t>
      </w:r>
    </w:p>
    <w:p w14:paraId="4FC55C2A" w14:textId="77777777" w:rsidR="00890F66" w:rsidRPr="008C4ABE" w:rsidRDefault="00890F66" w:rsidP="008C4ABE">
      <w:pPr>
        <w:pStyle w:val="PL"/>
      </w:pPr>
      <w:r w:rsidRPr="008C4ABE">
        <w:tab/>
      </w:r>
      <w:r w:rsidRPr="008C4ABE">
        <w:tab/>
      </w:r>
      <w:r w:rsidRPr="008C4ABE">
        <w:tab/>
      </w:r>
      <w:r w:rsidRPr="008C4ABE">
        <w:tab/>
        <w:t>&lt;complexType&gt;</w:t>
      </w:r>
    </w:p>
    <w:p w14:paraId="616DA1F4"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45EB00A8" w14:textId="38629F50"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nEInformation</w:t>
      </w:r>
      <w:r w:rsidR="008C4ABE">
        <w:t>"</w:t>
      </w:r>
      <w:r w:rsidRPr="008C4ABE">
        <w:t xml:space="preserve"> type=</w:t>
      </w:r>
      <w:r w:rsidR="008C4ABE">
        <w:t>"</w:t>
      </w:r>
      <w:r w:rsidRPr="008C4ABE">
        <w:t>ScIRPData:NEInformation</w:t>
      </w:r>
      <w:r w:rsidR="008C4ABE">
        <w:t>"</w:t>
      </w:r>
      <w:r w:rsidRPr="008C4ABE">
        <w:t>/&gt;</w:t>
      </w:r>
    </w:p>
    <w:p w14:paraId="6384FFE6"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005A16B7" w14:textId="77777777" w:rsidR="00890F66" w:rsidRPr="008C4ABE" w:rsidRDefault="00890F66" w:rsidP="008C4ABE">
      <w:pPr>
        <w:pStyle w:val="PL"/>
      </w:pPr>
      <w:r w:rsidRPr="008C4ABE">
        <w:tab/>
      </w:r>
      <w:r w:rsidRPr="008C4ABE">
        <w:tab/>
      </w:r>
      <w:r w:rsidRPr="008C4ABE">
        <w:tab/>
      </w:r>
      <w:r w:rsidRPr="008C4ABE">
        <w:tab/>
        <w:t>&lt;/complexType&gt;</w:t>
      </w:r>
    </w:p>
    <w:p w14:paraId="1B261D22" w14:textId="77777777" w:rsidR="00890F66" w:rsidRPr="008C4ABE" w:rsidRDefault="00890F66" w:rsidP="008C4ABE">
      <w:pPr>
        <w:pStyle w:val="PL"/>
      </w:pPr>
      <w:r w:rsidRPr="008C4ABE">
        <w:tab/>
      </w:r>
      <w:r w:rsidRPr="008C4ABE">
        <w:tab/>
      </w:r>
      <w:r w:rsidRPr="008C4ABE">
        <w:tab/>
        <w:t>&lt;/element&gt;</w:t>
      </w:r>
    </w:p>
    <w:p w14:paraId="2038731A" w14:textId="77777777" w:rsidR="00890F66" w:rsidRPr="008C4ABE" w:rsidRDefault="00890F66" w:rsidP="008C4ABE">
      <w:pPr>
        <w:pStyle w:val="PL"/>
      </w:pPr>
      <w:r w:rsidRPr="008C4ABE">
        <w:tab/>
      </w:r>
      <w:r w:rsidRPr="008C4ABE">
        <w:tab/>
      </w:r>
      <w:r w:rsidRPr="008C4ABE">
        <w:tab/>
        <w:t>&lt;!--listScManagementProfiles  Response --&gt;</w:t>
      </w:r>
    </w:p>
    <w:p w14:paraId="30A474D4" w14:textId="7376B786" w:rsidR="00890F66" w:rsidRPr="008C4ABE" w:rsidRDefault="00890F66" w:rsidP="008C4ABE">
      <w:pPr>
        <w:pStyle w:val="PL"/>
      </w:pPr>
      <w:r w:rsidRPr="008C4ABE">
        <w:tab/>
      </w:r>
      <w:r w:rsidRPr="008C4ABE">
        <w:tab/>
      </w:r>
      <w:r w:rsidRPr="008C4ABE">
        <w:tab/>
        <w:t>&lt;element name=</w:t>
      </w:r>
      <w:r w:rsidR="008C4ABE">
        <w:t>"</w:t>
      </w:r>
      <w:r w:rsidRPr="008C4ABE">
        <w:t>listScManagementProfilesResponse</w:t>
      </w:r>
      <w:r w:rsidR="008C4ABE">
        <w:t>"</w:t>
      </w:r>
      <w:r w:rsidRPr="008C4ABE">
        <w:t>&gt;</w:t>
      </w:r>
    </w:p>
    <w:p w14:paraId="3022AE53" w14:textId="77777777" w:rsidR="00890F66" w:rsidRPr="008C4ABE" w:rsidRDefault="00890F66" w:rsidP="008C4ABE">
      <w:pPr>
        <w:pStyle w:val="PL"/>
      </w:pPr>
      <w:r w:rsidRPr="008C4ABE">
        <w:tab/>
      </w:r>
      <w:r w:rsidRPr="008C4ABE">
        <w:tab/>
      </w:r>
      <w:r w:rsidRPr="008C4ABE">
        <w:tab/>
      </w:r>
      <w:r w:rsidRPr="008C4ABE">
        <w:tab/>
        <w:t>&lt;complexType&gt;</w:t>
      </w:r>
    </w:p>
    <w:p w14:paraId="3D8680AB"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6C02E3C7" w14:textId="475DBE7B"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ScProfileList</w:t>
      </w:r>
      <w:r w:rsidR="008C4ABE">
        <w:t>"</w:t>
      </w:r>
      <w:r w:rsidRPr="008C4ABE">
        <w:t xml:space="preserve"> type=</w:t>
      </w:r>
      <w:r w:rsidR="008C4ABE">
        <w:t>"</w:t>
      </w:r>
      <w:r w:rsidRPr="008C4ABE">
        <w:t>ScIRPData:ScProfileList</w:t>
      </w:r>
      <w:r w:rsidR="008C4ABE">
        <w:t>"</w:t>
      </w:r>
      <w:r w:rsidRPr="008C4ABE">
        <w:t>/&gt;</w:t>
      </w:r>
    </w:p>
    <w:p w14:paraId="45E94A52" w14:textId="00CB22AC"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Result</w:t>
      </w:r>
      <w:r w:rsidR="008C4ABE">
        <w:t>"</w:t>
      </w:r>
      <w:r w:rsidRPr="008C4ABE">
        <w:t>&gt;</w:t>
      </w:r>
    </w:p>
    <w:p w14:paraId="21D4FD8A"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030F5122" w14:textId="38D8BCFE"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 base=</w:t>
      </w:r>
      <w:r w:rsidR="008C4ABE">
        <w:t>"</w:t>
      </w:r>
      <w:r w:rsidRPr="008C4ABE">
        <w:t>string</w:t>
      </w:r>
      <w:r w:rsidR="008C4ABE">
        <w:t>"</w:t>
      </w:r>
      <w:r w:rsidRPr="008C4ABE">
        <w:t>&gt;</w:t>
      </w:r>
    </w:p>
    <w:p w14:paraId="7DA82917" w14:textId="62E3E521"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success</w:t>
      </w:r>
      <w:r w:rsidR="008C4ABE">
        <w:t>"</w:t>
      </w:r>
      <w:r w:rsidRPr="008C4ABE">
        <w:t>/&gt;</w:t>
      </w:r>
    </w:p>
    <w:p w14:paraId="373D49D9" w14:textId="50977B9D"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failure</w:t>
      </w:r>
      <w:r w:rsidR="008C4ABE">
        <w:t>"</w:t>
      </w:r>
      <w:r w:rsidRPr="008C4ABE">
        <w:t>/&gt;</w:t>
      </w:r>
    </w:p>
    <w:p w14:paraId="4546E95E" w14:textId="62211D92"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stepNameNotMatch</w:t>
      </w:r>
      <w:r w:rsidR="008C4ABE">
        <w:t>"</w:t>
      </w:r>
      <w:r w:rsidRPr="008C4ABE">
        <w:t>/&gt;</w:t>
      </w:r>
    </w:p>
    <w:p w14:paraId="4C738554" w14:textId="5F48F922"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nEInformationIntersection</w:t>
      </w:r>
      <w:r w:rsidR="008C4ABE">
        <w:t>"</w:t>
      </w:r>
      <w:r w:rsidRPr="008C4ABE">
        <w:t>/&gt;</w:t>
      </w:r>
    </w:p>
    <w:p w14:paraId="06CEBA9D"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&lt;/restriction&gt;</w:t>
      </w:r>
    </w:p>
    <w:p w14:paraId="43D9DD5F"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180E522B" w14:textId="77777777" w:rsidR="00890F66" w:rsidRPr="008C4ABE" w:rsidRDefault="00890F66" w:rsidP="008C4ABE">
      <w:pPr>
        <w:pStyle w:val="PL"/>
      </w:pPr>
      <w:r w:rsidRPr="008C4ABE">
        <w:tab/>
      </w:r>
      <w:r w:rsidRPr="008C4ABE">
        <w:tab/>
      </w:r>
      <w:r w:rsidRPr="008C4ABE">
        <w:tab/>
      </w:r>
      <w:r w:rsidRPr="008C4ABE">
        <w:tab/>
      </w:r>
      <w:r w:rsidRPr="008C4ABE">
        <w:tab/>
      </w:r>
      <w:r w:rsidRPr="008C4ABE">
        <w:tab/>
        <w:t>&lt;/element&gt;</w:t>
      </w:r>
    </w:p>
    <w:p w14:paraId="7872E820"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6B400FC7" w14:textId="77777777" w:rsidR="00890F66" w:rsidRPr="008C4ABE" w:rsidRDefault="00890F66" w:rsidP="008C4ABE">
      <w:pPr>
        <w:pStyle w:val="PL"/>
      </w:pPr>
      <w:r w:rsidRPr="008C4ABE">
        <w:tab/>
      </w:r>
      <w:r w:rsidRPr="008C4ABE">
        <w:tab/>
      </w:r>
      <w:r w:rsidRPr="008C4ABE">
        <w:tab/>
      </w:r>
      <w:r w:rsidRPr="008C4ABE">
        <w:tab/>
        <w:t>&lt;/complexType&gt;</w:t>
      </w:r>
    </w:p>
    <w:p w14:paraId="13AA44C0" w14:textId="77777777" w:rsidR="00890F66" w:rsidRPr="008C4ABE" w:rsidRDefault="00890F66" w:rsidP="008C4ABE">
      <w:pPr>
        <w:pStyle w:val="PL"/>
      </w:pPr>
      <w:r w:rsidRPr="008C4ABE">
        <w:tab/>
      </w:r>
      <w:r w:rsidRPr="008C4ABE">
        <w:tab/>
      </w:r>
      <w:r w:rsidRPr="008C4ABE">
        <w:tab/>
        <w:t>&lt;/element&gt;</w:t>
      </w:r>
    </w:p>
    <w:p w14:paraId="061C2C2E" w14:textId="77777777" w:rsidR="00890F66" w:rsidRPr="008C4ABE" w:rsidRDefault="00890F66" w:rsidP="008C4ABE">
      <w:pPr>
        <w:pStyle w:val="PL"/>
      </w:pPr>
      <w:r w:rsidRPr="008C4ABE">
        <w:tab/>
      </w:r>
      <w:r w:rsidRPr="008C4ABE">
        <w:tab/>
      </w:r>
      <w:r w:rsidRPr="008C4ABE">
        <w:tab/>
        <w:t>&lt;!--createScManagementProfile Request --&gt;</w:t>
      </w:r>
    </w:p>
    <w:p w14:paraId="01D79D8F" w14:textId="6AE31CA5" w:rsidR="00890F66" w:rsidRPr="008C4ABE" w:rsidRDefault="00890F66" w:rsidP="008C4ABE">
      <w:pPr>
        <w:pStyle w:val="PL"/>
      </w:pPr>
      <w:r w:rsidRPr="008C4ABE">
        <w:tab/>
      </w:r>
      <w:r w:rsidRPr="008C4ABE">
        <w:tab/>
      </w:r>
      <w:r w:rsidRPr="008C4ABE">
        <w:tab/>
        <w:t>&lt;element name=</w:t>
      </w:r>
      <w:r w:rsidR="008C4ABE">
        <w:t>"</w:t>
      </w:r>
      <w:r w:rsidRPr="008C4ABE">
        <w:t>createScManagementProfileRequest</w:t>
      </w:r>
      <w:r w:rsidR="008C4ABE">
        <w:t>"</w:t>
      </w:r>
      <w:r w:rsidRPr="008C4ABE">
        <w:t>&gt;</w:t>
      </w:r>
    </w:p>
    <w:p w14:paraId="47C416F2" w14:textId="77777777" w:rsidR="00890F66" w:rsidRPr="008C4ABE" w:rsidRDefault="00890F66" w:rsidP="008C4ABE">
      <w:pPr>
        <w:pStyle w:val="PL"/>
      </w:pPr>
      <w:r w:rsidRPr="008C4ABE">
        <w:tab/>
      </w:r>
      <w:r w:rsidRPr="008C4ABE">
        <w:tab/>
      </w:r>
      <w:r w:rsidRPr="008C4ABE">
        <w:tab/>
      </w:r>
      <w:r w:rsidRPr="008C4ABE">
        <w:tab/>
        <w:t>&lt;complexType&gt;</w:t>
      </w:r>
    </w:p>
    <w:p w14:paraId="48B10AE5"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4AFBE0E3" w14:textId="515A7921"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id</w:t>
      </w:r>
      <w:r w:rsidR="008C4ABE">
        <w:t>"</w:t>
      </w:r>
      <w:r w:rsidRPr="008C4ABE">
        <w:t xml:space="preserve"> type=</w:t>
      </w:r>
      <w:r w:rsidR="008C4ABE">
        <w:t>"</w:t>
      </w:r>
      <w:r w:rsidRPr="008C4ABE">
        <w:t>ScIRPData:Id</w:t>
      </w:r>
      <w:r w:rsidR="008C4ABE">
        <w:t>"</w:t>
      </w:r>
      <w:r w:rsidRPr="008C4ABE">
        <w:t xml:space="preserve"> minOccurs=</w:t>
      </w:r>
      <w:r w:rsidR="008C4ABE">
        <w:t>"</w:t>
      </w:r>
      <w:r w:rsidRPr="008C4ABE">
        <w:t>0</w:t>
      </w:r>
      <w:r w:rsidR="008C4ABE">
        <w:t>"</w:t>
      </w:r>
      <w:r w:rsidRPr="008C4ABE">
        <w:t>/&gt;</w:t>
      </w:r>
    </w:p>
    <w:p w14:paraId="3BEF3B4F" w14:textId="5498E4B8"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nEInformation</w:t>
      </w:r>
      <w:r w:rsidR="008C4ABE">
        <w:t>"</w:t>
      </w:r>
      <w:r w:rsidRPr="008C4ABE">
        <w:t xml:space="preserve"> type=</w:t>
      </w:r>
      <w:r w:rsidR="008C4ABE">
        <w:t>"</w:t>
      </w:r>
      <w:r w:rsidRPr="008C4ABE">
        <w:t>ScIRPData:NEInformation</w:t>
      </w:r>
      <w:r w:rsidR="008C4ABE">
        <w:t>"</w:t>
      </w:r>
      <w:r w:rsidRPr="008C4ABE">
        <w:t>/&gt;</w:t>
      </w:r>
    </w:p>
    <w:p w14:paraId="63C30D2E" w14:textId="4F79B9AF"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swVersionToBeInstalled</w:t>
      </w:r>
      <w:r w:rsidR="008C4ABE">
        <w:t>"</w:t>
      </w:r>
      <w:r w:rsidRPr="008C4ABE">
        <w:t xml:space="preserve"> type=</w:t>
      </w:r>
      <w:r w:rsidR="008C4ABE">
        <w:t>"</w:t>
      </w:r>
      <w:r w:rsidRPr="008C4ABE">
        <w:t>xsc:VersionNumber</w:t>
      </w:r>
      <w:r w:rsidR="008C4ABE">
        <w:t>"</w:t>
      </w:r>
      <w:r w:rsidRPr="008C4ABE">
        <w:t>/&gt;</w:t>
      </w:r>
    </w:p>
    <w:p w14:paraId="4CDD827D" w14:textId="7FB88C1A"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stepsAndSelectedStopPointList</w:t>
      </w:r>
      <w:r w:rsidR="008C4ABE">
        <w:t>"</w:t>
      </w:r>
      <w:r w:rsidRPr="008C4ABE">
        <w:t xml:space="preserve"> type=</w:t>
      </w:r>
      <w:r w:rsidR="008C4ABE">
        <w:t>"</w:t>
      </w:r>
      <w:r w:rsidRPr="008C4ABE">
        <w:t>xsc:StepsAndSelectedStopPointList</w:t>
      </w:r>
      <w:r w:rsidR="008C4ABE">
        <w:t>"</w:t>
      </w:r>
      <w:r w:rsidRPr="008C4ABE">
        <w:t>/&gt;</w:t>
      </w:r>
    </w:p>
    <w:p w14:paraId="68E3DB03" w14:textId="76E18064"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selectedFinalAdministrativeState</w:t>
      </w:r>
      <w:r w:rsidR="008C4ABE">
        <w:t>"</w:t>
      </w:r>
      <w:r w:rsidRPr="008C4ABE">
        <w:t xml:space="preserve"> type=</w:t>
      </w:r>
      <w:r w:rsidR="008C4ABE">
        <w:t>"</w:t>
      </w:r>
      <w:r w:rsidRPr="008C4ABE">
        <w:t>xsc:FinalAdministrativeStateValue</w:t>
      </w:r>
      <w:r w:rsidR="008C4ABE">
        <w:t>"</w:t>
      </w:r>
      <w:r w:rsidRPr="008C4ABE">
        <w:t>/&gt;</w:t>
      </w:r>
    </w:p>
    <w:p w14:paraId="0855E79F"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62A376F5" w14:textId="77777777" w:rsidR="00890F66" w:rsidRPr="008C4ABE" w:rsidRDefault="00890F66" w:rsidP="008C4ABE">
      <w:pPr>
        <w:pStyle w:val="PL"/>
      </w:pPr>
      <w:r w:rsidRPr="008C4ABE">
        <w:tab/>
      </w:r>
      <w:r w:rsidRPr="008C4ABE">
        <w:tab/>
      </w:r>
      <w:r w:rsidRPr="008C4ABE">
        <w:tab/>
      </w:r>
      <w:r w:rsidRPr="008C4ABE">
        <w:tab/>
        <w:t>&lt;/complexType&gt;</w:t>
      </w:r>
    </w:p>
    <w:p w14:paraId="341777AF" w14:textId="77777777" w:rsidR="00890F66" w:rsidRPr="008C4ABE" w:rsidRDefault="00890F66" w:rsidP="008C4ABE">
      <w:pPr>
        <w:pStyle w:val="PL"/>
      </w:pPr>
      <w:r w:rsidRPr="008C4ABE">
        <w:tab/>
      </w:r>
      <w:r w:rsidRPr="008C4ABE">
        <w:tab/>
      </w:r>
      <w:r w:rsidRPr="008C4ABE">
        <w:tab/>
        <w:t>&lt;/element&gt;</w:t>
      </w:r>
    </w:p>
    <w:p w14:paraId="035756E2" w14:textId="77777777" w:rsidR="00890F66" w:rsidRPr="008C4ABE" w:rsidRDefault="00890F66" w:rsidP="008C4ABE">
      <w:pPr>
        <w:pStyle w:val="PL"/>
      </w:pPr>
      <w:r w:rsidRPr="008C4ABE">
        <w:tab/>
      </w:r>
      <w:r w:rsidRPr="008C4ABE">
        <w:tab/>
      </w:r>
      <w:r w:rsidRPr="008C4ABE">
        <w:tab/>
        <w:t>&lt;!--createScManagementProfile Response --&gt;</w:t>
      </w:r>
    </w:p>
    <w:p w14:paraId="48ACDB91" w14:textId="29A6B585" w:rsidR="00890F66" w:rsidRPr="008C4ABE" w:rsidRDefault="00890F66" w:rsidP="008C4ABE">
      <w:pPr>
        <w:pStyle w:val="PL"/>
      </w:pPr>
      <w:r w:rsidRPr="008C4ABE">
        <w:tab/>
      </w:r>
      <w:r w:rsidRPr="008C4ABE">
        <w:tab/>
      </w:r>
      <w:r w:rsidRPr="008C4ABE">
        <w:tab/>
        <w:t>&lt;element name=</w:t>
      </w:r>
      <w:r w:rsidR="008C4ABE">
        <w:t>"</w:t>
      </w:r>
      <w:r w:rsidRPr="008C4ABE">
        <w:t>createScManagementProfileResponse</w:t>
      </w:r>
      <w:r w:rsidR="008C4ABE">
        <w:t>"</w:t>
      </w:r>
      <w:r w:rsidRPr="008C4ABE">
        <w:t>&gt;</w:t>
      </w:r>
    </w:p>
    <w:p w14:paraId="2A701DBF" w14:textId="77777777" w:rsidR="00890F66" w:rsidRPr="008C4ABE" w:rsidRDefault="00890F66" w:rsidP="008C4ABE">
      <w:pPr>
        <w:pStyle w:val="PL"/>
      </w:pPr>
      <w:r w:rsidRPr="008C4ABE">
        <w:tab/>
      </w:r>
      <w:r w:rsidRPr="008C4ABE">
        <w:tab/>
      </w:r>
      <w:r w:rsidRPr="008C4ABE">
        <w:tab/>
      </w:r>
      <w:r w:rsidRPr="008C4ABE">
        <w:tab/>
        <w:t>&lt;complexType&gt;</w:t>
      </w:r>
    </w:p>
    <w:p w14:paraId="2A31FA96"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5A6709EF" w14:textId="3E03CE38"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id</w:t>
      </w:r>
      <w:r w:rsidR="008C4ABE">
        <w:t>"</w:t>
      </w:r>
      <w:r w:rsidRPr="008C4ABE">
        <w:t xml:space="preserve"> type=</w:t>
      </w:r>
      <w:r w:rsidR="008C4ABE">
        <w:t>"</w:t>
      </w:r>
      <w:r w:rsidRPr="008C4ABE">
        <w:t>ScIRPData:Id</w:t>
      </w:r>
      <w:r w:rsidR="008C4ABE">
        <w:t>"</w:t>
      </w:r>
      <w:r w:rsidRPr="008C4ABE">
        <w:t xml:space="preserve"> minOccurs=</w:t>
      </w:r>
      <w:r w:rsidR="008C4ABE">
        <w:t>"</w:t>
      </w:r>
      <w:r w:rsidRPr="008C4ABE">
        <w:t>0</w:t>
      </w:r>
      <w:r w:rsidR="008C4ABE">
        <w:t>"</w:t>
      </w:r>
      <w:r w:rsidRPr="008C4ABE">
        <w:t>/&gt;</w:t>
      </w:r>
    </w:p>
    <w:p w14:paraId="3DF4ED91" w14:textId="685071A4"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Result</w:t>
      </w:r>
      <w:r w:rsidR="008C4ABE">
        <w:t>"</w:t>
      </w:r>
      <w:r w:rsidRPr="008C4ABE">
        <w:t>&gt;</w:t>
      </w:r>
    </w:p>
    <w:p w14:paraId="784AA20C"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6237A669" w14:textId="48A10C01"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 base=</w:t>
      </w:r>
      <w:r w:rsidR="008C4ABE">
        <w:t>"</w:t>
      </w:r>
      <w:r w:rsidRPr="008C4ABE">
        <w:t>string</w:t>
      </w:r>
      <w:r w:rsidR="008C4ABE">
        <w:t>"</w:t>
      </w:r>
      <w:r w:rsidRPr="008C4ABE">
        <w:t>&gt;</w:t>
      </w:r>
    </w:p>
    <w:p w14:paraId="0BF7F452" w14:textId="62018358"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Success</w:t>
      </w:r>
      <w:r w:rsidR="008C4ABE">
        <w:t>"</w:t>
      </w:r>
      <w:r w:rsidRPr="008C4ABE">
        <w:t>/&gt;</w:t>
      </w:r>
    </w:p>
    <w:p w14:paraId="4264B007" w14:textId="1EE239AC"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Failure</w:t>
      </w:r>
      <w:r w:rsidR="008C4ABE">
        <w:t>"</w:t>
      </w:r>
      <w:r w:rsidRPr="008C4ABE">
        <w:t>/&gt;</w:t>
      </w:r>
    </w:p>
    <w:p w14:paraId="2BC1C5E6" w14:textId="0DB200B2"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nEInformationIntersection</w:t>
      </w:r>
      <w:r w:rsidR="008C4ABE">
        <w:t>"</w:t>
      </w:r>
      <w:r w:rsidRPr="008C4ABE">
        <w:t>/&gt;</w:t>
      </w:r>
    </w:p>
    <w:p w14:paraId="43D1DBBA" w14:textId="49230E59"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notAllowedBecauseOfOngoingSwmActivity</w:t>
      </w:r>
      <w:r w:rsidR="008C4ABE">
        <w:t>"</w:t>
      </w:r>
      <w:r w:rsidRPr="008C4ABE">
        <w:t>/&gt;</w:t>
      </w:r>
    </w:p>
    <w:p w14:paraId="64E739DF"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&lt;/restriction&gt;</w:t>
      </w:r>
    </w:p>
    <w:p w14:paraId="15A40EE9"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51DCAD87" w14:textId="77777777" w:rsidR="00890F66" w:rsidRPr="008C4ABE" w:rsidRDefault="00890F66" w:rsidP="008C4ABE">
      <w:pPr>
        <w:pStyle w:val="PL"/>
      </w:pPr>
      <w:r w:rsidRPr="008C4ABE">
        <w:tab/>
      </w:r>
      <w:r w:rsidRPr="008C4ABE">
        <w:tab/>
      </w:r>
      <w:r w:rsidRPr="008C4ABE">
        <w:tab/>
      </w:r>
      <w:r w:rsidRPr="008C4ABE">
        <w:tab/>
      </w:r>
      <w:r w:rsidRPr="008C4ABE">
        <w:tab/>
      </w:r>
      <w:r w:rsidRPr="008C4ABE">
        <w:tab/>
        <w:t>&lt;/element&gt;</w:t>
      </w:r>
    </w:p>
    <w:p w14:paraId="19F9E651"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230575D6" w14:textId="77777777" w:rsidR="00890F66" w:rsidRPr="008C4ABE" w:rsidRDefault="00890F66" w:rsidP="008C4ABE">
      <w:pPr>
        <w:pStyle w:val="PL"/>
      </w:pPr>
      <w:r w:rsidRPr="008C4ABE">
        <w:tab/>
      </w:r>
      <w:r w:rsidRPr="008C4ABE">
        <w:tab/>
      </w:r>
      <w:r w:rsidRPr="008C4ABE">
        <w:tab/>
      </w:r>
      <w:r w:rsidRPr="008C4ABE">
        <w:tab/>
        <w:t>&lt;/complexType&gt;</w:t>
      </w:r>
    </w:p>
    <w:p w14:paraId="2386665D" w14:textId="77777777" w:rsidR="00890F66" w:rsidRPr="008C4ABE" w:rsidRDefault="00890F66" w:rsidP="008C4ABE">
      <w:pPr>
        <w:pStyle w:val="PL"/>
      </w:pPr>
      <w:r w:rsidRPr="008C4ABE">
        <w:tab/>
      </w:r>
      <w:r w:rsidRPr="008C4ABE">
        <w:tab/>
      </w:r>
      <w:r w:rsidRPr="008C4ABE">
        <w:tab/>
        <w:t>&lt;/element&gt;</w:t>
      </w:r>
    </w:p>
    <w:p w14:paraId="7611CC88" w14:textId="77777777" w:rsidR="00890F66" w:rsidRPr="008C4ABE" w:rsidRDefault="00890F66" w:rsidP="008C4ABE">
      <w:pPr>
        <w:pStyle w:val="PL"/>
      </w:pPr>
      <w:r w:rsidRPr="008C4ABE">
        <w:tab/>
      </w:r>
      <w:r w:rsidRPr="008C4ABE">
        <w:tab/>
      </w:r>
      <w:r w:rsidRPr="008C4ABE">
        <w:tab/>
        <w:t>&lt;!--deleteScManagementProfile Request --&gt;</w:t>
      </w:r>
    </w:p>
    <w:p w14:paraId="23E079F0" w14:textId="6655B5A6" w:rsidR="00890F66" w:rsidRPr="008C4ABE" w:rsidRDefault="00890F66" w:rsidP="008C4ABE">
      <w:pPr>
        <w:pStyle w:val="PL"/>
      </w:pPr>
      <w:r w:rsidRPr="008C4ABE">
        <w:tab/>
      </w:r>
      <w:r w:rsidRPr="008C4ABE">
        <w:tab/>
      </w:r>
      <w:r w:rsidRPr="008C4ABE">
        <w:tab/>
        <w:t>&lt;element name=</w:t>
      </w:r>
      <w:r w:rsidR="008C4ABE">
        <w:t>"</w:t>
      </w:r>
      <w:r w:rsidRPr="008C4ABE">
        <w:t>deleteScManagementProfileRequest</w:t>
      </w:r>
      <w:r w:rsidR="008C4ABE">
        <w:t>"</w:t>
      </w:r>
      <w:r w:rsidRPr="008C4ABE">
        <w:t>&gt;</w:t>
      </w:r>
    </w:p>
    <w:p w14:paraId="75B2C1D4" w14:textId="77777777" w:rsidR="00890F66" w:rsidRPr="008C4ABE" w:rsidRDefault="00890F66" w:rsidP="008C4ABE">
      <w:pPr>
        <w:pStyle w:val="PL"/>
      </w:pPr>
      <w:r w:rsidRPr="008C4ABE">
        <w:tab/>
      </w:r>
      <w:r w:rsidRPr="008C4ABE">
        <w:tab/>
      </w:r>
      <w:r w:rsidRPr="008C4ABE">
        <w:tab/>
      </w:r>
      <w:r w:rsidRPr="008C4ABE">
        <w:tab/>
        <w:t>&lt;complexType&gt;</w:t>
      </w:r>
    </w:p>
    <w:p w14:paraId="65C2D375"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7E3709A4" w14:textId="4D3C1BBE"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id</w:t>
      </w:r>
      <w:r w:rsidR="008C4ABE">
        <w:t>"</w:t>
      </w:r>
      <w:r w:rsidRPr="008C4ABE">
        <w:t xml:space="preserve"> type=</w:t>
      </w:r>
      <w:r w:rsidR="008C4ABE">
        <w:t>"</w:t>
      </w:r>
      <w:r w:rsidRPr="008C4ABE">
        <w:t>ScIRPData:Id</w:t>
      </w:r>
      <w:r w:rsidR="008C4ABE">
        <w:t>"</w:t>
      </w:r>
      <w:r w:rsidRPr="008C4ABE">
        <w:t>/&gt;</w:t>
      </w:r>
    </w:p>
    <w:p w14:paraId="2079C620"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7AB282AD" w14:textId="77777777" w:rsidR="00890F66" w:rsidRPr="008C4ABE" w:rsidRDefault="00890F66" w:rsidP="008C4ABE">
      <w:pPr>
        <w:pStyle w:val="PL"/>
      </w:pPr>
      <w:r w:rsidRPr="008C4ABE">
        <w:tab/>
      </w:r>
      <w:r w:rsidRPr="008C4ABE">
        <w:tab/>
      </w:r>
      <w:r w:rsidRPr="008C4ABE">
        <w:tab/>
      </w:r>
      <w:r w:rsidRPr="008C4ABE">
        <w:tab/>
        <w:t>&lt;/complexType&gt;</w:t>
      </w:r>
    </w:p>
    <w:p w14:paraId="2D4C2ADF" w14:textId="77777777" w:rsidR="00890F66" w:rsidRPr="008C4ABE" w:rsidRDefault="00890F66" w:rsidP="008C4ABE">
      <w:pPr>
        <w:pStyle w:val="PL"/>
      </w:pPr>
      <w:r w:rsidRPr="008C4ABE">
        <w:tab/>
      </w:r>
      <w:r w:rsidRPr="008C4ABE">
        <w:tab/>
      </w:r>
      <w:r w:rsidRPr="008C4ABE">
        <w:tab/>
        <w:t>&lt;/element&gt;</w:t>
      </w:r>
    </w:p>
    <w:p w14:paraId="5E1588F2" w14:textId="77777777" w:rsidR="00890F66" w:rsidRPr="008C4ABE" w:rsidRDefault="00890F66" w:rsidP="008C4ABE">
      <w:pPr>
        <w:pStyle w:val="PL"/>
      </w:pPr>
      <w:r w:rsidRPr="008C4ABE">
        <w:tab/>
      </w:r>
      <w:r w:rsidRPr="008C4ABE">
        <w:tab/>
      </w:r>
      <w:r w:rsidRPr="008C4ABE">
        <w:tab/>
        <w:t>&lt;!--deleteScManagementProfile Response --&gt;</w:t>
      </w:r>
    </w:p>
    <w:p w14:paraId="7B33A73E" w14:textId="6A37ABC6" w:rsidR="00890F66" w:rsidRPr="008C4ABE" w:rsidRDefault="00890F66" w:rsidP="008C4ABE">
      <w:pPr>
        <w:pStyle w:val="PL"/>
      </w:pPr>
      <w:r w:rsidRPr="008C4ABE">
        <w:tab/>
      </w:r>
      <w:r w:rsidRPr="008C4ABE">
        <w:tab/>
      </w:r>
      <w:r w:rsidRPr="008C4ABE">
        <w:tab/>
        <w:t>&lt;element name=</w:t>
      </w:r>
      <w:r w:rsidR="008C4ABE">
        <w:t>"</w:t>
      </w:r>
      <w:r w:rsidRPr="008C4ABE">
        <w:t>deleteScManagementProfileResponse</w:t>
      </w:r>
      <w:r w:rsidR="008C4ABE">
        <w:t>"</w:t>
      </w:r>
      <w:r w:rsidRPr="008C4ABE">
        <w:t>&gt;</w:t>
      </w:r>
    </w:p>
    <w:p w14:paraId="07A3F4FB" w14:textId="77777777" w:rsidR="00890F66" w:rsidRPr="008C4ABE" w:rsidRDefault="00890F66" w:rsidP="008C4ABE">
      <w:pPr>
        <w:pStyle w:val="PL"/>
      </w:pPr>
      <w:r w:rsidRPr="008C4ABE">
        <w:tab/>
      </w:r>
      <w:r w:rsidRPr="008C4ABE">
        <w:tab/>
      </w:r>
      <w:r w:rsidRPr="008C4ABE">
        <w:tab/>
      </w:r>
      <w:r w:rsidRPr="008C4ABE">
        <w:tab/>
        <w:t>&lt;complexType&gt;</w:t>
      </w:r>
    </w:p>
    <w:p w14:paraId="37F9F39C"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0B038AE1" w14:textId="39F68DB3"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Result</w:t>
      </w:r>
      <w:r w:rsidR="008C4ABE">
        <w:t>"</w:t>
      </w:r>
      <w:r w:rsidRPr="008C4ABE">
        <w:t>&gt;</w:t>
      </w:r>
    </w:p>
    <w:p w14:paraId="21F3A019"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1A51A811" w14:textId="459AE80D"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 base=</w:t>
      </w:r>
      <w:r w:rsidR="008C4ABE">
        <w:t>"</w:t>
      </w:r>
      <w:r w:rsidRPr="008C4ABE">
        <w:t>string</w:t>
      </w:r>
      <w:r w:rsidR="008C4ABE">
        <w:t>"</w:t>
      </w:r>
      <w:r w:rsidRPr="008C4ABE">
        <w:t>&gt;</w:t>
      </w:r>
    </w:p>
    <w:p w14:paraId="49A94481" w14:textId="7BF86338"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success</w:t>
      </w:r>
      <w:r w:rsidR="008C4ABE">
        <w:t>"</w:t>
      </w:r>
      <w:r w:rsidRPr="008C4ABE">
        <w:t>/&gt;</w:t>
      </w:r>
    </w:p>
    <w:p w14:paraId="7DB5E8C5" w14:textId="37F881CE" w:rsidR="00890F66" w:rsidRPr="008C4ABE" w:rsidRDefault="00890F66" w:rsidP="008C4ABE">
      <w:pPr>
        <w:pStyle w:val="PL"/>
      </w:pPr>
      <w:r w:rsidRPr="008C4ABE">
        <w:lastRenderedPageBreak/>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failure</w:t>
      </w:r>
      <w:r w:rsidR="008C4ABE">
        <w:t>"</w:t>
      </w:r>
      <w:r w:rsidRPr="008C4ABE">
        <w:t>/&gt;</w:t>
      </w:r>
    </w:p>
    <w:p w14:paraId="46AFBA96" w14:textId="22C1C7DF"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stepNameNotMatch</w:t>
      </w:r>
      <w:r w:rsidR="008C4ABE">
        <w:t>"</w:t>
      </w:r>
      <w:r w:rsidRPr="008C4ABE">
        <w:t>/&gt;</w:t>
      </w:r>
    </w:p>
    <w:p w14:paraId="5E95F16B" w14:textId="1CB7926B"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nEInformationIntersection</w:t>
      </w:r>
      <w:r w:rsidR="008C4ABE">
        <w:t>"</w:t>
      </w:r>
      <w:r w:rsidRPr="008C4ABE">
        <w:t>/&gt;</w:t>
      </w:r>
    </w:p>
    <w:p w14:paraId="395B8969"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&lt;/restriction&gt;</w:t>
      </w:r>
    </w:p>
    <w:p w14:paraId="07B35E6F"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073A8146" w14:textId="77777777" w:rsidR="00890F66" w:rsidRPr="008C4ABE" w:rsidRDefault="00890F66" w:rsidP="008C4ABE">
      <w:pPr>
        <w:pStyle w:val="PL"/>
      </w:pPr>
      <w:r w:rsidRPr="008C4ABE">
        <w:tab/>
      </w:r>
      <w:r w:rsidRPr="008C4ABE">
        <w:tab/>
      </w:r>
      <w:r w:rsidRPr="008C4ABE">
        <w:tab/>
      </w:r>
      <w:r w:rsidRPr="008C4ABE">
        <w:tab/>
      </w:r>
      <w:r w:rsidRPr="008C4ABE">
        <w:tab/>
      </w:r>
      <w:r w:rsidRPr="008C4ABE">
        <w:tab/>
        <w:t>&lt;/element&gt;</w:t>
      </w:r>
    </w:p>
    <w:p w14:paraId="6A7E0FB4"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012D4BDA" w14:textId="77777777" w:rsidR="00890F66" w:rsidRPr="008C4ABE" w:rsidRDefault="00890F66" w:rsidP="008C4ABE">
      <w:pPr>
        <w:pStyle w:val="PL"/>
      </w:pPr>
      <w:r w:rsidRPr="008C4ABE">
        <w:tab/>
      </w:r>
      <w:r w:rsidRPr="008C4ABE">
        <w:tab/>
      </w:r>
      <w:r w:rsidRPr="008C4ABE">
        <w:tab/>
      </w:r>
      <w:r w:rsidRPr="008C4ABE">
        <w:tab/>
        <w:t>&lt;/complexType&gt;</w:t>
      </w:r>
    </w:p>
    <w:p w14:paraId="41C3AD68" w14:textId="77777777" w:rsidR="00890F66" w:rsidRPr="008C4ABE" w:rsidRDefault="00890F66" w:rsidP="008C4ABE">
      <w:pPr>
        <w:pStyle w:val="PL"/>
      </w:pPr>
      <w:r w:rsidRPr="008C4ABE">
        <w:tab/>
      </w:r>
      <w:r w:rsidRPr="008C4ABE">
        <w:tab/>
      </w:r>
      <w:r w:rsidRPr="008C4ABE">
        <w:tab/>
        <w:t>&lt;/element&gt;</w:t>
      </w:r>
    </w:p>
    <w:p w14:paraId="0AE04601" w14:textId="77777777" w:rsidR="00890F66" w:rsidRPr="008C4ABE" w:rsidRDefault="00890F66" w:rsidP="008C4ABE">
      <w:pPr>
        <w:pStyle w:val="PL"/>
      </w:pPr>
      <w:r w:rsidRPr="008C4ABE">
        <w:tab/>
      </w:r>
      <w:r w:rsidRPr="008C4ABE">
        <w:tab/>
      </w:r>
      <w:r w:rsidRPr="008C4ABE">
        <w:tab/>
        <w:t>&lt;!--listScProcesses Request --&gt;</w:t>
      </w:r>
    </w:p>
    <w:p w14:paraId="58EA3D6C" w14:textId="6CC14D79" w:rsidR="00890F66" w:rsidRPr="008C4ABE" w:rsidRDefault="00890F66" w:rsidP="008C4ABE">
      <w:pPr>
        <w:pStyle w:val="PL"/>
      </w:pPr>
      <w:r w:rsidRPr="008C4ABE">
        <w:tab/>
      </w:r>
      <w:r w:rsidRPr="008C4ABE">
        <w:tab/>
      </w:r>
      <w:r w:rsidRPr="008C4ABE">
        <w:tab/>
        <w:t>&lt;element name=</w:t>
      </w:r>
      <w:r w:rsidR="008C4ABE">
        <w:t>"</w:t>
      </w:r>
      <w:r w:rsidRPr="008C4ABE">
        <w:t>listScProcessesRequest</w:t>
      </w:r>
      <w:r w:rsidR="008C4ABE">
        <w:t>"</w:t>
      </w:r>
      <w:r w:rsidRPr="008C4ABE">
        <w:t>&gt;</w:t>
      </w:r>
    </w:p>
    <w:p w14:paraId="2D4346C1" w14:textId="77777777" w:rsidR="00890F66" w:rsidRPr="008C4ABE" w:rsidRDefault="00890F66" w:rsidP="008C4ABE">
      <w:pPr>
        <w:pStyle w:val="PL"/>
      </w:pPr>
      <w:r w:rsidRPr="008C4ABE">
        <w:tab/>
      </w:r>
      <w:r w:rsidRPr="008C4ABE">
        <w:tab/>
      </w:r>
      <w:r w:rsidRPr="008C4ABE">
        <w:tab/>
      </w:r>
      <w:r w:rsidRPr="008C4ABE">
        <w:tab/>
        <w:t>&lt;complexType&gt;</w:t>
      </w:r>
    </w:p>
    <w:p w14:paraId="08FE30E2"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1AA60E9E" w14:textId="597732D6"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nEIdentification</w:t>
      </w:r>
      <w:r w:rsidR="008C4ABE">
        <w:t>"</w:t>
      </w:r>
      <w:r w:rsidRPr="008C4ABE">
        <w:t xml:space="preserve"> type=</w:t>
      </w:r>
      <w:r w:rsidR="008C4ABE">
        <w:t>"</w:t>
      </w:r>
      <w:r w:rsidRPr="008C4ABE">
        <w:t>ScIRPData:NEInformation</w:t>
      </w:r>
      <w:r w:rsidR="008C4ABE">
        <w:t>"</w:t>
      </w:r>
      <w:r w:rsidRPr="008C4ABE">
        <w:t xml:space="preserve"> minOccurs=</w:t>
      </w:r>
      <w:r w:rsidR="008C4ABE">
        <w:t>"</w:t>
      </w:r>
      <w:r w:rsidRPr="008C4ABE">
        <w:t>0</w:t>
      </w:r>
      <w:r w:rsidR="008C4ABE">
        <w:t>"</w:t>
      </w:r>
      <w:r w:rsidRPr="008C4ABE">
        <w:t>/&gt;</w:t>
      </w:r>
    </w:p>
    <w:p w14:paraId="6F8B85EF"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569E070D" w14:textId="77777777" w:rsidR="00890F66" w:rsidRPr="008C4ABE" w:rsidRDefault="00890F66" w:rsidP="008C4ABE">
      <w:pPr>
        <w:pStyle w:val="PL"/>
      </w:pPr>
      <w:r w:rsidRPr="008C4ABE">
        <w:tab/>
      </w:r>
      <w:r w:rsidRPr="008C4ABE">
        <w:tab/>
      </w:r>
      <w:r w:rsidRPr="008C4ABE">
        <w:tab/>
      </w:r>
      <w:r w:rsidRPr="008C4ABE">
        <w:tab/>
        <w:t>&lt;/complexType&gt;</w:t>
      </w:r>
    </w:p>
    <w:p w14:paraId="078166DA" w14:textId="77777777" w:rsidR="00890F66" w:rsidRPr="008C4ABE" w:rsidRDefault="00890F66" w:rsidP="008C4ABE">
      <w:pPr>
        <w:pStyle w:val="PL"/>
      </w:pPr>
      <w:r w:rsidRPr="008C4ABE">
        <w:tab/>
      </w:r>
      <w:r w:rsidRPr="008C4ABE">
        <w:tab/>
      </w:r>
      <w:r w:rsidRPr="008C4ABE">
        <w:tab/>
        <w:t>&lt;/element&gt;</w:t>
      </w:r>
    </w:p>
    <w:p w14:paraId="0A53669B" w14:textId="77777777" w:rsidR="00890F66" w:rsidRPr="008C4ABE" w:rsidRDefault="00890F66" w:rsidP="008C4ABE">
      <w:pPr>
        <w:pStyle w:val="PL"/>
      </w:pPr>
      <w:r w:rsidRPr="008C4ABE">
        <w:tab/>
      </w:r>
      <w:r w:rsidRPr="008C4ABE">
        <w:tab/>
      </w:r>
      <w:r w:rsidRPr="008C4ABE">
        <w:tab/>
        <w:t>&lt;!--listScProcesses Response --&gt;</w:t>
      </w:r>
    </w:p>
    <w:p w14:paraId="3C93FEA2" w14:textId="021380FD" w:rsidR="00890F66" w:rsidRPr="008C4ABE" w:rsidRDefault="00890F66" w:rsidP="008C4ABE">
      <w:pPr>
        <w:pStyle w:val="PL"/>
      </w:pPr>
      <w:r w:rsidRPr="008C4ABE">
        <w:tab/>
      </w:r>
      <w:r w:rsidRPr="008C4ABE">
        <w:tab/>
      </w:r>
      <w:r w:rsidRPr="008C4ABE">
        <w:tab/>
        <w:t>&lt;element name=</w:t>
      </w:r>
      <w:r w:rsidR="008C4ABE">
        <w:t>"</w:t>
      </w:r>
      <w:r w:rsidRPr="008C4ABE">
        <w:t>listScProcessesResponse</w:t>
      </w:r>
      <w:r w:rsidR="008C4ABE">
        <w:t>"</w:t>
      </w:r>
      <w:r w:rsidRPr="008C4ABE">
        <w:t>&gt;</w:t>
      </w:r>
    </w:p>
    <w:p w14:paraId="149C5AC8" w14:textId="77777777" w:rsidR="00890F66" w:rsidRPr="008C4ABE" w:rsidRDefault="00890F66" w:rsidP="008C4ABE">
      <w:pPr>
        <w:pStyle w:val="PL"/>
      </w:pPr>
      <w:r w:rsidRPr="008C4ABE">
        <w:tab/>
      </w:r>
      <w:r w:rsidRPr="008C4ABE">
        <w:tab/>
      </w:r>
      <w:r w:rsidRPr="008C4ABE">
        <w:tab/>
      </w:r>
      <w:r w:rsidRPr="008C4ABE">
        <w:tab/>
        <w:t>&lt;complexType&gt;</w:t>
      </w:r>
    </w:p>
    <w:p w14:paraId="4D535A89"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11C5163C" w14:textId="046A4E74"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ScProcessList</w:t>
      </w:r>
      <w:r w:rsidR="008C4ABE">
        <w:t>"</w:t>
      </w:r>
      <w:r w:rsidRPr="008C4ABE">
        <w:t xml:space="preserve"> type=</w:t>
      </w:r>
      <w:r w:rsidR="008C4ABE">
        <w:t>"</w:t>
      </w:r>
      <w:r w:rsidRPr="008C4ABE">
        <w:t>ScIRPData:ScProcessList</w:t>
      </w:r>
      <w:r w:rsidR="008C4ABE">
        <w:t>"</w:t>
      </w:r>
      <w:r w:rsidRPr="008C4ABE">
        <w:t>/&gt;</w:t>
      </w:r>
    </w:p>
    <w:p w14:paraId="50F2B4D1" w14:textId="78F39254"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Result</w:t>
      </w:r>
      <w:r w:rsidR="008C4ABE">
        <w:t>"</w:t>
      </w:r>
      <w:r w:rsidRPr="008C4ABE">
        <w:t>&gt;</w:t>
      </w:r>
    </w:p>
    <w:p w14:paraId="0A0F9889"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135B74BF" w14:textId="31FC1B01"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 base=</w:t>
      </w:r>
      <w:r w:rsidR="008C4ABE">
        <w:t>"</w:t>
      </w:r>
      <w:r w:rsidRPr="008C4ABE">
        <w:t>string</w:t>
      </w:r>
      <w:r w:rsidR="008C4ABE">
        <w:t>"</w:t>
      </w:r>
      <w:r w:rsidRPr="008C4ABE">
        <w:t>&gt;</w:t>
      </w:r>
    </w:p>
    <w:p w14:paraId="369A86F9" w14:textId="514B90EC"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success</w:t>
      </w:r>
      <w:r w:rsidR="008C4ABE">
        <w:t>"</w:t>
      </w:r>
      <w:r w:rsidRPr="008C4ABE">
        <w:t>/&gt;</w:t>
      </w:r>
    </w:p>
    <w:p w14:paraId="6138D226" w14:textId="5F60EE35"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failure</w:t>
      </w:r>
      <w:r w:rsidR="008C4ABE">
        <w:t>"</w:t>
      </w:r>
      <w:r w:rsidRPr="008C4ABE">
        <w:t>/&gt;</w:t>
      </w:r>
    </w:p>
    <w:p w14:paraId="5BE2F7E2" w14:textId="259EF69A"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stepNameNotMatch</w:t>
      </w:r>
      <w:r w:rsidR="008C4ABE">
        <w:t>"</w:t>
      </w:r>
      <w:r w:rsidRPr="008C4ABE">
        <w:t>/&gt;</w:t>
      </w:r>
    </w:p>
    <w:p w14:paraId="2D4C9183" w14:textId="4C414013"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nEInformationIntersection</w:t>
      </w:r>
      <w:r w:rsidR="008C4ABE">
        <w:t>"</w:t>
      </w:r>
      <w:r w:rsidRPr="008C4ABE">
        <w:t>/&gt;</w:t>
      </w:r>
    </w:p>
    <w:p w14:paraId="6D772475"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&lt;/restriction&gt;</w:t>
      </w:r>
    </w:p>
    <w:p w14:paraId="0EBE7C7E"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3CBA951C" w14:textId="77777777" w:rsidR="00890F66" w:rsidRPr="008C4ABE" w:rsidRDefault="00890F66" w:rsidP="008C4ABE">
      <w:pPr>
        <w:pStyle w:val="PL"/>
      </w:pPr>
      <w:r w:rsidRPr="008C4ABE">
        <w:tab/>
      </w:r>
      <w:r w:rsidRPr="008C4ABE">
        <w:tab/>
      </w:r>
      <w:r w:rsidRPr="008C4ABE">
        <w:tab/>
      </w:r>
      <w:r w:rsidRPr="008C4ABE">
        <w:tab/>
      </w:r>
      <w:r w:rsidRPr="008C4ABE">
        <w:tab/>
      </w:r>
      <w:r w:rsidRPr="008C4ABE">
        <w:tab/>
        <w:t>&lt;/element&gt;</w:t>
      </w:r>
    </w:p>
    <w:p w14:paraId="5CF73ADF"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139A65D7" w14:textId="77777777" w:rsidR="00890F66" w:rsidRPr="008C4ABE" w:rsidRDefault="00890F66" w:rsidP="008C4ABE">
      <w:pPr>
        <w:pStyle w:val="PL"/>
      </w:pPr>
      <w:r w:rsidRPr="008C4ABE">
        <w:tab/>
      </w:r>
      <w:r w:rsidRPr="008C4ABE">
        <w:tab/>
      </w:r>
      <w:r w:rsidRPr="008C4ABE">
        <w:tab/>
      </w:r>
      <w:r w:rsidRPr="008C4ABE">
        <w:tab/>
        <w:t>&lt;/complexType&gt;</w:t>
      </w:r>
    </w:p>
    <w:p w14:paraId="2541A101" w14:textId="77777777" w:rsidR="00890F66" w:rsidRPr="008C4ABE" w:rsidRDefault="00890F66" w:rsidP="008C4ABE">
      <w:pPr>
        <w:pStyle w:val="PL"/>
      </w:pPr>
      <w:r w:rsidRPr="008C4ABE">
        <w:tab/>
      </w:r>
      <w:r w:rsidRPr="008C4ABE">
        <w:tab/>
      </w:r>
      <w:r w:rsidRPr="008C4ABE">
        <w:tab/>
        <w:t>&lt;/element&gt;</w:t>
      </w:r>
    </w:p>
    <w:p w14:paraId="61CA6A2B" w14:textId="77777777" w:rsidR="00890F66" w:rsidRPr="008C4ABE" w:rsidRDefault="00890F66" w:rsidP="008C4ABE">
      <w:pPr>
        <w:pStyle w:val="PL"/>
      </w:pPr>
      <w:r w:rsidRPr="008C4ABE">
        <w:tab/>
      </w:r>
      <w:r w:rsidRPr="008C4ABE">
        <w:tab/>
      </w:r>
      <w:r w:rsidRPr="008C4ABE">
        <w:tab/>
        <w:t>&lt;!--resumeScProcess Request --&gt;</w:t>
      </w:r>
    </w:p>
    <w:p w14:paraId="2D57E66A" w14:textId="7DE43BE1" w:rsidR="00890F66" w:rsidRPr="008C4ABE" w:rsidRDefault="00890F66" w:rsidP="008C4ABE">
      <w:pPr>
        <w:pStyle w:val="PL"/>
      </w:pPr>
      <w:r w:rsidRPr="008C4ABE">
        <w:tab/>
      </w:r>
      <w:r w:rsidRPr="008C4ABE">
        <w:tab/>
      </w:r>
      <w:r w:rsidRPr="008C4ABE">
        <w:tab/>
        <w:t>&lt;element name=</w:t>
      </w:r>
      <w:r w:rsidR="008C4ABE">
        <w:t>"</w:t>
      </w:r>
      <w:r w:rsidRPr="008C4ABE">
        <w:t>resumeScProcessRequest</w:t>
      </w:r>
      <w:r w:rsidR="008C4ABE">
        <w:t>"</w:t>
      </w:r>
      <w:r w:rsidRPr="008C4ABE">
        <w:t>&gt;</w:t>
      </w:r>
    </w:p>
    <w:p w14:paraId="202F2E7A" w14:textId="77777777" w:rsidR="00890F66" w:rsidRPr="008C4ABE" w:rsidRDefault="00890F66" w:rsidP="008C4ABE">
      <w:pPr>
        <w:pStyle w:val="PL"/>
      </w:pPr>
      <w:r w:rsidRPr="008C4ABE">
        <w:tab/>
      </w:r>
      <w:r w:rsidRPr="008C4ABE">
        <w:tab/>
      </w:r>
      <w:r w:rsidRPr="008C4ABE">
        <w:tab/>
      </w:r>
      <w:r w:rsidRPr="008C4ABE">
        <w:tab/>
        <w:t>&lt;complexType&gt;</w:t>
      </w:r>
    </w:p>
    <w:p w14:paraId="4D16BA1D"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7BEEC26C" w14:textId="4286944E"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id</w:t>
      </w:r>
      <w:r w:rsidR="008C4ABE">
        <w:t>"</w:t>
      </w:r>
      <w:r w:rsidRPr="008C4ABE">
        <w:t xml:space="preserve"> type=</w:t>
      </w:r>
      <w:r w:rsidR="008C4ABE">
        <w:t>"</w:t>
      </w:r>
      <w:r w:rsidRPr="008C4ABE">
        <w:t>ScIRPData:Id</w:t>
      </w:r>
      <w:r w:rsidR="008C4ABE">
        <w:t>"</w:t>
      </w:r>
      <w:r w:rsidRPr="008C4ABE">
        <w:t>/&gt;</w:t>
      </w:r>
    </w:p>
    <w:p w14:paraId="11A5ABEA" w14:textId="3CCE7FA2"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startStepName</w:t>
      </w:r>
      <w:r w:rsidR="008C4ABE">
        <w:t>"</w:t>
      </w:r>
      <w:r w:rsidRPr="008C4ABE">
        <w:t xml:space="preserve"> type=</w:t>
      </w:r>
      <w:r w:rsidR="008C4ABE">
        <w:t>"</w:t>
      </w:r>
      <w:r w:rsidRPr="008C4ABE">
        <w:t>ScIRPData:startStepName</w:t>
      </w:r>
      <w:r w:rsidR="008C4ABE">
        <w:t>"</w:t>
      </w:r>
      <w:r w:rsidRPr="008C4ABE">
        <w:t>/&gt;</w:t>
      </w:r>
    </w:p>
    <w:p w14:paraId="1BC0DB18"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50A1EC34" w14:textId="77777777" w:rsidR="00890F66" w:rsidRPr="008C4ABE" w:rsidRDefault="00890F66" w:rsidP="008C4ABE">
      <w:pPr>
        <w:pStyle w:val="PL"/>
      </w:pPr>
      <w:r w:rsidRPr="008C4ABE">
        <w:tab/>
      </w:r>
      <w:r w:rsidRPr="008C4ABE">
        <w:tab/>
      </w:r>
      <w:r w:rsidRPr="008C4ABE">
        <w:tab/>
      </w:r>
      <w:r w:rsidRPr="008C4ABE">
        <w:tab/>
        <w:t>&lt;/complexType&gt;</w:t>
      </w:r>
    </w:p>
    <w:p w14:paraId="6EEF617A" w14:textId="77777777" w:rsidR="00890F66" w:rsidRPr="008C4ABE" w:rsidRDefault="00890F66" w:rsidP="008C4ABE">
      <w:pPr>
        <w:pStyle w:val="PL"/>
      </w:pPr>
      <w:r w:rsidRPr="008C4ABE">
        <w:tab/>
      </w:r>
      <w:r w:rsidRPr="008C4ABE">
        <w:tab/>
      </w:r>
      <w:r w:rsidRPr="008C4ABE">
        <w:tab/>
        <w:t>&lt;/element&gt;</w:t>
      </w:r>
    </w:p>
    <w:p w14:paraId="707B764F" w14:textId="77777777" w:rsidR="00890F66" w:rsidRPr="008C4ABE" w:rsidRDefault="00890F66" w:rsidP="008C4ABE">
      <w:pPr>
        <w:pStyle w:val="PL"/>
      </w:pPr>
      <w:r w:rsidRPr="008C4ABE">
        <w:tab/>
      </w:r>
      <w:r w:rsidRPr="008C4ABE">
        <w:tab/>
      </w:r>
      <w:r w:rsidRPr="008C4ABE">
        <w:tab/>
        <w:t>&lt;!--resumeScProcess Response --&gt;</w:t>
      </w:r>
    </w:p>
    <w:p w14:paraId="4B76B19B" w14:textId="1FECA4CA" w:rsidR="00890F66" w:rsidRPr="008C4ABE" w:rsidRDefault="00890F66" w:rsidP="008C4ABE">
      <w:pPr>
        <w:pStyle w:val="PL"/>
      </w:pPr>
      <w:r w:rsidRPr="008C4ABE">
        <w:tab/>
      </w:r>
      <w:r w:rsidRPr="008C4ABE">
        <w:tab/>
      </w:r>
      <w:r w:rsidRPr="008C4ABE">
        <w:tab/>
        <w:t>&lt;element name=</w:t>
      </w:r>
      <w:r w:rsidR="008C4ABE">
        <w:t>"</w:t>
      </w:r>
      <w:r w:rsidRPr="008C4ABE">
        <w:t>resumeScProcessResponse</w:t>
      </w:r>
      <w:r w:rsidR="008C4ABE">
        <w:t>"</w:t>
      </w:r>
      <w:r w:rsidRPr="008C4ABE">
        <w:t>&gt;</w:t>
      </w:r>
    </w:p>
    <w:p w14:paraId="2388595B" w14:textId="77777777" w:rsidR="00890F66" w:rsidRPr="008C4ABE" w:rsidRDefault="00890F66" w:rsidP="008C4ABE">
      <w:pPr>
        <w:pStyle w:val="PL"/>
      </w:pPr>
      <w:r w:rsidRPr="008C4ABE">
        <w:tab/>
      </w:r>
      <w:r w:rsidRPr="008C4ABE">
        <w:tab/>
      </w:r>
      <w:r w:rsidRPr="008C4ABE">
        <w:tab/>
      </w:r>
      <w:r w:rsidRPr="008C4ABE">
        <w:tab/>
        <w:t>&lt;complexType&gt;</w:t>
      </w:r>
    </w:p>
    <w:p w14:paraId="40D8CDED"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5860DD14" w14:textId="5A6C4E34"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Result</w:t>
      </w:r>
      <w:r w:rsidR="008C4ABE">
        <w:t>"</w:t>
      </w:r>
      <w:r w:rsidRPr="008C4ABE">
        <w:t>&gt;</w:t>
      </w:r>
    </w:p>
    <w:p w14:paraId="170E3C42"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182A6A59" w14:textId="1DB7A83E"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 base=</w:t>
      </w:r>
      <w:r w:rsidR="008C4ABE">
        <w:t>"</w:t>
      </w:r>
      <w:r w:rsidRPr="008C4ABE">
        <w:t>string</w:t>
      </w:r>
      <w:r w:rsidR="008C4ABE">
        <w:t>"</w:t>
      </w:r>
      <w:r w:rsidRPr="008C4ABE">
        <w:t>&gt;</w:t>
      </w:r>
    </w:p>
    <w:p w14:paraId="2E3E9EEA" w14:textId="28961322"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success</w:t>
      </w:r>
      <w:r w:rsidR="008C4ABE">
        <w:t>"</w:t>
      </w:r>
      <w:r w:rsidRPr="008C4ABE">
        <w:t>/&gt;</w:t>
      </w:r>
    </w:p>
    <w:p w14:paraId="336354E5" w14:textId="32416ACB"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failure</w:t>
      </w:r>
      <w:r w:rsidR="008C4ABE">
        <w:t>"</w:t>
      </w:r>
      <w:r w:rsidRPr="008C4ABE">
        <w:t>/&gt;</w:t>
      </w:r>
    </w:p>
    <w:p w14:paraId="04BC9F86" w14:textId="7AB15F42"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stepNameNotMatch</w:t>
      </w:r>
      <w:r w:rsidR="008C4ABE">
        <w:t>"</w:t>
      </w:r>
      <w:r w:rsidRPr="008C4ABE">
        <w:t>/&gt;</w:t>
      </w:r>
    </w:p>
    <w:p w14:paraId="53409259" w14:textId="35BD8DFD"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nEInformationIntersection</w:t>
      </w:r>
      <w:r w:rsidR="008C4ABE">
        <w:t>"</w:t>
      </w:r>
      <w:r w:rsidRPr="008C4ABE">
        <w:t>/&gt;</w:t>
      </w:r>
    </w:p>
    <w:p w14:paraId="6F3B42C9"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&lt;/restriction&gt;</w:t>
      </w:r>
    </w:p>
    <w:p w14:paraId="4F7E0CC8"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31BD46EC" w14:textId="77777777" w:rsidR="00890F66" w:rsidRPr="008C4ABE" w:rsidRDefault="00890F66" w:rsidP="008C4ABE">
      <w:pPr>
        <w:pStyle w:val="PL"/>
      </w:pPr>
      <w:r w:rsidRPr="008C4ABE">
        <w:tab/>
      </w:r>
      <w:r w:rsidRPr="008C4ABE">
        <w:tab/>
      </w:r>
      <w:r w:rsidRPr="008C4ABE">
        <w:tab/>
      </w:r>
      <w:r w:rsidRPr="008C4ABE">
        <w:tab/>
      </w:r>
      <w:r w:rsidRPr="008C4ABE">
        <w:tab/>
      </w:r>
      <w:r w:rsidRPr="008C4ABE">
        <w:tab/>
        <w:t>&lt;/element&gt;</w:t>
      </w:r>
    </w:p>
    <w:p w14:paraId="4556A5A6"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281DA9F2" w14:textId="77777777" w:rsidR="00890F66" w:rsidRPr="008C4ABE" w:rsidRDefault="00890F66" w:rsidP="008C4ABE">
      <w:pPr>
        <w:pStyle w:val="PL"/>
      </w:pPr>
      <w:r w:rsidRPr="008C4ABE">
        <w:tab/>
      </w:r>
      <w:r w:rsidRPr="008C4ABE">
        <w:tab/>
      </w:r>
      <w:r w:rsidRPr="008C4ABE">
        <w:tab/>
      </w:r>
      <w:r w:rsidRPr="008C4ABE">
        <w:tab/>
        <w:t>&lt;/complexType&gt;</w:t>
      </w:r>
    </w:p>
    <w:p w14:paraId="150D7E2F" w14:textId="77777777" w:rsidR="00890F66" w:rsidRPr="008C4ABE" w:rsidRDefault="00890F66" w:rsidP="008C4ABE">
      <w:pPr>
        <w:pStyle w:val="PL"/>
      </w:pPr>
      <w:r w:rsidRPr="008C4ABE">
        <w:tab/>
      </w:r>
      <w:r w:rsidRPr="008C4ABE">
        <w:tab/>
      </w:r>
      <w:r w:rsidRPr="008C4ABE">
        <w:tab/>
        <w:t>&lt;/element&gt;</w:t>
      </w:r>
    </w:p>
    <w:p w14:paraId="41AE9FAD" w14:textId="77777777" w:rsidR="00890F66" w:rsidRPr="008C4ABE" w:rsidRDefault="00890F66" w:rsidP="008C4ABE">
      <w:pPr>
        <w:pStyle w:val="PL"/>
      </w:pPr>
      <w:r w:rsidRPr="008C4ABE">
        <w:tab/>
      </w:r>
      <w:r w:rsidRPr="008C4ABE">
        <w:tab/>
      </w:r>
      <w:r w:rsidRPr="008C4ABE">
        <w:tab/>
        <w:t>&lt;!--terminateScProcess Request --&gt;</w:t>
      </w:r>
    </w:p>
    <w:p w14:paraId="63307814" w14:textId="2B441CB7" w:rsidR="00890F66" w:rsidRPr="008C4ABE" w:rsidRDefault="00890F66" w:rsidP="008C4ABE">
      <w:pPr>
        <w:pStyle w:val="PL"/>
      </w:pPr>
      <w:r w:rsidRPr="008C4ABE">
        <w:tab/>
      </w:r>
      <w:r w:rsidRPr="008C4ABE">
        <w:tab/>
      </w:r>
      <w:r w:rsidRPr="008C4ABE">
        <w:tab/>
        <w:t>&lt;element name=</w:t>
      </w:r>
      <w:r w:rsidR="008C4ABE">
        <w:t>"</w:t>
      </w:r>
      <w:r w:rsidRPr="008C4ABE">
        <w:t>terminateScProcessRequest</w:t>
      </w:r>
      <w:r w:rsidR="008C4ABE">
        <w:t>"</w:t>
      </w:r>
      <w:r w:rsidRPr="008C4ABE">
        <w:t>&gt;</w:t>
      </w:r>
    </w:p>
    <w:p w14:paraId="557B7500" w14:textId="77777777" w:rsidR="00890F66" w:rsidRPr="008C4ABE" w:rsidRDefault="00890F66" w:rsidP="008C4ABE">
      <w:pPr>
        <w:pStyle w:val="PL"/>
      </w:pPr>
      <w:r w:rsidRPr="008C4ABE">
        <w:tab/>
      </w:r>
      <w:r w:rsidRPr="008C4ABE">
        <w:tab/>
      </w:r>
      <w:r w:rsidRPr="008C4ABE">
        <w:tab/>
      </w:r>
      <w:r w:rsidRPr="008C4ABE">
        <w:tab/>
        <w:t>&lt;complexType&gt;</w:t>
      </w:r>
    </w:p>
    <w:p w14:paraId="7C4463C1"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66B3CC63" w14:textId="18710C22"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id</w:t>
      </w:r>
      <w:r w:rsidR="008C4ABE">
        <w:t>"</w:t>
      </w:r>
      <w:r w:rsidRPr="008C4ABE">
        <w:t xml:space="preserve"> type=</w:t>
      </w:r>
      <w:r w:rsidR="008C4ABE">
        <w:t>"</w:t>
      </w:r>
      <w:r w:rsidRPr="008C4ABE">
        <w:t>ScIRPData:Id</w:t>
      </w:r>
      <w:r w:rsidR="008C4ABE">
        <w:t>"</w:t>
      </w:r>
      <w:r w:rsidRPr="008C4ABE">
        <w:t>/&gt;</w:t>
      </w:r>
    </w:p>
    <w:p w14:paraId="1AB4D3C0"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262C21CD" w14:textId="77777777" w:rsidR="00890F66" w:rsidRPr="008C4ABE" w:rsidRDefault="00890F66" w:rsidP="008C4ABE">
      <w:pPr>
        <w:pStyle w:val="PL"/>
      </w:pPr>
      <w:r w:rsidRPr="008C4ABE">
        <w:tab/>
      </w:r>
      <w:r w:rsidRPr="008C4ABE">
        <w:tab/>
      </w:r>
      <w:r w:rsidRPr="008C4ABE">
        <w:tab/>
      </w:r>
      <w:r w:rsidRPr="008C4ABE">
        <w:tab/>
        <w:t>&lt;/complexType&gt;</w:t>
      </w:r>
    </w:p>
    <w:p w14:paraId="06198008" w14:textId="77777777" w:rsidR="00890F66" w:rsidRPr="008C4ABE" w:rsidRDefault="00890F66" w:rsidP="008C4ABE">
      <w:pPr>
        <w:pStyle w:val="PL"/>
      </w:pPr>
      <w:r w:rsidRPr="008C4ABE">
        <w:tab/>
      </w:r>
      <w:r w:rsidRPr="008C4ABE">
        <w:tab/>
      </w:r>
      <w:r w:rsidRPr="008C4ABE">
        <w:tab/>
        <w:t>&lt;/element&gt;</w:t>
      </w:r>
    </w:p>
    <w:p w14:paraId="1B515C1F" w14:textId="77777777" w:rsidR="00890F66" w:rsidRPr="008C4ABE" w:rsidRDefault="00890F66" w:rsidP="008C4ABE">
      <w:pPr>
        <w:pStyle w:val="PL"/>
      </w:pPr>
      <w:r w:rsidRPr="008C4ABE">
        <w:tab/>
      </w:r>
      <w:r w:rsidRPr="008C4ABE">
        <w:tab/>
      </w:r>
      <w:r w:rsidRPr="008C4ABE">
        <w:tab/>
        <w:t>&lt;!--terminateScProcess Response --&gt;</w:t>
      </w:r>
    </w:p>
    <w:p w14:paraId="1B47C0FE" w14:textId="3F01245D" w:rsidR="00890F66" w:rsidRPr="008C4ABE" w:rsidRDefault="00890F66" w:rsidP="008C4ABE">
      <w:pPr>
        <w:pStyle w:val="PL"/>
      </w:pPr>
      <w:r w:rsidRPr="008C4ABE">
        <w:tab/>
      </w:r>
      <w:r w:rsidRPr="008C4ABE">
        <w:tab/>
      </w:r>
      <w:r w:rsidRPr="008C4ABE">
        <w:tab/>
        <w:t>&lt;element name=</w:t>
      </w:r>
      <w:r w:rsidR="008C4ABE">
        <w:t>"</w:t>
      </w:r>
      <w:r w:rsidRPr="008C4ABE">
        <w:t>terminateScProcessResponse</w:t>
      </w:r>
      <w:r w:rsidR="008C4ABE">
        <w:t>"</w:t>
      </w:r>
      <w:r w:rsidRPr="008C4ABE">
        <w:t>&gt;</w:t>
      </w:r>
    </w:p>
    <w:p w14:paraId="2AC39ECD" w14:textId="77777777" w:rsidR="00890F66" w:rsidRPr="008C4ABE" w:rsidRDefault="00890F66" w:rsidP="008C4ABE">
      <w:pPr>
        <w:pStyle w:val="PL"/>
      </w:pPr>
      <w:r w:rsidRPr="008C4ABE">
        <w:tab/>
      </w:r>
      <w:r w:rsidRPr="008C4ABE">
        <w:tab/>
      </w:r>
      <w:r w:rsidRPr="008C4ABE">
        <w:tab/>
      </w:r>
      <w:r w:rsidRPr="008C4ABE">
        <w:tab/>
        <w:t>&lt;complexType&gt;</w:t>
      </w:r>
    </w:p>
    <w:p w14:paraId="2DAFDFBD"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4F271127" w14:textId="3402452F"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Result</w:t>
      </w:r>
      <w:r w:rsidR="008C4ABE">
        <w:t>"</w:t>
      </w:r>
      <w:r w:rsidRPr="008C4ABE">
        <w:t>&gt;</w:t>
      </w:r>
    </w:p>
    <w:p w14:paraId="28C9E78D"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64C4D2A7" w14:textId="22439B88"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 base=</w:t>
      </w:r>
      <w:r w:rsidR="008C4ABE">
        <w:t>"</w:t>
      </w:r>
      <w:r w:rsidRPr="008C4ABE">
        <w:t>string</w:t>
      </w:r>
      <w:r w:rsidR="008C4ABE">
        <w:t>"</w:t>
      </w:r>
      <w:r w:rsidRPr="008C4ABE">
        <w:t>&gt;</w:t>
      </w:r>
    </w:p>
    <w:p w14:paraId="6DD246FA" w14:textId="1F3E36FB"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success</w:t>
      </w:r>
      <w:r w:rsidR="008C4ABE">
        <w:t>"</w:t>
      </w:r>
      <w:r w:rsidRPr="008C4ABE">
        <w:t>/&gt;</w:t>
      </w:r>
    </w:p>
    <w:p w14:paraId="36F9DDC1" w14:textId="534B8BB8" w:rsidR="00890F66" w:rsidRPr="008C4ABE" w:rsidRDefault="00890F66" w:rsidP="008C4ABE">
      <w:pPr>
        <w:pStyle w:val="PL"/>
      </w:pPr>
      <w:r w:rsidRPr="008C4ABE">
        <w:lastRenderedPageBreak/>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failure</w:t>
      </w:r>
      <w:r w:rsidR="008C4ABE">
        <w:t>"</w:t>
      </w:r>
      <w:r w:rsidRPr="008C4ABE">
        <w:t>/&gt;</w:t>
      </w:r>
    </w:p>
    <w:p w14:paraId="2ABD158C" w14:textId="3AE49104"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stepNameNotMatch</w:t>
      </w:r>
      <w:r w:rsidR="008C4ABE">
        <w:t>"</w:t>
      </w:r>
      <w:r w:rsidRPr="008C4ABE">
        <w:t>/&gt;</w:t>
      </w:r>
    </w:p>
    <w:p w14:paraId="32F06CEF" w14:textId="0249E44B"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nEInformationIntersection</w:t>
      </w:r>
      <w:r w:rsidR="008C4ABE">
        <w:t>"</w:t>
      </w:r>
      <w:r w:rsidRPr="008C4ABE">
        <w:t>/&gt;</w:t>
      </w:r>
    </w:p>
    <w:p w14:paraId="4C8FD4D4"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&lt;/restriction&gt;</w:t>
      </w:r>
    </w:p>
    <w:p w14:paraId="44E4B836"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157BB860" w14:textId="77777777" w:rsidR="00890F66" w:rsidRPr="008C4ABE" w:rsidRDefault="00890F66" w:rsidP="008C4ABE">
      <w:pPr>
        <w:pStyle w:val="PL"/>
      </w:pPr>
      <w:r w:rsidRPr="008C4ABE">
        <w:tab/>
      </w:r>
      <w:r w:rsidRPr="008C4ABE">
        <w:tab/>
      </w:r>
      <w:r w:rsidRPr="008C4ABE">
        <w:tab/>
      </w:r>
      <w:r w:rsidRPr="008C4ABE">
        <w:tab/>
      </w:r>
      <w:r w:rsidRPr="008C4ABE">
        <w:tab/>
      </w:r>
      <w:r w:rsidRPr="008C4ABE">
        <w:tab/>
        <w:t>&lt;/element&gt;</w:t>
      </w:r>
    </w:p>
    <w:p w14:paraId="465CFCA9"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7855CBAA" w14:textId="77777777" w:rsidR="00890F66" w:rsidRPr="008C4ABE" w:rsidRDefault="00890F66" w:rsidP="008C4ABE">
      <w:pPr>
        <w:pStyle w:val="PL"/>
      </w:pPr>
      <w:r w:rsidRPr="008C4ABE">
        <w:tab/>
      </w:r>
      <w:r w:rsidRPr="008C4ABE">
        <w:tab/>
      </w:r>
      <w:r w:rsidRPr="008C4ABE">
        <w:tab/>
      </w:r>
      <w:r w:rsidRPr="008C4ABE">
        <w:tab/>
        <w:t>&lt;/complexType&gt;</w:t>
      </w:r>
    </w:p>
    <w:p w14:paraId="0E7324A8" w14:textId="77777777" w:rsidR="00890F66" w:rsidRPr="008C4ABE" w:rsidRDefault="00890F66" w:rsidP="008C4ABE">
      <w:pPr>
        <w:pStyle w:val="PL"/>
      </w:pPr>
      <w:r w:rsidRPr="008C4ABE">
        <w:tab/>
      </w:r>
      <w:r w:rsidRPr="008C4ABE">
        <w:tab/>
      </w:r>
      <w:r w:rsidRPr="008C4ABE">
        <w:tab/>
        <w:t>&lt;/element&gt;</w:t>
      </w:r>
    </w:p>
    <w:p w14:paraId="72520A15" w14:textId="77777777" w:rsidR="00890F66" w:rsidRPr="008C4ABE" w:rsidRDefault="00890F66" w:rsidP="008C4ABE">
      <w:pPr>
        <w:pStyle w:val="PL"/>
      </w:pPr>
      <w:r w:rsidRPr="008C4ABE">
        <w:tab/>
      </w:r>
      <w:r w:rsidRPr="008C4ABE">
        <w:tab/>
      </w:r>
      <w:r w:rsidRPr="008C4ABE">
        <w:tab/>
        <w:t>&lt;!--ChangeScManagementProfile Request --&gt;</w:t>
      </w:r>
    </w:p>
    <w:p w14:paraId="5059CBA7" w14:textId="4532F324" w:rsidR="00890F66" w:rsidRPr="008C4ABE" w:rsidRDefault="00890F66" w:rsidP="008C4ABE">
      <w:pPr>
        <w:pStyle w:val="PL"/>
      </w:pPr>
      <w:r w:rsidRPr="008C4ABE">
        <w:tab/>
      </w:r>
      <w:r w:rsidRPr="008C4ABE">
        <w:tab/>
      </w:r>
      <w:r w:rsidRPr="008C4ABE">
        <w:tab/>
        <w:t>&lt;element name=</w:t>
      </w:r>
      <w:r w:rsidR="008C4ABE">
        <w:t>"</w:t>
      </w:r>
      <w:r w:rsidRPr="008C4ABE">
        <w:t>ChangeScManagementProfileRequest</w:t>
      </w:r>
      <w:r w:rsidR="008C4ABE">
        <w:t>"</w:t>
      </w:r>
      <w:r w:rsidRPr="008C4ABE">
        <w:t>&gt;</w:t>
      </w:r>
    </w:p>
    <w:p w14:paraId="1FE6A19B" w14:textId="77777777" w:rsidR="00890F66" w:rsidRPr="008C4ABE" w:rsidRDefault="00890F66" w:rsidP="008C4ABE">
      <w:pPr>
        <w:pStyle w:val="PL"/>
      </w:pPr>
      <w:r w:rsidRPr="008C4ABE">
        <w:tab/>
      </w:r>
      <w:r w:rsidRPr="008C4ABE">
        <w:tab/>
      </w:r>
      <w:r w:rsidRPr="008C4ABE">
        <w:tab/>
      </w:r>
      <w:r w:rsidRPr="008C4ABE">
        <w:tab/>
        <w:t>&lt;complexType&gt;</w:t>
      </w:r>
    </w:p>
    <w:p w14:paraId="6DD28C46"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415C58E2" w14:textId="6CE81067"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id</w:t>
      </w:r>
      <w:r w:rsidR="008C4ABE">
        <w:t>"</w:t>
      </w:r>
      <w:r w:rsidRPr="008C4ABE">
        <w:t xml:space="preserve"> type=</w:t>
      </w:r>
      <w:r w:rsidR="008C4ABE">
        <w:t>"</w:t>
      </w:r>
      <w:r w:rsidRPr="008C4ABE">
        <w:t>ScIRPData:Id</w:t>
      </w:r>
      <w:r w:rsidR="008C4ABE">
        <w:t>"</w:t>
      </w:r>
      <w:r w:rsidRPr="008C4ABE">
        <w:t>/&gt;</w:t>
      </w:r>
    </w:p>
    <w:p w14:paraId="0ECAAEE5" w14:textId="2A09E2E0"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nEInformation</w:t>
      </w:r>
      <w:r w:rsidR="008C4ABE">
        <w:t>"</w:t>
      </w:r>
      <w:r w:rsidRPr="008C4ABE">
        <w:t xml:space="preserve"> type=</w:t>
      </w:r>
      <w:r w:rsidR="008C4ABE">
        <w:t>"</w:t>
      </w:r>
      <w:r w:rsidRPr="008C4ABE">
        <w:t>ScIRPData:NEInformation</w:t>
      </w:r>
      <w:r w:rsidR="008C4ABE">
        <w:t>"</w:t>
      </w:r>
      <w:r w:rsidRPr="008C4ABE">
        <w:t>/&gt;</w:t>
      </w:r>
    </w:p>
    <w:p w14:paraId="10A44409" w14:textId="71A71817"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swVersionToBeInstalled</w:t>
      </w:r>
      <w:r w:rsidR="008C4ABE">
        <w:t>"</w:t>
      </w:r>
      <w:r w:rsidRPr="008C4ABE">
        <w:t xml:space="preserve"> type=</w:t>
      </w:r>
      <w:r w:rsidR="008C4ABE">
        <w:t>"</w:t>
      </w:r>
      <w:r w:rsidRPr="008C4ABE">
        <w:t>xsc:VersionNumber</w:t>
      </w:r>
      <w:r w:rsidR="008C4ABE">
        <w:t>"</w:t>
      </w:r>
      <w:r w:rsidRPr="008C4ABE">
        <w:t>/&gt;</w:t>
      </w:r>
    </w:p>
    <w:p w14:paraId="08D2D3A2" w14:textId="76351896"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stepsAndSelectedStopPointList</w:t>
      </w:r>
      <w:r w:rsidR="008C4ABE">
        <w:t>"</w:t>
      </w:r>
      <w:r w:rsidRPr="008C4ABE">
        <w:t xml:space="preserve"> type=</w:t>
      </w:r>
      <w:r w:rsidR="008C4ABE">
        <w:t>"</w:t>
      </w:r>
      <w:r w:rsidRPr="008C4ABE">
        <w:t>xsc:StepsAndSelectedStopPointList</w:t>
      </w:r>
      <w:r w:rsidR="008C4ABE">
        <w:t>"</w:t>
      </w:r>
      <w:r w:rsidRPr="008C4ABE">
        <w:t>/&gt;</w:t>
      </w:r>
    </w:p>
    <w:p w14:paraId="1B0D9079" w14:textId="52C5D160"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selectedFinalAdministrativeState</w:t>
      </w:r>
      <w:r w:rsidR="008C4ABE">
        <w:t>"</w:t>
      </w:r>
      <w:r w:rsidRPr="008C4ABE">
        <w:t xml:space="preserve"> type=</w:t>
      </w:r>
      <w:r w:rsidR="008C4ABE">
        <w:t>"</w:t>
      </w:r>
      <w:r w:rsidRPr="008C4ABE">
        <w:t>xsc:FinalAdministrativeStateValue</w:t>
      </w:r>
      <w:r w:rsidR="008C4ABE">
        <w:t>"</w:t>
      </w:r>
      <w:r w:rsidRPr="008C4ABE">
        <w:t>/&gt;</w:t>
      </w:r>
    </w:p>
    <w:p w14:paraId="726C2248"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396C2A6E" w14:textId="77777777" w:rsidR="00890F66" w:rsidRPr="008C4ABE" w:rsidRDefault="00890F66" w:rsidP="008C4ABE">
      <w:pPr>
        <w:pStyle w:val="PL"/>
      </w:pPr>
      <w:r w:rsidRPr="008C4ABE">
        <w:tab/>
      </w:r>
      <w:r w:rsidRPr="008C4ABE">
        <w:tab/>
      </w:r>
      <w:r w:rsidRPr="008C4ABE">
        <w:tab/>
      </w:r>
      <w:r w:rsidRPr="008C4ABE">
        <w:tab/>
        <w:t>&lt;/complexType&gt;</w:t>
      </w:r>
    </w:p>
    <w:p w14:paraId="05A4849F" w14:textId="77777777" w:rsidR="00890F66" w:rsidRPr="008C4ABE" w:rsidRDefault="00890F66" w:rsidP="008C4ABE">
      <w:pPr>
        <w:pStyle w:val="PL"/>
      </w:pPr>
      <w:r w:rsidRPr="008C4ABE">
        <w:tab/>
      </w:r>
      <w:r w:rsidRPr="008C4ABE">
        <w:tab/>
      </w:r>
      <w:r w:rsidRPr="008C4ABE">
        <w:tab/>
        <w:t>&lt;/element&gt;</w:t>
      </w:r>
    </w:p>
    <w:p w14:paraId="13808641" w14:textId="77777777" w:rsidR="00890F66" w:rsidRPr="008C4ABE" w:rsidRDefault="00890F66" w:rsidP="008C4ABE">
      <w:pPr>
        <w:pStyle w:val="PL"/>
      </w:pPr>
      <w:r w:rsidRPr="008C4ABE">
        <w:tab/>
      </w:r>
      <w:r w:rsidRPr="008C4ABE">
        <w:tab/>
      </w:r>
      <w:r w:rsidRPr="008C4ABE">
        <w:tab/>
        <w:t>&lt;!--ChangeScManagementProfile Response --&gt;</w:t>
      </w:r>
    </w:p>
    <w:p w14:paraId="44AB31D2" w14:textId="24DAC519" w:rsidR="00890F66" w:rsidRPr="008C4ABE" w:rsidRDefault="00890F66" w:rsidP="008C4ABE">
      <w:pPr>
        <w:pStyle w:val="PL"/>
      </w:pPr>
      <w:r w:rsidRPr="008C4ABE">
        <w:tab/>
      </w:r>
      <w:r w:rsidRPr="008C4ABE">
        <w:tab/>
      </w:r>
      <w:r w:rsidRPr="008C4ABE">
        <w:tab/>
        <w:t>&lt;element name=</w:t>
      </w:r>
      <w:r w:rsidR="008C4ABE">
        <w:t>"</w:t>
      </w:r>
      <w:r w:rsidRPr="008C4ABE">
        <w:t>ChangeScManagementProfileResponse</w:t>
      </w:r>
      <w:r w:rsidR="008C4ABE">
        <w:t>"</w:t>
      </w:r>
      <w:r w:rsidRPr="008C4ABE">
        <w:t>&gt;</w:t>
      </w:r>
    </w:p>
    <w:p w14:paraId="76A326B1" w14:textId="77777777" w:rsidR="00890F66" w:rsidRPr="008C4ABE" w:rsidRDefault="00890F66" w:rsidP="008C4ABE">
      <w:pPr>
        <w:pStyle w:val="PL"/>
      </w:pPr>
      <w:r w:rsidRPr="008C4ABE">
        <w:tab/>
      </w:r>
      <w:r w:rsidRPr="008C4ABE">
        <w:tab/>
      </w:r>
      <w:r w:rsidRPr="008C4ABE">
        <w:tab/>
      </w:r>
      <w:r w:rsidRPr="008C4ABE">
        <w:tab/>
        <w:t>&lt;complexType&gt;</w:t>
      </w:r>
    </w:p>
    <w:p w14:paraId="6C105999"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4A4A21D1" w14:textId="4BB83733"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Result</w:t>
      </w:r>
      <w:r w:rsidR="008C4ABE">
        <w:t>"</w:t>
      </w:r>
      <w:r w:rsidRPr="008C4ABE">
        <w:t>&gt;</w:t>
      </w:r>
    </w:p>
    <w:p w14:paraId="190023AC"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356541AC" w14:textId="7BF0DDB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 base=</w:t>
      </w:r>
      <w:r w:rsidR="008C4ABE">
        <w:t>"</w:t>
      </w:r>
      <w:r w:rsidRPr="008C4ABE">
        <w:t>string</w:t>
      </w:r>
      <w:r w:rsidR="008C4ABE">
        <w:t>"</w:t>
      </w:r>
      <w:r w:rsidRPr="008C4ABE">
        <w:t>&gt;</w:t>
      </w:r>
    </w:p>
    <w:p w14:paraId="08952234" w14:textId="7DC11428"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Success</w:t>
      </w:r>
      <w:r w:rsidR="008C4ABE">
        <w:t>"</w:t>
      </w:r>
      <w:r w:rsidRPr="008C4ABE">
        <w:t>/&gt;</w:t>
      </w:r>
    </w:p>
    <w:p w14:paraId="5C4DD9A4" w14:textId="288744B0"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Failure</w:t>
      </w:r>
      <w:r w:rsidR="008C4ABE">
        <w:t>"</w:t>
      </w:r>
      <w:r w:rsidRPr="008C4ABE">
        <w:t>/&gt;</w:t>
      </w:r>
    </w:p>
    <w:p w14:paraId="31A33D9F" w14:textId="1F62E3C5"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nEInformationIntersection</w:t>
      </w:r>
      <w:r w:rsidR="008C4ABE">
        <w:t>"</w:t>
      </w:r>
      <w:r w:rsidRPr="008C4ABE">
        <w:t>/&gt;</w:t>
      </w:r>
    </w:p>
    <w:p w14:paraId="5E7FDCD1" w14:textId="780277B8"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notAllowedBecauseOfOngoingSwmActivity</w:t>
      </w:r>
      <w:r w:rsidR="008C4ABE">
        <w:t>"</w:t>
      </w:r>
      <w:r w:rsidRPr="008C4ABE">
        <w:t>/&gt;</w:t>
      </w:r>
    </w:p>
    <w:p w14:paraId="6A4738E1"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&lt;/restriction&gt;</w:t>
      </w:r>
    </w:p>
    <w:p w14:paraId="495E12B6"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3900BD70" w14:textId="77777777" w:rsidR="00890F66" w:rsidRPr="008C4ABE" w:rsidRDefault="00890F66" w:rsidP="008C4ABE">
      <w:pPr>
        <w:pStyle w:val="PL"/>
      </w:pPr>
      <w:r w:rsidRPr="008C4ABE">
        <w:tab/>
      </w:r>
      <w:r w:rsidRPr="008C4ABE">
        <w:tab/>
      </w:r>
      <w:r w:rsidRPr="008C4ABE">
        <w:tab/>
      </w:r>
      <w:r w:rsidRPr="008C4ABE">
        <w:tab/>
      </w:r>
      <w:r w:rsidRPr="008C4ABE">
        <w:tab/>
      </w:r>
      <w:r w:rsidRPr="008C4ABE">
        <w:tab/>
        <w:t>&lt;/element&gt;</w:t>
      </w:r>
    </w:p>
    <w:p w14:paraId="6C704C0C" w14:textId="63D87750"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versionNumber</w:t>
      </w:r>
      <w:r w:rsidR="008C4ABE">
        <w:t>"</w:t>
      </w:r>
      <w:r w:rsidRPr="008C4ABE">
        <w:t xml:space="preserve"> type=</w:t>
      </w:r>
      <w:r w:rsidR="008C4ABE">
        <w:t>"</w:t>
      </w:r>
      <w:r w:rsidRPr="008C4ABE">
        <w:t>xsc:VersionNumber</w:t>
      </w:r>
      <w:r w:rsidR="008C4ABE">
        <w:t>"</w:t>
      </w:r>
      <w:r w:rsidRPr="008C4ABE">
        <w:t>/&gt;</w:t>
      </w:r>
    </w:p>
    <w:p w14:paraId="2B226AD0" w14:textId="35C0E192" w:rsidR="00890F66" w:rsidRPr="008C4ABE" w:rsidRDefault="00890F66" w:rsidP="008C4ABE">
      <w:pPr>
        <w:pStyle w:val="PL"/>
      </w:pPr>
      <w:r w:rsidRPr="008C4ABE">
        <w:tab/>
      </w:r>
      <w:r w:rsidRPr="008C4ABE">
        <w:tab/>
      </w:r>
      <w:r w:rsidRPr="008C4ABE">
        <w:tab/>
      </w:r>
      <w:r w:rsidRPr="008C4ABE">
        <w:tab/>
      </w:r>
      <w:r w:rsidRPr="008C4ABE">
        <w:tab/>
      </w:r>
      <w:r w:rsidRPr="008C4ABE">
        <w:tab/>
        <w:t>&lt;element name=</w:t>
      </w:r>
      <w:r w:rsidR="008C4ABE">
        <w:t>"</w:t>
      </w:r>
      <w:r w:rsidRPr="008C4ABE">
        <w:t>conflictingProfileId</w:t>
      </w:r>
      <w:r w:rsidR="008C4ABE">
        <w:t>"</w:t>
      </w:r>
      <w:r w:rsidRPr="008C4ABE">
        <w:t xml:space="preserve"> minOccurs=</w:t>
      </w:r>
      <w:r w:rsidR="008C4ABE">
        <w:t>"</w:t>
      </w:r>
      <w:r w:rsidRPr="008C4ABE">
        <w:t>0</w:t>
      </w:r>
      <w:r w:rsidR="008C4ABE">
        <w:t>"</w:t>
      </w:r>
      <w:r w:rsidRPr="008C4ABE">
        <w:t>&gt;</w:t>
      </w:r>
    </w:p>
    <w:p w14:paraId="62686A2D"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5ABE3E87" w14:textId="036067FA"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 base=</w:t>
      </w:r>
      <w:r w:rsidR="008C4ABE">
        <w:t>"</w:t>
      </w:r>
      <w:r w:rsidRPr="008C4ABE">
        <w:t>string</w:t>
      </w:r>
      <w:r w:rsidR="008C4ABE">
        <w:t>"</w:t>
      </w:r>
      <w:r w:rsidRPr="008C4ABE">
        <w:t>&gt;</w:t>
      </w:r>
    </w:p>
    <w:p w14:paraId="4F719663" w14:textId="4E05ACF1"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swMprofileId</w:t>
      </w:r>
      <w:r w:rsidR="008C4ABE">
        <w:t>"</w:t>
      </w:r>
      <w:r w:rsidRPr="008C4ABE">
        <w:t>/&gt;</w:t>
      </w:r>
    </w:p>
    <w:p w14:paraId="53A32988" w14:textId="4C0C1E2D"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swMprofileAId</w:t>
      </w:r>
      <w:r w:rsidR="008C4ABE">
        <w:t>"</w:t>
      </w:r>
      <w:r w:rsidRPr="008C4ABE">
        <w:t>/&gt;</w:t>
      </w:r>
    </w:p>
    <w:p w14:paraId="357D30E1" w14:textId="667AE7FE"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swMprofileBId</w:t>
      </w:r>
      <w:r w:rsidR="008C4ABE">
        <w:t>"</w:t>
      </w:r>
      <w:r w:rsidRPr="008C4ABE">
        <w:t>/&gt;</w:t>
      </w:r>
    </w:p>
    <w:p w14:paraId="1EC905DA" w14:textId="22423758"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r>
      <w:r w:rsidRPr="008C4ABE">
        <w:tab/>
        <w:t>&lt;enumeration value=</w:t>
      </w:r>
      <w:r w:rsidR="008C4ABE">
        <w:t>"</w:t>
      </w:r>
      <w:r w:rsidRPr="008C4ABE">
        <w:t>empty</w:t>
      </w:r>
      <w:r w:rsidR="008C4ABE">
        <w:t>"</w:t>
      </w:r>
      <w:r w:rsidRPr="008C4ABE">
        <w:t>/&gt;</w:t>
      </w:r>
    </w:p>
    <w:p w14:paraId="20F23511"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r>
      <w:r w:rsidRPr="008C4ABE">
        <w:tab/>
        <w:t>&lt;/restriction&gt;</w:t>
      </w:r>
    </w:p>
    <w:p w14:paraId="06EAA1D9" w14:textId="77777777" w:rsidR="00890F66" w:rsidRPr="008C4ABE" w:rsidRDefault="00890F66" w:rsidP="008C4ABE">
      <w:pPr>
        <w:pStyle w:val="PL"/>
      </w:pPr>
      <w:r w:rsidRPr="008C4ABE">
        <w:tab/>
      </w:r>
      <w:r w:rsidRPr="008C4ABE">
        <w:tab/>
      </w:r>
      <w:r w:rsidRPr="008C4ABE">
        <w:tab/>
      </w:r>
      <w:r w:rsidRPr="008C4ABE">
        <w:tab/>
      </w:r>
      <w:r w:rsidRPr="008C4ABE">
        <w:tab/>
      </w:r>
      <w:r w:rsidRPr="008C4ABE">
        <w:tab/>
      </w:r>
      <w:r w:rsidRPr="008C4ABE">
        <w:tab/>
        <w:t>&lt;/simpleType&gt;</w:t>
      </w:r>
    </w:p>
    <w:p w14:paraId="724FBF0C" w14:textId="77777777" w:rsidR="00890F66" w:rsidRPr="008C4ABE" w:rsidRDefault="00890F66" w:rsidP="008C4ABE">
      <w:pPr>
        <w:pStyle w:val="PL"/>
      </w:pPr>
      <w:r w:rsidRPr="008C4ABE">
        <w:tab/>
      </w:r>
      <w:r w:rsidRPr="008C4ABE">
        <w:tab/>
      </w:r>
      <w:r w:rsidRPr="008C4ABE">
        <w:tab/>
      </w:r>
      <w:r w:rsidRPr="008C4ABE">
        <w:tab/>
      </w:r>
      <w:r w:rsidRPr="008C4ABE">
        <w:tab/>
      </w:r>
      <w:r w:rsidRPr="008C4ABE">
        <w:tab/>
        <w:t>&lt;/element&gt;</w:t>
      </w:r>
    </w:p>
    <w:p w14:paraId="7861188E" w14:textId="77777777" w:rsidR="00890F66" w:rsidRPr="008C4ABE" w:rsidRDefault="00890F66" w:rsidP="008C4ABE">
      <w:pPr>
        <w:pStyle w:val="PL"/>
      </w:pPr>
      <w:r w:rsidRPr="008C4ABE">
        <w:tab/>
      </w:r>
      <w:r w:rsidRPr="008C4ABE">
        <w:tab/>
      </w:r>
      <w:r w:rsidRPr="008C4ABE">
        <w:tab/>
      </w:r>
      <w:r w:rsidRPr="008C4ABE">
        <w:tab/>
      </w:r>
      <w:r w:rsidRPr="008C4ABE">
        <w:tab/>
        <w:t>&lt;/sequence&gt;</w:t>
      </w:r>
    </w:p>
    <w:p w14:paraId="3FF800B0" w14:textId="77777777" w:rsidR="00890F66" w:rsidRPr="008C4ABE" w:rsidRDefault="00890F66" w:rsidP="008C4ABE">
      <w:pPr>
        <w:pStyle w:val="PL"/>
      </w:pPr>
      <w:r w:rsidRPr="008C4ABE">
        <w:tab/>
      </w:r>
      <w:r w:rsidRPr="008C4ABE">
        <w:tab/>
      </w:r>
      <w:r w:rsidRPr="008C4ABE">
        <w:tab/>
      </w:r>
      <w:r w:rsidRPr="008C4ABE">
        <w:tab/>
        <w:t>&lt;/complexType&gt;</w:t>
      </w:r>
    </w:p>
    <w:p w14:paraId="283F3894" w14:textId="77777777" w:rsidR="00890F66" w:rsidRPr="008C4ABE" w:rsidRDefault="00890F66" w:rsidP="008C4ABE">
      <w:pPr>
        <w:pStyle w:val="PL"/>
      </w:pPr>
      <w:r w:rsidRPr="008C4ABE">
        <w:tab/>
      </w:r>
      <w:r w:rsidRPr="008C4ABE">
        <w:tab/>
      </w:r>
      <w:r w:rsidRPr="008C4ABE">
        <w:tab/>
        <w:t>&lt;/element&gt;</w:t>
      </w:r>
    </w:p>
    <w:p w14:paraId="1C6A5B09" w14:textId="77777777" w:rsidR="00890F66" w:rsidRPr="008C4ABE" w:rsidRDefault="00890F66" w:rsidP="008C4ABE">
      <w:pPr>
        <w:pStyle w:val="PL"/>
      </w:pPr>
      <w:r w:rsidRPr="008C4ABE">
        <w:tab/>
      </w:r>
      <w:r w:rsidRPr="008C4ABE">
        <w:tab/>
        <w:t>&lt;/schema&gt;</w:t>
      </w:r>
    </w:p>
    <w:p w14:paraId="373336DF" w14:textId="77777777" w:rsidR="00890F66" w:rsidRPr="008C4ABE" w:rsidRDefault="00890F66" w:rsidP="008C4ABE">
      <w:pPr>
        <w:pStyle w:val="PL"/>
      </w:pPr>
      <w:r w:rsidRPr="008C4ABE">
        <w:tab/>
        <w:t>&lt;/types&gt;</w:t>
      </w:r>
    </w:p>
    <w:p w14:paraId="42CCD13E" w14:textId="70CC1BCA" w:rsidR="00890F66" w:rsidRPr="008C4ABE" w:rsidRDefault="00890F66" w:rsidP="008C4ABE">
      <w:pPr>
        <w:pStyle w:val="PL"/>
      </w:pPr>
      <w:r w:rsidRPr="008C4ABE">
        <w:tab/>
        <w:t>&lt;message name=</w:t>
      </w:r>
      <w:r w:rsidR="008C4ABE">
        <w:t>"</w:t>
      </w:r>
      <w:r w:rsidRPr="008C4ABE">
        <w:t>listScManagementCapabilitiesRequest</w:t>
      </w:r>
      <w:r w:rsidR="008C4ABE">
        <w:t>"</w:t>
      </w:r>
      <w:r w:rsidRPr="008C4ABE">
        <w:t>&gt;</w:t>
      </w:r>
    </w:p>
    <w:p w14:paraId="46841542" w14:textId="3724BB8C" w:rsidR="00890F66" w:rsidRPr="008C4ABE" w:rsidRDefault="00890F66" w:rsidP="008C4ABE">
      <w:pPr>
        <w:pStyle w:val="PL"/>
      </w:pPr>
      <w:r w:rsidRPr="008C4ABE">
        <w:tab/>
      </w:r>
      <w:r w:rsidRPr="008C4ABE">
        <w:tab/>
        <w:t>&lt;part name=</w:t>
      </w:r>
      <w:r w:rsidR="008C4ABE">
        <w:t>"</w:t>
      </w:r>
      <w:r w:rsidRPr="008C4ABE">
        <w:t>parameter</w:t>
      </w:r>
      <w:r w:rsidR="008C4ABE">
        <w:t>"</w:t>
      </w:r>
      <w:r w:rsidRPr="008C4ABE">
        <w:t xml:space="preserve"> element=</w:t>
      </w:r>
      <w:r w:rsidR="008C4ABE">
        <w:t>"</w:t>
      </w:r>
      <w:r w:rsidRPr="008C4ABE">
        <w:t>ScIRPData:listScManagementCapabilitiesRequest</w:t>
      </w:r>
      <w:r w:rsidR="008C4ABE">
        <w:t>"</w:t>
      </w:r>
      <w:r w:rsidRPr="008C4ABE">
        <w:t>/&gt;</w:t>
      </w:r>
    </w:p>
    <w:p w14:paraId="543067BB" w14:textId="77777777" w:rsidR="00890F66" w:rsidRPr="008C4ABE" w:rsidRDefault="00890F66" w:rsidP="008C4ABE">
      <w:pPr>
        <w:pStyle w:val="PL"/>
      </w:pPr>
      <w:r w:rsidRPr="008C4ABE">
        <w:tab/>
        <w:t>&lt;/message&gt;</w:t>
      </w:r>
    </w:p>
    <w:p w14:paraId="60085A35" w14:textId="2DA58DF9" w:rsidR="00890F66" w:rsidRPr="008C4ABE" w:rsidRDefault="00890F66" w:rsidP="008C4ABE">
      <w:pPr>
        <w:pStyle w:val="PL"/>
      </w:pPr>
      <w:r w:rsidRPr="008C4ABE">
        <w:tab/>
        <w:t>&lt;message name=</w:t>
      </w:r>
      <w:r w:rsidR="008C4ABE">
        <w:t>"</w:t>
      </w:r>
      <w:r w:rsidRPr="008C4ABE">
        <w:t>listScManagementCapabilitiesResponse</w:t>
      </w:r>
      <w:r w:rsidR="008C4ABE">
        <w:t>"</w:t>
      </w:r>
      <w:r w:rsidRPr="008C4ABE">
        <w:t>&gt;</w:t>
      </w:r>
    </w:p>
    <w:p w14:paraId="3B7984F6" w14:textId="14DC6AF1" w:rsidR="00890F66" w:rsidRPr="008C4ABE" w:rsidRDefault="00890F66" w:rsidP="008C4ABE">
      <w:pPr>
        <w:pStyle w:val="PL"/>
      </w:pPr>
      <w:r w:rsidRPr="008C4ABE">
        <w:tab/>
      </w:r>
      <w:r w:rsidRPr="008C4ABE">
        <w:tab/>
        <w:t>&lt;part name=</w:t>
      </w:r>
      <w:r w:rsidR="008C4ABE">
        <w:t>"</w:t>
      </w:r>
      <w:r w:rsidRPr="008C4ABE">
        <w:t>parameter</w:t>
      </w:r>
      <w:r w:rsidR="008C4ABE">
        <w:t>"</w:t>
      </w:r>
      <w:r w:rsidRPr="008C4ABE">
        <w:t xml:space="preserve"> element=</w:t>
      </w:r>
      <w:r w:rsidR="008C4ABE">
        <w:t>"</w:t>
      </w:r>
      <w:r w:rsidRPr="008C4ABE">
        <w:t>ScIRPData:listScManagementCapabilitiesResponse</w:t>
      </w:r>
      <w:r w:rsidR="008C4ABE">
        <w:t>"</w:t>
      </w:r>
      <w:r w:rsidRPr="008C4ABE">
        <w:t>/&gt;</w:t>
      </w:r>
    </w:p>
    <w:p w14:paraId="3FEEA5D0" w14:textId="77777777" w:rsidR="00890F66" w:rsidRPr="008C4ABE" w:rsidRDefault="00890F66" w:rsidP="008C4ABE">
      <w:pPr>
        <w:pStyle w:val="PL"/>
      </w:pPr>
      <w:r w:rsidRPr="008C4ABE">
        <w:tab/>
        <w:t>&lt;/message&gt;</w:t>
      </w:r>
    </w:p>
    <w:p w14:paraId="415BEB3D" w14:textId="229DCB75" w:rsidR="00890F66" w:rsidRPr="008C4ABE" w:rsidRDefault="00890F66" w:rsidP="008C4ABE">
      <w:pPr>
        <w:pStyle w:val="PL"/>
      </w:pPr>
      <w:r w:rsidRPr="008C4ABE">
        <w:tab/>
        <w:t>&lt;message name=</w:t>
      </w:r>
      <w:r w:rsidR="008C4ABE">
        <w:t>"</w:t>
      </w:r>
      <w:r w:rsidRPr="008C4ABE">
        <w:t>listScManagementCapabilitiesFault</w:t>
      </w:r>
      <w:r w:rsidR="008C4ABE">
        <w:t>"</w:t>
      </w:r>
      <w:r w:rsidRPr="008C4ABE">
        <w:t>&gt;</w:t>
      </w:r>
    </w:p>
    <w:p w14:paraId="7E5C525B" w14:textId="7E7330F2" w:rsidR="00890F66" w:rsidRPr="008C4ABE" w:rsidRDefault="00890F66" w:rsidP="008C4ABE">
      <w:pPr>
        <w:pStyle w:val="PL"/>
      </w:pPr>
      <w:r w:rsidRPr="008C4ABE">
        <w:tab/>
      </w:r>
      <w:r w:rsidRPr="008C4ABE">
        <w:tab/>
        <w:t>&lt;part name=</w:t>
      </w:r>
      <w:r w:rsidR="008C4ABE">
        <w:t>"</w:t>
      </w:r>
      <w:r w:rsidRPr="008C4ABE">
        <w:t>parameter</w:t>
      </w:r>
      <w:r w:rsidR="008C4ABE">
        <w:t>"</w:t>
      </w:r>
      <w:r w:rsidRPr="008C4ABE">
        <w:t xml:space="preserve"> element=</w:t>
      </w:r>
      <w:r w:rsidR="008C4ABE">
        <w:t>"</w:t>
      </w:r>
      <w:r w:rsidRPr="008C4ABE">
        <w:t>ScIRPData:listScManagementCapabilitiesFault</w:t>
      </w:r>
      <w:r w:rsidR="008C4ABE">
        <w:t>"</w:t>
      </w:r>
      <w:r w:rsidRPr="008C4ABE">
        <w:t>/&gt;</w:t>
      </w:r>
    </w:p>
    <w:p w14:paraId="36D06D09" w14:textId="77777777" w:rsidR="00890F66" w:rsidRPr="008C4ABE" w:rsidRDefault="00890F66" w:rsidP="008C4ABE">
      <w:pPr>
        <w:pStyle w:val="PL"/>
      </w:pPr>
      <w:r w:rsidRPr="008C4ABE">
        <w:tab/>
        <w:t>&lt;/message&gt;</w:t>
      </w:r>
    </w:p>
    <w:p w14:paraId="74F3D566" w14:textId="3701636A" w:rsidR="00890F66" w:rsidRPr="008C4ABE" w:rsidRDefault="00890F66" w:rsidP="008C4ABE">
      <w:pPr>
        <w:pStyle w:val="PL"/>
      </w:pPr>
      <w:r w:rsidRPr="008C4ABE">
        <w:tab/>
        <w:t>&lt;message name=</w:t>
      </w:r>
      <w:r w:rsidR="008C4ABE">
        <w:t>"</w:t>
      </w:r>
      <w:r w:rsidRPr="008C4ABE">
        <w:t>listScManagementProfilesRequest</w:t>
      </w:r>
      <w:r w:rsidR="008C4ABE">
        <w:t>"</w:t>
      </w:r>
      <w:r w:rsidRPr="008C4ABE">
        <w:t>&gt;</w:t>
      </w:r>
    </w:p>
    <w:p w14:paraId="494E8FCF" w14:textId="73D1A496" w:rsidR="00890F66" w:rsidRPr="008C4ABE" w:rsidRDefault="00890F66" w:rsidP="008C4ABE">
      <w:pPr>
        <w:pStyle w:val="PL"/>
      </w:pPr>
      <w:r w:rsidRPr="008C4ABE">
        <w:tab/>
      </w:r>
      <w:r w:rsidRPr="008C4ABE">
        <w:tab/>
        <w:t>&lt;part name=</w:t>
      </w:r>
      <w:r w:rsidR="008C4ABE">
        <w:t>"</w:t>
      </w:r>
      <w:r w:rsidRPr="008C4ABE">
        <w:t>parameter</w:t>
      </w:r>
      <w:r w:rsidR="008C4ABE">
        <w:t>"</w:t>
      </w:r>
      <w:r w:rsidRPr="008C4ABE">
        <w:t xml:space="preserve"> element=</w:t>
      </w:r>
      <w:r w:rsidR="008C4ABE">
        <w:t>"</w:t>
      </w:r>
      <w:r w:rsidRPr="008C4ABE">
        <w:t>ScIRPData:listScManagementProfilesRequest</w:t>
      </w:r>
      <w:r w:rsidR="008C4ABE">
        <w:t>"</w:t>
      </w:r>
      <w:r w:rsidRPr="008C4ABE">
        <w:t>/&gt;</w:t>
      </w:r>
    </w:p>
    <w:p w14:paraId="65EFC573" w14:textId="77777777" w:rsidR="00890F66" w:rsidRPr="008C4ABE" w:rsidRDefault="00890F66" w:rsidP="008C4ABE">
      <w:pPr>
        <w:pStyle w:val="PL"/>
      </w:pPr>
      <w:r w:rsidRPr="008C4ABE">
        <w:tab/>
        <w:t>&lt;/message&gt;</w:t>
      </w:r>
    </w:p>
    <w:p w14:paraId="3A76B108" w14:textId="52E66EB5" w:rsidR="00890F66" w:rsidRPr="008C4ABE" w:rsidRDefault="00890F66" w:rsidP="008C4ABE">
      <w:pPr>
        <w:pStyle w:val="PL"/>
      </w:pPr>
      <w:r w:rsidRPr="008C4ABE">
        <w:tab/>
        <w:t>&lt;message name=</w:t>
      </w:r>
      <w:r w:rsidR="008C4ABE">
        <w:t>"</w:t>
      </w:r>
      <w:r w:rsidRPr="008C4ABE">
        <w:t>listScManagementProfilesResponse</w:t>
      </w:r>
      <w:r w:rsidR="008C4ABE">
        <w:t>"</w:t>
      </w:r>
      <w:r w:rsidRPr="008C4ABE">
        <w:t>&gt;</w:t>
      </w:r>
    </w:p>
    <w:p w14:paraId="76725B17" w14:textId="3CBD8B7B" w:rsidR="00890F66" w:rsidRPr="008C4ABE" w:rsidRDefault="00890F66" w:rsidP="008C4ABE">
      <w:pPr>
        <w:pStyle w:val="PL"/>
      </w:pPr>
      <w:r w:rsidRPr="008C4ABE">
        <w:tab/>
      </w:r>
      <w:r w:rsidRPr="008C4ABE">
        <w:tab/>
        <w:t>&lt;part name=</w:t>
      </w:r>
      <w:r w:rsidR="008C4ABE">
        <w:t>"</w:t>
      </w:r>
      <w:r w:rsidRPr="008C4ABE">
        <w:t>parameter</w:t>
      </w:r>
      <w:r w:rsidR="008C4ABE">
        <w:t>"</w:t>
      </w:r>
      <w:r w:rsidRPr="008C4ABE">
        <w:t xml:space="preserve"> element=</w:t>
      </w:r>
      <w:r w:rsidR="008C4ABE">
        <w:t>"</w:t>
      </w:r>
      <w:r w:rsidRPr="008C4ABE">
        <w:t>ScIRPData:listScManagementProfilesResponse</w:t>
      </w:r>
      <w:r w:rsidR="008C4ABE">
        <w:t>"</w:t>
      </w:r>
      <w:r w:rsidRPr="008C4ABE">
        <w:t>/&gt;</w:t>
      </w:r>
    </w:p>
    <w:p w14:paraId="1C1D83BC" w14:textId="77777777" w:rsidR="00890F66" w:rsidRPr="008C4ABE" w:rsidRDefault="00890F66" w:rsidP="008C4ABE">
      <w:pPr>
        <w:pStyle w:val="PL"/>
      </w:pPr>
      <w:r w:rsidRPr="008C4ABE">
        <w:tab/>
        <w:t>&lt;/message&gt;</w:t>
      </w:r>
    </w:p>
    <w:p w14:paraId="335378DF" w14:textId="364A8381" w:rsidR="00890F66" w:rsidRPr="008C4ABE" w:rsidRDefault="00890F66" w:rsidP="008C4ABE">
      <w:pPr>
        <w:pStyle w:val="PL"/>
      </w:pPr>
      <w:r w:rsidRPr="008C4ABE">
        <w:tab/>
        <w:t>&lt;message name=</w:t>
      </w:r>
      <w:r w:rsidR="008C4ABE">
        <w:t>"</w:t>
      </w:r>
      <w:r w:rsidRPr="008C4ABE">
        <w:t>createScManagementProfileRequest</w:t>
      </w:r>
      <w:r w:rsidR="008C4ABE">
        <w:t>"</w:t>
      </w:r>
      <w:r w:rsidRPr="008C4ABE">
        <w:t>&gt;</w:t>
      </w:r>
    </w:p>
    <w:p w14:paraId="2450D7FB" w14:textId="128A1189" w:rsidR="00890F66" w:rsidRPr="008C4ABE" w:rsidRDefault="00890F66" w:rsidP="008C4ABE">
      <w:pPr>
        <w:pStyle w:val="PL"/>
      </w:pPr>
      <w:r w:rsidRPr="008C4ABE">
        <w:tab/>
      </w:r>
      <w:r w:rsidRPr="008C4ABE">
        <w:tab/>
        <w:t>&lt;part name=</w:t>
      </w:r>
      <w:r w:rsidR="008C4ABE">
        <w:t>"</w:t>
      </w:r>
      <w:r w:rsidRPr="008C4ABE">
        <w:t>parameter</w:t>
      </w:r>
      <w:r w:rsidR="008C4ABE">
        <w:t>"</w:t>
      </w:r>
      <w:r w:rsidRPr="008C4ABE">
        <w:t xml:space="preserve"> element=</w:t>
      </w:r>
      <w:r w:rsidR="008C4ABE">
        <w:t>"</w:t>
      </w:r>
      <w:r w:rsidRPr="008C4ABE">
        <w:t>ScIRPData:createScManagementProfileRequest</w:t>
      </w:r>
      <w:r w:rsidR="008C4ABE">
        <w:t>"</w:t>
      </w:r>
      <w:r w:rsidRPr="008C4ABE">
        <w:t>/&gt;</w:t>
      </w:r>
    </w:p>
    <w:p w14:paraId="4C7A9146" w14:textId="77777777" w:rsidR="00890F66" w:rsidRPr="008C4ABE" w:rsidRDefault="00890F66" w:rsidP="008C4ABE">
      <w:pPr>
        <w:pStyle w:val="PL"/>
      </w:pPr>
      <w:r w:rsidRPr="008C4ABE">
        <w:tab/>
        <w:t>&lt;/message&gt;</w:t>
      </w:r>
    </w:p>
    <w:p w14:paraId="15240326" w14:textId="6BF844EC" w:rsidR="00890F66" w:rsidRPr="008C4ABE" w:rsidRDefault="00890F66" w:rsidP="008C4ABE">
      <w:pPr>
        <w:pStyle w:val="PL"/>
      </w:pPr>
      <w:r w:rsidRPr="008C4ABE">
        <w:tab/>
        <w:t>&lt;message name=</w:t>
      </w:r>
      <w:r w:rsidR="008C4ABE">
        <w:t>"</w:t>
      </w:r>
      <w:r w:rsidRPr="008C4ABE">
        <w:t>createScManagementProfileResponse</w:t>
      </w:r>
      <w:r w:rsidR="008C4ABE">
        <w:t>"</w:t>
      </w:r>
      <w:r w:rsidRPr="008C4ABE">
        <w:t>&gt;</w:t>
      </w:r>
    </w:p>
    <w:p w14:paraId="21997EAE" w14:textId="51FC2CD2" w:rsidR="00890F66" w:rsidRPr="008C4ABE" w:rsidRDefault="00890F66" w:rsidP="008C4ABE">
      <w:pPr>
        <w:pStyle w:val="PL"/>
      </w:pPr>
      <w:r w:rsidRPr="008C4ABE">
        <w:tab/>
      </w:r>
      <w:r w:rsidRPr="008C4ABE">
        <w:tab/>
        <w:t>&lt;part name=</w:t>
      </w:r>
      <w:r w:rsidR="008C4ABE">
        <w:t>"</w:t>
      </w:r>
      <w:r w:rsidRPr="008C4ABE">
        <w:t>parameter</w:t>
      </w:r>
      <w:r w:rsidR="008C4ABE">
        <w:t>"</w:t>
      </w:r>
      <w:r w:rsidRPr="008C4ABE">
        <w:t xml:space="preserve"> element=</w:t>
      </w:r>
      <w:r w:rsidR="008C4ABE">
        <w:t>"</w:t>
      </w:r>
      <w:r w:rsidRPr="008C4ABE">
        <w:t>ScIRPData:createScManagementProfileResponse</w:t>
      </w:r>
      <w:r w:rsidR="008C4ABE">
        <w:t>"</w:t>
      </w:r>
      <w:r w:rsidRPr="008C4ABE">
        <w:t>/&gt;</w:t>
      </w:r>
    </w:p>
    <w:p w14:paraId="189DA3B1" w14:textId="77777777" w:rsidR="00890F66" w:rsidRPr="008C4ABE" w:rsidRDefault="00890F66" w:rsidP="008C4ABE">
      <w:pPr>
        <w:pStyle w:val="PL"/>
      </w:pPr>
      <w:r w:rsidRPr="008C4ABE">
        <w:tab/>
        <w:t>&lt;/message&gt;</w:t>
      </w:r>
    </w:p>
    <w:p w14:paraId="729D85E7" w14:textId="3E4A940E" w:rsidR="00890F66" w:rsidRPr="008C4ABE" w:rsidRDefault="00890F66" w:rsidP="008C4ABE">
      <w:pPr>
        <w:pStyle w:val="PL"/>
      </w:pPr>
      <w:r w:rsidRPr="008C4ABE">
        <w:tab/>
        <w:t>&lt;message name=</w:t>
      </w:r>
      <w:r w:rsidR="008C4ABE">
        <w:t>"</w:t>
      </w:r>
      <w:r w:rsidRPr="008C4ABE">
        <w:t>deleteScManagementProfileRequest</w:t>
      </w:r>
      <w:r w:rsidR="008C4ABE">
        <w:t>"</w:t>
      </w:r>
      <w:r w:rsidRPr="008C4ABE">
        <w:t>&gt;</w:t>
      </w:r>
    </w:p>
    <w:p w14:paraId="2026EF7F" w14:textId="5426F659" w:rsidR="00890F66" w:rsidRPr="008C4ABE" w:rsidRDefault="00890F66" w:rsidP="008C4ABE">
      <w:pPr>
        <w:pStyle w:val="PL"/>
      </w:pPr>
      <w:r w:rsidRPr="008C4ABE">
        <w:tab/>
      </w:r>
      <w:r w:rsidRPr="008C4ABE">
        <w:tab/>
        <w:t>&lt;part name=</w:t>
      </w:r>
      <w:r w:rsidR="008C4ABE">
        <w:t>"</w:t>
      </w:r>
      <w:r w:rsidRPr="008C4ABE">
        <w:t>parameter</w:t>
      </w:r>
      <w:r w:rsidR="008C4ABE">
        <w:t>"</w:t>
      </w:r>
      <w:r w:rsidRPr="008C4ABE">
        <w:t xml:space="preserve"> element=</w:t>
      </w:r>
      <w:r w:rsidR="008C4ABE">
        <w:t>"</w:t>
      </w:r>
      <w:r w:rsidRPr="008C4ABE">
        <w:t>ScIRPData:deleteScManagementProfileRequest</w:t>
      </w:r>
      <w:r w:rsidR="008C4ABE">
        <w:t>"</w:t>
      </w:r>
      <w:r w:rsidRPr="008C4ABE">
        <w:t>/&gt;</w:t>
      </w:r>
    </w:p>
    <w:p w14:paraId="10BEA94A" w14:textId="77777777" w:rsidR="00890F66" w:rsidRPr="008C4ABE" w:rsidRDefault="00890F66" w:rsidP="008C4ABE">
      <w:pPr>
        <w:pStyle w:val="PL"/>
      </w:pPr>
      <w:r w:rsidRPr="008C4ABE">
        <w:tab/>
        <w:t>&lt;/message&gt;</w:t>
      </w:r>
    </w:p>
    <w:p w14:paraId="7D7140AA" w14:textId="25AAB866" w:rsidR="00890F66" w:rsidRPr="008C4ABE" w:rsidRDefault="00890F66" w:rsidP="008C4ABE">
      <w:pPr>
        <w:pStyle w:val="PL"/>
      </w:pPr>
      <w:r w:rsidRPr="008C4ABE">
        <w:tab/>
        <w:t>&lt;message name=</w:t>
      </w:r>
      <w:r w:rsidR="008C4ABE">
        <w:t>"</w:t>
      </w:r>
      <w:r w:rsidRPr="008C4ABE">
        <w:t>deleteScManagementProfileResponse</w:t>
      </w:r>
      <w:r w:rsidR="008C4ABE">
        <w:t>"</w:t>
      </w:r>
      <w:r w:rsidRPr="008C4ABE">
        <w:t>&gt;</w:t>
      </w:r>
    </w:p>
    <w:p w14:paraId="7CCAB037" w14:textId="0CE90809" w:rsidR="00890F66" w:rsidRPr="008C4ABE" w:rsidRDefault="00890F66" w:rsidP="008C4ABE">
      <w:pPr>
        <w:pStyle w:val="PL"/>
      </w:pPr>
      <w:r w:rsidRPr="008C4ABE">
        <w:lastRenderedPageBreak/>
        <w:tab/>
      </w:r>
      <w:r w:rsidRPr="008C4ABE">
        <w:tab/>
        <w:t>&lt;part name=</w:t>
      </w:r>
      <w:r w:rsidR="008C4ABE">
        <w:t>"</w:t>
      </w:r>
      <w:r w:rsidRPr="008C4ABE">
        <w:t>parameter</w:t>
      </w:r>
      <w:r w:rsidR="008C4ABE">
        <w:t>"</w:t>
      </w:r>
      <w:r w:rsidRPr="008C4ABE">
        <w:t xml:space="preserve"> element=</w:t>
      </w:r>
      <w:r w:rsidR="008C4ABE">
        <w:t>"</w:t>
      </w:r>
      <w:r w:rsidRPr="008C4ABE">
        <w:t>ScIRPData:deleteScManagementProfileResponse</w:t>
      </w:r>
      <w:r w:rsidR="008C4ABE">
        <w:t>"</w:t>
      </w:r>
      <w:r w:rsidRPr="008C4ABE">
        <w:t>/&gt;</w:t>
      </w:r>
    </w:p>
    <w:p w14:paraId="06D734EE" w14:textId="77777777" w:rsidR="00890F66" w:rsidRPr="008C4ABE" w:rsidRDefault="00890F66" w:rsidP="008C4ABE">
      <w:pPr>
        <w:pStyle w:val="PL"/>
      </w:pPr>
      <w:r w:rsidRPr="008C4ABE">
        <w:tab/>
        <w:t>&lt;/message&gt;</w:t>
      </w:r>
    </w:p>
    <w:p w14:paraId="0916472F" w14:textId="44B44C81" w:rsidR="00890F66" w:rsidRPr="008C4ABE" w:rsidRDefault="00890F66" w:rsidP="008C4ABE">
      <w:pPr>
        <w:pStyle w:val="PL"/>
      </w:pPr>
      <w:r w:rsidRPr="008C4ABE">
        <w:tab/>
        <w:t>&lt;message name=</w:t>
      </w:r>
      <w:r w:rsidR="008C4ABE">
        <w:t>"</w:t>
      </w:r>
      <w:r w:rsidRPr="008C4ABE">
        <w:t>listScProcessesRequest</w:t>
      </w:r>
      <w:r w:rsidR="008C4ABE">
        <w:t>"</w:t>
      </w:r>
      <w:r w:rsidRPr="008C4ABE">
        <w:t>&gt;</w:t>
      </w:r>
    </w:p>
    <w:p w14:paraId="36B59CCF" w14:textId="16B7A9DD" w:rsidR="00890F66" w:rsidRPr="008C4ABE" w:rsidRDefault="00890F66" w:rsidP="008C4ABE">
      <w:pPr>
        <w:pStyle w:val="PL"/>
      </w:pPr>
      <w:r w:rsidRPr="008C4ABE">
        <w:tab/>
      </w:r>
      <w:r w:rsidRPr="008C4ABE">
        <w:tab/>
        <w:t>&lt;part name=</w:t>
      </w:r>
      <w:r w:rsidR="008C4ABE">
        <w:t>"</w:t>
      </w:r>
      <w:r w:rsidRPr="008C4ABE">
        <w:t>parameter</w:t>
      </w:r>
      <w:r w:rsidR="008C4ABE">
        <w:t>"</w:t>
      </w:r>
      <w:r w:rsidRPr="008C4ABE">
        <w:t xml:space="preserve"> element=</w:t>
      </w:r>
      <w:r w:rsidR="008C4ABE">
        <w:t>"</w:t>
      </w:r>
      <w:r w:rsidRPr="008C4ABE">
        <w:t>ScIRPData:listScProcessesRequest</w:t>
      </w:r>
      <w:r w:rsidR="008C4ABE">
        <w:t>"</w:t>
      </w:r>
      <w:r w:rsidRPr="008C4ABE">
        <w:t>/&gt;</w:t>
      </w:r>
    </w:p>
    <w:p w14:paraId="704D76A8" w14:textId="77777777" w:rsidR="00890F66" w:rsidRPr="008C4ABE" w:rsidRDefault="00890F66" w:rsidP="008C4ABE">
      <w:pPr>
        <w:pStyle w:val="PL"/>
      </w:pPr>
      <w:r w:rsidRPr="008C4ABE">
        <w:tab/>
        <w:t>&lt;/message&gt;</w:t>
      </w:r>
    </w:p>
    <w:p w14:paraId="66CDF37B" w14:textId="74145873" w:rsidR="00890F66" w:rsidRPr="008C4ABE" w:rsidRDefault="00890F66" w:rsidP="008C4ABE">
      <w:pPr>
        <w:pStyle w:val="PL"/>
      </w:pPr>
      <w:r w:rsidRPr="008C4ABE">
        <w:tab/>
        <w:t>&lt;message name=</w:t>
      </w:r>
      <w:r w:rsidR="008C4ABE">
        <w:t>"</w:t>
      </w:r>
      <w:r w:rsidRPr="008C4ABE">
        <w:t>listScProcessesResponse</w:t>
      </w:r>
      <w:r w:rsidR="008C4ABE">
        <w:t>"</w:t>
      </w:r>
      <w:r w:rsidRPr="008C4ABE">
        <w:t>&gt;</w:t>
      </w:r>
    </w:p>
    <w:p w14:paraId="0602979E" w14:textId="6B48F75E" w:rsidR="00890F66" w:rsidRPr="008C4ABE" w:rsidRDefault="00890F66" w:rsidP="008C4ABE">
      <w:pPr>
        <w:pStyle w:val="PL"/>
      </w:pPr>
      <w:r w:rsidRPr="008C4ABE">
        <w:tab/>
      </w:r>
      <w:r w:rsidRPr="008C4ABE">
        <w:tab/>
        <w:t>&lt;part name=</w:t>
      </w:r>
      <w:r w:rsidR="008C4ABE">
        <w:t>"</w:t>
      </w:r>
      <w:r w:rsidRPr="008C4ABE">
        <w:t>parameter</w:t>
      </w:r>
      <w:r w:rsidR="008C4ABE">
        <w:t>"</w:t>
      </w:r>
      <w:r w:rsidRPr="008C4ABE">
        <w:t xml:space="preserve"> element=</w:t>
      </w:r>
      <w:r w:rsidR="008C4ABE">
        <w:t>"</w:t>
      </w:r>
      <w:r w:rsidRPr="008C4ABE">
        <w:t>ScIRPData:listScProcessesResponse</w:t>
      </w:r>
      <w:r w:rsidR="008C4ABE">
        <w:t>"</w:t>
      </w:r>
      <w:r w:rsidRPr="008C4ABE">
        <w:t>/&gt;</w:t>
      </w:r>
    </w:p>
    <w:p w14:paraId="2C7F4B63" w14:textId="77777777" w:rsidR="00890F66" w:rsidRPr="008C4ABE" w:rsidRDefault="00890F66" w:rsidP="008C4ABE">
      <w:pPr>
        <w:pStyle w:val="PL"/>
      </w:pPr>
      <w:r w:rsidRPr="008C4ABE">
        <w:tab/>
        <w:t>&lt;/message&gt;</w:t>
      </w:r>
    </w:p>
    <w:p w14:paraId="2A7BD747" w14:textId="08A0A62B" w:rsidR="00890F66" w:rsidRPr="008C4ABE" w:rsidRDefault="00890F66" w:rsidP="008C4ABE">
      <w:pPr>
        <w:pStyle w:val="PL"/>
      </w:pPr>
      <w:r w:rsidRPr="008C4ABE">
        <w:tab/>
        <w:t>&lt;message name=</w:t>
      </w:r>
      <w:r w:rsidR="008C4ABE">
        <w:t>"</w:t>
      </w:r>
      <w:r w:rsidRPr="008C4ABE">
        <w:t>resumeScProcessRequest</w:t>
      </w:r>
      <w:r w:rsidR="008C4ABE">
        <w:t>"</w:t>
      </w:r>
      <w:r w:rsidRPr="008C4ABE">
        <w:t>&gt;</w:t>
      </w:r>
    </w:p>
    <w:p w14:paraId="6BFE8F1D" w14:textId="3CFB8BDA" w:rsidR="00890F66" w:rsidRPr="008C4ABE" w:rsidRDefault="00890F66" w:rsidP="008C4ABE">
      <w:pPr>
        <w:pStyle w:val="PL"/>
      </w:pPr>
      <w:r w:rsidRPr="008C4ABE">
        <w:tab/>
      </w:r>
      <w:r w:rsidRPr="008C4ABE">
        <w:tab/>
        <w:t>&lt;part name=</w:t>
      </w:r>
      <w:r w:rsidR="008C4ABE">
        <w:t>"</w:t>
      </w:r>
      <w:r w:rsidRPr="008C4ABE">
        <w:t>parameter</w:t>
      </w:r>
      <w:r w:rsidR="008C4ABE">
        <w:t>"</w:t>
      </w:r>
      <w:r w:rsidRPr="008C4ABE">
        <w:t xml:space="preserve"> element=</w:t>
      </w:r>
      <w:r w:rsidR="008C4ABE">
        <w:t>"</w:t>
      </w:r>
      <w:r w:rsidRPr="008C4ABE">
        <w:t>ScIRPData:resumeScProcessRequest</w:t>
      </w:r>
      <w:r w:rsidR="008C4ABE">
        <w:t>"</w:t>
      </w:r>
      <w:r w:rsidRPr="008C4ABE">
        <w:t>/&gt;</w:t>
      </w:r>
    </w:p>
    <w:p w14:paraId="1FC540F3" w14:textId="77777777" w:rsidR="00890F66" w:rsidRPr="008C4ABE" w:rsidRDefault="00890F66" w:rsidP="008C4ABE">
      <w:pPr>
        <w:pStyle w:val="PL"/>
      </w:pPr>
      <w:r w:rsidRPr="008C4ABE">
        <w:tab/>
        <w:t>&lt;/message&gt;</w:t>
      </w:r>
    </w:p>
    <w:p w14:paraId="6D597607" w14:textId="0532E310" w:rsidR="00890F66" w:rsidRPr="008C4ABE" w:rsidRDefault="00890F66" w:rsidP="008C4ABE">
      <w:pPr>
        <w:pStyle w:val="PL"/>
      </w:pPr>
      <w:r w:rsidRPr="008C4ABE">
        <w:tab/>
        <w:t>&lt;message name=</w:t>
      </w:r>
      <w:r w:rsidR="008C4ABE">
        <w:t>"</w:t>
      </w:r>
      <w:r w:rsidRPr="008C4ABE">
        <w:t>resumeScProcessResponse</w:t>
      </w:r>
      <w:r w:rsidR="008C4ABE">
        <w:t>"</w:t>
      </w:r>
      <w:r w:rsidRPr="008C4ABE">
        <w:t>&gt;</w:t>
      </w:r>
    </w:p>
    <w:p w14:paraId="1C11DCE3" w14:textId="49D6ED29" w:rsidR="00890F66" w:rsidRPr="008C4ABE" w:rsidRDefault="00890F66" w:rsidP="008C4ABE">
      <w:pPr>
        <w:pStyle w:val="PL"/>
      </w:pPr>
      <w:r w:rsidRPr="008C4ABE">
        <w:tab/>
      </w:r>
      <w:r w:rsidRPr="008C4ABE">
        <w:tab/>
        <w:t>&lt;part name=</w:t>
      </w:r>
      <w:r w:rsidR="008C4ABE">
        <w:t>"</w:t>
      </w:r>
      <w:r w:rsidRPr="008C4ABE">
        <w:t>parameter</w:t>
      </w:r>
      <w:r w:rsidR="008C4ABE">
        <w:t>"</w:t>
      </w:r>
      <w:r w:rsidRPr="008C4ABE">
        <w:t xml:space="preserve"> element=</w:t>
      </w:r>
      <w:r w:rsidR="008C4ABE">
        <w:t>"</w:t>
      </w:r>
      <w:r w:rsidRPr="008C4ABE">
        <w:t>ScIRPData:resumeScProcessResponse</w:t>
      </w:r>
      <w:r w:rsidR="008C4ABE">
        <w:t>"</w:t>
      </w:r>
      <w:r w:rsidRPr="008C4ABE">
        <w:t>/&gt;</w:t>
      </w:r>
    </w:p>
    <w:p w14:paraId="7453AB21" w14:textId="77777777" w:rsidR="00890F66" w:rsidRPr="008C4ABE" w:rsidRDefault="00890F66" w:rsidP="008C4ABE">
      <w:pPr>
        <w:pStyle w:val="PL"/>
      </w:pPr>
      <w:r w:rsidRPr="008C4ABE">
        <w:tab/>
        <w:t>&lt;/message&gt;</w:t>
      </w:r>
    </w:p>
    <w:p w14:paraId="48D919CF" w14:textId="6EF43AD3" w:rsidR="00890F66" w:rsidRPr="008C4ABE" w:rsidRDefault="00890F66" w:rsidP="008C4ABE">
      <w:pPr>
        <w:pStyle w:val="PL"/>
      </w:pPr>
      <w:r w:rsidRPr="008C4ABE">
        <w:tab/>
        <w:t>&lt;message name=</w:t>
      </w:r>
      <w:r w:rsidR="008C4ABE">
        <w:t>"</w:t>
      </w:r>
      <w:r w:rsidRPr="008C4ABE">
        <w:t>terminateScProcessRequest</w:t>
      </w:r>
      <w:r w:rsidR="008C4ABE">
        <w:t>"</w:t>
      </w:r>
      <w:r w:rsidRPr="008C4ABE">
        <w:t>&gt;</w:t>
      </w:r>
    </w:p>
    <w:p w14:paraId="4BBFE7C0" w14:textId="48410D55" w:rsidR="00890F66" w:rsidRPr="008C4ABE" w:rsidRDefault="00890F66" w:rsidP="008C4ABE">
      <w:pPr>
        <w:pStyle w:val="PL"/>
      </w:pPr>
      <w:r w:rsidRPr="008C4ABE">
        <w:tab/>
      </w:r>
      <w:r w:rsidRPr="008C4ABE">
        <w:tab/>
        <w:t>&lt;part name=</w:t>
      </w:r>
      <w:r w:rsidR="008C4ABE">
        <w:t>"</w:t>
      </w:r>
      <w:r w:rsidRPr="008C4ABE">
        <w:t>parameter</w:t>
      </w:r>
      <w:r w:rsidR="008C4ABE">
        <w:t>"</w:t>
      </w:r>
      <w:r w:rsidRPr="008C4ABE">
        <w:t xml:space="preserve"> element=</w:t>
      </w:r>
      <w:r w:rsidR="008C4ABE">
        <w:t>"</w:t>
      </w:r>
      <w:r w:rsidRPr="008C4ABE">
        <w:t>ScIRPData:terminateScProcessRequest</w:t>
      </w:r>
      <w:r w:rsidR="008C4ABE">
        <w:t>"</w:t>
      </w:r>
      <w:r w:rsidRPr="008C4ABE">
        <w:t>/&gt;</w:t>
      </w:r>
    </w:p>
    <w:p w14:paraId="1C2A8A84" w14:textId="77777777" w:rsidR="00890F66" w:rsidRPr="008C4ABE" w:rsidRDefault="00890F66" w:rsidP="008C4ABE">
      <w:pPr>
        <w:pStyle w:val="PL"/>
      </w:pPr>
      <w:r w:rsidRPr="008C4ABE">
        <w:tab/>
        <w:t>&lt;/message&gt;</w:t>
      </w:r>
    </w:p>
    <w:p w14:paraId="2710B4A9" w14:textId="6A768751" w:rsidR="00890F66" w:rsidRPr="008C4ABE" w:rsidRDefault="00890F66" w:rsidP="008C4ABE">
      <w:pPr>
        <w:pStyle w:val="PL"/>
      </w:pPr>
      <w:r w:rsidRPr="008C4ABE">
        <w:tab/>
        <w:t>&lt;message name=</w:t>
      </w:r>
      <w:r w:rsidR="008C4ABE">
        <w:t>"</w:t>
      </w:r>
      <w:r w:rsidRPr="008C4ABE">
        <w:t>terminateScProcessResponse</w:t>
      </w:r>
      <w:r w:rsidR="008C4ABE">
        <w:t>"</w:t>
      </w:r>
      <w:r w:rsidRPr="008C4ABE">
        <w:t>&gt;</w:t>
      </w:r>
    </w:p>
    <w:p w14:paraId="46EF6E8B" w14:textId="57A150D1" w:rsidR="00890F66" w:rsidRPr="008C4ABE" w:rsidRDefault="00890F66" w:rsidP="008C4ABE">
      <w:pPr>
        <w:pStyle w:val="PL"/>
      </w:pPr>
      <w:r w:rsidRPr="008C4ABE">
        <w:tab/>
      </w:r>
      <w:r w:rsidRPr="008C4ABE">
        <w:tab/>
        <w:t>&lt;part name=</w:t>
      </w:r>
      <w:r w:rsidR="008C4ABE">
        <w:t>"</w:t>
      </w:r>
      <w:r w:rsidRPr="008C4ABE">
        <w:t>parameter</w:t>
      </w:r>
      <w:r w:rsidR="008C4ABE">
        <w:t>"</w:t>
      </w:r>
      <w:r w:rsidRPr="008C4ABE">
        <w:t xml:space="preserve"> element=</w:t>
      </w:r>
      <w:r w:rsidR="008C4ABE">
        <w:t>"</w:t>
      </w:r>
      <w:r w:rsidRPr="008C4ABE">
        <w:t>ScIRPData:terminateScProcessResponse</w:t>
      </w:r>
      <w:r w:rsidR="008C4ABE">
        <w:t>"</w:t>
      </w:r>
      <w:r w:rsidRPr="008C4ABE">
        <w:t>/&gt;</w:t>
      </w:r>
    </w:p>
    <w:p w14:paraId="6A709858" w14:textId="77777777" w:rsidR="00890F66" w:rsidRPr="008C4ABE" w:rsidRDefault="00890F66" w:rsidP="008C4ABE">
      <w:pPr>
        <w:pStyle w:val="PL"/>
      </w:pPr>
      <w:r w:rsidRPr="008C4ABE">
        <w:tab/>
        <w:t>&lt;/message&gt;</w:t>
      </w:r>
    </w:p>
    <w:p w14:paraId="7C915D9A" w14:textId="0AC495D3" w:rsidR="00890F66" w:rsidRPr="008C4ABE" w:rsidRDefault="00890F66" w:rsidP="008C4ABE">
      <w:pPr>
        <w:pStyle w:val="PL"/>
      </w:pPr>
      <w:r w:rsidRPr="008C4ABE">
        <w:tab/>
        <w:t>&lt;message name=</w:t>
      </w:r>
      <w:r w:rsidR="008C4ABE">
        <w:t>"</w:t>
      </w:r>
      <w:r w:rsidRPr="008C4ABE">
        <w:t>ChangeScManagementProfileRequest</w:t>
      </w:r>
      <w:r w:rsidR="008C4ABE">
        <w:t>"</w:t>
      </w:r>
      <w:r w:rsidRPr="008C4ABE">
        <w:t>&gt;</w:t>
      </w:r>
    </w:p>
    <w:p w14:paraId="6FC0E3E3" w14:textId="43E6EE99" w:rsidR="00890F66" w:rsidRPr="008C4ABE" w:rsidRDefault="00890F66" w:rsidP="008C4ABE">
      <w:pPr>
        <w:pStyle w:val="PL"/>
      </w:pPr>
      <w:r w:rsidRPr="008C4ABE">
        <w:tab/>
      </w:r>
      <w:r w:rsidRPr="008C4ABE">
        <w:tab/>
        <w:t>&lt;part name=</w:t>
      </w:r>
      <w:r w:rsidR="008C4ABE">
        <w:t>"</w:t>
      </w:r>
      <w:r w:rsidRPr="008C4ABE">
        <w:t>parameter</w:t>
      </w:r>
      <w:r w:rsidR="008C4ABE">
        <w:t>"</w:t>
      </w:r>
      <w:r w:rsidRPr="008C4ABE">
        <w:t xml:space="preserve"> element=</w:t>
      </w:r>
      <w:r w:rsidR="008C4ABE">
        <w:t>"</w:t>
      </w:r>
      <w:r w:rsidRPr="008C4ABE">
        <w:t>ScIRPData:ChangeScManagementProfileRequest</w:t>
      </w:r>
      <w:r w:rsidR="008C4ABE">
        <w:t>"</w:t>
      </w:r>
      <w:r w:rsidRPr="008C4ABE">
        <w:t>/&gt;</w:t>
      </w:r>
    </w:p>
    <w:p w14:paraId="55F380E9" w14:textId="77777777" w:rsidR="00890F66" w:rsidRPr="008C4ABE" w:rsidRDefault="00890F66" w:rsidP="008C4ABE">
      <w:pPr>
        <w:pStyle w:val="PL"/>
      </w:pPr>
      <w:r w:rsidRPr="008C4ABE">
        <w:tab/>
        <w:t>&lt;/message&gt;</w:t>
      </w:r>
    </w:p>
    <w:p w14:paraId="79A557D0" w14:textId="5F936F1D" w:rsidR="00890F66" w:rsidRPr="008C4ABE" w:rsidRDefault="00890F66" w:rsidP="008C4ABE">
      <w:pPr>
        <w:pStyle w:val="PL"/>
      </w:pPr>
      <w:r w:rsidRPr="008C4ABE">
        <w:tab/>
        <w:t>&lt;message name=</w:t>
      </w:r>
      <w:r w:rsidR="008C4ABE">
        <w:t>"</w:t>
      </w:r>
      <w:r w:rsidRPr="008C4ABE">
        <w:t>ChangeScManagementProfileResponse</w:t>
      </w:r>
      <w:r w:rsidR="008C4ABE">
        <w:t>"</w:t>
      </w:r>
      <w:r w:rsidRPr="008C4ABE">
        <w:t>&gt;</w:t>
      </w:r>
    </w:p>
    <w:p w14:paraId="5726B95A" w14:textId="7B12E6CE" w:rsidR="00890F66" w:rsidRPr="008C4ABE" w:rsidRDefault="00890F66" w:rsidP="008C4ABE">
      <w:pPr>
        <w:pStyle w:val="PL"/>
      </w:pPr>
      <w:r w:rsidRPr="008C4ABE">
        <w:tab/>
      </w:r>
      <w:r w:rsidRPr="008C4ABE">
        <w:tab/>
        <w:t>&lt;part name=</w:t>
      </w:r>
      <w:r w:rsidR="008C4ABE">
        <w:t>"</w:t>
      </w:r>
      <w:r w:rsidRPr="008C4ABE">
        <w:t>parameter</w:t>
      </w:r>
      <w:r w:rsidR="008C4ABE">
        <w:t>"</w:t>
      </w:r>
      <w:r w:rsidRPr="008C4ABE">
        <w:t xml:space="preserve"> element=</w:t>
      </w:r>
      <w:r w:rsidR="008C4ABE">
        <w:t>"</w:t>
      </w:r>
      <w:r w:rsidRPr="008C4ABE">
        <w:t>ScIRPData:ChangeScManagementProfileResponse</w:t>
      </w:r>
      <w:r w:rsidR="008C4ABE">
        <w:t>"</w:t>
      </w:r>
      <w:r w:rsidRPr="008C4ABE">
        <w:t>/&gt;</w:t>
      </w:r>
    </w:p>
    <w:p w14:paraId="03A19607" w14:textId="77777777" w:rsidR="00890F66" w:rsidRPr="008C4ABE" w:rsidRDefault="00890F66" w:rsidP="008C4ABE">
      <w:pPr>
        <w:pStyle w:val="PL"/>
      </w:pPr>
      <w:r w:rsidRPr="008C4ABE">
        <w:tab/>
        <w:t>&lt;/message&gt;</w:t>
      </w:r>
    </w:p>
    <w:p w14:paraId="69054655" w14:textId="38B11ECC" w:rsidR="00890F66" w:rsidRPr="008C4ABE" w:rsidRDefault="00890F66" w:rsidP="008C4ABE">
      <w:pPr>
        <w:pStyle w:val="PL"/>
      </w:pPr>
      <w:r w:rsidRPr="008C4ABE">
        <w:tab/>
        <w:t>&lt;portType name=</w:t>
      </w:r>
      <w:r w:rsidR="008C4ABE">
        <w:t>"</w:t>
      </w:r>
      <w:r w:rsidRPr="008C4ABE">
        <w:t>ScIRPOperation1</w:t>
      </w:r>
      <w:r w:rsidR="008C4ABE">
        <w:t>"</w:t>
      </w:r>
      <w:r w:rsidRPr="008C4ABE">
        <w:t>&gt;</w:t>
      </w:r>
    </w:p>
    <w:p w14:paraId="0A682923" w14:textId="41DADA2D" w:rsidR="00890F66" w:rsidRPr="008C4ABE" w:rsidRDefault="00890F66" w:rsidP="008C4ABE">
      <w:pPr>
        <w:pStyle w:val="PL"/>
      </w:pPr>
      <w:r w:rsidRPr="008C4ABE">
        <w:tab/>
      </w:r>
      <w:r w:rsidRPr="008C4ABE">
        <w:tab/>
        <w:t>&lt;operation name=</w:t>
      </w:r>
      <w:r w:rsidR="008C4ABE">
        <w:t>"</w:t>
      </w:r>
      <w:r w:rsidRPr="008C4ABE">
        <w:t>listScManagementCapabilities</w:t>
      </w:r>
      <w:r w:rsidR="008C4ABE">
        <w:t>"</w:t>
      </w:r>
      <w:r w:rsidRPr="008C4ABE">
        <w:t>&gt;</w:t>
      </w:r>
    </w:p>
    <w:p w14:paraId="58FED9A9" w14:textId="487F0466" w:rsidR="00890F66" w:rsidRPr="008C4ABE" w:rsidRDefault="00890F66" w:rsidP="008C4ABE">
      <w:pPr>
        <w:pStyle w:val="PL"/>
      </w:pPr>
      <w:r w:rsidRPr="008C4ABE">
        <w:tab/>
      </w:r>
      <w:r w:rsidRPr="008C4ABE">
        <w:tab/>
      </w:r>
      <w:r w:rsidRPr="008C4ABE">
        <w:tab/>
        <w:t>&lt;input message=</w:t>
      </w:r>
      <w:r w:rsidR="008C4ABE">
        <w:t>"</w:t>
      </w:r>
      <w:r w:rsidRPr="008C4ABE">
        <w:t>ScIRPSystem:listScManagementCapabilitiesRequest</w:t>
      </w:r>
      <w:r w:rsidR="008C4ABE">
        <w:t>"</w:t>
      </w:r>
      <w:r w:rsidRPr="008C4ABE">
        <w:t>/&gt;</w:t>
      </w:r>
    </w:p>
    <w:p w14:paraId="43F12034" w14:textId="209E6D99" w:rsidR="00890F66" w:rsidRPr="008C4ABE" w:rsidRDefault="00890F66" w:rsidP="008C4ABE">
      <w:pPr>
        <w:pStyle w:val="PL"/>
      </w:pPr>
      <w:r w:rsidRPr="008C4ABE">
        <w:tab/>
      </w:r>
      <w:r w:rsidRPr="008C4ABE">
        <w:tab/>
      </w:r>
      <w:r w:rsidRPr="008C4ABE">
        <w:tab/>
        <w:t>&lt;output message=</w:t>
      </w:r>
      <w:r w:rsidR="008C4ABE">
        <w:t>"</w:t>
      </w:r>
      <w:r w:rsidRPr="008C4ABE">
        <w:t>ScIRPSystem:listScManagementCapabilitiesResponse</w:t>
      </w:r>
      <w:r w:rsidR="008C4ABE">
        <w:t>"</w:t>
      </w:r>
      <w:r w:rsidRPr="008C4ABE">
        <w:t>/&gt;</w:t>
      </w:r>
    </w:p>
    <w:p w14:paraId="146D55BE" w14:textId="4DF9B010" w:rsidR="00890F66" w:rsidRPr="008C4ABE" w:rsidRDefault="00890F66" w:rsidP="008C4ABE">
      <w:pPr>
        <w:pStyle w:val="PL"/>
      </w:pPr>
      <w:r w:rsidRPr="008C4ABE">
        <w:tab/>
      </w:r>
      <w:r w:rsidRPr="008C4ABE">
        <w:tab/>
      </w:r>
      <w:r w:rsidRPr="008C4ABE">
        <w:tab/>
        <w:t>&lt;fault name=</w:t>
      </w:r>
      <w:r w:rsidR="008C4ABE">
        <w:t>"</w:t>
      </w:r>
      <w:r w:rsidRPr="008C4ABE">
        <w:t>listScManagementCapabilitiesFault</w:t>
      </w:r>
      <w:r w:rsidR="008C4ABE">
        <w:t>"</w:t>
      </w:r>
      <w:r w:rsidRPr="008C4ABE">
        <w:t xml:space="preserve"> message=</w:t>
      </w:r>
      <w:r w:rsidR="008C4ABE">
        <w:t>"</w:t>
      </w:r>
      <w:r w:rsidRPr="008C4ABE">
        <w:t>ScIRPSystem:listScManagementCapabilitiesFault</w:t>
      </w:r>
      <w:r w:rsidR="008C4ABE">
        <w:t>"</w:t>
      </w:r>
      <w:r w:rsidRPr="008C4ABE">
        <w:t>/&gt;</w:t>
      </w:r>
    </w:p>
    <w:p w14:paraId="417F0E40" w14:textId="77777777" w:rsidR="00890F66" w:rsidRPr="008C4ABE" w:rsidRDefault="00890F66" w:rsidP="008C4ABE">
      <w:pPr>
        <w:pStyle w:val="PL"/>
      </w:pPr>
      <w:r w:rsidRPr="008C4ABE">
        <w:tab/>
      </w:r>
      <w:r w:rsidRPr="008C4ABE">
        <w:tab/>
        <w:t>&lt;/operation&gt;</w:t>
      </w:r>
    </w:p>
    <w:p w14:paraId="425277E1" w14:textId="4EA572EE" w:rsidR="00890F66" w:rsidRPr="008C4ABE" w:rsidRDefault="00890F66" w:rsidP="008C4ABE">
      <w:pPr>
        <w:pStyle w:val="PL"/>
      </w:pPr>
      <w:r w:rsidRPr="008C4ABE">
        <w:tab/>
      </w:r>
      <w:r w:rsidRPr="008C4ABE">
        <w:tab/>
        <w:t>&lt;operation name=</w:t>
      </w:r>
      <w:r w:rsidR="008C4ABE">
        <w:t>"</w:t>
      </w:r>
      <w:r w:rsidRPr="008C4ABE">
        <w:t>listScManagementProfiles</w:t>
      </w:r>
      <w:r w:rsidR="008C4ABE">
        <w:t>"</w:t>
      </w:r>
      <w:r w:rsidRPr="008C4ABE">
        <w:t>&gt;</w:t>
      </w:r>
    </w:p>
    <w:p w14:paraId="70CDC947" w14:textId="3B46B6E7" w:rsidR="00890F66" w:rsidRPr="008C4ABE" w:rsidRDefault="00890F66" w:rsidP="008C4ABE">
      <w:pPr>
        <w:pStyle w:val="PL"/>
      </w:pPr>
      <w:r w:rsidRPr="008C4ABE">
        <w:tab/>
      </w:r>
      <w:r w:rsidRPr="008C4ABE">
        <w:tab/>
      </w:r>
      <w:r w:rsidRPr="008C4ABE">
        <w:tab/>
        <w:t>&lt;input message=</w:t>
      </w:r>
      <w:r w:rsidR="008C4ABE">
        <w:t>"</w:t>
      </w:r>
      <w:r w:rsidRPr="008C4ABE">
        <w:t>ScIRPSystem:listScManagementProfilesRequest</w:t>
      </w:r>
      <w:r w:rsidR="008C4ABE">
        <w:t>"</w:t>
      </w:r>
      <w:r w:rsidRPr="008C4ABE">
        <w:t>/&gt;</w:t>
      </w:r>
    </w:p>
    <w:p w14:paraId="21AFA121" w14:textId="4D26608C" w:rsidR="00890F66" w:rsidRPr="008C4ABE" w:rsidRDefault="00890F66" w:rsidP="008C4ABE">
      <w:pPr>
        <w:pStyle w:val="PL"/>
      </w:pPr>
      <w:r w:rsidRPr="008C4ABE">
        <w:tab/>
      </w:r>
      <w:r w:rsidRPr="008C4ABE">
        <w:tab/>
      </w:r>
      <w:r w:rsidRPr="008C4ABE">
        <w:tab/>
        <w:t>&lt;output message=</w:t>
      </w:r>
      <w:r w:rsidR="008C4ABE">
        <w:t>"</w:t>
      </w:r>
      <w:r w:rsidRPr="008C4ABE">
        <w:t>ScIRPSystem:listScManagementProfilesResponse</w:t>
      </w:r>
      <w:r w:rsidR="008C4ABE">
        <w:t>"</w:t>
      </w:r>
      <w:r w:rsidRPr="008C4ABE">
        <w:t>/&gt;</w:t>
      </w:r>
    </w:p>
    <w:p w14:paraId="69C53E09" w14:textId="77777777" w:rsidR="00890F66" w:rsidRPr="008C4ABE" w:rsidRDefault="00890F66" w:rsidP="008C4ABE">
      <w:pPr>
        <w:pStyle w:val="PL"/>
      </w:pPr>
      <w:r w:rsidRPr="008C4ABE">
        <w:tab/>
      </w:r>
      <w:r w:rsidRPr="008C4ABE">
        <w:tab/>
        <w:t>&lt;/operation&gt;</w:t>
      </w:r>
    </w:p>
    <w:p w14:paraId="4EE9D14F" w14:textId="2C95376F" w:rsidR="00890F66" w:rsidRPr="008C4ABE" w:rsidRDefault="00890F66" w:rsidP="008C4ABE">
      <w:pPr>
        <w:pStyle w:val="PL"/>
      </w:pPr>
      <w:r w:rsidRPr="008C4ABE">
        <w:tab/>
      </w:r>
      <w:r w:rsidRPr="008C4ABE">
        <w:tab/>
        <w:t>&lt;operation name=</w:t>
      </w:r>
      <w:r w:rsidR="008C4ABE">
        <w:t>"</w:t>
      </w:r>
      <w:r w:rsidRPr="008C4ABE">
        <w:t>createScManagementProfile</w:t>
      </w:r>
      <w:r w:rsidR="008C4ABE">
        <w:t>"</w:t>
      </w:r>
      <w:r w:rsidRPr="008C4ABE">
        <w:t>&gt;</w:t>
      </w:r>
    </w:p>
    <w:p w14:paraId="7B0FAF11" w14:textId="528FE5CC" w:rsidR="00890F66" w:rsidRPr="008C4ABE" w:rsidRDefault="00890F66" w:rsidP="008C4ABE">
      <w:pPr>
        <w:pStyle w:val="PL"/>
      </w:pPr>
      <w:r w:rsidRPr="008C4ABE">
        <w:tab/>
      </w:r>
      <w:r w:rsidRPr="008C4ABE">
        <w:tab/>
      </w:r>
      <w:r w:rsidRPr="008C4ABE">
        <w:tab/>
        <w:t>&lt;input message=</w:t>
      </w:r>
      <w:r w:rsidR="008C4ABE">
        <w:t>"</w:t>
      </w:r>
      <w:r w:rsidRPr="008C4ABE">
        <w:t>ScIRPSystem:createScManagementProfileRequest</w:t>
      </w:r>
      <w:r w:rsidR="008C4ABE">
        <w:t>"</w:t>
      </w:r>
      <w:r w:rsidRPr="008C4ABE">
        <w:t>/&gt;</w:t>
      </w:r>
    </w:p>
    <w:p w14:paraId="23BC2A8B" w14:textId="71DB59D6" w:rsidR="00890F66" w:rsidRPr="008C4ABE" w:rsidRDefault="00890F66" w:rsidP="008C4ABE">
      <w:pPr>
        <w:pStyle w:val="PL"/>
      </w:pPr>
      <w:r w:rsidRPr="008C4ABE">
        <w:tab/>
      </w:r>
      <w:r w:rsidRPr="008C4ABE">
        <w:tab/>
      </w:r>
      <w:r w:rsidRPr="008C4ABE">
        <w:tab/>
        <w:t>&lt;output message=</w:t>
      </w:r>
      <w:r w:rsidR="008C4ABE">
        <w:t>"</w:t>
      </w:r>
      <w:r w:rsidRPr="008C4ABE">
        <w:t>ScIRPSystem:createScManagementProfileResponse</w:t>
      </w:r>
      <w:r w:rsidR="008C4ABE">
        <w:t>"</w:t>
      </w:r>
      <w:r w:rsidRPr="008C4ABE">
        <w:t>/&gt;</w:t>
      </w:r>
    </w:p>
    <w:p w14:paraId="04B8EAA5" w14:textId="77777777" w:rsidR="00890F66" w:rsidRPr="008C4ABE" w:rsidRDefault="00890F66" w:rsidP="008C4ABE">
      <w:pPr>
        <w:pStyle w:val="PL"/>
      </w:pPr>
      <w:r w:rsidRPr="008C4ABE">
        <w:tab/>
      </w:r>
      <w:r w:rsidRPr="008C4ABE">
        <w:tab/>
        <w:t>&lt;/operation&gt;</w:t>
      </w:r>
    </w:p>
    <w:p w14:paraId="450E6EBE" w14:textId="5B63AE7C" w:rsidR="00890F66" w:rsidRPr="008C4ABE" w:rsidRDefault="00890F66" w:rsidP="008C4ABE">
      <w:pPr>
        <w:pStyle w:val="PL"/>
      </w:pPr>
      <w:r w:rsidRPr="008C4ABE">
        <w:tab/>
      </w:r>
      <w:r w:rsidRPr="008C4ABE">
        <w:tab/>
        <w:t>&lt;operation name=</w:t>
      </w:r>
      <w:r w:rsidR="008C4ABE">
        <w:t>"</w:t>
      </w:r>
      <w:r w:rsidRPr="008C4ABE">
        <w:t>deleteScManagementProfile</w:t>
      </w:r>
      <w:r w:rsidR="008C4ABE">
        <w:t>"</w:t>
      </w:r>
      <w:r w:rsidRPr="008C4ABE">
        <w:t>&gt;</w:t>
      </w:r>
    </w:p>
    <w:p w14:paraId="55BB4EB5" w14:textId="3F5BA11A" w:rsidR="00890F66" w:rsidRPr="008C4ABE" w:rsidRDefault="00890F66" w:rsidP="008C4ABE">
      <w:pPr>
        <w:pStyle w:val="PL"/>
      </w:pPr>
      <w:r w:rsidRPr="008C4ABE">
        <w:tab/>
      </w:r>
      <w:r w:rsidRPr="008C4ABE">
        <w:tab/>
      </w:r>
      <w:r w:rsidRPr="008C4ABE">
        <w:tab/>
        <w:t>&lt;input message=</w:t>
      </w:r>
      <w:r w:rsidR="008C4ABE">
        <w:t>"</w:t>
      </w:r>
      <w:r w:rsidRPr="008C4ABE">
        <w:t>ScIRPSystem:deleteScManagementProfileRequest</w:t>
      </w:r>
      <w:r w:rsidR="008C4ABE">
        <w:t>"</w:t>
      </w:r>
      <w:r w:rsidRPr="008C4ABE">
        <w:t>/&gt;</w:t>
      </w:r>
    </w:p>
    <w:p w14:paraId="0DC74DDF" w14:textId="7A44A440" w:rsidR="00890F66" w:rsidRPr="008C4ABE" w:rsidRDefault="00890F66" w:rsidP="008C4ABE">
      <w:pPr>
        <w:pStyle w:val="PL"/>
      </w:pPr>
      <w:r w:rsidRPr="008C4ABE">
        <w:tab/>
      </w:r>
      <w:r w:rsidRPr="008C4ABE">
        <w:tab/>
      </w:r>
      <w:r w:rsidRPr="008C4ABE">
        <w:tab/>
        <w:t>&lt;output message=</w:t>
      </w:r>
      <w:r w:rsidR="008C4ABE">
        <w:t>"</w:t>
      </w:r>
      <w:r w:rsidRPr="008C4ABE">
        <w:t>ScIRPSystem:deleteScManagementProfileResponse</w:t>
      </w:r>
      <w:r w:rsidR="008C4ABE">
        <w:t>"</w:t>
      </w:r>
      <w:r w:rsidRPr="008C4ABE">
        <w:t>/&gt;</w:t>
      </w:r>
    </w:p>
    <w:p w14:paraId="32032EDE" w14:textId="77777777" w:rsidR="00890F66" w:rsidRPr="008C4ABE" w:rsidRDefault="00890F66" w:rsidP="008C4ABE">
      <w:pPr>
        <w:pStyle w:val="PL"/>
      </w:pPr>
      <w:r w:rsidRPr="008C4ABE">
        <w:tab/>
      </w:r>
      <w:r w:rsidRPr="008C4ABE">
        <w:tab/>
        <w:t>&lt;/operation&gt;</w:t>
      </w:r>
    </w:p>
    <w:p w14:paraId="3F29BFBC" w14:textId="57B6049C" w:rsidR="00890F66" w:rsidRPr="008C4ABE" w:rsidRDefault="00890F66" w:rsidP="008C4ABE">
      <w:pPr>
        <w:pStyle w:val="PL"/>
      </w:pPr>
      <w:r w:rsidRPr="008C4ABE">
        <w:tab/>
      </w:r>
      <w:r w:rsidRPr="008C4ABE">
        <w:tab/>
        <w:t>&lt;operation name=</w:t>
      </w:r>
      <w:r w:rsidR="008C4ABE">
        <w:t>"</w:t>
      </w:r>
      <w:r w:rsidRPr="008C4ABE">
        <w:t>listScProcesses</w:t>
      </w:r>
      <w:r w:rsidR="008C4ABE">
        <w:t>"</w:t>
      </w:r>
      <w:r w:rsidRPr="008C4ABE">
        <w:t>&gt;</w:t>
      </w:r>
    </w:p>
    <w:p w14:paraId="3FAD54E8" w14:textId="6FDBC490" w:rsidR="00890F66" w:rsidRPr="008C4ABE" w:rsidRDefault="00890F66" w:rsidP="008C4ABE">
      <w:pPr>
        <w:pStyle w:val="PL"/>
      </w:pPr>
      <w:r w:rsidRPr="008C4ABE">
        <w:tab/>
      </w:r>
      <w:r w:rsidRPr="008C4ABE">
        <w:tab/>
      </w:r>
      <w:r w:rsidRPr="008C4ABE">
        <w:tab/>
        <w:t>&lt;input message=</w:t>
      </w:r>
      <w:r w:rsidR="008C4ABE">
        <w:t>"</w:t>
      </w:r>
      <w:r w:rsidRPr="008C4ABE">
        <w:t>ScIRPSystem:listScProcessesRequest</w:t>
      </w:r>
      <w:r w:rsidR="008C4ABE">
        <w:t>"</w:t>
      </w:r>
      <w:r w:rsidRPr="008C4ABE">
        <w:t>/&gt;</w:t>
      </w:r>
    </w:p>
    <w:p w14:paraId="779F184D" w14:textId="56FDF40D" w:rsidR="00890F66" w:rsidRPr="008C4ABE" w:rsidRDefault="00890F66" w:rsidP="008C4ABE">
      <w:pPr>
        <w:pStyle w:val="PL"/>
      </w:pPr>
      <w:r w:rsidRPr="008C4ABE">
        <w:tab/>
      </w:r>
      <w:r w:rsidRPr="008C4ABE">
        <w:tab/>
      </w:r>
      <w:r w:rsidRPr="008C4ABE">
        <w:tab/>
        <w:t>&lt;output message=</w:t>
      </w:r>
      <w:r w:rsidR="008C4ABE">
        <w:t>"</w:t>
      </w:r>
      <w:r w:rsidRPr="008C4ABE">
        <w:t>ScIRPSystem:listScProcessesResponse</w:t>
      </w:r>
      <w:r w:rsidR="008C4ABE">
        <w:t>"</w:t>
      </w:r>
      <w:r w:rsidRPr="008C4ABE">
        <w:t>/&gt;</w:t>
      </w:r>
    </w:p>
    <w:p w14:paraId="2D7441E0" w14:textId="77777777" w:rsidR="00890F66" w:rsidRPr="008C4ABE" w:rsidRDefault="00890F66" w:rsidP="008C4ABE">
      <w:pPr>
        <w:pStyle w:val="PL"/>
      </w:pPr>
      <w:r w:rsidRPr="008C4ABE">
        <w:tab/>
      </w:r>
      <w:r w:rsidRPr="008C4ABE">
        <w:tab/>
        <w:t>&lt;/operation&gt;</w:t>
      </w:r>
    </w:p>
    <w:p w14:paraId="60100A9C" w14:textId="44727B6D" w:rsidR="00890F66" w:rsidRPr="008C4ABE" w:rsidRDefault="00890F66" w:rsidP="008C4ABE">
      <w:pPr>
        <w:pStyle w:val="PL"/>
      </w:pPr>
      <w:r w:rsidRPr="008C4ABE">
        <w:tab/>
      </w:r>
      <w:r w:rsidRPr="008C4ABE">
        <w:tab/>
        <w:t>&lt;operation name=</w:t>
      </w:r>
      <w:r w:rsidR="008C4ABE">
        <w:t>"</w:t>
      </w:r>
      <w:r w:rsidRPr="008C4ABE">
        <w:t>resumeScProcess</w:t>
      </w:r>
      <w:r w:rsidR="008C4ABE">
        <w:t>"</w:t>
      </w:r>
      <w:r w:rsidRPr="008C4ABE">
        <w:t>&gt;</w:t>
      </w:r>
    </w:p>
    <w:p w14:paraId="6273F383" w14:textId="41C011B0" w:rsidR="00890F66" w:rsidRPr="008C4ABE" w:rsidRDefault="00890F66" w:rsidP="008C4ABE">
      <w:pPr>
        <w:pStyle w:val="PL"/>
      </w:pPr>
      <w:r w:rsidRPr="008C4ABE">
        <w:tab/>
      </w:r>
      <w:r w:rsidRPr="008C4ABE">
        <w:tab/>
      </w:r>
      <w:r w:rsidRPr="008C4ABE">
        <w:tab/>
        <w:t>&lt;input message=</w:t>
      </w:r>
      <w:r w:rsidR="008C4ABE">
        <w:t>"</w:t>
      </w:r>
      <w:r w:rsidRPr="008C4ABE">
        <w:t>ScIRPSystem:resumeScProcessRequest</w:t>
      </w:r>
      <w:r w:rsidR="008C4ABE">
        <w:t>"</w:t>
      </w:r>
      <w:r w:rsidRPr="008C4ABE">
        <w:t>/&gt;</w:t>
      </w:r>
    </w:p>
    <w:p w14:paraId="1551D790" w14:textId="7B0CA081" w:rsidR="00890F66" w:rsidRPr="008C4ABE" w:rsidRDefault="00890F66" w:rsidP="008C4ABE">
      <w:pPr>
        <w:pStyle w:val="PL"/>
      </w:pPr>
      <w:r w:rsidRPr="008C4ABE">
        <w:tab/>
      </w:r>
      <w:r w:rsidRPr="008C4ABE">
        <w:tab/>
      </w:r>
      <w:r w:rsidRPr="008C4ABE">
        <w:tab/>
        <w:t>&lt;output message=</w:t>
      </w:r>
      <w:r w:rsidR="008C4ABE">
        <w:t>"</w:t>
      </w:r>
      <w:r w:rsidRPr="008C4ABE">
        <w:t>ScIRPSystem:resumeScProcessResponse</w:t>
      </w:r>
      <w:r w:rsidR="008C4ABE">
        <w:t>"</w:t>
      </w:r>
      <w:r w:rsidRPr="008C4ABE">
        <w:t>/&gt;</w:t>
      </w:r>
    </w:p>
    <w:p w14:paraId="7FC76329" w14:textId="77777777" w:rsidR="00890F66" w:rsidRPr="008C4ABE" w:rsidRDefault="00890F66" w:rsidP="008C4ABE">
      <w:pPr>
        <w:pStyle w:val="PL"/>
      </w:pPr>
      <w:r w:rsidRPr="008C4ABE">
        <w:tab/>
      </w:r>
      <w:r w:rsidRPr="008C4ABE">
        <w:tab/>
        <w:t>&lt;/operation&gt;</w:t>
      </w:r>
    </w:p>
    <w:p w14:paraId="1F341069" w14:textId="4EF3A87D" w:rsidR="00890F66" w:rsidRPr="008C4ABE" w:rsidRDefault="00890F66" w:rsidP="008C4ABE">
      <w:pPr>
        <w:pStyle w:val="PL"/>
      </w:pPr>
      <w:r w:rsidRPr="008C4ABE">
        <w:tab/>
      </w:r>
      <w:r w:rsidRPr="008C4ABE">
        <w:tab/>
        <w:t>&lt;operation name=</w:t>
      </w:r>
      <w:r w:rsidR="008C4ABE">
        <w:t>"</w:t>
      </w:r>
      <w:r w:rsidRPr="008C4ABE">
        <w:t>terminateScProcess</w:t>
      </w:r>
      <w:r w:rsidR="008C4ABE">
        <w:t>"</w:t>
      </w:r>
      <w:r w:rsidRPr="008C4ABE">
        <w:t>&gt;</w:t>
      </w:r>
    </w:p>
    <w:p w14:paraId="2B665101" w14:textId="3311D79F" w:rsidR="00890F66" w:rsidRPr="008C4ABE" w:rsidRDefault="00890F66" w:rsidP="008C4ABE">
      <w:pPr>
        <w:pStyle w:val="PL"/>
      </w:pPr>
      <w:r w:rsidRPr="008C4ABE">
        <w:tab/>
      </w:r>
      <w:r w:rsidRPr="008C4ABE">
        <w:tab/>
      </w:r>
      <w:r w:rsidRPr="008C4ABE">
        <w:tab/>
        <w:t>&lt;input message=</w:t>
      </w:r>
      <w:r w:rsidR="008C4ABE">
        <w:t>"</w:t>
      </w:r>
      <w:r w:rsidRPr="008C4ABE">
        <w:t>ScIRPSystem:terminateScProcessRequest</w:t>
      </w:r>
      <w:r w:rsidR="008C4ABE">
        <w:t>"</w:t>
      </w:r>
      <w:r w:rsidRPr="008C4ABE">
        <w:t>/&gt;</w:t>
      </w:r>
    </w:p>
    <w:p w14:paraId="0F3E6A6F" w14:textId="3E2FF9D1" w:rsidR="00890F66" w:rsidRPr="008C4ABE" w:rsidRDefault="00890F66" w:rsidP="008C4ABE">
      <w:pPr>
        <w:pStyle w:val="PL"/>
      </w:pPr>
      <w:r w:rsidRPr="008C4ABE">
        <w:tab/>
      </w:r>
      <w:r w:rsidRPr="008C4ABE">
        <w:tab/>
      </w:r>
      <w:r w:rsidRPr="008C4ABE">
        <w:tab/>
        <w:t>&lt;output message=</w:t>
      </w:r>
      <w:r w:rsidR="008C4ABE">
        <w:t>"</w:t>
      </w:r>
      <w:r w:rsidRPr="008C4ABE">
        <w:t>ScIRPSystem:terminateScProcessResponse</w:t>
      </w:r>
      <w:r w:rsidR="008C4ABE">
        <w:t>"</w:t>
      </w:r>
      <w:r w:rsidRPr="008C4ABE">
        <w:t>/&gt;</w:t>
      </w:r>
    </w:p>
    <w:p w14:paraId="6885DA58" w14:textId="77777777" w:rsidR="00890F66" w:rsidRPr="008C4ABE" w:rsidRDefault="00890F66" w:rsidP="008C4ABE">
      <w:pPr>
        <w:pStyle w:val="PL"/>
      </w:pPr>
      <w:r w:rsidRPr="008C4ABE">
        <w:tab/>
      </w:r>
      <w:r w:rsidRPr="008C4ABE">
        <w:tab/>
        <w:t>&lt;/operation&gt;</w:t>
      </w:r>
    </w:p>
    <w:p w14:paraId="721660BF" w14:textId="77777777" w:rsidR="00890F66" w:rsidRPr="008C4ABE" w:rsidRDefault="00890F66" w:rsidP="008C4ABE">
      <w:pPr>
        <w:pStyle w:val="PL"/>
      </w:pPr>
      <w:r w:rsidRPr="008C4ABE">
        <w:tab/>
        <w:t>&lt;/portType&gt;</w:t>
      </w:r>
    </w:p>
    <w:p w14:paraId="5F8A661D" w14:textId="24733CF6" w:rsidR="00890F66" w:rsidRPr="008C4ABE" w:rsidRDefault="00890F66" w:rsidP="008C4ABE">
      <w:pPr>
        <w:pStyle w:val="PL"/>
      </w:pPr>
      <w:r w:rsidRPr="008C4ABE">
        <w:tab/>
        <w:t>&lt;portType name=</w:t>
      </w:r>
      <w:r w:rsidR="008C4ABE">
        <w:t>"</w:t>
      </w:r>
      <w:r w:rsidRPr="008C4ABE">
        <w:t>ScIRPOperation2</w:t>
      </w:r>
      <w:r w:rsidR="008C4ABE">
        <w:t>"</w:t>
      </w:r>
      <w:r w:rsidRPr="008C4ABE">
        <w:t>&gt;</w:t>
      </w:r>
    </w:p>
    <w:p w14:paraId="5B7C4192" w14:textId="518A64B4" w:rsidR="00890F66" w:rsidRPr="008C4ABE" w:rsidRDefault="00890F66" w:rsidP="008C4ABE">
      <w:pPr>
        <w:pStyle w:val="PL"/>
      </w:pPr>
      <w:r w:rsidRPr="008C4ABE">
        <w:tab/>
      </w:r>
      <w:r w:rsidRPr="008C4ABE">
        <w:tab/>
        <w:t>&lt;operation name=</w:t>
      </w:r>
      <w:r w:rsidR="008C4ABE">
        <w:t>"</w:t>
      </w:r>
      <w:r w:rsidRPr="008C4ABE">
        <w:t>ChangeScManagementProfile</w:t>
      </w:r>
      <w:r w:rsidR="008C4ABE">
        <w:t>"</w:t>
      </w:r>
      <w:r w:rsidRPr="008C4ABE">
        <w:t>&gt;</w:t>
      </w:r>
    </w:p>
    <w:p w14:paraId="48EC727A" w14:textId="5430BB67" w:rsidR="00890F66" w:rsidRPr="008C4ABE" w:rsidRDefault="00890F66" w:rsidP="008C4ABE">
      <w:pPr>
        <w:pStyle w:val="PL"/>
      </w:pPr>
      <w:r w:rsidRPr="008C4ABE">
        <w:tab/>
      </w:r>
      <w:r w:rsidRPr="008C4ABE">
        <w:tab/>
      </w:r>
      <w:r w:rsidRPr="008C4ABE">
        <w:tab/>
        <w:t>&lt;input message=</w:t>
      </w:r>
      <w:r w:rsidR="008C4ABE">
        <w:t>"</w:t>
      </w:r>
      <w:r w:rsidRPr="008C4ABE">
        <w:t>ScIRPSystem:ChangeScManagementProfileRequest</w:t>
      </w:r>
      <w:r w:rsidR="008C4ABE">
        <w:t>"</w:t>
      </w:r>
      <w:r w:rsidRPr="008C4ABE">
        <w:t>/&gt;</w:t>
      </w:r>
    </w:p>
    <w:p w14:paraId="31F09680" w14:textId="0666C2DE" w:rsidR="00890F66" w:rsidRPr="008C4ABE" w:rsidRDefault="00890F66" w:rsidP="008C4ABE">
      <w:pPr>
        <w:pStyle w:val="PL"/>
      </w:pPr>
      <w:r w:rsidRPr="008C4ABE">
        <w:tab/>
      </w:r>
      <w:r w:rsidRPr="008C4ABE">
        <w:tab/>
      </w:r>
      <w:r w:rsidRPr="008C4ABE">
        <w:tab/>
        <w:t>&lt;output message=</w:t>
      </w:r>
      <w:r w:rsidR="008C4ABE">
        <w:t>"</w:t>
      </w:r>
      <w:r w:rsidRPr="008C4ABE">
        <w:t>ScIRPSystem:ChangeScManagementProfileResponse</w:t>
      </w:r>
      <w:r w:rsidR="008C4ABE">
        <w:t>"</w:t>
      </w:r>
      <w:r w:rsidRPr="008C4ABE">
        <w:t>/&gt;</w:t>
      </w:r>
    </w:p>
    <w:p w14:paraId="75CA80B7" w14:textId="77777777" w:rsidR="00890F66" w:rsidRPr="008C4ABE" w:rsidRDefault="00890F66" w:rsidP="008C4ABE">
      <w:pPr>
        <w:pStyle w:val="PL"/>
      </w:pPr>
      <w:r w:rsidRPr="008C4ABE">
        <w:tab/>
      </w:r>
      <w:r w:rsidRPr="008C4ABE">
        <w:tab/>
        <w:t>&lt;/operation&gt;</w:t>
      </w:r>
    </w:p>
    <w:p w14:paraId="74B8F2F9" w14:textId="77777777" w:rsidR="00890F66" w:rsidRPr="008C4ABE" w:rsidRDefault="00890F66" w:rsidP="008C4ABE">
      <w:pPr>
        <w:pStyle w:val="PL"/>
      </w:pPr>
      <w:r w:rsidRPr="008C4ABE">
        <w:tab/>
        <w:t>&lt;/portType&gt;</w:t>
      </w:r>
    </w:p>
    <w:p w14:paraId="764E3C74" w14:textId="508E8F22" w:rsidR="00890F66" w:rsidRPr="008C4ABE" w:rsidRDefault="00890F66" w:rsidP="008C4ABE">
      <w:pPr>
        <w:pStyle w:val="PL"/>
      </w:pPr>
      <w:r w:rsidRPr="008C4ABE">
        <w:tab/>
        <w:t>&lt;binding name=</w:t>
      </w:r>
      <w:r w:rsidR="008C4ABE">
        <w:t>"</w:t>
      </w:r>
      <w:r w:rsidRPr="008C4ABE">
        <w:t>ScIRPOperation1</w:t>
      </w:r>
      <w:r w:rsidR="008C4ABE">
        <w:t>"</w:t>
      </w:r>
      <w:r w:rsidRPr="008C4ABE">
        <w:t xml:space="preserve"> type=</w:t>
      </w:r>
      <w:r w:rsidR="008C4ABE">
        <w:t>"</w:t>
      </w:r>
      <w:r w:rsidRPr="008C4ABE">
        <w:t>ScIRPSystem:ScIRPOperation1</w:t>
      </w:r>
      <w:r w:rsidR="008C4ABE">
        <w:t>"</w:t>
      </w:r>
      <w:r w:rsidRPr="008C4ABE">
        <w:t>&gt;</w:t>
      </w:r>
    </w:p>
    <w:p w14:paraId="3272340A" w14:textId="3EB7FD20" w:rsidR="00890F66" w:rsidRPr="008C4ABE" w:rsidRDefault="00890F66" w:rsidP="008C4ABE">
      <w:pPr>
        <w:pStyle w:val="PL"/>
      </w:pPr>
      <w:r w:rsidRPr="008C4ABE">
        <w:tab/>
      </w:r>
      <w:r w:rsidRPr="008C4ABE">
        <w:tab/>
        <w:t>&lt;soap:binding style=</w:t>
      </w:r>
      <w:r w:rsidR="008C4ABE">
        <w:t>"</w:t>
      </w:r>
      <w:r w:rsidRPr="008C4ABE">
        <w:t>document</w:t>
      </w:r>
      <w:r w:rsidR="008C4ABE">
        <w:t>"</w:t>
      </w:r>
      <w:r w:rsidRPr="008C4ABE">
        <w:t xml:space="preserve"> transport=</w:t>
      </w:r>
      <w:r w:rsidR="008C4ABE">
        <w:t>"</w:t>
      </w:r>
      <w:r w:rsidRPr="008C4ABE">
        <w:t>http://schemas.xmlsoap.org/soap/http</w:t>
      </w:r>
      <w:r w:rsidR="008C4ABE">
        <w:t>"</w:t>
      </w:r>
      <w:r w:rsidRPr="008C4ABE">
        <w:t>/&gt;</w:t>
      </w:r>
    </w:p>
    <w:p w14:paraId="62432DE3" w14:textId="01652472" w:rsidR="00890F66" w:rsidRPr="008C4ABE" w:rsidRDefault="00890F66" w:rsidP="008C4ABE">
      <w:pPr>
        <w:pStyle w:val="PL"/>
      </w:pPr>
      <w:r w:rsidRPr="008C4ABE">
        <w:tab/>
      </w:r>
      <w:r w:rsidRPr="008C4ABE">
        <w:tab/>
        <w:t>&lt;operation name=</w:t>
      </w:r>
      <w:r w:rsidR="008C4ABE">
        <w:t>"</w:t>
      </w:r>
      <w:r w:rsidRPr="008C4ABE">
        <w:t>listScManagementCapabilities</w:t>
      </w:r>
      <w:r w:rsidR="008C4ABE">
        <w:t>"</w:t>
      </w:r>
      <w:r w:rsidRPr="008C4ABE">
        <w:t>&gt;</w:t>
      </w:r>
    </w:p>
    <w:p w14:paraId="46443787" w14:textId="150EB232" w:rsidR="00890F66" w:rsidRPr="008C4ABE" w:rsidRDefault="00890F66" w:rsidP="008C4ABE">
      <w:pPr>
        <w:pStyle w:val="PL"/>
      </w:pPr>
      <w:r w:rsidRPr="008C4ABE">
        <w:tab/>
      </w:r>
      <w:r w:rsidRPr="008C4ABE">
        <w:tab/>
      </w:r>
      <w:r w:rsidRPr="008C4ABE">
        <w:tab/>
        <w:t>&lt;soap:operation soapAction=</w:t>
      </w:r>
      <w:r w:rsidR="008C4ABE">
        <w:t>"</w:t>
      </w:r>
      <w:r w:rsidRPr="008C4ABE">
        <w:t>http://www.3gpp.org/ftp/</w:t>
      </w:r>
      <w:r w:rsidR="00F74F01" w:rsidRPr="008C4ABE">
        <w:t>specs/</w:t>
      </w:r>
      <w:r w:rsidR="009375E4" w:rsidRPr="008C4ABE">
        <w:t>archive/32_series/32.506</w:t>
      </w:r>
      <w:r w:rsidRPr="008C4ABE">
        <w:t>#listScManagementCapabilities</w:t>
      </w:r>
      <w:r w:rsidR="008C4ABE">
        <w:t>"</w:t>
      </w:r>
      <w:r w:rsidRPr="008C4ABE">
        <w:t xml:space="preserve"> style=</w:t>
      </w:r>
      <w:r w:rsidR="008C4ABE">
        <w:t>"</w:t>
      </w:r>
      <w:r w:rsidRPr="008C4ABE">
        <w:t>document</w:t>
      </w:r>
      <w:r w:rsidR="008C4ABE">
        <w:t>"</w:t>
      </w:r>
      <w:r w:rsidRPr="008C4ABE">
        <w:t>/&gt;</w:t>
      </w:r>
    </w:p>
    <w:p w14:paraId="42131C9F" w14:textId="77777777" w:rsidR="00890F66" w:rsidRPr="008C4ABE" w:rsidRDefault="00890F66" w:rsidP="008C4ABE">
      <w:pPr>
        <w:pStyle w:val="PL"/>
      </w:pPr>
      <w:r w:rsidRPr="008C4ABE">
        <w:tab/>
      </w:r>
      <w:r w:rsidRPr="008C4ABE">
        <w:tab/>
      </w:r>
      <w:r w:rsidRPr="008C4ABE">
        <w:tab/>
        <w:t>&lt;input&gt;</w:t>
      </w:r>
    </w:p>
    <w:p w14:paraId="723DCCC9" w14:textId="46B2B09B" w:rsidR="00890F66" w:rsidRPr="008C4ABE" w:rsidRDefault="00890F66" w:rsidP="008C4ABE">
      <w:pPr>
        <w:pStyle w:val="PL"/>
      </w:pPr>
      <w:r w:rsidRPr="008C4ABE">
        <w:tab/>
      </w:r>
      <w:r w:rsidRPr="008C4ABE">
        <w:tab/>
      </w:r>
      <w:r w:rsidRPr="008C4ABE">
        <w:tab/>
      </w:r>
      <w:r w:rsidRPr="008C4ABE">
        <w:tab/>
        <w:t>&lt;soap:body use=</w:t>
      </w:r>
      <w:r w:rsidR="008C4ABE">
        <w:t>"</w:t>
      </w:r>
      <w:r w:rsidRPr="008C4ABE">
        <w:t>literal</w:t>
      </w:r>
      <w:r w:rsidR="008C4ABE">
        <w:t>"</w:t>
      </w:r>
      <w:r w:rsidRPr="008C4ABE">
        <w:t>/&gt;</w:t>
      </w:r>
    </w:p>
    <w:p w14:paraId="47E630BB" w14:textId="77777777" w:rsidR="00890F66" w:rsidRPr="008C4ABE" w:rsidRDefault="00890F66" w:rsidP="008C4ABE">
      <w:pPr>
        <w:pStyle w:val="PL"/>
      </w:pPr>
      <w:r w:rsidRPr="008C4ABE">
        <w:tab/>
      </w:r>
      <w:r w:rsidRPr="008C4ABE">
        <w:tab/>
      </w:r>
      <w:r w:rsidRPr="008C4ABE">
        <w:tab/>
        <w:t>&lt;/input&gt;</w:t>
      </w:r>
    </w:p>
    <w:p w14:paraId="64E85D8F" w14:textId="77777777" w:rsidR="00890F66" w:rsidRPr="008C4ABE" w:rsidRDefault="00890F66" w:rsidP="008C4ABE">
      <w:pPr>
        <w:pStyle w:val="PL"/>
      </w:pPr>
      <w:r w:rsidRPr="008C4ABE">
        <w:tab/>
      </w:r>
      <w:r w:rsidRPr="008C4ABE">
        <w:tab/>
      </w:r>
      <w:r w:rsidRPr="008C4ABE">
        <w:tab/>
        <w:t>&lt;output&gt;</w:t>
      </w:r>
    </w:p>
    <w:p w14:paraId="415A18CE" w14:textId="5E362DB0" w:rsidR="00890F66" w:rsidRPr="008C4ABE" w:rsidRDefault="00890F66" w:rsidP="008C4ABE">
      <w:pPr>
        <w:pStyle w:val="PL"/>
      </w:pPr>
      <w:r w:rsidRPr="008C4ABE">
        <w:tab/>
      </w:r>
      <w:r w:rsidRPr="008C4ABE">
        <w:tab/>
      </w:r>
      <w:r w:rsidRPr="008C4ABE">
        <w:tab/>
      </w:r>
      <w:r w:rsidRPr="008C4ABE">
        <w:tab/>
        <w:t>&lt;soap:body use=</w:t>
      </w:r>
      <w:r w:rsidR="008C4ABE">
        <w:t>"</w:t>
      </w:r>
      <w:r w:rsidRPr="008C4ABE">
        <w:t>literal</w:t>
      </w:r>
      <w:r w:rsidR="008C4ABE">
        <w:t>"</w:t>
      </w:r>
      <w:r w:rsidRPr="008C4ABE">
        <w:t>/&gt;</w:t>
      </w:r>
    </w:p>
    <w:p w14:paraId="38767938" w14:textId="77777777" w:rsidR="00890F66" w:rsidRPr="008C4ABE" w:rsidRDefault="00890F66" w:rsidP="008C4ABE">
      <w:pPr>
        <w:pStyle w:val="PL"/>
      </w:pPr>
      <w:r w:rsidRPr="008C4ABE">
        <w:tab/>
      </w:r>
      <w:r w:rsidRPr="008C4ABE">
        <w:tab/>
      </w:r>
      <w:r w:rsidRPr="008C4ABE">
        <w:tab/>
        <w:t>&lt;/output&gt;</w:t>
      </w:r>
    </w:p>
    <w:p w14:paraId="34151FC7" w14:textId="505C1999" w:rsidR="00890F66" w:rsidRPr="008C4ABE" w:rsidRDefault="00890F66" w:rsidP="008C4ABE">
      <w:pPr>
        <w:pStyle w:val="PL"/>
      </w:pPr>
      <w:r w:rsidRPr="008C4ABE">
        <w:tab/>
      </w:r>
      <w:r w:rsidRPr="008C4ABE">
        <w:tab/>
      </w:r>
      <w:r w:rsidRPr="008C4ABE">
        <w:tab/>
        <w:t>&lt;fault name=</w:t>
      </w:r>
      <w:r w:rsidR="008C4ABE">
        <w:t>"</w:t>
      </w:r>
      <w:r w:rsidRPr="008C4ABE">
        <w:t>listScManagementCapabilitiesFault</w:t>
      </w:r>
      <w:r w:rsidR="008C4ABE">
        <w:t>"</w:t>
      </w:r>
      <w:r w:rsidRPr="008C4ABE">
        <w:t>/&gt;</w:t>
      </w:r>
    </w:p>
    <w:p w14:paraId="2970E53E" w14:textId="77777777" w:rsidR="00890F66" w:rsidRPr="008C4ABE" w:rsidRDefault="00890F66" w:rsidP="008C4ABE">
      <w:pPr>
        <w:pStyle w:val="PL"/>
      </w:pPr>
      <w:r w:rsidRPr="008C4ABE">
        <w:tab/>
      </w:r>
      <w:r w:rsidRPr="008C4ABE">
        <w:tab/>
        <w:t>&lt;/operation&gt;</w:t>
      </w:r>
    </w:p>
    <w:p w14:paraId="6B174E18" w14:textId="46FF6565" w:rsidR="00890F66" w:rsidRPr="008C4ABE" w:rsidRDefault="00890F66" w:rsidP="008C4ABE">
      <w:pPr>
        <w:pStyle w:val="PL"/>
      </w:pPr>
      <w:r w:rsidRPr="008C4ABE">
        <w:lastRenderedPageBreak/>
        <w:tab/>
      </w:r>
      <w:r w:rsidRPr="008C4ABE">
        <w:tab/>
        <w:t>&lt;operation name=</w:t>
      </w:r>
      <w:r w:rsidR="008C4ABE">
        <w:t>"</w:t>
      </w:r>
      <w:r w:rsidRPr="008C4ABE">
        <w:t>listScManagementProfiles</w:t>
      </w:r>
      <w:r w:rsidR="008C4ABE">
        <w:t>"</w:t>
      </w:r>
      <w:r w:rsidRPr="008C4ABE">
        <w:t>&gt;</w:t>
      </w:r>
    </w:p>
    <w:p w14:paraId="781BCF00" w14:textId="371B4B3B" w:rsidR="00890F66" w:rsidRPr="008C4ABE" w:rsidRDefault="00890F66" w:rsidP="008C4ABE">
      <w:pPr>
        <w:pStyle w:val="PL"/>
      </w:pPr>
      <w:r w:rsidRPr="008C4ABE">
        <w:tab/>
      </w:r>
      <w:r w:rsidRPr="008C4ABE">
        <w:tab/>
      </w:r>
      <w:r w:rsidRPr="008C4ABE">
        <w:tab/>
        <w:t>&lt;soap:operation soapAction=</w:t>
      </w:r>
      <w:r w:rsidR="008C4ABE">
        <w:t>"</w:t>
      </w:r>
      <w:r w:rsidRPr="008C4ABE">
        <w:t>http://www.3gpp.org/ft</w:t>
      </w:r>
      <w:r w:rsidR="009375E4" w:rsidRPr="008C4ABE">
        <w:t>p/</w:t>
      </w:r>
      <w:r w:rsidR="00F74F01" w:rsidRPr="008C4ABE">
        <w:t>specs/</w:t>
      </w:r>
      <w:r w:rsidR="009375E4" w:rsidRPr="008C4ABE">
        <w:t>archive/32_series/32.506</w:t>
      </w:r>
      <w:r w:rsidRPr="008C4ABE">
        <w:t>#listScManagementProfiles</w:t>
      </w:r>
      <w:r w:rsidR="008C4ABE">
        <w:t>"</w:t>
      </w:r>
      <w:r w:rsidRPr="008C4ABE">
        <w:t xml:space="preserve"> style=</w:t>
      </w:r>
      <w:r w:rsidR="008C4ABE">
        <w:t>"</w:t>
      </w:r>
      <w:r w:rsidRPr="008C4ABE">
        <w:t>document</w:t>
      </w:r>
      <w:r w:rsidR="008C4ABE">
        <w:t>"</w:t>
      </w:r>
      <w:r w:rsidRPr="008C4ABE">
        <w:t>/&gt;</w:t>
      </w:r>
    </w:p>
    <w:p w14:paraId="5DE11C93" w14:textId="77777777" w:rsidR="00890F66" w:rsidRPr="008C4ABE" w:rsidRDefault="00890F66" w:rsidP="008C4ABE">
      <w:pPr>
        <w:pStyle w:val="PL"/>
      </w:pPr>
      <w:r w:rsidRPr="008C4ABE">
        <w:tab/>
      </w:r>
      <w:r w:rsidRPr="008C4ABE">
        <w:tab/>
      </w:r>
      <w:r w:rsidRPr="008C4ABE">
        <w:tab/>
        <w:t>&lt;input&gt;</w:t>
      </w:r>
    </w:p>
    <w:p w14:paraId="20120AB2" w14:textId="5D5DCB11" w:rsidR="00890F66" w:rsidRPr="008C4ABE" w:rsidRDefault="00890F66" w:rsidP="008C4ABE">
      <w:pPr>
        <w:pStyle w:val="PL"/>
      </w:pPr>
      <w:r w:rsidRPr="008C4ABE">
        <w:tab/>
      </w:r>
      <w:r w:rsidRPr="008C4ABE">
        <w:tab/>
      </w:r>
      <w:r w:rsidRPr="008C4ABE">
        <w:tab/>
      </w:r>
      <w:r w:rsidRPr="008C4ABE">
        <w:tab/>
        <w:t>&lt;soap:body use=</w:t>
      </w:r>
      <w:r w:rsidR="008C4ABE">
        <w:t>"</w:t>
      </w:r>
      <w:r w:rsidRPr="008C4ABE">
        <w:t>literal</w:t>
      </w:r>
      <w:r w:rsidR="008C4ABE">
        <w:t>"</w:t>
      </w:r>
      <w:r w:rsidRPr="008C4ABE">
        <w:t>/&gt;</w:t>
      </w:r>
    </w:p>
    <w:p w14:paraId="6F311997" w14:textId="77777777" w:rsidR="00890F66" w:rsidRPr="008C4ABE" w:rsidRDefault="00890F66" w:rsidP="008C4ABE">
      <w:pPr>
        <w:pStyle w:val="PL"/>
      </w:pPr>
      <w:r w:rsidRPr="008C4ABE">
        <w:tab/>
      </w:r>
      <w:r w:rsidRPr="008C4ABE">
        <w:tab/>
      </w:r>
      <w:r w:rsidRPr="008C4ABE">
        <w:tab/>
        <w:t>&lt;/input&gt;</w:t>
      </w:r>
    </w:p>
    <w:p w14:paraId="49AFA845" w14:textId="77777777" w:rsidR="00890F66" w:rsidRPr="008C4ABE" w:rsidRDefault="00890F66" w:rsidP="008C4ABE">
      <w:pPr>
        <w:pStyle w:val="PL"/>
      </w:pPr>
      <w:r w:rsidRPr="008C4ABE">
        <w:tab/>
      </w:r>
      <w:r w:rsidRPr="008C4ABE">
        <w:tab/>
      </w:r>
      <w:r w:rsidRPr="008C4ABE">
        <w:tab/>
        <w:t>&lt;output&gt;</w:t>
      </w:r>
    </w:p>
    <w:p w14:paraId="72D746FD" w14:textId="184A0516" w:rsidR="00890F66" w:rsidRPr="008C4ABE" w:rsidRDefault="00890F66" w:rsidP="008C4ABE">
      <w:pPr>
        <w:pStyle w:val="PL"/>
      </w:pPr>
      <w:r w:rsidRPr="008C4ABE">
        <w:tab/>
      </w:r>
      <w:r w:rsidRPr="008C4ABE">
        <w:tab/>
      </w:r>
      <w:r w:rsidRPr="008C4ABE">
        <w:tab/>
      </w:r>
      <w:r w:rsidRPr="008C4ABE">
        <w:tab/>
        <w:t>&lt;soap:body use=</w:t>
      </w:r>
      <w:r w:rsidR="008C4ABE">
        <w:t>"</w:t>
      </w:r>
      <w:r w:rsidRPr="008C4ABE">
        <w:t>literal</w:t>
      </w:r>
      <w:r w:rsidR="008C4ABE">
        <w:t>"</w:t>
      </w:r>
      <w:r w:rsidRPr="008C4ABE">
        <w:t>/&gt;</w:t>
      </w:r>
    </w:p>
    <w:p w14:paraId="47CB55A4" w14:textId="77777777" w:rsidR="00890F66" w:rsidRPr="008C4ABE" w:rsidRDefault="00890F66" w:rsidP="008C4ABE">
      <w:pPr>
        <w:pStyle w:val="PL"/>
      </w:pPr>
      <w:r w:rsidRPr="008C4ABE">
        <w:tab/>
      </w:r>
      <w:r w:rsidRPr="008C4ABE">
        <w:tab/>
      </w:r>
      <w:r w:rsidRPr="008C4ABE">
        <w:tab/>
        <w:t>&lt;/output&gt;</w:t>
      </w:r>
    </w:p>
    <w:p w14:paraId="5EA146A0" w14:textId="77777777" w:rsidR="00890F66" w:rsidRPr="008C4ABE" w:rsidRDefault="00890F66" w:rsidP="008C4ABE">
      <w:pPr>
        <w:pStyle w:val="PL"/>
      </w:pPr>
      <w:r w:rsidRPr="008C4ABE">
        <w:tab/>
      </w:r>
      <w:r w:rsidRPr="008C4ABE">
        <w:tab/>
        <w:t>&lt;/operation&gt;</w:t>
      </w:r>
    </w:p>
    <w:p w14:paraId="6C1F3DFE" w14:textId="5D0AB67F" w:rsidR="00890F66" w:rsidRPr="008C4ABE" w:rsidRDefault="00890F66" w:rsidP="008C4ABE">
      <w:pPr>
        <w:pStyle w:val="PL"/>
      </w:pPr>
      <w:r w:rsidRPr="008C4ABE">
        <w:tab/>
      </w:r>
      <w:r w:rsidRPr="008C4ABE">
        <w:tab/>
        <w:t>&lt;operation name=</w:t>
      </w:r>
      <w:r w:rsidR="008C4ABE">
        <w:t>"</w:t>
      </w:r>
      <w:r w:rsidRPr="008C4ABE">
        <w:t>createScManagementProfile</w:t>
      </w:r>
      <w:r w:rsidR="008C4ABE">
        <w:t>"</w:t>
      </w:r>
      <w:r w:rsidRPr="008C4ABE">
        <w:t>&gt;</w:t>
      </w:r>
    </w:p>
    <w:p w14:paraId="059A1943" w14:textId="68992133" w:rsidR="00890F66" w:rsidRPr="008C4ABE" w:rsidRDefault="00890F66" w:rsidP="008C4ABE">
      <w:pPr>
        <w:pStyle w:val="PL"/>
      </w:pPr>
      <w:r w:rsidRPr="008C4ABE">
        <w:tab/>
      </w:r>
      <w:r w:rsidRPr="008C4ABE">
        <w:tab/>
      </w:r>
      <w:r w:rsidRPr="008C4ABE">
        <w:tab/>
        <w:t>&lt;soap:operation soapAction=</w:t>
      </w:r>
      <w:r w:rsidR="008C4ABE">
        <w:t>"</w:t>
      </w:r>
      <w:r w:rsidRPr="008C4ABE">
        <w:t>http://www.3gpp.org/ft</w:t>
      </w:r>
      <w:r w:rsidR="009375E4" w:rsidRPr="008C4ABE">
        <w:t>p/</w:t>
      </w:r>
      <w:r w:rsidR="00F74F01" w:rsidRPr="008C4ABE">
        <w:t>specs/</w:t>
      </w:r>
      <w:r w:rsidR="009375E4" w:rsidRPr="008C4ABE">
        <w:t>archive/32_series/32.506</w:t>
      </w:r>
      <w:r w:rsidRPr="008C4ABE">
        <w:t>#createScManagementProfile</w:t>
      </w:r>
      <w:r w:rsidR="008C4ABE">
        <w:t>"</w:t>
      </w:r>
      <w:r w:rsidRPr="008C4ABE">
        <w:t xml:space="preserve"> style=</w:t>
      </w:r>
      <w:r w:rsidR="008C4ABE">
        <w:t>"</w:t>
      </w:r>
      <w:r w:rsidRPr="008C4ABE">
        <w:t>document</w:t>
      </w:r>
      <w:r w:rsidR="008C4ABE">
        <w:t>"</w:t>
      </w:r>
      <w:r w:rsidRPr="008C4ABE">
        <w:t>/&gt;</w:t>
      </w:r>
    </w:p>
    <w:p w14:paraId="03C7C6AE" w14:textId="77777777" w:rsidR="00890F66" w:rsidRPr="008C4ABE" w:rsidRDefault="00890F66" w:rsidP="008C4ABE">
      <w:pPr>
        <w:pStyle w:val="PL"/>
      </w:pPr>
      <w:r w:rsidRPr="008C4ABE">
        <w:tab/>
      </w:r>
      <w:r w:rsidRPr="008C4ABE">
        <w:tab/>
      </w:r>
      <w:r w:rsidRPr="008C4ABE">
        <w:tab/>
        <w:t>&lt;input&gt;</w:t>
      </w:r>
    </w:p>
    <w:p w14:paraId="221DC28D" w14:textId="7D1CFA8E" w:rsidR="00890F66" w:rsidRPr="008C4ABE" w:rsidRDefault="00890F66" w:rsidP="008C4ABE">
      <w:pPr>
        <w:pStyle w:val="PL"/>
      </w:pPr>
      <w:r w:rsidRPr="008C4ABE">
        <w:tab/>
      </w:r>
      <w:r w:rsidRPr="008C4ABE">
        <w:tab/>
      </w:r>
      <w:r w:rsidRPr="008C4ABE">
        <w:tab/>
      </w:r>
      <w:r w:rsidRPr="008C4ABE">
        <w:tab/>
        <w:t>&lt;soap:body use=</w:t>
      </w:r>
      <w:r w:rsidR="008C4ABE">
        <w:t>"</w:t>
      </w:r>
      <w:r w:rsidRPr="008C4ABE">
        <w:t>literal</w:t>
      </w:r>
      <w:r w:rsidR="008C4ABE">
        <w:t>"</w:t>
      </w:r>
      <w:r w:rsidRPr="008C4ABE">
        <w:t>/&gt;</w:t>
      </w:r>
    </w:p>
    <w:p w14:paraId="6ABD5DAF" w14:textId="77777777" w:rsidR="00890F66" w:rsidRPr="008C4ABE" w:rsidRDefault="00890F66" w:rsidP="008C4ABE">
      <w:pPr>
        <w:pStyle w:val="PL"/>
      </w:pPr>
      <w:r w:rsidRPr="008C4ABE">
        <w:tab/>
      </w:r>
      <w:r w:rsidRPr="008C4ABE">
        <w:tab/>
      </w:r>
      <w:r w:rsidRPr="008C4ABE">
        <w:tab/>
        <w:t>&lt;/input&gt;</w:t>
      </w:r>
    </w:p>
    <w:p w14:paraId="7DBFE0D5" w14:textId="77777777" w:rsidR="00890F66" w:rsidRPr="008C4ABE" w:rsidRDefault="00890F66" w:rsidP="008C4ABE">
      <w:pPr>
        <w:pStyle w:val="PL"/>
      </w:pPr>
      <w:r w:rsidRPr="008C4ABE">
        <w:tab/>
      </w:r>
      <w:r w:rsidRPr="008C4ABE">
        <w:tab/>
      </w:r>
      <w:r w:rsidRPr="008C4ABE">
        <w:tab/>
        <w:t>&lt;output&gt;</w:t>
      </w:r>
    </w:p>
    <w:p w14:paraId="4521388D" w14:textId="258CB58E" w:rsidR="00890F66" w:rsidRPr="008C4ABE" w:rsidRDefault="00890F66" w:rsidP="008C4ABE">
      <w:pPr>
        <w:pStyle w:val="PL"/>
      </w:pPr>
      <w:r w:rsidRPr="008C4ABE">
        <w:tab/>
      </w:r>
      <w:r w:rsidRPr="008C4ABE">
        <w:tab/>
      </w:r>
      <w:r w:rsidRPr="008C4ABE">
        <w:tab/>
      </w:r>
      <w:r w:rsidRPr="008C4ABE">
        <w:tab/>
        <w:t>&lt;soap:body use=</w:t>
      </w:r>
      <w:r w:rsidR="008C4ABE">
        <w:t>"</w:t>
      </w:r>
      <w:r w:rsidRPr="008C4ABE">
        <w:t>literal</w:t>
      </w:r>
      <w:r w:rsidR="008C4ABE">
        <w:t>"</w:t>
      </w:r>
      <w:r w:rsidRPr="008C4ABE">
        <w:t>/&gt;</w:t>
      </w:r>
    </w:p>
    <w:p w14:paraId="268345BA" w14:textId="77777777" w:rsidR="00890F66" w:rsidRPr="008C4ABE" w:rsidRDefault="00890F66" w:rsidP="008C4ABE">
      <w:pPr>
        <w:pStyle w:val="PL"/>
      </w:pPr>
      <w:r w:rsidRPr="008C4ABE">
        <w:tab/>
      </w:r>
      <w:r w:rsidRPr="008C4ABE">
        <w:tab/>
      </w:r>
      <w:r w:rsidRPr="008C4ABE">
        <w:tab/>
        <w:t>&lt;/output&gt;</w:t>
      </w:r>
    </w:p>
    <w:p w14:paraId="1516B582" w14:textId="77777777" w:rsidR="00890F66" w:rsidRPr="008C4ABE" w:rsidRDefault="00890F66" w:rsidP="008C4ABE">
      <w:pPr>
        <w:pStyle w:val="PL"/>
      </w:pPr>
      <w:r w:rsidRPr="008C4ABE">
        <w:tab/>
      </w:r>
      <w:r w:rsidRPr="008C4ABE">
        <w:tab/>
        <w:t>&lt;/operation&gt;</w:t>
      </w:r>
    </w:p>
    <w:p w14:paraId="233DF3E6" w14:textId="1A8D39BD" w:rsidR="00890F66" w:rsidRPr="008C4ABE" w:rsidRDefault="00890F66" w:rsidP="008C4ABE">
      <w:pPr>
        <w:pStyle w:val="PL"/>
      </w:pPr>
      <w:r w:rsidRPr="008C4ABE">
        <w:tab/>
      </w:r>
      <w:r w:rsidRPr="008C4ABE">
        <w:tab/>
        <w:t>&lt;operation name=</w:t>
      </w:r>
      <w:r w:rsidR="008C4ABE">
        <w:t>"</w:t>
      </w:r>
      <w:r w:rsidRPr="008C4ABE">
        <w:t>deleteScManagementProfile</w:t>
      </w:r>
      <w:r w:rsidR="008C4ABE">
        <w:t>"</w:t>
      </w:r>
      <w:r w:rsidRPr="008C4ABE">
        <w:t>&gt;</w:t>
      </w:r>
    </w:p>
    <w:p w14:paraId="1AC296D3" w14:textId="31319DCC" w:rsidR="00890F66" w:rsidRPr="008C4ABE" w:rsidRDefault="00890F66" w:rsidP="008C4ABE">
      <w:pPr>
        <w:pStyle w:val="PL"/>
      </w:pPr>
      <w:r w:rsidRPr="008C4ABE">
        <w:tab/>
      </w:r>
      <w:r w:rsidRPr="008C4ABE">
        <w:tab/>
      </w:r>
      <w:r w:rsidRPr="008C4ABE">
        <w:tab/>
        <w:t>&lt;soap:operation soapAction=</w:t>
      </w:r>
      <w:r w:rsidR="008C4ABE">
        <w:t>"</w:t>
      </w:r>
      <w:r w:rsidRPr="008C4ABE">
        <w:t>http://www.3gpp.org/ft</w:t>
      </w:r>
      <w:r w:rsidR="009375E4" w:rsidRPr="008C4ABE">
        <w:t>p/</w:t>
      </w:r>
      <w:r w:rsidR="00F74F01" w:rsidRPr="008C4ABE">
        <w:t>specs/</w:t>
      </w:r>
      <w:r w:rsidR="009375E4" w:rsidRPr="008C4ABE">
        <w:t>archive/32_series/32.506</w:t>
      </w:r>
      <w:r w:rsidRPr="008C4ABE">
        <w:t>#deleteScManagementProfile</w:t>
      </w:r>
      <w:r w:rsidR="008C4ABE">
        <w:t>"</w:t>
      </w:r>
      <w:r w:rsidRPr="008C4ABE">
        <w:t xml:space="preserve"> style=</w:t>
      </w:r>
      <w:r w:rsidR="008C4ABE">
        <w:t>"</w:t>
      </w:r>
      <w:r w:rsidRPr="008C4ABE">
        <w:t>document</w:t>
      </w:r>
      <w:r w:rsidR="008C4ABE">
        <w:t>"</w:t>
      </w:r>
      <w:r w:rsidRPr="008C4ABE">
        <w:t>/&gt;</w:t>
      </w:r>
    </w:p>
    <w:p w14:paraId="3620CF14" w14:textId="77777777" w:rsidR="00890F66" w:rsidRPr="008C4ABE" w:rsidRDefault="00890F66" w:rsidP="008C4ABE">
      <w:pPr>
        <w:pStyle w:val="PL"/>
      </w:pPr>
      <w:r w:rsidRPr="008C4ABE">
        <w:tab/>
      </w:r>
      <w:r w:rsidRPr="008C4ABE">
        <w:tab/>
      </w:r>
      <w:r w:rsidRPr="008C4ABE">
        <w:tab/>
        <w:t>&lt;input&gt;</w:t>
      </w:r>
    </w:p>
    <w:p w14:paraId="23B51579" w14:textId="6CA98CEF" w:rsidR="00890F66" w:rsidRPr="008C4ABE" w:rsidRDefault="00890F66" w:rsidP="008C4ABE">
      <w:pPr>
        <w:pStyle w:val="PL"/>
      </w:pPr>
      <w:r w:rsidRPr="008C4ABE">
        <w:tab/>
      </w:r>
      <w:r w:rsidRPr="008C4ABE">
        <w:tab/>
      </w:r>
      <w:r w:rsidRPr="008C4ABE">
        <w:tab/>
      </w:r>
      <w:r w:rsidRPr="008C4ABE">
        <w:tab/>
        <w:t>&lt;soap:body use=</w:t>
      </w:r>
      <w:r w:rsidR="008C4ABE">
        <w:t>"</w:t>
      </w:r>
      <w:r w:rsidRPr="008C4ABE">
        <w:t>literal</w:t>
      </w:r>
      <w:r w:rsidR="008C4ABE">
        <w:t>"</w:t>
      </w:r>
      <w:r w:rsidRPr="008C4ABE">
        <w:t>/&gt;</w:t>
      </w:r>
    </w:p>
    <w:p w14:paraId="75058950" w14:textId="77777777" w:rsidR="00890F66" w:rsidRPr="008C4ABE" w:rsidRDefault="00890F66" w:rsidP="008C4ABE">
      <w:pPr>
        <w:pStyle w:val="PL"/>
      </w:pPr>
      <w:r w:rsidRPr="008C4ABE">
        <w:tab/>
      </w:r>
      <w:r w:rsidRPr="008C4ABE">
        <w:tab/>
      </w:r>
      <w:r w:rsidRPr="008C4ABE">
        <w:tab/>
        <w:t>&lt;/input&gt;</w:t>
      </w:r>
    </w:p>
    <w:p w14:paraId="7071B167" w14:textId="77777777" w:rsidR="00890F66" w:rsidRPr="008C4ABE" w:rsidRDefault="00890F66" w:rsidP="008C4ABE">
      <w:pPr>
        <w:pStyle w:val="PL"/>
      </w:pPr>
      <w:r w:rsidRPr="008C4ABE">
        <w:tab/>
      </w:r>
      <w:r w:rsidRPr="008C4ABE">
        <w:tab/>
      </w:r>
      <w:r w:rsidRPr="008C4ABE">
        <w:tab/>
        <w:t>&lt;output&gt;</w:t>
      </w:r>
    </w:p>
    <w:p w14:paraId="54AFB99F" w14:textId="669AD612" w:rsidR="00890F66" w:rsidRPr="008C4ABE" w:rsidRDefault="00890F66" w:rsidP="008C4ABE">
      <w:pPr>
        <w:pStyle w:val="PL"/>
      </w:pPr>
      <w:r w:rsidRPr="008C4ABE">
        <w:tab/>
      </w:r>
      <w:r w:rsidRPr="008C4ABE">
        <w:tab/>
      </w:r>
      <w:r w:rsidRPr="008C4ABE">
        <w:tab/>
      </w:r>
      <w:r w:rsidRPr="008C4ABE">
        <w:tab/>
        <w:t>&lt;soap:body use=</w:t>
      </w:r>
      <w:r w:rsidR="008C4ABE">
        <w:t>"</w:t>
      </w:r>
      <w:r w:rsidRPr="008C4ABE">
        <w:t>literal</w:t>
      </w:r>
      <w:r w:rsidR="008C4ABE">
        <w:t>"</w:t>
      </w:r>
      <w:r w:rsidRPr="008C4ABE">
        <w:t>/&gt;</w:t>
      </w:r>
    </w:p>
    <w:p w14:paraId="7470F6AE" w14:textId="77777777" w:rsidR="00890F66" w:rsidRPr="008C4ABE" w:rsidRDefault="00890F66" w:rsidP="008C4ABE">
      <w:pPr>
        <w:pStyle w:val="PL"/>
      </w:pPr>
      <w:r w:rsidRPr="008C4ABE">
        <w:tab/>
      </w:r>
      <w:r w:rsidRPr="008C4ABE">
        <w:tab/>
      </w:r>
      <w:r w:rsidRPr="008C4ABE">
        <w:tab/>
        <w:t>&lt;/output&gt;</w:t>
      </w:r>
    </w:p>
    <w:p w14:paraId="2CB45CF6" w14:textId="77777777" w:rsidR="00890F66" w:rsidRPr="008C4ABE" w:rsidRDefault="00890F66" w:rsidP="008C4ABE">
      <w:pPr>
        <w:pStyle w:val="PL"/>
      </w:pPr>
      <w:r w:rsidRPr="008C4ABE">
        <w:tab/>
      </w:r>
      <w:r w:rsidRPr="008C4ABE">
        <w:tab/>
        <w:t>&lt;/operation&gt;</w:t>
      </w:r>
    </w:p>
    <w:p w14:paraId="1E5F04A3" w14:textId="2F892F84" w:rsidR="00890F66" w:rsidRPr="008C4ABE" w:rsidRDefault="00890F66" w:rsidP="008C4ABE">
      <w:pPr>
        <w:pStyle w:val="PL"/>
      </w:pPr>
      <w:r w:rsidRPr="008C4ABE">
        <w:tab/>
      </w:r>
      <w:r w:rsidRPr="008C4ABE">
        <w:tab/>
        <w:t>&lt;operation name=</w:t>
      </w:r>
      <w:r w:rsidR="008C4ABE">
        <w:t>"</w:t>
      </w:r>
      <w:r w:rsidRPr="008C4ABE">
        <w:t>listScProcesses</w:t>
      </w:r>
      <w:r w:rsidR="008C4ABE">
        <w:t>"</w:t>
      </w:r>
      <w:r w:rsidRPr="008C4ABE">
        <w:t>&gt;</w:t>
      </w:r>
    </w:p>
    <w:p w14:paraId="3E41AEB1" w14:textId="2FD798DE" w:rsidR="00890F66" w:rsidRPr="008C4ABE" w:rsidRDefault="00890F66" w:rsidP="008C4ABE">
      <w:pPr>
        <w:pStyle w:val="PL"/>
      </w:pPr>
      <w:r w:rsidRPr="008C4ABE">
        <w:tab/>
      </w:r>
      <w:r w:rsidRPr="008C4ABE">
        <w:tab/>
      </w:r>
      <w:r w:rsidRPr="008C4ABE">
        <w:tab/>
        <w:t>&lt;soap:operation soapAction=</w:t>
      </w:r>
      <w:r w:rsidR="008C4ABE">
        <w:t>"</w:t>
      </w:r>
      <w:r w:rsidRPr="008C4ABE">
        <w:t>http://www.3gpp.org/ftp/</w:t>
      </w:r>
      <w:r w:rsidR="00F74F01" w:rsidRPr="008C4ABE">
        <w:t>specs/</w:t>
      </w:r>
      <w:r w:rsidRPr="008C4ABE">
        <w:t>archive/32_serie</w:t>
      </w:r>
      <w:r w:rsidR="009375E4" w:rsidRPr="008C4ABE">
        <w:t>s/32.506</w:t>
      </w:r>
      <w:r w:rsidRPr="008C4ABE">
        <w:t>#listScProcesses</w:t>
      </w:r>
      <w:r w:rsidR="008C4ABE">
        <w:t>"</w:t>
      </w:r>
      <w:r w:rsidRPr="008C4ABE">
        <w:t xml:space="preserve"> style=</w:t>
      </w:r>
      <w:r w:rsidR="008C4ABE">
        <w:t>"</w:t>
      </w:r>
      <w:r w:rsidRPr="008C4ABE">
        <w:t>document</w:t>
      </w:r>
      <w:r w:rsidR="008C4ABE">
        <w:t>"</w:t>
      </w:r>
      <w:r w:rsidRPr="008C4ABE">
        <w:t>/&gt;</w:t>
      </w:r>
    </w:p>
    <w:p w14:paraId="78D78F18" w14:textId="77777777" w:rsidR="00890F66" w:rsidRPr="008C4ABE" w:rsidRDefault="00890F66" w:rsidP="008C4ABE">
      <w:pPr>
        <w:pStyle w:val="PL"/>
      </w:pPr>
      <w:r w:rsidRPr="008C4ABE">
        <w:tab/>
      </w:r>
      <w:r w:rsidRPr="008C4ABE">
        <w:tab/>
      </w:r>
      <w:r w:rsidRPr="008C4ABE">
        <w:tab/>
        <w:t>&lt;input&gt;</w:t>
      </w:r>
    </w:p>
    <w:p w14:paraId="009980E9" w14:textId="2C30CBC0" w:rsidR="00890F66" w:rsidRPr="008C4ABE" w:rsidRDefault="00890F66" w:rsidP="008C4ABE">
      <w:pPr>
        <w:pStyle w:val="PL"/>
      </w:pPr>
      <w:r w:rsidRPr="008C4ABE">
        <w:tab/>
      </w:r>
      <w:r w:rsidRPr="008C4ABE">
        <w:tab/>
      </w:r>
      <w:r w:rsidRPr="008C4ABE">
        <w:tab/>
      </w:r>
      <w:r w:rsidRPr="008C4ABE">
        <w:tab/>
        <w:t>&lt;soap:body use=</w:t>
      </w:r>
      <w:r w:rsidR="008C4ABE">
        <w:t>"</w:t>
      </w:r>
      <w:r w:rsidRPr="008C4ABE">
        <w:t>literal</w:t>
      </w:r>
      <w:r w:rsidR="008C4ABE">
        <w:t>"</w:t>
      </w:r>
      <w:r w:rsidRPr="008C4ABE">
        <w:t>/&gt;</w:t>
      </w:r>
    </w:p>
    <w:p w14:paraId="1BF3216B" w14:textId="77777777" w:rsidR="00890F66" w:rsidRPr="008C4ABE" w:rsidRDefault="00890F66" w:rsidP="008C4ABE">
      <w:pPr>
        <w:pStyle w:val="PL"/>
      </w:pPr>
      <w:r w:rsidRPr="008C4ABE">
        <w:tab/>
      </w:r>
      <w:r w:rsidRPr="008C4ABE">
        <w:tab/>
      </w:r>
      <w:r w:rsidRPr="008C4ABE">
        <w:tab/>
        <w:t>&lt;/input&gt;</w:t>
      </w:r>
    </w:p>
    <w:p w14:paraId="5955D73E" w14:textId="77777777" w:rsidR="00890F66" w:rsidRPr="008C4ABE" w:rsidRDefault="00890F66" w:rsidP="008C4ABE">
      <w:pPr>
        <w:pStyle w:val="PL"/>
      </w:pPr>
      <w:r w:rsidRPr="008C4ABE">
        <w:tab/>
      </w:r>
      <w:r w:rsidRPr="008C4ABE">
        <w:tab/>
      </w:r>
      <w:r w:rsidRPr="008C4ABE">
        <w:tab/>
        <w:t>&lt;output&gt;</w:t>
      </w:r>
    </w:p>
    <w:p w14:paraId="4D2F54E7" w14:textId="477230EB" w:rsidR="00890F66" w:rsidRPr="008C4ABE" w:rsidRDefault="00890F66" w:rsidP="008C4ABE">
      <w:pPr>
        <w:pStyle w:val="PL"/>
      </w:pPr>
      <w:r w:rsidRPr="008C4ABE">
        <w:tab/>
      </w:r>
      <w:r w:rsidRPr="008C4ABE">
        <w:tab/>
      </w:r>
      <w:r w:rsidRPr="008C4ABE">
        <w:tab/>
      </w:r>
      <w:r w:rsidRPr="008C4ABE">
        <w:tab/>
        <w:t>&lt;soap:body use=</w:t>
      </w:r>
      <w:r w:rsidR="008C4ABE">
        <w:t>"</w:t>
      </w:r>
      <w:r w:rsidRPr="008C4ABE">
        <w:t>literal</w:t>
      </w:r>
      <w:r w:rsidR="008C4ABE">
        <w:t>"</w:t>
      </w:r>
      <w:r w:rsidRPr="008C4ABE">
        <w:t>/&gt;</w:t>
      </w:r>
    </w:p>
    <w:p w14:paraId="2BD90F51" w14:textId="77777777" w:rsidR="00890F66" w:rsidRPr="008C4ABE" w:rsidRDefault="00890F66" w:rsidP="008C4ABE">
      <w:pPr>
        <w:pStyle w:val="PL"/>
      </w:pPr>
      <w:r w:rsidRPr="008C4ABE">
        <w:tab/>
      </w:r>
      <w:r w:rsidRPr="008C4ABE">
        <w:tab/>
      </w:r>
      <w:r w:rsidRPr="008C4ABE">
        <w:tab/>
        <w:t>&lt;/output&gt;</w:t>
      </w:r>
    </w:p>
    <w:p w14:paraId="412D5165" w14:textId="77777777" w:rsidR="00890F66" w:rsidRPr="008C4ABE" w:rsidRDefault="00890F66" w:rsidP="008C4ABE">
      <w:pPr>
        <w:pStyle w:val="PL"/>
      </w:pPr>
      <w:r w:rsidRPr="008C4ABE">
        <w:tab/>
      </w:r>
      <w:r w:rsidRPr="008C4ABE">
        <w:tab/>
        <w:t>&lt;/operation&gt;</w:t>
      </w:r>
    </w:p>
    <w:p w14:paraId="029867A9" w14:textId="123AAB7B" w:rsidR="00890F66" w:rsidRPr="008C4ABE" w:rsidRDefault="00890F66" w:rsidP="008C4ABE">
      <w:pPr>
        <w:pStyle w:val="PL"/>
      </w:pPr>
      <w:r w:rsidRPr="008C4ABE">
        <w:tab/>
      </w:r>
      <w:r w:rsidRPr="008C4ABE">
        <w:tab/>
        <w:t>&lt;operation name=</w:t>
      </w:r>
      <w:r w:rsidR="008C4ABE">
        <w:t>"</w:t>
      </w:r>
      <w:r w:rsidRPr="008C4ABE">
        <w:t>resumeScProcess</w:t>
      </w:r>
      <w:r w:rsidR="008C4ABE">
        <w:t>"</w:t>
      </w:r>
      <w:r w:rsidRPr="008C4ABE">
        <w:t>&gt;</w:t>
      </w:r>
    </w:p>
    <w:p w14:paraId="2BCD7B50" w14:textId="4819D077" w:rsidR="00890F66" w:rsidRPr="008C4ABE" w:rsidRDefault="00890F66" w:rsidP="008C4ABE">
      <w:pPr>
        <w:pStyle w:val="PL"/>
      </w:pPr>
      <w:r w:rsidRPr="008C4ABE">
        <w:tab/>
      </w:r>
      <w:r w:rsidRPr="008C4ABE">
        <w:tab/>
      </w:r>
      <w:r w:rsidRPr="008C4ABE">
        <w:tab/>
        <w:t>&lt;soap:operation soapAction=</w:t>
      </w:r>
      <w:r w:rsidR="008C4ABE">
        <w:t>"</w:t>
      </w:r>
      <w:r w:rsidRPr="008C4ABE">
        <w:t>http://www.3gpp.org/ft</w:t>
      </w:r>
      <w:r w:rsidR="009375E4" w:rsidRPr="008C4ABE">
        <w:t>p/</w:t>
      </w:r>
      <w:r w:rsidR="00F74F01" w:rsidRPr="008C4ABE">
        <w:t>specs/</w:t>
      </w:r>
      <w:r w:rsidR="009375E4" w:rsidRPr="008C4ABE">
        <w:t>archive/32_series/32.506</w:t>
      </w:r>
      <w:r w:rsidRPr="008C4ABE">
        <w:t>#resumeScProcess</w:t>
      </w:r>
      <w:r w:rsidR="008C4ABE">
        <w:t>"</w:t>
      </w:r>
      <w:r w:rsidRPr="008C4ABE">
        <w:t xml:space="preserve"> style=</w:t>
      </w:r>
      <w:r w:rsidR="008C4ABE">
        <w:t>"</w:t>
      </w:r>
      <w:r w:rsidRPr="008C4ABE">
        <w:t>document</w:t>
      </w:r>
      <w:r w:rsidR="008C4ABE">
        <w:t>"</w:t>
      </w:r>
      <w:r w:rsidRPr="008C4ABE">
        <w:t>/&gt;</w:t>
      </w:r>
    </w:p>
    <w:p w14:paraId="05007965" w14:textId="77777777" w:rsidR="00890F66" w:rsidRPr="008C4ABE" w:rsidRDefault="00890F66" w:rsidP="008C4ABE">
      <w:pPr>
        <w:pStyle w:val="PL"/>
      </w:pPr>
      <w:r w:rsidRPr="008C4ABE">
        <w:tab/>
      </w:r>
      <w:r w:rsidRPr="008C4ABE">
        <w:tab/>
      </w:r>
      <w:r w:rsidRPr="008C4ABE">
        <w:tab/>
        <w:t>&lt;input&gt;</w:t>
      </w:r>
    </w:p>
    <w:p w14:paraId="7E3DCD30" w14:textId="39FA4E4A" w:rsidR="00890F66" w:rsidRPr="008C4ABE" w:rsidRDefault="00890F66" w:rsidP="008C4ABE">
      <w:pPr>
        <w:pStyle w:val="PL"/>
      </w:pPr>
      <w:r w:rsidRPr="008C4ABE">
        <w:tab/>
      </w:r>
      <w:r w:rsidRPr="008C4ABE">
        <w:tab/>
      </w:r>
      <w:r w:rsidRPr="008C4ABE">
        <w:tab/>
      </w:r>
      <w:r w:rsidRPr="008C4ABE">
        <w:tab/>
        <w:t>&lt;soap:body use=</w:t>
      </w:r>
      <w:r w:rsidR="008C4ABE">
        <w:t>"</w:t>
      </w:r>
      <w:r w:rsidRPr="008C4ABE">
        <w:t>literal</w:t>
      </w:r>
      <w:r w:rsidR="008C4ABE">
        <w:t>"</w:t>
      </w:r>
      <w:r w:rsidRPr="008C4ABE">
        <w:t>/&gt;</w:t>
      </w:r>
    </w:p>
    <w:p w14:paraId="23F59ECE" w14:textId="77777777" w:rsidR="00890F66" w:rsidRPr="008C4ABE" w:rsidRDefault="00890F66" w:rsidP="008C4ABE">
      <w:pPr>
        <w:pStyle w:val="PL"/>
      </w:pPr>
      <w:r w:rsidRPr="008C4ABE">
        <w:tab/>
      </w:r>
      <w:r w:rsidRPr="008C4ABE">
        <w:tab/>
      </w:r>
      <w:r w:rsidRPr="008C4ABE">
        <w:tab/>
        <w:t>&lt;/input&gt;</w:t>
      </w:r>
    </w:p>
    <w:p w14:paraId="20D9FBC3" w14:textId="77777777" w:rsidR="00890F66" w:rsidRPr="008C4ABE" w:rsidRDefault="00890F66" w:rsidP="008C4ABE">
      <w:pPr>
        <w:pStyle w:val="PL"/>
      </w:pPr>
      <w:r w:rsidRPr="008C4ABE">
        <w:tab/>
      </w:r>
      <w:r w:rsidRPr="008C4ABE">
        <w:tab/>
      </w:r>
      <w:r w:rsidRPr="008C4ABE">
        <w:tab/>
        <w:t>&lt;output&gt;</w:t>
      </w:r>
    </w:p>
    <w:p w14:paraId="659C20C9" w14:textId="4817F2F7" w:rsidR="00890F66" w:rsidRPr="008C4ABE" w:rsidRDefault="00890F66" w:rsidP="008C4ABE">
      <w:pPr>
        <w:pStyle w:val="PL"/>
      </w:pPr>
      <w:r w:rsidRPr="008C4ABE">
        <w:tab/>
      </w:r>
      <w:r w:rsidRPr="008C4ABE">
        <w:tab/>
      </w:r>
      <w:r w:rsidRPr="008C4ABE">
        <w:tab/>
      </w:r>
      <w:r w:rsidRPr="008C4ABE">
        <w:tab/>
        <w:t>&lt;soap:body use=</w:t>
      </w:r>
      <w:r w:rsidR="008C4ABE">
        <w:t>"</w:t>
      </w:r>
      <w:r w:rsidRPr="008C4ABE">
        <w:t>literal</w:t>
      </w:r>
      <w:r w:rsidR="008C4ABE">
        <w:t>"</w:t>
      </w:r>
      <w:r w:rsidRPr="008C4ABE">
        <w:t>/&gt;</w:t>
      </w:r>
    </w:p>
    <w:p w14:paraId="31A29AA8" w14:textId="77777777" w:rsidR="00890F66" w:rsidRPr="008C4ABE" w:rsidRDefault="00890F66" w:rsidP="008C4ABE">
      <w:pPr>
        <w:pStyle w:val="PL"/>
      </w:pPr>
      <w:r w:rsidRPr="008C4ABE">
        <w:tab/>
      </w:r>
      <w:r w:rsidRPr="008C4ABE">
        <w:tab/>
      </w:r>
      <w:r w:rsidRPr="008C4ABE">
        <w:tab/>
        <w:t>&lt;/output&gt;</w:t>
      </w:r>
    </w:p>
    <w:p w14:paraId="4613FE7D" w14:textId="77777777" w:rsidR="00890F66" w:rsidRPr="008C4ABE" w:rsidRDefault="00890F66" w:rsidP="008C4ABE">
      <w:pPr>
        <w:pStyle w:val="PL"/>
      </w:pPr>
      <w:r w:rsidRPr="008C4ABE">
        <w:tab/>
      </w:r>
      <w:r w:rsidRPr="008C4ABE">
        <w:tab/>
        <w:t>&lt;/operation&gt;</w:t>
      </w:r>
    </w:p>
    <w:p w14:paraId="0816EAFD" w14:textId="4AEC74C0" w:rsidR="00890F66" w:rsidRPr="008C4ABE" w:rsidRDefault="00890F66" w:rsidP="008C4ABE">
      <w:pPr>
        <w:pStyle w:val="PL"/>
      </w:pPr>
      <w:r w:rsidRPr="008C4ABE">
        <w:tab/>
      </w:r>
      <w:r w:rsidRPr="008C4ABE">
        <w:tab/>
        <w:t>&lt;operation name=</w:t>
      </w:r>
      <w:r w:rsidR="008C4ABE">
        <w:t>"</w:t>
      </w:r>
      <w:r w:rsidRPr="008C4ABE">
        <w:t>terminateScProcess</w:t>
      </w:r>
      <w:r w:rsidR="008C4ABE">
        <w:t>"</w:t>
      </w:r>
      <w:r w:rsidRPr="008C4ABE">
        <w:t>&gt;</w:t>
      </w:r>
    </w:p>
    <w:p w14:paraId="72419CC3" w14:textId="5A27AB84" w:rsidR="00890F66" w:rsidRPr="008C4ABE" w:rsidRDefault="00890F66" w:rsidP="008C4ABE">
      <w:pPr>
        <w:pStyle w:val="PL"/>
      </w:pPr>
      <w:r w:rsidRPr="008C4ABE">
        <w:tab/>
      </w:r>
      <w:r w:rsidRPr="008C4ABE">
        <w:tab/>
      </w:r>
      <w:r w:rsidRPr="008C4ABE">
        <w:tab/>
        <w:t>&lt;soap:operation soapAction=</w:t>
      </w:r>
      <w:r w:rsidR="008C4ABE">
        <w:t>"</w:t>
      </w:r>
      <w:r w:rsidRPr="008C4ABE">
        <w:t>http://www.3gpp.org/ft</w:t>
      </w:r>
      <w:r w:rsidR="009375E4" w:rsidRPr="008C4ABE">
        <w:t>p/</w:t>
      </w:r>
      <w:r w:rsidR="00F74F01" w:rsidRPr="008C4ABE">
        <w:t>specs/</w:t>
      </w:r>
      <w:r w:rsidR="009375E4" w:rsidRPr="008C4ABE">
        <w:t>archive/32_series/32.506</w:t>
      </w:r>
      <w:r w:rsidRPr="008C4ABE">
        <w:t>#terminateScProcess</w:t>
      </w:r>
      <w:r w:rsidR="008C4ABE">
        <w:t>"</w:t>
      </w:r>
      <w:r w:rsidRPr="008C4ABE">
        <w:t xml:space="preserve"> style=</w:t>
      </w:r>
      <w:r w:rsidR="008C4ABE">
        <w:t>"</w:t>
      </w:r>
      <w:r w:rsidRPr="008C4ABE">
        <w:t>document</w:t>
      </w:r>
      <w:r w:rsidR="008C4ABE">
        <w:t>"</w:t>
      </w:r>
      <w:r w:rsidRPr="008C4ABE">
        <w:t>/&gt;</w:t>
      </w:r>
    </w:p>
    <w:p w14:paraId="5A27CF29" w14:textId="77777777" w:rsidR="00890F66" w:rsidRPr="008C4ABE" w:rsidRDefault="00890F66" w:rsidP="008C4ABE">
      <w:pPr>
        <w:pStyle w:val="PL"/>
      </w:pPr>
      <w:r w:rsidRPr="008C4ABE">
        <w:tab/>
      </w:r>
      <w:r w:rsidRPr="008C4ABE">
        <w:tab/>
      </w:r>
      <w:r w:rsidRPr="008C4ABE">
        <w:tab/>
        <w:t>&lt;input&gt;</w:t>
      </w:r>
    </w:p>
    <w:p w14:paraId="44434E82" w14:textId="5468099F" w:rsidR="00890F66" w:rsidRPr="008C4ABE" w:rsidRDefault="00890F66" w:rsidP="008C4ABE">
      <w:pPr>
        <w:pStyle w:val="PL"/>
      </w:pPr>
      <w:r w:rsidRPr="008C4ABE">
        <w:tab/>
      </w:r>
      <w:r w:rsidRPr="008C4ABE">
        <w:tab/>
      </w:r>
      <w:r w:rsidRPr="008C4ABE">
        <w:tab/>
      </w:r>
      <w:r w:rsidRPr="008C4ABE">
        <w:tab/>
        <w:t>&lt;soap:body use=</w:t>
      </w:r>
      <w:r w:rsidR="008C4ABE">
        <w:t>"</w:t>
      </w:r>
      <w:r w:rsidRPr="008C4ABE">
        <w:t>literal</w:t>
      </w:r>
      <w:r w:rsidR="008C4ABE">
        <w:t>"</w:t>
      </w:r>
      <w:r w:rsidRPr="008C4ABE">
        <w:t>/&gt;</w:t>
      </w:r>
    </w:p>
    <w:p w14:paraId="6527994E" w14:textId="77777777" w:rsidR="00890F66" w:rsidRPr="008C4ABE" w:rsidRDefault="00890F66" w:rsidP="008C4ABE">
      <w:pPr>
        <w:pStyle w:val="PL"/>
      </w:pPr>
      <w:r w:rsidRPr="008C4ABE">
        <w:tab/>
      </w:r>
      <w:r w:rsidRPr="008C4ABE">
        <w:tab/>
      </w:r>
      <w:r w:rsidRPr="008C4ABE">
        <w:tab/>
        <w:t>&lt;/input&gt;</w:t>
      </w:r>
    </w:p>
    <w:p w14:paraId="3B313B80" w14:textId="77777777" w:rsidR="00890F66" w:rsidRPr="008C4ABE" w:rsidRDefault="00890F66" w:rsidP="008C4ABE">
      <w:pPr>
        <w:pStyle w:val="PL"/>
      </w:pPr>
      <w:r w:rsidRPr="008C4ABE">
        <w:tab/>
      </w:r>
      <w:r w:rsidRPr="008C4ABE">
        <w:tab/>
      </w:r>
      <w:r w:rsidRPr="008C4ABE">
        <w:tab/>
        <w:t>&lt;output&gt;</w:t>
      </w:r>
    </w:p>
    <w:p w14:paraId="6AC46222" w14:textId="5EC99A78" w:rsidR="00890F66" w:rsidRPr="008C4ABE" w:rsidRDefault="00890F66" w:rsidP="008C4ABE">
      <w:pPr>
        <w:pStyle w:val="PL"/>
      </w:pPr>
      <w:r w:rsidRPr="008C4ABE">
        <w:tab/>
      </w:r>
      <w:r w:rsidRPr="008C4ABE">
        <w:tab/>
      </w:r>
      <w:r w:rsidRPr="008C4ABE">
        <w:tab/>
      </w:r>
      <w:r w:rsidRPr="008C4ABE">
        <w:tab/>
        <w:t>&lt;soap:body use=</w:t>
      </w:r>
      <w:r w:rsidR="008C4ABE">
        <w:t>"</w:t>
      </w:r>
      <w:r w:rsidRPr="008C4ABE">
        <w:t>literal</w:t>
      </w:r>
      <w:r w:rsidR="008C4ABE">
        <w:t>"</w:t>
      </w:r>
      <w:r w:rsidRPr="008C4ABE">
        <w:t>/&gt;</w:t>
      </w:r>
    </w:p>
    <w:p w14:paraId="0AF59AE1" w14:textId="77777777" w:rsidR="00890F66" w:rsidRPr="008C4ABE" w:rsidRDefault="00890F66" w:rsidP="008C4ABE">
      <w:pPr>
        <w:pStyle w:val="PL"/>
      </w:pPr>
      <w:r w:rsidRPr="008C4ABE">
        <w:tab/>
      </w:r>
      <w:r w:rsidRPr="008C4ABE">
        <w:tab/>
      </w:r>
      <w:r w:rsidRPr="008C4ABE">
        <w:tab/>
        <w:t>&lt;/output&gt;</w:t>
      </w:r>
    </w:p>
    <w:p w14:paraId="0B436C34" w14:textId="77777777" w:rsidR="00890F66" w:rsidRPr="008C4ABE" w:rsidRDefault="00890F66" w:rsidP="008C4ABE">
      <w:pPr>
        <w:pStyle w:val="PL"/>
      </w:pPr>
      <w:r w:rsidRPr="008C4ABE">
        <w:tab/>
      </w:r>
      <w:r w:rsidRPr="008C4ABE">
        <w:tab/>
        <w:t>&lt;/operation&gt;</w:t>
      </w:r>
    </w:p>
    <w:p w14:paraId="349ABECA" w14:textId="77777777" w:rsidR="00890F66" w:rsidRPr="008C4ABE" w:rsidRDefault="00890F66" w:rsidP="008C4ABE">
      <w:pPr>
        <w:pStyle w:val="PL"/>
      </w:pPr>
      <w:r w:rsidRPr="008C4ABE">
        <w:tab/>
        <w:t>&lt;/binding&gt;</w:t>
      </w:r>
    </w:p>
    <w:p w14:paraId="2F961231" w14:textId="1172C080" w:rsidR="00890F66" w:rsidRPr="008C4ABE" w:rsidRDefault="00890F66" w:rsidP="008C4ABE">
      <w:pPr>
        <w:pStyle w:val="PL"/>
      </w:pPr>
      <w:r w:rsidRPr="008C4ABE">
        <w:tab/>
        <w:t>&lt;binding name=</w:t>
      </w:r>
      <w:r w:rsidR="008C4ABE">
        <w:t>"</w:t>
      </w:r>
      <w:r w:rsidRPr="008C4ABE">
        <w:t>ScIRPOperation2</w:t>
      </w:r>
      <w:r w:rsidR="008C4ABE">
        <w:t>"</w:t>
      </w:r>
      <w:r w:rsidRPr="008C4ABE">
        <w:t xml:space="preserve"> type=</w:t>
      </w:r>
      <w:r w:rsidR="008C4ABE">
        <w:t>"</w:t>
      </w:r>
      <w:r w:rsidRPr="008C4ABE">
        <w:t>ScIRPSystem:ScIRPOperation2</w:t>
      </w:r>
      <w:r w:rsidR="008C4ABE">
        <w:t>"</w:t>
      </w:r>
      <w:r w:rsidRPr="008C4ABE">
        <w:t>&gt;</w:t>
      </w:r>
    </w:p>
    <w:p w14:paraId="2B44AE3B" w14:textId="169033F8" w:rsidR="00890F66" w:rsidRPr="008C4ABE" w:rsidRDefault="00890F66" w:rsidP="008C4ABE">
      <w:pPr>
        <w:pStyle w:val="PL"/>
      </w:pPr>
      <w:r w:rsidRPr="008C4ABE">
        <w:tab/>
      </w:r>
      <w:r w:rsidRPr="008C4ABE">
        <w:tab/>
        <w:t>&lt;soap:binding style=</w:t>
      </w:r>
      <w:r w:rsidR="008C4ABE">
        <w:t>"</w:t>
      </w:r>
      <w:r w:rsidRPr="008C4ABE">
        <w:t>document</w:t>
      </w:r>
      <w:r w:rsidR="008C4ABE">
        <w:t>"</w:t>
      </w:r>
      <w:r w:rsidRPr="008C4ABE">
        <w:t xml:space="preserve"> transport=</w:t>
      </w:r>
      <w:r w:rsidR="008C4ABE">
        <w:t>"</w:t>
      </w:r>
      <w:r w:rsidRPr="008C4ABE">
        <w:t>http://schemas.xmlsoap.org/soap/http</w:t>
      </w:r>
      <w:r w:rsidR="008C4ABE">
        <w:t>"</w:t>
      </w:r>
      <w:r w:rsidRPr="008C4ABE">
        <w:t>/&gt;</w:t>
      </w:r>
    </w:p>
    <w:p w14:paraId="04DCCB67" w14:textId="5CA04DD8" w:rsidR="00890F66" w:rsidRPr="008C4ABE" w:rsidRDefault="00890F66" w:rsidP="008C4ABE">
      <w:pPr>
        <w:pStyle w:val="PL"/>
      </w:pPr>
      <w:r w:rsidRPr="008C4ABE">
        <w:tab/>
      </w:r>
      <w:r w:rsidRPr="008C4ABE">
        <w:tab/>
        <w:t>&lt;operation name=</w:t>
      </w:r>
      <w:r w:rsidR="008C4ABE">
        <w:t>"</w:t>
      </w:r>
      <w:r w:rsidRPr="008C4ABE">
        <w:t>ChangeScManagementProfile</w:t>
      </w:r>
      <w:r w:rsidR="008C4ABE">
        <w:t>"</w:t>
      </w:r>
      <w:r w:rsidRPr="008C4ABE">
        <w:t>&gt;</w:t>
      </w:r>
    </w:p>
    <w:p w14:paraId="2573EA36" w14:textId="60565015" w:rsidR="00890F66" w:rsidRPr="008C4ABE" w:rsidRDefault="00890F66" w:rsidP="008C4ABE">
      <w:pPr>
        <w:pStyle w:val="PL"/>
      </w:pPr>
      <w:r w:rsidRPr="008C4ABE">
        <w:tab/>
      </w:r>
      <w:r w:rsidRPr="008C4ABE">
        <w:tab/>
      </w:r>
      <w:r w:rsidRPr="008C4ABE">
        <w:tab/>
        <w:t>&lt;soap:operation soapAction=</w:t>
      </w:r>
      <w:r w:rsidR="008C4ABE">
        <w:t>"</w:t>
      </w:r>
      <w:r w:rsidRPr="008C4ABE">
        <w:t>http://www.3gpp.org/ftp/</w:t>
      </w:r>
      <w:r w:rsidR="00F74F01" w:rsidRPr="008C4ABE">
        <w:t>specs/</w:t>
      </w:r>
      <w:r w:rsidRPr="008C4ABE">
        <w:t>archive</w:t>
      </w:r>
      <w:r w:rsidR="009375E4" w:rsidRPr="008C4ABE">
        <w:t>/32_series/32.506</w:t>
      </w:r>
      <w:r w:rsidRPr="008C4ABE">
        <w:t>#ChangeScManagementProfile</w:t>
      </w:r>
      <w:r w:rsidR="008C4ABE">
        <w:t>"</w:t>
      </w:r>
      <w:r w:rsidRPr="008C4ABE">
        <w:t xml:space="preserve"> style=</w:t>
      </w:r>
      <w:r w:rsidR="008C4ABE">
        <w:t>"</w:t>
      </w:r>
      <w:r w:rsidRPr="008C4ABE">
        <w:t>document</w:t>
      </w:r>
      <w:r w:rsidR="008C4ABE">
        <w:t>"</w:t>
      </w:r>
      <w:r w:rsidRPr="008C4ABE">
        <w:t>/&gt;</w:t>
      </w:r>
    </w:p>
    <w:p w14:paraId="6AECF181" w14:textId="77777777" w:rsidR="00890F66" w:rsidRPr="008C4ABE" w:rsidRDefault="00890F66" w:rsidP="008C4ABE">
      <w:pPr>
        <w:pStyle w:val="PL"/>
      </w:pPr>
      <w:r w:rsidRPr="008C4ABE">
        <w:tab/>
      </w:r>
      <w:r w:rsidRPr="008C4ABE">
        <w:tab/>
      </w:r>
      <w:r w:rsidRPr="008C4ABE">
        <w:tab/>
        <w:t>&lt;input&gt;</w:t>
      </w:r>
    </w:p>
    <w:p w14:paraId="1EF9E48A" w14:textId="2AB55BA8" w:rsidR="00890F66" w:rsidRPr="008C4ABE" w:rsidRDefault="00890F66" w:rsidP="008C4ABE">
      <w:pPr>
        <w:pStyle w:val="PL"/>
      </w:pPr>
      <w:r w:rsidRPr="008C4ABE">
        <w:tab/>
      </w:r>
      <w:r w:rsidRPr="008C4ABE">
        <w:tab/>
      </w:r>
      <w:r w:rsidRPr="008C4ABE">
        <w:tab/>
      </w:r>
      <w:r w:rsidRPr="008C4ABE">
        <w:tab/>
        <w:t>&lt;soap:body use=</w:t>
      </w:r>
      <w:r w:rsidR="008C4ABE">
        <w:t>"</w:t>
      </w:r>
      <w:r w:rsidRPr="008C4ABE">
        <w:t>literal</w:t>
      </w:r>
      <w:r w:rsidR="008C4ABE">
        <w:t>"</w:t>
      </w:r>
      <w:r w:rsidRPr="008C4ABE">
        <w:t>/&gt;</w:t>
      </w:r>
    </w:p>
    <w:p w14:paraId="73C15394" w14:textId="77777777" w:rsidR="00890F66" w:rsidRPr="008C4ABE" w:rsidRDefault="00890F66" w:rsidP="008C4ABE">
      <w:pPr>
        <w:pStyle w:val="PL"/>
      </w:pPr>
      <w:r w:rsidRPr="008C4ABE">
        <w:tab/>
      </w:r>
      <w:r w:rsidRPr="008C4ABE">
        <w:tab/>
      </w:r>
      <w:r w:rsidRPr="008C4ABE">
        <w:tab/>
        <w:t>&lt;/input&gt;</w:t>
      </w:r>
    </w:p>
    <w:p w14:paraId="5AB03F9D" w14:textId="77777777" w:rsidR="00890F66" w:rsidRPr="008C4ABE" w:rsidRDefault="00890F66" w:rsidP="008C4ABE">
      <w:pPr>
        <w:pStyle w:val="PL"/>
      </w:pPr>
      <w:r w:rsidRPr="008C4ABE">
        <w:tab/>
      </w:r>
      <w:r w:rsidRPr="008C4ABE">
        <w:tab/>
      </w:r>
      <w:r w:rsidRPr="008C4ABE">
        <w:tab/>
        <w:t>&lt;output&gt;</w:t>
      </w:r>
    </w:p>
    <w:p w14:paraId="368544C6" w14:textId="2703B61A" w:rsidR="00890F66" w:rsidRPr="008C4ABE" w:rsidRDefault="00890F66" w:rsidP="008C4ABE">
      <w:pPr>
        <w:pStyle w:val="PL"/>
      </w:pPr>
      <w:r w:rsidRPr="008C4ABE">
        <w:tab/>
      </w:r>
      <w:r w:rsidRPr="008C4ABE">
        <w:tab/>
      </w:r>
      <w:r w:rsidRPr="008C4ABE">
        <w:tab/>
      </w:r>
      <w:r w:rsidRPr="008C4ABE">
        <w:tab/>
        <w:t>&lt;soap:body use=</w:t>
      </w:r>
      <w:r w:rsidR="008C4ABE">
        <w:t>"</w:t>
      </w:r>
      <w:r w:rsidRPr="008C4ABE">
        <w:t>literal</w:t>
      </w:r>
      <w:r w:rsidR="008C4ABE">
        <w:t>"</w:t>
      </w:r>
      <w:r w:rsidRPr="008C4ABE">
        <w:t>/&gt;</w:t>
      </w:r>
    </w:p>
    <w:p w14:paraId="31AC387F" w14:textId="77777777" w:rsidR="00890F66" w:rsidRPr="008C4ABE" w:rsidRDefault="00890F66" w:rsidP="008C4ABE">
      <w:pPr>
        <w:pStyle w:val="PL"/>
      </w:pPr>
      <w:r w:rsidRPr="008C4ABE">
        <w:lastRenderedPageBreak/>
        <w:tab/>
      </w:r>
      <w:r w:rsidRPr="008C4ABE">
        <w:tab/>
      </w:r>
      <w:r w:rsidRPr="008C4ABE">
        <w:tab/>
        <w:t>&lt;/output&gt;</w:t>
      </w:r>
    </w:p>
    <w:p w14:paraId="37002E70" w14:textId="77777777" w:rsidR="00890F66" w:rsidRPr="008C4ABE" w:rsidRDefault="00890F66" w:rsidP="008C4ABE">
      <w:pPr>
        <w:pStyle w:val="PL"/>
      </w:pPr>
      <w:r w:rsidRPr="008C4ABE">
        <w:tab/>
      </w:r>
      <w:r w:rsidRPr="008C4ABE">
        <w:tab/>
        <w:t>&lt;/operation&gt;</w:t>
      </w:r>
    </w:p>
    <w:p w14:paraId="1D025169" w14:textId="77777777" w:rsidR="00890F66" w:rsidRPr="008C4ABE" w:rsidRDefault="00890F66" w:rsidP="008C4ABE">
      <w:pPr>
        <w:pStyle w:val="PL"/>
      </w:pPr>
      <w:r w:rsidRPr="008C4ABE">
        <w:tab/>
        <w:t>&lt;/binding&gt;</w:t>
      </w:r>
    </w:p>
    <w:p w14:paraId="7CF9F0FF" w14:textId="34F3E7D1" w:rsidR="00890F66" w:rsidRPr="008C4ABE" w:rsidRDefault="00890F66" w:rsidP="008C4ABE">
      <w:pPr>
        <w:pStyle w:val="PL"/>
      </w:pPr>
      <w:r w:rsidRPr="008C4ABE">
        <w:tab/>
        <w:t>&lt;service name=</w:t>
      </w:r>
      <w:r w:rsidR="008C4ABE">
        <w:t>"</w:t>
      </w:r>
      <w:r w:rsidRPr="008C4ABE">
        <w:t>ScIRPService</w:t>
      </w:r>
      <w:r w:rsidR="008C4ABE">
        <w:t>"</w:t>
      </w:r>
      <w:r w:rsidRPr="008C4ABE">
        <w:t>&gt;</w:t>
      </w:r>
    </w:p>
    <w:p w14:paraId="1B9F6E42" w14:textId="574443E1" w:rsidR="00890F66" w:rsidRPr="008C4ABE" w:rsidRDefault="00890F66" w:rsidP="008C4ABE">
      <w:pPr>
        <w:pStyle w:val="PL"/>
      </w:pPr>
      <w:r w:rsidRPr="008C4ABE">
        <w:tab/>
      </w:r>
      <w:r w:rsidRPr="008C4ABE">
        <w:tab/>
        <w:t>&lt;port name=</w:t>
      </w:r>
      <w:r w:rsidR="008C4ABE">
        <w:t>"</w:t>
      </w:r>
      <w:r w:rsidRPr="008C4ABE">
        <w:t>ScIRPOperation1</w:t>
      </w:r>
      <w:r w:rsidR="008C4ABE">
        <w:t>"</w:t>
      </w:r>
      <w:r w:rsidRPr="008C4ABE">
        <w:t xml:space="preserve"> binding=</w:t>
      </w:r>
      <w:r w:rsidR="008C4ABE">
        <w:t>"</w:t>
      </w:r>
      <w:r w:rsidRPr="008C4ABE">
        <w:t>ScIRPSystem:ScIRPOperation1</w:t>
      </w:r>
      <w:r w:rsidR="008C4ABE">
        <w:t>"</w:t>
      </w:r>
      <w:r w:rsidRPr="008C4ABE">
        <w:t>&gt;</w:t>
      </w:r>
    </w:p>
    <w:p w14:paraId="4E55AB20" w14:textId="4C6536F8" w:rsidR="00890F66" w:rsidRPr="008C4ABE" w:rsidRDefault="00890F66" w:rsidP="008C4ABE">
      <w:pPr>
        <w:pStyle w:val="PL"/>
      </w:pPr>
      <w:r w:rsidRPr="008C4ABE">
        <w:tab/>
      </w:r>
      <w:r w:rsidRPr="008C4ABE">
        <w:tab/>
      </w:r>
      <w:r w:rsidRPr="008C4ABE">
        <w:tab/>
        <w:t>&lt;soap:address location=</w:t>
      </w:r>
      <w:r w:rsidR="008C4ABE">
        <w:t>"</w:t>
      </w:r>
      <w:r w:rsidRPr="008C4ABE">
        <w:t>http://www.3gpp.org/ft</w:t>
      </w:r>
      <w:r w:rsidR="009375E4" w:rsidRPr="008C4ABE">
        <w:t>p/</w:t>
      </w:r>
      <w:r w:rsidR="00F74F01" w:rsidRPr="008C4ABE">
        <w:t>specs/</w:t>
      </w:r>
      <w:r w:rsidR="009375E4" w:rsidRPr="008C4ABE">
        <w:t>archive/32_series/32.506</w:t>
      </w:r>
      <w:r w:rsidRPr="008C4ABE">
        <w:t>#ScIRP</w:t>
      </w:r>
      <w:r w:rsidR="008C4ABE">
        <w:t>"</w:t>
      </w:r>
      <w:r w:rsidRPr="008C4ABE">
        <w:t>/&gt;</w:t>
      </w:r>
    </w:p>
    <w:p w14:paraId="4792B999" w14:textId="77777777" w:rsidR="00890F66" w:rsidRPr="008C4ABE" w:rsidRDefault="00890F66" w:rsidP="008C4ABE">
      <w:pPr>
        <w:pStyle w:val="PL"/>
      </w:pPr>
      <w:r w:rsidRPr="008C4ABE">
        <w:tab/>
      </w:r>
      <w:r w:rsidRPr="008C4ABE">
        <w:tab/>
        <w:t>&lt;/port&gt;</w:t>
      </w:r>
    </w:p>
    <w:p w14:paraId="62E70DA7" w14:textId="01CEAD2C" w:rsidR="00890F66" w:rsidRPr="008C4ABE" w:rsidRDefault="00890F66" w:rsidP="008C4ABE">
      <w:pPr>
        <w:pStyle w:val="PL"/>
      </w:pPr>
      <w:r w:rsidRPr="008C4ABE">
        <w:tab/>
      </w:r>
      <w:r w:rsidRPr="008C4ABE">
        <w:tab/>
        <w:t>&lt;port name=</w:t>
      </w:r>
      <w:r w:rsidR="008C4ABE">
        <w:t>"</w:t>
      </w:r>
      <w:r w:rsidRPr="008C4ABE">
        <w:t>GenericIRPPort</w:t>
      </w:r>
      <w:r w:rsidR="008C4ABE">
        <w:t>"</w:t>
      </w:r>
      <w:r w:rsidRPr="008C4ABE">
        <w:t xml:space="preserve"> binding=</w:t>
      </w:r>
      <w:r w:rsidR="008C4ABE">
        <w:t>"</w:t>
      </w:r>
      <w:r w:rsidRPr="008C4ABE">
        <w:t>genericIRPSystem:GenericIRPBinding</w:t>
      </w:r>
      <w:r w:rsidR="008C4ABE">
        <w:t>"</w:t>
      </w:r>
      <w:r w:rsidRPr="008C4ABE">
        <w:t>&gt;</w:t>
      </w:r>
    </w:p>
    <w:p w14:paraId="5503AF29" w14:textId="755B063A" w:rsidR="00890F66" w:rsidRPr="008C4ABE" w:rsidRDefault="00890F66" w:rsidP="008C4ABE">
      <w:pPr>
        <w:pStyle w:val="PL"/>
      </w:pPr>
      <w:r w:rsidRPr="008C4ABE">
        <w:tab/>
      </w:r>
      <w:r w:rsidRPr="008C4ABE">
        <w:tab/>
      </w:r>
      <w:r w:rsidRPr="008C4ABE">
        <w:tab/>
        <w:t>&lt;soap:address location=</w:t>
      </w:r>
      <w:r w:rsidR="008C4ABE">
        <w:t>"</w:t>
      </w:r>
      <w:r w:rsidRPr="008C4ABE">
        <w:t>http://www.3gpp.org/ft</w:t>
      </w:r>
      <w:r w:rsidR="009375E4" w:rsidRPr="008C4ABE">
        <w:t>p/</w:t>
      </w:r>
      <w:r w:rsidR="00F74F01" w:rsidRPr="008C4ABE">
        <w:t>specs/</w:t>
      </w:r>
      <w:r w:rsidR="009375E4" w:rsidRPr="008C4ABE">
        <w:t>archive/32_series/32.316</w:t>
      </w:r>
      <w:r w:rsidRPr="008C4ABE">
        <w:t>#GenericIRP</w:t>
      </w:r>
      <w:r w:rsidR="008C4ABE">
        <w:t>"</w:t>
      </w:r>
      <w:r w:rsidRPr="008C4ABE">
        <w:t>/&gt;</w:t>
      </w:r>
    </w:p>
    <w:p w14:paraId="09639C87" w14:textId="77777777" w:rsidR="00890F66" w:rsidRPr="008C4ABE" w:rsidRDefault="00890F66" w:rsidP="008C4ABE">
      <w:pPr>
        <w:pStyle w:val="PL"/>
      </w:pPr>
      <w:r w:rsidRPr="008C4ABE">
        <w:tab/>
      </w:r>
      <w:r w:rsidRPr="008C4ABE">
        <w:tab/>
        <w:t>&lt;/port&gt;</w:t>
      </w:r>
    </w:p>
    <w:p w14:paraId="4D789858" w14:textId="3ECA749C" w:rsidR="00890F66" w:rsidRPr="008C4ABE" w:rsidRDefault="00890F66" w:rsidP="008C4ABE">
      <w:pPr>
        <w:pStyle w:val="PL"/>
      </w:pPr>
      <w:r w:rsidRPr="008C4ABE">
        <w:tab/>
      </w:r>
      <w:r w:rsidRPr="008C4ABE">
        <w:tab/>
        <w:t>&lt;port name=</w:t>
      </w:r>
      <w:r w:rsidR="008C4ABE">
        <w:t>"</w:t>
      </w:r>
      <w:r w:rsidRPr="008C4ABE">
        <w:t>NotificationIRPNtfPort</w:t>
      </w:r>
      <w:r w:rsidR="008C4ABE">
        <w:t>"</w:t>
      </w:r>
      <w:r w:rsidRPr="008C4ABE">
        <w:t xml:space="preserve"> binding=</w:t>
      </w:r>
      <w:r w:rsidR="008C4ABE">
        <w:t>"</w:t>
      </w:r>
      <w:r w:rsidRPr="008C4ABE">
        <w:t>ntfIRPNtfSystem:NotificationIRPNtf</w:t>
      </w:r>
      <w:r w:rsidR="008C4ABE">
        <w:t>"</w:t>
      </w:r>
      <w:r w:rsidRPr="008C4ABE">
        <w:t>&gt;</w:t>
      </w:r>
    </w:p>
    <w:p w14:paraId="267955BE" w14:textId="65336638" w:rsidR="00890F66" w:rsidRPr="008C4ABE" w:rsidRDefault="00890F66" w:rsidP="008C4ABE">
      <w:pPr>
        <w:pStyle w:val="PL"/>
      </w:pPr>
      <w:r w:rsidRPr="008C4ABE">
        <w:tab/>
      </w:r>
      <w:r w:rsidRPr="008C4ABE">
        <w:tab/>
      </w:r>
      <w:r w:rsidRPr="008C4ABE">
        <w:tab/>
        <w:t>&lt;soap:address location=</w:t>
      </w:r>
      <w:r w:rsidR="008C4ABE">
        <w:t>"</w:t>
      </w:r>
      <w:r w:rsidRPr="008C4ABE">
        <w:t>http://www.3gpp.org/ft</w:t>
      </w:r>
      <w:r w:rsidR="009375E4" w:rsidRPr="008C4ABE">
        <w:t>p/</w:t>
      </w:r>
      <w:r w:rsidR="00F74F01" w:rsidRPr="008C4ABE">
        <w:t>specs/</w:t>
      </w:r>
      <w:r w:rsidR="009375E4" w:rsidRPr="008C4ABE">
        <w:t>archive/32_series/32.306</w:t>
      </w:r>
      <w:r w:rsidRPr="008C4ABE">
        <w:t>#NotificationIRPNtf</w:t>
      </w:r>
      <w:r w:rsidR="008C4ABE">
        <w:t>"</w:t>
      </w:r>
      <w:r w:rsidRPr="008C4ABE">
        <w:t>/&gt;</w:t>
      </w:r>
    </w:p>
    <w:p w14:paraId="17DB1179" w14:textId="77777777" w:rsidR="00890F66" w:rsidRPr="008C4ABE" w:rsidRDefault="00890F66" w:rsidP="008C4ABE">
      <w:pPr>
        <w:pStyle w:val="PL"/>
      </w:pPr>
      <w:r w:rsidRPr="008C4ABE">
        <w:tab/>
      </w:r>
      <w:r w:rsidRPr="008C4ABE">
        <w:tab/>
        <w:t>&lt;/port&gt;</w:t>
      </w:r>
    </w:p>
    <w:p w14:paraId="4A3A1251" w14:textId="04070331" w:rsidR="00890F66" w:rsidRPr="008C4ABE" w:rsidRDefault="00890F66" w:rsidP="008C4ABE">
      <w:pPr>
        <w:pStyle w:val="PL"/>
      </w:pPr>
      <w:r w:rsidRPr="008C4ABE">
        <w:tab/>
      </w:r>
      <w:r w:rsidRPr="008C4ABE">
        <w:tab/>
        <w:t>&lt;port name=</w:t>
      </w:r>
      <w:r w:rsidR="008C4ABE">
        <w:t>"</w:t>
      </w:r>
      <w:r w:rsidRPr="008C4ABE">
        <w:t>ScIRPOperation2</w:t>
      </w:r>
      <w:r w:rsidR="008C4ABE">
        <w:t>"</w:t>
      </w:r>
      <w:r w:rsidRPr="008C4ABE">
        <w:t xml:space="preserve"> binding=</w:t>
      </w:r>
      <w:r w:rsidR="008C4ABE">
        <w:t>"</w:t>
      </w:r>
      <w:r w:rsidRPr="008C4ABE">
        <w:t>ScIRPSystem:ScIRPOperation2</w:t>
      </w:r>
      <w:r w:rsidR="008C4ABE">
        <w:t>"</w:t>
      </w:r>
      <w:r w:rsidRPr="008C4ABE">
        <w:t>&gt;</w:t>
      </w:r>
    </w:p>
    <w:p w14:paraId="30DD9295" w14:textId="363E7843" w:rsidR="00890F66" w:rsidRPr="008C4ABE" w:rsidRDefault="00890F66" w:rsidP="008C4ABE">
      <w:pPr>
        <w:pStyle w:val="PL"/>
      </w:pPr>
      <w:r w:rsidRPr="008C4ABE">
        <w:tab/>
      </w:r>
      <w:r w:rsidRPr="008C4ABE">
        <w:tab/>
      </w:r>
      <w:r w:rsidRPr="008C4ABE">
        <w:tab/>
        <w:t>&lt;soap:address location=</w:t>
      </w:r>
      <w:r w:rsidR="008C4ABE">
        <w:t>"</w:t>
      </w:r>
      <w:r w:rsidRPr="008C4ABE">
        <w:t>http://www.3gpp.org/ft</w:t>
      </w:r>
      <w:r w:rsidR="009375E4" w:rsidRPr="008C4ABE">
        <w:t>p/</w:t>
      </w:r>
      <w:r w:rsidR="00F74F01" w:rsidRPr="008C4ABE">
        <w:t>specs/</w:t>
      </w:r>
      <w:r w:rsidR="009375E4" w:rsidRPr="008C4ABE">
        <w:t>archive/32_series/32.506</w:t>
      </w:r>
      <w:r w:rsidRPr="008C4ABE">
        <w:t>#ScIRP</w:t>
      </w:r>
      <w:r w:rsidR="008C4ABE">
        <w:t>"</w:t>
      </w:r>
      <w:r w:rsidRPr="008C4ABE">
        <w:t>/&gt;</w:t>
      </w:r>
    </w:p>
    <w:p w14:paraId="3F4D19D9" w14:textId="77777777" w:rsidR="00890F66" w:rsidRPr="008C4ABE" w:rsidRDefault="00890F66" w:rsidP="008C4ABE">
      <w:pPr>
        <w:pStyle w:val="PL"/>
      </w:pPr>
      <w:r w:rsidRPr="008C4ABE">
        <w:tab/>
      </w:r>
      <w:r w:rsidRPr="008C4ABE">
        <w:tab/>
        <w:t>&lt;/port&gt;</w:t>
      </w:r>
    </w:p>
    <w:p w14:paraId="0BE56AC2" w14:textId="77777777" w:rsidR="00890F66" w:rsidRPr="008C4ABE" w:rsidRDefault="00890F66" w:rsidP="008C4ABE">
      <w:pPr>
        <w:pStyle w:val="PL"/>
      </w:pPr>
      <w:r w:rsidRPr="008C4ABE">
        <w:tab/>
        <w:t>&lt;/service&gt;</w:t>
      </w:r>
    </w:p>
    <w:p w14:paraId="7B3D4E8B" w14:textId="77777777" w:rsidR="00890F66" w:rsidRPr="008C4ABE" w:rsidRDefault="00890F66" w:rsidP="008C4ABE">
      <w:pPr>
        <w:pStyle w:val="PL"/>
      </w:pPr>
      <w:r w:rsidRPr="008C4ABE">
        <w:t>&lt;/definitions&gt;</w:t>
      </w:r>
    </w:p>
    <w:p w14:paraId="79FB21EE" w14:textId="77777777" w:rsidR="00DA10C3" w:rsidRPr="008C4ABE" w:rsidRDefault="00C44B52" w:rsidP="00DA10C3">
      <w:pPr>
        <w:pStyle w:val="Heading8"/>
      </w:pPr>
      <w:bookmarkStart w:id="232" w:name="_Ref117601973"/>
      <w:r w:rsidRPr="008C4ABE">
        <w:br w:type="page"/>
      </w:r>
      <w:bookmarkStart w:id="233" w:name="_Toc212090883"/>
      <w:bookmarkEnd w:id="4"/>
      <w:bookmarkEnd w:id="232"/>
      <w:r w:rsidR="007D7258" w:rsidRPr="008C4ABE">
        <w:lastRenderedPageBreak/>
        <w:t>Annex D (informative):</w:t>
      </w:r>
      <w:r w:rsidR="007D7258" w:rsidRPr="008C4ABE">
        <w:br/>
        <w:t>Change history</w:t>
      </w:r>
      <w:bookmarkEnd w:id="2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74010" w:rsidRPr="008C4ABE" w14:paraId="61A8F506" w14:textId="77777777" w:rsidTr="0027591D">
        <w:trPr>
          <w:cantSplit/>
        </w:trPr>
        <w:tc>
          <w:tcPr>
            <w:tcW w:w="9639" w:type="dxa"/>
            <w:gridSpan w:val="8"/>
            <w:tcBorders>
              <w:bottom w:val="nil"/>
            </w:tcBorders>
            <w:shd w:val="solid" w:color="FFFFFF" w:fill="auto"/>
          </w:tcPr>
          <w:p w14:paraId="7EF39506" w14:textId="77777777" w:rsidR="00574010" w:rsidRPr="008C4ABE" w:rsidRDefault="00574010" w:rsidP="0027591D">
            <w:pPr>
              <w:pStyle w:val="TAL"/>
              <w:jc w:val="center"/>
              <w:rPr>
                <w:b/>
                <w:sz w:val="16"/>
              </w:rPr>
            </w:pPr>
            <w:r w:rsidRPr="008C4ABE">
              <w:rPr>
                <w:b/>
              </w:rPr>
              <w:t>Change history</w:t>
            </w:r>
          </w:p>
        </w:tc>
      </w:tr>
      <w:tr w:rsidR="00574010" w:rsidRPr="008C4ABE" w14:paraId="461E3AA6" w14:textId="77777777" w:rsidTr="0027591D">
        <w:tc>
          <w:tcPr>
            <w:tcW w:w="800" w:type="dxa"/>
            <w:shd w:val="pct10" w:color="auto" w:fill="FFFFFF"/>
          </w:tcPr>
          <w:p w14:paraId="29CCCC1C" w14:textId="77777777" w:rsidR="00574010" w:rsidRPr="008C4ABE" w:rsidRDefault="00574010" w:rsidP="0027591D">
            <w:pPr>
              <w:pStyle w:val="TAL"/>
              <w:rPr>
                <w:b/>
                <w:sz w:val="16"/>
              </w:rPr>
            </w:pPr>
            <w:r w:rsidRPr="008C4ABE">
              <w:rPr>
                <w:b/>
                <w:sz w:val="16"/>
              </w:rPr>
              <w:t>Date</w:t>
            </w:r>
          </w:p>
        </w:tc>
        <w:tc>
          <w:tcPr>
            <w:tcW w:w="800" w:type="dxa"/>
            <w:shd w:val="pct10" w:color="auto" w:fill="FFFFFF"/>
          </w:tcPr>
          <w:p w14:paraId="30BF1B59" w14:textId="77777777" w:rsidR="00574010" w:rsidRPr="008C4ABE" w:rsidRDefault="00574010" w:rsidP="0027591D">
            <w:pPr>
              <w:pStyle w:val="TAL"/>
              <w:rPr>
                <w:b/>
                <w:sz w:val="16"/>
              </w:rPr>
            </w:pPr>
            <w:r w:rsidRPr="008C4ABE">
              <w:rPr>
                <w:b/>
                <w:sz w:val="16"/>
              </w:rPr>
              <w:t>Meeting</w:t>
            </w:r>
          </w:p>
        </w:tc>
        <w:tc>
          <w:tcPr>
            <w:tcW w:w="1094" w:type="dxa"/>
            <w:shd w:val="pct10" w:color="auto" w:fill="FFFFFF"/>
          </w:tcPr>
          <w:p w14:paraId="2E89029F" w14:textId="77777777" w:rsidR="00574010" w:rsidRPr="008C4ABE" w:rsidRDefault="00574010" w:rsidP="0027591D">
            <w:pPr>
              <w:pStyle w:val="TAL"/>
              <w:rPr>
                <w:b/>
                <w:sz w:val="16"/>
              </w:rPr>
            </w:pPr>
            <w:r w:rsidRPr="008C4ABE">
              <w:rPr>
                <w:b/>
                <w:sz w:val="16"/>
              </w:rPr>
              <w:t>TDoc</w:t>
            </w:r>
          </w:p>
        </w:tc>
        <w:tc>
          <w:tcPr>
            <w:tcW w:w="567" w:type="dxa"/>
            <w:shd w:val="pct10" w:color="auto" w:fill="FFFFFF"/>
          </w:tcPr>
          <w:p w14:paraId="593646B5" w14:textId="77777777" w:rsidR="00574010" w:rsidRPr="008C4ABE" w:rsidRDefault="00574010" w:rsidP="0027591D">
            <w:pPr>
              <w:pStyle w:val="TAL"/>
              <w:rPr>
                <w:b/>
                <w:sz w:val="16"/>
              </w:rPr>
            </w:pPr>
            <w:r w:rsidRPr="008C4ABE">
              <w:rPr>
                <w:b/>
                <w:sz w:val="16"/>
              </w:rPr>
              <w:t>CR</w:t>
            </w:r>
          </w:p>
        </w:tc>
        <w:tc>
          <w:tcPr>
            <w:tcW w:w="425" w:type="dxa"/>
            <w:shd w:val="pct10" w:color="auto" w:fill="FFFFFF"/>
          </w:tcPr>
          <w:p w14:paraId="12436965" w14:textId="77777777" w:rsidR="00574010" w:rsidRPr="008C4ABE" w:rsidRDefault="00574010" w:rsidP="0027591D">
            <w:pPr>
              <w:pStyle w:val="TAL"/>
              <w:rPr>
                <w:b/>
                <w:sz w:val="16"/>
              </w:rPr>
            </w:pPr>
            <w:r w:rsidRPr="008C4ABE">
              <w:rPr>
                <w:b/>
                <w:sz w:val="16"/>
              </w:rPr>
              <w:t>Rev</w:t>
            </w:r>
          </w:p>
        </w:tc>
        <w:tc>
          <w:tcPr>
            <w:tcW w:w="425" w:type="dxa"/>
            <w:shd w:val="pct10" w:color="auto" w:fill="FFFFFF"/>
          </w:tcPr>
          <w:p w14:paraId="3F2F00CA" w14:textId="77777777" w:rsidR="00574010" w:rsidRPr="008C4ABE" w:rsidRDefault="00574010" w:rsidP="0027591D">
            <w:pPr>
              <w:pStyle w:val="TAL"/>
              <w:rPr>
                <w:b/>
                <w:sz w:val="16"/>
              </w:rPr>
            </w:pPr>
            <w:r w:rsidRPr="008C4ABE">
              <w:rPr>
                <w:b/>
                <w:sz w:val="16"/>
              </w:rPr>
              <w:t>Cat</w:t>
            </w:r>
          </w:p>
        </w:tc>
        <w:tc>
          <w:tcPr>
            <w:tcW w:w="4820" w:type="dxa"/>
            <w:shd w:val="pct10" w:color="auto" w:fill="FFFFFF"/>
          </w:tcPr>
          <w:p w14:paraId="093E0899" w14:textId="77777777" w:rsidR="00574010" w:rsidRPr="008C4ABE" w:rsidRDefault="00574010" w:rsidP="0027591D">
            <w:pPr>
              <w:pStyle w:val="TAL"/>
              <w:rPr>
                <w:b/>
                <w:sz w:val="16"/>
              </w:rPr>
            </w:pPr>
            <w:r w:rsidRPr="008C4ABE">
              <w:rPr>
                <w:b/>
                <w:sz w:val="16"/>
              </w:rPr>
              <w:t>Subject/Comment</w:t>
            </w:r>
          </w:p>
        </w:tc>
        <w:tc>
          <w:tcPr>
            <w:tcW w:w="708" w:type="dxa"/>
            <w:shd w:val="pct10" w:color="auto" w:fill="FFFFFF"/>
          </w:tcPr>
          <w:p w14:paraId="2BDC8670" w14:textId="77777777" w:rsidR="00574010" w:rsidRPr="008C4ABE" w:rsidRDefault="00574010" w:rsidP="0027591D">
            <w:pPr>
              <w:pStyle w:val="TAL"/>
              <w:rPr>
                <w:b/>
                <w:sz w:val="16"/>
              </w:rPr>
            </w:pPr>
            <w:r w:rsidRPr="008C4ABE">
              <w:rPr>
                <w:b/>
                <w:sz w:val="16"/>
              </w:rPr>
              <w:t>New version</w:t>
            </w:r>
          </w:p>
        </w:tc>
      </w:tr>
      <w:tr w:rsidR="00574010" w:rsidRPr="008C4ABE" w14:paraId="62F29E11" w14:textId="77777777" w:rsidTr="0027591D">
        <w:tc>
          <w:tcPr>
            <w:tcW w:w="800" w:type="dxa"/>
            <w:shd w:val="solid" w:color="FFFFFF" w:fill="auto"/>
          </w:tcPr>
          <w:p w14:paraId="10BCC27B" w14:textId="77777777" w:rsidR="00574010" w:rsidRPr="008C4ABE" w:rsidRDefault="00574010" w:rsidP="0027591D">
            <w:pPr>
              <w:pStyle w:val="TAC"/>
              <w:rPr>
                <w:sz w:val="16"/>
                <w:szCs w:val="16"/>
              </w:rPr>
            </w:pPr>
            <w:r w:rsidRPr="008C4ABE">
              <w:rPr>
                <w:snapToGrid w:val="0"/>
                <w:sz w:val="16"/>
                <w:szCs w:val="16"/>
              </w:rPr>
              <w:t>2010-09</w:t>
            </w:r>
          </w:p>
        </w:tc>
        <w:tc>
          <w:tcPr>
            <w:tcW w:w="800" w:type="dxa"/>
            <w:shd w:val="solid" w:color="FFFFFF" w:fill="auto"/>
          </w:tcPr>
          <w:p w14:paraId="347DA9CC" w14:textId="77777777" w:rsidR="00574010" w:rsidRPr="008C4ABE" w:rsidRDefault="00574010" w:rsidP="0027591D">
            <w:pPr>
              <w:pStyle w:val="TAC"/>
              <w:rPr>
                <w:sz w:val="16"/>
                <w:szCs w:val="16"/>
              </w:rPr>
            </w:pPr>
            <w:r w:rsidRPr="008C4ABE">
              <w:rPr>
                <w:snapToGrid w:val="0"/>
                <w:sz w:val="16"/>
                <w:szCs w:val="16"/>
              </w:rPr>
              <w:t>SA#49</w:t>
            </w:r>
          </w:p>
        </w:tc>
        <w:tc>
          <w:tcPr>
            <w:tcW w:w="1094" w:type="dxa"/>
            <w:shd w:val="solid" w:color="FFFFFF" w:fill="auto"/>
          </w:tcPr>
          <w:p w14:paraId="53E7CB07" w14:textId="77777777" w:rsidR="00574010" w:rsidRPr="008C4ABE" w:rsidRDefault="00574010" w:rsidP="0027591D">
            <w:pPr>
              <w:pStyle w:val="TAC"/>
              <w:rPr>
                <w:sz w:val="16"/>
                <w:szCs w:val="16"/>
              </w:rPr>
            </w:pPr>
            <w:r w:rsidRPr="008C4ABE">
              <w:rPr>
                <w:snapToGrid w:val="0"/>
                <w:sz w:val="16"/>
                <w:szCs w:val="16"/>
              </w:rPr>
              <w:t>SP-100509</w:t>
            </w:r>
          </w:p>
        </w:tc>
        <w:tc>
          <w:tcPr>
            <w:tcW w:w="567" w:type="dxa"/>
            <w:shd w:val="solid" w:color="FFFFFF" w:fill="auto"/>
          </w:tcPr>
          <w:p w14:paraId="7E64B62A" w14:textId="77777777" w:rsidR="00574010" w:rsidRPr="008C4ABE" w:rsidRDefault="00574010" w:rsidP="0027591D">
            <w:pPr>
              <w:pStyle w:val="TAL"/>
              <w:rPr>
                <w:sz w:val="16"/>
                <w:szCs w:val="16"/>
              </w:rPr>
            </w:pPr>
            <w:r w:rsidRPr="008C4ABE">
              <w:rPr>
                <w:snapToGrid w:val="0"/>
                <w:sz w:val="16"/>
                <w:szCs w:val="16"/>
              </w:rPr>
              <w:t>--</w:t>
            </w:r>
          </w:p>
        </w:tc>
        <w:tc>
          <w:tcPr>
            <w:tcW w:w="425" w:type="dxa"/>
            <w:shd w:val="solid" w:color="FFFFFF" w:fill="auto"/>
          </w:tcPr>
          <w:p w14:paraId="78AD554D" w14:textId="77777777" w:rsidR="00574010" w:rsidRPr="008C4ABE" w:rsidRDefault="00574010" w:rsidP="0027591D">
            <w:pPr>
              <w:pStyle w:val="TAR"/>
              <w:rPr>
                <w:sz w:val="16"/>
                <w:szCs w:val="16"/>
              </w:rPr>
            </w:pPr>
            <w:r w:rsidRPr="008C4ABE">
              <w:rPr>
                <w:sz w:val="16"/>
                <w:szCs w:val="16"/>
              </w:rPr>
              <w:t>--</w:t>
            </w:r>
          </w:p>
        </w:tc>
        <w:tc>
          <w:tcPr>
            <w:tcW w:w="425" w:type="dxa"/>
            <w:shd w:val="solid" w:color="FFFFFF" w:fill="auto"/>
          </w:tcPr>
          <w:p w14:paraId="2CAE687B" w14:textId="77777777" w:rsidR="00574010" w:rsidRPr="008C4ABE" w:rsidRDefault="00574010" w:rsidP="0027591D">
            <w:pPr>
              <w:pStyle w:val="TAC"/>
              <w:rPr>
                <w:sz w:val="16"/>
                <w:szCs w:val="16"/>
              </w:rPr>
            </w:pPr>
          </w:p>
        </w:tc>
        <w:tc>
          <w:tcPr>
            <w:tcW w:w="4820" w:type="dxa"/>
            <w:shd w:val="solid" w:color="FFFFFF" w:fill="auto"/>
          </w:tcPr>
          <w:p w14:paraId="39EAF3C0" w14:textId="77777777" w:rsidR="00574010" w:rsidRPr="008C4ABE" w:rsidRDefault="00574010" w:rsidP="0027591D">
            <w:pPr>
              <w:pStyle w:val="TAL"/>
              <w:rPr>
                <w:sz w:val="16"/>
                <w:szCs w:val="16"/>
              </w:rPr>
            </w:pPr>
            <w:r w:rsidRPr="008C4ABE">
              <w:rPr>
                <w:snapToGrid w:val="0"/>
                <w:sz w:val="16"/>
                <w:szCs w:val="16"/>
              </w:rPr>
              <w:t>Presentation to SA for Information and Approval</w:t>
            </w:r>
          </w:p>
        </w:tc>
        <w:tc>
          <w:tcPr>
            <w:tcW w:w="708" w:type="dxa"/>
            <w:shd w:val="solid" w:color="FFFFFF" w:fill="auto"/>
          </w:tcPr>
          <w:p w14:paraId="0595E804" w14:textId="77777777" w:rsidR="00574010" w:rsidRPr="008C4ABE" w:rsidRDefault="00574010" w:rsidP="0027591D">
            <w:pPr>
              <w:pStyle w:val="TAC"/>
              <w:rPr>
                <w:sz w:val="16"/>
                <w:szCs w:val="16"/>
              </w:rPr>
            </w:pPr>
            <w:r w:rsidRPr="008C4ABE">
              <w:rPr>
                <w:snapToGrid w:val="0"/>
                <w:sz w:val="16"/>
                <w:szCs w:val="16"/>
              </w:rPr>
              <w:t>1.0.0</w:t>
            </w:r>
          </w:p>
        </w:tc>
      </w:tr>
      <w:tr w:rsidR="00574010" w:rsidRPr="008C4ABE" w14:paraId="454454B3" w14:textId="77777777" w:rsidTr="0027591D">
        <w:tc>
          <w:tcPr>
            <w:tcW w:w="800" w:type="dxa"/>
            <w:shd w:val="solid" w:color="FFFFFF" w:fill="auto"/>
          </w:tcPr>
          <w:p w14:paraId="10A6F05C" w14:textId="77777777" w:rsidR="00574010" w:rsidRPr="008C4ABE" w:rsidRDefault="00574010" w:rsidP="0027591D">
            <w:pPr>
              <w:pStyle w:val="TAC"/>
              <w:rPr>
                <w:snapToGrid w:val="0"/>
                <w:sz w:val="16"/>
                <w:szCs w:val="16"/>
              </w:rPr>
            </w:pPr>
            <w:r w:rsidRPr="008C4ABE">
              <w:rPr>
                <w:snapToGrid w:val="0"/>
                <w:sz w:val="16"/>
                <w:szCs w:val="16"/>
              </w:rPr>
              <w:t>2010-10</w:t>
            </w:r>
          </w:p>
        </w:tc>
        <w:tc>
          <w:tcPr>
            <w:tcW w:w="800" w:type="dxa"/>
            <w:shd w:val="solid" w:color="FFFFFF" w:fill="auto"/>
          </w:tcPr>
          <w:p w14:paraId="6F5FA866" w14:textId="77777777" w:rsidR="00574010" w:rsidRPr="008C4ABE" w:rsidRDefault="00574010" w:rsidP="0027591D">
            <w:pPr>
              <w:pStyle w:val="TAC"/>
              <w:rPr>
                <w:snapToGrid w:val="0"/>
                <w:sz w:val="16"/>
                <w:szCs w:val="16"/>
              </w:rPr>
            </w:pPr>
            <w:r w:rsidRPr="008C4ABE">
              <w:rPr>
                <w:snapToGrid w:val="0"/>
                <w:sz w:val="16"/>
                <w:szCs w:val="16"/>
              </w:rPr>
              <w:t>--</w:t>
            </w:r>
          </w:p>
        </w:tc>
        <w:tc>
          <w:tcPr>
            <w:tcW w:w="1094" w:type="dxa"/>
            <w:shd w:val="solid" w:color="FFFFFF" w:fill="auto"/>
          </w:tcPr>
          <w:p w14:paraId="43CC4CFC" w14:textId="77777777" w:rsidR="00574010" w:rsidRPr="008C4ABE" w:rsidRDefault="00574010" w:rsidP="0027591D">
            <w:pPr>
              <w:pStyle w:val="TAC"/>
              <w:rPr>
                <w:snapToGrid w:val="0"/>
                <w:sz w:val="16"/>
                <w:szCs w:val="16"/>
              </w:rPr>
            </w:pPr>
            <w:r w:rsidRPr="008C4ABE">
              <w:rPr>
                <w:snapToGrid w:val="0"/>
                <w:sz w:val="16"/>
                <w:szCs w:val="16"/>
              </w:rPr>
              <w:t>--</w:t>
            </w:r>
          </w:p>
        </w:tc>
        <w:tc>
          <w:tcPr>
            <w:tcW w:w="567" w:type="dxa"/>
            <w:shd w:val="solid" w:color="FFFFFF" w:fill="auto"/>
          </w:tcPr>
          <w:p w14:paraId="0FB24A2C" w14:textId="77777777" w:rsidR="00574010" w:rsidRPr="008C4ABE" w:rsidRDefault="00574010" w:rsidP="0027591D">
            <w:pPr>
              <w:pStyle w:val="TAL"/>
              <w:rPr>
                <w:snapToGrid w:val="0"/>
                <w:sz w:val="16"/>
                <w:szCs w:val="16"/>
              </w:rPr>
            </w:pPr>
            <w:r w:rsidRPr="008C4ABE">
              <w:rPr>
                <w:snapToGrid w:val="0"/>
                <w:sz w:val="16"/>
                <w:szCs w:val="16"/>
              </w:rPr>
              <w:t>--</w:t>
            </w:r>
          </w:p>
        </w:tc>
        <w:tc>
          <w:tcPr>
            <w:tcW w:w="425" w:type="dxa"/>
            <w:shd w:val="solid" w:color="FFFFFF" w:fill="auto"/>
          </w:tcPr>
          <w:p w14:paraId="45D43FAB" w14:textId="77777777" w:rsidR="00574010" w:rsidRPr="008C4ABE" w:rsidRDefault="00574010" w:rsidP="0027591D">
            <w:pPr>
              <w:pStyle w:val="TAR"/>
              <w:rPr>
                <w:sz w:val="16"/>
                <w:szCs w:val="16"/>
              </w:rPr>
            </w:pPr>
            <w:r w:rsidRPr="008C4ABE">
              <w:rPr>
                <w:sz w:val="16"/>
                <w:szCs w:val="16"/>
              </w:rPr>
              <w:t>--</w:t>
            </w:r>
          </w:p>
        </w:tc>
        <w:tc>
          <w:tcPr>
            <w:tcW w:w="425" w:type="dxa"/>
            <w:shd w:val="solid" w:color="FFFFFF" w:fill="auto"/>
          </w:tcPr>
          <w:p w14:paraId="7A9B5A1C" w14:textId="77777777" w:rsidR="00574010" w:rsidRPr="008C4ABE" w:rsidRDefault="00574010" w:rsidP="0027591D">
            <w:pPr>
              <w:pStyle w:val="TAC"/>
              <w:rPr>
                <w:sz w:val="16"/>
                <w:szCs w:val="16"/>
              </w:rPr>
            </w:pPr>
          </w:p>
        </w:tc>
        <w:tc>
          <w:tcPr>
            <w:tcW w:w="4820" w:type="dxa"/>
            <w:shd w:val="solid" w:color="FFFFFF" w:fill="auto"/>
          </w:tcPr>
          <w:p w14:paraId="34DCDFF4" w14:textId="77777777" w:rsidR="00574010" w:rsidRPr="008C4ABE" w:rsidRDefault="00574010" w:rsidP="0027591D">
            <w:pPr>
              <w:pStyle w:val="TAL"/>
              <w:rPr>
                <w:sz w:val="16"/>
                <w:szCs w:val="16"/>
              </w:rPr>
            </w:pPr>
            <w:r w:rsidRPr="008C4ABE">
              <w:rPr>
                <w:snapToGrid w:val="0"/>
                <w:sz w:val="16"/>
                <w:szCs w:val="16"/>
              </w:rPr>
              <w:t>Publication</w:t>
            </w:r>
          </w:p>
        </w:tc>
        <w:tc>
          <w:tcPr>
            <w:tcW w:w="708" w:type="dxa"/>
            <w:shd w:val="solid" w:color="FFFFFF" w:fill="auto"/>
          </w:tcPr>
          <w:p w14:paraId="1888702E" w14:textId="77777777" w:rsidR="00574010" w:rsidRPr="008C4ABE" w:rsidRDefault="00574010" w:rsidP="0027591D">
            <w:pPr>
              <w:pStyle w:val="TAC"/>
              <w:rPr>
                <w:sz w:val="16"/>
                <w:szCs w:val="16"/>
              </w:rPr>
            </w:pPr>
            <w:r w:rsidRPr="008C4ABE">
              <w:rPr>
                <w:snapToGrid w:val="0"/>
                <w:sz w:val="16"/>
                <w:szCs w:val="16"/>
              </w:rPr>
              <w:t>10.0.0</w:t>
            </w:r>
          </w:p>
        </w:tc>
      </w:tr>
      <w:tr w:rsidR="00574010" w:rsidRPr="008C4ABE" w14:paraId="6B09061D" w14:textId="77777777" w:rsidTr="0027591D">
        <w:tc>
          <w:tcPr>
            <w:tcW w:w="800" w:type="dxa"/>
            <w:shd w:val="solid" w:color="FFFFFF" w:fill="auto"/>
          </w:tcPr>
          <w:p w14:paraId="69723582" w14:textId="77777777" w:rsidR="00574010" w:rsidRPr="008C4ABE" w:rsidRDefault="00574010" w:rsidP="0027591D">
            <w:pPr>
              <w:pStyle w:val="TAC"/>
              <w:rPr>
                <w:snapToGrid w:val="0"/>
                <w:sz w:val="16"/>
                <w:szCs w:val="16"/>
              </w:rPr>
            </w:pPr>
            <w:r w:rsidRPr="008C4ABE">
              <w:rPr>
                <w:sz w:val="16"/>
              </w:rPr>
              <w:t>2012-09</w:t>
            </w:r>
          </w:p>
        </w:tc>
        <w:tc>
          <w:tcPr>
            <w:tcW w:w="800" w:type="dxa"/>
            <w:shd w:val="solid" w:color="FFFFFF" w:fill="auto"/>
          </w:tcPr>
          <w:p w14:paraId="5D7BBE4D" w14:textId="77777777" w:rsidR="00574010" w:rsidRPr="008C4ABE" w:rsidRDefault="00574010" w:rsidP="0027591D">
            <w:pPr>
              <w:pStyle w:val="TAC"/>
              <w:rPr>
                <w:snapToGrid w:val="0"/>
                <w:sz w:val="16"/>
                <w:szCs w:val="16"/>
              </w:rPr>
            </w:pPr>
            <w:r w:rsidRPr="008C4ABE">
              <w:rPr>
                <w:snapToGrid w:val="0"/>
                <w:sz w:val="16"/>
              </w:rPr>
              <w:t>SA#57</w:t>
            </w:r>
          </w:p>
        </w:tc>
        <w:tc>
          <w:tcPr>
            <w:tcW w:w="1094" w:type="dxa"/>
            <w:shd w:val="solid" w:color="FFFFFF" w:fill="auto"/>
          </w:tcPr>
          <w:p w14:paraId="6F407666" w14:textId="77777777" w:rsidR="00574010" w:rsidRPr="008C4ABE" w:rsidRDefault="00574010" w:rsidP="0027591D">
            <w:pPr>
              <w:pStyle w:val="TAC"/>
              <w:rPr>
                <w:snapToGrid w:val="0"/>
                <w:sz w:val="16"/>
                <w:szCs w:val="16"/>
              </w:rPr>
            </w:pPr>
            <w:r w:rsidRPr="008C4ABE">
              <w:rPr>
                <w:snapToGrid w:val="0"/>
                <w:sz w:val="16"/>
              </w:rPr>
              <w:t>-</w:t>
            </w:r>
          </w:p>
        </w:tc>
        <w:tc>
          <w:tcPr>
            <w:tcW w:w="567" w:type="dxa"/>
            <w:shd w:val="solid" w:color="FFFFFF" w:fill="auto"/>
          </w:tcPr>
          <w:p w14:paraId="170B0C83" w14:textId="77777777" w:rsidR="00574010" w:rsidRPr="008C4ABE" w:rsidRDefault="00574010" w:rsidP="0027591D">
            <w:pPr>
              <w:pStyle w:val="TAL"/>
              <w:rPr>
                <w:snapToGrid w:val="0"/>
                <w:sz w:val="16"/>
                <w:szCs w:val="16"/>
              </w:rPr>
            </w:pPr>
            <w:r w:rsidRPr="008C4ABE">
              <w:rPr>
                <w:snapToGrid w:val="0"/>
                <w:sz w:val="16"/>
              </w:rPr>
              <w:t>-</w:t>
            </w:r>
          </w:p>
        </w:tc>
        <w:tc>
          <w:tcPr>
            <w:tcW w:w="425" w:type="dxa"/>
            <w:shd w:val="solid" w:color="FFFFFF" w:fill="auto"/>
          </w:tcPr>
          <w:p w14:paraId="1DEBAEF8" w14:textId="77777777" w:rsidR="00574010" w:rsidRPr="008C4ABE" w:rsidRDefault="00574010" w:rsidP="0027591D">
            <w:pPr>
              <w:pStyle w:val="TAR"/>
              <w:rPr>
                <w:sz w:val="16"/>
                <w:szCs w:val="16"/>
              </w:rPr>
            </w:pPr>
            <w:r w:rsidRPr="008C4ABE">
              <w:rPr>
                <w:sz w:val="16"/>
              </w:rPr>
              <w:t>-</w:t>
            </w:r>
          </w:p>
        </w:tc>
        <w:tc>
          <w:tcPr>
            <w:tcW w:w="425" w:type="dxa"/>
            <w:shd w:val="solid" w:color="FFFFFF" w:fill="auto"/>
          </w:tcPr>
          <w:p w14:paraId="75A42E77" w14:textId="77777777" w:rsidR="00574010" w:rsidRPr="008C4ABE" w:rsidRDefault="00574010" w:rsidP="0027591D">
            <w:pPr>
              <w:pStyle w:val="TAC"/>
              <w:rPr>
                <w:sz w:val="16"/>
                <w:szCs w:val="16"/>
              </w:rPr>
            </w:pPr>
          </w:p>
        </w:tc>
        <w:tc>
          <w:tcPr>
            <w:tcW w:w="4820" w:type="dxa"/>
            <w:shd w:val="solid" w:color="FFFFFF" w:fill="auto"/>
          </w:tcPr>
          <w:p w14:paraId="36978B49" w14:textId="77777777" w:rsidR="00574010" w:rsidRPr="008C4ABE" w:rsidRDefault="00574010" w:rsidP="0027591D">
            <w:pPr>
              <w:pStyle w:val="TAL"/>
              <w:rPr>
                <w:sz w:val="16"/>
                <w:szCs w:val="16"/>
              </w:rPr>
            </w:pPr>
            <w:r w:rsidRPr="008C4ABE">
              <w:rPr>
                <w:snapToGrid w:val="0"/>
                <w:sz w:val="16"/>
              </w:rPr>
              <w:t>Automatic upgrade from previous Release version 10.0.0</w:t>
            </w:r>
          </w:p>
        </w:tc>
        <w:tc>
          <w:tcPr>
            <w:tcW w:w="708" w:type="dxa"/>
            <w:shd w:val="solid" w:color="FFFFFF" w:fill="auto"/>
          </w:tcPr>
          <w:p w14:paraId="6EC73354" w14:textId="77777777" w:rsidR="00574010" w:rsidRPr="008C4ABE" w:rsidRDefault="00574010" w:rsidP="0027591D">
            <w:pPr>
              <w:pStyle w:val="TAC"/>
              <w:rPr>
                <w:sz w:val="16"/>
                <w:szCs w:val="16"/>
              </w:rPr>
            </w:pPr>
            <w:r w:rsidRPr="008C4ABE">
              <w:rPr>
                <w:snapToGrid w:val="0"/>
                <w:sz w:val="16"/>
              </w:rPr>
              <w:t>11.0.0</w:t>
            </w:r>
          </w:p>
        </w:tc>
      </w:tr>
      <w:tr w:rsidR="00574010" w:rsidRPr="008C4ABE" w14:paraId="7E009493" w14:textId="77777777" w:rsidTr="0027591D">
        <w:tc>
          <w:tcPr>
            <w:tcW w:w="800" w:type="dxa"/>
            <w:shd w:val="solid" w:color="FFFFFF" w:fill="auto"/>
          </w:tcPr>
          <w:p w14:paraId="543C7641" w14:textId="77777777" w:rsidR="00574010" w:rsidRPr="008C4ABE" w:rsidRDefault="00574010" w:rsidP="0027591D">
            <w:pPr>
              <w:pStyle w:val="TAC"/>
              <w:rPr>
                <w:sz w:val="16"/>
              </w:rPr>
            </w:pPr>
            <w:r w:rsidRPr="008C4ABE">
              <w:rPr>
                <w:sz w:val="16"/>
              </w:rPr>
              <w:t>2014-09</w:t>
            </w:r>
          </w:p>
        </w:tc>
        <w:tc>
          <w:tcPr>
            <w:tcW w:w="800" w:type="dxa"/>
            <w:shd w:val="solid" w:color="FFFFFF" w:fill="auto"/>
          </w:tcPr>
          <w:p w14:paraId="2E916EDC" w14:textId="77777777" w:rsidR="00574010" w:rsidRPr="008C4ABE" w:rsidRDefault="00574010" w:rsidP="0027591D">
            <w:pPr>
              <w:pStyle w:val="TAC"/>
              <w:rPr>
                <w:snapToGrid w:val="0"/>
                <w:sz w:val="16"/>
              </w:rPr>
            </w:pPr>
            <w:r w:rsidRPr="008C4ABE">
              <w:rPr>
                <w:snapToGrid w:val="0"/>
                <w:sz w:val="16"/>
              </w:rPr>
              <w:t>SA#65</w:t>
            </w:r>
          </w:p>
        </w:tc>
        <w:tc>
          <w:tcPr>
            <w:tcW w:w="1094" w:type="dxa"/>
            <w:shd w:val="solid" w:color="FFFFFF" w:fill="auto"/>
          </w:tcPr>
          <w:p w14:paraId="1C56C032" w14:textId="77777777" w:rsidR="00574010" w:rsidRPr="008C4ABE" w:rsidRDefault="00574010" w:rsidP="0027591D">
            <w:pPr>
              <w:pStyle w:val="TAC"/>
              <w:rPr>
                <w:snapToGrid w:val="0"/>
                <w:sz w:val="16"/>
              </w:rPr>
            </w:pPr>
            <w:r w:rsidRPr="008C4ABE">
              <w:rPr>
                <w:snapToGrid w:val="0"/>
                <w:sz w:val="16"/>
              </w:rPr>
              <w:t>SP-140559</w:t>
            </w:r>
          </w:p>
        </w:tc>
        <w:tc>
          <w:tcPr>
            <w:tcW w:w="567" w:type="dxa"/>
            <w:shd w:val="solid" w:color="FFFFFF" w:fill="auto"/>
          </w:tcPr>
          <w:p w14:paraId="47180293" w14:textId="77777777" w:rsidR="00574010" w:rsidRPr="008C4ABE" w:rsidRDefault="00574010" w:rsidP="0027591D">
            <w:pPr>
              <w:pStyle w:val="TAL"/>
              <w:rPr>
                <w:snapToGrid w:val="0"/>
                <w:sz w:val="16"/>
              </w:rPr>
            </w:pPr>
            <w:r w:rsidRPr="008C4ABE">
              <w:rPr>
                <w:snapToGrid w:val="0"/>
                <w:sz w:val="16"/>
              </w:rPr>
              <w:t>001</w:t>
            </w:r>
          </w:p>
        </w:tc>
        <w:tc>
          <w:tcPr>
            <w:tcW w:w="425" w:type="dxa"/>
            <w:shd w:val="solid" w:color="FFFFFF" w:fill="auto"/>
          </w:tcPr>
          <w:p w14:paraId="7F279505" w14:textId="77777777" w:rsidR="00574010" w:rsidRPr="008C4ABE" w:rsidRDefault="00574010" w:rsidP="0027591D">
            <w:pPr>
              <w:pStyle w:val="TAR"/>
              <w:rPr>
                <w:sz w:val="16"/>
              </w:rPr>
            </w:pPr>
            <w:r w:rsidRPr="008C4ABE">
              <w:rPr>
                <w:sz w:val="16"/>
              </w:rPr>
              <w:t>-</w:t>
            </w:r>
          </w:p>
        </w:tc>
        <w:tc>
          <w:tcPr>
            <w:tcW w:w="425" w:type="dxa"/>
            <w:shd w:val="solid" w:color="FFFFFF" w:fill="auto"/>
          </w:tcPr>
          <w:p w14:paraId="2C8CD5EE" w14:textId="77777777" w:rsidR="00574010" w:rsidRPr="008C4ABE" w:rsidRDefault="00574010" w:rsidP="0027591D">
            <w:pPr>
              <w:pStyle w:val="TAC"/>
              <w:rPr>
                <w:sz w:val="16"/>
                <w:szCs w:val="16"/>
              </w:rPr>
            </w:pPr>
          </w:p>
        </w:tc>
        <w:tc>
          <w:tcPr>
            <w:tcW w:w="4820" w:type="dxa"/>
            <w:shd w:val="solid" w:color="FFFFFF" w:fill="auto"/>
          </w:tcPr>
          <w:p w14:paraId="31F7E1B4" w14:textId="77777777" w:rsidR="00574010" w:rsidRPr="008C4ABE" w:rsidRDefault="00574010" w:rsidP="0027591D">
            <w:pPr>
              <w:pStyle w:val="TAL"/>
              <w:rPr>
                <w:sz w:val="16"/>
                <w:szCs w:val="16"/>
              </w:rPr>
            </w:pPr>
            <w:r w:rsidRPr="008C4ABE">
              <w:rPr>
                <w:snapToGrid w:val="0"/>
                <w:sz w:val="16"/>
              </w:rPr>
              <w:t>Update the link from Solution Set to Information Service due to the end of Release 12</w:t>
            </w:r>
          </w:p>
        </w:tc>
        <w:tc>
          <w:tcPr>
            <w:tcW w:w="708" w:type="dxa"/>
            <w:shd w:val="solid" w:color="FFFFFF" w:fill="auto"/>
          </w:tcPr>
          <w:p w14:paraId="0D9A92DB" w14:textId="77777777" w:rsidR="00574010" w:rsidRPr="008C4ABE" w:rsidRDefault="00574010" w:rsidP="0027591D">
            <w:pPr>
              <w:pStyle w:val="TAC"/>
              <w:rPr>
                <w:sz w:val="16"/>
                <w:szCs w:val="16"/>
              </w:rPr>
            </w:pPr>
            <w:r w:rsidRPr="008C4ABE">
              <w:rPr>
                <w:snapToGrid w:val="0"/>
                <w:sz w:val="16"/>
              </w:rPr>
              <w:t>12.0.0</w:t>
            </w:r>
          </w:p>
        </w:tc>
      </w:tr>
      <w:tr w:rsidR="00574010" w:rsidRPr="008C4ABE" w14:paraId="10B4C93F" w14:textId="77777777" w:rsidTr="00CD59CF">
        <w:tc>
          <w:tcPr>
            <w:tcW w:w="800" w:type="dxa"/>
            <w:tcBorders>
              <w:bottom w:val="single" w:sz="12" w:space="0" w:color="auto"/>
            </w:tcBorders>
            <w:shd w:val="solid" w:color="FFFFFF" w:fill="auto"/>
          </w:tcPr>
          <w:p w14:paraId="7750D45E" w14:textId="77777777" w:rsidR="00574010" w:rsidRPr="008C4ABE" w:rsidRDefault="00574010" w:rsidP="0027591D">
            <w:pPr>
              <w:pStyle w:val="TAC"/>
              <w:rPr>
                <w:sz w:val="16"/>
              </w:rPr>
            </w:pPr>
            <w:r w:rsidRPr="008C4ABE">
              <w:rPr>
                <w:sz w:val="16"/>
              </w:rPr>
              <w:t>2016-01</w:t>
            </w:r>
          </w:p>
        </w:tc>
        <w:tc>
          <w:tcPr>
            <w:tcW w:w="800" w:type="dxa"/>
            <w:tcBorders>
              <w:bottom w:val="single" w:sz="12" w:space="0" w:color="auto"/>
            </w:tcBorders>
            <w:shd w:val="solid" w:color="FFFFFF" w:fill="auto"/>
          </w:tcPr>
          <w:p w14:paraId="72F01BD9" w14:textId="77777777" w:rsidR="00574010" w:rsidRPr="008C4ABE" w:rsidRDefault="00574010" w:rsidP="0027591D">
            <w:pPr>
              <w:pStyle w:val="TAC"/>
              <w:rPr>
                <w:snapToGrid w:val="0"/>
                <w:sz w:val="16"/>
              </w:rPr>
            </w:pPr>
            <w:r w:rsidRPr="008C4ABE">
              <w:rPr>
                <w:snapToGrid w:val="0"/>
                <w:sz w:val="16"/>
              </w:rPr>
              <w:t>-</w:t>
            </w:r>
          </w:p>
        </w:tc>
        <w:tc>
          <w:tcPr>
            <w:tcW w:w="1094" w:type="dxa"/>
            <w:tcBorders>
              <w:bottom w:val="single" w:sz="12" w:space="0" w:color="auto"/>
            </w:tcBorders>
            <w:shd w:val="solid" w:color="FFFFFF" w:fill="auto"/>
          </w:tcPr>
          <w:p w14:paraId="00693DDC" w14:textId="77777777" w:rsidR="00574010" w:rsidRPr="008C4ABE" w:rsidRDefault="00574010" w:rsidP="0027591D">
            <w:pPr>
              <w:pStyle w:val="TAC"/>
              <w:rPr>
                <w:snapToGrid w:val="0"/>
                <w:sz w:val="16"/>
              </w:rPr>
            </w:pPr>
            <w:r w:rsidRPr="008C4ABE">
              <w:rPr>
                <w:snapToGrid w:val="0"/>
                <w:sz w:val="16"/>
              </w:rPr>
              <w:t>-</w:t>
            </w:r>
          </w:p>
        </w:tc>
        <w:tc>
          <w:tcPr>
            <w:tcW w:w="567" w:type="dxa"/>
            <w:tcBorders>
              <w:bottom w:val="single" w:sz="12" w:space="0" w:color="auto"/>
            </w:tcBorders>
            <w:shd w:val="solid" w:color="FFFFFF" w:fill="auto"/>
          </w:tcPr>
          <w:p w14:paraId="6076D54C" w14:textId="77777777" w:rsidR="00574010" w:rsidRPr="008C4ABE" w:rsidRDefault="00574010" w:rsidP="0027591D">
            <w:pPr>
              <w:pStyle w:val="TAL"/>
              <w:rPr>
                <w:snapToGrid w:val="0"/>
                <w:sz w:val="16"/>
              </w:rPr>
            </w:pPr>
            <w:r w:rsidRPr="008C4ABE">
              <w:rPr>
                <w:snapToGrid w:val="0"/>
                <w:sz w:val="16"/>
              </w:rPr>
              <w:t>-</w:t>
            </w:r>
          </w:p>
        </w:tc>
        <w:tc>
          <w:tcPr>
            <w:tcW w:w="425" w:type="dxa"/>
            <w:tcBorders>
              <w:bottom w:val="single" w:sz="12" w:space="0" w:color="auto"/>
            </w:tcBorders>
            <w:shd w:val="solid" w:color="FFFFFF" w:fill="auto"/>
          </w:tcPr>
          <w:p w14:paraId="49E19D2D" w14:textId="77777777" w:rsidR="00574010" w:rsidRPr="008C4ABE" w:rsidRDefault="00574010" w:rsidP="0027591D">
            <w:pPr>
              <w:pStyle w:val="TAR"/>
              <w:rPr>
                <w:sz w:val="16"/>
              </w:rPr>
            </w:pPr>
            <w:r w:rsidRPr="008C4ABE">
              <w:rPr>
                <w:sz w:val="16"/>
              </w:rPr>
              <w:t>-</w:t>
            </w:r>
          </w:p>
        </w:tc>
        <w:tc>
          <w:tcPr>
            <w:tcW w:w="425" w:type="dxa"/>
            <w:tcBorders>
              <w:bottom w:val="single" w:sz="12" w:space="0" w:color="auto"/>
            </w:tcBorders>
            <w:shd w:val="solid" w:color="FFFFFF" w:fill="auto"/>
          </w:tcPr>
          <w:p w14:paraId="6F57A408" w14:textId="77777777" w:rsidR="00574010" w:rsidRPr="008C4ABE" w:rsidRDefault="00574010" w:rsidP="0027591D">
            <w:pPr>
              <w:pStyle w:val="TAC"/>
              <w:rPr>
                <w:sz w:val="16"/>
                <w:szCs w:val="16"/>
              </w:rPr>
            </w:pPr>
          </w:p>
        </w:tc>
        <w:tc>
          <w:tcPr>
            <w:tcW w:w="4820" w:type="dxa"/>
            <w:tcBorders>
              <w:bottom w:val="single" w:sz="12" w:space="0" w:color="auto"/>
            </w:tcBorders>
            <w:shd w:val="solid" w:color="FFFFFF" w:fill="auto"/>
          </w:tcPr>
          <w:p w14:paraId="103CBB33" w14:textId="77777777" w:rsidR="00574010" w:rsidRPr="008C4ABE" w:rsidRDefault="00574010" w:rsidP="0027591D">
            <w:pPr>
              <w:pStyle w:val="TAL"/>
              <w:rPr>
                <w:sz w:val="16"/>
                <w:szCs w:val="16"/>
              </w:rPr>
            </w:pPr>
            <w:r w:rsidRPr="008C4ABE">
              <w:rPr>
                <w:snapToGrid w:val="0"/>
                <w:sz w:val="16"/>
              </w:rPr>
              <w:t>Update to Rel-13 version (MCC)</w:t>
            </w:r>
          </w:p>
        </w:tc>
        <w:tc>
          <w:tcPr>
            <w:tcW w:w="708" w:type="dxa"/>
            <w:tcBorders>
              <w:bottom w:val="single" w:sz="12" w:space="0" w:color="auto"/>
            </w:tcBorders>
            <w:shd w:val="solid" w:color="FFFFFF" w:fill="auto"/>
          </w:tcPr>
          <w:p w14:paraId="04E64369" w14:textId="77777777" w:rsidR="00574010" w:rsidRPr="008C4ABE" w:rsidRDefault="00574010" w:rsidP="0027591D">
            <w:pPr>
              <w:pStyle w:val="TAC"/>
              <w:rPr>
                <w:sz w:val="16"/>
                <w:szCs w:val="16"/>
              </w:rPr>
            </w:pPr>
            <w:r w:rsidRPr="008C4ABE">
              <w:rPr>
                <w:snapToGrid w:val="0"/>
                <w:sz w:val="16"/>
              </w:rPr>
              <w:t>13.0.0</w:t>
            </w:r>
          </w:p>
        </w:tc>
      </w:tr>
      <w:tr w:rsidR="00574010" w:rsidRPr="008C4ABE" w14:paraId="48FE2875" w14:textId="77777777" w:rsidTr="00CD59CF">
        <w:tc>
          <w:tcPr>
            <w:tcW w:w="800" w:type="dxa"/>
            <w:tcBorders>
              <w:top w:val="single" w:sz="12" w:space="0" w:color="auto"/>
              <w:bottom w:val="single" w:sz="12" w:space="0" w:color="auto"/>
            </w:tcBorders>
            <w:shd w:val="solid" w:color="FFFFFF" w:fill="auto"/>
          </w:tcPr>
          <w:p w14:paraId="02992EE9" w14:textId="77777777" w:rsidR="00574010" w:rsidRPr="008C4ABE" w:rsidRDefault="00574010" w:rsidP="0027591D">
            <w:pPr>
              <w:pStyle w:val="TAC"/>
              <w:rPr>
                <w:sz w:val="16"/>
              </w:rPr>
            </w:pPr>
            <w:r w:rsidRPr="008C4ABE">
              <w:rPr>
                <w:sz w:val="16"/>
              </w:rPr>
              <w:t>2016-06</w:t>
            </w:r>
          </w:p>
        </w:tc>
        <w:tc>
          <w:tcPr>
            <w:tcW w:w="800" w:type="dxa"/>
            <w:tcBorders>
              <w:top w:val="single" w:sz="12" w:space="0" w:color="auto"/>
              <w:bottom w:val="single" w:sz="12" w:space="0" w:color="auto"/>
            </w:tcBorders>
            <w:shd w:val="solid" w:color="FFFFFF" w:fill="auto"/>
          </w:tcPr>
          <w:p w14:paraId="49A95CE3" w14:textId="77777777" w:rsidR="00574010" w:rsidRPr="008C4ABE" w:rsidRDefault="00574010" w:rsidP="0027591D">
            <w:pPr>
              <w:pStyle w:val="TAC"/>
              <w:rPr>
                <w:snapToGrid w:val="0"/>
                <w:sz w:val="16"/>
              </w:rPr>
            </w:pPr>
            <w:r w:rsidRPr="008C4ABE">
              <w:rPr>
                <w:snapToGrid w:val="0"/>
                <w:sz w:val="16"/>
              </w:rPr>
              <w:t>SA#72</w:t>
            </w:r>
          </w:p>
        </w:tc>
        <w:tc>
          <w:tcPr>
            <w:tcW w:w="1094" w:type="dxa"/>
            <w:tcBorders>
              <w:top w:val="single" w:sz="12" w:space="0" w:color="auto"/>
              <w:bottom w:val="single" w:sz="12" w:space="0" w:color="auto"/>
            </w:tcBorders>
            <w:shd w:val="solid" w:color="FFFFFF" w:fill="auto"/>
          </w:tcPr>
          <w:p w14:paraId="015D4BCF" w14:textId="77777777" w:rsidR="00574010" w:rsidRPr="008C4ABE" w:rsidRDefault="00574010" w:rsidP="0027591D">
            <w:pPr>
              <w:pStyle w:val="TAC"/>
              <w:rPr>
                <w:snapToGrid w:val="0"/>
                <w:sz w:val="16"/>
              </w:rPr>
            </w:pPr>
            <w:r w:rsidRPr="008C4ABE">
              <w:rPr>
                <w:snapToGrid w:val="0"/>
                <w:sz w:val="16"/>
              </w:rPr>
              <w:t>SP-16407</w:t>
            </w:r>
          </w:p>
        </w:tc>
        <w:tc>
          <w:tcPr>
            <w:tcW w:w="567" w:type="dxa"/>
            <w:tcBorders>
              <w:top w:val="single" w:sz="12" w:space="0" w:color="auto"/>
              <w:bottom w:val="single" w:sz="12" w:space="0" w:color="auto"/>
            </w:tcBorders>
            <w:shd w:val="solid" w:color="FFFFFF" w:fill="auto"/>
          </w:tcPr>
          <w:p w14:paraId="7331F86C" w14:textId="77777777" w:rsidR="00574010" w:rsidRPr="008C4ABE" w:rsidRDefault="00574010" w:rsidP="0027591D">
            <w:pPr>
              <w:pStyle w:val="TAL"/>
              <w:rPr>
                <w:snapToGrid w:val="0"/>
                <w:sz w:val="16"/>
              </w:rPr>
            </w:pPr>
            <w:r w:rsidRPr="008C4ABE">
              <w:rPr>
                <w:snapToGrid w:val="0"/>
                <w:sz w:val="16"/>
              </w:rPr>
              <w:t>0002</w:t>
            </w:r>
          </w:p>
        </w:tc>
        <w:tc>
          <w:tcPr>
            <w:tcW w:w="425" w:type="dxa"/>
            <w:tcBorders>
              <w:top w:val="single" w:sz="12" w:space="0" w:color="auto"/>
              <w:bottom w:val="single" w:sz="12" w:space="0" w:color="auto"/>
            </w:tcBorders>
            <w:shd w:val="solid" w:color="FFFFFF" w:fill="auto"/>
          </w:tcPr>
          <w:p w14:paraId="5F14383A" w14:textId="77777777" w:rsidR="00574010" w:rsidRPr="008C4ABE" w:rsidRDefault="00574010" w:rsidP="0027591D">
            <w:pPr>
              <w:pStyle w:val="TAR"/>
              <w:rPr>
                <w:sz w:val="16"/>
              </w:rPr>
            </w:pPr>
            <w:r w:rsidRPr="008C4ABE">
              <w:rPr>
                <w:sz w:val="16"/>
              </w:rPr>
              <w:t>-</w:t>
            </w:r>
          </w:p>
        </w:tc>
        <w:tc>
          <w:tcPr>
            <w:tcW w:w="425" w:type="dxa"/>
            <w:tcBorders>
              <w:top w:val="single" w:sz="12" w:space="0" w:color="auto"/>
              <w:bottom w:val="single" w:sz="12" w:space="0" w:color="auto"/>
            </w:tcBorders>
            <w:shd w:val="solid" w:color="FFFFFF" w:fill="auto"/>
          </w:tcPr>
          <w:p w14:paraId="25BDEB27" w14:textId="77777777" w:rsidR="00574010" w:rsidRPr="008C4ABE" w:rsidRDefault="00574010" w:rsidP="0027591D">
            <w:pPr>
              <w:pStyle w:val="TAC"/>
              <w:rPr>
                <w:sz w:val="16"/>
                <w:szCs w:val="16"/>
              </w:rPr>
            </w:pPr>
            <w:r w:rsidRPr="008C4ABE">
              <w:rPr>
                <w:sz w:val="16"/>
                <w:szCs w:val="16"/>
              </w:rPr>
              <w:t>F</w:t>
            </w:r>
          </w:p>
        </w:tc>
        <w:tc>
          <w:tcPr>
            <w:tcW w:w="4820" w:type="dxa"/>
            <w:tcBorders>
              <w:top w:val="single" w:sz="12" w:space="0" w:color="auto"/>
              <w:bottom w:val="single" w:sz="12" w:space="0" w:color="auto"/>
            </w:tcBorders>
            <w:shd w:val="solid" w:color="FFFFFF" w:fill="auto"/>
          </w:tcPr>
          <w:p w14:paraId="01F30818" w14:textId="77777777" w:rsidR="00574010" w:rsidRPr="008C4ABE" w:rsidRDefault="00574010" w:rsidP="0027591D">
            <w:pPr>
              <w:pStyle w:val="TAL"/>
              <w:rPr>
                <w:snapToGrid w:val="0"/>
                <w:sz w:val="16"/>
              </w:rPr>
            </w:pPr>
            <w:r w:rsidRPr="008C4ABE">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638A3AC9" w14:textId="77777777" w:rsidR="00574010" w:rsidRPr="008C4ABE" w:rsidRDefault="00574010" w:rsidP="0027591D">
            <w:pPr>
              <w:pStyle w:val="TAC"/>
              <w:rPr>
                <w:snapToGrid w:val="0"/>
                <w:sz w:val="16"/>
              </w:rPr>
            </w:pPr>
            <w:r w:rsidRPr="008C4ABE">
              <w:rPr>
                <w:snapToGrid w:val="0"/>
                <w:sz w:val="16"/>
              </w:rPr>
              <w:t>13.1.0</w:t>
            </w:r>
          </w:p>
        </w:tc>
      </w:tr>
      <w:tr w:rsidR="00CD59CF" w:rsidRPr="008C4ABE" w14:paraId="4C9C55D1" w14:textId="77777777" w:rsidTr="0029692C">
        <w:tc>
          <w:tcPr>
            <w:tcW w:w="800" w:type="dxa"/>
            <w:tcBorders>
              <w:top w:val="single" w:sz="12" w:space="0" w:color="auto"/>
              <w:bottom w:val="single" w:sz="12" w:space="0" w:color="auto"/>
            </w:tcBorders>
            <w:shd w:val="solid" w:color="FFFFFF" w:fill="auto"/>
          </w:tcPr>
          <w:p w14:paraId="5962EF83" w14:textId="77777777" w:rsidR="00CD59CF" w:rsidRPr="008C4ABE" w:rsidRDefault="00CD59CF" w:rsidP="0027591D">
            <w:pPr>
              <w:pStyle w:val="TAC"/>
              <w:rPr>
                <w:sz w:val="16"/>
              </w:rPr>
            </w:pPr>
            <w:r w:rsidRPr="008C4ABE">
              <w:rPr>
                <w:sz w:val="16"/>
              </w:rPr>
              <w:t>2017-04</w:t>
            </w:r>
          </w:p>
        </w:tc>
        <w:tc>
          <w:tcPr>
            <w:tcW w:w="800" w:type="dxa"/>
            <w:tcBorders>
              <w:top w:val="single" w:sz="12" w:space="0" w:color="auto"/>
              <w:bottom w:val="single" w:sz="12" w:space="0" w:color="auto"/>
            </w:tcBorders>
            <w:shd w:val="solid" w:color="FFFFFF" w:fill="auto"/>
          </w:tcPr>
          <w:p w14:paraId="438B5AB8" w14:textId="77777777" w:rsidR="00CD59CF" w:rsidRPr="008C4ABE" w:rsidRDefault="00CD59CF" w:rsidP="0027591D">
            <w:pPr>
              <w:pStyle w:val="TAC"/>
              <w:rPr>
                <w:snapToGrid w:val="0"/>
                <w:sz w:val="16"/>
              </w:rPr>
            </w:pPr>
            <w:r w:rsidRPr="008C4ABE">
              <w:rPr>
                <w:snapToGrid w:val="0"/>
                <w:sz w:val="16"/>
              </w:rPr>
              <w:t>SA#75</w:t>
            </w:r>
          </w:p>
        </w:tc>
        <w:tc>
          <w:tcPr>
            <w:tcW w:w="1094" w:type="dxa"/>
            <w:tcBorders>
              <w:top w:val="single" w:sz="12" w:space="0" w:color="auto"/>
              <w:bottom w:val="single" w:sz="12" w:space="0" w:color="auto"/>
            </w:tcBorders>
            <w:shd w:val="solid" w:color="FFFFFF" w:fill="auto"/>
          </w:tcPr>
          <w:p w14:paraId="54240E6C" w14:textId="77777777" w:rsidR="00CD59CF" w:rsidRPr="008C4ABE" w:rsidRDefault="00CD59CF" w:rsidP="0027591D">
            <w:pPr>
              <w:pStyle w:val="TAC"/>
              <w:rPr>
                <w:snapToGrid w:val="0"/>
                <w:sz w:val="16"/>
              </w:rPr>
            </w:pPr>
            <w:r w:rsidRPr="008C4ABE">
              <w:rPr>
                <w:snapToGrid w:val="0"/>
                <w:sz w:val="16"/>
              </w:rPr>
              <w:t>-</w:t>
            </w:r>
          </w:p>
        </w:tc>
        <w:tc>
          <w:tcPr>
            <w:tcW w:w="567" w:type="dxa"/>
            <w:tcBorders>
              <w:top w:val="single" w:sz="12" w:space="0" w:color="auto"/>
              <w:bottom w:val="single" w:sz="12" w:space="0" w:color="auto"/>
            </w:tcBorders>
            <w:shd w:val="solid" w:color="FFFFFF" w:fill="auto"/>
          </w:tcPr>
          <w:p w14:paraId="064A2D50" w14:textId="77777777" w:rsidR="00CD59CF" w:rsidRPr="008C4ABE" w:rsidRDefault="00CD59CF" w:rsidP="0027591D">
            <w:pPr>
              <w:pStyle w:val="TAL"/>
              <w:rPr>
                <w:snapToGrid w:val="0"/>
                <w:sz w:val="16"/>
              </w:rPr>
            </w:pPr>
            <w:r w:rsidRPr="008C4ABE">
              <w:rPr>
                <w:snapToGrid w:val="0"/>
                <w:sz w:val="16"/>
              </w:rPr>
              <w:t>-</w:t>
            </w:r>
          </w:p>
        </w:tc>
        <w:tc>
          <w:tcPr>
            <w:tcW w:w="425" w:type="dxa"/>
            <w:tcBorders>
              <w:top w:val="single" w:sz="12" w:space="0" w:color="auto"/>
              <w:bottom w:val="single" w:sz="12" w:space="0" w:color="auto"/>
            </w:tcBorders>
            <w:shd w:val="solid" w:color="FFFFFF" w:fill="auto"/>
          </w:tcPr>
          <w:p w14:paraId="66B91500" w14:textId="77777777" w:rsidR="00CD59CF" w:rsidRPr="008C4ABE" w:rsidRDefault="00CD59CF" w:rsidP="0027591D">
            <w:pPr>
              <w:pStyle w:val="TAR"/>
              <w:rPr>
                <w:sz w:val="16"/>
              </w:rPr>
            </w:pPr>
            <w:r w:rsidRPr="008C4ABE">
              <w:rPr>
                <w:sz w:val="16"/>
              </w:rPr>
              <w:t>-</w:t>
            </w:r>
          </w:p>
        </w:tc>
        <w:tc>
          <w:tcPr>
            <w:tcW w:w="425" w:type="dxa"/>
            <w:tcBorders>
              <w:top w:val="single" w:sz="12" w:space="0" w:color="auto"/>
              <w:bottom w:val="single" w:sz="12" w:space="0" w:color="auto"/>
            </w:tcBorders>
            <w:shd w:val="solid" w:color="FFFFFF" w:fill="auto"/>
          </w:tcPr>
          <w:p w14:paraId="65679104" w14:textId="77777777" w:rsidR="00CD59CF" w:rsidRPr="008C4ABE" w:rsidRDefault="00CD59CF" w:rsidP="0027591D">
            <w:pPr>
              <w:pStyle w:val="TAC"/>
              <w:rPr>
                <w:sz w:val="16"/>
                <w:szCs w:val="16"/>
              </w:rPr>
            </w:pPr>
          </w:p>
        </w:tc>
        <w:tc>
          <w:tcPr>
            <w:tcW w:w="4820" w:type="dxa"/>
            <w:tcBorders>
              <w:top w:val="single" w:sz="12" w:space="0" w:color="auto"/>
              <w:bottom w:val="single" w:sz="12" w:space="0" w:color="auto"/>
            </w:tcBorders>
            <w:shd w:val="solid" w:color="FFFFFF" w:fill="auto"/>
          </w:tcPr>
          <w:p w14:paraId="5133357F" w14:textId="77777777" w:rsidR="00CD59CF" w:rsidRPr="008C4ABE" w:rsidRDefault="00CD59CF" w:rsidP="0027591D">
            <w:pPr>
              <w:pStyle w:val="TAL"/>
              <w:rPr>
                <w:snapToGrid w:val="0"/>
                <w:sz w:val="16"/>
              </w:rPr>
            </w:pPr>
            <w:r w:rsidRPr="008C4ABE">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34982A52" w14:textId="77777777" w:rsidR="00CD59CF" w:rsidRPr="008C4ABE" w:rsidRDefault="00CD59CF" w:rsidP="0027591D">
            <w:pPr>
              <w:pStyle w:val="TAC"/>
              <w:rPr>
                <w:snapToGrid w:val="0"/>
                <w:sz w:val="16"/>
              </w:rPr>
            </w:pPr>
            <w:r w:rsidRPr="008C4ABE">
              <w:rPr>
                <w:snapToGrid w:val="0"/>
                <w:sz w:val="16"/>
              </w:rPr>
              <w:t>14.0.0</w:t>
            </w:r>
          </w:p>
        </w:tc>
      </w:tr>
      <w:tr w:rsidR="0014502B" w:rsidRPr="008C4ABE" w14:paraId="631F10FB" w14:textId="77777777" w:rsidTr="00DE2177">
        <w:tc>
          <w:tcPr>
            <w:tcW w:w="800" w:type="dxa"/>
            <w:tcBorders>
              <w:top w:val="single" w:sz="12" w:space="0" w:color="auto"/>
              <w:bottom w:val="single" w:sz="12" w:space="0" w:color="auto"/>
            </w:tcBorders>
            <w:shd w:val="solid" w:color="FFFFFF" w:fill="auto"/>
          </w:tcPr>
          <w:p w14:paraId="24951E73" w14:textId="77777777" w:rsidR="0014502B" w:rsidRPr="008C4ABE" w:rsidRDefault="0014502B" w:rsidP="0027591D">
            <w:pPr>
              <w:pStyle w:val="TAC"/>
              <w:rPr>
                <w:sz w:val="16"/>
              </w:rPr>
            </w:pPr>
            <w:r w:rsidRPr="008C4ABE">
              <w:rPr>
                <w:sz w:val="16"/>
              </w:rPr>
              <w:t>2017-06</w:t>
            </w:r>
          </w:p>
        </w:tc>
        <w:tc>
          <w:tcPr>
            <w:tcW w:w="800" w:type="dxa"/>
            <w:tcBorders>
              <w:top w:val="single" w:sz="12" w:space="0" w:color="auto"/>
              <w:bottom w:val="single" w:sz="12" w:space="0" w:color="auto"/>
            </w:tcBorders>
            <w:shd w:val="solid" w:color="FFFFFF" w:fill="auto"/>
          </w:tcPr>
          <w:p w14:paraId="07BDEE5C" w14:textId="77777777" w:rsidR="0014502B" w:rsidRPr="008C4ABE" w:rsidRDefault="0014502B" w:rsidP="0027591D">
            <w:pPr>
              <w:pStyle w:val="TAC"/>
              <w:rPr>
                <w:snapToGrid w:val="0"/>
                <w:sz w:val="16"/>
              </w:rPr>
            </w:pPr>
            <w:r w:rsidRPr="008C4ABE">
              <w:rPr>
                <w:snapToGrid w:val="0"/>
                <w:sz w:val="16"/>
              </w:rPr>
              <w:t>SA#76</w:t>
            </w:r>
          </w:p>
        </w:tc>
        <w:tc>
          <w:tcPr>
            <w:tcW w:w="1094" w:type="dxa"/>
            <w:tcBorders>
              <w:top w:val="single" w:sz="12" w:space="0" w:color="auto"/>
              <w:bottom w:val="single" w:sz="12" w:space="0" w:color="auto"/>
            </w:tcBorders>
            <w:shd w:val="solid" w:color="FFFFFF" w:fill="auto"/>
          </w:tcPr>
          <w:p w14:paraId="1C6DE4F7" w14:textId="77777777" w:rsidR="0014502B" w:rsidRPr="008C4ABE" w:rsidRDefault="0014502B" w:rsidP="0027591D">
            <w:pPr>
              <w:pStyle w:val="TAC"/>
              <w:rPr>
                <w:snapToGrid w:val="0"/>
                <w:sz w:val="16"/>
              </w:rPr>
            </w:pPr>
            <w:r w:rsidRPr="008C4ABE">
              <w:rPr>
                <w:snapToGrid w:val="0"/>
                <w:sz w:val="16"/>
              </w:rPr>
              <w:t>SP-170502</w:t>
            </w:r>
          </w:p>
        </w:tc>
        <w:tc>
          <w:tcPr>
            <w:tcW w:w="567" w:type="dxa"/>
            <w:tcBorders>
              <w:top w:val="single" w:sz="12" w:space="0" w:color="auto"/>
              <w:bottom w:val="single" w:sz="12" w:space="0" w:color="auto"/>
            </w:tcBorders>
            <w:shd w:val="solid" w:color="FFFFFF" w:fill="auto"/>
          </w:tcPr>
          <w:p w14:paraId="3EF58B48" w14:textId="77777777" w:rsidR="0014502B" w:rsidRPr="008C4ABE" w:rsidRDefault="0014502B" w:rsidP="0027591D">
            <w:pPr>
              <w:pStyle w:val="TAL"/>
              <w:rPr>
                <w:snapToGrid w:val="0"/>
                <w:sz w:val="16"/>
              </w:rPr>
            </w:pPr>
            <w:r w:rsidRPr="008C4ABE">
              <w:rPr>
                <w:snapToGrid w:val="0"/>
                <w:sz w:val="16"/>
              </w:rPr>
              <w:t>0003</w:t>
            </w:r>
          </w:p>
        </w:tc>
        <w:tc>
          <w:tcPr>
            <w:tcW w:w="425" w:type="dxa"/>
            <w:tcBorders>
              <w:top w:val="single" w:sz="12" w:space="0" w:color="auto"/>
              <w:bottom w:val="single" w:sz="12" w:space="0" w:color="auto"/>
            </w:tcBorders>
            <w:shd w:val="solid" w:color="FFFFFF" w:fill="auto"/>
          </w:tcPr>
          <w:p w14:paraId="6CED21CB" w14:textId="77777777" w:rsidR="0014502B" w:rsidRPr="008C4ABE" w:rsidRDefault="0014502B" w:rsidP="0027591D">
            <w:pPr>
              <w:pStyle w:val="TAR"/>
              <w:rPr>
                <w:sz w:val="16"/>
              </w:rPr>
            </w:pPr>
            <w:r w:rsidRPr="008C4ABE">
              <w:rPr>
                <w:sz w:val="16"/>
              </w:rPr>
              <w:t>-</w:t>
            </w:r>
          </w:p>
        </w:tc>
        <w:tc>
          <w:tcPr>
            <w:tcW w:w="425" w:type="dxa"/>
            <w:tcBorders>
              <w:top w:val="single" w:sz="12" w:space="0" w:color="auto"/>
              <w:bottom w:val="single" w:sz="12" w:space="0" w:color="auto"/>
            </w:tcBorders>
            <w:shd w:val="solid" w:color="FFFFFF" w:fill="auto"/>
          </w:tcPr>
          <w:p w14:paraId="60366460" w14:textId="77777777" w:rsidR="0014502B" w:rsidRPr="008C4ABE" w:rsidRDefault="0014502B" w:rsidP="0027591D">
            <w:pPr>
              <w:pStyle w:val="TAC"/>
              <w:rPr>
                <w:sz w:val="16"/>
                <w:szCs w:val="16"/>
              </w:rPr>
            </w:pPr>
            <w:r w:rsidRPr="008C4ABE">
              <w:rPr>
                <w:sz w:val="16"/>
                <w:szCs w:val="16"/>
              </w:rPr>
              <w:t>F</w:t>
            </w:r>
          </w:p>
        </w:tc>
        <w:tc>
          <w:tcPr>
            <w:tcW w:w="4820" w:type="dxa"/>
            <w:tcBorders>
              <w:top w:val="single" w:sz="12" w:space="0" w:color="auto"/>
              <w:bottom w:val="single" w:sz="12" w:space="0" w:color="auto"/>
            </w:tcBorders>
            <w:shd w:val="solid" w:color="FFFFFF" w:fill="auto"/>
          </w:tcPr>
          <w:p w14:paraId="21B5ABFD" w14:textId="77777777" w:rsidR="0014502B" w:rsidRPr="008C4ABE" w:rsidRDefault="0014502B" w:rsidP="0014502B">
            <w:pPr>
              <w:pStyle w:val="CRCoverPage"/>
              <w:spacing w:after="0"/>
              <w:ind w:left="100"/>
              <w:rPr>
                <w:snapToGrid w:val="0"/>
                <w:sz w:val="16"/>
              </w:rPr>
            </w:pPr>
            <w:r w:rsidRPr="008C4ABE">
              <w:rPr>
                <w:snapToGrid w:val="0"/>
                <w:sz w:val="16"/>
              </w:rPr>
              <w:t>Update the link from IRP Solution Set to IRP Information Service</w:t>
            </w:r>
          </w:p>
          <w:p w14:paraId="5193DF14" w14:textId="77777777" w:rsidR="0014502B" w:rsidRPr="008C4ABE" w:rsidRDefault="0014502B" w:rsidP="0027591D">
            <w:pPr>
              <w:pStyle w:val="TAL"/>
              <w:rPr>
                <w:snapToGrid w:val="0"/>
                <w:sz w:val="16"/>
              </w:rPr>
            </w:pPr>
          </w:p>
        </w:tc>
        <w:tc>
          <w:tcPr>
            <w:tcW w:w="708" w:type="dxa"/>
            <w:tcBorders>
              <w:top w:val="single" w:sz="12" w:space="0" w:color="auto"/>
              <w:bottom w:val="single" w:sz="12" w:space="0" w:color="auto"/>
            </w:tcBorders>
            <w:shd w:val="solid" w:color="FFFFFF" w:fill="auto"/>
          </w:tcPr>
          <w:p w14:paraId="30E1D7C3" w14:textId="77777777" w:rsidR="0014502B" w:rsidRPr="008C4ABE" w:rsidRDefault="0014502B" w:rsidP="0027591D">
            <w:pPr>
              <w:pStyle w:val="TAC"/>
              <w:rPr>
                <w:snapToGrid w:val="0"/>
                <w:sz w:val="16"/>
              </w:rPr>
            </w:pPr>
            <w:r w:rsidRPr="008C4ABE">
              <w:rPr>
                <w:snapToGrid w:val="0"/>
                <w:sz w:val="16"/>
              </w:rPr>
              <w:t>14.1.0</w:t>
            </w:r>
          </w:p>
        </w:tc>
      </w:tr>
      <w:tr w:rsidR="0029692C" w:rsidRPr="008C4ABE" w14:paraId="5A02347E" w14:textId="77777777" w:rsidTr="00EA009D">
        <w:tc>
          <w:tcPr>
            <w:tcW w:w="800" w:type="dxa"/>
            <w:tcBorders>
              <w:top w:val="single" w:sz="12" w:space="0" w:color="auto"/>
              <w:bottom w:val="single" w:sz="12" w:space="0" w:color="auto"/>
            </w:tcBorders>
            <w:shd w:val="solid" w:color="FFFFFF" w:fill="auto"/>
          </w:tcPr>
          <w:p w14:paraId="39DB4F6A" w14:textId="77777777" w:rsidR="0029692C" w:rsidRPr="008C4ABE" w:rsidRDefault="0029692C" w:rsidP="0027591D">
            <w:pPr>
              <w:pStyle w:val="TAC"/>
              <w:rPr>
                <w:sz w:val="16"/>
              </w:rPr>
            </w:pPr>
            <w:r w:rsidRPr="008C4ABE">
              <w:rPr>
                <w:sz w:val="16"/>
              </w:rPr>
              <w:t>2018-06</w:t>
            </w:r>
          </w:p>
        </w:tc>
        <w:tc>
          <w:tcPr>
            <w:tcW w:w="800" w:type="dxa"/>
            <w:tcBorders>
              <w:top w:val="single" w:sz="12" w:space="0" w:color="auto"/>
              <w:bottom w:val="single" w:sz="12" w:space="0" w:color="auto"/>
            </w:tcBorders>
            <w:shd w:val="solid" w:color="FFFFFF" w:fill="auto"/>
          </w:tcPr>
          <w:p w14:paraId="2D82745E" w14:textId="77777777" w:rsidR="0029692C" w:rsidRPr="008C4ABE" w:rsidRDefault="0029692C" w:rsidP="0027591D">
            <w:pPr>
              <w:pStyle w:val="TAC"/>
              <w:rPr>
                <w:snapToGrid w:val="0"/>
                <w:sz w:val="16"/>
              </w:rPr>
            </w:pPr>
            <w:r w:rsidRPr="008C4ABE">
              <w:rPr>
                <w:snapToGrid w:val="0"/>
                <w:sz w:val="16"/>
              </w:rPr>
              <w:t>-</w:t>
            </w:r>
          </w:p>
        </w:tc>
        <w:tc>
          <w:tcPr>
            <w:tcW w:w="1094" w:type="dxa"/>
            <w:tcBorders>
              <w:top w:val="single" w:sz="12" w:space="0" w:color="auto"/>
              <w:bottom w:val="single" w:sz="12" w:space="0" w:color="auto"/>
            </w:tcBorders>
            <w:shd w:val="solid" w:color="FFFFFF" w:fill="auto"/>
          </w:tcPr>
          <w:p w14:paraId="00B71258" w14:textId="77777777" w:rsidR="0029692C" w:rsidRPr="008C4ABE" w:rsidRDefault="0029692C" w:rsidP="0027591D">
            <w:pPr>
              <w:pStyle w:val="TAC"/>
              <w:rPr>
                <w:snapToGrid w:val="0"/>
                <w:sz w:val="16"/>
              </w:rPr>
            </w:pPr>
            <w:r w:rsidRPr="008C4ABE">
              <w:rPr>
                <w:snapToGrid w:val="0"/>
                <w:sz w:val="16"/>
              </w:rPr>
              <w:t>-</w:t>
            </w:r>
          </w:p>
        </w:tc>
        <w:tc>
          <w:tcPr>
            <w:tcW w:w="567" w:type="dxa"/>
            <w:tcBorders>
              <w:top w:val="single" w:sz="12" w:space="0" w:color="auto"/>
              <w:bottom w:val="single" w:sz="12" w:space="0" w:color="auto"/>
            </w:tcBorders>
            <w:shd w:val="solid" w:color="FFFFFF" w:fill="auto"/>
          </w:tcPr>
          <w:p w14:paraId="0A47656E" w14:textId="77777777" w:rsidR="0029692C" w:rsidRPr="008C4ABE" w:rsidRDefault="0029692C" w:rsidP="0027591D">
            <w:pPr>
              <w:pStyle w:val="TAL"/>
              <w:rPr>
                <w:snapToGrid w:val="0"/>
                <w:sz w:val="16"/>
              </w:rPr>
            </w:pPr>
            <w:r w:rsidRPr="008C4ABE">
              <w:rPr>
                <w:snapToGrid w:val="0"/>
                <w:sz w:val="16"/>
              </w:rPr>
              <w:t>-</w:t>
            </w:r>
          </w:p>
        </w:tc>
        <w:tc>
          <w:tcPr>
            <w:tcW w:w="425" w:type="dxa"/>
            <w:tcBorders>
              <w:top w:val="single" w:sz="12" w:space="0" w:color="auto"/>
              <w:bottom w:val="single" w:sz="12" w:space="0" w:color="auto"/>
            </w:tcBorders>
            <w:shd w:val="solid" w:color="FFFFFF" w:fill="auto"/>
          </w:tcPr>
          <w:p w14:paraId="700AEDEC" w14:textId="77777777" w:rsidR="0029692C" w:rsidRPr="008C4ABE" w:rsidRDefault="0029692C" w:rsidP="0027591D">
            <w:pPr>
              <w:pStyle w:val="TAR"/>
              <w:rPr>
                <w:sz w:val="16"/>
              </w:rPr>
            </w:pPr>
            <w:r w:rsidRPr="008C4ABE">
              <w:rPr>
                <w:sz w:val="16"/>
              </w:rPr>
              <w:t>-</w:t>
            </w:r>
          </w:p>
        </w:tc>
        <w:tc>
          <w:tcPr>
            <w:tcW w:w="425" w:type="dxa"/>
            <w:tcBorders>
              <w:top w:val="single" w:sz="12" w:space="0" w:color="auto"/>
              <w:bottom w:val="single" w:sz="12" w:space="0" w:color="auto"/>
            </w:tcBorders>
            <w:shd w:val="solid" w:color="FFFFFF" w:fill="auto"/>
          </w:tcPr>
          <w:p w14:paraId="6E566E94" w14:textId="77777777" w:rsidR="0029692C" w:rsidRPr="008C4ABE" w:rsidRDefault="0029692C" w:rsidP="0027591D">
            <w:pPr>
              <w:pStyle w:val="TAC"/>
              <w:rPr>
                <w:sz w:val="16"/>
                <w:szCs w:val="16"/>
              </w:rPr>
            </w:pPr>
            <w:r w:rsidRPr="008C4ABE">
              <w:rPr>
                <w:sz w:val="16"/>
                <w:szCs w:val="16"/>
              </w:rPr>
              <w:t>-</w:t>
            </w:r>
          </w:p>
        </w:tc>
        <w:tc>
          <w:tcPr>
            <w:tcW w:w="4820" w:type="dxa"/>
            <w:tcBorders>
              <w:top w:val="single" w:sz="12" w:space="0" w:color="auto"/>
              <w:bottom w:val="single" w:sz="12" w:space="0" w:color="auto"/>
            </w:tcBorders>
            <w:shd w:val="solid" w:color="FFFFFF" w:fill="auto"/>
          </w:tcPr>
          <w:p w14:paraId="04DD2552" w14:textId="77777777" w:rsidR="0029692C" w:rsidRPr="008C4ABE" w:rsidRDefault="0029692C" w:rsidP="0014502B">
            <w:pPr>
              <w:pStyle w:val="CRCoverPage"/>
              <w:spacing w:after="0"/>
              <w:ind w:left="100"/>
              <w:rPr>
                <w:snapToGrid w:val="0"/>
                <w:sz w:val="16"/>
              </w:rPr>
            </w:pPr>
            <w:r w:rsidRPr="008C4ABE">
              <w:rPr>
                <w:snapToGrid w:val="0"/>
                <w:sz w:val="16"/>
              </w:rPr>
              <w:t>Update to Rel-15 version (MCC)</w:t>
            </w:r>
          </w:p>
        </w:tc>
        <w:tc>
          <w:tcPr>
            <w:tcW w:w="708" w:type="dxa"/>
            <w:tcBorders>
              <w:top w:val="single" w:sz="12" w:space="0" w:color="auto"/>
              <w:bottom w:val="single" w:sz="12" w:space="0" w:color="auto"/>
            </w:tcBorders>
            <w:shd w:val="solid" w:color="FFFFFF" w:fill="auto"/>
          </w:tcPr>
          <w:p w14:paraId="32ED7084" w14:textId="77777777" w:rsidR="0029692C" w:rsidRPr="008C4ABE" w:rsidRDefault="0029692C" w:rsidP="0027591D">
            <w:pPr>
              <w:pStyle w:val="TAC"/>
              <w:rPr>
                <w:bCs/>
                <w:snapToGrid w:val="0"/>
                <w:sz w:val="16"/>
              </w:rPr>
            </w:pPr>
            <w:r w:rsidRPr="008C4ABE">
              <w:rPr>
                <w:bCs/>
                <w:snapToGrid w:val="0"/>
                <w:sz w:val="16"/>
              </w:rPr>
              <w:t>15.0.0</w:t>
            </w:r>
          </w:p>
        </w:tc>
      </w:tr>
      <w:tr w:rsidR="00DE2177" w:rsidRPr="008C4ABE" w14:paraId="28A152B2" w14:textId="77777777" w:rsidTr="00E11319">
        <w:tc>
          <w:tcPr>
            <w:tcW w:w="800" w:type="dxa"/>
            <w:tcBorders>
              <w:top w:val="single" w:sz="12" w:space="0" w:color="auto"/>
              <w:bottom w:val="single" w:sz="12" w:space="0" w:color="auto"/>
            </w:tcBorders>
            <w:shd w:val="solid" w:color="FFFFFF" w:fill="auto"/>
          </w:tcPr>
          <w:p w14:paraId="21A4BCFD" w14:textId="77777777" w:rsidR="00DE2177" w:rsidRPr="008C4ABE" w:rsidRDefault="00DE2177" w:rsidP="0027591D">
            <w:pPr>
              <w:pStyle w:val="TAC"/>
              <w:rPr>
                <w:sz w:val="16"/>
              </w:rPr>
            </w:pPr>
            <w:r w:rsidRPr="008C4ABE">
              <w:rPr>
                <w:sz w:val="16"/>
              </w:rPr>
              <w:t>2020-07</w:t>
            </w:r>
          </w:p>
        </w:tc>
        <w:tc>
          <w:tcPr>
            <w:tcW w:w="800" w:type="dxa"/>
            <w:tcBorders>
              <w:top w:val="single" w:sz="12" w:space="0" w:color="auto"/>
              <w:bottom w:val="single" w:sz="12" w:space="0" w:color="auto"/>
            </w:tcBorders>
            <w:shd w:val="solid" w:color="FFFFFF" w:fill="auto"/>
          </w:tcPr>
          <w:p w14:paraId="47F2E903" w14:textId="77777777" w:rsidR="00DE2177" w:rsidRPr="008C4ABE" w:rsidRDefault="00DE2177" w:rsidP="0027591D">
            <w:pPr>
              <w:pStyle w:val="TAC"/>
              <w:rPr>
                <w:snapToGrid w:val="0"/>
                <w:sz w:val="16"/>
              </w:rPr>
            </w:pPr>
            <w:r w:rsidRPr="008C4ABE">
              <w:rPr>
                <w:snapToGrid w:val="0"/>
                <w:sz w:val="16"/>
              </w:rPr>
              <w:t>-</w:t>
            </w:r>
          </w:p>
        </w:tc>
        <w:tc>
          <w:tcPr>
            <w:tcW w:w="1094" w:type="dxa"/>
            <w:tcBorders>
              <w:top w:val="single" w:sz="12" w:space="0" w:color="auto"/>
              <w:bottom w:val="single" w:sz="12" w:space="0" w:color="auto"/>
            </w:tcBorders>
            <w:shd w:val="solid" w:color="FFFFFF" w:fill="auto"/>
          </w:tcPr>
          <w:p w14:paraId="4CE1ED48" w14:textId="77777777" w:rsidR="00DE2177" w:rsidRPr="008C4ABE" w:rsidRDefault="00DE2177" w:rsidP="0027591D">
            <w:pPr>
              <w:pStyle w:val="TAC"/>
              <w:rPr>
                <w:snapToGrid w:val="0"/>
                <w:sz w:val="16"/>
              </w:rPr>
            </w:pPr>
            <w:r w:rsidRPr="008C4ABE">
              <w:rPr>
                <w:snapToGrid w:val="0"/>
                <w:sz w:val="16"/>
              </w:rPr>
              <w:t>-</w:t>
            </w:r>
          </w:p>
        </w:tc>
        <w:tc>
          <w:tcPr>
            <w:tcW w:w="567" w:type="dxa"/>
            <w:tcBorders>
              <w:top w:val="single" w:sz="12" w:space="0" w:color="auto"/>
              <w:bottom w:val="single" w:sz="12" w:space="0" w:color="auto"/>
            </w:tcBorders>
            <w:shd w:val="solid" w:color="FFFFFF" w:fill="auto"/>
          </w:tcPr>
          <w:p w14:paraId="1258D127" w14:textId="77777777" w:rsidR="00DE2177" w:rsidRPr="008C4ABE" w:rsidRDefault="00DE2177" w:rsidP="0027591D">
            <w:pPr>
              <w:pStyle w:val="TAL"/>
              <w:rPr>
                <w:snapToGrid w:val="0"/>
                <w:sz w:val="16"/>
              </w:rPr>
            </w:pPr>
            <w:r w:rsidRPr="008C4ABE">
              <w:rPr>
                <w:snapToGrid w:val="0"/>
                <w:sz w:val="16"/>
              </w:rPr>
              <w:t>-</w:t>
            </w:r>
          </w:p>
        </w:tc>
        <w:tc>
          <w:tcPr>
            <w:tcW w:w="425" w:type="dxa"/>
            <w:tcBorders>
              <w:top w:val="single" w:sz="12" w:space="0" w:color="auto"/>
              <w:bottom w:val="single" w:sz="12" w:space="0" w:color="auto"/>
            </w:tcBorders>
            <w:shd w:val="solid" w:color="FFFFFF" w:fill="auto"/>
          </w:tcPr>
          <w:p w14:paraId="745C9184" w14:textId="77777777" w:rsidR="00DE2177" w:rsidRPr="008C4ABE" w:rsidRDefault="00DE2177" w:rsidP="0027591D">
            <w:pPr>
              <w:pStyle w:val="TAR"/>
              <w:rPr>
                <w:sz w:val="16"/>
              </w:rPr>
            </w:pPr>
            <w:r w:rsidRPr="008C4ABE">
              <w:rPr>
                <w:sz w:val="16"/>
              </w:rPr>
              <w:t>-</w:t>
            </w:r>
          </w:p>
        </w:tc>
        <w:tc>
          <w:tcPr>
            <w:tcW w:w="425" w:type="dxa"/>
            <w:tcBorders>
              <w:top w:val="single" w:sz="12" w:space="0" w:color="auto"/>
              <w:bottom w:val="single" w:sz="12" w:space="0" w:color="auto"/>
            </w:tcBorders>
            <w:shd w:val="solid" w:color="FFFFFF" w:fill="auto"/>
          </w:tcPr>
          <w:p w14:paraId="1E4778AE" w14:textId="77777777" w:rsidR="00DE2177" w:rsidRPr="008C4ABE" w:rsidRDefault="00DE2177" w:rsidP="0027591D">
            <w:pPr>
              <w:pStyle w:val="TAC"/>
              <w:rPr>
                <w:sz w:val="16"/>
                <w:szCs w:val="16"/>
              </w:rPr>
            </w:pPr>
            <w:r w:rsidRPr="008C4ABE">
              <w:rPr>
                <w:sz w:val="16"/>
                <w:szCs w:val="16"/>
              </w:rPr>
              <w:t>-</w:t>
            </w:r>
          </w:p>
        </w:tc>
        <w:tc>
          <w:tcPr>
            <w:tcW w:w="4820" w:type="dxa"/>
            <w:tcBorders>
              <w:top w:val="single" w:sz="12" w:space="0" w:color="auto"/>
              <w:bottom w:val="single" w:sz="12" w:space="0" w:color="auto"/>
            </w:tcBorders>
            <w:shd w:val="solid" w:color="FFFFFF" w:fill="auto"/>
          </w:tcPr>
          <w:p w14:paraId="36ED6B47" w14:textId="77777777" w:rsidR="00DE2177" w:rsidRPr="008C4ABE" w:rsidRDefault="00DE2177" w:rsidP="0014502B">
            <w:pPr>
              <w:pStyle w:val="CRCoverPage"/>
              <w:spacing w:after="0"/>
              <w:ind w:left="100"/>
              <w:rPr>
                <w:snapToGrid w:val="0"/>
                <w:sz w:val="16"/>
              </w:rPr>
            </w:pPr>
            <w:r w:rsidRPr="008C4ABE">
              <w:rPr>
                <w:snapToGrid w:val="0"/>
                <w:sz w:val="16"/>
              </w:rPr>
              <w:t>Update to Rel-16 version (MCC)</w:t>
            </w:r>
          </w:p>
        </w:tc>
        <w:tc>
          <w:tcPr>
            <w:tcW w:w="708" w:type="dxa"/>
            <w:tcBorders>
              <w:top w:val="single" w:sz="12" w:space="0" w:color="auto"/>
              <w:bottom w:val="single" w:sz="12" w:space="0" w:color="auto"/>
            </w:tcBorders>
            <w:shd w:val="solid" w:color="FFFFFF" w:fill="auto"/>
          </w:tcPr>
          <w:p w14:paraId="4D3941E2" w14:textId="77777777" w:rsidR="00DE2177" w:rsidRPr="008C4ABE" w:rsidRDefault="00DE2177" w:rsidP="0027591D">
            <w:pPr>
              <w:pStyle w:val="TAC"/>
              <w:rPr>
                <w:bCs/>
                <w:snapToGrid w:val="0"/>
                <w:sz w:val="16"/>
              </w:rPr>
            </w:pPr>
            <w:r w:rsidRPr="008C4ABE">
              <w:rPr>
                <w:bCs/>
                <w:snapToGrid w:val="0"/>
                <w:sz w:val="16"/>
              </w:rPr>
              <w:t>16.0.0</w:t>
            </w:r>
          </w:p>
        </w:tc>
      </w:tr>
      <w:tr w:rsidR="00EA009D" w:rsidRPr="008C4ABE" w14:paraId="5041482D" w14:textId="77777777" w:rsidTr="003C137A">
        <w:tc>
          <w:tcPr>
            <w:tcW w:w="800" w:type="dxa"/>
            <w:tcBorders>
              <w:top w:val="single" w:sz="12" w:space="0" w:color="auto"/>
              <w:bottom w:val="single" w:sz="12" w:space="0" w:color="auto"/>
            </w:tcBorders>
            <w:shd w:val="solid" w:color="FFFFFF" w:fill="auto"/>
          </w:tcPr>
          <w:p w14:paraId="4FEE371A" w14:textId="77777777" w:rsidR="00EA009D" w:rsidRPr="008C4ABE" w:rsidRDefault="00EA009D" w:rsidP="0027591D">
            <w:pPr>
              <w:pStyle w:val="TAC"/>
              <w:rPr>
                <w:sz w:val="16"/>
              </w:rPr>
            </w:pPr>
            <w:r w:rsidRPr="008C4ABE">
              <w:rPr>
                <w:sz w:val="16"/>
              </w:rPr>
              <w:t>2022-04</w:t>
            </w:r>
          </w:p>
        </w:tc>
        <w:tc>
          <w:tcPr>
            <w:tcW w:w="800" w:type="dxa"/>
            <w:tcBorders>
              <w:top w:val="single" w:sz="12" w:space="0" w:color="auto"/>
              <w:bottom w:val="single" w:sz="12" w:space="0" w:color="auto"/>
            </w:tcBorders>
            <w:shd w:val="solid" w:color="FFFFFF" w:fill="auto"/>
          </w:tcPr>
          <w:p w14:paraId="00C4C261" w14:textId="77777777" w:rsidR="00EA009D" w:rsidRPr="008C4ABE" w:rsidRDefault="00EA009D" w:rsidP="0027591D">
            <w:pPr>
              <w:pStyle w:val="TAC"/>
              <w:rPr>
                <w:snapToGrid w:val="0"/>
                <w:sz w:val="16"/>
              </w:rPr>
            </w:pPr>
            <w:r w:rsidRPr="008C4ABE">
              <w:rPr>
                <w:snapToGrid w:val="0"/>
                <w:sz w:val="16"/>
              </w:rPr>
              <w:t>-</w:t>
            </w:r>
          </w:p>
        </w:tc>
        <w:tc>
          <w:tcPr>
            <w:tcW w:w="1094" w:type="dxa"/>
            <w:tcBorders>
              <w:top w:val="single" w:sz="12" w:space="0" w:color="auto"/>
              <w:bottom w:val="single" w:sz="12" w:space="0" w:color="auto"/>
            </w:tcBorders>
            <w:shd w:val="solid" w:color="FFFFFF" w:fill="auto"/>
          </w:tcPr>
          <w:p w14:paraId="1761C63A" w14:textId="77777777" w:rsidR="00EA009D" w:rsidRPr="008C4ABE" w:rsidRDefault="00EA009D" w:rsidP="0027591D">
            <w:pPr>
              <w:pStyle w:val="TAC"/>
              <w:rPr>
                <w:snapToGrid w:val="0"/>
                <w:sz w:val="16"/>
              </w:rPr>
            </w:pPr>
            <w:r w:rsidRPr="008C4ABE">
              <w:rPr>
                <w:snapToGrid w:val="0"/>
                <w:sz w:val="16"/>
              </w:rPr>
              <w:t>-</w:t>
            </w:r>
          </w:p>
        </w:tc>
        <w:tc>
          <w:tcPr>
            <w:tcW w:w="567" w:type="dxa"/>
            <w:tcBorders>
              <w:top w:val="single" w:sz="12" w:space="0" w:color="auto"/>
              <w:bottom w:val="single" w:sz="12" w:space="0" w:color="auto"/>
            </w:tcBorders>
            <w:shd w:val="solid" w:color="FFFFFF" w:fill="auto"/>
          </w:tcPr>
          <w:p w14:paraId="1CFE6163" w14:textId="77777777" w:rsidR="00EA009D" w:rsidRPr="008C4ABE" w:rsidRDefault="00EA009D" w:rsidP="0027591D">
            <w:pPr>
              <w:pStyle w:val="TAL"/>
              <w:rPr>
                <w:snapToGrid w:val="0"/>
                <w:sz w:val="16"/>
              </w:rPr>
            </w:pPr>
            <w:r w:rsidRPr="008C4ABE">
              <w:rPr>
                <w:snapToGrid w:val="0"/>
                <w:sz w:val="16"/>
              </w:rPr>
              <w:t>-</w:t>
            </w:r>
          </w:p>
        </w:tc>
        <w:tc>
          <w:tcPr>
            <w:tcW w:w="425" w:type="dxa"/>
            <w:tcBorders>
              <w:top w:val="single" w:sz="12" w:space="0" w:color="auto"/>
              <w:bottom w:val="single" w:sz="12" w:space="0" w:color="auto"/>
            </w:tcBorders>
            <w:shd w:val="solid" w:color="FFFFFF" w:fill="auto"/>
          </w:tcPr>
          <w:p w14:paraId="65EAC86D" w14:textId="77777777" w:rsidR="00EA009D" w:rsidRPr="008C4ABE" w:rsidRDefault="00EA009D" w:rsidP="0027591D">
            <w:pPr>
              <w:pStyle w:val="TAR"/>
              <w:rPr>
                <w:sz w:val="16"/>
              </w:rPr>
            </w:pPr>
            <w:r w:rsidRPr="008C4ABE">
              <w:rPr>
                <w:sz w:val="16"/>
              </w:rPr>
              <w:t>-</w:t>
            </w:r>
          </w:p>
        </w:tc>
        <w:tc>
          <w:tcPr>
            <w:tcW w:w="425" w:type="dxa"/>
            <w:tcBorders>
              <w:top w:val="single" w:sz="12" w:space="0" w:color="auto"/>
              <w:bottom w:val="single" w:sz="12" w:space="0" w:color="auto"/>
            </w:tcBorders>
            <w:shd w:val="solid" w:color="FFFFFF" w:fill="auto"/>
          </w:tcPr>
          <w:p w14:paraId="7B17DB4B" w14:textId="77777777" w:rsidR="00EA009D" w:rsidRPr="008C4ABE" w:rsidRDefault="00EA009D" w:rsidP="0027591D">
            <w:pPr>
              <w:pStyle w:val="TAC"/>
              <w:rPr>
                <w:sz w:val="16"/>
                <w:szCs w:val="16"/>
              </w:rPr>
            </w:pPr>
            <w:r w:rsidRPr="008C4ABE">
              <w:rPr>
                <w:sz w:val="16"/>
                <w:szCs w:val="16"/>
              </w:rPr>
              <w:t>-</w:t>
            </w:r>
          </w:p>
        </w:tc>
        <w:tc>
          <w:tcPr>
            <w:tcW w:w="4820" w:type="dxa"/>
            <w:tcBorders>
              <w:top w:val="single" w:sz="12" w:space="0" w:color="auto"/>
              <w:bottom w:val="single" w:sz="12" w:space="0" w:color="auto"/>
            </w:tcBorders>
            <w:shd w:val="solid" w:color="FFFFFF" w:fill="auto"/>
          </w:tcPr>
          <w:p w14:paraId="5D44BEBC" w14:textId="77777777" w:rsidR="00EA009D" w:rsidRPr="008C4ABE" w:rsidRDefault="00EA009D" w:rsidP="0014502B">
            <w:pPr>
              <w:pStyle w:val="CRCoverPage"/>
              <w:spacing w:after="0"/>
              <w:ind w:left="100"/>
              <w:rPr>
                <w:snapToGrid w:val="0"/>
                <w:sz w:val="16"/>
              </w:rPr>
            </w:pPr>
            <w:r w:rsidRPr="008C4ABE">
              <w:rPr>
                <w:snapToGrid w:val="0"/>
                <w:sz w:val="16"/>
              </w:rPr>
              <w:t>Update to Rel-17 version (MCC)</w:t>
            </w:r>
          </w:p>
        </w:tc>
        <w:tc>
          <w:tcPr>
            <w:tcW w:w="708" w:type="dxa"/>
            <w:tcBorders>
              <w:top w:val="single" w:sz="12" w:space="0" w:color="auto"/>
              <w:bottom w:val="single" w:sz="12" w:space="0" w:color="auto"/>
            </w:tcBorders>
            <w:shd w:val="solid" w:color="FFFFFF" w:fill="auto"/>
          </w:tcPr>
          <w:p w14:paraId="3156211E" w14:textId="77777777" w:rsidR="00EA009D" w:rsidRPr="008C4ABE" w:rsidRDefault="00EA009D" w:rsidP="0027591D">
            <w:pPr>
              <w:pStyle w:val="TAC"/>
              <w:rPr>
                <w:bCs/>
                <w:snapToGrid w:val="0"/>
                <w:sz w:val="16"/>
              </w:rPr>
            </w:pPr>
            <w:r w:rsidRPr="008C4ABE">
              <w:rPr>
                <w:bCs/>
                <w:snapToGrid w:val="0"/>
                <w:sz w:val="16"/>
              </w:rPr>
              <w:t>17.0.0</w:t>
            </w:r>
          </w:p>
        </w:tc>
      </w:tr>
      <w:tr w:rsidR="00E11319" w:rsidRPr="008C4ABE" w14:paraId="6064D7E9" w14:textId="77777777" w:rsidTr="003C137A">
        <w:tc>
          <w:tcPr>
            <w:tcW w:w="800" w:type="dxa"/>
            <w:tcBorders>
              <w:top w:val="single" w:sz="12" w:space="0" w:color="auto"/>
              <w:bottom w:val="single" w:sz="12" w:space="0" w:color="auto"/>
            </w:tcBorders>
            <w:shd w:val="solid" w:color="FFFFFF" w:fill="auto"/>
          </w:tcPr>
          <w:p w14:paraId="737ABCBD" w14:textId="77777777" w:rsidR="00E11319" w:rsidRPr="008C4ABE" w:rsidRDefault="00E11319" w:rsidP="0027591D">
            <w:pPr>
              <w:pStyle w:val="TAC"/>
              <w:rPr>
                <w:sz w:val="16"/>
              </w:rPr>
            </w:pPr>
            <w:r w:rsidRPr="008C4ABE">
              <w:rPr>
                <w:sz w:val="16"/>
              </w:rPr>
              <w:t>2024-04</w:t>
            </w:r>
          </w:p>
        </w:tc>
        <w:tc>
          <w:tcPr>
            <w:tcW w:w="800" w:type="dxa"/>
            <w:tcBorders>
              <w:top w:val="single" w:sz="12" w:space="0" w:color="auto"/>
              <w:bottom w:val="single" w:sz="12" w:space="0" w:color="auto"/>
            </w:tcBorders>
            <w:shd w:val="solid" w:color="FFFFFF" w:fill="auto"/>
          </w:tcPr>
          <w:p w14:paraId="46A7890F" w14:textId="77777777" w:rsidR="00E11319" w:rsidRPr="008C4ABE" w:rsidRDefault="00E11319" w:rsidP="0027591D">
            <w:pPr>
              <w:pStyle w:val="TAC"/>
              <w:rPr>
                <w:snapToGrid w:val="0"/>
                <w:sz w:val="16"/>
              </w:rPr>
            </w:pPr>
            <w:r w:rsidRPr="008C4ABE">
              <w:rPr>
                <w:snapToGrid w:val="0"/>
                <w:sz w:val="16"/>
              </w:rPr>
              <w:t>-</w:t>
            </w:r>
          </w:p>
        </w:tc>
        <w:tc>
          <w:tcPr>
            <w:tcW w:w="1094" w:type="dxa"/>
            <w:tcBorders>
              <w:top w:val="single" w:sz="12" w:space="0" w:color="auto"/>
              <w:bottom w:val="single" w:sz="12" w:space="0" w:color="auto"/>
            </w:tcBorders>
            <w:shd w:val="solid" w:color="FFFFFF" w:fill="auto"/>
          </w:tcPr>
          <w:p w14:paraId="2441DB98" w14:textId="77777777" w:rsidR="00E11319" w:rsidRPr="008C4ABE" w:rsidRDefault="00E11319" w:rsidP="0027591D">
            <w:pPr>
              <w:pStyle w:val="TAC"/>
              <w:rPr>
                <w:snapToGrid w:val="0"/>
                <w:sz w:val="16"/>
              </w:rPr>
            </w:pPr>
            <w:r w:rsidRPr="008C4ABE">
              <w:rPr>
                <w:snapToGrid w:val="0"/>
                <w:sz w:val="16"/>
              </w:rPr>
              <w:t>-</w:t>
            </w:r>
          </w:p>
        </w:tc>
        <w:tc>
          <w:tcPr>
            <w:tcW w:w="567" w:type="dxa"/>
            <w:tcBorders>
              <w:top w:val="single" w:sz="12" w:space="0" w:color="auto"/>
              <w:bottom w:val="single" w:sz="12" w:space="0" w:color="auto"/>
            </w:tcBorders>
            <w:shd w:val="solid" w:color="FFFFFF" w:fill="auto"/>
          </w:tcPr>
          <w:p w14:paraId="0D921337" w14:textId="77777777" w:rsidR="00E11319" w:rsidRPr="008C4ABE" w:rsidRDefault="00E11319" w:rsidP="0027591D">
            <w:pPr>
              <w:pStyle w:val="TAL"/>
              <w:rPr>
                <w:snapToGrid w:val="0"/>
                <w:sz w:val="16"/>
              </w:rPr>
            </w:pPr>
            <w:r w:rsidRPr="008C4ABE">
              <w:rPr>
                <w:snapToGrid w:val="0"/>
                <w:sz w:val="16"/>
              </w:rPr>
              <w:t>-</w:t>
            </w:r>
          </w:p>
        </w:tc>
        <w:tc>
          <w:tcPr>
            <w:tcW w:w="425" w:type="dxa"/>
            <w:tcBorders>
              <w:top w:val="single" w:sz="12" w:space="0" w:color="auto"/>
              <w:bottom w:val="single" w:sz="12" w:space="0" w:color="auto"/>
            </w:tcBorders>
            <w:shd w:val="solid" w:color="FFFFFF" w:fill="auto"/>
          </w:tcPr>
          <w:p w14:paraId="37F7D2EA" w14:textId="77777777" w:rsidR="00E11319" w:rsidRPr="008C4ABE" w:rsidRDefault="00E11319" w:rsidP="0027591D">
            <w:pPr>
              <w:pStyle w:val="TAR"/>
              <w:rPr>
                <w:sz w:val="16"/>
              </w:rPr>
            </w:pPr>
            <w:r w:rsidRPr="008C4ABE">
              <w:rPr>
                <w:sz w:val="16"/>
              </w:rPr>
              <w:t>-</w:t>
            </w:r>
          </w:p>
        </w:tc>
        <w:tc>
          <w:tcPr>
            <w:tcW w:w="425" w:type="dxa"/>
            <w:tcBorders>
              <w:top w:val="single" w:sz="12" w:space="0" w:color="auto"/>
              <w:bottom w:val="single" w:sz="12" w:space="0" w:color="auto"/>
            </w:tcBorders>
            <w:shd w:val="solid" w:color="FFFFFF" w:fill="auto"/>
          </w:tcPr>
          <w:p w14:paraId="39631BBF" w14:textId="77777777" w:rsidR="00E11319" w:rsidRPr="008C4ABE" w:rsidRDefault="00E11319" w:rsidP="0027591D">
            <w:pPr>
              <w:pStyle w:val="TAC"/>
              <w:rPr>
                <w:sz w:val="16"/>
                <w:szCs w:val="16"/>
              </w:rPr>
            </w:pPr>
            <w:r w:rsidRPr="008C4ABE">
              <w:rPr>
                <w:sz w:val="16"/>
                <w:szCs w:val="16"/>
              </w:rPr>
              <w:t>-</w:t>
            </w:r>
          </w:p>
        </w:tc>
        <w:tc>
          <w:tcPr>
            <w:tcW w:w="4820" w:type="dxa"/>
            <w:tcBorders>
              <w:top w:val="single" w:sz="12" w:space="0" w:color="auto"/>
              <w:bottom w:val="single" w:sz="12" w:space="0" w:color="auto"/>
            </w:tcBorders>
            <w:shd w:val="solid" w:color="FFFFFF" w:fill="auto"/>
          </w:tcPr>
          <w:p w14:paraId="2A2C45D4" w14:textId="77777777" w:rsidR="00E11319" w:rsidRPr="008C4ABE" w:rsidRDefault="00E11319" w:rsidP="0014502B">
            <w:pPr>
              <w:pStyle w:val="CRCoverPage"/>
              <w:spacing w:after="0"/>
              <w:ind w:left="100"/>
              <w:rPr>
                <w:snapToGrid w:val="0"/>
                <w:sz w:val="16"/>
              </w:rPr>
            </w:pPr>
            <w:r w:rsidRPr="008C4ABE">
              <w:rPr>
                <w:snapToGrid w:val="0"/>
                <w:sz w:val="16"/>
              </w:rPr>
              <w:t>Update to Rel-18 version (MCC)</w:t>
            </w:r>
          </w:p>
        </w:tc>
        <w:tc>
          <w:tcPr>
            <w:tcW w:w="708" w:type="dxa"/>
            <w:tcBorders>
              <w:top w:val="single" w:sz="12" w:space="0" w:color="auto"/>
              <w:bottom w:val="single" w:sz="12" w:space="0" w:color="auto"/>
            </w:tcBorders>
            <w:shd w:val="solid" w:color="FFFFFF" w:fill="auto"/>
          </w:tcPr>
          <w:p w14:paraId="7F7FAEE1" w14:textId="77777777" w:rsidR="00E11319" w:rsidRPr="008C4ABE" w:rsidRDefault="00E11319" w:rsidP="0027591D">
            <w:pPr>
              <w:pStyle w:val="TAC"/>
              <w:rPr>
                <w:bCs/>
                <w:snapToGrid w:val="0"/>
                <w:sz w:val="16"/>
              </w:rPr>
            </w:pPr>
            <w:r w:rsidRPr="008C4ABE">
              <w:rPr>
                <w:bCs/>
                <w:snapToGrid w:val="0"/>
                <w:sz w:val="16"/>
              </w:rPr>
              <w:t>18.0.0</w:t>
            </w:r>
          </w:p>
        </w:tc>
      </w:tr>
      <w:tr w:rsidR="003C137A" w:rsidRPr="008C4ABE" w14:paraId="6DB8AD60" w14:textId="77777777" w:rsidTr="00CD59CF">
        <w:tc>
          <w:tcPr>
            <w:tcW w:w="800" w:type="dxa"/>
            <w:tcBorders>
              <w:top w:val="single" w:sz="12" w:space="0" w:color="auto"/>
            </w:tcBorders>
            <w:shd w:val="solid" w:color="FFFFFF" w:fill="auto"/>
          </w:tcPr>
          <w:p w14:paraId="17BBEE52" w14:textId="77777777" w:rsidR="003C137A" w:rsidRPr="008C4ABE" w:rsidRDefault="003C137A" w:rsidP="0027591D">
            <w:pPr>
              <w:pStyle w:val="TAC"/>
              <w:rPr>
                <w:sz w:val="16"/>
              </w:rPr>
            </w:pPr>
            <w:r w:rsidRPr="008C4ABE">
              <w:rPr>
                <w:sz w:val="16"/>
              </w:rPr>
              <w:t>2025-09</w:t>
            </w:r>
          </w:p>
        </w:tc>
        <w:tc>
          <w:tcPr>
            <w:tcW w:w="800" w:type="dxa"/>
            <w:tcBorders>
              <w:top w:val="single" w:sz="12" w:space="0" w:color="auto"/>
            </w:tcBorders>
            <w:shd w:val="solid" w:color="FFFFFF" w:fill="auto"/>
          </w:tcPr>
          <w:p w14:paraId="1FB2901D" w14:textId="0DADBFBC" w:rsidR="003C137A" w:rsidRPr="008C4ABE" w:rsidRDefault="00B43B10" w:rsidP="0027591D">
            <w:pPr>
              <w:pStyle w:val="TAC"/>
              <w:rPr>
                <w:snapToGrid w:val="0"/>
                <w:sz w:val="16"/>
              </w:rPr>
            </w:pPr>
            <w:r w:rsidRPr="008C4ABE">
              <w:rPr>
                <w:snapToGrid w:val="0"/>
                <w:sz w:val="16"/>
                <w:szCs w:val="16"/>
              </w:rPr>
              <w:t>SA#109</w:t>
            </w:r>
          </w:p>
        </w:tc>
        <w:tc>
          <w:tcPr>
            <w:tcW w:w="1094" w:type="dxa"/>
            <w:tcBorders>
              <w:top w:val="single" w:sz="12" w:space="0" w:color="auto"/>
            </w:tcBorders>
            <w:shd w:val="solid" w:color="FFFFFF" w:fill="auto"/>
          </w:tcPr>
          <w:p w14:paraId="204F7796" w14:textId="77777777" w:rsidR="003C137A" w:rsidRPr="008C4ABE" w:rsidRDefault="003C137A" w:rsidP="0027591D">
            <w:pPr>
              <w:pStyle w:val="TAC"/>
              <w:rPr>
                <w:snapToGrid w:val="0"/>
                <w:sz w:val="16"/>
              </w:rPr>
            </w:pPr>
            <w:r w:rsidRPr="008C4ABE">
              <w:rPr>
                <w:snapToGrid w:val="0"/>
                <w:sz w:val="16"/>
              </w:rPr>
              <w:t>-</w:t>
            </w:r>
          </w:p>
        </w:tc>
        <w:tc>
          <w:tcPr>
            <w:tcW w:w="567" w:type="dxa"/>
            <w:tcBorders>
              <w:top w:val="single" w:sz="12" w:space="0" w:color="auto"/>
            </w:tcBorders>
            <w:shd w:val="solid" w:color="FFFFFF" w:fill="auto"/>
          </w:tcPr>
          <w:p w14:paraId="23AB812C" w14:textId="77777777" w:rsidR="003C137A" w:rsidRPr="008C4ABE" w:rsidRDefault="003C137A" w:rsidP="0027591D">
            <w:pPr>
              <w:pStyle w:val="TAL"/>
              <w:rPr>
                <w:snapToGrid w:val="0"/>
                <w:sz w:val="16"/>
              </w:rPr>
            </w:pPr>
            <w:r w:rsidRPr="008C4ABE">
              <w:rPr>
                <w:snapToGrid w:val="0"/>
                <w:sz w:val="16"/>
              </w:rPr>
              <w:t>-</w:t>
            </w:r>
          </w:p>
        </w:tc>
        <w:tc>
          <w:tcPr>
            <w:tcW w:w="425" w:type="dxa"/>
            <w:tcBorders>
              <w:top w:val="single" w:sz="12" w:space="0" w:color="auto"/>
            </w:tcBorders>
            <w:shd w:val="solid" w:color="FFFFFF" w:fill="auto"/>
          </w:tcPr>
          <w:p w14:paraId="058739FF" w14:textId="77777777" w:rsidR="003C137A" w:rsidRPr="008C4ABE" w:rsidRDefault="003C137A" w:rsidP="0027591D">
            <w:pPr>
              <w:pStyle w:val="TAR"/>
              <w:rPr>
                <w:sz w:val="16"/>
              </w:rPr>
            </w:pPr>
            <w:r w:rsidRPr="008C4ABE">
              <w:rPr>
                <w:sz w:val="16"/>
              </w:rPr>
              <w:t>-</w:t>
            </w:r>
          </w:p>
        </w:tc>
        <w:tc>
          <w:tcPr>
            <w:tcW w:w="425" w:type="dxa"/>
            <w:tcBorders>
              <w:top w:val="single" w:sz="12" w:space="0" w:color="auto"/>
            </w:tcBorders>
            <w:shd w:val="solid" w:color="FFFFFF" w:fill="auto"/>
          </w:tcPr>
          <w:p w14:paraId="2FC8AA47" w14:textId="77777777" w:rsidR="003C137A" w:rsidRPr="008C4ABE" w:rsidRDefault="003C137A" w:rsidP="0027591D">
            <w:pPr>
              <w:pStyle w:val="TAC"/>
              <w:rPr>
                <w:sz w:val="16"/>
                <w:szCs w:val="16"/>
              </w:rPr>
            </w:pPr>
            <w:r w:rsidRPr="008C4ABE">
              <w:rPr>
                <w:sz w:val="16"/>
                <w:szCs w:val="16"/>
              </w:rPr>
              <w:t>-</w:t>
            </w:r>
          </w:p>
        </w:tc>
        <w:tc>
          <w:tcPr>
            <w:tcW w:w="4820" w:type="dxa"/>
            <w:tcBorders>
              <w:top w:val="single" w:sz="12" w:space="0" w:color="auto"/>
            </w:tcBorders>
            <w:shd w:val="solid" w:color="FFFFFF" w:fill="auto"/>
          </w:tcPr>
          <w:p w14:paraId="403939F0" w14:textId="77777777" w:rsidR="003C137A" w:rsidRPr="008C4ABE" w:rsidRDefault="003C137A" w:rsidP="0014502B">
            <w:pPr>
              <w:pStyle w:val="CRCoverPage"/>
              <w:spacing w:after="0"/>
              <w:ind w:left="100"/>
              <w:rPr>
                <w:snapToGrid w:val="0"/>
                <w:sz w:val="16"/>
              </w:rPr>
            </w:pPr>
            <w:r w:rsidRPr="008C4ABE">
              <w:rPr>
                <w:snapToGrid w:val="0"/>
                <w:sz w:val="16"/>
              </w:rPr>
              <w:t>Update to Rel-19 version (MCC)</w:t>
            </w:r>
          </w:p>
        </w:tc>
        <w:tc>
          <w:tcPr>
            <w:tcW w:w="708" w:type="dxa"/>
            <w:tcBorders>
              <w:top w:val="single" w:sz="12" w:space="0" w:color="auto"/>
            </w:tcBorders>
            <w:shd w:val="solid" w:color="FFFFFF" w:fill="auto"/>
          </w:tcPr>
          <w:p w14:paraId="6E70855A" w14:textId="77777777" w:rsidR="003C137A" w:rsidRPr="008C4ABE" w:rsidRDefault="003C137A" w:rsidP="0027591D">
            <w:pPr>
              <w:pStyle w:val="TAC"/>
              <w:rPr>
                <w:bCs/>
                <w:snapToGrid w:val="0"/>
                <w:sz w:val="16"/>
              </w:rPr>
            </w:pPr>
            <w:r w:rsidRPr="008C4ABE">
              <w:rPr>
                <w:bCs/>
                <w:snapToGrid w:val="0"/>
                <w:sz w:val="16"/>
              </w:rPr>
              <w:t>19.0.0</w:t>
            </w:r>
          </w:p>
        </w:tc>
      </w:tr>
    </w:tbl>
    <w:p w14:paraId="60E03A6D" w14:textId="4C820B21" w:rsidR="00DA10C3" w:rsidRPr="008C4ABE" w:rsidRDefault="00DA10C3"/>
    <w:sectPr w:rsidR="00DA10C3" w:rsidRPr="008C4ABE">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9A6DD" w14:textId="77777777" w:rsidR="00312F3E" w:rsidRDefault="00312F3E">
      <w:r>
        <w:separator/>
      </w:r>
    </w:p>
  </w:endnote>
  <w:endnote w:type="continuationSeparator" w:id="0">
    <w:p w14:paraId="556D9732" w14:textId="77777777" w:rsidR="00312F3E" w:rsidRDefault="00312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6947" w14:textId="77777777" w:rsidR="008C4ABE" w:rsidRPr="008C4ABE" w:rsidRDefault="008C4ABE" w:rsidP="008C4ABE">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FC0B1" w14:textId="77777777" w:rsidR="008C4ABE" w:rsidRDefault="008C4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47FAA" w14:textId="77777777" w:rsidR="008C4ABE" w:rsidRPr="008C4ABE" w:rsidRDefault="008C4ABE" w:rsidP="008C4ABE">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180E3" w14:textId="77777777" w:rsidR="004F7D2D" w:rsidRPr="008C4ABE" w:rsidRDefault="004F7D2D" w:rsidP="008C4ABE">
    <w:pPr>
      <w:pStyle w:val="Footer"/>
      <w:rPr>
        <w:rFonts w:cs="Arial"/>
        <w:sz w:val="20"/>
      </w:rPr>
    </w:pPr>
    <w:r w:rsidRPr="008C4ABE">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7C2A1" w14:textId="77777777" w:rsidR="00312F3E" w:rsidRDefault="00312F3E">
      <w:r>
        <w:separator/>
      </w:r>
    </w:p>
  </w:footnote>
  <w:footnote w:type="continuationSeparator" w:id="0">
    <w:p w14:paraId="599CC737" w14:textId="77777777" w:rsidR="00312F3E" w:rsidRDefault="00312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DC1E" w14:textId="77777777" w:rsidR="008C4ABE" w:rsidRDefault="008C4A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18164" w14:textId="77777777" w:rsidR="008C4ABE" w:rsidRDefault="008C4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003F" w14:textId="77777777" w:rsidR="008C4ABE" w:rsidRDefault="008C4A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895A8" w14:textId="5E2225E8" w:rsidR="004F7D2D" w:rsidRDefault="00B43B10">
    <w:pPr>
      <w:pStyle w:val="Header"/>
      <w:framePr w:wrap="auto" w:vAnchor="text" w:hAnchor="margin" w:xAlign="right" w:y="1"/>
      <w:widowControl/>
    </w:pPr>
    <w:r w:rsidRPr="008C4ABE">
      <w:rPr>
        <w:rFonts w:cs="Arial"/>
        <w:sz w:val="20"/>
      </w:rPr>
      <w:fldChar w:fldCharType="begin"/>
    </w:r>
    <w:r w:rsidRPr="008C4ABE">
      <w:rPr>
        <w:rFonts w:cs="Arial"/>
        <w:sz w:val="20"/>
      </w:rPr>
      <w:instrText xml:space="preserve"> STYLEREF ZA </w:instrText>
    </w:r>
    <w:r w:rsidRPr="008C4ABE">
      <w:rPr>
        <w:rFonts w:cs="Arial"/>
        <w:sz w:val="20"/>
      </w:rPr>
      <w:fldChar w:fldCharType="separate"/>
    </w:r>
    <w:r w:rsidR="000C1772">
      <w:rPr>
        <w:rFonts w:cs="Arial"/>
        <w:noProof/>
        <w:sz w:val="20"/>
      </w:rPr>
      <w:t>3GPP TS 32.506 V19.0.0 (2025-09)</w:t>
    </w:r>
    <w:r w:rsidRPr="008C4ABE">
      <w:rPr>
        <w:rFonts w:cs="Arial"/>
        <w:noProof/>
        <w:sz w:val="20"/>
      </w:rPr>
      <w:fldChar w:fldCharType="end"/>
    </w:r>
  </w:p>
  <w:p w14:paraId="21A22EFE" w14:textId="77777777" w:rsidR="004F7D2D" w:rsidRDefault="004F7D2D">
    <w:pPr>
      <w:pStyle w:val="Header"/>
      <w:framePr w:wrap="auto" w:vAnchor="text" w:hAnchor="margin" w:xAlign="center" w:y="1"/>
      <w:widowControl/>
    </w:pPr>
    <w:r w:rsidRPr="008C4ABE">
      <w:rPr>
        <w:rFonts w:cs="Arial"/>
        <w:sz w:val="20"/>
      </w:rPr>
      <w:fldChar w:fldCharType="begin"/>
    </w:r>
    <w:r w:rsidRPr="008C4ABE">
      <w:rPr>
        <w:rFonts w:cs="Arial"/>
        <w:sz w:val="20"/>
      </w:rPr>
      <w:instrText xml:space="preserve"> PAGE </w:instrText>
    </w:r>
    <w:r w:rsidRPr="008C4ABE">
      <w:rPr>
        <w:rFonts w:cs="Arial"/>
        <w:sz w:val="20"/>
      </w:rPr>
      <w:fldChar w:fldCharType="separate"/>
    </w:r>
    <w:r w:rsidR="0029692C" w:rsidRPr="008C4ABE">
      <w:rPr>
        <w:rFonts w:cs="Arial"/>
        <w:sz w:val="20"/>
      </w:rPr>
      <w:t>46</w:t>
    </w:r>
    <w:r w:rsidRPr="008C4ABE">
      <w:rPr>
        <w:rFonts w:cs="Arial"/>
        <w:sz w:val="20"/>
      </w:rPr>
      <w:fldChar w:fldCharType="end"/>
    </w:r>
  </w:p>
  <w:p w14:paraId="65F17B65" w14:textId="474DBA49" w:rsidR="004F7D2D" w:rsidRDefault="00B43B10">
    <w:pPr>
      <w:pStyle w:val="Header"/>
      <w:framePr w:wrap="auto" w:vAnchor="text" w:hAnchor="margin" w:y="1"/>
      <w:widowControl/>
    </w:pPr>
    <w:r w:rsidRPr="008C4ABE">
      <w:rPr>
        <w:rFonts w:cs="Arial"/>
        <w:sz w:val="20"/>
      </w:rPr>
      <w:fldChar w:fldCharType="begin"/>
    </w:r>
    <w:r w:rsidRPr="008C4ABE">
      <w:rPr>
        <w:rFonts w:cs="Arial"/>
        <w:sz w:val="20"/>
      </w:rPr>
      <w:instrText xml:space="preserve"> STYLEREF ZGSM </w:instrText>
    </w:r>
    <w:r w:rsidRPr="008C4ABE">
      <w:rPr>
        <w:rFonts w:cs="Arial"/>
        <w:sz w:val="20"/>
      </w:rPr>
      <w:fldChar w:fldCharType="separate"/>
    </w:r>
    <w:r w:rsidR="000C1772">
      <w:rPr>
        <w:rFonts w:cs="Arial"/>
        <w:noProof/>
        <w:sz w:val="20"/>
      </w:rPr>
      <w:t>Release 19</w:t>
    </w:r>
    <w:r w:rsidRPr="008C4ABE">
      <w:rPr>
        <w:rFonts w:cs="Arial"/>
        <w:noProof/>
        <w:sz w:val="20"/>
      </w:rPr>
      <w:fldChar w:fldCharType="end"/>
    </w:r>
  </w:p>
  <w:p w14:paraId="7C17C993" w14:textId="77777777" w:rsidR="004F7D2D" w:rsidRDefault="004F7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340"/>
      </v:shape>
    </w:pict>
  </w:numPicBullet>
  <w:abstractNum w:abstractNumId="0" w15:restartNumberingAfterBreak="0">
    <w:nsid w:val="FFFFFF7C"/>
    <w:multiLevelType w:val="singleLevel"/>
    <w:tmpl w:val="154457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6202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C63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7166F"/>
    <w:multiLevelType w:val="multilevel"/>
    <w:tmpl w:val="31AC20D6"/>
    <w:styleLink w:val="Style1"/>
    <w:lvl w:ilvl="0">
      <w:start w:val="3"/>
      <w:numFmt w:val="decimal"/>
      <w:lvlText w:val="%1"/>
      <w:lvlJc w:val="left"/>
      <w:pPr>
        <w:tabs>
          <w:tab w:val="num" w:pos="1140"/>
        </w:tabs>
        <w:ind w:left="1140" w:hanging="1140"/>
      </w:pPr>
      <w:rPr>
        <w:rFonts w:hint="default"/>
      </w:rPr>
    </w:lvl>
    <w:lvl w:ilvl="1">
      <w:start w:val="1"/>
      <w:numFmt w:val="none"/>
      <w:lvlText w:val="5.2"/>
      <w:lvlJc w:val="left"/>
      <w:pPr>
        <w:tabs>
          <w:tab w:val="num" w:pos="1140"/>
        </w:tabs>
        <w:ind w:left="1140" w:hanging="1140"/>
      </w:pPr>
      <w:rPr>
        <w:rFonts w:hint="default"/>
      </w:rPr>
    </w:lvl>
    <w:lvl w:ilvl="2">
      <w:start w:val="1"/>
      <w:numFmt w:val="none"/>
      <w:lvlText w:val="5.2.1"/>
      <w:lvlJc w:val="left"/>
      <w:pPr>
        <w:tabs>
          <w:tab w:val="num" w:pos="1140"/>
        </w:tabs>
        <w:ind w:left="1140" w:hanging="1140"/>
      </w:pPr>
      <w:rPr>
        <w:rFonts w:hint="default"/>
      </w:rPr>
    </w:lvl>
    <w:lvl w:ilvl="3">
      <w:start w:val="1"/>
      <w:numFmt w:val="decimal"/>
      <w:lvlText w:val="5.2.%31.%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9751C2"/>
    <w:multiLevelType w:val="hybridMultilevel"/>
    <w:tmpl w:val="6CFC85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17A1B41"/>
    <w:multiLevelType w:val="multilevel"/>
    <w:tmpl w:val="92E84564"/>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12753C45"/>
    <w:multiLevelType w:val="hybridMultilevel"/>
    <w:tmpl w:val="438E2E66"/>
    <w:lvl w:ilvl="0" w:tplc="39BE7976">
      <w:start w:val="4"/>
      <w:numFmt w:val="bullet"/>
      <w:pStyle w:val="cpde"/>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D36936"/>
    <w:multiLevelType w:val="multilevel"/>
    <w:tmpl w:val="31AC20D6"/>
    <w:lvl w:ilvl="0">
      <w:start w:val="3"/>
      <w:numFmt w:val="decimal"/>
      <w:lvlText w:val="%1"/>
      <w:lvlJc w:val="left"/>
      <w:pPr>
        <w:tabs>
          <w:tab w:val="num" w:pos="1140"/>
        </w:tabs>
        <w:ind w:left="1140" w:hanging="1140"/>
      </w:pPr>
      <w:rPr>
        <w:rFonts w:hint="default"/>
      </w:rPr>
    </w:lvl>
    <w:lvl w:ilvl="1">
      <w:start w:val="1"/>
      <w:numFmt w:val="none"/>
      <w:lvlText w:val="5.2"/>
      <w:lvlJc w:val="left"/>
      <w:pPr>
        <w:tabs>
          <w:tab w:val="num" w:pos="1140"/>
        </w:tabs>
        <w:ind w:left="1140" w:hanging="1140"/>
      </w:pPr>
      <w:rPr>
        <w:rFonts w:hint="default"/>
      </w:rPr>
    </w:lvl>
    <w:lvl w:ilvl="2">
      <w:start w:val="1"/>
      <w:numFmt w:val="none"/>
      <w:lvlText w:val="5.2.1"/>
      <w:lvlJc w:val="left"/>
      <w:pPr>
        <w:tabs>
          <w:tab w:val="num" w:pos="1140"/>
        </w:tabs>
        <w:ind w:left="1140" w:hanging="1140"/>
      </w:pPr>
      <w:rPr>
        <w:rFonts w:hint="default"/>
      </w:rPr>
    </w:lvl>
    <w:lvl w:ilvl="3">
      <w:start w:val="1"/>
      <w:numFmt w:val="decimal"/>
      <w:lvlText w:val="5.2.%31.%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2E0D6448"/>
    <w:multiLevelType w:val="multilevel"/>
    <w:tmpl w:val="31AC20D6"/>
    <w:lvl w:ilvl="0">
      <w:start w:val="3"/>
      <w:numFmt w:val="decimal"/>
      <w:lvlText w:val="%1"/>
      <w:lvlJc w:val="left"/>
      <w:pPr>
        <w:tabs>
          <w:tab w:val="num" w:pos="1140"/>
        </w:tabs>
        <w:ind w:left="1140" w:hanging="1140"/>
      </w:pPr>
      <w:rPr>
        <w:rFonts w:hint="default"/>
      </w:rPr>
    </w:lvl>
    <w:lvl w:ilvl="1">
      <w:start w:val="1"/>
      <w:numFmt w:val="none"/>
      <w:lvlText w:val="5.2"/>
      <w:lvlJc w:val="left"/>
      <w:pPr>
        <w:tabs>
          <w:tab w:val="num" w:pos="1140"/>
        </w:tabs>
        <w:ind w:left="1140" w:hanging="1140"/>
      </w:pPr>
      <w:rPr>
        <w:rFonts w:hint="default"/>
      </w:rPr>
    </w:lvl>
    <w:lvl w:ilvl="2">
      <w:start w:val="1"/>
      <w:numFmt w:val="none"/>
      <w:lvlText w:val="5.2.1"/>
      <w:lvlJc w:val="left"/>
      <w:pPr>
        <w:tabs>
          <w:tab w:val="num" w:pos="1140"/>
        </w:tabs>
        <w:ind w:left="1140" w:hanging="1140"/>
      </w:pPr>
      <w:rPr>
        <w:rFonts w:hint="default"/>
      </w:rPr>
    </w:lvl>
    <w:lvl w:ilvl="3">
      <w:start w:val="1"/>
      <w:numFmt w:val="decimal"/>
      <w:lvlText w:val="5.2.%31.%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A980DC5"/>
    <w:multiLevelType w:val="multilevel"/>
    <w:tmpl w:val="26283580"/>
    <w:lvl w:ilvl="0">
      <w:start w:val="1"/>
      <w:numFmt w:val="decimal"/>
      <w:lvlText w:val="%1"/>
      <w:lvlJc w:val="left"/>
      <w:pPr>
        <w:tabs>
          <w:tab w:val="num" w:pos="1425"/>
        </w:tabs>
        <w:ind w:left="1425" w:hanging="1425"/>
      </w:pPr>
      <w:rPr>
        <w:rFonts w:hint="default"/>
      </w:rPr>
    </w:lvl>
    <w:lvl w:ilvl="1">
      <w:start w:val="1"/>
      <w:numFmt w:val="none"/>
      <w:lvlText w:val="5.2.1"/>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none"/>
      <w:lvlText w:val="5.2.1"/>
      <w:lvlJc w:val="left"/>
      <w:pPr>
        <w:tabs>
          <w:tab w:val="num" w:pos="1425"/>
        </w:tabs>
        <w:ind w:left="1425" w:hanging="1425"/>
      </w:pPr>
      <w:rPr>
        <w:rFonts w:hint="default"/>
      </w:rPr>
    </w:lvl>
    <w:lvl w:ilvl="4">
      <w:start w:val="1"/>
      <w:numFmt w:val="decimal"/>
      <w:lvlText w:val="%1.%2.%3.%4%5"/>
      <w:lvlJc w:val="left"/>
      <w:pPr>
        <w:tabs>
          <w:tab w:val="num" w:pos="1851"/>
        </w:tabs>
        <w:ind w:left="1851"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69E523D"/>
    <w:multiLevelType w:val="multilevel"/>
    <w:tmpl w:val="140ECB3E"/>
    <w:lvl w:ilvl="0">
      <w:start w:val="3"/>
      <w:numFmt w:val="decimal"/>
      <w:lvlText w:val="%1"/>
      <w:lvlJc w:val="left"/>
      <w:pPr>
        <w:tabs>
          <w:tab w:val="num" w:pos="1140"/>
        </w:tabs>
        <w:ind w:left="1140" w:hanging="1140"/>
      </w:pPr>
      <w:rPr>
        <w:rFonts w:hint="default"/>
      </w:rPr>
    </w:lvl>
    <w:lvl w:ilvl="1">
      <w:start w:val="1"/>
      <w:numFmt w:val="none"/>
      <w:lvlText w:val="5.2"/>
      <w:lvlJc w:val="left"/>
      <w:pPr>
        <w:tabs>
          <w:tab w:val="num" w:pos="1140"/>
        </w:tabs>
        <w:ind w:left="1140" w:hanging="1140"/>
      </w:pPr>
      <w:rPr>
        <w:rFonts w:hint="default"/>
      </w:rPr>
    </w:lvl>
    <w:lvl w:ilvl="2">
      <w:start w:val="1"/>
      <w:numFmt w:val="none"/>
      <w:lvlText w:val="5.2.1"/>
      <w:lvlJc w:val="left"/>
      <w:pPr>
        <w:tabs>
          <w:tab w:val="num" w:pos="1140"/>
        </w:tabs>
        <w:ind w:left="1140" w:hanging="1140"/>
      </w:pPr>
      <w:rPr>
        <w:rFonts w:hint="default"/>
      </w:rPr>
    </w:lvl>
    <w:lvl w:ilvl="3">
      <w:start w:val="1"/>
      <w:numFmt w:val="decimal"/>
      <w:lvlText w:val="5.2.%31.%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B8F038D"/>
    <w:multiLevelType w:val="multilevel"/>
    <w:tmpl w:val="31AC20D6"/>
    <w:lvl w:ilvl="0">
      <w:start w:val="3"/>
      <w:numFmt w:val="decimal"/>
      <w:lvlText w:val="%1"/>
      <w:lvlJc w:val="left"/>
      <w:pPr>
        <w:tabs>
          <w:tab w:val="num" w:pos="1140"/>
        </w:tabs>
        <w:ind w:left="1140" w:hanging="1140"/>
      </w:pPr>
      <w:rPr>
        <w:rFonts w:hint="default"/>
      </w:rPr>
    </w:lvl>
    <w:lvl w:ilvl="1">
      <w:start w:val="1"/>
      <w:numFmt w:val="none"/>
      <w:lvlText w:val="5.2"/>
      <w:lvlJc w:val="left"/>
      <w:pPr>
        <w:tabs>
          <w:tab w:val="num" w:pos="1140"/>
        </w:tabs>
        <w:ind w:left="1140" w:hanging="1140"/>
      </w:pPr>
      <w:rPr>
        <w:rFonts w:hint="default"/>
      </w:rPr>
    </w:lvl>
    <w:lvl w:ilvl="2">
      <w:start w:val="1"/>
      <w:numFmt w:val="none"/>
      <w:lvlText w:val="5.2.1"/>
      <w:lvlJc w:val="left"/>
      <w:pPr>
        <w:tabs>
          <w:tab w:val="num" w:pos="1140"/>
        </w:tabs>
        <w:ind w:left="1140" w:hanging="1140"/>
      </w:pPr>
      <w:rPr>
        <w:rFonts w:hint="default"/>
      </w:rPr>
    </w:lvl>
    <w:lvl w:ilvl="3">
      <w:start w:val="1"/>
      <w:numFmt w:val="decimal"/>
      <w:lvlText w:val="5.2.%31.%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E6B3371"/>
    <w:multiLevelType w:val="multilevel"/>
    <w:tmpl w:val="32E85B24"/>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none"/>
      <w:lvlText w:val="5.2.1"/>
      <w:lvlJc w:val="left"/>
      <w:pPr>
        <w:tabs>
          <w:tab w:val="num" w:pos="1140"/>
        </w:tabs>
        <w:ind w:left="1140" w:hanging="1140"/>
      </w:pPr>
      <w:rPr>
        <w:rFonts w:hint="default"/>
      </w:rPr>
    </w:lvl>
    <w:lvl w:ilvl="3">
      <w:start w:val="1"/>
      <w:numFmt w:val="decimal"/>
      <w:lvlText w:val="5.2.%31.%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4854467"/>
    <w:multiLevelType w:val="hybridMultilevel"/>
    <w:tmpl w:val="E71CD3E0"/>
    <w:lvl w:ilvl="0" w:tplc="FFFFFFFF">
      <w:start w:val="1"/>
      <w:numFmt w:val="decimal"/>
      <w:lvlText w:val="%1."/>
      <w:lvlJc w:val="left"/>
      <w:pPr>
        <w:tabs>
          <w:tab w:val="num" w:pos="1004"/>
        </w:tabs>
        <w:ind w:left="100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7" w15:restartNumberingAfterBreak="0">
    <w:nsid w:val="554C10D1"/>
    <w:multiLevelType w:val="multilevel"/>
    <w:tmpl w:val="9C6437A8"/>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6CA5E53"/>
    <w:multiLevelType w:val="hybridMultilevel"/>
    <w:tmpl w:val="D1F6598E"/>
    <w:lvl w:ilvl="0" w:tplc="FFFFFFFF">
      <w:numFmt w:val="bullet"/>
      <w:lvlText w:val="-"/>
      <w:lvlJc w:val="left"/>
      <w:pPr>
        <w:tabs>
          <w:tab w:val="num" w:pos="1494"/>
        </w:tabs>
        <w:ind w:left="1494" w:hanging="360"/>
      </w:pPr>
      <w:rPr>
        <w:rFonts w:ascii="Times New Roman" w:eastAsia="Times New Roman" w:hAnsi="Times New Roman" w:cs="Times New Roman"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AC468B4"/>
    <w:multiLevelType w:val="multilevel"/>
    <w:tmpl w:val="140ECB3E"/>
    <w:lvl w:ilvl="0">
      <w:start w:val="3"/>
      <w:numFmt w:val="decimal"/>
      <w:lvlText w:val="%1"/>
      <w:lvlJc w:val="left"/>
      <w:pPr>
        <w:tabs>
          <w:tab w:val="num" w:pos="1140"/>
        </w:tabs>
        <w:ind w:left="1140" w:hanging="1140"/>
      </w:pPr>
      <w:rPr>
        <w:rFonts w:hint="default"/>
      </w:rPr>
    </w:lvl>
    <w:lvl w:ilvl="1">
      <w:start w:val="1"/>
      <w:numFmt w:val="none"/>
      <w:lvlText w:val="5.2"/>
      <w:lvlJc w:val="left"/>
      <w:pPr>
        <w:tabs>
          <w:tab w:val="num" w:pos="1140"/>
        </w:tabs>
        <w:ind w:left="1140" w:hanging="1140"/>
      </w:pPr>
      <w:rPr>
        <w:rFonts w:hint="default"/>
      </w:rPr>
    </w:lvl>
    <w:lvl w:ilvl="2">
      <w:start w:val="1"/>
      <w:numFmt w:val="none"/>
      <w:lvlText w:val="5.2.1"/>
      <w:lvlJc w:val="left"/>
      <w:pPr>
        <w:tabs>
          <w:tab w:val="num" w:pos="1140"/>
        </w:tabs>
        <w:ind w:left="1140" w:hanging="1140"/>
      </w:pPr>
      <w:rPr>
        <w:rFonts w:hint="default"/>
      </w:rPr>
    </w:lvl>
    <w:lvl w:ilvl="3">
      <w:start w:val="1"/>
      <w:numFmt w:val="decimal"/>
      <w:lvlText w:val="5.2.%31.%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D350B5F"/>
    <w:multiLevelType w:val="hybridMultilevel"/>
    <w:tmpl w:val="CD4EA38A"/>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DD1FD8"/>
    <w:multiLevelType w:val="multilevel"/>
    <w:tmpl w:val="B3BA75C0"/>
    <w:lvl w:ilvl="0">
      <w:start w:val="1"/>
      <w:numFmt w:val="bullet"/>
      <w:pStyle w:val="NormalBullet"/>
      <w:lvlText w:val=""/>
      <w:lvlJc w:val="left"/>
      <w:pPr>
        <w:tabs>
          <w:tab w:val="num" w:pos="720"/>
        </w:tabs>
        <w:ind w:left="720" w:hanging="360"/>
      </w:pPr>
      <w:rPr>
        <w:rFonts w:ascii="Symbol" w:hAnsi="Symbol" w:cs="Times New Roman" w:hint="default"/>
      </w:rPr>
    </w:lvl>
    <w:lvl w:ilvl="1">
      <w:start w:val="1"/>
      <w:numFmt w:val="bullet"/>
      <w:pStyle w:val="NormalBulletLevel2"/>
      <w:lvlText w:val="o"/>
      <w:lvlJc w:val="left"/>
      <w:pPr>
        <w:tabs>
          <w:tab w:val="num" w:pos="1440"/>
        </w:tabs>
        <w:ind w:left="1440" w:hanging="360"/>
      </w:pPr>
      <w:rPr>
        <w:rFonts w:ascii="Courier New" w:hAnsi="Courier New" w:cs="Courier New" w:hint="default"/>
      </w:rPr>
    </w:lvl>
    <w:lvl w:ilvl="2">
      <w:start w:val="1"/>
      <w:numFmt w:val="bullet"/>
      <w:pStyle w:val="NormalBulletLevel3"/>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32" w15:restartNumberingAfterBreak="0">
    <w:nsid w:val="6BE456B2"/>
    <w:multiLevelType w:val="multilevel"/>
    <w:tmpl w:val="5BECCFE6"/>
    <w:lvl w:ilvl="0">
      <w:start w:val="3"/>
      <w:numFmt w:val="decimal"/>
      <w:lvlText w:val="%1"/>
      <w:lvlJc w:val="left"/>
      <w:pPr>
        <w:tabs>
          <w:tab w:val="num" w:pos="1140"/>
        </w:tabs>
        <w:ind w:left="1140" w:hanging="1140"/>
      </w:pPr>
      <w:rPr>
        <w:rFonts w:hint="default"/>
      </w:rPr>
    </w:lvl>
    <w:lvl w:ilvl="1">
      <w:start w:val="1"/>
      <w:numFmt w:val="none"/>
      <w:lvlText w:val="5.2"/>
      <w:lvlJc w:val="left"/>
      <w:pPr>
        <w:tabs>
          <w:tab w:val="num" w:pos="1140"/>
        </w:tabs>
        <w:ind w:left="1140" w:hanging="1140"/>
      </w:pPr>
      <w:rPr>
        <w:rFonts w:hint="default"/>
      </w:rPr>
    </w:lvl>
    <w:lvl w:ilvl="2">
      <w:start w:val="1"/>
      <w:numFmt w:val="none"/>
      <w:lvlText w:val="C.2.2.1"/>
      <w:lvlJc w:val="left"/>
      <w:pPr>
        <w:tabs>
          <w:tab w:val="num" w:pos="1140"/>
        </w:tabs>
        <w:ind w:left="1140" w:hanging="1140"/>
      </w:pPr>
      <w:rPr>
        <w:rFonts w:hint="default"/>
      </w:rPr>
    </w:lvl>
    <w:lvl w:ilvl="3">
      <w:start w:val="1"/>
      <w:numFmt w:val="decimal"/>
      <w:lvlText w:val="5.2.%31.%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6D5B1511"/>
    <w:multiLevelType w:val="multilevel"/>
    <w:tmpl w:val="31AC20D6"/>
    <w:lvl w:ilvl="0">
      <w:start w:val="3"/>
      <w:numFmt w:val="decimal"/>
      <w:lvlText w:val="%1"/>
      <w:lvlJc w:val="left"/>
      <w:pPr>
        <w:tabs>
          <w:tab w:val="num" w:pos="1140"/>
        </w:tabs>
        <w:ind w:left="1140" w:hanging="1140"/>
      </w:pPr>
      <w:rPr>
        <w:rFonts w:hint="default"/>
      </w:rPr>
    </w:lvl>
    <w:lvl w:ilvl="1">
      <w:start w:val="1"/>
      <w:numFmt w:val="none"/>
      <w:lvlText w:val="5.2"/>
      <w:lvlJc w:val="left"/>
      <w:pPr>
        <w:tabs>
          <w:tab w:val="num" w:pos="1140"/>
        </w:tabs>
        <w:ind w:left="1140" w:hanging="1140"/>
      </w:pPr>
      <w:rPr>
        <w:rFonts w:hint="default"/>
      </w:rPr>
    </w:lvl>
    <w:lvl w:ilvl="2">
      <w:start w:val="1"/>
      <w:numFmt w:val="none"/>
      <w:lvlText w:val="5.2.1"/>
      <w:lvlJc w:val="left"/>
      <w:pPr>
        <w:tabs>
          <w:tab w:val="num" w:pos="1140"/>
        </w:tabs>
        <w:ind w:left="1140" w:hanging="1140"/>
      </w:pPr>
      <w:rPr>
        <w:rFonts w:hint="default"/>
      </w:rPr>
    </w:lvl>
    <w:lvl w:ilvl="3">
      <w:start w:val="1"/>
      <w:numFmt w:val="decimal"/>
      <w:lvlText w:val="5.2.%31.%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6E1C05CF"/>
    <w:multiLevelType w:val="multilevel"/>
    <w:tmpl w:val="FA788DDE"/>
    <w:lvl w:ilvl="0">
      <w:start w:val="3"/>
      <w:numFmt w:val="decimal"/>
      <w:lvlText w:val="%1"/>
      <w:lvlJc w:val="left"/>
      <w:pPr>
        <w:tabs>
          <w:tab w:val="num" w:pos="1140"/>
        </w:tabs>
        <w:ind w:left="1140" w:hanging="1140"/>
      </w:pPr>
      <w:rPr>
        <w:rFonts w:hint="default"/>
      </w:rPr>
    </w:lvl>
    <w:lvl w:ilvl="1">
      <w:start w:val="1"/>
      <w:numFmt w:val="none"/>
      <w:lvlText w:val="5.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708B4D1C"/>
    <w:multiLevelType w:val="multilevel"/>
    <w:tmpl w:val="CAA0E50C"/>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7121565E"/>
    <w:multiLevelType w:val="multilevel"/>
    <w:tmpl w:val="1F50B9C2"/>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2282DA0"/>
    <w:multiLevelType w:val="hybridMultilevel"/>
    <w:tmpl w:val="07EA14EA"/>
    <w:lvl w:ilvl="0" w:tplc="CA942ED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BA7682"/>
    <w:multiLevelType w:val="hybridMultilevel"/>
    <w:tmpl w:val="50AC5962"/>
    <w:lvl w:ilvl="0" w:tplc="04090001">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DE2A52"/>
    <w:multiLevelType w:val="multilevel"/>
    <w:tmpl w:val="92E84564"/>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15:restartNumberingAfterBreak="0">
    <w:nsid w:val="760B5E0E"/>
    <w:multiLevelType w:val="multilevel"/>
    <w:tmpl w:val="1452E26C"/>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DA500A3"/>
    <w:multiLevelType w:val="hybridMultilevel"/>
    <w:tmpl w:val="3F260CC2"/>
    <w:lvl w:ilvl="0" w:tplc="04090001">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CF148F"/>
    <w:multiLevelType w:val="multilevel"/>
    <w:tmpl w:val="140ECB3E"/>
    <w:lvl w:ilvl="0">
      <w:start w:val="3"/>
      <w:numFmt w:val="decimal"/>
      <w:lvlText w:val="%1"/>
      <w:lvlJc w:val="left"/>
      <w:pPr>
        <w:tabs>
          <w:tab w:val="num" w:pos="1140"/>
        </w:tabs>
        <w:ind w:left="1140" w:hanging="1140"/>
      </w:pPr>
      <w:rPr>
        <w:rFonts w:hint="default"/>
      </w:rPr>
    </w:lvl>
    <w:lvl w:ilvl="1">
      <w:start w:val="1"/>
      <w:numFmt w:val="none"/>
      <w:lvlText w:val="5.2"/>
      <w:lvlJc w:val="left"/>
      <w:pPr>
        <w:tabs>
          <w:tab w:val="num" w:pos="1140"/>
        </w:tabs>
        <w:ind w:left="1140" w:hanging="1140"/>
      </w:pPr>
      <w:rPr>
        <w:rFonts w:hint="default"/>
      </w:rPr>
    </w:lvl>
    <w:lvl w:ilvl="2">
      <w:start w:val="1"/>
      <w:numFmt w:val="none"/>
      <w:lvlText w:val="5.2.1"/>
      <w:lvlJc w:val="left"/>
      <w:pPr>
        <w:tabs>
          <w:tab w:val="num" w:pos="1140"/>
        </w:tabs>
        <w:ind w:left="1140" w:hanging="1140"/>
      </w:pPr>
      <w:rPr>
        <w:rFonts w:hint="default"/>
      </w:rPr>
    </w:lvl>
    <w:lvl w:ilvl="3">
      <w:start w:val="1"/>
      <w:numFmt w:val="decimal"/>
      <w:lvlText w:val="5.2.%31.%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7FEA11EA"/>
    <w:multiLevelType w:val="multilevel"/>
    <w:tmpl w:val="140ECB3E"/>
    <w:lvl w:ilvl="0">
      <w:start w:val="3"/>
      <w:numFmt w:val="decimal"/>
      <w:lvlText w:val="%1"/>
      <w:lvlJc w:val="left"/>
      <w:pPr>
        <w:tabs>
          <w:tab w:val="num" w:pos="1140"/>
        </w:tabs>
        <w:ind w:left="1140" w:hanging="1140"/>
      </w:pPr>
      <w:rPr>
        <w:rFonts w:hint="default"/>
      </w:rPr>
    </w:lvl>
    <w:lvl w:ilvl="1">
      <w:start w:val="1"/>
      <w:numFmt w:val="none"/>
      <w:lvlText w:val="5.2"/>
      <w:lvlJc w:val="left"/>
      <w:pPr>
        <w:tabs>
          <w:tab w:val="num" w:pos="1140"/>
        </w:tabs>
        <w:ind w:left="1140" w:hanging="1140"/>
      </w:pPr>
      <w:rPr>
        <w:rFonts w:hint="default"/>
      </w:rPr>
    </w:lvl>
    <w:lvl w:ilvl="2">
      <w:start w:val="1"/>
      <w:numFmt w:val="none"/>
      <w:lvlText w:val="5.2.1"/>
      <w:lvlJc w:val="left"/>
      <w:pPr>
        <w:tabs>
          <w:tab w:val="num" w:pos="1140"/>
        </w:tabs>
        <w:ind w:left="1140" w:hanging="1140"/>
      </w:pPr>
      <w:rPr>
        <w:rFonts w:hint="default"/>
      </w:rPr>
    </w:lvl>
    <w:lvl w:ilvl="3">
      <w:start w:val="1"/>
      <w:numFmt w:val="decimal"/>
      <w:lvlText w:val="5.2.%31.%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2082226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16864435">
    <w:abstractNumId w:val="16"/>
  </w:num>
  <w:num w:numId="3" w16cid:durableId="1974403750">
    <w:abstractNumId w:val="31"/>
  </w:num>
  <w:num w:numId="4" w16cid:durableId="998574942">
    <w:abstractNumId w:val="21"/>
  </w:num>
  <w:num w:numId="5" w16cid:durableId="1038776097">
    <w:abstractNumId w:val="39"/>
  </w:num>
  <w:num w:numId="6" w16cid:durableId="938025471">
    <w:abstractNumId w:val="32"/>
  </w:num>
  <w:num w:numId="7" w16cid:durableId="1401443806">
    <w:abstractNumId w:val="36"/>
  </w:num>
  <w:num w:numId="8" w16cid:durableId="1608852037">
    <w:abstractNumId w:val="27"/>
  </w:num>
  <w:num w:numId="9" w16cid:durableId="1308364005">
    <w:abstractNumId w:val="11"/>
  </w:num>
  <w:num w:numId="10" w16cid:durableId="13170271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346837376">
    <w:abstractNumId w:val="22"/>
  </w:num>
  <w:num w:numId="12" w16cid:durableId="2133860415">
    <w:abstractNumId w:val="20"/>
  </w:num>
  <w:num w:numId="13" w16cid:durableId="742139983">
    <w:abstractNumId w:val="12"/>
  </w:num>
  <w:num w:numId="14" w16cid:durableId="283780613">
    <w:abstractNumId w:val="14"/>
  </w:num>
  <w:num w:numId="15" w16cid:durableId="1993171009">
    <w:abstractNumId w:val="41"/>
  </w:num>
  <w:num w:numId="16" w16cid:durableId="2130976137">
    <w:abstractNumId w:val="28"/>
  </w:num>
  <w:num w:numId="17" w16cid:durableId="510263444">
    <w:abstractNumId w:val="38"/>
  </w:num>
  <w:num w:numId="18" w16cid:durableId="1470395891">
    <w:abstractNumId w:val="17"/>
  </w:num>
  <w:num w:numId="19" w16cid:durableId="694844904">
    <w:abstractNumId w:val="26"/>
  </w:num>
  <w:num w:numId="20" w16cid:durableId="195046210">
    <w:abstractNumId w:val="9"/>
  </w:num>
  <w:num w:numId="21" w16cid:durableId="1410812619">
    <w:abstractNumId w:val="7"/>
  </w:num>
  <w:num w:numId="22" w16cid:durableId="1133060616">
    <w:abstractNumId w:val="6"/>
  </w:num>
  <w:num w:numId="23" w16cid:durableId="955022000">
    <w:abstractNumId w:val="5"/>
  </w:num>
  <w:num w:numId="24" w16cid:durableId="1034622487">
    <w:abstractNumId w:val="4"/>
  </w:num>
  <w:num w:numId="25" w16cid:durableId="652874924">
    <w:abstractNumId w:val="8"/>
  </w:num>
  <w:num w:numId="26" w16cid:durableId="538977730">
    <w:abstractNumId w:val="3"/>
  </w:num>
  <w:num w:numId="27" w16cid:durableId="530260899">
    <w:abstractNumId w:val="37"/>
  </w:num>
  <w:num w:numId="28" w16cid:durableId="1785491898">
    <w:abstractNumId w:val="30"/>
  </w:num>
  <w:num w:numId="29" w16cid:durableId="1725182032">
    <w:abstractNumId w:val="13"/>
  </w:num>
  <w:num w:numId="30" w16cid:durableId="567225948">
    <w:abstractNumId w:val="15"/>
  </w:num>
  <w:num w:numId="31" w16cid:durableId="517426521">
    <w:abstractNumId w:val="34"/>
  </w:num>
  <w:num w:numId="32" w16cid:durableId="1322151519">
    <w:abstractNumId w:val="25"/>
  </w:num>
  <w:num w:numId="33" w16cid:durableId="1303584406">
    <w:abstractNumId w:val="23"/>
  </w:num>
  <w:num w:numId="34" w16cid:durableId="164176508">
    <w:abstractNumId w:val="29"/>
  </w:num>
  <w:num w:numId="35" w16cid:durableId="1561361065">
    <w:abstractNumId w:val="39"/>
    <w:lvlOverride w:ilvl="0">
      <w:lvl w:ilvl="0">
        <w:start w:val="3"/>
        <w:numFmt w:val="decimal"/>
        <w:lvlText w:val="%1"/>
        <w:lvlJc w:val="left"/>
        <w:pPr>
          <w:tabs>
            <w:tab w:val="num" w:pos="1140"/>
          </w:tabs>
          <w:ind w:left="1140" w:hanging="1140"/>
        </w:pPr>
        <w:rPr>
          <w:rFonts w:hint="default"/>
        </w:rPr>
      </w:lvl>
    </w:lvlOverride>
    <w:lvlOverride w:ilvl="1">
      <w:lvl w:ilvl="1">
        <w:start w:val="1"/>
        <w:numFmt w:val="none"/>
        <w:lvlText w:val="5.2"/>
        <w:lvlJc w:val="left"/>
        <w:pPr>
          <w:tabs>
            <w:tab w:val="num" w:pos="1140"/>
          </w:tabs>
          <w:ind w:left="1140" w:hanging="1140"/>
        </w:pPr>
        <w:rPr>
          <w:rFonts w:hint="default"/>
        </w:rPr>
      </w:lvl>
    </w:lvlOverride>
    <w:lvlOverride w:ilvl="2">
      <w:lvl w:ilvl="2">
        <w:start w:val="1"/>
        <w:numFmt w:val="none"/>
        <w:lvlText w:val="5.2.1"/>
        <w:lvlJc w:val="left"/>
        <w:pPr>
          <w:tabs>
            <w:tab w:val="num" w:pos="1140"/>
          </w:tabs>
          <w:ind w:left="1140" w:hanging="1140"/>
        </w:pPr>
        <w:rPr>
          <w:rFonts w:hint="default"/>
        </w:rPr>
      </w:lvl>
    </w:lvlOverride>
    <w:lvlOverride w:ilvl="3">
      <w:lvl w:ilvl="3">
        <w:start w:val="1"/>
        <w:numFmt w:val="decimal"/>
        <w:lvlText w:val="5.2.%31.%4"/>
        <w:lvlJc w:val="left"/>
        <w:pPr>
          <w:tabs>
            <w:tab w:val="num" w:pos="1140"/>
          </w:tabs>
          <w:ind w:left="1140" w:hanging="1140"/>
        </w:pPr>
        <w:rPr>
          <w:rFonts w:hint="default"/>
        </w:rPr>
      </w:lvl>
    </w:lvlOverride>
    <w:lvlOverride w:ilvl="4">
      <w:lvl w:ilvl="4">
        <w:start w:val="1"/>
        <w:numFmt w:val="decimal"/>
        <w:lvlText w:val="%1.%2.%3.%4.%5"/>
        <w:lvlJc w:val="left"/>
        <w:pPr>
          <w:tabs>
            <w:tab w:val="num" w:pos="1440"/>
          </w:tabs>
          <w:ind w:left="1440" w:hanging="1440"/>
        </w:pPr>
        <w:rPr>
          <w:rFonts w:hint="default"/>
        </w:rPr>
      </w:lvl>
    </w:lvlOverride>
    <w:lvlOverride w:ilvl="5">
      <w:lvl w:ilvl="5">
        <w:start w:val="1"/>
        <w:numFmt w:val="decimal"/>
        <w:lvlText w:val="%1.%2.%3.%4.%5.%6"/>
        <w:lvlJc w:val="left"/>
        <w:pPr>
          <w:tabs>
            <w:tab w:val="num" w:pos="1800"/>
          </w:tabs>
          <w:ind w:left="1800" w:hanging="1800"/>
        </w:pPr>
        <w:rPr>
          <w:rFonts w:hint="default"/>
        </w:rPr>
      </w:lvl>
    </w:lvlOverride>
    <w:lvlOverride w:ilvl="6">
      <w:lvl w:ilvl="6">
        <w:start w:val="1"/>
        <w:numFmt w:val="decimal"/>
        <w:lvlText w:val="%1.%2.%3.%4.%5.%6.%7"/>
        <w:lvlJc w:val="left"/>
        <w:pPr>
          <w:tabs>
            <w:tab w:val="num" w:pos="1800"/>
          </w:tabs>
          <w:ind w:left="1800" w:hanging="1800"/>
        </w:pPr>
        <w:rPr>
          <w:rFonts w:hint="default"/>
        </w:rPr>
      </w:lvl>
    </w:lvlOverride>
    <w:lvlOverride w:ilvl="7">
      <w:lvl w:ilvl="7">
        <w:start w:val="1"/>
        <w:numFmt w:val="decimal"/>
        <w:lvlText w:val="%1.%2.%3.%4.%5.%6.%7.%8"/>
        <w:lvlJc w:val="left"/>
        <w:pPr>
          <w:tabs>
            <w:tab w:val="num" w:pos="2160"/>
          </w:tabs>
          <w:ind w:left="2160" w:hanging="2160"/>
        </w:pPr>
        <w:rPr>
          <w:rFonts w:hint="default"/>
        </w:rPr>
      </w:lvl>
    </w:lvlOverride>
    <w:lvlOverride w:ilvl="8">
      <w:lvl w:ilvl="8">
        <w:start w:val="1"/>
        <w:numFmt w:val="decimal"/>
        <w:lvlText w:val="%1.%2.%3.%4.%5.%6.%7.%8.%9"/>
        <w:lvlJc w:val="left"/>
        <w:pPr>
          <w:tabs>
            <w:tab w:val="num" w:pos="2520"/>
          </w:tabs>
          <w:ind w:left="2520" w:hanging="2520"/>
        </w:pPr>
        <w:rPr>
          <w:rFonts w:hint="default"/>
        </w:rPr>
      </w:lvl>
    </w:lvlOverride>
  </w:num>
  <w:num w:numId="36" w16cid:durableId="386801912">
    <w:abstractNumId w:val="42"/>
  </w:num>
  <w:num w:numId="37" w16cid:durableId="1681157039">
    <w:abstractNumId w:val="43"/>
  </w:num>
  <w:num w:numId="38" w16cid:durableId="1894348455">
    <w:abstractNumId w:val="24"/>
  </w:num>
  <w:num w:numId="39" w16cid:durableId="1415590064">
    <w:abstractNumId w:val="19"/>
  </w:num>
  <w:num w:numId="40" w16cid:durableId="1692955988">
    <w:abstractNumId w:val="40"/>
  </w:num>
  <w:num w:numId="41" w16cid:durableId="297759720">
    <w:abstractNumId w:val="35"/>
  </w:num>
  <w:num w:numId="42" w16cid:durableId="1647128062">
    <w:abstractNumId w:val="33"/>
  </w:num>
  <w:num w:numId="43" w16cid:durableId="855658920">
    <w:abstractNumId w:val="18"/>
  </w:num>
  <w:num w:numId="44" w16cid:durableId="648940553">
    <w:abstractNumId w:val="2"/>
  </w:num>
  <w:num w:numId="45" w16cid:durableId="330642147">
    <w:abstractNumId w:val="1"/>
  </w:num>
  <w:num w:numId="46" w16cid:durableId="173195179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YwM7M0NjO0MDdV0lEKTi0uzszPAykwrAUAtprBriwAAAA="/>
  </w:docVars>
  <w:rsids>
    <w:rsidRoot w:val="0018646D"/>
    <w:rsid w:val="00004716"/>
    <w:rsid w:val="00016C66"/>
    <w:rsid w:val="000207CA"/>
    <w:rsid w:val="000211B2"/>
    <w:rsid w:val="0002431B"/>
    <w:rsid w:val="00031790"/>
    <w:rsid w:val="00032367"/>
    <w:rsid w:val="000368B0"/>
    <w:rsid w:val="000505AE"/>
    <w:rsid w:val="000521B2"/>
    <w:rsid w:val="00057152"/>
    <w:rsid w:val="000576CA"/>
    <w:rsid w:val="00066083"/>
    <w:rsid w:val="0007371C"/>
    <w:rsid w:val="00074A82"/>
    <w:rsid w:val="00080D95"/>
    <w:rsid w:val="00083E98"/>
    <w:rsid w:val="000B1DBC"/>
    <w:rsid w:val="000B2CE4"/>
    <w:rsid w:val="000B7683"/>
    <w:rsid w:val="000C1772"/>
    <w:rsid w:val="000D3AFE"/>
    <w:rsid w:val="000E2F60"/>
    <w:rsid w:val="000E3C65"/>
    <w:rsid w:val="001007E8"/>
    <w:rsid w:val="0010385F"/>
    <w:rsid w:val="0010478C"/>
    <w:rsid w:val="0011482B"/>
    <w:rsid w:val="00120B44"/>
    <w:rsid w:val="00131726"/>
    <w:rsid w:val="0013533F"/>
    <w:rsid w:val="00142385"/>
    <w:rsid w:val="00142DE0"/>
    <w:rsid w:val="0014502B"/>
    <w:rsid w:val="00153D1B"/>
    <w:rsid w:val="00160696"/>
    <w:rsid w:val="00160B3A"/>
    <w:rsid w:val="001649EE"/>
    <w:rsid w:val="00167BB6"/>
    <w:rsid w:val="00172E53"/>
    <w:rsid w:val="00177697"/>
    <w:rsid w:val="001836A0"/>
    <w:rsid w:val="00184A08"/>
    <w:rsid w:val="0018646D"/>
    <w:rsid w:val="00192EFB"/>
    <w:rsid w:val="0019626E"/>
    <w:rsid w:val="001A0BD5"/>
    <w:rsid w:val="001A583B"/>
    <w:rsid w:val="001B1586"/>
    <w:rsid w:val="001B47B6"/>
    <w:rsid w:val="001C6B0E"/>
    <w:rsid w:val="001E2463"/>
    <w:rsid w:val="001F5EEC"/>
    <w:rsid w:val="00204D73"/>
    <w:rsid w:val="002146FC"/>
    <w:rsid w:val="0021682D"/>
    <w:rsid w:val="00221A79"/>
    <w:rsid w:val="00226607"/>
    <w:rsid w:val="00227108"/>
    <w:rsid w:val="0022750E"/>
    <w:rsid w:val="00230443"/>
    <w:rsid w:val="00236D18"/>
    <w:rsid w:val="00237634"/>
    <w:rsid w:val="00237E73"/>
    <w:rsid w:val="0026303F"/>
    <w:rsid w:val="002678F0"/>
    <w:rsid w:val="00272223"/>
    <w:rsid w:val="0027591D"/>
    <w:rsid w:val="00281E5A"/>
    <w:rsid w:val="00290E1C"/>
    <w:rsid w:val="00294A0A"/>
    <w:rsid w:val="00294DE2"/>
    <w:rsid w:val="0029692C"/>
    <w:rsid w:val="00296C8F"/>
    <w:rsid w:val="002B6EA6"/>
    <w:rsid w:val="002B7845"/>
    <w:rsid w:val="002C04D7"/>
    <w:rsid w:val="002C33E3"/>
    <w:rsid w:val="0030210C"/>
    <w:rsid w:val="003027DA"/>
    <w:rsid w:val="003114EB"/>
    <w:rsid w:val="00312EDE"/>
    <w:rsid w:val="00312F3E"/>
    <w:rsid w:val="00314D15"/>
    <w:rsid w:val="00317B4E"/>
    <w:rsid w:val="003263AE"/>
    <w:rsid w:val="0033169E"/>
    <w:rsid w:val="00335EA2"/>
    <w:rsid w:val="00346D07"/>
    <w:rsid w:val="00347239"/>
    <w:rsid w:val="00353D10"/>
    <w:rsid w:val="00363223"/>
    <w:rsid w:val="00371412"/>
    <w:rsid w:val="0037148C"/>
    <w:rsid w:val="0038245A"/>
    <w:rsid w:val="003848D6"/>
    <w:rsid w:val="00385F63"/>
    <w:rsid w:val="00391002"/>
    <w:rsid w:val="00391FE3"/>
    <w:rsid w:val="00392F1C"/>
    <w:rsid w:val="003A693D"/>
    <w:rsid w:val="003A73D9"/>
    <w:rsid w:val="003B43D9"/>
    <w:rsid w:val="003C137A"/>
    <w:rsid w:val="003D1439"/>
    <w:rsid w:val="003D1B66"/>
    <w:rsid w:val="003D480C"/>
    <w:rsid w:val="003D4D42"/>
    <w:rsid w:val="003E4466"/>
    <w:rsid w:val="003E7CB8"/>
    <w:rsid w:val="003F1877"/>
    <w:rsid w:val="00404E47"/>
    <w:rsid w:val="004151D1"/>
    <w:rsid w:val="00417274"/>
    <w:rsid w:val="00425518"/>
    <w:rsid w:val="00425E7C"/>
    <w:rsid w:val="0043120E"/>
    <w:rsid w:val="00434E8B"/>
    <w:rsid w:val="00440354"/>
    <w:rsid w:val="00445649"/>
    <w:rsid w:val="00446FEB"/>
    <w:rsid w:val="00447045"/>
    <w:rsid w:val="00447648"/>
    <w:rsid w:val="00454443"/>
    <w:rsid w:val="00486FE3"/>
    <w:rsid w:val="004938EE"/>
    <w:rsid w:val="004B3D02"/>
    <w:rsid w:val="004C505E"/>
    <w:rsid w:val="004C707F"/>
    <w:rsid w:val="004D125D"/>
    <w:rsid w:val="004D3D1D"/>
    <w:rsid w:val="004D4043"/>
    <w:rsid w:val="004E64B4"/>
    <w:rsid w:val="004F1C9C"/>
    <w:rsid w:val="004F5F30"/>
    <w:rsid w:val="004F7D2D"/>
    <w:rsid w:val="0050004E"/>
    <w:rsid w:val="00501660"/>
    <w:rsid w:val="00532226"/>
    <w:rsid w:val="00541EEB"/>
    <w:rsid w:val="00574010"/>
    <w:rsid w:val="00577CBB"/>
    <w:rsid w:val="00583F29"/>
    <w:rsid w:val="0058510C"/>
    <w:rsid w:val="00587458"/>
    <w:rsid w:val="005900CA"/>
    <w:rsid w:val="00592EB0"/>
    <w:rsid w:val="00593832"/>
    <w:rsid w:val="0059651B"/>
    <w:rsid w:val="005A1729"/>
    <w:rsid w:val="005A2FD3"/>
    <w:rsid w:val="005A4773"/>
    <w:rsid w:val="005B01B7"/>
    <w:rsid w:val="005B4DAB"/>
    <w:rsid w:val="005B661B"/>
    <w:rsid w:val="005B7C9B"/>
    <w:rsid w:val="005C57A9"/>
    <w:rsid w:val="005C58B2"/>
    <w:rsid w:val="005E5576"/>
    <w:rsid w:val="005F012C"/>
    <w:rsid w:val="005F3872"/>
    <w:rsid w:val="005F401D"/>
    <w:rsid w:val="00603CDC"/>
    <w:rsid w:val="00616E43"/>
    <w:rsid w:val="006220A0"/>
    <w:rsid w:val="00622CE8"/>
    <w:rsid w:val="00625364"/>
    <w:rsid w:val="006317EE"/>
    <w:rsid w:val="00632E19"/>
    <w:rsid w:val="00635926"/>
    <w:rsid w:val="00636EC9"/>
    <w:rsid w:val="00644EC4"/>
    <w:rsid w:val="00646BB6"/>
    <w:rsid w:val="00662B1B"/>
    <w:rsid w:val="006644D5"/>
    <w:rsid w:val="0067013C"/>
    <w:rsid w:val="00677390"/>
    <w:rsid w:val="006946AB"/>
    <w:rsid w:val="006A0397"/>
    <w:rsid w:val="006B524C"/>
    <w:rsid w:val="006C0F26"/>
    <w:rsid w:val="006C4C86"/>
    <w:rsid w:val="006D1719"/>
    <w:rsid w:val="006D7ED4"/>
    <w:rsid w:val="006E1366"/>
    <w:rsid w:val="006E3A1D"/>
    <w:rsid w:val="0070498A"/>
    <w:rsid w:val="007117FF"/>
    <w:rsid w:val="007131EC"/>
    <w:rsid w:val="00723722"/>
    <w:rsid w:val="00727CDA"/>
    <w:rsid w:val="007420F5"/>
    <w:rsid w:val="0074786D"/>
    <w:rsid w:val="00751804"/>
    <w:rsid w:val="0076504C"/>
    <w:rsid w:val="00766A44"/>
    <w:rsid w:val="00781513"/>
    <w:rsid w:val="007844E0"/>
    <w:rsid w:val="0078497C"/>
    <w:rsid w:val="00786894"/>
    <w:rsid w:val="007919EE"/>
    <w:rsid w:val="007931CF"/>
    <w:rsid w:val="007A0974"/>
    <w:rsid w:val="007A41E6"/>
    <w:rsid w:val="007C5C61"/>
    <w:rsid w:val="007C6CF2"/>
    <w:rsid w:val="007D06D0"/>
    <w:rsid w:val="007D7258"/>
    <w:rsid w:val="007E075F"/>
    <w:rsid w:val="007E34CA"/>
    <w:rsid w:val="007E3DF3"/>
    <w:rsid w:val="007E551A"/>
    <w:rsid w:val="007E6656"/>
    <w:rsid w:val="007F318C"/>
    <w:rsid w:val="00805F9B"/>
    <w:rsid w:val="00814595"/>
    <w:rsid w:val="008309F2"/>
    <w:rsid w:val="00845881"/>
    <w:rsid w:val="00845C78"/>
    <w:rsid w:val="00864270"/>
    <w:rsid w:val="008656F2"/>
    <w:rsid w:val="008679EE"/>
    <w:rsid w:val="00867F90"/>
    <w:rsid w:val="00875B02"/>
    <w:rsid w:val="00877F42"/>
    <w:rsid w:val="008871B4"/>
    <w:rsid w:val="00890F66"/>
    <w:rsid w:val="00891347"/>
    <w:rsid w:val="008932F6"/>
    <w:rsid w:val="008972C3"/>
    <w:rsid w:val="008B2E13"/>
    <w:rsid w:val="008B5AD3"/>
    <w:rsid w:val="008C291D"/>
    <w:rsid w:val="008C3769"/>
    <w:rsid w:val="008C4ABE"/>
    <w:rsid w:val="008D00F7"/>
    <w:rsid w:val="008D7648"/>
    <w:rsid w:val="008D76DA"/>
    <w:rsid w:val="008E0A10"/>
    <w:rsid w:val="008E5038"/>
    <w:rsid w:val="008E542C"/>
    <w:rsid w:val="008F61B3"/>
    <w:rsid w:val="00902E71"/>
    <w:rsid w:val="0090367C"/>
    <w:rsid w:val="0090440C"/>
    <w:rsid w:val="009273D8"/>
    <w:rsid w:val="009375E4"/>
    <w:rsid w:val="009411F1"/>
    <w:rsid w:val="00941DCD"/>
    <w:rsid w:val="00942661"/>
    <w:rsid w:val="00945794"/>
    <w:rsid w:val="0094582B"/>
    <w:rsid w:val="009527F1"/>
    <w:rsid w:val="00961A8E"/>
    <w:rsid w:val="009769B9"/>
    <w:rsid w:val="00976CF2"/>
    <w:rsid w:val="00986A50"/>
    <w:rsid w:val="00990763"/>
    <w:rsid w:val="009B00B0"/>
    <w:rsid w:val="009B079E"/>
    <w:rsid w:val="009B1C34"/>
    <w:rsid w:val="009B72A4"/>
    <w:rsid w:val="009C3F35"/>
    <w:rsid w:val="009C40B9"/>
    <w:rsid w:val="009C4EB3"/>
    <w:rsid w:val="009C6CE2"/>
    <w:rsid w:val="009C7C9C"/>
    <w:rsid w:val="009D0E51"/>
    <w:rsid w:val="009D4127"/>
    <w:rsid w:val="009D70F6"/>
    <w:rsid w:val="009E190F"/>
    <w:rsid w:val="009F1FF1"/>
    <w:rsid w:val="00A019E8"/>
    <w:rsid w:val="00A05A64"/>
    <w:rsid w:val="00A108F5"/>
    <w:rsid w:val="00A11081"/>
    <w:rsid w:val="00A128AC"/>
    <w:rsid w:val="00A13A3F"/>
    <w:rsid w:val="00A1412D"/>
    <w:rsid w:val="00A246AE"/>
    <w:rsid w:val="00A31DBB"/>
    <w:rsid w:val="00A33282"/>
    <w:rsid w:val="00A34D43"/>
    <w:rsid w:val="00A37418"/>
    <w:rsid w:val="00A44CD1"/>
    <w:rsid w:val="00A462B2"/>
    <w:rsid w:val="00A520F3"/>
    <w:rsid w:val="00A5467E"/>
    <w:rsid w:val="00A615D9"/>
    <w:rsid w:val="00A618AE"/>
    <w:rsid w:val="00A63B46"/>
    <w:rsid w:val="00A73F1D"/>
    <w:rsid w:val="00A77695"/>
    <w:rsid w:val="00A87489"/>
    <w:rsid w:val="00A939D2"/>
    <w:rsid w:val="00AA0F15"/>
    <w:rsid w:val="00AA3069"/>
    <w:rsid w:val="00AA4383"/>
    <w:rsid w:val="00AB55DE"/>
    <w:rsid w:val="00AB643B"/>
    <w:rsid w:val="00AD2B38"/>
    <w:rsid w:val="00AF77F5"/>
    <w:rsid w:val="00B00082"/>
    <w:rsid w:val="00B00526"/>
    <w:rsid w:val="00B2104D"/>
    <w:rsid w:val="00B25190"/>
    <w:rsid w:val="00B43B10"/>
    <w:rsid w:val="00B66594"/>
    <w:rsid w:val="00B706B9"/>
    <w:rsid w:val="00B7513B"/>
    <w:rsid w:val="00B75DD0"/>
    <w:rsid w:val="00B76F7D"/>
    <w:rsid w:val="00B841D1"/>
    <w:rsid w:val="00B85440"/>
    <w:rsid w:val="00B91B62"/>
    <w:rsid w:val="00B97DA2"/>
    <w:rsid w:val="00BA14F4"/>
    <w:rsid w:val="00BA345B"/>
    <w:rsid w:val="00BA59F7"/>
    <w:rsid w:val="00BC01E6"/>
    <w:rsid w:val="00BD7012"/>
    <w:rsid w:val="00BE24C6"/>
    <w:rsid w:val="00C056D9"/>
    <w:rsid w:val="00C16775"/>
    <w:rsid w:val="00C203F6"/>
    <w:rsid w:val="00C21D61"/>
    <w:rsid w:val="00C236FE"/>
    <w:rsid w:val="00C23BC0"/>
    <w:rsid w:val="00C24F63"/>
    <w:rsid w:val="00C35257"/>
    <w:rsid w:val="00C44B52"/>
    <w:rsid w:val="00C45B0D"/>
    <w:rsid w:val="00C47274"/>
    <w:rsid w:val="00C656B1"/>
    <w:rsid w:val="00C65E63"/>
    <w:rsid w:val="00C66A6F"/>
    <w:rsid w:val="00C917B7"/>
    <w:rsid w:val="00C958C8"/>
    <w:rsid w:val="00CA00A3"/>
    <w:rsid w:val="00CA2E50"/>
    <w:rsid w:val="00CA5FDA"/>
    <w:rsid w:val="00CB52D4"/>
    <w:rsid w:val="00CB6FB9"/>
    <w:rsid w:val="00CC0819"/>
    <w:rsid w:val="00CC0B94"/>
    <w:rsid w:val="00CC12E3"/>
    <w:rsid w:val="00CD5432"/>
    <w:rsid w:val="00CD59CF"/>
    <w:rsid w:val="00CE69FE"/>
    <w:rsid w:val="00CE7251"/>
    <w:rsid w:val="00CF397F"/>
    <w:rsid w:val="00D00D3F"/>
    <w:rsid w:val="00D13900"/>
    <w:rsid w:val="00D152CC"/>
    <w:rsid w:val="00D17005"/>
    <w:rsid w:val="00D17A22"/>
    <w:rsid w:val="00D246CD"/>
    <w:rsid w:val="00D257B0"/>
    <w:rsid w:val="00D32A39"/>
    <w:rsid w:val="00D400D4"/>
    <w:rsid w:val="00D417F4"/>
    <w:rsid w:val="00D43C26"/>
    <w:rsid w:val="00D53F53"/>
    <w:rsid w:val="00D56025"/>
    <w:rsid w:val="00D71770"/>
    <w:rsid w:val="00D737E6"/>
    <w:rsid w:val="00D73841"/>
    <w:rsid w:val="00D83675"/>
    <w:rsid w:val="00D937DC"/>
    <w:rsid w:val="00DA10C3"/>
    <w:rsid w:val="00DA6879"/>
    <w:rsid w:val="00DA6EE8"/>
    <w:rsid w:val="00DD4205"/>
    <w:rsid w:val="00DE2177"/>
    <w:rsid w:val="00DE5807"/>
    <w:rsid w:val="00E11319"/>
    <w:rsid w:val="00E11D28"/>
    <w:rsid w:val="00E24064"/>
    <w:rsid w:val="00E468BA"/>
    <w:rsid w:val="00E504AF"/>
    <w:rsid w:val="00E55EB8"/>
    <w:rsid w:val="00E611F5"/>
    <w:rsid w:val="00E63653"/>
    <w:rsid w:val="00E644BB"/>
    <w:rsid w:val="00E64AAB"/>
    <w:rsid w:val="00E6508B"/>
    <w:rsid w:val="00E72265"/>
    <w:rsid w:val="00E753F0"/>
    <w:rsid w:val="00E75F79"/>
    <w:rsid w:val="00E77DAC"/>
    <w:rsid w:val="00E8040F"/>
    <w:rsid w:val="00E906F0"/>
    <w:rsid w:val="00E90B78"/>
    <w:rsid w:val="00EA009D"/>
    <w:rsid w:val="00EA041A"/>
    <w:rsid w:val="00EA588D"/>
    <w:rsid w:val="00EA6ACB"/>
    <w:rsid w:val="00EB4D93"/>
    <w:rsid w:val="00EC63CE"/>
    <w:rsid w:val="00ED10AA"/>
    <w:rsid w:val="00EF0AAF"/>
    <w:rsid w:val="00EF117D"/>
    <w:rsid w:val="00F007FB"/>
    <w:rsid w:val="00F00CBB"/>
    <w:rsid w:val="00F10D65"/>
    <w:rsid w:val="00F1175A"/>
    <w:rsid w:val="00F23454"/>
    <w:rsid w:val="00F24DDD"/>
    <w:rsid w:val="00F2754E"/>
    <w:rsid w:val="00F434EA"/>
    <w:rsid w:val="00F46592"/>
    <w:rsid w:val="00F6155E"/>
    <w:rsid w:val="00F706E5"/>
    <w:rsid w:val="00F70AF4"/>
    <w:rsid w:val="00F744A4"/>
    <w:rsid w:val="00F74F01"/>
    <w:rsid w:val="00F8258F"/>
    <w:rsid w:val="00F82AB9"/>
    <w:rsid w:val="00FC7DA7"/>
    <w:rsid w:val="00FD1B15"/>
    <w:rsid w:val="00FE1947"/>
    <w:rsid w:val="00FE231C"/>
    <w:rsid w:val="00FE4CF4"/>
    <w:rsid w:val="00FE5923"/>
    <w:rsid w:val="00FE7685"/>
    <w:rsid w:val="00FF7F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54B1DD5"/>
  <w15:chartTrackingRefBased/>
  <w15:docId w15:val="{79F12EFD-F6EC-4C94-9A03-CFBA6BC7B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AB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C4A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C4ABE"/>
    <w:pPr>
      <w:pBdr>
        <w:top w:val="none" w:sz="0" w:space="0" w:color="auto"/>
      </w:pBdr>
      <w:spacing w:before="180"/>
      <w:outlineLvl w:val="1"/>
    </w:pPr>
    <w:rPr>
      <w:sz w:val="32"/>
    </w:rPr>
  </w:style>
  <w:style w:type="paragraph" w:styleId="Heading3">
    <w:name w:val="heading 3"/>
    <w:basedOn w:val="Heading2"/>
    <w:next w:val="Normal"/>
    <w:qFormat/>
    <w:rsid w:val="008C4ABE"/>
    <w:pPr>
      <w:spacing w:before="120"/>
      <w:outlineLvl w:val="2"/>
    </w:pPr>
    <w:rPr>
      <w:sz w:val="28"/>
    </w:rPr>
  </w:style>
  <w:style w:type="paragraph" w:styleId="Heading4">
    <w:name w:val="heading 4"/>
    <w:basedOn w:val="Heading3"/>
    <w:next w:val="Normal"/>
    <w:qFormat/>
    <w:rsid w:val="008C4ABE"/>
    <w:pPr>
      <w:ind w:left="1418" w:hanging="1418"/>
      <w:outlineLvl w:val="3"/>
    </w:pPr>
    <w:rPr>
      <w:sz w:val="24"/>
    </w:rPr>
  </w:style>
  <w:style w:type="paragraph" w:styleId="Heading5">
    <w:name w:val="heading 5"/>
    <w:basedOn w:val="Heading4"/>
    <w:next w:val="Normal"/>
    <w:qFormat/>
    <w:rsid w:val="008C4ABE"/>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C4ABE"/>
    <w:pPr>
      <w:ind w:left="0" w:firstLine="0"/>
      <w:outlineLvl w:val="7"/>
    </w:pPr>
  </w:style>
  <w:style w:type="paragraph" w:styleId="Heading9">
    <w:name w:val="heading 9"/>
    <w:basedOn w:val="Heading8"/>
    <w:next w:val="Normal"/>
    <w:qFormat/>
    <w:rsid w:val="008C4AB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C4ABE"/>
    <w:pPr>
      <w:ind w:left="1985" w:hanging="1985"/>
      <w:outlineLvl w:val="9"/>
    </w:pPr>
    <w:rPr>
      <w:sz w:val="20"/>
    </w:rPr>
  </w:style>
  <w:style w:type="paragraph" w:styleId="TOC9">
    <w:name w:val="toc 9"/>
    <w:basedOn w:val="TOC8"/>
    <w:semiHidden/>
    <w:rsid w:val="008C4ABE"/>
    <w:pPr>
      <w:ind w:left="1418" w:hanging="1418"/>
    </w:pPr>
  </w:style>
  <w:style w:type="paragraph" w:styleId="TOC8">
    <w:name w:val="toc 8"/>
    <w:basedOn w:val="TOC1"/>
    <w:uiPriority w:val="39"/>
    <w:rsid w:val="008C4ABE"/>
    <w:pPr>
      <w:spacing w:before="180"/>
      <w:ind w:left="2693" w:hanging="2693"/>
    </w:pPr>
    <w:rPr>
      <w:b/>
    </w:rPr>
  </w:style>
  <w:style w:type="paragraph" w:styleId="TOC1">
    <w:name w:val="toc 1"/>
    <w:uiPriority w:val="39"/>
    <w:rsid w:val="008C4A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C4ABE"/>
    <w:pPr>
      <w:keepLines/>
      <w:tabs>
        <w:tab w:val="center" w:pos="4536"/>
        <w:tab w:val="right" w:pos="9072"/>
      </w:tabs>
    </w:pPr>
    <w:rPr>
      <w:noProof/>
    </w:rPr>
  </w:style>
  <w:style w:type="character" w:customStyle="1" w:styleId="ZGSM">
    <w:name w:val="ZGSM"/>
    <w:rsid w:val="008C4ABE"/>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8C4A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8C4ABE"/>
    <w:pPr>
      <w:ind w:left="1701" w:hanging="1701"/>
    </w:pPr>
  </w:style>
  <w:style w:type="paragraph" w:styleId="TOC4">
    <w:name w:val="toc 4"/>
    <w:basedOn w:val="TOC3"/>
    <w:uiPriority w:val="39"/>
    <w:rsid w:val="008C4ABE"/>
    <w:pPr>
      <w:ind w:left="1418" w:hanging="1418"/>
    </w:pPr>
  </w:style>
  <w:style w:type="paragraph" w:styleId="TOC3">
    <w:name w:val="toc 3"/>
    <w:basedOn w:val="TOC2"/>
    <w:uiPriority w:val="39"/>
    <w:rsid w:val="008C4ABE"/>
    <w:pPr>
      <w:ind w:left="1134" w:hanging="1134"/>
    </w:pPr>
  </w:style>
  <w:style w:type="paragraph" w:styleId="TOC2">
    <w:name w:val="toc 2"/>
    <w:basedOn w:val="TOC1"/>
    <w:uiPriority w:val="39"/>
    <w:rsid w:val="008C4ABE"/>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rsid w:val="008C4ABE"/>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rsid w:val="008C4ABE"/>
    <w:pPr>
      <w:keepNext/>
      <w:spacing w:after="0"/>
    </w:pPr>
    <w:rPr>
      <w:rFonts w:ascii="Arial" w:hAnsi="Arial"/>
      <w:sz w:val="18"/>
    </w:rPr>
  </w:style>
  <w:style w:type="paragraph" w:customStyle="1" w:styleId="NO">
    <w:name w:val="NO"/>
    <w:basedOn w:val="Normal"/>
    <w:link w:val="NOChar"/>
    <w:rsid w:val="008C4ABE"/>
    <w:pPr>
      <w:keepLines/>
      <w:ind w:left="1135" w:hanging="851"/>
    </w:pPr>
  </w:style>
  <w:style w:type="paragraph" w:customStyle="1" w:styleId="PL">
    <w:name w:val="PL"/>
    <w:link w:val="PLChar"/>
    <w:rsid w:val="008C4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C4ABE"/>
    <w:pPr>
      <w:jc w:val="right"/>
    </w:pPr>
  </w:style>
  <w:style w:type="paragraph" w:customStyle="1" w:styleId="TAL">
    <w:name w:val="TAL"/>
    <w:basedOn w:val="Normal"/>
    <w:link w:val="TALChar"/>
    <w:rsid w:val="008C4ABE"/>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8C4ABE"/>
    <w:rPr>
      <w:b/>
    </w:rPr>
  </w:style>
  <w:style w:type="paragraph" w:customStyle="1" w:styleId="TAC">
    <w:name w:val="TAC"/>
    <w:basedOn w:val="TAL"/>
    <w:rsid w:val="008C4ABE"/>
    <w:pPr>
      <w:jc w:val="center"/>
    </w:pPr>
  </w:style>
  <w:style w:type="paragraph" w:customStyle="1" w:styleId="LD">
    <w:name w:val="LD"/>
    <w:rsid w:val="008C4A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C4ABE"/>
    <w:pPr>
      <w:keepLines/>
      <w:ind w:left="1702" w:hanging="1418"/>
    </w:pPr>
  </w:style>
  <w:style w:type="paragraph" w:customStyle="1" w:styleId="FP">
    <w:name w:val="FP"/>
    <w:basedOn w:val="Normal"/>
    <w:rsid w:val="008C4ABE"/>
    <w:pPr>
      <w:spacing w:after="0"/>
    </w:pPr>
  </w:style>
  <w:style w:type="paragraph" w:customStyle="1" w:styleId="NW">
    <w:name w:val="NW"/>
    <w:basedOn w:val="NO"/>
    <w:rsid w:val="008C4ABE"/>
    <w:pPr>
      <w:spacing w:after="0"/>
    </w:pPr>
  </w:style>
  <w:style w:type="paragraph" w:customStyle="1" w:styleId="EW">
    <w:name w:val="EW"/>
    <w:basedOn w:val="EX"/>
    <w:rsid w:val="008C4ABE"/>
    <w:pPr>
      <w:spacing w:after="0"/>
    </w:pPr>
  </w:style>
  <w:style w:type="paragraph" w:customStyle="1" w:styleId="B1">
    <w:name w:val="B1"/>
    <w:basedOn w:val="List"/>
    <w:rsid w:val="008C4ABE"/>
  </w:style>
  <w:style w:type="paragraph" w:styleId="TOC6">
    <w:name w:val="toc 6"/>
    <w:basedOn w:val="TOC5"/>
    <w:next w:val="Normal"/>
    <w:semiHidden/>
    <w:rsid w:val="008C4ABE"/>
    <w:pPr>
      <w:ind w:left="1985" w:hanging="1985"/>
    </w:pPr>
  </w:style>
  <w:style w:type="paragraph" w:styleId="TOC7">
    <w:name w:val="toc 7"/>
    <w:basedOn w:val="TOC6"/>
    <w:next w:val="Normal"/>
    <w:semiHidden/>
    <w:rsid w:val="008C4ABE"/>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8C4ABE"/>
    <w:pPr>
      <w:ind w:left="1559" w:hanging="1276"/>
    </w:pPr>
    <w:rPr>
      <w:color w:val="FF0000"/>
    </w:rPr>
  </w:style>
  <w:style w:type="paragraph" w:customStyle="1" w:styleId="TH">
    <w:name w:val="TH"/>
    <w:basedOn w:val="Normal"/>
    <w:rsid w:val="008C4ABE"/>
    <w:pPr>
      <w:keepNext/>
      <w:keepLines/>
      <w:spacing w:before="60"/>
      <w:jc w:val="center"/>
    </w:pPr>
    <w:rPr>
      <w:rFonts w:ascii="Arial" w:hAnsi="Arial"/>
      <w:b/>
    </w:rPr>
  </w:style>
  <w:style w:type="paragraph" w:customStyle="1" w:styleId="ZA">
    <w:name w:val="ZA"/>
    <w:rsid w:val="008C4A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C4A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C4A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C4A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C4ABE"/>
    <w:pPr>
      <w:ind w:left="851" w:hanging="851"/>
    </w:pPr>
  </w:style>
  <w:style w:type="paragraph" w:customStyle="1" w:styleId="ZH">
    <w:name w:val="ZH"/>
    <w:rsid w:val="008C4A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C4ABE"/>
    <w:pPr>
      <w:keepNext w:val="0"/>
      <w:spacing w:before="0" w:after="240"/>
    </w:pPr>
  </w:style>
  <w:style w:type="paragraph" w:customStyle="1" w:styleId="ZG">
    <w:name w:val="ZG"/>
    <w:rsid w:val="008C4A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8C4ABE"/>
  </w:style>
  <w:style w:type="paragraph" w:customStyle="1" w:styleId="B3">
    <w:name w:val="B3"/>
    <w:basedOn w:val="List3"/>
    <w:rsid w:val="008C4ABE"/>
  </w:style>
  <w:style w:type="paragraph" w:customStyle="1" w:styleId="B4">
    <w:name w:val="B4"/>
    <w:basedOn w:val="List4"/>
    <w:rsid w:val="008C4ABE"/>
  </w:style>
  <w:style w:type="paragraph" w:customStyle="1" w:styleId="B5">
    <w:name w:val="B5"/>
    <w:basedOn w:val="List5"/>
    <w:rsid w:val="008C4ABE"/>
  </w:style>
  <w:style w:type="paragraph" w:customStyle="1" w:styleId="ZTD">
    <w:name w:val="ZTD"/>
    <w:basedOn w:val="ZB"/>
    <w:rsid w:val="008C4ABE"/>
    <w:pPr>
      <w:framePr w:hRule="auto" w:wrap="notBeside" w:y="852"/>
    </w:pPr>
    <w:rPr>
      <w:i w:val="0"/>
      <w:sz w:val="40"/>
    </w:rPr>
  </w:style>
  <w:style w:type="paragraph" w:customStyle="1" w:styleId="ZV">
    <w:name w:val="ZV"/>
    <w:basedOn w:val="ZU"/>
    <w:rsid w:val="008C4AB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hAnsi="Arial"/>
      <w:lang w:eastAsia="en-US"/>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styleId="BodyText2">
    <w:name w:val="Body Text 2"/>
    <w:basedOn w:val="Normal"/>
    <w:pPr>
      <w:spacing w:after="120" w:line="480" w:lineRule="auto"/>
    </w:pPr>
  </w:style>
  <w:style w:type="character" w:customStyle="1" w:styleId="ci1">
    <w:name w:val="ci1"/>
    <w:rPr>
      <w:rFonts w:ascii="Courier" w:hAnsi="Courier" w:hint="default"/>
      <w:color w:val="888888"/>
      <w:sz w:val="24"/>
      <w:szCs w:val="24"/>
    </w:rPr>
  </w:style>
  <w:style w:type="paragraph" w:customStyle="1" w:styleId="xml">
    <w:name w:val="xml"/>
    <w:basedOn w:val="Normal"/>
    <w:pPr>
      <w:spacing w:after="40"/>
    </w:pPr>
    <w:rPr>
      <w:rFonts w:ascii="Arial" w:hAnsi="Arial" w:cs="Arial"/>
      <w:sz w:val="17"/>
      <w:szCs w:val="17"/>
    </w:rPr>
  </w:style>
  <w:style w:type="paragraph" w:customStyle="1" w:styleId="cpde">
    <w:name w:val="cpde"/>
    <w:basedOn w:val="Normal"/>
    <w:pPr>
      <w:numPr>
        <w:numId w:val="2"/>
      </w:numPr>
      <w:spacing w:before="120" w:after="0"/>
    </w:pPr>
    <w:rPr>
      <w:rFonts w:ascii="Helvetica" w:hAnsi="Helvetica"/>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styleId="BodyTextIndent">
    <w:name w:val="Body Text Indent"/>
    <w:basedOn w:val="Normal"/>
    <w:link w:val="BodyTextIndentChar"/>
    <w:pPr>
      <w:tabs>
        <w:tab w:val="left" w:pos="1701"/>
      </w:tabs>
      <w:ind w:left="284"/>
    </w:pPr>
    <w:rPr>
      <w:color w:val="000000"/>
    </w:rPr>
  </w:style>
  <w:style w:type="paragraph" w:styleId="TableofAuthorities">
    <w:name w:val="table of authorities"/>
    <w:basedOn w:val="Normal"/>
    <w:next w:val="Normal"/>
    <w:semiHidden/>
    <w:pPr>
      <w:ind w:left="200" w:hanging="200"/>
    </w:pPr>
  </w:style>
  <w:style w:type="paragraph" w:styleId="TOAHeading">
    <w:name w:val="toa heading"/>
    <w:basedOn w:val="Normal"/>
    <w:next w:val="Normal"/>
    <w:semiHidden/>
    <w:pPr>
      <w:spacing w:before="120"/>
    </w:pPr>
    <w:rPr>
      <w:rFonts w:ascii="Arial" w:hAnsi="Arial"/>
      <w:b/>
      <w:bCs/>
      <w:szCs w:val="24"/>
    </w:rPr>
  </w:style>
  <w:style w:type="paragraph" w:customStyle="1" w:styleId="NormalBullet">
    <w:name w:val="Normal Bullet"/>
    <w:basedOn w:val="Normal"/>
    <w:next w:val="Normal"/>
    <w:pPr>
      <w:numPr>
        <w:numId w:val="3"/>
      </w:numPr>
      <w:overflowPunct/>
      <w:adjustRightInd/>
      <w:ind w:hanging="720"/>
      <w:textAlignment w:val="auto"/>
    </w:pPr>
    <w:rPr>
      <w:rFonts w:ascii="Arial" w:hAnsi="Arial" w:cs="Arial"/>
    </w:rPr>
  </w:style>
  <w:style w:type="paragraph" w:customStyle="1" w:styleId="NormalBulletLevel2">
    <w:name w:val="Normal Bullet Level 2"/>
    <w:basedOn w:val="NormalBullet"/>
    <w:next w:val="NormalBullet"/>
    <w:pPr>
      <w:numPr>
        <w:ilvl w:val="1"/>
      </w:numPr>
      <w:tabs>
        <w:tab w:val="clear" w:pos="1440"/>
        <w:tab w:val="num" w:pos="360"/>
        <w:tab w:val="num" w:pos="1140"/>
      </w:tabs>
      <w:ind w:left="1140" w:hanging="1140"/>
    </w:pPr>
  </w:style>
  <w:style w:type="paragraph" w:customStyle="1" w:styleId="NormalBulletLevel3">
    <w:name w:val="Normal Bullet Level 3"/>
    <w:basedOn w:val="NormalBullet"/>
    <w:next w:val="NormalBulletLevel2"/>
    <w:pPr>
      <w:numPr>
        <w:ilvl w:val="2"/>
      </w:numPr>
      <w:tabs>
        <w:tab w:val="clear" w:pos="2160"/>
        <w:tab w:val="num" w:pos="360"/>
        <w:tab w:val="num" w:pos="1140"/>
      </w:tabs>
      <w:ind w:left="1140" w:hanging="1140"/>
    </w:pPr>
  </w:style>
  <w:style w:type="paragraph" w:customStyle="1" w:styleId="tdoc-header">
    <w:name w:val="tdoc-header"/>
    <w:rsid w:val="004D3D1D"/>
    <w:rPr>
      <w:rFonts w:ascii="Arial" w:eastAsia="Times New Roman" w:hAnsi="Arial"/>
      <w:sz w:val="24"/>
      <w:lang w:eastAsia="en-US"/>
    </w:rPr>
  </w:style>
  <w:style w:type="table" w:styleId="TableGrid">
    <w:name w:val="Table Grid"/>
    <w:basedOn w:val="TableNormal"/>
    <w:rsid w:val="004D3D1D"/>
    <w:pPr>
      <w:overflowPunct w:val="0"/>
      <w:autoSpaceDE w:val="0"/>
      <w:autoSpaceDN w:val="0"/>
      <w:adjustRightInd w:val="0"/>
      <w:spacing w:after="180"/>
      <w:textAlignment w:val="baseline"/>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4D3D1D"/>
    <w:pPr>
      <w:spacing w:after="240"/>
      <w:ind w:left="567"/>
      <w:textAlignment w:val="auto"/>
    </w:pPr>
    <w:rPr>
      <w:rFonts w:ascii="Arial" w:hAnsi="Arial"/>
    </w:rPr>
  </w:style>
  <w:style w:type="character" w:customStyle="1" w:styleId="TALChar">
    <w:name w:val="TAL Char"/>
    <w:link w:val="TAL"/>
    <w:rsid w:val="00FD1B15"/>
    <w:rPr>
      <w:rFonts w:ascii="Arial" w:eastAsia="Times New Roman" w:hAnsi="Arial"/>
      <w:sz w:val="18"/>
    </w:rPr>
  </w:style>
  <w:style w:type="character" w:customStyle="1" w:styleId="NOChar">
    <w:name w:val="NO Char"/>
    <w:link w:val="NO"/>
    <w:rsid w:val="009C6CE2"/>
    <w:rPr>
      <w:rFonts w:eastAsia="Times New Roman"/>
    </w:rPr>
  </w:style>
  <w:style w:type="numbering" w:customStyle="1" w:styleId="Style1">
    <w:name w:val="Style1"/>
    <w:rsid w:val="009C6CE2"/>
    <w:pPr>
      <w:numPr>
        <w:numId w:val="9"/>
      </w:numPr>
    </w:pPr>
  </w:style>
  <w:style w:type="character" w:customStyle="1" w:styleId="PLChar">
    <w:name w:val="PL Char"/>
    <w:link w:val="PL"/>
    <w:rsid w:val="00E55EB8"/>
    <w:rPr>
      <w:rFonts w:ascii="Courier New" w:eastAsia="Times New Roman" w:hAnsi="Courier New"/>
      <w:noProof/>
      <w:sz w:val="16"/>
    </w:rPr>
  </w:style>
  <w:style w:type="character" w:customStyle="1" w:styleId="TALChar1">
    <w:name w:val="TAL Char1"/>
    <w:rsid w:val="00DA10C3"/>
    <w:rPr>
      <w:rFonts w:ascii="Arial" w:hAnsi="Arial"/>
      <w:sz w:val="18"/>
      <w:lang w:val="en-GB" w:eastAsia="en-US" w:bidi="ar-SA"/>
    </w:rPr>
  </w:style>
  <w:style w:type="paragraph" w:styleId="Bibliography">
    <w:name w:val="Bibliography"/>
    <w:basedOn w:val="Normal"/>
    <w:next w:val="Normal"/>
    <w:uiPriority w:val="37"/>
    <w:semiHidden/>
    <w:unhideWhenUsed/>
    <w:rsid w:val="00EA009D"/>
  </w:style>
  <w:style w:type="paragraph" w:styleId="BlockText">
    <w:name w:val="Block Text"/>
    <w:basedOn w:val="Normal"/>
    <w:rsid w:val="00EA009D"/>
    <w:pPr>
      <w:spacing w:after="120"/>
      <w:ind w:left="1440" w:right="1440"/>
    </w:pPr>
  </w:style>
  <w:style w:type="paragraph" w:styleId="BodyTextFirstIndent">
    <w:name w:val="Body Text First Indent"/>
    <w:basedOn w:val="BodyText"/>
    <w:link w:val="BodyTextFirstIndentChar"/>
    <w:rsid w:val="00EA009D"/>
    <w:pPr>
      <w:spacing w:after="120"/>
      <w:ind w:firstLine="210"/>
    </w:pPr>
  </w:style>
  <w:style w:type="character" w:customStyle="1" w:styleId="BodyTextChar">
    <w:name w:val="Body Text Char"/>
    <w:link w:val="BodyText"/>
    <w:rsid w:val="00EA009D"/>
    <w:rPr>
      <w:lang w:eastAsia="en-US"/>
    </w:rPr>
  </w:style>
  <w:style w:type="character" w:customStyle="1" w:styleId="BodyTextFirstIndentChar">
    <w:name w:val="Body Text First Indent Char"/>
    <w:basedOn w:val="BodyTextChar"/>
    <w:link w:val="BodyTextFirstIndent"/>
    <w:rsid w:val="00EA009D"/>
    <w:rPr>
      <w:lang w:eastAsia="en-US"/>
    </w:rPr>
  </w:style>
  <w:style w:type="paragraph" w:styleId="BodyTextFirstIndent2">
    <w:name w:val="Body Text First Indent 2"/>
    <w:basedOn w:val="BodyTextIndent"/>
    <w:link w:val="BodyTextFirstIndent2Char"/>
    <w:rsid w:val="00EA009D"/>
    <w:pPr>
      <w:tabs>
        <w:tab w:val="clear" w:pos="1701"/>
      </w:tabs>
      <w:spacing w:after="120"/>
      <w:ind w:left="283" w:firstLine="210"/>
    </w:pPr>
    <w:rPr>
      <w:color w:val="auto"/>
    </w:rPr>
  </w:style>
  <w:style w:type="character" w:customStyle="1" w:styleId="BodyTextIndentChar">
    <w:name w:val="Body Text Indent Char"/>
    <w:link w:val="BodyTextIndent"/>
    <w:rsid w:val="00EA009D"/>
    <w:rPr>
      <w:color w:val="000000"/>
      <w:lang w:eastAsia="en-US"/>
    </w:rPr>
  </w:style>
  <w:style w:type="character" w:customStyle="1" w:styleId="BodyTextFirstIndent2Char">
    <w:name w:val="Body Text First Indent 2 Char"/>
    <w:basedOn w:val="BodyTextIndentChar"/>
    <w:link w:val="BodyTextFirstIndent2"/>
    <w:rsid w:val="00EA009D"/>
    <w:rPr>
      <w:color w:val="000000"/>
      <w:lang w:eastAsia="en-US"/>
    </w:rPr>
  </w:style>
  <w:style w:type="paragraph" w:styleId="Closing">
    <w:name w:val="Closing"/>
    <w:basedOn w:val="Normal"/>
    <w:link w:val="ClosingChar"/>
    <w:rsid w:val="00EA009D"/>
    <w:pPr>
      <w:ind w:left="4252"/>
    </w:pPr>
  </w:style>
  <w:style w:type="character" w:customStyle="1" w:styleId="ClosingChar">
    <w:name w:val="Closing Char"/>
    <w:link w:val="Closing"/>
    <w:rsid w:val="00EA009D"/>
    <w:rPr>
      <w:lang w:eastAsia="en-US"/>
    </w:rPr>
  </w:style>
  <w:style w:type="paragraph" w:styleId="Date">
    <w:name w:val="Date"/>
    <w:basedOn w:val="Normal"/>
    <w:next w:val="Normal"/>
    <w:link w:val="DateChar"/>
    <w:rsid w:val="00EA009D"/>
  </w:style>
  <w:style w:type="character" w:customStyle="1" w:styleId="DateChar">
    <w:name w:val="Date Char"/>
    <w:link w:val="Date"/>
    <w:rsid w:val="00EA009D"/>
    <w:rPr>
      <w:lang w:eastAsia="en-US"/>
    </w:rPr>
  </w:style>
  <w:style w:type="paragraph" w:styleId="E-mailSignature">
    <w:name w:val="E-mail Signature"/>
    <w:basedOn w:val="Normal"/>
    <w:link w:val="E-mailSignatureChar"/>
    <w:rsid w:val="00EA009D"/>
  </w:style>
  <w:style w:type="character" w:customStyle="1" w:styleId="E-mailSignatureChar">
    <w:name w:val="E-mail Signature Char"/>
    <w:link w:val="E-mailSignature"/>
    <w:rsid w:val="00EA009D"/>
    <w:rPr>
      <w:lang w:eastAsia="en-US"/>
    </w:rPr>
  </w:style>
  <w:style w:type="paragraph" w:styleId="EndnoteText">
    <w:name w:val="endnote text"/>
    <w:basedOn w:val="Normal"/>
    <w:link w:val="EndnoteTextChar"/>
    <w:rsid w:val="00EA009D"/>
  </w:style>
  <w:style w:type="character" w:customStyle="1" w:styleId="EndnoteTextChar">
    <w:name w:val="Endnote Text Char"/>
    <w:link w:val="EndnoteText"/>
    <w:rsid w:val="00EA009D"/>
    <w:rPr>
      <w:lang w:eastAsia="en-US"/>
    </w:rPr>
  </w:style>
  <w:style w:type="paragraph" w:styleId="EnvelopeAddress">
    <w:name w:val="envelope address"/>
    <w:basedOn w:val="Normal"/>
    <w:rsid w:val="00EA009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A009D"/>
    <w:rPr>
      <w:rFonts w:ascii="Calibri Light" w:hAnsi="Calibri Light"/>
    </w:rPr>
  </w:style>
  <w:style w:type="paragraph" w:styleId="HTMLAddress">
    <w:name w:val="HTML Address"/>
    <w:basedOn w:val="Normal"/>
    <w:link w:val="HTMLAddressChar"/>
    <w:rsid w:val="00EA009D"/>
    <w:rPr>
      <w:i/>
      <w:iCs/>
    </w:rPr>
  </w:style>
  <w:style w:type="character" w:customStyle="1" w:styleId="HTMLAddressChar">
    <w:name w:val="HTML Address Char"/>
    <w:link w:val="HTMLAddress"/>
    <w:rsid w:val="00EA009D"/>
    <w:rPr>
      <w:i/>
      <w:iCs/>
      <w:lang w:eastAsia="en-US"/>
    </w:rPr>
  </w:style>
  <w:style w:type="paragraph" w:styleId="Index3">
    <w:name w:val="index 3"/>
    <w:basedOn w:val="Normal"/>
    <w:next w:val="Normal"/>
    <w:rsid w:val="00EA009D"/>
    <w:pPr>
      <w:ind w:left="600" w:hanging="200"/>
    </w:pPr>
  </w:style>
  <w:style w:type="paragraph" w:styleId="Index4">
    <w:name w:val="index 4"/>
    <w:basedOn w:val="Normal"/>
    <w:next w:val="Normal"/>
    <w:rsid w:val="00EA009D"/>
    <w:pPr>
      <w:ind w:left="800" w:hanging="200"/>
    </w:pPr>
  </w:style>
  <w:style w:type="paragraph" w:styleId="Index5">
    <w:name w:val="index 5"/>
    <w:basedOn w:val="Normal"/>
    <w:next w:val="Normal"/>
    <w:rsid w:val="00EA009D"/>
    <w:pPr>
      <w:ind w:left="1000" w:hanging="200"/>
    </w:pPr>
  </w:style>
  <w:style w:type="paragraph" w:styleId="Index6">
    <w:name w:val="index 6"/>
    <w:basedOn w:val="Normal"/>
    <w:next w:val="Normal"/>
    <w:rsid w:val="00EA009D"/>
    <w:pPr>
      <w:ind w:left="1200" w:hanging="200"/>
    </w:pPr>
  </w:style>
  <w:style w:type="paragraph" w:styleId="Index7">
    <w:name w:val="index 7"/>
    <w:basedOn w:val="Normal"/>
    <w:next w:val="Normal"/>
    <w:rsid w:val="00EA009D"/>
    <w:pPr>
      <w:ind w:left="1400" w:hanging="200"/>
    </w:pPr>
  </w:style>
  <w:style w:type="paragraph" w:styleId="Index8">
    <w:name w:val="index 8"/>
    <w:basedOn w:val="Normal"/>
    <w:next w:val="Normal"/>
    <w:rsid w:val="00EA009D"/>
    <w:pPr>
      <w:ind w:left="1600" w:hanging="200"/>
    </w:pPr>
  </w:style>
  <w:style w:type="paragraph" w:styleId="Index9">
    <w:name w:val="index 9"/>
    <w:basedOn w:val="Normal"/>
    <w:next w:val="Normal"/>
    <w:rsid w:val="00EA009D"/>
    <w:pPr>
      <w:ind w:left="1800" w:hanging="200"/>
    </w:pPr>
  </w:style>
  <w:style w:type="paragraph" w:styleId="IntenseQuote">
    <w:name w:val="Intense Quote"/>
    <w:basedOn w:val="Normal"/>
    <w:next w:val="Normal"/>
    <w:link w:val="IntenseQuoteChar"/>
    <w:uiPriority w:val="30"/>
    <w:qFormat/>
    <w:rsid w:val="00EA009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A009D"/>
    <w:rPr>
      <w:i/>
      <w:iCs/>
      <w:color w:val="4472C4"/>
      <w:lang w:eastAsia="en-US"/>
    </w:rPr>
  </w:style>
  <w:style w:type="paragraph" w:styleId="ListContinue">
    <w:name w:val="List Continue"/>
    <w:basedOn w:val="Normal"/>
    <w:rsid w:val="00EA009D"/>
    <w:pPr>
      <w:spacing w:after="120"/>
      <w:ind w:left="283"/>
      <w:contextualSpacing/>
    </w:pPr>
  </w:style>
  <w:style w:type="paragraph" w:styleId="ListContinue2">
    <w:name w:val="List Continue 2"/>
    <w:basedOn w:val="Normal"/>
    <w:rsid w:val="00EA009D"/>
    <w:pPr>
      <w:spacing w:after="120"/>
      <w:ind w:left="566"/>
      <w:contextualSpacing/>
    </w:pPr>
  </w:style>
  <w:style w:type="paragraph" w:styleId="ListContinue3">
    <w:name w:val="List Continue 3"/>
    <w:basedOn w:val="Normal"/>
    <w:rsid w:val="00EA009D"/>
    <w:pPr>
      <w:spacing w:after="120"/>
      <w:ind w:left="849"/>
      <w:contextualSpacing/>
    </w:pPr>
  </w:style>
  <w:style w:type="paragraph" w:styleId="ListContinue4">
    <w:name w:val="List Continue 4"/>
    <w:basedOn w:val="Normal"/>
    <w:rsid w:val="00EA009D"/>
    <w:pPr>
      <w:spacing w:after="120"/>
      <w:ind w:left="1132"/>
      <w:contextualSpacing/>
    </w:pPr>
  </w:style>
  <w:style w:type="paragraph" w:styleId="ListContinue5">
    <w:name w:val="List Continue 5"/>
    <w:basedOn w:val="Normal"/>
    <w:rsid w:val="00EA009D"/>
    <w:pPr>
      <w:spacing w:after="120"/>
      <w:ind w:left="1415"/>
      <w:contextualSpacing/>
    </w:pPr>
  </w:style>
  <w:style w:type="paragraph" w:styleId="ListNumber3">
    <w:name w:val="List Number 3"/>
    <w:basedOn w:val="Normal"/>
    <w:rsid w:val="00EA009D"/>
    <w:pPr>
      <w:numPr>
        <w:numId w:val="44"/>
      </w:numPr>
      <w:contextualSpacing/>
    </w:pPr>
  </w:style>
  <w:style w:type="paragraph" w:styleId="ListNumber4">
    <w:name w:val="List Number 4"/>
    <w:basedOn w:val="Normal"/>
    <w:rsid w:val="00EA009D"/>
    <w:pPr>
      <w:numPr>
        <w:numId w:val="45"/>
      </w:numPr>
      <w:contextualSpacing/>
    </w:pPr>
  </w:style>
  <w:style w:type="paragraph" w:styleId="ListNumber5">
    <w:name w:val="List Number 5"/>
    <w:basedOn w:val="Normal"/>
    <w:rsid w:val="00EA009D"/>
    <w:pPr>
      <w:numPr>
        <w:numId w:val="46"/>
      </w:numPr>
      <w:contextualSpacing/>
    </w:pPr>
  </w:style>
  <w:style w:type="paragraph" w:styleId="ListParagraph">
    <w:name w:val="List Paragraph"/>
    <w:basedOn w:val="Normal"/>
    <w:uiPriority w:val="34"/>
    <w:qFormat/>
    <w:rsid w:val="00EA009D"/>
    <w:pPr>
      <w:ind w:left="720"/>
    </w:pPr>
  </w:style>
  <w:style w:type="paragraph" w:styleId="MacroText">
    <w:name w:val="macro"/>
    <w:link w:val="MacroTextChar"/>
    <w:rsid w:val="00EA00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A009D"/>
    <w:rPr>
      <w:rFonts w:ascii="Courier New" w:hAnsi="Courier New" w:cs="Courier New"/>
      <w:lang w:eastAsia="en-US"/>
    </w:rPr>
  </w:style>
  <w:style w:type="paragraph" w:styleId="MessageHeader">
    <w:name w:val="Message Header"/>
    <w:basedOn w:val="Normal"/>
    <w:link w:val="MessageHeaderChar"/>
    <w:rsid w:val="00EA009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A009D"/>
    <w:rPr>
      <w:rFonts w:ascii="Calibri Light" w:eastAsia="Times New Roman" w:hAnsi="Calibri Light"/>
      <w:sz w:val="24"/>
      <w:szCs w:val="24"/>
      <w:shd w:val="pct20" w:color="auto" w:fill="auto"/>
      <w:lang w:eastAsia="en-US"/>
    </w:rPr>
  </w:style>
  <w:style w:type="paragraph" w:styleId="NoSpacing">
    <w:name w:val="No Spacing"/>
    <w:uiPriority w:val="1"/>
    <w:qFormat/>
    <w:rsid w:val="00EA009D"/>
    <w:pPr>
      <w:overflowPunct w:val="0"/>
      <w:autoSpaceDE w:val="0"/>
      <w:autoSpaceDN w:val="0"/>
      <w:adjustRightInd w:val="0"/>
      <w:textAlignment w:val="baseline"/>
    </w:pPr>
    <w:rPr>
      <w:lang w:eastAsia="en-US"/>
    </w:rPr>
  </w:style>
  <w:style w:type="paragraph" w:styleId="NormalWeb">
    <w:name w:val="Normal (Web)"/>
    <w:basedOn w:val="Normal"/>
    <w:rsid w:val="00EA009D"/>
    <w:rPr>
      <w:sz w:val="24"/>
      <w:szCs w:val="24"/>
    </w:rPr>
  </w:style>
  <w:style w:type="paragraph" w:styleId="NoteHeading">
    <w:name w:val="Note Heading"/>
    <w:basedOn w:val="Normal"/>
    <w:next w:val="Normal"/>
    <w:link w:val="NoteHeadingChar"/>
    <w:rsid w:val="00EA009D"/>
  </w:style>
  <w:style w:type="character" w:customStyle="1" w:styleId="NoteHeadingChar">
    <w:name w:val="Note Heading Char"/>
    <w:link w:val="NoteHeading"/>
    <w:rsid w:val="00EA009D"/>
    <w:rPr>
      <w:lang w:eastAsia="en-US"/>
    </w:rPr>
  </w:style>
  <w:style w:type="paragraph" w:styleId="Quote">
    <w:name w:val="Quote"/>
    <w:basedOn w:val="Normal"/>
    <w:next w:val="Normal"/>
    <w:link w:val="QuoteChar"/>
    <w:uiPriority w:val="29"/>
    <w:qFormat/>
    <w:rsid w:val="00EA009D"/>
    <w:pPr>
      <w:spacing w:before="200" w:after="160"/>
      <w:ind w:left="864" w:right="864"/>
      <w:jc w:val="center"/>
    </w:pPr>
    <w:rPr>
      <w:i/>
      <w:iCs/>
      <w:color w:val="404040"/>
    </w:rPr>
  </w:style>
  <w:style w:type="character" w:customStyle="1" w:styleId="QuoteChar">
    <w:name w:val="Quote Char"/>
    <w:link w:val="Quote"/>
    <w:uiPriority w:val="29"/>
    <w:rsid w:val="00EA009D"/>
    <w:rPr>
      <w:i/>
      <w:iCs/>
      <w:color w:val="404040"/>
      <w:lang w:eastAsia="en-US"/>
    </w:rPr>
  </w:style>
  <w:style w:type="paragraph" w:styleId="Salutation">
    <w:name w:val="Salutation"/>
    <w:basedOn w:val="Normal"/>
    <w:next w:val="Normal"/>
    <w:link w:val="SalutationChar"/>
    <w:rsid w:val="00EA009D"/>
  </w:style>
  <w:style w:type="character" w:customStyle="1" w:styleId="SalutationChar">
    <w:name w:val="Salutation Char"/>
    <w:link w:val="Salutation"/>
    <w:rsid w:val="00EA009D"/>
    <w:rPr>
      <w:lang w:eastAsia="en-US"/>
    </w:rPr>
  </w:style>
  <w:style w:type="paragraph" w:styleId="Signature">
    <w:name w:val="Signature"/>
    <w:basedOn w:val="Normal"/>
    <w:link w:val="SignatureChar"/>
    <w:rsid w:val="00EA009D"/>
    <w:pPr>
      <w:ind w:left="4252"/>
    </w:pPr>
  </w:style>
  <w:style w:type="character" w:customStyle="1" w:styleId="SignatureChar">
    <w:name w:val="Signature Char"/>
    <w:link w:val="Signature"/>
    <w:rsid w:val="00EA009D"/>
    <w:rPr>
      <w:lang w:eastAsia="en-US"/>
    </w:rPr>
  </w:style>
  <w:style w:type="paragraph" w:styleId="Subtitle">
    <w:name w:val="Subtitle"/>
    <w:basedOn w:val="Normal"/>
    <w:next w:val="Normal"/>
    <w:link w:val="SubtitleChar"/>
    <w:qFormat/>
    <w:rsid w:val="00EA009D"/>
    <w:pPr>
      <w:spacing w:after="60"/>
      <w:jc w:val="center"/>
      <w:outlineLvl w:val="1"/>
    </w:pPr>
    <w:rPr>
      <w:rFonts w:ascii="Calibri Light" w:hAnsi="Calibri Light"/>
      <w:sz w:val="24"/>
      <w:szCs w:val="24"/>
    </w:rPr>
  </w:style>
  <w:style w:type="character" w:customStyle="1" w:styleId="SubtitleChar">
    <w:name w:val="Subtitle Char"/>
    <w:link w:val="Subtitle"/>
    <w:rsid w:val="00EA009D"/>
    <w:rPr>
      <w:rFonts w:ascii="Calibri Light" w:eastAsia="Times New Roman" w:hAnsi="Calibri Light"/>
      <w:sz w:val="24"/>
      <w:szCs w:val="24"/>
      <w:lang w:eastAsia="en-US"/>
    </w:rPr>
  </w:style>
  <w:style w:type="paragraph" w:styleId="Title">
    <w:name w:val="Title"/>
    <w:basedOn w:val="Normal"/>
    <w:next w:val="Normal"/>
    <w:link w:val="TitleChar"/>
    <w:qFormat/>
    <w:rsid w:val="00EA009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A009D"/>
    <w:rPr>
      <w:rFonts w:ascii="Calibri Light" w:eastAsia="Times New Roman" w:hAnsi="Calibri Light"/>
      <w:b/>
      <w:bCs/>
      <w:kern w:val="28"/>
      <w:sz w:val="32"/>
      <w:szCs w:val="32"/>
      <w:lang w:eastAsia="en-US"/>
    </w:rPr>
  </w:style>
  <w:style w:type="paragraph" w:styleId="TOCHeading">
    <w:name w:val="TOC Heading"/>
    <w:basedOn w:val="Heading1"/>
    <w:next w:val="Normal"/>
    <w:uiPriority w:val="39"/>
    <w:semiHidden/>
    <w:unhideWhenUsed/>
    <w:qFormat/>
    <w:rsid w:val="00EA009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38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omg.org/technology/documents/" TargetMode="External"/><Relationship Id="rId26" Type="http://schemas.openxmlformats.org/officeDocument/2006/relationships/image" Target="media/image7.png"/><Relationship Id="rId39" Type="http://schemas.openxmlformats.org/officeDocument/2006/relationships/image" Target="media/image20.png"/><Relationship Id="rId3" Type="http://schemas.openxmlformats.org/officeDocument/2006/relationships/numbering" Target="numbering.xml"/><Relationship Id="rId21" Type="http://schemas.openxmlformats.org/officeDocument/2006/relationships/hyperlink" Target="http://www.w3.org/TR/2001/NOTE-wsdl-20010315" TargetMode="External"/><Relationship Id="rId34" Type="http://schemas.openxmlformats.org/officeDocument/2006/relationships/image" Target="media/image15.png"/><Relationship Id="rId42" Type="http://schemas.openxmlformats.org/officeDocument/2006/relationships/hyperlink" Target="http://www.3gpp.org/ftp/specs/archive/32_series/32.506" TargetMode="External"/><Relationship Id="rId47"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png"/><Relationship Id="rId33" Type="http://schemas.openxmlformats.org/officeDocument/2006/relationships/image" Target="media/image14.png"/><Relationship Id="rId38" Type="http://schemas.openxmlformats.org/officeDocument/2006/relationships/image" Target="media/image19.png"/><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www.w3.org/TR/1999/REC-xpath-19991116" TargetMode="External"/><Relationship Id="rId29" Type="http://schemas.openxmlformats.org/officeDocument/2006/relationships/image" Target="media/image10.png"/><Relationship Id="rId41" Type="http://schemas.openxmlformats.org/officeDocument/2006/relationships/hyperlink" Target="http://www.3gpp.org/ftp/specs/archive/32_series/32.53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5.png"/><Relationship Id="rId32" Type="http://schemas.openxmlformats.org/officeDocument/2006/relationships/image" Target="media/image13.png"/><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image" Target="media/image22.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image" Target="media/image17.png"/><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www.w3.org/TR/2000/NOTE-SOAP-20000508/" TargetMode="External"/><Relationship Id="rId31" Type="http://schemas.openxmlformats.org/officeDocument/2006/relationships/image" Target="media/image12.png"/><Relationship Id="rId44" Type="http://schemas.openxmlformats.org/officeDocument/2006/relationships/hyperlink" Target="http://www.3gpp.org/ftp/specs/archive/32_series/32.506" TargetMode="Externa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oter" Target="footer1.xml"/><Relationship Id="rId22" Type="http://schemas.openxmlformats.org/officeDocument/2006/relationships/hyperlink" Target="http://www.w3.org/TR/soap12-part1/" TargetMode="External"/><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image" Target="media/image16.png"/><Relationship Id="rId43" Type="http://schemas.openxmlformats.org/officeDocument/2006/relationships/hyperlink" Target="http://www.3gpp.org/ftp/specs/archive/32_series/32.506" TargetMode="External"/><Relationship Id="rId48" Type="http://schemas.openxmlformats.org/officeDocument/2006/relationships/fontTable" Target="fontTable.xml"/><Relationship Id="rId8"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7FEBD94-8842-4A50-A80C-967160527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8107</Words>
  <Characters>76864</Characters>
  <Application>Microsoft Office Word</Application>
  <DocSecurity>0</DocSecurity>
  <Lines>2650</Lines>
  <Paragraphs>2427</Paragraphs>
  <ScaleCrop>false</ScaleCrop>
  <HeadingPairs>
    <vt:vector size="2" baseType="variant">
      <vt:variant>
        <vt:lpstr>Title</vt:lpstr>
      </vt:variant>
      <vt:variant>
        <vt:i4>1</vt:i4>
      </vt:variant>
    </vt:vector>
  </HeadingPairs>
  <TitlesOfParts>
    <vt:vector size="1" baseType="lpstr">
      <vt:lpstr>3GPP TS 32.506</vt:lpstr>
    </vt:vector>
  </TitlesOfParts>
  <Manager/>
  <Company/>
  <LinksUpToDate>false</LinksUpToDate>
  <CharactersWithSpaces>82544</CharactersWithSpaces>
  <SharedDoc>false</SharedDoc>
  <HyperlinkBase/>
  <HLinks>
    <vt:vector size="54" baseType="variant">
      <vt:variant>
        <vt:i4>7077897</vt:i4>
      </vt:variant>
      <vt:variant>
        <vt:i4>249</vt:i4>
      </vt:variant>
      <vt:variant>
        <vt:i4>0</vt:i4>
      </vt:variant>
      <vt:variant>
        <vt:i4>5</vt:i4>
      </vt:variant>
      <vt:variant>
        <vt:lpwstr>http://www.3gpp.org/ftp/specs/archive/32_series/32.506</vt:lpwstr>
      </vt:variant>
      <vt:variant>
        <vt:lpwstr>scIRPIOCs</vt:lpwstr>
      </vt:variant>
      <vt:variant>
        <vt:i4>7733255</vt:i4>
      </vt:variant>
      <vt:variant>
        <vt:i4>246</vt:i4>
      </vt:variant>
      <vt:variant>
        <vt:i4>0</vt:i4>
      </vt:variant>
      <vt:variant>
        <vt:i4>5</vt:i4>
      </vt:variant>
      <vt:variant>
        <vt:lpwstr>http://www.3gpp.org/ftp/specs/archive/32_series/32.506</vt:lpwstr>
      </vt:variant>
      <vt:variant>
        <vt:lpwstr>ScIRPData</vt:lpwstr>
      </vt:variant>
      <vt:variant>
        <vt:i4>196715</vt:i4>
      </vt:variant>
      <vt:variant>
        <vt:i4>243</vt:i4>
      </vt:variant>
      <vt:variant>
        <vt:i4>0</vt:i4>
      </vt:variant>
      <vt:variant>
        <vt:i4>5</vt:i4>
      </vt:variant>
      <vt:variant>
        <vt:lpwstr>http://www.3gpp.org/ftp/specs/archive/32_series/32.506</vt:lpwstr>
      </vt:variant>
      <vt:variant>
        <vt:lpwstr>ScIRPSystem</vt:lpwstr>
      </vt:variant>
      <vt:variant>
        <vt:i4>7995396</vt:i4>
      </vt:variant>
      <vt:variant>
        <vt:i4>240</vt:i4>
      </vt:variant>
      <vt:variant>
        <vt:i4>0</vt:i4>
      </vt:variant>
      <vt:variant>
        <vt:i4>5</vt:i4>
      </vt:variant>
      <vt:variant>
        <vt:lpwstr>http://www.3gpp.org/ftp/specs/archive/32_series/32.536</vt:lpwstr>
      </vt:variant>
      <vt:variant>
        <vt:lpwstr>swManagementIRPNotif</vt:lpwstr>
      </vt:variant>
      <vt:variant>
        <vt:i4>6881326</vt:i4>
      </vt:variant>
      <vt:variant>
        <vt:i4>237</vt:i4>
      </vt:variant>
      <vt:variant>
        <vt:i4>0</vt:i4>
      </vt:variant>
      <vt:variant>
        <vt:i4>5</vt:i4>
      </vt:variant>
      <vt:variant>
        <vt:lpwstr>http://www.w3.org/TR/soap12-part1/</vt:lpwstr>
      </vt:variant>
      <vt:variant>
        <vt:lpwstr/>
      </vt:variant>
      <vt:variant>
        <vt:i4>4390938</vt:i4>
      </vt:variant>
      <vt:variant>
        <vt:i4>234</vt:i4>
      </vt:variant>
      <vt:variant>
        <vt:i4>0</vt:i4>
      </vt:variant>
      <vt:variant>
        <vt:i4>5</vt:i4>
      </vt:variant>
      <vt:variant>
        <vt:lpwstr>http://www.w3.org/TR/2001/NOTE-wsdl-20010315</vt:lpwstr>
      </vt:variant>
      <vt:variant>
        <vt:lpwstr/>
      </vt:variant>
      <vt:variant>
        <vt:i4>1835096</vt:i4>
      </vt:variant>
      <vt:variant>
        <vt:i4>231</vt:i4>
      </vt:variant>
      <vt:variant>
        <vt:i4>0</vt:i4>
      </vt:variant>
      <vt:variant>
        <vt:i4>5</vt:i4>
      </vt:variant>
      <vt:variant>
        <vt:lpwstr>http://www.w3.org/TR/1999/REC-xpath-19991116</vt:lpwstr>
      </vt:variant>
      <vt:variant>
        <vt:lpwstr/>
      </vt:variant>
      <vt:variant>
        <vt:i4>4718618</vt:i4>
      </vt:variant>
      <vt:variant>
        <vt:i4>228</vt:i4>
      </vt:variant>
      <vt:variant>
        <vt:i4>0</vt:i4>
      </vt:variant>
      <vt:variant>
        <vt:i4>5</vt:i4>
      </vt:variant>
      <vt:variant>
        <vt:lpwstr>http://www.w3.org/TR/2000/NOTE-SOAP-20000508/</vt:lpwstr>
      </vt:variant>
      <vt:variant>
        <vt:lpwstr/>
      </vt:variant>
      <vt:variant>
        <vt:i4>5374029</vt:i4>
      </vt:variant>
      <vt:variant>
        <vt:i4>225</vt:i4>
      </vt:variant>
      <vt:variant>
        <vt:i4>0</vt:i4>
      </vt:variant>
      <vt:variant>
        <vt:i4>5</vt:i4>
      </vt:variant>
      <vt:variant>
        <vt:lpwstr>http://www.omg.org/technology/documents/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32.506</dc:title>
  <dc:subject>Telecommunication management; Self-configuration of network elements Integration Reference Point (IRP); Solution Set (SS) definitions (Release 19)</dc:subject>
  <dc:creator>MCC Support</dc:creator>
  <cp:keywords>management, CORBA XML SOAP</cp:keywords>
  <dc:description/>
  <cp:lastModifiedBy>Shin02.park@samsung.com Changes</cp:lastModifiedBy>
  <cp:revision>2</cp:revision>
  <cp:lastPrinted>2001-07-13T17:36:00Z</cp:lastPrinted>
  <dcterms:created xsi:type="dcterms:W3CDTF">2025-10-23T05:46:00Z</dcterms:created>
  <dcterms:modified xsi:type="dcterms:W3CDTF">2025-10-23T05:46:00Z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1157799156</vt:i4>
  </property>
  <property fmtid="{D5CDD505-2E9C-101B-9397-08002B2CF9AE}" pid="3" name="_EmailSubject">
    <vt:lpwstr>[Fwd: document ...]</vt:lpwstr>
  </property>
  <property fmtid="{D5CDD505-2E9C-101B-9397-08002B2CF9AE}" pid="4" name="_AuthorEmail">
    <vt:lpwstr>David.Raymer@motorola.com</vt:lpwstr>
  </property>
  <property fmtid="{D5CDD505-2E9C-101B-9397-08002B2CF9AE}" pid="5" name="_AuthorEmailDisplayName">
    <vt:lpwstr>Raymer David-fdr017</vt:lpwstr>
  </property>
  <property fmtid="{D5CDD505-2E9C-101B-9397-08002B2CF9AE}" pid="6" name="_PreviousAdHocReviewCycleID">
    <vt:i4>242979709</vt:i4>
  </property>
  <property fmtid="{D5CDD505-2E9C-101B-9397-08002B2CF9AE}" pid="7" name="_ReviewingToolsShownOnce">
    <vt:lpwstr/>
  </property>
</Properties>
</file>