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783594A4"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F91216">
              <w:rPr>
                <w:rFonts w:eastAsiaTheme="minorEastAsia" w:hint="eastAsia"/>
                <w:lang w:eastAsia="zh-CN"/>
              </w:rPr>
              <w:t>1</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F91216">
              <w:rPr>
                <w:rFonts w:eastAsiaTheme="minorEastAsia" w:hint="eastAsia"/>
                <w:sz w:val="32"/>
                <w:lang w:eastAsia="zh-CN"/>
              </w:rPr>
              <w:t>12</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035442"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8.35pt;height:75.1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144CA3F5" w14:textId="1096F05C" w:rsidR="00523F04"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523F04">
        <w:rPr>
          <w:noProof/>
        </w:rPr>
        <w:t>Foreword</w:t>
      </w:r>
      <w:r w:rsidR="00523F04">
        <w:rPr>
          <w:noProof/>
        </w:rPr>
        <w:tab/>
      </w:r>
      <w:r w:rsidR="00523F04">
        <w:rPr>
          <w:noProof/>
        </w:rPr>
        <w:fldChar w:fldCharType="begin"/>
      </w:r>
      <w:r w:rsidR="00523F04">
        <w:rPr>
          <w:noProof/>
        </w:rPr>
        <w:instrText xml:space="preserve"> PAGEREF _Toc218422651 \h </w:instrText>
      </w:r>
      <w:r w:rsidR="00523F04">
        <w:rPr>
          <w:noProof/>
        </w:rPr>
      </w:r>
      <w:r w:rsidR="00523F04">
        <w:rPr>
          <w:noProof/>
        </w:rPr>
        <w:fldChar w:fldCharType="separate"/>
      </w:r>
      <w:r w:rsidR="00523F04">
        <w:rPr>
          <w:noProof/>
        </w:rPr>
        <w:t>4</w:t>
      </w:r>
      <w:r w:rsidR="00523F04">
        <w:rPr>
          <w:noProof/>
        </w:rPr>
        <w:fldChar w:fldCharType="end"/>
      </w:r>
    </w:p>
    <w:p w14:paraId="5B3AA17A" w14:textId="5B9FF754"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_Toc218422652 \h </w:instrText>
      </w:r>
      <w:r>
        <w:rPr>
          <w:noProof/>
        </w:rPr>
      </w:r>
      <w:r>
        <w:rPr>
          <w:noProof/>
        </w:rPr>
        <w:fldChar w:fldCharType="separate"/>
      </w:r>
      <w:r>
        <w:rPr>
          <w:noProof/>
        </w:rPr>
        <w:t>6</w:t>
      </w:r>
      <w:r>
        <w:rPr>
          <w:noProof/>
        </w:rPr>
        <w:fldChar w:fldCharType="end"/>
      </w:r>
    </w:p>
    <w:p w14:paraId="7351BD5A" w14:textId="3C246493"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_Toc218422653 \h </w:instrText>
      </w:r>
      <w:r>
        <w:rPr>
          <w:noProof/>
        </w:rPr>
      </w:r>
      <w:r>
        <w:rPr>
          <w:noProof/>
        </w:rPr>
        <w:fldChar w:fldCharType="separate"/>
      </w:r>
      <w:r>
        <w:rPr>
          <w:noProof/>
        </w:rPr>
        <w:t>6</w:t>
      </w:r>
      <w:r>
        <w:rPr>
          <w:noProof/>
        </w:rPr>
        <w:fldChar w:fldCharType="end"/>
      </w:r>
    </w:p>
    <w:p w14:paraId="21DA2573" w14:textId="5FF91AC1"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_Toc218422654 \h </w:instrText>
      </w:r>
      <w:r>
        <w:rPr>
          <w:noProof/>
        </w:rPr>
      </w:r>
      <w:r>
        <w:rPr>
          <w:noProof/>
        </w:rPr>
        <w:fldChar w:fldCharType="separate"/>
      </w:r>
      <w:r>
        <w:rPr>
          <w:noProof/>
        </w:rPr>
        <w:t>7</w:t>
      </w:r>
      <w:r>
        <w:rPr>
          <w:noProof/>
        </w:rPr>
        <w:fldChar w:fldCharType="end"/>
      </w:r>
    </w:p>
    <w:p w14:paraId="48DB7B14" w14:textId="1F0C2D6C"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_Toc218422655 \h </w:instrText>
      </w:r>
      <w:r>
        <w:rPr>
          <w:noProof/>
        </w:rPr>
      </w:r>
      <w:r>
        <w:rPr>
          <w:noProof/>
        </w:rPr>
        <w:fldChar w:fldCharType="separate"/>
      </w:r>
      <w:r>
        <w:rPr>
          <w:noProof/>
        </w:rPr>
        <w:t>7</w:t>
      </w:r>
      <w:r>
        <w:rPr>
          <w:noProof/>
        </w:rPr>
        <w:fldChar w:fldCharType="end"/>
      </w:r>
    </w:p>
    <w:p w14:paraId="270D80FD" w14:textId="5F823D94"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92B31">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_Toc218422656 \h </w:instrText>
      </w:r>
      <w:r>
        <w:rPr>
          <w:noProof/>
        </w:rPr>
      </w:r>
      <w:r>
        <w:rPr>
          <w:noProof/>
        </w:rPr>
        <w:fldChar w:fldCharType="separate"/>
      </w:r>
      <w:r>
        <w:rPr>
          <w:noProof/>
        </w:rPr>
        <w:t>7</w:t>
      </w:r>
      <w:r>
        <w:rPr>
          <w:noProof/>
        </w:rPr>
        <w:fldChar w:fldCharType="end"/>
      </w:r>
    </w:p>
    <w:p w14:paraId="4C1A31C4" w14:textId="4BB3AC84"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_Toc218422657 \h </w:instrText>
      </w:r>
      <w:r>
        <w:rPr>
          <w:noProof/>
        </w:rPr>
      </w:r>
      <w:r>
        <w:rPr>
          <w:noProof/>
        </w:rPr>
        <w:fldChar w:fldCharType="separate"/>
      </w:r>
      <w:r>
        <w:rPr>
          <w:noProof/>
        </w:rPr>
        <w:t>7</w:t>
      </w:r>
      <w:r>
        <w:rPr>
          <w:noProof/>
        </w:rPr>
        <w:fldChar w:fldCharType="end"/>
      </w:r>
    </w:p>
    <w:p w14:paraId="23F40D76" w14:textId="31528DE8"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_Toc218422658 \h </w:instrText>
      </w:r>
      <w:r>
        <w:rPr>
          <w:noProof/>
        </w:rPr>
      </w:r>
      <w:r>
        <w:rPr>
          <w:noProof/>
        </w:rPr>
        <w:fldChar w:fldCharType="separate"/>
      </w:r>
      <w:r>
        <w:rPr>
          <w:noProof/>
        </w:rPr>
        <w:t>7</w:t>
      </w:r>
      <w:r>
        <w:rPr>
          <w:noProof/>
        </w:rPr>
        <w:fldChar w:fldCharType="end"/>
      </w:r>
    </w:p>
    <w:p w14:paraId="64B538DD" w14:textId="25CC265E"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_Toc218422659 \h </w:instrText>
      </w:r>
      <w:r>
        <w:rPr>
          <w:noProof/>
        </w:rPr>
      </w:r>
      <w:r>
        <w:rPr>
          <w:noProof/>
        </w:rPr>
        <w:fldChar w:fldCharType="separate"/>
      </w:r>
      <w:r>
        <w:rPr>
          <w:noProof/>
        </w:rPr>
        <w:t>7</w:t>
      </w:r>
      <w:r>
        <w:rPr>
          <w:noProof/>
        </w:rPr>
        <w:fldChar w:fldCharType="end"/>
      </w:r>
    </w:p>
    <w:p w14:paraId="17535DB0" w14:textId="24833840"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_Toc218422660 \h </w:instrText>
      </w:r>
      <w:r>
        <w:rPr>
          <w:noProof/>
        </w:rPr>
      </w:r>
      <w:r>
        <w:rPr>
          <w:noProof/>
        </w:rPr>
        <w:fldChar w:fldCharType="separate"/>
      </w:r>
      <w:r>
        <w:rPr>
          <w:noProof/>
        </w:rPr>
        <w:t>7</w:t>
      </w:r>
      <w:r>
        <w:rPr>
          <w:noProof/>
        </w:rPr>
        <w:fldChar w:fldCharType="end"/>
      </w:r>
    </w:p>
    <w:p w14:paraId="743DF5E3" w14:textId="2131A78B"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_Toc218422661 \h </w:instrText>
      </w:r>
      <w:r>
        <w:rPr>
          <w:noProof/>
        </w:rPr>
      </w:r>
      <w:r>
        <w:rPr>
          <w:noProof/>
        </w:rPr>
        <w:fldChar w:fldCharType="separate"/>
      </w:r>
      <w:r>
        <w:rPr>
          <w:noProof/>
        </w:rPr>
        <w:t>7</w:t>
      </w:r>
      <w:r>
        <w:rPr>
          <w:noProof/>
        </w:rPr>
        <w:fldChar w:fldCharType="end"/>
      </w:r>
    </w:p>
    <w:p w14:paraId="080EF436" w14:textId="04276179"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_Toc218422662 \h </w:instrText>
      </w:r>
      <w:r>
        <w:rPr>
          <w:noProof/>
        </w:rPr>
      </w:r>
      <w:r>
        <w:rPr>
          <w:noProof/>
        </w:rPr>
        <w:fldChar w:fldCharType="separate"/>
      </w:r>
      <w:r>
        <w:rPr>
          <w:noProof/>
        </w:rPr>
        <w:t>7</w:t>
      </w:r>
      <w:r>
        <w:rPr>
          <w:noProof/>
        </w:rPr>
        <w:fldChar w:fldCharType="end"/>
      </w:r>
    </w:p>
    <w:p w14:paraId="40BB8113" w14:textId="51D66660"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_Toc218422663 \h </w:instrText>
      </w:r>
      <w:r>
        <w:rPr>
          <w:noProof/>
        </w:rPr>
      </w:r>
      <w:r>
        <w:rPr>
          <w:noProof/>
        </w:rPr>
        <w:fldChar w:fldCharType="separate"/>
      </w:r>
      <w:r>
        <w:rPr>
          <w:noProof/>
        </w:rPr>
        <w:t>8</w:t>
      </w:r>
      <w:r>
        <w:rPr>
          <w:noProof/>
        </w:rPr>
        <w:fldChar w:fldCharType="end"/>
      </w:r>
    </w:p>
    <w:p w14:paraId="74539E59" w14:textId="0F468F3C"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_Toc218422664 \h </w:instrText>
      </w:r>
      <w:r>
        <w:rPr>
          <w:noProof/>
        </w:rPr>
      </w:r>
      <w:r>
        <w:rPr>
          <w:noProof/>
        </w:rPr>
        <w:fldChar w:fldCharType="separate"/>
      </w:r>
      <w:r>
        <w:rPr>
          <w:noProof/>
        </w:rPr>
        <w:t>8</w:t>
      </w:r>
      <w:r>
        <w:rPr>
          <w:noProof/>
        </w:rPr>
        <w:fldChar w:fldCharType="end"/>
      </w:r>
    </w:p>
    <w:p w14:paraId="46EEC47A" w14:textId="398E4D25"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_Toc218422665 \h </w:instrText>
      </w:r>
      <w:r>
        <w:rPr>
          <w:noProof/>
        </w:rPr>
      </w:r>
      <w:r>
        <w:rPr>
          <w:noProof/>
        </w:rPr>
        <w:fldChar w:fldCharType="separate"/>
      </w:r>
      <w:r>
        <w:rPr>
          <w:noProof/>
        </w:rPr>
        <w:t>8</w:t>
      </w:r>
      <w:r>
        <w:rPr>
          <w:noProof/>
        </w:rPr>
        <w:fldChar w:fldCharType="end"/>
      </w:r>
    </w:p>
    <w:p w14:paraId="50F457CF" w14:textId="15A244CD"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_Toc218422666 \h </w:instrText>
      </w:r>
      <w:r>
        <w:rPr>
          <w:noProof/>
        </w:rPr>
      </w:r>
      <w:r>
        <w:rPr>
          <w:noProof/>
        </w:rPr>
        <w:fldChar w:fldCharType="separate"/>
      </w:r>
      <w:r>
        <w:rPr>
          <w:noProof/>
        </w:rPr>
        <w:t>8</w:t>
      </w:r>
      <w:r>
        <w:rPr>
          <w:noProof/>
        </w:rPr>
        <w:fldChar w:fldCharType="end"/>
      </w:r>
    </w:p>
    <w:p w14:paraId="48D971B9" w14:textId="148CBBA9" w:rsidR="00523F04" w:rsidRDefault="00523F04">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_Toc218422667 \h </w:instrText>
      </w:r>
      <w:r>
        <w:rPr>
          <w:noProof/>
        </w:rPr>
      </w:r>
      <w:r>
        <w:rPr>
          <w:noProof/>
        </w:rPr>
        <w:fldChar w:fldCharType="separate"/>
      </w:r>
      <w:r>
        <w:rPr>
          <w:noProof/>
        </w:rPr>
        <w:t>8</w:t>
      </w:r>
      <w:r>
        <w:rPr>
          <w:noProof/>
        </w:rPr>
        <w:fldChar w:fldCharType="end"/>
      </w:r>
    </w:p>
    <w:p w14:paraId="58EC91A9" w14:textId="0331D101" w:rsidR="00523F04" w:rsidRDefault="00523F04">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_Toc218422668 \h </w:instrText>
      </w:r>
      <w:r>
        <w:rPr>
          <w:noProof/>
        </w:rPr>
      </w:r>
      <w:r>
        <w:rPr>
          <w:noProof/>
        </w:rPr>
        <w:fldChar w:fldCharType="separate"/>
      </w:r>
      <w:r>
        <w:rPr>
          <w:noProof/>
        </w:rPr>
        <w:t>9</w:t>
      </w:r>
      <w:r>
        <w:rPr>
          <w:noProof/>
        </w:rPr>
        <w:fldChar w:fldCharType="end"/>
      </w:r>
    </w:p>
    <w:p w14:paraId="069CD6DE" w14:textId="6185E0A8"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_Toc218422669 \h </w:instrText>
      </w:r>
      <w:r>
        <w:rPr>
          <w:noProof/>
        </w:rPr>
      </w:r>
      <w:r>
        <w:rPr>
          <w:noProof/>
        </w:rPr>
        <w:fldChar w:fldCharType="separate"/>
      </w:r>
      <w:r>
        <w:rPr>
          <w:noProof/>
        </w:rPr>
        <w:t>10</w:t>
      </w:r>
      <w:r>
        <w:rPr>
          <w:noProof/>
        </w:rPr>
        <w:fldChar w:fldCharType="end"/>
      </w:r>
    </w:p>
    <w:p w14:paraId="49EBA74A" w14:textId="60B3DA17"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_Toc218422670 \h </w:instrText>
      </w:r>
      <w:r>
        <w:rPr>
          <w:noProof/>
        </w:rPr>
      </w:r>
      <w:r>
        <w:rPr>
          <w:noProof/>
        </w:rPr>
        <w:fldChar w:fldCharType="separate"/>
      </w:r>
      <w:r>
        <w:rPr>
          <w:noProof/>
        </w:rPr>
        <w:t>10</w:t>
      </w:r>
      <w:r>
        <w:rPr>
          <w:noProof/>
        </w:rPr>
        <w:fldChar w:fldCharType="end"/>
      </w:r>
    </w:p>
    <w:p w14:paraId="707D94E7" w14:textId="4DCFC8C8"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_Toc218422671 \h </w:instrText>
      </w:r>
      <w:r>
        <w:rPr>
          <w:noProof/>
        </w:rPr>
      </w:r>
      <w:r>
        <w:rPr>
          <w:noProof/>
        </w:rPr>
        <w:fldChar w:fldCharType="separate"/>
      </w:r>
      <w:r>
        <w:rPr>
          <w:noProof/>
        </w:rPr>
        <w:t>10</w:t>
      </w:r>
      <w:r>
        <w:rPr>
          <w:noProof/>
        </w:rPr>
        <w:fldChar w:fldCharType="end"/>
      </w:r>
    </w:p>
    <w:p w14:paraId="1CC645A6" w14:textId="47747EB5"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_Toc218422672 \h </w:instrText>
      </w:r>
      <w:r>
        <w:rPr>
          <w:noProof/>
        </w:rPr>
      </w:r>
      <w:r>
        <w:rPr>
          <w:noProof/>
        </w:rPr>
        <w:fldChar w:fldCharType="separate"/>
      </w:r>
      <w:r>
        <w:rPr>
          <w:noProof/>
        </w:rPr>
        <w:t>10</w:t>
      </w:r>
      <w:r>
        <w:rPr>
          <w:noProof/>
        </w:rPr>
        <w:fldChar w:fldCharType="end"/>
      </w:r>
    </w:p>
    <w:p w14:paraId="7D6AC226" w14:textId="1FFE8BB6" w:rsidR="00523F04" w:rsidRDefault="00523F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_Toc218422673 \h </w:instrText>
      </w:r>
      <w:r>
        <w:rPr>
          <w:noProof/>
        </w:rPr>
      </w:r>
      <w:r>
        <w:rPr>
          <w:noProof/>
        </w:rPr>
        <w:fldChar w:fldCharType="separate"/>
      </w:r>
      <w:r>
        <w:rPr>
          <w:noProof/>
        </w:rPr>
        <w:t>10</w:t>
      </w:r>
      <w:r>
        <w:rPr>
          <w:noProof/>
        </w:rPr>
        <w:fldChar w:fldCharType="end"/>
      </w:r>
    </w:p>
    <w:p w14:paraId="03A72BA3" w14:textId="5AB1E1FB"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92B31">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_Toc218422674 \h </w:instrText>
      </w:r>
      <w:r>
        <w:rPr>
          <w:noProof/>
        </w:rPr>
      </w:r>
      <w:r>
        <w:rPr>
          <w:noProof/>
        </w:rPr>
        <w:fldChar w:fldCharType="separate"/>
      </w:r>
      <w:r>
        <w:rPr>
          <w:noProof/>
        </w:rPr>
        <w:t>11</w:t>
      </w:r>
      <w:r>
        <w:rPr>
          <w:noProof/>
        </w:rPr>
        <w:fldChar w:fldCharType="end"/>
      </w:r>
    </w:p>
    <w:p w14:paraId="3F41BB32" w14:textId="435AB32B"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_Toc218422675 \h </w:instrText>
      </w:r>
      <w:r>
        <w:rPr>
          <w:noProof/>
        </w:rPr>
      </w:r>
      <w:r>
        <w:rPr>
          <w:noProof/>
        </w:rPr>
        <w:fldChar w:fldCharType="separate"/>
      </w:r>
      <w:r>
        <w:rPr>
          <w:noProof/>
        </w:rPr>
        <w:t>11</w:t>
      </w:r>
      <w:r>
        <w:rPr>
          <w:noProof/>
        </w:rPr>
        <w:fldChar w:fldCharType="end"/>
      </w:r>
    </w:p>
    <w:p w14:paraId="57B742BB" w14:textId="192E6154"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_Toc218422676 \h </w:instrText>
      </w:r>
      <w:r>
        <w:rPr>
          <w:noProof/>
        </w:rPr>
      </w:r>
      <w:r>
        <w:rPr>
          <w:noProof/>
        </w:rPr>
        <w:fldChar w:fldCharType="separate"/>
      </w:r>
      <w:r>
        <w:rPr>
          <w:noProof/>
        </w:rPr>
        <w:t>11</w:t>
      </w:r>
      <w:r>
        <w:rPr>
          <w:noProof/>
        </w:rPr>
        <w:fldChar w:fldCharType="end"/>
      </w:r>
    </w:p>
    <w:p w14:paraId="2C87EA69" w14:textId="073A0242"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_Toc218422677 \h </w:instrText>
      </w:r>
      <w:r>
        <w:rPr>
          <w:noProof/>
        </w:rPr>
      </w:r>
      <w:r>
        <w:rPr>
          <w:noProof/>
        </w:rPr>
        <w:fldChar w:fldCharType="separate"/>
      </w:r>
      <w:r>
        <w:rPr>
          <w:noProof/>
        </w:rPr>
        <w:t>11</w:t>
      </w:r>
      <w:r>
        <w:rPr>
          <w:noProof/>
        </w:rPr>
        <w:fldChar w:fldCharType="end"/>
      </w:r>
    </w:p>
    <w:p w14:paraId="753875E3" w14:textId="431A6998"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_Toc218422678 \h </w:instrText>
      </w:r>
      <w:r>
        <w:rPr>
          <w:noProof/>
        </w:rPr>
      </w:r>
      <w:r>
        <w:rPr>
          <w:noProof/>
        </w:rPr>
        <w:fldChar w:fldCharType="separate"/>
      </w:r>
      <w:r>
        <w:rPr>
          <w:noProof/>
        </w:rPr>
        <w:t>11</w:t>
      </w:r>
      <w:r>
        <w:rPr>
          <w:noProof/>
        </w:rPr>
        <w:fldChar w:fldCharType="end"/>
      </w:r>
    </w:p>
    <w:p w14:paraId="120F8B11" w14:textId="29345BD0"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_Toc218422679 \h </w:instrText>
      </w:r>
      <w:r>
        <w:rPr>
          <w:noProof/>
        </w:rPr>
      </w:r>
      <w:r>
        <w:rPr>
          <w:noProof/>
        </w:rPr>
        <w:fldChar w:fldCharType="separate"/>
      </w:r>
      <w:r>
        <w:rPr>
          <w:noProof/>
        </w:rPr>
        <w:t>11</w:t>
      </w:r>
      <w:r>
        <w:rPr>
          <w:noProof/>
        </w:rPr>
        <w:fldChar w:fldCharType="end"/>
      </w:r>
    </w:p>
    <w:p w14:paraId="7956B98E" w14:textId="72A8DA78"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_Toc218422680 \h </w:instrText>
      </w:r>
      <w:r>
        <w:rPr>
          <w:noProof/>
        </w:rPr>
      </w:r>
      <w:r>
        <w:rPr>
          <w:noProof/>
        </w:rPr>
        <w:fldChar w:fldCharType="separate"/>
      </w:r>
      <w:r>
        <w:rPr>
          <w:noProof/>
        </w:rPr>
        <w:t>11</w:t>
      </w:r>
      <w:r>
        <w:rPr>
          <w:noProof/>
        </w:rPr>
        <w:fldChar w:fldCharType="end"/>
      </w:r>
    </w:p>
    <w:p w14:paraId="0F196723" w14:textId="2477A589"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_Toc218422681 \h </w:instrText>
      </w:r>
      <w:r>
        <w:rPr>
          <w:noProof/>
        </w:rPr>
      </w:r>
      <w:r>
        <w:rPr>
          <w:noProof/>
        </w:rPr>
        <w:fldChar w:fldCharType="separate"/>
      </w:r>
      <w:r>
        <w:rPr>
          <w:noProof/>
        </w:rPr>
        <w:t>12</w:t>
      </w:r>
      <w:r>
        <w:rPr>
          <w:noProof/>
        </w:rPr>
        <w:fldChar w:fldCharType="end"/>
      </w:r>
    </w:p>
    <w:p w14:paraId="5C966894" w14:textId="40928E71"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_Toc218422682 \h </w:instrText>
      </w:r>
      <w:r>
        <w:rPr>
          <w:noProof/>
        </w:rPr>
      </w:r>
      <w:r>
        <w:rPr>
          <w:noProof/>
        </w:rPr>
        <w:fldChar w:fldCharType="separate"/>
      </w:r>
      <w:r>
        <w:rPr>
          <w:noProof/>
        </w:rPr>
        <w:t>12</w:t>
      </w:r>
      <w:r>
        <w:rPr>
          <w:noProof/>
        </w:rPr>
        <w:fldChar w:fldCharType="end"/>
      </w:r>
    </w:p>
    <w:p w14:paraId="1136DED1" w14:textId="25BDE435" w:rsidR="00523F04" w:rsidRDefault="00523F0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_Toc218422683 \h </w:instrText>
      </w:r>
      <w:r>
        <w:rPr>
          <w:noProof/>
        </w:rPr>
      </w:r>
      <w:r>
        <w:rPr>
          <w:noProof/>
        </w:rPr>
        <w:fldChar w:fldCharType="separate"/>
      </w:r>
      <w:r>
        <w:rPr>
          <w:noProof/>
        </w:rPr>
        <w:t>12</w:t>
      </w:r>
      <w:r>
        <w:rPr>
          <w:noProof/>
        </w:rPr>
        <w:fldChar w:fldCharType="end"/>
      </w:r>
    </w:p>
    <w:p w14:paraId="010EC4BB" w14:textId="22E3D539" w:rsidR="00523F04" w:rsidRDefault="00523F0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_Toc218422684 \h </w:instrText>
      </w:r>
      <w:r>
        <w:rPr>
          <w:noProof/>
        </w:rPr>
      </w:r>
      <w:r>
        <w:rPr>
          <w:noProof/>
        </w:rPr>
        <w:fldChar w:fldCharType="separate"/>
      </w:r>
      <w:r>
        <w:rPr>
          <w:noProof/>
        </w:rPr>
        <w:t>12</w:t>
      </w:r>
      <w:r>
        <w:rPr>
          <w:noProof/>
        </w:rPr>
        <w:fldChar w:fldCharType="end"/>
      </w:r>
    </w:p>
    <w:p w14:paraId="2E9DF461" w14:textId="7FA43276"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_Toc218422685 \h </w:instrText>
      </w:r>
      <w:r>
        <w:rPr>
          <w:noProof/>
        </w:rPr>
      </w:r>
      <w:r>
        <w:rPr>
          <w:noProof/>
        </w:rPr>
        <w:fldChar w:fldCharType="separate"/>
      </w:r>
      <w:r>
        <w:rPr>
          <w:noProof/>
        </w:rPr>
        <w:t>12</w:t>
      </w:r>
      <w:r>
        <w:rPr>
          <w:noProof/>
        </w:rPr>
        <w:fldChar w:fldCharType="end"/>
      </w:r>
    </w:p>
    <w:p w14:paraId="7CB4FAC9" w14:textId="4FBDFA65" w:rsidR="00523F04" w:rsidRDefault="00523F0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_Toc218422686 \h </w:instrText>
      </w:r>
      <w:r>
        <w:rPr>
          <w:noProof/>
        </w:rPr>
      </w:r>
      <w:r>
        <w:rPr>
          <w:noProof/>
        </w:rPr>
        <w:fldChar w:fldCharType="separate"/>
      </w:r>
      <w:r>
        <w:rPr>
          <w:noProof/>
        </w:rPr>
        <w:t>12</w:t>
      </w:r>
      <w:r>
        <w:rPr>
          <w:noProof/>
        </w:rPr>
        <w:fldChar w:fldCharType="end"/>
      </w:r>
    </w:p>
    <w:p w14:paraId="4605FCA6" w14:textId="04772E58" w:rsidR="00523F04" w:rsidRDefault="00523F04" w:rsidP="00523F0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_Toc218422687 \h </w:instrText>
      </w:r>
      <w:r>
        <w:rPr>
          <w:noProof/>
        </w:rPr>
      </w:r>
      <w:r>
        <w:rPr>
          <w:noProof/>
        </w:rPr>
        <w:fldChar w:fldCharType="separate"/>
      </w:r>
      <w:r>
        <w:rPr>
          <w:noProof/>
        </w:rPr>
        <w:t>13</w:t>
      </w:r>
      <w:r>
        <w:rPr>
          <w:noProof/>
        </w:rPr>
        <w:fldChar w:fldCharType="end"/>
      </w:r>
    </w:p>
    <w:p w14:paraId="6EBA45B1" w14:textId="45F99BD7"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_Toc218422688 \h </w:instrText>
      </w:r>
      <w:r>
        <w:rPr>
          <w:noProof/>
        </w:rPr>
      </w:r>
      <w:r>
        <w:rPr>
          <w:noProof/>
        </w:rPr>
        <w:fldChar w:fldCharType="separate"/>
      </w:r>
      <w:r>
        <w:rPr>
          <w:noProof/>
        </w:rPr>
        <w:t>13</w:t>
      </w:r>
      <w:r>
        <w:rPr>
          <w:noProof/>
        </w:rPr>
        <w:fldChar w:fldCharType="end"/>
      </w:r>
    </w:p>
    <w:p w14:paraId="7B108BE3" w14:textId="62C6BEB7" w:rsidR="00523F04" w:rsidRDefault="00523F0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_Toc218422689 \h </w:instrText>
      </w:r>
      <w:r>
        <w:rPr>
          <w:noProof/>
        </w:rPr>
      </w:r>
      <w:r>
        <w:rPr>
          <w:noProof/>
        </w:rPr>
        <w:fldChar w:fldCharType="separate"/>
      </w:r>
      <w:r>
        <w:rPr>
          <w:noProof/>
        </w:rPr>
        <w:t>13</w:t>
      </w:r>
      <w:r>
        <w:rPr>
          <w:noProof/>
        </w:rPr>
        <w:fldChar w:fldCharType="end"/>
      </w:r>
    </w:p>
    <w:p w14:paraId="44D37595" w14:textId="1DA6463B" w:rsidR="00523F04" w:rsidRDefault="00523F04" w:rsidP="00523F04">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92B31">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_Toc218422690 \h </w:instrText>
      </w:r>
      <w:r>
        <w:rPr>
          <w:noProof/>
        </w:rPr>
      </w:r>
      <w:r>
        <w:rPr>
          <w:noProof/>
        </w:rPr>
        <w:fldChar w:fldCharType="separate"/>
      </w:r>
      <w:r>
        <w:rPr>
          <w:noProof/>
        </w:rPr>
        <w:t>16</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18422651"/>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6" w:name="introduction"/>
      <w:bookmarkEnd w:id="16"/>
      <w:r w:rsidRPr="00AB2C58">
        <w:br w:type="page"/>
      </w:r>
      <w:bookmarkStart w:id="17" w:name="_Toc510696578"/>
      <w:bookmarkStart w:id="18" w:name="_Toc35971370"/>
      <w:bookmarkStart w:id="19" w:name="_Toc218422652"/>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Heading1"/>
      </w:pPr>
      <w:bookmarkStart w:id="20" w:name="_Toc510696579"/>
      <w:bookmarkStart w:id="21" w:name="_Toc35971371"/>
      <w:bookmarkStart w:id="22" w:name="_Toc218422653"/>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Heading1"/>
      </w:pPr>
      <w:bookmarkStart w:id="24" w:name="_Toc510696580"/>
      <w:bookmarkStart w:id="25" w:name="_Toc35971372"/>
      <w:bookmarkStart w:id="26" w:name="_Toc218422654"/>
      <w:r w:rsidRPr="00AB2C58">
        <w:t>3</w:t>
      </w:r>
      <w:r w:rsidRPr="00AB2C58">
        <w:tab/>
        <w:t>Definitions and abbreviations</w:t>
      </w:r>
      <w:bookmarkEnd w:id="24"/>
      <w:bookmarkEnd w:id="25"/>
      <w:bookmarkEnd w:id="26"/>
    </w:p>
    <w:p w14:paraId="5AB8F883" w14:textId="77777777" w:rsidR="008A6D4A" w:rsidRPr="00AB2C58" w:rsidRDefault="008A6D4A" w:rsidP="007A4424">
      <w:pPr>
        <w:pStyle w:val="Heading2"/>
      </w:pPr>
      <w:bookmarkStart w:id="27" w:name="_Toc510696581"/>
      <w:bookmarkStart w:id="28" w:name="_Toc35971373"/>
      <w:bookmarkStart w:id="29" w:name="_Toc218422655"/>
      <w:r w:rsidRPr="00AB2C58">
        <w:t>3.1</w:t>
      </w:r>
      <w:r w:rsidRPr="00AB2C58">
        <w:tab/>
        <w:t>Definitions</w:t>
      </w:r>
      <w:bookmarkEnd w:id="27"/>
      <w:bookmarkEnd w:id="28"/>
      <w:bookmarkEnd w:id="29"/>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Heading2"/>
      </w:pPr>
      <w:bookmarkStart w:id="30" w:name="_Toc510696583"/>
      <w:bookmarkStart w:id="31" w:name="_Toc35971375"/>
      <w:bookmarkStart w:id="32" w:name="_Toc218422656"/>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Heading1"/>
      </w:pPr>
      <w:bookmarkStart w:id="33" w:name="_Toc510696584"/>
      <w:bookmarkStart w:id="34" w:name="_Toc35971376"/>
      <w:bookmarkStart w:id="35" w:name="_Toc218422657"/>
      <w:r w:rsidRPr="00AB2C58">
        <w:t>4</w:t>
      </w:r>
      <w:r w:rsidRPr="00AB2C58">
        <w:tab/>
        <w:t>Overview</w:t>
      </w:r>
      <w:bookmarkEnd w:id="33"/>
      <w:bookmarkEnd w:id="34"/>
      <w:bookmarkEnd w:id="35"/>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36" w:name="_Toc510696597"/>
      <w:bookmarkStart w:id="37" w:name="_Toc35971389"/>
      <w:bookmarkStart w:id="38" w:name="_Toc218422658"/>
      <w:r w:rsidRPr="00AB2C58">
        <w:t>5</w:t>
      </w:r>
      <w:r w:rsidRPr="00AB2C58">
        <w:tab/>
        <w:t xml:space="preserve">Usage of </w:t>
      </w:r>
      <w:proofErr w:type="spellStart"/>
      <w:r w:rsidRPr="00AB2C58">
        <w:t>Nudr_DataRepository</w:t>
      </w:r>
      <w:proofErr w:type="spellEnd"/>
      <w:r w:rsidRPr="00AB2C58">
        <w:t xml:space="preserve"> Service API for </w:t>
      </w:r>
      <w:bookmarkStart w:id="39" w:name="_Hlk207285598"/>
      <w:r w:rsidRPr="00AB2C58">
        <w:t>Ambient IoT data</w:t>
      </w:r>
      <w:bookmarkEnd w:id="38"/>
      <w:bookmarkEnd w:id="39"/>
    </w:p>
    <w:p w14:paraId="6ACD2658" w14:textId="77777777" w:rsidR="005E23D6" w:rsidRPr="00AB2C58" w:rsidRDefault="005E23D6" w:rsidP="005E23D6">
      <w:pPr>
        <w:pStyle w:val="Heading2"/>
      </w:pPr>
      <w:bookmarkStart w:id="40" w:name="_Toc218422659"/>
      <w:r w:rsidRPr="00AB2C58">
        <w:t>5.1</w:t>
      </w:r>
      <w:r w:rsidRPr="00AB2C58">
        <w:tab/>
        <w:t>Introduction</w:t>
      </w:r>
      <w:bookmarkEnd w:id="40"/>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41" w:name="_Toc218422660"/>
      <w:r w:rsidRPr="00AB2C58">
        <w:t>5.2</w:t>
      </w:r>
      <w:r w:rsidRPr="00AB2C58">
        <w:tab/>
        <w:t>Resources</w:t>
      </w:r>
      <w:bookmarkEnd w:id="41"/>
    </w:p>
    <w:p w14:paraId="6D7D794A" w14:textId="77777777" w:rsidR="005E23D6" w:rsidRPr="00AB2C58" w:rsidRDefault="005E23D6" w:rsidP="005E23D6">
      <w:pPr>
        <w:pStyle w:val="Heading3"/>
      </w:pPr>
      <w:bookmarkStart w:id="42" w:name="_Toc218422661"/>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43" w:name="_Toc218422662"/>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3.55pt;height:128.95pt" o:ole="">
            <v:imagedata r:id="rId13" o:title=""/>
          </v:shape>
          <o:OLEObject Type="Embed" ProgID="Visio.Drawing.15" ShapeID="_x0000_i1027" DrawAspect="Content" ObjectID="_1829035443" r:id="rId14"/>
        </w:object>
      </w:r>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44" w:name="_Toc218422663"/>
      <w:r w:rsidRPr="00AB2C58">
        <w:t>5.2.3</w:t>
      </w:r>
      <w:r w:rsidRPr="00AB2C58">
        <w:tab/>
        <w:t xml:space="preserve">Resource: </w:t>
      </w:r>
      <w:proofErr w:type="spellStart"/>
      <w:r w:rsidRPr="00AB2C58">
        <w:t>AiotDeviceProfileData</w:t>
      </w:r>
      <w:bookmarkEnd w:id="44"/>
      <w:proofErr w:type="spellEnd"/>
    </w:p>
    <w:p w14:paraId="6DA54643" w14:textId="77777777" w:rsidR="005E23D6" w:rsidRPr="00AB2C58" w:rsidRDefault="005E23D6" w:rsidP="005E23D6">
      <w:pPr>
        <w:pStyle w:val="Heading4"/>
      </w:pPr>
      <w:bookmarkStart w:id="45" w:name="_Toc218422664"/>
      <w:r w:rsidRPr="00AB2C58">
        <w:t>5.2.3.1</w:t>
      </w:r>
      <w:r w:rsidRPr="00AB2C58">
        <w:tab/>
        <w:t>Description</w:t>
      </w:r>
      <w:bookmarkEnd w:id="45"/>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46" w:name="_Toc218422665"/>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47" w:name="_Toc218422666"/>
      <w:r w:rsidRPr="00AB2C58">
        <w:t>5.2.3.3</w:t>
      </w:r>
      <w:r w:rsidRPr="00AB2C58">
        <w:tab/>
        <w:t>Resource Standard Methods</w:t>
      </w:r>
      <w:bookmarkEnd w:id="47"/>
    </w:p>
    <w:p w14:paraId="611D5713" w14:textId="77777777" w:rsidR="005E23D6" w:rsidRPr="00AB2C58" w:rsidRDefault="005E23D6" w:rsidP="005E23D6">
      <w:pPr>
        <w:pStyle w:val="Heading5"/>
      </w:pPr>
      <w:bookmarkStart w:id="48" w:name="_Toc218422667"/>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proofErr w:type="spellStart"/>
            <w:r w:rsidRPr="00AB2C58">
              <w:t>AiotDeviceProfileData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49" w:name="_Toc218422668"/>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proofErr w:type="spellStart"/>
            <w:r w:rsidRPr="00AB2C58">
              <w:t>AiotDeviceProfileData</w:t>
            </w:r>
            <w:r w:rsidRPr="00AB2C58">
              <w:rPr>
                <w:lang w:eastAsia="zh-CN"/>
              </w:rPr>
              <w:t>Patch</w:t>
            </w:r>
            <w:proofErr w:type="spellEnd"/>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 xml:space="preserve">Modify the </w:t>
            </w:r>
            <w:proofErr w:type="spellStart"/>
            <w:r w:rsidRPr="00AB2C58">
              <w:t>aiot</w:t>
            </w:r>
            <w:proofErr w:type="spellEnd"/>
            <w:r w:rsidRPr="00AB2C58">
              <w:t xml:space="preserve"> device profile data resource for a given </w:t>
            </w:r>
            <w:proofErr w:type="spellStart"/>
            <w:r w:rsidRPr="00AB2C58">
              <w:t>AIoT</w:t>
            </w:r>
            <w:proofErr w:type="spellEnd"/>
            <w:r w:rsidRPr="00AB2C58">
              <w:t xml:space="preserve">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50" w:name="_Toc218422669"/>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50"/>
      <w:proofErr w:type="spellEnd"/>
    </w:p>
    <w:p w14:paraId="076B9A6A" w14:textId="755F9577" w:rsidR="00B20F04" w:rsidRPr="00AB2C58" w:rsidRDefault="00B20F04" w:rsidP="00B20F04">
      <w:pPr>
        <w:pStyle w:val="Heading4"/>
      </w:pPr>
      <w:bookmarkStart w:id="51" w:name="_Toc21842267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52" w:name="_Toc21842267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53" w:name="_Toc21842267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Heading5"/>
      </w:pPr>
      <w:bookmarkStart w:id="54" w:name="_Toc21842267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proofErr w:type="spellStart"/>
            <w:r w:rsidRPr="00AB2C58">
              <w:rPr>
                <w:lang w:eastAsia="zh-CN"/>
              </w:rPr>
              <w:t>AfAuthorizationData</w:t>
            </w:r>
            <w:bookmarkEnd w:id="55"/>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56" w:name="_Toc218422674"/>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Heading2"/>
      </w:pPr>
      <w:bookmarkStart w:id="59" w:name="_Toc218422675"/>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60" w:name="_Toc218422676"/>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Heading2"/>
      </w:pPr>
      <w:bookmarkStart w:id="61" w:name="_Toc218422677"/>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Heading3"/>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18422678"/>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proofErr w:type="spellStart"/>
            <w:r w:rsidRPr="00AB2C58">
              <w:rPr>
                <w:rFonts w:hint="eastAsia"/>
                <w:lang w:eastAsia="zh-CN"/>
              </w:rPr>
              <w:t>A</w:t>
            </w:r>
            <w:r w:rsidRPr="00AB2C58">
              <w:rPr>
                <w:lang w:eastAsia="zh-CN"/>
              </w:rPr>
              <w:t>iotDeviceProfileData</w:t>
            </w:r>
            <w:proofErr w:type="spellEnd"/>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proofErr w:type="spellStart"/>
            <w:r w:rsidRPr="00AB2C58">
              <w:t>AIoT</w:t>
            </w:r>
            <w:proofErr w:type="spellEnd"/>
            <w:r w:rsidRPr="00AB2C58">
              <w:t xml:space="preserve">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proofErr w:type="spellStart"/>
            <w:r w:rsidRPr="00AB2C58">
              <w:rPr>
                <w:lang w:eastAsia="zh-CN"/>
              </w:rPr>
              <w:t>AiotDeviceProfileDataPatch</w:t>
            </w:r>
            <w:proofErr w:type="spellEnd"/>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proofErr w:type="spellStart"/>
            <w:r w:rsidRPr="00AB2C58">
              <w:t>AIoT</w:t>
            </w:r>
            <w:proofErr w:type="spellEnd"/>
            <w:r w:rsidRPr="00AB2C58">
              <w:t xml:space="preserve">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 xml:space="preserve">Last Known </w:t>
            </w:r>
            <w:proofErr w:type="spellStart"/>
            <w:r w:rsidRPr="00AB2C58">
              <w:rPr>
                <w:lang w:eastAsia="zh-CN"/>
              </w:rPr>
              <w:t>AIoTF</w:t>
            </w:r>
            <w:proofErr w:type="spellEnd"/>
            <w:r w:rsidRPr="00AB2C58">
              <w:rPr>
                <w:lang w:eastAsia="zh-CN"/>
              </w:rPr>
              <w:t xml:space="preserve">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F162D6" w:rsidRPr="00AB2C58" w14:paraId="475C20EE" w14:textId="77777777" w:rsidTr="00E87D55">
        <w:trPr>
          <w:jc w:val="center"/>
        </w:trPr>
        <w:tc>
          <w:tcPr>
            <w:tcW w:w="2544" w:type="dxa"/>
          </w:tcPr>
          <w:p w14:paraId="6615470A" w14:textId="6A6B39A5" w:rsidR="00F162D6" w:rsidRPr="00AB2C58" w:rsidRDefault="00F162D6" w:rsidP="00F162D6">
            <w:pPr>
              <w:pStyle w:val="TAL"/>
              <w:rPr>
                <w:lang w:eastAsia="zh-CN"/>
              </w:rPr>
            </w:pPr>
            <w:proofErr w:type="spellStart"/>
            <w:r>
              <w:rPr>
                <w:rFonts w:cs="Arial"/>
                <w:u w:val="single"/>
                <w:lang w:val="en-US" w:eastAsia="zh-CN"/>
              </w:rPr>
              <w:t>Tid</w:t>
            </w:r>
            <w:proofErr w:type="spellEnd"/>
          </w:p>
        </w:tc>
        <w:tc>
          <w:tcPr>
            <w:tcW w:w="2268" w:type="dxa"/>
          </w:tcPr>
          <w:p w14:paraId="59533EB2" w14:textId="2E8F5957" w:rsidR="00F162D6" w:rsidRPr="00AB2C58" w:rsidRDefault="00F162D6" w:rsidP="00F162D6">
            <w:pPr>
              <w:pStyle w:val="TAL"/>
            </w:pPr>
            <w:r w:rsidRPr="00AB2C58">
              <w:t>3GPP TS </w:t>
            </w:r>
            <w:r w:rsidRPr="00AB2C58">
              <w:rPr>
                <w:lang w:eastAsia="zh-CN"/>
              </w:rPr>
              <w:t>29.369</w:t>
            </w:r>
            <w:r w:rsidRPr="00AB2C58">
              <w:t> [</w:t>
            </w:r>
            <w:r w:rsidRPr="00AB2C58">
              <w:rPr>
                <w:rFonts w:eastAsiaTheme="minorEastAsia" w:hint="eastAsia"/>
                <w:lang w:eastAsia="zh-CN"/>
              </w:rPr>
              <w:t>19</w:t>
            </w:r>
            <w:r w:rsidRPr="00AB2C58">
              <w:t>]</w:t>
            </w:r>
          </w:p>
        </w:tc>
        <w:tc>
          <w:tcPr>
            <w:tcW w:w="3552" w:type="dxa"/>
          </w:tcPr>
          <w:p w14:paraId="69991A5D" w14:textId="4C6335BF" w:rsidR="00F162D6" w:rsidRPr="00AB2C58" w:rsidRDefault="00F162D6" w:rsidP="00F162D6">
            <w:pPr>
              <w:pStyle w:val="TAL"/>
              <w:rPr>
                <w:lang w:eastAsia="zh-CN"/>
              </w:rPr>
            </w:pPr>
            <w:r w:rsidRPr="00140D20">
              <w:rPr>
                <w:rFonts w:eastAsia="DengXian" w:cs="Arial"/>
                <w:u w:val="single"/>
                <w:lang w:val="en-US"/>
              </w:rPr>
              <w:t xml:space="preserve">Temporary ID </w:t>
            </w:r>
            <w:r>
              <w:rPr>
                <w:rFonts w:eastAsia="DengXian" w:cs="Arial"/>
                <w:u w:val="single"/>
                <w:lang w:val="en-US"/>
              </w:rPr>
              <w:t>(T-ID)</w:t>
            </w:r>
          </w:p>
        </w:tc>
        <w:tc>
          <w:tcPr>
            <w:tcW w:w="1272" w:type="dxa"/>
          </w:tcPr>
          <w:p w14:paraId="31954A9C" w14:textId="77777777" w:rsidR="00F162D6" w:rsidRPr="00AB2C58" w:rsidRDefault="00F162D6" w:rsidP="00F162D6">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81" w:name="_Toc185515918"/>
      <w:bookmarkStart w:id="82" w:name="_Toc192865454"/>
      <w:bookmarkStart w:id="83" w:name="_Toc218422679"/>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Heading4"/>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18422680"/>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Heading4"/>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18422681"/>
      <w:r w:rsidRPr="00AB2C58">
        <w:lastRenderedPageBreak/>
        <w:t>5.</w:t>
      </w:r>
      <w:r w:rsidRPr="00AB2C58">
        <w:rPr>
          <w:rFonts w:hint="eastAsia"/>
          <w:lang w:eastAsia="zh-CN"/>
        </w:rPr>
        <w:t>5</w:t>
      </w:r>
      <w:r w:rsidRPr="00AB2C58">
        <w:t>.2.2</w:t>
      </w:r>
      <w:r w:rsidRPr="00AB2C58">
        <w:tab/>
        <w:t xml:space="preserve">Type </w:t>
      </w:r>
      <w:bookmarkStart w:id="122" w:name="_Hlk200722475"/>
      <w:proofErr w:type="spellStart"/>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1F5DDD2B" w14:textId="77777777" w:rsidR="005E23D6" w:rsidRPr="00AB2C58" w:rsidRDefault="005E23D6" w:rsidP="005E23D6">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proofErr w:type="spellStart"/>
            <w:r w:rsidRPr="00AB2C58">
              <w:t>aiotDevPermId</w:t>
            </w:r>
            <w:proofErr w:type="spellEnd"/>
          </w:p>
        </w:tc>
        <w:tc>
          <w:tcPr>
            <w:tcW w:w="1418" w:type="dxa"/>
          </w:tcPr>
          <w:p w14:paraId="1A69D9F7" w14:textId="77777777" w:rsidR="005E23D6" w:rsidRPr="00AB2C58" w:rsidRDefault="005E23D6" w:rsidP="00E87D55">
            <w:pPr>
              <w:pStyle w:val="TAL"/>
              <w:rPr>
                <w:lang w:eastAsia="zh-CN"/>
              </w:rPr>
            </w:pPr>
            <w:proofErr w:type="spellStart"/>
            <w:r w:rsidRPr="00AB2C58">
              <w:t>AiotDevPermId</w:t>
            </w:r>
            <w:proofErr w:type="spellEnd"/>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0948FEFA" w14:textId="52488881" w:rsidR="005E23D6" w:rsidRPr="00AB2C58" w:rsidRDefault="00F37907" w:rsidP="00E87D55">
            <w:pPr>
              <w:pStyle w:val="TAL"/>
            </w:pPr>
            <w:r>
              <w:rPr>
                <w:rFonts w:eastAsiaTheme="minorEastAsia"/>
              </w:rPr>
              <w:t xml:space="preserve">Indicate the </w:t>
            </w:r>
            <w:r>
              <w:rPr>
                <w:rFonts w:eastAsiaTheme="minorEastAsia" w:hint="eastAsia"/>
                <w:lang w:eastAsia="zh-CN"/>
              </w:rPr>
              <w:t>l</w:t>
            </w:r>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tc>
        <w:tc>
          <w:tcPr>
            <w:tcW w:w="1276" w:type="dxa"/>
          </w:tcPr>
          <w:p w14:paraId="506A82F4" w14:textId="77777777" w:rsidR="005E23D6" w:rsidRPr="00AB2C58" w:rsidRDefault="005E23D6" w:rsidP="00E87D55">
            <w:pPr>
              <w:pStyle w:val="TAL"/>
            </w:pPr>
          </w:p>
        </w:tc>
      </w:tr>
      <w:tr w:rsidR="00F162D6" w:rsidRPr="00AB2C58" w14:paraId="65F98A26" w14:textId="77777777" w:rsidTr="00E87D55">
        <w:trPr>
          <w:trHeight w:val="258"/>
          <w:jc w:val="center"/>
        </w:trPr>
        <w:tc>
          <w:tcPr>
            <w:tcW w:w="1693" w:type="dxa"/>
          </w:tcPr>
          <w:p w14:paraId="59B4BDB9" w14:textId="40ACAA92" w:rsidR="00F162D6" w:rsidRPr="00AB2C58" w:rsidRDefault="00F162D6" w:rsidP="00F162D6">
            <w:pPr>
              <w:pStyle w:val="TAL"/>
              <w:rPr>
                <w:lang w:eastAsia="zh-CN"/>
              </w:rPr>
            </w:pPr>
            <w:proofErr w:type="spellStart"/>
            <w:r>
              <w:t>tidCurrent</w:t>
            </w:r>
            <w:proofErr w:type="spellEnd"/>
          </w:p>
        </w:tc>
        <w:tc>
          <w:tcPr>
            <w:tcW w:w="1418" w:type="dxa"/>
          </w:tcPr>
          <w:p w14:paraId="05DF4A70" w14:textId="3B187563" w:rsidR="00F162D6" w:rsidRPr="00AB2C58" w:rsidRDefault="00F162D6" w:rsidP="00F162D6">
            <w:pPr>
              <w:pStyle w:val="TAL"/>
              <w:rPr>
                <w:lang w:eastAsia="zh-CN"/>
              </w:rPr>
            </w:pPr>
            <w:proofErr w:type="spellStart"/>
            <w:r>
              <w:t>Tid</w:t>
            </w:r>
            <w:proofErr w:type="spellEnd"/>
          </w:p>
        </w:tc>
        <w:tc>
          <w:tcPr>
            <w:tcW w:w="283" w:type="dxa"/>
          </w:tcPr>
          <w:p w14:paraId="62375133" w14:textId="345C2258" w:rsidR="00F162D6" w:rsidRPr="00AB2C58" w:rsidRDefault="00F162D6" w:rsidP="00F162D6">
            <w:pPr>
              <w:pStyle w:val="TAC"/>
              <w:rPr>
                <w:lang w:eastAsia="zh-CN"/>
              </w:rPr>
            </w:pPr>
            <w:r>
              <w:t>O</w:t>
            </w:r>
          </w:p>
        </w:tc>
        <w:tc>
          <w:tcPr>
            <w:tcW w:w="1134" w:type="dxa"/>
          </w:tcPr>
          <w:p w14:paraId="7F32F94D" w14:textId="4D9E5978" w:rsidR="00F162D6" w:rsidRPr="00AB2C58" w:rsidRDefault="00F162D6" w:rsidP="00F162D6">
            <w:pPr>
              <w:pStyle w:val="TAL"/>
              <w:rPr>
                <w:lang w:eastAsia="zh-CN"/>
              </w:rPr>
            </w:pPr>
            <w:r>
              <w:t>0..1</w:t>
            </w:r>
          </w:p>
        </w:tc>
        <w:tc>
          <w:tcPr>
            <w:tcW w:w="3969" w:type="dxa"/>
          </w:tcPr>
          <w:p w14:paraId="6192EEC4" w14:textId="4EDB1FB8" w:rsidR="00F162D6" w:rsidRDefault="00F162D6" w:rsidP="00F162D6">
            <w:pPr>
              <w:pStyle w:val="TAL"/>
              <w:rPr>
                <w:rFonts w:eastAsiaTheme="minorEastAsia"/>
              </w:rPr>
            </w:pPr>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p>
        </w:tc>
        <w:tc>
          <w:tcPr>
            <w:tcW w:w="1276" w:type="dxa"/>
          </w:tcPr>
          <w:p w14:paraId="5CDEAF57" w14:textId="77777777" w:rsidR="00F162D6" w:rsidRPr="00AB2C58" w:rsidRDefault="00F162D6" w:rsidP="00F162D6">
            <w:pPr>
              <w:pStyle w:val="TAL"/>
            </w:pPr>
          </w:p>
        </w:tc>
      </w:tr>
      <w:tr w:rsidR="00F162D6" w:rsidRPr="00AB2C58" w14:paraId="6B96C6FE" w14:textId="77777777" w:rsidTr="00E87D55">
        <w:trPr>
          <w:trHeight w:val="258"/>
          <w:jc w:val="center"/>
        </w:trPr>
        <w:tc>
          <w:tcPr>
            <w:tcW w:w="1693" w:type="dxa"/>
          </w:tcPr>
          <w:p w14:paraId="3422EE57" w14:textId="475CA87D" w:rsidR="00F162D6" w:rsidRPr="00AB2C58" w:rsidRDefault="00F162D6" w:rsidP="00F162D6">
            <w:pPr>
              <w:pStyle w:val="TAL"/>
              <w:rPr>
                <w:lang w:eastAsia="zh-CN"/>
              </w:rPr>
            </w:pPr>
            <w:proofErr w:type="spellStart"/>
            <w:r>
              <w:rPr>
                <w:lang w:eastAsia="zh-CN"/>
              </w:rPr>
              <w:t>tidPrevious</w:t>
            </w:r>
            <w:proofErr w:type="spellEnd"/>
          </w:p>
        </w:tc>
        <w:tc>
          <w:tcPr>
            <w:tcW w:w="1418" w:type="dxa"/>
          </w:tcPr>
          <w:p w14:paraId="3B1E5EB1" w14:textId="48B8AAA9" w:rsidR="00F162D6" w:rsidRPr="00AB2C58" w:rsidRDefault="00F162D6" w:rsidP="00F162D6">
            <w:pPr>
              <w:pStyle w:val="TAL"/>
              <w:rPr>
                <w:lang w:eastAsia="zh-CN"/>
              </w:rPr>
            </w:pPr>
            <w:proofErr w:type="spellStart"/>
            <w:r>
              <w:rPr>
                <w:lang w:eastAsia="zh-CN"/>
              </w:rPr>
              <w:t>Tid</w:t>
            </w:r>
            <w:proofErr w:type="spellEnd"/>
          </w:p>
        </w:tc>
        <w:tc>
          <w:tcPr>
            <w:tcW w:w="283" w:type="dxa"/>
          </w:tcPr>
          <w:p w14:paraId="17237309" w14:textId="6F77FAC5" w:rsidR="00F162D6" w:rsidRPr="00AB2C58" w:rsidRDefault="00F162D6" w:rsidP="00F162D6">
            <w:pPr>
              <w:pStyle w:val="TAC"/>
              <w:rPr>
                <w:lang w:eastAsia="zh-CN"/>
              </w:rPr>
            </w:pPr>
            <w:r>
              <w:rPr>
                <w:lang w:eastAsia="zh-CN"/>
              </w:rPr>
              <w:t>O</w:t>
            </w:r>
          </w:p>
        </w:tc>
        <w:tc>
          <w:tcPr>
            <w:tcW w:w="1134" w:type="dxa"/>
          </w:tcPr>
          <w:p w14:paraId="4600E5BA" w14:textId="68DC4E8D" w:rsidR="00F162D6" w:rsidRPr="00AB2C58" w:rsidRDefault="00F162D6" w:rsidP="00F162D6">
            <w:pPr>
              <w:pStyle w:val="TAL"/>
              <w:rPr>
                <w:lang w:eastAsia="zh-CN"/>
              </w:rPr>
            </w:pPr>
            <w:r>
              <w:rPr>
                <w:lang w:eastAsia="zh-CN"/>
              </w:rPr>
              <w:t>0..1</w:t>
            </w:r>
          </w:p>
        </w:tc>
        <w:tc>
          <w:tcPr>
            <w:tcW w:w="3969" w:type="dxa"/>
          </w:tcPr>
          <w:p w14:paraId="2B79F906" w14:textId="66BE6225"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DengXian" w:cs="Arial"/>
                <w:u w:val="single"/>
                <w:lang w:val="en-US"/>
              </w:rPr>
              <w:t>.</w:t>
            </w:r>
          </w:p>
        </w:tc>
        <w:tc>
          <w:tcPr>
            <w:tcW w:w="1276" w:type="dxa"/>
          </w:tcPr>
          <w:p w14:paraId="0153169A" w14:textId="77777777" w:rsidR="00F162D6" w:rsidRPr="00AB2C58" w:rsidRDefault="00F162D6" w:rsidP="00F162D6">
            <w:pPr>
              <w:pStyle w:val="TAL"/>
            </w:pPr>
          </w:p>
        </w:tc>
      </w:tr>
    </w:tbl>
    <w:p w14:paraId="049D9BE6" w14:textId="77777777" w:rsidR="00AB2C58" w:rsidRDefault="00AB2C58" w:rsidP="00AB2C58">
      <w:bookmarkStart w:id="123" w:name="_Toc185515921"/>
      <w:bookmarkStart w:id="124" w:name="_Toc192865457"/>
      <w:bookmarkStart w:id="125" w:name="_Hlk201053271"/>
    </w:p>
    <w:p w14:paraId="63DACF92" w14:textId="633508C0" w:rsidR="005E23D6" w:rsidRPr="00AB2C58" w:rsidRDefault="005E23D6" w:rsidP="005E23D6">
      <w:pPr>
        <w:pStyle w:val="Heading4"/>
      </w:pPr>
      <w:bookmarkStart w:id="126" w:name="_Toc218422682"/>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123"/>
      <w:bookmarkEnd w:id="124"/>
      <w:bookmarkEnd w:id="126"/>
      <w:proofErr w:type="spellEnd"/>
    </w:p>
    <w:p w14:paraId="5C5A0BA0" w14:textId="77777777" w:rsidR="005E23D6" w:rsidRPr="00AB2C58" w:rsidRDefault="005E23D6" w:rsidP="005E23D6">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761E1F5" w14:textId="3C2E112C" w:rsidR="005E23D6" w:rsidRPr="00AB2C58" w:rsidRDefault="00F37907" w:rsidP="00E87D55">
            <w:pPr>
              <w:pStyle w:val="TAL"/>
            </w:pPr>
            <w:r>
              <w:rPr>
                <w:rFonts w:eastAsiaTheme="minorEastAsia"/>
              </w:rPr>
              <w:t>Indicate the l</w:t>
            </w:r>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tc>
        <w:tc>
          <w:tcPr>
            <w:tcW w:w="1276" w:type="dxa"/>
          </w:tcPr>
          <w:p w14:paraId="512622D5" w14:textId="77777777" w:rsidR="005E23D6" w:rsidRPr="00AB2C58" w:rsidRDefault="005E23D6" w:rsidP="00E87D55">
            <w:pPr>
              <w:pStyle w:val="TAL"/>
              <w:rPr>
                <w:rFonts w:eastAsia="DengXian"/>
                <w:lang w:eastAsia="zh-CN"/>
              </w:rPr>
            </w:pPr>
          </w:p>
        </w:tc>
      </w:tr>
      <w:tr w:rsidR="00F162D6" w:rsidRPr="00AB2C58" w14:paraId="6054E399" w14:textId="77777777" w:rsidTr="00E87D55">
        <w:trPr>
          <w:trHeight w:val="258"/>
          <w:jc w:val="center"/>
        </w:trPr>
        <w:tc>
          <w:tcPr>
            <w:tcW w:w="1612" w:type="dxa"/>
          </w:tcPr>
          <w:p w14:paraId="0A22E8B0" w14:textId="7701A1B6" w:rsidR="00F162D6" w:rsidRPr="00AB2C58" w:rsidRDefault="00F162D6" w:rsidP="00F162D6">
            <w:pPr>
              <w:pStyle w:val="TAL"/>
              <w:rPr>
                <w:lang w:eastAsia="zh-CN"/>
              </w:rPr>
            </w:pPr>
            <w:proofErr w:type="spellStart"/>
            <w:r>
              <w:t>tidCurrent</w:t>
            </w:r>
            <w:proofErr w:type="spellEnd"/>
          </w:p>
        </w:tc>
        <w:tc>
          <w:tcPr>
            <w:tcW w:w="1357" w:type="dxa"/>
          </w:tcPr>
          <w:p w14:paraId="78456B38" w14:textId="14A5C50C" w:rsidR="00F162D6" w:rsidRPr="00AB2C58" w:rsidRDefault="00F162D6" w:rsidP="00F162D6">
            <w:pPr>
              <w:pStyle w:val="TAL"/>
              <w:rPr>
                <w:lang w:eastAsia="zh-CN"/>
              </w:rPr>
            </w:pPr>
            <w:proofErr w:type="spellStart"/>
            <w:r>
              <w:t>Tid</w:t>
            </w:r>
            <w:proofErr w:type="spellEnd"/>
          </w:p>
        </w:tc>
        <w:tc>
          <w:tcPr>
            <w:tcW w:w="425" w:type="dxa"/>
          </w:tcPr>
          <w:p w14:paraId="1A2F47E5" w14:textId="36850FA3" w:rsidR="00F162D6" w:rsidRPr="00AB2C58" w:rsidRDefault="00F162D6" w:rsidP="00F162D6">
            <w:pPr>
              <w:pStyle w:val="TAC"/>
              <w:rPr>
                <w:lang w:eastAsia="zh-CN"/>
              </w:rPr>
            </w:pPr>
            <w:r>
              <w:t>O</w:t>
            </w:r>
          </w:p>
        </w:tc>
        <w:tc>
          <w:tcPr>
            <w:tcW w:w="1134" w:type="dxa"/>
          </w:tcPr>
          <w:p w14:paraId="22E5DC1B" w14:textId="29B5B57C" w:rsidR="00F162D6" w:rsidRPr="00AB2C58" w:rsidRDefault="00F162D6" w:rsidP="00F162D6">
            <w:pPr>
              <w:pStyle w:val="TAL"/>
              <w:rPr>
                <w:lang w:eastAsia="zh-CN"/>
              </w:rPr>
            </w:pPr>
            <w:r>
              <w:t>0..1</w:t>
            </w:r>
          </w:p>
        </w:tc>
        <w:tc>
          <w:tcPr>
            <w:tcW w:w="3969" w:type="dxa"/>
          </w:tcPr>
          <w:p w14:paraId="6739CF53" w14:textId="3B0024A6" w:rsidR="00F162D6" w:rsidRDefault="00F162D6" w:rsidP="00F162D6">
            <w:pPr>
              <w:pStyle w:val="TAL"/>
              <w:rPr>
                <w:rFonts w:eastAsiaTheme="minorEastAsia"/>
              </w:rPr>
            </w:pPr>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p>
        </w:tc>
        <w:tc>
          <w:tcPr>
            <w:tcW w:w="1276" w:type="dxa"/>
          </w:tcPr>
          <w:p w14:paraId="2FD382FD" w14:textId="77777777" w:rsidR="00F162D6" w:rsidRPr="00AB2C58" w:rsidRDefault="00F162D6" w:rsidP="00F162D6">
            <w:pPr>
              <w:pStyle w:val="TAL"/>
              <w:rPr>
                <w:rFonts w:eastAsia="DengXian"/>
                <w:lang w:eastAsia="zh-CN"/>
              </w:rPr>
            </w:pPr>
          </w:p>
        </w:tc>
      </w:tr>
      <w:tr w:rsidR="00F162D6" w:rsidRPr="00AB2C58" w14:paraId="284CDC7D" w14:textId="77777777" w:rsidTr="00E87D55">
        <w:trPr>
          <w:trHeight w:val="258"/>
          <w:jc w:val="center"/>
        </w:trPr>
        <w:tc>
          <w:tcPr>
            <w:tcW w:w="1612" w:type="dxa"/>
          </w:tcPr>
          <w:p w14:paraId="78F21490" w14:textId="0F8ABC8A" w:rsidR="00F162D6" w:rsidRPr="00AB2C58" w:rsidRDefault="00F162D6" w:rsidP="00F162D6">
            <w:pPr>
              <w:pStyle w:val="TAL"/>
              <w:rPr>
                <w:lang w:eastAsia="zh-CN"/>
              </w:rPr>
            </w:pPr>
            <w:proofErr w:type="spellStart"/>
            <w:r>
              <w:rPr>
                <w:lang w:eastAsia="zh-CN"/>
              </w:rPr>
              <w:t>tidPrevious</w:t>
            </w:r>
            <w:proofErr w:type="spellEnd"/>
          </w:p>
        </w:tc>
        <w:tc>
          <w:tcPr>
            <w:tcW w:w="1357" w:type="dxa"/>
          </w:tcPr>
          <w:p w14:paraId="7A0BC721" w14:textId="586FB181" w:rsidR="00F162D6" w:rsidRPr="00AB2C58" w:rsidRDefault="00F162D6" w:rsidP="00F162D6">
            <w:pPr>
              <w:pStyle w:val="TAL"/>
              <w:rPr>
                <w:lang w:eastAsia="zh-CN"/>
              </w:rPr>
            </w:pPr>
            <w:proofErr w:type="spellStart"/>
            <w:r>
              <w:rPr>
                <w:lang w:eastAsia="zh-CN"/>
              </w:rPr>
              <w:t>Tid</w:t>
            </w:r>
            <w:proofErr w:type="spellEnd"/>
          </w:p>
        </w:tc>
        <w:tc>
          <w:tcPr>
            <w:tcW w:w="425" w:type="dxa"/>
          </w:tcPr>
          <w:p w14:paraId="30E32FB4" w14:textId="4FF9849E" w:rsidR="00F162D6" w:rsidRPr="00AB2C58" w:rsidRDefault="00F162D6" w:rsidP="00F162D6">
            <w:pPr>
              <w:pStyle w:val="TAC"/>
              <w:rPr>
                <w:lang w:eastAsia="zh-CN"/>
              </w:rPr>
            </w:pPr>
            <w:r>
              <w:rPr>
                <w:lang w:eastAsia="zh-CN"/>
              </w:rPr>
              <w:t>O</w:t>
            </w:r>
          </w:p>
        </w:tc>
        <w:tc>
          <w:tcPr>
            <w:tcW w:w="1134" w:type="dxa"/>
          </w:tcPr>
          <w:p w14:paraId="16A9E9D4" w14:textId="32618AAD" w:rsidR="00F162D6" w:rsidRPr="00AB2C58" w:rsidRDefault="00F162D6" w:rsidP="00F162D6">
            <w:pPr>
              <w:pStyle w:val="TAL"/>
              <w:rPr>
                <w:lang w:eastAsia="zh-CN"/>
              </w:rPr>
            </w:pPr>
            <w:r>
              <w:rPr>
                <w:lang w:eastAsia="zh-CN"/>
              </w:rPr>
              <w:t>0..1</w:t>
            </w:r>
          </w:p>
        </w:tc>
        <w:tc>
          <w:tcPr>
            <w:tcW w:w="3969" w:type="dxa"/>
          </w:tcPr>
          <w:p w14:paraId="0F7C30E7" w14:textId="6311CA30"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DengXian" w:cs="Arial"/>
                <w:u w:val="single"/>
                <w:lang w:val="en-US"/>
              </w:rPr>
              <w:t>.</w:t>
            </w:r>
          </w:p>
        </w:tc>
        <w:tc>
          <w:tcPr>
            <w:tcW w:w="1276" w:type="dxa"/>
          </w:tcPr>
          <w:p w14:paraId="2A6CBAF4" w14:textId="77777777" w:rsidR="00F162D6" w:rsidRPr="00AB2C58" w:rsidRDefault="00F162D6" w:rsidP="00F162D6">
            <w:pPr>
              <w:pStyle w:val="TAL"/>
              <w:rPr>
                <w:rFonts w:eastAsia="DengXian"/>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End w:id="125"/>
    </w:p>
    <w:p w14:paraId="5EA6B63A" w14:textId="2D727A7B" w:rsidR="005E23D6" w:rsidRPr="00AB2C58" w:rsidRDefault="005E23D6" w:rsidP="005E23D6">
      <w:pPr>
        <w:pStyle w:val="Heading3"/>
      </w:pPr>
      <w:bookmarkStart w:id="145" w:name="_Toc218422683"/>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Heading4"/>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18422684"/>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165" w:name="_Toc218422685"/>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Heading2"/>
        <w:rPr>
          <w:lang w:eastAsia="zh-CN"/>
        </w:rPr>
      </w:pPr>
      <w:bookmarkStart w:id="205" w:name="_Toc218422686"/>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36"/>
    <w:bookmarkEnd w:id="37"/>
    <w:p w14:paraId="4A4D6361" w14:textId="44692A6D" w:rsidR="008A6D4A" w:rsidRPr="00AB2C58" w:rsidRDefault="008A6D4A" w:rsidP="007A4424">
      <w:pPr>
        <w:pStyle w:val="Heading8"/>
      </w:pPr>
      <w:r w:rsidRPr="00AB2C58">
        <w:br w:type="page"/>
      </w:r>
      <w:bookmarkStart w:id="206" w:name="_Toc510696650"/>
      <w:bookmarkStart w:id="207" w:name="_Toc35971450"/>
      <w:bookmarkStart w:id="208" w:name="_Toc218422687"/>
      <w:r w:rsidRPr="00AB2C58">
        <w:lastRenderedPageBreak/>
        <w:t>Annex A (normative):</w:t>
      </w:r>
      <w:r w:rsidRPr="00AB2C58">
        <w:br/>
        <w:t>OpenAPI specification</w:t>
      </w:r>
      <w:bookmarkEnd w:id="206"/>
      <w:bookmarkEnd w:id="207"/>
      <w:bookmarkEnd w:id="208"/>
    </w:p>
    <w:p w14:paraId="03FBDDDC" w14:textId="77777777" w:rsidR="006E186B" w:rsidRPr="00AB2C58" w:rsidRDefault="006E186B" w:rsidP="00D54DF1">
      <w:pPr>
        <w:pStyle w:val="Heading1"/>
      </w:pPr>
      <w:bookmarkStart w:id="209" w:name="_Toc510696651"/>
      <w:bookmarkStart w:id="210" w:name="_Toc35971451"/>
      <w:bookmarkStart w:id="211" w:name="_Toc510696653"/>
      <w:bookmarkStart w:id="212" w:name="_Toc218422688"/>
      <w:r w:rsidRPr="00AB2C58">
        <w:t>A.1</w:t>
      </w:r>
      <w:r w:rsidRPr="00AB2C58">
        <w:tab/>
        <w:t>General</w:t>
      </w:r>
      <w:bookmarkEnd w:id="209"/>
      <w:bookmarkEnd w:id="210"/>
      <w:bookmarkEnd w:id="212"/>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Heading1"/>
      </w:pPr>
      <w:bookmarkStart w:id="213" w:name="_Toc218422689"/>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04712D5D" w:rsidR="005E23D6" w:rsidRPr="00AB2C58" w:rsidRDefault="005E23D6" w:rsidP="005E23D6">
      <w:pPr>
        <w:pStyle w:val="PL"/>
      </w:pPr>
      <w:r w:rsidRPr="00AB2C58">
        <w:t xml:space="preserve">    3GPP TS 29.506 V</w:t>
      </w:r>
      <w:r w:rsidR="00D34CE5">
        <w:t>1</w:t>
      </w:r>
      <w:r w:rsidR="00AF578B">
        <w:t>9</w:t>
      </w:r>
      <w:r w:rsidRPr="00AB2C58">
        <w:t>.</w:t>
      </w:r>
      <w:r w:rsidR="00BC0F31">
        <w:rPr>
          <w:rFonts w:eastAsiaTheme="minorEastAsia" w:hint="eastAsia"/>
          <w:lang w:eastAsia="zh-CN"/>
        </w:rPr>
        <w:t>1</w:t>
      </w:r>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w:t>
      </w:r>
      <w:proofErr w:type="spellStart"/>
      <w:r w:rsidRPr="00AB2C58">
        <w:t>AiotDeviceProfileData</w:t>
      </w:r>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w:t>
      </w:r>
      <w:proofErr w:type="spellStart"/>
      <w:r w:rsidRPr="00AB2C58">
        <w:t>merge-patch+json</w:t>
      </w:r>
      <w:proofErr w:type="spellEnd"/>
      <w:r w:rsidRPr="00AB2C58">
        <w:t>:</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w:t>
      </w:r>
      <w:proofErr w:type="spellStart"/>
      <w:r w:rsidRPr="00AB2C58">
        <w:t>AiotDeviceProfileDataPatch</w:t>
      </w:r>
      <w:proofErr w:type="spellEnd"/>
      <w:r w:rsidRPr="00AB2C58">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77777777" w:rsidR="005E23D6" w:rsidRPr="00AB2C58" w:rsidRDefault="005E23D6" w:rsidP="005E23D6">
      <w:pPr>
        <w:pStyle w:val="PL"/>
      </w:pPr>
      <w:r w:rsidRPr="00AB2C58">
        <w:t xml:space="preserve">          - </w:t>
      </w:r>
      <w:proofErr w:type="spellStart"/>
      <w:r w:rsidRPr="00AB2C58">
        <w:t>nudr-dr:aiot-data:af-authorization-data:AfId</w:t>
      </w:r>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w:t>
      </w:r>
      <w:proofErr w:type="spellStart"/>
      <w:r w:rsidRPr="00AB2C58">
        <w:t>AiotDeviceProfileData</w:t>
      </w:r>
      <w:proofErr w:type="spellEnd"/>
      <w:r w:rsidRPr="00AB2C58">
        <w:t>:</w:t>
      </w:r>
    </w:p>
    <w:p w14:paraId="3A3EF556" w14:textId="77777777" w:rsidR="005E23D6" w:rsidRPr="00AB2C58" w:rsidRDefault="005E23D6" w:rsidP="005E23D6">
      <w:pPr>
        <w:pStyle w:val="PL"/>
      </w:pPr>
      <w:r w:rsidRPr="00AB2C58">
        <w:t xml:space="preserve">      description: Contains the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w:t>
      </w:r>
      <w:proofErr w:type="spellStart"/>
      <w:r w:rsidRPr="00AB2C58">
        <w:t>aiotDevPermId</w:t>
      </w:r>
      <w:proofErr w:type="spellEnd"/>
      <w:r w:rsidRPr="00AB2C58">
        <w:t>:</w:t>
      </w:r>
    </w:p>
    <w:p w14:paraId="76A1E488"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6C756420"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E8F0334" w14:textId="77777777" w:rsidR="005E23D6" w:rsidRPr="00AB2C58" w:rsidRDefault="005E23D6" w:rsidP="005E23D6">
      <w:pPr>
        <w:pStyle w:val="PL"/>
      </w:pPr>
      <w:r w:rsidRPr="00AB2C58">
        <w:t xml:space="preserve">          $ref: 'TS29369_Nadm_DM.yaml#/components/schemas/LastKnownAiotfInfo'</w:t>
      </w:r>
    </w:p>
    <w:p w14:paraId="5F610ECE" w14:textId="77777777" w:rsidR="00BD7452" w:rsidRDefault="00BD7452" w:rsidP="00BD7452">
      <w:pPr>
        <w:pStyle w:val="PL"/>
      </w:pPr>
      <w:r w:rsidRPr="00AB2C58">
        <w:t xml:space="preserve">        </w:t>
      </w:r>
      <w:proofErr w:type="spellStart"/>
      <w:r>
        <w:t>tidCurrent</w:t>
      </w:r>
      <w:proofErr w:type="spellEnd"/>
      <w:r>
        <w:t>:</w:t>
      </w:r>
    </w:p>
    <w:p w14:paraId="2981E66E" w14:textId="77777777" w:rsidR="00BD7452" w:rsidRPr="00AB2C58" w:rsidRDefault="00BD7452" w:rsidP="00BD7452">
      <w:pPr>
        <w:pStyle w:val="PL"/>
      </w:pPr>
      <w:r w:rsidRPr="00AB2C58">
        <w:t xml:space="preserve">          $ref: 'TS29369_Nadm_DM.yaml#/components/schemas/</w:t>
      </w:r>
      <w:proofErr w:type="spellStart"/>
      <w:r>
        <w:t>Tid</w:t>
      </w:r>
      <w:proofErr w:type="spellEnd"/>
      <w:r w:rsidRPr="00AB2C58">
        <w:t>'</w:t>
      </w:r>
    </w:p>
    <w:p w14:paraId="7771CB85" w14:textId="77777777" w:rsidR="00BD7452" w:rsidRDefault="00BD7452" w:rsidP="00BD7452">
      <w:pPr>
        <w:pStyle w:val="PL"/>
      </w:pPr>
      <w:r w:rsidRPr="00AB2C58">
        <w:t xml:space="preserve">        </w:t>
      </w:r>
      <w:proofErr w:type="spellStart"/>
      <w:r>
        <w:t>tidPrevious</w:t>
      </w:r>
      <w:proofErr w:type="spellEnd"/>
      <w:r>
        <w:t>:</w:t>
      </w:r>
    </w:p>
    <w:p w14:paraId="6399AB0B" w14:textId="77777777" w:rsidR="00BD7452" w:rsidRPr="00AB2C58" w:rsidRDefault="00BD7452" w:rsidP="00BD7452">
      <w:pPr>
        <w:pStyle w:val="PL"/>
      </w:pPr>
      <w:r w:rsidRPr="00AB2C58">
        <w:t xml:space="preserve">          $ref: 'TS29369_Nadm_DM.yaml#/components/schemas/</w:t>
      </w:r>
      <w:proofErr w:type="spellStart"/>
      <w:r>
        <w:t>Tid</w:t>
      </w:r>
      <w:proofErr w:type="spellEnd"/>
      <w:r w:rsidRPr="00AB2C58">
        <w:t>'</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w:t>
      </w:r>
      <w:proofErr w:type="spellStart"/>
      <w:r w:rsidRPr="00AB2C58">
        <w:t>aiotDevPermId</w:t>
      </w:r>
      <w:proofErr w:type="spellEnd"/>
    </w:p>
    <w:p w14:paraId="38EFD779" w14:textId="77777777" w:rsidR="005E23D6" w:rsidRPr="00AB2C58" w:rsidRDefault="005E23D6" w:rsidP="005E23D6">
      <w:pPr>
        <w:pStyle w:val="PL"/>
      </w:pPr>
      <w:r w:rsidRPr="00AB2C58">
        <w:t xml:space="preserve">        - </w:t>
      </w:r>
      <w:proofErr w:type="spellStart"/>
      <w:r w:rsidRPr="00AB2C58">
        <w:t>lastKnownAiotfInfo</w:t>
      </w:r>
      <w:proofErr w:type="spellEnd"/>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w:t>
      </w:r>
      <w:proofErr w:type="spellStart"/>
      <w:r w:rsidRPr="00AB2C58">
        <w:t>AiotDeviceProfileDataPatch</w:t>
      </w:r>
      <w:proofErr w:type="spellEnd"/>
      <w:r w:rsidRPr="00AB2C58">
        <w:t>:</w:t>
      </w:r>
    </w:p>
    <w:p w14:paraId="298871F8" w14:textId="77777777" w:rsidR="005E23D6" w:rsidRPr="00AB2C58" w:rsidRDefault="005E23D6" w:rsidP="005E23D6">
      <w:pPr>
        <w:pStyle w:val="PL"/>
      </w:pPr>
      <w:r w:rsidRPr="00AB2C58">
        <w:lastRenderedPageBreak/>
        <w:t xml:space="preserve">      description: Contains the modifiable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BD0FAF5" w14:textId="77777777" w:rsidR="005E23D6" w:rsidRPr="00AB2C58" w:rsidRDefault="005E23D6" w:rsidP="005E23D6">
      <w:pPr>
        <w:pStyle w:val="PL"/>
      </w:pPr>
      <w:bookmarkStart w:id="214" w:name="_Hlk204170901"/>
      <w:r w:rsidRPr="00AB2C58">
        <w:t xml:space="preserve">          $ref: 'TS29369_Nadm_DM.yaml#/components/schemas/LastKnownAiotfInfo'</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215" w:name="_Toc2086459"/>
      <w:bookmarkStart w:id="216" w:name="_Toc218422690"/>
      <w:bookmarkEnd w:id="211"/>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18" w:name="OLE_LINK2"/>
            <w:r>
              <w:rPr>
                <w:rFonts w:eastAsiaTheme="minorEastAsia" w:hint="eastAsia"/>
                <w:sz w:val="16"/>
                <w:szCs w:val="16"/>
                <w:lang w:eastAsia="zh-CN"/>
              </w:rPr>
              <w:t>CT#110</w:t>
            </w:r>
            <w:bookmarkEnd w:id="218"/>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8471" w14:textId="77777777" w:rsidR="008F1680" w:rsidRDefault="008F1680">
      <w:r>
        <w:separator/>
      </w:r>
    </w:p>
  </w:endnote>
  <w:endnote w:type="continuationSeparator" w:id="0">
    <w:p w14:paraId="5EEF4548" w14:textId="77777777" w:rsidR="008F1680" w:rsidRDefault="008F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B0EAC" w14:textId="77777777" w:rsidR="008F1680" w:rsidRDefault="008F1680">
      <w:r>
        <w:separator/>
      </w:r>
    </w:p>
  </w:footnote>
  <w:footnote w:type="continuationSeparator" w:id="0">
    <w:p w14:paraId="4FC69F0C" w14:textId="77777777" w:rsidR="008F1680" w:rsidRDefault="008F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2A4B781"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F04">
      <w:rPr>
        <w:rFonts w:ascii="Arial" w:hAnsi="Arial" w:cs="Arial"/>
        <w:b/>
        <w:noProof/>
        <w:sz w:val="18"/>
        <w:szCs w:val="18"/>
      </w:rPr>
      <w:t>3GPP TS 29.506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EF6AB4B"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F04">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051E5"/>
    <w:rsid w:val="00133525"/>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4978"/>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0517F"/>
    <w:rsid w:val="00523EF6"/>
    <w:rsid w:val="00523F04"/>
    <w:rsid w:val="0053388B"/>
    <w:rsid w:val="00535773"/>
    <w:rsid w:val="00543E6C"/>
    <w:rsid w:val="00565087"/>
    <w:rsid w:val="00570261"/>
    <w:rsid w:val="00570322"/>
    <w:rsid w:val="005812CC"/>
    <w:rsid w:val="00583C98"/>
    <w:rsid w:val="00585B0C"/>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09BF"/>
    <w:rsid w:val="008028A4"/>
    <w:rsid w:val="00824E16"/>
    <w:rsid w:val="00830747"/>
    <w:rsid w:val="00844F60"/>
    <w:rsid w:val="00846683"/>
    <w:rsid w:val="008524D2"/>
    <w:rsid w:val="00855FDA"/>
    <w:rsid w:val="008768CA"/>
    <w:rsid w:val="00883CE8"/>
    <w:rsid w:val="00886A82"/>
    <w:rsid w:val="0089412E"/>
    <w:rsid w:val="008A17DD"/>
    <w:rsid w:val="008A6D4A"/>
    <w:rsid w:val="008C384C"/>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A248E"/>
    <w:rsid w:val="009B45A0"/>
    <w:rsid w:val="009D7B42"/>
    <w:rsid w:val="009F37B7"/>
    <w:rsid w:val="00A06468"/>
    <w:rsid w:val="00A10D80"/>
    <w:rsid w:val="00A10F02"/>
    <w:rsid w:val="00A10F26"/>
    <w:rsid w:val="00A164B4"/>
    <w:rsid w:val="00A22F3B"/>
    <w:rsid w:val="00A26956"/>
    <w:rsid w:val="00A27486"/>
    <w:rsid w:val="00A34541"/>
    <w:rsid w:val="00A41EF8"/>
    <w:rsid w:val="00A53724"/>
    <w:rsid w:val="00A56066"/>
    <w:rsid w:val="00A56958"/>
    <w:rsid w:val="00A73129"/>
    <w:rsid w:val="00A7682A"/>
    <w:rsid w:val="00A77C06"/>
    <w:rsid w:val="00A82346"/>
    <w:rsid w:val="00A87885"/>
    <w:rsid w:val="00A92BA1"/>
    <w:rsid w:val="00A956D9"/>
    <w:rsid w:val="00AB2C58"/>
    <w:rsid w:val="00AC2304"/>
    <w:rsid w:val="00AC6BC6"/>
    <w:rsid w:val="00AD789F"/>
    <w:rsid w:val="00AD7D8D"/>
    <w:rsid w:val="00AE65E2"/>
    <w:rsid w:val="00AF578B"/>
    <w:rsid w:val="00B06319"/>
    <w:rsid w:val="00B15449"/>
    <w:rsid w:val="00B20F04"/>
    <w:rsid w:val="00B27738"/>
    <w:rsid w:val="00B34F8E"/>
    <w:rsid w:val="00B36755"/>
    <w:rsid w:val="00B410E0"/>
    <w:rsid w:val="00B54FF5"/>
    <w:rsid w:val="00B62FF6"/>
    <w:rsid w:val="00B653FF"/>
    <w:rsid w:val="00B770CB"/>
    <w:rsid w:val="00B93086"/>
    <w:rsid w:val="00BA19ED"/>
    <w:rsid w:val="00BA4B8D"/>
    <w:rsid w:val="00BB0218"/>
    <w:rsid w:val="00BC0F31"/>
    <w:rsid w:val="00BC0F7D"/>
    <w:rsid w:val="00BC5634"/>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6360E"/>
    <w:rsid w:val="00C72833"/>
    <w:rsid w:val="00C80F1D"/>
    <w:rsid w:val="00C93F40"/>
    <w:rsid w:val="00C94D13"/>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7907"/>
    <w:rsid w:val="00F463F6"/>
    <w:rsid w:val="00F52E3C"/>
    <w:rsid w:val="00F653B8"/>
    <w:rsid w:val="00F70868"/>
    <w:rsid w:val="00F9008D"/>
    <w:rsid w:val="00F91216"/>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4551</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66</cp:revision>
  <cp:lastPrinted>2019-02-25T14:05:00Z</cp:lastPrinted>
  <dcterms:created xsi:type="dcterms:W3CDTF">2024-09-19T11:31:00Z</dcterms:created>
  <dcterms:modified xsi:type="dcterms:W3CDTF">2026-01-04T11:37:00Z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