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39D99" w14:textId="32FB8EFD" w:rsidR="00A150C7" w:rsidRPr="00A150C7" w:rsidRDefault="00A150C7" w:rsidP="00A150C7">
      <w:pPr>
        <w:widowControl w:val="0"/>
        <w:tabs>
          <w:tab w:val="right" w:pos="9498"/>
        </w:tabs>
        <w:spacing w:after="0"/>
        <w:rPr>
          <w:rFonts w:ascii="Arial" w:hAnsi="Arial" w:cs="Arial"/>
          <w:b/>
          <w:bCs/>
          <w:sz w:val="22"/>
        </w:rPr>
      </w:pPr>
      <w:r w:rsidRPr="00A150C7">
        <w:rPr>
          <w:rFonts w:ascii="Arial" w:hAnsi="Arial"/>
          <w:b/>
          <w:sz w:val="22"/>
          <w:szCs w:val="22"/>
        </w:rPr>
        <w:t>3GPP TSG-SA Meeting #111</w:t>
      </w:r>
      <w:r w:rsidRPr="00A150C7">
        <w:rPr>
          <w:rFonts w:ascii="Arial" w:hAnsi="Arial" w:cs="Arial"/>
          <w:b/>
          <w:bCs/>
          <w:sz w:val="22"/>
        </w:rPr>
        <w:tab/>
        <w:t xml:space="preserve">Tdoc </w:t>
      </w:r>
      <w:r w:rsidR="00550E13" w:rsidRPr="00550E13">
        <w:rPr>
          <w:rFonts w:ascii="Arial" w:hAnsi="Arial" w:cs="Arial"/>
          <w:b/>
          <w:bCs/>
          <w:sz w:val="22"/>
        </w:rPr>
        <w:t>SP-260051</w:t>
      </w:r>
    </w:p>
    <w:p w14:paraId="1B31C1AA" w14:textId="61275DD3" w:rsidR="00A150C7" w:rsidRPr="00A150C7" w:rsidRDefault="00A150C7" w:rsidP="00A150C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4472C4"/>
          <w:sz w:val="22"/>
          <w:szCs w:val="22"/>
        </w:rPr>
      </w:pPr>
      <w:r w:rsidRPr="00A150C7">
        <w:rPr>
          <w:rFonts w:ascii="Arial" w:hAnsi="Arial"/>
          <w:b/>
          <w:sz w:val="22"/>
          <w:szCs w:val="22"/>
        </w:rPr>
        <w:t>Fukuoka, Japan, 10-13 March 2026</w:t>
      </w:r>
      <w:r w:rsidRPr="00A150C7">
        <w:rPr>
          <w:rFonts w:ascii="Arial" w:hAnsi="Arial" w:cs="Arial"/>
          <w:b/>
          <w:bCs/>
          <w:color w:val="4472C4"/>
          <w:sz w:val="22"/>
          <w:szCs w:val="22"/>
        </w:rPr>
        <w:br/>
      </w:r>
    </w:p>
    <w:p w14:paraId="5CA75334" w14:textId="28050651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A40319">
        <w:rPr>
          <w:rFonts w:ascii="Arial" w:hAnsi="Arial" w:cs="Arial"/>
          <w:b/>
          <w:color w:val="000000"/>
        </w:rPr>
        <w:t>884</w:t>
      </w:r>
      <w:r w:rsidR="00A72E8A">
        <w:rPr>
          <w:rFonts w:ascii="Arial" w:hAnsi="Arial" w:cs="Arial"/>
          <w:b/>
          <w:color w:val="000000"/>
        </w:rPr>
        <w:t xml:space="preserve"> </w:t>
      </w:r>
      <w:r w:rsidR="00A72E8A" w:rsidRPr="00A72E8A">
        <w:rPr>
          <w:rFonts w:ascii="Arial" w:hAnsi="Arial" w:cs="Arial"/>
          <w:b/>
          <w:color w:val="000000"/>
        </w:rPr>
        <w:t>Study on Service Based Management Architecture enhancement phase 4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1.0.0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A2FCF54" w14:textId="1A4BEA86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37319066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E7430F" w:rsidRPr="00E7430F">
        <w:rPr>
          <w:rFonts w:ascii="Arial" w:hAnsi="Arial" w:cs="Arial"/>
          <w:b/>
          <w:color w:val="000000"/>
          <w:lang w:val="fr-FR"/>
        </w:rPr>
        <w:t>Informati</w:t>
      </w:r>
      <w:r w:rsidR="00E7430F">
        <w:rPr>
          <w:rFonts w:ascii="Arial" w:hAnsi="Arial" w:cs="Arial"/>
          <w:b/>
          <w:color w:val="000000"/>
          <w:lang w:val="fr-FR"/>
        </w:rPr>
        <w:t>on</w:t>
      </w:r>
    </w:p>
    <w:p w14:paraId="037D6C74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7DB657FB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575A41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3C7F70B6" w14:textId="535EDB9E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A40319">
        <w:rPr>
          <w:color w:val="000000"/>
          <w:sz w:val="24"/>
        </w:rPr>
        <w:t>884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</w:t>
      </w:r>
      <w:r w:rsidR="00A40319" w:rsidRPr="00A40319">
        <w:rPr>
          <w:color w:val="000000"/>
          <w:sz w:val="24"/>
        </w:rPr>
        <w:t>use cases, potential requirements, and potential solutions aimed at enhancing the Service Based Management Architecture (SBMA) in the context of 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>Advanced (5G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>A). It also presents conclusions and recommendations regarding the next steps in the standardization process</w:t>
      </w:r>
      <w:r w:rsidR="009A5967" w:rsidRPr="009A5967">
        <w:rPr>
          <w:color w:val="000000"/>
          <w:sz w:val="24"/>
        </w:rPr>
        <w:t>.</w:t>
      </w:r>
    </w:p>
    <w:p w14:paraId="0013C4CC" w14:textId="587FA703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</w:t>
      </w:r>
      <w:r w:rsidR="00A72E8A">
        <w:rPr>
          <w:b/>
          <w:color w:val="000000"/>
          <w:sz w:val="24"/>
        </w:rPr>
        <w:t xml:space="preserve"> #110</w:t>
      </w:r>
      <w:r>
        <w:rPr>
          <w:b/>
          <w:color w:val="000000"/>
          <w:sz w:val="24"/>
        </w:rPr>
        <w:t>:</w:t>
      </w:r>
    </w:p>
    <w:p w14:paraId="11716EF3" w14:textId="77777777"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14:paraId="47BA138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88C12D4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0BB2F2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680CA05D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7710EA3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74B70E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0437717E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5E098FE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FE2029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E97F" w14:textId="77777777" w:rsidR="00DB37E7" w:rsidRDefault="00DB37E7" w:rsidP="00D66F30">
      <w:pPr>
        <w:spacing w:after="0"/>
      </w:pPr>
      <w:r>
        <w:separator/>
      </w:r>
    </w:p>
  </w:endnote>
  <w:endnote w:type="continuationSeparator" w:id="0">
    <w:p w14:paraId="0A2C9B39" w14:textId="77777777" w:rsidR="00DB37E7" w:rsidRDefault="00DB37E7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C096D" w14:textId="77777777" w:rsidR="00DB37E7" w:rsidRDefault="00DB37E7" w:rsidP="00D66F30">
      <w:pPr>
        <w:spacing w:after="0"/>
      </w:pPr>
      <w:r>
        <w:separator/>
      </w:r>
    </w:p>
  </w:footnote>
  <w:footnote w:type="continuationSeparator" w:id="0">
    <w:p w14:paraId="01A6F973" w14:textId="77777777" w:rsidR="00DB37E7" w:rsidRDefault="00DB37E7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08843220">
    <w:abstractNumId w:val="0"/>
  </w:num>
  <w:num w:numId="2" w16cid:durableId="1034110727">
    <w:abstractNumId w:val="4"/>
  </w:num>
  <w:num w:numId="3" w16cid:durableId="2022662093">
    <w:abstractNumId w:val="3"/>
  </w:num>
  <w:num w:numId="4" w16cid:durableId="199782439">
    <w:abstractNumId w:val="5"/>
  </w:num>
  <w:num w:numId="5" w16cid:durableId="1189682475">
    <w:abstractNumId w:val="6"/>
  </w:num>
  <w:num w:numId="6" w16cid:durableId="1430662501">
    <w:abstractNumId w:val="2"/>
  </w:num>
  <w:num w:numId="7" w16cid:durableId="1477719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5551B"/>
    <w:rsid w:val="0006494B"/>
    <w:rsid w:val="000711AA"/>
    <w:rsid w:val="00083C70"/>
    <w:rsid w:val="000F7ECB"/>
    <w:rsid w:val="001009A1"/>
    <w:rsid w:val="00134C5C"/>
    <w:rsid w:val="0017511D"/>
    <w:rsid w:val="00193844"/>
    <w:rsid w:val="001970B4"/>
    <w:rsid w:val="001D45C5"/>
    <w:rsid w:val="00201520"/>
    <w:rsid w:val="00217715"/>
    <w:rsid w:val="00222D66"/>
    <w:rsid w:val="0026062E"/>
    <w:rsid w:val="002665E3"/>
    <w:rsid w:val="00271706"/>
    <w:rsid w:val="002A6CA6"/>
    <w:rsid w:val="002B09A1"/>
    <w:rsid w:val="002B220E"/>
    <w:rsid w:val="002B2E66"/>
    <w:rsid w:val="003357E1"/>
    <w:rsid w:val="003647FC"/>
    <w:rsid w:val="00366E2A"/>
    <w:rsid w:val="00372372"/>
    <w:rsid w:val="003874F2"/>
    <w:rsid w:val="00397034"/>
    <w:rsid w:val="003E7297"/>
    <w:rsid w:val="00421FB2"/>
    <w:rsid w:val="0045428D"/>
    <w:rsid w:val="0047776C"/>
    <w:rsid w:val="004F39C0"/>
    <w:rsid w:val="005248DB"/>
    <w:rsid w:val="00526E6A"/>
    <w:rsid w:val="0053220F"/>
    <w:rsid w:val="00550E13"/>
    <w:rsid w:val="005868ED"/>
    <w:rsid w:val="005B6A41"/>
    <w:rsid w:val="005C725F"/>
    <w:rsid w:val="005F10CC"/>
    <w:rsid w:val="00607EC1"/>
    <w:rsid w:val="0063363E"/>
    <w:rsid w:val="0064033E"/>
    <w:rsid w:val="00650510"/>
    <w:rsid w:val="006B2592"/>
    <w:rsid w:val="006F5B0E"/>
    <w:rsid w:val="007533CC"/>
    <w:rsid w:val="00765EDB"/>
    <w:rsid w:val="00794E8C"/>
    <w:rsid w:val="007D6195"/>
    <w:rsid w:val="00874031"/>
    <w:rsid w:val="0089418B"/>
    <w:rsid w:val="008B32D5"/>
    <w:rsid w:val="008D2387"/>
    <w:rsid w:val="008E30EC"/>
    <w:rsid w:val="00902387"/>
    <w:rsid w:val="009111AD"/>
    <w:rsid w:val="0096471F"/>
    <w:rsid w:val="00992AAF"/>
    <w:rsid w:val="009A0218"/>
    <w:rsid w:val="009A5967"/>
    <w:rsid w:val="009C3D5A"/>
    <w:rsid w:val="009D0BA4"/>
    <w:rsid w:val="009D5026"/>
    <w:rsid w:val="009D7D77"/>
    <w:rsid w:val="009F1821"/>
    <w:rsid w:val="00A150C7"/>
    <w:rsid w:val="00A35C17"/>
    <w:rsid w:val="00A40319"/>
    <w:rsid w:val="00A55084"/>
    <w:rsid w:val="00A72E8A"/>
    <w:rsid w:val="00AB1EB7"/>
    <w:rsid w:val="00AB2CBC"/>
    <w:rsid w:val="00B03A93"/>
    <w:rsid w:val="00B376BD"/>
    <w:rsid w:val="00B43779"/>
    <w:rsid w:val="00B439F6"/>
    <w:rsid w:val="00B8637D"/>
    <w:rsid w:val="00BA0948"/>
    <w:rsid w:val="00BB4D81"/>
    <w:rsid w:val="00BF0958"/>
    <w:rsid w:val="00C037B9"/>
    <w:rsid w:val="00C17FBA"/>
    <w:rsid w:val="00C70A20"/>
    <w:rsid w:val="00C94721"/>
    <w:rsid w:val="00CC358C"/>
    <w:rsid w:val="00CE4415"/>
    <w:rsid w:val="00CF6DE2"/>
    <w:rsid w:val="00D45010"/>
    <w:rsid w:val="00D66F30"/>
    <w:rsid w:val="00DB37E7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D806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JK</cp:lastModifiedBy>
  <cp:revision>4</cp:revision>
  <dcterms:created xsi:type="dcterms:W3CDTF">2026-01-30T03:14:00Z</dcterms:created>
  <dcterms:modified xsi:type="dcterms:W3CDTF">2026-02-21T00:40:00Z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